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8138A" w14:textId="5AD79024" w:rsidR="002F23F9" w:rsidRDefault="002F23F9" w:rsidP="002F23F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#106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2D63EF" w:rsidRPr="002D63EF">
        <w:rPr>
          <w:rFonts w:ascii="Arial" w:hAnsi="Arial" w:cs="Arial"/>
          <w:b/>
          <w:noProof/>
          <w:color w:val="000000"/>
          <w:sz w:val="24"/>
          <w:szCs w:val="24"/>
        </w:rPr>
        <w:t>R4-2300001</w:t>
      </w:r>
    </w:p>
    <w:p w14:paraId="6D82551E" w14:textId="77777777" w:rsidR="002F23F9" w:rsidRDefault="002F23F9" w:rsidP="002F23F9">
      <w:pPr>
        <w:rPr>
          <w:sz w:val="36"/>
        </w:rPr>
      </w:pPr>
      <w:r>
        <w:rPr>
          <w:rFonts w:ascii="Arial" w:hAnsi="Arial" w:cs="Arial"/>
          <w:b/>
          <w:noProof/>
          <w:sz w:val="24"/>
          <w:szCs w:val="24"/>
        </w:rPr>
        <w:t>Athens, Greece, 27 February – 03 March 2023</w:t>
      </w:r>
    </w:p>
    <w:p w14:paraId="3C0864BF" w14:textId="77777777" w:rsidR="002F23F9" w:rsidRDefault="002F23F9" w:rsidP="002F23F9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290DCF2D" w14:textId="5BA8CA85" w:rsidR="002F23F9" w:rsidRDefault="002F23F9" w:rsidP="002F23F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105</w:t>
      </w:r>
    </w:p>
    <w:p w14:paraId="11D1B862" w14:textId="77777777" w:rsidR="002F23F9" w:rsidRDefault="002F23F9" w:rsidP="002F23F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Toulouse, FRANCE, 14/11/2022 to 18/11/2022</w:t>
      </w:r>
    </w:p>
    <w:p w14:paraId="2E95AC5D" w14:textId="77777777" w:rsidR="00C13714" w:rsidRDefault="00C13714" w:rsidP="00C13714">
      <w:pPr>
        <w:pStyle w:val="Heading2"/>
      </w:pPr>
      <w:r>
        <w:br w:type="page"/>
      </w:r>
      <w:r>
        <w:lastRenderedPageBreak/>
        <w:t>Annex A: Contribution documents and status</w:t>
      </w:r>
    </w:p>
    <w:p w14:paraId="50B530A8" w14:textId="77777777" w:rsidR="00C13714" w:rsidRDefault="00C13714" w:rsidP="00C13714">
      <w:pPr>
        <w:pStyle w:val="Heading3"/>
      </w:pPr>
      <w:r>
        <w:t>A1: List of TDocs</w:t>
      </w:r>
    </w:p>
    <w:p w14:paraId="0FF3F66B" w14:textId="77777777" w:rsidR="00C13714" w:rsidRDefault="00C13714" w:rsidP="00C13714">
      <w:pPr>
        <w:pStyle w:val="TH"/>
      </w:pPr>
    </w:p>
    <w:p w14:paraId="68291CA5" w14:textId="4C3A1E20" w:rsidR="00C13714" w:rsidRDefault="00A71284" w:rsidP="00C13714">
      <w:r w:rsidRPr="00814F75">
        <w:t>See excel file attached to this report.</w:t>
      </w:r>
    </w:p>
    <w:p w14:paraId="7D870674" w14:textId="77777777" w:rsidR="00C13714" w:rsidRDefault="00C13714" w:rsidP="00C13714">
      <w:pPr>
        <w:pStyle w:val="Heading2"/>
      </w:pPr>
      <w:r>
        <w:br w:type="page"/>
      </w:r>
      <w:r>
        <w:lastRenderedPageBreak/>
        <w:t>Annex B: List of change requests</w:t>
      </w:r>
    </w:p>
    <w:p w14:paraId="31DBFDCD" w14:textId="77777777" w:rsidR="00C13714" w:rsidRDefault="00C13714" w:rsidP="00C13714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30"/>
        <w:gridCol w:w="1631"/>
        <w:gridCol w:w="919"/>
        <w:gridCol w:w="884"/>
        <w:gridCol w:w="676"/>
        <w:gridCol w:w="566"/>
        <w:gridCol w:w="711"/>
        <w:gridCol w:w="568"/>
        <w:gridCol w:w="1758"/>
        <w:gridCol w:w="786"/>
      </w:tblGrid>
      <w:tr w:rsidR="00771314" w:rsidRPr="00771314" w14:paraId="08EBE6BD" w14:textId="77777777" w:rsidTr="00771314">
        <w:tc>
          <w:tcPr>
            <w:tcW w:w="587" w:type="pct"/>
          </w:tcPr>
          <w:p w14:paraId="3C12798F" w14:textId="5CFF97F5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Document</w:t>
            </w:r>
          </w:p>
        </w:tc>
        <w:tc>
          <w:tcPr>
            <w:tcW w:w="847" w:type="pct"/>
          </w:tcPr>
          <w:p w14:paraId="2BCE33E0" w14:textId="54756DCA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Title</w:t>
            </w:r>
          </w:p>
        </w:tc>
        <w:tc>
          <w:tcPr>
            <w:tcW w:w="477" w:type="pct"/>
          </w:tcPr>
          <w:p w14:paraId="20A8D272" w14:textId="3801CBC7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Source</w:t>
            </w:r>
          </w:p>
        </w:tc>
        <w:tc>
          <w:tcPr>
            <w:tcW w:w="459" w:type="pct"/>
          </w:tcPr>
          <w:p w14:paraId="079E307E" w14:textId="37F372A0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Spec</w:t>
            </w:r>
          </w:p>
        </w:tc>
        <w:tc>
          <w:tcPr>
            <w:tcW w:w="351" w:type="pct"/>
          </w:tcPr>
          <w:p w14:paraId="5AB6F36A" w14:textId="11813C18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</w:t>
            </w:r>
          </w:p>
        </w:tc>
        <w:tc>
          <w:tcPr>
            <w:tcW w:w="294" w:type="pct"/>
          </w:tcPr>
          <w:p w14:paraId="37A518B4" w14:textId="25EB21A3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</w:t>
            </w:r>
          </w:p>
        </w:tc>
        <w:tc>
          <w:tcPr>
            <w:tcW w:w="369" w:type="pct"/>
          </w:tcPr>
          <w:p w14:paraId="53B17A25" w14:textId="4876378A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</w:t>
            </w:r>
          </w:p>
        </w:tc>
        <w:tc>
          <w:tcPr>
            <w:tcW w:w="295" w:type="pct"/>
          </w:tcPr>
          <w:p w14:paraId="5AA7C597" w14:textId="7A3D945A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</w:t>
            </w:r>
          </w:p>
        </w:tc>
        <w:tc>
          <w:tcPr>
            <w:tcW w:w="913" w:type="pct"/>
          </w:tcPr>
          <w:p w14:paraId="71541E20" w14:textId="27713E21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</w:t>
            </w:r>
          </w:p>
        </w:tc>
        <w:tc>
          <w:tcPr>
            <w:tcW w:w="408" w:type="pct"/>
          </w:tcPr>
          <w:p w14:paraId="43149D86" w14:textId="3E692E29" w:rsidR="00C13714" w:rsidRPr="00771314" w:rsidRDefault="00C13714" w:rsidP="00C13714">
            <w:pPr>
              <w:pStyle w:val="TAH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Decision</w:t>
            </w:r>
          </w:p>
        </w:tc>
      </w:tr>
      <w:tr w:rsidR="00771314" w:rsidRPr="00771314" w14:paraId="650CB10C" w14:textId="77777777" w:rsidTr="00771314">
        <w:tc>
          <w:tcPr>
            <w:tcW w:w="587" w:type="pct"/>
          </w:tcPr>
          <w:p w14:paraId="7216EFF8" w14:textId="32F0F46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R4-2218031</w:t>
            </w:r>
          </w:p>
        </w:tc>
        <w:tc>
          <w:tcPr>
            <w:tcW w:w="847" w:type="pct"/>
          </w:tcPr>
          <w:p w14:paraId="7500F281" w14:textId="60DCBB2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406430FB" w14:textId="0F03C52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5EB7D93C" w14:textId="1EAFD6D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4E15BAA6" w14:textId="5AD1D63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5890</w:t>
            </w:r>
          </w:p>
        </w:tc>
        <w:tc>
          <w:tcPr>
            <w:tcW w:w="294" w:type="pct"/>
          </w:tcPr>
          <w:p w14:paraId="32A642B4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F59C969" w14:textId="3F14BDB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29088B4" w14:textId="19BF3AB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DD926C7" w14:textId="583BAC5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2EB15B6A" w14:textId="04501C4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21F3CAC" w14:textId="77777777" w:rsidTr="00771314">
        <w:tc>
          <w:tcPr>
            <w:tcW w:w="587" w:type="pct"/>
          </w:tcPr>
          <w:p w14:paraId="7B6A2C28" w14:textId="3367899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R4-2220498</w:t>
            </w:r>
          </w:p>
        </w:tc>
        <w:tc>
          <w:tcPr>
            <w:tcW w:w="847" w:type="pct"/>
          </w:tcPr>
          <w:p w14:paraId="332CF75D" w14:textId="26176B6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5F1A75F0" w14:textId="6B805C0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152B5926" w14:textId="3657844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3B07BBEE" w14:textId="567AB53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5890</w:t>
            </w:r>
          </w:p>
        </w:tc>
        <w:tc>
          <w:tcPr>
            <w:tcW w:w="294" w:type="pct"/>
          </w:tcPr>
          <w:p w14:paraId="32C16AFC" w14:textId="3C86F0DF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1321100" w14:textId="1FD3787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8C30378" w14:textId="0EC09AA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C68DD99" w14:textId="0DFA18C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4E0A099A" w14:textId="4E95DD9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23D85B4" w14:textId="77777777" w:rsidTr="00771314">
        <w:tc>
          <w:tcPr>
            <w:tcW w:w="587" w:type="pct"/>
          </w:tcPr>
          <w:p w14:paraId="1F8C5DDA" w14:textId="1D3F329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R4-2218264</w:t>
            </w:r>
          </w:p>
        </w:tc>
        <w:tc>
          <w:tcPr>
            <w:tcW w:w="847" w:type="pct"/>
          </w:tcPr>
          <w:p w14:paraId="66F93395" w14:textId="1C85A44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addition of protection for n100 and n101 into 36.101</w:t>
            </w:r>
          </w:p>
        </w:tc>
        <w:tc>
          <w:tcPr>
            <w:tcW w:w="477" w:type="pct"/>
          </w:tcPr>
          <w:p w14:paraId="013CCE99" w14:textId="4DFBF93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14CE738A" w14:textId="56942FA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4F333233" w14:textId="0DF626B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5891</w:t>
            </w:r>
          </w:p>
        </w:tc>
        <w:tc>
          <w:tcPr>
            <w:tcW w:w="294" w:type="pct"/>
          </w:tcPr>
          <w:p w14:paraId="7A19B54A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74CC979" w14:textId="373801A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7DA0EE1" w14:textId="7AA49FA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79CB78" w14:textId="188E0C7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NR_RAIL_EU_1900MHz_TDD, NR_RAIL_EU_900MHz</w:t>
            </w:r>
          </w:p>
        </w:tc>
        <w:tc>
          <w:tcPr>
            <w:tcW w:w="408" w:type="pct"/>
          </w:tcPr>
          <w:p w14:paraId="627F8C7D" w14:textId="1C81AEB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F639F56" w14:textId="77777777" w:rsidTr="00771314">
        <w:tc>
          <w:tcPr>
            <w:tcW w:w="587" w:type="pct"/>
          </w:tcPr>
          <w:p w14:paraId="597145E6" w14:textId="3BE47D9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R4-2218273</w:t>
            </w:r>
          </w:p>
        </w:tc>
        <w:tc>
          <w:tcPr>
            <w:tcW w:w="847" w:type="pct"/>
          </w:tcPr>
          <w:p w14:paraId="69937C18" w14:textId="47B39B9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 CA corrections</w:t>
            </w:r>
          </w:p>
        </w:tc>
        <w:tc>
          <w:tcPr>
            <w:tcW w:w="477" w:type="pct"/>
          </w:tcPr>
          <w:p w14:paraId="5A0C8201" w14:textId="5063F7F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2CE43FAC" w14:textId="262CCD5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4B6B851F" w14:textId="1FCD8FA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5892</w:t>
            </w:r>
          </w:p>
        </w:tc>
        <w:tc>
          <w:tcPr>
            <w:tcW w:w="294" w:type="pct"/>
          </w:tcPr>
          <w:p w14:paraId="76DED5B8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DB9DD6B" w14:textId="2C0D548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E70292A" w14:textId="1670D53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FE7FB2F" w14:textId="01AFDFA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319C2C7E" w14:textId="53246A4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BE7CBFF" w14:textId="77777777" w:rsidTr="00771314">
        <w:tc>
          <w:tcPr>
            <w:tcW w:w="587" w:type="pct"/>
          </w:tcPr>
          <w:p w14:paraId="0557A2EF" w14:textId="1689C3D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R4-2220549</w:t>
            </w:r>
          </w:p>
        </w:tc>
        <w:tc>
          <w:tcPr>
            <w:tcW w:w="847" w:type="pct"/>
          </w:tcPr>
          <w:p w14:paraId="0E126FE9" w14:textId="3E2BC10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 CA corrections</w:t>
            </w:r>
          </w:p>
        </w:tc>
        <w:tc>
          <w:tcPr>
            <w:tcW w:w="477" w:type="pct"/>
          </w:tcPr>
          <w:p w14:paraId="745C0340" w14:textId="2F99689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08F5A4A4" w14:textId="2B4F098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52B9DAC1" w14:textId="122E611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5892</w:t>
            </w:r>
          </w:p>
        </w:tc>
        <w:tc>
          <w:tcPr>
            <w:tcW w:w="294" w:type="pct"/>
          </w:tcPr>
          <w:p w14:paraId="3F09FA47" w14:textId="18501E74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CD3394D" w14:textId="54AD133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E4A3210" w14:textId="0EC7255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F6F69A8" w14:textId="08F00D7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4034FD57" w14:textId="7C42458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4C8A8F3" w14:textId="77777777" w:rsidTr="00771314">
        <w:tc>
          <w:tcPr>
            <w:tcW w:w="587" w:type="pct"/>
          </w:tcPr>
          <w:p w14:paraId="46130CA4" w14:textId="31065E8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R4-2218649</w:t>
            </w:r>
          </w:p>
        </w:tc>
        <w:tc>
          <w:tcPr>
            <w:tcW w:w="847" w:type="pct"/>
          </w:tcPr>
          <w:p w14:paraId="63D8B9C1" w14:textId="5C660CC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36.101: UE RF requirements for band 8 intra-band contiguous CA</w:t>
            </w:r>
          </w:p>
        </w:tc>
        <w:tc>
          <w:tcPr>
            <w:tcW w:w="477" w:type="pct"/>
          </w:tcPr>
          <w:p w14:paraId="0C5B1A93" w14:textId="5204378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1E173DBD" w14:textId="06D33A1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7CA8484F" w14:textId="706779F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5893</w:t>
            </w:r>
          </w:p>
        </w:tc>
        <w:tc>
          <w:tcPr>
            <w:tcW w:w="294" w:type="pct"/>
          </w:tcPr>
          <w:p w14:paraId="5EEAF7EF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73661C4" w14:textId="4CBEBFC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C518327" w14:textId="4CCF7D2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E215F2F" w14:textId="4F01D8F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LTE_CA_intra_B8-Core</w:t>
            </w:r>
          </w:p>
        </w:tc>
        <w:tc>
          <w:tcPr>
            <w:tcW w:w="408" w:type="pct"/>
          </w:tcPr>
          <w:p w14:paraId="414D7D31" w14:textId="14ECC58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12754BD" w14:textId="77777777" w:rsidTr="00771314">
        <w:tc>
          <w:tcPr>
            <w:tcW w:w="587" w:type="pct"/>
          </w:tcPr>
          <w:p w14:paraId="30164D8E" w14:textId="6CEAC5C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R4-2219337</w:t>
            </w:r>
          </w:p>
        </w:tc>
        <w:tc>
          <w:tcPr>
            <w:tcW w:w="847" w:type="pct"/>
          </w:tcPr>
          <w:p w14:paraId="62AA0AC3" w14:textId="05B24B7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corrections on Rel-17 band combinations in TS36.101</w:t>
            </w:r>
          </w:p>
        </w:tc>
        <w:tc>
          <w:tcPr>
            <w:tcW w:w="477" w:type="pct"/>
          </w:tcPr>
          <w:p w14:paraId="306BD44D" w14:textId="24051A7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</w:t>
            </w:r>
          </w:p>
        </w:tc>
        <w:tc>
          <w:tcPr>
            <w:tcW w:w="459" w:type="pct"/>
          </w:tcPr>
          <w:p w14:paraId="33BC524F" w14:textId="72D5676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5AAE6D59" w14:textId="7FEDA7C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5894</w:t>
            </w:r>
          </w:p>
        </w:tc>
        <w:tc>
          <w:tcPr>
            <w:tcW w:w="294" w:type="pct"/>
          </w:tcPr>
          <w:p w14:paraId="70A5E890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7D7D878" w14:textId="5B4A356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E984CB0" w14:textId="48EFFF4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3C2AE4A" w14:textId="3A21CDA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6EA5291E" w14:textId="3DDAEDE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2E1C223" w14:textId="77777777" w:rsidTr="00771314">
        <w:tc>
          <w:tcPr>
            <w:tcW w:w="587" w:type="pct"/>
          </w:tcPr>
          <w:p w14:paraId="2664FCEA" w14:textId="69E19AB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R4-2220591</w:t>
            </w:r>
          </w:p>
        </w:tc>
        <w:tc>
          <w:tcPr>
            <w:tcW w:w="847" w:type="pct"/>
          </w:tcPr>
          <w:p w14:paraId="0B475C40" w14:textId="0EF9752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corrections on Rel-17 band combinations in TS36.101</w:t>
            </w:r>
          </w:p>
        </w:tc>
        <w:tc>
          <w:tcPr>
            <w:tcW w:w="477" w:type="pct"/>
          </w:tcPr>
          <w:p w14:paraId="4BAAC26A" w14:textId="13108A7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</w:t>
            </w:r>
          </w:p>
        </w:tc>
        <w:tc>
          <w:tcPr>
            <w:tcW w:w="459" w:type="pct"/>
          </w:tcPr>
          <w:p w14:paraId="70F13B11" w14:textId="7C9C2E7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7173DDDB" w14:textId="0EAFC9D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5894</w:t>
            </w:r>
          </w:p>
        </w:tc>
        <w:tc>
          <w:tcPr>
            <w:tcW w:w="294" w:type="pct"/>
          </w:tcPr>
          <w:p w14:paraId="0512FCF2" w14:textId="08DF6745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47E700F" w14:textId="7D8988F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9DC65E" w14:textId="2057A5A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CCFD299" w14:textId="5D7B97C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2BCF183E" w14:textId="697A23B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422ED00" w14:textId="77777777" w:rsidTr="00771314">
        <w:tc>
          <w:tcPr>
            <w:tcW w:w="587" w:type="pct"/>
          </w:tcPr>
          <w:p w14:paraId="150CCA33" w14:textId="3AEAF67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R4-2219518</w:t>
            </w:r>
          </w:p>
        </w:tc>
        <w:tc>
          <w:tcPr>
            <w:tcW w:w="847" w:type="pct"/>
          </w:tcPr>
          <w:p w14:paraId="26B5D2E2" w14:textId="62FCED9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cleanup for Rel-17 NPDSCH requirements with 16QAM in TS 36.101</w:t>
            </w:r>
          </w:p>
        </w:tc>
        <w:tc>
          <w:tcPr>
            <w:tcW w:w="477" w:type="pct"/>
          </w:tcPr>
          <w:p w14:paraId="2867DF1A" w14:textId="1C32CD7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33E6A85C" w14:textId="63FFFB8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32D5A8F0" w14:textId="6E6172E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5895</w:t>
            </w:r>
          </w:p>
        </w:tc>
        <w:tc>
          <w:tcPr>
            <w:tcW w:w="294" w:type="pct"/>
          </w:tcPr>
          <w:p w14:paraId="49BEDF05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A7EA8DF" w14:textId="2B83358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82135A0" w14:textId="63AA76C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D1300F6" w14:textId="1D9C9E1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408" w:type="pct"/>
          </w:tcPr>
          <w:p w14:paraId="7D189BEE" w14:textId="1C69CFB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E8E1D29" w14:textId="77777777" w:rsidTr="00771314">
        <w:tc>
          <w:tcPr>
            <w:tcW w:w="587" w:type="pct"/>
          </w:tcPr>
          <w:p w14:paraId="05E71B6C" w14:textId="6D01894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R4-2220601</w:t>
            </w:r>
          </w:p>
        </w:tc>
        <w:tc>
          <w:tcPr>
            <w:tcW w:w="847" w:type="pct"/>
          </w:tcPr>
          <w:p w14:paraId="0E13AA98" w14:textId="6EFD664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Introduction of completed new LTE-A CA combinations to TS 36.101</w:t>
            </w:r>
          </w:p>
        </w:tc>
        <w:tc>
          <w:tcPr>
            <w:tcW w:w="477" w:type="pct"/>
          </w:tcPr>
          <w:p w14:paraId="23845114" w14:textId="0A489B4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459" w:type="pct"/>
          </w:tcPr>
          <w:p w14:paraId="26272729" w14:textId="1E79367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36.101</w:t>
            </w:r>
          </w:p>
        </w:tc>
        <w:tc>
          <w:tcPr>
            <w:tcW w:w="351" w:type="pct"/>
          </w:tcPr>
          <w:p w14:paraId="471620E4" w14:textId="2B2BB7B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5896</w:t>
            </w:r>
          </w:p>
        </w:tc>
        <w:tc>
          <w:tcPr>
            <w:tcW w:w="294" w:type="pct"/>
          </w:tcPr>
          <w:p w14:paraId="36F8B23B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DDA4E62" w14:textId="4732E52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AFDF459" w14:textId="068EF46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B93BFCB" w14:textId="35439D7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LTE_CA_R18_xBDL_yBUL-Core</w:t>
            </w:r>
          </w:p>
        </w:tc>
        <w:tc>
          <w:tcPr>
            <w:tcW w:w="408" w:type="pct"/>
          </w:tcPr>
          <w:p w14:paraId="2E3190D6" w14:textId="7DFD9E7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546FFDB" w14:textId="77777777" w:rsidTr="00771314">
        <w:tc>
          <w:tcPr>
            <w:tcW w:w="587" w:type="pct"/>
          </w:tcPr>
          <w:p w14:paraId="64EC23FD" w14:textId="5FD22ED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R4-2219023</w:t>
            </w:r>
          </w:p>
        </w:tc>
        <w:tc>
          <w:tcPr>
            <w:tcW w:w="847" w:type="pct"/>
          </w:tcPr>
          <w:p w14:paraId="522D9666" w14:textId="1D5C472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NPUSCH format1 demodulation requirement for TS 36.104</w:t>
            </w:r>
          </w:p>
        </w:tc>
        <w:tc>
          <w:tcPr>
            <w:tcW w:w="477" w:type="pct"/>
          </w:tcPr>
          <w:p w14:paraId="39EF99B4" w14:textId="782344F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37E84F48" w14:textId="7C1A8E3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36.104</w:t>
            </w:r>
          </w:p>
        </w:tc>
        <w:tc>
          <w:tcPr>
            <w:tcW w:w="351" w:type="pct"/>
          </w:tcPr>
          <w:p w14:paraId="66363C2B" w14:textId="21CF2BB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4961</w:t>
            </w:r>
          </w:p>
        </w:tc>
        <w:tc>
          <w:tcPr>
            <w:tcW w:w="294" w:type="pct"/>
          </w:tcPr>
          <w:p w14:paraId="49AF349B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82093B" w14:textId="23CC49C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4A8FDFD" w14:textId="6F36D8F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224BFC7" w14:textId="262D6F3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408" w:type="pct"/>
          </w:tcPr>
          <w:p w14:paraId="06DE3294" w14:textId="3811615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FA3BAE5" w14:textId="77777777" w:rsidTr="00771314">
        <w:tc>
          <w:tcPr>
            <w:tcW w:w="587" w:type="pct"/>
          </w:tcPr>
          <w:p w14:paraId="4ABBA15C" w14:textId="7745E8F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R4-2219519</w:t>
            </w:r>
          </w:p>
        </w:tc>
        <w:tc>
          <w:tcPr>
            <w:tcW w:w="847" w:type="pct"/>
          </w:tcPr>
          <w:p w14:paraId="1B2A340B" w14:textId="500638C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cleanup for Rel-17 NPUSCH format 1 requirements with 16QAM in TS 36.104</w:t>
            </w:r>
          </w:p>
        </w:tc>
        <w:tc>
          <w:tcPr>
            <w:tcW w:w="477" w:type="pct"/>
          </w:tcPr>
          <w:p w14:paraId="3D1B59DF" w14:textId="19BDBC7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D538B9D" w14:textId="1EF39FE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36.104</w:t>
            </w:r>
          </w:p>
        </w:tc>
        <w:tc>
          <w:tcPr>
            <w:tcW w:w="351" w:type="pct"/>
          </w:tcPr>
          <w:p w14:paraId="691FEA70" w14:textId="0349709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4962</w:t>
            </w:r>
          </w:p>
        </w:tc>
        <w:tc>
          <w:tcPr>
            <w:tcW w:w="294" w:type="pct"/>
          </w:tcPr>
          <w:p w14:paraId="0871B3D1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D0C0656" w14:textId="3371931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15BC791" w14:textId="2723EC3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903D39A" w14:textId="2828C55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408" w:type="pct"/>
          </w:tcPr>
          <w:p w14:paraId="02D99131" w14:textId="3F2703D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77421562" w14:textId="77777777" w:rsidTr="00771314">
        <w:tc>
          <w:tcPr>
            <w:tcW w:w="587" w:type="pct"/>
          </w:tcPr>
          <w:p w14:paraId="40F7D1F9" w14:textId="3D3B483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R4-2219855</w:t>
            </w:r>
          </w:p>
        </w:tc>
        <w:tc>
          <w:tcPr>
            <w:tcW w:w="847" w:type="pct"/>
          </w:tcPr>
          <w:p w14:paraId="7E3F1977" w14:textId="264D2F6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36.104 on introduction of Band 54</w:t>
            </w:r>
          </w:p>
        </w:tc>
        <w:tc>
          <w:tcPr>
            <w:tcW w:w="477" w:type="pct"/>
          </w:tcPr>
          <w:p w14:paraId="55C0EC88" w14:textId="7A1F833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653EF273" w14:textId="25F8B84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36.104</w:t>
            </w:r>
          </w:p>
        </w:tc>
        <w:tc>
          <w:tcPr>
            <w:tcW w:w="351" w:type="pct"/>
          </w:tcPr>
          <w:p w14:paraId="3AE805D6" w14:textId="51C3698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4963</w:t>
            </w:r>
          </w:p>
        </w:tc>
        <w:tc>
          <w:tcPr>
            <w:tcW w:w="294" w:type="pct"/>
          </w:tcPr>
          <w:p w14:paraId="7234B755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B6A3ADA" w14:textId="50B3DD5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560AA84" w14:textId="1F3F647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87A6464" w14:textId="5DFF025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1A6A3363" w14:textId="1B0A029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AF30C36" w14:textId="77777777" w:rsidTr="00771314">
        <w:tc>
          <w:tcPr>
            <w:tcW w:w="587" w:type="pct"/>
          </w:tcPr>
          <w:p w14:paraId="22673D37" w14:textId="3928566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R4-2218497</w:t>
            </w:r>
          </w:p>
        </w:tc>
        <w:tc>
          <w:tcPr>
            <w:tcW w:w="847" w:type="pct"/>
          </w:tcPr>
          <w:p w14:paraId="6DA43D25" w14:textId="5B8663C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36.133: Introduction of LTE TDD band 54</w:t>
            </w:r>
          </w:p>
        </w:tc>
        <w:tc>
          <w:tcPr>
            <w:tcW w:w="477" w:type="pct"/>
          </w:tcPr>
          <w:p w14:paraId="50CAB04C" w14:textId="4DAEF7B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ADA3731" w14:textId="4C626F0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36.133</w:t>
            </w:r>
          </w:p>
        </w:tc>
        <w:tc>
          <w:tcPr>
            <w:tcW w:w="351" w:type="pct"/>
          </w:tcPr>
          <w:p w14:paraId="708415A2" w14:textId="7749BB2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7181</w:t>
            </w:r>
          </w:p>
        </w:tc>
        <w:tc>
          <w:tcPr>
            <w:tcW w:w="294" w:type="pct"/>
          </w:tcPr>
          <w:p w14:paraId="163EE8F5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67BB149" w14:textId="629CB03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24CEC6D" w14:textId="301FFB2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C16E032" w14:textId="55F1E4B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44A3CCC2" w14:textId="3BE06ED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18F08D2" w14:textId="77777777" w:rsidTr="00771314">
        <w:tc>
          <w:tcPr>
            <w:tcW w:w="587" w:type="pct"/>
          </w:tcPr>
          <w:p w14:paraId="5EC04EF8" w14:textId="2752382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R4-2219940</w:t>
            </w:r>
          </w:p>
        </w:tc>
        <w:tc>
          <w:tcPr>
            <w:tcW w:w="847" w:type="pct"/>
          </w:tcPr>
          <w:p w14:paraId="12A2762F" w14:textId="1842190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Maintenance CR on HO with PSCell where PSCell is on CCA</w:t>
            </w:r>
          </w:p>
        </w:tc>
        <w:tc>
          <w:tcPr>
            <w:tcW w:w="477" w:type="pct"/>
          </w:tcPr>
          <w:p w14:paraId="7D9CA6BD" w14:textId="3AC6CCA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DB58D4E" w14:textId="77A500F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36.133</w:t>
            </w:r>
          </w:p>
        </w:tc>
        <w:tc>
          <w:tcPr>
            <w:tcW w:w="351" w:type="pct"/>
          </w:tcPr>
          <w:p w14:paraId="38FAD1DD" w14:textId="10232B0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7182</w:t>
            </w:r>
          </w:p>
        </w:tc>
        <w:tc>
          <w:tcPr>
            <w:tcW w:w="294" w:type="pct"/>
          </w:tcPr>
          <w:p w14:paraId="0951CDC0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24EF6A6" w14:textId="3037361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A59051D" w14:textId="5121E15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425F5F6" w14:textId="1BCDFB0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4F59C2B2" w14:textId="482324A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0F6E9CB" w14:textId="77777777" w:rsidTr="00771314">
        <w:tc>
          <w:tcPr>
            <w:tcW w:w="587" w:type="pct"/>
          </w:tcPr>
          <w:p w14:paraId="054CE50F" w14:textId="3B73E67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R4-2220386</w:t>
            </w:r>
          </w:p>
        </w:tc>
        <w:tc>
          <w:tcPr>
            <w:tcW w:w="847" w:type="pct"/>
          </w:tcPr>
          <w:p w14:paraId="71FC22B9" w14:textId="685D354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Maintenance CR on HO with PSCell where PSCell is on CCA</w:t>
            </w:r>
          </w:p>
        </w:tc>
        <w:tc>
          <w:tcPr>
            <w:tcW w:w="477" w:type="pct"/>
          </w:tcPr>
          <w:p w14:paraId="70CD0ED6" w14:textId="5AD1BAA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5BF1CDC" w14:textId="3AF2C56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36.133</w:t>
            </w:r>
          </w:p>
        </w:tc>
        <w:tc>
          <w:tcPr>
            <w:tcW w:w="351" w:type="pct"/>
          </w:tcPr>
          <w:p w14:paraId="0FC2D3CE" w14:textId="0E8AE7D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7182</w:t>
            </w:r>
          </w:p>
        </w:tc>
        <w:tc>
          <w:tcPr>
            <w:tcW w:w="294" w:type="pct"/>
          </w:tcPr>
          <w:p w14:paraId="40443BEF" w14:textId="01EDEA06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4BC1F36" w14:textId="1F37886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00616DD" w14:textId="30788EF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4A7D142" w14:textId="1C1094E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4513BAED" w14:textId="432C7A1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C4B5CCB" w14:textId="77777777" w:rsidTr="00771314">
        <w:tc>
          <w:tcPr>
            <w:tcW w:w="587" w:type="pct"/>
          </w:tcPr>
          <w:p w14:paraId="5C4B5F40" w14:textId="3233B8C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R4-2220412</w:t>
            </w:r>
          </w:p>
        </w:tc>
        <w:tc>
          <w:tcPr>
            <w:tcW w:w="847" w:type="pct"/>
          </w:tcPr>
          <w:p w14:paraId="5291FDE7" w14:textId="05448CC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IoT NTN core requirements for TS36.133</w:t>
            </w:r>
          </w:p>
        </w:tc>
        <w:tc>
          <w:tcPr>
            <w:tcW w:w="477" w:type="pct"/>
          </w:tcPr>
          <w:p w14:paraId="45C67716" w14:textId="31D86F2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</w:t>
            </w:r>
          </w:p>
        </w:tc>
        <w:tc>
          <w:tcPr>
            <w:tcW w:w="459" w:type="pct"/>
          </w:tcPr>
          <w:p w14:paraId="69D35D9B" w14:textId="572CF6F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36.133</w:t>
            </w:r>
          </w:p>
        </w:tc>
        <w:tc>
          <w:tcPr>
            <w:tcW w:w="351" w:type="pct"/>
          </w:tcPr>
          <w:p w14:paraId="6CBB029C" w14:textId="730C679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7183</w:t>
            </w:r>
          </w:p>
        </w:tc>
        <w:tc>
          <w:tcPr>
            <w:tcW w:w="294" w:type="pct"/>
          </w:tcPr>
          <w:p w14:paraId="5D600BD0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8B20F31" w14:textId="3DEE9BE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1FDA277" w14:textId="05DF4EE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A4E9D01" w14:textId="62E1A11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408" w:type="pct"/>
          </w:tcPr>
          <w:p w14:paraId="24E9E6E3" w14:textId="04ED042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2C4C311" w14:textId="77777777" w:rsidTr="00771314">
        <w:tc>
          <w:tcPr>
            <w:tcW w:w="587" w:type="pct"/>
          </w:tcPr>
          <w:p w14:paraId="54EC8F08" w14:textId="317C546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R4-2219520</w:t>
            </w:r>
          </w:p>
        </w:tc>
        <w:tc>
          <w:tcPr>
            <w:tcW w:w="847" w:type="pct"/>
          </w:tcPr>
          <w:p w14:paraId="12380E96" w14:textId="09BE6BC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cleanup for Rel-17 NPUSCH format 1 requirements with 16QAM in TS 36.141</w:t>
            </w:r>
          </w:p>
        </w:tc>
        <w:tc>
          <w:tcPr>
            <w:tcW w:w="477" w:type="pct"/>
          </w:tcPr>
          <w:p w14:paraId="0B943A75" w14:textId="693976E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0934330" w14:textId="5C934BF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36.141</w:t>
            </w:r>
          </w:p>
        </w:tc>
        <w:tc>
          <w:tcPr>
            <w:tcW w:w="351" w:type="pct"/>
          </w:tcPr>
          <w:p w14:paraId="3C857A7B" w14:textId="19D5361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1339</w:t>
            </w:r>
          </w:p>
        </w:tc>
        <w:tc>
          <w:tcPr>
            <w:tcW w:w="294" w:type="pct"/>
          </w:tcPr>
          <w:p w14:paraId="67B885B1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CEDBC4E" w14:textId="2388EC8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75DD07B" w14:textId="56E66DD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513D7DA" w14:textId="61102AB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408" w:type="pct"/>
          </w:tcPr>
          <w:p w14:paraId="054C7F85" w14:textId="444494D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0EE15AFA" w14:textId="77777777" w:rsidTr="00771314">
        <w:tc>
          <w:tcPr>
            <w:tcW w:w="587" w:type="pct"/>
          </w:tcPr>
          <w:p w14:paraId="793DEAB9" w14:textId="766BD9B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R4-2219856</w:t>
            </w:r>
          </w:p>
        </w:tc>
        <w:tc>
          <w:tcPr>
            <w:tcW w:w="847" w:type="pct"/>
          </w:tcPr>
          <w:p w14:paraId="5762B2A4" w14:textId="228D65A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36.141 on introduction of Band 54</w:t>
            </w:r>
          </w:p>
        </w:tc>
        <w:tc>
          <w:tcPr>
            <w:tcW w:w="477" w:type="pct"/>
          </w:tcPr>
          <w:p w14:paraId="006C2C1A" w14:textId="2582904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50E491D9" w14:textId="1CE5423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36.141</w:t>
            </w:r>
          </w:p>
        </w:tc>
        <w:tc>
          <w:tcPr>
            <w:tcW w:w="351" w:type="pct"/>
          </w:tcPr>
          <w:p w14:paraId="6BBC18B5" w14:textId="2229223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1340</w:t>
            </w:r>
          </w:p>
        </w:tc>
        <w:tc>
          <w:tcPr>
            <w:tcW w:w="294" w:type="pct"/>
          </w:tcPr>
          <w:p w14:paraId="2A0CCC1F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7FF782F" w14:textId="1F11D48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EB28262" w14:textId="0A13C66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140C53E" w14:textId="33AFBC4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408" w:type="pct"/>
          </w:tcPr>
          <w:p w14:paraId="7CDB949E" w14:textId="77D5EB1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A8D50A" w14:textId="77777777" w:rsidTr="00771314">
        <w:tc>
          <w:tcPr>
            <w:tcW w:w="587" w:type="pct"/>
          </w:tcPr>
          <w:p w14:paraId="2AB84631" w14:textId="58019EB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R4-2219964</w:t>
            </w:r>
          </w:p>
        </w:tc>
        <w:tc>
          <w:tcPr>
            <w:tcW w:w="847" w:type="pct"/>
          </w:tcPr>
          <w:p w14:paraId="7A699DFD" w14:textId="5133F57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36.141: FFS/TBD removal for band 23 co-ex for HomeNB, TT derivation, and multi-band requirements, Rel-15</w:t>
            </w:r>
          </w:p>
        </w:tc>
        <w:tc>
          <w:tcPr>
            <w:tcW w:w="477" w:type="pct"/>
          </w:tcPr>
          <w:p w14:paraId="40DEEB18" w14:textId="515D3F5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2EDDF0C" w14:textId="01537CF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36.141</w:t>
            </w:r>
          </w:p>
        </w:tc>
        <w:tc>
          <w:tcPr>
            <w:tcW w:w="351" w:type="pct"/>
          </w:tcPr>
          <w:p w14:paraId="3A929558" w14:textId="7AECF3F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1341</w:t>
            </w:r>
          </w:p>
        </w:tc>
        <w:tc>
          <w:tcPr>
            <w:tcW w:w="294" w:type="pct"/>
          </w:tcPr>
          <w:p w14:paraId="24781D79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F0F6FE4" w14:textId="6F57BFA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7E445BDC" w14:textId="145FE07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F85058E" w14:textId="3D328EF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LTE-RF, TEI15</w:t>
            </w:r>
          </w:p>
        </w:tc>
        <w:tc>
          <w:tcPr>
            <w:tcW w:w="408" w:type="pct"/>
          </w:tcPr>
          <w:p w14:paraId="4D32CB29" w14:textId="57A2945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2A48E1C" w14:textId="77777777" w:rsidTr="00771314">
        <w:tc>
          <w:tcPr>
            <w:tcW w:w="587" w:type="pct"/>
          </w:tcPr>
          <w:p w14:paraId="75A7394F" w14:textId="7DEC7A4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R4-2219965</w:t>
            </w:r>
          </w:p>
        </w:tc>
        <w:tc>
          <w:tcPr>
            <w:tcW w:w="847" w:type="pct"/>
          </w:tcPr>
          <w:p w14:paraId="2B4E7101" w14:textId="741CA34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36.141: FFS/TBD removal for band 23 co-ex for HomeNB, TT derivation, and multi-band requirements, Rel-16</w:t>
            </w:r>
          </w:p>
        </w:tc>
        <w:tc>
          <w:tcPr>
            <w:tcW w:w="477" w:type="pct"/>
          </w:tcPr>
          <w:p w14:paraId="7B51FD04" w14:textId="09B1D54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3647180" w14:textId="064F0A7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36.141</w:t>
            </w:r>
          </w:p>
        </w:tc>
        <w:tc>
          <w:tcPr>
            <w:tcW w:w="351" w:type="pct"/>
          </w:tcPr>
          <w:p w14:paraId="0F62F679" w14:textId="21502CC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1342</w:t>
            </w:r>
          </w:p>
        </w:tc>
        <w:tc>
          <w:tcPr>
            <w:tcW w:w="294" w:type="pct"/>
          </w:tcPr>
          <w:p w14:paraId="6296318F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6F81E3B" w14:textId="1BD289B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7AC8AC2" w14:textId="76F9E68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1541FB2" w14:textId="6C0DB9F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LTE-RF, TEI15</w:t>
            </w:r>
          </w:p>
        </w:tc>
        <w:tc>
          <w:tcPr>
            <w:tcW w:w="408" w:type="pct"/>
          </w:tcPr>
          <w:p w14:paraId="7350ED17" w14:textId="65A3E20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CDED94D" w14:textId="77777777" w:rsidTr="00771314">
        <w:tc>
          <w:tcPr>
            <w:tcW w:w="587" w:type="pct"/>
          </w:tcPr>
          <w:p w14:paraId="4848BBDE" w14:textId="7C43238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R4-2219966</w:t>
            </w:r>
          </w:p>
        </w:tc>
        <w:tc>
          <w:tcPr>
            <w:tcW w:w="847" w:type="pct"/>
          </w:tcPr>
          <w:p w14:paraId="295C1A27" w14:textId="36B6F9F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36.141: FFS/TBD removal for band 23 co-ex for HomeNB, TT derivation, and multi-band requirements, Rel-17</w:t>
            </w:r>
          </w:p>
        </w:tc>
        <w:tc>
          <w:tcPr>
            <w:tcW w:w="477" w:type="pct"/>
          </w:tcPr>
          <w:p w14:paraId="4D64103A" w14:textId="24A03F6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2CF548B" w14:textId="32AC9DD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36.141</w:t>
            </w:r>
          </w:p>
        </w:tc>
        <w:tc>
          <w:tcPr>
            <w:tcW w:w="351" w:type="pct"/>
          </w:tcPr>
          <w:p w14:paraId="36EB194F" w14:textId="232F478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1343</w:t>
            </w:r>
          </w:p>
        </w:tc>
        <w:tc>
          <w:tcPr>
            <w:tcW w:w="294" w:type="pct"/>
          </w:tcPr>
          <w:p w14:paraId="7436CA1B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4F468EA" w14:textId="67D6B48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F69C3A1" w14:textId="32D9176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782E39B" w14:textId="4D64B61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LTE-RF, TEI15</w:t>
            </w:r>
          </w:p>
        </w:tc>
        <w:tc>
          <w:tcPr>
            <w:tcW w:w="408" w:type="pct"/>
          </w:tcPr>
          <w:p w14:paraId="7362B5A1" w14:textId="2BAB90F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851F82C" w14:textId="77777777" w:rsidTr="00771314">
        <w:tc>
          <w:tcPr>
            <w:tcW w:w="587" w:type="pct"/>
          </w:tcPr>
          <w:p w14:paraId="3E5AC682" w14:textId="4BAA547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R4-2219991</w:t>
            </w:r>
          </w:p>
        </w:tc>
        <w:tc>
          <w:tcPr>
            <w:tcW w:w="847" w:type="pct"/>
          </w:tcPr>
          <w:p w14:paraId="3B7E4D2E" w14:textId="6077916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36.141 on Finalization of NPUSCH format 1 16QAM test requirement</w:t>
            </w:r>
          </w:p>
        </w:tc>
        <w:tc>
          <w:tcPr>
            <w:tcW w:w="477" w:type="pct"/>
          </w:tcPr>
          <w:p w14:paraId="7763C363" w14:textId="6612086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94B9976" w14:textId="5CD8B45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36.141</w:t>
            </w:r>
          </w:p>
        </w:tc>
        <w:tc>
          <w:tcPr>
            <w:tcW w:w="351" w:type="pct"/>
          </w:tcPr>
          <w:p w14:paraId="744B1E4E" w14:textId="008BBA3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1344</w:t>
            </w:r>
          </w:p>
        </w:tc>
        <w:tc>
          <w:tcPr>
            <w:tcW w:w="294" w:type="pct"/>
          </w:tcPr>
          <w:p w14:paraId="00D67965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EFBD043" w14:textId="0B746BF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D717980" w14:textId="0C5E7FE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54EFCAA" w14:textId="205CB2F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408" w:type="pct"/>
          </w:tcPr>
          <w:p w14:paraId="223FE572" w14:textId="1F4A963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10F96AE" w14:textId="77777777" w:rsidTr="00771314">
        <w:tc>
          <w:tcPr>
            <w:tcW w:w="587" w:type="pct"/>
          </w:tcPr>
          <w:p w14:paraId="7F8E2B0A" w14:textId="6E14650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R4-2219857</w:t>
            </w:r>
          </w:p>
        </w:tc>
        <w:tc>
          <w:tcPr>
            <w:tcW w:w="847" w:type="pct"/>
          </w:tcPr>
          <w:p w14:paraId="0C161DDD" w14:textId="1F75ADB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37.104 on introduction of Band 54</w:t>
            </w:r>
          </w:p>
        </w:tc>
        <w:tc>
          <w:tcPr>
            <w:tcW w:w="477" w:type="pct"/>
          </w:tcPr>
          <w:p w14:paraId="47846B3F" w14:textId="00971BF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3E13200F" w14:textId="40192A6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37.104</w:t>
            </w:r>
          </w:p>
        </w:tc>
        <w:tc>
          <w:tcPr>
            <w:tcW w:w="351" w:type="pct"/>
          </w:tcPr>
          <w:p w14:paraId="7EC1C6EC" w14:textId="207B759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0972</w:t>
            </w:r>
          </w:p>
        </w:tc>
        <w:tc>
          <w:tcPr>
            <w:tcW w:w="294" w:type="pct"/>
          </w:tcPr>
          <w:p w14:paraId="6AF94604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7FFF213" w14:textId="3B5A5F6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0F6AF06" w14:textId="150A7B1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2A55738" w14:textId="4E21BDB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1C0FB140" w14:textId="7F77AF1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DA72349" w14:textId="77777777" w:rsidTr="00771314">
        <w:tc>
          <w:tcPr>
            <w:tcW w:w="587" w:type="pct"/>
          </w:tcPr>
          <w:p w14:paraId="398F39AB" w14:textId="70019C8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R4-2219861</w:t>
            </w:r>
          </w:p>
        </w:tc>
        <w:tc>
          <w:tcPr>
            <w:tcW w:w="847" w:type="pct"/>
          </w:tcPr>
          <w:p w14:paraId="46A42033" w14:textId="08DFE92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37.104 on introduction of Band n105</w:t>
            </w:r>
          </w:p>
        </w:tc>
        <w:tc>
          <w:tcPr>
            <w:tcW w:w="477" w:type="pct"/>
          </w:tcPr>
          <w:p w14:paraId="21741E85" w14:textId="1100307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7EC38D8F" w14:textId="4F513BD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37.104</w:t>
            </w:r>
          </w:p>
        </w:tc>
        <w:tc>
          <w:tcPr>
            <w:tcW w:w="351" w:type="pct"/>
          </w:tcPr>
          <w:p w14:paraId="2F1A9E76" w14:textId="7A72BBA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0973</w:t>
            </w:r>
          </w:p>
        </w:tc>
        <w:tc>
          <w:tcPr>
            <w:tcW w:w="294" w:type="pct"/>
          </w:tcPr>
          <w:p w14:paraId="2B3DE3EB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05D7A0E" w14:textId="1E95766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D2009BC" w14:textId="66ECB9D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1222FF0" w14:textId="22A163B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4795ECB8" w14:textId="247A2BD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35ACD53" w14:textId="77777777" w:rsidTr="00771314">
        <w:tc>
          <w:tcPr>
            <w:tcW w:w="587" w:type="pct"/>
          </w:tcPr>
          <w:p w14:paraId="73B8C551" w14:textId="5D83CBD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R4-2220490</w:t>
            </w:r>
          </w:p>
        </w:tc>
        <w:tc>
          <w:tcPr>
            <w:tcW w:w="847" w:type="pct"/>
          </w:tcPr>
          <w:p w14:paraId="12769922" w14:textId="242F8CB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37.104 on introduction of Band n105</w:t>
            </w:r>
          </w:p>
        </w:tc>
        <w:tc>
          <w:tcPr>
            <w:tcW w:w="477" w:type="pct"/>
          </w:tcPr>
          <w:p w14:paraId="6ADD659F" w14:textId="4F34FB6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A906E69" w14:textId="3E9D727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37.104</w:t>
            </w:r>
          </w:p>
        </w:tc>
        <w:tc>
          <w:tcPr>
            <w:tcW w:w="351" w:type="pct"/>
          </w:tcPr>
          <w:p w14:paraId="21E8907B" w14:textId="393DF79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0973</w:t>
            </w:r>
          </w:p>
        </w:tc>
        <w:tc>
          <w:tcPr>
            <w:tcW w:w="294" w:type="pct"/>
          </w:tcPr>
          <w:p w14:paraId="71FB8C75" w14:textId="1950D91E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A48532C" w14:textId="4DA6054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3ABA3C4" w14:textId="7525432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AB65572" w14:textId="318EA25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0FF8B595" w14:textId="47F59AD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28F59F9" w14:textId="77777777" w:rsidTr="00771314">
        <w:tc>
          <w:tcPr>
            <w:tcW w:w="587" w:type="pct"/>
          </w:tcPr>
          <w:p w14:paraId="31D7969C" w14:textId="307B8A2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R4-2219865</w:t>
            </w:r>
          </w:p>
        </w:tc>
        <w:tc>
          <w:tcPr>
            <w:tcW w:w="847" w:type="pct"/>
          </w:tcPr>
          <w:p w14:paraId="36B9A4E1" w14:textId="0E70258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37.104 on introduction of additional interfering signal</w:t>
            </w:r>
          </w:p>
        </w:tc>
        <w:tc>
          <w:tcPr>
            <w:tcW w:w="477" w:type="pct"/>
          </w:tcPr>
          <w:p w14:paraId="0AF72D26" w14:textId="7F5C95B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78BC360" w14:textId="1DE7857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37.104</w:t>
            </w:r>
          </w:p>
        </w:tc>
        <w:tc>
          <w:tcPr>
            <w:tcW w:w="351" w:type="pct"/>
          </w:tcPr>
          <w:p w14:paraId="57D31908" w14:textId="55F8CC5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0974</w:t>
            </w:r>
          </w:p>
        </w:tc>
        <w:tc>
          <w:tcPr>
            <w:tcW w:w="294" w:type="pct"/>
          </w:tcPr>
          <w:p w14:paraId="58743BF8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E2D80CB" w14:textId="44C363A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2B2D492" w14:textId="16D376F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191C360" w14:textId="498754B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200107A7" w14:textId="67C8F34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4266E043" w14:textId="77777777" w:rsidTr="00771314">
        <w:tc>
          <w:tcPr>
            <w:tcW w:w="587" w:type="pct"/>
          </w:tcPr>
          <w:p w14:paraId="08534C89" w14:textId="7FB64A9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R4-2218494</w:t>
            </w:r>
          </w:p>
        </w:tc>
        <w:tc>
          <w:tcPr>
            <w:tcW w:w="847" w:type="pct"/>
          </w:tcPr>
          <w:p w14:paraId="7EABE541" w14:textId="0F599F4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37.105: Introduction of LTE TDD band 54</w:t>
            </w:r>
          </w:p>
        </w:tc>
        <w:tc>
          <w:tcPr>
            <w:tcW w:w="477" w:type="pct"/>
          </w:tcPr>
          <w:p w14:paraId="2386E560" w14:textId="7C3F9D9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91A69F9" w14:textId="2F8D71F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37.105</w:t>
            </w:r>
          </w:p>
        </w:tc>
        <w:tc>
          <w:tcPr>
            <w:tcW w:w="351" w:type="pct"/>
          </w:tcPr>
          <w:p w14:paraId="55601D9E" w14:textId="6058D42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0259</w:t>
            </w:r>
          </w:p>
        </w:tc>
        <w:tc>
          <w:tcPr>
            <w:tcW w:w="294" w:type="pct"/>
          </w:tcPr>
          <w:p w14:paraId="635D1E06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655AE0A" w14:textId="4ACF154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00271A7" w14:textId="057071C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8CEDA1A" w14:textId="45CAAEF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5291E765" w14:textId="0BA756B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F3E65EC" w14:textId="77777777" w:rsidTr="00771314">
        <w:tc>
          <w:tcPr>
            <w:tcW w:w="587" w:type="pct"/>
          </w:tcPr>
          <w:p w14:paraId="03A87F8B" w14:textId="07D8DA7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R4-2218499</w:t>
            </w:r>
          </w:p>
        </w:tc>
        <w:tc>
          <w:tcPr>
            <w:tcW w:w="847" w:type="pct"/>
          </w:tcPr>
          <w:p w14:paraId="72319C95" w14:textId="2542B96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37.105: Introduction of NR band n105</w:t>
            </w:r>
          </w:p>
        </w:tc>
        <w:tc>
          <w:tcPr>
            <w:tcW w:w="477" w:type="pct"/>
          </w:tcPr>
          <w:p w14:paraId="7450FCF5" w14:textId="0BCEEBDA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2053485" w14:textId="1C3AB85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37.105</w:t>
            </w:r>
          </w:p>
        </w:tc>
        <w:tc>
          <w:tcPr>
            <w:tcW w:w="351" w:type="pct"/>
          </w:tcPr>
          <w:p w14:paraId="7CBCB358" w14:textId="13BF2A5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0260</w:t>
            </w:r>
          </w:p>
        </w:tc>
        <w:tc>
          <w:tcPr>
            <w:tcW w:w="294" w:type="pct"/>
          </w:tcPr>
          <w:p w14:paraId="6E393FC9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550F5F0" w14:textId="27C816A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DF7ABAA" w14:textId="421B119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1816A6F" w14:textId="237DA0E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2CDCD75A" w14:textId="25934EE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086245E" w14:textId="77777777" w:rsidTr="00771314">
        <w:tc>
          <w:tcPr>
            <w:tcW w:w="587" w:type="pct"/>
          </w:tcPr>
          <w:p w14:paraId="099D5BDF" w14:textId="652E2E2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R4-2218506</w:t>
            </w:r>
          </w:p>
        </w:tc>
        <w:tc>
          <w:tcPr>
            <w:tcW w:w="847" w:type="pct"/>
          </w:tcPr>
          <w:p w14:paraId="74DA3B1F" w14:textId="37AE29E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37.141 - TC22  generation misalignment when supporting multiple NB-IoT standalone carriers</w:t>
            </w:r>
          </w:p>
        </w:tc>
        <w:tc>
          <w:tcPr>
            <w:tcW w:w="477" w:type="pct"/>
          </w:tcPr>
          <w:p w14:paraId="731B0E8B" w14:textId="2F8B17B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009D51E" w14:textId="06192D7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4441CC05" w14:textId="0EF2A06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1021</w:t>
            </w:r>
          </w:p>
        </w:tc>
        <w:tc>
          <w:tcPr>
            <w:tcW w:w="294" w:type="pct"/>
          </w:tcPr>
          <w:p w14:paraId="2B3CB9DA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3B2B876" w14:textId="0D00454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A5B5FA9" w14:textId="5E6F18B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E71933C" w14:textId="6714602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62A5185" w14:textId="13BA789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2861EA7" w14:textId="77777777" w:rsidTr="00771314">
        <w:tc>
          <w:tcPr>
            <w:tcW w:w="587" w:type="pct"/>
          </w:tcPr>
          <w:p w14:paraId="31651BEE" w14:textId="5E52CD2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R4-2218507</w:t>
            </w:r>
          </w:p>
        </w:tc>
        <w:tc>
          <w:tcPr>
            <w:tcW w:w="847" w:type="pct"/>
          </w:tcPr>
          <w:p w14:paraId="0EED3422" w14:textId="29960F6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37.141 - TC22  generation misalignment when supporting multiple NB-IoT standalone carriers</w:t>
            </w:r>
          </w:p>
        </w:tc>
        <w:tc>
          <w:tcPr>
            <w:tcW w:w="477" w:type="pct"/>
          </w:tcPr>
          <w:p w14:paraId="3CF5B872" w14:textId="7CD9333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39B1BAD1" w14:textId="338E8E3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7258AFC0" w14:textId="7EF18CB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1022</w:t>
            </w:r>
          </w:p>
        </w:tc>
        <w:tc>
          <w:tcPr>
            <w:tcW w:w="294" w:type="pct"/>
          </w:tcPr>
          <w:p w14:paraId="4F5B520F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D67E648" w14:textId="13B155E7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5FA5A62" w14:textId="1539429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06A2FC1" w14:textId="50BC026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4B6C3E6" w14:textId="57B6078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110B7D4" w14:textId="77777777" w:rsidTr="00771314">
        <w:tc>
          <w:tcPr>
            <w:tcW w:w="587" w:type="pct"/>
          </w:tcPr>
          <w:p w14:paraId="775F25E9" w14:textId="6969049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R4-2218508</w:t>
            </w:r>
          </w:p>
        </w:tc>
        <w:tc>
          <w:tcPr>
            <w:tcW w:w="847" w:type="pct"/>
          </w:tcPr>
          <w:p w14:paraId="183E6058" w14:textId="7CE1687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37.141 - TC22  generation misalignment when supporting multiple NB-IoT standalone carriers</w:t>
            </w:r>
          </w:p>
        </w:tc>
        <w:tc>
          <w:tcPr>
            <w:tcW w:w="477" w:type="pct"/>
          </w:tcPr>
          <w:p w14:paraId="2C02DDD2" w14:textId="6E714BF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5049091" w14:textId="0B7CE99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1B2AC4E6" w14:textId="52197CF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1023</w:t>
            </w:r>
          </w:p>
        </w:tc>
        <w:tc>
          <w:tcPr>
            <w:tcW w:w="294" w:type="pct"/>
          </w:tcPr>
          <w:p w14:paraId="52D06433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A0DEA8" w14:textId="36DB5A3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98A9C9C" w14:textId="18216F1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5A6F4BF" w14:textId="55B071AB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10828C5" w14:textId="6D05878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A758131" w14:textId="77777777" w:rsidTr="00771314">
        <w:tc>
          <w:tcPr>
            <w:tcW w:w="587" w:type="pct"/>
          </w:tcPr>
          <w:p w14:paraId="71ABB43D" w14:textId="38EA333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R4-2219858</w:t>
            </w:r>
          </w:p>
        </w:tc>
        <w:tc>
          <w:tcPr>
            <w:tcW w:w="847" w:type="pct"/>
          </w:tcPr>
          <w:p w14:paraId="632E782D" w14:textId="0BBB3C2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on introduction of Band 54</w:t>
            </w:r>
          </w:p>
        </w:tc>
        <w:tc>
          <w:tcPr>
            <w:tcW w:w="477" w:type="pct"/>
          </w:tcPr>
          <w:p w14:paraId="08C54578" w14:textId="28FEFA4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306CE62" w14:textId="58D487C1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07284B83" w14:textId="6C68CAA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1024</w:t>
            </w:r>
          </w:p>
        </w:tc>
        <w:tc>
          <w:tcPr>
            <w:tcW w:w="294" w:type="pct"/>
          </w:tcPr>
          <w:p w14:paraId="2FE5A620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822E2AF" w14:textId="0B337D2E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0D5F0AE0" w14:textId="515601C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230E8CD" w14:textId="6B8F5F13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408" w:type="pct"/>
          </w:tcPr>
          <w:p w14:paraId="795FC780" w14:textId="763F3AA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CD8A703" w14:textId="77777777" w:rsidTr="00771314">
        <w:tc>
          <w:tcPr>
            <w:tcW w:w="587" w:type="pct"/>
          </w:tcPr>
          <w:p w14:paraId="10FB089C" w14:textId="5E8BFE9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R4-2220491</w:t>
            </w:r>
          </w:p>
        </w:tc>
        <w:tc>
          <w:tcPr>
            <w:tcW w:w="847" w:type="pct"/>
          </w:tcPr>
          <w:p w14:paraId="0985F748" w14:textId="3BB30BA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on introduction of Band n105</w:t>
            </w:r>
          </w:p>
        </w:tc>
        <w:tc>
          <w:tcPr>
            <w:tcW w:w="477" w:type="pct"/>
          </w:tcPr>
          <w:p w14:paraId="736C37E1" w14:textId="5ED1BD0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9A8B1D2" w14:textId="2F4CE54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77BA7B29" w14:textId="340559D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1024</w:t>
            </w:r>
          </w:p>
        </w:tc>
        <w:tc>
          <w:tcPr>
            <w:tcW w:w="294" w:type="pct"/>
          </w:tcPr>
          <w:p w14:paraId="4813C4BD" w14:textId="4C548703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96F4F6B" w14:textId="61CC6C3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E467DA8" w14:textId="7A61141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14F824D" w14:textId="794C651C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1246AFF3" w14:textId="02CFCA3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8B459F6" w14:textId="77777777" w:rsidTr="00771314">
        <w:tc>
          <w:tcPr>
            <w:tcW w:w="587" w:type="pct"/>
          </w:tcPr>
          <w:p w14:paraId="3CBB6F5C" w14:textId="09EBEFB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R4-2219862</w:t>
            </w:r>
          </w:p>
        </w:tc>
        <w:tc>
          <w:tcPr>
            <w:tcW w:w="847" w:type="pct"/>
          </w:tcPr>
          <w:p w14:paraId="7DABE7DF" w14:textId="3B58D012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on introduction of Band n105</w:t>
            </w:r>
          </w:p>
        </w:tc>
        <w:tc>
          <w:tcPr>
            <w:tcW w:w="477" w:type="pct"/>
          </w:tcPr>
          <w:p w14:paraId="46EB52D8" w14:textId="5933150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CD5F39F" w14:textId="17BAD396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46EFFBB8" w14:textId="7553E8B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1025</w:t>
            </w:r>
          </w:p>
        </w:tc>
        <w:tc>
          <w:tcPr>
            <w:tcW w:w="294" w:type="pct"/>
          </w:tcPr>
          <w:p w14:paraId="7F989D54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CD89767" w14:textId="2F14DDA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C3515DF" w14:textId="4E870EE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B94E27A" w14:textId="2E5299B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79C153AF" w14:textId="31DFE25D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DC048CF" w14:textId="77777777" w:rsidTr="00771314">
        <w:tc>
          <w:tcPr>
            <w:tcW w:w="587" w:type="pct"/>
          </w:tcPr>
          <w:p w14:paraId="7C336ABE" w14:textId="54B61859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R4-2219866</w:t>
            </w:r>
          </w:p>
        </w:tc>
        <w:tc>
          <w:tcPr>
            <w:tcW w:w="847" w:type="pct"/>
          </w:tcPr>
          <w:p w14:paraId="5B92FE39" w14:textId="68D0ECD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on introduction of additional interfering signal</w:t>
            </w:r>
          </w:p>
        </w:tc>
        <w:tc>
          <w:tcPr>
            <w:tcW w:w="477" w:type="pct"/>
          </w:tcPr>
          <w:p w14:paraId="312FACA5" w14:textId="3219E9A4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0CFF0AEA" w14:textId="2724F8A5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2F5265BC" w14:textId="50639108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1026</w:t>
            </w:r>
          </w:p>
        </w:tc>
        <w:tc>
          <w:tcPr>
            <w:tcW w:w="294" w:type="pct"/>
          </w:tcPr>
          <w:p w14:paraId="0715B604" w14:textId="77777777" w:rsidR="00C13714" w:rsidRPr="00771314" w:rsidRDefault="00C13714" w:rsidP="00C13714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6F46D53" w14:textId="16BFB78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A12F9FE" w14:textId="53EF69F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50D743E" w14:textId="22BFFE1F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003148BE" w14:textId="3A84AE40" w:rsidR="00C13714" w:rsidRPr="00771314" w:rsidRDefault="00C13714" w:rsidP="00C1371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361F5806" w14:textId="77777777" w:rsidTr="00771314">
        <w:tc>
          <w:tcPr>
            <w:tcW w:w="587" w:type="pct"/>
          </w:tcPr>
          <w:p w14:paraId="5C72EFD0" w14:textId="7C84B9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R4-2220860</w:t>
            </w:r>
          </w:p>
        </w:tc>
        <w:tc>
          <w:tcPr>
            <w:tcW w:w="847" w:type="pct"/>
          </w:tcPr>
          <w:p w14:paraId="4066DC86" w14:textId="789D76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37.141 on introduction of Band n105</w:t>
            </w:r>
          </w:p>
        </w:tc>
        <w:tc>
          <w:tcPr>
            <w:tcW w:w="477" w:type="pct"/>
          </w:tcPr>
          <w:p w14:paraId="4526D1FA" w14:textId="5E482B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7D5240BA" w14:textId="675857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37.141</w:t>
            </w:r>
          </w:p>
        </w:tc>
        <w:tc>
          <w:tcPr>
            <w:tcW w:w="351" w:type="pct"/>
          </w:tcPr>
          <w:p w14:paraId="578A28C3" w14:textId="534744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1027</w:t>
            </w:r>
          </w:p>
        </w:tc>
        <w:tc>
          <w:tcPr>
            <w:tcW w:w="294" w:type="pct"/>
          </w:tcPr>
          <w:p w14:paraId="6A4AB12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E7B3016" w14:textId="45437F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Re-18</w:t>
            </w:r>
          </w:p>
        </w:tc>
        <w:tc>
          <w:tcPr>
            <w:tcW w:w="295" w:type="pct"/>
          </w:tcPr>
          <w:p w14:paraId="66F08CB0" w14:textId="279A61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5522DD4" w14:textId="688F63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2CB4FB74" w14:textId="77777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70EDBAC6" w14:textId="77777777" w:rsidTr="00771314">
        <w:tc>
          <w:tcPr>
            <w:tcW w:w="587" w:type="pct"/>
          </w:tcPr>
          <w:p w14:paraId="0D3BC94B" w14:textId="6B2335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R4-2218495</w:t>
            </w:r>
          </w:p>
        </w:tc>
        <w:tc>
          <w:tcPr>
            <w:tcW w:w="847" w:type="pct"/>
          </w:tcPr>
          <w:p w14:paraId="49A5FDAA" w14:textId="40C8F5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37.145-1: Introduction of LTE TDD band 54</w:t>
            </w:r>
          </w:p>
        </w:tc>
        <w:tc>
          <w:tcPr>
            <w:tcW w:w="477" w:type="pct"/>
          </w:tcPr>
          <w:p w14:paraId="00013E2D" w14:textId="789136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4ABAE88A" w14:textId="75E041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37.145-1</w:t>
            </w:r>
          </w:p>
        </w:tc>
        <w:tc>
          <w:tcPr>
            <w:tcW w:w="351" w:type="pct"/>
          </w:tcPr>
          <w:p w14:paraId="7F77C5B4" w14:textId="372FDF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0292</w:t>
            </w:r>
          </w:p>
        </w:tc>
        <w:tc>
          <w:tcPr>
            <w:tcW w:w="294" w:type="pct"/>
          </w:tcPr>
          <w:p w14:paraId="30E894B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59DC994" w14:textId="429E91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14B2D32" w14:textId="585072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C11CFB9" w14:textId="213292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408" w:type="pct"/>
          </w:tcPr>
          <w:p w14:paraId="025AD017" w14:textId="2C3718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C99AF8B" w14:textId="77777777" w:rsidTr="00771314">
        <w:tc>
          <w:tcPr>
            <w:tcW w:w="587" w:type="pct"/>
          </w:tcPr>
          <w:p w14:paraId="304241D5" w14:textId="7EF00D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R4-2219350</w:t>
            </w:r>
          </w:p>
        </w:tc>
        <w:tc>
          <w:tcPr>
            <w:tcW w:w="847" w:type="pct"/>
          </w:tcPr>
          <w:p w14:paraId="78E44AD6" w14:textId="5A422B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TS37.145-1 the introduction of APT600MHz</w:t>
            </w:r>
          </w:p>
        </w:tc>
        <w:tc>
          <w:tcPr>
            <w:tcW w:w="477" w:type="pct"/>
          </w:tcPr>
          <w:p w14:paraId="6917F85D" w14:textId="37881B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579FF51B" w14:textId="7B88A5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37.145-1</w:t>
            </w:r>
          </w:p>
        </w:tc>
        <w:tc>
          <w:tcPr>
            <w:tcW w:w="351" w:type="pct"/>
          </w:tcPr>
          <w:p w14:paraId="2E8AE72C" w14:textId="4449E8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0293</w:t>
            </w:r>
          </w:p>
        </w:tc>
        <w:tc>
          <w:tcPr>
            <w:tcW w:w="294" w:type="pct"/>
          </w:tcPr>
          <w:p w14:paraId="21D35F1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4F31872" w14:textId="62635E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CFD9E43" w14:textId="193A6D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8AD49CD" w14:textId="718294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5AF53907" w14:textId="39830F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C252463" w14:textId="77777777" w:rsidTr="00771314">
        <w:tc>
          <w:tcPr>
            <w:tcW w:w="587" w:type="pct"/>
          </w:tcPr>
          <w:p w14:paraId="35E85259" w14:textId="22C664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R4-2220862</w:t>
            </w:r>
          </w:p>
        </w:tc>
        <w:tc>
          <w:tcPr>
            <w:tcW w:w="847" w:type="pct"/>
          </w:tcPr>
          <w:p w14:paraId="2CABEC9C" w14:textId="392F16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TS37.145-1 the introduction of APT600MHz</w:t>
            </w:r>
          </w:p>
        </w:tc>
        <w:tc>
          <w:tcPr>
            <w:tcW w:w="477" w:type="pct"/>
          </w:tcPr>
          <w:p w14:paraId="5AA0F310" w14:textId="5E787A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6B999735" w14:textId="4EF496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37.145-1</w:t>
            </w:r>
          </w:p>
        </w:tc>
        <w:tc>
          <w:tcPr>
            <w:tcW w:w="351" w:type="pct"/>
          </w:tcPr>
          <w:p w14:paraId="7E4AC9C1" w14:textId="5E3387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0294</w:t>
            </w:r>
          </w:p>
        </w:tc>
        <w:tc>
          <w:tcPr>
            <w:tcW w:w="294" w:type="pct"/>
          </w:tcPr>
          <w:p w14:paraId="162AFAE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9E8719F" w14:textId="374372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55BA459" w14:textId="4D31F0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7BCBE08" w14:textId="0FDC3E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3ED2E843" w14:textId="77777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326CB539" w14:textId="77777777" w:rsidTr="00771314">
        <w:tc>
          <w:tcPr>
            <w:tcW w:w="587" w:type="pct"/>
          </w:tcPr>
          <w:p w14:paraId="5AA64C45" w14:textId="0F7107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R4-2218496</w:t>
            </w:r>
          </w:p>
        </w:tc>
        <w:tc>
          <w:tcPr>
            <w:tcW w:w="847" w:type="pct"/>
          </w:tcPr>
          <w:p w14:paraId="38C8E602" w14:textId="7E2852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37.145-2: Introduction of LTE TDD band 54</w:t>
            </w:r>
          </w:p>
        </w:tc>
        <w:tc>
          <w:tcPr>
            <w:tcW w:w="477" w:type="pct"/>
          </w:tcPr>
          <w:p w14:paraId="0E2CA6A2" w14:textId="6BE50A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2014867" w14:textId="4CC8D4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37.145-2</w:t>
            </w:r>
          </w:p>
        </w:tc>
        <w:tc>
          <w:tcPr>
            <w:tcW w:w="351" w:type="pct"/>
          </w:tcPr>
          <w:p w14:paraId="6643700E" w14:textId="4F9EA2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0334</w:t>
            </w:r>
          </w:p>
        </w:tc>
        <w:tc>
          <w:tcPr>
            <w:tcW w:w="294" w:type="pct"/>
          </w:tcPr>
          <w:p w14:paraId="442EC4B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13D9571" w14:textId="13D1DC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429AFEA5" w14:textId="74FEFE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F27DDAD" w14:textId="757089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408" w:type="pct"/>
          </w:tcPr>
          <w:p w14:paraId="4770189A" w14:textId="794986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B4D412A" w14:textId="77777777" w:rsidTr="00771314">
        <w:tc>
          <w:tcPr>
            <w:tcW w:w="587" w:type="pct"/>
          </w:tcPr>
          <w:p w14:paraId="664DDF7B" w14:textId="1DC9AF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R4-2219351</w:t>
            </w:r>
          </w:p>
        </w:tc>
        <w:tc>
          <w:tcPr>
            <w:tcW w:w="847" w:type="pct"/>
          </w:tcPr>
          <w:p w14:paraId="54836F30" w14:textId="5D6AAA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TS37.145-2 the introduction of APT600MHz</w:t>
            </w:r>
          </w:p>
        </w:tc>
        <w:tc>
          <w:tcPr>
            <w:tcW w:w="477" w:type="pct"/>
          </w:tcPr>
          <w:p w14:paraId="514D67CB" w14:textId="60147A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2193AB0B" w14:textId="0CA01C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37.145-2</w:t>
            </w:r>
          </w:p>
        </w:tc>
        <w:tc>
          <w:tcPr>
            <w:tcW w:w="351" w:type="pct"/>
          </w:tcPr>
          <w:p w14:paraId="391585BC" w14:textId="75768E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0335</w:t>
            </w:r>
          </w:p>
        </w:tc>
        <w:tc>
          <w:tcPr>
            <w:tcW w:w="294" w:type="pct"/>
          </w:tcPr>
          <w:p w14:paraId="09B854B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F97AF86" w14:textId="60353C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93591DA" w14:textId="757127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72940DF" w14:textId="10F7BE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24AA7B69" w14:textId="0B65BB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D6626C5" w14:textId="77777777" w:rsidTr="00771314">
        <w:tc>
          <w:tcPr>
            <w:tcW w:w="587" w:type="pct"/>
          </w:tcPr>
          <w:p w14:paraId="55EB27C9" w14:textId="7428B8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R4-2220863</w:t>
            </w:r>
          </w:p>
        </w:tc>
        <w:tc>
          <w:tcPr>
            <w:tcW w:w="847" w:type="pct"/>
          </w:tcPr>
          <w:p w14:paraId="39621EC4" w14:textId="5B1D1A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TS37.145-2 the introduction of APT600MHz</w:t>
            </w:r>
          </w:p>
        </w:tc>
        <w:tc>
          <w:tcPr>
            <w:tcW w:w="477" w:type="pct"/>
          </w:tcPr>
          <w:p w14:paraId="04430964" w14:textId="068A23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1ACC000C" w14:textId="7C81CA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37.145-2</w:t>
            </w:r>
          </w:p>
        </w:tc>
        <w:tc>
          <w:tcPr>
            <w:tcW w:w="351" w:type="pct"/>
          </w:tcPr>
          <w:p w14:paraId="1F2A811C" w14:textId="48BC85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0336</w:t>
            </w:r>
          </w:p>
        </w:tc>
        <w:tc>
          <w:tcPr>
            <w:tcW w:w="294" w:type="pct"/>
          </w:tcPr>
          <w:p w14:paraId="3CA7E43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FEAF20B" w14:textId="271C0E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43543E3A" w14:textId="13E723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1E413AF" w14:textId="25448B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75D3E787" w14:textId="77777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0BA29A23" w14:textId="77777777" w:rsidTr="00771314">
        <w:tc>
          <w:tcPr>
            <w:tcW w:w="587" w:type="pct"/>
          </w:tcPr>
          <w:p w14:paraId="65E0519D" w14:textId="77FFE4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R4-2220035</w:t>
            </w:r>
          </w:p>
        </w:tc>
        <w:tc>
          <w:tcPr>
            <w:tcW w:w="847" w:type="pct"/>
          </w:tcPr>
          <w:p w14:paraId="69A7DCDC" w14:textId="2EFEBC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clarify UE requirements for DMRS bundling</w:t>
            </w:r>
          </w:p>
        </w:tc>
        <w:tc>
          <w:tcPr>
            <w:tcW w:w="477" w:type="pct"/>
          </w:tcPr>
          <w:p w14:paraId="67D0C22E" w14:textId="7D8607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(Chengdu) Inc.</w:t>
            </w:r>
          </w:p>
        </w:tc>
        <w:tc>
          <w:tcPr>
            <w:tcW w:w="459" w:type="pct"/>
          </w:tcPr>
          <w:p w14:paraId="4EB64BE2" w14:textId="19D11A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289E987" w14:textId="05F5BB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1205</w:t>
            </w:r>
          </w:p>
        </w:tc>
        <w:tc>
          <w:tcPr>
            <w:tcW w:w="294" w:type="pct"/>
          </w:tcPr>
          <w:p w14:paraId="3FD0C45F" w14:textId="3F288F2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470A52AB" w14:textId="120976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124202" w14:textId="100E66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17B4967" w14:textId="136E47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</w:t>
            </w:r>
          </w:p>
        </w:tc>
        <w:tc>
          <w:tcPr>
            <w:tcW w:w="408" w:type="pct"/>
          </w:tcPr>
          <w:p w14:paraId="31BBC5DE" w14:textId="08CB5B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486D7E6" w14:textId="77777777" w:rsidTr="00771314">
        <w:tc>
          <w:tcPr>
            <w:tcW w:w="587" w:type="pct"/>
          </w:tcPr>
          <w:p w14:paraId="4F5885B7" w14:textId="64154B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R4-2218029</w:t>
            </w:r>
          </w:p>
        </w:tc>
        <w:tc>
          <w:tcPr>
            <w:tcW w:w="847" w:type="pct"/>
          </w:tcPr>
          <w:p w14:paraId="120E8F28" w14:textId="2009C8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38.101-1, Correction of maximum configured power for PSFCH in Rel-17 sidelink enhancement</w:t>
            </w:r>
          </w:p>
        </w:tc>
        <w:tc>
          <w:tcPr>
            <w:tcW w:w="477" w:type="pct"/>
          </w:tcPr>
          <w:p w14:paraId="5396A48E" w14:textId="32624A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LG Electronics Deutschland</w:t>
            </w:r>
          </w:p>
        </w:tc>
        <w:tc>
          <w:tcPr>
            <w:tcW w:w="459" w:type="pct"/>
          </w:tcPr>
          <w:p w14:paraId="5533D02C" w14:textId="7FD9F9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FC61A1A" w14:textId="68407A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1206</w:t>
            </w:r>
          </w:p>
        </w:tc>
        <w:tc>
          <w:tcPr>
            <w:tcW w:w="294" w:type="pct"/>
          </w:tcPr>
          <w:p w14:paraId="2DE4236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42FC71E" w14:textId="0CADCA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7F69E6B" w14:textId="02332A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B284484" w14:textId="000267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NR_SL_enh-Core</w:t>
            </w:r>
          </w:p>
        </w:tc>
        <w:tc>
          <w:tcPr>
            <w:tcW w:w="408" w:type="pct"/>
          </w:tcPr>
          <w:p w14:paraId="42D94708" w14:textId="773BAD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34762AD" w14:textId="77777777" w:rsidTr="00771314">
        <w:tc>
          <w:tcPr>
            <w:tcW w:w="587" w:type="pct"/>
          </w:tcPr>
          <w:p w14:paraId="6AD19DED" w14:textId="44A172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R4-2218032</w:t>
            </w:r>
          </w:p>
        </w:tc>
        <w:tc>
          <w:tcPr>
            <w:tcW w:w="847" w:type="pct"/>
          </w:tcPr>
          <w:p w14:paraId="06A47314" w14:textId="00BBD2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6DDF81FB" w14:textId="408516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328A7178" w14:textId="4CC51F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42FE908" w14:textId="4165D9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1207</w:t>
            </w:r>
          </w:p>
        </w:tc>
        <w:tc>
          <w:tcPr>
            <w:tcW w:w="294" w:type="pct"/>
          </w:tcPr>
          <w:p w14:paraId="3D0B829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D9EAF67" w14:textId="7B6080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4BBBF19C" w14:textId="4032A7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430DCCB" w14:textId="726125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61931988" w14:textId="13E4FF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D62E3A0" w14:textId="77777777" w:rsidTr="00771314">
        <w:tc>
          <w:tcPr>
            <w:tcW w:w="587" w:type="pct"/>
          </w:tcPr>
          <w:p w14:paraId="70574BE1" w14:textId="35C362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R4-2220499</w:t>
            </w:r>
          </w:p>
        </w:tc>
        <w:tc>
          <w:tcPr>
            <w:tcW w:w="847" w:type="pct"/>
          </w:tcPr>
          <w:p w14:paraId="6006E003" w14:textId="23B78E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02CCB4E0" w14:textId="53D020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0243AA6E" w14:textId="7287EB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8EDE227" w14:textId="635B19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1207</w:t>
            </w:r>
          </w:p>
        </w:tc>
        <w:tc>
          <w:tcPr>
            <w:tcW w:w="294" w:type="pct"/>
          </w:tcPr>
          <w:p w14:paraId="5909D8BD" w14:textId="38EB61C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9CCB67B" w14:textId="39141B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D817522" w14:textId="53761D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A777B23" w14:textId="7567E1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74BBA2D6" w14:textId="2D3A06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D5CD2C1" w14:textId="77777777" w:rsidTr="00771314">
        <w:tc>
          <w:tcPr>
            <w:tcW w:w="587" w:type="pct"/>
          </w:tcPr>
          <w:p w14:paraId="28829C18" w14:textId="7D0E03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R4-2218092</w:t>
            </w:r>
          </w:p>
        </w:tc>
        <w:tc>
          <w:tcPr>
            <w:tcW w:w="847" w:type="pct"/>
          </w:tcPr>
          <w:p w14:paraId="35AB0BFA" w14:textId="1DB80A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FR1 UL MIMO EVM measurement description</w:t>
            </w:r>
          </w:p>
        </w:tc>
        <w:tc>
          <w:tcPr>
            <w:tcW w:w="477" w:type="pct"/>
          </w:tcPr>
          <w:p w14:paraId="7DF745B1" w14:textId="38699F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12398945" w14:textId="470A9A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453DA2F" w14:textId="7CD978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1208</w:t>
            </w:r>
          </w:p>
        </w:tc>
        <w:tc>
          <w:tcPr>
            <w:tcW w:w="294" w:type="pct"/>
          </w:tcPr>
          <w:p w14:paraId="5FE606C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69FDC7D" w14:textId="3DEC26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DDA5E1C" w14:textId="2780D5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D592294" w14:textId="14940A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F904967" w14:textId="0E61BB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70E718E" w14:textId="77777777" w:rsidTr="00771314">
        <w:tc>
          <w:tcPr>
            <w:tcW w:w="587" w:type="pct"/>
          </w:tcPr>
          <w:p w14:paraId="426B07D8" w14:textId="50270B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R4-2218093</w:t>
            </w:r>
          </w:p>
        </w:tc>
        <w:tc>
          <w:tcPr>
            <w:tcW w:w="847" w:type="pct"/>
          </w:tcPr>
          <w:p w14:paraId="1F18C795" w14:textId="050298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FR1 UL MIMO EVM measurement description</w:t>
            </w:r>
          </w:p>
        </w:tc>
        <w:tc>
          <w:tcPr>
            <w:tcW w:w="477" w:type="pct"/>
          </w:tcPr>
          <w:p w14:paraId="14AD5801" w14:textId="4FAB33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5915CCAB" w14:textId="75ED2E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4599FB4" w14:textId="271C12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1209</w:t>
            </w:r>
          </w:p>
        </w:tc>
        <w:tc>
          <w:tcPr>
            <w:tcW w:w="294" w:type="pct"/>
          </w:tcPr>
          <w:p w14:paraId="6D507F3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42DAECF" w14:textId="7B0FC3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79813D7" w14:textId="26B9B9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03DF461" w14:textId="3E1650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3D4D57A" w14:textId="792513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13D8416" w14:textId="77777777" w:rsidTr="00771314">
        <w:tc>
          <w:tcPr>
            <w:tcW w:w="587" w:type="pct"/>
          </w:tcPr>
          <w:p w14:paraId="7DDE435C" w14:textId="200109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R4-2218094</w:t>
            </w:r>
          </w:p>
        </w:tc>
        <w:tc>
          <w:tcPr>
            <w:tcW w:w="847" w:type="pct"/>
          </w:tcPr>
          <w:p w14:paraId="52CB20FF" w14:textId="62DBED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FR1 UL MIMO EVM measurement description</w:t>
            </w:r>
          </w:p>
        </w:tc>
        <w:tc>
          <w:tcPr>
            <w:tcW w:w="477" w:type="pct"/>
          </w:tcPr>
          <w:p w14:paraId="55BDCB26" w14:textId="2A45BD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6D275BF3" w14:textId="508C78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9FF6FBE" w14:textId="380960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1210</w:t>
            </w:r>
          </w:p>
        </w:tc>
        <w:tc>
          <w:tcPr>
            <w:tcW w:w="294" w:type="pct"/>
          </w:tcPr>
          <w:p w14:paraId="776E863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620D788" w14:textId="5AD6D7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4F96289" w14:textId="7F127C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E45EB59" w14:textId="03461F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B629D69" w14:textId="3432D7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8E90FD7" w14:textId="77777777" w:rsidTr="00771314">
        <w:tc>
          <w:tcPr>
            <w:tcW w:w="587" w:type="pct"/>
          </w:tcPr>
          <w:p w14:paraId="3299F57A" w14:textId="601177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R4-2218095</w:t>
            </w:r>
          </w:p>
        </w:tc>
        <w:tc>
          <w:tcPr>
            <w:tcW w:w="847" w:type="pct"/>
          </w:tcPr>
          <w:p w14:paraId="576B17C5" w14:textId="1920A0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477" w:type="pct"/>
          </w:tcPr>
          <w:p w14:paraId="427BC139" w14:textId="13C824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20B08DB0" w14:textId="002F7F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0385495" w14:textId="3947C7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1211</w:t>
            </w:r>
          </w:p>
        </w:tc>
        <w:tc>
          <w:tcPr>
            <w:tcW w:w="294" w:type="pct"/>
          </w:tcPr>
          <w:p w14:paraId="7C11A21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B83E42F" w14:textId="11CAB5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1DD5AFED" w14:textId="28B096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9CACA33" w14:textId="198914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63BBDBB8" w14:textId="3ADB68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B6AEEC5" w14:textId="77777777" w:rsidTr="00771314">
        <w:tc>
          <w:tcPr>
            <w:tcW w:w="587" w:type="pct"/>
          </w:tcPr>
          <w:p w14:paraId="668B06C3" w14:textId="20569F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R4-2218096</w:t>
            </w:r>
          </w:p>
        </w:tc>
        <w:tc>
          <w:tcPr>
            <w:tcW w:w="847" w:type="pct"/>
          </w:tcPr>
          <w:p w14:paraId="7E8F4F10" w14:textId="364444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477" w:type="pct"/>
          </w:tcPr>
          <w:p w14:paraId="5AD90C0D" w14:textId="740AF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53B036A6" w14:textId="63C546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A2D55AC" w14:textId="221D8A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1212</w:t>
            </w:r>
          </w:p>
        </w:tc>
        <w:tc>
          <w:tcPr>
            <w:tcW w:w="294" w:type="pct"/>
          </w:tcPr>
          <w:p w14:paraId="283C796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3096C89" w14:textId="625A6D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B9585A3" w14:textId="42359B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23464BB" w14:textId="1D8E78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F091B59" w14:textId="7DC38C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FF4A7AC" w14:textId="77777777" w:rsidTr="00771314">
        <w:tc>
          <w:tcPr>
            <w:tcW w:w="587" w:type="pct"/>
          </w:tcPr>
          <w:p w14:paraId="7173B0DA" w14:textId="07D12A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R4-2218097</w:t>
            </w:r>
          </w:p>
        </w:tc>
        <w:tc>
          <w:tcPr>
            <w:tcW w:w="847" w:type="pct"/>
          </w:tcPr>
          <w:p w14:paraId="7E547FAC" w14:textId="7E5B59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477" w:type="pct"/>
          </w:tcPr>
          <w:p w14:paraId="0AB2D9A8" w14:textId="117F35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0A54B25D" w14:textId="5840A3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E4B5354" w14:textId="42D18E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1213</w:t>
            </w:r>
          </w:p>
        </w:tc>
        <w:tc>
          <w:tcPr>
            <w:tcW w:w="294" w:type="pct"/>
          </w:tcPr>
          <w:p w14:paraId="5AC8AA8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F432EB2" w14:textId="7C496E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F635634" w14:textId="2829CF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0EEE62E" w14:textId="6717C8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8012BA8" w14:textId="167FE5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EC66053" w14:textId="77777777" w:rsidTr="00771314">
        <w:tc>
          <w:tcPr>
            <w:tcW w:w="587" w:type="pct"/>
          </w:tcPr>
          <w:p w14:paraId="03C35607" w14:textId="6B6A01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R4-2218121</w:t>
            </w:r>
          </w:p>
        </w:tc>
        <w:tc>
          <w:tcPr>
            <w:tcW w:w="847" w:type="pct"/>
          </w:tcPr>
          <w:p w14:paraId="77C7F673" w14:textId="5CB56D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 for updates on mapping of network signaling label for intra-band UL CA</w:t>
            </w:r>
          </w:p>
        </w:tc>
        <w:tc>
          <w:tcPr>
            <w:tcW w:w="477" w:type="pct"/>
          </w:tcPr>
          <w:p w14:paraId="4D46848D" w14:textId="373DC9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557E8EB" w14:textId="585BFE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88F5517" w14:textId="5C4004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1214</w:t>
            </w:r>
          </w:p>
        </w:tc>
        <w:tc>
          <w:tcPr>
            <w:tcW w:w="294" w:type="pct"/>
          </w:tcPr>
          <w:p w14:paraId="6DC0256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F67B648" w14:textId="1EEAB7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8C8EEA7" w14:textId="2D8FC4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F78584E" w14:textId="7F82C7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26E087CC" w14:textId="572139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50E3D27D" w14:textId="77777777" w:rsidTr="00771314">
        <w:tc>
          <w:tcPr>
            <w:tcW w:w="587" w:type="pct"/>
          </w:tcPr>
          <w:p w14:paraId="741DFB7A" w14:textId="4F0EEE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R4-2218122</w:t>
            </w:r>
          </w:p>
        </w:tc>
        <w:tc>
          <w:tcPr>
            <w:tcW w:w="847" w:type="pct"/>
          </w:tcPr>
          <w:p w14:paraId="3D457174" w14:textId="0AE791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 for updates on mapping of network signaling label for intra-band UL CA</w:t>
            </w:r>
          </w:p>
        </w:tc>
        <w:tc>
          <w:tcPr>
            <w:tcW w:w="477" w:type="pct"/>
          </w:tcPr>
          <w:p w14:paraId="2C1E4BFA" w14:textId="70BD4B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15591AF" w14:textId="290A21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AC2B493" w14:textId="04B8A0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1215</w:t>
            </w:r>
          </w:p>
        </w:tc>
        <w:tc>
          <w:tcPr>
            <w:tcW w:w="294" w:type="pct"/>
          </w:tcPr>
          <w:p w14:paraId="4A96489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26C8761" w14:textId="39E339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8924DA3" w14:textId="5D2A49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FB91EF0" w14:textId="3A4304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3BE4BAEC" w14:textId="3805C4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4680536" w14:textId="77777777" w:rsidTr="00771314">
        <w:tc>
          <w:tcPr>
            <w:tcW w:w="587" w:type="pct"/>
          </w:tcPr>
          <w:p w14:paraId="3EB6E7D4" w14:textId="059CC7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R4-2218263</w:t>
            </w:r>
          </w:p>
        </w:tc>
        <w:tc>
          <w:tcPr>
            <w:tcW w:w="847" w:type="pct"/>
          </w:tcPr>
          <w:p w14:paraId="09E876FA" w14:textId="6AABCA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correction to n100 and n101 UE to UE coexsistence tables and revoval of brackets</w:t>
            </w:r>
          </w:p>
        </w:tc>
        <w:tc>
          <w:tcPr>
            <w:tcW w:w="477" w:type="pct"/>
          </w:tcPr>
          <w:p w14:paraId="362908D2" w14:textId="5B9263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5F443C60" w14:textId="1A0DFE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7CD11C7" w14:textId="25E8B5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1216</w:t>
            </w:r>
          </w:p>
        </w:tc>
        <w:tc>
          <w:tcPr>
            <w:tcW w:w="294" w:type="pct"/>
          </w:tcPr>
          <w:p w14:paraId="712FF68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8108C54" w14:textId="6B92B8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DE447DD" w14:textId="76C020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9A5987E" w14:textId="43B6DE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NR_RAIL_EU_1900MHz_TDD, NR_RAIL_EU_900MHz</w:t>
            </w:r>
          </w:p>
        </w:tc>
        <w:tc>
          <w:tcPr>
            <w:tcW w:w="408" w:type="pct"/>
          </w:tcPr>
          <w:p w14:paraId="30D7DDE2" w14:textId="598449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3A9EAA9" w14:textId="77777777" w:rsidTr="00771314">
        <w:tc>
          <w:tcPr>
            <w:tcW w:w="587" w:type="pct"/>
          </w:tcPr>
          <w:p w14:paraId="6E072575" w14:textId="289C19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R4-2218272</w:t>
            </w:r>
          </w:p>
        </w:tc>
        <w:tc>
          <w:tcPr>
            <w:tcW w:w="847" w:type="pct"/>
          </w:tcPr>
          <w:p w14:paraId="2334E87A" w14:textId="0799A7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FWA MPR and A-MPR for n71 and n85</w:t>
            </w:r>
          </w:p>
        </w:tc>
        <w:tc>
          <w:tcPr>
            <w:tcW w:w="477" w:type="pct"/>
          </w:tcPr>
          <w:p w14:paraId="3FC7443F" w14:textId="2CB50C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5A91FA01" w14:textId="389FBD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D30DF64" w14:textId="63483E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1217</w:t>
            </w:r>
          </w:p>
        </w:tc>
        <w:tc>
          <w:tcPr>
            <w:tcW w:w="294" w:type="pct"/>
          </w:tcPr>
          <w:p w14:paraId="46F6CFC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58EC876" w14:textId="659343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1AD1A4D" w14:textId="5D8679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8D6E817" w14:textId="0AE00E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408" w:type="pct"/>
          </w:tcPr>
          <w:p w14:paraId="6792BEAD" w14:textId="508F44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F2E44B4" w14:textId="77777777" w:rsidTr="00771314">
        <w:tc>
          <w:tcPr>
            <w:tcW w:w="587" w:type="pct"/>
          </w:tcPr>
          <w:p w14:paraId="3D6214AD" w14:textId="1D0E6A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R4-2218274</w:t>
            </w:r>
          </w:p>
        </w:tc>
        <w:tc>
          <w:tcPr>
            <w:tcW w:w="847" w:type="pct"/>
          </w:tcPr>
          <w:p w14:paraId="76BFF661" w14:textId="4D0B66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CA_n77-n78 to CA Band table R17</w:t>
            </w:r>
          </w:p>
        </w:tc>
        <w:tc>
          <w:tcPr>
            <w:tcW w:w="477" w:type="pct"/>
          </w:tcPr>
          <w:p w14:paraId="3D5BD6A8" w14:textId="495FCB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0746C8C5" w14:textId="7B1369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190E9F5" w14:textId="32B307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1218</w:t>
            </w:r>
          </w:p>
        </w:tc>
        <w:tc>
          <w:tcPr>
            <w:tcW w:w="294" w:type="pct"/>
          </w:tcPr>
          <w:p w14:paraId="6F6C454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7AA9680" w14:textId="193B13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65C80F1" w14:textId="0A54D0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5CB9297" w14:textId="72E0CD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5DC37A0E" w14:textId="354A9F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B0D73A1" w14:textId="77777777" w:rsidTr="00771314">
        <w:tc>
          <w:tcPr>
            <w:tcW w:w="587" w:type="pct"/>
          </w:tcPr>
          <w:p w14:paraId="2FB16617" w14:textId="4E19E4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R4-2220531</w:t>
            </w:r>
          </w:p>
        </w:tc>
        <w:tc>
          <w:tcPr>
            <w:tcW w:w="847" w:type="pct"/>
          </w:tcPr>
          <w:p w14:paraId="43A64763" w14:textId="526748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CA_n77-n78 to CA Band table R17</w:t>
            </w:r>
          </w:p>
        </w:tc>
        <w:tc>
          <w:tcPr>
            <w:tcW w:w="477" w:type="pct"/>
          </w:tcPr>
          <w:p w14:paraId="5D0D824C" w14:textId="5F4A78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6A4C7593" w14:textId="46EDEB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2476BAF" w14:textId="307D56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1218</w:t>
            </w:r>
          </w:p>
        </w:tc>
        <w:tc>
          <w:tcPr>
            <w:tcW w:w="294" w:type="pct"/>
          </w:tcPr>
          <w:p w14:paraId="58FAE5E6" w14:textId="5371D2F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C5293C7" w14:textId="50B7B5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6FC105B" w14:textId="32B189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F0C75CF" w14:textId="5FE797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5C105EB0" w14:textId="52B580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DCC5258" w14:textId="77777777" w:rsidTr="00771314">
        <w:tc>
          <w:tcPr>
            <w:tcW w:w="587" w:type="pct"/>
          </w:tcPr>
          <w:p w14:paraId="6EEE9EEC" w14:textId="127FD0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R4-2218275</w:t>
            </w:r>
          </w:p>
        </w:tc>
        <w:tc>
          <w:tcPr>
            <w:tcW w:w="847" w:type="pct"/>
          </w:tcPr>
          <w:p w14:paraId="5353C13D" w14:textId="4C7D62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CA_n77-n78 to CA Band table R16</w:t>
            </w:r>
          </w:p>
        </w:tc>
        <w:tc>
          <w:tcPr>
            <w:tcW w:w="477" w:type="pct"/>
          </w:tcPr>
          <w:p w14:paraId="4F292497" w14:textId="01488B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786D901D" w14:textId="5722DE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E3EB1E2" w14:textId="6FC7B4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1219</w:t>
            </w:r>
          </w:p>
        </w:tc>
        <w:tc>
          <w:tcPr>
            <w:tcW w:w="294" w:type="pct"/>
          </w:tcPr>
          <w:p w14:paraId="663ADCA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B2EE8CC" w14:textId="5B5CE9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1A5D1EB" w14:textId="16806D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1730F4B" w14:textId="57FB5F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161E91CE" w14:textId="61918E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C9E8A8C" w14:textId="77777777" w:rsidTr="00771314">
        <w:tc>
          <w:tcPr>
            <w:tcW w:w="587" w:type="pct"/>
          </w:tcPr>
          <w:p w14:paraId="097C467F" w14:textId="3935CE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R4-2220522</w:t>
            </w:r>
          </w:p>
        </w:tc>
        <w:tc>
          <w:tcPr>
            <w:tcW w:w="847" w:type="pct"/>
          </w:tcPr>
          <w:p w14:paraId="7FA9226A" w14:textId="6035C8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CA_n77-n78 to CA Band table R16</w:t>
            </w:r>
          </w:p>
        </w:tc>
        <w:tc>
          <w:tcPr>
            <w:tcW w:w="477" w:type="pct"/>
          </w:tcPr>
          <w:p w14:paraId="169A4A20" w14:textId="0A5B09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381A6CCA" w14:textId="6186B7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8CC5FF1" w14:textId="083E70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1219</w:t>
            </w:r>
          </w:p>
        </w:tc>
        <w:tc>
          <w:tcPr>
            <w:tcW w:w="294" w:type="pct"/>
          </w:tcPr>
          <w:p w14:paraId="0389833C" w14:textId="5E71AB3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D7C50BD" w14:textId="49C33C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532487D" w14:textId="61EDE4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513B77A" w14:textId="7E6838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4072BBE1" w14:textId="7F3FC1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C807B4D" w14:textId="77777777" w:rsidTr="00771314">
        <w:tc>
          <w:tcPr>
            <w:tcW w:w="587" w:type="pct"/>
          </w:tcPr>
          <w:p w14:paraId="7E3BD17B" w14:textId="0806ED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R4-2220532</w:t>
            </w:r>
          </w:p>
        </w:tc>
        <w:tc>
          <w:tcPr>
            <w:tcW w:w="847" w:type="pct"/>
          </w:tcPr>
          <w:p w14:paraId="57E04FBF" w14:textId="0CCF27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Addition of CA_n77-n78 to CA Band table R16</w:t>
            </w:r>
          </w:p>
        </w:tc>
        <w:tc>
          <w:tcPr>
            <w:tcW w:w="477" w:type="pct"/>
          </w:tcPr>
          <w:p w14:paraId="53603A29" w14:textId="02357A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2DA426B0" w14:textId="58B2C4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D6D0814" w14:textId="5D288D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1219</w:t>
            </w:r>
          </w:p>
        </w:tc>
        <w:tc>
          <w:tcPr>
            <w:tcW w:w="294" w:type="pct"/>
          </w:tcPr>
          <w:p w14:paraId="2ADBAE73" w14:textId="77C4CC4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8C03AAF" w14:textId="53DCC9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1981B4D" w14:textId="5835D4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35C16A4" w14:textId="69F31F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4EDD57DC" w14:textId="036723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23136F9" w14:textId="77777777" w:rsidTr="00771314">
        <w:tc>
          <w:tcPr>
            <w:tcW w:w="587" w:type="pct"/>
          </w:tcPr>
          <w:p w14:paraId="241BA589" w14:textId="7516CD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R4-2218276</w:t>
            </w:r>
          </w:p>
        </w:tc>
        <w:tc>
          <w:tcPr>
            <w:tcW w:w="847" w:type="pct"/>
          </w:tcPr>
          <w:p w14:paraId="53AA4CFD" w14:textId="06E0B3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n91,n92,n93 and n94 co-ex R17</w:t>
            </w:r>
          </w:p>
        </w:tc>
        <w:tc>
          <w:tcPr>
            <w:tcW w:w="477" w:type="pct"/>
          </w:tcPr>
          <w:p w14:paraId="4758660B" w14:textId="75601E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254F8F8F" w14:textId="038443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8433970" w14:textId="04283C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1220</w:t>
            </w:r>
          </w:p>
        </w:tc>
        <w:tc>
          <w:tcPr>
            <w:tcW w:w="294" w:type="pct"/>
          </w:tcPr>
          <w:p w14:paraId="45FF6B6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2C76571" w14:textId="16AE57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8B8DE5" w14:textId="395ECE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2CF6F1F" w14:textId="051542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408" w:type="pct"/>
          </w:tcPr>
          <w:p w14:paraId="3AE6C570" w14:textId="1B9ED2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3507DEB" w14:textId="77777777" w:rsidTr="00771314">
        <w:tc>
          <w:tcPr>
            <w:tcW w:w="587" w:type="pct"/>
          </w:tcPr>
          <w:p w14:paraId="59DA05AE" w14:textId="51FB8C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R4-2218277</w:t>
            </w:r>
          </w:p>
        </w:tc>
        <w:tc>
          <w:tcPr>
            <w:tcW w:w="847" w:type="pct"/>
          </w:tcPr>
          <w:p w14:paraId="1C18D235" w14:textId="3A5ADA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n91,n92,n93 and n94 co-ex R16</w:t>
            </w:r>
          </w:p>
        </w:tc>
        <w:tc>
          <w:tcPr>
            <w:tcW w:w="477" w:type="pct"/>
          </w:tcPr>
          <w:p w14:paraId="7F45079A" w14:textId="4A8EC7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1641A2AC" w14:textId="629921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F0A608C" w14:textId="27A121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1221</w:t>
            </w:r>
          </w:p>
        </w:tc>
        <w:tc>
          <w:tcPr>
            <w:tcW w:w="294" w:type="pct"/>
          </w:tcPr>
          <w:p w14:paraId="7C26C04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5AC94CD" w14:textId="6B7D17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8D57148" w14:textId="38FF7E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F67DE41" w14:textId="3C96BC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408" w:type="pct"/>
          </w:tcPr>
          <w:p w14:paraId="3EC62A45" w14:textId="7DD179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0331DA0" w14:textId="77777777" w:rsidTr="00771314">
        <w:tc>
          <w:tcPr>
            <w:tcW w:w="587" w:type="pct"/>
          </w:tcPr>
          <w:p w14:paraId="294AA6AA" w14:textId="240460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R4-2220523</w:t>
            </w:r>
          </w:p>
        </w:tc>
        <w:tc>
          <w:tcPr>
            <w:tcW w:w="847" w:type="pct"/>
          </w:tcPr>
          <w:p w14:paraId="2FE88DE4" w14:textId="56E51C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n91,n92,n93 and n94 co-ex R16</w:t>
            </w:r>
          </w:p>
        </w:tc>
        <w:tc>
          <w:tcPr>
            <w:tcW w:w="477" w:type="pct"/>
          </w:tcPr>
          <w:p w14:paraId="07983E45" w14:textId="2E73DB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769999C1" w14:textId="2DB1DC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DAC8642" w14:textId="1B6E13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1221</w:t>
            </w:r>
          </w:p>
        </w:tc>
        <w:tc>
          <w:tcPr>
            <w:tcW w:w="294" w:type="pct"/>
          </w:tcPr>
          <w:p w14:paraId="5EA789A3" w14:textId="68EE20D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C580F33" w14:textId="126E92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94C0154" w14:textId="36FEB8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DBB946" w14:textId="64F971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408" w:type="pct"/>
          </w:tcPr>
          <w:p w14:paraId="0F5F9065" w14:textId="508320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2BF3676D" w14:textId="77777777" w:rsidTr="00771314">
        <w:tc>
          <w:tcPr>
            <w:tcW w:w="587" w:type="pct"/>
          </w:tcPr>
          <w:p w14:paraId="3DB84894" w14:textId="33D393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R4-2218293</w:t>
            </w:r>
          </w:p>
        </w:tc>
        <w:tc>
          <w:tcPr>
            <w:tcW w:w="847" w:type="pct"/>
          </w:tcPr>
          <w:p w14:paraId="61C53B97" w14:textId="56CA58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Introduction of intra band NC UL CA in the n77 frequency range in Canada [n77 Canada]</w:t>
            </w:r>
          </w:p>
        </w:tc>
        <w:tc>
          <w:tcPr>
            <w:tcW w:w="477" w:type="pct"/>
          </w:tcPr>
          <w:p w14:paraId="668C0A49" w14:textId="2BB29D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25738B15" w14:textId="7E414C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CAB6212" w14:textId="2A295F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1222</w:t>
            </w:r>
          </w:p>
        </w:tc>
        <w:tc>
          <w:tcPr>
            <w:tcW w:w="294" w:type="pct"/>
          </w:tcPr>
          <w:p w14:paraId="35DE244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622AC88" w14:textId="103F9D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B41B719" w14:textId="738C6E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319FDD1" w14:textId="6D7953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572B1C8E" w14:textId="628D54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1A96B139" w14:textId="77777777" w:rsidTr="00771314">
        <w:tc>
          <w:tcPr>
            <w:tcW w:w="587" w:type="pct"/>
          </w:tcPr>
          <w:p w14:paraId="599F147A" w14:textId="2219AA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R4-2218305</w:t>
            </w:r>
          </w:p>
        </w:tc>
        <w:tc>
          <w:tcPr>
            <w:tcW w:w="847" w:type="pct"/>
          </w:tcPr>
          <w:p w14:paraId="46E1694E" w14:textId="4DAC05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Definition of Window lengths for 35 and 45 MHz channel bandwidths</w:t>
            </w:r>
          </w:p>
        </w:tc>
        <w:tc>
          <w:tcPr>
            <w:tcW w:w="477" w:type="pct"/>
          </w:tcPr>
          <w:p w14:paraId="5091BF22" w14:textId="5B6804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025E677A" w14:textId="407550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AB46AEA" w14:textId="6F8DA9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1223</w:t>
            </w:r>
          </w:p>
        </w:tc>
        <w:tc>
          <w:tcPr>
            <w:tcW w:w="294" w:type="pct"/>
          </w:tcPr>
          <w:p w14:paraId="76768AA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CB2B609" w14:textId="28BD4F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EFE511C" w14:textId="019FD0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D7A70D7" w14:textId="6B07A6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NR_FR1_35MHz_45MHz_BW-Core</w:t>
            </w:r>
          </w:p>
        </w:tc>
        <w:tc>
          <w:tcPr>
            <w:tcW w:w="408" w:type="pct"/>
          </w:tcPr>
          <w:p w14:paraId="0D47E7DD" w14:textId="1F7AB0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2671B47" w14:textId="77777777" w:rsidTr="00771314">
        <w:tc>
          <w:tcPr>
            <w:tcW w:w="587" w:type="pct"/>
          </w:tcPr>
          <w:p w14:paraId="35302DCF" w14:textId="588E63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R4-2218361</w:t>
            </w:r>
          </w:p>
        </w:tc>
        <w:tc>
          <w:tcPr>
            <w:tcW w:w="847" w:type="pct"/>
          </w:tcPr>
          <w:p w14:paraId="145A1BF1" w14:textId="69912C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 Rel-16: Correcting critical error with co-existence for band CA_n8-n40</w:t>
            </w:r>
          </w:p>
        </w:tc>
        <w:tc>
          <w:tcPr>
            <w:tcW w:w="477" w:type="pct"/>
          </w:tcPr>
          <w:p w14:paraId="5FEEB9CD" w14:textId="01714E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645AD1BA" w14:textId="72DD79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B2CA7C3" w14:textId="357853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1224</w:t>
            </w:r>
          </w:p>
        </w:tc>
        <w:tc>
          <w:tcPr>
            <w:tcW w:w="294" w:type="pct"/>
          </w:tcPr>
          <w:p w14:paraId="4B2C997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9092C5A" w14:textId="641E26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FF7274D" w14:textId="73C33F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7AB8E11" w14:textId="246A87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408" w:type="pct"/>
          </w:tcPr>
          <w:p w14:paraId="5B75D487" w14:textId="25D379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88C38BB" w14:textId="77777777" w:rsidTr="00771314">
        <w:tc>
          <w:tcPr>
            <w:tcW w:w="587" w:type="pct"/>
          </w:tcPr>
          <w:p w14:paraId="7C5724C6" w14:textId="266919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R4-2218362</w:t>
            </w:r>
          </w:p>
        </w:tc>
        <w:tc>
          <w:tcPr>
            <w:tcW w:w="847" w:type="pct"/>
          </w:tcPr>
          <w:p w14:paraId="362ACAD9" w14:textId="29042C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 Rel-17 CAT-A: Correcting critical error with co-existence for band CA_n8-n40</w:t>
            </w:r>
          </w:p>
        </w:tc>
        <w:tc>
          <w:tcPr>
            <w:tcW w:w="477" w:type="pct"/>
          </w:tcPr>
          <w:p w14:paraId="22B4B7AF" w14:textId="203969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9F767AE" w14:textId="559170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3512D0A" w14:textId="4797A0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1225</w:t>
            </w:r>
          </w:p>
        </w:tc>
        <w:tc>
          <w:tcPr>
            <w:tcW w:w="294" w:type="pct"/>
          </w:tcPr>
          <w:p w14:paraId="0C39C6A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85DAD8" w14:textId="1EEC69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D294777" w14:textId="6E891C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3A78681" w14:textId="1D0AF5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408" w:type="pct"/>
          </w:tcPr>
          <w:p w14:paraId="2CE000D2" w14:textId="488141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ECBBF52" w14:textId="77777777" w:rsidTr="00771314">
        <w:tc>
          <w:tcPr>
            <w:tcW w:w="587" w:type="pct"/>
          </w:tcPr>
          <w:p w14:paraId="2F3CF418" w14:textId="397771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R4-2218363</w:t>
            </w:r>
          </w:p>
        </w:tc>
        <w:tc>
          <w:tcPr>
            <w:tcW w:w="847" w:type="pct"/>
          </w:tcPr>
          <w:p w14:paraId="506D0732" w14:textId="364FC4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 Rel-17: Corrections on band combinations for UE co-existence</w:t>
            </w:r>
          </w:p>
        </w:tc>
        <w:tc>
          <w:tcPr>
            <w:tcW w:w="477" w:type="pct"/>
          </w:tcPr>
          <w:p w14:paraId="01B9F823" w14:textId="2D2D4C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56710A90" w14:textId="3DEBEB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9AF2AD4" w14:textId="1EC86F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1226</w:t>
            </w:r>
          </w:p>
        </w:tc>
        <w:tc>
          <w:tcPr>
            <w:tcW w:w="294" w:type="pct"/>
          </w:tcPr>
          <w:p w14:paraId="600AE2C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CABBFDF" w14:textId="0A76A6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3EC88FC" w14:textId="04D4D2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44FDD27" w14:textId="73A4C5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NR_newRAT-Core, NR_CADC_R16_2BDL_xBUL-Core, NR_CADC_R17_2BDL_xBUL-Core</w:t>
            </w:r>
          </w:p>
        </w:tc>
        <w:tc>
          <w:tcPr>
            <w:tcW w:w="408" w:type="pct"/>
          </w:tcPr>
          <w:p w14:paraId="26E3DE16" w14:textId="132BF0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EA22BA8" w14:textId="77777777" w:rsidTr="00771314">
        <w:tc>
          <w:tcPr>
            <w:tcW w:w="587" w:type="pct"/>
          </w:tcPr>
          <w:p w14:paraId="65FFE21E" w14:textId="6E71A3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R4-2220596</w:t>
            </w:r>
          </w:p>
        </w:tc>
        <w:tc>
          <w:tcPr>
            <w:tcW w:w="847" w:type="pct"/>
          </w:tcPr>
          <w:p w14:paraId="24928A58" w14:textId="189931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 Rel-17: Corrections on band combinations for UE co-existence</w:t>
            </w:r>
          </w:p>
        </w:tc>
        <w:tc>
          <w:tcPr>
            <w:tcW w:w="477" w:type="pct"/>
          </w:tcPr>
          <w:p w14:paraId="24D20599" w14:textId="48192F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82D77D4" w14:textId="09446A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35AD129" w14:textId="20AB5A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1226</w:t>
            </w:r>
          </w:p>
        </w:tc>
        <w:tc>
          <w:tcPr>
            <w:tcW w:w="294" w:type="pct"/>
          </w:tcPr>
          <w:p w14:paraId="7E17073B" w14:textId="68C48BD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47D4DA8" w14:textId="573614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18FD2C" w14:textId="50C981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7B56456" w14:textId="5D8C04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NR_newRAT-Core, NR_CADC_R16_2BDL_xBUL-Core, NR_CADC_R17_2BDL_xBUL-Core</w:t>
            </w:r>
          </w:p>
        </w:tc>
        <w:tc>
          <w:tcPr>
            <w:tcW w:w="408" w:type="pct"/>
          </w:tcPr>
          <w:p w14:paraId="34D731E7" w14:textId="5F9385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5E55825" w14:textId="77777777" w:rsidTr="00771314">
        <w:tc>
          <w:tcPr>
            <w:tcW w:w="587" w:type="pct"/>
          </w:tcPr>
          <w:p w14:paraId="4736139E" w14:textId="1A7345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R4-2218379</w:t>
            </w:r>
          </w:p>
        </w:tc>
        <w:tc>
          <w:tcPr>
            <w:tcW w:w="847" w:type="pct"/>
          </w:tcPr>
          <w:p w14:paraId="009B72AA" w14:textId="533C4D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38.101-1 Introduce RF requirements for HPUE inter- band CA with y(y=2,3,4) bands downlink and x bands uplink (x =1,2)</w:t>
            </w:r>
          </w:p>
        </w:tc>
        <w:tc>
          <w:tcPr>
            <w:tcW w:w="477" w:type="pct"/>
          </w:tcPr>
          <w:p w14:paraId="668A8433" w14:textId="4B8769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Telecom</w:t>
            </w:r>
          </w:p>
        </w:tc>
        <w:tc>
          <w:tcPr>
            <w:tcW w:w="459" w:type="pct"/>
          </w:tcPr>
          <w:p w14:paraId="6AFE8B51" w14:textId="24DAAD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2339238" w14:textId="743FE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1227</w:t>
            </w:r>
          </w:p>
        </w:tc>
        <w:tc>
          <w:tcPr>
            <w:tcW w:w="294" w:type="pct"/>
          </w:tcPr>
          <w:p w14:paraId="4F7D487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452843B" w14:textId="529314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CA79457" w14:textId="6F82F3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3F29D55" w14:textId="0DB73E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408" w:type="pct"/>
          </w:tcPr>
          <w:p w14:paraId="0D8A838C" w14:textId="49EFBB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9A42732" w14:textId="77777777" w:rsidTr="00771314">
        <w:tc>
          <w:tcPr>
            <w:tcW w:w="587" w:type="pct"/>
          </w:tcPr>
          <w:p w14:paraId="47497655" w14:textId="598085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R4-2218443</w:t>
            </w:r>
          </w:p>
        </w:tc>
        <w:tc>
          <w:tcPr>
            <w:tcW w:w="847" w:type="pct"/>
          </w:tcPr>
          <w:p w14:paraId="684D807B" w14:textId="329EA9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TS 38.101-1, Introduction of new R18 Uu+V2X band combinations</w:t>
            </w:r>
          </w:p>
        </w:tc>
        <w:tc>
          <w:tcPr>
            <w:tcW w:w="477" w:type="pct"/>
          </w:tcPr>
          <w:p w14:paraId="0046D437" w14:textId="0BEC47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3847FA2D" w14:textId="027BCA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C557308" w14:textId="621578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1228</w:t>
            </w:r>
          </w:p>
        </w:tc>
        <w:tc>
          <w:tcPr>
            <w:tcW w:w="294" w:type="pct"/>
          </w:tcPr>
          <w:p w14:paraId="352AC43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4B712D4" w14:textId="6CCC2A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E5A3179" w14:textId="6F7F00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528BC5C" w14:textId="763E0B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NR_LTE_V2X_PC5_combos_R18-Core</w:t>
            </w:r>
          </w:p>
        </w:tc>
        <w:tc>
          <w:tcPr>
            <w:tcW w:w="408" w:type="pct"/>
          </w:tcPr>
          <w:p w14:paraId="26CEE140" w14:textId="4559DE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7C854A8" w14:textId="77777777" w:rsidTr="00771314">
        <w:tc>
          <w:tcPr>
            <w:tcW w:w="587" w:type="pct"/>
          </w:tcPr>
          <w:p w14:paraId="27EEE86A" w14:textId="6B6495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R4-2218505</w:t>
            </w:r>
          </w:p>
        </w:tc>
        <w:tc>
          <w:tcPr>
            <w:tcW w:w="847" w:type="pct"/>
          </w:tcPr>
          <w:p w14:paraId="1356F690" w14:textId="0CBD0C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477" w:type="pct"/>
          </w:tcPr>
          <w:p w14:paraId="0A3DB3CE" w14:textId="4BA24D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C278FDE" w14:textId="2C9265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4C73408" w14:textId="075D80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1229</w:t>
            </w:r>
          </w:p>
        </w:tc>
        <w:tc>
          <w:tcPr>
            <w:tcW w:w="294" w:type="pct"/>
          </w:tcPr>
          <w:p w14:paraId="3923DE7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01A409E" w14:textId="291E5A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A2DA883" w14:textId="0C845D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4A6B5DB" w14:textId="4CFD9A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NR_bands_R18_BWs</w:t>
            </w:r>
          </w:p>
        </w:tc>
        <w:tc>
          <w:tcPr>
            <w:tcW w:w="408" w:type="pct"/>
          </w:tcPr>
          <w:p w14:paraId="4A9B6D99" w14:textId="380D22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0F0EFC01" w14:textId="77777777" w:rsidTr="00771314">
        <w:tc>
          <w:tcPr>
            <w:tcW w:w="587" w:type="pct"/>
          </w:tcPr>
          <w:p w14:paraId="3F7D6A20" w14:textId="4CE664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R4-2218532</w:t>
            </w:r>
          </w:p>
        </w:tc>
        <w:tc>
          <w:tcPr>
            <w:tcW w:w="847" w:type="pct"/>
          </w:tcPr>
          <w:p w14:paraId="495D2C8F" w14:textId="3DA15D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NR-U A-MPR for PC5 VLP</w:t>
            </w:r>
          </w:p>
        </w:tc>
        <w:tc>
          <w:tcPr>
            <w:tcW w:w="477" w:type="pct"/>
          </w:tcPr>
          <w:p w14:paraId="1683491C" w14:textId="728C8D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LG Electronics</w:t>
            </w:r>
          </w:p>
        </w:tc>
        <w:tc>
          <w:tcPr>
            <w:tcW w:w="459" w:type="pct"/>
          </w:tcPr>
          <w:p w14:paraId="459884DF" w14:textId="152F9C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72E46B7" w14:textId="5E9549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1230</w:t>
            </w:r>
          </w:p>
        </w:tc>
        <w:tc>
          <w:tcPr>
            <w:tcW w:w="294" w:type="pct"/>
          </w:tcPr>
          <w:p w14:paraId="155B9CF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6A0A7CF" w14:textId="203383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C529D60" w14:textId="735750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6C1203" w14:textId="77C701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NR_6GHz_unlic_full-Core</w:t>
            </w:r>
          </w:p>
        </w:tc>
        <w:tc>
          <w:tcPr>
            <w:tcW w:w="408" w:type="pct"/>
          </w:tcPr>
          <w:p w14:paraId="44FBE863" w14:textId="289F36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0B252B0" w14:textId="77777777" w:rsidTr="00771314">
        <w:tc>
          <w:tcPr>
            <w:tcW w:w="587" w:type="pct"/>
          </w:tcPr>
          <w:p w14:paraId="5884C982" w14:textId="541ACB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R4-2218614</w:t>
            </w:r>
          </w:p>
        </w:tc>
        <w:tc>
          <w:tcPr>
            <w:tcW w:w="847" w:type="pct"/>
          </w:tcPr>
          <w:p w14:paraId="79337663" w14:textId="22EF9C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BigCR for High power UE for FDD single band PC2</w:t>
            </w:r>
          </w:p>
        </w:tc>
        <w:tc>
          <w:tcPr>
            <w:tcW w:w="477" w:type="pct"/>
          </w:tcPr>
          <w:p w14:paraId="46519EF6" w14:textId="5D5CC5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Unicom</w:t>
            </w:r>
          </w:p>
        </w:tc>
        <w:tc>
          <w:tcPr>
            <w:tcW w:w="459" w:type="pct"/>
          </w:tcPr>
          <w:p w14:paraId="444C2BE4" w14:textId="4B07B9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93CB294" w14:textId="0260BB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1231</w:t>
            </w:r>
          </w:p>
        </w:tc>
        <w:tc>
          <w:tcPr>
            <w:tcW w:w="294" w:type="pct"/>
          </w:tcPr>
          <w:p w14:paraId="689BAF0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7979D61" w14:textId="5404F1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4E7D5E4A" w14:textId="5CC459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A9724BC" w14:textId="73A54F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HPUE_NR_FR1_FDD_R18-Core</w:t>
            </w:r>
          </w:p>
        </w:tc>
        <w:tc>
          <w:tcPr>
            <w:tcW w:w="408" w:type="pct"/>
          </w:tcPr>
          <w:p w14:paraId="536910B2" w14:textId="27E9BD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14E0DB53" w14:textId="77777777" w:rsidTr="00771314">
        <w:tc>
          <w:tcPr>
            <w:tcW w:w="587" w:type="pct"/>
          </w:tcPr>
          <w:p w14:paraId="137AA199" w14:textId="114ABB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R4-2218620</w:t>
            </w:r>
          </w:p>
        </w:tc>
        <w:tc>
          <w:tcPr>
            <w:tcW w:w="847" w:type="pct"/>
          </w:tcPr>
          <w:p w14:paraId="629628B2" w14:textId="7B010D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BigCR for High power UE for inter-band CA with power class 2 on single carrier uplink on FDD band</w:t>
            </w:r>
          </w:p>
        </w:tc>
        <w:tc>
          <w:tcPr>
            <w:tcW w:w="477" w:type="pct"/>
          </w:tcPr>
          <w:p w14:paraId="35A424C2" w14:textId="7262A5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Unicom</w:t>
            </w:r>
          </w:p>
        </w:tc>
        <w:tc>
          <w:tcPr>
            <w:tcW w:w="459" w:type="pct"/>
          </w:tcPr>
          <w:p w14:paraId="7522F61F" w14:textId="4D77D8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94906AF" w14:textId="09B361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1232</w:t>
            </w:r>
          </w:p>
        </w:tc>
        <w:tc>
          <w:tcPr>
            <w:tcW w:w="294" w:type="pct"/>
          </w:tcPr>
          <w:p w14:paraId="6192587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659A959" w14:textId="41BF2A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8C2916C" w14:textId="5DE015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B51D11F" w14:textId="78B806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HPUE_FR1_FDD_NR_CADC_R18-Core</w:t>
            </w:r>
          </w:p>
        </w:tc>
        <w:tc>
          <w:tcPr>
            <w:tcW w:w="408" w:type="pct"/>
          </w:tcPr>
          <w:p w14:paraId="6CD079E3" w14:textId="46D52E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A80B59A" w14:textId="77777777" w:rsidTr="00771314">
        <w:tc>
          <w:tcPr>
            <w:tcW w:w="587" w:type="pct"/>
          </w:tcPr>
          <w:p w14:paraId="79D4E8EE" w14:textId="66C3B9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R4-2218766</w:t>
            </w:r>
          </w:p>
        </w:tc>
        <w:tc>
          <w:tcPr>
            <w:tcW w:w="847" w:type="pct"/>
          </w:tcPr>
          <w:p w14:paraId="77F8E9E5" w14:textId="7D9EF4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Rel17 Cat F CR Correct the DL configuration for harmonic MSD for CA_n12-n66 and CA_n25-n71</w:t>
            </w:r>
          </w:p>
        </w:tc>
        <w:tc>
          <w:tcPr>
            <w:tcW w:w="477" w:type="pct"/>
          </w:tcPr>
          <w:p w14:paraId="2331E4B6" w14:textId="5628D8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4C1FF0F5" w14:textId="780E99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06BD4DA" w14:textId="6321E1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1233</w:t>
            </w:r>
          </w:p>
        </w:tc>
        <w:tc>
          <w:tcPr>
            <w:tcW w:w="294" w:type="pct"/>
          </w:tcPr>
          <w:p w14:paraId="43D16D9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466DF46" w14:textId="25C503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990716D" w14:textId="12189F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55C12C8" w14:textId="559F97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8492E44" w14:textId="669269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83288D9" w14:textId="77777777" w:rsidTr="00771314">
        <w:tc>
          <w:tcPr>
            <w:tcW w:w="587" w:type="pct"/>
          </w:tcPr>
          <w:p w14:paraId="679AD819" w14:textId="65B8A9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R4-2218814</w:t>
            </w:r>
          </w:p>
        </w:tc>
        <w:tc>
          <w:tcPr>
            <w:tcW w:w="847" w:type="pct"/>
          </w:tcPr>
          <w:p w14:paraId="3A611BC9" w14:textId="784C58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Carrier resource grid mapping to channel raster and use of UE-specific bandwidth</w:t>
            </w:r>
          </w:p>
        </w:tc>
        <w:tc>
          <w:tcPr>
            <w:tcW w:w="477" w:type="pct"/>
          </w:tcPr>
          <w:p w14:paraId="3A73CCA8" w14:textId="23EA9E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77F0C52" w14:textId="7ACD9E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0085D9D" w14:textId="3D3672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1234</w:t>
            </w:r>
          </w:p>
        </w:tc>
        <w:tc>
          <w:tcPr>
            <w:tcW w:w="294" w:type="pct"/>
          </w:tcPr>
          <w:p w14:paraId="4BFC0FE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F9D4ED" w14:textId="6CD687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E6A45B0" w14:textId="7D23F2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00569D" w14:textId="67229E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4E07B188" w14:textId="36220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3CFD451E" w14:textId="77777777" w:rsidTr="00771314">
        <w:tc>
          <w:tcPr>
            <w:tcW w:w="587" w:type="pct"/>
          </w:tcPr>
          <w:p w14:paraId="706E2DD9" w14:textId="5B5164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R4-2218815</w:t>
            </w:r>
          </w:p>
        </w:tc>
        <w:tc>
          <w:tcPr>
            <w:tcW w:w="847" w:type="pct"/>
          </w:tcPr>
          <w:p w14:paraId="4DE1CBFA" w14:textId="5C8632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Carrier resource grid mapping to channel raster and use of UE-specific bandwidth</w:t>
            </w:r>
          </w:p>
        </w:tc>
        <w:tc>
          <w:tcPr>
            <w:tcW w:w="477" w:type="pct"/>
          </w:tcPr>
          <w:p w14:paraId="6A5B1042" w14:textId="234CBD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428B9708" w14:textId="51FCB5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02DECB2" w14:textId="66DAF1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1235</w:t>
            </w:r>
          </w:p>
        </w:tc>
        <w:tc>
          <w:tcPr>
            <w:tcW w:w="294" w:type="pct"/>
          </w:tcPr>
          <w:p w14:paraId="7CDE138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E9FD19F" w14:textId="787B16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439B62E" w14:textId="251FA0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50EA81A" w14:textId="496637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0E53B96D" w14:textId="716CC0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59094C31" w14:textId="77777777" w:rsidTr="00771314">
        <w:tc>
          <w:tcPr>
            <w:tcW w:w="587" w:type="pct"/>
          </w:tcPr>
          <w:p w14:paraId="1C82118A" w14:textId="54BCD4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R4-2218816</w:t>
            </w:r>
          </w:p>
        </w:tc>
        <w:tc>
          <w:tcPr>
            <w:tcW w:w="847" w:type="pct"/>
          </w:tcPr>
          <w:p w14:paraId="44E79FD8" w14:textId="6B26D2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Carrier resource grid mapping to channel raster and use of UE-specific bandwidth</w:t>
            </w:r>
          </w:p>
        </w:tc>
        <w:tc>
          <w:tcPr>
            <w:tcW w:w="477" w:type="pct"/>
          </w:tcPr>
          <w:p w14:paraId="04EBEA9A" w14:textId="4B747D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993D435" w14:textId="4EECF1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740F348" w14:textId="730215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1236</w:t>
            </w:r>
          </w:p>
        </w:tc>
        <w:tc>
          <w:tcPr>
            <w:tcW w:w="294" w:type="pct"/>
          </w:tcPr>
          <w:p w14:paraId="41C1FEE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A5DA7E8" w14:textId="32102F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5FF5902" w14:textId="31FABB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0066085" w14:textId="7AE9D0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7FB18A08" w14:textId="76EA23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7991A914" w14:textId="77777777" w:rsidTr="00771314">
        <w:tc>
          <w:tcPr>
            <w:tcW w:w="587" w:type="pct"/>
          </w:tcPr>
          <w:p w14:paraId="386BE22D" w14:textId="641055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R4-2218822</w:t>
            </w:r>
          </w:p>
        </w:tc>
        <w:tc>
          <w:tcPr>
            <w:tcW w:w="847" w:type="pct"/>
          </w:tcPr>
          <w:p w14:paraId="1DD0B0C4" w14:textId="61A95B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UE power classes for CA configurations for HPUE</w:t>
            </w:r>
          </w:p>
        </w:tc>
        <w:tc>
          <w:tcPr>
            <w:tcW w:w="477" w:type="pct"/>
          </w:tcPr>
          <w:p w14:paraId="6A1A0F90" w14:textId="3924A2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4D408A5" w14:textId="4D86CC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55C42AF" w14:textId="477223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1237</w:t>
            </w:r>
          </w:p>
        </w:tc>
        <w:tc>
          <w:tcPr>
            <w:tcW w:w="294" w:type="pct"/>
          </w:tcPr>
          <w:p w14:paraId="4F771BE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7753439" w14:textId="00D83E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6612BFF" w14:textId="02E7FE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8E1C5CD" w14:textId="19242E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386E4674" w14:textId="1C062B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36A66A6" w14:textId="77777777" w:rsidTr="00771314">
        <w:tc>
          <w:tcPr>
            <w:tcW w:w="587" w:type="pct"/>
          </w:tcPr>
          <w:p w14:paraId="365E95A0" w14:textId="23F092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R4-2220597</w:t>
            </w:r>
          </w:p>
        </w:tc>
        <w:tc>
          <w:tcPr>
            <w:tcW w:w="847" w:type="pct"/>
          </w:tcPr>
          <w:p w14:paraId="659EDAE3" w14:textId="5F3F41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UE power classes for CA configurations for HPUE</w:t>
            </w:r>
          </w:p>
        </w:tc>
        <w:tc>
          <w:tcPr>
            <w:tcW w:w="477" w:type="pct"/>
          </w:tcPr>
          <w:p w14:paraId="1A402669" w14:textId="18AFEA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A0E4BDC" w14:textId="2FCA4C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180F5DE" w14:textId="7ED870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1237</w:t>
            </w:r>
          </w:p>
        </w:tc>
        <w:tc>
          <w:tcPr>
            <w:tcW w:w="294" w:type="pct"/>
          </w:tcPr>
          <w:p w14:paraId="4B64E8F0" w14:textId="506298C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9492E3B" w14:textId="718BF6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77F7A15" w14:textId="216D9E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07B39CA" w14:textId="05790B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5264E322" w14:textId="0FBA30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7B5C4852" w14:textId="77777777" w:rsidTr="00771314">
        <w:tc>
          <w:tcPr>
            <w:tcW w:w="587" w:type="pct"/>
          </w:tcPr>
          <w:p w14:paraId="65991A42" w14:textId="1E4F59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R4-2218830</w:t>
            </w:r>
          </w:p>
        </w:tc>
        <w:tc>
          <w:tcPr>
            <w:tcW w:w="847" w:type="pct"/>
          </w:tcPr>
          <w:p w14:paraId="3D914492" w14:textId="652619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the CA_NS indication and the values for n77 in the US and Canada</w:t>
            </w:r>
          </w:p>
        </w:tc>
        <w:tc>
          <w:tcPr>
            <w:tcW w:w="477" w:type="pct"/>
          </w:tcPr>
          <w:p w14:paraId="090072C7" w14:textId="01AAC7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13FF8AF" w14:textId="0FA28C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E343AD9" w14:textId="6A05F0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1238</w:t>
            </w:r>
          </w:p>
        </w:tc>
        <w:tc>
          <w:tcPr>
            <w:tcW w:w="294" w:type="pct"/>
          </w:tcPr>
          <w:p w14:paraId="74C2789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399FA72" w14:textId="00DE3A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529D855" w14:textId="686C12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15D0474" w14:textId="151217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7880AC3B" w14:textId="720B3E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9A9D61C" w14:textId="77777777" w:rsidTr="00771314">
        <w:tc>
          <w:tcPr>
            <w:tcW w:w="587" w:type="pct"/>
          </w:tcPr>
          <w:p w14:paraId="59A6848A" w14:textId="3387D5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R4-2220587</w:t>
            </w:r>
          </w:p>
        </w:tc>
        <w:tc>
          <w:tcPr>
            <w:tcW w:w="847" w:type="pct"/>
          </w:tcPr>
          <w:p w14:paraId="643797D8" w14:textId="7D1293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the CA_NS indication and the values for n77 in the US and Canada</w:t>
            </w:r>
          </w:p>
        </w:tc>
        <w:tc>
          <w:tcPr>
            <w:tcW w:w="477" w:type="pct"/>
          </w:tcPr>
          <w:p w14:paraId="43C92105" w14:textId="4CA23F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60497B5" w14:textId="076F24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93CBAE4" w14:textId="4DDA30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1238</w:t>
            </w:r>
          </w:p>
        </w:tc>
        <w:tc>
          <w:tcPr>
            <w:tcW w:w="294" w:type="pct"/>
          </w:tcPr>
          <w:p w14:paraId="39DAA940" w14:textId="4674517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49BCFB9" w14:textId="77659A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7CAD05" w14:textId="0FDA30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206773A" w14:textId="407D0C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6D18C0D0" w14:textId="1857C8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C970A78" w14:textId="77777777" w:rsidTr="00771314">
        <w:tc>
          <w:tcPr>
            <w:tcW w:w="587" w:type="pct"/>
          </w:tcPr>
          <w:p w14:paraId="4888EA35" w14:textId="397976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R4-2220832</w:t>
            </w:r>
          </w:p>
        </w:tc>
        <w:tc>
          <w:tcPr>
            <w:tcW w:w="847" w:type="pct"/>
          </w:tcPr>
          <w:p w14:paraId="478DE046" w14:textId="03B6D1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the CA_NS indication and the values for n77 in the US and Canada</w:t>
            </w:r>
          </w:p>
        </w:tc>
        <w:tc>
          <w:tcPr>
            <w:tcW w:w="477" w:type="pct"/>
          </w:tcPr>
          <w:p w14:paraId="28E1C249" w14:textId="17843D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7E730B9" w14:textId="4746F5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B4530F9" w14:textId="083E2C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1238</w:t>
            </w:r>
          </w:p>
        </w:tc>
        <w:tc>
          <w:tcPr>
            <w:tcW w:w="294" w:type="pct"/>
          </w:tcPr>
          <w:p w14:paraId="2874C5C2" w14:textId="542C995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22D35C59" w14:textId="4E041F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18A9701" w14:textId="0F37BE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CCFBE94" w14:textId="68A046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28CF1CF7" w14:textId="67C3F9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0891CFD" w14:textId="77777777" w:rsidTr="00771314">
        <w:tc>
          <w:tcPr>
            <w:tcW w:w="587" w:type="pct"/>
          </w:tcPr>
          <w:p w14:paraId="626B5FB6" w14:textId="3729EA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R4-2220840</w:t>
            </w:r>
          </w:p>
        </w:tc>
        <w:tc>
          <w:tcPr>
            <w:tcW w:w="847" w:type="pct"/>
          </w:tcPr>
          <w:p w14:paraId="4C43A7D3" w14:textId="5E0AB3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the CA_NS indication and the values for n77 in the US</w:t>
            </w:r>
          </w:p>
        </w:tc>
        <w:tc>
          <w:tcPr>
            <w:tcW w:w="477" w:type="pct"/>
          </w:tcPr>
          <w:p w14:paraId="5A8A3A45" w14:textId="5BA7EE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3EA4322" w14:textId="547DBB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D1E2F91" w14:textId="768909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1238</w:t>
            </w:r>
          </w:p>
        </w:tc>
        <w:tc>
          <w:tcPr>
            <w:tcW w:w="294" w:type="pct"/>
          </w:tcPr>
          <w:p w14:paraId="1A139AB4" w14:textId="023092A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7D22BABC" w14:textId="1C77E6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62CC36" w14:textId="3ED51B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1410EA8" w14:textId="109A36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77DC111A" w14:textId="071BC2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0D5EFC" w14:textId="77777777" w:rsidTr="00771314">
        <w:tc>
          <w:tcPr>
            <w:tcW w:w="587" w:type="pct"/>
          </w:tcPr>
          <w:p w14:paraId="551D1C87" w14:textId="3C01BD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R4-2218881</w:t>
            </w:r>
          </w:p>
        </w:tc>
        <w:tc>
          <w:tcPr>
            <w:tcW w:w="847" w:type="pct"/>
          </w:tcPr>
          <w:p w14:paraId="58DC44A1" w14:textId="29E287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for "dualUL" requirements for Time mask for Tx switching for SA (Rel-16)</w:t>
            </w:r>
          </w:p>
        </w:tc>
        <w:tc>
          <w:tcPr>
            <w:tcW w:w="477" w:type="pct"/>
          </w:tcPr>
          <w:p w14:paraId="1541A94F" w14:textId="728644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130906DB" w14:textId="23FDD5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C58BA27" w14:textId="5C0514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1239</w:t>
            </w:r>
          </w:p>
        </w:tc>
        <w:tc>
          <w:tcPr>
            <w:tcW w:w="294" w:type="pct"/>
          </w:tcPr>
          <w:p w14:paraId="52EA45A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07F0F8F" w14:textId="4A01BA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584860A" w14:textId="3F5881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8170419" w14:textId="41781F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</w:t>
            </w:r>
          </w:p>
        </w:tc>
        <w:tc>
          <w:tcPr>
            <w:tcW w:w="408" w:type="pct"/>
          </w:tcPr>
          <w:p w14:paraId="56052FF3" w14:textId="384C8C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5C0667CD" w14:textId="77777777" w:rsidTr="00771314">
        <w:tc>
          <w:tcPr>
            <w:tcW w:w="587" w:type="pct"/>
          </w:tcPr>
          <w:p w14:paraId="2361EF80" w14:textId="7CC914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R4-2218882</w:t>
            </w:r>
          </w:p>
        </w:tc>
        <w:tc>
          <w:tcPr>
            <w:tcW w:w="847" w:type="pct"/>
          </w:tcPr>
          <w:p w14:paraId="7F2DD438" w14:textId="49342E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for "dualUL" requirements for Time mask for Tx switching for SA (Rel-17)</w:t>
            </w:r>
          </w:p>
        </w:tc>
        <w:tc>
          <w:tcPr>
            <w:tcW w:w="477" w:type="pct"/>
          </w:tcPr>
          <w:p w14:paraId="1C335691" w14:textId="71FBCC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788CB3A4" w14:textId="63DA3D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8D498E8" w14:textId="4685B8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1240</w:t>
            </w:r>
          </w:p>
        </w:tc>
        <w:tc>
          <w:tcPr>
            <w:tcW w:w="294" w:type="pct"/>
          </w:tcPr>
          <w:p w14:paraId="1EFADFB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9652462" w14:textId="12F5DB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8318038" w14:textId="7CFE0D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E10BC28" w14:textId="3948AE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NR_RF_FR1, NR_RF_FR1_enh</w:t>
            </w:r>
          </w:p>
        </w:tc>
        <w:tc>
          <w:tcPr>
            <w:tcW w:w="408" w:type="pct"/>
          </w:tcPr>
          <w:p w14:paraId="630F463C" w14:textId="346116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393E92A0" w14:textId="77777777" w:rsidTr="00771314">
        <w:tc>
          <w:tcPr>
            <w:tcW w:w="587" w:type="pct"/>
          </w:tcPr>
          <w:p w14:paraId="3729AD0A" w14:textId="308BC3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R4-2218887</w:t>
            </w:r>
          </w:p>
        </w:tc>
        <w:tc>
          <w:tcPr>
            <w:tcW w:w="847" w:type="pct"/>
          </w:tcPr>
          <w:p w14:paraId="54E02AFA" w14:textId="7CDB4B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38.101-1 on humidity condition for normal temperature</w:t>
            </w:r>
          </w:p>
        </w:tc>
        <w:tc>
          <w:tcPr>
            <w:tcW w:w="477" w:type="pct"/>
          </w:tcPr>
          <w:p w14:paraId="36DDAA90" w14:textId="03FC95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70E525CF" w14:textId="0BF842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1E86BB0" w14:textId="4E0DA4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1241</w:t>
            </w:r>
          </w:p>
        </w:tc>
        <w:tc>
          <w:tcPr>
            <w:tcW w:w="294" w:type="pct"/>
          </w:tcPr>
          <w:p w14:paraId="6C78119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5476861" w14:textId="7C6641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2F7C36C4" w14:textId="79EB7F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B4DDBC3" w14:textId="5A7BAE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4F4AA86" w14:textId="55D8CE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64ED4871" w14:textId="77777777" w:rsidTr="00771314">
        <w:tc>
          <w:tcPr>
            <w:tcW w:w="587" w:type="pct"/>
          </w:tcPr>
          <w:p w14:paraId="6B16DBFD" w14:textId="7E00F1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R4-2218913</w:t>
            </w:r>
          </w:p>
        </w:tc>
        <w:tc>
          <w:tcPr>
            <w:tcW w:w="847" w:type="pct"/>
          </w:tcPr>
          <w:p w14:paraId="670267CD" w14:textId="0531AB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R17 TS38.101-1 maintenance for UE co-ex requirements for UL CA</w:t>
            </w:r>
          </w:p>
        </w:tc>
        <w:tc>
          <w:tcPr>
            <w:tcW w:w="477" w:type="pct"/>
          </w:tcPr>
          <w:p w14:paraId="62551D14" w14:textId="5D9FAB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NTT DOCOMO, INC.</w:t>
            </w:r>
          </w:p>
        </w:tc>
        <w:tc>
          <w:tcPr>
            <w:tcW w:w="459" w:type="pct"/>
          </w:tcPr>
          <w:p w14:paraId="764980E6" w14:textId="518710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CE2E253" w14:textId="4594E6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1242</w:t>
            </w:r>
          </w:p>
        </w:tc>
        <w:tc>
          <w:tcPr>
            <w:tcW w:w="294" w:type="pct"/>
          </w:tcPr>
          <w:p w14:paraId="2711843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609E168" w14:textId="7C4C14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4195229" w14:textId="0DAC7D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A71C0A3" w14:textId="2D6585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NR_CADC_R17_2BDL_xBUL-Core, NR_CADC_R16_2BDL_xBUL-Core</w:t>
            </w:r>
          </w:p>
        </w:tc>
        <w:tc>
          <w:tcPr>
            <w:tcW w:w="408" w:type="pct"/>
          </w:tcPr>
          <w:p w14:paraId="78F833EF" w14:textId="2AC69B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6DE4AD4" w14:textId="77777777" w:rsidTr="00771314">
        <w:tc>
          <w:tcPr>
            <w:tcW w:w="587" w:type="pct"/>
          </w:tcPr>
          <w:p w14:paraId="04228A52" w14:textId="48E99F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R4-2218914</w:t>
            </w:r>
          </w:p>
        </w:tc>
        <w:tc>
          <w:tcPr>
            <w:tcW w:w="847" w:type="pct"/>
          </w:tcPr>
          <w:p w14:paraId="3C2123FC" w14:textId="4598CE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R16 TS38.101-1 maintenance for UE co-ex requirements for UL CA</w:t>
            </w:r>
          </w:p>
        </w:tc>
        <w:tc>
          <w:tcPr>
            <w:tcW w:w="477" w:type="pct"/>
          </w:tcPr>
          <w:p w14:paraId="5E6E5D3A" w14:textId="123095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NTT DOCOMO, INC.</w:t>
            </w:r>
          </w:p>
        </w:tc>
        <w:tc>
          <w:tcPr>
            <w:tcW w:w="459" w:type="pct"/>
          </w:tcPr>
          <w:p w14:paraId="4AFB5C60" w14:textId="6CD4FA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813B4B4" w14:textId="41A6B4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1243</w:t>
            </w:r>
          </w:p>
        </w:tc>
        <w:tc>
          <w:tcPr>
            <w:tcW w:w="294" w:type="pct"/>
          </w:tcPr>
          <w:p w14:paraId="1708317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05E4E11" w14:textId="3363F8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CE59F9E" w14:textId="1D408C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0294825" w14:textId="506699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408" w:type="pct"/>
          </w:tcPr>
          <w:p w14:paraId="4AC15B74" w14:textId="0B2BB9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CFB2FBD" w14:textId="77777777" w:rsidTr="00771314">
        <w:tc>
          <w:tcPr>
            <w:tcW w:w="587" w:type="pct"/>
          </w:tcPr>
          <w:p w14:paraId="6FB75DB1" w14:textId="6B6324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R4-2218945</w:t>
            </w:r>
          </w:p>
        </w:tc>
        <w:tc>
          <w:tcPr>
            <w:tcW w:w="847" w:type="pct"/>
          </w:tcPr>
          <w:p w14:paraId="68923C18" w14:textId="557D11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38.101-1 new combinations Rel-18 NR Intra-band</w:t>
            </w:r>
          </w:p>
        </w:tc>
        <w:tc>
          <w:tcPr>
            <w:tcW w:w="477" w:type="pct"/>
          </w:tcPr>
          <w:p w14:paraId="4D185B08" w14:textId="3A1DFF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3A69147A" w14:textId="2BEE6F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C436C9A" w14:textId="75459D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1244</w:t>
            </w:r>
          </w:p>
        </w:tc>
        <w:tc>
          <w:tcPr>
            <w:tcW w:w="294" w:type="pct"/>
          </w:tcPr>
          <w:p w14:paraId="71AA397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A6A9AAA" w14:textId="0AAA48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6BC33EA" w14:textId="41AFB2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D206EC7" w14:textId="0C6E3C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NR_CA_R18_Intra</w:t>
            </w:r>
          </w:p>
        </w:tc>
        <w:tc>
          <w:tcPr>
            <w:tcW w:w="408" w:type="pct"/>
          </w:tcPr>
          <w:p w14:paraId="304688CF" w14:textId="7C100D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1ECA457" w14:textId="77777777" w:rsidTr="00771314">
        <w:tc>
          <w:tcPr>
            <w:tcW w:w="587" w:type="pct"/>
          </w:tcPr>
          <w:p w14:paraId="3DA26125" w14:textId="7E697A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R4-2219157</w:t>
            </w:r>
          </w:p>
        </w:tc>
        <w:tc>
          <w:tcPr>
            <w:tcW w:w="847" w:type="pct"/>
          </w:tcPr>
          <w:p w14:paraId="19758F1A" w14:textId="2F7F9D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38.101-1: 4 Rx support for n104</w:t>
            </w:r>
          </w:p>
        </w:tc>
        <w:tc>
          <w:tcPr>
            <w:tcW w:w="477" w:type="pct"/>
          </w:tcPr>
          <w:p w14:paraId="4DFF96EF" w14:textId="4DC763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14E3B65" w14:textId="7544A7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149731A" w14:textId="65E8CD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1245</w:t>
            </w:r>
          </w:p>
        </w:tc>
        <w:tc>
          <w:tcPr>
            <w:tcW w:w="294" w:type="pct"/>
          </w:tcPr>
          <w:p w14:paraId="49D1650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11D299E" w14:textId="2F2D4A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6D239BC" w14:textId="7795E6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9FDC8FF" w14:textId="4CBA68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NR_6GHz-Core</w:t>
            </w:r>
          </w:p>
        </w:tc>
        <w:tc>
          <w:tcPr>
            <w:tcW w:w="408" w:type="pct"/>
          </w:tcPr>
          <w:p w14:paraId="7814D2EC" w14:textId="264F34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687D19C" w14:textId="77777777" w:rsidTr="00771314">
        <w:tc>
          <w:tcPr>
            <w:tcW w:w="587" w:type="pct"/>
          </w:tcPr>
          <w:p w14:paraId="4629AA66" w14:textId="73810F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R4-2220827</w:t>
            </w:r>
          </w:p>
        </w:tc>
        <w:tc>
          <w:tcPr>
            <w:tcW w:w="847" w:type="pct"/>
          </w:tcPr>
          <w:p w14:paraId="477AE797" w14:textId="394F06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38.101-1: 4 Rx support for n104</w:t>
            </w:r>
          </w:p>
        </w:tc>
        <w:tc>
          <w:tcPr>
            <w:tcW w:w="477" w:type="pct"/>
          </w:tcPr>
          <w:p w14:paraId="51137235" w14:textId="27C768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21139BC" w14:textId="27EFF9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9E0E360" w14:textId="3C431B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1245</w:t>
            </w:r>
          </w:p>
        </w:tc>
        <w:tc>
          <w:tcPr>
            <w:tcW w:w="294" w:type="pct"/>
          </w:tcPr>
          <w:p w14:paraId="637F99F0" w14:textId="758DACA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14171A4" w14:textId="5725A3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6B1782C" w14:textId="59FFBE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15BF06C" w14:textId="433729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NR_6GHz-Core</w:t>
            </w:r>
          </w:p>
        </w:tc>
        <w:tc>
          <w:tcPr>
            <w:tcW w:w="408" w:type="pct"/>
          </w:tcPr>
          <w:p w14:paraId="4F23412A" w14:textId="363304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4CC12A1" w14:textId="77777777" w:rsidTr="00771314">
        <w:tc>
          <w:tcPr>
            <w:tcW w:w="587" w:type="pct"/>
          </w:tcPr>
          <w:p w14:paraId="33F8A710" w14:textId="53F39A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R4-2220838</w:t>
            </w:r>
          </w:p>
        </w:tc>
        <w:tc>
          <w:tcPr>
            <w:tcW w:w="847" w:type="pct"/>
          </w:tcPr>
          <w:p w14:paraId="652DF1D8" w14:textId="436CD6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38.101-1: 4 Rx support for n104</w:t>
            </w:r>
          </w:p>
        </w:tc>
        <w:tc>
          <w:tcPr>
            <w:tcW w:w="477" w:type="pct"/>
          </w:tcPr>
          <w:p w14:paraId="2EA3CDED" w14:textId="417594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D1FCA7F" w14:textId="56D870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7A85C54" w14:textId="484E94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1245</w:t>
            </w:r>
          </w:p>
        </w:tc>
        <w:tc>
          <w:tcPr>
            <w:tcW w:w="294" w:type="pct"/>
          </w:tcPr>
          <w:p w14:paraId="00EAD577" w14:textId="0992E34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C0BECA1" w14:textId="632627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081B163" w14:textId="49BB05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A7EDA31" w14:textId="26C46E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NR_6GHz-Core</w:t>
            </w:r>
          </w:p>
        </w:tc>
        <w:tc>
          <w:tcPr>
            <w:tcW w:w="408" w:type="pct"/>
          </w:tcPr>
          <w:p w14:paraId="3F853842" w14:textId="58C70B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9F2D665" w14:textId="77777777" w:rsidTr="00771314">
        <w:tc>
          <w:tcPr>
            <w:tcW w:w="587" w:type="pct"/>
          </w:tcPr>
          <w:p w14:paraId="0A43F54A" w14:textId="44178B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R4-2219197</w:t>
            </w:r>
          </w:p>
        </w:tc>
        <w:tc>
          <w:tcPr>
            <w:tcW w:w="847" w:type="pct"/>
          </w:tcPr>
          <w:p w14:paraId="6C25DC84" w14:textId="565A15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the HigherPowerLimitCADC and powerClassPerBand IE</w:t>
            </w:r>
          </w:p>
        </w:tc>
        <w:tc>
          <w:tcPr>
            <w:tcW w:w="477" w:type="pct"/>
          </w:tcPr>
          <w:p w14:paraId="03899C7B" w14:textId="59024D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5144DD25" w14:textId="4872A1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9E4B2B3" w14:textId="70B359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1246</w:t>
            </w:r>
          </w:p>
        </w:tc>
        <w:tc>
          <w:tcPr>
            <w:tcW w:w="294" w:type="pct"/>
          </w:tcPr>
          <w:p w14:paraId="35A86A3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8FEF2F5" w14:textId="2B7C6F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7BB5EF9" w14:textId="5FC65F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A373240" w14:textId="5842B2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Power_Limit_CA_DC-Core</w:t>
            </w:r>
          </w:p>
        </w:tc>
        <w:tc>
          <w:tcPr>
            <w:tcW w:w="408" w:type="pct"/>
          </w:tcPr>
          <w:p w14:paraId="728F9923" w14:textId="11BE85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B05096" w14:textId="77777777" w:rsidTr="00771314">
        <w:tc>
          <w:tcPr>
            <w:tcW w:w="587" w:type="pct"/>
          </w:tcPr>
          <w:p w14:paraId="3DDD8CF7" w14:textId="27104A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R4-2219301</w:t>
            </w:r>
          </w:p>
        </w:tc>
        <w:tc>
          <w:tcPr>
            <w:tcW w:w="847" w:type="pct"/>
          </w:tcPr>
          <w:p w14:paraId="7775AA35" w14:textId="36FAAF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477" w:type="pct"/>
          </w:tcPr>
          <w:p w14:paraId="780FA238" w14:textId="4A32B8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ACF3F00" w14:textId="16E742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BB091D4" w14:textId="40EECF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1247</w:t>
            </w:r>
          </w:p>
        </w:tc>
        <w:tc>
          <w:tcPr>
            <w:tcW w:w="294" w:type="pct"/>
          </w:tcPr>
          <w:p w14:paraId="4FD7600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48B1F72" w14:textId="24940D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8420F6A" w14:textId="5ED0EE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956156C" w14:textId="105FE5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NR_CADC_R18_yBDL_xBUL</w:t>
            </w:r>
          </w:p>
        </w:tc>
        <w:tc>
          <w:tcPr>
            <w:tcW w:w="408" w:type="pct"/>
          </w:tcPr>
          <w:p w14:paraId="5680A7C0" w14:textId="49E94E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9FE8903" w14:textId="77777777" w:rsidTr="00771314">
        <w:tc>
          <w:tcPr>
            <w:tcW w:w="587" w:type="pct"/>
          </w:tcPr>
          <w:p w14:paraId="23A70F4C" w14:textId="74DB11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R4-2219216</w:t>
            </w:r>
          </w:p>
        </w:tc>
        <w:tc>
          <w:tcPr>
            <w:tcW w:w="847" w:type="pct"/>
          </w:tcPr>
          <w:p w14:paraId="5B0298EB" w14:textId="133D49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477" w:type="pct"/>
          </w:tcPr>
          <w:p w14:paraId="0DB16610" w14:textId="314445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69A51C7F" w14:textId="2325D4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E43262D" w14:textId="7D46E9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1248</w:t>
            </w:r>
          </w:p>
        </w:tc>
        <w:tc>
          <w:tcPr>
            <w:tcW w:w="294" w:type="pct"/>
          </w:tcPr>
          <w:p w14:paraId="711C77B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29B2EB" w14:textId="246758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6C1E2ED" w14:textId="2BA83F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72B53D3" w14:textId="708EB9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408" w:type="pct"/>
          </w:tcPr>
          <w:p w14:paraId="443B8232" w14:textId="2E80F2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732CE2" w14:textId="77777777" w:rsidTr="00771314">
        <w:tc>
          <w:tcPr>
            <w:tcW w:w="587" w:type="pct"/>
          </w:tcPr>
          <w:p w14:paraId="087135C5" w14:textId="7D8D96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R4-2219387</w:t>
            </w:r>
          </w:p>
        </w:tc>
        <w:tc>
          <w:tcPr>
            <w:tcW w:w="847" w:type="pct"/>
          </w:tcPr>
          <w:p w14:paraId="7A28692E" w14:textId="3BD349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TS38.101-1 Add HPUE configurations for intra-band CA supported in R16 spec</w:t>
            </w:r>
          </w:p>
        </w:tc>
        <w:tc>
          <w:tcPr>
            <w:tcW w:w="477" w:type="pct"/>
          </w:tcPr>
          <w:p w14:paraId="7B5806C3" w14:textId="33A633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Huawei,HiSilicon</w:t>
            </w:r>
          </w:p>
        </w:tc>
        <w:tc>
          <w:tcPr>
            <w:tcW w:w="459" w:type="pct"/>
          </w:tcPr>
          <w:p w14:paraId="7B086D2F" w14:textId="0A04C7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D519824" w14:textId="7465F7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1249</w:t>
            </w:r>
          </w:p>
        </w:tc>
        <w:tc>
          <w:tcPr>
            <w:tcW w:w="294" w:type="pct"/>
          </w:tcPr>
          <w:p w14:paraId="0E465E7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CA3D134" w14:textId="06CE21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39D9207" w14:textId="2CD845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EF80416" w14:textId="7FF2DB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408" w:type="pct"/>
          </w:tcPr>
          <w:p w14:paraId="0BC1AF6A" w14:textId="22CA14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301BB22" w14:textId="77777777" w:rsidTr="00771314">
        <w:tc>
          <w:tcPr>
            <w:tcW w:w="587" w:type="pct"/>
          </w:tcPr>
          <w:p w14:paraId="323CEB94" w14:textId="5474E5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R4-2219390</w:t>
            </w:r>
          </w:p>
        </w:tc>
        <w:tc>
          <w:tcPr>
            <w:tcW w:w="847" w:type="pct"/>
          </w:tcPr>
          <w:p w14:paraId="662666AD" w14:textId="238B1F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on TS38.101-1 Addition of intra-band CA Combinations with PC2 and PC1.5</w:t>
            </w:r>
          </w:p>
        </w:tc>
        <w:tc>
          <w:tcPr>
            <w:tcW w:w="477" w:type="pct"/>
          </w:tcPr>
          <w:p w14:paraId="6A3DF9D9" w14:textId="2B43DF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Huawei,HiSilicon</w:t>
            </w:r>
          </w:p>
        </w:tc>
        <w:tc>
          <w:tcPr>
            <w:tcW w:w="459" w:type="pct"/>
          </w:tcPr>
          <w:p w14:paraId="66A6F576" w14:textId="65DFD4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E23A4D5" w14:textId="56E84C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1250</w:t>
            </w:r>
          </w:p>
        </w:tc>
        <w:tc>
          <w:tcPr>
            <w:tcW w:w="294" w:type="pct"/>
          </w:tcPr>
          <w:p w14:paraId="2877479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3030969" w14:textId="28D088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68CBD8A" w14:textId="630A5E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0501A0D" w14:textId="1FD33F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HPUE_NR_FR1_TDD_intra_CA_R18</w:t>
            </w:r>
          </w:p>
        </w:tc>
        <w:tc>
          <w:tcPr>
            <w:tcW w:w="408" w:type="pct"/>
          </w:tcPr>
          <w:p w14:paraId="1C0410B5" w14:textId="062F35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2DE78B5" w14:textId="77777777" w:rsidTr="00771314">
        <w:tc>
          <w:tcPr>
            <w:tcW w:w="587" w:type="pct"/>
          </w:tcPr>
          <w:p w14:paraId="18F6F13C" w14:textId="4BC972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R4-2219423</w:t>
            </w:r>
          </w:p>
        </w:tc>
        <w:tc>
          <w:tcPr>
            <w:tcW w:w="847" w:type="pct"/>
          </w:tcPr>
          <w:p w14:paraId="549137FB" w14:textId="0A349B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 xml:space="preserve">CR for corrections on Rel-17 band combinations in TS38.101-1 </w:t>
            </w:r>
          </w:p>
        </w:tc>
        <w:tc>
          <w:tcPr>
            <w:tcW w:w="477" w:type="pct"/>
          </w:tcPr>
          <w:p w14:paraId="621D6B77" w14:textId="1F4A98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</w:t>
            </w:r>
          </w:p>
        </w:tc>
        <w:tc>
          <w:tcPr>
            <w:tcW w:w="459" w:type="pct"/>
          </w:tcPr>
          <w:p w14:paraId="1DB09D22" w14:textId="0BD52F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B88E038" w14:textId="0C7982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1251</w:t>
            </w:r>
          </w:p>
        </w:tc>
        <w:tc>
          <w:tcPr>
            <w:tcW w:w="294" w:type="pct"/>
          </w:tcPr>
          <w:p w14:paraId="6D0E870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5F0AB5" w14:textId="2CA062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62AA2A4" w14:textId="1FF8BF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CAE1BBB" w14:textId="24DE59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3E6AD0F1" w14:textId="012D43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1E60E33" w14:textId="77777777" w:rsidTr="00771314">
        <w:tc>
          <w:tcPr>
            <w:tcW w:w="587" w:type="pct"/>
          </w:tcPr>
          <w:p w14:paraId="533FB17B" w14:textId="01BB98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R4-2220592</w:t>
            </w:r>
          </w:p>
        </w:tc>
        <w:tc>
          <w:tcPr>
            <w:tcW w:w="847" w:type="pct"/>
          </w:tcPr>
          <w:p w14:paraId="4D88A5B5" w14:textId="14E424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corrections on Rel-17 band combinations in TS38.101-1</w:t>
            </w:r>
          </w:p>
        </w:tc>
        <w:tc>
          <w:tcPr>
            <w:tcW w:w="477" w:type="pct"/>
          </w:tcPr>
          <w:p w14:paraId="0E49EB6C" w14:textId="0F4842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</w:t>
            </w:r>
          </w:p>
        </w:tc>
        <w:tc>
          <w:tcPr>
            <w:tcW w:w="459" w:type="pct"/>
          </w:tcPr>
          <w:p w14:paraId="44D93978" w14:textId="621D74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C7E8303" w14:textId="1F0F33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1251</w:t>
            </w:r>
          </w:p>
        </w:tc>
        <w:tc>
          <w:tcPr>
            <w:tcW w:w="294" w:type="pct"/>
          </w:tcPr>
          <w:p w14:paraId="7C7502CC" w14:textId="254602D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FF93DDA" w14:textId="09E81C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7C6A3D9" w14:textId="28AB28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A887287" w14:textId="49487B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0F9E95D0" w14:textId="7CBDF2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7002390" w14:textId="77777777" w:rsidTr="00771314">
        <w:tc>
          <w:tcPr>
            <w:tcW w:w="587" w:type="pct"/>
          </w:tcPr>
          <w:p w14:paraId="52AA74FD" w14:textId="1B6113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R4-2219471</w:t>
            </w:r>
          </w:p>
        </w:tc>
        <w:tc>
          <w:tcPr>
            <w:tcW w:w="847" w:type="pct"/>
          </w:tcPr>
          <w:p w14:paraId="7056E81F" w14:textId="763799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 on removing ambiguity in CA MPR definition</w:t>
            </w:r>
          </w:p>
        </w:tc>
        <w:tc>
          <w:tcPr>
            <w:tcW w:w="477" w:type="pct"/>
          </w:tcPr>
          <w:p w14:paraId="5113E1C6" w14:textId="4DFE4F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Inc.</w:t>
            </w:r>
          </w:p>
        </w:tc>
        <w:tc>
          <w:tcPr>
            <w:tcW w:w="459" w:type="pct"/>
          </w:tcPr>
          <w:p w14:paraId="02C95428" w14:textId="3030CD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0AE333D" w14:textId="5B5660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1252</w:t>
            </w:r>
          </w:p>
        </w:tc>
        <w:tc>
          <w:tcPr>
            <w:tcW w:w="294" w:type="pct"/>
          </w:tcPr>
          <w:p w14:paraId="35F0613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CD377C" w14:textId="1BC366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8D680F7" w14:textId="324E95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81E534D" w14:textId="0BBD34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NR_RF_FR1-Core</w:t>
            </w:r>
          </w:p>
        </w:tc>
        <w:tc>
          <w:tcPr>
            <w:tcW w:w="408" w:type="pct"/>
          </w:tcPr>
          <w:p w14:paraId="3E6EAD6E" w14:textId="74909D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B043EA4" w14:textId="77777777" w:rsidTr="00771314">
        <w:tc>
          <w:tcPr>
            <w:tcW w:w="587" w:type="pct"/>
          </w:tcPr>
          <w:p w14:paraId="68232637" w14:textId="4CE3F9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R4-2220570</w:t>
            </w:r>
          </w:p>
        </w:tc>
        <w:tc>
          <w:tcPr>
            <w:tcW w:w="847" w:type="pct"/>
          </w:tcPr>
          <w:p w14:paraId="277DFCE6" w14:textId="60F556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 on removing ambiguity in CA MPR definition</w:t>
            </w:r>
          </w:p>
        </w:tc>
        <w:tc>
          <w:tcPr>
            <w:tcW w:w="477" w:type="pct"/>
          </w:tcPr>
          <w:p w14:paraId="275BD321" w14:textId="3F013D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Inc.</w:t>
            </w:r>
          </w:p>
        </w:tc>
        <w:tc>
          <w:tcPr>
            <w:tcW w:w="459" w:type="pct"/>
          </w:tcPr>
          <w:p w14:paraId="08BF6F16" w14:textId="2DA086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3154728" w14:textId="02466F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1252</w:t>
            </w:r>
          </w:p>
        </w:tc>
        <w:tc>
          <w:tcPr>
            <w:tcW w:w="294" w:type="pct"/>
          </w:tcPr>
          <w:p w14:paraId="52578ACB" w14:textId="633B5D0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3746F9B" w14:textId="776C4A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4EA4954" w14:textId="108558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B0BE1F3" w14:textId="66A3CD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NR_RF_FR1-Core</w:t>
            </w:r>
          </w:p>
        </w:tc>
        <w:tc>
          <w:tcPr>
            <w:tcW w:w="408" w:type="pct"/>
          </w:tcPr>
          <w:p w14:paraId="21E7F73A" w14:textId="351745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BAF42D7" w14:textId="77777777" w:rsidTr="00771314">
        <w:tc>
          <w:tcPr>
            <w:tcW w:w="587" w:type="pct"/>
          </w:tcPr>
          <w:p w14:paraId="7E8A9BBC" w14:textId="7DA3F0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R4-2220817</w:t>
            </w:r>
          </w:p>
        </w:tc>
        <w:tc>
          <w:tcPr>
            <w:tcW w:w="847" w:type="pct"/>
          </w:tcPr>
          <w:p w14:paraId="26857415" w14:textId="155D63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 on removing ambiguity in CA MPR definition</w:t>
            </w:r>
          </w:p>
        </w:tc>
        <w:tc>
          <w:tcPr>
            <w:tcW w:w="477" w:type="pct"/>
          </w:tcPr>
          <w:p w14:paraId="68C31BF9" w14:textId="3AB645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Inc.</w:t>
            </w:r>
          </w:p>
        </w:tc>
        <w:tc>
          <w:tcPr>
            <w:tcW w:w="459" w:type="pct"/>
          </w:tcPr>
          <w:p w14:paraId="20151133" w14:textId="7D924D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341A106" w14:textId="70C722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1252</w:t>
            </w:r>
          </w:p>
        </w:tc>
        <w:tc>
          <w:tcPr>
            <w:tcW w:w="294" w:type="pct"/>
          </w:tcPr>
          <w:p w14:paraId="67CB58AA" w14:textId="2294B31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7F156AC3" w14:textId="3DA792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3ADC874" w14:textId="60A989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CEFEFAB" w14:textId="6313E4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NR_RF_FR1-Core</w:t>
            </w:r>
          </w:p>
        </w:tc>
        <w:tc>
          <w:tcPr>
            <w:tcW w:w="408" w:type="pct"/>
          </w:tcPr>
          <w:p w14:paraId="4BCA51C1" w14:textId="0D3F56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8FD1DE8" w14:textId="77777777" w:rsidTr="00771314">
        <w:tc>
          <w:tcPr>
            <w:tcW w:w="587" w:type="pct"/>
          </w:tcPr>
          <w:p w14:paraId="6A678404" w14:textId="41711D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R4-2219472</w:t>
            </w:r>
          </w:p>
        </w:tc>
        <w:tc>
          <w:tcPr>
            <w:tcW w:w="847" w:type="pct"/>
          </w:tcPr>
          <w:p w14:paraId="20408783" w14:textId="2B83D2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38.101-1 on removing ambiguity in CA MPR definition</w:t>
            </w:r>
          </w:p>
        </w:tc>
        <w:tc>
          <w:tcPr>
            <w:tcW w:w="477" w:type="pct"/>
          </w:tcPr>
          <w:p w14:paraId="669B824E" w14:textId="7B33CB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Inc.</w:t>
            </w:r>
          </w:p>
        </w:tc>
        <w:tc>
          <w:tcPr>
            <w:tcW w:w="459" w:type="pct"/>
          </w:tcPr>
          <w:p w14:paraId="76E2E2BE" w14:textId="0D0BCD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9218F40" w14:textId="18C631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1253</w:t>
            </w:r>
          </w:p>
        </w:tc>
        <w:tc>
          <w:tcPr>
            <w:tcW w:w="294" w:type="pct"/>
          </w:tcPr>
          <w:p w14:paraId="178190C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09ACB06" w14:textId="066519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D6B84A4" w14:textId="6F95A0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0CC4ACB" w14:textId="5A3121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NR_RF_FR1-Core</w:t>
            </w:r>
          </w:p>
        </w:tc>
        <w:tc>
          <w:tcPr>
            <w:tcW w:w="408" w:type="pct"/>
          </w:tcPr>
          <w:p w14:paraId="085DFE9A" w14:textId="29CE92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A7528AA" w14:textId="77777777" w:rsidTr="00771314">
        <w:tc>
          <w:tcPr>
            <w:tcW w:w="587" w:type="pct"/>
          </w:tcPr>
          <w:p w14:paraId="7EE12270" w14:textId="2BA5E0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R4-2219491</w:t>
            </w:r>
          </w:p>
        </w:tc>
        <w:tc>
          <w:tcPr>
            <w:tcW w:w="847" w:type="pct"/>
          </w:tcPr>
          <w:p w14:paraId="1DF3315A" w14:textId="15A9C5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38.101-1: introduce UL MIMO configurations for band n40</w:t>
            </w:r>
          </w:p>
        </w:tc>
        <w:tc>
          <w:tcPr>
            <w:tcW w:w="477" w:type="pct"/>
          </w:tcPr>
          <w:p w14:paraId="15B91D8B" w14:textId="2D090D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9AF1AC9" w14:textId="4F5A5B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4DA38130" w14:textId="58705A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1254</w:t>
            </w:r>
          </w:p>
        </w:tc>
        <w:tc>
          <w:tcPr>
            <w:tcW w:w="294" w:type="pct"/>
          </w:tcPr>
          <w:p w14:paraId="149FE52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52602E5" w14:textId="695463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E49F837" w14:textId="6571D4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6C41478" w14:textId="5AF956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NR_bands_UL_MIMO_PC3_R17-Core</w:t>
            </w:r>
          </w:p>
        </w:tc>
        <w:tc>
          <w:tcPr>
            <w:tcW w:w="408" w:type="pct"/>
          </w:tcPr>
          <w:p w14:paraId="0B522C2B" w14:textId="2A8101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B88CC0B" w14:textId="77777777" w:rsidTr="00771314">
        <w:tc>
          <w:tcPr>
            <w:tcW w:w="587" w:type="pct"/>
          </w:tcPr>
          <w:p w14:paraId="4D3248F2" w14:textId="5A08B0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R4-2219493</w:t>
            </w:r>
          </w:p>
        </w:tc>
        <w:tc>
          <w:tcPr>
            <w:tcW w:w="847" w:type="pct"/>
          </w:tcPr>
          <w:p w14:paraId="1D25392B" w14:textId="1A79CD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38.101-1 introduce UL MIMO configurations for Rel-18</w:t>
            </w:r>
          </w:p>
        </w:tc>
        <w:tc>
          <w:tcPr>
            <w:tcW w:w="477" w:type="pct"/>
          </w:tcPr>
          <w:p w14:paraId="380EE483" w14:textId="4DDE8B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2E6150C7" w14:textId="6D89CF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664BE4E" w14:textId="5AFBE0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1255</w:t>
            </w:r>
          </w:p>
        </w:tc>
        <w:tc>
          <w:tcPr>
            <w:tcW w:w="294" w:type="pct"/>
          </w:tcPr>
          <w:p w14:paraId="41E5924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295C67" w14:textId="0BDF15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0CA8E26" w14:textId="0854AB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5BBFA28" w14:textId="3346E6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NR_bands_UL_MIMO_R18</w:t>
            </w:r>
          </w:p>
        </w:tc>
        <w:tc>
          <w:tcPr>
            <w:tcW w:w="408" w:type="pct"/>
          </w:tcPr>
          <w:p w14:paraId="5778ACC4" w14:textId="41F8C9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7B0E152" w14:textId="77777777" w:rsidTr="00771314">
        <w:tc>
          <w:tcPr>
            <w:tcW w:w="587" w:type="pct"/>
          </w:tcPr>
          <w:p w14:paraId="251452E7" w14:textId="57C0F7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R4-2219566</w:t>
            </w:r>
          </w:p>
        </w:tc>
        <w:tc>
          <w:tcPr>
            <w:tcW w:w="847" w:type="pct"/>
          </w:tcPr>
          <w:p w14:paraId="17BD32C6" w14:textId="20D78B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477" w:type="pct"/>
          </w:tcPr>
          <w:p w14:paraId="50519B03" w14:textId="080549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5B4AE0F" w14:textId="4DDCB3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F866BD6" w14:textId="26E9B3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1256</w:t>
            </w:r>
          </w:p>
        </w:tc>
        <w:tc>
          <w:tcPr>
            <w:tcW w:w="294" w:type="pct"/>
          </w:tcPr>
          <w:p w14:paraId="42E3CA4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7D40852" w14:textId="6E8CD0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C4FF54C" w14:textId="2B36B6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28257B4" w14:textId="6D029B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NR_SUL_combos_R18-Core</w:t>
            </w:r>
          </w:p>
        </w:tc>
        <w:tc>
          <w:tcPr>
            <w:tcW w:w="408" w:type="pct"/>
          </w:tcPr>
          <w:p w14:paraId="5D6B47DD" w14:textId="1818D2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C787C2F" w14:textId="77777777" w:rsidTr="00771314">
        <w:tc>
          <w:tcPr>
            <w:tcW w:w="587" w:type="pct"/>
          </w:tcPr>
          <w:p w14:paraId="11FC62C9" w14:textId="2540DA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R4-2219586</w:t>
            </w:r>
          </w:p>
        </w:tc>
        <w:tc>
          <w:tcPr>
            <w:tcW w:w="847" w:type="pct"/>
          </w:tcPr>
          <w:p w14:paraId="1A667E68" w14:textId="4402F9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CR on introduction of FR1 CA DC location reporting</w:t>
            </w:r>
          </w:p>
        </w:tc>
        <w:tc>
          <w:tcPr>
            <w:tcW w:w="477" w:type="pct"/>
          </w:tcPr>
          <w:p w14:paraId="690C16E6" w14:textId="41338B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0FD75B76" w14:textId="718022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3DC728A" w14:textId="5BC912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1257</w:t>
            </w:r>
          </w:p>
        </w:tc>
        <w:tc>
          <w:tcPr>
            <w:tcW w:w="294" w:type="pct"/>
          </w:tcPr>
          <w:p w14:paraId="4B230C9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AA62139" w14:textId="4BCFE7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55358F" w14:textId="0202E0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9F4B572" w14:textId="436491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4BE1B20D" w14:textId="0436F0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7A148875" w14:textId="77777777" w:rsidTr="00771314">
        <w:tc>
          <w:tcPr>
            <w:tcW w:w="587" w:type="pct"/>
          </w:tcPr>
          <w:p w14:paraId="2F3B1D31" w14:textId="00C3DA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R4-2219605</w:t>
            </w:r>
          </w:p>
        </w:tc>
        <w:tc>
          <w:tcPr>
            <w:tcW w:w="847" w:type="pct"/>
          </w:tcPr>
          <w:p w14:paraId="09DBA943" w14:textId="74A907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 to improve the NS mapping for intra-band UL CA (R16)</w:t>
            </w:r>
          </w:p>
        </w:tc>
        <w:tc>
          <w:tcPr>
            <w:tcW w:w="477" w:type="pct"/>
          </w:tcPr>
          <w:p w14:paraId="4AF91541" w14:textId="139270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0B13501" w14:textId="73DFB0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94B51C3" w14:textId="67944B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1258</w:t>
            </w:r>
          </w:p>
        </w:tc>
        <w:tc>
          <w:tcPr>
            <w:tcW w:w="294" w:type="pct"/>
          </w:tcPr>
          <w:p w14:paraId="198C7CF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DA38C8A" w14:textId="3F186C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6535E6D" w14:textId="270B6E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75A62B4" w14:textId="7CA07E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NR_RF_FR1-Core</w:t>
            </w:r>
          </w:p>
        </w:tc>
        <w:tc>
          <w:tcPr>
            <w:tcW w:w="408" w:type="pct"/>
          </w:tcPr>
          <w:p w14:paraId="31894478" w14:textId="342EE2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7F7304C4" w14:textId="77777777" w:rsidTr="00771314">
        <w:tc>
          <w:tcPr>
            <w:tcW w:w="587" w:type="pct"/>
          </w:tcPr>
          <w:p w14:paraId="5B9EA3CB" w14:textId="7A8ADC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R4-2219606</w:t>
            </w:r>
          </w:p>
        </w:tc>
        <w:tc>
          <w:tcPr>
            <w:tcW w:w="847" w:type="pct"/>
          </w:tcPr>
          <w:p w14:paraId="6FFE7D08" w14:textId="3C35FF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38.101-1 to improve the NS mapping for intra-band UL CA (R17)</w:t>
            </w:r>
          </w:p>
        </w:tc>
        <w:tc>
          <w:tcPr>
            <w:tcW w:w="477" w:type="pct"/>
          </w:tcPr>
          <w:p w14:paraId="110F9764" w14:textId="7E84D4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E2F97FE" w14:textId="48D37E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2E6BBC0" w14:textId="74B16D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1259</w:t>
            </w:r>
          </w:p>
        </w:tc>
        <w:tc>
          <w:tcPr>
            <w:tcW w:w="294" w:type="pct"/>
          </w:tcPr>
          <w:p w14:paraId="08BD6B6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5CD054F" w14:textId="55B450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55193D3" w14:textId="017C2E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5A0BD40" w14:textId="14030E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NR_RF_FR1-Core</w:t>
            </w:r>
          </w:p>
        </w:tc>
        <w:tc>
          <w:tcPr>
            <w:tcW w:w="408" w:type="pct"/>
          </w:tcPr>
          <w:p w14:paraId="2289118D" w14:textId="546020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C69304E" w14:textId="77777777" w:rsidTr="00771314">
        <w:tc>
          <w:tcPr>
            <w:tcW w:w="587" w:type="pct"/>
          </w:tcPr>
          <w:p w14:paraId="2F62BC8A" w14:textId="1A6F0F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R4-2219688</w:t>
            </w:r>
          </w:p>
        </w:tc>
        <w:tc>
          <w:tcPr>
            <w:tcW w:w="847" w:type="pct"/>
          </w:tcPr>
          <w:p w14:paraId="79E7C189" w14:textId="31B0BD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Pemax definition R16</w:t>
            </w:r>
          </w:p>
        </w:tc>
        <w:tc>
          <w:tcPr>
            <w:tcW w:w="477" w:type="pct"/>
          </w:tcPr>
          <w:p w14:paraId="4AF8A8F1" w14:textId="645D8C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40760F46" w14:textId="73D1A9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C34D596" w14:textId="4D71E5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1260</w:t>
            </w:r>
          </w:p>
        </w:tc>
        <w:tc>
          <w:tcPr>
            <w:tcW w:w="294" w:type="pct"/>
          </w:tcPr>
          <w:p w14:paraId="61F2973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29FC38A" w14:textId="257BAD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61D6591" w14:textId="14BA75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0CE3CC0" w14:textId="50372C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5G_V2X_NRSL-Core</w:t>
            </w:r>
          </w:p>
        </w:tc>
        <w:tc>
          <w:tcPr>
            <w:tcW w:w="408" w:type="pct"/>
          </w:tcPr>
          <w:p w14:paraId="22FD59C2" w14:textId="6FAFAE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6D1A34CB" w14:textId="77777777" w:rsidTr="00771314">
        <w:tc>
          <w:tcPr>
            <w:tcW w:w="587" w:type="pct"/>
          </w:tcPr>
          <w:p w14:paraId="3289C5B0" w14:textId="216843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R4-2219689</w:t>
            </w:r>
          </w:p>
        </w:tc>
        <w:tc>
          <w:tcPr>
            <w:tcW w:w="847" w:type="pct"/>
          </w:tcPr>
          <w:p w14:paraId="6A71B8A4" w14:textId="37F2C4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Pemax definition R17</w:t>
            </w:r>
          </w:p>
        </w:tc>
        <w:tc>
          <w:tcPr>
            <w:tcW w:w="477" w:type="pct"/>
          </w:tcPr>
          <w:p w14:paraId="27C56543" w14:textId="7768EF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5ACA9494" w14:textId="0FC00B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8B2D86B" w14:textId="558902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1261</w:t>
            </w:r>
          </w:p>
        </w:tc>
        <w:tc>
          <w:tcPr>
            <w:tcW w:w="294" w:type="pct"/>
          </w:tcPr>
          <w:p w14:paraId="702554D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33593E0" w14:textId="0422C1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976E04E" w14:textId="446F5A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087C158" w14:textId="7EE1A8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5G_V2X_NRSL-Core</w:t>
            </w:r>
          </w:p>
        </w:tc>
        <w:tc>
          <w:tcPr>
            <w:tcW w:w="408" w:type="pct"/>
          </w:tcPr>
          <w:p w14:paraId="7310F880" w14:textId="320896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5BA8167C" w14:textId="77777777" w:rsidTr="00771314">
        <w:tc>
          <w:tcPr>
            <w:tcW w:w="587" w:type="pct"/>
          </w:tcPr>
          <w:p w14:paraId="20D7C149" w14:textId="5A737A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R4-2219692</w:t>
            </w:r>
          </w:p>
        </w:tc>
        <w:tc>
          <w:tcPr>
            <w:tcW w:w="847" w:type="pct"/>
          </w:tcPr>
          <w:p w14:paraId="101ED647" w14:textId="1B303A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TS38.101-1 R17 Re-construct NR-U clause structure and introduce missing requirements</w:t>
            </w:r>
          </w:p>
        </w:tc>
        <w:tc>
          <w:tcPr>
            <w:tcW w:w="477" w:type="pct"/>
          </w:tcPr>
          <w:p w14:paraId="0A0F2395" w14:textId="2444EA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Skyworks Solutions Inc., ZTE Corporation</w:t>
            </w:r>
          </w:p>
        </w:tc>
        <w:tc>
          <w:tcPr>
            <w:tcW w:w="459" w:type="pct"/>
          </w:tcPr>
          <w:p w14:paraId="01D4D10B" w14:textId="02D9B8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C64322A" w14:textId="7598A6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1262</w:t>
            </w:r>
          </w:p>
        </w:tc>
        <w:tc>
          <w:tcPr>
            <w:tcW w:w="294" w:type="pct"/>
          </w:tcPr>
          <w:p w14:paraId="0AE564A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D543583" w14:textId="7C2C08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295B550" w14:textId="4040CD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5985EC" w14:textId="111C71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NR_6GHz_unlic_full</w:t>
            </w:r>
          </w:p>
        </w:tc>
        <w:tc>
          <w:tcPr>
            <w:tcW w:w="408" w:type="pct"/>
          </w:tcPr>
          <w:p w14:paraId="797369A0" w14:textId="0B326C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559F6B4" w14:textId="77777777" w:rsidTr="00771314">
        <w:tc>
          <w:tcPr>
            <w:tcW w:w="587" w:type="pct"/>
          </w:tcPr>
          <w:p w14:paraId="2EFC228B" w14:textId="375A11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R4-2220527</w:t>
            </w:r>
          </w:p>
        </w:tc>
        <w:tc>
          <w:tcPr>
            <w:tcW w:w="847" w:type="pct"/>
          </w:tcPr>
          <w:p w14:paraId="19C5EC64" w14:textId="15512D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TS38.101-1 R17 Re-construct NR-U clause structure and introduce missing requirements</w:t>
            </w:r>
          </w:p>
        </w:tc>
        <w:tc>
          <w:tcPr>
            <w:tcW w:w="477" w:type="pct"/>
          </w:tcPr>
          <w:p w14:paraId="590A6D27" w14:textId="6649B9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Skyworks Solutions Inc., ZTE Corporation</w:t>
            </w:r>
          </w:p>
        </w:tc>
        <w:tc>
          <w:tcPr>
            <w:tcW w:w="459" w:type="pct"/>
          </w:tcPr>
          <w:p w14:paraId="000A4D2F" w14:textId="357132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63FB9A6" w14:textId="52BD2A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1262</w:t>
            </w:r>
          </w:p>
        </w:tc>
        <w:tc>
          <w:tcPr>
            <w:tcW w:w="294" w:type="pct"/>
          </w:tcPr>
          <w:p w14:paraId="75C1EA46" w14:textId="3E2500A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B456628" w14:textId="2C9784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06CE792" w14:textId="4BD251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FC9A1E" w14:textId="5E8051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NR_6GHz_unlic_full</w:t>
            </w:r>
          </w:p>
        </w:tc>
        <w:tc>
          <w:tcPr>
            <w:tcW w:w="408" w:type="pct"/>
          </w:tcPr>
          <w:p w14:paraId="51B12EB7" w14:textId="7BB28B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68A671C" w14:textId="77777777" w:rsidTr="00771314">
        <w:tc>
          <w:tcPr>
            <w:tcW w:w="587" w:type="pct"/>
          </w:tcPr>
          <w:p w14:paraId="51B76940" w14:textId="16A28A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R4-2219698</w:t>
            </w:r>
          </w:p>
        </w:tc>
        <w:tc>
          <w:tcPr>
            <w:tcW w:w="847" w:type="pct"/>
          </w:tcPr>
          <w:p w14:paraId="044D9CB0" w14:textId="74B35D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TS38.101-1 R17 Corrections to Cross-band isolation and Rx harmonic mixing MSD</w:t>
            </w:r>
          </w:p>
        </w:tc>
        <w:tc>
          <w:tcPr>
            <w:tcW w:w="477" w:type="pct"/>
          </w:tcPr>
          <w:p w14:paraId="3080B6A6" w14:textId="201B68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Skyworks Solutions Inc., ZTE Corporation</w:t>
            </w:r>
          </w:p>
        </w:tc>
        <w:tc>
          <w:tcPr>
            <w:tcW w:w="459" w:type="pct"/>
          </w:tcPr>
          <w:p w14:paraId="54EBC64F" w14:textId="567F9C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423B3E4" w14:textId="789AA6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1263</w:t>
            </w:r>
          </w:p>
        </w:tc>
        <w:tc>
          <w:tcPr>
            <w:tcW w:w="294" w:type="pct"/>
          </w:tcPr>
          <w:p w14:paraId="18B920F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131CC24" w14:textId="5FEFBF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E714DF4" w14:textId="0BA490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BC8716B" w14:textId="434BE8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73B3DF4C" w14:textId="5226CC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DEAFF37" w14:textId="77777777" w:rsidTr="00771314">
        <w:tc>
          <w:tcPr>
            <w:tcW w:w="587" w:type="pct"/>
          </w:tcPr>
          <w:p w14:paraId="3B1B1D98" w14:textId="0B4DA7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R4-2220528</w:t>
            </w:r>
          </w:p>
        </w:tc>
        <w:tc>
          <w:tcPr>
            <w:tcW w:w="847" w:type="pct"/>
          </w:tcPr>
          <w:p w14:paraId="1A4B1109" w14:textId="3D307C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TS38.101-1 R17 Corrections to Cross-band isolation and Rx harmonic mixing MSD</w:t>
            </w:r>
          </w:p>
        </w:tc>
        <w:tc>
          <w:tcPr>
            <w:tcW w:w="477" w:type="pct"/>
          </w:tcPr>
          <w:p w14:paraId="4CD93E51" w14:textId="082709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Skyworks Solutions Inc., ZTE Corporation</w:t>
            </w:r>
          </w:p>
        </w:tc>
        <w:tc>
          <w:tcPr>
            <w:tcW w:w="459" w:type="pct"/>
          </w:tcPr>
          <w:p w14:paraId="45387E2B" w14:textId="5C9CFE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34D222C" w14:textId="0DE051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1263</w:t>
            </w:r>
          </w:p>
        </w:tc>
        <w:tc>
          <w:tcPr>
            <w:tcW w:w="294" w:type="pct"/>
          </w:tcPr>
          <w:p w14:paraId="6124B0B3" w14:textId="719644FE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79B9E24" w14:textId="2CE1BF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80EA020" w14:textId="6B8916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421A552" w14:textId="05211D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9D00F63" w14:textId="626E5F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B5434A2" w14:textId="77777777" w:rsidTr="00771314">
        <w:tc>
          <w:tcPr>
            <w:tcW w:w="587" w:type="pct"/>
          </w:tcPr>
          <w:p w14:paraId="563FDA33" w14:textId="5873EC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R4-2219764</w:t>
            </w:r>
          </w:p>
        </w:tc>
        <w:tc>
          <w:tcPr>
            <w:tcW w:w="847" w:type="pct"/>
          </w:tcPr>
          <w:p w14:paraId="6AA2B0AA" w14:textId="723E96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477" w:type="pct"/>
          </w:tcPr>
          <w:p w14:paraId="7E60574D" w14:textId="660D7A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5102143E" w14:textId="2E1CC9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7CF5E52" w14:textId="215DEF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1264</w:t>
            </w:r>
          </w:p>
        </w:tc>
        <w:tc>
          <w:tcPr>
            <w:tcW w:w="294" w:type="pct"/>
          </w:tcPr>
          <w:p w14:paraId="49625AC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D41B98B" w14:textId="2BB158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D77F23F" w14:textId="4D945B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D95322E" w14:textId="4F80A6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408" w:type="pct"/>
          </w:tcPr>
          <w:p w14:paraId="1FB2D9A4" w14:textId="159053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32F49DE" w14:textId="77777777" w:rsidTr="00771314">
        <w:tc>
          <w:tcPr>
            <w:tcW w:w="587" w:type="pct"/>
          </w:tcPr>
          <w:p w14:paraId="122024E3" w14:textId="38319F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R4-2219777</w:t>
            </w:r>
          </w:p>
        </w:tc>
        <w:tc>
          <w:tcPr>
            <w:tcW w:w="847" w:type="pct"/>
          </w:tcPr>
          <w:p w14:paraId="7633CF9C" w14:textId="62B5EB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‘Annex G Difference of relative phase and power errors’ for FR1 UL coherent MIMO</w:t>
            </w:r>
          </w:p>
        </w:tc>
        <w:tc>
          <w:tcPr>
            <w:tcW w:w="477" w:type="pct"/>
          </w:tcPr>
          <w:p w14:paraId="3CB087E3" w14:textId="78169F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5B59DED0" w14:textId="16E839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1C5B91E" w14:textId="65F21E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1265</w:t>
            </w:r>
          </w:p>
        </w:tc>
        <w:tc>
          <w:tcPr>
            <w:tcW w:w="294" w:type="pct"/>
          </w:tcPr>
          <w:p w14:paraId="395B686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2C1DDBE" w14:textId="149415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626461B7" w14:textId="101A30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005A351" w14:textId="57C4F9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357323E" w14:textId="3A9ABA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1516B57" w14:textId="77777777" w:rsidTr="00771314">
        <w:tc>
          <w:tcPr>
            <w:tcW w:w="587" w:type="pct"/>
          </w:tcPr>
          <w:p w14:paraId="7C0D22AB" w14:textId="2B8F8F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R4-2219778</w:t>
            </w:r>
          </w:p>
        </w:tc>
        <w:tc>
          <w:tcPr>
            <w:tcW w:w="847" w:type="pct"/>
          </w:tcPr>
          <w:p w14:paraId="1EF7E499" w14:textId="3D91F8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‘Annex G Difference of relative phase and power errors’ for FR1 UL coherent MIMO</w:t>
            </w:r>
          </w:p>
        </w:tc>
        <w:tc>
          <w:tcPr>
            <w:tcW w:w="477" w:type="pct"/>
          </w:tcPr>
          <w:p w14:paraId="27097968" w14:textId="23EDA3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31834A9F" w14:textId="6EA92B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4D28650" w14:textId="6AF0D3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1266</w:t>
            </w:r>
          </w:p>
        </w:tc>
        <w:tc>
          <w:tcPr>
            <w:tcW w:w="294" w:type="pct"/>
          </w:tcPr>
          <w:p w14:paraId="6B7768A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EF6B458" w14:textId="33E3D5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971808A" w14:textId="468BE8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25D0F8A" w14:textId="0061DC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72A0011" w14:textId="45484D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C5D3C9" w14:textId="77777777" w:rsidTr="00771314">
        <w:tc>
          <w:tcPr>
            <w:tcW w:w="587" w:type="pct"/>
          </w:tcPr>
          <w:p w14:paraId="2A0893F4" w14:textId="605A7A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R4-2219779</w:t>
            </w:r>
          </w:p>
        </w:tc>
        <w:tc>
          <w:tcPr>
            <w:tcW w:w="847" w:type="pct"/>
          </w:tcPr>
          <w:p w14:paraId="2620CABD" w14:textId="0A108D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‘Annex G Difference of relative phase and power errors’ for FR1 UL coherent MIMO</w:t>
            </w:r>
          </w:p>
        </w:tc>
        <w:tc>
          <w:tcPr>
            <w:tcW w:w="477" w:type="pct"/>
          </w:tcPr>
          <w:p w14:paraId="530E78FE" w14:textId="3811D7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6D449B49" w14:textId="1F84F5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7C0638C0" w14:textId="4ABC02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1267</w:t>
            </w:r>
          </w:p>
        </w:tc>
        <w:tc>
          <w:tcPr>
            <w:tcW w:w="294" w:type="pct"/>
          </w:tcPr>
          <w:p w14:paraId="15BC1A0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40721C" w14:textId="29A850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F669301" w14:textId="392A97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D2290DD" w14:textId="31F717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21C3FBB" w14:textId="6F3C4F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9244F20" w14:textId="77777777" w:rsidTr="00771314">
        <w:tc>
          <w:tcPr>
            <w:tcW w:w="587" w:type="pct"/>
          </w:tcPr>
          <w:p w14:paraId="04D6FB1E" w14:textId="00FC85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R4-2219780</w:t>
            </w:r>
          </w:p>
        </w:tc>
        <w:tc>
          <w:tcPr>
            <w:tcW w:w="847" w:type="pct"/>
          </w:tcPr>
          <w:p w14:paraId="466C6113" w14:textId="72A5B0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38.101-1</w:t>
            </w:r>
          </w:p>
        </w:tc>
        <w:tc>
          <w:tcPr>
            <w:tcW w:w="477" w:type="pct"/>
          </w:tcPr>
          <w:p w14:paraId="46D4F210" w14:textId="59771D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725739AF" w14:textId="49A684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174CE1AB" w14:textId="14280F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1268</w:t>
            </w:r>
          </w:p>
        </w:tc>
        <w:tc>
          <w:tcPr>
            <w:tcW w:w="294" w:type="pct"/>
          </w:tcPr>
          <w:p w14:paraId="7B7A109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4DB8F42" w14:textId="5FDB10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6138A27" w14:textId="721DB8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6A7D654" w14:textId="793D61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FD63E64" w14:textId="42D122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CABEDDC" w14:textId="77777777" w:rsidTr="00771314">
        <w:tc>
          <w:tcPr>
            <w:tcW w:w="587" w:type="pct"/>
          </w:tcPr>
          <w:p w14:paraId="11DE82FE" w14:textId="2A7AEC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R4-2220858</w:t>
            </w:r>
          </w:p>
        </w:tc>
        <w:tc>
          <w:tcPr>
            <w:tcW w:w="847" w:type="pct"/>
          </w:tcPr>
          <w:p w14:paraId="20540B17" w14:textId="1EFED6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38.101-1</w:t>
            </w:r>
          </w:p>
        </w:tc>
        <w:tc>
          <w:tcPr>
            <w:tcW w:w="477" w:type="pct"/>
          </w:tcPr>
          <w:p w14:paraId="533A2967" w14:textId="317D04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79532929" w14:textId="24295C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65EF472" w14:textId="61CAC9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1268</w:t>
            </w:r>
          </w:p>
        </w:tc>
        <w:tc>
          <w:tcPr>
            <w:tcW w:w="294" w:type="pct"/>
          </w:tcPr>
          <w:p w14:paraId="03D47848" w14:textId="2149368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91724D9" w14:textId="3B9DB3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57ED3F45" w14:textId="2C09DC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3A11AE0" w14:textId="11549C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690D0EE" w14:textId="77777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0121A5C1" w14:textId="77777777" w:rsidTr="00771314">
        <w:tc>
          <w:tcPr>
            <w:tcW w:w="587" w:type="pct"/>
          </w:tcPr>
          <w:p w14:paraId="58F78B86" w14:textId="02E081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R4-2219781</w:t>
            </w:r>
          </w:p>
        </w:tc>
        <w:tc>
          <w:tcPr>
            <w:tcW w:w="847" w:type="pct"/>
          </w:tcPr>
          <w:p w14:paraId="2BB080ED" w14:textId="79E73B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38.101-1</w:t>
            </w:r>
          </w:p>
        </w:tc>
        <w:tc>
          <w:tcPr>
            <w:tcW w:w="477" w:type="pct"/>
          </w:tcPr>
          <w:p w14:paraId="2D4ED77F" w14:textId="36EBF1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44ADDCFB" w14:textId="149314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D036BB6" w14:textId="697D63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1269</w:t>
            </w:r>
          </w:p>
        </w:tc>
        <w:tc>
          <w:tcPr>
            <w:tcW w:w="294" w:type="pct"/>
          </w:tcPr>
          <w:p w14:paraId="67481FD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4FAB5E7" w14:textId="0A6877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121323D" w14:textId="64BFE6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1912766" w14:textId="30EA05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8A15AB6" w14:textId="1CE970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769B6E7" w14:textId="77777777" w:rsidTr="00771314">
        <w:tc>
          <w:tcPr>
            <w:tcW w:w="587" w:type="pct"/>
          </w:tcPr>
          <w:p w14:paraId="7E918970" w14:textId="0D9A92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R4-2219782</w:t>
            </w:r>
          </w:p>
        </w:tc>
        <w:tc>
          <w:tcPr>
            <w:tcW w:w="847" w:type="pct"/>
          </w:tcPr>
          <w:p w14:paraId="30529C6D" w14:textId="7E02CA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38.101-1</w:t>
            </w:r>
          </w:p>
        </w:tc>
        <w:tc>
          <w:tcPr>
            <w:tcW w:w="477" w:type="pct"/>
          </w:tcPr>
          <w:p w14:paraId="6C47DC7C" w14:textId="4C0EA4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1BE2678D" w14:textId="68C3D0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7AB5248" w14:textId="3B2C87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1270</w:t>
            </w:r>
          </w:p>
        </w:tc>
        <w:tc>
          <w:tcPr>
            <w:tcW w:w="294" w:type="pct"/>
          </w:tcPr>
          <w:p w14:paraId="628067A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3144C4C" w14:textId="36678D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CC00461" w14:textId="3D9B12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D74F859" w14:textId="012280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B683298" w14:textId="23ACCA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9F3A153" w14:textId="77777777" w:rsidTr="00771314">
        <w:tc>
          <w:tcPr>
            <w:tcW w:w="587" w:type="pct"/>
          </w:tcPr>
          <w:p w14:paraId="59FC7A09" w14:textId="4280C9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R4-2219803</w:t>
            </w:r>
          </w:p>
        </w:tc>
        <w:tc>
          <w:tcPr>
            <w:tcW w:w="847" w:type="pct"/>
          </w:tcPr>
          <w:p w14:paraId="45E287A8" w14:textId="61D1CA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DMRS bundling support for CA in FR1</w:t>
            </w:r>
          </w:p>
        </w:tc>
        <w:tc>
          <w:tcPr>
            <w:tcW w:w="477" w:type="pct"/>
          </w:tcPr>
          <w:p w14:paraId="1E7B1073" w14:textId="485CDB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232CC23" w14:textId="2D6E16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1CE5C0B" w14:textId="73689C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1271</w:t>
            </w:r>
          </w:p>
        </w:tc>
        <w:tc>
          <w:tcPr>
            <w:tcW w:w="294" w:type="pct"/>
          </w:tcPr>
          <w:p w14:paraId="04ADD94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C74627D" w14:textId="0F552A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7F32103" w14:textId="5148DD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546547F" w14:textId="7361A6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NR_cov_enh-Core</w:t>
            </w:r>
          </w:p>
        </w:tc>
        <w:tc>
          <w:tcPr>
            <w:tcW w:w="408" w:type="pct"/>
          </w:tcPr>
          <w:p w14:paraId="76244EE5" w14:textId="044CF5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AEEB275" w14:textId="77777777" w:rsidTr="00771314">
        <w:tc>
          <w:tcPr>
            <w:tcW w:w="587" w:type="pct"/>
          </w:tcPr>
          <w:p w14:paraId="2BAC6F3B" w14:textId="624128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R4-2220599</w:t>
            </w:r>
          </w:p>
        </w:tc>
        <w:tc>
          <w:tcPr>
            <w:tcW w:w="847" w:type="pct"/>
          </w:tcPr>
          <w:p w14:paraId="1133EED9" w14:textId="78AAED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DMRS bundling support for CA in FR1</w:t>
            </w:r>
          </w:p>
        </w:tc>
        <w:tc>
          <w:tcPr>
            <w:tcW w:w="477" w:type="pct"/>
          </w:tcPr>
          <w:p w14:paraId="105EA818" w14:textId="507421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A63491C" w14:textId="12318E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DF866F9" w14:textId="122A61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1271</w:t>
            </w:r>
          </w:p>
        </w:tc>
        <w:tc>
          <w:tcPr>
            <w:tcW w:w="294" w:type="pct"/>
          </w:tcPr>
          <w:p w14:paraId="6D935A50" w14:textId="7EE28D3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8FC92A4" w14:textId="5450B8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C9286DB" w14:textId="37D206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C4C3AE7" w14:textId="0F4995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NR_cov_enh-Core</w:t>
            </w:r>
          </w:p>
        </w:tc>
        <w:tc>
          <w:tcPr>
            <w:tcW w:w="408" w:type="pct"/>
          </w:tcPr>
          <w:p w14:paraId="537C845C" w14:textId="150809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0A602E5B" w14:textId="77777777" w:rsidTr="00771314">
        <w:tc>
          <w:tcPr>
            <w:tcW w:w="587" w:type="pct"/>
          </w:tcPr>
          <w:p w14:paraId="394346DC" w14:textId="26DF16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R4-2219821</w:t>
            </w:r>
          </w:p>
        </w:tc>
        <w:tc>
          <w:tcPr>
            <w:tcW w:w="847" w:type="pct"/>
          </w:tcPr>
          <w:p w14:paraId="65023C2A" w14:textId="577A83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the 2RX exception for the upper 6GHz band</w:t>
            </w:r>
          </w:p>
        </w:tc>
        <w:tc>
          <w:tcPr>
            <w:tcW w:w="477" w:type="pct"/>
          </w:tcPr>
          <w:p w14:paraId="21CAF3B9" w14:textId="121C34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1F4B93B" w14:textId="5F156E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472C8AE" w14:textId="542BEB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1272</w:t>
            </w:r>
          </w:p>
        </w:tc>
        <w:tc>
          <w:tcPr>
            <w:tcW w:w="294" w:type="pct"/>
          </w:tcPr>
          <w:p w14:paraId="6289703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DA1BC06" w14:textId="33E6FA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0B7232C" w14:textId="3F1266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CCD2587" w14:textId="3FFE06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</w:t>
            </w:r>
          </w:p>
        </w:tc>
        <w:tc>
          <w:tcPr>
            <w:tcW w:w="408" w:type="pct"/>
          </w:tcPr>
          <w:p w14:paraId="05257E05" w14:textId="0F3D38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3EA7D813" w14:textId="77777777" w:rsidTr="00771314">
        <w:tc>
          <w:tcPr>
            <w:tcW w:w="587" w:type="pct"/>
          </w:tcPr>
          <w:p w14:paraId="021CBB08" w14:textId="48191D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R4-2219882</w:t>
            </w:r>
          </w:p>
        </w:tc>
        <w:tc>
          <w:tcPr>
            <w:tcW w:w="847" w:type="pct"/>
          </w:tcPr>
          <w:p w14:paraId="233FC0C7" w14:textId="068FA3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38.101-1 DMRS bundling with FR1 uplink CA</w:t>
            </w:r>
          </w:p>
        </w:tc>
        <w:tc>
          <w:tcPr>
            <w:tcW w:w="477" w:type="pct"/>
          </w:tcPr>
          <w:p w14:paraId="5FD365D7" w14:textId="4F7E95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BF6C7E4" w14:textId="46325D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555F470D" w14:textId="153E94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1273</w:t>
            </w:r>
          </w:p>
        </w:tc>
        <w:tc>
          <w:tcPr>
            <w:tcW w:w="294" w:type="pct"/>
          </w:tcPr>
          <w:p w14:paraId="433593A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96EC7B5" w14:textId="1CE20F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9F05AA0" w14:textId="277479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D166F3" w14:textId="3A6A6E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NR_cov_enh-Core</w:t>
            </w:r>
          </w:p>
        </w:tc>
        <w:tc>
          <w:tcPr>
            <w:tcW w:w="408" w:type="pct"/>
          </w:tcPr>
          <w:p w14:paraId="70671BF1" w14:textId="201EF9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D15B528" w14:textId="77777777" w:rsidTr="00771314">
        <w:tc>
          <w:tcPr>
            <w:tcW w:w="587" w:type="pct"/>
          </w:tcPr>
          <w:p w14:paraId="75705A68" w14:textId="04D3A6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R4-2220829</w:t>
            </w:r>
          </w:p>
        </w:tc>
        <w:tc>
          <w:tcPr>
            <w:tcW w:w="847" w:type="pct"/>
          </w:tcPr>
          <w:p w14:paraId="7249377F" w14:textId="46B22C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38.101-1 DMRS bundling with FR1 uplink CA</w:t>
            </w:r>
          </w:p>
        </w:tc>
        <w:tc>
          <w:tcPr>
            <w:tcW w:w="477" w:type="pct"/>
          </w:tcPr>
          <w:p w14:paraId="7DE2FCBE" w14:textId="3C5025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0806FDBD" w14:textId="69CA86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0F40E0C1" w14:textId="19A055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1273</w:t>
            </w:r>
          </w:p>
        </w:tc>
        <w:tc>
          <w:tcPr>
            <w:tcW w:w="294" w:type="pct"/>
          </w:tcPr>
          <w:p w14:paraId="46FAFC38" w14:textId="36F57E3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5AABB59" w14:textId="02F78E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1E2185B" w14:textId="6E15FC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9CD186C" w14:textId="5C820E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NR_cov_enh-Core</w:t>
            </w:r>
          </w:p>
        </w:tc>
        <w:tc>
          <w:tcPr>
            <w:tcW w:w="408" w:type="pct"/>
          </w:tcPr>
          <w:p w14:paraId="4C2EDE5F" w14:textId="0485B0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C7E789C" w14:textId="77777777" w:rsidTr="00771314">
        <w:tc>
          <w:tcPr>
            <w:tcW w:w="587" w:type="pct"/>
          </w:tcPr>
          <w:p w14:paraId="2F07C993" w14:textId="4AE5DC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R4-2219982</w:t>
            </w:r>
          </w:p>
        </w:tc>
        <w:tc>
          <w:tcPr>
            <w:tcW w:w="847" w:type="pct"/>
          </w:tcPr>
          <w:p w14:paraId="58CCE0D8" w14:textId="6F36CC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Enabling PC2 FDD for PC2 UL CA</w:t>
            </w:r>
          </w:p>
        </w:tc>
        <w:tc>
          <w:tcPr>
            <w:tcW w:w="477" w:type="pct"/>
          </w:tcPr>
          <w:p w14:paraId="46DAB382" w14:textId="2462D4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F25516D" w14:textId="7E824D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5B19C36" w14:textId="67F118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1274</w:t>
            </w:r>
          </w:p>
        </w:tc>
        <w:tc>
          <w:tcPr>
            <w:tcW w:w="294" w:type="pct"/>
          </w:tcPr>
          <w:p w14:paraId="69C2A6B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B83D323" w14:textId="274BC0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B47D92E" w14:textId="201440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E63901A" w14:textId="43FFAB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NR_PC2_UE_FDD-Core</w:t>
            </w:r>
          </w:p>
        </w:tc>
        <w:tc>
          <w:tcPr>
            <w:tcW w:w="408" w:type="pct"/>
          </w:tcPr>
          <w:p w14:paraId="5C9C1FD8" w14:textId="425831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32F8A63C" w14:textId="77777777" w:rsidTr="00771314">
        <w:tc>
          <w:tcPr>
            <w:tcW w:w="587" w:type="pct"/>
          </w:tcPr>
          <w:p w14:paraId="413E3184" w14:textId="080E20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R4-2219994</w:t>
            </w:r>
          </w:p>
        </w:tc>
        <w:tc>
          <w:tcPr>
            <w:tcW w:w="847" w:type="pct"/>
          </w:tcPr>
          <w:p w14:paraId="09FE704B" w14:textId="20F4D9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38.101-1: Corrections for 5 MHz for n41 and other errors</w:t>
            </w:r>
          </w:p>
        </w:tc>
        <w:tc>
          <w:tcPr>
            <w:tcW w:w="477" w:type="pct"/>
          </w:tcPr>
          <w:p w14:paraId="0126B0D6" w14:textId="6C423E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T-Mobile USA</w:t>
            </w:r>
          </w:p>
        </w:tc>
        <w:tc>
          <w:tcPr>
            <w:tcW w:w="459" w:type="pct"/>
          </w:tcPr>
          <w:p w14:paraId="445AAF13" w14:textId="447170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5FB419F" w14:textId="4F0833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1275</w:t>
            </w:r>
          </w:p>
        </w:tc>
        <w:tc>
          <w:tcPr>
            <w:tcW w:w="294" w:type="pct"/>
          </w:tcPr>
          <w:p w14:paraId="73114E4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9F4A147" w14:textId="08BC4C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DC1682" w14:textId="3AD3C3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E583A7D" w14:textId="690A91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NR_bands_R17_BWs-Core, NR_CADC_R17_3BDL_2BUL-Core</w:t>
            </w:r>
          </w:p>
        </w:tc>
        <w:tc>
          <w:tcPr>
            <w:tcW w:w="408" w:type="pct"/>
          </w:tcPr>
          <w:p w14:paraId="49C8AF44" w14:textId="558048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6CE31F7" w14:textId="77777777" w:rsidTr="00771314">
        <w:tc>
          <w:tcPr>
            <w:tcW w:w="587" w:type="pct"/>
          </w:tcPr>
          <w:p w14:paraId="1DC1B682" w14:textId="0F5FB6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R4-2219995</w:t>
            </w:r>
          </w:p>
        </w:tc>
        <w:tc>
          <w:tcPr>
            <w:tcW w:w="847" w:type="pct"/>
          </w:tcPr>
          <w:p w14:paraId="2B8362F5" w14:textId="65F6DF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38.101-1: NR CA table corrections</w:t>
            </w:r>
          </w:p>
        </w:tc>
        <w:tc>
          <w:tcPr>
            <w:tcW w:w="477" w:type="pct"/>
          </w:tcPr>
          <w:p w14:paraId="6A7820A7" w14:textId="4AE919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T-Mobile USA, Nokia</w:t>
            </w:r>
          </w:p>
        </w:tc>
        <w:tc>
          <w:tcPr>
            <w:tcW w:w="459" w:type="pct"/>
          </w:tcPr>
          <w:p w14:paraId="1D8983BB" w14:textId="6B8701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F8F6756" w14:textId="355946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1276</w:t>
            </w:r>
          </w:p>
        </w:tc>
        <w:tc>
          <w:tcPr>
            <w:tcW w:w="294" w:type="pct"/>
          </w:tcPr>
          <w:p w14:paraId="7B7C363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739C6DB" w14:textId="3CEEF2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E8EB3C6" w14:textId="35E949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938234" w14:textId="51BD6A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NR_CADC_R17_2BDL_xBUL, NR_CA_R17_3BDL_1BUL, NR_CADC_R17_3BDL_2BUL, NR_CA_R17_4BDL_1BUL, NR_CADC_R17_4BDL_2BUL</w:t>
            </w:r>
          </w:p>
        </w:tc>
        <w:tc>
          <w:tcPr>
            <w:tcW w:w="408" w:type="pct"/>
          </w:tcPr>
          <w:p w14:paraId="3CF6E579" w14:textId="6AB1C1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59080C7" w14:textId="77777777" w:rsidTr="00771314">
        <w:tc>
          <w:tcPr>
            <w:tcW w:w="587" w:type="pct"/>
          </w:tcPr>
          <w:p w14:paraId="2C84A87C" w14:textId="33A914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R4-2220588</w:t>
            </w:r>
          </w:p>
        </w:tc>
        <w:tc>
          <w:tcPr>
            <w:tcW w:w="847" w:type="pct"/>
          </w:tcPr>
          <w:p w14:paraId="78407576" w14:textId="78884E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the CA_NS indication and the values for n77 in the US</w:t>
            </w:r>
          </w:p>
        </w:tc>
        <w:tc>
          <w:tcPr>
            <w:tcW w:w="477" w:type="pct"/>
          </w:tcPr>
          <w:p w14:paraId="5BE71698" w14:textId="203D6B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4B5AA042" w14:textId="6F6148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EC2D20D" w14:textId="022DBA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1277</w:t>
            </w:r>
          </w:p>
        </w:tc>
        <w:tc>
          <w:tcPr>
            <w:tcW w:w="294" w:type="pct"/>
          </w:tcPr>
          <w:p w14:paraId="430120E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D581237" w14:textId="2F5721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6BF88B8" w14:textId="3CBC57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ECD24A" w14:textId="2062F2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744C1362" w14:textId="0EFDB4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F9179EA" w14:textId="77777777" w:rsidTr="00771314">
        <w:tc>
          <w:tcPr>
            <w:tcW w:w="587" w:type="pct"/>
          </w:tcPr>
          <w:p w14:paraId="70338D0E" w14:textId="6AFEEF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R4-2220831</w:t>
            </w:r>
          </w:p>
        </w:tc>
        <w:tc>
          <w:tcPr>
            <w:tcW w:w="847" w:type="pct"/>
          </w:tcPr>
          <w:p w14:paraId="04B74E3F" w14:textId="51315E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the CA_NS indication and the values for n77 in the US</w:t>
            </w:r>
          </w:p>
        </w:tc>
        <w:tc>
          <w:tcPr>
            <w:tcW w:w="477" w:type="pct"/>
          </w:tcPr>
          <w:p w14:paraId="0741799E" w14:textId="6E0C22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5E354BF" w14:textId="629BDC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D3725FD" w14:textId="106DED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1277</w:t>
            </w:r>
          </w:p>
        </w:tc>
        <w:tc>
          <w:tcPr>
            <w:tcW w:w="294" w:type="pct"/>
          </w:tcPr>
          <w:p w14:paraId="37B92577" w14:textId="642EF6BC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4DF15CE" w14:textId="78BC6B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D5455EF" w14:textId="6F7F97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77159FC" w14:textId="0CD834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TEI16</w:t>
            </w:r>
          </w:p>
        </w:tc>
        <w:tc>
          <w:tcPr>
            <w:tcW w:w="408" w:type="pct"/>
          </w:tcPr>
          <w:p w14:paraId="5296002C" w14:textId="5D577D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EDFDD55" w14:textId="77777777" w:rsidTr="00771314">
        <w:tc>
          <w:tcPr>
            <w:tcW w:w="587" w:type="pct"/>
          </w:tcPr>
          <w:p w14:paraId="7E405811" w14:textId="5D3AC5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R4-2220598</w:t>
            </w:r>
          </w:p>
        </w:tc>
        <w:tc>
          <w:tcPr>
            <w:tcW w:w="847" w:type="pct"/>
          </w:tcPr>
          <w:p w14:paraId="057F9098" w14:textId="32C894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updating the note of mandatory simultaneous Rx/Tx capability for FR1 NR-CA combinations</w:t>
            </w:r>
          </w:p>
        </w:tc>
        <w:tc>
          <w:tcPr>
            <w:tcW w:w="477" w:type="pct"/>
          </w:tcPr>
          <w:p w14:paraId="09DAD9FC" w14:textId="53E2C1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KDDI Corporation</w:t>
            </w:r>
          </w:p>
        </w:tc>
        <w:tc>
          <w:tcPr>
            <w:tcW w:w="459" w:type="pct"/>
          </w:tcPr>
          <w:p w14:paraId="2BE945F4" w14:textId="3D3794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2F2D7E54" w14:textId="184694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1278</w:t>
            </w:r>
          </w:p>
        </w:tc>
        <w:tc>
          <w:tcPr>
            <w:tcW w:w="294" w:type="pct"/>
          </w:tcPr>
          <w:p w14:paraId="7F542A7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AED074B" w14:textId="66CE4A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23DA4C8" w14:textId="130E2C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1E77303" w14:textId="21BDF1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408" w:type="pct"/>
          </w:tcPr>
          <w:p w14:paraId="4733F236" w14:textId="0EF7EC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35FC6FD" w14:textId="77777777" w:rsidTr="00771314">
        <w:tc>
          <w:tcPr>
            <w:tcW w:w="587" w:type="pct"/>
          </w:tcPr>
          <w:p w14:paraId="6A1C4B70" w14:textId="3C61DF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R4-2220833</w:t>
            </w:r>
          </w:p>
        </w:tc>
        <w:tc>
          <w:tcPr>
            <w:tcW w:w="847" w:type="pct"/>
          </w:tcPr>
          <w:p w14:paraId="5A870797" w14:textId="11C935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38.101-1 for DC location R17 method</w:t>
            </w:r>
          </w:p>
        </w:tc>
        <w:tc>
          <w:tcPr>
            <w:tcW w:w="477" w:type="pct"/>
          </w:tcPr>
          <w:p w14:paraId="093B0805" w14:textId="6F1857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</w:t>
            </w:r>
          </w:p>
        </w:tc>
        <w:tc>
          <w:tcPr>
            <w:tcW w:w="459" w:type="pct"/>
          </w:tcPr>
          <w:p w14:paraId="38AF6B54" w14:textId="13E3F4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3CB5423E" w14:textId="2B1553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1279</w:t>
            </w:r>
          </w:p>
        </w:tc>
        <w:tc>
          <w:tcPr>
            <w:tcW w:w="294" w:type="pct"/>
          </w:tcPr>
          <w:p w14:paraId="10BB1E5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588A774" w14:textId="6C2CC2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68D0CE5" w14:textId="0C22F2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C347B7E" w14:textId="33AD8A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4472637F" w14:textId="23B115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F75BAEE" w14:textId="77777777" w:rsidTr="00771314">
        <w:tc>
          <w:tcPr>
            <w:tcW w:w="587" w:type="pct"/>
          </w:tcPr>
          <w:p w14:paraId="2A4DC5C7" w14:textId="629142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R4-2220843</w:t>
            </w:r>
          </w:p>
        </w:tc>
        <w:tc>
          <w:tcPr>
            <w:tcW w:w="847" w:type="pct"/>
          </w:tcPr>
          <w:p w14:paraId="04A935F1" w14:textId="79A2ED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Introduction of APT 600 MHz band</w:t>
            </w:r>
          </w:p>
        </w:tc>
        <w:tc>
          <w:tcPr>
            <w:tcW w:w="477" w:type="pct"/>
          </w:tcPr>
          <w:p w14:paraId="6A871F70" w14:textId="7A90E2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5CCDF110" w14:textId="234919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38.101-1</w:t>
            </w:r>
          </w:p>
        </w:tc>
        <w:tc>
          <w:tcPr>
            <w:tcW w:w="351" w:type="pct"/>
          </w:tcPr>
          <w:p w14:paraId="63A5E9CC" w14:textId="467265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1280</w:t>
            </w:r>
          </w:p>
        </w:tc>
        <w:tc>
          <w:tcPr>
            <w:tcW w:w="294" w:type="pct"/>
          </w:tcPr>
          <w:p w14:paraId="6F07220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FB16E76" w14:textId="2DA2BE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4E791E3" w14:textId="5767EA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2D49664" w14:textId="4898EB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409A6DDE" w14:textId="2D963F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38D6A5D" w14:textId="77777777" w:rsidTr="00771314">
        <w:tc>
          <w:tcPr>
            <w:tcW w:w="587" w:type="pct"/>
          </w:tcPr>
          <w:p w14:paraId="543E4A49" w14:textId="733643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R4-2218218</w:t>
            </w:r>
          </w:p>
        </w:tc>
        <w:tc>
          <w:tcPr>
            <w:tcW w:w="847" w:type="pct"/>
          </w:tcPr>
          <w:p w14:paraId="74B4C35C" w14:textId="03C6B8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TS38.101-2 PC3 TIB values for FR2 inter-band UL CA</w:t>
            </w:r>
          </w:p>
        </w:tc>
        <w:tc>
          <w:tcPr>
            <w:tcW w:w="477" w:type="pct"/>
          </w:tcPr>
          <w:p w14:paraId="55B78F64" w14:textId="79AFF7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NTT DOCOMO, INC.</w:t>
            </w:r>
          </w:p>
        </w:tc>
        <w:tc>
          <w:tcPr>
            <w:tcW w:w="459" w:type="pct"/>
          </w:tcPr>
          <w:p w14:paraId="7E04C99D" w14:textId="6EB66F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18B78785" w14:textId="67E022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0505</w:t>
            </w:r>
          </w:p>
        </w:tc>
        <w:tc>
          <w:tcPr>
            <w:tcW w:w="294" w:type="pct"/>
          </w:tcPr>
          <w:p w14:paraId="53D6B9F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FA9A2A7" w14:textId="1CAB4B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9D1E404" w14:textId="728051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4255753" w14:textId="3FBACD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NR_RF_FR2_req_enh2-Core</w:t>
            </w:r>
          </w:p>
        </w:tc>
        <w:tc>
          <w:tcPr>
            <w:tcW w:w="408" w:type="pct"/>
          </w:tcPr>
          <w:p w14:paraId="0793FE3F" w14:textId="7C728C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2739602" w14:textId="77777777" w:rsidTr="00771314">
        <w:tc>
          <w:tcPr>
            <w:tcW w:w="587" w:type="pct"/>
          </w:tcPr>
          <w:p w14:paraId="77B41E1D" w14:textId="274E88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R4-2220578</w:t>
            </w:r>
          </w:p>
        </w:tc>
        <w:tc>
          <w:tcPr>
            <w:tcW w:w="847" w:type="pct"/>
          </w:tcPr>
          <w:p w14:paraId="53F44302" w14:textId="0AD910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TS38.101-2 PC3 TIB values for FR2 inter-band UL CA</w:t>
            </w:r>
          </w:p>
        </w:tc>
        <w:tc>
          <w:tcPr>
            <w:tcW w:w="477" w:type="pct"/>
          </w:tcPr>
          <w:p w14:paraId="5CBB82F6" w14:textId="446333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NTT DOCOMO, INC.</w:t>
            </w:r>
          </w:p>
        </w:tc>
        <w:tc>
          <w:tcPr>
            <w:tcW w:w="459" w:type="pct"/>
          </w:tcPr>
          <w:p w14:paraId="209BEC0A" w14:textId="2CC006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18BAF8DA" w14:textId="5DD558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0505</w:t>
            </w:r>
          </w:p>
        </w:tc>
        <w:tc>
          <w:tcPr>
            <w:tcW w:w="294" w:type="pct"/>
          </w:tcPr>
          <w:p w14:paraId="57E98608" w14:textId="5CB13A7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4C7BBA5" w14:textId="161D76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D768181" w14:textId="036807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6532686" w14:textId="48EE52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NR_RF_FR2_req_enh2-Core</w:t>
            </w:r>
          </w:p>
        </w:tc>
        <w:tc>
          <w:tcPr>
            <w:tcW w:w="408" w:type="pct"/>
          </w:tcPr>
          <w:p w14:paraId="6EF9DBD6" w14:textId="79E56D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3015331" w14:textId="77777777" w:rsidTr="00771314">
        <w:tc>
          <w:tcPr>
            <w:tcW w:w="587" w:type="pct"/>
          </w:tcPr>
          <w:p w14:paraId="4A1BB1AD" w14:textId="64E12D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R4-2220595</w:t>
            </w:r>
          </w:p>
        </w:tc>
        <w:tc>
          <w:tcPr>
            <w:tcW w:w="847" w:type="pct"/>
          </w:tcPr>
          <w:p w14:paraId="237C0EE5" w14:textId="2DA072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TS38.101-2 PC3 TIB values for FR2 inter-band UL CA</w:t>
            </w:r>
          </w:p>
        </w:tc>
        <w:tc>
          <w:tcPr>
            <w:tcW w:w="477" w:type="pct"/>
          </w:tcPr>
          <w:p w14:paraId="695420E2" w14:textId="7F67F1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NTT DOCOMO, INC.</w:t>
            </w:r>
          </w:p>
        </w:tc>
        <w:tc>
          <w:tcPr>
            <w:tcW w:w="459" w:type="pct"/>
          </w:tcPr>
          <w:p w14:paraId="5B7E790F" w14:textId="51ABB8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1DF71110" w14:textId="43C912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0505</w:t>
            </w:r>
          </w:p>
        </w:tc>
        <w:tc>
          <w:tcPr>
            <w:tcW w:w="294" w:type="pct"/>
          </w:tcPr>
          <w:p w14:paraId="2A5659C5" w14:textId="13D76D6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DBEB4EE" w14:textId="4A8CC5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82FEA8D" w14:textId="20A467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145DFC4" w14:textId="7B759B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NR_RF_FR2_req_enh2-Core</w:t>
            </w:r>
          </w:p>
        </w:tc>
        <w:tc>
          <w:tcPr>
            <w:tcW w:w="408" w:type="pct"/>
          </w:tcPr>
          <w:p w14:paraId="00A6330E" w14:textId="69D507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F381E21" w14:textId="77777777" w:rsidTr="00771314">
        <w:tc>
          <w:tcPr>
            <w:tcW w:w="587" w:type="pct"/>
          </w:tcPr>
          <w:p w14:paraId="30152851" w14:textId="36E8C3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R4-2218279</w:t>
            </w:r>
          </w:p>
        </w:tc>
        <w:tc>
          <w:tcPr>
            <w:tcW w:w="847" w:type="pct"/>
          </w:tcPr>
          <w:p w14:paraId="36B86BDD" w14:textId="1A98A5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R17 ModifiedMPR</w:t>
            </w:r>
          </w:p>
        </w:tc>
        <w:tc>
          <w:tcPr>
            <w:tcW w:w="477" w:type="pct"/>
          </w:tcPr>
          <w:p w14:paraId="5C0EDF37" w14:textId="6D1410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41962A54" w14:textId="35D753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38E2C131" w14:textId="20BDCD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0506</w:t>
            </w:r>
          </w:p>
        </w:tc>
        <w:tc>
          <w:tcPr>
            <w:tcW w:w="294" w:type="pct"/>
          </w:tcPr>
          <w:p w14:paraId="6E1A451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0DAABAE" w14:textId="2C8E0B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FF8D799" w14:textId="6055F3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873FAEC" w14:textId="5C77E3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446E1C15" w14:textId="7E4F79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3A1FE7F" w14:textId="77777777" w:rsidTr="00771314">
        <w:tc>
          <w:tcPr>
            <w:tcW w:w="587" w:type="pct"/>
          </w:tcPr>
          <w:p w14:paraId="3437A78F" w14:textId="28AD56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R4-2220593</w:t>
            </w:r>
          </w:p>
        </w:tc>
        <w:tc>
          <w:tcPr>
            <w:tcW w:w="847" w:type="pct"/>
          </w:tcPr>
          <w:p w14:paraId="5623DE1B" w14:textId="1CE522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R17 ModifiedMPR</w:t>
            </w:r>
          </w:p>
        </w:tc>
        <w:tc>
          <w:tcPr>
            <w:tcW w:w="477" w:type="pct"/>
          </w:tcPr>
          <w:p w14:paraId="390CA4C0" w14:textId="1D777D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351925A7" w14:textId="0C223B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20C65196" w14:textId="1860CE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0506</w:t>
            </w:r>
          </w:p>
        </w:tc>
        <w:tc>
          <w:tcPr>
            <w:tcW w:w="294" w:type="pct"/>
          </w:tcPr>
          <w:p w14:paraId="733499C4" w14:textId="54D57C7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3FBEFD6" w14:textId="1D13B2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32CB37E" w14:textId="17C4DB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4EEBEF1" w14:textId="7615A7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661FF90B" w14:textId="37C498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B924E24" w14:textId="77777777" w:rsidTr="00771314">
        <w:tc>
          <w:tcPr>
            <w:tcW w:w="587" w:type="pct"/>
          </w:tcPr>
          <w:p w14:paraId="52FA5FBB" w14:textId="06CC63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R4-2218280</w:t>
            </w:r>
          </w:p>
        </w:tc>
        <w:tc>
          <w:tcPr>
            <w:tcW w:w="847" w:type="pct"/>
          </w:tcPr>
          <w:p w14:paraId="6A375BA7" w14:textId="6A1662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R16 ModifiedMPR</w:t>
            </w:r>
          </w:p>
        </w:tc>
        <w:tc>
          <w:tcPr>
            <w:tcW w:w="477" w:type="pct"/>
          </w:tcPr>
          <w:p w14:paraId="68C403E3" w14:textId="77BFCC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42D5FCB9" w14:textId="140E96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264D1635" w14:textId="0EBADE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0507</w:t>
            </w:r>
          </w:p>
        </w:tc>
        <w:tc>
          <w:tcPr>
            <w:tcW w:w="294" w:type="pct"/>
          </w:tcPr>
          <w:p w14:paraId="7659B04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9CCFA32" w14:textId="32062D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7A73EFB" w14:textId="321A71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62815D2" w14:textId="3B7B12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2ADA1632" w14:textId="7B88BB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9CA075C" w14:textId="77777777" w:rsidTr="00771314">
        <w:tc>
          <w:tcPr>
            <w:tcW w:w="587" w:type="pct"/>
          </w:tcPr>
          <w:p w14:paraId="7DD11E11" w14:textId="06893B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R4-2218316</w:t>
            </w:r>
          </w:p>
        </w:tc>
        <w:tc>
          <w:tcPr>
            <w:tcW w:w="847" w:type="pct"/>
          </w:tcPr>
          <w:p w14:paraId="5A7B5B60" w14:textId="59AC1B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Annex G Clarifications on diagram related to measurement point for difference of relative phase/power error for UL coherent MIMO (Rel-15)</w:t>
            </w:r>
          </w:p>
        </w:tc>
        <w:tc>
          <w:tcPr>
            <w:tcW w:w="477" w:type="pct"/>
          </w:tcPr>
          <w:p w14:paraId="496D4C9D" w14:textId="3AB711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0120FB9B" w14:textId="1C320D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6961113E" w14:textId="473FE4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0508</w:t>
            </w:r>
          </w:p>
        </w:tc>
        <w:tc>
          <w:tcPr>
            <w:tcW w:w="294" w:type="pct"/>
          </w:tcPr>
          <w:p w14:paraId="4BDF709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5EFE3FE" w14:textId="792DAE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6F0A6083" w14:textId="687A57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C25683D" w14:textId="387027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421CE6AB" w14:textId="41B1E3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1DEE0D3" w14:textId="77777777" w:rsidTr="00771314">
        <w:tc>
          <w:tcPr>
            <w:tcW w:w="587" w:type="pct"/>
          </w:tcPr>
          <w:p w14:paraId="0A1BCF0B" w14:textId="6E63CD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R4-2218317</w:t>
            </w:r>
          </w:p>
        </w:tc>
        <w:tc>
          <w:tcPr>
            <w:tcW w:w="847" w:type="pct"/>
          </w:tcPr>
          <w:p w14:paraId="67E27FF5" w14:textId="05BD5F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Annex G Clarifications on diagram related to measurement point for difference of relative phase/power error for UL coherent MIMO (Rel-16)</w:t>
            </w:r>
          </w:p>
        </w:tc>
        <w:tc>
          <w:tcPr>
            <w:tcW w:w="477" w:type="pct"/>
          </w:tcPr>
          <w:p w14:paraId="7753C539" w14:textId="4CFB44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63C21923" w14:textId="5E83D6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284B3041" w14:textId="02D872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0509</w:t>
            </w:r>
          </w:p>
        </w:tc>
        <w:tc>
          <w:tcPr>
            <w:tcW w:w="294" w:type="pct"/>
          </w:tcPr>
          <w:p w14:paraId="6786ED9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E560B6E" w14:textId="449A3D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60156AD" w14:textId="6C298C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C66EAE8" w14:textId="10F7D2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34ED21A" w14:textId="0E501D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C4FABA" w14:textId="77777777" w:rsidTr="00771314">
        <w:tc>
          <w:tcPr>
            <w:tcW w:w="587" w:type="pct"/>
          </w:tcPr>
          <w:p w14:paraId="267E6A06" w14:textId="3FD36D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R4-2218318</w:t>
            </w:r>
          </w:p>
        </w:tc>
        <w:tc>
          <w:tcPr>
            <w:tcW w:w="847" w:type="pct"/>
          </w:tcPr>
          <w:p w14:paraId="5AB627CB" w14:textId="2D25D7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Annex G Clarifications on diagram related to measurement point for difference of relative phase/power error for UL coherent MIMO (Rel-17)</w:t>
            </w:r>
          </w:p>
        </w:tc>
        <w:tc>
          <w:tcPr>
            <w:tcW w:w="477" w:type="pct"/>
          </w:tcPr>
          <w:p w14:paraId="192178C1" w14:textId="1FB732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34224E12" w14:textId="5228E8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2319C6BB" w14:textId="067766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0510</w:t>
            </w:r>
          </w:p>
        </w:tc>
        <w:tc>
          <w:tcPr>
            <w:tcW w:w="294" w:type="pct"/>
          </w:tcPr>
          <w:p w14:paraId="2EE9C4A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9294661" w14:textId="2DA5E8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F7DD4AD" w14:textId="50D6F4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954B7BB" w14:textId="6172F5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2195455" w14:textId="124FF0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85D6081" w14:textId="77777777" w:rsidTr="00771314">
        <w:tc>
          <w:tcPr>
            <w:tcW w:w="587" w:type="pct"/>
          </w:tcPr>
          <w:p w14:paraId="5CEB846D" w14:textId="114C0F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R4-2218737</w:t>
            </w:r>
          </w:p>
        </w:tc>
        <w:tc>
          <w:tcPr>
            <w:tcW w:w="847" w:type="pct"/>
          </w:tcPr>
          <w:p w14:paraId="52443891" w14:textId="2DF6BF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 xml:space="preserve">Amendment of the requirement on TX power management </w:t>
            </w:r>
          </w:p>
        </w:tc>
        <w:tc>
          <w:tcPr>
            <w:tcW w:w="477" w:type="pct"/>
          </w:tcPr>
          <w:p w14:paraId="1E3AECE4" w14:textId="6E2CB5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Sony, Ericsson</w:t>
            </w:r>
          </w:p>
        </w:tc>
        <w:tc>
          <w:tcPr>
            <w:tcW w:w="459" w:type="pct"/>
          </w:tcPr>
          <w:p w14:paraId="559EB4FA" w14:textId="4430F6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4491C5F8" w14:textId="257E4E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0511</w:t>
            </w:r>
          </w:p>
        </w:tc>
        <w:tc>
          <w:tcPr>
            <w:tcW w:w="294" w:type="pct"/>
          </w:tcPr>
          <w:p w14:paraId="27648B3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73CB74F" w14:textId="7984FB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F5129BD" w14:textId="7DB7E3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7BB21E8" w14:textId="129052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6110B0D9" w14:textId="45C3AF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77D637B1" w14:textId="77777777" w:rsidTr="00771314">
        <w:tc>
          <w:tcPr>
            <w:tcW w:w="587" w:type="pct"/>
          </w:tcPr>
          <w:p w14:paraId="194E0A12" w14:textId="70237E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R4-2218817</w:t>
            </w:r>
          </w:p>
        </w:tc>
        <w:tc>
          <w:tcPr>
            <w:tcW w:w="847" w:type="pct"/>
          </w:tcPr>
          <w:p w14:paraId="61E50D55" w14:textId="1CC488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Carrier resource grid mapping to channel raster and use of UE-specific bandwidth</w:t>
            </w:r>
          </w:p>
        </w:tc>
        <w:tc>
          <w:tcPr>
            <w:tcW w:w="477" w:type="pct"/>
          </w:tcPr>
          <w:p w14:paraId="2B3D69F2" w14:textId="3AAC74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E162A40" w14:textId="04EC8D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635FC213" w14:textId="020060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0512</w:t>
            </w:r>
          </w:p>
        </w:tc>
        <w:tc>
          <w:tcPr>
            <w:tcW w:w="294" w:type="pct"/>
          </w:tcPr>
          <w:p w14:paraId="6BA5313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B5EBEF0" w14:textId="638F54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3CCFC5A5" w14:textId="0CA492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9DE1739" w14:textId="209764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282D95BD" w14:textId="6B03A3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3C0D0478" w14:textId="77777777" w:rsidTr="00771314">
        <w:tc>
          <w:tcPr>
            <w:tcW w:w="587" w:type="pct"/>
          </w:tcPr>
          <w:p w14:paraId="1DDFEC86" w14:textId="5A7150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R4-2218818</w:t>
            </w:r>
          </w:p>
        </w:tc>
        <w:tc>
          <w:tcPr>
            <w:tcW w:w="847" w:type="pct"/>
          </w:tcPr>
          <w:p w14:paraId="32818F8C" w14:textId="481DAD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Carrier resource grid mapping to channel raster and use of UE-specific bandwidth</w:t>
            </w:r>
          </w:p>
        </w:tc>
        <w:tc>
          <w:tcPr>
            <w:tcW w:w="477" w:type="pct"/>
          </w:tcPr>
          <w:p w14:paraId="2F6CB08C" w14:textId="359062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7BDB7A8" w14:textId="7F1395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443BAF34" w14:textId="2D48A2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0513</w:t>
            </w:r>
          </w:p>
        </w:tc>
        <w:tc>
          <w:tcPr>
            <w:tcW w:w="294" w:type="pct"/>
          </w:tcPr>
          <w:p w14:paraId="40BD2B7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43867D1" w14:textId="568FFA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2F387A0" w14:textId="6C86D1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3A70901" w14:textId="0B2DA9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3A1112DA" w14:textId="71CBB5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5BF03220" w14:textId="77777777" w:rsidTr="00771314">
        <w:tc>
          <w:tcPr>
            <w:tcW w:w="587" w:type="pct"/>
          </w:tcPr>
          <w:p w14:paraId="77F97582" w14:textId="28BFDC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R4-2218819</w:t>
            </w:r>
          </w:p>
        </w:tc>
        <w:tc>
          <w:tcPr>
            <w:tcW w:w="847" w:type="pct"/>
          </w:tcPr>
          <w:p w14:paraId="381DF370" w14:textId="6380C3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Carrier resource grid mapping to channel raster and use of UE-specific bandwidth</w:t>
            </w:r>
          </w:p>
        </w:tc>
        <w:tc>
          <w:tcPr>
            <w:tcW w:w="477" w:type="pct"/>
          </w:tcPr>
          <w:p w14:paraId="7010E939" w14:textId="5DCB19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53D0323B" w14:textId="538D64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523EB74" w14:textId="7259A0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0514</w:t>
            </w:r>
          </w:p>
        </w:tc>
        <w:tc>
          <w:tcPr>
            <w:tcW w:w="294" w:type="pct"/>
          </w:tcPr>
          <w:p w14:paraId="7E0CC22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A81BD5E" w14:textId="737A69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E4A9F94" w14:textId="3A3616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FD8E834" w14:textId="47FE8D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7F50DB0B" w14:textId="0B8556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18E2810D" w14:textId="77777777" w:rsidTr="00771314">
        <w:tc>
          <w:tcPr>
            <w:tcW w:w="587" w:type="pct"/>
          </w:tcPr>
          <w:p w14:paraId="34AF61BD" w14:textId="447D9D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R4-2218823</w:t>
            </w:r>
          </w:p>
        </w:tc>
        <w:tc>
          <w:tcPr>
            <w:tcW w:w="847" w:type="pct"/>
          </w:tcPr>
          <w:p w14:paraId="4745526C" w14:textId="220FFF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Removal of the CA bandwidth classes R-U</w:t>
            </w:r>
          </w:p>
        </w:tc>
        <w:tc>
          <w:tcPr>
            <w:tcW w:w="477" w:type="pct"/>
          </w:tcPr>
          <w:p w14:paraId="4977CD01" w14:textId="5AD566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4007C0D" w14:textId="47CB9A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1A3CCA5" w14:textId="68FD3A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0515</w:t>
            </w:r>
          </w:p>
        </w:tc>
        <w:tc>
          <w:tcPr>
            <w:tcW w:w="294" w:type="pct"/>
          </w:tcPr>
          <w:p w14:paraId="33EED28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102165" w14:textId="55C79B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DE060B" w14:textId="65A0BE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D9AB2A1" w14:textId="62B6C5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NR_RF_FR2_req_enh2-Core</w:t>
            </w:r>
          </w:p>
        </w:tc>
        <w:tc>
          <w:tcPr>
            <w:tcW w:w="408" w:type="pct"/>
          </w:tcPr>
          <w:p w14:paraId="32C3B423" w14:textId="18C762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1939A792" w14:textId="77777777" w:rsidTr="00771314">
        <w:tc>
          <w:tcPr>
            <w:tcW w:w="587" w:type="pct"/>
          </w:tcPr>
          <w:p w14:paraId="1CF02D97" w14:textId="53DE4D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R4-2218868</w:t>
            </w:r>
          </w:p>
        </w:tc>
        <w:tc>
          <w:tcPr>
            <w:tcW w:w="847" w:type="pct"/>
          </w:tcPr>
          <w:p w14:paraId="4511C562" w14:textId="123FC5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ACS/IBB of FR2 inter-band CA</w:t>
            </w:r>
          </w:p>
        </w:tc>
        <w:tc>
          <w:tcPr>
            <w:tcW w:w="477" w:type="pct"/>
          </w:tcPr>
          <w:p w14:paraId="55CE1E09" w14:textId="337DBD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5F632C83" w14:textId="79E44D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AAF9758" w14:textId="468C8B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0516</w:t>
            </w:r>
          </w:p>
        </w:tc>
        <w:tc>
          <w:tcPr>
            <w:tcW w:w="294" w:type="pct"/>
          </w:tcPr>
          <w:p w14:paraId="3D4E118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703BDA9" w14:textId="18C700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58FF720" w14:textId="256258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F0874D8" w14:textId="48DA62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NR_RF_FR2_req_enh2-Core</w:t>
            </w:r>
          </w:p>
        </w:tc>
        <w:tc>
          <w:tcPr>
            <w:tcW w:w="408" w:type="pct"/>
          </w:tcPr>
          <w:p w14:paraId="627763B9" w14:textId="7CFA8F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8F28CC5" w14:textId="77777777" w:rsidTr="00771314">
        <w:tc>
          <w:tcPr>
            <w:tcW w:w="587" w:type="pct"/>
          </w:tcPr>
          <w:p w14:paraId="18CF85D1" w14:textId="5C0F09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R4-2218888</w:t>
            </w:r>
          </w:p>
        </w:tc>
        <w:tc>
          <w:tcPr>
            <w:tcW w:w="847" w:type="pct"/>
          </w:tcPr>
          <w:p w14:paraId="6C4D599F" w14:textId="47DE0D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38.101-2 on humidity condition for normal temperature</w:t>
            </w:r>
          </w:p>
        </w:tc>
        <w:tc>
          <w:tcPr>
            <w:tcW w:w="477" w:type="pct"/>
          </w:tcPr>
          <w:p w14:paraId="6E741987" w14:textId="2CAE6C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7704381E" w14:textId="3A946C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7E9BC46" w14:textId="6B1626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0517</w:t>
            </w:r>
          </w:p>
        </w:tc>
        <w:tc>
          <w:tcPr>
            <w:tcW w:w="294" w:type="pct"/>
          </w:tcPr>
          <w:p w14:paraId="5CE8C07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82D6D60" w14:textId="4BBCF6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31C9E048" w14:textId="2B38AD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8ADECEB" w14:textId="3871C5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366C724" w14:textId="7FAEF8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2A24781E" w14:textId="77777777" w:rsidTr="00771314">
        <w:tc>
          <w:tcPr>
            <w:tcW w:w="587" w:type="pct"/>
          </w:tcPr>
          <w:p w14:paraId="458DE927" w14:textId="5420D5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R4-2218946</w:t>
            </w:r>
          </w:p>
        </w:tc>
        <w:tc>
          <w:tcPr>
            <w:tcW w:w="847" w:type="pct"/>
          </w:tcPr>
          <w:p w14:paraId="7036591A" w14:textId="0A9BA4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38.101-2 new combinations Rel-18 NR Intra-band</w:t>
            </w:r>
          </w:p>
        </w:tc>
        <w:tc>
          <w:tcPr>
            <w:tcW w:w="477" w:type="pct"/>
          </w:tcPr>
          <w:p w14:paraId="700535C6" w14:textId="0FF178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2ECEC89" w14:textId="3DACFC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263B0423" w14:textId="305E74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0518</w:t>
            </w:r>
          </w:p>
        </w:tc>
        <w:tc>
          <w:tcPr>
            <w:tcW w:w="294" w:type="pct"/>
          </w:tcPr>
          <w:p w14:paraId="411A675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CFA5589" w14:textId="32B52F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AB02AB6" w14:textId="6BEC21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3633599" w14:textId="5CD5FF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NR_CA_R18_Intra</w:t>
            </w:r>
          </w:p>
        </w:tc>
        <w:tc>
          <w:tcPr>
            <w:tcW w:w="408" w:type="pct"/>
          </w:tcPr>
          <w:p w14:paraId="400C123D" w14:textId="18AF67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C021486" w14:textId="77777777" w:rsidTr="00771314">
        <w:tc>
          <w:tcPr>
            <w:tcW w:w="587" w:type="pct"/>
          </w:tcPr>
          <w:p w14:paraId="43915C9E" w14:textId="56DA2F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R4-2219130</w:t>
            </w:r>
          </w:p>
        </w:tc>
        <w:tc>
          <w:tcPr>
            <w:tcW w:w="847" w:type="pct"/>
          </w:tcPr>
          <w:p w14:paraId="3A9AF27D" w14:textId="0B5B0F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Rel-16 38.101-2 to correct the side condition for SSB and CSI-RS based</w:t>
            </w:r>
          </w:p>
        </w:tc>
        <w:tc>
          <w:tcPr>
            <w:tcW w:w="477" w:type="pct"/>
          </w:tcPr>
          <w:p w14:paraId="65557E20" w14:textId="3F6672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1BD46DDD" w14:textId="584E47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3F8781C4" w14:textId="4E2892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0519</w:t>
            </w:r>
          </w:p>
        </w:tc>
        <w:tc>
          <w:tcPr>
            <w:tcW w:w="294" w:type="pct"/>
          </w:tcPr>
          <w:p w14:paraId="4C8A04C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5E75369" w14:textId="057BAE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677D7A8" w14:textId="74F440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E99332D" w14:textId="596AAB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64D3BF7" w14:textId="6C40F4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FE77070" w14:textId="77777777" w:rsidTr="00771314">
        <w:tc>
          <w:tcPr>
            <w:tcW w:w="587" w:type="pct"/>
          </w:tcPr>
          <w:p w14:paraId="5EA10D58" w14:textId="7CD15D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R4-2219131</w:t>
            </w:r>
          </w:p>
        </w:tc>
        <w:tc>
          <w:tcPr>
            <w:tcW w:w="847" w:type="pct"/>
          </w:tcPr>
          <w:p w14:paraId="6389C9D9" w14:textId="06F5CF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Rel-16 38.101-2 to correct the side condition for CSI-RS based</w:t>
            </w:r>
          </w:p>
        </w:tc>
        <w:tc>
          <w:tcPr>
            <w:tcW w:w="477" w:type="pct"/>
          </w:tcPr>
          <w:p w14:paraId="381184B7" w14:textId="1F2860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131D3620" w14:textId="6B0796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62B234B4" w14:textId="1D287D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0520</w:t>
            </w:r>
          </w:p>
        </w:tc>
        <w:tc>
          <w:tcPr>
            <w:tcW w:w="294" w:type="pct"/>
          </w:tcPr>
          <w:p w14:paraId="699CB76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C33E3D9" w14:textId="35752A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DB8CCFB" w14:textId="6AE291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59C8829" w14:textId="10F864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120519C" w14:textId="24413F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092296" w14:textId="77777777" w:rsidTr="00771314">
        <w:tc>
          <w:tcPr>
            <w:tcW w:w="587" w:type="pct"/>
          </w:tcPr>
          <w:p w14:paraId="30A2ECE5" w14:textId="6980A8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R4-2219132</w:t>
            </w:r>
          </w:p>
        </w:tc>
        <w:tc>
          <w:tcPr>
            <w:tcW w:w="847" w:type="pct"/>
          </w:tcPr>
          <w:p w14:paraId="7566DCD6" w14:textId="07C6CE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Rel-17 38.101-2 to correct the side condition for CSI-RS based</w:t>
            </w:r>
          </w:p>
        </w:tc>
        <w:tc>
          <w:tcPr>
            <w:tcW w:w="477" w:type="pct"/>
          </w:tcPr>
          <w:p w14:paraId="0633012C" w14:textId="70FC17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6DC0992C" w14:textId="1218FB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10C122ED" w14:textId="636387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0521</w:t>
            </w:r>
          </w:p>
        </w:tc>
        <w:tc>
          <w:tcPr>
            <w:tcW w:w="294" w:type="pct"/>
          </w:tcPr>
          <w:p w14:paraId="5C658DF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F048C48" w14:textId="7C54DD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C86858B" w14:textId="5EB612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FBDE1BD" w14:textId="09E4AB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7289EAFF" w14:textId="24982F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718C7BC" w14:textId="77777777" w:rsidTr="00771314">
        <w:tc>
          <w:tcPr>
            <w:tcW w:w="587" w:type="pct"/>
          </w:tcPr>
          <w:p w14:paraId="3A8EE094" w14:textId="7CB340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R4-2219217</w:t>
            </w:r>
          </w:p>
        </w:tc>
        <w:tc>
          <w:tcPr>
            <w:tcW w:w="847" w:type="pct"/>
          </w:tcPr>
          <w:p w14:paraId="164A5F97" w14:textId="03C139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477" w:type="pct"/>
          </w:tcPr>
          <w:p w14:paraId="3E41E4D2" w14:textId="26D9AE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00F41247" w14:textId="080BCC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2E6DD3EF" w14:textId="47AB1E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0522</w:t>
            </w:r>
          </w:p>
        </w:tc>
        <w:tc>
          <w:tcPr>
            <w:tcW w:w="294" w:type="pct"/>
          </w:tcPr>
          <w:p w14:paraId="46683CC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7EFC804" w14:textId="0AC254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4D9020B" w14:textId="5C2859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4302981" w14:textId="130D9D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408" w:type="pct"/>
          </w:tcPr>
          <w:p w14:paraId="46B4F49B" w14:textId="0C53B2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27F1C5" w14:textId="77777777" w:rsidTr="00771314">
        <w:tc>
          <w:tcPr>
            <w:tcW w:w="587" w:type="pct"/>
          </w:tcPr>
          <w:p w14:paraId="74271599" w14:textId="3772C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R4-2219473</w:t>
            </w:r>
          </w:p>
        </w:tc>
        <w:tc>
          <w:tcPr>
            <w:tcW w:w="847" w:type="pct"/>
          </w:tcPr>
          <w:p w14:paraId="1A74977B" w14:textId="495B03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38.101-2 on removing ambiguity in CA MPR definition</w:t>
            </w:r>
          </w:p>
        </w:tc>
        <w:tc>
          <w:tcPr>
            <w:tcW w:w="477" w:type="pct"/>
          </w:tcPr>
          <w:p w14:paraId="05E3F7C5" w14:textId="439706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Inc.</w:t>
            </w:r>
          </w:p>
        </w:tc>
        <w:tc>
          <w:tcPr>
            <w:tcW w:w="459" w:type="pct"/>
          </w:tcPr>
          <w:p w14:paraId="15A4E8E1" w14:textId="13DEA5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286CEEF" w14:textId="5F8666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0523</w:t>
            </w:r>
          </w:p>
        </w:tc>
        <w:tc>
          <w:tcPr>
            <w:tcW w:w="294" w:type="pct"/>
          </w:tcPr>
          <w:p w14:paraId="38BDA6C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EB4E99A" w14:textId="421E58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D729EB2" w14:textId="213292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13F0622" w14:textId="2C21A6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NR_RF_FR2_req_enh-Core</w:t>
            </w:r>
          </w:p>
        </w:tc>
        <w:tc>
          <w:tcPr>
            <w:tcW w:w="408" w:type="pct"/>
          </w:tcPr>
          <w:p w14:paraId="39DAF64E" w14:textId="220AA7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5EDB8ED" w14:textId="77777777" w:rsidTr="00771314">
        <w:tc>
          <w:tcPr>
            <w:tcW w:w="587" w:type="pct"/>
          </w:tcPr>
          <w:p w14:paraId="6351E439" w14:textId="3BDC55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R4-2219474</w:t>
            </w:r>
          </w:p>
        </w:tc>
        <w:tc>
          <w:tcPr>
            <w:tcW w:w="847" w:type="pct"/>
          </w:tcPr>
          <w:p w14:paraId="57AD4F53" w14:textId="0EB6F4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38.101-2 on removing ambiguity in CA MPR definition</w:t>
            </w:r>
          </w:p>
        </w:tc>
        <w:tc>
          <w:tcPr>
            <w:tcW w:w="477" w:type="pct"/>
          </w:tcPr>
          <w:p w14:paraId="2EC8FD38" w14:textId="1BC87E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Inc.</w:t>
            </w:r>
          </w:p>
        </w:tc>
        <w:tc>
          <w:tcPr>
            <w:tcW w:w="459" w:type="pct"/>
          </w:tcPr>
          <w:p w14:paraId="6FA70D8E" w14:textId="75B0A1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6BFF3F9" w14:textId="1425AA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0524</w:t>
            </w:r>
          </w:p>
        </w:tc>
        <w:tc>
          <w:tcPr>
            <w:tcW w:w="294" w:type="pct"/>
          </w:tcPr>
          <w:p w14:paraId="3CFF8D2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2D79240" w14:textId="03FE49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3125CBF" w14:textId="4D4752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27CC768" w14:textId="44387D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NR_RF_FR2_req_enh-Core</w:t>
            </w:r>
          </w:p>
        </w:tc>
        <w:tc>
          <w:tcPr>
            <w:tcW w:w="408" w:type="pct"/>
          </w:tcPr>
          <w:p w14:paraId="47FAA737" w14:textId="463310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72F0448" w14:textId="77777777" w:rsidTr="00771314">
        <w:tc>
          <w:tcPr>
            <w:tcW w:w="587" w:type="pct"/>
          </w:tcPr>
          <w:p w14:paraId="76367043" w14:textId="21C407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R4-2219587</w:t>
            </w:r>
          </w:p>
        </w:tc>
        <w:tc>
          <w:tcPr>
            <w:tcW w:w="847" w:type="pct"/>
          </w:tcPr>
          <w:p w14:paraId="217DB599" w14:textId="786C7F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CR on introduction of FR2 CA DC location reporting</w:t>
            </w:r>
          </w:p>
        </w:tc>
        <w:tc>
          <w:tcPr>
            <w:tcW w:w="477" w:type="pct"/>
          </w:tcPr>
          <w:p w14:paraId="6EAC80C7" w14:textId="755A4E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6AD53618" w14:textId="248A3F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108934D4" w14:textId="66C0A7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0525</w:t>
            </w:r>
          </w:p>
        </w:tc>
        <w:tc>
          <w:tcPr>
            <w:tcW w:w="294" w:type="pct"/>
          </w:tcPr>
          <w:p w14:paraId="7ABC511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580331B" w14:textId="07D846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2355293" w14:textId="0F0428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2AD9AFC" w14:textId="2DA116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291F7743" w14:textId="17E939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E8A5E03" w14:textId="77777777" w:rsidTr="00771314">
        <w:tc>
          <w:tcPr>
            <w:tcW w:w="587" w:type="pct"/>
          </w:tcPr>
          <w:p w14:paraId="1689EABA" w14:textId="2D456A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R4-2220583</w:t>
            </w:r>
          </w:p>
        </w:tc>
        <w:tc>
          <w:tcPr>
            <w:tcW w:w="847" w:type="pct"/>
          </w:tcPr>
          <w:p w14:paraId="43FEB08B" w14:textId="5B00D5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CR on introduction of FR2 CA DC location reporting</w:t>
            </w:r>
          </w:p>
        </w:tc>
        <w:tc>
          <w:tcPr>
            <w:tcW w:w="477" w:type="pct"/>
          </w:tcPr>
          <w:p w14:paraId="1CC7AF92" w14:textId="4A0C46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OPPO, Qualcomm, Huawei</w:t>
            </w:r>
          </w:p>
        </w:tc>
        <w:tc>
          <w:tcPr>
            <w:tcW w:w="459" w:type="pct"/>
          </w:tcPr>
          <w:p w14:paraId="33A73D2C" w14:textId="540322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31E27F40" w14:textId="1740C8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0525</w:t>
            </w:r>
          </w:p>
        </w:tc>
        <w:tc>
          <w:tcPr>
            <w:tcW w:w="294" w:type="pct"/>
          </w:tcPr>
          <w:p w14:paraId="593891EA" w14:textId="2B49097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A42ABC7" w14:textId="2BFD4F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AC4CF1B" w14:textId="2FD0AB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B4A022C" w14:textId="73400A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314210C7" w14:textId="7AD2B6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180285A" w14:textId="77777777" w:rsidTr="00771314">
        <w:tc>
          <w:tcPr>
            <w:tcW w:w="587" w:type="pct"/>
          </w:tcPr>
          <w:p w14:paraId="4E46E989" w14:textId="5C9909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R4-2220834</w:t>
            </w:r>
          </w:p>
        </w:tc>
        <w:tc>
          <w:tcPr>
            <w:tcW w:w="847" w:type="pct"/>
          </w:tcPr>
          <w:p w14:paraId="117A081C" w14:textId="75FEB6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CR on introduction of FR2 CA DC location reporting</w:t>
            </w:r>
          </w:p>
        </w:tc>
        <w:tc>
          <w:tcPr>
            <w:tcW w:w="477" w:type="pct"/>
          </w:tcPr>
          <w:p w14:paraId="1195DDC3" w14:textId="479B3D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OPPO, Qualcomm, Huawei</w:t>
            </w:r>
          </w:p>
        </w:tc>
        <w:tc>
          <w:tcPr>
            <w:tcW w:w="459" w:type="pct"/>
          </w:tcPr>
          <w:p w14:paraId="3D692F2C" w14:textId="2987F9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074380B5" w14:textId="607B05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0525</w:t>
            </w:r>
          </w:p>
        </w:tc>
        <w:tc>
          <w:tcPr>
            <w:tcW w:w="294" w:type="pct"/>
          </w:tcPr>
          <w:p w14:paraId="43AD4B70" w14:textId="6A7EB3D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6A33DD8E" w14:textId="19C64E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2C77091" w14:textId="67C4D0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8365EAB" w14:textId="048D60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78DA807D" w14:textId="3EBB69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A661D14" w14:textId="77777777" w:rsidTr="00771314">
        <w:tc>
          <w:tcPr>
            <w:tcW w:w="587" w:type="pct"/>
          </w:tcPr>
          <w:p w14:paraId="7616424F" w14:textId="6A767B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R4-2220839</w:t>
            </w:r>
          </w:p>
        </w:tc>
        <w:tc>
          <w:tcPr>
            <w:tcW w:w="847" w:type="pct"/>
          </w:tcPr>
          <w:p w14:paraId="4EFAD6E5" w14:textId="5E7E2A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CR on introduction of FR2 CA DC location reporting</w:t>
            </w:r>
          </w:p>
        </w:tc>
        <w:tc>
          <w:tcPr>
            <w:tcW w:w="477" w:type="pct"/>
          </w:tcPr>
          <w:p w14:paraId="0812F553" w14:textId="293F37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OPPO, Qualcomm, Huawei</w:t>
            </w:r>
          </w:p>
        </w:tc>
        <w:tc>
          <w:tcPr>
            <w:tcW w:w="459" w:type="pct"/>
          </w:tcPr>
          <w:p w14:paraId="5A5A145E" w14:textId="793B54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4CCC4239" w14:textId="741582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0525</w:t>
            </w:r>
          </w:p>
        </w:tc>
        <w:tc>
          <w:tcPr>
            <w:tcW w:w="294" w:type="pct"/>
          </w:tcPr>
          <w:p w14:paraId="53156A02" w14:textId="782AC6B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7790BEBE" w14:textId="1C1682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6F26E12" w14:textId="3A5C4A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D756383" w14:textId="692339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3B774A31" w14:textId="075E8D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880C4A3" w14:textId="77777777" w:rsidTr="00771314">
        <w:tc>
          <w:tcPr>
            <w:tcW w:w="587" w:type="pct"/>
          </w:tcPr>
          <w:p w14:paraId="03F6176A" w14:textId="7F04A2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R4-2219811</w:t>
            </w:r>
          </w:p>
        </w:tc>
        <w:tc>
          <w:tcPr>
            <w:tcW w:w="847" w:type="pct"/>
          </w:tcPr>
          <w:p w14:paraId="12ECF449" w14:textId="6FD995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DL RMC (Rel-15)</w:t>
            </w:r>
          </w:p>
        </w:tc>
        <w:tc>
          <w:tcPr>
            <w:tcW w:w="477" w:type="pct"/>
          </w:tcPr>
          <w:p w14:paraId="27643F88" w14:textId="0954F3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BE601EC" w14:textId="1B06A7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51E49971" w14:textId="694F85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0526</w:t>
            </w:r>
          </w:p>
        </w:tc>
        <w:tc>
          <w:tcPr>
            <w:tcW w:w="294" w:type="pct"/>
          </w:tcPr>
          <w:p w14:paraId="49DF74A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C8B9E30" w14:textId="2AB533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334057A7" w14:textId="047AA8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66F6EB2" w14:textId="7098BF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BF67204" w14:textId="2EF8D1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04718EC" w14:textId="77777777" w:rsidTr="00771314">
        <w:tc>
          <w:tcPr>
            <w:tcW w:w="587" w:type="pct"/>
          </w:tcPr>
          <w:p w14:paraId="48B2DB42" w14:textId="2293FC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R4-2219812</w:t>
            </w:r>
          </w:p>
        </w:tc>
        <w:tc>
          <w:tcPr>
            <w:tcW w:w="847" w:type="pct"/>
          </w:tcPr>
          <w:p w14:paraId="10924314" w14:textId="225495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DL RMC (Rel-16)</w:t>
            </w:r>
          </w:p>
        </w:tc>
        <w:tc>
          <w:tcPr>
            <w:tcW w:w="477" w:type="pct"/>
          </w:tcPr>
          <w:p w14:paraId="56241069" w14:textId="21F0FB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0966430" w14:textId="34DBE5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648E4952" w14:textId="72F31B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0527</w:t>
            </w:r>
          </w:p>
        </w:tc>
        <w:tc>
          <w:tcPr>
            <w:tcW w:w="294" w:type="pct"/>
          </w:tcPr>
          <w:p w14:paraId="419FBE5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85694A8" w14:textId="7378B3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C91C494" w14:textId="788FF8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F2F298D" w14:textId="464DD3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NR_newRAT-Core, NR_DL256QAM_FR2-Core</w:t>
            </w:r>
          </w:p>
        </w:tc>
        <w:tc>
          <w:tcPr>
            <w:tcW w:w="408" w:type="pct"/>
          </w:tcPr>
          <w:p w14:paraId="6F59BA25" w14:textId="32C128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0F39C59" w14:textId="77777777" w:rsidTr="00771314">
        <w:tc>
          <w:tcPr>
            <w:tcW w:w="587" w:type="pct"/>
          </w:tcPr>
          <w:p w14:paraId="72E68874" w14:textId="6CC1C0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R4-2219813</w:t>
            </w:r>
          </w:p>
        </w:tc>
        <w:tc>
          <w:tcPr>
            <w:tcW w:w="847" w:type="pct"/>
          </w:tcPr>
          <w:p w14:paraId="110DB8D0" w14:textId="5FF825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DL RMC (Rel-17)</w:t>
            </w:r>
          </w:p>
        </w:tc>
        <w:tc>
          <w:tcPr>
            <w:tcW w:w="477" w:type="pct"/>
          </w:tcPr>
          <w:p w14:paraId="5677C1FA" w14:textId="4DD29E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B59796C" w14:textId="240EEC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429409C3" w14:textId="6B9B5F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0528</w:t>
            </w:r>
          </w:p>
        </w:tc>
        <w:tc>
          <w:tcPr>
            <w:tcW w:w="294" w:type="pct"/>
          </w:tcPr>
          <w:p w14:paraId="44475C6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0B097BD" w14:textId="42B9ED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1B9E99B" w14:textId="71E626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4439EC7" w14:textId="255DDF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NR_newRAT-Core, NR_DL256QAM_FR2-Core</w:t>
            </w:r>
          </w:p>
        </w:tc>
        <w:tc>
          <w:tcPr>
            <w:tcW w:w="408" w:type="pct"/>
          </w:tcPr>
          <w:p w14:paraId="512EF180" w14:textId="1D4E1D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D0EA2BE" w14:textId="77777777" w:rsidTr="00771314">
        <w:tc>
          <w:tcPr>
            <w:tcW w:w="587" w:type="pct"/>
          </w:tcPr>
          <w:p w14:paraId="505718B5" w14:textId="158641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R4-2219814</w:t>
            </w:r>
          </w:p>
        </w:tc>
        <w:tc>
          <w:tcPr>
            <w:tcW w:w="847" w:type="pct"/>
          </w:tcPr>
          <w:p w14:paraId="385BA515" w14:textId="5A8D48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Adding DL RMC for band n263</w:t>
            </w:r>
          </w:p>
        </w:tc>
        <w:tc>
          <w:tcPr>
            <w:tcW w:w="477" w:type="pct"/>
          </w:tcPr>
          <w:p w14:paraId="2ED8DB7D" w14:textId="791A19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069217A" w14:textId="79463B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6C3621B4" w14:textId="16740B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0529</w:t>
            </w:r>
          </w:p>
        </w:tc>
        <w:tc>
          <w:tcPr>
            <w:tcW w:w="294" w:type="pct"/>
          </w:tcPr>
          <w:p w14:paraId="73B7F52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3455958" w14:textId="7CFBEB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681865F" w14:textId="679404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20CB8A9" w14:textId="3476E7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6D15168A" w14:textId="509643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F477BDE" w14:textId="77777777" w:rsidTr="00771314">
        <w:tc>
          <w:tcPr>
            <w:tcW w:w="587" w:type="pct"/>
          </w:tcPr>
          <w:p w14:paraId="37240EA6" w14:textId="5467DF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R4-2220576</w:t>
            </w:r>
          </w:p>
        </w:tc>
        <w:tc>
          <w:tcPr>
            <w:tcW w:w="847" w:type="pct"/>
          </w:tcPr>
          <w:p w14:paraId="7D52D490" w14:textId="2FE687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Adding DL RMC for band n263</w:t>
            </w:r>
          </w:p>
        </w:tc>
        <w:tc>
          <w:tcPr>
            <w:tcW w:w="477" w:type="pct"/>
          </w:tcPr>
          <w:p w14:paraId="6DB1857B" w14:textId="39F061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E5AB28C" w14:textId="55D286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0880903C" w14:textId="088610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0529</w:t>
            </w:r>
          </w:p>
        </w:tc>
        <w:tc>
          <w:tcPr>
            <w:tcW w:w="294" w:type="pct"/>
          </w:tcPr>
          <w:p w14:paraId="472A0C70" w14:textId="1A3268BE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32BF8D5" w14:textId="1AE90D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F5DC8B" w14:textId="79C158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B1AA02E" w14:textId="09706A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577FDCD3" w14:textId="38B396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B67C467" w14:textId="77777777" w:rsidTr="00771314">
        <w:tc>
          <w:tcPr>
            <w:tcW w:w="587" w:type="pct"/>
          </w:tcPr>
          <w:p w14:paraId="4DE202BF" w14:textId="76E672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R4-2220821</w:t>
            </w:r>
          </w:p>
        </w:tc>
        <w:tc>
          <w:tcPr>
            <w:tcW w:w="847" w:type="pct"/>
          </w:tcPr>
          <w:p w14:paraId="72902F07" w14:textId="01B3D1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Adding DL RMC for band n263</w:t>
            </w:r>
          </w:p>
        </w:tc>
        <w:tc>
          <w:tcPr>
            <w:tcW w:w="477" w:type="pct"/>
          </w:tcPr>
          <w:p w14:paraId="206910FD" w14:textId="6A88FE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9BD6DAF" w14:textId="24876F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7325C01E" w14:textId="7ACF46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0529</w:t>
            </w:r>
          </w:p>
        </w:tc>
        <w:tc>
          <w:tcPr>
            <w:tcW w:w="294" w:type="pct"/>
          </w:tcPr>
          <w:p w14:paraId="0A482E52" w14:textId="7CD03A8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E25B72A" w14:textId="5B62E0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7F082A6" w14:textId="7B4D7D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0D10394" w14:textId="66CFCB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2D832679" w14:textId="4CB54E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E07FEB8" w14:textId="77777777" w:rsidTr="00771314">
        <w:tc>
          <w:tcPr>
            <w:tcW w:w="587" w:type="pct"/>
          </w:tcPr>
          <w:p w14:paraId="5CE26E38" w14:textId="33C3A6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R4-2219899</w:t>
            </w:r>
          </w:p>
        </w:tc>
        <w:tc>
          <w:tcPr>
            <w:tcW w:w="847" w:type="pct"/>
          </w:tcPr>
          <w:p w14:paraId="75AB34DB" w14:textId="73CAAA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 xml:space="preserve"> CR to 38.101-2 on 60GHz EVM PTRS capability </w:t>
            </w:r>
          </w:p>
        </w:tc>
        <w:tc>
          <w:tcPr>
            <w:tcW w:w="477" w:type="pct"/>
          </w:tcPr>
          <w:p w14:paraId="44179F95" w14:textId="4108F7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</w:t>
            </w:r>
          </w:p>
        </w:tc>
        <w:tc>
          <w:tcPr>
            <w:tcW w:w="459" w:type="pct"/>
          </w:tcPr>
          <w:p w14:paraId="5951F1DE" w14:textId="100D1F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38.101-2</w:t>
            </w:r>
          </w:p>
        </w:tc>
        <w:tc>
          <w:tcPr>
            <w:tcW w:w="351" w:type="pct"/>
          </w:tcPr>
          <w:p w14:paraId="37B8AA37" w14:textId="6276D9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0530</w:t>
            </w:r>
          </w:p>
        </w:tc>
        <w:tc>
          <w:tcPr>
            <w:tcW w:w="294" w:type="pct"/>
          </w:tcPr>
          <w:p w14:paraId="4266CE4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D0472E0" w14:textId="048A13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EB7E999" w14:textId="4017F1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0894D8D" w14:textId="71A9B7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0E70F231" w14:textId="16EB6A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7CEB79A6" w14:textId="77777777" w:rsidTr="00771314">
        <w:tc>
          <w:tcPr>
            <w:tcW w:w="587" w:type="pct"/>
          </w:tcPr>
          <w:p w14:paraId="3EAE2CC1" w14:textId="70A6D7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R4-2218028</w:t>
            </w:r>
          </w:p>
        </w:tc>
        <w:tc>
          <w:tcPr>
            <w:tcW w:w="847" w:type="pct"/>
          </w:tcPr>
          <w:p w14:paraId="3AF7C3FA" w14:textId="4B960B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Introduction CR on new NR DC LTE(xDL/1UL)+ NR(2DL/1UL) band combinations in Rel-18</w:t>
            </w:r>
          </w:p>
        </w:tc>
        <w:tc>
          <w:tcPr>
            <w:tcW w:w="477" w:type="pct"/>
          </w:tcPr>
          <w:p w14:paraId="4E261BD2" w14:textId="5637D9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LG Electronics Deutschland</w:t>
            </w:r>
          </w:p>
        </w:tc>
        <w:tc>
          <w:tcPr>
            <w:tcW w:w="459" w:type="pct"/>
          </w:tcPr>
          <w:p w14:paraId="27062480" w14:textId="37A86B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31B31AD7" w14:textId="532800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0755</w:t>
            </w:r>
          </w:p>
        </w:tc>
        <w:tc>
          <w:tcPr>
            <w:tcW w:w="294" w:type="pct"/>
          </w:tcPr>
          <w:p w14:paraId="3F1989D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1CAC25E" w14:textId="40A6E3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A8F7D3E" w14:textId="5D761C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DC49F59" w14:textId="173241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408" w:type="pct"/>
          </w:tcPr>
          <w:p w14:paraId="1B21DB6C" w14:textId="7E0255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A19EE7" w14:textId="77777777" w:rsidTr="00771314">
        <w:tc>
          <w:tcPr>
            <w:tcW w:w="587" w:type="pct"/>
          </w:tcPr>
          <w:p w14:paraId="1280E574" w14:textId="7359CF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R4-2218033</w:t>
            </w:r>
          </w:p>
        </w:tc>
        <w:tc>
          <w:tcPr>
            <w:tcW w:w="847" w:type="pct"/>
          </w:tcPr>
          <w:p w14:paraId="75EF4F15" w14:textId="577266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78B9BE74" w14:textId="5AC40F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08CC62A7" w14:textId="2E8E89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3F1538C" w14:textId="2D2F73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0756</w:t>
            </w:r>
          </w:p>
        </w:tc>
        <w:tc>
          <w:tcPr>
            <w:tcW w:w="294" w:type="pct"/>
          </w:tcPr>
          <w:p w14:paraId="7C1EE22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7D69FCD" w14:textId="107898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0FBD46C7" w14:textId="7D8D49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B5108D2" w14:textId="305321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1ECC59E6" w14:textId="00286C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BC192C5" w14:textId="77777777" w:rsidTr="00771314">
        <w:tc>
          <w:tcPr>
            <w:tcW w:w="587" w:type="pct"/>
          </w:tcPr>
          <w:p w14:paraId="12007A7D" w14:textId="1C283E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R4-2220500</w:t>
            </w:r>
          </w:p>
        </w:tc>
        <w:tc>
          <w:tcPr>
            <w:tcW w:w="847" w:type="pct"/>
          </w:tcPr>
          <w:p w14:paraId="3767B93E" w14:textId="4EE317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213A6355" w14:textId="78FE02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58016541" w14:textId="43BB75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896635A" w14:textId="0994F1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0756</w:t>
            </w:r>
          </w:p>
        </w:tc>
        <w:tc>
          <w:tcPr>
            <w:tcW w:w="294" w:type="pct"/>
          </w:tcPr>
          <w:p w14:paraId="4C6E4D62" w14:textId="32009A1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E9B92B3" w14:textId="5C24CD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157BEA8" w14:textId="0AFC1D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E3A26DF" w14:textId="050FA6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27F20BF6" w14:textId="44706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D27A33E" w14:textId="77777777" w:rsidTr="00771314">
        <w:tc>
          <w:tcPr>
            <w:tcW w:w="587" w:type="pct"/>
          </w:tcPr>
          <w:p w14:paraId="39A772E3" w14:textId="54AE5F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R4-2218038</w:t>
            </w:r>
          </w:p>
        </w:tc>
        <w:tc>
          <w:tcPr>
            <w:tcW w:w="847" w:type="pct"/>
          </w:tcPr>
          <w:p w14:paraId="67EF4FA5" w14:textId="4097A9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to Add Missing MSD Items for PC2 EN-DC combos</w:t>
            </w:r>
          </w:p>
        </w:tc>
        <w:tc>
          <w:tcPr>
            <w:tcW w:w="477" w:type="pct"/>
          </w:tcPr>
          <w:p w14:paraId="62CF5D55" w14:textId="153E85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AT&amp;T, Verizon</w:t>
            </w:r>
          </w:p>
        </w:tc>
        <w:tc>
          <w:tcPr>
            <w:tcW w:w="459" w:type="pct"/>
          </w:tcPr>
          <w:p w14:paraId="483C7167" w14:textId="1A9A87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51D748FE" w14:textId="355F44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0757</w:t>
            </w:r>
          </w:p>
        </w:tc>
        <w:tc>
          <w:tcPr>
            <w:tcW w:w="294" w:type="pct"/>
          </w:tcPr>
          <w:p w14:paraId="4B182A8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924CA0B" w14:textId="22D9BB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3680701" w14:textId="16054D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8E16059" w14:textId="646CDF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ENDC_UE_PC2_R17_NR_TDD-Core</w:t>
            </w:r>
          </w:p>
        </w:tc>
        <w:tc>
          <w:tcPr>
            <w:tcW w:w="408" w:type="pct"/>
          </w:tcPr>
          <w:p w14:paraId="1939E58A" w14:textId="3FCCDC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CCE5DC4" w14:textId="77777777" w:rsidTr="00771314">
        <w:tc>
          <w:tcPr>
            <w:tcW w:w="587" w:type="pct"/>
          </w:tcPr>
          <w:p w14:paraId="28399E34" w14:textId="43F00B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R4-2218119</w:t>
            </w:r>
          </w:p>
        </w:tc>
        <w:tc>
          <w:tcPr>
            <w:tcW w:w="847" w:type="pct"/>
          </w:tcPr>
          <w:p w14:paraId="4576FFCA" w14:textId="6AFE00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38.101-3 for corrections on intra-band EN-DC configurations</w:t>
            </w:r>
          </w:p>
        </w:tc>
        <w:tc>
          <w:tcPr>
            <w:tcW w:w="477" w:type="pct"/>
          </w:tcPr>
          <w:p w14:paraId="013FCC7E" w14:textId="2D78A2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794A4AA" w14:textId="07FB48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C7DCBA6" w14:textId="4E0AAD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0758</w:t>
            </w:r>
          </w:p>
        </w:tc>
        <w:tc>
          <w:tcPr>
            <w:tcW w:w="294" w:type="pct"/>
          </w:tcPr>
          <w:p w14:paraId="30FA85F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5F34C0D" w14:textId="0A9C77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1B93BFB" w14:textId="2FB09F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A3EDAEF" w14:textId="25E98F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4861D8FE" w14:textId="0C24A7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5FA69E97" w14:textId="77777777" w:rsidTr="00771314">
        <w:tc>
          <w:tcPr>
            <w:tcW w:w="587" w:type="pct"/>
          </w:tcPr>
          <w:p w14:paraId="2B7AEE1B" w14:textId="161EED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R4-2218120</w:t>
            </w:r>
          </w:p>
        </w:tc>
        <w:tc>
          <w:tcPr>
            <w:tcW w:w="847" w:type="pct"/>
          </w:tcPr>
          <w:p w14:paraId="260D47DE" w14:textId="3B81C8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38.101-3 for corrections on intra-band EN-DC configurations</w:t>
            </w:r>
          </w:p>
        </w:tc>
        <w:tc>
          <w:tcPr>
            <w:tcW w:w="477" w:type="pct"/>
          </w:tcPr>
          <w:p w14:paraId="668AE31E" w14:textId="7CF9E0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7937DD12" w14:textId="191D51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F29004F" w14:textId="14BEB4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0759</w:t>
            </w:r>
          </w:p>
        </w:tc>
        <w:tc>
          <w:tcPr>
            <w:tcW w:w="294" w:type="pct"/>
          </w:tcPr>
          <w:p w14:paraId="12FDD1C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E66B676" w14:textId="730C9A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572928D" w14:textId="457FB3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76D0238" w14:textId="4F1905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7BFACD65" w14:textId="0DE7F2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1B641726" w14:textId="77777777" w:rsidTr="00771314">
        <w:tc>
          <w:tcPr>
            <w:tcW w:w="587" w:type="pct"/>
          </w:tcPr>
          <w:p w14:paraId="4D21BCC8" w14:textId="69D8D5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R4-2218191</w:t>
            </w:r>
          </w:p>
        </w:tc>
        <w:tc>
          <w:tcPr>
            <w:tcW w:w="847" w:type="pct"/>
          </w:tcPr>
          <w:p w14:paraId="2254326E" w14:textId="3E85B7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Modification on power imbalance requirement for EN-DC with overlapping DL frequency</w:t>
            </w:r>
          </w:p>
        </w:tc>
        <w:tc>
          <w:tcPr>
            <w:tcW w:w="477" w:type="pct"/>
          </w:tcPr>
          <w:p w14:paraId="131F5D69" w14:textId="2ACE26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354F4882" w14:textId="41A236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3D9D6204" w14:textId="07152E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0760</w:t>
            </w:r>
          </w:p>
        </w:tc>
        <w:tc>
          <w:tcPr>
            <w:tcW w:w="294" w:type="pct"/>
          </w:tcPr>
          <w:p w14:paraId="59C6158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34F9B2" w14:textId="529D11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E5BDBBC" w14:textId="6EA57B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5098C5F" w14:textId="5D7201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4A5AE084" w14:textId="79AF60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B24A3FF" w14:textId="77777777" w:rsidTr="00771314">
        <w:tc>
          <w:tcPr>
            <w:tcW w:w="587" w:type="pct"/>
          </w:tcPr>
          <w:p w14:paraId="37F96983" w14:textId="67B425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R4-2218201</w:t>
            </w:r>
          </w:p>
        </w:tc>
        <w:tc>
          <w:tcPr>
            <w:tcW w:w="847" w:type="pct"/>
          </w:tcPr>
          <w:p w14:paraId="7651AA2B" w14:textId="051F1E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intra-band contiguous EN-DC for DC_(n)41</w:t>
            </w:r>
          </w:p>
        </w:tc>
        <w:tc>
          <w:tcPr>
            <w:tcW w:w="477" w:type="pct"/>
          </w:tcPr>
          <w:p w14:paraId="35FA1CD2" w14:textId="15F26E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57307F07" w14:textId="108B96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7A86081B" w14:textId="560BD9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0761</w:t>
            </w:r>
          </w:p>
        </w:tc>
        <w:tc>
          <w:tcPr>
            <w:tcW w:w="294" w:type="pct"/>
          </w:tcPr>
          <w:p w14:paraId="02F1E87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5703CC1" w14:textId="1FB6A2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DD786F2" w14:textId="3C92DD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0609954" w14:textId="695A12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4E6F3D3" w14:textId="3F9282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6DF00844" w14:textId="77777777" w:rsidTr="00771314">
        <w:tc>
          <w:tcPr>
            <w:tcW w:w="587" w:type="pct"/>
          </w:tcPr>
          <w:p w14:paraId="1399B899" w14:textId="2C7A06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R4-2218202</w:t>
            </w:r>
          </w:p>
        </w:tc>
        <w:tc>
          <w:tcPr>
            <w:tcW w:w="847" w:type="pct"/>
          </w:tcPr>
          <w:p w14:paraId="0B4B74DE" w14:textId="60658D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intra-band contiguous EN-DC for DC_(n)41 (Rel-16)</w:t>
            </w:r>
          </w:p>
        </w:tc>
        <w:tc>
          <w:tcPr>
            <w:tcW w:w="477" w:type="pct"/>
          </w:tcPr>
          <w:p w14:paraId="68CF0D5C" w14:textId="32E973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6A4082C6" w14:textId="40F24B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7E5C58A" w14:textId="2A35DC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0762</w:t>
            </w:r>
          </w:p>
        </w:tc>
        <w:tc>
          <w:tcPr>
            <w:tcW w:w="294" w:type="pct"/>
          </w:tcPr>
          <w:p w14:paraId="54D8104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FF56921" w14:textId="6F5C16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4CF0211" w14:textId="3AC797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48EE905" w14:textId="160B86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498E2A0D" w14:textId="5330F2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5E5E2A66" w14:textId="77777777" w:rsidTr="00771314">
        <w:tc>
          <w:tcPr>
            <w:tcW w:w="587" w:type="pct"/>
          </w:tcPr>
          <w:p w14:paraId="21590C4F" w14:textId="5D8D63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R4-2218203</w:t>
            </w:r>
          </w:p>
        </w:tc>
        <w:tc>
          <w:tcPr>
            <w:tcW w:w="847" w:type="pct"/>
          </w:tcPr>
          <w:p w14:paraId="7039F7EE" w14:textId="142DD9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intra-band contiguous EN-DC for DC_(n)41 (Rel-17)</w:t>
            </w:r>
          </w:p>
        </w:tc>
        <w:tc>
          <w:tcPr>
            <w:tcW w:w="477" w:type="pct"/>
          </w:tcPr>
          <w:p w14:paraId="7AE95F5E" w14:textId="3DF6F9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65FC875E" w14:textId="46D828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3E2027B" w14:textId="6D8BD4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0763</w:t>
            </w:r>
          </w:p>
        </w:tc>
        <w:tc>
          <w:tcPr>
            <w:tcW w:w="294" w:type="pct"/>
          </w:tcPr>
          <w:p w14:paraId="308600A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D3C396" w14:textId="286991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A031ED2" w14:textId="750AAF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4C22327" w14:textId="360529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6CB3FE0" w14:textId="7F16CC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79DE5698" w14:textId="77777777" w:rsidTr="00771314">
        <w:tc>
          <w:tcPr>
            <w:tcW w:w="587" w:type="pct"/>
          </w:tcPr>
          <w:p w14:paraId="2271CF39" w14:textId="61AD03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R4-2218204</w:t>
            </w:r>
          </w:p>
        </w:tc>
        <w:tc>
          <w:tcPr>
            <w:tcW w:w="847" w:type="pct"/>
          </w:tcPr>
          <w:p w14:paraId="032785CB" w14:textId="457974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clarifications for intra-band EN-DC configurations</w:t>
            </w:r>
          </w:p>
        </w:tc>
        <w:tc>
          <w:tcPr>
            <w:tcW w:w="477" w:type="pct"/>
          </w:tcPr>
          <w:p w14:paraId="1E44662F" w14:textId="5F819A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4110DDB6" w14:textId="0A18F6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3F166848" w14:textId="7AAB25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0764</w:t>
            </w:r>
          </w:p>
        </w:tc>
        <w:tc>
          <w:tcPr>
            <w:tcW w:w="294" w:type="pct"/>
          </w:tcPr>
          <w:p w14:paraId="59AB71D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13B1D39" w14:textId="12CB7B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73DCDE8F" w14:textId="235512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B52FF65" w14:textId="11B124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A1CB1D0" w14:textId="53C137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4C37B70" w14:textId="77777777" w:rsidTr="00771314">
        <w:tc>
          <w:tcPr>
            <w:tcW w:w="587" w:type="pct"/>
          </w:tcPr>
          <w:p w14:paraId="735C4DA2" w14:textId="3A6369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R4-2220524</w:t>
            </w:r>
          </w:p>
        </w:tc>
        <w:tc>
          <w:tcPr>
            <w:tcW w:w="847" w:type="pct"/>
          </w:tcPr>
          <w:p w14:paraId="371B2DFF" w14:textId="12C7D0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clarifications for intra-band EN-DC configurations</w:t>
            </w:r>
          </w:p>
        </w:tc>
        <w:tc>
          <w:tcPr>
            <w:tcW w:w="477" w:type="pct"/>
          </w:tcPr>
          <w:p w14:paraId="28C06A14" w14:textId="16A3F0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78B23DF4" w14:textId="2A474B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8FFBEC9" w14:textId="0C2107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0764</w:t>
            </w:r>
          </w:p>
        </w:tc>
        <w:tc>
          <w:tcPr>
            <w:tcW w:w="294" w:type="pct"/>
          </w:tcPr>
          <w:p w14:paraId="36471CAE" w14:textId="6A2A296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1241C1F" w14:textId="6E83DF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157B418" w14:textId="5417FA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CA4C699" w14:textId="36E59A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863B92B" w14:textId="2162B1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BF00684" w14:textId="77777777" w:rsidTr="00771314">
        <w:tc>
          <w:tcPr>
            <w:tcW w:w="587" w:type="pct"/>
          </w:tcPr>
          <w:p w14:paraId="60BED2EA" w14:textId="0236D3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R4-2218205</w:t>
            </w:r>
          </w:p>
        </w:tc>
        <w:tc>
          <w:tcPr>
            <w:tcW w:w="847" w:type="pct"/>
          </w:tcPr>
          <w:p w14:paraId="13AE3779" w14:textId="0C558A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clarifications for intra-band EN-DC configurations (Rel-16)</w:t>
            </w:r>
          </w:p>
        </w:tc>
        <w:tc>
          <w:tcPr>
            <w:tcW w:w="477" w:type="pct"/>
          </w:tcPr>
          <w:p w14:paraId="1D92D5FB" w14:textId="48A903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2527BA6E" w14:textId="16E9B3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027C2F1" w14:textId="1E8847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0765</w:t>
            </w:r>
          </w:p>
        </w:tc>
        <w:tc>
          <w:tcPr>
            <w:tcW w:w="294" w:type="pct"/>
          </w:tcPr>
          <w:p w14:paraId="106E34C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EEB63A0" w14:textId="6D1ACB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759D536" w14:textId="3808C6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C554DD0" w14:textId="43C12A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F96EC31" w14:textId="6493EE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797CABD" w14:textId="77777777" w:rsidTr="00771314">
        <w:tc>
          <w:tcPr>
            <w:tcW w:w="587" w:type="pct"/>
          </w:tcPr>
          <w:p w14:paraId="66C6CB8C" w14:textId="1549A9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R4-2218206</w:t>
            </w:r>
          </w:p>
        </w:tc>
        <w:tc>
          <w:tcPr>
            <w:tcW w:w="847" w:type="pct"/>
          </w:tcPr>
          <w:p w14:paraId="737BB09E" w14:textId="45FA4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on clarifications for intra-band EN-DC configurations (Rel-17)</w:t>
            </w:r>
          </w:p>
        </w:tc>
        <w:tc>
          <w:tcPr>
            <w:tcW w:w="477" w:type="pct"/>
          </w:tcPr>
          <w:p w14:paraId="6B3399C7" w14:textId="2D9541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359F5537" w14:textId="520E1D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3C94E471" w14:textId="0286D9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0766</w:t>
            </w:r>
          </w:p>
        </w:tc>
        <w:tc>
          <w:tcPr>
            <w:tcW w:w="294" w:type="pct"/>
          </w:tcPr>
          <w:p w14:paraId="370C852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65C717E" w14:textId="0A4F3A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37AF08C" w14:textId="1C8CEA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E6B1BC7" w14:textId="650D4E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E1570DE" w14:textId="4A7B8C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B4CFB8C" w14:textId="77777777" w:rsidTr="00771314">
        <w:tc>
          <w:tcPr>
            <w:tcW w:w="587" w:type="pct"/>
          </w:tcPr>
          <w:p w14:paraId="515963D3" w14:textId="335B04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R4-2218265</w:t>
            </w:r>
          </w:p>
        </w:tc>
        <w:tc>
          <w:tcPr>
            <w:tcW w:w="847" w:type="pct"/>
          </w:tcPr>
          <w:p w14:paraId="6D577FAC" w14:textId="45D1F9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addition of protection for n100 and n101 into 38.101-3</w:t>
            </w:r>
          </w:p>
        </w:tc>
        <w:tc>
          <w:tcPr>
            <w:tcW w:w="477" w:type="pct"/>
          </w:tcPr>
          <w:p w14:paraId="50C9EA83" w14:textId="236C65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6D367556" w14:textId="108D88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5D404499" w14:textId="20CB20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0767</w:t>
            </w:r>
          </w:p>
        </w:tc>
        <w:tc>
          <w:tcPr>
            <w:tcW w:w="294" w:type="pct"/>
          </w:tcPr>
          <w:p w14:paraId="0594923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FB98898" w14:textId="2B977E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BB9EF6E" w14:textId="6DD956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723425A" w14:textId="45E72D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NR_RAIL_EU_1900MHz_TDD, NR_RAIL_EU_900MHz</w:t>
            </w:r>
          </w:p>
        </w:tc>
        <w:tc>
          <w:tcPr>
            <w:tcW w:w="408" w:type="pct"/>
          </w:tcPr>
          <w:p w14:paraId="0EB5460C" w14:textId="50B6B1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D29D79D" w14:textId="77777777" w:rsidTr="00771314">
        <w:tc>
          <w:tcPr>
            <w:tcW w:w="587" w:type="pct"/>
          </w:tcPr>
          <w:p w14:paraId="6EF8BB67" w14:textId="19415E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R4-2218285</w:t>
            </w:r>
          </w:p>
        </w:tc>
        <w:tc>
          <w:tcPr>
            <w:tcW w:w="847" w:type="pct"/>
          </w:tcPr>
          <w:p w14:paraId="573A4691" w14:textId="7BE1A4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Rel-16 intra-band contiguous EN-DC band combination</w:t>
            </w:r>
          </w:p>
        </w:tc>
        <w:tc>
          <w:tcPr>
            <w:tcW w:w="477" w:type="pct"/>
          </w:tcPr>
          <w:p w14:paraId="71B21518" w14:textId="1A611C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Inc., CableLabs, Federated Wireless</w:t>
            </w:r>
          </w:p>
        </w:tc>
        <w:tc>
          <w:tcPr>
            <w:tcW w:w="459" w:type="pct"/>
          </w:tcPr>
          <w:p w14:paraId="57E0338D" w14:textId="1A7E68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F268F8C" w14:textId="7E81BC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0768</w:t>
            </w:r>
          </w:p>
        </w:tc>
        <w:tc>
          <w:tcPr>
            <w:tcW w:w="294" w:type="pct"/>
          </w:tcPr>
          <w:p w14:paraId="155DDA3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C88EFC1" w14:textId="5229D2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C62AA69" w14:textId="297845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0305C2E" w14:textId="061B9C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4A4D28FA" w14:textId="6C4238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64D2FA65" w14:textId="77777777" w:rsidTr="00771314">
        <w:tc>
          <w:tcPr>
            <w:tcW w:w="587" w:type="pct"/>
          </w:tcPr>
          <w:p w14:paraId="0911F0C4" w14:textId="0CDCD9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R4-2218286</w:t>
            </w:r>
          </w:p>
        </w:tc>
        <w:tc>
          <w:tcPr>
            <w:tcW w:w="847" w:type="pct"/>
          </w:tcPr>
          <w:p w14:paraId="104E47B4" w14:textId="0F9B35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Rel-17 intra-band contiguous EN-DC band combination</w:t>
            </w:r>
          </w:p>
        </w:tc>
        <w:tc>
          <w:tcPr>
            <w:tcW w:w="477" w:type="pct"/>
          </w:tcPr>
          <w:p w14:paraId="26217638" w14:textId="506729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Inc., CableLabs, Federated Wireless</w:t>
            </w:r>
          </w:p>
        </w:tc>
        <w:tc>
          <w:tcPr>
            <w:tcW w:w="459" w:type="pct"/>
          </w:tcPr>
          <w:p w14:paraId="6CC1142A" w14:textId="20A682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62F7695" w14:textId="2EEFD5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0769</w:t>
            </w:r>
          </w:p>
        </w:tc>
        <w:tc>
          <w:tcPr>
            <w:tcW w:w="294" w:type="pct"/>
          </w:tcPr>
          <w:p w14:paraId="25E51E8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D1DAB1" w14:textId="41CE3C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ABF9F7A" w14:textId="20024A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455E9BB" w14:textId="12F869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EF47FAD" w14:textId="5EE20D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2125A526" w14:textId="77777777" w:rsidTr="00771314">
        <w:tc>
          <w:tcPr>
            <w:tcW w:w="587" w:type="pct"/>
          </w:tcPr>
          <w:p w14:paraId="3463BD09" w14:textId="3C3D78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R4-2218287</w:t>
            </w:r>
          </w:p>
        </w:tc>
        <w:tc>
          <w:tcPr>
            <w:tcW w:w="847" w:type="pct"/>
          </w:tcPr>
          <w:p w14:paraId="7157E22D" w14:textId="1D485E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Rel-16 intra-band non-contiguous EN-DC band combination</w:t>
            </w:r>
          </w:p>
        </w:tc>
        <w:tc>
          <w:tcPr>
            <w:tcW w:w="477" w:type="pct"/>
          </w:tcPr>
          <w:p w14:paraId="538CC55E" w14:textId="7C61E5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Inc., CableLabs, Federated Wireless</w:t>
            </w:r>
          </w:p>
        </w:tc>
        <w:tc>
          <w:tcPr>
            <w:tcW w:w="459" w:type="pct"/>
          </w:tcPr>
          <w:p w14:paraId="5A7C8C13" w14:textId="52A7A7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7716A870" w14:textId="04E006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0770</w:t>
            </w:r>
          </w:p>
        </w:tc>
        <w:tc>
          <w:tcPr>
            <w:tcW w:w="294" w:type="pct"/>
          </w:tcPr>
          <w:p w14:paraId="3B48D45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406C6A0" w14:textId="216B28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2FECABB" w14:textId="26FF8F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3B44345" w14:textId="353C78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75859803" w14:textId="6BE795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090CDF1F" w14:textId="77777777" w:rsidTr="00771314">
        <w:tc>
          <w:tcPr>
            <w:tcW w:w="587" w:type="pct"/>
          </w:tcPr>
          <w:p w14:paraId="73E02575" w14:textId="4DD864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R4-2218288</w:t>
            </w:r>
          </w:p>
        </w:tc>
        <w:tc>
          <w:tcPr>
            <w:tcW w:w="847" w:type="pct"/>
          </w:tcPr>
          <w:p w14:paraId="7909DE48" w14:textId="01A5C3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Rel-17 intra-band non-contiguous EN-DC band combination</w:t>
            </w:r>
          </w:p>
        </w:tc>
        <w:tc>
          <w:tcPr>
            <w:tcW w:w="477" w:type="pct"/>
          </w:tcPr>
          <w:p w14:paraId="0AA155D6" w14:textId="4F46FD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Inc., CableLabs, Federated Wireless</w:t>
            </w:r>
          </w:p>
        </w:tc>
        <w:tc>
          <w:tcPr>
            <w:tcW w:w="459" w:type="pct"/>
          </w:tcPr>
          <w:p w14:paraId="6A66B8F3" w14:textId="718437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1D223B0" w14:textId="7847C4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0771</w:t>
            </w:r>
          </w:p>
        </w:tc>
        <w:tc>
          <w:tcPr>
            <w:tcW w:w="294" w:type="pct"/>
          </w:tcPr>
          <w:p w14:paraId="75AFCF8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4B88D63" w14:textId="7457A0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714F3BE" w14:textId="60BF09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9D7A5B4" w14:textId="1BEC55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0FCB086" w14:textId="5491A8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6A29DC05" w14:textId="77777777" w:rsidTr="00771314">
        <w:tc>
          <w:tcPr>
            <w:tcW w:w="587" w:type="pct"/>
          </w:tcPr>
          <w:p w14:paraId="3E098842" w14:textId="62EA91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R4-2218364</w:t>
            </w:r>
          </w:p>
        </w:tc>
        <w:tc>
          <w:tcPr>
            <w:tcW w:w="847" w:type="pct"/>
          </w:tcPr>
          <w:p w14:paraId="0EBD2D16" w14:textId="5BD6BB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Rel-16: Corrections on band combinations for UE co-existence</w:t>
            </w:r>
          </w:p>
        </w:tc>
        <w:tc>
          <w:tcPr>
            <w:tcW w:w="477" w:type="pct"/>
          </w:tcPr>
          <w:p w14:paraId="0A77680E" w14:textId="57E50C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1DFAA5E" w14:textId="0925F7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C97A45A" w14:textId="109542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0772</w:t>
            </w:r>
          </w:p>
        </w:tc>
        <w:tc>
          <w:tcPr>
            <w:tcW w:w="294" w:type="pct"/>
          </w:tcPr>
          <w:p w14:paraId="0088E02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E0ACD6C" w14:textId="4921D6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F7758A4" w14:textId="323FAD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0905798" w14:textId="4FF95C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NR_newRAT-Core, DC_R16_1BLTE_1BNR_2DL2UL-Core</w:t>
            </w:r>
          </w:p>
        </w:tc>
        <w:tc>
          <w:tcPr>
            <w:tcW w:w="408" w:type="pct"/>
          </w:tcPr>
          <w:p w14:paraId="7C7D3366" w14:textId="2C529B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D78AA59" w14:textId="77777777" w:rsidTr="00771314">
        <w:tc>
          <w:tcPr>
            <w:tcW w:w="587" w:type="pct"/>
          </w:tcPr>
          <w:p w14:paraId="088B85BB" w14:textId="792C12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R4-2218365</w:t>
            </w:r>
          </w:p>
        </w:tc>
        <w:tc>
          <w:tcPr>
            <w:tcW w:w="847" w:type="pct"/>
          </w:tcPr>
          <w:p w14:paraId="6B961D37" w14:textId="2AC1BC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Rel-17 CAT-A: Corrections on band combinations for UE co-existence</w:t>
            </w:r>
          </w:p>
        </w:tc>
        <w:tc>
          <w:tcPr>
            <w:tcW w:w="477" w:type="pct"/>
          </w:tcPr>
          <w:p w14:paraId="78EBAF5A" w14:textId="6566CC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4B310F3" w14:textId="33CBFC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49DFA7D" w14:textId="33B25D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0773</w:t>
            </w:r>
          </w:p>
        </w:tc>
        <w:tc>
          <w:tcPr>
            <w:tcW w:w="294" w:type="pct"/>
          </w:tcPr>
          <w:p w14:paraId="1B9F80C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11D07D2" w14:textId="5CA960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1C1EAD7" w14:textId="68FAC7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75B14FE" w14:textId="77D250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NR_newRAT-Core, DC_R16_1BLTE_1BNR_2DL2UL-Core</w:t>
            </w:r>
          </w:p>
        </w:tc>
        <w:tc>
          <w:tcPr>
            <w:tcW w:w="408" w:type="pct"/>
          </w:tcPr>
          <w:p w14:paraId="2C413AC7" w14:textId="5A573D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C35D4E2" w14:textId="77777777" w:rsidTr="00771314">
        <w:tc>
          <w:tcPr>
            <w:tcW w:w="587" w:type="pct"/>
          </w:tcPr>
          <w:p w14:paraId="7F8D6E54" w14:textId="2834A7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R4-2218366</w:t>
            </w:r>
          </w:p>
        </w:tc>
        <w:tc>
          <w:tcPr>
            <w:tcW w:w="847" w:type="pct"/>
          </w:tcPr>
          <w:p w14:paraId="6FCE7962" w14:textId="071B60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38.101-3 Rel-17: Corrections on band combinations for UE co-existence</w:t>
            </w:r>
          </w:p>
        </w:tc>
        <w:tc>
          <w:tcPr>
            <w:tcW w:w="477" w:type="pct"/>
          </w:tcPr>
          <w:p w14:paraId="5F13A1F4" w14:textId="405B99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F390980" w14:textId="151489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A2E30A5" w14:textId="4FDF15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0774</w:t>
            </w:r>
          </w:p>
        </w:tc>
        <w:tc>
          <w:tcPr>
            <w:tcW w:w="294" w:type="pct"/>
          </w:tcPr>
          <w:p w14:paraId="790CE5C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ED9150E" w14:textId="3C5927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909B8CA" w14:textId="433DC9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502FD38" w14:textId="34699C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DC_R17_1BLTE_1BNR_2DL2UL-Core, DC_R17_2BLTE_1BNR_3DL2UL-Core</w:t>
            </w:r>
          </w:p>
        </w:tc>
        <w:tc>
          <w:tcPr>
            <w:tcW w:w="408" w:type="pct"/>
          </w:tcPr>
          <w:p w14:paraId="4EB90D08" w14:textId="52ADA2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3D1AA69" w14:textId="77777777" w:rsidTr="00771314">
        <w:tc>
          <w:tcPr>
            <w:tcW w:w="587" w:type="pct"/>
          </w:tcPr>
          <w:p w14:paraId="7CE9AC36" w14:textId="0D834C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R4-2218444</w:t>
            </w:r>
          </w:p>
        </w:tc>
        <w:tc>
          <w:tcPr>
            <w:tcW w:w="847" w:type="pct"/>
          </w:tcPr>
          <w:p w14:paraId="2B8095B2" w14:textId="012CA3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TS 38.101-3, Introduction of new R18 Uu+V2X band combinations</w:t>
            </w:r>
          </w:p>
        </w:tc>
        <w:tc>
          <w:tcPr>
            <w:tcW w:w="477" w:type="pct"/>
          </w:tcPr>
          <w:p w14:paraId="7EFB8DB9" w14:textId="287EDF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1378FE07" w14:textId="265CC5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3B603EC" w14:textId="5019E7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0775</w:t>
            </w:r>
          </w:p>
        </w:tc>
        <w:tc>
          <w:tcPr>
            <w:tcW w:w="294" w:type="pct"/>
          </w:tcPr>
          <w:p w14:paraId="18C1431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93862DC" w14:textId="0CDA4A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3357C06" w14:textId="2D5D87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5E3AD74" w14:textId="782064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NR_LTE_V2X_PC5_combos_R18-Core</w:t>
            </w:r>
          </w:p>
        </w:tc>
        <w:tc>
          <w:tcPr>
            <w:tcW w:w="408" w:type="pct"/>
          </w:tcPr>
          <w:p w14:paraId="0A81E242" w14:textId="0DBA1D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0F4D42C" w14:textId="77777777" w:rsidTr="00771314">
        <w:tc>
          <w:tcPr>
            <w:tcW w:w="587" w:type="pct"/>
          </w:tcPr>
          <w:p w14:paraId="3D6EB074" w14:textId="7B7C86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R4-2218551</w:t>
            </w:r>
          </w:p>
        </w:tc>
        <w:tc>
          <w:tcPr>
            <w:tcW w:w="847" w:type="pct"/>
          </w:tcPr>
          <w:p w14:paraId="5A742443" w14:textId="733954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Rel-18 Dual Connectivity (DC) of 1 LTE band (1DL/1UL) and 1 NR band (1DL/1UL)</w:t>
            </w:r>
          </w:p>
        </w:tc>
        <w:tc>
          <w:tcPr>
            <w:tcW w:w="477" w:type="pct"/>
          </w:tcPr>
          <w:p w14:paraId="349FFB2D" w14:textId="797CB6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CHTTL</w:t>
            </w:r>
          </w:p>
        </w:tc>
        <w:tc>
          <w:tcPr>
            <w:tcW w:w="459" w:type="pct"/>
          </w:tcPr>
          <w:p w14:paraId="7873C935" w14:textId="406F97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CFAEA9F" w14:textId="140714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0776</w:t>
            </w:r>
          </w:p>
        </w:tc>
        <w:tc>
          <w:tcPr>
            <w:tcW w:w="294" w:type="pct"/>
          </w:tcPr>
          <w:p w14:paraId="11078CB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9ACF4E1" w14:textId="6E9DEE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B3B5DBE" w14:textId="3BC3F0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F87FB1F" w14:textId="66E2BA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408" w:type="pct"/>
          </w:tcPr>
          <w:p w14:paraId="3EB99779" w14:textId="2319C8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57A88F2" w14:textId="77777777" w:rsidTr="00771314">
        <w:tc>
          <w:tcPr>
            <w:tcW w:w="587" w:type="pct"/>
          </w:tcPr>
          <w:p w14:paraId="2240F927" w14:textId="28E499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R4-2218762</w:t>
            </w:r>
          </w:p>
        </w:tc>
        <w:tc>
          <w:tcPr>
            <w:tcW w:w="847" w:type="pct"/>
          </w:tcPr>
          <w:p w14:paraId="31A31CF8" w14:textId="64EE6C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Rel16 Cat F Correction CR on adding the missing fallback combination DC_66A-66A_n66A</w:t>
            </w:r>
          </w:p>
        </w:tc>
        <w:tc>
          <w:tcPr>
            <w:tcW w:w="477" w:type="pct"/>
          </w:tcPr>
          <w:p w14:paraId="599B1ABA" w14:textId="29B6E9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2E5D3A19" w14:textId="691996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98A9378" w14:textId="15B79F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0777</w:t>
            </w:r>
          </w:p>
        </w:tc>
        <w:tc>
          <w:tcPr>
            <w:tcW w:w="294" w:type="pct"/>
          </w:tcPr>
          <w:p w14:paraId="644839E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1E18465" w14:textId="40618F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3A0E2BF" w14:textId="79CF11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E277AE0" w14:textId="17DEBC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BA1B3C6" w14:textId="56F74C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206E9E4" w14:textId="77777777" w:rsidTr="00771314">
        <w:tc>
          <w:tcPr>
            <w:tcW w:w="587" w:type="pct"/>
          </w:tcPr>
          <w:p w14:paraId="4E26A824" w14:textId="3E47C1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R4-2220822</w:t>
            </w:r>
          </w:p>
        </w:tc>
        <w:tc>
          <w:tcPr>
            <w:tcW w:w="847" w:type="pct"/>
          </w:tcPr>
          <w:p w14:paraId="3C0D52E8" w14:textId="61E82C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Rel16 Cat F Correction CR on adding the missing fallback combination DC_66A-66A_n66A</w:t>
            </w:r>
          </w:p>
        </w:tc>
        <w:tc>
          <w:tcPr>
            <w:tcW w:w="477" w:type="pct"/>
          </w:tcPr>
          <w:p w14:paraId="66326259" w14:textId="230F07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35F3E8E5" w14:textId="12A7A5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93A56A1" w14:textId="448A33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0777</w:t>
            </w:r>
          </w:p>
        </w:tc>
        <w:tc>
          <w:tcPr>
            <w:tcW w:w="294" w:type="pct"/>
          </w:tcPr>
          <w:p w14:paraId="7E1A5C97" w14:textId="04F44A0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45F0198" w14:textId="2AC7BB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BCCFE0E" w14:textId="4B83B8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23B571F" w14:textId="174A9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98A19A7" w14:textId="23A17F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DC5A87C" w14:textId="77777777" w:rsidTr="00771314">
        <w:tc>
          <w:tcPr>
            <w:tcW w:w="587" w:type="pct"/>
          </w:tcPr>
          <w:p w14:paraId="038EDB22" w14:textId="62DD68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R4-2218763</w:t>
            </w:r>
          </w:p>
        </w:tc>
        <w:tc>
          <w:tcPr>
            <w:tcW w:w="847" w:type="pct"/>
          </w:tcPr>
          <w:p w14:paraId="1A796698" w14:textId="62ED8D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Rel17 Cat F Correction CR on adding missing BCS for DC_66A-66A_n66A</w:t>
            </w:r>
          </w:p>
        </w:tc>
        <w:tc>
          <w:tcPr>
            <w:tcW w:w="477" w:type="pct"/>
          </w:tcPr>
          <w:p w14:paraId="3E619462" w14:textId="4E6395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40865229" w14:textId="5D74DD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7C0AD192" w14:textId="67711F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0778</w:t>
            </w:r>
          </w:p>
        </w:tc>
        <w:tc>
          <w:tcPr>
            <w:tcW w:w="294" w:type="pct"/>
          </w:tcPr>
          <w:p w14:paraId="4616D6B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537C394" w14:textId="79E3F9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756FF32" w14:textId="39EE75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F8919DF" w14:textId="0C2B3C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9B271D4" w14:textId="71B635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CBF2D58" w14:textId="77777777" w:rsidTr="00771314">
        <w:tc>
          <w:tcPr>
            <w:tcW w:w="587" w:type="pct"/>
          </w:tcPr>
          <w:p w14:paraId="1F7782E9" w14:textId="2D3B66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R4-2220823</w:t>
            </w:r>
          </w:p>
        </w:tc>
        <w:tc>
          <w:tcPr>
            <w:tcW w:w="847" w:type="pct"/>
          </w:tcPr>
          <w:p w14:paraId="46E5E635" w14:textId="5ADD0A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Rel17 Cat F Correction CR on adding missing BCS for DC_66A-66A_n66A</w:t>
            </w:r>
          </w:p>
        </w:tc>
        <w:tc>
          <w:tcPr>
            <w:tcW w:w="477" w:type="pct"/>
          </w:tcPr>
          <w:p w14:paraId="7CBD569E" w14:textId="6CE00C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06B0E3AA" w14:textId="6A58DB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B1A9266" w14:textId="6DFC2A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0778</w:t>
            </w:r>
          </w:p>
        </w:tc>
        <w:tc>
          <w:tcPr>
            <w:tcW w:w="294" w:type="pct"/>
          </w:tcPr>
          <w:p w14:paraId="556F423F" w14:textId="7DFAA6B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84D5A02" w14:textId="13DB90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A82C084" w14:textId="693EAC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5204DDC" w14:textId="246BE3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357DCD3" w14:textId="59FC85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3DEDB2A" w14:textId="77777777" w:rsidTr="00771314">
        <w:tc>
          <w:tcPr>
            <w:tcW w:w="587" w:type="pct"/>
          </w:tcPr>
          <w:p w14:paraId="4F7D20C6" w14:textId="578AB5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R4-2218765</w:t>
            </w:r>
          </w:p>
        </w:tc>
        <w:tc>
          <w:tcPr>
            <w:tcW w:w="847" w:type="pct"/>
          </w:tcPr>
          <w:p w14:paraId="0E5F2450" w14:textId="7F6572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on introduction of completed  DC of x LTE bands and y NR bands with z bands DL and 3 bands UL</w:t>
            </w:r>
          </w:p>
        </w:tc>
        <w:tc>
          <w:tcPr>
            <w:tcW w:w="477" w:type="pct"/>
          </w:tcPr>
          <w:p w14:paraId="7300BAB8" w14:textId="71D9AF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7E0824BE" w14:textId="47278C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9768FA0" w14:textId="533B19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0779</w:t>
            </w:r>
          </w:p>
        </w:tc>
        <w:tc>
          <w:tcPr>
            <w:tcW w:w="294" w:type="pct"/>
          </w:tcPr>
          <w:p w14:paraId="7470B7A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3435DC9" w14:textId="1D4B90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A71BE42" w14:textId="76E1AB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89CECCE" w14:textId="4A8B54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DC_R18_xBLTE_yBNR_zDL3UL-Core</w:t>
            </w:r>
          </w:p>
        </w:tc>
        <w:tc>
          <w:tcPr>
            <w:tcW w:w="408" w:type="pct"/>
          </w:tcPr>
          <w:p w14:paraId="273553DC" w14:textId="5E352E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38B6562" w14:textId="77777777" w:rsidTr="00771314">
        <w:tc>
          <w:tcPr>
            <w:tcW w:w="587" w:type="pct"/>
          </w:tcPr>
          <w:p w14:paraId="50C06FB4" w14:textId="45BD67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R4-2218883</w:t>
            </w:r>
          </w:p>
        </w:tc>
        <w:tc>
          <w:tcPr>
            <w:tcW w:w="847" w:type="pct"/>
          </w:tcPr>
          <w:p w14:paraId="018A379E" w14:textId="0E3765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for "dualUL" requirements for Time mask for Tx switching for NSA</w:t>
            </w:r>
          </w:p>
        </w:tc>
        <w:tc>
          <w:tcPr>
            <w:tcW w:w="477" w:type="pct"/>
          </w:tcPr>
          <w:p w14:paraId="2E84591A" w14:textId="7E2A74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265B16D6" w14:textId="3DD2F1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F87CD4D" w14:textId="608E18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0780</w:t>
            </w:r>
          </w:p>
        </w:tc>
        <w:tc>
          <w:tcPr>
            <w:tcW w:w="294" w:type="pct"/>
          </w:tcPr>
          <w:p w14:paraId="67DBAB9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153CE22" w14:textId="4659FE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717EEEE" w14:textId="057C14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C35EE9D" w14:textId="04181E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</w:t>
            </w:r>
          </w:p>
        </w:tc>
        <w:tc>
          <w:tcPr>
            <w:tcW w:w="408" w:type="pct"/>
          </w:tcPr>
          <w:p w14:paraId="2C0FC1D2" w14:textId="2C5D31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D2A7DD7" w14:textId="77777777" w:rsidTr="00771314">
        <w:tc>
          <w:tcPr>
            <w:tcW w:w="587" w:type="pct"/>
          </w:tcPr>
          <w:p w14:paraId="1BCE8091" w14:textId="122A90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R4-2218884</w:t>
            </w:r>
          </w:p>
        </w:tc>
        <w:tc>
          <w:tcPr>
            <w:tcW w:w="847" w:type="pct"/>
          </w:tcPr>
          <w:p w14:paraId="5C27012F" w14:textId="05F182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for "dualUL" requirements for Time mask for Tx switching for NSA</w:t>
            </w:r>
          </w:p>
        </w:tc>
        <w:tc>
          <w:tcPr>
            <w:tcW w:w="477" w:type="pct"/>
          </w:tcPr>
          <w:p w14:paraId="5F653EFD" w14:textId="1D2EEB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4A2E64B9" w14:textId="2C0CB6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70DAEDDD" w14:textId="7EB6F8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0781</w:t>
            </w:r>
          </w:p>
        </w:tc>
        <w:tc>
          <w:tcPr>
            <w:tcW w:w="294" w:type="pct"/>
          </w:tcPr>
          <w:p w14:paraId="19E41D4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F43756B" w14:textId="4C5515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9FC8128" w14:textId="772C99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6F3BBF7" w14:textId="04F7C1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NR_RF_FR1</w:t>
            </w:r>
          </w:p>
        </w:tc>
        <w:tc>
          <w:tcPr>
            <w:tcW w:w="408" w:type="pct"/>
          </w:tcPr>
          <w:p w14:paraId="6F7EC3CD" w14:textId="2FBF17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49745E3B" w14:textId="77777777" w:rsidTr="00771314">
        <w:tc>
          <w:tcPr>
            <w:tcW w:w="587" w:type="pct"/>
          </w:tcPr>
          <w:p w14:paraId="25CD9DEF" w14:textId="104FDF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R4-2218949</w:t>
            </w:r>
          </w:p>
        </w:tc>
        <w:tc>
          <w:tcPr>
            <w:tcW w:w="847" w:type="pct"/>
          </w:tcPr>
          <w:p w14:paraId="5C309527" w14:textId="632D5C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38.101-3 new combinations Rel-18 EN-DC HPUE</w:t>
            </w:r>
          </w:p>
        </w:tc>
        <w:tc>
          <w:tcPr>
            <w:tcW w:w="477" w:type="pct"/>
          </w:tcPr>
          <w:p w14:paraId="4ED6DD16" w14:textId="5E4845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3EC63F8" w14:textId="159DB5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3EC3E5CE" w14:textId="5E37B7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0782</w:t>
            </w:r>
          </w:p>
        </w:tc>
        <w:tc>
          <w:tcPr>
            <w:tcW w:w="294" w:type="pct"/>
          </w:tcPr>
          <w:p w14:paraId="7C53D8F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7B7605C" w14:textId="1A7CD7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0F8812B" w14:textId="4253FE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87FF6A2" w14:textId="2B49B0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HPUE_FR1_DC_LTE_NR_R18</w:t>
            </w:r>
          </w:p>
        </w:tc>
        <w:tc>
          <w:tcPr>
            <w:tcW w:w="408" w:type="pct"/>
          </w:tcPr>
          <w:p w14:paraId="50257E8A" w14:textId="44F792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4CCF96B" w14:textId="77777777" w:rsidTr="00771314">
        <w:tc>
          <w:tcPr>
            <w:tcW w:w="587" w:type="pct"/>
          </w:tcPr>
          <w:p w14:paraId="5B8931A6" w14:textId="468933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R4-2218953</w:t>
            </w:r>
          </w:p>
        </w:tc>
        <w:tc>
          <w:tcPr>
            <w:tcW w:w="847" w:type="pct"/>
          </w:tcPr>
          <w:p w14:paraId="3942820D" w14:textId="188D31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 CR 38.101-3 for two and three band CA corrections</w:t>
            </w:r>
          </w:p>
        </w:tc>
        <w:tc>
          <w:tcPr>
            <w:tcW w:w="477" w:type="pct"/>
          </w:tcPr>
          <w:p w14:paraId="4783F0E8" w14:textId="7BA269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BBDD95C" w14:textId="20B520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D487989" w14:textId="5FA9A4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0783</w:t>
            </w:r>
          </w:p>
        </w:tc>
        <w:tc>
          <w:tcPr>
            <w:tcW w:w="294" w:type="pct"/>
          </w:tcPr>
          <w:p w14:paraId="506B51D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02E789F" w14:textId="0A1B97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1D6405B" w14:textId="5F8982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36FBFAC" w14:textId="395A94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NR_CADC_R17_2BDL_xBUL, NR_CADC_R17_3BDL_2BUL</w:t>
            </w:r>
          </w:p>
        </w:tc>
        <w:tc>
          <w:tcPr>
            <w:tcW w:w="408" w:type="pct"/>
          </w:tcPr>
          <w:p w14:paraId="1118F072" w14:textId="630B82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treated</w:t>
            </w:r>
          </w:p>
        </w:tc>
      </w:tr>
      <w:tr w:rsidR="00771314" w:rsidRPr="00771314" w14:paraId="5A0064E1" w14:textId="77777777" w:rsidTr="00771314">
        <w:tc>
          <w:tcPr>
            <w:tcW w:w="587" w:type="pct"/>
          </w:tcPr>
          <w:p w14:paraId="2F34BE33" w14:textId="5C2AE2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R4-2219079</w:t>
            </w:r>
          </w:p>
        </w:tc>
        <w:tc>
          <w:tcPr>
            <w:tcW w:w="847" w:type="pct"/>
          </w:tcPr>
          <w:p w14:paraId="1571777B" w14:textId="7434D6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introduce new combinations DC of x bands LTE inter-band CA (x345) and 1 NR band</w:t>
            </w:r>
          </w:p>
        </w:tc>
        <w:tc>
          <w:tcPr>
            <w:tcW w:w="477" w:type="pct"/>
          </w:tcPr>
          <w:p w14:paraId="3D017211" w14:textId="2A0C75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7B81BB7B" w14:textId="3AF13E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3B025E90" w14:textId="53F26C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0784</w:t>
            </w:r>
          </w:p>
        </w:tc>
        <w:tc>
          <w:tcPr>
            <w:tcW w:w="294" w:type="pct"/>
          </w:tcPr>
          <w:p w14:paraId="64F27DF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5D7941F" w14:textId="16496C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A5A3ADB" w14:textId="19C9EC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290DC57" w14:textId="728C49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DC_R18_xBLTE_1BNR_yDL2UL-Core</w:t>
            </w:r>
          </w:p>
        </w:tc>
        <w:tc>
          <w:tcPr>
            <w:tcW w:w="408" w:type="pct"/>
          </w:tcPr>
          <w:p w14:paraId="3A61EE51" w14:textId="0AD9A1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527D7CE" w14:textId="77777777" w:rsidTr="00771314">
        <w:tc>
          <w:tcPr>
            <w:tcW w:w="587" w:type="pct"/>
          </w:tcPr>
          <w:p w14:paraId="0675C809" w14:textId="748EE2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R4-2219128</w:t>
            </w:r>
          </w:p>
        </w:tc>
        <w:tc>
          <w:tcPr>
            <w:tcW w:w="847" w:type="pct"/>
          </w:tcPr>
          <w:p w14:paraId="6F87A5E8" w14:textId="28A5CB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Rel-16 to delete the invalid intra-band contiguous ENDC</w:t>
            </w:r>
          </w:p>
        </w:tc>
        <w:tc>
          <w:tcPr>
            <w:tcW w:w="477" w:type="pct"/>
          </w:tcPr>
          <w:p w14:paraId="41F4AEAA" w14:textId="7B6EDA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62DD937C" w14:textId="66C32F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96FF32E" w14:textId="68F22D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0785</w:t>
            </w:r>
          </w:p>
        </w:tc>
        <w:tc>
          <w:tcPr>
            <w:tcW w:w="294" w:type="pct"/>
          </w:tcPr>
          <w:p w14:paraId="06D1249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074CE5B" w14:textId="2DBAA9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C1D4051" w14:textId="6CFAE6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939334D" w14:textId="705CE0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271DC94" w14:textId="360F2A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6C64F8BC" w14:textId="77777777" w:rsidTr="00771314">
        <w:tc>
          <w:tcPr>
            <w:tcW w:w="587" w:type="pct"/>
          </w:tcPr>
          <w:p w14:paraId="57E3970E" w14:textId="78A73A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R4-2219129</w:t>
            </w:r>
          </w:p>
        </w:tc>
        <w:tc>
          <w:tcPr>
            <w:tcW w:w="847" w:type="pct"/>
          </w:tcPr>
          <w:p w14:paraId="5126DCFC" w14:textId="428325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38.101-3 Rel-17 to delete the invalid intra-band contiguous ENDC</w:t>
            </w:r>
          </w:p>
        </w:tc>
        <w:tc>
          <w:tcPr>
            <w:tcW w:w="477" w:type="pct"/>
          </w:tcPr>
          <w:p w14:paraId="5AF894C6" w14:textId="3C33A5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0D7058FC" w14:textId="246B67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A1261FD" w14:textId="476AEF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0786</w:t>
            </w:r>
          </w:p>
        </w:tc>
        <w:tc>
          <w:tcPr>
            <w:tcW w:w="294" w:type="pct"/>
          </w:tcPr>
          <w:p w14:paraId="1E45E15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9E32D9B" w14:textId="6C7C72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B599370" w14:textId="7D533B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679FA8A" w14:textId="7D2D11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08D6B95" w14:textId="4516E1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48B39FFC" w14:textId="77777777" w:rsidTr="00771314">
        <w:tc>
          <w:tcPr>
            <w:tcW w:w="587" w:type="pct"/>
          </w:tcPr>
          <w:p w14:paraId="6BC19A80" w14:textId="2E0D69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R4-2219166</w:t>
            </w:r>
          </w:p>
        </w:tc>
        <w:tc>
          <w:tcPr>
            <w:tcW w:w="847" w:type="pct"/>
          </w:tcPr>
          <w:p w14:paraId="7D510BB8" w14:textId="539637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introduction of completed DC of 2 bands LTE and 1 band NR into TS 38.101-3</w:t>
            </w:r>
          </w:p>
        </w:tc>
        <w:tc>
          <w:tcPr>
            <w:tcW w:w="477" w:type="pct"/>
          </w:tcPr>
          <w:p w14:paraId="293B8F5A" w14:textId="44E9C8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CF72CC2" w14:textId="57B4AE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17D101A" w14:textId="498E77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0787</w:t>
            </w:r>
          </w:p>
        </w:tc>
        <w:tc>
          <w:tcPr>
            <w:tcW w:w="294" w:type="pct"/>
          </w:tcPr>
          <w:p w14:paraId="15DF989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DED2528" w14:textId="798CC7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4DB73CA2" w14:textId="28C474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99DE92C" w14:textId="13C00B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DC_R18_2BLTE_1BNR_3DL2UL</w:t>
            </w:r>
          </w:p>
        </w:tc>
        <w:tc>
          <w:tcPr>
            <w:tcW w:w="408" w:type="pct"/>
          </w:tcPr>
          <w:p w14:paraId="0A06FA0E" w14:textId="497B4D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C471623" w14:textId="77777777" w:rsidTr="00771314">
        <w:tc>
          <w:tcPr>
            <w:tcW w:w="587" w:type="pct"/>
          </w:tcPr>
          <w:p w14:paraId="3CFE1E2C" w14:textId="6E28FF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R4-2219194</w:t>
            </w:r>
          </w:p>
        </w:tc>
        <w:tc>
          <w:tcPr>
            <w:tcW w:w="847" w:type="pct"/>
          </w:tcPr>
          <w:p w14:paraId="7BD85AF8" w14:textId="35EEFE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TS38.101-3[R15] 4Rx MSD for ENDC</w:t>
            </w:r>
          </w:p>
        </w:tc>
        <w:tc>
          <w:tcPr>
            <w:tcW w:w="477" w:type="pct"/>
          </w:tcPr>
          <w:p w14:paraId="3626C5E5" w14:textId="2C9F2D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Corporation, CHTTL, Skyworks</w:t>
            </w:r>
          </w:p>
        </w:tc>
        <w:tc>
          <w:tcPr>
            <w:tcW w:w="459" w:type="pct"/>
          </w:tcPr>
          <w:p w14:paraId="0882A7F4" w14:textId="719CFF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771F33D" w14:textId="2EF4C9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0788</w:t>
            </w:r>
          </w:p>
        </w:tc>
        <w:tc>
          <w:tcPr>
            <w:tcW w:w="294" w:type="pct"/>
          </w:tcPr>
          <w:p w14:paraId="098D3C7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A55316B" w14:textId="7FD730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1559258" w14:textId="7D77CD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ADBDD7C" w14:textId="780D44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6FCCBBA2" w14:textId="2FFCFD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57EA94B" w14:textId="77777777" w:rsidTr="00771314">
        <w:tc>
          <w:tcPr>
            <w:tcW w:w="587" w:type="pct"/>
          </w:tcPr>
          <w:p w14:paraId="0F0CC336" w14:textId="673157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R4-2219195</w:t>
            </w:r>
          </w:p>
        </w:tc>
        <w:tc>
          <w:tcPr>
            <w:tcW w:w="847" w:type="pct"/>
          </w:tcPr>
          <w:p w14:paraId="77A995A7" w14:textId="6B08A7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TS38.101-3[R16] 4Rx MSD for ENDC</w:t>
            </w:r>
          </w:p>
        </w:tc>
        <w:tc>
          <w:tcPr>
            <w:tcW w:w="477" w:type="pct"/>
          </w:tcPr>
          <w:p w14:paraId="3FDF19DC" w14:textId="4621D8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Corporation, CHTTL, Skyworks</w:t>
            </w:r>
          </w:p>
        </w:tc>
        <w:tc>
          <w:tcPr>
            <w:tcW w:w="459" w:type="pct"/>
          </w:tcPr>
          <w:p w14:paraId="6CEFDFDD" w14:textId="1B88D6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96C2469" w14:textId="6B94D6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0789</w:t>
            </w:r>
          </w:p>
        </w:tc>
        <w:tc>
          <w:tcPr>
            <w:tcW w:w="294" w:type="pct"/>
          </w:tcPr>
          <w:p w14:paraId="54BDA53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A770280" w14:textId="47FC6E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2A796BC" w14:textId="3A228C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24E608C" w14:textId="5A6A47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3DAA1D1" w14:textId="3A4660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CD23A4A" w14:textId="77777777" w:rsidTr="00771314">
        <w:tc>
          <w:tcPr>
            <w:tcW w:w="587" w:type="pct"/>
          </w:tcPr>
          <w:p w14:paraId="4823D5BC" w14:textId="381318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R4-2219196</w:t>
            </w:r>
          </w:p>
        </w:tc>
        <w:tc>
          <w:tcPr>
            <w:tcW w:w="847" w:type="pct"/>
          </w:tcPr>
          <w:p w14:paraId="21CB5DEC" w14:textId="4FB08E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TS38.101-3[R17] 4Rx MSD for ENDC</w:t>
            </w:r>
          </w:p>
        </w:tc>
        <w:tc>
          <w:tcPr>
            <w:tcW w:w="477" w:type="pct"/>
          </w:tcPr>
          <w:p w14:paraId="11DEEB4C" w14:textId="435779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Corporation, CHTTL, Skyworks</w:t>
            </w:r>
          </w:p>
        </w:tc>
        <w:tc>
          <w:tcPr>
            <w:tcW w:w="459" w:type="pct"/>
          </w:tcPr>
          <w:p w14:paraId="2FF57DCE" w14:textId="0DE780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77E80E57" w14:textId="05353F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0790</w:t>
            </w:r>
          </w:p>
        </w:tc>
        <w:tc>
          <w:tcPr>
            <w:tcW w:w="294" w:type="pct"/>
          </w:tcPr>
          <w:p w14:paraId="1C7B1CE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A0FFEEA" w14:textId="66D368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2B337AB" w14:textId="575708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06B5ABD" w14:textId="40F3E5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3184C04E" w14:textId="67ACE3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A3E7214" w14:textId="77777777" w:rsidTr="00771314">
        <w:tc>
          <w:tcPr>
            <w:tcW w:w="587" w:type="pct"/>
          </w:tcPr>
          <w:p w14:paraId="3DDF1DEB" w14:textId="28AB3E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R4-2219302</w:t>
            </w:r>
          </w:p>
        </w:tc>
        <w:tc>
          <w:tcPr>
            <w:tcW w:w="847" w:type="pct"/>
          </w:tcPr>
          <w:p w14:paraId="338BA154" w14:textId="4C87FC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477" w:type="pct"/>
          </w:tcPr>
          <w:p w14:paraId="0EB8EF02" w14:textId="17EE86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7B5CAE2" w14:textId="34B836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43531EB" w14:textId="1A11CB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0791</w:t>
            </w:r>
          </w:p>
        </w:tc>
        <w:tc>
          <w:tcPr>
            <w:tcW w:w="294" w:type="pct"/>
          </w:tcPr>
          <w:p w14:paraId="47C8DAD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F80351B" w14:textId="37C6B4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4824631" w14:textId="5D12FC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4CBA988" w14:textId="3C6622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NR_CADC_R18_yBDL_xBUL</w:t>
            </w:r>
          </w:p>
        </w:tc>
        <w:tc>
          <w:tcPr>
            <w:tcW w:w="408" w:type="pct"/>
          </w:tcPr>
          <w:p w14:paraId="54339741" w14:textId="354218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6F8DAE7" w14:textId="77777777" w:rsidTr="00771314">
        <w:tc>
          <w:tcPr>
            <w:tcW w:w="587" w:type="pct"/>
          </w:tcPr>
          <w:p w14:paraId="24345237" w14:textId="63F29E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R4-2219218</w:t>
            </w:r>
          </w:p>
        </w:tc>
        <w:tc>
          <w:tcPr>
            <w:tcW w:w="847" w:type="pct"/>
          </w:tcPr>
          <w:p w14:paraId="0642C919" w14:textId="6DAC9D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477" w:type="pct"/>
          </w:tcPr>
          <w:p w14:paraId="4B2971A3" w14:textId="12125D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0FF964D7" w14:textId="6587DD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D9E51C9" w14:textId="283F45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0792</w:t>
            </w:r>
          </w:p>
        </w:tc>
        <w:tc>
          <w:tcPr>
            <w:tcW w:w="294" w:type="pct"/>
          </w:tcPr>
          <w:p w14:paraId="6DB4895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206FD5E" w14:textId="1E4BBF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132E2BB" w14:textId="5B0DF4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830E2C5" w14:textId="416DC9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408" w:type="pct"/>
          </w:tcPr>
          <w:p w14:paraId="46787A4E" w14:textId="2BD93D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BB0FB9C" w14:textId="77777777" w:rsidTr="00771314">
        <w:tc>
          <w:tcPr>
            <w:tcW w:w="587" w:type="pct"/>
          </w:tcPr>
          <w:p w14:paraId="03D01BA1" w14:textId="2FB166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R4-2219220</w:t>
            </w:r>
          </w:p>
        </w:tc>
        <w:tc>
          <w:tcPr>
            <w:tcW w:w="847" w:type="pct"/>
          </w:tcPr>
          <w:p w14:paraId="61C095C6" w14:textId="43A55E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477" w:type="pct"/>
          </w:tcPr>
          <w:p w14:paraId="343EC62A" w14:textId="3A1C14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67450F0C" w14:textId="625539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5F5F3EBC" w14:textId="7A9874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0793</w:t>
            </w:r>
          </w:p>
        </w:tc>
        <w:tc>
          <w:tcPr>
            <w:tcW w:w="294" w:type="pct"/>
          </w:tcPr>
          <w:p w14:paraId="63F6AA6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8F43825" w14:textId="45C0D1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C1A872F" w14:textId="11353E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0C0E234" w14:textId="42BC2F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408" w:type="pct"/>
          </w:tcPr>
          <w:p w14:paraId="42B2AD59" w14:textId="487E5D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CF6E664" w14:textId="77777777" w:rsidTr="00771314">
        <w:tc>
          <w:tcPr>
            <w:tcW w:w="587" w:type="pct"/>
          </w:tcPr>
          <w:p w14:paraId="23F46A2B" w14:textId="76F14D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R4-2219382</w:t>
            </w:r>
          </w:p>
        </w:tc>
        <w:tc>
          <w:tcPr>
            <w:tcW w:w="847" w:type="pct"/>
          </w:tcPr>
          <w:p w14:paraId="7299C97C" w14:textId="223E3E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an update on output power dynamics for intra-band EN-DC from Rel.16</w:t>
            </w:r>
          </w:p>
        </w:tc>
        <w:tc>
          <w:tcPr>
            <w:tcW w:w="477" w:type="pct"/>
          </w:tcPr>
          <w:p w14:paraId="10D3A066" w14:textId="48E0DA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CHTTL, MediaTek Inc., SGS Wireless</w:t>
            </w:r>
          </w:p>
        </w:tc>
        <w:tc>
          <w:tcPr>
            <w:tcW w:w="459" w:type="pct"/>
          </w:tcPr>
          <w:p w14:paraId="21BD1065" w14:textId="752E8B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6D2AB407" w14:textId="15A4D3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0794</w:t>
            </w:r>
          </w:p>
        </w:tc>
        <w:tc>
          <w:tcPr>
            <w:tcW w:w="294" w:type="pct"/>
          </w:tcPr>
          <w:p w14:paraId="1A49595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AF6497D" w14:textId="6F617D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56DE7D3" w14:textId="0A1320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6351F6" w14:textId="1ADAF4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408" w:type="pct"/>
          </w:tcPr>
          <w:p w14:paraId="714C08B4" w14:textId="5CEA90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E2C2C0B" w14:textId="77777777" w:rsidTr="00771314">
        <w:tc>
          <w:tcPr>
            <w:tcW w:w="587" w:type="pct"/>
          </w:tcPr>
          <w:p w14:paraId="0F312E6F" w14:textId="5FA29A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R4-2219383</w:t>
            </w:r>
          </w:p>
        </w:tc>
        <w:tc>
          <w:tcPr>
            <w:tcW w:w="847" w:type="pct"/>
          </w:tcPr>
          <w:p w14:paraId="6CCF2280" w14:textId="7C12FD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an update on output power dynamics for intra-band EN-DC from Rel.16</w:t>
            </w:r>
          </w:p>
        </w:tc>
        <w:tc>
          <w:tcPr>
            <w:tcW w:w="477" w:type="pct"/>
          </w:tcPr>
          <w:p w14:paraId="616B81F5" w14:textId="7F8AC6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CHTTL, MediaTek Inc., SGS Wireless</w:t>
            </w:r>
          </w:p>
        </w:tc>
        <w:tc>
          <w:tcPr>
            <w:tcW w:w="459" w:type="pct"/>
          </w:tcPr>
          <w:p w14:paraId="74657EC6" w14:textId="09FF9A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74BD6BE9" w14:textId="2DC847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0795</w:t>
            </w:r>
          </w:p>
        </w:tc>
        <w:tc>
          <w:tcPr>
            <w:tcW w:w="294" w:type="pct"/>
          </w:tcPr>
          <w:p w14:paraId="21E1BEC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5FEEB7" w14:textId="775E0C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755E54E" w14:textId="6E13E9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54AC0DE" w14:textId="0CF24F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408" w:type="pct"/>
          </w:tcPr>
          <w:p w14:paraId="4FD5F531" w14:textId="46E5DC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3B4AFA6" w14:textId="77777777" w:rsidTr="00771314">
        <w:tc>
          <w:tcPr>
            <w:tcW w:w="587" w:type="pct"/>
          </w:tcPr>
          <w:p w14:paraId="1A471AE7" w14:textId="05C33B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R4-2219425</w:t>
            </w:r>
          </w:p>
        </w:tc>
        <w:tc>
          <w:tcPr>
            <w:tcW w:w="847" w:type="pct"/>
          </w:tcPr>
          <w:p w14:paraId="34DFCA37" w14:textId="2DCA14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corrections on Rel-17 band combinations in TS38.101-3</w:t>
            </w:r>
          </w:p>
        </w:tc>
        <w:tc>
          <w:tcPr>
            <w:tcW w:w="477" w:type="pct"/>
          </w:tcPr>
          <w:p w14:paraId="085D5F99" w14:textId="3C8B67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</w:t>
            </w:r>
          </w:p>
        </w:tc>
        <w:tc>
          <w:tcPr>
            <w:tcW w:w="459" w:type="pct"/>
          </w:tcPr>
          <w:p w14:paraId="01292C3B" w14:textId="4B1B65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3927707" w14:textId="7508CA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0796</w:t>
            </w:r>
          </w:p>
        </w:tc>
        <w:tc>
          <w:tcPr>
            <w:tcW w:w="294" w:type="pct"/>
          </w:tcPr>
          <w:p w14:paraId="44ED05B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401D97F" w14:textId="6D4B9B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01B759" w14:textId="0896BC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AE3C5D8" w14:textId="19C3B5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3F29DA9E" w14:textId="041B0C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A2E262E" w14:textId="77777777" w:rsidTr="00771314">
        <w:tc>
          <w:tcPr>
            <w:tcW w:w="587" w:type="pct"/>
          </w:tcPr>
          <w:p w14:paraId="1A294E8B" w14:textId="777B67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R4-2220594</w:t>
            </w:r>
          </w:p>
        </w:tc>
        <w:tc>
          <w:tcPr>
            <w:tcW w:w="847" w:type="pct"/>
          </w:tcPr>
          <w:p w14:paraId="3DB6EA69" w14:textId="54510E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corrections on Rel-17 band combinations in TS38.101-3</w:t>
            </w:r>
          </w:p>
        </w:tc>
        <w:tc>
          <w:tcPr>
            <w:tcW w:w="477" w:type="pct"/>
          </w:tcPr>
          <w:p w14:paraId="2D4B95AA" w14:textId="449326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Google Inc.</w:t>
            </w:r>
          </w:p>
        </w:tc>
        <w:tc>
          <w:tcPr>
            <w:tcW w:w="459" w:type="pct"/>
          </w:tcPr>
          <w:p w14:paraId="47B9543A" w14:textId="5C28FF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BE11B20" w14:textId="2BD110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0796</w:t>
            </w:r>
          </w:p>
        </w:tc>
        <w:tc>
          <w:tcPr>
            <w:tcW w:w="294" w:type="pct"/>
          </w:tcPr>
          <w:p w14:paraId="75DA5D3C" w14:textId="0E73B59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537B2FE" w14:textId="080AB5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4DA9F33" w14:textId="1DDD1B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21A5B11" w14:textId="466D94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28247877" w14:textId="74D63F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D8741E7" w14:textId="77777777" w:rsidTr="00771314">
        <w:tc>
          <w:tcPr>
            <w:tcW w:w="587" w:type="pct"/>
          </w:tcPr>
          <w:p w14:paraId="11DD19C4" w14:textId="38F7F4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R4-2219580</w:t>
            </w:r>
          </w:p>
        </w:tc>
        <w:tc>
          <w:tcPr>
            <w:tcW w:w="847" w:type="pct"/>
          </w:tcPr>
          <w:p w14:paraId="6A32255B" w14:textId="1B5BE0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R15 CR on inter band ENDC OOBE correction</w:t>
            </w:r>
          </w:p>
        </w:tc>
        <w:tc>
          <w:tcPr>
            <w:tcW w:w="477" w:type="pct"/>
          </w:tcPr>
          <w:p w14:paraId="20CFF3E5" w14:textId="2EC1BA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64CC57E1" w14:textId="592A9A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E543BB7" w14:textId="528882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0797</w:t>
            </w:r>
          </w:p>
        </w:tc>
        <w:tc>
          <w:tcPr>
            <w:tcW w:w="294" w:type="pct"/>
          </w:tcPr>
          <w:p w14:paraId="5083A15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4D05EFD" w14:textId="59F7B1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28D90374" w14:textId="0E5D6B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8663011" w14:textId="30FF3C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734EB51E" w14:textId="4ACE22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10DF01B" w14:textId="77777777" w:rsidTr="00771314">
        <w:tc>
          <w:tcPr>
            <w:tcW w:w="587" w:type="pct"/>
          </w:tcPr>
          <w:p w14:paraId="3FE5B3F2" w14:textId="4EC11F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R4-2219581</w:t>
            </w:r>
          </w:p>
        </w:tc>
        <w:tc>
          <w:tcPr>
            <w:tcW w:w="847" w:type="pct"/>
          </w:tcPr>
          <w:p w14:paraId="6A35225A" w14:textId="61E3C1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R16 CR on inter band ENDC OOBE correction (CAT-A)</w:t>
            </w:r>
          </w:p>
        </w:tc>
        <w:tc>
          <w:tcPr>
            <w:tcW w:w="477" w:type="pct"/>
          </w:tcPr>
          <w:p w14:paraId="1373D5ED" w14:textId="7992B3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5DE2A8E8" w14:textId="0C07B2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5B76B4E1" w14:textId="1E5BD1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0798</w:t>
            </w:r>
          </w:p>
        </w:tc>
        <w:tc>
          <w:tcPr>
            <w:tcW w:w="294" w:type="pct"/>
          </w:tcPr>
          <w:p w14:paraId="74060B7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6F25AAD" w14:textId="439167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A8D6A4D" w14:textId="3C3619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E33E270" w14:textId="028A57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782D40F" w14:textId="1059EF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49102EA" w14:textId="77777777" w:rsidTr="00771314">
        <w:tc>
          <w:tcPr>
            <w:tcW w:w="587" w:type="pct"/>
          </w:tcPr>
          <w:p w14:paraId="27E909C7" w14:textId="7A29CE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R4-2219582</w:t>
            </w:r>
          </w:p>
        </w:tc>
        <w:tc>
          <w:tcPr>
            <w:tcW w:w="847" w:type="pct"/>
          </w:tcPr>
          <w:p w14:paraId="3228D4E3" w14:textId="30DE62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CR on inter band ENDC OOBE correction (CAT-A)</w:t>
            </w:r>
          </w:p>
        </w:tc>
        <w:tc>
          <w:tcPr>
            <w:tcW w:w="477" w:type="pct"/>
          </w:tcPr>
          <w:p w14:paraId="637BC7C7" w14:textId="5E8637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1EAC09CB" w14:textId="5E10D5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490064D2" w14:textId="46EBFF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0799</w:t>
            </w:r>
          </w:p>
        </w:tc>
        <w:tc>
          <w:tcPr>
            <w:tcW w:w="294" w:type="pct"/>
          </w:tcPr>
          <w:p w14:paraId="2F28AF5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6DBA1C1" w14:textId="66B0DF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D93A55" w14:textId="2A8061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29FCB30" w14:textId="1A20E4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742B11A" w14:textId="7AF141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42E7273" w14:textId="77777777" w:rsidTr="00771314">
        <w:tc>
          <w:tcPr>
            <w:tcW w:w="587" w:type="pct"/>
          </w:tcPr>
          <w:p w14:paraId="09A5601F" w14:textId="64E99A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R4-2219754</w:t>
            </w:r>
          </w:p>
        </w:tc>
        <w:tc>
          <w:tcPr>
            <w:tcW w:w="847" w:type="pct"/>
          </w:tcPr>
          <w:p w14:paraId="2865446E" w14:textId="70E7F2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TS 38.101-3 to correct delta TIB table for NE-DC and EN-DC combinations</w:t>
            </w:r>
          </w:p>
        </w:tc>
        <w:tc>
          <w:tcPr>
            <w:tcW w:w="477" w:type="pct"/>
          </w:tcPr>
          <w:p w14:paraId="4FFEE828" w14:textId="0D61F6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011D2937" w14:textId="022C33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56C2DEEC" w14:textId="74C32A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0800</w:t>
            </w:r>
          </w:p>
        </w:tc>
        <w:tc>
          <w:tcPr>
            <w:tcW w:w="294" w:type="pct"/>
          </w:tcPr>
          <w:p w14:paraId="0CEEE99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48318D9" w14:textId="7E50AE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45D0702" w14:textId="78347E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FE2D130" w14:textId="10D697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408" w:type="pct"/>
          </w:tcPr>
          <w:p w14:paraId="2B7FE2D9" w14:textId="137034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31AA745" w14:textId="77777777" w:rsidTr="00771314">
        <w:tc>
          <w:tcPr>
            <w:tcW w:w="587" w:type="pct"/>
          </w:tcPr>
          <w:p w14:paraId="14E9312D" w14:textId="508FC8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R4-2219765</w:t>
            </w:r>
          </w:p>
        </w:tc>
        <w:tc>
          <w:tcPr>
            <w:tcW w:w="847" w:type="pct"/>
          </w:tcPr>
          <w:p w14:paraId="511049C3" w14:textId="370026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reflect the completed NR inter-band CA DC combinations for  3 bands DL with x bands UL (x=1,2) into TS 38.101-3</w:t>
            </w:r>
          </w:p>
        </w:tc>
        <w:tc>
          <w:tcPr>
            <w:tcW w:w="477" w:type="pct"/>
          </w:tcPr>
          <w:p w14:paraId="78EAA371" w14:textId="1BE3B4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5C8D0B94" w14:textId="099B61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2A020B67" w14:textId="2903ED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0801</w:t>
            </w:r>
          </w:p>
        </w:tc>
        <w:tc>
          <w:tcPr>
            <w:tcW w:w="294" w:type="pct"/>
          </w:tcPr>
          <w:p w14:paraId="2B7C31B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68BA493" w14:textId="16AA2E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4635819B" w14:textId="19C299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DB9E7DC" w14:textId="597F28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408" w:type="pct"/>
          </w:tcPr>
          <w:p w14:paraId="3000A084" w14:textId="7E47BC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2CF389B" w14:textId="77777777" w:rsidTr="00771314">
        <w:tc>
          <w:tcPr>
            <w:tcW w:w="587" w:type="pct"/>
          </w:tcPr>
          <w:p w14:paraId="567F9546" w14:textId="72BB74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R4-2219783</w:t>
            </w:r>
          </w:p>
        </w:tc>
        <w:tc>
          <w:tcPr>
            <w:tcW w:w="847" w:type="pct"/>
          </w:tcPr>
          <w:p w14:paraId="778E73EB" w14:textId="1C6171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38.101-3</w:t>
            </w:r>
          </w:p>
        </w:tc>
        <w:tc>
          <w:tcPr>
            <w:tcW w:w="477" w:type="pct"/>
          </w:tcPr>
          <w:p w14:paraId="2F02083E" w14:textId="61565D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7C02EE63" w14:textId="493F3D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7805131" w14:textId="1A3410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0802</w:t>
            </w:r>
          </w:p>
        </w:tc>
        <w:tc>
          <w:tcPr>
            <w:tcW w:w="294" w:type="pct"/>
          </w:tcPr>
          <w:p w14:paraId="30B776C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954900E" w14:textId="5A76B0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C2721CF" w14:textId="165508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448C8EE" w14:textId="572D60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7513E49" w14:textId="02D6FE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8ADA70F" w14:textId="77777777" w:rsidTr="00771314">
        <w:tc>
          <w:tcPr>
            <w:tcW w:w="587" w:type="pct"/>
          </w:tcPr>
          <w:p w14:paraId="5AD1E057" w14:textId="75D024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R4-2220859</w:t>
            </w:r>
          </w:p>
        </w:tc>
        <w:tc>
          <w:tcPr>
            <w:tcW w:w="847" w:type="pct"/>
          </w:tcPr>
          <w:p w14:paraId="4098550E" w14:textId="17E8CB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38.101-3</w:t>
            </w:r>
          </w:p>
        </w:tc>
        <w:tc>
          <w:tcPr>
            <w:tcW w:w="477" w:type="pct"/>
          </w:tcPr>
          <w:p w14:paraId="2F03BFB2" w14:textId="58DAC5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3DDDDFB0" w14:textId="5BCFF4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3DB3C7B" w14:textId="53EFA1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0802</w:t>
            </w:r>
          </w:p>
        </w:tc>
        <w:tc>
          <w:tcPr>
            <w:tcW w:w="294" w:type="pct"/>
          </w:tcPr>
          <w:p w14:paraId="0CABF07C" w14:textId="4D0D653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B35888F" w14:textId="2B0954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FC4A2AE" w14:textId="1FEF83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5A1A0B1" w14:textId="429ADC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249E519D" w14:textId="77777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28706155" w14:textId="77777777" w:rsidTr="00771314">
        <w:tc>
          <w:tcPr>
            <w:tcW w:w="587" w:type="pct"/>
          </w:tcPr>
          <w:p w14:paraId="61F3F5D0" w14:textId="7A52BA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R4-2219784</w:t>
            </w:r>
          </w:p>
        </w:tc>
        <w:tc>
          <w:tcPr>
            <w:tcW w:w="847" w:type="pct"/>
          </w:tcPr>
          <w:p w14:paraId="672A0859" w14:textId="52BFB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38.101-3</w:t>
            </w:r>
          </w:p>
        </w:tc>
        <w:tc>
          <w:tcPr>
            <w:tcW w:w="477" w:type="pct"/>
          </w:tcPr>
          <w:p w14:paraId="528F2BBA" w14:textId="1FEEFD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598D5FE7" w14:textId="2E8658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FA4F8E3" w14:textId="7310FA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0803</w:t>
            </w:r>
          </w:p>
        </w:tc>
        <w:tc>
          <w:tcPr>
            <w:tcW w:w="294" w:type="pct"/>
          </w:tcPr>
          <w:p w14:paraId="16ECD96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75C51EE" w14:textId="6D5CDA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BBFDC52" w14:textId="1E39AF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A740CDC" w14:textId="260C2F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711E09F1" w14:textId="3C8858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E416299" w14:textId="77777777" w:rsidTr="00771314">
        <w:tc>
          <w:tcPr>
            <w:tcW w:w="587" w:type="pct"/>
          </w:tcPr>
          <w:p w14:paraId="6100083B" w14:textId="0D706B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R4-2219785</w:t>
            </w:r>
          </w:p>
        </w:tc>
        <w:tc>
          <w:tcPr>
            <w:tcW w:w="847" w:type="pct"/>
          </w:tcPr>
          <w:p w14:paraId="5948A2DD" w14:textId="2CDA4C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RMC for Intra-band EN-DC - TS 38.101-3</w:t>
            </w:r>
          </w:p>
        </w:tc>
        <w:tc>
          <w:tcPr>
            <w:tcW w:w="477" w:type="pct"/>
          </w:tcPr>
          <w:p w14:paraId="529CD38C" w14:textId="4DB39D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Limited</w:t>
            </w:r>
          </w:p>
        </w:tc>
        <w:tc>
          <w:tcPr>
            <w:tcW w:w="459" w:type="pct"/>
          </w:tcPr>
          <w:p w14:paraId="656C84D6" w14:textId="7EBDCE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0F3103ED" w14:textId="5297DE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0804</w:t>
            </w:r>
          </w:p>
        </w:tc>
        <w:tc>
          <w:tcPr>
            <w:tcW w:w="294" w:type="pct"/>
          </w:tcPr>
          <w:p w14:paraId="66704A1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CD6B6D5" w14:textId="2746BE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430F3DA" w14:textId="600760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507D061" w14:textId="160983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47D1FF71" w14:textId="060CF8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2746C8B" w14:textId="77777777" w:rsidTr="00771314">
        <w:tc>
          <w:tcPr>
            <w:tcW w:w="587" w:type="pct"/>
          </w:tcPr>
          <w:p w14:paraId="1EADD36F" w14:textId="2774F4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R4-2219983</w:t>
            </w:r>
          </w:p>
        </w:tc>
        <w:tc>
          <w:tcPr>
            <w:tcW w:w="847" w:type="pct"/>
          </w:tcPr>
          <w:p w14:paraId="0D95008D" w14:textId="4CCA25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Enabling PC2 FDD for PC2 DC</w:t>
            </w:r>
          </w:p>
        </w:tc>
        <w:tc>
          <w:tcPr>
            <w:tcW w:w="477" w:type="pct"/>
          </w:tcPr>
          <w:p w14:paraId="2842CFAE" w14:textId="021AA1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2626115E" w14:textId="52C45A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38.101-3</w:t>
            </w:r>
          </w:p>
        </w:tc>
        <w:tc>
          <w:tcPr>
            <w:tcW w:w="351" w:type="pct"/>
          </w:tcPr>
          <w:p w14:paraId="1D74FDBF" w14:textId="51BF45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0805</w:t>
            </w:r>
          </w:p>
        </w:tc>
        <w:tc>
          <w:tcPr>
            <w:tcW w:w="294" w:type="pct"/>
          </w:tcPr>
          <w:p w14:paraId="2C373D8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E3F9C1C" w14:textId="31DEA5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954CFFD" w14:textId="457757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5BBF360" w14:textId="0E5E16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NR_PC2_UE_FDD-Core</w:t>
            </w:r>
          </w:p>
        </w:tc>
        <w:tc>
          <w:tcPr>
            <w:tcW w:w="408" w:type="pct"/>
          </w:tcPr>
          <w:p w14:paraId="26749B3E" w14:textId="4A9B60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263B43AB" w14:textId="77777777" w:rsidTr="00771314">
        <w:tc>
          <w:tcPr>
            <w:tcW w:w="587" w:type="pct"/>
          </w:tcPr>
          <w:p w14:paraId="053C55B4" w14:textId="4A9FD0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R4-2218060</w:t>
            </w:r>
          </w:p>
        </w:tc>
        <w:tc>
          <w:tcPr>
            <w:tcW w:w="847" w:type="pct"/>
          </w:tcPr>
          <w:p w14:paraId="76B07DAE" w14:textId="700940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maintenance of PDSCH CRS-IM demod requirements</w:t>
            </w:r>
          </w:p>
        </w:tc>
        <w:tc>
          <w:tcPr>
            <w:tcW w:w="477" w:type="pct"/>
          </w:tcPr>
          <w:p w14:paraId="6BD26B41" w14:textId="2DEBEC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Telecom</w:t>
            </w:r>
          </w:p>
        </w:tc>
        <w:tc>
          <w:tcPr>
            <w:tcW w:w="459" w:type="pct"/>
          </w:tcPr>
          <w:p w14:paraId="02697DF3" w14:textId="4EEBFE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241184F5" w14:textId="4E9D06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0306</w:t>
            </w:r>
          </w:p>
        </w:tc>
        <w:tc>
          <w:tcPr>
            <w:tcW w:w="294" w:type="pct"/>
          </w:tcPr>
          <w:p w14:paraId="4F266EE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079010A" w14:textId="790D63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D2998CE" w14:textId="11AA9F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FD7C4D8" w14:textId="59ABAB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63A75A2C" w14:textId="29E793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7DDCF9C" w14:textId="77777777" w:rsidTr="00771314">
        <w:tc>
          <w:tcPr>
            <w:tcW w:w="587" w:type="pct"/>
          </w:tcPr>
          <w:p w14:paraId="7EB4D886" w14:textId="637244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R4-2220198</w:t>
            </w:r>
          </w:p>
        </w:tc>
        <w:tc>
          <w:tcPr>
            <w:tcW w:w="847" w:type="pct"/>
          </w:tcPr>
          <w:p w14:paraId="7AE37666" w14:textId="31C452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maintenance of PDSCH CRS-IM demod requirements</w:t>
            </w:r>
          </w:p>
        </w:tc>
        <w:tc>
          <w:tcPr>
            <w:tcW w:w="477" w:type="pct"/>
          </w:tcPr>
          <w:p w14:paraId="034232A6" w14:textId="53A23B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Telecom</w:t>
            </w:r>
          </w:p>
        </w:tc>
        <w:tc>
          <w:tcPr>
            <w:tcW w:w="459" w:type="pct"/>
          </w:tcPr>
          <w:p w14:paraId="1D9DCD11" w14:textId="11C648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49D0D8F3" w14:textId="7EE5C2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0306</w:t>
            </w:r>
          </w:p>
        </w:tc>
        <w:tc>
          <w:tcPr>
            <w:tcW w:w="294" w:type="pct"/>
          </w:tcPr>
          <w:p w14:paraId="6C1FAF9A" w14:textId="4F735E2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6A0922C" w14:textId="17F0D6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91452C4" w14:textId="0D54DF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BB7E633" w14:textId="0C17AD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2906E076" w14:textId="036AB3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2975A6F" w14:textId="77777777" w:rsidTr="00771314">
        <w:tc>
          <w:tcPr>
            <w:tcW w:w="587" w:type="pct"/>
          </w:tcPr>
          <w:p w14:paraId="583E52F5" w14:textId="437534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R4-2218061</w:t>
            </w:r>
          </w:p>
        </w:tc>
        <w:tc>
          <w:tcPr>
            <w:tcW w:w="847" w:type="pct"/>
          </w:tcPr>
          <w:p w14:paraId="6A017331" w14:textId="0278A7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maintenance on PDSCH 4Rx demod requirements for MU-MIMO IRC</w:t>
            </w:r>
          </w:p>
        </w:tc>
        <w:tc>
          <w:tcPr>
            <w:tcW w:w="477" w:type="pct"/>
          </w:tcPr>
          <w:p w14:paraId="54AD181C" w14:textId="69BB9E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Telecom</w:t>
            </w:r>
          </w:p>
        </w:tc>
        <w:tc>
          <w:tcPr>
            <w:tcW w:w="459" w:type="pct"/>
          </w:tcPr>
          <w:p w14:paraId="0F82C6F0" w14:textId="5DADD4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271693B8" w14:textId="70BCDB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0307</w:t>
            </w:r>
          </w:p>
        </w:tc>
        <w:tc>
          <w:tcPr>
            <w:tcW w:w="294" w:type="pct"/>
          </w:tcPr>
          <w:p w14:paraId="282DCBF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FF69F90" w14:textId="184A44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354598A" w14:textId="744074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5FBD148" w14:textId="67C8F8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6898A24D" w14:textId="24053B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CF3F09D" w14:textId="77777777" w:rsidTr="00771314">
        <w:tc>
          <w:tcPr>
            <w:tcW w:w="587" w:type="pct"/>
          </w:tcPr>
          <w:p w14:paraId="1388C778" w14:textId="256273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R4-2220279</w:t>
            </w:r>
          </w:p>
        </w:tc>
        <w:tc>
          <w:tcPr>
            <w:tcW w:w="847" w:type="pct"/>
          </w:tcPr>
          <w:p w14:paraId="0158F08F" w14:textId="4D0445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maintenance on PDSCH 4Rx demod requirements for MU-MIMO IRC</w:t>
            </w:r>
          </w:p>
        </w:tc>
        <w:tc>
          <w:tcPr>
            <w:tcW w:w="477" w:type="pct"/>
          </w:tcPr>
          <w:p w14:paraId="4C1146A3" w14:textId="37DB99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Telecom</w:t>
            </w:r>
          </w:p>
        </w:tc>
        <w:tc>
          <w:tcPr>
            <w:tcW w:w="459" w:type="pct"/>
          </w:tcPr>
          <w:p w14:paraId="4DCFA6E5" w14:textId="7E8BD1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32426FAA" w14:textId="54F121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0307</w:t>
            </w:r>
          </w:p>
        </w:tc>
        <w:tc>
          <w:tcPr>
            <w:tcW w:w="294" w:type="pct"/>
          </w:tcPr>
          <w:p w14:paraId="39C2A9BF" w14:textId="41A96F9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BF6C7D2" w14:textId="1C2AB2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55CAF69" w14:textId="2D08C6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FC22D2F" w14:textId="44B57D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274C15FA" w14:textId="019DF6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E116E7C" w14:textId="77777777" w:rsidTr="00771314">
        <w:tc>
          <w:tcPr>
            <w:tcW w:w="587" w:type="pct"/>
          </w:tcPr>
          <w:p w14:paraId="5771161C" w14:textId="3DC86B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R4-2218087</w:t>
            </w:r>
          </w:p>
        </w:tc>
        <w:tc>
          <w:tcPr>
            <w:tcW w:w="847" w:type="pct"/>
          </w:tcPr>
          <w:p w14:paraId="286A1FD1" w14:textId="4CDE7E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UL scheduling for TDD CSI TCs</w:t>
            </w:r>
          </w:p>
        </w:tc>
        <w:tc>
          <w:tcPr>
            <w:tcW w:w="477" w:type="pct"/>
          </w:tcPr>
          <w:p w14:paraId="0A536122" w14:textId="0E98D1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3BC1FE6A" w14:textId="17BAAE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1C49F0AB" w14:textId="6FD43E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0308</w:t>
            </w:r>
          </w:p>
        </w:tc>
        <w:tc>
          <w:tcPr>
            <w:tcW w:w="294" w:type="pct"/>
          </w:tcPr>
          <w:p w14:paraId="5BA2808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4297B8F" w14:textId="3C685D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675DF7C" w14:textId="0AD620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0B7D47" w14:textId="53B732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AD1CF7A" w14:textId="3622A4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71686ADC" w14:textId="77777777" w:rsidTr="00771314">
        <w:tc>
          <w:tcPr>
            <w:tcW w:w="587" w:type="pct"/>
          </w:tcPr>
          <w:p w14:paraId="571E7511" w14:textId="4DD86B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R4-2218088</w:t>
            </w:r>
          </w:p>
        </w:tc>
        <w:tc>
          <w:tcPr>
            <w:tcW w:w="847" w:type="pct"/>
          </w:tcPr>
          <w:p w14:paraId="467DE238" w14:textId="029309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UL scheduling for TDD CSI TCs</w:t>
            </w:r>
          </w:p>
        </w:tc>
        <w:tc>
          <w:tcPr>
            <w:tcW w:w="477" w:type="pct"/>
          </w:tcPr>
          <w:p w14:paraId="665C5E66" w14:textId="5DD635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009E6A04" w14:textId="7DD85F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5855D1B3" w14:textId="70D708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0309</w:t>
            </w:r>
          </w:p>
        </w:tc>
        <w:tc>
          <w:tcPr>
            <w:tcW w:w="294" w:type="pct"/>
          </w:tcPr>
          <w:p w14:paraId="6F5AAD5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4B9152A" w14:textId="04638F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B6D9A0A" w14:textId="7A74F5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6BB4ACC" w14:textId="740531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A3153CC" w14:textId="064BB8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7292C0CA" w14:textId="77777777" w:rsidTr="00771314">
        <w:tc>
          <w:tcPr>
            <w:tcW w:w="587" w:type="pct"/>
          </w:tcPr>
          <w:p w14:paraId="752ACCC1" w14:textId="02FAF9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R4-2218089</w:t>
            </w:r>
          </w:p>
        </w:tc>
        <w:tc>
          <w:tcPr>
            <w:tcW w:w="847" w:type="pct"/>
          </w:tcPr>
          <w:p w14:paraId="05FE0DA4" w14:textId="714072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UL scheduling for TDD CSI TCs</w:t>
            </w:r>
          </w:p>
        </w:tc>
        <w:tc>
          <w:tcPr>
            <w:tcW w:w="477" w:type="pct"/>
          </w:tcPr>
          <w:p w14:paraId="7E5DF410" w14:textId="50698B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7568FF72" w14:textId="7C0F47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581CBF82" w14:textId="713C96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0310</w:t>
            </w:r>
          </w:p>
        </w:tc>
        <w:tc>
          <w:tcPr>
            <w:tcW w:w="294" w:type="pct"/>
          </w:tcPr>
          <w:p w14:paraId="61EBCB3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DE114BE" w14:textId="3C702F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EE5833C" w14:textId="36E95C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5E84FD7" w14:textId="317D10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C4BCA0B" w14:textId="25F3A2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586980A2" w14:textId="77777777" w:rsidTr="00771314">
        <w:tc>
          <w:tcPr>
            <w:tcW w:w="587" w:type="pct"/>
          </w:tcPr>
          <w:p w14:paraId="295518B6" w14:textId="62789C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R4-2218090</w:t>
            </w:r>
          </w:p>
        </w:tc>
        <w:tc>
          <w:tcPr>
            <w:tcW w:w="847" w:type="pct"/>
          </w:tcPr>
          <w:p w14:paraId="40A1BD0F" w14:textId="480A1F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LTE-NR coexistence requirements</w:t>
            </w:r>
          </w:p>
        </w:tc>
        <w:tc>
          <w:tcPr>
            <w:tcW w:w="477" w:type="pct"/>
          </w:tcPr>
          <w:p w14:paraId="17DEB21B" w14:textId="477529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55637E7D" w14:textId="74C68A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64F86297" w14:textId="7FC364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0311</w:t>
            </w:r>
          </w:p>
        </w:tc>
        <w:tc>
          <w:tcPr>
            <w:tcW w:w="294" w:type="pct"/>
          </w:tcPr>
          <w:p w14:paraId="27EB2B4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3E6FB6A" w14:textId="05FAC3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F47B7B8" w14:textId="00337F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D60001D" w14:textId="52BF7A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NR_perf_enh-Perf</w:t>
            </w:r>
          </w:p>
        </w:tc>
        <w:tc>
          <w:tcPr>
            <w:tcW w:w="408" w:type="pct"/>
          </w:tcPr>
          <w:p w14:paraId="36F10C16" w14:textId="16C274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FAC1CDB" w14:textId="77777777" w:rsidTr="00771314">
        <w:tc>
          <w:tcPr>
            <w:tcW w:w="587" w:type="pct"/>
          </w:tcPr>
          <w:p w14:paraId="33F6F83F" w14:textId="78DBD7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R4-2218091</w:t>
            </w:r>
          </w:p>
        </w:tc>
        <w:tc>
          <w:tcPr>
            <w:tcW w:w="847" w:type="pct"/>
          </w:tcPr>
          <w:p w14:paraId="249E58C3" w14:textId="24F474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LTE-NR coexistence requirements</w:t>
            </w:r>
          </w:p>
        </w:tc>
        <w:tc>
          <w:tcPr>
            <w:tcW w:w="477" w:type="pct"/>
          </w:tcPr>
          <w:p w14:paraId="69BFFC71" w14:textId="513775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05445F75" w14:textId="579C01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2B0ECE44" w14:textId="16FE3F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0312</w:t>
            </w:r>
          </w:p>
        </w:tc>
        <w:tc>
          <w:tcPr>
            <w:tcW w:w="294" w:type="pct"/>
          </w:tcPr>
          <w:p w14:paraId="720BDA7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BC930A5" w14:textId="32CAD7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05BF7F2" w14:textId="2AC872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343B5C2" w14:textId="66CF60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NR_perf_enh-Perf</w:t>
            </w:r>
          </w:p>
        </w:tc>
        <w:tc>
          <w:tcPr>
            <w:tcW w:w="408" w:type="pct"/>
          </w:tcPr>
          <w:p w14:paraId="37A0D22F" w14:textId="3CAEAE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A13194D" w14:textId="77777777" w:rsidTr="00771314">
        <w:tc>
          <w:tcPr>
            <w:tcW w:w="587" w:type="pct"/>
          </w:tcPr>
          <w:p w14:paraId="2CD34192" w14:textId="19BE62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R4-2218177</w:t>
            </w:r>
          </w:p>
        </w:tc>
        <w:tc>
          <w:tcPr>
            <w:tcW w:w="847" w:type="pct"/>
          </w:tcPr>
          <w:p w14:paraId="3F87490B" w14:textId="37C69C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Maintenance of PDSCH demod requirements with inter-cell interference</w:t>
            </w:r>
          </w:p>
        </w:tc>
        <w:tc>
          <w:tcPr>
            <w:tcW w:w="477" w:type="pct"/>
          </w:tcPr>
          <w:p w14:paraId="4409FE04" w14:textId="596BA3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E62C32F" w14:textId="11652A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3DE6B2D9" w14:textId="7111B7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0313</w:t>
            </w:r>
          </w:p>
        </w:tc>
        <w:tc>
          <w:tcPr>
            <w:tcW w:w="294" w:type="pct"/>
          </w:tcPr>
          <w:p w14:paraId="5668015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F07CCD4" w14:textId="4FC15C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949CEA3" w14:textId="481665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F89132A" w14:textId="1E4D7A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08B104D5" w14:textId="1D66AC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B2289F0" w14:textId="77777777" w:rsidTr="00771314">
        <w:tc>
          <w:tcPr>
            <w:tcW w:w="587" w:type="pct"/>
          </w:tcPr>
          <w:p w14:paraId="10C64779" w14:textId="7712B6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R4-2220275</w:t>
            </w:r>
          </w:p>
        </w:tc>
        <w:tc>
          <w:tcPr>
            <w:tcW w:w="847" w:type="pct"/>
          </w:tcPr>
          <w:p w14:paraId="21B0BA23" w14:textId="23EF0F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Maintenance of PDSCH demod requirements with inter-cell interference</w:t>
            </w:r>
          </w:p>
        </w:tc>
        <w:tc>
          <w:tcPr>
            <w:tcW w:w="477" w:type="pct"/>
          </w:tcPr>
          <w:p w14:paraId="13E187A4" w14:textId="253C4A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E1D5786" w14:textId="14F6DC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56B38B51" w14:textId="5D788B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0313</w:t>
            </w:r>
          </w:p>
        </w:tc>
        <w:tc>
          <w:tcPr>
            <w:tcW w:w="294" w:type="pct"/>
          </w:tcPr>
          <w:p w14:paraId="40F481E2" w14:textId="7485070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F27A4AC" w14:textId="2E6A78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EE55811" w14:textId="45A7FB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F704823" w14:textId="58665B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018C36E4" w14:textId="69CFEB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9D38473" w14:textId="77777777" w:rsidTr="00771314">
        <w:tc>
          <w:tcPr>
            <w:tcW w:w="587" w:type="pct"/>
          </w:tcPr>
          <w:p w14:paraId="1C78A2DB" w14:textId="428D2C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R4-2218213</w:t>
            </w:r>
          </w:p>
        </w:tc>
        <w:tc>
          <w:tcPr>
            <w:tcW w:w="847" w:type="pct"/>
          </w:tcPr>
          <w:p w14:paraId="5B0C5D89" w14:textId="3CF527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dl-DataToUL-ACK for PDSCH demod CA TCs</w:t>
            </w:r>
          </w:p>
        </w:tc>
        <w:tc>
          <w:tcPr>
            <w:tcW w:w="477" w:type="pct"/>
          </w:tcPr>
          <w:p w14:paraId="046D3088" w14:textId="2405AA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6BEB8A20" w14:textId="086EFE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461EDAB8" w14:textId="25193C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0314</w:t>
            </w:r>
          </w:p>
        </w:tc>
        <w:tc>
          <w:tcPr>
            <w:tcW w:w="294" w:type="pct"/>
          </w:tcPr>
          <w:p w14:paraId="28B9B0A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6BB5234" w14:textId="542FA0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B4D9D0A" w14:textId="422666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B8E3DC2" w14:textId="563BAC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NR_perf_enh-Perf</w:t>
            </w:r>
          </w:p>
        </w:tc>
        <w:tc>
          <w:tcPr>
            <w:tcW w:w="408" w:type="pct"/>
          </w:tcPr>
          <w:p w14:paraId="5AE40CFF" w14:textId="4A5FAE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4F856AD" w14:textId="77777777" w:rsidTr="00771314">
        <w:tc>
          <w:tcPr>
            <w:tcW w:w="587" w:type="pct"/>
          </w:tcPr>
          <w:p w14:paraId="6A6223FD" w14:textId="3621F8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R4-2218214</w:t>
            </w:r>
          </w:p>
        </w:tc>
        <w:tc>
          <w:tcPr>
            <w:tcW w:w="847" w:type="pct"/>
          </w:tcPr>
          <w:p w14:paraId="520BA143" w14:textId="505759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dl-DataToUL-ACK for PDSCH demod CA TCs</w:t>
            </w:r>
          </w:p>
        </w:tc>
        <w:tc>
          <w:tcPr>
            <w:tcW w:w="477" w:type="pct"/>
          </w:tcPr>
          <w:p w14:paraId="233666F3" w14:textId="42213A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7918496C" w14:textId="0FC3A3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33C5A993" w14:textId="5F58DD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0315</w:t>
            </w:r>
          </w:p>
        </w:tc>
        <w:tc>
          <w:tcPr>
            <w:tcW w:w="294" w:type="pct"/>
          </w:tcPr>
          <w:p w14:paraId="4107314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BF9AE68" w14:textId="6F3483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4A4A82B" w14:textId="4CAAA5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BD45208" w14:textId="498FD2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NR_perf_enh-Perf</w:t>
            </w:r>
          </w:p>
        </w:tc>
        <w:tc>
          <w:tcPr>
            <w:tcW w:w="408" w:type="pct"/>
          </w:tcPr>
          <w:p w14:paraId="1B5C0A00" w14:textId="2D9B48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37226F" w14:textId="77777777" w:rsidTr="00771314">
        <w:tc>
          <w:tcPr>
            <w:tcW w:w="587" w:type="pct"/>
          </w:tcPr>
          <w:p w14:paraId="6A134B84" w14:textId="7E30BB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R4-2218244</w:t>
            </w:r>
          </w:p>
        </w:tc>
        <w:tc>
          <w:tcPr>
            <w:tcW w:w="847" w:type="pct"/>
          </w:tcPr>
          <w:p w14:paraId="0144F88C" w14:textId="2E9E28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TS38.101-4, Corrections to NR-U (Rel-16)</w:t>
            </w:r>
          </w:p>
        </w:tc>
        <w:tc>
          <w:tcPr>
            <w:tcW w:w="477" w:type="pct"/>
          </w:tcPr>
          <w:p w14:paraId="4DFFD46C" w14:textId="0487B2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6A850A9A" w14:textId="64D882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0CF4934F" w14:textId="611B7D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0316</w:t>
            </w:r>
          </w:p>
        </w:tc>
        <w:tc>
          <w:tcPr>
            <w:tcW w:w="294" w:type="pct"/>
          </w:tcPr>
          <w:p w14:paraId="1DC3FD9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2E5478E" w14:textId="76AF20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0F6CC0F" w14:textId="376FF3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6FF1B25" w14:textId="5CD185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03C10DB2" w14:textId="6D0DA6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CDF02C4" w14:textId="77777777" w:rsidTr="00771314">
        <w:tc>
          <w:tcPr>
            <w:tcW w:w="587" w:type="pct"/>
          </w:tcPr>
          <w:p w14:paraId="6D81989A" w14:textId="7279F6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R4-2218245</w:t>
            </w:r>
          </w:p>
        </w:tc>
        <w:tc>
          <w:tcPr>
            <w:tcW w:w="847" w:type="pct"/>
          </w:tcPr>
          <w:p w14:paraId="1FC849E7" w14:textId="4BFD78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TS38.101-4, Corrections to NR-U (Rel-17)</w:t>
            </w:r>
          </w:p>
        </w:tc>
        <w:tc>
          <w:tcPr>
            <w:tcW w:w="477" w:type="pct"/>
          </w:tcPr>
          <w:p w14:paraId="61C7E36E" w14:textId="55F92E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4C6CDBDC" w14:textId="53683C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073B6C27" w14:textId="60F738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0317</w:t>
            </w:r>
          </w:p>
        </w:tc>
        <w:tc>
          <w:tcPr>
            <w:tcW w:w="294" w:type="pct"/>
          </w:tcPr>
          <w:p w14:paraId="0DB0D6D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42F5C5C" w14:textId="07311B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7F7163B" w14:textId="01F93C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1D1CA2FD" w14:textId="518148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6EA5774F" w14:textId="67C5C8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9BB9B5D" w14:textId="77777777" w:rsidTr="00771314">
        <w:tc>
          <w:tcPr>
            <w:tcW w:w="587" w:type="pct"/>
          </w:tcPr>
          <w:p w14:paraId="439325C2" w14:textId="3D4422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R4-2218658</w:t>
            </w:r>
          </w:p>
        </w:tc>
        <w:tc>
          <w:tcPr>
            <w:tcW w:w="847" w:type="pct"/>
          </w:tcPr>
          <w:p w14:paraId="7F1C5153" w14:textId="79FE3D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TDD PDSCH CRS-IM demod requirements for Scenario2 and PDSCH MMSE-IRC demod requirements with ICI</w:t>
            </w:r>
          </w:p>
        </w:tc>
        <w:tc>
          <w:tcPr>
            <w:tcW w:w="477" w:type="pct"/>
          </w:tcPr>
          <w:p w14:paraId="7C68D2C9" w14:textId="2986E3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CMCC, China Telecom</w:t>
            </w:r>
          </w:p>
        </w:tc>
        <w:tc>
          <w:tcPr>
            <w:tcW w:w="459" w:type="pct"/>
          </w:tcPr>
          <w:p w14:paraId="5C6B701D" w14:textId="36D73B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20B8F58F" w14:textId="7A24D1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0318</w:t>
            </w:r>
          </w:p>
        </w:tc>
        <w:tc>
          <w:tcPr>
            <w:tcW w:w="294" w:type="pct"/>
          </w:tcPr>
          <w:p w14:paraId="72B12D7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2290E43" w14:textId="717D09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C14DB75" w14:textId="64E901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733FD68" w14:textId="59FC81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008D59D3" w14:textId="4700C4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4CEC4F9E" w14:textId="77777777" w:rsidTr="00771314">
        <w:tc>
          <w:tcPr>
            <w:tcW w:w="587" w:type="pct"/>
          </w:tcPr>
          <w:p w14:paraId="0166A0A8" w14:textId="20B746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R4-2219024</w:t>
            </w:r>
          </w:p>
        </w:tc>
        <w:tc>
          <w:tcPr>
            <w:tcW w:w="847" w:type="pct"/>
          </w:tcPr>
          <w:p w14:paraId="592DF950" w14:textId="321972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on UE demodulation and CSI requirement for FeMIMO</w:t>
            </w:r>
          </w:p>
        </w:tc>
        <w:tc>
          <w:tcPr>
            <w:tcW w:w="477" w:type="pct"/>
          </w:tcPr>
          <w:p w14:paraId="53C25950" w14:textId="154F25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61E942E7" w14:textId="186B68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4CB886E3" w14:textId="6B835E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0319</w:t>
            </w:r>
          </w:p>
        </w:tc>
        <w:tc>
          <w:tcPr>
            <w:tcW w:w="294" w:type="pct"/>
          </w:tcPr>
          <w:p w14:paraId="5E1B8CA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F0BD5C" w14:textId="29BA88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B9D5D91" w14:textId="740561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F1B7A24" w14:textId="0D814E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NR_feMIMO-Perf</w:t>
            </w:r>
          </w:p>
        </w:tc>
        <w:tc>
          <w:tcPr>
            <w:tcW w:w="408" w:type="pct"/>
          </w:tcPr>
          <w:p w14:paraId="2C29714D" w14:textId="34AEE7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11B899D" w14:textId="77777777" w:rsidTr="00771314">
        <w:tc>
          <w:tcPr>
            <w:tcW w:w="587" w:type="pct"/>
          </w:tcPr>
          <w:p w14:paraId="25457BF4" w14:textId="487B47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R4-2219117</w:t>
            </w:r>
          </w:p>
        </w:tc>
        <w:tc>
          <w:tcPr>
            <w:tcW w:w="847" w:type="pct"/>
          </w:tcPr>
          <w:p w14:paraId="75B0F403" w14:textId="3C7665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38.101-4: Correction of RedCap UE demodulation and CSI reporting requirements</w:t>
            </w:r>
          </w:p>
        </w:tc>
        <w:tc>
          <w:tcPr>
            <w:tcW w:w="477" w:type="pct"/>
          </w:tcPr>
          <w:p w14:paraId="208E1605" w14:textId="251F58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5EF8C45" w14:textId="3E9311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51E4ED5C" w14:textId="2B0A7E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0320</w:t>
            </w:r>
          </w:p>
        </w:tc>
        <w:tc>
          <w:tcPr>
            <w:tcW w:w="294" w:type="pct"/>
          </w:tcPr>
          <w:p w14:paraId="5672C86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C7ED310" w14:textId="4C9287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873D6C3" w14:textId="2C6403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F0301C3" w14:textId="13D8B8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NR_redcap-Perf</w:t>
            </w:r>
          </w:p>
        </w:tc>
        <w:tc>
          <w:tcPr>
            <w:tcW w:w="408" w:type="pct"/>
          </w:tcPr>
          <w:p w14:paraId="01674054" w14:textId="7C1C3A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3EFF1FA" w14:textId="77777777" w:rsidTr="00771314">
        <w:tc>
          <w:tcPr>
            <w:tcW w:w="587" w:type="pct"/>
          </w:tcPr>
          <w:p w14:paraId="6020DC39" w14:textId="1722C0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R4-2219279</w:t>
            </w:r>
          </w:p>
        </w:tc>
        <w:tc>
          <w:tcPr>
            <w:tcW w:w="847" w:type="pct"/>
          </w:tcPr>
          <w:p w14:paraId="67AD635A" w14:textId="2B4320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38.101-4: PDSCH requirement for CRS-IM TDD</w:t>
            </w:r>
          </w:p>
        </w:tc>
        <w:tc>
          <w:tcPr>
            <w:tcW w:w="477" w:type="pct"/>
          </w:tcPr>
          <w:p w14:paraId="01C95C13" w14:textId="4938DD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4DDF95B" w14:textId="25A909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72B3D13A" w14:textId="60D3D9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0321</w:t>
            </w:r>
          </w:p>
        </w:tc>
        <w:tc>
          <w:tcPr>
            <w:tcW w:w="294" w:type="pct"/>
          </w:tcPr>
          <w:p w14:paraId="776EA59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AD46880" w14:textId="3A4BDE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1B9E910" w14:textId="0BADC1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2F00AE" w14:textId="23F16D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1A39BC0D" w14:textId="7FF37A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1BC3BA8F" w14:textId="77777777" w:rsidTr="00771314">
        <w:tc>
          <w:tcPr>
            <w:tcW w:w="587" w:type="pct"/>
          </w:tcPr>
          <w:p w14:paraId="2DD365FF" w14:textId="3ED8C6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R4-2219280</w:t>
            </w:r>
          </w:p>
        </w:tc>
        <w:tc>
          <w:tcPr>
            <w:tcW w:w="847" w:type="pct"/>
          </w:tcPr>
          <w:p w14:paraId="21FCC2E7" w14:textId="1D39AD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38.101-4: Correction on the testability for CRS-IM requirements</w:t>
            </w:r>
          </w:p>
        </w:tc>
        <w:tc>
          <w:tcPr>
            <w:tcW w:w="477" w:type="pct"/>
          </w:tcPr>
          <w:p w14:paraId="78CDD488" w14:textId="48CDB9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B5F6397" w14:textId="173F87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657C46D5" w14:textId="7B42CF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0322</w:t>
            </w:r>
          </w:p>
        </w:tc>
        <w:tc>
          <w:tcPr>
            <w:tcW w:w="294" w:type="pct"/>
          </w:tcPr>
          <w:p w14:paraId="6BB6554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CF3A22C" w14:textId="4D17B6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9A1502C" w14:textId="21BE84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C8D67D2" w14:textId="24F6F3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57D4DA33" w14:textId="30F84D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4E25C11B" w14:textId="77777777" w:rsidTr="00771314">
        <w:tc>
          <w:tcPr>
            <w:tcW w:w="587" w:type="pct"/>
          </w:tcPr>
          <w:p w14:paraId="25DC3234" w14:textId="196DF6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R4-2219514</w:t>
            </w:r>
          </w:p>
        </w:tc>
        <w:tc>
          <w:tcPr>
            <w:tcW w:w="847" w:type="pct"/>
          </w:tcPr>
          <w:p w14:paraId="0B7EAC91" w14:textId="2A9B10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on FR2-2 UE demodulation performance requirements in TS 38.101-4</w:t>
            </w:r>
          </w:p>
        </w:tc>
        <w:tc>
          <w:tcPr>
            <w:tcW w:w="477" w:type="pct"/>
          </w:tcPr>
          <w:p w14:paraId="15AEE895" w14:textId="19DF3B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21D4E8E" w14:textId="2401E5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695B80CA" w14:textId="77C463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0323</w:t>
            </w:r>
          </w:p>
        </w:tc>
        <w:tc>
          <w:tcPr>
            <w:tcW w:w="294" w:type="pct"/>
          </w:tcPr>
          <w:p w14:paraId="7668B21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9857ECA" w14:textId="442DC9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15DE23B" w14:textId="2BA6D3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9BC928E" w14:textId="39FE14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224F1001" w14:textId="637642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endorsed</w:t>
            </w:r>
          </w:p>
        </w:tc>
      </w:tr>
      <w:tr w:rsidR="00771314" w:rsidRPr="00771314" w14:paraId="0BC61749" w14:textId="77777777" w:rsidTr="00771314">
        <w:tc>
          <w:tcPr>
            <w:tcW w:w="587" w:type="pct"/>
          </w:tcPr>
          <w:p w14:paraId="60E39FC9" w14:textId="4977F2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R4-2219521</w:t>
            </w:r>
          </w:p>
        </w:tc>
        <w:tc>
          <w:tcPr>
            <w:tcW w:w="847" w:type="pct"/>
          </w:tcPr>
          <w:p w14:paraId="1775CBAC" w14:textId="1995A4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modification on Rel-17 CRS-IM performance requirements in TS 38.101-4</w:t>
            </w:r>
          </w:p>
        </w:tc>
        <w:tc>
          <w:tcPr>
            <w:tcW w:w="477" w:type="pct"/>
          </w:tcPr>
          <w:p w14:paraId="1D133D4F" w14:textId="1CCCB4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0623BF8B" w14:textId="743C2C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2477E1AF" w14:textId="437511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0324</w:t>
            </w:r>
          </w:p>
        </w:tc>
        <w:tc>
          <w:tcPr>
            <w:tcW w:w="294" w:type="pct"/>
          </w:tcPr>
          <w:p w14:paraId="2619B42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32194F0" w14:textId="7D1FDD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A5B8151" w14:textId="4A7064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37D013B" w14:textId="54D65E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0DA4F134" w14:textId="3EEC01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46CE97D" w14:textId="77777777" w:rsidTr="00771314">
        <w:tc>
          <w:tcPr>
            <w:tcW w:w="587" w:type="pct"/>
          </w:tcPr>
          <w:p w14:paraId="7BD57FAA" w14:textId="51462D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R4-2220199</w:t>
            </w:r>
          </w:p>
        </w:tc>
        <w:tc>
          <w:tcPr>
            <w:tcW w:w="847" w:type="pct"/>
          </w:tcPr>
          <w:p w14:paraId="488F9817" w14:textId="0C4711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modification on Rel-17 CRS-IM performance requirements in TS 38.101-4</w:t>
            </w:r>
          </w:p>
        </w:tc>
        <w:tc>
          <w:tcPr>
            <w:tcW w:w="477" w:type="pct"/>
          </w:tcPr>
          <w:p w14:paraId="47CA8398" w14:textId="1D6A63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3F2744DF" w14:textId="15887B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6089F301" w14:textId="3008E9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0324</w:t>
            </w:r>
          </w:p>
        </w:tc>
        <w:tc>
          <w:tcPr>
            <w:tcW w:w="294" w:type="pct"/>
          </w:tcPr>
          <w:p w14:paraId="273C5EF5" w14:textId="60F1EE5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2139E91" w14:textId="3C519D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5B6F80B" w14:textId="222485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7568FE4" w14:textId="6E3101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7EDB0C1E" w14:textId="691164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B386B30" w14:textId="77777777" w:rsidTr="00771314">
        <w:tc>
          <w:tcPr>
            <w:tcW w:w="587" w:type="pct"/>
          </w:tcPr>
          <w:p w14:paraId="61D4F0A6" w14:textId="0E74D1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R4-2219522</w:t>
            </w:r>
          </w:p>
        </w:tc>
        <w:tc>
          <w:tcPr>
            <w:tcW w:w="847" w:type="pct"/>
          </w:tcPr>
          <w:p w14:paraId="4120F682" w14:textId="3283C3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parameters of Rel-16 V2X HARQ buffer test  in TS 38.101-4</w:t>
            </w:r>
          </w:p>
        </w:tc>
        <w:tc>
          <w:tcPr>
            <w:tcW w:w="477" w:type="pct"/>
          </w:tcPr>
          <w:p w14:paraId="289DA9C7" w14:textId="03DE84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386F4E2" w14:textId="0A8CB2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2B6D67C8" w14:textId="52AEA0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0325</w:t>
            </w:r>
          </w:p>
        </w:tc>
        <w:tc>
          <w:tcPr>
            <w:tcW w:w="294" w:type="pct"/>
          </w:tcPr>
          <w:p w14:paraId="1F3329C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8D704D3" w14:textId="1048E9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BE0CF58" w14:textId="5829A5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A7F41C1" w14:textId="50B0AB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5G_V2X_NRSL-Perf</w:t>
            </w:r>
          </w:p>
        </w:tc>
        <w:tc>
          <w:tcPr>
            <w:tcW w:w="408" w:type="pct"/>
          </w:tcPr>
          <w:p w14:paraId="3F0A5A56" w14:textId="24A281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03B0EB" w14:textId="77777777" w:rsidTr="00771314">
        <w:tc>
          <w:tcPr>
            <w:tcW w:w="587" w:type="pct"/>
          </w:tcPr>
          <w:p w14:paraId="7D1883BF" w14:textId="48A6E0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R4-2219523</w:t>
            </w:r>
          </w:p>
        </w:tc>
        <w:tc>
          <w:tcPr>
            <w:tcW w:w="847" w:type="pct"/>
          </w:tcPr>
          <w:p w14:paraId="30832C07" w14:textId="4503DE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parameters of Rel-17 V2X HARQ buffer test in TS 38.101-4</w:t>
            </w:r>
          </w:p>
        </w:tc>
        <w:tc>
          <w:tcPr>
            <w:tcW w:w="477" w:type="pct"/>
          </w:tcPr>
          <w:p w14:paraId="333CC2EA" w14:textId="407D6F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3D0E5197" w14:textId="273829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695CEBBD" w14:textId="309B10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0326</w:t>
            </w:r>
          </w:p>
        </w:tc>
        <w:tc>
          <w:tcPr>
            <w:tcW w:w="294" w:type="pct"/>
          </w:tcPr>
          <w:p w14:paraId="2CCCA25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17D37BA" w14:textId="47CC0B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BCFBD06" w14:textId="79E983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B9382F1" w14:textId="0E601B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5G_V2X_NRSL-Perf</w:t>
            </w:r>
          </w:p>
        </w:tc>
        <w:tc>
          <w:tcPr>
            <w:tcW w:w="408" w:type="pct"/>
          </w:tcPr>
          <w:p w14:paraId="151349D2" w14:textId="18039D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BC93377" w14:textId="77777777" w:rsidTr="00771314">
        <w:tc>
          <w:tcPr>
            <w:tcW w:w="587" w:type="pct"/>
          </w:tcPr>
          <w:p w14:paraId="6380B8C7" w14:textId="10C827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R4-2219524</w:t>
            </w:r>
          </w:p>
        </w:tc>
        <w:tc>
          <w:tcPr>
            <w:tcW w:w="847" w:type="pct"/>
          </w:tcPr>
          <w:p w14:paraId="5C3D9EA8" w14:textId="69931B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parameters of Rel-16 NR-U test in TS 38.101-4</w:t>
            </w:r>
          </w:p>
        </w:tc>
        <w:tc>
          <w:tcPr>
            <w:tcW w:w="477" w:type="pct"/>
          </w:tcPr>
          <w:p w14:paraId="42FC703E" w14:textId="4BA3FA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96AD2DD" w14:textId="6CD801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4228480B" w14:textId="35C246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0327</w:t>
            </w:r>
          </w:p>
        </w:tc>
        <w:tc>
          <w:tcPr>
            <w:tcW w:w="294" w:type="pct"/>
          </w:tcPr>
          <w:p w14:paraId="1E60AD1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DDCC55C" w14:textId="792939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98C463F" w14:textId="3D8791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56FA10D" w14:textId="14DCBF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1682321D" w14:textId="73A513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FD12A4F" w14:textId="77777777" w:rsidTr="00771314">
        <w:tc>
          <w:tcPr>
            <w:tcW w:w="587" w:type="pct"/>
          </w:tcPr>
          <w:p w14:paraId="302E6DEC" w14:textId="0501A675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R4-2220864</w:t>
            </w:r>
          </w:p>
        </w:tc>
        <w:tc>
          <w:tcPr>
            <w:tcW w:w="847" w:type="pct"/>
          </w:tcPr>
          <w:p w14:paraId="003BBC59" w14:textId="02D74EB2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parameters of Rel-16 NR-U test in TS 38.101-4</w:t>
            </w:r>
          </w:p>
        </w:tc>
        <w:tc>
          <w:tcPr>
            <w:tcW w:w="477" w:type="pct"/>
          </w:tcPr>
          <w:p w14:paraId="0EB54BFF" w14:textId="18F2AEBA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C3128D0" w14:textId="3125C18F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64F79E17" w14:textId="107F46F8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0327</w:t>
            </w:r>
          </w:p>
        </w:tc>
        <w:tc>
          <w:tcPr>
            <w:tcW w:w="294" w:type="pct"/>
          </w:tcPr>
          <w:p w14:paraId="0A78C54E" w14:textId="2B5B838A" w:rsidR="00E729A9" w:rsidRPr="00771314" w:rsidRDefault="00E729A9" w:rsidP="00E729A9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635F8DB" w14:textId="7DD25E86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F98DA40" w14:textId="0A8130FF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5F9AA48" w14:textId="194152EC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66066EAF" w14:textId="77777777" w:rsidR="00E729A9" w:rsidRPr="00771314" w:rsidRDefault="00E729A9" w:rsidP="00E729A9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0FB1F920" w14:textId="77777777" w:rsidTr="00771314">
        <w:tc>
          <w:tcPr>
            <w:tcW w:w="587" w:type="pct"/>
          </w:tcPr>
          <w:p w14:paraId="1B659855" w14:textId="39AEF7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R4-2219525</w:t>
            </w:r>
          </w:p>
        </w:tc>
        <w:tc>
          <w:tcPr>
            <w:tcW w:w="847" w:type="pct"/>
          </w:tcPr>
          <w:p w14:paraId="2391A98E" w14:textId="086CD4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parameters of Rel-17 NR-U test in TS 38.101-4</w:t>
            </w:r>
          </w:p>
        </w:tc>
        <w:tc>
          <w:tcPr>
            <w:tcW w:w="477" w:type="pct"/>
          </w:tcPr>
          <w:p w14:paraId="26227AAA" w14:textId="521CE9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3C88994" w14:textId="3A3A9A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0F52A0A0" w14:textId="754BCD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0328</w:t>
            </w:r>
          </w:p>
        </w:tc>
        <w:tc>
          <w:tcPr>
            <w:tcW w:w="294" w:type="pct"/>
          </w:tcPr>
          <w:p w14:paraId="6FE8D3E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215D3C1" w14:textId="7808A0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A696BC1" w14:textId="7DF706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957A062" w14:textId="08D319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21B09E34" w14:textId="258099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92B2326" w14:textId="77777777" w:rsidTr="00771314">
        <w:tc>
          <w:tcPr>
            <w:tcW w:w="587" w:type="pct"/>
          </w:tcPr>
          <w:p w14:paraId="2B3FAA04" w14:textId="56F024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R4-2219960</w:t>
            </w:r>
          </w:p>
        </w:tc>
        <w:tc>
          <w:tcPr>
            <w:tcW w:w="847" w:type="pct"/>
          </w:tcPr>
          <w:p w14:paraId="446A14B3" w14:textId="55AA7A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reference measurement channels for multi-TRP PDCCH performance</w:t>
            </w:r>
          </w:p>
        </w:tc>
        <w:tc>
          <w:tcPr>
            <w:tcW w:w="477" w:type="pct"/>
          </w:tcPr>
          <w:p w14:paraId="34A8E82D" w14:textId="081BC1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EDFD552" w14:textId="2BE73E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7C0795DC" w14:textId="61558A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0329</w:t>
            </w:r>
          </w:p>
        </w:tc>
        <w:tc>
          <w:tcPr>
            <w:tcW w:w="294" w:type="pct"/>
          </w:tcPr>
          <w:p w14:paraId="4A0D086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108AF22" w14:textId="29B2B7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533A961" w14:textId="483FDB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9F5DC28" w14:textId="54DA51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NR_feMIMO-Perf</w:t>
            </w:r>
          </w:p>
        </w:tc>
        <w:tc>
          <w:tcPr>
            <w:tcW w:w="408" w:type="pct"/>
          </w:tcPr>
          <w:p w14:paraId="480BD65A" w14:textId="566874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6B9E81E3" w14:textId="77777777" w:rsidTr="00771314">
        <w:tc>
          <w:tcPr>
            <w:tcW w:w="587" w:type="pct"/>
          </w:tcPr>
          <w:p w14:paraId="2CFA0101" w14:textId="3AE9E2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R4-2219961</w:t>
            </w:r>
          </w:p>
        </w:tc>
        <w:tc>
          <w:tcPr>
            <w:tcW w:w="847" w:type="pct"/>
          </w:tcPr>
          <w:p w14:paraId="0E0549A6" w14:textId="39AB6D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38.101-4 on correction of FR2 PBCH Test Parameters</w:t>
            </w:r>
          </w:p>
        </w:tc>
        <w:tc>
          <w:tcPr>
            <w:tcW w:w="477" w:type="pct"/>
          </w:tcPr>
          <w:p w14:paraId="7BE72750" w14:textId="0083A5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6DDC293D" w14:textId="557008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3226E8B2" w14:textId="46096F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0330</w:t>
            </w:r>
          </w:p>
        </w:tc>
        <w:tc>
          <w:tcPr>
            <w:tcW w:w="294" w:type="pct"/>
          </w:tcPr>
          <w:p w14:paraId="19B9BEE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5DE1770" w14:textId="730DFF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3435E3E7" w14:textId="7B1C93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274E1F3" w14:textId="1248F3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90CD044" w14:textId="13C006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7F4AEB2" w14:textId="77777777" w:rsidTr="00771314">
        <w:tc>
          <w:tcPr>
            <w:tcW w:w="587" w:type="pct"/>
          </w:tcPr>
          <w:p w14:paraId="53BEC737" w14:textId="50DE8C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R4-2219962</w:t>
            </w:r>
          </w:p>
        </w:tc>
        <w:tc>
          <w:tcPr>
            <w:tcW w:w="847" w:type="pct"/>
          </w:tcPr>
          <w:p w14:paraId="58ED79BF" w14:textId="04CE44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38.101-4 on correction of FR2 PBCH Test Parameters</w:t>
            </w:r>
          </w:p>
        </w:tc>
        <w:tc>
          <w:tcPr>
            <w:tcW w:w="477" w:type="pct"/>
          </w:tcPr>
          <w:p w14:paraId="29647C64" w14:textId="7831B8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0F04C04E" w14:textId="268771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445217C0" w14:textId="350D0C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0331</w:t>
            </w:r>
          </w:p>
        </w:tc>
        <w:tc>
          <w:tcPr>
            <w:tcW w:w="294" w:type="pct"/>
          </w:tcPr>
          <w:p w14:paraId="1C65E90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CAAA2CB" w14:textId="509EFB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933FE05" w14:textId="7E33DE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AA4C91B" w14:textId="26EFD7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EC3C8A2" w14:textId="5A3A42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793F997" w14:textId="77777777" w:rsidTr="00771314">
        <w:tc>
          <w:tcPr>
            <w:tcW w:w="587" w:type="pct"/>
          </w:tcPr>
          <w:p w14:paraId="3D478602" w14:textId="52DAC1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R4-2219963</w:t>
            </w:r>
          </w:p>
        </w:tc>
        <w:tc>
          <w:tcPr>
            <w:tcW w:w="847" w:type="pct"/>
          </w:tcPr>
          <w:p w14:paraId="7BECDFF4" w14:textId="2D4B20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38.101-4 on correction of FR2 PBCH Test Parameters</w:t>
            </w:r>
          </w:p>
        </w:tc>
        <w:tc>
          <w:tcPr>
            <w:tcW w:w="477" w:type="pct"/>
          </w:tcPr>
          <w:p w14:paraId="49587CB1" w14:textId="362A04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62B45F40" w14:textId="04FD3D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38.101-4</w:t>
            </w:r>
          </w:p>
        </w:tc>
        <w:tc>
          <w:tcPr>
            <w:tcW w:w="351" w:type="pct"/>
          </w:tcPr>
          <w:p w14:paraId="3CB708FF" w14:textId="023FBF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0332</w:t>
            </w:r>
          </w:p>
        </w:tc>
        <w:tc>
          <w:tcPr>
            <w:tcW w:w="294" w:type="pct"/>
          </w:tcPr>
          <w:p w14:paraId="54E0E3F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295956D" w14:textId="6296A2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F92609F" w14:textId="47D3B2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D918E6D" w14:textId="1F6477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411BD33" w14:textId="6C38CF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CD085BD" w14:textId="77777777" w:rsidTr="00771314">
        <w:tc>
          <w:tcPr>
            <w:tcW w:w="587" w:type="pct"/>
          </w:tcPr>
          <w:p w14:paraId="09EF50CC" w14:textId="56A777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R4-2218034</w:t>
            </w:r>
          </w:p>
        </w:tc>
        <w:tc>
          <w:tcPr>
            <w:tcW w:w="847" w:type="pct"/>
          </w:tcPr>
          <w:p w14:paraId="3CFB592F" w14:textId="71A633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119926F6" w14:textId="100952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3B785866" w14:textId="50BE3F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12E42144" w14:textId="2D9185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0009</w:t>
            </w:r>
          </w:p>
        </w:tc>
        <w:tc>
          <w:tcPr>
            <w:tcW w:w="294" w:type="pct"/>
          </w:tcPr>
          <w:p w14:paraId="54DCE9D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A04E462" w14:textId="42B32B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8BA4B4E" w14:textId="6EA00D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DE7E905" w14:textId="0D4220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54E33E0E" w14:textId="3CDCF0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46D68E9" w14:textId="77777777" w:rsidTr="00771314">
        <w:tc>
          <w:tcPr>
            <w:tcW w:w="587" w:type="pct"/>
          </w:tcPr>
          <w:p w14:paraId="2E58CD72" w14:textId="745E61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R4-2220497</w:t>
            </w:r>
          </w:p>
        </w:tc>
        <w:tc>
          <w:tcPr>
            <w:tcW w:w="847" w:type="pct"/>
          </w:tcPr>
          <w:p w14:paraId="1FCE5D9E" w14:textId="63D40C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related to Introduction of new LTE TDD Band in 1670 – 1675 MHz</w:t>
            </w:r>
          </w:p>
        </w:tc>
        <w:tc>
          <w:tcPr>
            <w:tcW w:w="477" w:type="pct"/>
          </w:tcPr>
          <w:p w14:paraId="4AEA29A6" w14:textId="58F7CC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Networks, Skyworks Solutions, Inc., Nokia</w:t>
            </w:r>
          </w:p>
        </w:tc>
        <w:tc>
          <w:tcPr>
            <w:tcW w:w="459" w:type="pct"/>
          </w:tcPr>
          <w:p w14:paraId="144CA870" w14:textId="357D65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5BE69013" w14:textId="26B680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0009</w:t>
            </w:r>
          </w:p>
        </w:tc>
        <w:tc>
          <w:tcPr>
            <w:tcW w:w="294" w:type="pct"/>
          </w:tcPr>
          <w:p w14:paraId="37321C5E" w14:textId="427235B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8771878" w14:textId="3283D6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BF270A9" w14:textId="06D21D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ED8DEA9" w14:textId="45BDCA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30E2B603" w14:textId="1D090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EC56178" w14:textId="77777777" w:rsidTr="00771314">
        <w:tc>
          <w:tcPr>
            <w:tcW w:w="587" w:type="pct"/>
          </w:tcPr>
          <w:p w14:paraId="51E0A4D5" w14:textId="153907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R4-2218110</w:t>
            </w:r>
          </w:p>
        </w:tc>
        <w:tc>
          <w:tcPr>
            <w:tcW w:w="847" w:type="pct"/>
          </w:tcPr>
          <w:p w14:paraId="322063B6" w14:textId="47EFB0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38.101-5 for NTN UE RF requirements corrections</w:t>
            </w:r>
          </w:p>
        </w:tc>
        <w:tc>
          <w:tcPr>
            <w:tcW w:w="477" w:type="pct"/>
          </w:tcPr>
          <w:p w14:paraId="1F9DF8EA" w14:textId="5148A6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A62DA8A" w14:textId="6B2623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0D669616" w14:textId="312065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0010</w:t>
            </w:r>
          </w:p>
        </w:tc>
        <w:tc>
          <w:tcPr>
            <w:tcW w:w="294" w:type="pct"/>
          </w:tcPr>
          <w:p w14:paraId="3398751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AD044BF" w14:textId="42DAB0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2EA5457" w14:textId="5AA2EF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2B25850" w14:textId="37B98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EF2AC35" w14:textId="638213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0E77853" w14:textId="77777777" w:rsidTr="00771314">
        <w:tc>
          <w:tcPr>
            <w:tcW w:w="587" w:type="pct"/>
          </w:tcPr>
          <w:p w14:paraId="5CCD7F8D" w14:textId="2AFFF9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R4-2220571</w:t>
            </w:r>
          </w:p>
        </w:tc>
        <w:tc>
          <w:tcPr>
            <w:tcW w:w="847" w:type="pct"/>
          </w:tcPr>
          <w:p w14:paraId="52A32A33" w14:textId="391156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38.101-5 for NTN UE RF requirements corrections</w:t>
            </w:r>
          </w:p>
        </w:tc>
        <w:tc>
          <w:tcPr>
            <w:tcW w:w="477" w:type="pct"/>
          </w:tcPr>
          <w:p w14:paraId="5896C888" w14:textId="692EFB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B97F9BA" w14:textId="4A6325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005412C4" w14:textId="589053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0010</w:t>
            </w:r>
          </w:p>
        </w:tc>
        <w:tc>
          <w:tcPr>
            <w:tcW w:w="294" w:type="pct"/>
          </w:tcPr>
          <w:p w14:paraId="3460938A" w14:textId="33E282D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808E0A9" w14:textId="13C36A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79F9F38" w14:textId="4AD586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1ABE982" w14:textId="7C892B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0B29E29E" w14:textId="35657E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E9D591C" w14:textId="77777777" w:rsidTr="00771314">
        <w:tc>
          <w:tcPr>
            <w:tcW w:w="587" w:type="pct"/>
          </w:tcPr>
          <w:p w14:paraId="10E92795" w14:textId="157054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R4-2220820</w:t>
            </w:r>
          </w:p>
        </w:tc>
        <w:tc>
          <w:tcPr>
            <w:tcW w:w="847" w:type="pct"/>
          </w:tcPr>
          <w:p w14:paraId="5BA029C3" w14:textId="116F16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38.101-5 for NTN UE RF requirements corrections</w:t>
            </w:r>
          </w:p>
        </w:tc>
        <w:tc>
          <w:tcPr>
            <w:tcW w:w="477" w:type="pct"/>
          </w:tcPr>
          <w:p w14:paraId="2A6F053E" w14:textId="6DD119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028E87B" w14:textId="09BF17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3C6B58B4" w14:textId="02F1BE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0010</w:t>
            </w:r>
          </w:p>
        </w:tc>
        <w:tc>
          <w:tcPr>
            <w:tcW w:w="294" w:type="pct"/>
          </w:tcPr>
          <w:p w14:paraId="7D36B6B3" w14:textId="0F2B1C2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70BD9EE" w14:textId="03E2D8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CB43E53" w14:textId="308D5F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9C7DF35" w14:textId="3A8C90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3CA9AB1" w14:textId="3D9A79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5E69094" w14:textId="77777777" w:rsidTr="00771314">
        <w:tc>
          <w:tcPr>
            <w:tcW w:w="587" w:type="pct"/>
          </w:tcPr>
          <w:p w14:paraId="16101D59" w14:textId="594571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R4-2218111</w:t>
            </w:r>
          </w:p>
        </w:tc>
        <w:tc>
          <w:tcPr>
            <w:tcW w:w="847" w:type="pct"/>
          </w:tcPr>
          <w:p w14:paraId="03429AE8" w14:textId="581E5A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38.101-5 on 64QAM requirements related corrections</w:t>
            </w:r>
          </w:p>
        </w:tc>
        <w:tc>
          <w:tcPr>
            <w:tcW w:w="477" w:type="pct"/>
          </w:tcPr>
          <w:p w14:paraId="2D3D5E68" w14:textId="1F7D78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65B8CBF" w14:textId="2B921F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21333CC4" w14:textId="1FD26F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0011</w:t>
            </w:r>
          </w:p>
        </w:tc>
        <w:tc>
          <w:tcPr>
            <w:tcW w:w="294" w:type="pct"/>
          </w:tcPr>
          <w:p w14:paraId="45AEDDF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0863C1C" w14:textId="670E0E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8BCEB92" w14:textId="21447B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2A5FB02" w14:textId="5B493C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49B53B1" w14:textId="23A655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16F0FB6" w14:textId="77777777" w:rsidTr="00771314">
        <w:tc>
          <w:tcPr>
            <w:tcW w:w="587" w:type="pct"/>
          </w:tcPr>
          <w:p w14:paraId="318E7964" w14:textId="0CBA99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R4-2220572</w:t>
            </w:r>
          </w:p>
        </w:tc>
        <w:tc>
          <w:tcPr>
            <w:tcW w:w="847" w:type="pct"/>
          </w:tcPr>
          <w:p w14:paraId="41D3C878" w14:textId="6D9327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38.101-5 on 64QAM requirements related corrections</w:t>
            </w:r>
          </w:p>
        </w:tc>
        <w:tc>
          <w:tcPr>
            <w:tcW w:w="477" w:type="pct"/>
          </w:tcPr>
          <w:p w14:paraId="74BE86F2" w14:textId="417025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C4BEC92" w14:textId="064E83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17BF8438" w14:textId="0D0CAF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0011</w:t>
            </w:r>
          </w:p>
        </w:tc>
        <w:tc>
          <w:tcPr>
            <w:tcW w:w="294" w:type="pct"/>
          </w:tcPr>
          <w:p w14:paraId="29401064" w14:textId="3AAF9F0E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9C1A113" w14:textId="7E75BE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44D1A17" w14:textId="062CE7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EEA313" w14:textId="03AB69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39F2C4A7" w14:textId="6206B9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1718942D" w14:textId="77777777" w:rsidTr="00771314">
        <w:tc>
          <w:tcPr>
            <w:tcW w:w="587" w:type="pct"/>
          </w:tcPr>
          <w:p w14:paraId="1E1D87AD" w14:textId="24F94D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R4-2218266</w:t>
            </w:r>
          </w:p>
        </w:tc>
        <w:tc>
          <w:tcPr>
            <w:tcW w:w="847" w:type="pct"/>
          </w:tcPr>
          <w:p w14:paraId="6DEAA8A0" w14:textId="0B0DC9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addition of protection for n100 and n101 into 38.101-5</w:t>
            </w:r>
          </w:p>
        </w:tc>
        <w:tc>
          <w:tcPr>
            <w:tcW w:w="477" w:type="pct"/>
          </w:tcPr>
          <w:p w14:paraId="5E53E57A" w14:textId="2AEDD0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</w:t>
            </w:r>
          </w:p>
        </w:tc>
        <w:tc>
          <w:tcPr>
            <w:tcW w:w="459" w:type="pct"/>
          </w:tcPr>
          <w:p w14:paraId="53977420" w14:textId="006A3F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744EE4A9" w14:textId="0715F1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0012</w:t>
            </w:r>
          </w:p>
        </w:tc>
        <w:tc>
          <w:tcPr>
            <w:tcW w:w="294" w:type="pct"/>
          </w:tcPr>
          <w:p w14:paraId="11A71CF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30EBCB1" w14:textId="6FD8C2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769BC65" w14:textId="69A475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E6D76B0" w14:textId="65325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NR_RAIL_EU_1900MHz_TDD, NR_RAIL_EU_900MHz</w:t>
            </w:r>
          </w:p>
        </w:tc>
        <w:tc>
          <w:tcPr>
            <w:tcW w:w="408" w:type="pct"/>
          </w:tcPr>
          <w:p w14:paraId="386F0B7D" w14:textId="5745B9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6002D01" w14:textId="77777777" w:rsidTr="00771314">
        <w:tc>
          <w:tcPr>
            <w:tcW w:w="587" w:type="pct"/>
          </w:tcPr>
          <w:p w14:paraId="4B2A8BD8" w14:textId="0FCB5C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R4-2219043</w:t>
            </w:r>
          </w:p>
        </w:tc>
        <w:tc>
          <w:tcPr>
            <w:tcW w:w="847" w:type="pct"/>
          </w:tcPr>
          <w:p w14:paraId="3A43C133" w14:textId="07972C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38.101-5: Corrections on reference for NTN UE</w:t>
            </w:r>
          </w:p>
        </w:tc>
        <w:tc>
          <w:tcPr>
            <w:tcW w:w="477" w:type="pct"/>
          </w:tcPr>
          <w:p w14:paraId="5457924D" w14:textId="4D98B2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3E946678" w14:textId="760681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5E2BE2E8" w14:textId="729C06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0013</w:t>
            </w:r>
          </w:p>
        </w:tc>
        <w:tc>
          <w:tcPr>
            <w:tcW w:w="294" w:type="pct"/>
          </w:tcPr>
          <w:p w14:paraId="54ACCBE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4172CCC" w14:textId="66A5A8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81E335A" w14:textId="7C4464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9A4C1BD" w14:textId="66C27F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10A9326D" w14:textId="4EA294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218DFF7" w14:textId="77777777" w:rsidTr="00771314">
        <w:tc>
          <w:tcPr>
            <w:tcW w:w="587" w:type="pct"/>
          </w:tcPr>
          <w:p w14:paraId="5D7525BA" w14:textId="3F5506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R4-2219328</w:t>
            </w:r>
          </w:p>
        </w:tc>
        <w:tc>
          <w:tcPr>
            <w:tcW w:w="847" w:type="pct"/>
          </w:tcPr>
          <w:p w14:paraId="72352DDA" w14:textId="3BD831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include additional emission requirements related to FCC Part 25.202(f)</w:t>
            </w:r>
          </w:p>
        </w:tc>
        <w:tc>
          <w:tcPr>
            <w:tcW w:w="477" w:type="pct"/>
          </w:tcPr>
          <w:p w14:paraId="7D2D09DD" w14:textId="6FFFE4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Ligado Networks</w:t>
            </w:r>
          </w:p>
        </w:tc>
        <w:tc>
          <w:tcPr>
            <w:tcW w:w="459" w:type="pct"/>
          </w:tcPr>
          <w:p w14:paraId="43E06549" w14:textId="46F6A4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129A810E" w14:textId="7EFFDF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0014</w:t>
            </w:r>
          </w:p>
        </w:tc>
        <w:tc>
          <w:tcPr>
            <w:tcW w:w="294" w:type="pct"/>
          </w:tcPr>
          <w:p w14:paraId="4C55C04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0BDC3CD" w14:textId="393AE4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B0D53CE" w14:textId="23500D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954F8DA" w14:textId="512D62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3BDB9611" w14:textId="5517C0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94A5DBE" w14:textId="77777777" w:rsidTr="00771314">
        <w:tc>
          <w:tcPr>
            <w:tcW w:w="587" w:type="pct"/>
          </w:tcPr>
          <w:p w14:paraId="10941CD8" w14:textId="64FB32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R4-2220857</w:t>
            </w:r>
          </w:p>
        </w:tc>
        <w:tc>
          <w:tcPr>
            <w:tcW w:w="847" w:type="pct"/>
          </w:tcPr>
          <w:p w14:paraId="1D233302" w14:textId="13DE17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UE NTN performance requirements (TS38.101-5, Rel-17, CAT B)</w:t>
            </w:r>
          </w:p>
        </w:tc>
        <w:tc>
          <w:tcPr>
            <w:tcW w:w="477" w:type="pct"/>
          </w:tcPr>
          <w:p w14:paraId="6A689177" w14:textId="4A29FC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48A175D8" w14:textId="47D0ED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38.101-5</w:t>
            </w:r>
          </w:p>
        </w:tc>
        <w:tc>
          <w:tcPr>
            <w:tcW w:w="351" w:type="pct"/>
          </w:tcPr>
          <w:p w14:paraId="7532C3B8" w14:textId="352F16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0015</w:t>
            </w:r>
          </w:p>
        </w:tc>
        <w:tc>
          <w:tcPr>
            <w:tcW w:w="294" w:type="pct"/>
          </w:tcPr>
          <w:p w14:paraId="378B6B6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AA3DDC6" w14:textId="6A898B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B7FFE32" w14:textId="39C480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847BB5F" w14:textId="427EB5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NR_NTN_solutions-Perf</w:t>
            </w:r>
          </w:p>
        </w:tc>
        <w:tc>
          <w:tcPr>
            <w:tcW w:w="408" w:type="pct"/>
          </w:tcPr>
          <w:p w14:paraId="72EC2B69" w14:textId="12133C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333D909" w14:textId="77777777" w:rsidTr="00771314">
        <w:tc>
          <w:tcPr>
            <w:tcW w:w="587" w:type="pct"/>
          </w:tcPr>
          <w:p w14:paraId="3C1EDF97" w14:textId="1719EC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R4-2218058</w:t>
            </w:r>
          </w:p>
        </w:tc>
        <w:tc>
          <w:tcPr>
            <w:tcW w:w="847" w:type="pct"/>
          </w:tcPr>
          <w:p w14:paraId="07746EA3" w14:textId="5896FB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coverage enhancement performance requirements for TS38.104</w:t>
            </w:r>
          </w:p>
        </w:tc>
        <w:tc>
          <w:tcPr>
            <w:tcW w:w="477" w:type="pct"/>
          </w:tcPr>
          <w:p w14:paraId="18C52155" w14:textId="3333C8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China Telecom</w:t>
            </w:r>
          </w:p>
        </w:tc>
        <w:tc>
          <w:tcPr>
            <w:tcW w:w="459" w:type="pct"/>
          </w:tcPr>
          <w:p w14:paraId="5D9C839B" w14:textId="64B249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5871C752" w14:textId="26C371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0413</w:t>
            </w:r>
          </w:p>
        </w:tc>
        <w:tc>
          <w:tcPr>
            <w:tcW w:w="294" w:type="pct"/>
          </w:tcPr>
          <w:p w14:paraId="1FF871D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934829A" w14:textId="32D81C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E830F96" w14:textId="27C11A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4F9A576" w14:textId="361A94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NR_cov_enh-Perf</w:t>
            </w:r>
          </w:p>
        </w:tc>
        <w:tc>
          <w:tcPr>
            <w:tcW w:w="408" w:type="pct"/>
          </w:tcPr>
          <w:p w14:paraId="084D9402" w14:textId="34D00E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FE20E55" w14:textId="77777777" w:rsidTr="00771314">
        <w:tc>
          <w:tcPr>
            <w:tcW w:w="587" w:type="pct"/>
          </w:tcPr>
          <w:p w14:paraId="63354098" w14:textId="3E4C86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R4-2218124</w:t>
            </w:r>
          </w:p>
        </w:tc>
        <w:tc>
          <w:tcPr>
            <w:tcW w:w="847" w:type="pct"/>
          </w:tcPr>
          <w:p w14:paraId="0CFBFD02" w14:textId="18C842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Corrections for 100MHz CBW inclusion for n46 n96 and n102</w:t>
            </w:r>
          </w:p>
        </w:tc>
        <w:tc>
          <w:tcPr>
            <w:tcW w:w="477" w:type="pct"/>
          </w:tcPr>
          <w:p w14:paraId="3A25FDE2" w14:textId="55B9CF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CableLabs, Charter Communications, Nokia</w:t>
            </w:r>
          </w:p>
        </w:tc>
        <w:tc>
          <w:tcPr>
            <w:tcW w:w="459" w:type="pct"/>
          </w:tcPr>
          <w:p w14:paraId="5E899DDE" w14:textId="5457A3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607A3486" w14:textId="411BC4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0414</w:t>
            </w:r>
          </w:p>
        </w:tc>
        <w:tc>
          <w:tcPr>
            <w:tcW w:w="294" w:type="pct"/>
          </w:tcPr>
          <w:p w14:paraId="4B3DE19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003CFFF" w14:textId="6152E8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D4F2C53" w14:textId="44A856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16438F3" w14:textId="091D9A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NR_bands_R17_BWs-Core</w:t>
            </w:r>
          </w:p>
        </w:tc>
        <w:tc>
          <w:tcPr>
            <w:tcW w:w="408" w:type="pct"/>
          </w:tcPr>
          <w:p w14:paraId="2CE9C973" w14:textId="4FCE25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A9C5482" w14:textId="77777777" w:rsidTr="00771314">
        <w:tc>
          <w:tcPr>
            <w:tcW w:w="587" w:type="pct"/>
          </w:tcPr>
          <w:p w14:paraId="4FF6D1D7" w14:textId="4A62D6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R4-2220262</w:t>
            </w:r>
          </w:p>
        </w:tc>
        <w:tc>
          <w:tcPr>
            <w:tcW w:w="847" w:type="pct"/>
          </w:tcPr>
          <w:p w14:paraId="4ADCFA60" w14:textId="4CDDB6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Corrections for 100MHz CBW inclusion for n46 n96 and n102</w:t>
            </w:r>
          </w:p>
        </w:tc>
        <w:tc>
          <w:tcPr>
            <w:tcW w:w="477" w:type="pct"/>
          </w:tcPr>
          <w:p w14:paraId="1A7E037A" w14:textId="70ADF3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CableLabs, Charter Communications, Nokia</w:t>
            </w:r>
          </w:p>
        </w:tc>
        <w:tc>
          <w:tcPr>
            <w:tcW w:w="459" w:type="pct"/>
          </w:tcPr>
          <w:p w14:paraId="6F58278C" w14:textId="5C5AFB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23F229F6" w14:textId="2965CE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0414</w:t>
            </w:r>
          </w:p>
        </w:tc>
        <w:tc>
          <w:tcPr>
            <w:tcW w:w="294" w:type="pct"/>
          </w:tcPr>
          <w:p w14:paraId="1C407ED6" w14:textId="41A6145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14EA19E" w14:textId="1B6806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09B2E58" w14:textId="00D150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C4DE13B" w14:textId="791B7D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NR_bands_R17_BWs-Core</w:t>
            </w:r>
          </w:p>
        </w:tc>
        <w:tc>
          <w:tcPr>
            <w:tcW w:w="408" w:type="pct"/>
          </w:tcPr>
          <w:p w14:paraId="22C64045" w14:textId="2EB50C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D7560CE" w14:textId="77777777" w:rsidTr="00771314">
        <w:tc>
          <w:tcPr>
            <w:tcW w:w="587" w:type="pct"/>
          </w:tcPr>
          <w:p w14:paraId="360AFD3F" w14:textId="1B0FA8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R4-2218319</w:t>
            </w:r>
          </w:p>
        </w:tc>
        <w:tc>
          <w:tcPr>
            <w:tcW w:w="847" w:type="pct"/>
          </w:tcPr>
          <w:p w14:paraId="5EA23C7E" w14:textId="42CDDA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38.104 on tables for BS channel bandwidths</w:t>
            </w:r>
          </w:p>
        </w:tc>
        <w:tc>
          <w:tcPr>
            <w:tcW w:w="477" w:type="pct"/>
          </w:tcPr>
          <w:p w14:paraId="10F7891D" w14:textId="6E4A5D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 xml:space="preserve">Nokia, Nokia Shanghai Bell, NTT DoCoMo </w:t>
            </w:r>
          </w:p>
        </w:tc>
        <w:tc>
          <w:tcPr>
            <w:tcW w:w="459" w:type="pct"/>
          </w:tcPr>
          <w:p w14:paraId="0353E120" w14:textId="360374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43F035F5" w14:textId="3D9F96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0415</w:t>
            </w:r>
          </w:p>
        </w:tc>
        <w:tc>
          <w:tcPr>
            <w:tcW w:w="294" w:type="pct"/>
          </w:tcPr>
          <w:p w14:paraId="7152CDB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0AB1B42" w14:textId="2E6D84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F417FEE" w14:textId="3A754F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D595D7" w14:textId="41700E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42E244C7" w14:textId="02E329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98BD474" w14:textId="77777777" w:rsidTr="00771314">
        <w:tc>
          <w:tcPr>
            <w:tcW w:w="587" w:type="pct"/>
          </w:tcPr>
          <w:p w14:paraId="7EFD7DB6" w14:textId="44623B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R4-2218504</w:t>
            </w:r>
          </w:p>
        </w:tc>
        <w:tc>
          <w:tcPr>
            <w:tcW w:w="847" w:type="pct"/>
          </w:tcPr>
          <w:p w14:paraId="5DCCBAC8" w14:textId="078DF9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TS 38.104: Adding channel BW support in existing NR bands</w:t>
            </w:r>
          </w:p>
        </w:tc>
        <w:tc>
          <w:tcPr>
            <w:tcW w:w="477" w:type="pct"/>
          </w:tcPr>
          <w:p w14:paraId="12267AAD" w14:textId="6CB2DC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93D0787" w14:textId="24C67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6556A739" w14:textId="6CD536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0416</w:t>
            </w:r>
          </w:p>
        </w:tc>
        <w:tc>
          <w:tcPr>
            <w:tcW w:w="294" w:type="pct"/>
          </w:tcPr>
          <w:p w14:paraId="485A261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574789B" w14:textId="4A8C72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20439EE3" w14:textId="0922D8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D33365E" w14:textId="18D3BD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NR_bands_R18_BWs</w:t>
            </w:r>
          </w:p>
        </w:tc>
        <w:tc>
          <w:tcPr>
            <w:tcW w:w="408" w:type="pct"/>
          </w:tcPr>
          <w:p w14:paraId="10B98E11" w14:textId="0E1EB2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050361BA" w14:textId="77777777" w:rsidTr="00771314">
        <w:tc>
          <w:tcPr>
            <w:tcW w:w="587" w:type="pct"/>
          </w:tcPr>
          <w:p w14:paraId="16CBC3BE" w14:textId="6DC8CD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R4-2218701</w:t>
            </w:r>
          </w:p>
        </w:tc>
        <w:tc>
          <w:tcPr>
            <w:tcW w:w="847" w:type="pct"/>
          </w:tcPr>
          <w:p w14:paraId="22210D04" w14:textId="4B7213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TS38.104 editorial correction on CBW and SCS per operating band</w:t>
            </w:r>
          </w:p>
        </w:tc>
        <w:tc>
          <w:tcPr>
            <w:tcW w:w="477" w:type="pct"/>
          </w:tcPr>
          <w:p w14:paraId="68FD26BF" w14:textId="7252A0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NTT DOCOMO, INC.</w:t>
            </w:r>
          </w:p>
        </w:tc>
        <w:tc>
          <w:tcPr>
            <w:tcW w:w="459" w:type="pct"/>
          </w:tcPr>
          <w:p w14:paraId="52C4547D" w14:textId="66E953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50EA16DA" w14:textId="204097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0417</w:t>
            </w:r>
          </w:p>
        </w:tc>
        <w:tc>
          <w:tcPr>
            <w:tcW w:w="294" w:type="pct"/>
          </w:tcPr>
          <w:p w14:paraId="3F7B821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03963A0" w14:textId="68F33E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4AFB35D" w14:textId="56B97E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380C024" w14:textId="25387D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0D5806A3" w14:textId="033B28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508419EB" w14:textId="77777777" w:rsidTr="00771314">
        <w:tc>
          <w:tcPr>
            <w:tcW w:w="587" w:type="pct"/>
          </w:tcPr>
          <w:p w14:paraId="72253652" w14:textId="76E31B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R4-2218722</w:t>
            </w:r>
          </w:p>
        </w:tc>
        <w:tc>
          <w:tcPr>
            <w:tcW w:w="847" w:type="pct"/>
          </w:tcPr>
          <w:p w14:paraId="18A1E5BF" w14:textId="019A0A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TS38.104 correction on normal PUSCH requirements (Rel-16)</w:t>
            </w:r>
          </w:p>
        </w:tc>
        <w:tc>
          <w:tcPr>
            <w:tcW w:w="477" w:type="pct"/>
          </w:tcPr>
          <w:p w14:paraId="15F790E7" w14:textId="0D8507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557EB074" w14:textId="43736D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7844375E" w14:textId="3E2B72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0418</w:t>
            </w:r>
          </w:p>
        </w:tc>
        <w:tc>
          <w:tcPr>
            <w:tcW w:w="294" w:type="pct"/>
          </w:tcPr>
          <w:p w14:paraId="6C0CFA3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8E7437A" w14:textId="23D110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B148E23" w14:textId="267FFB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E9DC75C" w14:textId="16D1A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55F5C49A" w14:textId="040599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5D0DBF" w14:textId="77777777" w:rsidTr="00771314">
        <w:tc>
          <w:tcPr>
            <w:tcW w:w="587" w:type="pct"/>
          </w:tcPr>
          <w:p w14:paraId="38190B63" w14:textId="2CE515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R4-2218723</w:t>
            </w:r>
          </w:p>
        </w:tc>
        <w:tc>
          <w:tcPr>
            <w:tcW w:w="847" w:type="pct"/>
          </w:tcPr>
          <w:p w14:paraId="33D6A657" w14:textId="6B639F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TS38.104 correction on normal PUSCH requirements (Rel-17)</w:t>
            </w:r>
          </w:p>
        </w:tc>
        <w:tc>
          <w:tcPr>
            <w:tcW w:w="477" w:type="pct"/>
          </w:tcPr>
          <w:p w14:paraId="4CB8151F" w14:textId="67DE7D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4D0F24F8" w14:textId="5D7057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590A2EB6" w14:textId="39E26C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0419</w:t>
            </w:r>
          </w:p>
        </w:tc>
        <w:tc>
          <w:tcPr>
            <w:tcW w:w="294" w:type="pct"/>
          </w:tcPr>
          <w:p w14:paraId="76AED62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C5B894A" w14:textId="3E5689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EAEA8FC" w14:textId="18D5A3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D95A1DE" w14:textId="56FC99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NR_demod_enh2-Perf</w:t>
            </w:r>
          </w:p>
        </w:tc>
        <w:tc>
          <w:tcPr>
            <w:tcW w:w="408" w:type="pct"/>
          </w:tcPr>
          <w:p w14:paraId="106F7EB8" w14:textId="339A78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3D455EA" w14:textId="77777777" w:rsidTr="00771314">
        <w:tc>
          <w:tcPr>
            <w:tcW w:w="587" w:type="pct"/>
          </w:tcPr>
          <w:p w14:paraId="1B551592" w14:textId="63F0DF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R4-2218811</w:t>
            </w:r>
          </w:p>
        </w:tc>
        <w:tc>
          <w:tcPr>
            <w:tcW w:w="847" w:type="pct"/>
          </w:tcPr>
          <w:p w14:paraId="2A29531D" w14:textId="2AB753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carrier resource grid mapping</w:t>
            </w:r>
          </w:p>
        </w:tc>
        <w:tc>
          <w:tcPr>
            <w:tcW w:w="477" w:type="pct"/>
          </w:tcPr>
          <w:p w14:paraId="0E66478B" w14:textId="5614C4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4D36855" w14:textId="75CB83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3D562746" w14:textId="1B8A9D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0420</w:t>
            </w:r>
          </w:p>
        </w:tc>
        <w:tc>
          <w:tcPr>
            <w:tcW w:w="294" w:type="pct"/>
          </w:tcPr>
          <w:p w14:paraId="2D2D6A3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250AC41" w14:textId="2FBC3F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2BECFF26" w14:textId="63DC28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E051DDC" w14:textId="10142A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65575E95" w14:textId="70A159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16806747" w14:textId="77777777" w:rsidTr="00771314">
        <w:tc>
          <w:tcPr>
            <w:tcW w:w="587" w:type="pct"/>
          </w:tcPr>
          <w:p w14:paraId="0D5F7D1F" w14:textId="5706BA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R4-2218812</w:t>
            </w:r>
          </w:p>
        </w:tc>
        <w:tc>
          <w:tcPr>
            <w:tcW w:w="847" w:type="pct"/>
          </w:tcPr>
          <w:p w14:paraId="234FD61F" w14:textId="381B70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carrier resource grid mapping</w:t>
            </w:r>
          </w:p>
        </w:tc>
        <w:tc>
          <w:tcPr>
            <w:tcW w:w="477" w:type="pct"/>
          </w:tcPr>
          <w:p w14:paraId="48D61E28" w14:textId="0FC986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594FB587" w14:textId="412978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61F3E371" w14:textId="6F0621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0421</w:t>
            </w:r>
          </w:p>
        </w:tc>
        <w:tc>
          <w:tcPr>
            <w:tcW w:w="294" w:type="pct"/>
          </w:tcPr>
          <w:p w14:paraId="6469595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8963388" w14:textId="593DBB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543ADB6" w14:textId="30427F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06C1FFF" w14:textId="02351A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0F143D4D" w14:textId="4A476C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354EEAF5" w14:textId="77777777" w:rsidTr="00771314">
        <w:tc>
          <w:tcPr>
            <w:tcW w:w="587" w:type="pct"/>
          </w:tcPr>
          <w:p w14:paraId="073C8C56" w14:textId="2F987F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R4-2218813</w:t>
            </w:r>
          </w:p>
        </w:tc>
        <w:tc>
          <w:tcPr>
            <w:tcW w:w="847" w:type="pct"/>
          </w:tcPr>
          <w:p w14:paraId="38E06B87" w14:textId="08637B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Clarification of carrier resource grid mapping</w:t>
            </w:r>
          </w:p>
        </w:tc>
        <w:tc>
          <w:tcPr>
            <w:tcW w:w="477" w:type="pct"/>
          </w:tcPr>
          <w:p w14:paraId="1489DAEF" w14:textId="6B8102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7A0C1D8" w14:textId="4F4C55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3D3925BB" w14:textId="3E80E3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0422</w:t>
            </w:r>
          </w:p>
        </w:tc>
        <w:tc>
          <w:tcPr>
            <w:tcW w:w="294" w:type="pct"/>
          </w:tcPr>
          <w:p w14:paraId="54693B7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41C3254" w14:textId="719C3B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8C3AD63" w14:textId="11B261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5DF85E1" w14:textId="035498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FS_NR_eff_BW_util</w:t>
            </w:r>
          </w:p>
        </w:tc>
        <w:tc>
          <w:tcPr>
            <w:tcW w:w="408" w:type="pct"/>
          </w:tcPr>
          <w:p w14:paraId="1B1FFD8E" w14:textId="5F5E63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4C52092D" w14:textId="77777777" w:rsidTr="00771314">
        <w:tc>
          <w:tcPr>
            <w:tcW w:w="587" w:type="pct"/>
          </w:tcPr>
          <w:p w14:paraId="2E3A0BF2" w14:textId="0236E1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R4-2218903</w:t>
            </w:r>
          </w:p>
        </w:tc>
        <w:tc>
          <w:tcPr>
            <w:tcW w:w="847" w:type="pct"/>
          </w:tcPr>
          <w:p w14:paraId="03E90CB9" w14:textId="0E7CC4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38.104: Spurious emission requirements, Rel-16</w:t>
            </w:r>
          </w:p>
        </w:tc>
        <w:tc>
          <w:tcPr>
            <w:tcW w:w="477" w:type="pct"/>
          </w:tcPr>
          <w:p w14:paraId="1E99C577" w14:textId="638579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0C3918D0" w14:textId="127FF0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057987FB" w14:textId="514225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0423</w:t>
            </w:r>
          </w:p>
        </w:tc>
        <w:tc>
          <w:tcPr>
            <w:tcW w:w="294" w:type="pct"/>
          </w:tcPr>
          <w:p w14:paraId="2262664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3FB61B4" w14:textId="719EA5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DE0060A" w14:textId="6E36D9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6548AB2" w14:textId="4940F0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NR_unlic-Core</w:t>
            </w:r>
          </w:p>
        </w:tc>
        <w:tc>
          <w:tcPr>
            <w:tcW w:w="408" w:type="pct"/>
          </w:tcPr>
          <w:p w14:paraId="14599912" w14:textId="5B4477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EFCD5CE" w14:textId="77777777" w:rsidTr="00771314">
        <w:tc>
          <w:tcPr>
            <w:tcW w:w="587" w:type="pct"/>
          </w:tcPr>
          <w:p w14:paraId="1CD5F820" w14:textId="14A2FF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R4-2220256</w:t>
            </w:r>
          </w:p>
        </w:tc>
        <w:tc>
          <w:tcPr>
            <w:tcW w:w="847" w:type="pct"/>
          </w:tcPr>
          <w:p w14:paraId="579CA57C" w14:textId="4C3A40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38.104: Spurious emission requirements, Rel-16</w:t>
            </w:r>
          </w:p>
        </w:tc>
        <w:tc>
          <w:tcPr>
            <w:tcW w:w="477" w:type="pct"/>
          </w:tcPr>
          <w:p w14:paraId="2F85794A" w14:textId="71C050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2E8ACD4C" w14:textId="79DE7D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1DF2A60B" w14:textId="678DCA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0423</w:t>
            </w:r>
          </w:p>
        </w:tc>
        <w:tc>
          <w:tcPr>
            <w:tcW w:w="294" w:type="pct"/>
          </w:tcPr>
          <w:p w14:paraId="00D8A7C7" w14:textId="459B185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2A91E1D" w14:textId="6A0218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CF50770" w14:textId="6D6CFE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F2B5546" w14:textId="096C4B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NR_unlic-Core</w:t>
            </w:r>
          </w:p>
        </w:tc>
        <w:tc>
          <w:tcPr>
            <w:tcW w:w="408" w:type="pct"/>
          </w:tcPr>
          <w:p w14:paraId="1C735126" w14:textId="1A8A96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2BB6BDA" w14:textId="77777777" w:rsidTr="00771314">
        <w:tc>
          <w:tcPr>
            <w:tcW w:w="587" w:type="pct"/>
          </w:tcPr>
          <w:p w14:paraId="70F2003A" w14:textId="4B2570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R4-2218904</w:t>
            </w:r>
          </w:p>
        </w:tc>
        <w:tc>
          <w:tcPr>
            <w:tcW w:w="847" w:type="pct"/>
          </w:tcPr>
          <w:p w14:paraId="0EFFA177" w14:textId="764A4A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38.104: Spurious emission requirements, Rel-17</w:t>
            </w:r>
          </w:p>
        </w:tc>
        <w:tc>
          <w:tcPr>
            <w:tcW w:w="477" w:type="pct"/>
          </w:tcPr>
          <w:p w14:paraId="7FE21763" w14:textId="1B0A55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1FA823E8" w14:textId="7678A8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10764756" w14:textId="0DE7CB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0424</w:t>
            </w:r>
          </w:p>
        </w:tc>
        <w:tc>
          <w:tcPr>
            <w:tcW w:w="294" w:type="pct"/>
          </w:tcPr>
          <w:p w14:paraId="249B6FB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A1A2954" w14:textId="106B15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8B077E5" w14:textId="771956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F47A1D" w14:textId="220A6C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NR_6GHz_unlic_EU-Core</w:t>
            </w:r>
          </w:p>
        </w:tc>
        <w:tc>
          <w:tcPr>
            <w:tcW w:w="408" w:type="pct"/>
          </w:tcPr>
          <w:p w14:paraId="31FD6FEC" w14:textId="04E8F1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F295057" w14:textId="77777777" w:rsidTr="00771314">
        <w:tc>
          <w:tcPr>
            <w:tcW w:w="587" w:type="pct"/>
          </w:tcPr>
          <w:p w14:paraId="0A0D6BCB" w14:textId="7EFC09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R4-2220257</w:t>
            </w:r>
          </w:p>
        </w:tc>
        <w:tc>
          <w:tcPr>
            <w:tcW w:w="847" w:type="pct"/>
          </w:tcPr>
          <w:p w14:paraId="3FED12C1" w14:textId="25F8C8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38.104: Spurious emission requirements, Rel-17</w:t>
            </w:r>
          </w:p>
        </w:tc>
        <w:tc>
          <w:tcPr>
            <w:tcW w:w="477" w:type="pct"/>
          </w:tcPr>
          <w:p w14:paraId="04F53EF3" w14:textId="5433CF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4F7C92AB" w14:textId="62B2E7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79139245" w14:textId="046CE5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0424</w:t>
            </w:r>
          </w:p>
        </w:tc>
        <w:tc>
          <w:tcPr>
            <w:tcW w:w="294" w:type="pct"/>
          </w:tcPr>
          <w:p w14:paraId="7EDF4D56" w14:textId="60B7D86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7A6C836" w14:textId="07F61B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45BB614" w14:textId="077D37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D64FDC6" w14:textId="69C560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NR_6GHz_unlic_EU-Core</w:t>
            </w:r>
          </w:p>
        </w:tc>
        <w:tc>
          <w:tcPr>
            <w:tcW w:w="408" w:type="pct"/>
          </w:tcPr>
          <w:p w14:paraId="66686CF8" w14:textId="541385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63C179E" w14:textId="77777777" w:rsidTr="00771314">
        <w:tc>
          <w:tcPr>
            <w:tcW w:w="587" w:type="pct"/>
          </w:tcPr>
          <w:p w14:paraId="3D25F57C" w14:textId="79322824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R4-2220866</w:t>
            </w:r>
          </w:p>
        </w:tc>
        <w:tc>
          <w:tcPr>
            <w:tcW w:w="847" w:type="pct"/>
          </w:tcPr>
          <w:p w14:paraId="74477008" w14:textId="494621E3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38.104: Spurious emission requirements, Rel-17</w:t>
            </w:r>
          </w:p>
        </w:tc>
        <w:tc>
          <w:tcPr>
            <w:tcW w:w="477" w:type="pct"/>
          </w:tcPr>
          <w:p w14:paraId="73A1E8E0" w14:textId="228EEC17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256FD0E3" w14:textId="6003F40A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4DAD6384" w14:textId="12B5FAA1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0424</w:t>
            </w:r>
          </w:p>
        </w:tc>
        <w:tc>
          <w:tcPr>
            <w:tcW w:w="294" w:type="pct"/>
          </w:tcPr>
          <w:p w14:paraId="0FCF8AA2" w14:textId="34AAA986" w:rsidR="00C54E74" w:rsidRPr="00771314" w:rsidRDefault="00C54E74" w:rsidP="00C54E7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28062DDD" w14:textId="7EAE2E07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01A35EE" w14:textId="7B28CF41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93993E" w14:textId="67A3F59C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NR_6GHz_unlic_EU-Core</w:t>
            </w:r>
          </w:p>
        </w:tc>
        <w:tc>
          <w:tcPr>
            <w:tcW w:w="408" w:type="pct"/>
          </w:tcPr>
          <w:p w14:paraId="316AB8B0" w14:textId="77777777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60FCB387" w14:textId="77777777" w:rsidTr="00771314">
        <w:tc>
          <w:tcPr>
            <w:tcW w:w="587" w:type="pct"/>
          </w:tcPr>
          <w:p w14:paraId="2B84852F" w14:textId="59802C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R4-2219349</w:t>
            </w:r>
          </w:p>
        </w:tc>
        <w:tc>
          <w:tcPr>
            <w:tcW w:w="847" w:type="pct"/>
          </w:tcPr>
          <w:p w14:paraId="15F62488" w14:textId="253E61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TS38.104 the introduction of APT600MHz</w:t>
            </w:r>
          </w:p>
        </w:tc>
        <w:tc>
          <w:tcPr>
            <w:tcW w:w="477" w:type="pct"/>
          </w:tcPr>
          <w:p w14:paraId="1EE441B0" w14:textId="653AF2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35B8ACF8" w14:textId="218284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08D06A22" w14:textId="271F72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0425</w:t>
            </w:r>
          </w:p>
        </w:tc>
        <w:tc>
          <w:tcPr>
            <w:tcW w:w="294" w:type="pct"/>
          </w:tcPr>
          <w:p w14:paraId="3E844B2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4431457" w14:textId="7C8648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C704843" w14:textId="468F83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A911985" w14:textId="0AC483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7B8CBB5C" w14:textId="3000F0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9AAA39F" w14:textId="77777777" w:rsidTr="00771314">
        <w:tc>
          <w:tcPr>
            <w:tcW w:w="587" w:type="pct"/>
          </w:tcPr>
          <w:p w14:paraId="44619ED7" w14:textId="225410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R4-2219696</w:t>
            </w:r>
          </w:p>
        </w:tc>
        <w:tc>
          <w:tcPr>
            <w:tcW w:w="847" w:type="pct"/>
          </w:tcPr>
          <w:p w14:paraId="70176B8B" w14:textId="0E0D0D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TS 38.104 Demodulation requirements for Enhanced IIOT and URLLC support (Rel-17, CAT B)</w:t>
            </w:r>
          </w:p>
        </w:tc>
        <w:tc>
          <w:tcPr>
            <w:tcW w:w="477" w:type="pct"/>
          </w:tcPr>
          <w:p w14:paraId="4D8595F4" w14:textId="25D949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8D67F32" w14:textId="1BDFBD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77DA5490" w14:textId="71725C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0426</w:t>
            </w:r>
          </w:p>
        </w:tc>
        <w:tc>
          <w:tcPr>
            <w:tcW w:w="294" w:type="pct"/>
          </w:tcPr>
          <w:p w14:paraId="0DEB096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CD3ABD4" w14:textId="4B50C8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F739279" w14:textId="75249B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FC6F71B" w14:textId="187B56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NR_IIOT_URLLC_enh-Perf</w:t>
            </w:r>
          </w:p>
        </w:tc>
        <w:tc>
          <w:tcPr>
            <w:tcW w:w="408" w:type="pct"/>
          </w:tcPr>
          <w:p w14:paraId="0F02CE22" w14:textId="4EA228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8927E5F" w14:textId="77777777" w:rsidTr="00771314">
        <w:tc>
          <w:tcPr>
            <w:tcW w:w="587" w:type="pct"/>
          </w:tcPr>
          <w:p w14:paraId="3EBF2CDC" w14:textId="1706CC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R4-2219747</w:t>
            </w:r>
          </w:p>
        </w:tc>
        <w:tc>
          <w:tcPr>
            <w:tcW w:w="847" w:type="pct"/>
          </w:tcPr>
          <w:p w14:paraId="4728CCDD" w14:textId="7AD916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38.104: demodulation requirements introduction for FR2-2</w:t>
            </w:r>
          </w:p>
        </w:tc>
        <w:tc>
          <w:tcPr>
            <w:tcW w:w="477" w:type="pct"/>
          </w:tcPr>
          <w:p w14:paraId="03480511" w14:textId="752F7C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Bell, Intel</w:t>
            </w:r>
          </w:p>
        </w:tc>
        <w:tc>
          <w:tcPr>
            <w:tcW w:w="459" w:type="pct"/>
          </w:tcPr>
          <w:p w14:paraId="7CF71B4A" w14:textId="39D8CE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2EDED5FB" w14:textId="4D6541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0427</w:t>
            </w:r>
          </w:p>
        </w:tc>
        <w:tc>
          <w:tcPr>
            <w:tcW w:w="294" w:type="pct"/>
          </w:tcPr>
          <w:p w14:paraId="35C3BE8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171DBD3" w14:textId="408168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80AF4C2" w14:textId="3F83C6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75C9EC7" w14:textId="3D52A0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17440C24" w14:textId="25F04A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endorsed</w:t>
            </w:r>
          </w:p>
        </w:tc>
      </w:tr>
      <w:tr w:rsidR="00771314" w:rsidRPr="00771314" w14:paraId="5AA097C5" w14:textId="77777777" w:rsidTr="00771314">
        <w:tc>
          <w:tcPr>
            <w:tcW w:w="587" w:type="pct"/>
          </w:tcPr>
          <w:p w14:paraId="4487FD9A" w14:textId="5DEB4B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R4-2219859</w:t>
            </w:r>
          </w:p>
        </w:tc>
        <w:tc>
          <w:tcPr>
            <w:tcW w:w="847" w:type="pct"/>
          </w:tcPr>
          <w:p w14:paraId="3018E014" w14:textId="26B05C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38.104 on introduction of Band 54</w:t>
            </w:r>
          </w:p>
        </w:tc>
        <w:tc>
          <w:tcPr>
            <w:tcW w:w="477" w:type="pct"/>
          </w:tcPr>
          <w:p w14:paraId="45591EA8" w14:textId="56D8D8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06F9E023" w14:textId="57E4CD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3B184EAB" w14:textId="7F9B48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0428</w:t>
            </w:r>
          </w:p>
        </w:tc>
        <w:tc>
          <w:tcPr>
            <w:tcW w:w="294" w:type="pct"/>
          </w:tcPr>
          <w:p w14:paraId="2E8ED98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93CD17C" w14:textId="032FF2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D3D6506" w14:textId="61705F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759955B" w14:textId="2EFF1E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408" w:type="pct"/>
          </w:tcPr>
          <w:p w14:paraId="72C3BFC3" w14:textId="0C403D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06BFC1E" w14:textId="77777777" w:rsidTr="00771314">
        <w:tc>
          <w:tcPr>
            <w:tcW w:w="587" w:type="pct"/>
          </w:tcPr>
          <w:p w14:paraId="0F93DE6F" w14:textId="09B3EA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R4-2220263</w:t>
            </w:r>
          </w:p>
        </w:tc>
        <w:tc>
          <w:tcPr>
            <w:tcW w:w="847" w:type="pct"/>
          </w:tcPr>
          <w:p w14:paraId="36C90877" w14:textId="56498D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38.104: define home class as one kind of LA BS</w:t>
            </w:r>
          </w:p>
        </w:tc>
        <w:tc>
          <w:tcPr>
            <w:tcW w:w="477" w:type="pct"/>
          </w:tcPr>
          <w:p w14:paraId="5956834A" w14:textId="5ECA03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66F7815A" w14:textId="06E95C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402A40DF" w14:textId="417FEB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0429</w:t>
            </w:r>
          </w:p>
        </w:tc>
        <w:tc>
          <w:tcPr>
            <w:tcW w:w="294" w:type="pct"/>
          </w:tcPr>
          <w:p w14:paraId="3007896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C2FC8FB" w14:textId="637F35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03E095E" w14:textId="30CA0B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6FA403B" w14:textId="22DD54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697ECC2E" w14:textId="200098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DDDE5EC" w14:textId="77777777" w:rsidTr="00771314">
        <w:tc>
          <w:tcPr>
            <w:tcW w:w="587" w:type="pct"/>
          </w:tcPr>
          <w:p w14:paraId="2CA56AD6" w14:textId="5D9D79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R4-2220861</w:t>
            </w:r>
          </w:p>
        </w:tc>
        <w:tc>
          <w:tcPr>
            <w:tcW w:w="847" w:type="pct"/>
          </w:tcPr>
          <w:p w14:paraId="61005800" w14:textId="1D9E9C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TS38.104 the introduction of APT600MHz</w:t>
            </w:r>
          </w:p>
        </w:tc>
        <w:tc>
          <w:tcPr>
            <w:tcW w:w="477" w:type="pct"/>
          </w:tcPr>
          <w:p w14:paraId="653CE40B" w14:textId="68EAFB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6C057759" w14:textId="19BEDD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38.104</w:t>
            </w:r>
          </w:p>
        </w:tc>
        <w:tc>
          <w:tcPr>
            <w:tcW w:w="351" w:type="pct"/>
          </w:tcPr>
          <w:p w14:paraId="28C08D1E" w14:textId="0EF74F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0433</w:t>
            </w:r>
          </w:p>
        </w:tc>
        <w:tc>
          <w:tcPr>
            <w:tcW w:w="294" w:type="pct"/>
          </w:tcPr>
          <w:p w14:paraId="7DF26E1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8758EE4" w14:textId="758E9E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30F79F77" w14:textId="64A4C3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6AD5B85" w14:textId="1FFEBE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639CB523" w14:textId="77777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2477A96F" w14:textId="77777777" w:rsidTr="00771314">
        <w:tc>
          <w:tcPr>
            <w:tcW w:w="587" w:type="pct"/>
          </w:tcPr>
          <w:p w14:paraId="20553BBD" w14:textId="1DABC3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R4-2218894</w:t>
            </w:r>
          </w:p>
        </w:tc>
        <w:tc>
          <w:tcPr>
            <w:tcW w:w="847" w:type="pct"/>
          </w:tcPr>
          <w:p w14:paraId="00E191FD" w14:textId="61830C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38.106: ACLR requirements</w:t>
            </w:r>
          </w:p>
        </w:tc>
        <w:tc>
          <w:tcPr>
            <w:tcW w:w="477" w:type="pct"/>
          </w:tcPr>
          <w:p w14:paraId="68AA3F98" w14:textId="7B8833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66569C42" w14:textId="3334A1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38.106</w:t>
            </w:r>
          </w:p>
        </w:tc>
        <w:tc>
          <w:tcPr>
            <w:tcW w:w="351" w:type="pct"/>
          </w:tcPr>
          <w:p w14:paraId="23B586D1" w14:textId="05353F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0026</w:t>
            </w:r>
          </w:p>
        </w:tc>
        <w:tc>
          <w:tcPr>
            <w:tcW w:w="294" w:type="pct"/>
          </w:tcPr>
          <w:p w14:paraId="0601B68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AC502A9" w14:textId="66CBCD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303D327" w14:textId="3399E8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C85D22" w14:textId="3284D1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</w:t>
            </w:r>
          </w:p>
        </w:tc>
        <w:tc>
          <w:tcPr>
            <w:tcW w:w="408" w:type="pct"/>
          </w:tcPr>
          <w:p w14:paraId="15A98C4A" w14:textId="2C78EF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80BACFB" w14:textId="77777777" w:rsidTr="00771314">
        <w:tc>
          <w:tcPr>
            <w:tcW w:w="587" w:type="pct"/>
          </w:tcPr>
          <w:p w14:paraId="02B79E87" w14:textId="32F7E6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R4-2220213</w:t>
            </w:r>
          </w:p>
        </w:tc>
        <w:tc>
          <w:tcPr>
            <w:tcW w:w="847" w:type="pct"/>
          </w:tcPr>
          <w:p w14:paraId="59495CFC" w14:textId="6B530B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38.106: ACLR requirements</w:t>
            </w:r>
          </w:p>
        </w:tc>
        <w:tc>
          <w:tcPr>
            <w:tcW w:w="477" w:type="pct"/>
          </w:tcPr>
          <w:p w14:paraId="6E811560" w14:textId="6BEB2F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691DEEF2" w14:textId="387C55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38.106</w:t>
            </w:r>
          </w:p>
        </w:tc>
        <w:tc>
          <w:tcPr>
            <w:tcW w:w="351" w:type="pct"/>
          </w:tcPr>
          <w:p w14:paraId="3C64A97C" w14:textId="14E3B0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0026</w:t>
            </w:r>
          </w:p>
        </w:tc>
        <w:tc>
          <w:tcPr>
            <w:tcW w:w="294" w:type="pct"/>
          </w:tcPr>
          <w:p w14:paraId="7CC6BF47" w14:textId="7DEA443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FA500B3" w14:textId="1F4840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818C140" w14:textId="31DBBF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BA6F38" w14:textId="565A1C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</w:t>
            </w:r>
          </w:p>
        </w:tc>
        <w:tc>
          <w:tcPr>
            <w:tcW w:w="408" w:type="pct"/>
          </w:tcPr>
          <w:p w14:paraId="03498F50" w14:textId="5A042C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1AC32C6" w14:textId="77777777" w:rsidTr="00771314">
        <w:tc>
          <w:tcPr>
            <w:tcW w:w="587" w:type="pct"/>
          </w:tcPr>
          <w:p w14:paraId="07AFF4A4" w14:textId="5624C6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R4-2218897</w:t>
            </w:r>
          </w:p>
        </w:tc>
        <w:tc>
          <w:tcPr>
            <w:tcW w:w="847" w:type="pct"/>
          </w:tcPr>
          <w:p w14:paraId="0448ED9B" w14:textId="5BDEE3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38.106: EVM requirements</w:t>
            </w:r>
          </w:p>
        </w:tc>
        <w:tc>
          <w:tcPr>
            <w:tcW w:w="477" w:type="pct"/>
          </w:tcPr>
          <w:p w14:paraId="7CD0055B" w14:textId="10B954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536A8126" w14:textId="30E87F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38.106</w:t>
            </w:r>
          </w:p>
        </w:tc>
        <w:tc>
          <w:tcPr>
            <w:tcW w:w="351" w:type="pct"/>
          </w:tcPr>
          <w:p w14:paraId="37E969D8" w14:textId="627EFA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0027</w:t>
            </w:r>
          </w:p>
        </w:tc>
        <w:tc>
          <w:tcPr>
            <w:tcW w:w="294" w:type="pct"/>
          </w:tcPr>
          <w:p w14:paraId="108E518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EDB25AD" w14:textId="3C568B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8413210" w14:textId="5F20B1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82A964E" w14:textId="043E0F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</w:t>
            </w:r>
          </w:p>
        </w:tc>
        <w:tc>
          <w:tcPr>
            <w:tcW w:w="408" w:type="pct"/>
          </w:tcPr>
          <w:p w14:paraId="14D53057" w14:textId="5BDC84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EF4CAE3" w14:textId="77777777" w:rsidTr="00771314">
        <w:tc>
          <w:tcPr>
            <w:tcW w:w="587" w:type="pct"/>
          </w:tcPr>
          <w:p w14:paraId="1E4AE8FA" w14:textId="30183B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R4-2220216</w:t>
            </w:r>
          </w:p>
        </w:tc>
        <w:tc>
          <w:tcPr>
            <w:tcW w:w="847" w:type="pct"/>
          </w:tcPr>
          <w:p w14:paraId="3AD87DD6" w14:textId="2CA16A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38.106: EVM requirements</w:t>
            </w:r>
          </w:p>
        </w:tc>
        <w:tc>
          <w:tcPr>
            <w:tcW w:w="477" w:type="pct"/>
          </w:tcPr>
          <w:p w14:paraId="1E604B5E" w14:textId="479015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6F3819B5" w14:textId="7D9BCF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38.106</w:t>
            </w:r>
          </w:p>
        </w:tc>
        <w:tc>
          <w:tcPr>
            <w:tcW w:w="351" w:type="pct"/>
          </w:tcPr>
          <w:p w14:paraId="563F164F" w14:textId="5D6623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0027</w:t>
            </w:r>
          </w:p>
        </w:tc>
        <w:tc>
          <w:tcPr>
            <w:tcW w:w="294" w:type="pct"/>
          </w:tcPr>
          <w:p w14:paraId="4D47C1B8" w14:textId="327CBCD2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4DF94B2" w14:textId="7664A4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0585D3D" w14:textId="0E18BD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8FDA833" w14:textId="6639B5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</w:t>
            </w:r>
          </w:p>
        </w:tc>
        <w:tc>
          <w:tcPr>
            <w:tcW w:w="408" w:type="pct"/>
          </w:tcPr>
          <w:p w14:paraId="362AB1D3" w14:textId="4F047C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5932C92" w14:textId="77777777" w:rsidTr="00771314">
        <w:tc>
          <w:tcPr>
            <w:tcW w:w="587" w:type="pct"/>
          </w:tcPr>
          <w:p w14:paraId="1AD55058" w14:textId="0A21C0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R4-2218900</w:t>
            </w:r>
          </w:p>
        </w:tc>
        <w:tc>
          <w:tcPr>
            <w:tcW w:w="847" w:type="pct"/>
          </w:tcPr>
          <w:p w14:paraId="0477FE50" w14:textId="4BF2D6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38.106: ACRR requirements</w:t>
            </w:r>
          </w:p>
        </w:tc>
        <w:tc>
          <w:tcPr>
            <w:tcW w:w="477" w:type="pct"/>
          </w:tcPr>
          <w:p w14:paraId="0A63FB56" w14:textId="3E0BAD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38ADD587" w14:textId="611A91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38.106</w:t>
            </w:r>
          </w:p>
        </w:tc>
        <w:tc>
          <w:tcPr>
            <w:tcW w:w="351" w:type="pct"/>
          </w:tcPr>
          <w:p w14:paraId="7FE57A39" w14:textId="533FDE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0028</w:t>
            </w:r>
          </w:p>
        </w:tc>
        <w:tc>
          <w:tcPr>
            <w:tcW w:w="294" w:type="pct"/>
          </w:tcPr>
          <w:p w14:paraId="218EE94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297F2FB" w14:textId="545484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A5144C7" w14:textId="497648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AC8459C" w14:textId="59D820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</w:t>
            </w:r>
          </w:p>
        </w:tc>
        <w:tc>
          <w:tcPr>
            <w:tcW w:w="408" w:type="pct"/>
          </w:tcPr>
          <w:p w14:paraId="30234ECF" w14:textId="5365E8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6CCEDE6" w14:textId="77777777" w:rsidTr="00771314">
        <w:tc>
          <w:tcPr>
            <w:tcW w:w="587" w:type="pct"/>
          </w:tcPr>
          <w:p w14:paraId="0F9DFDD6" w14:textId="3ECF65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R4-2220269</w:t>
            </w:r>
          </w:p>
        </w:tc>
        <w:tc>
          <w:tcPr>
            <w:tcW w:w="847" w:type="pct"/>
          </w:tcPr>
          <w:p w14:paraId="3B1FC11A" w14:textId="356B1F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38.106: ACRR requirements</w:t>
            </w:r>
          </w:p>
        </w:tc>
        <w:tc>
          <w:tcPr>
            <w:tcW w:w="477" w:type="pct"/>
          </w:tcPr>
          <w:p w14:paraId="4C3FCB6D" w14:textId="699C1C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466BEB4A" w14:textId="250699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38.106</w:t>
            </w:r>
          </w:p>
        </w:tc>
        <w:tc>
          <w:tcPr>
            <w:tcW w:w="351" w:type="pct"/>
          </w:tcPr>
          <w:p w14:paraId="352E55CB" w14:textId="093EC1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0028</w:t>
            </w:r>
          </w:p>
        </w:tc>
        <w:tc>
          <w:tcPr>
            <w:tcW w:w="294" w:type="pct"/>
          </w:tcPr>
          <w:p w14:paraId="4D9E1367" w14:textId="479997F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45B3B46" w14:textId="6A67B1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AFDB2A2" w14:textId="270F77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1BAF89E" w14:textId="1754F5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</w:t>
            </w:r>
          </w:p>
        </w:tc>
        <w:tc>
          <w:tcPr>
            <w:tcW w:w="408" w:type="pct"/>
          </w:tcPr>
          <w:p w14:paraId="2CE0CAB3" w14:textId="316A23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2EAD36F" w14:textId="77777777" w:rsidTr="00771314">
        <w:tc>
          <w:tcPr>
            <w:tcW w:w="587" w:type="pct"/>
          </w:tcPr>
          <w:p w14:paraId="61C64D11" w14:textId="45BE17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R4-2218457</w:t>
            </w:r>
          </w:p>
        </w:tc>
        <w:tc>
          <w:tcPr>
            <w:tcW w:w="847" w:type="pct"/>
          </w:tcPr>
          <w:p w14:paraId="0F877B0B" w14:textId="28A2E7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38.108, Correct unwanted emission requirements applicability for SAN type 1-H</w:t>
            </w:r>
          </w:p>
        </w:tc>
        <w:tc>
          <w:tcPr>
            <w:tcW w:w="477" w:type="pct"/>
          </w:tcPr>
          <w:p w14:paraId="5B87FDC1" w14:textId="0C9B4B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0B1ECE20" w14:textId="3CAB1C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37D66284" w14:textId="0B7509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0018</w:t>
            </w:r>
          </w:p>
        </w:tc>
        <w:tc>
          <w:tcPr>
            <w:tcW w:w="294" w:type="pct"/>
          </w:tcPr>
          <w:p w14:paraId="368E20F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5939AB8" w14:textId="2409A1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AA34968" w14:textId="20767F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543D5FA" w14:textId="7D1459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06749E55" w14:textId="10BBE0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09FC8195" w14:textId="77777777" w:rsidTr="00771314">
        <w:tc>
          <w:tcPr>
            <w:tcW w:w="587" w:type="pct"/>
          </w:tcPr>
          <w:p w14:paraId="0A194694" w14:textId="3703DB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R4-2218458</w:t>
            </w:r>
          </w:p>
        </w:tc>
        <w:tc>
          <w:tcPr>
            <w:tcW w:w="847" w:type="pct"/>
          </w:tcPr>
          <w:p w14:paraId="06B54CEC" w14:textId="2A044F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38.108, Remove co-location requirement related content</w:t>
            </w:r>
          </w:p>
        </w:tc>
        <w:tc>
          <w:tcPr>
            <w:tcW w:w="477" w:type="pct"/>
          </w:tcPr>
          <w:p w14:paraId="7454B334" w14:textId="027999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706BB7F1" w14:textId="0DF041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6F7C81AC" w14:textId="5514D3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0019</w:t>
            </w:r>
          </w:p>
        </w:tc>
        <w:tc>
          <w:tcPr>
            <w:tcW w:w="294" w:type="pct"/>
          </w:tcPr>
          <w:p w14:paraId="16879DB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BB97307" w14:textId="1B105E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47ECAAE" w14:textId="5DF370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F3247DB" w14:textId="5F36AA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6FB83CF" w14:textId="4F2517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0E547972" w14:textId="77777777" w:rsidTr="00771314">
        <w:tc>
          <w:tcPr>
            <w:tcW w:w="587" w:type="pct"/>
          </w:tcPr>
          <w:p w14:paraId="4898EB62" w14:textId="59C3C1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R4-2218459</w:t>
            </w:r>
          </w:p>
        </w:tc>
        <w:tc>
          <w:tcPr>
            <w:tcW w:w="847" w:type="pct"/>
          </w:tcPr>
          <w:p w14:paraId="2D8AEB37" w14:textId="45DFBF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38.108, On operating band unwaned emission requirement</w:t>
            </w:r>
          </w:p>
        </w:tc>
        <w:tc>
          <w:tcPr>
            <w:tcW w:w="477" w:type="pct"/>
          </w:tcPr>
          <w:p w14:paraId="456E63F0" w14:textId="33BF69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36FCC88D" w14:textId="5148CA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1AA6A550" w14:textId="70909C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0020</w:t>
            </w:r>
          </w:p>
        </w:tc>
        <w:tc>
          <w:tcPr>
            <w:tcW w:w="294" w:type="pct"/>
          </w:tcPr>
          <w:p w14:paraId="0620AA9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E3DCD28" w14:textId="76C479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3F45100" w14:textId="6A7D1A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ED41BD5" w14:textId="5C7BBC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4A3C8203" w14:textId="11F90B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1433D40" w14:textId="77777777" w:rsidTr="00771314">
        <w:tc>
          <w:tcPr>
            <w:tcW w:w="587" w:type="pct"/>
          </w:tcPr>
          <w:p w14:paraId="643387B0" w14:textId="6B91BD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R4-2218502</w:t>
            </w:r>
          </w:p>
        </w:tc>
        <w:tc>
          <w:tcPr>
            <w:tcW w:w="847" w:type="pct"/>
          </w:tcPr>
          <w:p w14:paraId="27E94694" w14:textId="5123B8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38.108 - Updates related to DfOBUE</w:t>
            </w:r>
          </w:p>
        </w:tc>
        <w:tc>
          <w:tcPr>
            <w:tcW w:w="477" w:type="pct"/>
          </w:tcPr>
          <w:p w14:paraId="3B4554DD" w14:textId="627294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DD5657E" w14:textId="60A8B6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2EA3905B" w14:textId="436121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0021</w:t>
            </w:r>
          </w:p>
        </w:tc>
        <w:tc>
          <w:tcPr>
            <w:tcW w:w="294" w:type="pct"/>
          </w:tcPr>
          <w:p w14:paraId="53E5B70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EAB0AFE" w14:textId="004A61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D17362" w14:textId="409C8D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84470E2" w14:textId="50F517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24AB78BA" w14:textId="65A09F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92A2305" w14:textId="77777777" w:rsidTr="00771314">
        <w:tc>
          <w:tcPr>
            <w:tcW w:w="587" w:type="pct"/>
          </w:tcPr>
          <w:p w14:paraId="29357A6A" w14:textId="108E66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R4-2219342</w:t>
            </w:r>
          </w:p>
        </w:tc>
        <w:tc>
          <w:tcPr>
            <w:tcW w:w="847" w:type="pct"/>
          </w:tcPr>
          <w:p w14:paraId="03A60DE7" w14:textId="41EF29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Description of general performance part sections for SAN TS 38.108</w:t>
            </w:r>
          </w:p>
        </w:tc>
        <w:tc>
          <w:tcPr>
            <w:tcW w:w="477" w:type="pct"/>
          </w:tcPr>
          <w:p w14:paraId="146FFEC8" w14:textId="0F2035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THALES</w:t>
            </w:r>
          </w:p>
        </w:tc>
        <w:tc>
          <w:tcPr>
            <w:tcW w:w="459" w:type="pct"/>
          </w:tcPr>
          <w:p w14:paraId="278E0A69" w14:textId="61B1A8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0F322A20" w14:textId="77A85B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0022</w:t>
            </w:r>
          </w:p>
        </w:tc>
        <w:tc>
          <w:tcPr>
            <w:tcW w:w="294" w:type="pct"/>
          </w:tcPr>
          <w:p w14:paraId="1286C82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7B907F6" w14:textId="10C6BF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0733E02" w14:textId="33B814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01EC42C" w14:textId="3803D3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07587FC3" w14:textId="05C9F8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F2D7F9F" w14:textId="77777777" w:rsidTr="00771314">
        <w:tc>
          <w:tcPr>
            <w:tcW w:w="587" w:type="pct"/>
          </w:tcPr>
          <w:p w14:paraId="30BD04D5" w14:textId="6F85D1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R4-2220163</w:t>
            </w:r>
          </w:p>
        </w:tc>
        <w:tc>
          <w:tcPr>
            <w:tcW w:w="847" w:type="pct"/>
          </w:tcPr>
          <w:p w14:paraId="5E6F3625" w14:textId="7BB494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Description of general performance part sections for SAN TS 38.108</w:t>
            </w:r>
          </w:p>
        </w:tc>
        <w:tc>
          <w:tcPr>
            <w:tcW w:w="477" w:type="pct"/>
          </w:tcPr>
          <w:p w14:paraId="6B7D1051" w14:textId="59B9ED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THALES</w:t>
            </w:r>
          </w:p>
        </w:tc>
        <w:tc>
          <w:tcPr>
            <w:tcW w:w="459" w:type="pct"/>
          </w:tcPr>
          <w:p w14:paraId="37E7DC54" w14:textId="4CC9AF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54FC4161" w14:textId="7070BF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0022</w:t>
            </w:r>
          </w:p>
        </w:tc>
        <w:tc>
          <w:tcPr>
            <w:tcW w:w="294" w:type="pct"/>
          </w:tcPr>
          <w:p w14:paraId="6C650F49" w14:textId="3079BA0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C0856AE" w14:textId="48E1F0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F25874" w14:textId="1EC184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A385518" w14:textId="010A9A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E257CB1" w14:textId="0EE1F4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BD9AD90" w14:textId="77777777" w:rsidTr="00771314">
        <w:tc>
          <w:tcPr>
            <w:tcW w:w="587" w:type="pct"/>
          </w:tcPr>
          <w:p w14:paraId="38A761C4" w14:textId="78E459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R4-2219610</w:t>
            </w:r>
          </w:p>
        </w:tc>
        <w:tc>
          <w:tcPr>
            <w:tcW w:w="847" w:type="pct"/>
          </w:tcPr>
          <w:p w14:paraId="085E6B8E" w14:textId="6B47D5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38.108 to maintain unwanted emissions clause</w:t>
            </w:r>
          </w:p>
        </w:tc>
        <w:tc>
          <w:tcPr>
            <w:tcW w:w="477" w:type="pct"/>
          </w:tcPr>
          <w:p w14:paraId="2950E7C6" w14:textId="3DCE22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FD871D2" w14:textId="282048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4D93456D" w14:textId="799010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0023</w:t>
            </w:r>
          </w:p>
        </w:tc>
        <w:tc>
          <w:tcPr>
            <w:tcW w:w="294" w:type="pct"/>
          </w:tcPr>
          <w:p w14:paraId="25DB530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A0CBA49" w14:textId="26CB47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55369B3" w14:textId="5F85CF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C0AB012" w14:textId="2B801A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71119DA5" w14:textId="6C949F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7AA7F79F" w14:textId="77777777" w:rsidTr="00771314">
        <w:tc>
          <w:tcPr>
            <w:tcW w:w="587" w:type="pct"/>
          </w:tcPr>
          <w:p w14:paraId="2BDD7D40" w14:textId="18D37B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R4-2219674</w:t>
            </w:r>
          </w:p>
        </w:tc>
        <w:tc>
          <w:tcPr>
            <w:tcW w:w="847" w:type="pct"/>
          </w:tcPr>
          <w:p w14:paraId="6B1ACA6D" w14:textId="04408C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on NTN SAN performance requirements (TS38.108, Rel-17)</w:t>
            </w:r>
          </w:p>
        </w:tc>
        <w:tc>
          <w:tcPr>
            <w:tcW w:w="477" w:type="pct"/>
          </w:tcPr>
          <w:p w14:paraId="7DD4B10E" w14:textId="3B5E23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39950DB" w14:textId="258B34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0BBFDB9F" w14:textId="686659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0024</w:t>
            </w:r>
          </w:p>
        </w:tc>
        <w:tc>
          <w:tcPr>
            <w:tcW w:w="294" w:type="pct"/>
          </w:tcPr>
          <w:p w14:paraId="5A59121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618DAF2" w14:textId="3974A2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2944BC9" w14:textId="4A9DC9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E2C17A4" w14:textId="2250F4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NR_NTN_solutions-Perf</w:t>
            </w:r>
          </w:p>
        </w:tc>
        <w:tc>
          <w:tcPr>
            <w:tcW w:w="408" w:type="pct"/>
          </w:tcPr>
          <w:p w14:paraId="6C93BC34" w14:textId="16C0F6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A30C452" w14:textId="77777777" w:rsidTr="00771314">
        <w:tc>
          <w:tcPr>
            <w:tcW w:w="587" w:type="pct"/>
          </w:tcPr>
          <w:p w14:paraId="4DD127B4" w14:textId="5BE83F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R4-2219968</w:t>
            </w:r>
          </w:p>
        </w:tc>
        <w:tc>
          <w:tcPr>
            <w:tcW w:w="847" w:type="pct"/>
          </w:tcPr>
          <w:p w14:paraId="6BED001A" w14:textId="77EA36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38.108: removal of colocation requirements</w:t>
            </w:r>
          </w:p>
        </w:tc>
        <w:tc>
          <w:tcPr>
            <w:tcW w:w="477" w:type="pct"/>
          </w:tcPr>
          <w:p w14:paraId="7E29CBDE" w14:textId="6F2781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247F0F8B" w14:textId="59ACB9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38.108</w:t>
            </w:r>
          </w:p>
        </w:tc>
        <w:tc>
          <w:tcPr>
            <w:tcW w:w="351" w:type="pct"/>
          </w:tcPr>
          <w:p w14:paraId="3983FFC5" w14:textId="525EA7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0025</w:t>
            </w:r>
          </w:p>
        </w:tc>
        <w:tc>
          <w:tcPr>
            <w:tcW w:w="294" w:type="pct"/>
          </w:tcPr>
          <w:p w14:paraId="17F7EBD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D1FE862" w14:textId="144C04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C22B770" w14:textId="4350F0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AE43A9A" w14:textId="131DC0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70A8E39C" w14:textId="776E2A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BE11686" w14:textId="77777777" w:rsidTr="00771314">
        <w:tc>
          <w:tcPr>
            <w:tcW w:w="587" w:type="pct"/>
          </w:tcPr>
          <w:p w14:paraId="020D9C08" w14:textId="5529D4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R4-2218615</w:t>
            </w:r>
          </w:p>
        </w:tc>
        <w:tc>
          <w:tcPr>
            <w:tcW w:w="847" w:type="pct"/>
          </w:tcPr>
          <w:p w14:paraId="5F278CD6" w14:textId="40DCE4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 xml:space="preserve"> CR to TS 38.114 repeater performance criteria R17</w:t>
            </w:r>
          </w:p>
        </w:tc>
        <w:tc>
          <w:tcPr>
            <w:tcW w:w="477" w:type="pct"/>
          </w:tcPr>
          <w:p w14:paraId="0B52D4D9" w14:textId="753A90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03BC50EB" w14:textId="62CB62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38.114</w:t>
            </w:r>
          </w:p>
        </w:tc>
        <w:tc>
          <w:tcPr>
            <w:tcW w:w="351" w:type="pct"/>
          </w:tcPr>
          <w:p w14:paraId="6A78F0CE" w14:textId="2F8FC0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0004</w:t>
            </w:r>
          </w:p>
        </w:tc>
        <w:tc>
          <w:tcPr>
            <w:tcW w:w="294" w:type="pct"/>
          </w:tcPr>
          <w:p w14:paraId="3CBAF9D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0F48E7" w14:textId="38DB47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16CAEAC" w14:textId="4F4954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175AD90" w14:textId="4B3C25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NR_repeaters-Core, NR_repeaters-Perf</w:t>
            </w:r>
          </w:p>
        </w:tc>
        <w:tc>
          <w:tcPr>
            <w:tcW w:w="408" w:type="pct"/>
          </w:tcPr>
          <w:p w14:paraId="7A90462D" w14:textId="5D858E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2E85DDAA" w14:textId="77777777" w:rsidTr="00771314">
        <w:tc>
          <w:tcPr>
            <w:tcW w:w="587" w:type="pct"/>
          </w:tcPr>
          <w:p w14:paraId="549F925D" w14:textId="609586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R4-2220220</w:t>
            </w:r>
          </w:p>
        </w:tc>
        <w:tc>
          <w:tcPr>
            <w:tcW w:w="847" w:type="pct"/>
          </w:tcPr>
          <w:p w14:paraId="08BEED8E" w14:textId="635571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38.114 repeater performance criteria R17</w:t>
            </w:r>
          </w:p>
        </w:tc>
        <w:tc>
          <w:tcPr>
            <w:tcW w:w="477" w:type="pct"/>
          </w:tcPr>
          <w:p w14:paraId="1FAC060D" w14:textId="5FEC70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 Corporation</w:t>
            </w:r>
          </w:p>
        </w:tc>
        <w:tc>
          <w:tcPr>
            <w:tcW w:w="459" w:type="pct"/>
          </w:tcPr>
          <w:p w14:paraId="2570F3AC" w14:textId="0C9B66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38.114</w:t>
            </w:r>
          </w:p>
        </w:tc>
        <w:tc>
          <w:tcPr>
            <w:tcW w:w="351" w:type="pct"/>
          </w:tcPr>
          <w:p w14:paraId="7940C3E1" w14:textId="40C288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0004</w:t>
            </w:r>
          </w:p>
        </w:tc>
        <w:tc>
          <w:tcPr>
            <w:tcW w:w="294" w:type="pct"/>
          </w:tcPr>
          <w:p w14:paraId="44A789FF" w14:textId="0205314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A65CDD5" w14:textId="1C3F35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E96482F" w14:textId="3FF8F8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65C0AD1" w14:textId="4D67A1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NR_repeaters-Core, NR_repeaters-Perf</w:t>
            </w:r>
          </w:p>
        </w:tc>
        <w:tc>
          <w:tcPr>
            <w:tcW w:w="408" w:type="pct"/>
          </w:tcPr>
          <w:p w14:paraId="5417C24D" w14:textId="1BA37B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C4A5DE3" w14:textId="77777777" w:rsidTr="00771314">
        <w:tc>
          <w:tcPr>
            <w:tcW w:w="587" w:type="pct"/>
          </w:tcPr>
          <w:p w14:paraId="16776813" w14:textId="6C009A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R4-2219344</w:t>
            </w:r>
          </w:p>
        </w:tc>
        <w:tc>
          <w:tcPr>
            <w:tcW w:w="847" w:type="pct"/>
          </w:tcPr>
          <w:p w14:paraId="7DE066A8" w14:textId="6E3C42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38.114 Clause 4.5</w:t>
            </w:r>
          </w:p>
        </w:tc>
        <w:tc>
          <w:tcPr>
            <w:tcW w:w="477" w:type="pct"/>
          </w:tcPr>
          <w:p w14:paraId="24CF3F5B" w14:textId="18D901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3DBE5782" w14:textId="58208D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38.114</w:t>
            </w:r>
          </w:p>
        </w:tc>
        <w:tc>
          <w:tcPr>
            <w:tcW w:w="351" w:type="pct"/>
          </w:tcPr>
          <w:p w14:paraId="4A2FDAB6" w14:textId="73EFA5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0005</w:t>
            </w:r>
          </w:p>
        </w:tc>
        <w:tc>
          <w:tcPr>
            <w:tcW w:w="294" w:type="pct"/>
          </w:tcPr>
          <w:p w14:paraId="28E652B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6FFB462" w14:textId="4B9B42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AB7EA25" w14:textId="1E48A3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C9E5F6A" w14:textId="63C5BA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NR_repeaters-Perf</w:t>
            </w:r>
          </w:p>
        </w:tc>
        <w:tc>
          <w:tcPr>
            <w:tcW w:w="408" w:type="pct"/>
          </w:tcPr>
          <w:p w14:paraId="22BF3469" w14:textId="339B2B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A0DD7EA" w14:textId="77777777" w:rsidTr="00771314">
        <w:tc>
          <w:tcPr>
            <w:tcW w:w="587" w:type="pct"/>
          </w:tcPr>
          <w:p w14:paraId="0FAA2D54" w14:textId="4020F4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R4-2220221</w:t>
            </w:r>
          </w:p>
        </w:tc>
        <w:tc>
          <w:tcPr>
            <w:tcW w:w="847" w:type="pct"/>
          </w:tcPr>
          <w:p w14:paraId="0E999C40" w14:textId="4B4F45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38.114 Clause 4.5</w:t>
            </w:r>
          </w:p>
        </w:tc>
        <w:tc>
          <w:tcPr>
            <w:tcW w:w="477" w:type="pct"/>
          </w:tcPr>
          <w:p w14:paraId="360C0796" w14:textId="3B2A62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68BD226" w14:textId="641631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38.114</w:t>
            </w:r>
          </w:p>
        </w:tc>
        <w:tc>
          <w:tcPr>
            <w:tcW w:w="351" w:type="pct"/>
          </w:tcPr>
          <w:p w14:paraId="3D09A850" w14:textId="428136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0005</w:t>
            </w:r>
          </w:p>
        </w:tc>
        <w:tc>
          <w:tcPr>
            <w:tcW w:w="294" w:type="pct"/>
          </w:tcPr>
          <w:p w14:paraId="368ADADB" w14:textId="720B189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7FADC94" w14:textId="2EBBC6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DECC526" w14:textId="74BEE9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F54232A" w14:textId="5B0228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NR_repeaters-Perf</w:t>
            </w:r>
          </w:p>
        </w:tc>
        <w:tc>
          <w:tcPr>
            <w:tcW w:w="408" w:type="pct"/>
          </w:tcPr>
          <w:p w14:paraId="19D5CC5D" w14:textId="7CDF23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8BF446" w14:textId="77777777" w:rsidTr="00771314">
        <w:tc>
          <w:tcPr>
            <w:tcW w:w="587" w:type="pct"/>
          </w:tcPr>
          <w:p w14:paraId="61C79FB9" w14:textId="0426F6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R4-2219539</w:t>
            </w:r>
          </w:p>
        </w:tc>
        <w:tc>
          <w:tcPr>
            <w:tcW w:w="847" w:type="pct"/>
          </w:tcPr>
          <w:p w14:paraId="42475CF1" w14:textId="65CA60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MG requirements for NTN</w:t>
            </w:r>
          </w:p>
        </w:tc>
        <w:tc>
          <w:tcPr>
            <w:tcW w:w="477" w:type="pct"/>
          </w:tcPr>
          <w:p w14:paraId="46C55022" w14:textId="1FD24E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AA0063D" w14:textId="6208FE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81C1C7E" w14:textId="0E2A5D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2625</w:t>
            </w:r>
          </w:p>
        </w:tc>
        <w:tc>
          <w:tcPr>
            <w:tcW w:w="294" w:type="pct"/>
          </w:tcPr>
          <w:p w14:paraId="397DC871" w14:textId="0A4E85E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297F7982" w14:textId="017298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A653DA1" w14:textId="2441D9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8FA1551" w14:textId="0D548F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6D10975E" w14:textId="001BEA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2465A16" w14:textId="77777777" w:rsidTr="00771314">
        <w:tc>
          <w:tcPr>
            <w:tcW w:w="587" w:type="pct"/>
          </w:tcPr>
          <w:p w14:paraId="79E7BB63" w14:textId="5FFAC1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R4-2220314</w:t>
            </w:r>
          </w:p>
        </w:tc>
        <w:tc>
          <w:tcPr>
            <w:tcW w:w="847" w:type="pct"/>
          </w:tcPr>
          <w:p w14:paraId="4A0CBD74" w14:textId="31D2BF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MG requirements for NTN</w:t>
            </w:r>
          </w:p>
        </w:tc>
        <w:tc>
          <w:tcPr>
            <w:tcW w:w="477" w:type="pct"/>
          </w:tcPr>
          <w:p w14:paraId="65CCD8B0" w14:textId="7CFA70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EA1D810" w14:textId="2EACB5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1EACEE2" w14:textId="32C821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2625</w:t>
            </w:r>
          </w:p>
        </w:tc>
        <w:tc>
          <w:tcPr>
            <w:tcW w:w="294" w:type="pct"/>
          </w:tcPr>
          <w:p w14:paraId="480F6B53" w14:textId="42C05192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129523F9" w14:textId="67062D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E91D29B" w14:textId="730F2A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B498BA1" w14:textId="27E169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0F7E7B21" w14:textId="0D8E9A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4BF3580" w14:textId="77777777" w:rsidTr="00771314">
        <w:tc>
          <w:tcPr>
            <w:tcW w:w="587" w:type="pct"/>
          </w:tcPr>
          <w:p w14:paraId="1CD5EBD7" w14:textId="16744D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R4-2219330</w:t>
            </w:r>
          </w:p>
        </w:tc>
        <w:tc>
          <w:tcPr>
            <w:tcW w:w="847" w:type="pct"/>
          </w:tcPr>
          <w:p w14:paraId="55C5597E" w14:textId="06C999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Requirements for DRX case</w:t>
            </w:r>
          </w:p>
        </w:tc>
        <w:tc>
          <w:tcPr>
            <w:tcW w:w="477" w:type="pct"/>
          </w:tcPr>
          <w:p w14:paraId="0F070E11" w14:textId="7F0AB3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CB36D1B" w14:textId="588C8D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A6D70DD" w14:textId="23139D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2630</w:t>
            </w:r>
          </w:p>
        </w:tc>
        <w:tc>
          <w:tcPr>
            <w:tcW w:w="294" w:type="pct"/>
          </w:tcPr>
          <w:p w14:paraId="438F8FC6" w14:textId="42999B3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758B6F53" w14:textId="19E53D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13ABF8A" w14:textId="0A8324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5D2B253" w14:textId="642773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NR_IIOT_URLLC_enh-Core</w:t>
            </w:r>
          </w:p>
        </w:tc>
        <w:tc>
          <w:tcPr>
            <w:tcW w:w="408" w:type="pct"/>
          </w:tcPr>
          <w:p w14:paraId="3F1005E7" w14:textId="589873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3F0A187" w14:textId="77777777" w:rsidTr="00771314">
        <w:tc>
          <w:tcPr>
            <w:tcW w:w="587" w:type="pct"/>
          </w:tcPr>
          <w:p w14:paraId="6A4F6D43" w14:textId="31717D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R4-2220045</w:t>
            </w:r>
          </w:p>
        </w:tc>
        <w:tc>
          <w:tcPr>
            <w:tcW w:w="847" w:type="pct"/>
          </w:tcPr>
          <w:p w14:paraId="041F80DB" w14:textId="69EB5F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NR operation to 71GHz RRM performance requirements</w:t>
            </w:r>
          </w:p>
        </w:tc>
        <w:tc>
          <w:tcPr>
            <w:tcW w:w="477" w:type="pct"/>
          </w:tcPr>
          <w:p w14:paraId="479EF90C" w14:textId="7E3829BA" w:rsidR="00DA4FF2" w:rsidRPr="00771314" w:rsidRDefault="003717D9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 xml:space="preserve">MCC, </w:t>
            </w:r>
            <w:r w:rsidR="00DA4FF2" w:rsidRPr="00771314">
              <w:rPr>
                <w:sz w:val="16"/>
                <w:szCs w:val="16"/>
              </w:rPr>
              <w:t>Qualcomm</w:t>
            </w:r>
          </w:p>
        </w:tc>
        <w:tc>
          <w:tcPr>
            <w:tcW w:w="459" w:type="pct"/>
          </w:tcPr>
          <w:p w14:paraId="38C510A2" w14:textId="5EDABE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B1BF76E" w14:textId="08BA59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2653</w:t>
            </w:r>
          </w:p>
        </w:tc>
        <w:tc>
          <w:tcPr>
            <w:tcW w:w="294" w:type="pct"/>
          </w:tcPr>
          <w:p w14:paraId="7AF03C54" w14:textId="6FFD279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D476F01" w14:textId="5DE47D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87A6961" w14:textId="21ADD4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B299D5C" w14:textId="24CEB0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46869435" w14:textId="28461E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01CC13E" w14:textId="77777777" w:rsidTr="00771314">
        <w:tc>
          <w:tcPr>
            <w:tcW w:w="587" w:type="pct"/>
          </w:tcPr>
          <w:p w14:paraId="3509BDE8" w14:textId="7A2E5A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R4-2218081</w:t>
            </w:r>
          </w:p>
        </w:tc>
        <w:tc>
          <w:tcPr>
            <w:tcW w:w="847" w:type="pct"/>
          </w:tcPr>
          <w:p w14:paraId="51C72BD8" w14:textId="5F42F3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Corrections to NR RRM test cases (Rel 15)</w:t>
            </w:r>
          </w:p>
        </w:tc>
        <w:tc>
          <w:tcPr>
            <w:tcW w:w="477" w:type="pct"/>
          </w:tcPr>
          <w:p w14:paraId="60E9F102" w14:textId="268F07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09CFB704" w14:textId="582B8D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0ACCD67" w14:textId="19D9B6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2657</w:t>
            </w:r>
          </w:p>
        </w:tc>
        <w:tc>
          <w:tcPr>
            <w:tcW w:w="294" w:type="pct"/>
          </w:tcPr>
          <w:p w14:paraId="00509DB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FBE6EC3" w14:textId="503703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37ABFD8D" w14:textId="6983AD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C2ADBF8" w14:textId="7B9C25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73459973" w14:textId="305D91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456BF190" w14:textId="77777777" w:rsidTr="00771314">
        <w:tc>
          <w:tcPr>
            <w:tcW w:w="587" w:type="pct"/>
          </w:tcPr>
          <w:p w14:paraId="0C2FF9D4" w14:textId="591EF8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R4-2218082</w:t>
            </w:r>
          </w:p>
        </w:tc>
        <w:tc>
          <w:tcPr>
            <w:tcW w:w="847" w:type="pct"/>
          </w:tcPr>
          <w:p w14:paraId="278FEB52" w14:textId="141FFE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Corrections to NR RRM test cases (Rel 16)</w:t>
            </w:r>
          </w:p>
        </w:tc>
        <w:tc>
          <w:tcPr>
            <w:tcW w:w="477" w:type="pct"/>
          </w:tcPr>
          <w:p w14:paraId="57437032" w14:textId="2A6593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51340BF9" w14:textId="15EAC3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4BC392E" w14:textId="6A498C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2658</w:t>
            </w:r>
          </w:p>
        </w:tc>
        <w:tc>
          <w:tcPr>
            <w:tcW w:w="294" w:type="pct"/>
          </w:tcPr>
          <w:p w14:paraId="53EA7ED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611C65D" w14:textId="229C64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2F3D512" w14:textId="64D978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F41F3F8" w14:textId="05F91E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0396887" w14:textId="411DD2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6AE93020" w14:textId="77777777" w:rsidTr="00771314">
        <w:tc>
          <w:tcPr>
            <w:tcW w:w="587" w:type="pct"/>
          </w:tcPr>
          <w:p w14:paraId="67B59ABD" w14:textId="0EE820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R4-2218083</w:t>
            </w:r>
          </w:p>
        </w:tc>
        <w:tc>
          <w:tcPr>
            <w:tcW w:w="847" w:type="pct"/>
          </w:tcPr>
          <w:p w14:paraId="3CFE33B5" w14:textId="7A2755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Corrections to NR RRM test cases (Rel 17)</w:t>
            </w:r>
          </w:p>
        </w:tc>
        <w:tc>
          <w:tcPr>
            <w:tcW w:w="477" w:type="pct"/>
          </w:tcPr>
          <w:p w14:paraId="7F126FF5" w14:textId="520A28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015DF59B" w14:textId="6ABD3F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CA3E87E" w14:textId="794763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2659</w:t>
            </w:r>
          </w:p>
        </w:tc>
        <w:tc>
          <w:tcPr>
            <w:tcW w:w="294" w:type="pct"/>
          </w:tcPr>
          <w:p w14:paraId="071AF18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FB1BA61" w14:textId="42CB1A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047D8A4" w14:textId="04BD4D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F4EF304" w14:textId="6D4950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2CDC41C" w14:textId="309252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169BCB88" w14:textId="77777777" w:rsidTr="00771314">
        <w:tc>
          <w:tcPr>
            <w:tcW w:w="587" w:type="pct"/>
          </w:tcPr>
          <w:p w14:paraId="1F157DD7" w14:textId="71DBDC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R4-2218084</w:t>
            </w:r>
          </w:p>
        </w:tc>
        <w:tc>
          <w:tcPr>
            <w:tcW w:w="847" w:type="pct"/>
          </w:tcPr>
          <w:p w14:paraId="16896691" w14:textId="1AA408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Corrections to NR positioning and high speed train test cases (Rel 16)</w:t>
            </w:r>
          </w:p>
        </w:tc>
        <w:tc>
          <w:tcPr>
            <w:tcW w:w="477" w:type="pct"/>
          </w:tcPr>
          <w:p w14:paraId="30308AC4" w14:textId="21D4EA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51483C9F" w14:textId="0042A6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B4A7B2C" w14:textId="17EC20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2660</w:t>
            </w:r>
          </w:p>
        </w:tc>
        <w:tc>
          <w:tcPr>
            <w:tcW w:w="294" w:type="pct"/>
          </w:tcPr>
          <w:p w14:paraId="536437E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6C1687E" w14:textId="589EE0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4D27FDF" w14:textId="6219F9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A80362D" w14:textId="197D7D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NR_pos-Perf, NR_HST-Perf</w:t>
            </w:r>
          </w:p>
        </w:tc>
        <w:tc>
          <w:tcPr>
            <w:tcW w:w="408" w:type="pct"/>
          </w:tcPr>
          <w:p w14:paraId="43AB1D9C" w14:textId="7E4093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F2ECEB6" w14:textId="77777777" w:rsidTr="00771314">
        <w:tc>
          <w:tcPr>
            <w:tcW w:w="587" w:type="pct"/>
          </w:tcPr>
          <w:p w14:paraId="613C7720" w14:textId="11BCD5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R4-2220384</w:t>
            </w:r>
          </w:p>
        </w:tc>
        <w:tc>
          <w:tcPr>
            <w:tcW w:w="847" w:type="pct"/>
          </w:tcPr>
          <w:p w14:paraId="67B2E1D0" w14:textId="145DA1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Corrections to NR positioning and high speed train test cases (Rel 16)</w:t>
            </w:r>
          </w:p>
        </w:tc>
        <w:tc>
          <w:tcPr>
            <w:tcW w:w="477" w:type="pct"/>
          </w:tcPr>
          <w:p w14:paraId="548DC493" w14:textId="670644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5DBB1756" w14:textId="767969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D7B3992" w14:textId="2AE416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2660</w:t>
            </w:r>
          </w:p>
        </w:tc>
        <w:tc>
          <w:tcPr>
            <w:tcW w:w="294" w:type="pct"/>
          </w:tcPr>
          <w:p w14:paraId="2B5C957E" w14:textId="0B46F02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9DFDB91" w14:textId="3B779A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BF70685" w14:textId="7672D3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EC1E2AD" w14:textId="2E2E48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NR_pos-Perf, NR_HST-Perf</w:t>
            </w:r>
          </w:p>
        </w:tc>
        <w:tc>
          <w:tcPr>
            <w:tcW w:w="408" w:type="pct"/>
          </w:tcPr>
          <w:p w14:paraId="3F21CFD4" w14:textId="40A5A4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CF2536F" w14:textId="77777777" w:rsidTr="00771314">
        <w:tc>
          <w:tcPr>
            <w:tcW w:w="587" w:type="pct"/>
          </w:tcPr>
          <w:p w14:paraId="5BA93445" w14:textId="7777CF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R4-2218085</w:t>
            </w:r>
          </w:p>
        </w:tc>
        <w:tc>
          <w:tcPr>
            <w:tcW w:w="847" w:type="pct"/>
          </w:tcPr>
          <w:p w14:paraId="0547119D" w14:textId="4A69A7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Corrections to NR positioning and high speed train test cases (Rel 17)</w:t>
            </w:r>
          </w:p>
        </w:tc>
        <w:tc>
          <w:tcPr>
            <w:tcW w:w="477" w:type="pct"/>
          </w:tcPr>
          <w:p w14:paraId="127B5FA6" w14:textId="523D87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Rohde &amp; Schwarz</w:t>
            </w:r>
          </w:p>
        </w:tc>
        <w:tc>
          <w:tcPr>
            <w:tcW w:w="459" w:type="pct"/>
          </w:tcPr>
          <w:p w14:paraId="22110BD8" w14:textId="1D8857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3001B37" w14:textId="129A04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2661</w:t>
            </w:r>
          </w:p>
        </w:tc>
        <w:tc>
          <w:tcPr>
            <w:tcW w:w="294" w:type="pct"/>
          </w:tcPr>
          <w:p w14:paraId="3620B3D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A12FE8" w14:textId="39B85B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5B7A31D" w14:textId="708E10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0F93C1D" w14:textId="151932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NR_pos-Perf, NR_HST-Perf</w:t>
            </w:r>
          </w:p>
        </w:tc>
        <w:tc>
          <w:tcPr>
            <w:tcW w:w="408" w:type="pct"/>
          </w:tcPr>
          <w:p w14:paraId="248427A9" w14:textId="02AC05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EAB7369" w14:textId="77777777" w:rsidTr="00771314">
        <w:tc>
          <w:tcPr>
            <w:tcW w:w="587" w:type="pct"/>
          </w:tcPr>
          <w:p w14:paraId="0315A1ED" w14:textId="727762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R4-2218132</w:t>
            </w:r>
          </w:p>
        </w:tc>
        <w:tc>
          <w:tcPr>
            <w:tcW w:w="847" w:type="pct"/>
          </w:tcPr>
          <w:p w14:paraId="6FF1A30A" w14:textId="690E97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NR RRM maintenance R15</w:t>
            </w:r>
          </w:p>
        </w:tc>
        <w:tc>
          <w:tcPr>
            <w:tcW w:w="477" w:type="pct"/>
          </w:tcPr>
          <w:p w14:paraId="24089B57" w14:textId="6FD7A0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793C27F4" w14:textId="3E394B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3D5A332" w14:textId="37161F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2662</w:t>
            </w:r>
          </w:p>
        </w:tc>
        <w:tc>
          <w:tcPr>
            <w:tcW w:w="294" w:type="pct"/>
          </w:tcPr>
          <w:p w14:paraId="05E269D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A032B2E" w14:textId="66B004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69C67E4" w14:textId="09A8FF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94A6A0B" w14:textId="336A7E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</w:t>
            </w:r>
          </w:p>
        </w:tc>
        <w:tc>
          <w:tcPr>
            <w:tcW w:w="408" w:type="pct"/>
          </w:tcPr>
          <w:p w14:paraId="36D32E7E" w14:textId="1778F1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238690F" w14:textId="77777777" w:rsidTr="00771314">
        <w:tc>
          <w:tcPr>
            <w:tcW w:w="587" w:type="pct"/>
          </w:tcPr>
          <w:p w14:paraId="6E8479BA" w14:textId="79234C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R4-2218133</w:t>
            </w:r>
          </w:p>
        </w:tc>
        <w:tc>
          <w:tcPr>
            <w:tcW w:w="847" w:type="pct"/>
          </w:tcPr>
          <w:p w14:paraId="6B3ED1C6" w14:textId="5A2A56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NR RRM maintenance R16</w:t>
            </w:r>
          </w:p>
        </w:tc>
        <w:tc>
          <w:tcPr>
            <w:tcW w:w="477" w:type="pct"/>
          </w:tcPr>
          <w:p w14:paraId="640286D9" w14:textId="255212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FFC1EA7" w14:textId="58A832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630D51F" w14:textId="479775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2663</w:t>
            </w:r>
          </w:p>
        </w:tc>
        <w:tc>
          <w:tcPr>
            <w:tcW w:w="294" w:type="pct"/>
          </w:tcPr>
          <w:p w14:paraId="6A6CC1A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94F0B9F" w14:textId="187435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87DC3AE" w14:textId="3D4374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BC8B9C9" w14:textId="5FCC6C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</w:t>
            </w:r>
          </w:p>
        </w:tc>
        <w:tc>
          <w:tcPr>
            <w:tcW w:w="408" w:type="pct"/>
          </w:tcPr>
          <w:p w14:paraId="4E8C2A1D" w14:textId="4066F8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90E202D" w14:textId="77777777" w:rsidTr="00771314">
        <w:tc>
          <w:tcPr>
            <w:tcW w:w="587" w:type="pct"/>
          </w:tcPr>
          <w:p w14:paraId="2AF31768" w14:textId="2DF55F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R4-2218134</w:t>
            </w:r>
          </w:p>
        </w:tc>
        <w:tc>
          <w:tcPr>
            <w:tcW w:w="847" w:type="pct"/>
          </w:tcPr>
          <w:p w14:paraId="4AD5B1F8" w14:textId="395B97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NR RRM maintenance R17</w:t>
            </w:r>
          </w:p>
        </w:tc>
        <w:tc>
          <w:tcPr>
            <w:tcW w:w="477" w:type="pct"/>
          </w:tcPr>
          <w:p w14:paraId="031951FC" w14:textId="09CCB9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7D6AF0AF" w14:textId="0DE768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AA05600" w14:textId="01A7A3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2664</w:t>
            </w:r>
          </w:p>
        </w:tc>
        <w:tc>
          <w:tcPr>
            <w:tcW w:w="294" w:type="pct"/>
          </w:tcPr>
          <w:p w14:paraId="4410021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52DCA48" w14:textId="173603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B60B64" w14:textId="0E3C18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ADFCFFF" w14:textId="328F58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</w:t>
            </w:r>
          </w:p>
        </w:tc>
        <w:tc>
          <w:tcPr>
            <w:tcW w:w="408" w:type="pct"/>
          </w:tcPr>
          <w:p w14:paraId="373B4D38" w14:textId="404AE1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A2B1E8F" w14:textId="77777777" w:rsidTr="00771314">
        <w:tc>
          <w:tcPr>
            <w:tcW w:w="587" w:type="pct"/>
          </w:tcPr>
          <w:p w14:paraId="0FB4DDF6" w14:textId="334004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R4-2218139</w:t>
            </w:r>
          </w:p>
        </w:tc>
        <w:tc>
          <w:tcPr>
            <w:tcW w:w="847" w:type="pct"/>
          </w:tcPr>
          <w:p w14:paraId="28B3DBA5" w14:textId="3A0236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CG-SDT with RedCap eDRX R17</w:t>
            </w:r>
          </w:p>
        </w:tc>
        <w:tc>
          <w:tcPr>
            <w:tcW w:w="477" w:type="pct"/>
          </w:tcPr>
          <w:p w14:paraId="16FE020A" w14:textId="0201F6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29A0FCD8" w14:textId="205641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010C1B0" w14:textId="2818F0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2665</w:t>
            </w:r>
          </w:p>
        </w:tc>
        <w:tc>
          <w:tcPr>
            <w:tcW w:w="294" w:type="pct"/>
          </w:tcPr>
          <w:p w14:paraId="3DE340E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23D87BA" w14:textId="5FCB8F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D8CD20C" w14:textId="1F44C4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E62EA48" w14:textId="2C3817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73C2906A" w14:textId="7EEC45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1F9934A" w14:textId="77777777" w:rsidTr="00771314">
        <w:tc>
          <w:tcPr>
            <w:tcW w:w="587" w:type="pct"/>
          </w:tcPr>
          <w:p w14:paraId="52FE8443" w14:textId="6E945E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R4-2220431</w:t>
            </w:r>
          </w:p>
        </w:tc>
        <w:tc>
          <w:tcPr>
            <w:tcW w:w="847" w:type="pct"/>
          </w:tcPr>
          <w:p w14:paraId="0924DA6E" w14:textId="4CEA7A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CG-SDT with RedCap eDRX R17</w:t>
            </w:r>
          </w:p>
        </w:tc>
        <w:tc>
          <w:tcPr>
            <w:tcW w:w="477" w:type="pct"/>
          </w:tcPr>
          <w:p w14:paraId="65DC6A80" w14:textId="5A792A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53EEA7B6" w14:textId="756FFB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5A4CA96" w14:textId="640947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2665</w:t>
            </w:r>
          </w:p>
        </w:tc>
        <w:tc>
          <w:tcPr>
            <w:tcW w:w="294" w:type="pct"/>
          </w:tcPr>
          <w:p w14:paraId="1DFC8B53" w14:textId="531B8E9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C79B6C8" w14:textId="633A6D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466095F" w14:textId="538E8D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9825EF3" w14:textId="1EE464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59815729" w14:textId="3B016A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399B917" w14:textId="77777777" w:rsidTr="00771314">
        <w:tc>
          <w:tcPr>
            <w:tcW w:w="587" w:type="pct"/>
          </w:tcPr>
          <w:p w14:paraId="6FDC2B6B" w14:textId="7B5E8E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R4-2218145</w:t>
            </w:r>
          </w:p>
        </w:tc>
        <w:tc>
          <w:tcPr>
            <w:tcW w:w="847" w:type="pct"/>
          </w:tcPr>
          <w:p w14:paraId="6C7AA91F" w14:textId="757D96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NCSG test case</w:t>
            </w:r>
          </w:p>
        </w:tc>
        <w:tc>
          <w:tcPr>
            <w:tcW w:w="477" w:type="pct"/>
          </w:tcPr>
          <w:p w14:paraId="38B6F0D7" w14:textId="6E070C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5D423535" w14:textId="1F7674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0000892" w14:textId="1E574D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2666</w:t>
            </w:r>
          </w:p>
        </w:tc>
        <w:tc>
          <w:tcPr>
            <w:tcW w:w="294" w:type="pct"/>
          </w:tcPr>
          <w:p w14:paraId="2C55AC7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DC652DB" w14:textId="164D26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C657E89" w14:textId="28C5C9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B44C07" w14:textId="46D110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NR_MG_enh-Perf</w:t>
            </w:r>
          </w:p>
        </w:tc>
        <w:tc>
          <w:tcPr>
            <w:tcW w:w="408" w:type="pct"/>
          </w:tcPr>
          <w:p w14:paraId="7BD55E90" w14:textId="5D7934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CAEBCE0" w14:textId="77777777" w:rsidTr="00771314">
        <w:tc>
          <w:tcPr>
            <w:tcW w:w="587" w:type="pct"/>
          </w:tcPr>
          <w:p w14:paraId="591F2FE0" w14:textId="2690A4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R4-2220441</w:t>
            </w:r>
          </w:p>
        </w:tc>
        <w:tc>
          <w:tcPr>
            <w:tcW w:w="847" w:type="pct"/>
          </w:tcPr>
          <w:p w14:paraId="1C7C88C8" w14:textId="15F48B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NCSG test case</w:t>
            </w:r>
          </w:p>
        </w:tc>
        <w:tc>
          <w:tcPr>
            <w:tcW w:w="477" w:type="pct"/>
          </w:tcPr>
          <w:p w14:paraId="7098236A" w14:textId="619D87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179393A5" w14:textId="7374E3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393D76B" w14:textId="665A7C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2666</w:t>
            </w:r>
          </w:p>
        </w:tc>
        <w:tc>
          <w:tcPr>
            <w:tcW w:w="294" w:type="pct"/>
          </w:tcPr>
          <w:p w14:paraId="29BBD95F" w14:textId="386751C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68EDF84" w14:textId="6EB935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22181CD" w14:textId="523BEE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A7D6DD0" w14:textId="603A7F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NR_MG_enh-Perf</w:t>
            </w:r>
          </w:p>
        </w:tc>
        <w:tc>
          <w:tcPr>
            <w:tcW w:w="408" w:type="pct"/>
          </w:tcPr>
          <w:p w14:paraId="68EAA452" w14:textId="3F3FA5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FD86E30" w14:textId="77777777" w:rsidTr="00771314">
        <w:tc>
          <w:tcPr>
            <w:tcW w:w="587" w:type="pct"/>
          </w:tcPr>
          <w:p w14:paraId="6DCC80F9" w14:textId="4D07F4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R4-2218146</w:t>
            </w:r>
          </w:p>
        </w:tc>
        <w:tc>
          <w:tcPr>
            <w:tcW w:w="847" w:type="pct"/>
          </w:tcPr>
          <w:p w14:paraId="597CD095" w14:textId="454E67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HST test case - SA event triggered reporting tests without gap under DRX for UE configured with highSpeedMeasCA-Scell-r17</w:t>
            </w:r>
          </w:p>
        </w:tc>
        <w:tc>
          <w:tcPr>
            <w:tcW w:w="477" w:type="pct"/>
          </w:tcPr>
          <w:p w14:paraId="245AD559" w14:textId="6BEC22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BB77C6A" w14:textId="5CF658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92CDA7A" w14:textId="71B6F2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2667</w:t>
            </w:r>
          </w:p>
        </w:tc>
        <w:tc>
          <w:tcPr>
            <w:tcW w:w="294" w:type="pct"/>
          </w:tcPr>
          <w:p w14:paraId="28C670B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FDEA94B" w14:textId="12746B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C117E68" w14:textId="173CBF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62B45A8" w14:textId="107829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051C0AD6" w14:textId="6CE017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0594018" w14:textId="77777777" w:rsidTr="00771314">
        <w:tc>
          <w:tcPr>
            <w:tcW w:w="587" w:type="pct"/>
          </w:tcPr>
          <w:p w14:paraId="161E7DC9" w14:textId="2AFCCC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R4-2220350</w:t>
            </w:r>
          </w:p>
        </w:tc>
        <w:tc>
          <w:tcPr>
            <w:tcW w:w="847" w:type="pct"/>
          </w:tcPr>
          <w:p w14:paraId="2ACC410B" w14:textId="3F48FC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HST test case - SA event triggered reporting tests without gap under DRX for UE configured with highSpeedMeasCA-Scell-r17</w:t>
            </w:r>
          </w:p>
        </w:tc>
        <w:tc>
          <w:tcPr>
            <w:tcW w:w="477" w:type="pct"/>
          </w:tcPr>
          <w:p w14:paraId="78E7FF3C" w14:textId="6E08F7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7737A27F" w14:textId="691581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C61CC29" w14:textId="790C61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2667</w:t>
            </w:r>
          </w:p>
        </w:tc>
        <w:tc>
          <w:tcPr>
            <w:tcW w:w="294" w:type="pct"/>
          </w:tcPr>
          <w:p w14:paraId="3EE21BA2" w14:textId="6B1377E2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34AEE6C" w14:textId="64EB0B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CA94D2B" w14:textId="281A2F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60263B5" w14:textId="0F991D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14B7F5B1" w14:textId="000F2D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FA3B317" w14:textId="77777777" w:rsidTr="00771314">
        <w:tc>
          <w:tcPr>
            <w:tcW w:w="587" w:type="pct"/>
          </w:tcPr>
          <w:p w14:paraId="0A236DC1" w14:textId="461A84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R4-2218163</w:t>
            </w:r>
          </w:p>
        </w:tc>
        <w:tc>
          <w:tcPr>
            <w:tcW w:w="847" w:type="pct"/>
          </w:tcPr>
          <w:p w14:paraId="0C363FA3" w14:textId="025422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TCI assumption for RSSI measurement for FR2-2</w:t>
            </w:r>
          </w:p>
        </w:tc>
        <w:tc>
          <w:tcPr>
            <w:tcW w:w="477" w:type="pct"/>
          </w:tcPr>
          <w:p w14:paraId="1833FE60" w14:textId="70AC01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1DB25828" w14:textId="11B9DA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DECC19C" w14:textId="21FFA1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2668</w:t>
            </w:r>
          </w:p>
        </w:tc>
        <w:tc>
          <w:tcPr>
            <w:tcW w:w="294" w:type="pct"/>
          </w:tcPr>
          <w:p w14:paraId="5ECC57A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04BCE00" w14:textId="66EE74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72ACD82" w14:textId="64FB6C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01AE991" w14:textId="1C897A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437F2463" w14:textId="612C15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29138FCF" w14:textId="77777777" w:rsidTr="00771314">
        <w:tc>
          <w:tcPr>
            <w:tcW w:w="587" w:type="pct"/>
          </w:tcPr>
          <w:p w14:paraId="08352A0D" w14:textId="6E80B4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R4-2218172</w:t>
            </w:r>
          </w:p>
        </w:tc>
        <w:tc>
          <w:tcPr>
            <w:tcW w:w="847" w:type="pct"/>
          </w:tcPr>
          <w:p w14:paraId="7A9AD6BD" w14:textId="5A88CF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removing the redundancy from TS 38.133 in response to RAN2 LS</w:t>
            </w:r>
          </w:p>
        </w:tc>
        <w:tc>
          <w:tcPr>
            <w:tcW w:w="477" w:type="pct"/>
          </w:tcPr>
          <w:p w14:paraId="212CFC56" w14:textId="4D7B64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55D92377" w14:textId="11CF94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6327D3A" w14:textId="637E1F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2669</w:t>
            </w:r>
          </w:p>
        </w:tc>
        <w:tc>
          <w:tcPr>
            <w:tcW w:w="294" w:type="pct"/>
          </w:tcPr>
          <w:p w14:paraId="59FACA3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52DCB3A" w14:textId="7879D6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8DA189B" w14:textId="75171C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1EED669" w14:textId="12A0D2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</w:t>
            </w:r>
          </w:p>
        </w:tc>
        <w:tc>
          <w:tcPr>
            <w:tcW w:w="408" w:type="pct"/>
          </w:tcPr>
          <w:p w14:paraId="72A46DC2" w14:textId="3EC69D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CA1848C" w14:textId="77777777" w:rsidTr="00771314">
        <w:tc>
          <w:tcPr>
            <w:tcW w:w="587" w:type="pct"/>
          </w:tcPr>
          <w:p w14:paraId="22878E50" w14:textId="5B66EE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R4-2218173</w:t>
            </w:r>
          </w:p>
        </w:tc>
        <w:tc>
          <w:tcPr>
            <w:tcW w:w="847" w:type="pct"/>
          </w:tcPr>
          <w:p w14:paraId="456B699B" w14:textId="16D14B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Editorial CR on scheduling restrictions for L3 measurements in FR2 (Rel-16)</w:t>
            </w:r>
          </w:p>
        </w:tc>
        <w:tc>
          <w:tcPr>
            <w:tcW w:w="477" w:type="pct"/>
          </w:tcPr>
          <w:p w14:paraId="44BF3148" w14:textId="7657CD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75D2660E" w14:textId="216FAE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3A20B31" w14:textId="5490D1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2670</w:t>
            </w:r>
          </w:p>
        </w:tc>
        <w:tc>
          <w:tcPr>
            <w:tcW w:w="294" w:type="pct"/>
          </w:tcPr>
          <w:p w14:paraId="1A94240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037EAFA" w14:textId="52BC20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C3E5402" w14:textId="164A8C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</w:t>
            </w:r>
          </w:p>
        </w:tc>
        <w:tc>
          <w:tcPr>
            <w:tcW w:w="913" w:type="pct"/>
          </w:tcPr>
          <w:p w14:paraId="3E29ACBD" w14:textId="44EC08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5FD4AA98" w14:textId="2E1C27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73EE717" w14:textId="77777777" w:rsidTr="00771314">
        <w:tc>
          <w:tcPr>
            <w:tcW w:w="587" w:type="pct"/>
          </w:tcPr>
          <w:p w14:paraId="067B1167" w14:textId="233450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R4-2220374</w:t>
            </w:r>
          </w:p>
        </w:tc>
        <w:tc>
          <w:tcPr>
            <w:tcW w:w="847" w:type="pct"/>
          </w:tcPr>
          <w:p w14:paraId="3A573F8F" w14:textId="28F65F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Editorial CR on scheduling restrictions for L3 measurements in FR2 (Rel-16)</w:t>
            </w:r>
          </w:p>
        </w:tc>
        <w:tc>
          <w:tcPr>
            <w:tcW w:w="477" w:type="pct"/>
          </w:tcPr>
          <w:p w14:paraId="402E320E" w14:textId="0EBFF4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7432C83" w14:textId="751803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70F66DE" w14:textId="354379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2670</w:t>
            </w:r>
          </w:p>
        </w:tc>
        <w:tc>
          <w:tcPr>
            <w:tcW w:w="294" w:type="pct"/>
          </w:tcPr>
          <w:p w14:paraId="24EA4537" w14:textId="78A3111E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A6E1E7B" w14:textId="22D49F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D9423CE" w14:textId="51FB28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D</w:t>
            </w:r>
          </w:p>
        </w:tc>
        <w:tc>
          <w:tcPr>
            <w:tcW w:w="913" w:type="pct"/>
          </w:tcPr>
          <w:p w14:paraId="372E8ED9" w14:textId="2B55CB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102ADBCC" w14:textId="156E96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75A91D3" w14:textId="77777777" w:rsidTr="00771314">
        <w:tc>
          <w:tcPr>
            <w:tcW w:w="587" w:type="pct"/>
          </w:tcPr>
          <w:p w14:paraId="3E149202" w14:textId="48993A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R4-2218174</w:t>
            </w:r>
          </w:p>
        </w:tc>
        <w:tc>
          <w:tcPr>
            <w:tcW w:w="847" w:type="pct"/>
          </w:tcPr>
          <w:p w14:paraId="36323B5B" w14:textId="396237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Editorial CR on scheduling restrictions for L3 measurements in FR2 (Rel-17)</w:t>
            </w:r>
          </w:p>
        </w:tc>
        <w:tc>
          <w:tcPr>
            <w:tcW w:w="477" w:type="pct"/>
          </w:tcPr>
          <w:p w14:paraId="401BE9BA" w14:textId="07F2E2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9E24BFB" w14:textId="0BEBCC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98993A1" w14:textId="700082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2671</w:t>
            </w:r>
          </w:p>
        </w:tc>
        <w:tc>
          <w:tcPr>
            <w:tcW w:w="294" w:type="pct"/>
          </w:tcPr>
          <w:p w14:paraId="3DF1713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29109C5" w14:textId="5EA563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30ACA6" w14:textId="09F3B8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35C2D4E" w14:textId="660A07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0242CA61" w14:textId="29D679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F389250" w14:textId="77777777" w:rsidTr="00771314">
        <w:tc>
          <w:tcPr>
            <w:tcW w:w="587" w:type="pct"/>
          </w:tcPr>
          <w:p w14:paraId="5A5CE4FF" w14:textId="5851DA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R4-2218185</w:t>
            </w:r>
          </w:p>
        </w:tc>
        <w:tc>
          <w:tcPr>
            <w:tcW w:w="847" w:type="pct"/>
          </w:tcPr>
          <w:p w14:paraId="38C9F99B" w14:textId="573C5A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Unified TCI State switching requirements</w:t>
            </w:r>
          </w:p>
        </w:tc>
        <w:tc>
          <w:tcPr>
            <w:tcW w:w="477" w:type="pct"/>
          </w:tcPr>
          <w:p w14:paraId="37798986" w14:textId="4166EE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4C9DA7D4" w14:textId="24D5C7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73C5B29" w14:textId="384331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2672</w:t>
            </w:r>
          </w:p>
        </w:tc>
        <w:tc>
          <w:tcPr>
            <w:tcW w:w="294" w:type="pct"/>
          </w:tcPr>
          <w:p w14:paraId="41822A5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99FC591" w14:textId="04C6DA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6B23B7" w14:textId="5BC1A1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6460DBB" w14:textId="2E6A2B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08898824" w14:textId="3A1FB6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F81491C" w14:textId="77777777" w:rsidTr="00771314">
        <w:tc>
          <w:tcPr>
            <w:tcW w:w="587" w:type="pct"/>
          </w:tcPr>
          <w:p w14:paraId="3A243273" w14:textId="1DDEA7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R4-2220405</w:t>
            </w:r>
          </w:p>
        </w:tc>
        <w:tc>
          <w:tcPr>
            <w:tcW w:w="847" w:type="pct"/>
          </w:tcPr>
          <w:p w14:paraId="19B03A99" w14:textId="01D4EA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Unified TCI State switching requirements</w:t>
            </w:r>
          </w:p>
        </w:tc>
        <w:tc>
          <w:tcPr>
            <w:tcW w:w="477" w:type="pct"/>
          </w:tcPr>
          <w:p w14:paraId="18C4CABD" w14:textId="603DB3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50A26F41" w14:textId="3A2929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292EC1B" w14:textId="583887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2672</w:t>
            </w:r>
          </w:p>
        </w:tc>
        <w:tc>
          <w:tcPr>
            <w:tcW w:w="294" w:type="pct"/>
          </w:tcPr>
          <w:p w14:paraId="597872F7" w14:textId="0BADC07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CDF5F8C" w14:textId="23BD92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0616B55" w14:textId="3AAD59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45F5DE4" w14:textId="275F1C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69A1CEA4" w14:textId="06C8F7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D057C21" w14:textId="77777777" w:rsidTr="00771314">
        <w:tc>
          <w:tcPr>
            <w:tcW w:w="587" w:type="pct"/>
          </w:tcPr>
          <w:p w14:paraId="2DD82CB7" w14:textId="4677C7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R4-2218186</w:t>
            </w:r>
          </w:p>
        </w:tc>
        <w:tc>
          <w:tcPr>
            <w:tcW w:w="847" w:type="pct"/>
          </w:tcPr>
          <w:p w14:paraId="5938343B" w14:textId="7C1A5E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Inter-cell Beam Management</w:t>
            </w:r>
          </w:p>
        </w:tc>
        <w:tc>
          <w:tcPr>
            <w:tcW w:w="477" w:type="pct"/>
          </w:tcPr>
          <w:p w14:paraId="5C38ADC6" w14:textId="1AB0A9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056F65D1" w14:textId="06704D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DA1B116" w14:textId="1D51BB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2673</w:t>
            </w:r>
          </w:p>
        </w:tc>
        <w:tc>
          <w:tcPr>
            <w:tcW w:w="294" w:type="pct"/>
          </w:tcPr>
          <w:p w14:paraId="5F13484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1C87083" w14:textId="63929F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1910538" w14:textId="0B046D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81EE98" w14:textId="43ED07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1AAAFF01" w14:textId="77367B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F46730A" w14:textId="77777777" w:rsidTr="00771314">
        <w:tc>
          <w:tcPr>
            <w:tcW w:w="587" w:type="pct"/>
          </w:tcPr>
          <w:p w14:paraId="31027228" w14:textId="5CB81F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R4-2220406</w:t>
            </w:r>
          </w:p>
        </w:tc>
        <w:tc>
          <w:tcPr>
            <w:tcW w:w="847" w:type="pct"/>
          </w:tcPr>
          <w:p w14:paraId="45E23063" w14:textId="1E91B5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Inter-cell Beam Management</w:t>
            </w:r>
          </w:p>
        </w:tc>
        <w:tc>
          <w:tcPr>
            <w:tcW w:w="477" w:type="pct"/>
          </w:tcPr>
          <w:p w14:paraId="1167273A" w14:textId="56F958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Apple</w:t>
            </w:r>
          </w:p>
        </w:tc>
        <w:tc>
          <w:tcPr>
            <w:tcW w:w="459" w:type="pct"/>
          </w:tcPr>
          <w:p w14:paraId="3D5886B4" w14:textId="36CE12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8348ECC" w14:textId="1AA933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2673</w:t>
            </w:r>
          </w:p>
        </w:tc>
        <w:tc>
          <w:tcPr>
            <w:tcW w:w="294" w:type="pct"/>
          </w:tcPr>
          <w:p w14:paraId="6356CEB2" w14:textId="681E6F9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4447169" w14:textId="72ACC1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0BF8E75" w14:textId="6885B2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FC8D2A7" w14:textId="6C2306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06463AB2" w14:textId="16AB53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B2C0E49" w14:textId="77777777" w:rsidTr="00771314">
        <w:tc>
          <w:tcPr>
            <w:tcW w:w="587" w:type="pct"/>
          </w:tcPr>
          <w:p w14:paraId="1EE67430" w14:textId="342CB9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R4-2218210</w:t>
            </w:r>
          </w:p>
        </w:tc>
        <w:tc>
          <w:tcPr>
            <w:tcW w:w="847" w:type="pct"/>
          </w:tcPr>
          <w:p w14:paraId="0A042AA3" w14:textId="32E55D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CSI-RS, RLM and BWP switching in annex</w:t>
            </w:r>
          </w:p>
        </w:tc>
        <w:tc>
          <w:tcPr>
            <w:tcW w:w="477" w:type="pct"/>
          </w:tcPr>
          <w:p w14:paraId="5CE45BFC" w14:textId="243E6F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3FA9AD8C" w14:textId="0A3CC5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B73B1AB" w14:textId="586CE9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2674</w:t>
            </w:r>
          </w:p>
        </w:tc>
        <w:tc>
          <w:tcPr>
            <w:tcW w:w="294" w:type="pct"/>
          </w:tcPr>
          <w:p w14:paraId="5073D6D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70601B3" w14:textId="654727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C7BF2B8" w14:textId="75B6A1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A1B2349" w14:textId="7A7173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E2561F7" w14:textId="6D6500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6389D0A" w14:textId="77777777" w:rsidTr="00771314">
        <w:tc>
          <w:tcPr>
            <w:tcW w:w="587" w:type="pct"/>
          </w:tcPr>
          <w:p w14:paraId="0EE01C40" w14:textId="04ED4F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R4-2220371</w:t>
            </w:r>
          </w:p>
        </w:tc>
        <w:tc>
          <w:tcPr>
            <w:tcW w:w="847" w:type="pct"/>
          </w:tcPr>
          <w:p w14:paraId="46A87E38" w14:textId="1F18ED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CSI-RS, RLM and BWP switching in annex</w:t>
            </w:r>
          </w:p>
        </w:tc>
        <w:tc>
          <w:tcPr>
            <w:tcW w:w="477" w:type="pct"/>
          </w:tcPr>
          <w:p w14:paraId="48FF024F" w14:textId="1A6DCA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7A0873FA" w14:textId="00F35D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1563183" w14:textId="134E10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2674</w:t>
            </w:r>
          </w:p>
        </w:tc>
        <w:tc>
          <w:tcPr>
            <w:tcW w:w="294" w:type="pct"/>
          </w:tcPr>
          <w:p w14:paraId="52B63373" w14:textId="34D1A46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2E099D8" w14:textId="699D5A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6D7ACFDA" w14:textId="54B6F5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B84DCFA" w14:textId="09FCDF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31E232F" w14:textId="450D3A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F506E77" w14:textId="77777777" w:rsidTr="00771314">
        <w:tc>
          <w:tcPr>
            <w:tcW w:w="587" w:type="pct"/>
          </w:tcPr>
          <w:p w14:paraId="39F64444" w14:textId="0BAAA4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R4-2218211</w:t>
            </w:r>
          </w:p>
        </w:tc>
        <w:tc>
          <w:tcPr>
            <w:tcW w:w="847" w:type="pct"/>
          </w:tcPr>
          <w:p w14:paraId="37A5AAFD" w14:textId="2C6BED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CSI-RS, RLM and BWP switching in annex</w:t>
            </w:r>
          </w:p>
        </w:tc>
        <w:tc>
          <w:tcPr>
            <w:tcW w:w="477" w:type="pct"/>
          </w:tcPr>
          <w:p w14:paraId="699D6DEB" w14:textId="43885D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578ED18C" w14:textId="61780F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D09C765" w14:textId="55EA3D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2675</w:t>
            </w:r>
          </w:p>
        </w:tc>
        <w:tc>
          <w:tcPr>
            <w:tcW w:w="294" w:type="pct"/>
          </w:tcPr>
          <w:p w14:paraId="1B3337D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6F3391C" w14:textId="164964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BE2AB83" w14:textId="18B3C1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1DA66E2" w14:textId="431647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2A9989D" w14:textId="48B444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AE5BB16" w14:textId="77777777" w:rsidTr="00771314">
        <w:tc>
          <w:tcPr>
            <w:tcW w:w="587" w:type="pct"/>
          </w:tcPr>
          <w:p w14:paraId="181AC6CA" w14:textId="2A46E6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R4-2220372</w:t>
            </w:r>
          </w:p>
        </w:tc>
        <w:tc>
          <w:tcPr>
            <w:tcW w:w="847" w:type="pct"/>
          </w:tcPr>
          <w:p w14:paraId="5648E3DC" w14:textId="7D1210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CSI-RS, RLM and BWP switching in annex</w:t>
            </w:r>
          </w:p>
        </w:tc>
        <w:tc>
          <w:tcPr>
            <w:tcW w:w="477" w:type="pct"/>
          </w:tcPr>
          <w:p w14:paraId="455A5CC4" w14:textId="390E30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36A5AFFC" w14:textId="705DAF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D5D15CA" w14:textId="551C56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2675</w:t>
            </w:r>
          </w:p>
        </w:tc>
        <w:tc>
          <w:tcPr>
            <w:tcW w:w="294" w:type="pct"/>
          </w:tcPr>
          <w:p w14:paraId="4719A58C" w14:textId="3B3E9BA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DF0CA6B" w14:textId="6BE752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9924D8D" w14:textId="24478A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CB5FC87" w14:textId="678F51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CA5ACDF" w14:textId="0045DB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4046D8E" w14:textId="77777777" w:rsidTr="00771314">
        <w:tc>
          <w:tcPr>
            <w:tcW w:w="587" w:type="pct"/>
          </w:tcPr>
          <w:p w14:paraId="6FD0A6D3" w14:textId="18EBBB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R4-2218212</w:t>
            </w:r>
          </w:p>
        </w:tc>
        <w:tc>
          <w:tcPr>
            <w:tcW w:w="847" w:type="pct"/>
          </w:tcPr>
          <w:p w14:paraId="329CD33B" w14:textId="269256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CSI-RS, RLM and BWP switching in annex</w:t>
            </w:r>
          </w:p>
        </w:tc>
        <w:tc>
          <w:tcPr>
            <w:tcW w:w="477" w:type="pct"/>
          </w:tcPr>
          <w:p w14:paraId="45604B89" w14:textId="571941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Anritsu Corporation</w:t>
            </w:r>
          </w:p>
        </w:tc>
        <w:tc>
          <w:tcPr>
            <w:tcW w:w="459" w:type="pct"/>
          </w:tcPr>
          <w:p w14:paraId="1A3E9D17" w14:textId="7EEDFB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F1D386B" w14:textId="0AD958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2676</w:t>
            </w:r>
          </w:p>
        </w:tc>
        <w:tc>
          <w:tcPr>
            <w:tcW w:w="294" w:type="pct"/>
          </w:tcPr>
          <w:p w14:paraId="4F0A627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C718544" w14:textId="4F2C8F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A126776" w14:textId="7B81CF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F17C09A" w14:textId="3E04C4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D44D0A0" w14:textId="57F9A9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EE8E720" w14:textId="77777777" w:rsidTr="00771314">
        <w:tc>
          <w:tcPr>
            <w:tcW w:w="587" w:type="pct"/>
          </w:tcPr>
          <w:p w14:paraId="75A198A7" w14:textId="77F797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R4-2218353</w:t>
            </w:r>
          </w:p>
        </w:tc>
        <w:tc>
          <w:tcPr>
            <w:tcW w:w="847" w:type="pct"/>
          </w:tcPr>
          <w:p w14:paraId="536A29F7" w14:textId="708D6A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on Scell activation and deactivation and Control Channel RMC for RLM FR2 (Rel-15)</w:t>
            </w:r>
          </w:p>
        </w:tc>
        <w:tc>
          <w:tcPr>
            <w:tcW w:w="477" w:type="pct"/>
          </w:tcPr>
          <w:p w14:paraId="2AD8C6C4" w14:textId="7C2A12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594E2578" w14:textId="750DA4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6004563" w14:textId="275ADB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2677</w:t>
            </w:r>
          </w:p>
        </w:tc>
        <w:tc>
          <w:tcPr>
            <w:tcW w:w="294" w:type="pct"/>
          </w:tcPr>
          <w:p w14:paraId="7372A3C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003028F" w14:textId="63AEAB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5E85F101" w14:textId="3EEB97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37B9106" w14:textId="6F21E1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6776EF7" w14:textId="01C1A2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26503D3" w14:textId="77777777" w:rsidTr="00771314">
        <w:tc>
          <w:tcPr>
            <w:tcW w:w="587" w:type="pct"/>
          </w:tcPr>
          <w:p w14:paraId="3484C217" w14:textId="78506D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R4-2220375</w:t>
            </w:r>
          </w:p>
        </w:tc>
        <w:tc>
          <w:tcPr>
            <w:tcW w:w="847" w:type="pct"/>
          </w:tcPr>
          <w:p w14:paraId="6416C059" w14:textId="407921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on Scell activation and deactivation and Control Channel RMC for RLM FR2 (Rel-15)</w:t>
            </w:r>
          </w:p>
        </w:tc>
        <w:tc>
          <w:tcPr>
            <w:tcW w:w="477" w:type="pct"/>
          </w:tcPr>
          <w:p w14:paraId="57DE07EC" w14:textId="020DE1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7BE2D0A8" w14:textId="69A254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76BBAC3" w14:textId="138B3D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2677</w:t>
            </w:r>
          </w:p>
        </w:tc>
        <w:tc>
          <w:tcPr>
            <w:tcW w:w="294" w:type="pct"/>
          </w:tcPr>
          <w:p w14:paraId="0AE89CE4" w14:textId="5FD236F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8D78656" w14:textId="1E933A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1F494ADD" w14:textId="1141F1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9C9CDE9" w14:textId="29DD91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DED4461" w14:textId="3413B6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4791BAC" w14:textId="77777777" w:rsidTr="00771314">
        <w:tc>
          <w:tcPr>
            <w:tcW w:w="587" w:type="pct"/>
          </w:tcPr>
          <w:p w14:paraId="03EDB71B" w14:textId="35274C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R4-2218354</w:t>
            </w:r>
          </w:p>
        </w:tc>
        <w:tc>
          <w:tcPr>
            <w:tcW w:w="847" w:type="pct"/>
          </w:tcPr>
          <w:p w14:paraId="519644A0" w14:textId="3FAB11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on Scell activation and deactivation and Control Channel RMC for RLM FR2 (Rel-16)</w:t>
            </w:r>
          </w:p>
        </w:tc>
        <w:tc>
          <w:tcPr>
            <w:tcW w:w="477" w:type="pct"/>
          </w:tcPr>
          <w:p w14:paraId="0CD38259" w14:textId="20BB7A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293C4A1A" w14:textId="536A41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8F3A303" w14:textId="2E688C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2678</w:t>
            </w:r>
          </w:p>
        </w:tc>
        <w:tc>
          <w:tcPr>
            <w:tcW w:w="294" w:type="pct"/>
          </w:tcPr>
          <w:p w14:paraId="05C15C3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5FB97AC" w14:textId="7BE32E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FF69EB0" w14:textId="55798F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332B3C9" w14:textId="337E26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B27E496" w14:textId="098961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9491218" w14:textId="77777777" w:rsidTr="00771314">
        <w:tc>
          <w:tcPr>
            <w:tcW w:w="587" w:type="pct"/>
          </w:tcPr>
          <w:p w14:paraId="3651605C" w14:textId="4347EC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R4-2218355</w:t>
            </w:r>
          </w:p>
        </w:tc>
        <w:tc>
          <w:tcPr>
            <w:tcW w:w="847" w:type="pct"/>
          </w:tcPr>
          <w:p w14:paraId="6AEA6ECE" w14:textId="393588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on Scell activation and deactivation and Control Channel RMC for RLM FR2 (Rel-17)</w:t>
            </w:r>
          </w:p>
        </w:tc>
        <w:tc>
          <w:tcPr>
            <w:tcW w:w="477" w:type="pct"/>
          </w:tcPr>
          <w:p w14:paraId="3EA9B651" w14:textId="55B702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0FC42768" w14:textId="68E0A5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3287C6C" w14:textId="0D3D1B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2679</w:t>
            </w:r>
          </w:p>
        </w:tc>
        <w:tc>
          <w:tcPr>
            <w:tcW w:w="294" w:type="pct"/>
          </w:tcPr>
          <w:p w14:paraId="733A2B8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9A5A4DB" w14:textId="7C6407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2B216F1" w14:textId="247000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526C391" w14:textId="77BFBE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B294501" w14:textId="11EDE1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843A657" w14:textId="77777777" w:rsidTr="00771314">
        <w:tc>
          <w:tcPr>
            <w:tcW w:w="587" w:type="pct"/>
          </w:tcPr>
          <w:p w14:paraId="608D3BE0" w14:textId="765121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R4-2218356</w:t>
            </w:r>
          </w:p>
        </w:tc>
        <w:tc>
          <w:tcPr>
            <w:tcW w:w="847" w:type="pct"/>
          </w:tcPr>
          <w:p w14:paraId="253EDE1D" w14:textId="2189EF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to L1-RSRP test scenarios (Rel-15)</w:t>
            </w:r>
          </w:p>
        </w:tc>
        <w:tc>
          <w:tcPr>
            <w:tcW w:w="477" w:type="pct"/>
          </w:tcPr>
          <w:p w14:paraId="77DBBAED" w14:textId="43A716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439EFF5F" w14:textId="7C0FA8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5B7C14B" w14:textId="7FB920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2680</w:t>
            </w:r>
          </w:p>
        </w:tc>
        <w:tc>
          <w:tcPr>
            <w:tcW w:w="294" w:type="pct"/>
          </w:tcPr>
          <w:p w14:paraId="357F35A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3A5EF2" w14:textId="7C2224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16595FDB" w14:textId="44DA53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DBF046F" w14:textId="06BEC9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41A1927" w14:textId="6047CB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7969A78" w14:textId="77777777" w:rsidTr="00771314">
        <w:tc>
          <w:tcPr>
            <w:tcW w:w="587" w:type="pct"/>
          </w:tcPr>
          <w:p w14:paraId="01DBAE5C" w14:textId="57B0B9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R4-2220373</w:t>
            </w:r>
          </w:p>
        </w:tc>
        <w:tc>
          <w:tcPr>
            <w:tcW w:w="847" w:type="pct"/>
          </w:tcPr>
          <w:p w14:paraId="63BCB55E" w14:textId="31B7D7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to L1-RSRP test scenarios (Rel-15)</w:t>
            </w:r>
          </w:p>
        </w:tc>
        <w:tc>
          <w:tcPr>
            <w:tcW w:w="477" w:type="pct"/>
          </w:tcPr>
          <w:p w14:paraId="5986CEF6" w14:textId="74DFAB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23BE8EDB" w14:textId="43B0B1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07B3914" w14:textId="6CA342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2680</w:t>
            </w:r>
          </w:p>
        </w:tc>
        <w:tc>
          <w:tcPr>
            <w:tcW w:w="294" w:type="pct"/>
          </w:tcPr>
          <w:p w14:paraId="7249A614" w14:textId="4E39ECB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E754A19" w14:textId="1F3B94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4A86C3C" w14:textId="4BBFD9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4D1AC2" w14:textId="19F553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508399B" w14:textId="739DE3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17198F3D" w14:textId="77777777" w:rsidTr="00771314">
        <w:tc>
          <w:tcPr>
            <w:tcW w:w="587" w:type="pct"/>
          </w:tcPr>
          <w:p w14:paraId="61DA9654" w14:textId="4A98D1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R4-2218357</w:t>
            </w:r>
          </w:p>
        </w:tc>
        <w:tc>
          <w:tcPr>
            <w:tcW w:w="847" w:type="pct"/>
          </w:tcPr>
          <w:p w14:paraId="19C5FB05" w14:textId="63ADF4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to L1-RSRP test scenarios (Rel-16)</w:t>
            </w:r>
          </w:p>
        </w:tc>
        <w:tc>
          <w:tcPr>
            <w:tcW w:w="477" w:type="pct"/>
          </w:tcPr>
          <w:p w14:paraId="5B3BB4DF" w14:textId="239775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1C96C8D9" w14:textId="048AAB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FA3EDA5" w14:textId="56E790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2681</w:t>
            </w:r>
          </w:p>
        </w:tc>
        <w:tc>
          <w:tcPr>
            <w:tcW w:w="294" w:type="pct"/>
          </w:tcPr>
          <w:p w14:paraId="2EE0B15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D009E70" w14:textId="0C8F90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BCB193D" w14:textId="7A9C10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993F806" w14:textId="5032EB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C9EE73B" w14:textId="4C8638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45AF80A" w14:textId="77777777" w:rsidTr="00771314">
        <w:tc>
          <w:tcPr>
            <w:tcW w:w="587" w:type="pct"/>
          </w:tcPr>
          <w:p w14:paraId="1524AA54" w14:textId="50EA65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R4-2218358</w:t>
            </w:r>
          </w:p>
        </w:tc>
        <w:tc>
          <w:tcPr>
            <w:tcW w:w="847" w:type="pct"/>
          </w:tcPr>
          <w:p w14:paraId="3AA70A15" w14:textId="4B3B81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Update to L1-RSRP test scenarios (Rel-17)</w:t>
            </w:r>
          </w:p>
        </w:tc>
        <w:tc>
          <w:tcPr>
            <w:tcW w:w="477" w:type="pct"/>
          </w:tcPr>
          <w:p w14:paraId="353A943E" w14:textId="44D8C9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459" w:type="pct"/>
          </w:tcPr>
          <w:p w14:paraId="2355F122" w14:textId="4BC5D8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3105A54" w14:textId="7FFECC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2682</w:t>
            </w:r>
          </w:p>
        </w:tc>
        <w:tc>
          <w:tcPr>
            <w:tcW w:w="294" w:type="pct"/>
          </w:tcPr>
          <w:p w14:paraId="15660C1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6EB1525" w14:textId="6CF48F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396DBCD" w14:textId="7D329D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D7AF328" w14:textId="19DBF1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0CF1B67" w14:textId="25DEC2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A2159D2" w14:textId="77777777" w:rsidTr="00771314">
        <w:tc>
          <w:tcPr>
            <w:tcW w:w="587" w:type="pct"/>
          </w:tcPr>
          <w:p w14:paraId="24A7D8D2" w14:textId="1C7FB5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R4-2218389</w:t>
            </w:r>
          </w:p>
        </w:tc>
        <w:tc>
          <w:tcPr>
            <w:tcW w:w="847" w:type="pct"/>
          </w:tcPr>
          <w:p w14:paraId="5635C269" w14:textId="6A6ED5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Tidentify_inter_without_index when deriveSSB-IndexFromCellInter is configured</w:t>
            </w:r>
          </w:p>
        </w:tc>
        <w:tc>
          <w:tcPr>
            <w:tcW w:w="477" w:type="pct"/>
          </w:tcPr>
          <w:p w14:paraId="677012FB" w14:textId="38FA35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5195030C" w14:textId="71DDAE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CA2B15C" w14:textId="608EEB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2683</w:t>
            </w:r>
          </w:p>
        </w:tc>
        <w:tc>
          <w:tcPr>
            <w:tcW w:w="294" w:type="pct"/>
          </w:tcPr>
          <w:p w14:paraId="687AF3A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FE16631" w14:textId="65FF24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51A4590" w14:textId="082028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BEB5E09" w14:textId="54C2E0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</w:t>
            </w:r>
          </w:p>
        </w:tc>
        <w:tc>
          <w:tcPr>
            <w:tcW w:w="408" w:type="pct"/>
          </w:tcPr>
          <w:p w14:paraId="7F834600" w14:textId="533BF8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5007927" w14:textId="77777777" w:rsidTr="00771314">
        <w:tc>
          <w:tcPr>
            <w:tcW w:w="587" w:type="pct"/>
          </w:tcPr>
          <w:p w14:paraId="2EA490F7" w14:textId="6E34A4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R4-2220724</w:t>
            </w:r>
          </w:p>
        </w:tc>
        <w:tc>
          <w:tcPr>
            <w:tcW w:w="847" w:type="pct"/>
          </w:tcPr>
          <w:p w14:paraId="7A5A2A6B" w14:textId="74932D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Tidentify_inter_without_index when deriveSSB-IndexFromCellInter is configured</w:t>
            </w:r>
          </w:p>
        </w:tc>
        <w:tc>
          <w:tcPr>
            <w:tcW w:w="477" w:type="pct"/>
          </w:tcPr>
          <w:p w14:paraId="701A5124" w14:textId="4D55AD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3CA7BF19" w14:textId="6AE7F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A5B0704" w14:textId="600E4D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2683</w:t>
            </w:r>
          </w:p>
        </w:tc>
        <w:tc>
          <w:tcPr>
            <w:tcW w:w="294" w:type="pct"/>
          </w:tcPr>
          <w:p w14:paraId="6128CB44" w14:textId="1FB39E6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50ACCFC" w14:textId="48CF99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A66E538" w14:textId="5F3AC8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87470FC" w14:textId="6D23B5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461F2CA4" w14:textId="0DEC37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CA3040C" w14:textId="77777777" w:rsidTr="00771314">
        <w:tc>
          <w:tcPr>
            <w:tcW w:w="587" w:type="pct"/>
          </w:tcPr>
          <w:p w14:paraId="2674CC14" w14:textId="44DF2D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R4-2218420</w:t>
            </w:r>
          </w:p>
        </w:tc>
        <w:tc>
          <w:tcPr>
            <w:tcW w:w="847" w:type="pct"/>
          </w:tcPr>
          <w:p w14:paraId="69C5D33C" w14:textId="40D147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RLM/BFD relaxation and deactivated PSCell requirement</w:t>
            </w:r>
          </w:p>
        </w:tc>
        <w:tc>
          <w:tcPr>
            <w:tcW w:w="477" w:type="pct"/>
          </w:tcPr>
          <w:p w14:paraId="654598EF" w14:textId="37B7E2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3A08F77E" w14:textId="246EF3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50B817B" w14:textId="4F8388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2684</w:t>
            </w:r>
          </w:p>
        </w:tc>
        <w:tc>
          <w:tcPr>
            <w:tcW w:w="294" w:type="pct"/>
          </w:tcPr>
          <w:p w14:paraId="257303F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86B914A" w14:textId="04195E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1B1A211" w14:textId="5C3871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6A34C60" w14:textId="7C5609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NR_UE_pow_sav_enh-Core</w:t>
            </w:r>
          </w:p>
        </w:tc>
        <w:tc>
          <w:tcPr>
            <w:tcW w:w="408" w:type="pct"/>
          </w:tcPr>
          <w:p w14:paraId="71B5F5C9" w14:textId="0BB228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29CDA72D" w14:textId="77777777" w:rsidTr="00771314">
        <w:tc>
          <w:tcPr>
            <w:tcW w:w="587" w:type="pct"/>
          </w:tcPr>
          <w:p w14:paraId="5B87F722" w14:textId="519341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R4-2218422</w:t>
            </w:r>
          </w:p>
        </w:tc>
        <w:tc>
          <w:tcPr>
            <w:tcW w:w="847" w:type="pct"/>
          </w:tcPr>
          <w:p w14:paraId="0A20CCF7" w14:textId="19461C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Modification on TS38.133 for Rel-16</w:t>
            </w:r>
          </w:p>
        </w:tc>
        <w:tc>
          <w:tcPr>
            <w:tcW w:w="477" w:type="pct"/>
          </w:tcPr>
          <w:p w14:paraId="2763CBA4" w14:textId="31D1A3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3A8816FD" w14:textId="528C27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1E6BB89" w14:textId="65C3F6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2685</w:t>
            </w:r>
          </w:p>
        </w:tc>
        <w:tc>
          <w:tcPr>
            <w:tcW w:w="294" w:type="pct"/>
          </w:tcPr>
          <w:p w14:paraId="5BB51F2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E7917B3" w14:textId="29DEA8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68F0386" w14:textId="5DF314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786E8D3" w14:textId="5167A4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</w:t>
            </w:r>
          </w:p>
        </w:tc>
        <w:tc>
          <w:tcPr>
            <w:tcW w:w="408" w:type="pct"/>
          </w:tcPr>
          <w:p w14:paraId="5D9EA285" w14:textId="100CC6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81AB797" w14:textId="77777777" w:rsidTr="00771314">
        <w:tc>
          <w:tcPr>
            <w:tcW w:w="587" w:type="pct"/>
          </w:tcPr>
          <w:p w14:paraId="5193523C" w14:textId="34021D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R4-2220726</w:t>
            </w:r>
          </w:p>
        </w:tc>
        <w:tc>
          <w:tcPr>
            <w:tcW w:w="847" w:type="pct"/>
          </w:tcPr>
          <w:p w14:paraId="1BC6AD8D" w14:textId="5031DA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Modification on TS38.133 for Rel-16</w:t>
            </w:r>
          </w:p>
        </w:tc>
        <w:tc>
          <w:tcPr>
            <w:tcW w:w="477" w:type="pct"/>
          </w:tcPr>
          <w:p w14:paraId="2FFCC753" w14:textId="23A443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0F779179" w14:textId="6FB747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9148C05" w14:textId="653FDC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2685</w:t>
            </w:r>
          </w:p>
        </w:tc>
        <w:tc>
          <w:tcPr>
            <w:tcW w:w="294" w:type="pct"/>
          </w:tcPr>
          <w:p w14:paraId="244C9D72" w14:textId="5DF598D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A40DB2F" w14:textId="31F5BE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5255977" w14:textId="3B9871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4E5F755" w14:textId="624679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</w:t>
            </w:r>
          </w:p>
        </w:tc>
        <w:tc>
          <w:tcPr>
            <w:tcW w:w="408" w:type="pct"/>
          </w:tcPr>
          <w:p w14:paraId="154E4E33" w14:textId="44BDE8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78E0D85" w14:textId="77777777" w:rsidTr="00771314">
        <w:tc>
          <w:tcPr>
            <w:tcW w:w="587" w:type="pct"/>
          </w:tcPr>
          <w:p w14:paraId="050769F2" w14:textId="3FA967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R4-2218423</w:t>
            </w:r>
          </w:p>
        </w:tc>
        <w:tc>
          <w:tcPr>
            <w:tcW w:w="847" w:type="pct"/>
          </w:tcPr>
          <w:p w14:paraId="08780A69" w14:textId="6103F8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Modification on TS38.133 for Rel-16</w:t>
            </w:r>
          </w:p>
        </w:tc>
        <w:tc>
          <w:tcPr>
            <w:tcW w:w="477" w:type="pct"/>
          </w:tcPr>
          <w:p w14:paraId="0034190B" w14:textId="706C18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69B165A1" w14:textId="7DE66D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594B8E4" w14:textId="0BF255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2686</w:t>
            </w:r>
          </w:p>
        </w:tc>
        <w:tc>
          <w:tcPr>
            <w:tcW w:w="294" w:type="pct"/>
          </w:tcPr>
          <w:p w14:paraId="4585DE2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BA8DB35" w14:textId="6AB6B3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7EE53F3" w14:textId="7E117A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D1766FE" w14:textId="7FA334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</w:t>
            </w:r>
          </w:p>
        </w:tc>
        <w:tc>
          <w:tcPr>
            <w:tcW w:w="408" w:type="pct"/>
          </w:tcPr>
          <w:p w14:paraId="35D716AF" w14:textId="332964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60AC564" w14:textId="77777777" w:rsidTr="00771314">
        <w:tc>
          <w:tcPr>
            <w:tcW w:w="587" w:type="pct"/>
          </w:tcPr>
          <w:p w14:paraId="3CA387FC" w14:textId="46437C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R4-2218425</w:t>
            </w:r>
          </w:p>
        </w:tc>
        <w:tc>
          <w:tcPr>
            <w:tcW w:w="847" w:type="pct"/>
          </w:tcPr>
          <w:p w14:paraId="68A4B1E6" w14:textId="260169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Completing PUCCH SCell activation requirement</w:t>
            </w:r>
          </w:p>
        </w:tc>
        <w:tc>
          <w:tcPr>
            <w:tcW w:w="477" w:type="pct"/>
          </w:tcPr>
          <w:p w14:paraId="1149BF37" w14:textId="1F4A87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553961B8" w14:textId="094CE0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566A74A" w14:textId="654A3C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2687</w:t>
            </w:r>
          </w:p>
        </w:tc>
        <w:tc>
          <w:tcPr>
            <w:tcW w:w="294" w:type="pct"/>
          </w:tcPr>
          <w:p w14:paraId="1E2C746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A79BDC7" w14:textId="6BFF7C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B723D88" w14:textId="4358F6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8AF53C4" w14:textId="4702B8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492D3303" w14:textId="4E6BEB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52AAED8B" w14:textId="77777777" w:rsidTr="00771314">
        <w:tc>
          <w:tcPr>
            <w:tcW w:w="587" w:type="pct"/>
          </w:tcPr>
          <w:p w14:paraId="5A985D04" w14:textId="0267C7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R4-2218427</w:t>
            </w:r>
          </w:p>
        </w:tc>
        <w:tc>
          <w:tcPr>
            <w:tcW w:w="847" w:type="pct"/>
          </w:tcPr>
          <w:p w14:paraId="22355266" w14:textId="625CBF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Introducing clarification for UE acquiring system information during handover</w:t>
            </w:r>
          </w:p>
        </w:tc>
        <w:tc>
          <w:tcPr>
            <w:tcW w:w="477" w:type="pct"/>
          </w:tcPr>
          <w:p w14:paraId="72A6D4C4" w14:textId="1B3161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053D4883" w14:textId="506A07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B136CE2" w14:textId="0EB5CC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2688</w:t>
            </w:r>
          </w:p>
        </w:tc>
        <w:tc>
          <w:tcPr>
            <w:tcW w:w="294" w:type="pct"/>
          </w:tcPr>
          <w:p w14:paraId="5344E2C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4BCF3D7" w14:textId="6F8429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FE34923" w14:textId="3C470E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D7988E0" w14:textId="0CF8B1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7A84C5F3" w14:textId="3BC779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2FB9D86A" w14:textId="77777777" w:rsidTr="00771314">
        <w:tc>
          <w:tcPr>
            <w:tcW w:w="587" w:type="pct"/>
          </w:tcPr>
          <w:p w14:paraId="513E395F" w14:textId="07B032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R4-2218452</w:t>
            </w:r>
          </w:p>
        </w:tc>
        <w:tc>
          <w:tcPr>
            <w:tcW w:w="847" w:type="pct"/>
          </w:tcPr>
          <w:p w14:paraId="5B2BC415" w14:textId="0D9A1E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applicability of timing error margins in R17 positioning accuracy requirements</w:t>
            </w:r>
          </w:p>
        </w:tc>
        <w:tc>
          <w:tcPr>
            <w:tcW w:w="477" w:type="pct"/>
          </w:tcPr>
          <w:p w14:paraId="390E39EA" w14:textId="6C96E0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71D08924" w14:textId="73425D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82A20B0" w14:textId="53FD9B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2689</w:t>
            </w:r>
          </w:p>
        </w:tc>
        <w:tc>
          <w:tcPr>
            <w:tcW w:w="294" w:type="pct"/>
          </w:tcPr>
          <w:p w14:paraId="3334EE7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0ACD546" w14:textId="433CDB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17E9EF1" w14:textId="10CA26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1A46C74" w14:textId="363728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1BE15D02" w14:textId="7D241D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4C334850" w14:textId="77777777" w:rsidTr="00771314">
        <w:tc>
          <w:tcPr>
            <w:tcW w:w="587" w:type="pct"/>
          </w:tcPr>
          <w:p w14:paraId="1FF07568" w14:textId="666A13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R4-2218453</w:t>
            </w:r>
          </w:p>
        </w:tc>
        <w:tc>
          <w:tcPr>
            <w:tcW w:w="847" w:type="pct"/>
          </w:tcPr>
          <w:p w14:paraId="66D4EAD9" w14:textId="0E7292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positioning measurement accuracy requirements in R16</w:t>
            </w:r>
          </w:p>
        </w:tc>
        <w:tc>
          <w:tcPr>
            <w:tcW w:w="477" w:type="pct"/>
          </w:tcPr>
          <w:p w14:paraId="11427F65" w14:textId="5C67BD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3F1E0322" w14:textId="12DDE5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D6B0717" w14:textId="65B12E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2690</w:t>
            </w:r>
          </w:p>
        </w:tc>
        <w:tc>
          <w:tcPr>
            <w:tcW w:w="294" w:type="pct"/>
          </w:tcPr>
          <w:p w14:paraId="0DFBF21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5835C90" w14:textId="5957AB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B82AB9E" w14:textId="1357C6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EFECC28" w14:textId="29731A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</w:t>
            </w:r>
          </w:p>
        </w:tc>
        <w:tc>
          <w:tcPr>
            <w:tcW w:w="408" w:type="pct"/>
          </w:tcPr>
          <w:p w14:paraId="5FEAC277" w14:textId="3FCA24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EE25A3A" w14:textId="77777777" w:rsidTr="00771314">
        <w:tc>
          <w:tcPr>
            <w:tcW w:w="587" w:type="pct"/>
          </w:tcPr>
          <w:p w14:paraId="7BD2BCB2" w14:textId="4CAC53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R4-2218454</w:t>
            </w:r>
          </w:p>
        </w:tc>
        <w:tc>
          <w:tcPr>
            <w:tcW w:w="847" w:type="pct"/>
          </w:tcPr>
          <w:p w14:paraId="5E9DDFEA" w14:textId="0A1361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positioning measurement accuracy requirements in R16</w:t>
            </w:r>
          </w:p>
        </w:tc>
        <w:tc>
          <w:tcPr>
            <w:tcW w:w="477" w:type="pct"/>
          </w:tcPr>
          <w:p w14:paraId="69A3F989" w14:textId="248003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52A8DB54" w14:textId="5E111B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2F30833" w14:textId="515FD8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2691</w:t>
            </w:r>
          </w:p>
        </w:tc>
        <w:tc>
          <w:tcPr>
            <w:tcW w:w="294" w:type="pct"/>
          </w:tcPr>
          <w:p w14:paraId="308E487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D7F096B" w14:textId="64F9BF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D99484D" w14:textId="5C39BC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C77AA89" w14:textId="2E0F2C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</w:t>
            </w:r>
          </w:p>
        </w:tc>
        <w:tc>
          <w:tcPr>
            <w:tcW w:w="408" w:type="pct"/>
          </w:tcPr>
          <w:p w14:paraId="05D6074A" w14:textId="17233A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25181D" w14:textId="77777777" w:rsidTr="00771314">
        <w:tc>
          <w:tcPr>
            <w:tcW w:w="587" w:type="pct"/>
          </w:tcPr>
          <w:p w14:paraId="3C74DB19" w14:textId="1A1AE5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R4-2218500</w:t>
            </w:r>
          </w:p>
        </w:tc>
        <w:tc>
          <w:tcPr>
            <w:tcW w:w="847" w:type="pct"/>
          </w:tcPr>
          <w:p w14:paraId="6A061A35" w14:textId="14F1BE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Introduction of NR band n105</w:t>
            </w:r>
          </w:p>
        </w:tc>
        <w:tc>
          <w:tcPr>
            <w:tcW w:w="477" w:type="pct"/>
          </w:tcPr>
          <w:p w14:paraId="07285214" w14:textId="191EA0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30E16F2E" w14:textId="470C03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3730E1A" w14:textId="32E7CC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2692</w:t>
            </w:r>
          </w:p>
        </w:tc>
        <w:tc>
          <w:tcPr>
            <w:tcW w:w="294" w:type="pct"/>
          </w:tcPr>
          <w:p w14:paraId="7FF0E5D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7AE669C" w14:textId="01ADC1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8A3521A" w14:textId="01E4E2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C918AB6" w14:textId="44CC7F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468324BC" w14:textId="745365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AAC6F20" w14:textId="77777777" w:rsidTr="00771314">
        <w:tc>
          <w:tcPr>
            <w:tcW w:w="587" w:type="pct"/>
          </w:tcPr>
          <w:p w14:paraId="6D08EFF3" w14:textId="243013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R4-2220492</w:t>
            </w:r>
          </w:p>
        </w:tc>
        <w:tc>
          <w:tcPr>
            <w:tcW w:w="847" w:type="pct"/>
          </w:tcPr>
          <w:p w14:paraId="0AEA2E93" w14:textId="635830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Introduction of NR band n105</w:t>
            </w:r>
          </w:p>
        </w:tc>
        <w:tc>
          <w:tcPr>
            <w:tcW w:w="477" w:type="pct"/>
          </w:tcPr>
          <w:p w14:paraId="55096317" w14:textId="495C54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42B5134" w14:textId="762245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CD72EA6" w14:textId="1BE0B0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2692</w:t>
            </w:r>
          </w:p>
        </w:tc>
        <w:tc>
          <w:tcPr>
            <w:tcW w:w="294" w:type="pct"/>
          </w:tcPr>
          <w:p w14:paraId="162592B0" w14:textId="15ED271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A79317F" w14:textId="460232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66C9A85" w14:textId="5D55E7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F70C1CD" w14:textId="43A4B9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NR_600MHz_APT-Core</w:t>
            </w:r>
          </w:p>
        </w:tc>
        <w:tc>
          <w:tcPr>
            <w:tcW w:w="408" w:type="pct"/>
          </w:tcPr>
          <w:p w14:paraId="43C79503" w14:textId="217C8A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C21ABCE" w14:textId="77777777" w:rsidTr="00771314">
        <w:tc>
          <w:tcPr>
            <w:tcW w:w="587" w:type="pct"/>
          </w:tcPr>
          <w:p w14:paraId="48E7A197" w14:textId="22C8D7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R4-2218533</w:t>
            </w:r>
          </w:p>
        </w:tc>
        <w:tc>
          <w:tcPr>
            <w:tcW w:w="847" w:type="pct"/>
          </w:tcPr>
          <w:p w14:paraId="792F06D4" w14:textId="0DF87A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R15 Cat-F CR testcase correction from R15 TS 38.133</w:t>
            </w:r>
          </w:p>
        </w:tc>
        <w:tc>
          <w:tcPr>
            <w:tcW w:w="477" w:type="pct"/>
          </w:tcPr>
          <w:p w14:paraId="1C25DF37" w14:textId="10738B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3F0FF8B" w14:textId="3BB208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F886B08" w14:textId="380EC9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2693</w:t>
            </w:r>
          </w:p>
        </w:tc>
        <w:tc>
          <w:tcPr>
            <w:tcW w:w="294" w:type="pct"/>
          </w:tcPr>
          <w:p w14:paraId="2F7F15B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97087B6" w14:textId="2A455D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2D132B7B" w14:textId="4225E7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377E9C5" w14:textId="4329E0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A500D79" w14:textId="38A8E3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5F9047C" w14:textId="77777777" w:rsidTr="00771314">
        <w:tc>
          <w:tcPr>
            <w:tcW w:w="587" w:type="pct"/>
          </w:tcPr>
          <w:p w14:paraId="70364325" w14:textId="1D2E03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R4-2220376</w:t>
            </w:r>
          </w:p>
        </w:tc>
        <w:tc>
          <w:tcPr>
            <w:tcW w:w="847" w:type="pct"/>
          </w:tcPr>
          <w:p w14:paraId="6CBADDFF" w14:textId="094578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R15 Cat-F CR testcase correction from R15 TS 38.133</w:t>
            </w:r>
          </w:p>
        </w:tc>
        <w:tc>
          <w:tcPr>
            <w:tcW w:w="477" w:type="pct"/>
          </w:tcPr>
          <w:p w14:paraId="57E36DB5" w14:textId="4919CC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AF48C26" w14:textId="7DCCFA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2B16E04" w14:textId="3BA0FD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2693</w:t>
            </w:r>
          </w:p>
        </w:tc>
        <w:tc>
          <w:tcPr>
            <w:tcW w:w="294" w:type="pct"/>
          </w:tcPr>
          <w:p w14:paraId="0BD64BA0" w14:textId="2A1D22A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71FE722" w14:textId="3AC643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5DF2CB0E" w14:textId="631169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664D1C5" w14:textId="2E0AE1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4D04BCF" w14:textId="727F63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F06488D" w14:textId="77777777" w:rsidTr="00771314">
        <w:tc>
          <w:tcPr>
            <w:tcW w:w="587" w:type="pct"/>
          </w:tcPr>
          <w:p w14:paraId="21CD7C4F" w14:textId="0F1A40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R4-2218534</w:t>
            </w:r>
          </w:p>
        </w:tc>
        <w:tc>
          <w:tcPr>
            <w:tcW w:w="847" w:type="pct"/>
          </w:tcPr>
          <w:p w14:paraId="632698B8" w14:textId="7D20FC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R16 Cat-A CR testcase correction from R15 TS 38.133</w:t>
            </w:r>
          </w:p>
        </w:tc>
        <w:tc>
          <w:tcPr>
            <w:tcW w:w="477" w:type="pct"/>
          </w:tcPr>
          <w:p w14:paraId="5ABDC99F" w14:textId="757235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3DECBF7D" w14:textId="39869A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E7AF960" w14:textId="7BD158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2694</w:t>
            </w:r>
          </w:p>
        </w:tc>
        <w:tc>
          <w:tcPr>
            <w:tcW w:w="294" w:type="pct"/>
          </w:tcPr>
          <w:p w14:paraId="0EBD9EF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B88EB7C" w14:textId="294162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EBEC7E4" w14:textId="4C5CEB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807597C" w14:textId="23BB55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D00B400" w14:textId="64BA54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F91C82E" w14:textId="77777777" w:rsidTr="00771314">
        <w:tc>
          <w:tcPr>
            <w:tcW w:w="587" w:type="pct"/>
          </w:tcPr>
          <w:p w14:paraId="12235EE3" w14:textId="46B96F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R4-2218535</w:t>
            </w:r>
          </w:p>
        </w:tc>
        <w:tc>
          <w:tcPr>
            <w:tcW w:w="847" w:type="pct"/>
          </w:tcPr>
          <w:p w14:paraId="71FBDEB0" w14:textId="52FEB1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Cat-A CR testcase correction from R15 TS 38.133</w:t>
            </w:r>
          </w:p>
        </w:tc>
        <w:tc>
          <w:tcPr>
            <w:tcW w:w="477" w:type="pct"/>
          </w:tcPr>
          <w:p w14:paraId="669AF6ED" w14:textId="0FE081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61FFDF00" w14:textId="32C606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01AFB56" w14:textId="7206B6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2695</w:t>
            </w:r>
          </w:p>
        </w:tc>
        <w:tc>
          <w:tcPr>
            <w:tcW w:w="294" w:type="pct"/>
          </w:tcPr>
          <w:p w14:paraId="1628E12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952062F" w14:textId="06822B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AC40654" w14:textId="4ACB71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D338267" w14:textId="79DB22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6C1EAAF7" w14:textId="66CBD5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38C0B37" w14:textId="77777777" w:rsidTr="00771314">
        <w:tc>
          <w:tcPr>
            <w:tcW w:w="587" w:type="pct"/>
          </w:tcPr>
          <w:p w14:paraId="0E1EE152" w14:textId="3E9719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R4-2218536</w:t>
            </w:r>
          </w:p>
        </w:tc>
        <w:tc>
          <w:tcPr>
            <w:tcW w:w="847" w:type="pct"/>
          </w:tcPr>
          <w:p w14:paraId="51B6BD69" w14:textId="45CC02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R16 Cat-F CR testcase correction from R16 TS 38.133</w:t>
            </w:r>
          </w:p>
        </w:tc>
        <w:tc>
          <w:tcPr>
            <w:tcW w:w="477" w:type="pct"/>
          </w:tcPr>
          <w:p w14:paraId="6A8D4EF1" w14:textId="3E89E1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A1A5FAC" w14:textId="4A8FE6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0D52771" w14:textId="0D7FC3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2696</w:t>
            </w:r>
          </w:p>
        </w:tc>
        <w:tc>
          <w:tcPr>
            <w:tcW w:w="294" w:type="pct"/>
          </w:tcPr>
          <w:p w14:paraId="3C5711B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34F501A" w14:textId="79814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4C0DF3E" w14:textId="6FA069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64139A5" w14:textId="77F239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7F4D4CE6" w14:textId="2293E1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DA3C793" w14:textId="77777777" w:rsidTr="00771314">
        <w:tc>
          <w:tcPr>
            <w:tcW w:w="587" w:type="pct"/>
          </w:tcPr>
          <w:p w14:paraId="59C52AE4" w14:textId="1F2C2E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R4-2220380</w:t>
            </w:r>
          </w:p>
        </w:tc>
        <w:tc>
          <w:tcPr>
            <w:tcW w:w="847" w:type="pct"/>
          </w:tcPr>
          <w:p w14:paraId="7C0B5799" w14:textId="7CF4D4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R16 Cat-F CR testcase correction from R16 TS 38.133</w:t>
            </w:r>
          </w:p>
        </w:tc>
        <w:tc>
          <w:tcPr>
            <w:tcW w:w="477" w:type="pct"/>
          </w:tcPr>
          <w:p w14:paraId="5A2C8290" w14:textId="5795D0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899C36C" w14:textId="2974AE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DEB02C4" w14:textId="7C4A1E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2696</w:t>
            </w:r>
          </w:p>
        </w:tc>
        <w:tc>
          <w:tcPr>
            <w:tcW w:w="294" w:type="pct"/>
          </w:tcPr>
          <w:p w14:paraId="7BD5EED8" w14:textId="428BA7D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938C5E9" w14:textId="02B38E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720D55C8" w14:textId="3D7237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A0C735" w14:textId="61D0EA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706DEF3" w14:textId="26D2AA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BB725B1" w14:textId="77777777" w:rsidTr="00771314">
        <w:tc>
          <w:tcPr>
            <w:tcW w:w="587" w:type="pct"/>
          </w:tcPr>
          <w:p w14:paraId="3169FD43" w14:textId="3C2DE9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R4-2218537</w:t>
            </w:r>
          </w:p>
        </w:tc>
        <w:tc>
          <w:tcPr>
            <w:tcW w:w="847" w:type="pct"/>
          </w:tcPr>
          <w:p w14:paraId="4A25AE88" w14:textId="485ABA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R17 Cat-A CR testcase correction from R16 TS 38.133</w:t>
            </w:r>
          </w:p>
        </w:tc>
        <w:tc>
          <w:tcPr>
            <w:tcW w:w="477" w:type="pct"/>
          </w:tcPr>
          <w:p w14:paraId="22A58447" w14:textId="5BA566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2D06EB6" w14:textId="7365BC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1340A91" w14:textId="20FCBE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2697</w:t>
            </w:r>
          </w:p>
        </w:tc>
        <w:tc>
          <w:tcPr>
            <w:tcW w:w="294" w:type="pct"/>
          </w:tcPr>
          <w:p w14:paraId="54863D5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CEBCBDB" w14:textId="1B1602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CF87291" w14:textId="367369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24FEEA2" w14:textId="049586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6F827B0A" w14:textId="775704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00D975F" w14:textId="77777777" w:rsidTr="00771314">
        <w:tc>
          <w:tcPr>
            <w:tcW w:w="587" w:type="pct"/>
          </w:tcPr>
          <w:p w14:paraId="4ACDDE33" w14:textId="4474DA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R4-2218574</w:t>
            </w:r>
          </w:p>
        </w:tc>
        <w:tc>
          <w:tcPr>
            <w:tcW w:w="847" w:type="pct"/>
          </w:tcPr>
          <w:p w14:paraId="56D226B0" w14:textId="51DDE3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requirements with relaxed measurement criterion for satellite access</w:t>
            </w:r>
          </w:p>
        </w:tc>
        <w:tc>
          <w:tcPr>
            <w:tcW w:w="477" w:type="pct"/>
          </w:tcPr>
          <w:p w14:paraId="572317CF" w14:textId="4870DA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78555349" w14:textId="2C7CD3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C6917B8" w14:textId="4BC2EB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2698</w:t>
            </w:r>
          </w:p>
        </w:tc>
        <w:tc>
          <w:tcPr>
            <w:tcW w:w="294" w:type="pct"/>
          </w:tcPr>
          <w:p w14:paraId="66BFE5F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AE5A212" w14:textId="0FCE35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68783FB" w14:textId="74E449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7DED5FB" w14:textId="74F7AC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AC3AE96" w14:textId="5CA952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537265A0" w14:textId="77777777" w:rsidTr="00771314">
        <w:tc>
          <w:tcPr>
            <w:tcW w:w="587" w:type="pct"/>
          </w:tcPr>
          <w:p w14:paraId="4360B2BF" w14:textId="66B17D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R4-2220456</w:t>
            </w:r>
          </w:p>
        </w:tc>
        <w:tc>
          <w:tcPr>
            <w:tcW w:w="847" w:type="pct"/>
          </w:tcPr>
          <w:p w14:paraId="6FB631D6" w14:textId="422D16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requirements with relaxed measurement criterion for satellite access</w:t>
            </w:r>
          </w:p>
        </w:tc>
        <w:tc>
          <w:tcPr>
            <w:tcW w:w="477" w:type="pct"/>
          </w:tcPr>
          <w:p w14:paraId="3BA2C086" w14:textId="56B4C4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Xiaomi</w:t>
            </w:r>
          </w:p>
        </w:tc>
        <w:tc>
          <w:tcPr>
            <w:tcW w:w="459" w:type="pct"/>
          </w:tcPr>
          <w:p w14:paraId="6DC0B02A" w14:textId="6FE418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4333325" w14:textId="1C8ECB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2698</w:t>
            </w:r>
          </w:p>
        </w:tc>
        <w:tc>
          <w:tcPr>
            <w:tcW w:w="294" w:type="pct"/>
          </w:tcPr>
          <w:p w14:paraId="0B3DDDE6" w14:textId="2D15D4E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F7670A8" w14:textId="399605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DCCCE65" w14:textId="4B4E86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516F214" w14:textId="1E7B23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2C51A6A2" w14:textId="75187A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63E281F5" w14:textId="77777777" w:rsidTr="00771314">
        <w:tc>
          <w:tcPr>
            <w:tcW w:w="587" w:type="pct"/>
          </w:tcPr>
          <w:p w14:paraId="2ABB0081" w14:textId="03A089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R4-2218592</w:t>
            </w:r>
          </w:p>
        </w:tc>
        <w:tc>
          <w:tcPr>
            <w:tcW w:w="847" w:type="pct"/>
          </w:tcPr>
          <w:p w14:paraId="630F28EE" w14:textId="40BBF9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QCL-ed assumption for inter-frequency RSSI measurement in FR2-2</w:t>
            </w:r>
          </w:p>
        </w:tc>
        <w:tc>
          <w:tcPr>
            <w:tcW w:w="477" w:type="pct"/>
          </w:tcPr>
          <w:p w14:paraId="57A22B05" w14:textId="06703D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LG Electronics Inc.</w:t>
            </w:r>
          </w:p>
        </w:tc>
        <w:tc>
          <w:tcPr>
            <w:tcW w:w="459" w:type="pct"/>
          </w:tcPr>
          <w:p w14:paraId="035942A0" w14:textId="1AF67A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25DA582" w14:textId="7CD2F5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2699</w:t>
            </w:r>
          </w:p>
        </w:tc>
        <w:tc>
          <w:tcPr>
            <w:tcW w:w="294" w:type="pct"/>
          </w:tcPr>
          <w:p w14:paraId="2DA3143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44C41D9" w14:textId="4429AA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C870BEE" w14:textId="0D8B3A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3E18B18" w14:textId="315B44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3EA1E532" w14:textId="157027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8567EAA" w14:textId="77777777" w:rsidTr="00771314">
        <w:tc>
          <w:tcPr>
            <w:tcW w:w="587" w:type="pct"/>
          </w:tcPr>
          <w:p w14:paraId="2F94DD8A" w14:textId="1945FE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R4-2220319</w:t>
            </w:r>
          </w:p>
        </w:tc>
        <w:tc>
          <w:tcPr>
            <w:tcW w:w="847" w:type="pct"/>
          </w:tcPr>
          <w:p w14:paraId="7D03C92D" w14:textId="2D5182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QCL-ed assumption for inter-frequency RSSI measurement in FR2-2</w:t>
            </w:r>
          </w:p>
        </w:tc>
        <w:tc>
          <w:tcPr>
            <w:tcW w:w="477" w:type="pct"/>
          </w:tcPr>
          <w:p w14:paraId="1549BF95" w14:textId="2B0059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LG Electronics Inc.</w:t>
            </w:r>
          </w:p>
        </w:tc>
        <w:tc>
          <w:tcPr>
            <w:tcW w:w="459" w:type="pct"/>
          </w:tcPr>
          <w:p w14:paraId="494770E6" w14:textId="4786BB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4C3031E" w14:textId="16D044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2699</w:t>
            </w:r>
          </w:p>
        </w:tc>
        <w:tc>
          <w:tcPr>
            <w:tcW w:w="294" w:type="pct"/>
          </w:tcPr>
          <w:p w14:paraId="585B6E63" w14:textId="4ED6F8F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6A6B9A9" w14:textId="2819A1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52D5F3E" w14:textId="7A4A05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8AB6EA4" w14:textId="04BB65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23C06E5C" w14:textId="243653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574E9AD" w14:textId="77777777" w:rsidTr="00771314">
        <w:tc>
          <w:tcPr>
            <w:tcW w:w="587" w:type="pct"/>
          </w:tcPr>
          <w:p w14:paraId="4C3E6F46" w14:textId="413552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R4-2218653</w:t>
            </w:r>
          </w:p>
        </w:tc>
        <w:tc>
          <w:tcPr>
            <w:tcW w:w="847" w:type="pct"/>
          </w:tcPr>
          <w:p w14:paraId="123FB357" w14:textId="35A29C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test case correction for timing advance</w:t>
            </w:r>
          </w:p>
        </w:tc>
        <w:tc>
          <w:tcPr>
            <w:tcW w:w="477" w:type="pct"/>
          </w:tcPr>
          <w:p w14:paraId="30CFBB17" w14:textId="3A58D1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2C493AD2" w14:textId="7C5BA1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0625F7C" w14:textId="6247D7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2700</w:t>
            </w:r>
          </w:p>
        </w:tc>
        <w:tc>
          <w:tcPr>
            <w:tcW w:w="294" w:type="pct"/>
          </w:tcPr>
          <w:p w14:paraId="28F5DFA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B92E28F" w14:textId="791B4D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D0A8BAC" w14:textId="277F18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89D2BEA" w14:textId="51CB56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0AA6F19" w14:textId="00B170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78875BF" w14:textId="77777777" w:rsidTr="00771314">
        <w:tc>
          <w:tcPr>
            <w:tcW w:w="587" w:type="pct"/>
          </w:tcPr>
          <w:p w14:paraId="23BAB408" w14:textId="3919DF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R4-2218654</w:t>
            </w:r>
          </w:p>
        </w:tc>
        <w:tc>
          <w:tcPr>
            <w:tcW w:w="847" w:type="pct"/>
          </w:tcPr>
          <w:p w14:paraId="4C9955D8" w14:textId="309C43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test case correction for timing advance</w:t>
            </w:r>
          </w:p>
        </w:tc>
        <w:tc>
          <w:tcPr>
            <w:tcW w:w="477" w:type="pct"/>
          </w:tcPr>
          <w:p w14:paraId="317F2F7D" w14:textId="75C4C1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774D9716" w14:textId="184246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6AA2E89" w14:textId="4189C0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2701</w:t>
            </w:r>
          </w:p>
        </w:tc>
        <w:tc>
          <w:tcPr>
            <w:tcW w:w="294" w:type="pct"/>
          </w:tcPr>
          <w:p w14:paraId="79C82E3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FA2A65E" w14:textId="5C9B63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DD50D48" w14:textId="5055B4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16B78A5" w14:textId="02F668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3002497" w14:textId="420466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D94525B" w14:textId="77777777" w:rsidTr="00771314">
        <w:tc>
          <w:tcPr>
            <w:tcW w:w="587" w:type="pct"/>
          </w:tcPr>
          <w:p w14:paraId="77346BB4" w14:textId="7E2850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R4-2218655</w:t>
            </w:r>
          </w:p>
        </w:tc>
        <w:tc>
          <w:tcPr>
            <w:tcW w:w="847" w:type="pct"/>
          </w:tcPr>
          <w:p w14:paraId="3114E269" w14:textId="6B9C07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test case correction for timing advance</w:t>
            </w:r>
          </w:p>
        </w:tc>
        <w:tc>
          <w:tcPr>
            <w:tcW w:w="477" w:type="pct"/>
          </w:tcPr>
          <w:p w14:paraId="093EAE57" w14:textId="5BC7B9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44B2EB10" w14:textId="183257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EF0AC24" w14:textId="5E4F2D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2702</w:t>
            </w:r>
          </w:p>
        </w:tc>
        <w:tc>
          <w:tcPr>
            <w:tcW w:w="294" w:type="pct"/>
          </w:tcPr>
          <w:p w14:paraId="1208A71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0FDDD50" w14:textId="1E8BE5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620315C" w14:textId="77E9CF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C127475" w14:textId="5FCD81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B0A84C5" w14:textId="69FEA2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F4410BA" w14:textId="77777777" w:rsidTr="00771314">
        <w:tc>
          <w:tcPr>
            <w:tcW w:w="587" w:type="pct"/>
          </w:tcPr>
          <w:p w14:paraId="681A0C7B" w14:textId="114266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R4-2218657</w:t>
            </w:r>
          </w:p>
        </w:tc>
        <w:tc>
          <w:tcPr>
            <w:tcW w:w="847" w:type="pct"/>
          </w:tcPr>
          <w:p w14:paraId="4A5DAFB0" w14:textId="3B546F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FR2 PSCell SSB-based BFD and CBD test for UE fulfilling relaxed measurement criterion</w:t>
            </w:r>
          </w:p>
        </w:tc>
        <w:tc>
          <w:tcPr>
            <w:tcW w:w="477" w:type="pct"/>
          </w:tcPr>
          <w:p w14:paraId="0729C716" w14:textId="314F22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68C749CB" w14:textId="43F763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066D06E" w14:textId="04A37D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2703</w:t>
            </w:r>
          </w:p>
        </w:tc>
        <w:tc>
          <w:tcPr>
            <w:tcW w:w="294" w:type="pct"/>
          </w:tcPr>
          <w:p w14:paraId="4356E41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7789E1E" w14:textId="0F172E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956D058" w14:textId="07573A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283AC17" w14:textId="3875B3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NR_UE_pow_sav_enh-Perf</w:t>
            </w:r>
          </w:p>
        </w:tc>
        <w:tc>
          <w:tcPr>
            <w:tcW w:w="408" w:type="pct"/>
          </w:tcPr>
          <w:p w14:paraId="506DCC51" w14:textId="1669FC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C470E91" w14:textId="77777777" w:rsidTr="00771314">
        <w:tc>
          <w:tcPr>
            <w:tcW w:w="587" w:type="pct"/>
          </w:tcPr>
          <w:p w14:paraId="618455BA" w14:textId="7D06C2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R4-2218675</w:t>
            </w:r>
          </w:p>
        </w:tc>
        <w:tc>
          <w:tcPr>
            <w:tcW w:w="847" w:type="pct"/>
          </w:tcPr>
          <w:p w14:paraId="2CD9B7B5" w14:textId="0751D3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38133 CR on SRS configuration for SRS carrier based switching</w:t>
            </w:r>
          </w:p>
        </w:tc>
        <w:tc>
          <w:tcPr>
            <w:tcW w:w="477" w:type="pct"/>
          </w:tcPr>
          <w:p w14:paraId="37696D40" w14:textId="6919ED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Bell, Qualcomm, Inc</w:t>
            </w:r>
          </w:p>
        </w:tc>
        <w:tc>
          <w:tcPr>
            <w:tcW w:w="459" w:type="pct"/>
          </w:tcPr>
          <w:p w14:paraId="62910990" w14:textId="22C813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128C6EE" w14:textId="70A8AB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2704</w:t>
            </w:r>
          </w:p>
        </w:tc>
        <w:tc>
          <w:tcPr>
            <w:tcW w:w="294" w:type="pct"/>
          </w:tcPr>
          <w:p w14:paraId="44648EB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0C334C7" w14:textId="11DB13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BCCA8A2" w14:textId="1C8EBC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56E2FBC" w14:textId="2AF470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NR_RRM_enh-Perf</w:t>
            </w:r>
          </w:p>
        </w:tc>
        <w:tc>
          <w:tcPr>
            <w:tcW w:w="408" w:type="pct"/>
          </w:tcPr>
          <w:p w14:paraId="5F2A13D0" w14:textId="7E823D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A371541" w14:textId="77777777" w:rsidTr="00771314">
        <w:tc>
          <w:tcPr>
            <w:tcW w:w="587" w:type="pct"/>
          </w:tcPr>
          <w:p w14:paraId="63E3A415" w14:textId="4E3731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R4-2218676</w:t>
            </w:r>
          </w:p>
        </w:tc>
        <w:tc>
          <w:tcPr>
            <w:tcW w:w="847" w:type="pct"/>
          </w:tcPr>
          <w:p w14:paraId="2F1A999D" w14:textId="367517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38133 Cat. A CR on SRS configuration for SRS carrier based switching</w:t>
            </w:r>
          </w:p>
        </w:tc>
        <w:tc>
          <w:tcPr>
            <w:tcW w:w="477" w:type="pct"/>
          </w:tcPr>
          <w:p w14:paraId="2A83E9AA" w14:textId="451B76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Bell, Qualcomm, Inc</w:t>
            </w:r>
          </w:p>
        </w:tc>
        <w:tc>
          <w:tcPr>
            <w:tcW w:w="459" w:type="pct"/>
          </w:tcPr>
          <w:p w14:paraId="21A7D921" w14:textId="498B23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F418D92" w14:textId="79D2AB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2705</w:t>
            </w:r>
          </w:p>
        </w:tc>
        <w:tc>
          <w:tcPr>
            <w:tcW w:w="294" w:type="pct"/>
          </w:tcPr>
          <w:p w14:paraId="50E0F7E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94096D" w14:textId="22085D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73A7BA2" w14:textId="35E4BD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9A5B1F1" w14:textId="234735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NR_RRM_enh-Perf</w:t>
            </w:r>
          </w:p>
        </w:tc>
        <w:tc>
          <w:tcPr>
            <w:tcW w:w="408" w:type="pct"/>
          </w:tcPr>
          <w:p w14:paraId="14A85E51" w14:textId="7DE563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9AC361D" w14:textId="77777777" w:rsidTr="00771314">
        <w:tc>
          <w:tcPr>
            <w:tcW w:w="587" w:type="pct"/>
          </w:tcPr>
          <w:p w14:paraId="5C685BAE" w14:textId="7EA4B3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R4-2218677</w:t>
            </w:r>
          </w:p>
        </w:tc>
        <w:tc>
          <w:tcPr>
            <w:tcW w:w="847" w:type="pct"/>
          </w:tcPr>
          <w:p w14:paraId="2A92062B" w14:textId="0F7F76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38133CR on PUCCH SCell activation delay requirement</w:t>
            </w:r>
          </w:p>
        </w:tc>
        <w:tc>
          <w:tcPr>
            <w:tcW w:w="477" w:type="pct"/>
          </w:tcPr>
          <w:p w14:paraId="3F035EF0" w14:textId="27FA8A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7F5DE351" w14:textId="51AC7E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FE69B3A" w14:textId="617F75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2706</w:t>
            </w:r>
          </w:p>
        </w:tc>
        <w:tc>
          <w:tcPr>
            <w:tcW w:w="294" w:type="pct"/>
          </w:tcPr>
          <w:p w14:paraId="5CDDE33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7620148" w14:textId="71D296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5D7F443" w14:textId="36E7D4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8C25E4C" w14:textId="76CD55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73A846AC" w14:textId="3E42E7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0D3120E" w14:textId="77777777" w:rsidTr="00771314">
        <w:tc>
          <w:tcPr>
            <w:tcW w:w="587" w:type="pct"/>
          </w:tcPr>
          <w:p w14:paraId="037A1B6B" w14:textId="1C687B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R4-2218734</w:t>
            </w:r>
          </w:p>
        </w:tc>
        <w:tc>
          <w:tcPr>
            <w:tcW w:w="847" w:type="pct"/>
          </w:tcPr>
          <w:p w14:paraId="7E7A90E3" w14:textId="6F59A4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R17 MR-DC Enh on 38.133</w:t>
            </w:r>
          </w:p>
        </w:tc>
        <w:tc>
          <w:tcPr>
            <w:tcW w:w="477" w:type="pct"/>
          </w:tcPr>
          <w:p w14:paraId="3F155D6F" w14:textId="5CF929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31AE46AA" w14:textId="5DCA30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5D9AB59" w14:textId="30B962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2707</w:t>
            </w:r>
          </w:p>
        </w:tc>
        <w:tc>
          <w:tcPr>
            <w:tcW w:w="294" w:type="pct"/>
          </w:tcPr>
          <w:p w14:paraId="0A8F22A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031A97A" w14:textId="53015D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C3F7F5D" w14:textId="767F98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B060F05" w14:textId="18163E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227AEC97" w14:textId="286C68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08FC526" w14:textId="77777777" w:rsidTr="00771314">
        <w:tc>
          <w:tcPr>
            <w:tcW w:w="587" w:type="pct"/>
          </w:tcPr>
          <w:p w14:paraId="1C562C7C" w14:textId="768B0B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R4-2220707</w:t>
            </w:r>
          </w:p>
        </w:tc>
        <w:tc>
          <w:tcPr>
            <w:tcW w:w="847" w:type="pct"/>
          </w:tcPr>
          <w:p w14:paraId="30F551B6" w14:textId="4F52D4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R17 MR-DC Enh on 38.133</w:t>
            </w:r>
          </w:p>
        </w:tc>
        <w:tc>
          <w:tcPr>
            <w:tcW w:w="477" w:type="pct"/>
          </w:tcPr>
          <w:p w14:paraId="4E4C8397" w14:textId="37B234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686114D7" w14:textId="4A8445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F6965E7" w14:textId="4F5D75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2707</w:t>
            </w:r>
          </w:p>
        </w:tc>
        <w:tc>
          <w:tcPr>
            <w:tcW w:w="294" w:type="pct"/>
          </w:tcPr>
          <w:p w14:paraId="39773B0A" w14:textId="4F72BB1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E20CCAB" w14:textId="7F8170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B589463" w14:textId="23C5A8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04172C1" w14:textId="70F06D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79DC3951" w14:textId="52B678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B5EE258" w14:textId="77777777" w:rsidTr="00771314">
        <w:tc>
          <w:tcPr>
            <w:tcW w:w="587" w:type="pct"/>
          </w:tcPr>
          <w:p w14:paraId="0A3E457E" w14:textId="621E37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R4-2220719</w:t>
            </w:r>
          </w:p>
        </w:tc>
        <w:tc>
          <w:tcPr>
            <w:tcW w:w="847" w:type="pct"/>
          </w:tcPr>
          <w:p w14:paraId="11FCA2A8" w14:textId="3C476B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R17 MR-DC Enh on 38.133</w:t>
            </w:r>
          </w:p>
        </w:tc>
        <w:tc>
          <w:tcPr>
            <w:tcW w:w="477" w:type="pct"/>
          </w:tcPr>
          <w:p w14:paraId="23F8BD22" w14:textId="1AFCB0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187C7A60" w14:textId="6B0D5C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A6F711D" w14:textId="7A95ED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2707</w:t>
            </w:r>
          </w:p>
        </w:tc>
        <w:tc>
          <w:tcPr>
            <w:tcW w:w="294" w:type="pct"/>
          </w:tcPr>
          <w:p w14:paraId="2053673D" w14:textId="64B61F0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AAC52D2" w14:textId="39D0C0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FF21CF3" w14:textId="18699B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64D8E3E" w14:textId="268CA6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68568CA7" w14:textId="7CD5BD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5DDD514E" w14:textId="77777777" w:rsidTr="00771314">
        <w:tc>
          <w:tcPr>
            <w:tcW w:w="587" w:type="pct"/>
          </w:tcPr>
          <w:p w14:paraId="62B9BC2C" w14:textId="0E8501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R4-2218735</w:t>
            </w:r>
          </w:p>
        </w:tc>
        <w:tc>
          <w:tcPr>
            <w:tcW w:w="847" w:type="pct"/>
          </w:tcPr>
          <w:p w14:paraId="0A74E1CB" w14:textId="1F86B9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R17 HST CA enhancement on deactivated SCell (EN-DC) in FR1</w:t>
            </w:r>
          </w:p>
        </w:tc>
        <w:tc>
          <w:tcPr>
            <w:tcW w:w="477" w:type="pct"/>
          </w:tcPr>
          <w:p w14:paraId="4106DB3F" w14:textId="0E9871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3F15EA0F" w14:textId="095192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6C12A0D" w14:textId="196442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2708</w:t>
            </w:r>
          </w:p>
        </w:tc>
        <w:tc>
          <w:tcPr>
            <w:tcW w:w="294" w:type="pct"/>
          </w:tcPr>
          <w:p w14:paraId="7B76FE1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EFE1870" w14:textId="364A55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4FC4C25" w14:textId="5CB7D0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E01D78C" w14:textId="12B480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17B6E0DE" w14:textId="31C3AD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8094BEA" w14:textId="77777777" w:rsidTr="00771314">
        <w:tc>
          <w:tcPr>
            <w:tcW w:w="587" w:type="pct"/>
          </w:tcPr>
          <w:p w14:paraId="17AC6408" w14:textId="27B239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R4-2220738</w:t>
            </w:r>
          </w:p>
        </w:tc>
        <w:tc>
          <w:tcPr>
            <w:tcW w:w="847" w:type="pct"/>
          </w:tcPr>
          <w:p w14:paraId="4B8655BB" w14:textId="7B4980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R17 HST CA enhancement on deactivated SCell (EN-DC) in FR1</w:t>
            </w:r>
          </w:p>
        </w:tc>
        <w:tc>
          <w:tcPr>
            <w:tcW w:w="477" w:type="pct"/>
          </w:tcPr>
          <w:p w14:paraId="7B93C411" w14:textId="4DE668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6ED5B7E9" w14:textId="1B50CE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7FD49AD" w14:textId="0610FE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2708</w:t>
            </w:r>
          </w:p>
        </w:tc>
        <w:tc>
          <w:tcPr>
            <w:tcW w:w="294" w:type="pct"/>
          </w:tcPr>
          <w:p w14:paraId="6B003834" w14:textId="54F6768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279123D" w14:textId="0E2CEE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9BD5EA3" w14:textId="6CC6BB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0E4810F" w14:textId="1F07B8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0938184F" w14:textId="0634D9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290B457" w14:textId="77777777" w:rsidTr="00771314">
        <w:tc>
          <w:tcPr>
            <w:tcW w:w="587" w:type="pct"/>
          </w:tcPr>
          <w:p w14:paraId="14528153" w14:textId="74634E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R4-2218746</w:t>
            </w:r>
          </w:p>
        </w:tc>
        <w:tc>
          <w:tcPr>
            <w:tcW w:w="847" w:type="pct"/>
          </w:tcPr>
          <w:p w14:paraId="3C37FC5C" w14:textId="20BE46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known PSCell addition in R15</w:t>
            </w:r>
          </w:p>
        </w:tc>
        <w:tc>
          <w:tcPr>
            <w:tcW w:w="477" w:type="pct"/>
          </w:tcPr>
          <w:p w14:paraId="4AD91988" w14:textId="3E9C73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05B55485" w14:textId="130813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8782B31" w14:textId="37D379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2709</w:t>
            </w:r>
          </w:p>
        </w:tc>
        <w:tc>
          <w:tcPr>
            <w:tcW w:w="294" w:type="pct"/>
          </w:tcPr>
          <w:p w14:paraId="551DA51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D53E063" w14:textId="46DEEA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5D41F2A" w14:textId="70CCC7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5BC68FE" w14:textId="7B19F2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814D733" w14:textId="2D7F52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82A6EBC" w14:textId="77777777" w:rsidTr="00771314">
        <w:tc>
          <w:tcPr>
            <w:tcW w:w="587" w:type="pct"/>
          </w:tcPr>
          <w:p w14:paraId="153BC351" w14:textId="4EE6F2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R4-2220377</w:t>
            </w:r>
          </w:p>
        </w:tc>
        <w:tc>
          <w:tcPr>
            <w:tcW w:w="847" w:type="pct"/>
          </w:tcPr>
          <w:p w14:paraId="30C0AC08" w14:textId="0CE54D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known PSCell addition in R15</w:t>
            </w:r>
          </w:p>
        </w:tc>
        <w:tc>
          <w:tcPr>
            <w:tcW w:w="477" w:type="pct"/>
          </w:tcPr>
          <w:p w14:paraId="6A946BD2" w14:textId="53DE57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5AF94AFA" w14:textId="13DED5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8BE440B" w14:textId="66AA58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2709</w:t>
            </w:r>
          </w:p>
        </w:tc>
        <w:tc>
          <w:tcPr>
            <w:tcW w:w="294" w:type="pct"/>
          </w:tcPr>
          <w:p w14:paraId="26453111" w14:textId="300652D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7780F33" w14:textId="7DA543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63EBEFF1" w14:textId="480CD2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D60D746" w14:textId="2EF47B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72F99C2" w14:textId="742EDE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DECF30D" w14:textId="77777777" w:rsidTr="00771314">
        <w:tc>
          <w:tcPr>
            <w:tcW w:w="587" w:type="pct"/>
          </w:tcPr>
          <w:p w14:paraId="3E5470E8" w14:textId="463501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R4-2218747</w:t>
            </w:r>
          </w:p>
        </w:tc>
        <w:tc>
          <w:tcPr>
            <w:tcW w:w="847" w:type="pct"/>
          </w:tcPr>
          <w:p w14:paraId="487C5B02" w14:textId="7A792C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known PSCell addition in R16</w:t>
            </w:r>
          </w:p>
        </w:tc>
        <w:tc>
          <w:tcPr>
            <w:tcW w:w="477" w:type="pct"/>
          </w:tcPr>
          <w:p w14:paraId="65BC36B0" w14:textId="15B877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008AEB69" w14:textId="60DA0B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C75DD14" w14:textId="27FC22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2710</w:t>
            </w:r>
          </w:p>
        </w:tc>
        <w:tc>
          <w:tcPr>
            <w:tcW w:w="294" w:type="pct"/>
          </w:tcPr>
          <w:p w14:paraId="00AF427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E960B39" w14:textId="0EBEF0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D397FCC" w14:textId="4E129B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61E87E3D" w14:textId="3AE4E4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2F3FCECA" w14:textId="7A1F02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E194C9A" w14:textId="77777777" w:rsidTr="00771314">
        <w:tc>
          <w:tcPr>
            <w:tcW w:w="587" w:type="pct"/>
          </w:tcPr>
          <w:p w14:paraId="69C565E4" w14:textId="7B9C6A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R4-2218748</w:t>
            </w:r>
          </w:p>
        </w:tc>
        <w:tc>
          <w:tcPr>
            <w:tcW w:w="847" w:type="pct"/>
          </w:tcPr>
          <w:p w14:paraId="54E2D151" w14:textId="3AA48C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known PSCell addition in R17</w:t>
            </w:r>
          </w:p>
        </w:tc>
        <w:tc>
          <w:tcPr>
            <w:tcW w:w="477" w:type="pct"/>
          </w:tcPr>
          <w:p w14:paraId="1C84E313" w14:textId="55A0FC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310810CB" w14:textId="1C0EEF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D78FAC3" w14:textId="03F4E6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2711</w:t>
            </w:r>
          </w:p>
        </w:tc>
        <w:tc>
          <w:tcPr>
            <w:tcW w:w="294" w:type="pct"/>
          </w:tcPr>
          <w:p w14:paraId="4538DB7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14828CB" w14:textId="653568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51AEF1" w14:textId="4CFDA3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30B11A0F" w14:textId="396B64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541885E" w14:textId="67EEDB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B20165D" w14:textId="77777777" w:rsidTr="00771314">
        <w:tc>
          <w:tcPr>
            <w:tcW w:w="587" w:type="pct"/>
          </w:tcPr>
          <w:p w14:paraId="4874563A" w14:textId="5906C9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R4-2218749</w:t>
            </w:r>
          </w:p>
        </w:tc>
        <w:tc>
          <w:tcPr>
            <w:tcW w:w="847" w:type="pct"/>
          </w:tcPr>
          <w:p w14:paraId="321CD9EB" w14:textId="747873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inter-RAT NR Cell reselection in R15</w:t>
            </w:r>
          </w:p>
        </w:tc>
        <w:tc>
          <w:tcPr>
            <w:tcW w:w="477" w:type="pct"/>
          </w:tcPr>
          <w:p w14:paraId="17E0E6F6" w14:textId="4BE268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2A0935FF" w14:textId="47C937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E694E2E" w14:textId="0D6CCD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2712</w:t>
            </w:r>
          </w:p>
        </w:tc>
        <w:tc>
          <w:tcPr>
            <w:tcW w:w="294" w:type="pct"/>
          </w:tcPr>
          <w:p w14:paraId="68E90CA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F986479" w14:textId="221EAC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24535A10" w14:textId="0DC0EB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CB2E511" w14:textId="3D2133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660A7B11" w14:textId="3DAFDE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C8B8D85" w14:textId="77777777" w:rsidTr="00771314">
        <w:tc>
          <w:tcPr>
            <w:tcW w:w="587" w:type="pct"/>
          </w:tcPr>
          <w:p w14:paraId="4B19F45E" w14:textId="20C109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R4-2218750</w:t>
            </w:r>
          </w:p>
        </w:tc>
        <w:tc>
          <w:tcPr>
            <w:tcW w:w="847" w:type="pct"/>
          </w:tcPr>
          <w:p w14:paraId="3DC0A6CB" w14:textId="2889BF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inter-RAT NR Cell reselection in R16</w:t>
            </w:r>
          </w:p>
        </w:tc>
        <w:tc>
          <w:tcPr>
            <w:tcW w:w="477" w:type="pct"/>
          </w:tcPr>
          <w:p w14:paraId="22CBA220" w14:textId="477F3F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79175A12" w14:textId="77B707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FE76A70" w14:textId="43975C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2713</w:t>
            </w:r>
          </w:p>
        </w:tc>
        <w:tc>
          <w:tcPr>
            <w:tcW w:w="294" w:type="pct"/>
          </w:tcPr>
          <w:p w14:paraId="3BEB14F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48F3B9D" w14:textId="20D15E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5EEDC9D" w14:textId="1B16B5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792400F" w14:textId="513AB8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0B07529" w14:textId="54BAEB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A7B7518" w14:textId="77777777" w:rsidTr="00771314">
        <w:tc>
          <w:tcPr>
            <w:tcW w:w="587" w:type="pct"/>
          </w:tcPr>
          <w:p w14:paraId="704AC50C" w14:textId="2D47ED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R4-2218751</w:t>
            </w:r>
          </w:p>
        </w:tc>
        <w:tc>
          <w:tcPr>
            <w:tcW w:w="847" w:type="pct"/>
          </w:tcPr>
          <w:p w14:paraId="7F7650AC" w14:textId="3B5D71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TC for inter-RAT NR Cell reselection in R17</w:t>
            </w:r>
          </w:p>
        </w:tc>
        <w:tc>
          <w:tcPr>
            <w:tcW w:w="477" w:type="pct"/>
          </w:tcPr>
          <w:p w14:paraId="7901C54D" w14:textId="0AE65E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53FB0DB0" w14:textId="42CA73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148F65F" w14:textId="6BC77E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2714</w:t>
            </w:r>
          </w:p>
        </w:tc>
        <w:tc>
          <w:tcPr>
            <w:tcW w:w="294" w:type="pct"/>
          </w:tcPr>
          <w:p w14:paraId="472087C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604F0DF" w14:textId="5F46B7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6997B38" w14:textId="36FBB3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918F5E1" w14:textId="712F64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D9D66BF" w14:textId="4236EA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690FB22" w14:textId="77777777" w:rsidTr="00771314">
        <w:tc>
          <w:tcPr>
            <w:tcW w:w="587" w:type="pct"/>
          </w:tcPr>
          <w:p w14:paraId="458DE309" w14:textId="62FF47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R4-2218784</w:t>
            </w:r>
          </w:p>
        </w:tc>
        <w:tc>
          <w:tcPr>
            <w:tcW w:w="847" w:type="pct"/>
          </w:tcPr>
          <w:p w14:paraId="6F4BB798" w14:textId="767743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measurements core requirements for PDC</w:t>
            </w:r>
          </w:p>
        </w:tc>
        <w:tc>
          <w:tcPr>
            <w:tcW w:w="477" w:type="pct"/>
          </w:tcPr>
          <w:p w14:paraId="46CF2E91" w14:textId="5869A2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vivo,Nokia, Huawei, HiSilicon</w:t>
            </w:r>
          </w:p>
        </w:tc>
        <w:tc>
          <w:tcPr>
            <w:tcW w:w="459" w:type="pct"/>
          </w:tcPr>
          <w:p w14:paraId="153A3D55" w14:textId="679822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64F9262" w14:textId="5271D0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2715</w:t>
            </w:r>
          </w:p>
        </w:tc>
        <w:tc>
          <w:tcPr>
            <w:tcW w:w="294" w:type="pct"/>
          </w:tcPr>
          <w:p w14:paraId="65AFB5C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0DCAC92" w14:textId="734D9D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CD50F64" w14:textId="03AAC6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4BC4B91" w14:textId="4985ED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NR_IIOT_URLLC_enh-Core</w:t>
            </w:r>
          </w:p>
        </w:tc>
        <w:tc>
          <w:tcPr>
            <w:tcW w:w="408" w:type="pct"/>
          </w:tcPr>
          <w:p w14:paraId="66ABC427" w14:textId="31F197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5C95A2E" w14:textId="77777777" w:rsidTr="00771314">
        <w:tc>
          <w:tcPr>
            <w:tcW w:w="587" w:type="pct"/>
          </w:tcPr>
          <w:p w14:paraId="14C76578" w14:textId="48957F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R4-2220341</w:t>
            </w:r>
          </w:p>
        </w:tc>
        <w:tc>
          <w:tcPr>
            <w:tcW w:w="847" w:type="pct"/>
          </w:tcPr>
          <w:p w14:paraId="408C7AAB" w14:textId="2A3C29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measurements core requirements for PDC</w:t>
            </w:r>
          </w:p>
        </w:tc>
        <w:tc>
          <w:tcPr>
            <w:tcW w:w="477" w:type="pct"/>
          </w:tcPr>
          <w:p w14:paraId="684AD64C" w14:textId="611D6D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vivo,Nokia, Huawei, HiSilicon</w:t>
            </w:r>
          </w:p>
        </w:tc>
        <w:tc>
          <w:tcPr>
            <w:tcW w:w="459" w:type="pct"/>
          </w:tcPr>
          <w:p w14:paraId="1A0C1C32" w14:textId="40EB81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DA263EF" w14:textId="25DA9A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2715</w:t>
            </w:r>
          </w:p>
        </w:tc>
        <w:tc>
          <w:tcPr>
            <w:tcW w:w="294" w:type="pct"/>
          </w:tcPr>
          <w:p w14:paraId="39E0A363" w14:textId="4E59590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9E8E574" w14:textId="54B979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6B780D5" w14:textId="6A8824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8D66895" w14:textId="03E4E9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NR_IIOT_URLLC_enh-Core</w:t>
            </w:r>
          </w:p>
        </w:tc>
        <w:tc>
          <w:tcPr>
            <w:tcW w:w="408" w:type="pct"/>
          </w:tcPr>
          <w:p w14:paraId="54770A0C" w14:textId="7FDF8D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55F9139" w14:textId="77777777" w:rsidTr="00771314">
        <w:tc>
          <w:tcPr>
            <w:tcW w:w="587" w:type="pct"/>
          </w:tcPr>
          <w:p w14:paraId="5BD868A3" w14:textId="6E531B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R4-2220737</w:t>
            </w:r>
          </w:p>
        </w:tc>
        <w:tc>
          <w:tcPr>
            <w:tcW w:w="847" w:type="pct"/>
          </w:tcPr>
          <w:p w14:paraId="1833198C" w14:textId="054D88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measurements core requirements for PDC</w:t>
            </w:r>
          </w:p>
        </w:tc>
        <w:tc>
          <w:tcPr>
            <w:tcW w:w="477" w:type="pct"/>
          </w:tcPr>
          <w:p w14:paraId="7B67CBA6" w14:textId="0A839F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vivo,Nokia, Huawei, HiSilicon</w:t>
            </w:r>
          </w:p>
        </w:tc>
        <w:tc>
          <w:tcPr>
            <w:tcW w:w="459" w:type="pct"/>
          </w:tcPr>
          <w:p w14:paraId="57FC9D8F" w14:textId="7682B1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1355357" w14:textId="0EE235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2715</w:t>
            </w:r>
          </w:p>
        </w:tc>
        <w:tc>
          <w:tcPr>
            <w:tcW w:w="294" w:type="pct"/>
          </w:tcPr>
          <w:p w14:paraId="45CAE2A8" w14:textId="17303F6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13662DC3" w14:textId="30FC10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1F64670" w14:textId="51067B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FF92428" w14:textId="00CCEF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NR_IIOT_URLLC_enh-Core</w:t>
            </w:r>
          </w:p>
        </w:tc>
        <w:tc>
          <w:tcPr>
            <w:tcW w:w="408" w:type="pct"/>
          </w:tcPr>
          <w:p w14:paraId="43ECFAD5" w14:textId="5100F8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A3FE694" w14:textId="77777777" w:rsidTr="00771314">
        <w:tc>
          <w:tcPr>
            <w:tcW w:w="587" w:type="pct"/>
          </w:tcPr>
          <w:p w14:paraId="5CF718C7" w14:textId="007DAF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R4-2218790</w:t>
            </w:r>
          </w:p>
        </w:tc>
        <w:tc>
          <w:tcPr>
            <w:tcW w:w="847" w:type="pct"/>
          </w:tcPr>
          <w:p w14:paraId="0E7E614A" w14:textId="70C0E0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conditional handover requirements(Rel-16)</w:t>
            </w:r>
          </w:p>
        </w:tc>
        <w:tc>
          <w:tcPr>
            <w:tcW w:w="477" w:type="pct"/>
          </w:tcPr>
          <w:p w14:paraId="216702F1" w14:textId="326C26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07E88DBA" w14:textId="7A1B61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F91D88E" w14:textId="0769B9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2716</w:t>
            </w:r>
          </w:p>
        </w:tc>
        <w:tc>
          <w:tcPr>
            <w:tcW w:w="294" w:type="pct"/>
          </w:tcPr>
          <w:p w14:paraId="192DC47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BD5B21D" w14:textId="7E0327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01EC992" w14:textId="5A1088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27A102" w14:textId="4756B5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NR_Mob_enh-Core</w:t>
            </w:r>
          </w:p>
        </w:tc>
        <w:tc>
          <w:tcPr>
            <w:tcW w:w="408" w:type="pct"/>
          </w:tcPr>
          <w:p w14:paraId="0358A1B2" w14:textId="6477F2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1BE06D24" w14:textId="77777777" w:rsidTr="00771314">
        <w:tc>
          <w:tcPr>
            <w:tcW w:w="587" w:type="pct"/>
          </w:tcPr>
          <w:p w14:paraId="367A57F9" w14:textId="0BC7AC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R4-2218791</w:t>
            </w:r>
          </w:p>
        </w:tc>
        <w:tc>
          <w:tcPr>
            <w:tcW w:w="847" w:type="pct"/>
          </w:tcPr>
          <w:p w14:paraId="0E8DB38B" w14:textId="061EAF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conditional handover requirements(Rel-17)</w:t>
            </w:r>
          </w:p>
        </w:tc>
        <w:tc>
          <w:tcPr>
            <w:tcW w:w="477" w:type="pct"/>
          </w:tcPr>
          <w:p w14:paraId="6D2D84EE" w14:textId="624C2F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06518976" w14:textId="1FC574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1133608" w14:textId="750E24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2717</w:t>
            </w:r>
          </w:p>
        </w:tc>
        <w:tc>
          <w:tcPr>
            <w:tcW w:w="294" w:type="pct"/>
          </w:tcPr>
          <w:p w14:paraId="590C934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27B7B8A" w14:textId="3A9446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3F3386" w14:textId="655D33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1A88614" w14:textId="439493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NR_Mob_enh-Core</w:t>
            </w:r>
          </w:p>
        </w:tc>
        <w:tc>
          <w:tcPr>
            <w:tcW w:w="408" w:type="pct"/>
          </w:tcPr>
          <w:p w14:paraId="592C8468" w14:textId="35F4D1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57108ECB" w14:textId="77777777" w:rsidTr="00771314">
        <w:tc>
          <w:tcPr>
            <w:tcW w:w="587" w:type="pct"/>
          </w:tcPr>
          <w:p w14:paraId="4EEBCA42" w14:textId="3142D8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R4-2218792</w:t>
            </w:r>
          </w:p>
        </w:tc>
        <w:tc>
          <w:tcPr>
            <w:tcW w:w="847" w:type="pct"/>
          </w:tcPr>
          <w:p w14:paraId="46BB2523" w14:textId="6C875F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conditional PSCell change requirements(Rel-16)</w:t>
            </w:r>
          </w:p>
        </w:tc>
        <w:tc>
          <w:tcPr>
            <w:tcW w:w="477" w:type="pct"/>
          </w:tcPr>
          <w:p w14:paraId="148C7D6B" w14:textId="2073CF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6CB43335" w14:textId="15EF6E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81D6114" w14:textId="1D6784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2718</w:t>
            </w:r>
          </w:p>
        </w:tc>
        <w:tc>
          <w:tcPr>
            <w:tcW w:w="294" w:type="pct"/>
          </w:tcPr>
          <w:p w14:paraId="7A221A9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96353B9" w14:textId="275C68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28FA8AA" w14:textId="1F13A4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C464E0A" w14:textId="4F9C00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NR_Mob_enh-Core</w:t>
            </w:r>
          </w:p>
        </w:tc>
        <w:tc>
          <w:tcPr>
            <w:tcW w:w="408" w:type="pct"/>
          </w:tcPr>
          <w:p w14:paraId="502C85A9" w14:textId="2ED95F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133DF2B1" w14:textId="77777777" w:rsidTr="00771314">
        <w:tc>
          <w:tcPr>
            <w:tcW w:w="587" w:type="pct"/>
          </w:tcPr>
          <w:p w14:paraId="57502C9A" w14:textId="4A941F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R4-2218793</w:t>
            </w:r>
          </w:p>
        </w:tc>
        <w:tc>
          <w:tcPr>
            <w:tcW w:w="847" w:type="pct"/>
          </w:tcPr>
          <w:p w14:paraId="39CBFDF1" w14:textId="2F9AC1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conditional PSCell change requirements(Rel-17)</w:t>
            </w:r>
          </w:p>
        </w:tc>
        <w:tc>
          <w:tcPr>
            <w:tcW w:w="477" w:type="pct"/>
          </w:tcPr>
          <w:p w14:paraId="61D9D2E7" w14:textId="5F0076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7C7CC546" w14:textId="2FD66C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9A91B12" w14:textId="4FFFAD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2719</w:t>
            </w:r>
          </w:p>
        </w:tc>
        <w:tc>
          <w:tcPr>
            <w:tcW w:w="294" w:type="pct"/>
          </w:tcPr>
          <w:p w14:paraId="4780592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1E82DCB" w14:textId="1EA9E4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3318050" w14:textId="769CEE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D146669" w14:textId="7D8212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NR_Mob_enh-Core</w:t>
            </w:r>
          </w:p>
        </w:tc>
        <w:tc>
          <w:tcPr>
            <w:tcW w:w="408" w:type="pct"/>
          </w:tcPr>
          <w:p w14:paraId="12A9B2D3" w14:textId="021264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6160866E" w14:textId="77777777" w:rsidTr="00771314">
        <w:tc>
          <w:tcPr>
            <w:tcW w:w="587" w:type="pct"/>
          </w:tcPr>
          <w:p w14:paraId="6E61C24D" w14:textId="4F120A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R4-2218794</w:t>
            </w:r>
          </w:p>
        </w:tc>
        <w:tc>
          <w:tcPr>
            <w:tcW w:w="847" w:type="pct"/>
          </w:tcPr>
          <w:p w14:paraId="3767FC9C" w14:textId="023C94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conditional PSCell addition requirements(Rel-17)</w:t>
            </w:r>
          </w:p>
        </w:tc>
        <w:tc>
          <w:tcPr>
            <w:tcW w:w="477" w:type="pct"/>
          </w:tcPr>
          <w:p w14:paraId="2B52B13C" w14:textId="692297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1E6605FE" w14:textId="6F148A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B00A7C8" w14:textId="0201BE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2720</w:t>
            </w:r>
          </w:p>
        </w:tc>
        <w:tc>
          <w:tcPr>
            <w:tcW w:w="294" w:type="pct"/>
          </w:tcPr>
          <w:p w14:paraId="73317A9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C3827DA" w14:textId="17F595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15DB6EE" w14:textId="436BC2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33F8F0C" w14:textId="1808B1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585F76E1" w14:textId="209CAB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406FD82" w14:textId="77777777" w:rsidTr="00771314">
        <w:tc>
          <w:tcPr>
            <w:tcW w:w="587" w:type="pct"/>
          </w:tcPr>
          <w:p w14:paraId="1537D7CA" w14:textId="3B383C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R4-2220720</w:t>
            </w:r>
          </w:p>
        </w:tc>
        <w:tc>
          <w:tcPr>
            <w:tcW w:w="847" w:type="pct"/>
          </w:tcPr>
          <w:p w14:paraId="1A5E235F" w14:textId="776FC6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 Correction to conditional PSCell addition requirements(Rel-17)</w:t>
            </w:r>
          </w:p>
        </w:tc>
        <w:tc>
          <w:tcPr>
            <w:tcW w:w="477" w:type="pct"/>
          </w:tcPr>
          <w:p w14:paraId="287FB5D3" w14:textId="162B51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466F2FFA" w14:textId="16EB85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29058DF" w14:textId="646A37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2720</w:t>
            </w:r>
          </w:p>
        </w:tc>
        <w:tc>
          <w:tcPr>
            <w:tcW w:w="294" w:type="pct"/>
          </w:tcPr>
          <w:p w14:paraId="66AE2EB0" w14:textId="59ECB7A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342014F" w14:textId="694F44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63918B4" w14:textId="210DA9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7758588" w14:textId="242505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2290B1F0" w14:textId="3B53DC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21950740" w14:textId="77777777" w:rsidTr="00771314">
        <w:tc>
          <w:tcPr>
            <w:tcW w:w="587" w:type="pct"/>
          </w:tcPr>
          <w:p w14:paraId="72EE5A18" w14:textId="6D43EF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R4-2218795</w:t>
            </w:r>
          </w:p>
        </w:tc>
        <w:tc>
          <w:tcPr>
            <w:tcW w:w="847" w:type="pct"/>
          </w:tcPr>
          <w:p w14:paraId="3D032DD9" w14:textId="625085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RLM/BFD requirement for deactivated PSCell and SCG Activation Delay requirement</w:t>
            </w:r>
          </w:p>
        </w:tc>
        <w:tc>
          <w:tcPr>
            <w:tcW w:w="477" w:type="pct"/>
          </w:tcPr>
          <w:p w14:paraId="3E02C3A9" w14:textId="461936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0B18FE78" w14:textId="503B4E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8E6ED6D" w14:textId="0E3DF8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2721</w:t>
            </w:r>
          </w:p>
        </w:tc>
        <w:tc>
          <w:tcPr>
            <w:tcW w:w="294" w:type="pct"/>
          </w:tcPr>
          <w:p w14:paraId="2E2F526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8791128" w14:textId="7A726A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7942046" w14:textId="127D54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A6D0C1" w14:textId="6D1AC2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12A36637" w14:textId="36B63A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56980D9" w14:textId="77777777" w:rsidTr="00771314">
        <w:tc>
          <w:tcPr>
            <w:tcW w:w="587" w:type="pct"/>
          </w:tcPr>
          <w:p w14:paraId="12FE58AE" w14:textId="3B80C3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R4-2220354</w:t>
            </w:r>
          </w:p>
        </w:tc>
        <w:tc>
          <w:tcPr>
            <w:tcW w:w="847" w:type="pct"/>
          </w:tcPr>
          <w:p w14:paraId="429CBE50" w14:textId="55E06C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RLM/BFD requirement for deactivated PSCell and SCG Activation Delay requirement</w:t>
            </w:r>
          </w:p>
        </w:tc>
        <w:tc>
          <w:tcPr>
            <w:tcW w:w="477" w:type="pct"/>
          </w:tcPr>
          <w:p w14:paraId="123DD842" w14:textId="1DB775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699E239B" w14:textId="221B2B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2C8E405" w14:textId="077270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2721</w:t>
            </w:r>
          </w:p>
        </w:tc>
        <w:tc>
          <w:tcPr>
            <w:tcW w:w="294" w:type="pct"/>
          </w:tcPr>
          <w:p w14:paraId="1FE0978B" w14:textId="4C4A53E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6226F90" w14:textId="5A824F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1EA666" w14:textId="542E59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CE29503" w14:textId="1120C7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LTE_NR_DC_enh2-Core</w:t>
            </w:r>
          </w:p>
        </w:tc>
        <w:tc>
          <w:tcPr>
            <w:tcW w:w="408" w:type="pct"/>
          </w:tcPr>
          <w:p w14:paraId="3B7B549B" w14:textId="318DA3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01DB6BC" w14:textId="77777777" w:rsidTr="00771314">
        <w:tc>
          <w:tcPr>
            <w:tcW w:w="587" w:type="pct"/>
          </w:tcPr>
          <w:p w14:paraId="2DDE2E82" w14:textId="6EF82D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R4-2218934</w:t>
            </w:r>
          </w:p>
        </w:tc>
        <w:tc>
          <w:tcPr>
            <w:tcW w:w="847" w:type="pct"/>
          </w:tcPr>
          <w:p w14:paraId="3FAAFDCE" w14:textId="4204D3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timing test cases in FR2-2</w:t>
            </w:r>
          </w:p>
        </w:tc>
        <w:tc>
          <w:tcPr>
            <w:tcW w:w="477" w:type="pct"/>
          </w:tcPr>
          <w:p w14:paraId="1DD793BE" w14:textId="4E3589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724B9392" w14:textId="76DB02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869470B" w14:textId="4B0142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2722</w:t>
            </w:r>
          </w:p>
        </w:tc>
        <w:tc>
          <w:tcPr>
            <w:tcW w:w="294" w:type="pct"/>
          </w:tcPr>
          <w:p w14:paraId="59D7465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2B24D2D" w14:textId="0A5717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D477B74" w14:textId="4A2673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A58159D" w14:textId="402E2B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60420744" w14:textId="463B08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7FEE8B4" w14:textId="77777777" w:rsidTr="00771314">
        <w:tc>
          <w:tcPr>
            <w:tcW w:w="587" w:type="pct"/>
          </w:tcPr>
          <w:p w14:paraId="1E1F95FF" w14:textId="393240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R4-2220449</w:t>
            </w:r>
          </w:p>
        </w:tc>
        <w:tc>
          <w:tcPr>
            <w:tcW w:w="847" w:type="pct"/>
          </w:tcPr>
          <w:p w14:paraId="3CCA2B1B" w14:textId="57D778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timing test cases in FR2-2</w:t>
            </w:r>
          </w:p>
        </w:tc>
        <w:tc>
          <w:tcPr>
            <w:tcW w:w="477" w:type="pct"/>
          </w:tcPr>
          <w:p w14:paraId="32E491FC" w14:textId="002BD3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05C14EF6" w14:textId="2C519F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3FEE1BF" w14:textId="5270DF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2722</w:t>
            </w:r>
          </w:p>
        </w:tc>
        <w:tc>
          <w:tcPr>
            <w:tcW w:w="294" w:type="pct"/>
          </w:tcPr>
          <w:p w14:paraId="442746EF" w14:textId="4F2DA8C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1D923E7" w14:textId="25B154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433007" w14:textId="1F02B9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69677F4" w14:textId="468A43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2584856A" w14:textId="414FC2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endorsed</w:t>
            </w:r>
          </w:p>
        </w:tc>
      </w:tr>
      <w:tr w:rsidR="00771314" w:rsidRPr="00771314" w14:paraId="2009737A" w14:textId="77777777" w:rsidTr="00771314">
        <w:tc>
          <w:tcPr>
            <w:tcW w:w="587" w:type="pct"/>
          </w:tcPr>
          <w:p w14:paraId="4C34367F" w14:textId="259FC0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R4-2218936</w:t>
            </w:r>
          </w:p>
        </w:tc>
        <w:tc>
          <w:tcPr>
            <w:tcW w:w="847" w:type="pct"/>
          </w:tcPr>
          <w:p w14:paraId="0A1B7617" w14:textId="7C9C42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RedCap Core requirements</w:t>
            </w:r>
          </w:p>
        </w:tc>
        <w:tc>
          <w:tcPr>
            <w:tcW w:w="477" w:type="pct"/>
          </w:tcPr>
          <w:p w14:paraId="5A8DFC90" w14:textId="11A8A0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41F0099" w14:textId="0D3072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466B0B9" w14:textId="16AAB9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2723</w:t>
            </w:r>
          </w:p>
        </w:tc>
        <w:tc>
          <w:tcPr>
            <w:tcW w:w="294" w:type="pct"/>
          </w:tcPr>
          <w:p w14:paraId="7296531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BFE87CE" w14:textId="2E8AC9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EAC936C" w14:textId="1D7129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DA068CD" w14:textId="194526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0DE1871F" w14:textId="0CE581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53F54B2" w14:textId="77777777" w:rsidTr="00771314">
        <w:tc>
          <w:tcPr>
            <w:tcW w:w="587" w:type="pct"/>
          </w:tcPr>
          <w:p w14:paraId="2FC02F19" w14:textId="29A0FC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R4-2220432</w:t>
            </w:r>
          </w:p>
        </w:tc>
        <w:tc>
          <w:tcPr>
            <w:tcW w:w="847" w:type="pct"/>
          </w:tcPr>
          <w:p w14:paraId="7ADB9391" w14:textId="200060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corrections to RedCap Core requirements</w:t>
            </w:r>
          </w:p>
        </w:tc>
        <w:tc>
          <w:tcPr>
            <w:tcW w:w="477" w:type="pct"/>
          </w:tcPr>
          <w:p w14:paraId="54B91870" w14:textId="499045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5BEB56C7" w14:textId="3ECF520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E6D052E" w14:textId="32899F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2723</w:t>
            </w:r>
          </w:p>
        </w:tc>
        <w:tc>
          <w:tcPr>
            <w:tcW w:w="294" w:type="pct"/>
          </w:tcPr>
          <w:p w14:paraId="676C9D56" w14:textId="64BE480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CDCCE2C" w14:textId="72DDC1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DDE5755" w14:textId="4060DB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5C9408D" w14:textId="5ECF75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74BE57E8" w14:textId="57DDE4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A19EE17" w14:textId="77777777" w:rsidTr="00771314">
        <w:tc>
          <w:tcPr>
            <w:tcW w:w="587" w:type="pct"/>
          </w:tcPr>
          <w:p w14:paraId="5940E3DF" w14:textId="6FCFB5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R4-2218976</w:t>
            </w:r>
          </w:p>
        </w:tc>
        <w:tc>
          <w:tcPr>
            <w:tcW w:w="847" w:type="pct"/>
          </w:tcPr>
          <w:p w14:paraId="2972D148" w14:textId="0E5FE0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SA test for intra-frequency measurement with per-UE gaps under non-DRX with SSB index reading</w:t>
            </w:r>
          </w:p>
        </w:tc>
        <w:tc>
          <w:tcPr>
            <w:tcW w:w="477" w:type="pct"/>
          </w:tcPr>
          <w:p w14:paraId="34D386E2" w14:textId="0F3823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31EA49C5" w14:textId="77B7B2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41CD0DA" w14:textId="5D4CBA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2724</w:t>
            </w:r>
          </w:p>
        </w:tc>
        <w:tc>
          <w:tcPr>
            <w:tcW w:w="294" w:type="pct"/>
          </w:tcPr>
          <w:p w14:paraId="6084FD3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8F2B511" w14:textId="639616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2192CB6" w14:textId="0FE012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AD50C4B" w14:textId="223496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NR_redcap-Perf</w:t>
            </w:r>
          </w:p>
        </w:tc>
        <w:tc>
          <w:tcPr>
            <w:tcW w:w="408" w:type="pct"/>
          </w:tcPr>
          <w:p w14:paraId="3A4592B5" w14:textId="5687E9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82ED898" w14:textId="77777777" w:rsidTr="00771314">
        <w:tc>
          <w:tcPr>
            <w:tcW w:w="587" w:type="pct"/>
          </w:tcPr>
          <w:p w14:paraId="2C4E30A8" w14:textId="483810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R4-2220327</w:t>
            </w:r>
          </w:p>
        </w:tc>
        <w:tc>
          <w:tcPr>
            <w:tcW w:w="847" w:type="pct"/>
          </w:tcPr>
          <w:p w14:paraId="4EAD6629" w14:textId="29E434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SA test for intra-frequency measurement with per-UE gaps under non-DRX with SSB index reading</w:t>
            </w:r>
          </w:p>
        </w:tc>
        <w:tc>
          <w:tcPr>
            <w:tcW w:w="477" w:type="pct"/>
          </w:tcPr>
          <w:p w14:paraId="6D351785" w14:textId="32C2F8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OPPO</w:t>
            </w:r>
          </w:p>
        </w:tc>
        <w:tc>
          <w:tcPr>
            <w:tcW w:w="459" w:type="pct"/>
          </w:tcPr>
          <w:p w14:paraId="28D44759" w14:textId="7CD35A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2C1E8E3" w14:textId="533793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2724</w:t>
            </w:r>
          </w:p>
        </w:tc>
        <w:tc>
          <w:tcPr>
            <w:tcW w:w="294" w:type="pct"/>
          </w:tcPr>
          <w:p w14:paraId="14103837" w14:textId="1626E673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D495140" w14:textId="6D6379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0BED1BB" w14:textId="1C309F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3809F5F" w14:textId="1055F5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NR_redcap-Perf</w:t>
            </w:r>
          </w:p>
        </w:tc>
        <w:tc>
          <w:tcPr>
            <w:tcW w:w="408" w:type="pct"/>
          </w:tcPr>
          <w:p w14:paraId="786EA7F8" w14:textId="4CC2BA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endorsed</w:t>
            </w:r>
          </w:p>
        </w:tc>
      </w:tr>
      <w:tr w:rsidR="00771314" w:rsidRPr="00771314" w14:paraId="0DE82F0D" w14:textId="77777777" w:rsidTr="00771314">
        <w:tc>
          <w:tcPr>
            <w:tcW w:w="587" w:type="pct"/>
          </w:tcPr>
          <w:p w14:paraId="696742F5" w14:textId="1F61B4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R4-2219025</w:t>
            </w:r>
          </w:p>
        </w:tc>
        <w:tc>
          <w:tcPr>
            <w:tcW w:w="847" w:type="pct"/>
          </w:tcPr>
          <w:p w14:paraId="3980A1FF" w14:textId="024FD3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intra-frequency cell reselection in NTN</w:t>
            </w:r>
          </w:p>
        </w:tc>
        <w:tc>
          <w:tcPr>
            <w:tcW w:w="477" w:type="pct"/>
          </w:tcPr>
          <w:p w14:paraId="16D38A2F" w14:textId="4B75BA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4C68D8AF" w14:textId="7E6E54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D4D8079" w14:textId="69A96E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2725</w:t>
            </w:r>
          </w:p>
        </w:tc>
        <w:tc>
          <w:tcPr>
            <w:tcW w:w="294" w:type="pct"/>
          </w:tcPr>
          <w:p w14:paraId="5146860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991E111" w14:textId="23FB58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C740712" w14:textId="7C85A0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A3FF25D" w14:textId="2D6ACB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6241B5CC" w14:textId="751683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9B1C9E7" w14:textId="77777777" w:rsidTr="00771314">
        <w:tc>
          <w:tcPr>
            <w:tcW w:w="587" w:type="pct"/>
          </w:tcPr>
          <w:p w14:paraId="29E5AC1C" w14:textId="749B66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R4-2219026</w:t>
            </w:r>
          </w:p>
        </w:tc>
        <w:tc>
          <w:tcPr>
            <w:tcW w:w="847" w:type="pct"/>
          </w:tcPr>
          <w:p w14:paraId="6B08792C" w14:textId="08A6F7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intra-frequency measurements in NTN</w:t>
            </w:r>
          </w:p>
        </w:tc>
        <w:tc>
          <w:tcPr>
            <w:tcW w:w="477" w:type="pct"/>
          </w:tcPr>
          <w:p w14:paraId="3F1D865E" w14:textId="086B66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6AB8A7E0" w14:textId="1B442D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90D3383" w14:textId="219EB8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2726</w:t>
            </w:r>
          </w:p>
        </w:tc>
        <w:tc>
          <w:tcPr>
            <w:tcW w:w="294" w:type="pct"/>
          </w:tcPr>
          <w:p w14:paraId="1A7DFB1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E16544E" w14:textId="610C0C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9AD21F4" w14:textId="263B3F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1FC83F4" w14:textId="4A09DE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3F5EFA36" w14:textId="77AAAD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1D932EB" w14:textId="77777777" w:rsidTr="00771314">
        <w:tc>
          <w:tcPr>
            <w:tcW w:w="587" w:type="pct"/>
          </w:tcPr>
          <w:p w14:paraId="6D64799C" w14:textId="748327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R4-2219032</w:t>
            </w:r>
          </w:p>
        </w:tc>
        <w:tc>
          <w:tcPr>
            <w:tcW w:w="847" w:type="pct"/>
          </w:tcPr>
          <w:p w14:paraId="429A4C22" w14:textId="668C7A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NR feMIMO RRM performance requirements</w:t>
            </w:r>
          </w:p>
        </w:tc>
        <w:tc>
          <w:tcPr>
            <w:tcW w:w="477" w:type="pct"/>
          </w:tcPr>
          <w:p w14:paraId="346794EF" w14:textId="3641B5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04C973D6" w14:textId="11D49D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F6D9882" w14:textId="24B91A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2727</w:t>
            </w:r>
          </w:p>
        </w:tc>
        <w:tc>
          <w:tcPr>
            <w:tcW w:w="294" w:type="pct"/>
          </w:tcPr>
          <w:p w14:paraId="6A807CC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E40D2E9" w14:textId="6C2D0F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7E819F2" w14:textId="335EA4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E3848EF" w14:textId="519BE5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NR_feMIMO-Perf</w:t>
            </w:r>
          </w:p>
        </w:tc>
        <w:tc>
          <w:tcPr>
            <w:tcW w:w="408" w:type="pct"/>
          </w:tcPr>
          <w:p w14:paraId="7052C194" w14:textId="64ADF6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9295788" w14:textId="77777777" w:rsidTr="00771314">
        <w:tc>
          <w:tcPr>
            <w:tcW w:w="587" w:type="pct"/>
          </w:tcPr>
          <w:p w14:paraId="460F0F97" w14:textId="620FC7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R4-2219049</w:t>
            </w:r>
          </w:p>
        </w:tc>
        <w:tc>
          <w:tcPr>
            <w:tcW w:w="847" w:type="pct"/>
          </w:tcPr>
          <w:p w14:paraId="4AD5F6B0" w14:textId="127039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RLM/BFD relaxation for ePowSav for deactivated SCG</w:t>
            </w:r>
          </w:p>
        </w:tc>
        <w:tc>
          <w:tcPr>
            <w:tcW w:w="477" w:type="pct"/>
          </w:tcPr>
          <w:p w14:paraId="0D6587D2" w14:textId="765B72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0B183A84" w14:textId="2D422B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B898869" w14:textId="5E9332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2728</w:t>
            </w:r>
          </w:p>
        </w:tc>
        <w:tc>
          <w:tcPr>
            <w:tcW w:w="294" w:type="pct"/>
          </w:tcPr>
          <w:p w14:paraId="2642EF4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0E31790" w14:textId="501800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30BF12A" w14:textId="43CEB0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2FA9DC" w14:textId="6B5523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NR_UE_pow_sav_enh-Core</w:t>
            </w:r>
          </w:p>
        </w:tc>
        <w:tc>
          <w:tcPr>
            <w:tcW w:w="408" w:type="pct"/>
          </w:tcPr>
          <w:p w14:paraId="1B9408FB" w14:textId="3C4442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208CC02C" w14:textId="77777777" w:rsidTr="00771314">
        <w:tc>
          <w:tcPr>
            <w:tcW w:w="587" w:type="pct"/>
          </w:tcPr>
          <w:p w14:paraId="1B695AAE" w14:textId="52B528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R4-2219051</w:t>
            </w:r>
          </w:p>
        </w:tc>
        <w:tc>
          <w:tcPr>
            <w:tcW w:w="847" w:type="pct"/>
          </w:tcPr>
          <w:p w14:paraId="33C890E4" w14:textId="0ACCAE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Correction to measurement core requirements for PDC</w:t>
            </w:r>
          </w:p>
        </w:tc>
        <w:tc>
          <w:tcPr>
            <w:tcW w:w="477" w:type="pct"/>
          </w:tcPr>
          <w:p w14:paraId="306B3FD7" w14:textId="694642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D7CD9BF" w14:textId="478002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9BA4888" w14:textId="14DFAB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2729</w:t>
            </w:r>
          </w:p>
        </w:tc>
        <w:tc>
          <w:tcPr>
            <w:tcW w:w="294" w:type="pct"/>
          </w:tcPr>
          <w:p w14:paraId="5A7D629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73B5ABA" w14:textId="63C7CC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B144352" w14:textId="030101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679202" w14:textId="58A7E3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NR_IIOT_URLLC_enh-Core</w:t>
            </w:r>
          </w:p>
        </w:tc>
        <w:tc>
          <w:tcPr>
            <w:tcW w:w="408" w:type="pct"/>
          </w:tcPr>
          <w:p w14:paraId="27591BD0" w14:textId="3BDA8A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2918C355" w14:textId="77777777" w:rsidTr="00771314">
        <w:tc>
          <w:tcPr>
            <w:tcW w:w="587" w:type="pct"/>
          </w:tcPr>
          <w:p w14:paraId="7A863192" w14:textId="360A52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R4-2219055</w:t>
            </w:r>
          </w:p>
        </w:tc>
        <w:tc>
          <w:tcPr>
            <w:tcW w:w="847" w:type="pct"/>
          </w:tcPr>
          <w:p w14:paraId="0928B776" w14:textId="451AEB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BigCR to 38.133: measurement accuracy requirements for RTT-based PDC</w:t>
            </w:r>
          </w:p>
        </w:tc>
        <w:tc>
          <w:tcPr>
            <w:tcW w:w="477" w:type="pct"/>
          </w:tcPr>
          <w:p w14:paraId="7A12E26F" w14:textId="34D575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185C1D9" w14:textId="7C08F7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36A6FAF" w14:textId="7F0FBB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2730</w:t>
            </w:r>
          </w:p>
        </w:tc>
        <w:tc>
          <w:tcPr>
            <w:tcW w:w="294" w:type="pct"/>
          </w:tcPr>
          <w:p w14:paraId="654B5BD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70F746B" w14:textId="19A517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6F1E584" w14:textId="6D9367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8FEDF15" w14:textId="4B046C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NR_IIOT_URLLC_enh-Perf</w:t>
            </w:r>
          </w:p>
        </w:tc>
        <w:tc>
          <w:tcPr>
            <w:tcW w:w="408" w:type="pct"/>
          </w:tcPr>
          <w:p w14:paraId="74C0F235" w14:textId="03CE63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5B686C9" w14:textId="77777777" w:rsidTr="00771314">
        <w:tc>
          <w:tcPr>
            <w:tcW w:w="587" w:type="pct"/>
          </w:tcPr>
          <w:p w14:paraId="37060147" w14:textId="165D8C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R4-2219065</w:t>
            </w:r>
          </w:p>
        </w:tc>
        <w:tc>
          <w:tcPr>
            <w:tcW w:w="847" w:type="pct"/>
          </w:tcPr>
          <w:p w14:paraId="7C6BDBE7" w14:textId="1DD7C5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 to CHO requirement for satellite access</w:t>
            </w:r>
          </w:p>
        </w:tc>
        <w:tc>
          <w:tcPr>
            <w:tcW w:w="477" w:type="pct"/>
          </w:tcPr>
          <w:p w14:paraId="50E02853" w14:textId="79C5BA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4277D849" w14:textId="3191D5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AB14416" w14:textId="42C08C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2731</w:t>
            </w:r>
          </w:p>
        </w:tc>
        <w:tc>
          <w:tcPr>
            <w:tcW w:w="294" w:type="pct"/>
          </w:tcPr>
          <w:p w14:paraId="4D8DB21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FF71698" w14:textId="6FEBF3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52A9C0F" w14:textId="49FBDC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B1D94B" w14:textId="5E5048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67E9F706" w14:textId="4909A4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F67823C" w14:textId="77777777" w:rsidTr="00771314">
        <w:tc>
          <w:tcPr>
            <w:tcW w:w="587" w:type="pct"/>
          </w:tcPr>
          <w:p w14:paraId="23306638" w14:textId="40FC44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R4-2220457</w:t>
            </w:r>
          </w:p>
        </w:tc>
        <w:tc>
          <w:tcPr>
            <w:tcW w:w="847" w:type="pct"/>
          </w:tcPr>
          <w:p w14:paraId="12CE26DF" w14:textId="28EE73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 to CHO requirement for satellite access</w:t>
            </w:r>
          </w:p>
        </w:tc>
        <w:tc>
          <w:tcPr>
            <w:tcW w:w="477" w:type="pct"/>
          </w:tcPr>
          <w:p w14:paraId="09B5F927" w14:textId="5ECA13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524133A" w14:textId="096C86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4026B8A" w14:textId="237791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2731</w:t>
            </w:r>
          </w:p>
        </w:tc>
        <w:tc>
          <w:tcPr>
            <w:tcW w:w="294" w:type="pct"/>
          </w:tcPr>
          <w:p w14:paraId="1BE47450" w14:textId="3D1703D2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64ED930" w14:textId="36FA5A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9EEBBCA" w14:textId="3D80A1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6A6F473" w14:textId="0AB147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1DFC9EDF" w14:textId="4E0EDA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1AB6B74" w14:textId="77777777" w:rsidTr="00771314">
        <w:tc>
          <w:tcPr>
            <w:tcW w:w="587" w:type="pct"/>
          </w:tcPr>
          <w:p w14:paraId="04580014" w14:textId="7845F4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R4-2219066</w:t>
            </w:r>
          </w:p>
        </w:tc>
        <w:tc>
          <w:tcPr>
            <w:tcW w:w="847" w:type="pct"/>
          </w:tcPr>
          <w:p w14:paraId="3F07B2BE" w14:textId="2ECBE2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 to cell re-selection requirement for satellite access</w:t>
            </w:r>
          </w:p>
        </w:tc>
        <w:tc>
          <w:tcPr>
            <w:tcW w:w="477" w:type="pct"/>
          </w:tcPr>
          <w:p w14:paraId="2560F4B2" w14:textId="5EC916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3982A0E" w14:textId="637913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F92294F" w14:textId="36DE44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2732</w:t>
            </w:r>
          </w:p>
        </w:tc>
        <w:tc>
          <w:tcPr>
            <w:tcW w:w="294" w:type="pct"/>
          </w:tcPr>
          <w:p w14:paraId="3547ADD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9E3F6E8" w14:textId="07F3F9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983DCCD" w14:textId="35A7CB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2BA78FE" w14:textId="01495A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36C07DEB" w14:textId="7616B7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222F377" w14:textId="77777777" w:rsidTr="00771314">
        <w:tc>
          <w:tcPr>
            <w:tcW w:w="587" w:type="pct"/>
          </w:tcPr>
          <w:p w14:paraId="5C383ED1" w14:textId="21E303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R4-2220709</w:t>
            </w:r>
          </w:p>
        </w:tc>
        <w:tc>
          <w:tcPr>
            <w:tcW w:w="847" w:type="pct"/>
          </w:tcPr>
          <w:p w14:paraId="74CECB2A" w14:textId="1CFB0B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correction to cell re-selection requirement for satellite access</w:t>
            </w:r>
          </w:p>
        </w:tc>
        <w:tc>
          <w:tcPr>
            <w:tcW w:w="477" w:type="pct"/>
          </w:tcPr>
          <w:p w14:paraId="3C54F209" w14:textId="65FD03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1D60CC7" w14:textId="368E9D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BB4E90A" w14:textId="1832D3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2732</w:t>
            </w:r>
          </w:p>
        </w:tc>
        <w:tc>
          <w:tcPr>
            <w:tcW w:w="294" w:type="pct"/>
          </w:tcPr>
          <w:p w14:paraId="565CE7B1" w14:textId="70EC7563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53160F2" w14:textId="3A604A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260F01F" w14:textId="1B2573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BE87E53" w14:textId="06CFC6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1142FE50" w14:textId="6BFC90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E8C9B0F" w14:textId="77777777" w:rsidTr="00771314">
        <w:tc>
          <w:tcPr>
            <w:tcW w:w="587" w:type="pct"/>
          </w:tcPr>
          <w:p w14:paraId="41793DCE" w14:textId="43254A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R4-2219168</w:t>
            </w:r>
          </w:p>
        </w:tc>
        <w:tc>
          <w:tcPr>
            <w:tcW w:w="847" w:type="pct"/>
          </w:tcPr>
          <w:p w14:paraId="6344E4AC" w14:textId="089E04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of L1 L3 measurenent sharing factors for inter-frequency L3 measurement performed outside gaps in R16</w:t>
            </w:r>
          </w:p>
        </w:tc>
        <w:tc>
          <w:tcPr>
            <w:tcW w:w="477" w:type="pct"/>
          </w:tcPr>
          <w:p w14:paraId="65057658" w14:textId="311C32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1D9A0256" w14:textId="21D673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8585417" w14:textId="3B22DE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2733</w:t>
            </w:r>
          </w:p>
        </w:tc>
        <w:tc>
          <w:tcPr>
            <w:tcW w:w="294" w:type="pct"/>
          </w:tcPr>
          <w:p w14:paraId="2F9ECEB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A6C626B" w14:textId="43B10C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B08A852" w14:textId="7A2759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62E189A" w14:textId="52A2B3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NR_RRM_enh-Core</w:t>
            </w:r>
          </w:p>
        </w:tc>
        <w:tc>
          <w:tcPr>
            <w:tcW w:w="408" w:type="pct"/>
          </w:tcPr>
          <w:p w14:paraId="31727203" w14:textId="46C5D6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A3BC001" w14:textId="77777777" w:rsidTr="00771314">
        <w:tc>
          <w:tcPr>
            <w:tcW w:w="587" w:type="pct"/>
          </w:tcPr>
          <w:p w14:paraId="264891BE" w14:textId="5141B3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R4-2220382</w:t>
            </w:r>
          </w:p>
        </w:tc>
        <w:tc>
          <w:tcPr>
            <w:tcW w:w="847" w:type="pct"/>
          </w:tcPr>
          <w:p w14:paraId="490BF8F8" w14:textId="609D11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of L1 L3 measurenent measurement sharing factors for inter-frequency L3 measurement performed outside gaps in R16</w:t>
            </w:r>
          </w:p>
        </w:tc>
        <w:tc>
          <w:tcPr>
            <w:tcW w:w="477" w:type="pct"/>
          </w:tcPr>
          <w:p w14:paraId="6B5B1EDA" w14:textId="04C499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21BB8C74" w14:textId="054AEB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3081057" w14:textId="262C55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2733</w:t>
            </w:r>
          </w:p>
        </w:tc>
        <w:tc>
          <w:tcPr>
            <w:tcW w:w="294" w:type="pct"/>
          </w:tcPr>
          <w:p w14:paraId="5767970C" w14:textId="0DCFF59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C1A7F1A" w14:textId="7E0D33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F8AD6D2" w14:textId="5B8A89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C600FFA" w14:textId="6CC468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NR_RRM_enh-Core</w:t>
            </w:r>
          </w:p>
        </w:tc>
        <w:tc>
          <w:tcPr>
            <w:tcW w:w="408" w:type="pct"/>
          </w:tcPr>
          <w:p w14:paraId="3C51D3EB" w14:textId="45EC23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302C6EB" w14:textId="77777777" w:rsidTr="00771314">
        <w:tc>
          <w:tcPr>
            <w:tcW w:w="587" w:type="pct"/>
          </w:tcPr>
          <w:p w14:paraId="0E8FC635" w14:textId="3C95E1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R4-2219169</w:t>
            </w:r>
          </w:p>
        </w:tc>
        <w:tc>
          <w:tcPr>
            <w:tcW w:w="847" w:type="pct"/>
          </w:tcPr>
          <w:p w14:paraId="3CB3A4CA" w14:textId="5CEBE0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of L1 L3 measurenent measurement sharing factors for inter-frequency L3 measurement performed outside gaps in R17</w:t>
            </w:r>
          </w:p>
        </w:tc>
        <w:tc>
          <w:tcPr>
            <w:tcW w:w="477" w:type="pct"/>
          </w:tcPr>
          <w:p w14:paraId="52C5A270" w14:textId="6002EE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02F5805A" w14:textId="6B75C6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F49B21F" w14:textId="204708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2734</w:t>
            </w:r>
          </w:p>
        </w:tc>
        <w:tc>
          <w:tcPr>
            <w:tcW w:w="294" w:type="pct"/>
          </w:tcPr>
          <w:p w14:paraId="6943164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DBB3395" w14:textId="602A14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1B6AA08" w14:textId="496796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7A5B2A5" w14:textId="25FEBC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NR_RRM_enh-Core</w:t>
            </w:r>
          </w:p>
        </w:tc>
        <w:tc>
          <w:tcPr>
            <w:tcW w:w="408" w:type="pct"/>
          </w:tcPr>
          <w:p w14:paraId="2AC3578F" w14:textId="389080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B33AFBB" w14:textId="77777777" w:rsidTr="00771314">
        <w:tc>
          <w:tcPr>
            <w:tcW w:w="587" w:type="pct"/>
          </w:tcPr>
          <w:p w14:paraId="76437E7C" w14:textId="18E976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R4-2219170</w:t>
            </w:r>
          </w:p>
        </w:tc>
        <w:tc>
          <w:tcPr>
            <w:tcW w:w="847" w:type="pct"/>
          </w:tcPr>
          <w:p w14:paraId="165853D6" w14:textId="4F6EE1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L1-SINR measurement accuracy requirements in R17 FR1 HST</w:t>
            </w:r>
          </w:p>
        </w:tc>
        <w:tc>
          <w:tcPr>
            <w:tcW w:w="477" w:type="pct"/>
          </w:tcPr>
          <w:p w14:paraId="5594E4B9" w14:textId="6BC9B3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4C177EF3" w14:textId="33E833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C6DFFC7" w14:textId="6E010E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2735</w:t>
            </w:r>
          </w:p>
        </w:tc>
        <w:tc>
          <w:tcPr>
            <w:tcW w:w="294" w:type="pct"/>
          </w:tcPr>
          <w:p w14:paraId="62FA446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61F8F85" w14:textId="398529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3D1A234" w14:textId="44A225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C488A45" w14:textId="1B77DD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15ED49C4" w14:textId="6080ED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E7F06D3" w14:textId="77777777" w:rsidTr="00771314">
        <w:tc>
          <w:tcPr>
            <w:tcW w:w="587" w:type="pct"/>
          </w:tcPr>
          <w:p w14:paraId="30E8AB56" w14:textId="5A359D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R4-2220351</w:t>
            </w:r>
          </w:p>
        </w:tc>
        <w:tc>
          <w:tcPr>
            <w:tcW w:w="847" w:type="pct"/>
          </w:tcPr>
          <w:p w14:paraId="6901E093" w14:textId="55F0B0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L1-SINR and SS-SINR measurement accuracy requirements in R17 FR1 HST</w:t>
            </w:r>
          </w:p>
        </w:tc>
        <w:tc>
          <w:tcPr>
            <w:tcW w:w="477" w:type="pct"/>
          </w:tcPr>
          <w:p w14:paraId="08115B8C" w14:textId="0DB2E6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1CF1ABCE" w14:textId="234544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E58BC2C" w14:textId="335B7F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2735</w:t>
            </w:r>
          </w:p>
        </w:tc>
        <w:tc>
          <w:tcPr>
            <w:tcW w:w="294" w:type="pct"/>
          </w:tcPr>
          <w:p w14:paraId="2D37E8FC" w14:textId="58330B9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4F1CEE8" w14:textId="3950D8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B9B7F6F" w14:textId="6D8DAF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774A767" w14:textId="6F9BC3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514711B4" w14:textId="45A0FC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3446DD" w14:textId="77777777" w:rsidTr="00771314">
        <w:tc>
          <w:tcPr>
            <w:tcW w:w="587" w:type="pct"/>
          </w:tcPr>
          <w:p w14:paraId="2C102D83" w14:textId="608F59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R4-2219171</w:t>
            </w:r>
          </w:p>
        </w:tc>
        <w:tc>
          <w:tcPr>
            <w:tcW w:w="847" w:type="pct"/>
          </w:tcPr>
          <w:p w14:paraId="03AEC23A" w14:textId="7667E1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SRS configurations for SRS antenna switching test cases</w:t>
            </w:r>
          </w:p>
        </w:tc>
        <w:tc>
          <w:tcPr>
            <w:tcW w:w="477" w:type="pct"/>
          </w:tcPr>
          <w:p w14:paraId="625DD10F" w14:textId="0A3574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442A09CF" w14:textId="3FC247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BC7307B" w14:textId="1B4F61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2736</w:t>
            </w:r>
          </w:p>
        </w:tc>
        <w:tc>
          <w:tcPr>
            <w:tcW w:w="294" w:type="pct"/>
          </w:tcPr>
          <w:p w14:paraId="439B8FD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1E9E493" w14:textId="4F5AD5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4F2C174" w14:textId="6ABB27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FF4681E" w14:textId="28DE46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NR_RRM_enh2-Perf</w:t>
            </w:r>
          </w:p>
        </w:tc>
        <w:tc>
          <w:tcPr>
            <w:tcW w:w="408" w:type="pct"/>
          </w:tcPr>
          <w:p w14:paraId="4E4B0CBB" w14:textId="72314A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50C3CE2C" w14:textId="77777777" w:rsidTr="00771314">
        <w:tc>
          <w:tcPr>
            <w:tcW w:w="587" w:type="pct"/>
          </w:tcPr>
          <w:p w14:paraId="24F2BE11" w14:textId="02C954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R4-2219173</w:t>
            </w:r>
          </w:p>
        </w:tc>
        <w:tc>
          <w:tcPr>
            <w:tcW w:w="847" w:type="pct"/>
          </w:tcPr>
          <w:p w14:paraId="0F7245F4" w14:textId="00C684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feMIMO RRM requirements</w:t>
            </w:r>
          </w:p>
        </w:tc>
        <w:tc>
          <w:tcPr>
            <w:tcW w:w="477" w:type="pct"/>
          </w:tcPr>
          <w:p w14:paraId="2DF268D3" w14:textId="5AE747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47AC2F8F" w14:textId="75B3C4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3A950AD" w14:textId="0C91A0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2737</w:t>
            </w:r>
          </w:p>
        </w:tc>
        <w:tc>
          <w:tcPr>
            <w:tcW w:w="294" w:type="pct"/>
          </w:tcPr>
          <w:p w14:paraId="0188BA8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568203C" w14:textId="49CBDD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6A9862D" w14:textId="2D0842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08D2C6A" w14:textId="30F305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62ED9D98" w14:textId="761A3B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885DD75" w14:textId="77777777" w:rsidTr="00771314">
        <w:tc>
          <w:tcPr>
            <w:tcW w:w="587" w:type="pct"/>
          </w:tcPr>
          <w:p w14:paraId="29926649" w14:textId="028D96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R4-2220407</w:t>
            </w:r>
          </w:p>
        </w:tc>
        <w:tc>
          <w:tcPr>
            <w:tcW w:w="847" w:type="pct"/>
          </w:tcPr>
          <w:p w14:paraId="706AB584" w14:textId="0CD404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feMIMO RRM requirements</w:t>
            </w:r>
          </w:p>
        </w:tc>
        <w:tc>
          <w:tcPr>
            <w:tcW w:w="477" w:type="pct"/>
          </w:tcPr>
          <w:p w14:paraId="48C26F3B" w14:textId="3CC10F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66320206" w14:textId="557752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78486FC" w14:textId="5DB5D5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2737</w:t>
            </w:r>
          </w:p>
        </w:tc>
        <w:tc>
          <w:tcPr>
            <w:tcW w:w="294" w:type="pct"/>
          </w:tcPr>
          <w:p w14:paraId="223B2D1E" w14:textId="23C2A8B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33E9AE2" w14:textId="7DCFD5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3C8B8C7" w14:textId="293B28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6657A9D" w14:textId="5D855E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5E1DCE72" w14:textId="607B90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F769442" w14:textId="77777777" w:rsidTr="00771314">
        <w:tc>
          <w:tcPr>
            <w:tcW w:w="587" w:type="pct"/>
          </w:tcPr>
          <w:p w14:paraId="6E0E4008" w14:textId="732283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R4-2220712</w:t>
            </w:r>
          </w:p>
        </w:tc>
        <w:tc>
          <w:tcPr>
            <w:tcW w:w="847" w:type="pct"/>
          </w:tcPr>
          <w:p w14:paraId="33BB6FAA" w14:textId="0E1FFD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feMIMO RRM requirements</w:t>
            </w:r>
          </w:p>
        </w:tc>
        <w:tc>
          <w:tcPr>
            <w:tcW w:w="477" w:type="pct"/>
          </w:tcPr>
          <w:p w14:paraId="38B790DE" w14:textId="7C4CB4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753D72C1" w14:textId="25B551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1685BB6" w14:textId="37FC66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2737</w:t>
            </w:r>
          </w:p>
        </w:tc>
        <w:tc>
          <w:tcPr>
            <w:tcW w:w="294" w:type="pct"/>
          </w:tcPr>
          <w:p w14:paraId="2B9329DD" w14:textId="68E6456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7B9C778" w14:textId="65010B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D262BAC" w14:textId="7431AE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C664098" w14:textId="31107B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79C9029F" w14:textId="604DDA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A4897BA" w14:textId="77777777" w:rsidTr="00771314">
        <w:tc>
          <w:tcPr>
            <w:tcW w:w="587" w:type="pct"/>
          </w:tcPr>
          <w:p w14:paraId="7870D4C4" w14:textId="4DF1B8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R4-2219185</w:t>
            </w:r>
          </w:p>
        </w:tc>
        <w:tc>
          <w:tcPr>
            <w:tcW w:w="847" w:type="pct"/>
          </w:tcPr>
          <w:p w14:paraId="1B9F5EEA" w14:textId="4D43B3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relaxed RLM and BFD requirements for deactivated SCG</w:t>
            </w:r>
          </w:p>
        </w:tc>
        <w:tc>
          <w:tcPr>
            <w:tcW w:w="477" w:type="pct"/>
          </w:tcPr>
          <w:p w14:paraId="4C08E64A" w14:textId="394A21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0C776FF7" w14:textId="6BEA4F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D0F0A5B" w14:textId="16F3AF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2738</w:t>
            </w:r>
          </w:p>
        </w:tc>
        <w:tc>
          <w:tcPr>
            <w:tcW w:w="294" w:type="pct"/>
          </w:tcPr>
          <w:p w14:paraId="250D24A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4448546" w14:textId="1D8F60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3B9770A" w14:textId="207FE6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D18A5B5" w14:textId="65CA83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NR_UE_pow_sav_enh-Core</w:t>
            </w:r>
          </w:p>
        </w:tc>
        <w:tc>
          <w:tcPr>
            <w:tcW w:w="408" w:type="pct"/>
          </w:tcPr>
          <w:p w14:paraId="0599D9E3" w14:textId="25179C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26F219B3" w14:textId="77777777" w:rsidTr="00771314">
        <w:tc>
          <w:tcPr>
            <w:tcW w:w="587" w:type="pct"/>
          </w:tcPr>
          <w:p w14:paraId="0D4089D2" w14:textId="30D0A1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R4-2219222</w:t>
            </w:r>
          </w:p>
        </w:tc>
        <w:tc>
          <w:tcPr>
            <w:tcW w:w="847" w:type="pct"/>
          </w:tcPr>
          <w:p w14:paraId="7FF3F93A" w14:textId="4ECAAB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requirements for FR2-2</w:t>
            </w:r>
          </w:p>
        </w:tc>
        <w:tc>
          <w:tcPr>
            <w:tcW w:w="477" w:type="pct"/>
          </w:tcPr>
          <w:p w14:paraId="4DAD3243" w14:textId="502025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086E087D" w14:textId="7C507C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0485637" w14:textId="36D5C8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2739</w:t>
            </w:r>
          </w:p>
        </w:tc>
        <w:tc>
          <w:tcPr>
            <w:tcW w:w="294" w:type="pct"/>
          </w:tcPr>
          <w:p w14:paraId="7220354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8A9A317" w14:textId="42850A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EE28297" w14:textId="04E573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2B8E7DF" w14:textId="7196D7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1AA42A29" w14:textId="42E4BC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6626864" w14:textId="77777777" w:rsidTr="00771314">
        <w:tc>
          <w:tcPr>
            <w:tcW w:w="587" w:type="pct"/>
          </w:tcPr>
          <w:p w14:paraId="12B3D371" w14:textId="284B9B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R4-2219223</w:t>
            </w:r>
          </w:p>
        </w:tc>
        <w:tc>
          <w:tcPr>
            <w:tcW w:w="847" w:type="pct"/>
          </w:tcPr>
          <w:p w14:paraId="17C34FAC" w14:textId="7786EE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QCL assumptions of inter-frequency measurement for FR2-2</w:t>
            </w:r>
          </w:p>
        </w:tc>
        <w:tc>
          <w:tcPr>
            <w:tcW w:w="477" w:type="pct"/>
          </w:tcPr>
          <w:p w14:paraId="3AD4471C" w14:textId="0E811C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CB8DDE7" w14:textId="0A24C2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B25D3DD" w14:textId="3F3347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2740</w:t>
            </w:r>
          </w:p>
        </w:tc>
        <w:tc>
          <w:tcPr>
            <w:tcW w:w="294" w:type="pct"/>
          </w:tcPr>
          <w:p w14:paraId="553DA35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8AF590E" w14:textId="2D3E66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9F846E0" w14:textId="4DF434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C3E296" w14:textId="2C81E4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69D8347C" w14:textId="0E2914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183EE6AE" w14:textId="77777777" w:rsidTr="00771314">
        <w:tc>
          <w:tcPr>
            <w:tcW w:w="587" w:type="pct"/>
          </w:tcPr>
          <w:p w14:paraId="6F4F5740" w14:textId="40245E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R4-2219246</w:t>
            </w:r>
          </w:p>
        </w:tc>
        <w:tc>
          <w:tcPr>
            <w:tcW w:w="847" w:type="pct"/>
          </w:tcPr>
          <w:p w14:paraId="51D3189A" w14:textId="4E52E4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maintaining RRM requirements for R17 FeMIMO</w:t>
            </w:r>
          </w:p>
        </w:tc>
        <w:tc>
          <w:tcPr>
            <w:tcW w:w="477" w:type="pct"/>
          </w:tcPr>
          <w:p w14:paraId="2A63AA95" w14:textId="5D0C68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C93D96A" w14:textId="400E5E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F0895B1" w14:textId="0240FD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2741</w:t>
            </w:r>
          </w:p>
        </w:tc>
        <w:tc>
          <w:tcPr>
            <w:tcW w:w="294" w:type="pct"/>
          </w:tcPr>
          <w:p w14:paraId="67638D8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1385E69" w14:textId="1256A1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A8AC61A" w14:textId="207AE2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DE92E9" w14:textId="25420A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6DB6C8B6" w14:textId="719B48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D7D3534" w14:textId="77777777" w:rsidTr="00771314">
        <w:tc>
          <w:tcPr>
            <w:tcW w:w="587" w:type="pct"/>
          </w:tcPr>
          <w:p w14:paraId="24D43AE4" w14:textId="676EDA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R4-2220408</w:t>
            </w:r>
          </w:p>
        </w:tc>
        <w:tc>
          <w:tcPr>
            <w:tcW w:w="847" w:type="pct"/>
          </w:tcPr>
          <w:p w14:paraId="7CE40C2C" w14:textId="22C0DC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maintaining RRM requirements for R17 FeMIMO</w:t>
            </w:r>
          </w:p>
        </w:tc>
        <w:tc>
          <w:tcPr>
            <w:tcW w:w="477" w:type="pct"/>
          </w:tcPr>
          <w:p w14:paraId="53B401E6" w14:textId="5BC4F0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3BB9AF98" w14:textId="2D3BD1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D92284B" w14:textId="6AEDE8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2741</w:t>
            </w:r>
          </w:p>
        </w:tc>
        <w:tc>
          <w:tcPr>
            <w:tcW w:w="294" w:type="pct"/>
          </w:tcPr>
          <w:p w14:paraId="4B20A96D" w14:textId="43EAC32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F108ED1" w14:textId="204DD0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943C80E" w14:textId="643E68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85EC303" w14:textId="493361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266C22BB" w14:textId="532AB9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0FB0F29" w14:textId="77777777" w:rsidTr="00771314">
        <w:tc>
          <w:tcPr>
            <w:tcW w:w="587" w:type="pct"/>
          </w:tcPr>
          <w:p w14:paraId="5774FFD8" w14:textId="7A8162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R4-2219321</w:t>
            </w:r>
          </w:p>
        </w:tc>
        <w:tc>
          <w:tcPr>
            <w:tcW w:w="847" w:type="pct"/>
          </w:tcPr>
          <w:p w14:paraId="3E87DC0F" w14:textId="50A4E5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RedCap HO</w:t>
            </w:r>
          </w:p>
        </w:tc>
        <w:tc>
          <w:tcPr>
            <w:tcW w:w="477" w:type="pct"/>
          </w:tcPr>
          <w:p w14:paraId="7D11F613" w14:textId="610970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459" w:type="pct"/>
          </w:tcPr>
          <w:p w14:paraId="351A33CF" w14:textId="421ACA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9425E3F" w14:textId="18D77F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2742</w:t>
            </w:r>
          </w:p>
        </w:tc>
        <w:tc>
          <w:tcPr>
            <w:tcW w:w="294" w:type="pct"/>
          </w:tcPr>
          <w:p w14:paraId="12266CC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7270818" w14:textId="1E3679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F6E74B5" w14:textId="2AD943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B80247D" w14:textId="6C0A5F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6E0495FD" w14:textId="650501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099CED21" w14:textId="77777777" w:rsidTr="00771314">
        <w:tc>
          <w:tcPr>
            <w:tcW w:w="587" w:type="pct"/>
          </w:tcPr>
          <w:p w14:paraId="409C8A50" w14:textId="6441BA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R4-2220433</w:t>
            </w:r>
          </w:p>
        </w:tc>
        <w:tc>
          <w:tcPr>
            <w:tcW w:w="847" w:type="pct"/>
          </w:tcPr>
          <w:p w14:paraId="5072FE85" w14:textId="488B14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RedCap HO</w:t>
            </w:r>
          </w:p>
        </w:tc>
        <w:tc>
          <w:tcPr>
            <w:tcW w:w="477" w:type="pct"/>
          </w:tcPr>
          <w:p w14:paraId="669B1DE3" w14:textId="1A9F8B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459" w:type="pct"/>
          </w:tcPr>
          <w:p w14:paraId="67D68B0B" w14:textId="75C16F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CA10F52" w14:textId="18F10C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2742</w:t>
            </w:r>
          </w:p>
        </w:tc>
        <w:tc>
          <w:tcPr>
            <w:tcW w:w="294" w:type="pct"/>
          </w:tcPr>
          <w:p w14:paraId="39D58CF7" w14:textId="726941B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08DA0D8" w14:textId="4B0A08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4605263" w14:textId="5AFEAB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458A96" w14:textId="7713BE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2CE2888A" w14:textId="4B90B0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73AF6398" w14:textId="77777777" w:rsidTr="00771314">
        <w:tc>
          <w:tcPr>
            <w:tcW w:w="587" w:type="pct"/>
          </w:tcPr>
          <w:p w14:paraId="1D22904C" w14:textId="2A8CC4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R4-2219325</w:t>
            </w:r>
          </w:p>
        </w:tc>
        <w:tc>
          <w:tcPr>
            <w:tcW w:w="847" w:type="pct"/>
          </w:tcPr>
          <w:p w14:paraId="5206637D" w14:textId="755DBC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ConMGs</w:t>
            </w:r>
          </w:p>
        </w:tc>
        <w:tc>
          <w:tcPr>
            <w:tcW w:w="477" w:type="pct"/>
          </w:tcPr>
          <w:p w14:paraId="5A238EDF" w14:textId="281096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12CE066" w14:textId="1F6D6E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1A9654C" w14:textId="442A85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2743</w:t>
            </w:r>
          </w:p>
        </w:tc>
        <w:tc>
          <w:tcPr>
            <w:tcW w:w="294" w:type="pct"/>
          </w:tcPr>
          <w:p w14:paraId="6A9FEFF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4C500DE" w14:textId="2E49D4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4BEF1FA" w14:textId="617130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C55FFE8" w14:textId="4E5944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NR_MG_enh-Core</w:t>
            </w:r>
          </w:p>
        </w:tc>
        <w:tc>
          <w:tcPr>
            <w:tcW w:w="408" w:type="pct"/>
          </w:tcPr>
          <w:p w14:paraId="5A4712F7" w14:textId="5196EE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7BD2F2B5" w14:textId="77777777" w:rsidTr="00771314">
        <w:tc>
          <w:tcPr>
            <w:tcW w:w="587" w:type="pct"/>
          </w:tcPr>
          <w:p w14:paraId="41CF4171" w14:textId="66B611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R4-2219326</w:t>
            </w:r>
          </w:p>
        </w:tc>
        <w:tc>
          <w:tcPr>
            <w:tcW w:w="847" w:type="pct"/>
          </w:tcPr>
          <w:p w14:paraId="470E7061" w14:textId="71CB20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in Idle mode</w:t>
            </w:r>
          </w:p>
        </w:tc>
        <w:tc>
          <w:tcPr>
            <w:tcW w:w="477" w:type="pct"/>
          </w:tcPr>
          <w:p w14:paraId="0FFA1B66" w14:textId="18AF06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8F9C996" w14:textId="0D8D7A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1B73570" w14:textId="078EBA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2744</w:t>
            </w:r>
          </w:p>
        </w:tc>
        <w:tc>
          <w:tcPr>
            <w:tcW w:w="294" w:type="pct"/>
          </w:tcPr>
          <w:p w14:paraId="1C8A018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568500E" w14:textId="099E52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DD43102" w14:textId="19C281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068E063" w14:textId="55E281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2274F475" w14:textId="6D8DEEE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BCF69AD" w14:textId="77777777" w:rsidTr="00771314">
        <w:tc>
          <w:tcPr>
            <w:tcW w:w="587" w:type="pct"/>
          </w:tcPr>
          <w:p w14:paraId="2DBA1618" w14:textId="5F1617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R4-2220357</w:t>
            </w:r>
          </w:p>
        </w:tc>
        <w:tc>
          <w:tcPr>
            <w:tcW w:w="847" w:type="pct"/>
          </w:tcPr>
          <w:p w14:paraId="56EE63D2" w14:textId="6D8E45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in Idle mode</w:t>
            </w:r>
          </w:p>
        </w:tc>
        <w:tc>
          <w:tcPr>
            <w:tcW w:w="477" w:type="pct"/>
          </w:tcPr>
          <w:p w14:paraId="1278459C" w14:textId="05FFFA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Ericsson, NTT DOCOMO, Qualcomm Incorporated</w:t>
            </w:r>
          </w:p>
        </w:tc>
        <w:tc>
          <w:tcPr>
            <w:tcW w:w="459" w:type="pct"/>
          </w:tcPr>
          <w:p w14:paraId="2B132EBD" w14:textId="4829B6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9F4E3ED" w14:textId="034AE8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2744</w:t>
            </w:r>
          </w:p>
        </w:tc>
        <w:tc>
          <w:tcPr>
            <w:tcW w:w="294" w:type="pct"/>
          </w:tcPr>
          <w:p w14:paraId="62D8B7B6" w14:textId="6BD2B37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F0CBF4C" w14:textId="0D3B49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7139BF5" w14:textId="3690D3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652B535" w14:textId="6D1E42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0DFE9CBB" w14:textId="3CFB2B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7455EBC" w14:textId="77777777" w:rsidTr="00771314">
        <w:tc>
          <w:tcPr>
            <w:tcW w:w="587" w:type="pct"/>
          </w:tcPr>
          <w:p w14:paraId="53F72CD9" w14:textId="7B5035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R4-2220725</w:t>
            </w:r>
          </w:p>
        </w:tc>
        <w:tc>
          <w:tcPr>
            <w:tcW w:w="847" w:type="pct"/>
          </w:tcPr>
          <w:p w14:paraId="4C80592C" w14:textId="4F18BC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in Idle mode</w:t>
            </w:r>
          </w:p>
        </w:tc>
        <w:tc>
          <w:tcPr>
            <w:tcW w:w="477" w:type="pct"/>
          </w:tcPr>
          <w:p w14:paraId="72E9CCBD" w14:textId="030882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Ericsson, NTT DOCOMO, Qualcomm Incorporated</w:t>
            </w:r>
          </w:p>
        </w:tc>
        <w:tc>
          <w:tcPr>
            <w:tcW w:w="459" w:type="pct"/>
          </w:tcPr>
          <w:p w14:paraId="0E60741C" w14:textId="7870A9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5531CFB" w14:textId="15110F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2744</w:t>
            </w:r>
          </w:p>
        </w:tc>
        <w:tc>
          <w:tcPr>
            <w:tcW w:w="294" w:type="pct"/>
          </w:tcPr>
          <w:p w14:paraId="008B959D" w14:textId="4A847EF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5F76601" w14:textId="5808D2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F10F027" w14:textId="658BFE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7DA11EB" w14:textId="46A8C0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13EE47CE" w14:textId="52DB62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19630C72" w14:textId="77777777" w:rsidTr="00771314">
        <w:tc>
          <w:tcPr>
            <w:tcW w:w="587" w:type="pct"/>
          </w:tcPr>
          <w:p w14:paraId="799C2BAF" w14:textId="07E141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R4-2219327</w:t>
            </w:r>
          </w:p>
        </w:tc>
        <w:tc>
          <w:tcPr>
            <w:tcW w:w="847" w:type="pct"/>
          </w:tcPr>
          <w:p w14:paraId="7744BEA0" w14:textId="6789DF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cell reselection in Idle mode for NR-U</w:t>
            </w:r>
          </w:p>
        </w:tc>
        <w:tc>
          <w:tcPr>
            <w:tcW w:w="477" w:type="pct"/>
          </w:tcPr>
          <w:p w14:paraId="2351E940" w14:textId="2F5E5E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86E1019" w14:textId="5266E0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16C4C5F" w14:textId="4FB77B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2745</w:t>
            </w:r>
          </w:p>
        </w:tc>
        <w:tc>
          <w:tcPr>
            <w:tcW w:w="294" w:type="pct"/>
          </w:tcPr>
          <w:p w14:paraId="42BAC8A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2B191D5" w14:textId="4D0CD0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344AF5" w14:textId="7FB71C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E2C63C9" w14:textId="2ED08B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57FCD422" w14:textId="1178DB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15B5DE8B" w14:textId="77777777" w:rsidTr="00771314">
        <w:tc>
          <w:tcPr>
            <w:tcW w:w="587" w:type="pct"/>
          </w:tcPr>
          <w:p w14:paraId="0E450A04" w14:textId="7D273A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R4-2219393</w:t>
            </w:r>
          </w:p>
        </w:tc>
        <w:tc>
          <w:tcPr>
            <w:tcW w:w="847" w:type="pct"/>
          </w:tcPr>
          <w:p w14:paraId="099E00B1" w14:textId="650CC4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measurement requirements for RedCap UE</w:t>
            </w:r>
          </w:p>
        </w:tc>
        <w:tc>
          <w:tcPr>
            <w:tcW w:w="477" w:type="pct"/>
          </w:tcPr>
          <w:p w14:paraId="0D8D337C" w14:textId="35E509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CFCE3D3" w14:textId="2EABBC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CBD164F" w14:textId="0D67FA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2746</w:t>
            </w:r>
          </w:p>
        </w:tc>
        <w:tc>
          <w:tcPr>
            <w:tcW w:w="294" w:type="pct"/>
          </w:tcPr>
          <w:p w14:paraId="4D0D838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A7BC00A" w14:textId="6909E7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8830BFD" w14:textId="3C0487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66F9FE8" w14:textId="14D4E8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33566D8F" w14:textId="46E5D1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33A46EB" w14:textId="77777777" w:rsidTr="00771314">
        <w:tc>
          <w:tcPr>
            <w:tcW w:w="587" w:type="pct"/>
          </w:tcPr>
          <w:p w14:paraId="7ED5E32A" w14:textId="2DBF78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R4-2219405</w:t>
            </w:r>
          </w:p>
        </w:tc>
        <w:tc>
          <w:tcPr>
            <w:tcW w:w="847" w:type="pct"/>
          </w:tcPr>
          <w:p w14:paraId="6E78B160" w14:textId="258037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R15</w:t>
            </w:r>
          </w:p>
        </w:tc>
        <w:tc>
          <w:tcPr>
            <w:tcW w:w="477" w:type="pct"/>
          </w:tcPr>
          <w:p w14:paraId="2739981A" w14:textId="42E97C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78CEA65" w14:textId="124705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4091370" w14:textId="49AF03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2747</w:t>
            </w:r>
          </w:p>
        </w:tc>
        <w:tc>
          <w:tcPr>
            <w:tcW w:w="294" w:type="pct"/>
          </w:tcPr>
          <w:p w14:paraId="0B3B750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3043527" w14:textId="5A371F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5377DCD4" w14:textId="0FB986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85F8BAF" w14:textId="5B7428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47E7AD0" w14:textId="124971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6D68FD8" w14:textId="77777777" w:rsidTr="00771314">
        <w:tc>
          <w:tcPr>
            <w:tcW w:w="587" w:type="pct"/>
          </w:tcPr>
          <w:p w14:paraId="4B1914AF" w14:textId="405906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R4-2220378</w:t>
            </w:r>
          </w:p>
        </w:tc>
        <w:tc>
          <w:tcPr>
            <w:tcW w:w="847" w:type="pct"/>
          </w:tcPr>
          <w:p w14:paraId="1C3B55D8" w14:textId="32535E4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R15</w:t>
            </w:r>
          </w:p>
        </w:tc>
        <w:tc>
          <w:tcPr>
            <w:tcW w:w="477" w:type="pct"/>
          </w:tcPr>
          <w:p w14:paraId="2B58F1E6" w14:textId="435403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0E44C166" w14:textId="090C04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EBC2C69" w14:textId="2D1209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2747</w:t>
            </w:r>
          </w:p>
        </w:tc>
        <w:tc>
          <w:tcPr>
            <w:tcW w:w="294" w:type="pct"/>
          </w:tcPr>
          <w:p w14:paraId="1400A77E" w14:textId="27F63BA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8263D40" w14:textId="2C5AE2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6E08AE18" w14:textId="35C0DB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0BB3A5" w14:textId="42A998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1F7B48F" w14:textId="7F4763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1288A275" w14:textId="77777777" w:rsidTr="00771314">
        <w:tc>
          <w:tcPr>
            <w:tcW w:w="587" w:type="pct"/>
          </w:tcPr>
          <w:p w14:paraId="79DD243F" w14:textId="1ECD0C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R4-2220739</w:t>
            </w:r>
          </w:p>
        </w:tc>
        <w:tc>
          <w:tcPr>
            <w:tcW w:w="847" w:type="pct"/>
          </w:tcPr>
          <w:p w14:paraId="33C490DB" w14:textId="3B6120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R15</w:t>
            </w:r>
          </w:p>
        </w:tc>
        <w:tc>
          <w:tcPr>
            <w:tcW w:w="477" w:type="pct"/>
          </w:tcPr>
          <w:p w14:paraId="16F5E0BA" w14:textId="18252B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1BAF7C4" w14:textId="6513A7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CBFFCE3" w14:textId="3E0F8E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2747</w:t>
            </w:r>
          </w:p>
        </w:tc>
        <w:tc>
          <w:tcPr>
            <w:tcW w:w="294" w:type="pct"/>
          </w:tcPr>
          <w:p w14:paraId="5C554C7B" w14:textId="75D62E5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F63F77B" w14:textId="34BD09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4919F9A2" w14:textId="5334F9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48A8E6D" w14:textId="326459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286A584" w14:textId="4EB845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A4DE243" w14:textId="77777777" w:rsidTr="00771314">
        <w:tc>
          <w:tcPr>
            <w:tcW w:w="587" w:type="pct"/>
          </w:tcPr>
          <w:p w14:paraId="41363C23" w14:textId="18EE27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R4-2219406</w:t>
            </w:r>
          </w:p>
        </w:tc>
        <w:tc>
          <w:tcPr>
            <w:tcW w:w="847" w:type="pct"/>
          </w:tcPr>
          <w:p w14:paraId="58ADD8B7" w14:textId="035B95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R16</w:t>
            </w:r>
          </w:p>
        </w:tc>
        <w:tc>
          <w:tcPr>
            <w:tcW w:w="477" w:type="pct"/>
          </w:tcPr>
          <w:p w14:paraId="205FC1B2" w14:textId="6B9283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4967BA5" w14:textId="6EC7E1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C122256" w14:textId="050FD4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2748</w:t>
            </w:r>
          </w:p>
        </w:tc>
        <w:tc>
          <w:tcPr>
            <w:tcW w:w="294" w:type="pct"/>
          </w:tcPr>
          <w:p w14:paraId="0EBC1C5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1978952" w14:textId="4B555D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D7C0195" w14:textId="24F298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9556F18" w14:textId="09D816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0D93CDE1" w14:textId="41DECE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FD46ACD" w14:textId="77777777" w:rsidTr="00771314">
        <w:tc>
          <w:tcPr>
            <w:tcW w:w="587" w:type="pct"/>
          </w:tcPr>
          <w:p w14:paraId="1DF34B21" w14:textId="23122B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R4-2220379</w:t>
            </w:r>
          </w:p>
        </w:tc>
        <w:tc>
          <w:tcPr>
            <w:tcW w:w="847" w:type="pct"/>
          </w:tcPr>
          <w:p w14:paraId="1996007D" w14:textId="0B2E69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R16</w:t>
            </w:r>
          </w:p>
        </w:tc>
        <w:tc>
          <w:tcPr>
            <w:tcW w:w="477" w:type="pct"/>
          </w:tcPr>
          <w:p w14:paraId="2A9D8A89" w14:textId="0EA045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8D87C6A" w14:textId="358921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429D5C3" w14:textId="68CCEC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2748</w:t>
            </w:r>
          </w:p>
        </w:tc>
        <w:tc>
          <w:tcPr>
            <w:tcW w:w="294" w:type="pct"/>
          </w:tcPr>
          <w:p w14:paraId="73FA5900" w14:textId="189E198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63559EC" w14:textId="044534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7C79591" w14:textId="6E09FB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EC1A58E" w14:textId="1008B2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55F9162C" w14:textId="38C226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02D014F" w14:textId="77777777" w:rsidTr="00771314">
        <w:tc>
          <w:tcPr>
            <w:tcW w:w="587" w:type="pct"/>
          </w:tcPr>
          <w:p w14:paraId="3C845C52" w14:textId="7997EF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R4-2220740</w:t>
            </w:r>
          </w:p>
        </w:tc>
        <w:tc>
          <w:tcPr>
            <w:tcW w:w="847" w:type="pct"/>
          </w:tcPr>
          <w:p w14:paraId="3CD692A0" w14:textId="54C2ED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R16</w:t>
            </w:r>
          </w:p>
        </w:tc>
        <w:tc>
          <w:tcPr>
            <w:tcW w:w="477" w:type="pct"/>
          </w:tcPr>
          <w:p w14:paraId="0EC3DFFE" w14:textId="550CF4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0B74BAEA" w14:textId="6D0E7D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83359DC" w14:textId="5FE2D5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2748</w:t>
            </w:r>
          </w:p>
        </w:tc>
        <w:tc>
          <w:tcPr>
            <w:tcW w:w="294" w:type="pct"/>
          </w:tcPr>
          <w:p w14:paraId="050AFEE7" w14:textId="1C14E00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11E19D51" w14:textId="67E3CA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75CE526" w14:textId="28ECEA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1CFA989" w14:textId="23ECE2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76A7D897" w14:textId="51B662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102FAA4" w14:textId="77777777" w:rsidTr="00771314">
        <w:tc>
          <w:tcPr>
            <w:tcW w:w="587" w:type="pct"/>
          </w:tcPr>
          <w:p w14:paraId="322FA30F" w14:textId="1A5664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R4-2219407</w:t>
            </w:r>
          </w:p>
        </w:tc>
        <w:tc>
          <w:tcPr>
            <w:tcW w:w="847" w:type="pct"/>
          </w:tcPr>
          <w:p w14:paraId="688F3251" w14:textId="7F633D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on Aperiodic CSI-RS RMCs and RLM in-sync test cases for R17</w:t>
            </w:r>
          </w:p>
        </w:tc>
        <w:tc>
          <w:tcPr>
            <w:tcW w:w="477" w:type="pct"/>
          </w:tcPr>
          <w:p w14:paraId="588A2C49" w14:textId="1D3034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7D1C4B6" w14:textId="5D537F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5744BF0" w14:textId="6751680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2749</w:t>
            </w:r>
          </w:p>
        </w:tc>
        <w:tc>
          <w:tcPr>
            <w:tcW w:w="294" w:type="pct"/>
          </w:tcPr>
          <w:p w14:paraId="69921D8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58316F0" w14:textId="39103D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113C1B1" w14:textId="3F2139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DFA683C" w14:textId="78A88A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6A7DA3D4" w14:textId="74C4A2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1C9C908" w14:textId="77777777" w:rsidTr="00771314">
        <w:tc>
          <w:tcPr>
            <w:tcW w:w="587" w:type="pct"/>
          </w:tcPr>
          <w:p w14:paraId="505CC9A5" w14:textId="553209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R4-2219455</w:t>
            </w:r>
          </w:p>
        </w:tc>
        <w:tc>
          <w:tcPr>
            <w:tcW w:w="847" w:type="pct"/>
          </w:tcPr>
          <w:p w14:paraId="12B0B183" w14:textId="7B9DAC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Corrections to Rel.17 positioning test cases</w:t>
            </w:r>
          </w:p>
        </w:tc>
        <w:tc>
          <w:tcPr>
            <w:tcW w:w="477" w:type="pct"/>
          </w:tcPr>
          <w:p w14:paraId="1F9697A7" w14:textId="6AF12B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F44A9D2" w14:textId="410EB5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833DA6C" w14:textId="6C5D4B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2750</w:t>
            </w:r>
          </w:p>
        </w:tc>
        <w:tc>
          <w:tcPr>
            <w:tcW w:w="294" w:type="pct"/>
          </w:tcPr>
          <w:p w14:paraId="384F21E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ED44507" w14:textId="521CAB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068FA87" w14:textId="30DB9C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65FF6D8" w14:textId="741713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7A8D8239" w14:textId="344AA6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93E5843" w14:textId="77777777" w:rsidTr="00771314">
        <w:tc>
          <w:tcPr>
            <w:tcW w:w="587" w:type="pct"/>
          </w:tcPr>
          <w:p w14:paraId="6155A8C9" w14:textId="17CCDF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R4-2220389</w:t>
            </w:r>
          </w:p>
        </w:tc>
        <w:tc>
          <w:tcPr>
            <w:tcW w:w="847" w:type="pct"/>
          </w:tcPr>
          <w:p w14:paraId="2E39135E" w14:textId="29A33C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Corrections to Rel.17 positioning test cases</w:t>
            </w:r>
          </w:p>
        </w:tc>
        <w:tc>
          <w:tcPr>
            <w:tcW w:w="477" w:type="pct"/>
          </w:tcPr>
          <w:p w14:paraId="5EA8C9A6" w14:textId="76612C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C4CD09B" w14:textId="08ECF1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9EB81FA" w14:textId="04EEBF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2750</w:t>
            </w:r>
          </w:p>
        </w:tc>
        <w:tc>
          <w:tcPr>
            <w:tcW w:w="294" w:type="pct"/>
          </w:tcPr>
          <w:p w14:paraId="5AE65273" w14:textId="5629B07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0F5DEB7" w14:textId="186299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36E03A0" w14:textId="199ECB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E8DCF3E" w14:textId="7BE17E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11544742" w14:textId="14ACC2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A9C13C3" w14:textId="77777777" w:rsidTr="00771314">
        <w:tc>
          <w:tcPr>
            <w:tcW w:w="587" w:type="pct"/>
          </w:tcPr>
          <w:p w14:paraId="3C520A1F" w14:textId="50AF2B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R4-2219456</w:t>
            </w:r>
          </w:p>
        </w:tc>
        <w:tc>
          <w:tcPr>
            <w:tcW w:w="847" w:type="pct"/>
          </w:tcPr>
          <w:p w14:paraId="325B2213" w14:textId="6B2D83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PRS measurement period requirement in RRC_CONNECTED state</w:t>
            </w:r>
          </w:p>
        </w:tc>
        <w:tc>
          <w:tcPr>
            <w:tcW w:w="477" w:type="pct"/>
          </w:tcPr>
          <w:p w14:paraId="6D37126F" w14:textId="4C1D3B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4CB1CDD" w14:textId="1879BD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F1F43E5" w14:textId="116732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2751</w:t>
            </w:r>
          </w:p>
        </w:tc>
        <w:tc>
          <w:tcPr>
            <w:tcW w:w="294" w:type="pct"/>
          </w:tcPr>
          <w:p w14:paraId="5D7C7A8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B75CB84" w14:textId="3EFD23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0D3017" w14:textId="105114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1FAB17B" w14:textId="119502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NR_pos_enh-Core</w:t>
            </w:r>
          </w:p>
        </w:tc>
        <w:tc>
          <w:tcPr>
            <w:tcW w:w="408" w:type="pct"/>
          </w:tcPr>
          <w:p w14:paraId="79778E54" w14:textId="1C826E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0BF6C901" w14:textId="77777777" w:rsidTr="00771314">
        <w:tc>
          <w:tcPr>
            <w:tcW w:w="587" w:type="pct"/>
          </w:tcPr>
          <w:p w14:paraId="10137B53" w14:textId="1589E7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R4-2219457</w:t>
            </w:r>
          </w:p>
        </w:tc>
        <w:tc>
          <w:tcPr>
            <w:tcW w:w="847" w:type="pct"/>
          </w:tcPr>
          <w:p w14:paraId="566EDFBD" w14:textId="6678A1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PRS measurement period requirement in RRC_INACTIVE state</w:t>
            </w:r>
          </w:p>
        </w:tc>
        <w:tc>
          <w:tcPr>
            <w:tcW w:w="477" w:type="pct"/>
          </w:tcPr>
          <w:p w14:paraId="768A4586" w14:textId="3CD092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319A2D27" w14:textId="288EA4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2C2F43C" w14:textId="0349F6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2752</w:t>
            </w:r>
          </w:p>
        </w:tc>
        <w:tc>
          <w:tcPr>
            <w:tcW w:w="294" w:type="pct"/>
          </w:tcPr>
          <w:p w14:paraId="0C2044B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CF8ECAF" w14:textId="47846B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49CDBFF" w14:textId="3E1F8C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0B07572" w14:textId="5B5F8C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NR_pos_enh-Core</w:t>
            </w:r>
          </w:p>
        </w:tc>
        <w:tc>
          <w:tcPr>
            <w:tcW w:w="408" w:type="pct"/>
          </w:tcPr>
          <w:p w14:paraId="5C96458B" w14:textId="7B9B53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0C207CA8" w14:textId="77777777" w:rsidTr="00771314">
        <w:tc>
          <w:tcPr>
            <w:tcW w:w="587" w:type="pct"/>
          </w:tcPr>
          <w:p w14:paraId="0635F2B6" w14:textId="555AF7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R4-2219458</w:t>
            </w:r>
          </w:p>
        </w:tc>
        <w:tc>
          <w:tcPr>
            <w:tcW w:w="847" w:type="pct"/>
          </w:tcPr>
          <w:p w14:paraId="5EACE89D" w14:textId="1DDF35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RSTD measurement accuracy requirement for TEG based reporting</w:t>
            </w:r>
          </w:p>
        </w:tc>
        <w:tc>
          <w:tcPr>
            <w:tcW w:w="477" w:type="pct"/>
          </w:tcPr>
          <w:p w14:paraId="2A64A73A" w14:textId="171444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2702DE4" w14:textId="7F9668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49D6B27" w14:textId="4835E4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2753</w:t>
            </w:r>
          </w:p>
        </w:tc>
        <w:tc>
          <w:tcPr>
            <w:tcW w:w="294" w:type="pct"/>
          </w:tcPr>
          <w:p w14:paraId="3624A39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6A4AB54" w14:textId="567F95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4D7654" w14:textId="779337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4C152ED" w14:textId="65D76E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479722D7" w14:textId="14B428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6BA718D0" w14:textId="77777777" w:rsidTr="00771314">
        <w:tc>
          <w:tcPr>
            <w:tcW w:w="587" w:type="pct"/>
          </w:tcPr>
          <w:p w14:paraId="5102BBC7" w14:textId="046FCA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R4-2219477</w:t>
            </w:r>
          </w:p>
        </w:tc>
        <w:tc>
          <w:tcPr>
            <w:tcW w:w="847" w:type="pct"/>
          </w:tcPr>
          <w:p w14:paraId="70EA8F11" w14:textId="4FB8F3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Clarification of Ttrigger Requirements for Cell Reselection</w:t>
            </w:r>
          </w:p>
        </w:tc>
        <w:tc>
          <w:tcPr>
            <w:tcW w:w="477" w:type="pct"/>
          </w:tcPr>
          <w:p w14:paraId="717F6DD8" w14:textId="056670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0A5DC3F" w14:textId="45F10D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5FF4291" w14:textId="4BAE3A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2754</w:t>
            </w:r>
          </w:p>
        </w:tc>
        <w:tc>
          <w:tcPr>
            <w:tcW w:w="294" w:type="pct"/>
          </w:tcPr>
          <w:p w14:paraId="1CA97AD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CD931A4" w14:textId="76115C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3521D46" w14:textId="131F18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039BEDA" w14:textId="19E6D1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625B826A" w14:textId="0F94FA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C9A5433" w14:textId="77777777" w:rsidTr="00771314">
        <w:tc>
          <w:tcPr>
            <w:tcW w:w="587" w:type="pct"/>
          </w:tcPr>
          <w:p w14:paraId="21ADF30D" w14:textId="779D16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R4-2219479</w:t>
            </w:r>
          </w:p>
        </w:tc>
        <w:tc>
          <w:tcPr>
            <w:tcW w:w="847" w:type="pct"/>
          </w:tcPr>
          <w:p w14:paraId="2951FF1C" w14:textId="606D3F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Re-establishment Requirements for NTN</w:t>
            </w:r>
          </w:p>
        </w:tc>
        <w:tc>
          <w:tcPr>
            <w:tcW w:w="477" w:type="pct"/>
          </w:tcPr>
          <w:p w14:paraId="49B4904A" w14:textId="5A29B5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2F104CC9" w14:textId="0D2657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F5E960F" w14:textId="12E991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2755</w:t>
            </w:r>
          </w:p>
        </w:tc>
        <w:tc>
          <w:tcPr>
            <w:tcW w:w="294" w:type="pct"/>
          </w:tcPr>
          <w:p w14:paraId="0AAF8B8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B8877DD" w14:textId="2586DA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D6B0725" w14:textId="418166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DFDD036" w14:textId="1C5111B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</w:t>
            </w:r>
          </w:p>
        </w:tc>
        <w:tc>
          <w:tcPr>
            <w:tcW w:w="408" w:type="pct"/>
          </w:tcPr>
          <w:p w14:paraId="6D29832D" w14:textId="6D21C4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64E82F46" w14:textId="77777777" w:rsidTr="00771314">
        <w:tc>
          <w:tcPr>
            <w:tcW w:w="587" w:type="pct"/>
          </w:tcPr>
          <w:p w14:paraId="188D7DC5" w14:textId="3A6A8D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R4-2219528</w:t>
            </w:r>
          </w:p>
        </w:tc>
        <w:tc>
          <w:tcPr>
            <w:tcW w:w="847" w:type="pct"/>
          </w:tcPr>
          <w:p w14:paraId="071EB30E" w14:textId="24C86D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positioning requirements R16</w:t>
            </w:r>
          </w:p>
        </w:tc>
        <w:tc>
          <w:tcPr>
            <w:tcW w:w="477" w:type="pct"/>
          </w:tcPr>
          <w:p w14:paraId="3FC7D450" w14:textId="38252A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028CBB0" w14:textId="04DA16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81B1BD7" w14:textId="3DA3EA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2756</w:t>
            </w:r>
          </w:p>
        </w:tc>
        <w:tc>
          <w:tcPr>
            <w:tcW w:w="294" w:type="pct"/>
          </w:tcPr>
          <w:p w14:paraId="7307FF8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4E240D3" w14:textId="545C5E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6DD986C" w14:textId="76AAC1E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E2D42CC" w14:textId="0FDD03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</w:t>
            </w:r>
          </w:p>
        </w:tc>
        <w:tc>
          <w:tcPr>
            <w:tcW w:w="408" w:type="pct"/>
          </w:tcPr>
          <w:p w14:paraId="69686499" w14:textId="2CE682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22C73CA" w14:textId="77777777" w:rsidTr="00771314">
        <w:tc>
          <w:tcPr>
            <w:tcW w:w="587" w:type="pct"/>
          </w:tcPr>
          <w:p w14:paraId="6D3E6508" w14:textId="3E62E4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R4-2220381</w:t>
            </w:r>
          </w:p>
        </w:tc>
        <w:tc>
          <w:tcPr>
            <w:tcW w:w="847" w:type="pct"/>
          </w:tcPr>
          <w:p w14:paraId="0DB6E7C9" w14:textId="72E7AD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positioning requirements R16</w:t>
            </w:r>
          </w:p>
        </w:tc>
        <w:tc>
          <w:tcPr>
            <w:tcW w:w="477" w:type="pct"/>
          </w:tcPr>
          <w:p w14:paraId="3CE6B182" w14:textId="3CED4B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934977F" w14:textId="76645E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1A4EA14" w14:textId="03838F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2756</w:t>
            </w:r>
          </w:p>
        </w:tc>
        <w:tc>
          <w:tcPr>
            <w:tcW w:w="294" w:type="pct"/>
          </w:tcPr>
          <w:p w14:paraId="5EB506B6" w14:textId="69379DD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1CF6149" w14:textId="15B060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BD4204F" w14:textId="2A6D75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3E85B07" w14:textId="4451CA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</w:t>
            </w:r>
          </w:p>
        </w:tc>
        <w:tc>
          <w:tcPr>
            <w:tcW w:w="408" w:type="pct"/>
          </w:tcPr>
          <w:p w14:paraId="43F8FDC6" w14:textId="10C072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895C4C9" w14:textId="77777777" w:rsidTr="00771314">
        <w:tc>
          <w:tcPr>
            <w:tcW w:w="587" w:type="pct"/>
          </w:tcPr>
          <w:p w14:paraId="12F19BE1" w14:textId="24AB5D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R4-2219529</w:t>
            </w:r>
          </w:p>
        </w:tc>
        <w:tc>
          <w:tcPr>
            <w:tcW w:w="847" w:type="pct"/>
          </w:tcPr>
          <w:p w14:paraId="59F5D410" w14:textId="5D2892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positioning requirements R17</w:t>
            </w:r>
          </w:p>
        </w:tc>
        <w:tc>
          <w:tcPr>
            <w:tcW w:w="477" w:type="pct"/>
          </w:tcPr>
          <w:p w14:paraId="46D55509" w14:textId="787890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012C1157" w14:textId="445082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2A1ECA2" w14:textId="5FB962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2757</w:t>
            </w:r>
          </w:p>
        </w:tc>
        <w:tc>
          <w:tcPr>
            <w:tcW w:w="294" w:type="pct"/>
          </w:tcPr>
          <w:p w14:paraId="68FFB4E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4CBF426" w14:textId="6605B3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F621918" w14:textId="03CDBD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169658A" w14:textId="06E699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NR_pos-Perf</w:t>
            </w:r>
          </w:p>
        </w:tc>
        <w:tc>
          <w:tcPr>
            <w:tcW w:w="408" w:type="pct"/>
          </w:tcPr>
          <w:p w14:paraId="03694557" w14:textId="579093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34DC94C" w14:textId="77777777" w:rsidTr="00771314">
        <w:tc>
          <w:tcPr>
            <w:tcW w:w="587" w:type="pct"/>
          </w:tcPr>
          <w:p w14:paraId="1DCF318E" w14:textId="0A3054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R4-2219531</w:t>
            </w:r>
          </w:p>
        </w:tc>
        <w:tc>
          <w:tcPr>
            <w:tcW w:w="847" w:type="pct"/>
          </w:tcPr>
          <w:p w14:paraId="30ACE489" w14:textId="7B2C88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core requirements for Rel-17 positioning</w:t>
            </w:r>
          </w:p>
        </w:tc>
        <w:tc>
          <w:tcPr>
            <w:tcW w:w="477" w:type="pct"/>
          </w:tcPr>
          <w:p w14:paraId="73C82E56" w14:textId="7670E3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1A69FE3" w14:textId="63CE55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050B10A" w14:textId="7DA1A2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2758</w:t>
            </w:r>
          </w:p>
        </w:tc>
        <w:tc>
          <w:tcPr>
            <w:tcW w:w="294" w:type="pct"/>
          </w:tcPr>
          <w:p w14:paraId="42A4A3D9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12EA628" w14:textId="3CE2D2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5A91CB5" w14:textId="64A3EB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3BF0CDE" w14:textId="7F8581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NR_pos_enh-Core</w:t>
            </w:r>
          </w:p>
        </w:tc>
        <w:tc>
          <w:tcPr>
            <w:tcW w:w="408" w:type="pct"/>
          </w:tcPr>
          <w:p w14:paraId="435D7491" w14:textId="3FB842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8268749" w14:textId="77777777" w:rsidTr="00771314">
        <w:tc>
          <w:tcPr>
            <w:tcW w:w="587" w:type="pct"/>
          </w:tcPr>
          <w:p w14:paraId="7B0B3BB4" w14:textId="4920A0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R4-2220454</w:t>
            </w:r>
          </w:p>
        </w:tc>
        <w:tc>
          <w:tcPr>
            <w:tcW w:w="847" w:type="pct"/>
          </w:tcPr>
          <w:p w14:paraId="78FE6392" w14:textId="03AFF7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core requirements for Rel-17 positioning</w:t>
            </w:r>
          </w:p>
        </w:tc>
        <w:tc>
          <w:tcPr>
            <w:tcW w:w="477" w:type="pct"/>
          </w:tcPr>
          <w:p w14:paraId="523EC98E" w14:textId="10C1B9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DC72D9E" w14:textId="72FB26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D2DE8DA" w14:textId="28060A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2758</w:t>
            </w:r>
          </w:p>
        </w:tc>
        <w:tc>
          <w:tcPr>
            <w:tcW w:w="294" w:type="pct"/>
          </w:tcPr>
          <w:p w14:paraId="154AE6F6" w14:textId="0AC1BEA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58B3744" w14:textId="45BC30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8D42BFA" w14:textId="5F9BFB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EA814D2" w14:textId="7E02C5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NR_pos_enh-Core</w:t>
            </w:r>
          </w:p>
        </w:tc>
        <w:tc>
          <w:tcPr>
            <w:tcW w:w="408" w:type="pct"/>
          </w:tcPr>
          <w:p w14:paraId="1133B800" w14:textId="4B4D84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A1AD1C5" w14:textId="77777777" w:rsidTr="00771314">
        <w:tc>
          <w:tcPr>
            <w:tcW w:w="587" w:type="pct"/>
          </w:tcPr>
          <w:p w14:paraId="0B2B8200" w14:textId="71EE72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R4-2219532</w:t>
            </w:r>
          </w:p>
        </w:tc>
        <w:tc>
          <w:tcPr>
            <w:tcW w:w="847" w:type="pct"/>
          </w:tcPr>
          <w:p w14:paraId="1F26E8C2" w14:textId="63BB81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performance requirements for Rel-17 positioning</w:t>
            </w:r>
          </w:p>
        </w:tc>
        <w:tc>
          <w:tcPr>
            <w:tcW w:w="477" w:type="pct"/>
          </w:tcPr>
          <w:p w14:paraId="32BC1B24" w14:textId="2B52CE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56A048C" w14:textId="22C04B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F3D7235" w14:textId="4621AD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2759</w:t>
            </w:r>
          </w:p>
        </w:tc>
        <w:tc>
          <w:tcPr>
            <w:tcW w:w="294" w:type="pct"/>
          </w:tcPr>
          <w:p w14:paraId="7353452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C8FCFCA" w14:textId="15048E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4235945" w14:textId="6AE5E8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B245A39" w14:textId="1104BF7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2CA6125A" w14:textId="7E3262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5276E38" w14:textId="77777777" w:rsidTr="00771314">
        <w:tc>
          <w:tcPr>
            <w:tcW w:w="587" w:type="pct"/>
          </w:tcPr>
          <w:p w14:paraId="0152E05A" w14:textId="14BC42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R4-2220455</w:t>
            </w:r>
          </w:p>
        </w:tc>
        <w:tc>
          <w:tcPr>
            <w:tcW w:w="847" w:type="pct"/>
          </w:tcPr>
          <w:p w14:paraId="63759B09" w14:textId="154168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performance requirements for Rel-17 positioning</w:t>
            </w:r>
          </w:p>
        </w:tc>
        <w:tc>
          <w:tcPr>
            <w:tcW w:w="477" w:type="pct"/>
          </w:tcPr>
          <w:p w14:paraId="31C986E8" w14:textId="095A28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1B494109" w14:textId="62CE3E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450A612" w14:textId="1D364C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2759</w:t>
            </w:r>
          </w:p>
        </w:tc>
        <w:tc>
          <w:tcPr>
            <w:tcW w:w="294" w:type="pct"/>
          </w:tcPr>
          <w:p w14:paraId="04FFFC66" w14:textId="4729651D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B829232" w14:textId="1A18ED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B2F6A66" w14:textId="495E99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51183A0" w14:textId="4D4534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7BF37048" w14:textId="72F748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BEE1236" w14:textId="77777777" w:rsidTr="00771314">
        <w:tc>
          <w:tcPr>
            <w:tcW w:w="587" w:type="pct"/>
          </w:tcPr>
          <w:p w14:paraId="40729333" w14:textId="173D4F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R4-2219535</w:t>
            </w:r>
          </w:p>
        </w:tc>
        <w:tc>
          <w:tcPr>
            <w:tcW w:w="847" w:type="pct"/>
          </w:tcPr>
          <w:p w14:paraId="0685DD94" w14:textId="262474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RRC re-establishment requirements for NTN</w:t>
            </w:r>
          </w:p>
        </w:tc>
        <w:tc>
          <w:tcPr>
            <w:tcW w:w="477" w:type="pct"/>
          </w:tcPr>
          <w:p w14:paraId="58922645" w14:textId="5FA2E2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9D3050C" w14:textId="06DFC6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F75915A" w14:textId="51C605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2760</w:t>
            </w:r>
          </w:p>
        </w:tc>
        <w:tc>
          <w:tcPr>
            <w:tcW w:w="294" w:type="pct"/>
          </w:tcPr>
          <w:p w14:paraId="4C55E41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61B26C3" w14:textId="34C848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AAABE5D" w14:textId="02810C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355C01C" w14:textId="2BC240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3BB7F991" w14:textId="5644014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EE39589" w14:textId="77777777" w:rsidTr="00771314">
        <w:tc>
          <w:tcPr>
            <w:tcW w:w="587" w:type="pct"/>
          </w:tcPr>
          <w:p w14:paraId="5727E947" w14:textId="4BEC5F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R4-2220710</w:t>
            </w:r>
          </w:p>
        </w:tc>
        <w:tc>
          <w:tcPr>
            <w:tcW w:w="847" w:type="pct"/>
          </w:tcPr>
          <w:p w14:paraId="312D3118" w14:textId="461A28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RRC re-establishment requirements for NTN</w:t>
            </w:r>
          </w:p>
        </w:tc>
        <w:tc>
          <w:tcPr>
            <w:tcW w:w="477" w:type="pct"/>
          </w:tcPr>
          <w:p w14:paraId="2DC13991" w14:textId="749EB0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8CA2CF7" w14:textId="06E709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F2BEFE6" w14:textId="686DFB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2760</w:t>
            </w:r>
          </w:p>
        </w:tc>
        <w:tc>
          <w:tcPr>
            <w:tcW w:w="294" w:type="pct"/>
          </w:tcPr>
          <w:p w14:paraId="439F212C" w14:textId="5E511F3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AC86DED" w14:textId="692741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62DE7E1" w14:textId="21FCE8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A2560DB" w14:textId="7E646F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77017B49" w14:textId="6E08EC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12D22F9" w14:textId="77777777" w:rsidTr="00771314">
        <w:tc>
          <w:tcPr>
            <w:tcW w:w="587" w:type="pct"/>
          </w:tcPr>
          <w:p w14:paraId="78DDA997" w14:textId="0BA36B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R4-2219536</w:t>
            </w:r>
          </w:p>
        </w:tc>
        <w:tc>
          <w:tcPr>
            <w:tcW w:w="847" w:type="pct"/>
          </w:tcPr>
          <w:p w14:paraId="6ABFF845" w14:textId="175714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HO requirements for NTN</w:t>
            </w:r>
          </w:p>
        </w:tc>
        <w:tc>
          <w:tcPr>
            <w:tcW w:w="477" w:type="pct"/>
          </w:tcPr>
          <w:p w14:paraId="61A456FD" w14:textId="02B961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8AA25A3" w14:textId="1CCD8D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272D67A" w14:textId="14B4E7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2761</w:t>
            </w:r>
          </w:p>
        </w:tc>
        <w:tc>
          <w:tcPr>
            <w:tcW w:w="294" w:type="pct"/>
          </w:tcPr>
          <w:p w14:paraId="7A9ACE5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FEA3559" w14:textId="7B220B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70D6016" w14:textId="642478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72C1424" w14:textId="662ADB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10D9580" w14:textId="154335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51736BD4" w14:textId="77777777" w:rsidTr="00771314">
        <w:tc>
          <w:tcPr>
            <w:tcW w:w="587" w:type="pct"/>
          </w:tcPr>
          <w:p w14:paraId="1E7E81C3" w14:textId="53FC76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R4-2220316</w:t>
            </w:r>
          </w:p>
        </w:tc>
        <w:tc>
          <w:tcPr>
            <w:tcW w:w="847" w:type="pct"/>
          </w:tcPr>
          <w:p w14:paraId="7644D4A0" w14:textId="174A19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HO requirements for NTN</w:t>
            </w:r>
          </w:p>
        </w:tc>
        <w:tc>
          <w:tcPr>
            <w:tcW w:w="477" w:type="pct"/>
          </w:tcPr>
          <w:p w14:paraId="499E0692" w14:textId="10C808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E6EE009" w14:textId="64EF33C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E95A0AD" w14:textId="47A2AD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2761</w:t>
            </w:r>
          </w:p>
        </w:tc>
        <w:tc>
          <w:tcPr>
            <w:tcW w:w="294" w:type="pct"/>
          </w:tcPr>
          <w:p w14:paraId="1D41B370" w14:textId="46D81E7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C8D9811" w14:textId="6C1632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F0FAFD9" w14:textId="2A9ED5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7D9F26B" w14:textId="2A6C58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7F35E3DC" w14:textId="197FBF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053E13A7" w14:textId="77777777" w:rsidTr="00771314">
        <w:tc>
          <w:tcPr>
            <w:tcW w:w="587" w:type="pct"/>
          </w:tcPr>
          <w:p w14:paraId="7338DE4E" w14:textId="3984A4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R4-2219538</w:t>
            </w:r>
          </w:p>
        </w:tc>
        <w:tc>
          <w:tcPr>
            <w:tcW w:w="847" w:type="pct"/>
          </w:tcPr>
          <w:p w14:paraId="67B5594F" w14:textId="30B0D3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L1-RSRP measurement requirements</w:t>
            </w:r>
          </w:p>
        </w:tc>
        <w:tc>
          <w:tcPr>
            <w:tcW w:w="477" w:type="pct"/>
          </w:tcPr>
          <w:p w14:paraId="33301905" w14:textId="0ABE3E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573CAF2E" w14:textId="3F7753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E1953CC" w14:textId="5FBA229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2762</w:t>
            </w:r>
          </w:p>
        </w:tc>
        <w:tc>
          <w:tcPr>
            <w:tcW w:w="294" w:type="pct"/>
          </w:tcPr>
          <w:p w14:paraId="3CB09C0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E5E164D" w14:textId="02CEDBC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A8A6170" w14:textId="54D1DC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9C8DAE2" w14:textId="11FC3C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7981D7BB" w14:textId="14B381F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F38CA3A" w14:textId="77777777" w:rsidTr="00771314">
        <w:tc>
          <w:tcPr>
            <w:tcW w:w="587" w:type="pct"/>
          </w:tcPr>
          <w:p w14:paraId="0AC4EEFC" w14:textId="50B2F9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R4-2220315</w:t>
            </w:r>
          </w:p>
        </w:tc>
        <w:tc>
          <w:tcPr>
            <w:tcW w:w="847" w:type="pct"/>
          </w:tcPr>
          <w:p w14:paraId="4010FE8E" w14:textId="7D2022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L1-RSRP measurement requirements</w:t>
            </w:r>
          </w:p>
        </w:tc>
        <w:tc>
          <w:tcPr>
            <w:tcW w:w="477" w:type="pct"/>
          </w:tcPr>
          <w:p w14:paraId="67027296" w14:textId="54D1E6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3F2DF00" w14:textId="137A26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761DC29" w14:textId="502B5C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2762</w:t>
            </w:r>
          </w:p>
        </w:tc>
        <w:tc>
          <w:tcPr>
            <w:tcW w:w="294" w:type="pct"/>
          </w:tcPr>
          <w:p w14:paraId="004816F2" w14:textId="2A893CB3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8A4F3BD" w14:textId="6DEA65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B2791D9" w14:textId="54432F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813012E" w14:textId="308E37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6C212942" w14:textId="5AF6C3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B5AAD08" w14:textId="77777777" w:rsidTr="00771314">
        <w:tc>
          <w:tcPr>
            <w:tcW w:w="587" w:type="pct"/>
          </w:tcPr>
          <w:p w14:paraId="14A35BAA" w14:textId="10AD03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R4-2219543</w:t>
            </w:r>
          </w:p>
        </w:tc>
        <w:tc>
          <w:tcPr>
            <w:tcW w:w="847" w:type="pct"/>
          </w:tcPr>
          <w:p w14:paraId="5A0046F2" w14:textId="586BCE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requirements for UE Rx-Tx measurement for PDC</w:t>
            </w:r>
          </w:p>
        </w:tc>
        <w:tc>
          <w:tcPr>
            <w:tcW w:w="477" w:type="pct"/>
          </w:tcPr>
          <w:p w14:paraId="57AEA8F9" w14:textId="3AE629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2954A59" w14:textId="2AD050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45215C5" w14:textId="14B9B6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2763</w:t>
            </w:r>
          </w:p>
        </w:tc>
        <w:tc>
          <w:tcPr>
            <w:tcW w:w="294" w:type="pct"/>
          </w:tcPr>
          <w:p w14:paraId="2C19ED7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9B7282B" w14:textId="338CAC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28D0032" w14:textId="36C9A5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64D3A54" w14:textId="70D421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NR_IIOT_URLLC_enh-Core</w:t>
            </w:r>
          </w:p>
        </w:tc>
        <w:tc>
          <w:tcPr>
            <w:tcW w:w="408" w:type="pct"/>
          </w:tcPr>
          <w:p w14:paraId="0BC3A341" w14:textId="1517C7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0BE06BAB" w14:textId="77777777" w:rsidTr="00771314">
        <w:tc>
          <w:tcPr>
            <w:tcW w:w="587" w:type="pct"/>
          </w:tcPr>
          <w:p w14:paraId="07895420" w14:textId="3B8F47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R4-2219691</w:t>
            </w:r>
          </w:p>
        </w:tc>
        <w:tc>
          <w:tcPr>
            <w:tcW w:w="847" w:type="pct"/>
          </w:tcPr>
          <w:p w14:paraId="3A6D06C6" w14:textId="02C264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conditions for PL-RS maintenance</w:t>
            </w:r>
          </w:p>
        </w:tc>
        <w:tc>
          <w:tcPr>
            <w:tcW w:w="477" w:type="pct"/>
          </w:tcPr>
          <w:p w14:paraId="03A9A7C9" w14:textId="769C4B0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E9672EF" w14:textId="64F869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CC3F50C" w14:textId="290659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2764</w:t>
            </w:r>
          </w:p>
        </w:tc>
        <w:tc>
          <w:tcPr>
            <w:tcW w:w="294" w:type="pct"/>
          </w:tcPr>
          <w:p w14:paraId="549C860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3CDBA7E" w14:textId="73929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6783D5A" w14:textId="59C9B1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DD68DC5" w14:textId="29A4E2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0B09A3DF" w14:textId="3592DD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6F2F823" w14:textId="77777777" w:rsidTr="00771314">
        <w:tc>
          <w:tcPr>
            <w:tcW w:w="587" w:type="pct"/>
          </w:tcPr>
          <w:p w14:paraId="5467750E" w14:textId="22262A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R4-2220409</w:t>
            </w:r>
          </w:p>
        </w:tc>
        <w:tc>
          <w:tcPr>
            <w:tcW w:w="847" w:type="pct"/>
          </w:tcPr>
          <w:p w14:paraId="20026D1C" w14:textId="2D3B93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conditions for PL-RS maintenance</w:t>
            </w:r>
          </w:p>
        </w:tc>
        <w:tc>
          <w:tcPr>
            <w:tcW w:w="477" w:type="pct"/>
          </w:tcPr>
          <w:p w14:paraId="1820888A" w14:textId="619A6B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3322E6E8" w14:textId="7C0C0E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D0124C7" w14:textId="7587C7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2764</w:t>
            </w:r>
          </w:p>
        </w:tc>
        <w:tc>
          <w:tcPr>
            <w:tcW w:w="294" w:type="pct"/>
          </w:tcPr>
          <w:p w14:paraId="0FECBF9C" w14:textId="74EE480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87F8AEF" w14:textId="744DF9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0019C56" w14:textId="6E713B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8D75AD7" w14:textId="08F2E7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78C4F4DF" w14:textId="69B8E56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7F6A546" w14:textId="77777777" w:rsidTr="00771314">
        <w:tc>
          <w:tcPr>
            <w:tcW w:w="587" w:type="pct"/>
          </w:tcPr>
          <w:p w14:paraId="196DFF38" w14:textId="2C2F43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R4-2219711</w:t>
            </w:r>
          </w:p>
        </w:tc>
        <w:tc>
          <w:tcPr>
            <w:tcW w:w="847" w:type="pct"/>
          </w:tcPr>
          <w:p w14:paraId="2BE4C0F7" w14:textId="2C33B9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38.133 on Rel-17 HST FR2 RRM Requirements</w:t>
            </w:r>
          </w:p>
        </w:tc>
        <w:tc>
          <w:tcPr>
            <w:tcW w:w="477" w:type="pct"/>
          </w:tcPr>
          <w:p w14:paraId="01CB915C" w14:textId="575C85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799430CA" w14:textId="13758F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520A255" w14:textId="2009B4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2765</w:t>
            </w:r>
          </w:p>
        </w:tc>
        <w:tc>
          <w:tcPr>
            <w:tcW w:w="294" w:type="pct"/>
          </w:tcPr>
          <w:p w14:paraId="1000657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A41E7E9" w14:textId="2F57062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D6AD9BE" w14:textId="3893DC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73030DB" w14:textId="1B8424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NR_HST_FR2</w:t>
            </w:r>
          </w:p>
        </w:tc>
        <w:tc>
          <w:tcPr>
            <w:tcW w:w="408" w:type="pct"/>
          </w:tcPr>
          <w:p w14:paraId="2ECF0B70" w14:textId="376E4B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ACA63AA" w14:textId="77777777" w:rsidTr="00771314">
        <w:tc>
          <w:tcPr>
            <w:tcW w:w="587" w:type="pct"/>
          </w:tcPr>
          <w:p w14:paraId="29517925" w14:textId="215E5D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R4-2220355</w:t>
            </w:r>
          </w:p>
        </w:tc>
        <w:tc>
          <w:tcPr>
            <w:tcW w:w="847" w:type="pct"/>
          </w:tcPr>
          <w:p w14:paraId="35A14A3F" w14:textId="3C3500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38.133 on Rel-17 HST FR2 RRM Requirements</w:t>
            </w:r>
          </w:p>
        </w:tc>
        <w:tc>
          <w:tcPr>
            <w:tcW w:w="477" w:type="pct"/>
          </w:tcPr>
          <w:p w14:paraId="07AA2982" w14:textId="586750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260712CE" w14:textId="0E862B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869339C" w14:textId="4C46C5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2765</w:t>
            </w:r>
          </w:p>
        </w:tc>
        <w:tc>
          <w:tcPr>
            <w:tcW w:w="294" w:type="pct"/>
          </w:tcPr>
          <w:p w14:paraId="76EDF283" w14:textId="52173D12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17D7BC2" w14:textId="608EC81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01982B" w14:textId="609FBB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6378987" w14:textId="6AEBFB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NR_HST_FR2</w:t>
            </w:r>
          </w:p>
        </w:tc>
        <w:tc>
          <w:tcPr>
            <w:tcW w:w="408" w:type="pct"/>
          </w:tcPr>
          <w:p w14:paraId="7BA3ED0F" w14:textId="7A23E1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41FE7A9" w14:textId="77777777" w:rsidTr="00771314">
        <w:tc>
          <w:tcPr>
            <w:tcW w:w="587" w:type="pct"/>
          </w:tcPr>
          <w:p w14:paraId="08956A58" w14:textId="770706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R4-2220453</w:t>
            </w:r>
          </w:p>
        </w:tc>
        <w:tc>
          <w:tcPr>
            <w:tcW w:w="847" w:type="pct"/>
          </w:tcPr>
          <w:p w14:paraId="671D7122" w14:textId="639046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38.133 on Rel-17 HST FR2 RRM Requirements</w:t>
            </w:r>
          </w:p>
        </w:tc>
        <w:tc>
          <w:tcPr>
            <w:tcW w:w="477" w:type="pct"/>
          </w:tcPr>
          <w:p w14:paraId="6F8A03E9" w14:textId="30DED7F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CC4E454" w14:textId="701034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8782688" w14:textId="38BE43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2765</w:t>
            </w:r>
          </w:p>
        </w:tc>
        <w:tc>
          <w:tcPr>
            <w:tcW w:w="294" w:type="pct"/>
          </w:tcPr>
          <w:p w14:paraId="446B1C34" w14:textId="7621D40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5C25C6D6" w14:textId="0ACEF8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049F8AD" w14:textId="412944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0D5E522" w14:textId="6735B4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NR_HST_FR2</w:t>
            </w:r>
          </w:p>
        </w:tc>
        <w:tc>
          <w:tcPr>
            <w:tcW w:w="408" w:type="pct"/>
          </w:tcPr>
          <w:p w14:paraId="48C40C7D" w14:textId="124DD5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88DDC0F" w14:textId="77777777" w:rsidTr="00771314">
        <w:tc>
          <w:tcPr>
            <w:tcW w:w="587" w:type="pct"/>
          </w:tcPr>
          <w:p w14:paraId="1FC0CBF2" w14:textId="453FED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R4-2219750</w:t>
            </w:r>
          </w:p>
        </w:tc>
        <w:tc>
          <w:tcPr>
            <w:tcW w:w="847" w:type="pct"/>
          </w:tcPr>
          <w:p w14:paraId="425CC7A0" w14:textId="407463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- Corrections to core requirements for NR positioning</w:t>
            </w:r>
          </w:p>
        </w:tc>
        <w:tc>
          <w:tcPr>
            <w:tcW w:w="477" w:type="pct"/>
          </w:tcPr>
          <w:p w14:paraId="7C630E40" w14:textId="4C1851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F26B83D" w14:textId="5BF7A4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B76FA45" w14:textId="4668D2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2766</w:t>
            </w:r>
          </w:p>
        </w:tc>
        <w:tc>
          <w:tcPr>
            <w:tcW w:w="294" w:type="pct"/>
          </w:tcPr>
          <w:p w14:paraId="6E6BD12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943A5D4" w14:textId="3E6284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33D75C7" w14:textId="648E7A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7DC433D" w14:textId="48FB97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NR_pos_enh-Core</w:t>
            </w:r>
          </w:p>
        </w:tc>
        <w:tc>
          <w:tcPr>
            <w:tcW w:w="408" w:type="pct"/>
          </w:tcPr>
          <w:p w14:paraId="780C3D05" w14:textId="76EBB1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6A29CDBD" w14:textId="77777777" w:rsidTr="00771314">
        <w:tc>
          <w:tcPr>
            <w:tcW w:w="587" w:type="pct"/>
          </w:tcPr>
          <w:p w14:paraId="15D227B6" w14:textId="60C6BE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R4-2220430</w:t>
            </w:r>
          </w:p>
        </w:tc>
        <w:tc>
          <w:tcPr>
            <w:tcW w:w="847" w:type="pct"/>
          </w:tcPr>
          <w:p w14:paraId="3A4A1FE0" w14:textId="4379A6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- Corrections to core requirements for NR positioning</w:t>
            </w:r>
          </w:p>
        </w:tc>
        <w:tc>
          <w:tcPr>
            <w:tcW w:w="477" w:type="pct"/>
          </w:tcPr>
          <w:p w14:paraId="48B5950A" w14:textId="2CFA14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923711A" w14:textId="10ED89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FB6F5CB" w14:textId="03CCB4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2766</w:t>
            </w:r>
          </w:p>
        </w:tc>
        <w:tc>
          <w:tcPr>
            <w:tcW w:w="294" w:type="pct"/>
          </w:tcPr>
          <w:p w14:paraId="090056A0" w14:textId="5F3928B9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D07DE7C" w14:textId="2EDC24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1EF3B3F" w14:textId="4E737C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1C0D7FF" w14:textId="3F802D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NR_pos_enh-Core</w:t>
            </w:r>
          </w:p>
        </w:tc>
        <w:tc>
          <w:tcPr>
            <w:tcW w:w="408" w:type="pct"/>
          </w:tcPr>
          <w:p w14:paraId="4E2B31FE" w14:textId="335AEC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2CAD9FE" w14:textId="77777777" w:rsidTr="00771314">
        <w:tc>
          <w:tcPr>
            <w:tcW w:w="587" w:type="pct"/>
          </w:tcPr>
          <w:p w14:paraId="73F23E9F" w14:textId="2B19B8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R4-2219751</w:t>
            </w:r>
          </w:p>
        </w:tc>
        <w:tc>
          <w:tcPr>
            <w:tcW w:w="847" w:type="pct"/>
          </w:tcPr>
          <w:p w14:paraId="2F5945CF" w14:textId="14C5B8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Pre-MG test case No 1-1</w:t>
            </w:r>
          </w:p>
        </w:tc>
        <w:tc>
          <w:tcPr>
            <w:tcW w:w="477" w:type="pct"/>
          </w:tcPr>
          <w:p w14:paraId="0ED7ED58" w14:textId="004C33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Intel Corporation, MediaTek, OPPO</w:t>
            </w:r>
          </w:p>
        </w:tc>
        <w:tc>
          <w:tcPr>
            <w:tcW w:w="459" w:type="pct"/>
          </w:tcPr>
          <w:p w14:paraId="0CB905F7" w14:textId="065BBD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12682AA" w14:textId="087320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2767</w:t>
            </w:r>
          </w:p>
        </w:tc>
        <w:tc>
          <w:tcPr>
            <w:tcW w:w="294" w:type="pct"/>
          </w:tcPr>
          <w:p w14:paraId="2D6F747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7D50394" w14:textId="43B3FA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1F71DA2" w14:textId="6A9FD1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03893A9" w14:textId="1035B8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NR_MG_enh-Perf</w:t>
            </w:r>
          </w:p>
        </w:tc>
        <w:tc>
          <w:tcPr>
            <w:tcW w:w="408" w:type="pct"/>
          </w:tcPr>
          <w:p w14:paraId="4585A2FF" w14:textId="78006AD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89C00D8" w14:textId="77777777" w:rsidTr="00771314">
        <w:tc>
          <w:tcPr>
            <w:tcW w:w="587" w:type="pct"/>
          </w:tcPr>
          <w:p w14:paraId="19366948" w14:textId="13D951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R4-2219753</w:t>
            </w:r>
          </w:p>
        </w:tc>
        <w:tc>
          <w:tcPr>
            <w:tcW w:w="847" w:type="pct"/>
          </w:tcPr>
          <w:p w14:paraId="57719D16" w14:textId="130975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Performance requirements for PRS Measurement with reduced number of samples</w:t>
            </w:r>
          </w:p>
        </w:tc>
        <w:tc>
          <w:tcPr>
            <w:tcW w:w="477" w:type="pct"/>
          </w:tcPr>
          <w:p w14:paraId="3CA43C18" w14:textId="6CF5BF7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Intel Corporation</w:t>
            </w:r>
          </w:p>
        </w:tc>
        <w:tc>
          <w:tcPr>
            <w:tcW w:w="459" w:type="pct"/>
          </w:tcPr>
          <w:p w14:paraId="03A23C2A" w14:textId="2ABE94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1EAC9C3" w14:textId="6C4227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2768</w:t>
            </w:r>
          </w:p>
        </w:tc>
        <w:tc>
          <w:tcPr>
            <w:tcW w:w="294" w:type="pct"/>
          </w:tcPr>
          <w:p w14:paraId="274B01A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38B25E9" w14:textId="40FE2A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C3A15A4" w14:textId="71BC1A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B5CFEAF" w14:textId="585C92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29A34BB4" w14:textId="727E26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574675F" w14:textId="77777777" w:rsidTr="00771314">
        <w:tc>
          <w:tcPr>
            <w:tcW w:w="587" w:type="pct"/>
          </w:tcPr>
          <w:p w14:paraId="229B3EEB" w14:textId="5DAE4A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R4-2220353</w:t>
            </w:r>
          </w:p>
        </w:tc>
        <w:tc>
          <w:tcPr>
            <w:tcW w:w="847" w:type="pct"/>
          </w:tcPr>
          <w:p w14:paraId="38C9933D" w14:textId="027B69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Performance requirements for PRS Measurement with reduced number of samples</w:t>
            </w:r>
          </w:p>
        </w:tc>
        <w:tc>
          <w:tcPr>
            <w:tcW w:w="477" w:type="pct"/>
          </w:tcPr>
          <w:p w14:paraId="28226B25" w14:textId="5386D8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Intel Corporation</w:t>
            </w:r>
          </w:p>
        </w:tc>
        <w:tc>
          <w:tcPr>
            <w:tcW w:w="459" w:type="pct"/>
          </w:tcPr>
          <w:p w14:paraId="4B753811" w14:textId="771A4E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AF4C4E8" w14:textId="475398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2768</w:t>
            </w:r>
          </w:p>
        </w:tc>
        <w:tc>
          <w:tcPr>
            <w:tcW w:w="294" w:type="pct"/>
          </w:tcPr>
          <w:p w14:paraId="4B32E53A" w14:textId="6D1E44B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A90C01A" w14:textId="3D3EF6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E26A414" w14:textId="337214F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B7145D8" w14:textId="3A9BCD3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53913A3F" w14:textId="061D27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90A05D3" w14:textId="77777777" w:rsidTr="00771314">
        <w:tc>
          <w:tcPr>
            <w:tcW w:w="587" w:type="pct"/>
          </w:tcPr>
          <w:p w14:paraId="3F978F8F" w14:textId="508E52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R4-2220718</w:t>
            </w:r>
          </w:p>
        </w:tc>
        <w:tc>
          <w:tcPr>
            <w:tcW w:w="847" w:type="pct"/>
          </w:tcPr>
          <w:p w14:paraId="346B3A57" w14:textId="7F0208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Performance requirements for PRS Measurement with reduced number of samples</w:t>
            </w:r>
          </w:p>
        </w:tc>
        <w:tc>
          <w:tcPr>
            <w:tcW w:w="477" w:type="pct"/>
          </w:tcPr>
          <w:p w14:paraId="10A9E9D5" w14:textId="0C1853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Intel Corporation</w:t>
            </w:r>
          </w:p>
        </w:tc>
        <w:tc>
          <w:tcPr>
            <w:tcW w:w="459" w:type="pct"/>
          </w:tcPr>
          <w:p w14:paraId="617C5C21" w14:textId="1C4B03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AE75053" w14:textId="04DB8B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2768</w:t>
            </w:r>
          </w:p>
        </w:tc>
        <w:tc>
          <w:tcPr>
            <w:tcW w:w="294" w:type="pct"/>
          </w:tcPr>
          <w:p w14:paraId="17018767" w14:textId="7594FA1C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0B428A6" w14:textId="6F4C08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A8844EB" w14:textId="52F481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8C8B254" w14:textId="090C70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366E1AE1" w14:textId="3D350C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240247" w14:textId="77777777" w:rsidTr="00771314">
        <w:tc>
          <w:tcPr>
            <w:tcW w:w="587" w:type="pct"/>
          </w:tcPr>
          <w:p w14:paraId="757FAE9A" w14:textId="707818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R4-2218440</w:t>
            </w:r>
          </w:p>
        </w:tc>
        <w:tc>
          <w:tcPr>
            <w:tcW w:w="847" w:type="pct"/>
          </w:tcPr>
          <w:p w14:paraId="3E5A4966" w14:textId="4A5DA8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positioning measurement accuracy requirements</w:t>
            </w:r>
          </w:p>
        </w:tc>
        <w:tc>
          <w:tcPr>
            <w:tcW w:w="477" w:type="pct"/>
          </w:tcPr>
          <w:p w14:paraId="28BEA6D9" w14:textId="061CD4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35138FAD" w14:textId="1B00FE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A7BA634" w14:textId="10288D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2769</w:t>
            </w:r>
          </w:p>
        </w:tc>
        <w:tc>
          <w:tcPr>
            <w:tcW w:w="294" w:type="pct"/>
          </w:tcPr>
          <w:p w14:paraId="04A4083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3DCBC7E" w14:textId="7EBD53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37E751" w14:textId="403E6E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9B1FB73" w14:textId="36335F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0C082945" w14:textId="6BDB22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5C84EFC" w14:textId="77777777" w:rsidTr="00771314">
        <w:tc>
          <w:tcPr>
            <w:tcW w:w="587" w:type="pct"/>
          </w:tcPr>
          <w:p w14:paraId="1A54ACD6" w14:textId="008B0D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R4-2220352</w:t>
            </w:r>
          </w:p>
        </w:tc>
        <w:tc>
          <w:tcPr>
            <w:tcW w:w="847" w:type="pct"/>
          </w:tcPr>
          <w:p w14:paraId="3D775FCA" w14:textId="719041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R17 positioning measurement accuracy requirements</w:t>
            </w:r>
          </w:p>
        </w:tc>
        <w:tc>
          <w:tcPr>
            <w:tcW w:w="477" w:type="pct"/>
          </w:tcPr>
          <w:p w14:paraId="27A29E41" w14:textId="4632AE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249DDD3C" w14:textId="215F66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73D146C" w14:textId="63F427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2769</w:t>
            </w:r>
          </w:p>
        </w:tc>
        <w:tc>
          <w:tcPr>
            <w:tcW w:w="294" w:type="pct"/>
          </w:tcPr>
          <w:p w14:paraId="5D4553F7" w14:textId="28AB0C2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7B317AD" w14:textId="44FE02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CA025BC" w14:textId="5FA328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6D467A0" w14:textId="116741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NR_pos_enh-Perf</w:t>
            </w:r>
          </w:p>
        </w:tc>
        <w:tc>
          <w:tcPr>
            <w:tcW w:w="408" w:type="pct"/>
          </w:tcPr>
          <w:p w14:paraId="7D984627" w14:textId="415541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6ACF799" w14:textId="77777777" w:rsidTr="00771314">
        <w:tc>
          <w:tcPr>
            <w:tcW w:w="587" w:type="pct"/>
          </w:tcPr>
          <w:p w14:paraId="7F9FEEB5" w14:textId="54A374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R4-2219830</w:t>
            </w:r>
          </w:p>
        </w:tc>
        <w:tc>
          <w:tcPr>
            <w:tcW w:w="847" w:type="pct"/>
          </w:tcPr>
          <w:p w14:paraId="3595A34B" w14:textId="1DC412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Performance part of RedCap - TS 38.133</w:t>
            </w:r>
          </w:p>
        </w:tc>
        <w:tc>
          <w:tcPr>
            <w:tcW w:w="477" w:type="pct"/>
          </w:tcPr>
          <w:p w14:paraId="48A652BB" w14:textId="060467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FC0ABA6" w14:textId="720622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D85BF5F" w14:textId="70721F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2770</w:t>
            </w:r>
          </w:p>
        </w:tc>
        <w:tc>
          <w:tcPr>
            <w:tcW w:w="294" w:type="pct"/>
          </w:tcPr>
          <w:p w14:paraId="5F0B5E9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2391189" w14:textId="653772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629B92" w14:textId="1B20C8A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BF711F8" w14:textId="53BD8E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NR_redcap-Perf</w:t>
            </w:r>
          </w:p>
        </w:tc>
        <w:tc>
          <w:tcPr>
            <w:tcW w:w="408" w:type="pct"/>
          </w:tcPr>
          <w:p w14:paraId="60794084" w14:textId="29FE453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85900B2" w14:textId="77777777" w:rsidTr="00771314">
        <w:tc>
          <w:tcPr>
            <w:tcW w:w="587" w:type="pct"/>
          </w:tcPr>
          <w:p w14:paraId="17DA2A02" w14:textId="197C97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R4-2219847</w:t>
            </w:r>
          </w:p>
        </w:tc>
        <w:tc>
          <w:tcPr>
            <w:tcW w:w="847" w:type="pct"/>
          </w:tcPr>
          <w:p w14:paraId="278A4F17" w14:textId="5BCD57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Idle Mode CA/DC Measurement Tests in TS 38.133</w:t>
            </w:r>
          </w:p>
        </w:tc>
        <w:tc>
          <w:tcPr>
            <w:tcW w:w="477" w:type="pct"/>
          </w:tcPr>
          <w:p w14:paraId="00090053" w14:textId="6F964A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45E10E5" w14:textId="73AEC2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7BB097E" w14:textId="125AFD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2771</w:t>
            </w:r>
          </w:p>
        </w:tc>
        <w:tc>
          <w:tcPr>
            <w:tcW w:w="294" w:type="pct"/>
          </w:tcPr>
          <w:p w14:paraId="3D68086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B174B41" w14:textId="47C96A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7AEF5C6" w14:textId="14F9A7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E177BC0" w14:textId="48A214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LTE_NR_DC_CA_enh-Perf</w:t>
            </w:r>
          </w:p>
        </w:tc>
        <w:tc>
          <w:tcPr>
            <w:tcW w:w="408" w:type="pct"/>
          </w:tcPr>
          <w:p w14:paraId="65F3783F" w14:textId="0CFE1F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BF82B8C" w14:textId="77777777" w:rsidTr="00771314">
        <w:tc>
          <w:tcPr>
            <w:tcW w:w="587" w:type="pct"/>
          </w:tcPr>
          <w:p w14:paraId="2B72CD6F" w14:textId="5AAB85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R4-2220383</w:t>
            </w:r>
          </w:p>
        </w:tc>
        <w:tc>
          <w:tcPr>
            <w:tcW w:w="847" w:type="pct"/>
          </w:tcPr>
          <w:p w14:paraId="6E3FF529" w14:textId="0125ED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Idle Mode CA/DC Measurement Tests in TS 38.133</w:t>
            </w:r>
          </w:p>
        </w:tc>
        <w:tc>
          <w:tcPr>
            <w:tcW w:w="477" w:type="pct"/>
          </w:tcPr>
          <w:p w14:paraId="26AD1DEE" w14:textId="270DBF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5A620D00" w14:textId="5580F5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E999529" w14:textId="4F6088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2771</w:t>
            </w:r>
          </w:p>
        </w:tc>
        <w:tc>
          <w:tcPr>
            <w:tcW w:w="294" w:type="pct"/>
          </w:tcPr>
          <w:p w14:paraId="64FC2FC4" w14:textId="45502CD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9C1655E" w14:textId="2FD537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B5AA7F5" w14:textId="21B787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FEA2F8D" w14:textId="18CA7D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LTE_NR_DC_CA_enh-Perf</w:t>
            </w:r>
          </w:p>
        </w:tc>
        <w:tc>
          <w:tcPr>
            <w:tcW w:w="408" w:type="pct"/>
          </w:tcPr>
          <w:p w14:paraId="062F345B" w14:textId="2B3E81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4A1B798" w14:textId="77777777" w:rsidTr="00771314">
        <w:tc>
          <w:tcPr>
            <w:tcW w:w="587" w:type="pct"/>
          </w:tcPr>
          <w:p w14:paraId="6E54E507" w14:textId="7B0D25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R4-2220727</w:t>
            </w:r>
          </w:p>
        </w:tc>
        <w:tc>
          <w:tcPr>
            <w:tcW w:w="847" w:type="pct"/>
          </w:tcPr>
          <w:p w14:paraId="49E32F95" w14:textId="4272CC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Idle Mode CA/DC Measurement Tests in TS 38.133</w:t>
            </w:r>
          </w:p>
        </w:tc>
        <w:tc>
          <w:tcPr>
            <w:tcW w:w="477" w:type="pct"/>
          </w:tcPr>
          <w:p w14:paraId="2BA552A7" w14:textId="491597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0609D40" w14:textId="5C543E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57D45CB" w14:textId="26DF7F9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2771</w:t>
            </w:r>
          </w:p>
        </w:tc>
        <w:tc>
          <w:tcPr>
            <w:tcW w:w="294" w:type="pct"/>
          </w:tcPr>
          <w:p w14:paraId="01EB304D" w14:textId="672E2E93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6A8BA9E" w14:textId="71BDA7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20C17BA" w14:textId="13C15B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4F6EC79" w14:textId="7BEAC3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LTE_NR_DC_CA_enh-Perf</w:t>
            </w:r>
          </w:p>
        </w:tc>
        <w:tc>
          <w:tcPr>
            <w:tcW w:w="408" w:type="pct"/>
          </w:tcPr>
          <w:p w14:paraId="2FDAB6C0" w14:textId="785BCA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C0B716D" w14:textId="77777777" w:rsidTr="00771314">
        <w:tc>
          <w:tcPr>
            <w:tcW w:w="587" w:type="pct"/>
          </w:tcPr>
          <w:p w14:paraId="6D915DC3" w14:textId="1E0B32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R4-2219848</w:t>
            </w:r>
          </w:p>
        </w:tc>
        <w:tc>
          <w:tcPr>
            <w:tcW w:w="847" w:type="pct"/>
          </w:tcPr>
          <w:p w14:paraId="7CC6EE68" w14:textId="2E8AD8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Correction to Idle Mode CA/DC Measurement Tests in TS 38.133</w:t>
            </w:r>
          </w:p>
        </w:tc>
        <w:tc>
          <w:tcPr>
            <w:tcW w:w="477" w:type="pct"/>
          </w:tcPr>
          <w:p w14:paraId="76B513A0" w14:textId="1F9A32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BBEC71B" w14:textId="797D5D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0E91288" w14:textId="597CC5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2772</w:t>
            </w:r>
          </w:p>
        </w:tc>
        <w:tc>
          <w:tcPr>
            <w:tcW w:w="294" w:type="pct"/>
          </w:tcPr>
          <w:p w14:paraId="087895F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51E052B" w14:textId="22BED4B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BB8F8D5" w14:textId="0DF299B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422EDA09" w14:textId="2EFFCE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LTE_NR_DC_CA_enh-Perf</w:t>
            </w:r>
          </w:p>
        </w:tc>
        <w:tc>
          <w:tcPr>
            <w:tcW w:w="408" w:type="pct"/>
          </w:tcPr>
          <w:p w14:paraId="1A6F548D" w14:textId="269980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F5C103E" w14:textId="77777777" w:rsidTr="00771314">
        <w:tc>
          <w:tcPr>
            <w:tcW w:w="587" w:type="pct"/>
          </w:tcPr>
          <w:p w14:paraId="3B2AD259" w14:textId="09E8135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R4-2219888</w:t>
            </w:r>
          </w:p>
        </w:tc>
        <w:tc>
          <w:tcPr>
            <w:tcW w:w="847" w:type="pct"/>
          </w:tcPr>
          <w:p w14:paraId="74D485DB" w14:textId="273990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NCSG nogap-noncsg inter-RAT LTE measurement requirement</w:t>
            </w:r>
          </w:p>
        </w:tc>
        <w:tc>
          <w:tcPr>
            <w:tcW w:w="477" w:type="pct"/>
          </w:tcPr>
          <w:p w14:paraId="1820277C" w14:textId="6657E7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Israel Ltd.</w:t>
            </w:r>
          </w:p>
        </w:tc>
        <w:tc>
          <w:tcPr>
            <w:tcW w:w="459" w:type="pct"/>
          </w:tcPr>
          <w:p w14:paraId="24977C84" w14:textId="55620D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62909DD5" w14:textId="2D9FAD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2773</w:t>
            </w:r>
          </w:p>
        </w:tc>
        <w:tc>
          <w:tcPr>
            <w:tcW w:w="294" w:type="pct"/>
          </w:tcPr>
          <w:p w14:paraId="6103D1F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A9AC58C" w14:textId="61BD6B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E997D60" w14:textId="3AD075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16BACD4" w14:textId="6A29E5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NR_MG_enh-Core</w:t>
            </w:r>
          </w:p>
        </w:tc>
        <w:tc>
          <w:tcPr>
            <w:tcW w:w="408" w:type="pct"/>
          </w:tcPr>
          <w:p w14:paraId="4AD242DE" w14:textId="644DA5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01FB1CEE" w14:textId="77777777" w:rsidTr="00771314">
        <w:tc>
          <w:tcPr>
            <w:tcW w:w="587" w:type="pct"/>
          </w:tcPr>
          <w:p w14:paraId="0A5667A7" w14:textId="199184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R4-2219910</w:t>
            </w:r>
          </w:p>
        </w:tc>
        <w:tc>
          <w:tcPr>
            <w:tcW w:w="847" w:type="pct"/>
          </w:tcPr>
          <w:p w14:paraId="2FD318DB" w14:textId="7E90D7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38.133 on PRS measurement period for Deferred MT-LR</w:t>
            </w:r>
          </w:p>
        </w:tc>
        <w:tc>
          <w:tcPr>
            <w:tcW w:w="477" w:type="pct"/>
          </w:tcPr>
          <w:p w14:paraId="506D6352" w14:textId="15A585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0F8831DC" w14:textId="09FBB6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6ED7C11" w14:textId="189DF6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2774</w:t>
            </w:r>
          </w:p>
        </w:tc>
        <w:tc>
          <w:tcPr>
            <w:tcW w:w="294" w:type="pct"/>
          </w:tcPr>
          <w:p w14:paraId="0FBD8C6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5BFA7AD" w14:textId="7F0693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4907F66" w14:textId="3A47DBF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6744718" w14:textId="71CD7C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NR_pos-Core</w:t>
            </w:r>
          </w:p>
        </w:tc>
        <w:tc>
          <w:tcPr>
            <w:tcW w:w="408" w:type="pct"/>
          </w:tcPr>
          <w:p w14:paraId="75D831CB" w14:textId="73398C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  <w:tr w:rsidR="00771314" w:rsidRPr="00771314" w14:paraId="2A7101F7" w14:textId="77777777" w:rsidTr="00771314">
        <w:tc>
          <w:tcPr>
            <w:tcW w:w="587" w:type="pct"/>
          </w:tcPr>
          <w:p w14:paraId="0F48A787" w14:textId="4C652EF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R4-2220429</w:t>
            </w:r>
          </w:p>
        </w:tc>
        <w:tc>
          <w:tcPr>
            <w:tcW w:w="847" w:type="pct"/>
          </w:tcPr>
          <w:p w14:paraId="714F9FF6" w14:textId="60C738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38.133 on PRS measurement period for Deferred MT-LR</w:t>
            </w:r>
          </w:p>
        </w:tc>
        <w:tc>
          <w:tcPr>
            <w:tcW w:w="477" w:type="pct"/>
          </w:tcPr>
          <w:p w14:paraId="16B889DE" w14:textId="55D936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408DD9E6" w14:textId="090AE1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CED14A3" w14:textId="016777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2774</w:t>
            </w:r>
          </w:p>
        </w:tc>
        <w:tc>
          <w:tcPr>
            <w:tcW w:w="294" w:type="pct"/>
          </w:tcPr>
          <w:p w14:paraId="4E3D8103" w14:textId="7967E3AB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88B3B17" w14:textId="219608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0066A385" w14:textId="13D361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C9BE7B3" w14:textId="2F5D53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NR_pos-Core</w:t>
            </w:r>
          </w:p>
        </w:tc>
        <w:tc>
          <w:tcPr>
            <w:tcW w:w="408" w:type="pct"/>
          </w:tcPr>
          <w:p w14:paraId="0414BBB0" w14:textId="2A5F83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5F3A3766" w14:textId="77777777" w:rsidTr="00771314">
        <w:tc>
          <w:tcPr>
            <w:tcW w:w="587" w:type="pct"/>
          </w:tcPr>
          <w:p w14:paraId="3B4F120F" w14:textId="576C1F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R4-2219911</w:t>
            </w:r>
          </w:p>
        </w:tc>
        <w:tc>
          <w:tcPr>
            <w:tcW w:w="847" w:type="pct"/>
          </w:tcPr>
          <w:p w14:paraId="63748AA3" w14:textId="69F489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38.133 on PRS measurement period for Deferred MT-LR</w:t>
            </w:r>
          </w:p>
        </w:tc>
        <w:tc>
          <w:tcPr>
            <w:tcW w:w="477" w:type="pct"/>
          </w:tcPr>
          <w:p w14:paraId="08F76A1B" w14:textId="65521E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6AE4DF3" w14:textId="1A750C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7F12956" w14:textId="176E26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2775</w:t>
            </w:r>
          </w:p>
        </w:tc>
        <w:tc>
          <w:tcPr>
            <w:tcW w:w="294" w:type="pct"/>
          </w:tcPr>
          <w:p w14:paraId="39CB9BB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3217C4B" w14:textId="77D83F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6AA27A8" w14:textId="3E05C6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08C02CC7" w14:textId="7E92C8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NR_pos-Core</w:t>
            </w:r>
          </w:p>
        </w:tc>
        <w:tc>
          <w:tcPr>
            <w:tcW w:w="408" w:type="pct"/>
          </w:tcPr>
          <w:p w14:paraId="4F82927A" w14:textId="6010CB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476BF090" w14:textId="77777777" w:rsidTr="00771314">
        <w:tc>
          <w:tcPr>
            <w:tcW w:w="587" w:type="pct"/>
          </w:tcPr>
          <w:p w14:paraId="5558DB2A" w14:textId="12F8A0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R4-2219927</w:t>
            </w:r>
          </w:p>
        </w:tc>
        <w:tc>
          <w:tcPr>
            <w:tcW w:w="847" w:type="pct"/>
          </w:tcPr>
          <w:p w14:paraId="4CDCC601" w14:textId="671FEC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Formal CR to 38.133 Corrections on Handover with PSCell from NR SA to EN-DC with PSCell using CCA</w:t>
            </w:r>
          </w:p>
        </w:tc>
        <w:tc>
          <w:tcPr>
            <w:tcW w:w="477" w:type="pct"/>
          </w:tcPr>
          <w:p w14:paraId="4CA4F5D8" w14:textId="4EC4DB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6F78455E" w14:textId="712F9F6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40A288C" w14:textId="4B0425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2776</w:t>
            </w:r>
          </w:p>
        </w:tc>
        <w:tc>
          <w:tcPr>
            <w:tcW w:w="294" w:type="pct"/>
          </w:tcPr>
          <w:p w14:paraId="44C2775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36A62BB" w14:textId="79298B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35A9D5D" w14:textId="49E3ED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653D552" w14:textId="482B12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692B9124" w14:textId="377E53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7894B7F6" w14:textId="77777777" w:rsidTr="00771314">
        <w:tc>
          <w:tcPr>
            <w:tcW w:w="587" w:type="pct"/>
          </w:tcPr>
          <w:p w14:paraId="4BAA6C2A" w14:textId="7C6257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R4-2220385</w:t>
            </w:r>
          </w:p>
        </w:tc>
        <w:tc>
          <w:tcPr>
            <w:tcW w:w="847" w:type="pct"/>
          </w:tcPr>
          <w:p w14:paraId="6404593A" w14:textId="63C18C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Formal CR to 38.133 Corrections on Handover with PSCell from NR SA to EN-DC with PSCell using CCA</w:t>
            </w:r>
          </w:p>
        </w:tc>
        <w:tc>
          <w:tcPr>
            <w:tcW w:w="477" w:type="pct"/>
          </w:tcPr>
          <w:p w14:paraId="15DFFB56" w14:textId="133DAD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4CB9CFFC" w14:textId="402B33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F6CC3CD" w14:textId="545B273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2776</w:t>
            </w:r>
          </w:p>
        </w:tc>
        <w:tc>
          <w:tcPr>
            <w:tcW w:w="294" w:type="pct"/>
          </w:tcPr>
          <w:p w14:paraId="5AA04D5D" w14:textId="47FD90C6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2C4C3F9" w14:textId="65A7E3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19F0378" w14:textId="74D1A0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C54EE88" w14:textId="2904F16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514FAC60" w14:textId="3DAEF5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CEA6F30" w14:textId="77777777" w:rsidTr="00771314">
        <w:tc>
          <w:tcPr>
            <w:tcW w:w="587" w:type="pct"/>
          </w:tcPr>
          <w:p w14:paraId="0953768C" w14:textId="18B833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R4-2219936</w:t>
            </w:r>
          </w:p>
        </w:tc>
        <w:tc>
          <w:tcPr>
            <w:tcW w:w="847" w:type="pct"/>
          </w:tcPr>
          <w:p w14:paraId="61F78E48" w14:textId="6D90C5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RedCap maintenance in TS 38.133</w:t>
            </w:r>
          </w:p>
        </w:tc>
        <w:tc>
          <w:tcPr>
            <w:tcW w:w="477" w:type="pct"/>
          </w:tcPr>
          <w:p w14:paraId="711A4D8D" w14:textId="660226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MediaTek inc.</w:t>
            </w:r>
          </w:p>
        </w:tc>
        <w:tc>
          <w:tcPr>
            <w:tcW w:w="459" w:type="pct"/>
          </w:tcPr>
          <w:p w14:paraId="191DFB8F" w14:textId="7B8B66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E484EA1" w14:textId="2DE9DA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2777</w:t>
            </w:r>
          </w:p>
        </w:tc>
        <w:tc>
          <w:tcPr>
            <w:tcW w:w="294" w:type="pct"/>
          </w:tcPr>
          <w:p w14:paraId="26FD3A6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BB53E14" w14:textId="7F65ED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31B70DD" w14:textId="0453B4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C5A1D4" w14:textId="1A40EE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5EDE3029" w14:textId="47FBB7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A1EA2A3" w14:textId="77777777" w:rsidTr="00771314">
        <w:tc>
          <w:tcPr>
            <w:tcW w:w="587" w:type="pct"/>
          </w:tcPr>
          <w:p w14:paraId="5CCF3F5C" w14:textId="64523C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R4-2219937</w:t>
            </w:r>
          </w:p>
        </w:tc>
        <w:tc>
          <w:tcPr>
            <w:tcW w:w="847" w:type="pct"/>
          </w:tcPr>
          <w:p w14:paraId="15BEA0DD" w14:textId="41F837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Rel-16 measurements and UE specific CBW switch maintenance</w:t>
            </w:r>
          </w:p>
        </w:tc>
        <w:tc>
          <w:tcPr>
            <w:tcW w:w="477" w:type="pct"/>
          </w:tcPr>
          <w:p w14:paraId="4D2DFC1A" w14:textId="6A7BB6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82D45A9" w14:textId="27095C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BD66AE3" w14:textId="2D26E2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2778</w:t>
            </w:r>
          </w:p>
        </w:tc>
        <w:tc>
          <w:tcPr>
            <w:tcW w:w="294" w:type="pct"/>
          </w:tcPr>
          <w:p w14:paraId="6BCF887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3B31CC4" w14:textId="47C810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9635575" w14:textId="6120DC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2D24391" w14:textId="44A77C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NR_unlic-Core, NR_RRM_enh-Core</w:t>
            </w:r>
          </w:p>
        </w:tc>
        <w:tc>
          <w:tcPr>
            <w:tcW w:w="408" w:type="pct"/>
          </w:tcPr>
          <w:p w14:paraId="6776F840" w14:textId="68714B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FD0C906" w14:textId="77777777" w:rsidTr="00771314">
        <w:tc>
          <w:tcPr>
            <w:tcW w:w="587" w:type="pct"/>
          </w:tcPr>
          <w:p w14:paraId="64E1E844" w14:textId="67BCE3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R4-2220435</w:t>
            </w:r>
          </w:p>
        </w:tc>
        <w:tc>
          <w:tcPr>
            <w:tcW w:w="847" w:type="pct"/>
          </w:tcPr>
          <w:p w14:paraId="49985E4E" w14:textId="54658E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Rel-16 measurements and UE specific CBW switch maintenance</w:t>
            </w:r>
          </w:p>
        </w:tc>
        <w:tc>
          <w:tcPr>
            <w:tcW w:w="477" w:type="pct"/>
          </w:tcPr>
          <w:p w14:paraId="7566BBDC" w14:textId="5713A0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141EBD9" w14:textId="270A3E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901A04C" w14:textId="4F0934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2778</w:t>
            </w:r>
          </w:p>
        </w:tc>
        <w:tc>
          <w:tcPr>
            <w:tcW w:w="294" w:type="pct"/>
          </w:tcPr>
          <w:p w14:paraId="2E6F73DB" w14:textId="2F2F59EE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4BC5B40" w14:textId="4699D3F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49054CB0" w14:textId="166619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B5BDCBE" w14:textId="65F9A5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NR_unlic-Core, NR_RRM_enh-Core</w:t>
            </w:r>
          </w:p>
        </w:tc>
        <w:tc>
          <w:tcPr>
            <w:tcW w:w="408" w:type="pct"/>
          </w:tcPr>
          <w:p w14:paraId="3E3058F0" w14:textId="353F63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47F4DD0" w14:textId="77777777" w:rsidTr="00771314">
        <w:tc>
          <w:tcPr>
            <w:tcW w:w="587" w:type="pct"/>
          </w:tcPr>
          <w:p w14:paraId="5CF806A7" w14:textId="52D925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R4-2219938</w:t>
            </w:r>
          </w:p>
        </w:tc>
        <w:tc>
          <w:tcPr>
            <w:tcW w:w="847" w:type="pct"/>
          </w:tcPr>
          <w:p w14:paraId="322416C0" w14:textId="6F89A3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Rel-17 measurements and UE specific CBW switch maintenance</w:t>
            </w:r>
          </w:p>
        </w:tc>
        <w:tc>
          <w:tcPr>
            <w:tcW w:w="477" w:type="pct"/>
          </w:tcPr>
          <w:p w14:paraId="2D8994AD" w14:textId="0E467F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2196AEC" w14:textId="419026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4278A71" w14:textId="5216DE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2779</w:t>
            </w:r>
          </w:p>
        </w:tc>
        <w:tc>
          <w:tcPr>
            <w:tcW w:w="294" w:type="pct"/>
          </w:tcPr>
          <w:p w14:paraId="2BF6FF6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DB19B24" w14:textId="525928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19983CD" w14:textId="416141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9623380" w14:textId="4B2624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NR_unlic-Core, NR_RRM_enh-Core</w:t>
            </w:r>
          </w:p>
        </w:tc>
        <w:tc>
          <w:tcPr>
            <w:tcW w:w="408" w:type="pct"/>
          </w:tcPr>
          <w:p w14:paraId="275EA226" w14:textId="114874E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7D123E0" w14:textId="77777777" w:rsidTr="00771314">
        <w:tc>
          <w:tcPr>
            <w:tcW w:w="587" w:type="pct"/>
          </w:tcPr>
          <w:p w14:paraId="64A329DA" w14:textId="3D5A27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R4-2219939</w:t>
            </w:r>
          </w:p>
        </w:tc>
        <w:tc>
          <w:tcPr>
            <w:tcW w:w="847" w:type="pct"/>
          </w:tcPr>
          <w:p w14:paraId="628974E6" w14:textId="46A2E0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Maintenance CR on SCell activation/deactivation with PUCCH</w:t>
            </w:r>
          </w:p>
        </w:tc>
        <w:tc>
          <w:tcPr>
            <w:tcW w:w="477" w:type="pct"/>
          </w:tcPr>
          <w:p w14:paraId="4E567A30" w14:textId="719925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669A6D16" w14:textId="1B452C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D57C32D" w14:textId="47C793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2780</w:t>
            </w:r>
          </w:p>
        </w:tc>
        <w:tc>
          <w:tcPr>
            <w:tcW w:w="294" w:type="pct"/>
          </w:tcPr>
          <w:p w14:paraId="3AE77B8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D7BA0C5" w14:textId="4E79CB8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AD38985" w14:textId="31831A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04F98FE" w14:textId="0D8DE3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18AD34D9" w14:textId="1764BB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E380596" w14:textId="77777777" w:rsidTr="00771314">
        <w:tc>
          <w:tcPr>
            <w:tcW w:w="587" w:type="pct"/>
          </w:tcPr>
          <w:p w14:paraId="06113531" w14:textId="363B04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R4-2220349</w:t>
            </w:r>
          </w:p>
        </w:tc>
        <w:tc>
          <w:tcPr>
            <w:tcW w:w="847" w:type="pct"/>
          </w:tcPr>
          <w:p w14:paraId="5D325BB6" w14:textId="113A37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Maintenance CR on SCell activation/deactivation with PUCCH</w:t>
            </w:r>
          </w:p>
        </w:tc>
        <w:tc>
          <w:tcPr>
            <w:tcW w:w="477" w:type="pct"/>
          </w:tcPr>
          <w:p w14:paraId="6FF536D2" w14:textId="016CEC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Source: Ericsson, Nokia, Huawei</w:t>
            </w:r>
          </w:p>
        </w:tc>
        <w:tc>
          <w:tcPr>
            <w:tcW w:w="459" w:type="pct"/>
          </w:tcPr>
          <w:p w14:paraId="2D451119" w14:textId="4AC706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DADBAD5" w14:textId="50578C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2780</w:t>
            </w:r>
          </w:p>
        </w:tc>
        <w:tc>
          <w:tcPr>
            <w:tcW w:w="294" w:type="pct"/>
          </w:tcPr>
          <w:p w14:paraId="1CE5538D" w14:textId="49BD1494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4C2F75B" w14:textId="75CB47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6981B33" w14:textId="1270F2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45855C1" w14:textId="12221D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7BDED255" w14:textId="41CB91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C305635" w14:textId="77777777" w:rsidTr="00771314">
        <w:tc>
          <w:tcPr>
            <w:tcW w:w="587" w:type="pct"/>
          </w:tcPr>
          <w:p w14:paraId="713F562E" w14:textId="456808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R4-2219941</w:t>
            </w:r>
          </w:p>
        </w:tc>
        <w:tc>
          <w:tcPr>
            <w:tcW w:w="847" w:type="pct"/>
          </w:tcPr>
          <w:p w14:paraId="25DA1A4C" w14:textId="43290F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Maintenance CR on HO with PSCell where PSCell is on CCA</w:t>
            </w:r>
          </w:p>
        </w:tc>
        <w:tc>
          <w:tcPr>
            <w:tcW w:w="477" w:type="pct"/>
          </w:tcPr>
          <w:p w14:paraId="3B2FAB8E" w14:textId="194F2B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2ED5272D" w14:textId="0D3338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24CB2DA" w14:textId="0109DD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2781</w:t>
            </w:r>
          </w:p>
        </w:tc>
        <w:tc>
          <w:tcPr>
            <w:tcW w:w="294" w:type="pct"/>
          </w:tcPr>
          <w:p w14:paraId="1376364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90E1166" w14:textId="727737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BBE3F55" w14:textId="62992B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C909271" w14:textId="291859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NR_RRM_enh2-Core</w:t>
            </w:r>
          </w:p>
        </w:tc>
        <w:tc>
          <w:tcPr>
            <w:tcW w:w="408" w:type="pct"/>
          </w:tcPr>
          <w:p w14:paraId="514EEEEA" w14:textId="2620B7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0BA4FA84" w14:textId="77777777" w:rsidTr="00771314">
        <w:tc>
          <w:tcPr>
            <w:tcW w:w="587" w:type="pct"/>
          </w:tcPr>
          <w:p w14:paraId="3E44A1F4" w14:textId="532B4D0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R4-2219942</w:t>
            </w:r>
          </w:p>
        </w:tc>
        <w:tc>
          <w:tcPr>
            <w:tcW w:w="847" w:type="pct"/>
          </w:tcPr>
          <w:p w14:paraId="6A05D964" w14:textId="3F37E7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Maintenance CR on UL gaps for Tx power management</w:t>
            </w:r>
          </w:p>
        </w:tc>
        <w:tc>
          <w:tcPr>
            <w:tcW w:w="477" w:type="pct"/>
          </w:tcPr>
          <w:p w14:paraId="7D71C3AA" w14:textId="5EB07C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06C5802" w14:textId="33B01D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778F2F6" w14:textId="067192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2782</w:t>
            </w:r>
          </w:p>
        </w:tc>
        <w:tc>
          <w:tcPr>
            <w:tcW w:w="294" w:type="pct"/>
          </w:tcPr>
          <w:p w14:paraId="660D7D9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E98DD5B" w14:textId="4E141D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970C66C" w14:textId="74B5373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678F952" w14:textId="671418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NR_RF_FR2_req_enh2-Core</w:t>
            </w:r>
          </w:p>
        </w:tc>
        <w:tc>
          <w:tcPr>
            <w:tcW w:w="408" w:type="pct"/>
          </w:tcPr>
          <w:p w14:paraId="5A01A1B1" w14:textId="0908C9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57F7AE59" w14:textId="77777777" w:rsidTr="00771314">
        <w:tc>
          <w:tcPr>
            <w:tcW w:w="587" w:type="pct"/>
          </w:tcPr>
          <w:p w14:paraId="21858046" w14:textId="53E881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R4-2219944</w:t>
            </w:r>
          </w:p>
        </w:tc>
        <w:tc>
          <w:tcPr>
            <w:tcW w:w="847" w:type="pct"/>
          </w:tcPr>
          <w:p w14:paraId="1996AFB6" w14:textId="19CC07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maintenance of FeMIMO</w:t>
            </w:r>
          </w:p>
        </w:tc>
        <w:tc>
          <w:tcPr>
            <w:tcW w:w="477" w:type="pct"/>
          </w:tcPr>
          <w:p w14:paraId="44DF8806" w14:textId="43544C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4E721CC7" w14:textId="141985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AC6ECE4" w14:textId="3222B32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2783</w:t>
            </w:r>
          </w:p>
        </w:tc>
        <w:tc>
          <w:tcPr>
            <w:tcW w:w="294" w:type="pct"/>
          </w:tcPr>
          <w:p w14:paraId="0C7A9E3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713ED48" w14:textId="783F8F1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282CC6F" w14:textId="39627BB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E979AA" w14:textId="123010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3DED6991" w14:textId="58FB27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0DE52CA9" w14:textId="77777777" w:rsidTr="00771314">
        <w:tc>
          <w:tcPr>
            <w:tcW w:w="587" w:type="pct"/>
          </w:tcPr>
          <w:p w14:paraId="436B113D" w14:textId="2BEF14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R4-2220410</w:t>
            </w:r>
          </w:p>
        </w:tc>
        <w:tc>
          <w:tcPr>
            <w:tcW w:w="847" w:type="pct"/>
          </w:tcPr>
          <w:p w14:paraId="7D81303E" w14:textId="0DFD0EC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maintenance of FeMIMO</w:t>
            </w:r>
          </w:p>
        </w:tc>
        <w:tc>
          <w:tcPr>
            <w:tcW w:w="477" w:type="pct"/>
          </w:tcPr>
          <w:p w14:paraId="6024A79E" w14:textId="402CC5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93F4438" w14:textId="10935E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B2900CC" w14:textId="00AA9F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2783</w:t>
            </w:r>
          </w:p>
        </w:tc>
        <w:tc>
          <w:tcPr>
            <w:tcW w:w="294" w:type="pct"/>
          </w:tcPr>
          <w:p w14:paraId="3F104DAE" w14:textId="2CAA1E60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F80CF32" w14:textId="155C21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B9999D7" w14:textId="0A7326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EAF9D82" w14:textId="7E8EDF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NR_FeMIMO-Core</w:t>
            </w:r>
          </w:p>
        </w:tc>
        <w:tc>
          <w:tcPr>
            <w:tcW w:w="408" w:type="pct"/>
          </w:tcPr>
          <w:p w14:paraId="023A33E3" w14:textId="4A301B5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withdrawn</w:t>
            </w:r>
          </w:p>
        </w:tc>
      </w:tr>
      <w:tr w:rsidR="00771314" w:rsidRPr="00771314" w14:paraId="01F282F2" w14:textId="77777777" w:rsidTr="00771314">
        <w:tc>
          <w:tcPr>
            <w:tcW w:w="587" w:type="pct"/>
          </w:tcPr>
          <w:p w14:paraId="4C341E5A" w14:textId="4F962F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R4-2220039</w:t>
            </w:r>
          </w:p>
        </w:tc>
        <w:tc>
          <w:tcPr>
            <w:tcW w:w="847" w:type="pct"/>
          </w:tcPr>
          <w:p w14:paraId="067D3C50" w14:textId="4FA3FE7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measurement procedures for RedCap UEs</w:t>
            </w:r>
          </w:p>
        </w:tc>
        <w:tc>
          <w:tcPr>
            <w:tcW w:w="477" w:type="pct"/>
          </w:tcPr>
          <w:p w14:paraId="0D7F85D5" w14:textId="6167145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03DFBC4" w14:textId="4A84556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4F081AC" w14:textId="51CC22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2784</w:t>
            </w:r>
          </w:p>
        </w:tc>
        <w:tc>
          <w:tcPr>
            <w:tcW w:w="294" w:type="pct"/>
          </w:tcPr>
          <w:p w14:paraId="69AB538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AFB2FC" w14:textId="1F603E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B726B0E" w14:textId="4A451D1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F81B527" w14:textId="587B15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0E0F746F" w14:textId="0506673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5E4DF54F" w14:textId="77777777" w:rsidTr="00771314">
        <w:tc>
          <w:tcPr>
            <w:tcW w:w="587" w:type="pct"/>
          </w:tcPr>
          <w:p w14:paraId="3AA8235B" w14:textId="6FC8C0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R4-2220323</w:t>
            </w:r>
          </w:p>
        </w:tc>
        <w:tc>
          <w:tcPr>
            <w:tcW w:w="847" w:type="pct"/>
          </w:tcPr>
          <w:p w14:paraId="5F6130F9" w14:textId="039A32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measurement procedures for RedCap UEs</w:t>
            </w:r>
          </w:p>
        </w:tc>
        <w:tc>
          <w:tcPr>
            <w:tcW w:w="477" w:type="pct"/>
          </w:tcPr>
          <w:p w14:paraId="2EA0B546" w14:textId="4D8D361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6656F8B9" w14:textId="3D602C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190B730" w14:textId="2D9439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2784</w:t>
            </w:r>
          </w:p>
        </w:tc>
        <w:tc>
          <w:tcPr>
            <w:tcW w:w="294" w:type="pct"/>
          </w:tcPr>
          <w:p w14:paraId="17D06815" w14:textId="2A6B9B1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135B796" w14:textId="7D294C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4D0B3AE" w14:textId="347AA5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58A1147" w14:textId="60397B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1CC57609" w14:textId="1840FF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C448253" w14:textId="77777777" w:rsidTr="00771314">
        <w:tc>
          <w:tcPr>
            <w:tcW w:w="587" w:type="pct"/>
          </w:tcPr>
          <w:p w14:paraId="40C3A0F6" w14:textId="6B4893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R4-2220040</w:t>
            </w:r>
          </w:p>
        </w:tc>
        <w:tc>
          <w:tcPr>
            <w:tcW w:w="847" w:type="pct"/>
          </w:tcPr>
          <w:p w14:paraId="2C02C1A1" w14:textId="5A411E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timing requirements with measurement gaps for RedCap UEs</w:t>
            </w:r>
          </w:p>
        </w:tc>
        <w:tc>
          <w:tcPr>
            <w:tcW w:w="477" w:type="pct"/>
          </w:tcPr>
          <w:p w14:paraId="00CB032D" w14:textId="0F4B23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074585FB" w14:textId="5090D2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11319D3E" w14:textId="5EDFED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2785</w:t>
            </w:r>
          </w:p>
        </w:tc>
        <w:tc>
          <w:tcPr>
            <w:tcW w:w="294" w:type="pct"/>
          </w:tcPr>
          <w:p w14:paraId="376A153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BBC1429" w14:textId="4FAEA1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95E6E1D" w14:textId="798305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6B34D3D" w14:textId="3277D8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17A6FCFF" w14:textId="3AC3D7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AA47281" w14:textId="77777777" w:rsidTr="00771314">
        <w:tc>
          <w:tcPr>
            <w:tcW w:w="587" w:type="pct"/>
          </w:tcPr>
          <w:p w14:paraId="6DE59745" w14:textId="51C990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R4-2220434</w:t>
            </w:r>
          </w:p>
        </w:tc>
        <w:tc>
          <w:tcPr>
            <w:tcW w:w="847" w:type="pct"/>
          </w:tcPr>
          <w:p w14:paraId="1BE929F4" w14:textId="3CBD91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timing requirements with measurement gaps for RedCap UEs</w:t>
            </w:r>
          </w:p>
        </w:tc>
        <w:tc>
          <w:tcPr>
            <w:tcW w:w="477" w:type="pct"/>
          </w:tcPr>
          <w:p w14:paraId="5AFB4118" w14:textId="4F71AA0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3FD0C2F" w14:textId="569401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DC95871" w14:textId="06FF89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2785</w:t>
            </w:r>
          </w:p>
        </w:tc>
        <w:tc>
          <w:tcPr>
            <w:tcW w:w="294" w:type="pct"/>
          </w:tcPr>
          <w:p w14:paraId="4052BA26" w14:textId="145649C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0BC0824" w14:textId="4D5821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89119BC" w14:textId="30094F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194EDCE" w14:textId="120EBB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0973CDA2" w14:textId="5A3A81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66072A1" w14:textId="77777777" w:rsidTr="00771314">
        <w:tc>
          <w:tcPr>
            <w:tcW w:w="587" w:type="pct"/>
          </w:tcPr>
          <w:p w14:paraId="2866A715" w14:textId="5D1A44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R4-2220041</w:t>
            </w:r>
          </w:p>
        </w:tc>
        <w:tc>
          <w:tcPr>
            <w:tcW w:w="847" w:type="pct"/>
          </w:tcPr>
          <w:p w14:paraId="0524A65A" w14:textId="53D0728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RRC Connection mobility control</w:t>
            </w:r>
          </w:p>
        </w:tc>
        <w:tc>
          <w:tcPr>
            <w:tcW w:w="477" w:type="pct"/>
          </w:tcPr>
          <w:p w14:paraId="6A0E7660" w14:textId="7EC59C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47E03D1B" w14:textId="7E1B3C1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009514CC" w14:textId="75DCAC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2786</w:t>
            </w:r>
          </w:p>
        </w:tc>
        <w:tc>
          <w:tcPr>
            <w:tcW w:w="294" w:type="pct"/>
          </w:tcPr>
          <w:p w14:paraId="724B7D5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515863F" w14:textId="2DCAC22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5CBF116" w14:textId="5686B3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BEC966E" w14:textId="08A1EA5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6E53F810" w14:textId="46A874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2549363" w14:textId="77777777" w:rsidTr="00771314">
        <w:tc>
          <w:tcPr>
            <w:tcW w:w="587" w:type="pct"/>
          </w:tcPr>
          <w:p w14:paraId="00DE4FAA" w14:textId="21A70E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R4-2220324</w:t>
            </w:r>
          </w:p>
        </w:tc>
        <w:tc>
          <w:tcPr>
            <w:tcW w:w="847" w:type="pct"/>
          </w:tcPr>
          <w:p w14:paraId="6BA2E5C7" w14:textId="20E95C9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RRC Connection mobility control</w:t>
            </w:r>
          </w:p>
        </w:tc>
        <w:tc>
          <w:tcPr>
            <w:tcW w:w="477" w:type="pct"/>
          </w:tcPr>
          <w:p w14:paraId="6355E5E6" w14:textId="3392748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71618F6E" w14:textId="148D77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46C857DC" w14:textId="122F1B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2786</w:t>
            </w:r>
          </w:p>
        </w:tc>
        <w:tc>
          <w:tcPr>
            <w:tcW w:w="294" w:type="pct"/>
          </w:tcPr>
          <w:p w14:paraId="0EDF7827" w14:textId="3444DCEA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E1132DB" w14:textId="50DBD18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4D8C85C" w14:textId="1C01FD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B8B523A" w14:textId="136E14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NR_redcap-Core</w:t>
            </w:r>
          </w:p>
        </w:tc>
        <w:tc>
          <w:tcPr>
            <w:tcW w:w="408" w:type="pct"/>
          </w:tcPr>
          <w:p w14:paraId="5ADE6EFC" w14:textId="0102B7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133AC14" w14:textId="77777777" w:rsidTr="00771314">
        <w:tc>
          <w:tcPr>
            <w:tcW w:w="587" w:type="pct"/>
          </w:tcPr>
          <w:p w14:paraId="26F87FAD" w14:textId="065D2D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R4-2220042</w:t>
            </w:r>
          </w:p>
        </w:tc>
        <w:tc>
          <w:tcPr>
            <w:tcW w:w="847" w:type="pct"/>
          </w:tcPr>
          <w:p w14:paraId="2646D9F4" w14:textId="3F9AA36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Measurement Procedures</w:t>
            </w:r>
          </w:p>
        </w:tc>
        <w:tc>
          <w:tcPr>
            <w:tcW w:w="477" w:type="pct"/>
          </w:tcPr>
          <w:p w14:paraId="072431C6" w14:textId="2A7BD6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12961B06" w14:textId="6BDB01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3978175" w14:textId="4BC43F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2787</w:t>
            </w:r>
          </w:p>
        </w:tc>
        <w:tc>
          <w:tcPr>
            <w:tcW w:w="294" w:type="pct"/>
          </w:tcPr>
          <w:p w14:paraId="064E3BE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25CAA98" w14:textId="42B446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80939FF" w14:textId="18EEF5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502CEFE" w14:textId="2245496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67CBD192" w14:textId="571D40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66E41BA" w14:textId="77777777" w:rsidTr="00771314">
        <w:tc>
          <w:tcPr>
            <w:tcW w:w="587" w:type="pct"/>
          </w:tcPr>
          <w:p w14:paraId="1F02B808" w14:textId="3EDC3F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R4-2220320</w:t>
            </w:r>
          </w:p>
        </w:tc>
        <w:tc>
          <w:tcPr>
            <w:tcW w:w="847" w:type="pct"/>
          </w:tcPr>
          <w:p w14:paraId="465ACB7F" w14:textId="2270B3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Measurement Procedures</w:t>
            </w:r>
          </w:p>
        </w:tc>
        <w:tc>
          <w:tcPr>
            <w:tcW w:w="477" w:type="pct"/>
          </w:tcPr>
          <w:p w14:paraId="243D90A5" w14:textId="58B2B0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 Incorporated</w:t>
            </w:r>
          </w:p>
        </w:tc>
        <w:tc>
          <w:tcPr>
            <w:tcW w:w="459" w:type="pct"/>
          </w:tcPr>
          <w:p w14:paraId="68E2C4AF" w14:textId="5A1ED4C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5EA056FF" w14:textId="6BD64D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2787</w:t>
            </w:r>
          </w:p>
        </w:tc>
        <w:tc>
          <w:tcPr>
            <w:tcW w:w="294" w:type="pct"/>
          </w:tcPr>
          <w:p w14:paraId="48366448" w14:textId="17560B38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9B1EA5B" w14:textId="5AF918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9789AD8" w14:textId="213244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2D93EFD" w14:textId="20886F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NR_ext_to_71GHz-Core</w:t>
            </w:r>
          </w:p>
        </w:tc>
        <w:tc>
          <w:tcPr>
            <w:tcW w:w="408" w:type="pct"/>
          </w:tcPr>
          <w:p w14:paraId="735246AD" w14:textId="2D1C42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C902FC8" w14:textId="77777777" w:rsidTr="00771314">
        <w:tc>
          <w:tcPr>
            <w:tcW w:w="587" w:type="pct"/>
          </w:tcPr>
          <w:p w14:paraId="32F60AD9" w14:textId="2286033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R4-2220358</w:t>
            </w:r>
          </w:p>
        </w:tc>
        <w:tc>
          <w:tcPr>
            <w:tcW w:w="847" w:type="pct"/>
          </w:tcPr>
          <w:p w14:paraId="240B0086" w14:textId="0A37377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38.133: Remedy the incorrect implementation in the section 4.2.2.4</w:t>
            </w:r>
          </w:p>
        </w:tc>
        <w:tc>
          <w:tcPr>
            <w:tcW w:w="477" w:type="pct"/>
          </w:tcPr>
          <w:p w14:paraId="551FD86A" w14:textId="0357B73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Spreadtrum Communications</w:t>
            </w:r>
          </w:p>
        </w:tc>
        <w:tc>
          <w:tcPr>
            <w:tcW w:w="459" w:type="pct"/>
          </w:tcPr>
          <w:p w14:paraId="41BE3C24" w14:textId="571B4F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3A15FE8E" w14:textId="4DC8C1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2788</w:t>
            </w:r>
          </w:p>
        </w:tc>
        <w:tc>
          <w:tcPr>
            <w:tcW w:w="294" w:type="pct"/>
          </w:tcPr>
          <w:p w14:paraId="78D3606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0255E6D" w14:textId="29C2717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4A458BD" w14:textId="23869E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FECF5AA" w14:textId="7E8D5C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TEI17</w:t>
            </w:r>
          </w:p>
        </w:tc>
        <w:tc>
          <w:tcPr>
            <w:tcW w:w="408" w:type="pct"/>
          </w:tcPr>
          <w:p w14:paraId="40998500" w14:textId="101A9F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EAC7920" w14:textId="77777777" w:rsidTr="00771314">
        <w:tc>
          <w:tcPr>
            <w:tcW w:w="587" w:type="pct"/>
          </w:tcPr>
          <w:p w14:paraId="26096FCC" w14:textId="59AF88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R4-2220413</w:t>
            </w:r>
          </w:p>
        </w:tc>
        <w:tc>
          <w:tcPr>
            <w:tcW w:w="847" w:type="pct"/>
          </w:tcPr>
          <w:p w14:paraId="5312A852" w14:textId="3E1697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NR NTN RRM performance requirements</w:t>
            </w:r>
          </w:p>
        </w:tc>
        <w:tc>
          <w:tcPr>
            <w:tcW w:w="477" w:type="pct"/>
          </w:tcPr>
          <w:p w14:paraId="0DD02902" w14:textId="03CAD3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Qualcomm</w:t>
            </w:r>
          </w:p>
        </w:tc>
        <w:tc>
          <w:tcPr>
            <w:tcW w:w="459" w:type="pct"/>
          </w:tcPr>
          <w:p w14:paraId="05C1F5B1" w14:textId="171E577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7CFB311B" w14:textId="020E39A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2789</w:t>
            </w:r>
          </w:p>
        </w:tc>
        <w:tc>
          <w:tcPr>
            <w:tcW w:w="294" w:type="pct"/>
          </w:tcPr>
          <w:p w14:paraId="4B97E6A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D78424D" w14:textId="76C6E28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9944F34" w14:textId="46ED68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39AF3F74" w14:textId="1CE038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NR_NTN_solutions-Perf</w:t>
            </w:r>
          </w:p>
        </w:tc>
        <w:tc>
          <w:tcPr>
            <w:tcW w:w="408" w:type="pct"/>
          </w:tcPr>
          <w:p w14:paraId="13221C83" w14:textId="60E91F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6F2D04E" w14:textId="77777777" w:rsidTr="00771314">
        <w:tc>
          <w:tcPr>
            <w:tcW w:w="587" w:type="pct"/>
          </w:tcPr>
          <w:p w14:paraId="626C3942" w14:textId="2C2DFB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R4-2220414</w:t>
            </w:r>
          </w:p>
        </w:tc>
        <w:tc>
          <w:tcPr>
            <w:tcW w:w="847" w:type="pct"/>
          </w:tcPr>
          <w:p w14:paraId="6CDD7729" w14:textId="7B1477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NR small data transmissions in INACTIVE state RRM performance requirements</w:t>
            </w:r>
          </w:p>
        </w:tc>
        <w:tc>
          <w:tcPr>
            <w:tcW w:w="477" w:type="pct"/>
          </w:tcPr>
          <w:p w14:paraId="0731461A" w14:textId="5B27BC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ZTE</w:t>
            </w:r>
          </w:p>
        </w:tc>
        <w:tc>
          <w:tcPr>
            <w:tcW w:w="459" w:type="pct"/>
          </w:tcPr>
          <w:p w14:paraId="085AFDA2" w14:textId="1E6573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38.133</w:t>
            </w:r>
          </w:p>
        </w:tc>
        <w:tc>
          <w:tcPr>
            <w:tcW w:w="351" w:type="pct"/>
          </w:tcPr>
          <w:p w14:paraId="25C0ED72" w14:textId="3509BB0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2790</w:t>
            </w:r>
          </w:p>
        </w:tc>
        <w:tc>
          <w:tcPr>
            <w:tcW w:w="294" w:type="pct"/>
          </w:tcPr>
          <w:p w14:paraId="7561EDB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8E9E511" w14:textId="51587E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5005979D" w14:textId="4B09B7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1964518" w14:textId="4ED21A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408" w:type="pct"/>
          </w:tcPr>
          <w:p w14:paraId="7CE56223" w14:textId="6D626C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6FB61A0" w14:textId="77777777" w:rsidTr="00771314">
        <w:tc>
          <w:tcPr>
            <w:tcW w:w="587" w:type="pct"/>
          </w:tcPr>
          <w:p w14:paraId="07253A95" w14:textId="44DCEF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R4-2218469</w:t>
            </w:r>
          </w:p>
        </w:tc>
        <w:tc>
          <w:tcPr>
            <w:tcW w:w="847" w:type="pct"/>
          </w:tcPr>
          <w:p w14:paraId="3A4512B6" w14:textId="6AEA1E9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TS 38.141-1, Correct Mapping of PRBs to  n_RNTI for NR-FR1-TM in clause 4.9.2.3.2</w:t>
            </w:r>
          </w:p>
        </w:tc>
        <w:tc>
          <w:tcPr>
            <w:tcW w:w="477" w:type="pct"/>
          </w:tcPr>
          <w:p w14:paraId="06EBACE2" w14:textId="32A366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CATT</w:t>
            </w:r>
          </w:p>
        </w:tc>
        <w:tc>
          <w:tcPr>
            <w:tcW w:w="459" w:type="pct"/>
          </w:tcPr>
          <w:p w14:paraId="1A5408A2" w14:textId="41920E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24DC00FA" w14:textId="1B5190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0291</w:t>
            </w:r>
          </w:p>
        </w:tc>
        <w:tc>
          <w:tcPr>
            <w:tcW w:w="294" w:type="pct"/>
          </w:tcPr>
          <w:p w14:paraId="271E2D4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BBC721C" w14:textId="2312F2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7726A2D" w14:textId="28FDEC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B5FF733" w14:textId="305F12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NR_newRAT-Core</w:t>
            </w:r>
          </w:p>
        </w:tc>
        <w:tc>
          <w:tcPr>
            <w:tcW w:w="408" w:type="pct"/>
          </w:tcPr>
          <w:p w14:paraId="4B9B1181" w14:textId="4A43580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F030ECB" w14:textId="77777777" w:rsidTr="00771314">
        <w:tc>
          <w:tcPr>
            <w:tcW w:w="587" w:type="pct"/>
          </w:tcPr>
          <w:p w14:paraId="2CF51F41" w14:textId="235B4E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R4-2218498</w:t>
            </w:r>
          </w:p>
        </w:tc>
        <w:tc>
          <w:tcPr>
            <w:tcW w:w="847" w:type="pct"/>
          </w:tcPr>
          <w:p w14:paraId="52BCC3AC" w14:textId="00E131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38.141-1: Introduction of NR band n105</w:t>
            </w:r>
          </w:p>
        </w:tc>
        <w:tc>
          <w:tcPr>
            <w:tcW w:w="477" w:type="pct"/>
          </w:tcPr>
          <w:p w14:paraId="2EAB8D21" w14:textId="5A3B3AA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651F732" w14:textId="2D46B2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1184E23A" w14:textId="0C3117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0292</w:t>
            </w:r>
          </w:p>
        </w:tc>
        <w:tc>
          <w:tcPr>
            <w:tcW w:w="294" w:type="pct"/>
          </w:tcPr>
          <w:p w14:paraId="31E7933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C07EED7" w14:textId="525C395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77626E9E" w14:textId="371188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163A8C4D" w14:textId="36A661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5F2524D6" w14:textId="27E874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7531E8C" w14:textId="77777777" w:rsidTr="00771314">
        <w:tc>
          <w:tcPr>
            <w:tcW w:w="587" w:type="pct"/>
          </w:tcPr>
          <w:p w14:paraId="7F6A64AF" w14:textId="0AC7AB6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R4-2220489</w:t>
            </w:r>
          </w:p>
        </w:tc>
        <w:tc>
          <w:tcPr>
            <w:tcW w:w="847" w:type="pct"/>
          </w:tcPr>
          <w:p w14:paraId="2FA57966" w14:textId="2907D11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38.141-1: Introduction of NR band n105</w:t>
            </w:r>
          </w:p>
        </w:tc>
        <w:tc>
          <w:tcPr>
            <w:tcW w:w="477" w:type="pct"/>
          </w:tcPr>
          <w:p w14:paraId="7A2F0037" w14:textId="2BECE8B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782826BA" w14:textId="3AA8CFB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3762AB60" w14:textId="793620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0292</w:t>
            </w:r>
          </w:p>
        </w:tc>
        <w:tc>
          <w:tcPr>
            <w:tcW w:w="294" w:type="pct"/>
          </w:tcPr>
          <w:p w14:paraId="5F555AD0" w14:textId="2C8BEFCF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889CEB4" w14:textId="0F7B945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09CBB3E0" w14:textId="12F7AE8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66C03BBD" w14:textId="42EEEC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77C0B7AB" w14:textId="62E175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7DB8D42" w14:textId="77777777" w:rsidTr="00771314">
        <w:tc>
          <w:tcPr>
            <w:tcW w:w="587" w:type="pct"/>
          </w:tcPr>
          <w:p w14:paraId="496D3811" w14:textId="3CC70C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R4-2218710</w:t>
            </w:r>
          </w:p>
        </w:tc>
        <w:tc>
          <w:tcPr>
            <w:tcW w:w="847" w:type="pct"/>
          </w:tcPr>
          <w:p w14:paraId="7E0CC069" w14:textId="3B3EDBE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TS38.141-1 NR coverage enhancement demodulation requirement</w:t>
            </w:r>
          </w:p>
        </w:tc>
        <w:tc>
          <w:tcPr>
            <w:tcW w:w="477" w:type="pct"/>
          </w:tcPr>
          <w:p w14:paraId="4A3E6CFC" w14:textId="75874B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57E7EEAA" w14:textId="62783A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77BBD7E8" w14:textId="3973DE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0293</w:t>
            </w:r>
          </w:p>
        </w:tc>
        <w:tc>
          <w:tcPr>
            <w:tcW w:w="294" w:type="pct"/>
          </w:tcPr>
          <w:p w14:paraId="7C56CB8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8CBCC32" w14:textId="2D25F8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D656A44" w14:textId="24B7CC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6AA6CD9" w14:textId="3A2F397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NR_cov_enh-Perf</w:t>
            </w:r>
          </w:p>
        </w:tc>
        <w:tc>
          <w:tcPr>
            <w:tcW w:w="408" w:type="pct"/>
          </w:tcPr>
          <w:p w14:paraId="731E98DF" w14:textId="40BBF7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D144CF1" w14:textId="77777777" w:rsidTr="00771314">
        <w:tc>
          <w:tcPr>
            <w:tcW w:w="587" w:type="pct"/>
          </w:tcPr>
          <w:p w14:paraId="625BE861" w14:textId="6ED8AA2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R4-2218721</w:t>
            </w:r>
          </w:p>
        </w:tc>
        <w:tc>
          <w:tcPr>
            <w:tcW w:w="847" w:type="pct"/>
          </w:tcPr>
          <w:p w14:paraId="7AEEBEA1" w14:textId="09050D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TS38.141-1 URLLC and IIoT reqirements</w:t>
            </w:r>
          </w:p>
        </w:tc>
        <w:tc>
          <w:tcPr>
            <w:tcW w:w="477" w:type="pct"/>
          </w:tcPr>
          <w:p w14:paraId="34142E2F" w14:textId="21EAD9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053C991E" w14:textId="499F39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00CAD7CA" w14:textId="7C7E734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0294</w:t>
            </w:r>
          </w:p>
        </w:tc>
        <w:tc>
          <w:tcPr>
            <w:tcW w:w="294" w:type="pct"/>
          </w:tcPr>
          <w:p w14:paraId="00C5033B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1198D4F" w14:textId="1A19EC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C4EC861" w14:textId="6F948A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56A1708" w14:textId="3099FF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NR_IIOT_URLLC_enh-Perf</w:t>
            </w:r>
          </w:p>
        </w:tc>
        <w:tc>
          <w:tcPr>
            <w:tcW w:w="408" w:type="pct"/>
          </w:tcPr>
          <w:p w14:paraId="72024B6B" w14:textId="1EDA39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AB7DFBC" w14:textId="77777777" w:rsidTr="00771314">
        <w:tc>
          <w:tcPr>
            <w:tcW w:w="587" w:type="pct"/>
          </w:tcPr>
          <w:p w14:paraId="596FE145" w14:textId="2B0F2E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R4-2218905</w:t>
            </w:r>
          </w:p>
        </w:tc>
        <w:tc>
          <w:tcPr>
            <w:tcW w:w="847" w:type="pct"/>
          </w:tcPr>
          <w:p w14:paraId="34220A15" w14:textId="008434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Spurious emission requirements, Rel-16</w:t>
            </w:r>
          </w:p>
        </w:tc>
        <w:tc>
          <w:tcPr>
            <w:tcW w:w="477" w:type="pct"/>
          </w:tcPr>
          <w:p w14:paraId="18E99555" w14:textId="6AD89F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54129F37" w14:textId="136657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6972E9CE" w14:textId="582F0F7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0295</w:t>
            </w:r>
          </w:p>
        </w:tc>
        <w:tc>
          <w:tcPr>
            <w:tcW w:w="294" w:type="pct"/>
          </w:tcPr>
          <w:p w14:paraId="7880621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0401FE3" w14:textId="207220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7143A54" w14:textId="554E07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E0E93E4" w14:textId="2D7F0E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604C5077" w14:textId="7E49F5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36D3A323" w14:textId="77777777" w:rsidTr="00771314">
        <w:tc>
          <w:tcPr>
            <w:tcW w:w="587" w:type="pct"/>
          </w:tcPr>
          <w:p w14:paraId="0F8597FA" w14:textId="70264BA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R4-2220258</w:t>
            </w:r>
          </w:p>
        </w:tc>
        <w:tc>
          <w:tcPr>
            <w:tcW w:w="847" w:type="pct"/>
          </w:tcPr>
          <w:p w14:paraId="1323FAF6" w14:textId="083152F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Spurious emission requirements, Rel-16</w:t>
            </w:r>
          </w:p>
        </w:tc>
        <w:tc>
          <w:tcPr>
            <w:tcW w:w="477" w:type="pct"/>
          </w:tcPr>
          <w:p w14:paraId="665F5820" w14:textId="674957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72C4BCA2" w14:textId="03A32E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00857A1B" w14:textId="263E783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0295</w:t>
            </w:r>
          </w:p>
        </w:tc>
        <w:tc>
          <w:tcPr>
            <w:tcW w:w="294" w:type="pct"/>
          </w:tcPr>
          <w:p w14:paraId="1BAA1CFA" w14:textId="4596ECBC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8265B04" w14:textId="4A04D3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227E96A3" w14:textId="363EEB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D65B5D7" w14:textId="26EB6F8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71FDF602" w14:textId="31234E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7AEC512" w14:textId="77777777" w:rsidTr="00771314">
        <w:tc>
          <w:tcPr>
            <w:tcW w:w="587" w:type="pct"/>
          </w:tcPr>
          <w:p w14:paraId="5C15617F" w14:textId="5CB5E72B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R4-2220865</w:t>
            </w:r>
          </w:p>
        </w:tc>
        <w:tc>
          <w:tcPr>
            <w:tcW w:w="847" w:type="pct"/>
          </w:tcPr>
          <w:p w14:paraId="3B4A2592" w14:textId="29CA35A8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Spurious emission requirements, Rel-16</w:t>
            </w:r>
          </w:p>
        </w:tc>
        <w:tc>
          <w:tcPr>
            <w:tcW w:w="477" w:type="pct"/>
          </w:tcPr>
          <w:p w14:paraId="2690231D" w14:textId="4D7947AF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029FD78C" w14:textId="40BFD802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491CB853" w14:textId="1ACE9534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0295</w:t>
            </w:r>
          </w:p>
        </w:tc>
        <w:tc>
          <w:tcPr>
            <w:tcW w:w="294" w:type="pct"/>
          </w:tcPr>
          <w:p w14:paraId="6DD83745" w14:textId="3ECDF0F6" w:rsidR="00C54E74" w:rsidRPr="00771314" w:rsidRDefault="00C54E74" w:rsidP="00C54E74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1ACD5139" w14:textId="37ED6564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51B1B49F" w14:textId="29577317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96B2B74" w14:textId="1AE707F5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NR_unlic-Perf</w:t>
            </w:r>
          </w:p>
        </w:tc>
        <w:tc>
          <w:tcPr>
            <w:tcW w:w="408" w:type="pct"/>
          </w:tcPr>
          <w:p w14:paraId="0F6EC601" w14:textId="77777777" w:rsidR="00C54E74" w:rsidRPr="00771314" w:rsidRDefault="00C54E74" w:rsidP="00C54E74">
            <w:pPr>
              <w:pStyle w:val="TAL"/>
              <w:rPr>
                <w:sz w:val="16"/>
                <w:szCs w:val="16"/>
              </w:rPr>
            </w:pPr>
          </w:p>
        </w:tc>
      </w:tr>
      <w:tr w:rsidR="00771314" w:rsidRPr="00771314" w14:paraId="7D975961" w14:textId="77777777" w:rsidTr="00771314">
        <w:tc>
          <w:tcPr>
            <w:tcW w:w="587" w:type="pct"/>
          </w:tcPr>
          <w:p w14:paraId="4DA14A0F" w14:textId="324CCF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R4-2218906</w:t>
            </w:r>
          </w:p>
        </w:tc>
        <w:tc>
          <w:tcPr>
            <w:tcW w:w="847" w:type="pct"/>
          </w:tcPr>
          <w:p w14:paraId="3FA2F585" w14:textId="47CB002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Spurious emission requirements, Rel-17</w:t>
            </w:r>
          </w:p>
        </w:tc>
        <w:tc>
          <w:tcPr>
            <w:tcW w:w="477" w:type="pct"/>
          </w:tcPr>
          <w:p w14:paraId="69B1C183" w14:textId="51D16D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6359A264" w14:textId="6A71DDF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00B7D470" w14:textId="2D5CCB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0296</w:t>
            </w:r>
          </w:p>
        </w:tc>
        <w:tc>
          <w:tcPr>
            <w:tcW w:w="294" w:type="pct"/>
          </w:tcPr>
          <w:p w14:paraId="275D74B3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752D0B8" w14:textId="5C047D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F1DF214" w14:textId="3348B5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4ADCD982" w14:textId="0777A6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NR_6GHz_unlic_EU-Perf</w:t>
            </w:r>
          </w:p>
        </w:tc>
        <w:tc>
          <w:tcPr>
            <w:tcW w:w="408" w:type="pct"/>
          </w:tcPr>
          <w:p w14:paraId="15912DD1" w14:textId="144ABE0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97C7594" w14:textId="77777777" w:rsidTr="00771314">
        <w:tc>
          <w:tcPr>
            <w:tcW w:w="587" w:type="pct"/>
          </w:tcPr>
          <w:p w14:paraId="0968E3A3" w14:textId="46B77E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R4-2220259</w:t>
            </w:r>
          </w:p>
        </w:tc>
        <w:tc>
          <w:tcPr>
            <w:tcW w:w="847" w:type="pct"/>
          </w:tcPr>
          <w:p w14:paraId="17F1A57B" w14:textId="087F5C5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Spurious emission requirements, Rel-17</w:t>
            </w:r>
          </w:p>
        </w:tc>
        <w:tc>
          <w:tcPr>
            <w:tcW w:w="477" w:type="pct"/>
          </w:tcPr>
          <w:p w14:paraId="2C661B2E" w14:textId="190548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642D6FBA" w14:textId="7ABBFF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3E241F5E" w14:textId="1954A5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0296</w:t>
            </w:r>
          </w:p>
        </w:tc>
        <w:tc>
          <w:tcPr>
            <w:tcW w:w="294" w:type="pct"/>
          </w:tcPr>
          <w:p w14:paraId="0AD4291A" w14:textId="5F4C8151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83976A8" w14:textId="1509F6F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F89C4F4" w14:textId="3A5422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35587C8" w14:textId="48C98C6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NR_6GHz_unlic_EU-Perf</w:t>
            </w:r>
          </w:p>
        </w:tc>
        <w:tc>
          <w:tcPr>
            <w:tcW w:w="408" w:type="pct"/>
          </w:tcPr>
          <w:p w14:paraId="0346AD8C" w14:textId="771B9C9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00AAD99" w14:textId="77777777" w:rsidTr="00771314">
        <w:tc>
          <w:tcPr>
            <w:tcW w:w="587" w:type="pct"/>
          </w:tcPr>
          <w:p w14:paraId="65CD1B4B" w14:textId="24B296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R4-2219158</w:t>
            </w:r>
          </w:p>
        </w:tc>
        <w:tc>
          <w:tcPr>
            <w:tcW w:w="847" w:type="pct"/>
          </w:tcPr>
          <w:p w14:paraId="089CF9F2" w14:textId="7251317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Additional BS conformance to other standards</w:t>
            </w:r>
          </w:p>
        </w:tc>
        <w:tc>
          <w:tcPr>
            <w:tcW w:w="477" w:type="pct"/>
          </w:tcPr>
          <w:p w14:paraId="092D6965" w14:textId="2FE34BA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2E310F2D" w14:textId="3DDAA3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2B1FEFC4" w14:textId="07CBEB8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0297</w:t>
            </w:r>
          </w:p>
        </w:tc>
        <w:tc>
          <w:tcPr>
            <w:tcW w:w="294" w:type="pct"/>
          </w:tcPr>
          <w:p w14:paraId="033DF17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A646193" w14:textId="3516BED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78004953" w14:textId="44A4AF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E09EEE9" w14:textId="7CE30B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E1F40EE" w14:textId="2D3C25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E6E23C9" w14:textId="77777777" w:rsidTr="00771314">
        <w:tc>
          <w:tcPr>
            <w:tcW w:w="587" w:type="pct"/>
          </w:tcPr>
          <w:p w14:paraId="0CA9FAB1" w14:textId="525F9D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R4-2219159</w:t>
            </w:r>
          </w:p>
        </w:tc>
        <w:tc>
          <w:tcPr>
            <w:tcW w:w="847" w:type="pct"/>
          </w:tcPr>
          <w:p w14:paraId="70030A33" w14:textId="391BBC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Additional BS conformance to other standards</w:t>
            </w:r>
          </w:p>
        </w:tc>
        <w:tc>
          <w:tcPr>
            <w:tcW w:w="477" w:type="pct"/>
          </w:tcPr>
          <w:p w14:paraId="3FAB45AE" w14:textId="782BA3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289D077E" w14:textId="3D3D38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2B353A1A" w14:textId="70A213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0298</w:t>
            </w:r>
          </w:p>
        </w:tc>
        <w:tc>
          <w:tcPr>
            <w:tcW w:w="294" w:type="pct"/>
          </w:tcPr>
          <w:p w14:paraId="3402BC4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7FED367" w14:textId="14C7BC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3600F2CE" w14:textId="4DA322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5D6FA140" w14:textId="065DFF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1E89FAFB" w14:textId="5F2C16D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A6E3091" w14:textId="77777777" w:rsidTr="00771314">
        <w:tc>
          <w:tcPr>
            <w:tcW w:w="587" w:type="pct"/>
          </w:tcPr>
          <w:p w14:paraId="2DAC19FC" w14:textId="704A2DF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R4-2219160</w:t>
            </w:r>
          </w:p>
        </w:tc>
        <w:tc>
          <w:tcPr>
            <w:tcW w:w="847" w:type="pct"/>
          </w:tcPr>
          <w:p w14:paraId="3E6D9FE1" w14:textId="68D1A61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38.141-1: Additional BS conformance to other standards</w:t>
            </w:r>
          </w:p>
        </w:tc>
        <w:tc>
          <w:tcPr>
            <w:tcW w:w="477" w:type="pct"/>
          </w:tcPr>
          <w:p w14:paraId="0E9B5195" w14:textId="4DDE4A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7795889C" w14:textId="63CE922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3EA6AD73" w14:textId="06CABF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0299</w:t>
            </w:r>
          </w:p>
        </w:tc>
        <w:tc>
          <w:tcPr>
            <w:tcW w:w="294" w:type="pct"/>
          </w:tcPr>
          <w:p w14:paraId="1B58FA7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F8D20A3" w14:textId="2B1DEAA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429E7A8" w14:textId="35C0A5E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6A8D4B8" w14:textId="3AAA159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5F59BFE" w14:textId="2A0C21C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6997446" w14:textId="77777777" w:rsidTr="00771314">
        <w:tc>
          <w:tcPr>
            <w:tcW w:w="587" w:type="pct"/>
          </w:tcPr>
          <w:p w14:paraId="749C699D" w14:textId="280E81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R4-2219853</w:t>
            </w:r>
          </w:p>
        </w:tc>
        <w:tc>
          <w:tcPr>
            <w:tcW w:w="847" w:type="pct"/>
          </w:tcPr>
          <w:p w14:paraId="2F8CA0DA" w14:textId="4F902C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38.141-1 on introduction of Band 54</w:t>
            </w:r>
          </w:p>
        </w:tc>
        <w:tc>
          <w:tcPr>
            <w:tcW w:w="477" w:type="pct"/>
          </w:tcPr>
          <w:p w14:paraId="41038591" w14:textId="69116F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3F27D242" w14:textId="5CF92D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38.141-1</w:t>
            </w:r>
          </w:p>
        </w:tc>
        <w:tc>
          <w:tcPr>
            <w:tcW w:w="351" w:type="pct"/>
          </w:tcPr>
          <w:p w14:paraId="75BA0BDC" w14:textId="5E4737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0300</w:t>
            </w:r>
          </w:p>
        </w:tc>
        <w:tc>
          <w:tcPr>
            <w:tcW w:w="294" w:type="pct"/>
          </w:tcPr>
          <w:p w14:paraId="7D65E79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9735311" w14:textId="6D24F6E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684695B4" w14:textId="3E21EF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6EA151F" w14:textId="36DEFF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408" w:type="pct"/>
          </w:tcPr>
          <w:p w14:paraId="0D393456" w14:textId="24038F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643F94F" w14:textId="77777777" w:rsidTr="00771314">
        <w:tc>
          <w:tcPr>
            <w:tcW w:w="587" w:type="pct"/>
          </w:tcPr>
          <w:p w14:paraId="24421ADB" w14:textId="48C0056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R4-2218907</w:t>
            </w:r>
          </w:p>
        </w:tc>
        <w:tc>
          <w:tcPr>
            <w:tcW w:w="847" w:type="pct"/>
          </w:tcPr>
          <w:p w14:paraId="170CFF21" w14:textId="099BC84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38.141-2: Spurious emission requirements, Rel-17</w:t>
            </w:r>
          </w:p>
        </w:tc>
        <w:tc>
          <w:tcPr>
            <w:tcW w:w="477" w:type="pct"/>
          </w:tcPr>
          <w:p w14:paraId="68A457F9" w14:textId="385F75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03CFD423" w14:textId="411D604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5709ECAC" w14:textId="1F0491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0427</w:t>
            </w:r>
          </w:p>
        </w:tc>
        <w:tc>
          <w:tcPr>
            <w:tcW w:w="294" w:type="pct"/>
          </w:tcPr>
          <w:p w14:paraId="32C977E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6097E3B" w14:textId="0D3DEE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53C88CE" w14:textId="1C02D0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E592BEA" w14:textId="33040F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NR_6GHz_unlic_EU-Perf</w:t>
            </w:r>
          </w:p>
        </w:tc>
        <w:tc>
          <w:tcPr>
            <w:tcW w:w="408" w:type="pct"/>
          </w:tcPr>
          <w:p w14:paraId="1DF68B1F" w14:textId="3DDBB8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0FFE0D8D" w14:textId="77777777" w:rsidTr="00771314">
        <w:tc>
          <w:tcPr>
            <w:tcW w:w="587" w:type="pct"/>
          </w:tcPr>
          <w:p w14:paraId="3D650BD2" w14:textId="205A89C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R4-2220260</w:t>
            </w:r>
          </w:p>
        </w:tc>
        <w:tc>
          <w:tcPr>
            <w:tcW w:w="847" w:type="pct"/>
          </w:tcPr>
          <w:p w14:paraId="688340F1" w14:textId="4C6564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38.141-2: Spurious emission requirements, Rel-17</w:t>
            </w:r>
          </w:p>
        </w:tc>
        <w:tc>
          <w:tcPr>
            <w:tcW w:w="477" w:type="pct"/>
          </w:tcPr>
          <w:p w14:paraId="0E5F4C99" w14:textId="68CA73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790A4466" w14:textId="39AE8D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19EEED73" w14:textId="787943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0427</w:t>
            </w:r>
          </w:p>
        </w:tc>
        <w:tc>
          <w:tcPr>
            <w:tcW w:w="294" w:type="pct"/>
          </w:tcPr>
          <w:p w14:paraId="7E1819EF" w14:textId="5F25009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DA7D8C3" w14:textId="299446D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B33A342" w14:textId="386EA9D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70ADC89" w14:textId="0876104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NR_6GHz_unlic_EU-Perf</w:t>
            </w:r>
          </w:p>
        </w:tc>
        <w:tc>
          <w:tcPr>
            <w:tcW w:w="408" w:type="pct"/>
          </w:tcPr>
          <w:p w14:paraId="76BB717F" w14:textId="345BE4C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B4CE857" w14:textId="77777777" w:rsidTr="00771314">
        <w:tc>
          <w:tcPr>
            <w:tcW w:w="587" w:type="pct"/>
          </w:tcPr>
          <w:p w14:paraId="56F2C291" w14:textId="607A40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R4-2218909</w:t>
            </w:r>
          </w:p>
        </w:tc>
        <w:tc>
          <w:tcPr>
            <w:tcW w:w="847" w:type="pct"/>
          </w:tcPr>
          <w:p w14:paraId="3A1F07C6" w14:textId="4D0661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38.141-2: OTA OBW requirements for FR2-2</w:t>
            </w:r>
          </w:p>
        </w:tc>
        <w:tc>
          <w:tcPr>
            <w:tcW w:w="477" w:type="pct"/>
          </w:tcPr>
          <w:p w14:paraId="5379FB43" w14:textId="08E5A4C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NEC</w:t>
            </w:r>
          </w:p>
        </w:tc>
        <w:tc>
          <w:tcPr>
            <w:tcW w:w="459" w:type="pct"/>
          </w:tcPr>
          <w:p w14:paraId="09A92C5C" w14:textId="6CEEDD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3A1771EE" w14:textId="22B834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0428</w:t>
            </w:r>
          </w:p>
        </w:tc>
        <w:tc>
          <w:tcPr>
            <w:tcW w:w="294" w:type="pct"/>
          </w:tcPr>
          <w:p w14:paraId="307A8D4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889CFA0" w14:textId="0FB3136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9EF253D" w14:textId="63FCF17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6744F28" w14:textId="79C9781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270D7BA3" w14:textId="4111EE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not pursued</w:t>
            </w:r>
          </w:p>
        </w:tc>
      </w:tr>
      <w:tr w:rsidR="00771314" w:rsidRPr="00771314" w14:paraId="7AD48F7B" w14:textId="77777777" w:rsidTr="00771314">
        <w:tc>
          <w:tcPr>
            <w:tcW w:w="587" w:type="pct"/>
          </w:tcPr>
          <w:p w14:paraId="39A00EC5" w14:textId="479151A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R4-2219021</w:t>
            </w:r>
          </w:p>
        </w:tc>
        <w:tc>
          <w:tcPr>
            <w:tcW w:w="847" w:type="pct"/>
          </w:tcPr>
          <w:p w14:paraId="4C636C6A" w14:textId="2CF54F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TS 38.141-2 Demodulation requirements for Enhanced IIOT and URLLC support</w:t>
            </w:r>
          </w:p>
        </w:tc>
        <w:tc>
          <w:tcPr>
            <w:tcW w:w="477" w:type="pct"/>
          </w:tcPr>
          <w:p w14:paraId="1D42F7FA" w14:textId="59F1FC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Samsung</w:t>
            </w:r>
          </w:p>
        </w:tc>
        <w:tc>
          <w:tcPr>
            <w:tcW w:w="459" w:type="pct"/>
          </w:tcPr>
          <w:p w14:paraId="2D2FE0A7" w14:textId="337354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20CA2E4D" w14:textId="6A899F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0429</w:t>
            </w:r>
          </w:p>
        </w:tc>
        <w:tc>
          <w:tcPr>
            <w:tcW w:w="294" w:type="pct"/>
          </w:tcPr>
          <w:p w14:paraId="075F0C5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468A983" w14:textId="3CB3403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E3BECDF" w14:textId="43B2AB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7BFAD829" w14:textId="38722E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NR_IIOT_URLLC_enh-Perf</w:t>
            </w:r>
          </w:p>
        </w:tc>
        <w:tc>
          <w:tcPr>
            <w:tcW w:w="408" w:type="pct"/>
          </w:tcPr>
          <w:p w14:paraId="6143A317" w14:textId="0F5C6BE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82BEBDB" w14:textId="77777777" w:rsidTr="00771314">
        <w:tc>
          <w:tcPr>
            <w:tcW w:w="587" w:type="pct"/>
          </w:tcPr>
          <w:p w14:paraId="61DC4F3E" w14:textId="080413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R4-2219161</w:t>
            </w:r>
          </w:p>
        </w:tc>
        <w:tc>
          <w:tcPr>
            <w:tcW w:w="847" w:type="pct"/>
          </w:tcPr>
          <w:p w14:paraId="5BD8D689" w14:textId="1F7CCC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38.141-2: Additional BS conformance to other standards</w:t>
            </w:r>
          </w:p>
        </w:tc>
        <w:tc>
          <w:tcPr>
            <w:tcW w:w="477" w:type="pct"/>
          </w:tcPr>
          <w:p w14:paraId="28AB3DE2" w14:textId="11B68D1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4C71C118" w14:textId="234EE95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4309A630" w14:textId="255AADD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0430</w:t>
            </w:r>
          </w:p>
        </w:tc>
        <w:tc>
          <w:tcPr>
            <w:tcW w:w="294" w:type="pct"/>
          </w:tcPr>
          <w:p w14:paraId="64394B9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514C223" w14:textId="22CBAE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Rel-15</w:t>
            </w:r>
          </w:p>
        </w:tc>
        <w:tc>
          <w:tcPr>
            <w:tcW w:w="295" w:type="pct"/>
          </w:tcPr>
          <w:p w14:paraId="08685EA2" w14:textId="7AF43F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7031CE2" w14:textId="07414B0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D77CE23" w14:textId="6EE75E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A5A949B" w14:textId="77777777" w:rsidTr="00771314">
        <w:tc>
          <w:tcPr>
            <w:tcW w:w="587" w:type="pct"/>
          </w:tcPr>
          <w:p w14:paraId="2E55E092" w14:textId="4003DA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R4-2219162</w:t>
            </w:r>
          </w:p>
        </w:tc>
        <w:tc>
          <w:tcPr>
            <w:tcW w:w="847" w:type="pct"/>
          </w:tcPr>
          <w:p w14:paraId="2F95157C" w14:textId="6EE6D73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38.141-2: Additional BS conformance to other standards</w:t>
            </w:r>
          </w:p>
        </w:tc>
        <w:tc>
          <w:tcPr>
            <w:tcW w:w="477" w:type="pct"/>
          </w:tcPr>
          <w:p w14:paraId="056604BA" w14:textId="28DAF7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35CFFC68" w14:textId="73467B2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0712FB66" w14:textId="71F092A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0431</w:t>
            </w:r>
          </w:p>
        </w:tc>
        <w:tc>
          <w:tcPr>
            <w:tcW w:w="294" w:type="pct"/>
          </w:tcPr>
          <w:p w14:paraId="7E4334D1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34E420A" w14:textId="35366C0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1C486D40" w14:textId="03DB29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2193EE38" w14:textId="09CB4F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43269623" w14:textId="57B0F3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C30FDFA" w14:textId="77777777" w:rsidTr="00771314">
        <w:tc>
          <w:tcPr>
            <w:tcW w:w="587" w:type="pct"/>
          </w:tcPr>
          <w:p w14:paraId="3C6762AA" w14:textId="6E8C377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R4-2219163</w:t>
            </w:r>
          </w:p>
        </w:tc>
        <w:tc>
          <w:tcPr>
            <w:tcW w:w="847" w:type="pct"/>
          </w:tcPr>
          <w:p w14:paraId="6540E401" w14:textId="14397D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38.141-2: Additional BS conformance to other standards</w:t>
            </w:r>
          </w:p>
        </w:tc>
        <w:tc>
          <w:tcPr>
            <w:tcW w:w="477" w:type="pct"/>
          </w:tcPr>
          <w:p w14:paraId="0577E8D0" w14:textId="7C9C98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42B1CFF" w14:textId="1E9F2DE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65044DA2" w14:textId="5BB064D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0432</w:t>
            </w:r>
          </w:p>
        </w:tc>
        <w:tc>
          <w:tcPr>
            <w:tcW w:w="294" w:type="pct"/>
          </w:tcPr>
          <w:p w14:paraId="71232860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CD0D39F" w14:textId="191A2E6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2537892" w14:textId="1C720C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</w:t>
            </w:r>
          </w:p>
        </w:tc>
        <w:tc>
          <w:tcPr>
            <w:tcW w:w="913" w:type="pct"/>
          </w:tcPr>
          <w:p w14:paraId="77452B9D" w14:textId="5E5BBB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NR_newRAT-Perf</w:t>
            </w:r>
          </w:p>
        </w:tc>
        <w:tc>
          <w:tcPr>
            <w:tcW w:w="408" w:type="pct"/>
          </w:tcPr>
          <w:p w14:paraId="33A7172E" w14:textId="003157B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5104A8B3" w14:textId="77777777" w:rsidTr="00771314">
        <w:tc>
          <w:tcPr>
            <w:tcW w:w="587" w:type="pct"/>
          </w:tcPr>
          <w:p w14:paraId="5792D28A" w14:textId="3AC8C31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R4-2219726</w:t>
            </w:r>
          </w:p>
        </w:tc>
        <w:tc>
          <w:tcPr>
            <w:tcW w:w="847" w:type="pct"/>
          </w:tcPr>
          <w:p w14:paraId="36A3EC0C" w14:textId="42F1A1C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for coverage enhancement performance requirements for TS38.141-2</w:t>
            </w:r>
          </w:p>
        </w:tc>
        <w:tc>
          <w:tcPr>
            <w:tcW w:w="477" w:type="pct"/>
          </w:tcPr>
          <w:p w14:paraId="49A36220" w14:textId="4AD70C6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1BF83055" w14:textId="3703BA7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1B62E407" w14:textId="251522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0433</w:t>
            </w:r>
          </w:p>
        </w:tc>
        <w:tc>
          <w:tcPr>
            <w:tcW w:w="294" w:type="pct"/>
          </w:tcPr>
          <w:p w14:paraId="3BD2AE6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C7927F8" w14:textId="36C816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EFF0F4F" w14:textId="351DAF4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49FB4F12" w14:textId="4ED9DD0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NR_cov_enh-Perf</w:t>
            </w:r>
          </w:p>
        </w:tc>
        <w:tc>
          <w:tcPr>
            <w:tcW w:w="408" w:type="pct"/>
          </w:tcPr>
          <w:p w14:paraId="49154BAB" w14:textId="170061A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79D1D152" w14:textId="77777777" w:rsidTr="00771314">
        <w:tc>
          <w:tcPr>
            <w:tcW w:w="587" w:type="pct"/>
          </w:tcPr>
          <w:p w14:paraId="2EC7B153" w14:textId="0158208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R4-2219748</w:t>
            </w:r>
          </w:p>
        </w:tc>
        <w:tc>
          <w:tcPr>
            <w:tcW w:w="847" w:type="pct"/>
          </w:tcPr>
          <w:p w14:paraId="3DEA769F" w14:textId="2CE426D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Big CR to 38.141-2: demodulation requirements introduction for FR2-2</w:t>
            </w:r>
          </w:p>
        </w:tc>
        <w:tc>
          <w:tcPr>
            <w:tcW w:w="477" w:type="pct"/>
          </w:tcPr>
          <w:p w14:paraId="66D597D0" w14:textId="47B208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Bell, Intel</w:t>
            </w:r>
          </w:p>
        </w:tc>
        <w:tc>
          <w:tcPr>
            <w:tcW w:w="459" w:type="pct"/>
          </w:tcPr>
          <w:p w14:paraId="2B2DEF8A" w14:textId="140F372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1C4B46F8" w14:textId="26C28FC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0434</w:t>
            </w:r>
          </w:p>
        </w:tc>
        <w:tc>
          <w:tcPr>
            <w:tcW w:w="294" w:type="pct"/>
          </w:tcPr>
          <w:p w14:paraId="0EEE56AA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687F5E92" w14:textId="1111C3B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95BE452" w14:textId="718F27B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55532376" w14:textId="1BF278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NR_ext_to_71GHz-Perf</w:t>
            </w:r>
          </w:p>
        </w:tc>
        <w:tc>
          <w:tcPr>
            <w:tcW w:w="408" w:type="pct"/>
          </w:tcPr>
          <w:p w14:paraId="71844180" w14:textId="400D95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endorsed</w:t>
            </w:r>
          </w:p>
        </w:tc>
      </w:tr>
      <w:tr w:rsidR="00771314" w:rsidRPr="00771314" w14:paraId="0D51B5FE" w14:textId="77777777" w:rsidTr="00771314">
        <w:tc>
          <w:tcPr>
            <w:tcW w:w="587" w:type="pct"/>
          </w:tcPr>
          <w:p w14:paraId="2D1BA23B" w14:textId="12BF93B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R4-2219854</w:t>
            </w:r>
          </w:p>
        </w:tc>
        <w:tc>
          <w:tcPr>
            <w:tcW w:w="847" w:type="pct"/>
          </w:tcPr>
          <w:p w14:paraId="182B71BA" w14:textId="5A9371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 on introduction of Band 54</w:t>
            </w:r>
          </w:p>
        </w:tc>
        <w:tc>
          <w:tcPr>
            <w:tcW w:w="477" w:type="pct"/>
          </w:tcPr>
          <w:p w14:paraId="55B69A33" w14:textId="657841C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5946881E" w14:textId="517F7B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01E0CED4" w14:textId="22C131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0435</w:t>
            </w:r>
          </w:p>
        </w:tc>
        <w:tc>
          <w:tcPr>
            <w:tcW w:w="294" w:type="pct"/>
          </w:tcPr>
          <w:p w14:paraId="286B4C05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7502DB7" w14:textId="688B200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19F6A46B" w14:textId="3C591D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260E55AB" w14:textId="41DC69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408" w:type="pct"/>
          </w:tcPr>
          <w:p w14:paraId="0EF94ED3" w14:textId="3FD2C8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4AFFCAC" w14:textId="77777777" w:rsidTr="00771314">
        <w:tc>
          <w:tcPr>
            <w:tcW w:w="587" w:type="pct"/>
          </w:tcPr>
          <w:p w14:paraId="061ADFBC" w14:textId="3E7CFC3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R4-2219863</w:t>
            </w:r>
          </w:p>
        </w:tc>
        <w:tc>
          <w:tcPr>
            <w:tcW w:w="847" w:type="pct"/>
          </w:tcPr>
          <w:p w14:paraId="5005E4DF" w14:textId="5BE4D0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38.141-2 on introduction of Band n105</w:t>
            </w:r>
          </w:p>
        </w:tc>
        <w:tc>
          <w:tcPr>
            <w:tcW w:w="477" w:type="pct"/>
          </w:tcPr>
          <w:p w14:paraId="0D2A13FC" w14:textId="742D13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224D5D47" w14:textId="0047CF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38.141-2</w:t>
            </w:r>
          </w:p>
        </w:tc>
        <w:tc>
          <w:tcPr>
            <w:tcW w:w="351" w:type="pct"/>
          </w:tcPr>
          <w:p w14:paraId="0D001F26" w14:textId="5DDEC8B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0436</w:t>
            </w:r>
          </w:p>
        </w:tc>
        <w:tc>
          <w:tcPr>
            <w:tcW w:w="294" w:type="pct"/>
          </w:tcPr>
          <w:p w14:paraId="58B7AAA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191B9FB1" w14:textId="46C6E7A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Rel-18</w:t>
            </w:r>
          </w:p>
        </w:tc>
        <w:tc>
          <w:tcPr>
            <w:tcW w:w="295" w:type="pct"/>
          </w:tcPr>
          <w:p w14:paraId="53CA11E8" w14:textId="57B1CB5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B</w:t>
            </w:r>
          </w:p>
        </w:tc>
        <w:tc>
          <w:tcPr>
            <w:tcW w:w="913" w:type="pct"/>
          </w:tcPr>
          <w:p w14:paraId="0A1DCB80" w14:textId="5AD34C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NR_600MHz_APT-Perf</w:t>
            </w:r>
          </w:p>
        </w:tc>
        <w:tc>
          <w:tcPr>
            <w:tcW w:w="408" w:type="pct"/>
          </w:tcPr>
          <w:p w14:paraId="3414954A" w14:textId="771D7C2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2EF8318" w14:textId="77777777" w:rsidTr="00771314">
        <w:tc>
          <w:tcPr>
            <w:tcW w:w="587" w:type="pct"/>
          </w:tcPr>
          <w:p w14:paraId="5ECF8B99" w14:textId="2984F6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R4-2218843</w:t>
            </w:r>
          </w:p>
        </w:tc>
        <w:tc>
          <w:tcPr>
            <w:tcW w:w="847" w:type="pct"/>
          </w:tcPr>
          <w:p w14:paraId="5B2B59E7" w14:textId="6CF5455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38.151 on FR2 MU</w:t>
            </w:r>
          </w:p>
        </w:tc>
        <w:tc>
          <w:tcPr>
            <w:tcW w:w="477" w:type="pct"/>
          </w:tcPr>
          <w:p w14:paraId="2924CD49" w14:textId="1871FAD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03E41F3F" w14:textId="67AFE01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38.151</w:t>
            </w:r>
          </w:p>
        </w:tc>
        <w:tc>
          <w:tcPr>
            <w:tcW w:w="351" w:type="pct"/>
          </w:tcPr>
          <w:p w14:paraId="618F706D" w14:textId="6134CD1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0004</w:t>
            </w:r>
          </w:p>
        </w:tc>
        <w:tc>
          <w:tcPr>
            <w:tcW w:w="294" w:type="pct"/>
          </w:tcPr>
          <w:p w14:paraId="56D8FCC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5D676AAA" w14:textId="41ACB31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373D0F3" w14:textId="195E40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D23E845" w14:textId="4FCF31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NR_MIMO_OTA</w:t>
            </w:r>
          </w:p>
        </w:tc>
        <w:tc>
          <w:tcPr>
            <w:tcW w:w="408" w:type="pct"/>
          </w:tcPr>
          <w:p w14:paraId="159291C9" w14:textId="5AAE54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28E50F8" w14:textId="77777777" w:rsidTr="00771314">
        <w:tc>
          <w:tcPr>
            <w:tcW w:w="587" w:type="pct"/>
          </w:tcPr>
          <w:p w14:paraId="7692A788" w14:textId="68C5037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R4-2218842</w:t>
            </w:r>
          </w:p>
        </w:tc>
        <w:tc>
          <w:tcPr>
            <w:tcW w:w="847" w:type="pct"/>
          </w:tcPr>
          <w:p w14:paraId="7331F66D" w14:textId="692225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38.161 on test parameters</w:t>
            </w:r>
          </w:p>
        </w:tc>
        <w:tc>
          <w:tcPr>
            <w:tcW w:w="477" w:type="pct"/>
          </w:tcPr>
          <w:p w14:paraId="5EC7B4B3" w14:textId="5E16A69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vivo</w:t>
            </w:r>
          </w:p>
        </w:tc>
        <w:tc>
          <w:tcPr>
            <w:tcW w:w="459" w:type="pct"/>
          </w:tcPr>
          <w:p w14:paraId="2E6C0FAB" w14:textId="26016AA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38.161</w:t>
            </w:r>
          </w:p>
        </w:tc>
        <w:tc>
          <w:tcPr>
            <w:tcW w:w="351" w:type="pct"/>
          </w:tcPr>
          <w:p w14:paraId="02A1E865" w14:textId="1F65A8A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0001</w:t>
            </w:r>
          </w:p>
        </w:tc>
        <w:tc>
          <w:tcPr>
            <w:tcW w:w="294" w:type="pct"/>
          </w:tcPr>
          <w:p w14:paraId="185D12EE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5ABFCB2" w14:textId="1A036DD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720A0709" w14:textId="109A089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5BCE453" w14:textId="0048F5E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NR_FR1_TRP_TRS</w:t>
            </w:r>
          </w:p>
        </w:tc>
        <w:tc>
          <w:tcPr>
            <w:tcW w:w="408" w:type="pct"/>
          </w:tcPr>
          <w:p w14:paraId="3A9007F7" w14:textId="0A0F7A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67806B9" w14:textId="77777777" w:rsidTr="00771314">
        <w:tc>
          <w:tcPr>
            <w:tcW w:w="587" w:type="pct"/>
          </w:tcPr>
          <w:p w14:paraId="11129357" w14:textId="35A6BAA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R4-2219798</w:t>
            </w:r>
          </w:p>
        </w:tc>
        <w:tc>
          <w:tcPr>
            <w:tcW w:w="847" w:type="pct"/>
          </w:tcPr>
          <w:p w14:paraId="10AB2462" w14:textId="585466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case-6 timing for eIAB_RF</w:t>
            </w:r>
          </w:p>
        </w:tc>
        <w:tc>
          <w:tcPr>
            <w:tcW w:w="477" w:type="pct"/>
          </w:tcPr>
          <w:p w14:paraId="109F8AC9" w14:textId="38DAD29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539C09ED" w14:textId="3DCDBF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38.174</w:t>
            </w:r>
          </w:p>
        </w:tc>
        <w:tc>
          <w:tcPr>
            <w:tcW w:w="351" w:type="pct"/>
          </w:tcPr>
          <w:p w14:paraId="243598D3" w14:textId="193C3B2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0038</w:t>
            </w:r>
          </w:p>
        </w:tc>
        <w:tc>
          <w:tcPr>
            <w:tcW w:w="294" w:type="pct"/>
          </w:tcPr>
          <w:p w14:paraId="37349452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772AD412" w14:textId="36B5461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41169EEA" w14:textId="634DD54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BDB51E6" w14:textId="3BFC4CE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NR_IAB_enh-Core</w:t>
            </w:r>
          </w:p>
        </w:tc>
        <w:tc>
          <w:tcPr>
            <w:tcW w:w="408" w:type="pct"/>
          </w:tcPr>
          <w:p w14:paraId="47E1A4B1" w14:textId="5920002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0F94F55" w14:textId="77777777" w:rsidTr="00771314">
        <w:tc>
          <w:tcPr>
            <w:tcW w:w="587" w:type="pct"/>
          </w:tcPr>
          <w:p w14:paraId="45BDE05F" w14:textId="3765445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R4-2220608</w:t>
            </w:r>
          </w:p>
        </w:tc>
        <w:tc>
          <w:tcPr>
            <w:tcW w:w="847" w:type="pct"/>
          </w:tcPr>
          <w:p w14:paraId="205579F3" w14:textId="42FAF2D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case-6 timing for eIAB_RF</w:t>
            </w:r>
          </w:p>
        </w:tc>
        <w:tc>
          <w:tcPr>
            <w:tcW w:w="477" w:type="pct"/>
          </w:tcPr>
          <w:p w14:paraId="0A34262A" w14:textId="30427E3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Ericsson, Nokia</w:t>
            </w:r>
          </w:p>
        </w:tc>
        <w:tc>
          <w:tcPr>
            <w:tcW w:w="459" w:type="pct"/>
          </w:tcPr>
          <w:p w14:paraId="0DA8C64B" w14:textId="01F0DD9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38.174</w:t>
            </w:r>
          </w:p>
        </w:tc>
        <w:tc>
          <w:tcPr>
            <w:tcW w:w="351" w:type="pct"/>
          </w:tcPr>
          <w:p w14:paraId="1ECBE518" w14:textId="1071F3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0038</w:t>
            </w:r>
          </w:p>
        </w:tc>
        <w:tc>
          <w:tcPr>
            <w:tcW w:w="294" w:type="pct"/>
          </w:tcPr>
          <w:p w14:paraId="0F2085E4" w14:textId="7E91831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DBD29D5" w14:textId="2F5EC7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CFABE74" w14:textId="6208D75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A69152D" w14:textId="0839BC2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NR_IAB_enh-Core</w:t>
            </w:r>
          </w:p>
        </w:tc>
        <w:tc>
          <w:tcPr>
            <w:tcW w:w="408" w:type="pct"/>
          </w:tcPr>
          <w:p w14:paraId="7C5E1930" w14:textId="29F33F8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6BF60D3A" w14:textId="77777777" w:rsidTr="00771314">
        <w:tc>
          <w:tcPr>
            <w:tcW w:w="587" w:type="pct"/>
          </w:tcPr>
          <w:p w14:paraId="1384EE06" w14:textId="596649F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R4-2219804</w:t>
            </w:r>
          </w:p>
        </w:tc>
        <w:tc>
          <w:tcPr>
            <w:tcW w:w="847" w:type="pct"/>
          </w:tcPr>
          <w:p w14:paraId="6DAC09BC" w14:textId="4430E8D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to TS 38.174 with bracket removal for timing error between IAB-DU and IAB-MT</w:t>
            </w:r>
          </w:p>
        </w:tc>
        <w:tc>
          <w:tcPr>
            <w:tcW w:w="477" w:type="pct"/>
          </w:tcPr>
          <w:p w14:paraId="7BFE5BEB" w14:textId="236164F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459" w:type="pct"/>
          </w:tcPr>
          <w:p w14:paraId="6819327E" w14:textId="6A6AF79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38.174</w:t>
            </w:r>
          </w:p>
        </w:tc>
        <w:tc>
          <w:tcPr>
            <w:tcW w:w="351" w:type="pct"/>
          </w:tcPr>
          <w:p w14:paraId="29B2E9CF" w14:textId="24A8A3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0039</w:t>
            </w:r>
          </w:p>
        </w:tc>
        <w:tc>
          <w:tcPr>
            <w:tcW w:w="294" w:type="pct"/>
          </w:tcPr>
          <w:p w14:paraId="4FC08277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2759E806" w14:textId="74A11B2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F26EB06" w14:textId="639AC68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3130B89" w14:textId="43BE5D7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NR_IAB_enh-Core</w:t>
            </w:r>
          </w:p>
        </w:tc>
        <w:tc>
          <w:tcPr>
            <w:tcW w:w="408" w:type="pct"/>
          </w:tcPr>
          <w:p w14:paraId="1CAE761E" w14:textId="7913875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merged</w:t>
            </w:r>
          </w:p>
        </w:tc>
      </w:tr>
      <w:tr w:rsidR="00771314" w:rsidRPr="00771314" w14:paraId="08311F40" w14:textId="77777777" w:rsidTr="00771314">
        <w:tc>
          <w:tcPr>
            <w:tcW w:w="587" w:type="pct"/>
          </w:tcPr>
          <w:p w14:paraId="25FDEC95" w14:textId="5F8894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lastRenderedPageBreak/>
              <w:t>R4-2219800</w:t>
            </w:r>
          </w:p>
        </w:tc>
        <w:tc>
          <w:tcPr>
            <w:tcW w:w="847" w:type="pct"/>
          </w:tcPr>
          <w:p w14:paraId="1969D7EA" w14:textId="15A63F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eIAB performance -general requirement -38.176-1</w:t>
            </w:r>
          </w:p>
        </w:tc>
        <w:tc>
          <w:tcPr>
            <w:tcW w:w="477" w:type="pct"/>
          </w:tcPr>
          <w:p w14:paraId="0C8CDFF0" w14:textId="25D54E9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1377A8F2" w14:textId="0335F17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38.176-1</w:t>
            </w:r>
          </w:p>
        </w:tc>
        <w:tc>
          <w:tcPr>
            <w:tcW w:w="351" w:type="pct"/>
          </w:tcPr>
          <w:p w14:paraId="70990C93" w14:textId="477D5BE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0012</w:t>
            </w:r>
          </w:p>
        </w:tc>
        <w:tc>
          <w:tcPr>
            <w:tcW w:w="294" w:type="pct"/>
          </w:tcPr>
          <w:p w14:paraId="3A845A3D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286B34D" w14:textId="2F3BF94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4993BFC" w14:textId="2AD5E38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059EF012" w14:textId="6A87166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NR_IAB_enh-Perf</w:t>
            </w:r>
          </w:p>
        </w:tc>
        <w:tc>
          <w:tcPr>
            <w:tcW w:w="408" w:type="pct"/>
          </w:tcPr>
          <w:p w14:paraId="3D6C8B84" w14:textId="5B741FA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4BDEF291" w14:textId="77777777" w:rsidTr="00771314">
        <w:tc>
          <w:tcPr>
            <w:tcW w:w="587" w:type="pct"/>
          </w:tcPr>
          <w:p w14:paraId="0C6D422B" w14:textId="430C93D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R4-2219801</w:t>
            </w:r>
          </w:p>
        </w:tc>
        <w:tc>
          <w:tcPr>
            <w:tcW w:w="847" w:type="pct"/>
          </w:tcPr>
          <w:p w14:paraId="56901605" w14:textId="54919AC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eIAB performance -general requirement -38.176-2</w:t>
            </w:r>
          </w:p>
        </w:tc>
        <w:tc>
          <w:tcPr>
            <w:tcW w:w="477" w:type="pct"/>
          </w:tcPr>
          <w:p w14:paraId="70A9A76A" w14:textId="70EB395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Ericsson</w:t>
            </w:r>
          </w:p>
        </w:tc>
        <w:tc>
          <w:tcPr>
            <w:tcW w:w="459" w:type="pct"/>
          </w:tcPr>
          <w:p w14:paraId="37889282" w14:textId="0B041DF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38.176-2</w:t>
            </w:r>
          </w:p>
        </w:tc>
        <w:tc>
          <w:tcPr>
            <w:tcW w:w="351" w:type="pct"/>
          </w:tcPr>
          <w:p w14:paraId="0D694897" w14:textId="37FE78B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0014</w:t>
            </w:r>
          </w:p>
        </w:tc>
        <w:tc>
          <w:tcPr>
            <w:tcW w:w="294" w:type="pct"/>
          </w:tcPr>
          <w:p w14:paraId="1B1287A6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0EAA706" w14:textId="3869616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3516621A" w14:textId="3DCAF90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36BE5FE1" w14:textId="2EC11D8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NR_IAB_enh-Perf</w:t>
            </w:r>
          </w:p>
        </w:tc>
        <w:tc>
          <w:tcPr>
            <w:tcW w:w="408" w:type="pct"/>
          </w:tcPr>
          <w:p w14:paraId="40710BD0" w14:textId="4196613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36135B9F" w14:textId="77777777" w:rsidTr="00771314">
        <w:tc>
          <w:tcPr>
            <w:tcW w:w="587" w:type="pct"/>
          </w:tcPr>
          <w:p w14:paraId="3C2F8007" w14:textId="1FAEA14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R4-2218289</w:t>
            </w:r>
          </w:p>
        </w:tc>
        <w:tc>
          <w:tcPr>
            <w:tcW w:w="847" w:type="pct"/>
          </w:tcPr>
          <w:p w14:paraId="054F66B0" w14:textId="096D00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release independent for FR1 HST RRM</w:t>
            </w:r>
          </w:p>
        </w:tc>
        <w:tc>
          <w:tcPr>
            <w:tcW w:w="477" w:type="pct"/>
          </w:tcPr>
          <w:p w14:paraId="52230EC1" w14:textId="35C559B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25F9F162" w14:textId="6F0EE09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38.307</w:t>
            </w:r>
          </w:p>
        </w:tc>
        <w:tc>
          <w:tcPr>
            <w:tcW w:w="351" w:type="pct"/>
          </w:tcPr>
          <w:p w14:paraId="00AE0C54" w14:textId="28CB2CB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0110</w:t>
            </w:r>
          </w:p>
        </w:tc>
        <w:tc>
          <w:tcPr>
            <w:tcW w:w="294" w:type="pct"/>
          </w:tcPr>
          <w:p w14:paraId="301BB02F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3142C15C" w14:textId="158042E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900B3EF" w14:textId="74925AA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5B03C149" w14:textId="2DAC72E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3A1AED6E" w14:textId="4BC04D8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4D35630A" w14:textId="77777777" w:rsidTr="00771314">
        <w:tc>
          <w:tcPr>
            <w:tcW w:w="587" w:type="pct"/>
          </w:tcPr>
          <w:p w14:paraId="7890C433" w14:textId="14254F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R4-2220346</w:t>
            </w:r>
          </w:p>
        </w:tc>
        <w:tc>
          <w:tcPr>
            <w:tcW w:w="847" w:type="pct"/>
          </w:tcPr>
          <w:p w14:paraId="64C3CCAA" w14:textId="5AA3748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release independent for Rel-17 FR1 HST RRM</w:t>
            </w:r>
          </w:p>
        </w:tc>
        <w:tc>
          <w:tcPr>
            <w:tcW w:w="477" w:type="pct"/>
          </w:tcPr>
          <w:p w14:paraId="468F8494" w14:textId="013DB04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0ADDEE0C" w14:textId="36A1435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38.307</w:t>
            </w:r>
          </w:p>
        </w:tc>
        <w:tc>
          <w:tcPr>
            <w:tcW w:w="351" w:type="pct"/>
          </w:tcPr>
          <w:p w14:paraId="7F01F263" w14:textId="63A0C0A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0110</w:t>
            </w:r>
          </w:p>
        </w:tc>
        <w:tc>
          <w:tcPr>
            <w:tcW w:w="294" w:type="pct"/>
          </w:tcPr>
          <w:p w14:paraId="08BCAA5E" w14:textId="290CF6B5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8E088ED" w14:textId="71613E4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Rel-16</w:t>
            </w:r>
          </w:p>
        </w:tc>
        <w:tc>
          <w:tcPr>
            <w:tcW w:w="295" w:type="pct"/>
          </w:tcPr>
          <w:p w14:paraId="68F1CF73" w14:textId="3A9E9F9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1FB06970" w14:textId="725DBC2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4DC9AE6D" w14:textId="1108CD0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17A332B2" w14:textId="77777777" w:rsidTr="00771314">
        <w:tc>
          <w:tcPr>
            <w:tcW w:w="587" w:type="pct"/>
          </w:tcPr>
          <w:p w14:paraId="10C98923" w14:textId="6ADC9D2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R4-2218290</w:t>
            </w:r>
          </w:p>
        </w:tc>
        <w:tc>
          <w:tcPr>
            <w:tcW w:w="847" w:type="pct"/>
          </w:tcPr>
          <w:p w14:paraId="1E9ECEB8" w14:textId="2C8677E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release independent for FR1 HST RRM</w:t>
            </w:r>
          </w:p>
        </w:tc>
        <w:tc>
          <w:tcPr>
            <w:tcW w:w="477" w:type="pct"/>
          </w:tcPr>
          <w:p w14:paraId="4D6D3BDD" w14:textId="3DB2A75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729E7103" w14:textId="09CBA1C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38.307</w:t>
            </w:r>
          </w:p>
        </w:tc>
        <w:tc>
          <w:tcPr>
            <w:tcW w:w="351" w:type="pct"/>
          </w:tcPr>
          <w:p w14:paraId="4362773A" w14:textId="640B41D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0111</w:t>
            </w:r>
          </w:p>
        </w:tc>
        <w:tc>
          <w:tcPr>
            <w:tcW w:w="294" w:type="pct"/>
          </w:tcPr>
          <w:p w14:paraId="3384BEB8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69559BC" w14:textId="1EE8AA9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2AA04050" w14:textId="5EE46CF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60D00DAF" w14:textId="7C3630D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28A9DD80" w14:textId="45FC05B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revised</w:t>
            </w:r>
          </w:p>
        </w:tc>
      </w:tr>
      <w:tr w:rsidR="00771314" w:rsidRPr="00771314" w14:paraId="293F66F4" w14:textId="77777777" w:rsidTr="00771314">
        <w:tc>
          <w:tcPr>
            <w:tcW w:w="587" w:type="pct"/>
          </w:tcPr>
          <w:p w14:paraId="6CEFBC35" w14:textId="005D6D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R4-2220347</w:t>
            </w:r>
          </w:p>
        </w:tc>
        <w:tc>
          <w:tcPr>
            <w:tcW w:w="847" w:type="pct"/>
          </w:tcPr>
          <w:p w14:paraId="44142627" w14:textId="7253D01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release independent for Rel-17 FR1 HST RRM</w:t>
            </w:r>
          </w:p>
        </w:tc>
        <w:tc>
          <w:tcPr>
            <w:tcW w:w="477" w:type="pct"/>
          </w:tcPr>
          <w:p w14:paraId="54088B65" w14:textId="2F27A1DE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66D88ABD" w14:textId="1E798FC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38.307</w:t>
            </w:r>
          </w:p>
        </w:tc>
        <w:tc>
          <w:tcPr>
            <w:tcW w:w="351" w:type="pct"/>
          </w:tcPr>
          <w:p w14:paraId="1C4F67D4" w14:textId="388E704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0111</w:t>
            </w:r>
          </w:p>
        </w:tc>
        <w:tc>
          <w:tcPr>
            <w:tcW w:w="294" w:type="pct"/>
          </w:tcPr>
          <w:p w14:paraId="2D4EEA76" w14:textId="4B756413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7857E6B" w14:textId="718D0D6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674FA8A2" w14:textId="4B484D2F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6053FEA" w14:textId="2FC5EE6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4271F7E2" w14:textId="57578F3A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0851670D" w14:textId="77777777" w:rsidTr="00771314">
        <w:tc>
          <w:tcPr>
            <w:tcW w:w="587" w:type="pct"/>
          </w:tcPr>
          <w:p w14:paraId="67826185" w14:textId="35EB03F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R4-2218291</w:t>
            </w:r>
          </w:p>
        </w:tc>
        <w:tc>
          <w:tcPr>
            <w:tcW w:w="847" w:type="pct"/>
          </w:tcPr>
          <w:p w14:paraId="0FE410C6" w14:textId="1402DA1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on release independent for FR1 HST demodulation</w:t>
            </w:r>
          </w:p>
        </w:tc>
        <w:tc>
          <w:tcPr>
            <w:tcW w:w="477" w:type="pct"/>
          </w:tcPr>
          <w:p w14:paraId="3B642D28" w14:textId="4C757E4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CMCC</w:t>
            </w:r>
          </w:p>
        </w:tc>
        <w:tc>
          <w:tcPr>
            <w:tcW w:w="459" w:type="pct"/>
          </w:tcPr>
          <w:p w14:paraId="0D253E56" w14:textId="5279F5B5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38.307</w:t>
            </w:r>
          </w:p>
        </w:tc>
        <w:tc>
          <w:tcPr>
            <w:tcW w:w="351" w:type="pct"/>
          </w:tcPr>
          <w:p w14:paraId="68D524CF" w14:textId="2BD3F606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0112</w:t>
            </w:r>
          </w:p>
        </w:tc>
        <w:tc>
          <w:tcPr>
            <w:tcW w:w="294" w:type="pct"/>
          </w:tcPr>
          <w:p w14:paraId="53F2028C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06589D8A" w14:textId="7D9212C7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10A06119" w14:textId="67E74AE3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73B9A4C4" w14:textId="2F30C434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NR_HST_FR1_enh-Perf</w:t>
            </w:r>
          </w:p>
        </w:tc>
        <w:tc>
          <w:tcPr>
            <w:tcW w:w="408" w:type="pct"/>
          </w:tcPr>
          <w:p w14:paraId="33F2E53F" w14:textId="7CE3BB48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agreed</w:t>
            </w:r>
          </w:p>
        </w:tc>
      </w:tr>
      <w:tr w:rsidR="00771314" w:rsidRPr="00771314" w14:paraId="27A716EA" w14:textId="77777777" w:rsidTr="00771314">
        <w:tc>
          <w:tcPr>
            <w:tcW w:w="587" w:type="pct"/>
          </w:tcPr>
          <w:p w14:paraId="0313745E" w14:textId="5026E7F2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R4-2219608</w:t>
            </w:r>
          </w:p>
        </w:tc>
        <w:tc>
          <w:tcPr>
            <w:tcW w:w="847" w:type="pct"/>
          </w:tcPr>
          <w:p w14:paraId="1C63DA12" w14:textId="7F9D200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CR for TR 38.863 to maintain SAN parts</w:t>
            </w:r>
          </w:p>
        </w:tc>
        <w:tc>
          <w:tcPr>
            <w:tcW w:w="477" w:type="pct"/>
          </w:tcPr>
          <w:p w14:paraId="3DB1A68E" w14:textId="49E39D91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Huawei, HiSilicon</w:t>
            </w:r>
          </w:p>
        </w:tc>
        <w:tc>
          <w:tcPr>
            <w:tcW w:w="459" w:type="pct"/>
          </w:tcPr>
          <w:p w14:paraId="634F6109" w14:textId="3C208D7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38.863</w:t>
            </w:r>
          </w:p>
        </w:tc>
        <w:tc>
          <w:tcPr>
            <w:tcW w:w="351" w:type="pct"/>
          </w:tcPr>
          <w:p w14:paraId="774A9319" w14:textId="47E07E4D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0004</w:t>
            </w:r>
          </w:p>
        </w:tc>
        <w:tc>
          <w:tcPr>
            <w:tcW w:w="294" w:type="pct"/>
          </w:tcPr>
          <w:p w14:paraId="02FA1774" w14:textId="77777777" w:rsidR="00DA4FF2" w:rsidRPr="00771314" w:rsidRDefault="00DA4FF2" w:rsidP="00DA4FF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369" w:type="pct"/>
          </w:tcPr>
          <w:p w14:paraId="4F6269DF" w14:textId="0A5A28EB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Rel-17</w:t>
            </w:r>
          </w:p>
        </w:tc>
        <w:tc>
          <w:tcPr>
            <w:tcW w:w="295" w:type="pct"/>
          </w:tcPr>
          <w:p w14:paraId="0D847AB7" w14:textId="3FE063C9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F</w:t>
            </w:r>
          </w:p>
        </w:tc>
        <w:tc>
          <w:tcPr>
            <w:tcW w:w="913" w:type="pct"/>
          </w:tcPr>
          <w:p w14:paraId="2E647BC6" w14:textId="1E60FA80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NR_NTN_solutions-Core</w:t>
            </w:r>
          </w:p>
        </w:tc>
        <w:tc>
          <w:tcPr>
            <w:tcW w:w="408" w:type="pct"/>
          </w:tcPr>
          <w:p w14:paraId="5FED24BC" w14:textId="0976CA3C" w:rsidR="00DA4FF2" w:rsidRPr="00771314" w:rsidRDefault="00DA4FF2" w:rsidP="00DA4FF2">
            <w:pPr>
              <w:pStyle w:val="TAL"/>
              <w:rPr>
                <w:sz w:val="16"/>
                <w:szCs w:val="16"/>
              </w:rPr>
            </w:pPr>
            <w:r w:rsidRPr="00771314">
              <w:rPr>
                <w:sz w:val="16"/>
                <w:szCs w:val="16"/>
              </w:rPr>
              <w:t>postponed</w:t>
            </w:r>
          </w:p>
        </w:tc>
      </w:tr>
    </w:tbl>
    <w:p w14:paraId="41F67670" w14:textId="77777777" w:rsidR="00C13714" w:rsidRDefault="00C13714" w:rsidP="00C13714"/>
    <w:p w14:paraId="24B11BB5" w14:textId="77777777" w:rsidR="00C13714" w:rsidRDefault="00C13714" w:rsidP="00C13714">
      <w:pPr>
        <w:pStyle w:val="Heading2"/>
      </w:pPr>
      <w:r>
        <w:br w:type="page"/>
      </w:r>
      <w:r>
        <w:lastRenderedPageBreak/>
        <w:t>Annex C: Lists of liaisons</w:t>
      </w:r>
    </w:p>
    <w:p w14:paraId="18FBD90D" w14:textId="77777777" w:rsidR="00C13714" w:rsidRDefault="00C13714" w:rsidP="00C13714">
      <w:pPr>
        <w:pStyle w:val="Heading3"/>
      </w:pPr>
      <w:r>
        <w:t>C1: Incoming liaison statements</w:t>
      </w:r>
    </w:p>
    <w:p w14:paraId="13362016" w14:textId="77777777" w:rsidR="00C13714" w:rsidRDefault="00C13714" w:rsidP="00C1371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11"/>
        <w:gridCol w:w="4681"/>
        <w:gridCol w:w="666"/>
        <w:gridCol w:w="967"/>
        <w:gridCol w:w="1207"/>
      </w:tblGrid>
      <w:tr w:rsidR="00C13714" w14:paraId="19082306" w14:textId="77777777" w:rsidTr="00C13714">
        <w:tc>
          <w:tcPr>
            <w:tcW w:w="0" w:type="auto"/>
          </w:tcPr>
          <w:p w14:paraId="37E5FA8E" w14:textId="68344D35" w:rsidR="00C13714" w:rsidRDefault="00C13714" w:rsidP="00C13714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CC9EB56" w14:textId="3982D4A7" w:rsidR="00C13714" w:rsidRDefault="00C13714" w:rsidP="00C13714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3955FC3D" w14:textId="6B24E1CF" w:rsidR="00C13714" w:rsidRDefault="00C13714" w:rsidP="00C1371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2BA7A44" w14:textId="00F7A58F" w:rsidR="00C13714" w:rsidRDefault="00C13714" w:rsidP="00C13714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36F14ED5" w14:textId="37970D08" w:rsidR="00C13714" w:rsidRDefault="00C13714" w:rsidP="00C13714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26A09D5" w14:textId="38DBBA95" w:rsidR="00C13714" w:rsidRDefault="00C13714" w:rsidP="00C13714">
            <w:pPr>
              <w:pStyle w:val="TAH"/>
            </w:pPr>
            <w:r>
              <w:t>Reply TDoc</w:t>
            </w:r>
          </w:p>
        </w:tc>
      </w:tr>
      <w:tr w:rsidR="00C13714" w14:paraId="77C05D05" w14:textId="77777777" w:rsidTr="00C13714">
        <w:tc>
          <w:tcPr>
            <w:tcW w:w="0" w:type="auto"/>
          </w:tcPr>
          <w:p w14:paraId="2BC4892A" w14:textId="29BD762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R4-2218003</w:t>
            </w:r>
          </w:p>
        </w:tc>
        <w:tc>
          <w:tcPr>
            <w:tcW w:w="0" w:type="auto"/>
          </w:tcPr>
          <w:p w14:paraId="2DCEE2E8" w14:textId="6469F72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R3-226000</w:t>
            </w:r>
          </w:p>
        </w:tc>
        <w:tc>
          <w:tcPr>
            <w:tcW w:w="0" w:type="auto"/>
          </w:tcPr>
          <w:p w14:paraId="74E39F2B" w14:textId="503B763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CCA configurations of neighbour cells</w:t>
            </w:r>
          </w:p>
        </w:tc>
        <w:tc>
          <w:tcPr>
            <w:tcW w:w="0" w:type="auto"/>
          </w:tcPr>
          <w:p w14:paraId="5B5E19FF" w14:textId="1433477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41842B3" w14:textId="0E4A7E0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C3988D" w14:textId="5AD0759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42C2AD00" w14:textId="77777777" w:rsidTr="00C13714">
        <w:tc>
          <w:tcPr>
            <w:tcW w:w="0" w:type="auto"/>
          </w:tcPr>
          <w:p w14:paraId="2A57AA6A" w14:textId="4173C34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R4-2218004</w:t>
            </w:r>
          </w:p>
        </w:tc>
        <w:tc>
          <w:tcPr>
            <w:tcW w:w="0" w:type="auto"/>
          </w:tcPr>
          <w:p w14:paraId="00316CAB" w14:textId="1116377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R3-226048</w:t>
            </w:r>
          </w:p>
        </w:tc>
        <w:tc>
          <w:tcPr>
            <w:tcW w:w="0" w:type="auto"/>
          </w:tcPr>
          <w:p w14:paraId="03228C87" w14:textId="1C5A48B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FS_VMR solutions review</w:t>
            </w:r>
          </w:p>
        </w:tc>
        <w:tc>
          <w:tcPr>
            <w:tcW w:w="0" w:type="auto"/>
          </w:tcPr>
          <w:p w14:paraId="5F75D78E" w14:textId="4EA54E3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6DB59DC" w14:textId="36B60F0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32D6D" w14:textId="016BA69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358D4B73" w14:textId="77777777" w:rsidTr="00C13714">
        <w:tc>
          <w:tcPr>
            <w:tcW w:w="0" w:type="auto"/>
          </w:tcPr>
          <w:p w14:paraId="377CCA7C" w14:textId="08944D6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R4-2218005</w:t>
            </w:r>
          </w:p>
        </w:tc>
        <w:tc>
          <w:tcPr>
            <w:tcW w:w="0" w:type="auto"/>
          </w:tcPr>
          <w:p w14:paraId="4970C8A5" w14:textId="3C6B0F7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R2-2210866</w:t>
            </w:r>
          </w:p>
        </w:tc>
        <w:tc>
          <w:tcPr>
            <w:tcW w:w="0" w:type="auto"/>
          </w:tcPr>
          <w:p w14:paraId="06CE345E" w14:textId="723DED6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enhanced cell reselection requirements</w:t>
            </w:r>
          </w:p>
        </w:tc>
        <w:tc>
          <w:tcPr>
            <w:tcW w:w="0" w:type="auto"/>
          </w:tcPr>
          <w:p w14:paraId="2FBBA622" w14:textId="4CCA3F3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CE131BB" w14:textId="05E8324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DA26E" w14:textId="37DD3C4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050D701E" w14:textId="77777777" w:rsidTr="00C13714">
        <w:tc>
          <w:tcPr>
            <w:tcW w:w="0" w:type="auto"/>
          </w:tcPr>
          <w:p w14:paraId="6E1AF4E3" w14:textId="6F92F34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R4-2218006</w:t>
            </w:r>
          </w:p>
        </w:tc>
        <w:tc>
          <w:tcPr>
            <w:tcW w:w="0" w:type="auto"/>
          </w:tcPr>
          <w:p w14:paraId="1B318D19" w14:textId="738CF15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R2-2210977</w:t>
            </w:r>
          </w:p>
        </w:tc>
        <w:tc>
          <w:tcPr>
            <w:tcW w:w="0" w:type="auto"/>
          </w:tcPr>
          <w:p w14:paraId="56FEA975" w14:textId="0112A58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applicability of timing error margin of Rx TEG</w:t>
            </w:r>
          </w:p>
        </w:tc>
        <w:tc>
          <w:tcPr>
            <w:tcW w:w="0" w:type="auto"/>
          </w:tcPr>
          <w:p w14:paraId="02B7E23F" w14:textId="4365756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36F3E36" w14:textId="2654C05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287B8" w14:textId="1C638E1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1745C9CA" w14:textId="77777777" w:rsidTr="00C13714">
        <w:tc>
          <w:tcPr>
            <w:tcW w:w="0" w:type="auto"/>
          </w:tcPr>
          <w:p w14:paraId="581940AC" w14:textId="6B5AFF9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R4-2218007</w:t>
            </w:r>
          </w:p>
        </w:tc>
        <w:tc>
          <w:tcPr>
            <w:tcW w:w="0" w:type="auto"/>
          </w:tcPr>
          <w:p w14:paraId="5BD2EABD" w14:textId="1D0BCF9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R2-2211015</w:t>
            </w:r>
          </w:p>
        </w:tc>
        <w:tc>
          <w:tcPr>
            <w:tcW w:w="0" w:type="auto"/>
          </w:tcPr>
          <w:p w14:paraId="45842FD9" w14:textId="6928CE2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of RACH prioritisation rules between LTE and NR-U</w:t>
            </w:r>
          </w:p>
        </w:tc>
        <w:tc>
          <w:tcPr>
            <w:tcW w:w="0" w:type="auto"/>
          </w:tcPr>
          <w:p w14:paraId="7B2C73D7" w14:textId="5D7A256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3650167" w14:textId="31FAD6B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F3C7D4" w14:textId="7F0ADCB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7BD9CE1B" w14:textId="77777777" w:rsidTr="00C13714">
        <w:tc>
          <w:tcPr>
            <w:tcW w:w="0" w:type="auto"/>
          </w:tcPr>
          <w:p w14:paraId="5A185365" w14:textId="6DC4D0A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R4-2218008</w:t>
            </w:r>
          </w:p>
        </w:tc>
        <w:tc>
          <w:tcPr>
            <w:tcW w:w="0" w:type="auto"/>
          </w:tcPr>
          <w:p w14:paraId="724433B6" w14:textId="32847CD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R2-2211017</w:t>
            </w:r>
          </w:p>
        </w:tc>
        <w:tc>
          <w:tcPr>
            <w:tcW w:w="0" w:type="auto"/>
          </w:tcPr>
          <w:p w14:paraId="3D80CE25" w14:textId="1FB6218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RACH-less handover in NTN</w:t>
            </w:r>
          </w:p>
        </w:tc>
        <w:tc>
          <w:tcPr>
            <w:tcW w:w="0" w:type="auto"/>
          </w:tcPr>
          <w:p w14:paraId="11713331" w14:textId="2931986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EC598CC" w14:textId="6EAF94A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839437" w14:textId="60E5EB0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1C5E87FF" w14:textId="77777777" w:rsidTr="00C13714">
        <w:tc>
          <w:tcPr>
            <w:tcW w:w="0" w:type="auto"/>
          </w:tcPr>
          <w:p w14:paraId="695787FF" w14:textId="7193F9E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R4-2218009</w:t>
            </w:r>
          </w:p>
        </w:tc>
        <w:tc>
          <w:tcPr>
            <w:tcW w:w="0" w:type="auto"/>
          </w:tcPr>
          <w:p w14:paraId="5E092C42" w14:textId="54E722E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R2-2211023</w:t>
            </w:r>
          </w:p>
        </w:tc>
        <w:tc>
          <w:tcPr>
            <w:tcW w:w="0" w:type="auto"/>
          </w:tcPr>
          <w:p w14:paraId="20F3CC06" w14:textId="4233E2C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ue-PowerClassPerBandPerBC-r17(R4 16-8)</w:t>
            </w:r>
          </w:p>
        </w:tc>
        <w:tc>
          <w:tcPr>
            <w:tcW w:w="0" w:type="auto"/>
          </w:tcPr>
          <w:p w14:paraId="43E6D92C" w14:textId="5B9079E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A264268" w14:textId="50A0C1C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E45F4" w14:textId="4236874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R4-2220021</w:t>
            </w:r>
          </w:p>
        </w:tc>
      </w:tr>
      <w:tr w:rsidR="00C13714" w14:paraId="2351432A" w14:textId="77777777" w:rsidTr="00C13714">
        <w:tc>
          <w:tcPr>
            <w:tcW w:w="0" w:type="auto"/>
          </w:tcPr>
          <w:p w14:paraId="78AD6BC9" w14:textId="7F8A639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R4-2218010</w:t>
            </w:r>
          </w:p>
        </w:tc>
        <w:tc>
          <w:tcPr>
            <w:tcW w:w="0" w:type="auto"/>
          </w:tcPr>
          <w:p w14:paraId="300CEA84" w14:textId="7B1BB28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R2-2211043</w:t>
            </w:r>
          </w:p>
        </w:tc>
        <w:tc>
          <w:tcPr>
            <w:tcW w:w="0" w:type="auto"/>
          </w:tcPr>
          <w:p w14:paraId="7A8DA463" w14:textId="709D6B8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UL gap</w:t>
            </w:r>
          </w:p>
        </w:tc>
        <w:tc>
          <w:tcPr>
            <w:tcW w:w="0" w:type="auto"/>
          </w:tcPr>
          <w:p w14:paraId="26E87363" w14:textId="62328BE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E9F5589" w14:textId="482D2A5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A147EF" w14:textId="07BEA2F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4952E909" w14:textId="77777777" w:rsidTr="00C13714">
        <w:tc>
          <w:tcPr>
            <w:tcW w:w="0" w:type="auto"/>
          </w:tcPr>
          <w:p w14:paraId="47F42C28" w14:textId="0CC2CC6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R4-2218011</w:t>
            </w:r>
          </w:p>
        </w:tc>
        <w:tc>
          <w:tcPr>
            <w:tcW w:w="0" w:type="auto"/>
          </w:tcPr>
          <w:p w14:paraId="7D4EE7D9" w14:textId="2829100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R2-2211061</w:t>
            </w:r>
          </w:p>
        </w:tc>
        <w:tc>
          <w:tcPr>
            <w:tcW w:w="0" w:type="auto"/>
          </w:tcPr>
          <w:p w14:paraId="5721708F" w14:textId="4A585FE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agreements about L1/L2-triggered mobility (LTM)</w:t>
            </w:r>
          </w:p>
        </w:tc>
        <w:tc>
          <w:tcPr>
            <w:tcW w:w="0" w:type="auto"/>
          </w:tcPr>
          <w:p w14:paraId="38E7FA30" w14:textId="3B64748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75CDEB" w14:textId="17D6C3F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6978FA" w14:textId="2529D18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7F0F3147" w14:textId="77777777" w:rsidTr="00C13714">
        <w:tc>
          <w:tcPr>
            <w:tcW w:w="0" w:type="auto"/>
          </w:tcPr>
          <w:p w14:paraId="32DDE5F2" w14:textId="04E275F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R4-2218012</w:t>
            </w:r>
          </w:p>
        </w:tc>
        <w:tc>
          <w:tcPr>
            <w:tcW w:w="0" w:type="auto"/>
          </w:tcPr>
          <w:p w14:paraId="05CB4577" w14:textId="7ED36FD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R2-2211062</w:t>
            </w:r>
          </w:p>
        </w:tc>
        <w:tc>
          <w:tcPr>
            <w:tcW w:w="0" w:type="auto"/>
          </w:tcPr>
          <w:p w14:paraId="6234A3D2" w14:textId="1076B4B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FS_VMR solutions review</w:t>
            </w:r>
          </w:p>
        </w:tc>
        <w:tc>
          <w:tcPr>
            <w:tcW w:w="0" w:type="auto"/>
          </w:tcPr>
          <w:p w14:paraId="187D94F8" w14:textId="3500BFD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4C8B43B" w14:textId="78CCFE6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B6EF82" w14:textId="6B49EC4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64118980" w14:textId="77777777" w:rsidTr="00C13714">
        <w:tc>
          <w:tcPr>
            <w:tcW w:w="0" w:type="auto"/>
          </w:tcPr>
          <w:p w14:paraId="44CCB2C5" w14:textId="0FD4E5C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R4-2218013</w:t>
            </w:r>
          </w:p>
        </w:tc>
        <w:tc>
          <w:tcPr>
            <w:tcW w:w="0" w:type="auto"/>
          </w:tcPr>
          <w:p w14:paraId="7BF3183D" w14:textId="757F6A1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R2-2211064</w:t>
            </w:r>
          </w:p>
        </w:tc>
        <w:tc>
          <w:tcPr>
            <w:tcW w:w="0" w:type="auto"/>
          </w:tcPr>
          <w:p w14:paraId="37F5D2D9" w14:textId="3416D98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LS on extending the maximum range for NS values</w:t>
            </w:r>
          </w:p>
        </w:tc>
        <w:tc>
          <w:tcPr>
            <w:tcW w:w="0" w:type="auto"/>
          </w:tcPr>
          <w:p w14:paraId="6CA69DE1" w14:textId="6BA4587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F03B2C7" w14:textId="1AE315E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E67D0" w14:textId="14CB901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4ED7A2C8" w14:textId="77777777" w:rsidTr="00C13714">
        <w:tc>
          <w:tcPr>
            <w:tcW w:w="0" w:type="auto"/>
          </w:tcPr>
          <w:p w14:paraId="2DA1FF95" w14:textId="418CBB5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R4-2218014</w:t>
            </w:r>
          </w:p>
        </w:tc>
        <w:tc>
          <w:tcPr>
            <w:tcW w:w="0" w:type="auto"/>
          </w:tcPr>
          <w:p w14:paraId="3AD6B731" w14:textId="4EFB7C3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R1- 2210545</w:t>
            </w:r>
          </w:p>
        </w:tc>
        <w:tc>
          <w:tcPr>
            <w:tcW w:w="0" w:type="auto"/>
          </w:tcPr>
          <w:p w14:paraId="5A3EB841" w14:textId="20D8A5F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for further information on DMRS bundling</w:t>
            </w:r>
          </w:p>
        </w:tc>
        <w:tc>
          <w:tcPr>
            <w:tcW w:w="0" w:type="auto"/>
          </w:tcPr>
          <w:p w14:paraId="332F6D35" w14:textId="3262DA3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D7D4AB1" w14:textId="155ACE7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A74A3C" w14:textId="57AEAA0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2CF77770" w14:textId="77777777" w:rsidTr="00C13714">
        <w:tc>
          <w:tcPr>
            <w:tcW w:w="0" w:type="auto"/>
          </w:tcPr>
          <w:p w14:paraId="146B4EA8" w14:textId="2CADD1D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R4-2218015</w:t>
            </w:r>
          </w:p>
        </w:tc>
        <w:tc>
          <w:tcPr>
            <w:tcW w:w="0" w:type="auto"/>
          </w:tcPr>
          <w:p w14:paraId="73B549FC" w14:textId="2357E9E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R1-2210489</w:t>
            </w:r>
          </w:p>
        </w:tc>
        <w:tc>
          <w:tcPr>
            <w:tcW w:w="0" w:type="auto"/>
          </w:tcPr>
          <w:p w14:paraId="0CE44947" w14:textId="7EB49FE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lists for NR after RAN1#110bis-e</w:t>
            </w:r>
          </w:p>
        </w:tc>
        <w:tc>
          <w:tcPr>
            <w:tcW w:w="0" w:type="auto"/>
          </w:tcPr>
          <w:p w14:paraId="2CDBDEAB" w14:textId="7268279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FA109A" w14:textId="20C43D5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BAC8D" w14:textId="237269A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3A427E21" w14:textId="77777777" w:rsidTr="00C13714">
        <w:tc>
          <w:tcPr>
            <w:tcW w:w="0" w:type="auto"/>
          </w:tcPr>
          <w:p w14:paraId="35EF8478" w14:textId="23ED7F2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R4-2218016</w:t>
            </w:r>
          </w:p>
        </w:tc>
        <w:tc>
          <w:tcPr>
            <w:tcW w:w="0" w:type="auto"/>
          </w:tcPr>
          <w:p w14:paraId="40B9B786" w14:textId="693483E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R1-2210528</w:t>
            </w:r>
          </w:p>
        </w:tc>
        <w:tc>
          <w:tcPr>
            <w:tcW w:w="0" w:type="auto"/>
          </w:tcPr>
          <w:p w14:paraId="2FC277E8" w14:textId="1EB4918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positioning in FR2-2</w:t>
            </w:r>
          </w:p>
        </w:tc>
        <w:tc>
          <w:tcPr>
            <w:tcW w:w="0" w:type="auto"/>
          </w:tcPr>
          <w:p w14:paraId="527ECC28" w14:textId="1040B24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6B024E" w14:textId="1D032DE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45A21" w14:textId="1E04929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074A5AF0" w14:textId="77777777" w:rsidTr="00C13714">
        <w:tc>
          <w:tcPr>
            <w:tcW w:w="0" w:type="auto"/>
          </w:tcPr>
          <w:p w14:paraId="6987258C" w14:textId="4A8F6DF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R4-2218017</w:t>
            </w:r>
          </w:p>
        </w:tc>
        <w:tc>
          <w:tcPr>
            <w:tcW w:w="0" w:type="auto"/>
          </w:tcPr>
          <w:p w14:paraId="00B860FA" w14:textId="7B7AB98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R1-2210549</w:t>
            </w:r>
          </w:p>
        </w:tc>
        <w:tc>
          <w:tcPr>
            <w:tcW w:w="0" w:type="auto"/>
          </w:tcPr>
          <w:p w14:paraId="3C6D06A0" w14:textId="2E2D5D1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Pemax,c of S-SSB transmission</w:t>
            </w:r>
          </w:p>
        </w:tc>
        <w:tc>
          <w:tcPr>
            <w:tcW w:w="0" w:type="auto"/>
          </w:tcPr>
          <w:p w14:paraId="3DA3FD9F" w14:textId="1D5939C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745855E" w14:textId="0309B1B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1A415D" w14:textId="25F3F5C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459DF83E" w14:textId="77777777" w:rsidTr="00C13714">
        <w:tc>
          <w:tcPr>
            <w:tcW w:w="0" w:type="auto"/>
          </w:tcPr>
          <w:p w14:paraId="08C5B293" w14:textId="584930A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R4-2218018</w:t>
            </w:r>
          </w:p>
        </w:tc>
        <w:tc>
          <w:tcPr>
            <w:tcW w:w="0" w:type="auto"/>
          </w:tcPr>
          <w:p w14:paraId="23606422" w14:textId="0ADD21A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R1-2210590</w:t>
            </w:r>
          </w:p>
        </w:tc>
        <w:tc>
          <w:tcPr>
            <w:tcW w:w="0" w:type="auto"/>
          </w:tcPr>
          <w:p w14:paraId="43EE1EB4" w14:textId="606013F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assumption for RSSI measurement for FR2-2</w:t>
            </w:r>
          </w:p>
        </w:tc>
        <w:tc>
          <w:tcPr>
            <w:tcW w:w="0" w:type="auto"/>
          </w:tcPr>
          <w:p w14:paraId="211CBBA1" w14:textId="60EA31C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656D9F7" w14:textId="1384C41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4C7B3" w14:textId="67625DB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17A5F8C1" w14:textId="77777777" w:rsidTr="00C13714">
        <w:tc>
          <w:tcPr>
            <w:tcW w:w="0" w:type="auto"/>
          </w:tcPr>
          <w:p w14:paraId="60462881" w14:textId="5544BBE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R4-2218019</w:t>
            </w:r>
          </w:p>
        </w:tc>
        <w:tc>
          <w:tcPr>
            <w:tcW w:w="0" w:type="auto"/>
          </w:tcPr>
          <w:p w14:paraId="7E8CCF93" w14:textId="48EAA60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R1-2210602</w:t>
            </w:r>
          </w:p>
        </w:tc>
        <w:tc>
          <w:tcPr>
            <w:tcW w:w="0" w:type="auto"/>
          </w:tcPr>
          <w:p w14:paraId="7B043E1F" w14:textId="6CF02B1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interference modelling for duplex evolution</w:t>
            </w:r>
          </w:p>
        </w:tc>
        <w:tc>
          <w:tcPr>
            <w:tcW w:w="0" w:type="auto"/>
          </w:tcPr>
          <w:p w14:paraId="6CD0380D" w14:textId="54B1F54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033041" w14:textId="4A1CBD8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5EE5E3" w14:textId="4B9FB81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156F0D54" w14:textId="77777777" w:rsidTr="00C13714">
        <w:tc>
          <w:tcPr>
            <w:tcW w:w="0" w:type="auto"/>
          </w:tcPr>
          <w:p w14:paraId="68EC92DE" w14:textId="605F032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R4-2218020</w:t>
            </w:r>
          </w:p>
        </w:tc>
        <w:tc>
          <w:tcPr>
            <w:tcW w:w="0" w:type="auto"/>
          </w:tcPr>
          <w:p w14:paraId="56CB396C" w14:textId="38085BB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R1-2210671</w:t>
            </w:r>
          </w:p>
        </w:tc>
        <w:tc>
          <w:tcPr>
            <w:tcW w:w="0" w:type="auto"/>
          </w:tcPr>
          <w:p w14:paraId="4D66B7DB" w14:textId="33B2401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number of UL subbands for duplex evolution</w:t>
            </w:r>
          </w:p>
        </w:tc>
        <w:tc>
          <w:tcPr>
            <w:tcW w:w="0" w:type="auto"/>
          </w:tcPr>
          <w:p w14:paraId="78A81B4E" w14:textId="58515AF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42C7BDD" w14:textId="441BA0C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8C94B" w14:textId="72F4C7F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4C1CD326" w14:textId="77777777" w:rsidTr="00C13714">
        <w:tc>
          <w:tcPr>
            <w:tcW w:w="0" w:type="auto"/>
          </w:tcPr>
          <w:p w14:paraId="4821F7A7" w14:textId="08DD496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R4-2218021</w:t>
            </w:r>
          </w:p>
        </w:tc>
        <w:tc>
          <w:tcPr>
            <w:tcW w:w="0" w:type="auto"/>
          </w:tcPr>
          <w:p w14:paraId="5A269476" w14:textId="2C568E4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R1-2210674</w:t>
            </w:r>
          </w:p>
        </w:tc>
        <w:tc>
          <w:tcPr>
            <w:tcW w:w="0" w:type="auto"/>
          </w:tcPr>
          <w:p w14:paraId="151A680F" w14:textId="0F9DE03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split principles adopted in RAN1 for power domain enhancements</w:t>
            </w:r>
          </w:p>
        </w:tc>
        <w:tc>
          <w:tcPr>
            <w:tcW w:w="0" w:type="auto"/>
          </w:tcPr>
          <w:p w14:paraId="3116BE39" w14:textId="36AE5E7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08C6214" w14:textId="5A6ACA9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B7D25" w14:textId="4DEA775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4F94AF5B" w14:textId="77777777" w:rsidTr="00C13714">
        <w:tc>
          <w:tcPr>
            <w:tcW w:w="0" w:type="auto"/>
          </w:tcPr>
          <w:p w14:paraId="5D76490C" w14:textId="161812A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R4-2218022</w:t>
            </w:r>
          </w:p>
        </w:tc>
        <w:tc>
          <w:tcPr>
            <w:tcW w:w="0" w:type="auto"/>
          </w:tcPr>
          <w:p w14:paraId="1DDD3BE9" w14:textId="3491177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R1-2210719</w:t>
            </w:r>
          </w:p>
        </w:tc>
        <w:tc>
          <w:tcPr>
            <w:tcW w:w="0" w:type="auto"/>
          </w:tcPr>
          <w:p w14:paraId="4B50185C" w14:textId="3D3D246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active TCI state list for UL TCI</w:t>
            </w:r>
          </w:p>
        </w:tc>
        <w:tc>
          <w:tcPr>
            <w:tcW w:w="0" w:type="auto"/>
          </w:tcPr>
          <w:p w14:paraId="5AC35C89" w14:textId="6DAAD29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3C1C8D1" w14:textId="4D5DF42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1B3A0" w14:textId="286B407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118A356E" w14:textId="77777777" w:rsidTr="00C13714">
        <w:tc>
          <w:tcPr>
            <w:tcW w:w="0" w:type="auto"/>
          </w:tcPr>
          <w:p w14:paraId="618FDE65" w14:textId="7E3073E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R4-2218023</w:t>
            </w:r>
          </w:p>
        </w:tc>
        <w:tc>
          <w:tcPr>
            <w:tcW w:w="0" w:type="auto"/>
          </w:tcPr>
          <w:p w14:paraId="6753A886" w14:textId="23DA846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R1-2210724</w:t>
            </w:r>
          </w:p>
        </w:tc>
        <w:tc>
          <w:tcPr>
            <w:tcW w:w="0" w:type="auto"/>
          </w:tcPr>
          <w:p w14:paraId="0F7502BC" w14:textId="11168BC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and gNB configuration for UL Tx switching across 3 or 4 bands in Rel-18</w:t>
            </w:r>
          </w:p>
        </w:tc>
        <w:tc>
          <w:tcPr>
            <w:tcW w:w="0" w:type="auto"/>
          </w:tcPr>
          <w:p w14:paraId="16F6A8E9" w14:textId="28FD571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BAB87B" w14:textId="1A03DD1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440541" w14:textId="2146526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072027B9" w14:textId="77777777" w:rsidTr="00C13714">
        <w:tc>
          <w:tcPr>
            <w:tcW w:w="0" w:type="auto"/>
          </w:tcPr>
          <w:p w14:paraId="024C6F7F" w14:textId="77A09F7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R4-2218024</w:t>
            </w:r>
          </w:p>
        </w:tc>
        <w:tc>
          <w:tcPr>
            <w:tcW w:w="0" w:type="auto"/>
          </w:tcPr>
          <w:p w14:paraId="495E1821" w14:textId="6812D8C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R1-2210727</w:t>
            </w:r>
          </w:p>
        </w:tc>
        <w:tc>
          <w:tcPr>
            <w:tcW w:w="0" w:type="auto"/>
          </w:tcPr>
          <w:p w14:paraId="39D07E49" w14:textId="3613DD0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 intra- and inter- frequency measurement and configurations for L1/L2-based inter-cell mobility</w:t>
            </w:r>
          </w:p>
        </w:tc>
        <w:tc>
          <w:tcPr>
            <w:tcW w:w="0" w:type="auto"/>
          </w:tcPr>
          <w:p w14:paraId="0E898E44" w14:textId="33143ED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E236EB7" w14:textId="2ABBDFB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5B3C2C" w14:textId="0482B4B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714" w14:paraId="71CE4462" w14:textId="77777777" w:rsidTr="00C13714">
        <w:tc>
          <w:tcPr>
            <w:tcW w:w="0" w:type="auto"/>
          </w:tcPr>
          <w:p w14:paraId="62FF75F0" w14:textId="11224DC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R4-2218025</w:t>
            </w:r>
          </w:p>
        </w:tc>
        <w:tc>
          <w:tcPr>
            <w:tcW w:w="0" w:type="auto"/>
          </w:tcPr>
          <w:p w14:paraId="7D5C6548" w14:textId="6C0E8D9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R1-2210739</w:t>
            </w:r>
          </w:p>
        </w:tc>
        <w:tc>
          <w:tcPr>
            <w:tcW w:w="0" w:type="auto"/>
          </w:tcPr>
          <w:p w14:paraId="5CA666FA" w14:textId="055B43A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enhancements to realize increasing UE power high limit for CA and DC</w:t>
            </w:r>
          </w:p>
        </w:tc>
        <w:tc>
          <w:tcPr>
            <w:tcW w:w="0" w:type="auto"/>
          </w:tcPr>
          <w:p w14:paraId="76C96D58" w14:textId="193E6CE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874B1B8" w14:textId="0AE4A59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D2B74A" w14:textId="00B1A39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3BD065CA" w14:textId="77777777" w:rsidR="00C13714" w:rsidRDefault="00C13714" w:rsidP="00C13714"/>
    <w:p w14:paraId="0AA31812" w14:textId="77777777" w:rsidR="00C13714" w:rsidRDefault="00C13714" w:rsidP="008546FB"/>
    <w:p w14:paraId="652D3E80" w14:textId="77777777" w:rsidR="00C13714" w:rsidRDefault="00C13714" w:rsidP="00C13714">
      <w:pPr>
        <w:pStyle w:val="Heading3"/>
      </w:pPr>
      <w:r>
        <w:lastRenderedPageBreak/>
        <w:t>C2: Outgoing liaison statements</w:t>
      </w:r>
    </w:p>
    <w:p w14:paraId="53350EE0" w14:textId="77777777" w:rsidR="00C13714" w:rsidRDefault="00C13714" w:rsidP="00C1371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5472"/>
        <w:gridCol w:w="953"/>
        <w:gridCol w:w="953"/>
        <w:gridCol w:w="1153"/>
      </w:tblGrid>
      <w:tr w:rsidR="00C13714" w14:paraId="28701A57" w14:textId="77777777" w:rsidTr="00C13714">
        <w:tc>
          <w:tcPr>
            <w:tcW w:w="0" w:type="auto"/>
          </w:tcPr>
          <w:p w14:paraId="542F23C6" w14:textId="6FAF4063" w:rsidR="00C13714" w:rsidRDefault="00C13714" w:rsidP="00C13714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F7C3F2B" w14:textId="31460C6D" w:rsidR="00C13714" w:rsidRDefault="00C13714" w:rsidP="00C1371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C901F19" w14:textId="6757922E" w:rsidR="00C13714" w:rsidRDefault="00C13714" w:rsidP="00C13714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5005F10D" w14:textId="258FCDB9" w:rsidR="00C13714" w:rsidRDefault="00C13714" w:rsidP="00C13714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0EFD59F1" w14:textId="18D3F1F9" w:rsidR="00C13714" w:rsidRDefault="00C13714" w:rsidP="00C13714">
            <w:pPr>
              <w:pStyle w:val="TAH"/>
            </w:pPr>
            <w:r>
              <w:t>reply to i/c LS</w:t>
            </w:r>
          </w:p>
        </w:tc>
      </w:tr>
      <w:tr w:rsidR="00C13714" w14:paraId="7882CAB3" w14:textId="77777777" w:rsidTr="00C13714">
        <w:tc>
          <w:tcPr>
            <w:tcW w:w="0" w:type="auto"/>
          </w:tcPr>
          <w:p w14:paraId="645B9F89" w14:textId="4CA71E4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R4-2218138</w:t>
            </w:r>
          </w:p>
        </w:tc>
        <w:tc>
          <w:tcPr>
            <w:tcW w:w="0" w:type="auto"/>
          </w:tcPr>
          <w:p w14:paraId="2A04370B" w14:textId="424251C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reference SSB for s-MeasureConfig checking</w:t>
            </w:r>
          </w:p>
        </w:tc>
        <w:tc>
          <w:tcPr>
            <w:tcW w:w="0" w:type="auto"/>
          </w:tcPr>
          <w:p w14:paraId="7EC06687" w14:textId="0547348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2A3876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4E49B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5C32F847" w14:textId="77777777" w:rsidTr="00C13714">
        <w:tc>
          <w:tcPr>
            <w:tcW w:w="0" w:type="auto"/>
          </w:tcPr>
          <w:p w14:paraId="0AA50552" w14:textId="2A6BA54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R4-2220243</w:t>
            </w:r>
          </w:p>
        </w:tc>
        <w:tc>
          <w:tcPr>
            <w:tcW w:w="0" w:type="auto"/>
          </w:tcPr>
          <w:p w14:paraId="77C9D6CE" w14:textId="7EB10CE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to RAN1 for interference modelling and Sub-band configuration</w:t>
            </w:r>
          </w:p>
        </w:tc>
        <w:tc>
          <w:tcPr>
            <w:tcW w:w="0" w:type="auto"/>
          </w:tcPr>
          <w:p w14:paraId="154289A2" w14:textId="6947FD6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A6DBCD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B1A0C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1F911A9E" w14:textId="77777777" w:rsidTr="00C13714">
        <w:tc>
          <w:tcPr>
            <w:tcW w:w="0" w:type="auto"/>
          </w:tcPr>
          <w:p w14:paraId="45AC621A" w14:textId="1CB6E58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R4-2220267</w:t>
            </w:r>
          </w:p>
        </w:tc>
        <w:tc>
          <w:tcPr>
            <w:tcW w:w="0" w:type="auto"/>
          </w:tcPr>
          <w:p w14:paraId="013C5DC9" w14:textId="2F906CD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UE TxD for OTA testing</w:t>
            </w:r>
          </w:p>
        </w:tc>
        <w:tc>
          <w:tcPr>
            <w:tcW w:w="0" w:type="auto"/>
          </w:tcPr>
          <w:p w14:paraId="03E68F70" w14:textId="52AC7D8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F195DA2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9D9B0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6F2761CA" w14:textId="77777777" w:rsidTr="00C13714">
        <w:tc>
          <w:tcPr>
            <w:tcW w:w="0" w:type="auto"/>
          </w:tcPr>
          <w:p w14:paraId="612DE6F5" w14:textId="54DF7F8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R4-2220391</w:t>
            </w:r>
          </w:p>
        </w:tc>
        <w:tc>
          <w:tcPr>
            <w:tcW w:w="0" w:type="auto"/>
          </w:tcPr>
          <w:p w14:paraId="39022E6E" w14:textId="1D2BAB9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positioning in FR2-2</w:t>
            </w:r>
          </w:p>
        </w:tc>
        <w:tc>
          <w:tcPr>
            <w:tcW w:w="0" w:type="auto"/>
          </w:tcPr>
          <w:p w14:paraId="23BBFB3E" w14:textId="2F639CD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DA245B9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9BFFE" w14:textId="1B85F40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R2-2208810</w:t>
            </w:r>
          </w:p>
        </w:tc>
      </w:tr>
      <w:tr w:rsidR="00C13714" w14:paraId="33F3EDFC" w14:textId="77777777" w:rsidTr="00C13714">
        <w:tc>
          <w:tcPr>
            <w:tcW w:w="0" w:type="auto"/>
          </w:tcPr>
          <w:p w14:paraId="3D8E843A" w14:textId="2FFD9B0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R4-2220392</w:t>
            </w:r>
          </w:p>
        </w:tc>
        <w:tc>
          <w:tcPr>
            <w:tcW w:w="0" w:type="auto"/>
          </w:tcPr>
          <w:p w14:paraId="1F736B6E" w14:textId="2F3194D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capability for PRS measurement without MG</w:t>
            </w:r>
          </w:p>
        </w:tc>
        <w:tc>
          <w:tcPr>
            <w:tcW w:w="0" w:type="auto"/>
          </w:tcPr>
          <w:p w14:paraId="29ED23F1" w14:textId="1C27DD8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RAN1</w:t>
            </w:r>
          </w:p>
        </w:tc>
        <w:tc>
          <w:tcPr>
            <w:tcW w:w="0" w:type="auto"/>
          </w:tcPr>
          <w:p w14:paraId="0988AB3F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E496E" w14:textId="4069C98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R2-2209241</w:t>
            </w:r>
          </w:p>
        </w:tc>
      </w:tr>
      <w:tr w:rsidR="00C13714" w14:paraId="1F681AD3" w14:textId="77777777" w:rsidTr="00C13714">
        <w:tc>
          <w:tcPr>
            <w:tcW w:w="0" w:type="auto"/>
          </w:tcPr>
          <w:p w14:paraId="4C69A17E" w14:textId="77D9E21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R4-2220425</w:t>
            </w:r>
          </w:p>
        </w:tc>
        <w:tc>
          <w:tcPr>
            <w:tcW w:w="0" w:type="auto"/>
          </w:tcPr>
          <w:p w14:paraId="0B652B34" w14:textId="7CC3C3E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inter-operability testing (IOT) bit for inter-satellite measurement</w:t>
            </w:r>
          </w:p>
        </w:tc>
        <w:tc>
          <w:tcPr>
            <w:tcW w:w="0" w:type="auto"/>
          </w:tcPr>
          <w:p w14:paraId="433727DB" w14:textId="7D405C3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00DEB7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CEA5F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15E3C819" w14:textId="77777777" w:rsidTr="00C13714">
        <w:tc>
          <w:tcPr>
            <w:tcW w:w="0" w:type="auto"/>
          </w:tcPr>
          <w:p w14:paraId="6CD889AD" w14:textId="5E80233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R4-2220427</w:t>
            </w:r>
          </w:p>
        </w:tc>
        <w:tc>
          <w:tcPr>
            <w:tcW w:w="0" w:type="auto"/>
          </w:tcPr>
          <w:p w14:paraId="4A26A490" w14:textId="74D5229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capability description for enhanced cell reselection requirements in NTN</w:t>
            </w:r>
          </w:p>
        </w:tc>
        <w:tc>
          <w:tcPr>
            <w:tcW w:w="0" w:type="auto"/>
          </w:tcPr>
          <w:p w14:paraId="478405BF" w14:textId="2F9DF57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EDD5DA2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DE33E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3E3CB4D6" w14:textId="77777777" w:rsidTr="00C13714">
        <w:tc>
          <w:tcPr>
            <w:tcW w:w="0" w:type="auto"/>
          </w:tcPr>
          <w:p w14:paraId="523983D0" w14:textId="39F24D1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R4-2220437</w:t>
            </w:r>
          </w:p>
        </w:tc>
        <w:tc>
          <w:tcPr>
            <w:tcW w:w="0" w:type="auto"/>
          </w:tcPr>
          <w:p w14:paraId="03829BCE" w14:textId="1F84FD1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BWP operation without bandwidth restriction</w:t>
            </w:r>
          </w:p>
        </w:tc>
        <w:tc>
          <w:tcPr>
            <w:tcW w:w="0" w:type="auto"/>
          </w:tcPr>
          <w:p w14:paraId="449FEE20" w14:textId="4BED637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67F159F" w14:textId="6D0DDAD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RAN1</w:t>
            </w:r>
          </w:p>
        </w:tc>
        <w:tc>
          <w:tcPr>
            <w:tcW w:w="0" w:type="auto"/>
          </w:tcPr>
          <w:p w14:paraId="146D3FFE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3408E25C" w14:textId="77777777" w:rsidTr="00C13714">
        <w:tc>
          <w:tcPr>
            <w:tcW w:w="0" w:type="auto"/>
          </w:tcPr>
          <w:p w14:paraId="0EC5DB5A" w14:textId="53E0C3E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R4-2220439</w:t>
            </w:r>
          </w:p>
        </w:tc>
        <w:tc>
          <w:tcPr>
            <w:tcW w:w="0" w:type="auto"/>
          </w:tcPr>
          <w:p w14:paraId="577CD473" w14:textId="70C9598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agreements on expanded and improved NR positioning</w:t>
            </w:r>
          </w:p>
        </w:tc>
        <w:tc>
          <w:tcPr>
            <w:tcW w:w="0" w:type="auto"/>
          </w:tcPr>
          <w:p w14:paraId="6AEF27ED" w14:textId="777B6DB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3DB9B5E" w14:textId="552E281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AE4511F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359B3D88" w14:textId="77777777" w:rsidTr="00C13714">
        <w:tc>
          <w:tcPr>
            <w:tcW w:w="0" w:type="auto"/>
          </w:tcPr>
          <w:p w14:paraId="48555FEB" w14:textId="1F946A2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R4-2220493</w:t>
            </w:r>
          </w:p>
        </w:tc>
        <w:tc>
          <w:tcPr>
            <w:tcW w:w="0" w:type="auto"/>
          </w:tcPr>
          <w:p w14:paraId="0E4D8FDE" w14:textId="1BB9AC5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Response LS on extending the maximum range for NS values</w:t>
            </w:r>
          </w:p>
        </w:tc>
        <w:tc>
          <w:tcPr>
            <w:tcW w:w="0" w:type="auto"/>
          </w:tcPr>
          <w:p w14:paraId="5094F4CA" w14:textId="3D1572B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D7FCB9C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324E5" w14:textId="7ADE28D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R2-2211064</w:t>
            </w:r>
          </w:p>
        </w:tc>
      </w:tr>
      <w:tr w:rsidR="00C13714" w14:paraId="0DA49089" w14:textId="77777777" w:rsidTr="00C13714">
        <w:tc>
          <w:tcPr>
            <w:tcW w:w="0" w:type="auto"/>
          </w:tcPr>
          <w:p w14:paraId="582377BB" w14:textId="7D49911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R4-2220520</w:t>
            </w:r>
          </w:p>
        </w:tc>
        <w:tc>
          <w:tcPr>
            <w:tcW w:w="0" w:type="auto"/>
          </w:tcPr>
          <w:p w14:paraId="63B532F9" w14:textId="0A4FF77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RAN2 on simultaneous Rx-Tx for band pairs of an advertised BC</w:t>
            </w:r>
          </w:p>
        </w:tc>
        <w:tc>
          <w:tcPr>
            <w:tcW w:w="0" w:type="auto"/>
          </w:tcPr>
          <w:p w14:paraId="397165D4" w14:textId="38D5A7D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E5C5B05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CA2F6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5DF417FE" w14:textId="77777777" w:rsidTr="00C13714">
        <w:tc>
          <w:tcPr>
            <w:tcW w:w="0" w:type="auto"/>
          </w:tcPr>
          <w:p w14:paraId="2E903D5F" w14:textId="78494CD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R4-2220534</w:t>
            </w:r>
          </w:p>
        </w:tc>
        <w:tc>
          <w:tcPr>
            <w:tcW w:w="0" w:type="auto"/>
          </w:tcPr>
          <w:p w14:paraId="6E8F2F17" w14:textId="2F154DE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intraBandFreqSeparationUL-AggBW-GapBW-r16</w:t>
            </w:r>
          </w:p>
        </w:tc>
        <w:tc>
          <w:tcPr>
            <w:tcW w:w="0" w:type="auto"/>
          </w:tcPr>
          <w:p w14:paraId="060E6D6F" w14:textId="5F59D47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88FA56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8AC3B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78FFBE92" w14:textId="77777777" w:rsidTr="00C13714">
        <w:tc>
          <w:tcPr>
            <w:tcW w:w="0" w:type="auto"/>
          </w:tcPr>
          <w:p w14:paraId="38F9FFFE" w14:textId="063EED8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R4-2220545</w:t>
            </w:r>
          </w:p>
        </w:tc>
        <w:tc>
          <w:tcPr>
            <w:tcW w:w="0" w:type="auto"/>
          </w:tcPr>
          <w:p w14:paraId="69DE8807" w14:textId="372B7C6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study on expanded and improved NR positioning</w:t>
            </w:r>
          </w:p>
        </w:tc>
        <w:tc>
          <w:tcPr>
            <w:tcW w:w="0" w:type="auto"/>
          </w:tcPr>
          <w:p w14:paraId="191575F2" w14:textId="1A50813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75A92FD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5D818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42072120" w14:textId="77777777" w:rsidTr="00C13714">
        <w:tc>
          <w:tcPr>
            <w:tcW w:w="0" w:type="auto"/>
          </w:tcPr>
          <w:p w14:paraId="1ECF965C" w14:textId="268EAEF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R4-2220548</w:t>
            </w:r>
          </w:p>
        </w:tc>
        <w:tc>
          <w:tcPr>
            <w:tcW w:w="0" w:type="auto"/>
          </w:tcPr>
          <w:p w14:paraId="1CC80BAF" w14:textId="4ADB8B4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Tx switching</w:t>
            </w:r>
          </w:p>
        </w:tc>
        <w:tc>
          <w:tcPr>
            <w:tcW w:w="0" w:type="auto"/>
          </w:tcPr>
          <w:p w14:paraId="4174FE42" w14:textId="637C0B0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404B00F8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70FF84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3570DECA" w14:textId="77777777" w:rsidTr="00C13714">
        <w:tc>
          <w:tcPr>
            <w:tcW w:w="0" w:type="auto"/>
          </w:tcPr>
          <w:p w14:paraId="4FCC4180" w14:textId="461FAA0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R4-2220553</w:t>
            </w:r>
          </w:p>
        </w:tc>
        <w:tc>
          <w:tcPr>
            <w:tcW w:w="0" w:type="auto"/>
          </w:tcPr>
          <w:p w14:paraId="69F9B42C" w14:textId="47CA7C5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PSFCH configured power with multiple resource pools</w:t>
            </w:r>
          </w:p>
        </w:tc>
        <w:tc>
          <w:tcPr>
            <w:tcW w:w="0" w:type="auto"/>
          </w:tcPr>
          <w:p w14:paraId="2B81F2AC" w14:textId="3E10555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3477F89" w14:textId="13A5E41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8F47672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4CF85FC6" w14:textId="77777777" w:rsidTr="00C13714">
        <w:tc>
          <w:tcPr>
            <w:tcW w:w="0" w:type="auto"/>
          </w:tcPr>
          <w:p w14:paraId="61D05CB7" w14:textId="6F7EFA1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R4-2220585</w:t>
            </w:r>
          </w:p>
        </w:tc>
        <w:tc>
          <w:tcPr>
            <w:tcW w:w="0" w:type="auto"/>
          </w:tcPr>
          <w:p w14:paraId="1181B565" w14:textId="754CD89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NS_50 A-MPR</w:t>
            </w:r>
          </w:p>
        </w:tc>
        <w:tc>
          <w:tcPr>
            <w:tcW w:w="0" w:type="auto"/>
          </w:tcPr>
          <w:p w14:paraId="3818A029" w14:textId="201DCE2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3C50EC7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49F84" w14:textId="3279A78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R5-225650</w:t>
            </w:r>
          </w:p>
        </w:tc>
      </w:tr>
      <w:tr w:rsidR="00C13714" w14:paraId="12EB4815" w14:textId="77777777" w:rsidTr="00C13714">
        <w:tc>
          <w:tcPr>
            <w:tcW w:w="0" w:type="auto"/>
          </w:tcPr>
          <w:p w14:paraId="2F4C8CB2" w14:textId="67391C3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R4-2220600</w:t>
            </w:r>
          </w:p>
        </w:tc>
        <w:tc>
          <w:tcPr>
            <w:tcW w:w="0" w:type="auto"/>
          </w:tcPr>
          <w:p w14:paraId="26BE5CE3" w14:textId="14FCCBA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SEM test time reduction</w:t>
            </w:r>
          </w:p>
        </w:tc>
        <w:tc>
          <w:tcPr>
            <w:tcW w:w="0" w:type="auto"/>
          </w:tcPr>
          <w:p w14:paraId="6FFE2A3B" w14:textId="411E167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4A71B5D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17111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0B0FAA56" w14:textId="77777777" w:rsidTr="00C13714">
        <w:tc>
          <w:tcPr>
            <w:tcW w:w="0" w:type="auto"/>
          </w:tcPr>
          <w:p w14:paraId="0C933139" w14:textId="73064DB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R4-2220723</w:t>
            </w:r>
          </w:p>
        </w:tc>
        <w:tc>
          <w:tcPr>
            <w:tcW w:w="0" w:type="auto"/>
          </w:tcPr>
          <w:p w14:paraId="05D40B09" w14:textId="53DFDB0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network flag deriveSSB-IndexFromCellInter</w:t>
            </w:r>
          </w:p>
        </w:tc>
        <w:tc>
          <w:tcPr>
            <w:tcW w:w="0" w:type="auto"/>
          </w:tcPr>
          <w:p w14:paraId="32B81C01" w14:textId="4DE27BA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C1733FE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28B1E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0B6D9F2B" w14:textId="77777777" w:rsidTr="00C13714">
        <w:tc>
          <w:tcPr>
            <w:tcW w:w="0" w:type="auto"/>
          </w:tcPr>
          <w:p w14:paraId="3D092BCA" w14:textId="077FF41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R4-2220729</w:t>
            </w:r>
          </w:p>
        </w:tc>
        <w:tc>
          <w:tcPr>
            <w:tcW w:w="0" w:type="auto"/>
          </w:tcPr>
          <w:p w14:paraId="23E1C9FD" w14:textId="52C3C41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reply LS on applicability of timing error margin of Rx TEG</w:t>
            </w:r>
          </w:p>
        </w:tc>
        <w:tc>
          <w:tcPr>
            <w:tcW w:w="0" w:type="auto"/>
          </w:tcPr>
          <w:p w14:paraId="280EAE14" w14:textId="3B456C0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WG2</w:t>
            </w:r>
          </w:p>
        </w:tc>
        <w:tc>
          <w:tcPr>
            <w:tcW w:w="0" w:type="auto"/>
          </w:tcPr>
          <w:p w14:paraId="5638ED76" w14:textId="714D6C8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RAN3</w:t>
            </w:r>
          </w:p>
        </w:tc>
        <w:tc>
          <w:tcPr>
            <w:tcW w:w="0" w:type="auto"/>
          </w:tcPr>
          <w:p w14:paraId="60FAAA8C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799C10FA" w14:textId="77777777" w:rsidTr="00C13714">
        <w:tc>
          <w:tcPr>
            <w:tcW w:w="0" w:type="auto"/>
          </w:tcPr>
          <w:p w14:paraId="56352451" w14:textId="734440B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R4-2220730</w:t>
            </w:r>
          </w:p>
        </w:tc>
        <w:tc>
          <w:tcPr>
            <w:tcW w:w="0" w:type="auto"/>
          </w:tcPr>
          <w:p w14:paraId="4FBF1BFB" w14:textId="1C740DC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FR2 UL gap</w:t>
            </w:r>
          </w:p>
        </w:tc>
        <w:tc>
          <w:tcPr>
            <w:tcW w:w="0" w:type="auto"/>
          </w:tcPr>
          <w:p w14:paraId="71A13CE1" w14:textId="2B41DFB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1A975A1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27EEC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5D18E882" w14:textId="77777777" w:rsidTr="00C13714">
        <w:tc>
          <w:tcPr>
            <w:tcW w:w="0" w:type="auto"/>
          </w:tcPr>
          <w:p w14:paraId="3AA78542" w14:textId="1F9CB3C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R4-2220731</w:t>
            </w:r>
          </w:p>
        </w:tc>
        <w:tc>
          <w:tcPr>
            <w:tcW w:w="0" w:type="auto"/>
          </w:tcPr>
          <w:p w14:paraId="47B01901" w14:textId="59A95FA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RLM/BFD relaxation for ePowSav</w:t>
            </w:r>
          </w:p>
        </w:tc>
        <w:tc>
          <w:tcPr>
            <w:tcW w:w="0" w:type="auto"/>
          </w:tcPr>
          <w:p w14:paraId="49BC2802" w14:textId="51C7C11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57BD1A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E6943" w14:textId="7747825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R2-2209130</w:t>
            </w:r>
          </w:p>
        </w:tc>
      </w:tr>
      <w:tr w:rsidR="00C13714" w14:paraId="584018C7" w14:textId="77777777" w:rsidTr="00C13714">
        <w:tc>
          <w:tcPr>
            <w:tcW w:w="0" w:type="auto"/>
          </w:tcPr>
          <w:p w14:paraId="6EBCD0C3" w14:textId="2E03600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R4-2220733</w:t>
            </w:r>
          </w:p>
        </w:tc>
        <w:tc>
          <w:tcPr>
            <w:tcW w:w="0" w:type="auto"/>
          </w:tcPr>
          <w:p w14:paraId="5CA1B88E" w14:textId="5287252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 intra- and inter- frequency measurement and configurations for L1/L2-based inter-cell mobility</w:t>
            </w:r>
          </w:p>
        </w:tc>
        <w:tc>
          <w:tcPr>
            <w:tcW w:w="0" w:type="auto"/>
          </w:tcPr>
          <w:p w14:paraId="43321932" w14:textId="25A8859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3FD656F" w14:textId="4D19851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B293E19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51FCC8C8" w14:textId="77777777" w:rsidTr="00C13714">
        <w:tc>
          <w:tcPr>
            <w:tcW w:w="0" w:type="auto"/>
          </w:tcPr>
          <w:p w14:paraId="6DF77B21" w14:textId="69AF83C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R4-2220734</w:t>
            </w:r>
          </w:p>
        </w:tc>
        <w:tc>
          <w:tcPr>
            <w:tcW w:w="0" w:type="auto"/>
          </w:tcPr>
          <w:p w14:paraId="4A3B8385" w14:textId="0D5F9BC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improvement in FR2 SCell/SCG setup delay</w:t>
            </w:r>
          </w:p>
        </w:tc>
        <w:tc>
          <w:tcPr>
            <w:tcW w:w="0" w:type="auto"/>
          </w:tcPr>
          <w:p w14:paraId="683159C2" w14:textId="27E7C80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84D5C84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30327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466B127C" w14:textId="77777777" w:rsidTr="00C13714">
        <w:tc>
          <w:tcPr>
            <w:tcW w:w="0" w:type="auto"/>
          </w:tcPr>
          <w:p w14:paraId="775941A8" w14:textId="14B0ED8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R4-2220741</w:t>
            </w:r>
          </w:p>
        </w:tc>
        <w:tc>
          <w:tcPr>
            <w:tcW w:w="0" w:type="auto"/>
          </w:tcPr>
          <w:p w14:paraId="3638C5E3" w14:textId="629401C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enhanced cell reselection requirements</w:t>
            </w:r>
          </w:p>
        </w:tc>
        <w:tc>
          <w:tcPr>
            <w:tcW w:w="0" w:type="auto"/>
          </w:tcPr>
          <w:p w14:paraId="3B0C790C" w14:textId="6315AEB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88C8431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84CE6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154B7452" w14:textId="77777777" w:rsidTr="00C13714">
        <w:tc>
          <w:tcPr>
            <w:tcW w:w="0" w:type="auto"/>
          </w:tcPr>
          <w:p w14:paraId="501961EA" w14:textId="0ABA35E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R4-2220807</w:t>
            </w:r>
          </w:p>
        </w:tc>
        <w:tc>
          <w:tcPr>
            <w:tcW w:w="0" w:type="auto"/>
          </w:tcPr>
          <w:p w14:paraId="78CE3B40" w14:textId="24B17BD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Duty Cycle capability for PC1.5</w:t>
            </w:r>
          </w:p>
        </w:tc>
        <w:tc>
          <w:tcPr>
            <w:tcW w:w="0" w:type="auto"/>
          </w:tcPr>
          <w:p w14:paraId="1AC40003" w14:textId="47E79F3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C412D02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688F3A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6BC37673" w14:textId="77777777" w:rsidTr="00C13714">
        <w:tc>
          <w:tcPr>
            <w:tcW w:w="0" w:type="auto"/>
          </w:tcPr>
          <w:p w14:paraId="3199EA98" w14:textId="44A3FFA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R4-2220814</w:t>
            </w:r>
          </w:p>
        </w:tc>
        <w:tc>
          <w:tcPr>
            <w:tcW w:w="0" w:type="auto"/>
          </w:tcPr>
          <w:p w14:paraId="78C9999D" w14:textId="6294913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DC location reporting</w:t>
            </w:r>
          </w:p>
        </w:tc>
        <w:tc>
          <w:tcPr>
            <w:tcW w:w="0" w:type="auto"/>
          </w:tcPr>
          <w:p w14:paraId="6917186A" w14:textId="7895125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10886E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EA958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725A1F56" w14:textId="77777777" w:rsidTr="00C13714">
        <w:tc>
          <w:tcPr>
            <w:tcW w:w="0" w:type="auto"/>
          </w:tcPr>
          <w:p w14:paraId="1BAFA79D" w14:textId="06711FD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R4-2220815</w:t>
            </w:r>
          </w:p>
        </w:tc>
        <w:tc>
          <w:tcPr>
            <w:tcW w:w="0" w:type="auto"/>
          </w:tcPr>
          <w:p w14:paraId="3CBDF446" w14:textId="3CDFC08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ModifiedMPR-Behaviour clarification for different power classes</w:t>
            </w:r>
          </w:p>
        </w:tc>
        <w:tc>
          <w:tcPr>
            <w:tcW w:w="0" w:type="auto"/>
          </w:tcPr>
          <w:p w14:paraId="5E50EAC8" w14:textId="6EEA5FD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14BF430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3C71B" w14:textId="306CE3E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R5-223635</w:t>
            </w:r>
          </w:p>
        </w:tc>
      </w:tr>
      <w:tr w:rsidR="00C13714" w14:paraId="2F2D4D38" w14:textId="77777777" w:rsidTr="00C13714">
        <w:tc>
          <w:tcPr>
            <w:tcW w:w="0" w:type="auto"/>
          </w:tcPr>
          <w:p w14:paraId="6DD26906" w14:textId="77F837D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R4-2220825</w:t>
            </w:r>
          </w:p>
        </w:tc>
        <w:tc>
          <w:tcPr>
            <w:tcW w:w="0" w:type="auto"/>
          </w:tcPr>
          <w:p w14:paraId="3C13ED56" w14:textId="0883B69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testability for BC testing in initial access</w:t>
            </w:r>
          </w:p>
        </w:tc>
        <w:tc>
          <w:tcPr>
            <w:tcW w:w="0" w:type="auto"/>
          </w:tcPr>
          <w:p w14:paraId="6384D448" w14:textId="40004CD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9D0B867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F36FC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3D3C8601" w14:textId="77777777" w:rsidTr="00C13714">
        <w:tc>
          <w:tcPr>
            <w:tcW w:w="0" w:type="auto"/>
          </w:tcPr>
          <w:p w14:paraId="0664F552" w14:textId="55ED980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R4-2220837</w:t>
            </w:r>
          </w:p>
        </w:tc>
        <w:tc>
          <w:tcPr>
            <w:tcW w:w="0" w:type="auto"/>
          </w:tcPr>
          <w:p w14:paraId="6A240BD3" w14:textId="16EDF8D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intra-band EN-DC combination</w:t>
            </w:r>
          </w:p>
        </w:tc>
        <w:tc>
          <w:tcPr>
            <w:tcW w:w="0" w:type="auto"/>
          </w:tcPr>
          <w:p w14:paraId="03E690F9" w14:textId="4270481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F54427A" w14:textId="6889869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E8707A2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  <w:tr w:rsidR="00C13714" w14:paraId="55D8FF1D" w14:textId="77777777" w:rsidTr="00C13714">
        <w:tc>
          <w:tcPr>
            <w:tcW w:w="0" w:type="auto"/>
          </w:tcPr>
          <w:p w14:paraId="0A4B77C1" w14:textId="00BFE53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R4-2220842</w:t>
            </w:r>
          </w:p>
        </w:tc>
        <w:tc>
          <w:tcPr>
            <w:tcW w:w="0" w:type="auto"/>
          </w:tcPr>
          <w:p w14:paraId="0C3DDF17" w14:textId="5CC81A4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RF simulation parameters to be used in RAN4 for power domain enhancements</w:t>
            </w:r>
          </w:p>
        </w:tc>
        <w:tc>
          <w:tcPr>
            <w:tcW w:w="0" w:type="auto"/>
          </w:tcPr>
          <w:p w14:paraId="3CA41CC5" w14:textId="03A43C2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EF079DE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044B7" w14:textId="77777777" w:rsidR="00C13714" w:rsidRPr="00C13714" w:rsidRDefault="00C13714" w:rsidP="00C13714">
            <w:pPr>
              <w:pStyle w:val="TAL"/>
              <w:rPr>
                <w:sz w:val="16"/>
              </w:rPr>
            </w:pPr>
          </w:p>
        </w:tc>
      </w:tr>
    </w:tbl>
    <w:p w14:paraId="5333513C" w14:textId="77777777" w:rsidR="00C13714" w:rsidRDefault="00C13714" w:rsidP="00C13714"/>
    <w:p w14:paraId="6B456D68" w14:textId="77777777" w:rsidR="00C13714" w:rsidRDefault="00C13714" w:rsidP="00C13714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00918C97" w14:textId="77777777" w:rsidR="00C13714" w:rsidRDefault="00C13714" w:rsidP="00C13714">
      <w:pPr>
        <w:pStyle w:val="TH"/>
      </w:pPr>
    </w:p>
    <w:p w14:paraId="11714E64" w14:textId="4553EB5B" w:rsidR="00C13714" w:rsidRDefault="00CC6949" w:rsidP="00C13714">
      <w:r w:rsidRPr="00C43A48">
        <w:t>None</w:t>
      </w:r>
    </w:p>
    <w:p w14:paraId="65BEACFC" w14:textId="77777777" w:rsidR="00C13714" w:rsidRDefault="00C13714" w:rsidP="00C13714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7DD6819B" w14:textId="77777777" w:rsidR="00C13714" w:rsidRDefault="00C13714" w:rsidP="00C13714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97"/>
        <w:gridCol w:w="1308"/>
        <w:gridCol w:w="709"/>
        <w:gridCol w:w="6515"/>
      </w:tblGrid>
      <w:tr w:rsidR="00C13714" w14:paraId="08C6D8C4" w14:textId="77777777" w:rsidTr="008546FB">
        <w:tc>
          <w:tcPr>
            <w:tcW w:w="1097" w:type="dxa"/>
          </w:tcPr>
          <w:p w14:paraId="47D9AB80" w14:textId="4F767EEA" w:rsidR="00C13714" w:rsidRDefault="00C13714" w:rsidP="00C13714">
            <w:pPr>
              <w:pStyle w:val="TAH"/>
            </w:pPr>
            <w:r>
              <w:t>Document</w:t>
            </w:r>
          </w:p>
        </w:tc>
        <w:tc>
          <w:tcPr>
            <w:tcW w:w="1308" w:type="dxa"/>
          </w:tcPr>
          <w:p w14:paraId="04953940" w14:textId="0FEFBB31" w:rsidR="00C13714" w:rsidRDefault="00C13714" w:rsidP="00C13714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6BC2075E" w14:textId="7AECF4A7" w:rsidR="00C13714" w:rsidRDefault="00C13714" w:rsidP="00C13714">
            <w:pPr>
              <w:pStyle w:val="TAH"/>
            </w:pPr>
            <w:r>
              <w:t>vers</w:t>
            </w:r>
          </w:p>
        </w:tc>
        <w:tc>
          <w:tcPr>
            <w:tcW w:w="6515" w:type="dxa"/>
          </w:tcPr>
          <w:p w14:paraId="0DA1870E" w14:textId="6F72B129" w:rsidR="00C13714" w:rsidRDefault="00C13714" w:rsidP="00C13714">
            <w:pPr>
              <w:pStyle w:val="TAH"/>
            </w:pPr>
            <w:r>
              <w:t>Doc title</w:t>
            </w:r>
          </w:p>
        </w:tc>
      </w:tr>
      <w:tr w:rsidR="00C13714" w14:paraId="7BF0D64A" w14:textId="77777777" w:rsidTr="008546FB">
        <w:tc>
          <w:tcPr>
            <w:tcW w:w="1097" w:type="dxa"/>
          </w:tcPr>
          <w:p w14:paraId="4E0D052B" w14:textId="6159D409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R4-2218026</w:t>
            </w:r>
          </w:p>
        </w:tc>
        <w:tc>
          <w:tcPr>
            <w:tcW w:w="1308" w:type="dxa"/>
          </w:tcPr>
          <w:p w14:paraId="648C0F45" w14:textId="4E28408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709" w:type="dxa"/>
          </w:tcPr>
          <w:p w14:paraId="6C32C34C" w14:textId="79412E8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727B36C3" w14:textId="54A39C1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v0.3.0 TR Update: LTE(xDL/1UL)+ NR(2DL/1UL) DC in Rel-18</w:t>
            </w:r>
          </w:p>
        </w:tc>
      </w:tr>
      <w:tr w:rsidR="00C13714" w14:paraId="5338CD14" w14:textId="77777777" w:rsidTr="008546FB">
        <w:tc>
          <w:tcPr>
            <w:tcW w:w="1097" w:type="dxa"/>
          </w:tcPr>
          <w:p w14:paraId="2E992A41" w14:textId="45204D4F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R4-2218030</w:t>
            </w:r>
          </w:p>
        </w:tc>
        <w:tc>
          <w:tcPr>
            <w:tcW w:w="1308" w:type="dxa"/>
          </w:tcPr>
          <w:p w14:paraId="44F6D45B" w14:textId="0342AFC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38.876</w:t>
            </w:r>
          </w:p>
        </w:tc>
        <w:tc>
          <w:tcPr>
            <w:tcW w:w="709" w:type="dxa"/>
          </w:tcPr>
          <w:p w14:paraId="4C3D919B" w14:textId="305D7A1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7107CC62" w14:textId="0D20E12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38.876 ATG v0.1.0</w:t>
            </w:r>
          </w:p>
        </w:tc>
      </w:tr>
      <w:tr w:rsidR="00C13714" w14:paraId="714BA38F" w14:textId="77777777" w:rsidTr="008546FB">
        <w:tc>
          <w:tcPr>
            <w:tcW w:w="1097" w:type="dxa"/>
          </w:tcPr>
          <w:p w14:paraId="58B102A0" w14:textId="7DCEA6CD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R4-2218046</w:t>
            </w:r>
          </w:p>
        </w:tc>
        <w:tc>
          <w:tcPr>
            <w:tcW w:w="1308" w:type="dxa"/>
          </w:tcPr>
          <w:p w14:paraId="19BE91B7" w14:textId="7BE1EEF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38.892</w:t>
            </w:r>
          </w:p>
        </w:tc>
        <w:tc>
          <w:tcPr>
            <w:tcW w:w="709" w:type="dxa"/>
          </w:tcPr>
          <w:p w14:paraId="3EE8C7F0" w14:textId="259A957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034B0D58" w14:textId="3664AE3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38.892</w:t>
            </w:r>
          </w:p>
        </w:tc>
      </w:tr>
      <w:tr w:rsidR="00C13714" w14:paraId="375A0079" w14:textId="77777777" w:rsidTr="008546FB">
        <w:tc>
          <w:tcPr>
            <w:tcW w:w="1097" w:type="dxa"/>
          </w:tcPr>
          <w:p w14:paraId="6B2BABF5" w14:textId="12D0E1A6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R4-2218269</w:t>
            </w:r>
          </w:p>
        </w:tc>
        <w:tc>
          <w:tcPr>
            <w:tcW w:w="1308" w:type="dxa"/>
          </w:tcPr>
          <w:p w14:paraId="0570B431" w14:textId="726D5FE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709" w:type="dxa"/>
          </w:tcPr>
          <w:p w14:paraId="4FBD7BB7" w14:textId="6905803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333FF2FF" w14:textId="13142FD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37.829 v0.2.0</w:t>
            </w:r>
          </w:p>
        </w:tc>
      </w:tr>
      <w:tr w:rsidR="00C13714" w14:paraId="731E8258" w14:textId="77777777" w:rsidTr="008546FB">
        <w:tc>
          <w:tcPr>
            <w:tcW w:w="1097" w:type="dxa"/>
          </w:tcPr>
          <w:p w14:paraId="1F33F848" w14:textId="747B5197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R4-2218270</w:t>
            </w:r>
          </w:p>
        </w:tc>
        <w:tc>
          <w:tcPr>
            <w:tcW w:w="1308" w:type="dxa"/>
          </w:tcPr>
          <w:p w14:paraId="27C8A55E" w14:textId="39F6162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709" w:type="dxa"/>
          </w:tcPr>
          <w:p w14:paraId="577CDE5D" w14:textId="30BC993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6C6B801B" w14:textId="4E4F35B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37.829 v0.3.0</w:t>
            </w:r>
          </w:p>
        </w:tc>
      </w:tr>
      <w:tr w:rsidR="00C13714" w14:paraId="1FB5F2B3" w14:textId="77777777" w:rsidTr="008546FB">
        <w:tc>
          <w:tcPr>
            <w:tcW w:w="1097" w:type="dxa"/>
          </w:tcPr>
          <w:p w14:paraId="1DAA895C" w14:textId="222C797F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R4-2218376</w:t>
            </w:r>
          </w:p>
        </w:tc>
        <w:tc>
          <w:tcPr>
            <w:tcW w:w="1308" w:type="dxa"/>
          </w:tcPr>
          <w:p w14:paraId="32644CD7" w14:textId="1F3DC70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4CE49358" w14:textId="084B74D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</w:t>
            </w:r>
            <w:r w:rsidR="00112D41">
              <w:rPr>
                <w:sz w:val="16"/>
              </w:rPr>
              <w:t>2</w:t>
            </w:r>
            <w:r>
              <w:rPr>
                <w:sz w:val="16"/>
              </w:rPr>
              <w:t>.0</w:t>
            </w:r>
          </w:p>
        </w:tc>
        <w:tc>
          <w:tcPr>
            <w:tcW w:w="6515" w:type="dxa"/>
          </w:tcPr>
          <w:p w14:paraId="77F57C7E" w14:textId="0B08CE7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36.102 v0.2.0</w:t>
            </w:r>
          </w:p>
        </w:tc>
      </w:tr>
      <w:tr w:rsidR="00C13714" w14:paraId="7626254E" w14:textId="77777777" w:rsidTr="008546FB">
        <w:tc>
          <w:tcPr>
            <w:tcW w:w="1097" w:type="dxa"/>
          </w:tcPr>
          <w:p w14:paraId="6EDBE912" w14:textId="307223FA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R4-2218377</w:t>
            </w:r>
          </w:p>
        </w:tc>
        <w:tc>
          <w:tcPr>
            <w:tcW w:w="1308" w:type="dxa"/>
          </w:tcPr>
          <w:p w14:paraId="05895533" w14:textId="25DAE8A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00962A2C" w14:textId="5A1BA59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1BDC86A5" w14:textId="71AD16D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36.102 v0.3.0</w:t>
            </w:r>
          </w:p>
        </w:tc>
      </w:tr>
      <w:tr w:rsidR="00C13714" w14:paraId="1A8A425A" w14:textId="77777777" w:rsidTr="008546FB">
        <w:tc>
          <w:tcPr>
            <w:tcW w:w="1097" w:type="dxa"/>
          </w:tcPr>
          <w:p w14:paraId="1503EF83" w14:textId="45203257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R4-2218418</w:t>
            </w:r>
          </w:p>
        </w:tc>
        <w:tc>
          <w:tcPr>
            <w:tcW w:w="1308" w:type="dxa"/>
          </w:tcPr>
          <w:p w14:paraId="53083C25" w14:textId="7F37FD8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709" w:type="dxa"/>
          </w:tcPr>
          <w:p w14:paraId="7DF8432F" w14:textId="22073B8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383669EC" w14:textId="0A8294B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38.872 v0.3.0</w:t>
            </w:r>
          </w:p>
        </w:tc>
      </w:tr>
      <w:tr w:rsidR="00C13714" w14:paraId="339ECE2D" w14:textId="77777777" w:rsidTr="008546FB">
        <w:tc>
          <w:tcPr>
            <w:tcW w:w="1097" w:type="dxa"/>
          </w:tcPr>
          <w:p w14:paraId="7880D37C" w14:textId="6E586BC9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R4-2218419</w:t>
            </w:r>
          </w:p>
        </w:tc>
        <w:tc>
          <w:tcPr>
            <w:tcW w:w="1308" w:type="dxa"/>
          </w:tcPr>
          <w:p w14:paraId="013E283F" w14:textId="512BFD3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489AB774" w14:textId="1F9F443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727CAA51" w14:textId="3C089BC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38.115-1 v0.3.0</w:t>
            </w:r>
          </w:p>
        </w:tc>
      </w:tr>
      <w:tr w:rsidR="00C13714" w14:paraId="39681026" w14:textId="77777777" w:rsidTr="008546FB">
        <w:tc>
          <w:tcPr>
            <w:tcW w:w="1097" w:type="dxa"/>
          </w:tcPr>
          <w:p w14:paraId="79DD5789" w14:textId="68404311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R4-2218442</w:t>
            </w:r>
          </w:p>
        </w:tc>
        <w:tc>
          <w:tcPr>
            <w:tcW w:w="1308" w:type="dxa"/>
          </w:tcPr>
          <w:p w14:paraId="3B742C7D" w14:textId="0459C50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37.878</w:t>
            </w:r>
          </w:p>
        </w:tc>
        <w:tc>
          <w:tcPr>
            <w:tcW w:w="709" w:type="dxa"/>
          </w:tcPr>
          <w:p w14:paraId="72DB8BDA" w14:textId="02E8A64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6B911F3B" w14:textId="32402B5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37.878 v0.2.0 TR for R18 Uu+V2X band combinations</w:t>
            </w:r>
          </w:p>
        </w:tc>
      </w:tr>
      <w:tr w:rsidR="00C13714" w14:paraId="06DA4D46" w14:textId="77777777" w:rsidTr="008546FB">
        <w:tc>
          <w:tcPr>
            <w:tcW w:w="1097" w:type="dxa"/>
          </w:tcPr>
          <w:p w14:paraId="60B25FC1" w14:textId="7FD3270E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R4-2218455</w:t>
            </w:r>
          </w:p>
        </w:tc>
        <w:tc>
          <w:tcPr>
            <w:tcW w:w="1308" w:type="dxa"/>
          </w:tcPr>
          <w:p w14:paraId="36105697" w14:textId="628E3FD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709" w:type="dxa"/>
          </w:tcPr>
          <w:p w14:paraId="2BD6B2C7" w14:textId="0635043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6695408D" w14:textId="3AEE656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38.181 v0.3.0 NR Satellite Access Node (SAN) conformance testing</w:t>
            </w:r>
          </w:p>
        </w:tc>
      </w:tr>
      <w:tr w:rsidR="00C13714" w14:paraId="483FB561" w14:textId="77777777" w:rsidTr="008546FB">
        <w:tc>
          <w:tcPr>
            <w:tcW w:w="1097" w:type="dxa"/>
          </w:tcPr>
          <w:p w14:paraId="0914A2E3" w14:textId="4F1E3383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R4-2218550</w:t>
            </w:r>
          </w:p>
        </w:tc>
        <w:tc>
          <w:tcPr>
            <w:tcW w:w="1308" w:type="dxa"/>
          </w:tcPr>
          <w:p w14:paraId="77B99AEE" w14:textId="54AB0A4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709" w:type="dxa"/>
          </w:tcPr>
          <w:p w14:paraId="26798CB5" w14:textId="40B6DA0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2017B321" w14:textId="41D819C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v0.3.0 Rel-18 Dual Connectivity (DC) of 1 LTE band (1DL/1UL) and 1 NR band (1DL/1UL)</w:t>
            </w:r>
          </w:p>
        </w:tc>
      </w:tr>
      <w:tr w:rsidR="00C13714" w14:paraId="58961190" w14:textId="77777777" w:rsidTr="008546FB">
        <w:tc>
          <w:tcPr>
            <w:tcW w:w="1097" w:type="dxa"/>
          </w:tcPr>
          <w:p w14:paraId="30253F5B" w14:textId="102C9922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R4-2218608</w:t>
            </w:r>
          </w:p>
        </w:tc>
        <w:tc>
          <w:tcPr>
            <w:tcW w:w="1308" w:type="dxa"/>
          </w:tcPr>
          <w:p w14:paraId="1FFC5C61" w14:textId="19FB5C5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37.877</w:t>
            </w:r>
          </w:p>
        </w:tc>
        <w:tc>
          <w:tcPr>
            <w:tcW w:w="709" w:type="dxa"/>
          </w:tcPr>
          <w:p w14:paraId="2F70B24E" w14:textId="5B11FE7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1175359A" w14:textId="5C5B45E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37.877 0.2.0 draft TR for Rel-18 downlink interruption for NR and EN-DC band combinations at dynamic Tx switching</w:t>
            </w:r>
          </w:p>
        </w:tc>
      </w:tr>
      <w:tr w:rsidR="00C13714" w14:paraId="3A71FEB2" w14:textId="77777777" w:rsidTr="008546FB">
        <w:tc>
          <w:tcPr>
            <w:tcW w:w="1097" w:type="dxa"/>
          </w:tcPr>
          <w:p w14:paraId="54C40369" w14:textId="4244D8CB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R4-2218618</w:t>
            </w:r>
          </w:p>
        </w:tc>
        <w:tc>
          <w:tcPr>
            <w:tcW w:w="1308" w:type="dxa"/>
          </w:tcPr>
          <w:p w14:paraId="7EC3ADE1" w14:textId="663DAD5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38.896</w:t>
            </w:r>
          </w:p>
        </w:tc>
        <w:tc>
          <w:tcPr>
            <w:tcW w:w="709" w:type="dxa"/>
          </w:tcPr>
          <w:p w14:paraId="33F28FAB" w14:textId="672F313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7B7E6191" w14:textId="1880636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38.896 v0.1.0 HPUE_NR_FR1_FDD_R18</w:t>
            </w:r>
          </w:p>
        </w:tc>
      </w:tr>
      <w:tr w:rsidR="00C13714" w14:paraId="3AA8A1F7" w14:textId="77777777" w:rsidTr="008546FB">
        <w:tc>
          <w:tcPr>
            <w:tcW w:w="1097" w:type="dxa"/>
          </w:tcPr>
          <w:p w14:paraId="7B387065" w14:textId="725A56D2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R4-2218845</w:t>
            </w:r>
          </w:p>
        </w:tc>
        <w:tc>
          <w:tcPr>
            <w:tcW w:w="1308" w:type="dxa"/>
          </w:tcPr>
          <w:p w14:paraId="3F3CC5A2" w14:textId="0EC1AB2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709" w:type="dxa"/>
          </w:tcPr>
          <w:p w14:paraId="1976A3E8" w14:textId="36D0C4F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777ABCC4" w14:textId="0221665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38.870 v0.1.0</w:t>
            </w:r>
          </w:p>
        </w:tc>
      </w:tr>
      <w:tr w:rsidR="00C13714" w14:paraId="517125E3" w14:textId="77777777" w:rsidTr="008546FB">
        <w:tc>
          <w:tcPr>
            <w:tcW w:w="1097" w:type="dxa"/>
          </w:tcPr>
          <w:p w14:paraId="3C5704CA" w14:textId="7CC762B5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R4-2218947</w:t>
            </w:r>
          </w:p>
        </w:tc>
        <w:tc>
          <w:tcPr>
            <w:tcW w:w="1308" w:type="dxa"/>
          </w:tcPr>
          <w:p w14:paraId="715F7C71" w14:textId="0822B38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709" w:type="dxa"/>
          </w:tcPr>
          <w:p w14:paraId="7735EAB1" w14:textId="364D88E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6A797B04" w14:textId="5788BC8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v0.1.0 Rel-18 NR Intra-band</w:t>
            </w:r>
          </w:p>
        </w:tc>
      </w:tr>
      <w:tr w:rsidR="00C13714" w14:paraId="77186AAE" w14:textId="77777777" w:rsidTr="008546FB">
        <w:tc>
          <w:tcPr>
            <w:tcW w:w="1097" w:type="dxa"/>
          </w:tcPr>
          <w:p w14:paraId="377CB246" w14:textId="7EC19FE6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R4-2218950</w:t>
            </w:r>
          </w:p>
        </w:tc>
        <w:tc>
          <w:tcPr>
            <w:tcW w:w="1308" w:type="dxa"/>
          </w:tcPr>
          <w:p w14:paraId="45CFE9E4" w14:textId="6520432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709" w:type="dxa"/>
          </w:tcPr>
          <w:p w14:paraId="544CAE16" w14:textId="21BCE7B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1CBF6F2A" w14:textId="67131CD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v0.1.0 Rel-18 High power UE for FR1 for DC_R18_xBLTE_yBNR_zDLnUL</w:t>
            </w:r>
          </w:p>
        </w:tc>
      </w:tr>
      <w:tr w:rsidR="00C13714" w14:paraId="3BD9673E" w14:textId="77777777" w:rsidTr="008546FB">
        <w:tc>
          <w:tcPr>
            <w:tcW w:w="1097" w:type="dxa"/>
          </w:tcPr>
          <w:p w14:paraId="5CAA24BB" w14:textId="1E5A8CAB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R4-2219121</w:t>
            </w:r>
          </w:p>
        </w:tc>
        <w:tc>
          <w:tcPr>
            <w:tcW w:w="1308" w:type="dxa"/>
          </w:tcPr>
          <w:p w14:paraId="065008C2" w14:textId="12D3391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709" w:type="dxa"/>
          </w:tcPr>
          <w:p w14:paraId="476CA064" w14:textId="4C42E1D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2D51F2B9" w14:textId="3CDE691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0.2.0 for NR RF requirements enhancement for frequency range 2 (FR2), Phase 3</w:t>
            </w:r>
          </w:p>
        </w:tc>
      </w:tr>
      <w:tr w:rsidR="00C13714" w14:paraId="51DC96C2" w14:textId="77777777" w:rsidTr="008546FB">
        <w:tc>
          <w:tcPr>
            <w:tcW w:w="1097" w:type="dxa"/>
          </w:tcPr>
          <w:p w14:paraId="1B3A1531" w14:textId="169062C0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R4-2219140</w:t>
            </w:r>
          </w:p>
        </w:tc>
        <w:tc>
          <w:tcPr>
            <w:tcW w:w="1308" w:type="dxa"/>
          </w:tcPr>
          <w:p w14:paraId="1E4BCBF9" w14:textId="3C29242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38.871</w:t>
            </w:r>
          </w:p>
        </w:tc>
        <w:tc>
          <w:tcPr>
            <w:tcW w:w="709" w:type="dxa"/>
          </w:tcPr>
          <w:p w14:paraId="5CDCDAC2" w14:textId="504B37E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</w:t>
            </w:r>
            <w:r w:rsidR="00112D41">
              <w:rPr>
                <w:sz w:val="16"/>
              </w:rPr>
              <w:t>2</w:t>
            </w:r>
          </w:p>
        </w:tc>
        <w:tc>
          <w:tcPr>
            <w:tcW w:w="6515" w:type="dxa"/>
          </w:tcPr>
          <w:p w14:paraId="1FC1335F" w14:textId="39B5F2B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38.871 V0.0.2</w:t>
            </w:r>
          </w:p>
        </w:tc>
      </w:tr>
      <w:tr w:rsidR="00C13714" w14:paraId="293369CF" w14:textId="77777777" w:rsidTr="008546FB">
        <w:tc>
          <w:tcPr>
            <w:tcW w:w="1097" w:type="dxa"/>
          </w:tcPr>
          <w:p w14:paraId="21144FDD" w14:textId="346EE219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R4-2219148</w:t>
            </w:r>
          </w:p>
        </w:tc>
        <w:tc>
          <w:tcPr>
            <w:tcW w:w="1308" w:type="dxa"/>
          </w:tcPr>
          <w:p w14:paraId="23488A15" w14:textId="1CE49FE4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38.877</w:t>
            </w:r>
          </w:p>
        </w:tc>
        <w:tc>
          <w:tcPr>
            <w:tcW w:w="709" w:type="dxa"/>
          </w:tcPr>
          <w:p w14:paraId="30E61555" w14:textId="09D6BA4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05CD1F38" w14:textId="0DB433F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38.877 v0.1.0</w:t>
            </w:r>
          </w:p>
        </w:tc>
      </w:tr>
      <w:tr w:rsidR="00C13714" w14:paraId="26E344F3" w14:textId="77777777" w:rsidTr="008546FB">
        <w:tc>
          <w:tcPr>
            <w:tcW w:w="1097" w:type="dxa"/>
          </w:tcPr>
          <w:p w14:paraId="145C1C4D" w14:textId="77D8F424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R4-2219165</w:t>
            </w:r>
          </w:p>
        </w:tc>
        <w:tc>
          <w:tcPr>
            <w:tcW w:w="1308" w:type="dxa"/>
          </w:tcPr>
          <w:p w14:paraId="2CB66A33" w14:textId="591B0F6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709" w:type="dxa"/>
          </w:tcPr>
          <w:p w14:paraId="6D14F127" w14:textId="7E2B964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57746213" w14:textId="6931C94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V0.3.0 for DC of 2 LTE band and 1 NR band</w:t>
            </w:r>
          </w:p>
        </w:tc>
      </w:tr>
      <w:tr w:rsidR="00C13714" w14:paraId="04212AB1" w14:textId="77777777" w:rsidTr="008546FB">
        <w:tc>
          <w:tcPr>
            <w:tcW w:w="1097" w:type="dxa"/>
          </w:tcPr>
          <w:p w14:paraId="33222C08" w14:textId="076F684D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R4-2219215</w:t>
            </w:r>
          </w:p>
        </w:tc>
        <w:tc>
          <w:tcPr>
            <w:tcW w:w="1308" w:type="dxa"/>
          </w:tcPr>
          <w:p w14:paraId="41000CF1" w14:textId="5800F49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709" w:type="dxa"/>
          </w:tcPr>
          <w:p w14:paraId="39FD51D1" w14:textId="37B41B8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463897B7" w14:textId="1391A9C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skeleton v0.3.0: Rel-18 NR Inter-band Carrier Aggregation/Dual Connectivity for 2 bands DL with x bands UL (x=1,2)</w:t>
            </w:r>
          </w:p>
        </w:tc>
      </w:tr>
      <w:tr w:rsidR="00C13714" w14:paraId="37EA3D96" w14:textId="77777777" w:rsidTr="008546FB">
        <w:tc>
          <w:tcPr>
            <w:tcW w:w="1097" w:type="dxa"/>
          </w:tcPr>
          <w:p w14:paraId="0E6D2125" w14:textId="304981C1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R4-2219272</w:t>
            </w:r>
          </w:p>
        </w:tc>
        <w:tc>
          <w:tcPr>
            <w:tcW w:w="1308" w:type="dxa"/>
          </w:tcPr>
          <w:p w14:paraId="0B9D413E" w14:textId="0F038FE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709" w:type="dxa"/>
          </w:tcPr>
          <w:p w14:paraId="2ADC8EDD" w14:textId="121246E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</w:t>
            </w:r>
            <w:r w:rsidR="00112D41">
              <w:rPr>
                <w:sz w:val="16"/>
              </w:rPr>
              <w:t>1.0</w:t>
            </w:r>
          </w:p>
        </w:tc>
        <w:tc>
          <w:tcPr>
            <w:tcW w:w="6515" w:type="dxa"/>
          </w:tcPr>
          <w:p w14:paraId="6A61759F" w14:textId="3D2C923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C13714" w14:paraId="5B371117" w14:textId="77777777" w:rsidTr="008546FB">
        <w:tc>
          <w:tcPr>
            <w:tcW w:w="1097" w:type="dxa"/>
          </w:tcPr>
          <w:p w14:paraId="37418EB7" w14:textId="6A9784E2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R4-2219348</w:t>
            </w:r>
          </w:p>
        </w:tc>
        <w:tc>
          <w:tcPr>
            <w:tcW w:w="1308" w:type="dxa"/>
          </w:tcPr>
          <w:p w14:paraId="690CD952" w14:textId="51D1B0A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709" w:type="dxa"/>
          </w:tcPr>
          <w:p w14:paraId="2CFA0CA3" w14:textId="74732612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0FC387A2" w14:textId="0088893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38.115-2 v0.3.0</w:t>
            </w:r>
          </w:p>
        </w:tc>
      </w:tr>
      <w:tr w:rsidR="00C13714" w14:paraId="7610B69B" w14:textId="77777777" w:rsidTr="008546FB">
        <w:tc>
          <w:tcPr>
            <w:tcW w:w="1097" w:type="dxa"/>
          </w:tcPr>
          <w:p w14:paraId="6DCB036D" w14:textId="7A3A4F5E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R4-2219362</w:t>
            </w:r>
          </w:p>
        </w:tc>
        <w:tc>
          <w:tcPr>
            <w:tcW w:w="1308" w:type="dxa"/>
          </w:tcPr>
          <w:p w14:paraId="204F6216" w14:textId="2A03BB1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709" w:type="dxa"/>
          </w:tcPr>
          <w:p w14:paraId="2072B8A4" w14:textId="6C2E2C0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6C222C77" w14:textId="425B5F2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spec for TS 36.108</w:t>
            </w:r>
          </w:p>
        </w:tc>
      </w:tr>
      <w:tr w:rsidR="00C13714" w14:paraId="34B87A16" w14:textId="77777777" w:rsidTr="008546FB">
        <w:tc>
          <w:tcPr>
            <w:tcW w:w="1097" w:type="dxa"/>
          </w:tcPr>
          <w:p w14:paraId="53D4E08D" w14:textId="24306148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R4-2219391</w:t>
            </w:r>
          </w:p>
        </w:tc>
        <w:tc>
          <w:tcPr>
            <w:tcW w:w="1308" w:type="dxa"/>
          </w:tcPr>
          <w:p w14:paraId="28B7755D" w14:textId="6F10BEF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38.897</w:t>
            </w:r>
          </w:p>
        </w:tc>
        <w:tc>
          <w:tcPr>
            <w:tcW w:w="709" w:type="dxa"/>
          </w:tcPr>
          <w:p w14:paraId="211E3918" w14:textId="707B630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515" w:type="dxa"/>
          </w:tcPr>
          <w:p w14:paraId="1F810C10" w14:textId="4892ADB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38.897 skeleton</w:t>
            </w:r>
          </w:p>
        </w:tc>
      </w:tr>
      <w:tr w:rsidR="00C13714" w14:paraId="0ED658C0" w14:textId="77777777" w:rsidTr="008546FB">
        <w:tc>
          <w:tcPr>
            <w:tcW w:w="1097" w:type="dxa"/>
          </w:tcPr>
          <w:p w14:paraId="6B157F9A" w14:textId="50176B02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R4-2219415</w:t>
            </w:r>
          </w:p>
        </w:tc>
        <w:tc>
          <w:tcPr>
            <w:tcW w:w="1308" w:type="dxa"/>
          </w:tcPr>
          <w:p w14:paraId="32CD277D" w14:textId="2D70FA7A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709" w:type="dxa"/>
          </w:tcPr>
          <w:p w14:paraId="0370B9A9" w14:textId="6245F07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168F344E" w14:textId="3027C0E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38.xxx v0.1.0  Rel-18 Requirements for simultaneous Rx/Tx band combinations for NR CA/DC, NR SUL and LTE/NR DC</w:t>
            </w:r>
          </w:p>
        </w:tc>
      </w:tr>
      <w:tr w:rsidR="00C13714" w14:paraId="25533F22" w14:textId="77777777" w:rsidTr="008546FB">
        <w:tc>
          <w:tcPr>
            <w:tcW w:w="1097" w:type="dxa"/>
          </w:tcPr>
          <w:p w14:paraId="13854FDB" w14:textId="05A9B92C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R4-2219565</w:t>
            </w:r>
          </w:p>
        </w:tc>
        <w:tc>
          <w:tcPr>
            <w:tcW w:w="1308" w:type="dxa"/>
          </w:tcPr>
          <w:p w14:paraId="7C552D8B" w14:textId="5B317AD7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709" w:type="dxa"/>
          </w:tcPr>
          <w:p w14:paraId="6AC1150B" w14:textId="14426A3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0C514867" w14:textId="52F281B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v0.2.0</w:t>
            </w:r>
          </w:p>
        </w:tc>
      </w:tr>
      <w:tr w:rsidR="00C13714" w14:paraId="21B7300C" w14:textId="77777777" w:rsidTr="008546FB">
        <w:tc>
          <w:tcPr>
            <w:tcW w:w="1097" w:type="dxa"/>
          </w:tcPr>
          <w:p w14:paraId="3F0C77DA" w14:textId="0BBAF83B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R4-2219568</w:t>
            </w:r>
          </w:p>
        </w:tc>
        <w:tc>
          <w:tcPr>
            <w:tcW w:w="1308" w:type="dxa"/>
          </w:tcPr>
          <w:p w14:paraId="5C5ECBCD" w14:textId="1ED1A7EF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38.881</w:t>
            </w:r>
          </w:p>
        </w:tc>
        <w:tc>
          <w:tcPr>
            <w:tcW w:w="709" w:type="dxa"/>
          </w:tcPr>
          <w:p w14:paraId="3BBD4DA4" w14:textId="6C242DA6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68586212" w14:textId="42F8317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38.881 v0.2.0</w:t>
            </w:r>
          </w:p>
        </w:tc>
      </w:tr>
      <w:tr w:rsidR="00C13714" w14:paraId="2F3ED5F0" w14:textId="77777777" w:rsidTr="008546FB">
        <w:tc>
          <w:tcPr>
            <w:tcW w:w="1097" w:type="dxa"/>
          </w:tcPr>
          <w:p w14:paraId="7D02B35D" w14:textId="18A21DCC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R4-2219762</w:t>
            </w:r>
          </w:p>
        </w:tc>
        <w:tc>
          <w:tcPr>
            <w:tcW w:w="1308" w:type="dxa"/>
          </w:tcPr>
          <w:p w14:paraId="6BA7F569" w14:textId="1E5DEB23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38.846</w:t>
            </w:r>
          </w:p>
        </w:tc>
        <w:tc>
          <w:tcPr>
            <w:tcW w:w="709" w:type="dxa"/>
          </w:tcPr>
          <w:p w14:paraId="257EBC73" w14:textId="141250E5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515" w:type="dxa"/>
          </w:tcPr>
          <w:p w14:paraId="0A1052A2" w14:textId="1DB616F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38.846 v0.2.0_Study on simplification of band combination specification for NR and LTE</w:t>
            </w:r>
          </w:p>
        </w:tc>
      </w:tr>
      <w:tr w:rsidR="00C13714" w14:paraId="1A8596C8" w14:textId="77777777" w:rsidTr="008546FB">
        <w:tc>
          <w:tcPr>
            <w:tcW w:w="1097" w:type="dxa"/>
          </w:tcPr>
          <w:p w14:paraId="51B6C56A" w14:textId="11F6470F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R4-2219763</w:t>
            </w:r>
          </w:p>
        </w:tc>
        <w:tc>
          <w:tcPr>
            <w:tcW w:w="1308" w:type="dxa"/>
          </w:tcPr>
          <w:p w14:paraId="6BC041BB" w14:textId="3010BA1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709" w:type="dxa"/>
          </w:tcPr>
          <w:p w14:paraId="49A6950D" w14:textId="0CC0655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515" w:type="dxa"/>
          </w:tcPr>
          <w:p w14:paraId="16B0DFC7" w14:textId="4BFD8C8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TR38.718-03-01 v0.3.0 on Rel-18 NR Inter-band Carrier Aggregation/Dual Connectivity for 3 bands DL with x bands UL (x=1,2)</w:t>
            </w:r>
          </w:p>
        </w:tc>
      </w:tr>
      <w:tr w:rsidR="00C13714" w14:paraId="6A99D96B" w14:textId="77777777" w:rsidTr="008546FB">
        <w:tc>
          <w:tcPr>
            <w:tcW w:w="1097" w:type="dxa"/>
          </w:tcPr>
          <w:p w14:paraId="6D4C71C5" w14:textId="2B36D3A9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R4-2219908</w:t>
            </w:r>
          </w:p>
        </w:tc>
        <w:tc>
          <w:tcPr>
            <w:tcW w:w="1308" w:type="dxa"/>
          </w:tcPr>
          <w:p w14:paraId="28B57480" w14:textId="7162C28C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709" w:type="dxa"/>
          </w:tcPr>
          <w:p w14:paraId="5443158F" w14:textId="74CE71FD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515" w:type="dxa"/>
          </w:tcPr>
          <w:p w14:paraId="2C9EFE98" w14:textId="2EF7DDF0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C13714" w14:paraId="075A7F31" w14:textId="77777777" w:rsidTr="008546FB">
        <w:tc>
          <w:tcPr>
            <w:tcW w:w="1097" w:type="dxa"/>
          </w:tcPr>
          <w:p w14:paraId="2213C150" w14:textId="35CE2104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R4-2220577</w:t>
            </w:r>
          </w:p>
        </w:tc>
        <w:tc>
          <w:tcPr>
            <w:tcW w:w="1308" w:type="dxa"/>
          </w:tcPr>
          <w:p w14:paraId="6AEBD361" w14:textId="3FD5625B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38.897</w:t>
            </w:r>
          </w:p>
        </w:tc>
        <w:tc>
          <w:tcPr>
            <w:tcW w:w="709" w:type="dxa"/>
          </w:tcPr>
          <w:p w14:paraId="74192EB7" w14:textId="782B16F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515" w:type="dxa"/>
          </w:tcPr>
          <w:p w14:paraId="052213B3" w14:textId="281D2719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38.897 skeleton</w:t>
            </w:r>
          </w:p>
        </w:tc>
      </w:tr>
      <w:tr w:rsidR="00C13714" w14:paraId="560C1D1B" w14:textId="77777777" w:rsidTr="008546FB">
        <w:tc>
          <w:tcPr>
            <w:tcW w:w="1097" w:type="dxa"/>
          </w:tcPr>
          <w:p w14:paraId="1B8FCA6A" w14:textId="29C57CE3" w:rsidR="00C13714" w:rsidRPr="00C13714" w:rsidRDefault="00C13714" w:rsidP="00C137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R4-2220844</w:t>
            </w:r>
          </w:p>
        </w:tc>
        <w:tc>
          <w:tcPr>
            <w:tcW w:w="1308" w:type="dxa"/>
          </w:tcPr>
          <w:p w14:paraId="7654F5A8" w14:textId="1854CF68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709" w:type="dxa"/>
          </w:tcPr>
          <w:p w14:paraId="3461343B" w14:textId="08A59271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515" w:type="dxa"/>
          </w:tcPr>
          <w:p w14:paraId="101D7B33" w14:textId="52EF9B5E" w:rsidR="00C13714" w:rsidRPr="00C13714" w:rsidRDefault="00C13714" w:rsidP="00C137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</w:tbl>
    <w:p w14:paraId="3EE48D10" w14:textId="77777777" w:rsidR="00C13714" w:rsidRDefault="00C13714" w:rsidP="00C13714"/>
    <w:p w14:paraId="47A653CE" w14:textId="77777777" w:rsidR="00C13714" w:rsidRDefault="00C13714" w:rsidP="00C13714">
      <w:pPr>
        <w:pStyle w:val="Heading2"/>
      </w:pPr>
      <w:r>
        <w:br w:type="page"/>
      </w:r>
      <w:r>
        <w:lastRenderedPageBreak/>
        <w:t>Annex F: List of action items</w:t>
      </w:r>
    </w:p>
    <w:p w14:paraId="6F39F868" w14:textId="77777777" w:rsidR="00C13714" w:rsidRDefault="00C13714" w:rsidP="00C13714">
      <w:pPr>
        <w:pStyle w:val="TH"/>
      </w:pPr>
    </w:p>
    <w:p w14:paraId="5B514E17" w14:textId="0C2D585B" w:rsidR="00C13714" w:rsidRDefault="008546FB" w:rsidP="00C13714">
      <w:r w:rsidRPr="00C43A48">
        <w:t>None</w:t>
      </w:r>
    </w:p>
    <w:p w14:paraId="3B27AB1F" w14:textId="6251B9D0" w:rsidR="008546FB" w:rsidRDefault="00C13714" w:rsidP="008546FB">
      <w:r>
        <w:br w:type="page"/>
      </w:r>
    </w:p>
    <w:p w14:paraId="4FF9F26C" w14:textId="14603305" w:rsidR="00C13714" w:rsidRDefault="00C13714" w:rsidP="00C13714">
      <w:pPr>
        <w:pStyle w:val="Heading2"/>
      </w:pPr>
      <w:r>
        <w:lastRenderedPageBreak/>
        <w:t xml:space="preserve">Annex </w:t>
      </w:r>
      <w:r w:rsidR="008546FB">
        <w:t>G</w:t>
      </w:r>
      <w:r>
        <w:t>: List of participants</w:t>
      </w:r>
    </w:p>
    <w:p w14:paraId="25005B5C" w14:textId="77777777" w:rsidR="00C13714" w:rsidRDefault="00C13714" w:rsidP="00C13714">
      <w:pPr>
        <w:pStyle w:val="TH"/>
      </w:pPr>
    </w:p>
    <w:p w14:paraId="51F4195E" w14:textId="1C7DFBA0" w:rsidR="008546FB" w:rsidRDefault="008546FB" w:rsidP="00C13714">
      <w:r w:rsidRPr="00C43A48">
        <w:t>See excel file attached to this report.</w:t>
      </w:r>
    </w:p>
    <w:p w14:paraId="2B03447F" w14:textId="024149A5" w:rsidR="00C13714" w:rsidRDefault="00C13714" w:rsidP="00C13714">
      <w:pPr>
        <w:pStyle w:val="Heading2"/>
      </w:pPr>
      <w:r>
        <w:br w:type="page"/>
      </w:r>
      <w:r>
        <w:lastRenderedPageBreak/>
        <w:t xml:space="preserve">Annex </w:t>
      </w:r>
      <w:r w:rsidR="008546FB">
        <w:t>H</w:t>
      </w:r>
      <w:r>
        <w:t>: List of future meetings</w:t>
      </w:r>
    </w:p>
    <w:p w14:paraId="14830A3C" w14:textId="77777777" w:rsidR="008546FB" w:rsidRPr="00C43A48" w:rsidRDefault="008546FB" w:rsidP="008546FB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047"/>
        <w:gridCol w:w="1407"/>
        <w:gridCol w:w="786"/>
        <w:gridCol w:w="1106"/>
        <w:gridCol w:w="1087"/>
      </w:tblGrid>
      <w:tr w:rsidR="008546FB" w:rsidRPr="00C43A48" w14:paraId="538A9228" w14:textId="77777777" w:rsidTr="00050B3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4B7C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838C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9835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0DE3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6ED8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2D9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8546FB" w:rsidRPr="00C43A48" w14:paraId="246E8F8A" w14:textId="77777777" w:rsidTr="00050B3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F4CB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RAN4#10</w:t>
            </w:r>
            <w:r>
              <w:rPr>
                <w:rFonts w:ascii="Arial" w:eastAsia="SimSun" w:hAnsi="Arial"/>
                <w:sz w:val="16"/>
              </w:rPr>
              <w:t>6-bis-e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B8B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2023-04-17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506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2023-04-26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37E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5A38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131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8546FB" w:rsidRPr="00C43A48" w14:paraId="0549A2DA" w14:textId="77777777" w:rsidTr="00050B3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A42E" w14:textId="4D11576D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CEF" w14:textId="115617A9" w:rsidR="008546FB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2023-05-22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DD1" w14:textId="6F833AF4" w:rsidR="008546FB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2023-05-27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E88C" w14:textId="0F9533D2" w:rsidR="008546FB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Incheon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12CF" w14:textId="07D5493F" w:rsidR="008546FB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South Korea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1C6" w14:textId="77777777" w:rsidR="008546FB" w:rsidRPr="00C43A48" w:rsidRDefault="008546FB" w:rsidP="00050B3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408579B3" w14:textId="77777777" w:rsidR="008546FB" w:rsidRDefault="008546FB" w:rsidP="008546FB"/>
    <w:p w14:paraId="1BD9B152" w14:textId="77777777" w:rsidR="00C13714" w:rsidRDefault="00C13714" w:rsidP="00C13714"/>
    <w:p w14:paraId="4DAB005E" w14:textId="77777777" w:rsidR="00C13714" w:rsidRDefault="00C13714" w:rsidP="00C13714"/>
    <w:p w14:paraId="092C0ED7" w14:textId="09744C97" w:rsidR="00C13714" w:rsidRDefault="00C13714" w:rsidP="00C13714"/>
    <w:p w14:paraId="21824663" w14:textId="48734508" w:rsidR="00C13714" w:rsidRDefault="00C13714" w:rsidP="00C13714"/>
    <w:p w14:paraId="4604D1BA" w14:textId="4E8D65AC" w:rsidR="00C13714" w:rsidRDefault="00C13714" w:rsidP="00C13714"/>
    <w:p w14:paraId="027E9CE3" w14:textId="592D9D9F" w:rsidR="00C13714" w:rsidRDefault="00C13714" w:rsidP="00C13714"/>
    <w:p w14:paraId="19F74A90" w14:textId="61047162" w:rsidR="00C13714" w:rsidRDefault="00C13714" w:rsidP="00C13714"/>
    <w:p w14:paraId="565224A9" w14:textId="42D9008F" w:rsidR="00C13714" w:rsidRDefault="00C13714" w:rsidP="00C13714"/>
    <w:p w14:paraId="0E30795F" w14:textId="72C04CE0" w:rsidR="00C13714" w:rsidRDefault="00C13714" w:rsidP="00C13714"/>
    <w:p w14:paraId="21BA4D70" w14:textId="44DDDB3C" w:rsidR="00C13714" w:rsidRDefault="00C13714" w:rsidP="00C13714"/>
    <w:p w14:paraId="3FF87748" w14:textId="272A6D92" w:rsidR="00C13714" w:rsidRDefault="00C13714" w:rsidP="00C13714"/>
    <w:p w14:paraId="150E655F" w14:textId="4C1AECBA" w:rsidR="00C13714" w:rsidRDefault="00C13714" w:rsidP="00C13714"/>
    <w:p w14:paraId="10ABED64" w14:textId="0C3CD6F0" w:rsidR="00C13714" w:rsidRDefault="00C13714" w:rsidP="00C13714"/>
    <w:sectPr w:rsidR="00C13714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924AB" w14:textId="77777777" w:rsidR="002A6861" w:rsidRDefault="002A6861">
      <w:pPr>
        <w:spacing w:after="0"/>
      </w:pPr>
      <w:r>
        <w:separator/>
      </w:r>
    </w:p>
  </w:endnote>
  <w:endnote w:type="continuationSeparator" w:id="0">
    <w:p w14:paraId="12E513CC" w14:textId="77777777" w:rsidR="002A6861" w:rsidRDefault="002A68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F5562" w14:textId="77777777" w:rsidR="002A6861" w:rsidRDefault="002A6861">
      <w:pPr>
        <w:spacing w:after="0"/>
      </w:pPr>
      <w:r>
        <w:separator/>
      </w:r>
    </w:p>
  </w:footnote>
  <w:footnote w:type="continuationSeparator" w:id="0">
    <w:p w14:paraId="4324B7BF" w14:textId="77777777" w:rsidR="002A6861" w:rsidRDefault="002A6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91EB" w14:textId="77777777" w:rsidR="00C5297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14"/>
    <w:rsid w:val="00020363"/>
    <w:rsid w:val="00022C4F"/>
    <w:rsid w:val="00112D41"/>
    <w:rsid w:val="00142F90"/>
    <w:rsid w:val="001619C6"/>
    <w:rsid w:val="001E55DD"/>
    <w:rsid w:val="002A6861"/>
    <w:rsid w:val="002D63EF"/>
    <w:rsid w:val="002F23F9"/>
    <w:rsid w:val="00332087"/>
    <w:rsid w:val="003717D9"/>
    <w:rsid w:val="004A7FB9"/>
    <w:rsid w:val="005056EA"/>
    <w:rsid w:val="00534EDD"/>
    <w:rsid w:val="00771314"/>
    <w:rsid w:val="007A3706"/>
    <w:rsid w:val="007E7F7E"/>
    <w:rsid w:val="008546FB"/>
    <w:rsid w:val="008645CF"/>
    <w:rsid w:val="00883726"/>
    <w:rsid w:val="008B5F6A"/>
    <w:rsid w:val="009B4A0B"/>
    <w:rsid w:val="009D0539"/>
    <w:rsid w:val="00A71284"/>
    <w:rsid w:val="00AB370D"/>
    <w:rsid w:val="00B12F9A"/>
    <w:rsid w:val="00B34BCC"/>
    <w:rsid w:val="00BA165E"/>
    <w:rsid w:val="00C13714"/>
    <w:rsid w:val="00C30432"/>
    <w:rsid w:val="00C5297A"/>
    <w:rsid w:val="00C54E74"/>
    <w:rsid w:val="00CC6949"/>
    <w:rsid w:val="00D15C81"/>
    <w:rsid w:val="00DA4FF2"/>
    <w:rsid w:val="00E1440A"/>
    <w:rsid w:val="00E729A9"/>
    <w:rsid w:val="00EA36AC"/>
    <w:rsid w:val="00EB1881"/>
    <w:rsid w:val="00F6299E"/>
    <w:rsid w:val="00FA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93BC8"/>
  <w15:chartTrackingRefBased/>
  <w15:docId w15:val="{9623A416-06DA-4E7E-9D4C-0FE3B942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D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112D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12D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2D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2D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2D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2D41"/>
    <w:pPr>
      <w:outlineLvl w:val="5"/>
    </w:pPr>
  </w:style>
  <w:style w:type="paragraph" w:styleId="Heading7">
    <w:name w:val="heading 7"/>
    <w:basedOn w:val="H6"/>
    <w:next w:val="Normal"/>
    <w:qFormat/>
    <w:rsid w:val="00112D41"/>
    <w:pPr>
      <w:outlineLvl w:val="6"/>
    </w:pPr>
  </w:style>
  <w:style w:type="paragraph" w:styleId="Heading8">
    <w:name w:val="heading 8"/>
    <w:basedOn w:val="Heading1"/>
    <w:next w:val="Normal"/>
    <w:qFormat/>
    <w:rsid w:val="00112D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2D41"/>
    <w:pPr>
      <w:outlineLvl w:val="8"/>
    </w:pPr>
  </w:style>
  <w:style w:type="character" w:default="1" w:styleId="DefaultParagraphFont">
    <w:name w:val="Default Paragraph Font"/>
    <w:semiHidden/>
    <w:rsid w:val="00112D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2D41"/>
  </w:style>
  <w:style w:type="paragraph" w:styleId="TOC8">
    <w:name w:val="toc 8"/>
    <w:basedOn w:val="TOC1"/>
    <w:semiHidden/>
    <w:rsid w:val="00112D41"/>
    <w:pPr>
      <w:spacing w:before="180"/>
      <w:ind w:left="2693" w:hanging="2693"/>
    </w:pPr>
    <w:rPr>
      <w:b/>
    </w:rPr>
  </w:style>
  <w:style w:type="paragraph" w:styleId="TOC1">
    <w:name w:val="toc 1"/>
    <w:semiHidden/>
    <w:rsid w:val="00112D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12D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2D41"/>
    <w:pPr>
      <w:ind w:left="1701" w:hanging="1701"/>
    </w:pPr>
  </w:style>
  <w:style w:type="paragraph" w:styleId="TOC4">
    <w:name w:val="toc 4"/>
    <w:basedOn w:val="TOC3"/>
    <w:semiHidden/>
    <w:rsid w:val="00112D41"/>
    <w:pPr>
      <w:ind w:left="1418" w:hanging="1418"/>
    </w:pPr>
  </w:style>
  <w:style w:type="paragraph" w:styleId="TOC3">
    <w:name w:val="toc 3"/>
    <w:basedOn w:val="TOC2"/>
    <w:semiHidden/>
    <w:rsid w:val="00112D41"/>
    <w:pPr>
      <w:ind w:left="1134" w:hanging="1134"/>
    </w:pPr>
  </w:style>
  <w:style w:type="paragraph" w:styleId="TOC2">
    <w:name w:val="toc 2"/>
    <w:basedOn w:val="TOC1"/>
    <w:semiHidden/>
    <w:rsid w:val="00112D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2D41"/>
    <w:pPr>
      <w:ind w:left="284"/>
    </w:pPr>
  </w:style>
  <w:style w:type="paragraph" w:styleId="Index1">
    <w:name w:val="index 1"/>
    <w:basedOn w:val="Normal"/>
    <w:semiHidden/>
    <w:rsid w:val="00112D41"/>
    <w:pPr>
      <w:keepLines/>
      <w:spacing w:after="0"/>
    </w:pPr>
  </w:style>
  <w:style w:type="paragraph" w:customStyle="1" w:styleId="ZH">
    <w:name w:val="ZH"/>
    <w:rsid w:val="00112D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2D41"/>
    <w:pPr>
      <w:outlineLvl w:val="9"/>
    </w:pPr>
  </w:style>
  <w:style w:type="paragraph" w:styleId="ListNumber2">
    <w:name w:val="List Number 2"/>
    <w:basedOn w:val="ListNumber"/>
    <w:semiHidden/>
    <w:rsid w:val="00112D41"/>
    <w:pPr>
      <w:ind w:left="851"/>
    </w:pPr>
  </w:style>
  <w:style w:type="paragraph" w:styleId="Header">
    <w:name w:val="header"/>
    <w:semiHidden/>
    <w:rsid w:val="00112D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12D41"/>
    <w:rPr>
      <w:b/>
      <w:position w:val="6"/>
      <w:sz w:val="16"/>
    </w:rPr>
  </w:style>
  <w:style w:type="paragraph" w:styleId="FootnoteText">
    <w:name w:val="footnote text"/>
    <w:basedOn w:val="Normal"/>
    <w:semiHidden/>
    <w:rsid w:val="00112D4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12D41"/>
    <w:rPr>
      <w:b/>
    </w:rPr>
  </w:style>
  <w:style w:type="paragraph" w:customStyle="1" w:styleId="TAC">
    <w:name w:val="TAC"/>
    <w:basedOn w:val="TAL"/>
    <w:rsid w:val="00112D41"/>
    <w:pPr>
      <w:jc w:val="center"/>
    </w:pPr>
  </w:style>
  <w:style w:type="paragraph" w:customStyle="1" w:styleId="TF">
    <w:name w:val="TF"/>
    <w:basedOn w:val="TH"/>
    <w:rsid w:val="00112D41"/>
    <w:pPr>
      <w:keepNext w:val="0"/>
      <w:spacing w:before="0" w:after="240"/>
    </w:pPr>
  </w:style>
  <w:style w:type="paragraph" w:customStyle="1" w:styleId="NO">
    <w:name w:val="NO"/>
    <w:basedOn w:val="Normal"/>
    <w:rsid w:val="00112D41"/>
    <w:pPr>
      <w:keepLines/>
      <w:ind w:left="1135" w:hanging="851"/>
    </w:pPr>
  </w:style>
  <w:style w:type="paragraph" w:styleId="TOC9">
    <w:name w:val="toc 9"/>
    <w:basedOn w:val="TOC8"/>
    <w:semiHidden/>
    <w:rsid w:val="00112D41"/>
    <w:pPr>
      <w:ind w:left="1418" w:hanging="1418"/>
    </w:pPr>
  </w:style>
  <w:style w:type="paragraph" w:customStyle="1" w:styleId="EX">
    <w:name w:val="EX"/>
    <w:basedOn w:val="Normal"/>
    <w:rsid w:val="00112D41"/>
    <w:pPr>
      <w:keepLines/>
      <w:ind w:left="1702" w:hanging="1418"/>
    </w:pPr>
  </w:style>
  <w:style w:type="paragraph" w:customStyle="1" w:styleId="FP">
    <w:name w:val="FP"/>
    <w:basedOn w:val="Normal"/>
    <w:rsid w:val="00112D41"/>
    <w:pPr>
      <w:spacing w:after="0"/>
    </w:pPr>
  </w:style>
  <w:style w:type="paragraph" w:customStyle="1" w:styleId="LD">
    <w:name w:val="LD"/>
    <w:rsid w:val="00112D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2D41"/>
    <w:pPr>
      <w:spacing w:after="0"/>
    </w:pPr>
  </w:style>
  <w:style w:type="paragraph" w:customStyle="1" w:styleId="EW">
    <w:name w:val="EW"/>
    <w:basedOn w:val="EX"/>
    <w:rsid w:val="00112D41"/>
    <w:pPr>
      <w:spacing w:after="0"/>
    </w:pPr>
  </w:style>
  <w:style w:type="paragraph" w:styleId="TOC6">
    <w:name w:val="toc 6"/>
    <w:basedOn w:val="TOC5"/>
    <w:next w:val="Normal"/>
    <w:semiHidden/>
    <w:rsid w:val="00112D41"/>
    <w:pPr>
      <w:ind w:left="1985" w:hanging="1985"/>
    </w:pPr>
  </w:style>
  <w:style w:type="paragraph" w:styleId="TOC7">
    <w:name w:val="toc 7"/>
    <w:basedOn w:val="TOC6"/>
    <w:next w:val="Normal"/>
    <w:semiHidden/>
    <w:rsid w:val="00112D41"/>
    <w:pPr>
      <w:ind w:left="2268" w:hanging="2268"/>
    </w:pPr>
  </w:style>
  <w:style w:type="paragraph" w:styleId="ListBullet2">
    <w:name w:val="List Bullet 2"/>
    <w:basedOn w:val="ListBullet"/>
    <w:semiHidden/>
    <w:rsid w:val="00112D41"/>
    <w:pPr>
      <w:ind w:left="851"/>
    </w:pPr>
  </w:style>
  <w:style w:type="paragraph" w:styleId="ListBullet3">
    <w:name w:val="List Bullet 3"/>
    <w:basedOn w:val="ListBullet2"/>
    <w:semiHidden/>
    <w:rsid w:val="00112D41"/>
    <w:pPr>
      <w:ind w:left="1135"/>
    </w:pPr>
  </w:style>
  <w:style w:type="paragraph" w:styleId="ListNumber">
    <w:name w:val="List Number"/>
    <w:basedOn w:val="List"/>
    <w:semiHidden/>
    <w:rsid w:val="00112D41"/>
  </w:style>
  <w:style w:type="paragraph" w:customStyle="1" w:styleId="EQ">
    <w:name w:val="EQ"/>
    <w:basedOn w:val="Normal"/>
    <w:next w:val="Normal"/>
    <w:rsid w:val="00112D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2D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2D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2D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2D41"/>
    <w:pPr>
      <w:jc w:val="right"/>
    </w:pPr>
  </w:style>
  <w:style w:type="paragraph" w:customStyle="1" w:styleId="H6">
    <w:name w:val="H6"/>
    <w:basedOn w:val="Heading5"/>
    <w:next w:val="Normal"/>
    <w:rsid w:val="00112D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2D41"/>
    <w:pPr>
      <w:ind w:left="851" w:hanging="851"/>
    </w:pPr>
  </w:style>
  <w:style w:type="paragraph" w:customStyle="1" w:styleId="TAL">
    <w:name w:val="TAL"/>
    <w:basedOn w:val="Normal"/>
    <w:rsid w:val="00112D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2D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2D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2D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2D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2D41"/>
    <w:pPr>
      <w:framePr w:wrap="notBeside" w:y="16161"/>
    </w:pPr>
  </w:style>
  <w:style w:type="character" w:customStyle="1" w:styleId="ZGSM">
    <w:name w:val="ZGSM"/>
    <w:rsid w:val="00112D41"/>
  </w:style>
  <w:style w:type="paragraph" w:styleId="List2">
    <w:name w:val="List 2"/>
    <w:basedOn w:val="List"/>
    <w:semiHidden/>
    <w:rsid w:val="00112D41"/>
    <w:pPr>
      <w:ind w:left="851"/>
    </w:pPr>
  </w:style>
  <w:style w:type="paragraph" w:customStyle="1" w:styleId="ZG">
    <w:name w:val="ZG"/>
    <w:rsid w:val="00112D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2D41"/>
    <w:pPr>
      <w:ind w:left="1135"/>
    </w:pPr>
  </w:style>
  <w:style w:type="paragraph" w:styleId="List4">
    <w:name w:val="List 4"/>
    <w:basedOn w:val="List3"/>
    <w:semiHidden/>
    <w:rsid w:val="00112D41"/>
    <w:pPr>
      <w:ind w:left="1418"/>
    </w:pPr>
  </w:style>
  <w:style w:type="paragraph" w:styleId="List5">
    <w:name w:val="List 5"/>
    <w:basedOn w:val="List4"/>
    <w:semiHidden/>
    <w:rsid w:val="00112D41"/>
    <w:pPr>
      <w:ind w:left="1702"/>
    </w:pPr>
  </w:style>
  <w:style w:type="paragraph" w:customStyle="1" w:styleId="EditorsNote">
    <w:name w:val="Editor's Note"/>
    <w:basedOn w:val="NO"/>
    <w:rsid w:val="00112D41"/>
    <w:rPr>
      <w:color w:val="FF0000"/>
    </w:rPr>
  </w:style>
  <w:style w:type="paragraph" w:styleId="List">
    <w:name w:val="List"/>
    <w:basedOn w:val="Normal"/>
    <w:semiHidden/>
    <w:rsid w:val="00112D41"/>
    <w:pPr>
      <w:ind w:left="568" w:hanging="284"/>
    </w:pPr>
  </w:style>
  <w:style w:type="paragraph" w:styleId="ListBullet">
    <w:name w:val="List Bullet"/>
    <w:basedOn w:val="List"/>
    <w:semiHidden/>
    <w:rsid w:val="00112D41"/>
  </w:style>
  <w:style w:type="paragraph" w:styleId="ListBullet4">
    <w:name w:val="List Bullet 4"/>
    <w:basedOn w:val="ListBullet3"/>
    <w:semiHidden/>
    <w:rsid w:val="00112D41"/>
    <w:pPr>
      <w:ind w:left="1418"/>
    </w:pPr>
  </w:style>
  <w:style w:type="paragraph" w:styleId="ListBullet5">
    <w:name w:val="List Bullet 5"/>
    <w:basedOn w:val="ListBullet4"/>
    <w:semiHidden/>
    <w:rsid w:val="00112D41"/>
    <w:pPr>
      <w:ind w:left="1702"/>
    </w:pPr>
  </w:style>
  <w:style w:type="paragraph" w:customStyle="1" w:styleId="B1">
    <w:name w:val="B1"/>
    <w:basedOn w:val="List"/>
    <w:rsid w:val="00112D41"/>
  </w:style>
  <w:style w:type="paragraph" w:customStyle="1" w:styleId="B2">
    <w:name w:val="B2"/>
    <w:basedOn w:val="List2"/>
    <w:rsid w:val="00112D41"/>
  </w:style>
  <w:style w:type="paragraph" w:customStyle="1" w:styleId="B3">
    <w:name w:val="B3"/>
    <w:basedOn w:val="List3"/>
    <w:rsid w:val="00112D41"/>
  </w:style>
  <w:style w:type="paragraph" w:customStyle="1" w:styleId="B4">
    <w:name w:val="B4"/>
    <w:basedOn w:val="List4"/>
    <w:rsid w:val="00112D41"/>
  </w:style>
  <w:style w:type="paragraph" w:customStyle="1" w:styleId="B5">
    <w:name w:val="B5"/>
    <w:basedOn w:val="List5"/>
    <w:rsid w:val="00112D41"/>
  </w:style>
  <w:style w:type="paragraph" w:styleId="Footer">
    <w:name w:val="footer"/>
    <w:basedOn w:val="Header"/>
    <w:semiHidden/>
    <w:rsid w:val="00112D41"/>
    <w:pPr>
      <w:jc w:val="center"/>
    </w:pPr>
    <w:rPr>
      <w:i/>
    </w:rPr>
  </w:style>
  <w:style w:type="paragraph" w:customStyle="1" w:styleId="ZTD">
    <w:name w:val="ZTD"/>
    <w:basedOn w:val="ZB"/>
    <w:rsid w:val="00112D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13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2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43</Pages>
  <Words>12689</Words>
  <Characters>72329</Characters>
  <Application>Microsoft Office Word</Application>
  <DocSecurity>0</DocSecurity>
  <Lines>602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5</cp:revision>
  <cp:lastPrinted>1899-12-31T23:00:00Z</cp:lastPrinted>
  <dcterms:created xsi:type="dcterms:W3CDTF">2023-01-20T18:49:00Z</dcterms:created>
  <dcterms:modified xsi:type="dcterms:W3CDTF">2023-01-23T15:59:00Z</dcterms:modified>
</cp:coreProperties>
</file>