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863F" w14:textId="7F542CE2" w:rsidR="000D2FE7" w:rsidRPr="008B794A" w:rsidRDefault="000D2FE7" w:rsidP="000D2FE7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8B5F87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91486">
        <w:rPr>
          <w:rFonts w:ascii="Arial" w:eastAsia="MS Mincho" w:hAnsi="Arial" w:cs="Arial"/>
          <w:b/>
          <w:sz w:val="24"/>
          <w:szCs w:val="24"/>
          <w:lang w:val="en-US"/>
        </w:rPr>
        <w:t>20006</w:t>
      </w:r>
    </w:p>
    <w:p w14:paraId="55671BB7" w14:textId="77777777" w:rsidR="000D2FE7" w:rsidRDefault="000D2FE7" w:rsidP="000D2FE7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6F9F2CD8" w14:textId="77777777" w:rsidR="000D2FE7" w:rsidRDefault="000D2FE7" w:rsidP="000D2FE7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88853DA" w14:textId="77777777" w:rsidR="000D2FE7" w:rsidRPr="00655AB7" w:rsidRDefault="000D2FE7" w:rsidP="000D2FE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3105B5ED" w14:textId="7D314D6F" w:rsidR="000D2FE7" w:rsidRDefault="000D2FE7" w:rsidP="000D2FE7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CA_n25-n</w:t>
      </w:r>
      <w:r>
        <w:rPr>
          <w:rFonts w:ascii="Arial" w:eastAsia="MS Mincho" w:hAnsi="Arial" w:cs="Arial"/>
          <w:lang w:val="en-US" w:eastAsia="ja-JP"/>
        </w:rPr>
        <w:t>66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 xml:space="preserve">77 </w:t>
      </w:r>
      <w:r w:rsidR="000D1BA4" w:rsidRPr="000D1BA4">
        <w:rPr>
          <w:rFonts w:ascii="Arial" w:eastAsia="MS Mincho" w:hAnsi="Arial" w:cs="Arial"/>
          <w:lang w:val="en-US" w:eastAsia="ja-JP"/>
        </w:rPr>
        <w:t>with PC2 2BUL</w:t>
      </w:r>
    </w:p>
    <w:p w14:paraId="432115DF" w14:textId="77777777" w:rsidR="000D2FE7" w:rsidRPr="007249ED" w:rsidRDefault="000D2FE7" w:rsidP="000D2FE7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6750DE81" w14:textId="77777777" w:rsidR="000D2FE7" w:rsidRPr="00655AB7" w:rsidRDefault="000D2FE7" w:rsidP="000D2FE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2474FA8B" w14:textId="77777777" w:rsidR="000D2FE7" w:rsidRPr="0030239D" w:rsidRDefault="000D2FE7" w:rsidP="000D2FE7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36BC6DC1" w14:textId="77777777" w:rsidR="000D2FE7" w:rsidRPr="0030239D" w:rsidRDefault="000D2FE7" w:rsidP="000D2FE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5CB54FC" w14:textId="6147F639" w:rsidR="000D2FE7" w:rsidRDefault="000D2FE7" w:rsidP="000D2FE7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CA_n25-n</w:t>
      </w:r>
      <w:r>
        <w:rPr>
          <w:rFonts w:ascii="Arial" w:eastAsia="MS Mincho" w:hAnsi="Arial" w:cs="Arial"/>
          <w:lang w:val="en-US"/>
        </w:rPr>
        <w:t>66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14883984" w14:textId="2C19C90A" w:rsidR="000D2FE7" w:rsidRDefault="000D2FE7" w:rsidP="000D2FE7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49133B12" w14:textId="77777777" w:rsidR="000D2FE7" w:rsidRPr="0030239D" w:rsidRDefault="000D2FE7" w:rsidP="000D2FE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01CDEB46" w14:textId="77777777" w:rsidR="000D2FE7" w:rsidRPr="0030239D" w:rsidRDefault="000D2FE7" w:rsidP="000D2FE7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53C785B7" w14:textId="77777777" w:rsidR="000D2FE7" w:rsidRPr="0030239D" w:rsidRDefault="000D2FE7" w:rsidP="000D2FE7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8619A8C" w14:textId="77777777" w:rsidR="000D2FE7" w:rsidRPr="0030239D" w:rsidRDefault="000D2FE7" w:rsidP="000D2FE7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372A7E7" w14:textId="77777777" w:rsidR="000D2FE7" w:rsidRPr="0030239D" w:rsidRDefault="000D2FE7" w:rsidP="000D2FE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0A027DB" w14:textId="77777777" w:rsidR="000D2FE7" w:rsidRDefault="000D2FE7" w:rsidP="000D2FE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B25B55B" w14:textId="77777777" w:rsidR="000D2FE7" w:rsidRDefault="000D2FE7" w:rsidP="000D2FE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0AB31C3" w14:textId="77777777" w:rsidR="000D2FE7" w:rsidRDefault="000D2FE7" w:rsidP="000D2FE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2A0C72E" w14:textId="77777777" w:rsidR="000D2FE7" w:rsidRDefault="000D2FE7" w:rsidP="000D2FE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5F22C" w14:textId="77777777" w:rsidR="000D2FE7" w:rsidRPr="003D0F39" w:rsidRDefault="000D2FE7" w:rsidP="000D2FE7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16EF6646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CA_n25-n</w:t>
      </w:r>
      <w:r w:rsidR="00B45660">
        <w:rPr>
          <w:lang w:eastAsia="zh-CN"/>
        </w:rPr>
        <w:t>66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B45660">
        <w:rPr>
          <w:lang w:eastAsia="zh-CN"/>
        </w:rPr>
        <w:t>77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256611C" w14:textId="77777777" w:rsidR="00741888" w:rsidRDefault="00741888" w:rsidP="0074188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357E8C" w:rsidRPr="00AD0178" w14:paraId="1B964AD1" w14:textId="77777777" w:rsidTr="00357E8C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357E8C" w:rsidRPr="00AD0178" w14:paraId="403F26A9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56374EC7" w:rsidR="00B225E7" w:rsidRPr="00AD0178" w:rsidRDefault="00442D05" w:rsidP="00B225E7">
            <w:pPr>
              <w:pStyle w:val="TAC"/>
              <w:rPr>
                <w:sz w:val="16"/>
                <w:lang w:val="en-US" w:eastAsia="zh-CN"/>
              </w:rPr>
            </w:pPr>
            <w:r w:rsidRPr="00442D05">
              <w:rPr>
                <w:sz w:val="16"/>
                <w:lang w:val="en-US" w:eastAsia="zh-CN"/>
              </w:rPr>
              <w:lastRenderedPageBreak/>
              <w:t>CA_n25A-n66A-n77A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C76E1" w14:textId="77777777" w:rsidR="00B225E7" w:rsidRPr="001E32DC" w:rsidRDefault="00B225E7" w:rsidP="00B225E7">
            <w:pPr>
              <w:pStyle w:val="TAC"/>
              <w:rPr>
                <w:szCs w:val="18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CA_n25A-n66A</w:t>
            </w:r>
          </w:p>
          <w:p w14:paraId="5FE96409" w14:textId="1B996279" w:rsidR="00B225E7" w:rsidRPr="00154118" w:rsidRDefault="00B225E7" w:rsidP="00B225E7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154118">
              <w:rPr>
                <w:b/>
                <w:bCs/>
                <w:szCs w:val="18"/>
                <w:lang w:val="en-US" w:eastAsia="zh-CN"/>
              </w:rPr>
              <w:t>CA_n25A-n77A</w:t>
            </w:r>
            <w:r w:rsidR="00D27A9D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7783EA61" w14:textId="17AFA65B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488DB8EA" w:rsidR="00B225E7" w:rsidRDefault="00B225E7" w:rsidP="00B225E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7FFBCA43" w:rsidR="00B225E7" w:rsidRPr="00F10A93" w:rsidRDefault="00B225E7" w:rsidP="00B225E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798B63B3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357E8C" w:rsidRPr="00AD0178" w14:paraId="0CB71569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737CB180" w:rsidR="00B225E7" w:rsidRDefault="00B225E7" w:rsidP="00B225E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11B275DC" w:rsidR="00B225E7" w:rsidRPr="00F10A93" w:rsidRDefault="00B225E7" w:rsidP="00B225E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357E8C" w:rsidRPr="00AD0178" w14:paraId="066A80C9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0660443B" w:rsidR="00B225E7" w:rsidRDefault="00B225E7" w:rsidP="00B225E7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36262D9A" w:rsidR="00B225E7" w:rsidRPr="00F10A93" w:rsidRDefault="00B225E7" w:rsidP="00B225E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B225E7" w:rsidRPr="00AD0178" w:rsidRDefault="00B225E7" w:rsidP="00B225E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357E8C" w:rsidRPr="00AD0178" w14:paraId="30DDB138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56C7BE32" w:rsidR="007F7BFB" w:rsidRPr="00AD0178" w:rsidRDefault="001579E1" w:rsidP="007F7BFB">
            <w:pPr>
              <w:pStyle w:val="TAC"/>
              <w:rPr>
                <w:sz w:val="16"/>
                <w:lang w:val="en-US" w:eastAsia="zh-CN"/>
              </w:rPr>
            </w:pPr>
            <w:r w:rsidRPr="001579E1">
              <w:rPr>
                <w:sz w:val="16"/>
                <w:lang w:val="en-US" w:eastAsia="zh-CN"/>
              </w:rPr>
              <w:t>CA_n25A-n66A-n77(2A)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E2E70" w14:textId="77777777" w:rsidR="007F7BFB" w:rsidRPr="001E32DC" w:rsidRDefault="007F7BFB" w:rsidP="007F7BFB">
            <w:pPr>
              <w:pStyle w:val="TAC"/>
              <w:rPr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CA_n25A-n66A</w:t>
            </w:r>
          </w:p>
          <w:p w14:paraId="00483D08" w14:textId="666381B7" w:rsidR="007F7BFB" w:rsidRPr="00D27A9D" w:rsidRDefault="007F7BFB" w:rsidP="007F7BFB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154118">
              <w:rPr>
                <w:b/>
                <w:bCs/>
                <w:szCs w:val="18"/>
                <w:lang w:val="en-US" w:eastAsia="zh-CN"/>
              </w:rPr>
              <w:t>CA_n25A-n77A</w:t>
            </w:r>
            <w:r w:rsidR="00D27A9D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72AC417F" w14:textId="6E5A142D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10C4EC00" w:rsidR="007F7BFB" w:rsidRDefault="007F7BFB" w:rsidP="007F7BFB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6D9E8235" w:rsidR="007F7BFB" w:rsidRPr="00F10A93" w:rsidRDefault="007F7BFB" w:rsidP="007F7BFB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74F60CA8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357E8C" w:rsidRPr="00AD0178" w14:paraId="4C0B4897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751C7750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1E508E55" w:rsidR="007F7BFB" w:rsidRDefault="007F7BFB" w:rsidP="007F7BFB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13710BC1" w:rsidR="007F7BFB" w:rsidRPr="00F10A93" w:rsidRDefault="007F7BFB" w:rsidP="007F7BF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357E8C" w:rsidRPr="00AD0178" w14:paraId="44F14CD2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72DC996B" w:rsidR="007F7BFB" w:rsidRDefault="007F7BFB" w:rsidP="007F7BFB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13F68174" w:rsidR="007F7BFB" w:rsidRPr="00F10A93" w:rsidRDefault="007F7BFB" w:rsidP="007F7BF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7F7BFB" w:rsidRPr="00AD0178" w:rsidRDefault="007F7BFB" w:rsidP="007F7BF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F7BFB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7F7BFB" w:rsidRPr="00DF66D8" w:rsidRDefault="007F7BFB" w:rsidP="007F7BF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7F7BFB" w:rsidRPr="00AD0178" w:rsidRDefault="007F7BFB" w:rsidP="007F7BF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5C942200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 w:rsidR="00845061">
              <w:t>77</w:t>
            </w:r>
            <w:r>
              <w:t>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5B48D20C" w14:textId="7C8D65E8" w:rsidR="006E68CB" w:rsidRPr="006E68CB" w:rsidRDefault="006E68CB" w:rsidP="006E68CB">
      <w:pPr>
        <w:rPr>
          <w:lang w:eastAsia="zh-CN"/>
        </w:rPr>
      </w:pPr>
      <w:r>
        <w:rPr>
          <w:lang w:eastAsia="zh-CN"/>
        </w:rPr>
        <w:t xml:space="preserve">Power class 3 </w:t>
      </w:r>
      <w:r w:rsidR="004F3BC8">
        <w:rPr>
          <w:lang w:eastAsia="zh-CN"/>
        </w:rPr>
        <w:t>MSD</w:t>
      </w:r>
      <w:r>
        <w:rPr>
          <w:lang w:eastAsia="zh-CN"/>
        </w:rPr>
        <w:t xml:space="preserve"> for UL CA_n25A-n</w:t>
      </w:r>
      <w:r w:rsidR="00F60317">
        <w:rPr>
          <w:lang w:eastAsia="zh-CN"/>
        </w:rPr>
        <w:t>77</w:t>
      </w:r>
      <w:r>
        <w:rPr>
          <w:lang w:eastAsia="zh-CN"/>
        </w:rPr>
        <w:t>A:</w:t>
      </w:r>
    </w:p>
    <w:p w14:paraId="681D7AC8" w14:textId="5111ABE4" w:rsidR="00B7764E" w:rsidRDefault="00B7764E" w:rsidP="00B7764E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.3</w:t>
      </w:r>
      <w:r w:rsidR="005B47C2">
        <w:t>.1</w:t>
      </w:r>
      <w:r>
        <w:t>-1 Power class 3 MSD for 2 bands UL</w:t>
      </w:r>
      <w:r w:rsidR="006F2B3F" w:rsidRPr="006F2B3F">
        <w:t xml:space="preserve"> CA_n25A-n</w:t>
      </w:r>
      <w:r w:rsidR="005E3784">
        <w:t>77</w:t>
      </w:r>
      <w:r w:rsidR="006F2B3F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25B62" w:rsidRPr="00225B62" w14:paraId="2F1BB94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BDE0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25B62">
              <w:rPr>
                <w:rFonts w:ascii="Arial" w:eastAsia="Times New Roman" w:hAnsi="Arial"/>
                <w:sz w:val="18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2A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AE29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9E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90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AF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14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CA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DF98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225B62" w:rsidRPr="00225B62" w14:paraId="575967B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9F208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7EB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14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D5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D19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93C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088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D18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139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IMD2</w:t>
            </w:r>
          </w:p>
        </w:tc>
      </w:tr>
      <w:tr w:rsidR="00225B62" w:rsidRPr="00225B62" w14:paraId="720387B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BBEE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6AD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3F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24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1F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B9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59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D90A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4C2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225B62" w:rsidRPr="00225B62" w14:paraId="7212647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97CC0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783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430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6BC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973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AF1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8D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09A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27A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225B62" w:rsidRPr="00225B62" w14:paraId="7CE8A8D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41FE3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236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B63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E0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7CD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FB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399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D2F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4A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IMD4</w:t>
            </w:r>
          </w:p>
        </w:tc>
      </w:tr>
      <w:tr w:rsidR="00225B62" w:rsidRPr="00225B62" w14:paraId="2C728BC7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1451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A2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23F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10D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46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F7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A9C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23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F3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225B62" w:rsidRPr="00225B62" w14:paraId="4D79BE2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91B9F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83CA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E535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97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CDD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95A0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1F01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0D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A78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225B62" w:rsidRPr="00225B62" w14:paraId="000971D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1A35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C02F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B03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08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06C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FDC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F7C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33E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809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IMD5</w:t>
            </w:r>
          </w:p>
        </w:tc>
      </w:tr>
      <w:tr w:rsidR="00225B62" w:rsidRPr="00225B62" w14:paraId="6D0E9622" w14:textId="77777777" w:rsidTr="00225B6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7A1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81A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114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8A7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71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D75B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906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249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2D2" w14:textId="77777777" w:rsidR="00225B62" w:rsidRPr="00225B62" w:rsidRDefault="00225B62" w:rsidP="00225B6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595E4570" w14:textId="77777777" w:rsidR="00B7764E" w:rsidRDefault="00B7764E" w:rsidP="00741888">
      <w:pPr>
        <w:rPr>
          <w:lang w:eastAsia="zh-CN"/>
        </w:rPr>
      </w:pPr>
    </w:p>
    <w:p w14:paraId="66D51E33" w14:textId="0FA0D378" w:rsidR="00B7764E" w:rsidRDefault="00B7764E" w:rsidP="00B7764E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18F474A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2C4C93E" wp14:editId="626932BA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52AFFC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CBF64A" wp14:editId="43B4643A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282F5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2E869D96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D5860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2717282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A75DBE9" wp14:editId="1682677E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B76D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C90B57" wp14:editId="72C4D5C7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44A36F2" wp14:editId="2E2A9AF0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86A56E" wp14:editId="4F85484C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B838E0A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733758F" wp14:editId="1C31C2A6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CED6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3C0509A9" wp14:editId="28506A71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B4A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01046EB" wp14:editId="7B7D855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C52F1" w14:textId="77777777" w:rsidR="00B7764E" w:rsidRDefault="00B7764E" w:rsidP="00B7764E">
      <w:pPr>
        <w:rPr>
          <w:lang w:eastAsia="zh-CN"/>
        </w:rPr>
      </w:pPr>
    </w:p>
    <w:p w14:paraId="6646AB49" w14:textId="5FF00463" w:rsidR="00B7764E" w:rsidRDefault="00B7764E" w:rsidP="00B7764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</w:t>
      </w:r>
      <w:r w:rsidR="00DB3EB7">
        <w:rPr>
          <w:lang w:eastAsia="zh-CN"/>
        </w:rPr>
        <w:t>.1-</w:t>
      </w:r>
      <w:r w:rsidR="001F685B">
        <w:rPr>
          <w:lang w:eastAsia="zh-CN"/>
        </w:rPr>
        <w:t>2</w:t>
      </w:r>
      <w:r>
        <w:rPr>
          <w:lang w:eastAsia="zh-CN"/>
        </w:rPr>
        <w:t>.</w:t>
      </w:r>
    </w:p>
    <w:p w14:paraId="64C8E29E" w14:textId="171F0A86" w:rsidR="001F685B" w:rsidRDefault="00741888" w:rsidP="001F685B">
      <w:pPr>
        <w:pStyle w:val="TH"/>
      </w:pPr>
      <w:r>
        <w:rPr>
          <w:lang w:eastAsia="zh-CN"/>
        </w:rPr>
        <w:t xml:space="preserve"> </w:t>
      </w:r>
      <w:r w:rsidR="001F685B">
        <w:t>Table 6.</w:t>
      </w:r>
      <w:r w:rsidR="001F685B">
        <w:rPr>
          <w:rFonts w:hint="eastAsia"/>
          <w:lang w:eastAsia="zh-CN"/>
        </w:rPr>
        <w:t>x</w:t>
      </w:r>
      <w:r w:rsidR="001F685B">
        <w:t>.3.1-2 Power class 3 MSD for 2 bands UL</w:t>
      </w:r>
      <w:r w:rsidR="001F685B" w:rsidRPr="006F2B3F">
        <w:t xml:space="preserve"> CA_n25A-n</w:t>
      </w:r>
      <w:r w:rsidR="001F685B">
        <w:t>77</w:t>
      </w:r>
      <w:r w:rsidR="001F685B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F685B" w:rsidRPr="00225B62" w14:paraId="272ADD5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AB52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25B62">
              <w:rPr>
                <w:rFonts w:ascii="Arial" w:eastAsia="Times New Roman" w:hAnsi="Arial"/>
                <w:sz w:val="18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06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35A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FC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49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55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D15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BD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F9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F685B" w:rsidRPr="00225B62" w14:paraId="35A476E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B33B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CA3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02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125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C6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7C7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E24" w14:textId="3BA51F4D" w:rsidR="001F685B" w:rsidRPr="00225B62" w:rsidRDefault="0001431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32</w:t>
            </w:r>
            <w:r w:rsidR="001F685B"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48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DB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IMD2</w:t>
            </w:r>
          </w:p>
        </w:tc>
      </w:tr>
      <w:tr w:rsidR="001F685B" w:rsidRPr="00225B62" w14:paraId="3614645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3924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2E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E5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C56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2E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FA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3B8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6D6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409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F685B" w:rsidRPr="00225B62" w14:paraId="30CB31CC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B67F4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48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30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8D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C5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255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619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F4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D7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F685B" w:rsidRPr="00225B62" w14:paraId="6373DCE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421EB8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137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4E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96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EF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8B7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1EB" w14:textId="4797AABD" w:rsidR="001F685B" w:rsidRPr="00225B62" w:rsidRDefault="009C03A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6B4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7003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IMD4</w:t>
            </w:r>
          </w:p>
        </w:tc>
      </w:tr>
      <w:tr w:rsidR="001F685B" w:rsidRPr="00225B62" w14:paraId="3E2A96D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F9F5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A6D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5D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44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FFF2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3D4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EFB5" w14:textId="6BE1C1F1" w:rsidR="001F685B" w:rsidRPr="00225B62" w:rsidRDefault="00ED5B7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79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91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F685B" w:rsidRPr="00225B62" w14:paraId="4FE7A96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941C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EF79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CFE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ED8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3B4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51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407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9B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8C3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F685B" w:rsidRPr="00225B62" w14:paraId="213413F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AC916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D5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D8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5B7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EAE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EFF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4B28" w14:textId="1E0FA748" w:rsidR="001F685B" w:rsidRPr="00225B62" w:rsidRDefault="009C03A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</w:t>
            </w:r>
            <w:r w:rsidR="001F685B"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44D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E7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IMD5</w:t>
            </w:r>
          </w:p>
        </w:tc>
      </w:tr>
      <w:tr w:rsidR="001F685B" w:rsidRPr="00225B62" w14:paraId="49CA675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1024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E20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4C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A44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73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3B5A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B6C6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A3EC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DFB" w14:textId="77777777" w:rsidR="001F685B" w:rsidRPr="00225B62" w:rsidRDefault="001F685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20B90820" w14:textId="74EAF6DA" w:rsidR="00741888" w:rsidRDefault="00741888" w:rsidP="001F685B">
      <w:pPr>
        <w:rPr>
          <w:lang w:eastAsia="zh-CN"/>
        </w:rPr>
      </w:pP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25813381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10A95DCD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CA_n25-n</w:t>
      </w:r>
      <w:r w:rsidR="00357E8C">
        <w:rPr>
          <w:lang w:eastAsia="zh-CN"/>
        </w:rPr>
        <w:t>66</w:t>
      </w:r>
      <w:r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357E8C">
        <w:rPr>
          <w:lang w:eastAsia="zh-CN"/>
        </w:rPr>
        <w:t>66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77777777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AF0D91" w:rsidRPr="00AD0178" w14:paraId="13B8BF4E" w14:textId="77777777" w:rsidTr="00357E8C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A0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9DC8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DF5DAE5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69D7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5776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B89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357E8C" w:rsidRPr="00AD0178" w14:paraId="3A53129B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C038" w14:textId="21D6E184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 w:rsidRPr="00442D05">
              <w:rPr>
                <w:sz w:val="16"/>
                <w:lang w:val="en-US" w:eastAsia="zh-CN"/>
              </w:rPr>
              <w:t>CA_n25A-n66A-n77A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64192" w14:textId="77777777" w:rsidR="00357E8C" w:rsidRPr="00357E8C" w:rsidRDefault="00357E8C" w:rsidP="00357E8C">
            <w:pPr>
              <w:pStyle w:val="TAC"/>
              <w:rPr>
                <w:szCs w:val="18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CA_n25A-n66A</w:t>
            </w:r>
          </w:p>
          <w:p w14:paraId="5E5E55DA" w14:textId="3FD34F5A" w:rsidR="00357E8C" w:rsidRPr="00357E8C" w:rsidRDefault="00357E8C" w:rsidP="00357E8C">
            <w:pPr>
              <w:pStyle w:val="TAC"/>
              <w:rPr>
                <w:color w:val="FF0000"/>
                <w:szCs w:val="18"/>
                <w:vertAlign w:val="superscript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CA_n25A-n77A</w:t>
            </w:r>
          </w:p>
          <w:p w14:paraId="1C830BE6" w14:textId="28981094" w:rsidR="00357E8C" w:rsidRPr="00357E8C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 w:rsidRPr="00357E8C">
              <w:rPr>
                <w:b/>
                <w:bCs/>
                <w:szCs w:val="18"/>
                <w:lang w:val="en-US" w:eastAsia="zh-CN"/>
              </w:rPr>
              <w:t>CA_n66A-n77A</w:t>
            </w:r>
            <w:r w:rsidRPr="00357E8C">
              <w:rPr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5E8" w14:textId="693A7E7C" w:rsidR="00357E8C" w:rsidRDefault="00357E8C" w:rsidP="00357E8C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2DB1" w14:textId="04134586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B52C" w14:textId="725EDD6C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AF0D91" w:rsidRPr="00AD0178" w14:paraId="4602AC6F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91F0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E8E" w14:textId="77777777" w:rsidR="00357E8C" w:rsidRPr="00357E8C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5A88" w14:textId="3C617DD5" w:rsidR="00357E8C" w:rsidRDefault="00357E8C" w:rsidP="00357E8C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14B" w14:textId="03252920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9492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F0D91" w:rsidRPr="00AD0178" w14:paraId="60547D83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0DA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5EE" w14:textId="77777777" w:rsidR="00357E8C" w:rsidRPr="00357E8C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352" w14:textId="43A774CF" w:rsidR="00357E8C" w:rsidRDefault="00357E8C" w:rsidP="00357E8C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BAE" w14:textId="0A390E49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993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F0D91" w:rsidRPr="00AD0178" w14:paraId="37CF5822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04E0" w14:textId="49E5ABE9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 w:rsidRPr="001579E1">
              <w:rPr>
                <w:sz w:val="16"/>
                <w:lang w:val="en-US" w:eastAsia="zh-CN"/>
              </w:rPr>
              <w:t>CA_n25A-n66A-n77(2A)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D5A0" w14:textId="77777777" w:rsidR="00357E8C" w:rsidRPr="00357E8C" w:rsidRDefault="00357E8C" w:rsidP="00357E8C">
            <w:pPr>
              <w:pStyle w:val="TAC"/>
              <w:rPr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CA_n25A-n66A</w:t>
            </w:r>
          </w:p>
          <w:p w14:paraId="3A1015A5" w14:textId="3238F496" w:rsidR="00357E8C" w:rsidRPr="00357E8C" w:rsidRDefault="00357E8C" w:rsidP="00357E8C">
            <w:pPr>
              <w:pStyle w:val="TAC"/>
              <w:rPr>
                <w:color w:val="FF0000"/>
                <w:szCs w:val="18"/>
                <w:vertAlign w:val="superscript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CA_n25A-n77A</w:t>
            </w:r>
          </w:p>
          <w:p w14:paraId="7940498B" w14:textId="29796C35" w:rsidR="00357E8C" w:rsidRPr="00357E8C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 w:rsidRPr="00357E8C">
              <w:rPr>
                <w:b/>
                <w:bCs/>
                <w:szCs w:val="18"/>
                <w:lang w:val="en-US" w:eastAsia="zh-CN"/>
              </w:rPr>
              <w:t>CA_n66A-n77A</w:t>
            </w:r>
            <w:r w:rsidRPr="00357E8C">
              <w:rPr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547" w14:textId="2BF89783" w:rsidR="00357E8C" w:rsidRDefault="00357E8C" w:rsidP="00357E8C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6155" w14:textId="7AD947AA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B9DF" w14:textId="7C9F451B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AF0D91" w:rsidRPr="00AD0178" w14:paraId="5DDF4907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4EC11" w14:textId="748D177F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083E" w14:textId="77777777" w:rsidR="00357E8C" w:rsidRPr="003B1163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19D" w14:textId="052B22DC" w:rsidR="00357E8C" w:rsidRDefault="00357E8C" w:rsidP="00357E8C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EBA1" w14:textId="62E503BF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63FED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F0D91" w:rsidRPr="00AD0178" w14:paraId="24D47084" w14:textId="77777777" w:rsidTr="00357E8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17AE4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582" w14:textId="77777777" w:rsidR="00357E8C" w:rsidRPr="00B5389E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630" w14:textId="06CDAE93" w:rsidR="00357E8C" w:rsidRDefault="00357E8C" w:rsidP="00357E8C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E7C" w14:textId="1BAEFE5E" w:rsidR="00357E8C" w:rsidRPr="00F10A93" w:rsidRDefault="00357E8C" w:rsidP="00357E8C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D16" w14:textId="77777777" w:rsidR="00357E8C" w:rsidRPr="00AD0178" w:rsidRDefault="00357E8C" w:rsidP="00357E8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75937060" w14:textId="77777777" w:rsidTr="00E1163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A048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8FFBA1B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04702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5AAA1D92" w:rsidR="00A04702" w:rsidRPr="00B0188E" w:rsidRDefault="00A04702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lastRenderedPageBreak/>
              <w:t>CA_n</w:t>
            </w:r>
            <w:r w:rsidR="00D73B4E">
              <w:t>66</w:t>
            </w:r>
            <w:r>
              <w:t>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A04702" w:rsidRPr="005B1369" w:rsidRDefault="00A04702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</w:tr>
      <w:tr w:rsidR="00A04702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A04702" w:rsidRPr="00530DFD" w:rsidRDefault="00A04702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A04702" w:rsidRPr="005B1369" w:rsidRDefault="00A04702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2FFA8CA4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</w:t>
      </w:r>
      <w:r w:rsidR="00AF0D91">
        <w:rPr>
          <w:lang w:eastAsia="zh-CN"/>
        </w:rPr>
        <w:t>66</w:t>
      </w:r>
      <w:r>
        <w:rPr>
          <w:lang w:eastAsia="zh-CN"/>
        </w:rPr>
        <w:t>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0D631B08" w:rsidR="00064992" w:rsidRDefault="000F4137" w:rsidP="000F4137">
      <w:pPr>
        <w:pStyle w:val="TH"/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CA_n25A-n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AF0D91" w:rsidRPr="00AF0D91" w14:paraId="4583BDC5" w14:textId="77777777" w:rsidTr="003C2E9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063E8" w14:textId="53517207" w:rsidR="00AF0D91" w:rsidRPr="00AF0D91" w:rsidRDefault="000A0B92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A0B92">
              <w:rPr>
                <w:rFonts w:ascii="Arial" w:eastAsia="Times New Roman" w:hAnsi="Arial"/>
                <w:sz w:val="18"/>
                <w:lang w:val="en-US" w:eastAsia="zh-CN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B5F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18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ED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94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CA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5D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614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B6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</w:p>
        </w:tc>
      </w:tr>
      <w:tr w:rsidR="00AF0D91" w:rsidRPr="00AF0D91" w14:paraId="6AEA401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3F8BE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A7C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B62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B41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2F7B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DD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A2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902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21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AF0D91" w:rsidRPr="00AF0D91" w14:paraId="21DE34E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9CB3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F1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682F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831B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6D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39C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B0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FD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BD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AF0D91" w:rsidRPr="00AF0D91" w14:paraId="29D80FC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0A782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06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1A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536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72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25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6C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0D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D9E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zh-CN"/>
              </w:rPr>
              <w:t>ZZ</w:t>
            </w:r>
          </w:p>
        </w:tc>
      </w:tr>
      <w:tr w:rsidR="00AF0D91" w:rsidRPr="00AF0D91" w14:paraId="1255A0AC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1324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5D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83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651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A11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9C3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A5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12CE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DF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AF0D91" w:rsidRPr="00AF0D91" w14:paraId="591F674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1909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435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8C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3EE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B4C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CAA5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55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8C1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38F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AF0D91" w:rsidRPr="00AF0D91" w14:paraId="11FA1AC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A62C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DB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7D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014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B6C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4C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D844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7C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2C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IMD5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ja-JP"/>
              </w:rPr>
              <w:t>ZZ</w:t>
            </w:r>
          </w:p>
        </w:tc>
      </w:tr>
      <w:tr w:rsidR="00AF0D91" w:rsidRPr="00AF0D91" w14:paraId="4495562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14331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9E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AB0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1C9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5A41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5D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63E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2E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7A8D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AF0D91" w:rsidRPr="00AF0D91" w14:paraId="756BFF82" w14:textId="77777777" w:rsidTr="003C2E9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00D6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B35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57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7468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C80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193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0B49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2EA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B37" w14:textId="77777777" w:rsidR="00AF0D91" w:rsidRPr="00AF0D91" w:rsidRDefault="00AF0D91" w:rsidP="00AF0D9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</w:tbl>
    <w:p w14:paraId="2E10BF6C" w14:textId="538C70F1" w:rsidR="00AF0D91" w:rsidRDefault="00AF0D91" w:rsidP="000F4137">
      <w:pPr>
        <w:pStyle w:val="TH"/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5117745E" w:rsidR="00654E2C" w:rsidRDefault="00654E2C" w:rsidP="00654E2C">
      <w:pPr>
        <w:pStyle w:val="TH"/>
      </w:pPr>
      <w:r>
        <w:lastRenderedPageBreak/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CA_n</w:t>
      </w:r>
      <w:r w:rsidR="00F45944"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85782" w:rsidRPr="00AF0D91" w14:paraId="3B51B41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66E6A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A0B92">
              <w:rPr>
                <w:rFonts w:ascii="Arial" w:eastAsia="Times New Roman" w:hAnsi="Arial"/>
                <w:sz w:val="18"/>
                <w:lang w:val="en-US" w:eastAsia="zh-CN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AD3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1D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FC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164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05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1FB" w14:textId="151E51AE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</w:t>
            </w:r>
            <w:r w:rsidR="00B05F53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5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EDD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22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</w:p>
        </w:tc>
      </w:tr>
      <w:tr w:rsidR="00185782" w:rsidRPr="00AF0D91" w14:paraId="25163DC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70384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B00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48C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E0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7D8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B4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88E3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20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30E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185782" w:rsidRPr="00AF0D91" w14:paraId="621AA55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BA42C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196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F9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C0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5CA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80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7DA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25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45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185782" w:rsidRPr="00AF0D91" w14:paraId="49422B8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4EF9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60B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64C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6A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4B9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85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1FAF" w14:textId="1C78628D" w:rsidR="00185782" w:rsidRPr="00AF0D91" w:rsidRDefault="00956A7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11.8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68A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2C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zh-CN"/>
              </w:rPr>
              <w:t>ZZ</w:t>
            </w:r>
          </w:p>
        </w:tc>
      </w:tr>
      <w:tr w:rsidR="00185782" w:rsidRPr="00AF0D91" w14:paraId="18580EA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CDCF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FE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F6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E2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E6B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DF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DF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6C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EC4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185782" w:rsidRPr="00AF0D91" w14:paraId="54118BF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5FFC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4C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8F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F06E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2C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05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85B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83C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31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185782" w:rsidRPr="00AF0D91" w14:paraId="4DFC92D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251D3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B1C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AC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89A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A64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55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C83" w14:textId="7D1E9633" w:rsidR="00185782" w:rsidRPr="00AF0D91" w:rsidRDefault="00956A7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70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C2E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IMD5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ja-JP"/>
              </w:rPr>
              <w:t>ZZ</w:t>
            </w:r>
          </w:p>
        </w:tc>
      </w:tr>
      <w:tr w:rsidR="00185782" w:rsidRPr="00AF0D91" w14:paraId="20A684A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B5DC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921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85A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4E28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8D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94E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1D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143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06D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185782" w:rsidRPr="00AF0D91" w14:paraId="02A78BD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BD16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F79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D9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787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43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6F3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860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6B62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66A5" w14:textId="77777777" w:rsidR="00185782" w:rsidRPr="00AF0D91" w:rsidRDefault="00185782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</w:tbl>
    <w:p w14:paraId="320ED8B0" w14:textId="7E9BAA94" w:rsidR="00185782" w:rsidRDefault="00185782" w:rsidP="00654E2C">
      <w:pPr>
        <w:pStyle w:val="TH"/>
      </w:pP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50EEB829" w:rsidR="00741888" w:rsidRPr="001043CD" w:rsidRDefault="008E6377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sectPr w:rsidR="00966E17" w:rsidRPr="00966E1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BADB8" w14:textId="77777777" w:rsidR="001A4B34" w:rsidRDefault="001A4B34">
      <w:r>
        <w:separator/>
      </w:r>
    </w:p>
  </w:endnote>
  <w:endnote w:type="continuationSeparator" w:id="0">
    <w:p w14:paraId="37D967D4" w14:textId="77777777" w:rsidR="001A4B34" w:rsidRDefault="001A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DA7F8" w14:textId="77777777" w:rsidR="001A4B34" w:rsidRDefault="001A4B34">
      <w:r>
        <w:separator/>
      </w:r>
    </w:p>
  </w:footnote>
  <w:footnote w:type="continuationSeparator" w:id="0">
    <w:p w14:paraId="6C352319" w14:textId="77777777" w:rsidR="001A4B34" w:rsidRDefault="001A4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042632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13"/>
    <w:rsid w:val="0001355F"/>
    <w:rsid w:val="00014311"/>
    <w:rsid w:val="000247FB"/>
    <w:rsid w:val="00033123"/>
    <w:rsid w:val="00033397"/>
    <w:rsid w:val="00040095"/>
    <w:rsid w:val="00041296"/>
    <w:rsid w:val="000454A3"/>
    <w:rsid w:val="0004697F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A0B92"/>
    <w:rsid w:val="000B0B1F"/>
    <w:rsid w:val="000C46C1"/>
    <w:rsid w:val="000C47C3"/>
    <w:rsid w:val="000C4AB3"/>
    <w:rsid w:val="000D010C"/>
    <w:rsid w:val="000D1BA4"/>
    <w:rsid w:val="000D2FE7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5516"/>
    <w:rsid w:val="001043CD"/>
    <w:rsid w:val="001051C5"/>
    <w:rsid w:val="00106686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4118"/>
    <w:rsid w:val="00156149"/>
    <w:rsid w:val="001579E1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782"/>
    <w:rsid w:val="00185E20"/>
    <w:rsid w:val="00195D92"/>
    <w:rsid w:val="001A14E7"/>
    <w:rsid w:val="001A4B34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685B"/>
    <w:rsid w:val="001F6A0D"/>
    <w:rsid w:val="002033D5"/>
    <w:rsid w:val="00210511"/>
    <w:rsid w:val="00222EB5"/>
    <w:rsid w:val="00225B62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6B0F"/>
    <w:rsid w:val="00302F3D"/>
    <w:rsid w:val="00304099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57E8C"/>
    <w:rsid w:val="003613D1"/>
    <w:rsid w:val="00363439"/>
    <w:rsid w:val="00367F50"/>
    <w:rsid w:val="003765B8"/>
    <w:rsid w:val="00381154"/>
    <w:rsid w:val="003925BB"/>
    <w:rsid w:val="00395513"/>
    <w:rsid w:val="003A2FF0"/>
    <w:rsid w:val="003A34BA"/>
    <w:rsid w:val="003A7A9D"/>
    <w:rsid w:val="003B1163"/>
    <w:rsid w:val="003B6646"/>
    <w:rsid w:val="003C2E97"/>
    <w:rsid w:val="003C3971"/>
    <w:rsid w:val="003D10BE"/>
    <w:rsid w:val="003D547B"/>
    <w:rsid w:val="003D580D"/>
    <w:rsid w:val="003E1E22"/>
    <w:rsid w:val="003E2A6E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7D60"/>
    <w:rsid w:val="00434038"/>
    <w:rsid w:val="004345EC"/>
    <w:rsid w:val="00434B66"/>
    <w:rsid w:val="00442D05"/>
    <w:rsid w:val="0046041B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0D33"/>
    <w:rsid w:val="004E213A"/>
    <w:rsid w:val="004F0988"/>
    <w:rsid w:val="004F32BA"/>
    <w:rsid w:val="004F3340"/>
    <w:rsid w:val="004F3BC8"/>
    <w:rsid w:val="004F4C43"/>
    <w:rsid w:val="00501EDC"/>
    <w:rsid w:val="00503524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7526"/>
    <w:rsid w:val="005E2432"/>
    <w:rsid w:val="005E3784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2164A"/>
    <w:rsid w:val="00626863"/>
    <w:rsid w:val="006270AC"/>
    <w:rsid w:val="00634A01"/>
    <w:rsid w:val="0063543D"/>
    <w:rsid w:val="00647114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A97"/>
    <w:rsid w:val="006E5C86"/>
    <w:rsid w:val="006E68CB"/>
    <w:rsid w:val="006E713E"/>
    <w:rsid w:val="006F2B3F"/>
    <w:rsid w:val="006F736E"/>
    <w:rsid w:val="00701116"/>
    <w:rsid w:val="00701600"/>
    <w:rsid w:val="00702B87"/>
    <w:rsid w:val="007116B2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7F7BFB"/>
    <w:rsid w:val="008028A4"/>
    <w:rsid w:val="00806948"/>
    <w:rsid w:val="00812545"/>
    <w:rsid w:val="00813F1A"/>
    <w:rsid w:val="00816387"/>
    <w:rsid w:val="00821290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061"/>
    <w:rsid w:val="00845A04"/>
    <w:rsid w:val="008678C3"/>
    <w:rsid w:val="008768CA"/>
    <w:rsid w:val="00881E1F"/>
    <w:rsid w:val="00883804"/>
    <w:rsid w:val="00884F72"/>
    <w:rsid w:val="00896B16"/>
    <w:rsid w:val="008A1429"/>
    <w:rsid w:val="008A74DF"/>
    <w:rsid w:val="008B1478"/>
    <w:rsid w:val="008B238B"/>
    <w:rsid w:val="008B5F87"/>
    <w:rsid w:val="008B678F"/>
    <w:rsid w:val="008C27A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56A7E"/>
    <w:rsid w:val="00965583"/>
    <w:rsid w:val="00966E17"/>
    <w:rsid w:val="00977315"/>
    <w:rsid w:val="00982A33"/>
    <w:rsid w:val="009847C5"/>
    <w:rsid w:val="009949D7"/>
    <w:rsid w:val="00997344"/>
    <w:rsid w:val="00997F47"/>
    <w:rsid w:val="009A1A70"/>
    <w:rsid w:val="009A40E6"/>
    <w:rsid w:val="009C03A1"/>
    <w:rsid w:val="009C06FC"/>
    <w:rsid w:val="009D0F30"/>
    <w:rsid w:val="009D5365"/>
    <w:rsid w:val="009D5C42"/>
    <w:rsid w:val="009E73FB"/>
    <w:rsid w:val="009F11A2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0F37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76B88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AF032D"/>
    <w:rsid w:val="00AF0D91"/>
    <w:rsid w:val="00B0188E"/>
    <w:rsid w:val="00B05F53"/>
    <w:rsid w:val="00B15449"/>
    <w:rsid w:val="00B17E85"/>
    <w:rsid w:val="00B20BB6"/>
    <w:rsid w:val="00B225E7"/>
    <w:rsid w:val="00B24668"/>
    <w:rsid w:val="00B33817"/>
    <w:rsid w:val="00B360E5"/>
    <w:rsid w:val="00B43D21"/>
    <w:rsid w:val="00B45660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17B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E19FE"/>
    <w:rsid w:val="00CF1BEB"/>
    <w:rsid w:val="00CF5067"/>
    <w:rsid w:val="00D04E9C"/>
    <w:rsid w:val="00D070E8"/>
    <w:rsid w:val="00D07222"/>
    <w:rsid w:val="00D11AD4"/>
    <w:rsid w:val="00D179DF"/>
    <w:rsid w:val="00D209B3"/>
    <w:rsid w:val="00D27A9D"/>
    <w:rsid w:val="00D36A9E"/>
    <w:rsid w:val="00D420A4"/>
    <w:rsid w:val="00D420B6"/>
    <w:rsid w:val="00D50130"/>
    <w:rsid w:val="00D5315E"/>
    <w:rsid w:val="00D55AAB"/>
    <w:rsid w:val="00D57972"/>
    <w:rsid w:val="00D62DE3"/>
    <w:rsid w:val="00D66485"/>
    <w:rsid w:val="00D675A9"/>
    <w:rsid w:val="00D70CF5"/>
    <w:rsid w:val="00D7100A"/>
    <w:rsid w:val="00D71DC4"/>
    <w:rsid w:val="00D738D6"/>
    <w:rsid w:val="00D73B4E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3EB7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1637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62F00"/>
    <w:rsid w:val="00E66633"/>
    <w:rsid w:val="00E73143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D5B72"/>
    <w:rsid w:val="00EE34A7"/>
    <w:rsid w:val="00EE45A8"/>
    <w:rsid w:val="00EE538D"/>
    <w:rsid w:val="00EF38DA"/>
    <w:rsid w:val="00EF63FC"/>
    <w:rsid w:val="00EF6E77"/>
    <w:rsid w:val="00F00F18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5944"/>
    <w:rsid w:val="00F46759"/>
    <w:rsid w:val="00F60098"/>
    <w:rsid w:val="00F60317"/>
    <w:rsid w:val="00F61C5C"/>
    <w:rsid w:val="00F653B8"/>
    <w:rsid w:val="00F727BF"/>
    <w:rsid w:val="00F73574"/>
    <w:rsid w:val="00F80FCA"/>
    <w:rsid w:val="00F84D46"/>
    <w:rsid w:val="00F86CE1"/>
    <w:rsid w:val="00F9008D"/>
    <w:rsid w:val="00F91486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5</Pages>
  <Words>1077</Words>
  <Characters>5068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38</cp:revision>
  <cp:lastPrinted>2019-02-25T14:05:00Z</cp:lastPrinted>
  <dcterms:created xsi:type="dcterms:W3CDTF">2022-11-01T22:31:00Z</dcterms:created>
  <dcterms:modified xsi:type="dcterms:W3CDTF">2022-11-07T22:51:00Z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