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2146B" w14:textId="73E2C624" w:rsidR="005D518C" w:rsidRPr="008B794A" w:rsidRDefault="005D518C" w:rsidP="005D518C">
      <w:pPr>
        <w:keepLines/>
        <w:tabs>
          <w:tab w:val="right" w:pos="10440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B794A">
        <w:rPr>
          <w:rFonts w:eastAsia="MS Mincho"/>
          <w:lang w:val="en-US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en-US"/>
        </w:rPr>
        <w:t>105</w:t>
      </w:r>
      <w:r w:rsidRPr="008B794A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8B794A">
        <w:rPr>
          <w:rFonts w:ascii="Arial" w:eastAsia="MS Mincho" w:hAnsi="Arial" w:cs="Arial"/>
          <w:b/>
          <w:sz w:val="24"/>
          <w:szCs w:val="24"/>
          <w:lang w:val="en-US"/>
        </w:rPr>
        <w:tab/>
        <w:t>R4-2</w:t>
      </w:r>
      <w:r w:rsidR="00C74411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="006F54C4">
        <w:rPr>
          <w:rFonts w:ascii="Arial" w:eastAsia="MS Mincho" w:hAnsi="Arial" w:cs="Arial"/>
          <w:b/>
          <w:sz w:val="24"/>
          <w:szCs w:val="24"/>
          <w:lang w:val="en-US"/>
        </w:rPr>
        <w:t>20004</w:t>
      </w:r>
    </w:p>
    <w:p w14:paraId="4C862F67" w14:textId="77777777" w:rsidR="005D518C" w:rsidRDefault="005D518C" w:rsidP="005D518C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F66D07">
        <w:rPr>
          <w:rFonts w:ascii="Arial" w:eastAsia="SimSun" w:hAnsi="Arial"/>
          <w:b/>
          <w:sz w:val="24"/>
          <w:szCs w:val="24"/>
          <w:lang w:val="en-US" w:eastAsia="zh-CN"/>
        </w:rPr>
        <w:t>Toulouse, France, November 14 – November 18, 2022</w:t>
      </w:r>
    </w:p>
    <w:p w14:paraId="52D556DD" w14:textId="77777777" w:rsidR="005D518C" w:rsidRDefault="005D518C" w:rsidP="005D518C">
      <w:pPr>
        <w:tabs>
          <w:tab w:val="left" w:pos="1985"/>
        </w:tabs>
        <w:spacing w:after="0"/>
        <w:rPr>
          <w:rFonts w:ascii="Arial" w:eastAsia="SimSun" w:hAnsi="Arial"/>
          <w:b/>
          <w:sz w:val="24"/>
          <w:szCs w:val="24"/>
          <w:lang w:val="en-US" w:eastAsia="zh-CN"/>
        </w:rPr>
      </w:pPr>
    </w:p>
    <w:p w14:paraId="5D722AF5" w14:textId="77777777" w:rsidR="005D518C" w:rsidRPr="00655AB7" w:rsidRDefault="005D518C" w:rsidP="005D518C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Source: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bCs/>
          <w:lang w:val="en-US" w:eastAsia="ja-JP"/>
        </w:rPr>
        <w:t>T-Mobile USA</w:t>
      </w:r>
    </w:p>
    <w:p w14:paraId="7FE6EE90" w14:textId="190734A5" w:rsidR="005D518C" w:rsidRDefault="005D518C" w:rsidP="005D518C">
      <w:pPr>
        <w:spacing w:after="120"/>
        <w:ind w:left="1985" w:hanging="1985"/>
        <w:rPr>
          <w:rFonts w:ascii="Arial" w:eastAsia="MS Mincho" w:hAnsi="Arial" w:cs="Arial"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Title: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/>
          <w:lang w:val="en-US" w:eastAsia="ja-JP"/>
        </w:rPr>
        <w:t>TP for TR38.</w:t>
      </w:r>
      <w:r>
        <w:rPr>
          <w:rFonts w:ascii="Arial" w:eastAsia="MS Mincho" w:hAnsi="Arial" w:cs="Arial"/>
          <w:lang w:val="en-US" w:eastAsia="ja-JP"/>
        </w:rPr>
        <w:t>899</w:t>
      </w:r>
      <w:r w:rsidRPr="00655AB7">
        <w:rPr>
          <w:rFonts w:ascii="Arial" w:eastAsia="MS Mincho" w:hAnsi="Arial" w:cs="Arial"/>
          <w:lang w:val="en-US" w:eastAsia="ja-JP"/>
        </w:rPr>
        <w:t xml:space="preserve"> for </w:t>
      </w:r>
      <w:r>
        <w:rPr>
          <w:rFonts w:ascii="Arial" w:eastAsia="MS Mincho" w:hAnsi="Arial" w:cs="Arial"/>
          <w:lang w:val="en-US" w:eastAsia="ja-JP"/>
        </w:rPr>
        <w:t>DL</w:t>
      </w:r>
      <w:r w:rsidRPr="00655AB7">
        <w:rPr>
          <w:rFonts w:ascii="Arial" w:eastAsia="MS Mincho" w:hAnsi="Arial" w:cs="Arial"/>
          <w:lang w:val="en-US" w:eastAsia="ja-JP"/>
        </w:rPr>
        <w:t xml:space="preserve"> </w:t>
      </w:r>
      <w:r w:rsidRPr="00586840">
        <w:rPr>
          <w:rFonts w:ascii="Arial" w:eastAsia="MS Mincho" w:hAnsi="Arial" w:cs="Arial"/>
          <w:lang w:val="en-US" w:eastAsia="ja-JP"/>
        </w:rPr>
        <w:t>CA_n25-n41-n</w:t>
      </w:r>
      <w:r>
        <w:rPr>
          <w:rFonts w:ascii="Arial" w:eastAsia="MS Mincho" w:hAnsi="Arial" w:cs="Arial"/>
          <w:lang w:val="en-US" w:eastAsia="ja-JP"/>
        </w:rPr>
        <w:t xml:space="preserve">71 </w:t>
      </w:r>
      <w:r w:rsidR="00705840" w:rsidRPr="00705840">
        <w:rPr>
          <w:rFonts w:ascii="Arial" w:eastAsia="MS Mincho" w:hAnsi="Arial" w:cs="Arial"/>
          <w:lang w:val="en-US" w:eastAsia="ja-JP"/>
        </w:rPr>
        <w:t>with PC2 2BUL</w:t>
      </w:r>
    </w:p>
    <w:p w14:paraId="595B0A4A" w14:textId="77777777" w:rsidR="005D518C" w:rsidRPr="007249ED" w:rsidRDefault="005D518C" w:rsidP="005D518C">
      <w:pPr>
        <w:spacing w:after="120"/>
        <w:ind w:left="1985" w:hanging="1985"/>
        <w:rPr>
          <w:rFonts w:ascii="Arial" w:eastAsia="MS Mincho" w:hAnsi="Arial" w:cs="Arial"/>
          <w:bCs/>
          <w:lang w:val="pt-BR" w:eastAsia="ja-JP"/>
        </w:rPr>
      </w:pPr>
      <w:r w:rsidRPr="00655AB7">
        <w:rPr>
          <w:rFonts w:ascii="Arial" w:eastAsia="MS Mincho" w:hAnsi="Arial" w:cs="Arial"/>
          <w:b/>
          <w:lang w:val="pt-BR"/>
        </w:rPr>
        <w:t>Agenda item:</w:t>
      </w:r>
      <w:r w:rsidRPr="00655AB7">
        <w:rPr>
          <w:rFonts w:ascii="Arial" w:eastAsia="MS Mincho" w:hAnsi="Arial" w:cs="Arial"/>
          <w:b/>
          <w:lang w:val="pt-BR"/>
        </w:rPr>
        <w:tab/>
      </w:r>
      <w:r w:rsidRPr="007249ED">
        <w:rPr>
          <w:rFonts w:ascii="Arial" w:eastAsia="MS Mincho" w:hAnsi="Arial" w:cs="Arial"/>
          <w:bCs/>
          <w:lang w:val="pt-BR"/>
        </w:rPr>
        <w:t>7.19.2</w:t>
      </w:r>
    </w:p>
    <w:p w14:paraId="14A69C04" w14:textId="77777777" w:rsidR="005D518C" w:rsidRPr="00655AB7" w:rsidRDefault="005D518C" w:rsidP="005D518C">
      <w:pPr>
        <w:spacing w:after="12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655AB7">
        <w:rPr>
          <w:rFonts w:ascii="Arial" w:eastAsia="MS Mincho" w:hAnsi="Arial" w:cs="Arial"/>
          <w:b/>
          <w:lang w:val="en-US"/>
        </w:rPr>
        <w:t>Document for:</w:t>
      </w:r>
      <w:r w:rsidRPr="00655AB7">
        <w:rPr>
          <w:rFonts w:ascii="Arial" w:eastAsia="MS Mincho" w:hAnsi="Arial" w:cs="Arial"/>
          <w:b/>
          <w:lang w:val="en-US"/>
        </w:rPr>
        <w:tab/>
      </w:r>
      <w:r w:rsidRPr="00655AB7">
        <w:rPr>
          <w:rFonts w:ascii="Arial" w:eastAsia="MS Mincho" w:hAnsi="Arial" w:cs="Arial" w:hint="eastAsia"/>
          <w:bCs/>
          <w:lang w:val="en-US" w:eastAsia="ja-JP"/>
        </w:rPr>
        <w:t>Approval</w:t>
      </w:r>
    </w:p>
    <w:p w14:paraId="56BC04D7" w14:textId="77777777" w:rsidR="005D518C" w:rsidRPr="0030239D" w:rsidRDefault="005D518C" w:rsidP="005D518C">
      <w:pPr>
        <w:pBdr>
          <w:bottom w:val="single" w:sz="4" w:space="1" w:color="auto"/>
        </w:pBdr>
        <w:spacing w:after="160" w:line="259" w:lineRule="auto"/>
        <w:rPr>
          <w:rFonts w:ascii="Arial" w:eastAsia="SimSun" w:hAnsi="Arial" w:cs="Arial"/>
          <w:sz w:val="22"/>
          <w:szCs w:val="22"/>
          <w:lang w:val="en-US" w:eastAsia="ja-JP"/>
        </w:rPr>
      </w:pPr>
    </w:p>
    <w:p w14:paraId="06129F93" w14:textId="77777777" w:rsidR="005D518C" w:rsidRPr="0030239D" w:rsidRDefault="005D518C" w:rsidP="005D518C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Introduction</w:t>
      </w:r>
    </w:p>
    <w:p w14:paraId="13807A5C" w14:textId="0870F4E6" w:rsidR="005D518C" w:rsidRDefault="005D518C" w:rsidP="005D518C">
      <w:pPr>
        <w:spacing w:after="160" w:line="259" w:lineRule="auto"/>
        <w:rPr>
          <w:rFonts w:ascii="Arial" w:eastAsia="MS Mincho" w:hAnsi="Arial" w:cs="Arial"/>
          <w:lang w:val="en-US"/>
        </w:rPr>
      </w:pPr>
      <w:r w:rsidRPr="0030239D">
        <w:rPr>
          <w:rFonts w:ascii="Arial" w:eastAsia="MS Mincho" w:hAnsi="Arial" w:cs="Arial"/>
          <w:lang w:val="en-US"/>
        </w:rPr>
        <w:t xml:space="preserve">This contribution is a text proposal to introduce PC2 </w:t>
      </w:r>
      <w:r>
        <w:rPr>
          <w:rFonts w:ascii="Arial" w:eastAsia="MS Mincho" w:hAnsi="Arial" w:cs="Arial"/>
          <w:lang w:val="en-US"/>
        </w:rPr>
        <w:t>3B</w:t>
      </w:r>
      <w:r w:rsidRPr="0030239D">
        <w:rPr>
          <w:rFonts w:ascii="Arial" w:eastAsia="MS Mincho" w:hAnsi="Arial" w:cs="Arial"/>
          <w:lang w:val="en-US"/>
        </w:rPr>
        <w:t>DL/2</w:t>
      </w:r>
      <w:r>
        <w:rPr>
          <w:rFonts w:ascii="Arial" w:eastAsia="MS Mincho" w:hAnsi="Arial" w:cs="Arial"/>
          <w:lang w:val="en-US"/>
        </w:rPr>
        <w:t>B</w:t>
      </w:r>
      <w:r w:rsidRPr="0030239D">
        <w:rPr>
          <w:rFonts w:ascii="Arial" w:eastAsia="MS Mincho" w:hAnsi="Arial" w:cs="Arial"/>
          <w:lang w:val="en-US"/>
        </w:rPr>
        <w:t xml:space="preserve">UL </w:t>
      </w:r>
      <w:r>
        <w:rPr>
          <w:rFonts w:ascii="Arial" w:eastAsia="MS Mincho" w:hAnsi="Arial" w:cs="Arial"/>
          <w:lang w:val="en-US"/>
        </w:rPr>
        <w:t xml:space="preserve">for c combinations with </w:t>
      </w:r>
      <w:r w:rsidRPr="00586840">
        <w:rPr>
          <w:rFonts w:ascii="Arial" w:eastAsia="MS Mincho" w:hAnsi="Arial" w:cs="Arial"/>
          <w:lang w:val="en-US"/>
        </w:rPr>
        <w:t>CA_n25-n41-n</w:t>
      </w:r>
      <w:r>
        <w:rPr>
          <w:rFonts w:ascii="Arial" w:eastAsia="MS Mincho" w:hAnsi="Arial" w:cs="Arial"/>
          <w:lang w:val="en-US"/>
        </w:rPr>
        <w:t>71</w:t>
      </w:r>
      <w:r w:rsidRPr="0030239D">
        <w:rPr>
          <w:rFonts w:ascii="Arial" w:eastAsia="MS Mincho" w:hAnsi="Arial" w:cs="Arial"/>
          <w:lang w:val="en-US"/>
        </w:rPr>
        <w:t xml:space="preserve"> according to the request in [1].</w:t>
      </w:r>
    </w:p>
    <w:p w14:paraId="42E2D87D" w14:textId="0D64829E" w:rsidR="005D518C" w:rsidRDefault="005D518C" w:rsidP="005D518C">
      <w:pPr>
        <w:spacing w:after="160" w:line="259" w:lineRule="auto"/>
        <w:rPr>
          <w:rFonts w:ascii="Arial" w:eastAsia="MS Mincho" w:hAnsi="Arial" w:cs="Arial"/>
          <w:lang w:val="en-US"/>
        </w:rPr>
      </w:pPr>
      <w:r w:rsidRPr="005D53EE">
        <w:rPr>
          <w:rFonts w:ascii="Arial" w:eastAsia="MS Mincho" w:hAnsi="Arial" w:cs="Arial"/>
          <w:lang w:val="en-US"/>
        </w:rPr>
        <w:t xml:space="preserve">The power class 2 MSD is calculated by calculating the interference power for </w:t>
      </w:r>
      <w:r>
        <w:rPr>
          <w:rFonts w:ascii="Arial" w:eastAsia="MS Mincho" w:hAnsi="Arial" w:cs="Arial"/>
          <w:lang w:val="en-US"/>
        </w:rPr>
        <w:t>PC3</w:t>
      </w:r>
      <w:r w:rsidRPr="005D53EE">
        <w:rPr>
          <w:rFonts w:ascii="Arial" w:eastAsia="MS Mincho" w:hAnsi="Arial" w:cs="Arial"/>
          <w:lang w:val="en-US"/>
        </w:rPr>
        <w:t xml:space="preserve"> MSD, increasing the interference by 3 dB, and then calculating the resulting MSD</w:t>
      </w:r>
      <w:r>
        <w:rPr>
          <w:rFonts w:ascii="Arial" w:eastAsia="MS Mincho" w:hAnsi="Arial" w:cs="Arial"/>
          <w:lang w:val="en-US"/>
        </w:rPr>
        <w:t xml:space="preserve"> for PC2</w:t>
      </w:r>
      <w:r w:rsidRPr="009E0F00">
        <w:rPr>
          <w:rFonts w:ascii="Arial" w:eastAsia="MS Mincho" w:hAnsi="Arial" w:cs="Arial"/>
          <w:lang w:val="en-US"/>
        </w:rPr>
        <w:t>.</w:t>
      </w:r>
      <w:r>
        <w:rPr>
          <w:rFonts w:ascii="Arial" w:eastAsia="MS Mincho" w:hAnsi="Arial" w:cs="Arial"/>
          <w:lang w:val="en-US"/>
        </w:rPr>
        <w:t xml:space="preserve"> The equations are included. </w:t>
      </w:r>
    </w:p>
    <w:p w14:paraId="13980EAD" w14:textId="77777777" w:rsidR="005D518C" w:rsidRPr="0030239D" w:rsidRDefault="005D518C" w:rsidP="005D518C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Reference</w:t>
      </w:r>
    </w:p>
    <w:p w14:paraId="4B77BF77" w14:textId="77777777" w:rsidR="005D518C" w:rsidRPr="0030239D" w:rsidRDefault="005D518C" w:rsidP="005D518C">
      <w:pPr>
        <w:spacing w:after="0"/>
        <w:rPr>
          <w:rFonts w:ascii="Arial" w:eastAsia="SimSun" w:hAnsi="Arial" w:cs="Arial"/>
          <w:bCs/>
          <w:shd w:val="clear" w:color="auto" w:fill="FFFFFF"/>
          <w:lang w:val="en-US"/>
        </w:rPr>
      </w:pPr>
      <w:r w:rsidRPr="0030239D">
        <w:rPr>
          <w:rFonts w:ascii="Arial" w:eastAsia="SimSun" w:hAnsi="Arial" w:cs="Arial"/>
          <w:lang w:val="en-US"/>
        </w:rPr>
        <w:t xml:space="preserve">[1] </w:t>
      </w:r>
      <w:r w:rsidRPr="008C7D42">
        <w:rPr>
          <w:rFonts w:ascii="Arial" w:eastAsia="SimSun" w:hAnsi="Arial" w:cs="Arial"/>
          <w:lang w:val="en-US"/>
        </w:rPr>
        <w:t>RP-222623</w:t>
      </w:r>
      <w:r>
        <w:rPr>
          <w:rFonts w:ascii="Arial" w:eastAsia="SimSun" w:hAnsi="Arial" w:cs="Arial"/>
          <w:lang w:val="en-US"/>
        </w:rPr>
        <w:t xml:space="preserve">,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New WID: New WID: High power UE for FR1 NR inter-band CA/DC 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>o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 xml:space="preserve">r NR SUL (supplementary uplink) band combination with y bands downlink (1&lt;y&lt;=6) and x bands uplink (x=1,2) and power class m </w:t>
      </w:r>
      <w:r w:rsidRPr="00F26811">
        <w:rPr>
          <w:rFonts w:ascii="Arial" w:eastAsia="SimSun" w:hAnsi="Arial" w:cs="Arial"/>
          <w:bCs/>
          <w:shd w:val="clear" w:color="auto" w:fill="FFFFFF"/>
          <w:lang w:val="en-US"/>
        </w:rPr>
        <w:tab/>
        <w:t>(m&lt;3) and high power on TDD band(s)</w:t>
      </w:r>
      <w:r>
        <w:rPr>
          <w:rFonts w:ascii="Arial" w:eastAsia="SimSun" w:hAnsi="Arial" w:cs="Arial"/>
          <w:bCs/>
          <w:shd w:val="clear" w:color="auto" w:fill="FFFFFF"/>
          <w:lang w:val="en-US"/>
        </w:rPr>
        <w:t xml:space="preserve"> </w:t>
      </w:r>
    </w:p>
    <w:p w14:paraId="4BF9100C" w14:textId="77777777" w:rsidR="005D518C" w:rsidRPr="0030239D" w:rsidRDefault="005D518C" w:rsidP="005D518C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2CE971B4" w14:textId="77777777" w:rsidR="005D518C" w:rsidRPr="0030239D" w:rsidRDefault="005D518C" w:rsidP="005D518C">
      <w:pPr>
        <w:spacing w:after="0"/>
        <w:rPr>
          <w:rFonts w:ascii="Arial" w:eastAsia="SimSun" w:hAnsi="Arial" w:cs="Arial"/>
          <w:bCs/>
          <w:sz w:val="22"/>
          <w:szCs w:val="22"/>
          <w:shd w:val="clear" w:color="auto" w:fill="FFFFFF"/>
          <w:lang w:val="en-US"/>
        </w:rPr>
      </w:pPr>
    </w:p>
    <w:p w14:paraId="12BBDBF6" w14:textId="77777777" w:rsidR="005D518C" w:rsidRPr="0030239D" w:rsidRDefault="005D518C" w:rsidP="005D518C">
      <w:pPr>
        <w:keepNext/>
        <w:keepLines/>
        <w:numPr>
          <w:ilvl w:val="0"/>
          <w:numId w:val="7"/>
        </w:numPr>
        <w:spacing w:before="240" w:after="0" w:line="259" w:lineRule="auto"/>
        <w:outlineLvl w:val="0"/>
        <w:rPr>
          <w:rFonts w:ascii="Arial" w:eastAsia="MS Mincho" w:hAnsi="Arial" w:cs="Arial"/>
          <w:b/>
          <w:sz w:val="28"/>
          <w:szCs w:val="28"/>
        </w:rPr>
      </w:pPr>
      <w:r w:rsidRPr="0030239D">
        <w:rPr>
          <w:rFonts w:ascii="Arial" w:eastAsia="MS Mincho" w:hAnsi="Arial" w:cs="Arial"/>
          <w:b/>
          <w:sz w:val="28"/>
          <w:szCs w:val="28"/>
        </w:rPr>
        <w:t>Text Proposal</w:t>
      </w:r>
    </w:p>
    <w:p w14:paraId="4BF2307A" w14:textId="77777777" w:rsidR="005D518C" w:rsidRDefault="005D518C" w:rsidP="005D518C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253A966F" w14:textId="77777777" w:rsidR="005D518C" w:rsidRDefault="005D518C" w:rsidP="005D518C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53A9D932" w14:textId="77777777" w:rsidR="005D518C" w:rsidRDefault="005D518C" w:rsidP="005D518C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35FE27D5" w14:textId="77777777" w:rsidR="005D518C" w:rsidRDefault="005D518C" w:rsidP="005D518C">
      <w:pPr>
        <w:pStyle w:val="NoSpacing"/>
        <w:rPr>
          <w:rFonts w:ascii="Arial" w:hAnsi="Arial" w:cs="Arial"/>
          <w:bCs/>
          <w:shd w:val="clear" w:color="auto" w:fill="FFFFFF"/>
        </w:rPr>
      </w:pPr>
    </w:p>
    <w:p w14:paraId="724AF9F5" w14:textId="77777777" w:rsidR="005D518C" w:rsidRPr="003D0F39" w:rsidRDefault="005D518C" w:rsidP="005D518C">
      <w:pPr>
        <w:jc w:val="center"/>
        <w:rPr>
          <w:color w:val="FF0000"/>
          <w:sz w:val="48"/>
          <w:szCs w:val="48"/>
          <w:lang w:eastAsia="zh-CN"/>
        </w:rPr>
      </w:pPr>
      <w:r w:rsidRPr="003D0F39">
        <w:rPr>
          <w:color w:val="FF0000"/>
          <w:sz w:val="48"/>
          <w:szCs w:val="48"/>
          <w:lang w:eastAsia="zh-CN"/>
        </w:rPr>
        <w:t>&lt;</w:t>
      </w:r>
      <w:r>
        <w:rPr>
          <w:color w:val="FF0000"/>
          <w:sz w:val="48"/>
          <w:szCs w:val="48"/>
          <w:lang w:eastAsia="zh-CN"/>
        </w:rPr>
        <w:t>Beginning</w:t>
      </w:r>
      <w:r w:rsidRPr="003D0F39">
        <w:rPr>
          <w:color w:val="FF0000"/>
          <w:sz w:val="48"/>
          <w:szCs w:val="48"/>
          <w:lang w:eastAsia="zh-CN"/>
        </w:rPr>
        <w:t xml:space="preserve"> of changes&gt;</w:t>
      </w:r>
    </w:p>
    <w:p w14:paraId="29672885" w14:textId="77777777" w:rsidR="007A1587" w:rsidRDefault="007A1587" w:rsidP="00BB0464"/>
    <w:p w14:paraId="55A226AB" w14:textId="77777777" w:rsidR="007A1587" w:rsidRDefault="007A1587" w:rsidP="00BB0464"/>
    <w:p w14:paraId="7C90623D" w14:textId="77777777" w:rsidR="007A1587" w:rsidRDefault="007A1587" w:rsidP="00BB0464"/>
    <w:p w14:paraId="407C78CA" w14:textId="77777777" w:rsidR="007A1587" w:rsidRDefault="007A1587" w:rsidP="00BB0464"/>
    <w:p w14:paraId="0828B6F8" w14:textId="77777777" w:rsidR="00741888" w:rsidRDefault="00741888" w:rsidP="00741888">
      <w:pPr>
        <w:pStyle w:val="Heading1"/>
        <w:rPr>
          <w:lang w:eastAsia="zh-CN"/>
        </w:rPr>
      </w:pPr>
      <w:bookmarkStart w:id="2" w:name="_Toc115167923"/>
      <w:r>
        <w:rPr>
          <w:lang w:eastAsia="zh-CN"/>
        </w:rPr>
        <w:t>6</w:t>
      </w:r>
      <w:r>
        <w:rPr>
          <w:lang w:eastAsia="zh-CN"/>
        </w:rPr>
        <w:tab/>
        <w:t xml:space="preserve">High </w:t>
      </w:r>
      <w:r w:rsidRPr="00A047D8">
        <w:rPr>
          <w:rFonts w:hint="eastAsia"/>
          <w:lang w:eastAsia="zh-CN"/>
        </w:rPr>
        <w:t xml:space="preserve">Power </w:t>
      </w:r>
      <w:r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>
        <w:rPr>
          <w:lang w:eastAsia="zh-CN"/>
        </w:rPr>
        <w:t>of 3 bands DL and 1 or 2 bands</w:t>
      </w:r>
      <w:r w:rsidRPr="00A047D8">
        <w:rPr>
          <w:lang w:eastAsia="zh-CN"/>
        </w:rPr>
        <w:t xml:space="preserve"> UL</w:t>
      </w:r>
      <w:bookmarkEnd w:id="2"/>
    </w:p>
    <w:p w14:paraId="1D000B9B" w14:textId="194379B7" w:rsidR="00741888" w:rsidRPr="004D3578" w:rsidRDefault="00741888" w:rsidP="00741888">
      <w:pPr>
        <w:pStyle w:val="Heading2"/>
        <w:rPr>
          <w:lang w:eastAsia="zh-CN"/>
        </w:rPr>
      </w:pPr>
      <w:bookmarkStart w:id="3" w:name="_Toc115167924"/>
      <w:r>
        <w:t>6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r>
        <w:t xml:space="preserve">DL </w:t>
      </w:r>
      <w:r>
        <w:rPr>
          <w:lang w:eastAsia="zh-CN"/>
        </w:rPr>
        <w:t>CA_n25-n41-n</w:t>
      </w:r>
      <w:bookmarkEnd w:id="3"/>
      <w:r w:rsidR="00977315">
        <w:rPr>
          <w:lang w:eastAsia="zh-CN"/>
        </w:rPr>
        <w:t>71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-n41</w:t>
      </w:r>
      <w:r>
        <w:rPr>
          <w:lang w:eastAsia="zh-CN"/>
        </w:rPr>
        <w:t>A</w:t>
      </w:r>
    </w:p>
    <w:p w14:paraId="25CA0609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bookmarkStart w:id="4" w:name="_Toc3303723"/>
      <w:bookmarkStart w:id="5" w:name="_Toc3364427"/>
      <w:bookmarkStart w:id="6" w:name="_Toc46412257"/>
      <w:bookmarkStart w:id="7" w:name="_Toc115167925"/>
      <w:r>
        <w:rPr>
          <w:rFonts w:cs="Arial"/>
          <w:szCs w:val="28"/>
          <w:lang w:eastAsia="zh-CN"/>
        </w:rPr>
        <w:t>6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bookmarkEnd w:id="4"/>
      <w:bookmarkEnd w:id="5"/>
      <w:bookmarkEnd w:id="6"/>
      <w:r w:rsidRPr="001043CD">
        <w:rPr>
          <w:rFonts w:cs="Arial" w:hint="eastAsia"/>
          <w:szCs w:val="28"/>
          <w:lang w:eastAsia="zh-CN"/>
        </w:rPr>
        <w:t>s</w:t>
      </w:r>
      <w:bookmarkEnd w:id="7"/>
    </w:p>
    <w:p w14:paraId="56D840D8" w14:textId="77777777" w:rsidR="00741888" w:rsidRDefault="00741888" w:rsidP="00741888">
      <w:pPr>
        <w:pStyle w:val="TH"/>
        <w:rPr>
          <w:lang w:val="en-US"/>
        </w:rPr>
      </w:pPr>
      <w:r>
        <w:rPr>
          <w:lang w:val="en-US"/>
        </w:rPr>
        <w:t>Table 6</w:t>
      </w:r>
      <w:r w:rsidRPr="00BC7DD1">
        <w:rPr>
          <w:lang w:val="en-US"/>
        </w:rPr>
        <w:t>.</w:t>
      </w:r>
      <w:r>
        <w:rPr>
          <w:rFonts w:hint="eastAsia"/>
          <w:lang w:val="en-US" w:eastAsia="zh-CN"/>
        </w:rPr>
        <w:t>x.1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600484" w:rsidRPr="00AD0178" w14:paraId="1B964AD1" w14:textId="77777777" w:rsidTr="00B5389E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C77DC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0126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B6BDA8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6B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442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8872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600484" w:rsidRPr="00AD0178" w14:paraId="403F26A9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0FFC0" w14:textId="6D3380F1" w:rsidR="00277B75" w:rsidRPr="00AD0178" w:rsidRDefault="00600484" w:rsidP="00277B75">
            <w:pPr>
              <w:pStyle w:val="TAC"/>
              <w:rPr>
                <w:sz w:val="16"/>
                <w:lang w:val="en-US" w:eastAsia="zh-CN"/>
              </w:rPr>
            </w:pPr>
            <w:r w:rsidRPr="00600484">
              <w:rPr>
                <w:sz w:val="16"/>
                <w:lang w:val="en-US" w:eastAsia="zh-CN"/>
              </w:rPr>
              <w:lastRenderedPageBreak/>
              <w:t>CA_n25A-n41A-n71A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373044" w14:textId="3325E889" w:rsidR="00277B75" w:rsidRPr="00F727BF" w:rsidRDefault="00277B75" w:rsidP="00277B75">
            <w:pPr>
              <w:pStyle w:val="TAC"/>
              <w:rPr>
                <w:b/>
                <w:bCs/>
                <w:color w:val="FF0000"/>
                <w:vertAlign w:val="superscript"/>
                <w:lang w:val="en-US" w:eastAsia="zh-CN"/>
              </w:rPr>
            </w:pPr>
            <w:r w:rsidRPr="00222EB5">
              <w:rPr>
                <w:b/>
                <w:bCs/>
                <w:lang w:val="en-US"/>
              </w:rPr>
              <w:t>CA_n25A-n41A</w:t>
            </w:r>
            <w:r w:rsidR="00F727BF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104396A5" w14:textId="77777777" w:rsidR="00277B75" w:rsidRPr="001E32DC" w:rsidRDefault="00277B75" w:rsidP="00277B75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/>
              </w:rPr>
              <w:t>CA_n41A-n71A</w:t>
            </w:r>
          </w:p>
          <w:p w14:paraId="7783EA61" w14:textId="0BF6E7D3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7F9B" w14:textId="1A283FC1" w:rsidR="00277B75" w:rsidRDefault="00277B75" w:rsidP="00277B75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143B" w14:textId="15228823" w:rsidR="00277B75" w:rsidRPr="00F10A93" w:rsidRDefault="00277B75" w:rsidP="00277B75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2BFABE" w14:textId="68CD62F4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600484" w:rsidRPr="00AD0178" w14:paraId="0CB71569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BB00DA" w14:textId="77777777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C94C6" w14:textId="77777777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0C8" w14:textId="2A5A2C58" w:rsidR="00277B75" w:rsidRDefault="00277B75" w:rsidP="00277B75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82FA" w14:textId="6063EF8D" w:rsidR="00277B75" w:rsidRPr="00F10A93" w:rsidRDefault="00277B75" w:rsidP="00277B75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FA76F" w14:textId="77777777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00484" w:rsidRPr="00AD0178" w14:paraId="066A80C9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0694" w14:textId="77777777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46C3" w14:textId="77777777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8F5D" w14:textId="74E9EE47" w:rsidR="00277B75" w:rsidRDefault="00277B75" w:rsidP="00277B75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5CB9B" w14:textId="4D6715E0" w:rsidR="00277B75" w:rsidRPr="00F10A93" w:rsidRDefault="00277B75" w:rsidP="00277B75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0FDEE" w14:textId="77777777" w:rsidR="00277B75" w:rsidRPr="00AD0178" w:rsidRDefault="00277B75" w:rsidP="00277B75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67914" w:rsidRPr="00AD0178" w14:paraId="30DDB138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B5305" w14:textId="64577644" w:rsidR="00667914" w:rsidRPr="00AD0178" w:rsidRDefault="001E32D2" w:rsidP="00667914">
            <w:pPr>
              <w:pStyle w:val="TAC"/>
              <w:rPr>
                <w:sz w:val="16"/>
                <w:lang w:val="en-US" w:eastAsia="zh-CN"/>
              </w:rPr>
            </w:pPr>
            <w:r w:rsidRPr="001E32D2">
              <w:rPr>
                <w:sz w:val="16"/>
                <w:lang w:val="en-US" w:eastAsia="zh-CN"/>
              </w:rPr>
              <w:t>CA_n25A-n41(2A)-n71A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D25B" w14:textId="2139F56E" w:rsidR="00667914" w:rsidRPr="00222EB5" w:rsidRDefault="00667914" w:rsidP="00667914">
            <w:pPr>
              <w:pStyle w:val="TAC"/>
              <w:rPr>
                <w:b/>
                <w:bCs/>
                <w:lang w:val="en-US" w:eastAsia="zh-CN" w:bidi="ar"/>
              </w:rPr>
            </w:pPr>
            <w:r w:rsidRPr="00222EB5">
              <w:rPr>
                <w:b/>
                <w:bCs/>
                <w:lang w:val="en-US" w:eastAsia="zh-CN" w:bidi="ar"/>
              </w:rPr>
              <w:t>CA_n25A-n41A</w:t>
            </w:r>
            <w:r w:rsidR="00F727BF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6DAEB151" w14:textId="77777777" w:rsidR="00667914" w:rsidRPr="001E32DC" w:rsidRDefault="00667914" w:rsidP="00667914">
            <w:pPr>
              <w:pStyle w:val="TAC"/>
              <w:rPr>
                <w:lang w:val="en-US" w:eastAsia="zh-CN" w:bidi="ar"/>
              </w:rPr>
            </w:pPr>
            <w:r w:rsidRPr="001E32DC">
              <w:rPr>
                <w:lang w:val="en-US" w:eastAsia="zh-CN" w:bidi="ar"/>
              </w:rPr>
              <w:t>CA_n41A-n71A</w:t>
            </w:r>
          </w:p>
          <w:p w14:paraId="72AC417F" w14:textId="61D55C78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 w:bidi="ar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4F7" w14:textId="51496519" w:rsidR="00667914" w:rsidRDefault="00667914" w:rsidP="00667914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6D12" w14:textId="07B85371" w:rsidR="00667914" w:rsidRPr="00F10A93" w:rsidRDefault="00667914" w:rsidP="00667914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74778" w14:textId="4565C3FB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667914" w:rsidRPr="00AD0178" w14:paraId="4C0B4897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E4771A" w14:textId="77777777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E68" w14:textId="77777777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AD14" w14:textId="6C1C5B48" w:rsidR="00667914" w:rsidRDefault="00667914" w:rsidP="00667914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B52E" w14:textId="16E6D6F7" w:rsidR="00667914" w:rsidRPr="00F10A93" w:rsidRDefault="00667914" w:rsidP="00667914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E8622D" w14:textId="77777777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67914" w:rsidRPr="00AD0178" w14:paraId="44F14CD2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CA697" w14:textId="77777777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D19C" w14:textId="77777777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36F2" w14:textId="30D1744F" w:rsidR="00667914" w:rsidRDefault="00667914" w:rsidP="00667914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C3B2" w14:textId="6E67C57A" w:rsidR="00667914" w:rsidRPr="00F10A93" w:rsidRDefault="00667914" w:rsidP="00667914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5F13" w14:textId="77777777" w:rsidR="00667914" w:rsidRPr="00AD0178" w:rsidRDefault="00667914" w:rsidP="00667914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D29A7" w:rsidRPr="00AD0178" w14:paraId="184E9D8F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CE3DC" w14:textId="53634824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  <w:r w:rsidRPr="00D11AD4">
              <w:rPr>
                <w:sz w:val="16"/>
                <w:lang w:val="en-US" w:eastAsia="zh-CN"/>
              </w:rPr>
              <w:t>CA_n25A-n41C-n71A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D36559" w14:textId="47895048" w:rsidR="007D29A7" w:rsidRPr="00222EB5" w:rsidRDefault="007D29A7" w:rsidP="007D29A7">
            <w:pPr>
              <w:pStyle w:val="TAC"/>
              <w:rPr>
                <w:b/>
                <w:bCs/>
                <w:lang w:val="en-US"/>
              </w:rPr>
            </w:pPr>
            <w:r w:rsidRPr="00222EB5">
              <w:rPr>
                <w:b/>
                <w:bCs/>
                <w:lang w:val="en-US"/>
              </w:rPr>
              <w:t>CA_n25A-n41A</w:t>
            </w:r>
            <w:r w:rsidR="00F727BF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22E3B9C3" w14:textId="77777777" w:rsidR="007D29A7" w:rsidRPr="001E32DC" w:rsidRDefault="007D29A7" w:rsidP="007D29A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CA_n41A-n71A</w:t>
            </w:r>
          </w:p>
          <w:p w14:paraId="155A2AAF" w14:textId="77777777" w:rsidR="007D29A7" w:rsidRPr="001E32DC" w:rsidRDefault="007D29A7" w:rsidP="007D29A7">
            <w:pPr>
              <w:pStyle w:val="TAC"/>
              <w:rPr>
                <w:szCs w:val="18"/>
                <w:lang w:val="en-US"/>
              </w:rPr>
            </w:pPr>
            <w:r w:rsidRPr="001E32DC">
              <w:rPr>
                <w:lang w:val="en-US"/>
              </w:rPr>
              <w:t>CA_n25A-n71A</w:t>
            </w:r>
          </w:p>
          <w:p w14:paraId="56269E56" w14:textId="3F2441EF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18"/>
                <w:lang w:val="en-US"/>
              </w:rPr>
              <w:t>CA_n41C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26FB" w14:textId="6D0236CD" w:rsidR="007D29A7" w:rsidRDefault="007D29A7" w:rsidP="007D29A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2793" w14:textId="08FD5388" w:rsidR="007D29A7" w:rsidRPr="00F10A93" w:rsidRDefault="007D29A7" w:rsidP="007D29A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C1BAE" w14:textId="797A4206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7D29A7" w:rsidRPr="00AD0178" w14:paraId="651176A6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F2508" w14:textId="77777777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3C7295" w14:textId="77777777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D54" w14:textId="6243D42B" w:rsidR="007D29A7" w:rsidRDefault="007D29A7" w:rsidP="007D29A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A921" w14:textId="5F2F565A" w:rsidR="007D29A7" w:rsidRPr="00F10A93" w:rsidRDefault="007D29A7" w:rsidP="007D29A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B3A1F" w14:textId="77777777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D29A7" w:rsidRPr="00AD0178" w14:paraId="33545D43" w14:textId="77777777" w:rsidTr="00B5389E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1B1C4" w14:textId="77777777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A8E2" w14:textId="77777777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C988" w14:textId="3610A7A4" w:rsidR="007D29A7" w:rsidRDefault="007D29A7" w:rsidP="007D29A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41AC" w14:textId="37FC1C77" w:rsidR="007D29A7" w:rsidRPr="00F10A93" w:rsidRDefault="007D29A7" w:rsidP="007D29A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201A" w14:textId="77777777" w:rsidR="007D29A7" w:rsidRPr="00AD0178" w:rsidRDefault="007D29A7" w:rsidP="007D29A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5D62AA8D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8AA8AF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0761724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D35C15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0246B91E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bookmarkStart w:id="8" w:name="_Toc3303724"/>
      <w:bookmarkStart w:id="9" w:name="_Toc3364428"/>
      <w:bookmarkStart w:id="10" w:name="_Toc46412258"/>
      <w:bookmarkStart w:id="11" w:name="_Toc115167926"/>
      <w:r>
        <w:rPr>
          <w:rFonts w:cs="Arial"/>
          <w:lang w:eastAsia="zh-CN"/>
        </w:rPr>
        <w:t>6</w:t>
      </w:r>
      <w:r w:rsidRPr="001043CD">
        <w:rPr>
          <w:rFonts w:cs="Arial"/>
          <w:lang w:eastAsia="zh-CN"/>
        </w:rPr>
        <w:t>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"/>
      <w:bookmarkEnd w:id="9"/>
      <w:bookmarkEnd w:id="10"/>
      <w:bookmarkEnd w:id="11"/>
    </w:p>
    <w:p w14:paraId="041C487A" w14:textId="77777777" w:rsidR="00741888" w:rsidRDefault="00741888" w:rsidP="00741888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73DFE8DC" w14:textId="77777777" w:rsidTr="006A5AF1">
        <w:trPr>
          <w:trHeight w:val="383"/>
          <w:jc w:val="center"/>
        </w:trPr>
        <w:tc>
          <w:tcPr>
            <w:tcW w:w="1679" w:type="dxa"/>
          </w:tcPr>
          <w:p w14:paraId="4C1523CC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20B1AC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5F0F440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7B24E9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E7D9C3F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73B98B67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FF5472A" w14:textId="77777777" w:rsidR="00741888" w:rsidRPr="00B0188E" w:rsidRDefault="00741888" w:rsidP="006A5AF1">
            <w:pPr>
              <w:pStyle w:val="TAC"/>
              <w:rPr>
                <w:lang w:eastAsia="zh-CN"/>
              </w:rPr>
            </w:pPr>
            <w:bookmarkStart w:id="12" w:name="_Hlk118121858"/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41A</w:t>
            </w:r>
            <w:bookmarkEnd w:id="12"/>
          </w:p>
        </w:tc>
        <w:tc>
          <w:tcPr>
            <w:tcW w:w="2045" w:type="dxa"/>
            <w:shd w:val="clear" w:color="auto" w:fill="auto"/>
          </w:tcPr>
          <w:p w14:paraId="2FB81137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37947AB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BF390D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8FC579B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4EF8D0CC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3025F42B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B14D1F0" w14:textId="77777777" w:rsidR="00741888" w:rsidRPr="005B1369" w:rsidRDefault="00741888" w:rsidP="006A5AF1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8C6C67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CB9B599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B78A904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</w:tr>
    </w:tbl>
    <w:p w14:paraId="3A6F13DA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5961B2" w14:textId="77777777" w:rsidR="00741888" w:rsidRPr="00FD4F24" w:rsidRDefault="00741888" w:rsidP="00741888">
      <w:pPr>
        <w:pStyle w:val="Heading3"/>
        <w:rPr>
          <w:lang w:eastAsia="zh-CN"/>
        </w:rPr>
      </w:pPr>
      <w:bookmarkStart w:id="13" w:name="_Toc3303726"/>
      <w:bookmarkStart w:id="14" w:name="_Toc3364430"/>
      <w:bookmarkStart w:id="15" w:name="_Toc46412260"/>
      <w:bookmarkStart w:id="16" w:name="_Toc115167927"/>
      <w:r>
        <w:t>6</w:t>
      </w:r>
      <w:r w:rsidRPr="001043CD">
        <w:t>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bookmarkEnd w:id="13"/>
      <w:bookmarkEnd w:id="14"/>
      <w:r w:rsidRPr="001043CD">
        <w:rPr>
          <w:rFonts w:eastAsia="MS Mincho"/>
          <w:lang w:eastAsia="ja-JP"/>
        </w:rPr>
        <w:t>REFSENS requirements</w:t>
      </w:r>
      <w:bookmarkEnd w:id="15"/>
      <w:bookmarkEnd w:id="16"/>
    </w:p>
    <w:p w14:paraId="588EF007" w14:textId="77777777" w:rsidR="00741888" w:rsidRDefault="00741888" w:rsidP="00741888">
      <w:pPr>
        <w:pStyle w:val="Heading4"/>
        <w:rPr>
          <w:lang w:eastAsia="zh-CN"/>
        </w:rPr>
      </w:pPr>
      <w:bookmarkStart w:id="17" w:name="_Toc30066232"/>
      <w:bookmarkStart w:id="18" w:name="_Toc115167928"/>
      <w:r>
        <w:t>6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bookmarkEnd w:id="17"/>
      <w:r>
        <w:rPr>
          <w:rFonts w:hint="eastAsia"/>
          <w:lang w:eastAsia="zh-CN"/>
        </w:rPr>
        <w:t>Power class 2 case</w:t>
      </w:r>
      <w:r>
        <w:rPr>
          <w:lang w:eastAsia="zh-CN"/>
        </w:rPr>
        <w:t xml:space="preserve"> a</w:t>
      </w:r>
      <w:bookmarkEnd w:id="18"/>
    </w:p>
    <w:p w14:paraId="7E9B23CA" w14:textId="47F0400E" w:rsidR="00741888" w:rsidRDefault="00741888" w:rsidP="00741888">
      <w:pPr>
        <w:rPr>
          <w:lang w:eastAsia="zh-CN"/>
        </w:rPr>
      </w:pPr>
      <w:r>
        <w:rPr>
          <w:lang w:eastAsia="zh-CN"/>
        </w:rPr>
        <w:t xml:space="preserve">Since there is no MSD for PC3 UL </w:t>
      </w:r>
      <w:r w:rsidRPr="001D6C85">
        <w:rPr>
          <w:lang w:eastAsia="zh-CN"/>
        </w:rPr>
        <w:t>CA_n25A-n41A</w:t>
      </w:r>
      <w:r>
        <w:rPr>
          <w:lang w:eastAsia="zh-CN"/>
        </w:rPr>
        <w:t xml:space="preserve"> into n</w:t>
      </w:r>
      <w:r w:rsidR="00F24600">
        <w:rPr>
          <w:lang w:eastAsia="zh-CN"/>
        </w:rPr>
        <w:t>71</w:t>
      </w:r>
      <w:r>
        <w:rPr>
          <w:lang w:eastAsia="zh-CN"/>
        </w:rPr>
        <w:t xml:space="preserve">, none is proposed for PC2. </w:t>
      </w:r>
    </w:p>
    <w:p w14:paraId="20B90820" w14:textId="77777777" w:rsidR="00741888" w:rsidRDefault="00741888" w:rsidP="00741888">
      <w:pPr>
        <w:rPr>
          <w:lang w:eastAsia="zh-CN"/>
        </w:rPr>
      </w:pPr>
    </w:p>
    <w:p w14:paraId="75798452" w14:textId="77777777" w:rsidR="00741888" w:rsidRDefault="00741888" w:rsidP="00741888">
      <w:pPr>
        <w:pStyle w:val="Heading4"/>
        <w:rPr>
          <w:lang w:eastAsia="zh-CN"/>
        </w:rPr>
      </w:pPr>
      <w:r>
        <w:t>6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</w:p>
    <w:p w14:paraId="51D62FAE" w14:textId="3AAE63CE" w:rsidR="00741888" w:rsidRPr="001043CD" w:rsidRDefault="00741888" w:rsidP="00741888">
      <w:pPr>
        <w:rPr>
          <w:i/>
          <w:color w:val="0000FF"/>
          <w:lang w:eastAsia="zh-CN"/>
        </w:rPr>
      </w:pPr>
      <w:r w:rsidRPr="0018455A">
        <w:rPr>
          <w:lang w:eastAsia="zh-CN"/>
        </w:rPr>
        <w:t>Since there is no MSD for PC3 UL CA_n25A-n41A into -n</w:t>
      </w:r>
      <w:r w:rsidR="00F24600">
        <w:rPr>
          <w:lang w:eastAsia="zh-CN"/>
        </w:rPr>
        <w:t>71</w:t>
      </w:r>
      <w:r w:rsidRPr="0018455A">
        <w:rPr>
          <w:lang w:eastAsia="zh-CN"/>
        </w:rPr>
        <w:t>, none is proposed for PC2.</w:t>
      </w:r>
    </w:p>
    <w:p w14:paraId="20F003A6" w14:textId="77777777" w:rsidR="00741888" w:rsidRPr="004721EE" w:rsidRDefault="00741888" w:rsidP="00741888">
      <w:pPr>
        <w:pStyle w:val="Heading3"/>
        <w:rPr>
          <w:lang w:eastAsia="zh-CN"/>
        </w:rPr>
      </w:pPr>
      <w:bookmarkStart w:id="19" w:name="_Toc3303727"/>
      <w:bookmarkStart w:id="20" w:name="_Toc3364431"/>
      <w:bookmarkStart w:id="21" w:name="_Toc46412261"/>
      <w:bookmarkStart w:id="22" w:name="_Toc115167929"/>
      <w:r w:rsidRPr="00EA2075">
        <w:rPr>
          <w:rFonts w:eastAsia="MS Mincho"/>
          <w:lang w:eastAsia="ja-JP"/>
        </w:rPr>
        <w:t>6.</w:t>
      </w:r>
      <w:r w:rsidRPr="00EA2075">
        <w:rPr>
          <w:rFonts w:eastAsia="MS Mincho" w:hint="eastAsia"/>
          <w:lang w:eastAsia="ja-JP"/>
        </w:rPr>
        <w:t>x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bookmarkEnd w:id="19"/>
      <w:bookmarkEnd w:id="20"/>
      <w:bookmarkEnd w:id="21"/>
      <w:bookmarkEnd w:id="22"/>
      <w:r>
        <w:rPr>
          <w:rFonts w:eastAsia="MS Mincho"/>
          <w:lang w:eastAsia="ja-JP"/>
        </w:rPr>
        <w:t>Void</w:t>
      </w:r>
    </w:p>
    <w:p w14:paraId="32C8BE30" w14:textId="77777777" w:rsidR="00741888" w:rsidRPr="00235394" w:rsidRDefault="00741888" w:rsidP="00741888"/>
    <w:p w14:paraId="5A350AD5" w14:textId="10668E27" w:rsidR="00741888" w:rsidRPr="004D3578" w:rsidRDefault="00741888" w:rsidP="00741888">
      <w:pPr>
        <w:pStyle w:val="Heading2"/>
        <w:rPr>
          <w:lang w:eastAsia="zh-CN"/>
        </w:rPr>
      </w:pPr>
      <w:r>
        <w:t>6.y</w:t>
      </w:r>
      <w:r w:rsidRPr="004D3578">
        <w:tab/>
      </w:r>
      <w:r>
        <w:t xml:space="preserve">DL </w:t>
      </w:r>
      <w:r>
        <w:rPr>
          <w:lang w:eastAsia="zh-CN"/>
        </w:rPr>
        <w:t>CA_n25-n41-n</w:t>
      </w:r>
      <w:r w:rsidR="006E713E">
        <w:rPr>
          <w:lang w:eastAsia="zh-CN"/>
        </w:rPr>
        <w:t>71</w:t>
      </w:r>
      <w:r>
        <w:rPr>
          <w:lang w:eastAsia="zh-CN"/>
        </w:rPr>
        <w:t xml:space="preserve">, UL </w:t>
      </w:r>
      <w:r w:rsidRPr="000C46C1">
        <w:rPr>
          <w:lang w:eastAsia="zh-CN"/>
        </w:rPr>
        <w:t>CA_n</w:t>
      </w:r>
      <w:r>
        <w:rPr>
          <w:lang w:eastAsia="zh-CN"/>
        </w:rPr>
        <w:t>41A</w:t>
      </w:r>
      <w:r w:rsidRPr="000C46C1">
        <w:rPr>
          <w:lang w:eastAsia="zh-CN"/>
        </w:rPr>
        <w:t>-n</w:t>
      </w:r>
      <w:r w:rsidR="006E713E">
        <w:rPr>
          <w:lang w:eastAsia="zh-CN"/>
        </w:rPr>
        <w:t>71</w:t>
      </w:r>
      <w:r>
        <w:rPr>
          <w:lang w:eastAsia="zh-CN"/>
        </w:rPr>
        <w:t>A</w:t>
      </w:r>
    </w:p>
    <w:p w14:paraId="3FED6D96" w14:textId="77777777" w:rsidR="00741888" w:rsidRPr="001043CD" w:rsidRDefault="00741888" w:rsidP="00741888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.y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0498188E" w14:textId="77777777" w:rsidR="00741888" w:rsidRDefault="00741888" w:rsidP="0074188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6.y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C92F56" w:rsidRPr="00AD0178" w14:paraId="13B8BF4E" w14:textId="77777777" w:rsidTr="00C92F56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A0EE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9DC8" w14:textId="77777777" w:rsidR="0074188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DF5DAE5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69D7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5776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03B89" w14:textId="77777777" w:rsidR="00741888" w:rsidRPr="00AD0178" w:rsidRDefault="00741888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92F56" w:rsidRPr="00AD0178" w14:paraId="3A53129B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FC038" w14:textId="48304FA5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 w:rsidRPr="00600484">
              <w:rPr>
                <w:sz w:val="16"/>
                <w:lang w:val="en-US" w:eastAsia="zh-CN"/>
              </w:rPr>
              <w:lastRenderedPageBreak/>
              <w:t>CA_n25A-n41A-n71A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BE995" w14:textId="4B107EC2" w:rsidR="00B5389E" w:rsidRPr="00B5389E" w:rsidRDefault="00B5389E" w:rsidP="00B5389E">
            <w:pPr>
              <w:pStyle w:val="TAC"/>
              <w:rPr>
                <w:color w:val="FF0000"/>
                <w:vertAlign w:val="superscript"/>
                <w:lang w:val="en-US" w:eastAsia="zh-CN"/>
              </w:rPr>
            </w:pPr>
            <w:r w:rsidRPr="00B5389E">
              <w:rPr>
                <w:lang w:val="en-US"/>
              </w:rPr>
              <w:t>CA_n25A-n41A</w:t>
            </w:r>
          </w:p>
          <w:p w14:paraId="6DACEF70" w14:textId="3240E277" w:rsidR="00B5389E" w:rsidRPr="00C92F56" w:rsidRDefault="00B5389E" w:rsidP="00B5389E">
            <w:pPr>
              <w:pStyle w:val="TAC"/>
              <w:rPr>
                <w:b/>
                <w:bCs/>
                <w:lang w:val="en-US" w:eastAsia="zh-CN"/>
              </w:rPr>
            </w:pPr>
            <w:r w:rsidRPr="00C92F56">
              <w:rPr>
                <w:b/>
                <w:bCs/>
                <w:lang w:val="en-US"/>
              </w:rPr>
              <w:t>CA_n41A-n71A</w:t>
            </w:r>
            <w:r w:rsidR="00C92F56"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1C830BE6" w14:textId="1E6AA017" w:rsidR="00B5389E" w:rsidRPr="00B5389E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 w:rsidRPr="00B5389E">
              <w:rPr>
                <w:lang w:val="en-US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25E8" w14:textId="4F2650A3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2DB1" w14:textId="1F177C73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A0B52C" w14:textId="2BE26D79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92F56" w:rsidRPr="00AD0178" w14:paraId="4602AC6F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D91F0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D45E8E" w14:textId="77777777" w:rsidR="00B5389E" w:rsidRPr="00B5389E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5A88" w14:textId="0111A63C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F14B" w14:textId="60ED4604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A9492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92F56" w:rsidRPr="00AD0178" w14:paraId="60547D83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00DA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A5EE" w14:textId="77777777" w:rsidR="00B5389E" w:rsidRPr="00B5389E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6352" w14:textId="73CDE4ED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BFBAE" w14:textId="35AEBD5D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3993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92F56" w:rsidRPr="00AD0178" w14:paraId="37CF5822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004E0" w14:textId="170FA5B5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 w:rsidRPr="001E32D2">
              <w:rPr>
                <w:sz w:val="16"/>
                <w:lang w:val="en-US" w:eastAsia="zh-CN"/>
              </w:rPr>
              <w:t>CA_n25A-n41(2A)-n71A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20EFC9" w14:textId="52DBBBC1" w:rsidR="00B5389E" w:rsidRPr="00B5389E" w:rsidRDefault="00B5389E" w:rsidP="00B5389E">
            <w:pPr>
              <w:pStyle w:val="TAC"/>
              <w:rPr>
                <w:lang w:val="en-US" w:eastAsia="zh-CN" w:bidi="ar"/>
              </w:rPr>
            </w:pPr>
            <w:r w:rsidRPr="00B5389E">
              <w:rPr>
                <w:lang w:val="en-US" w:eastAsia="zh-CN" w:bidi="ar"/>
              </w:rPr>
              <w:t>CA_n25A-n41A</w:t>
            </w:r>
          </w:p>
          <w:p w14:paraId="589BC8EF" w14:textId="3C1950E3" w:rsidR="00B5389E" w:rsidRPr="00C92F56" w:rsidRDefault="00B5389E" w:rsidP="00B5389E">
            <w:pPr>
              <w:pStyle w:val="TAC"/>
              <w:rPr>
                <w:b/>
                <w:bCs/>
                <w:lang w:val="en-US" w:eastAsia="zh-CN" w:bidi="ar"/>
              </w:rPr>
            </w:pPr>
            <w:r w:rsidRPr="00C92F56">
              <w:rPr>
                <w:b/>
                <w:bCs/>
                <w:lang w:val="en-US" w:eastAsia="zh-CN" w:bidi="ar"/>
              </w:rPr>
              <w:t>CA_n41A-n71A</w:t>
            </w:r>
            <w:r w:rsidR="00C92F56"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7940498B" w14:textId="6B786DA3" w:rsidR="00B5389E" w:rsidRPr="00B5389E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 w:rsidRPr="00B5389E">
              <w:rPr>
                <w:lang w:val="en-US" w:eastAsia="zh-CN" w:bidi="ar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5547" w14:textId="1E2FDF24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E6155" w14:textId="0FCDE21C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08B9DF" w14:textId="7A7F2130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92F56" w:rsidRPr="00AD0178" w14:paraId="5DDF4907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74EC11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1083E" w14:textId="77777777" w:rsidR="00B5389E" w:rsidRPr="00B5389E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F19D" w14:textId="165CD905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EBA1" w14:textId="6FE33A05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63FED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92F56" w:rsidRPr="00AD0178" w14:paraId="24D47084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017AE4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6582" w14:textId="77777777" w:rsidR="00B5389E" w:rsidRPr="00B5389E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D630" w14:textId="5848CF33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BE7C" w14:textId="02B38CFE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8D16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92F56" w:rsidRPr="00AD0178" w14:paraId="5CDBCC73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D4489" w14:textId="265760A2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 w:rsidRPr="00D11AD4">
              <w:rPr>
                <w:sz w:val="16"/>
                <w:lang w:val="en-US" w:eastAsia="zh-CN"/>
              </w:rPr>
              <w:t>CA_n25A-n41C-n71A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5C8EA" w14:textId="7E3CCC70" w:rsidR="00B5389E" w:rsidRPr="00B5389E" w:rsidRDefault="00B5389E" w:rsidP="00B5389E">
            <w:pPr>
              <w:pStyle w:val="TAC"/>
              <w:rPr>
                <w:lang w:val="en-US"/>
              </w:rPr>
            </w:pPr>
            <w:r w:rsidRPr="00B5389E">
              <w:rPr>
                <w:lang w:val="en-US"/>
              </w:rPr>
              <w:t>CA_n25A-n41A</w:t>
            </w:r>
          </w:p>
          <w:p w14:paraId="1CD9952C" w14:textId="2E382CBE" w:rsidR="00B5389E" w:rsidRPr="00C92F56" w:rsidRDefault="00B5389E" w:rsidP="00B5389E">
            <w:pPr>
              <w:pStyle w:val="TAC"/>
              <w:rPr>
                <w:b/>
                <w:bCs/>
                <w:lang w:val="en-US"/>
              </w:rPr>
            </w:pPr>
            <w:r w:rsidRPr="00C92F56">
              <w:rPr>
                <w:b/>
                <w:bCs/>
                <w:lang w:val="en-US"/>
              </w:rPr>
              <w:t>CA_n41A-n71A</w:t>
            </w:r>
            <w:r w:rsidR="00C92F56"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623C87F5" w14:textId="77777777" w:rsidR="00B5389E" w:rsidRPr="00B5389E" w:rsidRDefault="00B5389E" w:rsidP="00B5389E">
            <w:pPr>
              <w:pStyle w:val="TAC"/>
              <w:rPr>
                <w:szCs w:val="18"/>
                <w:lang w:val="en-US"/>
              </w:rPr>
            </w:pPr>
            <w:r w:rsidRPr="00B5389E">
              <w:rPr>
                <w:lang w:val="en-US"/>
              </w:rPr>
              <w:t>CA_n25A-n71A</w:t>
            </w:r>
          </w:p>
          <w:p w14:paraId="7D43F8AC" w14:textId="4738AD14" w:rsidR="00B5389E" w:rsidRPr="00B5389E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 w:rsidRPr="00B5389E">
              <w:rPr>
                <w:szCs w:val="18"/>
                <w:lang w:val="en-US"/>
              </w:rPr>
              <w:t>CA_n41C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DA1E" w14:textId="1DC08453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7FA6" w14:textId="27C0F0EA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8D979" w14:textId="4AD943BC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92F56" w:rsidRPr="00AD0178" w14:paraId="0184F37E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F3B47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21B63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83E6" w14:textId="38FDCCF9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DEDB6" w14:textId="3F9178C0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5532D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92F56" w:rsidRPr="00AD0178" w14:paraId="18A6D1AD" w14:textId="77777777" w:rsidTr="00C92F5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DCBEA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B11E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9A6C" w14:textId="7CA2F96C" w:rsidR="00B5389E" w:rsidRDefault="00B5389E" w:rsidP="00B5389E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08DC" w14:textId="3DBE76F8" w:rsidR="00B5389E" w:rsidRPr="00F10A93" w:rsidRDefault="00B5389E" w:rsidP="00B5389E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C1C7" w14:textId="77777777" w:rsidR="00B5389E" w:rsidRPr="00AD0178" w:rsidRDefault="00B5389E" w:rsidP="00B5389E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741888" w:rsidRPr="00AD0178" w14:paraId="75937060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6A048" w14:textId="77777777" w:rsidR="00741888" w:rsidRPr="00DF66D8" w:rsidRDefault="00741888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28FFBA1B" w14:textId="77777777" w:rsidR="00741888" w:rsidRPr="00AD0178" w:rsidRDefault="00741888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44B1986" w14:textId="77777777" w:rsidR="00741888" w:rsidRPr="00BB7C76" w:rsidRDefault="00741888" w:rsidP="00741888">
      <w:pPr>
        <w:rPr>
          <w:sz w:val="18"/>
          <w:lang w:val="x-none" w:eastAsia="zh-CN"/>
        </w:rPr>
      </w:pPr>
    </w:p>
    <w:p w14:paraId="401EECE4" w14:textId="77777777" w:rsidR="00741888" w:rsidRPr="001043CD" w:rsidRDefault="00741888" w:rsidP="00741888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6.y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35F19652" w14:textId="77777777" w:rsidR="00741888" w:rsidRDefault="00741888" w:rsidP="00741888">
      <w:pPr>
        <w:pStyle w:val="TH"/>
        <w:rPr>
          <w:lang w:eastAsia="zh-CN"/>
        </w:rPr>
      </w:pPr>
      <w:r>
        <w:t>Table 6.y.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741888" w:rsidRPr="00530DFD" w14:paraId="4B905F08" w14:textId="77777777" w:rsidTr="006A5AF1">
        <w:trPr>
          <w:trHeight w:val="383"/>
          <w:jc w:val="center"/>
        </w:trPr>
        <w:tc>
          <w:tcPr>
            <w:tcW w:w="1679" w:type="dxa"/>
          </w:tcPr>
          <w:p w14:paraId="1020980A" w14:textId="77777777" w:rsidR="00741888" w:rsidRPr="00EC6D89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D757FB7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FB15F48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2A111CA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8345AE9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41888" w:rsidRPr="00530DFD" w14:paraId="4F406A02" w14:textId="77777777" w:rsidTr="006A5AF1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C9A8D32" w14:textId="6735F668" w:rsidR="00741888" w:rsidRPr="00B0188E" w:rsidRDefault="00741888" w:rsidP="006A5AF1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 w:rsidR="00A85C27">
              <w:t>71</w:t>
            </w:r>
            <w:r>
              <w:t>A</w:t>
            </w:r>
          </w:p>
        </w:tc>
        <w:tc>
          <w:tcPr>
            <w:tcW w:w="2045" w:type="dxa"/>
            <w:shd w:val="clear" w:color="auto" w:fill="auto"/>
          </w:tcPr>
          <w:p w14:paraId="5027A874" w14:textId="77777777" w:rsidR="00741888" w:rsidRPr="005B1369" w:rsidRDefault="00741888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C765C8F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C99B71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85CE815" w14:textId="77777777" w:rsidR="00741888" w:rsidRPr="005B1369" w:rsidRDefault="00741888" w:rsidP="006A5AF1">
            <w:pPr>
              <w:pStyle w:val="TAC"/>
            </w:pPr>
            <w:r w:rsidRPr="005B1369">
              <w:t>23dBm</w:t>
            </w:r>
          </w:p>
        </w:tc>
      </w:tr>
      <w:tr w:rsidR="00741888" w:rsidRPr="00530DFD" w14:paraId="0F7A2A94" w14:textId="77777777" w:rsidTr="006A5AF1">
        <w:trPr>
          <w:trHeight w:val="192"/>
          <w:jc w:val="center"/>
        </w:trPr>
        <w:tc>
          <w:tcPr>
            <w:tcW w:w="1679" w:type="dxa"/>
            <w:vMerge/>
          </w:tcPr>
          <w:p w14:paraId="752FBCA5" w14:textId="77777777" w:rsidR="00741888" w:rsidRPr="00530DFD" w:rsidRDefault="00741888" w:rsidP="006A5AF1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364F1B0" w14:textId="77777777" w:rsidR="00741888" w:rsidRPr="005B1369" w:rsidRDefault="00741888" w:rsidP="006A5AF1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1298CE92" w14:textId="77777777" w:rsidR="00741888" w:rsidRPr="005B1369" w:rsidRDefault="00741888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398485" w14:textId="77777777" w:rsidR="00741888" w:rsidRPr="005B1369" w:rsidRDefault="00741888" w:rsidP="006A5AF1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89D8EC0" w14:textId="77777777" w:rsidR="00741888" w:rsidRPr="005B1369" w:rsidRDefault="00741888" w:rsidP="006A5AF1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5CC02689" w14:textId="77777777" w:rsidR="00741888" w:rsidRPr="00B0188E" w:rsidRDefault="00741888" w:rsidP="00741888">
      <w:pPr>
        <w:pStyle w:val="TH"/>
        <w:jc w:val="left"/>
        <w:rPr>
          <w:lang w:eastAsia="zh-CN"/>
        </w:rPr>
      </w:pPr>
    </w:p>
    <w:p w14:paraId="52934D81" w14:textId="77777777" w:rsidR="00741888" w:rsidRPr="00FD4F24" w:rsidRDefault="00741888" w:rsidP="00741888">
      <w:pPr>
        <w:pStyle w:val="Heading3"/>
        <w:rPr>
          <w:lang w:eastAsia="zh-CN"/>
        </w:rPr>
      </w:pPr>
      <w:r>
        <w:t>6.y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46AE24BC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</w:p>
    <w:p w14:paraId="2A325677" w14:textId="408DAAE5" w:rsidR="00741888" w:rsidRDefault="00434038" w:rsidP="00434038">
      <w:pPr>
        <w:rPr>
          <w:lang w:eastAsia="zh-CN"/>
        </w:rPr>
      </w:pPr>
      <w:r w:rsidRPr="00434038">
        <w:rPr>
          <w:lang w:eastAsia="zh-CN"/>
        </w:rPr>
        <w:t>Since there is no MSD for PC3 UL CA_n</w:t>
      </w:r>
      <w:r w:rsidR="00891B83">
        <w:rPr>
          <w:lang w:eastAsia="zh-CN"/>
        </w:rPr>
        <w:t>41</w:t>
      </w:r>
      <w:r w:rsidRPr="00434038">
        <w:rPr>
          <w:lang w:eastAsia="zh-CN"/>
        </w:rPr>
        <w:t>A-n</w:t>
      </w:r>
      <w:r w:rsidR="00891B83">
        <w:rPr>
          <w:lang w:eastAsia="zh-CN"/>
        </w:rPr>
        <w:t>7</w:t>
      </w:r>
      <w:r w:rsidRPr="00434038">
        <w:rPr>
          <w:lang w:eastAsia="zh-CN"/>
        </w:rPr>
        <w:t>1A into CA_n25-n41-n71, none is proposed for PC2.</w:t>
      </w:r>
      <w:r>
        <w:rPr>
          <w:lang w:eastAsia="zh-CN"/>
        </w:rPr>
        <w:t xml:space="preserve"> </w:t>
      </w:r>
    </w:p>
    <w:p w14:paraId="682BDFA8" w14:textId="77777777" w:rsidR="00741888" w:rsidRDefault="00741888" w:rsidP="00741888">
      <w:pPr>
        <w:pStyle w:val="Heading4"/>
        <w:rPr>
          <w:lang w:eastAsia="zh-CN"/>
        </w:rPr>
      </w:pPr>
      <w:r>
        <w:t>6.y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</w:p>
    <w:p w14:paraId="7630145B" w14:textId="41999B73" w:rsidR="00741888" w:rsidRPr="00EE538D" w:rsidRDefault="00434038" w:rsidP="00741888">
      <w:pPr>
        <w:rPr>
          <w:lang w:eastAsia="zh-CN"/>
        </w:rPr>
      </w:pPr>
      <w:r w:rsidRPr="00434038">
        <w:rPr>
          <w:lang w:eastAsia="zh-CN"/>
        </w:rPr>
        <w:t xml:space="preserve">Since there is no MSD for PC3 UL </w:t>
      </w:r>
      <w:r w:rsidR="000C5389" w:rsidRPr="000C5389">
        <w:rPr>
          <w:lang w:eastAsia="zh-CN"/>
        </w:rPr>
        <w:t xml:space="preserve">CA_n41A-n71A </w:t>
      </w:r>
      <w:r w:rsidRPr="00434038">
        <w:rPr>
          <w:lang w:eastAsia="zh-CN"/>
        </w:rPr>
        <w:t>into CA_n25-n41-n71, none is proposed for PC2.</w:t>
      </w:r>
    </w:p>
    <w:p w14:paraId="2D89EF94" w14:textId="77777777" w:rsidR="00741888" w:rsidRPr="001043CD" w:rsidRDefault="00741888" w:rsidP="00741888">
      <w:pPr>
        <w:rPr>
          <w:i/>
          <w:color w:val="0000FF"/>
          <w:lang w:eastAsia="zh-CN"/>
        </w:rPr>
      </w:pPr>
    </w:p>
    <w:p w14:paraId="1FB8D8CF" w14:textId="77777777" w:rsidR="00741888" w:rsidRPr="00EA2075" w:rsidRDefault="00741888" w:rsidP="00741888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.y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Void</w:t>
      </w:r>
    </w:p>
    <w:p w14:paraId="32C0599D" w14:textId="45C70BE1" w:rsidR="00B5274E" w:rsidRPr="004D3578" w:rsidRDefault="00B5274E" w:rsidP="00B5274E">
      <w:pPr>
        <w:pStyle w:val="Heading2"/>
        <w:rPr>
          <w:lang w:eastAsia="zh-CN"/>
        </w:rPr>
      </w:pPr>
      <w:r>
        <w:t>6.z</w:t>
      </w:r>
      <w:r w:rsidRPr="004D3578">
        <w:tab/>
      </w:r>
      <w:r>
        <w:t xml:space="preserve">DL </w:t>
      </w:r>
      <w:r>
        <w:rPr>
          <w:lang w:eastAsia="zh-CN"/>
        </w:rPr>
        <w:t xml:space="preserve">CA_n25-n41-n71, UL </w:t>
      </w:r>
      <w:r w:rsidRPr="000C46C1">
        <w:rPr>
          <w:lang w:eastAsia="zh-CN"/>
        </w:rPr>
        <w:t>CA_n</w:t>
      </w:r>
      <w:r>
        <w:rPr>
          <w:lang w:eastAsia="zh-CN"/>
        </w:rPr>
        <w:t>41</w:t>
      </w:r>
      <w:r w:rsidR="006D1BB1">
        <w:rPr>
          <w:lang w:eastAsia="zh-CN"/>
        </w:rPr>
        <w:t>C</w:t>
      </w:r>
    </w:p>
    <w:p w14:paraId="183A9C8D" w14:textId="47DA49F1" w:rsidR="00B5274E" w:rsidRPr="001043CD" w:rsidRDefault="00B5274E" w:rsidP="00B5274E">
      <w:pPr>
        <w:pStyle w:val="Heading3"/>
        <w:rPr>
          <w:rFonts w:cs="Arial"/>
          <w:szCs w:val="28"/>
          <w:lang w:eastAsia="zh-CN"/>
        </w:rPr>
      </w:pPr>
      <w:r>
        <w:rPr>
          <w:rFonts w:cs="Arial"/>
          <w:szCs w:val="28"/>
          <w:lang w:eastAsia="zh-CN"/>
        </w:rPr>
        <w:t>6</w:t>
      </w:r>
      <w:r>
        <w:rPr>
          <w:rFonts w:cs="Arial" w:hint="eastAsia"/>
          <w:szCs w:val="28"/>
          <w:lang w:eastAsia="zh-CN"/>
        </w:rPr>
        <w:t>.z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</w:p>
    <w:p w14:paraId="2D5BEAB5" w14:textId="4C3EFE53" w:rsidR="00B5274E" w:rsidRDefault="00B5274E" w:rsidP="00B5274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6.z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B5274E" w:rsidRPr="00AD0178" w14:paraId="1F322A5D" w14:textId="77777777" w:rsidTr="006D1BB1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E471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38FD9" w14:textId="77777777" w:rsidR="00B5274E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50827F01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F16EA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E8C6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BEA2" w14:textId="77777777" w:rsidR="00B5274E" w:rsidRPr="00AD0178" w:rsidRDefault="00B5274E" w:rsidP="006A5AF1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B5274E" w:rsidRPr="00AD0178" w14:paraId="4B5424A8" w14:textId="77777777" w:rsidTr="006D1BB1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106A6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  <w:r w:rsidRPr="00D11AD4">
              <w:rPr>
                <w:sz w:val="16"/>
                <w:lang w:val="en-US" w:eastAsia="zh-CN"/>
              </w:rPr>
              <w:lastRenderedPageBreak/>
              <w:t>CA_n25A-n41C-n71A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8C1ED" w14:textId="77777777" w:rsidR="00B5274E" w:rsidRPr="00B5389E" w:rsidRDefault="00B5274E" w:rsidP="006A5AF1">
            <w:pPr>
              <w:pStyle w:val="TAC"/>
              <w:rPr>
                <w:lang w:val="en-US"/>
              </w:rPr>
            </w:pPr>
            <w:r w:rsidRPr="00B5389E">
              <w:rPr>
                <w:lang w:val="en-US"/>
              </w:rPr>
              <w:t>CA_n25A-n41A</w:t>
            </w:r>
          </w:p>
          <w:p w14:paraId="53C4A712" w14:textId="5C78B08E" w:rsidR="00B5274E" w:rsidRPr="006D1BB1" w:rsidRDefault="00B5274E" w:rsidP="006A5AF1">
            <w:pPr>
              <w:pStyle w:val="TAC"/>
              <w:rPr>
                <w:lang w:val="en-US"/>
              </w:rPr>
            </w:pPr>
            <w:r w:rsidRPr="006D1BB1">
              <w:rPr>
                <w:lang w:val="en-US"/>
              </w:rPr>
              <w:t>CA_n41A-n71A</w:t>
            </w:r>
          </w:p>
          <w:p w14:paraId="3A4A2EB0" w14:textId="77777777" w:rsidR="00B5274E" w:rsidRPr="00B5389E" w:rsidRDefault="00B5274E" w:rsidP="006A5AF1">
            <w:pPr>
              <w:pStyle w:val="TAC"/>
              <w:rPr>
                <w:szCs w:val="18"/>
                <w:lang w:val="en-US"/>
              </w:rPr>
            </w:pPr>
            <w:r w:rsidRPr="00B5389E">
              <w:rPr>
                <w:lang w:val="en-US"/>
              </w:rPr>
              <w:t>CA_n25A-n71A</w:t>
            </w:r>
          </w:p>
          <w:p w14:paraId="4AEDE4E9" w14:textId="7165764F" w:rsidR="00B5274E" w:rsidRPr="006D1BB1" w:rsidRDefault="00B5274E" w:rsidP="006A5AF1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6D1BB1">
              <w:rPr>
                <w:b/>
                <w:bCs/>
                <w:szCs w:val="18"/>
                <w:lang w:val="en-US"/>
              </w:rPr>
              <w:t>CA_n41C</w:t>
            </w:r>
            <w:r w:rsidR="006D1BB1"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A9B8" w14:textId="77777777" w:rsidR="00B5274E" w:rsidRDefault="00B5274E" w:rsidP="006A5AF1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C0FA" w14:textId="77777777" w:rsidR="00B5274E" w:rsidRPr="00F10A93" w:rsidRDefault="00B5274E" w:rsidP="006A5AF1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1F516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5274E" w:rsidRPr="00AD0178" w14:paraId="5DE71EA4" w14:textId="77777777" w:rsidTr="006D1BB1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F2ECC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834C49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4FE2" w14:textId="77777777" w:rsidR="00B5274E" w:rsidRDefault="00B5274E" w:rsidP="006A5AF1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4FE3" w14:textId="77777777" w:rsidR="00B5274E" w:rsidRPr="00F10A93" w:rsidRDefault="00B5274E" w:rsidP="006A5AF1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8BFE9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74E" w:rsidRPr="00AD0178" w14:paraId="3F561121" w14:textId="77777777" w:rsidTr="006D1BB1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8F60FC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4A23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E919" w14:textId="77777777" w:rsidR="00B5274E" w:rsidRDefault="00B5274E" w:rsidP="006A5AF1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2965" w14:textId="77777777" w:rsidR="00B5274E" w:rsidRPr="00F10A93" w:rsidRDefault="00B5274E" w:rsidP="006A5AF1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FBBD9" w14:textId="77777777" w:rsidR="00B5274E" w:rsidRPr="00AD0178" w:rsidRDefault="00B5274E" w:rsidP="006A5AF1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5274E" w:rsidRPr="00AD0178" w14:paraId="2D29C857" w14:textId="77777777" w:rsidTr="006A5AF1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BF9A7" w14:textId="77777777" w:rsidR="00B5274E" w:rsidRPr="00DF66D8" w:rsidRDefault="00B5274E" w:rsidP="006A5AF1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90558BC" w14:textId="77777777" w:rsidR="00B5274E" w:rsidRPr="00AD0178" w:rsidRDefault="00B5274E" w:rsidP="006A5AF1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6F7733E" w14:textId="77777777" w:rsidR="00B5274E" w:rsidRPr="00BB7C76" w:rsidRDefault="00B5274E" w:rsidP="00B5274E">
      <w:pPr>
        <w:rPr>
          <w:sz w:val="18"/>
          <w:lang w:val="x-none" w:eastAsia="zh-CN"/>
        </w:rPr>
      </w:pPr>
    </w:p>
    <w:p w14:paraId="4E0CEFDC" w14:textId="1533D4F3" w:rsidR="00B5274E" w:rsidRPr="001043CD" w:rsidRDefault="00B5274E" w:rsidP="00B5274E">
      <w:pPr>
        <w:pStyle w:val="Heading3"/>
        <w:rPr>
          <w:rFonts w:cs="Arial"/>
          <w:szCs w:val="28"/>
          <w:lang w:val="en-US" w:eastAsia="zh-CN"/>
        </w:rPr>
      </w:pPr>
      <w:r>
        <w:rPr>
          <w:rFonts w:cs="Arial"/>
          <w:lang w:eastAsia="zh-CN"/>
        </w:rPr>
        <w:t>6.z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</w:p>
    <w:p w14:paraId="6BA0D355" w14:textId="6546D69D" w:rsidR="00B5274E" w:rsidRDefault="00B5274E" w:rsidP="00B5274E">
      <w:pPr>
        <w:pStyle w:val="TH"/>
        <w:rPr>
          <w:lang w:eastAsia="zh-CN"/>
        </w:rPr>
      </w:pPr>
      <w:r>
        <w:t>Table 6.z.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5274E" w:rsidRPr="00530DFD" w14:paraId="1368F191" w14:textId="77777777" w:rsidTr="004219AE">
        <w:trPr>
          <w:trHeight w:val="383"/>
          <w:jc w:val="center"/>
        </w:trPr>
        <w:tc>
          <w:tcPr>
            <w:tcW w:w="1679" w:type="dxa"/>
          </w:tcPr>
          <w:p w14:paraId="13D84896" w14:textId="77777777" w:rsidR="00B5274E" w:rsidRPr="00EC6D89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B655AC3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CA_nX-nY</w:t>
            </w:r>
          </w:p>
        </w:tc>
        <w:tc>
          <w:tcPr>
            <w:tcW w:w="1641" w:type="dxa"/>
            <w:shd w:val="clear" w:color="auto" w:fill="auto"/>
          </w:tcPr>
          <w:p w14:paraId="2A57D47E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67F9DC0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8D37629" w14:textId="77777777" w:rsidR="00B5274E" w:rsidRPr="00530DFD" w:rsidRDefault="00B5274E" w:rsidP="006A5AF1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7848A3" w:rsidRPr="00530DFD" w14:paraId="6AA0E17D" w14:textId="77777777" w:rsidTr="004219AE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C080604" w14:textId="0D910376" w:rsidR="007848A3" w:rsidRPr="00B0188E" w:rsidRDefault="007848A3" w:rsidP="006A5AF1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41C</w:t>
            </w:r>
          </w:p>
        </w:tc>
        <w:tc>
          <w:tcPr>
            <w:tcW w:w="2045" w:type="dxa"/>
            <w:shd w:val="clear" w:color="auto" w:fill="auto"/>
          </w:tcPr>
          <w:p w14:paraId="1ADBA617" w14:textId="77777777" w:rsidR="007848A3" w:rsidRPr="005B1369" w:rsidRDefault="007848A3" w:rsidP="006A5AF1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777F83A3" w14:textId="77777777" w:rsidR="007848A3" w:rsidRPr="005B1369" w:rsidRDefault="007848A3" w:rsidP="006A5AF1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EA08C3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A5F071E" w14:textId="77777777" w:rsidR="007848A3" w:rsidRPr="005B1369" w:rsidRDefault="007848A3" w:rsidP="006A5AF1">
            <w:pPr>
              <w:pStyle w:val="TAC"/>
            </w:pPr>
            <w:r w:rsidRPr="005B1369">
              <w:t>23dBm</w:t>
            </w:r>
          </w:p>
        </w:tc>
      </w:tr>
      <w:tr w:rsidR="007848A3" w:rsidRPr="00530DFD" w14:paraId="4F555111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38F75F36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50C7C8D" w14:textId="31534A74" w:rsidR="007848A3" w:rsidRPr="005B1369" w:rsidRDefault="007848A3" w:rsidP="007848A3">
            <w:pPr>
              <w:pStyle w:val="TAC"/>
            </w:pPr>
            <w:r>
              <w:t xml:space="preserve">Case </w:t>
            </w:r>
            <w:r w:rsidR="004219AE">
              <w:t>b</w:t>
            </w:r>
          </w:p>
        </w:tc>
        <w:tc>
          <w:tcPr>
            <w:tcW w:w="1641" w:type="dxa"/>
            <w:shd w:val="clear" w:color="auto" w:fill="auto"/>
          </w:tcPr>
          <w:p w14:paraId="4B12F035" w14:textId="601C2596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09609EE" w14:textId="1E6143F8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707BFCA" w14:textId="0DC21E96" w:rsidR="007848A3" w:rsidRPr="005B1369" w:rsidRDefault="007848A3" w:rsidP="007848A3">
            <w:pPr>
              <w:pStyle w:val="TAC"/>
            </w:pPr>
            <w:r w:rsidRPr="005B1369">
              <w:t>2</w:t>
            </w:r>
            <w:r w:rsidR="004219AE">
              <w:t>6</w:t>
            </w:r>
            <w:r w:rsidRPr="005B1369">
              <w:t>dBm</w:t>
            </w:r>
          </w:p>
        </w:tc>
      </w:tr>
      <w:tr w:rsidR="007848A3" w:rsidRPr="00530DFD" w14:paraId="7A19E1A6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7F0E0311" w14:textId="77777777" w:rsidR="007848A3" w:rsidRPr="00530DFD" w:rsidRDefault="007848A3" w:rsidP="007848A3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989404" w14:textId="21D390FF" w:rsidR="007848A3" w:rsidRPr="005B1369" w:rsidRDefault="007848A3" w:rsidP="007848A3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13734C93" w14:textId="4C6E57C9" w:rsidR="007848A3" w:rsidRPr="005B1369" w:rsidRDefault="007848A3" w:rsidP="007848A3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94D6530" w14:textId="402A88FF" w:rsidR="007848A3" w:rsidRPr="005B1369" w:rsidRDefault="007848A3" w:rsidP="007848A3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92FCEB6" w14:textId="3AD66359" w:rsidR="007848A3" w:rsidRPr="005B1369" w:rsidRDefault="007848A3" w:rsidP="007848A3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  <w:tr w:rsidR="004219AE" w:rsidRPr="00530DFD" w14:paraId="4CB25E77" w14:textId="77777777" w:rsidTr="004219AE">
        <w:trPr>
          <w:trHeight w:val="192"/>
          <w:jc w:val="center"/>
        </w:trPr>
        <w:tc>
          <w:tcPr>
            <w:tcW w:w="1679" w:type="dxa"/>
            <w:vMerge/>
          </w:tcPr>
          <w:p w14:paraId="4DF28CB9" w14:textId="77777777" w:rsidR="004219AE" w:rsidRPr="00530DFD" w:rsidRDefault="004219AE" w:rsidP="004219AE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D0D72F1" w14:textId="110F1DA6" w:rsidR="004219AE" w:rsidRPr="005B1369" w:rsidRDefault="004219AE" w:rsidP="004219AE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37FF6A4F" w14:textId="15C4F912" w:rsidR="004219AE" w:rsidRPr="005B1369" w:rsidRDefault="004219AE" w:rsidP="004219AE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C9E1BC2" w14:textId="4093E701" w:rsidR="004219AE" w:rsidRPr="005B1369" w:rsidRDefault="004219AE" w:rsidP="004219AE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89BD11F" w14:textId="3A1B2B26" w:rsidR="004219AE" w:rsidRPr="005B1369" w:rsidRDefault="004219AE" w:rsidP="004219AE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</w:tbl>
    <w:p w14:paraId="1713EB38" w14:textId="77777777" w:rsidR="00B5274E" w:rsidRPr="00B0188E" w:rsidRDefault="00B5274E" w:rsidP="00B5274E">
      <w:pPr>
        <w:pStyle w:val="TH"/>
        <w:jc w:val="left"/>
        <w:rPr>
          <w:lang w:eastAsia="zh-CN"/>
        </w:rPr>
      </w:pPr>
    </w:p>
    <w:p w14:paraId="7233885A" w14:textId="5DDE8862" w:rsidR="00B5274E" w:rsidRPr="00FD4F24" w:rsidRDefault="00B5274E" w:rsidP="00B5274E">
      <w:pPr>
        <w:pStyle w:val="Heading3"/>
        <w:rPr>
          <w:lang w:eastAsia="zh-CN"/>
        </w:rPr>
      </w:pPr>
      <w:r>
        <w:t>6.z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</w:p>
    <w:p w14:paraId="0C00AC2D" w14:textId="6618F93F" w:rsidR="00B5274E" w:rsidRDefault="00B5274E" w:rsidP="00B5274E">
      <w:pPr>
        <w:pStyle w:val="Heading4"/>
        <w:rPr>
          <w:lang w:eastAsia="zh-CN"/>
        </w:rPr>
      </w:pPr>
      <w:r>
        <w:t>6.z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 xml:space="preserve">Power class 2 </w:t>
      </w:r>
      <w:r w:rsidR="00896B16"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a</w:t>
      </w:r>
      <w:r w:rsidR="00896B16">
        <w:rPr>
          <w:lang w:eastAsia="zh-CN"/>
        </w:rPr>
        <w:t>, case b, case c, case c</w:t>
      </w:r>
    </w:p>
    <w:p w14:paraId="10D9ED27" w14:textId="3A85884F" w:rsidR="00B5274E" w:rsidRDefault="00896B16" w:rsidP="00B5274E">
      <w:pPr>
        <w:rPr>
          <w:lang w:eastAsia="zh-CN"/>
        </w:rPr>
      </w:pPr>
      <w:r>
        <w:rPr>
          <w:lang w:eastAsia="zh-CN"/>
        </w:rPr>
        <w:t xml:space="preserve">Any MSD for UL CA_n41C PC2 </w:t>
      </w:r>
      <w:r w:rsidR="007D45F1">
        <w:rPr>
          <w:lang w:eastAsia="zh-CN"/>
        </w:rPr>
        <w:t xml:space="preserve">is handled in the 2 band DL fallbacks. </w:t>
      </w:r>
    </w:p>
    <w:p w14:paraId="4127CAA4" w14:textId="17FE0BA2" w:rsidR="00B5274E" w:rsidRPr="00EA2075" w:rsidRDefault="00B5274E" w:rsidP="00B5274E">
      <w:pPr>
        <w:pStyle w:val="Heading3"/>
        <w:rPr>
          <w:rFonts w:eastAsia="MS Mincho"/>
          <w:lang w:eastAsia="ja-JP"/>
        </w:rPr>
      </w:pPr>
      <w:r w:rsidRPr="00EA2075">
        <w:rPr>
          <w:rFonts w:eastAsia="MS Mincho"/>
          <w:lang w:eastAsia="ja-JP"/>
        </w:rPr>
        <w:t>6</w:t>
      </w:r>
      <w:r>
        <w:rPr>
          <w:rFonts w:eastAsia="MS Mincho"/>
          <w:lang w:eastAsia="ja-JP"/>
        </w:rPr>
        <w:t>.z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Void</w:t>
      </w:r>
    </w:p>
    <w:p w14:paraId="5663F78F" w14:textId="77777777" w:rsidR="00080512" w:rsidRDefault="00080512" w:rsidP="00930367">
      <w:pPr>
        <w:pStyle w:val="Heading2"/>
      </w:pPr>
    </w:p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5D62C" w14:textId="77777777" w:rsidR="001B15D6" w:rsidRDefault="001B15D6">
      <w:r>
        <w:separator/>
      </w:r>
    </w:p>
  </w:endnote>
  <w:endnote w:type="continuationSeparator" w:id="0">
    <w:p w14:paraId="43D74F7B" w14:textId="77777777" w:rsidR="001B15D6" w:rsidRDefault="001B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14E17" w14:textId="77777777" w:rsidR="001B15D6" w:rsidRDefault="001B15D6">
      <w:r>
        <w:separator/>
      </w:r>
    </w:p>
  </w:footnote>
  <w:footnote w:type="continuationSeparator" w:id="0">
    <w:p w14:paraId="189E6A19" w14:textId="77777777" w:rsidR="001B15D6" w:rsidRDefault="001B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1294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255941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6560982">
    <w:abstractNumId w:val="1"/>
  </w:num>
  <w:num w:numId="4" w16cid:durableId="1286539780">
    <w:abstractNumId w:val="5"/>
  </w:num>
  <w:num w:numId="5" w16cid:durableId="1591544750">
    <w:abstractNumId w:val="2"/>
  </w:num>
  <w:num w:numId="6" w16cid:durableId="1958291023">
    <w:abstractNumId w:val="3"/>
  </w:num>
  <w:num w:numId="7" w16cid:durableId="8983683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247FB"/>
    <w:rsid w:val="00033123"/>
    <w:rsid w:val="00033397"/>
    <w:rsid w:val="00040095"/>
    <w:rsid w:val="000454A3"/>
    <w:rsid w:val="0004697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512"/>
    <w:rsid w:val="00080811"/>
    <w:rsid w:val="00096088"/>
    <w:rsid w:val="00096AA8"/>
    <w:rsid w:val="00097255"/>
    <w:rsid w:val="000B0B1F"/>
    <w:rsid w:val="000C46C1"/>
    <w:rsid w:val="000C47C3"/>
    <w:rsid w:val="000C4AB3"/>
    <w:rsid w:val="000C5389"/>
    <w:rsid w:val="000D010C"/>
    <w:rsid w:val="000D4EF0"/>
    <w:rsid w:val="000D58AB"/>
    <w:rsid w:val="000D6165"/>
    <w:rsid w:val="000E470D"/>
    <w:rsid w:val="000E513D"/>
    <w:rsid w:val="000E6862"/>
    <w:rsid w:val="000E7F84"/>
    <w:rsid w:val="000F34E8"/>
    <w:rsid w:val="000F5516"/>
    <w:rsid w:val="001043CD"/>
    <w:rsid w:val="001051C5"/>
    <w:rsid w:val="00106686"/>
    <w:rsid w:val="00111D5A"/>
    <w:rsid w:val="001149B0"/>
    <w:rsid w:val="0012179D"/>
    <w:rsid w:val="00124D49"/>
    <w:rsid w:val="00126CAE"/>
    <w:rsid w:val="0012719D"/>
    <w:rsid w:val="001300A2"/>
    <w:rsid w:val="00133525"/>
    <w:rsid w:val="00135102"/>
    <w:rsid w:val="001359BD"/>
    <w:rsid w:val="0014550A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5D92"/>
    <w:rsid w:val="001A14E7"/>
    <w:rsid w:val="001A4C42"/>
    <w:rsid w:val="001A7420"/>
    <w:rsid w:val="001A7EC8"/>
    <w:rsid w:val="001B15D6"/>
    <w:rsid w:val="001B3829"/>
    <w:rsid w:val="001B6637"/>
    <w:rsid w:val="001C21C3"/>
    <w:rsid w:val="001C2E42"/>
    <w:rsid w:val="001C6EEB"/>
    <w:rsid w:val="001D02C2"/>
    <w:rsid w:val="001D160E"/>
    <w:rsid w:val="001D6C85"/>
    <w:rsid w:val="001D7718"/>
    <w:rsid w:val="001E1C2F"/>
    <w:rsid w:val="001E32D2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EB5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2643"/>
    <w:rsid w:val="0026420B"/>
    <w:rsid w:val="002652A1"/>
    <w:rsid w:val="002675F0"/>
    <w:rsid w:val="00272A91"/>
    <w:rsid w:val="002738E8"/>
    <w:rsid w:val="00276309"/>
    <w:rsid w:val="00277B75"/>
    <w:rsid w:val="00282FCD"/>
    <w:rsid w:val="002879D1"/>
    <w:rsid w:val="00294F58"/>
    <w:rsid w:val="0029753E"/>
    <w:rsid w:val="00297D4D"/>
    <w:rsid w:val="002A19F2"/>
    <w:rsid w:val="002A54C5"/>
    <w:rsid w:val="002B3E28"/>
    <w:rsid w:val="002B6339"/>
    <w:rsid w:val="002B7FD4"/>
    <w:rsid w:val="002C51C3"/>
    <w:rsid w:val="002E00EE"/>
    <w:rsid w:val="002E20AF"/>
    <w:rsid w:val="002E2918"/>
    <w:rsid w:val="002E448E"/>
    <w:rsid w:val="002F6B0F"/>
    <w:rsid w:val="00302F3D"/>
    <w:rsid w:val="00310DA0"/>
    <w:rsid w:val="003172DC"/>
    <w:rsid w:val="00325CE0"/>
    <w:rsid w:val="0033251E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7F50"/>
    <w:rsid w:val="003765B8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19AE"/>
    <w:rsid w:val="00423334"/>
    <w:rsid w:val="00426352"/>
    <w:rsid w:val="00427D60"/>
    <w:rsid w:val="00434038"/>
    <w:rsid w:val="004345EC"/>
    <w:rsid w:val="00434B66"/>
    <w:rsid w:val="00465515"/>
    <w:rsid w:val="00467349"/>
    <w:rsid w:val="004715E3"/>
    <w:rsid w:val="004721EE"/>
    <w:rsid w:val="00481093"/>
    <w:rsid w:val="00483445"/>
    <w:rsid w:val="00496A78"/>
    <w:rsid w:val="004A0B52"/>
    <w:rsid w:val="004A4254"/>
    <w:rsid w:val="004A6142"/>
    <w:rsid w:val="004B42F3"/>
    <w:rsid w:val="004C1F5C"/>
    <w:rsid w:val="004C54AF"/>
    <w:rsid w:val="004D3578"/>
    <w:rsid w:val="004D4C22"/>
    <w:rsid w:val="004E213A"/>
    <w:rsid w:val="004F0988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17A14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46884"/>
    <w:rsid w:val="005533A7"/>
    <w:rsid w:val="00565087"/>
    <w:rsid w:val="00575315"/>
    <w:rsid w:val="005756F6"/>
    <w:rsid w:val="00592DD1"/>
    <w:rsid w:val="00593024"/>
    <w:rsid w:val="00594B57"/>
    <w:rsid w:val="00597B11"/>
    <w:rsid w:val="00597B34"/>
    <w:rsid w:val="005A25FE"/>
    <w:rsid w:val="005A5ED1"/>
    <w:rsid w:val="005B1369"/>
    <w:rsid w:val="005B43C1"/>
    <w:rsid w:val="005B4784"/>
    <w:rsid w:val="005C574E"/>
    <w:rsid w:val="005D2E01"/>
    <w:rsid w:val="005D518C"/>
    <w:rsid w:val="005D7526"/>
    <w:rsid w:val="005E2432"/>
    <w:rsid w:val="005E4BB2"/>
    <w:rsid w:val="005F0142"/>
    <w:rsid w:val="00600484"/>
    <w:rsid w:val="006012C5"/>
    <w:rsid w:val="00602AEA"/>
    <w:rsid w:val="00603C52"/>
    <w:rsid w:val="00604C01"/>
    <w:rsid w:val="0061282F"/>
    <w:rsid w:val="00612959"/>
    <w:rsid w:val="00614FDF"/>
    <w:rsid w:val="0062164A"/>
    <w:rsid w:val="00626863"/>
    <w:rsid w:val="006270AC"/>
    <w:rsid w:val="00634A01"/>
    <w:rsid w:val="0063543D"/>
    <w:rsid w:val="00647114"/>
    <w:rsid w:val="006519A6"/>
    <w:rsid w:val="00653EF8"/>
    <w:rsid w:val="00664076"/>
    <w:rsid w:val="00664CB8"/>
    <w:rsid w:val="00667914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B30D0"/>
    <w:rsid w:val="006B438A"/>
    <w:rsid w:val="006B63A2"/>
    <w:rsid w:val="006C3D95"/>
    <w:rsid w:val="006D1BB1"/>
    <w:rsid w:val="006E011F"/>
    <w:rsid w:val="006E5C86"/>
    <w:rsid w:val="006E713E"/>
    <w:rsid w:val="006F54C4"/>
    <w:rsid w:val="006F736E"/>
    <w:rsid w:val="00701116"/>
    <w:rsid w:val="00701600"/>
    <w:rsid w:val="00705840"/>
    <w:rsid w:val="00706948"/>
    <w:rsid w:val="00713C44"/>
    <w:rsid w:val="00722D97"/>
    <w:rsid w:val="0073376F"/>
    <w:rsid w:val="00734A5B"/>
    <w:rsid w:val="0074026F"/>
    <w:rsid w:val="00741888"/>
    <w:rsid w:val="007429F6"/>
    <w:rsid w:val="00743405"/>
    <w:rsid w:val="00744E76"/>
    <w:rsid w:val="00756806"/>
    <w:rsid w:val="007729F2"/>
    <w:rsid w:val="00774DA4"/>
    <w:rsid w:val="007765A1"/>
    <w:rsid w:val="00781F0F"/>
    <w:rsid w:val="00783E67"/>
    <w:rsid w:val="007848A3"/>
    <w:rsid w:val="00786091"/>
    <w:rsid w:val="00791349"/>
    <w:rsid w:val="007921E5"/>
    <w:rsid w:val="007A1587"/>
    <w:rsid w:val="007A34E0"/>
    <w:rsid w:val="007B4396"/>
    <w:rsid w:val="007B600E"/>
    <w:rsid w:val="007C1B5A"/>
    <w:rsid w:val="007C3902"/>
    <w:rsid w:val="007C6946"/>
    <w:rsid w:val="007D29A7"/>
    <w:rsid w:val="007D45F1"/>
    <w:rsid w:val="007E0D81"/>
    <w:rsid w:val="007E3B9F"/>
    <w:rsid w:val="007E45E1"/>
    <w:rsid w:val="007E5F30"/>
    <w:rsid w:val="007E72DA"/>
    <w:rsid w:val="007F0F4A"/>
    <w:rsid w:val="007F4BD3"/>
    <w:rsid w:val="008028A4"/>
    <w:rsid w:val="00806948"/>
    <w:rsid w:val="00812545"/>
    <w:rsid w:val="00813F1A"/>
    <w:rsid w:val="00816387"/>
    <w:rsid w:val="00821290"/>
    <w:rsid w:val="008245FE"/>
    <w:rsid w:val="00824A57"/>
    <w:rsid w:val="008251C4"/>
    <w:rsid w:val="008279EB"/>
    <w:rsid w:val="00830747"/>
    <w:rsid w:val="00830E3E"/>
    <w:rsid w:val="00834DC0"/>
    <w:rsid w:val="00835C35"/>
    <w:rsid w:val="00845A04"/>
    <w:rsid w:val="008678C3"/>
    <w:rsid w:val="008768CA"/>
    <w:rsid w:val="00881E1F"/>
    <w:rsid w:val="00883804"/>
    <w:rsid w:val="00884F72"/>
    <w:rsid w:val="00891B83"/>
    <w:rsid w:val="00896B16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F02EA"/>
    <w:rsid w:val="008F4A5F"/>
    <w:rsid w:val="008F5947"/>
    <w:rsid w:val="0090271F"/>
    <w:rsid w:val="00902E23"/>
    <w:rsid w:val="009114D7"/>
    <w:rsid w:val="00911CC9"/>
    <w:rsid w:val="0091348E"/>
    <w:rsid w:val="009160E3"/>
    <w:rsid w:val="00917CCB"/>
    <w:rsid w:val="00920DB3"/>
    <w:rsid w:val="0092661A"/>
    <w:rsid w:val="00927886"/>
    <w:rsid w:val="00930367"/>
    <w:rsid w:val="009330CF"/>
    <w:rsid w:val="00936193"/>
    <w:rsid w:val="00937849"/>
    <w:rsid w:val="009408C9"/>
    <w:rsid w:val="00942EC2"/>
    <w:rsid w:val="0094753F"/>
    <w:rsid w:val="00951003"/>
    <w:rsid w:val="0095408F"/>
    <w:rsid w:val="00965583"/>
    <w:rsid w:val="00965739"/>
    <w:rsid w:val="00977315"/>
    <w:rsid w:val="00982A33"/>
    <w:rsid w:val="009847C5"/>
    <w:rsid w:val="009949D7"/>
    <w:rsid w:val="00997344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5E5"/>
    <w:rsid w:val="00A26956"/>
    <w:rsid w:val="00A270B6"/>
    <w:rsid w:val="00A27486"/>
    <w:rsid w:val="00A34BDA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85C27"/>
    <w:rsid w:val="00A92BA1"/>
    <w:rsid w:val="00AA16BD"/>
    <w:rsid w:val="00AA43E0"/>
    <w:rsid w:val="00AA456D"/>
    <w:rsid w:val="00AB3697"/>
    <w:rsid w:val="00AC4042"/>
    <w:rsid w:val="00AC699B"/>
    <w:rsid w:val="00AC6BC6"/>
    <w:rsid w:val="00AD0178"/>
    <w:rsid w:val="00AD5223"/>
    <w:rsid w:val="00AD6F08"/>
    <w:rsid w:val="00AE4679"/>
    <w:rsid w:val="00AE65E2"/>
    <w:rsid w:val="00B0188E"/>
    <w:rsid w:val="00B15449"/>
    <w:rsid w:val="00B17E85"/>
    <w:rsid w:val="00B20BB6"/>
    <w:rsid w:val="00B33817"/>
    <w:rsid w:val="00B360E5"/>
    <w:rsid w:val="00B43D21"/>
    <w:rsid w:val="00B4656B"/>
    <w:rsid w:val="00B5274E"/>
    <w:rsid w:val="00B5389E"/>
    <w:rsid w:val="00B55625"/>
    <w:rsid w:val="00B57B5A"/>
    <w:rsid w:val="00B6567C"/>
    <w:rsid w:val="00B67D34"/>
    <w:rsid w:val="00B74561"/>
    <w:rsid w:val="00B74F64"/>
    <w:rsid w:val="00B76F67"/>
    <w:rsid w:val="00B82FA9"/>
    <w:rsid w:val="00B91024"/>
    <w:rsid w:val="00B92FDB"/>
    <w:rsid w:val="00B93086"/>
    <w:rsid w:val="00BA19ED"/>
    <w:rsid w:val="00BA4B8D"/>
    <w:rsid w:val="00BA7AB1"/>
    <w:rsid w:val="00BB0464"/>
    <w:rsid w:val="00BB1E6F"/>
    <w:rsid w:val="00BB627C"/>
    <w:rsid w:val="00BB7C76"/>
    <w:rsid w:val="00BC0F7D"/>
    <w:rsid w:val="00BC4025"/>
    <w:rsid w:val="00BC495E"/>
    <w:rsid w:val="00BC793D"/>
    <w:rsid w:val="00BC7DD1"/>
    <w:rsid w:val="00BD03EA"/>
    <w:rsid w:val="00BD1634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496A"/>
    <w:rsid w:val="00C16A10"/>
    <w:rsid w:val="00C17E50"/>
    <w:rsid w:val="00C33079"/>
    <w:rsid w:val="00C36D79"/>
    <w:rsid w:val="00C45114"/>
    <w:rsid w:val="00C45231"/>
    <w:rsid w:val="00C47410"/>
    <w:rsid w:val="00C51911"/>
    <w:rsid w:val="00C52673"/>
    <w:rsid w:val="00C5589D"/>
    <w:rsid w:val="00C55DB2"/>
    <w:rsid w:val="00C6186E"/>
    <w:rsid w:val="00C61A21"/>
    <w:rsid w:val="00C62476"/>
    <w:rsid w:val="00C701B4"/>
    <w:rsid w:val="00C726A6"/>
    <w:rsid w:val="00C72833"/>
    <w:rsid w:val="00C73BE6"/>
    <w:rsid w:val="00C74411"/>
    <w:rsid w:val="00C749A0"/>
    <w:rsid w:val="00C80F1D"/>
    <w:rsid w:val="00C9082B"/>
    <w:rsid w:val="00C9248E"/>
    <w:rsid w:val="00C92F56"/>
    <w:rsid w:val="00C93F40"/>
    <w:rsid w:val="00C95FDE"/>
    <w:rsid w:val="00CA3D0C"/>
    <w:rsid w:val="00CA6405"/>
    <w:rsid w:val="00CA7169"/>
    <w:rsid w:val="00CB2DFD"/>
    <w:rsid w:val="00CB3365"/>
    <w:rsid w:val="00CB5A00"/>
    <w:rsid w:val="00CB5AD1"/>
    <w:rsid w:val="00CC1047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1AD4"/>
    <w:rsid w:val="00D179DF"/>
    <w:rsid w:val="00D209B3"/>
    <w:rsid w:val="00D36A9E"/>
    <w:rsid w:val="00D420A4"/>
    <w:rsid w:val="00D420B6"/>
    <w:rsid w:val="00D50130"/>
    <w:rsid w:val="00D5055C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81BEE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5FC3"/>
    <w:rsid w:val="00DF2B1F"/>
    <w:rsid w:val="00DF2DB7"/>
    <w:rsid w:val="00DF62CD"/>
    <w:rsid w:val="00E01C8F"/>
    <w:rsid w:val="00E03B4C"/>
    <w:rsid w:val="00E0464B"/>
    <w:rsid w:val="00E07074"/>
    <w:rsid w:val="00E14C9F"/>
    <w:rsid w:val="00E16509"/>
    <w:rsid w:val="00E31A99"/>
    <w:rsid w:val="00E32927"/>
    <w:rsid w:val="00E436C6"/>
    <w:rsid w:val="00E44582"/>
    <w:rsid w:val="00E45F1D"/>
    <w:rsid w:val="00E50842"/>
    <w:rsid w:val="00E62F00"/>
    <w:rsid w:val="00E76900"/>
    <w:rsid w:val="00E77645"/>
    <w:rsid w:val="00E87425"/>
    <w:rsid w:val="00E87D50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E538D"/>
    <w:rsid w:val="00EF63FC"/>
    <w:rsid w:val="00EF6E77"/>
    <w:rsid w:val="00F025A2"/>
    <w:rsid w:val="00F04712"/>
    <w:rsid w:val="00F13360"/>
    <w:rsid w:val="00F162EF"/>
    <w:rsid w:val="00F1701D"/>
    <w:rsid w:val="00F22EC7"/>
    <w:rsid w:val="00F24429"/>
    <w:rsid w:val="00F24600"/>
    <w:rsid w:val="00F30393"/>
    <w:rsid w:val="00F325C8"/>
    <w:rsid w:val="00F372FB"/>
    <w:rsid w:val="00F411B3"/>
    <w:rsid w:val="00F4227D"/>
    <w:rsid w:val="00F46759"/>
    <w:rsid w:val="00F60098"/>
    <w:rsid w:val="00F61C5C"/>
    <w:rsid w:val="00F653B8"/>
    <w:rsid w:val="00F727BF"/>
    <w:rsid w:val="00F80FCA"/>
    <w:rsid w:val="00F84D46"/>
    <w:rsid w:val="00F86CE1"/>
    <w:rsid w:val="00F9008D"/>
    <w:rsid w:val="00F92B65"/>
    <w:rsid w:val="00F93AAD"/>
    <w:rsid w:val="00F946DF"/>
    <w:rsid w:val="00FA1266"/>
    <w:rsid w:val="00FA38EF"/>
    <w:rsid w:val="00FC1192"/>
    <w:rsid w:val="00FD38D6"/>
    <w:rsid w:val="00FD4F24"/>
    <w:rsid w:val="00FD621C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BD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F63FC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7418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418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4188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C86D59-A7F4-44D3-8A37-A70812FB5A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848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5464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TMUS</cp:lastModifiedBy>
  <cp:revision>46</cp:revision>
  <cp:lastPrinted>2019-02-25T14:05:00Z</cp:lastPrinted>
  <dcterms:created xsi:type="dcterms:W3CDTF">2022-11-01T19:51:00Z</dcterms:created>
  <dcterms:modified xsi:type="dcterms:W3CDTF">2022-11-07T22:52:00Z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