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643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D4913">
          <w:rPr>
            <w:b/>
            <w:noProof/>
            <w:sz w:val="24"/>
          </w:rPr>
          <w:t>RAN4</w:t>
        </w:r>
      </w:fldSimple>
      <w:r w:rsidR="003D4913">
        <w:rPr>
          <w:b/>
          <w:noProof/>
          <w:sz w:val="24"/>
        </w:rPr>
        <w:t xml:space="preserve"> </w:t>
      </w:r>
      <w:r>
        <w:rPr>
          <w:b/>
          <w:noProof/>
          <w:sz w:val="24"/>
        </w:rPr>
        <w:t>Meeting #</w:t>
      </w:r>
      <w:r w:rsidR="00637478">
        <w:rPr>
          <w:b/>
          <w:noProof/>
          <w:sz w:val="24"/>
        </w:rPr>
        <w:t>10</w:t>
      </w:r>
      <w:r w:rsidR="00A32E85">
        <w:rPr>
          <w:b/>
          <w:noProof/>
          <w:sz w:val="24"/>
        </w:rPr>
        <w:t>4</w:t>
      </w:r>
      <w:r w:rsidR="00EF2B8E">
        <w:rPr>
          <w:b/>
          <w:noProof/>
          <w:sz w:val="24"/>
        </w:rPr>
        <w:t>-e</w:t>
      </w:r>
      <w:r>
        <w:rPr>
          <w:b/>
          <w:i/>
          <w:noProof/>
          <w:sz w:val="28"/>
        </w:rPr>
        <w:tab/>
      </w:r>
      <w:r w:rsidR="00B366C4">
        <w:rPr>
          <w:b/>
          <w:i/>
          <w:noProof/>
          <w:sz w:val="28"/>
        </w:rPr>
        <w:t>R4</w:t>
      </w:r>
      <w:r w:rsidR="00EF2B8E">
        <w:rPr>
          <w:b/>
          <w:i/>
          <w:noProof/>
          <w:sz w:val="28"/>
        </w:rPr>
        <w:t>-22</w:t>
      </w:r>
      <w:r w:rsidR="00307D14">
        <w:rPr>
          <w:b/>
          <w:i/>
          <w:noProof/>
          <w:sz w:val="28"/>
        </w:rPr>
        <w:t>1</w:t>
      </w:r>
      <w:r w:rsidR="00863980">
        <w:rPr>
          <w:b/>
          <w:i/>
          <w:noProof/>
          <w:sz w:val="28"/>
        </w:rPr>
        <w:t>4505</w:t>
      </w:r>
    </w:p>
    <w:p w14:paraId="0B0F4810" w14:textId="07AEA313" w:rsidR="00F70335" w:rsidRDefault="00F70335" w:rsidP="00F70335">
      <w:pPr>
        <w:pStyle w:val="Header"/>
        <w:rPr>
          <w:sz w:val="24"/>
        </w:rPr>
      </w:pPr>
      <w:r w:rsidRPr="007D3059">
        <w:rPr>
          <w:sz w:val="24"/>
        </w:rPr>
        <w:t xml:space="preserve">Electronic Meeting, </w:t>
      </w:r>
      <w:r w:rsidR="005625B6">
        <w:rPr>
          <w:sz w:val="24"/>
        </w:rPr>
        <w:t>15</w:t>
      </w:r>
      <w:r w:rsidR="00637478">
        <w:rPr>
          <w:sz w:val="24"/>
        </w:rPr>
        <w:t xml:space="preserve">th </w:t>
      </w:r>
      <w:r w:rsidR="005625B6">
        <w:rPr>
          <w:sz w:val="24"/>
        </w:rPr>
        <w:t>Aug</w:t>
      </w:r>
      <w:r w:rsidR="00697F20">
        <w:rPr>
          <w:sz w:val="24"/>
        </w:rPr>
        <w:t>ust</w:t>
      </w:r>
      <w:r w:rsidRPr="007D3059">
        <w:rPr>
          <w:sz w:val="24"/>
        </w:rPr>
        <w:t xml:space="preserve"> – </w:t>
      </w:r>
      <w:r w:rsidR="00637478">
        <w:rPr>
          <w:sz w:val="24"/>
        </w:rPr>
        <w:t>2</w:t>
      </w:r>
      <w:r w:rsidR="00697F20">
        <w:rPr>
          <w:sz w:val="24"/>
        </w:rPr>
        <w:t>6</w:t>
      </w:r>
      <w:r w:rsidR="00637478" w:rsidRPr="007D3059">
        <w:rPr>
          <w:sz w:val="24"/>
        </w:rPr>
        <w:t xml:space="preserve">th </w:t>
      </w:r>
      <w:r w:rsidR="00697F20">
        <w:rPr>
          <w:sz w:val="24"/>
        </w:rPr>
        <w:t>August</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000000" w:rsidP="00DA080B">
            <w:pPr>
              <w:pStyle w:val="CRCoverPage"/>
              <w:spacing w:after="0"/>
              <w:jc w:val="right"/>
              <w:rPr>
                <w:b/>
                <w:noProof/>
                <w:sz w:val="28"/>
              </w:rPr>
            </w:pPr>
            <w:fldSimple w:instr=" DOCPROPERTY  Spec#  \* MERGEFORMAT ">
              <w:r w:rsidR="00F70335">
                <w:rPr>
                  <w:b/>
                  <w:noProof/>
                  <w:sz w:val="28"/>
                </w:rPr>
                <w:t>36.</w:t>
              </w:r>
              <w:r w:rsidR="003D4913">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FD7BA" w:rsidR="001E41F3" w:rsidRPr="00410371" w:rsidRDefault="00000000" w:rsidP="00547111">
            <w:pPr>
              <w:pStyle w:val="CRCoverPage"/>
              <w:spacing w:after="0"/>
              <w:rPr>
                <w:noProof/>
              </w:rPr>
            </w:pPr>
            <w:fldSimple w:instr=" DOCPROPERTY  Cr#  \* MERGEFORMAT ">
              <w:r w:rsidR="00274A9E">
                <w:rPr>
                  <w:b/>
                  <w:noProof/>
                  <w:sz w:val="28"/>
                </w:rPr>
                <w:t>71</w:t>
              </w:r>
              <w:r w:rsidR="004A40C3">
                <w:rPr>
                  <w:b/>
                  <w:noProof/>
                  <w:sz w:val="28"/>
                </w:rPr>
                <w:t>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DA236" w:rsidR="001E41F3" w:rsidRPr="00410371" w:rsidRDefault="00B20771" w:rsidP="00F70335">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44F66" w:rsidR="001E41F3" w:rsidRPr="00410371" w:rsidRDefault="00000000">
            <w:pPr>
              <w:pStyle w:val="CRCoverPage"/>
              <w:spacing w:after="0"/>
              <w:jc w:val="center"/>
              <w:rPr>
                <w:noProof/>
                <w:sz w:val="28"/>
              </w:rPr>
            </w:pPr>
            <w:fldSimple w:instr=" DOCPROPERTY  Version  \* MERGEFORMAT ">
              <w:r w:rsidR="00AA2C2F">
                <w:rPr>
                  <w:b/>
                  <w:noProof/>
                  <w:sz w:val="28"/>
                </w:rPr>
                <w:t>1</w:t>
              </w:r>
              <w:r w:rsidR="008F765E">
                <w:rPr>
                  <w:b/>
                  <w:noProof/>
                  <w:sz w:val="28"/>
                </w:rPr>
                <w:t>3</w:t>
              </w:r>
              <w:r w:rsidR="00AA2C2F">
                <w:rPr>
                  <w:b/>
                  <w:noProof/>
                  <w:sz w:val="28"/>
                </w:rPr>
                <w:t>.</w:t>
              </w:r>
              <w:r w:rsidR="008F765E">
                <w:rPr>
                  <w:b/>
                  <w:noProof/>
                  <w:sz w:val="28"/>
                </w:rPr>
                <w:t>22</w:t>
              </w:r>
              <w:r w:rsidR="00AA2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38D51" w:rsidR="00F25D98" w:rsidRDefault="00C0298B" w:rsidP="001E41F3">
            <w:pPr>
              <w:pStyle w:val="CRCoverPage"/>
              <w:spacing w:after="0"/>
              <w:jc w:val="center"/>
              <w:rPr>
                <w:b/>
                <w:caps/>
                <w:noProof/>
              </w:rPr>
            </w:pPr>
            <w:r w:rsidRPr="000A4B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000000">
            <w:pPr>
              <w:pStyle w:val="CRCoverPage"/>
              <w:spacing w:after="0"/>
              <w:ind w:left="100"/>
              <w:rPr>
                <w:noProof/>
              </w:rPr>
            </w:pPr>
            <w:fldSimple w:instr=" DOCPROPERTY  CrTitle  \* MERGEFORMAT ">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000000">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000000" w:rsidP="00547111">
            <w:pPr>
              <w:pStyle w:val="CRCoverPage"/>
              <w:spacing w:after="0"/>
              <w:ind w:left="100"/>
              <w:rPr>
                <w:noProof/>
              </w:rPr>
            </w:pPr>
            <w:fldSimple w:instr=" DOCPROPERTY  SourceIfTsg  \* MERGEFORMAT ">
              <w:r w:rsidR="003D49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31423" w:rsidR="001E41F3" w:rsidRDefault="00EA222A">
            <w:pPr>
              <w:pStyle w:val="CRCoverPage"/>
              <w:spacing w:after="0"/>
              <w:ind w:left="100"/>
              <w:rPr>
                <w:noProof/>
              </w:rPr>
            </w:pPr>
            <w:r>
              <w:t>2022-08-</w:t>
            </w:r>
            <w:r w:rsidR="005D255C">
              <w:rPr>
                <w:noProof/>
              </w:rPr>
              <w:t>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756994F0" w:rsidR="001E41F3" w:rsidRDefault="002260FC" w:rsidP="00D24991">
            <w:pPr>
              <w:pStyle w:val="CRCoverPage"/>
              <w:spacing w:after="0"/>
              <w:ind w:left="100" w:right="-609"/>
              <w:rPr>
                <w:b/>
                <w:noProof/>
              </w:rPr>
            </w:pPr>
            <w:r>
              <w:t>F</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2AABF" w:rsidR="001E41F3" w:rsidRDefault="00581DEC">
            <w:pPr>
              <w:pStyle w:val="CRCoverPage"/>
              <w:spacing w:after="0"/>
              <w:ind w:left="100"/>
              <w:rPr>
                <w:noProof/>
              </w:rPr>
            </w:pPr>
            <w:r>
              <w:t>Rel-</w:t>
            </w:r>
            <w:r w:rsidR="00A84E86">
              <w:t>1</w:t>
            </w:r>
            <w:r w:rsidR="00B83A68">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371AC2F9" w14:textId="53681172" w:rsidR="008D7C03" w:rsidRDefault="008D7C03" w:rsidP="000F5D33">
            <w:pPr>
              <w:pStyle w:val="CRCoverPage"/>
              <w:spacing w:after="0"/>
              <w:jc w:val="both"/>
              <w:rPr>
                <w:noProof/>
              </w:rPr>
            </w:pPr>
            <w:r>
              <w:rPr>
                <w:noProof/>
              </w:rPr>
              <w:t xml:space="preserve">In Meeting 103-e, R4-2210985 CR 7148 was approved to correct the configuration parameters for Test 1 in Test Case A.7.1.11 for 36.133 release 17. The same change needs to be done for earlier </w:t>
            </w:r>
            <w:r w:rsidR="00E64CE4">
              <w:rPr>
                <w:noProof/>
              </w:rPr>
              <w:t>releases</w:t>
            </w:r>
            <w:r>
              <w:rPr>
                <w:noProof/>
              </w:rPr>
              <w:t xml:space="preserve"> to keep </w:t>
            </w:r>
            <w:r w:rsidR="00E64CE4" w:rsidRPr="00E64CE4">
              <w:rPr>
                <w:noProof/>
              </w:rPr>
              <w:t xml:space="preserve">consistency </w:t>
            </w:r>
            <w:r>
              <w:rPr>
                <w:noProof/>
              </w:rPr>
              <w:t xml:space="preserve">of specification through all releases. </w:t>
            </w:r>
          </w:p>
          <w:p w14:paraId="2D9F5943" w14:textId="77777777" w:rsidR="008D7C03" w:rsidRDefault="008D7C03" w:rsidP="000F5D33">
            <w:pPr>
              <w:pStyle w:val="CRCoverPage"/>
              <w:spacing w:after="0"/>
              <w:jc w:val="both"/>
              <w:rPr>
                <w:noProof/>
              </w:rPr>
            </w:pPr>
          </w:p>
          <w:p w14:paraId="25E6E055" w14:textId="18B68880"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01591FEE" w:rsidR="001E41F3" w:rsidRDefault="008D7C03">
            <w:pPr>
              <w:pStyle w:val="CRCoverPage"/>
              <w:spacing w:after="0"/>
              <w:ind w:left="100"/>
              <w:rPr>
                <w:noProof/>
              </w:rPr>
            </w:pPr>
            <w:r>
              <w:rPr>
                <w:noProof/>
              </w:rPr>
              <w:t xml:space="preserve">Specification for test will not be consistent for different releases. A Release 13 UE will fail the test. </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33B2BD46" w:rsidR="008863B9" w:rsidRDefault="00763781" w:rsidP="001706FA">
            <w:pPr>
              <w:pStyle w:val="CRCoverPage"/>
              <w:spacing w:after="0"/>
              <w:rPr>
                <w:noProof/>
              </w:rPr>
            </w:pPr>
            <w:r>
              <w:rPr>
                <w:noProof/>
              </w:rPr>
              <w:t>This is revision of R4-2211587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 xml:space="preserve">E-UTRAN HD-FDD – UE Transmit Timing Accuracy Tests for Cat-M1 UE in </w:t>
      </w:r>
      <w:proofErr w:type="spellStart"/>
      <w:r w:rsidR="00AC7DEA"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 xml:space="preserve">The purpose of this test is to verify that the Cat-M1 UE in </w:t>
      </w:r>
      <w:proofErr w:type="spellStart"/>
      <w:r>
        <w:rPr>
          <w:lang w:val="en-US" w:eastAsia="fr-FR"/>
        </w:rPr>
        <w:t>CEModeA</w:t>
      </w:r>
      <w:proofErr w:type="spellEnd"/>
      <w:r>
        <w:rPr>
          <w:lang w:val="en-US" w:eastAsia="fr-FR"/>
        </w:rPr>
        <w:t xml:space="preserve"> is capable of following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 xml:space="preserve">of the connected </w:t>
      </w:r>
      <w:proofErr w:type="spellStart"/>
      <w:r>
        <w:rPr>
          <w:lang w:val="en-US" w:eastAsia="fr-FR"/>
        </w:rPr>
        <w:t>eNode</w:t>
      </w:r>
      <w:proofErr w:type="spellEnd"/>
      <w:r>
        <w:rPr>
          <w:lang w:val="en-US" w:eastAsia="fr-FR"/>
        </w:rPr>
        <w:t xml:space="preserv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proofErr w:type="spellStart"/>
      <w:r w:rsidR="00AC7DEA" w:rsidRPr="00A94FFC">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8.15pt" o:ole="" fillcolor="window">
                  <v:imagedata r:id="rId17" o:title=""/>
                </v:shape>
                <o:OLEObject Type="Embed" ProgID="Equation.3" ShapeID="_x0000_i1025" DrawAspect="Content" ObjectID="_1722869425"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7pt;height:18.8pt" o:ole="" fillcolor="window">
                  <v:imagedata r:id="rId19" o:title=""/>
                </v:shape>
                <o:OLEObject Type="Embed" ProgID="Equation.3" ShapeID="_x0000_i1026" DrawAspect="Content" ObjectID="_1722869426"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2pt;height:18.8pt" o:ole="" fillcolor="window">
                  <v:imagedata r:id="rId21" o:title=""/>
                </v:shape>
                <o:OLEObject Type="Embed" ProgID="Equation.3" ShapeID="_x0000_i1027" DrawAspect="Content" ObjectID="_1722869427"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5D30AC24" w:rsidR="00AC7DEA" w:rsidRPr="00A94FFC" w:rsidRDefault="00871F55" w:rsidP="00246B4B">
            <w:pPr>
              <w:pStyle w:val="TAL"/>
              <w:rPr>
                <w:rFonts w:cs="Arial"/>
                <w:lang w:eastAsia="ja-JP"/>
              </w:rPr>
            </w:pPr>
            <w:proofErr w:type="spellStart"/>
            <w:r>
              <w:rPr>
                <w:rFonts w:cs="Arial"/>
                <w:lang w:eastAsia="ja-JP"/>
              </w:rPr>
              <w:t>s</w:t>
            </w:r>
            <w:r w:rsidR="00AC7DEA" w:rsidRPr="00A94FFC">
              <w:rPr>
                <w:rFonts w:cs="Arial"/>
                <w:lang w:eastAsia="ja-JP"/>
              </w:rPr>
              <w:t>rs-ConfigIndex</w:t>
            </w:r>
            <w:proofErr w:type="spellEnd"/>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E22B09B"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xml:space="preserve">, 80ms and 320ms for Test 1, 2 and </w:t>
            </w:r>
            <w:r w:rsidR="00D04214">
              <w:rPr>
                <w:rFonts w:cs="Arial"/>
                <w:lang w:eastAsia="ja-JP"/>
              </w:rPr>
              <w:t>3</w:t>
            </w:r>
            <w:r w:rsidRPr="00A94FFC">
              <w:rPr>
                <w:rFonts w:cs="Arial"/>
                <w:lang w:eastAsia="ja-JP"/>
              </w:rPr>
              <w:t>,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proofErr w:type="spellStart"/>
      <w:r w:rsidR="008D38E3">
        <w:t>drx</w:t>
      </w:r>
      <w:proofErr w:type="spellEnd"/>
      <w:r w:rsidR="008D38E3">
        <w:t>-</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78A3B" w14:textId="77777777" w:rsidR="000334C7" w:rsidRDefault="000334C7">
      <w:r>
        <w:separator/>
      </w:r>
    </w:p>
  </w:endnote>
  <w:endnote w:type="continuationSeparator" w:id="0">
    <w:p w14:paraId="7F832093" w14:textId="77777777" w:rsidR="000334C7" w:rsidRDefault="0003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000000"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000000"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2896" w14:textId="77777777" w:rsidR="000334C7" w:rsidRDefault="000334C7">
      <w:r>
        <w:separator/>
      </w:r>
    </w:p>
  </w:footnote>
  <w:footnote w:type="continuationSeparator" w:id="0">
    <w:p w14:paraId="640E8830" w14:textId="77777777" w:rsidR="000334C7" w:rsidRDefault="0003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C7"/>
    <w:rsid w:val="00060367"/>
    <w:rsid w:val="00080EC2"/>
    <w:rsid w:val="000A58AF"/>
    <w:rsid w:val="000A6394"/>
    <w:rsid w:val="000B4277"/>
    <w:rsid w:val="000B7FED"/>
    <w:rsid w:val="000C038A"/>
    <w:rsid w:val="000C6598"/>
    <w:rsid w:val="000D44B3"/>
    <w:rsid w:val="000F5D33"/>
    <w:rsid w:val="00110D7B"/>
    <w:rsid w:val="001306D5"/>
    <w:rsid w:val="00145D43"/>
    <w:rsid w:val="001706FA"/>
    <w:rsid w:val="00192C46"/>
    <w:rsid w:val="001A08B3"/>
    <w:rsid w:val="001A23D7"/>
    <w:rsid w:val="001A7B60"/>
    <w:rsid w:val="001B52F0"/>
    <w:rsid w:val="001B5446"/>
    <w:rsid w:val="001B7A65"/>
    <w:rsid w:val="001E320F"/>
    <w:rsid w:val="001E41F3"/>
    <w:rsid w:val="001E55CC"/>
    <w:rsid w:val="002260FC"/>
    <w:rsid w:val="002410DF"/>
    <w:rsid w:val="0026004D"/>
    <w:rsid w:val="002640DD"/>
    <w:rsid w:val="00274A9E"/>
    <w:rsid w:val="00275D12"/>
    <w:rsid w:val="00281F1E"/>
    <w:rsid w:val="00283D4F"/>
    <w:rsid w:val="00284FEB"/>
    <w:rsid w:val="002860C4"/>
    <w:rsid w:val="00293CB8"/>
    <w:rsid w:val="002B5741"/>
    <w:rsid w:val="002D5B30"/>
    <w:rsid w:val="002E472E"/>
    <w:rsid w:val="002E5633"/>
    <w:rsid w:val="002F117F"/>
    <w:rsid w:val="00305409"/>
    <w:rsid w:val="00307D14"/>
    <w:rsid w:val="00324B78"/>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A40C3"/>
    <w:rsid w:val="004B652E"/>
    <w:rsid w:val="004B75B7"/>
    <w:rsid w:val="004B79C6"/>
    <w:rsid w:val="004C34B1"/>
    <w:rsid w:val="004E75AC"/>
    <w:rsid w:val="004F2C29"/>
    <w:rsid w:val="005141D9"/>
    <w:rsid w:val="0051580D"/>
    <w:rsid w:val="00547111"/>
    <w:rsid w:val="00551064"/>
    <w:rsid w:val="00555642"/>
    <w:rsid w:val="005625B6"/>
    <w:rsid w:val="005731A4"/>
    <w:rsid w:val="00581DEC"/>
    <w:rsid w:val="00592D74"/>
    <w:rsid w:val="005C17A9"/>
    <w:rsid w:val="005D255C"/>
    <w:rsid w:val="005D2C8D"/>
    <w:rsid w:val="005E2C44"/>
    <w:rsid w:val="00621188"/>
    <w:rsid w:val="00623B52"/>
    <w:rsid w:val="006257ED"/>
    <w:rsid w:val="00637478"/>
    <w:rsid w:val="00641309"/>
    <w:rsid w:val="00643FA1"/>
    <w:rsid w:val="00653DE4"/>
    <w:rsid w:val="00665C47"/>
    <w:rsid w:val="00670F29"/>
    <w:rsid w:val="00695808"/>
    <w:rsid w:val="00697F20"/>
    <w:rsid w:val="006A6F05"/>
    <w:rsid w:val="006B46FB"/>
    <w:rsid w:val="006E21FB"/>
    <w:rsid w:val="006F0133"/>
    <w:rsid w:val="006F01F8"/>
    <w:rsid w:val="00733AFC"/>
    <w:rsid w:val="00735EF3"/>
    <w:rsid w:val="00763781"/>
    <w:rsid w:val="007741CA"/>
    <w:rsid w:val="00792342"/>
    <w:rsid w:val="007977A8"/>
    <w:rsid w:val="007A430B"/>
    <w:rsid w:val="007B512A"/>
    <w:rsid w:val="007C2097"/>
    <w:rsid w:val="007D6A07"/>
    <w:rsid w:val="007F7259"/>
    <w:rsid w:val="008040A8"/>
    <w:rsid w:val="008279FA"/>
    <w:rsid w:val="00851B7F"/>
    <w:rsid w:val="008626E7"/>
    <w:rsid w:val="00863980"/>
    <w:rsid w:val="00863BCD"/>
    <w:rsid w:val="00870EE7"/>
    <w:rsid w:val="00871F55"/>
    <w:rsid w:val="008863B9"/>
    <w:rsid w:val="008A45A6"/>
    <w:rsid w:val="008D38E3"/>
    <w:rsid w:val="008D3CCC"/>
    <w:rsid w:val="008D7C03"/>
    <w:rsid w:val="008F3789"/>
    <w:rsid w:val="008F686C"/>
    <w:rsid w:val="008F765E"/>
    <w:rsid w:val="009148DE"/>
    <w:rsid w:val="00941E30"/>
    <w:rsid w:val="009432CC"/>
    <w:rsid w:val="00971849"/>
    <w:rsid w:val="009777D9"/>
    <w:rsid w:val="00991B88"/>
    <w:rsid w:val="009A5753"/>
    <w:rsid w:val="009A579D"/>
    <w:rsid w:val="009E3297"/>
    <w:rsid w:val="009F4F96"/>
    <w:rsid w:val="009F621D"/>
    <w:rsid w:val="009F734F"/>
    <w:rsid w:val="00A246B6"/>
    <w:rsid w:val="00A32E85"/>
    <w:rsid w:val="00A47E70"/>
    <w:rsid w:val="00A50CF0"/>
    <w:rsid w:val="00A7671C"/>
    <w:rsid w:val="00A84E86"/>
    <w:rsid w:val="00AA0FAD"/>
    <w:rsid w:val="00AA2C2F"/>
    <w:rsid w:val="00AA2CBC"/>
    <w:rsid w:val="00AC5820"/>
    <w:rsid w:val="00AC7DEA"/>
    <w:rsid w:val="00AD1CD8"/>
    <w:rsid w:val="00AD6098"/>
    <w:rsid w:val="00AF0115"/>
    <w:rsid w:val="00B10E0F"/>
    <w:rsid w:val="00B1491B"/>
    <w:rsid w:val="00B20771"/>
    <w:rsid w:val="00B21029"/>
    <w:rsid w:val="00B258BB"/>
    <w:rsid w:val="00B366C4"/>
    <w:rsid w:val="00B67B97"/>
    <w:rsid w:val="00B74F7C"/>
    <w:rsid w:val="00B83A68"/>
    <w:rsid w:val="00B87D38"/>
    <w:rsid w:val="00B968C8"/>
    <w:rsid w:val="00BA3EC5"/>
    <w:rsid w:val="00BA51D9"/>
    <w:rsid w:val="00BB5DFC"/>
    <w:rsid w:val="00BD279D"/>
    <w:rsid w:val="00BD6BB8"/>
    <w:rsid w:val="00C0298B"/>
    <w:rsid w:val="00C21227"/>
    <w:rsid w:val="00C66BA2"/>
    <w:rsid w:val="00C81871"/>
    <w:rsid w:val="00C870F6"/>
    <w:rsid w:val="00C95985"/>
    <w:rsid w:val="00CC5026"/>
    <w:rsid w:val="00CC68D0"/>
    <w:rsid w:val="00CC6F0D"/>
    <w:rsid w:val="00CD6DA5"/>
    <w:rsid w:val="00D03F9A"/>
    <w:rsid w:val="00D04214"/>
    <w:rsid w:val="00D06D51"/>
    <w:rsid w:val="00D24991"/>
    <w:rsid w:val="00D252DF"/>
    <w:rsid w:val="00D364C9"/>
    <w:rsid w:val="00D451B8"/>
    <w:rsid w:val="00D50255"/>
    <w:rsid w:val="00D66520"/>
    <w:rsid w:val="00D72B7D"/>
    <w:rsid w:val="00D84AE9"/>
    <w:rsid w:val="00D95B63"/>
    <w:rsid w:val="00DA080B"/>
    <w:rsid w:val="00DC4DFF"/>
    <w:rsid w:val="00DE34CF"/>
    <w:rsid w:val="00E05984"/>
    <w:rsid w:val="00E13F3D"/>
    <w:rsid w:val="00E34898"/>
    <w:rsid w:val="00E571F2"/>
    <w:rsid w:val="00E64CE4"/>
    <w:rsid w:val="00EA222A"/>
    <w:rsid w:val="00EA7CE9"/>
    <w:rsid w:val="00EB09B7"/>
    <w:rsid w:val="00EB5961"/>
    <w:rsid w:val="00EC6AC5"/>
    <w:rsid w:val="00EE7D7C"/>
    <w:rsid w:val="00EF2B8E"/>
    <w:rsid w:val="00EF60D6"/>
    <w:rsid w:val="00F25D98"/>
    <w:rsid w:val="00F300FB"/>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4</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93</cp:revision>
  <cp:lastPrinted>1900-01-01T08:00:00Z</cp:lastPrinted>
  <dcterms:created xsi:type="dcterms:W3CDTF">2022-01-13T21:19:00Z</dcterms:created>
  <dcterms:modified xsi:type="dcterms:W3CDTF">2022-08-25T01:04:00Z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