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08FEE718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AB1F12">
        <w:rPr>
          <w:rFonts w:cs="Arial"/>
          <w:sz w:val="24"/>
          <w:szCs w:val="24"/>
        </w:rPr>
        <w:t>R4-220966</w:t>
      </w:r>
      <w:r w:rsidR="003E06DB">
        <w:rPr>
          <w:rFonts w:cs="Arial"/>
          <w:sz w:val="24"/>
          <w:szCs w:val="24"/>
        </w:rPr>
        <w:t>4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81C69" w:rsidR="001E41F3" w:rsidRPr="00410371" w:rsidRDefault="003E06DB" w:rsidP="00C34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4285">
              <w:rPr>
                <w:b/>
                <w:noProof/>
                <w:sz w:val="28"/>
              </w:rPr>
              <w:t>5</w:t>
            </w:r>
            <w:r w:rsidR="000C1FF5">
              <w:rPr>
                <w:b/>
                <w:noProof/>
                <w:sz w:val="28"/>
              </w:rPr>
              <w:t>.</w:t>
            </w:r>
            <w:r w:rsidR="00C34285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50EAB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</w:t>
            </w:r>
            <w:r w:rsidR="00C34285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5320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C3428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9B9D0" w14:textId="77777777" w:rsidR="00F64BAC" w:rsidRDefault="00F64BAC">
      <w:r>
        <w:separator/>
      </w:r>
    </w:p>
  </w:endnote>
  <w:endnote w:type="continuationSeparator" w:id="0">
    <w:p w14:paraId="320C013E" w14:textId="77777777" w:rsidR="00F64BAC" w:rsidRDefault="00F6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4B7CF" w14:textId="77777777" w:rsidR="00F64BAC" w:rsidRDefault="00F64BAC">
      <w:r>
        <w:separator/>
      </w:r>
    </w:p>
  </w:footnote>
  <w:footnote w:type="continuationSeparator" w:id="0">
    <w:p w14:paraId="295065C3" w14:textId="77777777" w:rsidR="00F64BAC" w:rsidRDefault="00F64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1FF5"/>
    <w:rsid w:val="000C6598"/>
    <w:rsid w:val="000D44B3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64BAC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2B994-20AB-4D6A-9E9C-78F5BFE0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2022-05-20T15:30:00Z</dcterms:created>
  <dcterms:modified xsi:type="dcterms:W3CDTF">2022-05-20T15:31:00Z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