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DE" w14:textId="1764DA45"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5E327B">
        <w:rPr>
          <w:rFonts w:cs="Arial"/>
          <w:sz w:val="24"/>
        </w:rPr>
        <w:t>10</w:t>
      </w:r>
      <w:r w:rsidR="002F3CA0">
        <w:rPr>
          <w:rFonts w:cs="Arial"/>
          <w:sz w:val="24"/>
        </w:rPr>
        <w:t>2</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792628">
        <w:rPr>
          <w:rFonts w:cs="Arial"/>
          <w:bCs/>
          <w:sz w:val="24"/>
          <w:lang w:val="en-US"/>
        </w:rPr>
        <w:t>20</w:t>
      </w:r>
      <w:r w:rsidR="003B5CF9">
        <w:rPr>
          <w:rFonts w:cs="Arial"/>
          <w:bCs/>
          <w:sz w:val="24"/>
          <w:lang w:val="en-US"/>
        </w:rPr>
        <w:t>4711</w:t>
      </w:r>
    </w:p>
    <w:p w14:paraId="355A5747" w14:textId="75628371"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396C91">
        <w:rPr>
          <w:rFonts w:cs="Arial"/>
          <w:bCs/>
          <w:sz w:val="24"/>
          <w:lang w:val="en-US"/>
        </w:rPr>
        <w:t>2</w:t>
      </w:r>
      <w:r w:rsidR="00577267">
        <w:rPr>
          <w:rFonts w:cs="Arial"/>
          <w:bCs/>
          <w:sz w:val="24"/>
          <w:lang w:val="en-US"/>
        </w:rPr>
        <w:t>1</w:t>
      </w:r>
      <w:r w:rsidR="00642D4A">
        <w:rPr>
          <w:rFonts w:cs="Arial"/>
          <w:bCs/>
          <w:sz w:val="24"/>
          <w:lang w:val="en-US"/>
        </w:rPr>
        <w:t>s</w:t>
      </w:r>
      <w:r w:rsidR="005069C2">
        <w:rPr>
          <w:rFonts w:cs="Arial"/>
          <w:sz w:val="24"/>
          <w:szCs w:val="24"/>
          <w:lang w:eastAsia="zh-CN"/>
        </w:rPr>
        <w:t xml:space="preserve">t </w:t>
      </w:r>
      <w:r w:rsidR="002F3CA0">
        <w:rPr>
          <w:rFonts w:cs="Arial"/>
          <w:sz w:val="24"/>
          <w:szCs w:val="24"/>
          <w:lang w:eastAsia="zh-CN"/>
        </w:rPr>
        <w:t>Feb</w:t>
      </w:r>
      <w:r w:rsidR="005A6BE7">
        <w:rPr>
          <w:rFonts w:cs="Arial"/>
          <w:sz w:val="24"/>
          <w:szCs w:val="24"/>
          <w:lang w:eastAsia="zh-CN"/>
        </w:rPr>
        <w:t xml:space="preserve"> </w:t>
      </w:r>
      <w:r w:rsidR="00822B77" w:rsidRPr="00F276F7">
        <w:rPr>
          <w:rFonts w:cs="Arial"/>
          <w:sz w:val="24"/>
          <w:szCs w:val="24"/>
          <w:lang w:eastAsia="zh-CN"/>
        </w:rPr>
        <w:t xml:space="preserve">– </w:t>
      </w:r>
      <w:r w:rsidR="00396C91">
        <w:rPr>
          <w:rFonts w:cs="Arial"/>
          <w:sz w:val="24"/>
          <w:szCs w:val="24"/>
          <w:lang w:eastAsia="zh-CN"/>
        </w:rPr>
        <w:t>3rd</w:t>
      </w:r>
      <w:r w:rsidR="005A6BE7">
        <w:rPr>
          <w:rFonts w:cs="Arial"/>
          <w:sz w:val="24"/>
          <w:szCs w:val="24"/>
          <w:lang w:eastAsia="zh-CN"/>
        </w:rPr>
        <w:t xml:space="preserve"> </w:t>
      </w:r>
      <w:r w:rsidR="00396C91">
        <w:rPr>
          <w:rFonts w:cs="Arial"/>
          <w:sz w:val="24"/>
          <w:szCs w:val="24"/>
          <w:lang w:eastAsia="zh-CN"/>
        </w:rPr>
        <w:t>Mar</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2F3CA0">
        <w:rPr>
          <w:rFonts w:cs="Arial"/>
          <w:sz w:val="24"/>
          <w:szCs w:val="24"/>
          <w:lang w:eastAsia="zh-CN"/>
        </w:rPr>
        <w:t>2</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11EDD87E"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FF1B30">
        <w:rPr>
          <w:rFonts w:ascii="Arial" w:hAnsi="Arial" w:cs="Arial"/>
          <w:b/>
          <w:sz w:val="22"/>
          <w:szCs w:val="22"/>
        </w:rPr>
        <w:t xml:space="preserve">setting </w:t>
      </w:r>
      <w:r w:rsidR="00A942CD">
        <w:rPr>
          <w:rFonts w:ascii="Arial" w:hAnsi="Arial" w:cs="Arial"/>
          <w:b/>
          <w:sz w:val="22"/>
          <w:szCs w:val="22"/>
        </w:rPr>
        <w:t>Sweep Time Requirement on Measuring BS Conformance Unwanted Emission testing</w:t>
      </w:r>
      <w:bookmarkEnd w:id="2"/>
      <w:r w:rsidR="00E617CE">
        <w:rPr>
          <w:rFonts w:ascii="Arial" w:hAnsi="Arial" w:cs="Arial"/>
          <w:b/>
          <w:sz w:val="22"/>
          <w:szCs w:val="22"/>
        </w:rPr>
        <w:t xml:space="preserve"> </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6754ED">
        <w:rPr>
          <w:rFonts w:ascii="Arial" w:hAnsi="Arial" w:cs="Arial"/>
          <w:b/>
          <w:sz w:val="22"/>
          <w:szCs w:val="22"/>
          <w:lang w:val="sv-SE"/>
        </w:rPr>
        <w:t>4</w:t>
      </w:r>
      <w:r w:rsidR="00150323">
        <w:rPr>
          <w:rFonts w:ascii="Arial" w:hAnsi="Arial" w:cs="Arial"/>
          <w:b/>
          <w:sz w:val="22"/>
          <w:szCs w:val="22"/>
          <w:lang w:val="sv-SE"/>
        </w:rPr>
        <w:t>.</w:t>
      </w:r>
      <w:r w:rsidR="006754ED">
        <w:rPr>
          <w:rFonts w:ascii="Arial" w:hAnsi="Arial" w:cs="Arial"/>
          <w:b/>
          <w:sz w:val="22"/>
          <w:szCs w:val="22"/>
          <w:lang w:val="sv-SE"/>
        </w:rPr>
        <w:t>1</w:t>
      </w:r>
      <w:r w:rsidR="00C12075">
        <w:rPr>
          <w:rFonts w:ascii="Arial" w:hAnsi="Arial" w:cs="Arial"/>
          <w:b/>
          <w:sz w:val="22"/>
          <w:szCs w:val="22"/>
          <w:lang w:val="sv-SE"/>
        </w:rPr>
        <w:t>.</w:t>
      </w:r>
      <w:r w:rsidR="006754ED">
        <w:rPr>
          <w:rFonts w:ascii="Arial" w:hAnsi="Arial" w:cs="Arial"/>
          <w:b/>
          <w:sz w:val="22"/>
          <w:szCs w:val="22"/>
          <w:lang w:val="sv-SE"/>
        </w:rPr>
        <w:t>4</w:t>
      </w:r>
      <w:r w:rsidR="00B14054">
        <w:rPr>
          <w:rFonts w:ascii="Arial" w:hAnsi="Arial" w:cs="Arial"/>
          <w:b/>
          <w:sz w:val="22"/>
          <w:szCs w:val="22"/>
          <w:lang w:val="sv-SE"/>
        </w:rPr>
        <w:t>.</w:t>
      </w:r>
      <w:r w:rsidR="006754ED">
        <w:rPr>
          <w:rFonts w:ascii="Arial" w:hAnsi="Arial" w:cs="Arial"/>
          <w:b/>
          <w:sz w:val="22"/>
          <w:szCs w:val="22"/>
          <w:lang w:val="sv-SE"/>
        </w:rPr>
        <w:t>1</w:t>
      </w:r>
    </w:p>
    <w:p w14:paraId="38864AE1" w14:textId="6102A0F4"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A942CD">
        <w:rPr>
          <w:rFonts w:ascii="Arial" w:hAnsi="Arial" w:cs="Arial"/>
          <w:b/>
          <w:sz w:val="22"/>
          <w:szCs w:val="22"/>
        </w:rPr>
        <w:t>A</w:t>
      </w:r>
      <w:r w:rsidR="009A5980">
        <w:rPr>
          <w:rFonts w:ascii="Arial" w:hAnsi="Arial" w:cs="Arial"/>
          <w:b/>
          <w:sz w:val="22"/>
          <w:szCs w:val="22"/>
        </w:rPr>
        <w:t>gre</w:t>
      </w:r>
      <w:r w:rsidR="00D02D05">
        <w:rPr>
          <w:rFonts w:ascii="Arial" w:hAnsi="Arial" w:cs="Arial"/>
          <w:b/>
          <w:sz w:val="22"/>
          <w:szCs w:val="22"/>
        </w:rPr>
        <w:t>e</w:t>
      </w:r>
      <w:r w:rsidR="009A5980">
        <w:rPr>
          <w:rFonts w:ascii="Arial" w:hAnsi="Arial" w:cs="Arial"/>
          <w:b/>
          <w:sz w:val="22"/>
          <w:szCs w:val="22"/>
        </w:rPr>
        <w:t>ment</w:t>
      </w:r>
    </w:p>
    <w:p w14:paraId="57901602" w14:textId="5208E21A" w:rsidR="00392BE4" w:rsidRDefault="00D6118C" w:rsidP="00813E67">
      <w:pPr>
        <w:pStyle w:val="Heading1"/>
      </w:pPr>
      <w:bookmarkStart w:id="3" w:name="_Ref465244136"/>
      <w:bookmarkEnd w:id="1"/>
      <w:r>
        <w:t>Introduction</w:t>
      </w:r>
      <w:bookmarkEnd w:id="3"/>
    </w:p>
    <w:p w14:paraId="3B062D37" w14:textId="5811ACC7" w:rsidR="00BA1812" w:rsidRDefault="00A942CD" w:rsidP="00813E67">
      <w:pPr>
        <w:rPr>
          <w:lang w:val="en-GB" w:eastAsia="zh-CN"/>
        </w:rPr>
      </w:pPr>
      <w:r>
        <w:rPr>
          <w:lang w:val="en-GB" w:eastAsia="zh-CN"/>
        </w:rPr>
        <w:t xml:space="preserve">In RAN4#101e meeting, </w:t>
      </w:r>
      <w:r w:rsidR="00ED0EA9">
        <w:rPr>
          <w:lang w:val="en-GB" w:eastAsia="zh-CN"/>
        </w:rPr>
        <w:t xml:space="preserve">there was proposal </w:t>
      </w:r>
      <w:r w:rsidR="00673CEA">
        <w:rPr>
          <w:lang w:val="en-GB" w:eastAsia="zh-CN"/>
        </w:rPr>
        <w:t>and discussion to</w:t>
      </w:r>
      <w:r w:rsidR="00ED0EA9">
        <w:rPr>
          <w:lang w:val="en-GB" w:eastAsia="zh-CN"/>
        </w:rPr>
        <w:t xml:space="preserve"> set </w:t>
      </w:r>
      <w:r w:rsidR="003C2955">
        <w:rPr>
          <w:lang w:val="en-GB" w:eastAsia="zh-CN"/>
        </w:rPr>
        <w:t xml:space="preserve">measurement </w:t>
      </w:r>
      <w:r w:rsidR="005120F9">
        <w:rPr>
          <w:lang w:val="en-GB" w:eastAsia="zh-CN"/>
        </w:rPr>
        <w:t>parameter</w:t>
      </w:r>
      <w:r w:rsidR="003C2955">
        <w:rPr>
          <w:lang w:val="en-GB" w:eastAsia="zh-CN"/>
        </w:rPr>
        <w:t xml:space="preserve"> as </w:t>
      </w:r>
      <w:r w:rsidR="00673CEA">
        <w:rPr>
          <w:lang w:val="en-GB" w:eastAsia="zh-CN"/>
        </w:rPr>
        <w:t xml:space="preserve">longer </w:t>
      </w:r>
      <w:r w:rsidR="003C2955">
        <w:rPr>
          <w:lang w:val="en-GB" w:eastAsia="zh-CN"/>
        </w:rPr>
        <w:t xml:space="preserve">sweep time in Unwanted Emission measurement of BS conformance testing. </w:t>
      </w:r>
      <w:r w:rsidR="00047772">
        <w:rPr>
          <w:lang w:val="en-GB" w:eastAsia="zh-CN"/>
        </w:rPr>
        <w:t>W</w:t>
      </w:r>
      <w:r w:rsidR="00673CEA">
        <w:rPr>
          <w:lang w:val="en-GB" w:eastAsia="zh-CN"/>
        </w:rPr>
        <w:t>e</w:t>
      </w:r>
      <w:r w:rsidR="00047772">
        <w:rPr>
          <w:lang w:val="en-GB" w:eastAsia="zh-CN"/>
        </w:rPr>
        <w:t xml:space="preserve"> as TE vender raised concern on setting sweep time as proposed in [1] and </w:t>
      </w:r>
      <w:r w:rsidR="000B2C1E">
        <w:rPr>
          <w:lang w:val="en-GB" w:eastAsia="zh-CN"/>
        </w:rPr>
        <w:t xml:space="preserve">discussed as [2], then </w:t>
      </w:r>
      <w:r w:rsidR="00047772">
        <w:rPr>
          <w:lang w:val="en-GB" w:eastAsia="zh-CN"/>
        </w:rPr>
        <w:t>WF [</w:t>
      </w:r>
      <w:r w:rsidR="00673CEA">
        <w:rPr>
          <w:lang w:val="en-GB" w:eastAsia="zh-CN"/>
        </w:rPr>
        <w:t>3</w:t>
      </w:r>
      <w:r w:rsidR="00047772">
        <w:rPr>
          <w:lang w:val="en-GB" w:eastAsia="zh-CN"/>
        </w:rPr>
        <w:t>] created. This document explain</w:t>
      </w:r>
      <w:r w:rsidR="00673CEA">
        <w:rPr>
          <w:lang w:val="en-GB" w:eastAsia="zh-CN"/>
        </w:rPr>
        <w:t>s</w:t>
      </w:r>
      <w:r w:rsidR="00047772">
        <w:rPr>
          <w:lang w:val="en-GB" w:eastAsia="zh-CN"/>
        </w:rPr>
        <w:t xml:space="preserve"> more detail on our concern.</w:t>
      </w:r>
      <w:r w:rsidR="005E712D">
        <w:rPr>
          <w:lang w:val="en-GB" w:eastAsia="zh-CN"/>
        </w:rPr>
        <w:t xml:space="preserve"> </w:t>
      </w:r>
    </w:p>
    <w:p w14:paraId="423C33DE" w14:textId="3DECFF33" w:rsidR="000B00B3" w:rsidRDefault="00DA2082" w:rsidP="00230E32">
      <w:pPr>
        <w:pStyle w:val="Heading1"/>
        <w:rPr>
          <w:lang w:val="en-US" w:eastAsia="zh-CN"/>
        </w:rPr>
      </w:pPr>
      <w:r>
        <w:rPr>
          <w:lang w:val="en-US" w:eastAsia="zh-CN"/>
        </w:rPr>
        <w:t>D</w:t>
      </w:r>
      <w:r w:rsidR="00A21216">
        <w:rPr>
          <w:lang w:val="en-US" w:eastAsia="zh-CN"/>
        </w:rPr>
        <w:t>iscussion</w:t>
      </w:r>
    </w:p>
    <w:p w14:paraId="2C1F8465" w14:textId="447365C0" w:rsidR="00D601AE" w:rsidRDefault="00673CEA" w:rsidP="00230E32">
      <w:pPr>
        <w:rPr>
          <w:b/>
          <w:bCs/>
          <w:lang w:eastAsia="zh-CN"/>
        </w:rPr>
      </w:pPr>
      <w:r>
        <w:rPr>
          <w:b/>
          <w:bCs/>
          <w:lang w:eastAsia="zh-CN"/>
        </w:rPr>
        <w:t>Background;</w:t>
      </w:r>
    </w:p>
    <w:p w14:paraId="5C25DE0C" w14:textId="585FC55E" w:rsidR="00673CEA" w:rsidRDefault="00673CEA" w:rsidP="00673CEA">
      <w:pPr>
        <w:rPr>
          <w:lang w:eastAsia="zh-CN"/>
        </w:rPr>
      </w:pPr>
      <w:r>
        <w:rPr>
          <w:lang w:eastAsia="zh-CN"/>
        </w:rPr>
        <w:t>Based on discussion</w:t>
      </w:r>
      <w:r w:rsidR="00AD53E0">
        <w:rPr>
          <w:lang w:eastAsia="zh-CN"/>
        </w:rPr>
        <w:t xml:space="preserve"> and proposal</w:t>
      </w:r>
      <w:r>
        <w:rPr>
          <w:lang w:eastAsia="zh-CN"/>
        </w:rPr>
        <w:t xml:space="preserve">, main background and motivation to set longer sweep time </w:t>
      </w:r>
      <w:r w:rsidR="00AD53E0">
        <w:rPr>
          <w:lang w:eastAsia="zh-CN"/>
        </w:rPr>
        <w:t>seems</w:t>
      </w:r>
      <w:r>
        <w:rPr>
          <w:lang w:eastAsia="zh-CN"/>
        </w:rPr>
        <w:t xml:space="preserve"> to reduce risk of failure </w:t>
      </w:r>
      <w:r w:rsidR="00CC09E5">
        <w:rPr>
          <w:lang w:eastAsia="zh-CN"/>
        </w:rPr>
        <w:t xml:space="preserve">in </w:t>
      </w:r>
      <w:r w:rsidR="00AD53E0">
        <w:rPr>
          <w:lang w:eastAsia="zh-CN"/>
        </w:rPr>
        <w:t>test which is to</w:t>
      </w:r>
      <w:r>
        <w:rPr>
          <w:lang w:eastAsia="zh-CN"/>
        </w:rPr>
        <w:t xml:space="preserve"> judge</w:t>
      </w:r>
      <w:r w:rsidR="00AD53E0">
        <w:rPr>
          <w:lang w:eastAsia="zh-CN"/>
        </w:rPr>
        <w:t xml:space="preserve"> good device </w:t>
      </w:r>
      <w:r>
        <w:rPr>
          <w:lang w:eastAsia="zh-CN"/>
        </w:rPr>
        <w:t xml:space="preserve">as not meeting requirement </w:t>
      </w:r>
      <w:r w:rsidR="00AD53E0">
        <w:rPr>
          <w:lang w:eastAsia="zh-CN"/>
        </w:rPr>
        <w:t xml:space="preserve">because of sweep time setting </w:t>
      </w:r>
      <w:r>
        <w:rPr>
          <w:lang w:eastAsia="zh-CN"/>
        </w:rPr>
        <w:t xml:space="preserve">[2]. </w:t>
      </w:r>
      <w:r w:rsidR="005D1CC7">
        <w:rPr>
          <w:lang w:eastAsia="zh-CN"/>
        </w:rPr>
        <w:t>However, t</w:t>
      </w:r>
      <w:r w:rsidR="00E23A09">
        <w:rPr>
          <w:lang w:eastAsia="zh-CN"/>
        </w:rPr>
        <w:t>here is background text regarding with shorter sweep time in WF [3] document as following</w:t>
      </w:r>
      <w:r w:rsidR="004B3C03">
        <w:rPr>
          <w:lang w:eastAsia="zh-CN"/>
        </w:rPr>
        <w:t xml:space="preserve"> (also similar comments seen in discussion [</w:t>
      </w:r>
      <w:r w:rsidR="00A140BF">
        <w:rPr>
          <w:lang w:eastAsia="zh-CN"/>
        </w:rPr>
        <w:t>2])</w:t>
      </w:r>
      <w:r w:rsidR="0083562B">
        <w:rPr>
          <w:lang w:eastAsia="zh-CN"/>
        </w:rPr>
        <w:t>,</w:t>
      </w:r>
    </w:p>
    <w:p w14:paraId="576CCB94" w14:textId="77777777" w:rsidR="00E23A09" w:rsidRPr="00B609D2" w:rsidRDefault="00E23A09" w:rsidP="00E23A09">
      <w:pPr>
        <w:ind w:firstLine="284"/>
        <w:rPr>
          <w:b/>
          <w:bCs/>
          <w:i/>
          <w:iCs/>
          <w:lang w:eastAsia="zh-CN"/>
        </w:rPr>
      </w:pPr>
      <w:r>
        <w:rPr>
          <w:b/>
          <w:bCs/>
          <w:i/>
          <w:iCs/>
          <w:lang w:val="en-GB" w:eastAsia="zh-CN"/>
        </w:rPr>
        <w:t>“</w:t>
      </w:r>
      <w:r w:rsidRPr="00B609D2">
        <w:rPr>
          <w:b/>
          <w:bCs/>
          <w:i/>
          <w:iCs/>
          <w:lang w:val="en-GB" w:eastAsia="zh-CN"/>
        </w:rPr>
        <w:t>When the sweep time is too short, the result is more like the peak value rather than an average value</w:t>
      </w:r>
      <w:r>
        <w:rPr>
          <w:b/>
          <w:bCs/>
          <w:i/>
          <w:iCs/>
          <w:lang w:val="en-GB" w:eastAsia="zh-CN"/>
        </w:rPr>
        <w:t>”</w:t>
      </w:r>
    </w:p>
    <w:p w14:paraId="486ABDF7" w14:textId="730B986E" w:rsidR="00E23A09" w:rsidRPr="00CF7308" w:rsidRDefault="00E23A09" w:rsidP="00E23A09">
      <w:pPr>
        <w:rPr>
          <w:b/>
          <w:bCs/>
          <w:lang w:eastAsia="zh-CN"/>
        </w:rPr>
      </w:pPr>
      <w:r>
        <w:rPr>
          <w:lang w:eastAsia="zh-CN"/>
        </w:rPr>
        <w:t>This is misunderstanding on sweep time setting. Shorter</w:t>
      </w:r>
      <w:r w:rsidR="007E2A0D">
        <w:rPr>
          <w:lang w:eastAsia="zh-CN"/>
        </w:rPr>
        <w:t xml:space="preserve"> (faster)</w:t>
      </w:r>
      <w:r>
        <w:rPr>
          <w:lang w:eastAsia="zh-CN"/>
        </w:rPr>
        <w:t xml:space="preserve"> sweep time does NOT leads to “peak value”.</w:t>
      </w:r>
      <w:r w:rsidR="002A27CE">
        <w:rPr>
          <w:lang w:eastAsia="zh-CN"/>
        </w:rPr>
        <w:t xml:space="preserve"> Shorter sweep time setting </w:t>
      </w:r>
      <w:r w:rsidR="003C0661">
        <w:rPr>
          <w:lang w:eastAsia="zh-CN"/>
        </w:rPr>
        <w:t xml:space="preserve">leads to </w:t>
      </w:r>
      <w:r w:rsidR="007E2A0D">
        <w:rPr>
          <w:lang w:eastAsia="zh-CN"/>
        </w:rPr>
        <w:t>larger variation of measured result for the case of measuring power of noise like signal.</w:t>
      </w:r>
    </w:p>
    <w:p w14:paraId="6FA566E0" w14:textId="77777777" w:rsidR="00CF7308" w:rsidRDefault="00CF7308" w:rsidP="00CF7308">
      <w:pPr>
        <w:rPr>
          <w:b/>
          <w:bCs/>
          <w:lang w:eastAsia="zh-CN"/>
        </w:rPr>
      </w:pPr>
      <w:r w:rsidRPr="00355DE5">
        <w:rPr>
          <w:b/>
          <w:bCs/>
          <w:lang w:eastAsia="zh-CN"/>
        </w:rPr>
        <w:t>Observation-</w:t>
      </w:r>
      <w:r>
        <w:rPr>
          <w:b/>
          <w:bCs/>
          <w:lang w:eastAsia="zh-CN"/>
        </w:rPr>
        <w:t>1</w:t>
      </w:r>
      <w:r w:rsidRPr="00355DE5">
        <w:rPr>
          <w:b/>
          <w:bCs/>
          <w:lang w:eastAsia="zh-CN"/>
        </w:rPr>
        <w:t xml:space="preserve">, </w:t>
      </w:r>
      <w:r>
        <w:rPr>
          <w:b/>
          <w:bCs/>
          <w:lang w:eastAsia="zh-CN"/>
        </w:rPr>
        <w:t>T</w:t>
      </w:r>
      <w:r w:rsidRPr="00355DE5">
        <w:rPr>
          <w:b/>
          <w:bCs/>
          <w:lang w:eastAsia="zh-CN"/>
        </w:rPr>
        <w:t xml:space="preserve">here seems some misunderstanding </w:t>
      </w:r>
      <w:r>
        <w:rPr>
          <w:b/>
          <w:bCs/>
          <w:lang w:eastAsia="zh-CN"/>
        </w:rPr>
        <w:t xml:space="preserve">in proposal </w:t>
      </w:r>
      <w:r w:rsidRPr="00355DE5">
        <w:rPr>
          <w:b/>
          <w:bCs/>
          <w:lang w:eastAsia="zh-CN"/>
        </w:rPr>
        <w:t xml:space="preserve">about </w:t>
      </w:r>
      <w:r>
        <w:rPr>
          <w:b/>
          <w:bCs/>
          <w:lang w:eastAsia="zh-CN"/>
        </w:rPr>
        <w:t>measured result of faster</w:t>
      </w:r>
      <w:r w:rsidRPr="00355DE5">
        <w:rPr>
          <w:b/>
          <w:bCs/>
          <w:lang w:eastAsia="zh-CN"/>
        </w:rPr>
        <w:t xml:space="preserve"> sweep time.</w:t>
      </w:r>
    </w:p>
    <w:p w14:paraId="4015ACAC" w14:textId="77777777" w:rsidR="00CF7308" w:rsidRDefault="00CF7308" w:rsidP="00673CEA">
      <w:pPr>
        <w:rPr>
          <w:b/>
          <w:bCs/>
          <w:lang w:eastAsia="zh-CN"/>
        </w:rPr>
      </w:pPr>
    </w:p>
    <w:p w14:paraId="63B797B0" w14:textId="37688727" w:rsidR="00CF7308" w:rsidRPr="00CF7308" w:rsidRDefault="00CF7308" w:rsidP="00673CEA">
      <w:pPr>
        <w:rPr>
          <w:b/>
          <w:bCs/>
          <w:lang w:eastAsia="zh-CN"/>
        </w:rPr>
      </w:pPr>
      <w:r w:rsidRPr="00CF7308">
        <w:rPr>
          <w:b/>
          <w:bCs/>
          <w:lang w:eastAsia="zh-CN"/>
        </w:rPr>
        <w:t>Measurement time</w:t>
      </w:r>
    </w:p>
    <w:p w14:paraId="2C938033" w14:textId="5041E473" w:rsidR="00EE5198" w:rsidRDefault="00EE5198" w:rsidP="00673CEA">
      <w:pPr>
        <w:rPr>
          <w:lang w:eastAsia="zh-CN"/>
        </w:rPr>
      </w:pPr>
      <w:r>
        <w:rPr>
          <w:lang w:eastAsia="zh-CN"/>
        </w:rPr>
        <w:t xml:space="preserve">On the other hand, we as TE vender often hear from our user that “Time is Money” as motivation to reduce </w:t>
      </w:r>
      <w:r w:rsidR="00CC09E5">
        <w:rPr>
          <w:lang w:eastAsia="zh-CN"/>
        </w:rPr>
        <w:t>measurement</w:t>
      </w:r>
      <w:r>
        <w:rPr>
          <w:lang w:eastAsia="zh-CN"/>
        </w:rPr>
        <w:t xml:space="preserve"> time. </w:t>
      </w:r>
      <w:r w:rsidR="00C511DE">
        <w:rPr>
          <w:lang w:eastAsia="zh-CN"/>
        </w:rPr>
        <w:t xml:space="preserve">We’d like to </w:t>
      </w:r>
      <w:r w:rsidR="00553764">
        <w:rPr>
          <w:lang w:eastAsia="zh-CN"/>
        </w:rPr>
        <w:t>emphasize</w:t>
      </w:r>
      <w:r>
        <w:rPr>
          <w:lang w:eastAsia="zh-CN"/>
        </w:rPr>
        <w:t xml:space="preserve"> that some test, especially OTA TRP as example, takes very long time depending on test system set up and required range of frequency, etc. there are very many things </w:t>
      </w:r>
      <w:r w:rsidR="005163E5">
        <w:rPr>
          <w:lang w:eastAsia="zh-CN"/>
        </w:rPr>
        <w:t>contributes to</w:t>
      </w:r>
      <w:r>
        <w:rPr>
          <w:lang w:eastAsia="zh-CN"/>
        </w:rPr>
        <w:t xml:space="preserve"> longer total test time and sweep time is one of these</w:t>
      </w:r>
      <w:r w:rsidR="00CC09E5">
        <w:rPr>
          <w:lang w:eastAsia="zh-CN"/>
        </w:rPr>
        <w:t xml:space="preserve"> which</w:t>
      </w:r>
      <w:r w:rsidR="00036985">
        <w:rPr>
          <w:lang w:eastAsia="zh-CN"/>
        </w:rPr>
        <w:t xml:space="preserve"> contributing to longer total measurement time</w:t>
      </w:r>
      <w:r>
        <w:rPr>
          <w:lang w:eastAsia="zh-CN"/>
        </w:rPr>
        <w:t xml:space="preserve"> for unwanted emission measurement. </w:t>
      </w:r>
    </w:p>
    <w:p w14:paraId="0E5CAD81" w14:textId="342AD75E" w:rsidR="0079770F" w:rsidRDefault="003D3814" w:rsidP="0079770F">
      <w:pPr>
        <w:rPr>
          <w:b/>
          <w:bCs/>
          <w:lang w:eastAsia="zh-CN"/>
        </w:rPr>
      </w:pPr>
      <w:r>
        <w:rPr>
          <w:b/>
          <w:bCs/>
          <w:lang w:eastAsia="zh-CN"/>
        </w:rPr>
        <w:t xml:space="preserve">Observation-2, Total measurement time </w:t>
      </w:r>
      <w:r w:rsidR="002D637F">
        <w:rPr>
          <w:b/>
          <w:bCs/>
          <w:lang w:eastAsia="zh-CN"/>
        </w:rPr>
        <w:t>of</w:t>
      </w:r>
      <w:r>
        <w:rPr>
          <w:b/>
          <w:bCs/>
          <w:lang w:eastAsia="zh-CN"/>
        </w:rPr>
        <w:t xml:space="preserve"> unwanted emission measurement </w:t>
      </w:r>
      <w:r w:rsidR="002D637F">
        <w:rPr>
          <w:b/>
          <w:bCs/>
          <w:lang w:eastAsia="zh-CN"/>
        </w:rPr>
        <w:t xml:space="preserve">takes longer </w:t>
      </w:r>
      <w:r w:rsidR="00231DD1">
        <w:rPr>
          <w:b/>
          <w:bCs/>
          <w:lang w:eastAsia="zh-CN"/>
        </w:rPr>
        <w:t>and always the concern of user of test equipment/system</w:t>
      </w:r>
    </w:p>
    <w:p w14:paraId="2D45D6D3" w14:textId="77777777" w:rsidR="0079770F" w:rsidRPr="0079770F" w:rsidRDefault="0079770F" w:rsidP="00AD53E0">
      <w:pPr>
        <w:rPr>
          <w:b/>
          <w:bCs/>
          <w:lang w:eastAsia="zh-CN"/>
        </w:rPr>
      </w:pPr>
    </w:p>
    <w:p w14:paraId="0D751A8F" w14:textId="52B50991" w:rsidR="00AD53E0" w:rsidRDefault="00AD53E0" w:rsidP="00AD53E0">
      <w:pPr>
        <w:rPr>
          <w:b/>
          <w:bCs/>
          <w:lang w:eastAsia="zh-CN"/>
        </w:rPr>
      </w:pPr>
      <w:r>
        <w:rPr>
          <w:b/>
          <w:bCs/>
          <w:lang w:eastAsia="zh-CN"/>
        </w:rPr>
        <w:t xml:space="preserve">Unwanted </w:t>
      </w:r>
      <w:r w:rsidR="00597CBE">
        <w:rPr>
          <w:b/>
          <w:bCs/>
          <w:lang w:eastAsia="zh-CN"/>
        </w:rPr>
        <w:t>e</w:t>
      </w:r>
      <w:r>
        <w:rPr>
          <w:b/>
          <w:bCs/>
          <w:lang w:eastAsia="zh-CN"/>
        </w:rPr>
        <w:t xml:space="preserve">mission </w:t>
      </w:r>
      <w:r w:rsidR="00597CBE">
        <w:rPr>
          <w:b/>
          <w:bCs/>
          <w:lang w:eastAsia="zh-CN"/>
        </w:rPr>
        <w:t>measurement</w:t>
      </w:r>
    </w:p>
    <w:p w14:paraId="049B0A5D" w14:textId="1475DC5D" w:rsidR="00CC09E5" w:rsidRDefault="00FC6A2D" w:rsidP="00AD53E0">
      <w:pPr>
        <w:rPr>
          <w:lang w:eastAsia="zh-CN"/>
        </w:rPr>
      </w:pPr>
      <w:r>
        <w:rPr>
          <w:lang w:eastAsia="zh-CN"/>
        </w:rPr>
        <w:t xml:space="preserve">Measured result is summation of test system noise floor and incoming </w:t>
      </w:r>
      <w:r w:rsidR="003178CC">
        <w:rPr>
          <w:lang w:eastAsia="zh-CN"/>
        </w:rPr>
        <w:t xml:space="preserve">target </w:t>
      </w:r>
      <w:r>
        <w:rPr>
          <w:lang w:eastAsia="zh-CN"/>
        </w:rPr>
        <w:t xml:space="preserve">signal power. </w:t>
      </w:r>
      <w:r w:rsidR="00907F51">
        <w:rPr>
          <w:lang w:eastAsia="zh-CN"/>
        </w:rPr>
        <w:t xml:space="preserve">Especially because </w:t>
      </w:r>
      <w:r w:rsidR="00884ADA">
        <w:rPr>
          <w:lang w:eastAsia="zh-CN"/>
        </w:rPr>
        <w:t>unwanted emission is lower power signal, i</w:t>
      </w:r>
      <w:r w:rsidR="00597CBE">
        <w:rPr>
          <w:lang w:eastAsia="zh-CN"/>
        </w:rPr>
        <w:t>t is good for t</w:t>
      </w:r>
      <w:r>
        <w:rPr>
          <w:lang w:eastAsia="zh-CN"/>
        </w:rPr>
        <w:t xml:space="preserve">est system </w:t>
      </w:r>
      <w:r w:rsidR="00597CBE">
        <w:rPr>
          <w:lang w:eastAsia="zh-CN"/>
        </w:rPr>
        <w:t xml:space="preserve">to </w:t>
      </w:r>
      <w:r>
        <w:rPr>
          <w:lang w:eastAsia="zh-CN"/>
        </w:rPr>
        <w:t>have low enough noise floor which needs to be verified during calibration steps before actual measurement with device.</w:t>
      </w:r>
      <w:r w:rsidR="00DA172D">
        <w:rPr>
          <w:lang w:eastAsia="zh-CN"/>
        </w:rPr>
        <w:t xml:space="preserve"> It is also recommended to adjust measurement parameters and setting to </w:t>
      </w:r>
      <w:r w:rsidR="0054558A">
        <w:rPr>
          <w:lang w:eastAsia="zh-CN"/>
        </w:rPr>
        <w:t xml:space="preserve">have best balance on </w:t>
      </w:r>
      <w:r w:rsidR="00553764">
        <w:rPr>
          <w:lang w:eastAsia="zh-CN"/>
        </w:rPr>
        <w:t xml:space="preserve">maintain </w:t>
      </w:r>
      <w:r w:rsidR="0054558A">
        <w:rPr>
          <w:lang w:eastAsia="zh-CN"/>
        </w:rPr>
        <w:t>necessary SNR a</w:t>
      </w:r>
      <w:r w:rsidR="00102342">
        <w:rPr>
          <w:lang w:eastAsia="zh-CN"/>
        </w:rPr>
        <w:t>nd</w:t>
      </w:r>
      <w:r w:rsidR="0054558A">
        <w:rPr>
          <w:lang w:eastAsia="zh-CN"/>
        </w:rPr>
        <w:t xml:space="preserve"> measurement speed</w:t>
      </w:r>
      <w:r w:rsidR="0011183A">
        <w:rPr>
          <w:lang w:eastAsia="zh-CN"/>
        </w:rPr>
        <w:t xml:space="preserve">. </w:t>
      </w:r>
      <w:r>
        <w:rPr>
          <w:lang w:eastAsia="zh-CN"/>
        </w:rPr>
        <w:t xml:space="preserve">Even in the case that there is some </w:t>
      </w:r>
      <w:r w:rsidR="00451B6B">
        <w:rPr>
          <w:lang w:eastAsia="zh-CN"/>
        </w:rPr>
        <w:t xml:space="preserve">level of </w:t>
      </w:r>
      <w:r>
        <w:rPr>
          <w:lang w:eastAsia="zh-CN"/>
        </w:rPr>
        <w:t xml:space="preserve">noise noticed from test system itself which should be in consideration </w:t>
      </w:r>
      <w:r w:rsidR="00CC7831">
        <w:rPr>
          <w:lang w:eastAsia="zh-CN"/>
        </w:rPr>
        <w:t xml:space="preserve">for </w:t>
      </w:r>
      <w:r>
        <w:rPr>
          <w:lang w:eastAsia="zh-CN"/>
        </w:rPr>
        <w:t>determining actual measured result with</w:t>
      </w:r>
      <w:r w:rsidR="002321BB">
        <w:rPr>
          <w:lang w:eastAsia="zh-CN"/>
        </w:rPr>
        <w:t xml:space="preserve"> target</w:t>
      </w:r>
      <w:r>
        <w:rPr>
          <w:lang w:eastAsia="zh-CN"/>
        </w:rPr>
        <w:t xml:space="preserve"> signal from device</w:t>
      </w:r>
      <w:r w:rsidR="00CC7831">
        <w:rPr>
          <w:lang w:eastAsia="zh-CN"/>
        </w:rPr>
        <w:t xml:space="preserve"> by correctly subtracting such n</w:t>
      </w:r>
      <w:r w:rsidR="00517EFF">
        <w:rPr>
          <w:lang w:eastAsia="zh-CN"/>
        </w:rPr>
        <w:t>oise from test system</w:t>
      </w:r>
      <w:r>
        <w:rPr>
          <w:lang w:eastAsia="zh-CN"/>
        </w:rPr>
        <w:t>.</w:t>
      </w:r>
      <w:r w:rsidR="00820B9D">
        <w:rPr>
          <w:lang w:eastAsia="zh-CN"/>
        </w:rPr>
        <w:t xml:space="preserve"> Although</w:t>
      </w:r>
      <w:r>
        <w:rPr>
          <w:lang w:eastAsia="zh-CN"/>
        </w:rPr>
        <w:t xml:space="preserve"> </w:t>
      </w:r>
      <w:r w:rsidR="00820B9D">
        <w:rPr>
          <w:lang w:eastAsia="zh-CN"/>
        </w:rPr>
        <w:t>p</w:t>
      </w:r>
      <w:r w:rsidR="00CC09E5">
        <w:rPr>
          <w:lang w:eastAsia="zh-CN"/>
        </w:rPr>
        <w:t xml:space="preserve">reparation </w:t>
      </w:r>
      <w:r w:rsidR="005A3C45">
        <w:rPr>
          <w:lang w:eastAsia="zh-CN"/>
        </w:rPr>
        <w:t xml:space="preserve">and calibration </w:t>
      </w:r>
      <w:r w:rsidR="00CC09E5">
        <w:rPr>
          <w:lang w:eastAsia="zh-CN"/>
        </w:rPr>
        <w:t>s</w:t>
      </w:r>
      <w:r>
        <w:rPr>
          <w:lang w:eastAsia="zh-CN"/>
        </w:rPr>
        <w:t xml:space="preserve">tep like this is not described in procedure of BS conformance test specification, </w:t>
      </w:r>
      <w:r w:rsidR="00820B9D">
        <w:rPr>
          <w:lang w:eastAsia="zh-CN"/>
        </w:rPr>
        <w:t>however it’s very important step. Reason not described</w:t>
      </w:r>
      <w:r w:rsidR="00D460FF">
        <w:rPr>
          <w:lang w:eastAsia="zh-CN"/>
        </w:rPr>
        <w:t xml:space="preserve"> is </w:t>
      </w:r>
      <w:r>
        <w:rPr>
          <w:lang w:eastAsia="zh-CN"/>
        </w:rPr>
        <w:t xml:space="preserve">probably because this is too obvious to do. </w:t>
      </w:r>
    </w:p>
    <w:p w14:paraId="74F73602" w14:textId="557B672D" w:rsidR="00CC2B0C" w:rsidRDefault="00CC2B0C" w:rsidP="00CC2B0C">
      <w:pPr>
        <w:rPr>
          <w:b/>
          <w:bCs/>
          <w:lang w:eastAsia="zh-CN"/>
        </w:rPr>
      </w:pPr>
      <w:r>
        <w:rPr>
          <w:b/>
          <w:bCs/>
          <w:lang w:eastAsia="zh-CN"/>
        </w:rPr>
        <w:t>Observation-</w:t>
      </w:r>
      <w:r w:rsidR="00231DD1">
        <w:rPr>
          <w:b/>
          <w:bCs/>
          <w:lang w:eastAsia="zh-CN"/>
        </w:rPr>
        <w:t>3</w:t>
      </w:r>
      <w:r>
        <w:rPr>
          <w:b/>
          <w:bCs/>
          <w:lang w:eastAsia="zh-CN"/>
        </w:rPr>
        <w:t>, Most suitable measurement setting other than detection mode should be chosen based on device characteristic and test system characteristic.</w:t>
      </w:r>
      <w:r w:rsidR="00687A60">
        <w:rPr>
          <w:b/>
          <w:bCs/>
          <w:lang w:eastAsia="zh-CN"/>
        </w:rPr>
        <w:t xml:space="preserve"> </w:t>
      </w:r>
      <w:r w:rsidR="007A3CFD">
        <w:rPr>
          <w:b/>
          <w:bCs/>
          <w:lang w:eastAsia="zh-CN"/>
        </w:rPr>
        <w:t>This is to maintain good balance between necessary SNR and measurement speed. Such adjustment should be done as preparation and calibration steps of test system.</w:t>
      </w:r>
    </w:p>
    <w:p w14:paraId="67C9E45C" w14:textId="77777777" w:rsidR="00FC6A2D" w:rsidRDefault="00FC6A2D" w:rsidP="00AD53E0">
      <w:pPr>
        <w:rPr>
          <w:lang w:eastAsia="zh-CN"/>
        </w:rPr>
      </w:pPr>
    </w:p>
    <w:p w14:paraId="328C300A" w14:textId="056BED3C" w:rsidR="00597CBE" w:rsidRDefault="00597CBE" w:rsidP="00AD53E0">
      <w:pPr>
        <w:rPr>
          <w:b/>
          <w:bCs/>
          <w:lang w:eastAsia="zh-CN"/>
        </w:rPr>
      </w:pPr>
      <w:r>
        <w:rPr>
          <w:b/>
          <w:bCs/>
          <w:lang w:eastAsia="zh-CN"/>
        </w:rPr>
        <w:t>Sweep time setting in “sweep measurement” of Spectrum Analyzer</w:t>
      </w:r>
      <w:r w:rsidR="005A76CB">
        <w:rPr>
          <w:b/>
          <w:bCs/>
          <w:lang w:eastAsia="zh-CN"/>
        </w:rPr>
        <w:t xml:space="preserve"> for noise power measurement</w:t>
      </w:r>
    </w:p>
    <w:p w14:paraId="0C097D48" w14:textId="331E9408" w:rsidR="00C613FA" w:rsidRDefault="00597CBE" w:rsidP="00B57A80">
      <w:pPr>
        <w:rPr>
          <w:lang w:eastAsia="zh-CN"/>
        </w:rPr>
      </w:pPr>
      <w:r>
        <w:rPr>
          <w:lang w:eastAsia="zh-CN"/>
        </w:rPr>
        <w:lastRenderedPageBreak/>
        <w:t>In general, for measuring signal power like random noise by sweep mode of spectrum analyzer</w:t>
      </w:r>
      <w:r w:rsidR="005C6E7B">
        <w:rPr>
          <w:lang w:eastAsia="zh-CN"/>
        </w:rPr>
        <w:t xml:space="preserve"> for range of frequency</w:t>
      </w:r>
      <w:r>
        <w:rPr>
          <w:lang w:eastAsia="zh-CN"/>
        </w:rPr>
        <w:t xml:space="preserve">, use of faster sweep time </w:t>
      </w:r>
      <w:r w:rsidR="00D818BE">
        <w:rPr>
          <w:lang w:eastAsia="zh-CN"/>
        </w:rPr>
        <w:t>leave</w:t>
      </w:r>
      <w:r>
        <w:rPr>
          <w:lang w:eastAsia="zh-CN"/>
        </w:rPr>
        <w:t>s larger variation in test result</w:t>
      </w:r>
      <w:r w:rsidR="00E94D7B">
        <w:rPr>
          <w:lang w:eastAsia="zh-CN"/>
        </w:rPr>
        <w:t xml:space="preserve"> </w:t>
      </w:r>
      <w:r w:rsidR="00660DBC">
        <w:rPr>
          <w:lang w:eastAsia="zh-CN"/>
        </w:rPr>
        <w:t xml:space="preserve">because of </w:t>
      </w:r>
      <w:r w:rsidR="009F1417">
        <w:rPr>
          <w:lang w:eastAsia="zh-CN"/>
        </w:rPr>
        <w:t xml:space="preserve">randomness of target signal (noise) itself. </w:t>
      </w:r>
      <w:r w:rsidR="00D818BE">
        <w:rPr>
          <w:lang w:eastAsia="zh-CN"/>
        </w:rPr>
        <w:t xml:space="preserve"> This can be mitigated by multiple method</w:t>
      </w:r>
      <w:r w:rsidR="00CC09E5">
        <w:rPr>
          <w:lang w:eastAsia="zh-CN"/>
        </w:rPr>
        <w:t>. For example</w:t>
      </w:r>
      <w:r w:rsidR="00D818BE">
        <w:rPr>
          <w:lang w:eastAsia="zh-CN"/>
        </w:rPr>
        <w:t xml:space="preserve">, use of </w:t>
      </w:r>
      <w:r w:rsidR="00CC09E5">
        <w:rPr>
          <w:lang w:eastAsia="zh-CN"/>
        </w:rPr>
        <w:t>slower</w:t>
      </w:r>
      <w:r w:rsidR="00D818BE">
        <w:rPr>
          <w:lang w:eastAsia="zh-CN"/>
        </w:rPr>
        <w:t xml:space="preserve"> sweep time</w:t>
      </w:r>
      <w:r w:rsidR="00143E18">
        <w:rPr>
          <w:lang w:eastAsia="zh-CN"/>
        </w:rPr>
        <w:t xml:space="preserve"> (taking longer time period of measured signal)</w:t>
      </w:r>
      <w:r w:rsidR="00D818BE">
        <w:rPr>
          <w:lang w:eastAsia="zh-CN"/>
        </w:rPr>
        <w:t xml:space="preserve"> is one of these and use of averaging</w:t>
      </w:r>
      <w:r w:rsidR="009D5EFE">
        <w:rPr>
          <w:lang w:eastAsia="zh-CN"/>
        </w:rPr>
        <w:t xml:space="preserve"> of multiple samples </w:t>
      </w:r>
      <w:r w:rsidR="007C6E10">
        <w:rPr>
          <w:lang w:eastAsia="zh-CN"/>
        </w:rPr>
        <w:t>(</w:t>
      </w:r>
      <w:r w:rsidR="009D5EFE">
        <w:rPr>
          <w:lang w:eastAsia="zh-CN"/>
        </w:rPr>
        <w:t>even shorter length on each sample</w:t>
      </w:r>
      <w:r w:rsidR="007C6E10">
        <w:rPr>
          <w:lang w:eastAsia="zh-CN"/>
        </w:rPr>
        <w:t>)</w:t>
      </w:r>
      <w:r w:rsidR="00D818BE">
        <w:rPr>
          <w:lang w:eastAsia="zh-CN"/>
        </w:rPr>
        <w:t xml:space="preserve"> is </w:t>
      </w:r>
      <w:r w:rsidR="00CC09E5">
        <w:rPr>
          <w:lang w:eastAsia="zh-CN"/>
        </w:rPr>
        <w:t xml:space="preserve">other </w:t>
      </w:r>
      <w:r w:rsidR="00D818BE">
        <w:rPr>
          <w:lang w:eastAsia="zh-CN"/>
        </w:rPr>
        <w:t xml:space="preserve">possible method. </w:t>
      </w:r>
      <w:r w:rsidR="00E25EF7">
        <w:rPr>
          <w:lang w:eastAsia="zh-CN"/>
        </w:rPr>
        <w:t xml:space="preserve">Amount of allowed range of variation </w:t>
      </w:r>
      <w:r w:rsidR="00C42FB3">
        <w:rPr>
          <w:lang w:eastAsia="zh-CN"/>
        </w:rPr>
        <w:t xml:space="preserve">must be different depending on </w:t>
      </w:r>
      <w:r w:rsidR="00B57A80">
        <w:rPr>
          <w:lang w:eastAsia="zh-CN"/>
        </w:rPr>
        <w:t>characteristic of each individual test setup and device performance</w:t>
      </w:r>
      <w:r w:rsidR="001564A5">
        <w:rPr>
          <w:lang w:eastAsia="zh-CN"/>
        </w:rPr>
        <w:t xml:space="preserve">, </w:t>
      </w:r>
      <w:r w:rsidR="002063C6">
        <w:rPr>
          <w:lang w:eastAsia="zh-CN"/>
        </w:rPr>
        <w:t>and</w:t>
      </w:r>
      <w:r w:rsidR="001564A5">
        <w:rPr>
          <w:lang w:eastAsia="zh-CN"/>
        </w:rPr>
        <w:t xml:space="preserve"> </w:t>
      </w:r>
      <w:r w:rsidR="002464A6">
        <w:rPr>
          <w:lang w:eastAsia="zh-CN"/>
        </w:rPr>
        <w:t>each test cases and condition.</w:t>
      </w:r>
    </w:p>
    <w:p w14:paraId="0AD1468F" w14:textId="00AE0E59" w:rsidR="00283FC2" w:rsidRDefault="00DA2E1C" w:rsidP="00DA2E1C">
      <w:pPr>
        <w:rPr>
          <w:lang w:eastAsia="zh-CN"/>
        </w:rPr>
      </w:pPr>
      <w:r>
        <w:rPr>
          <w:lang w:eastAsia="zh-CN"/>
        </w:rPr>
        <w:t>For example, whenever there is large enough margin left to requirement limit value from measured result, use of faster sweep contributes to reduction of test time.  There is trade-off between “total measurement time” vs “</w:t>
      </w:r>
      <w:r w:rsidR="00283FC2">
        <w:rPr>
          <w:lang w:eastAsia="zh-CN"/>
        </w:rPr>
        <w:t>margin to requirement limit”</w:t>
      </w:r>
      <w:r w:rsidR="006028B5">
        <w:rPr>
          <w:lang w:eastAsia="zh-CN"/>
        </w:rPr>
        <w:t xml:space="preserve"> best optimum measurement setting can be chosen.</w:t>
      </w:r>
    </w:p>
    <w:p w14:paraId="0F22CE8F" w14:textId="77777777" w:rsidR="005C6E7B" w:rsidRDefault="005C6E7B" w:rsidP="00673CEA">
      <w:pPr>
        <w:rPr>
          <w:lang w:eastAsia="zh-CN"/>
        </w:rPr>
      </w:pPr>
    </w:p>
    <w:p w14:paraId="1CE8ADD2" w14:textId="6ED8D5C4" w:rsidR="008669DA" w:rsidRPr="00E23A09" w:rsidRDefault="00D818BE" w:rsidP="00721A1F">
      <w:pPr>
        <w:rPr>
          <w:b/>
          <w:bCs/>
          <w:lang w:eastAsia="zh-CN"/>
        </w:rPr>
      </w:pPr>
      <w:r w:rsidRPr="00582BB7">
        <w:rPr>
          <w:b/>
          <w:bCs/>
          <w:lang w:eastAsia="zh-CN"/>
        </w:rPr>
        <w:t>Observation</w:t>
      </w:r>
      <w:r w:rsidR="00582BB7">
        <w:rPr>
          <w:b/>
          <w:bCs/>
          <w:lang w:eastAsia="zh-CN"/>
        </w:rPr>
        <w:t>-</w:t>
      </w:r>
      <w:r w:rsidR="00231DD1">
        <w:rPr>
          <w:b/>
          <w:bCs/>
          <w:lang w:eastAsia="zh-CN"/>
        </w:rPr>
        <w:t>4</w:t>
      </w:r>
      <w:r w:rsidRPr="00582BB7">
        <w:rPr>
          <w:b/>
          <w:bCs/>
          <w:lang w:eastAsia="zh-CN"/>
        </w:rPr>
        <w:t>,</w:t>
      </w:r>
      <w:r w:rsidR="00D41E08">
        <w:rPr>
          <w:b/>
          <w:bCs/>
          <w:lang w:eastAsia="zh-CN"/>
        </w:rPr>
        <w:t xml:space="preserve"> T</w:t>
      </w:r>
      <w:r w:rsidRPr="00582BB7">
        <w:rPr>
          <w:b/>
          <w:bCs/>
          <w:lang w:eastAsia="zh-CN"/>
        </w:rPr>
        <w:t>here are multiple method to mitigate larger variation in measured result</w:t>
      </w:r>
      <w:r w:rsidR="00FE00E0">
        <w:rPr>
          <w:b/>
          <w:bCs/>
          <w:lang w:eastAsia="zh-CN"/>
        </w:rPr>
        <w:t xml:space="preserve"> which is from use of </w:t>
      </w:r>
      <w:r w:rsidRPr="00582BB7">
        <w:rPr>
          <w:b/>
          <w:bCs/>
          <w:lang w:eastAsia="zh-CN"/>
        </w:rPr>
        <w:t>faster sweep</w:t>
      </w:r>
      <w:r w:rsidR="00FE00E0">
        <w:rPr>
          <w:b/>
          <w:bCs/>
          <w:lang w:eastAsia="zh-CN"/>
        </w:rPr>
        <w:t xml:space="preserve"> on random signal power measurement.</w:t>
      </w:r>
    </w:p>
    <w:p w14:paraId="73BED305" w14:textId="4CAD991B" w:rsidR="008669DA" w:rsidRDefault="000D7634" w:rsidP="00721A1F">
      <w:pPr>
        <w:rPr>
          <w:lang w:eastAsia="zh-CN"/>
        </w:rPr>
      </w:pPr>
      <w:r>
        <w:rPr>
          <w:lang w:eastAsia="zh-CN"/>
        </w:rPr>
        <w:t xml:space="preserve"> </w:t>
      </w:r>
    </w:p>
    <w:p w14:paraId="22F73F7B" w14:textId="55352AFB" w:rsidR="00721A1F" w:rsidRDefault="00721A1F" w:rsidP="00721A1F">
      <w:pPr>
        <w:rPr>
          <w:lang w:eastAsia="zh-CN"/>
        </w:rPr>
      </w:pPr>
      <w:r>
        <w:rPr>
          <w:lang w:eastAsia="zh-CN"/>
        </w:rPr>
        <w:t xml:space="preserve">With these observations, </w:t>
      </w:r>
      <w:r w:rsidR="00F72889">
        <w:rPr>
          <w:lang w:eastAsia="zh-CN"/>
        </w:rPr>
        <w:t xml:space="preserve">right settings and </w:t>
      </w:r>
      <w:r w:rsidR="008F4F80">
        <w:rPr>
          <w:lang w:eastAsia="zh-CN"/>
        </w:rPr>
        <w:t>method are highly depending on each individual test system setup and device characteristic.</w:t>
      </w:r>
      <w:r w:rsidR="00755D09">
        <w:rPr>
          <w:lang w:eastAsia="zh-CN"/>
        </w:rPr>
        <w:t xml:space="preserve"> Setting longer sweep time is one of mitigation</w:t>
      </w:r>
      <w:r w:rsidR="00BF727C">
        <w:rPr>
          <w:lang w:eastAsia="zh-CN"/>
        </w:rPr>
        <w:t xml:space="preserve"> method for the case of some problematic </w:t>
      </w:r>
      <w:r w:rsidR="00BB549B">
        <w:rPr>
          <w:lang w:eastAsia="zh-CN"/>
        </w:rPr>
        <w:t>situation</w:t>
      </w:r>
      <w:r w:rsidR="00F206C1">
        <w:rPr>
          <w:lang w:eastAsia="zh-CN"/>
        </w:rPr>
        <w:t>,</w:t>
      </w:r>
      <w:r w:rsidR="00755D09">
        <w:rPr>
          <w:lang w:eastAsia="zh-CN"/>
        </w:rPr>
        <w:t xml:space="preserve"> </w:t>
      </w:r>
      <w:r w:rsidR="00815522">
        <w:rPr>
          <w:lang w:eastAsia="zh-CN"/>
        </w:rPr>
        <w:t>however, there are</w:t>
      </w:r>
      <w:r w:rsidR="00F206C1">
        <w:rPr>
          <w:lang w:eastAsia="zh-CN"/>
        </w:rPr>
        <w:t xml:space="preserve"> other</w:t>
      </w:r>
      <w:r w:rsidR="00815522">
        <w:rPr>
          <w:lang w:eastAsia="zh-CN"/>
        </w:rPr>
        <w:t xml:space="preserve"> method</w:t>
      </w:r>
      <w:r w:rsidR="00F206C1">
        <w:rPr>
          <w:lang w:eastAsia="zh-CN"/>
        </w:rPr>
        <w:t xml:space="preserve"> exist</w:t>
      </w:r>
      <w:r w:rsidR="00815522">
        <w:rPr>
          <w:lang w:eastAsia="zh-CN"/>
        </w:rPr>
        <w:t xml:space="preserve">, also </w:t>
      </w:r>
      <w:r w:rsidR="00F206C1">
        <w:rPr>
          <w:lang w:eastAsia="zh-CN"/>
        </w:rPr>
        <w:t xml:space="preserve">there are cases no mitigation method </w:t>
      </w:r>
      <w:r w:rsidR="00815522">
        <w:rPr>
          <w:lang w:eastAsia="zh-CN"/>
        </w:rPr>
        <w:t>needed.</w:t>
      </w:r>
      <w:r w:rsidR="00A9074A">
        <w:rPr>
          <w:lang w:eastAsia="zh-CN"/>
        </w:rPr>
        <w:t xml:space="preserve"> </w:t>
      </w:r>
    </w:p>
    <w:p w14:paraId="2FD9175C" w14:textId="329ADDC8" w:rsidR="00DE05D6" w:rsidRPr="00582BB7" w:rsidRDefault="00DE05D6" w:rsidP="00673CEA">
      <w:pPr>
        <w:rPr>
          <w:b/>
          <w:bCs/>
          <w:lang w:eastAsia="zh-CN"/>
        </w:rPr>
      </w:pPr>
    </w:p>
    <w:p w14:paraId="451DB899" w14:textId="7C8E2A17" w:rsidR="00047CA5" w:rsidRDefault="00047CA5" w:rsidP="0095142E">
      <w:pPr>
        <w:rPr>
          <w:b/>
          <w:bCs/>
          <w:lang w:eastAsia="zh-CN"/>
        </w:rPr>
      </w:pPr>
      <w:r>
        <w:rPr>
          <w:b/>
          <w:bCs/>
          <w:lang w:eastAsia="zh-CN"/>
        </w:rPr>
        <w:t>Observation-</w:t>
      </w:r>
      <w:r w:rsidR="00231DD1">
        <w:rPr>
          <w:b/>
          <w:bCs/>
          <w:lang w:eastAsia="zh-CN"/>
        </w:rPr>
        <w:t>5</w:t>
      </w:r>
      <w:r>
        <w:rPr>
          <w:b/>
          <w:bCs/>
          <w:lang w:eastAsia="zh-CN"/>
        </w:rPr>
        <w:t xml:space="preserve">, </w:t>
      </w:r>
      <w:r w:rsidR="00736140">
        <w:rPr>
          <w:b/>
          <w:bCs/>
          <w:lang w:eastAsia="zh-CN"/>
        </w:rPr>
        <w:t xml:space="preserve">Defining minimum sweep time as proposal </w:t>
      </w:r>
      <w:r w:rsidR="00E26BF7">
        <w:rPr>
          <w:b/>
          <w:bCs/>
          <w:lang w:eastAsia="zh-CN"/>
        </w:rPr>
        <w:t xml:space="preserve">is too much of </w:t>
      </w:r>
      <w:r w:rsidR="009A4638">
        <w:rPr>
          <w:b/>
          <w:bCs/>
          <w:lang w:eastAsia="zh-CN"/>
        </w:rPr>
        <w:t xml:space="preserve">time </w:t>
      </w:r>
      <w:r w:rsidR="00E26BF7">
        <w:rPr>
          <w:b/>
          <w:bCs/>
          <w:lang w:eastAsia="zh-CN"/>
        </w:rPr>
        <w:t>penalty for everyone.</w:t>
      </w:r>
      <w:r w:rsidR="00D41F02">
        <w:rPr>
          <w:b/>
          <w:bCs/>
          <w:lang w:eastAsia="zh-CN"/>
        </w:rPr>
        <w:t xml:space="preserve"> Right adjustment </w:t>
      </w:r>
      <w:r w:rsidR="00E2021C">
        <w:rPr>
          <w:b/>
          <w:bCs/>
          <w:lang w:eastAsia="zh-CN"/>
        </w:rPr>
        <w:t xml:space="preserve">could be done on </w:t>
      </w:r>
      <w:r w:rsidR="005F09CA">
        <w:rPr>
          <w:b/>
          <w:bCs/>
          <w:lang w:eastAsia="zh-CN"/>
        </w:rPr>
        <w:t>case-by-case basis.</w:t>
      </w:r>
    </w:p>
    <w:p w14:paraId="0BC34576" w14:textId="689BA068" w:rsidR="00E94D7B" w:rsidRDefault="00E94D7B" w:rsidP="00673CEA">
      <w:pPr>
        <w:rPr>
          <w:lang w:eastAsia="zh-CN"/>
        </w:rPr>
      </w:pPr>
    </w:p>
    <w:p w14:paraId="24BDAB4A" w14:textId="42A03A9C" w:rsidR="00CB6E37" w:rsidRPr="00CB6E37" w:rsidRDefault="000752BD" w:rsidP="00673CEA">
      <w:pPr>
        <w:rPr>
          <w:b/>
          <w:bCs/>
          <w:lang w:eastAsia="zh-CN"/>
        </w:rPr>
      </w:pPr>
      <w:r w:rsidRPr="00CB6E37">
        <w:rPr>
          <w:b/>
          <w:bCs/>
          <w:lang w:eastAsia="zh-CN"/>
        </w:rPr>
        <w:t>Proposal</w:t>
      </w:r>
      <w:r w:rsidR="00CB6E37">
        <w:rPr>
          <w:b/>
          <w:bCs/>
          <w:lang w:eastAsia="zh-CN"/>
        </w:rPr>
        <w:t>,</w:t>
      </w:r>
      <w:r w:rsidR="00403B9C">
        <w:rPr>
          <w:b/>
          <w:bCs/>
          <w:lang w:eastAsia="zh-CN"/>
        </w:rPr>
        <w:t xml:space="preserve"> choose either one of following</w:t>
      </w:r>
    </w:p>
    <w:p w14:paraId="781922F2" w14:textId="6CB8FABC" w:rsidR="00CC09E5" w:rsidRPr="00E829D9" w:rsidRDefault="00E829D9" w:rsidP="00E829D9">
      <w:pPr>
        <w:pStyle w:val="ListParagraph"/>
        <w:numPr>
          <w:ilvl w:val="0"/>
          <w:numId w:val="13"/>
        </w:numPr>
        <w:ind w:firstLineChars="0"/>
        <w:rPr>
          <w:b/>
          <w:bCs/>
          <w:lang w:eastAsia="zh-CN"/>
        </w:rPr>
      </w:pPr>
      <w:r w:rsidRPr="00E829D9">
        <w:rPr>
          <w:b/>
          <w:bCs/>
          <w:lang w:eastAsia="zh-CN"/>
        </w:rPr>
        <w:t xml:space="preserve">Add some calibration preparation text in procedure </w:t>
      </w:r>
      <w:r w:rsidR="00B84F4C">
        <w:rPr>
          <w:b/>
          <w:bCs/>
          <w:lang w:eastAsia="zh-CN"/>
        </w:rPr>
        <w:t xml:space="preserve">of TS38.141 </w:t>
      </w:r>
      <w:r w:rsidRPr="00E829D9">
        <w:rPr>
          <w:b/>
          <w:bCs/>
          <w:lang w:eastAsia="zh-CN"/>
        </w:rPr>
        <w:t>for</w:t>
      </w:r>
      <w:r w:rsidR="0028492B">
        <w:rPr>
          <w:b/>
          <w:bCs/>
          <w:lang w:eastAsia="zh-CN"/>
        </w:rPr>
        <w:t xml:space="preserve"> leading</w:t>
      </w:r>
      <w:r>
        <w:rPr>
          <w:b/>
          <w:bCs/>
          <w:lang w:eastAsia="zh-CN"/>
        </w:rPr>
        <w:t xml:space="preserve"> to</w:t>
      </w:r>
      <w:r w:rsidR="0028492B">
        <w:rPr>
          <w:b/>
          <w:bCs/>
          <w:lang w:eastAsia="zh-CN"/>
        </w:rPr>
        <w:t>wards</w:t>
      </w:r>
      <w:r>
        <w:rPr>
          <w:b/>
          <w:bCs/>
          <w:lang w:eastAsia="zh-CN"/>
        </w:rPr>
        <w:t xml:space="preserve"> correctly adjust</w:t>
      </w:r>
      <w:r w:rsidR="00D67E32">
        <w:rPr>
          <w:b/>
          <w:bCs/>
          <w:lang w:eastAsia="zh-CN"/>
        </w:rPr>
        <w:t xml:space="preserve"> measurement parameters</w:t>
      </w:r>
      <w:r w:rsidR="0028492B">
        <w:rPr>
          <w:b/>
          <w:bCs/>
          <w:lang w:eastAsia="zh-CN"/>
        </w:rPr>
        <w:t>. (D</w:t>
      </w:r>
      <w:r w:rsidR="00D67E32">
        <w:rPr>
          <w:b/>
          <w:bCs/>
          <w:lang w:eastAsia="zh-CN"/>
        </w:rPr>
        <w:t xml:space="preserve">etection mode </w:t>
      </w:r>
      <w:r w:rsidR="0028492B">
        <w:rPr>
          <w:b/>
          <w:bCs/>
          <w:lang w:eastAsia="zh-CN"/>
        </w:rPr>
        <w:t xml:space="preserve">should be true RMS as already defined) </w:t>
      </w:r>
      <w:r w:rsidR="00075B45">
        <w:rPr>
          <w:b/>
          <w:bCs/>
          <w:lang w:eastAsia="zh-CN"/>
        </w:rPr>
        <w:t xml:space="preserve">This is </w:t>
      </w:r>
      <w:r w:rsidR="00D67E32">
        <w:rPr>
          <w:b/>
          <w:bCs/>
          <w:lang w:eastAsia="zh-CN"/>
        </w:rPr>
        <w:t xml:space="preserve">for appropriate </w:t>
      </w:r>
      <w:r w:rsidR="00A80736">
        <w:rPr>
          <w:b/>
          <w:bCs/>
          <w:lang w:eastAsia="zh-CN"/>
        </w:rPr>
        <w:t xml:space="preserve">testing and test time </w:t>
      </w:r>
      <w:r w:rsidR="003718D9">
        <w:rPr>
          <w:b/>
          <w:bCs/>
          <w:lang w:eastAsia="zh-CN"/>
        </w:rPr>
        <w:t>optimization,</w:t>
      </w:r>
      <w:r w:rsidR="00B84F4C">
        <w:rPr>
          <w:b/>
          <w:bCs/>
          <w:lang w:eastAsia="zh-CN"/>
        </w:rPr>
        <w:t xml:space="preserve"> and which is </w:t>
      </w:r>
      <w:r w:rsidR="002967C7">
        <w:rPr>
          <w:b/>
          <w:bCs/>
          <w:lang w:eastAsia="zh-CN"/>
        </w:rPr>
        <w:t xml:space="preserve">depending on characteristic of test system and </w:t>
      </w:r>
      <w:r w:rsidR="00367A5F">
        <w:rPr>
          <w:b/>
          <w:bCs/>
          <w:lang w:eastAsia="zh-CN"/>
        </w:rPr>
        <w:t>characteristic of device under test</w:t>
      </w:r>
      <w:r w:rsidR="00367341">
        <w:rPr>
          <w:b/>
          <w:bCs/>
          <w:lang w:eastAsia="zh-CN"/>
        </w:rPr>
        <w:t xml:space="preserve"> </w:t>
      </w:r>
      <w:r w:rsidR="003555E8">
        <w:rPr>
          <w:b/>
          <w:bCs/>
          <w:lang w:eastAsia="zh-CN"/>
        </w:rPr>
        <w:t>and each test cases and condition.</w:t>
      </w:r>
    </w:p>
    <w:p w14:paraId="6E7E47DF" w14:textId="1D7B2921" w:rsidR="00C83270" w:rsidRPr="00367A5F" w:rsidRDefault="000C119D" w:rsidP="00230E32">
      <w:pPr>
        <w:pStyle w:val="ListParagraph"/>
        <w:numPr>
          <w:ilvl w:val="0"/>
          <w:numId w:val="13"/>
        </w:numPr>
        <w:ind w:firstLineChars="0"/>
        <w:rPr>
          <w:b/>
          <w:bCs/>
          <w:lang w:eastAsia="zh-CN"/>
        </w:rPr>
      </w:pPr>
      <w:r w:rsidRPr="00E829D9">
        <w:rPr>
          <w:b/>
          <w:bCs/>
          <w:lang w:eastAsia="zh-CN"/>
        </w:rPr>
        <w:t>Leaving current text as</w:t>
      </w:r>
      <w:r>
        <w:rPr>
          <w:b/>
          <w:bCs/>
          <w:lang w:eastAsia="zh-CN"/>
        </w:rPr>
        <w:t xml:space="preserve"> is for allowing most appropriate setting on measurement parameters.</w:t>
      </w:r>
      <w:r w:rsidR="00B84F4C">
        <w:rPr>
          <w:b/>
          <w:bCs/>
          <w:lang w:eastAsia="zh-CN"/>
        </w:rPr>
        <w:t xml:space="preserve"> </w:t>
      </w:r>
    </w:p>
    <w:p w14:paraId="3274A7AD" w14:textId="064EAF2E" w:rsidR="00B36950" w:rsidRPr="00D91A66" w:rsidRDefault="00B36950" w:rsidP="00B36950">
      <w:pPr>
        <w:pStyle w:val="Heading1"/>
      </w:pPr>
      <w:r>
        <w:t>Conclusion</w:t>
      </w:r>
      <w:r w:rsidR="00403B9C">
        <w:t xml:space="preserve"> and Summary</w:t>
      </w:r>
    </w:p>
    <w:p w14:paraId="29E3C18C" w14:textId="77777777" w:rsidR="00192AFB" w:rsidRDefault="00192AFB" w:rsidP="00192AFB">
      <w:pPr>
        <w:rPr>
          <w:b/>
          <w:bCs/>
          <w:lang w:eastAsia="zh-CN"/>
        </w:rPr>
      </w:pPr>
      <w:r w:rsidRPr="00355DE5">
        <w:rPr>
          <w:b/>
          <w:bCs/>
          <w:lang w:eastAsia="zh-CN"/>
        </w:rPr>
        <w:t>Observation-</w:t>
      </w:r>
      <w:r>
        <w:rPr>
          <w:b/>
          <w:bCs/>
          <w:lang w:eastAsia="zh-CN"/>
        </w:rPr>
        <w:t>1</w:t>
      </w:r>
      <w:r w:rsidRPr="00355DE5">
        <w:rPr>
          <w:b/>
          <w:bCs/>
          <w:lang w:eastAsia="zh-CN"/>
        </w:rPr>
        <w:t xml:space="preserve">, </w:t>
      </w:r>
      <w:r>
        <w:rPr>
          <w:b/>
          <w:bCs/>
          <w:lang w:eastAsia="zh-CN"/>
        </w:rPr>
        <w:t>T</w:t>
      </w:r>
      <w:r w:rsidRPr="00355DE5">
        <w:rPr>
          <w:b/>
          <w:bCs/>
          <w:lang w:eastAsia="zh-CN"/>
        </w:rPr>
        <w:t xml:space="preserve">here seems some misunderstanding </w:t>
      </w:r>
      <w:r>
        <w:rPr>
          <w:b/>
          <w:bCs/>
          <w:lang w:eastAsia="zh-CN"/>
        </w:rPr>
        <w:t xml:space="preserve">in proposal </w:t>
      </w:r>
      <w:r w:rsidRPr="00355DE5">
        <w:rPr>
          <w:b/>
          <w:bCs/>
          <w:lang w:eastAsia="zh-CN"/>
        </w:rPr>
        <w:t xml:space="preserve">about </w:t>
      </w:r>
      <w:r>
        <w:rPr>
          <w:b/>
          <w:bCs/>
          <w:lang w:eastAsia="zh-CN"/>
        </w:rPr>
        <w:t>measured result of faster</w:t>
      </w:r>
      <w:r w:rsidRPr="00355DE5">
        <w:rPr>
          <w:b/>
          <w:bCs/>
          <w:lang w:eastAsia="zh-CN"/>
        </w:rPr>
        <w:t xml:space="preserve"> sweep time.</w:t>
      </w:r>
    </w:p>
    <w:p w14:paraId="6E80AF5F" w14:textId="77777777" w:rsidR="00231DD1" w:rsidRDefault="00231DD1" w:rsidP="00231DD1">
      <w:pPr>
        <w:rPr>
          <w:b/>
          <w:bCs/>
          <w:lang w:eastAsia="zh-CN"/>
        </w:rPr>
      </w:pPr>
      <w:r>
        <w:rPr>
          <w:b/>
          <w:bCs/>
          <w:lang w:eastAsia="zh-CN"/>
        </w:rPr>
        <w:t>Observation-2, Total measurement time of unwanted emission measurement takes longer and always the concern of user of test equipment/system</w:t>
      </w:r>
    </w:p>
    <w:p w14:paraId="50E9A320" w14:textId="506E7C7A" w:rsidR="003718D9" w:rsidRDefault="003718D9" w:rsidP="003718D9">
      <w:pPr>
        <w:rPr>
          <w:b/>
          <w:bCs/>
          <w:lang w:eastAsia="zh-CN"/>
        </w:rPr>
      </w:pPr>
      <w:r>
        <w:rPr>
          <w:b/>
          <w:bCs/>
          <w:lang w:eastAsia="zh-CN"/>
        </w:rPr>
        <w:t>Observation-</w:t>
      </w:r>
      <w:r w:rsidR="00231DD1">
        <w:rPr>
          <w:b/>
          <w:bCs/>
          <w:lang w:eastAsia="zh-CN"/>
        </w:rPr>
        <w:t>3</w:t>
      </w:r>
      <w:r>
        <w:rPr>
          <w:b/>
          <w:bCs/>
          <w:lang w:eastAsia="zh-CN"/>
        </w:rPr>
        <w:t>, Most suitable measurement setting other than detection mode should be chosen based on device characteristic and test system characteristic. This is to maintain good balance between necessary SNR and measurement speed. Such adjustment should be done as preparation and calibration steps of test system.</w:t>
      </w:r>
    </w:p>
    <w:p w14:paraId="31A80913" w14:textId="50944E3F" w:rsidR="003718D9" w:rsidRDefault="003718D9" w:rsidP="003718D9">
      <w:pPr>
        <w:rPr>
          <w:b/>
          <w:bCs/>
          <w:lang w:eastAsia="zh-CN"/>
        </w:rPr>
      </w:pPr>
      <w:r w:rsidRPr="00582BB7">
        <w:rPr>
          <w:b/>
          <w:bCs/>
          <w:lang w:eastAsia="zh-CN"/>
        </w:rPr>
        <w:t>Observation</w:t>
      </w:r>
      <w:r>
        <w:rPr>
          <w:b/>
          <w:bCs/>
          <w:lang w:eastAsia="zh-CN"/>
        </w:rPr>
        <w:t>-</w:t>
      </w:r>
      <w:r w:rsidR="00231DD1">
        <w:rPr>
          <w:b/>
          <w:bCs/>
          <w:lang w:eastAsia="zh-CN"/>
        </w:rPr>
        <w:t>4</w:t>
      </w:r>
      <w:r w:rsidRPr="00582BB7">
        <w:rPr>
          <w:b/>
          <w:bCs/>
          <w:lang w:eastAsia="zh-CN"/>
        </w:rPr>
        <w:t>,</w:t>
      </w:r>
      <w:r>
        <w:rPr>
          <w:b/>
          <w:bCs/>
          <w:lang w:eastAsia="zh-CN"/>
        </w:rPr>
        <w:t xml:space="preserve"> T</w:t>
      </w:r>
      <w:r w:rsidRPr="00582BB7">
        <w:rPr>
          <w:b/>
          <w:bCs/>
          <w:lang w:eastAsia="zh-CN"/>
        </w:rPr>
        <w:t>here are multiple method to mitigate larger variation in measured result</w:t>
      </w:r>
      <w:r>
        <w:rPr>
          <w:b/>
          <w:bCs/>
          <w:lang w:eastAsia="zh-CN"/>
        </w:rPr>
        <w:t xml:space="preserve"> which is from use of </w:t>
      </w:r>
      <w:r w:rsidRPr="00582BB7">
        <w:rPr>
          <w:b/>
          <w:bCs/>
          <w:lang w:eastAsia="zh-CN"/>
        </w:rPr>
        <w:t>faster sweep</w:t>
      </w:r>
      <w:r>
        <w:rPr>
          <w:b/>
          <w:bCs/>
          <w:lang w:eastAsia="zh-CN"/>
        </w:rPr>
        <w:t xml:space="preserve"> on random signal power measurement.</w:t>
      </w:r>
    </w:p>
    <w:p w14:paraId="05DA5157" w14:textId="750801F5" w:rsidR="003718D9" w:rsidRDefault="003718D9" w:rsidP="003718D9">
      <w:pPr>
        <w:rPr>
          <w:b/>
          <w:bCs/>
          <w:lang w:eastAsia="zh-CN"/>
        </w:rPr>
      </w:pPr>
      <w:r>
        <w:rPr>
          <w:b/>
          <w:bCs/>
          <w:lang w:eastAsia="zh-CN"/>
        </w:rPr>
        <w:t>Observation-</w:t>
      </w:r>
      <w:r w:rsidR="00231DD1">
        <w:rPr>
          <w:b/>
          <w:bCs/>
          <w:lang w:eastAsia="zh-CN"/>
        </w:rPr>
        <w:t>5</w:t>
      </w:r>
      <w:r>
        <w:rPr>
          <w:b/>
          <w:bCs/>
          <w:lang w:eastAsia="zh-CN"/>
        </w:rPr>
        <w:t xml:space="preserve">, Defining minimum sweep time as proposal is too much of </w:t>
      </w:r>
      <w:r w:rsidR="009A4638">
        <w:rPr>
          <w:b/>
          <w:bCs/>
          <w:lang w:eastAsia="zh-CN"/>
        </w:rPr>
        <w:t xml:space="preserve">time </w:t>
      </w:r>
      <w:r>
        <w:rPr>
          <w:b/>
          <w:bCs/>
          <w:lang w:eastAsia="zh-CN"/>
        </w:rPr>
        <w:t xml:space="preserve">penalty for everyone. Right adjustment could be done on </w:t>
      </w:r>
      <w:r w:rsidR="005F09CA">
        <w:rPr>
          <w:b/>
          <w:bCs/>
          <w:lang w:eastAsia="zh-CN"/>
        </w:rPr>
        <w:t xml:space="preserve">case-by-case basis. </w:t>
      </w:r>
    </w:p>
    <w:p w14:paraId="5F53955B" w14:textId="7C72533E" w:rsidR="003718D9" w:rsidRPr="00CB6E37" w:rsidRDefault="003718D9" w:rsidP="003718D9">
      <w:pPr>
        <w:rPr>
          <w:b/>
          <w:bCs/>
          <w:lang w:eastAsia="zh-CN"/>
        </w:rPr>
      </w:pPr>
      <w:r w:rsidRPr="00CB6E37">
        <w:rPr>
          <w:b/>
          <w:bCs/>
          <w:lang w:eastAsia="zh-CN"/>
        </w:rPr>
        <w:t>Proposal</w:t>
      </w:r>
      <w:r>
        <w:rPr>
          <w:b/>
          <w:bCs/>
          <w:lang w:eastAsia="zh-CN"/>
        </w:rPr>
        <w:t>, choose either one of following approach</w:t>
      </w:r>
      <w:r w:rsidR="00231DD1">
        <w:rPr>
          <w:b/>
          <w:bCs/>
          <w:lang w:eastAsia="zh-CN"/>
        </w:rPr>
        <w:t>,</w:t>
      </w:r>
    </w:p>
    <w:p w14:paraId="70B19B00" w14:textId="77777777" w:rsidR="00A35D2F" w:rsidRPr="00367A5F" w:rsidRDefault="00A35D2F" w:rsidP="00A35D2F">
      <w:pPr>
        <w:pStyle w:val="ListParagraph"/>
        <w:numPr>
          <w:ilvl w:val="0"/>
          <w:numId w:val="13"/>
        </w:numPr>
        <w:ind w:firstLineChars="0"/>
        <w:rPr>
          <w:b/>
          <w:bCs/>
          <w:lang w:eastAsia="zh-CN"/>
        </w:rPr>
      </w:pPr>
      <w:r w:rsidRPr="00E829D9">
        <w:rPr>
          <w:b/>
          <w:bCs/>
          <w:lang w:eastAsia="zh-CN"/>
        </w:rPr>
        <w:t>Leaving current text as</w:t>
      </w:r>
      <w:r>
        <w:rPr>
          <w:b/>
          <w:bCs/>
          <w:lang w:eastAsia="zh-CN"/>
        </w:rPr>
        <w:t xml:space="preserve"> is for allowing most appropriate setting on measurement parameters.</w:t>
      </w:r>
    </w:p>
    <w:p w14:paraId="2495A372" w14:textId="53750C43" w:rsidR="003718D9" w:rsidRPr="00EB4965" w:rsidRDefault="003718D9" w:rsidP="00EB4965">
      <w:pPr>
        <w:pStyle w:val="ListParagraph"/>
        <w:numPr>
          <w:ilvl w:val="0"/>
          <w:numId w:val="13"/>
        </w:numPr>
        <w:ind w:firstLineChars="0"/>
        <w:rPr>
          <w:b/>
          <w:bCs/>
          <w:lang w:eastAsia="zh-CN"/>
        </w:rPr>
      </w:pPr>
      <w:r w:rsidRPr="00E829D9">
        <w:rPr>
          <w:b/>
          <w:bCs/>
          <w:lang w:eastAsia="zh-CN"/>
        </w:rPr>
        <w:t xml:space="preserve">Add some calibration preparation text in procedure </w:t>
      </w:r>
      <w:r>
        <w:rPr>
          <w:b/>
          <w:bCs/>
          <w:lang w:eastAsia="zh-CN"/>
        </w:rPr>
        <w:t xml:space="preserve">of TS38.141 </w:t>
      </w:r>
      <w:r w:rsidRPr="00E829D9">
        <w:rPr>
          <w:b/>
          <w:bCs/>
          <w:lang w:eastAsia="zh-CN"/>
        </w:rPr>
        <w:t>for</w:t>
      </w:r>
      <w:r>
        <w:rPr>
          <w:b/>
          <w:bCs/>
          <w:lang w:eastAsia="zh-CN"/>
        </w:rPr>
        <w:t xml:space="preserve"> leading towards correctly adjust measurement parameters. (Detection mode should be true RMS as already defined) This is for appropriate testing and test time optimization, and which is depending on characteristic of test system and characteristic of device under test. </w:t>
      </w:r>
      <w:r w:rsidR="00352C02">
        <w:rPr>
          <w:b/>
          <w:bCs/>
          <w:lang w:eastAsia="zh-CN"/>
        </w:rPr>
        <w:t>Also,</w:t>
      </w:r>
      <w:r w:rsidR="00F262B7">
        <w:rPr>
          <w:b/>
          <w:bCs/>
          <w:lang w:eastAsia="zh-CN"/>
        </w:rPr>
        <w:t xml:space="preserve"> to add note for when averaging</w:t>
      </w:r>
      <w:r w:rsidR="004628BA">
        <w:rPr>
          <w:b/>
          <w:bCs/>
          <w:lang w:eastAsia="zh-CN"/>
        </w:rPr>
        <w:t xml:space="preserve"> method</w:t>
      </w:r>
      <w:r w:rsidR="00F262B7">
        <w:rPr>
          <w:b/>
          <w:bCs/>
          <w:lang w:eastAsia="zh-CN"/>
        </w:rPr>
        <w:t xml:space="preserve"> is used</w:t>
      </w:r>
      <w:r w:rsidR="009B0B23">
        <w:rPr>
          <w:b/>
          <w:bCs/>
          <w:lang w:eastAsia="zh-CN"/>
        </w:rPr>
        <w:t xml:space="preserve"> (</w:t>
      </w:r>
      <w:r w:rsidR="00921B26">
        <w:rPr>
          <w:b/>
          <w:bCs/>
          <w:lang w:eastAsia="zh-CN"/>
        </w:rPr>
        <w:t>calculate</w:t>
      </w:r>
      <w:r w:rsidR="009B0B23">
        <w:rPr>
          <w:b/>
          <w:bCs/>
          <w:lang w:eastAsia="zh-CN"/>
        </w:rPr>
        <w:t xml:space="preserve"> average of multiple measured results)</w:t>
      </w:r>
      <w:r w:rsidR="004628BA">
        <w:rPr>
          <w:b/>
          <w:bCs/>
          <w:lang w:eastAsia="zh-CN"/>
        </w:rPr>
        <w:t>.</w:t>
      </w:r>
      <w:r w:rsidR="00F262B7">
        <w:rPr>
          <w:b/>
          <w:bCs/>
          <w:lang w:eastAsia="zh-CN"/>
        </w:rPr>
        <w:t xml:space="preserve"> </w:t>
      </w:r>
      <w:r w:rsidRPr="00EB4965">
        <w:rPr>
          <w:b/>
          <w:bCs/>
          <w:lang w:eastAsia="zh-CN"/>
        </w:rPr>
        <w:t xml:space="preserve">For this case, TP is proposed as </w:t>
      </w:r>
      <w:r w:rsidR="00020CBF" w:rsidRPr="00EB4965">
        <w:rPr>
          <w:b/>
          <w:bCs/>
          <w:lang w:eastAsia="zh-CN"/>
        </w:rPr>
        <w:t>below.</w:t>
      </w:r>
    </w:p>
    <w:p w14:paraId="5C48013E" w14:textId="723B1249" w:rsidR="00793FE9" w:rsidRDefault="00793FE9" w:rsidP="00793FE9">
      <w:pPr>
        <w:rPr>
          <w:lang w:eastAsia="zh-CN"/>
        </w:rPr>
      </w:pPr>
      <w:r>
        <w:rPr>
          <w:lang w:eastAsia="zh-CN"/>
        </w:rPr>
        <w:t>TP</w:t>
      </w:r>
      <w:r w:rsidR="00143AAF">
        <w:rPr>
          <w:lang w:eastAsia="zh-CN"/>
        </w:rPr>
        <w:t xml:space="preserve"> example for TS38.141-1</w:t>
      </w:r>
    </w:p>
    <w:p w14:paraId="59BD8AA0" w14:textId="77777777" w:rsidR="00C00ABF" w:rsidRPr="008C3753" w:rsidRDefault="00C00ABF" w:rsidP="00C00ABF">
      <w:pPr>
        <w:pStyle w:val="Heading5"/>
        <w:numPr>
          <w:ilvl w:val="0"/>
          <w:numId w:val="0"/>
        </w:numPr>
        <w:ind w:left="1008" w:hanging="1008"/>
      </w:pPr>
      <w:bookmarkStart w:id="4" w:name="_Toc21099990"/>
      <w:bookmarkStart w:id="5" w:name="_Toc29809788"/>
      <w:bookmarkStart w:id="6" w:name="_Toc36645173"/>
      <w:bookmarkStart w:id="7" w:name="_Toc37272227"/>
      <w:bookmarkStart w:id="8" w:name="_Toc45884473"/>
      <w:bookmarkStart w:id="9" w:name="_Toc53182496"/>
      <w:bookmarkStart w:id="10" w:name="_Toc58860237"/>
      <w:bookmarkStart w:id="11" w:name="_Toc61182362"/>
      <w:bookmarkStart w:id="12" w:name="_Toc66782354"/>
      <w:bookmarkStart w:id="13" w:name="_Toc74967515"/>
      <w:bookmarkStart w:id="14" w:name="_Toc76544966"/>
      <w:bookmarkStart w:id="15" w:name="_Toc82598350"/>
      <w:r w:rsidRPr="008C3753">
        <w:lastRenderedPageBreak/>
        <w:t>6.6.5.4.2</w:t>
      </w:r>
      <w:r w:rsidRPr="008C3753">
        <w:tab/>
        <w:t>Procedure</w:t>
      </w:r>
      <w:bookmarkEnd w:id="4"/>
      <w:bookmarkEnd w:id="5"/>
      <w:bookmarkEnd w:id="6"/>
      <w:bookmarkEnd w:id="7"/>
      <w:bookmarkEnd w:id="8"/>
      <w:bookmarkEnd w:id="9"/>
      <w:bookmarkEnd w:id="10"/>
      <w:bookmarkEnd w:id="11"/>
      <w:bookmarkEnd w:id="12"/>
      <w:bookmarkEnd w:id="13"/>
      <w:bookmarkEnd w:id="14"/>
      <w:bookmarkEnd w:id="15"/>
    </w:p>
    <w:p w14:paraId="18248C25" w14:textId="3A9A6479" w:rsidR="00C00ABF" w:rsidRPr="003A4315" w:rsidRDefault="00F90236" w:rsidP="00C00ABF">
      <w:pPr>
        <w:rPr>
          <w:color w:val="5B9BD5" w:themeColor="accent5"/>
        </w:rPr>
      </w:pPr>
      <w:r w:rsidRPr="003A4315">
        <w:rPr>
          <w:color w:val="5B9BD5" w:themeColor="accent5"/>
        </w:rPr>
        <w:t xml:space="preserve">For preparation of test system, calibration should be performed and verify test system noise floor level to make sure there </w:t>
      </w:r>
      <w:r w:rsidR="00273A02">
        <w:rPr>
          <w:color w:val="5B9BD5" w:themeColor="accent5"/>
        </w:rPr>
        <w:t>is</w:t>
      </w:r>
      <w:r w:rsidRPr="003A4315">
        <w:rPr>
          <w:color w:val="5B9BD5" w:themeColor="accent5"/>
        </w:rPr>
        <w:t xml:space="preserve"> enough </w:t>
      </w:r>
      <w:r w:rsidR="00C960B5">
        <w:rPr>
          <w:color w:val="5B9BD5" w:themeColor="accent5"/>
        </w:rPr>
        <w:t>signal to noise ratio</w:t>
      </w:r>
      <w:r w:rsidR="003D47F8" w:rsidRPr="003A4315">
        <w:rPr>
          <w:color w:val="5B9BD5" w:themeColor="accent5"/>
        </w:rPr>
        <w:t xml:space="preserve">. Measurement equipment parameter should be adjusted appropriately </w:t>
      </w:r>
      <w:r w:rsidR="005D1510">
        <w:rPr>
          <w:color w:val="5B9BD5" w:themeColor="accent5"/>
        </w:rPr>
        <w:t>for this purpose.</w:t>
      </w:r>
    </w:p>
    <w:p w14:paraId="577BF67D" w14:textId="6FC5D837" w:rsidR="00C00ABF" w:rsidRDefault="00C00ABF" w:rsidP="00C00AB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0FFF42CB" w14:textId="15BF3B25" w:rsidR="00097953" w:rsidRPr="00097953" w:rsidRDefault="004D202F" w:rsidP="00097953">
      <w:pPr>
        <w:ind w:left="568" w:hanging="284"/>
        <w:rPr>
          <w:rFonts w:eastAsia="Times New Roman"/>
          <w:lang w:val="en-GB"/>
        </w:rPr>
      </w:pPr>
      <w:r>
        <w:rPr>
          <w:rFonts w:eastAsia="Times New Roman"/>
          <w:lang w:val="en-GB"/>
        </w:rPr>
        <w:t xml:space="preserve">1) </w:t>
      </w:r>
      <w:r w:rsidR="00097953" w:rsidRPr="00097953">
        <w:rPr>
          <w:rFonts w:eastAsia="Times New Roman"/>
          <w:lang w:val="en-GB"/>
        </w:rPr>
        <w:t xml:space="preserve">Connect the </w:t>
      </w:r>
      <w:r w:rsidR="00097953" w:rsidRPr="00097953">
        <w:rPr>
          <w:rFonts w:eastAsia="Times New Roman"/>
          <w:i/>
          <w:lang w:val="en-GB"/>
        </w:rPr>
        <w:t>single-band connector</w:t>
      </w:r>
      <w:r w:rsidR="00097953" w:rsidRPr="00097953">
        <w:rPr>
          <w:rFonts w:eastAsia="Times New Roman"/>
          <w:lang w:val="en-GB"/>
        </w:rPr>
        <w:t xml:space="preserve"> or </w:t>
      </w:r>
      <w:r w:rsidR="00097953" w:rsidRPr="00097953">
        <w:rPr>
          <w:rFonts w:eastAsia="Times New Roman"/>
          <w:i/>
          <w:lang w:val="en-GB"/>
        </w:rPr>
        <w:t>multi-band connector</w:t>
      </w:r>
      <w:r w:rsidR="00097953" w:rsidRPr="00097953">
        <w:rPr>
          <w:rFonts w:eastAsia="Times New Roman"/>
          <w:lang w:val="en-GB"/>
        </w:rPr>
        <w:t xml:space="preserve"> under test to measurement equipment as shown in annex D.1.1 for </w:t>
      </w:r>
      <w:r w:rsidR="00097953" w:rsidRPr="00097953">
        <w:rPr>
          <w:rFonts w:eastAsia="Times New Roman"/>
          <w:i/>
          <w:lang w:val="en-GB"/>
        </w:rPr>
        <w:t>BS type 1-C</w:t>
      </w:r>
      <w:r w:rsidR="00097953" w:rsidRPr="00097953">
        <w:rPr>
          <w:rFonts w:eastAsia="Times New Roman"/>
          <w:lang w:val="en-GB"/>
        </w:rPr>
        <w:t xml:space="preserve"> and in annex D.3.1 for</w:t>
      </w:r>
      <w:r w:rsidR="00097953" w:rsidRPr="00097953">
        <w:rPr>
          <w:rFonts w:eastAsia="Times New Roman"/>
          <w:i/>
          <w:lang w:val="en-GB"/>
        </w:rPr>
        <w:t xml:space="preserve"> BS type 1-H</w:t>
      </w:r>
      <w:r w:rsidR="00097953" w:rsidRPr="00097953">
        <w:rPr>
          <w:rFonts w:eastAsia="Times New Roman"/>
          <w:lang w:val="en-GB"/>
        </w:rPr>
        <w:t>. All connectors not under test shall be terminated.</w:t>
      </w:r>
    </w:p>
    <w:p w14:paraId="4EB22908" w14:textId="77777777" w:rsidR="00097953" w:rsidRPr="00097953" w:rsidRDefault="00097953" w:rsidP="00097953">
      <w:pPr>
        <w:ind w:left="568" w:hanging="284"/>
        <w:rPr>
          <w:rFonts w:eastAsia="Times New Roman"/>
          <w:lang w:val="en-GB"/>
        </w:rPr>
      </w:pPr>
      <w:r w:rsidRPr="00097953">
        <w:rPr>
          <w:rFonts w:eastAsia="Times New Roman"/>
          <w:lang w:val="en-GB"/>
        </w:rPr>
        <w:t>2)</w:t>
      </w:r>
      <w:r w:rsidRPr="00097953">
        <w:rPr>
          <w:rFonts w:eastAsia="Times New Roman"/>
          <w:lang w:val="en-GB"/>
        </w:rPr>
        <w:tab/>
        <w:t>Measurements shall use a measurement bandwidth in accordance to the conditions in clause 6.6.5.5.</w:t>
      </w:r>
    </w:p>
    <w:p w14:paraId="23DCF618" w14:textId="77777777" w:rsidR="00097953" w:rsidRPr="00097953" w:rsidRDefault="00097953" w:rsidP="00097953">
      <w:pPr>
        <w:ind w:left="568" w:hanging="284"/>
        <w:rPr>
          <w:rFonts w:eastAsia="Times New Roman"/>
          <w:lang w:val="en-GB"/>
        </w:rPr>
      </w:pPr>
      <w:r w:rsidRPr="00097953">
        <w:rPr>
          <w:rFonts w:eastAsia="Times New Roman"/>
          <w:lang w:val="en-GB"/>
        </w:rPr>
        <w:tab/>
        <w:t>The measurement device characteristics shall be:</w:t>
      </w:r>
    </w:p>
    <w:p w14:paraId="14049B23" w14:textId="726819A7" w:rsidR="00097953" w:rsidRPr="00365D60" w:rsidRDefault="00097953" w:rsidP="00365D60">
      <w:pPr>
        <w:ind w:left="851" w:hanging="284"/>
        <w:rPr>
          <w:rFonts w:eastAsia="Times New Roman"/>
          <w:lang w:val="en-GB" w:eastAsia="zh-CN"/>
        </w:rPr>
      </w:pPr>
      <w:r w:rsidRPr="00097953">
        <w:rPr>
          <w:rFonts w:eastAsia="Times New Roman"/>
          <w:lang w:val="en-GB"/>
        </w:rPr>
        <w:t>-</w:t>
      </w:r>
      <w:r w:rsidRPr="00097953">
        <w:rPr>
          <w:rFonts w:eastAsia="Times New Roman"/>
          <w:lang w:val="en-GB"/>
        </w:rPr>
        <w:tab/>
        <w:t>Detection mode: True RMS.</w:t>
      </w:r>
      <w:r w:rsidR="004D202F">
        <w:rPr>
          <w:rFonts w:eastAsia="Times New Roman"/>
          <w:lang w:val="en-GB"/>
        </w:rPr>
        <w:t xml:space="preserve"> </w:t>
      </w:r>
      <w:r w:rsidR="004D202F" w:rsidRPr="00365D60">
        <w:rPr>
          <w:rFonts w:eastAsia="Times New Roman"/>
          <w:color w:val="5B9BD5" w:themeColor="accent5"/>
          <w:lang w:val="en-GB"/>
        </w:rPr>
        <w:t>When averaging is used on multiple measur</w:t>
      </w:r>
      <w:r w:rsidR="00365D60">
        <w:rPr>
          <w:rFonts w:eastAsia="Times New Roman"/>
          <w:color w:val="5B9BD5" w:themeColor="accent5"/>
          <w:lang w:val="en-GB"/>
        </w:rPr>
        <w:t>ement</w:t>
      </w:r>
      <w:r w:rsidR="004D202F" w:rsidRPr="00365D60">
        <w:rPr>
          <w:rFonts w:eastAsia="Times New Roman"/>
          <w:color w:val="5B9BD5" w:themeColor="accent5"/>
          <w:lang w:val="en-GB"/>
        </w:rPr>
        <w:t xml:space="preserve"> result</w:t>
      </w:r>
      <w:r w:rsidR="00376DD4">
        <w:rPr>
          <w:rFonts w:eastAsia="Times New Roman"/>
          <w:color w:val="5B9BD5" w:themeColor="accent5"/>
          <w:lang w:val="en-GB"/>
        </w:rPr>
        <w:t>s</w:t>
      </w:r>
      <w:r w:rsidR="004D202F" w:rsidRPr="00365D60">
        <w:rPr>
          <w:rFonts w:eastAsia="Times New Roman"/>
          <w:color w:val="5B9BD5" w:themeColor="accent5"/>
          <w:lang w:val="en-GB"/>
        </w:rPr>
        <w:t>, calculate RMS average</w:t>
      </w:r>
      <w:r w:rsidR="00AA6590">
        <w:rPr>
          <w:rFonts w:eastAsia="Times New Roman"/>
          <w:color w:val="5B9BD5" w:themeColor="accent5"/>
          <w:lang w:val="en-GB"/>
        </w:rPr>
        <w:t xml:space="preserve"> rather taking minimum or maximum number</w:t>
      </w:r>
      <w:r w:rsidR="00365D60" w:rsidRPr="00365D60">
        <w:rPr>
          <w:rFonts w:eastAsia="Times New Roman"/>
          <w:color w:val="5B9BD5" w:themeColor="accent5"/>
          <w:lang w:val="en-GB"/>
        </w:rPr>
        <w:t>.</w:t>
      </w:r>
    </w:p>
    <w:p w14:paraId="4D5F564C" w14:textId="77777777" w:rsidR="00793FE9" w:rsidRDefault="00793FE9" w:rsidP="00793FE9">
      <w:pPr>
        <w:rPr>
          <w:lang w:eastAsia="zh-CN"/>
        </w:rPr>
      </w:pPr>
    </w:p>
    <w:p w14:paraId="4DD47A0F" w14:textId="44F238CB" w:rsidR="00D91A66" w:rsidRPr="00D91A66" w:rsidRDefault="0030467D" w:rsidP="00D91A66">
      <w:pPr>
        <w:pStyle w:val="Heading1"/>
      </w:pPr>
      <w:r>
        <w:t>References</w:t>
      </w:r>
    </w:p>
    <w:p w14:paraId="522244F7" w14:textId="5DE0AA82" w:rsidR="00D601AE" w:rsidRDefault="00B23E43" w:rsidP="00B23E43">
      <w:r>
        <w:t xml:space="preserve">[1] </w:t>
      </w:r>
      <w:r w:rsidR="00326849">
        <w:t>R4-2117395</w:t>
      </w:r>
      <w:r w:rsidR="00326849">
        <w:tab/>
        <w:t>Discussion on sweep time for unwanted emission testing by CATT</w:t>
      </w:r>
    </w:p>
    <w:p w14:paraId="22577041" w14:textId="111837C7" w:rsidR="000B2C1E" w:rsidRDefault="00D601AE" w:rsidP="00B23E43">
      <w:r>
        <w:t xml:space="preserve">[2] </w:t>
      </w:r>
      <w:r w:rsidR="000B2C1E">
        <w:t>R4-212</w:t>
      </w:r>
      <w:r w:rsidR="003A7B6A">
        <w:t>0</w:t>
      </w:r>
      <w:r w:rsidR="000B2C1E">
        <w:t>598</w:t>
      </w:r>
      <w:r w:rsidR="000B2C1E">
        <w:tab/>
        <w:t xml:space="preserve">Email discussion summary for [101-e][302] </w:t>
      </w:r>
      <w:proofErr w:type="spellStart"/>
      <w:r w:rsidR="000B2C1E">
        <w:t>NR_Conformance_Maintenance</w:t>
      </w:r>
      <w:proofErr w:type="spellEnd"/>
      <w:r w:rsidR="00835D29">
        <w:t xml:space="preserve"> </w:t>
      </w:r>
      <w:r w:rsidR="000B2C1E">
        <w:t>by Moderator</w:t>
      </w:r>
      <w:r w:rsidR="0071020B">
        <w:t xml:space="preserve"> </w:t>
      </w:r>
      <w:r w:rsidR="000B2C1E">
        <w:t>(Huawei)</w:t>
      </w:r>
    </w:p>
    <w:p w14:paraId="1300E169" w14:textId="01A1F84D" w:rsidR="00932B58" w:rsidRDefault="000B2C1E" w:rsidP="00B23E43">
      <w:r>
        <w:t xml:space="preserve">[3] </w:t>
      </w:r>
      <w:r w:rsidR="00D601AE">
        <w:tab/>
        <w:t>R4-</w:t>
      </w:r>
      <w:r w:rsidR="00FD5581">
        <w:t>2120636</w:t>
      </w:r>
      <w:r w:rsidR="00FD5581">
        <w:tab/>
        <w:t>WF on sweep time for unwanted emission testing</w:t>
      </w:r>
      <w:r w:rsidR="00835D29">
        <w:t xml:space="preserve"> by CATT</w:t>
      </w:r>
    </w:p>
    <w:p w14:paraId="61344B88" w14:textId="219CC65A" w:rsidR="00B23E43" w:rsidRDefault="00B23E43" w:rsidP="00B23E43"/>
    <w:sectPr w:rsidR="00B23E43"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0686" w14:textId="77777777" w:rsidR="0045240E" w:rsidRDefault="0045240E">
      <w:r>
        <w:separator/>
      </w:r>
    </w:p>
  </w:endnote>
  <w:endnote w:type="continuationSeparator" w:id="0">
    <w:p w14:paraId="7DB89B1E" w14:textId="77777777" w:rsidR="0045240E" w:rsidRDefault="0045240E">
      <w:r>
        <w:continuationSeparator/>
      </w:r>
    </w:p>
  </w:endnote>
  <w:endnote w:type="continuationNotice" w:id="1">
    <w:p w14:paraId="2C1A0A7A" w14:textId="77777777" w:rsidR="0045240E" w:rsidRDefault="004524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00000287" w:usb1="0807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4A2E8" w14:textId="77777777" w:rsidR="0045240E" w:rsidRDefault="0045240E">
      <w:r>
        <w:separator/>
      </w:r>
    </w:p>
  </w:footnote>
  <w:footnote w:type="continuationSeparator" w:id="0">
    <w:p w14:paraId="3B86632B" w14:textId="77777777" w:rsidR="0045240E" w:rsidRDefault="0045240E">
      <w:r>
        <w:continuationSeparator/>
      </w:r>
    </w:p>
  </w:footnote>
  <w:footnote w:type="continuationNotice" w:id="1">
    <w:p w14:paraId="208F8703" w14:textId="77777777" w:rsidR="0045240E" w:rsidRDefault="004524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75154D"/>
    <w:multiLevelType w:val="hybridMultilevel"/>
    <w:tmpl w:val="EB5CEB86"/>
    <w:lvl w:ilvl="0" w:tplc="A77A72F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441EB7"/>
    <w:multiLevelType w:val="hybridMultilevel"/>
    <w:tmpl w:val="339A1FAA"/>
    <w:lvl w:ilvl="0" w:tplc="7BDE824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8"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5F643A1C"/>
    <w:multiLevelType w:val="hybridMultilevel"/>
    <w:tmpl w:val="DB9C8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EA6F8A"/>
    <w:multiLevelType w:val="hybridMultilevel"/>
    <w:tmpl w:val="12B0586A"/>
    <w:lvl w:ilvl="0" w:tplc="9A16B706">
      <w:start w:val="4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1"/>
  </w:num>
  <w:num w:numId="4">
    <w:abstractNumId w:val="5"/>
  </w:num>
  <w:num w:numId="5">
    <w:abstractNumId w:val="4"/>
  </w:num>
  <w:num w:numId="6">
    <w:abstractNumId w:val="7"/>
  </w:num>
  <w:num w:numId="7">
    <w:abstractNumId w:val="2"/>
  </w:num>
  <w:num w:numId="8">
    <w:abstractNumId w:val="10"/>
  </w:num>
  <w:num w:numId="9">
    <w:abstractNumId w:val="13"/>
  </w:num>
  <w:num w:numId="10">
    <w:abstractNumId w:val="3"/>
  </w:num>
  <w:num w:numId="11">
    <w:abstractNumId w:val="8"/>
  </w:num>
  <w:num w:numId="12">
    <w:abstractNumId w:val="1"/>
  </w:num>
  <w:num w:numId="13">
    <w:abstractNumId w:val="6"/>
  </w:num>
  <w:num w:numId="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1E74"/>
    <w:rsid w:val="0000223E"/>
    <w:rsid w:val="0000258B"/>
    <w:rsid w:val="000029AC"/>
    <w:rsid w:val="00002A5D"/>
    <w:rsid w:val="00002DED"/>
    <w:rsid w:val="0000331B"/>
    <w:rsid w:val="0000395A"/>
    <w:rsid w:val="00003B7C"/>
    <w:rsid w:val="000040C9"/>
    <w:rsid w:val="000048E5"/>
    <w:rsid w:val="00004F8E"/>
    <w:rsid w:val="00005855"/>
    <w:rsid w:val="000059CA"/>
    <w:rsid w:val="00005ABF"/>
    <w:rsid w:val="000067F2"/>
    <w:rsid w:val="000068EF"/>
    <w:rsid w:val="00006CE5"/>
    <w:rsid w:val="0000735D"/>
    <w:rsid w:val="00007483"/>
    <w:rsid w:val="00007538"/>
    <w:rsid w:val="0000757F"/>
    <w:rsid w:val="00007C3F"/>
    <w:rsid w:val="00007CC8"/>
    <w:rsid w:val="00007DF5"/>
    <w:rsid w:val="000106AC"/>
    <w:rsid w:val="000109A4"/>
    <w:rsid w:val="00010F17"/>
    <w:rsid w:val="00011008"/>
    <w:rsid w:val="00011A24"/>
    <w:rsid w:val="000122AD"/>
    <w:rsid w:val="00012E8D"/>
    <w:rsid w:val="00012EE8"/>
    <w:rsid w:val="000132A4"/>
    <w:rsid w:val="00013812"/>
    <w:rsid w:val="00013DAF"/>
    <w:rsid w:val="00014490"/>
    <w:rsid w:val="00015C3E"/>
    <w:rsid w:val="000164B3"/>
    <w:rsid w:val="00016656"/>
    <w:rsid w:val="000167A1"/>
    <w:rsid w:val="0001761A"/>
    <w:rsid w:val="00017893"/>
    <w:rsid w:val="00017A30"/>
    <w:rsid w:val="00017BA7"/>
    <w:rsid w:val="00017E40"/>
    <w:rsid w:val="00017F6E"/>
    <w:rsid w:val="00020561"/>
    <w:rsid w:val="000205D7"/>
    <w:rsid w:val="00020696"/>
    <w:rsid w:val="0002069B"/>
    <w:rsid w:val="00020CBF"/>
    <w:rsid w:val="000216E0"/>
    <w:rsid w:val="00022E4A"/>
    <w:rsid w:val="00023187"/>
    <w:rsid w:val="00023244"/>
    <w:rsid w:val="00023E83"/>
    <w:rsid w:val="00023F5F"/>
    <w:rsid w:val="00024376"/>
    <w:rsid w:val="000244F4"/>
    <w:rsid w:val="000248B9"/>
    <w:rsid w:val="000249F0"/>
    <w:rsid w:val="00025AFA"/>
    <w:rsid w:val="00025EB1"/>
    <w:rsid w:val="00025EB4"/>
    <w:rsid w:val="00026106"/>
    <w:rsid w:val="0002612F"/>
    <w:rsid w:val="00026210"/>
    <w:rsid w:val="0002651F"/>
    <w:rsid w:val="00026D5E"/>
    <w:rsid w:val="0002710F"/>
    <w:rsid w:val="00027EB3"/>
    <w:rsid w:val="00027F36"/>
    <w:rsid w:val="00030779"/>
    <w:rsid w:val="00030890"/>
    <w:rsid w:val="000309F5"/>
    <w:rsid w:val="00030F8E"/>
    <w:rsid w:val="00031B04"/>
    <w:rsid w:val="0003222F"/>
    <w:rsid w:val="000322F8"/>
    <w:rsid w:val="00032905"/>
    <w:rsid w:val="00032C09"/>
    <w:rsid w:val="00032E99"/>
    <w:rsid w:val="00033305"/>
    <w:rsid w:val="000339FA"/>
    <w:rsid w:val="00033A76"/>
    <w:rsid w:val="00033BAD"/>
    <w:rsid w:val="00034007"/>
    <w:rsid w:val="00034024"/>
    <w:rsid w:val="00034061"/>
    <w:rsid w:val="00034619"/>
    <w:rsid w:val="0003477A"/>
    <w:rsid w:val="000348BB"/>
    <w:rsid w:val="00034B25"/>
    <w:rsid w:val="00034CB4"/>
    <w:rsid w:val="00034E6E"/>
    <w:rsid w:val="000357C9"/>
    <w:rsid w:val="00035BEA"/>
    <w:rsid w:val="00036590"/>
    <w:rsid w:val="00036985"/>
    <w:rsid w:val="00036CE6"/>
    <w:rsid w:val="000370A5"/>
    <w:rsid w:val="00037704"/>
    <w:rsid w:val="0003785F"/>
    <w:rsid w:val="000378EB"/>
    <w:rsid w:val="000378F2"/>
    <w:rsid w:val="00040214"/>
    <w:rsid w:val="000404CA"/>
    <w:rsid w:val="00040899"/>
    <w:rsid w:val="00040BD3"/>
    <w:rsid w:val="00040C0E"/>
    <w:rsid w:val="0004138C"/>
    <w:rsid w:val="0004146F"/>
    <w:rsid w:val="000415AE"/>
    <w:rsid w:val="00041634"/>
    <w:rsid w:val="000418DA"/>
    <w:rsid w:val="00041996"/>
    <w:rsid w:val="00041FC8"/>
    <w:rsid w:val="000420B4"/>
    <w:rsid w:val="00042377"/>
    <w:rsid w:val="00042514"/>
    <w:rsid w:val="000426F8"/>
    <w:rsid w:val="0004286A"/>
    <w:rsid w:val="00042880"/>
    <w:rsid w:val="000429F8"/>
    <w:rsid w:val="00042BB8"/>
    <w:rsid w:val="00043477"/>
    <w:rsid w:val="000435EA"/>
    <w:rsid w:val="00043E1C"/>
    <w:rsid w:val="000445FE"/>
    <w:rsid w:val="000447AE"/>
    <w:rsid w:val="000451DD"/>
    <w:rsid w:val="00045A5B"/>
    <w:rsid w:val="00045B4D"/>
    <w:rsid w:val="00045D4E"/>
    <w:rsid w:val="00045DAC"/>
    <w:rsid w:val="00046609"/>
    <w:rsid w:val="00046A77"/>
    <w:rsid w:val="00046E38"/>
    <w:rsid w:val="00046FE0"/>
    <w:rsid w:val="000470C0"/>
    <w:rsid w:val="00047309"/>
    <w:rsid w:val="000475D3"/>
    <w:rsid w:val="00047772"/>
    <w:rsid w:val="000477FC"/>
    <w:rsid w:val="000478A8"/>
    <w:rsid w:val="00047B7C"/>
    <w:rsid w:val="00047C44"/>
    <w:rsid w:val="00047CA5"/>
    <w:rsid w:val="0005034A"/>
    <w:rsid w:val="000503F7"/>
    <w:rsid w:val="0005041B"/>
    <w:rsid w:val="00051028"/>
    <w:rsid w:val="00051052"/>
    <w:rsid w:val="000510E2"/>
    <w:rsid w:val="00051429"/>
    <w:rsid w:val="000521F1"/>
    <w:rsid w:val="0005233F"/>
    <w:rsid w:val="000523E8"/>
    <w:rsid w:val="0005277A"/>
    <w:rsid w:val="00052B1B"/>
    <w:rsid w:val="000530B0"/>
    <w:rsid w:val="00053A2B"/>
    <w:rsid w:val="0005401D"/>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930"/>
    <w:rsid w:val="00057DF1"/>
    <w:rsid w:val="00057F99"/>
    <w:rsid w:val="0006055D"/>
    <w:rsid w:val="0006117C"/>
    <w:rsid w:val="0006132E"/>
    <w:rsid w:val="000614A8"/>
    <w:rsid w:val="000618C0"/>
    <w:rsid w:val="00061989"/>
    <w:rsid w:val="00061D4B"/>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C70"/>
    <w:rsid w:val="00066D93"/>
    <w:rsid w:val="00067036"/>
    <w:rsid w:val="0006707C"/>
    <w:rsid w:val="000674E0"/>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2BD"/>
    <w:rsid w:val="0007540D"/>
    <w:rsid w:val="000755A0"/>
    <w:rsid w:val="000758BC"/>
    <w:rsid w:val="0007590E"/>
    <w:rsid w:val="00075B45"/>
    <w:rsid w:val="00075D9A"/>
    <w:rsid w:val="00076259"/>
    <w:rsid w:val="000764EB"/>
    <w:rsid w:val="0007674A"/>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2406"/>
    <w:rsid w:val="0008247E"/>
    <w:rsid w:val="000824EF"/>
    <w:rsid w:val="000825D4"/>
    <w:rsid w:val="0008305F"/>
    <w:rsid w:val="000831DC"/>
    <w:rsid w:val="0008335B"/>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0CDC"/>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835"/>
    <w:rsid w:val="00094AED"/>
    <w:rsid w:val="00094CC9"/>
    <w:rsid w:val="000950D8"/>
    <w:rsid w:val="000951AC"/>
    <w:rsid w:val="00095407"/>
    <w:rsid w:val="00095511"/>
    <w:rsid w:val="00095782"/>
    <w:rsid w:val="000959FB"/>
    <w:rsid w:val="00096225"/>
    <w:rsid w:val="00096272"/>
    <w:rsid w:val="000964FD"/>
    <w:rsid w:val="0009664E"/>
    <w:rsid w:val="00096A0F"/>
    <w:rsid w:val="00096F89"/>
    <w:rsid w:val="00097161"/>
    <w:rsid w:val="00097953"/>
    <w:rsid w:val="00097AEC"/>
    <w:rsid w:val="00097E3C"/>
    <w:rsid w:val="000A03A9"/>
    <w:rsid w:val="000A065E"/>
    <w:rsid w:val="000A06A3"/>
    <w:rsid w:val="000A0B94"/>
    <w:rsid w:val="000A0C2C"/>
    <w:rsid w:val="000A0DBD"/>
    <w:rsid w:val="000A0E9A"/>
    <w:rsid w:val="000A0F42"/>
    <w:rsid w:val="000A118C"/>
    <w:rsid w:val="000A12C9"/>
    <w:rsid w:val="000A1B62"/>
    <w:rsid w:val="000A2D37"/>
    <w:rsid w:val="000A2E3C"/>
    <w:rsid w:val="000A322C"/>
    <w:rsid w:val="000A3788"/>
    <w:rsid w:val="000A3A03"/>
    <w:rsid w:val="000A3AE8"/>
    <w:rsid w:val="000A3BD0"/>
    <w:rsid w:val="000A44CD"/>
    <w:rsid w:val="000A45EE"/>
    <w:rsid w:val="000A47FC"/>
    <w:rsid w:val="000A48B1"/>
    <w:rsid w:val="000A4BAB"/>
    <w:rsid w:val="000A51F7"/>
    <w:rsid w:val="000A56EA"/>
    <w:rsid w:val="000A5755"/>
    <w:rsid w:val="000A5885"/>
    <w:rsid w:val="000A5918"/>
    <w:rsid w:val="000A5B85"/>
    <w:rsid w:val="000A6800"/>
    <w:rsid w:val="000A6D7D"/>
    <w:rsid w:val="000A7522"/>
    <w:rsid w:val="000A7B48"/>
    <w:rsid w:val="000A7D49"/>
    <w:rsid w:val="000A7E89"/>
    <w:rsid w:val="000B00B3"/>
    <w:rsid w:val="000B0910"/>
    <w:rsid w:val="000B0985"/>
    <w:rsid w:val="000B0F67"/>
    <w:rsid w:val="000B101F"/>
    <w:rsid w:val="000B117B"/>
    <w:rsid w:val="000B187B"/>
    <w:rsid w:val="000B198C"/>
    <w:rsid w:val="000B1BC0"/>
    <w:rsid w:val="000B218D"/>
    <w:rsid w:val="000B2308"/>
    <w:rsid w:val="000B2C1E"/>
    <w:rsid w:val="000B2E77"/>
    <w:rsid w:val="000B3096"/>
    <w:rsid w:val="000B3D4C"/>
    <w:rsid w:val="000B3DDA"/>
    <w:rsid w:val="000B4459"/>
    <w:rsid w:val="000B4E07"/>
    <w:rsid w:val="000B53EE"/>
    <w:rsid w:val="000B5AE9"/>
    <w:rsid w:val="000B5B53"/>
    <w:rsid w:val="000B5D53"/>
    <w:rsid w:val="000B5E41"/>
    <w:rsid w:val="000B63F3"/>
    <w:rsid w:val="000B6537"/>
    <w:rsid w:val="000B7B85"/>
    <w:rsid w:val="000C000D"/>
    <w:rsid w:val="000C0940"/>
    <w:rsid w:val="000C0BE5"/>
    <w:rsid w:val="000C119D"/>
    <w:rsid w:val="000C13A8"/>
    <w:rsid w:val="000C186B"/>
    <w:rsid w:val="000C18FB"/>
    <w:rsid w:val="000C1C2C"/>
    <w:rsid w:val="000C27B1"/>
    <w:rsid w:val="000C2A42"/>
    <w:rsid w:val="000C2BCA"/>
    <w:rsid w:val="000C37F8"/>
    <w:rsid w:val="000C3886"/>
    <w:rsid w:val="000C3945"/>
    <w:rsid w:val="000C39A9"/>
    <w:rsid w:val="000C3F38"/>
    <w:rsid w:val="000C3FC8"/>
    <w:rsid w:val="000C461C"/>
    <w:rsid w:val="000C505B"/>
    <w:rsid w:val="000C5658"/>
    <w:rsid w:val="000C5B03"/>
    <w:rsid w:val="000C6598"/>
    <w:rsid w:val="000C6EC2"/>
    <w:rsid w:val="000C704E"/>
    <w:rsid w:val="000C722B"/>
    <w:rsid w:val="000C7CB0"/>
    <w:rsid w:val="000D016A"/>
    <w:rsid w:val="000D03D6"/>
    <w:rsid w:val="000D03E0"/>
    <w:rsid w:val="000D04F5"/>
    <w:rsid w:val="000D0CCC"/>
    <w:rsid w:val="000D1247"/>
    <w:rsid w:val="000D132B"/>
    <w:rsid w:val="000D13B8"/>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350"/>
    <w:rsid w:val="000D7604"/>
    <w:rsid w:val="000D7634"/>
    <w:rsid w:val="000D76D0"/>
    <w:rsid w:val="000D77C7"/>
    <w:rsid w:val="000D7936"/>
    <w:rsid w:val="000E048A"/>
    <w:rsid w:val="000E0945"/>
    <w:rsid w:val="000E115D"/>
    <w:rsid w:val="000E1441"/>
    <w:rsid w:val="000E176A"/>
    <w:rsid w:val="000E17E1"/>
    <w:rsid w:val="000E1C8C"/>
    <w:rsid w:val="000E2113"/>
    <w:rsid w:val="000E241D"/>
    <w:rsid w:val="000E254D"/>
    <w:rsid w:val="000E25FE"/>
    <w:rsid w:val="000E293B"/>
    <w:rsid w:val="000E2AF6"/>
    <w:rsid w:val="000E31D9"/>
    <w:rsid w:val="000E31EC"/>
    <w:rsid w:val="000E33E8"/>
    <w:rsid w:val="000E3AC8"/>
    <w:rsid w:val="000E3ED9"/>
    <w:rsid w:val="000E446E"/>
    <w:rsid w:val="000E4604"/>
    <w:rsid w:val="000E4C0C"/>
    <w:rsid w:val="000E4EBB"/>
    <w:rsid w:val="000E52C9"/>
    <w:rsid w:val="000E56DF"/>
    <w:rsid w:val="000E65B5"/>
    <w:rsid w:val="000E682B"/>
    <w:rsid w:val="000E6AA8"/>
    <w:rsid w:val="000E6B3C"/>
    <w:rsid w:val="000E7273"/>
    <w:rsid w:val="000E72F9"/>
    <w:rsid w:val="000E7E65"/>
    <w:rsid w:val="000E7E89"/>
    <w:rsid w:val="000F0090"/>
    <w:rsid w:val="000F010A"/>
    <w:rsid w:val="000F060C"/>
    <w:rsid w:val="000F0CA2"/>
    <w:rsid w:val="000F1162"/>
    <w:rsid w:val="000F17F8"/>
    <w:rsid w:val="000F1DB6"/>
    <w:rsid w:val="000F1E14"/>
    <w:rsid w:val="000F209F"/>
    <w:rsid w:val="000F2263"/>
    <w:rsid w:val="000F2467"/>
    <w:rsid w:val="000F2FB7"/>
    <w:rsid w:val="000F312C"/>
    <w:rsid w:val="000F3135"/>
    <w:rsid w:val="000F3224"/>
    <w:rsid w:val="000F3349"/>
    <w:rsid w:val="000F35DE"/>
    <w:rsid w:val="000F37A3"/>
    <w:rsid w:val="000F37C2"/>
    <w:rsid w:val="000F38D5"/>
    <w:rsid w:val="000F47C7"/>
    <w:rsid w:val="000F5F76"/>
    <w:rsid w:val="000F619A"/>
    <w:rsid w:val="000F6877"/>
    <w:rsid w:val="000F6A41"/>
    <w:rsid w:val="000F7753"/>
    <w:rsid w:val="000F79ED"/>
    <w:rsid w:val="000F7B38"/>
    <w:rsid w:val="000F7C7D"/>
    <w:rsid w:val="000F7DD6"/>
    <w:rsid w:val="000F7F83"/>
    <w:rsid w:val="001000A2"/>
    <w:rsid w:val="00100676"/>
    <w:rsid w:val="00100F0E"/>
    <w:rsid w:val="00100FE1"/>
    <w:rsid w:val="001013FC"/>
    <w:rsid w:val="001019D2"/>
    <w:rsid w:val="00101A02"/>
    <w:rsid w:val="00101A5C"/>
    <w:rsid w:val="00101C0F"/>
    <w:rsid w:val="00102105"/>
    <w:rsid w:val="001022B6"/>
    <w:rsid w:val="00102342"/>
    <w:rsid w:val="00102372"/>
    <w:rsid w:val="00102507"/>
    <w:rsid w:val="001026EB"/>
    <w:rsid w:val="00102971"/>
    <w:rsid w:val="00102BB9"/>
    <w:rsid w:val="0010386E"/>
    <w:rsid w:val="00103A27"/>
    <w:rsid w:val="00103EBA"/>
    <w:rsid w:val="00104585"/>
    <w:rsid w:val="0010481C"/>
    <w:rsid w:val="00104F45"/>
    <w:rsid w:val="00105C08"/>
    <w:rsid w:val="00105C10"/>
    <w:rsid w:val="00106059"/>
    <w:rsid w:val="001060EC"/>
    <w:rsid w:val="00106465"/>
    <w:rsid w:val="001066AA"/>
    <w:rsid w:val="001066B9"/>
    <w:rsid w:val="00106933"/>
    <w:rsid w:val="00106D66"/>
    <w:rsid w:val="00106DF9"/>
    <w:rsid w:val="001071F1"/>
    <w:rsid w:val="001074DD"/>
    <w:rsid w:val="001079B8"/>
    <w:rsid w:val="00107B27"/>
    <w:rsid w:val="00107F90"/>
    <w:rsid w:val="00110179"/>
    <w:rsid w:val="00110192"/>
    <w:rsid w:val="001110F4"/>
    <w:rsid w:val="0011116E"/>
    <w:rsid w:val="0011183A"/>
    <w:rsid w:val="0011203E"/>
    <w:rsid w:val="001121EE"/>
    <w:rsid w:val="00112345"/>
    <w:rsid w:val="0011264E"/>
    <w:rsid w:val="0011286D"/>
    <w:rsid w:val="0011291D"/>
    <w:rsid w:val="00112C55"/>
    <w:rsid w:val="0011384E"/>
    <w:rsid w:val="00113881"/>
    <w:rsid w:val="00113D32"/>
    <w:rsid w:val="001140D7"/>
    <w:rsid w:val="0011444A"/>
    <w:rsid w:val="00114700"/>
    <w:rsid w:val="001151B7"/>
    <w:rsid w:val="001153ED"/>
    <w:rsid w:val="00115A1C"/>
    <w:rsid w:val="00115A9B"/>
    <w:rsid w:val="0011601C"/>
    <w:rsid w:val="0011632E"/>
    <w:rsid w:val="001164C4"/>
    <w:rsid w:val="00116512"/>
    <w:rsid w:val="0011789A"/>
    <w:rsid w:val="001203C0"/>
    <w:rsid w:val="0012059E"/>
    <w:rsid w:val="00120687"/>
    <w:rsid w:val="00120DB7"/>
    <w:rsid w:val="0012157B"/>
    <w:rsid w:val="00121EB4"/>
    <w:rsid w:val="00121EF6"/>
    <w:rsid w:val="00121F2F"/>
    <w:rsid w:val="00122B79"/>
    <w:rsid w:val="00122C8D"/>
    <w:rsid w:val="00123097"/>
    <w:rsid w:val="0012321A"/>
    <w:rsid w:val="00123584"/>
    <w:rsid w:val="001235B2"/>
    <w:rsid w:val="00123A36"/>
    <w:rsid w:val="00123CC0"/>
    <w:rsid w:val="00123CDC"/>
    <w:rsid w:val="00124554"/>
    <w:rsid w:val="00124740"/>
    <w:rsid w:val="00124BD4"/>
    <w:rsid w:val="00124EB1"/>
    <w:rsid w:val="00125331"/>
    <w:rsid w:val="001258A5"/>
    <w:rsid w:val="00126991"/>
    <w:rsid w:val="00126B81"/>
    <w:rsid w:val="001276CA"/>
    <w:rsid w:val="00127870"/>
    <w:rsid w:val="00127CEF"/>
    <w:rsid w:val="00127D08"/>
    <w:rsid w:val="00127F05"/>
    <w:rsid w:val="001303B9"/>
    <w:rsid w:val="0013057B"/>
    <w:rsid w:val="00130884"/>
    <w:rsid w:val="00130B2C"/>
    <w:rsid w:val="00130E12"/>
    <w:rsid w:val="00131312"/>
    <w:rsid w:val="001315C3"/>
    <w:rsid w:val="00131689"/>
    <w:rsid w:val="001317BC"/>
    <w:rsid w:val="00131978"/>
    <w:rsid w:val="00132186"/>
    <w:rsid w:val="001328A9"/>
    <w:rsid w:val="00133236"/>
    <w:rsid w:val="00133339"/>
    <w:rsid w:val="001334FA"/>
    <w:rsid w:val="001335A3"/>
    <w:rsid w:val="00133714"/>
    <w:rsid w:val="001338AE"/>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350"/>
    <w:rsid w:val="001367EB"/>
    <w:rsid w:val="00136A69"/>
    <w:rsid w:val="00136C49"/>
    <w:rsid w:val="00136D9B"/>
    <w:rsid w:val="00136F17"/>
    <w:rsid w:val="00136FBF"/>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1D4E"/>
    <w:rsid w:val="001422F5"/>
    <w:rsid w:val="00142962"/>
    <w:rsid w:val="00142D41"/>
    <w:rsid w:val="001431ED"/>
    <w:rsid w:val="001432BD"/>
    <w:rsid w:val="001432F0"/>
    <w:rsid w:val="00143659"/>
    <w:rsid w:val="00143727"/>
    <w:rsid w:val="00143A9B"/>
    <w:rsid w:val="00143AAF"/>
    <w:rsid w:val="00143BBB"/>
    <w:rsid w:val="00143DE7"/>
    <w:rsid w:val="00143E18"/>
    <w:rsid w:val="00143F4A"/>
    <w:rsid w:val="001442E6"/>
    <w:rsid w:val="001443C7"/>
    <w:rsid w:val="001447DF"/>
    <w:rsid w:val="00144980"/>
    <w:rsid w:val="00144BAE"/>
    <w:rsid w:val="00144ECD"/>
    <w:rsid w:val="00144F05"/>
    <w:rsid w:val="001454A2"/>
    <w:rsid w:val="001459D7"/>
    <w:rsid w:val="00146628"/>
    <w:rsid w:val="00146958"/>
    <w:rsid w:val="00146AD1"/>
    <w:rsid w:val="00147864"/>
    <w:rsid w:val="00150034"/>
    <w:rsid w:val="00150072"/>
    <w:rsid w:val="00150323"/>
    <w:rsid w:val="0015035F"/>
    <w:rsid w:val="0015039B"/>
    <w:rsid w:val="00150D0B"/>
    <w:rsid w:val="00150E5A"/>
    <w:rsid w:val="0015131F"/>
    <w:rsid w:val="0015146E"/>
    <w:rsid w:val="001518A4"/>
    <w:rsid w:val="001521B0"/>
    <w:rsid w:val="001523B8"/>
    <w:rsid w:val="001523D6"/>
    <w:rsid w:val="001529FE"/>
    <w:rsid w:val="00152CA2"/>
    <w:rsid w:val="0015326C"/>
    <w:rsid w:val="00153313"/>
    <w:rsid w:val="00153565"/>
    <w:rsid w:val="00153597"/>
    <w:rsid w:val="0015366E"/>
    <w:rsid w:val="001537FF"/>
    <w:rsid w:val="00153A93"/>
    <w:rsid w:val="00153B96"/>
    <w:rsid w:val="00153D69"/>
    <w:rsid w:val="001544DF"/>
    <w:rsid w:val="00154616"/>
    <w:rsid w:val="00154A23"/>
    <w:rsid w:val="00154ABE"/>
    <w:rsid w:val="001553F0"/>
    <w:rsid w:val="001557B1"/>
    <w:rsid w:val="00155B6B"/>
    <w:rsid w:val="00155BCD"/>
    <w:rsid w:val="00155EBD"/>
    <w:rsid w:val="0015623A"/>
    <w:rsid w:val="00156410"/>
    <w:rsid w:val="001564A5"/>
    <w:rsid w:val="001568F7"/>
    <w:rsid w:val="00156D88"/>
    <w:rsid w:val="001572C2"/>
    <w:rsid w:val="001573EE"/>
    <w:rsid w:val="0015758A"/>
    <w:rsid w:val="00157FA1"/>
    <w:rsid w:val="0016028A"/>
    <w:rsid w:val="00160577"/>
    <w:rsid w:val="00160D12"/>
    <w:rsid w:val="00160E39"/>
    <w:rsid w:val="00161480"/>
    <w:rsid w:val="00161F8D"/>
    <w:rsid w:val="0016387E"/>
    <w:rsid w:val="0016399F"/>
    <w:rsid w:val="00163BB6"/>
    <w:rsid w:val="00164126"/>
    <w:rsid w:val="0016444E"/>
    <w:rsid w:val="001646AC"/>
    <w:rsid w:val="00164DB4"/>
    <w:rsid w:val="00164EDD"/>
    <w:rsid w:val="00164FE3"/>
    <w:rsid w:val="0016528A"/>
    <w:rsid w:val="0016528D"/>
    <w:rsid w:val="001652C8"/>
    <w:rsid w:val="00165773"/>
    <w:rsid w:val="001658AE"/>
    <w:rsid w:val="001665A4"/>
    <w:rsid w:val="00166762"/>
    <w:rsid w:val="00166A54"/>
    <w:rsid w:val="00166B6D"/>
    <w:rsid w:val="00166C83"/>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C9D"/>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7F8"/>
    <w:rsid w:val="001829B5"/>
    <w:rsid w:val="00183228"/>
    <w:rsid w:val="001837D8"/>
    <w:rsid w:val="001839D0"/>
    <w:rsid w:val="00183A8D"/>
    <w:rsid w:val="00183D8A"/>
    <w:rsid w:val="00184089"/>
    <w:rsid w:val="00184713"/>
    <w:rsid w:val="00184818"/>
    <w:rsid w:val="00185884"/>
    <w:rsid w:val="00185AB7"/>
    <w:rsid w:val="00185CDA"/>
    <w:rsid w:val="00185D53"/>
    <w:rsid w:val="00186358"/>
    <w:rsid w:val="00186582"/>
    <w:rsid w:val="00186D6C"/>
    <w:rsid w:val="00186E0B"/>
    <w:rsid w:val="00186EBE"/>
    <w:rsid w:val="00186EE9"/>
    <w:rsid w:val="0018718F"/>
    <w:rsid w:val="00187520"/>
    <w:rsid w:val="00187682"/>
    <w:rsid w:val="001877A4"/>
    <w:rsid w:val="00187897"/>
    <w:rsid w:val="00187E37"/>
    <w:rsid w:val="00190126"/>
    <w:rsid w:val="0019016B"/>
    <w:rsid w:val="0019044D"/>
    <w:rsid w:val="00190794"/>
    <w:rsid w:val="00191207"/>
    <w:rsid w:val="001916D8"/>
    <w:rsid w:val="00191C05"/>
    <w:rsid w:val="0019216F"/>
    <w:rsid w:val="001925E1"/>
    <w:rsid w:val="001926C7"/>
    <w:rsid w:val="00192AFB"/>
    <w:rsid w:val="00193179"/>
    <w:rsid w:val="00193206"/>
    <w:rsid w:val="00193A4B"/>
    <w:rsid w:val="00193D0E"/>
    <w:rsid w:val="00194413"/>
    <w:rsid w:val="00194A90"/>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501"/>
    <w:rsid w:val="001A7B7F"/>
    <w:rsid w:val="001A7E89"/>
    <w:rsid w:val="001B01F8"/>
    <w:rsid w:val="001B042B"/>
    <w:rsid w:val="001B0714"/>
    <w:rsid w:val="001B0E4C"/>
    <w:rsid w:val="001B0ED0"/>
    <w:rsid w:val="001B16E5"/>
    <w:rsid w:val="001B19F5"/>
    <w:rsid w:val="001B1D8B"/>
    <w:rsid w:val="001B1FFA"/>
    <w:rsid w:val="001B21D5"/>
    <w:rsid w:val="001B2401"/>
    <w:rsid w:val="001B2625"/>
    <w:rsid w:val="001B264D"/>
    <w:rsid w:val="001B27AA"/>
    <w:rsid w:val="001B287F"/>
    <w:rsid w:val="001B2D7B"/>
    <w:rsid w:val="001B2ECC"/>
    <w:rsid w:val="001B2EF9"/>
    <w:rsid w:val="001B2F86"/>
    <w:rsid w:val="001B3725"/>
    <w:rsid w:val="001B3AB3"/>
    <w:rsid w:val="001B3F05"/>
    <w:rsid w:val="001B44F2"/>
    <w:rsid w:val="001B45E2"/>
    <w:rsid w:val="001B4822"/>
    <w:rsid w:val="001B49BE"/>
    <w:rsid w:val="001B4AFC"/>
    <w:rsid w:val="001B4CA0"/>
    <w:rsid w:val="001B52DA"/>
    <w:rsid w:val="001B5361"/>
    <w:rsid w:val="001B5B82"/>
    <w:rsid w:val="001B645F"/>
    <w:rsid w:val="001B6D85"/>
    <w:rsid w:val="001B7361"/>
    <w:rsid w:val="001B7661"/>
    <w:rsid w:val="001B7B88"/>
    <w:rsid w:val="001C09CA"/>
    <w:rsid w:val="001C0C8E"/>
    <w:rsid w:val="001C10A0"/>
    <w:rsid w:val="001C1540"/>
    <w:rsid w:val="001C1902"/>
    <w:rsid w:val="001C1B28"/>
    <w:rsid w:val="001C1C9D"/>
    <w:rsid w:val="001C1FFD"/>
    <w:rsid w:val="001C2737"/>
    <w:rsid w:val="001C27AE"/>
    <w:rsid w:val="001C27E3"/>
    <w:rsid w:val="001C2826"/>
    <w:rsid w:val="001C32CC"/>
    <w:rsid w:val="001C3A2C"/>
    <w:rsid w:val="001C4417"/>
    <w:rsid w:val="001C48A3"/>
    <w:rsid w:val="001C49CA"/>
    <w:rsid w:val="001C4C1F"/>
    <w:rsid w:val="001C5421"/>
    <w:rsid w:val="001C59FB"/>
    <w:rsid w:val="001C5ABA"/>
    <w:rsid w:val="001C6301"/>
    <w:rsid w:val="001C6C72"/>
    <w:rsid w:val="001C78BB"/>
    <w:rsid w:val="001C7FE0"/>
    <w:rsid w:val="001D02AE"/>
    <w:rsid w:val="001D042F"/>
    <w:rsid w:val="001D048E"/>
    <w:rsid w:val="001D0ED1"/>
    <w:rsid w:val="001D0EED"/>
    <w:rsid w:val="001D1494"/>
    <w:rsid w:val="001D16C3"/>
    <w:rsid w:val="001D170F"/>
    <w:rsid w:val="001D2064"/>
    <w:rsid w:val="001D2D3E"/>
    <w:rsid w:val="001D2E99"/>
    <w:rsid w:val="001D3136"/>
    <w:rsid w:val="001D3181"/>
    <w:rsid w:val="001D3778"/>
    <w:rsid w:val="001D3796"/>
    <w:rsid w:val="001D3FE8"/>
    <w:rsid w:val="001D4138"/>
    <w:rsid w:val="001D46FF"/>
    <w:rsid w:val="001D4BC3"/>
    <w:rsid w:val="001D4E7D"/>
    <w:rsid w:val="001D58CB"/>
    <w:rsid w:val="001D5F4A"/>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B9"/>
    <w:rsid w:val="001E41F3"/>
    <w:rsid w:val="001E4394"/>
    <w:rsid w:val="001E4CEC"/>
    <w:rsid w:val="001E5017"/>
    <w:rsid w:val="001E5142"/>
    <w:rsid w:val="001E5869"/>
    <w:rsid w:val="001E630B"/>
    <w:rsid w:val="001E64DB"/>
    <w:rsid w:val="001E6772"/>
    <w:rsid w:val="001E6881"/>
    <w:rsid w:val="001E707B"/>
    <w:rsid w:val="001E7128"/>
    <w:rsid w:val="001E721F"/>
    <w:rsid w:val="001E73C6"/>
    <w:rsid w:val="001E744F"/>
    <w:rsid w:val="001E7814"/>
    <w:rsid w:val="001E7A52"/>
    <w:rsid w:val="001E7F1A"/>
    <w:rsid w:val="001F063A"/>
    <w:rsid w:val="001F0658"/>
    <w:rsid w:val="001F0718"/>
    <w:rsid w:val="001F1128"/>
    <w:rsid w:val="001F1232"/>
    <w:rsid w:val="001F12A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3B1"/>
    <w:rsid w:val="001F7410"/>
    <w:rsid w:val="001F797C"/>
    <w:rsid w:val="001F7C6D"/>
    <w:rsid w:val="001F7CB1"/>
    <w:rsid w:val="0020002A"/>
    <w:rsid w:val="002004C0"/>
    <w:rsid w:val="00200BB4"/>
    <w:rsid w:val="00200C63"/>
    <w:rsid w:val="002013B9"/>
    <w:rsid w:val="00201E9D"/>
    <w:rsid w:val="0020217B"/>
    <w:rsid w:val="00202259"/>
    <w:rsid w:val="00202745"/>
    <w:rsid w:val="00202B90"/>
    <w:rsid w:val="00202F44"/>
    <w:rsid w:val="00203302"/>
    <w:rsid w:val="0020357E"/>
    <w:rsid w:val="0020394F"/>
    <w:rsid w:val="0020396D"/>
    <w:rsid w:val="00203ACF"/>
    <w:rsid w:val="00203C92"/>
    <w:rsid w:val="00203D16"/>
    <w:rsid w:val="00204044"/>
    <w:rsid w:val="0020454B"/>
    <w:rsid w:val="002045D7"/>
    <w:rsid w:val="002048B4"/>
    <w:rsid w:val="002054DA"/>
    <w:rsid w:val="00205FCF"/>
    <w:rsid w:val="00206011"/>
    <w:rsid w:val="002063C6"/>
    <w:rsid w:val="00206621"/>
    <w:rsid w:val="002066E0"/>
    <w:rsid w:val="00206AE6"/>
    <w:rsid w:val="00206B34"/>
    <w:rsid w:val="00206CD2"/>
    <w:rsid w:val="00206F90"/>
    <w:rsid w:val="00207012"/>
    <w:rsid w:val="0020726B"/>
    <w:rsid w:val="00207516"/>
    <w:rsid w:val="0020756C"/>
    <w:rsid w:val="00207799"/>
    <w:rsid w:val="00207922"/>
    <w:rsid w:val="0021002B"/>
    <w:rsid w:val="00210DE4"/>
    <w:rsid w:val="0021170A"/>
    <w:rsid w:val="0021177F"/>
    <w:rsid w:val="002119E1"/>
    <w:rsid w:val="00213307"/>
    <w:rsid w:val="00213CCF"/>
    <w:rsid w:val="002148B3"/>
    <w:rsid w:val="00214A85"/>
    <w:rsid w:val="00214F5E"/>
    <w:rsid w:val="0021506C"/>
    <w:rsid w:val="00215201"/>
    <w:rsid w:val="00216363"/>
    <w:rsid w:val="0021648D"/>
    <w:rsid w:val="00216A76"/>
    <w:rsid w:val="00216AF3"/>
    <w:rsid w:val="00216C76"/>
    <w:rsid w:val="00216C7A"/>
    <w:rsid w:val="00216DE5"/>
    <w:rsid w:val="00216E70"/>
    <w:rsid w:val="002172CD"/>
    <w:rsid w:val="00217907"/>
    <w:rsid w:val="00217AEB"/>
    <w:rsid w:val="00217CE3"/>
    <w:rsid w:val="00217D3B"/>
    <w:rsid w:val="002202E0"/>
    <w:rsid w:val="00220791"/>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27C"/>
    <w:rsid w:val="002274A3"/>
    <w:rsid w:val="002277CB"/>
    <w:rsid w:val="00227965"/>
    <w:rsid w:val="002279B8"/>
    <w:rsid w:val="00230468"/>
    <w:rsid w:val="00230691"/>
    <w:rsid w:val="0023069A"/>
    <w:rsid w:val="00230722"/>
    <w:rsid w:val="002307E0"/>
    <w:rsid w:val="002307E3"/>
    <w:rsid w:val="00230E32"/>
    <w:rsid w:val="00230FCA"/>
    <w:rsid w:val="00231073"/>
    <w:rsid w:val="0023135C"/>
    <w:rsid w:val="0023190E"/>
    <w:rsid w:val="002319BC"/>
    <w:rsid w:val="00231DD1"/>
    <w:rsid w:val="00231E60"/>
    <w:rsid w:val="00231F5D"/>
    <w:rsid w:val="002321BB"/>
    <w:rsid w:val="00232FFF"/>
    <w:rsid w:val="0023308F"/>
    <w:rsid w:val="0023344A"/>
    <w:rsid w:val="0023362D"/>
    <w:rsid w:val="00233E47"/>
    <w:rsid w:val="0023435F"/>
    <w:rsid w:val="00234517"/>
    <w:rsid w:val="00234597"/>
    <w:rsid w:val="00234AB4"/>
    <w:rsid w:val="00234C85"/>
    <w:rsid w:val="00234CF8"/>
    <w:rsid w:val="00235691"/>
    <w:rsid w:val="002356BB"/>
    <w:rsid w:val="00235717"/>
    <w:rsid w:val="00235AC5"/>
    <w:rsid w:val="00235F3E"/>
    <w:rsid w:val="00236138"/>
    <w:rsid w:val="00236701"/>
    <w:rsid w:val="00236FB3"/>
    <w:rsid w:val="00237A22"/>
    <w:rsid w:val="00237F9A"/>
    <w:rsid w:val="002406EB"/>
    <w:rsid w:val="0024082A"/>
    <w:rsid w:val="00240C3E"/>
    <w:rsid w:val="00240CAD"/>
    <w:rsid w:val="00240DA3"/>
    <w:rsid w:val="00240E0C"/>
    <w:rsid w:val="002411B1"/>
    <w:rsid w:val="002416CC"/>
    <w:rsid w:val="0024182C"/>
    <w:rsid w:val="00241A62"/>
    <w:rsid w:val="00241B9C"/>
    <w:rsid w:val="00241DB1"/>
    <w:rsid w:val="00241F06"/>
    <w:rsid w:val="00242057"/>
    <w:rsid w:val="00242F7F"/>
    <w:rsid w:val="002432E0"/>
    <w:rsid w:val="002433C1"/>
    <w:rsid w:val="00243510"/>
    <w:rsid w:val="00243939"/>
    <w:rsid w:val="00243F53"/>
    <w:rsid w:val="00244414"/>
    <w:rsid w:val="00244853"/>
    <w:rsid w:val="00244DB6"/>
    <w:rsid w:val="00245117"/>
    <w:rsid w:val="0024513E"/>
    <w:rsid w:val="00245219"/>
    <w:rsid w:val="002454E1"/>
    <w:rsid w:val="002458FB"/>
    <w:rsid w:val="00245B68"/>
    <w:rsid w:val="00245C7D"/>
    <w:rsid w:val="00245D18"/>
    <w:rsid w:val="00245EBE"/>
    <w:rsid w:val="00245FB6"/>
    <w:rsid w:val="0024607A"/>
    <w:rsid w:val="002464A6"/>
    <w:rsid w:val="00246597"/>
    <w:rsid w:val="00246671"/>
    <w:rsid w:val="00246A58"/>
    <w:rsid w:val="00246C44"/>
    <w:rsid w:val="00246CA9"/>
    <w:rsid w:val="00246CCF"/>
    <w:rsid w:val="0024753D"/>
    <w:rsid w:val="00247CC2"/>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3F3"/>
    <w:rsid w:val="00260AFE"/>
    <w:rsid w:val="00260C24"/>
    <w:rsid w:val="00260C82"/>
    <w:rsid w:val="00260FB9"/>
    <w:rsid w:val="002615B9"/>
    <w:rsid w:val="002617F4"/>
    <w:rsid w:val="00261D80"/>
    <w:rsid w:val="00261F73"/>
    <w:rsid w:val="0026219D"/>
    <w:rsid w:val="00262574"/>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43E1"/>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4FE"/>
    <w:rsid w:val="00271927"/>
    <w:rsid w:val="00271AC4"/>
    <w:rsid w:val="00271C92"/>
    <w:rsid w:val="00271E0A"/>
    <w:rsid w:val="00271E6C"/>
    <w:rsid w:val="00272126"/>
    <w:rsid w:val="002722A1"/>
    <w:rsid w:val="00272518"/>
    <w:rsid w:val="00272B02"/>
    <w:rsid w:val="00273226"/>
    <w:rsid w:val="00273903"/>
    <w:rsid w:val="00273A02"/>
    <w:rsid w:val="00273C23"/>
    <w:rsid w:val="00274395"/>
    <w:rsid w:val="00274C7A"/>
    <w:rsid w:val="00275011"/>
    <w:rsid w:val="00275428"/>
    <w:rsid w:val="00275A0D"/>
    <w:rsid w:val="00275D12"/>
    <w:rsid w:val="0027626B"/>
    <w:rsid w:val="002762F3"/>
    <w:rsid w:val="00276894"/>
    <w:rsid w:val="00276D47"/>
    <w:rsid w:val="002770F2"/>
    <w:rsid w:val="00277301"/>
    <w:rsid w:val="002774A8"/>
    <w:rsid w:val="002776A0"/>
    <w:rsid w:val="002778CE"/>
    <w:rsid w:val="00277938"/>
    <w:rsid w:val="002779C8"/>
    <w:rsid w:val="00277A95"/>
    <w:rsid w:val="00277D30"/>
    <w:rsid w:val="002801CF"/>
    <w:rsid w:val="00280B05"/>
    <w:rsid w:val="00280C96"/>
    <w:rsid w:val="0028108C"/>
    <w:rsid w:val="00281183"/>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3FC2"/>
    <w:rsid w:val="0028409F"/>
    <w:rsid w:val="002846C1"/>
    <w:rsid w:val="0028492B"/>
    <w:rsid w:val="0028495C"/>
    <w:rsid w:val="00284A2B"/>
    <w:rsid w:val="00284AF3"/>
    <w:rsid w:val="00284FB6"/>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7D1"/>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2CCF"/>
    <w:rsid w:val="002936B7"/>
    <w:rsid w:val="00293717"/>
    <w:rsid w:val="00293B7D"/>
    <w:rsid w:val="00294309"/>
    <w:rsid w:val="00294B3A"/>
    <w:rsid w:val="00295728"/>
    <w:rsid w:val="002965F8"/>
    <w:rsid w:val="00296681"/>
    <w:rsid w:val="00296728"/>
    <w:rsid w:val="002967C7"/>
    <w:rsid w:val="0029682B"/>
    <w:rsid w:val="00296910"/>
    <w:rsid w:val="00296924"/>
    <w:rsid w:val="00297014"/>
    <w:rsid w:val="00297017"/>
    <w:rsid w:val="002979F1"/>
    <w:rsid w:val="002A0225"/>
    <w:rsid w:val="002A09BA"/>
    <w:rsid w:val="002A177E"/>
    <w:rsid w:val="002A187E"/>
    <w:rsid w:val="002A1EFD"/>
    <w:rsid w:val="002A22CE"/>
    <w:rsid w:val="002A25F2"/>
    <w:rsid w:val="002A263F"/>
    <w:rsid w:val="002A27CE"/>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E0B"/>
    <w:rsid w:val="002B0FBE"/>
    <w:rsid w:val="002B16AC"/>
    <w:rsid w:val="002B19F9"/>
    <w:rsid w:val="002B2172"/>
    <w:rsid w:val="002B2482"/>
    <w:rsid w:val="002B2636"/>
    <w:rsid w:val="002B29A0"/>
    <w:rsid w:val="002B2CF5"/>
    <w:rsid w:val="002B2DF5"/>
    <w:rsid w:val="002B2E67"/>
    <w:rsid w:val="002B31CA"/>
    <w:rsid w:val="002B32BF"/>
    <w:rsid w:val="002B3560"/>
    <w:rsid w:val="002B3629"/>
    <w:rsid w:val="002B37F5"/>
    <w:rsid w:val="002B3B57"/>
    <w:rsid w:val="002B41F3"/>
    <w:rsid w:val="002B4333"/>
    <w:rsid w:val="002B4425"/>
    <w:rsid w:val="002B4F64"/>
    <w:rsid w:val="002B4F7A"/>
    <w:rsid w:val="002B55BF"/>
    <w:rsid w:val="002B58F4"/>
    <w:rsid w:val="002B5AC0"/>
    <w:rsid w:val="002B5BDF"/>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54A"/>
    <w:rsid w:val="002D16CA"/>
    <w:rsid w:val="002D1898"/>
    <w:rsid w:val="002D1C8B"/>
    <w:rsid w:val="002D1DE4"/>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37F"/>
    <w:rsid w:val="002D67AE"/>
    <w:rsid w:val="002D68CA"/>
    <w:rsid w:val="002D6BB4"/>
    <w:rsid w:val="002D6F41"/>
    <w:rsid w:val="002D751B"/>
    <w:rsid w:val="002D7D44"/>
    <w:rsid w:val="002E0645"/>
    <w:rsid w:val="002E06F5"/>
    <w:rsid w:val="002E0E12"/>
    <w:rsid w:val="002E0FD9"/>
    <w:rsid w:val="002E1239"/>
    <w:rsid w:val="002E15B2"/>
    <w:rsid w:val="002E1650"/>
    <w:rsid w:val="002E1A9C"/>
    <w:rsid w:val="002E1C01"/>
    <w:rsid w:val="002E1D9C"/>
    <w:rsid w:val="002E1DC8"/>
    <w:rsid w:val="002E1E74"/>
    <w:rsid w:val="002E26C6"/>
    <w:rsid w:val="002E2925"/>
    <w:rsid w:val="002E2E00"/>
    <w:rsid w:val="002E34C4"/>
    <w:rsid w:val="002E3CAC"/>
    <w:rsid w:val="002E413C"/>
    <w:rsid w:val="002E4373"/>
    <w:rsid w:val="002E444E"/>
    <w:rsid w:val="002E46B1"/>
    <w:rsid w:val="002E481B"/>
    <w:rsid w:val="002E496C"/>
    <w:rsid w:val="002E49F9"/>
    <w:rsid w:val="002E4D31"/>
    <w:rsid w:val="002E51F9"/>
    <w:rsid w:val="002E529F"/>
    <w:rsid w:val="002E57C9"/>
    <w:rsid w:val="002E5934"/>
    <w:rsid w:val="002E5E5A"/>
    <w:rsid w:val="002E64DF"/>
    <w:rsid w:val="002E6768"/>
    <w:rsid w:val="002E76A9"/>
    <w:rsid w:val="002E7C93"/>
    <w:rsid w:val="002E7CC2"/>
    <w:rsid w:val="002F06D2"/>
    <w:rsid w:val="002F0C52"/>
    <w:rsid w:val="002F0E7B"/>
    <w:rsid w:val="002F0F6B"/>
    <w:rsid w:val="002F0F7E"/>
    <w:rsid w:val="002F1422"/>
    <w:rsid w:val="002F1549"/>
    <w:rsid w:val="002F1894"/>
    <w:rsid w:val="002F1906"/>
    <w:rsid w:val="002F2683"/>
    <w:rsid w:val="002F2786"/>
    <w:rsid w:val="002F28E8"/>
    <w:rsid w:val="002F2F13"/>
    <w:rsid w:val="002F347D"/>
    <w:rsid w:val="002F3CA0"/>
    <w:rsid w:val="002F3D7F"/>
    <w:rsid w:val="002F3FCE"/>
    <w:rsid w:val="002F404C"/>
    <w:rsid w:val="002F4A43"/>
    <w:rsid w:val="002F5375"/>
    <w:rsid w:val="002F56B8"/>
    <w:rsid w:val="002F5F0A"/>
    <w:rsid w:val="002F621C"/>
    <w:rsid w:val="002F6233"/>
    <w:rsid w:val="002F6505"/>
    <w:rsid w:val="002F6BEB"/>
    <w:rsid w:val="002F6BED"/>
    <w:rsid w:val="002F6CAC"/>
    <w:rsid w:val="002F6FE6"/>
    <w:rsid w:val="002F7033"/>
    <w:rsid w:val="002F7141"/>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502"/>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07D24"/>
    <w:rsid w:val="003100CC"/>
    <w:rsid w:val="003101C8"/>
    <w:rsid w:val="00310BEA"/>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2F4"/>
    <w:rsid w:val="0031460A"/>
    <w:rsid w:val="0031489F"/>
    <w:rsid w:val="0031496C"/>
    <w:rsid w:val="00314FA0"/>
    <w:rsid w:val="003154F6"/>
    <w:rsid w:val="00315639"/>
    <w:rsid w:val="00315713"/>
    <w:rsid w:val="00315B37"/>
    <w:rsid w:val="00315DAF"/>
    <w:rsid w:val="003161DB"/>
    <w:rsid w:val="003164A4"/>
    <w:rsid w:val="00316549"/>
    <w:rsid w:val="003166CC"/>
    <w:rsid w:val="003168F4"/>
    <w:rsid w:val="00316B35"/>
    <w:rsid w:val="00316D4F"/>
    <w:rsid w:val="00316EE8"/>
    <w:rsid w:val="00316EEE"/>
    <w:rsid w:val="00317161"/>
    <w:rsid w:val="00317296"/>
    <w:rsid w:val="003173CA"/>
    <w:rsid w:val="00317850"/>
    <w:rsid w:val="003178CC"/>
    <w:rsid w:val="00317923"/>
    <w:rsid w:val="00317AEE"/>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2B7"/>
    <w:rsid w:val="00321865"/>
    <w:rsid w:val="00322BB4"/>
    <w:rsid w:val="003231C1"/>
    <w:rsid w:val="0032394D"/>
    <w:rsid w:val="00323B1F"/>
    <w:rsid w:val="00323BF1"/>
    <w:rsid w:val="00324C83"/>
    <w:rsid w:val="00324D79"/>
    <w:rsid w:val="00324F96"/>
    <w:rsid w:val="00324FAC"/>
    <w:rsid w:val="003250F9"/>
    <w:rsid w:val="00325827"/>
    <w:rsid w:val="0032596F"/>
    <w:rsid w:val="00325986"/>
    <w:rsid w:val="00326342"/>
    <w:rsid w:val="00326479"/>
    <w:rsid w:val="00326592"/>
    <w:rsid w:val="00326849"/>
    <w:rsid w:val="00326B6E"/>
    <w:rsid w:val="00326D1C"/>
    <w:rsid w:val="00327274"/>
    <w:rsid w:val="00327607"/>
    <w:rsid w:val="0032781D"/>
    <w:rsid w:val="00330153"/>
    <w:rsid w:val="00330214"/>
    <w:rsid w:val="003305B7"/>
    <w:rsid w:val="00330823"/>
    <w:rsid w:val="00330B6F"/>
    <w:rsid w:val="00330E07"/>
    <w:rsid w:val="0033122A"/>
    <w:rsid w:val="0033136C"/>
    <w:rsid w:val="00331457"/>
    <w:rsid w:val="003317B1"/>
    <w:rsid w:val="0033186E"/>
    <w:rsid w:val="00331BDF"/>
    <w:rsid w:val="0033230A"/>
    <w:rsid w:val="00332753"/>
    <w:rsid w:val="00332CC3"/>
    <w:rsid w:val="00332D9C"/>
    <w:rsid w:val="003331D9"/>
    <w:rsid w:val="00333203"/>
    <w:rsid w:val="0033326F"/>
    <w:rsid w:val="00333302"/>
    <w:rsid w:val="0033349D"/>
    <w:rsid w:val="0033425F"/>
    <w:rsid w:val="003343E8"/>
    <w:rsid w:val="00334A71"/>
    <w:rsid w:val="00334E45"/>
    <w:rsid w:val="003359FC"/>
    <w:rsid w:val="00335A1C"/>
    <w:rsid w:val="00335B02"/>
    <w:rsid w:val="00335DA3"/>
    <w:rsid w:val="0033633D"/>
    <w:rsid w:val="003366D4"/>
    <w:rsid w:val="00336A92"/>
    <w:rsid w:val="003370B8"/>
    <w:rsid w:val="003371A8"/>
    <w:rsid w:val="003378CF"/>
    <w:rsid w:val="003406F7"/>
    <w:rsid w:val="00340D13"/>
    <w:rsid w:val="0034105D"/>
    <w:rsid w:val="00341560"/>
    <w:rsid w:val="00341581"/>
    <w:rsid w:val="00341691"/>
    <w:rsid w:val="003418ED"/>
    <w:rsid w:val="00341BB7"/>
    <w:rsid w:val="00341D69"/>
    <w:rsid w:val="00341D71"/>
    <w:rsid w:val="00341F40"/>
    <w:rsid w:val="003422DF"/>
    <w:rsid w:val="0034269B"/>
    <w:rsid w:val="003426B0"/>
    <w:rsid w:val="00342859"/>
    <w:rsid w:val="00342976"/>
    <w:rsid w:val="00342D3D"/>
    <w:rsid w:val="00342F5B"/>
    <w:rsid w:val="0034352A"/>
    <w:rsid w:val="003437EC"/>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14D"/>
    <w:rsid w:val="003508D2"/>
    <w:rsid w:val="00350B22"/>
    <w:rsid w:val="00350EBC"/>
    <w:rsid w:val="00351452"/>
    <w:rsid w:val="00351498"/>
    <w:rsid w:val="003515AC"/>
    <w:rsid w:val="00351B25"/>
    <w:rsid w:val="00351E64"/>
    <w:rsid w:val="00351E7D"/>
    <w:rsid w:val="0035206C"/>
    <w:rsid w:val="003525E9"/>
    <w:rsid w:val="00352845"/>
    <w:rsid w:val="00352ACD"/>
    <w:rsid w:val="00352C02"/>
    <w:rsid w:val="00353010"/>
    <w:rsid w:val="00353079"/>
    <w:rsid w:val="00353118"/>
    <w:rsid w:val="0035333D"/>
    <w:rsid w:val="00353360"/>
    <w:rsid w:val="00353C0E"/>
    <w:rsid w:val="003543F0"/>
    <w:rsid w:val="003549AC"/>
    <w:rsid w:val="00354CAC"/>
    <w:rsid w:val="003551EB"/>
    <w:rsid w:val="00355425"/>
    <w:rsid w:val="003555E8"/>
    <w:rsid w:val="003557E6"/>
    <w:rsid w:val="00355DE5"/>
    <w:rsid w:val="003564E2"/>
    <w:rsid w:val="00356F50"/>
    <w:rsid w:val="003573F2"/>
    <w:rsid w:val="003573F6"/>
    <w:rsid w:val="0035766B"/>
    <w:rsid w:val="003601BE"/>
    <w:rsid w:val="00360349"/>
    <w:rsid w:val="00360558"/>
    <w:rsid w:val="00360871"/>
    <w:rsid w:val="00360999"/>
    <w:rsid w:val="00360A91"/>
    <w:rsid w:val="00360F5E"/>
    <w:rsid w:val="003617EA"/>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5D60"/>
    <w:rsid w:val="003669F0"/>
    <w:rsid w:val="00366B0C"/>
    <w:rsid w:val="00366E72"/>
    <w:rsid w:val="0036730F"/>
    <w:rsid w:val="00367341"/>
    <w:rsid w:val="003673CB"/>
    <w:rsid w:val="00367452"/>
    <w:rsid w:val="00367733"/>
    <w:rsid w:val="00367796"/>
    <w:rsid w:val="00367A5F"/>
    <w:rsid w:val="00367E44"/>
    <w:rsid w:val="00367ECB"/>
    <w:rsid w:val="00367F30"/>
    <w:rsid w:val="0037044E"/>
    <w:rsid w:val="003706BE"/>
    <w:rsid w:val="00370B66"/>
    <w:rsid w:val="00370ED2"/>
    <w:rsid w:val="003714F3"/>
    <w:rsid w:val="003715EA"/>
    <w:rsid w:val="00371866"/>
    <w:rsid w:val="003718D9"/>
    <w:rsid w:val="00371AD0"/>
    <w:rsid w:val="00372A90"/>
    <w:rsid w:val="00372F7B"/>
    <w:rsid w:val="003730CD"/>
    <w:rsid w:val="00373616"/>
    <w:rsid w:val="003736F5"/>
    <w:rsid w:val="00373A46"/>
    <w:rsid w:val="00373C7A"/>
    <w:rsid w:val="00373DE6"/>
    <w:rsid w:val="00373E66"/>
    <w:rsid w:val="00373F10"/>
    <w:rsid w:val="003741F9"/>
    <w:rsid w:val="003745E2"/>
    <w:rsid w:val="0037482A"/>
    <w:rsid w:val="0037513F"/>
    <w:rsid w:val="003751D8"/>
    <w:rsid w:val="003752FB"/>
    <w:rsid w:val="0037557D"/>
    <w:rsid w:val="00375AA9"/>
    <w:rsid w:val="00375C03"/>
    <w:rsid w:val="0037676D"/>
    <w:rsid w:val="00376DD4"/>
    <w:rsid w:val="003771E3"/>
    <w:rsid w:val="00377591"/>
    <w:rsid w:val="003776AE"/>
    <w:rsid w:val="00377F91"/>
    <w:rsid w:val="00380181"/>
    <w:rsid w:val="00380458"/>
    <w:rsid w:val="00380474"/>
    <w:rsid w:val="0038076C"/>
    <w:rsid w:val="00380977"/>
    <w:rsid w:val="00380ADE"/>
    <w:rsid w:val="00380FC7"/>
    <w:rsid w:val="00381448"/>
    <w:rsid w:val="00382223"/>
    <w:rsid w:val="0038233D"/>
    <w:rsid w:val="003827AE"/>
    <w:rsid w:val="00382B4F"/>
    <w:rsid w:val="00382FBA"/>
    <w:rsid w:val="00383086"/>
    <w:rsid w:val="00383455"/>
    <w:rsid w:val="003834B6"/>
    <w:rsid w:val="0038368E"/>
    <w:rsid w:val="003838BE"/>
    <w:rsid w:val="003840BC"/>
    <w:rsid w:val="0038420A"/>
    <w:rsid w:val="0038443A"/>
    <w:rsid w:val="00384512"/>
    <w:rsid w:val="00384CB1"/>
    <w:rsid w:val="003858D3"/>
    <w:rsid w:val="00385F87"/>
    <w:rsid w:val="00386112"/>
    <w:rsid w:val="003862BE"/>
    <w:rsid w:val="00386561"/>
    <w:rsid w:val="003865DF"/>
    <w:rsid w:val="003867CC"/>
    <w:rsid w:val="003872C1"/>
    <w:rsid w:val="00387876"/>
    <w:rsid w:val="00387986"/>
    <w:rsid w:val="00387C98"/>
    <w:rsid w:val="003906D3"/>
    <w:rsid w:val="003913A0"/>
    <w:rsid w:val="00391563"/>
    <w:rsid w:val="00391600"/>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4F2"/>
    <w:rsid w:val="00396BFE"/>
    <w:rsid w:val="00396C91"/>
    <w:rsid w:val="003970AE"/>
    <w:rsid w:val="003971D9"/>
    <w:rsid w:val="00397275"/>
    <w:rsid w:val="003972F4"/>
    <w:rsid w:val="003973A0"/>
    <w:rsid w:val="003979B1"/>
    <w:rsid w:val="00397AC7"/>
    <w:rsid w:val="00397F20"/>
    <w:rsid w:val="00397FEF"/>
    <w:rsid w:val="003A0C39"/>
    <w:rsid w:val="003A0CB8"/>
    <w:rsid w:val="003A0ECB"/>
    <w:rsid w:val="003A0F72"/>
    <w:rsid w:val="003A106F"/>
    <w:rsid w:val="003A107B"/>
    <w:rsid w:val="003A1160"/>
    <w:rsid w:val="003A121C"/>
    <w:rsid w:val="003A25FC"/>
    <w:rsid w:val="003A2848"/>
    <w:rsid w:val="003A306A"/>
    <w:rsid w:val="003A334C"/>
    <w:rsid w:val="003A33DC"/>
    <w:rsid w:val="003A33EA"/>
    <w:rsid w:val="003A3794"/>
    <w:rsid w:val="003A383B"/>
    <w:rsid w:val="003A3BC6"/>
    <w:rsid w:val="003A4315"/>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B6A"/>
    <w:rsid w:val="003A7C03"/>
    <w:rsid w:val="003A7EC6"/>
    <w:rsid w:val="003B0D85"/>
    <w:rsid w:val="003B0EAB"/>
    <w:rsid w:val="003B0F23"/>
    <w:rsid w:val="003B0F28"/>
    <w:rsid w:val="003B0FFC"/>
    <w:rsid w:val="003B12B2"/>
    <w:rsid w:val="003B1AC0"/>
    <w:rsid w:val="003B1ED2"/>
    <w:rsid w:val="003B1FEB"/>
    <w:rsid w:val="003B26FE"/>
    <w:rsid w:val="003B2EC7"/>
    <w:rsid w:val="003B2FDE"/>
    <w:rsid w:val="003B34D7"/>
    <w:rsid w:val="003B4006"/>
    <w:rsid w:val="003B4039"/>
    <w:rsid w:val="003B4489"/>
    <w:rsid w:val="003B460F"/>
    <w:rsid w:val="003B47D9"/>
    <w:rsid w:val="003B487E"/>
    <w:rsid w:val="003B4B1C"/>
    <w:rsid w:val="003B4CB8"/>
    <w:rsid w:val="003B4F8B"/>
    <w:rsid w:val="003B5375"/>
    <w:rsid w:val="003B56A2"/>
    <w:rsid w:val="003B594D"/>
    <w:rsid w:val="003B5B17"/>
    <w:rsid w:val="003B5BD3"/>
    <w:rsid w:val="003B5CF9"/>
    <w:rsid w:val="003B5F0D"/>
    <w:rsid w:val="003B6511"/>
    <w:rsid w:val="003B6597"/>
    <w:rsid w:val="003B674F"/>
    <w:rsid w:val="003B73D4"/>
    <w:rsid w:val="003B7949"/>
    <w:rsid w:val="003B7A80"/>
    <w:rsid w:val="003B7A90"/>
    <w:rsid w:val="003B7DFD"/>
    <w:rsid w:val="003C0661"/>
    <w:rsid w:val="003C0CD5"/>
    <w:rsid w:val="003C18E1"/>
    <w:rsid w:val="003C198A"/>
    <w:rsid w:val="003C1E98"/>
    <w:rsid w:val="003C2955"/>
    <w:rsid w:val="003C2A56"/>
    <w:rsid w:val="003C2A81"/>
    <w:rsid w:val="003C2C86"/>
    <w:rsid w:val="003C308B"/>
    <w:rsid w:val="003C329E"/>
    <w:rsid w:val="003C3504"/>
    <w:rsid w:val="003C3874"/>
    <w:rsid w:val="003C3BF3"/>
    <w:rsid w:val="003C4186"/>
    <w:rsid w:val="003C41B9"/>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C77E7"/>
    <w:rsid w:val="003C77F8"/>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814"/>
    <w:rsid w:val="003D3BE2"/>
    <w:rsid w:val="003D3CBB"/>
    <w:rsid w:val="003D3FA4"/>
    <w:rsid w:val="003D3FB9"/>
    <w:rsid w:val="003D42AB"/>
    <w:rsid w:val="003D43E9"/>
    <w:rsid w:val="003D47F8"/>
    <w:rsid w:val="003D4BC9"/>
    <w:rsid w:val="003D4D50"/>
    <w:rsid w:val="003D511D"/>
    <w:rsid w:val="003D5A7C"/>
    <w:rsid w:val="003D5BAA"/>
    <w:rsid w:val="003D5D41"/>
    <w:rsid w:val="003D5EEE"/>
    <w:rsid w:val="003D665D"/>
    <w:rsid w:val="003D67B0"/>
    <w:rsid w:val="003D6807"/>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2C61"/>
    <w:rsid w:val="003E30FD"/>
    <w:rsid w:val="003E340E"/>
    <w:rsid w:val="003E3448"/>
    <w:rsid w:val="003E3481"/>
    <w:rsid w:val="003E3573"/>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173"/>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195"/>
    <w:rsid w:val="003F451A"/>
    <w:rsid w:val="003F46BD"/>
    <w:rsid w:val="003F4925"/>
    <w:rsid w:val="003F4930"/>
    <w:rsid w:val="003F4BBE"/>
    <w:rsid w:val="003F4FFB"/>
    <w:rsid w:val="003F58F7"/>
    <w:rsid w:val="003F5960"/>
    <w:rsid w:val="003F600C"/>
    <w:rsid w:val="003F61B5"/>
    <w:rsid w:val="003F6876"/>
    <w:rsid w:val="003F68DD"/>
    <w:rsid w:val="003F6B1A"/>
    <w:rsid w:val="003F6D46"/>
    <w:rsid w:val="003F6EAC"/>
    <w:rsid w:val="003F72FB"/>
    <w:rsid w:val="003F7451"/>
    <w:rsid w:val="003F76C5"/>
    <w:rsid w:val="003F7BFB"/>
    <w:rsid w:val="003F7EE9"/>
    <w:rsid w:val="003F7F63"/>
    <w:rsid w:val="00400381"/>
    <w:rsid w:val="00400B23"/>
    <w:rsid w:val="004012EA"/>
    <w:rsid w:val="0040178E"/>
    <w:rsid w:val="00401E32"/>
    <w:rsid w:val="00401F58"/>
    <w:rsid w:val="00402782"/>
    <w:rsid w:val="004027F4"/>
    <w:rsid w:val="004027F6"/>
    <w:rsid w:val="004027FE"/>
    <w:rsid w:val="0040304C"/>
    <w:rsid w:val="00403B9C"/>
    <w:rsid w:val="00404336"/>
    <w:rsid w:val="004045CF"/>
    <w:rsid w:val="00404C95"/>
    <w:rsid w:val="00404DBE"/>
    <w:rsid w:val="004050F7"/>
    <w:rsid w:val="00405648"/>
    <w:rsid w:val="0040564B"/>
    <w:rsid w:val="0040622D"/>
    <w:rsid w:val="00406298"/>
    <w:rsid w:val="0040664B"/>
    <w:rsid w:val="00407552"/>
    <w:rsid w:val="004077C5"/>
    <w:rsid w:val="00407B71"/>
    <w:rsid w:val="00407F5A"/>
    <w:rsid w:val="0041061C"/>
    <w:rsid w:val="004106D1"/>
    <w:rsid w:val="004107E5"/>
    <w:rsid w:val="00410CB0"/>
    <w:rsid w:val="00411357"/>
    <w:rsid w:val="004114D8"/>
    <w:rsid w:val="00411F1F"/>
    <w:rsid w:val="00412293"/>
    <w:rsid w:val="0041235A"/>
    <w:rsid w:val="004124D1"/>
    <w:rsid w:val="0041310A"/>
    <w:rsid w:val="0041390E"/>
    <w:rsid w:val="00413C31"/>
    <w:rsid w:val="00413EB2"/>
    <w:rsid w:val="00414045"/>
    <w:rsid w:val="00414D1E"/>
    <w:rsid w:val="00414E8B"/>
    <w:rsid w:val="0041582D"/>
    <w:rsid w:val="00416E52"/>
    <w:rsid w:val="00417013"/>
    <w:rsid w:val="004170FF"/>
    <w:rsid w:val="0041760B"/>
    <w:rsid w:val="00417743"/>
    <w:rsid w:val="00417ACC"/>
    <w:rsid w:val="00417D60"/>
    <w:rsid w:val="00417DFF"/>
    <w:rsid w:val="004207A2"/>
    <w:rsid w:val="00420B4E"/>
    <w:rsid w:val="00421118"/>
    <w:rsid w:val="004217C5"/>
    <w:rsid w:val="00421874"/>
    <w:rsid w:val="00421C88"/>
    <w:rsid w:val="0042208C"/>
    <w:rsid w:val="00422239"/>
    <w:rsid w:val="00422FBD"/>
    <w:rsid w:val="0042327D"/>
    <w:rsid w:val="004236BD"/>
    <w:rsid w:val="00424508"/>
    <w:rsid w:val="0042469F"/>
    <w:rsid w:val="00424ABA"/>
    <w:rsid w:val="00424AC0"/>
    <w:rsid w:val="00424CEE"/>
    <w:rsid w:val="00424FB5"/>
    <w:rsid w:val="0042523B"/>
    <w:rsid w:val="004259D6"/>
    <w:rsid w:val="00425A2E"/>
    <w:rsid w:val="00425AC3"/>
    <w:rsid w:val="0042635D"/>
    <w:rsid w:val="00426499"/>
    <w:rsid w:val="00426503"/>
    <w:rsid w:val="00426676"/>
    <w:rsid w:val="00426AA8"/>
    <w:rsid w:val="00426C90"/>
    <w:rsid w:val="004274D8"/>
    <w:rsid w:val="00427926"/>
    <w:rsid w:val="00427A2E"/>
    <w:rsid w:val="00427C5E"/>
    <w:rsid w:val="00427F99"/>
    <w:rsid w:val="00430151"/>
    <w:rsid w:val="0043021A"/>
    <w:rsid w:val="00430607"/>
    <w:rsid w:val="0043093F"/>
    <w:rsid w:val="00430AD6"/>
    <w:rsid w:val="00430F60"/>
    <w:rsid w:val="004310C2"/>
    <w:rsid w:val="004311F4"/>
    <w:rsid w:val="00431BB1"/>
    <w:rsid w:val="00432295"/>
    <w:rsid w:val="00432436"/>
    <w:rsid w:val="0043269B"/>
    <w:rsid w:val="0043272F"/>
    <w:rsid w:val="00432792"/>
    <w:rsid w:val="00432AFF"/>
    <w:rsid w:val="004333D9"/>
    <w:rsid w:val="00433512"/>
    <w:rsid w:val="00433C76"/>
    <w:rsid w:val="00433CA5"/>
    <w:rsid w:val="00433CC4"/>
    <w:rsid w:val="00433D59"/>
    <w:rsid w:val="00433EEB"/>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EC3"/>
    <w:rsid w:val="00437FE0"/>
    <w:rsid w:val="00440391"/>
    <w:rsid w:val="0044043F"/>
    <w:rsid w:val="0044080F"/>
    <w:rsid w:val="00440CD7"/>
    <w:rsid w:val="00440E3D"/>
    <w:rsid w:val="0044115C"/>
    <w:rsid w:val="0044153C"/>
    <w:rsid w:val="004416EC"/>
    <w:rsid w:val="00441A7D"/>
    <w:rsid w:val="004426DE"/>
    <w:rsid w:val="00443329"/>
    <w:rsid w:val="0044341B"/>
    <w:rsid w:val="00443B52"/>
    <w:rsid w:val="00443B82"/>
    <w:rsid w:val="00443D68"/>
    <w:rsid w:val="00443EDD"/>
    <w:rsid w:val="00443F21"/>
    <w:rsid w:val="00444384"/>
    <w:rsid w:val="00444393"/>
    <w:rsid w:val="0044464D"/>
    <w:rsid w:val="00444897"/>
    <w:rsid w:val="00444C8A"/>
    <w:rsid w:val="00445142"/>
    <w:rsid w:val="004456C4"/>
    <w:rsid w:val="004456E5"/>
    <w:rsid w:val="00445FCD"/>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B6B"/>
    <w:rsid w:val="00451D48"/>
    <w:rsid w:val="004520D7"/>
    <w:rsid w:val="0045240E"/>
    <w:rsid w:val="004534EE"/>
    <w:rsid w:val="00453664"/>
    <w:rsid w:val="0045396C"/>
    <w:rsid w:val="004543AB"/>
    <w:rsid w:val="00454539"/>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3A4"/>
    <w:rsid w:val="0045748A"/>
    <w:rsid w:val="00457538"/>
    <w:rsid w:val="004577CD"/>
    <w:rsid w:val="00457946"/>
    <w:rsid w:val="00457A3F"/>
    <w:rsid w:val="00457D66"/>
    <w:rsid w:val="00457EB3"/>
    <w:rsid w:val="00457F03"/>
    <w:rsid w:val="0046002E"/>
    <w:rsid w:val="00460357"/>
    <w:rsid w:val="0046085C"/>
    <w:rsid w:val="004608C4"/>
    <w:rsid w:val="004609B5"/>
    <w:rsid w:val="004617B5"/>
    <w:rsid w:val="004618C1"/>
    <w:rsid w:val="00461E17"/>
    <w:rsid w:val="00461FD0"/>
    <w:rsid w:val="004622BE"/>
    <w:rsid w:val="004624A4"/>
    <w:rsid w:val="004628BA"/>
    <w:rsid w:val="00462BDF"/>
    <w:rsid w:val="0046308D"/>
    <w:rsid w:val="00463852"/>
    <w:rsid w:val="00463EAA"/>
    <w:rsid w:val="004641B7"/>
    <w:rsid w:val="004646AB"/>
    <w:rsid w:val="004648BC"/>
    <w:rsid w:val="0046510B"/>
    <w:rsid w:val="004651A4"/>
    <w:rsid w:val="00465469"/>
    <w:rsid w:val="00465660"/>
    <w:rsid w:val="00465D4B"/>
    <w:rsid w:val="00465E25"/>
    <w:rsid w:val="004662A4"/>
    <w:rsid w:val="004665EE"/>
    <w:rsid w:val="00466A5A"/>
    <w:rsid w:val="00466E61"/>
    <w:rsid w:val="00466F72"/>
    <w:rsid w:val="00467037"/>
    <w:rsid w:val="00467194"/>
    <w:rsid w:val="00467E6D"/>
    <w:rsid w:val="00467F1D"/>
    <w:rsid w:val="00467F9F"/>
    <w:rsid w:val="00467FEA"/>
    <w:rsid w:val="004714CF"/>
    <w:rsid w:val="004715FE"/>
    <w:rsid w:val="004718F6"/>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D6C"/>
    <w:rsid w:val="00474E45"/>
    <w:rsid w:val="004757F8"/>
    <w:rsid w:val="00475EAF"/>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65F"/>
    <w:rsid w:val="00483866"/>
    <w:rsid w:val="004839DB"/>
    <w:rsid w:val="00483ABE"/>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696"/>
    <w:rsid w:val="00487948"/>
    <w:rsid w:val="00487A9B"/>
    <w:rsid w:val="00487BA4"/>
    <w:rsid w:val="00487F0F"/>
    <w:rsid w:val="004904D5"/>
    <w:rsid w:val="00490558"/>
    <w:rsid w:val="004906F8"/>
    <w:rsid w:val="00490C51"/>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5FC"/>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274B"/>
    <w:rsid w:val="004A2C87"/>
    <w:rsid w:val="004A2F22"/>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0E6"/>
    <w:rsid w:val="004B3556"/>
    <w:rsid w:val="004B3750"/>
    <w:rsid w:val="004B3C03"/>
    <w:rsid w:val="004B493C"/>
    <w:rsid w:val="004B4C54"/>
    <w:rsid w:val="004B4D47"/>
    <w:rsid w:val="004B4F2E"/>
    <w:rsid w:val="004B55E0"/>
    <w:rsid w:val="004B59C6"/>
    <w:rsid w:val="004B59D4"/>
    <w:rsid w:val="004B5DDE"/>
    <w:rsid w:val="004B624B"/>
    <w:rsid w:val="004B630E"/>
    <w:rsid w:val="004B6350"/>
    <w:rsid w:val="004B660A"/>
    <w:rsid w:val="004B6644"/>
    <w:rsid w:val="004B666B"/>
    <w:rsid w:val="004B6BB3"/>
    <w:rsid w:val="004B6E38"/>
    <w:rsid w:val="004B7440"/>
    <w:rsid w:val="004B797D"/>
    <w:rsid w:val="004B7C77"/>
    <w:rsid w:val="004C04C6"/>
    <w:rsid w:val="004C04D5"/>
    <w:rsid w:val="004C09B3"/>
    <w:rsid w:val="004C09E0"/>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4FD8"/>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02F"/>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4E"/>
    <w:rsid w:val="004D67C8"/>
    <w:rsid w:val="004D69AA"/>
    <w:rsid w:val="004D6BFB"/>
    <w:rsid w:val="004D74B6"/>
    <w:rsid w:val="004D761B"/>
    <w:rsid w:val="004D7B47"/>
    <w:rsid w:val="004D7E16"/>
    <w:rsid w:val="004E0551"/>
    <w:rsid w:val="004E071B"/>
    <w:rsid w:val="004E0825"/>
    <w:rsid w:val="004E08EB"/>
    <w:rsid w:val="004E0936"/>
    <w:rsid w:val="004E162C"/>
    <w:rsid w:val="004E16F4"/>
    <w:rsid w:val="004E1B69"/>
    <w:rsid w:val="004E1F1E"/>
    <w:rsid w:val="004E26B6"/>
    <w:rsid w:val="004E270D"/>
    <w:rsid w:val="004E2777"/>
    <w:rsid w:val="004E288E"/>
    <w:rsid w:val="004E335B"/>
    <w:rsid w:val="004E3516"/>
    <w:rsid w:val="004E361C"/>
    <w:rsid w:val="004E3B49"/>
    <w:rsid w:val="004E4214"/>
    <w:rsid w:val="004E424B"/>
    <w:rsid w:val="004E44C3"/>
    <w:rsid w:val="004E499E"/>
    <w:rsid w:val="004E4A8F"/>
    <w:rsid w:val="004E4D24"/>
    <w:rsid w:val="004E4E73"/>
    <w:rsid w:val="004E4F15"/>
    <w:rsid w:val="004E5058"/>
    <w:rsid w:val="004E5160"/>
    <w:rsid w:val="004E5369"/>
    <w:rsid w:val="004E53F5"/>
    <w:rsid w:val="004E540F"/>
    <w:rsid w:val="004E563B"/>
    <w:rsid w:val="004E5820"/>
    <w:rsid w:val="004E5C1B"/>
    <w:rsid w:val="004E5C22"/>
    <w:rsid w:val="004E5D36"/>
    <w:rsid w:val="004E5DAA"/>
    <w:rsid w:val="004E5E25"/>
    <w:rsid w:val="004E6479"/>
    <w:rsid w:val="004E669B"/>
    <w:rsid w:val="004E6819"/>
    <w:rsid w:val="004E6D2A"/>
    <w:rsid w:val="004E6D85"/>
    <w:rsid w:val="004E7CD3"/>
    <w:rsid w:val="004E7E3D"/>
    <w:rsid w:val="004F0A3C"/>
    <w:rsid w:val="004F1135"/>
    <w:rsid w:val="004F1D0F"/>
    <w:rsid w:val="004F29D9"/>
    <w:rsid w:val="004F2AAE"/>
    <w:rsid w:val="004F2BE8"/>
    <w:rsid w:val="004F2ED1"/>
    <w:rsid w:val="004F2F76"/>
    <w:rsid w:val="004F33C5"/>
    <w:rsid w:val="004F33E7"/>
    <w:rsid w:val="004F3C04"/>
    <w:rsid w:val="004F4049"/>
    <w:rsid w:val="004F48D5"/>
    <w:rsid w:val="004F4908"/>
    <w:rsid w:val="004F49DC"/>
    <w:rsid w:val="004F4A8F"/>
    <w:rsid w:val="004F4F4E"/>
    <w:rsid w:val="004F5304"/>
    <w:rsid w:val="004F5DDB"/>
    <w:rsid w:val="004F6124"/>
    <w:rsid w:val="004F6429"/>
    <w:rsid w:val="004F6A33"/>
    <w:rsid w:val="004F6DFD"/>
    <w:rsid w:val="004F6E5A"/>
    <w:rsid w:val="004F7B62"/>
    <w:rsid w:val="004F7C1C"/>
    <w:rsid w:val="004F7C4D"/>
    <w:rsid w:val="005001A9"/>
    <w:rsid w:val="0050037D"/>
    <w:rsid w:val="005005D3"/>
    <w:rsid w:val="00501A3D"/>
    <w:rsid w:val="00501CAF"/>
    <w:rsid w:val="005022C5"/>
    <w:rsid w:val="0050295C"/>
    <w:rsid w:val="00502A2B"/>
    <w:rsid w:val="00502B5D"/>
    <w:rsid w:val="0050403B"/>
    <w:rsid w:val="00504255"/>
    <w:rsid w:val="0050493B"/>
    <w:rsid w:val="00504C46"/>
    <w:rsid w:val="00504CAE"/>
    <w:rsid w:val="0050567C"/>
    <w:rsid w:val="00505F61"/>
    <w:rsid w:val="0050618B"/>
    <w:rsid w:val="00506618"/>
    <w:rsid w:val="00506693"/>
    <w:rsid w:val="005069C2"/>
    <w:rsid w:val="00506A52"/>
    <w:rsid w:val="00506A7A"/>
    <w:rsid w:val="00506C4F"/>
    <w:rsid w:val="00506DF7"/>
    <w:rsid w:val="0050710C"/>
    <w:rsid w:val="005078FC"/>
    <w:rsid w:val="00507910"/>
    <w:rsid w:val="00507AD8"/>
    <w:rsid w:val="00507CB7"/>
    <w:rsid w:val="005100D9"/>
    <w:rsid w:val="00510422"/>
    <w:rsid w:val="0051054C"/>
    <w:rsid w:val="005108C3"/>
    <w:rsid w:val="00510C01"/>
    <w:rsid w:val="00510D9D"/>
    <w:rsid w:val="00510E8D"/>
    <w:rsid w:val="00510F0A"/>
    <w:rsid w:val="0051110C"/>
    <w:rsid w:val="00511711"/>
    <w:rsid w:val="005119A3"/>
    <w:rsid w:val="005120F9"/>
    <w:rsid w:val="0051228A"/>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210"/>
    <w:rsid w:val="00516322"/>
    <w:rsid w:val="005163E5"/>
    <w:rsid w:val="005165A3"/>
    <w:rsid w:val="00516692"/>
    <w:rsid w:val="00516934"/>
    <w:rsid w:val="00516ABE"/>
    <w:rsid w:val="005174F0"/>
    <w:rsid w:val="005176D5"/>
    <w:rsid w:val="00517EFF"/>
    <w:rsid w:val="00520303"/>
    <w:rsid w:val="00520382"/>
    <w:rsid w:val="00521016"/>
    <w:rsid w:val="00521149"/>
    <w:rsid w:val="005211D6"/>
    <w:rsid w:val="00521AAC"/>
    <w:rsid w:val="00521E53"/>
    <w:rsid w:val="00521FE5"/>
    <w:rsid w:val="005220E2"/>
    <w:rsid w:val="005220E8"/>
    <w:rsid w:val="0052260D"/>
    <w:rsid w:val="0052275C"/>
    <w:rsid w:val="00522AAB"/>
    <w:rsid w:val="0052356A"/>
    <w:rsid w:val="00523C63"/>
    <w:rsid w:val="0052420C"/>
    <w:rsid w:val="00524267"/>
    <w:rsid w:val="0052437E"/>
    <w:rsid w:val="0052485C"/>
    <w:rsid w:val="0052498D"/>
    <w:rsid w:val="00524C1B"/>
    <w:rsid w:val="005252E9"/>
    <w:rsid w:val="005256B5"/>
    <w:rsid w:val="00525780"/>
    <w:rsid w:val="00525B54"/>
    <w:rsid w:val="00525C46"/>
    <w:rsid w:val="00526059"/>
    <w:rsid w:val="005260ED"/>
    <w:rsid w:val="00526440"/>
    <w:rsid w:val="00526736"/>
    <w:rsid w:val="005268F4"/>
    <w:rsid w:val="00526AAD"/>
    <w:rsid w:val="0052725F"/>
    <w:rsid w:val="00527927"/>
    <w:rsid w:val="00527D0C"/>
    <w:rsid w:val="00527E7A"/>
    <w:rsid w:val="00527EFF"/>
    <w:rsid w:val="0053001E"/>
    <w:rsid w:val="00530A8C"/>
    <w:rsid w:val="00530C62"/>
    <w:rsid w:val="00531351"/>
    <w:rsid w:val="00531839"/>
    <w:rsid w:val="00531C10"/>
    <w:rsid w:val="00531DDA"/>
    <w:rsid w:val="00532403"/>
    <w:rsid w:val="005333B4"/>
    <w:rsid w:val="0053382C"/>
    <w:rsid w:val="005338C5"/>
    <w:rsid w:val="005338D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D7D"/>
    <w:rsid w:val="005420FA"/>
    <w:rsid w:val="00542597"/>
    <w:rsid w:val="00542CB1"/>
    <w:rsid w:val="00542F0F"/>
    <w:rsid w:val="00542F45"/>
    <w:rsid w:val="0054335A"/>
    <w:rsid w:val="0054367C"/>
    <w:rsid w:val="0054370B"/>
    <w:rsid w:val="005442F0"/>
    <w:rsid w:val="0054450F"/>
    <w:rsid w:val="005446D8"/>
    <w:rsid w:val="00544799"/>
    <w:rsid w:val="00544A53"/>
    <w:rsid w:val="0054558A"/>
    <w:rsid w:val="00545614"/>
    <w:rsid w:val="005456F0"/>
    <w:rsid w:val="005459F1"/>
    <w:rsid w:val="005463DA"/>
    <w:rsid w:val="005466AC"/>
    <w:rsid w:val="00546795"/>
    <w:rsid w:val="00546837"/>
    <w:rsid w:val="00546A3D"/>
    <w:rsid w:val="005472E8"/>
    <w:rsid w:val="00547962"/>
    <w:rsid w:val="00547B91"/>
    <w:rsid w:val="00547DE6"/>
    <w:rsid w:val="00547EF7"/>
    <w:rsid w:val="00550502"/>
    <w:rsid w:val="005505C0"/>
    <w:rsid w:val="005510B7"/>
    <w:rsid w:val="0055118F"/>
    <w:rsid w:val="0055126A"/>
    <w:rsid w:val="00551F93"/>
    <w:rsid w:val="00552D1E"/>
    <w:rsid w:val="00552EF8"/>
    <w:rsid w:val="0055320C"/>
    <w:rsid w:val="00553326"/>
    <w:rsid w:val="00553764"/>
    <w:rsid w:val="00553781"/>
    <w:rsid w:val="00554583"/>
    <w:rsid w:val="00554996"/>
    <w:rsid w:val="00554E6E"/>
    <w:rsid w:val="0055546C"/>
    <w:rsid w:val="00555C29"/>
    <w:rsid w:val="00555CD1"/>
    <w:rsid w:val="00556391"/>
    <w:rsid w:val="00556392"/>
    <w:rsid w:val="00556945"/>
    <w:rsid w:val="00557715"/>
    <w:rsid w:val="005578DC"/>
    <w:rsid w:val="00557939"/>
    <w:rsid w:val="00557B18"/>
    <w:rsid w:val="00560531"/>
    <w:rsid w:val="005609CC"/>
    <w:rsid w:val="00560B19"/>
    <w:rsid w:val="00560C34"/>
    <w:rsid w:val="00560C96"/>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64B1"/>
    <w:rsid w:val="0056652E"/>
    <w:rsid w:val="00566FFA"/>
    <w:rsid w:val="005670AF"/>
    <w:rsid w:val="005671BA"/>
    <w:rsid w:val="00567B19"/>
    <w:rsid w:val="00567B98"/>
    <w:rsid w:val="0057078D"/>
    <w:rsid w:val="00570E6C"/>
    <w:rsid w:val="005710FC"/>
    <w:rsid w:val="005715E0"/>
    <w:rsid w:val="005717B4"/>
    <w:rsid w:val="00571927"/>
    <w:rsid w:val="00571B99"/>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7267"/>
    <w:rsid w:val="0057741D"/>
    <w:rsid w:val="00577706"/>
    <w:rsid w:val="005778C8"/>
    <w:rsid w:val="00577E2F"/>
    <w:rsid w:val="00577F28"/>
    <w:rsid w:val="00580112"/>
    <w:rsid w:val="005801C7"/>
    <w:rsid w:val="005803CD"/>
    <w:rsid w:val="005804BF"/>
    <w:rsid w:val="0058053C"/>
    <w:rsid w:val="005806BB"/>
    <w:rsid w:val="00580B8F"/>
    <w:rsid w:val="00580CC5"/>
    <w:rsid w:val="00580E93"/>
    <w:rsid w:val="005810DE"/>
    <w:rsid w:val="0058120B"/>
    <w:rsid w:val="00581385"/>
    <w:rsid w:val="005817B8"/>
    <w:rsid w:val="0058223F"/>
    <w:rsid w:val="00582445"/>
    <w:rsid w:val="00582BB7"/>
    <w:rsid w:val="00582E45"/>
    <w:rsid w:val="00583027"/>
    <w:rsid w:val="005837AD"/>
    <w:rsid w:val="00583CAF"/>
    <w:rsid w:val="0058404A"/>
    <w:rsid w:val="00584531"/>
    <w:rsid w:val="00584770"/>
    <w:rsid w:val="00584CA7"/>
    <w:rsid w:val="00584CBD"/>
    <w:rsid w:val="005855D9"/>
    <w:rsid w:val="00585F66"/>
    <w:rsid w:val="00586054"/>
    <w:rsid w:val="00586C07"/>
    <w:rsid w:val="00587083"/>
    <w:rsid w:val="005870F8"/>
    <w:rsid w:val="00587A51"/>
    <w:rsid w:val="00587B71"/>
    <w:rsid w:val="00587B72"/>
    <w:rsid w:val="00587B76"/>
    <w:rsid w:val="00587C21"/>
    <w:rsid w:val="00587C48"/>
    <w:rsid w:val="005900BD"/>
    <w:rsid w:val="005901B5"/>
    <w:rsid w:val="005904F6"/>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5FE"/>
    <w:rsid w:val="00594796"/>
    <w:rsid w:val="00594808"/>
    <w:rsid w:val="0059537C"/>
    <w:rsid w:val="0059592A"/>
    <w:rsid w:val="00595CAD"/>
    <w:rsid w:val="00595D91"/>
    <w:rsid w:val="00595E4B"/>
    <w:rsid w:val="00596343"/>
    <w:rsid w:val="0059636A"/>
    <w:rsid w:val="0059663C"/>
    <w:rsid w:val="0059768A"/>
    <w:rsid w:val="00597CBE"/>
    <w:rsid w:val="00597FCF"/>
    <w:rsid w:val="005A0111"/>
    <w:rsid w:val="005A01B7"/>
    <w:rsid w:val="005A0281"/>
    <w:rsid w:val="005A078C"/>
    <w:rsid w:val="005A0DC4"/>
    <w:rsid w:val="005A0E87"/>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B74"/>
    <w:rsid w:val="005A2D65"/>
    <w:rsid w:val="005A3227"/>
    <w:rsid w:val="005A34D5"/>
    <w:rsid w:val="005A3846"/>
    <w:rsid w:val="005A389C"/>
    <w:rsid w:val="005A3C45"/>
    <w:rsid w:val="005A47BC"/>
    <w:rsid w:val="005A4E48"/>
    <w:rsid w:val="005A4EDE"/>
    <w:rsid w:val="005A4EFA"/>
    <w:rsid w:val="005A53F5"/>
    <w:rsid w:val="005A5481"/>
    <w:rsid w:val="005A5669"/>
    <w:rsid w:val="005A5C07"/>
    <w:rsid w:val="005A5E05"/>
    <w:rsid w:val="005A5E56"/>
    <w:rsid w:val="005A5EE0"/>
    <w:rsid w:val="005A5F42"/>
    <w:rsid w:val="005A6ACD"/>
    <w:rsid w:val="005A6BE7"/>
    <w:rsid w:val="005A76CB"/>
    <w:rsid w:val="005A7735"/>
    <w:rsid w:val="005A7D56"/>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92"/>
    <w:rsid w:val="005B3BA4"/>
    <w:rsid w:val="005B3F51"/>
    <w:rsid w:val="005B42D3"/>
    <w:rsid w:val="005B47C6"/>
    <w:rsid w:val="005B4D19"/>
    <w:rsid w:val="005B5481"/>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3EC"/>
    <w:rsid w:val="005C265B"/>
    <w:rsid w:val="005C2896"/>
    <w:rsid w:val="005C2967"/>
    <w:rsid w:val="005C2C6E"/>
    <w:rsid w:val="005C3524"/>
    <w:rsid w:val="005C39D5"/>
    <w:rsid w:val="005C3AB3"/>
    <w:rsid w:val="005C3E2D"/>
    <w:rsid w:val="005C4495"/>
    <w:rsid w:val="005C47D7"/>
    <w:rsid w:val="005C4909"/>
    <w:rsid w:val="005C4975"/>
    <w:rsid w:val="005C4BB1"/>
    <w:rsid w:val="005C4DFC"/>
    <w:rsid w:val="005C55FA"/>
    <w:rsid w:val="005C5C93"/>
    <w:rsid w:val="005C6501"/>
    <w:rsid w:val="005C676D"/>
    <w:rsid w:val="005C6B1D"/>
    <w:rsid w:val="005C6C18"/>
    <w:rsid w:val="005C6D6E"/>
    <w:rsid w:val="005C6E7B"/>
    <w:rsid w:val="005C6F89"/>
    <w:rsid w:val="005C7174"/>
    <w:rsid w:val="005C71DD"/>
    <w:rsid w:val="005C75F5"/>
    <w:rsid w:val="005C7676"/>
    <w:rsid w:val="005C796C"/>
    <w:rsid w:val="005C7C7A"/>
    <w:rsid w:val="005C7DE5"/>
    <w:rsid w:val="005C7F7A"/>
    <w:rsid w:val="005D015E"/>
    <w:rsid w:val="005D07D7"/>
    <w:rsid w:val="005D0D26"/>
    <w:rsid w:val="005D0E12"/>
    <w:rsid w:val="005D0F15"/>
    <w:rsid w:val="005D128D"/>
    <w:rsid w:val="005D1510"/>
    <w:rsid w:val="005D1621"/>
    <w:rsid w:val="005D16CF"/>
    <w:rsid w:val="005D1CC7"/>
    <w:rsid w:val="005D1EAA"/>
    <w:rsid w:val="005D2016"/>
    <w:rsid w:val="005D2166"/>
    <w:rsid w:val="005D22BE"/>
    <w:rsid w:val="005D2625"/>
    <w:rsid w:val="005D2817"/>
    <w:rsid w:val="005D2992"/>
    <w:rsid w:val="005D2B54"/>
    <w:rsid w:val="005D3333"/>
    <w:rsid w:val="005D33AE"/>
    <w:rsid w:val="005D340A"/>
    <w:rsid w:val="005D3B38"/>
    <w:rsid w:val="005D3DCE"/>
    <w:rsid w:val="005D3EAB"/>
    <w:rsid w:val="005D3F2D"/>
    <w:rsid w:val="005D46F9"/>
    <w:rsid w:val="005D4F76"/>
    <w:rsid w:val="005D513B"/>
    <w:rsid w:val="005D5B6A"/>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231"/>
    <w:rsid w:val="005E27E8"/>
    <w:rsid w:val="005E28F4"/>
    <w:rsid w:val="005E2C44"/>
    <w:rsid w:val="005E2DCA"/>
    <w:rsid w:val="005E327B"/>
    <w:rsid w:val="005E36B1"/>
    <w:rsid w:val="005E3958"/>
    <w:rsid w:val="005E3B85"/>
    <w:rsid w:val="005E4087"/>
    <w:rsid w:val="005E458E"/>
    <w:rsid w:val="005E4E14"/>
    <w:rsid w:val="005E5D00"/>
    <w:rsid w:val="005E63FD"/>
    <w:rsid w:val="005E712D"/>
    <w:rsid w:val="005E726B"/>
    <w:rsid w:val="005E74D5"/>
    <w:rsid w:val="005E7595"/>
    <w:rsid w:val="005E7AE0"/>
    <w:rsid w:val="005E7CEF"/>
    <w:rsid w:val="005F09CA"/>
    <w:rsid w:val="005F0B60"/>
    <w:rsid w:val="005F0BF6"/>
    <w:rsid w:val="005F0FEB"/>
    <w:rsid w:val="005F11AC"/>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2E9A"/>
    <w:rsid w:val="005F32A5"/>
    <w:rsid w:val="005F33A9"/>
    <w:rsid w:val="005F36DA"/>
    <w:rsid w:val="005F3C0F"/>
    <w:rsid w:val="005F41AC"/>
    <w:rsid w:val="005F41D7"/>
    <w:rsid w:val="005F4206"/>
    <w:rsid w:val="005F446E"/>
    <w:rsid w:val="005F4581"/>
    <w:rsid w:val="005F460B"/>
    <w:rsid w:val="005F4719"/>
    <w:rsid w:val="005F5408"/>
    <w:rsid w:val="005F57BC"/>
    <w:rsid w:val="005F58B2"/>
    <w:rsid w:val="005F5942"/>
    <w:rsid w:val="005F5AAB"/>
    <w:rsid w:val="005F5DF7"/>
    <w:rsid w:val="005F5E73"/>
    <w:rsid w:val="005F5E95"/>
    <w:rsid w:val="005F606B"/>
    <w:rsid w:val="005F64D8"/>
    <w:rsid w:val="005F6D90"/>
    <w:rsid w:val="005F6EF3"/>
    <w:rsid w:val="005F6FC0"/>
    <w:rsid w:val="005F7470"/>
    <w:rsid w:val="005F7620"/>
    <w:rsid w:val="005F76C2"/>
    <w:rsid w:val="005F7A19"/>
    <w:rsid w:val="005F7C91"/>
    <w:rsid w:val="005F7DEF"/>
    <w:rsid w:val="005F7E20"/>
    <w:rsid w:val="00600026"/>
    <w:rsid w:val="0060042A"/>
    <w:rsid w:val="006004FC"/>
    <w:rsid w:val="006007A1"/>
    <w:rsid w:val="00600A71"/>
    <w:rsid w:val="0060204D"/>
    <w:rsid w:val="006022B7"/>
    <w:rsid w:val="006024F8"/>
    <w:rsid w:val="00602524"/>
    <w:rsid w:val="006028B5"/>
    <w:rsid w:val="00602ED4"/>
    <w:rsid w:val="00602EE3"/>
    <w:rsid w:val="0060321E"/>
    <w:rsid w:val="00603226"/>
    <w:rsid w:val="006032E1"/>
    <w:rsid w:val="00603506"/>
    <w:rsid w:val="006037DC"/>
    <w:rsid w:val="0060388C"/>
    <w:rsid w:val="0060413B"/>
    <w:rsid w:val="0060426E"/>
    <w:rsid w:val="006048E0"/>
    <w:rsid w:val="00604928"/>
    <w:rsid w:val="00605017"/>
    <w:rsid w:val="0060504B"/>
    <w:rsid w:val="006052FF"/>
    <w:rsid w:val="006053A6"/>
    <w:rsid w:val="00605E70"/>
    <w:rsid w:val="00606063"/>
    <w:rsid w:val="00606265"/>
    <w:rsid w:val="006064BC"/>
    <w:rsid w:val="006066A0"/>
    <w:rsid w:val="00606985"/>
    <w:rsid w:val="00606E59"/>
    <w:rsid w:val="00607005"/>
    <w:rsid w:val="006075EC"/>
    <w:rsid w:val="00607AF7"/>
    <w:rsid w:val="00610214"/>
    <w:rsid w:val="00610302"/>
    <w:rsid w:val="0061040B"/>
    <w:rsid w:val="00610807"/>
    <w:rsid w:val="0061098F"/>
    <w:rsid w:val="00610E0C"/>
    <w:rsid w:val="00610E46"/>
    <w:rsid w:val="00611477"/>
    <w:rsid w:val="00611839"/>
    <w:rsid w:val="00611B3F"/>
    <w:rsid w:val="00611D1D"/>
    <w:rsid w:val="00611EA5"/>
    <w:rsid w:val="00612042"/>
    <w:rsid w:val="006121F1"/>
    <w:rsid w:val="00612345"/>
    <w:rsid w:val="0061246E"/>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4EE"/>
    <w:rsid w:val="00615625"/>
    <w:rsid w:val="0061580E"/>
    <w:rsid w:val="00615888"/>
    <w:rsid w:val="00615939"/>
    <w:rsid w:val="00615B82"/>
    <w:rsid w:val="006169A0"/>
    <w:rsid w:val="006169AF"/>
    <w:rsid w:val="006169D3"/>
    <w:rsid w:val="00616E98"/>
    <w:rsid w:val="006171B8"/>
    <w:rsid w:val="0061735F"/>
    <w:rsid w:val="00617A9F"/>
    <w:rsid w:val="00617CE1"/>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120"/>
    <w:rsid w:val="00625371"/>
    <w:rsid w:val="0062548C"/>
    <w:rsid w:val="006255BE"/>
    <w:rsid w:val="00625619"/>
    <w:rsid w:val="00625B9F"/>
    <w:rsid w:val="00625C0B"/>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A18"/>
    <w:rsid w:val="00633A72"/>
    <w:rsid w:val="00633CAB"/>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92E"/>
    <w:rsid w:val="00636C11"/>
    <w:rsid w:val="00636C6F"/>
    <w:rsid w:val="00636D1E"/>
    <w:rsid w:val="006373D5"/>
    <w:rsid w:val="00637971"/>
    <w:rsid w:val="00637A09"/>
    <w:rsid w:val="00641937"/>
    <w:rsid w:val="00641C98"/>
    <w:rsid w:val="00641CD3"/>
    <w:rsid w:val="00642543"/>
    <w:rsid w:val="00642728"/>
    <w:rsid w:val="00642D4A"/>
    <w:rsid w:val="006430C7"/>
    <w:rsid w:val="0064317E"/>
    <w:rsid w:val="0064351A"/>
    <w:rsid w:val="0064369A"/>
    <w:rsid w:val="00643943"/>
    <w:rsid w:val="00643A4C"/>
    <w:rsid w:val="00643CD5"/>
    <w:rsid w:val="0064425A"/>
    <w:rsid w:val="00644364"/>
    <w:rsid w:val="006447AD"/>
    <w:rsid w:val="006447D5"/>
    <w:rsid w:val="006447FB"/>
    <w:rsid w:val="0064487B"/>
    <w:rsid w:val="006448A1"/>
    <w:rsid w:val="00644C40"/>
    <w:rsid w:val="00645545"/>
    <w:rsid w:val="00645751"/>
    <w:rsid w:val="00645773"/>
    <w:rsid w:val="00645C98"/>
    <w:rsid w:val="00645E83"/>
    <w:rsid w:val="00646207"/>
    <w:rsid w:val="006463ED"/>
    <w:rsid w:val="0064650E"/>
    <w:rsid w:val="006469A6"/>
    <w:rsid w:val="00647100"/>
    <w:rsid w:val="00647319"/>
    <w:rsid w:val="006474A5"/>
    <w:rsid w:val="00647542"/>
    <w:rsid w:val="006478C4"/>
    <w:rsid w:val="006478F0"/>
    <w:rsid w:val="00647C00"/>
    <w:rsid w:val="00647FB5"/>
    <w:rsid w:val="00650323"/>
    <w:rsid w:val="006506B6"/>
    <w:rsid w:val="00650BA1"/>
    <w:rsid w:val="00650D47"/>
    <w:rsid w:val="006514E5"/>
    <w:rsid w:val="00651869"/>
    <w:rsid w:val="006518A4"/>
    <w:rsid w:val="006518D1"/>
    <w:rsid w:val="00651F47"/>
    <w:rsid w:val="00652101"/>
    <w:rsid w:val="0065211E"/>
    <w:rsid w:val="00652487"/>
    <w:rsid w:val="00653015"/>
    <w:rsid w:val="00653687"/>
    <w:rsid w:val="006541A7"/>
    <w:rsid w:val="00654340"/>
    <w:rsid w:val="00654945"/>
    <w:rsid w:val="00654D03"/>
    <w:rsid w:val="0065548C"/>
    <w:rsid w:val="00655564"/>
    <w:rsid w:val="00655703"/>
    <w:rsid w:val="00656137"/>
    <w:rsid w:val="00656241"/>
    <w:rsid w:val="00656541"/>
    <w:rsid w:val="00656828"/>
    <w:rsid w:val="006569E5"/>
    <w:rsid w:val="00656BC4"/>
    <w:rsid w:val="00656BE1"/>
    <w:rsid w:val="00656FB0"/>
    <w:rsid w:val="006573B3"/>
    <w:rsid w:val="006578F3"/>
    <w:rsid w:val="00657EE3"/>
    <w:rsid w:val="006600BC"/>
    <w:rsid w:val="006602AA"/>
    <w:rsid w:val="00660450"/>
    <w:rsid w:val="006604EC"/>
    <w:rsid w:val="0066078D"/>
    <w:rsid w:val="00660DBC"/>
    <w:rsid w:val="00660F4A"/>
    <w:rsid w:val="006610B6"/>
    <w:rsid w:val="0066110F"/>
    <w:rsid w:val="00661285"/>
    <w:rsid w:val="0066187C"/>
    <w:rsid w:val="00661C1F"/>
    <w:rsid w:val="00662B32"/>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20D"/>
    <w:rsid w:val="0066546E"/>
    <w:rsid w:val="0066553B"/>
    <w:rsid w:val="0066564E"/>
    <w:rsid w:val="0066573E"/>
    <w:rsid w:val="00665A89"/>
    <w:rsid w:val="00665BB3"/>
    <w:rsid w:val="0066687C"/>
    <w:rsid w:val="00666F41"/>
    <w:rsid w:val="00667511"/>
    <w:rsid w:val="006678A4"/>
    <w:rsid w:val="00667E0C"/>
    <w:rsid w:val="00670220"/>
    <w:rsid w:val="006703D0"/>
    <w:rsid w:val="00670403"/>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5C4"/>
    <w:rsid w:val="00673A12"/>
    <w:rsid w:val="00673CEA"/>
    <w:rsid w:val="00674917"/>
    <w:rsid w:val="00674997"/>
    <w:rsid w:val="0067499A"/>
    <w:rsid w:val="00675082"/>
    <w:rsid w:val="006754ED"/>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3A"/>
    <w:rsid w:val="006818BD"/>
    <w:rsid w:val="00681A11"/>
    <w:rsid w:val="0068248D"/>
    <w:rsid w:val="006825E3"/>
    <w:rsid w:val="006838CC"/>
    <w:rsid w:val="00683BF1"/>
    <w:rsid w:val="00684088"/>
    <w:rsid w:val="006844B3"/>
    <w:rsid w:val="00684B58"/>
    <w:rsid w:val="00684CB7"/>
    <w:rsid w:val="00684D41"/>
    <w:rsid w:val="00684E76"/>
    <w:rsid w:val="00685C8B"/>
    <w:rsid w:val="006862F0"/>
    <w:rsid w:val="00687483"/>
    <w:rsid w:val="00687A60"/>
    <w:rsid w:val="00687A7F"/>
    <w:rsid w:val="006917C3"/>
    <w:rsid w:val="006917C7"/>
    <w:rsid w:val="00692124"/>
    <w:rsid w:val="0069238A"/>
    <w:rsid w:val="006927A8"/>
    <w:rsid w:val="006927D6"/>
    <w:rsid w:val="00692A9C"/>
    <w:rsid w:val="00692AF3"/>
    <w:rsid w:val="00692BA7"/>
    <w:rsid w:val="00692DC9"/>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3F3"/>
    <w:rsid w:val="006A0534"/>
    <w:rsid w:val="006A06C2"/>
    <w:rsid w:val="006A0A5A"/>
    <w:rsid w:val="006A0CF2"/>
    <w:rsid w:val="006A10B4"/>
    <w:rsid w:val="006A140C"/>
    <w:rsid w:val="006A1488"/>
    <w:rsid w:val="006A1858"/>
    <w:rsid w:val="006A1948"/>
    <w:rsid w:val="006A21BA"/>
    <w:rsid w:val="006A21DB"/>
    <w:rsid w:val="006A22D9"/>
    <w:rsid w:val="006A247E"/>
    <w:rsid w:val="006A24A7"/>
    <w:rsid w:val="006A263A"/>
    <w:rsid w:val="006A2F2E"/>
    <w:rsid w:val="006A2F30"/>
    <w:rsid w:val="006A2FF8"/>
    <w:rsid w:val="006A3458"/>
    <w:rsid w:val="006A44F7"/>
    <w:rsid w:val="006A48B1"/>
    <w:rsid w:val="006A491B"/>
    <w:rsid w:val="006A4F90"/>
    <w:rsid w:val="006A5046"/>
    <w:rsid w:val="006A5B26"/>
    <w:rsid w:val="006A5B55"/>
    <w:rsid w:val="006A5D7B"/>
    <w:rsid w:val="006A64C9"/>
    <w:rsid w:val="006A66CB"/>
    <w:rsid w:val="006A6C89"/>
    <w:rsid w:val="006A71FD"/>
    <w:rsid w:val="006A72EE"/>
    <w:rsid w:val="006A767B"/>
    <w:rsid w:val="006A76E7"/>
    <w:rsid w:val="006A792D"/>
    <w:rsid w:val="006A792F"/>
    <w:rsid w:val="006A7A5C"/>
    <w:rsid w:val="006A7B31"/>
    <w:rsid w:val="006B00E0"/>
    <w:rsid w:val="006B0649"/>
    <w:rsid w:val="006B06C4"/>
    <w:rsid w:val="006B0EB2"/>
    <w:rsid w:val="006B15B7"/>
    <w:rsid w:val="006B167D"/>
    <w:rsid w:val="006B1D1A"/>
    <w:rsid w:val="006B2404"/>
    <w:rsid w:val="006B24BD"/>
    <w:rsid w:val="006B2B79"/>
    <w:rsid w:val="006B3457"/>
    <w:rsid w:val="006B355D"/>
    <w:rsid w:val="006B3C03"/>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6E9"/>
    <w:rsid w:val="006B692A"/>
    <w:rsid w:val="006B6BC6"/>
    <w:rsid w:val="006B6D97"/>
    <w:rsid w:val="006B707E"/>
    <w:rsid w:val="006B72FC"/>
    <w:rsid w:val="006B7A13"/>
    <w:rsid w:val="006B7A5C"/>
    <w:rsid w:val="006B7A80"/>
    <w:rsid w:val="006C0727"/>
    <w:rsid w:val="006C0EBC"/>
    <w:rsid w:val="006C1373"/>
    <w:rsid w:val="006C184D"/>
    <w:rsid w:val="006C1A4B"/>
    <w:rsid w:val="006C1E98"/>
    <w:rsid w:val="006C2010"/>
    <w:rsid w:val="006C2196"/>
    <w:rsid w:val="006C26FC"/>
    <w:rsid w:val="006C2E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4CC4"/>
    <w:rsid w:val="006D5492"/>
    <w:rsid w:val="006D558F"/>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41E"/>
    <w:rsid w:val="006E58FB"/>
    <w:rsid w:val="006E599B"/>
    <w:rsid w:val="006E609D"/>
    <w:rsid w:val="006E6475"/>
    <w:rsid w:val="006E64E3"/>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0B9"/>
    <w:rsid w:val="006F31DD"/>
    <w:rsid w:val="006F405B"/>
    <w:rsid w:val="006F44DB"/>
    <w:rsid w:val="006F44E2"/>
    <w:rsid w:val="006F466A"/>
    <w:rsid w:val="006F46F9"/>
    <w:rsid w:val="006F4AB9"/>
    <w:rsid w:val="006F5E24"/>
    <w:rsid w:val="006F5F87"/>
    <w:rsid w:val="006F616C"/>
    <w:rsid w:val="006F6BAA"/>
    <w:rsid w:val="006F7480"/>
    <w:rsid w:val="006F78F4"/>
    <w:rsid w:val="006F7968"/>
    <w:rsid w:val="006F7E28"/>
    <w:rsid w:val="006F7E7C"/>
    <w:rsid w:val="00700162"/>
    <w:rsid w:val="00700210"/>
    <w:rsid w:val="00700348"/>
    <w:rsid w:val="0070091A"/>
    <w:rsid w:val="00700B19"/>
    <w:rsid w:val="00700C2E"/>
    <w:rsid w:val="0070135C"/>
    <w:rsid w:val="0070164B"/>
    <w:rsid w:val="00701A33"/>
    <w:rsid w:val="00701AC6"/>
    <w:rsid w:val="00701D34"/>
    <w:rsid w:val="00701E92"/>
    <w:rsid w:val="007023B8"/>
    <w:rsid w:val="007027FF"/>
    <w:rsid w:val="00702807"/>
    <w:rsid w:val="00702C80"/>
    <w:rsid w:val="00703336"/>
    <w:rsid w:val="0070346C"/>
    <w:rsid w:val="00703C6B"/>
    <w:rsid w:val="00703DB9"/>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9"/>
    <w:rsid w:val="00707A6A"/>
    <w:rsid w:val="0071020B"/>
    <w:rsid w:val="00710540"/>
    <w:rsid w:val="0071091C"/>
    <w:rsid w:val="00710FC7"/>
    <w:rsid w:val="00711499"/>
    <w:rsid w:val="00711B64"/>
    <w:rsid w:val="00711C3A"/>
    <w:rsid w:val="00712038"/>
    <w:rsid w:val="00712447"/>
    <w:rsid w:val="0071327B"/>
    <w:rsid w:val="00713757"/>
    <w:rsid w:val="0071391C"/>
    <w:rsid w:val="007140D1"/>
    <w:rsid w:val="0071468C"/>
    <w:rsid w:val="00714DF7"/>
    <w:rsid w:val="00714FE2"/>
    <w:rsid w:val="007158C0"/>
    <w:rsid w:val="007159F5"/>
    <w:rsid w:val="00715B99"/>
    <w:rsid w:val="00715DDD"/>
    <w:rsid w:val="00715F1A"/>
    <w:rsid w:val="00716604"/>
    <w:rsid w:val="0071692B"/>
    <w:rsid w:val="00716963"/>
    <w:rsid w:val="00716A89"/>
    <w:rsid w:val="00716D55"/>
    <w:rsid w:val="00716D63"/>
    <w:rsid w:val="00716E2B"/>
    <w:rsid w:val="00716E86"/>
    <w:rsid w:val="00716F07"/>
    <w:rsid w:val="0071709E"/>
    <w:rsid w:val="007178B0"/>
    <w:rsid w:val="00717B82"/>
    <w:rsid w:val="00717CE8"/>
    <w:rsid w:val="007202C1"/>
    <w:rsid w:val="007202F2"/>
    <w:rsid w:val="00720ACE"/>
    <w:rsid w:val="0072111F"/>
    <w:rsid w:val="0072119C"/>
    <w:rsid w:val="00721633"/>
    <w:rsid w:val="007218A1"/>
    <w:rsid w:val="00721A1F"/>
    <w:rsid w:val="0072202D"/>
    <w:rsid w:val="007220FA"/>
    <w:rsid w:val="00722264"/>
    <w:rsid w:val="00722431"/>
    <w:rsid w:val="00722713"/>
    <w:rsid w:val="007237D0"/>
    <w:rsid w:val="007239D4"/>
    <w:rsid w:val="00723CE9"/>
    <w:rsid w:val="00723EED"/>
    <w:rsid w:val="0072415E"/>
    <w:rsid w:val="00724216"/>
    <w:rsid w:val="0072431A"/>
    <w:rsid w:val="007243CC"/>
    <w:rsid w:val="007248C0"/>
    <w:rsid w:val="0072509B"/>
    <w:rsid w:val="007250BB"/>
    <w:rsid w:val="007253B0"/>
    <w:rsid w:val="007255C3"/>
    <w:rsid w:val="00725812"/>
    <w:rsid w:val="00725897"/>
    <w:rsid w:val="0072591E"/>
    <w:rsid w:val="00725AA7"/>
    <w:rsid w:val="00725CB2"/>
    <w:rsid w:val="00725D78"/>
    <w:rsid w:val="00726052"/>
    <w:rsid w:val="007261DA"/>
    <w:rsid w:val="007276E5"/>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15"/>
    <w:rsid w:val="00734694"/>
    <w:rsid w:val="0073474E"/>
    <w:rsid w:val="007349B3"/>
    <w:rsid w:val="007350D1"/>
    <w:rsid w:val="0073523D"/>
    <w:rsid w:val="007355AC"/>
    <w:rsid w:val="00736140"/>
    <w:rsid w:val="00736357"/>
    <w:rsid w:val="007364E7"/>
    <w:rsid w:val="007365E4"/>
    <w:rsid w:val="00736673"/>
    <w:rsid w:val="00736DDE"/>
    <w:rsid w:val="00736E80"/>
    <w:rsid w:val="007374DE"/>
    <w:rsid w:val="00737CB5"/>
    <w:rsid w:val="00740377"/>
    <w:rsid w:val="0074099B"/>
    <w:rsid w:val="00740AC8"/>
    <w:rsid w:val="00740CE4"/>
    <w:rsid w:val="007413A2"/>
    <w:rsid w:val="007425F2"/>
    <w:rsid w:val="00742A0D"/>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4CC"/>
    <w:rsid w:val="007507DB"/>
    <w:rsid w:val="0075107E"/>
    <w:rsid w:val="007513CD"/>
    <w:rsid w:val="007515EA"/>
    <w:rsid w:val="007518C8"/>
    <w:rsid w:val="007518DF"/>
    <w:rsid w:val="00752187"/>
    <w:rsid w:val="00752251"/>
    <w:rsid w:val="00752398"/>
    <w:rsid w:val="00752574"/>
    <w:rsid w:val="007528D0"/>
    <w:rsid w:val="00752E7E"/>
    <w:rsid w:val="00753068"/>
    <w:rsid w:val="0075312D"/>
    <w:rsid w:val="007534BA"/>
    <w:rsid w:val="0075360A"/>
    <w:rsid w:val="00753680"/>
    <w:rsid w:val="00753878"/>
    <w:rsid w:val="00753E2B"/>
    <w:rsid w:val="00753F20"/>
    <w:rsid w:val="0075416A"/>
    <w:rsid w:val="0075449A"/>
    <w:rsid w:val="00754F61"/>
    <w:rsid w:val="0075524D"/>
    <w:rsid w:val="00755879"/>
    <w:rsid w:val="00755D09"/>
    <w:rsid w:val="00756713"/>
    <w:rsid w:val="00756AFC"/>
    <w:rsid w:val="00756FF8"/>
    <w:rsid w:val="00757435"/>
    <w:rsid w:val="007575A9"/>
    <w:rsid w:val="0075767F"/>
    <w:rsid w:val="00757946"/>
    <w:rsid w:val="007579D1"/>
    <w:rsid w:val="007601CA"/>
    <w:rsid w:val="00760343"/>
    <w:rsid w:val="0076087C"/>
    <w:rsid w:val="00760CF7"/>
    <w:rsid w:val="007616F9"/>
    <w:rsid w:val="00761864"/>
    <w:rsid w:val="0076187C"/>
    <w:rsid w:val="00761978"/>
    <w:rsid w:val="00761BBE"/>
    <w:rsid w:val="0076201F"/>
    <w:rsid w:val="00762108"/>
    <w:rsid w:val="007623B6"/>
    <w:rsid w:val="007624C7"/>
    <w:rsid w:val="007625A3"/>
    <w:rsid w:val="007625B1"/>
    <w:rsid w:val="0076278D"/>
    <w:rsid w:val="00762A3E"/>
    <w:rsid w:val="00762EF0"/>
    <w:rsid w:val="00763BE1"/>
    <w:rsid w:val="00763C34"/>
    <w:rsid w:val="007641C7"/>
    <w:rsid w:val="00764324"/>
    <w:rsid w:val="007649F7"/>
    <w:rsid w:val="00765834"/>
    <w:rsid w:val="007659AB"/>
    <w:rsid w:val="007659D7"/>
    <w:rsid w:val="00765B4F"/>
    <w:rsid w:val="00765B7B"/>
    <w:rsid w:val="00766259"/>
    <w:rsid w:val="00766297"/>
    <w:rsid w:val="0076672D"/>
    <w:rsid w:val="007667E5"/>
    <w:rsid w:val="00766BC9"/>
    <w:rsid w:val="00766C0B"/>
    <w:rsid w:val="00767236"/>
    <w:rsid w:val="007675E9"/>
    <w:rsid w:val="0076767C"/>
    <w:rsid w:val="007677FB"/>
    <w:rsid w:val="00767C8B"/>
    <w:rsid w:val="00770154"/>
    <w:rsid w:val="00770668"/>
    <w:rsid w:val="00770A9D"/>
    <w:rsid w:val="00770D3F"/>
    <w:rsid w:val="007710C1"/>
    <w:rsid w:val="00771535"/>
    <w:rsid w:val="00771722"/>
    <w:rsid w:val="00771C93"/>
    <w:rsid w:val="00771E8E"/>
    <w:rsid w:val="00772525"/>
    <w:rsid w:val="007727F9"/>
    <w:rsid w:val="007734A4"/>
    <w:rsid w:val="00774363"/>
    <w:rsid w:val="00774B7C"/>
    <w:rsid w:val="00774C8B"/>
    <w:rsid w:val="00774D2E"/>
    <w:rsid w:val="00775490"/>
    <w:rsid w:val="00775714"/>
    <w:rsid w:val="007757B3"/>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D3B"/>
    <w:rsid w:val="00784E80"/>
    <w:rsid w:val="00785330"/>
    <w:rsid w:val="00785647"/>
    <w:rsid w:val="0078566C"/>
    <w:rsid w:val="0078567D"/>
    <w:rsid w:val="007856B7"/>
    <w:rsid w:val="00785866"/>
    <w:rsid w:val="00785C45"/>
    <w:rsid w:val="0078642C"/>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628"/>
    <w:rsid w:val="007927FF"/>
    <w:rsid w:val="00792C00"/>
    <w:rsid w:val="00793149"/>
    <w:rsid w:val="0079328B"/>
    <w:rsid w:val="0079355F"/>
    <w:rsid w:val="00793621"/>
    <w:rsid w:val="007936B4"/>
    <w:rsid w:val="00793FE9"/>
    <w:rsid w:val="00794436"/>
    <w:rsid w:val="0079485A"/>
    <w:rsid w:val="00794C6F"/>
    <w:rsid w:val="00795349"/>
    <w:rsid w:val="0079573B"/>
    <w:rsid w:val="007963B6"/>
    <w:rsid w:val="0079666C"/>
    <w:rsid w:val="007966B0"/>
    <w:rsid w:val="0079673E"/>
    <w:rsid w:val="00796BBB"/>
    <w:rsid w:val="00796DBF"/>
    <w:rsid w:val="00797031"/>
    <w:rsid w:val="0079770F"/>
    <w:rsid w:val="007977A3"/>
    <w:rsid w:val="0079785F"/>
    <w:rsid w:val="00797B23"/>
    <w:rsid w:val="00797C71"/>
    <w:rsid w:val="00797CDF"/>
    <w:rsid w:val="007A066D"/>
    <w:rsid w:val="007A068F"/>
    <w:rsid w:val="007A06F1"/>
    <w:rsid w:val="007A07A8"/>
    <w:rsid w:val="007A095A"/>
    <w:rsid w:val="007A0BF8"/>
    <w:rsid w:val="007A0DFD"/>
    <w:rsid w:val="007A1ADE"/>
    <w:rsid w:val="007A1D39"/>
    <w:rsid w:val="007A200E"/>
    <w:rsid w:val="007A224C"/>
    <w:rsid w:val="007A25FC"/>
    <w:rsid w:val="007A2626"/>
    <w:rsid w:val="007A2649"/>
    <w:rsid w:val="007A2978"/>
    <w:rsid w:val="007A2B8D"/>
    <w:rsid w:val="007A2BC7"/>
    <w:rsid w:val="007A2D3B"/>
    <w:rsid w:val="007A2F21"/>
    <w:rsid w:val="007A3035"/>
    <w:rsid w:val="007A3896"/>
    <w:rsid w:val="007A38F0"/>
    <w:rsid w:val="007A3A5F"/>
    <w:rsid w:val="007A3B57"/>
    <w:rsid w:val="007A3CFD"/>
    <w:rsid w:val="007A3D31"/>
    <w:rsid w:val="007A3D56"/>
    <w:rsid w:val="007A3E39"/>
    <w:rsid w:val="007A3FAD"/>
    <w:rsid w:val="007A42E7"/>
    <w:rsid w:val="007A43B4"/>
    <w:rsid w:val="007A47CB"/>
    <w:rsid w:val="007A4A53"/>
    <w:rsid w:val="007A50FE"/>
    <w:rsid w:val="007A571C"/>
    <w:rsid w:val="007A663C"/>
    <w:rsid w:val="007A6908"/>
    <w:rsid w:val="007A6925"/>
    <w:rsid w:val="007A69A5"/>
    <w:rsid w:val="007A7133"/>
    <w:rsid w:val="007A75BC"/>
    <w:rsid w:val="007A7B61"/>
    <w:rsid w:val="007A7DC9"/>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4F48"/>
    <w:rsid w:val="007B512A"/>
    <w:rsid w:val="007B55D3"/>
    <w:rsid w:val="007B5CB8"/>
    <w:rsid w:val="007B5ED4"/>
    <w:rsid w:val="007B607E"/>
    <w:rsid w:val="007B6426"/>
    <w:rsid w:val="007B662A"/>
    <w:rsid w:val="007B671C"/>
    <w:rsid w:val="007B6910"/>
    <w:rsid w:val="007B6F0D"/>
    <w:rsid w:val="007B6F8F"/>
    <w:rsid w:val="007B75EF"/>
    <w:rsid w:val="007B7899"/>
    <w:rsid w:val="007B7924"/>
    <w:rsid w:val="007B7DA0"/>
    <w:rsid w:val="007B7E92"/>
    <w:rsid w:val="007C0610"/>
    <w:rsid w:val="007C077B"/>
    <w:rsid w:val="007C0927"/>
    <w:rsid w:val="007C0FF9"/>
    <w:rsid w:val="007C15E7"/>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885"/>
    <w:rsid w:val="007C5BC0"/>
    <w:rsid w:val="007C5FDF"/>
    <w:rsid w:val="007C67AE"/>
    <w:rsid w:val="007C68F5"/>
    <w:rsid w:val="007C6E10"/>
    <w:rsid w:val="007C6F69"/>
    <w:rsid w:val="007C734D"/>
    <w:rsid w:val="007C7664"/>
    <w:rsid w:val="007C771A"/>
    <w:rsid w:val="007C7AD2"/>
    <w:rsid w:val="007C7F6B"/>
    <w:rsid w:val="007D073D"/>
    <w:rsid w:val="007D08FC"/>
    <w:rsid w:val="007D0CD5"/>
    <w:rsid w:val="007D0DB1"/>
    <w:rsid w:val="007D0F15"/>
    <w:rsid w:val="007D1711"/>
    <w:rsid w:val="007D1968"/>
    <w:rsid w:val="007D1C00"/>
    <w:rsid w:val="007D1E9A"/>
    <w:rsid w:val="007D1F33"/>
    <w:rsid w:val="007D204E"/>
    <w:rsid w:val="007D2169"/>
    <w:rsid w:val="007D224B"/>
    <w:rsid w:val="007D2426"/>
    <w:rsid w:val="007D264E"/>
    <w:rsid w:val="007D29B0"/>
    <w:rsid w:val="007D2B40"/>
    <w:rsid w:val="007D2C7D"/>
    <w:rsid w:val="007D2FF7"/>
    <w:rsid w:val="007D31FC"/>
    <w:rsid w:val="007D3CB3"/>
    <w:rsid w:val="007D3D08"/>
    <w:rsid w:val="007D3D7B"/>
    <w:rsid w:val="007D3D84"/>
    <w:rsid w:val="007D3F87"/>
    <w:rsid w:val="007D4B8E"/>
    <w:rsid w:val="007D4CF0"/>
    <w:rsid w:val="007D542C"/>
    <w:rsid w:val="007D54C7"/>
    <w:rsid w:val="007D54CF"/>
    <w:rsid w:val="007D5515"/>
    <w:rsid w:val="007D56D4"/>
    <w:rsid w:val="007D587B"/>
    <w:rsid w:val="007D594D"/>
    <w:rsid w:val="007D5CCE"/>
    <w:rsid w:val="007D5E1E"/>
    <w:rsid w:val="007D5F5E"/>
    <w:rsid w:val="007D6131"/>
    <w:rsid w:val="007D6504"/>
    <w:rsid w:val="007D66D9"/>
    <w:rsid w:val="007D679C"/>
    <w:rsid w:val="007D6C1C"/>
    <w:rsid w:val="007D7103"/>
    <w:rsid w:val="007D7352"/>
    <w:rsid w:val="007D73CC"/>
    <w:rsid w:val="007D77E1"/>
    <w:rsid w:val="007D7A8A"/>
    <w:rsid w:val="007E0503"/>
    <w:rsid w:val="007E07F1"/>
    <w:rsid w:val="007E09EE"/>
    <w:rsid w:val="007E0AB9"/>
    <w:rsid w:val="007E1007"/>
    <w:rsid w:val="007E12C0"/>
    <w:rsid w:val="007E14D1"/>
    <w:rsid w:val="007E14E7"/>
    <w:rsid w:val="007E18B7"/>
    <w:rsid w:val="007E1F1E"/>
    <w:rsid w:val="007E1FED"/>
    <w:rsid w:val="007E2A0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885"/>
    <w:rsid w:val="007E7C75"/>
    <w:rsid w:val="007E7D78"/>
    <w:rsid w:val="007E7F6B"/>
    <w:rsid w:val="007F078C"/>
    <w:rsid w:val="007F135B"/>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2FA"/>
    <w:rsid w:val="007F636F"/>
    <w:rsid w:val="007F6452"/>
    <w:rsid w:val="007F675C"/>
    <w:rsid w:val="007F67F8"/>
    <w:rsid w:val="007F69C8"/>
    <w:rsid w:val="007F6D75"/>
    <w:rsid w:val="007F6E96"/>
    <w:rsid w:val="007F7077"/>
    <w:rsid w:val="007F72CD"/>
    <w:rsid w:val="008003A7"/>
    <w:rsid w:val="0080074F"/>
    <w:rsid w:val="00800A6A"/>
    <w:rsid w:val="00800AE4"/>
    <w:rsid w:val="00800C42"/>
    <w:rsid w:val="00800F2A"/>
    <w:rsid w:val="00801332"/>
    <w:rsid w:val="0080270D"/>
    <w:rsid w:val="00802A86"/>
    <w:rsid w:val="008035DF"/>
    <w:rsid w:val="008039A6"/>
    <w:rsid w:val="008039A9"/>
    <w:rsid w:val="00803B5F"/>
    <w:rsid w:val="008042B5"/>
    <w:rsid w:val="00804508"/>
    <w:rsid w:val="00804873"/>
    <w:rsid w:val="0080496D"/>
    <w:rsid w:val="00804B34"/>
    <w:rsid w:val="00804D9C"/>
    <w:rsid w:val="0080566C"/>
    <w:rsid w:val="0080575D"/>
    <w:rsid w:val="008057CA"/>
    <w:rsid w:val="00805B51"/>
    <w:rsid w:val="00805C69"/>
    <w:rsid w:val="008064C0"/>
    <w:rsid w:val="00806C9F"/>
    <w:rsid w:val="00806E06"/>
    <w:rsid w:val="00807186"/>
    <w:rsid w:val="00807229"/>
    <w:rsid w:val="008072B5"/>
    <w:rsid w:val="00807531"/>
    <w:rsid w:val="008078E3"/>
    <w:rsid w:val="00807B3A"/>
    <w:rsid w:val="008100B9"/>
    <w:rsid w:val="00810269"/>
    <w:rsid w:val="0081070E"/>
    <w:rsid w:val="0081097F"/>
    <w:rsid w:val="0081099F"/>
    <w:rsid w:val="00810EC9"/>
    <w:rsid w:val="00811C06"/>
    <w:rsid w:val="00811C49"/>
    <w:rsid w:val="00811E06"/>
    <w:rsid w:val="0081232C"/>
    <w:rsid w:val="008131AF"/>
    <w:rsid w:val="00813474"/>
    <w:rsid w:val="008134A7"/>
    <w:rsid w:val="00813E67"/>
    <w:rsid w:val="00814A1D"/>
    <w:rsid w:val="00814BCF"/>
    <w:rsid w:val="008150C3"/>
    <w:rsid w:val="00815311"/>
    <w:rsid w:val="00815333"/>
    <w:rsid w:val="00815380"/>
    <w:rsid w:val="00815522"/>
    <w:rsid w:val="00815920"/>
    <w:rsid w:val="00815A30"/>
    <w:rsid w:val="00815C44"/>
    <w:rsid w:val="00815C78"/>
    <w:rsid w:val="00815F0F"/>
    <w:rsid w:val="008165F4"/>
    <w:rsid w:val="008168FE"/>
    <w:rsid w:val="00816BC0"/>
    <w:rsid w:val="00816F54"/>
    <w:rsid w:val="00817003"/>
    <w:rsid w:val="008173AE"/>
    <w:rsid w:val="00817427"/>
    <w:rsid w:val="008177EC"/>
    <w:rsid w:val="00817A7B"/>
    <w:rsid w:val="00817B5F"/>
    <w:rsid w:val="0082089E"/>
    <w:rsid w:val="00820B9D"/>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1BE"/>
    <w:rsid w:val="00831591"/>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62B"/>
    <w:rsid w:val="00835B8D"/>
    <w:rsid w:val="00835BFD"/>
    <w:rsid w:val="00835D29"/>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2191"/>
    <w:rsid w:val="00842834"/>
    <w:rsid w:val="008430C3"/>
    <w:rsid w:val="00843212"/>
    <w:rsid w:val="008433C3"/>
    <w:rsid w:val="0084355E"/>
    <w:rsid w:val="00843562"/>
    <w:rsid w:val="008437AD"/>
    <w:rsid w:val="00843906"/>
    <w:rsid w:val="00844230"/>
    <w:rsid w:val="008442B3"/>
    <w:rsid w:val="00844378"/>
    <w:rsid w:val="00844529"/>
    <w:rsid w:val="008452F0"/>
    <w:rsid w:val="00845780"/>
    <w:rsid w:val="00845B27"/>
    <w:rsid w:val="00846685"/>
    <w:rsid w:val="00846B44"/>
    <w:rsid w:val="00846F38"/>
    <w:rsid w:val="008472F9"/>
    <w:rsid w:val="00847483"/>
    <w:rsid w:val="008478EB"/>
    <w:rsid w:val="00847C83"/>
    <w:rsid w:val="00847CD4"/>
    <w:rsid w:val="00847F69"/>
    <w:rsid w:val="0085007F"/>
    <w:rsid w:val="00850150"/>
    <w:rsid w:val="00850276"/>
    <w:rsid w:val="008505EC"/>
    <w:rsid w:val="008510B1"/>
    <w:rsid w:val="008511F9"/>
    <w:rsid w:val="00851A8A"/>
    <w:rsid w:val="00851BB5"/>
    <w:rsid w:val="00851FCB"/>
    <w:rsid w:val="0085216A"/>
    <w:rsid w:val="0085266A"/>
    <w:rsid w:val="00852B8B"/>
    <w:rsid w:val="00852E99"/>
    <w:rsid w:val="00852F76"/>
    <w:rsid w:val="008531E1"/>
    <w:rsid w:val="008537FF"/>
    <w:rsid w:val="00854151"/>
    <w:rsid w:val="00854456"/>
    <w:rsid w:val="008547B5"/>
    <w:rsid w:val="00854A5F"/>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8F4"/>
    <w:rsid w:val="00861950"/>
    <w:rsid w:val="00861C30"/>
    <w:rsid w:val="00861E2F"/>
    <w:rsid w:val="00862BEA"/>
    <w:rsid w:val="00863114"/>
    <w:rsid w:val="00863204"/>
    <w:rsid w:val="00863398"/>
    <w:rsid w:val="008633FD"/>
    <w:rsid w:val="008634FF"/>
    <w:rsid w:val="0086354E"/>
    <w:rsid w:val="0086371A"/>
    <w:rsid w:val="00863847"/>
    <w:rsid w:val="00863DC2"/>
    <w:rsid w:val="00864037"/>
    <w:rsid w:val="00864693"/>
    <w:rsid w:val="008646CB"/>
    <w:rsid w:val="008647D3"/>
    <w:rsid w:val="008648C5"/>
    <w:rsid w:val="00865027"/>
    <w:rsid w:val="008659C6"/>
    <w:rsid w:val="00865A26"/>
    <w:rsid w:val="00865A5F"/>
    <w:rsid w:val="00865B50"/>
    <w:rsid w:val="00865B92"/>
    <w:rsid w:val="00865CE7"/>
    <w:rsid w:val="00865CEF"/>
    <w:rsid w:val="00865EA0"/>
    <w:rsid w:val="00865F2C"/>
    <w:rsid w:val="0086660D"/>
    <w:rsid w:val="00866683"/>
    <w:rsid w:val="008669DA"/>
    <w:rsid w:val="00866C42"/>
    <w:rsid w:val="00866DB5"/>
    <w:rsid w:val="00866E4F"/>
    <w:rsid w:val="00867A87"/>
    <w:rsid w:val="00867F70"/>
    <w:rsid w:val="008704EE"/>
    <w:rsid w:val="0087080E"/>
    <w:rsid w:val="00870B40"/>
    <w:rsid w:val="00871128"/>
    <w:rsid w:val="008712A2"/>
    <w:rsid w:val="0087142F"/>
    <w:rsid w:val="008717A3"/>
    <w:rsid w:val="00871D47"/>
    <w:rsid w:val="00871EB6"/>
    <w:rsid w:val="0087337B"/>
    <w:rsid w:val="0087360D"/>
    <w:rsid w:val="00873ACE"/>
    <w:rsid w:val="00873BC0"/>
    <w:rsid w:val="00873C69"/>
    <w:rsid w:val="00874042"/>
    <w:rsid w:val="008742DD"/>
    <w:rsid w:val="008744FD"/>
    <w:rsid w:val="00874C00"/>
    <w:rsid w:val="00875016"/>
    <w:rsid w:val="008752AE"/>
    <w:rsid w:val="00875501"/>
    <w:rsid w:val="00875A07"/>
    <w:rsid w:val="00875B4B"/>
    <w:rsid w:val="00875C16"/>
    <w:rsid w:val="0087626C"/>
    <w:rsid w:val="008763A3"/>
    <w:rsid w:val="00876527"/>
    <w:rsid w:val="0087674E"/>
    <w:rsid w:val="00876AA1"/>
    <w:rsid w:val="00876D6C"/>
    <w:rsid w:val="00876E51"/>
    <w:rsid w:val="008770FB"/>
    <w:rsid w:val="008771D9"/>
    <w:rsid w:val="008801CE"/>
    <w:rsid w:val="00880485"/>
    <w:rsid w:val="00880B85"/>
    <w:rsid w:val="00880F8C"/>
    <w:rsid w:val="008812B1"/>
    <w:rsid w:val="008813C1"/>
    <w:rsid w:val="008813FD"/>
    <w:rsid w:val="008820C7"/>
    <w:rsid w:val="008821FC"/>
    <w:rsid w:val="008824F5"/>
    <w:rsid w:val="008828B7"/>
    <w:rsid w:val="00882D72"/>
    <w:rsid w:val="008834A0"/>
    <w:rsid w:val="00883E67"/>
    <w:rsid w:val="00883F94"/>
    <w:rsid w:val="008841A8"/>
    <w:rsid w:val="008845DE"/>
    <w:rsid w:val="00884669"/>
    <w:rsid w:val="00884971"/>
    <w:rsid w:val="00884ADA"/>
    <w:rsid w:val="00884E6A"/>
    <w:rsid w:val="00884EBC"/>
    <w:rsid w:val="00885672"/>
    <w:rsid w:val="008858B3"/>
    <w:rsid w:val="00885F24"/>
    <w:rsid w:val="00886396"/>
    <w:rsid w:val="00886473"/>
    <w:rsid w:val="008869EC"/>
    <w:rsid w:val="00886BB4"/>
    <w:rsid w:val="008870AB"/>
    <w:rsid w:val="00887413"/>
    <w:rsid w:val="00887640"/>
    <w:rsid w:val="00887668"/>
    <w:rsid w:val="00887DA7"/>
    <w:rsid w:val="00890307"/>
    <w:rsid w:val="008906BE"/>
    <w:rsid w:val="0089073D"/>
    <w:rsid w:val="0089075C"/>
    <w:rsid w:val="0089085B"/>
    <w:rsid w:val="0089095D"/>
    <w:rsid w:val="00890B2C"/>
    <w:rsid w:val="00890F22"/>
    <w:rsid w:val="008910DF"/>
    <w:rsid w:val="0089116C"/>
    <w:rsid w:val="00891479"/>
    <w:rsid w:val="00892043"/>
    <w:rsid w:val="00892360"/>
    <w:rsid w:val="008923F4"/>
    <w:rsid w:val="00892CDA"/>
    <w:rsid w:val="0089309D"/>
    <w:rsid w:val="0089353B"/>
    <w:rsid w:val="00894B20"/>
    <w:rsid w:val="00894BBA"/>
    <w:rsid w:val="00895110"/>
    <w:rsid w:val="0089580B"/>
    <w:rsid w:val="00895A43"/>
    <w:rsid w:val="00895C3E"/>
    <w:rsid w:val="00895D64"/>
    <w:rsid w:val="00895FEC"/>
    <w:rsid w:val="008961BF"/>
    <w:rsid w:val="00896542"/>
    <w:rsid w:val="008969FA"/>
    <w:rsid w:val="00896B5B"/>
    <w:rsid w:val="00896C5B"/>
    <w:rsid w:val="00896DB2"/>
    <w:rsid w:val="00896FE8"/>
    <w:rsid w:val="00897B4A"/>
    <w:rsid w:val="008A0132"/>
    <w:rsid w:val="008A01BE"/>
    <w:rsid w:val="008A057A"/>
    <w:rsid w:val="008A0CC1"/>
    <w:rsid w:val="008A0CFF"/>
    <w:rsid w:val="008A0D48"/>
    <w:rsid w:val="008A17A2"/>
    <w:rsid w:val="008A1983"/>
    <w:rsid w:val="008A1B8D"/>
    <w:rsid w:val="008A241E"/>
    <w:rsid w:val="008A244B"/>
    <w:rsid w:val="008A2636"/>
    <w:rsid w:val="008A297C"/>
    <w:rsid w:val="008A2AD9"/>
    <w:rsid w:val="008A2FC9"/>
    <w:rsid w:val="008A31B4"/>
    <w:rsid w:val="008A334C"/>
    <w:rsid w:val="008A371E"/>
    <w:rsid w:val="008A3CF9"/>
    <w:rsid w:val="008A3D3D"/>
    <w:rsid w:val="008A42F1"/>
    <w:rsid w:val="008A4C70"/>
    <w:rsid w:val="008A4D0C"/>
    <w:rsid w:val="008A4F6B"/>
    <w:rsid w:val="008A503D"/>
    <w:rsid w:val="008A554A"/>
    <w:rsid w:val="008A56BB"/>
    <w:rsid w:val="008A5A5E"/>
    <w:rsid w:val="008A5E0E"/>
    <w:rsid w:val="008A6DB6"/>
    <w:rsid w:val="008A7101"/>
    <w:rsid w:val="008A71FE"/>
    <w:rsid w:val="008A7680"/>
    <w:rsid w:val="008A77A0"/>
    <w:rsid w:val="008A783F"/>
    <w:rsid w:val="008A7F3A"/>
    <w:rsid w:val="008B103E"/>
    <w:rsid w:val="008B157B"/>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A50"/>
    <w:rsid w:val="008B7A69"/>
    <w:rsid w:val="008B7BE6"/>
    <w:rsid w:val="008C016C"/>
    <w:rsid w:val="008C055A"/>
    <w:rsid w:val="008C06F5"/>
    <w:rsid w:val="008C0AB4"/>
    <w:rsid w:val="008C1337"/>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3F"/>
    <w:rsid w:val="008C3664"/>
    <w:rsid w:val="008C36C7"/>
    <w:rsid w:val="008C3875"/>
    <w:rsid w:val="008C3E3A"/>
    <w:rsid w:val="008C401A"/>
    <w:rsid w:val="008C4062"/>
    <w:rsid w:val="008C45E7"/>
    <w:rsid w:val="008C491C"/>
    <w:rsid w:val="008C4BA7"/>
    <w:rsid w:val="008C4E65"/>
    <w:rsid w:val="008C5446"/>
    <w:rsid w:val="008C5544"/>
    <w:rsid w:val="008C5DD5"/>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380"/>
    <w:rsid w:val="008D2729"/>
    <w:rsid w:val="008D2D1B"/>
    <w:rsid w:val="008D2E81"/>
    <w:rsid w:val="008D3655"/>
    <w:rsid w:val="008D36C5"/>
    <w:rsid w:val="008D3763"/>
    <w:rsid w:val="008D39F5"/>
    <w:rsid w:val="008D3ABB"/>
    <w:rsid w:val="008D3AF9"/>
    <w:rsid w:val="008D3DD0"/>
    <w:rsid w:val="008D4224"/>
    <w:rsid w:val="008D4336"/>
    <w:rsid w:val="008D43DC"/>
    <w:rsid w:val="008D4712"/>
    <w:rsid w:val="008D4839"/>
    <w:rsid w:val="008D48E2"/>
    <w:rsid w:val="008D508B"/>
    <w:rsid w:val="008D54A8"/>
    <w:rsid w:val="008D55B2"/>
    <w:rsid w:val="008D576F"/>
    <w:rsid w:val="008D5CEF"/>
    <w:rsid w:val="008D6787"/>
    <w:rsid w:val="008D71AA"/>
    <w:rsid w:val="008D7DDE"/>
    <w:rsid w:val="008D7F68"/>
    <w:rsid w:val="008D7FFB"/>
    <w:rsid w:val="008E0052"/>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4"/>
    <w:rsid w:val="008E5675"/>
    <w:rsid w:val="008E5DFE"/>
    <w:rsid w:val="008E6633"/>
    <w:rsid w:val="008E69D6"/>
    <w:rsid w:val="008E6D2D"/>
    <w:rsid w:val="008E7165"/>
    <w:rsid w:val="008E7286"/>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05"/>
    <w:rsid w:val="008F2D3A"/>
    <w:rsid w:val="008F2F2D"/>
    <w:rsid w:val="008F30DE"/>
    <w:rsid w:val="008F3912"/>
    <w:rsid w:val="008F3D84"/>
    <w:rsid w:val="008F3FA0"/>
    <w:rsid w:val="008F4065"/>
    <w:rsid w:val="008F4171"/>
    <w:rsid w:val="008F4663"/>
    <w:rsid w:val="008F486C"/>
    <w:rsid w:val="008F4929"/>
    <w:rsid w:val="008F4BF4"/>
    <w:rsid w:val="008F4F80"/>
    <w:rsid w:val="008F51E0"/>
    <w:rsid w:val="008F5587"/>
    <w:rsid w:val="008F58E6"/>
    <w:rsid w:val="008F63BE"/>
    <w:rsid w:val="008F686C"/>
    <w:rsid w:val="008F6CE6"/>
    <w:rsid w:val="008F6FAA"/>
    <w:rsid w:val="008F7084"/>
    <w:rsid w:val="008F752F"/>
    <w:rsid w:val="008F76FD"/>
    <w:rsid w:val="008F7749"/>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07F51"/>
    <w:rsid w:val="00910797"/>
    <w:rsid w:val="00910A71"/>
    <w:rsid w:val="009113FB"/>
    <w:rsid w:val="0091155C"/>
    <w:rsid w:val="009118BC"/>
    <w:rsid w:val="00912511"/>
    <w:rsid w:val="00912A25"/>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ACE"/>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B26"/>
    <w:rsid w:val="00921E73"/>
    <w:rsid w:val="00922508"/>
    <w:rsid w:val="00922591"/>
    <w:rsid w:val="00922AA0"/>
    <w:rsid w:val="00922C22"/>
    <w:rsid w:val="00922C3E"/>
    <w:rsid w:val="00923AEA"/>
    <w:rsid w:val="00923CC0"/>
    <w:rsid w:val="00924024"/>
    <w:rsid w:val="009251D1"/>
    <w:rsid w:val="00925309"/>
    <w:rsid w:val="00925F10"/>
    <w:rsid w:val="009260C0"/>
    <w:rsid w:val="009262D1"/>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B58"/>
    <w:rsid w:val="00932FB0"/>
    <w:rsid w:val="009331E5"/>
    <w:rsid w:val="0093357A"/>
    <w:rsid w:val="009336E6"/>
    <w:rsid w:val="00934594"/>
    <w:rsid w:val="00934C66"/>
    <w:rsid w:val="00934C86"/>
    <w:rsid w:val="00934E2E"/>
    <w:rsid w:val="00934FB2"/>
    <w:rsid w:val="009350A7"/>
    <w:rsid w:val="009350B9"/>
    <w:rsid w:val="009351C9"/>
    <w:rsid w:val="009363AE"/>
    <w:rsid w:val="00936ACB"/>
    <w:rsid w:val="0093785B"/>
    <w:rsid w:val="00940514"/>
    <w:rsid w:val="00940654"/>
    <w:rsid w:val="00940BA1"/>
    <w:rsid w:val="00940EC5"/>
    <w:rsid w:val="009410D8"/>
    <w:rsid w:val="009410DB"/>
    <w:rsid w:val="00941F36"/>
    <w:rsid w:val="0094237E"/>
    <w:rsid w:val="0094248D"/>
    <w:rsid w:val="009429DA"/>
    <w:rsid w:val="00942ADB"/>
    <w:rsid w:val="0094378D"/>
    <w:rsid w:val="00943C87"/>
    <w:rsid w:val="00943D84"/>
    <w:rsid w:val="00943DD6"/>
    <w:rsid w:val="00943E53"/>
    <w:rsid w:val="00944319"/>
    <w:rsid w:val="00944541"/>
    <w:rsid w:val="009445FF"/>
    <w:rsid w:val="0094474E"/>
    <w:rsid w:val="00944D3C"/>
    <w:rsid w:val="00944D75"/>
    <w:rsid w:val="009450DA"/>
    <w:rsid w:val="0094528F"/>
    <w:rsid w:val="00945351"/>
    <w:rsid w:val="00945F7C"/>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6C2"/>
    <w:rsid w:val="00950891"/>
    <w:rsid w:val="00950B0E"/>
    <w:rsid w:val="00950DDB"/>
    <w:rsid w:val="00950F15"/>
    <w:rsid w:val="00950F7B"/>
    <w:rsid w:val="009511B2"/>
    <w:rsid w:val="0095120D"/>
    <w:rsid w:val="0095142E"/>
    <w:rsid w:val="0095148F"/>
    <w:rsid w:val="00951872"/>
    <w:rsid w:val="00951AD9"/>
    <w:rsid w:val="009524FC"/>
    <w:rsid w:val="00952DC0"/>
    <w:rsid w:val="00952FE9"/>
    <w:rsid w:val="0095316A"/>
    <w:rsid w:val="00953451"/>
    <w:rsid w:val="009535FD"/>
    <w:rsid w:val="00953AAD"/>
    <w:rsid w:val="00953C7F"/>
    <w:rsid w:val="00953CC0"/>
    <w:rsid w:val="00953FC4"/>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87A"/>
    <w:rsid w:val="00967B65"/>
    <w:rsid w:val="00967BA4"/>
    <w:rsid w:val="0097017B"/>
    <w:rsid w:val="00970492"/>
    <w:rsid w:val="0097075A"/>
    <w:rsid w:val="009708CA"/>
    <w:rsid w:val="00970A7F"/>
    <w:rsid w:val="009711F5"/>
    <w:rsid w:val="00971EEE"/>
    <w:rsid w:val="0097223A"/>
    <w:rsid w:val="00972289"/>
    <w:rsid w:val="00972DAA"/>
    <w:rsid w:val="00972FE9"/>
    <w:rsid w:val="009732FF"/>
    <w:rsid w:val="00973AA2"/>
    <w:rsid w:val="00974002"/>
    <w:rsid w:val="009740A6"/>
    <w:rsid w:val="009746B3"/>
    <w:rsid w:val="00974987"/>
    <w:rsid w:val="00974A5A"/>
    <w:rsid w:val="00974A94"/>
    <w:rsid w:val="00975295"/>
    <w:rsid w:val="00975666"/>
    <w:rsid w:val="00975909"/>
    <w:rsid w:val="00975C0E"/>
    <w:rsid w:val="00976029"/>
    <w:rsid w:val="00976966"/>
    <w:rsid w:val="00976BB1"/>
    <w:rsid w:val="00976E6D"/>
    <w:rsid w:val="00976EF2"/>
    <w:rsid w:val="0097732C"/>
    <w:rsid w:val="00977432"/>
    <w:rsid w:val="0097765F"/>
    <w:rsid w:val="009776F5"/>
    <w:rsid w:val="009779A4"/>
    <w:rsid w:val="00977E96"/>
    <w:rsid w:val="00980806"/>
    <w:rsid w:val="00980908"/>
    <w:rsid w:val="00980926"/>
    <w:rsid w:val="00980CF4"/>
    <w:rsid w:val="00980D7E"/>
    <w:rsid w:val="00980D9D"/>
    <w:rsid w:val="00980DDF"/>
    <w:rsid w:val="00980ED9"/>
    <w:rsid w:val="0098125C"/>
    <w:rsid w:val="00981700"/>
    <w:rsid w:val="00981D06"/>
    <w:rsid w:val="00982640"/>
    <w:rsid w:val="00982806"/>
    <w:rsid w:val="009828BE"/>
    <w:rsid w:val="00982C42"/>
    <w:rsid w:val="00983058"/>
    <w:rsid w:val="00983275"/>
    <w:rsid w:val="009832BE"/>
    <w:rsid w:val="00983334"/>
    <w:rsid w:val="00983648"/>
    <w:rsid w:val="00983946"/>
    <w:rsid w:val="00983F14"/>
    <w:rsid w:val="00983FBB"/>
    <w:rsid w:val="00983FD7"/>
    <w:rsid w:val="0098412F"/>
    <w:rsid w:val="009843F5"/>
    <w:rsid w:val="0098471A"/>
    <w:rsid w:val="0098480F"/>
    <w:rsid w:val="00984C97"/>
    <w:rsid w:val="00984FA9"/>
    <w:rsid w:val="00985053"/>
    <w:rsid w:val="00985085"/>
    <w:rsid w:val="00985698"/>
    <w:rsid w:val="00985754"/>
    <w:rsid w:val="009858D2"/>
    <w:rsid w:val="009863F7"/>
    <w:rsid w:val="00986425"/>
    <w:rsid w:val="0098647B"/>
    <w:rsid w:val="00986491"/>
    <w:rsid w:val="009868CD"/>
    <w:rsid w:val="009869C0"/>
    <w:rsid w:val="009877AC"/>
    <w:rsid w:val="00987838"/>
    <w:rsid w:val="0098785A"/>
    <w:rsid w:val="00987D25"/>
    <w:rsid w:val="00990255"/>
    <w:rsid w:val="0099031A"/>
    <w:rsid w:val="00990366"/>
    <w:rsid w:val="009903B2"/>
    <w:rsid w:val="0099092A"/>
    <w:rsid w:val="00990B7E"/>
    <w:rsid w:val="00990E51"/>
    <w:rsid w:val="00990F08"/>
    <w:rsid w:val="00991B46"/>
    <w:rsid w:val="00991D8C"/>
    <w:rsid w:val="00991D8D"/>
    <w:rsid w:val="00992607"/>
    <w:rsid w:val="009931F6"/>
    <w:rsid w:val="00993521"/>
    <w:rsid w:val="009939C7"/>
    <w:rsid w:val="00993AD0"/>
    <w:rsid w:val="00993D1A"/>
    <w:rsid w:val="00993E49"/>
    <w:rsid w:val="00993E5C"/>
    <w:rsid w:val="00994192"/>
    <w:rsid w:val="00994730"/>
    <w:rsid w:val="00994732"/>
    <w:rsid w:val="009948FD"/>
    <w:rsid w:val="00994A2F"/>
    <w:rsid w:val="00995362"/>
    <w:rsid w:val="00995773"/>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13"/>
    <w:rsid w:val="009A03D7"/>
    <w:rsid w:val="009A05B2"/>
    <w:rsid w:val="009A06FA"/>
    <w:rsid w:val="009A07B5"/>
    <w:rsid w:val="009A0FDE"/>
    <w:rsid w:val="009A1003"/>
    <w:rsid w:val="009A11D5"/>
    <w:rsid w:val="009A1506"/>
    <w:rsid w:val="009A1D8D"/>
    <w:rsid w:val="009A20B5"/>
    <w:rsid w:val="009A225F"/>
    <w:rsid w:val="009A2484"/>
    <w:rsid w:val="009A2566"/>
    <w:rsid w:val="009A2C9A"/>
    <w:rsid w:val="009A2E1A"/>
    <w:rsid w:val="009A33CF"/>
    <w:rsid w:val="009A3465"/>
    <w:rsid w:val="009A349E"/>
    <w:rsid w:val="009A35D4"/>
    <w:rsid w:val="009A39D0"/>
    <w:rsid w:val="009A3EDC"/>
    <w:rsid w:val="009A40F9"/>
    <w:rsid w:val="009A413C"/>
    <w:rsid w:val="009A427C"/>
    <w:rsid w:val="009A4638"/>
    <w:rsid w:val="009A4BF1"/>
    <w:rsid w:val="009A4DA3"/>
    <w:rsid w:val="009A4FF3"/>
    <w:rsid w:val="009A51AF"/>
    <w:rsid w:val="009A5980"/>
    <w:rsid w:val="009A5DD9"/>
    <w:rsid w:val="009A5F4B"/>
    <w:rsid w:val="009A5F90"/>
    <w:rsid w:val="009A60E8"/>
    <w:rsid w:val="009A712E"/>
    <w:rsid w:val="009A7618"/>
    <w:rsid w:val="009A789A"/>
    <w:rsid w:val="009A7C1B"/>
    <w:rsid w:val="009B036F"/>
    <w:rsid w:val="009B0538"/>
    <w:rsid w:val="009B0884"/>
    <w:rsid w:val="009B09C5"/>
    <w:rsid w:val="009B0B23"/>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108"/>
    <w:rsid w:val="009B6216"/>
    <w:rsid w:val="009B66C3"/>
    <w:rsid w:val="009B6734"/>
    <w:rsid w:val="009B680D"/>
    <w:rsid w:val="009B6A2C"/>
    <w:rsid w:val="009B6C92"/>
    <w:rsid w:val="009B6C97"/>
    <w:rsid w:val="009B6F62"/>
    <w:rsid w:val="009B6F8C"/>
    <w:rsid w:val="009B72A5"/>
    <w:rsid w:val="009B72F9"/>
    <w:rsid w:val="009B7946"/>
    <w:rsid w:val="009C00AB"/>
    <w:rsid w:val="009C013C"/>
    <w:rsid w:val="009C0161"/>
    <w:rsid w:val="009C022C"/>
    <w:rsid w:val="009C091F"/>
    <w:rsid w:val="009C1072"/>
    <w:rsid w:val="009C12E5"/>
    <w:rsid w:val="009C17C0"/>
    <w:rsid w:val="009C27A2"/>
    <w:rsid w:val="009C2A8F"/>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70F"/>
    <w:rsid w:val="009D5B96"/>
    <w:rsid w:val="009D5BEE"/>
    <w:rsid w:val="009D5EC2"/>
    <w:rsid w:val="009D5EFE"/>
    <w:rsid w:val="009D6903"/>
    <w:rsid w:val="009D69CE"/>
    <w:rsid w:val="009D6D4A"/>
    <w:rsid w:val="009D77B9"/>
    <w:rsid w:val="009D7FA4"/>
    <w:rsid w:val="009E006B"/>
    <w:rsid w:val="009E0634"/>
    <w:rsid w:val="009E0E28"/>
    <w:rsid w:val="009E0EC4"/>
    <w:rsid w:val="009E11E4"/>
    <w:rsid w:val="009E12D6"/>
    <w:rsid w:val="009E1408"/>
    <w:rsid w:val="009E14D0"/>
    <w:rsid w:val="009E1651"/>
    <w:rsid w:val="009E184D"/>
    <w:rsid w:val="009E1947"/>
    <w:rsid w:val="009E2016"/>
    <w:rsid w:val="009E2091"/>
    <w:rsid w:val="009E2307"/>
    <w:rsid w:val="009E24C9"/>
    <w:rsid w:val="009E2513"/>
    <w:rsid w:val="009E2D9D"/>
    <w:rsid w:val="009E337F"/>
    <w:rsid w:val="009E3655"/>
    <w:rsid w:val="009E3661"/>
    <w:rsid w:val="009E3728"/>
    <w:rsid w:val="009E3F99"/>
    <w:rsid w:val="009E40BB"/>
    <w:rsid w:val="009E4578"/>
    <w:rsid w:val="009E46C1"/>
    <w:rsid w:val="009E4743"/>
    <w:rsid w:val="009E48D2"/>
    <w:rsid w:val="009E491C"/>
    <w:rsid w:val="009E4B1E"/>
    <w:rsid w:val="009E4F5B"/>
    <w:rsid w:val="009E4FB2"/>
    <w:rsid w:val="009E5A80"/>
    <w:rsid w:val="009E5B35"/>
    <w:rsid w:val="009E5F48"/>
    <w:rsid w:val="009E62AB"/>
    <w:rsid w:val="009E63CF"/>
    <w:rsid w:val="009E64D1"/>
    <w:rsid w:val="009E698C"/>
    <w:rsid w:val="009E6BF7"/>
    <w:rsid w:val="009E73CA"/>
    <w:rsid w:val="009E74EE"/>
    <w:rsid w:val="009E770D"/>
    <w:rsid w:val="009F00AF"/>
    <w:rsid w:val="009F08C4"/>
    <w:rsid w:val="009F0BC4"/>
    <w:rsid w:val="009F0C08"/>
    <w:rsid w:val="009F0EF5"/>
    <w:rsid w:val="009F0F60"/>
    <w:rsid w:val="009F0FF0"/>
    <w:rsid w:val="009F11F1"/>
    <w:rsid w:val="009F1417"/>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CFD"/>
    <w:rsid w:val="009F4D1F"/>
    <w:rsid w:val="009F4EDA"/>
    <w:rsid w:val="009F4F03"/>
    <w:rsid w:val="009F521E"/>
    <w:rsid w:val="009F5294"/>
    <w:rsid w:val="009F5C0A"/>
    <w:rsid w:val="009F5FBA"/>
    <w:rsid w:val="009F62EA"/>
    <w:rsid w:val="009F631F"/>
    <w:rsid w:val="009F636F"/>
    <w:rsid w:val="009F6524"/>
    <w:rsid w:val="009F656C"/>
    <w:rsid w:val="009F680E"/>
    <w:rsid w:val="009F6A78"/>
    <w:rsid w:val="009F6CE0"/>
    <w:rsid w:val="009F6D5F"/>
    <w:rsid w:val="009F6D6A"/>
    <w:rsid w:val="009F6F11"/>
    <w:rsid w:val="009F7FF2"/>
    <w:rsid w:val="00A00215"/>
    <w:rsid w:val="00A003C6"/>
    <w:rsid w:val="00A0051A"/>
    <w:rsid w:val="00A00825"/>
    <w:rsid w:val="00A008F2"/>
    <w:rsid w:val="00A00C25"/>
    <w:rsid w:val="00A00DF3"/>
    <w:rsid w:val="00A00F53"/>
    <w:rsid w:val="00A0115D"/>
    <w:rsid w:val="00A01A34"/>
    <w:rsid w:val="00A01EA2"/>
    <w:rsid w:val="00A02F7F"/>
    <w:rsid w:val="00A0313B"/>
    <w:rsid w:val="00A03768"/>
    <w:rsid w:val="00A039EF"/>
    <w:rsid w:val="00A03D74"/>
    <w:rsid w:val="00A043F8"/>
    <w:rsid w:val="00A044C9"/>
    <w:rsid w:val="00A04FBF"/>
    <w:rsid w:val="00A0513C"/>
    <w:rsid w:val="00A053B8"/>
    <w:rsid w:val="00A05649"/>
    <w:rsid w:val="00A05D3B"/>
    <w:rsid w:val="00A0613F"/>
    <w:rsid w:val="00A06270"/>
    <w:rsid w:val="00A06432"/>
    <w:rsid w:val="00A064B9"/>
    <w:rsid w:val="00A06AF7"/>
    <w:rsid w:val="00A06D70"/>
    <w:rsid w:val="00A06FA9"/>
    <w:rsid w:val="00A07675"/>
    <w:rsid w:val="00A07C8C"/>
    <w:rsid w:val="00A107EE"/>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D6D"/>
    <w:rsid w:val="00A13EBB"/>
    <w:rsid w:val="00A140BF"/>
    <w:rsid w:val="00A1463A"/>
    <w:rsid w:val="00A146AE"/>
    <w:rsid w:val="00A14974"/>
    <w:rsid w:val="00A14AFB"/>
    <w:rsid w:val="00A14C57"/>
    <w:rsid w:val="00A14FF8"/>
    <w:rsid w:val="00A15541"/>
    <w:rsid w:val="00A15894"/>
    <w:rsid w:val="00A159C5"/>
    <w:rsid w:val="00A15D72"/>
    <w:rsid w:val="00A15DB9"/>
    <w:rsid w:val="00A16147"/>
    <w:rsid w:val="00A162A0"/>
    <w:rsid w:val="00A17197"/>
    <w:rsid w:val="00A17877"/>
    <w:rsid w:val="00A17C92"/>
    <w:rsid w:val="00A20066"/>
    <w:rsid w:val="00A201E0"/>
    <w:rsid w:val="00A20586"/>
    <w:rsid w:val="00A205CD"/>
    <w:rsid w:val="00A20A48"/>
    <w:rsid w:val="00A21216"/>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5806"/>
    <w:rsid w:val="00A25A55"/>
    <w:rsid w:val="00A26A44"/>
    <w:rsid w:val="00A26B03"/>
    <w:rsid w:val="00A26D9F"/>
    <w:rsid w:val="00A271AF"/>
    <w:rsid w:val="00A271F2"/>
    <w:rsid w:val="00A277A0"/>
    <w:rsid w:val="00A27832"/>
    <w:rsid w:val="00A27A18"/>
    <w:rsid w:val="00A30101"/>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2FFD"/>
    <w:rsid w:val="00A3300B"/>
    <w:rsid w:val="00A3377E"/>
    <w:rsid w:val="00A33DF5"/>
    <w:rsid w:val="00A3422C"/>
    <w:rsid w:val="00A3455B"/>
    <w:rsid w:val="00A34661"/>
    <w:rsid w:val="00A3489D"/>
    <w:rsid w:val="00A34E1D"/>
    <w:rsid w:val="00A34F5C"/>
    <w:rsid w:val="00A3542A"/>
    <w:rsid w:val="00A35A0B"/>
    <w:rsid w:val="00A35D2F"/>
    <w:rsid w:val="00A367F7"/>
    <w:rsid w:val="00A372E5"/>
    <w:rsid w:val="00A37C28"/>
    <w:rsid w:val="00A4004D"/>
    <w:rsid w:val="00A4029D"/>
    <w:rsid w:val="00A403AA"/>
    <w:rsid w:val="00A41A6E"/>
    <w:rsid w:val="00A41E22"/>
    <w:rsid w:val="00A42166"/>
    <w:rsid w:val="00A42AAF"/>
    <w:rsid w:val="00A42DC6"/>
    <w:rsid w:val="00A43053"/>
    <w:rsid w:val="00A430F1"/>
    <w:rsid w:val="00A430FA"/>
    <w:rsid w:val="00A43821"/>
    <w:rsid w:val="00A43AD8"/>
    <w:rsid w:val="00A43DB3"/>
    <w:rsid w:val="00A44004"/>
    <w:rsid w:val="00A441FE"/>
    <w:rsid w:val="00A445C5"/>
    <w:rsid w:val="00A4482E"/>
    <w:rsid w:val="00A453EE"/>
    <w:rsid w:val="00A457F8"/>
    <w:rsid w:val="00A45CE1"/>
    <w:rsid w:val="00A45FE0"/>
    <w:rsid w:val="00A462CB"/>
    <w:rsid w:val="00A466C2"/>
    <w:rsid w:val="00A46911"/>
    <w:rsid w:val="00A46A5F"/>
    <w:rsid w:val="00A46DAD"/>
    <w:rsid w:val="00A46DEA"/>
    <w:rsid w:val="00A471B6"/>
    <w:rsid w:val="00A4766C"/>
    <w:rsid w:val="00A47794"/>
    <w:rsid w:val="00A47A9A"/>
    <w:rsid w:val="00A47E70"/>
    <w:rsid w:val="00A50193"/>
    <w:rsid w:val="00A50432"/>
    <w:rsid w:val="00A5047F"/>
    <w:rsid w:val="00A506C3"/>
    <w:rsid w:val="00A5093D"/>
    <w:rsid w:val="00A50AC5"/>
    <w:rsid w:val="00A50DC0"/>
    <w:rsid w:val="00A511E3"/>
    <w:rsid w:val="00A514E2"/>
    <w:rsid w:val="00A51F1F"/>
    <w:rsid w:val="00A51FE7"/>
    <w:rsid w:val="00A5255B"/>
    <w:rsid w:val="00A5278C"/>
    <w:rsid w:val="00A52E65"/>
    <w:rsid w:val="00A5319B"/>
    <w:rsid w:val="00A531EC"/>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6848"/>
    <w:rsid w:val="00A56B58"/>
    <w:rsid w:val="00A56FB9"/>
    <w:rsid w:val="00A57CD9"/>
    <w:rsid w:val="00A57E61"/>
    <w:rsid w:val="00A57EA9"/>
    <w:rsid w:val="00A57F00"/>
    <w:rsid w:val="00A603A2"/>
    <w:rsid w:val="00A6047F"/>
    <w:rsid w:val="00A607A1"/>
    <w:rsid w:val="00A60FB2"/>
    <w:rsid w:val="00A61382"/>
    <w:rsid w:val="00A61559"/>
    <w:rsid w:val="00A618FE"/>
    <w:rsid w:val="00A61B2C"/>
    <w:rsid w:val="00A61F1C"/>
    <w:rsid w:val="00A622AF"/>
    <w:rsid w:val="00A62631"/>
    <w:rsid w:val="00A62D19"/>
    <w:rsid w:val="00A62F17"/>
    <w:rsid w:val="00A6303C"/>
    <w:rsid w:val="00A63099"/>
    <w:rsid w:val="00A63468"/>
    <w:rsid w:val="00A635A0"/>
    <w:rsid w:val="00A63798"/>
    <w:rsid w:val="00A639DD"/>
    <w:rsid w:val="00A63EC1"/>
    <w:rsid w:val="00A64151"/>
    <w:rsid w:val="00A6461B"/>
    <w:rsid w:val="00A64E81"/>
    <w:rsid w:val="00A65166"/>
    <w:rsid w:val="00A653C4"/>
    <w:rsid w:val="00A65681"/>
    <w:rsid w:val="00A65850"/>
    <w:rsid w:val="00A65DA0"/>
    <w:rsid w:val="00A65DB2"/>
    <w:rsid w:val="00A65F04"/>
    <w:rsid w:val="00A66048"/>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4D61"/>
    <w:rsid w:val="00A76022"/>
    <w:rsid w:val="00A76179"/>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77E09"/>
    <w:rsid w:val="00A8005A"/>
    <w:rsid w:val="00A8030F"/>
    <w:rsid w:val="00A80677"/>
    <w:rsid w:val="00A80736"/>
    <w:rsid w:val="00A80870"/>
    <w:rsid w:val="00A80A27"/>
    <w:rsid w:val="00A80A5D"/>
    <w:rsid w:val="00A80D2F"/>
    <w:rsid w:val="00A812AC"/>
    <w:rsid w:val="00A81300"/>
    <w:rsid w:val="00A81314"/>
    <w:rsid w:val="00A813F0"/>
    <w:rsid w:val="00A816AA"/>
    <w:rsid w:val="00A81BFD"/>
    <w:rsid w:val="00A81D88"/>
    <w:rsid w:val="00A82088"/>
    <w:rsid w:val="00A82480"/>
    <w:rsid w:val="00A82B13"/>
    <w:rsid w:val="00A82BE5"/>
    <w:rsid w:val="00A8374A"/>
    <w:rsid w:val="00A83EF6"/>
    <w:rsid w:val="00A8401C"/>
    <w:rsid w:val="00A843C2"/>
    <w:rsid w:val="00A8465F"/>
    <w:rsid w:val="00A847B2"/>
    <w:rsid w:val="00A84C1B"/>
    <w:rsid w:val="00A8510A"/>
    <w:rsid w:val="00A85CBC"/>
    <w:rsid w:val="00A85DAB"/>
    <w:rsid w:val="00A85F22"/>
    <w:rsid w:val="00A86819"/>
    <w:rsid w:val="00A868F1"/>
    <w:rsid w:val="00A86B99"/>
    <w:rsid w:val="00A86F6F"/>
    <w:rsid w:val="00A87054"/>
    <w:rsid w:val="00A872E2"/>
    <w:rsid w:val="00A901FB"/>
    <w:rsid w:val="00A90364"/>
    <w:rsid w:val="00A903E1"/>
    <w:rsid w:val="00A90466"/>
    <w:rsid w:val="00A9074A"/>
    <w:rsid w:val="00A907D8"/>
    <w:rsid w:val="00A90B63"/>
    <w:rsid w:val="00A90F45"/>
    <w:rsid w:val="00A91061"/>
    <w:rsid w:val="00A9129D"/>
    <w:rsid w:val="00A91594"/>
    <w:rsid w:val="00A91A85"/>
    <w:rsid w:val="00A91DF9"/>
    <w:rsid w:val="00A91F0B"/>
    <w:rsid w:val="00A92256"/>
    <w:rsid w:val="00A923A5"/>
    <w:rsid w:val="00A92474"/>
    <w:rsid w:val="00A92590"/>
    <w:rsid w:val="00A92E95"/>
    <w:rsid w:val="00A932BF"/>
    <w:rsid w:val="00A934E6"/>
    <w:rsid w:val="00A93C23"/>
    <w:rsid w:val="00A93D61"/>
    <w:rsid w:val="00A93F1E"/>
    <w:rsid w:val="00A941A7"/>
    <w:rsid w:val="00A942CD"/>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B7D"/>
    <w:rsid w:val="00AA2CD3"/>
    <w:rsid w:val="00AA2F40"/>
    <w:rsid w:val="00AA2F7B"/>
    <w:rsid w:val="00AA357F"/>
    <w:rsid w:val="00AA3A88"/>
    <w:rsid w:val="00AA43D1"/>
    <w:rsid w:val="00AA4CB7"/>
    <w:rsid w:val="00AA4CF4"/>
    <w:rsid w:val="00AA4D03"/>
    <w:rsid w:val="00AA522F"/>
    <w:rsid w:val="00AA53AD"/>
    <w:rsid w:val="00AA5EAD"/>
    <w:rsid w:val="00AA6031"/>
    <w:rsid w:val="00AA6590"/>
    <w:rsid w:val="00AA668C"/>
    <w:rsid w:val="00AA6B4F"/>
    <w:rsid w:val="00AA6D66"/>
    <w:rsid w:val="00AA71EB"/>
    <w:rsid w:val="00AA7294"/>
    <w:rsid w:val="00AA757A"/>
    <w:rsid w:val="00AA78AE"/>
    <w:rsid w:val="00AA7D90"/>
    <w:rsid w:val="00AA7FF5"/>
    <w:rsid w:val="00AB063D"/>
    <w:rsid w:val="00AB0D2D"/>
    <w:rsid w:val="00AB0E3D"/>
    <w:rsid w:val="00AB0FAC"/>
    <w:rsid w:val="00AB109D"/>
    <w:rsid w:val="00AB15A9"/>
    <w:rsid w:val="00AB15CC"/>
    <w:rsid w:val="00AB257D"/>
    <w:rsid w:val="00AB2E13"/>
    <w:rsid w:val="00AB308E"/>
    <w:rsid w:val="00AB3446"/>
    <w:rsid w:val="00AB3913"/>
    <w:rsid w:val="00AB3EB6"/>
    <w:rsid w:val="00AB4428"/>
    <w:rsid w:val="00AB4563"/>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022"/>
    <w:rsid w:val="00AC12F1"/>
    <w:rsid w:val="00AC1511"/>
    <w:rsid w:val="00AC1B01"/>
    <w:rsid w:val="00AC1E50"/>
    <w:rsid w:val="00AC1EAD"/>
    <w:rsid w:val="00AC277F"/>
    <w:rsid w:val="00AC2A36"/>
    <w:rsid w:val="00AC2A53"/>
    <w:rsid w:val="00AC2A57"/>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A73"/>
    <w:rsid w:val="00AC5BD7"/>
    <w:rsid w:val="00AC5F6C"/>
    <w:rsid w:val="00AC5FC6"/>
    <w:rsid w:val="00AC60C0"/>
    <w:rsid w:val="00AC6352"/>
    <w:rsid w:val="00AC672D"/>
    <w:rsid w:val="00AC6730"/>
    <w:rsid w:val="00AC68FD"/>
    <w:rsid w:val="00AC71B2"/>
    <w:rsid w:val="00AC7723"/>
    <w:rsid w:val="00AC7C13"/>
    <w:rsid w:val="00AC7EFB"/>
    <w:rsid w:val="00AD001D"/>
    <w:rsid w:val="00AD0814"/>
    <w:rsid w:val="00AD08DE"/>
    <w:rsid w:val="00AD1507"/>
    <w:rsid w:val="00AD1D86"/>
    <w:rsid w:val="00AD2735"/>
    <w:rsid w:val="00AD2E7D"/>
    <w:rsid w:val="00AD329A"/>
    <w:rsid w:val="00AD3486"/>
    <w:rsid w:val="00AD3593"/>
    <w:rsid w:val="00AD383C"/>
    <w:rsid w:val="00AD4398"/>
    <w:rsid w:val="00AD4E0C"/>
    <w:rsid w:val="00AD4EB9"/>
    <w:rsid w:val="00AD530B"/>
    <w:rsid w:val="00AD5373"/>
    <w:rsid w:val="00AD53E0"/>
    <w:rsid w:val="00AD558C"/>
    <w:rsid w:val="00AD5BEA"/>
    <w:rsid w:val="00AD5E04"/>
    <w:rsid w:val="00AD5FC9"/>
    <w:rsid w:val="00AD6415"/>
    <w:rsid w:val="00AD64BB"/>
    <w:rsid w:val="00AD6EB1"/>
    <w:rsid w:val="00AD766C"/>
    <w:rsid w:val="00AD780A"/>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BFD"/>
    <w:rsid w:val="00AE3E71"/>
    <w:rsid w:val="00AE3EF4"/>
    <w:rsid w:val="00AE3FD4"/>
    <w:rsid w:val="00AE4950"/>
    <w:rsid w:val="00AE4A38"/>
    <w:rsid w:val="00AE4B40"/>
    <w:rsid w:val="00AE4E0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6BB"/>
    <w:rsid w:val="00AF195D"/>
    <w:rsid w:val="00AF1A08"/>
    <w:rsid w:val="00AF22EF"/>
    <w:rsid w:val="00AF277A"/>
    <w:rsid w:val="00AF2803"/>
    <w:rsid w:val="00AF2A87"/>
    <w:rsid w:val="00AF2C54"/>
    <w:rsid w:val="00AF2EB1"/>
    <w:rsid w:val="00AF34E2"/>
    <w:rsid w:val="00AF3BD5"/>
    <w:rsid w:val="00AF3D37"/>
    <w:rsid w:val="00AF3EE9"/>
    <w:rsid w:val="00AF3FD7"/>
    <w:rsid w:val="00AF41EE"/>
    <w:rsid w:val="00AF4742"/>
    <w:rsid w:val="00AF5581"/>
    <w:rsid w:val="00AF56BE"/>
    <w:rsid w:val="00AF570F"/>
    <w:rsid w:val="00AF5855"/>
    <w:rsid w:val="00AF5D55"/>
    <w:rsid w:val="00AF6127"/>
    <w:rsid w:val="00AF61E7"/>
    <w:rsid w:val="00AF64CD"/>
    <w:rsid w:val="00AF6682"/>
    <w:rsid w:val="00AF68D4"/>
    <w:rsid w:val="00AF6D00"/>
    <w:rsid w:val="00AF6DBD"/>
    <w:rsid w:val="00AF73A8"/>
    <w:rsid w:val="00AF7547"/>
    <w:rsid w:val="00AF7735"/>
    <w:rsid w:val="00AF798A"/>
    <w:rsid w:val="00B00467"/>
    <w:rsid w:val="00B004A2"/>
    <w:rsid w:val="00B011E6"/>
    <w:rsid w:val="00B01944"/>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6C77"/>
    <w:rsid w:val="00B07088"/>
    <w:rsid w:val="00B07776"/>
    <w:rsid w:val="00B07BCB"/>
    <w:rsid w:val="00B07D83"/>
    <w:rsid w:val="00B10AC7"/>
    <w:rsid w:val="00B10AD9"/>
    <w:rsid w:val="00B10E07"/>
    <w:rsid w:val="00B10FD5"/>
    <w:rsid w:val="00B110CA"/>
    <w:rsid w:val="00B11329"/>
    <w:rsid w:val="00B1156D"/>
    <w:rsid w:val="00B116D1"/>
    <w:rsid w:val="00B1170F"/>
    <w:rsid w:val="00B1193C"/>
    <w:rsid w:val="00B11C71"/>
    <w:rsid w:val="00B123FA"/>
    <w:rsid w:val="00B124E9"/>
    <w:rsid w:val="00B12654"/>
    <w:rsid w:val="00B126E3"/>
    <w:rsid w:val="00B12BD4"/>
    <w:rsid w:val="00B12C64"/>
    <w:rsid w:val="00B12EE3"/>
    <w:rsid w:val="00B13017"/>
    <w:rsid w:val="00B136EE"/>
    <w:rsid w:val="00B13C51"/>
    <w:rsid w:val="00B13D1E"/>
    <w:rsid w:val="00B14054"/>
    <w:rsid w:val="00B144EC"/>
    <w:rsid w:val="00B150D8"/>
    <w:rsid w:val="00B1531A"/>
    <w:rsid w:val="00B153C6"/>
    <w:rsid w:val="00B154F6"/>
    <w:rsid w:val="00B157E7"/>
    <w:rsid w:val="00B15C01"/>
    <w:rsid w:val="00B16183"/>
    <w:rsid w:val="00B163D5"/>
    <w:rsid w:val="00B16AE4"/>
    <w:rsid w:val="00B16AFB"/>
    <w:rsid w:val="00B17611"/>
    <w:rsid w:val="00B17698"/>
    <w:rsid w:val="00B17883"/>
    <w:rsid w:val="00B1795B"/>
    <w:rsid w:val="00B17DED"/>
    <w:rsid w:val="00B17E3D"/>
    <w:rsid w:val="00B17EA4"/>
    <w:rsid w:val="00B20061"/>
    <w:rsid w:val="00B20341"/>
    <w:rsid w:val="00B20352"/>
    <w:rsid w:val="00B203A5"/>
    <w:rsid w:val="00B20869"/>
    <w:rsid w:val="00B20CA7"/>
    <w:rsid w:val="00B20D04"/>
    <w:rsid w:val="00B20DAC"/>
    <w:rsid w:val="00B20F1C"/>
    <w:rsid w:val="00B21044"/>
    <w:rsid w:val="00B2104B"/>
    <w:rsid w:val="00B210A6"/>
    <w:rsid w:val="00B211F4"/>
    <w:rsid w:val="00B212F0"/>
    <w:rsid w:val="00B213FB"/>
    <w:rsid w:val="00B21578"/>
    <w:rsid w:val="00B21ABA"/>
    <w:rsid w:val="00B21C88"/>
    <w:rsid w:val="00B221B8"/>
    <w:rsid w:val="00B22387"/>
    <w:rsid w:val="00B22B38"/>
    <w:rsid w:val="00B231AB"/>
    <w:rsid w:val="00B2358E"/>
    <w:rsid w:val="00B2360B"/>
    <w:rsid w:val="00B23B56"/>
    <w:rsid w:val="00B23DF8"/>
    <w:rsid w:val="00B23E43"/>
    <w:rsid w:val="00B2414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6A17"/>
    <w:rsid w:val="00B27106"/>
    <w:rsid w:val="00B276DD"/>
    <w:rsid w:val="00B27F30"/>
    <w:rsid w:val="00B302AE"/>
    <w:rsid w:val="00B303BA"/>
    <w:rsid w:val="00B311C2"/>
    <w:rsid w:val="00B31814"/>
    <w:rsid w:val="00B31974"/>
    <w:rsid w:val="00B31B71"/>
    <w:rsid w:val="00B32169"/>
    <w:rsid w:val="00B324DA"/>
    <w:rsid w:val="00B32884"/>
    <w:rsid w:val="00B329A9"/>
    <w:rsid w:val="00B32D31"/>
    <w:rsid w:val="00B3312F"/>
    <w:rsid w:val="00B33847"/>
    <w:rsid w:val="00B3451B"/>
    <w:rsid w:val="00B34870"/>
    <w:rsid w:val="00B34A43"/>
    <w:rsid w:val="00B34F9E"/>
    <w:rsid w:val="00B35010"/>
    <w:rsid w:val="00B3528A"/>
    <w:rsid w:val="00B35412"/>
    <w:rsid w:val="00B35716"/>
    <w:rsid w:val="00B35914"/>
    <w:rsid w:val="00B35AAD"/>
    <w:rsid w:val="00B35E73"/>
    <w:rsid w:val="00B3660B"/>
    <w:rsid w:val="00B36678"/>
    <w:rsid w:val="00B36832"/>
    <w:rsid w:val="00B36950"/>
    <w:rsid w:val="00B36FE6"/>
    <w:rsid w:val="00B378EF"/>
    <w:rsid w:val="00B37AFD"/>
    <w:rsid w:val="00B407A1"/>
    <w:rsid w:val="00B4099D"/>
    <w:rsid w:val="00B41791"/>
    <w:rsid w:val="00B41D94"/>
    <w:rsid w:val="00B41EC8"/>
    <w:rsid w:val="00B41FC2"/>
    <w:rsid w:val="00B42D09"/>
    <w:rsid w:val="00B4327E"/>
    <w:rsid w:val="00B4350A"/>
    <w:rsid w:val="00B43751"/>
    <w:rsid w:val="00B43AB0"/>
    <w:rsid w:val="00B43E3D"/>
    <w:rsid w:val="00B43F1D"/>
    <w:rsid w:val="00B43F7C"/>
    <w:rsid w:val="00B4464D"/>
    <w:rsid w:val="00B44EA5"/>
    <w:rsid w:val="00B45841"/>
    <w:rsid w:val="00B458D7"/>
    <w:rsid w:val="00B45962"/>
    <w:rsid w:val="00B45B9B"/>
    <w:rsid w:val="00B45D30"/>
    <w:rsid w:val="00B45EC0"/>
    <w:rsid w:val="00B45FBB"/>
    <w:rsid w:val="00B45FDF"/>
    <w:rsid w:val="00B46008"/>
    <w:rsid w:val="00B4641F"/>
    <w:rsid w:val="00B46559"/>
    <w:rsid w:val="00B467E4"/>
    <w:rsid w:val="00B469EB"/>
    <w:rsid w:val="00B46A41"/>
    <w:rsid w:val="00B46A8D"/>
    <w:rsid w:val="00B46CCB"/>
    <w:rsid w:val="00B47303"/>
    <w:rsid w:val="00B4735A"/>
    <w:rsid w:val="00B47C8C"/>
    <w:rsid w:val="00B50131"/>
    <w:rsid w:val="00B502E2"/>
    <w:rsid w:val="00B50347"/>
    <w:rsid w:val="00B503FF"/>
    <w:rsid w:val="00B50619"/>
    <w:rsid w:val="00B506EF"/>
    <w:rsid w:val="00B50886"/>
    <w:rsid w:val="00B50A5D"/>
    <w:rsid w:val="00B50AE2"/>
    <w:rsid w:val="00B50DAD"/>
    <w:rsid w:val="00B50E2A"/>
    <w:rsid w:val="00B50F86"/>
    <w:rsid w:val="00B51C2E"/>
    <w:rsid w:val="00B5241D"/>
    <w:rsid w:val="00B529DE"/>
    <w:rsid w:val="00B52A2C"/>
    <w:rsid w:val="00B52E62"/>
    <w:rsid w:val="00B52F56"/>
    <w:rsid w:val="00B53056"/>
    <w:rsid w:val="00B533C5"/>
    <w:rsid w:val="00B53492"/>
    <w:rsid w:val="00B53ABB"/>
    <w:rsid w:val="00B53C3F"/>
    <w:rsid w:val="00B54349"/>
    <w:rsid w:val="00B54828"/>
    <w:rsid w:val="00B54E77"/>
    <w:rsid w:val="00B54FFF"/>
    <w:rsid w:val="00B551B4"/>
    <w:rsid w:val="00B552D2"/>
    <w:rsid w:val="00B553A9"/>
    <w:rsid w:val="00B55C17"/>
    <w:rsid w:val="00B55DC5"/>
    <w:rsid w:val="00B5659F"/>
    <w:rsid w:val="00B567E3"/>
    <w:rsid w:val="00B567FA"/>
    <w:rsid w:val="00B5683E"/>
    <w:rsid w:val="00B56C2B"/>
    <w:rsid w:val="00B56EB8"/>
    <w:rsid w:val="00B56F59"/>
    <w:rsid w:val="00B57715"/>
    <w:rsid w:val="00B57A80"/>
    <w:rsid w:val="00B57E7C"/>
    <w:rsid w:val="00B600FB"/>
    <w:rsid w:val="00B609D2"/>
    <w:rsid w:val="00B60BC9"/>
    <w:rsid w:val="00B60D9A"/>
    <w:rsid w:val="00B611FF"/>
    <w:rsid w:val="00B61B80"/>
    <w:rsid w:val="00B61C36"/>
    <w:rsid w:val="00B61D50"/>
    <w:rsid w:val="00B61D54"/>
    <w:rsid w:val="00B61EDA"/>
    <w:rsid w:val="00B6278B"/>
    <w:rsid w:val="00B628A3"/>
    <w:rsid w:val="00B628BF"/>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402"/>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1F42"/>
    <w:rsid w:val="00B72018"/>
    <w:rsid w:val="00B726F0"/>
    <w:rsid w:val="00B72A0A"/>
    <w:rsid w:val="00B72DEF"/>
    <w:rsid w:val="00B72FDE"/>
    <w:rsid w:val="00B73564"/>
    <w:rsid w:val="00B73FF0"/>
    <w:rsid w:val="00B754D5"/>
    <w:rsid w:val="00B756DA"/>
    <w:rsid w:val="00B76016"/>
    <w:rsid w:val="00B762BA"/>
    <w:rsid w:val="00B7638D"/>
    <w:rsid w:val="00B76E39"/>
    <w:rsid w:val="00B77172"/>
    <w:rsid w:val="00B7727F"/>
    <w:rsid w:val="00B7731F"/>
    <w:rsid w:val="00B776C2"/>
    <w:rsid w:val="00B77E1B"/>
    <w:rsid w:val="00B80574"/>
    <w:rsid w:val="00B805AE"/>
    <w:rsid w:val="00B80E56"/>
    <w:rsid w:val="00B80F9D"/>
    <w:rsid w:val="00B8159C"/>
    <w:rsid w:val="00B81DA0"/>
    <w:rsid w:val="00B81F1F"/>
    <w:rsid w:val="00B81F6B"/>
    <w:rsid w:val="00B82472"/>
    <w:rsid w:val="00B82869"/>
    <w:rsid w:val="00B82E1B"/>
    <w:rsid w:val="00B832C8"/>
    <w:rsid w:val="00B83995"/>
    <w:rsid w:val="00B83AA9"/>
    <w:rsid w:val="00B843ED"/>
    <w:rsid w:val="00B84404"/>
    <w:rsid w:val="00B84648"/>
    <w:rsid w:val="00B8482E"/>
    <w:rsid w:val="00B84943"/>
    <w:rsid w:val="00B84E29"/>
    <w:rsid w:val="00B84F4C"/>
    <w:rsid w:val="00B85253"/>
    <w:rsid w:val="00B85479"/>
    <w:rsid w:val="00B85524"/>
    <w:rsid w:val="00B85658"/>
    <w:rsid w:val="00B86B68"/>
    <w:rsid w:val="00B87206"/>
    <w:rsid w:val="00B87F51"/>
    <w:rsid w:val="00B90AA2"/>
    <w:rsid w:val="00B90BE5"/>
    <w:rsid w:val="00B90D3F"/>
    <w:rsid w:val="00B91649"/>
    <w:rsid w:val="00B92346"/>
    <w:rsid w:val="00B935A5"/>
    <w:rsid w:val="00B93899"/>
    <w:rsid w:val="00B93E9D"/>
    <w:rsid w:val="00B9400C"/>
    <w:rsid w:val="00B940B4"/>
    <w:rsid w:val="00B940C5"/>
    <w:rsid w:val="00B94220"/>
    <w:rsid w:val="00B94875"/>
    <w:rsid w:val="00B94948"/>
    <w:rsid w:val="00B94C20"/>
    <w:rsid w:val="00B94F5B"/>
    <w:rsid w:val="00B95193"/>
    <w:rsid w:val="00B955D7"/>
    <w:rsid w:val="00B9563A"/>
    <w:rsid w:val="00B95748"/>
    <w:rsid w:val="00B958D9"/>
    <w:rsid w:val="00B95A6E"/>
    <w:rsid w:val="00B95CA1"/>
    <w:rsid w:val="00B95CBD"/>
    <w:rsid w:val="00B9601C"/>
    <w:rsid w:val="00B96032"/>
    <w:rsid w:val="00B964BE"/>
    <w:rsid w:val="00B967EA"/>
    <w:rsid w:val="00B96957"/>
    <w:rsid w:val="00B96B9B"/>
    <w:rsid w:val="00B96C39"/>
    <w:rsid w:val="00B96D41"/>
    <w:rsid w:val="00B96EF9"/>
    <w:rsid w:val="00B97054"/>
    <w:rsid w:val="00BA0AF6"/>
    <w:rsid w:val="00BA1014"/>
    <w:rsid w:val="00BA10C0"/>
    <w:rsid w:val="00BA1812"/>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EDD"/>
    <w:rsid w:val="00BA4F93"/>
    <w:rsid w:val="00BA5037"/>
    <w:rsid w:val="00BA50A4"/>
    <w:rsid w:val="00BA5719"/>
    <w:rsid w:val="00BA5C36"/>
    <w:rsid w:val="00BA5DAB"/>
    <w:rsid w:val="00BA6067"/>
    <w:rsid w:val="00BA6105"/>
    <w:rsid w:val="00BA66B9"/>
    <w:rsid w:val="00BA6849"/>
    <w:rsid w:val="00BA6863"/>
    <w:rsid w:val="00BA6E08"/>
    <w:rsid w:val="00BA6F60"/>
    <w:rsid w:val="00BA7047"/>
    <w:rsid w:val="00BA76EF"/>
    <w:rsid w:val="00BA7735"/>
    <w:rsid w:val="00BA7830"/>
    <w:rsid w:val="00BA7981"/>
    <w:rsid w:val="00BA7B95"/>
    <w:rsid w:val="00BB0812"/>
    <w:rsid w:val="00BB092F"/>
    <w:rsid w:val="00BB099B"/>
    <w:rsid w:val="00BB0CBB"/>
    <w:rsid w:val="00BB100C"/>
    <w:rsid w:val="00BB1104"/>
    <w:rsid w:val="00BB1236"/>
    <w:rsid w:val="00BB13BC"/>
    <w:rsid w:val="00BB1603"/>
    <w:rsid w:val="00BB17BB"/>
    <w:rsid w:val="00BB1910"/>
    <w:rsid w:val="00BB1A81"/>
    <w:rsid w:val="00BB1B3E"/>
    <w:rsid w:val="00BB1CC4"/>
    <w:rsid w:val="00BB1F33"/>
    <w:rsid w:val="00BB1F49"/>
    <w:rsid w:val="00BB25FF"/>
    <w:rsid w:val="00BB2B44"/>
    <w:rsid w:val="00BB2FCF"/>
    <w:rsid w:val="00BB32B8"/>
    <w:rsid w:val="00BB32CF"/>
    <w:rsid w:val="00BB335C"/>
    <w:rsid w:val="00BB340F"/>
    <w:rsid w:val="00BB3571"/>
    <w:rsid w:val="00BB3A72"/>
    <w:rsid w:val="00BB3ABC"/>
    <w:rsid w:val="00BB3FD5"/>
    <w:rsid w:val="00BB41E8"/>
    <w:rsid w:val="00BB42ED"/>
    <w:rsid w:val="00BB4B53"/>
    <w:rsid w:val="00BB4F3B"/>
    <w:rsid w:val="00BB540B"/>
    <w:rsid w:val="00BB549B"/>
    <w:rsid w:val="00BB55E5"/>
    <w:rsid w:val="00BB5774"/>
    <w:rsid w:val="00BB5DFC"/>
    <w:rsid w:val="00BB601B"/>
    <w:rsid w:val="00BB64D3"/>
    <w:rsid w:val="00BB71C9"/>
    <w:rsid w:val="00BB72FA"/>
    <w:rsid w:val="00BB750C"/>
    <w:rsid w:val="00BB7701"/>
    <w:rsid w:val="00BB7812"/>
    <w:rsid w:val="00BB7D78"/>
    <w:rsid w:val="00BB7E86"/>
    <w:rsid w:val="00BC0400"/>
    <w:rsid w:val="00BC0862"/>
    <w:rsid w:val="00BC08D4"/>
    <w:rsid w:val="00BC0E8F"/>
    <w:rsid w:val="00BC105C"/>
    <w:rsid w:val="00BC1569"/>
    <w:rsid w:val="00BC15BE"/>
    <w:rsid w:val="00BC1683"/>
    <w:rsid w:val="00BC1A1F"/>
    <w:rsid w:val="00BC1ADA"/>
    <w:rsid w:val="00BC1C78"/>
    <w:rsid w:val="00BC2017"/>
    <w:rsid w:val="00BC2177"/>
    <w:rsid w:val="00BC2236"/>
    <w:rsid w:val="00BC2575"/>
    <w:rsid w:val="00BC2CB9"/>
    <w:rsid w:val="00BC2E8A"/>
    <w:rsid w:val="00BC3371"/>
    <w:rsid w:val="00BC373E"/>
    <w:rsid w:val="00BC37EB"/>
    <w:rsid w:val="00BC37F7"/>
    <w:rsid w:val="00BC3DEE"/>
    <w:rsid w:val="00BC3E94"/>
    <w:rsid w:val="00BC43A9"/>
    <w:rsid w:val="00BC448C"/>
    <w:rsid w:val="00BC46ED"/>
    <w:rsid w:val="00BC4C3E"/>
    <w:rsid w:val="00BC5123"/>
    <w:rsid w:val="00BC523C"/>
    <w:rsid w:val="00BC5B63"/>
    <w:rsid w:val="00BC5CCF"/>
    <w:rsid w:val="00BC5F43"/>
    <w:rsid w:val="00BC6727"/>
    <w:rsid w:val="00BC6D72"/>
    <w:rsid w:val="00BC6E76"/>
    <w:rsid w:val="00BC7781"/>
    <w:rsid w:val="00BC7B58"/>
    <w:rsid w:val="00BC7CFA"/>
    <w:rsid w:val="00BD0100"/>
    <w:rsid w:val="00BD0794"/>
    <w:rsid w:val="00BD0DEF"/>
    <w:rsid w:val="00BD1137"/>
    <w:rsid w:val="00BD13C4"/>
    <w:rsid w:val="00BD1642"/>
    <w:rsid w:val="00BD168A"/>
    <w:rsid w:val="00BD16E6"/>
    <w:rsid w:val="00BD1E41"/>
    <w:rsid w:val="00BD1EF3"/>
    <w:rsid w:val="00BD279D"/>
    <w:rsid w:val="00BD327D"/>
    <w:rsid w:val="00BD32AC"/>
    <w:rsid w:val="00BD34D3"/>
    <w:rsid w:val="00BD3799"/>
    <w:rsid w:val="00BD3DF9"/>
    <w:rsid w:val="00BD3F6C"/>
    <w:rsid w:val="00BD4153"/>
    <w:rsid w:val="00BD47FB"/>
    <w:rsid w:val="00BD49F5"/>
    <w:rsid w:val="00BD4F84"/>
    <w:rsid w:val="00BD5092"/>
    <w:rsid w:val="00BD53A8"/>
    <w:rsid w:val="00BD567B"/>
    <w:rsid w:val="00BD56BA"/>
    <w:rsid w:val="00BD5AD3"/>
    <w:rsid w:val="00BD5AF4"/>
    <w:rsid w:val="00BD5FC0"/>
    <w:rsid w:val="00BD61E5"/>
    <w:rsid w:val="00BD6608"/>
    <w:rsid w:val="00BD6966"/>
    <w:rsid w:val="00BD7027"/>
    <w:rsid w:val="00BD7104"/>
    <w:rsid w:val="00BD7185"/>
    <w:rsid w:val="00BD740B"/>
    <w:rsid w:val="00BD7CA5"/>
    <w:rsid w:val="00BD7F30"/>
    <w:rsid w:val="00BD7FBA"/>
    <w:rsid w:val="00BE0368"/>
    <w:rsid w:val="00BE03B7"/>
    <w:rsid w:val="00BE0861"/>
    <w:rsid w:val="00BE1023"/>
    <w:rsid w:val="00BE1201"/>
    <w:rsid w:val="00BE1904"/>
    <w:rsid w:val="00BE1AE1"/>
    <w:rsid w:val="00BE260A"/>
    <w:rsid w:val="00BE289C"/>
    <w:rsid w:val="00BE296A"/>
    <w:rsid w:val="00BE318E"/>
    <w:rsid w:val="00BE359F"/>
    <w:rsid w:val="00BE3856"/>
    <w:rsid w:val="00BE3B47"/>
    <w:rsid w:val="00BE3E49"/>
    <w:rsid w:val="00BE3FA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0A8"/>
    <w:rsid w:val="00BF01AC"/>
    <w:rsid w:val="00BF03AE"/>
    <w:rsid w:val="00BF052B"/>
    <w:rsid w:val="00BF0741"/>
    <w:rsid w:val="00BF0B28"/>
    <w:rsid w:val="00BF0E69"/>
    <w:rsid w:val="00BF121D"/>
    <w:rsid w:val="00BF170F"/>
    <w:rsid w:val="00BF1AD1"/>
    <w:rsid w:val="00BF1D3B"/>
    <w:rsid w:val="00BF21E8"/>
    <w:rsid w:val="00BF234B"/>
    <w:rsid w:val="00BF2A76"/>
    <w:rsid w:val="00BF2C56"/>
    <w:rsid w:val="00BF2EDF"/>
    <w:rsid w:val="00BF35D0"/>
    <w:rsid w:val="00BF3B7B"/>
    <w:rsid w:val="00BF3EFD"/>
    <w:rsid w:val="00BF40C0"/>
    <w:rsid w:val="00BF40DF"/>
    <w:rsid w:val="00BF4868"/>
    <w:rsid w:val="00BF49D7"/>
    <w:rsid w:val="00BF4D74"/>
    <w:rsid w:val="00BF4DEC"/>
    <w:rsid w:val="00BF4F52"/>
    <w:rsid w:val="00BF5851"/>
    <w:rsid w:val="00BF59AA"/>
    <w:rsid w:val="00BF5D45"/>
    <w:rsid w:val="00BF5D56"/>
    <w:rsid w:val="00BF5EB4"/>
    <w:rsid w:val="00BF5EED"/>
    <w:rsid w:val="00BF6090"/>
    <w:rsid w:val="00BF60DB"/>
    <w:rsid w:val="00BF63D2"/>
    <w:rsid w:val="00BF6510"/>
    <w:rsid w:val="00BF675D"/>
    <w:rsid w:val="00BF6B17"/>
    <w:rsid w:val="00BF70B5"/>
    <w:rsid w:val="00BF727C"/>
    <w:rsid w:val="00BF75B5"/>
    <w:rsid w:val="00BF7717"/>
    <w:rsid w:val="00BF7A9C"/>
    <w:rsid w:val="00BF7AC7"/>
    <w:rsid w:val="00BF7D0D"/>
    <w:rsid w:val="00C00256"/>
    <w:rsid w:val="00C004CC"/>
    <w:rsid w:val="00C005B1"/>
    <w:rsid w:val="00C00ABF"/>
    <w:rsid w:val="00C00B66"/>
    <w:rsid w:val="00C00EC9"/>
    <w:rsid w:val="00C00F7A"/>
    <w:rsid w:val="00C00F92"/>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070"/>
    <w:rsid w:val="00C07354"/>
    <w:rsid w:val="00C07CAF"/>
    <w:rsid w:val="00C07D65"/>
    <w:rsid w:val="00C10D88"/>
    <w:rsid w:val="00C10DED"/>
    <w:rsid w:val="00C10E8B"/>
    <w:rsid w:val="00C10E8F"/>
    <w:rsid w:val="00C10FFD"/>
    <w:rsid w:val="00C11003"/>
    <w:rsid w:val="00C1107A"/>
    <w:rsid w:val="00C12075"/>
    <w:rsid w:val="00C12BFC"/>
    <w:rsid w:val="00C12D19"/>
    <w:rsid w:val="00C13295"/>
    <w:rsid w:val="00C1334F"/>
    <w:rsid w:val="00C134CD"/>
    <w:rsid w:val="00C13BDF"/>
    <w:rsid w:val="00C140C5"/>
    <w:rsid w:val="00C14735"/>
    <w:rsid w:val="00C149C2"/>
    <w:rsid w:val="00C14B34"/>
    <w:rsid w:val="00C14C9B"/>
    <w:rsid w:val="00C15D09"/>
    <w:rsid w:val="00C160F7"/>
    <w:rsid w:val="00C1708E"/>
    <w:rsid w:val="00C171D3"/>
    <w:rsid w:val="00C17D3C"/>
    <w:rsid w:val="00C20001"/>
    <w:rsid w:val="00C20412"/>
    <w:rsid w:val="00C204D4"/>
    <w:rsid w:val="00C208A2"/>
    <w:rsid w:val="00C20A77"/>
    <w:rsid w:val="00C20ACB"/>
    <w:rsid w:val="00C2100A"/>
    <w:rsid w:val="00C21016"/>
    <w:rsid w:val="00C21109"/>
    <w:rsid w:val="00C21308"/>
    <w:rsid w:val="00C2134F"/>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5F91"/>
    <w:rsid w:val="00C26020"/>
    <w:rsid w:val="00C266BA"/>
    <w:rsid w:val="00C27050"/>
    <w:rsid w:val="00C27132"/>
    <w:rsid w:val="00C2720C"/>
    <w:rsid w:val="00C27505"/>
    <w:rsid w:val="00C27643"/>
    <w:rsid w:val="00C27B1B"/>
    <w:rsid w:val="00C27CBF"/>
    <w:rsid w:val="00C27D56"/>
    <w:rsid w:val="00C27D73"/>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2E35"/>
    <w:rsid w:val="00C338DF"/>
    <w:rsid w:val="00C33AB6"/>
    <w:rsid w:val="00C33D24"/>
    <w:rsid w:val="00C34787"/>
    <w:rsid w:val="00C34AA4"/>
    <w:rsid w:val="00C353E4"/>
    <w:rsid w:val="00C35667"/>
    <w:rsid w:val="00C358D7"/>
    <w:rsid w:val="00C35AA0"/>
    <w:rsid w:val="00C35E4D"/>
    <w:rsid w:val="00C3638C"/>
    <w:rsid w:val="00C369EF"/>
    <w:rsid w:val="00C36C4F"/>
    <w:rsid w:val="00C36CBA"/>
    <w:rsid w:val="00C36EF1"/>
    <w:rsid w:val="00C3712E"/>
    <w:rsid w:val="00C37474"/>
    <w:rsid w:val="00C3753F"/>
    <w:rsid w:val="00C377AB"/>
    <w:rsid w:val="00C37DF9"/>
    <w:rsid w:val="00C37E51"/>
    <w:rsid w:val="00C40AA1"/>
    <w:rsid w:val="00C40BBC"/>
    <w:rsid w:val="00C40E3D"/>
    <w:rsid w:val="00C413D6"/>
    <w:rsid w:val="00C420A6"/>
    <w:rsid w:val="00C4226C"/>
    <w:rsid w:val="00C422C6"/>
    <w:rsid w:val="00C4274F"/>
    <w:rsid w:val="00C42A2D"/>
    <w:rsid w:val="00C42FB3"/>
    <w:rsid w:val="00C43342"/>
    <w:rsid w:val="00C4335F"/>
    <w:rsid w:val="00C43F37"/>
    <w:rsid w:val="00C441B6"/>
    <w:rsid w:val="00C44D69"/>
    <w:rsid w:val="00C45082"/>
    <w:rsid w:val="00C4508D"/>
    <w:rsid w:val="00C45453"/>
    <w:rsid w:val="00C45625"/>
    <w:rsid w:val="00C4592E"/>
    <w:rsid w:val="00C45B73"/>
    <w:rsid w:val="00C460B7"/>
    <w:rsid w:val="00C46887"/>
    <w:rsid w:val="00C46B39"/>
    <w:rsid w:val="00C46C39"/>
    <w:rsid w:val="00C46E22"/>
    <w:rsid w:val="00C47954"/>
    <w:rsid w:val="00C5009D"/>
    <w:rsid w:val="00C511DE"/>
    <w:rsid w:val="00C51D5B"/>
    <w:rsid w:val="00C526D9"/>
    <w:rsid w:val="00C5292A"/>
    <w:rsid w:val="00C5321E"/>
    <w:rsid w:val="00C535AF"/>
    <w:rsid w:val="00C53714"/>
    <w:rsid w:val="00C53B4B"/>
    <w:rsid w:val="00C53BD6"/>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3FA"/>
    <w:rsid w:val="00C61A56"/>
    <w:rsid w:val="00C62459"/>
    <w:rsid w:val="00C6258F"/>
    <w:rsid w:val="00C626AB"/>
    <w:rsid w:val="00C62859"/>
    <w:rsid w:val="00C62EEC"/>
    <w:rsid w:val="00C63879"/>
    <w:rsid w:val="00C63F6F"/>
    <w:rsid w:val="00C6463E"/>
    <w:rsid w:val="00C64A3C"/>
    <w:rsid w:val="00C64EA5"/>
    <w:rsid w:val="00C64F98"/>
    <w:rsid w:val="00C6538B"/>
    <w:rsid w:val="00C6539C"/>
    <w:rsid w:val="00C65AF0"/>
    <w:rsid w:val="00C65B5B"/>
    <w:rsid w:val="00C65EEA"/>
    <w:rsid w:val="00C66541"/>
    <w:rsid w:val="00C666C3"/>
    <w:rsid w:val="00C66A74"/>
    <w:rsid w:val="00C67090"/>
    <w:rsid w:val="00C67240"/>
    <w:rsid w:val="00C6742B"/>
    <w:rsid w:val="00C67568"/>
    <w:rsid w:val="00C67A6F"/>
    <w:rsid w:val="00C67B5C"/>
    <w:rsid w:val="00C67BA0"/>
    <w:rsid w:val="00C67D0F"/>
    <w:rsid w:val="00C701A0"/>
    <w:rsid w:val="00C70407"/>
    <w:rsid w:val="00C70934"/>
    <w:rsid w:val="00C70A1B"/>
    <w:rsid w:val="00C70A98"/>
    <w:rsid w:val="00C716D4"/>
    <w:rsid w:val="00C71759"/>
    <w:rsid w:val="00C718E3"/>
    <w:rsid w:val="00C71C61"/>
    <w:rsid w:val="00C71D9F"/>
    <w:rsid w:val="00C71E5F"/>
    <w:rsid w:val="00C7235C"/>
    <w:rsid w:val="00C7253E"/>
    <w:rsid w:val="00C72645"/>
    <w:rsid w:val="00C72EA8"/>
    <w:rsid w:val="00C72FAA"/>
    <w:rsid w:val="00C7320F"/>
    <w:rsid w:val="00C73516"/>
    <w:rsid w:val="00C7355E"/>
    <w:rsid w:val="00C73830"/>
    <w:rsid w:val="00C740AE"/>
    <w:rsid w:val="00C74173"/>
    <w:rsid w:val="00C7435F"/>
    <w:rsid w:val="00C74678"/>
    <w:rsid w:val="00C74694"/>
    <w:rsid w:val="00C74765"/>
    <w:rsid w:val="00C74A03"/>
    <w:rsid w:val="00C75433"/>
    <w:rsid w:val="00C754BA"/>
    <w:rsid w:val="00C75E34"/>
    <w:rsid w:val="00C760AC"/>
    <w:rsid w:val="00C7612E"/>
    <w:rsid w:val="00C76531"/>
    <w:rsid w:val="00C76613"/>
    <w:rsid w:val="00C766F3"/>
    <w:rsid w:val="00C76773"/>
    <w:rsid w:val="00C76CD9"/>
    <w:rsid w:val="00C76E30"/>
    <w:rsid w:val="00C777B0"/>
    <w:rsid w:val="00C80164"/>
    <w:rsid w:val="00C80261"/>
    <w:rsid w:val="00C80288"/>
    <w:rsid w:val="00C809F2"/>
    <w:rsid w:val="00C80E7F"/>
    <w:rsid w:val="00C815FB"/>
    <w:rsid w:val="00C8190D"/>
    <w:rsid w:val="00C81F6F"/>
    <w:rsid w:val="00C829F3"/>
    <w:rsid w:val="00C82D2C"/>
    <w:rsid w:val="00C8315B"/>
    <w:rsid w:val="00C83270"/>
    <w:rsid w:val="00C83399"/>
    <w:rsid w:val="00C8370E"/>
    <w:rsid w:val="00C837AF"/>
    <w:rsid w:val="00C83FB1"/>
    <w:rsid w:val="00C840AA"/>
    <w:rsid w:val="00C848DD"/>
    <w:rsid w:val="00C84B37"/>
    <w:rsid w:val="00C84BF9"/>
    <w:rsid w:val="00C84C03"/>
    <w:rsid w:val="00C84E1C"/>
    <w:rsid w:val="00C8500F"/>
    <w:rsid w:val="00C8517F"/>
    <w:rsid w:val="00C851EC"/>
    <w:rsid w:val="00C8539A"/>
    <w:rsid w:val="00C8549D"/>
    <w:rsid w:val="00C854AF"/>
    <w:rsid w:val="00C8555D"/>
    <w:rsid w:val="00C85636"/>
    <w:rsid w:val="00C85932"/>
    <w:rsid w:val="00C859BC"/>
    <w:rsid w:val="00C859F9"/>
    <w:rsid w:val="00C85AAE"/>
    <w:rsid w:val="00C85F1C"/>
    <w:rsid w:val="00C866EC"/>
    <w:rsid w:val="00C86737"/>
    <w:rsid w:val="00C869B5"/>
    <w:rsid w:val="00C86EE8"/>
    <w:rsid w:val="00C871E6"/>
    <w:rsid w:val="00C8741D"/>
    <w:rsid w:val="00C87F19"/>
    <w:rsid w:val="00C87FEB"/>
    <w:rsid w:val="00C923D5"/>
    <w:rsid w:val="00C92702"/>
    <w:rsid w:val="00C92DDD"/>
    <w:rsid w:val="00C93107"/>
    <w:rsid w:val="00C931A4"/>
    <w:rsid w:val="00C93540"/>
    <w:rsid w:val="00C935AB"/>
    <w:rsid w:val="00C937E0"/>
    <w:rsid w:val="00C9387F"/>
    <w:rsid w:val="00C93A23"/>
    <w:rsid w:val="00C93B35"/>
    <w:rsid w:val="00C94044"/>
    <w:rsid w:val="00C9425B"/>
    <w:rsid w:val="00C94658"/>
    <w:rsid w:val="00C947B3"/>
    <w:rsid w:val="00C94FBB"/>
    <w:rsid w:val="00C95212"/>
    <w:rsid w:val="00C9522E"/>
    <w:rsid w:val="00C95802"/>
    <w:rsid w:val="00C95985"/>
    <w:rsid w:val="00C95A22"/>
    <w:rsid w:val="00C95DA8"/>
    <w:rsid w:val="00C960B5"/>
    <w:rsid w:val="00C96B5E"/>
    <w:rsid w:val="00C96B97"/>
    <w:rsid w:val="00C96E06"/>
    <w:rsid w:val="00C97033"/>
    <w:rsid w:val="00C9719B"/>
    <w:rsid w:val="00C97722"/>
    <w:rsid w:val="00C97877"/>
    <w:rsid w:val="00C97E74"/>
    <w:rsid w:val="00C97EEA"/>
    <w:rsid w:val="00CA07D0"/>
    <w:rsid w:val="00CA0D4F"/>
    <w:rsid w:val="00CA0E75"/>
    <w:rsid w:val="00CA192C"/>
    <w:rsid w:val="00CA1CBD"/>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CA1"/>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BE6"/>
    <w:rsid w:val="00CB2EC3"/>
    <w:rsid w:val="00CB3750"/>
    <w:rsid w:val="00CB3762"/>
    <w:rsid w:val="00CB39AF"/>
    <w:rsid w:val="00CB3AEE"/>
    <w:rsid w:val="00CB3BAF"/>
    <w:rsid w:val="00CB3CF4"/>
    <w:rsid w:val="00CB4176"/>
    <w:rsid w:val="00CB41D9"/>
    <w:rsid w:val="00CB4B68"/>
    <w:rsid w:val="00CB4B8C"/>
    <w:rsid w:val="00CB4DA3"/>
    <w:rsid w:val="00CB51C2"/>
    <w:rsid w:val="00CB5780"/>
    <w:rsid w:val="00CB5A81"/>
    <w:rsid w:val="00CB5B07"/>
    <w:rsid w:val="00CB5C44"/>
    <w:rsid w:val="00CB6563"/>
    <w:rsid w:val="00CB6621"/>
    <w:rsid w:val="00CB6700"/>
    <w:rsid w:val="00CB6811"/>
    <w:rsid w:val="00CB6E37"/>
    <w:rsid w:val="00CB7675"/>
    <w:rsid w:val="00CB780D"/>
    <w:rsid w:val="00CB7882"/>
    <w:rsid w:val="00CB7A9D"/>
    <w:rsid w:val="00CB7C51"/>
    <w:rsid w:val="00CC0077"/>
    <w:rsid w:val="00CC044B"/>
    <w:rsid w:val="00CC0535"/>
    <w:rsid w:val="00CC05B4"/>
    <w:rsid w:val="00CC0891"/>
    <w:rsid w:val="00CC09E5"/>
    <w:rsid w:val="00CC0AE9"/>
    <w:rsid w:val="00CC0CF5"/>
    <w:rsid w:val="00CC1026"/>
    <w:rsid w:val="00CC1419"/>
    <w:rsid w:val="00CC14FA"/>
    <w:rsid w:val="00CC1A65"/>
    <w:rsid w:val="00CC218B"/>
    <w:rsid w:val="00CC2327"/>
    <w:rsid w:val="00CC234C"/>
    <w:rsid w:val="00CC2404"/>
    <w:rsid w:val="00CC280F"/>
    <w:rsid w:val="00CC28AB"/>
    <w:rsid w:val="00CC2B0C"/>
    <w:rsid w:val="00CC2B27"/>
    <w:rsid w:val="00CC3660"/>
    <w:rsid w:val="00CC3CE9"/>
    <w:rsid w:val="00CC4724"/>
    <w:rsid w:val="00CC5026"/>
    <w:rsid w:val="00CC59C1"/>
    <w:rsid w:val="00CC59D9"/>
    <w:rsid w:val="00CC5B3C"/>
    <w:rsid w:val="00CC5CAA"/>
    <w:rsid w:val="00CC5F1A"/>
    <w:rsid w:val="00CC5F94"/>
    <w:rsid w:val="00CC6323"/>
    <w:rsid w:val="00CC6333"/>
    <w:rsid w:val="00CC650B"/>
    <w:rsid w:val="00CC656F"/>
    <w:rsid w:val="00CC67B7"/>
    <w:rsid w:val="00CC6992"/>
    <w:rsid w:val="00CC6CB0"/>
    <w:rsid w:val="00CC6E3D"/>
    <w:rsid w:val="00CC7065"/>
    <w:rsid w:val="00CC74C3"/>
    <w:rsid w:val="00CC75B8"/>
    <w:rsid w:val="00CC77DA"/>
    <w:rsid w:val="00CC7831"/>
    <w:rsid w:val="00CC7878"/>
    <w:rsid w:val="00CC7EA2"/>
    <w:rsid w:val="00CD01DF"/>
    <w:rsid w:val="00CD070E"/>
    <w:rsid w:val="00CD08B7"/>
    <w:rsid w:val="00CD090C"/>
    <w:rsid w:val="00CD0A33"/>
    <w:rsid w:val="00CD0C91"/>
    <w:rsid w:val="00CD119B"/>
    <w:rsid w:val="00CD11BB"/>
    <w:rsid w:val="00CD15AB"/>
    <w:rsid w:val="00CD164E"/>
    <w:rsid w:val="00CD18AA"/>
    <w:rsid w:val="00CD19A4"/>
    <w:rsid w:val="00CD19F7"/>
    <w:rsid w:val="00CD1DA4"/>
    <w:rsid w:val="00CD23CD"/>
    <w:rsid w:val="00CD2EEC"/>
    <w:rsid w:val="00CD2F9C"/>
    <w:rsid w:val="00CD2FE6"/>
    <w:rsid w:val="00CD3036"/>
    <w:rsid w:val="00CD33ED"/>
    <w:rsid w:val="00CD3C30"/>
    <w:rsid w:val="00CD3E41"/>
    <w:rsid w:val="00CD3E82"/>
    <w:rsid w:val="00CD3F68"/>
    <w:rsid w:val="00CD4412"/>
    <w:rsid w:val="00CD4965"/>
    <w:rsid w:val="00CD4BB0"/>
    <w:rsid w:val="00CD4E42"/>
    <w:rsid w:val="00CD4EC6"/>
    <w:rsid w:val="00CD5008"/>
    <w:rsid w:val="00CD505F"/>
    <w:rsid w:val="00CD6056"/>
    <w:rsid w:val="00CD60FC"/>
    <w:rsid w:val="00CD6394"/>
    <w:rsid w:val="00CD65BB"/>
    <w:rsid w:val="00CD673E"/>
    <w:rsid w:val="00CD6C22"/>
    <w:rsid w:val="00CD6E0C"/>
    <w:rsid w:val="00CD6FCD"/>
    <w:rsid w:val="00CD727C"/>
    <w:rsid w:val="00CD76BF"/>
    <w:rsid w:val="00CD7763"/>
    <w:rsid w:val="00CD7776"/>
    <w:rsid w:val="00CE0243"/>
    <w:rsid w:val="00CE04CE"/>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406"/>
    <w:rsid w:val="00CE7502"/>
    <w:rsid w:val="00CE78A2"/>
    <w:rsid w:val="00CE7B25"/>
    <w:rsid w:val="00CE7BDC"/>
    <w:rsid w:val="00CE7E72"/>
    <w:rsid w:val="00CF01EC"/>
    <w:rsid w:val="00CF0576"/>
    <w:rsid w:val="00CF0B13"/>
    <w:rsid w:val="00CF0B6E"/>
    <w:rsid w:val="00CF25F8"/>
    <w:rsid w:val="00CF272F"/>
    <w:rsid w:val="00CF2835"/>
    <w:rsid w:val="00CF2DF0"/>
    <w:rsid w:val="00CF2DF4"/>
    <w:rsid w:val="00CF30C1"/>
    <w:rsid w:val="00CF30E3"/>
    <w:rsid w:val="00CF3247"/>
    <w:rsid w:val="00CF37AD"/>
    <w:rsid w:val="00CF3F11"/>
    <w:rsid w:val="00CF4E3D"/>
    <w:rsid w:val="00CF53BE"/>
    <w:rsid w:val="00CF5460"/>
    <w:rsid w:val="00CF559F"/>
    <w:rsid w:val="00CF55E0"/>
    <w:rsid w:val="00CF5CC0"/>
    <w:rsid w:val="00CF6108"/>
    <w:rsid w:val="00CF6425"/>
    <w:rsid w:val="00CF66C8"/>
    <w:rsid w:val="00CF6919"/>
    <w:rsid w:val="00CF6BAE"/>
    <w:rsid w:val="00CF6E68"/>
    <w:rsid w:val="00CF7243"/>
    <w:rsid w:val="00CF7308"/>
    <w:rsid w:val="00D001DE"/>
    <w:rsid w:val="00D00873"/>
    <w:rsid w:val="00D00A06"/>
    <w:rsid w:val="00D00D36"/>
    <w:rsid w:val="00D00F67"/>
    <w:rsid w:val="00D013DB"/>
    <w:rsid w:val="00D017F7"/>
    <w:rsid w:val="00D01BA8"/>
    <w:rsid w:val="00D01C51"/>
    <w:rsid w:val="00D01CB3"/>
    <w:rsid w:val="00D01D41"/>
    <w:rsid w:val="00D01F85"/>
    <w:rsid w:val="00D0231A"/>
    <w:rsid w:val="00D02D05"/>
    <w:rsid w:val="00D03047"/>
    <w:rsid w:val="00D0339A"/>
    <w:rsid w:val="00D0364B"/>
    <w:rsid w:val="00D03A98"/>
    <w:rsid w:val="00D03CFC"/>
    <w:rsid w:val="00D03FB1"/>
    <w:rsid w:val="00D04718"/>
    <w:rsid w:val="00D048C4"/>
    <w:rsid w:val="00D04A21"/>
    <w:rsid w:val="00D04CA4"/>
    <w:rsid w:val="00D04EDD"/>
    <w:rsid w:val="00D051B1"/>
    <w:rsid w:val="00D051CC"/>
    <w:rsid w:val="00D05415"/>
    <w:rsid w:val="00D05743"/>
    <w:rsid w:val="00D0579E"/>
    <w:rsid w:val="00D05813"/>
    <w:rsid w:val="00D05932"/>
    <w:rsid w:val="00D05AB5"/>
    <w:rsid w:val="00D05BB9"/>
    <w:rsid w:val="00D05C88"/>
    <w:rsid w:val="00D066CF"/>
    <w:rsid w:val="00D0678B"/>
    <w:rsid w:val="00D06862"/>
    <w:rsid w:val="00D06951"/>
    <w:rsid w:val="00D069BD"/>
    <w:rsid w:val="00D06F9A"/>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344B"/>
    <w:rsid w:val="00D14315"/>
    <w:rsid w:val="00D14488"/>
    <w:rsid w:val="00D147B3"/>
    <w:rsid w:val="00D14AF4"/>
    <w:rsid w:val="00D14BCA"/>
    <w:rsid w:val="00D14E08"/>
    <w:rsid w:val="00D15174"/>
    <w:rsid w:val="00D15217"/>
    <w:rsid w:val="00D15768"/>
    <w:rsid w:val="00D157A6"/>
    <w:rsid w:val="00D160CE"/>
    <w:rsid w:val="00D162F9"/>
    <w:rsid w:val="00D169FF"/>
    <w:rsid w:val="00D16AAD"/>
    <w:rsid w:val="00D17008"/>
    <w:rsid w:val="00D17967"/>
    <w:rsid w:val="00D17ACE"/>
    <w:rsid w:val="00D20853"/>
    <w:rsid w:val="00D209AE"/>
    <w:rsid w:val="00D20ADB"/>
    <w:rsid w:val="00D20E48"/>
    <w:rsid w:val="00D20E70"/>
    <w:rsid w:val="00D2146F"/>
    <w:rsid w:val="00D2192D"/>
    <w:rsid w:val="00D21EB4"/>
    <w:rsid w:val="00D22BAE"/>
    <w:rsid w:val="00D22D73"/>
    <w:rsid w:val="00D22EA2"/>
    <w:rsid w:val="00D22F56"/>
    <w:rsid w:val="00D23016"/>
    <w:rsid w:val="00D2303D"/>
    <w:rsid w:val="00D23155"/>
    <w:rsid w:val="00D231AE"/>
    <w:rsid w:val="00D231E8"/>
    <w:rsid w:val="00D236EE"/>
    <w:rsid w:val="00D23DAF"/>
    <w:rsid w:val="00D240B6"/>
    <w:rsid w:val="00D24215"/>
    <w:rsid w:val="00D244C3"/>
    <w:rsid w:val="00D24857"/>
    <w:rsid w:val="00D248C5"/>
    <w:rsid w:val="00D24A23"/>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27CE4"/>
    <w:rsid w:val="00D3084C"/>
    <w:rsid w:val="00D30D50"/>
    <w:rsid w:val="00D30EF6"/>
    <w:rsid w:val="00D30F2F"/>
    <w:rsid w:val="00D30FF6"/>
    <w:rsid w:val="00D310A9"/>
    <w:rsid w:val="00D311FB"/>
    <w:rsid w:val="00D31830"/>
    <w:rsid w:val="00D31883"/>
    <w:rsid w:val="00D31A72"/>
    <w:rsid w:val="00D31CD5"/>
    <w:rsid w:val="00D31EFA"/>
    <w:rsid w:val="00D3238F"/>
    <w:rsid w:val="00D325D3"/>
    <w:rsid w:val="00D326FC"/>
    <w:rsid w:val="00D329DF"/>
    <w:rsid w:val="00D32CA7"/>
    <w:rsid w:val="00D32D7C"/>
    <w:rsid w:val="00D3313D"/>
    <w:rsid w:val="00D331C6"/>
    <w:rsid w:val="00D33890"/>
    <w:rsid w:val="00D34026"/>
    <w:rsid w:val="00D341C7"/>
    <w:rsid w:val="00D3457B"/>
    <w:rsid w:val="00D34621"/>
    <w:rsid w:val="00D3479F"/>
    <w:rsid w:val="00D3480B"/>
    <w:rsid w:val="00D348FD"/>
    <w:rsid w:val="00D34D31"/>
    <w:rsid w:val="00D353D7"/>
    <w:rsid w:val="00D358E5"/>
    <w:rsid w:val="00D35BE7"/>
    <w:rsid w:val="00D36390"/>
    <w:rsid w:val="00D3691A"/>
    <w:rsid w:val="00D3697F"/>
    <w:rsid w:val="00D370FC"/>
    <w:rsid w:val="00D3770E"/>
    <w:rsid w:val="00D37EEF"/>
    <w:rsid w:val="00D402DD"/>
    <w:rsid w:val="00D405BE"/>
    <w:rsid w:val="00D40801"/>
    <w:rsid w:val="00D40885"/>
    <w:rsid w:val="00D408F0"/>
    <w:rsid w:val="00D4144D"/>
    <w:rsid w:val="00D415CE"/>
    <w:rsid w:val="00D41E08"/>
    <w:rsid w:val="00D41F02"/>
    <w:rsid w:val="00D41F11"/>
    <w:rsid w:val="00D420DF"/>
    <w:rsid w:val="00D425CC"/>
    <w:rsid w:val="00D426AB"/>
    <w:rsid w:val="00D42E58"/>
    <w:rsid w:val="00D43021"/>
    <w:rsid w:val="00D437BD"/>
    <w:rsid w:val="00D44425"/>
    <w:rsid w:val="00D44966"/>
    <w:rsid w:val="00D44CDF"/>
    <w:rsid w:val="00D44CE6"/>
    <w:rsid w:val="00D4529E"/>
    <w:rsid w:val="00D4533C"/>
    <w:rsid w:val="00D460E9"/>
    <w:rsid w:val="00D460FF"/>
    <w:rsid w:val="00D46559"/>
    <w:rsid w:val="00D466DB"/>
    <w:rsid w:val="00D4686E"/>
    <w:rsid w:val="00D4722A"/>
    <w:rsid w:val="00D474A0"/>
    <w:rsid w:val="00D47764"/>
    <w:rsid w:val="00D47FDB"/>
    <w:rsid w:val="00D50958"/>
    <w:rsid w:val="00D509FA"/>
    <w:rsid w:val="00D519C4"/>
    <w:rsid w:val="00D5208A"/>
    <w:rsid w:val="00D5208C"/>
    <w:rsid w:val="00D520D9"/>
    <w:rsid w:val="00D5210E"/>
    <w:rsid w:val="00D5220A"/>
    <w:rsid w:val="00D52382"/>
    <w:rsid w:val="00D52860"/>
    <w:rsid w:val="00D52B51"/>
    <w:rsid w:val="00D52F7E"/>
    <w:rsid w:val="00D5315B"/>
    <w:rsid w:val="00D53332"/>
    <w:rsid w:val="00D536B5"/>
    <w:rsid w:val="00D544E6"/>
    <w:rsid w:val="00D545A7"/>
    <w:rsid w:val="00D547C4"/>
    <w:rsid w:val="00D54BBF"/>
    <w:rsid w:val="00D55676"/>
    <w:rsid w:val="00D55772"/>
    <w:rsid w:val="00D55DB3"/>
    <w:rsid w:val="00D55EAC"/>
    <w:rsid w:val="00D55EEC"/>
    <w:rsid w:val="00D5603E"/>
    <w:rsid w:val="00D56538"/>
    <w:rsid w:val="00D5659A"/>
    <w:rsid w:val="00D5682B"/>
    <w:rsid w:val="00D56DA7"/>
    <w:rsid w:val="00D56DF9"/>
    <w:rsid w:val="00D56E60"/>
    <w:rsid w:val="00D57053"/>
    <w:rsid w:val="00D57297"/>
    <w:rsid w:val="00D601AE"/>
    <w:rsid w:val="00D602B5"/>
    <w:rsid w:val="00D6030B"/>
    <w:rsid w:val="00D6053B"/>
    <w:rsid w:val="00D608E8"/>
    <w:rsid w:val="00D60CCE"/>
    <w:rsid w:val="00D6118C"/>
    <w:rsid w:val="00D61242"/>
    <w:rsid w:val="00D61276"/>
    <w:rsid w:val="00D612C5"/>
    <w:rsid w:val="00D6161F"/>
    <w:rsid w:val="00D6183B"/>
    <w:rsid w:val="00D619A4"/>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AD"/>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E32"/>
    <w:rsid w:val="00D67FE9"/>
    <w:rsid w:val="00D7018E"/>
    <w:rsid w:val="00D70294"/>
    <w:rsid w:val="00D70511"/>
    <w:rsid w:val="00D7064E"/>
    <w:rsid w:val="00D70D78"/>
    <w:rsid w:val="00D71212"/>
    <w:rsid w:val="00D718C4"/>
    <w:rsid w:val="00D72765"/>
    <w:rsid w:val="00D727A3"/>
    <w:rsid w:val="00D72D1A"/>
    <w:rsid w:val="00D730A8"/>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386"/>
    <w:rsid w:val="00D804DE"/>
    <w:rsid w:val="00D80BD8"/>
    <w:rsid w:val="00D80D9F"/>
    <w:rsid w:val="00D810F4"/>
    <w:rsid w:val="00D811DC"/>
    <w:rsid w:val="00D811F5"/>
    <w:rsid w:val="00D813AD"/>
    <w:rsid w:val="00D818BE"/>
    <w:rsid w:val="00D81CF1"/>
    <w:rsid w:val="00D81EF6"/>
    <w:rsid w:val="00D81FBF"/>
    <w:rsid w:val="00D833DB"/>
    <w:rsid w:val="00D83428"/>
    <w:rsid w:val="00D83523"/>
    <w:rsid w:val="00D8385C"/>
    <w:rsid w:val="00D83CF6"/>
    <w:rsid w:val="00D83F2B"/>
    <w:rsid w:val="00D84E34"/>
    <w:rsid w:val="00D850AD"/>
    <w:rsid w:val="00D853E5"/>
    <w:rsid w:val="00D85455"/>
    <w:rsid w:val="00D85779"/>
    <w:rsid w:val="00D85B38"/>
    <w:rsid w:val="00D85DB0"/>
    <w:rsid w:val="00D867CF"/>
    <w:rsid w:val="00D867D5"/>
    <w:rsid w:val="00D86916"/>
    <w:rsid w:val="00D901CF"/>
    <w:rsid w:val="00D90689"/>
    <w:rsid w:val="00D9069A"/>
    <w:rsid w:val="00D91050"/>
    <w:rsid w:val="00D910B1"/>
    <w:rsid w:val="00D91A66"/>
    <w:rsid w:val="00D91C6C"/>
    <w:rsid w:val="00D921AF"/>
    <w:rsid w:val="00D92269"/>
    <w:rsid w:val="00D92331"/>
    <w:rsid w:val="00D923A1"/>
    <w:rsid w:val="00D923B3"/>
    <w:rsid w:val="00D92460"/>
    <w:rsid w:val="00D92961"/>
    <w:rsid w:val="00D92CC6"/>
    <w:rsid w:val="00D92F59"/>
    <w:rsid w:val="00D92FD6"/>
    <w:rsid w:val="00D931B8"/>
    <w:rsid w:val="00D933C3"/>
    <w:rsid w:val="00D93A8D"/>
    <w:rsid w:val="00D93C89"/>
    <w:rsid w:val="00D93CEB"/>
    <w:rsid w:val="00D93E44"/>
    <w:rsid w:val="00D93EC2"/>
    <w:rsid w:val="00D94107"/>
    <w:rsid w:val="00D94D0D"/>
    <w:rsid w:val="00D959D9"/>
    <w:rsid w:val="00D96337"/>
    <w:rsid w:val="00D969EB"/>
    <w:rsid w:val="00D96B79"/>
    <w:rsid w:val="00D96C02"/>
    <w:rsid w:val="00D96CBD"/>
    <w:rsid w:val="00D9742F"/>
    <w:rsid w:val="00DA06B0"/>
    <w:rsid w:val="00DA0CD0"/>
    <w:rsid w:val="00DA0EBA"/>
    <w:rsid w:val="00DA12DB"/>
    <w:rsid w:val="00DA1387"/>
    <w:rsid w:val="00DA172D"/>
    <w:rsid w:val="00DA1A42"/>
    <w:rsid w:val="00DA2082"/>
    <w:rsid w:val="00DA20BA"/>
    <w:rsid w:val="00DA20D4"/>
    <w:rsid w:val="00DA213B"/>
    <w:rsid w:val="00DA235A"/>
    <w:rsid w:val="00DA248F"/>
    <w:rsid w:val="00DA2694"/>
    <w:rsid w:val="00DA28AD"/>
    <w:rsid w:val="00DA2E1C"/>
    <w:rsid w:val="00DA3196"/>
    <w:rsid w:val="00DA334C"/>
    <w:rsid w:val="00DA343B"/>
    <w:rsid w:val="00DA38C9"/>
    <w:rsid w:val="00DA3B3C"/>
    <w:rsid w:val="00DA3E3E"/>
    <w:rsid w:val="00DA3EB8"/>
    <w:rsid w:val="00DA4058"/>
    <w:rsid w:val="00DA4115"/>
    <w:rsid w:val="00DA4349"/>
    <w:rsid w:val="00DA48E6"/>
    <w:rsid w:val="00DA5208"/>
    <w:rsid w:val="00DA56C4"/>
    <w:rsid w:val="00DA584D"/>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A61"/>
    <w:rsid w:val="00DB1E73"/>
    <w:rsid w:val="00DB1F0F"/>
    <w:rsid w:val="00DB249B"/>
    <w:rsid w:val="00DB2BDF"/>
    <w:rsid w:val="00DB2CDB"/>
    <w:rsid w:val="00DB2E7A"/>
    <w:rsid w:val="00DB2F8C"/>
    <w:rsid w:val="00DB2F96"/>
    <w:rsid w:val="00DB3202"/>
    <w:rsid w:val="00DB3268"/>
    <w:rsid w:val="00DB3852"/>
    <w:rsid w:val="00DB3AB9"/>
    <w:rsid w:val="00DB41BB"/>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61D"/>
    <w:rsid w:val="00DB7A3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2FF5"/>
    <w:rsid w:val="00DC3016"/>
    <w:rsid w:val="00DC3122"/>
    <w:rsid w:val="00DC3601"/>
    <w:rsid w:val="00DC3BEF"/>
    <w:rsid w:val="00DC3CDE"/>
    <w:rsid w:val="00DC4112"/>
    <w:rsid w:val="00DC4606"/>
    <w:rsid w:val="00DC4A3A"/>
    <w:rsid w:val="00DC4FD6"/>
    <w:rsid w:val="00DC5174"/>
    <w:rsid w:val="00DC565A"/>
    <w:rsid w:val="00DC56C7"/>
    <w:rsid w:val="00DC6D8B"/>
    <w:rsid w:val="00DC6E88"/>
    <w:rsid w:val="00DC73D4"/>
    <w:rsid w:val="00DC7A5E"/>
    <w:rsid w:val="00DD0033"/>
    <w:rsid w:val="00DD0725"/>
    <w:rsid w:val="00DD0874"/>
    <w:rsid w:val="00DD0E5E"/>
    <w:rsid w:val="00DD0E76"/>
    <w:rsid w:val="00DD0EF0"/>
    <w:rsid w:val="00DD129A"/>
    <w:rsid w:val="00DD22C5"/>
    <w:rsid w:val="00DD2357"/>
    <w:rsid w:val="00DD26D8"/>
    <w:rsid w:val="00DD2C45"/>
    <w:rsid w:val="00DD2F7F"/>
    <w:rsid w:val="00DD3939"/>
    <w:rsid w:val="00DD3AD0"/>
    <w:rsid w:val="00DD40F0"/>
    <w:rsid w:val="00DD40F3"/>
    <w:rsid w:val="00DD4552"/>
    <w:rsid w:val="00DD5570"/>
    <w:rsid w:val="00DD591A"/>
    <w:rsid w:val="00DD5CCA"/>
    <w:rsid w:val="00DD5FEB"/>
    <w:rsid w:val="00DD60C6"/>
    <w:rsid w:val="00DD65DE"/>
    <w:rsid w:val="00DD791C"/>
    <w:rsid w:val="00DD7A33"/>
    <w:rsid w:val="00DE0175"/>
    <w:rsid w:val="00DE033D"/>
    <w:rsid w:val="00DE05D6"/>
    <w:rsid w:val="00DE0A89"/>
    <w:rsid w:val="00DE129B"/>
    <w:rsid w:val="00DE1E19"/>
    <w:rsid w:val="00DE1F81"/>
    <w:rsid w:val="00DE207E"/>
    <w:rsid w:val="00DE24DF"/>
    <w:rsid w:val="00DE24E5"/>
    <w:rsid w:val="00DE2514"/>
    <w:rsid w:val="00DE26DC"/>
    <w:rsid w:val="00DE2811"/>
    <w:rsid w:val="00DE2D0D"/>
    <w:rsid w:val="00DE2F77"/>
    <w:rsid w:val="00DE37BF"/>
    <w:rsid w:val="00DE3B51"/>
    <w:rsid w:val="00DE3D92"/>
    <w:rsid w:val="00DE3E96"/>
    <w:rsid w:val="00DE3F97"/>
    <w:rsid w:val="00DE40E6"/>
    <w:rsid w:val="00DE4EBB"/>
    <w:rsid w:val="00DE517B"/>
    <w:rsid w:val="00DE5342"/>
    <w:rsid w:val="00DE560E"/>
    <w:rsid w:val="00DE6336"/>
    <w:rsid w:val="00DE63F7"/>
    <w:rsid w:val="00DE6726"/>
    <w:rsid w:val="00DE720F"/>
    <w:rsid w:val="00DE7970"/>
    <w:rsid w:val="00DE7A1A"/>
    <w:rsid w:val="00DE7A9D"/>
    <w:rsid w:val="00DE7F16"/>
    <w:rsid w:val="00DF0149"/>
    <w:rsid w:val="00DF02CE"/>
    <w:rsid w:val="00DF0808"/>
    <w:rsid w:val="00DF114F"/>
    <w:rsid w:val="00DF14E8"/>
    <w:rsid w:val="00DF16DD"/>
    <w:rsid w:val="00DF17E3"/>
    <w:rsid w:val="00DF2190"/>
    <w:rsid w:val="00DF296E"/>
    <w:rsid w:val="00DF2ADD"/>
    <w:rsid w:val="00DF2C46"/>
    <w:rsid w:val="00DF369F"/>
    <w:rsid w:val="00DF3B06"/>
    <w:rsid w:val="00DF3B24"/>
    <w:rsid w:val="00DF4353"/>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79"/>
    <w:rsid w:val="00E008E0"/>
    <w:rsid w:val="00E00967"/>
    <w:rsid w:val="00E00A92"/>
    <w:rsid w:val="00E00C03"/>
    <w:rsid w:val="00E00D80"/>
    <w:rsid w:val="00E00E2C"/>
    <w:rsid w:val="00E01312"/>
    <w:rsid w:val="00E0193F"/>
    <w:rsid w:val="00E01987"/>
    <w:rsid w:val="00E01A07"/>
    <w:rsid w:val="00E01C13"/>
    <w:rsid w:val="00E01C45"/>
    <w:rsid w:val="00E01D46"/>
    <w:rsid w:val="00E02411"/>
    <w:rsid w:val="00E028D3"/>
    <w:rsid w:val="00E02E27"/>
    <w:rsid w:val="00E02E6D"/>
    <w:rsid w:val="00E03366"/>
    <w:rsid w:val="00E034BE"/>
    <w:rsid w:val="00E03F24"/>
    <w:rsid w:val="00E04577"/>
    <w:rsid w:val="00E04BAF"/>
    <w:rsid w:val="00E04D29"/>
    <w:rsid w:val="00E05161"/>
    <w:rsid w:val="00E0538B"/>
    <w:rsid w:val="00E05628"/>
    <w:rsid w:val="00E056DA"/>
    <w:rsid w:val="00E05882"/>
    <w:rsid w:val="00E05BC2"/>
    <w:rsid w:val="00E05C1B"/>
    <w:rsid w:val="00E06A4B"/>
    <w:rsid w:val="00E06E72"/>
    <w:rsid w:val="00E0705A"/>
    <w:rsid w:val="00E078AD"/>
    <w:rsid w:val="00E07FEC"/>
    <w:rsid w:val="00E10E7E"/>
    <w:rsid w:val="00E10EBB"/>
    <w:rsid w:val="00E11488"/>
    <w:rsid w:val="00E114F9"/>
    <w:rsid w:val="00E119F6"/>
    <w:rsid w:val="00E11D45"/>
    <w:rsid w:val="00E121A4"/>
    <w:rsid w:val="00E12417"/>
    <w:rsid w:val="00E1252E"/>
    <w:rsid w:val="00E126D4"/>
    <w:rsid w:val="00E12A56"/>
    <w:rsid w:val="00E12D2E"/>
    <w:rsid w:val="00E12DC1"/>
    <w:rsid w:val="00E13011"/>
    <w:rsid w:val="00E130EC"/>
    <w:rsid w:val="00E1317D"/>
    <w:rsid w:val="00E1323E"/>
    <w:rsid w:val="00E13370"/>
    <w:rsid w:val="00E13D58"/>
    <w:rsid w:val="00E13E36"/>
    <w:rsid w:val="00E13F01"/>
    <w:rsid w:val="00E1546E"/>
    <w:rsid w:val="00E154D2"/>
    <w:rsid w:val="00E1574D"/>
    <w:rsid w:val="00E15F30"/>
    <w:rsid w:val="00E1602A"/>
    <w:rsid w:val="00E162B3"/>
    <w:rsid w:val="00E16437"/>
    <w:rsid w:val="00E16B8D"/>
    <w:rsid w:val="00E1738F"/>
    <w:rsid w:val="00E174AF"/>
    <w:rsid w:val="00E17861"/>
    <w:rsid w:val="00E20153"/>
    <w:rsid w:val="00E2021C"/>
    <w:rsid w:val="00E20275"/>
    <w:rsid w:val="00E20581"/>
    <w:rsid w:val="00E20E81"/>
    <w:rsid w:val="00E20F06"/>
    <w:rsid w:val="00E2118B"/>
    <w:rsid w:val="00E2129F"/>
    <w:rsid w:val="00E21947"/>
    <w:rsid w:val="00E2203C"/>
    <w:rsid w:val="00E2237A"/>
    <w:rsid w:val="00E22653"/>
    <w:rsid w:val="00E2273A"/>
    <w:rsid w:val="00E22F30"/>
    <w:rsid w:val="00E23052"/>
    <w:rsid w:val="00E23631"/>
    <w:rsid w:val="00E237A6"/>
    <w:rsid w:val="00E23920"/>
    <w:rsid w:val="00E239D9"/>
    <w:rsid w:val="00E23A09"/>
    <w:rsid w:val="00E2426C"/>
    <w:rsid w:val="00E24B1C"/>
    <w:rsid w:val="00E24CB1"/>
    <w:rsid w:val="00E24E33"/>
    <w:rsid w:val="00E25B2B"/>
    <w:rsid w:val="00E25B95"/>
    <w:rsid w:val="00E25C30"/>
    <w:rsid w:val="00E25EF7"/>
    <w:rsid w:val="00E25FEA"/>
    <w:rsid w:val="00E260F5"/>
    <w:rsid w:val="00E26138"/>
    <w:rsid w:val="00E2618D"/>
    <w:rsid w:val="00E26517"/>
    <w:rsid w:val="00E2660F"/>
    <w:rsid w:val="00E26BF7"/>
    <w:rsid w:val="00E26E71"/>
    <w:rsid w:val="00E26F6D"/>
    <w:rsid w:val="00E27587"/>
    <w:rsid w:val="00E2763E"/>
    <w:rsid w:val="00E27815"/>
    <w:rsid w:val="00E279A9"/>
    <w:rsid w:val="00E27CAB"/>
    <w:rsid w:val="00E27D9C"/>
    <w:rsid w:val="00E27F54"/>
    <w:rsid w:val="00E300D1"/>
    <w:rsid w:val="00E30490"/>
    <w:rsid w:val="00E30586"/>
    <w:rsid w:val="00E3070F"/>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23"/>
    <w:rsid w:val="00E339F1"/>
    <w:rsid w:val="00E33ADC"/>
    <w:rsid w:val="00E33B37"/>
    <w:rsid w:val="00E340A0"/>
    <w:rsid w:val="00E3420F"/>
    <w:rsid w:val="00E34936"/>
    <w:rsid w:val="00E34BDD"/>
    <w:rsid w:val="00E352F4"/>
    <w:rsid w:val="00E35B9E"/>
    <w:rsid w:val="00E35DA1"/>
    <w:rsid w:val="00E364A9"/>
    <w:rsid w:val="00E36D8C"/>
    <w:rsid w:val="00E36F9A"/>
    <w:rsid w:val="00E37E62"/>
    <w:rsid w:val="00E40597"/>
    <w:rsid w:val="00E408B1"/>
    <w:rsid w:val="00E40CD0"/>
    <w:rsid w:val="00E40E65"/>
    <w:rsid w:val="00E41054"/>
    <w:rsid w:val="00E413AC"/>
    <w:rsid w:val="00E417D8"/>
    <w:rsid w:val="00E418FE"/>
    <w:rsid w:val="00E41C59"/>
    <w:rsid w:val="00E41E5F"/>
    <w:rsid w:val="00E42088"/>
    <w:rsid w:val="00E42115"/>
    <w:rsid w:val="00E42374"/>
    <w:rsid w:val="00E425F7"/>
    <w:rsid w:val="00E42E5C"/>
    <w:rsid w:val="00E42EE0"/>
    <w:rsid w:val="00E43A21"/>
    <w:rsid w:val="00E43FB2"/>
    <w:rsid w:val="00E43FF5"/>
    <w:rsid w:val="00E442CA"/>
    <w:rsid w:val="00E44633"/>
    <w:rsid w:val="00E44CEA"/>
    <w:rsid w:val="00E4520F"/>
    <w:rsid w:val="00E4542A"/>
    <w:rsid w:val="00E45482"/>
    <w:rsid w:val="00E4550C"/>
    <w:rsid w:val="00E4568A"/>
    <w:rsid w:val="00E45903"/>
    <w:rsid w:val="00E45AF5"/>
    <w:rsid w:val="00E45C49"/>
    <w:rsid w:val="00E45C90"/>
    <w:rsid w:val="00E4645D"/>
    <w:rsid w:val="00E46A86"/>
    <w:rsid w:val="00E46B07"/>
    <w:rsid w:val="00E46C4B"/>
    <w:rsid w:val="00E4714E"/>
    <w:rsid w:val="00E4791D"/>
    <w:rsid w:val="00E479A9"/>
    <w:rsid w:val="00E479DE"/>
    <w:rsid w:val="00E47AD1"/>
    <w:rsid w:val="00E50E49"/>
    <w:rsid w:val="00E50EB7"/>
    <w:rsid w:val="00E51005"/>
    <w:rsid w:val="00E511C9"/>
    <w:rsid w:val="00E51857"/>
    <w:rsid w:val="00E51BEB"/>
    <w:rsid w:val="00E51CB8"/>
    <w:rsid w:val="00E51E1E"/>
    <w:rsid w:val="00E52345"/>
    <w:rsid w:val="00E52424"/>
    <w:rsid w:val="00E5263A"/>
    <w:rsid w:val="00E52E25"/>
    <w:rsid w:val="00E533A7"/>
    <w:rsid w:val="00E53C99"/>
    <w:rsid w:val="00E54967"/>
    <w:rsid w:val="00E54D59"/>
    <w:rsid w:val="00E5527D"/>
    <w:rsid w:val="00E5557B"/>
    <w:rsid w:val="00E55769"/>
    <w:rsid w:val="00E5584E"/>
    <w:rsid w:val="00E55DF3"/>
    <w:rsid w:val="00E55F14"/>
    <w:rsid w:val="00E56498"/>
    <w:rsid w:val="00E566F2"/>
    <w:rsid w:val="00E56A75"/>
    <w:rsid w:val="00E56AAF"/>
    <w:rsid w:val="00E57099"/>
    <w:rsid w:val="00E57302"/>
    <w:rsid w:val="00E57BB3"/>
    <w:rsid w:val="00E57FDF"/>
    <w:rsid w:val="00E6015D"/>
    <w:rsid w:val="00E604F2"/>
    <w:rsid w:val="00E60A3C"/>
    <w:rsid w:val="00E60A51"/>
    <w:rsid w:val="00E60ABC"/>
    <w:rsid w:val="00E60D65"/>
    <w:rsid w:val="00E6132B"/>
    <w:rsid w:val="00E61340"/>
    <w:rsid w:val="00E6146D"/>
    <w:rsid w:val="00E617CE"/>
    <w:rsid w:val="00E618F4"/>
    <w:rsid w:val="00E61969"/>
    <w:rsid w:val="00E61DA4"/>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CD6"/>
    <w:rsid w:val="00E65CFB"/>
    <w:rsid w:val="00E65F9C"/>
    <w:rsid w:val="00E65FB0"/>
    <w:rsid w:val="00E66044"/>
    <w:rsid w:val="00E66208"/>
    <w:rsid w:val="00E664C2"/>
    <w:rsid w:val="00E664E2"/>
    <w:rsid w:val="00E66C0C"/>
    <w:rsid w:val="00E66C94"/>
    <w:rsid w:val="00E67F2F"/>
    <w:rsid w:val="00E70115"/>
    <w:rsid w:val="00E7038C"/>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2E62"/>
    <w:rsid w:val="00E72ECD"/>
    <w:rsid w:val="00E73195"/>
    <w:rsid w:val="00E731FB"/>
    <w:rsid w:val="00E73761"/>
    <w:rsid w:val="00E73780"/>
    <w:rsid w:val="00E73B96"/>
    <w:rsid w:val="00E73C58"/>
    <w:rsid w:val="00E74182"/>
    <w:rsid w:val="00E7420D"/>
    <w:rsid w:val="00E74234"/>
    <w:rsid w:val="00E74591"/>
    <w:rsid w:val="00E74611"/>
    <w:rsid w:val="00E7475A"/>
    <w:rsid w:val="00E74882"/>
    <w:rsid w:val="00E74B4E"/>
    <w:rsid w:val="00E75399"/>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9D9"/>
    <w:rsid w:val="00E82A32"/>
    <w:rsid w:val="00E82C91"/>
    <w:rsid w:val="00E82DCC"/>
    <w:rsid w:val="00E83E81"/>
    <w:rsid w:val="00E84B4E"/>
    <w:rsid w:val="00E84C94"/>
    <w:rsid w:val="00E84E3A"/>
    <w:rsid w:val="00E85324"/>
    <w:rsid w:val="00E857D0"/>
    <w:rsid w:val="00E8598D"/>
    <w:rsid w:val="00E85AF9"/>
    <w:rsid w:val="00E85FFB"/>
    <w:rsid w:val="00E869A4"/>
    <w:rsid w:val="00E86B17"/>
    <w:rsid w:val="00E86CDD"/>
    <w:rsid w:val="00E8788A"/>
    <w:rsid w:val="00E878EF"/>
    <w:rsid w:val="00E87D2D"/>
    <w:rsid w:val="00E87E8A"/>
    <w:rsid w:val="00E9086A"/>
    <w:rsid w:val="00E90E9B"/>
    <w:rsid w:val="00E90E9D"/>
    <w:rsid w:val="00E90EDF"/>
    <w:rsid w:val="00E90F32"/>
    <w:rsid w:val="00E9146D"/>
    <w:rsid w:val="00E91964"/>
    <w:rsid w:val="00E91B3D"/>
    <w:rsid w:val="00E91CD0"/>
    <w:rsid w:val="00E91EE2"/>
    <w:rsid w:val="00E925FF"/>
    <w:rsid w:val="00E92925"/>
    <w:rsid w:val="00E9344B"/>
    <w:rsid w:val="00E93CA8"/>
    <w:rsid w:val="00E94644"/>
    <w:rsid w:val="00E94A81"/>
    <w:rsid w:val="00E94D7B"/>
    <w:rsid w:val="00E94E8A"/>
    <w:rsid w:val="00E94FE4"/>
    <w:rsid w:val="00E95563"/>
    <w:rsid w:val="00E962E6"/>
    <w:rsid w:val="00E962F7"/>
    <w:rsid w:val="00E96475"/>
    <w:rsid w:val="00E968D3"/>
    <w:rsid w:val="00E96BDA"/>
    <w:rsid w:val="00E96C9D"/>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6D07"/>
    <w:rsid w:val="00EA7332"/>
    <w:rsid w:val="00EA763F"/>
    <w:rsid w:val="00EA7FE6"/>
    <w:rsid w:val="00EB00BB"/>
    <w:rsid w:val="00EB056D"/>
    <w:rsid w:val="00EB0627"/>
    <w:rsid w:val="00EB08DF"/>
    <w:rsid w:val="00EB0912"/>
    <w:rsid w:val="00EB0A97"/>
    <w:rsid w:val="00EB0C41"/>
    <w:rsid w:val="00EB0F23"/>
    <w:rsid w:val="00EB1D34"/>
    <w:rsid w:val="00EB241B"/>
    <w:rsid w:val="00EB292A"/>
    <w:rsid w:val="00EB3415"/>
    <w:rsid w:val="00EB37D7"/>
    <w:rsid w:val="00EB383E"/>
    <w:rsid w:val="00EB3E4D"/>
    <w:rsid w:val="00EB4146"/>
    <w:rsid w:val="00EB44B5"/>
    <w:rsid w:val="00EB4868"/>
    <w:rsid w:val="00EB4965"/>
    <w:rsid w:val="00EB49E2"/>
    <w:rsid w:val="00EB4B0F"/>
    <w:rsid w:val="00EB512A"/>
    <w:rsid w:val="00EB55BF"/>
    <w:rsid w:val="00EB5728"/>
    <w:rsid w:val="00EB5AB1"/>
    <w:rsid w:val="00EB5BA4"/>
    <w:rsid w:val="00EB60CD"/>
    <w:rsid w:val="00EB6179"/>
    <w:rsid w:val="00EB64EF"/>
    <w:rsid w:val="00EB69B2"/>
    <w:rsid w:val="00EB6B82"/>
    <w:rsid w:val="00EB6C72"/>
    <w:rsid w:val="00EB6EA3"/>
    <w:rsid w:val="00EB6F06"/>
    <w:rsid w:val="00EB78AF"/>
    <w:rsid w:val="00EB78B4"/>
    <w:rsid w:val="00EB7F6E"/>
    <w:rsid w:val="00EC0CE6"/>
    <w:rsid w:val="00EC12D4"/>
    <w:rsid w:val="00EC2664"/>
    <w:rsid w:val="00EC26A0"/>
    <w:rsid w:val="00EC2ACA"/>
    <w:rsid w:val="00EC2FE0"/>
    <w:rsid w:val="00EC3242"/>
    <w:rsid w:val="00EC333A"/>
    <w:rsid w:val="00EC386C"/>
    <w:rsid w:val="00EC3BF1"/>
    <w:rsid w:val="00EC3CA6"/>
    <w:rsid w:val="00EC4229"/>
    <w:rsid w:val="00EC447B"/>
    <w:rsid w:val="00EC44AA"/>
    <w:rsid w:val="00EC48AC"/>
    <w:rsid w:val="00EC5487"/>
    <w:rsid w:val="00EC548D"/>
    <w:rsid w:val="00EC55FD"/>
    <w:rsid w:val="00EC5E6A"/>
    <w:rsid w:val="00EC6AEF"/>
    <w:rsid w:val="00EC70CC"/>
    <w:rsid w:val="00EC728D"/>
    <w:rsid w:val="00EC74AE"/>
    <w:rsid w:val="00EC755D"/>
    <w:rsid w:val="00EC777B"/>
    <w:rsid w:val="00EC7AB5"/>
    <w:rsid w:val="00EC7B09"/>
    <w:rsid w:val="00EC7D87"/>
    <w:rsid w:val="00ED01F7"/>
    <w:rsid w:val="00ED051A"/>
    <w:rsid w:val="00ED05FB"/>
    <w:rsid w:val="00ED0844"/>
    <w:rsid w:val="00ED0EA9"/>
    <w:rsid w:val="00ED0F0E"/>
    <w:rsid w:val="00ED1094"/>
    <w:rsid w:val="00ED1C7A"/>
    <w:rsid w:val="00ED1E64"/>
    <w:rsid w:val="00ED20E9"/>
    <w:rsid w:val="00ED24B8"/>
    <w:rsid w:val="00ED2A5C"/>
    <w:rsid w:val="00ED2CAA"/>
    <w:rsid w:val="00ED2E8C"/>
    <w:rsid w:val="00ED2EE6"/>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A82"/>
    <w:rsid w:val="00EE0D09"/>
    <w:rsid w:val="00EE1D01"/>
    <w:rsid w:val="00EE2138"/>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198"/>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02C"/>
    <w:rsid w:val="00EF4545"/>
    <w:rsid w:val="00EF497A"/>
    <w:rsid w:val="00EF4DB6"/>
    <w:rsid w:val="00EF4DF8"/>
    <w:rsid w:val="00EF4FF5"/>
    <w:rsid w:val="00EF50E8"/>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8CF"/>
    <w:rsid w:val="00F03A30"/>
    <w:rsid w:val="00F04876"/>
    <w:rsid w:val="00F04A7B"/>
    <w:rsid w:val="00F04C99"/>
    <w:rsid w:val="00F04D95"/>
    <w:rsid w:val="00F053A1"/>
    <w:rsid w:val="00F0584C"/>
    <w:rsid w:val="00F05939"/>
    <w:rsid w:val="00F05C7B"/>
    <w:rsid w:val="00F06187"/>
    <w:rsid w:val="00F06396"/>
    <w:rsid w:val="00F076A1"/>
    <w:rsid w:val="00F07825"/>
    <w:rsid w:val="00F07BE7"/>
    <w:rsid w:val="00F1010E"/>
    <w:rsid w:val="00F10650"/>
    <w:rsid w:val="00F11199"/>
    <w:rsid w:val="00F112D6"/>
    <w:rsid w:val="00F11368"/>
    <w:rsid w:val="00F1162A"/>
    <w:rsid w:val="00F1165B"/>
    <w:rsid w:val="00F117A0"/>
    <w:rsid w:val="00F11A4C"/>
    <w:rsid w:val="00F11EDC"/>
    <w:rsid w:val="00F11FA2"/>
    <w:rsid w:val="00F1244C"/>
    <w:rsid w:val="00F12D76"/>
    <w:rsid w:val="00F12E04"/>
    <w:rsid w:val="00F12F90"/>
    <w:rsid w:val="00F1309C"/>
    <w:rsid w:val="00F13412"/>
    <w:rsid w:val="00F1382A"/>
    <w:rsid w:val="00F13AFA"/>
    <w:rsid w:val="00F13C63"/>
    <w:rsid w:val="00F13C7E"/>
    <w:rsid w:val="00F13FFF"/>
    <w:rsid w:val="00F140E1"/>
    <w:rsid w:val="00F141C6"/>
    <w:rsid w:val="00F1507F"/>
    <w:rsid w:val="00F157B6"/>
    <w:rsid w:val="00F16356"/>
    <w:rsid w:val="00F1638A"/>
    <w:rsid w:val="00F166C0"/>
    <w:rsid w:val="00F16EA5"/>
    <w:rsid w:val="00F171BF"/>
    <w:rsid w:val="00F171C0"/>
    <w:rsid w:val="00F17580"/>
    <w:rsid w:val="00F206C1"/>
    <w:rsid w:val="00F20853"/>
    <w:rsid w:val="00F208CB"/>
    <w:rsid w:val="00F20A86"/>
    <w:rsid w:val="00F20CC4"/>
    <w:rsid w:val="00F20DA2"/>
    <w:rsid w:val="00F21EB6"/>
    <w:rsid w:val="00F21EE9"/>
    <w:rsid w:val="00F224BE"/>
    <w:rsid w:val="00F22551"/>
    <w:rsid w:val="00F22C0C"/>
    <w:rsid w:val="00F22F33"/>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2B7"/>
    <w:rsid w:val="00F2663F"/>
    <w:rsid w:val="00F26EF7"/>
    <w:rsid w:val="00F26F36"/>
    <w:rsid w:val="00F270FC"/>
    <w:rsid w:val="00F276F7"/>
    <w:rsid w:val="00F27A95"/>
    <w:rsid w:val="00F30057"/>
    <w:rsid w:val="00F30084"/>
    <w:rsid w:val="00F300FB"/>
    <w:rsid w:val="00F3049D"/>
    <w:rsid w:val="00F30AB9"/>
    <w:rsid w:val="00F30D7D"/>
    <w:rsid w:val="00F313ED"/>
    <w:rsid w:val="00F314FF"/>
    <w:rsid w:val="00F32749"/>
    <w:rsid w:val="00F32D0C"/>
    <w:rsid w:val="00F32E4B"/>
    <w:rsid w:val="00F33137"/>
    <w:rsid w:val="00F332CF"/>
    <w:rsid w:val="00F33820"/>
    <w:rsid w:val="00F33CC3"/>
    <w:rsid w:val="00F343F6"/>
    <w:rsid w:val="00F34471"/>
    <w:rsid w:val="00F3468F"/>
    <w:rsid w:val="00F3500C"/>
    <w:rsid w:val="00F355D9"/>
    <w:rsid w:val="00F35909"/>
    <w:rsid w:val="00F35982"/>
    <w:rsid w:val="00F35D04"/>
    <w:rsid w:val="00F35F98"/>
    <w:rsid w:val="00F3639E"/>
    <w:rsid w:val="00F367AC"/>
    <w:rsid w:val="00F36AB3"/>
    <w:rsid w:val="00F36C5D"/>
    <w:rsid w:val="00F3737D"/>
    <w:rsid w:val="00F37740"/>
    <w:rsid w:val="00F3796B"/>
    <w:rsid w:val="00F37A5A"/>
    <w:rsid w:val="00F37F3C"/>
    <w:rsid w:val="00F41238"/>
    <w:rsid w:val="00F415A1"/>
    <w:rsid w:val="00F415D4"/>
    <w:rsid w:val="00F41ECD"/>
    <w:rsid w:val="00F42029"/>
    <w:rsid w:val="00F420DD"/>
    <w:rsid w:val="00F421D7"/>
    <w:rsid w:val="00F42314"/>
    <w:rsid w:val="00F42E0B"/>
    <w:rsid w:val="00F430A8"/>
    <w:rsid w:val="00F435D4"/>
    <w:rsid w:val="00F436F2"/>
    <w:rsid w:val="00F43D24"/>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9EB"/>
    <w:rsid w:val="00F54A30"/>
    <w:rsid w:val="00F54B36"/>
    <w:rsid w:val="00F5565B"/>
    <w:rsid w:val="00F55826"/>
    <w:rsid w:val="00F55B78"/>
    <w:rsid w:val="00F56B0A"/>
    <w:rsid w:val="00F56C19"/>
    <w:rsid w:val="00F56D8A"/>
    <w:rsid w:val="00F56F20"/>
    <w:rsid w:val="00F57320"/>
    <w:rsid w:val="00F57541"/>
    <w:rsid w:val="00F57699"/>
    <w:rsid w:val="00F576B7"/>
    <w:rsid w:val="00F57984"/>
    <w:rsid w:val="00F57B62"/>
    <w:rsid w:val="00F57CC4"/>
    <w:rsid w:val="00F57E8F"/>
    <w:rsid w:val="00F57E92"/>
    <w:rsid w:val="00F600F5"/>
    <w:rsid w:val="00F60366"/>
    <w:rsid w:val="00F60551"/>
    <w:rsid w:val="00F605F4"/>
    <w:rsid w:val="00F61584"/>
    <w:rsid w:val="00F6163B"/>
    <w:rsid w:val="00F61BE6"/>
    <w:rsid w:val="00F61D5C"/>
    <w:rsid w:val="00F625BA"/>
    <w:rsid w:val="00F628D0"/>
    <w:rsid w:val="00F62A3B"/>
    <w:rsid w:val="00F62CA1"/>
    <w:rsid w:val="00F6306E"/>
    <w:rsid w:val="00F6323A"/>
    <w:rsid w:val="00F63420"/>
    <w:rsid w:val="00F635EB"/>
    <w:rsid w:val="00F63889"/>
    <w:rsid w:val="00F63AD4"/>
    <w:rsid w:val="00F63D3B"/>
    <w:rsid w:val="00F63DDD"/>
    <w:rsid w:val="00F63F47"/>
    <w:rsid w:val="00F64223"/>
    <w:rsid w:val="00F6438A"/>
    <w:rsid w:val="00F648EC"/>
    <w:rsid w:val="00F648F3"/>
    <w:rsid w:val="00F64ADA"/>
    <w:rsid w:val="00F652FF"/>
    <w:rsid w:val="00F653D0"/>
    <w:rsid w:val="00F653D9"/>
    <w:rsid w:val="00F654AE"/>
    <w:rsid w:val="00F6557A"/>
    <w:rsid w:val="00F657FE"/>
    <w:rsid w:val="00F65A7B"/>
    <w:rsid w:val="00F65A99"/>
    <w:rsid w:val="00F65ECC"/>
    <w:rsid w:val="00F661C2"/>
    <w:rsid w:val="00F6643A"/>
    <w:rsid w:val="00F6670D"/>
    <w:rsid w:val="00F66D81"/>
    <w:rsid w:val="00F67326"/>
    <w:rsid w:val="00F6754F"/>
    <w:rsid w:val="00F67B5F"/>
    <w:rsid w:val="00F67DDA"/>
    <w:rsid w:val="00F67F16"/>
    <w:rsid w:val="00F70147"/>
    <w:rsid w:val="00F70214"/>
    <w:rsid w:val="00F70A4D"/>
    <w:rsid w:val="00F715DB"/>
    <w:rsid w:val="00F71CAE"/>
    <w:rsid w:val="00F71DE9"/>
    <w:rsid w:val="00F72501"/>
    <w:rsid w:val="00F726C6"/>
    <w:rsid w:val="00F7270D"/>
    <w:rsid w:val="00F72716"/>
    <w:rsid w:val="00F72889"/>
    <w:rsid w:val="00F72C1C"/>
    <w:rsid w:val="00F73082"/>
    <w:rsid w:val="00F73A87"/>
    <w:rsid w:val="00F74026"/>
    <w:rsid w:val="00F74047"/>
    <w:rsid w:val="00F74325"/>
    <w:rsid w:val="00F74618"/>
    <w:rsid w:val="00F74CD0"/>
    <w:rsid w:val="00F74D62"/>
    <w:rsid w:val="00F74F9E"/>
    <w:rsid w:val="00F75091"/>
    <w:rsid w:val="00F75B06"/>
    <w:rsid w:val="00F75B38"/>
    <w:rsid w:val="00F76008"/>
    <w:rsid w:val="00F76C44"/>
    <w:rsid w:val="00F76CCE"/>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2F5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6D0"/>
    <w:rsid w:val="00F86FBF"/>
    <w:rsid w:val="00F87740"/>
    <w:rsid w:val="00F87A82"/>
    <w:rsid w:val="00F90236"/>
    <w:rsid w:val="00F902D3"/>
    <w:rsid w:val="00F90F0E"/>
    <w:rsid w:val="00F91090"/>
    <w:rsid w:val="00F910D9"/>
    <w:rsid w:val="00F910F0"/>
    <w:rsid w:val="00F914A4"/>
    <w:rsid w:val="00F91540"/>
    <w:rsid w:val="00F9187C"/>
    <w:rsid w:val="00F9206B"/>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4E6"/>
    <w:rsid w:val="00FA07CA"/>
    <w:rsid w:val="00FA08D9"/>
    <w:rsid w:val="00FA098A"/>
    <w:rsid w:val="00FA11C4"/>
    <w:rsid w:val="00FA1695"/>
    <w:rsid w:val="00FA19DC"/>
    <w:rsid w:val="00FA1B53"/>
    <w:rsid w:val="00FA1B5D"/>
    <w:rsid w:val="00FA220C"/>
    <w:rsid w:val="00FA2294"/>
    <w:rsid w:val="00FA23D4"/>
    <w:rsid w:val="00FA2622"/>
    <w:rsid w:val="00FA31DD"/>
    <w:rsid w:val="00FA3312"/>
    <w:rsid w:val="00FA3538"/>
    <w:rsid w:val="00FA3D7B"/>
    <w:rsid w:val="00FA45D8"/>
    <w:rsid w:val="00FA47A1"/>
    <w:rsid w:val="00FA50E2"/>
    <w:rsid w:val="00FA51E8"/>
    <w:rsid w:val="00FA52ED"/>
    <w:rsid w:val="00FA5302"/>
    <w:rsid w:val="00FA5868"/>
    <w:rsid w:val="00FA5B68"/>
    <w:rsid w:val="00FA5D13"/>
    <w:rsid w:val="00FA5E46"/>
    <w:rsid w:val="00FA6335"/>
    <w:rsid w:val="00FA6A4E"/>
    <w:rsid w:val="00FA6C3C"/>
    <w:rsid w:val="00FA6F91"/>
    <w:rsid w:val="00FA77BB"/>
    <w:rsid w:val="00FA7B41"/>
    <w:rsid w:val="00FA7BBB"/>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2D4"/>
    <w:rsid w:val="00FB6386"/>
    <w:rsid w:val="00FB675D"/>
    <w:rsid w:val="00FB6AEB"/>
    <w:rsid w:val="00FB6E25"/>
    <w:rsid w:val="00FB741A"/>
    <w:rsid w:val="00FB74AD"/>
    <w:rsid w:val="00FB7791"/>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965"/>
    <w:rsid w:val="00FC2BFB"/>
    <w:rsid w:val="00FC31B9"/>
    <w:rsid w:val="00FC38B6"/>
    <w:rsid w:val="00FC38F4"/>
    <w:rsid w:val="00FC3997"/>
    <w:rsid w:val="00FC3C1C"/>
    <w:rsid w:val="00FC3D31"/>
    <w:rsid w:val="00FC4056"/>
    <w:rsid w:val="00FC4584"/>
    <w:rsid w:val="00FC45A2"/>
    <w:rsid w:val="00FC4CDF"/>
    <w:rsid w:val="00FC4F4B"/>
    <w:rsid w:val="00FC5050"/>
    <w:rsid w:val="00FC5153"/>
    <w:rsid w:val="00FC55E2"/>
    <w:rsid w:val="00FC56BB"/>
    <w:rsid w:val="00FC5DD5"/>
    <w:rsid w:val="00FC5E2D"/>
    <w:rsid w:val="00FC5F9E"/>
    <w:rsid w:val="00FC62E0"/>
    <w:rsid w:val="00FC6540"/>
    <w:rsid w:val="00FC6878"/>
    <w:rsid w:val="00FC68C5"/>
    <w:rsid w:val="00FC6A2D"/>
    <w:rsid w:val="00FC6D12"/>
    <w:rsid w:val="00FC700B"/>
    <w:rsid w:val="00FC735B"/>
    <w:rsid w:val="00FC75BE"/>
    <w:rsid w:val="00FC783C"/>
    <w:rsid w:val="00FC7DE0"/>
    <w:rsid w:val="00FD0011"/>
    <w:rsid w:val="00FD0232"/>
    <w:rsid w:val="00FD04C1"/>
    <w:rsid w:val="00FD072E"/>
    <w:rsid w:val="00FD0886"/>
    <w:rsid w:val="00FD08B3"/>
    <w:rsid w:val="00FD13A4"/>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581"/>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D7E02"/>
    <w:rsid w:val="00FE00E0"/>
    <w:rsid w:val="00FE0373"/>
    <w:rsid w:val="00FE1198"/>
    <w:rsid w:val="00FE16C9"/>
    <w:rsid w:val="00FE199E"/>
    <w:rsid w:val="00FE2255"/>
    <w:rsid w:val="00FE2260"/>
    <w:rsid w:val="00FE239E"/>
    <w:rsid w:val="00FE2AED"/>
    <w:rsid w:val="00FE33DD"/>
    <w:rsid w:val="00FE3AE6"/>
    <w:rsid w:val="00FE3B7E"/>
    <w:rsid w:val="00FE3DE8"/>
    <w:rsid w:val="00FE3E8D"/>
    <w:rsid w:val="00FE43E8"/>
    <w:rsid w:val="00FE44C7"/>
    <w:rsid w:val="00FE47FF"/>
    <w:rsid w:val="00FE499B"/>
    <w:rsid w:val="00FE49F2"/>
    <w:rsid w:val="00FE5091"/>
    <w:rsid w:val="00FE54F8"/>
    <w:rsid w:val="00FE565E"/>
    <w:rsid w:val="00FE5674"/>
    <w:rsid w:val="00FE578A"/>
    <w:rsid w:val="00FE5B02"/>
    <w:rsid w:val="00FE607E"/>
    <w:rsid w:val="00FE6BC5"/>
    <w:rsid w:val="00FE6C45"/>
    <w:rsid w:val="00FE6D69"/>
    <w:rsid w:val="00FE794E"/>
    <w:rsid w:val="00FE7D5A"/>
    <w:rsid w:val="00FF012B"/>
    <w:rsid w:val="00FF0890"/>
    <w:rsid w:val="00FF0B94"/>
    <w:rsid w:val="00FF103E"/>
    <w:rsid w:val="00FF1574"/>
    <w:rsid w:val="00FF1639"/>
    <w:rsid w:val="00FF1B30"/>
    <w:rsid w:val="00FF1CD5"/>
    <w:rsid w:val="00FF23FD"/>
    <w:rsid w:val="00FF25E5"/>
    <w:rsid w:val="00FF2604"/>
    <w:rsid w:val="00FF283B"/>
    <w:rsid w:val="00FF2995"/>
    <w:rsid w:val="00FF2C8F"/>
    <w:rsid w:val="00FF2FAD"/>
    <w:rsid w:val="00FF31C3"/>
    <w:rsid w:val="00FF32D8"/>
    <w:rsid w:val="00FF3353"/>
    <w:rsid w:val="00FF36F5"/>
    <w:rsid w:val="00FF372E"/>
    <w:rsid w:val="00FF37B9"/>
    <w:rsid w:val="00FF3A23"/>
    <w:rsid w:val="00FF3FEA"/>
    <w:rsid w:val="00FF3FF0"/>
    <w:rsid w:val="00FF406C"/>
    <w:rsid w:val="00FF4A71"/>
    <w:rsid w:val="00FF4B14"/>
    <w:rsid w:val="00FF4B9D"/>
    <w:rsid w:val="00FF4E97"/>
    <w:rsid w:val="00FF50FF"/>
    <w:rsid w:val="00FF5438"/>
    <w:rsid w:val="00FF57E8"/>
    <w:rsid w:val="00FF5DC0"/>
    <w:rsid w:val="00FF6517"/>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qFormat/>
    <w:rPr>
      <w:rFonts w:ascii="CG Times (WN)" w:hAnsi="CG Times (WN)"/>
    </w:rPr>
  </w:style>
  <w:style w:type="paragraph" w:customStyle="1" w:styleId="B30">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qFormat/>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qFormat/>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qFormat/>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qFormat/>
    <w:rsid w:val="007F5A7C"/>
    <w:rPr>
      <w:lang w:val="en-GB" w:eastAsia="en-US" w:bidi="ar-SA"/>
    </w:rPr>
  </w:style>
  <w:style w:type="character" w:customStyle="1" w:styleId="B3Char2">
    <w:name w:val="B3 Char2"/>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 w:type="paragraph" w:customStyle="1" w:styleId="B3">
    <w:name w:val="B3+"/>
    <w:basedOn w:val="B30"/>
    <w:rsid w:val="007710C1"/>
    <w:pPr>
      <w:numPr>
        <w:numId w:val="7"/>
      </w:numPr>
      <w:tabs>
        <w:tab w:val="left" w:pos="1134"/>
      </w:tabs>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TF0">
    <w:name w:val="TF字符"/>
    <w:aliases w:val="left字符"/>
    <w:rsid w:val="00844230"/>
    <w:rPr>
      <w:rFonts w:ascii="Arial" w:eastAsia="Times New Roman" w:hAnsi="Arial"/>
      <w:b/>
    </w:rPr>
  </w:style>
  <w:style w:type="character" w:customStyle="1" w:styleId="EQChar">
    <w:name w:val="EQ Char"/>
    <w:link w:val="EQ"/>
    <w:qFormat/>
    <w:rsid w:val="0066546E"/>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Takao Miyake</dc:creator>
  <cp:keywords/>
  <cp:lastModifiedBy>Takao Miyake</cp:lastModifiedBy>
  <cp:revision>14</cp:revision>
  <cp:lastPrinted>2022-02-14T12:07:00Z</cp:lastPrinted>
  <dcterms:created xsi:type="dcterms:W3CDTF">2022-02-14T10:44:00Z</dcterms:created>
  <dcterms:modified xsi:type="dcterms:W3CDTF">2022-02-14T12:20:00Z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