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EFDA1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A2098">
          <w:rPr>
            <w:rFonts w:hint="eastAsia"/>
            <w:b/>
            <w:noProof/>
            <w:sz w:val="24"/>
            <w:lang w:eastAsia="ja-JP"/>
          </w:rPr>
          <w:t>RAN</w:t>
        </w:r>
        <w:r w:rsidR="004A2098">
          <w:rPr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209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A2098">
          <w:rPr>
            <w:b/>
            <w:i/>
            <w:noProof/>
            <w:sz w:val="28"/>
          </w:rPr>
          <w:t>R4-22</w:t>
        </w:r>
        <w:r w:rsidR="008941EA">
          <w:rPr>
            <w:b/>
            <w:i/>
            <w:noProof/>
            <w:sz w:val="28"/>
          </w:rPr>
          <w:t>04445</w:t>
        </w:r>
      </w:fldSimple>
      <w:bookmarkStart w:id="0" w:name="_GoBack"/>
      <w:bookmarkEnd w:id="0"/>
    </w:p>
    <w:p w14:paraId="7CB45193" w14:textId="70AC52B8" w:rsidR="001E41F3" w:rsidRDefault="001564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2098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>,</w:t>
      </w:r>
      <w:r w:rsidR="004A2098"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A2098">
          <w:rPr>
            <w:b/>
            <w:noProof/>
            <w:sz w:val="24"/>
          </w:rPr>
          <w:t>21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A2098">
          <w:rPr>
            <w:b/>
            <w:noProof/>
            <w:sz w:val="24"/>
          </w:rPr>
          <w:t>3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A9DAEA" w:rsidR="001E41F3" w:rsidRPr="00410371" w:rsidRDefault="00156411" w:rsidP="00970A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2098">
                <w:rPr>
                  <w:b/>
                  <w:noProof/>
                  <w:sz w:val="28"/>
                </w:rPr>
                <w:t>3</w:t>
              </w:r>
              <w:r w:rsidR="00970A07">
                <w:rPr>
                  <w:b/>
                  <w:noProof/>
                  <w:sz w:val="28"/>
                </w:rPr>
                <w:t>7.104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F9A45" w:rsidR="001E41F3" w:rsidRPr="00410371" w:rsidRDefault="00156411" w:rsidP="001A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2098">
                <w:rPr>
                  <w:b/>
                  <w:noProof/>
                  <w:sz w:val="28"/>
                </w:rPr>
                <w:t>1</w:t>
              </w:r>
              <w:r w:rsidR="009B56A3">
                <w:rPr>
                  <w:b/>
                  <w:noProof/>
                  <w:sz w:val="28"/>
                </w:rPr>
                <w:t>7.4</w:t>
              </w:r>
              <w:r w:rsidR="001A6877">
                <w:rPr>
                  <w:b/>
                  <w:noProof/>
                  <w:sz w:val="28"/>
                </w:rPr>
                <w:t>.</w:t>
              </w:r>
              <w:r w:rsidR="00970A0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373A1" w:rsidR="001E41F3" w:rsidRDefault="00156411" w:rsidP="009B56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970A07">
                  <w:t>Draft CR to 37.104</w:t>
                </w:r>
                <w:r w:rsidR="004A2098">
                  <w:t>: BS OBUE requirements clarification</w:t>
                </w:r>
                <w:r w:rsidR="00E35CBF">
                  <w:t>, rel-1</w:t>
                </w:r>
                <w:r w:rsidR="009B56A3">
                  <w:t>7</w:t>
                </w:r>
                <w:r w:rsidR="004A2098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156411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2098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156411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209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156411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2098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156411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2098">
                <w:rPr>
                  <w:noProof/>
                </w:rPr>
                <w:t>2022-2-14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13B6C" w:rsidR="001E41F3" w:rsidRDefault="001A6877" w:rsidP="00E211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60869" w:rsidR="001E41F3" w:rsidRDefault="00156411" w:rsidP="009B56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2098">
                <w:rPr>
                  <w:noProof/>
                </w:rPr>
                <w:t>Rel-1</w:t>
              </w:r>
              <w:r w:rsidR="009B56A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C5C4" w:rsidR="001E41F3" w:rsidRDefault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398EF" w:rsidR="00D85E38" w:rsidRDefault="00CA504C" w:rsidP="00CA5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4E5AA" w:rsidR="00D85E38" w:rsidRDefault="009B56A3" w:rsidP="00972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</w:t>
            </w:r>
            <w:r w:rsidR="00CA504C">
              <w:rPr>
                <w:noProof/>
                <w:lang w:eastAsia="ja-JP"/>
              </w:rPr>
              <w:t xml:space="preserve">ext in the NOTE which is never applied </w:t>
            </w:r>
            <w:r w:rsidR="00972181">
              <w:rPr>
                <w:noProof/>
                <w:lang w:eastAsia="ja-JP"/>
              </w:rPr>
              <w:t>could</w:t>
            </w:r>
            <w:r w:rsidR="00CA504C">
              <w:rPr>
                <w:noProof/>
                <w:lang w:eastAsia="ja-JP"/>
              </w:rPr>
              <w:t xml:space="preserve"> cause </w:t>
            </w:r>
            <w:r w:rsidR="00972181">
              <w:rPr>
                <w:noProof/>
                <w:lang w:eastAsia="ja-JP"/>
              </w:rPr>
              <w:t>misunderstanding</w:t>
            </w:r>
            <w:r w:rsidR="00CA504C">
              <w:rPr>
                <w:noProof/>
                <w:lang w:eastAsia="ja-JP"/>
              </w:rPr>
              <w:t>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6ADC5" w:rsidR="00D85E38" w:rsidRDefault="00933FA3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</w:t>
            </w:r>
            <w:r w:rsidR="00D75EB5">
              <w:rPr>
                <w:noProof/>
                <w:lang w:eastAsia="ja-JP"/>
              </w:rPr>
              <w:t>2.1, 6.6.2.2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A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A07" w:rsidRDefault="00970A07" w:rsidP="00970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B5CC3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7AE9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A07" w:rsidRDefault="00970A07" w:rsidP="00970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00B4C2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C89D9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5226DC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730F9E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28E806DE" w14:textId="77777777" w:rsidR="00B02937" w:rsidRPr="009C4728" w:rsidRDefault="00B02937" w:rsidP="00B02937">
      <w:pPr>
        <w:pStyle w:val="TH"/>
        <w:rPr>
          <w:rFonts w:cs="v5.0.0"/>
        </w:rPr>
      </w:pPr>
      <w:r w:rsidRPr="009C4728">
        <w:t xml:space="preserve">Table 6.6.2.1-1b: </w:t>
      </w:r>
      <w:bookmarkStart w:id="4" w:name="_Hlk510517866"/>
      <w:r>
        <w:t>WA BS OBUE</w:t>
      </w:r>
      <w:r w:rsidRPr="00A07190">
        <w:t xml:space="preserve"> </w:t>
      </w:r>
      <w:r>
        <w:t>in</w:t>
      </w:r>
      <w:r w:rsidRPr="00A07190">
        <w:t xml:space="preserve"> BC1 and BC3 bands </w:t>
      </w:r>
      <w:r>
        <w:rPr>
          <w:rFonts w:cs="Arial"/>
        </w:rPr>
        <w:t>≤</w:t>
      </w:r>
      <w:r w:rsidRPr="00A07190">
        <w:t xml:space="preserve"> 1</w:t>
      </w:r>
      <w:r>
        <w:t> </w:t>
      </w:r>
      <w:r w:rsidRPr="00A07190">
        <w:t>GHz</w:t>
      </w:r>
      <w:r>
        <w:t xml:space="preserve"> - option 1</w:t>
      </w:r>
      <w:bookmarkEnd w:id="4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B02937" w:rsidRPr="009C4728" w14:paraId="06E51FB3" w14:textId="77777777" w:rsidTr="0029305A">
        <w:trPr>
          <w:cantSplit/>
          <w:jc w:val="center"/>
        </w:trPr>
        <w:tc>
          <w:tcPr>
            <w:tcW w:w="1953" w:type="dxa"/>
          </w:tcPr>
          <w:p w14:paraId="685C455E" w14:textId="77777777" w:rsidR="00B02937" w:rsidRPr="009C4728" w:rsidRDefault="00B0293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Frequency offset of measurement filter </w:t>
            </w:r>
            <w:r w:rsidRPr="009C4728">
              <w:rPr>
                <w:rFonts w:cs="v5.0.0"/>
              </w:rPr>
              <w:noBreakHyphen/>
              <w:t xml:space="preserve">3dB point,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6DE155E" w14:textId="77777777" w:rsidR="00B02937" w:rsidRPr="009C4728" w:rsidRDefault="00B0293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0E69869" w14:textId="77777777" w:rsidR="00B02937" w:rsidRPr="009C4728" w:rsidRDefault="00B0293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Minimum requirement (Note 1</w:t>
            </w:r>
            <w:r w:rsidRPr="009C4728">
              <w:rPr>
                <w:rFonts w:cs="Arial"/>
              </w:rPr>
              <w:t>, 2</w:t>
            </w:r>
            <w:r w:rsidRPr="009C4728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9719EC8" w14:textId="77777777" w:rsidR="00B02937" w:rsidRPr="009C4728" w:rsidRDefault="00B0293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Measurement bandwidth </w:t>
            </w:r>
            <w:r w:rsidRPr="009C4728">
              <w:rPr>
                <w:rFonts w:cs="Arial"/>
              </w:rPr>
              <w:t>(Note 7)</w:t>
            </w:r>
          </w:p>
        </w:tc>
      </w:tr>
      <w:tr w:rsidR="00B02937" w:rsidRPr="009C4728" w14:paraId="179927BA" w14:textId="77777777" w:rsidTr="0029305A">
        <w:trPr>
          <w:cantSplit/>
          <w:jc w:val="center"/>
        </w:trPr>
        <w:tc>
          <w:tcPr>
            <w:tcW w:w="1953" w:type="dxa"/>
          </w:tcPr>
          <w:p w14:paraId="1EFDC81F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</w:t>
            </w:r>
            <w:r w:rsidRPr="009C4728">
              <w:rPr>
                <w:rFonts w:cs="Arial"/>
              </w:rPr>
              <w:t xml:space="preserve">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8F2FDEE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  <w:r w:rsidRPr="009C472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6D04592E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3A207B99" wp14:editId="0B3275AD">
                  <wp:extent cx="1828800" cy="3619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5ADE275E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B02937" w:rsidRPr="009C4728" w14:paraId="64BC4C16" w14:textId="77777777" w:rsidTr="0029305A">
        <w:trPr>
          <w:cantSplit/>
          <w:jc w:val="center"/>
        </w:trPr>
        <w:tc>
          <w:tcPr>
            <w:tcW w:w="1953" w:type="dxa"/>
          </w:tcPr>
          <w:p w14:paraId="6995D798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</w:t>
            </w:r>
            <w:r w:rsidRPr="009C4728">
              <w:rPr>
                <w:rFonts w:cs="Arial"/>
                <w:lang w:val="sv-FI"/>
              </w:rPr>
              <w:t xml:space="preserve">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</w:p>
          <w:p w14:paraId="347CD7EF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/>
              </w:rPr>
              <w:t>max</w:t>
            </w:r>
            <w:r w:rsidRPr="009C4728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3474AD03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</w:t>
            </w:r>
          </w:p>
          <w:p w14:paraId="7B1E26F9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>min(10.05 MHz, f_offset</w:t>
            </w:r>
            <w:r w:rsidRPr="009C4728">
              <w:rPr>
                <w:rFonts w:cs="v5.0.0"/>
                <w:vertAlign w:val="subscript"/>
                <w:lang w:val="sv-FI"/>
              </w:rPr>
              <w:t>max</w:t>
            </w:r>
            <w:r w:rsidRPr="009C4728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4ECA2B52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-14 </w:t>
            </w:r>
            <w:proofErr w:type="spellStart"/>
            <w:r w:rsidRPr="009C4728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CECD536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B02937" w:rsidRPr="009C4728" w14:paraId="22D40047" w14:textId="77777777" w:rsidTr="0029305A">
        <w:trPr>
          <w:cantSplit/>
          <w:jc w:val="center"/>
        </w:trPr>
        <w:tc>
          <w:tcPr>
            <w:tcW w:w="1953" w:type="dxa"/>
          </w:tcPr>
          <w:p w14:paraId="26BFCF2C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Arial"/>
              </w:rPr>
              <w:sym w:font="Symbol" w:char="F0A3"/>
            </w:r>
            <w:r w:rsidRPr="009C4728"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sym w:font="Symbol" w:char="F044"/>
            </w:r>
            <w:proofErr w:type="spellStart"/>
            <w:r w:rsidRPr="009C4728">
              <w:rPr>
                <w:rFonts w:cs="Arial"/>
              </w:rPr>
              <w:t>f</w:t>
            </w:r>
            <w:r w:rsidRPr="009C4728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77B8308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  <w:r w:rsidRPr="009C4728">
              <w:rPr>
                <w:rFonts w:cs="v5.0.0"/>
              </w:rPr>
              <w:t xml:space="preserve"> &lt; </w:t>
            </w:r>
            <w:proofErr w:type="spellStart"/>
            <w:r w:rsidRPr="009C4728">
              <w:rPr>
                <w:rFonts w:cs="v5.0.0"/>
              </w:rPr>
              <w:t>f_offset</w:t>
            </w:r>
            <w:r w:rsidRPr="009C4728">
              <w:rPr>
                <w:rFonts w:cs="v5.0.0"/>
                <w:vertAlign w:val="subscript"/>
              </w:rPr>
              <w:t>max</w:t>
            </w:r>
            <w:proofErr w:type="spellEnd"/>
            <w:r w:rsidRPr="009C4728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85E9EA6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-16 </w:t>
            </w:r>
            <w:proofErr w:type="spellStart"/>
            <w:r w:rsidRPr="009C4728">
              <w:rPr>
                <w:rFonts w:cs="Arial"/>
              </w:rPr>
              <w:t>dBm</w:t>
            </w:r>
            <w:proofErr w:type="spellEnd"/>
            <w:r w:rsidRPr="009C4728">
              <w:rPr>
                <w:rFonts w:cs="Arial"/>
              </w:rPr>
              <w:t xml:space="preserve"> (Note 8)</w:t>
            </w:r>
          </w:p>
        </w:tc>
        <w:tc>
          <w:tcPr>
            <w:tcW w:w="1430" w:type="dxa"/>
          </w:tcPr>
          <w:p w14:paraId="70F930DA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B02937" w:rsidRPr="009C4728" w14:paraId="5B287515" w14:textId="77777777" w:rsidTr="0029305A">
        <w:trPr>
          <w:cantSplit/>
          <w:jc w:val="center"/>
        </w:trPr>
        <w:tc>
          <w:tcPr>
            <w:tcW w:w="9814" w:type="dxa"/>
            <w:gridSpan w:val="4"/>
          </w:tcPr>
          <w:p w14:paraId="3A1B589E" w14:textId="5C51730D" w:rsidR="00B02937" w:rsidRPr="009C4728" w:rsidRDefault="00B0293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5" w:author="Tetsu Ikeda" w:date="2022-02-13T14:55:00Z">
              <w:r w:rsidRPr="009C4728" w:rsidDel="003562BD">
                <w:rPr>
                  <w:rFonts w:cs="v5.0.0"/>
                </w:rPr>
                <w:delText xml:space="preserve">, where the contribution from the far-end sub-block </w:delText>
              </w:r>
              <w:r w:rsidRPr="009C4728" w:rsidDel="003562BD">
                <w:rPr>
                  <w:rFonts w:cs="Arial"/>
                </w:rPr>
                <w:delText xml:space="preserve">or RF Bandwidth </w:delText>
              </w:r>
              <w:r w:rsidRPr="009C4728" w:rsidDel="003562BD">
                <w:rPr>
                  <w:rFonts w:cs="v5.0.0"/>
                </w:rPr>
                <w:delText>shall be scaled according to the measurement bandwidth of the near-end sub-block</w:delText>
              </w:r>
              <w:r w:rsidRPr="009C4728" w:rsidDel="003562BD">
                <w:rPr>
                  <w:rFonts w:cs="Arial"/>
                </w:rPr>
                <w:delText xml:space="preserve"> or RF Bandwidth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46238169" w14:textId="4BD19816" w:rsidR="00B02937" w:rsidRPr="009C4728" w:rsidRDefault="00B02937" w:rsidP="003562BD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6" w:author="Tetsu Ikeda" w:date="2022-02-13T14:55:00Z">
              <w:r w:rsidRPr="009C4728" w:rsidDel="003562BD">
                <w:rPr>
                  <w:rFonts w:cs="v5.0.0"/>
                </w:rPr>
                <w:delText xml:space="preserve">, where the contribution from the far-end sub-block </w:delText>
              </w:r>
              <w:r w:rsidRPr="009C4728" w:rsidDel="003562BD">
                <w:rPr>
                  <w:rFonts w:cs="Arial"/>
                </w:rPr>
                <w:delText xml:space="preserve">or RF Bandwidth </w:delText>
              </w:r>
              <w:r w:rsidRPr="009C4728" w:rsidDel="003562BD">
                <w:rPr>
                  <w:rFonts w:cs="v5.0.0"/>
                </w:rPr>
                <w:delText>shall be scaled according to the measurement bandwidth of the near-end sub-block</w:delText>
              </w:r>
              <w:r w:rsidRPr="009C4728" w:rsidDel="003562BD">
                <w:rPr>
                  <w:rFonts w:cs="Arial"/>
                </w:rPr>
                <w:delText xml:space="preserve"> or RF Bandwidth</w:delText>
              </w:r>
            </w:del>
            <w:r w:rsidRPr="009C4728">
              <w:rPr>
                <w:rFonts w:cs="Arial"/>
              </w:rPr>
              <w:t>.</w:t>
            </w:r>
          </w:p>
        </w:tc>
      </w:tr>
    </w:tbl>
    <w:p w14:paraId="09B520C5" w14:textId="77777777" w:rsidR="00B02937" w:rsidRDefault="00B02937" w:rsidP="00D75EB5">
      <w:pPr>
        <w:rPr>
          <w:b/>
          <w:color w:val="FF0000"/>
          <w:sz w:val="28"/>
          <w:szCs w:val="28"/>
        </w:rPr>
      </w:pPr>
    </w:p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9A930F2" w14:textId="77777777" w:rsidR="00B02937" w:rsidRPr="009C4728" w:rsidRDefault="00B02937" w:rsidP="00B02937">
      <w:pPr>
        <w:pStyle w:val="TH"/>
        <w:rPr>
          <w:rFonts w:cs="v5.0.0"/>
        </w:rPr>
      </w:pPr>
      <w:r w:rsidRPr="009C4728">
        <w:t>Table 6.6.2.</w:t>
      </w:r>
      <w:r w:rsidRPr="009C4728">
        <w:rPr>
          <w:lang w:eastAsia="zh-CN"/>
        </w:rPr>
        <w:t>1</w:t>
      </w:r>
      <w:r w:rsidRPr="009C4728">
        <w:t>-</w:t>
      </w:r>
      <w:r w:rsidRPr="009C4728">
        <w:rPr>
          <w:lang w:eastAsia="zh-CN"/>
        </w:rPr>
        <w:t>2b</w:t>
      </w:r>
      <w:r w:rsidRPr="009C4728">
        <w:t xml:space="preserve">: </w:t>
      </w:r>
      <w:r>
        <w:t>MR BS OBUE</w:t>
      </w:r>
      <w:r w:rsidRPr="00A07190">
        <w:t xml:space="preserve"> </w:t>
      </w:r>
      <w:r>
        <w:t>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 xml:space="preserve">bands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811A9C">
        <w:t xml:space="preserve"> </w:t>
      </w:r>
      <w:r w:rsidRPr="00A07190">
        <w:t>supporting NR</w:t>
      </w:r>
      <w:r>
        <w:t>,</w:t>
      </w:r>
      <w:r w:rsidRPr="00A07190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02937" w:rsidRPr="009C4728" w14:paraId="3A49A6CE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7447" w14:textId="77777777" w:rsidR="00B02937" w:rsidRPr="009C4728" w:rsidRDefault="00B0293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</w:t>
            </w:r>
            <w:r w:rsidRPr="009C4728">
              <w:rPr>
                <w:rFonts w:cs="Arial"/>
              </w:rPr>
              <w:noBreakHyphen/>
              <w:t xml:space="preserve">3dB point,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2C2" w14:textId="77777777" w:rsidR="00B02937" w:rsidRPr="009C4728" w:rsidRDefault="00B0293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C4728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B395" w14:textId="77777777" w:rsidR="00B02937" w:rsidRPr="009C4728" w:rsidRDefault="00B0293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36F" w14:textId="77777777" w:rsidR="00B02937" w:rsidRPr="009C4728" w:rsidRDefault="00B0293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Measurement bandwidth (Note </w:t>
            </w:r>
            <w:r w:rsidRPr="009C4728">
              <w:rPr>
                <w:rFonts w:cs="Arial"/>
                <w:lang w:eastAsia="zh-CN"/>
              </w:rPr>
              <w:t>7</w:t>
            </w:r>
            <w:r w:rsidRPr="009C4728">
              <w:rPr>
                <w:rFonts w:cs="Arial"/>
              </w:rPr>
              <w:t>)</w:t>
            </w:r>
          </w:p>
        </w:tc>
      </w:tr>
      <w:tr w:rsidR="00B02937" w:rsidRPr="009C4728" w14:paraId="4ED89246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107E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B93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  <w:r w:rsidRPr="009C472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B363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proofErr w:type="spellStart"/>
            <w:r w:rsidRPr="009C4728">
              <w:rPr>
                <w:rFonts w:cs="Arial"/>
              </w:rPr>
              <w:t>P</w:t>
            </w:r>
            <w:r w:rsidRPr="009C4728">
              <w:rPr>
                <w:rFonts w:cs="Arial"/>
                <w:vertAlign w:val="subscript"/>
              </w:rPr>
              <w:t>Rated,c</w:t>
            </w:r>
            <w:proofErr w:type="spellEnd"/>
            <w:r w:rsidRPr="009C4728">
              <w:rPr>
                <w:rFonts w:cs="Arial"/>
              </w:rPr>
              <w:t xml:space="preserve"> - 53dB</w:t>
            </w:r>
            <w:r w:rsidRPr="009C4728">
              <w:rPr>
                <w:rFonts w:cs="v5.0.0"/>
              </w:rPr>
              <w:t xml:space="preserve"> - 7/5(</w:t>
            </w:r>
            <w:proofErr w:type="spellStart"/>
            <w:r w:rsidRPr="009C4728">
              <w:rPr>
                <w:rFonts w:cs="Arial"/>
              </w:rPr>
              <w:t>f_offset</w:t>
            </w:r>
            <w:proofErr w:type="spellEnd"/>
            <w:r w:rsidRPr="009C4728">
              <w:rPr>
                <w:rFonts w:cs="Arial"/>
              </w:rPr>
              <w:t>/MHz-0.05</w:t>
            </w:r>
            <w:r w:rsidRPr="009C4728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8F8C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B02937" w:rsidRPr="009C4728" w14:paraId="1129E074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6BE8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  <w:r w:rsidRPr="009C4728">
              <w:rPr>
                <w:rFonts w:cs="Arial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t>Δ</w:t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9ED7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</w:t>
            </w:r>
            <w:r w:rsidRPr="009C4728">
              <w:rPr>
                <w:rFonts w:cs="Arial"/>
                <w:lang w:val="sv-FI"/>
              </w:rPr>
              <w:t>min(10.05 MHz, f_offset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5BE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D003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B02937" w:rsidRPr="009C4728" w14:paraId="61E96DD0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820F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proofErr w:type="spellStart"/>
            <w:r w:rsidRPr="009C4728">
              <w:rPr>
                <w:rFonts w:cs="v5.0.0"/>
              </w:rPr>
              <w:t>f</w:t>
            </w:r>
            <w:r w:rsidRPr="009C472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2A99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  <w:r w:rsidRPr="009C4728">
              <w:rPr>
                <w:rFonts w:cs="v5.0.0"/>
              </w:rPr>
              <w:t xml:space="preserve"> &lt; </w:t>
            </w:r>
            <w:proofErr w:type="spellStart"/>
            <w:r w:rsidRPr="009C4728">
              <w:rPr>
                <w:rFonts w:cs="v5.0.0"/>
              </w:rPr>
              <w:t>f_offset</w:t>
            </w:r>
            <w:r w:rsidRPr="009C472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5C7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Min(P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-60dB, -25dBm)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F96C" w14:textId="77777777" w:rsidR="00B02937" w:rsidRPr="009C4728" w:rsidRDefault="00B02937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C4728">
              <w:rPr>
                <w:rFonts w:cs="v5.0.0"/>
              </w:rPr>
              <w:t>100 kHz</w:t>
            </w:r>
          </w:p>
        </w:tc>
      </w:tr>
      <w:tr w:rsidR="00B02937" w:rsidRPr="009C4728" w14:paraId="77375222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5326ACA3" w14:textId="42C4706A" w:rsidR="00B02937" w:rsidRPr="009C4728" w:rsidRDefault="00B0293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7" w:author="Tetsu Ikeda" w:date="2022-02-13T14:56:00Z">
              <w:r w:rsidRPr="009C4728" w:rsidDel="003562B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9C4728">
              <w:rPr>
                <w:rFonts w:cs="Arial"/>
                <w:lang w:eastAsia="zh-CN"/>
              </w:rPr>
              <w:t>Min(P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-60dB, -25dBm)</w:t>
            </w:r>
            <w:r w:rsidRPr="009C4728">
              <w:rPr>
                <w:rFonts w:cs="Arial"/>
              </w:rPr>
              <w:t>/1</w:t>
            </w:r>
            <w:r w:rsidRPr="009C4728">
              <w:rPr>
                <w:rFonts w:cs="Arial"/>
                <w:lang w:eastAsia="zh-CN"/>
              </w:rPr>
              <w:t>00k</w:t>
            </w:r>
            <w:r w:rsidRPr="009C4728">
              <w:rPr>
                <w:rFonts w:cs="Arial"/>
              </w:rPr>
              <w:t>Hz.</w:t>
            </w:r>
          </w:p>
          <w:p w14:paraId="0DB9CE85" w14:textId="3A6A0EFF" w:rsidR="00B02937" w:rsidRPr="009C4728" w:rsidRDefault="00B0293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8" w:author="Tetsu Ikeda" w:date="2022-02-13T14:56:00Z">
              <w:r w:rsidRPr="009C4728" w:rsidDel="003562B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>.</w:t>
            </w:r>
          </w:p>
          <w:p w14:paraId="2C348DF9" w14:textId="77777777" w:rsidR="00B02937" w:rsidRPr="009C4728" w:rsidRDefault="00B02937" w:rsidP="0029305A">
            <w:pPr>
              <w:pStyle w:val="TAN"/>
              <w:rPr>
                <w:rFonts w:cs="Arial"/>
              </w:rPr>
            </w:pPr>
            <w:r w:rsidRPr="009C4728">
              <w:t>NOTE 3:</w:t>
            </w:r>
            <w:r w:rsidRPr="009C4728">
              <w:tab/>
              <w:t>For operation with a standalone NB-</w:t>
            </w:r>
            <w:proofErr w:type="spellStart"/>
            <w:r w:rsidRPr="009C4728">
              <w:t>IoT</w:t>
            </w:r>
            <w:proofErr w:type="spellEnd"/>
            <w:r w:rsidRPr="009C4728">
              <w:t xml:space="preserve"> carrier adjacent to the Base Station RF Bandwidth edge, the limits in Table 6.6.2.1-2a apply for 0 MHz </w:t>
            </w:r>
            <w:r w:rsidRPr="009C4728">
              <w:sym w:font="Symbol" w:char="F0A3"/>
            </w:r>
            <w:r w:rsidRPr="009C4728">
              <w:t xml:space="preserve"> </w:t>
            </w:r>
            <w:r w:rsidRPr="009C4728">
              <w:sym w:font="Symbol" w:char="F044"/>
            </w:r>
            <w:r w:rsidRPr="009C4728">
              <w:t xml:space="preserve">f &lt; 0.15 </w:t>
            </w:r>
            <w:proofErr w:type="spellStart"/>
            <w:r w:rsidRPr="009C4728">
              <w:t>MHz.</w:t>
            </w:r>
            <w:proofErr w:type="spellEnd"/>
          </w:p>
        </w:tc>
      </w:tr>
    </w:tbl>
    <w:p w14:paraId="2056E9E6" w14:textId="77777777" w:rsidR="00B02937" w:rsidRPr="009C4728" w:rsidRDefault="00B02937" w:rsidP="00B02937"/>
    <w:p w14:paraId="50A9D030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5438D9E" w14:textId="77777777" w:rsidR="00B02937" w:rsidRPr="009C4728" w:rsidRDefault="00B02937" w:rsidP="00B02937">
      <w:pPr>
        <w:pStyle w:val="TH"/>
        <w:rPr>
          <w:rFonts w:cs="v5.0.0"/>
        </w:rPr>
      </w:pPr>
      <w:r w:rsidRPr="009C4728">
        <w:lastRenderedPageBreak/>
        <w:t>Table 6.6.2.</w:t>
      </w:r>
      <w:r w:rsidRPr="009C4728">
        <w:rPr>
          <w:lang w:eastAsia="zh-CN"/>
        </w:rPr>
        <w:t>1</w:t>
      </w:r>
      <w:r w:rsidRPr="009C4728">
        <w:t>-3</w:t>
      </w:r>
      <w:r w:rsidRPr="009C4728">
        <w:rPr>
          <w:lang w:eastAsia="zh-CN"/>
        </w:rPr>
        <w:t>b</w:t>
      </w:r>
      <w:r w:rsidRPr="009C4728">
        <w:t xml:space="preserve">: </w:t>
      </w:r>
      <w:r>
        <w:t>MR BS OBUE</w:t>
      </w:r>
      <w:r w:rsidRPr="00A07190">
        <w:t xml:space="preserve"> </w:t>
      </w:r>
      <w:r>
        <w:t>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>bands</w:t>
      </w:r>
      <w:r w:rsidRPr="00A07190">
        <w:t xml:space="preserve">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</w:t>
      </w:r>
      <w:proofErr w:type="spellStart"/>
      <w:r w:rsidRPr="00A07190">
        <w:t>P</w:t>
      </w:r>
      <w:r w:rsidRPr="00A07190">
        <w:rPr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</w:t>
      </w:r>
      <w:proofErr w:type="spellStart"/>
      <w:r w:rsidRPr="00A07190">
        <w:t>dBm</w:t>
      </w:r>
      <w:proofErr w:type="spellEnd"/>
      <w:r>
        <w:t>,</w:t>
      </w:r>
      <w:r w:rsidRPr="00A07190">
        <w:t xml:space="preserve"> supporting NR</w:t>
      </w:r>
      <w:r>
        <w:t>,</w:t>
      </w:r>
      <w:r w:rsidRPr="00A07190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02937" w:rsidRPr="009C4728" w14:paraId="0822A547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DDE8" w14:textId="77777777" w:rsidR="00B02937" w:rsidRPr="009C4728" w:rsidRDefault="00B0293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</w:t>
            </w:r>
            <w:r w:rsidRPr="009C4728">
              <w:rPr>
                <w:rFonts w:cs="Arial"/>
              </w:rPr>
              <w:noBreakHyphen/>
              <w:t xml:space="preserve">3dB point,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029E" w14:textId="77777777" w:rsidR="00B02937" w:rsidRPr="009C4728" w:rsidRDefault="00B0293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C4728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529F" w14:textId="77777777" w:rsidR="00B02937" w:rsidRPr="009C4728" w:rsidRDefault="00B0293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4E7" w14:textId="77777777" w:rsidR="00B02937" w:rsidRPr="009C4728" w:rsidRDefault="00B0293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Measurement bandwidth (Note 7)</w:t>
            </w:r>
          </w:p>
        </w:tc>
      </w:tr>
      <w:tr w:rsidR="00B02937" w:rsidRPr="009C4728" w14:paraId="5A62B098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42BA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9A4E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  <w:r w:rsidRPr="009C472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A024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position w:val="-28"/>
              </w:rPr>
              <w:object w:dxaOrig="3440" w:dyaOrig="680" w14:anchorId="24301FE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7.4pt;height:28.2pt" o:ole="">
                  <v:imagedata r:id="rId12" o:title=""/>
                </v:shape>
                <o:OLEObject Type="Embed" ProgID="Equation.3" ShapeID="_x0000_i1025" DrawAspect="Content" ObjectID="_1706361875" r:id="rId13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5E06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B02937" w:rsidRPr="009C4728" w14:paraId="236C3B58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9BB3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  <w:r w:rsidRPr="009C4728">
              <w:rPr>
                <w:rFonts w:cs="Arial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t>Δ</w:t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EBC1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min(10.05 MHz, f_offset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121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5AF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B02937" w:rsidRPr="009C4728" w14:paraId="46C1DAB9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6F12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FB0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f_offset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49E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-29 dBm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549" w14:textId="77777777" w:rsidR="00B02937" w:rsidRPr="009C4728" w:rsidRDefault="00B02937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C4728">
              <w:rPr>
                <w:rFonts w:cs="v5.0.0"/>
              </w:rPr>
              <w:t>100 kHz</w:t>
            </w:r>
          </w:p>
        </w:tc>
      </w:tr>
      <w:tr w:rsidR="00B02937" w:rsidRPr="009C4728" w14:paraId="645CB4E3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15F0D6CF" w14:textId="11CE2B0D" w:rsidR="00B02937" w:rsidRPr="009C4728" w:rsidRDefault="00B0293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9" w:author="Tetsu Ikeda" w:date="2022-02-13T14:56:00Z">
              <w:r w:rsidRPr="009C4728" w:rsidDel="003562B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9C4728">
              <w:rPr>
                <w:rFonts w:cs="Arial"/>
                <w:lang w:eastAsia="zh-CN"/>
              </w:rPr>
              <w:t>29</w:t>
            </w:r>
            <w:r w:rsidRPr="009C4728">
              <w:rPr>
                <w:rFonts w:cs="Arial"/>
              </w:rPr>
              <w:t>dBm/1</w:t>
            </w:r>
            <w:r w:rsidRPr="009C4728">
              <w:rPr>
                <w:rFonts w:cs="Arial"/>
                <w:lang w:eastAsia="zh-CN"/>
              </w:rPr>
              <w:t>00k</w:t>
            </w:r>
            <w:r w:rsidRPr="009C4728">
              <w:rPr>
                <w:rFonts w:cs="Arial"/>
              </w:rPr>
              <w:t>Hz.</w:t>
            </w:r>
          </w:p>
          <w:p w14:paraId="536D7061" w14:textId="2D56401B" w:rsidR="00B02937" w:rsidRPr="009C4728" w:rsidRDefault="00B0293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0" w:author="Tetsu Ikeda" w:date="2022-02-13T14:56:00Z">
              <w:r w:rsidRPr="009C4728" w:rsidDel="003562B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>.</w:t>
            </w:r>
          </w:p>
          <w:p w14:paraId="287D2762" w14:textId="77777777" w:rsidR="00B02937" w:rsidRPr="009C4728" w:rsidRDefault="00B02937" w:rsidP="0029305A">
            <w:pPr>
              <w:pStyle w:val="TAN"/>
              <w:rPr>
                <w:rFonts w:cs="Arial"/>
              </w:rPr>
            </w:pPr>
            <w:r w:rsidRPr="009C4728">
              <w:t>NOTE 3:</w:t>
            </w:r>
            <w:r w:rsidRPr="009C4728">
              <w:tab/>
              <w:t xml:space="preserve">For operation with a standalone NB-IoT carrier adjacent to the Base Station RF Bandwidth edge, the limits in Table 6.6.2.1-3a apply for 0 MHz </w:t>
            </w:r>
            <w:r w:rsidRPr="009C4728">
              <w:sym w:font="Symbol" w:char="F0A3"/>
            </w:r>
            <w:r w:rsidRPr="009C4728">
              <w:t xml:space="preserve"> </w:t>
            </w:r>
            <w:r w:rsidRPr="009C4728">
              <w:sym w:font="Symbol" w:char="F044"/>
            </w:r>
            <w:r w:rsidRPr="009C4728">
              <w:t>f &lt; 0.15 MHz.</w:t>
            </w:r>
          </w:p>
        </w:tc>
      </w:tr>
    </w:tbl>
    <w:p w14:paraId="539463F2" w14:textId="77777777" w:rsidR="00B02937" w:rsidRPr="009C4728" w:rsidRDefault="00B02937" w:rsidP="00B02937">
      <w:pPr>
        <w:rPr>
          <w:lang w:eastAsia="zh-CN"/>
        </w:rPr>
      </w:pPr>
    </w:p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A9892D5" w14:textId="77777777" w:rsidR="00B02937" w:rsidRPr="009C4728" w:rsidRDefault="00B02937" w:rsidP="00B02937">
      <w:pPr>
        <w:pStyle w:val="TH"/>
        <w:rPr>
          <w:rFonts w:cs="v5.0.0"/>
          <w:lang w:val="en-US"/>
        </w:rPr>
      </w:pPr>
      <w:r w:rsidRPr="009C4728">
        <w:t xml:space="preserve">Table 6.6.2.2-2a: </w:t>
      </w:r>
      <w:r>
        <w:t>WA BS OBUE</w:t>
      </w:r>
      <w:r w:rsidRPr="00A07190">
        <w:t xml:space="preserve"> </w:t>
      </w:r>
      <w:r>
        <w:t>in</w:t>
      </w:r>
      <w:r w:rsidRPr="00A07190">
        <w:t xml:space="preserve"> BC2 bands </w:t>
      </w:r>
      <w:r>
        <w:rPr>
          <w:rFonts w:cs="Arial"/>
        </w:rPr>
        <w:t>≤ </w:t>
      </w:r>
      <w:r w:rsidRPr="00A07190">
        <w:t>1</w:t>
      </w:r>
      <w:r>
        <w:t> </w:t>
      </w:r>
      <w:r w:rsidRPr="00A07190">
        <w:t>GHz</w:t>
      </w:r>
      <w:r>
        <w:t xml:space="preserve"> - option 1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B02937" w:rsidRPr="009C4728" w14:paraId="4F9965DE" w14:textId="77777777" w:rsidTr="0029305A">
        <w:trPr>
          <w:cantSplit/>
          <w:jc w:val="center"/>
        </w:trPr>
        <w:tc>
          <w:tcPr>
            <w:tcW w:w="1953" w:type="dxa"/>
          </w:tcPr>
          <w:p w14:paraId="5A45E0FA" w14:textId="77777777" w:rsidR="00B02937" w:rsidRPr="009C4728" w:rsidRDefault="00B0293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Frequency offset of measurement filter </w:t>
            </w:r>
            <w:r w:rsidRPr="009C4728">
              <w:rPr>
                <w:rFonts w:cs="v5.0.0"/>
              </w:rPr>
              <w:noBreakHyphen/>
              <w:t xml:space="preserve">3dB point,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45D4AA5E" w14:textId="77777777" w:rsidR="00B02937" w:rsidRPr="009C4728" w:rsidRDefault="00B0293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A989FEF" w14:textId="77777777" w:rsidR="00B02937" w:rsidRPr="009C4728" w:rsidRDefault="00B0293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Minimum requirement (Note 1</w:t>
            </w:r>
            <w:r w:rsidRPr="009C4728">
              <w:rPr>
                <w:rFonts w:cs="Arial"/>
              </w:rPr>
              <w:t>, 2</w:t>
            </w:r>
            <w:r w:rsidRPr="009C4728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C3C47C1" w14:textId="77777777" w:rsidR="00B02937" w:rsidRPr="009C4728" w:rsidRDefault="00B0293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Measurement bandwidth </w:t>
            </w:r>
            <w:r w:rsidRPr="009C4728">
              <w:rPr>
                <w:rFonts w:cs="Arial"/>
              </w:rPr>
              <w:t>(Note 7)</w:t>
            </w:r>
          </w:p>
        </w:tc>
      </w:tr>
      <w:tr w:rsidR="00B02937" w:rsidRPr="009C4728" w14:paraId="3124EF90" w14:textId="77777777" w:rsidTr="0029305A">
        <w:trPr>
          <w:cantSplit/>
          <w:jc w:val="center"/>
        </w:trPr>
        <w:tc>
          <w:tcPr>
            <w:tcW w:w="1953" w:type="dxa"/>
          </w:tcPr>
          <w:p w14:paraId="4AE5DCAD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</w:t>
            </w:r>
            <w:r w:rsidRPr="009C4728">
              <w:rPr>
                <w:rFonts w:cs="Arial"/>
              </w:rPr>
              <w:t xml:space="preserve">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F4FA951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5E1F8BC6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71BAEABA" wp14:editId="2ACBE765">
                  <wp:extent cx="1809750" cy="37147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7B4214CD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B02937" w:rsidRPr="009C4728" w14:paraId="14FCC3CC" w14:textId="77777777" w:rsidTr="0029305A">
        <w:trPr>
          <w:cantSplit/>
          <w:jc w:val="center"/>
        </w:trPr>
        <w:tc>
          <w:tcPr>
            <w:tcW w:w="1953" w:type="dxa"/>
          </w:tcPr>
          <w:p w14:paraId="71074126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</w:t>
            </w:r>
            <w:r w:rsidRPr="009C4728">
              <w:rPr>
                <w:rFonts w:cs="Arial"/>
                <w:lang w:val="sv-FI"/>
              </w:rPr>
              <w:t xml:space="preserve">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</w:p>
          <w:p w14:paraId="3E5B46D7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/>
              </w:rPr>
              <w:t>max</w:t>
            </w:r>
            <w:r w:rsidRPr="009C4728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4EB97FA5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</w:t>
            </w:r>
          </w:p>
          <w:p w14:paraId="3D62B91B" w14:textId="77777777" w:rsidR="00B02937" w:rsidRPr="009C4728" w:rsidRDefault="00B0293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>min(10.05 MHz, f_offset</w:t>
            </w:r>
            <w:r w:rsidRPr="009C4728">
              <w:rPr>
                <w:rFonts w:cs="v5.0.0"/>
                <w:vertAlign w:val="subscript"/>
                <w:lang w:val="sv-FI"/>
              </w:rPr>
              <w:t>max</w:t>
            </w:r>
            <w:r w:rsidRPr="009C4728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0F640453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0B068A85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B02937" w:rsidRPr="009C4728" w14:paraId="0A204BF1" w14:textId="77777777" w:rsidTr="0029305A">
        <w:trPr>
          <w:cantSplit/>
          <w:jc w:val="center"/>
        </w:trPr>
        <w:tc>
          <w:tcPr>
            <w:tcW w:w="1953" w:type="dxa"/>
          </w:tcPr>
          <w:p w14:paraId="3FF0146B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Arial"/>
              </w:rPr>
              <w:sym w:font="Symbol" w:char="F0A3"/>
            </w:r>
            <w:r w:rsidRPr="009C4728"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</w:rPr>
              <w:t>f</w:t>
            </w:r>
            <w:r w:rsidRPr="009C4728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84C2642" w14:textId="77777777" w:rsidR="00B02937" w:rsidRPr="009C4728" w:rsidRDefault="00B0293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f_offset</w:t>
            </w:r>
            <w:r w:rsidRPr="009C4728">
              <w:rPr>
                <w:rFonts w:cs="v5.0.0"/>
                <w:vertAlign w:val="subscript"/>
              </w:rPr>
              <w:t>max</w:t>
            </w:r>
            <w:r w:rsidRPr="009C4728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C64A691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-16 dBm (Note 8)</w:t>
            </w:r>
          </w:p>
        </w:tc>
        <w:tc>
          <w:tcPr>
            <w:tcW w:w="1430" w:type="dxa"/>
          </w:tcPr>
          <w:p w14:paraId="5C56D46D" w14:textId="77777777" w:rsidR="00B02937" w:rsidRPr="009C4728" w:rsidRDefault="00B0293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B02937" w:rsidRPr="009C4728" w14:paraId="76C376DE" w14:textId="77777777" w:rsidTr="0029305A">
        <w:trPr>
          <w:cantSplit/>
          <w:jc w:val="center"/>
        </w:trPr>
        <w:tc>
          <w:tcPr>
            <w:tcW w:w="9814" w:type="dxa"/>
            <w:gridSpan w:val="4"/>
          </w:tcPr>
          <w:p w14:paraId="140E1713" w14:textId="718BB394" w:rsidR="00B02937" w:rsidRPr="009C4728" w:rsidRDefault="00B0293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11" w:author="Tetsu Ikeda" w:date="2022-02-13T14:56:00Z">
              <w:r w:rsidRPr="009C4728" w:rsidDel="003562BD">
                <w:rPr>
                  <w:rFonts w:cs="v5.0.0"/>
                </w:rPr>
                <w:delText xml:space="preserve">, where the contribution from the far-end sub-block </w:delText>
              </w:r>
              <w:r w:rsidRPr="009C4728" w:rsidDel="003562BD">
                <w:rPr>
                  <w:rFonts w:cs="Arial"/>
                </w:rPr>
                <w:delText xml:space="preserve">or RF Bandwidth </w:delText>
              </w:r>
              <w:r w:rsidRPr="009C4728" w:rsidDel="003562BD">
                <w:rPr>
                  <w:rFonts w:cs="v5.0.0"/>
                </w:rPr>
                <w:delText>shall be scaled according to the measurement bandwidth of the near-end sub-block</w:delText>
              </w:r>
              <w:r w:rsidRPr="009C4728" w:rsidDel="003562BD">
                <w:rPr>
                  <w:rFonts w:cs="Arial"/>
                </w:rPr>
                <w:delText xml:space="preserve"> or RF Bandwidth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7B97E20E" w14:textId="2CA98024" w:rsidR="00B02937" w:rsidRPr="009C4728" w:rsidRDefault="00B0293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2" w:author="Tetsu Ikeda" w:date="2022-02-13T14:56:00Z">
              <w:r w:rsidRPr="009C4728" w:rsidDel="003562BD">
                <w:rPr>
                  <w:rFonts w:cs="v5.0.0"/>
                </w:rPr>
                <w:delText xml:space="preserve">, where the contribution from the far-end sub-block </w:delText>
              </w:r>
              <w:r w:rsidRPr="009C4728" w:rsidDel="003562BD">
                <w:rPr>
                  <w:rFonts w:cs="Arial"/>
                </w:rPr>
                <w:delText xml:space="preserve">or RF Bandwidth </w:delText>
              </w:r>
              <w:r w:rsidRPr="009C4728" w:rsidDel="003562BD">
                <w:rPr>
                  <w:rFonts w:cs="v5.0.0"/>
                </w:rPr>
                <w:delText>shall be scaled according to the measurement bandwidth of the near-end sub-block</w:delText>
              </w:r>
              <w:r w:rsidRPr="009C4728" w:rsidDel="003562BD">
                <w:rPr>
                  <w:rFonts w:cs="Arial"/>
                </w:rPr>
                <w:delText xml:space="preserve"> or RF Bandwidth</w:delText>
              </w:r>
            </w:del>
            <w:r w:rsidRPr="009C4728">
              <w:rPr>
                <w:rFonts w:cs="Arial"/>
              </w:rPr>
              <w:t>.</w:t>
            </w:r>
          </w:p>
          <w:p w14:paraId="0CC82F19" w14:textId="77777777" w:rsidR="00B02937" w:rsidRPr="009C4728" w:rsidRDefault="00B02937" w:rsidP="0029305A">
            <w:pPr>
              <w:pStyle w:val="TAN"/>
              <w:rPr>
                <w:rFonts w:cs="Arial"/>
              </w:rPr>
            </w:pPr>
            <w:r w:rsidRPr="009C4728">
              <w:t>NOTE 3:</w:t>
            </w:r>
            <w:r w:rsidRPr="009C4728">
              <w:tab/>
              <w:t xml:space="preserve">For operation with an E-UTRA 1.4 or 3MHz carrier adjacent to the Base Station RF Bandwidth edge, the limits in Table 6.6.2.2-2 apply for 0 MHz </w:t>
            </w:r>
            <w:r w:rsidRPr="009C4728">
              <w:sym w:font="Symbol" w:char="F0A3"/>
            </w:r>
            <w:r w:rsidRPr="009C4728">
              <w:t xml:space="preserve"> </w:t>
            </w:r>
            <w:r w:rsidRPr="009C4728">
              <w:sym w:font="Symbol" w:char="F044"/>
            </w:r>
            <w:r w:rsidRPr="009C4728">
              <w:t>f &lt; 0.15 MHz.</w:t>
            </w:r>
          </w:p>
        </w:tc>
      </w:tr>
    </w:tbl>
    <w:p w14:paraId="43B429F8" w14:textId="77777777" w:rsidR="00B02937" w:rsidRPr="009C4728" w:rsidRDefault="00B02937" w:rsidP="00B02937"/>
    <w:p w14:paraId="69F9F8A6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384FF6B" w14:textId="77777777" w:rsidR="003562BD" w:rsidRPr="009C4728" w:rsidRDefault="003562BD" w:rsidP="003562BD">
      <w:pPr>
        <w:pStyle w:val="TH"/>
        <w:rPr>
          <w:rFonts w:cs="v5.0.0"/>
        </w:rPr>
      </w:pPr>
      <w:r w:rsidRPr="009C4728">
        <w:lastRenderedPageBreak/>
        <w:t>Table 6.6.2.2-</w:t>
      </w:r>
      <w:r w:rsidRPr="009C4728">
        <w:rPr>
          <w:lang w:eastAsia="zh-CN"/>
        </w:rPr>
        <w:t>3a</w:t>
      </w:r>
      <w:r w:rsidRPr="009C4728">
        <w:t xml:space="preserve">: </w:t>
      </w:r>
      <w:r>
        <w:t>MR BS OBUE</w:t>
      </w:r>
      <w:r w:rsidRPr="00A07190">
        <w:t xml:space="preserve"> </w:t>
      </w:r>
      <w:r>
        <w:t xml:space="preserve">in BC2 bands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dBm</w:t>
      </w:r>
      <w:r>
        <w:t>,</w:t>
      </w:r>
      <w:r w:rsidRPr="00A07190">
        <w:t xml:space="preserve"> supporting NR</w:t>
      </w:r>
      <w:r>
        <w:t>,</w:t>
      </w:r>
      <w:r w:rsidRPr="00A07190">
        <w:t xml:space="preserve"> not supporting UTRA</w:t>
      </w:r>
      <w:r>
        <w:t>,</w:t>
      </w:r>
      <w:r w:rsidRPr="00A07190" w:rsidDel="0036714F">
        <w:t xml:space="preserve"> </w:t>
      </w:r>
      <w:r>
        <w:t xml:space="preserve"> and not supporting </w:t>
      </w:r>
      <w:r w:rsidRPr="00A07190">
        <w:t>GSM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562BD" w:rsidRPr="009C4728" w14:paraId="5CEDA453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5813" w14:textId="77777777" w:rsidR="003562BD" w:rsidRPr="009C4728" w:rsidRDefault="003562BD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</w:t>
            </w:r>
            <w:r w:rsidRPr="009C4728">
              <w:rPr>
                <w:rFonts w:cs="Arial"/>
              </w:rPr>
              <w:noBreakHyphen/>
              <w:t xml:space="preserve">3dB point,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D78C" w14:textId="77777777" w:rsidR="003562BD" w:rsidRPr="009C4728" w:rsidRDefault="003562BD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FF6F" w14:textId="77777777" w:rsidR="003562BD" w:rsidRPr="009C4728" w:rsidRDefault="003562BD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1C9E" w14:textId="77777777" w:rsidR="003562BD" w:rsidRPr="009C4728" w:rsidRDefault="003562BD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Measurement bandwidth (Note </w:t>
            </w:r>
            <w:r w:rsidRPr="009C4728">
              <w:rPr>
                <w:rFonts w:cs="Arial"/>
                <w:lang w:eastAsia="zh-CN"/>
              </w:rPr>
              <w:t>7</w:t>
            </w:r>
            <w:r w:rsidRPr="009C4728">
              <w:rPr>
                <w:rFonts w:cs="Arial"/>
              </w:rPr>
              <w:t>)</w:t>
            </w:r>
          </w:p>
        </w:tc>
      </w:tr>
      <w:tr w:rsidR="003562BD" w:rsidRPr="009C4728" w14:paraId="7E068DF6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F692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0086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0B70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</w:rPr>
              <w:t>P</w:t>
            </w:r>
            <w:r w:rsidRPr="009C4728">
              <w:rPr>
                <w:rFonts w:cs="Arial"/>
                <w:vertAlign w:val="subscript"/>
              </w:rPr>
              <w:t>Rated,c</w:t>
            </w:r>
            <w:r w:rsidRPr="009C4728">
              <w:rPr>
                <w:rFonts w:cs="Arial"/>
              </w:rPr>
              <w:t xml:space="preserve"> - 53dB</w:t>
            </w:r>
            <w:r w:rsidRPr="009C4728">
              <w:rPr>
                <w:rFonts w:cs="v5.0.0"/>
              </w:rPr>
              <w:t xml:space="preserve"> - 7/5(</w:t>
            </w:r>
            <w:r w:rsidRPr="009C4728">
              <w:rPr>
                <w:rFonts w:cs="Arial"/>
              </w:rPr>
              <w:t>f_offset/MHz-0.05</w:t>
            </w:r>
            <w:r w:rsidRPr="009C4728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425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3562BD" w:rsidRPr="009C4728" w14:paraId="27F395FE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245B" w14:textId="77777777" w:rsidR="003562BD" w:rsidRPr="009C4728" w:rsidRDefault="003562BD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  <w:r w:rsidRPr="009C4728">
              <w:rPr>
                <w:rFonts w:cs="Arial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t>Δ</w:t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98FD" w14:textId="77777777" w:rsidR="003562BD" w:rsidRPr="009C4728" w:rsidRDefault="003562BD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</w:t>
            </w:r>
            <w:r w:rsidRPr="009C4728">
              <w:rPr>
                <w:rFonts w:cs="Arial"/>
                <w:lang w:val="sv-FI"/>
              </w:rPr>
              <w:t>min(10.05 MHz, f_offset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0B43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CBA7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3562BD" w:rsidRPr="009C4728" w14:paraId="44AAE73D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0053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3BD4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f_offset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F63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Min(P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-60dB, -25dBm)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FDF8" w14:textId="77777777" w:rsidR="003562BD" w:rsidRPr="009C4728" w:rsidRDefault="003562BD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C4728">
              <w:rPr>
                <w:rFonts w:cs="v5.0.0"/>
              </w:rPr>
              <w:t>100 kHz</w:t>
            </w:r>
          </w:p>
        </w:tc>
      </w:tr>
      <w:tr w:rsidR="003562BD" w:rsidRPr="009C4728" w14:paraId="7AD6D6A5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6B75E853" w14:textId="5B018A63" w:rsidR="003562BD" w:rsidRPr="009C4728" w:rsidRDefault="003562BD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13" w:author="Tetsu Ikeda" w:date="2022-02-13T14:56:00Z">
              <w:r w:rsidRPr="009C4728" w:rsidDel="003562B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9C4728">
              <w:rPr>
                <w:rFonts w:cs="Arial"/>
                <w:lang w:eastAsia="zh-CN"/>
              </w:rPr>
              <w:t>Min(P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-60dB, -25dBm)</w:t>
            </w:r>
            <w:r w:rsidRPr="009C4728">
              <w:rPr>
                <w:rFonts w:cs="Arial"/>
              </w:rPr>
              <w:t>/1</w:t>
            </w:r>
            <w:r w:rsidRPr="009C4728">
              <w:rPr>
                <w:rFonts w:cs="Arial"/>
                <w:lang w:eastAsia="zh-CN"/>
              </w:rPr>
              <w:t>00k</w:t>
            </w:r>
            <w:r w:rsidRPr="009C4728">
              <w:rPr>
                <w:rFonts w:cs="Arial"/>
              </w:rPr>
              <w:t>Hz.</w:t>
            </w:r>
          </w:p>
          <w:p w14:paraId="255E97D6" w14:textId="6526D699" w:rsidR="003562BD" w:rsidRPr="009C4728" w:rsidRDefault="003562BD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4" w:author="Tetsu Ikeda" w:date="2022-02-13T14:57:00Z">
              <w:r w:rsidRPr="009C4728" w:rsidDel="003562B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>.</w:t>
            </w:r>
          </w:p>
          <w:p w14:paraId="38F3C4EF" w14:textId="77777777" w:rsidR="003562BD" w:rsidRPr="009C4728" w:rsidRDefault="003562BD" w:rsidP="0029305A">
            <w:pPr>
              <w:pStyle w:val="TAN"/>
              <w:rPr>
                <w:rFonts w:cs="Arial"/>
              </w:rPr>
            </w:pPr>
            <w:r w:rsidRPr="009C4728">
              <w:t>NOTE 3:</w:t>
            </w:r>
            <w:r w:rsidRPr="009C4728">
              <w:tab/>
              <w:t xml:space="preserve">For operation with a standalone NB-IoT or an E-UTRA 1.4 or 3MHz carrier adjacent to the Base Station RF Bandwidth edge, the limits in Table 6.6.2.2-5 apply for 0 MHz </w:t>
            </w:r>
            <w:r w:rsidRPr="009C4728">
              <w:sym w:font="Symbol" w:char="F0A3"/>
            </w:r>
            <w:r w:rsidRPr="009C4728">
              <w:t xml:space="preserve"> </w:t>
            </w:r>
            <w:r w:rsidRPr="009C4728">
              <w:sym w:font="Symbol" w:char="F044"/>
            </w:r>
            <w:r w:rsidRPr="009C4728">
              <w:t>f &lt; 0.15 MHz.</w:t>
            </w:r>
          </w:p>
        </w:tc>
      </w:tr>
    </w:tbl>
    <w:p w14:paraId="1EF55F45" w14:textId="77777777" w:rsidR="003562BD" w:rsidRPr="009C4728" w:rsidRDefault="003562BD" w:rsidP="003562BD"/>
    <w:p w14:paraId="35C4E939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CA31998" w14:textId="77777777" w:rsidR="003562BD" w:rsidRPr="009C4728" w:rsidRDefault="003562BD" w:rsidP="003562BD">
      <w:pPr>
        <w:pStyle w:val="TH"/>
        <w:rPr>
          <w:rFonts w:cs="v5.0.0"/>
        </w:rPr>
      </w:pPr>
      <w:r w:rsidRPr="009C4728">
        <w:t xml:space="preserve">Table 6.6.2.2-4a: </w:t>
      </w:r>
      <w:r>
        <w:t>MR BS OBUE</w:t>
      </w:r>
      <w:r w:rsidRPr="00A07190">
        <w:t xml:space="preserve"> </w:t>
      </w:r>
      <w:r>
        <w:t xml:space="preserve">in </w:t>
      </w:r>
      <w:r w:rsidRPr="00A07190">
        <w:t xml:space="preserve">BC2 bands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>maximum output power P</w:t>
      </w:r>
      <w:r w:rsidRPr="00A07190">
        <w:rPr>
          <w:vertAlign w:val="subscript"/>
        </w:rPr>
        <w:t>Rated,c</w:t>
      </w:r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dBm</w:t>
      </w:r>
      <w:r>
        <w:t>,</w:t>
      </w:r>
      <w:r w:rsidRPr="00A07190">
        <w:t xml:space="preserve"> </w:t>
      </w:r>
      <w:bookmarkStart w:id="15" w:name="_Hlk65091205"/>
      <w:r w:rsidRPr="00A07190">
        <w:t>supporting NR</w:t>
      </w:r>
      <w:r>
        <w:t>,</w:t>
      </w:r>
      <w:r w:rsidRPr="00A07190">
        <w:t xml:space="preserve"> not supporting UTRA</w:t>
      </w:r>
      <w:r>
        <w:t>,</w:t>
      </w:r>
      <w:r w:rsidRPr="00A07190" w:rsidDel="0036714F">
        <w:t xml:space="preserve"> </w:t>
      </w:r>
      <w:r>
        <w:t xml:space="preserve">and not supporting </w:t>
      </w:r>
      <w:r w:rsidRPr="00A07190">
        <w:t>GSM</w:t>
      </w:r>
      <w:bookmarkEnd w:id="15"/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562BD" w:rsidRPr="009C4728" w14:paraId="338A7795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AFB1" w14:textId="77777777" w:rsidR="003562BD" w:rsidRPr="009C4728" w:rsidRDefault="003562BD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</w:t>
            </w:r>
            <w:r w:rsidRPr="009C4728">
              <w:rPr>
                <w:rFonts w:cs="Arial"/>
              </w:rPr>
              <w:noBreakHyphen/>
              <w:t xml:space="preserve">3dB point,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DA1C" w14:textId="77777777" w:rsidR="003562BD" w:rsidRPr="009C4728" w:rsidRDefault="003562BD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68F2" w14:textId="77777777" w:rsidR="003562BD" w:rsidRPr="009C4728" w:rsidRDefault="003562BD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0A8" w14:textId="77777777" w:rsidR="003562BD" w:rsidRPr="009C4728" w:rsidRDefault="003562BD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Measurement bandwidth (Note 7)</w:t>
            </w:r>
          </w:p>
        </w:tc>
      </w:tr>
      <w:tr w:rsidR="003562BD" w:rsidRPr="009C4728" w14:paraId="53AF3D97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4DD8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295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532D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position w:val="-28"/>
              </w:rPr>
              <w:object w:dxaOrig="3440" w:dyaOrig="680" w14:anchorId="1164371D">
                <v:shape id="_x0000_i1026" type="#_x0000_t75" style="width:137.4pt;height:27pt" o:ole="">
                  <v:imagedata r:id="rId12" o:title=""/>
                </v:shape>
                <o:OLEObject Type="Embed" ProgID="Equation.3" ShapeID="_x0000_i1026" DrawAspect="Content" ObjectID="_1706361876" r:id="rId14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9F0A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3562BD" w:rsidRPr="009C4728" w14:paraId="032FB1AD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A679" w14:textId="77777777" w:rsidR="003562BD" w:rsidRPr="009C4728" w:rsidRDefault="003562BD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  <w:r w:rsidRPr="009C4728">
              <w:rPr>
                <w:rFonts w:cs="Arial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t>Δ</w:t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108D" w14:textId="77777777" w:rsidR="003562BD" w:rsidRPr="009C4728" w:rsidRDefault="003562BD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min(10.05 MHz, f_offset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CB97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1593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3562BD" w:rsidRPr="009C4728" w14:paraId="3B6D7CB0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E455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6A58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f_offset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9E2A" w14:textId="77777777" w:rsidR="003562BD" w:rsidRPr="009C4728" w:rsidRDefault="003562BD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-29 dBm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962F" w14:textId="77777777" w:rsidR="003562BD" w:rsidRPr="009C4728" w:rsidRDefault="003562BD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C4728">
              <w:rPr>
                <w:rFonts w:cs="v5.0.0"/>
              </w:rPr>
              <w:t>100 kHz</w:t>
            </w:r>
          </w:p>
        </w:tc>
      </w:tr>
      <w:tr w:rsidR="003562BD" w:rsidRPr="009C4728" w14:paraId="5521AC9D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72555044" w14:textId="0A80D69F" w:rsidR="003562BD" w:rsidRPr="009C4728" w:rsidRDefault="003562BD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16" w:author="Tetsu Ikeda" w:date="2022-02-13T14:57:00Z">
              <w:r w:rsidRPr="009C4728" w:rsidDel="003562B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9C4728">
              <w:rPr>
                <w:rFonts w:cs="Arial"/>
                <w:lang w:eastAsia="zh-CN"/>
              </w:rPr>
              <w:t>29</w:t>
            </w:r>
            <w:r w:rsidRPr="009C4728">
              <w:rPr>
                <w:rFonts w:cs="Arial"/>
              </w:rPr>
              <w:t>dBm/1</w:t>
            </w:r>
            <w:r w:rsidRPr="009C4728">
              <w:rPr>
                <w:rFonts w:cs="Arial"/>
                <w:lang w:eastAsia="zh-CN"/>
              </w:rPr>
              <w:t>00k</w:t>
            </w:r>
            <w:r w:rsidRPr="009C4728">
              <w:rPr>
                <w:rFonts w:cs="Arial"/>
              </w:rPr>
              <w:t>Hz.</w:t>
            </w:r>
          </w:p>
          <w:p w14:paraId="4DF522DC" w14:textId="0BB6519B" w:rsidR="003562BD" w:rsidRPr="009C4728" w:rsidRDefault="003562BD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7" w:author="Tetsu Ikeda" w:date="2022-02-13T14:57:00Z">
              <w:r w:rsidRPr="009C4728" w:rsidDel="003562B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>.</w:t>
            </w:r>
          </w:p>
          <w:p w14:paraId="504729F6" w14:textId="77777777" w:rsidR="003562BD" w:rsidRPr="009C4728" w:rsidRDefault="003562BD" w:rsidP="0029305A">
            <w:pPr>
              <w:pStyle w:val="TAN"/>
              <w:rPr>
                <w:rFonts w:cs="Arial"/>
              </w:rPr>
            </w:pPr>
            <w:r w:rsidRPr="009C4728">
              <w:t>NOTE 3:</w:t>
            </w:r>
            <w:r w:rsidRPr="009C4728">
              <w:tab/>
              <w:t xml:space="preserve">For operation with a standalone NB-IoT or an E-UTRA 1.4 or 3MHz carrier adjacent to the Base Station RF Bandwidth edge, the limits in Table 6.6.2.2-6 apply for 0 MHz </w:t>
            </w:r>
            <w:r w:rsidRPr="009C4728">
              <w:sym w:font="Symbol" w:char="F0A3"/>
            </w:r>
            <w:r w:rsidRPr="009C4728">
              <w:t xml:space="preserve"> </w:t>
            </w:r>
            <w:r w:rsidRPr="009C4728">
              <w:sym w:font="Symbol" w:char="F044"/>
            </w:r>
            <w:r w:rsidRPr="009C4728">
              <w:t>f &lt; 0.15 MHz.</w:t>
            </w:r>
          </w:p>
        </w:tc>
      </w:tr>
    </w:tbl>
    <w:p w14:paraId="07E7F29B" w14:textId="77777777" w:rsidR="003562BD" w:rsidRPr="009C4728" w:rsidRDefault="003562BD" w:rsidP="003562BD">
      <w:pPr>
        <w:keepNext/>
        <w:rPr>
          <w:rFonts w:cs="v5.0.0"/>
        </w:rPr>
      </w:pPr>
    </w:p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F9F13" w14:textId="77777777" w:rsidR="002C4ADE" w:rsidRDefault="002C4ADE">
      <w:r>
        <w:separator/>
      </w:r>
    </w:p>
  </w:endnote>
  <w:endnote w:type="continuationSeparator" w:id="0">
    <w:p w14:paraId="3E04B80A" w14:textId="77777777" w:rsidR="002C4ADE" w:rsidRDefault="002C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37150" w14:textId="77777777" w:rsidR="002C4ADE" w:rsidRDefault="002C4ADE">
      <w:r>
        <w:separator/>
      </w:r>
    </w:p>
  </w:footnote>
  <w:footnote w:type="continuationSeparator" w:id="0">
    <w:p w14:paraId="3CA342E5" w14:textId="77777777" w:rsidR="002C4ADE" w:rsidRDefault="002C4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411"/>
    <w:rsid w:val="00173676"/>
    <w:rsid w:val="00192C46"/>
    <w:rsid w:val="001A08B3"/>
    <w:rsid w:val="001A6877"/>
    <w:rsid w:val="001A7B60"/>
    <w:rsid w:val="001B52F0"/>
    <w:rsid w:val="001B7A65"/>
    <w:rsid w:val="001E41F3"/>
    <w:rsid w:val="00243B01"/>
    <w:rsid w:val="00244663"/>
    <w:rsid w:val="0026004D"/>
    <w:rsid w:val="002640DD"/>
    <w:rsid w:val="002758C1"/>
    <w:rsid w:val="00275D12"/>
    <w:rsid w:val="00284FEB"/>
    <w:rsid w:val="002860C4"/>
    <w:rsid w:val="002B5741"/>
    <w:rsid w:val="002C4ADE"/>
    <w:rsid w:val="002E472E"/>
    <w:rsid w:val="00305409"/>
    <w:rsid w:val="003562BD"/>
    <w:rsid w:val="003609EF"/>
    <w:rsid w:val="0036231A"/>
    <w:rsid w:val="00374DD4"/>
    <w:rsid w:val="003E1A36"/>
    <w:rsid w:val="00410371"/>
    <w:rsid w:val="004242F1"/>
    <w:rsid w:val="004A2098"/>
    <w:rsid w:val="004B75B7"/>
    <w:rsid w:val="00507F1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1479"/>
    <w:rsid w:val="00695808"/>
    <w:rsid w:val="006B46FB"/>
    <w:rsid w:val="006E21FB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1EA"/>
    <w:rsid w:val="008A45A6"/>
    <w:rsid w:val="008D3CCC"/>
    <w:rsid w:val="008F3789"/>
    <w:rsid w:val="008F686C"/>
    <w:rsid w:val="009148DE"/>
    <w:rsid w:val="00933FA3"/>
    <w:rsid w:val="00941E30"/>
    <w:rsid w:val="00970A07"/>
    <w:rsid w:val="00972181"/>
    <w:rsid w:val="009777D9"/>
    <w:rsid w:val="00991B88"/>
    <w:rsid w:val="009A5753"/>
    <w:rsid w:val="009A579D"/>
    <w:rsid w:val="009B1D37"/>
    <w:rsid w:val="009B56A3"/>
    <w:rsid w:val="009E3297"/>
    <w:rsid w:val="009F734F"/>
    <w:rsid w:val="00A246B6"/>
    <w:rsid w:val="00A47E70"/>
    <w:rsid w:val="00A50CF0"/>
    <w:rsid w:val="00A7671C"/>
    <w:rsid w:val="00A828BA"/>
    <w:rsid w:val="00AA2CBC"/>
    <w:rsid w:val="00AC0062"/>
    <w:rsid w:val="00AC5820"/>
    <w:rsid w:val="00AD1CD8"/>
    <w:rsid w:val="00B02937"/>
    <w:rsid w:val="00B03D82"/>
    <w:rsid w:val="00B258BB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24991"/>
    <w:rsid w:val="00D50255"/>
    <w:rsid w:val="00D66520"/>
    <w:rsid w:val="00D75EB5"/>
    <w:rsid w:val="00D84AE9"/>
    <w:rsid w:val="00D85E38"/>
    <w:rsid w:val="00DE34CF"/>
    <w:rsid w:val="00DE588A"/>
    <w:rsid w:val="00E13F3D"/>
    <w:rsid w:val="00E211BF"/>
    <w:rsid w:val="00E34898"/>
    <w:rsid w:val="00E35CBF"/>
    <w:rsid w:val="00EB09B7"/>
    <w:rsid w:val="00EE7D7C"/>
    <w:rsid w:val="00F25D98"/>
    <w:rsid w:val="00F300FB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E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14A3C-3BF8-4DDB-B543-DEDCC665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1954</Words>
  <Characters>11141</Characters>
  <Application>Microsoft Office Word</Application>
  <DocSecurity>0</DocSecurity>
  <Lines>92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6</cp:revision>
  <cp:lastPrinted>1899-12-31T23:00:00Z</cp:lastPrinted>
  <dcterms:created xsi:type="dcterms:W3CDTF">2022-02-13T05:46:00Z</dcterms:created>
  <dcterms:modified xsi:type="dcterms:W3CDTF">2022-02-14T07:34:00Z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