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07259533" w14:textId="77777777" w:rsidTr="00F61A1B">
        <w:tc>
          <w:tcPr>
            <w:tcW w:w="10423" w:type="dxa"/>
            <w:gridSpan w:val="2"/>
            <w:shd w:val="clear" w:color="auto" w:fill="auto"/>
          </w:tcPr>
          <w:p w14:paraId="07259532" w14:textId="52F67AE2" w:rsidR="004F0988" w:rsidRDefault="004F0988" w:rsidP="00D63F32">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007656CF">
              <w:rPr>
                <w:sz w:val="64"/>
              </w:rPr>
              <w:t>-03-02</w:t>
            </w:r>
            <w:r w:rsidRPr="00133525">
              <w:rPr>
                <w:sz w:val="64"/>
              </w:rPr>
              <w:t xml:space="preserve"> </w:t>
            </w:r>
            <w:r w:rsidRPr="00114BE6">
              <w:t>V</w:t>
            </w:r>
            <w:bookmarkStart w:id="3" w:name="specVersion"/>
            <w:r w:rsidR="00D63F32">
              <w:t>1</w:t>
            </w:r>
            <w:r w:rsidR="00E205C8">
              <w:t>7</w:t>
            </w:r>
            <w:r w:rsidR="005D4660" w:rsidRPr="00114BE6">
              <w:t>.</w:t>
            </w:r>
            <w:r w:rsidR="00E205C8">
              <w:t>0</w:t>
            </w:r>
            <w:r w:rsidRPr="00114BE6">
              <w:t>.</w:t>
            </w:r>
            <w:bookmarkEnd w:id="3"/>
            <w:r w:rsidR="00AE6D32">
              <w:t>0</w:t>
            </w:r>
            <w:r w:rsidRPr="00114BE6">
              <w:t xml:space="preserve"> </w:t>
            </w:r>
            <w:r w:rsidRPr="00114BE6">
              <w:rPr>
                <w:sz w:val="32"/>
              </w:rPr>
              <w:t>(</w:t>
            </w:r>
            <w:bookmarkStart w:id="4" w:name="issueDate"/>
            <w:r w:rsidR="005D4660" w:rsidRPr="00114BE6">
              <w:rPr>
                <w:sz w:val="32"/>
              </w:rPr>
              <w:t>202</w:t>
            </w:r>
            <w:r w:rsidR="00BD74BC">
              <w:rPr>
                <w:sz w:val="32"/>
              </w:rPr>
              <w:t>2</w:t>
            </w:r>
            <w:r w:rsidRPr="00114BE6">
              <w:rPr>
                <w:sz w:val="32"/>
              </w:rPr>
              <w:t>-</w:t>
            </w:r>
            <w:bookmarkEnd w:id="4"/>
            <w:r w:rsidR="00BD74BC">
              <w:rPr>
                <w:sz w:val="32"/>
              </w:rPr>
              <w:t>0</w:t>
            </w:r>
            <w:r w:rsidR="00D63F32">
              <w:rPr>
                <w:sz w:val="32"/>
              </w:rPr>
              <w:t>6</w:t>
            </w:r>
            <w:r w:rsidRPr="00133525">
              <w:rPr>
                <w:sz w:val="32"/>
              </w:rPr>
              <w:t>)</w:t>
            </w:r>
          </w:p>
        </w:tc>
      </w:tr>
      <w:tr w:rsidR="004F0988" w14:paraId="07259536" w14:textId="77777777" w:rsidTr="00F61A1B">
        <w:trPr>
          <w:trHeight w:hRule="exact" w:val="1134"/>
        </w:trPr>
        <w:tc>
          <w:tcPr>
            <w:tcW w:w="10423" w:type="dxa"/>
            <w:gridSpan w:val="2"/>
            <w:shd w:val="clear" w:color="auto" w:fill="auto"/>
          </w:tcPr>
          <w:p w14:paraId="07259534"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114BE6">
              <w:t>Report</w:t>
            </w:r>
            <w:bookmarkEnd w:id="5"/>
          </w:p>
          <w:p w14:paraId="07259535" w14:textId="77777777" w:rsidR="00BA4B8D" w:rsidRDefault="00BA4B8D" w:rsidP="00BA4B8D">
            <w:pPr>
              <w:pStyle w:val="Guidance"/>
            </w:pPr>
            <w:r>
              <w:br/>
            </w:r>
            <w:r>
              <w:br/>
            </w:r>
          </w:p>
        </w:tc>
      </w:tr>
      <w:tr w:rsidR="004F0988" w14:paraId="0725953B" w14:textId="77777777" w:rsidTr="00F61A1B">
        <w:trPr>
          <w:trHeight w:hRule="exact" w:val="3686"/>
        </w:trPr>
        <w:tc>
          <w:tcPr>
            <w:tcW w:w="10423" w:type="dxa"/>
            <w:gridSpan w:val="2"/>
            <w:shd w:val="clear" w:color="auto" w:fill="auto"/>
          </w:tcPr>
          <w:p w14:paraId="07259537" w14:textId="77777777" w:rsidR="004F0988" w:rsidRPr="004D3578" w:rsidRDefault="004F0988" w:rsidP="00133525">
            <w:pPr>
              <w:pStyle w:val="ZT"/>
              <w:framePr w:wrap="auto" w:hAnchor="text" w:yAlign="inline"/>
            </w:pPr>
            <w:r w:rsidRPr="004D3578">
              <w:t>3rd Generation Partnership Project;</w:t>
            </w:r>
          </w:p>
          <w:p w14:paraId="07259538" w14:textId="77777777" w:rsidR="004F0988" w:rsidRPr="00114BE6" w:rsidRDefault="004F0988" w:rsidP="00133525">
            <w:pPr>
              <w:pStyle w:val="ZT"/>
              <w:framePr w:wrap="auto" w:hAnchor="text" w:yAlign="inline"/>
            </w:pPr>
            <w:r w:rsidRPr="004D3578">
              <w:t xml:space="preserve">Technical Specification Group </w:t>
            </w:r>
            <w:bookmarkStart w:id="6" w:name="specTitle"/>
            <w:r w:rsidR="005D4660" w:rsidRPr="00114BE6">
              <w:t>Radio Access Networks</w:t>
            </w:r>
            <w:r w:rsidRPr="00114BE6">
              <w:t>;</w:t>
            </w:r>
          </w:p>
          <w:bookmarkEnd w:id="6"/>
          <w:p w14:paraId="07259539" w14:textId="58345005" w:rsidR="004F0988" w:rsidRPr="00114BE6" w:rsidRDefault="00D11014" w:rsidP="005D4660">
            <w:pPr>
              <w:pStyle w:val="ZT"/>
              <w:framePr w:wrap="auto" w:hAnchor="text" w:yAlign="inline"/>
            </w:pPr>
            <w:r w:rsidRPr="00D11014">
              <w:t xml:space="preserve">Rel-17 </w:t>
            </w:r>
            <w:r w:rsidR="005D4660" w:rsidRPr="00114BE6">
              <w:t>LTE-A inter-band CA for x bands (x=3,4,5) DL with 2 bands UL</w:t>
            </w:r>
          </w:p>
          <w:p w14:paraId="0725953A" w14:textId="77777777"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7" w:name="specRelease"/>
            <w:r w:rsidRPr="00114BE6">
              <w:rPr>
                <w:rStyle w:val="ZGSM"/>
              </w:rPr>
              <w:t>17</w:t>
            </w:r>
            <w:bookmarkEnd w:id="7"/>
            <w:r w:rsidRPr="00114BE6">
              <w:t>)</w:t>
            </w:r>
          </w:p>
        </w:tc>
      </w:tr>
      <w:tr w:rsidR="00BF128E" w14:paraId="0725953D" w14:textId="77777777" w:rsidTr="00F61A1B">
        <w:tc>
          <w:tcPr>
            <w:tcW w:w="10423" w:type="dxa"/>
            <w:gridSpan w:val="2"/>
            <w:shd w:val="clear" w:color="auto" w:fill="auto"/>
          </w:tcPr>
          <w:p w14:paraId="0725953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7259540" w14:textId="77777777" w:rsidTr="00F61A1B">
        <w:trPr>
          <w:trHeight w:hRule="exact" w:val="1531"/>
        </w:trPr>
        <w:tc>
          <w:tcPr>
            <w:tcW w:w="4883" w:type="dxa"/>
            <w:shd w:val="clear" w:color="auto" w:fill="auto"/>
          </w:tcPr>
          <w:p w14:paraId="0725953E" w14:textId="77777777" w:rsidR="00D57972" w:rsidRDefault="009650AB">
            <w:r>
              <w:rPr>
                <w:i/>
                <w:noProof/>
                <w:lang w:val="en-US" w:eastAsia="ko-KR"/>
              </w:rPr>
              <w:drawing>
                <wp:inline distT="0" distB="0" distL="0" distR="0" wp14:anchorId="0725B1EC" wp14:editId="0725B1ED">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14:paraId="0725953F" w14:textId="77777777" w:rsidR="00D57972" w:rsidRDefault="007F40BE" w:rsidP="00133525">
            <w:pPr>
              <w:jc w:val="right"/>
            </w:pPr>
            <w:bookmarkStart w:id="8" w:name="logos"/>
            <w:r>
              <w:rPr>
                <w:noProof/>
                <w:lang w:val="en-US" w:eastAsia="ko-KR"/>
              </w:rPr>
              <w:drawing>
                <wp:inline distT="0" distB="0" distL="0" distR="0" wp14:anchorId="0725B1EE" wp14:editId="0725B1EF">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C074DD" w14:paraId="07259542" w14:textId="77777777" w:rsidTr="00F61A1B">
        <w:trPr>
          <w:trHeight w:hRule="exact" w:val="5783"/>
        </w:trPr>
        <w:tc>
          <w:tcPr>
            <w:tcW w:w="10423" w:type="dxa"/>
            <w:gridSpan w:val="2"/>
            <w:shd w:val="clear" w:color="auto" w:fill="auto"/>
          </w:tcPr>
          <w:p w14:paraId="07259541" w14:textId="77777777" w:rsidR="00114BE6" w:rsidRPr="00C074DD" w:rsidRDefault="00114BE6" w:rsidP="00C074DD">
            <w:pPr>
              <w:pStyle w:val="Guidance"/>
              <w:rPr>
                <w:b/>
              </w:rPr>
            </w:pPr>
          </w:p>
        </w:tc>
      </w:tr>
      <w:tr w:rsidR="00C074DD" w14:paraId="07259546" w14:textId="77777777" w:rsidTr="00F61A1B">
        <w:trPr>
          <w:cantSplit/>
          <w:trHeight w:hRule="exact" w:val="964"/>
        </w:trPr>
        <w:tc>
          <w:tcPr>
            <w:tcW w:w="10423" w:type="dxa"/>
            <w:gridSpan w:val="2"/>
            <w:shd w:val="clear" w:color="auto" w:fill="auto"/>
          </w:tcPr>
          <w:p w14:paraId="0725954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7259544" w14:textId="77777777" w:rsidR="00C074DD" w:rsidRPr="004D3578" w:rsidRDefault="00C074DD" w:rsidP="00C074DD">
            <w:pPr>
              <w:pStyle w:val="ZV"/>
              <w:framePr w:w="0" w:wrap="auto" w:vAnchor="margin" w:hAnchor="text" w:yAlign="inline"/>
            </w:pPr>
          </w:p>
          <w:p w14:paraId="07259545" w14:textId="77777777" w:rsidR="00C074DD" w:rsidRPr="00133525" w:rsidRDefault="00C074DD" w:rsidP="00C074DD">
            <w:pPr>
              <w:rPr>
                <w:sz w:val="16"/>
              </w:rPr>
            </w:pPr>
          </w:p>
        </w:tc>
      </w:tr>
      <w:bookmarkEnd w:id="0"/>
    </w:tbl>
    <w:p w14:paraId="0725954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259549" w14:textId="77777777" w:rsidTr="00133525">
        <w:trPr>
          <w:trHeight w:hRule="exact" w:val="5670"/>
        </w:trPr>
        <w:tc>
          <w:tcPr>
            <w:tcW w:w="10423" w:type="dxa"/>
            <w:shd w:val="clear" w:color="auto" w:fill="auto"/>
          </w:tcPr>
          <w:p w14:paraId="07259548" w14:textId="77777777" w:rsidR="00E16509" w:rsidRDefault="00E16509" w:rsidP="00E16509">
            <w:pPr>
              <w:pStyle w:val="Guidance"/>
            </w:pPr>
            <w:bookmarkStart w:id="10" w:name="page2"/>
          </w:p>
        </w:tc>
      </w:tr>
      <w:tr w:rsidR="00E16509" w14:paraId="07259554" w14:textId="77777777" w:rsidTr="00C074DD">
        <w:trPr>
          <w:trHeight w:hRule="exact" w:val="5387"/>
        </w:trPr>
        <w:tc>
          <w:tcPr>
            <w:tcW w:w="10423" w:type="dxa"/>
            <w:shd w:val="clear" w:color="auto" w:fill="auto"/>
          </w:tcPr>
          <w:p w14:paraId="0725954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725954B" w14:textId="77777777" w:rsidR="00E16509" w:rsidRPr="004D3578" w:rsidRDefault="00E16509" w:rsidP="00133525">
            <w:pPr>
              <w:pStyle w:val="FP"/>
              <w:pBdr>
                <w:bottom w:val="single" w:sz="6" w:space="1" w:color="auto"/>
              </w:pBdr>
              <w:ind w:left="2835" w:right="2835"/>
              <w:jc w:val="center"/>
            </w:pPr>
            <w:r w:rsidRPr="004D3578">
              <w:t>Postal address</w:t>
            </w:r>
          </w:p>
          <w:p w14:paraId="0725954C" w14:textId="77777777" w:rsidR="00E16509" w:rsidRPr="00133525" w:rsidRDefault="00E16509" w:rsidP="00133525">
            <w:pPr>
              <w:pStyle w:val="FP"/>
              <w:ind w:left="2835" w:right="2835"/>
              <w:jc w:val="center"/>
              <w:rPr>
                <w:rFonts w:ascii="Arial" w:hAnsi="Arial"/>
                <w:sz w:val="18"/>
              </w:rPr>
            </w:pPr>
          </w:p>
          <w:p w14:paraId="0725954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25954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725954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725955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725955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25955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7259553" w14:textId="77777777" w:rsidR="00E16509" w:rsidRDefault="00E16509" w:rsidP="00133525"/>
        </w:tc>
      </w:tr>
      <w:tr w:rsidR="00E16509" w14:paraId="0725955F" w14:textId="77777777" w:rsidTr="00C074DD">
        <w:tc>
          <w:tcPr>
            <w:tcW w:w="10423" w:type="dxa"/>
            <w:shd w:val="clear" w:color="auto" w:fill="auto"/>
            <w:vAlign w:val="bottom"/>
          </w:tcPr>
          <w:p w14:paraId="0725955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72595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259557" w14:textId="77777777" w:rsidR="00E16509" w:rsidRPr="004D3578" w:rsidRDefault="00E16509" w:rsidP="00133525">
            <w:pPr>
              <w:pStyle w:val="FP"/>
              <w:jc w:val="center"/>
              <w:rPr>
                <w:noProof/>
              </w:rPr>
            </w:pPr>
          </w:p>
          <w:p w14:paraId="07259558" w14:textId="47BA1E1A" w:rsidR="00E16509" w:rsidRPr="00133525" w:rsidRDefault="00E16509" w:rsidP="00133525">
            <w:pPr>
              <w:pStyle w:val="FP"/>
              <w:jc w:val="center"/>
              <w:rPr>
                <w:noProof/>
                <w:sz w:val="18"/>
              </w:rPr>
            </w:pPr>
            <w:r w:rsidRPr="00133525">
              <w:rPr>
                <w:noProof/>
                <w:sz w:val="18"/>
              </w:rPr>
              <w:t xml:space="preserve">© </w:t>
            </w:r>
            <w:bookmarkStart w:id="13" w:name="copyrightDate"/>
            <w:r w:rsidRPr="00B37FA9">
              <w:rPr>
                <w:noProof/>
                <w:sz w:val="18"/>
              </w:rPr>
              <w:t>20</w:t>
            </w:r>
            <w:bookmarkEnd w:id="13"/>
            <w:r w:rsidR="00D721E7" w:rsidRPr="00B37FA9">
              <w:rPr>
                <w:noProof/>
                <w:sz w:val="18"/>
              </w:rPr>
              <w:t>2</w:t>
            </w:r>
            <w:r w:rsidR="002A5150">
              <w:rPr>
                <w:noProof/>
                <w:sz w:val="18"/>
              </w:rPr>
              <w:t>2</w:t>
            </w:r>
            <w:r w:rsidRPr="00133525">
              <w:rPr>
                <w:noProof/>
                <w:sz w:val="18"/>
              </w:rPr>
              <w:t>, 3GPP Organizational Partners (ARIB, ATIS, CCSA, ETSI, TSDSI, TTA, TTC).</w:t>
            </w:r>
            <w:bookmarkStart w:id="14" w:name="copyrightaddon"/>
            <w:bookmarkEnd w:id="14"/>
          </w:p>
          <w:p w14:paraId="07259559" w14:textId="77777777" w:rsidR="00E16509" w:rsidRPr="00133525" w:rsidRDefault="00E16509" w:rsidP="00133525">
            <w:pPr>
              <w:pStyle w:val="FP"/>
              <w:jc w:val="center"/>
              <w:rPr>
                <w:noProof/>
                <w:sz w:val="18"/>
              </w:rPr>
            </w:pPr>
            <w:r w:rsidRPr="00133525">
              <w:rPr>
                <w:noProof/>
                <w:sz w:val="18"/>
              </w:rPr>
              <w:t>All rights reserved.</w:t>
            </w:r>
          </w:p>
          <w:p w14:paraId="0725955A" w14:textId="77777777" w:rsidR="00E16509" w:rsidRPr="00133525" w:rsidRDefault="00E16509" w:rsidP="00E16509">
            <w:pPr>
              <w:pStyle w:val="FP"/>
              <w:rPr>
                <w:noProof/>
                <w:sz w:val="18"/>
              </w:rPr>
            </w:pPr>
          </w:p>
          <w:p w14:paraId="072595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725955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725955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725955E" w14:textId="77777777" w:rsidR="00E16509" w:rsidRDefault="00E16509" w:rsidP="00133525"/>
        </w:tc>
      </w:tr>
      <w:bookmarkEnd w:id="10"/>
    </w:tbl>
    <w:p w14:paraId="07259560" w14:textId="77777777" w:rsidR="00080512" w:rsidRPr="004D3578" w:rsidRDefault="00080512">
      <w:pPr>
        <w:pStyle w:val="TT"/>
      </w:pPr>
      <w:r w:rsidRPr="004D3578">
        <w:br w:type="page"/>
      </w:r>
      <w:bookmarkStart w:id="15" w:name="tableOfContents"/>
      <w:bookmarkEnd w:id="15"/>
      <w:r w:rsidRPr="004D3578">
        <w:lastRenderedPageBreak/>
        <w:t>Contents</w:t>
      </w:r>
    </w:p>
    <w:p w14:paraId="07259561" w14:textId="77777777" w:rsidR="00792C1B" w:rsidRDefault="004D3578">
      <w:pPr>
        <w:pStyle w:val="TOC1"/>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792C1B">
        <w:t>Foreword</w:t>
      </w:r>
      <w:r w:rsidR="00792C1B">
        <w:tab/>
      </w:r>
      <w:r w:rsidR="00792C1B">
        <w:fldChar w:fldCharType="begin"/>
      </w:r>
      <w:r w:rsidR="00792C1B">
        <w:instrText xml:space="preserve"> PAGEREF _Toc87876939 \h </w:instrText>
      </w:r>
      <w:r w:rsidR="00792C1B">
        <w:fldChar w:fldCharType="separate"/>
      </w:r>
      <w:r w:rsidR="00792C1B">
        <w:t>6</w:t>
      </w:r>
      <w:r w:rsidR="00792C1B">
        <w:fldChar w:fldCharType="end"/>
      </w:r>
    </w:p>
    <w:p w14:paraId="07259562" w14:textId="77777777" w:rsidR="00792C1B" w:rsidRDefault="00792C1B">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_Toc87876940 \h </w:instrText>
      </w:r>
      <w:r>
        <w:fldChar w:fldCharType="separate"/>
      </w:r>
      <w:r>
        <w:t>7</w:t>
      </w:r>
      <w:r>
        <w:fldChar w:fldCharType="end"/>
      </w:r>
    </w:p>
    <w:p w14:paraId="07259563" w14:textId="77777777" w:rsidR="00792C1B" w:rsidRDefault="00792C1B">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_Toc87876941 \h </w:instrText>
      </w:r>
      <w:r>
        <w:fldChar w:fldCharType="separate"/>
      </w:r>
      <w:r>
        <w:t>9</w:t>
      </w:r>
      <w:r>
        <w:fldChar w:fldCharType="end"/>
      </w:r>
    </w:p>
    <w:p w14:paraId="07259564" w14:textId="77777777" w:rsidR="00792C1B" w:rsidRDefault="00792C1B">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_Toc87876942 \h </w:instrText>
      </w:r>
      <w:r>
        <w:fldChar w:fldCharType="separate"/>
      </w:r>
      <w:r>
        <w:t>10</w:t>
      </w:r>
      <w:r>
        <w:fldChar w:fldCharType="end"/>
      </w:r>
    </w:p>
    <w:p w14:paraId="07259565" w14:textId="77777777" w:rsidR="00792C1B" w:rsidRDefault="00792C1B">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_Toc87876943 \h </w:instrText>
      </w:r>
      <w:r>
        <w:fldChar w:fldCharType="separate"/>
      </w:r>
      <w:r>
        <w:t>10</w:t>
      </w:r>
      <w:r>
        <w:fldChar w:fldCharType="end"/>
      </w:r>
    </w:p>
    <w:p w14:paraId="07259566" w14:textId="77777777" w:rsidR="00792C1B" w:rsidRDefault="00792C1B">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_Toc87876944 \h </w:instrText>
      </w:r>
      <w:r>
        <w:fldChar w:fldCharType="separate"/>
      </w:r>
      <w:r>
        <w:t>10</w:t>
      </w:r>
      <w:r>
        <w:fldChar w:fldCharType="end"/>
      </w:r>
    </w:p>
    <w:p w14:paraId="07259567" w14:textId="77777777" w:rsidR="00792C1B" w:rsidRDefault="00792C1B">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_Toc87876945 \h </w:instrText>
      </w:r>
      <w:r>
        <w:fldChar w:fldCharType="separate"/>
      </w:r>
      <w:r>
        <w:t>10</w:t>
      </w:r>
      <w:r>
        <w:fldChar w:fldCharType="end"/>
      </w:r>
    </w:p>
    <w:p w14:paraId="07259568" w14:textId="77777777" w:rsidR="00792C1B" w:rsidRDefault="00792C1B">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_Toc87876946 \h </w:instrText>
      </w:r>
      <w:r>
        <w:fldChar w:fldCharType="separate"/>
      </w:r>
      <w:r>
        <w:t>10</w:t>
      </w:r>
      <w:r>
        <w:fldChar w:fldCharType="end"/>
      </w:r>
    </w:p>
    <w:p w14:paraId="07259569" w14:textId="77777777" w:rsidR="00792C1B" w:rsidRDefault="00792C1B">
      <w:pPr>
        <w:pStyle w:val="TOC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_Toc87876947 \h </w:instrText>
      </w:r>
      <w:r>
        <w:fldChar w:fldCharType="separate"/>
      </w:r>
      <w:r>
        <w:t>11</w:t>
      </w:r>
      <w:r>
        <w:fldChar w:fldCharType="end"/>
      </w:r>
    </w:p>
    <w:p w14:paraId="0725956A" w14:textId="77777777" w:rsidR="00792C1B" w:rsidRDefault="00792C1B">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_Toc87876948 \h </w:instrText>
      </w:r>
      <w:r>
        <w:fldChar w:fldCharType="separate"/>
      </w:r>
      <w:r>
        <w:t>11</w:t>
      </w:r>
      <w:r>
        <w:fldChar w:fldCharType="end"/>
      </w:r>
    </w:p>
    <w:p w14:paraId="0725956B" w14:textId="77777777" w:rsidR="00792C1B" w:rsidRDefault="00792C1B">
      <w:pPr>
        <w:pStyle w:val="TOC2"/>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part</w:t>
      </w:r>
      <w:r>
        <w:tab/>
      </w:r>
      <w:r>
        <w:fldChar w:fldCharType="begin"/>
      </w:r>
      <w:r>
        <w:instrText xml:space="preserve"> PAGEREF _Toc87876949 \h </w:instrText>
      </w:r>
      <w:r>
        <w:fldChar w:fldCharType="separate"/>
      </w:r>
      <w:r>
        <w:t>11</w:t>
      </w:r>
      <w:r>
        <w:fldChar w:fldCharType="end"/>
      </w:r>
    </w:p>
    <w:p w14:paraId="0725956C" w14:textId="77777777" w:rsidR="00792C1B" w:rsidRDefault="00792C1B">
      <w:pPr>
        <w:pStyle w:val="TOC2"/>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UE general RF architecture</w:t>
      </w:r>
      <w:r>
        <w:tab/>
      </w:r>
      <w:r>
        <w:fldChar w:fldCharType="begin"/>
      </w:r>
      <w:r>
        <w:instrText xml:space="preserve"> PAGEREF _Toc87876950 \h </w:instrText>
      </w:r>
      <w:r>
        <w:fldChar w:fldCharType="separate"/>
      </w:r>
      <w:r>
        <w:t>11</w:t>
      </w:r>
      <w:r>
        <w:fldChar w:fldCharType="end"/>
      </w:r>
    </w:p>
    <w:p w14:paraId="0725956D" w14:textId="77777777" w:rsidR="00792C1B" w:rsidRDefault="00792C1B">
      <w:pPr>
        <w:pStyle w:val="TOC2"/>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rsidRPr="00714525">
        <w:rPr>
          <w:lang w:eastAsia="ko-KR"/>
        </w:rPr>
        <w:t xml:space="preserve">General treatment of </w:t>
      </w:r>
      <w:r w:rsidRPr="00714525">
        <w:rPr>
          <w:lang w:val="en-US"/>
        </w:rPr>
        <w:t>∆T</w:t>
      </w:r>
      <w:r w:rsidRPr="00714525">
        <w:rPr>
          <w:vertAlign w:val="subscript"/>
          <w:lang w:val="en-US"/>
        </w:rPr>
        <w:t>IB</w:t>
      </w:r>
      <w:r w:rsidRPr="00714525">
        <w:rPr>
          <w:lang w:val="en-US"/>
        </w:rPr>
        <w:t xml:space="preserve"> and ∆R</w:t>
      </w:r>
      <w:r w:rsidRPr="00714525">
        <w:rPr>
          <w:vertAlign w:val="subscript"/>
          <w:lang w:val="en-US"/>
        </w:rPr>
        <w:t>IB</w:t>
      </w:r>
      <w:r w:rsidRPr="00714525">
        <w:rPr>
          <w:lang w:val="en-US"/>
        </w:rPr>
        <w:t xml:space="preserve"> values</w:t>
      </w:r>
      <w:r>
        <w:tab/>
      </w:r>
      <w:r>
        <w:fldChar w:fldCharType="begin"/>
      </w:r>
      <w:r>
        <w:instrText xml:space="preserve"> PAGEREF _Toc87876951 \h </w:instrText>
      </w:r>
      <w:r>
        <w:fldChar w:fldCharType="separate"/>
      </w:r>
      <w:r>
        <w:t>11</w:t>
      </w:r>
      <w:r>
        <w:fldChar w:fldCharType="end"/>
      </w:r>
    </w:p>
    <w:p w14:paraId="0725956E" w14:textId="77777777" w:rsidR="00792C1B" w:rsidRDefault="00792C1B">
      <w:pPr>
        <w:pStyle w:val="TOC2"/>
        <w:rPr>
          <w:rFonts w:asciiTheme="minorHAnsi" w:hAnsiTheme="minorHAnsi" w:cstheme="minorBidi"/>
          <w:kern w:val="2"/>
          <w:szCs w:val="22"/>
          <w:lang w:val="en-US" w:eastAsia="ko-KR"/>
        </w:rPr>
      </w:pPr>
      <w:r>
        <w:t>5.1.3</w:t>
      </w:r>
      <w:r>
        <w:rPr>
          <w:rFonts w:asciiTheme="minorHAnsi" w:hAnsiTheme="minorHAnsi" w:cstheme="minorBidi"/>
          <w:kern w:val="2"/>
          <w:szCs w:val="22"/>
          <w:lang w:val="en-US" w:eastAsia="ko-KR"/>
        </w:rPr>
        <w:tab/>
      </w:r>
      <w:r w:rsidRPr="00714525">
        <w:rPr>
          <w:lang w:eastAsia="ko-KR"/>
        </w:rPr>
        <w:t>Fallback CA mode and mandatory support of all paired 2 UL CA configurations</w:t>
      </w:r>
      <w:r>
        <w:tab/>
      </w:r>
      <w:r>
        <w:fldChar w:fldCharType="begin"/>
      </w:r>
      <w:r>
        <w:instrText xml:space="preserve"> PAGEREF _Toc87876952 \h </w:instrText>
      </w:r>
      <w:r>
        <w:fldChar w:fldCharType="separate"/>
      </w:r>
      <w:r>
        <w:t>11</w:t>
      </w:r>
      <w:r>
        <w:fldChar w:fldCharType="end"/>
      </w:r>
    </w:p>
    <w:p w14:paraId="0725956F" w14:textId="77777777" w:rsidR="00792C1B" w:rsidRDefault="00792C1B">
      <w:pPr>
        <w:pStyle w:val="TOC2"/>
        <w:rPr>
          <w:rFonts w:asciiTheme="minorHAnsi" w:hAnsiTheme="minorHAnsi" w:cstheme="minorBidi"/>
          <w:kern w:val="2"/>
          <w:szCs w:val="22"/>
          <w:lang w:val="en-US" w:eastAsia="ko-KR"/>
        </w:rPr>
      </w:pPr>
      <w:r>
        <w:t>5.1.4</w:t>
      </w:r>
      <w:r>
        <w:rPr>
          <w:rFonts w:asciiTheme="minorHAnsi" w:hAnsiTheme="minorHAnsi" w:cstheme="minorBidi"/>
          <w:kern w:val="2"/>
          <w:szCs w:val="22"/>
          <w:lang w:val="en-US" w:eastAsia="ko-KR"/>
        </w:rPr>
        <w:tab/>
      </w:r>
      <w:r w:rsidRPr="00714525">
        <w:rPr>
          <w:lang w:eastAsia="ko-KR"/>
        </w:rPr>
        <w:t>General TX/RX requirements</w:t>
      </w:r>
      <w:r>
        <w:tab/>
      </w:r>
      <w:r>
        <w:fldChar w:fldCharType="begin"/>
      </w:r>
      <w:r>
        <w:instrText xml:space="preserve"> PAGEREF _Toc87876953 \h </w:instrText>
      </w:r>
      <w:r>
        <w:fldChar w:fldCharType="separate"/>
      </w:r>
      <w:r>
        <w:t>11</w:t>
      </w:r>
      <w:r>
        <w:fldChar w:fldCharType="end"/>
      </w:r>
    </w:p>
    <w:p w14:paraId="07259570" w14:textId="77777777" w:rsidR="00792C1B" w:rsidRDefault="00792C1B">
      <w:pPr>
        <w:pStyle w:val="TOC3"/>
        <w:rPr>
          <w:rFonts w:asciiTheme="minorHAnsi" w:hAnsiTheme="minorHAnsi" w:cstheme="minorBidi"/>
          <w:kern w:val="2"/>
          <w:szCs w:val="22"/>
          <w:lang w:val="en-US" w:eastAsia="ko-KR"/>
        </w:rPr>
      </w:pPr>
      <w:r w:rsidRPr="00714525">
        <w:rPr>
          <w:lang w:val="en-US" w:eastAsia="ko-KR"/>
        </w:rPr>
        <w:t>5.1.4.1 Transmitter requirements</w:t>
      </w:r>
      <w:r>
        <w:tab/>
      </w:r>
      <w:r>
        <w:fldChar w:fldCharType="begin"/>
      </w:r>
      <w:r>
        <w:instrText xml:space="preserve"> PAGEREF _Toc87876954 \h </w:instrText>
      </w:r>
      <w:r>
        <w:fldChar w:fldCharType="separate"/>
      </w:r>
      <w:r>
        <w:t>11</w:t>
      </w:r>
      <w:r>
        <w:fldChar w:fldCharType="end"/>
      </w:r>
    </w:p>
    <w:p w14:paraId="07259571" w14:textId="77777777" w:rsidR="00792C1B" w:rsidRDefault="00792C1B">
      <w:pPr>
        <w:pStyle w:val="TOC3"/>
        <w:rPr>
          <w:rFonts w:asciiTheme="minorHAnsi" w:hAnsiTheme="minorHAnsi" w:cstheme="minorBidi"/>
          <w:kern w:val="2"/>
          <w:szCs w:val="22"/>
          <w:lang w:val="en-US" w:eastAsia="ko-KR"/>
        </w:rPr>
      </w:pPr>
      <w:r w:rsidRPr="00714525">
        <w:rPr>
          <w:lang w:val="en-US" w:eastAsia="ko-KR"/>
        </w:rPr>
        <w:t>5.1.4.2 Receiver requirements</w:t>
      </w:r>
      <w:r>
        <w:tab/>
      </w:r>
      <w:r>
        <w:fldChar w:fldCharType="begin"/>
      </w:r>
      <w:r>
        <w:instrText xml:space="preserve"> PAGEREF _Toc87876955 \h </w:instrText>
      </w:r>
      <w:r>
        <w:fldChar w:fldCharType="separate"/>
      </w:r>
      <w:r>
        <w:t>12</w:t>
      </w:r>
      <w:r>
        <w:fldChar w:fldCharType="end"/>
      </w:r>
    </w:p>
    <w:p w14:paraId="07259572" w14:textId="77777777" w:rsidR="00792C1B" w:rsidRDefault="00792C1B">
      <w:pPr>
        <w:pStyle w:val="TOC2"/>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RRM part</w:t>
      </w:r>
      <w:r>
        <w:tab/>
      </w:r>
      <w:r>
        <w:fldChar w:fldCharType="begin"/>
      </w:r>
      <w:r>
        <w:instrText xml:space="preserve"> PAGEREF _Toc87876956 \h </w:instrText>
      </w:r>
      <w:r>
        <w:fldChar w:fldCharType="separate"/>
      </w:r>
      <w:r>
        <w:t>16</w:t>
      </w:r>
      <w:r>
        <w:fldChar w:fldCharType="end"/>
      </w:r>
    </w:p>
    <w:p w14:paraId="07259573" w14:textId="77777777" w:rsidR="00792C1B" w:rsidRDefault="00792C1B">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_Toc87876957 \h </w:instrText>
      </w:r>
      <w:r>
        <w:fldChar w:fldCharType="separate"/>
      </w:r>
      <w:r>
        <w:t>16</w:t>
      </w:r>
      <w:r>
        <w:fldChar w:fldCharType="end"/>
      </w:r>
    </w:p>
    <w:p w14:paraId="07259574" w14:textId="77777777" w:rsidR="00792C1B" w:rsidRDefault="00792C1B">
      <w:pPr>
        <w:pStyle w:val="TOC2"/>
        <w:rPr>
          <w:rFonts w:asciiTheme="minorHAnsi" w:hAnsiTheme="minorHAnsi" w:cstheme="minorBidi"/>
          <w:kern w:val="2"/>
          <w:szCs w:val="22"/>
          <w:lang w:val="en-US" w:eastAsia="ko-KR"/>
        </w:rPr>
      </w:pPr>
      <w:r w:rsidRPr="00714525">
        <w:rPr>
          <w:lang w:val="en-US"/>
        </w:rPr>
        <w:t>6.1</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8</w:t>
      </w:r>
      <w:r>
        <w:t xml:space="preserve"> and Band 38 DL </w:t>
      </w:r>
      <w:r w:rsidRPr="00714525">
        <w:rPr>
          <w:rFonts w:eastAsia="Malgun Gothic"/>
          <w:lang w:eastAsia="ko-KR"/>
        </w:rPr>
        <w:t>with 2</w:t>
      </w:r>
      <w:r>
        <w:t xml:space="preserve"> bands UL</w:t>
      </w:r>
      <w:r>
        <w:tab/>
      </w:r>
      <w:r>
        <w:fldChar w:fldCharType="begin"/>
      </w:r>
      <w:r>
        <w:instrText xml:space="preserve"> PAGEREF _Toc87876958 \h </w:instrText>
      </w:r>
      <w:r>
        <w:fldChar w:fldCharType="separate"/>
      </w:r>
      <w:r>
        <w:t>16</w:t>
      </w:r>
      <w:r>
        <w:fldChar w:fldCharType="end"/>
      </w:r>
    </w:p>
    <w:p w14:paraId="07259575" w14:textId="77777777" w:rsidR="00792C1B" w:rsidRDefault="00792C1B">
      <w:pPr>
        <w:pStyle w:val="TOC3"/>
        <w:rPr>
          <w:rFonts w:asciiTheme="minorHAnsi" w:hAnsiTheme="minorHAnsi" w:cstheme="minorBidi"/>
          <w:kern w:val="2"/>
          <w:szCs w:val="22"/>
          <w:lang w:val="en-US" w:eastAsia="ko-KR"/>
        </w:rPr>
      </w:pPr>
      <w:r>
        <w:t>6.1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_Toc87876959 \h </w:instrText>
      </w:r>
      <w:r>
        <w:fldChar w:fldCharType="separate"/>
      </w:r>
      <w:r>
        <w:t>16</w:t>
      </w:r>
      <w:r>
        <w:fldChar w:fldCharType="end"/>
      </w:r>
    </w:p>
    <w:p w14:paraId="07259576" w14:textId="77777777" w:rsidR="00792C1B" w:rsidRDefault="00792C1B">
      <w:pPr>
        <w:pStyle w:val="TOC4"/>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_Toc87876960 \h </w:instrText>
      </w:r>
      <w:r>
        <w:fldChar w:fldCharType="separate"/>
      </w:r>
      <w:r>
        <w:t>16</w:t>
      </w:r>
      <w:r>
        <w:fldChar w:fldCharType="end"/>
      </w:r>
    </w:p>
    <w:p w14:paraId="07259577" w14:textId="77777777" w:rsidR="00792C1B" w:rsidRDefault="00792C1B">
      <w:pPr>
        <w:pStyle w:val="TOC4"/>
        <w:rPr>
          <w:rFonts w:asciiTheme="minorHAnsi" w:hAnsiTheme="minorHAnsi" w:cstheme="minorBidi"/>
          <w:kern w:val="2"/>
          <w:szCs w:val="22"/>
          <w:lang w:val="en-US" w:eastAsia="ko-KR"/>
        </w:rPr>
      </w:pPr>
      <w:r w:rsidRPr="00714525">
        <w:rPr>
          <w:lang w:val="en-US" w:eastAsia="ja-JP"/>
        </w:rPr>
        <w:t>6.1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CA_1A-3A-38A</w:t>
      </w:r>
      <w:r>
        <w:tab/>
      </w:r>
      <w:r>
        <w:fldChar w:fldCharType="begin"/>
      </w:r>
      <w:r>
        <w:instrText xml:space="preserve"> PAGEREF _Toc87876961 \h </w:instrText>
      </w:r>
      <w:r>
        <w:fldChar w:fldCharType="separate"/>
      </w:r>
      <w:r>
        <w:t>17</w:t>
      </w:r>
      <w:r>
        <w:fldChar w:fldCharType="end"/>
      </w:r>
    </w:p>
    <w:p w14:paraId="07259578" w14:textId="77777777" w:rsidR="00792C1B" w:rsidRDefault="00792C1B">
      <w:pPr>
        <w:pStyle w:val="TOC4"/>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_Toc87876962 \h </w:instrText>
      </w:r>
      <w:r>
        <w:fldChar w:fldCharType="separate"/>
      </w:r>
      <w:r>
        <w:t>18</w:t>
      </w:r>
      <w:r>
        <w:fldChar w:fldCharType="end"/>
      </w:r>
    </w:p>
    <w:p w14:paraId="07259579" w14:textId="77777777" w:rsidR="00792C1B" w:rsidRDefault="00792C1B">
      <w:pPr>
        <w:pStyle w:val="TOC4"/>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_Toc87876963 \h </w:instrText>
      </w:r>
      <w:r>
        <w:fldChar w:fldCharType="separate"/>
      </w:r>
      <w:r>
        <w:t>18</w:t>
      </w:r>
      <w:r>
        <w:fldChar w:fldCharType="end"/>
      </w:r>
    </w:p>
    <w:p w14:paraId="0725957A" w14:textId="77777777" w:rsidR="00792C1B" w:rsidRDefault="00792C1B">
      <w:pPr>
        <w:pStyle w:val="TOC2"/>
        <w:rPr>
          <w:rFonts w:asciiTheme="minorHAnsi" w:hAnsiTheme="minorHAnsi" w:cstheme="minorBidi"/>
          <w:kern w:val="2"/>
          <w:szCs w:val="22"/>
          <w:lang w:val="en-US" w:eastAsia="ko-KR"/>
        </w:rPr>
      </w:pPr>
      <w:r w:rsidRPr="00714525">
        <w:rPr>
          <w:lang w:val="en-US"/>
        </w:rPr>
        <w:t>6.2</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3 and</w:t>
      </w:r>
      <w:r>
        <w:t xml:space="preserve"> </w:t>
      </w:r>
      <w:r w:rsidRPr="00714525">
        <w:rPr>
          <w:rFonts w:eastAsia="Malgun Gothic"/>
          <w:lang w:eastAsia="ko-KR"/>
        </w:rPr>
        <w:t>Band 8</w:t>
      </w:r>
      <w:r>
        <w:t xml:space="preserve"> and Band 20 DL </w:t>
      </w:r>
      <w:r w:rsidRPr="00714525">
        <w:rPr>
          <w:rFonts w:eastAsia="Malgun Gothic"/>
          <w:lang w:eastAsia="ko-KR"/>
        </w:rPr>
        <w:t>with 2</w:t>
      </w:r>
      <w:r>
        <w:t xml:space="preserve"> bands UL</w:t>
      </w:r>
      <w:r>
        <w:tab/>
      </w:r>
      <w:r>
        <w:fldChar w:fldCharType="begin"/>
      </w:r>
      <w:r>
        <w:instrText xml:space="preserve"> PAGEREF _Toc87876964 \h </w:instrText>
      </w:r>
      <w:r>
        <w:fldChar w:fldCharType="separate"/>
      </w:r>
      <w:r>
        <w:t>18</w:t>
      </w:r>
      <w:r>
        <w:fldChar w:fldCharType="end"/>
      </w:r>
    </w:p>
    <w:p w14:paraId="0725957B" w14:textId="77777777" w:rsidR="00792C1B" w:rsidRDefault="00792C1B">
      <w:pPr>
        <w:pStyle w:val="TOC3"/>
        <w:rPr>
          <w:rFonts w:asciiTheme="minorHAnsi" w:hAnsiTheme="minorHAnsi" w:cstheme="minorBidi"/>
          <w:kern w:val="2"/>
          <w:szCs w:val="22"/>
          <w:lang w:val="en-US" w:eastAsia="ko-KR"/>
        </w:rPr>
      </w:pPr>
      <w:r>
        <w:t>6.2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_Toc87876965 \h </w:instrText>
      </w:r>
      <w:r>
        <w:fldChar w:fldCharType="separate"/>
      </w:r>
      <w:r>
        <w:t>18</w:t>
      </w:r>
      <w:r>
        <w:fldChar w:fldCharType="end"/>
      </w:r>
    </w:p>
    <w:p w14:paraId="0725957C" w14:textId="77777777" w:rsidR="00792C1B" w:rsidRDefault="00792C1B">
      <w:pPr>
        <w:pStyle w:val="TOC4"/>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_Toc87876966 \h </w:instrText>
      </w:r>
      <w:r>
        <w:fldChar w:fldCharType="separate"/>
      </w:r>
      <w:r>
        <w:t>18</w:t>
      </w:r>
      <w:r>
        <w:fldChar w:fldCharType="end"/>
      </w:r>
    </w:p>
    <w:p w14:paraId="0725957D" w14:textId="77777777" w:rsidR="00792C1B" w:rsidRDefault="00792C1B">
      <w:pPr>
        <w:pStyle w:val="TOC4"/>
        <w:rPr>
          <w:rFonts w:asciiTheme="minorHAnsi" w:hAnsiTheme="minorHAnsi" w:cstheme="minorBidi"/>
          <w:kern w:val="2"/>
          <w:szCs w:val="22"/>
          <w:lang w:val="en-US" w:eastAsia="ko-KR"/>
        </w:rPr>
      </w:pPr>
      <w:r w:rsidRPr="00714525">
        <w:rPr>
          <w:lang w:val="en-US" w:eastAsia="ja-JP"/>
        </w:rPr>
        <w:t>6.2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w:t>
      </w:r>
      <w:r>
        <w:tab/>
      </w:r>
      <w:r>
        <w:fldChar w:fldCharType="begin"/>
      </w:r>
      <w:r>
        <w:instrText xml:space="preserve"> PAGEREF _Toc87876967 \h </w:instrText>
      </w:r>
      <w:r>
        <w:fldChar w:fldCharType="separate"/>
      </w:r>
      <w:r>
        <w:t>18</w:t>
      </w:r>
      <w:r>
        <w:fldChar w:fldCharType="end"/>
      </w:r>
    </w:p>
    <w:p w14:paraId="0725957E" w14:textId="77777777" w:rsidR="00792C1B" w:rsidRDefault="00792C1B">
      <w:pPr>
        <w:pStyle w:val="TOC4"/>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_Toc87876968 \h </w:instrText>
      </w:r>
      <w:r>
        <w:fldChar w:fldCharType="separate"/>
      </w:r>
      <w:r>
        <w:t>20</w:t>
      </w:r>
      <w:r>
        <w:fldChar w:fldCharType="end"/>
      </w:r>
    </w:p>
    <w:p w14:paraId="0725957F" w14:textId="77777777" w:rsidR="00792C1B" w:rsidRDefault="00792C1B">
      <w:pPr>
        <w:pStyle w:val="TOC4"/>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_Toc87876969 \h </w:instrText>
      </w:r>
      <w:r>
        <w:fldChar w:fldCharType="separate"/>
      </w:r>
      <w:r>
        <w:t>20</w:t>
      </w:r>
      <w:r>
        <w:fldChar w:fldCharType="end"/>
      </w:r>
    </w:p>
    <w:p w14:paraId="07259580" w14:textId="77777777" w:rsidR="00792C1B" w:rsidRDefault="00792C1B">
      <w:pPr>
        <w:pStyle w:val="TOC2"/>
        <w:rPr>
          <w:rFonts w:asciiTheme="minorHAnsi" w:hAnsiTheme="minorHAnsi" w:cstheme="minorBidi"/>
          <w:kern w:val="2"/>
          <w:szCs w:val="22"/>
          <w:lang w:val="en-US" w:eastAsia="ko-KR"/>
        </w:rPr>
      </w:pPr>
      <w:r w:rsidRPr="00714525">
        <w:rPr>
          <w:lang w:val="en-US"/>
        </w:rPr>
        <w:t>6.3</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8</w:t>
      </w:r>
      <w:r>
        <w:t xml:space="preserve"> and Band 20 DL </w:t>
      </w:r>
      <w:r w:rsidRPr="00714525">
        <w:rPr>
          <w:rFonts w:eastAsia="Malgun Gothic"/>
          <w:lang w:eastAsia="ko-KR"/>
        </w:rPr>
        <w:t>with 2</w:t>
      </w:r>
      <w:r>
        <w:t xml:space="preserve"> bands UL</w:t>
      </w:r>
      <w:r>
        <w:tab/>
      </w:r>
      <w:r>
        <w:fldChar w:fldCharType="begin"/>
      </w:r>
      <w:r>
        <w:instrText xml:space="preserve"> PAGEREF _Toc87876970 \h </w:instrText>
      </w:r>
      <w:r>
        <w:fldChar w:fldCharType="separate"/>
      </w:r>
      <w:r>
        <w:t>21</w:t>
      </w:r>
      <w:r>
        <w:fldChar w:fldCharType="end"/>
      </w:r>
    </w:p>
    <w:p w14:paraId="07259581" w14:textId="77777777" w:rsidR="00792C1B" w:rsidRDefault="00792C1B">
      <w:pPr>
        <w:pStyle w:val="TOC3"/>
        <w:rPr>
          <w:rFonts w:asciiTheme="minorHAnsi" w:hAnsiTheme="minorHAnsi" w:cstheme="minorBidi"/>
          <w:kern w:val="2"/>
          <w:szCs w:val="22"/>
          <w:lang w:val="en-US" w:eastAsia="ko-KR"/>
        </w:rPr>
      </w:pPr>
      <w:r>
        <w:t>6.3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_Toc87876971 \h </w:instrText>
      </w:r>
      <w:r>
        <w:fldChar w:fldCharType="separate"/>
      </w:r>
      <w:r>
        <w:t>21</w:t>
      </w:r>
      <w:r>
        <w:fldChar w:fldCharType="end"/>
      </w:r>
    </w:p>
    <w:p w14:paraId="07259582" w14:textId="77777777" w:rsidR="00792C1B" w:rsidRDefault="00792C1B">
      <w:pPr>
        <w:pStyle w:val="TOC4"/>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_Toc87876972 \h </w:instrText>
      </w:r>
      <w:r>
        <w:fldChar w:fldCharType="separate"/>
      </w:r>
      <w:r>
        <w:t>21</w:t>
      </w:r>
      <w:r>
        <w:fldChar w:fldCharType="end"/>
      </w:r>
    </w:p>
    <w:p w14:paraId="07259583" w14:textId="77777777" w:rsidR="00792C1B" w:rsidRDefault="00792C1B">
      <w:pPr>
        <w:pStyle w:val="TOC4"/>
        <w:rPr>
          <w:rFonts w:asciiTheme="minorHAnsi" w:hAnsiTheme="minorHAnsi" w:cstheme="minorBidi"/>
          <w:kern w:val="2"/>
          <w:szCs w:val="22"/>
          <w:lang w:val="en-US" w:eastAsia="ko-KR"/>
        </w:rPr>
      </w:pPr>
      <w:r w:rsidRPr="00714525">
        <w:rPr>
          <w:lang w:val="en-US" w:eastAsia="ja-JP"/>
        </w:rPr>
        <w:t>6.3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w:t>
      </w:r>
      <w:r>
        <w:tab/>
      </w:r>
      <w:r>
        <w:fldChar w:fldCharType="begin"/>
      </w:r>
      <w:r>
        <w:instrText xml:space="preserve"> PAGEREF _Toc87876973 \h </w:instrText>
      </w:r>
      <w:r>
        <w:fldChar w:fldCharType="separate"/>
      </w:r>
      <w:r>
        <w:t>21</w:t>
      </w:r>
      <w:r>
        <w:fldChar w:fldCharType="end"/>
      </w:r>
    </w:p>
    <w:p w14:paraId="07259584" w14:textId="77777777" w:rsidR="00792C1B" w:rsidRDefault="00792C1B">
      <w:pPr>
        <w:pStyle w:val="TOC4"/>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_Toc87876974 \h </w:instrText>
      </w:r>
      <w:r>
        <w:fldChar w:fldCharType="separate"/>
      </w:r>
      <w:r>
        <w:t>22</w:t>
      </w:r>
      <w:r>
        <w:fldChar w:fldCharType="end"/>
      </w:r>
    </w:p>
    <w:p w14:paraId="07259585" w14:textId="77777777" w:rsidR="00792C1B" w:rsidRDefault="00792C1B">
      <w:pPr>
        <w:pStyle w:val="TOC4"/>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_Toc87876975 \h </w:instrText>
      </w:r>
      <w:r>
        <w:fldChar w:fldCharType="separate"/>
      </w:r>
      <w:r>
        <w:t>22</w:t>
      </w:r>
      <w:r>
        <w:fldChar w:fldCharType="end"/>
      </w:r>
    </w:p>
    <w:p w14:paraId="07259586" w14:textId="77777777" w:rsidR="00792C1B" w:rsidRDefault="00792C1B">
      <w:pPr>
        <w:pStyle w:val="TOC2"/>
        <w:rPr>
          <w:rFonts w:asciiTheme="minorHAnsi" w:hAnsiTheme="minorHAnsi" w:cstheme="minorBidi"/>
          <w:kern w:val="2"/>
          <w:szCs w:val="22"/>
          <w:lang w:val="en-US" w:eastAsia="ko-KR"/>
        </w:rPr>
      </w:pPr>
      <w:r w:rsidRPr="00714525">
        <w:rPr>
          <w:rFonts w:eastAsia="SimSun"/>
          <w:lang w:val="en-US" w:eastAsia="zh-CN"/>
        </w:rPr>
        <w:t>6.4</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 xml:space="preserve">Band </w:t>
      </w:r>
      <w:r w:rsidRPr="00714525">
        <w:rPr>
          <w:rFonts w:eastAsia="SimSun"/>
          <w:lang w:val="en-US" w:eastAsia="zh-CN"/>
        </w:rPr>
        <w:t>20</w:t>
      </w:r>
      <w:r>
        <w:t xml:space="preserve"> and Band 38 DL </w:t>
      </w:r>
      <w:r w:rsidRPr="00714525">
        <w:rPr>
          <w:rFonts w:eastAsia="Malgun Gothic"/>
          <w:lang w:eastAsia="ko-KR"/>
        </w:rPr>
        <w:t>with 2</w:t>
      </w:r>
      <w:r>
        <w:t xml:space="preserve"> bands UL</w:t>
      </w:r>
      <w:r>
        <w:tab/>
      </w:r>
      <w:r>
        <w:fldChar w:fldCharType="begin"/>
      </w:r>
      <w:r>
        <w:instrText xml:space="preserve"> PAGEREF _Toc87876976 \h </w:instrText>
      </w:r>
      <w:r>
        <w:fldChar w:fldCharType="separate"/>
      </w:r>
      <w:r>
        <w:t>23</w:t>
      </w:r>
      <w:r>
        <w:fldChar w:fldCharType="end"/>
      </w:r>
    </w:p>
    <w:p w14:paraId="07259587" w14:textId="77777777" w:rsidR="00792C1B" w:rsidRDefault="00792C1B">
      <w:pPr>
        <w:pStyle w:val="TOC3"/>
        <w:rPr>
          <w:rFonts w:asciiTheme="minorHAnsi" w:hAnsiTheme="minorHAnsi" w:cstheme="minorBidi"/>
          <w:kern w:val="2"/>
          <w:szCs w:val="22"/>
          <w:lang w:val="en-US" w:eastAsia="ko-KR"/>
        </w:rPr>
      </w:pPr>
      <w:r w:rsidRPr="00714525">
        <w:rPr>
          <w:rFonts w:eastAsia="SimSun"/>
          <w:lang w:eastAsia="zh-CN"/>
        </w:rPr>
        <w:t>6.4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_Toc87876977 \h </w:instrText>
      </w:r>
      <w:r>
        <w:fldChar w:fldCharType="separate"/>
      </w:r>
      <w:r>
        <w:t>23</w:t>
      </w:r>
      <w:r>
        <w:fldChar w:fldCharType="end"/>
      </w:r>
    </w:p>
    <w:p w14:paraId="07259588"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_Toc87876978 \h </w:instrText>
      </w:r>
      <w:r>
        <w:fldChar w:fldCharType="separate"/>
      </w:r>
      <w:r>
        <w:t>23</w:t>
      </w:r>
      <w:r>
        <w:fldChar w:fldCharType="end"/>
      </w:r>
    </w:p>
    <w:p w14:paraId="07259589"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20</w:t>
      </w:r>
      <w:r>
        <w:rPr>
          <w:lang w:eastAsia="ko-KR"/>
        </w:rPr>
        <w:t>A-38A</w:t>
      </w:r>
      <w:r>
        <w:tab/>
      </w:r>
      <w:r>
        <w:fldChar w:fldCharType="begin"/>
      </w:r>
      <w:r>
        <w:instrText xml:space="preserve"> PAGEREF _Toc87876979 \h </w:instrText>
      </w:r>
      <w:r>
        <w:fldChar w:fldCharType="separate"/>
      </w:r>
      <w:r>
        <w:t>23</w:t>
      </w:r>
      <w:r>
        <w:fldChar w:fldCharType="end"/>
      </w:r>
    </w:p>
    <w:p w14:paraId="0725958A"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_Toc87876980 \h </w:instrText>
      </w:r>
      <w:r>
        <w:fldChar w:fldCharType="separate"/>
      </w:r>
      <w:r>
        <w:t>24</w:t>
      </w:r>
      <w:r>
        <w:fldChar w:fldCharType="end"/>
      </w:r>
    </w:p>
    <w:p w14:paraId="0725958B"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_Toc87876981 \h </w:instrText>
      </w:r>
      <w:r>
        <w:fldChar w:fldCharType="separate"/>
      </w:r>
      <w:r>
        <w:t>24</w:t>
      </w:r>
      <w:r>
        <w:fldChar w:fldCharType="end"/>
      </w:r>
    </w:p>
    <w:p w14:paraId="0725958C" w14:textId="77777777" w:rsidR="00792C1B" w:rsidRDefault="00792C1B">
      <w:pPr>
        <w:pStyle w:val="TOC2"/>
        <w:rPr>
          <w:rFonts w:asciiTheme="minorHAnsi" w:hAnsiTheme="minorHAnsi" w:cstheme="minorBidi"/>
          <w:kern w:val="2"/>
          <w:szCs w:val="22"/>
          <w:lang w:val="en-US" w:eastAsia="ko-KR"/>
        </w:rPr>
      </w:pPr>
      <w:r w:rsidRPr="00714525">
        <w:rPr>
          <w:rFonts w:eastAsia="SimSun"/>
          <w:lang w:val="en-US" w:eastAsia="zh-CN"/>
        </w:rPr>
        <w:t>6.5</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Malgun Gothic"/>
          <w:lang w:eastAsia="ko-KR"/>
        </w:rPr>
        <w:t xml:space="preserve">: </w:t>
      </w:r>
      <w:r>
        <w:t>Band</w:t>
      </w:r>
      <w:r w:rsidRPr="00714525">
        <w:rPr>
          <w:rFonts w:eastAsia="Malgun Gothic"/>
          <w:lang w:eastAsia="ko-KR"/>
        </w:rPr>
        <w:t xml:space="preserve"> </w:t>
      </w:r>
      <w:r w:rsidRPr="00714525">
        <w:rPr>
          <w:rFonts w:eastAsia="SimSun"/>
          <w:lang w:val="en-US" w:eastAsia="zh-CN"/>
        </w:rPr>
        <w:t>3</w:t>
      </w:r>
      <w:r w:rsidRPr="00714525">
        <w:rPr>
          <w:rFonts w:eastAsia="Malgun Gothic"/>
          <w:lang w:eastAsia="ko-KR"/>
        </w:rPr>
        <w:t xml:space="preserve"> and</w:t>
      </w:r>
      <w:r>
        <w:t xml:space="preserve"> </w:t>
      </w:r>
      <w:r w:rsidRPr="00714525">
        <w:rPr>
          <w:rFonts w:eastAsia="Malgun Gothic"/>
          <w:lang w:eastAsia="ko-KR"/>
        </w:rPr>
        <w:t xml:space="preserve">Band </w:t>
      </w:r>
      <w:r w:rsidRPr="00714525">
        <w:rPr>
          <w:rFonts w:eastAsia="SimSun"/>
          <w:lang w:val="en-US" w:eastAsia="zh-CN"/>
        </w:rPr>
        <w:t>20</w:t>
      </w:r>
      <w:r>
        <w:t xml:space="preserve"> and Band 38 DL </w:t>
      </w:r>
      <w:r w:rsidRPr="00714525">
        <w:rPr>
          <w:rFonts w:eastAsia="Malgun Gothic"/>
          <w:lang w:eastAsia="ko-KR"/>
        </w:rPr>
        <w:t>with 2</w:t>
      </w:r>
      <w:r>
        <w:t xml:space="preserve"> bands UL</w:t>
      </w:r>
      <w:r>
        <w:tab/>
      </w:r>
      <w:r>
        <w:fldChar w:fldCharType="begin"/>
      </w:r>
      <w:r>
        <w:instrText xml:space="preserve"> PAGEREF _Toc87876982 \h </w:instrText>
      </w:r>
      <w:r>
        <w:fldChar w:fldCharType="separate"/>
      </w:r>
      <w:r>
        <w:t>25</w:t>
      </w:r>
      <w:r>
        <w:fldChar w:fldCharType="end"/>
      </w:r>
    </w:p>
    <w:p w14:paraId="0725958D" w14:textId="77777777" w:rsidR="00792C1B" w:rsidRDefault="00792C1B">
      <w:pPr>
        <w:pStyle w:val="TOC3"/>
        <w:rPr>
          <w:rFonts w:asciiTheme="minorHAnsi" w:hAnsiTheme="minorHAnsi" w:cstheme="minorBidi"/>
          <w:kern w:val="2"/>
          <w:szCs w:val="22"/>
          <w:lang w:val="en-US" w:eastAsia="ko-KR"/>
        </w:rPr>
      </w:pPr>
      <w:r w:rsidRPr="00714525">
        <w:rPr>
          <w:rFonts w:eastAsia="SimSun"/>
          <w:lang w:eastAsia="zh-CN"/>
        </w:rPr>
        <w:t>6.5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_Toc87876983 \h </w:instrText>
      </w:r>
      <w:r>
        <w:fldChar w:fldCharType="separate"/>
      </w:r>
      <w:r>
        <w:t>25</w:t>
      </w:r>
      <w:r>
        <w:fldChar w:fldCharType="end"/>
      </w:r>
    </w:p>
    <w:p w14:paraId="0725958E"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_Toc87876984 \h </w:instrText>
      </w:r>
      <w:r>
        <w:fldChar w:fldCharType="separate"/>
      </w:r>
      <w:r>
        <w:t>25</w:t>
      </w:r>
      <w:r>
        <w:fldChar w:fldCharType="end"/>
      </w:r>
    </w:p>
    <w:p w14:paraId="0725958F"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w:t>
      </w:r>
      <w:r w:rsidRPr="00714525">
        <w:rPr>
          <w:rFonts w:eastAsia="SimSun"/>
          <w:lang w:val="en-US" w:eastAsia="zh-CN"/>
        </w:rPr>
        <w:t>3</w:t>
      </w:r>
      <w:r>
        <w:rPr>
          <w:lang w:eastAsia="ko-KR"/>
        </w:rPr>
        <w:t>A-</w:t>
      </w:r>
      <w:r w:rsidRPr="00714525">
        <w:rPr>
          <w:rFonts w:eastAsia="SimSun"/>
          <w:lang w:val="en-US" w:eastAsia="zh-CN"/>
        </w:rPr>
        <w:t>20</w:t>
      </w:r>
      <w:r>
        <w:rPr>
          <w:lang w:eastAsia="ko-KR"/>
        </w:rPr>
        <w:t>A and DL CA_</w:t>
      </w:r>
      <w:r w:rsidRPr="00714525">
        <w:rPr>
          <w:rFonts w:eastAsia="SimSun"/>
          <w:lang w:val="en-US" w:eastAsia="zh-CN"/>
        </w:rPr>
        <w:t>3</w:t>
      </w:r>
      <w:r>
        <w:rPr>
          <w:lang w:eastAsia="ko-KR"/>
        </w:rPr>
        <w:t>A-</w:t>
      </w:r>
      <w:r w:rsidRPr="00714525">
        <w:rPr>
          <w:rFonts w:eastAsia="SimSun"/>
          <w:lang w:val="en-US" w:eastAsia="zh-CN"/>
        </w:rPr>
        <w:t>20</w:t>
      </w:r>
      <w:r>
        <w:rPr>
          <w:lang w:eastAsia="ko-KR"/>
        </w:rPr>
        <w:t>A-38A</w:t>
      </w:r>
      <w:r>
        <w:tab/>
      </w:r>
      <w:r>
        <w:fldChar w:fldCharType="begin"/>
      </w:r>
      <w:r>
        <w:instrText xml:space="preserve"> PAGEREF _Toc87876985 \h </w:instrText>
      </w:r>
      <w:r>
        <w:fldChar w:fldCharType="separate"/>
      </w:r>
      <w:r>
        <w:t>25</w:t>
      </w:r>
      <w:r>
        <w:fldChar w:fldCharType="end"/>
      </w:r>
    </w:p>
    <w:p w14:paraId="07259590"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_Toc87876986 \h </w:instrText>
      </w:r>
      <w:r>
        <w:fldChar w:fldCharType="separate"/>
      </w:r>
      <w:r>
        <w:t>26</w:t>
      </w:r>
      <w:r>
        <w:fldChar w:fldCharType="end"/>
      </w:r>
    </w:p>
    <w:p w14:paraId="07259591"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6.x</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_Toc87876987 \h </w:instrText>
      </w:r>
      <w:r>
        <w:fldChar w:fldCharType="separate"/>
      </w:r>
      <w:r>
        <w:t>26</w:t>
      </w:r>
      <w:r>
        <w:fldChar w:fldCharType="end"/>
      </w:r>
    </w:p>
    <w:p w14:paraId="07259592" w14:textId="77777777" w:rsidR="00792C1B" w:rsidRDefault="00792C1B">
      <w:pPr>
        <w:pStyle w:val="TOC1"/>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_Toc87876988 \h </w:instrText>
      </w:r>
      <w:r>
        <w:fldChar w:fldCharType="separate"/>
      </w:r>
      <w:r>
        <w:t>27</w:t>
      </w:r>
      <w:r>
        <w:fldChar w:fldCharType="end"/>
      </w:r>
    </w:p>
    <w:p w14:paraId="07259593" w14:textId="77777777" w:rsidR="00792C1B" w:rsidRDefault="00792C1B">
      <w:pPr>
        <w:pStyle w:val="TOC2"/>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LTE-A inter-band CA: Band 1 and Band 8 and Band 20 and Band 38 with 2 bands UL</w:t>
      </w:r>
      <w:r>
        <w:tab/>
      </w:r>
      <w:r>
        <w:fldChar w:fldCharType="begin"/>
      </w:r>
      <w:r>
        <w:instrText xml:space="preserve"> PAGEREF _Toc87876989 \h </w:instrText>
      </w:r>
      <w:r>
        <w:fldChar w:fldCharType="separate"/>
      </w:r>
      <w:r>
        <w:t>27</w:t>
      </w:r>
      <w:r>
        <w:fldChar w:fldCharType="end"/>
      </w:r>
    </w:p>
    <w:p w14:paraId="07259594" w14:textId="77777777" w:rsidR="00792C1B" w:rsidRDefault="00792C1B">
      <w:pPr>
        <w:pStyle w:val="TOC3"/>
        <w:rPr>
          <w:rFonts w:asciiTheme="minorHAnsi" w:hAnsiTheme="minorHAnsi" w:cstheme="minorBidi"/>
          <w:kern w:val="2"/>
          <w:szCs w:val="22"/>
          <w:lang w:val="en-US" w:eastAsia="ko-KR"/>
        </w:rPr>
      </w:pPr>
      <w:r>
        <w:t>7.1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_Toc87876990 \h </w:instrText>
      </w:r>
      <w:r>
        <w:fldChar w:fldCharType="separate"/>
      </w:r>
      <w:r>
        <w:t>27</w:t>
      </w:r>
      <w:r>
        <w:fldChar w:fldCharType="end"/>
      </w:r>
    </w:p>
    <w:p w14:paraId="07259595" w14:textId="77777777" w:rsidR="00792C1B" w:rsidRDefault="00792C1B">
      <w:pPr>
        <w:pStyle w:val="TOC4"/>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_Toc87876991 \h </w:instrText>
      </w:r>
      <w:r>
        <w:fldChar w:fldCharType="separate"/>
      </w:r>
      <w:r>
        <w:t>27</w:t>
      </w:r>
      <w:r>
        <w:fldChar w:fldCharType="end"/>
      </w:r>
    </w:p>
    <w:p w14:paraId="07259596" w14:textId="77777777" w:rsidR="00792C1B" w:rsidRDefault="00792C1B">
      <w:pPr>
        <w:pStyle w:val="TOC4"/>
        <w:rPr>
          <w:rFonts w:asciiTheme="minorHAnsi" w:hAnsiTheme="minorHAnsi" w:cstheme="minorBidi"/>
          <w:kern w:val="2"/>
          <w:szCs w:val="22"/>
          <w:lang w:val="en-US" w:eastAsia="ko-KR"/>
        </w:rPr>
      </w:pPr>
      <w:r w:rsidRPr="00714525">
        <w:rPr>
          <w:lang w:val="en-US" w:eastAsia="ja-JP"/>
        </w:rPr>
        <w:t>7.1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CA_1A-8A-20A-38A</w:t>
      </w:r>
      <w:r>
        <w:tab/>
      </w:r>
      <w:r>
        <w:fldChar w:fldCharType="begin"/>
      </w:r>
      <w:r>
        <w:instrText xml:space="preserve"> PAGEREF _Toc87876992 \h </w:instrText>
      </w:r>
      <w:r>
        <w:fldChar w:fldCharType="separate"/>
      </w:r>
      <w:r>
        <w:t>27</w:t>
      </w:r>
      <w:r>
        <w:fldChar w:fldCharType="end"/>
      </w:r>
    </w:p>
    <w:p w14:paraId="07259597" w14:textId="77777777" w:rsidR="00792C1B" w:rsidRDefault="00792C1B">
      <w:pPr>
        <w:pStyle w:val="TOC4"/>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_Toc87876993 \h </w:instrText>
      </w:r>
      <w:r>
        <w:fldChar w:fldCharType="separate"/>
      </w:r>
      <w:r>
        <w:t>28</w:t>
      </w:r>
      <w:r>
        <w:fldChar w:fldCharType="end"/>
      </w:r>
    </w:p>
    <w:p w14:paraId="07259598" w14:textId="77777777" w:rsidR="00792C1B" w:rsidRDefault="00792C1B">
      <w:pPr>
        <w:pStyle w:val="TOC4"/>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_Toc87876994 \h </w:instrText>
      </w:r>
      <w:r>
        <w:fldChar w:fldCharType="separate"/>
      </w:r>
      <w:r>
        <w:t>28</w:t>
      </w:r>
      <w:r>
        <w:fldChar w:fldCharType="end"/>
      </w:r>
    </w:p>
    <w:p w14:paraId="07259599" w14:textId="77777777" w:rsidR="00792C1B" w:rsidRDefault="00792C1B">
      <w:pPr>
        <w:pStyle w:val="TOC2"/>
        <w:rPr>
          <w:rFonts w:asciiTheme="minorHAnsi" w:hAnsiTheme="minorHAnsi" w:cstheme="minorBidi"/>
          <w:kern w:val="2"/>
          <w:szCs w:val="22"/>
          <w:lang w:val="en-US" w:eastAsia="ko-KR"/>
        </w:rPr>
      </w:pPr>
      <w:r w:rsidRPr="00714525">
        <w:rPr>
          <w:lang w:val="en-US"/>
        </w:rPr>
        <w:t>7.2</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20 and Band 38 DL </w:t>
      </w:r>
      <w:r w:rsidRPr="00714525">
        <w:rPr>
          <w:rFonts w:eastAsia="Malgun Gothic"/>
          <w:lang w:eastAsia="ko-KR"/>
        </w:rPr>
        <w:t>with 2</w:t>
      </w:r>
      <w:r>
        <w:t xml:space="preserve"> bands UL</w:t>
      </w:r>
      <w:r>
        <w:tab/>
      </w:r>
      <w:r>
        <w:fldChar w:fldCharType="begin"/>
      </w:r>
      <w:r>
        <w:instrText xml:space="preserve"> PAGEREF _Toc87876995 \h </w:instrText>
      </w:r>
      <w:r>
        <w:fldChar w:fldCharType="separate"/>
      </w:r>
      <w:r>
        <w:t>29</w:t>
      </w:r>
      <w:r>
        <w:fldChar w:fldCharType="end"/>
      </w:r>
    </w:p>
    <w:p w14:paraId="0725959A" w14:textId="77777777" w:rsidR="00792C1B" w:rsidRDefault="00792C1B">
      <w:pPr>
        <w:pStyle w:val="TOC3"/>
        <w:rPr>
          <w:rFonts w:asciiTheme="minorHAnsi" w:hAnsiTheme="minorHAnsi" w:cstheme="minorBidi"/>
          <w:kern w:val="2"/>
          <w:szCs w:val="22"/>
          <w:lang w:val="en-US" w:eastAsia="ko-KR"/>
        </w:rPr>
      </w:pPr>
      <w:r>
        <w:t>7.2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_Toc87876996 \h </w:instrText>
      </w:r>
      <w:r>
        <w:fldChar w:fldCharType="separate"/>
      </w:r>
      <w:r>
        <w:t>29</w:t>
      </w:r>
      <w:r>
        <w:fldChar w:fldCharType="end"/>
      </w:r>
    </w:p>
    <w:p w14:paraId="0725959B" w14:textId="77777777" w:rsidR="00792C1B" w:rsidRDefault="00792C1B">
      <w:pPr>
        <w:pStyle w:val="TOC4"/>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_Toc87876997 \h </w:instrText>
      </w:r>
      <w:r>
        <w:fldChar w:fldCharType="separate"/>
      </w:r>
      <w:r>
        <w:t>29</w:t>
      </w:r>
      <w:r>
        <w:fldChar w:fldCharType="end"/>
      </w:r>
    </w:p>
    <w:p w14:paraId="0725959C" w14:textId="77777777" w:rsidR="00792C1B" w:rsidRDefault="00792C1B">
      <w:pPr>
        <w:pStyle w:val="TOC4"/>
        <w:rPr>
          <w:rFonts w:asciiTheme="minorHAnsi" w:hAnsiTheme="minorHAnsi" w:cstheme="minorBidi"/>
          <w:kern w:val="2"/>
          <w:szCs w:val="22"/>
          <w:lang w:val="en-US" w:eastAsia="ko-KR"/>
        </w:rPr>
      </w:pPr>
      <w:r w:rsidRPr="00714525">
        <w:rPr>
          <w:lang w:val="en-US" w:eastAsia="ja-JP"/>
        </w:rPr>
        <w:t>7.2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CA_1A-3A-20A-38A</w:t>
      </w:r>
      <w:r>
        <w:tab/>
      </w:r>
      <w:r>
        <w:fldChar w:fldCharType="begin"/>
      </w:r>
      <w:r>
        <w:instrText xml:space="preserve"> PAGEREF _Toc87876998 \h </w:instrText>
      </w:r>
      <w:r>
        <w:fldChar w:fldCharType="separate"/>
      </w:r>
      <w:r>
        <w:t>29</w:t>
      </w:r>
      <w:r>
        <w:fldChar w:fldCharType="end"/>
      </w:r>
    </w:p>
    <w:p w14:paraId="0725959D" w14:textId="77777777" w:rsidR="00792C1B" w:rsidRDefault="00792C1B">
      <w:pPr>
        <w:pStyle w:val="TOC4"/>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_Toc87876999 \h </w:instrText>
      </w:r>
      <w:r>
        <w:fldChar w:fldCharType="separate"/>
      </w:r>
      <w:r>
        <w:t>30</w:t>
      </w:r>
      <w:r>
        <w:fldChar w:fldCharType="end"/>
      </w:r>
    </w:p>
    <w:p w14:paraId="0725959E" w14:textId="77777777" w:rsidR="00792C1B" w:rsidRDefault="00792C1B">
      <w:pPr>
        <w:pStyle w:val="TOC4"/>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_Toc87877000 \h </w:instrText>
      </w:r>
      <w:r>
        <w:fldChar w:fldCharType="separate"/>
      </w:r>
      <w:r>
        <w:t>30</w:t>
      </w:r>
      <w:r>
        <w:fldChar w:fldCharType="end"/>
      </w:r>
    </w:p>
    <w:p w14:paraId="0725959F" w14:textId="77777777" w:rsidR="00792C1B" w:rsidRDefault="00792C1B">
      <w:pPr>
        <w:pStyle w:val="TOC2"/>
        <w:rPr>
          <w:rFonts w:asciiTheme="minorHAnsi" w:hAnsiTheme="minorHAnsi" w:cstheme="minorBidi"/>
          <w:kern w:val="2"/>
          <w:szCs w:val="22"/>
          <w:lang w:val="en-US" w:eastAsia="ko-KR"/>
        </w:rPr>
      </w:pPr>
      <w:r w:rsidRPr="00714525">
        <w:rPr>
          <w:lang w:val="en-US"/>
        </w:rPr>
        <w:t>7.3</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7 and Band 38 DL </w:t>
      </w:r>
      <w:r w:rsidRPr="00714525">
        <w:rPr>
          <w:rFonts w:eastAsia="Malgun Gothic"/>
          <w:lang w:eastAsia="ko-KR"/>
        </w:rPr>
        <w:t>with 2</w:t>
      </w:r>
      <w:r>
        <w:t xml:space="preserve"> bands UL</w:t>
      </w:r>
      <w:r>
        <w:tab/>
      </w:r>
      <w:r>
        <w:fldChar w:fldCharType="begin"/>
      </w:r>
      <w:r>
        <w:instrText xml:space="preserve"> PAGEREF _Toc87877001 \h </w:instrText>
      </w:r>
      <w:r>
        <w:fldChar w:fldCharType="separate"/>
      </w:r>
      <w:r>
        <w:t>31</w:t>
      </w:r>
      <w:r>
        <w:fldChar w:fldCharType="end"/>
      </w:r>
    </w:p>
    <w:p w14:paraId="072595A0" w14:textId="77777777" w:rsidR="00792C1B" w:rsidRDefault="00792C1B">
      <w:pPr>
        <w:pStyle w:val="TOC3"/>
        <w:rPr>
          <w:rFonts w:asciiTheme="minorHAnsi" w:hAnsiTheme="minorHAnsi" w:cstheme="minorBidi"/>
          <w:kern w:val="2"/>
          <w:szCs w:val="22"/>
          <w:lang w:val="en-US" w:eastAsia="ko-KR"/>
        </w:rPr>
      </w:pPr>
      <w:r>
        <w:t>7.3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_Toc87877002 \h </w:instrText>
      </w:r>
      <w:r>
        <w:fldChar w:fldCharType="separate"/>
      </w:r>
      <w:r>
        <w:t>31</w:t>
      </w:r>
      <w:r>
        <w:fldChar w:fldCharType="end"/>
      </w:r>
    </w:p>
    <w:p w14:paraId="072595A1" w14:textId="77777777" w:rsidR="00792C1B" w:rsidRDefault="00792C1B">
      <w:pPr>
        <w:pStyle w:val="TOC4"/>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_Toc87877003 \h </w:instrText>
      </w:r>
      <w:r>
        <w:fldChar w:fldCharType="separate"/>
      </w:r>
      <w:r>
        <w:t>31</w:t>
      </w:r>
      <w:r>
        <w:fldChar w:fldCharType="end"/>
      </w:r>
    </w:p>
    <w:p w14:paraId="072595A2" w14:textId="77777777" w:rsidR="00792C1B" w:rsidRDefault="00792C1B">
      <w:pPr>
        <w:pStyle w:val="TOC4"/>
        <w:rPr>
          <w:rFonts w:asciiTheme="minorHAnsi" w:hAnsiTheme="minorHAnsi" w:cstheme="minorBidi"/>
          <w:kern w:val="2"/>
          <w:szCs w:val="22"/>
          <w:lang w:val="en-US" w:eastAsia="ko-KR"/>
        </w:rPr>
      </w:pPr>
      <w:r w:rsidRPr="00714525">
        <w:rPr>
          <w:lang w:val="en-US" w:eastAsia="ja-JP"/>
        </w:rPr>
        <w:t>7.3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CA_1A-3A-7A-38A</w:t>
      </w:r>
      <w:r>
        <w:tab/>
      </w:r>
      <w:r>
        <w:fldChar w:fldCharType="begin"/>
      </w:r>
      <w:r>
        <w:instrText xml:space="preserve"> PAGEREF _Toc87877004 \h </w:instrText>
      </w:r>
      <w:r>
        <w:fldChar w:fldCharType="separate"/>
      </w:r>
      <w:r>
        <w:t>31</w:t>
      </w:r>
      <w:r>
        <w:fldChar w:fldCharType="end"/>
      </w:r>
    </w:p>
    <w:p w14:paraId="072595A3" w14:textId="77777777" w:rsidR="00792C1B" w:rsidRDefault="00792C1B">
      <w:pPr>
        <w:pStyle w:val="TOC4"/>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_Toc87877005 \h </w:instrText>
      </w:r>
      <w:r>
        <w:fldChar w:fldCharType="separate"/>
      </w:r>
      <w:r>
        <w:t>32</w:t>
      </w:r>
      <w:r>
        <w:fldChar w:fldCharType="end"/>
      </w:r>
    </w:p>
    <w:p w14:paraId="072595A4" w14:textId="77777777" w:rsidR="00792C1B" w:rsidRDefault="00792C1B">
      <w:pPr>
        <w:pStyle w:val="TOC4"/>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_Toc87877006 \h </w:instrText>
      </w:r>
      <w:r>
        <w:fldChar w:fldCharType="separate"/>
      </w:r>
      <w:r>
        <w:t>32</w:t>
      </w:r>
      <w:r>
        <w:fldChar w:fldCharType="end"/>
      </w:r>
    </w:p>
    <w:p w14:paraId="072595A5" w14:textId="77777777" w:rsidR="00792C1B" w:rsidRDefault="00792C1B">
      <w:pPr>
        <w:pStyle w:val="TOC2"/>
        <w:rPr>
          <w:rFonts w:asciiTheme="minorHAnsi" w:hAnsiTheme="minorHAnsi" w:cstheme="minorBidi"/>
          <w:kern w:val="2"/>
          <w:szCs w:val="22"/>
          <w:lang w:val="en-US" w:eastAsia="ko-KR"/>
        </w:rPr>
      </w:pPr>
      <w:r w:rsidRPr="00714525">
        <w:rPr>
          <w:lang w:val="en-US"/>
        </w:rPr>
        <w:t>7.4</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8 and Band 20 DL </w:t>
      </w:r>
      <w:r w:rsidRPr="00714525">
        <w:rPr>
          <w:rFonts w:eastAsia="Malgun Gothic"/>
          <w:lang w:eastAsia="ko-KR"/>
        </w:rPr>
        <w:t>with 2</w:t>
      </w:r>
      <w:r>
        <w:t xml:space="preserve"> bands UL</w:t>
      </w:r>
      <w:r>
        <w:tab/>
      </w:r>
      <w:r>
        <w:fldChar w:fldCharType="begin"/>
      </w:r>
      <w:r>
        <w:instrText xml:space="preserve"> PAGEREF _Toc87877007 \h </w:instrText>
      </w:r>
      <w:r>
        <w:fldChar w:fldCharType="separate"/>
      </w:r>
      <w:r>
        <w:t>32</w:t>
      </w:r>
      <w:r>
        <w:fldChar w:fldCharType="end"/>
      </w:r>
    </w:p>
    <w:p w14:paraId="072595A6" w14:textId="77777777" w:rsidR="00792C1B" w:rsidRDefault="00792C1B">
      <w:pPr>
        <w:pStyle w:val="TOC3"/>
        <w:rPr>
          <w:rFonts w:asciiTheme="minorHAnsi" w:hAnsiTheme="minorHAnsi" w:cstheme="minorBidi"/>
          <w:kern w:val="2"/>
          <w:szCs w:val="22"/>
          <w:lang w:val="en-US" w:eastAsia="ko-KR"/>
        </w:rPr>
      </w:pPr>
      <w:r>
        <w:t>7.4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_Toc87877008 \h </w:instrText>
      </w:r>
      <w:r>
        <w:fldChar w:fldCharType="separate"/>
      </w:r>
      <w:r>
        <w:t>32</w:t>
      </w:r>
      <w:r>
        <w:fldChar w:fldCharType="end"/>
      </w:r>
    </w:p>
    <w:p w14:paraId="072595A7" w14:textId="77777777" w:rsidR="00792C1B" w:rsidRDefault="00792C1B">
      <w:pPr>
        <w:pStyle w:val="TOC4"/>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_Toc87877009 \h </w:instrText>
      </w:r>
      <w:r>
        <w:fldChar w:fldCharType="separate"/>
      </w:r>
      <w:r>
        <w:t>32</w:t>
      </w:r>
      <w:r>
        <w:fldChar w:fldCharType="end"/>
      </w:r>
    </w:p>
    <w:p w14:paraId="072595A8" w14:textId="77777777" w:rsidR="00792C1B" w:rsidRDefault="00792C1B">
      <w:pPr>
        <w:pStyle w:val="TOC4"/>
        <w:rPr>
          <w:rFonts w:asciiTheme="minorHAnsi" w:hAnsiTheme="minorHAnsi" w:cstheme="minorBidi"/>
          <w:kern w:val="2"/>
          <w:szCs w:val="22"/>
          <w:lang w:val="en-US" w:eastAsia="ko-KR"/>
        </w:rPr>
      </w:pPr>
      <w:r w:rsidRPr="00714525">
        <w:rPr>
          <w:lang w:val="en-US" w:eastAsia="ja-JP"/>
        </w:rPr>
        <w:t>7.4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w:t>
      </w:r>
      <w:r>
        <w:tab/>
      </w:r>
      <w:r>
        <w:fldChar w:fldCharType="begin"/>
      </w:r>
      <w:r>
        <w:instrText xml:space="preserve"> PAGEREF _Toc87877010 \h </w:instrText>
      </w:r>
      <w:r>
        <w:fldChar w:fldCharType="separate"/>
      </w:r>
      <w:r>
        <w:t>33</w:t>
      </w:r>
      <w:r>
        <w:fldChar w:fldCharType="end"/>
      </w:r>
    </w:p>
    <w:p w14:paraId="072595A9" w14:textId="77777777" w:rsidR="00792C1B" w:rsidRDefault="00792C1B">
      <w:pPr>
        <w:pStyle w:val="TOC4"/>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_Toc87877011 \h </w:instrText>
      </w:r>
      <w:r>
        <w:fldChar w:fldCharType="separate"/>
      </w:r>
      <w:r>
        <w:t>37</w:t>
      </w:r>
      <w:r>
        <w:fldChar w:fldCharType="end"/>
      </w:r>
    </w:p>
    <w:p w14:paraId="072595AA" w14:textId="77777777" w:rsidR="00792C1B" w:rsidRDefault="00792C1B">
      <w:pPr>
        <w:pStyle w:val="TOC4"/>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_Toc87877012 \h </w:instrText>
      </w:r>
      <w:r>
        <w:fldChar w:fldCharType="separate"/>
      </w:r>
      <w:r>
        <w:t>37</w:t>
      </w:r>
      <w:r>
        <w:fldChar w:fldCharType="end"/>
      </w:r>
    </w:p>
    <w:p w14:paraId="072595AB" w14:textId="77777777" w:rsidR="00792C1B" w:rsidRDefault="00792C1B">
      <w:pPr>
        <w:pStyle w:val="TOC2"/>
        <w:rPr>
          <w:rFonts w:asciiTheme="minorHAnsi" w:hAnsiTheme="minorHAnsi" w:cstheme="minorBidi"/>
          <w:kern w:val="2"/>
          <w:szCs w:val="22"/>
          <w:lang w:val="en-US" w:eastAsia="ko-KR"/>
        </w:rPr>
      </w:pPr>
      <w:r w:rsidRPr="00714525">
        <w:rPr>
          <w:lang w:val="en-US"/>
        </w:rPr>
        <w:t>7.5</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w:t>
      </w:r>
      <w:r>
        <w:t xml:space="preserve">and Band 7 and Band 8 and Band 38 DL </w:t>
      </w:r>
      <w:r w:rsidRPr="00714525">
        <w:rPr>
          <w:rFonts w:eastAsia="Malgun Gothic"/>
          <w:lang w:eastAsia="ko-KR"/>
        </w:rPr>
        <w:t>with 2</w:t>
      </w:r>
      <w:r>
        <w:t xml:space="preserve"> bands UL</w:t>
      </w:r>
      <w:r>
        <w:tab/>
      </w:r>
      <w:r>
        <w:fldChar w:fldCharType="begin"/>
      </w:r>
      <w:r>
        <w:instrText xml:space="preserve"> PAGEREF _Toc87877013 \h </w:instrText>
      </w:r>
      <w:r>
        <w:fldChar w:fldCharType="separate"/>
      </w:r>
      <w:r>
        <w:t>37</w:t>
      </w:r>
      <w:r>
        <w:fldChar w:fldCharType="end"/>
      </w:r>
    </w:p>
    <w:p w14:paraId="072595AC" w14:textId="77777777" w:rsidR="00792C1B" w:rsidRDefault="00792C1B">
      <w:pPr>
        <w:pStyle w:val="TOC3"/>
        <w:rPr>
          <w:rFonts w:asciiTheme="minorHAnsi" w:hAnsiTheme="minorHAnsi" w:cstheme="minorBidi"/>
          <w:kern w:val="2"/>
          <w:szCs w:val="22"/>
          <w:lang w:val="en-US" w:eastAsia="ko-KR"/>
        </w:rPr>
      </w:pPr>
      <w:r>
        <w:t>7.5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_Toc87877014 \h </w:instrText>
      </w:r>
      <w:r>
        <w:fldChar w:fldCharType="separate"/>
      </w:r>
      <w:r>
        <w:t>37</w:t>
      </w:r>
      <w:r>
        <w:fldChar w:fldCharType="end"/>
      </w:r>
    </w:p>
    <w:p w14:paraId="072595AD" w14:textId="77777777" w:rsidR="00792C1B" w:rsidRDefault="00792C1B">
      <w:pPr>
        <w:pStyle w:val="TOC4"/>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_Toc87877015 \h </w:instrText>
      </w:r>
      <w:r>
        <w:fldChar w:fldCharType="separate"/>
      </w:r>
      <w:r>
        <w:t>37</w:t>
      </w:r>
      <w:r>
        <w:fldChar w:fldCharType="end"/>
      </w:r>
    </w:p>
    <w:p w14:paraId="072595AE" w14:textId="77777777" w:rsidR="00792C1B" w:rsidRDefault="00792C1B">
      <w:pPr>
        <w:pStyle w:val="TOC4"/>
        <w:rPr>
          <w:rFonts w:asciiTheme="minorHAnsi" w:hAnsiTheme="minorHAnsi" w:cstheme="minorBidi"/>
          <w:kern w:val="2"/>
          <w:szCs w:val="22"/>
          <w:lang w:val="en-US" w:eastAsia="ko-KR"/>
        </w:rPr>
      </w:pPr>
      <w:r w:rsidRPr="00714525">
        <w:rPr>
          <w:lang w:val="en-US" w:eastAsia="ja-JP"/>
        </w:rPr>
        <w:t>7.5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CA_1A-7A-8A-38A</w:t>
      </w:r>
      <w:r>
        <w:tab/>
      </w:r>
      <w:r>
        <w:fldChar w:fldCharType="begin"/>
      </w:r>
      <w:r>
        <w:instrText xml:space="preserve"> PAGEREF _Toc87877016 \h </w:instrText>
      </w:r>
      <w:r>
        <w:fldChar w:fldCharType="separate"/>
      </w:r>
      <w:r>
        <w:t>37</w:t>
      </w:r>
      <w:r>
        <w:fldChar w:fldCharType="end"/>
      </w:r>
    </w:p>
    <w:p w14:paraId="072595AF" w14:textId="77777777" w:rsidR="00792C1B" w:rsidRDefault="00792C1B">
      <w:pPr>
        <w:pStyle w:val="TOC4"/>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_Toc87877017 \h </w:instrText>
      </w:r>
      <w:r>
        <w:fldChar w:fldCharType="separate"/>
      </w:r>
      <w:r>
        <w:t>38</w:t>
      </w:r>
      <w:r>
        <w:fldChar w:fldCharType="end"/>
      </w:r>
    </w:p>
    <w:p w14:paraId="072595B0" w14:textId="77777777" w:rsidR="00792C1B" w:rsidRDefault="00792C1B">
      <w:pPr>
        <w:pStyle w:val="TOC4"/>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_Toc87877018 \h </w:instrText>
      </w:r>
      <w:r>
        <w:fldChar w:fldCharType="separate"/>
      </w:r>
      <w:r>
        <w:t>38</w:t>
      </w:r>
      <w:r>
        <w:fldChar w:fldCharType="end"/>
      </w:r>
    </w:p>
    <w:p w14:paraId="072595B1" w14:textId="77777777" w:rsidR="00792C1B" w:rsidRDefault="00792C1B">
      <w:pPr>
        <w:pStyle w:val="TOC2"/>
        <w:rPr>
          <w:rFonts w:asciiTheme="minorHAnsi" w:hAnsiTheme="minorHAnsi" w:cstheme="minorBidi"/>
          <w:kern w:val="2"/>
          <w:szCs w:val="22"/>
          <w:lang w:val="en-US" w:eastAsia="ko-KR"/>
        </w:rPr>
      </w:pPr>
      <w:r w:rsidRPr="00714525">
        <w:rPr>
          <w:lang w:val="en-US"/>
        </w:rPr>
        <w:t>7.6</w:t>
      </w:r>
      <w:r>
        <w:rPr>
          <w:rFonts w:asciiTheme="minorHAnsi" w:hAnsiTheme="minorHAnsi" w:cstheme="minorBidi"/>
          <w:kern w:val="2"/>
          <w:szCs w:val="22"/>
          <w:lang w:val="en-US" w:eastAsia="ko-KR"/>
        </w:rPr>
        <w:tab/>
      </w:r>
      <w:r>
        <w:t>LTE-A inter-band CA</w:t>
      </w:r>
      <w:r w:rsidRPr="00714525">
        <w:rPr>
          <w:rFonts w:eastAsia="Malgun Gothic"/>
          <w:lang w:eastAsia="ko-KR"/>
        </w:rPr>
        <w:t>: Band 3</w:t>
      </w:r>
      <w:r>
        <w:t xml:space="preserve"> and Band 7 and Band 8 and Band 38 DL </w:t>
      </w:r>
      <w:r w:rsidRPr="00714525">
        <w:rPr>
          <w:rFonts w:eastAsia="Malgun Gothic"/>
          <w:lang w:eastAsia="ko-KR"/>
        </w:rPr>
        <w:t>with 2</w:t>
      </w:r>
      <w:r>
        <w:t xml:space="preserve"> bands UL</w:t>
      </w:r>
      <w:r>
        <w:tab/>
      </w:r>
      <w:r>
        <w:fldChar w:fldCharType="begin"/>
      </w:r>
      <w:r>
        <w:instrText xml:space="preserve"> PAGEREF _Toc87877019 \h </w:instrText>
      </w:r>
      <w:r>
        <w:fldChar w:fldCharType="separate"/>
      </w:r>
      <w:r>
        <w:t>39</w:t>
      </w:r>
      <w:r>
        <w:fldChar w:fldCharType="end"/>
      </w:r>
    </w:p>
    <w:p w14:paraId="072595B2" w14:textId="77777777" w:rsidR="00792C1B" w:rsidRDefault="00792C1B">
      <w:pPr>
        <w:pStyle w:val="TOC3"/>
        <w:rPr>
          <w:rFonts w:asciiTheme="minorHAnsi" w:hAnsiTheme="minorHAnsi" w:cstheme="minorBidi"/>
          <w:kern w:val="2"/>
          <w:szCs w:val="22"/>
          <w:lang w:val="en-US" w:eastAsia="ko-KR"/>
        </w:rPr>
      </w:pPr>
      <w:r>
        <w:t>7.6</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_Toc87877020 \h </w:instrText>
      </w:r>
      <w:r>
        <w:fldChar w:fldCharType="separate"/>
      </w:r>
      <w:r>
        <w:t>39</w:t>
      </w:r>
      <w:r>
        <w:fldChar w:fldCharType="end"/>
      </w:r>
    </w:p>
    <w:p w14:paraId="072595B3" w14:textId="77777777" w:rsidR="00792C1B" w:rsidRDefault="00792C1B">
      <w:pPr>
        <w:pStyle w:val="TOC4"/>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_Toc87877021 \h </w:instrText>
      </w:r>
      <w:r>
        <w:fldChar w:fldCharType="separate"/>
      </w:r>
      <w:r>
        <w:t>39</w:t>
      </w:r>
      <w:r>
        <w:fldChar w:fldCharType="end"/>
      </w:r>
    </w:p>
    <w:p w14:paraId="072595B4" w14:textId="77777777" w:rsidR="00792C1B" w:rsidRDefault="00792C1B">
      <w:pPr>
        <w:pStyle w:val="TOC4"/>
        <w:rPr>
          <w:rFonts w:asciiTheme="minorHAnsi" w:hAnsiTheme="minorHAnsi" w:cstheme="minorBidi"/>
          <w:kern w:val="2"/>
          <w:szCs w:val="22"/>
          <w:lang w:val="en-US" w:eastAsia="ko-KR"/>
        </w:rPr>
      </w:pPr>
      <w:r w:rsidRPr="00714525">
        <w:rPr>
          <w:lang w:val="en-US" w:eastAsia="ja-JP"/>
        </w:rPr>
        <w:t>7.6</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CA_3A-7A-8A-38A</w:t>
      </w:r>
      <w:r>
        <w:tab/>
      </w:r>
      <w:r>
        <w:fldChar w:fldCharType="begin"/>
      </w:r>
      <w:r>
        <w:instrText xml:space="preserve"> PAGEREF _Toc87877022 \h </w:instrText>
      </w:r>
      <w:r>
        <w:fldChar w:fldCharType="separate"/>
      </w:r>
      <w:r>
        <w:t>39</w:t>
      </w:r>
      <w:r>
        <w:fldChar w:fldCharType="end"/>
      </w:r>
    </w:p>
    <w:p w14:paraId="072595B5" w14:textId="77777777" w:rsidR="00792C1B" w:rsidRDefault="00792C1B">
      <w:pPr>
        <w:pStyle w:val="TOC4"/>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_Toc87877023 \h </w:instrText>
      </w:r>
      <w:r>
        <w:fldChar w:fldCharType="separate"/>
      </w:r>
      <w:r>
        <w:t>40</w:t>
      </w:r>
      <w:r>
        <w:fldChar w:fldCharType="end"/>
      </w:r>
    </w:p>
    <w:p w14:paraId="072595B6" w14:textId="77777777" w:rsidR="00792C1B" w:rsidRDefault="00792C1B">
      <w:pPr>
        <w:pStyle w:val="TOC4"/>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_Toc87877024 \h </w:instrText>
      </w:r>
      <w:r>
        <w:fldChar w:fldCharType="separate"/>
      </w:r>
      <w:r>
        <w:t>40</w:t>
      </w:r>
      <w:r>
        <w:fldChar w:fldCharType="end"/>
      </w:r>
    </w:p>
    <w:p w14:paraId="072595B7" w14:textId="77777777" w:rsidR="00792C1B" w:rsidRDefault="00792C1B">
      <w:pPr>
        <w:pStyle w:val="TOC2"/>
        <w:rPr>
          <w:rFonts w:asciiTheme="minorHAnsi" w:hAnsiTheme="minorHAnsi" w:cstheme="minorBidi"/>
          <w:kern w:val="2"/>
          <w:szCs w:val="22"/>
          <w:lang w:val="en-US" w:eastAsia="ko-KR"/>
        </w:rPr>
      </w:pPr>
      <w:r w:rsidRPr="00714525">
        <w:rPr>
          <w:lang w:val="en-US"/>
        </w:rPr>
        <w:t>7.7</w:t>
      </w:r>
      <w:r>
        <w:rPr>
          <w:rFonts w:asciiTheme="minorHAnsi" w:hAnsiTheme="minorHAnsi" w:cstheme="minorBidi"/>
          <w:kern w:val="2"/>
          <w:szCs w:val="22"/>
          <w:lang w:val="en-US" w:eastAsia="ko-KR"/>
        </w:rPr>
        <w:tab/>
      </w:r>
      <w:r>
        <w:t>LTE-A inter-band CA</w:t>
      </w:r>
      <w:r w:rsidRPr="00714525">
        <w:rPr>
          <w:rFonts w:eastAsia="Malgun Gothic"/>
          <w:lang w:eastAsia="ko-KR"/>
        </w:rPr>
        <w:t>: Band 3</w:t>
      </w:r>
      <w:r>
        <w:t xml:space="preserve"> and Band 8 and Band 20 and Band 38 DL </w:t>
      </w:r>
      <w:r w:rsidRPr="00714525">
        <w:rPr>
          <w:rFonts w:eastAsia="Malgun Gothic"/>
          <w:lang w:eastAsia="ko-KR"/>
        </w:rPr>
        <w:t>with 2</w:t>
      </w:r>
      <w:r>
        <w:t xml:space="preserve"> bands UL</w:t>
      </w:r>
      <w:r>
        <w:tab/>
      </w:r>
      <w:r>
        <w:fldChar w:fldCharType="begin"/>
      </w:r>
      <w:r>
        <w:instrText xml:space="preserve"> PAGEREF _Toc87877025 \h </w:instrText>
      </w:r>
      <w:r>
        <w:fldChar w:fldCharType="separate"/>
      </w:r>
      <w:r>
        <w:t>40</w:t>
      </w:r>
      <w:r>
        <w:fldChar w:fldCharType="end"/>
      </w:r>
    </w:p>
    <w:p w14:paraId="072595B8" w14:textId="77777777" w:rsidR="00792C1B" w:rsidRDefault="00792C1B">
      <w:pPr>
        <w:pStyle w:val="TOC3"/>
        <w:rPr>
          <w:rFonts w:asciiTheme="minorHAnsi" w:hAnsiTheme="minorHAnsi" w:cstheme="minorBidi"/>
          <w:kern w:val="2"/>
          <w:szCs w:val="22"/>
          <w:lang w:val="en-US" w:eastAsia="ko-KR"/>
        </w:rPr>
      </w:pPr>
      <w:r>
        <w:t>7.7</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_Toc87877026 \h </w:instrText>
      </w:r>
      <w:r>
        <w:fldChar w:fldCharType="separate"/>
      </w:r>
      <w:r>
        <w:t>40</w:t>
      </w:r>
      <w:r>
        <w:fldChar w:fldCharType="end"/>
      </w:r>
    </w:p>
    <w:p w14:paraId="072595B9" w14:textId="77777777" w:rsidR="00792C1B" w:rsidRDefault="00792C1B">
      <w:pPr>
        <w:pStyle w:val="TOC4"/>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_Toc87877027 \h </w:instrText>
      </w:r>
      <w:r>
        <w:fldChar w:fldCharType="separate"/>
      </w:r>
      <w:r>
        <w:t>40</w:t>
      </w:r>
      <w:r>
        <w:fldChar w:fldCharType="end"/>
      </w:r>
    </w:p>
    <w:p w14:paraId="072595BA" w14:textId="77777777" w:rsidR="00792C1B" w:rsidRDefault="00792C1B">
      <w:pPr>
        <w:pStyle w:val="TOC4"/>
        <w:rPr>
          <w:rFonts w:asciiTheme="minorHAnsi" w:hAnsiTheme="minorHAnsi" w:cstheme="minorBidi"/>
          <w:kern w:val="2"/>
          <w:szCs w:val="22"/>
          <w:lang w:val="en-US" w:eastAsia="ko-KR"/>
        </w:rPr>
      </w:pPr>
      <w:r w:rsidRPr="00714525">
        <w:rPr>
          <w:lang w:val="en-US" w:eastAsia="ja-JP"/>
        </w:rPr>
        <w:t>7.7</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CA_3A-8A-20A-38A</w:t>
      </w:r>
      <w:r>
        <w:tab/>
      </w:r>
      <w:r>
        <w:fldChar w:fldCharType="begin"/>
      </w:r>
      <w:r>
        <w:instrText xml:space="preserve"> PAGEREF _Toc87877028 \h </w:instrText>
      </w:r>
      <w:r>
        <w:fldChar w:fldCharType="separate"/>
      </w:r>
      <w:r>
        <w:t>41</w:t>
      </w:r>
      <w:r>
        <w:fldChar w:fldCharType="end"/>
      </w:r>
    </w:p>
    <w:p w14:paraId="072595BB" w14:textId="77777777" w:rsidR="00792C1B" w:rsidRDefault="00792C1B">
      <w:pPr>
        <w:pStyle w:val="TOC4"/>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_Toc87877029 \h </w:instrText>
      </w:r>
      <w:r>
        <w:fldChar w:fldCharType="separate"/>
      </w:r>
      <w:r>
        <w:t>42</w:t>
      </w:r>
      <w:r>
        <w:fldChar w:fldCharType="end"/>
      </w:r>
    </w:p>
    <w:p w14:paraId="072595BC" w14:textId="77777777" w:rsidR="00792C1B" w:rsidRDefault="00792C1B">
      <w:pPr>
        <w:pStyle w:val="TOC4"/>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_Toc87877030 \h </w:instrText>
      </w:r>
      <w:r>
        <w:fldChar w:fldCharType="separate"/>
      </w:r>
      <w:r>
        <w:t>42</w:t>
      </w:r>
      <w:r>
        <w:fldChar w:fldCharType="end"/>
      </w:r>
    </w:p>
    <w:p w14:paraId="072595BD" w14:textId="77777777" w:rsidR="00792C1B" w:rsidRDefault="00792C1B">
      <w:pPr>
        <w:pStyle w:val="TOC2"/>
        <w:rPr>
          <w:rFonts w:asciiTheme="minorHAnsi" w:hAnsiTheme="minorHAnsi" w:cstheme="minorBidi"/>
          <w:kern w:val="2"/>
          <w:szCs w:val="22"/>
          <w:lang w:val="en-US" w:eastAsia="ko-KR"/>
        </w:rPr>
      </w:pPr>
      <w:r w:rsidRPr="00714525">
        <w:rPr>
          <w:color w:val="000000" w:themeColor="text1"/>
        </w:rPr>
        <w:t>7.8</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_Toc87877031 \h </w:instrText>
      </w:r>
      <w:r>
        <w:fldChar w:fldCharType="separate"/>
      </w:r>
      <w:r>
        <w:t>42</w:t>
      </w:r>
      <w:r>
        <w:fldChar w:fldCharType="end"/>
      </w:r>
    </w:p>
    <w:p w14:paraId="072595BE" w14:textId="77777777" w:rsidR="00792C1B" w:rsidRDefault="00792C1B">
      <w:pPr>
        <w:pStyle w:val="TOC3"/>
        <w:rPr>
          <w:rFonts w:asciiTheme="minorHAnsi" w:hAnsiTheme="minorHAnsi" w:cstheme="minorBidi"/>
          <w:kern w:val="2"/>
          <w:szCs w:val="22"/>
          <w:lang w:val="en-US" w:eastAsia="ko-KR"/>
        </w:rPr>
      </w:pPr>
      <w:r w:rsidRPr="00714525">
        <w:rPr>
          <w:color w:val="000000" w:themeColor="text1"/>
          <w:lang w:eastAsia="zh-CN"/>
        </w:rPr>
        <w:t>7.8</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_Toc87877032 \h </w:instrText>
      </w:r>
      <w:r>
        <w:fldChar w:fldCharType="separate"/>
      </w:r>
      <w:r>
        <w:t>42</w:t>
      </w:r>
      <w:r>
        <w:fldChar w:fldCharType="end"/>
      </w:r>
    </w:p>
    <w:p w14:paraId="072595BF"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_Toc87877033 \h </w:instrText>
      </w:r>
      <w:r>
        <w:fldChar w:fldCharType="separate"/>
      </w:r>
      <w:r>
        <w:t>42</w:t>
      </w:r>
      <w:r>
        <w:fldChar w:fldCharType="end"/>
      </w:r>
    </w:p>
    <w:p w14:paraId="072595C0"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CA_1A-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_Toc87877034 \h </w:instrText>
      </w:r>
      <w:r>
        <w:fldChar w:fldCharType="separate"/>
      </w:r>
      <w:r>
        <w:t>43</w:t>
      </w:r>
      <w:r>
        <w:fldChar w:fldCharType="end"/>
      </w:r>
    </w:p>
    <w:p w14:paraId="072595C1"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3</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_Toc87877035 \h </w:instrText>
      </w:r>
      <w:r>
        <w:fldChar w:fldCharType="separate"/>
      </w:r>
      <w:r>
        <w:t>44</w:t>
      </w:r>
      <w:r>
        <w:fldChar w:fldCharType="end"/>
      </w:r>
    </w:p>
    <w:p w14:paraId="072595C2"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_Toc87877036 \h </w:instrText>
      </w:r>
      <w:r>
        <w:fldChar w:fldCharType="separate"/>
      </w:r>
      <w:r>
        <w:t>45</w:t>
      </w:r>
      <w:r>
        <w:fldChar w:fldCharType="end"/>
      </w:r>
    </w:p>
    <w:p w14:paraId="072595C3"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5</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_Toc87877037 \h </w:instrText>
      </w:r>
      <w:r>
        <w:fldChar w:fldCharType="separate"/>
      </w:r>
      <w:r>
        <w:t>45</w:t>
      </w:r>
      <w:r>
        <w:fldChar w:fldCharType="end"/>
      </w:r>
    </w:p>
    <w:p w14:paraId="072595C4" w14:textId="77777777" w:rsidR="00792C1B" w:rsidRDefault="00792C1B">
      <w:pPr>
        <w:pStyle w:val="TOC2"/>
        <w:rPr>
          <w:rFonts w:asciiTheme="minorHAnsi" w:hAnsiTheme="minorHAnsi" w:cstheme="minorBidi"/>
          <w:kern w:val="2"/>
          <w:szCs w:val="22"/>
          <w:lang w:val="en-US" w:eastAsia="ko-KR"/>
        </w:rPr>
      </w:pPr>
      <w:r w:rsidRPr="00714525">
        <w:rPr>
          <w:rFonts w:eastAsia="SimSun"/>
          <w:lang w:eastAsia="zh-CN"/>
        </w:rPr>
        <w:t>7.9</w:t>
      </w:r>
      <w:r>
        <w:rPr>
          <w:rFonts w:asciiTheme="minorHAnsi" w:hAnsiTheme="minorHAnsi" w:cstheme="minorBidi"/>
          <w:kern w:val="2"/>
          <w:szCs w:val="22"/>
          <w:lang w:val="en-US" w:eastAsia="ko-KR"/>
        </w:rPr>
        <w:tab/>
      </w:r>
      <w:r w:rsidRPr="00714525">
        <w:rPr>
          <w:rFonts w:eastAsia="SimSun"/>
          <w:lang w:val="en-US" w:eastAsia="zh-CN"/>
        </w:rPr>
        <w:t xml:space="preserve"> </w:t>
      </w:r>
      <w:r>
        <w:t xml:space="preserve">LTE-A inter-band CA: Band 1 and Band </w:t>
      </w:r>
      <w:r w:rsidRPr="00714525">
        <w:rPr>
          <w:rFonts w:eastAsia="SimSun"/>
          <w:lang w:val="en-US" w:eastAsia="zh-CN"/>
        </w:rPr>
        <w:t>7</w:t>
      </w:r>
      <w:r>
        <w:t xml:space="preserve"> and Band 20 and Band 38 with 2 bands UL</w:t>
      </w:r>
      <w:r>
        <w:tab/>
      </w:r>
      <w:r>
        <w:fldChar w:fldCharType="begin"/>
      </w:r>
      <w:r>
        <w:instrText xml:space="preserve"> PAGEREF _Toc87877038 \h </w:instrText>
      </w:r>
      <w:r>
        <w:fldChar w:fldCharType="separate"/>
      </w:r>
      <w:r>
        <w:t>45</w:t>
      </w:r>
      <w:r>
        <w:fldChar w:fldCharType="end"/>
      </w:r>
    </w:p>
    <w:p w14:paraId="072595C5" w14:textId="77777777" w:rsidR="00792C1B" w:rsidRDefault="00792C1B">
      <w:pPr>
        <w:pStyle w:val="TOC3"/>
        <w:rPr>
          <w:rFonts w:asciiTheme="minorHAnsi" w:hAnsiTheme="minorHAnsi" w:cstheme="minorBidi"/>
          <w:kern w:val="2"/>
          <w:szCs w:val="22"/>
          <w:lang w:val="en-US" w:eastAsia="ko-KR"/>
        </w:rPr>
      </w:pPr>
      <w:r w:rsidRPr="00714525">
        <w:rPr>
          <w:rFonts w:eastAsia="SimSun"/>
          <w:lang w:eastAsia="zh-CN"/>
        </w:rPr>
        <w:t>7.9</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_Toc87877039 \h </w:instrText>
      </w:r>
      <w:r>
        <w:fldChar w:fldCharType="separate"/>
      </w:r>
      <w:r>
        <w:t>45</w:t>
      </w:r>
      <w:r>
        <w:fldChar w:fldCharType="end"/>
      </w:r>
    </w:p>
    <w:p w14:paraId="072595C6"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_Toc87877040 \h </w:instrText>
      </w:r>
      <w:r>
        <w:fldChar w:fldCharType="separate"/>
      </w:r>
      <w:r>
        <w:t>45</w:t>
      </w:r>
      <w:r>
        <w:fldChar w:fldCharType="end"/>
      </w:r>
    </w:p>
    <w:p w14:paraId="072595C7"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7</w:t>
      </w:r>
      <w:r>
        <w:rPr>
          <w:lang w:eastAsia="ko-KR"/>
        </w:rPr>
        <w:t>A-20A-38A</w:t>
      </w:r>
      <w:r>
        <w:tab/>
      </w:r>
      <w:r>
        <w:fldChar w:fldCharType="begin"/>
      </w:r>
      <w:r>
        <w:instrText xml:space="preserve"> PAGEREF _Toc87877041 \h </w:instrText>
      </w:r>
      <w:r>
        <w:fldChar w:fldCharType="separate"/>
      </w:r>
      <w:r>
        <w:t>45</w:t>
      </w:r>
      <w:r>
        <w:fldChar w:fldCharType="end"/>
      </w:r>
    </w:p>
    <w:p w14:paraId="072595C8"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rFonts w:ascii="Calibri" w:eastAsia="SimSun" w:hAnsi="Calibri"/>
          <w:lang w:val="en-US" w:eastAsia="zh-CN"/>
        </w:rPr>
        <w:t xml:space="preserve"> </w:t>
      </w:r>
      <w:r w:rsidRPr="00714525">
        <w:rPr>
          <w:lang w:val="en-US"/>
        </w:rPr>
        <w:t>MSD</w:t>
      </w:r>
      <w:r>
        <w:tab/>
      </w:r>
      <w:r>
        <w:fldChar w:fldCharType="begin"/>
      </w:r>
      <w:r>
        <w:instrText xml:space="preserve"> PAGEREF _Toc87877042 \h </w:instrText>
      </w:r>
      <w:r>
        <w:fldChar w:fldCharType="separate"/>
      </w:r>
      <w:r>
        <w:t>45</w:t>
      </w:r>
      <w:r>
        <w:fldChar w:fldCharType="end"/>
      </w:r>
    </w:p>
    <w:p w14:paraId="072595C9"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 xml:space="preserve"> ∆TIB and ∆RIB values</w:t>
      </w:r>
      <w:r>
        <w:tab/>
      </w:r>
      <w:r>
        <w:fldChar w:fldCharType="begin"/>
      </w:r>
      <w:r>
        <w:instrText xml:space="preserve"> PAGEREF _Toc87877043 \h </w:instrText>
      </w:r>
      <w:r>
        <w:fldChar w:fldCharType="separate"/>
      </w:r>
      <w:r>
        <w:t>46</w:t>
      </w:r>
      <w:r>
        <w:fldChar w:fldCharType="end"/>
      </w:r>
    </w:p>
    <w:p w14:paraId="072595CA" w14:textId="77777777" w:rsidR="00792C1B" w:rsidRDefault="00792C1B">
      <w:pPr>
        <w:pStyle w:val="TOC2"/>
        <w:rPr>
          <w:rFonts w:asciiTheme="minorHAnsi" w:hAnsiTheme="minorHAnsi" w:cstheme="minorBidi"/>
          <w:kern w:val="2"/>
          <w:szCs w:val="22"/>
          <w:lang w:val="en-US" w:eastAsia="ko-KR"/>
        </w:rPr>
      </w:pPr>
      <w:r w:rsidRPr="00714525">
        <w:rPr>
          <w:color w:val="000000" w:themeColor="text1"/>
        </w:rPr>
        <w:t>7.</w:t>
      </w:r>
      <w:r w:rsidRPr="00714525">
        <w:rPr>
          <w:color w:val="000000" w:themeColor="text1"/>
          <w:lang w:val="en-US" w:eastAsia="zh-CN"/>
        </w:rPr>
        <w:t>9</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7</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_Toc87877044 \h </w:instrText>
      </w:r>
      <w:r>
        <w:fldChar w:fldCharType="separate"/>
      </w:r>
      <w:r>
        <w:t>46</w:t>
      </w:r>
      <w:r>
        <w:fldChar w:fldCharType="end"/>
      </w:r>
    </w:p>
    <w:p w14:paraId="072595CB" w14:textId="77777777" w:rsidR="00792C1B" w:rsidRDefault="00792C1B">
      <w:pPr>
        <w:pStyle w:val="TOC3"/>
        <w:rPr>
          <w:rFonts w:asciiTheme="minorHAnsi" w:hAnsiTheme="minorHAnsi" w:cstheme="minorBidi"/>
          <w:kern w:val="2"/>
          <w:szCs w:val="22"/>
          <w:lang w:val="en-US" w:eastAsia="ko-KR"/>
        </w:rPr>
      </w:pPr>
      <w:r w:rsidRPr="00714525">
        <w:rPr>
          <w:color w:val="000000" w:themeColor="text1"/>
          <w:lang w:eastAsia="zh-CN"/>
        </w:rPr>
        <w:t>7.9</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_Toc87877045 \h </w:instrText>
      </w:r>
      <w:r>
        <w:fldChar w:fldCharType="separate"/>
      </w:r>
      <w:r>
        <w:t>46</w:t>
      </w:r>
      <w:r>
        <w:fldChar w:fldCharType="end"/>
      </w:r>
    </w:p>
    <w:p w14:paraId="072595CC"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_Toc87877046 \h </w:instrText>
      </w:r>
      <w:r>
        <w:fldChar w:fldCharType="separate"/>
      </w:r>
      <w:r>
        <w:t>46</w:t>
      </w:r>
      <w:r>
        <w:fldChar w:fldCharType="end"/>
      </w:r>
    </w:p>
    <w:p w14:paraId="072595CD"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sidRPr="00714525">
        <w:rPr>
          <w:lang w:val="en-US" w:eastAsia="zh-CN"/>
        </w:rPr>
        <w:t>3</w:t>
      </w:r>
      <w:r>
        <w:rPr>
          <w:lang w:eastAsia="ko-KR"/>
        </w:rPr>
        <w:t>A-</w:t>
      </w:r>
      <w:r w:rsidRPr="00714525">
        <w:rPr>
          <w:lang w:val="en-US" w:eastAsia="zh-CN"/>
        </w:rPr>
        <w:t>7</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_Toc87877047 \h </w:instrText>
      </w:r>
      <w:r>
        <w:fldChar w:fldCharType="separate"/>
      </w:r>
      <w:r>
        <w:t>46</w:t>
      </w:r>
      <w:r>
        <w:fldChar w:fldCharType="end"/>
      </w:r>
    </w:p>
    <w:p w14:paraId="072595CE"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_Toc87877048 \h </w:instrText>
      </w:r>
      <w:r>
        <w:fldChar w:fldCharType="separate"/>
      </w:r>
      <w:r>
        <w:t>46</w:t>
      </w:r>
      <w:r>
        <w:fldChar w:fldCharType="end"/>
      </w:r>
    </w:p>
    <w:p w14:paraId="072595CF"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_Toc87877049 \h </w:instrText>
      </w:r>
      <w:r>
        <w:fldChar w:fldCharType="separate"/>
      </w:r>
      <w:r>
        <w:t>46</w:t>
      </w:r>
      <w:r>
        <w:fldChar w:fldCharType="end"/>
      </w:r>
    </w:p>
    <w:p w14:paraId="072595D0" w14:textId="77777777" w:rsidR="00792C1B" w:rsidRDefault="00792C1B">
      <w:pPr>
        <w:pStyle w:val="TOC1"/>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_Toc87877050 \h </w:instrText>
      </w:r>
      <w:r>
        <w:fldChar w:fldCharType="separate"/>
      </w:r>
      <w:r>
        <w:t>47</w:t>
      </w:r>
      <w:r>
        <w:fldChar w:fldCharType="end"/>
      </w:r>
    </w:p>
    <w:p w14:paraId="072595D1" w14:textId="77777777" w:rsidR="00792C1B" w:rsidRDefault="00792C1B">
      <w:pPr>
        <w:pStyle w:val="TOC2"/>
        <w:rPr>
          <w:rFonts w:asciiTheme="minorHAnsi" w:hAnsiTheme="minorHAnsi" w:cstheme="minorBidi"/>
          <w:kern w:val="2"/>
          <w:szCs w:val="22"/>
          <w:lang w:val="en-US" w:eastAsia="ko-KR"/>
        </w:rPr>
      </w:pPr>
      <w:r w:rsidRPr="00714525">
        <w:rPr>
          <w:lang w:val="en-US"/>
        </w:rPr>
        <w:t>8.1</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8 and Band 8 and Band 38 DL </w:t>
      </w:r>
      <w:r w:rsidRPr="00714525">
        <w:rPr>
          <w:rFonts w:eastAsia="Malgun Gothic"/>
          <w:lang w:eastAsia="ko-KR"/>
        </w:rPr>
        <w:t>with 2</w:t>
      </w:r>
      <w:r>
        <w:t xml:space="preserve"> bands UL</w:t>
      </w:r>
      <w:r>
        <w:tab/>
      </w:r>
      <w:r>
        <w:fldChar w:fldCharType="begin"/>
      </w:r>
      <w:r>
        <w:instrText xml:space="preserve"> PAGEREF _Toc87877051 \h </w:instrText>
      </w:r>
      <w:r>
        <w:fldChar w:fldCharType="separate"/>
      </w:r>
      <w:r>
        <w:t>47</w:t>
      </w:r>
      <w:r>
        <w:fldChar w:fldCharType="end"/>
      </w:r>
    </w:p>
    <w:p w14:paraId="072595D2" w14:textId="77777777" w:rsidR="00792C1B" w:rsidRDefault="00792C1B">
      <w:pPr>
        <w:pStyle w:val="TOC3"/>
        <w:rPr>
          <w:rFonts w:asciiTheme="minorHAnsi" w:hAnsiTheme="minorHAnsi" w:cstheme="minorBidi"/>
          <w:kern w:val="2"/>
          <w:szCs w:val="22"/>
          <w:lang w:val="en-US" w:eastAsia="ko-KR"/>
        </w:rPr>
      </w:pPr>
      <w:r>
        <w:t>8.1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_Toc87877052 \h </w:instrText>
      </w:r>
      <w:r>
        <w:fldChar w:fldCharType="separate"/>
      </w:r>
      <w:r>
        <w:t>47</w:t>
      </w:r>
      <w:r>
        <w:fldChar w:fldCharType="end"/>
      </w:r>
    </w:p>
    <w:p w14:paraId="072595D3" w14:textId="77777777" w:rsidR="00792C1B" w:rsidRDefault="00792C1B">
      <w:pPr>
        <w:pStyle w:val="TOC4"/>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_Toc87877053 \h </w:instrText>
      </w:r>
      <w:r>
        <w:fldChar w:fldCharType="separate"/>
      </w:r>
      <w:r>
        <w:t>47</w:t>
      </w:r>
      <w:r>
        <w:fldChar w:fldCharType="end"/>
      </w:r>
    </w:p>
    <w:p w14:paraId="072595D4" w14:textId="77777777" w:rsidR="00792C1B" w:rsidRDefault="00792C1B">
      <w:pPr>
        <w:pStyle w:val="TOC4"/>
        <w:rPr>
          <w:rFonts w:asciiTheme="minorHAnsi" w:hAnsiTheme="minorHAnsi" w:cstheme="minorBidi"/>
          <w:kern w:val="2"/>
          <w:szCs w:val="22"/>
          <w:lang w:val="en-US" w:eastAsia="ko-KR"/>
        </w:rPr>
      </w:pPr>
      <w:r w:rsidRPr="00714525">
        <w:rPr>
          <w:lang w:val="en-US" w:eastAsia="ja-JP"/>
        </w:rPr>
        <w:t>8.1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CA_1A-3A-7A-8A-38A</w:t>
      </w:r>
      <w:r>
        <w:tab/>
      </w:r>
      <w:r>
        <w:fldChar w:fldCharType="begin"/>
      </w:r>
      <w:r>
        <w:instrText xml:space="preserve"> PAGEREF _Toc87877054 \h </w:instrText>
      </w:r>
      <w:r>
        <w:fldChar w:fldCharType="separate"/>
      </w:r>
      <w:r>
        <w:t>47</w:t>
      </w:r>
      <w:r>
        <w:fldChar w:fldCharType="end"/>
      </w:r>
    </w:p>
    <w:p w14:paraId="072595D5" w14:textId="77777777" w:rsidR="00792C1B" w:rsidRDefault="00792C1B">
      <w:pPr>
        <w:pStyle w:val="TOC4"/>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_Toc87877055 \h </w:instrText>
      </w:r>
      <w:r>
        <w:fldChar w:fldCharType="separate"/>
      </w:r>
      <w:r>
        <w:t>51</w:t>
      </w:r>
      <w:r>
        <w:fldChar w:fldCharType="end"/>
      </w:r>
    </w:p>
    <w:p w14:paraId="072595D6" w14:textId="77777777" w:rsidR="00792C1B" w:rsidRDefault="00792C1B">
      <w:pPr>
        <w:pStyle w:val="TOC4"/>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_Toc87877056 \h </w:instrText>
      </w:r>
      <w:r>
        <w:fldChar w:fldCharType="separate"/>
      </w:r>
      <w:r>
        <w:t>51</w:t>
      </w:r>
      <w:r>
        <w:fldChar w:fldCharType="end"/>
      </w:r>
    </w:p>
    <w:p w14:paraId="072595D7" w14:textId="77777777" w:rsidR="00792C1B" w:rsidRDefault="00792C1B">
      <w:pPr>
        <w:pStyle w:val="TOC2"/>
        <w:rPr>
          <w:rFonts w:asciiTheme="minorHAnsi" w:hAnsiTheme="minorHAnsi" w:cstheme="minorBidi"/>
          <w:kern w:val="2"/>
          <w:szCs w:val="22"/>
          <w:lang w:val="en-US" w:eastAsia="ko-KR"/>
        </w:rPr>
      </w:pPr>
      <w:r w:rsidRPr="00714525">
        <w:rPr>
          <w:lang w:val="en-US"/>
        </w:rPr>
        <w:t>8.2</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8 and Band 20 and Band 38 DL </w:t>
      </w:r>
      <w:r w:rsidRPr="00714525">
        <w:rPr>
          <w:rFonts w:eastAsia="Malgun Gothic"/>
          <w:lang w:eastAsia="ko-KR"/>
        </w:rPr>
        <w:t>with 2</w:t>
      </w:r>
      <w:r>
        <w:t xml:space="preserve"> bands UL</w:t>
      </w:r>
      <w:r>
        <w:tab/>
      </w:r>
      <w:r>
        <w:fldChar w:fldCharType="begin"/>
      </w:r>
      <w:r>
        <w:instrText xml:space="preserve"> PAGEREF _Toc87877057 \h </w:instrText>
      </w:r>
      <w:r>
        <w:fldChar w:fldCharType="separate"/>
      </w:r>
      <w:r>
        <w:t>51</w:t>
      </w:r>
      <w:r>
        <w:fldChar w:fldCharType="end"/>
      </w:r>
    </w:p>
    <w:p w14:paraId="072595D8" w14:textId="77777777" w:rsidR="00792C1B" w:rsidRDefault="00792C1B">
      <w:pPr>
        <w:pStyle w:val="TOC3"/>
        <w:rPr>
          <w:rFonts w:asciiTheme="minorHAnsi" w:hAnsiTheme="minorHAnsi" w:cstheme="minorBidi"/>
          <w:kern w:val="2"/>
          <w:szCs w:val="22"/>
          <w:lang w:val="en-US" w:eastAsia="ko-KR"/>
        </w:rPr>
      </w:pPr>
      <w:r>
        <w:t>8.2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_Toc87877058 \h </w:instrText>
      </w:r>
      <w:r>
        <w:fldChar w:fldCharType="separate"/>
      </w:r>
      <w:r>
        <w:t>51</w:t>
      </w:r>
      <w:r>
        <w:fldChar w:fldCharType="end"/>
      </w:r>
    </w:p>
    <w:p w14:paraId="072595D9" w14:textId="77777777" w:rsidR="00792C1B" w:rsidRDefault="00792C1B">
      <w:pPr>
        <w:pStyle w:val="TOC4"/>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_Toc87877059 \h </w:instrText>
      </w:r>
      <w:r>
        <w:fldChar w:fldCharType="separate"/>
      </w:r>
      <w:r>
        <w:t>51</w:t>
      </w:r>
      <w:r>
        <w:fldChar w:fldCharType="end"/>
      </w:r>
    </w:p>
    <w:p w14:paraId="072595DA" w14:textId="77777777" w:rsidR="00792C1B" w:rsidRDefault="00792C1B">
      <w:pPr>
        <w:pStyle w:val="TOC4"/>
        <w:rPr>
          <w:rFonts w:asciiTheme="minorHAnsi" w:hAnsiTheme="minorHAnsi" w:cstheme="minorBidi"/>
          <w:kern w:val="2"/>
          <w:szCs w:val="22"/>
          <w:lang w:val="en-US" w:eastAsia="ko-KR"/>
        </w:rPr>
      </w:pPr>
      <w:r w:rsidRPr="00714525">
        <w:rPr>
          <w:lang w:val="en-US" w:eastAsia="ja-JP"/>
        </w:rPr>
        <w:t>8.2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CA_1A-3A-8A-20A-38A</w:t>
      </w:r>
      <w:r>
        <w:tab/>
      </w:r>
      <w:r>
        <w:fldChar w:fldCharType="begin"/>
      </w:r>
      <w:r>
        <w:instrText xml:space="preserve"> PAGEREF _Toc87877060 \h </w:instrText>
      </w:r>
      <w:r>
        <w:fldChar w:fldCharType="separate"/>
      </w:r>
      <w:r>
        <w:t>52</w:t>
      </w:r>
      <w:r>
        <w:fldChar w:fldCharType="end"/>
      </w:r>
    </w:p>
    <w:p w14:paraId="072595DB" w14:textId="77777777" w:rsidR="00792C1B" w:rsidRDefault="00792C1B">
      <w:pPr>
        <w:pStyle w:val="TOC4"/>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_Toc87877061 \h </w:instrText>
      </w:r>
      <w:r>
        <w:fldChar w:fldCharType="separate"/>
      </w:r>
      <w:r>
        <w:t>56</w:t>
      </w:r>
      <w:r>
        <w:fldChar w:fldCharType="end"/>
      </w:r>
    </w:p>
    <w:p w14:paraId="072595DC" w14:textId="77777777" w:rsidR="00792C1B" w:rsidRDefault="00792C1B">
      <w:pPr>
        <w:pStyle w:val="TOC4"/>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_Toc87877062 \h </w:instrText>
      </w:r>
      <w:r>
        <w:fldChar w:fldCharType="separate"/>
      </w:r>
      <w:r>
        <w:t>56</w:t>
      </w:r>
      <w:r>
        <w:fldChar w:fldCharType="end"/>
      </w:r>
    </w:p>
    <w:p w14:paraId="072595DD" w14:textId="77777777" w:rsidR="00792C1B" w:rsidRDefault="00792C1B">
      <w:pPr>
        <w:pStyle w:val="TOC2"/>
        <w:rPr>
          <w:rFonts w:asciiTheme="minorHAnsi" w:hAnsiTheme="minorHAnsi" w:cstheme="minorBidi"/>
          <w:kern w:val="2"/>
          <w:szCs w:val="22"/>
          <w:lang w:val="en-US" w:eastAsia="ko-KR"/>
        </w:rPr>
      </w:pPr>
      <w:r w:rsidRPr="00714525">
        <w:rPr>
          <w:color w:val="000000" w:themeColor="text1"/>
          <w:lang w:eastAsia="zh-CN"/>
        </w:rPr>
        <w:t>8.3</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w:t>
      </w:r>
      <w:r w:rsidRPr="00714525">
        <w:rPr>
          <w:color w:val="000000" w:themeColor="text1"/>
          <w:lang w:val="en-US" w:eastAsia="zh-CN"/>
        </w:rPr>
        <w:t xml:space="preserve">Band 7 and </w:t>
      </w:r>
      <w:r w:rsidRPr="00714525">
        <w:rPr>
          <w:color w:val="000000" w:themeColor="text1"/>
        </w:rPr>
        <w:t xml:space="preserve">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_Toc87877063 \h </w:instrText>
      </w:r>
      <w:r>
        <w:fldChar w:fldCharType="separate"/>
      </w:r>
      <w:r>
        <w:t>56</w:t>
      </w:r>
      <w:r>
        <w:fldChar w:fldCharType="end"/>
      </w:r>
    </w:p>
    <w:p w14:paraId="072595DE" w14:textId="77777777" w:rsidR="00792C1B" w:rsidRDefault="00792C1B">
      <w:pPr>
        <w:pStyle w:val="TOC3"/>
        <w:rPr>
          <w:rFonts w:asciiTheme="minorHAnsi" w:hAnsiTheme="minorHAnsi" w:cstheme="minorBidi"/>
          <w:kern w:val="2"/>
          <w:szCs w:val="22"/>
          <w:lang w:val="en-US" w:eastAsia="ko-KR"/>
        </w:rPr>
      </w:pPr>
      <w:r w:rsidRPr="00714525">
        <w:rPr>
          <w:color w:val="000000" w:themeColor="text1"/>
          <w:lang w:eastAsia="zh-CN"/>
        </w:rPr>
        <w:t>8.3</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_Toc87877064 \h </w:instrText>
      </w:r>
      <w:r>
        <w:fldChar w:fldCharType="separate"/>
      </w:r>
      <w:r>
        <w:t>56</w:t>
      </w:r>
      <w:r>
        <w:fldChar w:fldCharType="end"/>
      </w:r>
    </w:p>
    <w:p w14:paraId="072595DF"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_Toc87877065 \h </w:instrText>
      </w:r>
      <w:r>
        <w:fldChar w:fldCharType="separate"/>
      </w:r>
      <w:r>
        <w:t>56</w:t>
      </w:r>
      <w:r>
        <w:fldChar w:fldCharType="end"/>
      </w:r>
    </w:p>
    <w:p w14:paraId="072595E0"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tab/>
      </w:r>
      <w:r>
        <w:fldChar w:fldCharType="begin"/>
      </w:r>
      <w:r>
        <w:instrText xml:space="preserve"> PAGEREF _Toc87877066 \h </w:instrText>
      </w:r>
      <w:r>
        <w:fldChar w:fldCharType="separate"/>
      </w:r>
      <w:r>
        <w:t>57</w:t>
      </w:r>
      <w:r>
        <w:fldChar w:fldCharType="end"/>
      </w:r>
    </w:p>
    <w:p w14:paraId="072595E1"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_Toc87877067 \h </w:instrText>
      </w:r>
      <w:r>
        <w:fldChar w:fldCharType="separate"/>
      </w:r>
      <w:r>
        <w:t>57</w:t>
      </w:r>
      <w:r>
        <w:fldChar w:fldCharType="end"/>
      </w:r>
    </w:p>
    <w:p w14:paraId="072595E2"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_Toc87877068 \h </w:instrText>
      </w:r>
      <w:r>
        <w:fldChar w:fldCharType="separate"/>
      </w:r>
      <w:r>
        <w:t>57</w:t>
      </w:r>
      <w:r>
        <w:fldChar w:fldCharType="end"/>
      </w:r>
    </w:p>
    <w:p w14:paraId="072595E3" w14:textId="77777777" w:rsidR="00792C1B" w:rsidRDefault="00792C1B">
      <w:pPr>
        <w:pStyle w:val="TOC1"/>
        <w:rPr>
          <w:rFonts w:asciiTheme="minorHAnsi" w:hAnsiTheme="minorHAnsi" w:cstheme="minorBidi"/>
          <w:kern w:val="2"/>
          <w:sz w:val="20"/>
          <w:szCs w:val="22"/>
          <w:lang w:val="en-US" w:eastAsia="ko-KR"/>
        </w:rPr>
      </w:pPr>
      <w:r>
        <w:t>Annex A: Change history</w:t>
      </w:r>
      <w:r>
        <w:tab/>
      </w:r>
      <w:r>
        <w:fldChar w:fldCharType="begin"/>
      </w:r>
      <w:r>
        <w:instrText xml:space="preserve"> PAGEREF _Toc87877069 \h </w:instrText>
      </w:r>
      <w:r>
        <w:fldChar w:fldCharType="separate"/>
      </w:r>
      <w:r>
        <w:t>58</w:t>
      </w:r>
      <w:r>
        <w:fldChar w:fldCharType="end"/>
      </w:r>
    </w:p>
    <w:p w14:paraId="072595E4" w14:textId="77777777" w:rsidR="00080512" w:rsidRPr="00F00B4E" w:rsidRDefault="004D3578" w:rsidP="00F00B4E">
      <w:pPr>
        <w:pStyle w:val="TOC2"/>
        <w:rPr>
          <w:rFonts w:asciiTheme="minorHAnsi" w:hAnsiTheme="minorHAnsi" w:cstheme="minorBidi"/>
          <w:kern w:val="2"/>
          <w:szCs w:val="22"/>
          <w:lang w:val="en-US" w:eastAsia="ko-KR"/>
        </w:rPr>
      </w:pPr>
      <w:r w:rsidRPr="004D3578">
        <w:rPr>
          <w:sz w:val="22"/>
        </w:rPr>
        <w:fldChar w:fldCharType="end"/>
      </w:r>
    </w:p>
    <w:p w14:paraId="072595E5" w14:textId="77777777" w:rsidR="0074026F" w:rsidRPr="007B600E" w:rsidRDefault="00080512" w:rsidP="008D4F22">
      <w:pPr>
        <w:pStyle w:val="Guidance"/>
      </w:pPr>
      <w:r w:rsidRPr="004D3578">
        <w:br w:type="page"/>
      </w:r>
    </w:p>
    <w:p w14:paraId="072595E6" w14:textId="77777777" w:rsidR="00080512" w:rsidRDefault="00080512">
      <w:pPr>
        <w:pStyle w:val="Heading1"/>
      </w:pPr>
      <w:bookmarkStart w:id="16" w:name="foreword"/>
      <w:bookmarkStart w:id="17" w:name="_Toc87876939"/>
      <w:bookmarkEnd w:id="16"/>
      <w:r w:rsidRPr="004D3578">
        <w:t>Foreword</w:t>
      </w:r>
      <w:bookmarkEnd w:id="17"/>
    </w:p>
    <w:p w14:paraId="072595E7" w14:textId="77777777" w:rsidR="00080512" w:rsidRPr="004D3578" w:rsidRDefault="00080512">
      <w:r w:rsidRPr="004D3578">
        <w:t xml:space="preserve">This Technical </w:t>
      </w:r>
      <w:bookmarkStart w:id="18" w:name="spectype3"/>
      <w:r w:rsidR="00602AEA" w:rsidRPr="00B66D8B">
        <w:t>Report</w:t>
      </w:r>
      <w:bookmarkEnd w:id="18"/>
      <w:r w:rsidRPr="004D3578">
        <w:t xml:space="preserve"> has been produced by the 3</w:t>
      </w:r>
      <w:r w:rsidR="00F04712">
        <w:t>rd</w:t>
      </w:r>
      <w:r w:rsidRPr="004D3578">
        <w:t xml:space="preserve"> Generation Partnership Project (3GPP).</w:t>
      </w:r>
    </w:p>
    <w:p w14:paraId="072595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595E9" w14:textId="77777777" w:rsidR="00080512" w:rsidRPr="004D3578" w:rsidRDefault="00080512">
      <w:pPr>
        <w:pStyle w:val="B1"/>
      </w:pPr>
      <w:r w:rsidRPr="004D3578">
        <w:t>Version x.y.z</w:t>
      </w:r>
    </w:p>
    <w:p w14:paraId="072595EA" w14:textId="77777777" w:rsidR="00080512" w:rsidRPr="004D3578" w:rsidRDefault="00080512">
      <w:pPr>
        <w:pStyle w:val="B1"/>
      </w:pPr>
      <w:r w:rsidRPr="004D3578">
        <w:t>where:</w:t>
      </w:r>
    </w:p>
    <w:p w14:paraId="072595EB" w14:textId="77777777" w:rsidR="00080512" w:rsidRPr="004D3578" w:rsidRDefault="00080512">
      <w:pPr>
        <w:pStyle w:val="B2"/>
      </w:pPr>
      <w:r w:rsidRPr="004D3578">
        <w:t>x</w:t>
      </w:r>
      <w:r w:rsidRPr="004D3578">
        <w:tab/>
        <w:t>the first digit:</w:t>
      </w:r>
    </w:p>
    <w:p w14:paraId="072595EC" w14:textId="77777777" w:rsidR="00080512" w:rsidRPr="004D3578" w:rsidRDefault="00080512">
      <w:pPr>
        <w:pStyle w:val="B3"/>
      </w:pPr>
      <w:r w:rsidRPr="004D3578">
        <w:t>1</w:t>
      </w:r>
      <w:r w:rsidRPr="004D3578">
        <w:tab/>
        <w:t>presented to TSG for information;</w:t>
      </w:r>
    </w:p>
    <w:p w14:paraId="072595ED" w14:textId="77777777" w:rsidR="00080512" w:rsidRPr="004D3578" w:rsidRDefault="00080512">
      <w:pPr>
        <w:pStyle w:val="B3"/>
      </w:pPr>
      <w:r w:rsidRPr="004D3578">
        <w:t>2</w:t>
      </w:r>
      <w:r w:rsidRPr="004D3578">
        <w:tab/>
        <w:t>presented to TSG for approval;</w:t>
      </w:r>
    </w:p>
    <w:p w14:paraId="072595EE" w14:textId="77777777" w:rsidR="00080512" w:rsidRPr="004D3578" w:rsidRDefault="00080512">
      <w:pPr>
        <w:pStyle w:val="B3"/>
      </w:pPr>
      <w:r w:rsidRPr="004D3578">
        <w:t>3</w:t>
      </w:r>
      <w:r w:rsidRPr="004D3578">
        <w:tab/>
        <w:t>or greater indicates TSG approved document under change control.</w:t>
      </w:r>
    </w:p>
    <w:p w14:paraId="072595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2595F0" w14:textId="77777777" w:rsidR="00080512" w:rsidRDefault="00080512">
      <w:pPr>
        <w:pStyle w:val="B2"/>
      </w:pPr>
      <w:r w:rsidRPr="004D3578">
        <w:t>z</w:t>
      </w:r>
      <w:r w:rsidRPr="004D3578">
        <w:tab/>
        <w:t>the third digit is incremented when editorial only changes have been incorporated in the document.</w:t>
      </w:r>
    </w:p>
    <w:p w14:paraId="072595F1" w14:textId="77777777" w:rsidR="00080512" w:rsidRPr="004D3578" w:rsidRDefault="00080512" w:rsidP="008D4F22">
      <w:pPr>
        <w:pStyle w:val="Heading1"/>
      </w:pPr>
      <w:bookmarkStart w:id="19" w:name="introduction"/>
      <w:bookmarkEnd w:id="19"/>
      <w:r w:rsidRPr="004D3578">
        <w:br w:type="page"/>
      </w:r>
      <w:bookmarkStart w:id="20" w:name="scope"/>
      <w:bookmarkStart w:id="21" w:name="_Toc87876940"/>
      <w:bookmarkEnd w:id="20"/>
      <w:r w:rsidRPr="004D3578">
        <w:t>1</w:t>
      </w:r>
      <w:r w:rsidRPr="004D3578">
        <w:tab/>
        <w:t>Scope</w:t>
      </w:r>
      <w:bookmarkEnd w:id="21"/>
    </w:p>
    <w:p w14:paraId="072595F2" w14:textId="77777777"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14:paraId="072595F3" w14:textId="77777777" w:rsidR="00DE6088" w:rsidRPr="00191FB1" w:rsidRDefault="00DE6088" w:rsidP="008507B7">
      <w:pPr>
        <w:pStyle w:val="TH"/>
      </w:pPr>
      <w:r w:rsidRPr="00191FB1">
        <w:t xml:space="preserve">Table </w:t>
      </w:r>
      <w:r w:rsidRPr="00191FB1">
        <w:rPr>
          <w:rFonts w:eastAsia="Malgun Gothic" w:hint="eastAsia"/>
          <w:lang w:eastAsia="ko-KR"/>
        </w:rPr>
        <w:t>1-1</w:t>
      </w:r>
      <w:r w:rsidRPr="00191FB1">
        <w:rPr>
          <w:rFonts w:eastAsia="Malgun Gothic"/>
          <w:lang w:eastAsia="ko-KR"/>
        </w:rPr>
        <w:t>:</w:t>
      </w:r>
      <w:r w:rsidRPr="00191FB1">
        <w:t xml:space="preserve"> </w:t>
      </w:r>
      <w:r w:rsidRPr="00191FB1">
        <w:rPr>
          <w:rFonts w:eastAsia="Malgun Gothic" w:hint="eastAsia"/>
          <w:lang w:eastAsia="ko-KR"/>
        </w:rPr>
        <w:t>3</w:t>
      </w:r>
      <w:r w:rsidRPr="00191FB1">
        <w:rPr>
          <w:rFonts w:eastAsia="Malgun Gothic"/>
          <w:lang w:eastAsia="ko-KR"/>
        </w:rPr>
        <w:t xml:space="preserve"> bands </w:t>
      </w:r>
      <w:r w:rsidRPr="00191FB1">
        <w:rPr>
          <w:rFonts w:eastAsia="Malgun Gothic" w:hint="eastAsia"/>
          <w:lang w:eastAsia="ko-KR"/>
        </w:rPr>
        <w:t>DL/2</w:t>
      </w:r>
      <w:r w:rsidRPr="00191FB1">
        <w:rPr>
          <w:rFonts w:eastAsia="Malgun Gothic"/>
          <w:lang w:eastAsia="ko-KR"/>
        </w:rPr>
        <w:t xml:space="preserve"> bands </w:t>
      </w:r>
      <w:r w:rsidRPr="00191FB1">
        <w:rPr>
          <w:rFonts w:eastAsia="Malgun Gothic"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14:paraId="072595F5" w14:textId="77777777" w:rsidTr="00341908">
        <w:trPr>
          <w:trHeight w:val="348"/>
        </w:trPr>
        <w:tc>
          <w:tcPr>
            <w:tcW w:w="5000" w:type="pct"/>
            <w:gridSpan w:val="11"/>
            <w:shd w:val="clear" w:color="000000" w:fill="E6E6E6"/>
            <w:noWrap/>
            <w:vAlign w:val="center"/>
            <w:hideMark/>
          </w:tcPr>
          <w:p w14:paraId="072595F4" w14:textId="77777777" w:rsidR="00341908" w:rsidRPr="00253F01" w:rsidRDefault="00341908" w:rsidP="00253F01">
            <w:pPr>
              <w:pStyle w:val="TAH"/>
              <w:rPr>
                <w:rFonts w:eastAsia="Malgun Gothic"/>
                <w:b w:val="0"/>
              </w:rPr>
            </w:pPr>
            <w:r w:rsidRPr="00253F01">
              <w:rPr>
                <w:rFonts w:eastAsia="Malgun Gothic"/>
              </w:rPr>
              <w:t>E-UTRA CA configuration / Bandwidth combination set</w:t>
            </w:r>
          </w:p>
        </w:tc>
      </w:tr>
      <w:tr w:rsidR="00DD514F" w:rsidRPr="00341908" w14:paraId="07259601" w14:textId="77777777" w:rsidTr="00DD514F">
        <w:trPr>
          <w:trHeight w:val="1230"/>
        </w:trPr>
        <w:tc>
          <w:tcPr>
            <w:tcW w:w="738" w:type="pct"/>
            <w:shd w:val="clear" w:color="000000" w:fill="E6E6E6"/>
            <w:vAlign w:val="center"/>
            <w:hideMark/>
          </w:tcPr>
          <w:p w14:paraId="072595F6" w14:textId="77777777" w:rsidR="00341908" w:rsidRPr="00253F01" w:rsidRDefault="00341908" w:rsidP="00253F01">
            <w:pPr>
              <w:pStyle w:val="TAH"/>
              <w:rPr>
                <w:rFonts w:eastAsia="Malgun Gothic"/>
                <w:b w:val="0"/>
              </w:rPr>
            </w:pPr>
            <w:r w:rsidRPr="00253F01">
              <w:rPr>
                <w:rFonts w:eastAsia="Malgun Gothic"/>
              </w:rPr>
              <w:t>E-UTRA CA configuration</w:t>
            </w:r>
          </w:p>
        </w:tc>
        <w:tc>
          <w:tcPr>
            <w:tcW w:w="736" w:type="pct"/>
            <w:shd w:val="clear" w:color="000000" w:fill="E6E6E6"/>
            <w:vAlign w:val="center"/>
            <w:hideMark/>
          </w:tcPr>
          <w:p w14:paraId="072595F7" w14:textId="77777777" w:rsidR="00341908" w:rsidRPr="00253F01" w:rsidRDefault="00341908" w:rsidP="00253F01">
            <w:pPr>
              <w:pStyle w:val="TAH"/>
              <w:rPr>
                <w:rFonts w:eastAsia="Malgun Gothic"/>
                <w:b w:val="0"/>
              </w:rPr>
            </w:pPr>
            <w:r w:rsidRPr="00253F01">
              <w:rPr>
                <w:rFonts w:eastAsia="Malgun Gothic"/>
              </w:rPr>
              <w:t xml:space="preserve">Uplink CA </w:t>
            </w:r>
            <w:r w:rsidRPr="00253F01">
              <w:rPr>
                <w:rFonts w:eastAsia="Malgun Gothic"/>
              </w:rPr>
              <w:br/>
              <w:t>con</w:t>
            </w:r>
            <w:r w:rsidR="00DD514F" w:rsidRPr="00253F01">
              <w:rPr>
                <w:rFonts w:eastAsia="Malgun Gothic"/>
              </w:rPr>
              <w:t>figuration</w:t>
            </w:r>
          </w:p>
        </w:tc>
        <w:tc>
          <w:tcPr>
            <w:tcW w:w="441" w:type="pct"/>
            <w:shd w:val="clear" w:color="000000" w:fill="E6E6E6"/>
            <w:vAlign w:val="center"/>
            <w:hideMark/>
          </w:tcPr>
          <w:p w14:paraId="072595F8" w14:textId="77777777" w:rsidR="00341908" w:rsidRPr="00253F01" w:rsidRDefault="00341908" w:rsidP="00253F01">
            <w:pPr>
              <w:pStyle w:val="TAH"/>
              <w:rPr>
                <w:rFonts w:eastAsia="Malgun Gothic"/>
                <w:b w:val="0"/>
              </w:rPr>
            </w:pPr>
            <w:r w:rsidRPr="00253F01">
              <w:rPr>
                <w:rFonts w:eastAsia="Malgun Gothic"/>
              </w:rPr>
              <w:t>E-UTRA Bands</w:t>
            </w:r>
          </w:p>
        </w:tc>
        <w:tc>
          <w:tcPr>
            <w:tcW w:w="294" w:type="pct"/>
            <w:shd w:val="clear" w:color="000000" w:fill="E6E6E6"/>
            <w:vAlign w:val="center"/>
            <w:hideMark/>
          </w:tcPr>
          <w:p w14:paraId="072595F9" w14:textId="77777777" w:rsidR="00341908" w:rsidRPr="00253F01" w:rsidRDefault="00341908" w:rsidP="00253F01">
            <w:pPr>
              <w:pStyle w:val="TAH"/>
              <w:rPr>
                <w:rFonts w:eastAsia="Malgun Gothic"/>
                <w:b w:val="0"/>
              </w:rPr>
            </w:pPr>
            <w:r w:rsidRPr="00253F01">
              <w:rPr>
                <w:rFonts w:eastAsia="Malgun Gothic"/>
              </w:rPr>
              <w:t>1.4MHz</w:t>
            </w:r>
          </w:p>
        </w:tc>
        <w:tc>
          <w:tcPr>
            <w:tcW w:w="293" w:type="pct"/>
            <w:shd w:val="clear" w:color="000000" w:fill="E6E6E6"/>
            <w:vAlign w:val="center"/>
            <w:hideMark/>
          </w:tcPr>
          <w:p w14:paraId="072595FA" w14:textId="77777777" w:rsidR="00341908" w:rsidRPr="00253F01" w:rsidRDefault="00341908" w:rsidP="00253F01">
            <w:pPr>
              <w:pStyle w:val="TAH"/>
              <w:rPr>
                <w:rFonts w:eastAsia="Malgun Gothic"/>
                <w:b w:val="0"/>
              </w:rPr>
            </w:pPr>
            <w:r w:rsidRPr="00253F01">
              <w:rPr>
                <w:rFonts w:eastAsia="Malgun Gothic"/>
              </w:rPr>
              <w:t>3</w:t>
            </w:r>
            <w:r w:rsidR="001E1951" w:rsidRPr="00253F01">
              <w:rPr>
                <w:rFonts w:eastAsia="Malgun Gothic"/>
              </w:rPr>
              <w:br/>
            </w:r>
            <w:r w:rsidRPr="00253F01">
              <w:rPr>
                <w:rFonts w:eastAsia="Malgun Gothic"/>
              </w:rPr>
              <w:t>MHz</w:t>
            </w:r>
          </w:p>
        </w:tc>
        <w:tc>
          <w:tcPr>
            <w:tcW w:w="294" w:type="pct"/>
            <w:shd w:val="clear" w:color="000000" w:fill="E6E6E6"/>
            <w:vAlign w:val="center"/>
            <w:hideMark/>
          </w:tcPr>
          <w:p w14:paraId="072595FB" w14:textId="77777777" w:rsidR="00341908" w:rsidRPr="00253F01" w:rsidRDefault="001E1951" w:rsidP="00253F01">
            <w:pPr>
              <w:pStyle w:val="TAH"/>
              <w:rPr>
                <w:rFonts w:eastAsia="Malgun Gothic"/>
                <w:b w:val="0"/>
              </w:rPr>
            </w:pPr>
            <w:r w:rsidRPr="00253F01">
              <w:rPr>
                <w:rFonts w:eastAsia="Malgun Gothic"/>
              </w:rPr>
              <w:t>5</w:t>
            </w:r>
            <w:r w:rsidRPr="00253F01">
              <w:rPr>
                <w:rFonts w:eastAsia="Malgun Gothic"/>
              </w:rPr>
              <w:br/>
              <w:t>MHz</w:t>
            </w:r>
          </w:p>
        </w:tc>
        <w:tc>
          <w:tcPr>
            <w:tcW w:w="295" w:type="pct"/>
            <w:shd w:val="clear" w:color="000000" w:fill="E6E6E6"/>
            <w:vAlign w:val="center"/>
            <w:hideMark/>
          </w:tcPr>
          <w:p w14:paraId="072595FC" w14:textId="77777777" w:rsidR="00341908" w:rsidRPr="00253F01" w:rsidRDefault="00341908" w:rsidP="00253F01">
            <w:pPr>
              <w:pStyle w:val="TAH"/>
              <w:rPr>
                <w:rFonts w:eastAsia="Malgun Gothic"/>
                <w:b w:val="0"/>
              </w:rPr>
            </w:pPr>
            <w:r w:rsidRPr="00253F01">
              <w:rPr>
                <w:rFonts w:eastAsia="Malgun Gothic"/>
              </w:rPr>
              <w:t>10 MH</w:t>
            </w:r>
            <w:r w:rsidR="00DD514F" w:rsidRPr="00253F01">
              <w:rPr>
                <w:rFonts w:eastAsia="Malgun Gothic"/>
              </w:rPr>
              <w:br/>
            </w:r>
            <w:r w:rsidRPr="00253F01">
              <w:rPr>
                <w:rFonts w:eastAsia="Malgun Gothic"/>
              </w:rPr>
              <w:t>z</w:t>
            </w:r>
          </w:p>
        </w:tc>
        <w:tc>
          <w:tcPr>
            <w:tcW w:w="294" w:type="pct"/>
            <w:shd w:val="clear" w:color="000000" w:fill="E6E6E6"/>
            <w:vAlign w:val="center"/>
            <w:hideMark/>
          </w:tcPr>
          <w:p w14:paraId="072595FD" w14:textId="77777777" w:rsidR="00341908" w:rsidRPr="00253F01" w:rsidRDefault="00341908" w:rsidP="00253F01">
            <w:pPr>
              <w:pStyle w:val="TAH"/>
              <w:rPr>
                <w:rFonts w:eastAsia="Malgun Gothic"/>
                <w:b w:val="0"/>
              </w:rPr>
            </w:pPr>
            <w:r w:rsidRPr="00253F01">
              <w:rPr>
                <w:rFonts w:eastAsia="Malgun Gothic"/>
              </w:rPr>
              <w:t>15 MHz</w:t>
            </w:r>
          </w:p>
        </w:tc>
        <w:tc>
          <w:tcPr>
            <w:tcW w:w="293" w:type="pct"/>
            <w:shd w:val="clear" w:color="000000" w:fill="E6E6E6"/>
            <w:vAlign w:val="center"/>
            <w:hideMark/>
          </w:tcPr>
          <w:p w14:paraId="072595FE" w14:textId="77777777" w:rsidR="00341908" w:rsidRPr="00253F01" w:rsidRDefault="00341908" w:rsidP="00253F01">
            <w:pPr>
              <w:pStyle w:val="TAH"/>
              <w:rPr>
                <w:rFonts w:eastAsia="Malgun Gothic"/>
                <w:b w:val="0"/>
              </w:rPr>
            </w:pPr>
            <w:r w:rsidRPr="00253F01">
              <w:rPr>
                <w:rFonts w:eastAsia="Malgun Gothic"/>
              </w:rPr>
              <w:t>20 MHz</w:t>
            </w:r>
          </w:p>
        </w:tc>
        <w:tc>
          <w:tcPr>
            <w:tcW w:w="667" w:type="pct"/>
            <w:shd w:val="clear" w:color="000000" w:fill="E6E6E6"/>
            <w:vAlign w:val="center"/>
            <w:hideMark/>
          </w:tcPr>
          <w:p w14:paraId="072595FF" w14:textId="77777777" w:rsidR="00341908" w:rsidRPr="00253F01" w:rsidRDefault="00341908" w:rsidP="00253F01">
            <w:pPr>
              <w:pStyle w:val="TAH"/>
              <w:rPr>
                <w:rFonts w:eastAsia="Malgun Gothic"/>
                <w:b w:val="0"/>
              </w:rPr>
            </w:pPr>
            <w:r w:rsidRPr="00253F01">
              <w:rPr>
                <w:rFonts w:eastAsia="Malgun Gothic"/>
              </w:rPr>
              <w:t xml:space="preserve">Maximum aggregated </w:t>
            </w:r>
            <w:r w:rsidRPr="00253F01">
              <w:rPr>
                <w:rFonts w:eastAsia="Malgun Gothic"/>
              </w:rPr>
              <w:br/>
              <w:t>bandwidth [MHz]</w:t>
            </w:r>
          </w:p>
        </w:tc>
        <w:tc>
          <w:tcPr>
            <w:tcW w:w="656" w:type="pct"/>
            <w:shd w:val="clear" w:color="000000" w:fill="E6E6E6"/>
            <w:vAlign w:val="center"/>
            <w:hideMark/>
          </w:tcPr>
          <w:p w14:paraId="07259600" w14:textId="77777777" w:rsidR="00341908" w:rsidRPr="00253F01" w:rsidRDefault="00341908" w:rsidP="00253F01">
            <w:pPr>
              <w:pStyle w:val="TAH"/>
              <w:rPr>
                <w:rFonts w:eastAsia="Malgun Gothic"/>
                <w:b w:val="0"/>
              </w:rPr>
            </w:pPr>
            <w:r w:rsidRPr="00253F01">
              <w:rPr>
                <w:rFonts w:eastAsia="Malgun Gothic"/>
              </w:rPr>
              <w:t>Bandwidth combination set</w:t>
            </w:r>
          </w:p>
        </w:tc>
      </w:tr>
      <w:tr w:rsidR="001E1951" w:rsidRPr="00341908" w14:paraId="07259608" w14:textId="77777777" w:rsidTr="00DD514F">
        <w:trPr>
          <w:trHeight w:val="348"/>
        </w:trPr>
        <w:tc>
          <w:tcPr>
            <w:tcW w:w="738" w:type="pct"/>
            <w:vMerge w:val="restart"/>
            <w:shd w:val="clear" w:color="auto" w:fill="auto"/>
            <w:noWrap/>
            <w:vAlign w:val="center"/>
            <w:hideMark/>
          </w:tcPr>
          <w:p w14:paraId="07259602" w14:textId="77777777" w:rsidR="00341908" w:rsidRPr="00341908" w:rsidRDefault="00341908" w:rsidP="00253F01">
            <w:pPr>
              <w:pStyle w:val="TAC"/>
              <w:rPr>
                <w:rFonts w:eastAsia="Malgun Gothic"/>
                <w:lang w:val="en-US" w:eastAsia="ko-KR"/>
              </w:rPr>
            </w:pPr>
            <w:r w:rsidRPr="00341908">
              <w:rPr>
                <w:rFonts w:eastAsia="Malgun Gothic"/>
                <w:lang w:val="en-US" w:eastAsia="ko-KR"/>
              </w:rPr>
              <w:t>CA_3C-7A-8A</w:t>
            </w:r>
          </w:p>
        </w:tc>
        <w:tc>
          <w:tcPr>
            <w:tcW w:w="736" w:type="pct"/>
            <w:vMerge w:val="restart"/>
            <w:shd w:val="clear" w:color="auto" w:fill="auto"/>
            <w:noWrap/>
            <w:vAlign w:val="center"/>
            <w:hideMark/>
          </w:tcPr>
          <w:p w14:paraId="07259603" w14:textId="77777777" w:rsidR="00341908" w:rsidRPr="00341908" w:rsidRDefault="00341908" w:rsidP="00253F01">
            <w:pPr>
              <w:pStyle w:val="TAC"/>
              <w:rPr>
                <w:rFonts w:eastAsia="Malgun Gothic"/>
                <w:lang w:val="en-US" w:eastAsia="ko-KR"/>
              </w:rPr>
            </w:pPr>
            <w:r w:rsidRPr="00341908">
              <w:rPr>
                <w:rFonts w:eastAsia="Malgun Gothic"/>
                <w:lang w:val="en-US" w:eastAsia="ko-KR"/>
              </w:rPr>
              <w:t>CA_3A-8A</w:t>
            </w:r>
          </w:p>
        </w:tc>
        <w:tc>
          <w:tcPr>
            <w:tcW w:w="441" w:type="pct"/>
            <w:shd w:val="clear" w:color="auto" w:fill="auto"/>
            <w:noWrap/>
            <w:vAlign w:val="center"/>
            <w:hideMark/>
          </w:tcPr>
          <w:p w14:paraId="07259604" w14:textId="77777777" w:rsidR="00341908" w:rsidRPr="00341908" w:rsidRDefault="00341908" w:rsidP="00253F01">
            <w:pPr>
              <w:pStyle w:val="TAC"/>
              <w:rPr>
                <w:rFonts w:eastAsia="Malgun Gothic"/>
                <w:lang w:val="en-US" w:eastAsia="ko-KR"/>
              </w:rPr>
            </w:pPr>
            <w:r w:rsidRPr="00341908">
              <w:rPr>
                <w:rFonts w:eastAsia="Malgun Gothic"/>
                <w:lang w:val="en-US" w:eastAsia="ko-KR"/>
              </w:rPr>
              <w:t>3</w:t>
            </w:r>
          </w:p>
        </w:tc>
        <w:tc>
          <w:tcPr>
            <w:tcW w:w="1763" w:type="pct"/>
            <w:gridSpan w:val="6"/>
            <w:shd w:val="clear" w:color="auto" w:fill="auto"/>
            <w:noWrap/>
            <w:vAlign w:val="center"/>
            <w:hideMark/>
          </w:tcPr>
          <w:p w14:paraId="07259605" w14:textId="77777777" w:rsidR="00341908" w:rsidRPr="00341908" w:rsidRDefault="00341908" w:rsidP="00253F01">
            <w:pPr>
              <w:pStyle w:val="TAC"/>
              <w:rPr>
                <w:rFonts w:eastAsia="Malgun Gothic"/>
                <w:lang w:val="en-US" w:eastAsia="ko-KR"/>
              </w:rPr>
            </w:pPr>
            <w:r w:rsidRPr="00341908">
              <w:rPr>
                <w:rFonts w:eastAsia="Malgun Gothic"/>
                <w:lang w:val="en-US" w:eastAsia="ko-KR"/>
              </w:rPr>
              <w:t>See CA_3C Bandwidth combination set 0 in Table 5.6A.1-1</w:t>
            </w:r>
          </w:p>
        </w:tc>
        <w:tc>
          <w:tcPr>
            <w:tcW w:w="667" w:type="pct"/>
            <w:vMerge w:val="restart"/>
            <w:shd w:val="clear" w:color="auto" w:fill="auto"/>
            <w:noWrap/>
            <w:vAlign w:val="center"/>
            <w:hideMark/>
          </w:tcPr>
          <w:p w14:paraId="07259606" w14:textId="77777777" w:rsidR="00341908" w:rsidRPr="00341908" w:rsidRDefault="00341908" w:rsidP="00253F01">
            <w:pPr>
              <w:pStyle w:val="TAC"/>
              <w:rPr>
                <w:rFonts w:eastAsia="Malgun Gothic"/>
                <w:lang w:val="en-US" w:eastAsia="ko-KR"/>
              </w:rPr>
            </w:pPr>
            <w:r w:rsidRPr="00341908">
              <w:rPr>
                <w:rFonts w:eastAsia="Malgun Gothic"/>
                <w:lang w:val="en-US" w:eastAsia="ko-KR"/>
              </w:rPr>
              <w:t>70</w:t>
            </w:r>
          </w:p>
        </w:tc>
        <w:tc>
          <w:tcPr>
            <w:tcW w:w="656" w:type="pct"/>
            <w:vMerge w:val="restart"/>
            <w:shd w:val="clear" w:color="auto" w:fill="auto"/>
            <w:noWrap/>
            <w:vAlign w:val="center"/>
            <w:hideMark/>
          </w:tcPr>
          <w:p w14:paraId="07259607" w14:textId="77777777" w:rsidR="00341908" w:rsidRPr="00341908" w:rsidRDefault="00341908" w:rsidP="00253F01">
            <w:pPr>
              <w:pStyle w:val="TAC"/>
              <w:rPr>
                <w:rFonts w:eastAsia="Malgun Gothic"/>
                <w:lang w:val="en-US" w:eastAsia="ko-KR"/>
              </w:rPr>
            </w:pPr>
            <w:r w:rsidRPr="00341908">
              <w:rPr>
                <w:rFonts w:eastAsia="Malgun Gothic"/>
                <w:lang w:val="en-US" w:eastAsia="ko-KR"/>
              </w:rPr>
              <w:t>0</w:t>
            </w:r>
          </w:p>
        </w:tc>
      </w:tr>
      <w:tr w:rsidR="00DD514F" w:rsidRPr="00341908" w14:paraId="07259614" w14:textId="77777777" w:rsidTr="0010070F">
        <w:trPr>
          <w:trHeight w:val="348"/>
        </w:trPr>
        <w:tc>
          <w:tcPr>
            <w:tcW w:w="738" w:type="pct"/>
            <w:vMerge/>
            <w:vAlign w:val="center"/>
            <w:hideMark/>
          </w:tcPr>
          <w:p w14:paraId="07259609"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0A"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0B" w14:textId="77777777" w:rsidR="00341908" w:rsidRPr="00341908" w:rsidRDefault="00341908" w:rsidP="00253F01">
            <w:pPr>
              <w:pStyle w:val="TAC"/>
              <w:rPr>
                <w:rFonts w:eastAsia="Malgun Gothic"/>
                <w:lang w:val="en-US" w:eastAsia="ko-KR"/>
              </w:rPr>
            </w:pPr>
            <w:r w:rsidRPr="00341908">
              <w:rPr>
                <w:rFonts w:eastAsia="Malgun Gothic"/>
                <w:lang w:val="en-US" w:eastAsia="ko-KR"/>
              </w:rPr>
              <w:t>7</w:t>
            </w:r>
          </w:p>
        </w:tc>
        <w:tc>
          <w:tcPr>
            <w:tcW w:w="294" w:type="pct"/>
            <w:shd w:val="clear" w:color="auto" w:fill="auto"/>
            <w:noWrap/>
            <w:vAlign w:val="center"/>
            <w:hideMark/>
          </w:tcPr>
          <w:p w14:paraId="0725960C"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0D"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0E"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0F"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10"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11"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12"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13" w14:textId="77777777" w:rsidR="00341908" w:rsidRPr="00341908" w:rsidRDefault="00341908" w:rsidP="00253F01">
            <w:pPr>
              <w:pStyle w:val="TAC"/>
              <w:rPr>
                <w:rFonts w:eastAsia="Malgun Gothic"/>
                <w:lang w:val="en-US" w:eastAsia="ko-KR"/>
              </w:rPr>
            </w:pPr>
          </w:p>
        </w:tc>
      </w:tr>
      <w:tr w:rsidR="00DD514F" w:rsidRPr="00341908" w14:paraId="07259620" w14:textId="77777777" w:rsidTr="0010070F">
        <w:trPr>
          <w:trHeight w:val="348"/>
        </w:trPr>
        <w:tc>
          <w:tcPr>
            <w:tcW w:w="738" w:type="pct"/>
            <w:vMerge/>
            <w:vAlign w:val="center"/>
            <w:hideMark/>
          </w:tcPr>
          <w:p w14:paraId="07259615"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16"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17" w14:textId="77777777" w:rsidR="00341908" w:rsidRPr="00341908" w:rsidRDefault="00341908" w:rsidP="00253F01">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18"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19"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1A"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1B"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1C"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1D" w14:textId="77777777" w:rsidR="00341908" w:rsidRPr="00341908" w:rsidRDefault="00341908" w:rsidP="00253F01">
            <w:pPr>
              <w:pStyle w:val="TAC"/>
              <w:rPr>
                <w:rFonts w:eastAsia="Malgun Gothic"/>
                <w:lang w:val="en-US" w:eastAsia="ko-KR"/>
              </w:rPr>
            </w:pPr>
          </w:p>
        </w:tc>
        <w:tc>
          <w:tcPr>
            <w:tcW w:w="667" w:type="pct"/>
            <w:vMerge/>
            <w:vAlign w:val="center"/>
            <w:hideMark/>
          </w:tcPr>
          <w:p w14:paraId="0725961E"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1F" w14:textId="77777777" w:rsidR="00341908" w:rsidRPr="00341908" w:rsidRDefault="00341908" w:rsidP="00253F01">
            <w:pPr>
              <w:pStyle w:val="TAC"/>
              <w:rPr>
                <w:rFonts w:eastAsia="Malgun Gothic"/>
                <w:lang w:val="en-US" w:eastAsia="ko-KR"/>
              </w:rPr>
            </w:pPr>
          </w:p>
        </w:tc>
      </w:tr>
      <w:tr w:rsidR="00DD514F" w:rsidRPr="00341908" w14:paraId="0725962C" w14:textId="77777777" w:rsidTr="0010070F">
        <w:trPr>
          <w:trHeight w:val="348"/>
        </w:trPr>
        <w:tc>
          <w:tcPr>
            <w:tcW w:w="738" w:type="pct"/>
            <w:vMerge w:val="restart"/>
            <w:shd w:val="clear" w:color="auto" w:fill="auto"/>
            <w:noWrap/>
            <w:vAlign w:val="center"/>
            <w:hideMark/>
          </w:tcPr>
          <w:p w14:paraId="07259621" w14:textId="77777777" w:rsidR="00341908" w:rsidRPr="00341908" w:rsidRDefault="00341908" w:rsidP="00253F01">
            <w:pPr>
              <w:pStyle w:val="TAC"/>
              <w:rPr>
                <w:rFonts w:eastAsia="Malgun Gothic"/>
                <w:lang w:val="en-US" w:eastAsia="ko-KR"/>
              </w:rPr>
            </w:pPr>
            <w:r w:rsidRPr="00341908">
              <w:rPr>
                <w:rFonts w:eastAsia="Malgun Gothic"/>
                <w:lang w:val="en-US" w:eastAsia="ko-KR"/>
              </w:rPr>
              <w:t>CA_1A-3C-38A</w:t>
            </w:r>
          </w:p>
        </w:tc>
        <w:tc>
          <w:tcPr>
            <w:tcW w:w="736" w:type="pct"/>
            <w:vMerge w:val="restart"/>
            <w:shd w:val="clear" w:color="auto" w:fill="auto"/>
            <w:noWrap/>
            <w:vAlign w:val="center"/>
            <w:hideMark/>
          </w:tcPr>
          <w:p w14:paraId="07259622" w14:textId="77777777" w:rsidR="00341908" w:rsidRPr="00341908" w:rsidRDefault="00341908" w:rsidP="00253F01">
            <w:pPr>
              <w:pStyle w:val="TAC"/>
              <w:rPr>
                <w:rFonts w:eastAsia="Malgun Gothic"/>
                <w:lang w:val="en-US" w:eastAsia="ko-KR"/>
              </w:rPr>
            </w:pPr>
            <w:r w:rsidRPr="00341908">
              <w:rPr>
                <w:rFonts w:eastAsia="Malgun Gothic"/>
                <w:lang w:val="en-US" w:eastAsia="ko-KR"/>
              </w:rPr>
              <w:t>CA_1A-3A</w:t>
            </w:r>
          </w:p>
        </w:tc>
        <w:tc>
          <w:tcPr>
            <w:tcW w:w="441" w:type="pct"/>
            <w:shd w:val="clear" w:color="auto" w:fill="auto"/>
            <w:noWrap/>
            <w:vAlign w:val="center"/>
            <w:hideMark/>
          </w:tcPr>
          <w:p w14:paraId="07259623" w14:textId="77777777" w:rsidR="00341908" w:rsidRPr="00341908" w:rsidRDefault="00341908" w:rsidP="00253F01">
            <w:pPr>
              <w:pStyle w:val="TAC"/>
              <w:rPr>
                <w:rFonts w:eastAsia="Malgun Gothic"/>
                <w:lang w:val="en-US" w:eastAsia="ko-KR"/>
              </w:rPr>
            </w:pPr>
            <w:r w:rsidRPr="00341908">
              <w:rPr>
                <w:rFonts w:eastAsia="Malgun Gothic"/>
                <w:lang w:val="en-US" w:eastAsia="ko-KR"/>
              </w:rPr>
              <w:t>1</w:t>
            </w:r>
          </w:p>
        </w:tc>
        <w:tc>
          <w:tcPr>
            <w:tcW w:w="294" w:type="pct"/>
            <w:shd w:val="clear" w:color="auto" w:fill="auto"/>
            <w:noWrap/>
            <w:vAlign w:val="center"/>
            <w:hideMark/>
          </w:tcPr>
          <w:p w14:paraId="07259624"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25"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26"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27"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28"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29"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restart"/>
            <w:shd w:val="clear" w:color="auto" w:fill="auto"/>
            <w:noWrap/>
            <w:vAlign w:val="center"/>
            <w:hideMark/>
          </w:tcPr>
          <w:p w14:paraId="0725962A" w14:textId="77777777" w:rsidR="00341908" w:rsidRPr="00341908" w:rsidRDefault="00341908" w:rsidP="00253F01">
            <w:pPr>
              <w:pStyle w:val="TAC"/>
              <w:rPr>
                <w:rFonts w:eastAsia="Malgun Gothic"/>
                <w:lang w:val="en-US" w:eastAsia="ko-KR"/>
              </w:rPr>
            </w:pPr>
            <w:r w:rsidRPr="00341908">
              <w:rPr>
                <w:rFonts w:eastAsia="Malgun Gothic"/>
                <w:lang w:val="en-US" w:eastAsia="ko-KR"/>
              </w:rPr>
              <w:t>80</w:t>
            </w:r>
          </w:p>
        </w:tc>
        <w:tc>
          <w:tcPr>
            <w:tcW w:w="656" w:type="pct"/>
            <w:vMerge w:val="restart"/>
            <w:shd w:val="clear" w:color="auto" w:fill="auto"/>
            <w:noWrap/>
            <w:vAlign w:val="center"/>
            <w:hideMark/>
          </w:tcPr>
          <w:p w14:paraId="0725962B" w14:textId="77777777" w:rsidR="00341908" w:rsidRPr="00341908" w:rsidRDefault="00341908" w:rsidP="00253F01">
            <w:pPr>
              <w:pStyle w:val="TAC"/>
              <w:rPr>
                <w:rFonts w:eastAsia="Malgun Gothic"/>
                <w:lang w:val="en-US" w:eastAsia="ko-KR"/>
              </w:rPr>
            </w:pPr>
            <w:r w:rsidRPr="00341908">
              <w:rPr>
                <w:rFonts w:eastAsia="Malgun Gothic"/>
                <w:lang w:val="en-US" w:eastAsia="ko-KR"/>
              </w:rPr>
              <w:t>0</w:t>
            </w:r>
          </w:p>
        </w:tc>
      </w:tr>
      <w:tr w:rsidR="001E1951" w:rsidRPr="00341908" w14:paraId="07259633" w14:textId="77777777" w:rsidTr="0010070F">
        <w:trPr>
          <w:trHeight w:val="348"/>
        </w:trPr>
        <w:tc>
          <w:tcPr>
            <w:tcW w:w="738" w:type="pct"/>
            <w:vMerge/>
            <w:vAlign w:val="center"/>
            <w:hideMark/>
          </w:tcPr>
          <w:p w14:paraId="0725962D"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2E"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2F" w14:textId="77777777" w:rsidR="00341908" w:rsidRPr="00341908" w:rsidRDefault="00341908" w:rsidP="00253F01">
            <w:pPr>
              <w:pStyle w:val="TAC"/>
              <w:rPr>
                <w:rFonts w:eastAsia="Malgun Gothic"/>
                <w:lang w:val="en-US" w:eastAsia="ko-KR"/>
              </w:rPr>
            </w:pPr>
            <w:r w:rsidRPr="00341908">
              <w:rPr>
                <w:rFonts w:eastAsia="Malgun Gothic"/>
                <w:lang w:val="en-US" w:eastAsia="ko-KR"/>
              </w:rPr>
              <w:t>3</w:t>
            </w:r>
          </w:p>
        </w:tc>
        <w:tc>
          <w:tcPr>
            <w:tcW w:w="1763" w:type="pct"/>
            <w:gridSpan w:val="6"/>
            <w:shd w:val="clear" w:color="auto" w:fill="auto"/>
            <w:noWrap/>
            <w:vAlign w:val="center"/>
            <w:hideMark/>
          </w:tcPr>
          <w:p w14:paraId="07259630" w14:textId="77777777" w:rsidR="00341908" w:rsidRPr="00341908" w:rsidRDefault="00341908" w:rsidP="00253F01">
            <w:pPr>
              <w:pStyle w:val="TAC"/>
              <w:rPr>
                <w:rFonts w:eastAsia="Malgun Gothic"/>
                <w:lang w:val="en-US" w:eastAsia="ko-KR"/>
              </w:rPr>
            </w:pPr>
            <w:r w:rsidRPr="00341908">
              <w:rPr>
                <w:rFonts w:eastAsia="Malgun Gothic"/>
                <w:lang w:val="en-US" w:eastAsia="ko-KR"/>
              </w:rPr>
              <w:t>See CA_3C Bandwidth combination set 0 in Table 5.6A.1-1</w:t>
            </w:r>
          </w:p>
        </w:tc>
        <w:tc>
          <w:tcPr>
            <w:tcW w:w="667" w:type="pct"/>
            <w:vMerge/>
            <w:vAlign w:val="center"/>
            <w:hideMark/>
          </w:tcPr>
          <w:p w14:paraId="07259631"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32" w14:textId="77777777" w:rsidR="00341908" w:rsidRPr="00341908" w:rsidRDefault="00341908" w:rsidP="00253F01">
            <w:pPr>
              <w:pStyle w:val="TAC"/>
              <w:rPr>
                <w:rFonts w:eastAsia="Malgun Gothic"/>
                <w:lang w:val="en-US" w:eastAsia="ko-KR"/>
              </w:rPr>
            </w:pPr>
          </w:p>
        </w:tc>
      </w:tr>
      <w:tr w:rsidR="00DD514F" w:rsidRPr="00341908" w14:paraId="0725963F" w14:textId="77777777" w:rsidTr="0010070F">
        <w:trPr>
          <w:trHeight w:val="348"/>
        </w:trPr>
        <w:tc>
          <w:tcPr>
            <w:tcW w:w="738" w:type="pct"/>
            <w:vMerge/>
            <w:vAlign w:val="center"/>
            <w:hideMark/>
          </w:tcPr>
          <w:p w14:paraId="07259634"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35"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36" w14:textId="77777777" w:rsidR="00341908" w:rsidRPr="00341908" w:rsidRDefault="00341908" w:rsidP="00253F01">
            <w:pPr>
              <w:pStyle w:val="TAC"/>
              <w:rPr>
                <w:rFonts w:eastAsia="Malgun Gothic"/>
                <w:lang w:val="en-US" w:eastAsia="ko-KR"/>
              </w:rPr>
            </w:pPr>
            <w:r w:rsidRPr="00341908">
              <w:rPr>
                <w:rFonts w:eastAsia="Malgun Gothic"/>
                <w:lang w:val="en-US" w:eastAsia="ko-KR"/>
              </w:rPr>
              <w:t>38</w:t>
            </w:r>
          </w:p>
        </w:tc>
        <w:tc>
          <w:tcPr>
            <w:tcW w:w="294" w:type="pct"/>
            <w:shd w:val="clear" w:color="auto" w:fill="auto"/>
            <w:noWrap/>
            <w:vAlign w:val="center"/>
            <w:hideMark/>
          </w:tcPr>
          <w:p w14:paraId="07259637"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38"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39"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3A"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3B"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3C"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3D"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3E" w14:textId="77777777" w:rsidR="00341908" w:rsidRPr="00341908" w:rsidRDefault="00341908" w:rsidP="00253F01">
            <w:pPr>
              <w:pStyle w:val="TAC"/>
              <w:rPr>
                <w:rFonts w:eastAsia="Malgun Gothic"/>
                <w:lang w:val="en-US" w:eastAsia="ko-KR"/>
              </w:rPr>
            </w:pPr>
          </w:p>
        </w:tc>
      </w:tr>
      <w:tr w:rsidR="001E1951" w:rsidRPr="00341908" w14:paraId="07259646" w14:textId="77777777" w:rsidTr="0010070F">
        <w:trPr>
          <w:trHeight w:val="348"/>
        </w:trPr>
        <w:tc>
          <w:tcPr>
            <w:tcW w:w="738" w:type="pct"/>
            <w:vMerge w:val="restart"/>
            <w:shd w:val="clear" w:color="auto" w:fill="auto"/>
            <w:noWrap/>
            <w:vAlign w:val="center"/>
            <w:hideMark/>
          </w:tcPr>
          <w:p w14:paraId="07259640" w14:textId="77777777" w:rsidR="00341908" w:rsidRPr="00341908" w:rsidRDefault="00341908" w:rsidP="00253F01">
            <w:pPr>
              <w:pStyle w:val="TAC"/>
              <w:rPr>
                <w:rFonts w:eastAsia="Malgun Gothic"/>
                <w:lang w:val="en-US" w:eastAsia="ko-KR"/>
              </w:rPr>
            </w:pPr>
            <w:r w:rsidRPr="00341908">
              <w:rPr>
                <w:rFonts w:eastAsia="Malgun Gothic"/>
                <w:lang w:val="en-US" w:eastAsia="ko-KR"/>
              </w:rPr>
              <w:t>CA_3C-8A-38A</w:t>
            </w:r>
          </w:p>
        </w:tc>
        <w:tc>
          <w:tcPr>
            <w:tcW w:w="736" w:type="pct"/>
            <w:vMerge w:val="restart"/>
            <w:shd w:val="clear" w:color="auto" w:fill="auto"/>
            <w:noWrap/>
            <w:vAlign w:val="center"/>
            <w:hideMark/>
          </w:tcPr>
          <w:p w14:paraId="07259641" w14:textId="77777777" w:rsidR="00341908" w:rsidRPr="00341908" w:rsidRDefault="00341908" w:rsidP="00253F01">
            <w:pPr>
              <w:pStyle w:val="TAC"/>
              <w:rPr>
                <w:rFonts w:eastAsia="Malgun Gothic"/>
                <w:lang w:val="en-US" w:eastAsia="ko-KR"/>
              </w:rPr>
            </w:pPr>
            <w:r w:rsidRPr="00341908">
              <w:rPr>
                <w:rFonts w:eastAsia="Malgun Gothic"/>
                <w:lang w:val="en-US" w:eastAsia="ko-KR"/>
              </w:rPr>
              <w:t>CA_3A-8A</w:t>
            </w:r>
          </w:p>
        </w:tc>
        <w:tc>
          <w:tcPr>
            <w:tcW w:w="441" w:type="pct"/>
            <w:shd w:val="clear" w:color="auto" w:fill="auto"/>
            <w:noWrap/>
            <w:vAlign w:val="center"/>
            <w:hideMark/>
          </w:tcPr>
          <w:p w14:paraId="07259642" w14:textId="77777777" w:rsidR="00341908" w:rsidRPr="00341908" w:rsidRDefault="00341908" w:rsidP="00253F01">
            <w:pPr>
              <w:pStyle w:val="TAC"/>
              <w:rPr>
                <w:rFonts w:eastAsia="Malgun Gothic"/>
                <w:lang w:val="en-US" w:eastAsia="ko-KR"/>
              </w:rPr>
            </w:pPr>
            <w:r w:rsidRPr="00341908">
              <w:rPr>
                <w:rFonts w:eastAsia="Malgun Gothic"/>
                <w:lang w:val="en-US" w:eastAsia="ko-KR"/>
              </w:rPr>
              <w:t>3</w:t>
            </w:r>
          </w:p>
        </w:tc>
        <w:tc>
          <w:tcPr>
            <w:tcW w:w="1763" w:type="pct"/>
            <w:gridSpan w:val="6"/>
            <w:shd w:val="clear" w:color="auto" w:fill="auto"/>
            <w:noWrap/>
            <w:vAlign w:val="center"/>
            <w:hideMark/>
          </w:tcPr>
          <w:p w14:paraId="07259643" w14:textId="77777777" w:rsidR="00341908" w:rsidRPr="00341908" w:rsidRDefault="00341908" w:rsidP="00253F01">
            <w:pPr>
              <w:pStyle w:val="TAC"/>
              <w:rPr>
                <w:rFonts w:eastAsia="Malgun Gothic"/>
                <w:lang w:val="en-US" w:eastAsia="ko-KR"/>
              </w:rPr>
            </w:pPr>
            <w:r w:rsidRPr="00341908">
              <w:rPr>
                <w:rFonts w:eastAsia="Malgun Gothic"/>
                <w:lang w:val="en-US" w:eastAsia="ko-KR"/>
              </w:rPr>
              <w:t>See CA_3C Bandwidth combination set 0 in Table 5.6A.1-1</w:t>
            </w:r>
          </w:p>
        </w:tc>
        <w:tc>
          <w:tcPr>
            <w:tcW w:w="667" w:type="pct"/>
            <w:vMerge w:val="restart"/>
            <w:shd w:val="clear" w:color="auto" w:fill="auto"/>
            <w:noWrap/>
            <w:vAlign w:val="center"/>
            <w:hideMark/>
          </w:tcPr>
          <w:p w14:paraId="07259644" w14:textId="77777777" w:rsidR="00341908" w:rsidRPr="00341908" w:rsidRDefault="00341908" w:rsidP="00253F01">
            <w:pPr>
              <w:pStyle w:val="TAC"/>
              <w:rPr>
                <w:rFonts w:eastAsia="Malgun Gothic"/>
                <w:lang w:val="en-US" w:eastAsia="ko-KR"/>
              </w:rPr>
            </w:pPr>
            <w:r w:rsidRPr="00341908">
              <w:rPr>
                <w:rFonts w:eastAsia="Malgun Gothic"/>
                <w:lang w:val="en-US" w:eastAsia="ko-KR"/>
              </w:rPr>
              <w:t>70</w:t>
            </w:r>
          </w:p>
        </w:tc>
        <w:tc>
          <w:tcPr>
            <w:tcW w:w="656" w:type="pct"/>
            <w:vMerge w:val="restart"/>
            <w:shd w:val="clear" w:color="auto" w:fill="auto"/>
            <w:noWrap/>
            <w:vAlign w:val="center"/>
            <w:hideMark/>
          </w:tcPr>
          <w:p w14:paraId="07259645" w14:textId="77777777" w:rsidR="00341908" w:rsidRPr="00341908" w:rsidRDefault="00341908" w:rsidP="00253F01">
            <w:pPr>
              <w:pStyle w:val="TAC"/>
              <w:rPr>
                <w:rFonts w:eastAsia="Malgun Gothic"/>
                <w:lang w:val="en-US" w:eastAsia="ko-KR"/>
              </w:rPr>
            </w:pPr>
            <w:r w:rsidRPr="00341908">
              <w:rPr>
                <w:rFonts w:eastAsia="Malgun Gothic"/>
                <w:lang w:val="en-US" w:eastAsia="ko-KR"/>
              </w:rPr>
              <w:t>0</w:t>
            </w:r>
          </w:p>
        </w:tc>
      </w:tr>
      <w:tr w:rsidR="00DD514F" w:rsidRPr="00341908" w14:paraId="07259652" w14:textId="77777777" w:rsidTr="0010070F">
        <w:trPr>
          <w:trHeight w:val="348"/>
        </w:trPr>
        <w:tc>
          <w:tcPr>
            <w:tcW w:w="738" w:type="pct"/>
            <w:vMerge/>
            <w:vAlign w:val="center"/>
            <w:hideMark/>
          </w:tcPr>
          <w:p w14:paraId="07259647"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48"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49" w14:textId="77777777" w:rsidR="00341908" w:rsidRPr="00341908" w:rsidRDefault="00341908" w:rsidP="00253F01">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4A"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4B"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4C"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4D"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4E"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4F" w14:textId="77777777" w:rsidR="00341908" w:rsidRPr="00341908" w:rsidRDefault="00341908" w:rsidP="00253F01">
            <w:pPr>
              <w:pStyle w:val="TAC"/>
              <w:rPr>
                <w:rFonts w:eastAsia="Malgun Gothic"/>
                <w:lang w:val="en-US" w:eastAsia="ko-KR"/>
              </w:rPr>
            </w:pPr>
          </w:p>
        </w:tc>
        <w:tc>
          <w:tcPr>
            <w:tcW w:w="667" w:type="pct"/>
            <w:vMerge/>
            <w:vAlign w:val="center"/>
            <w:hideMark/>
          </w:tcPr>
          <w:p w14:paraId="07259650"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51" w14:textId="77777777" w:rsidR="00341908" w:rsidRPr="00341908" w:rsidRDefault="00341908" w:rsidP="00253F01">
            <w:pPr>
              <w:pStyle w:val="TAC"/>
              <w:rPr>
                <w:rFonts w:eastAsia="Malgun Gothic"/>
                <w:lang w:val="en-US" w:eastAsia="ko-KR"/>
              </w:rPr>
            </w:pPr>
          </w:p>
        </w:tc>
      </w:tr>
      <w:tr w:rsidR="00DD514F" w:rsidRPr="00341908" w14:paraId="0725965E" w14:textId="77777777" w:rsidTr="0010070F">
        <w:trPr>
          <w:trHeight w:val="348"/>
        </w:trPr>
        <w:tc>
          <w:tcPr>
            <w:tcW w:w="738" w:type="pct"/>
            <w:vMerge/>
            <w:vAlign w:val="center"/>
            <w:hideMark/>
          </w:tcPr>
          <w:p w14:paraId="07259653"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54"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55" w14:textId="77777777" w:rsidR="00341908" w:rsidRPr="00341908" w:rsidRDefault="00341908" w:rsidP="00253F01">
            <w:pPr>
              <w:pStyle w:val="TAC"/>
              <w:rPr>
                <w:rFonts w:eastAsia="Malgun Gothic"/>
                <w:lang w:val="en-US" w:eastAsia="ko-KR"/>
              </w:rPr>
            </w:pPr>
            <w:r w:rsidRPr="00341908">
              <w:rPr>
                <w:rFonts w:eastAsia="Malgun Gothic"/>
                <w:lang w:val="en-US" w:eastAsia="ko-KR"/>
              </w:rPr>
              <w:t>38</w:t>
            </w:r>
          </w:p>
        </w:tc>
        <w:tc>
          <w:tcPr>
            <w:tcW w:w="294" w:type="pct"/>
            <w:shd w:val="clear" w:color="auto" w:fill="auto"/>
            <w:noWrap/>
            <w:vAlign w:val="center"/>
            <w:hideMark/>
          </w:tcPr>
          <w:p w14:paraId="07259656"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57"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58"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59"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5A"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5B"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5C"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5D" w14:textId="77777777" w:rsidR="00341908" w:rsidRPr="00341908" w:rsidRDefault="00341908" w:rsidP="00253F01">
            <w:pPr>
              <w:pStyle w:val="TAC"/>
              <w:rPr>
                <w:rFonts w:eastAsia="Malgun Gothic"/>
                <w:lang w:val="en-US" w:eastAsia="ko-KR"/>
              </w:rPr>
            </w:pPr>
          </w:p>
        </w:tc>
      </w:tr>
      <w:tr w:rsidR="00DD514F" w:rsidRPr="00341908" w14:paraId="0725966A" w14:textId="77777777" w:rsidTr="0010070F">
        <w:trPr>
          <w:trHeight w:val="348"/>
        </w:trPr>
        <w:tc>
          <w:tcPr>
            <w:tcW w:w="738" w:type="pct"/>
            <w:vMerge w:val="restart"/>
            <w:shd w:val="clear" w:color="auto" w:fill="auto"/>
            <w:noWrap/>
            <w:vAlign w:val="center"/>
            <w:hideMark/>
          </w:tcPr>
          <w:p w14:paraId="0725965F" w14:textId="77777777" w:rsidR="00341908" w:rsidRPr="00341908" w:rsidRDefault="00341908" w:rsidP="00253F01">
            <w:pPr>
              <w:pStyle w:val="TAC"/>
              <w:rPr>
                <w:rFonts w:eastAsia="Malgun Gothic"/>
                <w:lang w:val="en-US" w:eastAsia="ko-KR"/>
              </w:rPr>
            </w:pPr>
            <w:r w:rsidRPr="00341908">
              <w:rPr>
                <w:rFonts w:eastAsia="Malgun Gothic"/>
                <w:lang w:val="en-US" w:eastAsia="ko-KR"/>
              </w:rPr>
              <w:t>CA_1A-3C-20A</w:t>
            </w:r>
          </w:p>
        </w:tc>
        <w:tc>
          <w:tcPr>
            <w:tcW w:w="736" w:type="pct"/>
            <w:vMerge w:val="restart"/>
            <w:shd w:val="clear" w:color="auto" w:fill="auto"/>
            <w:noWrap/>
            <w:vAlign w:val="center"/>
            <w:hideMark/>
          </w:tcPr>
          <w:p w14:paraId="07259660" w14:textId="77777777" w:rsidR="00341908" w:rsidRPr="00341908" w:rsidRDefault="00341908" w:rsidP="00253F01">
            <w:pPr>
              <w:pStyle w:val="TAC"/>
              <w:rPr>
                <w:rFonts w:eastAsia="Malgun Gothic"/>
                <w:lang w:val="en-US" w:eastAsia="ko-KR"/>
              </w:rPr>
            </w:pPr>
            <w:r w:rsidRPr="00341908">
              <w:rPr>
                <w:rFonts w:eastAsia="Malgun Gothic"/>
                <w:lang w:val="en-US" w:eastAsia="ko-KR"/>
              </w:rPr>
              <w:t>CA_1A-3A</w:t>
            </w:r>
          </w:p>
        </w:tc>
        <w:tc>
          <w:tcPr>
            <w:tcW w:w="441" w:type="pct"/>
            <w:shd w:val="clear" w:color="auto" w:fill="auto"/>
            <w:noWrap/>
            <w:vAlign w:val="center"/>
            <w:hideMark/>
          </w:tcPr>
          <w:p w14:paraId="07259661" w14:textId="77777777" w:rsidR="00341908" w:rsidRPr="00341908" w:rsidRDefault="00341908" w:rsidP="00253F01">
            <w:pPr>
              <w:pStyle w:val="TAC"/>
              <w:rPr>
                <w:rFonts w:eastAsia="Malgun Gothic"/>
                <w:lang w:val="en-US" w:eastAsia="ko-KR"/>
              </w:rPr>
            </w:pPr>
            <w:r w:rsidRPr="00341908">
              <w:rPr>
                <w:rFonts w:eastAsia="Malgun Gothic"/>
                <w:lang w:val="en-US" w:eastAsia="ko-KR"/>
              </w:rPr>
              <w:t>1</w:t>
            </w:r>
          </w:p>
        </w:tc>
        <w:tc>
          <w:tcPr>
            <w:tcW w:w="294" w:type="pct"/>
            <w:shd w:val="clear" w:color="auto" w:fill="auto"/>
            <w:noWrap/>
            <w:vAlign w:val="center"/>
            <w:hideMark/>
          </w:tcPr>
          <w:p w14:paraId="07259662"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63"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64"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65"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66"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67"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restart"/>
            <w:shd w:val="clear" w:color="auto" w:fill="auto"/>
            <w:noWrap/>
            <w:vAlign w:val="center"/>
            <w:hideMark/>
          </w:tcPr>
          <w:p w14:paraId="07259668" w14:textId="77777777" w:rsidR="00341908" w:rsidRPr="00341908" w:rsidRDefault="00341908" w:rsidP="00253F01">
            <w:pPr>
              <w:pStyle w:val="TAC"/>
              <w:rPr>
                <w:rFonts w:eastAsia="Malgun Gothic"/>
                <w:lang w:val="en-US" w:eastAsia="ko-KR"/>
              </w:rPr>
            </w:pPr>
            <w:r w:rsidRPr="00341908">
              <w:rPr>
                <w:rFonts w:eastAsia="Malgun Gothic"/>
                <w:lang w:val="en-US" w:eastAsia="ko-KR"/>
              </w:rPr>
              <w:t>80</w:t>
            </w:r>
          </w:p>
        </w:tc>
        <w:tc>
          <w:tcPr>
            <w:tcW w:w="656" w:type="pct"/>
            <w:vMerge w:val="restart"/>
            <w:shd w:val="clear" w:color="auto" w:fill="auto"/>
            <w:noWrap/>
            <w:vAlign w:val="center"/>
            <w:hideMark/>
          </w:tcPr>
          <w:p w14:paraId="07259669" w14:textId="77777777" w:rsidR="00341908" w:rsidRPr="00341908" w:rsidRDefault="00341908" w:rsidP="00253F01">
            <w:pPr>
              <w:pStyle w:val="TAC"/>
              <w:rPr>
                <w:rFonts w:eastAsia="Malgun Gothic"/>
                <w:lang w:val="en-US" w:eastAsia="ko-KR"/>
              </w:rPr>
            </w:pPr>
            <w:r w:rsidRPr="00341908">
              <w:rPr>
                <w:rFonts w:eastAsia="Malgun Gothic"/>
                <w:lang w:val="en-US" w:eastAsia="ko-KR"/>
              </w:rPr>
              <w:t>0</w:t>
            </w:r>
          </w:p>
        </w:tc>
      </w:tr>
      <w:tr w:rsidR="001E1951" w:rsidRPr="00341908" w14:paraId="07259671" w14:textId="77777777" w:rsidTr="0010070F">
        <w:trPr>
          <w:trHeight w:val="348"/>
        </w:trPr>
        <w:tc>
          <w:tcPr>
            <w:tcW w:w="738" w:type="pct"/>
            <w:vMerge/>
            <w:vAlign w:val="center"/>
            <w:hideMark/>
          </w:tcPr>
          <w:p w14:paraId="0725966B"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6C"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6D" w14:textId="77777777" w:rsidR="00341908" w:rsidRPr="00341908" w:rsidRDefault="00341908" w:rsidP="00253F01">
            <w:pPr>
              <w:pStyle w:val="TAC"/>
              <w:rPr>
                <w:rFonts w:eastAsia="Malgun Gothic"/>
                <w:lang w:val="en-US" w:eastAsia="ko-KR"/>
              </w:rPr>
            </w:pPr>
            <w:r w:rsidRPr="00341908">
              <w:rPr>
                <w:rFonts w:eastAsia="Malgun Gothic"/>
                <w:lang w:val="en-US" w:eastAsia="ko-KR"/>
              </w:rPr>
              <w:t>3</w:t>
            </w:r>
          </w:p>
        </w:tc>
        <w:tc>
          <w:tcPr>
            <w:tcW w:w="1763" w:type="pct"/>
            <w:gridSpan w:val="6"/>
            <w:shd w:val="clear" w:color="auto" w:fill="auto"/>
            <w:noWrap/>
            <w:vAlign w:val="center"/>
            <w:hideMark/>
          </w:tcPr>
          <w:p w14:paraId="0725966E" w14:textId="77777777" w:rsidR="00341908" w:rsidRPr="00341908" w:rsidRDefault="00341908" w:rsidP="00253F01">
            <w:pPr>
              <w:pStyle w:val="TAC"/>
              <w:rPr>
                <w:rFonts w:eastAsia="Malgun Gothic"/>
                <w:lang w:val="en-US" w:eastAsia="ko-KR"/>
              </w:rPr>
            </w:pPr>
            <w:r w:rsidRPr="00341908">
              <w:rPr>
                <w:rFonts w:eastAsia="Malgun Gothic"/>
                <w:lang w:val="en-US" w:eastAsia="ko-KR"/>
              </w:rPr>
              <w:t>See CA_3C Bandwidth combination set 0 in Table 5.6A.1-1</w:t>
            </w:r>
          </w:p>
        </w:tc>
        <w:tc>
          <w:tcPr>
            <w:tcW w:w="667" w:type="pct"/>
            <w:vMerge/>
            <w:vAlign w:val="center"/>
            <w:hideMark/>
          </w:tcPr>
          <w:p w14:paraId="0725966F"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70" w14:textId="77777777" w:rsidR="00341908" w:rsidRPr="00341908" w:rsidRDefault="00341908" w:rsidP="00253F01">
            <w:pPr>
              <w:pStyle w:val="TAC"/>
              <w:rPr>
                <w:rFonts w:eastAsia="Malgun Gothic"/>
                <w:lang w:val="en-US" w:eastAsia="ko-KR"/>
              </w:rPr>
            </w:pPr>
          </w:p>
        </w:tc>
      </w:tr>
      <w:tr w:rsidR="00DD514F" w:rsidRPr="00341908" w14:paraId="0725967D" w14:textId="77777777" w:rsidTr="0010070F">
        <w:trPr>
          <w:trHeight w:val="348"/>
        </w:trPr>
        <w:tc>
          <w:tcPr>
            <w:tcW w:w="738" w:type="pct"/>
            <w:vMerge/>
            <w:vAlign w:val="center"/>
            <w:hideMark/>
          </w:tcPr>
          <w:p w14:paraId="07259672"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73"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74" w14:textId="77777777" w:rsidR="00341908" w:rsidRPr="00341908" w:rsidRDefault="00341908" w:rsidP="00253F01">
            <w:pPr>
              <w:pStyle w:val="TAC"/>
              <w:rPr>
                <w:rFonts w:eastAsia="Malgun Gothic"/>
                <w:lang w:val="en-US" w:eastAsia="ko-KR"/>
              </w:rPr>
            </w:pPr>
            <w:r w:rsidRPr="00341908">
              <w:rPr>
                <w:rFonts w:eastAsia="Malgun Gothic"/>
                <w:lang w:val="en-US" w:eastAsia="ko-KR"/>
              </w:rPr>
              <w:t>20</w:t>
            </w:r>
          </w:p>
        </w:tc>
        <w:tc>
          <w:tcPr>
            <w:tcW w:w="294" w:type="pct"/>
            <w:shd w:val="clear" w:color="auto" w:fill="auto"/>
            <w:noWrap/>
            <w:vAlign w:val="center"/>
            <w:hideMark/>
          </w:tcPr>
          <w:p w14:paraId="07259675"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76"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77"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78"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79"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7A"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7B"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7C" w14:textId="77777777" w:rsidR="00341908" w:rsidRPr="00341908" w:rsidRDefault="00341908" w:rsidP="00253F01">
            <w:pPr>
              <w:pStyle w:val="TAC"/>
              <w:rPr>
                <w:rFonts w:eastAsia="Malgun Gothic"/>
                <w:lang w:val="en-US" w:eastAsia="ko-KR"/>
              </w:rPr>
            </w:pPr>
          </w:p>
        </w:tc>
      </w:tr>
      <w:tr w:rsidR="001E1951" w:rsidRPr="00341908" w14:paraId="07259684" w14:textId="77777777" w:rsidTr="0010070F">
        <w:trPr>
          <w:trHeight w:val="348"/>
        </w:trPr>
        <w:tc>
          <w:tcPr>
            <w:tcW w:w="738" w:type="pct"/>
            <w:vMerge w:val="restart"/>
            <w:shd w:val="clear" w:color="auto" w:fill="auto"/>
            <w:noWrap/>
            <w:vAlign w:val="center"/>
            <w:hideMark/>
          </w:tcPr>
          <w:p w14:paraId="0725967E" w14:textId="77777777" w:rsidR="00341908" w:rsidRPr="00341908" w:rsidRDefault="00341908" w:rsidP="00253F01">
            <w:pPr>
              <w:pStyle w:val="TAC"/>
              <w:rPr>
                <w:rFonts w:eastAsia="Malgun Gothic"/>
                <w:lang w:val="en-US" w:eastAsia="ko-KR"/>
              </w:rPr>
            </w:pPr>
            <w:r w:rsidRPr="00341908">
              <w:rPr>
                <w:rFonts w:eastAsia="Malgun Gothic"/>
                <w:lang w:val="en-US" w:eastAsia="ko-KR"/>
              </w:rPr>
              <w:t>CA_3C-8A-20A</w:t>
            </w:r>
          </w:p>
        </w:tc>
        <w:tc>
          <w:tcPr>
            <w:tcW w:w="736" w:type="pct"/>
            <w:vMerge w:val="restart"/>
            <w:shd w:val="clear" w:color="auto" w:fill="auto"/>
            <w:noWrap/>
            <w:vAlign w:val="center"/>
            <w:hideMark/>
          </w:tcPr>
          <w:p w14:paraId="0725967F" w14:textId="77777777" w:rsidR="00341908" w:rsidRPr="00341908" w:rsidRDefault="00341908" w:rsidP="00253F01">
            <w:pPr>
              <w:pStyle w:val="TAC"/>
              <w:rPr>
                <w:rFonts w:eastAsia="Malgun Gothic"/>
                <w:lang w:val="en-US" w:eastAsia="ko-KR"/>
              </w:rPr>
            </w:pPr>
            <w:r w:rsidRPr="00341908">
              <w:rPr>
                <w:rFonts w:eastAsia="Malgun Gothic"/>
                <w:lang w:val="en-US" w:eastAsia="ko-KR"/>
              </w:rPr>
              <w:t>CA_3A-8A</w:t>
            </w:r>
          </w:p>
        </w:tc>
        <w:tc>
          <w:tcPr>
            <w:tcW w:w="441" w:type="pct"/>
            <w:shd w:val="clear" w:color="auto" w:fill="auto"/>
            <w:noWrap/>
            <w:vAlign w:val="center"/>
            <w:hideMark/>
          </w:tcPr>
          <w:p w14:paraId="07259680" w14:textId="77777777" w:rsidR="00341908" w:rsidRPr="00341908" w:rsidRDefault="00341908" w:rsidP="00253F01">
            <w:pPr>
              <w:pStyle w:val="TAC"/>
              <w:rPr>
                <w:rFonts w:eastAsia="Malgun Gothic"/>
                <w:lang w:val="en-US" w:eastAsia="ko-KR"/>
              </w:rPr>
            </w:pPr>
            <w:r w:rsidRPr="00341908">
              <w:rPr>
                <w:rFonts w:eastAsia="Malgun Gothic"/>
                <w:lang w:val="en-US" w:eastAsia="ko-KR"/>
              </w:rPr>
              <w:t>3</w:t>
            </w:r>
          </w:p>
        </w:tc>
        <w:tc>
          <w:tcPr>
            <w:tcW w:w="1763" w:type="pct"/>
            <w:gridSpan w:val="6"/>
            <w:shd w:val="clear" w:color="auto" w:fill="auto"/>
            <w:noWrap/>
            <w:vAlign w:val="center"/>
            <w:hideMark/>
          </w:tcPr>
          <w:p w14:paraId="07259681" w14:textId="77777777" w:rsidR="00341908" w:rsidRPr="00341908" w:rsidRDefault="00341908" w:rsidP="00253F01">
            <w:pPr>
              <w:pStyle w:val="TAC"/>
              <w:rPr>
                <w:rFonts w:eastAsia="Malgun Gothic"/>
                <w:lang w:val="en-US" w:eastAsia="ko-KR"/>
              </w:rPr>
            </w:pPr>
            <w:r w:rsidRPr="00341908">
              <w:rPr>
                <w:rFonts w:eastAsia="Malgun Gothic"/>
                <w:lang w:val="en-US" w:eastAsia="ko-KR"/>
              </w:rPr>
              <w:t>See CA_3C Bandwidth combination set 0 in Table 5.6A.1-1</w:t>
            </w:r>
          </w:p>
        </w:tc>
        <w:tc>
          <w:tcPr>
            <w:tcW w:w="667" w:type="pct"/>
            <w:vMerge w:val="restart"/>
            <w:shd w:val="clear" w:color="auto" w:fill="auto"/>
            <w:noWrap/>
            <w:vAlign w:val="center"/>
            <w:hideMark/>
          </w:tcPr>
          <w:p w14:paraId="07259682" w14:textId="77777777" w:rsidR="00341908" w:rsidRPr="00341908" w:rsidRDefault="00341908" w:rsidP="00253F01">
            <w:pPr>
              <w:pStyle w:val="TAC"/>
              <w:rPr>
                <w:rFonts w:eastAsia="Malgun Gothic"/>
                <w:lang w:val="en-US" w:eastAsia="ko-KR"/>
              </w:rPr>
            </w:pPr>
            <w:r w:rsidRPr="00341908">
              <w:rPr>
                <w:rFonts w:eastAsia="Malgun Gothic"/>
                <w:lang w:val="en-US" w:eastAsia="ko-KR"/>
              </w:rPr>
              <w:t>70</w:t>
            </w:r>
          </w:p>
        </w:tc>
        <w:tc>
          <w:tcPr>
            <w:tcW w:w="656" w:type="pct"/>
            <w:vMerge w:val="restart"/>
            <w:shd w:val="clear" w:color="auto" w:fill="auto"/>
            <w:noWrap/>
            <w:vAlign w:val="center"/>
            <w:hideMark/>
          </w:tcPr>
          <w:p w14:paraId="07259683" w14:textId="77777777" w:rsidR="00341908" w:rsidRPr="00341908" w:rsidRDefault="00341908" w:rsidP="00253F01">
            <w:pPr>
              <w:pStyle w:val="TAC"/>
              <w:rPr>
                <w:rFonts w:eastAsia="Malgun Gothic"/>
                <w:lang w:val="en-US" w:eastAsia="ko-KR"/>
              </w:rPr>
            </w:pPr>
            <w:r w:rsidRPr="00341908">
              <w:rPr>
                <w:rFonts w:eastAsia="Malgun Gothic"/>
                <w:lang w:val="en-US" w:eastAsia="ko-KR"/>
              </w:rPr>
              <w:t>0</w:t>
            </w:r>
          </w:p>
        </w:tc>
      </w:tr>
      <w:tr w:rsidR="00DD514F" w:rsidRPr="00341908" w14:paraId="07259690" w14:textId="77777777" w:rsidTr="0010070F">
        <w:trPr>
          <w:trHeight w:val="348"/>
        </w:trPr>
        <w:tc>
          <w:tcPr>
            <w:tcW w:w="738" w:type="pct"/>
            <w:vMerge/>
            <w:vAlign w:val="center"/>
            <w:hideMark/>
          </w:tcPr>
          <w:p w14:paraId="07259685"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86"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87" w14:textId="77777777" w:rsidR="00341908" w:rsidRPr="00341908" w:rsidRDefault="00341908" w:rsidP="00253F01">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88"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89"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8A"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8B"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8C"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8D" w14:textId="77777777" w:rsidR="00341908" w:rsidRPr="00341908" w:rsidRDefault="00341908" w:rsidP="00253F01">
            <w:pPr>
              <w:pStyle w:val="TAC"/>
              <w:rPr>
                <w:rFonts w:eastAsia="Malgun Gothic"/>
                <w:lang w:val="en-US" w:eastAsia="ko-KR"/>
              </w:rPr>
            </w:pPr>
          </w:p>
        </w:tc>
        <w:tc>
          <w:tcPr>
            <w:tcW w:w="667" w:type="pct"/>
            <w:vMerge/>
            <w:vAlign w:val="center"/>
            <w:hideMark/>
          </w:tcPr>
          <w:p w14:paraId="0725968E"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8F" w14:textId="77777777" w:rsidR="00341908" w:rsidRPr="00341908" w:rsidRDefault="00341908" w:rsidP="00253F01">
            <w:pPr>
              <w:pStyle w:val="TAC"/>
              <w:rPr>
                <w:rFonts w:eastAsia="Malgun Gothic"/>
                <w:lang w:val="en-US" w:eastAsia="ko-KR"/>
              </w:rPr>
            </w:pPr>
          </w:p>
        </w:tc>
      </w:tr>
      <w:tr w:rsidR="00DD514F" w:rsidRPr="00341908" w14:paraId="0725969C" w14:textId="77777777" w:rsidTr="0010070F">
        <w:trPr>
          <w:trHeight w:val="348"/>
        </w:trPr>
        <w:tc>
          <w:tcPr>
            <w:tcW w:w="738" w:type="pct"/>
            <w:vMerge/>
            <w:vAlign w:val="center"/>
            <w:hideMark/>
          </w:tcPr>
          <w:p w14:paraId="07259691"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92"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93" w14:textId="77777777" w:rsidR="00341908" w:rsidRPr="00341908" w:rsidRDefault="00341908" w:rsidP="00253F01">
            <w:pPr>
              <w:pStyle w:val="TAC"/>
              <w:rPr>
                <w:rFonts w:eastAsia="Malgun Gothic"/>
                <w:lang w:val="en-US" w:eastAsia="ko-KR"/>
              </w:rPr>
            </w:pPr>
            <w:r w:rsidRPr="00341908">
              <w:rPr>
                <w:rFonts w:eastAsia="Malgun Gothic"/>
                <w:lang w:val="en-US" w:eastAsia="ko-KR"/>
              </w:rPr>
              <w:t>20</w:t>
            </w:r>
          </w:p>
        </w:tc>
        <w:tc>
          <w:tcPr>
            <w:tcW w:w="294" w:type="pct"/>
            <w:shd w:val="clear" w:color="auto" w:fill="auto"/>
            <w:noWrap/>
            <w:vAlign w:val="center"/>
            <w:hideMark/>
          </w:tcPr>
          <w:p w14:paraId="07259694"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95"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96"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97"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98"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99"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9A"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9B" w14:textId="77777777" w:rsidR="00341908" w:rsidRPr="00341908" w:rsidRDefault="00341908" w:rsidP="00253F01">
            <w:pPr>
              <w:pStyle w:val="TAC"/>
              <w:rPr>
                <w:rFonts w:eastAsia="Malgun Gothic"/>
                <w:lang w:val="en-US" w:eastAsia="ko-KR"/>
              </w:rPr>
            </w:pPr>
          </w:p>
        </w:tc>
      </w:tr>
      <w:tr w:rsidR="00DD514F" w:rsidRPr="00341908" w14:paraId="072596A8" w14:textId="77777777" w:rsidTr="0010070F">
        <w:trPr>
          <w:trHeight w:val="348"/>
        </w:trPr>
        <w:tc>
          <w:tcPr>
            <w:tcW w:w="738" w:type="pct"/>
            <w:vMerge w:val="restart"/>
            <w:shd w:val="clear" w:color="auto" w:fill="auto"/>
            <w:noWrap/>
            <w:vAlign w:val="center"/>
            <w:hideMark/>
          </w:tcPr>
          <w:p w14:paraId="0725969D" w14:textId="77777777" w:rsidR="00341908" w:rsidRPr="00341908" w:rsidRDefault="00341908" w:rsidP="00253F01">
            <w:pPr>
              <w:pStyle w:val="TAC"/>
              <w:rPr>
                <w:rFonts w:eastAsia="Malgun Gothic"/>
                <w:lang w:val="en-US" w:eastAsia="ko-KR"/>
              </w:rPr>
            </w:pPr>
            <w:r w:rsidRPr="00341908">
              <w:rPr>
                <w:rFonts w:eastAsia="Malgun Gothic"/>
                <w:lang w:val="en-US" w:eastAsia="ko-KR"/>
              </w:rPr>
              <w:t>CA_1A-8A-20A</w:t>
            </w:r>
          </w:p>
        </w:tc>
        <w:tc>
          <w:tcPr>
            <w:tcW w:w="736" w:type="pct"/>
            <w:vMerge w:val="restart"/>
            <w:shd w:val="clear" w:color="auto" w:fill="auto"/>
            <w:noWrap/>
            <w:vAlign w:val="center"/>
            <w:hideMark/>
          </w:tcPr>
          <w:p w14:paraId="0725969E" w14:textId="77777777" w:rsidR="00341908" w:rsidRPr="00341908" w:rsidRDefault="00341908" w:rsidP="00253F01">
            <w:pPr>
              <w:pStyle w:val="TAC"/>
              <w:rPr>
                <w:rFonts w:eastAsia="Malgun Gothic"/>
                <w:lang w:val="en-US" w:eastAsia="ko-KR"/>
              </w:rPr>
            </w:pPr>
            <w:r w:rsidRPr="00341908">
              <w:rPr>
                <w:rFonts w:eastAsia="Malgun Gothic"/>
                <w:lang w:val="en-US" w:eastAsia="ko-KR"/>
              </w:rPr>
              <w:t>CA_1A-8A</w:t>
            </w:r>
          </w:p>
        </w:tc>
        <w:tc>
          <w:tcPr>
            <w:tcW w:w="441" w:type="pct"/>
            <w:shd w:val="clear" w:color="auto" w:fill="auto"/>
            <w:noWrap/>
            <w:vAlign w:val="center"/>
            <w:hideMark/>
          </w:tcPr>
          <w:p w14:paraId="0725969F" w14:textId="77777777" w:rsidR="00341908" w:rsidRPr="00341908" w:rsidRDefault="00341908" w:rsidP="00253F01">
            <w:pPr>
              <w:pStyle w:val="TAC"/>
              <w:rPr>
                <w:rFonts w:eastAsia="Malgun Gothic"/>
                <w:lang w:val="en-US" w:eastAsia="ko-KR"/>
              </w:rPr>
            </w:pPr>
            <w:r w:rsidRPr="00341908">
              <w:rPr>
                <w:rFonts w:eastAsia="Malgun Gothic"/>
                <w:lang w:val="en-US" w:eastAsia="ko-KR"/>
              </w:rPr>
              <w:t>1</w:t>
            </w:r>
          </w:p>
        </w:tc>
        <w:tc>
          <w:tcPr>
            <w:tcW w:w="294" w:type="pct"/>
            <w:shd w:val="clear" w:color="auto" w:fill="auto"/>
            <w:noWrap/>
            <w:vAlign w:val="center"/>
            <w:hideMark/>
          </w:tcPr>
          <w:p w14:paraId="072596A0"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A1"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A2"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A3"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A4"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A5"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restart"/>
            <w:shd w:val="clear" w:color="auto" w:fill="auto"/>
            <w:noWrap/>
            <w:vAlign w:val="center"/>
            <w:hideMark/>
          </w:tcPr>
          <w:p w14:paraId="072596A6" w14:textId="77777777" w:rsidR="00341908" w:rsidRPr="00341908" w:rsidRDefault="00341908" w:rsidP="00253F01">
            <w:pPr>
              <w:pStyle w:val="TAC"/>
              <w:rPr>
                <w:rFonts w:eastAsia="Malgun Gothic"/>
                <w:lang w:val="en-US" w:eastAsia="ko-KR"/>
              </w:rPr>
            </w:pPr>
            <w:r w:rsidRPr="00341908">
              <w:rPr>
                <w:rFonts w:eastAsia="Malgun Gothic"/>
                <w:lang w:val="en-US" w:eastAsia="ko-KR"/>
              </w:rPr>
              <w:t>50</w:t>
            </w:r>
          </w:p>
        </w:tc>
        <w:tc>
          <w:tcPr>
            <w:tcW w:w="656" w:type="pct"/>
            <w:vMerge w:val="restart"/>
            <w:shd w:val="clear" w:color="auto" w:fill="auto"/>
            <w:noWrap/>
            <w:vAlign w:val="center"/>
            <w:hideMark/>
          </w:tcPr>
          <w:p w14:paraId="072596A7" w14:textId="77777777" w:rsidR="00341908" w:rsidRPr="00341908" w:rsidRDefault="00341908" w:rsidP="00253F01">
            <w:pPr>
              <w:pStyle w:val="TAC"/>
              <w:rPr>
                <w:rFonts w:eastAsia="Malgun Gothic"/>
                <w:lang w:val="en-US" w:eastAsia="ko-KR"/>
              </w:rPr>
            </w:pPr>
            <w:r w:rsidRPr="00341908">
              <w:rPr>
                <w:rFonts w:eastAsia="Malgun Gothic"/>
                <w:lang w:val="en-US" w:eastAsia="ko-KR"/>
              </w:rPr>
              <w:t>0</w:t>
            </w:r>
          </w:p>
        </w:tc>
      </w:tr>
      <w:tr w:rsidR="00DD514F" w:rsidRPr="00341908" w14:paraId="072596B4" w14:textId="77777777" w:rsidTr="0010070F">
        <w:trPr>
          <w:trHeight w:val="348"/>
        </w:trPr>
        <w:tc>
          <w:tcPr>
            <w:tcW w:w="738" w:type="pct"/>
            <w:vMerge/>
            <w:vAlign w:val="center"/>
            <w:hideMark/>
          </w:tcPr>
          <w:p w14:paraId="072596A9"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AA"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AB" w14:textId="77777777" w:rsidR="00341908" w:rsidRPr="00341908" w:rsidRDefault="00341908" w:rsidP="00253F01">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AC"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AD"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AE"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AF"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B0"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B1" w14:textId="77777777" w:rsidR="00341908" w:rsidRPr="00341908" w:rsidRDefault="00341908" w:rsidP="00253F01">
            <w:pPr>
              <w:pStyle w:val="TAC"/>
              <w:rPr>
                <w:rFonts w:eastAsia="Malgun Gothic"/>
                <w:lang w:val="en-US" w:eastAsia="ko-KR"/>
              </w:rPr>
            </w:pPr>
          </w:p>
        </w:tc>
        <w:tc>
          <w:tcPr>
            <w:tcW w:w="667" w:type="pct"/>
            <w:vMerge/>
            <w:vAlign w:val="center"/>
            <w:hideMark/>
          </w:tcPr>
          <w:p w14:paraId="072596B2"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B3" w14:textId="77777777" w:rsidR="00341908" w:rsidRPr="00341908" w:rsidRDefault="00341908" w:rsidP="00253F01">
            <w:pPr>
              <w:pStyle w:val="TAC"/>
              <w:rPr>
                <w:rFonts w:eastAsia="Malgun Gothic"/>
                <w:lang w:val="en-US" w:eastAsia="ko-KR"/>
              </w:rPr>
            </w:pPr>
          </w:p>
        </w:tc>
      </w:tr>
      <w:tr w:rsidR="00DD514F" w:rsidRPr="00341908" w14:paraId="072596C0" w14:textId="77777777" w:rsidTr="0010070F">
        <w:trPr>
          <w:trHeight w:val="348"/>
        </w:trPr>
        <w:tc>
          <w:tcPr>
            <w:tcW w:w="738" w:type="pct"/>
            <w:vMerge/>
            <w:vAlign w:val="center"/>
            <w:hideMark/>
          </w:tcPr>
          <w:p w14:paraId="072596B5"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B6"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B7" w14:textId="77777777" w:rsidR="00341908" w:rsidRPr="00341908" w:rsidRDefault="00341908" w:rsidP="00253F01">
            <w:pPr>
              <w:pStyle w:val="TAC"/>
              <w:rPr>
                <w:rFonts w:eastAsia="Malgun Gothic"/>
                <w:lang w:val="en-US" w:eastAsia="ko-KR"/>
              </w:rPr>
            </w:pPr>
            <w:r w:rsidRPr="00341908">
              <w:rPr>
                <w:rFonts w:eastAsia="Malgun Gothic"/>
                <w:lang w:val="en-US" w:eastAsia="ko-KR"/>
              </w:rPr>
              <w:t>20</w:t>
            </w:r>
          </w:p>
        </w:tc>
        <w:tc>
          <w:tcPr>
            <w:tcW w:w="294" w:type="pct"/>
            <w:shd w:val="clear" w:color="auto" w:fill="auto"/>
            <w:noWrap/>
            <w:vAlign w:val="center"/>
            <w:hideMark/>
          </w:tcPr>
          <w:p w14:paraId="072596B8"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B9"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BA"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BB"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BC"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BD"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BE"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BF" w14:textId="77777777" w:rsidR="00341908" w:rsidRPr="00341908" w:rsidRDefault="00341908" w:rsidP="00253F01">
            <w:pPr>
              <w:pStyle w:val="TAC"/>
              <w:rPr>
                <w:rFonts w:eastAsia="Malgun Gothic"/>
                <w:lang w:val="en-US" w:eastAsia="ko-KR"/>
              </w:rPr>
            </w:pPr>
          </w:p>
        </w:tc>
      </w:tr>
      <w:tr w:rsidR="00DD514F" w:rsidRPr="00341908" w14:paraId="072596CC" w14:textId="77777777" w:rsidTr="0010070F">
        <w:trPr>
          <w:trHeight w:val="348"/>
        </w:trPr>
        <w:tc>
          <w:tcPr>
            <w:tcW w:w="738" w:type="pct"/>
            <w:vMerge w:val="restart"/>
            <w:shd w:val="clear" w:color="auto" w:fill="auto"/>
            <w:noWrap/>
            <w:vAlign w:val="center"/>
            <w:hideMark/>
          </w:tcPr>
          <w:p w14:paraId="072596C1" w14:textId="77777777" w:rsidR="00341908" w:rsidRPr="00341908" w:rsidRDefault="00341908" w:rsidP="00253F01">
            <w:pPr>
              <w:pStyle w:val="TAC"/>
              <w:rPr>
                <w:rFonts w:eastAsia="Malgun Gothic"/>
                <w:lang w:val="en-US" w:eastAsia="ko-KR"/>
              </w:rPr>
            </w:pPr>
            <w:r w:rsidRPr="00341908">
              <w:rPr>
                <w:rFonts w:eastAsia="Malgun Gothic"/>
                <w:lang w:val="en-US" w:eastAsia="ko-KR"/>
              </w:rPr>
              <w:t>CA_3A-8A-20A</w:t>
            </w:r>
          </w:p>
        </w:tc>
        <w:tc>
          <w:tcPr>
            <w:tcW w:w="736" w:type="pct"/>
            <w:vMerge w:val="restart"/>
            <w:shd w:val="clear" w:color="auto" w:fill="auto"/>
            <w:noWrap/>
            <w:vAlign w:val="center"/>
            <w:hideMark/>
          </w:tcPr>
          <w:p w14:paraId="072596C2" w14:textId="77777777" w:rsidR="00341908" w:rsidRPr="00341908" w:rsidRDefault="00341908" w:rsidP="00253F01">
            <w:pPr>
              <w:pStyle w:val="TAC"/>
              <w:rPr>
                <w:rFonts w:eastAsia="Malgun Gothic"/>
                <w:lang w:val="en-US" w:eastAsia="ko-KR"/>
              </w:rPr>
            </w:pPr>
            <w:r w:rsidRPr="00341908">
              <w:rPr>
                <w:rFonts w:eastAsia="Malgun Gothic"/>
                <w:lang w:val="en-US" w:eastAsia="ko-KR"/>
              </w:rPr>
              <w:t>CA_3A-8A</w:t>
            </w:r>
          </w:p>
        </w:tc>
        <w:tc>
          <w:tcPr>
            <w:tcW w:w="441" w:type="pct"/>
            <w:shd w:val="clear" w:color="auto" w:fill="auto"/>
            <w:noWrap/>
            <w:vAlign w:val="center"/>
            <w:hideMark/>
          </w:tcPr>
          <w:p w14:paraId="072596C3" w14:textId="77777777" w:rsidR="00341908" w:rsidRPr="00341908" w:rsidRDefault="00341908" w:rsidP="00253F01">
            <w:pPr>
              <w:pStyle w:val="TAC"/>
              <w:rPr>
                <w:rFonts w:eastAsia="Malgun Gothic"/>
                <w:lang w:val="en-US" w:eastAsia="ko-KR"/>
              </w:rPr>
            </w:pPr>
            <w:r w:rsidRPr="00341908">
              <w:rPr>
                <w:rFonts w:eastAsia="Malgun Gothic"/>
                <w:lang w:val="en-US" w:eastAsia="ko-KR"/>
              </w:rPr>
              <w:t>3</w:t>
            </w:r>
          </w:p>
        </w:tc>
        <w:tc>
          <w:tcPr>
            <w:tcW w:w="294" w:type="pct"/>
            <w:shd w:val="clear" w:color="auto" w:fill="auto"/>
            <w:noWrap/>
            <w:vAlign w:val="center"/>
            <w:hideMark/>
          </w:tcPr>
          <w:p w14:paraId="072596C4"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C5"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C6"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C7"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C8"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C9"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restart"/>
            <w:shd w:val="clear" w:color="auto" w:fill="auto"/>
            <w:noWrap/>
            <w:vAlign w:val="center"/>
            <w:hideMark/>
          </w:tcPr>
          <w:p w14:paraId="072596CA" w14:textId="77777777" w:rsidR="00341908" w:rsidRPr="00341908" w:rsidRDefault="00341908" w:rsidP="00253F01">
            <w:pPr>
              <w:pStyle w:val="TAC"/>
              <w:rPr>
                <w:rFonts w:eastAsia="Malgun Gothic"/>
                <w:lang w:val="en-US" w:eastAsia="ko-KR"/>
              </w:rPr>
            </w:pPr>
            <w:r w:rsidRPr="00341908">
              <w:rPr>
                <w:rFonts w:eastAsia="Malgun Gothic"/>
                <w:lang w:val="en-US" w:eastAsia="ko-KR"/>
              </w:rPr>
              <w:t>50</w:t>
            </w:r>
          </w:p>
        </w:tc>
        <w:tc>
          <w:tcPr>
            <w:tcW w:w="656" w:type="pct"/>
            <w:vMerge w:val="restart"/>
            <w:shd w:val="clear" w:color="auto" w:fill="auto"/>
            <w:noWrap/>
            <w:vAlign w:val="center"/>
            <w:hideMark/>
          </w:tcPr>
          <w:p w14:paraId="072596CB" w14:textId="77777777" w:rsidR="00341908" w:rsidRPr="00341908" w:rsidRDefault="00341908" w:rsidP="00253F01">
            <w:pPr>
              <w:pStyle w:val="TAC"/>
              <w:rPr>
                <w:rFonts w:eastAsia="Malgun Gothic"/>
                <w:lang w:val="en-US" w:eastAsia="ko-KR"/>
              </w:rPr>
            </w:pPr>
            <w:r w:rsidRPr="00341908">
              <w:rPr>
                <w:rFonts w:eastAsia="Malgun Gothic"/>
                <w:lang w:val="en-US" w:eastAsia="ko-KR"/>
              </w:rPr>
              <w:t>0</w:t>
            </w:r>
          </w:p>
        </w:tc>
      </w:tr>
      <w:tr w:rsidR="00DD514F" w:rsidRPr="00341908" w14:paraId="072596D8" w14:textId="77777777" w:rsidTr="0010070F">
        <w:trPr>
          <w:trHeight w:val="348"/>
        </w:trPr>
        <w:tc>
          <w:tcPr>
            <w:tcW w:w="738" w:type="pct"/>
            <w:vMerge/>
            <w:vAlign w:val="center"/>
            <w:hideMark/>
          </w:tcPr>
          <w:p w14:paraId="072596CD"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CE"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CF" w14:textId="77777777" w:rsidR="00341908" w:rsidRPr="00341908" w:rsidRDefault="00341908" w:rsidP="00253F01">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D0"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D1"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D2"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D3"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D4"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D5" w14:textId="77777777" w:rsidR="00341908" w:rsidRPr="00341908" w:rsidRDefault="00341908" w:rsidP="00253F01">
            <w:pPr>
              <w:pStyle w:val="TAC"/>
              <w:rPr>
                <w:rFonts w:eastAsia="Malgun Gothic"/>
                <w:lang w:val="en-US" w:eastAsia="ko-KR"/>
              </w:rPr>
            </w:pPr>
          </w:p>
        </w:tc>
        <w:tc>
          <w:tcPr>
            <w:tcW w:w="667" w:type="pct"/>
            <w:vMerge/>
            <w:vAlign w:val="center"/>
            <w:hideMark/>
          </w:tcPr>
          <w:p w14:paraId="072596D6"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D7" w14:textId="77777777" w:rsidR="00341908" w:rsidRPr="00341908" w:rsidRDefault="00341908" w:rsidP="00253F01">
            <w:pPr>
              <w:pStyle w:val="TAC"/>
              <w:rPr>
                <w:rFonts w:eastAsia="Malgun Gothic"/>
                <w:lang w:val="en-US" w:eastAsia="ko-KR"/>
              </w:rPr>
            </w:pPr>
          </w:p>
        </w:tc>
      </w:tr>
      <w:tr w:rsidR="00DD514F" w:rsidRPr="00341908" w14:paraId="072596E4" w14:textId="77777777" w:rsidTr="0010070F">
        <w:trPr>
          <w:trHeight w:val="348"/>
        </w:trPr>
        <w:tc>
          <w:tcPr>
            <w:tcW w:w="738" w:type="pct"/>
            <w:vMerge/>
            <w:vAlign w:val="center"/>
            <w:hideMark/>
          </w:tcPr>
          <w:p w14:paraId="072596D9"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DA"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DB" w14:textId="77777777" w:rsidR="00341908" w:rsidRPr="00341908" w:rsidRDefault="00341908" w:rsidP="00253F01">
            <w:pPr>
              <w:pStyle w:val="TAC"/>
              <w:rPr>
                <w:rFonts w:eastAsia="Malgun Gothic"/>
                <w:lang w:val="en-US" w:eastAsia="ko-KR"/>
              </w:rPr>
            </w:pPr>
            <w:r w:rsidRPr="00341908">
              <w:rPr>
                <w:rFonts w:eastAsia="Malgun Gothic"/>
                <w:lang w:val="en-US" w:eastAsia="ko-KR"/>
              </w:rPr>
              <w:t>20</w:t>
            </w:r>
          </w:p>
        </w:tc>
        <w:tc>
          <w:tcPr>
            <w:tcW w:w="294" w:type="pct"/>
            <w:shd w:val="clear" w:color="auto" w:fill="auto"/>
            <w:noWrap/>
            <w:vAlign w:val="center"/>
            <w:hideMark/>
          </w:tcPr>
          <w:p w14:paraId="072596DC"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DD"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DE"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DF"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E0"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E1"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E2"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E3" w14:textId="77777777" w:rsidR="00341908" w:rsidRPr="00341908" w:rsidRDefault="00341908" w:rsidP="00253F01">
            <w:pPr>
              <w:pStyle w:val="TAC"/>
              <w:rPr>
                <w:rFonts w:eastAsia="Malgun Gothic"/>
                <w:lang w:val="en-US" w:eastAsia="ko-KR"/>
              </w:rPr>
            </w:pPr>
          </w:p>
        </w:tc>
      </w:tr>
      <w:tr w:rsidR="00DD514F" w:rsidRPr="00341908" w14:paraId="072596F0" w14:textId="77777777" w:rsidTr="0010070F">
        <w:trPr>
          <w:trHeight w:val="348"/>
        </w:trPr>
        <w:tc>
          <w:tcPr>
            <w:tcW w:w="738" w:type="pct"/>
            <w:vMerge w:val="restart"/>
            <w:shd w:val="clear" w:color="auto" w:fill="auto"/>
            <w:noWrap/>
            <w:vAlign w:val="center"/>
            <w:hideMark/>
          </w:tcPr>
          <w:p w14:paraId="072596E5" w14:textId="77777777" w:rsidR="00341908" w:rsidRPr="00341908" w:rsidRDefault="00341908" w:rsidP="00253F01">
            <w:pPr>
              <w:pStyle w:val="TAC"/>
              <w:rPr>
                <w:rFonts w:eastAsia="Malgun Gothic"/>
                <w:lang w:val="en-US" w:eastAsia="ko-KR"/>
              </w:rPr>
            </w:pPr>
            <w:r w:rsidRPr="00341908">
              <w:rPr>
                <w:rFonts w:eastAsia="Malgun Gothic"/>
                <w:lang w:val="en-US" w:eastAsia="ko-KR"/>
              </w:rPr>
              <w:t>CA_1A-8A-38A</w:t>
            </w:r>
          </w:p>
        </w:tc>
        <w:tc>
          <w:tcPr>
            <w:tcW w:w="736" w:type="pct"/>
            <w:vMerge w:val="restart"/>
            <w:shd w:val="clear" w:color="auto" w:fill="auto"/>
            <w:noWrap/>
            <w:vAlign w:val="center"/>
            <w:hideMark/>
          </w:tcPr>
          <w:p w14:paraId="072596E6" w14:textId="77777777" w:rsidR="00341908" w:rsidRPr="00341908" w:rsidRDefault="00341908" w:rsidP="00253F01">
            <w:pPr>
              <w:pStyle w:val="TAC"/>
              <w:rPr>
                <w:rFonts w:eastAsia="Malgun Gothic"/>
                <w:lang w:val="en-US" w:eastAsia="ko-KR"/>
              </w:rPr>
            </w:pPr>
            <w:r w:rsidRPr="00341908">
              <w:rPr>
                <w:rFonts w:eastAsia="Malgun Gothic"/>
                <w:lang w:val="en-US" w:eastAsia="ko-KR"/>
              </w:rPr>
              <w:t>CA_1A-8A</w:t>
            </w:r>
          </w:p>
        </w:tc>
        <w:tc>
          <w:tcPr>
            <w:tcW w:w="441" w:type="pct"/>
            <w:shd w:val="clear" w:color="auto" w:fill="auto"/>
            <w:noWrap/>
            <w:vAlign w:val="center"/>
            <w:hideMark/>
          </w:tcPr>
          <w:p w14:paraId="072596E7" w14:textId="77777777" w:rsidR="00341908" w:rsidRPr="00341908" w:rsidRDefault="00341908" w:rsidP="00253F01">
            <w:pPr>
              <w:pStyle w:val="TAC"/>
              <w:rPr>
                <w:rFonts w:eastAsia="Malgun Gothic"/>
                <w:lang w:val="en-US" w:eastAsia="ko-KR"/>
              </w:rPr>
            </w:pPr>
            <w:r w:rsidRPr="00341908">
              <w:rPr>
                <w:rFonts w:eastAsia="Malgun Gothic"/>
                <w:lang w:val="en-US" w:eastAsia="ko-KR"/>
              </w:rPr>
              <w:t>1</w:t>
            </w:r>
          </w:p>
        </w:tc>
        <w:tc>
          <w:tcPr>
            <w:tcW w:w="294" w:type="pct"/>
            <w:shd w:val="clear" w:color="auto" w:fill="auto"/>
            <w:noWrap/>
            <w:vAlign w:val="center"/>
            <w:hideMark/>
          </w:tcPr>
          <w:p w14:paraId="072596E8"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E9"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EA"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EB"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EC"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ED"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restart"/>
            <w:shd w:val="clear" w:color="auto" w:fill="auto"/>
            <w:noWrap/>
            <w:vAlign w:val="center"/>
            <w:hideMark/>
          </w:tcPr>
          <w:p w14:paraId="072596EE" w14:textId="77777777" w:rsidR="00341908" w:rsidRPr="00341908" w:rsidRDefault="00341908" w:rsidP="00253F01">
            <w:pPr>
              <w:pStyle w:val="TAC"/>
              <w:rPr>
                <w:rFonts w:eastAsia="Malgun Gothic"/>
                <w:lang w:val="en-US" w:eastAsia="ko-KR"/>
              </w:rPr>
            </w:pPr>
            <w:r w:rsidRPr="00341908">
              <w:rPr>
                <w:rFonts w:eastAsia="Malgun Gothic"/>
                <w:lang w:val="en-US" w:eastAsia="ko-KR"/>
              </w:rPr>
              <w:t>50</w:t>
            </w:r>
          </w:p>
        </w:tc>
        <w:tc>
          <w:tcPr>
            <w:tcW w:w="656" w:type="pct"/>
            <w:vMerge w:val="restart"/>
            <w:shd w:val="clear" w:color="auto" w:fill="auto"/>
            <w:noWrap/>
            <w:vAlign w:val="center"/>
            <w:hideMark/>
          </w:tcPr>
          <w:p w14:paraId="072596EF" w14:textId="77777777" w:rsidR="00341908" w:rsidRPr="00341908" w:rsidRDefault="00341908" w:rsidP="00253F01">
            <w:pPr>
              <w:pStyle w:val="TAC"/>
              <w:rPr>
                <w:rFonts w:eastAsia="Malgun Gothic"/>
                <w:lang w:val="en-US" w:eastAsia="ko-KR"/>
              </w:rPr>
            </w:pPr>
            <w:r w:rsidRPr="00341908">
              <w:rPr>
                <w:rFonts w:eastAsia="Malgun Gothic"/>
                <w:lang w:val="en-US" w:eastAsia="ko-KR"/>
              </w:rPr>
              <w:t>0</w:t>
            </w:r>
          </w:p>
        </w:tc>
      </w:tr>
      <w:tr w:rsidR="00DD514F" w:rsidRPr="00341908" w14:paraId="072596FC" w14:textId="77777777" w:rsidTr="0010070F">
        <w:trPr>
          <w:trHeight w:val="348"/>
        </w:trPr>
        <w:tc>
          <w:tcPr>
            <w:tcW w:w="738" w:type="pct"/>
            <w:vMerge/>
            <w:vAlign w:val="center"/>
            <w:hideMark/>
          </w:tcPr>
          <w:p w14:paraId="072596F1"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F2"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F3" w14:textId="77777777" w:rsidR="00341908" w:rsidRPr="00341908" w:rsidRDefault="00341908" w:rsidP="00253F01">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F4"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F5"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F6"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F7"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F8"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F9" w14:textId="77777777" w:rsidR="00341908" w:rsidRPr="00341908" w:rsidRDefault="00341908" w:rsidP="00253F01">
            <w:pPr>
              <w:pStyle w:val="TAC"/>
              <w:rPr>
                <w:rFonts w:eastAsia="Malgun Gothic"/>
                <w:lang w:val="en-US" w:eastAsia="ko-KR"/>
              </w:rPr>
            </w:pPr>
          </w:p>
        </w:tc>
        <w:tc>
          <w:tcPr>
            <w:tcW w:w="667" w:type="pct"/>
            <w:vMerge/>
            <w:vAlign w:val="center"/>
            <w:hideMark/>
          </w:tcPr>
          <w:p w14:paraId="072596FA"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FB" w14:textId="77777777" w:rsidR="00341908" w:rsidRPr="00341908" w:rsidRDefault="00341908" w:rsidP="00253F01">
            <w:pPr>
              <w:pStyle w:val="TAC"/>
              <w:rPr>
                <w:rFonts w:eastAsia="Malgun Gothic"/>
                <w:lang w:val="en-US" w:eastAsia="ko-KR"/>
              </w:rPr>
            </w:pPr>
          </w:p>
        </w:tc>
      </w:tr>
      <w:tr w:rsidR="00DD514F" w:rsidRPr="00341908" w14:paraId="07259708" w14:textId="77777777" w:rsidTr="0010070F">
        <w:trPr>
          <w:trHeight w:val="348"/>
        </w:trPr>
        <w:tc>
          <w:tcPr>
            <w:tcW w:w="738" w:type="pct"/>
            <w:vMerge/>
            <w:vAlign w:val="center"/>
            <w:hideMark/>
          </w:tcPr>
          <w:p w14:paraId="072596FD"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FE"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FF" w14:textId="77777777" w:rsidR="00341908" w:rsidRPr="00341908" w:rsidRDefault="00341908" w:rsidP="00253F01">
            <w:pPr>
              <w:pStyle w:val="TAC"/>
              <w:rPr>
                <w:rFonts w:eastAsia="Malgun Gothic"/>
                <w:lang w:val="en-US" w:eastAsia="ko-KR"/>
              </w:rPr>
            </w:pPr>
            <w:r w:rsidRPr="00341908">
              <w:rPr>
                <w:rFonts w:eastAsia="Malgun Gothic"/>
                <w:lang w:val="en-US" w:eastAsia="ko-KR"/>
              </w:rPr>
              <w:t>38</w:t>
            </w:r>
          </w:p>
        </w:tc>
        <w:tc>
          <w:tcPr>
            <w:tcW w:w="294" w:type="pct"/>
            <w:shd w:val="clear" w:color="auto" w:fill="auto"/>
            <w:noWrap/>
            <w:vAlign w:val="center"/>
            <w:hideMark/>
          </w:tcPr>
          <w:p w14:paraId="07259700"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701"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702"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703"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704"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705"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706"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707" w14:textId="77777777" w:rsidR="00341908" w:rsidRPr="00341908" w:rsidRDefault="00341908" w:rsidP="00253F01">
            <w:pPr>
              <w:pStyle w:val="TAC"/>
              <w:rPr>
                <w:rFonts w:eastAsia="Malgun Gothic"/>
                <w:lang w:val="en-US" w:eastAsia="ko-KR"/>
              </w:rPr>
            </w:pPr>
          </w:p>
        </w:tc>
      </w:tr>
    </w:tbl>
    <w:p w14:paraId="0725970C" w14:textId="77777777" w:rsidR="009E58F7" w:rsidRDefault="009E58F7" w:rsidP="005D56B9"/>
    <w:p w14:paraId="0725970D" w14:textId="77777777" w:rsidR="00DE6088" w:rsidRPr="00191FB1" w:rsidRDefault="00DE6088" w:rsidP="008507B7">
      <w:pPr>
        <w:pStyle w:val="TH"/>
      </w:pPr>
      <w:r w:rsidRPr="00191FB1">
        <w:t xml:space="preserve">Table </w:t>
      </w:r>
      <w:r w:rsidRPr="00191FB1">
        <w:rPr>
          <w:rFonts w:eastAsia="Malgun Gothic" w:hint="eastAsia"/>
          <w:lang w:eastAsia="ko-KR"/>
        </w:rPr>
        <w:t>1-2</w:t>
      </w:r>
      <w:r w:rsidRPr="00191FB1">
        <w:rPr>
          <w:rFonts w:eastAsia="Malgun Gothic"/>
          <w:lang w:eastAsia="ko-KR"/>
        </w:rPr>
        <w:t>:</w:t>
      </w:r>
      <w:r w:rsidRPr="00191FB1">
        <w:t xml:space="preserve"> </w:t>
      </w:r>
      <w:r w:rsidRPr="00191FB1">
        <w:rPr>
          <w:rFonts w:eastAsia="Malgun Gothic" w:hint="eastAsia"/>
          <w:lang w:eastAsia="ko-KR"/>
        </w:rPr>
        <w:t>4</w:t>
      </w:r>
      <w:r w:rsidRPr="00191FB1">
        <w:rPr>
          <w:rFonts w:eastAsia="Malgun Gothic"/>
          <w:lang w:eastAsia="ko-KR"/>
        </w:rPr>
        <w:t xml:space="preserve"> bands </w:t>
      </w:r>
      <w:r w:rsidRPr="00191FB1">
        <w:rPr>
          <w:rFonts w:eastAsia="Malgun Gothic" w:hint="eastAsia"/>
          <w:lang w:eastAsia="ko-KR"/>
        </w:rPr>
        <w:t>DL/2</w:t>
      </w:r>
      <w:r w:rsidRPr="00191FB1">
        <w:rPr>
          <w:rFonts w:eastAsia="Malgun Gothic"/>
          <w:lang w:eastAsia="ko-KR"/>
        </w:rPr>
        <w:t xml:space="preserve"> bands </w:t>
      </w:r>
      <w:r w:rsidRPr="00191FB1">
        <w:rPr>
          <w:rFonts w:eastAsia="Malgun Gothic"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14:paraId="0725970F" w14:textId="77777777" w:rsidTr="00647E33">
        <w:trPr>
          <w:trHeight w:val="348"/>
        </w:trPr>
        <w:tc>
          <w:tcPr>
            <w:tcW w:w="5000" w:type="pct"/>
            <w:gridSpan w:val="11"/>
            <w:shd w:val="clear" w:color="000000" w:fill="E6E6E6"/>
            <w:noWrap/>
            <w:vAlign w:val="center"/>
            <w:hideMark/>
          </w:tcPr>
          <w:p w14:paraId="0725970E" w14:textId="77777777" w:rsidR="00647E33" w:rsidRPr="00647E33" w:rsidRDefault="00647E33" w:rsidP="00253F01">
            <w:pPr>
              <w:pStyle w:val="TAH"/>
              <w:rPr>
                <w:rFonts w:eastAsia="Malgun Gothic"/>
                <w:lang w:val="en-US" w:eastAsia="ko-KR"/>
              </w:rPr>
            </w:pPr>
            <w:r w:rsidRPr="00647E33">
              <w:rPr>
                <w:rFonts w:eastAsia="Malgun Gothic"/>
                <w:lang w:val="en-US" w:eastAsia="ko-KR"/>
              </w:rPr>
              <w:t>E-UTRA CA configuration / Bandwidth combination set</w:t>
            </w:r>
          </w:p>
        </w:tc>
      </w:tr>
      <w:tr w:rsidR="00647E33" w:rsidRPr="00647E33" w14:paraId="0725971B" w14:textId="77777777" w:rsidTr="00A87F6D">
        <w:trPr>
          <w:trHeight w:val="1230"/>
        </w:trPr>
        <w:tc>
          <w:tcPr>
            <w:tcW w:w="739" w:type="pct"/>
            <w:shd w:val="clear" w:color="000000" w:fill="E6E6E6"/>
            <w:vAlign w:val="center"/>
            <w:hideMark/>
          </w:tcPr>
          <w:p w14:paraId="07259710" w14:textId="77777777" w:rsidR="00647E33" w:rsidRPr="00647E33" w:rsidRDefault="00647E33" w:rsidP="00253F01">
            <w:pPr>
              <w:pStyle w:val="TAH"/>
              <w:rPr>
                <w:rFonts w:eastAsia="Malgun Gothic"/>
                <w:lang w:val="en-US" w:eastAsia="ko-KR"/>
              </w:rPr>
            </w:pPr>
            <w:r w:rsidRPr="00647E33">
              <w:rPr>
                <w:rFonts w:eastAsia="Malgun Gothic"/>
                <w:lang w:val="en-US" w:eastAsia="ko-KR"/>
              </w:rPr>
              <w:t>E-UTRA CA configuration</w:t>
            </w:r>
          </w:p>
        </w:tc>
        <w:tc>
          <w:tcPr>
            <w:tcW w:w="737" w:type="pct"/>
            <w:shd w:val="clear" w:color="000000" w:fill="E6E6E6"/>
            <w:vAlign w:val="center"/>
            <w:hideMark/>
          </w:tcPr>
          <w:p w14:paraId="07259711" w14:textId="77777777" w:rsidR="00647E33" w:rsidRPr="00647E33" w:rsidRDefault="00647E33" w:rsidP="00253F01">
            <w:pPr>
              <w:pStyle w:val="TAH"/>
              <w:rPr>
                <w:rFonts w:eastAsia="Malgun Gothic"/>
                <w:lang w:val="en-US" w:eastAsia="ko-KR"/>
              </w:rPr>
            </w:pPr>
            <w:r w:rsidRPr="00647E33">
              <w:rPr>
                <w:rFonts w:eastAsia="Malgun Gothic"/>
                <w:lang w:val="en-US" w:eastAsia="ko-KR"/>
              </w:rPr>
              <w:t xml:space="preserve">Uplink CA </w:t>
            </w:r>
            <w:r w:rsidRPr="00647E33">
              <w:rPr>
                <w:rFonts w:eastAsia="Malgun Gothic"/>
                <w:lang w:val="en-US" w:eastAsia="ko-KR"/>
              </w:rPr>
              <w:br/>
              <w:t>configuration</w:t>
            </w:r>
          </w:p>
        </w:tc>
        <w:tc>
          <w:tcPr>
            <w:tcW w:w="442" w:type="pct"/>
            <w:shd w:val="clear" w:color="000000" w:fill="E6E6E6"/>
            <w:vAlign w:val="center"/>
            <w:hideMark/>
          </w:tcPr>
          <w:p w14:paraId="07259712" w14:textId="77777777" w:rsidR="00647E33" w:rsidRPr="00647E33" w:rsidRDefault="00647E33" w:rsidP="00253F01">
            <w:pPr>
              <w:pStyle w:val="TAH"/>
              <w:rPr>
                <w:rFonts w:eastAsia="Malgun Gothic"/>
                <w:lang w:val="en-US" w:eastAsia="ko-KR"/>
              </w:rPr>
            </w:pPr>
            <w:r w:rsidRPr="00647E33">
              <w:rPr>
                <w:rFonts w:eastAsia="Malgun Gothic"/>
                <w:lang w:val="en-US" w:eastAsia="ko-KR"/>
              </w:rPr>
              <w:t>E-UTRA Bands</w:t>
            </w:r>
          </w:p>
        </w:tc>
        <w:tc>
          <w:tcPr>
            <w:tcW w:w="294" w:type="pct"/>
            <w:shd w:val="clear" w:color="000000" w:fill="E6E6E6"/>
            <w:vAlign w:val="center"/>
            <w:hideMark/>
          </w:tcPr>
          <w:p w14:paraId="07259713" w14:textId="77777777" w:rsidR="00647E33" w:rsidRPr="00647E33" w:rsidRDefault="00647E33" w:rsidP="00253F01">
            <w:pPr>
              <w:pStyle w:val="TAH"/>
              <w:rPr>
                <w:rFonts w:eastAsia="Malgun Gothic"/>
                <w:lang w:val="en-US" w:eastAsia="ko-KR"/>
              </w:rPr>
            </w:pPr>
            <w:r w:rsidRPr="00647E33">
              <w:rPr>
                <w:rFonts w:eastAsia="Malgun Gothic"/>
                <w:lang w:val="en-US" w:eastAsia="ko-KR"/>
              </w:rPr>
              <w:t>1.4MHz</w:t>
            </w:r>
          </w:p>
        </w:tc>
        <w:tc>
          <w:tcPr>
            <w:tcW w:w="292" w:type="pct"/>
            <w:shd w:val="clear" w:color="000000" w:fill="E6E6E6"/>
            <w:vAlign w:val="center"/>
            <w:hideMark/>
          </w:tcPr>
          <w:p w14:paraId="07259714" w14:textId="77777777" w:rsidR="00647E33" w:rsidRPr="00647E33" w:rsidRDefault="00647E33" w:rsidP="00253F01">
            <w:pPr>
              <w:pStyle w:val="TAH"/>
              <w:rPr>
                <w:rFonts w:eastAsia="Malgun Gothic"/>
                <w:lang w:val="en-US" w:eastAsia="ko-KR"/>
              </w:rPr>
            </w:pPr>
            <w:r w:rsidRPr="00647E33">
              <w:rPr>
                <w:rFonts w:eastAsia="Malgun Gothic"/>
                <w:lang w:val="en-US" w:eastAsia="ko-KR"/>
              </w:rPr>
              <w:t>3</w:t>
            </w:r>
            <w:r>
              <w:rPr>
                <w:rFonts w:eastAsia="Malgun Gothic"/>
                <w:lang w:val="en-US" w:eastAsia="ko-KR"/>
              </w:rPr>
              <w:br/>
            </w:r>
            <w:r w:rsidRPr="00647E33">
              <w:rPr>
                <w:rFonts w:eastAsia="Malgun Gothic"/>
                <w:lang w:val="en-US" w:eastAsia="ko-KR"/>
              </w:rPr>
              <w:t>MHz</w:t>
            </w:r>
          </w:p>
        </w:tc>
        <w:tc>
          <w:tcPr>
            <w:tcW w:w="297" w:type="pct"/>
            <w:shd w:val="clear" w:color="000000" w:fill="E6E6E6"/>
            <w:vAlign w:val="center"/>
            <w:hideMark/>
          </w:tcPr>
          <w:p w14:paraId="07259715" w14:textId="77777777" w:rsidR="00647E33" w:rsidRPr="00647E33" w:rsidRDefault="00647E33" w:rsidP="00253F01">
            <w:pPr>
              <w:pStyle w:val="TAH"/>
              <w:rPr>
                <w:rFonts w:eastAsia="Malgun Gothic"/>
                <w:lang w:val="en-US" w:eastAsia="ko-KR"/>
              </w:rPr>
            </w:pPr>
            <w:r>
              <w:rPr>
                <w:rFonts w:eastAsia="Malgun Gothic"/>
                <w:lang w:val="en-US" w:eastAsia="ko-KR"/>
              </w:rPr>
              <w:t>5</w:t>
            </w:r>
            <w:r>
              <w:rPr>
                <w:rFonts w:eastAsia="Malgun Gothic"/>
                <w:lang w:val="en-US" w:eastAsia="ko-KR"/>
              </w:rPr>
              <w:br/>
            </w:r>
            <w:r w:rsidRPr="00647E33">
              <w:rPr>
                <w:rFonts w:eastAsia="Malgun Gothic"/>
                <w:lang w:val="en-US" w:eastAsia="ko-KR"/>
              </w:rPr>
              <w:t>MH</w:t>
            </w:r>
            <w:r>
              <w:rPr>
                <w:rFonts w:eastAsia="Malgun Gothic"/>
                <w:lang w:val="en-US" w:eastAsia="ko-KR"/>
              </w:rPr>
              <w:br/>
            </w:r>
            <w:r w:rsidRPr="00647E33">
              <w:rPr>
                <w:rFonts w:eastAsia="Malgun Gothic"/>
                <w:lang w:val="en-US" w:eastAsia="ko-KR"/>
              </w:rPr>
              <w:t>z</w:t>
            </w:r>
          </w:p>
        </w:tc>
        <w:tc>
          <w:tcPr>
            <w:tcW w:w="295" w:type="pct"/>
            <w:shd w:val="clear" w:color="000000" w:fill="E6E6E6"/>
            <w:vAlign w:val="center"/>
            <w:hideMark/>
          </w:tcPr>
          <w:p w14:paraId="07259716" w14:textId="77777777" w:rsidR="00647E33" w:rsidRPr="00647E33" w:rsidRDefault="00647E33" w:rsidP="00253F01">
            <w:pPr>
              <w:pStyle w:val="TAH"/>
              <w:rPr>
                <w:rFonts w:eastAsia="Malgun Gothic"/>
                <w:lang w:val="en-US" w:eastAsia="ko-KR"/>
              </w:rPr>
            </w:pPr>
            <w:r w:rsidRPr="00647E33">
              <w:rPr>
                <w:rFonts w:eastAsia="Malgun Gothic"/>
                <w:lang w:val="en-US" w:eastAsia="ko-KR"/>
              </w:rPr>
              <w:t>10 MH</w:t>
            </w:r>
            <w:r>
              <w:rPr>
                <w:rFonts w:eastAsia="Malgun Gothic"/>
                <w:lang w:val="en-US" w:eastAsia="ko-KR"/>
              </w:rPr>
              <w:br/>
            </w:r>
            <w:r w:rsidRPr="00647E33">
              <w:rPr>
                <w:rFonts w:eastAsia="Malgun Gothic"/>
                <w:lang w:val="en-US" w:eastAsia="ko-KR"/>
              </w:rPr>
              <w:t>z</w:t>
            </w:r>
          </w:p>
        </w:tc>
        <w:tc>
          <w:tcPr>
            <w:tcW w:w="294" w:type="pct"/>
            <w:shd w:val="clear" w:color="000000" w:fill="E6E6E6"/>
            <w:vAlign w:val="center"/>
            <w:hideMark/>
          </w:tcPr>
          <w:p w14:paraId="07259717" w14:textId="77777777" w:rsidR="00647E33" w:rsidRPr="00647E33" w:rsidRDefault="00647E33" w:rsidP="00253F01">
            <w:pPr>
              <w:pStyle w:val="TAH"/>
              <w:rPr>
                <w:rFonts w:eastAsia="Malgun Gothic"/>
                <w:lang w:val="en-US" w:eastAsia="ko-KR"/>
              </w:rPr>
            </w:pPr>
            <w:r w:rsidRPr="00647E33">
              <w:rPr>
                <w:rFonts w:eastAsia="Malgun Gothic"/>
                <w:lang w:val="en-US" w:eastAsia="ko-KR"/>
              </w:rPr>
              <w:t>15 MHz</w:t>
            </w:r>
          </w:p>
        </w:tc>
        <w:tc>
          <w:tcPr>
            <w:tcW w:w="294" w:type="pct"/>
            <w:shd w:val="clear" w:color="000000" w:fill="E6E6E6"/>
            <w:vAlign w:val="center"/>
            <w:hideMark/>
          </w:tcPr>
          <w:p w14:paraId="07259718" w14:textId="77777777" w:rsidR="00647E33" w:rsidRPr="00647E33" w:rsidRDefault="00647E33" w:rsidP="00253F01">
            <w:pPr>
              <w:pStyle w:val="TAH"/>
              <w:rPr>
                <w:rFonts w:eastAsia="Malgun Gothic"/>
                <w:lang w:val="en-US" w:eastAsia="ko-KR"/>
              </w:rPr>
            </w:pPr>
            <w:r w:rsidRPr="00647E33">
              <w:rPr>
                <w:rFonts w:eastAsia="Malgun Gothic"/>
                <w:lang w:val="en-US" w:eastAsia="ko-KR"/>
              </w:rPr>
              <w:t>20 MHz</w:t>
            </w:r>
          </w:p>
        </w:tc>
        <w:tc>
          <w:tcPr>
            <w:tcW w:w="662" w:type="pct"/>
            <w:shd w:val="clear" w:color="000000" w:fill="E6E6E6"/>
            <w:vAlign w:val="center"/>
            <w:hideMark/>
          </w:tcPr>
          <w:p w14:paraId="07259719" w14:textId="77777777" w:rsidR="00647E33" w:rsidRPr="00647E33" w:rsidRDefault="00647E33" w:rsidP="00253F01">
            <w:pPr>
              <w:pStyle w:val="TAH"/>
              <w:rPr>
                <w:rFonts w:eastAsia="Malgun Gothic"/>
                <w:lang w:val="en-US" w:eastAsia="ko-KR"/>
              </w:rPr>
            </w:pPr>
            <w:r w:rsidRPr="00647E33">
              <w:rPr>
                <w:rFonts w:eastAsia="Malgun Gothic"/>
                <w:lang w:val="en-US" w:eastAsia="ko-KR"/>
              </w:rPr>
              <w:t xml:space="preserve">Maximum aggregated </w:t>
            </w:r>
            <w:r w:rsidRPr="00647E33">
              <w:rPr>
                <w:rFonts w:eastAsia="Malgun Gothic"/>
                <w:lang w:val="en-US" w:eastAsia="ko-KR"/>
              </w:rPr>
              <w:br/>
              <w:t>bandwidth [MHz]</w:t>
            </w:r>
          </w:p>
        </w:tc>
        <w:tc>
          <w:tcPr>
            <w:tcW w:w="655" w:type="pct"/>
            <w:shd w:val="clear" w:color="000000" w:fill="E6E6E6"/>
            <w:vAlign w:val="center"/>
            <w:hideMark/>
          </w:tcPr>
          <w:p w14:paraId="0725971A" w14:textId="77777777" w:rsidR="00647E33" w:rsidRPr="00647E33" w:rsidRDefault="00647E33" w:rsidP="00253F01">
            <w:pPr>
              <w:pStyle w:val="TAH"/>
              <w:rPr>
                <w:rFonts w:eastAsia="Malgun Gothic"/>
                <w:lang w:val="en-US" w:eastAsia="ko-KR"/>
              </w:rPr>
            </w:pPr>
            <w:r w:rsidRPr="00647E33">
              <w:rPr>
                <w:rFonts w:eastAsia="Malgun Gothic"/>
                <w:lang w:val="en-US" w:eastAsia="ko-KR"/>
              </w:rPr>
              <w:t>Bandwidth combination set</w:t>
            </w:r>
          </w:p>
        </w:tc>
      </w:tr>
      <w:tr w:rsidR="00647E33" w:rsidRPr="00647E33" w14:paraId="07259727" w14:textId="77777777" w:rsidTr="0010070F">
        <w:trPr>
          <w:trHeight w:val="348"/>
        </w:trPr>
        <w:tc>
          <w:tcPr>
            <w:tcW w:w="739" w:type="pct"/>
            <w:vMerge w:val="restart"/>
            <w:shd w:val="clear" w:color="auto" w:fill="auto"/>
            <w:noWrap/>
            <w:vAlign w:val="center"/>
            <w:hideMark/>
          </w:tcPr>
          <w:p w14:paraId="0725971C"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CA_1A-3C-7A-8A</w:t>
            </w:r>
          </w:p>
        </w:tc>
        <w:tc>
          <w:tcPr>
            <w:tcW w:w="737" w:type="pct"/>
            <w:vMerge w:val="restart"/>
            <w:shd w:val="clear" w:color="auto" w:fill="auto"/>
            <w:vAlign w:val="center"/>
            <w:hideMark/>
          </w:tcPr>
          <w:p w14:paraId="0725971D"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71E"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71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2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2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2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2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2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725" w14:textId="77777777" w:rsidR="00647E33" w:rsidRPr="00647E33" w:rsidRDefault="00647E33" w:rsidP="00253F01">
            <w:pPr>
              <w:pStyle w:val="TAC"/>
              <w:rPr>
                <w:rFonts w:eastAsia="Malgun Gothic"/>
                <w:lang w:val="en-US" w:eastAsia="ko-KR"/>
              </w:rPr>
            </w:pPr>
            <w:r w:rsidRPr="00647E33">
              <w:rPr>
                <w:rFonts w:eastAsia="Malgun Gothic"/>
                <w:lang w:val="en-US" w:eastAsia="ko-KR"/>
              </w:rPr>
              <w:t>90</w:t>
            </w:r>
          </w:p>
        </w:tc>
        <w:tc>
          <w:tcPr>
            <w:tcW w:w="655" w:type="pct"/>
            <w:vMerge w:val="restart"/>
            <w:shd w:val="clear" w:color="auto" w:fill="auto"/>
            <w:noWrap/>
            <w:vAlign w:val="center"/>
            <w:hideMark/>
          </w:tcPr>
          <w:p w14:paraId="07259726"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72E" w14:textId="77777777" w:rsidTr="0010070F">
        <w:trPr>
          <w:trHeight w:val="348"/>
        </w:trPr>
        <w:tc>
          <w:tcPr>
            <w:tcW w:w="739" w:type="pct"/>
            <w:vMerge/>
            <w:vAlign w:val="center"/>
            <w:hideMark/>
          </w:tcPr>
          <w:p w14:paraId="07259728"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29"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2A"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1765" w:type="pct"/>
            <w:gridSpan w:val="6"/>
            <w:shd w:val="clear" w:color="auto" w:fill="auto"/>
            <w:noWrap/>
            <w:vAlign w:val="center"/>
            <w:hideMark/>
          </w:tcPr>
          <w:p w14:paraId="0725972B" w14:textId="77777777" w:rsidR="00647E33" w:rsidRPr="00647E33" w:rsidRDefault="00647E33" w:rsidP="00253F01">
            <w:pPr>
              <w:pStyle w:val="TAC"/>
              <w:rPr>
                <w:rFonts w:eastAsia="Malgun Gothic"/>
                <w:lang w:val="en-US" w:eastAsia="ko-KR"/>
              </w:rPr>
            </w:pPr>
            <w:r w:rsidRPr="00647E33">
              <w:rPr>
                <w:rFonts w:eastAsia="Malgun Gothic"/>
                <w:lang w:val="en-US" w:eastAsia="ko-KR"/>
              </w:rPr>
              <w:t>See CA_3C Bandwidth combination set 0 in Table 5.6A.1-1</w:t>
            </w:r>
          </w:p>
        </w:tc>
        <w:tc>
          <w:tcPr>
            <w:tcW w:w="662" w:type="pct"/>
            <w:vMerge/>
            <w:vAlign w:val="center"/>
            <w:hideMark/>
          </w:tcPr>
          <w:p w14:paraId="0725972C"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2D" w14:textId="77777777" w:rsidR="00647E33" w:rsidRPr="00647E33" w:rsidRDefault="00647E33" w:rsidP="00253F01">
            <w:pPr>
              <w:pStyle w:val="TAC"/>
              <w:rPr>
                <w:rFonts w:eastAsia="Malgun Gothic"/>
                <w:lang w:val="en-US" w:eastAsia="ko-KR"/>
              </w:rPr>
            </w:pPr>
          </w:p>
        </w:tc>
      </w:tr>
      <w:tr w:rsidR="00647E33" w:rsidRPr="00647E33" w14:paraId="0725973A" w14:textId="77777777" w:rsidTr="0010070F">
        <w:trPr>
          <w:trHeight w:val="348"/>
        </w:trPr>
        <w:tc>
          <w:tcPr>
            <w:tcW w:w="739" w:type="pct"/>
            <w:vMerge/>
            <w:vAlign w:val="center"/>
            <w:hideMark/>
          </w:tcPr>
          <w:p w14:paraId="0725972F"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30"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31" w14:textId="77777777" w:rsidR="00647E33" w:rsidRPr="00647E33" w:rsidRDefault="00647E33" w:rsidP="00253F01">
            <w:pPr>
              <w:pStyle w:val="TAC"/>
              <w:rPr>
                <w:rFonts w:eastAsia="Malgun Gothic"/>
                <w:lang w:val="en-US" w:eastAsia="ko-KR"/>
              </w:rPr>
            </w:pPr>
            <w:r w:rsidRPr="00647E33">
              <w:rPr>
                <w:rFonts w:eastAsia="Malgun Gothic"/>
                <w:lang w:val="en-US" w:eastAsia="ko-KR"/>
              </w:rPr>
              <w:t>7</w:t>
            </w:r>
          </w:p>
        </w:tc>
        <w:tc>
          <w:tcPr>
            <w:tcW w:w="294" w:type="pct"/>
            <w:shd w:val="clear" w:color="auto" w:fill="auto"/>
            <w:noWrap/>
            <w:vAlign w:val="center"/>
            <w:hideMark/>
          </w:tcPr>
          <w:p w14:paraId="07259732"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33"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3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3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3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3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38"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39" w14:textId="77777777" w:rsidR="00647E33" w:rsidRPr="00647E33" w:rsidRDefault="00647E33" w:rsidP="00253F01">
            <w:pPr>
              <w:pStyle w:val="TAC"/>
              <w:rPr>
                <w:rFonts w:eastAsia="Malgun Gothic"/>
                <w:lang w:val="en-US" w:eastAsia="ko-KR"/>
              </w:rPr>
            </w:pPr>
          </w:p>
        </w:tc>
      </w:tr>
      <w:tr w:rsidR="00647E33" w:rsidRPr="00647E33" w14:paraId="07259746" w14:textId="77777777" w:rsidTr="0010070F">
        <w:trPr>
          <w:trHeight w:val="348"/>
        </w:trPr>
        <w:tc>
          <w:tcPr>
            <w:tcW w:w="739" w:type="pct"/>
            <w:vMerge/>
            <w:vAlign w:val="center"/>
            <w:hideMark/>
          </w:tcPr>
          <w:p w14:paraId="0725973B"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3C"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3D"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73E"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3F"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4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4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42"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743"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744"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45" w14:textId="77777777" w:rsidR="00647E33" w:rsidRPr="00647E33" w:rsidRDefault="00647E33" w:rsidP="00253F01">
            <w:pPr>
              <w:pStyle w:val="TAC"/>
              <w:rPr>
                <w:rFonts w:eastAsia="Malgun Gothic"/>
                <w:lang w:val="en-US" w:eastAsia="ko-KR"/>
              </w:rPr>
            </w:pPr>
          </w:p>
        </w:tc>
      </w:tr>
      <w:tr w:rsidR="00647E33" w:rsidRPr="00647E33" w14:paraId="07259752" w14:textId="77777777" w:rsidTr="0010070F">
        <w:trPr>
          <w:trHeight w:val="348"/>
        </w:trPr>
        <w:tc>
          <w:tcPr>
            <w:tcW w:w="739" w:type="pct"/>
            <w:vMerge w:val="restart"/>
            <w:shd w:val="clear" w:color="auto" w:fill="auto"/>
            <w:noWrap/>
            <w:vAlign w:val="center"/>
            <w:hideMark/>
          </w:tcPr>
          <w:p w14:paraId="07259747"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CA_1A-3C-8A-38A</w:t>
            </w:r>
          </w:p>
        </w:tc>
        <w:tc>
          <w:tcPr>
            <w:tcW w:w="737" w:type="pct"/>
            <w:vMerge w:val="restart"/>
            <w:shd w:val="clear" w:color="auto" w:fill="auto"/>
            <w:vAlign w:val="center"/>
            <w:hideMark/>
          </w:tcPr>
          <w:p w14:paraId="07259748"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749"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74A"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4B"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4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4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4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4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750" w14:textId="77777777" w:rsidR="00647E33" w:rsidRPr="00647E33" w:rsidRDefault="00647E33" w:rsidP="00253F01">
            <w:pPr>
              <w:pStyle w:val="TAC"/>
              <w:rPr>
                <w:rFonts w:eastAsia="Malgun Gothic"/>
                <w:lang w:val="en-US" w:eastAsia="ko-KR"/>
              </w:rPr>
            </w:pPr>
            <w:r w:rsidRPr="00647E33">
              <w:rPr>
                <w:rFonts w:eastAsia="Malgun Gothic"/>
                <w:lang w:val="en-US" w:eastAsia="ko-KR"/>
              </w:rPr>
              <w:t>90</w:t>
            </w:r>
          </w:p>
        </w:tc>
        <w:tc>
          <w:tcPr>
            <w:tcW w:w="655" w:type="pct"/>
            <w:vMerge w:val="restart"/>
            <w:shd w:val="clear" w:color="auto" w:fill="auto"/>
            <w:noWrap/>
            <w:vAlign w:val="center"/>
            <w:hideMark/>
          </w:tcPr>
          <w:p w14:paraId="07259751"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759" w14:textId="77777777" w:rsidTr="0010070F">
        <w:trPr>
          <w:trHeight w:val="348"/>
        </w:trPr>
        <w:tc>
          <w:tcPr>
            <w:tcW w:w="739" w:type="pct"/>
            <w:vMerge/>
            <w:vAlign w:val="center"/>
            <w:hideMark/>
          </w:tcPr>
          <w:p w14:paraId="07259753"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54"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55"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1765" w:type="pct"/>
            <w:gridSpan w:val="6"/>
            <w:shd w:val="clear" w:color="auto" w:fill="auto"/>
            <w:noWrap/>
            <w:vAlign w:val="center"/>
            <w:hideMark/>
          </w:tcPr>
          <w:p w14:paraId="07259756" w14:textId="77777777" w:rsidR="00647E33" w:rsidRPr="00647E33" w:rsidRDefault="00647E33" w:rsidP="00253F01">
            <w:pPr>
              <w:pStyle w:val="TAC"/>
              <w:rPr>
                <w:rFonts w:eastAsia="Malgun Gothic"/>
                <w:lang w:val="en-US" w:eastAsia="ko-KR"/>
              </w:rPr>
            </w:pPr>
            <w:r w:rsidRPr="00647E33">
              <w:rPr>
                <w:rFonts w:eastAsia="Malgun Gothic"/>
                <w:lang w:val="en-US" w:eastAsia="ko-KR"/>
              </w:rPr>
              <w:t>See CA_3C Bandwidth combination set 0 in Table 5.6A.1-1</w:t>
            </w:r>
          </w:p>
        </w:tc>
        <w:tc>
          <w:tcPr>
            <w:tcW w:w="662" w:type="pct"/>
            <w:vMerge/>
            <w:vAlign w:val="center"/>
            <w:hideMark/>
          </w:tcPr>
          <w:p w14:paraId="07259757"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58" w14:textId="77777777" w:rsidR="00647E33" w:rsidRPr="00647E33" w:rsidRDefault="00647E33" w:rsidP="00253F01">
            <w:pPr>
              <w:pStyle w:val="TAC"/>
              <w:rPr>
                <w:rFonts w:eastAsia="Malgun Gothic"/>
                <w:lang w:val="en-US" w:eastAsia="ko-KR"/>
              </w:rPr>
            </w:pPr>
          </w:p>
        </w:tc>
      </w:tr>
      <w:tr w:rsidR="00647E33" w:rsidRPr="00647E33" w14:paraId="07259765" w14:textId="77777777" w:rsidTr="0010070F">
        <w:trPr>
          <w:trHeight w:val="348"/>
        </w:trPr>
        <w:tc>
          <w:tcPr>
            <w:tcW w:w="739" w:type="pct"/>
            <w:vMerge/>
            <w:vAlign w:val="center"/>
            <w:hideMark/>
          </w:tcPr>
          <w:p w14:paraId="0725975A"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5B"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5C"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75D"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5E"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5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6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61"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762"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763"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64" w14:textId="77777777" w:rsidR="00647E33" w:rsidRPr="00647E33" w:rsidRDefault="00647E33" w:rsidP="00253F01">
            <w:pPr>
              <w:pStyle w:val="TAC"/>
              <w:rPr>
                <w:rFonts w:eastAsia="Malgun Gothic"/>
                <w:lang w:val="en-US" w:eastAsia="ko-KR"/>
              </w:rPr>
            </w:pPr>
          </w:p>
        </w:tc>
      </w:tr>
      <w:tr w:rsidR="00647E33" w:rsidRPr="00647E33" w14:paraId="07259771" w14:textId="77777777" w:rsidTr="0010070F">
        <w:trPr>
          <w:trHeight w:val="348"/>
        </w:trPr>
        <w:tc>
          <w:tcPr>
            <w:tcW w:w="739" w:type="pct"/>
            <w:vMerge/>
            <w:vAlign w:val="center"/>
            <w:hideMark/>
          </w:tcPr>
          <w:p w14:paraId="07259766"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67"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68"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769"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6A"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6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6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6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6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6F"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70" w14:textId="77777777" w:rsidR="00647E33" w:rsidRPr="00647E33" w:rsidRDefault="00647E33" w:rsidP="00253F01">
            <w:pPr>
              <w:pStyle w:val="TAC"/>
              <w:rPr>
                <w:rFonts w:eastAsia="Malgun Gothic"/>
                <w:lang w:val="en-US" w:eastAsia="ko-KR"/>
              </w:rPr>
            </w:pPr>
          </w:p>
        </w:tc>
      </w:tr>
      <w:tr w:rsidR="00647E33" w:rsidRPr="00647E33" w14:paraId="0725977D" w14:textId="77777777" w:rsidTr="0010070F">
        <w:trPr>
          <w:trHeight w:val="348"/>
        </w:trPr>
        <w:tc>
          <w:tcPr>
            <w:tcW w:w="739" w:type="pct"/>
            <w:vMerge w:val="restart"/>
            <w:shd w:val="clear" w:color="auto" w:fill="auto"/>
            <w:noWrap/>
            <w:vAlign w:val="center"/>
            <w:hideMark/>
          </w:tcPr>
          <w:p w14:paraId="07259772"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CA_1A-3A-8A-20A</w:t>
            </w:r>
          </w:p>
        </w:tc>
        <w:tc>
          <w:tcPr>
            <w:tcW w:w="737" w:type="pct"/>
            <w:vMerge w:val="restart"/>
            <w:shd w:val="clear" w:color="auto" w:fill="auto"/>
            <w:vAlign w:val="center"/>
            <w:hideMark/>
          </w:tcPr>
          <w:p w14:paraId="07259773"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774"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775"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76"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7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7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7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7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77B" w14:textId="77777777" w:rsidR="00647E33" w:rsidRPr="00647E33" w:rsidRDefault="00647E33" w:rsidP="00253F01">
            <w:pPr>
              <w:pStyle w:val="TAC"/>
              <w:rPr>
                <w:rFonts w:eastAsia="Malgun Gothic"/>
                <w:lang w:val="en-US" w:eastAsia="ko-KR"/>
              </w:rPr>
            </w:pPr>
            <w:r w:rsidRPr="00647E33">
              <w:rPr>
                <w:rFonts w:eastAsia="Malgun Gothic"/>
                <w:lang w:val="en-US" w:eastAsia="ko-KR"/>
              </w:rPr>
              <w:t>70</w:t>
            </w:r>
          </w:p>
        </w:tc>
        <w:tc>
          <w:tcPr>
            <w:tcW w:w="655" w:type="pct"/>
            <w:vMerge w:val="restart"/>
            <w:shd w:val="clear" w:color="auto" w:fill="auto"/>
            <w:noWrap/>
            <w:vAlign w:val="center"/>
            <w:hideMark/>
          </w:tcPr>
          <w:p w14:paraId="0725977C"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789" w14:textId="77777777" w:rsidTr="0010070F">
        <w:trPr>
          <w:trHeight w:val="348"/>
        </w:trPr>
        <w:tc>
          <w:tcPr>
            <w:tcW w:w="739" w:type="pct"/>
            <w:vMerge/>
            <w:vAlign w:val="center"/>
            <w:hideMark/>
          </w:tcPr>
          <w:p w14:paraId="0725977E"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7F"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80"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781"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82"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8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8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8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8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87"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88" w14:textId="77777777" w:rsidR="00647E33" w:rsidRPr="00647E33" w:rsidRDefault="00647E33" w:rsidP="00253F01">
            <w:pPr>
              <w:pStyle w:val="TAC"/>
              <w:rPr>
                <w:rFonts w:eastAsia="Malgun Gothic"/>
                <w:lang w:val="en-US" w:eastAsia="ko-KR"/>
              </w:rPr>
            </w:pPr>
          </w:p>
        </w:tc>
      </w:tr>
      <w:tr w:rsidR="00647E33" w:rsidRPr="00647E33" w14:paraId="07259795" w14:textId="77777777" w:rsidTr="0010070F">
        <w:trPr>
          <w:trHeight w:val="348"/>
        </w:trPr>
        <w:tc>
          <w:tcPr>
            <w:tcW w:w="739" w:type="pct"/>
            <w:vMerge/>
            <w:vAlign w:val="center"/>
            <w:hideMark/>
          </w:tcPr>
          <w:p w14:paraId="0725978A"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8B"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8C"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78D"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8E"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8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9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91"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792"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793"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94" w14:textId="77777777" w:rsidR="00647E33" w:rsidRPr="00647E33" w:rsidRDefault="00647E33" w:rsidP="00253F01">
            <w:pPr>
              <w:pStyle w:val="TAC"/>
              <w:rPr>
                <w:rFonts w:eastAsia="Malgun Gothic"/>
                <w:lang w:val="en-US" w:eastAsia="ko-KR"/>
              </w:rPr>
            </w:pPr>
          </w:p>
        </w:tc>
      </w:tr>
      <w:tr w:rsidR="00647E33" w:rsidRPr="00647E33" w14:paraId="072597A1" w14:textId="77777777" w:rsidTr="0010070F">
        <w:trPr>
          <w:trHeight w:val="348"/>
        </w:trPr>
        <w:tc>
          <w:tcPr>
            <w:tcW w:w="739" w:type="pct"/>
            <w:vMerge/>
            <w:vAlign w:val="center"/>
            <w:hideMark/>
          </w:tcPr>
          <w:p w14:paraId="07259796"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97"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98" w14:textId="77777777" w:rsidR="00647E33" w:rsidRPr="00647E33" w:rsidRDefault="00647E33" w:rsidP="00253F01">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799"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9A"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9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9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9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9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9F"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A0" w14:textId="77777777" w:rsidR="00647E33" w:rsidRPr="00647E33" w:rsidRDefault="00647E33" w:rsidP="00253F01">
            <w:pPr>
              <w:pStyle w:val="TAC"/>
              <w:rPr>
                <w:rFonts w:eastAsia="Malgun Gothic"/>
                <w:lang w:val="en-US" w:eastAsia="ko-KR"/>
              </w:rPr>
            </w:pPr>
          </w:p>
        </w:tc>
      </w:tr>
      <w:tr w:rsidR="00647E33" w:rsidRPr="00647E33" w14:paraId="072597AD" w14:textId="77777777" w:rsidTr="0010070F">
        <w:trPr>
          <w:trHeight w:val="348"/>
        </w:trPr>
        <w:tc>
          <w:tcPr>
            <w:tcW w:w="739" w:type="pct"/>
            <w:vMerge w:val="restart"/>
            <w:shd w:val="clear" w:color="auto" w:fill="auto"/>
            <w:noWrap/>
            <w:vAlign w:val="center"/>
            <w:hideMark/>
          </w:tcPr>
          <w:p w14:paraId="072597A2"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CA_1A-3C-8A-20A</w:t>
            </w:r>
          </w:p>
        </w:tc>
        <w:tc>
          <w:tcPr>
            <w:tcW w:w="737" w:type="pct"/>
            <w:vMerge w:val="restart"/>
            <w:shd w:val="clear" w:color="auto" w:fill="auto"/>
            <w:vAlign w:val="center"/>
            <w:hideMark/>
          </w:tcPr>
          <w:p w14:paraId="072597A3"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7A4"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7A5"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A6"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A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A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A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A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7AB" w14:textId="77777777" w:rsidR="00647E33" w:rsidRPr="00647E33" w:rsidRDefault="00647E33" w:rsidP="00253F01">
            <w:pPr>
              <w:pStyle w:val="TAC"/>
              <w:rPr>
                <w:rFonts w:eastAsia="Malgun Gothic"/>
                <w:lang w:val="en-US" w:eastAsia="ko-KR"/>
              </w:rPr>
            </w:pPr>
            <w:r w:rsidRPr="00647E33">
              <w:rPr>
                <w:rFonts w:eastAsia="Malgun Gothic"/>
                <w:lang w:val="en-US" w:eastAsia="ko-KR"/>
              </w:rPr>
              <w:t>90</w:t>
            </w:r>
          </w:p>
        </w:tc>
        <w:tc>
          <w:tcPr>
            <w:tcW w:w="655" w:type="pct"/>
            <w:vMerge w:val="restart"/>
            <w:shd w:val="clear" w:color="auto" w:fill="auto"/>
            <w:noWrap/>
            <w:vAlign w:val="center"/>
            <w:hideMark/>
          </w:tcPr>
          <w:p w14:paraId="072597AC"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7B4" w14:textId="77777777" w:rsidTr="0010070F">
        <w:trPr>
          <w:trHeight w:val="348"/>
        </w:trPr>
        <w:tc>
          <w:tcPr>
            <w:tcW w:w="739" w:type="pct"/>
            <w:vMerge/>
            <w:vAlign w:val="center"/>
            <w:hideMark/>
          </w:tcPr>
          <w:p w14:paraId="072597AE"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AF"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B0"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1765" w:type="pct"/>
            <w:gridSpan w:val="6"/>
            <w:shd w:val="clear" w:color="auto" w:fill="auto"/>
            <w:noWrap/>
            <w:vAlign w:val="center"/>
            <w:hideMark/>
          </w:tcPr>
          <w:p w14:paraId="072597B1" w14:textId="77777777" w:rsidR="00647E33" w:rsidRPr="00647E33" w:rsidRDefault="00647E33" w:rsidP="00253F01">
            <w:pPr>
              <w:pStyle w:val="TAC"/>
              <w:rPr>
                <w:rFonts w:eastAsia="Malgun Gothic"/>
                <w:lang w:val="en-US" w:eastAsia="ko-KR"/>
              </w:rPr>
            </w:pPr>
            <w:r w:rsidRPr="00647E33">
              <w:rPr>
                <w:rFonts w:eastAsia="Malgun Gothic"/>
                <w:lang w:val="en-US" w:eastAsia="ko-KR"/>
              </w:rPr>
              <w:t>See CA_3C Bandwidth combination set 0 in Table 5.6A.1-1</w:t>
            </w:r>
          </w:p>
        </w:tc>
        <w:tc>
          <w:tcPr>
            <w:tcW w:w="662" w:type="pct"/>
            <w:vMerge/>
            <w:vAlign w:val="center"/>
            <w:hideMark/>
          </w:tcPr>
          <w:p w14:paraId="072597B2"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B3" w14:textId="77777777" w:rsidR="00647E33" w:rsidRPr="00647E33" w:rsidRDefault="00647E33" w:rsidP="00253F01">
            <w:pPr>
              <w:pStyle w:val="TAC"/>
              <w:rPr>
                <w:rFonts w:eastAsia="Malgun Gothic"/>
                <w:lang w:val="en-US" w:eastAsia="ko-KR"/>
              </w:rPr>
            </w:pPr>
          </w:p>
        </w:tc>
      </w:tr>
      <w:tr w:rsidR="00647E33" w:rsidRPr="00647E33" w14:paraId="072597C0" w14:textId="77777777" w:rsidTr="0010070F">
        <w:trPr>
          <w:trHeight w:val="348"/>
        </w:trPr>
        <w:tc>
          <w:tcPr>
            <w:tcW w:w="739" w:type="pct"/>
            <w:vMerge/>
            <w:vAlign w:val="center"/>
            <w:hideMark/>
          </w:tcPr>
          <w:p w14:paraId="072597B5"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B6"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B7"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7B8"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B9"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B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B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BC"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7BD"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7BE"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BF" w14:textId="77777777" w:rsidR="00647E33" w:rsidRPr="00647E33" w:rsidRDefault="00647E33" w:rsidP="00253F01">
            <w:pPr>
              <w:pStyle w:val="TAC"/>
              <w:rPr>
                <w:rFonts w:eastAsia="Malgun Gothic"/>
                <w:lang w:val="en-US" w:eastAsia="ko-KR"/>
              </w:rPr>
            </w:pPr>
          </w:p>
        </w:tc>
      </w:tr>
      <w:tr w:rsidR="00647E33" w:rsidRPr="00647E33" w14:paraId="072597CC" w14:textId="77777777" w:rsidTr="0010070F">
        <w:trPr>
          <w:trHeight w:val="348"/>
        </w:trPr>
        <w:tc>
          <w:tcPr>
            <w:tcW w:w="739" w:type="pct"/>
            <w:vMerge/>
            <w:vAlign w:val="center"/>
            <w:hideMark/>
          </w:tcPr>
          <w:p w14:paraId="072597C1"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C2"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C3" w14:textId="77777777" w:rsidR="00647E33" w:rsidRPr="00647E33" w:rsidRDefault="00647E33" w:rsidP="00253F01">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7C4"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C5"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C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C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C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C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CA"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CB" w14:textId="77777777" w:rsidR="00647E33" w:rsidRPr="00647E33" w:rsidRDefault="00647E33" w:rsidP="00253F01">
            <w:pPr>
              <w:pStyle w:val="TAC"/>
              <w:rPr>
                <w:rFonts w:eastAsia="Malgun Gothic"/>
                <w:lang w:val="en-US" w:eastAsia="ko-KR"/>
              </w:rPr>
            </w:pPr>
          </w:p>
        </w:tc>
      </w:tr>
      <w:tr w:rsidR="00647E33" w:rsidRPr="00647E33" w14:paraId="072597D8" w14:textId="77777777" w:rsidTr="0010070F">
        <w:trPr>
          <w:trHeight w:val="348"/>
        </w:trPr>
        <w:tc>
          <w:tcPr>
            <w:tcW w:w="739" w:type="pct"/>
            <w:vMerge w:val="restart"/>
            <w:shd w:val="clear" w:color="auto" w:fill="auto"/>
            <w:noWrap/>
            <w:vAlign w:val="center"/>
            <w:hideMark/>
          </w:tcPr>
          <w:p w14:paraId="072597CD"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CA_1A-3A-20A-38A</w:t>
            </w:r>
          </w:p>
        </w:tc>
        <w:tc>
          <w:tcPr>
            <w:tcW w:w="737" w:type="pct"/>
            <w:vMerge w:val="restart"/>
            <w:shd w:val="clear" w:color="auto" w:fill="auto"/>
            <w:vAlign w:val="center"/>
            <w:hideMark/>
          </w:tcPr>
          <w:p w14:paraId="072597CE"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p>
        </w:tc>
        <w:tc>
          <w:tcPr>
            <w:tcW w:w="442" w:type="pct"/>
            <w:shd w:val="clear" w:color="auto" w:fill="auto"/>
            <w:noWrap/>
            <w:vAlign w:val="center"/>
            <w:hideMark/>
          </w:tcPr>
          <w:p w14:paraId="072597CF"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7D0"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D1"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D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D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D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D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7D6" w14:textId="77777777" w:rsidR="00647E33" w:rsidRPr="00647E33" w:rsidRDefault="00647E33" w:rsidP="00253F01">
            <w:pPr>
              <w:pStyle w:val="TAC"/>
              <w:rPr>
                <w:rFonts w:eastAsia="Malgun Gothic"/>
                <w:lang w:val="en-US" w:eastAsia="ko-KR"/>
              </w:rPr>
            </w:pPr>
            <w:r w:rsidRPr="00647E33">
              <w:rPr>
                <w:rFonts w:eastAsia="Malgun Gothic"/>
                <w:lang w:val="en-US" w:eastAsia="ko-KR"/>
              </w:rPr>
              <w:t>80</w:t>
            </w:r>
          </w:p>
        </w:tc>
        <w:tc>
          <w:tcPr>
            <w:tcW w:w="655" w:type="pct"/>
            <w:vMerge w:val="restart"/>
            <w:shd w:val="clear" w:color="auto" w:fill="auto"/>
            <w:noWrap/>
            <w:vAlign w:val="center"/>
            <w:hideMark/>
          </w:tcPr>
          <w:p w14:paraId="072597D7"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7E4" w14:textId="77777777" w:rsidTr="0010070F">
        <w:trPr>
          <w:trHeight w:val="348"/>
        </w:trPr>
        <w:tc>
          <w:tcPr>
            <w:tcW w:w="739" w:type="pct"/>
            <w:vMerge/>
            <w:vAlign w:val="center"/>
            <w:hideMark/>
          </w:tcPr>
          <w:p w14:paraId="072597D9"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DA"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DB"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7DC"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DD"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D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D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E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E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E2"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E3" w14:textId="77777777" w:rsidR="00647E33" w:rsidRPr="00647E33" w:rsidRDefault="00647E33" w:rsidP="00253F01">
            <w:pPr>
              <w:pStyle w:val="TAC"/>
              <w:rPr>
                <w:rFonts w:eastAsia="Malgun Gothic"/>
                <w:lang w:val="en-US" w:eastAsia="ko-KR"/>
              </w:rPr>
            </w:pPr>
          </w:p>
        </w:tc>
      </w:tr>
      <w:tr w:rsidR="00647E33" w:rsidRPr="00647E33" w14:paraId="072597F0" w14:textId="77777777" w:rsidTr="0010070F">
        <w:trPr>
          <w:trHeight w:val="348"/>
        </w:trPr>
        <w:tc>
          <w:tcPr>
            <w:tcW w:w="739" w:type="pct"/>
            <w:vMerge/>
            <w:vAlign w:val="center"/>
            <w:hideMark/>
          </w:tcPr>
          <w:p w14:paraId="072597E5"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E6"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E7" w14:textId="77777777" w:rsidR="00647E33" w:rsidRPr="00647E33" w:rsidRDefault="00647E33" w:rsidP="00253F01">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7E8"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E9"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E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E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E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E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EE"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EF" w14:textId="77777777" w:rsidR="00647E33" w:rsidRPr="00647E33" w:rsidRDefault="00647E33" w:rsidP="00253F01">
            <w:pPr>
              <w:pStyle w:val="TAC"/>
              <w:rPr>
                <w:rFonts w:eastAsia="Malgun Gothic"/>
                <w:lang w:val="en-US" w:eastAsia="ko-KR"/>
              </w:rPr>
            </w:pPr>
          </w:p>
        </w:tc>
      </w:tr>
      <w:tr w:rsidR="00647E33" w:rsidRPr="00647E33" w14:paraId="072597FC" w14:textId="77777777" w:rsidTr="0010070F">
        <w:trPr>
          <w:trHeight w:val="348"/>
        </w:trPr>
        <w:tc>
          <w:tcPr>
            <w:tcW w:w="739" w:type="pct"/>
            <w:vMerge/>
            <w:vAlign w:val="center"/>
            <w:hideMark/>
          </w:tcPr>
          <w:p w14:paraId="072597F1"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F2"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F3"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7F4"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F5"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F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F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F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F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FA"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FB" w14:textId="77777777" w:rsidR="00647E33" w:rsidRPr="00647E33" w:rsidRDefault="00647E33" w:rsidP="00253F01">
            <w:pPr>
              <w:pStyle w:val="TAC"/>
              <w:rPr>
                <w:rFonts w:eastAsia="Malgun Gothic"/>
                <w:lang w:val="en-US" w:eastAsia="ko-KR"/>
              </w:rPr>
            </w:pPr>
          </w:p>
        </w:tc>
      </w:tr>
      <w:tr w:rsidR="00647E33" w:rsidRPr="00647E33" w14:paraId="07259808" w14:textId="77777777" w:rsidTr="0010070F">
        <w:trPr>
          <w:trHeight w:val="348"/>
        </w:trPr>
        <w:tc>
          <w:tcPr>
            <w:tcW w:w="739" w:type="pct"/>
            <w:vMerge w:val="restart"/>
            <w:shd w:val="clear" w:color="auto" w:fill="auto"/>
            <w:noWrap/>
            <w:vAlign w:val="center"/>
            <w:hideMark/>
          </w:tcPr>
          <w:p w14:paraId="072597FD"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CA_1A-3C-20A-38A</w:t>
            </w:r>
          </w:p>
        </w:tc>
        <w:tc>
          <w:tcPr>
            <w:tcW w:w="737" w:type="pct"/>
            <w:vMerge w:val="restart"/>
            <w:shd w:val="clear" w:color="auto" w:fill="auto"/>
            <w:noWrap/>
            <w:vAlign w:val="center"/>
            <w:hideMark/>
          </w:tcPr>
          <w:p w14:paraId="072597FE"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p>
        </w:tc>
        <w:tc>
          <w:tcPr>
            <w:tcW w:w="442" w:type="pct"/>
            <w:shd w:val="clear" w:color="auto" w:fill="auto"/>
            <w:noWrap/>
            <w:vAlign w:val="center"/>
            <w:hideMark/>
          </w:tcPr>
          <w:p w14:paraId="072597FF"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800"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01"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0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0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0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0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06" w14:textId="77777777" w:rsidR="00647E33" w:rsidRPr="00647E33" w:rsidRDefault="00647E33" w:rsidP="00253F01">
            <w:pPr>
              <w:pStyle w:val="TAC"/>
              <w:rPr>
                <w:rFonts w:eastAsia="Malgun Gothic"/>
                <w:lang w:val="en-US" w:eastAsia="ko-KR"/>
              </w:rPr>
            </w:pPr>
            <w:r w:rsidRPr="00647E33">
              <w:rPr>
                <w:rFonts w:eastAsia="Malgun Gothic"/>
                <w:lang w:val="en-US" w:eastAsia="ko-KR"/>
              </w:rPr>
              <w:t>100</w:t>
            </w:r>
          </w:p>
        </w:tc>
        <w:tc>
          <w:tcPr>
            <w:tcW w:w="655" w:type="pct"/>
            <w:vMerge w:val="restart"/>
            <w:shd w:val="clear" w:color="auto" w:fill="auto"/>
            <w:noWrap/>
            <w:vAlign w:val="center"/>
            <w:hideMark/>
          </w:tcPr>
          <w:p w14:paraId="07259807"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80F" w14:textId="77777777" w:rsidTr="0010070F">
        <w:trPr>
          <w:trHeight w:val="348"/>
        </w:trPr>
        <w:tc>
          <w:tcPr>
            <w:tcW w:w="739" w:type="pct"/>
            <w:vMerge/>
            <w:vAlign w:val="center"/>
            <w:hideMark/>
          </w:tcPr>
          <w:p w14:paraId="07259809"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0A"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0B"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1765" w:type="pct"/>
            <w:gridSpan w:val="6"/>
            <w:shd w:val="clear" w:color="auto" w:fill="auto"/>
            <w:noWrap/>
            <w:vAlign w:val="center"/>
            <w:hideMark/>
          </w:tcPr>
          <w:p w14:paraId="0725980C" w14:textId="77777777" w:rsidR="00647E33" w:rsidRPr="00647E33" w:rsidRDefault="00647E33" w:rsidP="00253F01">
            <w:pPr>
              <w:pStyle w:val="TAC"/>
              <w:rPr>
                <w:rFonts w:eastAsia="Malgun Gothic"/>
                <w:lang w:val="en-US" w:eastAsia="ko-KR"/>
              </w:rPr>
            </w:pPr>
            <w:r w:rsidRPr="00647E33">
              <w:rPr>
                <w:rFonts w:eastAsia="Malgun Gothic"/>
                <w:lang w:val="en-US" w:eastAsia="ko-KR"/>
              </w:rPr>
              <w:t>See CA_3C Bandwidth combination set 0 in Table 5.6A.1-1</w:t>
            </w:r>
          </w:p>
        </w:tc>
        <w:tc>
          <w:tcPr>
            <w:tcW w:w="662" w:type="pct"/>
            <w:vMerge/>
            <w:vAlign w:val="center"/>
            <w:hideMark/>
          </w:tcPr>
          <w:p w14:paraId="0725980D"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0E" w14:textId="77777777" w:rsidR="00647E33" w:rsidRPr="00647E33" w:rsidRDefault="00647E33" w:rsidP="00253F01">
            <w:pPr>
              <w:pStyle w:val="TAC"/>
              <w:rPr>
                <w:rFonts w:eastAsia="Malgun Gothic"/>
                <w:lang w:val="en-US" w:eastAsia="ko-KR"/>
              </w:rPr>
            </w:pPr>
          </w:p>
        </w:tc>
      </w:tr>
      <w:tr w:rsidR="00647E33" w:rsidRPr="00647E33" w14:paraId="0725981B" w14:textId="77777777" w:rsidTr="0010070F">
        <w:trPr>
          <w:trHeight w:val="348"/>
        </w:trPr>
        <w:tc>
          <w:tcPr>
            <w:tcW w:w="739" w:type="pct"/>
            <w:vMerge/>
            <w:vAlign w:val="center"/>
            <w:hideMark/>
          </w:tcPr>
          <w:p w14:paraId="07259810"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11"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12" w14:textId="77777777" w:rsidR="00647E33" w:rsidRPr="00647E33" w:rsidRDefault="00647E33" w:rsidP="00253F01">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813"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14"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1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1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1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1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19"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1A" w14:textId="77777777" w:rsidR="00647E33" w:rsidRPr="00647E33" w:rsidRDefault="00647E33" w:rsidP="00253F01">
            <w:pPr>
              <w:pStyle w:val="TAC"/>
              <w:rPr>
                <w:rFonts w:eastAsia="Malgun Gothic"/>
                <w:lang w:val="en-US" w:eastAsia="ko-KR"/>
              </w:rPr>
            </w:pPr>
          </w:p>
        </w:tc>
      </w:tr>
      <w:tr w:rsidR="00647E33" w:rsidRPr="00647E33" w14:paraId="07259827" w14:textId="77777777" w:rsidTr="0010070F">
        <w:trPr>
          <w:trHeight w:val="348"/>
        </w:trPr>
        <w:tc>
          <w:tcPr>
            <w:tcW w:w="739" w:type="pct"/>
            <w:vMerge/>
            <w:vAlign w:val="center"/>
            <w:hideMark/>
          </w:tcPr>
          <w:p w14:paraId="0725981C"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1D"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1E"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81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2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2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2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2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2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25"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26" w14:textId="77777777" w:rsidR="00647E33" w:rsidRPr="00647E33" w:rsidRDefault="00647E33" w:rsidP="00253F01">
            <w:pPr>
              <w:pStyle w:val="TAC"/>
              <w:rPr>
                <w:rFonts w:eastAsia="Malgun Gothic"/>
                <w:lang w:val="en-US" w:eastAsia="ko-KR"/>
              </w:rPr>
            </w:pPr>
          </w:p>
        </w:tc>
      </w:tr>
      <w:tr w:rsidR="00647E33" w:rsidRPr="00647E33" w14:paraId="07259833" w14:textId="77777777" w:rsidTr="0010070F">
        <w:trPr>
          <w:trHeight w:val="348"/>
        </w:trPr>
        <w:tc>
          <w:tcPr>
            <w:tcW w:w="739" w:type="pct"/>
            <w:vMerge w:val="restart"/>
            <w:shd w:val="clear" w:color="auto" w:fill="auto"/>
            <w:noWrap/>
            <w:vAlign w:val="center"/>
            <w:hideMark/>
          </w:tcPr>
          <w:p w14:paraId="07259828"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CA_1A-3A-7A-38A</w:t>
            </w:r>
          </w:p>
        </w:tc>
        <w:tc>
          <w:tcPr>
            <w:tcW w:w="737" w:type="pct"/>
            <w:vMerge w:val="restart"/>
            <w:shd w:val="clear" w:color="auto" w:fill="auto"/>
            <w:noWrap/>
            <w:vAlign w:val="center"/>
            <w:hideMark/>
          </w:tcPr>
          <w:p w14:paraId="07259829"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p>
        </w:tc>
        <w:tc>
          <w:tcPr>
            <w:tcW w:w="442" w:type="pct"/>
            <w:shd w:val="clear" w:color="auto" w:fill="auto"/>
            <w:noWrap/>
            <w:vAlign w:val="center"/>
            <w:hideMark/>
          </w:tcPr>
          <w:p w14:paraId="0725982A"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82B"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2C"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2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2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2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3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31" w14:textId="77777777" w:rsidR="00647E33" w:rsidRPr="00647E33" w:rsidRDefault="00647E33" w:rsidP="00253F01">
            <w:pPr>
              <w:pStyle w:val="TAC"/>
              <w:rPr>
                <w:rFonts w:eastAsia="Malgun Gothic"/>
                <w:lang w:val="en-US" w:eastAsia="ko-KR"/>
              </w:rPr>
            </w:pPr>
            <w:r w:rsidRPr="00647E33">
              <w:rPr>
                <w:rFonts w:eastAsia="Malgun Gothic"/>
                <w:lang w:val="en-US" w:eastAsia="ko-KR"/>
              </w:rPr>
              <w:t>80</w:t>
            </w:r>
          </w:p>
        </w:tc>
        <w:tc>
          <w:tcPr>
            <w:tcW w:w="655" w:type="pct"/>
            <w:vMerge w:val="restart"/>
            <w:shd w:val="clear" w:color="auto" w:fill="auto"/>
            <w:noWrap/>
            <w:vAlign w:val="center"/>
            <w:hideMark/>
          </w:tcPr>
          <w:p w14:paraId="07259832"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83F" w14:textId="77777777" w:rsidTr="0010070F">
        <w:trPr>
          <w:trHeight w:val="348"/>
        </w:trPr>
        <w:tc>
          <w:tcPr>
            <w:tcW w:w="739" w:type="pct"/>
            <w:vMerge/>
            <w:vAlign w:val="center"/>
            <w:hideMark/>
          </w:tcPr>
          <w:p w14:paraId="07259834"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35"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36"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837"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38"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3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3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3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3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3D"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3E" w14:textId="77777777" w:rsidR="00647E33" w:rsidRPr="00647E33" w:rsidRDefault="00647E33" w:rsidP="00253F01">
            <w:pPr>
              <w:pStyle w:val="TAC"/>
              <w:rPr>
                <w:rFonts w:eastAsia="Malgun Gothic"/>
                <w:lang w:val="en-US" w:eastAsia="ko-KR"/>
              </w:rPr>
            </w:pPr>
          </w:p>
        </w:tc>
      </w:tr>
      <w:tr w:rsidR="00647E33" w:rsidRPr="00647E33" w14:paraId="0725984B" w14:textId="77777777" w:rsidTr="0010070F">
        <w:trPr>
          <w:trHeight w:val="348"/>
        </w:trPr>
        <w:tc>
          <w:tcPr>
            <w:tcW w:w="739" w:type="pct"/>
            <w:vMerge/>
            <w:vAlign w:val="center"/>
            <w:hideMark/>
          </w:tcPr>
          <w:p w14:paraId="07259840"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41"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42" w14:textId="77777777" w:rsidR="00647E33" w:rsidRPr="00647E33" w:rsidRDefault="00647E33" w:rsidP="00253F01">
            <w:pPr>
              <w:pStyle w:val="TAC"/>
              <w:rPr>
                <w:rFonts w:eastAsia="Malgun Gothic"/>
                <w:lang w:val="en-US" w:eastAsia="ko-KR"/>
              </w:rPr>
            </w:pPr>
            <w:r w:rsidRPr="00647E33">
              <w:rPr>
                <w:rFonts w:eastAsia="Malgun Gothic"/>
                <w:lang w:val="en-US" w:eastAsia="ko-KR"/>
              </w:rPr>
              <w:t>7</w:t>
            </w:r>
          </w:p>
        </w:tc>
        <w:tc>
          <w:tcPr>
            <w:tcW w:w="294" w:type="pct"/>
            <w:shd w:val="clear" w:color="auto" w:fill="auto"/>
            <w:noWrap/>
            <w:vAlign w:val="center"/>
            <w:hideMark/>
          </w:tcPr>
          <w:p w14:paraId="07259843"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44"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4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4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4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4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49"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4A" w14:textId="77777777" w:rsidR="00647E33" w:rsidRPr="00647E33" w:rsidRDefault="00647E33" w:rsidP="00253F01">
            <w:pPr>
              <w:pStyle w:val="TAC"/>
              <w:rPr>
                <w:rFonts w:eastAsia="Malgun Gothic"/>
                <w:lang w:val="en-US" w:eastAsia="ko-KR"/>
              </w:rPr>
            </w:pPr>
          </w:p>
        </w:tc>
      </w:tr>
      <w:tr w:rsidR="00647E33" w:rsidRPr="00647E33" w14:paraId="07259857" w14:textId="77777777" w:rsidTr="0010070F">
        <w:trPr>
          <w:trHeight w:val="348"/>
        </w:trPr>
        <w:tc>
          <w:tcPr>
            <w:tcW w:w="739" w:type="pct"/>
            <w:vMerge/>
            <w:vAlign w:val="center"/>
            <w:hideMark/>
          </w:tcPr>
          <w:p w14:paraId="0725984C"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4D"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4E"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84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5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5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5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5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5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55"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56" w14:textId="77777777" w:rsidR="00647E33" w:rsidRPr="00647E33" w:rsidRDefault="00647E33" w:rsidP="00253F01">
            <w:pPr>
              <w:pStyle w:val="TAC"/>
              <w:rPr>
                <w:rFonts w:eastAsia="Malgun Gothic"/>
                <w:lang w:val="en-US" w:eastAsia="ko-KR"/>
              </w:rPr>
            </w:pPr>
          </w:p>
        </w:tc>
      </w:tr>
      <w:tr w:rsidR="00647E33" w:rsidRPr="00647E33" w14:paraId="07259863" w14:textId="77777777" w:rsidTr="0010070F">
        <w:trPr>
          <w:trHeight w:val="348"/>
        </w:trPr>
        <w:tc>
          <w:tcPr>
            <w:tcW w:w="739" w:type="pct"/>
            <w:vMerge w:val="restart"/>
            <w:shd w:val="clear" w:color="auto" w:fill="auto"/>
            <w:noWrap/>
            <w:vAlign w:val="center"/>
            <w:hideMark/>
          </w:tcPr>
          <w:p w14:paraId="07259858"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CA_1A-7A-8A-38A</w:t>
            </w:r>
          </w:p>
        </w:tc>
        <w:tc>
          <w:tcPr>
            <w:tcW w:w="737" w:type="pct"/>
            <w:vMerge w:val="restart"/>
            <w:shd w:val="clear" w:color="auto" w:fill="auto"/>
            <w:noWrap/>
            <w:vAlign w:val="center"/>
            <w:hideMark/>
          </w:tcPr>
          <w:p w14:paraId="07259859"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CA_1A-8A</w:t>
            </w:r>
          </w:p>
        </w:tc>
        <w:tc>
          <w:tcPr>
            <w:tcW w:w="442" w:type="pct"/>
            <w:shd w:val="clear" w:color="auto" w:fill="auto"/>
            <w:noWrap/>
            <w:vAlign w:val="center"/>
            <w:hideMark/>
          </w:tcPr>
          <w:p w14:paraId="0725985A"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85B"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5C"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5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5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5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6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61" w14:textId="77777777" w:rsidR="00647E33" w:rsidRPr="00647E33" w:rsidRDefault="00647E33" w:rsidP="00253F01">
            <w:pPr>
              <w:pStyle w:val="TAC"/>
              <w:rPr>
                <w:rFonts w:eastAsia="Malgun Gothic"/>
                <w:lang w:val="en-US" w:eastAsia="ko-KR"/>
              </w:rPr>
            </w:pPr>
            <w:r w:rsidRPr="00647E33">
              <w:rPr>
                <w:rFonts w:eastAsia="Malgun Gothic"/>
                <w:lang w:val="en-US" w:eastAsia="ko-KR"/>
              </w:rPr>
              <w:t>70</w:t>
            </w:r>
          </w:p>
        </w:tc>
        <w:tc>
          <w:tcPr>
            <w:tcW w:w="655" w:type="pct"/>
            <w:vMerge w:val="restart"/>
            <w:shd w:val="clear" w:color="auto" w:fill="auto"/>
            <w:noWrap/>
            <w:vAlign w:val="center"/>
            <w:hideMark/>
          </w:tcPr>
          <w:p w14:paraId="07259862"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86F" w14:textId="77777777" w:rsidTr="0010070F">
        <w:trPr>
          <w:trHeight w:val="348"/>
        </w:trPr>
        <w:tc>
          <w:tcPr>
            <w:tcW w:w="739" w:type="pct"/>
            <w:vMerge/>
            <w:vAlign w:val="center"/>
            <w:hideMark/>
          </w:tcPr>
          <w:p w14:paraId="07259864"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65"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66" w14:textId="77777777" w:rsidR="00647E33" w:rsidRPr="00647E33" w:rsidRDefault="00647E33" w:rsidP="00253F01">
            <w:pPr>
              <w:pStyle w:val="TAC"/>
              <w:rPr>
                <w:rFonts w:eastAsia="Malgun Gothic"/>
                <w:lang w:val="en-US" w:eastAsia="ko-KR"/>
              </w:rPr>
            </w:pPr>
            <w:r w:rsidRPr="00647E33">
              <w:rPr>
                <w:rFonts w:eastAsia="Malgun Gothic"/>
                <w:lang w:val="en-US" w:eastAsia="ko-KR"/>
              </w:rPr>
              <w:t>7</w:t>
            </w:r>
          </w:p>
        </w:tc>
        <w:tc>
          <w:tcPr>
            <w:tcW w:w="294" w:type="pct"/>
            <w:shd w:val="clear" w:color="auto" w:fill="auto"/>
            <w:noWrap/>
            <w:vAlign w:val="center"/>
            <w:hideMark/>
          </w:tcPr>
          <w:p w14:paraId="07259867"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68"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6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6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6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6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6D"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6E" w14:textId="77777777" w:rsidR="00647E33" w:rsidRPr="00647E33" w:rsidRDefault="00647E33" w:rsidP="00253F01">
            <w:pPr>
              <w:pStyle w:val="TAC"/>
              <w:rPr>
                <w:rFonts w:eastAsia="Malgun Gothic"/>
                <w:lang w:val="en-US" w:eastAsia="ko-KR"/>
              </w:rPr>
            </w:pPr>
          </w:p>
        </w:tc>
      </w:tr>
      <w:tr w:rsidR="00647E33" w:rsidRPr="00647E33" w14:paraId="0725987B" w14:textId="77777777" w:rsidTr="0010070F">
        <w:trPr>
          <w:trHeight w:val="348"/>
        </w:trPr>
        <w:tc>
          <w:tcPr>
            <w:tcW w:w="739" w:type="pct"/>
            <w:vMerge/>
            <w:vAlign w:val="center"/>
            <w:hideMark/>
          </w:tcPr>
          <w:p w14:paraId="07259870"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71"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72"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873"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74"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7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7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77"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878"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879"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7A" w14:textId="77777777" w:rsidR="00647E33" w:rsidRPr="00647E33" w:rsidRDefault="00647E33" w:rsidP="00253F01">
            <w:pPr>
              <w:pStyle w:val="TAC"/>
              <w:rPr>
                <w:rFonts w:eastAsia="Malgun Gothic"/>
                <w:lang w:val="en-US" w:eastAsia="ko-KR"/>
              </w:rPr>
            </w:pPr>
          </w:p>
        </w:tc>
      </w:tr>
      <w:tr w:rsidR="00647E33" w:rsidRPr="00647E33" w14:paraId="07259887" w14:textId="77777777" w:rsidTr="0010070F">
        <w:trPr>
          <w:trHeight w:val="348"/>
        </w:trPr>
        <w:tc>
          <w:tcPr>
            <w:tcW w:w="739" w:type="pct"/>
            <w:vMerge/>
            <w:vAlign w:val="center"/>
            <w:hideMark/>
          </w:tcPr>
          <w:p w14:paraId="0725987C"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7D"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7E"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87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8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8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8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8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8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85"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86" w14:textId="77777777" w:rsidR="00647E33" w:rsidRPr="00647E33" w:rsidRDefault="00647E33" w:rsidP="00253F01">
            <w:pPr>
              <w:pStyle w:val="TAC"/>
              <w:rPr>
                <w:rFonts w:eastAsia="Malgun Gothic"/>
                <w:lang w:val="en-US" w:eastAsia="ko-KR"/>
              </w:rPr>
            </w:pPr>
          </w:p>
        </w:tc>
      </w:tr>
      <w:tr w:rsidR="00647E33" w:rsidRPr="00647E33" w14:paraId="07259893" w14:textId="77777777" w:rsidTr="0010070F">
        <w:trPr>
          <w:trHeight w:val="348"/>
        </w:trPr>
        <w:tc>
          <w:tcPr>
            <w:tcW w:w="739" w:type="pct"/>
            <w:vMerge w:val="restart"/>
            <w:shd w:val="clear" w:color="auto" w:fill="auto"/>
            <w:noWrap/>
            <w:vAlign w:val="center"/>
            <w:hideMark/>
          </w:tcPr>
          <w:p w14:paraId="07259888" w14:textId="77777777" w:rsidR="00647E33" w:rsidRPr="00647E33" w:rsidRDefault="00647E33" w:rsidP="00253F01">
            <w:pPr>
              <w:pStyle w:val="TAC"/>
              <w:rPr>
                <w:rFonts w:eastAsia="Malgun Gothic"/>
                <w:lang w:val="en-US" w:eastAsia="ko-KR"/>
              </w:rPr>
            </w:pPr>
            <w:r w:rsidRPr="00647E33">
              <w:rPr>
                <w:rFonts w:eastAsia="Malgun Gothic"/>
                <w:lang w:val="en-US" w:eastAsia="ko-KR"/>
              </w:rPr>
              <w:t>CA_3A-7A-8A-38A</w:t>
            </w:r>
          </w:p>
        </w:tc>
        <w:tc>
          <w:tcPr>
            <w:tcW w:w="737" w:type="pct"/>
            <w:vMerge w:val="restart"/>
            <w:shd w:val="clear" w:color="auto" w:fill="auto"/>
            <w:noWrap/>
            <w:vAlign w:val="center"/>
            <w:hideMark/>
          </w:tcPr>
          <w:p w14:paraId="07259889" w14:textId="77777777" w:rsidR="00647E33" w:rsidRPr="00647E33" w:rsidRDefault="00647E33" w:rsidP="00253F01">
            <w:pPr>
              <w:pStyle w:val="TAC"/>
              <w:rPr>
                <w:rFonts w:eastAsia="Malgun Gothic"/>
                <w:lang w:val="en-US" w:eastAsia="ko-KR"/>
              </w:rPr>
            </w:pPr>
            <w:r w:rsidRPr="00647E33">
              <w:rPr>
                <w:rFonts w:eastAsia="Malgun Gothic"/>
                <w:lang w:val="en-US" w:eastAsia="ko-KR"/>
              </w:rPr>
              <w:t>CA_3A-8A</w:t>
            </w:r>
          </w:p>
        </w:tc>
        <w:tc>
          <w:tcPr>
            <w:tcW w:w="442" w:type="pct"/>
            <w:shd w:val="clear" w:color="auto" w:fill="auto"/>
            <w:noWrap/>
            <w:vAlign w:val="center"/>
            <w:hideMark/>
          </w:tcPr>
          <w:p w14:paraId="0725988A"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88B"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8C"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8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8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8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9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91" w14:textId="77777777" w:rsidR="00647E33" w:rsidRPr="00647E33" w:rsidRDefault="00647E33" w:rsidP="00253F01">
            <w:pPr>
              <w:pStyle w:val="TAC"/>
              <w:rPr>
                <w:rFonts w:eastAsia="Malgun Gothic"/>
                <w:lang w:val="en-US" w:eastAsia="ko-KR"/>
              </w:rPr>
            </w:pPr>
            <w:r w:rsidRPr="00647E33">
              <w:rPr>
                <w:rFonts w:eastAsia="Malgun Gothic"/>
                <w:lang w:val="en-US" w:eastAsia="ko-KR"/>
              </w:rPr>
              <w:t>70</w:t>
            </w:r>
          </w:p>
        </w:tc>
        <w:tc>
          <w:tcPr>
            <w:tcW w:w="655" w:type="pct"/>
            <w:vMerge w:val="restart"/>
            <w:shd w:val="clear" w:color="auto" w:fill="auto"/>
            <w:noWrap/>
            <w:vAlign w:val="center"/>
            <w:hideMark/>
          </w:tcPr>
          <w:p w14:paraId="07259892"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89F" w14:textId="77777777" w:rsidTr="0010070F">
        <w:trPr>
          <w:trHeight w:val="348"/>
        </w:trPr>
        <w:tc>
          <w:tcPr>
            <w:tcW w:w="739" w:type="pct"/>
            <w:vMerge/>
            <w:vAlign w:val="center"/>
            <w:hideMark/>
          </w:tcPr>
          <w:p w14:paraId="07259894"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95"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96" w14:textId="77777777" w:rsidR="00647E33" w:rsidRPr="00647E33" w:rsidRDefault="00647E33" w:rsidP="00253F01">
            <w:pPr>
              <w:pStyle w:val="TAC"/>
              <w:rPr>
                <w:rFonts w:eastAsia="Malgun Gothic"/>
                <w:lang w:val="en-US" w:eastAsia="ko-KR"/>
              </w:rPr>
            </w:pPr>
            <w:r w:rsidRPr="00647E33">
              <w:rPr>
                <w:rFonts w:eastAsia="Malgun Gothic"/>
                <w:lang w:val="en-US" w:eastAsia="ko-KR"/>
              </w:rPr>
              <w:t>7</w:t>
            </w:r>
          </w:p>
        </w:tc>
        <w:tc>
          <w:tcPr>
            <w:tcW w:w="294" w:type="pct"/>
            <w:shd w:val="clear" w:color="auto" w:fill="auto"/>
            <w:noWrap/>
            <w:vAlign w:val="center"/>
            <w:hideMark/>
          </w:tcPr>
          <w:p w14:paraId="07259897"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98"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9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9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9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9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9D"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9E" w14:textId="77777777" w:rsidR="00647E33" w:rsidRPr="00647E33" w:rsidRDefault="00647E33" w:rsidP="00253F01">
            <w:pPr>
              <w:pStyle w:val="TAC"/>
              <w:rPr>
                <w:rFonts w:eastAsia="Malgun Gothic"/>
                <w:lang w:val="en-US" w:eastAsia="ko-KR"/>
              </w:rPr>
            </w:pPr>
          </w:p>
        </w:tc>
      </w:tr>
      <w:tr w:rsidR="00647E33" w:rsidRPr="00647E33" w14:paraId="072598AB" w14:textId="77777777" w:rsidTr="0010070F">
        <w:trPr>
          <w:trHeight w:val="348"/>
        </w:trPr>
        <w:tc>
          <w:tcPr>
            <w:tcW w:w="739" w:type="pct"/>
            <w:vMerge/>
            <w:vAlign w:val="center"/>
            <w:hideMark/>
          </w:tcPr>
          <w:p w14:paraId="072598A0"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A1"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A2"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8A3"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A4"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A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A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A7"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8A8"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8A9"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AA" w14:textId="77777777" w:rsidR="00647E33" w:rsidRPr="00647E33" w:rsidRDefault="00647E33" w:rsidP="00253F01">
            <w:pPr>
              <w:pStyle w:val="TAC"/>
              <w:rPr>
                <w:rFonts w:eastAsia="Malgun Gothic"/>
                <w:lang w:val="en-US" w:eastAsia="ko-KR"/>
              </w:rPr>
            </w:pPr>
          </w:p>
        </w:tc>
      </w:tr>
      <w:tr w:rsidR="00647E33" w:rsidRPr="00647E33" w14:paraId="072598B7" w14:textId="77777777" w:rsidTr="0010070F">
        <w:trPr>
          <w:trHeight w:val="348"/>
        </w:trPr>
        <w:tc>
          <w:tcPr>
            <w:tcW w:w="739" w:type="pct"/>
            <w:vMerge/>
            <w:vAlign w:val="center"/>
            <w:hideMark/>
          </w:tcPr>
          <w:p w14:paraId="072598AC"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AD"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AE"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8A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B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B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B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B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B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B5"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B6" w14:textId="77777777" w:rsidR="00647E33" w:rsidRPr="00647E33" w:rsidRDefault="00647E33" w:rsidP="00253F01">
            <w:pPr>
              <w:pStyle w:val="TAC"/>
              <w:rPr>
                <w:rFonts w:eastAsia="Malgun Gothic"/>
                <w:lang w:val="en-US" w:eastAsia="ko-KR"/>
              </w:rPr>
            </w:pPr>
          </w:p>
        </w:tc>
      </w:tr>
      <w:tr w:rsidR="00647E33" w:rsidRPr="00647E33" w14:paraId="072598C3" w14:textId="77777777" w:rsidTr="0010070F">
        <w:trPr>
          <w:trHeight w:val="348"/>
        </w:trPr>
        <w:tc>
          <w:tcPr>
            <w:tcW w:w="739" w:type="pct"/>
            <w:vMerge w:val="restart"/>
            <w:shd w:val="clear" w:color="auto" w:fill="auto"/>
            <w:noWrap/>
            <w:vAlign w:val="center"/>
            <w:hideMark/>
          </w:tcPr>
          <w:p w14:paraId="072598B8"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CA_1A-8A-20A-38A</w:t>
            </w:r>
          </w:p>
        </w:tc>
        <w:tc>
          <w:tcPr>
            <w:tcW w:w="737" w:type="pct"/>
            <w:vMerge w:val="restart"/>
            <w:shd w:val="clear" w:color="auto" w:fill="auto"/>
            <w:vAlign w:val="center"/>
            <w:hideMark/>
          </w:tcPr>
          <w:p w14:paraId="072598B9"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CA_1A-8A</w:t>
            </w:r>
          </w:p>
        </w:tc>
        <w:tc>
          <w:tcPr>
            <w:tcW w:w="442" w:type="pct"/>
            <w:shd w:val="clear" w:color="auto" w:fill="auto"/>
            <w:noWrap/>
            <w:vAlign w:val="center"/>
            <w:hideMark/>
          </w:tcPr>
          <w:p w14:paraId="072598BA"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8BB"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BC"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B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B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B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C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C1" w14:textId="77777777" w:rsidR="00647E33" w:rsidRPr="00647E33" w:rsidRDefault="00647E33" w:rsidP="00253F01">
            <w:pPr>
              <w:pStyle w:val="TAC"/>
              <w:rPr>
                <w:rFonts w:eastAsia="Malgun Gothic"/>
                <w:lang w:val="en-US" w:eastAsia="ko-KR"/>
              </w:rPr>
            </w:pPr>
            <w:r w:rsidRPr="00647E33">
              <w:rPr>
                <w:rFonts w:eastAsia="Malgun Gothic"/>
                <w:lang w:val="en-US" w:eastAsia="ko-KR"/>
              </w:rPr>
              <w:t>70</w:t>
            </w:r>
          </w:p>
        </w:tc>
        <w:tc>
          <w:tcPr>
            <w:tcW w:w="655" w:type="pct"/>
            <w:vMerge w:val="restart"/>
            <w:shd w:val="clear" w:color="auto" w:fill="auto"/>
            <w:noWrap/>
            <w:vAlign w:val="center"/>
            <w:hideMark/>
          </w:tcPr>
          <w:p w14:paraId="072598C2"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8CF" w14:textId="77777777" w:rsidTr="0010070F">
        <w:trPr>
          <w:trHeight w:val="348"/>
        </w:trPr>
        <w:tc>
          <w:tcPr>
            <w:tcW w:w="739" w:type="pct"/>
            <w:vMerge/>
            <w:vAlign w:val="center"/>
            <w:hideMark/>
          </w:tcPr>
          <w:p w14:paraId="072598C4"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C5"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C6"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8C7"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C8"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C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C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CB"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8CC"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8CD"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CE" w14:textId="77777777" w:rsidR="00647E33" w:rsidRPr="00647E33" w:rsidRDefault="00647E33" w:rsidP="00253F01">
            <w:pPr>
              <w:pStyle w:val="TAC"/>
              <w:rPr>
                <w:rFonts w:eastAsia="Malgun Gothic"/>
                <w:lang w:val="en-US" w:eastAsia="ko-KR"/>
              </w:rPr>
            </w:pPr>
          </w:p>
        </w:tc>
      </w:tr>
      <w:tr w:rsidR="00647E33" w:rsidRPr="00647E33" w14:paraId="072598DB" w14:textId="77777777" w:rsidTr="0010070F">
        <w:trPr>
          <w:trHeight w:val="348"/>
        </w:trPr>
        <w:tc>
          <w:tcPr>
            <w:tcW w:w="739" w:type="pct"/>
            <w:vMerge/>
            <w:vAlign w:val="center"/>
            <w:hideMark/>
          </w:tcPr>
          <w:p w14:paraId="072598D0"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D1"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D2" w14:textId="77777777" w:rsidR="00647E33" w:rsidRPr="00647E33" w:rsidRDefault="00647E33" w:rsidP="00253F01">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8D3"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D4"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D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D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D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D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D9"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DA" w14:textId="77777777" w:rsidR="00647E33" w:rsidRPr="00647E33" w:rsidRDefault="00647E33" w:rsidP="00253F01">
            <w:pPr>
              <w:pStyle w:val="TAC"/>
              <w:rPr>
                <w:rFonts w:eastAsia="Malgun Gothic"/>
                <w:lang w:val="en-US" w:eastAsia="ko-KR"/>
              </w:rPr>
            </w:pPr>
          </w:p>
        </w:tc>
      </w:tr>
      <w:tr w:rsidR="00647E33" w:rsidRPr="00647E33" w14:paraId="072598E7" w14:textId="77777777" w:rsidTr="0010070F">
        <w:trPr>
          <w:trHeight w:val="348"/>
        </w:trPr>
        <w:tc>
          <w:tcPr>
            <w:tcW w:w="739" w:type="pct"/>
            <w:vMerge/>
            <w:vAlign w:val="center"/>
            <w:hideMark/>
          </w:tcPr>
          <w:p w14:paraId="072598DC"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DD"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DE"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8D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E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E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E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E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E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E5"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E6" w14:textId="77777777" w:rsidR="00647E33" w:rsidRPr="00647E33" w:rsidRDefault="00647E33" w:rsidP="00253F01">
            <w:pPr>
              <w:pStyle w:val="TAC"/>
              <w:rPr>
                <w:rFonts w:eastAsia="Malgun Gothic"/>
                <w:lang w:val="en-US" w:eastAsia="ko-KR"/>
              </w:rPr>
            </w:pPr>
          </w:p>
        </w:tc>
      </w:tr>
      <w:tr w:rsidR="00647E33" w:rsidRPr="00647E33" w14:paraId="072598F3" w14:textId="77777777" w:rsidTr="0010070F">
        <w:trPr>
          <w:trHeight w:val="348"/>
        </w:trPr>
        <w:tc>
          <w:tcPr>
            <w:tcW w:w="739" w:type="pct"/>
            <w:vMerge w:val="restart"/>
            <w:shd w:val="clear" w:color="auto" w:fill="auto"/>
            <w:noWrap/>
            <w:vAlign w:val="center"/>
            <w:hideMark/>
          </w:tcPr>
          <w:p w14:paraId="072598E8" w14:textId="77777777" w:rsidR="00647E33" w:rsidRPr="00647E33" w:rsidRDefault="00647E33" w:rsidP="00253F01">
            <w:pPr>
              <w:pStyle w:val="TAC"/>
              <w:rPr>
                <w:rFonts w:eastAsia="Malgun Gothic"/>
                <w:lang w:val="en-US" w:eastAsia="ko-KR"/>
              </w:rPr>
            </w:pPr>
            <w:r w:rsidRPr="00647E33">
              <w:rPr>
                <w:rFonts w:eastAsia="Malgun Gothic"/>
                <w:lang w:val="en-US" w:eastAsia="ko-KR"/>
              </w:rPr>
              <w:t>CA_3A-8A-20A-38A</w:t>
            </w:r>
          </w:p>
        </w:tc>
        <w:tc>
          <w:tcPr>
            <w:tcW w:w="737" w:type="pct"/>
            <w:vMerge w:val="restart"/>
            <w:shd w:val="clear" w:color="auto" w:fill="auto"/>
            <w:vAlign w:val="center"/>
            <w:hideMark/>
          </w:tcPr>
          <w:p w14:paraId="072598E9" w14:textId="77777777" w:rsidR="00647E33" w:rsidRPr="00647E33" w:rsidRDefault="00647E33" w:rsidP="00253F01">
            <w:pPr>
              <w:pStyle w:val="TAC"/>
              <w:rPr>
                <w:rFonts w:eastAsia="Malgun Gothic"/>
                <w:lang w:val="en-US" w:eastAsia="ko-KR"/>
              </w:rPr>
            </w:pPr>
            <w:r w:rsidRPr="00647E33">
              <w:rPr>
                <w:rFonts w:eastAsia="Malgun Gothic"/>
                <w:lang w:val="en-US" w:eastAsia="ko-KR"/>
              </w:rPr>
              <w:t>CA_3A-8A</w:t>
            </w:r>
          </w:p>
        </w:tc>
        <w:tc>
          <w:tcPr>
            <w:tcW w:w="442" w:type="pct"/>
            <w:shd w:val="clear" w:color="auto" w:fill="auto"/>
            <w:noWrap/>
            <w:vAlign w:val="center"/>
            <w:hideMark/>
          </w:tcPr>
          <w:p w14:paraId="072598EA"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8EB"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EC"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E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E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E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F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F1" w14:textId="77777777" w:rsidR="00647E33" w:rsidRPr="00647E33" w:rsidRDefault="00647E33" w:rsidP="00253F01">
            <w:pPr>
              <w:pStyle w:val="TAC"/>
              <w:rPr>
                <w:rFonts w:eastAsia="Malgun Gothic"/>
                <w:lang w:val="en-US" w:eastAsia="ko-KR"/>
              </w:rPr>
            </w:pPr>
            <w:r w:rsidRPr="00647E33">
              <w:rPr>
                <w:rFonts w:eastAsia="Malgun Gothic"/>
                <w:lang w:val="en-US" w:eastAsia="ko-KR"/>
              </w:rPr>
              <w:t>70</w:t>
            </w:r>
          </w:p>
        </w:tc>
        <w:tc>
          <w:tcPr>
            <w:tcW w:w="655" w:type="pct"/>
            <w:vMerge w:val="restart"/>
            <w:shd w:val="clear" w:color="auto" w:fill="auto"/>
            <w:noWrap/>
            <w:vAlign w:val="center"/>
            <w:hideMark/>
          </w:tcPr>
          <w:p w14:paraId="072598F2"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8FF" w14:textId="77777777" w:rsidTr="0010070F">
        <w:trPr>
          <w:trHeight w:val="348"/>
        </w:trPr>
        <w:tc>
          <w:tcPr>
            <w:tcW w:w="739" w:type="pct"/>
            <w:vMerge/>
            <w:vAlign w:val="center"/>
            <w:hideMark/>
          </w:tcPr>
          <w:p w14:paraId="072598F4"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F5"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F6"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8F7"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F8"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F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F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FB"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8FC"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8FD"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FE" w14:textId="77777777" w:rsidR="00647E33" w:rsidRPr="00647E33" w:rsidRDefault="00647E33" w:rsidP="00253F01">
            <w:pPr>
              <w:pStyle w:val="TAC"/>
              <w:rPr>
                <w:rFonts w:eastAsia="Malgun Gothic"/>
                <w:lang w:val="en-US" w:eastAsia="ko-KR"/>
              </w:rPr>
            </w:pPr>
          </w:p>
        </w:tc>
      </w:tr>
      <w:tr w:rsidR="00647E33" w:rsidRPr="00647E33" w14:paraId="0725990B" w14:textId="77777777" w:rsidTr="0010070F">
        <w:trPr>
          <w:trHeight w:val="348"/>
        </w:trPr>
        <w:tc>
          <w:tcPr>
            <w:tcW w:w="739" w:type="pct"/>
            <w:vMerge/>
            <w:vAlign w:val="center"/>
            <w:hideMark/>
          </w:tcPr>
          <w:p w14:paraId="07259900"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901"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02" w14:textId="77777777" w:rsidR="00647E33" w:rsidRPr="00647E33" w:rsidRDefault="00647E33" w:rsidP="00253F01">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903"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04"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0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0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0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0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09"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90A" w14:textId="77777777" w:rsidR="00647E33" w:rsidRPr="00647E33" w:rsidRDefault="00647E33" w:rsidP="00253F01">
            <w:pPr>
              <w:pStyle w:val="TAC"/>
              <w:rPr>
                <w:rFonts w:eastAsia="Malgun Gothic"/>
                <w:lang w:val="en-US" w:eastAsia="ko-KR"/>
              </w:rPr>
            </w:pPr>
          </w:p>
        </w:tc>
      </w:tr>
      <w:tr w:rsidR="00647E33" w:rsidRPr="00647E33" w14:paraId="07259917" w14:textId="77777777" w:rsidTr="0010070F">
        <w:trPr>
          <w:trHeight w:val="348"/>
        </w:trPr>
        <w:tc>
          <w:tcPr>
            <w:tcW w:w="739" w:type="pct"/>
            <w:vMerge/>
            <w:vAlign w:val="center"/>
            <w:hideMark/>
          </w:tcPr>
          <w:p w14:paraId="0725990C"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90D"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0E"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90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1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1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1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1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1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15"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916" w14:textId="77777777" w:rsidR="00647E33" w:rsidRPr="00647E33" w:rsidRDefault="00647E33" w:rsidP="00253F01">
            <w:pPr>
              <w:pStyle w:val="TAC"/>
              <w:rPr>
                <w:rFonts w:eastAsia="Malgun Gothic"/>
                <w:lang w:val="en-US" w:eastAsia="ko-KR"/>
              </w:rPr>
            </w:pPr>
          </w:p>
        </w:tc>
      </w:tr>
    </w:tbl>
    <w:p w14:paraId="07259918" w14:textId="77777777" w:rsidR="00647E33" w:rsidRPr="004D3578" w:rsidRDefault="00647E33" w:rsidP="00DE6088">
      <w:pPr>
        <w:jc w:val="center"/>
      </w:pPr>
    </w:p>
    <w:p w14:paraId="07259919" w14:textId="77777777" w:rsidR="00DE6088" w:rsidRPr="00191FB1" w:rsidRDefault="00DE6088" w:rsidP="008507B7">
      <w:pPr>
        <w:pStyle w:val="TH"/>
      </w:pPr>
      <w:r w:rsidRPr="00191FB1">
        <w:t xml:space="preserve">Table </w:t>
      </w:r>
      <w:r w:rsidRPr="00191FB1">
        <w:rPr>
          <w:rFonts w:eastAsia="Malgun Gothic" w:hint="eastAsia"/>
          <w:lang w:eastAsia="ko-KR"/>
        </w:rPr>
        <w:t>1-3</w:t>
      </w:r>
      <w:r w:rsidRPr="00191FB1">
        <w:rPr>
          <w:rFonts w:eastAsia="Malgun Gothic"/>
          <w:lang w:eastAsia="ko-KR"/>
        </w:rPr>
        <w:t>:</w:t>
      </w:r>
      <w:r w:rsidRPr="00191FB1">
        <w:t xml:space="preserve"> </w:t>
      </w:r>
      <w:r w:rsidRPr="00191FB1">
        <w:rPr>
          <w:rFonts w:eastAsia="Malgun Gothic" w:hint="eastAsia"/>
          <w:lang w:eastAsia="ko-KR"/>
        </w:rPr>
        <w:t>5</w:t>
      </w:r>
      <w:r w:rsidRPr="00191FB1">
        <w:rPr>
          <w:rFonts w:eastAsia="Malgun Gothic"/>
          <w:lang w:eastAsia="ko-KR"/>
        </w:rPr>
        <w:t xml:space="preserve"> bands </w:t>
      </w:r>
      <w:r w:rsidRPr="00191FB1">
        <w:rPr>
          <w:rFonts w:eastAsia="Malgun Gothic" w:hint="eastAsia"/>
          <w:lang w:eastAsia="ko-KR"/>
        </w:rPr>
        <w:t>DL/2</w:t>
      </w:r>
      <w:r w:rsidRPr="00191FB1">
        <w:rPr>
          <w:rFonts w:eastAsia="Malgun Gothic"/>
          <w:lang w:eastAsia="ko-KR"/>
        </w:rPr>
        <w:t xml:space="preserve"> bands </w:t>
      </w:r>
      <w:r w:rsidRPr="00191FB1">
        <w:rPr>
          <w:rFonts w:eastAsia="Malgun Gothic"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14:paraId="0725991B" w14:textId="77777777" w:rsidTr="007656CF">
        <w:trPr>
          <w:trHeight w:val="348"/>
        </w:trPr>
        <w:tc>
          <w:tcPr>
            <w:tcW w:w="5000" w:type="pct"/>
            <w:gridSpan w:val="11"/>
            <w:shd w:val="clear" w:color="000000" w:fill="E6E6E6"/>
            <w:noWrap/>
            <w:vAlign w:val="center"/>
            <w:hideMark/>
          </w:tcPr>
          <w:p w14:paraId="0725991A" w14:textId="77777777" w:rsidR="00647E33" w:rsidRPr="00647E33" w:rsidRDefault="00647E33" w:rsidP="00253F01">
            <w:pPr>
              <w:pStyle w:val="TAH"/>
              <w:rPr>
                <w:rFonts w:eastAsia="Malgun Gothic"/>
                <w:lang w:val="en-US" w:eastAsia="ko-KR"/>
              </w:rPr>
            </w:pPr>
            <w:r w:rsidRPr="00647E33">
              <w:rPr>
                <w:rFonts w:eastAsia="Malgun Gothic"/>
                <w:lang w:val="en-US" w:eastAsia="ko-KR"/>
              </w:rPr>
              <w:t>E-UTRA CA configuration / Bandwidth combination set</w:t>
            </w:r>
          </w:p>
        </w:tc>
      </w:tr>
      <w:tr w:rsidR="00647E33" w:rsidRPr="00647E33" w14:paraId="07259927" w14:textId="77777777" w:rsidTr="00647E33">
        <w:trPr>
          <w:trHeight w:val="1230"/>
        </w:trPr>
        <w:tc>
          <w:tcPr>
            <w:tcW w:w="739" w:type="pct"/>
            <w:shd w:val="clear" w:color="000000" w:fill="E6E6E6"/>
            <w:vAlign w:val="center"/>
            <w:hideMark/>
          </w:tcPr>
          <w:p w14:paraId="0725991C" w14:textId="77777777" w:rsidR="00647E33" w:rsidRPr="00647E33" w:rsidRDefault="00647E33" w:rsidP="00253F01">
            <w:pPr>
              <w:pStyle w:val="TAH"/>
              <w:rPr>
                <w:rFonts w:eastAsia="Malgun Gothic"/>
                <w:lang w:val="en-US" w:eastAsia="ko-KR"/>
              </w:rPr>
            </w:pPr>
            <w:r w:rsidRPr="00647E33">
              <w:rPr>
                <w:rFonts w:eastAsia="Malgun Gothic"/>
                <w:lang w:val="en-US" w:eastAsia="ko-KR"/>
              </w:rPr>
              <w:t>E-UTRA CA configuration</w:t>
            </w:r>
          </w:p>
        </w:tc>
        <w:tc>
          <w:tcPr>
            <w:tcW w:w="736" w:type="pct"/>
            <w:shd w:val="clear" w:color="000000" w:fill="E6E6E6"/>
            <w:vAlign w:val="center"/>
            <w:hideMark/>
          </w:tcPr>
          <w:p w14:paraId="0725991D" w14:textId="77777777" w:rsidR="00647E33" w:rsidRPr="00647E33" w:rsidRDefault="00647E33" w:rsidP="00253F01">
            <w:pPr>
              <w:pStyle w:val="TAH"/>
              <w:rPr>
                <w:rFonts w:eastAsia="Malgun Gothic"/>
                <w:lang w:val="en-US" w:eastAsia="ko-KR"/>
              </w:rPr>
            </w:pPr>
            <w:r w:rsidRPr="00647E33">
              <w:rPr>
                <w:rFonts w:eastAsia="Malgun Gothic"/>
                <w:lang w:val="en-US" w:eastAsia="ko-KR"/>
              </w:rPr>
              <w:t xml:space="preserve">Uplink CA </w:t>
            </w:r>
            <w:r w:rsidRPr="00647E33">
              <w:rPr>
                <w:rFonts w:eastAsia="Malgun Gothic"/>
                <w:lang w:val="en-US" w:eastAsia="ko-KR"/>
              </w:rPr>
              <w:br/>
              <w:t>configuration</w:t>
            </w:r>
          </w:p>
        </w:tc>
        <w:tc>
          <w:tcPr>
            <w:tcW w:w="442" w:type="pct"/>
            <w:shd w:val="clear" w:color="000000" w:fill="E6E6E6"/>
            <w:vAlign w:val="center"/>
            <w:hideMark/>
          </w:tcPr>
          <w:p w14:paraId="0725991E" w14:textId="77777777" w:rsidR="00647E33" w:rsidRPr="00647E33" w:rsidRDefault="00647E33" w:rsidP="00253F01">
            <w:pPr>
              <w:pStyle w:val="TAH"/>
              <w:rPr>
                <w:rFonts w:eastAsia="Malgun Gothic"/>
                <w:lang w:val="en-US" w:eastAsia="ko-KR"/>
              </w:rPr>
            </w:pPr>
            <w:r w:rsidRPr="00647E33">
              <w:rPr>
                <w:rFonts w:eastAsia="Malgun Gothic"/>
                <w:lang w:val="en-US" w:eastAsia="ko-KR"/>
              </w:rPr>
              <w:t>E-UTRA Bands</w:t>
            </w:r>
          </w:p>
        </w:tc>
        <w:tc>
          <w:tcPr>
            <w:tcW w:w="294" w:type="pct"/>
            <w:shd w:val="clear" w:color="000000" w:fill="E6E6E6"/>
            <w:vAlign w:val="center"/>
            <w:hideMark/>
          </w:tcPr>
          <w:p w14:paraId="0725991F" w14:textId="77777777" w:rsidR="00647E33" w:rsidRPr="00647E33" w:rsidRDefault="00647E33" w:rsidP="00253F01">
            <w:pPr>
              <w:pStyle w:val="TAH"/>
              <w:rPr>
                <w:rFonts w:eastAsia="Malgun Gothic"/>
                <w:lang w:val="en-US" w:eastAsia="ko-KR"/>
              </w:rPr>
            </w:pPr>
            <w:r w:rsidRPr="00647E33">
              <w:rPr>
                <w:rFonts w:eastAsia="Malgun Gothic"/>
                <w:lang w:val="en-US" w:eastAsia="ko-KR"/>
              </w:rPr>
              <w:t>1.4MHz</w:t>
            </w:r>
          </w:p>
        </w:tc>
        <w:tc>
          <w:tcPr>
            <w:tcW w:w="292" w:type="pct"/>
            <w:shd w:val="clear" w:color="000000" w:fill="E6E6E6"/>
            <w:vAlign w:val="center"/>
            <w:hideMark/>
          </w:tcPr>
          <w:p w14:paraId="07259920" w14:textId="77777777" w:rsidR="00647E33" w:rsidRPr="00647E33" w:rsidRDefault="00647E33" w:rsidP="00253F01">
            <w:pPr>
              <w:pStyle w:val="TAH"/>
              <w:rPr>
                <w:rFonts w:eastAsia="Malgun Gothic"/>
                <w:lang w:val="en-US" w:eastAsia="ko-KR"/>
              </w:rPr>
            </w:pPr>
            <w:r w:rsidRPr="00647E33">
              <w:rPr>
                <w:rFonts w:eastAsia="Malgun Gothic"/>
                <w:lang w:val="en-US" w:eastAsia="ko-KR"/>
              </w:rPr>
              <w:t>3</w:t>
            </w:r>
            <w:r>
              <w:rPr>
                <w:rFonts w:eastAsia="Malgun Gothic"/>
                <w:lang w:val="en-US" w:eastAsia="ko-KR"/>
              </w:rPr>
              <w:br/>
            </w:r>
            <w:r w:rsidRPr="00647E33">
              <w:rPr>
                <w:rFonts w:eastAsia="Malgun Gothic"/>
                <w:lang w:val="en-US" w:eastAsia="ko-KR"/>
              </w:rPr>
              <w:t>MHz</w:t>
            </w:r>
          </w:p>
        </w:tc>
        <w:tc>
          <w:tcPr>
            <w:tcW w:w="297" w:type="pct"/>
            <w:shd w:val="clear" w:color="000000" w:fill="E6E6E6"/>
            <w:vAlign w:val="center"/>
            <w:hideMark/>
          </w:tcPr>
          <w:p w14:paraId="07259921" w14:textId="77777777" w:rsidR="00647E33" w:rsidRPr="00647E33" w:rsidRDefault="00647E33" w:rsidP="00253F01">
            <w:pPr>
              <w:pStyle w:val="TAH"/>
              <w:rPr>
                <w:rFonts w:eastAsia="Malgun Gothic"/>
                <w:lang w:val="en-US" w:eastAsia="ko-KR"/>
              </w:rPr>
            </w:pPr>
            <w:r>
              <w:rPr>
                <w:rFonts w:eastAsia="Malgun Gothic"/>
                <w:lang w:val="en-US" w:eastAsia="ko-KR"/>
              </w:rPr>
              <w:t>5</w:t>
            </w:r>
            <w:r>
              <w:rPr>
                <w:rFonts w:eastAsia="Malgun Gothic"/>
                <w:lang w:val="en-US" w:eastAsia="ko-KR"/>
              </w:rPr>
              <w:br/>
            </w:r>
            <w:r w:rsidRPr="00647E33">
              <w:rPr>
                <w:rFonts w:eastAsia="Malgun Gothic"/>
                <w:lang w:val="en-US" w:eastAsia="ko-KR"/>
              </w:rPr>
              <w:t>MH</w:t>
            </w:r>
            <w:r>
              <w:rPr>
                <w:rFonts w:eastAsia="Malgun Gothic"/>
                <w:lang w:val="en-US" w:eastAsia="ko-KR"/>
              </w:rPr>
              <w:br/>
            </w:r>
            <w:r w:rsidRPr="00647E33">
              <w:rPr>
                <w:rFonts w:eastAsia="Malgun Gothic"/>
                <w:lang w:val="en-US" w:eastAsia="ko-KR"/>
              </w:rPr>
              <w:t>z</w:t>
            </w:r>
          </w:p>
        </w:tc>
        <w:tc>
          <w:tcPr>
            <w:tcW w:w="295" w:type="pct"/>
            <w:shd w:val="clear" w:color="000000" w:fill="E6E6E6"/>
            <w:vAlign w:val="center"/>
            <w:hideMark/>
          </w:tcPr>
          <w:p w14:paraId="07259922" w14:textId="77777777" w:rsidR="00647E33" w:rsidRPr="00647E33" w:rsidRDefault="00647E33" w:rsidP="00253F01">
            <w:pPr>
              <w:pStyle w:val="TAH"/>
              <w:rPr>
                <w:rFonts w:eastAsia="Malgun Gothic"/>
                <w:lang w:val="en-US" w:eastAsia="ko-KR"/>
              </w:rPr>
            </w:pPr>
            <w:r w:rsidRPr="00647E33">
              <w:rPr>
                <w:rFonts w:eastAsia="Malgun Gothic"/>
                <w:lang w:val="en-US" w:eastAsia="ko-KR"/>
              </w:rPr>
              <w:t>10 MH</w:t>
            </w:r>
            <w:r>
              <w:rPr>
                <w:rFonts w:eastAsia="Malgun Gothic"/>
                <w:lang w:val="en-US" w:eastAsia="ko-KR"/>
              </w:rPr>
              <w:br/>
            </w:r>
            <w:r w:rsidRPr="00647E33">
              <w:rPr>
                <w:rFonts w:eastAsia="Malgun Gothic"/>
                <w:lang w:val="en-US" w:eastAsia="ko-KR"/>
              </w:rPr>
              <w:t>z</w:t>
            </w:r>
          </w:p>
        </w:tc>
        <w:tc>
          <w:tcPr>
            <w:tcW w:w="294" w:type="pct"/>
            <w:shd w:val="clear" w:color="000000" w:fill="E6E6E6"/>
            <w:vAlign w:val="center"/>
            <w:hideMark/>
          </w:tcPr>
          <w:p w14:paraId="07259923" w14:textId="77777777" w:rsidR="00647E33" w:rsidRPr="00647E33" w:rsidRDefault="00647E33" w:rsidP="00253F01">
            <w:pPr>
              <w:pStyle w:val="TAH"/>
              <w:rPr>
                <w:rFonts w:eastAsia="Malgun Gothic"/>
                <w:lang w:val="en-US" w:eastAsia="ko-KR"/>
              </w:rPr>
            </w:pPr>
            <w:r w:rsidRPr="00647E33">
              <w:rPr>
                <w:rFonts w:eastAsia="Malgun Gothic"/>
                <w:lang w:val="en-US" w:eastAsia="ko-KR"/>
              </w:rPr>
              <w:t>15 MHz</w:t>
            </w:r>
          </w:p>
        </w:tc>
        <w:tc>
          <w:tcPr>
            <w:tcW w:w="294" w:type="pct"/>
            <w:shd w:val="clear" w:color="000000" w:fill="E6E6E6"/>
            <w:vAlign w:val="center"/>
            <w:hideMark/>
          </w:tcPr>
          <w:p w14:paraId="07259924" w14:textId="77777777" w:rsidR="00647E33" w:rsidRPr="00647E33" w:rsidRDefault="00647E33" w:rsidP="00253F01">
            <w:pPr>
              <w:pStyle w:val="TAH"/>
              <w:rPr>
                <w:rFonts w:eastAsia="Malgun Gothic"/>
                <w:lang w:val="en-US" w:eastAsia="ko-KR"/>
              </w:rPr>
            </w:pPr>
            <w:r w:rsidRPr="00647E33">
              <w:rPr>
                <w:rFonts w:eastAsia="Malgun Gothic"/>
                <w:lang w:val="en-US" w:eastAsia="ko-KR"/>
              </w:rPr>
              <w:t>20 MHz</w:t>
            </w:r>
          </w:p>
        </w:tc>
        <w:tc>
          <w:tcPr>
            <w:tcW w:w="662" w:type="pct"/>
            <w:shd w:val="clear" w:color="000000" w:fill="E6E6E6"/>
            <w:vAlign w:val="center"/>
            <w:hideMark/>
          </w:tcPr>
          <w:p w14:paraId="07259925" w14:textId="77777777" w:rsidR="00647E33" w:rsidRPr="00647E33" w:rsidRDefault="00647E33" w:rsidP="00253F01">
            <w:pPr>
              <w:pStyle w:val="TAH"/>
              <w:rPr>
                <w:rFonts w:eastAsia="Malgun Gothic"/>
                <w:lang w:val="en-US" w:eastAsia="ko-KR"/>
              </w:rPr>
            </w:pPr>
            <w:r w:rsidRPr="00647E33">
              <w:rPr>
                <w:rFonts w:eastAsia="Malgun Gothic"/>
                <w:lang w:val="en-US" w:eastAsia="ko-KR"/>
              </w:rPr>
              <w:t xml:space="preserve">Maximum aggregated </w:t>
            </w:r>
            <w:r w:rsidRPr="00647E33">
              <w:rPr>
                <w:rFonts w:eastAsia="Malgun Gothic"/>
                <w:lang w:val="en-US" w:eastAsia="ko-KR"/>
              </w:rPr>
              <w:br/>
              <w:t>bandwidth [MHz]</w:t>
            </w:r>
          </w:p>
        </w:tc>
        <w:tc>
          <w:tcPr>
            <w:tcW w:w="656" w:type="pct"/>
            <w:shd w:val="clear" w:color="000000" w:fill="E6E6E6"/>
            <w:vAlign w:val="center"/>
            <w:hideMark/>
          </w:tcPr>
          <w:p w14:paraId="07259926" w14:textId="77777777" w:rsidR="00647E33" w:rsidRPr="00647E33" w:rsidRDefault="00647E33" w:rsidP="00253F01">
            <w:pPr>
              <w:pStyle w:val="TAH"/>
              <w:rPr>
                <w:rFonts w:eastAsia="Malgun Gothic"/>
                <w:lang w:val="en-US" w:eastAsia="ko-KR"/>
              </w:rPr>
            </w:pPr>
            <w:r w:rsidRPr="00647E33">
              <w:rPr>
                <w:rFonts w:eastAsia="Malgun Gothic"/>
                <w:lang w:val="en-US" w:eastAsia="ko-KR"/>
              </w:rPr>
              <w:t>Bandwidth combination set</w:t>
            </w:r>
          </w:p>
        </w:tc>
      </w:tr>
      <w:tr w:rsidR="00647E33" w:rsidRPr="00647E33" w14:paraId="07259933" w14:textId="77777777" w:rsidTr="0010070F">
        <w:trPr>
          <w:trHeight w:val="348"/>
        </w:trPr>
        <w:tc>
          <w:tcPr>
            <w:tcW w:w="739" w:type="pct"/>
            <w:vMerge w:val="restart"/>
            <w:shd w:val="clear" w:color="auto" w:fill="auto"/>
            <w:noWrap/>
            <w:vAlign w:val="center"/>
            <w:hideMark/>
          </w:tcPr>
          <w:p w14:paraId="07259928"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CA_1A_3A_7A_8A_38A</w:t>
            </w:r>
          </w:p>
        </w:tc>
        <w:tc>
          <w:tcPr>
            <w:tcW w:w="736" w:type="pct"/>
            <w:vMerge w:val="restart"/>
            <w:shd w:val="clear" w:color="auto" w:fill="auto"/>
            <w:vAlign w:val="center"/>
            <w:hideMark/>
          </w:tcPr>
          <w:p w14:paraId="07259929"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92A"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92B"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2C"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2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2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2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3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931" w14:textId="77777777" w:rsidR="00647E33" w:rsidRPr="00647E33" w:rsidRDefault="00647E33" w:rsidP="00253F01">
            <w:pPr>
              <w:pStyle w:val="TAC"/>
              <w:rPr>
                <w:rFonts w:eastAsia="Malgun Gothic"/>
                <w:lang w:val="en-US" w:eastAsia="ko-KR"/>
              </w:rPr>
            </w:pPr>
            <w:r w:rsidRPr="00647E33">
              <w:rPr>
                <w:rFonts w:eastAsia="Malgun Gothic"/>
                <w:lang w:val="en-US" w:eastAsia="ko-KR"/>
              </w:rPr>
              <w:t>90</w:t>
            </w:r>
          </w:p>
        </w:tc>
        <w:tc>
          <w:tcPr>
            <w:tcW w:w="656" w:type="pct"/>
            <w:vMerge w:val="restart"/>
            <w:shd w:val="clear" w:color="auto" w:fill="auto"/>
            <w:noWrap/>
            <w:vAlign w:val="center"/>
            <w:hideMark/>
          </w:tcPr>
          <w:p w14:paraId="07259932"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93F" w14:textId="77777777" w:rsidTr="0010070F">
        <w:trPr>
          <w:trHeight w:val="348"/>
        </w:trPr>
        <w:tc>
          <w:tcPr>
            <w:tcW w:w="739" w:type="pct"/>
            <w:vMerge/>
            <w:vAlign w:val="center"/>
            <w:hideMark/>
          </w:tcPr>
          <w:p w14:paraId="07259934" w14:textId="77777777" w:rsidR="00647E33" w:rsidRPr="00647E33" w:rsidRDefault="00647E33" w:rsidP="00253F01">
            <w:pPr>
              <w:pStyle w:val="TAC"/>
              <w:rPr>
                <w:rFonts w:eastAsia="Malgun Gothic"/>
                <w:lang w:val="en-US" w:eastAsia="ko-KR"/>
              </w:rPr>
            </w:pPr>
          </w:p>
        </w:tc>
        <w:tc>
          <w:tcPr>
            <w:tcW w:w="736" w:type="pct"/>
            <w:vMerge/>
            <w:vAlign w:val="center"/>
            <w:hideMark/>
          </w:tcPr>
          <w:p w14:paraId="07259935"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36"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937"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38"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3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3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3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3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3D" w14:textId="77777777" w:rsidR="00647E33" w:rsidRPr="00647E33" w:rsidRDefault="00647E33" w:rsidP="00253F01">
            <w:pPr>
              <w:pStyle w:val="TAC"/>
              <w:rPr>
                <w:rFonts w:eastAsia="Malgun Gothic"/>
                <w:lang w:val="en-US" w:eastAsia="ko-KR"/>
              </w:rPr>
            </w:pPr>
          </w:p>
        </w:tc>
        <w:tc>
          <w:tcPr>
            <w:tcW w:w="656" w:type="pct"/>
            <w:vMerge/>
            <w:vAlign w:val="center"/>
            <w:hideMark/>
          </w:tcPr>
          <w:p w14:paraId="0725993E" w14:textId="77777777" w:rsidR="00647E33" w:rsidRPr="00647E33" w:rsidRDefault="00647E33" w:rsidP="00253F01">
            <w:pPr>
              <w:pStyle w:val="TAC"/>
              <w:rPr>
                <w:rFonts w:eastAsia="Malgun Gothic"/>
                <w:lang w:val="en-US" w:eastAsia="ko-KR"/>
              </w:rPr>
            </w:pPr>
          </w:p>
        </w:tc>
      </w:tr>
      <w:tr w:rsidR="00647E33" w:rsidRPr="00647E33" w14:paraId="0725994B" w14:textId="77777777" w:rsidTr="0010070F">
        <w:trPr>
          <w:trHeight w:val="348"/>
        </w:trPr>
        <w:tc>
          <w:tcPr>
            <w:tcW w:w="739" w:type="pct"/>
            <w:vMerge/>
            <w:vAlign w:val="center"/>
            <w:hideMark/>
          </w:tcPr>
          <w:p w14:paraId="07259940" w14:textId="77777777" w:rsidR="00647E33" w:rsidRPr="00647E33" w:rsidRDefault="00647E33" w:rsidP="00253F01">
            <w:pPr>
              <w:pStyle w:val="TAC"/>
              <w:rPr>
                <w:rFonts w:eastAsia="Malgun Gothic"/>
                <w:lang w:val="en-US" w:eastAsia="ko-KR"/>
              </w:rPr>
            </w:pPr>
          </w:p>
        </w:tc>
        <w:tc>
          <w:tcPr>
            <w:tcW w:w="736" w:type="pct"/>
            <w:vMerge/>
            <w:vAlign w:val="center"/>
            <w:hideMark/>
          </w:tcPr>
          <w:p w14:paraId="07259941"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42" w14:textId="77777777" w:rsidR="00647E33" w:rsidRPr="00647E33" w:rsidRDefault="00647E33" w:rsidP="00253F01">
            <w:pPr>
              <w:pStyle w:val="TAC"/>
              <w:rPr>
                <w:rFonts w:eastAsia="Malgun Gothic"/>
                <w:lang w:val="en-US" w:eastAsia="ko-KR"/>
              </w:rPr>
            </w:pPr>
            <w:r w:rsidRPr="00647E33">
              <w:rPr>
                <w:rFonts w:eastAsia="Malgun Gothic"/>
                <w:lang w:val="en-US" w:eastAsia="ko-KR"/>
              </w:rPr>
              <w:t>7</w:t>
            </w:r>
          </w:p>
        </w:tc>
        <w:tc>
          <w:tcPr>
            <w:tcW w:w="294" w:type="pct"/>
            <w:shd w:val="clear" w:color="auto" w:fill="auto"/>
            <w:noWrap/>
            <w:vAlign w:val="center"/>
            <w:hideMark/>
          </w:tcPr>
          <w:p w14:paraId="07259943"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44"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45" w14:textId="77777777" w:rsidR="00647E33" w:rsidRPr="00647E33" w:rsidRDefault="00647E33" w:rsidP="00253F01">
            <w:pPr>
              <w:pStyle w:val="TAC"/>
              <w:rPr>
                <w:rFonts w:eastAsia="Malgun Gothic"/>
                <w:lang w:val="en-US" w:eastAsia="ko-KR"/>
              </w:rPr>
            </w:pPr>
          </w:p>
        </w:tc>
        <w:tc>
          <w:tcPr>
            <w:tcW w:w="295" w:type="pct"/>
            <w:shd w:val="clear" w:color="auto" w:fill="auto"/>
            <w:noWrap/>
            <w:vAlign w:val="center"/>
            <w:hideMark/>
          </w:tcPr>
          <w:p w14:paraId="0725994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4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4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49" w14:textId="77777777" w:rsidR="00647E33" w:rsidRPr="00647E33" w:rsidRDefault="00647E33" w:rsidP="00253F01">
            <w:pPr>
              <w:pStyle w:val="TAC"/>
              <w:rPr>
                <w:rFonts w:eastAsia="Malgun Gothic"/>
                <w:lang w:val="en-US" w:eastAsia="ko-KR"/>
              </w:rPr>
            </w:pPr>
          </w:p>
        </w:tc>
        <w:tc>
          <w:tcPr>
            <w:tcW w:w="656" w:type="pct"/>
            <w:vMerge/>
            <w:vAlign w:val="center"/>
            <w:hideMark/>
          </w:tcPr>
          <w:p w14:paraId="0725994A" w14:textId="77777777" w:rsidR="00647E33" w:rsidRPr="00647E33" w:rsidRDefault="00647E33" w:rsidP="00253F01">
            <w:pPr>
              <w:pStyle w:val="TAC"/>
              <w:rPr>
                <w:rFonts w:eastAsia="Malgun Gothic"/>
                <w:lang w:val="en-US" w:eastAsia="ko-KR"/>
              </w:rPr>
            </w:pPr>
          </w:p>
        </w:tc>
      </w:tr>
      <w:tr w:rsidR="00647E33" w:rsidRPr="00647E33" w14:paraId="07259957" w14:textId="77777777" w:rsidTr="0010070F">
        <w:trPr>
          <w:trHeight w:val="348"/>
        </w:trPr>
        <w:tc>
          <w:tcPr>
            <w:tcW w:w="739" w:type="pct"/>
            <w:vMerge/>
            <w:vAlign w:val="center"/>
            <w:hideMark/>
          </w:tcPr>
          <w:p w14:paraId="0725994C" w14:textId="77777777" w:rsidR="00647E33" w:rsidRPr="00647E33" w:rsidRDefault="00647E33" w:rsidP="00253F01">
            <w:pPr>
              <w:pStyle w:val="TAC"/>
              <w:rPr>
                <w:rFonts w:eastAsia="Malgun Gothic"/>
                <w:lang w:val="en-US" w:eastAsia="ko-KR"/>
              </w:rPr>
            </w:pPr>
          </w:p>
        </w:tc>
        <w:tc>
          <w:tcPr>
            <w:tcW w:w="736" w:type="pct"/>
            <w:vMerge/>
            <w:vAlign w:val="center"/>
            <w:hideMark/>
          </w:tcPr>
          <w:p w14:paraId="0725994D"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4E"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94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5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5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5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53"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954"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955" w14:textId="77777777" w:rsidR="00647E33" w:rsidRPr="00647E33" w:rsidRDefault="00647E33" w:rsidP="00253F01">
            <w:pPr>
              <w:pStyle w:val="TAC"/>
              <w:rPr>
                <w:rFonts w:eastAsia="Malgun Gothic"/>
                <w:lang w:val="en-US" w:eastAsia="ko-KR"/>
              </w:rPr>
            </w:pPr>
          </w:p>
        </w:tc>
        <w:tc>
          <w:tcPr>
            <w:tcW w:w="656" w:type="pct"/>
            <w:vMerge/>
            <w:vAlign w:val="center"/>
            <w:hideMark/>
          </w:tcPr>
          <w:p w14:paraId="07259956" w14:textId="77777777" w:rsidR="00647E33" w:rsidRPr="00647E33" w:rsidRDefault="00647E33" w:rsidP="00253F01">
            <w:pPr>
              <w:pStyle w:val="TAC"/>
              <w:rPr>
                <w:rFonts w:eastAsia="Malgun Gothic"/>
                <w:lang w:val="en-US" w:eastAsia="ko-KR"/>
              </w:rPr>
            </w:pPr>
          </w:p>
        </w:tc>
      </w:tr>
      <w:tr w:rsidR="00647E33" w:rsidRPr="00647E33" w14:paraId="07259963" w14:textId="77777777" w:rsidTr="0010070F">
        <w:trPr>
          <w:trHeight w:val="348"/>
        </w:trPr>
        <w:tc>
          <w:tcPr>
            <w:tcW w:w="739" w:type="pct"/>
            <w:vMerge/>
            <w:vAlign w:val="center"/>
            <w:hideMark/>
          </w:tcPr>
          <w:p w14:paraId="07259958" w14:textId="77777777" w:rsidR="00647E33" w:rsidRPr="00647E33" w:rsidRDefault="00647E33" w:rsidP="00253F01">
            <w:pPr>
              <w:pStyle w:val="TAC"/>
              <w:rPr>
                <w:rFonts w:eastAsia="Malgun Gothic"/>
                <w:lang w:val="en-US" w:eastAsia="ko-KR"/>
              </w:rPr>
            </w:pPr>
          </w:p>
        </w:tc>
        <w:tc>
          <w:tcPr>
            <w:tcW w:w="736" w:type="pct"/>
            <w:vMerge/>
            <w:vAlign w:val="center"/>
            <w:hideMark/>
          </w:tcPr>
          <w:p w14:paraId="07259959"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5A"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95B"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5C"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5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5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5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6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61" w14:textId="77777777" w:rsidR="00647E33" w:rsidRPr="00647E33" w:rsidRDefault="00647E33" w:rsidP="00253F01">
            <w:pPr>
              <w:pStyle w:val="TAC"/>
              <w:rPr>
                <w:rFonts w:eastAsia="Malgun Gothic"/>
                <w:lang w:val="en-US" w:eastAsia="ko-KR"/>
              </w:rPr>
            </w:pPr>
          </w:p>
        </w:tc>
        <w:tc>
          <w:tcPr>
            <w:tcW w:w="656" w:type="pct"/>
            <w:vMerge/>
            <w:vAlign w:val="center"/>
            <w:hideMark/>
          </w:tcPr>
          <w:p w14:paraId="07259962" w14:textId="77777777" w:rsidR="00647E33" w:rsidRPr="00647E33" w:rsidRDefault="00647E33" w:rsidP="00253F01">
            <w:pPr>
              <w:pStyle w:val="TAC"/>
              <w:rPr>
                <w:rFonts w:eastAsia="Malgun Gothic"/>
                <w:lang w:val="en-US" w:eastAsia="ko-KR"/>
              </w:rPr>
            </w:pPr>
          </w:p>
        </w:tc>
      </w:tr>
      <w:tr w:rsidR="00647E33" w:rsidRPr="00647E33" w14:paraId="0725996F" w14:textId="77777777" w:rsidTr="0010070F">
        <w:trPr>
          <w:trHeight w:val="348"/>
        </w:trPr>
        <w:tc>
          <w:tcPr>
            <w:tcW w:w="739" w:type="pct"/>
            <w:vMerge w:val="restart"/>
            <w:shd w:val="clear" w:color="auto" w:fill="auto"/>
            <w:noWrap/>
            <w:vAlign w:val="center"/>
            <w:hideMark/>
          </w:tcPr>
          <w:p w14:paraId="07259964"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CA_1A_3A_8A_20A_38A</w:t>
            </w:r>
          </w:p>
        </w:tc>
        <w:tc>
          <w:tcPr>
            <w:tcW w:w="736" w:type="pct"/>
            <w:vMerge w:val="restart"/>
            <w:shd w:val="clear" w:color="auto" w:fill="auto"/>
            <w:vAlign w:val="center"/>
            <w:hideMark/>
          </w:tcPr>
          <w:p w14:paraId="07259965"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966"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967"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68"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6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6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6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6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96D" w14:textId="77777777" w:rsidR="00647E33" w:rsidRPr="00647E33" w:rsidRDefault="00647E33" w:rsidP="00253F01">
            <w:pPr>
              <w:pStyle w:val="TAC"/>
              <w:rPr>
                <w:rFonts w:eastAsia="Malgun Gothic"/>
                <w:lang w:val="en-US" w:eastAsia="ko-KR"/>
              </w:rPr>
            </w:pPr>
            <w:r w:rsidRPr="00647E33">
              <w:rPr>
                <w:rFonts w:eastAsia="Malgun Gothic"/>
                <w:lang w:val="en-US" w:eastAsia="ko-KR"/>
              </w:rPr>
              <w:t>90</w:t>
            </w:r>
          </w:p>
        </w:tc>
        <w:tc>
          <w:tcPr>
            <w:tcW w:w="656" w:type="pct"/>
            <w:vMerge w:val="restart"/>
            <w:shd w:val="clear" w:color="auto" w:fill="auto"/>
            <w:noWrap/>
            <w:vAlign w:val="center"/>
            <w:hideMark/>
          </w:tcPr>
          <w:p w14:paraId="0725996E"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97B" w14:textId="77777777" w:rsidTr="0010070F">
        <w:trPr>
          <w:trHeight w:val="348"/>
        </w:trPr>
        <w:tc>
          <w:tcPr>
            <w:tcW w:w="739" w:type="pct"/>
            <w:vMerge/>
            <w:vAlign w:val="center"/>
            <w:hideMark/>
          </w:tcPr>
          <w:p w14:paraId="07259970" w14:textId="77777777" w:rsidR="00647E33" w:rsidRPr="00647E33" w:rsidRDefault="00647E33" w:rsidP="00253F01">
            <w:pPr>
              <w:pStyle w:val="TAC"/>
              <w:rPr>
                <w:rFonts w:eastAsia="Malgun Gothic"/>
                <w:lang w:val="en-US" w:eastAsia="ko-KR"/>
              </w:rPr>
            </w:pPr>
          </w:p>
        </w:tc>
        <w:tc>
          <w:tcPr>
            <w:tcW w:w="736" w:type="pct"/>
            <w:vMerge/>
            <w:vAlign w:val="center"/>
            <w:hideMark/>
          </w:tcPr>
          <w:p w14:paraId="07259971"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72"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973"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74"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7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7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7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7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79" w14:textId="77777777" w:rsidR="00647E33" w:rsidRPr="00647E33" w:rsidRDefault="00647E33" w:rsidP="00253F01">
            <w:pPr>
              <w:pStyle w:val="TAC"/>
              <w:rPr>
                <w:rFonts w:eastAsia="Malgun Gothic"/>
                <w:lang w:val="en-US" w:eastAsia="ko-KR"/>
              </w:rPr>
            </w:pPr>
          </w:p>
        </w:tc>
        <w:tc>
          <w:tcPr>
            <w:tcW w:w="656" w:type="pct"/>
            <w:vMerge/>
            <w:vAlign w:val="center"/>
            <w:hideMark/>
          </w:tcPr>
          <w:p w14:paraId="0725997A" w14:textId="77777777" w:rsidR="00647E33" w:rsidRPr="00647E33" w:rsidRDefault="00647E33" w:rsidP="00253F01">
            <w:pPr>
              <w:pStyle w:val="TAC"/>
              <w:rPr>
                <w:rFonts w:eastAsia="Malgun Gothic"/>
                <w:lang w:val="en-US" w:eastAsia="ko-KR"/>
              </w:rPr>
            </w:pPr>
          </w:p>
        </w:tc>
      </w:tr>
      <w:tr w:rsidR="00647E33" w:rsidRPr="00647E33" w14:paraId="07259987" w14:textId="77777777" w:rsidTr="0010070F">
        <w:trPr>
          <w:trHeight w:val="348"/>
        </w:trPr>
        <w:tc>
          <w:tcPr>
            <w:tcW w:w="739" w:type="pct"/>
            <w:vMerge/>
            <w:vAlign w:val="center"/>
            <w:hideMark/>
          </w:tcPr>
          <w:p w14:paraId="0725997C" w14:textId="77777777" w:rsidR="00647E33" w:rsidRPr="00647E33" w:rsidRDefault="00647E33" w:rsidP="00253F01">
            <w:pPr>
              <w:pStyle w:val="TAC"/>
              <w:rPr>
                <w:rFonts w:eastAsia="Malgun Gothic"/>
                <w:lang w:val="en-US" w:eastAsia="ko-KR"/>
              </w:rPr>
            </w:pPr>
          </w:p>
        </w:tc>
        <w:tc>
          <w:tcPr>
            <w:tcW w:w="736" w:type="pct"/>
            <w:vMerge/>
            <w:vAlign w:val="center"/>
            <w:hideMark/>
          </w:tcPr>
          <w:p w14:paraId="0725997D"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7E"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97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8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8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8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83"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984"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985" w14:textId="77777777" w:rsidR="00647E33" w:rsidRPr="00647E33" w:rsidRDefault="00647E33" w:rsidP="00253F01">
            <w:pPr>
              <w:pStyle w:val="TAC"/>
              <w:rPr>
                <w:rFonts w:eastAsia="Malgun Gothic"/>
                <w:lang w:val="en-US" w:eastAsia="ko-KR"/>
              </w:rPr>
            </w:pPr>
          </w:p>
        </w:tc>
        <w:tc>
          <w:tcPr>
            <w:tcW w:w="656" w:type="pct"/>
            <w:vMerge/>
            <w:vAlign w:val="center"/>
            <w:hideMark/>
          </w:tcPr>
          <w:p w14:paraId="07259986" w14:textId="77777777" w:rsidR="00647E33" w:rsidRPr="00647E33" w:rsidRDefault="00647E33" w:rsidP="00253F01">
            <w:pPr>
              <w:pStyle w:val="TAC"/>
              <w:rPr>
                <w:rFonts w:eastAsia="Malgun Gothic"/>
                <w:lang w:val="en-US" w:eastAsia="ko-KR"/>
              </w:rPr>
            </w:pPr>
          </w:p>
        </w:tc>
      </w:tr>
      <w:tr w:rsidR="00647E33" w:rsidRPr="00647E33" w14:paraId="07259993" w14:textId="77777777" w:rsidTr="0010070F">
        <w:trPr>
          <w:trHeight w:val="348"/>
        </w:trPr>
        <w:tc>
          <w:tcPr>
            <w:tcW w:w="739" w:type="pct"/>
            <w:vMerge/>
            <w:vAlign w:val="center"/>
            <w:hideMark/>
          </w:tcPr>
          <w:p w14:paraId="07259988" w14:textId="77777777" w:rsidR="00647E33" w:rsidRPr="00647E33" w:rsidRDefault="00647E33" w:rsidP="00253F01">
            <w:pPr>
              <w:pStyle w:val="TAC"/>
              <w:rPr>
                <w:rFonts w:eastAsia="Malgun Gothic"/>
                <w:lang w:val="en-US" w:eastAsia="ko-KR"/>
              </w:rPr>
            </w:pPr>
          </w:p>
        </w:tc>
        <w:tc>
          <w:tcPr>
            <w:tcW w:w="736" w:type="pct"/>
            <w:vMerge/>
            <w:vAlign w:val="center"/>
            <w:hideMark/>
          </w:tcPr>
          <w:p w14:paraId="07259989"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8A" w14:textId="77777777" w:rsidR="00647E33" w:rsidRPr="00647E33" w:rsidRDefault="00647E33" w:rsidP="00253F01">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98B"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8C"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8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8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8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9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91" w14:textId="77777777" w:rsidR="00647E33" w:rsidRPr="00647E33" w:rsidRDefault="00647E33" w:rsidP="00253F01">
            <w:pPr>
              <w:pStyle w:val="TAC"/>
              <w:rPr>
                <w:rFonts w:eastAsia="Malgun Gothic"/>
                <w:lang w:val="en-US" w:eastAsia="ko-KR"/>
              </w:rPr>
            </w:pPr>
          </w:p>
        </w:tc>
        <w:tc>
          <w:tcPr>
            <w:tcW w:w="656" w:type="pct"/>
            <w:vMerge/>
            <w:vAlign w:val="center"/>
            <w:hideMark/>
          </w:tcPr>
          <w:p w14:paraId="07259992" w14:textId="77777777" w:rsidR="00647E33" w:rsidRPr="00647E33" w:rsidRDefault="00647E33" w:rsidP="00253F01">
            <w:pPr>
              <w:pStyle w:val="TAC"/>
              <w:rPr>
                <w:rFonts w:eastAsia="Malgun Gothic"/>
                <w:lang w:val="en-US" w:eastAsia="ko-KR"/>
              </w:rPr>
            </w:pPr>
          </w:p>
        </w:tc>
      </w:tr>
      <w:tr w:rsidR="00647E33" w:rsidRPr="00647E33" w14:paraId="0725999F" w14:textId="77777777" w:rsidTr="0010070F">
        <w:trPr>
          <w:trHeight w:val="348"/>
        </w:trPr>
        <w:tc>
          <w:tcPr>
            <w:tcW w:w="739" w:type="pct"/>
            <w:vMerge/>
            <w:vAlign w:val="center"/>
            <w:hideMark/>
          </w:tcPr>
          <w:p w14:paraId="07259994" w14:textId="77777777" w:rsidR="00647E33" w:rsidRPr="00647E33" w:rsidRDefault="00647E33" w:rsidP="00253F01">
            <w:pPr>
              <w:pStyle w:val="TAC"/>
              <w:rPr>
                <w:rFonts w:eastAsia="Malgun Gothic"/>
                <w:lang w:val="en-US" w:eastAsia="ko-KR"/>
              </w:rPr>
            </w:pPr>
          </w:p>
        </w:tc>
        <w:tc>
          <w:tcPr>
            <w:tcW w:w="736" w:type="pct"/>
            <w:vMerge/>
            <w:vAlign w:val="center"/>
            <w:hideMark/>
          </w:tcPr>
          <w:p w14:paraId="07259995"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96"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997"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98"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9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9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9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9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9D" w14:textId="77777777" w:rsidR="00647E33" w:rsidRPr="00647E33" w:rsidRDefault="00647E33" w:rsidP="00253F01">
            <w:pPr>
              <w:pStyle w:val="TAC"/>
              <w:rPr>
                <w:rFonts w:eastAsia="Malgun Gothic"/>
                <w:lang w:val="en-US" w:eastAsia="ko-KR"/>
              </w:rPr>
            </w:pPr>
          </w:p>
        </w:tc>
        <w:tc>
          <w:tcPr>
            <w:tcW w:w="656" w:type="pct"/>
            <w:vMerge/>
            <w:vAlign w:val="center"/>
            <w:hideMark/>
          </w:tcPr>
          <w:p w14:paraId="0725999E" w14:textId="77777777" w:rsidR="00647E33" w:rsidRPr="00647E33" w:rsidRDefault="00647E33" w:rsidP="00253F01">
            <w:pPr>
              <w:pStyle w:val="TAC"/>
              <w:rPr>
                <w:rFonts w:eastAsia="Malgun Gothic"/>
                <w:lang w:val="en-US" w:eastAsia="ko-KR"/>
              </w:rPr>
            </w:pPr>
          </w:p>
        </w:tc>
      </w:tr>
    </w:tbl>
    <w:p w14:paraId="072599A0" w14:textId="77777777" w:rsidR="00647E33" w:rsidRPr="004D3578" w:rsidRDefault="00647E33" w:rsidP="00DE6088">
      <w:pPr>
        <w:jc w:val="center"/>
      </w:pPr>
    </w:p>
    <w:p w14:paraId="072599A1" w14:textId="77777777"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14:paraId="072599A2" w14:textId="77777777" w:rsidR="00080512" w:rsidRPr="004D3578" w:rsidRDefault="00080512">
      <w:pPr>
        <w:pStyle w:val="Heading1"/>
      </w:pPr>
      <w:bookmarkStart w:id="22" w:name="references"/>
      <w:bookmarkStart w:id="23" w:name="_Toc87876941"/>
      <w:bookmarkEnd w:id="22"/>
      <w:r w:rsidRPr="004D3578">
        <w:t>2</w:t>
      </w:r>
      <w:r w:rsidRPr="004D3578">
        <w:tab/>
        <w:t>References</w:t>
      </w:r>
      <w:bookmarkEnd w:id="23"/>
    </w:p>
    <w:p w14:paraId="072599A3" w14:textId="77777777" w:rsidR="00080512" w:rsidRPr="004D3578" w:rsidRDefault="00080512">
      <w:r w:rsidRPr="004D3578">
        <w:t>The following documents contain provisions which, through reference in this text, constitute provisions of the present document.</w:t>
      </w:r>
    </w:p>
    <w:p w14:paraId="072599A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72599A5" w14:textId="77777777" w:rsidR="00080512" w:rsidRPr="004D3578" w:rsidRDefault="00051834" w:rsidP="00051834">
      <w:pPr>
        <w:pStyle w:val="B1"/>
      </w:pPr>
      <w:r>
        <w:t>-</w:t>
      </w:r>
      <w:r>
        <w:tab/>
      </w:r>
      <w:r w:rsidR="00080512" w:rsidRPr="004D3578">
        <w:t>For a specific reference, subsequent revisions do not apply.</w:t>
      </w:r>
    </w:p>
    <w:p w14:paraId="072599A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2599A7" w14:textId="77777777" w:rsidR="00EC4A25" w:rsidRDefault="00EC4A25" w:rsidP="00EC4A25">
      <w:pPr>
        <w:pStyle w:val="EX"/>
      </w:pPr>
      <w:r w:rsidRPr="004D3578">
        <w:t>[1]</w:t>
      </w:r>
      <w:r w:rsidRPr="004D3578">
        <w:tab/>
        <w:t>3GPP TR 21.905: "Vocabulary for 3GPP Specifications".</w:t>
      </w:r>
    </w:p>
    <w:p w14:paraId="072599A8" w14:textId="77777777" w:rsidR="00462280" w:rsidRPr="003971FA" w:rsidRDefault="00462280" w:rsidP="00462280">
      <w:pPr>
        <w:pStyle w:val="EX"/>
        <w:rPr>
          <w:rFonts w:eastAsia="Malgun Gothic"/>
          <w:lang w:val="en-US" w:eastAsia="ko-KR"/>
        </w:rPr>
      </w:pPr>
      <w:r w:rsidRPr="00865BF7">
        <w:rPr>
          <w:lang w:val="en-US"/>
        </w:rPr>
        <w:t>[2]</w:t>
      </w:r>
      <w:r w:rsidRPr="00865BF7">
        <w:rPr>
          <w:lang w:val="en-US"/>
        </w:rPr>
        <w:tab/>
        <w:t>3GPP TR 30.007: “Guideline on WI/SI for new Operating Bands”</w:t>
      </w:r>
    </w:p>
    <w:p w14:paraId="072599A9" w14:textId="77777777" w:rsidR="00462280" w:rsidRPr="003971FA" w:rsidRDefault="00462280" w:rsidP="00462280">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14:paraId="072599AA" w14:textId="77777777" w:rsidR="00462280" w:rsidRPr="00462280" w:rsidRDefault="00462280" w:rsidP="00462280">
      <w:pPr>
        <w:pStyle w:val="EX"/>
        <w:rPr>
          <w:rFonts w:eastAsia="Malgun Gothic"/>
          <w:lang w:eastAsia="ko-KR"/>
        </w:rPr>
      </w:pPr>
      <w:r>
        <w:rPr>
          <w:rFonts w:hint="eastAsia"/>
          <w:lang w:val="en-US"/>
        </w:rPr>
        <w:t>[</w:t>
      </w:r>
      <w:r w:rsidRPr="003971FA">
        <w:rPr>
          <w:rFonts w:eastAsia="Malgun Gothic" w:hint="eastAsia"/>
          <w:lang w:val="en-US" w:eastAsia="ko-KR"/>
        </w:rPr>
        <w:t>4</w:t>
      </w:r>
      <w:r w:rsidRPr="00E159F1">
        <w:rPr>
          <w:rFonts w:hint="eastAsia"/>
          <w:lang w:val="en-US"/>
        </w:rPr>
        <w:t>]</w:t>
      </w:r>
      <w:r w:rsidRPr="00E159F1">
        <w:rPr>
          <w:rFonts w:hint="eastAsia"/>
          <w:lang w:val="en-US"/>
        </w:rPr>
        <w:tab/>
      </w:r>
      <w:r>
        <w:rPr>
          <w:rFonts w:eastAsia="Malgun Gothic" w:hint="eastAsia"/>
          <w:lang w:eastAsia="ko-KR"/>
        </w:rPr>
        <w:tab/>
        <w:t xml:space="preserve">RP-201247, </w:t>
      </w:r>
      <w:r>
        <w:rPr>
          <w:rFonts w:eastAsia="Malgun Gothic"/>
          <w:lang w:eastAsia="ko-KR"/>
        </w:rPr>
        <w:t>“New WID on Rel-17 LTE-A inter-band CA for x bands (x=3, 4, 5) DL with 2 bands UL</w:t>
      </w:r>
      <w:r w:rsidRPr="009A2C36">
        <w:rPr>
          <w:rFonts w:eastAsia="Malgun Gothic"/>
          <w:lang w:eastAsia="ko-KR"/>
        </w:rPr>
        <w:t>”</w:t>
      </w:r>
      <w:r w:rsidRPr="009A2C36">
        <w:rPr>
          <w:rFonts w:eastAsia="Malgun Gothic" w:hint="eastAsia"/>
          <w:lang w:eastAsia="ko-KR"/>
        </w:rPr>
        <w:t>, LG Electronics</w:t>
      </w:r>
      <w:r>
        <w:rPr>
          <w:rFonts w:eastAsia="Malgun Gothic"/>
          <w:lang w:eastAsia="ko-KR"/>
        </w:rPr>
        <w:t>”</w:t>
      </w:r>
    </w:p>
    <w:p w14:paraId="072599AB" w14:textId="77777777" w:rsidR="00080512" w:rsidRPr="004D3578" w:rsidRDefault="00080512">
      <w:pPr>
        <w:pStyle w:val="Heading1"/>
      </w:pPr>
      <w:bookmarkStart w:id="24" w:name="definitions"/>
      <w:bookmarkStart w:id="25" w:name="_Toc87876942"/>
      <w:bookmarkEnd w:id="24"/>
      <w:r w:rsidRPr="004D3578">
        <w:t>3</w:t>
      </w:r>
      <w:r w:rsidRPr="004D3578">
        <w:tab/>
        <w:t>Definitions</w:t>
      </w:r>
      <w:r w:rsidR="00602AEA">
        <w:t xml:space="preserve"> of terms, symbols and abbreviations</w:t>
      </w:r>
      <w:bookmarkEnd w:id="25"/>
    </w:p>
    <w:p w14:paraId="072599AC" w14:textId="77777777" w:rsidR="00080512" w:rsidRPr="004D3578" w:rsidRDefault="00080512">
      <w:pPr>
        <w:pStyle w:val="Heading2"/>
      </w:pPr>
      <w:bookmarkStart w:id="26" w:name="_Toc87876943"/>
      <w:r w:rsidRPr="004D3578">
        <w:t>3.1</w:t>
      </w:r>
      <w:r w:rsidRPr="004D3578">
        <w:tab/>
      </w:r>
      <w:r w:rsidR="002B6339">
        <w:t>Terms</w:t>
      </w:r>
      <w:bookmarkEnd w:id="26"/>
    </w:p>
    <w:p w14:paraId="072599AD"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72599AE" w14:textId="77777777"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14:paraId="072599AF" w14:textId="77777777"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72599B0" w14:textId="77777777" w:rsidR="00846446" w:rsidRPr="009E2534" w:rsidRDefault="00846446" w:rsidP="00846446">
      <w:pPr>
        <w:rPr>
          <w:rFonts w:eastAsia="Malgun Gothic"/>
          <w:b/>
          <w:bCs/>
          <w:lang w:val="en-US" w:eastAsia="ko-KR"/>
        </w:rPr>
      </w:pPr>
      <w:bookmarkStart w:id="27" w:name="_Toc436619009"/>
      <w:bookmarkStart w:id="28" w:name="_Toc436619246"/>
      <w:bookmarkStart w:id="29"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072599B1" w14:textId="77777777" w:rsidR="00846446" w:rsidRPr="009E2534" w:rsidRDefault="00952AA4" w:rsidP="00846446">
      <w:pPr>
        <w:rPr>
          <w:rFonts w:eastAsia="Malgun Gothic"/>
          <w:b/>
          <w:bCs/>
          <w:lang w:val="en-US" w:eastAsia="ko-KR"/>
        </w:rPr>
      </w:pPr>
      <w:r>
        <w:rPr>
          <w:rFonts w:eastAsia="Malgun Gothic" w:hint="eastAsia"/>
          <w:b/>
          <w:bCs/>
          <w:lang w:val="en-US" w:eastAsia="ko-KR"/>
        </w:rPr>
        <w:t>Mixed i</w:t>
      </w:r>
      <w:r w:rsidR="00846446" w:rsidRPr="003E0520">
        <w:rPr>
          <w:rFonts w:eastAsia="Malgun Gothic"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Malgun Gothic"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14:paraId="072599B2" w14:textId="77777777"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27"/>
      <w:bookmarkEnd w:id="28"/>
      <w:bookmarkEnd w:id="29"/>
    </w:p>
    <w:p w14:paraId="072599B3" w14:textId="77777777" w:rsidR="00080512" w:rsidRPr="004D3578" w:rsidRDefault="00080512">
      <w:pPr>
        <w:pStyle w:val="Heading2"/>
      </w:pPr>
      <w:bookmarkStart w:id="30" w:name="_Toc87876944"/>
      <w:r w:rsidRPr="004D3578">
        <w:t>3.2</w:t>
      </w:r>
      <w:r w:rsidRPr="004D3578">
        <w:tab/>
        <w:t>Symbols</w:t>
      </w:r>
      <w:bookmarkEnd w:id="30"/>
    </w:p>
    <w:p w14:paraId="072599B4" w14:textId="77777777" w:rsidR="00080512" w:rsidRPr="004D3578" w:rsidRDefault="00080512">
      <w:pPr>
        <w:keepNext/>
      </w:pPr>
      <w:r w:rsidRPr="004D3578">
        <w:t>For the purposes of the present document, the following symbols apply:</w:t>
      </w:r>
    </w:p>
    <w:p w14:paraId="072599B5" w14:textId="0190392C" w:rsidR="00080512" w:rsidRPr="004D3578" w:rsidRDefault="00080512">
      <w:pPr>
        <w:pStyle w:val="EW"/>
      </w:pPr>
      <w:r w:rsidRPr="004D3578">
        <w:t>&lt;symbol&gt;</w:t>
      </w:r>
      <w:r w:rsidRPr="004D3578">
        <w:tab/>
        <w:t>&lt;Explanation&gt;</w:t>
      </w:r>
    </w:p>
    <w:p w14:paraId="072599B6" w14:textId="77777777" w:rsidR="00080512" w:rsidRPr="004D3578" w:rsidRDefault="00080512">
      <w:pPr>
        <w:pStyle w:val="EW"/>
      </w:pPr>
    </w:p>
    <w:p w14:paraId="072599B7" w14:textId="77777777" w:rsidR="00080512" w:rsidRPr="004D3578" w:rsidRDefault="00080512">
      <w:pPr>
        <w:pStyle w:val="Heading2"/>
      </w:pPr>
      <w:bookmarkStart w:id="31" w:name="_Toc87876945"/>
      <w:r w:rsidRPr="004D3578">
        <w:t>3.3</w:t>
      </w:r>
      <w:r w:rsidRPr="004D3578">
        <w:tab/>
        <w:t>Abbreviations</w:t>
      </w:r>
      <w:bookmarkEnd w:id="31"/>
    </w:p>
    <w:p w14:paraId="072599B8" w14:textId="0267C448"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2599B9" w14:textId="77777777" w:rsidR="00080512" w:rsidRPr="004D3578" w:rsidRDefault="00080512">
      <w:pPr>
        <w:pStyle w:val="EW"/>
      </w:pPr>
    </w:p>
    <w:p w14:paraId="072599BA" w14:textId="77777777" w:rsidR="00080512" w:rsidRDefault="00080512">
      <w:pPr>
        <w:pStyle w:val="Heading1"/>
      </w:pPr>
      <w:bookmarkStart w:id="32" w:name="clause4"/>
      <w:bookmarkStart w:id="33" w:name="_Toc87876946"/>
      <w:bookmarkEnd w:id="32"/>
      <w:r w:rsidRPr="004D3578">
        <w:t>4</w:t>
      </w:r>
      <w:r w:rsidRPr="004D3578">
        <w:tab/>
      </w:r>
      <w:r w:rsidR="00A54103">
        <w:t>Background</w:t>
      </w:r>
      <w:bookmarkEnd w:id="33"/>
    </w:p>
    <w:p w14:paraId="072599BB" w14:textId="77777777" w:rsidR="00A54103" w:rsidRDefault="00A54103" w:rsidP="00A54103">
      <w:pPr>
        <w:rPr>
          <w:lang w:eastAsia="ko-KR"/>
        </w:rPr>
      </w:pPr>
      <w:r>
        <w:rPr>
          <w:rFonts w:hint="eastAsia"/>
          <w:lang w:eastAsia="ko-KR"/>
        </w:rPr>
        <w:t xml:space="preserve">The present document is a technical report for LTE-A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14:paraId="072599BC" w14:textId="77777777" w:rsidR="00EC2AAF" w:rsidRDefault="007F440F" w:rsidP="007F440F">
      <w:pPr>
        <w:pStyle w:val="B1"/>
      </w:pPr>
      <w:r w:rsidRPr="00865BF7">
        <w:rPr>
          <w:lang w:val="en-US"/>
        </w:rPr>
        <w:t xml:space="preserve">- </w:t>
      </w:r>
      <w:r w:rsidRPr="00865BF7">
        <w:rPr>
          <w:lang w:val="en-US"/>
        </w:rPr>
        <w:tab/>
      </w:r>
      <w:r w:rsidRPr="00DB3DEB">
        <w:rPr>
          <w:rFonts w:eastAsia="Malgun Gothic"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14:paraId="072599BD" w14:textId="77777777" w:rsidR="00A54103" w:rsidRDefault="007F440F" w:rsidP="00D32DF1">
      <w:pPr>
        <w:pStyle w:val="B1"/>
        <w:rPr>
          <w:lang w:val="en-US"/>
        </w:rPr>
      </w:pPr>
      <w:r w:rsidRPr="00865BF7">
        <w:rPr>
          <w:lang w:val="en-US"/>
        </w:rPr>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14:paraId="072599BE" w14:textId="77777777" w:rsidR="00285A98" w:rsidRPr="00235394" w:rsidRDefault="00285A98" w:rsidP="00285A98">
      <w:pPr>
        <w:pStyle w:val="Heading2"/>
      </w:pPr>
      <w:bookmarkStart w:id="34" w:name="_Toc37066583"/>
      <w:bookmarkStart w:id="35" w:name="_Toc87876947"/>
      <w:r w:rsidRPr="00235394">
        <w:t>4.1</w:t>
      </w:r>
      <w:r w:rsidRPr="00235394">
        <w:tab/>
      </w:r>
      <w:r>
        <w:t>TR Maintenance</w:t>
      </w:r>
      <w:bookmarkEnd w:id="34"/>
      <w:bookmarkEnd w:id="35"/>
    </w:p>
    <w:p w14:paraId="072599BF" w14:textId="77777777"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2599C0" w14:textId="77777777" w:rsidR="00C03E15" w:rsidRDefault="00C03E15" w:rsidP="00C03E15">
      <w:pPr>
        <w:pStyle w:val="Heading1"/>
      </w:pPr>
      <w:bookmarkStart w:id="36" w:name="_Toc87876948"/>
      <w:r>
        <w:t>5</w:t>
      </w:r>
      <w:r w:rsidRPr="004D3578">
        <w:tab/>
      </w:r>
      <w:r>
        <w:t>LTE-A inter-band CA for x bands DL with 2 bands UL: General part</w:t>
      </w:r>
      <w:bookmarkEnd w:id="36"/>
    </w:p>
    <w:p w14:paraId="072599C1" w14:textId="77777777" w:rsidR="001B3103" w:rsidRDefault="00C03E15" w:rsidP="009C4480">
      <w:pPr>
        <w:pStyle w:val="Heading2"/>
        <w:rPr>
          <w:lang w:eastAsia="ko-KR"/>
        </w:rPr>
      </w:pPr>
      <w:bookmarkStart w:id="37" w:name="_Toc87876949"/>
      <w:r>
        <w:t>5.1</w:t>
      </w:r>
      <w:r>
        <w:tab/>
        <w:t>UE RF part</w:t>
      </w:r>
      <w:bookmarkEnd w:id="37"/>
    </w:p>
    <w:p w14:paraId="072599C2" w14:textId="77777777" w:rsidR="00C45E4E" w:rsidRPr="00C0219F" w:rsidRDefault="00C45E4E" w:rsidP="009C4480">
      <w:pPr>
        <w:pStyle w:val="Heading3"/>
      </w:pPr>
      <w:bookmarkStart w:id="38" w:name="_Toc87876950"/>
      <w:r w:rsidRPr="00C0219F">
        <w:t>5.1.1</w:t>
      </w:r>
      <w:r w:rsidRPr="00C0219F">
        <w:tab/>
        <w:t>UE general RF architecture</w:t>
      </w:r>
      <w:bookmarkEnd w:id="38"/>
    </w:p>
    <w:p w14:paraId="072599C3" w14:textId="77777777" w:rsidR="00C45E4E" w:rsidRDefault="00C45E4E" w:rsidP="00C45E4E">
      <w:pPr>
        <w:rPr>
          <w:lang w:eastAsia="ko-KR"/>
        </w:rPr>
      </w:pPr>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LTE-A inter-band CA for x bands (x = 3, 4, 5) DL with 2 bands in Rel-17. This UE general RF architecture is for TDD-FDD Carrier Aggregation (CA) band combinations in Rel-17 and it only applies to LTE. Non-Standalone (NSA) DC/CA operation isn’t considered in this technical report.</w:t>
      </w:r>
    </w:p>
    <w:p w14:paraId="072599C5" w14:textId="0CC1333C" w:rsidR="00C45E4E" w:rsidRDefault="00C45E4E" w:rsidP="008538EB">
      <w:pPr>
        <w:pStyle w:val="TF"/>
      </w:pPr>
      <w:r>
        <w:object w:dxaOrig="10456" w:dyaOrig="5060" w14:anchorId="0725B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3in" o:ole="">
            <v:imagedata r:id="rId11" o:title=""/>
          </v:shape>
          <o:OLEObject Type="Embed" ProgID="Visio.Drawing.11" ShapeID="_x0000_i1025" DrawAspect="Content" ObjectID="_1716372340" r:id="rId12"/>
        </w:object>
      </w:r>
      <w:r>
        <w:t>Figure 5.1.</w:t>
      </w:r>
      <w:r w:rsidR="008507B7">
        <w:t xml:space="preserve">1-1: </w:t>
      </w:r>
      <w:r>
        <w:t>Example of UE RF architecture using cascaded diplexer</w:t>
      </w:r>
    </w:p>
    <w:p w14:paraId="072599C6" w14:textId="77777777" w:rsidR="00C45E4E" w:rsidRPr="00C0219F" w:rsidRDefault="00C45E4E" w:rsidP="009C4480">
      <w:pPr>
        <w:pStyle w:val="Heading3"/>
      </w:pPr>
      <w:bookmarkStart w:id="39" w:name="_Toc87876951"/>
      <w:r w:rsidRPr="00C0219F">
        <w:t>5.1.2</w:t>
      </w:r>
      <w:r w:rsidRPr="00C0219F">
        <w:tab/>
      </w:r>
      <w:r w:rsidRPr="00C0219F">
        <w:rPr>
          <w:lang w:eastAsia="ko-KR"/>
        </w:rPr>
        <w:t xml:space="preserve">General treatment of </w:t>
      </w:r>
      <w:r w:rsidRPr="00C0219F">
        <w:rPr>
          <w:lang w:val="en-US"/>
        </w:rPr>
        <w:t>∆T</w:t>
      </w:r>
      <w:r w:rsidRPr="00C0219F">
        <w:rPr>
          <w:vertAlign w:val="subscript"/>
          <w:lang w:val="en-US"/>
        </w:rPr>
        <w:t>IB</w:t>
      </w:r>
      <w:r w:rsidRPr="00C0219F">
        <w:rPr>
          <w:lang w:val="en-US"/>
        </w:rPr>
        <w:t xml:space="preserve"> and ∆R</w:t>
      </w:r>
      <w:r w:rsidRPr="00C0219F">
        <w:rPr>
          <w:vertAlign w:val="subscript"/>
          <w:lang w:val="en-US"/>
        </w:rPr>
        <w:t>IB</w:t>
      </w:r>
      <w:r w:rsidRPr="00C0219F">
        <w:rPr>
          <w:lang w:val="en-US"/>
        </w:rPr>
        <w:t xml:space="preserve"> values</w:t>
      </w:r>
      <w:bookmarkEnd w:id="39"/>
    </w:p>
    <w:p w14:paraId="072599C7" w14:textId="77777777" w:rsidR="00C45E4E" w:rsidRDefault="00C45E4E" w:rsidP="00C45E4E">
      <w:pPr>
        <w:rPr>
          <w:lang w:eastAsia="ko-KR"/>
        </w:rPr>
      </w:pPr>
      <w:r>
        <w:rPr>
          <w:rFonts w:hint="eastAsia"/>
          <w:lang w:eastAsia="ko-KR"/>
        </w:rPr>
        <w:t xml:space="preserve">Additional insertion loss from </w:t>
      </w:r>
      <w:r>
        <w:rPr>
          <w:lang w:eastAsia="ko-KR"/>
        </w:rPr>
        <w:t xml:space="preserve">LTE-A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p>
    <w:p w14:paraId="072599C8" w14:textId="77777777" w:rsidR="00C45E4E" w:rsidRPr="00C0219F" w:rsidRDefault="00C45E4E" w:rsidP="009C4480">
      <w:pPr>
        <w:pStyle w:val="Heading3"/>
        <w:rPr>
          <w:lang w:eastAsia="ko-KR"/>
        </w:rPr>
      </w:pPr>
      <w:bookmarkStart w:id="40" w:name="_Toc87876952"/>
      <w:r w:rsidRPr="00C0219F">
        <w:t>5.1.3</w:t>
      </w:r>
      <w:r w:rsidRPr="00C0219F">
        <w:tab/>
      </w:r>
      <w:r w:rsidRPr="00C0219F">
        <w:rPr>
          <w:lang w:eastAsia="ko-KR"/>
        </w:rPr>
        <w:t>Fallback CA mode and mandatory support of all paired 2 UL CA configurations</w:t>
      </w:r>
      <w:bookmarkEnd w:id="40"/>
    </w:p>
    <w:p w14:paraId="072599C9" w14:textId="77777777" w:rsidR="00C45E4E" w:rsidRPr="00A96947" w:rsidRDefault="00C45E4E" w:rsidP="00C45E4E">
      <w:pPr>
        <w:rPr>
          <w:lang w:eastAsia="ko-KR"/>
        </w:rPr>
      </w:pPr>
      <w:r>
        <w:rPr>
          <w:rFonts w:hint="eastAsia"/>
          <w:lang w:eastAsia="ko-KR"/>
        </w:rPr>
        <w:t xml:space="preserve">Based on the agreed Way forward (R4-168853) in </w:t>
      </w:r>
      <w:r>
        <w:rPr>
          <w:lang w:eastAsia="ko-KR"/>
        </w:rPr>
        <w:t>Rel-14, fallback CA mode has been defined by RAN4.</w:t>
      </w:r>
    </w:p>
    <w:p w14:paraId="072599CA" w14:textId="77777777" w:rsidR="00C45E4E" w:rsidRPr="00C0219F" w:rsidRDefault="00C45E4E" w:rsidP="009C4480">
      <w:pPr>
        <w:pStyle w:val="Heading3"/>
        <w:rPr>
          <w:lang w:eastAsia="ko-KR"/>
        </w:rPr>
      </w:pPr>
      <w:bookmarkStart w:id="41" w:name="_Toc87876953"/>
      <w:r w:rsidRPr="00C0219F">
        <w:t>5.1.4</w:t>
      </w:r>
      <w:r w:rsidRPr="00C0219F">
        <w:tab/>
      </w:r>
      <w:r w:rsidRPr="00C0219F">
        <w:rPr>
          <w:lang w:eastAsia="ko-KR"/>
        </w:rPr>
        <w:t>General TX/RX requirements</w:t>
      </w:r>
      <w:bookmarkEnd w:id="41"/>
    </w:p>
    <w:p w14:paraId="072599CB" w14:textId="79D3C379" w:rsidR="00C45E4E" w:rsidRDefault="00C45E4E" w:rsidP="009C4480">
      <w:pPr>
        <w:pStyle w:val="Heading4"/>
        <w:rPr>
          <w:lang w:val="en-US" w:eastAsia="ko-KR"/>
        </w:rPr>
      </w:pPr>
      <w:bookmarkStart w:id="42" w:name="_Toc87876954"/>
      <w:r>
        <w:rPr>
          <w:lang w:val="en-US" w:eastAsia="ko-KR"/>
        </w:rPr>
        <w:t>5.1.4.1</w:t>
      </w:r>
      <w:r w:rsidR="009C4480">
        <w:rPr>
          <w:lang w:val="en-US" w:eastAsia="ko-KR"/>
        </w:rPr>
        <w:tab/>
      </w:r>
      <w:r>
        <w:rPr>
          <w:lang w:val="en-US" w:eastAsia="ko-KR"/>
        </w:rPr>
        <w:t>Transmitter requirements</w:t>
      </w:r>
      <w:bookmarkEnd w:id="42"/>
    </w:p>
    <w:p w14:paraId="072599CC" w14:textId="77777777" w:rsidR="00C45E4E" w:rsidRDefault="00C45E4E" w:rsidP="00C45E4E">
      <w:pPr>
        <w:rPr>
          <w:lang w:val="en-US" w:eastAsia="ko-KR"/>
        </w:rPr>
      </w:pPr>
      <w:r>
        <w:rPr>
          <w:rFonts w:hint="eastAsia"/>
          <w:lang w:val="en-US" w:eastAsia="ko-KR"/>
        </w:rPr>
        <w:t xml:space="preserve">For dual uplink inter-band CA operation, transmitter requirements have been analyzed in TR36.860 and UEs </w:t>
      </w:r>
      <w:r>
        <w:rPr>
          <w:lang w:val="en-US" w:eastAsia="ko-KR"/>
        </w:rPr>
        <w:t>supporting LTE-A inter-band CA for x bands (x= 3, 4, 5) DL with 2 bands UL can apply the common Tx requirements in Table 5.1.4.1-1.</w:t>
      </w:r>
    </w:p>
    <w:p w14:paraId="072599CD" w14:textId="77777777" w:rsidR="00C45E4E" w:rsidRPr="00D403A7" w:rsidRDefault="00C45E4E" w:rsidP="009C4480">
      <w:pPr>
        <w:pStyle w:val="TH"/>
        <w:rPr>
          <w:lang w:val="en-US" w:eastAsia="ko-KR"/>
        </w:rPr>
      </w:pPr>
      <w:r>
        <w:rPr>
          <w:lang w:val="en-US" w:eastAsia="ko-KR"/>
        </w:rPr>
        <w:t xml:space="preserve">Table 5.1.4.1-1: </w:t>
      </w:r>
      <w:r w:rsidRPr="00D403A7">
        <w:rPr>
          <w:lang w:val="en-US" w:eastAsia="ko-KR"/>
        </w:rPr>
        <w:t>UE RF TX requirements for dual up</w:t>
      </w:r>
      <w:r>
        <w:rPr>
          <w:lang w:val="en-US" w:eastAsia="ko-KR"/>
        </w:rPr>
        <w:t>link inter-band CA</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14:paraId="072599D0" w14:textId="77777777" w:rsidTr="007656CF">
        <w:trPr>
          <w:trHeight w:val="255"/>
          <w:jc w:val="center"/>
        </w:trPr>
        <w:tc>
          <w:tcPr>
            <w:tcW w:w="3348" w:type="dxa"/>
          </w:tcPr>
          <w:p w14:paraId="072599CE" w14:textId="77777777" w:rsidR="00C45E4E" w:rsidRPr="001B2202" w:rsidRDefault="00C45E4E" w:rsidP="009C4480">
            <w:pPr>
              <w:pStyle w:val="TAH"/>
              <w:rPr>
                <w:lang w:val="en-US"/>
              </w:rPr>
            </w:pPr>
            <w:r w:rsidRPr="001B2202">
              <w:rPr>
                <w:lang w:val="en-US"/>
              </w:rPr>
              <w:t>Section / Clause</w:t>
            </w:r>
            <w:r>
              <w:rPr>
                <w:lang w:val="en-US"/>
              </w:rPr>
              <w:t xml:space="preserve"> in TS36.101</w:t>
            </w:r>
          </w:p>
        </w:tc>
        <w:tc>
          <w:tcPr>
            <w:tcW w:w="5566" w:type="dxa"/>
          </w:tcPr>
          <w:p w14:paraId="072599CF" w14:textId="77777777" w:rsidR="00C45E4E" w:rsidRPr="001B2202" w:rsidRDefault="00C45E4E" w:rsidP="009C4480">
            <w:pPr>
              <w:pStyle w:val="TAH"/>
              <w:rPr>
                <w:lang w:val="en-US"/>
              </w:rPr>
            </w:pPr>
            <w:r w:rsidRPr="001B2202">
              <w:rPr>
                <w:lang w:val="en-US"/>
              </w:rPr>
              <w:t>Description</w:t>
            </w:r>
          </w:p>
        </w:tc>
      </w:tr>
      <w:tr w:rsidR="00C45E4E" w:rsidRPr="001B2202" w14:paraId="072599D3" w14:textId="77777777" w:rsidTr="007656CF">
        <w:trPr>
          <w:trHeight w:val="255"/>
          <w:jc w:val="center"/>
        </w:trPr>
        <w:tc>
          <w:tcPr>
            <w:tcW w:w="3348" w:type="dxa"/>
          </w:tcPr>
          <w:p w14:paraId="072599D1" w14:textId="77777777" w:rsidR="00C45E4E" w:rsidRPr="001B2202" w:rsidRDefault="00C45E4E" w:rsidP="007656CF">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14:paraId="072599D2" w14:textId="77777777" w:rsidR="00C45E4E" w:rsidRPr="001B2202" w:rsidRDefault="00C45E4E" w:rsidP="007656CF">
            <w:pPr>
              <w:pStyle w:val="TAL"/>
              <w:rPr>
                <w:rFonts w:cs="Arial"/>
                <w:lang w:val="en-US"/>
              </w:rPr>
            </w:pPr>
            <w:r w:rsidRPr="001B2202">
              <w:rPr>
                <w:rFonts w:cs="Arial"/>
                <w:lang w:val="en-US"/>
              </w:rPr>
              <w:t>Channel bandwidths per operating band for CA</w:t>
            </w:r>
          </w:p>
        </w:tc>
      </w:tr>
      <w:tr w:rsidR="00C45E4E" w:rsidRPr="001B2202" w14:paraId="072599D6" w14:textId="77777777" w:rsidTr="007656CF">
        <w:trPr>
          <w:trHeight w:val="255"/>
          <w:jc w:val="center"/>
        </w:trPr>
        <w:tc>
          <w:tcPr>
            <w:tcW w:w="3348" w:type="dxa"/>
          </w:tcPr>
          <w:p w14:paraId="072599D4" w14:textId="77777777" w:rsidR="00C45E4E" w:rsidRPr="001B2202" w:rsidRDefault="00C45E4E" w:rsidP="007656CF">
            <w:pPr>
              <w:pStyle w:val="TAL"/>
              <w:rPr>
                <w:rFonts w:cs="Arial"/>
                <w:lang w:val="en-US"/>
              </w:rPr>
            </w:pPr>
            <w:r w:rsidRPr="001B2202">
              <w:rPr>
                <w:rFonts w:cs="Arial"/>
                <w:lang w:val="en-US"/>
              </w:rPr>
              <w:t>6.2.2A</w:t>
            </w:r>
          </w:p>
        </w:tc>
        <w:tc>
          <w:tcPr>
            <w:tcW w:w="5566" w:type="dxa"/>
          </w:tcPr>
          <w:p w14:paraId="072599D5" w14:textId="77777777" w:rsidR="00C45E4E" w:rsidRPr="001B2202" w:rsidRDefault="00C45E4E" w:rsidP="007656CF">
            <w:pPr>
              <w:pStyle w:val="TAL"/>
              <w:rPr>
                <w:rFonts w:cs="Arial"/>
                <w:lang w:val="en-US"/>
              </w:rPr>
            </w:pPr>
            <w:r w:rsidRPr="001B2202">
              <w:rPr>
                <w:rFonts w:cs="Arial"/>
                <w:lang w:val="en-US"/>
              </w:rPr>
              <w:t>UE maximum output power for CA</w:t>
            </w:r>
          </w:p>
        </w:tc>
      </w:tr>
      <w:tr w:rsidR="00C45E4E" w:rsidRPr="001B2202" w14:paraId="072599D9" w14:textId="77777777" w:rsidTr="007656CF">
        <w:trPr>
          <w:trHeight w:val="255"/>
          <w:jc w:val="center"/>
        </w:trPr>
        <w:tc>
          <w:tcPr>
            <w:tcW w:w="3348" w:type="dxa"/>
          </w:tcPr>
          <w:p w14:paraId="072599D7" w14:textId="77777777" w:rsidR="00C45E4E" w:rsidRPr="001B2202" w:rsidRDefault="00C45E4E" w:rsidP="007656CF">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14:paraId="072599D8" w14:textId="77777777" w:rsidR="00C45E4E" w:rsidRPr="001B2202" w:rsidRDefault="00C45E4E" w:rsidP="007656CF">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C45E4E" w:rsidRPr="001B2202" w14:paraId="072599DC" w14:textId="77777777" w:rsidTr="007656CF">
        <w:trPr>
          <w:trHeight w:val="255"/>
          <w:jc w:val="center"/>
        </w:trPr>
        <w:tc>
          <w:tcPr>
            <w:tcW w:w="3348" w:type="dxa"/>
          </w:tcPr>
          <w:p w14:paraId="072599DA" w14:textId="77777777" w:rsidR="00C45E4E" w:rsidRPr="001B2202" w:rsidRDefault="00C45E4E" w:rsidP="007656CF">
            <w:pPr>
              <w:pStyle w:val="TAL"/>
              <w:rPr>
                <w:rFonts w:cs="Arial"/>
                <w:lang w:val="en-US" w:eastAsia="ko-KR"/>
              </w:rPr>
            </w:pPr>
            <w:r w:rsidRPr="001B2202">
              <w:rPr>
                <w:rFonts w:cs="Arial" w:hint="eastAsia"/>
                <w:lang w:val="en-US" w:eastAsia="ko-KR"/>
              </w:rPr>
              <w:t>6.3.2A</w:t>
            </w:r>
          </w:p>
        </w:tc>
        <w:tc>
          <w:tcPr>
            <w:tcW w:w="5566" w:type="dxa"/>
          </w:tcPr>
          <w:p w14:paraId="072599DB" w14:textId="77777777" w:rsidR="00C45E4E" w:rsidRPr="001B2202" w:rsidRDefault="00C45E4E" w:rsidP="007656CF">
            <w:pPr>
              <w:pStyle w:val="TAL"/>
              <w:rPr>
                <w:rFonts w:cs="Arial"/>
                <w:lang w:val="en-US" w:eastAsia="ko-KR"/>
              </w:rPr>
            </w:pPr>
            <w:r w:rsidRPr="001B2202">
              <w:rPr>
                <w:rFonts w:cs="Arial" w:hint="eastAsia"/>
                <w:lang w:val="en-US" w:eastAsia="ko-KR"/>
              </w:rPr>
              <w:t>UE Minimum output power for CA</w:t>
            </w:r>
          </w:p>
        </w:tc>
      </w:tr>
      <w:tr w:rsidR="00C45E4E" w:rsidRPr="001B2202" w14:paraId="072599DF" w14:textId="77777777" w:rsidTr="007656CF">
        <w:trPr>
          <w:trHeight w:val="255"/>
          <w:jc w:val="center"/>
        </w:trPr>
        <w:tc>
          <w:tcPr>
            <w:tcW w:w="3348" w:type="dxa"/>
          </w:tcPr>
          <w:p w14:paraId="072599DD" w14:textId="77777777" w:rsidR="00C45E4E" w:rsidRPr="001B2202" w:rsidRDefault="00C45E4E" w:rsidP="007656CF">
            <w:pPr>
              <w:pStyle w:val="TAL"/>
              <w:rPr>
                <w:rFonts w:cs="Arial"/>
                <w:lang w:val="en-US" w:eastAsia="ko-KR"/>
              </w:rPr>
            </w:pPr>
            <w:r w:rsidRPr="001B2202">
              <w:rPr>
                <w:rFonts w:cs="Arial" w:hint="eastAsia"/>
                <w:lang w:val="en-US" w:eastAsia="ko-KR"/>
              </w:rPr>
              <w:t>6.3.3A</w:t>
            </w:r>
          </w:p>
        </w:tc>
        <w:tc>
          <w:tcPr>
            <w:tcW w:w="5566" w:type="dxa"/>
          </w:tcPr>
          <w:p w14:paraId="072599DE" w14:textId="77777777" w:rsidR="00C45E4E" w:rsidRPr="001B2202" w:rsidRDefault="00C45E4E" w:rsidP="007656CF">
            <w:pPr>
              <w:pStyle w:val="TAL"/>
              <w:rPr>
                <w:rFonts w:cs="Arial"/>
                <w:lang w:val="en-US" w:eastAsia="ko-KR"/>
              </w:rPr>
            </w:pPr>
            <w:r w:rsidRPr="001B2202">
              <w:rPr>
                <w:rFonts w:cs="Arial" w:hint="eastAsia"/>
                <w:lang w:val="en-US" w:eastAsia="ko-KR"/>
              </w:rPr>
              <w:t>UE Transmit OFF power for CA</w:t>
            </w:r>
          </w:p>
        </w:tc>
      </w:tr>
      <w:tr w:rsidR="00C45E4E" w:rsidRPr="001B2202" w14:paraId="072599E2" w14:textId="77777777" w:rsidTr="007656CF">
        <w:trPr>
          <w:trHeight w:val="255"/>
          <w:jc w:val="center"/>
        </w:trPr>
        <w:tc>
          <w:tcPr>
            <w:tcW w:w="3348" w:type="dxa"/>
          </w:tcPr>
          <w:p w14:paraId="072599E0" w14:textId="77777777" w:rsidR="00C45E4E" w:rsidRPr="001B2202" w:rsidRDefault="00C45E4E" w:rsidP="007656CF">
            <w:pPr>
              <w:pStyle w:val="TAL"/>
              <w:rPr>
                <w:rFonts w:cs="Arial"/>
                <w:lang w:val="en-US" w:eastAsia="ko-KR"/>
              </w:rPr>
            </w:pPr>
            <w:r w:rsidRPr="001B2202">
              <w:rPr>
                <w:rFonts w:cs="Arial" w:hint="eastAsia"/>
                <w:lang w:val="en-US" w:eastAsia="ko-KR"/>
              </w:rPr>
              <w:t>6.3.4A</w:t>
            </w:r>
          </w:p>
        </w:tc>
        <w:tc>
          <w:tcPr>
            <w:tcW w:w="5566" w:type="dxa"/>
          </w:tcPr>
          <w:p w14:paraId="072599E1" w14:textId="77777777" w:rsidR="00C45E4E" w:rsidRPr="001B2202" w:rsidRDefault="00C45E4E" w:rsidP="007656CF">
            <w:pPr>
              <w:pStyle w:val="TAL"/>
              <w:rPr>
                <w:rFonts w:cs="Arial"/>
                <w:lang w:val="en-US" w:eastAsia="ko-KR"/>
              </w:rPr>
            </w:pPr>
            <w:r w:rsidRPr="001B2202">
              <w:rPr>
                <w:rFonts w:cs="Arial" w:hint="eastAsia"/>
                <w:lang w:val="en-US" w:eastAsia="ko-KR"/>
              </w:rPr>
              <w:t>ON/OFF time mask for CA</w:t>
            </w:r>
          </w:p>
        </w:tc>
      </w:tr>
      <w:tr w:rsidR="00C45E4E" w:rsidRPr="001B2202" w14:paraId="072599E5" w14:textId="77777777" w:rsidTr="007656CF">
        <w:trPr>
          <w:trHeight w:val="255"/>
          <w:jc w:val="center"/>
        </w:trPr>
        <w:tc>
          <w:tcPr>
            <w:tcW w:w="3348" w:type="dxa"/>
          </w:tcPr>
          <w:p w14:paraId="072599E3" w14:textId="77777777" w:rsidR="00C45E4E" w:rsidRPr="001B2202" w:rsidRDefault="00C45E4E" w:rsidP="007656CF">
            <w:pPr>
              <w:pStyle w:val="TAL"/>
              <w:rPr>
                <w:rFonts w:cs="Arial"/>
                <w:lang w:val="en-US" w:eastAsia="ko-KR"/>
              </w:rPr>
            </w:pPr>
            <w:r w:rsidRPr="001B2202">
              <w:rPr>
                <w:rFonts w:cs="Arial" w:hint="eastAsia"/>
                <w:lang w:val="en-US" w:eastAsia="ko-KR"/>
              </w:rPr>
              <w:t>6.3.5A</w:t>
            </w:r>
          </w:p>
        </w:tc>
        <w:tc>
          <w:tcPr>
            <w:tcW w:w="5566" w:type="dxa"/>
          </w:tcPr>
          <w:p w14:paraId="072599E4" w14:textId="77777777" w:rsidR="00C45E4E" w:rsidRPr="001B2202" w:rsidRDefault="00C45E4E" w:rsidP="007656CF">
            <w:pPr>
              <w:pStyle w:val="TAL"/>
              <w:rPr>
                <w:rFonts w:cs="Arial"/>
                <w:lang w:val="en-US" w:eastAsia="ko-KR"/>
              </w:rPr>
            </w:pPr>
            <w:r w:rsidRPr="001B2202">
              <w:rPr>
                <w:rFonts w:cs="Arial" w:hint="eastAsia"/>
                <w:lang w:val="en-US" w:eastAsia="ko-KR"/>
              </w:rPr>
              <w:t>Power control for CA</w:t>
            </w:r>
          </w:p>
        </w:tc>
      </w:tr>
      <w:tr w:rsidR="00C45E4E" w:rsidRPr="001B2202" w14:paraId="072599E8" w14:textId="77777777" w:rsidTr="007656CF">
        <w:trPr>
          <w:trHeight w:val="255"/>
          <w:jc w:val="center"/>
        </w:trPr>
        <w:tc>
          <w:tcPr>
            <w:tcW w:w="3348" w:type="dxa"/>
          </w:tcPr>
          <w:p w14:paraId="072599E6" w14:textId="77777777" w:rsidR="00C45E4E" w:rsidRPr="001B2202" w:rsidRDefault="00C45E4E" w:rsidP="007656CF">
            <w:pPr>
              <w:pStyle w:val="TAL"/>
              <w:rPr>
                <w:rFonts w:cs="Arial"/>
                <w:lang w:val="en-US" w:eastAsia="ko-KR"/>
              </w:rPr>
            </w:pPr>
            <w:r w:rsidRPr="001B2202">
              <w:rPr>
                <w:rFonts w:cs="Arial" w:hint="eastAsia"/>
                <w:lang w:val="en-US" w:eastAsia="ko-KR"/>
              </w:rPr>
              <w:t>6.5.1A</w:t>
            </w:r>
          </w:p>
        </w:tc>
        <w:tc>
          <w:tcPr>
            <w:tcW w:w="5566" w:type="dxa"/>
          </w:tcPr>
          <w:p w14:paraId="072599E7" w14:textId="77777777" w:rsidR="00C45E4E" w:rsidRPr="001B2202" w:rsidRDefault="00C45E4E" w:rsidP="007656CF">
            <w:pPr>
              <w:pStyle w:val="TAL"/>
              <w:rPr>
                <w:rFonts w:cs="Arial"/>
                <w:lang w:val="en-US" w:eastAsia="ko-KR"/>
              </w:rPr>
            </w:pPr>
            <w:r w:rsidRPr="001B2202">
              <w:rPr>
                <w:rFonts w:cs="Arial" w:hint="eastAsia"/>
                <w:lang w:val="en-US" w:eastAsia="ko-KR"/>
              </w:rPr>
              <w:t>Frequency error for CA</w:t>
            </w:r>
          </w:p>
        </w:tc>
      </w:tr>
      <w:tr w:rsidR="00C45E4E" w:rsidRPr="001B2202" w14:paraId="072599EB" w14:textId="77777777" w:rsidTr="007656CF">
        <w:trPr>
          <w:trHeight w:val="255"/>
          <w:jc w:val="center"/>
        </w:trPr>
        <w:tc>
          <w:tcPr>
            <w:tcW w:w="3348" w:type="dxa"/>
          </w:tcPr>
          <w:p w14:paraId="072599E9" w14:textId="77777777" w:rsidR="00C45E4E" w:rsidRPr="001B2202" w:rsidRDefault="00C45E4E" w:rsidP="007656CF">
            <w:pPr>
              <w:pStyle w:val="TAL"/>
              <w:rPr>
                <w:rFonts w:cs="Arial"/>
                <w:lang w:val="en-US" w:eastAsia="ko-KR"/>
              </w:rPr>
            </w:pPr>
            <w:r w:rsidRPr="001B2202">
              <w:rPr>
                <w:rFonts w:cs="Arial" w:hint="eastAsia"/>
                <w:lang w:val="en-US" w:eastAsia="ko-KR"/>
              </w:rPr>
              <w:t>6.5.2A</w:t>
            </w:r>
          </w:p>
        </w:tc>
        <w:tc>
          <w:tcPr>
            <w:tcW w:w="5566" w:type="dxa"/>
          </w:tcPr>
          <w:p w14:paraId="072599EA" w14:textId="77777777" w:rsidR="00C45E4E" w:rsidRPr="001B2202" w:rsidRDefault="00C45E4E" w:rsidP="007656CF">
            <w:pPr>
              <w:pStyle w:val="TAL"/>
              <w:rPr>
                <w:rFonts w:cs="Arial"/>
                <w:lang w:val="en-US" w:eastAsia="ko-KR"/>
              </w:rPr>
            </w:pPr>
            <w:r w:rsidRPr="001B2202">
              <w:rPr>
                <w:rFonts w:cs="Arial" w:hint="eastAsia"/>
                <w:lang w:val="en-US" w:eastAsia="ko-KR"/>
              </w:rPr>
              <w:t>Transmit modulation quality for CA</w:t>
            </w:r>
          </w:p>
        </w:tc>
      </w:tr>
      <w:tr w:rsidR="00C45E4E" w:rsidRPr="001B2202" w14:paraId="072599EE" w14:textId="77777777" w:rsidTr="007656CF">
        <w:trPr>
          <w:trHeight w:val="255"/>
          <w:jc w:val="center"/>
        </w:trPr>
        <w:tc>
          <w:tcPr>
            <w:tcW w:w="3348" w:type="dxa"/>
          </w:tcPr>
          <w:p w14:paraId="072599EC" w14:textId="77777777" w:rsidR="00C45E4E" w:rsidRPr="001B2202" w:rsidRDefault="00C45E4E" w:rsidP="007656CF">
            <w:pPr>
              <w:pStyle w:val="TAL"/>
              <w:rPr>
                <w:rFonts w:cs="Arial"/>
                <w:lang w:val="en-US" w:eastAsia="ko-KR"/>
              </w:rPr>
            </w:pPr>
            <w:r w:rsidRPr="001B2202">
              <w:rPr>
                <w:rFonts w:cs="Arial" w:hint="eastAsia"/>
                <w:lang w:val="en-US" w:eastAsia="ko-KR"/>
              </w:rPr>
              <w:t>6.6.1A</w:t>
            </w:r>
          </w:p>
        </w:tc>
        <w:tc>
          <w:tcPr>
            <w:tcW w:w="5566" w:type="dxa"/>
          </w:tcPr>
          <w:p w14:paraId="072599ED" w14:textId="77777777" w:rsidR="00C45E4E" w:rsidRPr="001B2202" w:rsidRDefault="00C45E4E" w:rsidP="007656CF">
            <w:pPr>
              <w:pStyle w:val="TAL"/>
              <w:rPr>
                <w:rFonts w:cs="Arial"/>
                <w:lang w:val="en-US" w:eastAsia="ko-KR"/>
              </w:rPr>
            </w:pPr>
            <w:r w:rsidRPr="001B2202">
              <w:rPr>
                <w:rFonts w:cs="Arial" w:hint="eastAsia"/>
                <w:lang w:val="en-US" w:eastAsia="ko-KR"/>
              </w:rPr>
              <w:t>Occupied bandwidth for CA</w:t>
            </w:r>
          </w:p>
        </w:tc>
      </w:tr>
      <w:tr w:rsidR="00C45E4E" w:rsidRPr="001B2202" w14:paraId="072599F1" w14:textId="77777777" w:rsidTr="007656CF">
        <w:trPr>
          <w:trHeight w:val="255"/>
          <w:jc w:val="center"/>
        </w:trPr>
        <w:tc>
          <w:tcPr>
            <w:tcW w:w="3348" w:type="dxa"/>
          </w:tcPr>
          <w:p w14:paraId="072599EF" w14:textId="77777777" w:rsidR="00C45E4E" w:rsidRPr="001B2202" w:rsidRDefault="00C45E4E" w:rsidP="007656CF">
            <w:pPr>
              <w:pStyle w:val="TAL"/>
              <w:rPr>
                <w:rFonts w:cs="Arial"/>
                <w:lang w:val="en-US" w:eastAsia="ko-KR"/>
              </w:rPr>
            </w:pPr>
            <w:r w:rsidRPr="001B2202">
              <w:rPr>
                <w:rFonts w:cs="Arial" w:hint="eastAsia"/>
                <w:lang w:val="en-US" w:eastAsia="ko-KR"/>
              </w:rPr>
              <w:t>6.6.2.1A</w:t>
            </w:r>
          </w:p>
        </w:tc>
        <w:tc>
          <w:tcPr>
            <w:tcW w:w="5566" w:type="dxa"/>
          </w:tcPr>
          <w:p w14:paraId="072599F0" w14:textId="77777777" w:rsidR="00C45E4E" w:rsidRPr="001B2202" w:rsidRDefault="00C45E4E" w:rsidP="007656CF">
            <w:pPr>
              <w:pStyle w:val="TAL"/>
              <w:rPr>
                <w:rFonts w:cs="Arial"/>
                <w:lang w:val="en-US" w:eastAsia="ko-KR"/>
              </w:rPr>
            </w:pPr>
            <w:r w:rsidRPr="001B2202">
              <w:rPr>
                <w:rFonts w:cs="Arial" w:hint="eastAsia"/>
                <w:lang w:val="en-US" w:eastAsia="ko-KR"/>
              </w:rPr>
              <w:t>Spectrum emission mask for CA</w:t>
            </w:r>
          </w:p>
        </w:tc>
      </w:tr>
      <w:tr w:rsidR="00C45E4E" w:rsidRPr="001B2202" w14:paraId="072599F4" w14:textId="77777777" w:rsidTr="007656CF">
        <w:trPr>
          <w:trHeight w:val="255"/>
          <w:jc w:val="center"/>
        </w:trPr>
        <w:tc>
          <w:tcPr>
            <w:tcW w:w="3348" w:type="dxa"/>
          </w:tcPr>
          <w:p w14:paraId="072599F2" w14:textId="77777777" w:rsidR="00C45E4E" w:rsidRPr="001B2202" w:rsidRDefault="00C45E4E" w:rsidP="007656CF">
            <w:pPr>
              <w:pStyle w:val="TAL"/>
              <w:rPr>
                <w:rFonts w:cs="Arial"/>
                <w:lang w:val="en-US" w:eastAsia="ko-KR"/>
              </w:rPr>
            </w:pPr>
            <w:r w:rsidRPr="001B2202">
              <w:rPr>
                <w:rFonts w:cs="Arial" w:hint="eastAsia"/>
                <w:lang w:val="en-US" w:eastAsia="ko-KR"/>
              </w:rPr>
              <w:t>6.6.2.3</w:t>
            </w:r>
          </w:p>
        </w:tc>
        <w:tc>
          <w:tcPr>
            <w:tcW w:w="5566" w:type="dxa"/>
          </w:tcPr>
          <w:p w14:paraId="072599F3" w14:textId="77777777" w:rsidR="00C45E4E" w:rsidRPr="001B2202" w:rsidRDefault="00C45E4E" w:rsidP="007656CF">
            <w:pPr>
              <w:pStyle w:val="TAL"/>
              <w:rPr>
                <w:rFonts w:cs="Arial"/>
                <w:lang w:val="en-US" w:eastAsia="ko-KR"/>
              </w:rPr>
            </w:pPr>
            <w:r w:rsidRPr="001B2202">
              <w:rPr>
                <w:rFonts w:cs="Arial" w:hint="eastAsia"/>
                <w:lang w:val="en-US" w:eastAsia="ko-KR"/>
              </w:rPr>
              <w:t>Adjacent Channel Leakage Ratio</w:t>
            </w:r>
          </w:p>
        </w:tc>
      </w:tr>
      <w:tr w:rsidR="00C45E4E" w:rsidRPr="001B2202" w14:paraId="072599F7" w14:textId="77777777" w:rsidTr="007656CF">
        <w:trPr>
          <w:trHeight w:val="255"/>
          <w:jc w:val="center"/>
        </w:trPr>
        <w:tc>
          <w:tcPr>
            <w:tcW w:w="3348" w:type="dxa"/>
          </w:tcPr>
          <w:p w14:paraId="072599F5" w14:textId="77777777" w:rsidR="00C45E4E" w:rsidRPr="001B2202" w:rsidRDefault="00C45E4E" w:rsidP="007656CF">
            <w:pPr>
              <w:pStyle w:val="TAL"/>
              <w:rPr>
                <w:rFonts w:cs="Arial"/>
                <w:lang w:val="en-US" w:eastAsia="ko-KR"/>
              </w:rPr>
            </w:pPr>
            <w:r w:rsidRPr="001B2202">
              <w:rPr>
                <w:rFonts w:cs="Arial" w:hint="eastAsia"/>
                <w:lang w:val="en-US" w:eastAsia="ko-KR"/>
              </w:rPr>
              <w:t>6.6.3.1A</w:t>
            </w:r>
          </w:p>
        </w:tc>
        <w:tc>
          <w:tcPr>
            <w:tcW w:w="5566" w:type="dxa"/>
          </w:tcPr>
          <w:p w14:paraId="072599F6" w14:textId="77777777" w:rsidR="00C45E4E" w:rsidRPr="001B2202" w:rsidRDefault="00C45E4E" w:rsidP="007656CF">
            <w:pPr>
              <w:pStyle w:val="TAL"/>
              <w:rPr>
                <w:rFonts w:cs="Arial"/>
                <w:lang w:val="en-US" w:eastAsia="ko-KR"/>
              </w:rPr>
            </w:pPr>
            <w:r w:rsidRPr="001B2202">
              <w:rPr>
                <w:rFonts w:cs="Arial" w:hint="eastAsia"/>
                <w:lang w:val="en-US" w:eastAsia="ko-KR"/>
              </w:rPr>
              <w:t xml:space="preserve">Spurious Emission for CA </w:t>
            </w:r>
          </w:p>
        </w:tc>
      </w:tr>
      <w:tr w:rsidR="00C45E4E" w:rsidRPr="001B2202" w14:paraId="072599FA" w14:textId="77777777" w:rsidTr="007656CF">
        <w:trPr>
          <w:trHeight w:val="255"/>
          <w:jc w:val="center"/>
        </w:trPr>
        <w:tc>
          <w:tcPr>
            <w:tcW w:w="3348" w:type="dxa"/>
          </w:tcPr>
          <w:p w14:paraId="072599F8" w14:textId="77777777" w:rsidR="00C45E4E" w:rsidRPr="001B2202" w:rsidRDefault="00C45E4E" w:rsidP="007656CF">
            <w:pPr>
              <w:pStyle w:val="TAL"/>
              <w:rPr>
                <w:rFonts w:cs="Arial"/>
                <w:lang w:val="en-US" w:eastAsia="ko-KR"/>
              </w:rPr>
            </w:pPr>
            <w:r w:rsidRPr="001B2202">
              <w:rPr>
                <w:rFonts w:cs="Arial" w:hint="eastAsia"/>
                <w:lang w:val="en-US" w:eastAsia="ko-KR"/>
              </w:rPr>
              <w:t>6.6.3.2A</w:t>
            </w:r>
          </w:p>
        </w:tc>
        <w:tc>
          <w:tcPr>
            <w:tcW w:w="5566" w:type="dxa"/>
          </w:tcPr>
          <w:p w14:paraId="072599F9" w14:textId="77777777" w:rsidR="00C45E4E" w:rsidRPr="001B2202" w:rsidRDefault="00C45E4E" w:rsidP="007656CF">
            <w:pPr>
              <w:pStyle w:val="TAL"/>
              <w:rPr>
                <w:rFonts w:cs="Arial"/>
                <w:lang w:val="en-US" w:eastAsia="ko-KR"/>
              </w:rPr>
            </w:pPr>
            <w:r w:rsidRPr="001B2202">
              <w:rPr>
                <w:rFonts w:cs="Arial" w:hint="eastAsia"/>
                <w:lang w:val="en-US" w:eastAsia="ko-KR"/>
              </w:rPr>
              <w:t>Spurious emission band UE co-existence for CA</w:t>
            </w:r>
          </w:p>
        </w:tc>
      </w:tr>
      <w:tr w:rsidR="00C45E4E" w:rsidRPr="001B2202" w14:paraId="072599FD" w14:textId="77777777" w:rsidTr="007656CF">
        <w:trPr>
          <w:trHeight w:val="255"/>
          <w:jc w:val="center"/>
        </w:trPr>
        <w:tc>
          <w:tcPr>
            <w:tcW w:w="3348" w:type="dxa"/>
          </w:tcPr>
          <w:p w14:paraId="072599FB" w14:textId="77777777" w:rsidR="00C45E4E" w:rsidRPr="001B2202" w:rsidRDefault="00C45E4E" w:rsidP="007656CF">
            <w:pPr>
              <w:pStyle w:val="TAL"/>
              <w:rPr>
                <w:rFonts w:cs="Arial"/>
                <w:lang w:val="en-US" w:eastAsia="ko-KR"/>
              </w:rPr>
            </w:pPr>
            <w:r w:rsidRPr="001B2202">
              <w:rPr>
                <w:rFonts w:cs="Arial" w:hint="eastAsia"/>
                <w:lang w:val="en-US" w:eastAsia="ko-KR"/>
              </w:rPr>
              <w:t>6.7.1A</w:t>
            </w:r>
          </w:p>
        </w:tc>
        <w:tc>
          <w:tcPr>
            <w:tcW w:w="5566" w:type="dxa"/>
          </w:tcPr>
          <w:p w14:paraId="072599FC" w14:textId="77777777" w:rsidR="00C45E4E" w:rsidRPr="001B2202" w:rsidRDefault="00C45E4E" w:rsidP="007656CF">
            <w:pPr>
              <w:pStyle w:val="TAL"/>
              <w:rPr>
                <w:rFonts w:cs="Arial"/>
                <w:lang w:val="en-US" w:eastAsia="ko-KR"/>
              </w:rPr>
            </w:pPr>
            <w:r w:rsidRPr="001B2202">
              <w:rPr>
                <w:rFonts w:cs="Arial" w:hint="eastAsia"/>
                <w:lang w:val="en-US" w:eastAsia="ko-KR"/>
              </w:rPr>
              <w:t>Transmit intermodulation for CA</w:t>
            </w:r>
          </w:p>
        </w:tc>
      </w:tr>
    </w:tbl>
    <w:p w14:paraId="072599FE" w14:textId="77777777" w:rsidR="00C45E4E" w:rsidRDefault="00C45E4E" w:rsidP="00C45E4E">
      <w:pPr>
        <w:rPr>
          <w:lang w:eastAsia="ko-KR"/>
        </w:rPr>
      </w:pPr>
    </w:p>
    <w:p w14:paraId="072599FF" w14:textId="72547563" w:rsidR="00C45E4E" w:rsidRPr="00225F07" w:rsidRDefault="00C45E4E" w:rsidP="009C4480">
      <w:pPr>
        <w:pStyle w:val="Heading4"/>
        <w:rPr>
          <w:lang w:val="en-US" w:eastAsia="ko-KR"/>
        </w:rPr>
      </w:pPr>
      <w:bookmarkStart w:id="43" w:name="_Toc87876955"/>
      <w:r>
        <w:rPr>
          <w:lang w:val="en-US" w:eastAsia="ko-KR"/>
        </w:rPr>
        <w:t>5.1.4.2</w:t>
      </w:r>
      <w:r w:rsidR="009C4480">
        <w:rPr>
          <w:lang w:val="en-US" w:eastAsia="ko-KR"/>
        </w:rPr>
        <w:tab/>
      </w:r>
      <w:r>
        <w:rPr>
          <w:lang w:val="en-US" w:eastAsia="ko-KR"/>
        </w:rPr>
        <w:t>Receiver requirements</w:t>
      </w:r>
      <w:bookmarkEnd w:id="43"/>
    </w:p>
    <w:p w14:paraId="07259A00" w14:textId="77777777" w:rsidR="00C45E4E" w:rsidRDefault="00C45E4E" w:rsidP="00C45E4E">
      <w:pPr>
        <w:rPr>
          <w:lang w:eastAsia="ko-KR"/>
        </w:rPr>
      </w:pPr>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p>
    <w:p w14:paraId="07259A01" w14:textId="77777777" w:rsidR="00C45E4E" w:rsidRPr="00EF6D9F" w:rsidRDefault="00C45E4E" w:rsidP="009C4480">
      <w:pPr>
        <w:pStyle w:val="TH"/>
        <w:rPr>
          <w:lang w:eastAsia="x-none"/>
        </w:rPr>
      </w:pPr>
      <w:r w:rsidRPr="00EF6D9F">
        <w:t xml:space="preserve">Table </w:t>
      </w:r>
      <w:r w:rsidRPr="00EF6D9F">
        <w:rPr>
          <w:lang w:eastAsia="ja-JP"/>
        </w:rPr>
        <w:t>5.1.4.2-1</w:t>
      </w:r>
      <w:r>
        <w:t xml:space="preserve">: </w:t>
      </w:r>
      <w:r w:rsidRPr="00EF6D9F">
        <w:t xml:space="preserve">UE RF Rx requirements for </w:t>
      </w:r>
      <w:r w:rsidRPr="00EF6D9F">
        <w:rPr>
          <w:rFonts w:hint="eastAsia"/>
          <w:lang w:eastAsia="ko-KR"/>
        </w:rPr>
        <w:t>dual uplink inter</w:t>
      </w:r>
      <w:r>
        <w:t>-band CA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14:paraId="07259A05" w14:textId="77777777" w:rsidTr="007656CF">
        <w:trPr>
          <w:trHeight w:val="249"/>
          <w:jc w:val="center"/>
        </w:trPr>
        <w:tc>
          <w:tcPr>
            <w:tcW w:w="2893" w:type="dxa"/>
          </w:tcPr>
          <w:p w14:paraId="07259A02" w14:textId="77777777" w:rsidR="00C45E4E" w:rsidRPr="004B6029" w:rsidRDefault="00C45E4E" w:rsidP="009C4480">
            <w:pPr>
              <w:pStyle w:val="TAH"/>
              <w:rPr>
                <w:lang w:val="en-US"/>
              </w:rPr>
            </w:pPr>
            <w:r w:rsidRPr="004B6029">
              <w:rPr>
                <w:lang w:val="en-US"/>
              </w:rPr>
              <w:t>Section / Clause in TS36.101</w:t>
            </w:r>
          </w:p>
        </w:tc>
        <w:tc>
          <w:tcPr>
            <w:tcW w:w="3827" w:type="dxa"/>
          </w:tcPr>
          <w:p w14:paraId="07259A03" w14:textId="77777777" w:rsidR="00C45E4E" w:rsidRPr="004B6029" w:rsidRDefault="00C45E4E" w:rsidP="009C4480">
            <w:pPr>
              <w:pStyle w:val="TAH"/>
              <w:rPr>
                <w:lang w:val="en-US"/>
              </w:rPr>
            </w:pPr>
            <w:r w:rsidRPr="004B6029">
              <w:rPr>
                <w:lang w:val="en-US"/>
              </w:rPr>
              <w:t>Description</w:t>
            </w:r>
          </w:p>
        </w:tc>
        <w:tc>
          <w:tcPr>
            <w:tcW w:w="2750" w:type="dxa"/>
          </w:tcPr>
          <w:p w14:paraId="07259A04" w14:textId="77777777" w:rsidR="00C45E4E" w:rsidRPr="004B6029" w:rsidRDefault="00C45E4E" w:rsidP="009C4480">
            <w:pPr>
              <w:pStyle w:val="TAH"/>
              <w:rPr>
                <w:lang w:val="en-US" w:eastAsia="ko-KR"/>
              </w:rPr>
            </w:pPr>
            <w:r>
              <w:rPr>
                <w:rFonts w:hint="eastAsia"/>
                <w:lang w:val="en-US" w:eastAsia="ko-KR"/>
              </w:rPr>
              <w:t>Comments</w:t>
            </w:r>
          </w:p>
        </w:tc>
      </w:tr>
      <w:tr w:rsidR="00C45E4E" w:rsidRPr="001B2202" w14:paraId="07259A09" w14:textId="77777777" w:rsidTr="007656CF">
        <w:trPr>
          <w:trHeight w:val="249"/>
          <w:jc w:val="center"/>
        </w:trPr>
        <w:tc>
          <w:tcPr>
            <w:tcW w:w="2893" w:type="dxa"/>
            <w:vAlign w:val="center"/>
          </w:tcPr>
          <w:p w14:paraId="07259A06" w14:textId="77777777" w:rsidR="00C45E4E" w:rsidRPr="001B2202" w:rsidRDefault="00C45E4E" w:rsidP="007656CF">
            <w:pPr>
              <w:pStyle w:val="TAL"/>
              <w:jc w:val="both"/>
              <w:rPr>
                <w:rFonts w:cs="Arial"/>
                <w:lang w:val="en-US"/>
              </w:rPr>
            </w:pPr>
            <w:r w:rsidRPr="001B2202">
              <w:rPr>
                <w:rFonts w:cs="Arial"/>
                <w:lang w:val="en-US"/>
              </w:rPr>
              <w:t>7.3.1A</w:t>
            </w:r>
          </w:p>
        </w:tc>
        <w:tc>
          <w:tcPr>
            <w:tcW w:w="3827" w:type="dxa"/>
            <w:vAlign w:val="center"/>
          </w:tcPr>
          <w:p w14:paraId="07259A07" w14:textId="77777777" w:rsidR="00C45E4E" w:rsidRPr="001B2202" w:rsidRDefault="00C45E4E" w:rsidP="007656CF">
            <w:pPr>
              <w:pStyle w:val="TAL"/>
              <w:jc w:val="both"/>
              <w:rPr>
                <w:rFonts w:cs="Arial"/>
                <w:lang w:val="en-US"/>
              </w:rPr>
            </w:pPr>
            <w:r w:rsidRPr="001B2202">
              <w:rPr>
                <w:rFonts w:cs="Arial"/>
                <w:lang w:val="en-US"/>
              </w:rPr>
              <w:t>Reference sensitivity for CA</w:t>
            </w:r>
          </w:p>
        </w:tc>
        <w:tc>
          <w:tcPr>
            <w:tcW w:w="2750" w:type="dxa"/>
          </w:tcPr>
          <w:p w14:paraId="07259A08" w14:textId="77777777" w:rsidR="00C45E4E" w:rsidRPr="001B2202" w:rsidRDefault="00C45E4E" w:rsidP="007656CF">
            <w:pPr>
              <w:pStyle w:val="TAL"/>
              <w:rPr>
                <w:rFonts w:cs="Arial"/>
                <w:lang w:val="en-US" w:eastAsia="ko-KR"/>
              </w:rPr>
            </w:pPr>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p>
        </w:tc>
      </w:tr>
      <w:tr w:rsidR="00C45E4E" w:rsidRPr="001B2202" w14:paraId="07259A0D" w14:textId="77777777" w:rsidTr="007656CF">
        <w:trPr>
          <w:trHeight w:val="249"/>
          <w:jc w:val="center"/>
        </w:trPr>
        <w:tc>
          <w:tcPr>
            <w:tcW w:w="2893" w:type="dxa"/>
            <w:vAlign w:val="center"/>
          </w:tcPr>
          <w:p w14:paraId="07259A0A" w14:textId="77777777" w:rsidR="00C45E4E" w:rsidRPr="001B2202" w:rsidRDefault="00C45E4E" w:rsidP="007656CF">
            <w:pPr>
              <w:pStyle w:val="TAL"/>
              <w:jc w:val="both"/>
              <w:rPr>
                <w:rFonts w:cs="Arial"/>
                <w:lang w:val="en-US"/>
              </w:rPr>
            </w:pPr>
            <w:r w:rsidRPr="001B2202">
              <w:rPr>
                <w:rFonts w:cs="Arial"/>
                <w:lang w:val="en-US"/>
              </w:rPr>
              <w:t>7.6.2.1A</w:t>
            </w:r>
          </w:p>
        </w:tc>
        <w:tc>
          <w:tcPr>
            <w:tcW w:w="3827" w:type="dxa"/>
            <w:vAlign w:val="center"/>
          </w:tcPr>
          <w:p w14:paraId="07259A0B" w14:textId="77777777" w:rsidR="00C45E4E" w:rsidRPr="001B2202" w:rsidRDefault="00C45E4E" w:rsidP="007656CF">
            <w:pPr>
              <w:pStyle w:val="TAL"/>
              <w:jc w:val="both"/>
              <w:rPr>
                <w:rFonts w:cs="Arial"/>
                <w:lang w:val="en-US"/>
              </w:rPr>
            </w:pPr>
            <w:r w:rsidRPr="001B2202">
              <w:rPr>
                <w:rFonts w:cs="Arial"/>
                <w:lang w:val="en-US"/>
              </w:rPr>
              <w:t>Out-of-band blocking for CA</w:t>
            </w:r>
          </w:p>
        </w:tc>
        <w:tc>
          <w:tcPr>
            <w:tcW w:w="2750" w:type="dxa"/>
          </w:tcPr>
          <w:p w14:paraId="07259A0C"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r w:rsidR="00C45E4E" w:rsidRPr="001B2202" w14:paraId="07259A11" w14:textId="77777777" w:rsidTr="007656CF">
        <w:trPr>
          <w:trHeight w:val="249"/>
          <w:jc w:val="center"/>
        </w:trPr>
        <w:tc>
          <w:tcPr>
            <w:tcW w:w="2893" w:type="dxa"/>
            <w:vAlign w:val="center"/>
          </w:tcPr>
          <w:p w14:paraId="07259A0E" w14:textId="77777777" w:rsidR="00C45E4E" w:rsidRPr="001B2202" w:rsidRDefault="00C45E4E" w:rsidP="007656CF">
            <w:pPr>
              <w:pStyle w:val="TAL"/>
              <w:jc w:val="both"/>
              <w:rPr>
                <w:rFonts w:cs="Arial"/>
                <w:lang w:val="en-US"/>
              </w:rPr>
            </w:pPr>
            <w:r w:rsidRPr="001B2202">
              <w:rPr>
                <w:rFonts w:cs="Arial"/>
                <w:lang w:val="en-US"/>
              </w:rPr>
              <w:t>7.7.1A</w:t>
            </w:r>
          </w:p>
        </w:tc>
        <w:tc>
          <w:tcPr>
            <w:tcW w:w="3827" w:type="dxa"/>
            <w:vAlign w:val="center"/>
          </w:tcPr>
          <w:p w14:paraId="07259A0F" w14:textId="77777777" w:rsidR="00C45E4E" w:rsidRPr="001B2202" w:rsidRDefault="00C45E4E" w:rsidP="007656CF">
            <w:pPr>
              <w:pStyle w:val="TAL"/>
              <w:jc w:val="both"/>
              <w:rPr>
                <w:rFonts w:cs="Arial"/>
                <w:lang w:val="en-US"/>
              </w:rPr>
            </w:pPr>
            <w:r w:rsidRPr="001B2202">
              <w:rPr>
                <w:rFonts w:cs="Arial"/>
                <w:lang w:val="en-US"/>
              </w:rPr>
              <w:t>Spurious response for CA</w:t>
            </w:r>
          </w:p>
        </w:tc>
        <w:tc>
          <w:tcPr>
            <w:tcW w:w="2750" w:type="dxa"/>
          </w:tcPr>
          <w:p w14:paraId="07259A10"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bl>
    <w:p w14:paraId="07259A12" w14:textId="77777777" w:rsidR="00C45E4E" w:rsidRPr="00C45E4E" w:rsidRDefault="00C45E4E" w:rsidP="009C4480"/>
    <w:p w14:paraId="07259A13" w14:textId="77777777" w:rsidR="00141DFD" w:rsidRPr="004F16F5" w:rsidRDefault="00141DFD" w:rsidP="009C4480">
      <w:pPr>
        <w:pStyle w:val="Heading3"/>
        <w:rPr>
          <w:lang w:eastAsia="ko-KR"/>
        </w:rPr>
      </w:pPr>
      <w:r w:rsidRPr="004F16F5">
        <w:rPr>
          <w:lang w:eastAsia="ko-KR"/>
        </w:rPr>
        <w:t>5.</w:t>
      </w:r>
      <w:r w:rsidRPr="003E0520">
        <w:rPr>
          <w:rFonts w:hint="eastAsia"/>
          <w:lang w:eastAsia="ko-KR"/>
        </w:rPr>
        <w:t>1.</w:t>
      </w:r>
      <w:r w:rsidR="00C45E4E">
        <w:rPr>
          <w:lang w:eastAsia="ko-KR"/>
        </w:rPr>
        <w:t>5</w:t>
      </w:r>
      <w:r w:rsidRPr="004F16F5">
        <w:rPr>
          <w:lang w:eastAsia="ko-KR"/>
        </w:rPr>
        <w:tab/>
        <w:t>Summary of interference studies</w:t>
      </w:r>
    </w:p>
    <w:p w14:paraId="07259A14"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rsidRPr="009B3C46">
        <w:t xml:space="preserve">-1 summarizes </w:t>
      </w:r>
      <w:r>
        <w:t>a result of self-interference studies of proposed LTE-A inter-band CA combination for 3 bands DL with 2 bands UL in Rel-17.</w:t>
      </w:r>
    </w:p>
    <w:p w14:paraId="07259A15" w14:textId="77777777" w:rsidR="00141DFD" w:rsidRPr="009B3C46" w:rsidRDefault="00141DFD" w:rsidP="00253F01">
      <w:pPr>
        <w:pStyle w:val="TH"/>
        <w:rPr>
          <w:lang w:val="en-US" w:eastAsia="ko-KR"/>
        </w:rPr>
      </w:pPr>
      <w:r w:rsidRPr="009B3C46">
        <w:rPr>
          <w:lang w:val="en-US" w:eastAsia="ko-KR"/>
        </w:rPr>
        <w:t xml:space="preserve">Table </w:t>
      </w:r>
      <w:r w:rsidR="00C45E4E">
        <w:rPr>
          <w:rFonts w:hint="eastAsia"/>
          <w:lang w:val="en-US" w:eastAsia="ko-KR"/>
        </w:rPr>
        <w:t>5.1.5</w:t>
      </w:r>
      <w:r w:rsidRPr="009B3C46">
        <w:rPr>
          <w:rFonts w:hint="eastAsia"/>
          <w:lang w:val="en-US" w:eastAsia="ko-KR"/>
        </w:rPr>
        <w:t>-1:</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3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7259A1E" w14:textId="77777777" w:rsidTr="007656CF">
        <w:trPr>
          <w:trHeight w:val="1134"/>
          <w:jc w:val="center"/>
        </w:trPr>
        <w:tc>
          <w:tcPr>
            <w:tcW w:w="1100" w:type="pct"/>
            <w:shd w:val="clear" w:color="auto" w:fill="auto"/>
            <w:vAlign w:val="center"/>
            <w:hideMark/>
          </w:tcPr>
          <w:p w14:paraId="07259A16" w14:textId="77777777" w:rsidR="00141DFD" w:rsidRPr="009B3C46" w:rsidRDefault="00141DFD" w:rsidP="00253F01">
            <w:pPr>
              <w:pStyle w:val="TAH"/>
              <w:rPr>
                <w:lang w:val="en-US"/>
              </w:rPr>
            </w:pPr>
            <w:r>
              <w:rPr>
                <w:lang w:val="en-US"/>
              </w:rPr>
              <w:t>D</w:t>
            </w:r>
            <w:r w:rsidRPr="009B3C46">
              <w:rPr>
                <w:lang w:val="en-US"/>
              </w:rPr>
              <w:t xml:space="preserve">ownlink </w:t>
            </w:r>
            <w:r w:rsidRPr="009B3C46">
              <w:rPr>
                <w:lang w:val="en-US"/>
              </w:rPr>
              <w:br/>
              <w:t>CA configuration</w:t>
            </w:r>
          </w:p>
        </w:tc>
        <w:tc>
          <w:tcPr>
            <w:tcW w:w="740" w:type="pct"/>
            <w:shd w:val="clear" w:color="auto" w:fill="auto"/>
            <w:vAlign w:val="center"/>
            <w:hideMark/>
          </w:tcPr>
          <w:p w14:paraId="07259A17" w14:textId="77777777" w:rsidR="00141DFD" w:rsidRPr="009B3C46" w:rsidRDefault="00141DFD" w:rsidP="00253F01">
            <w:pPr>
              <w:pStyle w:val="TAH"/>
              <w:rPr>
                <w:lang w:val="en-US"/>
              </w:rPr>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18" w14:textId="77777777" w:rsidR="00141DFD" w:rsidRPr="009B3C46" w:rsidRDefault="00141DFD" w:rsidP="00253F01">
            <w:pPr>
              <w:pStyle w:val="TAH"/>
              <w:rPr>
                <w:lang w:val="en-US"/>
              </w:rPr>
            </w:pPr>
            <w:r w:rsidRPr="009B3C46">
              <w:rPr>
                <w:lang w:val="en-US"/>
              </w:rPr>
              <w:t>Harmonic</w:t>
            </w:r>
          </w:p>
          <w:p w14:paraId="07259A19" w14:textId="77777777" w:rsidR="00141DFD" w:rsidRPr="009B3C46" w:rsidRDefault="00141DFD" w:rsidP="00253F01">
            <w:pPr>
              <w:pStyle w:val="TAH"/>
              <w:rPr>
                <w:lang w:val="en-US"/>
              </w:rPr>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3" w:type="pct"/>
            <w:shd w:val="clear" w:color="auto" w:fill="auto"/>
            <w:vAlign w:val="center"/>
            <w:hideMark/>
          </w:tcPr>
          <w:p w14:paraId="07259A1A" w14:textId="77777777" w:rsidR="00141DFD" w:rsidRPr="009B3C46" w:rsidRDefault="00141DFD" w:rsidP="00253F01">
            <w:pPr>
              <w:pStyle w:val="TAH"/>
              <w:rPr>
                <w:lang w:val="en-US"/>
              </w:rPr>
            </w:pPr>
            <w:r>
              <w:rPr>
                <w:lang w:val="en-US"/>
              </w:rPr>
              <w:t>IMD</w:t>
            </w:r>
            <w:r w:rsidRPr="009B3C46">
              <w:rPr>
                <w:lang w:val="en-US"/>
              </w:rPr>
              <w:t xml:space="preserve">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1B" w14:textId="77777777" w:rsidR="00141DFD" w:rsidRPr="009B3C46" w:rsidRDefault="00141DFD" w:rsidP="00253F01">
            <w:pPr>
              <w:pStyle w:val="TAH"/>
              <w:rPr>
                <w:lang w:val="en-US"/>
              </w:rPr>
            </w:pPr>
            <w:r>
              <w:rPr>
                <w:lang w:val="en-US"/>
              </w:rPr>
              <w:t>I</w:t>
            </w:r>
            <w:r w:rsidRPr="009B3C46">
              <w:rPr>
                <w:lang w:val="en-US"/>
              </w:rPr>
              <w:t>nterference due to small frequency separation</w:t>
            </w:r>
          </w:p>
        </w:tc>
        <w:tc>
          <w:tcPr>
            <w:tcW w:w="1028" w:type="pct"/>
            <w:shd w:val="clear" w:color="auto" w:fill="auto"/>
            <w:vAlign w:val="center"/>
            <w:hideMark/>
          </w:tcPr>
          <w:p w14:paraId="07259A1C" w14:textId="77777777" w:rsidR="00141DFD" w:rsidRDefault="00141DFD" w:rsidP="00253F01">
            <w:pPr>
              <w:pStyle w:val="TAH"/>
              <w:rPr>
                <w:lang w:val="en-US"/>
              </w:rPr>
            </w:pPr>
            <w:r w:rsidRPr="009B3C46">
              <w:rPr>
                <w:lang w:val="en-US"/>
              </w:rPr>
              <w:t>MSD</w:t>
            </w:r>
          </w:p>
          <w:p w14:paraId="07259A1D" w14:textId="77777777" w:rsidR="00141DFD" w:rsidRPr="009B3C46" w:rsidRDefault="00141DFD" w:rsidP="00253F01">
            <w:pPr>
              <w:pStyle w:val="TAH"/>
              <w:rPr>
                <w:lang w:val="en-US"/>
              </w:rPr>
            </w:pPr>
            <w:r>
              <w:rPr>
                <w:lang w:val="en-US"/>
              </w:rPr>
              <w:t>(Maximum Sensitivity Degradation)</w:t>
            </w:r>
          </w:p>
        </w:tc>
      </w:tr>
      <w:tr w:rsidR="00141DFD" w:rsidRPr="009B3C46" w14:paraId="07259A25" w14:textId="77777777" w:rsidTr="007656CF">
        <w:trPr>
          <w:trHeight w:val="480"/>
          <w:jc w:val="center"/>
        </w:trPr>
        <w:tc>
          <w:tcPr>
            <w:tcW w:w="1100" w:type="pct"/>
            <w:shd w:val="clear" w:color="auto" w:fill="auto"/>
            <w:noWrap/>
            <w:vAlign w:val="center"/>
          </w:tcPr>
          <w:p w14:paraId="07259A1F" w14:textId="77777777" w:rsidR="00141DFD" w:rsidRPr="00327DED" w:rsidRDefault="00141DFD" w:rsidP="00253F01">
            <w:pPr>
              <w:pStyle w:val="TAC"/>
              <w:rPr>
                <w:lang w:val="en-US" w:eastAsia="ko-KR"/>
              </w:rPr>
            </w:pPr>
            <w:r w:rsidRPr="00327DED">
              <w:rPr>
                <w:rFonts w:hint="eastAsia"/>
                <w:lang w:val="en-US" w:eastAsia="ko-KR"/>
              </w:rPr>
              <w:t>CA_</w:t>
            </w:r>
            <w:r w:rsidRPr="00327DED">
              <w:rPr>
                <w:lang w:val="en-US" w:eastAsia="ko-KR"/>
              </w:rPr>
              <w:t>3C-7A-8A</w:t>
            </w:r>
          </w:p>
        </w:tc>
        <w:tc>
          <w:tcPr>
            <w:tcW w:w="740" w:type="pct"/>
            <w:shd w:val="clear" w:color="auto" w:fill="auto"/>
            <w:noWrap/>
            <w:vAlign w:val="center"/>
          </w:tcPr>
          <w:p w14:paraId="07259A20" w14:textId="77777777" w:rsidR="00141DFD" w:rsidRPr="000332BF" w:rsidRDefault="00141DFD" w:rsidP="00253F01">
            <w:pPr>
              <w:pStyle w:val="TAC"/>
              <w:rPr>
                <w:lang w:eastAsia="ko-KR"/>
              </w:rPr>
            </w:pPr>
            <w:r w:rsidRPr="000332BF">
              <w:rPr>
                <w:lang w:eastAsia="ko-KR"/>
              </w:rPr>
              <w:t>CA_3A-8A</w:t>
            </w:r>
          </w:p>
        </w:tc>
        <w:tc>
          <w:tcPr>
            <w:tcW w:w="957" w:type="pct"/>
            <w:shd w:val="clear" w:color="auto" w:fill="auto"/>
            <w:noWrap/>
            <w:vAlign w:val="center"/>
          </w:tcPr>
          <w:p w14:paraId="07259A21" w14:textId="77777777" w:rsidR="00141DFD" w:rsidRPr="000332BF" w:rsidRDefault="00141DFD" w:rsidP="00253F01">
            <w:pPr>
              <w:pStyle w:val="TAC"/>
              <w:rPr>
                <w:lang w:val="en-US" w:eastAsia="ko-KR"/>
              </w:rPr>
            </w:pPr>
            <w:r w:rsidRPr="000332BF">
              <w:rPr>
                <w:lang w:val="en-US" w:eastAsia="ko-KR"/>
              </w:rPr>
              <w:t>3</w:t>
            </w:r>
            <w:r w:rsidRPr="000332BF">
              <w:rPr>
                <w:vertAlign w:val="superscript"/>
                <w:lang w:val="en-US" w:eastAsia="ko-KR"/>
              </w:rPr>
              <w:t>rd</w:t>
            </w:r>
            <w:r w:rsidRPr="000332BF">
              <w:rPr>
                <w:lang w:val="en-US" w:eastAsia="ko-KR"/>
              </w:rPr>
              <w:t xml:space="preserve"> harmonic</w:t>
            </w:r>
          </w:p>
        </w:tc>
        <w:tc>
          <w:tcPr>
            <w:tcW w:w="513" w:type="pct"/>
            <w:shd w:val="clear" w:color="auto" w:fill="auto"/>
            <w:noWrap/>
            <w:vAlign w:val="center"/>
          </w:tcPr>
          <w:p w14:paraId="07259A22" w14:textId="77777777" w:rsidR="00141DFD" w:rsidRPr="000332BF" w:rsidRDefault="00141DFD" w:rsidP="00253F01">
            <w:pPr>
              <w:pStyle w:val="TAC"/>
              <w:rPr>
                <w:lang w:val="en-US" w:eastAsia="ko-KR"/>
              </w:rPr>
            </w:pPr>
            <w:r w:rsidRPr="000332BF">
              <w:rPr>
                <w:lang w:val="en-US" w:eastAsia="ko-KR"/>
              </w:rPr>
              <w:t>2</w:t>
            </w:r>
            <w:r w:rsidRPr="000332BF">
              <w:rPr>
                <w:vertAlign w:val="superscript"/>
                <w:lang w:val="en-US" w:eastAsia="ko-KR"/>
              </w:rPr>
              <w:t>nd</w:t>
            </w:r>
            <w:r w:rsidRPr="000332BF">
              <w:rPr>
                <w:lang w:val="en-US" w:eastAsia="ko-KR"/>
              </w:rPr>
              <w:t xml:space="preserve"> and 3</w:t>
            </w:r>
            <w:r w:rsidRPr="000332BF">
              <w:rPr>
                <w:vertAlign w:val="superscript"/>
                <w:lang w:val="en-US" w:eastAsia="ko-KR"/>
              </w:rPr>
              <w:t>rd</w:t>
            </w:r>
            <w:r w:rsidRPr="000332BF">
              <w:rPr>
                <w:lang w:val="en-US" w:eastAsia="ko-KR"/>
              </w:rPr>
              <w:t xml:space="preserve"> IMDs</w:t>
            </w:r>
          </w:p>
        </w:tc>
        <w:tc>
          <w:tcPr>
            <w:tcW w:w="662" w:type="pct"/>
            <w:shd w:val="clear" w:color="auto" w:fill="auto"/>
            <w:noWrap/>
            <w:vAlign w:val="center"/>
          </w:tcPr>
          <w:p w14:paraId="07259A23" w14:textId="77777777" w:rsidR="00141DFD" w:rsidRPr="000332BF" w:rsidRDefault="00141DFD" w:rsidP="00253F01">
            <w:pPr>
              <w:pStyle w:val="TAC"/>
              <w:rPr>
                <w:lang w:val="en-US" w:eastAsia="ko-KR"/>
              </w:rPr>
            </w:pPr>
            <w:r w:rsidRPr="000332BF">
              <w:rPr>
                <w:lang w:val="en-US" w:eastAsia="ko-KR"/>
              </w:rPr>
              <w:t>-</w:t>
            </w:r>
          </w:p>
        </w:tc>
        <w:tc>
          <w:tcPr>
            <w:tcW w:w="1028" w:type="pct"/>
            <w:shd w:val="clear" w:color="auto" w:fill="auto"/>
            <w:noWrap/>
            <w:vAlign w:val="center"/>
          </w:tcPr>
          <w:p w14:paraId="07259A24" w14:textId="77777777" w:rsidR="00141DFD" w:rsidRPr="000332BF" w:rsidRDefault="00141DFD" w:rsidP="00253F01">
            <w:pPr>
              <w:pStyle w:val="TAC"/>
              <w:rPr>
                <w:lang w:val="en-US" w:eastAsia="ko-KR"/>
              </w:rPr>
            </w:pPr>
            <w:r w:rsidRPr="000332BF">
              <w:rPr>
                <w:lang w:val="en-US" w:eastAsia="ko-KR"/>
              </w:rPr>
              <w:t>No need to study for harmonic and IMD impacts since they have been already analyzed in TS36.101.</w:t>
            </w:r>
          </w:p>
        </w:tc>
      </w:tr>
      <w:tr w:rsidR="00141DFD" w:rsidRPr="009B3C46" w14:paraId="07259A2C" w14:textId="77777777" w:rsidTr="007656CF">
        <w:trPr>
          <w:trHeight w:val="467"/>
          <w:jc w:val="center"/>
        </w:trPr>
        <w:tc>
          <w:tcPr>
            <w:tcW w:w="1100" w:type="pct"/>
            <w:shd w:val="clear" w:color="auto" w:fill="auto"/>
            <w:noWrap/>
            <w:vAlign w:val="center"/>
          </w:tcPr>
          <w:p w14:paraId="07259A26" w14:textId="77777777" w:rsidR="00141DFD" w:rsidRPr="00327DED" w:rsidRDefault="00141DFD" w:rsidP="00253F01">
            <w:pPr>
              <w:pStyle w:val="TAC"/>
              <w:rPr>
                <w:lang w:val="en-US" w:eastAsia="ko-KR"/>
              </w:rPr>
            </w:pPr>
            <w:r w:rsidRPr="00327DED">
              <w:rPr>
                <w:rFonts w:hint="eastAsia"/>
                <w:lang w:val="en-US" w:eastAsia="ko-KR"/>
              </w:rPr>
              <w:t>CA_1A-3C-38A</w:t>
            </w:r>
          </w:p>
        </w:tc>
        <w:tc>
          <w:tcPr>
            <w:tcW w:w="740" w:type="pct"/>
            <w:shd w:val="clear" w:color="auto" w:fill="auto"/>
            <w:noWrap/>
            <w:vAlign w:val="center"/>
          </w:tcPr>
          <w:p w14:paraId="07259A27" w14:textId="77777777" w:rsidR="00141DFD" w:rsidRPr="000332BF" w:rsidRDefault="00141DFD" w:rsidP="00253F01">
            <w:pPr>
              <w:pStyle w:val="TAC"/>
              <w:rPr>
                <w:lang w:eastAsia="ko-KR"/>
              </w:rPr>
            </w:pPr>
            <w:r w:rsidRPr="000332BF">
              <w:rPr>
                <w:lang w:eastAsia="ko-KR"/>
              </w:rPr>
              <w:t>CA_1A-3A</w:t>
            </w:r>
          </w:p>
        </w:tc>
        <w:tc>
          <w:tcPr>
            <w:tcW w:w="957" w:type="pct"/>
            <w:shd w:val="clear" w:color="auto" w:fill="auto"/>
            <w:noWrap/>
            <w:vAlign w:val="center"/>
          </w:tcPr>
          <w:p w14:paraId="07259A28" w14:textId="77777777" w:rsidR="00141DFD" w:rsidRPr="000332BF" w:rsidRDefault="00141DFD" w:rsidP="00253F01">
            <w:pPr>
              <w:pStyle w:val="TAC"/>
              <w:rPr>
                <w:lang w:val="en-US" w:eastAsia="ko-KR"/>
              </w:rPr>
            </w:pPr>
            <w:r w:rsidRPr="000332BF">
              <w:rPr>
                <w:lang w:val="en-US" w:eastAsia="ko-KR"/>
              </w:rPr>
              <w:t>-</w:t>
            </w:r>
          </w:p>
        </w:tc>
        <w:tc>
          <w:tcPr>
            <w:tcW w:w="513" w:type="pct"/>
            <w:shd w:val="clear" w:color="auto" w:fill="auto"/>
            <w:noWrap/>
            <w:vAlign w:val="center"/>
          </w:tcPr>
          <w:p w14:paraId="07259A29" w14:textId="77777777" w:rsidR="00141DFD" w:rsidRPr="000332BF" w:rsidRDefault="00141DFD" w:rsidP="00253F01">
            <w:pPr>
              <w:pStyle w:val="TAC"/>
              <w:rPr>
                <w:lang w:val="en-US" w:eastAsia="ko-KR"/>
              </w:rPr>
            </w:pPr>
            <w:r w:rsidRPr="000332BF">
              <w:rPr>
                <w:lang w:val="en-US" w:eastAsia="ko-KR"/>
              </w:rPr>
              <w:t>-</w:t>
            </w:r>
          </w:p>
        </w:tc>
        <w:tc>
          <w:tcPr>
            <w:tcW w:w="662" w:type="pct"/>
            <w:shd w:val="clear" w:color="auto" w:fill="auto"/>
            <w:noWrap/>
            <w:vAlign w:val="center"/>
          </w:tcPr>
          <w:p w14:paraId="07259A2A" w14:textId="77777777" w:rsidR="00141DFD" w:rsidRPr="000332BF" w:rsidRDefault="00141DFD" w:rsidP="00253F01">
            <w:pPr>
              <w:pStyle w:val="TAC"/>
              <w:rPr>
                <w:lang w:val="en-US" w:eastAsia="ko-KR"/>
              </w:rPr>
            </w:pPr>
            <w:r w:rsidRPr="000332BF">
              <w:rPr>
                <w:lang w:val="en-US" w:eastAsia="ko-KR"/>
              </w:rPr>
              <w:t>Yes</w:t>
            </w:r>
          </w:p>
        </w:tc>
        <w:tc>
          <w:tcPr>
            <w:tcW w:w="1028" w:type="pct"/>
            <w:shd w:val="clear" w:color="auto" w:fill="auto"/>
            <w:noWrap/>
            <w:vAlign w:val="center"/>
          </w:tcPr>
          <w:p w14:paraId="07259A2B" w14:textId="77777777" w:rsidR="00141DFD" w:rsidRPr="000332BF" w:rsidRDefault="00141DFD" w:rsidP="00253F01">
            <w:pPr>
              <w:pStyle w:val="TAC"/>
              <w:rPr>
                <w:lang w:val="en-US" w:eastAsia="ko-KR"/>
              </w:rPr>
            </w:pPr>
            <w:r w:rsidRPr="000332BF">
              <w:rPr>
                <w:lang w:val="en-US" w:eastAsia="ko-KR"/>
              </w:rPr>
              <w:t>Close proximity issue was already covered in Table 7.3.1A-0bA in TS 36.101.</w:t>
            </w:r>
          </w:p>
        </w:tc>
      </w:tr>
      <w:tr w:rsidR="00141DFD" w:rsidRPr="009B3C46" w14:paraId="07259A33" w14:textId="77777777" w:rsidTr="007656CF">
        <w:trPr>
          <w:trHeight w:val="480"/>
          <w:jc w:val="center"/>
        </w:trPr>
        <w:tc>
          <w:tcPr>
            <w:tcW w:w="1100" w:type="pct"/>
            <w:shd w:val="clear" w:color="auto" w:fill="auto"/>
            <w:noWrap/>
            <w:vAlign w:val="center"/>
          </w:tcPr>
          <w:p w14:paraId="07259A2D" w14:textId="77777777" w:rsidR="00141DFD" w:rsidRPr="00327DED" w:rsidRDefault="00141DFD" w:rsidP="00253F01">
            <w:pPr>
              <w:pStyle w:val="TAC"/>
              <w:rPr>
                <w:lang w:val="en-US" w:eastAsia="ko-KR"/>
              </w:rPr>
            </w:pPr>
            <w:r w:rsidRPr="00327DED">
              <w:rPr>
                <w:rFonts w:hint="eastAsia"/>
                <w:lang w:val="en-US" w:eastAsia="ko-KR"/>
              </w:rPr>
              <w:t>CA_3C-8A-38A</w:t>
            </w:r>
          </w:p>
        </w:tc>
        <w:tc>
          <w:tcPr>
            <w:tcW w:w="740" w:type="pct"/>
            <w:shd w:val="clear" w:color="auto" w:fill="auto"/>
            <w:noWrap/>
            <w:vAlign w:val="center"/>
          </w:tcPr>
          <w:p w14:paraId="07259A2E" w14:textId="77777777" w:rsidR="00141DFD" w:rsidRPr="000332BF" w:rsidRDefault="00141DFD" w:rsidP="00253F01">
            <w:pPr>
              <w:pStyle w:val="TAC"/>
              <w:rPr>
                <w:lang w:eastAsia="ko-KR"/>
              </w:rPr>
            </w:pPr>
            <w:r w:rsidRPr="000332BF">
              <w:rPr>
                <w:lang w:eastAsia="ko-KR"/>
              </w:rPr>
              <w:t>CA_3A-8A</w:t>
            </w:r>
          </w:p>
        </w:tc>
        <w:tc>
          <w:tcPr>
            <w:tcW w:w="957" w:type="pct"/>
            <w:shd w:val="clear" w:color="auto" w:fill="auto"/>
            <w:noWrap/>
            <w:vAlign w:val="center"/>
          </w:tcPr>
          <w:p w14:paraId="07259A2F" w14:textId="77777777" w:rsidR="00141DFD" w:rsidRPr="000332BF" w:rsidRDefault="00141DFD" w:rsidP="00253F01">
            <w:pPr>
              <w:pStyle w:val="TAC"/>
              <w:rPr>
                <w:lang w:val="en-US" w:eastAsia="ko-KR"/>
              </w:rPr>
            </w:pPr>
            <w:r w:rsidRPr="000332BF">
              <w:rPr>
                <w:lang w:val="en-US" w:eastAsia="ko-KR"/>
              </w:rPr>
              <w:t>-</w:t>
            </w:r>
          </w:p>
        </w:tc>
        <w:tc>
          <w:tcPr>
            <w:tcW w:w="513" w:type="pct"/>
            <w:shd w:val="clear" w:color="auto" w:fill="auto"/>
            <w:noWrap/>
            <w:vAlign w:val="center"/>
          </w:tcPr>
          <w:p w14:paraId="07259A30" w14:textId="77777777" w:rsidR="00141DFD" w:rsidRPr="000332BF" w:rsidRDefault="00141DFD" w:rsidP="00253F01">
            <w:pPr>
              <w:pStyle w:val="TAC"/>
              <w:rPr>
                <w:lang w:val="en-US" w:eastAsia="ko-KR"/>
              </w:rPr>
            </w:pPr>
            <w:r w:rsidRPr="000332BF">
              <w:rPr>
                <w:lang w:val="en-US" w:eastAsia="ko-KR"/>
              </w:rPr>
              <w:t>2</w:t>
            </w:r>
            <w:r w:rsidRPr="000332BF">
              <w:rPr>
                <w:vertAlign w:val="superscript"/>
                <w:lang w:val="en-US" w:eastAsia="ko-KR"/>
              </w:rPr>
              <w:t>nd</w:t>
            </w:r>
            <w:r w:rsidRPr="000332BF">
              <w:rPr>
                <w:lang w:val="en-US" w:eastAsia="ko-KR"/>
              </w:rPr>
              <w:t xml:space="preserve"> and 3</w:t>
            </w:r>
            <w:r w:rsidRPr="000332BF">
              <w:rPr>
                <w:vertAlign w:val="superscript"/>
                <w:lang w:val="en-US" w:eastAsia="ko-KR"/>
              </w:rPr>
              <w:t>rd</w:t>
            </w:r>
            <w:r w:rsidRPr="000332BF">
              <w:rPr>
                <w:lang w:val="en-US" w:eastAsia="ko-KR"/>
              </w:rPr>
              <w:t xml:space="preserve"> IMDs</w:t>
            </w:r>
          </w:p>
        </w:tc>
        <w:tc>
          <w:tcPr>
            <w:tcW w:w="662" w:type="pct"/>
            <w:shd w:val="clear" w:color="auto" w:fill="auto"/>
            <w:noWrap/>
            <w:vAlign w:val="center"/>
          </w:tcPr>
          <w:p w14:paraId="07259A31" w14:textId="77777777" w:rsidR="00141DFD" w:rsidRPr="000332BF" w:rsidRDefault="00141DFD" w:rsidP="00253F01">
            <w:pPr>
              <w:pStyle w:val="TAC"/>
              <w:rPr>
                <w:lang w:val="en-US" w:eastAsia="ko-KR"/>
              </w:rPr>
            </w:pPr>
            <w:r w:rsidRPr="000332BF">
              <w:rPr>
                <w:lang w:val="en-US" w:eastAsia="ko-KR"/>
              </w:rPr>
              <w:t>-</w:t>
            </w:r>
          </w:p>
        </w:tc>
        <w:tc>
          <w:tcPr>
            <w:tcW w:w="1028" w:type="pct"/>
            <w:shd w:val="clear" w:color="auto" w:fill="auto"/>
            <w:noWrap/>
            <w:vAlign w:val="center"/>
          </w:tcPr>
          <w:p w14:paraId="07259A32" w14:textId="77777777" w:rsidR="00141DFD" w:rsidRPr="00327DED" w:rsidRDefault="00141DFD" w:rsidP="00253F01">
            <w:pPr>
              <w:pStyle w:val="TAC"/>
              <w:rPr>
                <w:lang w:val="en-US" w:eastAsia="ko-KR"/>
              </w:rPr>
            </w:pPr>
            <w:r w:rsidRPr="00327DED">
              <w:rPr>
                <w:lang w:val="en-US" w:eastAsia="ko-KR"/>
              </w:rPr>
              <w:t>No need to study for IMD impacts since they have been already analyzed in TS36.101.</w:t>
            </w:r>
          </w:p>
        </w:tc>
      </w:tr>
      <w:tr w:rsidR="00141DFD" w:rsidRPr="009B3C46" w14:paraId="07259A3A" w14:textId="77777777" w:rsidTr="007656CF">
        <w:trPr>
          <w:trHeight w:val="480"/>
          <w:jc w:val="center"/>
        </w:trPr>
        <w:tc>
          <w:tcPr>
            <w:tcW w:w="1100" w:type="pct"/>
            <w:shd w:val="clear" w:color="auto" w:fill="FFFFFF"/>
            <w:noWrap/>
            <w:vAlign w:val="center"/>
          </w:tcPr>
          <w:p w14:paraId="07259A34" w14:textId="77777777" w:rsidR="00141DFD" w:rsidRDefault="00141DFD" w:rsidP="00253F01">
            <w:pPr>
              <w:pStyle w:val="TAC"/>
              <w:rPr>
                <w:lang w:val="en-US" w:eastAsia="ko-KR"/>
              </w:rPr>
            </w:pPr>
            <w:r>
              <w:rPr>
                <w:rFonts w:hint="eastAsia"/>
                <w:lang w:val="en-US" w:eastAsia="ko-KR"/>
              </w:rPr>
              <w:t>CA_1A-3C-20A</w:t>
            </w:r>
          </w:p>
        </w:tc>
        <w:tc>
          <w:tcPr>
            <w:tcW w:w="740" w:type="pct"/>
            <w:shd w:val="clear" w:color="auto" w:fill="FFFFFF"/>
            <w:noWrap/>
            <w:vAlign w:val="center"/>
          </w:tcPr>
          <w:p w14:paraId="07259A35" w14:textId="77777777" w:rsidR="00141DFD" w:rsidRDefault="00141DFD" w:rsidP="00253F01">
            <w:pPr>
              <w:pStyle w:val="TAC"/>
              <w:rPr>
                <w:lang w:eastAsia="ko-KR"/>
              </w:rPr>
            </w:pPr>
            <w:r>
              <w:rPr>
                <w:rFonts w:hint="eastAsia"/>
                <w:lang w:eastAsia="ko-KR"/>
              </w:rPr>
              <w:t>CA_1A-3A</w:t>
            </w:r>
          </w:p>
        </w:tc>
        <w:tc>
          <w:tcPr>
            <w:tcW w:w="957" w:type="pct"/>
            <w:shd w:val="clear" w:color="auto" w:fill="FFFFFF"/>
            <w:noWrap/>
            <w:vAlign w:val="center"/>
          </w:tcPr>
          <w:p w14:paraId="07259A36"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A37" w14:textId="77777777" w:rsidR="00141DFD" w:rsidRDefault="00141DFD" w:rsidP="00253F01">
            <w:pPr>
              <w:pStyle w:val="TAC"/>
              <w:rPr>
                <w:lang w:val="en-US" w:eastAsia="ko-KR"/>
              </w:rPr>
            </w:pPr>
            <w:r>
              <w:rPr>
                <w:rFonts w:hint="eastAsia"/>
                <w:lang w:val="en-US" w:eastAsia="ko-KR"/>
              </w:rPr>
              <w:t>-</w:t>
            </w:r>
          </w:p>
        </w:tc>
        <w:tc>
          <w:tcPr>
            <w:tcW w:w="662" w:type="pct"/>
            <w:shd w:val="clear" w:color="auto" w:fill="FFFFFF"/>
            <w:noWrap/>
            <w:vAlign w:val="center"/>
          </w:tcPr>
          <w:p w14:paraId="07259A38"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FFFFFF"/>
            <w:noWrap/>
            <w:vAlign w:val="center"/>
          </w:tcPr>
          <w:p w14:paraId="07259A39" w14:textId="77777777" w:rsidR="00141DFD" w:rsidRDefault="00141DFD" w:rsidP="00253F01">
            <w:pPr>
              <w:pStyle w:val="TAC"/>
              <w:rPr>
                <w:lang w:val="en-US" w:eastAsia="ko-KR"/>
              </w:rPr>
            </w:pPr>
            <w:r w:rsidRPr="00FB481C">
              <w:rPr>
                <w:lang w:val="en-US" w:eastAsia="ko-KR"/>
              </w:rPr>
              <w:t>Close proximity issue was already covered in Table 7.3.1A-0bA in TS 36.101.</w:t>
            </w:r>
          </w:p>
        </w:tc>
      </w:tr>
      <w:tr w:rsidR="00141DFD" w:rsidRPr="009B3C46" w14:paraId="07259A41" w14:textId="77777777" w:rsidTr="00CA3940">
        <w:trPr>
          <w:trHeight w:val="480"/>
          <w:jc w:val="center"/>
        </w:trPr>
        <w:tc>
          <w:tcPr>
            <w:tcW w:w="1100" w:type="pct"/>
            <w:shd w:val="clear" w:color="auto" w:fill="FFFFFF"/>
            <w:noWrap/>
            <w:vAlign w:val="center"/>
          </w:tcPr>
          <w:p w14:paraId="07259A3B" w14:textId="77777777" w:rsidR="00141DFD" w:rsidRDefault="007F0380" w:rsidP="00253F01">
            <w:pPr>
              <w:pStyle w:val="TAC"/>
              <w:rPr>
                <w:lang w:val="en-US" w:eastAsia="ko-KR"/>
              </w:rPr>
            </w:pPr>
            <w:r>
              <w:rPr>
                <w:rFonts w:hint="eastAsia"/>
                <w:lang w:val="en-US" w:eastAsia="ko-KR"/>
              </w:rPr>
              <w:t xml:space="preserve">CA_3A-8A-20A </w:t>
            </w:r>
            <w:r w:rsidR="00141DFD">
              <w:rPr>
                <w:rFonts w:hint="eastAsia"/>
                <w:lang w:val="en-US" w:eastAsia="ko-KR"/>
              </w:rPr>
              <w:t>CA_3C-8A-20A</w:t>
            </w:r>
          </w:p>
        </w:tc>
        <w:tc>
          <w:tcPr>
            <w:tcW w:w="740" w:type="pct"/>
            <w:shd w:val="clear" w:color="auto" w:fill="FFFFFF"/>
            <w:noWrap/>
            <w:vAlign w:val="center"/>
          </w:tcPr>
          <w:p w14:paraId="07259A3C" w14:textId="77777777" w:rsidR="00141DFD" w:rsidRDefault="00141DFD" w:rsidP="00253F01">
            <w:pPr>
              <w:pStyle w:val="TAC"/>
              <w:rPr>
                <w:lang w:eastAsia="ko-KR"/>
              </w:rPr>
            </w:pPr>
            <w:r>
              <w:rPr>
                <w:rFonts w:hint="eastAsia"/>
                <w:lang w:eastAsia="ko-KR"/>
              </w:rPr>
              <w:t>CA_3A-8A</w:t>
            </w:r>
          </w:p>
        </w:tc>
        <w:tc>
          <w:tcPr>
            <w:tcW w:w="957" w:type="pct"/>
            <w:shd w:val="clear" w:color="auto" w:fill="FFFFFF"/>
            <w:noWrap/>
            <w:vAlign w:val="center"/>
          </w:tcPr>
          <w:p w14:paraId="07259A3D"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A3E" w14:textId="77777777" w:rsidR="00141DFD" w:rsidRDefault="00141DFD" w:rsidP="00253F01">
            <w:pPr>
              <w:pStyle w:val="TAC"/>
              <w:rPr>
                <w:lang w:val="en-US" w:eastAsia="ko-KR"/>
              </w:rPr>
            </w:pPr>
            <w:r>
              <w:rPr>
                <w:rFonts w:hint="eastAsia"/>
                <w:lang w:val="en-US" w:eastAsia="ko-KR"/>
              </w:rPr>
              <w:t>2</w:t>
            </w:r>
            <w:r w:rsidRPr="00913F94">
              <w:rPr>
                <w:rFonts w:hint="eastAsia"/>
                <w:vertAlign w:val="superscript"/>
                <w:lang w:val="en-US" w:eastAsia="ko-KR"/>
              </w:rPr>
              <w:t>nd</w:t>
            </w:r>
            <w:r>
              <w:rPr>
                <w:rFonts w:hint="eastAsia"/>
                <w:lang w:val="en-US" w:eastAsia="ko-KR"/>
              </w:rPr>
              <w:t xml:space="preserve"> </w:t>
            </w:r>
            <w:r w:rsidR="007F0380">
              <w:rPr>
                <w:lang w:val="en-US" w:eastAsia="ko-KR"/>
              </w:rPr>
              <w:t>, 4</w:t>
            </w:r>
            <w:r w:rsidR="007F0380" w:rsidRPr="00FB29BD">
              <w:rPr>
                <w:vertAlign w:val="superscript"/>
                <w:lang w:val="en-US" w:eastAsia="ko-KR"/>
              </w:rPr>
              <w:t>th</w:t>
            </w:r>
            <w:r w:rsidR="007F0380">
              <w:rPr>
                <w:lang w:val="en-US" w:eastAsia="ko-KR"/>
              </w:rPr>
              <w:t xml:space="preserve"> </w:t>
            </w:r>
            <w:r>
              <w:rPr>
                <w:lang w:val="en-US" w:eastAsia="ko-KR"/>
              </w:rPr>
              <w:t>and 5</w:t>
            </w:r>
            <w:r w:rsidRPr="00913F94">
              <w:rPr>
                <w:vertAlign w:val="superscript"/>
                <w:lang w:val="en-US" w:eastAsia="ko-KR"/>
              </w:rPr>
              <w:t>th</w:t>
            </w:r>
            <w:r>
              <w:rPr>
                <w:lang w:val="en-US" w:eastAsia="ko-KR"/>
              </w:rPr>
              <w:t xml:space="preserve"> IMDs</w:t>
            </w:r>
          </w:p>
        </w:tc>
        <w:tc>
          <w:tcPr>
            <w:tcW w:w="662" w:type="pct"/>
            <w:shd w:val="clear" w:color="auto" w:fill="FFFFFF"/>
            <w:noWrap/>
            <w:vAlign w:val="center"/>
          </w:tcPr>
          <w:p w14:paraId="07259A3F"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40" w14:textId="77777777" w:rsidR="00141DFD" w:rsidRDefault="007F0380" w:rsidP="00253F01">
            <w:pPr>
              <w:pStyle w:val="TAC"/>
              <w:rPr>
                <w:lang w:val="en-US" w:eastAsia="ko-KR"/>
              </w:rPr>
            </w:pPr>
            <w:r>
              <w:rPr>
                <w:lang w:val="en-US" w:eastAsia="ko-KR"/>
              </w:rPr>
              <w:t xml:space="preserve"> MSD (27dB) for 2</w:t>
            </w:r>
            <w:r w:rsidRPr="00420346">
              <w:rPr>
                <w:vertAlign w:val="superscript"/>
                <w:lang w:val="en-US" w:eastAsia="ko-KR"/>
              </w:rPr>
              <w:t>nd</w:t>
            </w:r>
            <w:r>
              <w:rPr>
                <w:lang w:val="en-US" w:eastAsia="ko-KR"/>
              </w:rPr>
              <w:t xml:space="preserve"> IMD can follow from DC_3A-20A_n8A in TS38.101-3</w:t>
            </w:r>
          </w:p>
        </w:tc>
      </w:tr>
      <w:tr w:rsidR="00141DFD" w:rsidRPr="009B3C46" w14:paraId="07259A48" w14:textId="77777777" w:rsidTr="00CA3940">
        <w:trPr>
          <w:trHeight w:val="480"/>
          <w:jc w:val="center"/>
        </w:trPr>
        <w:tc>
          <w:tcPr>
            <w:tcW w:w="1100" w:type="pct"/>
            <w:shd w:val="clear" w:color="auto" w:fill="FFFFFF"/>
            <w:noWrap/>
            <w:vAlign w:val="center"/>
          </w:tcPr>
          <w:p w14:paraId="07259A42" w14:textId="77777777" w:rsidR="00141DFD" w:rsidRDefault="00141DFD" w:rsidP="00253F01">
            <w:pPr>
              <w:pStyle w:val="TAC"/>
              <w:rPr>
                <w:lang w:val="en-US" w:eastAsia="ko-KR"/>
              </w:rPr>
            </w:pPr>
            <w:r>
              <w:rPr>
                <w:rFonts w:hint="eastAsia"/>
                <w:lang w:val="en-US" w:eastAsia="ko-KR"/>
              </w:rPr>
              <w:t>CA_1A-8A-20A</w:t>
            </w:r>
          </w:p>
        </w:tc>
        <w:tc>
          <w:tcPr>
            <w:tcW w:w="740" w:type="pct"/>
            <w:shd w:val="clear" w:color="auto" w:fill="FFFFFF"/>
            <w:noWrap/>
            <w:vAlign w:val="center"/>
          </w:tcPr>
          <w:p w14:paraId="07259A43" w14:textId="77777777" w:rsidR="00141DFD" w:rsidRDefault="00141DFD" w:rsidP="00253F01">
            <w:pPr>
              <w:pStyle w:val="TAC"/>
              <w:rPr>
                <w:lang w:eastAsia="ko-KR"/>
              </w:rPr>
            </w:pPr>
            <w:r>
              <w:rPr>
                <w:rFonts w:hint="eastAsia"/>
                <w:lang w:eastAsia="ko-KR"/>
              </w:rPr>
              <w:t>CA_1A-8A</w:t>
            </w:r>
          </w:p>
        </w:tc>
        <w:tc>
          <w:tcPr>
            <w:tcW w:w="957" w:type="pct"/>
            <w:shd w:val="clear" w:color="auto" w:fill="FFFFFF"/>
            <w:noWrap/>
            <w:vAlign w:val="center"/>
          </w:tcPr>
          <w:p w14:paraId="07259A44"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A45" w14:textId="77777777" w:rsidR="00141DFD" w:rsidRDefault="00141DFD" w:rsidP="00253F01">
            <w:pPr>
              <w:pStyle w:val="TAC"/>
              <w:rPr>
                <w:lang w:val="en-US" w:eastAsia="ko-KR"/>
              </w:rPr>
            </w:pPr>
            <w:r>
              <w:rPr>
                <w:rFonts w:hint="eastAsia"/>
                <w:lang w:val="en-US" w:eastAsia="ko-KR"/>
              </w:rPr>
              <w:t>4</w:t>
            </w:r>
            <w:r w:rsidRPr="00294D36">
              <w:rPr>
                <w:rFonts w:hint="eastAsia"/>
                <w:vertAlign w:val="superscript"/>
                <w:lang w:val="en-US" w:eastAsia="ko-KR"/>
              </w:rPr>
              <w:t>th</w:t>
            </w:r>
            <w:r>
              <w:rPr>
                <w:rFonts w:hint="eastAsia"/>
                <w:lang w:val="en-US" w:eastAsia="ko-KR"/>
              </w:rPr>
              <w:t xml:space="preserve"> </w:t>
            </w:r>
            <w:r>
              <w:rPr>
                <w:lang w:val="en-US" w:eastAsia="ko-KR"/>
              </w:rPr>
              <w:t>IMD</w:t>
            </w:r>
          </w:p>
        </w:tc>
        <w:tc>
          <w:tcPr>
            <w:tcW w:w="662" w:type="pct"/>
            <w:shd w:val="clear" w:color="auto" w:fill="FFFFFF"/>
            <w:noWrap/>
            <w:vAlign w:val="center"/>
          </w:tcPr>
          <w:p w14:paraId="07259A46"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47" w14:textId="77777777" w:rsidR="00141DFD" w:rsidRDefault="007F0380" w:rsidP="00253F01">
            <w:pPr>
              <w:pStyle w:val="TAC"/>
              <w:rPr>
                <w:lang w:val="en-US" w:eastAsia="ko-KR"/>
              </w:rPr>
            </w:pPr>
            <w:r>
              <w:rPr>
                <w:lang w:val="en-US" w:eastAsia="ko-KR"/>
              </w:rPr>
              <w:t xml:space="preserve"> MSD (11.5dB) for 4</w:t>
            </w:r>
            <w:r w:rsidRPr="00420346">
              <w:rPr>
                <w:vertAlign w:val="superscript"/>
                <w:lang w:val="en-US" w:eastAsia="ko-KR"/>
              </w:rPr>
              <w:t>th</w:t>
            </w:r>
            <w:r>
              <w:rPr>
                <w:lang w:val="en-US" w:eastAsia="ko-KR"/>
              </w:rPr>
              <w:t xml:space="preserve"> IMD can follow from DC_1A-20A_n8A in TS38.101-3</w:t>
            </w:r>
          </w:p>
        </w:tc>
      </w:tr>
      <w:tr w:rsidR="00141DFD" w:rsidRPr="009B3C46" w14:paraId="07259A4F" w14:textId="77777777" w:rsidTr="007656CF">
        <w:trPr>
          <w:trHeight w:val="480"/>
          <w:jc w:val="center"/>
        </w:trPr>
        <w:tc>
          <w:tcPr>
            <w:tcW w:w="1100" w:type="pct"/>
            <w:shd w:val="clear" w:color="auto" w:fill="FFFFFF"/>
            <w:noWrap/>
            <w:vAlign w:val="center"/>
          </w:tcPr>
          <w:p w14:paraId="07259A49" w14:textId="77777777" w:rsidR="00141DFD" w:rsidRDefault="00141DFD" w:rsidP="00253F01">
            <w:pPr>
              <w:pStyle w:val="TAC"/>
              <w:rPr>
                <w:lang w:val="en-US" w:eastAsia="ko-KR"/>
              </w:rPr>
            </w:pPr>
            <w:r>
              <w:rPr>
                <w:rFonts w:hint="eastAsia"/>
                <w:lang w:val="en-US" w:eastAsia="ko-KR"/>
              </w:rPr>
              <w:t>CA_1A-8A-38A</w:t>
            </w:r>
          </w:p>
        </w:tc>
        <w:tc>
          <w:tcPr>
            <w:tcW w:w="740" w:type="pct"/>
            <w:shd w:val="clear" w:color="auto" w:fill="FFFFFF"/>
            <w:noWrap/>
            <w:vAlign w:val="center"/>
          </w:tcPr>
          <w:p w14:paraId="07259A4A" w14:textId="77777777" w:rsidR="00141DFD" w:rsidRDefault="00141DFD" w:rsidP="00253F01">
            <w:pPr>
              <w:pStyle w:val="TAC"/>
              <w:rPr>
                <w:lang w:eastAsia="ko-KR"/>
              </w:rPr>
            </w:pPr>
            <w:r>
              <w:rPr>
                <w:rFonts w:hint="eastAsia"/>
                <w:lang w:eastAsia="ko-KR"/>
              </w:rPr>
              <w:t>CA_1A-8A</w:t>
            </w:r>
          </w:p>
        </w:tc>
        <w:tc>
          <w:tcPr>
            <w:tcW w:w="957" w:type="pct"/>
            <w:shd w:val="clear" w:color="auto" w:fill="FFFFFF"/>
            <w:noWrap/>
            <w:vAlign w:val="center"/>
          </w:tcPr>
          <w:p w14:paraId="07259A4B"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A4C" w14:textId="77777777" w:rsidR="00141DFD" w:rsidRDefault="00141DFD" w:rsidP="00253F01">
            <w:pPr>
              <w:pStyle w:val="TAC"/>
              <w:rPr>
                <w:lang w:val="en-US" w:eastAsia="ko-KR"/>
              </w:rPr>
            </w:pPr>
            <w:r>
              <w:rPr>
                <w:rFonts w:hint="eastAsia"/>
                <w:lang w:val="en-US" w:eastAsia="ko-KR"/>
              </w:rPr>
              <w:t>-</w:t>
            </w:r>
          </w:p>
        </w:tc>
        <w:tc>
          <w:tcPr>
            <w:tcW w:w="662" w:type="pct"/>
            <w:shd w:val="clear" w:color="auto" w:fill="FFFFFF"/>
            <w:noWrap/>
            <w:vAlign w:val="center"/>
          </w:tcPr>
          <w:p w14:paraId="07259A4D"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FFFFFF"/>
            <w:noWrap/>
            <w:vAlign w:val="center"/>
          </w:tcPr>
          <w:p w14:paraId="07259A4E" w14:textId="77777777" w:rsidR="00141DFD" w:rsidRDefault="00141DFD" w:rsidP="00253F01">
            <w:pPr>
              <w:pStyle w:val="TAC"/>
              <w:rPr>
                <w:lang w:val="en-US" w:eastAsia="ko-KR"/>
              </w:rPr>
            </w:pPr>
            <w:r>
              <w:rPr>
                <w:rFonts w:hint="eastAsia"/>
                <w:lang w:val="en-US" w:eastAsia="ko-KR"/>
              </w:rPr>
              <w:t>-</w:t>
            </w:r>
          </w:p>
        </w:tc>
      </w:tr>
      <w:tr w:rsidR="004C5E06" w:rsidRPr="009B3C46" w14:paraId="07259A56" w14:textId="77777777" w:rsidTr="007656CF">
        <w:trPr>
          <w:trHeight w:val="480"/>
          <w:jc w:val="center"/>
        </w:trPr>
        <w:tc>
          <w:tcPr>
            <w:tcW w:w="1100" w:type="pct"/>
            <w:shd w:val="clear" w:color="auto" w:fill="FFFFFF"/>
            <w:noWrap/>
            <w:vAlign w:val="center"/>
          </w:tcPr>
          <w:p w14:paraId="07259A50" w14:textId="77777777" w:rsidR="004C5E06" w:rsidRDefault="004C5E06" w:rsidP="00253F01">
            <w:pPr>
              <w:pStyle w:val="TAC"/>
              <w:rPr>
                <w:lang w:val="en-US" w:eastAsia="ko-KR"/>
              </w:rPr>
            </w:pPr>
            <w:r>
              <w:rPr>
                <w:rFonts w:hint="eastAsia"/>
                <w:lang w:val="en-US" w:eastAsia="ko-KR"/>
              </w:rPr>
              <w:t>CA_1A-</w:t>
            </w:r>
            <w:r>
              <w:rPr>
                <w:lang w:val="en-US" w:eastAsia="ko-KR"/>
              </w:rPr>
              <w:t>20A-38A</w:t>
            </w:r>
          </w:p>
        </w:tc>
        <w:tc>
          <w:tcPr>
            <w:tcW w:w="740" w:type="pct"/>
            <w:shd w:val="clear" w:color="auto" w:fill="FFFFFF"/>
            <w:noWrap/>
            <w:vAlign w:val="center"/>
          </w:tcPr>
          <w:p w14:paraId="07259A51" w14:textId="77777777" w:rsidR="004C5E06" w:rsidRDefault="004C5E06" w:rsidP="00253F01">
            <w:pPr>
              <w:pStyle w:val="TAC"/>
              <w:rPr>
                <w:lang w:eastAsia="ko-KR"/>
              </w:rPr>
            </w:pPr>
            <w:r>
              <w:rPr>
                <w:rFonts w:hint="eastAsia"/>
                <w:lang w:eastAsia="ko-KR"/>
              </w:rPr>
              <w:t>C</w:t>
            </w:r>
            <w:r>
              <w:rPr>
                <w:lang w:eastAsia="ko-KR"/>
              </w:rPr>
              <w:t>A_1A-20A</w:t>
            </w:r>
          </w:p>
        </w:tc>
        <w:tc>
          <w:tcPr>
            <w:tcW w:w="957" w:type="pct"/>
            <w:shd w:val="clear" w:color="auto" w:fill="FFFFFF"/>
            <w:noWrap/>
            <w:vAlign w:val="center"/>
          </w:tcPr>
          <w:p w14:paraId="07259A52" w14:textId="77777777" w:rsidR="004C5E06" w:rsidRDefault="004C5E06" w:rsidP="00253F01">
            <w:pPr>
              <w:pStyle w:val="TAC"/>
              <w:rPr>
                <w:lang w:val="en-US" w:eastAsia="ko-KR"/>
              </w:rPr>
            </w:pPr>
            <w:r>
              <w:rPr>
                <w:rFonts w:hint="eastAsia"/>
                <w:lang w:val="en-US" w:eastAsia="ko-KR"/>
              </w:rPr>
              <w:t>3</w:t>
            </w:r>
            <w:r w:rsidRPr="0035593D">
              <w:rPr>
                <w:vertAlign w:val="superscript"/>
                <w:lang w:val="en-US" w:eastAsia="ko-KR"/>
              </w:rPr>
              <w:t>rd</w:t>
            </w:r>
            <w:r>
              <w:rPr>
                <w:lang w:val="en-US" w:eastAsia="ko-KR"/>
              </w:rPr>
              <w:t xml:space="preserve"> harmonic from B20 fall into B38</w:t>
            </w:r>
          </w:p>
        </w:tc>
        <w:tc>
          <w:tcPr>
            <w:tcW w:w="513" w:type="pct"/>
            <w:shd w:val="clear" w:color="auto" w:fill="FFFFFF"/>
            <w:noWrap/>
            <w:vAlign w:val="center"/>
          </w:tcPr>
          <w:p w14:paraId="07259A53" w14:textId="77777777" w:rsidR="004C5E06" w:rsidRDefault="004C5E06" w:rsidP="00253F01">
            <w:pPr>
              <w:pStyle w:val="TAC"/>
              <w:rPr>
                <w:lang w:val="en-US" w:eastAsia="ko-KR"/>
              </w:rPr>
            </w:pPr>
            <w:r>
              <w:rPr>
                <w:rFonts w:hint="eastAsia"/>
                <w:lang w:val="en-US" w:eastAsia="ko-KR"/>
              </w:rPr>
              <w:t>-</w:t>
            </w:r>
          </w:p>
        </w:tc>
        <w:tc>
          <w:tcPr>
            <w:tcW w:w="662" w:type="pct"/>
            <w:shd w:val="clear" w:color="auto" w:fill="FFFFFF"/>
            <w:noWrap/>
            <w:vAlign w:val="center"/>
          </w:tcPr>
          <w:p w14:paraId="07259A54" w14:textId="77777777" w:rsidR="004C5E06" w:rsidRPr="004B106E" w:rsidRDefault="004C5E06" w:rsidP="00253F01">
            <w:pPr>
              <w:pStyle w:val="TAC"/>
              <w:rPr>
                <w:lang w:val="en-US" w:eastAsia="ko-KR"/>
              </w:rPr>
            </w:pPr>
            <w:r>
              <w:rPr>
                <w:rFonts w:hint="eastAsia"/>
                <w:lang w:val="en-US" w:eastAsia="ko-KR"/>
              </w:rPr>
              <w:t>-</w:t>
            </w:r>
          </w:p>
        </w:tc>
        <w:tc>
          <w:tcPr>
            <w:tcW w:w="1028" w:type="pct"/>
            <w:shd w:val="clear" w:color="auto" w:fill="FFFFFF"/>
            <w:noWrap/>
            <w:vAlign w:val="center"/>
          </w:tcPr>
          <w:p w14:paraId="07259A55" w14:textId="77777777" w:rsidR="004C5E06" w:rsidRDefault="004C5E06" w:rsidP="00253F01">
            <w:pPr>
              <w:pStyle w:val="TAC"/>
              <w:rPr>
                <w:lang w:val="en-US" w:eastAsia="ko-KR"/>
              </w:rPr>
            </w:pPr>
            <w:r>
              <w:rPr>
                <w:lang w:val="en-US" w:eastAsia="ko-KR"/>
              </w:rPr>
              <w:t>H</w:t>
            </w:r>
            <w:r>
              <w:rPr>
                <w:rFonts w:hint="eastAsia"/>
                <w:lang w:val="en-US" w:eastAsia="ko-KR"/>
              </w:rPr>
              <w:t>ar</w:t>
            </w:r>
            <w:r>
              <w:rPr>
                <w:lang w:val="en-US" w:eastAsia="ko-KR"/>
              </w:rPr>
              <w:t>monic issue already solved in CA_20A-38A</w:t>
            </w:r>
          </w:p>
        </w:tc>
      </w:tr>
      <w:tr w:rsidR="004C5E06" w:rsidRPr="009B3C46" w14:paraId="07259A5E" w14:textId="77777777" w:rsidTr="007656CF">
        <w:trPr>
          <w:trHeight w:val="480"/>
          <w:jc w:val="center"/>
        </w:trPr>
        <w:tc>
          <w:tcPr>
            <w:tcW w:w="1100" w:type="pct"/>
            <w:shd w:val="clear" w:color="auto" w:fill="FFFFFF"/>
            <w:noWrap/>
            <w:vAlign w:val="center"/>
          </w:tcPr>
          <w:p w14:paraId="07259A57" w14:textId="77777777" w:rsidR="004C5E06" w:rsidRDefault="004C5E06" w:rsidP="00253F01">
            <w:pPr>
              <w:pStyle w:val="TAC"/>
              <w:rPr>
                <w:lang w:val="en-US" w:eastAsia="ko-KR"/>
              </w:rPr>
            </w:pPr>
            <w:r>
              <w:rPr>
                <w:rFonts w:hint="eastAsia"/>
                <w:lang w:val="en-US" w:eastAsia="ko-KR"/>
              </w:rPr>
              <w:t>CA_</w:t>
            </w:r>
            <w:r>
              <w:rPr>
                <w:lang w:val="en-US" w:eastAsia="ko-KR"/>
              </w:rPr>
              <w:t>3A-20A-38A</w:t>
            </w:r>
          </w:p>
        </w:tc>
        <w:tc>
          <w:tcPr>
            <w:tcW w:w="740" w:type="pct"/>
            <w:shd w:val="clear" w:color="auto" w:fill="FFFFFF"/>
            <w:noWrap/>
            <w:vAlign w:val="center"/>
          </w:tcPr>
          <w:p w14:paraId="07259A58" w14:textId="77777777" w:rsidR="004C5E06" w:rsidRDefault="004C5E06" w:rsidP="00253F01">
            <w:pPr>
              <w:pStyle w:val="TAC"/>
              <w:rPr>
                <w:lang w:eastAsia="ko-KR"/>
              </w:rPr>
            </w:pPr>
            <w:r>
              <w:rPr>
                <w:rFonts w:hint="eastAsia"/>
                <w:lang w:eastAsia="ko-KR"/>
              </w:rPr>
              <w:t>CA</w:t>
            </w:r>
            <w:r>
              <w:rPr>
                <w:lang w:eastAsia="ko-KR"/>
              </w:rPr>
              <w:t>_3A-20A</w:t>
            </w:r>
          </w:p>
        </w:tc>
        <w:tc>
          <w:tcPr>
            <w:tcW w:w="957" w:type="pct"/>
            <w:shd w:val="clear" w:color="auto" w:fill="FFFFFF"/>
            <w:noWrap/>
            <w:vAlign w:val="center"/>
          </w:tcPr>
          <w:p w14:paraId="07259A59" w14:textId="77777777" w:rsidR="004C5E06" w:rsidRDefault="004C5E06" w:rsidP="00253F01">
            <w:pPr>
              <w:pStyle w:val="TAC"/>
              <w:rPr>
                <w:lang w:val="en-US" w:eastAsia="ko-KR"/>
              </w:rPr>
            </w:pPr>
            <w:r>
              <w:rPr>
                <w:rFonts w:hint="eastAsia"/>
                <w:lang w:val="en-US" w:eastAsia="ko-KR"/>
              </w:rPr>
              <w:t>3</w:t>
            </w:r>
            <w:r w:rsidRPr="0035593D">
              <w:rPr>
                <w:vertAlign w:val="superscript"/>
                <w:lang w:val="en-US" w:eastAsia="ko-KR"/>
              </w:rPr>
              <w:t>rd</w:t>
            </w:r>
            <w:r>
              <w:rPr>
                <w:lang w:val="en-US" w:eastAsia="ko-KR"/>
              </w:rPr>
              <w:t xml:space="preserve"> harmonic from B20 fall into B38</w:t>
            </w:r>
          </w:p>
        </w:tc>
        <w:tc>
          <w:tcPr>
            <w:tcW w:w="513" w:type="pct"/>
            <w:shd w:val="clear" w:color="auto" w:fill="FFFFFF"/>
            <w:noWrap/>
            <w:vAlign w:val="center"/>
          </w:tcPr>
          <w:p w14:paraId="07259A5A" w14:textId="77777777" w:rsidR="004C5E06" w:rsidRDefault="004C5E06" w:rsidP="00253F01">
            <w:pPr>
              <w:pStyle w:val="TAC"/>
              <w:rPr>
                <w:lang w:val="en-US" w:eastAsia="ko-KR"/>
              </w:rPr>
            </w:pPr>
            <w:r>
              <w:rPr>
                <w:lang w:val="en-US" w:eastAsia="ko-KR"/>
              </w:rPr>
              <w:t>2</w:t>
            </w:r>
            <w:r w:rsidRPr="009A7FBF">
              <w:rPr>
                <w:vertAlign w:val="superscript"/>
                <w:lang w:val="en-US" w:eastAsia="ko-KR"/>
              </w:rPr>
              <w:t>nd</w:t>
            </w:r>
            <w:r>
              <w:rPr>
                <w:lang w:val="en-US" w:eastAsia="ko-KR"/>
              </w:rPr>
              <w:t xml:space="preserve"> &amp; 3</w:t>
            </w:r>
            <w:r w:rsidRPr="0035593D">
              <w:rPr>
                <w:vertAlign w:val="superscript"/>
                <w:lang w:val="en-US" w:eastAsia="ko-KR"/>
              </w:rPr>
              <w:t>rd</w:t>
            </w:r>
            <w:r>
              <w:rPr>
                <w:vertAlign w:val="superscript"/>
                <w:lang w:val="en-US" w:eastAsia="ko-KR"/>
              </w:rPr>
              <w:t xml:space="preserve"> </w:t>
            </w:r>
            <w:r>
              <w:rPr>
                <w:lang w:val="en-US" w:eastAsia="ko-KR"/>
              </w:rPr>
              <w:t xml:space="preserve"> IMDs</w:t>
            </w:r>
          </w:p>
        </w:tc>
        <w:tc>
          <w:tcPr>
            <w:tcW w:w="662" w:type="pct"/>
            <w:shd w:val="clear" w:color="auto" w:fill="FFFFFF"/>
            <w:noWrap/>
            <w:vAlign w:val="center"/>
          </w:tcPr>
          <w:p w14:paraId="07259A5B" w14:textId="77777777" w:rsidR="004C5E06" w:rsidRPr="004B106E" w:rsidRDefault="004C5E06" w:rsidP="00253F01">
            <w:pPr>
              <w:pStyle w:val="TAC"/>
              <w:rPr>
                <w:lang w:val="en-US" w:eastAsia="ko-KR"/>
              </w:rPr>
            </w:pPr>
            <w:r>
              <w:rPr>
                <w:rFonts w:hint="eastAsia"/>
                <w:lang w:val="en-US" w:eastAsia="ko-KR"/>
              </w:rPr>
              <w:t>-</w:t>
            </w:r>
          </w:p>
        </w:tc>
        <w:tc>
          <w:tcPr>
            <w:tcW w:w="1028" w:type="pct"/>
            <w:shd w:val="clear" w:color="auto" w:fill="FFFFFF"/>
            <w:noWrap/>
            <w:vAlign w:val="center"/>
          </w:tcPr>
          <w:p w14:paraId="07259A5C" w14:textId="77777777" w:rsidR="004C5E06" w:rsidRDefault="004C5E06" w:rsidP="00253F01">
            <w:pPr>
              <w:pStyle w:val="TAC"/>
              <w:rPr>
                <w:lang w:val="en-US" w:eastAsia="ko-KR"/>
              </w:rPr>
            </w:pPr>
            <w:r>
              <w:rPr>
                <w:lang w:val="en-US" w:eastAsia="ko-KR"/>
              </w:rPr>
              <w:t>- H</w:t>
            </w:r>
            <w:r>
              <w:rPr>
                <w:rFonts w:hint="eastAsia"/>
                <w:lang w:val="en-US" w:eastAsia="ko-KR"/>
              </w:rPr>
              <w:t>ar</w:t>
            </w:r>
            <w:r>
              <w:rPr>
                <w:lang w:val="en-US" w:eastAsia="ko-KR"/>
              </w:rPr>
              <w:t>monic issue already solved in CA_20A-38A</w:t>
            </w:r>
            <w:r>
              <w:rPr>
                <w:rFonts w:hint="eastAsia"/>
                <w:lang w:val="en-US" w:eastAsia="ko-KR"/>
              </w:rPr>
              <w:t xml:space="preserve"> </w:t>
            </w:r>
          </w:p>
          <w:p w14:paraId="07259A5D" w14:textId="77777777" w:rsidR="004C5E06" w:rsidRDefault="004C5E06" w:rsidP="00253F01">
            <w:pPr>
              <w:pStyle w:val="TAC"/>
              <w:rPr>
                <w:lang w:val="en-US" w:eastAsia="ko-KR"/>
              </w:rPr>
            </w:pPr>
            <w:r w:rsidRPr="004C5E06">
              <w:rPr>
                <w:lang w:val="en-US" w:eastAsia="ko-KR"/>
              </w:rPr>
              <w:t>- 28.4dB MSD level for 2</w:t>
            </w:r>
            <w:r w:rsidRPr="004C5E06">
              <w:rPr>
                <w:vertAlign w:val="superscript"/>
                <w:lang w:val="en-US" w:eastAsia="ko-KR"/>
              </w:rPr>
              <w:t>nd</w:t>
            </w:r>
            <w:r w:rsidRPr="004C5E06">
              <w:rPr>
                <w:lang w:val="en-US" w:eastAsia="ko-KR"/>
              </w:rPr>
              <w:t xml:space="preserve"> IMD by UL_CA_3A-20A which was proposed in R4-2112925</w:t>
            </w:r>
          </w:p>
        </w:tc>
      </w:tr>
    </w:tbl>
    <w:p w14:paraId="07259A5F" w14:textId="77777777" w:rsidR="00141DFD" w:rsidRDefault="00141DFD" w:rsidP="00141DFD">
      <w:pPr>
        <w:rPr>
          <w:b/>
          <w:i/>
          <w:sz w:val="24"/>
          <w:lang w:val="en-US" w:eastAsia="ko-KR"/>
        </w:rPr>
      </w:pPr>
    </w:p>
    <w:p w14:paraId="2523DA66" w14:textId="6AD72B62" w:rsidR="008538EB" w:rsidRDefault="00141DFD" w:rsidP="00141DFD">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LTE-A inter-band CA combination for 4 bands DL with 2 bands UL in Rel-17.</w:t>
      </w:r>
    </w:p>
    <w:p w14:paraId="07259A61" w14:textId="7089A8CF" w:rsidR="00141DFD" w:rsidRPr="009B3C46" w:rsidRDefault="00141DFD" w:rsidP="009C4480">
      <w:pPr>
        <w:pStyle w:val="TH"/>
        <w:rPr>
          <w:lang w:val="en-US" w:eastAsia="ko-KR"/>
        </w:rPr>
      </w:pPr>
      <w:r w:rsidRPr="009B3C46">
        <w:rPr>
          <w:lang w:val="en-US" w:eastAsia="ko-KR"/>
        </w:rPr>
        <w:t xml:space="preserve">Table </w:t>
      </w:r>
      <w:r w:rsidR="00C45E4E">
        <w:rPr>
          <w:rFonts w:hint="eastAsia"/>
          <w:lang w:val="en-US" w:eastAsia="ko-KR"/>
        </w:rPr>
        <w:t>5.1.5</w:t>
      </w:r>
      <w:r>
        <w:rPr>
          <w:rFonts w:hint="eastAsia"/>
          <w:lang w:val="en-US" w:eastAsia="ko-KR"/>
        </w:rPr>
        <w:t>-2</w:t>
      </w:r>
      <w:r w:rsidRPr="009B3C46">
        <w:rPr>
          <w:rFonts w:hint="eastAsia"/>
          <w:lang w:val="en-US" w:eastAsia="ko-KR"/>
        </w:rPr>
        <w:t>:</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4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6"/>
        <w:gridCol w:w="1416"/>
        <w:gridCol w:w="1844"/>
        <w:gridCol w:w="992"/>
        <w:gridCol w:w="1276"/>
        <w:gridCol w:w="1981"/>
      </w:tblGrid>
      <w:tr w:rsidR="00141DFD" w:rsidRPr="009B3C46" w14:paraId="07259A6A" w14:textId="77777777" w:rsidTr="007F0380">
        <w:trPr>
          <w:trHeight w:val="1134"/>
          <w:jc w:val="center"/>
        </w:trPr>
        <w:tc>
          <w:tcPr>
            <w:tcW w:w="1103" w:type="pct"/>
            <w:shd w:val="clear" w:color="auto" w:fill="auto"/>
            <w:vAlign w:val="center"/>
            <w:hideMark/>
          </w:tcPr>
          <w:p w14:paraId="07259A62" w14:textId="77777777" w:rsidR="00141DFD" w:rsidRPr="009B3C46" w:rsidRDefault="00141DFD" w:rsidP="00253F01">
            <w:pPr>
              <w:pStyle w:val="TAH"/>
              <w:rPr>
                <w:lang w:val="en-US"/>
              </w:rPr>
            </w:pPr>
            <w:r>
              <w:rPr>
                <w:lang w:val="en-US"/>
              </w:rPr>
              <w:t>D</w:t>
            </w:r>
            <w:r w:rsidRPr="009B3C46">
              <w:rPr>
                <w:lang w:val="en-US"/>
              </w:rPr>
              <w:t xml:space="preserve">ownlink </w:t>
            </w:r>
            <w:r w:rsidRPr="009B3C46">
              <w:rPr>
                <w:lang w:val="en-US"/>
              </w:rPr>
              <w:br/>
              <w:t>CA configuration</w:t>
            </w:r>
          </w:p>
        </w:tc>
        <w:tc>
          <w:tcPr>
            <w:tcW w:w="735" w:type="pct"/>
            <w:shd w:val="clear" w:color="auto" w:fill="auto"/>
            <w:vAlign w:val="center"/>
            <w:hideMark/>
          </w:tcPr>
          <w:p w14:paraId="07259A63" w14:textId="77777777" w:rsidR="00141DFD" w:rsidRPr="009B3C46" w:rsidRDefault="00141DFD" w:rsidP="00253F01">
            <w:pPr>
              <w:pStyle w:val="TAH"/>
              <w:rPr>
                <w:lang w:val="en-US"/>
              </w:rPr>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64" w14:textId="77777777" w:rsidR="00141DFD" w:rsidRPr="009B3C46" w:rsidRDefault="00141DFD" w:rsidP="00253F01">
            <w:pPr>
              <w:pStyle w:val="TAH"/>
              <w:rPr>
                <w:lang w:val="en-US"/>
              </w:rPr>
            </w:pPr>
            <w:r w:rsidRPr="009B3C46">
              <w:rPr>
                <w:lang w:val="en-US"/>
              </w:rPr>
              <w:t>Harmonic</w:t>
            </w:r>
          </w:p>
          <w:p w14:paraId="07259A65" w14:textId="77777777" w:rsidR="00141DFD" w:rsidRPr="009B3C46" w:rsidRDefault="00141DFD" w:rsidP="00253F01">
            <w:pPr>
              <w:pStyle w:val="TAH"/>
              <w:rPr>
                <w:lang w:val="en-US"/>
              </w:rPr>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5" w:type="pct"/>
            <w:shd w:val="clear" w:color="auto" w:fill="auto"/>
            <w:vAlign w:val="center"/>
            <w:hideMark/>
          </w:tcPr>
          <w:p w14:paraId="07259A66" w14:textId="77777777" w:rsidR="00141DFD" w:rsidRPr="009B3C46" w:rsidRDefault="00141DFD" w:rsidP="00253F01">
            <w:pPr>
              <w:pStyle w:val="TAH"/>
              <w:rPr>
                <w:lang w:val="en-US"/>
              </w:rPr>
            </w:pPr>
            <w:r>
              <w:rPr>
                <w:lang w:val="en-US"/>
              </w:rPr>
              <w:t>I</w:t>
            </w:r>
            <w:r w:rsidRPr="009B3C46">
              <w:rPr>
                <w:lang w:val="en-US"/>
              </w:rPr>
              <w:t>ntermodulation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67" w14:textId="77777777" w:rsidR="00141DFD" w:rsidRPr="009B3C46" w:rsidRDefault="00141DFD" w:rsidP="00253F01">
            <w:pPr>
              <w:pStyle w:val="TAH"/>
              <w:rPr>
                <w:lang w:val="en-US"/>
              </w:rPr>
            </w:pPr>
            <w:r>
              <w:rPr>
                <w:lang w:val="en-US"/>
              </w:rPr>
              <w:t>I</w:t>
            </w:r>
            <w:r w:rsidRPr="009B3C46">
              <w:rPr>
                <w:lang w:val="en-US"/>
              </w:rPr>
              <w:t>nterference due to small frequency separation</w:t>
            </w:r>
          </w:p>
        </w:tc>
        <w:tc>
          <w:tcPr>
            <w:tcW w:w="1028" w:type="pct"/>
            <w:shd w:val="clear" w:color="auto" w:fill="auto"/>
            <w:vAlign w:val="center"/>
            <w:hideMark/>
          </w:tcPr>
          <w:p w14:paraId="07259A68" w14:textId="77777777" w:rsidR="00141DFD" w:rsidRDefault="00141DFD" w:rsidP="00253F01">
            <w:pPr>
              <w:pStyle w:val="TAH"/>
              <w:rPr>
                <w:lang w:val="en-US"/>
              </w:rPr>
            </w:pPr>
            <w:r w:rsidRPr="009B3C46">
              <w:rPr>
                <w:lang w:val="en-US"/>
              </w:rPr>
              <w:t>MSD</w:t>
            </w:r>
          </w:p>
          <w:p w14:paraId="07259A69" w14:textId="77777777" w:rsidR="00141DFD" w:rsidRPr="009B3C46" w:rsidRDefault="00141DFD" w:rsidP="00253F01">
            <w:pPr>
              <w:pStyle w:val="TAH"/>
              <w:rPr>
                <w:lang w:val="en-US"/>
              </w:rPr>
            </w:pPr>
            <w:r>
              <w:rPr>
                <w:lang w:val="en-US"/>
              </w:rPr>
              <w:t>(Maximum Sensitivity Degradation)</w:t>
            </w:r>
          </w:p>
        </w:tc>
      </w:tr>
      <w:tr w:rsidR="00141DFD" w:rsidRPr="009B3C46" w14:paraId="07259A71" w14:textId="77777777" w:rsidTr="007F0380">
        <w:trPr>
          <w:trHeight w:val="480"/>
          <w:jc w:val="center"/>
        </w:trPr>
        <w:tc>
          <w:tcPr>
            <w:tcW w:w="1103" w:type="pct"/>
            <w:vMerge w:val="restart"/>
            <w:shd w:val="clear" w:color="auto" w:fill="auto"/>
            <w:noWrap/>
            <w:vAlign w:val="center"/>
          </w:tcPr>
          <w:p w14:paraId="07259A6B" w14:textId="77777777" w:rsidR="00141DFD" w:rsidRDefault="00141DFD" w:rsidP="00253F01">
            <w:pPr>
              <w:pStyle w:val="TAC"/>
              <w:rPr>
                <w:lang w:val="en-US" w:eastAsia="ko-KR"/>
              </w:rPr>
            </w:pPr>
            <w:r>
              <w:rPr>
                <w:rFonts w:hint="eastAsia"/>
                <w:lang w:val="en-US" w:eastAsia="ko-KR"/>
              </w:rPr>
              <w:t>CA_1A-3C-7A-8A</w:t>
            </w:r>
          </w:p>
        </w:tc>
        <w:tc>
          <w:tcPr>
            <w:tcW w:w="735" w:type="pct"/>
            <w:shd w:val="clear" w:color="auto" w:fill="auto"/>
            <w:noWrap/>
            <w:vAlign w:val="center"/>
          </w:tcPr>
          <w:p w14:paraId="07259A6C" w14:textId="77777777" w:rsidR="00141DFD" w:rsidRDefault="00141DFD" w:rsidP="00253F01">
            <w:pPr>
              <w:pStyle w:val="TAC"/>
              <w:rPr>
                <w:lang w:eastAsia="ko-KR"/>
              </w:rPr>
            </w:pPr>
            <w:r>
              <w:rPr>
                <w:rFonts w:hint="eastAsia"/>
                <w:lang w:eastAsia="ko-KR"/>
              </w:rPr>
              <w:t>CA_1A-3A</w:t>
            </w:r>
          </w:p>
        </w:tc>
        <w:tc>
          <w:tcPr>
            <w:tcW w:w="957" w:type="pct"/>
            <w:shd w:val="clear" w:color="auto" w:fill="auto"/>
            <w:noWrap/>
            <w:vAlign w:val="center"/>
          </w:tcPr>
          <w:p w14:paraId="07259A6D"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6E"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6F"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auto"/>
            <w:noWrap/>
            <w:vAlign w:val="center"/>
          </w:tcPr>
          <w:p w14:paraId="07259A70" w14:textId="77777777" w:rsidR="00141DFD" w:rsidRDefault="00141DFD" w:rsidP="00253F01">
            <w:pPr>
              <w:pStyle w:val="TAC"/>
              <w:rPr>
                <w:lang w:val="en-US" w:eastAsia="ko-KR"/>
              </w:rPr>
            </w:pPr>
            <w:r w:rsidRPr="00FB481C">
              <w:rPr>
                <w:lang w:val="en-US" w:eastAsia="ko-KR"/>
              </w:rPr>
              <w:t>Close proximity issue was already covered in Table 7.3.1A-0bA in TS 36.101.</w:t>
            </w:r>
          </w:p>
        </w:tc>
      </w:tr>
      <w:tr w:rsidR="00141DFD" w:rsidRPr="009B3C46" w14:paraId="07259A78" w14:textId="77777777" w:rsidTr="007F0380">
        <w:trPr>
          <w:trHeight w:val="480"/>
          <w:jc w:val="center"/>
        </w:trPr>
        <w:tc>
          <w:tcPr>
            <w:tcW w:w="1103" w:type="pct"/>
            <w:vMerge/>
            <w:shd w:val="clear" w:color="auto" w:fill="auto"/>
            <w:noWrap/>
            <w:vAlign w:val="center"/>
          </w:tcPr>
          <w:p w14:paraId="07259A72" w14:textId="77777777" w:rsidR="00141DFD" w:rsidRDefault="00141DFD" w:rsidP="00253F01">
            <w:pPr>
              <w:pStyle w:val="TAC"/>
              <w:rPr>
                <w:lang w:val="en-US" w:eastAsia="ko-KR"/>
              </w:rPr>
            </w:pPr>
          </w:p>
        </w:tc>
        <w:tc>
          <w:tcPr>
            <w:tcW w:w="735" w:type="pct"/>
            <w:shd w:val="clear" w:color="auto" w:fill="auto"/>
            <w:noWrap/>
            <w:vAlign w:val="center"/>
          </w:tcPr>
          <w:p w14:paraId="07259A73" w14:textId="77777777" w:rsidR="00141DFD" w:rsidRDefault="00141DFD" w:rsidP="00253F01">
            <w:pPr>
              <w:pStyle w:val="TAC"/>
              <w:rPr>
                <w:lang w:eastAsia="ko-KR"/>
              </w:rPr>
            </w:pPr>
            <w:r>
              <w:rPr>
                <w:rFonts w:hint="eastAsia"/>
                <w:lang w:eastAsia="ko-KR"/>
              </w:rPr>
              <w:t>CA_1A-8A</w:t>
            </w:r>
          </w:p>
        </w:tc>
        <w:tc>
          <w:tcPr>
            <w:tcW w:w="957" w:type="pct"/>
            <w:shd w:val="clear" w:color="auto" w:fill="auto"/>
            <w:noWrap/>
            <w:vAlign w:val="center"/>
          </w:tcPr>
          <w:p w14:paraId="07259A74" w14:textId="77777777" w:rsidR="00141DFD" w:rsidRDefault="00141DFD" w:rsidP="00253F01">
            <w:pPr>
              <w:pStyle w:val="TAC"/>
              <w:rPr>
                <w:lang w:val="en-US" w:eastAsia="ko-KR"/>
              </w:rPr>
            </w:pPr>
            <w:r>
              <w:rPr>
                <w:rFonts w:hint="eastAsia"/>
                <w:lang w:val="en-US" w:eastAsia="ko-KR"/>
              </w:rPr>
              <w:t>2</w:t>
            </w:r>
            <w:r w:rsidRPr="003B53E7">
              <w:rPr>
                <w:rFonts w:hint="eastAsia"/>
                <w:vertAlign w:val="superscript"/>
                <w:lang w:val="en-US" w:eastAsia="ko-KR"/>
              </w:rPr>
              <w:t>nd</w:t>
            </w:r>
            <w:r>
              <w:rPr>
                <w:rFonts w:hint="eastAsia"/>
                <w:lang w:val="en-US" w:eastAsia="ko-KR"/>
              </w:rPr>
              <w:t xml:space="preserve"> </w:t>
            </w:r>
            <w:r>
              <w:rPr>
                <w:lang w:val="en-US" w:eastAsia="ko-KR"/>
              </w:rPr>
              <w:t>harmonic impact from B8 to B3 and B7</w:t>
            </w:r>
          </w:p>
        </w:tc>
        <w:tc>
          <w:tcPr>
            <w:tcW w:w="515" w:type="pct"/>
            <w:shd w:val="clear" w:color="auto" w:fill="auto"/>
            <w:noWrap/>
            <w:vAlign w:val="center"/>
          </w:tcPr>
          <w:p w14:paraId="07259A75"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76"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77" w14:textId="77777777" w:rsidR="00141DFD" w:rsidRDefault="00141DFD" w:rsidP="00253F01">
            <w:pPr>
              <w:pStyle w:val="TAC"/>
              <w:rPr>
                <w:lang w:val="en-US" w:eastAsia="ko-KR"/>
              </w:rPr>
            </w:pPr>
            <w:r w:rsidRPr="00BD4312">
              <w:rPr>
                <w:lang w:val="en-US" w:eastAsia="ko-KR"/>
              </w:rPr>
              <w:t>No need to study for harmon</w:t>
            </w:r>
            <w:r>
              <w:rPr>
                <w:lang w:val="en-US" w:eastAsia="ko-KR"/>
              </w:rPr>
              <w:t xml:space="preserve">ic </w:t>
            </w:r>
            <w:r w:rsidRPr="00BD4312">
              <w:rPr>
                <w:lang w:val="en-US" w:eastAsia="ko-KR"/>
              </w:rPr>
              <w:t>impacts since they have been already analyzed in TS36.101.</w:t>
            </w:r>
          </w:p>
        </w:tc>
      </w:tr>
      <w:tr w:rsidR="00141DFD" w:rsidRPr="009B3C46" w14:paraId="07259A80" w14:textId="77777777" w:rsidTr="007F0380">
        <w:trPr>
          <w:trHeight w:val="480"/>
          <w:jc w:val="center"/>
        </w:trPr>
        <w:tc>
          <w:tcPr>
            <w:tcW w:w="1103" w:type="pct"/>
            <w:vMerge/>
            <w:shd w:val="clear" w:color="auto" w:fill="auto"/>
            <w:noWrap/>
            <w:vAlign w:val="center"/>
          </w:tcPr>
          <w:p w14:paraId="07259A79" w14:textId="77777777" w:rsidR="00141DFD" w:rsidRDefault="00141DFD" w:rsidP="00253F01">
            <w:pPr>
              <w:pStyle w:val="TAC"/>
              <w:rPr>
                <w:lang w:val="en-US" w:eastAsia="ko-KR"/>
              </w:rPr>
            </w:pPr>
          </w:p>
        </w:tc>
        <w:tc>
          <w:tcPr>
            <w:tcW w:w="735" w:type="pct"/>
            <w:shd w:val="clear" w:color="auto" w:fill="auto"/>
            <w:noWrap/>
            <w:vAlign w:val="center"/>
          </w:tcPr>
          <w:p w14:paraId="07259A7A" w14:textId="77777777" w:rsidR="00141DFD" w:rsidRDefault="00141DFD" w:rsidP="00253F01">
            <w:pPr>
              <w:pStyle w:val="TAC"/>
              <w:rPr>
                <w:lang w:eastAsia="ko-KR"/>
              </w:rPr>
            </w:pPr>
            <w:r>
              <w:rPr>
                <w:rFonts w:hint="eastAsia"/>
                <w:lang w:eastAsia="ko-KR"/>
              </w:rPr>
              <w:t>CA_3A-8A</w:t>
            </w:r>
          </w:p>
        </w:tc>
        <w:tc>
          <w:tcPr>
            <w:tcW w:w="957" w:type="pct"/>
            <w:shd w:val="clear" w:color="auto" w:fill="auto"/>
            <w:noWrap/>
            <w:vAlign w:val="center"/>
          </w:tcPr>
          <w:p w14:paraId="07259A7B" w14:textId="77777777" w:rsidR="00141DFD" w:rsidRDefault="00141DFD" w:rsidP="00253F01">
            <w:pPr>
              <w:pStyle w:val="TAC"/>
              <w:rPr>
                <w:lang w:val="en-US" w:eastAsia="ko-KR"/>
              </w:rPr>
            </w:pPr>
            <w:r>
              <w:rPr>
                <w:rFonts w:hint="eastAsia"/>
                <w:lang w:val="en-US" w:eastAsia="ko-KR"/>
              </w:rPr>
              <w:t>3</w:t>
            </w:r>
            <w:r w:rsidRPr="00D86700">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7C" w14:textId="77777777" w:rsidR="00141DFD" w:rsidRPr="00D86700" w:rsidRDefault="00141DFD" w:rsidP="00253F01">
            <w:pPr>
              <w:pStyle w:val="TAC"/>
              <w:rPr>
                <w:lang w:val="en-US" w:eastAsia="ko-KR"/>
              </w:rPr>
            </w:pPr>
            <w:r>
              <w:rPr>
                <w:lang w:val="en-US" w:eastAsia="ko-KR"/>
              </w:rPr>
              <w:t>2</w:t>
            </w:r>
            <w:r w:rsidRPr="00D86700">
              <w:rPr>
                <w:vertAlign w:val="superscript"/>
                <w:lang w:val="en-US" w:eastAsia="ko-KR"/>
              </w:rPr>
              <w:t>nd</w:t>
            </w:r>
            <w:r>
              <w:rPr>
                <w:lang w:val="en-US" w:eastAsia="ko-KR"/>
              </w:rPr>
              <w:t xml:space="preserve"> and 3</w:t>
            </w:r>
            <w:r w:rsidRPr="00D86700">
              <w:rPr>
                <w:vertAlign w:val="superscript"/>
                <w:lang w:val="en-US" w:eastAsia="ko-KR"/>
              </w:rPr>
              <w:t>rd</w:t>
            </w:r>
            <w:r>
              <w:rPr>
                <w:lang w:val="en-US" w:eastAsia="ko-KR"/>
              </w:rPr>
              <w:t xml:space="preserve"> IMDs in B7</w:t>
            </w:r>
          </w:p>
        </w:tc>
        <w:tc>
          <w:tcPr>
            <w:tcW w:w="662" w:type="pct"/>
            <w:shd w:val="clear" w:color="auto" w:fill="auto"/>
            <w:noWrap/>
            <w:vAlign w:val="center"/>
          </w:tcPr>
          <w:p w14:paraId="07259A7D"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7E" w14:textId="77777777" w:rsidR="00141DFD" w:rsidRDefault="00141DFD" w:rsidP="00253F01">
            <w:pPr>
              <w:pStyle w:val="TAC"/>
              <w:rPr>
                <w:lang w:val="en-US" w:eastAsia="ko-KR"/>
              </w:rPr>
            </w:pPr>
            <w:r>
              <w:rPr>
                <w:rFonts w:hint="eastAsia"/>
                <w:lang w:val="en-US" w:eastAsia="ko-KR"/>
              </w:rPr>
              <w:t>-</w:t>
            </w:r>
            <w:r>
              <w:rPr>
                <w:lang w:val="en-US" w:eastAsia="ko-KR"/>
              </w:rPr>
              <w:t xml:space="preserve"> </w:t>
            </w:r>
            <w:r w:rsidRPr="00BD4312">
              <w:rPr>
                <w:lang w:val="en-US" w:eastAsia="ko-KR"/>
              </w:rPr>
              <w:t>No need to study for harmonic impacts since they have been already analyzed in TS36.101.</w:t>
            </w:r>
          </w:p>
          <w:p w14:paraId="07259A7F" w14:textId="77777777" w:rsidR="00141DFD" w:rsidRDefault="00141DFD" w:rsidP="00253F01">
            <w:pPr>
              <w:pStyle w:val="TAC"/>
              <w:rPr>
                <w:lang w:val="en-US" w:eastAsia="ko-KR"/>
              </w:rPr>
            </w:pPr>
            <w:r>
              <w:rPr>
                <w:lang w:val="en-US" w:eastAsia="ko-KR"/>
              </w:rPr>
              <w:t>- 2</w:t>
            </w:r>
            <w:r w:rsidRPr="00C701AC">
              <w:rPr>
                <w:vertAlign w:val="superscript"/>
                <w:lang w:val="en-US" w:eastAsia="ko-KR"/>
              </w:rPr>
              <w:t>nd</w:t>
            </w:r>
            <w:r>
              <w:rPr>
                <w:lang w:val="en-US" w:eastAsia="ko-KR"/>
              </w:rPr>
              <w:t xml:space="preserve"> and 3</w:t>
            </w:r>
            <w:r w:rsidRPr="00C701AC">
              <w:rPr>
                <w:vertAlign w:val="superscript"/>
                <w:lang w:val="en-US" w:eastAsia="ko-KR"/>
              </w:rPr>
              <w:t>rd</w:t>
            </w:r>
            <w:r>
              <w:rPr>
                <w:lang w:val="en-US" w:eastAsia="ko-KR"/>
              </w:rPr>
              <w:t xml:space="preserve"> IMD problems have been already covered in CA_3A-7A-8A/CA_3A-8A.</w:t>
            </w:r>
          </w:p>
        </w:tc>
      </w:tr>
      <w:tr w:rsidR="00141DFD" w:rsidRPr="009B3C46" w14:paraId="07259A87" w14:textId="77777777" w:rsidTr="007F0380">
        <w:trPr>
          <w:trHeight w:val="480"/>
          <w:jc w:val="center"/>
        </w:trPr>
        <w:tc>
          <w:tcPr>
            <w:tcW w:w="1103" w:type="pct"/>
            <w:vMerge w:val="restart"/>
            <w:shd w:val="clear" w:color="auto" w:fill="auto"/>
            <w:noWrap/>
            <w:vAlign w:val="center"/>
          </w:tcPr>
          <w:p w14:paraId="07259A81" w14:textId="77777777" w:rsidR="00141DFD" w:rsidRDefault="00141DFD" w:rsidP="00253F01">
            <w:pPr>
              <w:pStyle w:val="TAC"/>
              <w:rPr>
                <w:lang w:val="en-US" w:eastAsia="ko-KR"/>
              </w:rPr>
            </w:pPr>
            <w:r>
              <w:rPr>
                <w:rFonts w:hint="eastAsia"/>
                <w:lang w:val="en-US" w:eastAsia="ko-KR"/>
              </w:rPr>
              <w:t>CA_1A-3C-8A-38A</w:t>
            </w:r>
          </w:p>
        </w:tc>
        <w:tc>
          <w:tcPr>
            <w:tcW w:w="735" w:type="pct"/>
            <w:shd w:val="clear" w:color="auto" w:fill="auto"/>
            <w:noWrap/>
            <w:vAlign w:val="center"/>
          </w:tcPr>
          <w:p w14:paraId="07259A82" w14:textId="77777777" w:rsidR="00141DFD" w:rsidRDefault="00141DFD" w:rsidP="00253F01">
            <w:pPr>
              <w:pStyle w:val="TAC"/>
              <w:rPr>
                <w:lang w:eastAsia="ko-KR"/>
              </w:rPr>
            </w:pPr>
            <w:r>
              <w:rPr>
                <w:rFonts w:hint="eastAsia"/>
                <w:lang w:eastAsia="ko-KR"/>
              </w:rPr>
              <w:t>CA_1A-3A</w:t>
            </w:r>
          </w:p>
        </w:tc>
        <w:tc>
          <w:tcPr>
            <w:tcW w:w="957" w:type="pct"/>
            <w:shd w:val="clear" w:color="auto" w:fill="auto"/>
            <w:noWrap/>
            <w:vAlign w:val="center"/>
          </w:tcPr>
          <w:p w14:paraId="07259A83"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84"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85"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auto"/>
            <w:noWrap/>
            <w:vAlign w:val="center"/>
          </w:tcPr>
          <w:p w14:paraId="07259A86" w14:textId="77777777" w:rsidR="00141DFD" w:rsidRDefault="00141DFD" w:rsidP="00253F01">
            <w:pPr>
              <w:pStyle w:val="TAC"/>
              <w:rPr>
                <w:lang w:val="en-US" w:eastAsia="ko-KR"/>
              </w:rPr>
            </w:pPr>
            <w:r w:rsidRPr="00FB481C">
              <w:rPr>
                <w:lang w:val="en-US" w:eastAsia="ko-KR"/>
              </w:rPr>
              <w:t>Close proximity issue was already covered in Table 7.3.1A-0bA in TS 36.101.</w:t>
            </w:r>
          </w:p>
        </w:tc>
      </w:tr>
      <w:tr w:rsidR="00141DFD" w:rsidRPr="009B3C46" w14:paraId="07259A8E" w14:textId="77777777" w:rsidTr="007F0380">
        <w:trPr>
          <w:trHeight w:val="480"/>
          <w:jc w:val="center"/>
        </w:trPr>
        <w:tc>
          <w:tcPr>
            <w:tcW w:w="1103" w:type="pct"/>
            <w:vMerge/>
            <w:shd w:val="clear" w:color="auto" w:fill="auto"/>
            <w:noWrap/>
            <w:vAlign w:val="center"/>
          </w:tcPr>
          <w:p w14:paraId="07259A88" w14:textId="77777777" w:rsidR="00141DFD" w:rsidRDefault="00141DFD" w:rsidP="00253F01">
            <w:pPr>
              <w:pStyle w:val="TAC"/>
              <w:rPr>
                <w:lang w:val="en-US" w:eastAsia="ko-KR"/>
              </w:rPr>
            </w:pPr>
          </w:p>
        </w:tc>
        <w:tc>
          <w:tcPr>
            <w:tcW w:w="735" w:type="pct"/>
            <w:shd w:val="clear" w:color="auto" w:fill="auto"/>
            <w:noWrap/>
            <w:vAlign w:val="center"/>
          </w:tcPr>
          <w:p w14:paraId="07259A89" w14:textId="77777777" w:rsidR="00141DFD" w:rsidRDefault="00141DFD" w:rsidP="00253F01">
            <w:pPr>
              <w:pStyle w:val="TAC"/>
              <w:rPr>
                <w:lang w:eastAsia="ko-KR"/>
              </w:rPr>
            </w:pPr>
            <w:r>
              <w:rPr>
                <w:rFonts w:hint="eastAsia"/>
                <w:lang w:eastAsia="ko-KR"/>
              </w:rPr>
              <w:t>CA_1A-8A</w:t>
            </w:r>
          </w:p>
        </w:tc>
        <w:tc>
          <w:tcPr>
            <w:tcW w:w="957" w:type="pct"/>
            <w:shd w:val="clear" w:color="auto" w:fill="auto"/>
            <w:noWrap/>
            <w:vAlign w:val="center"/>
          </w:tcPr>
          <w:p w14:paraId="07259A8A" w14:textId="77777777" w:rsidR="00141DFD" w:rsidRDefault="00141DFD" w:rsidP="00253F01">
            <w:pPr>
              <w:pStyle w:val="TAC"/>
              <w:rPr>
                <w:lang w:val="en-US" w:eastAsia="ko-KR"/>
              </w:rPr>
            </w:pPr>
            <w:r>
              <w:rPr>
                <w:rFonts w:hint="eastAsia"/>
                <w:lang w:val="en-US" w:eastAsia="ko-KR"/>
              </w:rPr>
              <w:t>2</w:t>
            </w:r>
            <w:r w:rsidRPr="00D86700">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5" w:type="pct"/>
            <w:shd w:val="clear" w:color="auto" w:fill="auto"/>
            <w:noWrap/>
            <w:vAlign w:val="center"/>
          </w:tcPr>
          <w:p w14:paraId="07259A8B"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8C"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8D" w14:textId="77777777" w:rsidR="00141DFD" w:rsidRDefault="00141DFD" w:rsidP="00253F01">
            <w:pPr>
              <w:pStyle w:val="TAC"/>
              <w:rPr>
                <w:lang w:val="en-US" w:eastAsia="ko-KR"/>
              </w:rPr>
            </w:pPr>
            <w:r w:rsidRPr="00BD4312">
              <w:rPr>
                <w:lang w:val="en-US" w:eastAsia="ko-KR"/>
              </w:rPr>
              <w:t>No need to study for harmonic impacts since they have been already analyzed in TS36.101.</w:t>
            </w:r>
          </w:p>
        </w:tc>
      </w:tr>
      <w:tr w:rsidR="00141DFD" w:rsidRPr="009B3C46" w14:paraId="07259A95" w14:textId="77777777" w:rsidTr="007F0380">
        <w:trPr>
          <w:trHeight w:val="480"/>
          <w:jc w:val="center"/>
        </w:trPr>
        <w:tc>
          <w:tcPr>
            <w:tcW w:w="1103" w:type="pct"/>
            <w:vMerge/>
            <w:shd w:val="clear" w:color="auto" w:fill="auto"/>
            <w:noWrap/>
            <w:vAlign w:val="center"/>
          </w:tcPr>
          <w:p w14:paraId="07259A8F" w14:textId="77777777" w:rsidR="00141DFD" w:rsidRDefault="00141DFD" w:rsidP="00253F01">
            <w:pPr>
              <w:pStyle w:val="TAC"/>
              <w:rPr>
                <w:lang w:val="en-US" w:eastAsia="ko-KR"/>
              </w:rPr>
            </w:pPr>
          </w:p>
        </w:tc>
        <w:tc>
          <w:tcPr>
            <w:tcW w:w="735" w:type="pct"/>
            <w:shd w:val="clear" w:color="auto" w:fill="auto"/>
            <w:noWrap/>
            <w:vAlign w:val="center"/>
          </w:tcPr>
          <w:p w14:paraId="07259A90" w14:textId="77777777" w:rsidR="00141DFD" w:rsidRDefault="00141DFD" w:rsidP="00253F01">
            <w:pPr>
              <w:pStyle w:val="TAC"/>
              <w:rPr>
                <w:lang w:eastAsia="ko-KR"/>
              </w:rPr>
            </w:pPr>
            <w:r>
              <w:rPr>
                <w:rFonts w:hint="eastAsia"/>
                <w:lang w:eastAsia="ko-KR"/>
              </w:rPr>
              <w:t>CA_3A-8A</w:t>
            </w:r>
          </w:p>
        </w:tc>
        <w:tc>
          <w:tcPr>
            <w:tcW w:w="957" w:type="pct"/>
            <w:shd w:val="clear" w:color="auto" w:fill="auto"/>
            <w:noWrap/>
            <w:vAlign w:val="center"/>
          </w:tcPr>
          <w:p w14:paraId="07259A91"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92" w14:textId="77777777" w:rsidR="00141DFD" w:rsidRDefault="00141DFD" w:rsidP="00253F01">
            <w:pPr>
              <w:pStyle w:val="TAC"/>
              <w:rPr>
                <w:lang w:val="en-US" w:eastAsia="ko-KR"/>
              </w:rPr>
            </w:pPr>
            <w:r>
              <w:rPr>
                <w:rFonts w:hint="eastAsia"/>
                <w:lang w:val="en-US" w:eastAsia="ko-KR"/>
              </w:rPr>
              <w:t>2</w:t>
            </w:r>
            <w:r w:rsidRPr="00285A61">
              <w:rPr>
                <w:rFonts w:hint="eastAsia"/>
                <w:vertAlign w:val="superscript"/>
                <w:lang w:val="en-US" w:eastAsia="ko-KR"/>
              </w:rPr>
              <w:t>nd</w:t>
            </w:r>
            <w:r>
              <w:rPr>
                <w:rFonts w:hint="eastAsia"/>
                <w:lang w:val="en-US" w:eastAsia="ko-KR"/>
              </w:rPr>
              <w:t xml:space="preserve"> </w:t>
            </w:r>
            <w:r>
              <w:rPr>
                <w:lang w:val="en-US" w:eastAsia="ko-KR"/>
              </w:rPr>
              <w:t>and 3</w:t>
            </w:r>
            <w:r w:rsidRPr="00285A61">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93"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94" w14:textId="77777777" w:rsidR="00141DFD" w:rsidRDefault="00141DFD" w:rsidP="00253F01">
            <w:pPr>
              <w:pStyle w:val="TAC"/>
              <w:rPr>
                <w:lang w:val="en-US" w:eastAsia="ko-KR"/>
              </w:rPr>
            </w:pPr>
            <w:r>
              <w:rPr>
                <w:lang w:val="en-US" w:eastAsia="ko-KR"/>
              </w:rPr>
              <w:t>2</w:t>
            </w:r>
            <w:r w:rsidRPr="00BD4312">
              <w:rPr>
                <w:vertAlign w:val="superscript"/>
                <w:lang w:val="en-US" w:eastAsia="ko-KR"/>
              </w:rPr>
              <w:t>nd</w:t>
            </w:r>
            <w:r>
              <w:rPr>
                <w:lang w:val="en-US" w:eastAsia="ko-KR"/>
              </w:rPr>
              <w:t xml:space="preserve"> and 3</w:t>
            </w:r>
            <w:r w:rsidRPr="00BD4312">
              <w:rPr>
                <w:vertAlign w:val="superscript"/>
                <w:lang w:val="en-US" w:eastAsia="ko-KR"/>
              </w:rPr>
              <w:t>rd</w:t>
            </w:r>
            <w:r>
              <w:rPr>
                <w:lang w:val="en-US" w:eastAsia="ko-KR"/>
              </w:rPr>
              <w:t xml:space="preserve"> IMD problems have been already covered in CA_3A-8A-38A/CA_3A-8A.</w:t>
            </w:r>
          </w:p>
        </w:tc>
      </w:tr>
      <w:tr w:rsidR="00141DFD" w:rsidRPr="009B3C46" w14:paraId="07259A9D" w14:textId="77777777" w:rsidTr="007F0380">
        <w:trPr>
          <w:trHeight w:val="480"/>
          <w:jc w:val="center"/>
        </w:trPr>
        <w:tc>
          <w:tcPr>
            <w:tcW w:w="1103" w:type="pct"/>
            <w:vMerge w:val="restart"/>
            <w:shd w:val="clear" w:color="auto" w:fill="auto"/>
            <w:noWrap/>
            <w:vAlign w:val="center"/>
          </w:tcPr>
          <w:p w14:paraId="07259A96" w14:textId="77777777" w:rsidR="00141DFD" w:rsidRDefault="00141DFD" w:rsidP="00253F01">
            <w:pPr>
              <w:pStyle w:val="TAC"/>
              <w:rPr>
                <w:lang w:val="en-US" w:eastAsia="ko-KR"/>
              </w:rPr>
            </w:pPr>
            <w:r>
              <w:rPr>
                <w:rFonts w:hint="eastAsia"/>
                <w:lang w:val="en-US" w:eastAsia="ko-KR"/>
              </w:rPr>
              <w:t>CA_1A-3A-8A-20A</w:t>
            </w:r>
            <w:r>
              <w:rPr>
                <w:lang w:val="en-US" w:eastAsia="ko-KR"/>
              </w:rPr>
              <w:t>,</w:t>
            </w:r>
          </w:p>
          <w:p w14:paraId="07259A97" w14:textId="77777777" w:rsidR="00141DFD" w:rsidRDefault="00141DFD" w:rsidP="00253F01">
            <w:pPr>
              <w:pStyle w:val="TAC"/>
              <w:rPr>
                <w:lang w:val="en-US" w:eastAsia="ko-KR"/>
              </w:rPr>
            </w:pPr>
            <w:r>
              <w:rPr>
                <w:lang w:val="en-US" w:eastAsia="ko-KR"/>
              </w:rPr>
              <w:t>CA_1A-3C-8A-20A</w:t>
            </w:r>
          </w:p>
        </w:tc>
        <w:tc>
          <w:tcPr>
            <w:tcW w:w="735" w:type="pct"/>
            <w:shd w:val="clear" w:color="auto" w:fill="auto"/>
            <w:noWrap/>
            <w:vAlign w:val="center"/>
          </w:tcPr>
          <w:p w14:paraId="07259A98" w14:textId="77777777" w:rsidR="00141DFD" w:rsidRDefault="00141DFD" w:rsidP="00253F01">
            <w:pPr>
              <w:pStyle w:val="TAC"/>
              <w:rPr>
                <w:lang w:eastAsia="ko-KR"/>
              </w:rPr>
            </w:pPr>
            <w:r>
              <w:rPr>
                <w:rFonts w:hint="eastAsia"/>
                <w:lang w:eastAsia="ko-KR"/>
              </w:rPr>
              <w:t>CA_1A-3A</w:t>
            </w:r>
          </w:p>
        </w:tc>
        <w:tc>
          <w:tcPr>
            <w:tcW w:w="957" w:type="pct"/>
            <w:shd w:val="clear" w:color="auto" w:fill="auto"/>
            <w:noWrap/>
            <w:vAlign w:val="center"/>
          </w:tcPr>
          <w:p w14:paraId="07259A99"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9A"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9B"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auto"/>
            <w:noWrap/>
            <w:vAlign w:val="center"/>
          </w:tcPr>
          <w:p w14:paraId="07259A9C" w14:textId="77777777" w:rsidR="00141DFD" w:rsidRDefault="00141DFD" w:rsidP="00253F01">
            <w:pPr>
              <w:pStyle w:val="TAC"/>
              <w:rPr>
                <w:lang w:val="en-US" w:eastAsia="ko-KR"/>
              </w:rPr>
            </w:pPr>
            <w:r w:rsidRPr="00FB481C">
              <w:rPr>
                <w:lang w:val="en-US" w:eastAsia="ko-KR"/>
              </w:rPr>
              <w:t>Close proximity issue was already covered in Table 7.3.1A-0bA in TS 36.101.</w:t>
            </w:r>
          </w:p>
        </w:tc>
      </w:tr>
      <w:tr w:rsidR="00141DFD" w:rsidRPr="009B3C46" w14:paraId="07259AA4" w14:textId="77777777" w:rsidTr="007F0380">
        <w:trPr>
          <w:trHeight w:val="480"/>
          <w:jc w:val="center"/>
        </w:trPr>
        <w:tc>
          <w:tcPr>
            <w:tcW w:w="1103" w:type="pct"/>
            <w:vMerge/>
            <w:shd w:val="clear" w:color="auto" w:fill="auto"/>
            <w:noWrap/>
            <w:vAlign w:val="center"/>
          </w:tcPr>
          <w:p w14:paraId="07259A9E" w14:textId="77777777" w:rsidR="00141DFD" w:rsidRDefault="00141DFD" w:rsidP="00253F01">
            <w:pPr>
              <w:pStyle w:val="TAC"/>
              <w:rPr>
                <w:lang w:val="en-US" w:eastAsia="ko-KR"/>
              </w:rPr>
            </w:pPr>
          </w:p>
        </w:tc>
        <w:tc>
          <w:tcPr>
            <w:tcW w:w="735" w:type="pct"/>
            <w:shd w:val="clear" w:color="auto" w:fill="auto"/>
            <w:noWrap/>
            <w:vAlign w:val="center"/>
          </w:tcPr>
          <w:p w14:paraId="07259A9F" w14:textId="77777777" w:rsidR="00141DFD" w:rsidRDefault="00141DFD" w:rsidP="00253F01">
            <w:pPr>
              <w:pStyle w:val="TAC"/>
              <w:rPr>
                <w:lang w:eastAsia="ko-KR"/>
              </w:rPr>
            </w:pPr>
            <w:r>
              <w:rPr>
                <w:rFonts w:hint="eastAsia"/>
                <w:lang w:eastAsia="ko-KR"/>
              </w:rPr>
              <w:t>CA_1A-8A</w:t>
            </w:r>
          </w:p>
        </w:tc>
        <w:tc>
          <w:tcPr>
            <w:tcW w:w="957" w:type="pct"/>
            <w:shd w:val="clear" w:color="auto" w:fill="auto"/>
            <w:noWrap/>
            <w:vAlign w:val="center"/>
          </w:tcPr>
          <w:p w14:paraId="07259AA0" w14:textId="77777777" w:rsidR="00141DFD" w:rsidRDefault="00141DFD" w:rsidP="00253F01">
            <w:pPr>
              <w:pStyle w:val="TAC"/>
              <w:rPr>
                <w:lang w:val="en-US" w:eastAsia="ko-KR"/>
              </w:rPr>
            </w:pPr>
            <w:r>
              <w:rPr>
                <w:rFonts w:hint="eastAsia"/>
                <w:lang w:val="en-US" w:eastAsia="ko-KR"/>
              </w:rPr>
              <w:t>2</w:t>
            </w:r>
            <w:r w:rsidRPr="00261E0F">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5" w:type="pct"/>
            <w:shd w:val="clear" w:color="auto" w:fill="auto"/>
            <w:noWrap/>
            <w:vAlign w:val="center"/>
          </w:tcPr>
          <w:p w14:paraId="07259AA1" w14:textId="77777777" w:rsidR="00141DFD" w:rsidRPr="00261E0F" w:rsidRDefault="00141DFD" w:rsidP="00253F01">
            <w:pPr>
              <w:pStyle w:val="TAC"/>
              <w:rPr>
                <w:lang w:val="en-US" w:eastAsia="ko-KR"/>
              </w:rPr>
            </w:pPr>
            <w:r>
              <w:rPr>
                <w:rFonts w:hint="eastAsia"/>
                <w:lang w:val="en-US" w:eastAsia="ko-KR"/>
              </w:rPr>
              <w:t>4</w:t>
            </w:r>
            <w:r w:rsidRPr="00261E0F">
              <w:rPr>
                <w:rFonts w:hint="eastAsia"/>
                <w:vertAlign w:val="superscript"/>
                <w:lang w:val="en-US" w:eastAsia="ko-KR"/>
              </w:rPr>
              <w:t>th</w:t>
            </w:r>
            <w:r>
              <w:rPr>
                <w:rFonts w:hint="eastAsia"/>
                <w:lang w:val="en-US" w:eastAsia="ko-KR"/>
              </w:rPr>
              <w:t xml:space="preserve"> </w:t>
            </w:r>
            <w:r>
              <w:rPr>
                <w:lang w:val="en-US" w:eastAsia="ko-KR"/>
              </w:rPr>
              <w:t xml:space="preserve">IMD in B20 </w:t>
            </w:r>
          </w:p>
        </w:tc>
        <w:tc>
          <w:tcPr>
            <w:tcW w:w="662" w:type="pct"/>
            <w:shd w:val="clear" w:color="auto" w:fill="auto"/>
            <w:noWrap/>
            <w:vAlign w:val="center"/>
          </w:tcPr>
          <w:p w14:paraId="07259AA2"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A3" w14:textId="77777777" w:rsidR="00141DFD" w:rsidRDefault="00141DFD"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r w:rsidR="00141DFD" w:rsidRPr="009B3C46" w14:paraId="07259AAB" w14:textId="77777777" w:rsidTr="00CA3940">
        <w:trPr>
          <w:trHeight w:val="480"/>
          <w:jc w:val="center"/>
        </w:trPr>
        <w:tc>
          <w:tcPr>
            <w:tcW w:w="1103" w:type="pct"/>
            <w:vMerge/>
            <w:shd w:val="clear" w:color="auto" w:fill="auto"/>
            <w:noWrap/>
            <w:vAlign w:val="center"/>
          </w:tcPr>
          <w:p w14:paraId="07259AA5" w14:textId="77777777" w:rsidR="00141DFD" w:rsidRDefault="00141DFD" w:rsidP="00253F01">
            <w:pPr>
              <w:pStyle w:val="TAC"/>
              <w:rPr>
                <w:lang w:val="en-US" w:eastAsia="ko-KR"/>
              </w:rPr>
            </w:pPr>
          </w:p>
        </w:tc>
        <w:tc>
          <w:tcPr>
            <w:tcW w:w="735" w:type="pct"/>
            <w:shd w:val="clear" w:color="auto" w:fill="auto"/>
            <w:noWrap/>
            <w:vAlign w:val="center"/>
          </w:tcPr>
          <w:p w14:paraId="07259AA6" w14:textId="77777777" w:rsidR="00141DFD" w:rsidRDefault="00141DFD" w:rsidP="00253F01">
            <w:pPr>
              <w:pStyle w:val="TAC"/>
              <w:rPr>
                <w:lang w:eastAsia="ko-KR"/>
              </w:rPr>
            </w:pPr>
            <w:r>
              <w:rPr>
                <w:rFonts w:hint="eastAsia"/>
                <w:lang w:eastAsia="ko-KR"/>
              </w:rPr>
              <w:t>CA_3A-8A</w:t>
            </w:r>
          </w:p>
        </w:tc>
        <w:tc>
          <w:tcPr>
            <w:tcW w:w="957" w:type="pct"/>
            <w:shd w:val="clear" w:color="auto" w:fill="auto"/>
            <w:noWrap/>
            <w:vAlign w:val="center"/>
          </w:tcPr>
          <w:p w14:paraId="07259AA7"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A8" w14:textId="77777777" w:rsidR="00141DFD" w:rsidRDefault="00141DFD" w:rsidP="00253F01">
            <w:pPr>
              <w:pStyle w:val="TAC"/>
              <w:rPr>
                <w:lang w:val="en-US" w:eastAsia="ko-KR"/>
              </w:rPr>
            </w:pPr>
            <w:r>
              <w:rPr>
                <w:rFonts w:hint="eastAsia"/>
                <w:lang w:val="en-US" w:eastAsia="ko-KR"/>
              </w:rPr>
              <w:t>2</w:t>
            </w:r>
            <w:r w:rsidRPr="00512370">
              <w:rPr>
                <w:rFonts w:hint="eastAsia"/>
                <w:vertAlign w:val="superscript"/>
                <w:lang w:val="en-US" w:eastAsia="ko-KR"/>
              </w:rPr>
              <w:t>nd</w:t>
            </w:r>
            <w:r>
              <w:rPr>
                <w:rFonts w:hint="eastAsia"/>
                <w:lang w:val="en-US" w:eastAsia="ko-KR"/>
              </w:rPr>
              <w:t xml:space="preserve"> </w:t>
            </w:r>
            <w:r>
              <w:rPr>
                <w:lang w:val="en-US" w:eastAsia="ko-KR"/>
              </w:rPr>
              <w:t>and 5</w:t>
            </w:r>
            <w:r w:rsidRPr="00512370">
              <w:rPr>
                <w:vertAlign w:val="superscript"/>
                <w:lang w:val="en-US" w:eastAsia="ko-KR"/>
              </w:rPr>
              <w:t>th</w:t>
            </w:r>
            <w:r>
              <w:rPr>
                <w:lang w:val="en-US" w:eastAsia="ko-KR"/>
              </w:rPr>
              <w:t xml:space="preserve"> IMDs in B20 </w:t>
            </w:r>
          </w:p>
        </w:tc>
        <w:tc>
          <w:tcPr>
            <w:tcW w:w="662" w:type="pct"/>
            <w:shd w:val="clear" w:color="auto" w:fill="auto"/>
            <w:noWrap/>
            <w:vAlign w:val="center"/>
          </w:tcPr>
          <w:p w14:paraId="07259AA9"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AA" w14:textId="77777777" w:rsidR="00141DFD" w:rsidRDefault="007F0380" w:rsidP="00253F01">
            <w:pPr>
              <w:pStyle w:val="TAC"/>
              <w:rPr>
                <w:lang w:val="en-US" w:eastAsia="ko-KR"/>
              </w:rPr>
            </w:pPr>
            <w:r w:rsidRPr="007F0380">
              <w:rPr>
                <w:rFonts w:eastAsia="Malgun Gothic"/>
                <w:lang w:val="en-US" w:eastAsia="ko-KR"/>
              </w:rPr>
              <w:t xml:space="preserve">The MSD will </w:t>
            </w:r>
            <w:r w:rsidR="00141DFD">
              <w:rPr>
                <w:lang w:val="en-US" w:eastAsia="ko-KR"/>
              </w:rPr>
              <w:t xml:space="preserve">study for IMD impacts in </w:t>
            </w:r>
            <w:r>
              <w:rPr>
                <w:lang w:val="en-US" w:eastAsia="ko-KR"/>
              </w:rPr>
              <w:t>in lower order DL_</w:t>
            </w:r>
            <w:r>
              <w:rPr>
                <w:rFonts w:hint="eastAsia"/>
                <w:lang w:val="en-US" w:eastAsia="ko-KR"/>
              </w:rPr>
              <w:t>CA_3A-8A-20A</w:t>
            </w:r>
            <w:r>
              <w:rPr>
                <w:lang w:val="en-US" w:eastAsia="ko-KR"/>
              </w:rPr>
              <w:t xml:space="preserve"> with UL_CA_3A-8A</w:t>
            </w:r>
          </w:p>
        </w:tc>
      </w:tr>
      <w:tr w:rsidR="00141DFD" w:rsidRPr="009B3C46" w14:paraId="07259AB3" w14:textId="77777777" w:rsidTr="007F0380">
        <w:trPr>
          <w:trHeight w:val="480"/>
          <w:jc w:val="center"/>
        </w:trPr>
        <w:tc>
          <w:tcPr>
            <w:tcW w:w="1103" w:type="pct"/>
            <w:shd w:val="clear" w:color="auto" w:fill="auto"/>
            <w:noWrap/>
            <w:vAlign w:val="center"/>
          </w:tcPr>
          <w:p w14:paraId="07259AAC" w14:textId="77777777" w:rsidR="00141DFD" w:rsidRDefault="00141DFD" w:rsidP="00253F01">
            <w:pPr>
              <w:pStyle w:val="TAC"/>
              <w:rPr>
                <w:lang w:val="en-US" w:eastAsia="ko-KR"/>
              </w:rPr>
            </w:pPr>
            <w:r>
              <w:rPr>
                <w:rFonts w:hint="eastAsia"/>
                <w:lang w:val="en-US" w:eastAsia="ko-KR"/>
              </w:rPr>
              <w:t>CA_1A-3A-20A-38A</w:t>
            </w:r>
            <w:r>
              <w:rPr>
                <w:lang w:val="en-US" w:eastAsia="ko-KR"/>
              </w:rPr>
              <w:t>,</w:t>
            </w:r>
          </w:p>
          <w:p w14:paraId="07259AAD" w14:textId="77777777" w:rsidR="00141DFD" w:rsidRDefault="00141DFD" w:rsidP="00253F01">
            <w:pPr>
              <w:pStyle w:val="TAC"/>
              <w:rPr>
                <w:lang w:val="en-US" w:eastAsia="ko-KR"/>
              </w:rPr>
            </w:pPr>
            <w:r>
              <w:rPr>
                <w:rFonts w:hint="eastAsia"/>
                <w:lang w:val="en-US" w:eastAsia="ko-KR"/>
              </w:rPr>
              <w:t>CA_1A-3C-20A-38A</w:t>
            </w:r>
          </w:p>
        </w:tc>
        <w:tc>
          <w:tcPr>
            <w:tcW w:w="735" w:type="pct"/>
            <w:shd w:val="clear" w:color="auto" w:fill="auto"/>
            <w:noWrap/>
            <w:vAlign w:val="center"/>
          </w:tcPr>
          <w:p w14:paraId="07259AAE" w14:textId="77777777" w:rsidR="00141DFD" w:rsidRDefault="00141DFD" w:rsidP="00253F01">
            <w:pPr>
              <w:pStyle w:val="TAC"/>
              <w:rPr>
                <w:lang w:eastAsia="ko-KR"/>
              </w:rPr>
            </w:pPr>
            <w:r>
              <w:rPr>
                <w:rFonts w:hint="eastAsia"/>
                <w:lang w:eastAsia="ko-KR"/>
              </w:rPr>
              <w:t>CA_1A-3A</w:t>
            </w:r>
          </w:p>
        </w:tc>
        <w:tc>
          <w:tcPr>
            <w:tcW w:w="957" w:type="pct"/>
            <w:shd w:val="clear" w:color="auto" w:fill="auto"/>
            <w:noWrap/>
            <w:vAlign w:val="center"/>
          </w:tcPr>
          <w:p w14:paraId="07259AAF"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B0"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B1"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auto"/>
            <w:noWrap/>
          </w:tcPr>
          <w:p w14:paraId="07259AB2" w14:textId="77777777" w:rsidR="00141DFD" w:rsidRDefault="00141DFD" w:rsidP="00253F01">
            <w:pPr>
              <w:pStyle w:val="TAC"/>
              <w:rPr>
                <w:lang w:val="en-US" w:eastAsia="ko-KR"/>
              </w:rPr>
            </w:pPr>
            <w:r w:rsidRPr="005D7790">
              <w:rPr>
                <w:lang w:val="en-US" w:eastAsia="ko-KR"/>
              </w:rPr>
              <w:t>Close proximity issue was already covered in Table 7.3.1A-0bA in TS 36.101.</w:t>
            </w:r>
          </w:p>
        </w:tc>
      </w:tr>
      <w:tr w:rsidR="00141DFD" w:rsidRPr="009B3C46" w14:paraId="07259ABA" w14:textId="77777777" w:rsidTr="007F0380">
        <w:trPr>
          <w:trHeight w:val="480"/>
          <w:jc w:val="center"/>
        </w:trPr>
        <w:tc>
          <w:tcPr>
            <w:tcW w:w="1103" w:type="pct"/>
            <w:shd w:val="clear" w:color="auto" w:fill="auto"/>
            <w:noWrap/>
            <w:vAlign w:val="center"/>
          </w:tcPr>
          <w:p w14:paraId="07259AB4" w14:textId="77777777" w:rsidR="00141DFD" w:rsidRDefault="00141DFD" w:rsidP="00253F01">
            <w:pPr>
              <w:pStyle w:val="TAC"/>
              <w:rPr>
                <w:lang w:val="en-US" w:eastAsia="ko-KR"/>
              </w:rPr>
            </w:pPr>
            <w:r>
              <w:rPr>
                <w:rFonts w:hint="eastAsia"/>
                <w:lang w:val="en-US" w:eastAsia="ko-KR"/>
              </w:rPr>
              <w:t>CA_1A-3A-7A-38A</w:t>
            </w:r>
          </w:p>
        </w:tc>
        <w:tc>
          <w:tcPr>
            <w:tcW w:w="735" w:type="pct"/>
            <w:shd w:val="clear" w:color="auto" w:fill="auto"/>
            <w:noWrap/>
            <w:vAlign w:val="center"/>
          </w:tcPr>
          <w:p w14:paraId="07259AB5" w14:textId="77777777" w:rsidR="00141DFD" w:rsidRDefault="00141DFD" w:rsidP="00253F01">
            <w:pPr>
              <w:pStyle w:val="TAC"/>
              <w:rPr>
                <w:lang w:eastAsia="ko-KR"/>
              </w:rPr>
            </w:pPr>
            <w:r>
              <w:rPr>
                <w:rFonts w:hint="eastAsia"/>
                <w:lang w:eastAsia="ko-KR"/>
              </w:rPr>
              <w:t>CA_1A-3A</w:t>
            </w:r>
          </w:p>
        </w:tc>
        <w:tc>
          <w:tcPr>
            <w:tcW w:w="957" w:type="pct"/>
            <w:shd w:val="clear" w:color="auto" w:fill="auto"/>
            <w:noWrap/>
            <w:vAlign w:val="center"/>
          </w:tcPr>
          <w:p w14:paraId="07259AB6"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B7"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B8"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auto"/>
            <w:noWrap/>
          </w:tcPr>
          <w:p w14:paraId="07259AB9" w14:textId="77777777" w:rsidR="00141DFD" w:rsidRDefault="00141DFD" w:rsidP="00253F01">
            <w:pPr>
              <w:pStyle w:val="TAC"/>
              <w:rPr>
                <w:lang w:val="en-US" w:eastAsia="ko-KR"/>
              </w:rPr>
            </w:pPr>
            <w:r w:rsidRPr="005D7790">
              <w:rPr>
                <w:lang w:val="en-US" w:eastAsia="ko-KR"/>
              </w:rPr>
              <w:t>Close proximity issue was already covered in Table 7.3.1A-0bA in TS 36.101.</w:t>
            </w:r>
          </w:p>
        </w:tc>
      </w:tr>
      <w:tr w:rsidR="00141DFD" w:rsidRPr="009B3C46" w14:paraId="07259AC1" w14:textId="77777777" w:rsidTr="007F0380">
        <w:trPr>
          <w:trHeight w:val="480"/>
          <w:jc w:val="center"/>
        </w:trPr>
        <w:tc>
          <w:tcPr>
            <w:tcW w:w="1103" w:type="pct"/>
            <w:shd w:val="clear" w:color="auto" w:fill="auto"/>
            <w:noWrap/>
            <w:vAlign w:val="center"/>
          </w:tcPr>
          <w:p w14:paraId="07259ABB" w14:textId="77777777" w:rsidR="00141DFD" w:rsidRDefault="00141DFD" w:rsidP="00253F01">
            <w:pPr>
              <w:pStyle w:val="TAC"/>
              <w:rPr>
                <w:lang w:val="en-US" w:eastAsia="ko-KR"/>
              </w:rPr>
            </w:pPr>
            <w:r>
              <w:rPr>
                <w:rFonts w:hint="eastAsia"/>
                <w:lang w:val="en-US" w:eastAsia="ko-KR"/>
              </w:rPr>
              <w:t>CA_1A-7A-8A-38A</w:t>
            </w:r>
          </w:p>
        </w:tc>
        <w:tc>
          <w:tcPr>
            <w:tcW w:w="735" w:type="pct"/>
            <w:shd w:val="clear" w:color="auto" w:fill="auto"/>
            <w:noWrap/>
            <w:vAlign w:val="center"/>
          </w:tcPr>
          <w:p w14:paraId="07259ABC" w14:textId="77777777" w:rsidR="00141DFD" w:rsidRDefault="00141DFD" w:rsidP="00253F01">
            <w:pPr>
              <w:pStyle w:val="TAC"/>
              <w:rPr>
                <w:lang w:eastAsia="ko-KR"/>
              </w:rPr>
            </w:pPr>
            <w:r>
              <w:rPr>
                <w:rFonts w:hint="eastAsia"/>
                <w:lang w:eastAsia="ko-KR"/>
              </w:rPr>
              <w:t>CA_1A-8A</w:t>
            </w:r>
          </w:p>
        </w:tc>
        <w:tc>
          <w:tcPr>
            <w:tcW w:w="957" w:type="pct"/>
            <w:shd w:val="clear" w:color="auto" w:fill="auto"/>
            <w:noWrap/>
            <w:vAlign w:val="center"/>
          </w:tcPr>
          <w:p w14:paraId="07259ABD" w14:textId="77777777" w:rsidR="00141DFD" w:rsidRDefault="00141DFD" w:rsidP="00253F01">
            <w:pPr>
              <w:pStyle w:val="TAC"/>
              <w:rPr>
                <w:lang w:val="en-US" w:eastAsia="ko-KR"/>
              </w:rPr>
            </w:pPr>
            <w:r>
              <w:rPr>
                <w:rFonts w:hint="eastAsia"/>
                <w:lang w:val="en-US" w:eastAsia="ko-KR"/>
              </w:rPr>
              <w:t>3</w:t>
            </w:r>
            <w:r w:rsidRPr="00B10C23">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BE"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BF"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C0" w14:textId="77777777" w:rsidR="00141DFD" w:rsidRDefault="00141DFD" w:rsidP="00253F01">
            <w:pPr>
              <w:pStyle w:val="TAC"/>
              <w:rPr>
                <w:lang w:val="en-US" w:eastAsia="ko-KR"/>
              </w:rPr>
            </w:pPr>
            <w:r w:rsidRPr="00BD4312">
              <w:rPr>
                <w:lang w:val="en-US" w:eastAsia="ko-KR"/>
              </w:rPr>
              <w:t>No need to study for harmonic impacts since they have been already analyzed in TS36.101.</w:t>
            </w:r>
            <w:r>
              <w:rPr>
                <w:lang w:val="en-US" w:eastAsia="ko-KR"/>
              </w:rPr>
              <w:t xml:space="preserve"> </w:t>
            </w:r>
          </w:p>
        </w:tc>
      </w:tr>
      <w:tr w:rsidR="00141DFD" w:rsidRPr="009B3C46" w14:paraId="07259ACA" w14:textId="77777777" w:rsidTr="007F0380">
        <w:trPr>
          <w:trHeight w:val="480"/>
          <w:jc w:val="center"/>
        </w:trPr>
        <w:tc>
          <w:tcPr>
            <w:tcW w:w="1103" w:type="pct"/>
            <w:shd w:val="clear" w:color="auto" w:fill="auto"/>
            <w:noWrap/>
            <w:vAlign w:val="center"/>
          </w:tcPr>
          <w:p w14:paraId="07259AC2" w14:textId="77777777" w:rsidR="00141DFD" w:rsidRDefault="00141DFD" w:rsidP="00253F01">
            <w:pPr>
              <w:pStyle w:val="TAC"/>
              <w:rPr>
                <w:lang w:val="en-US" w:eastAsia="ko-KR"/>
              </w:rPr>
            </w:pPr>
            <w:r>
              <w:rPr>
                <w:rFonts w:hint="eastAsia"/>
                <w:lang w:val="en-US" w:eastAsia="ko-KR"/>
              </w:rPr>
              <w:t>CA_3A-7A-8A-38A</w:t>
            </w:r>
          </w:p>
        </w:tc>
        <w:tc>
          <w:tcPr>
            <w:tcW w:w="735" w:type="pct"/>
            <w:shd w:val="clear" w:color="auto" w:fill="auto"/>
            <w:noWrap/>
            <w:vAlign w:val="center"/>
          </w:tcPr>
          <w:p w14:paraId="07259AC3" w14:textId="77777777" w:rsidR="00141DFD" w:rsidRDefault="00141DFD" w:rsidP="00253F01">
            <w:pPr>
              <w:pStyle w:val="TAC"/>
              <w:rPr>
                <w:lang w:eastAsia="ko-KR"/>
              </w:rPr>
            </w:pPr>
            <w:r>
              <w:rPr>
                <w:rFonts w:hint="eastAsia"/>
                <w:lang w:eastAsia="ko-KR"/>
              </w:rPr>
              <w:t>CA_3A-8A</w:t>
            </w:r>
          </w:p>
        </w:tc>
        <w:tc>
          <w:tcPr>
            <w:tcW w:w="957" w:type="pct"/>
            <w:shd w:val="clear" w:color="auto" w:fill="auto"/>
            <w:noWrap/>
            <w:vAlign w:val="center"/>
          </w:tcPr>
          <w:p w14:paraId="07259AC4" w14:textId="77777777" w:rsidR="00141DFD" w:rsidRDefault="00141DFD" w:rsidP="00253F01">
            <w:pPr>
              <w:pStyle w:val="TAC"/>
              <w:rPr>
                <w:lang w:val="en-US" w:eastAsia="ko-KR"/>
              </w:rPr>
            </w:pPr>
            <w:r>
              <w:rPr>
                <w:rFonts w:hint="eastAsia"/>
                <w:lang w:val="en-US" w:eastAsia="ko-KR"/>
              </w:rPr>
              <w:t>3</w:t>
            </w:r>
            <w:r w:rsidRPr="00DD489D">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C5" w14:textId="77777777" w:rsidR="00141DFD" w:rsidRDefault="00141DFD" w:rsidP="00253F01">
            <w:pPr>
              <w:pStyle w:val="TAC"/>
              <w:rPr>
                <w:lang w:val="en-US" w:eastAsia="ko-KR"/>
              </w:rPr>
            </w:pPr>
            <w:r>
              <w:rPr>
                <w:lang w:val="en-US" w:eastAsia="ko-KR"/>
              </w:rPr>
              <w:t>2</w:t>
            </w:r>
            <w:r w:rsidRPr="00DD489D">
              <w:rPr>
                <w:vertAlign w:val="superscript"/>
                <w:lang w:val="en-US" w:eastAsia="ko-KR"/>
              </w:rPr>
              <w:t>nd</w:t>
            </w:r>
            <w:r>
              <w:rPr>
                <w:lang w:val="en-US" w:eastAsia="ko-KR"/>
              </w:rPr>
              <w:t xml:space="preserve"> and 3</w:t>
            </w:r>
            <w:r w:rsidRPr="00DD489D">
              <w:rPr>
                <w:vertAlign w:val="superscript"/>
                <w:lang w:val="en-US" w:eastAsia="ko-KR"/>
              </w:rPr>
              <w:t>rd</w:t>
            </w:r>
            <w:r>
              <w:rPr>
                <w:lang w:val="en-US" w:eastAsia="ko-KR"/>
              </w:rPr>
              <w:t xml:space="preserve"> IMDs in B7,</w:t>
            </w:r>
          </w:p>
          <w:p w14:paraId="07259AC6" w14:textId="77777777" w:rsidR="00141DFD" w:rsidRPr="00DD489D" w:rsidRDefault="00141DFD" w:rsidP="00253F01">
            <w:pPr>
              <w:pStyle w:val="TAC"/>
              <w:rPr>
                <w:lang w:val="en-US" w:eastAsia="ko-KR"/>
              </w:rPr>
            </w:pPr>
            <w:r>
              <w:rPr>
                <w:lang w:val="en-US" w:eastAsia="ko-KR"/>
              </w:rPr>
              <w:t>2</w:t>
            </w:r>
            <w:r w:rsidRPr="00DD489D">
              <w:rPr>
                <w:vertAlign w:val="superscript"/>
                <w:lang w:val="en-US" w:eastAsia="ko-KR"/>
              </w:rPr>
              <w:t>nd</w:t>
            </w:r>
            <w:r>
              <w:rPr>
                <w:lang w:val="en-US" w:eastAsia="ko-KR"/>
              </w:rPr>
              <w:t xml:space="preserve"> and 3</w:t>
            </w:r>
            <w:r w:rsidRPr="00DD489D">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C7"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C8" w14:textId="77777777" w:rsidR="00141DFD" w:rsidRDefault="00141DFD"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AC9" w14:textId="77777777" w:rsidR="00141DFD" w:rsidRDefault="00141DFD" w:rsidP="00253F01">
            <w:pPr>
              <w:pStyle w:val="TAC"/>
              <w:rPr>
                <w:lang w:val="en-US" w:eastAsia="ko-KR"/>
              </w:rPr>
            </w:pPr>
            <w:r>
              <w:rPr>
                <w:lang w:val="en-US" w:eastAsia="ko-KR"/>
              </w:rPr>
              <w:t>- All IMD problems have been already covered in CA_3A-7A-8A/CA_3A-8A and CA_3A-8A-38A/CA_3A-8A.</w:t>
            </w:r>
          </w:p>
        </w:tc>
      </w:tr>
      <w:tr w:rsidR="00141DFD" w:rsidRPr="009B3C46" w14:paraId="07259AD1" w14:textId="77777777" w:rsidTr="007F0380">
        <w:trPr>
          <w:trHeight w:val="480"/>
          <w:jc w:val="center"/>
        </w:trPr>
        <w:tc>
          <w:tcPr>
            <w:tcW w:w="1103" w:type="pct"/>
            <w:shd w:val="clear" w:color="auto" w:fill="auto"/>
            <w:noWrap/>
            <w:vAlign w:val="center"/>
          </w:tcPr>
          <w:p w14:paraId="07259ACB" w14:textId="77777777" w:rsidR="00141DFD" w:rsidRDefault="00141DFD" w:rsidP="00253F01">
            <w:pPr>
              <w:pStyle w:val="TAC"/>
              <w:rPr>
                <w:lang w:val="en-US" w:eastAsia="ko-KR"/>
              </w:rPr>
            </w:pPr>
            <w:r>
              <w:rPr>
                <w:rFonts w:hint="eastAsia"/>
                <w:lang w:val="en-US" w:eastAsia="ko-KR"/>
              </w:rPr>
              <w:t>CA_1A-8A-20A-38A</w:t>
            </w:r>
          </w:p>
        </w:tc>
        <w:tc>
          <w:tcPr>
            <w:tcW w:w="735" w:type="pct"/>
            <w:shd w:val="clear" w:color="auto" w:fill="auto"/>
            <w:noWrap/>
            <w:vAlign w:val="center"/>
          </w:tcPr>
          <w:p w14:paraId="07259ACC" w14:textId="77777777" w:rsidR="00141DFD" w:rsidRDefault="00141DFD" w:rsidP="00253F01">
            <w:pPr>
              <w:pStyle w:val="TAC"/>
              <w:rPr>
                <w:lang w:eastAsia="ko-KR"/>
              </w:rPr>
            </w:pPr>
            <w:r>
              <w:rPr>
                <w:rFonts w:hint="eastAsia"/>
                <w:lang w:eastAsia="ko-KR"/>
              </w:rPr>
              <w:t>CA_1A-8A</w:t>
            </w:r>
          </w:p>
        </w:tc>
        <w:tc>
          <w:tcPr>
            <w:tcW w:w="957" w:type="pct"/>
            <w:shd w:val="clear" w:color="auto" w:fill="auto"/>
            <w:noWrap/>
            <w:vAlign w:val="center"/>
          </w:tcPr>
          <w:p w14:paraId="07259ACD"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CE" w14:textId="77777777" w:rsidR="00141DFD" w:rsidRDefault="00141DFD" w:rsidP="00253F01">
            <w:pPr>
              <w:pStyle w:val="TAC"/>
              <w:rPr>
                <w:lang w:val="en-US" w:eastAsia="ko-KR"/>
              </w:rPr>
            </w:pPr>
            <w:r>
              <w:rPr>
                <w:rFonts w:hint="eastAsia"/>
                <w:lang w:val="en-US" w:eastAsia="ko-KR"/>
              </w:rPr>
              <w:t>4</w:t>
            </w:r>
            <w:r w:rsidRPr="00B34A88">
              <w:rPr>
                <w:rFonts w:hint="eastAsia"/>
                <w:vertAlign w:val="superscript"/>
                <w:lang w:val="en-US" w:eastAsia="ko-KR"/>
              </w:rPr>
              <w:t>th</w:t>
            </w:r>
            <w:r>
              <w:rPr>
                <w:rFonts w:hint="eastAsia"/>
                <w:lang w:val="en-US" w:eastAsia="ko-KR"/>
              </w:rPr>
              <w:t xml:space="preserve"> </w:t>
            </w:r>
            <w:r>
              <w:rPr>
                <w:lang w:val="en-US" w:eastAsia="ko-KR"/>
              </w:rPr>
              <w:t xml:space="preserve">IMD </w:t>
            </w:r>
            <w:r>
              <w:rPr>
                <w:lang w:val="en-US" w:eastAsia="ko-KR"/>
              </w:rPr>
              <w:br/>
              <w:t>in B20</w:t>
            </w:r>
          </w:p>
        </w:tc>
        <w:tc>
          <w:tcPr>
            <w:tcW w:w="662" w:type="pct"/>
            <w:shd w:val="clear" w:color="auto" w:fill="auto"/>
            <w:noWrap/>
            <w:vAlign w:val="center"/>
          </w:tcPr>
          <w:p w14:paraId="07259ACF"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D0" w14:textId="77777777" w:rsidR="00141DFD" w:rsidRDefault="007F0380" w:rsidP="00253F01">
            <w:pPr>
              <w:pStyle w:val="TAC"/>
              <w:rPr>
                <w:lang w:val="en-US" w:eastAsia="ko-KR"/>
              </w:rPr>
            </w:pPr>
            <w:r>
              <w:rPr>
                <w:lang w:val="en-US" w:eastAsia="ko-KR"/>
              </w:rPr>
              <w:t>The MSD will be covered in lower order DL_CA_1A-8A-20A with UL_CA_1A-8A</w:t>
            </w:r>
          </w:p>
        </w:tc>
      </w:tr>
      <w:tr w:rsidR="00141DFD" w:rsidRPr="009B3C46" w14:paraId="07259ADA" w14:textId="77777777" w:rsidTr="007F0380">
        <w:trPr>
          <w:trHeight w:val="480"/>
          <w:jc w:val="center"/>
        </w:trPr>
        <w:tc>
          <w:tcPr>
            <w:tcW w:w="1103" w:type="pct"/>
            <w:shd w:val="clear" w:color="auto" w:fill="auto"/>
            <w:noWrap/>
            <w:vAlign w:val="center"/>
          </w:tcPr>
          <w:p w14:paraId="07259AD2" w14:textId="77777777" w:rsidR="00141DFD" w:rsidRDefault="00141DFD" w:rsidP="00253F01">
            <w:pPr>
              <w:pStyle w:val="TAC"/>
              <w:rPr>
                <w:lang w:val="en-US" w:eastAsia="ko-KR"/>
              </w:rPr>
            </w:pPr>
            <w:r>
              <w:rPr>
                <w:rFonts w:hint="eastAsia"/>
                <w:lang w:val="en-US" w:eastAsia="ko-KR"/>
              </w:rPr>
              <w:t>CA_3A-8A-20A-38A</w:t>
            </w:r>
          </w:p>
        </w:tc>
        <w:tc>
          <w:tcPr>
            <w:tcW w:w="735" w:type="pct"/>
            <w:shd w:val="clear" w:color="auto" w:fill="auto"/>
            <w:noWrap/>
            <w:vAlign w:val="center"/>
          </w:tcPr>
          <w:p w14:paraId="07259AD3" w14:textId="77777777" w:rsidR="00141DFD" w:rsidRDefault="00141DFD" w:rsidP="00253F01">
            <w:pPr>
              <w:pStyle w:val="TAC"/>
              <w:rPr>
                <w:lang w:eastAsia="ko-KR"/>
              </w:rPr>
            </w:pPr>
            <w:r>
              <w:rPr>
                <w:rFonts w:hint="eastAsia"/>
                <w:lang w:eastAsia="ko-KR"/>
              </w:rPr>
              <w:t>CA_3A-8A</w:t>
            </w:r>
          </w:p>
        </w:tc>
        <w:tc>
          <w:tcPr>
            <w:tcW w:w="957" w:type="pct"/>
            <w:shd w:val="clear" w:color="auto" w:fill="auto"/>
            <w:noWrap/>
            <w:vAlign w:val="center"/>
          </w:tcPr>
          <w:p w14:paraId="07259AD4"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D5" w14:textId="77777777" w:rsidR="00141DFD" w:rsidRDefault="00141DFD" w:rsidP="00253F01">
            <w:pPr>
              <w:pStyle w:val="TAC"/>
              <w:rPr>
                <w:lang w:val="en-US" w:eastAsia="ko-KR"/>
              </w:rPr>
            </w:pPr>
            <w:r>
              <w:rPr>
                <w:rFonts w:hint="eastAsia"/>
                <w:lang w:val="en-US" w:eastAsia="ko-KR"/>
              </w:rPr>
              <w:t>2</w:t>
            </w:r>
            <w:r w:rsidRPr="002219B2">
              <w:rPr>
                <w:rFonts w:hint="eastAsia"/>
                <w:vertAlign w:val="superscript"/>
                <w:lang w:val="en-US" w:eastAsia="ko-KR"/>
              </w:rPr>
              <w:t>nd</w:t>
            </w:r>
            <w:r>
              <w:rPr>
                <w:rFonts w:hint="eastAsia"/>
                <w:lang w:val="en-US" w:eastAsia="ko-KR"/>
              </w:rPr>
              <w:t xml:space="preserve"> </w:t>
            </w:r>
            <w:r>
              <w:rPr>
                <w:lang w:val="en-US" w:eastAsia="ko-KR"/>
              </w:rPr>
              <w:t>and 5</w:t>
            </w:r>
            <w:r w:rsidRPr="002219B2">
              <w:rPr>
                <w:vertAlign w:val="superscript"/>
                <w:lang w:val="en-US" w:eastAsia="ko-KR"/>
              </w:rPr>
              <w:t>th</w:t>
            </w:r>
            <w:r>
              <w:rPr>
                <w:lang w:val="en-US" w:eastAsia="ko-KR"/>
              </w:rPr>
              <w:t xml:space="preserve"> IMDs in B20,</w:t>
            </w:r>
          </w:p>
          <w:p w14:paraId="07259AD6" w14:textId="77777777" w:rsidR="00141DFD" w:rsidRDefault="00141DFD" w:rsidP="00253F01">
            <w:pPr>
              <w:pStyle w:val="TAC"/>
              <w:rPr>
                <w:lang w:val="en-US" w:eastAsia="ko-KR"/>
              </w:rPr>
            </w:pPr>
            <w:r>
              <w:rPr>
                <w:lang w:val="en-US" w:eastAsia="ko-KR"/>
              </w:rPr>
              <w:t>2</w:t>
            </w:r>
            <w:r w:rsidRPr="002219B2">
              <w:rPr>
                <w:vertAlign w:val="superscript"/>
                <w:lang w:val="en-US" w:eastAsia="ko-KR"/>
              </w:rPr>
              <w:t>nd</w:t>
            </w:r>
            <w:r>
              <w:rPr>
                <w:lang w:val="en-US" w:eastAsia="ko-KR"/>
              </w:rPr>
              <w:t xml:space="preserve"> and 3</w:t>
            </w:r>
            <w:r w:rsidRPr="002219B2">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D7"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D8" w14:textId="77777777" w:rsidR="00141DFD" w:rsidRDefault="00141DFD" w:rsidP="00253F01">
            <w:pPr>
              <w:pStyle w:val="TAC"/>
              <w:rPr>
                <w:lang w:val="en-US" w:eastAsia="ko-KR"/>
              </w:rPr>
            </w:pPr>
            <w:r>
              <w:rPr>
                <w:rFonts w:hint="eastAsia"/>
                <w:lang w:val="en-US" w:eastAsia="ko-KR"/>
              </w:rPr>
              <w:t>-</w:t>
            </w:r>
            <w:r>
              <w:rPr>
                <w:lang w:val="en-US" w:eastAsia="ko-KR"/>
              </w:rPr>
              <w:t xml:space="preserve"> </w:t>
            </w:r>
            <w:r w:rsidR="007F0380">
              <w:rPr>
                <w:lang w:val="en-US" w:eastAsia="ko-KR"/>
              </w:rPr>
              <w:t xml:space="preserve">The MSD for </w:t>
            </w:r>
            <w:r>
              <w:rPr>
                <w:lang w:val="en-US" w:eastAsia="ko-KR"/>
              </w:rPr>
              <w:t>2</w:t>
            </w:r>
            <w:r w:rsidRPr="00272576">
              <w:rPr>
                <w:vertAlign w:val="superscript"/>
                <w:lang w:val="en-US" w:eastAsia="ko-KR"/>
              </w:rPr>
              <w:t>nd</w:t>
            </w:r>
            <w:r>
              <w:rPr>
                <w:lang w:val="en-US" w:eastAsia="ko-KR"/>
              </w:rPr>
              <w:t xml:space="preserve"> and 5</w:t>
            </w:r>
            <w:r w:rsidRPr="00272576">
              <w:rPr>
                <w:vertAlign w:val="superscript"/>
                <w:lang w:val="en-US" w:eastAsia="ko-KR"/>
              </w:rPr>
              <w:t>th</w:t>
            </w:r>
            <w:r>
              <w:rPr>
                <w:lang w:val="en-US" w:eastAsia="ko-KR"/>
              </w:rPr>
              <w:t xml:space="preserve"> IMD problems </w:t>
            </w:r>
            <w:r w:rsidR="007F0380">
              <w:rPr>
                <w:lang w:val="en-US" w:eastAsia="ko-KR"/>
              </w:rPr>
              <w:t>will be covered in lower order DL_</w:t>
            </w:r>
            <w:r>
              <w:rPr>
                <w:lang w:val="en-US" w:eastAsia="ko-KR"/>
              </w:rPr>
              <w:t>CA_3A-8A-20A</w:t>
            </w:r>
            <w:r w:rsidR="007F0380">
              <w:rPr>
                <w:lang w:val="en-US" w:eastAsia="ko-KR"/>
              </w:rPr>
              <w:t xml:space="preserve"> with UL_</w:t>
            </w:r>
            <w:r>
              <w:rPr>
                <w:lang w:val="en-US" w:eastAsia="ko-KR"/>
              </w:rPr>
              <w:t>CA_3A-8A.</w:t>
            </w:r>
          </w:p>
          <w:p w14:paraId="07259AD9" w14:textId="77777777" w:rsidR="00141DFD" w:rsidRDefault="00141DFD" w:rsidP="00253F01">
            <w:pPr>
              <w:pStyle w:val="TAC"/>
              <w:rPr>
                <w:lang w:val="en-US" w:eastAsia="ko-KR"/>
              </w:rPr>
            </w:pPr>
            <w:r>
              <w:rPr>
                <w:lang w:val="en-US" w:eastAsia="ko-KR"/>
              </w:rPr>
              <w:t>- 2</w:t>
            </w:r>
            <w:r w:rsidRPr="00272576">
              <w:rPr>
                <w:vertAlign w:val="superscript"/>
                <w:lang w:val="en-US" w:eastAsia="ko-KR"/>
              </w:rPr>
              <w:t>nd</w:t>
            </w:r>
            <w:r>
              <w:rPr>
                <w:lang w:val="en-US" w:eastAsia="ko-KR"/>
              </w:rPr>
              <w:t xml:space="preserve"> and 3</w:t>
            </w:r>
            <w:r w:rsidRPr="00272576">
              <w:rPr>
                <w:vertAlign w:val="superscript"/>
                <w:lang w:val="en-US" w:eastAsia="ko-KR"/>
              </w:rPr>
              <w:t>rd</w:t>
            </w:r>
            <w:r>
              <w:rPr>
                <w:lang w:val="en-US" w:eastAsia="ko-KR"/>
              </w:rPr>
              <w:t xml:space="preserve"> IMD problems have been already covered in CA_3A-8A-38A/CA_3A-8A. </w:t>
            </w:r>
          </w:p>
        </w:tc>
      </w:tr>
      <w:tr w:rsidR="007F0380" w:rsidRPr="009B3C46" w14:paraId="07259AE2" w14:textId="77777777" w:rsidTr="007F0380">
        <w:trPr>
          <w:trHeight w:val="480"/>
          <w:jc w:val="center"/>
        </w:trPr>
        <w:tc>
          <w:tcPr>
            <w:tcW w:w="1103" w:type="pct"/>
            <w:shd w:val="clear" w:color="auto" w:fill="auto"/>
            <w:noWrap/>
            <w:vAlign w:val="center"/>
          </w:tcPr>
          <w:p w14:paraId="07259ADB" w14:textId="77777777" w:rsidR="007F0380" w:rsidRDefault="007F0380" w:rsidP="00253F01">
            <w:pPr>
              <w:pStyle w:val="TAC"/>
              <w:rPr>
                <w:lang w:val="en-US" w:eastAsia="ko-KR"/>
              </w:rPr>
            </w:pPr>
            <w:r>
              <w:rPr>
                <w:rFonts w:hint="eastAsia"/>
                <w:lang w:val="en-US" w:eastAsia="ko-KR"/>
              </w:rPr>
              <w:t>CA_</w:t>
            </w:r>
            <w:r>
              <w:rPr>
                <w:lang w:val="en-US" w:eastAsia="ko-KR"/>
              </w:rPr>
              <w:t>3A-7A-20A-38A</w:t>
            </w:r>
          </w:p>
        </w:tc>
        <w:tc>
          <w:tcPr>
            <w:tcW w:w="735" w:type="pct"/>
            <w:shd w:val="clear" w:color="auto" w:fill="auto"/>
            <w:noWrap/>
            <w:vAlign w:val="center"/>
          </w:tcPr>
          <w:p w14:paraId="07259ADC" w14:textId="77777777" w:rsidR="007F0380" w:rsidRDefault="007F0380" w:rsidP="00253F01">
            <w:pPr>
              <w:pStyle w:val="TAC"/>
              <w:rPr>
                <w:lang w:eastAsia="ko-KR"/>
              </w:rPr>
            </w:pPr>
            <w:r>
              <w:rPr>
                <w:lang w:val="en-US" w:eastAsia="ko-KR"/>
              </w:rPr>
              <w:t>CA_3A-20</w:t>
            </w:r>
            <w:r w:rsidRPr="00647E33">
              <w:rPr>
                <w:lang w:val="en-US" w:eastAsia="ko-KR"/>
              </w:rPr>
              <w:t>A</w:t>
            </w:r>
          </w:p>
        </w:tc>
        <w:tc>
          <w:tcPr>
            <w:tcW w:w="957" w:type="pct"/>
            <w:shd w:val="clear" w:color="auto" w:fill="auto"/>
            <w:noWrap/>
            <w:vAlign w:val="center"/>
          </w:tcPr>
          <w:p w14:paraId="07259ADD" w14:textId="77777777" w:rsidR="007F0380" w:rsidRDefault="007F0380" w:rsidP="00253F01">
            <w:pPr>
              <w:pStyle w:val="TAC"/>
              <w:rPr>
                <w:lang w:val="en-US" w:eastAsia="ko-KR"/>
              </w:rPr>
            </w:pPr>
            <w:r>
              <w:rPr>
                <w:rFonts w:hint="eastAsia"/>
                <w:lang w:val="en-US" w:eastAsia="ko-KR"/>
              </w:rPr>
              <w:t>3</w:t>
            </w:r>
            <w:r w:rsidRPr="00FB29BD">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5" w:type="pct"/>
            <w:shd w:val="clear" w:color="auto" w:fill="auto"/>
            <w:noWrap/>
            <w:vAlign w:val="center"/>
          </w:tcPr>
          <w:p w14:paraId="07259ADE" w14:textId="77777777" w:rsidR="007F0380" w:rsidRDefault="007F0380" w:rsidP="00253F01">
            <w:pPr>
              <w:pStyle w:val="TAC"/>
              <w:rPr>
                <w:lang w:val="en-US" w:eastAsia="ko-KR"/>
              </w:rPr>
            </w:pPr>
            <w:r>
              <w:rPr>
                <w:lang w:val="en-US" w:eastAsia="ko-KR"/>
              </w:rPr>
              <w:t>2</w:t>
            </w:r>
            <w:r w:rsidRPr="00FB29BD">
              <w:rPr>
                <w:vertAlign w:val="superscript"/>
                <w:lang w:val="en-US" w:eastAsia="ko-KR"/>
              </w:rPr>
              <w:t>nd</w:t>
            </w:r>
            <w:r>
              <w:rPr>
                <w:lang w:val="en-US" w:eastAsia="ko-KR"/>
              </w:rPr>
              <w:t xml:space="preserve"> IMD into B7 &amp; B38, 3</w:t>
            </w:r>
            <w:r w:rsidRPr="00FB29BD">
              <w:rPr>
                <w:vertAlign w:val="superscript"/>
                <w:lang w:val="en-US" w:eastAsia="ko-KR"/>
              </w:rPr>
              <w:t>rd</w:t>
            </w:r>
            <w:r>
              <w:rPr>
                <w:lang w:val="en-US" w:eastAsia="ko-KR"/>
              </w:rPr>
              <w:t xml:space="preserve"> IMD into B7 &amp; B38</w:t>
            </w:r>
          </w:p>
        </w:tc>
        <w:tc>
          <w:tcPr>
            <w:tcW w:w="662" w:type="pct"/>
            <w:shd w:val="clear" w:color="auto" w:fill="auto"/>
            <w:noWrap/>
            <w:vAlign w:val="center"/>
          </w:tcPr>
          <w:p w14:paraId="07259ADF" w14:textId="77777777" w:rsidR="007F0380" w:rsidRPr="004B106E" w:rsidRDefault="007F0380" w:rsidP="00253F01">
            <w:pPr>
              <w:pStyle w:val="TAC"/>
              <w:rPr>
                <w:lang w:val="en-US" w:eastAsia="ko-KR"/>
              </w:rPr>
            </w:pPr>
            <w:r>
              <w:rPr>
                <w:rFonts w:hint="eastAsia"/>
                <w:lang w:val="en-US" w:eastAsia="ko-KR"/>
              </w:rPr>
              <w:t>-</w:t>
            </w:r>
          </w:p>
        </w:tc>
        <w:tc>
          <w:tcPr>
            <w:tcW w:w="1028" w:type="pct"/>
            <w:shd w:val="clear" w:color="auto" w:fill="auto"/>
            <w:noWrap/>
            <w:vAlign w:val="center"/>
          </w:tcPr>
          <w:p w14:paraId="07259AE0" w14:textId="77777777" w:rsidR="007F0380" w:rsidRDefault="007F0380" w:rsidP="00253F01">
            <w:pPr>
              <w:pStyle w:val="TAC"/>
              <w:rPr>
                <w:lang w:val="en-US" w:eastAsia="ko-KR"/>
              </w:rPr>
            </w:pPr>
            <w:r>
              <w:rPr>
                <w:rFonts w:hint="eastAsia"/>
                <w:lang w:val="en-US" w:eastAsia="ko-KR"/>
              </w:rPr>
              <w:t>- The 2</w:t>
            </w:r>
            <w:r w:rsidRPr="00A919DE">
              <w:rPr>
                <w:vertAlign w:val="superscript"/>
                <w:lang w:val="en-US" w:eastAsia="ko-KR"/>
              </w:rPr>
              <w:t>nd</w:t>
            </w:r>
            <w:r>
              <w:rPr>
                <w:rFonts w:hint="eastAsia"/>
                <w:lang w:val="en-US" w:eastAsia="ko-KR"/>
              </w:rPr>
              <w:t xml:space="preserve"> </w:t>
            </w:r>
            <w:r>
              <w:rPr>
                <w:lang w:val="en-US" w:eastAsia="ko-KR"/>
              </w:rPr>
              <w:t>IMD already covered in DL_CA_3A-7A-20A with UL_CA_3A-20A</w:t>
            </w:r>
            <w:r>
              <w:rPr>
                <w:rFonts w:hint="eastAsia"/>
                <w:lang w:val="en-US" w:eastAsia="ko-KR"/>
              </w:rPr>
              <w:t>.</w:t>
            </w:r>
          </w:p>
          <w:p w14:paraId="07259AE1" w14:textId="77777777" w:rsidR="007F0380" w:rsidRDefault="007F0380" w:rsidP="00253F01">
            <w:pPr>
              <w:pStyle w:val="TAC"/>
              <w:rPr>
                <w:lang w:val="en-US" w:eastAsia="ko-KR"/>
              </w:rPr>
            </w:pPr>
            <w:r>
              <w:rPr>
                <w:lang w:val="en-US" w:eastAsia="ko-KR"/>
              </w:rPr>
              <w:t>Also follow same MSD of DL_CA_3A-7A-20A for CA_3A-20A-38A</w:t>
            </w:r>
          </w:p>
        </w:tc>
      </w:tr>
      <w:tr w:rsidR="004C5E06" w:rsidRPr="009B3C46" w14:paraId="07259AE9" w14:textId="77777777" w:rsidTr="007F0380">
        <w:trPr>
          <w:trHeight w:val="480"/>
          <w:jc w:val="center"/>
        </w:trPr>
        <w:tc>
          <w:tcPr>
            <w:tcW w:w="1103" w:type="pct"/>
            <w:shd w:val="clear" w:color="auto" w:fill="auto"/>
            <w:noWrap/>
            <w:vAlign w:val="center"/>
          </w:tcPr>
          <w:p w14:paraId="07259AE3" w14:textId="77777777" w:rsidR="004C5E06" w:rsidRDefault="004C5E06" w:rsidP="00253F01">
            <w:pPr>
              <w:pStyle w:val="TAC"/>
              <w:rPr>
                <w:lang w:val="en-US" w:eastAsia="ko-KR"/>
              </w:rPr>
            </w:pPr>
            <w:r>
              <w:rPr>
                <w:rFonts w:hint="eastAsia"/>
                <w:lang w:val="en-US" w:eastAsia="ko-KR"/>
              </w:rPr>
              <w:t>C</w:t>
            </w:r>
            <w:r>
              <w:rPr>
                <w:lang w:val="en-US" w:eastAsia="ko-KR"/>
              </w:rPr>
              <w:t>A_1A-7A-20A-38A</w:t>
            </w:r>
          </w:p>
        </w:tc>
        <w:tc>
          <w:tcPr>
            <w:tcW w:w="735" w:type="pct"/>
            <w:shd w:val="clear" w:color="auto" w:fill="auto"/>
            <w:noWrap/>
            <w:vAlign w:val="center"/>
          </w:tcPr>
          <w:p w14:paraId="07259AE4" w14:textId="77777777" w:rsidR="004C5E06" w:rsidRDefault="004C5E06" w:rsidP="00253F01">
            <w:pPr>
              <w:pStyle w:val="TAC"/>
              <w:rPr>
                <w:lang w:val="en-US" w:eastAsia="ko-KR"/>
              </w:rPr>
            </w:pPr>
            <w:r>
              <w:rPr>
                <w:rFonts w:hint="eastAsia"/>
                <w:lang w:val="en-US" w:eastAsia="ko-KR"/>
              </w:rPr>
              <w:t>C</w:t>
            </w:r>
            <w:r>
              <w:rPr>
                <w:lang w:val="en-US" w:eastAsia="ko-KR"/>
              </w:rPr>
              <w:t>A_1A-20A</w:t>
            </w:r>
          </w:p>
        </w:tc>
        <w:tc>
          <w:tcPr>
            <w:tcW w:w="957" w:type="pct"/>
            <w:shd w:val="clear" w:color="auto" w:fill="auto"/>
            <w:noWrap/>
            <w:vAlign w:val="center"/>
          </w:tcPr>
          <w:p w14:paraId="07259AE5" w14:textId="77777777" w:rsidR="004C5E06" w:rsidRDefault="004C5E06" w:rsidP="00253F01">
            <w:pPr>
              <w:pStyle w:val="TAC"/>
              <w:rPr>
                <w:lang w:val="en-US" w:eastAsia="ko-KR"/>
              </w:rPr>
            </w:pPr>
            <w:r>
              <w:rPr>
                <w:rFonts w:hint="eastAsia"/>
                <w:lang w:val="en-US" w:eastAsia="ko-KR"/>
              </w:rPr>
              <w:t>3</w:t>
            </w:r>
            <w:r w:rsidRPr="00FB29BD">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5" w:type="pct"/>
            <w:shd w:val="clear" w:color="auto" w:fill="auto"/>
            <w:noWrap/>
            <w:vAlign w:val="center"/>
          </w:tcPr>
          <w:p w14:paraId="07259AE6" w14:textId="77777777" w:rsidR="004C5E06" w:rsidRDefault="004C5E06" w:rsidP="00253F01">
            <w:pPr>
              <w:pStyle w:val="TAC"/>
              <w:rPr>
                <w:lang w:val="en-US" w:eastAsia="ko-KR"/>
              </w:rPr>
            </w:pPr>
            <w:r>
              <w:rPr>
                <w:rFonts w:hint="eastAsia"/>
                <w:lang w:val="en-US" w:eastAsia="ko-KR"/>
              </w:rPr>
              <w:t>-</w:t>
            </w:r>
          </w:p>
        </w:tc>
        <w:tc>
          <w:tcPr>
            <w:tcW w:w="662" w:type="pct"/>
            <w:shd w:val="clear" w:color="auto" w:fill="auto"/>
            <w:noWrap/>
            <w:vAlign w:val="center"/>
          </w:tcPr>
          <w:p w14:paraId="07259AE7" w14:textId="77777777" w:rsidR="004C5E06" w:rsidRDefault="004C5E06" w:rsidP="00253F01">
            <w:pPr>
              <w:pStyle w:val="TAC"/>
              <w:rPr>
                <w:lang w:val="en-US" w:eastAsia="ko-KR"/>
              </w:rPr>
            </w:pPr>
            <w:r>
              <w:rPr>
                <w:rFonts w:hint="eastAsia"/>
                <w:lang w:val="en-US" w:eastAsia="ko-KR"/>
              </w:rPr>
              <w:t>-</w:t>
            </w:r>
          </w:p>
        </w:tc>
        <w:tc>
          <w:tcPr>
            <w:tcW w:w="1028" w:type="pct"/>
            <w:shd w:val="clear" w:color="auto" w:fill="auto"/>
            <w:noWrap/>
            <w:vAlign w:val="center"/>
          </w:tcPr>
          <w:p w14:paraId="07259AE8" w14:textId="77777777" w:rsidR="004C5E06" w:rsidRDefault="004C5E06"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bl>
    <w:p w14:paraId="07259AEA" w14:textId="77777777" w:rsidR="00141DFD" w:rsidRDefault="00141DFD" w:rsidP="00141DFD">
      <w:pPr>
        <w:rPr>
          <w:b/>
          <w:i/>
          <w:sz w:val="24"/>
          <w:lang w:val="en-US" w:eastAsia="ko-KR"/>
        </w:rPr>
      </w:pPr>
    </w:p>
    <w:p w14:paraId="07259AEB"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LTE-A inter-band CA combination for 5 bands DL with 2 bands UL in Rel-17.</w:t>
      </w:r>
    </w:p>
    <w:p w14:paraId="07259AEC" w14:textId="77777777" w:rsidR="00141DFD" w:rsidRPr="009B3C46" w:rsidRDefault="00141DFD" w:rsidP="00253F01">
      <w:pPr>
        <w:pStyle w:val="TH"/>
        <w:rPr>
          <w:lang w:val="en-US" w:eastAsia="ko-KR"/>
        </w:rPr>
      </w:pPr>
      <w:r w:rsidRPr="009B3C46">
        <w:rPr>
          <w:lang w:val="en-US" w:eastAsia="ko-KR"/>
        </w:rPr>
        <w:t xml:space="preserve">Table </w:t>
      </w:r>
      <w:r w:rsidR="00C45E4E">
        <w:rPr>
          <w:rFonts w:hint="eastAsia"/>
          <w:lang w:val="en-US" w:eastAsia="ko-KR"/>
        </w:rPr>
        <w:t>5.1.5</w:t>
      </w:r>
      <w:r>
        <w:rPr>
          <w:rFonts w:hint="eastAsia"/>
          <w:lang w:val="en-US" w:eastAsia="ko-KR"/>
        </w:rPr>
        <w:t>-3</w:t>
      </w:r>
      <w:r w:rsidRPr="009B3C46">
        <w:rPr>
          <w:rFonts w:hint="eastAsia"/>
          <w:lang w:val="en-US" w:eastAsia="ko-KR"/>
        </w:rPr>
        <w:t>:</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5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7259AF5" w14:textId="77777777" w:rsidTr="007656CF">
        <w:trPr>
          <w:trHeight w:val="1134"/>
          <w:jc w:val="center"/>
        </w:trPr>
        <w:tc>
          <w:tcPr>
            <w:tcW w:w="1100" w:type="pct"/>
            <w:shd w:val="clear" w:color="auto" w:fill="auto"/>
            <w:vAlign w:val="center"/>
            <w:hideMark/>
          </w:tcPr>
          <w:p w14:paraId="07259AED" w14:textId="77777777" w:rsidR="00141DFD" w:rsidRPr="009B3C46" w:rsidRDefault="00141DFD" w:rsidP="00253F01">
            <w:pPr>
              <w:pStyle w:val="TAH"/>
              <w:rPr>
                <w:lang w:val="en-US"/>
              </w:rPr>
            </w:pPr>
            <w:r>
              <w:rPr>
                <w:lang w:val="en-US"/>
              </w:rPr>
              <w:t>D</w:t>
            </w:r>
            <w:r w:rsidRPr="009B3C46">
              <w:rPr>
                <w:lang w:val="en-US"/>
              </w:rPr>
              <w:t xml:space="preserve">ownlink </w:t>
            </w:r>
            <w:r w:rsidRPr="009B3C46">
              <w:rPr>
                <w:lang w:val="en-US"/>
              </w:rPr>
              <w:br/>
              <w:t>CA configuration</w:t>
            </w:r>
          </w:p>
        </w:tc>
        <w:tc>
          <w:tcPr>
            <w:tcW w:w="740" w:type="pct"/>
            <w:shd w:val="clear" w:color="auto" w:fill="auto"/>
            <w:vAlign w:val="center"/>
            <w:hideMark/>
          </w:tcPr>
          <w:p w14:paraId="07259AEE" w14:textId="77777777" w:rsidR="00141DFD" w:rsidRPr="009B3C46" w:rsidRDefault="00141DFD" w:rsidP="00253F01">
            <w:pPr>
              <w:pStyle w:val="TAH"/>
              <w:rPr>
                <w:lang w:val="en-US"/>
              </w:rPr>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EF" w14:textId="77777777" w:rsidR="00141DFD" w:rsidRPr="009B3C46" w:rsidRDefault="00141DFD" w:rsidP="00253F01">
            <w:pPr>
              <w:pStyle w:val="TAH"/>
              <w:rPr>
                <w:lang w:val="en-US"/>
              </w:rPr>
            </w:pPr>
            <w:r w:rsidRPr="009B3C46">
              <w:rPr>
                <w:lang w:val="en-US"/>
              </w:rPr>
              <w:t>Harmonic</w:t>
            </w:r>
          </w:p>
          <w:p w14:paraId="07259AF0" w14:textId="77777777" w:rsidR="00141DFD" w:rsidRPr="009B3C46" w:rsidRDefault="00141DFD" w:rsidP="00253F01">
            <w:pPr>
              <w:pStyle w:val="TAH"/>
              <w:rPr>
                <w:lang w:val="en-US"/>
              </w:rPr>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3" w:type="pct"/>
            <w:shd w:val="clear" w:color="auto" w:fill="auto"/>
            <w:vAlign w:val="center"/>
            <w:hideMark/>
          </w:tcPr>
          <w:p w14:paraId="07259AF1" w14:textId="77777777" w:rsidR="00141DFD" w:rsidRPr="009B3C46" w:rsidRDefault="00141DFD" w:rsidP="00253F01">
            <w:pPr>
              <w:pStyle w:val="TAH"/>
              <w:rPr>
                <w:lang w:val="en-US"/>
              </w:rPr>
            </w:pPr>
            <w:r>
              <w:rPr>
                <w:lang w:val="en-US"/>
              </w:rPr>
              <w:t>IMD</w:t>
            </w:r>
            <w:r w:rsidRPr="009B3C46">
              <w:rPr>
                <w:lang w:val="en-US"/>
              </w:rPr>
              <w:t xml:space="preserve">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F2" w14:textId="77777777" w:rsidR="00141DFD" w:rsidRPr="009B3C46" w:rsidRDefault="00141DFD" w:rsidP="00253F01">
            <w:pPr>
              <w:pStyle w:val="TAH"/>
              <w:rPr>
                <w:lang w:val="en-US"/>
              </w:rPr>
            </w:pPr>
            <w:r>
              <w:rPr>
                <w:lang w:val="en-US"/>
              </w:rPr>
              <w:t>I</w:t>
            </w:r>
            <w:r w:rsidRPr="009B3C46">
              <w:rPr>
                <w:lang w:val="en-US"/>
              </w:rPr>
              <w:t>nterference due to small frequency separation</w:t>
            </w:r>
          </w:p>
        </w:tc>
        <w:tc>
          <w:tcPr>
            <w:tcW w:w="1028" w:type="pct"/>
            <w:shd w:val="clear" w:color="auto" w:fill="auto"/>
            <w:vAlign w:val="center"/>
            <w:hideMark/>
          </w:tcPr>
          <w:p w14:paraId="07259AF3" w14:textId="77777777" w:rsidR="00141DFD" w:rsidRDefault="00141DFD" w:rsidP="00253F01">
            <w:pPr>
              <w:pStyle w:val="TAH"/>
              <w:rPr>
                <w:lang w:val="en-US"/>
              </w:rPr>
            </w:pPr>
            <w:r w:rsidRPr="009B3C46">
              <w:rPr>
                <w:lang w:val="en-US"/>
              </w:rPr>
              <w:t>MSD</w:t>
            </w:r>
          </w:p>
          <w:p w14:paraId="07259AF4" w14:textId="77777777" w:rsidR="00141DFD" w:rsidRPr="009B3C46" w:rsidRDefault="00141DFD" w:rsidP="00253F01">
            <w:pPr>
              <w:pStyle w:val="TAH"/>
              <w:rPr>
                <w:lang w:val="en-US"/>
              </w:rPr>
            </w:pPr>
            <w:r>
              <w:rPr>
                <w:lang w:val="en-US"/>
              </w:rPr>
              <w:t>(Maximum Sensitivity Degradation)</w:t>
            </w:r>
          </w:p>
        </w:tc>
      </w:tr>
      <w:tr w:rsidR="00141DFD" w:rsidRPr="009B3C46" w14:paraId="07259AFC" w14:textId="77777777" w:rsidTr="007656CF">
        <w:trPr>
          <w:trHeight w:val="480"/>
          <w:jc w:val="center"/>
        </w:trPr>
        <w:tc>
          <w:tcPr>
            <w:tcW w:w="1100" w:type="pct"/>
            <w:vMerge w:val="restart"/>
            <w:shd w:val="clear" w:color="auto" w:fill="auto"/>
            <w:noWrap/>
            <w:vAlign w:val="center"/>
          </w:tcPr>
          <w:p w14:paraId="07259AF6" w14:textId="77777777" w:rsidR="00141DFD" w:rsidRPr="00F72210" w:rsidRDefault="00141DFD" w:rsidP="00253F01">
            <w:pPr>
              <w:pStyle w:val="TAC"/>
              <w:rPr>
                <w:lang w:val="en-US" w:eastAsia="ko-KR"/>
              </w:rPr>
            </w:pPr>
            <w:r w:rsidRPr="00F72210">
              <w:rPr>
                <w:rFonts w:hint="eastAsia"/>
                <w:lang w:val="en-US" w:eastAsia="ko-KR"/>
              </w:rPr>
              <w:t>CA_1A-3A-7A-8A-38A</w:t>
            </w:r>
          </w:p>
        </w:tc>
        <w:tc>
          <w:tcPr>
            <w:tcW w:w="740" w:type="pct"/>
            <w:shd w:val="clear" w:color="auto" w:fill="auto"/>
            <w:noWrap/>
            <w:vAlign w:val="center"/>
          </w:tcPr>
          <w:p w14:paraId="07259AF7" w14:textId="77777777" w:rsidR="00141DFD" w:rsidRPr="00F72210" w:rsidRDefault="00141DFD" w:rsidP="00253F01">
            <w:pPr>
              <w:pStyle w:val="TAC"/>
              <w:rPr>
                <w:lang w:eastAsia="ko-KR"/>
              </w:rPr>
            </w:pPr>
            <w:r w:rsidRPr="00F72210">
              <w:rPr>
                <w:rFonts w:hint="eastAsia"/>
                <w:lang w:eastAsia="ko-KR"/>
              </w:rPr>
              <w:t>CA_1A-3A</w:t>
            </w:r>
          </w:p>
        </w:tc>
        <w:tc>
          <w:tcPr>
            <w:tcW w:w="957" w:type="pct"/>
            <w:shd w:val="clear" w:color="auto" w:fill="auto"/>
            <w:noWrap/>
            <w:vAlign w:val="center"/>
          </w:tcPr>
          <w:p w14:paraId="07259AF8" w14:textId="77777777" w:rsidR="00141DFD" w:rsidRPr="00F72210" w:rsidRDefault="00141DFD" w:rsidP="00253F01">
            <w:pPr>
              <w:pStyle w:val="TAC"/>
              <w:rPr>
                <w:lang w:val="en-US" w:eastAsia="ko-KR"/>
              </w:rPr>
            </w:pPr>
            <w:r w:rsidRPr="00F72210">
              <w:rPr>
                <w:lang w:val="en-US" w:eastAsia="ko-KR"/>
              </w:rPr>
              <w:t>-</w:t>
            </w:r>
          </w:p>
        </w:tc>
        <w:tc>
          <w:tcPr>
            <w:tcW w:w="513" w:type="pct"/>
            <w:shd w:val="clear" w:color="auto" w:fill="auto"/>
            <w:noWrap/>
            <w:vAlign w:val="center"/>
          </w:tcPr>
          <w:p w14:paraId="07259AF9" w14:textId="77777777" w:rsidR="00141DFD" w:rsidRPr="00F72210" w:rsidRDefault="00141DFD" w:rsidP="00253F01">
            <w:pPr>
              <w:pStyle w:val="TAC"/>
              <w:rPr>
                <w:lang w:val="en-US" w:eastAsia="ko-KR"/>
              </w:rPr>
            </w:pPr>
            <w:r w:rsidRPr="00F72210">
              <w:rPr>
                <w:lang w:val="en-US" w:eastAsia="ko-KR"/>
              </w:rPr>
              <w:t>-</w:t>
            </w:r>
          </w:p>
        </w:tc>
        <w:tc>
          <w:tcPr>
            <w:tcW w:w="662" w:type="pct"/>
            <w:shd w:val="clear" w:color="auto" w:fill="auto"/>
            <w:noWrap/>
            <w:vAlign w:val="center"/>
          </w:tcPr>
          <w:p w14:paraId="07259AFA" w14:textId="77777777" w:rsidR="00141DFD" w:rsidRPr="00F72210" w:rsidRDefault="00141DFD" w:rsidP="00253F01">
            <w:pPr>
              <w:pStyle w:val="TAC"/>
              <w:rPr>
                <w:lang w:val="en-US" w:eastAsia="ko-KR"/>
              </w:rPr>
            </w:pPr>
            <w:r w:rsidRPr="00F72210">
              <w:rPr>
                <w:lang w:val="en-US" w:eastAsia="ko-KR"/>
              </w:rPr>
              <w:t>Yes</w:t>
            </w:r>
          </w:p>
        </w:tc>
        <w:tc>
          <w:tcPr>
            <w:tcW w:w="1028" w:type="pct"/>
            <w:shd w:val="clear" w:color="auto" w:fill="auto"/>
            <w:noWrap/>
            <w:vAlign w:val="center"/>
          </w:tcPr>
          <w:p w14:paraId="07259AFB" w14:textId="77777777" w:rsidR="00141DFD" w:rsidRPr="00F72210" w:rsidRDefault="00141DFD" w:rsidP="00253F01">
            <w:pPr>
              <w:pStyle w:val="TAC"/>
              <w:rPr>
                <w:lang w:val="en-US" w:eastAsia="ko-KR"/>
              </w:rPr>
            </w:pPr>
            <w:r w:rsidRPr="00F72210">
              <w:rPr>
                <w:lang w:val="en-US" w:eastAsia="ko-KR"/>
              </w:rPr>
              <w:t>Close proximity issue was already covered in Table 7.3.1A-0bA in TS 36.101.</w:t>
            </w:r>
          </w:p>
        </w:tc>
      </w:tr>
      <w:tr w:rsidR="00141DFD" w:rsidRPr="009B3C46" w14:paraId="07259B03" w14:textId="77777777" w:rsidTr="007656CF">
        <w:trPr>
          <w:trHeight w:val="467"/>
          <w:jc w:val="center"/>
        </w:trPr>
        <w:tc>
          <w:tcPr>
            <w:tcW w:w="1100" w:type="pct"/>
            <w:vMerge/>
            <w:shd w:val="clear" w:color="auto" w:fill="auto"/>
            <w:noWrap/>
            <w:vAlign w:val="center"/>
          </w:tcPr>
          <w:p w14:paraId="07259AFD" w14:textId="77777777" w:rsidR="00141DFD" w:rsidRPr="00F72210" w:rsidRDefault="00141DFD" w:rsidP="00253F01">
            <w:pPr>
              <w:pStyle w:val="TAC"/>
              <w:rPr>
                <w:lang w:val="en-US" w:eastAsia="ko-KR"/>
              </w:rPr>
            </w:pPr>
          </w:p>
        </w:tc>
        <w:tc>
          <w:tcPr>
            <w:tcW w:w="740" w:type="pct"/>
            <w:shd w:val="clear" w:color="auto" w:fill="auto"/>
            <w:noWrap/>
            <w:vAlign w:val="center"/>
          </w:tcPr>
          <w:p w14:paraId="07259AFE" w14:textId="77777777" w:rsidR="00141DFD" w:rsidRPr="00F72210" w:rsidRDefault="00141DFD" w:rsidP="00253F01">
            <w:pPr>
              <w:pStyle w:val="TAC"/>
              <w:rPr>
                <w:lang w:eastAsia="ko-KR"/>
              </w:rPr>
            </w:pPr>
            <w:r w:rsidRPr="00F72210">
              <w:rPr>
                <w:lang w:eastAsia="ko-KR"/>
              </w:rPr>
              <w:t>CA_1A-8A</w:t>
            </w:r>
          </w:p>
        </w:tc>
        <w:tc>
          <w:tcPr>
            <w:tcW w:w="957" w:type="pct"/>
            <w:shd w:val="clear" w:color="auto" w:fill="auto"/>
            <w:noWrap/>
            <w:vAlign w:val="center"/>
          </w:tcPr>
          <w:p w14:paraId="07259AFF" w14:textId="77777777" w:rsidR="00141DFD" w:rsidRPr="00F72210" w:rsidRDefault="00141DFD" w:rsidP="00253F01">
            <w:pPr>
              <w:pStyle w:val="TAC"/>
              <w:rPr>
                <w:lang w:val="en-US" w:eastAsia="ko-KR"/>
              </w:rPr>
            </w:pPr>
            <w:r w:rsidRPr="00F72210">
              <w:rPr>
                <w:lang w:val="en-US" w:eastAsia="ko-KR"/>
              </w:rPr>
              <w:t>2</w:t>
            </w:r>
            <w:r w:rsidRPr="00F72210">
              <w:rPr>
                <w:vertAlign w:val="superscript"/>
                <w:lang w:val="en-US" w:eastAsia="ko-KR"/>
              </w:rPr>
              <w:t>nd</w:t>
            </w:r>
            <w:r w:rsidRPr="00F72210">
              <w:rPr>
                <w:lang w:val="en-US" w:eastAsia="ko-KR"/>
              </w:rPr>
              <w:t xml:space="preserve"> harmonic impact from B8 to B3 and 3</w:t>
            </w:r>
            <w:r w:rsidRPr="00F72210">
              <w:rPr>
                <w:vertAlign w:val="superscript"/>
                <w:lang w:val="en-US" w:eastAsia="ko-KR"/>
              </w:rPr>
              <w:t>rd</w:t>
            </w:r>
            <w:r w:rsidRPr="00F72210">
              <w:rPr>
                <w:lang w:val="en-US" w:eastAsia="ko-KR"/>
              </w:rPr>
              <w:t xml:space="preserve"> harmonic impact from B8 to B7</w:t>
            </w:r>
          </w:p>
        </w:tc>
        <w:tc>
          <w:tcPr>
            <w:tcW w:w="513" w:type="pct"/>
            <w:shd w:val="clear" w:color="auto" w:fill="auto"/>
            <w:noWrap/>
            <w:vAlign w:val="center"/>
          </w:tcPr>
          <w:p w14:paraId="07259B00" w14:textId="77777777" w:rsidR="00141DFD" w:rsidRPr="00F72210" w:rsidRDefault="00141DFD" w:rsidP="00253F01">
            <w:pPr>
              <w:pStyle w:val="TAC"/>
              <w:rPr>
                <w:lang w:val="en-US" w:eastAsia="ko-KR"/>
              </w:rPr>
            </w:pPr>
            <w:r w:rsidRPr="00F72210">
              <w:rPr>
                <w:lang w:val="en-US" w:eastAsia="ko-KR"/>
              </w:rPr>
              <w:t>-</w:t>
            </w:r>
          </w:p>
        </w:tc>
        <w:tc>
          <w:tcPr>
            <w:tcW w:w="662" w:type="pct"/>
            <w:shd w:val="clear" w:color="auto" w:fill="auto"/>
            <w:noWrap/>
            <w:vAlign w:val="center"/>
          </w:tcPr>
          <w:p w14:paraId="07259B01" w14:textId="77777777" w:rsidR="00141DFD" w:rsidRPr="00F72210" w:rsidRDefault="00141DFD" w:rsidP="00253F01">
            <w:pPr>
              <w:pStyle w:val="TAC"/>
              <w:rPr>
                <w:lang w:val="en-US" w:eastAsia="ko-KR"/>
              </w:rPr>
            </w:pPr>
            <w:r w:rsidRPr="00F72210">
              <w:rPr>
                <w:lang w:val="en-US" w:eastAsia="ko-KR"/>
              </w:rPr>
              <w:t>-</w:t>
            </w:r>
          </w:p>
        </w:tc>
        <w:tc>
          <w:tcPr>
            <w:tcW w:w="1028" w:type="pct"/>
            <w:shd w:val="clear" w:color="auto" w:fill="auto"/>
            <w:noWrap/>
            <w:vAlign w:val="center"/>
          </w:tcPr>
          <w:p w14:paraId="07259B02" w14:textId="77777777" w:rsidR="00141DFD" w:rsidRPr="00272576" w:rsidRDefault="00141DFD"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r w:rsidR="00141DFD" w:rsidRPr="009B3C46" w14:paraId="07259B0B" w14:textId="77777777" w:rsidTr="007656CF">
        <w:trPr>
          <w:trHeight w:val="480"/>
          <w:jc w:val="center"/>
        </w:trPr>
        <w:tc>
          <w:tcPr>
            <w:tcW w:w="1100" w:type="pct"/>
            <w:vMerge/>
            <w:shd w:val="clear" w:color="auto" w:fill="auto"/>
            <w:noWrap/>
            <w:vAlign w:val="center"/>
          </w:tcPr>
          <w:p w14:paraId="07259B04" w14:textId="77777777" w:rsidR="00141DFD" w:rsidRPr="00F72210" w:rsidRDefault="00141DFD" w:rsidP="00253F01">
            <w:pPr>
              <w:pStyle w:val="TAC"/>
              <w:rPr>
                <w:lang w:val="en-US" w:eastAsia="ko-KR"/>
              </w:rPr>
            </w:pPr>
          </w:p>
        </w:tc>
        <w:tc>
          <w:tcPr>
            <w:tcW w:w="740" w:type="pct"/>
            <w:shd w:val="clear" w:color="auto" w:fill="auto"/>
            <w:noWrap/>
            <w:vAlign w:val="center"/>
          </w:tcPr>
          <w:p w14:paraId="07259B05" w14:textId="77777777" w:rsidR="00141DFD" w:rsidRPr="00F72210" w:rsidRDefault="00141DFD" w:rsidP="00253F01">
            <w:pPr>
              <w:pStyle w:val="TAC"/>
              <w:rPr>
                <w:lang w:eastAsia="ko-KR"/>
              </w:rPr>
            </w:pPr>
            <w:r w:rsidRPr="00F72210">
              <w:rPr>
                <w:lang w:eastAsia="ko-KR"/>
              </w:rPr>
              <w:t>CA_3A-8A</w:t>
            </w:r>
          </w:p>
        </w:tc>
        <w:tc>
          <w:tcPr>
            <w:tcW w:w="957" w:type="pct"/>
            <w:shd w:val="clear" w:color="auto" w:fill="auto"/>
            <w:noWrap/>
            <w:vAlign w:val="center"/>
          </w:tcPr>
          <w:p w14:paraId="07259B06" w14:textId="77777777" w:rsidR="00141DFD" w:rsidRPr="00F72210" w:rsidRDefault="00141DFD" w:rsidP="00253F01">
            <w:pPr>
              <w:pStyle w:val="TAC"/>
              <w:rPr>
                <w:lang w:val="en-US" w:eastAsia="ko-KR"/>
              </w:rPr>
            </w:pPr>
            <w:r w:rsidRPr="00F72210">
              <w:rPr>
                <w:lang w:val="en-US" w:eastAsia="ko-KR"/>
              </w:rPr>
              <w:t>3</w:t>
            </w:r>
            <w:r w:rsidRPr="00F72210">
              <w:rPr>
                <w:vertAlign w:val="superscript"/>
                <w:lang w:val="en-US" w:eastAsia="ko-KR"/>
              </w:rPr>
              <w:t>rd</w:t>
            </w:r>
            <w:r w:rsidRPr="00F72210">
              <w:rPr>
                <w:lang w:val="en-US" w:eastAsia="ko-KR"/>
              </w:rPr>
              <w:t xml:space="preserve"> harmonic impact from B8 to B7</w:t>
            </w:r>
          </w:p>
        </w:tc>
        <w:tc>
          <w:tcPr>
            <w:tcW w:w="513" w:type="pct"/>
            <w:shd w:val="clear" w:color="auto" w:fill="auto"/>
            <w:noWrap/>
            <w:vAlign w:val="center"/>
          </w:tcPr>
          <w:p w14:paraId="07259B07" w14:textId="77777777" w:rsidR="00141DFD" w:rsidRPr="00F72210" w:rsidRDefault="00141DFD" w:rsidP="00253F01">
            <w:pPr>
              <w:pStyle w:val="TAC"/>
              <w:rPr>
                <w:lang w:val="en-US" w:eastAsia="ko-KR"/>
              </w:rPr>
            </w:pPr>
            <w:r w:rsidRPr="00F72210">
              <w:rPr>
                <w:lang w:val="en-US" w:eastAsia="ko-KR"/>
              </w:rPr>
              <w:t>2</w:t>
            </w:r>
            <w:r w:rsidRPr="00F72210">
              <w:rPr>
                <w:vertAlign w:val="superscript"/>
                <w:lang w:val="en-US" w:eastAsia="ko-KR"/>
              </w:rPr>
              <w:t>nd</w:t>
            </w:r>
            <w:r w:rsidRPr="00F72210">
              <w:rPr>
                <w:lang w:val="en-US" w:eastAsia="ko-KR"/>
              </w:rPr>
              <w:t xml:space="preserve"> IMD in B7,</w:t>
            </w:r>
            <w:r w:rsidRPr="00F72210">
              <w:rPr>
                <w:lang w:val="en-US" w:eastAsia="ko-KR"/>
              </w:rPr>
              <w:br/>
              <w:t xml:space="preserve"> 3</w:t>
            </w:r>
            <w:r w:rsidRPr="00F72210">
              <w:rPr>
                <w:vertAlign w:val="superscript"/>
                <w:lang w:val="en-US" w:eastAsia="ko-KR"/>
              </w:rPr>
              <w:t>rd</w:t>
            </w:r>
            <w:r w:rsidRPr="00F72210">
              <w:rPr>
                <w:lang w:val="en-US" w:eastAsia="ko-KR"/>
              </w:rPr>
              <w:t xml:space="preserve"> IMD in B38 </w:t>
            </w:r>
          </w:p>
        </w:tc>
        <w:tc>
          <w:tcPr>
            <w:tcW w:w="662" w:type="pct"/>
            <w:shd w:val="clear" w:color="auto" w:fill="auto"/>
            <w:noWrap/>
            <w:vAlign w:val="center"/>
          </w:tcPr>
          <w:p w14:paraId="07259B08" w14:textId="77777777" w:rsidR="00141DFD" w:rsidRPr="00F72210" w:rsidRDefault="00141DFD" w:rsidP="00253F01">
            <w:pPr>
              <w:pStyle w:val="TAC"/>
              <w:rPr>
                <w:lang w:val="en-US" w:eastAsia="ko-KR"/>
              </w:rPr>
            </w:pPr>
            <w:r w:rsidRPr="00F72210">
              <w:rPr>
                <w:lang w:val="en-US" w:eastAsia="ko-KR"/>
              </w:rPr>
              <w:t>-</w:t>
            </w:r>
          </w:p>
        </w:tc>
        <w:tc>
          <w:tcPr>
            <w:tcW w:w="1028" w:type="pct"/>
            <w:shd w:val="clear" w:color="auto" w:fill="auto"/>
            <w:noWrap/>
            <w:vAlign w:val="center"/>
          </w:tcPr>
          <w:p w14:paraId="07259B09" w14:textId="77777777" w:rsidR="00141DFD" w:rsidRDefault="00141DFD"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B0A" w14:textId="77777777" w:rsidR="00141DFD" w:rsidRPr="00F72210" w:rsidRDefault="00141DFD" w:rsidP="00253F01">
            <w:pPr>
              <w:pStyle w:val="TAC"/>
              <w:rPr>
                <w:lang w:val="en-US" w:eastAsia="ko-KR"/>
              </w:rPr>
            </w:pPr>
            <w:r>
              <w:rPr>
                <w:lang w:val="en-US" w:eastAsia="ko-KR"/>
              </w:rPr>
              <w:t>- All IMD problems have been already covered in CA_3A-7A-8A/CA_3A-8A and CA_3A-8A-38A/CA_3A-8A.</w:t>
            </w:r>
          </w:p>
        </w:tc>
      </w:tr>
      <w:tr w:rsidR="00141DFD" w:rsidRPr="009B3C46" w14:paraId="07259B12" w14:textId="77777777" w:rsidTr="007656CF">
        <w:trPr>
          <w:trHeight w:val="480"/>
          <w:jc w:val="center"/>
        </w:trPr>
        <w:tc>
          <w:tcPr>
            <w:tcW w:w="1100" w:type="pct"/>
            <w:vMerge w:val="restart"/>
            <w:shd w:val="clear" w:color="auto" w:fill="FFFFFF"/>
            <w:noWrap/>
            <w:vAlign w:val="center"/>
          </w:tcPr>
          <w:p w14:paraId="07259B0C" w14:textId="77777777" w:rsidR="00141DFD" w:rsidRDefault="00141DFD" w:rsidP="00253F01">
            <w:pPr>
              <w:pStyle w:val="TAC"/>
              <w:rPr>
                <w:lang w:val="en-US" w:eastAsia="ko-KR"/>
              </w:rPr>
            </w:pPr>
            <w:r>
              <w:rPr>
                <w:rFonts w:hint="eastAsia"/>
                <w:lang w:val="en-US" w:eastAsia="ko-KR"/>
              </w:rPr>
              <w:t>CA_1A-3A-8A-20A-38A</w:t>
            </w:r>
          </w:p>
        </w:tc>
        <w:tc>
          <w:tcPr>
            <w:tcW w:w="740" w:type="pct"/>
            <w:shd w:val="clear" w:color="auto" w:fill="FFFFFF"/>
            <w:noWrap/>
            <w:vAlign w:val="center"/>
          </w:tcPr>
          <w:p w14:paraId="07259B0D" w14:textId="77777777" w:rsidR="00141DFD" w:rsidRDefault="00141DFD" w:rsidP="00253F01">
            <w:pPr>
              <w:pStyle w:val="TAC"/>
              <w:rPr>
                <w:lang w:eastAsia="ko-KR"/>
              </w:rPr>
            </w:pPr>
            <w:r>
              <w:rPr>
                <w:rFonts w:hint="eastAsia"/>
                <w:lang w:eastAsia="ko-KR"/>
              </w:rPr>
              <w:t>CA_1A-3A</w:t>
            </w:r>
          </w:p>
        </w:tc>
        <w:tc>
          <w:tcPr>
            <w:tcW w:w="957" w:type="pct"/>
            <w:shd w:val="clear" w:color="auto" w:fill="FFFFFF"/>
            <w:noWrap/>
            <w:vAlign w:val="center"/>
          </w:tcPr>
          <w:p w14:paraId="07259B0E"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B0F" w14:textId="77777777" w:rsidR="00141DFD" w:rsidRDefault="00141DFD" w:rsidP="00253F01">
            <w:pPr>
              <w:pStyle w:val="TAC"/>
              <w:rPr>
                <w:lang w:val="en-US" w:eastAsia="ko-KR"/>
              </w:rPr>
            </w:pPr>
            <w:r>
              <w:rPr>
                <w:rFonts w:hint="eastAsia"/>
                <w:lang w:val="en-US" w:eastAsia="ko-KR"/>
              </w:rPr>
              <w:t>-</w:t>
            </w:r>
          </w:p>
        </w:tc>
        <w:tc>
          <w:tcPr>
            <w:tcW w:w="662" w:type="pct"/>
            <w:shd w:val="clear" w:color="auto" w:fill="FFFFFF"/>
            <w:noWrap/>
            <w:vAlign w:val="center"/>
          </w:tcPr>
          <w:p w14:paraId="07259B10" w14:textId="77777777" w:rsidR="00141DFD" w:rsidRDefault="00141DFD" w:rsidP="00253F01">
            <w:pPr>
              <w:pStyle w:val="TAC"/>
              <w:rPr>
                <w:lang w:val="en-US" w:eastAsia="ko-KR"/>
              </w:rPr>
            </w:pPr>
            <w:r>
              <w:rPr>
                <w:rFonts w:hint="eastAsia"/>
                <w:lang w:val="en-US" w:eastAsia="ko-KR"/>
              </w:rPr>
              <w:t>Yes</w:t>
            </w:r>
          </w:p>
        </w:tc>
        <w:tc>
          <w:tcPr>
            <w:tcW w:w="1028" w:type="pct"/>
            <w:shd w:val="clear" w:color="auto" w:fill="FFFFFF"/>
            <w:noWrap/>
            <w:vAlign w:val="center"/>
          </w:tcPr>
          <w:p w14:paraId="07259B11" w14:textId="77777777" w:rsidR="00141DFD" w:rsidRDefault="00141DFD" w:rsidP="00253F01">
            <w:pPr>
              <w:pStyle w:val="TAC"/>
              <w:rPr>
                <w:lang w:val="en-US" w:eastAsia="ko-KR"/>
              </w:rPr>
            </w:pPr>
            <w:r>
              <w:rPr>
                <w:lang w:val="en-US" w:eastAsia="ko-KR"/>
              </w:rPr>
              <w:t>Close proximity issue was already covered</w:t>
            </w:r>
            <w:r w:rsidRPr="005428B5">
              <w:rPr>
                <w:lang w:val="en-US" w:eastAsia="ko-KR"/>
              </w:rPr>
              <w:t xml:space="preserve"> in Table 7.3.1A-0bA in </w:t>
            </w:r>
            <w:r>
              <w:rPr>
                <w:lang w:val="en-US" w:eastAsia="ko-KR"/>
              </w:rPr>
              <w:t>TS 36.101.</w:t>
            </w:r>
          </w:p>
        </w:tc>
      </w:tr>
      <w:tr w:rsidR="00141DFD" w:rsidRPr="009B3C46" w14:paraId="07259B1A" w14:textId="77777777" w:rsidTr="007656CF">
        <w:trPr>
          <w:trHeight w:val="480"/>
          <w:jc w:val="center"/>
        </w:trPr>
        <w:tc>
          <w:tcPr>
            <w:tcW w:w="1100" w:type="pct"/>
            <w:vMerge/>
            <w:shd w:val="clear" w:color="auto" w:fill="FFFFFF"/>
            <w:noWrap/>
            <w:vAlign w:val="center"/>
          </w:tcPr>
          <w:p w14:paraId="07259B13" w14:textId="77777777" w:rsidR="00141DFD" w:rsidRDefault="00141DFD" w:rsidP="00253F01">
            <w:pPr>
              <w:pStyle w:val="TAC"/>
              <w:rPr>
                <w:lang w:val="en-US" w:eastAsia="ko-KR"/>
              </w:rPr>
            </w:pPr>
          </w:p>
        </w:tc>
        <w:tc>
          <w:tcPr>
            <w:tcW w:w="740" w:type="pct"/>
            <w:shd w:val="clear" w:color="auto" w:fill="FFFFFF"/>
            <w:noWrap/>
            <w:vAlign w:val="center"/>
          </w:tcPr>
          <w:p w14:paraId="07259B14" w14:textId="77777777" w:rsidR="00141DFD" w:rsidRDefault="00141DFD" w:rsidP="00253F01">
            <w:pPr>
              <w:pStyle w:val="TAC"/>
              <w:rPr>
                <w:lang w:eastAsia="ko-KR"/>
              </w:rPr>
            </w:pPr>
            <w:r>
              <w:rPr>
                <w:rFonts w:hint="eastAsia"/>
                <w:lang w:eastAsia="ko-KR"/>
              </w:rPr>
              <w:t>CA_1A-8A</w:t>
            </w:r>
          </w:p>
        </w:tc>
        <w:tc>
          <w:tcPr>
            <w:tcW w:w="957" w:type="pct"/>
            <w:shd w:val="clear" w:color="auto" w:fill="FFFFFF"/>
            <w:noWrap/>
            <w:vAlign w:val="center"/>
          </w:tcPr>
          <w:p w14:paraId="07259B15" w14:textId="77777777" w:rsidR="00141DFD" w:rsidRDefault="00141DFD" w:rsidP="00253F01">
            <w:pPr>
              <w:pStyle w:val="TAC"/>
              <w:rPr>
                <w:lang w:val="en-US" w:eastAsia="ko-KR"/>
              </w:rPr>
            </w:pPr>
            <w:r>
              <w:rPr>
                <w:rFonts w:hint="eastAsia"/>
                <w:lang w:val="en-US" w:eastAsia="ko-KR"/>
              </w:rPr>
              <w:t>2</w:t>
            </w:r>
            <w:r w:rsidRPr="00786B46">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3" w:type="pct"/>
            <w:shd w:val="clear" w:color="auto" w:fill="FFFFFF"/>
            <w:noWrap/>
            <w:vAlign w:val="center"/>
          </w:tcPr>
          <w:p w14:paraId="07259B16" w14:textId="77777777" w:rsidR="00141DFD" w:rsidRDefault="00141DFD" w:rsidP="00253F01">
            <w:pPr>
              <w:pStyle w:val="TAC"/>
              <w:rPr>
                <w:lang w:val="en-US" w:eastAsia="ko-KR"/>
              </w:rPr>
            </w:pPr>
            <w:r>
              <w:rPr>
                <w:rFonts w:hint="eastAsia"/>
                <w:lang w:val="en-US" w:eastAsia="ko-KR"/>
              </w:rPr>
              <w:t>4</w:t>
            </w:r>
            <w:r w:rsidRPr="00E536DC">
              <w:rPr>
                <w:rFonts w:hint="eastAsia"/>
                <w:vertAlign w:val="superscript"/>
                <w:lang w:val="en-US" w:eastAsia="ko-KR"/>
              </w:rPr>
              <w:t>th</w:t>
            </w:r>
            <w:r>
              <w:rPr>
                <w:rFonts w:hint="eastAsia"/>
                <w:lang w:val="en-US" w:eastAsia="ko-KR"/>
              </w:rPr>
              <w:t xml:space="preserve"> </w:t>
            </w:r>
            <w:r>
              <w:rPr>
                <w:lang w:val="en-US" w:eastAsia="ko-KR"/>
              </w:rPr>
              <w:t xml:space="preserve">IMD </w:t>
            </w:r>
            <w:r>
              <w:rPr>
                <w:lang w:val="en-US" w:eastAsia="ko-KR"/>
              </w:rPr>
              <w:br/>
              <w:t>in B20</w:t>
            </w:r>
          </w:p>
        </w:tc>
        <w:tc>
          <w:tcPr>
            <w:tcW w:w="662" w:type="pct"/>
            <w:shd w:val="clear" w:color="auto" w:fill="FFFFFF"/>
            <w:noWrap/>
            <w:vAlign w:val="center"/>
          </w:tcPr>
          <w:p w14:paraId="07259B17" w14:textId="77777777" w:rsidR="00141DFD" w:rsidRDefault="00141DFD" w:rsidP="00253F01">
            <w:pPr>
              <w:pStyle w:val="TAC"/>
              <w:rPr>
                <w:lang w:val="en-US" w:eastAsia="ko-KR"/>
              </w:rPr>
            </w:pPr>
            <w:r>
              <w:rPr>
                <w:rFonts w:hint="eastAsia"/>
                <w:lang w:val="en-US" w:eastAsia="ko-KR"/>
              </w:rPr>
              <w:t>-</w:t>
            </w:r>
          </w:p>
        </w:tc>
        <w:tc>
          <w:tcPr>
            <w:tcW w:w="1028" w:type="pct"/>
            <w:shd w:val="clear" w:color="auto" w:fill="FFFFFF"/>
            <w:noWrap/>
            <w:vAlign w:val="center"/>
          </w:tcPr>
          <w:p w14:paraId="07259B18" w14:textId="77777777" w:rsidR="00141DFD" w:rsidRDefault="00141DFD"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B19" w14:textId="77777777" w:rsidR="00141DFD" w:rsidRPr="003F21D2" w:rsidRDefault="00141DFD" w:rsidP="00253F01">
            <w:pPr>
              <w:pStyle w:val="TAC"/>
              <w:rPr>
                <w:lang w:val="en-US" w:eastAsia="ko-KR"/>
              </w:rPr>
            </w:pPr>
            <w:r w:rsidRPr="007F0380">
              <w:rPr>
                <w:lang w:val="en-US" w:eastAsia="ko-KR"/>
              </w:rPr>
              <w:t xml:space="preserve">- </w:t>
            </w:r>
            <w:r w:rsidR="007F0380">
              <w:rPr>
                <w:lang w:val="en-US" w:eastAsia="ko-KR"/>
              </w:rPr>
              <w:t>MSD</w:t>
            </w:r>
            <w:r w:rsidRPr="007F0380">
              <w:rPr>
                <w:lang w:val="en-US" w:eastAsia="ko-KR"/>
              </w:rPr>
              <w:t xml:space="preserve"> for IMD impacts</w:t>
            </w:r>
            <w:r w:rsidR="007F0380">
              <w:rPr>
                <w:lang w:val="en-US" w:eastAsia="ko-KR"/>
              </w:rPr>
              <w:t xml:space="preserve"> will be covered</w:t>
            </w:r>
            <w:r w:rsidRPr="007F0380">
              <w:rPr>
                <w:lang w:val="en-US" w:eastAsia="ko-KR"/>
              </w:rPr>
              <w:t xml:space="preserve"> in </w:t>
            </w:r>
            <w:r w:rsidR="007F0380">
              <w:rPr>
                <w:lang w:val="en-US" w:eastAsia="ko-KR"/>
              </w:rPr>
              <w:t>DL_</w:t>
            </w:r>
            <w:r w:rsidRPr="007F0380">
              <w:rPr>
                <w:lang w:val="en-US" w:eastAsia="ko-KR"/>
              </w:rPr>
              <w:t>CA_1A-8A-20A</w:t>
            </w:r>
            <w:r w:rsidR="007F0380">
              <w:rPr>
                <w:lang w:val="en-US" w:eastAsia="ko-KR"/>
              </w:rPr>
              <w:t xml:space="preserve"> with UL_</w:t>
            </w:r>
            <w:r w:rsidRPr="007F0380">
              <w:rPr>
                <w:lang w:val="en-US" w:eastAsia="ko-KR"/>
              </w:rPr>
              <w:t>CA_1A-8A.</w:t>
            </w:r>
          </w:p>
        </w:tc>
      </w:tr>
      <w:tr w:rsidR="00141DFD" w:rsidRPr="009B3C46" w14:paraId="07259B23" w14:textId="77777777" w:rsidTr="007656CF">
        <w:trPr>
          <w:trHeight w:val="480"/>
          <w:jc w:val="center"/>
        </w:trPr>
        <w:tc>
          <w:tcPr>
            <w:tcW w:w="1100" w:type="pct"/>
            <w:vMerge/>
            <w:shd w:val="clear" w:color="auto" w:fill="FFFFFF"/>
            <w:noWrap/>
            <w:vAlign w:val="center"/>
          </w:tcPr>
          <w:p w14:paraId="07259B1B" w14:textId="77777777" w:rsidR="00141DFD" w:rsidRDefault="00141DFD" w:rsidP="00253F01">
            <w:pPr>
              <w:pStyle w:val="TAC"/>
              <w:rPr>
                <w:lang w:val="en-US" w:eastAsia="ko-KR"/>
              </w:rPr>
            </w:pPr>
          </w:p>
        </w:tc>
        <w:tc>
          <w:tcPr>
            <w:tcW w:w="740" w:type="pct"/>
            <w:shd w:val="clear" w:color="auto" w:fill="FFFFFF"/>
            <w:noWrap/>
            <w:vAlign w:val="center"/>
          </w:tcPr>
          <w:p w14:paraId="07259B1C" w14:textId="77777777" w:rsidR="00141DFD" w:rsidRDefault="00141DFD" w:rsidP="00253F01">
            <w:pPr>
              <w:pStyle w:val="TAC"/>
              <w:rPr>
                <w:lang w:eastAsia="ko-KR"/>
              </w:rPr>
            </w:pPr>
            <w:r>
              <w:rPr>
                <w:rFonts w:hint="eastAsia"/>
                <w:lang w:eastAsia="ko-KR"/>
              </w:rPr>
              <w:t>CA_3A-8A</w:t>
            </w:r>
          </w:p>
        </w:tc>
        <w:tc>
          <w:tcPr>
            <w:tcW w:w="957" w:type="pct"/>
            <w:shd w:val="clear" w:color="auto" w:fill="FFFFFF"/>
            <w:noWrap/>
            <w:vAlign w:val="center"/>
          </w:tcPr>
          <w:p w14:paraId="07259B1D"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B1E" w14:textId="77777777" w:rsidR="00141DFD" w:rsidRDefault="00141DFD" w:rsidP="00253F01">
            <w:pPr>
              <w:pStyle w:val="TAC"/>
              <w:rPr>
                <w:lang w:val="en-US" w:eastAsia="ko-KR"/>
              </w:rPr>
            </w:pPr>
            <w:r>
              <w:rPr>
                <w:rFonts w:hint="eastAsia"/>
                <w:lang w:val="en-US" w:eastAsia="ko-KR"/>
              </w:rPr>
              <w:t>2</w:t>
            </w:r>
            <w:r w:rsidRPr="006A1B55">
              <w:rPr>
                <w:rFonts w:hint="eastAsia"/>
                <w:vertAlign w:val="superscript"/>
                <w:lang w:val="en-US" w:eastAsia="ko-KR"/>
              </w:rPr>
              <w:t>nd</w:t>
            </w:r>
            <w:r>
              <w:rPr>
                <w:rFonts w:hint="eastAsia"/>
                <w:lang w:val="en-US" w:eastAsia="ko-KR"/>
              </w:rPr>
              <w:t xml:space="preserve"> </w:t>
            </w:r>
            <w:r>
              <w:rPr>
                <w:lang w:val="en-US" w:eastAsia="ko-KR"/>
              </w:rPr>
              <w:t>and 5</w:t>
            </w:r>
            <w:r w:rsidRPr="006A1B55">
              <w:rPr>
                <w:vertAlign w:val="superscript"/>
                <w:lang w:val="en-US" w:eastAsia="ko-KR"/>
              </w:rPr>
              <w:t>th</w:t>
            </w:r>
            <w:r>
              <w:rPr>
                <w:lang w:val="en-US" w:eastAsia="ko-KR"/>
              </w:rPr>
              <w:t xml:space="preserve"> IMDs in B20, 2</w:t>
            </w:r>
            <w:r w:rsidRPr="006A1B55">
              <w:rPr>
                <w:vertAlign w:val="superscript"/>
                <w:lang w:val="en-US" w:eastAsia="ko-KR"/>
              </w:rPr>
              <w:t>nd</w:t>
            </w:r>
            <w:r>
              <w:rPr>
                <w:lang w:val="en-US" w:eastAsia="ko-KR"/>
              </w:rPr>
              <w:t xml:space="preserve"> and</w:t>
            </w:r>
          </w:p>
          <w:p w14:paraId="07259B1F" w14:textId="77777777" w:rsidR="00141DFD" w:rsidRDefault="00141DFD" w:rsidP="00253F01">
            <w:pPr>
              <w:pStyle w:val="TAC"/>
              <w:rPr>
                <w:lang w:val="en-US" w:eastAsia="ko-KR"/>
              </w:rPr>
            </w:pPr>
            <w:r>
              <w:rPr>
                <w:lang w:val="en-US" w:eastAsia="ko-KR"/>
              </w:rPr>
              <w:t>3</w:t>
            </w:r>
            <w:r w:rsidRPr="006A1B55">
              <w:rPr>
                <w:vertAlign w:val="superscript"/>
                <w:lang w:val="en-US" w:eastAsia="ko-KR"/>
              </w:rPr>
              <w:t>rd</w:t>
            </w:r>
            <w:r>
              <w:rPr>
                <w:lang w:val="en-US" w:eastAsia="ko-KR"/>
              </w:rPr>
              <w:t xml:space="preserve"> IMDs in B38,</w:t>
            </w:r>
          </w:p>
        </w:tc>
        <w:tc>
          <w:tcPr>
            <w:tcW w:w="662" w:type="pct"/>
            <w:shd w:val="clear" w:color="auto" w:fill="FFFFFF"/>
            <w:noWrap/>
            <w:vAlign w:val="center"/>
          </w:tcPr>
          <w:p w14:paraId="07259B20" w14:textId="77777777" w:rsidR="00141DFD" w:rsidRDefault="00141DFD" w:rsidP="00253F01">
            <w:pPr>
              <w:pStyle w:val="TAC"/>
              <w:rPr>
                <w:lang w:val="en-US" w:eastAsia="ko-KR"/>
              </w:rPr>
            </w:pPr>
            <w:r>
              <w:rPr>
                <w:rFonts w:hint="eastAsia"/>
                <w:lang w:val="en-US" w:eastAsia="ko-KR"/>
              </w:rPr>
              <w:t>-</w:t>
            </w:r>
          </w:p>
        </w:tc>
        <w:tc>
          <w:tcPr>
            <w:tcW w:w="1028" w:type="pct"/>
            <w:shd w:val="clear" w:color="auto" w:fill="FFFFFF"/>
            <w:noWrap/>
            <w:vAlign w:val="center"/>
          </w:tcPr>
          <w:p w14:paraId="07259B21" w14:textId="77777777" w:rsidR="00141DFD" w:rsidRDefault="00141DFD" w:rsidP="00253F01">
            <w:pPr>
              <w:pStyle w:val="TAC"/>
              <w:rPr>
                <w:lang w:val="en-US" w:eastAsia="ko-KR"/>
              </w:rPr>
            </w:pPr>
            <w:r>
              <w:rPr>
                <w:rFonts w:hint="eastAsia"/>
                <w:lang w:val="en-US" w:eastAsia="ko-KR"/>
              </w:rPr>
              <w:t>-</w:t>
            </w:r>
            <w:r>
              <w:rPr>
                <w:lang w:val="en-US" w:eastAsia="ko-KR"/>
              </w:rPr>
              <w:t xml:space="preserve"> 2</w:t>
            </w:r>
            <w:r w:rsidRPr="00272576">
              <w:rPr>
                <w:vertAlign w:val="superscript"/>
                <w:lang w:val="en-US" w:eastAsia="ko-KR"/>
              </w:rPr>
              <w:t>nd</w:t>
            </w:r>
            <w:r>
              <w:rPr>
                <w:lang w:val="en-US" w:eastAsia="ko-KR"/>
              </w:rPr>
              <w:t xml:space="preserve"> and 5</w:t>
            </w:r>
            <w:r w:rsidRPr="00272576">
              <w:rPr>
                <w:vertAlign w:val="superscript"/>
                <w:lang w:val="en-US" w:eastAsia="ko-KR"/>
              </w:rPr>
              <w:t>th</w:t>
            </w:r>
            <w:r>
              <w:rPr>
                <w:lang w:val="en-US" w:eastAsia="ko-KR"/>
              </w:rPr>
              <w:t xml:space="preserve"> IMD problems for CA_3A-8A-20A/CA_3A-8A need to be studied.</w:t>
            </w:r>
          </w:p>
          <w:p w14:paraId="07259B22" w14:textId="77777777" w:rsidR="00141DFD" w:rsidRDefault="00141DFD" w:rsidP="00253F01">
            <w:pPr>
              <w:pStyle w:val="TAC"/>
              <w:rPr>
                <w:lang w:val="en-US" w:eastAsia="ko-KR"/>
              </w:rPr>
            </w:pPr>
            <w:r>
              <w:rPr>
                <w:lang w:val="en-US" w:eastAsia="ko-KR"/>
              </w:rPr>
              <w:t>- 2</w:t>
            </w:r>
            <w:r w:rsidRPr="00272576">
              <w:rPr>
                <w:vertAlign w:val="superscript"/>
                <w:lang w:val="en-US" w:eastAsia="ko-KR"/>
              </w:rPr>
              <w:t>nd</w:t>
            </w:r>
            <w:r>
              <w:rPr>
                <w:lang w:val="en-US" w:eastAsia="ko-KR"/>
              </w:rPr>
              <w:t xml:space="preserve"> and 3</w:t>
            </w:r>
            <w:r w:rsidRPr="00272576">
              <w:rPr>
                <w:vertAlign w:val="superscript"/>
                <w:lang w:val="en-US" w:eastAsia="ko-KR"/>
              </w:rPr>
              <w:t>rd</w:t>
            </w:r>
            <w:r>
              <w:rPr>
                <w:lang w:val="en-US" w:eastAsia="ko-KR"/>
              </w:rPr>
              <w:t xml:space="preserve"> IMD problems have been already covered in CA_3A-8A-38A/CA_3A-8A.</w:t>
            </w:r>
          </w:p>
        </w:tc>
      </w:tr>
      <w:tr w:rsidR="007F0380" w14:paraId="07259B2A" w14:textId="77777777" w:rsidTr="00845C4D">
        <w:trPr>
          <w:trHeight w:val="480"/>
          <w:jc w:val="center"/>
        </w:trPr>
        <w:tc>
          <w:tcPr>
            <w:tcW w:w="1100" w:type="pct"/>
            <w:vMerge w:val="restart"/>
            <w:shd w:val="clear" w:color="auto" w:fill="FFFFFF"/>
            <w:noWrap/>
            <w:vAlign w:val="center"/>
          </w:tcPr>
          <w:p w14:paraId="07259B24" w14:textId="77777777" w:rsidR="007F0380" w:rsidRDefault="007F0380" w:rsidP="00253F01">
            <w:pPr>
              <w:pStyle w:val="TAC"/>
              <w:rPr>
                <w:lang w:val="en-US" w:eastAsia="ko-KR"/>
              </w:rPr>
            </w:pPr>
            <w:r>
              <w:rPr>
                <w:rFonts w:hint="eastAsia"/>
                <w:lang w:val="en-US" w:eastAsia="ko-KR"/>
              </w:rPr>
              <w:t>CA_1A-3A-7A-</w:t>
            </w:r>
            <w:r>
              <w:rPr>
                <w:lang w:val="en-US" w:eastAsia="ko-KR"/>
              </w:rPr>
              <w:t>20</w:t>
            </w:r>
            <w:r w:rsidRPr="00F72210">
              <w:rPr>
                <w:rFonts w:hint="eastAsia"/>
                <w:lang w:val="en-US" w:eastAsia="ko-KR"/>
              </w:rPr>
              <w:t>A-38A</w:t>
            </w:r>
          </w:p>
        </w:tc>
        <w:tc>
          <w:tcPr>
            <w:tcW w:w="740" w:type="pct"/>
            <w:shd w:val="clear" w:color="auto" w:fill="FFFFFF"/>
            <w:noWrap/>
            <w:vAlign w:val="center"/>
          </w:tcPr>
          <w:p w14:paraId="07259B25" w14:textId="77777777" w:rsidR="007F0380" w:rsidRDefault="007F0380" w:rsidP="00253F01">
            <w:pPr>
              <w:pStyle w:val="TAC"/>
              <w:rPr>
                <w:lang w:eastAsia="ko-KR"/>
              </w:rPr>
            </w:pPr>
            <w:r w:rsidRPr="00F72210">
              <w:rPr>
                <w:rFonts w:hint="eastAsia"/>
                <w:lang w:eastAsia="ko-KR"/>
              </w:rPr>
              <w:t>CA_1A-3A</w:t>
            </w:r>
          </w:p>
        </w:tc>
        <w:tc>
          <w:tcPr>
            <w:tcW w:w="957" w:type="pct"/>
            <w:shd w:val="clear" w:color="auto" w:fill="FFFFFF"/>
            <w:noWrap/>
            <w:vAlign w:val="center"/>
          </w:tcPr>
          <w:p w14:paraId="07259B26" w14:textId="77777777" w:rsidR="007F0380" w:rsidRDefault="007F0380" w:rsidP="00253F01">
            <w:pPr>
              <w:pStyle w:val="TAC"/>
              <w:rPr>
                <w:lang w:val="en-US" w:eastAsia="ko-KR"/>
              </w:rPr>
            </w:pPr>
          </w:p>
        </w:tc>
        <w:tc>
          <w:tcPr>
            <w:tcW w:w="513" w:type="pct"/>
            <w:shd w:val="clear" w:color="auto" w:fill="FFFFFF"/>
            <w:noWrap/>
            <w:vAlign w:val="center"/>
          </w:tcPr>
          <w:p w14:paraId="07259B27" w14:textId="77777777" w:rsidR="007F0380" w:rsidRDefault="007F0380" w:rsidP="00253F01">
            <w:pPr>
              <w:pStyle w:val="TAC"/>
              <w:rPr>
                <w:lang w:val="en-US" w:eastAsia="ko-KR"/>
              </w:rPr>
            </w:pPr>
            <w:r w:rsidRPr="00F72210">
              <w:rPr>
                <w:lang w:val="en-US" w:eastAsia="ko-KR"/>
              </w:rPr>
              <w:t>-</w:t>
            </w:r>
          </w:p>
        </w:tc>
        <w:tc>
          <w:tcPr>
            <w:tcW w:w="662" w:type="pct"/>
            <w:shd w:val="clear" w:color="auto" w:fill="FFFFFF"/>
            <w:noWrap/>
            <w:vAlign w:val="center"/>
          </w:tcPr>
          <w:p w14:paraId="07259B28" w14:textId="77777777" w:rsidR="007F0380" w:rsidRDefault="007F0380" w:rsidP="00253F01">
            <w:pPr>
              <w:pStyle w:val="TAC"/>
              <w:rPr>
                <w:lang w:val="en-US" w:eastAsia="ko-KR"/>
              </w:rPr>
            </w:pPr>
            <w:r w:rsidRPr="00F72210">
              <w:rPr>
                <w:lang w:val="en-US" w:eastAsia="ko-KR"/>
              </w:rPr>
              <w:t>Yes</w:t>
            </w:r>
          </w:p>
        </w:tc>
        <w:tc>
          <w:tcPr>
            <w:tcW w:w="1028" w:type="pct"/>
            <w:shd w:val="clear" w:color="auto" w:fill="FFFFFF"/>
            <w:noWrap/>
            <w:vAlign w:val="center"/>
          </w:tcPr>
          <w:p w14:paraId="07259B29" w14:textId="77777777" w:rsidR="007F0380" w:rsidRDefault="007F0380" w:rsidP="00253F01">
            <w:pPr>
              <w:pStyle w:val="TAC"/>
              <w:rPr>
                <w:lang w:val="en-US" w:eastAsia="ko-KR"/>
              </w:rPr>
            </w:pPr>
            <w:r w:rsidRPr="00F72210">
              <w:rPr>
                <w:lang w:val="en-US" w:eastAsia="ko-KR"/>
              </w:rPr>
              <w:t>Close proximity issue was already covered in Table 7.3.1A-0bA in TS 36.101.</w:t>
            </w:r>
          </w:p>
        </w:tc>
      </w:tr>
      <w:tr w:rsidR="007F0380" w:rsidRPr="00EA3845" w14:paraId="07259B31" w14:textId="77777777" w:rsidTr="00845C4D">
        <w:trPr>
          <w:trHeight w:val="480"/>
          <w:jc w:val="center"/>
        </w:trPr>
        <w:tc>
          <w:tcPr>
            <w:tcW w:w="1100" w:type="pct"/>
            <w:vMerge/>
            <w:shd w:val="clear" w:color="auto" w:fill="FFFFFF"/>
            <w:noWrap/>
            <w:vAlign w:val="center"/>
          </w:tcPr>
          <w:p w14:paraId="07259B2B"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7259B2C" w14:textId="77777777" w:rsidR="007F0380" w:rsidRDefault="007F0380" w:rsidP="00253F01">
            <w:pPr>
              <w:pStyle w:val="TAC"/>
              <w:rPr>
                <w:lang w:eastAsia="ko-KR"/>
              </w:rPr>
            </w:pPr>
            <w:r>
              <w:rPr>
                <w:lang w:eastAsia="ko-KR"/>
              </w:rPr>
              <w:t>CA_1A-20</w:t>
            </w:r>
            <w:r w:rsidRPr="00F72210">
              <w:rPr>
                <w:lang w:eastAsia="ko-KR"/>
              </w:rPr>
              <w:t>A</w:t>
            </w:r>
          </w:p>
        </w:tc>
        <w:tc>
          <w:tcPr>
            <w:tcW w:w="957" w:type="pct"/>
            <w:shd w:val="clear" w:color="auto" w:fill="FFFFFF"/>
            <w:noWrap/>
            <w:vAlign w:val="center"/>
          </w:tcPr>
          <w:p w14:paraId="07259B2D" w14:textId="77777777" w:rsidR="007F0380" w:rsidRDefault="007F0380" w:rsidP="00253F01">
            <w:pPr>
              <w:pStyle w:val="TAC"/>
              <w:rPr>
                <w:lang w:val="en-US" w:eastAsia="ko-KR"/>
              </w:rPr>
            </w:pPr>
            <w:r>
              <w:rPr>
                <w:rFonts w:hint="eastAsia"/>
                <w:lang w:val="en-US" w:eastAsia="ko-KR"/>
              </w:rPr>
              <w:t>3</w:t>
            </w:r>
            <w:r w:rsidRPr="00EA3845">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3" w:type="pct"/>
            <w:shd w:val="clear" w:color="auto" w:fill="FFFFFF"/>
            <w:noWrap/>
            <w:vAlign w:val="center"/>
          </w:tcPr>
          <w:p w14:paraId="07259B2E" w14:textId="77777777" w:rsidR="007F0380" w:rsidRDefault="007F0380" w:rsidP="00253F01">
            <w:pPr>
              <w:pStyle w:val="TAC"/>
              <w:rPr>
                <w:lang w:val="en-US" w:eastAsia="ko-KR"/>
              </w:rPr>
            </w:pPr>
            <w:r w:rsidRPr="00F72210">
              <w:rPr>
                <w:lang w:val="en-US" w:eastAsia="ko-KR"/>
              </w:rPr>
              <w:t>-</w:t>
            </w:r>
          </w:p>
        </w:tc>
        <w:tc>
          <w:tcPr>
            <w:tcW w:w="662" w:type="pct"/>
            <w:shd w:val="clear" w:color="auto" w:fill="FFFFFF"/>
            <w:noWrap/>
            <w:vAlign w:val="center"/>
          </w:tcPr>
          <w:p w14:paraId="07259B2F" w14:textId="77777777" w:rsidR="007F0380" w:rsidRDefault="007F0380" w:rsidP="00253F01">
            <w:pPr>
              <w:pStyle w:val="TAC"/>
              <w:rPr>
                <w:lang w:val="en-US" w:eastAsia="ko-KR"/>
              </w:rPr>
            </w:pPr>
            <w:r w:rsidRPr="00F72210">
              <w:rPr>
                <w:lang w:val="en-US" w:eastAsia="ko-KR"/>
              </w:rPr>
              <w:t>-</w:t>
            </w:r>
          </w:p>
        </w:tc>
        <w:tc>
          <w:tcPr>
            <w:tcW w:w="1028" w:type="pct"/>
            <w:shd w:val="clear" w:color="auto" w:fill="FFFFFF"/>
            <w:noWrap/>
            <w:vAlign w:val="center"/>
          </w:tcPr>
          <w:p w14:paraId="07259B30" w14:textId="77777777" w:rsidR="007F0380" w:rsidRPr="00EA3845" w:rsidRDefault="007F0380"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r w:rsidR="007F0380" w14:paraId="07259B39" w14:textId="77777777" w:rsidTr="00845C4D">
        <w:trPr>
          <w:trHeight w:val="480"/>
          <w:jc w:val="center"/>
        </w:trPr>
        <w:tc>
          <w:tcPr>
            <w:tcW w:w="1100" w:type="pct"/>
            <w:vMerge/>
            <w:shd w:val="clear" w:color="auto" w:fill="FFFFFF"/>
            <w:noWrap/>
            <w:vAlign w:val="center"/>
          </w:tcPr>
          <w:p w14:paraId="07259B32"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7259B33" w14:textId="77777777" w:rsidR="007F0380" w:rsidRDefault="007F0380" w:rsidP="00253F01">
            <w:pPr>
              <w:pStyle w:val="TAC"/>
              <w:rPr>
                <w:lang w:eastAsia="ko-KR"/>
              </w:rPr>
            </w:pPr>
            <w:r>
              <w:rPr>
                <w:lang w:eastAsia="ko-KR"/>
              </w:rPr>
              <w:t>CA_3A-20</w:t>
            </w:r>
            <w:r w:rsidRPr="00F72210">
              <w:rPr>
                <w:lang w:eastAsia="ko-KR"/>
              </w:rPr>
              <w:t>A</w:t>
            </w:r>
          </w:p>
        </w:tc>
        <w:tc>
          <w:tcPr>
            <w:tcW w:w="957" w:type="pct"/>
            <w:shd w:val="clear" w:color="auto" w:fill="FFFFFF"/>
            <w:noWrap/>
            <w:vAlign w:val="center"/>
          </w:tcPr>
          <w:p w14:paraId="07259B34" w14:textId="77777777" w:rsidR="007F0380" w:rsidRDefault="007F0380" w:rsidP="00253F01">
            <w:pPr>
              <w:pStyle w:val="TAC"/>
              <w:rPr>
                <w:lang w:val="en-US" w:eastAsia="ko-KR"/>
              </w:rPr>
            </w:pPr>
            <w:r>
              <w:rPr>
                <w:rFonts w:hint="eastAsia"/>
                <w:lang w:val="en-US" w:eastAsia="ko-KR"/>
              </w:rPr>
              <w:t>3</w:t>
            </w:r>
            <w:r w:rsidRPr="00EA3845">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3" w:type="pct"/>
            <w:shd w:val="clear" w:color="auto" w:fill="FFFFFF"/>
            <w:noWrap/>
            <w:vAlign w:val="center"/>
          </w:tcPr>
          <w:p w14:paraId="07259B35" w14:textId="77777777" w:rsidR="007F0380" w:rsidRDefault="007F0380" w:rsidP="00253F01">
            <w:pPr>
              <w:pStyle w:val="TAC"/>
              <w:rPr>
                <w:lang w:val="en-US" w:eastAsia="ko-KR"/>
              </w:rPr>
            </w:pPr>
            <w:r>
              <w:rPr>
                <w:lang w:val="en-US" w:eastAsia="ko-KR"/>
              </w:rPr>
              <w:t>2</w:t>
            </w:r>
            <w:r w:rsidRPr="00EA3845">
              <w:rPr>
                <w:vertAlign w:val="superscript"/>
                <w:lang w:val="en-US" w:eastAsia="ko-KR"/>
              </w:rPr>
              <w:t>nd</w:t>
            </w:r>
            <w:r>
              <w:rPr>
                <w:lang w:val="en-US" w:eastAsia="ko-KR"/>
              </w:rPr>
              <w:t xml:space="preserve"> &amp; 3</w:t>
            </w:r>
            <w:r w:rsidRPr="00EA3845">
              <w:rPr>
                <w:vertAlign w:val="superscript"/>
                <w:lang w:val="en-US" w:eastAsia="ko-KR"/>
              </w:rPr>
              <w:t>rd</w:t>
            </w:r>
            <w:r>
              <w:rPr>
                <w:lang w:val="en-US" w:eastAsia="ko-KR"/>
              </w:rPr>
              <w:t xml:space="preserve"> IMD into B7 &amp; B38</w:t>
            </w:r>
          </w:p>
        </w:tc>
        <w:tc>
          <w:tcPr>
            <w:tcW w:w="662" w:type="pct"/>
            <w:shd w:val="clear" w:color="auto" w:fill="FFFFFF"/>
            <w:noWrap/>
            <w:vAlign w:val="center"/>
          </w:tcPr>
          <w:p w14:paraId="07259B36" w14:textId="77777777" w:rsidR="007F0380" w:rsidRDefault="007F0380" w:rsidP="00253F01">
            <w:pPr>
              <w:pStyle w:val="TAC"/>
              <w:rPr>
                <w:lang w:val="en-US" w:eastAsia="ko-KR"/>
              </w:rPr>
            </w:pPr>
            <w:r w:rsidRPr="00F72210">
              <w:rPr>
                <w:lang w:val="en-US" w:eastAsia="ko-KR"/>
              </w:rPr>
              <w:t>-</w:t>
            </w:r>
          </w:p>
        </w:tc>
        <w:tc>
          <w:tcPr>
            <w:tcW w:w="1028" w:type="pct"/>
            <w:shd w:val="clear" w:color="auto" w:fill="FFFFFF"/>
            <w:noWrap/>
            <w:vAlign w:val="center"/>
          </w:tcPr>
          <w:p w14:paraId="07259B37" w14:textId="77777777" w:rsidR="007F0380" w:rsidRDefault="007F0380"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B38" w14:textId="77777777" w:rsidR="007F0380" w:rsidRDefault="007F0380" w:rsidP="00253F01">
            <w:pPr>
              <w:pStyle w:val="TAC"/>
              <w:rPr>
                <w:lang w:val="en-US" w:eastAsia="ko-KR"/>
              </w:rPr>
            </w:pPr>
            <w:r>
              <w:rPr>
                <w:lang w:val="en-US" w:eastAsia="ko-KR"/>
              </w:rPr>
              <w:t>- These IMD issues are already covered in lower fallback mode.</w:t>
            </w:r>
          </w:p>
        </w:tc>
      </w:tr>
    </w:tbl>
    <w:p w14:paraId="07259B3A" w14:textId="77777777" w:rsidR="00141DFD" w:rsidRDefault="00141DFD" w:rsidP="00141DFD">
      <w:pPr>
        <w:rPr>
          <w:b/>
          <w:i/>
          <w:sz w:val="24"/>
          <w:lang w:val="en-US" w:eastAsia="ko-KR"/>
        </w:rPr>
      </w:pPr>
    </w:p>
    <w:p w14:paraId="07259B3B" w14:textId="77777777" w:rsidR="00141DFD" w:rsidRPr="001B676D" w:rsidRDefault="00141DFD" w:rsidP="00141DFD">
      <w:pPr>
        <w:rPr>
          <w:rFonts w:ascii="Arial" w:hAnsi="Arial" w:cs="Arial"/>
          <w:lang w:eastAsia="ko-KR"/>
        </w:rPr>
      </w:pPr>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14:paraId="07259B3C" w14:textId="77777777" w:rsidR="00141DFD" w:rsidRDefault="00C45E4E" w:rsidP="009C4480">
      <w:pPr>
        <w:pStyle w:val="TH"/>
      </w:pPr>
      <w:r>
        <w:t>Table 5.1.5</w:t>
      </w:r>
      <w:r w:rsidR="00141DFD">
        <w:t>.4</w:t>
      </w:r>
      <w:r w:rsidR="00141DFD" w:rsidRPr="008D37FD">
        <w:t xml:space="preserve"> </w:t>
      </w:r>
      <w:r w:rsidR="00141DFD">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14:paraId="07259B3E" w14:textId="77777777" w:rsidTr="007656CF">
        <w:trPr>
          <w:trHeight w:val="334"/>
          <w:jc w:val="center"/>
        </w:trPr>
        <w:tc>
          <w:tcPr>
            <w:tcW w:w="5000" w:type="pct"/>
            <w:gridSpan w:val="11"/>
            <w:shd w:val="clear" w:color="auto" w:fill="auto"/>
            <w:vAlign w:val="center"/>
          </w:tcPr>
          <w:p w14:paraId="07259B3D" w14:textId="77777777" w:rsidR="00141DFD" w:rsidRDefault="00141DFD" w:rsidP="007656C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141DFD" w:rsidRPr="009B3C46" w14:paraId="07259B4D" w14:textId="77777777" w:rsidTr="007656CF">
        <w:trPr>
          <w:trHeight w:val="480"/>
          <w:jc w:val="center"/>
        </w:trPr>
        <w:tc>
          <w:tcPr>
            <w:tcW w:w="832" w:type="pct"/>
            <w:shd w:val="clear" w:color="auto" w:fill="auto"/>
            <w:noWrap/>
            <w:vAlign w:val="center"/>
          </w:tcPr>
          <w:p w14:paraId="07259B3F" w14:textId="77777777" w:rsidR="00141DFD" w:rsidRPr="00274591" w:rsidRDefault="00141DFD" w:rsidP="00253F01">
            <w:pPr>
              <w:pStyle w:val="TAH"/>
              <w:rPr>
                <w:lang w:val="en-US" w:eastAsia="ko-KR"/>
              </w:rPr>
            </w:pPr>
            <w:r w:rsidRPr="00274591">
              <w:rPr>
                <w:lang w:val="en-US" w:eastAsia="ko-KR"/>
              </w:rPr>
              <w:t>E</w:t>
            </w:r>
            <w:r>
              <w:rPr>
                <w:lang w:val="en-US" w:eastAsia="ko-KR"/>
              </w:rPr>
              <w:t>-</w:t>
            </w:r>
            <w:r w:rsidRPr="00274591">
              <w:rPr>
                <w:lang w:val="en-US" w:eastAsia="ko-KR"/>
              </w:rPr>
              <w:t>UTRA CA</w:t>
            </w:r>
          </w:p>
          <w:p w14:paraId="07259B40" w14:textId="6F5E16E0" w:rsidR="00141DFD" w:rsidRPr="00274591" w:rsidRDefault="00141DFD" w:rsidP="00253F01">
            <w:pPr>
              <w:pStyle w:val="TAH"/>
              <w:rPr>
                <w:lang w:val="en-US" w:eastAsia="ko-KR"/>
              </w:rPr>
            </w:pPr>
            <w:r w:rsidRPr="00274591">
              <w:rPr>
                <w:rFonts w:hint="eastAsia"/>
                <w:lang w:val="en-US" w:eastAsia="ko-KR"/>
              </w:rPr>
              <w:t xml:space="preserve">DL </w:t>
            </w:r>
            <w:r w:rsidRPr="00274591">
              <w:rPr>
                <w:lang w:val="en-US" w:eastAsia="ko-KR"/>
              </w:rPr>
              <w:t>Configuration</w:t>
            </w:r>
          </w:p>
        </w:tc>
        <w:tc>
          <w:tcPr>
            <w:tcW w:w="834" w:type="pct"/>
            <w:shd w:val="clear" w:color="auto" w:fill="auto"/>
            <w:noWrap/>
            <w:vAlign w:val="center"/>
          </w:tcPr>
          <w:p w14:paraId="07259B41" w14:textId="77777777" w:rsidR="00141DFD" w:rsidRPr="00274591" w:rsidRDefault="00141DFD" w:rsidP="00253F01">
            <w:pPr>
              <w:pStyle w:val="TAH"/>
              <w:rPr>
                <w:lang w:val="en-US" w:eastAsia="ko-KR"/>
              </w:rPr>
            </w:pPr>
            <w:r w:rsidRPr="00274591">
              <w:rPr>
                <w:lang w:val="en-US" w:eastAsia="ko-KR"/>
              </w:rPr>
              <w:t>E</w:t>
            </w:r>
            <w:r>
              <w:rPr>
                <w:lang w:val="en-US" w:eastAsia="ko-KR"/>
              </w:rPr>
              <w:t>-</w:t>
            </w:r>
            <w:r w:rsidRPr="00274591">
              <w:rPr>
                <w:lang w:val="en-US" w:eastAsia="ko-KR"/>
              </w:rPr>
              <w:t>UTRA CA</w:t>
            </w:r>
          </w:p>
          <w:p w14:paraId="07259B42" w14:textId="77777777" w:rsidR="00141DFD" w:rsidRPr="00274591" w:rsidRDefault="00141DFD" w:rsidP="00253F01">
            <w:pPr>
              <w:pStyle w:val="TAH"/>
              <w:rPr>
                <w:lang w:val="en-US" w:eastAsia="ko-KR"/>
              </w:rPr>
            </w:pPr>
            <w:r w:rsidRPr="00274591">
              <w:rPr>
                <w:rFonts w:hint="eastAsia"/>
                <w:lang w:val="en-US" w:eastAsia="ko-KR"/>
              </w:rPr>
              <w:t xml:space="preserve">UL </w:t>
            </w:r>
            <w:r w:rsidRPr="00274591">
              <w:rPr>
                <w:lang w:val="en-US" w:eastAsia="ko-KR"/>
              </w:rPr>
              <w:t>Configuration</w:t>
            </w:r>
          </w:p>
        </w:tc>
        <w:tc>
          <w:tcPr>
            <w:tcW w:w="413" w:type="pct"/>
            <w:shd w:val="clear" w:color="auto" w:fill="auto"/>
            <w:noWrap/>
            <w:vAlign w:val="center"/>
          </w:tcPr>
          <w:p w14:paraId="07259B43" w14:textId="77777777" w:rsidR="00141DFD" w:rsidRPr="00274591" w:rsidRDefault="00141DFD" w:rsidP="00253F01">
            <w:pPr>
              <w:pStyle w:val="TAH"/>
              <w:rPr>
                <w:lang w:val="en-US" w:eastAsia="ko-KR"/>
              </w:rPr>
            </w:pPr>
            <w:r w:rsidRPr="00274591">
              <w:rPr>
                <w:lang w:val="en-US" w:eastAsia="ko-KR"/>
              </w:rPr>
              <w:t>E</w:t>
            </w:r>
            <w:r>
              <w:rPr>
                <w:lang w:val="en-US" w:eastAsia="ko-KR"/>
              </w:rPr>
              <w:t>-</w:t>
            </w:r>
            <w:r w:rsidRPr="00274591">
              <w:rPr>
                <w:lang w:val="en-US" w:eastAsia="ko-KR"/>
              </w:rPr>
              <w:t>UTRA band</w:t>
            </w:r>
          </w:p>
        </w:tc>
        <w:tc>
          <w:tcPr>
            <w:tcW w:w="351" w:type="pct"/>
            <w:shd w:val="clear" w:color="auto" w:fill="auto"/>
            <w:noWrap/>
            <w:vAlign w:val="center"/>
          </w:tcPr>
          <w:p w14:paraId="07259B44" w14:textId="77777777" w:rsidR="00141DFD" w:rsidRPr="00274591" w:rsidRDefault="00141DFD" w:rsidP="00253F01">
            <w:pPr>
              <w:pStyle w:val="TAH"/>
              <w:rPr>
                <w:lang w:val="en-US" w:eastAsia="ko-KR"/>
              </w:rPr>
            </w:pPr>
            <w:r w:rsidRPr="00274591">
              <w:rPr>
                <w:lang w:val="en-US" w:eastAsia="ko-KR"/>
              </w:rPr>
              <w:t xml:space="preserve">UL Fc </w:t>
            </w:r>
            <w:r w:rsidRPr="00274591">
              <w:rPr>
                <w:lang w:val="en-US" w:eastAsia="ko-KR"/>
              </w:rPr>
              <w:br/>
              <w:t>(MHz)</w:t>
            </w:r>
          </w:p>
        </w:tc>
        <w:tc>
          <w:tcPr>
            <w:tcW w:w="346" w:type="pct"/>
            <w:shd w:val="clear" w:color="auto" w:fill="auto"/>
            <w:noWrap/>
            <w:vAlign w:val="center"/>
          </w:tcPr>
          <w:p w14:paraId="07259B45" w14:textId="77777777" w:rsidR="00141DFD" w:rsidRPr="00274591" w:rsidRDefault="00141DFD" w:rsidP="00253F01">
            <w:pPr>
              <w:pStyle w:val="TAH"/>
              <w:rPr>
                <w:lang w:val="en-US" w:eastAsia="ko-KR"/>
              </w:rPr>
            </w:pPr>
            <w:r w:rsidRPr="00274591">
              <w:rPr>
                <w:lang w:val="en-US" w:eastAsia="ko-KR"/>
              </w:rPr>
              <w:t xml:space="preserve">UL BW </w:t>
            </w:r>
            <w:r w:rsidRPr="00274591">
              <w:rPr>
                <w:lang w:val="en-US" w:eastAsia="ko-KR"/>
              </w:rPr>
              <w:br/>
              <w:t>(MHz)</w:t>
            </w:r>
          </w:p>
        </w:tc>
        <w:tc>
          <w:tcPr>
            <w:tcW w:w="301" w:type="pct"/>
            <w:shd w:val="clear" w:color="auto" w:fill="auto"/>
            <w:noWrap/>
            <w:vAlign w:val="center"/>
          </w:tcPr>
          <w:p w14:paraId="07259B46" w14:textId="77777777" w:rsidR="00141DFD" w:rsidRPr="00274591" w:rsidRDefault="00141DFD" w:rsidP="00253F01">
            <w:pPr>
              <w:pStyle w:val="TAH"/>
              <w:rPr>
                <w:lang w:val="en-US" w:eastAsia="ko-KR"/>
              </w:rPr>
            </w:pPr>
            <w:r w:rsidRPr="00274591">
              <w:rPr>
                <w:lang w:val="en-US" w:eastAsia="ko-KR"/>
              </w:rPr>
              <w:t xml:space="preserve">UL </w:t>
            </w:r>
            <w:r w:rsidRPr="00274591">
              <w:rPr>
                <w:lang w:val="en-US" w:eastAsia="ko-KR"/>
              </w:rPr>
              <w:br/>
              <w:t>C</w:t>
            </w:r>
            <w:r w:rsidRPr="00182164">
              <w:rPr>
                <w:vertAlign w:val="subscript"/>
                <w:lang w:val="en-US" w:eastAsia="ko-KR"/>
              </w:rPr>
              <w:t>LRB</w:t>
            </w:r>
          </w:p>
        </w:tc>
        <w:tc>
          <w:tcPr>
            <w:tcW w:w="394" w:type="pct"/>
            <w:shd w:val="clear" w:color="auto" w:fill="auto"/>
            <w:vAlign w:val="center"/>
          </w:tcPr>
          <w:p w14:paraId="07259B47" w14:textId="77777777" w:rsidR="00141DFD" w:rsidRPr="00274591" w:rsidRDefault="00141DFD" w:rsidP="00253F01">
            <w:pPr>
              <w:pStyle w:val="TAH"/>
              <w:rPr>
                <w:lang w:val="en-US" w:eastAsia="ko-KR"/>
              </w:rPr>
            </w:pPr>
            <w:r w:rsidRPr="00274591">
              <w:rPr>
                <w:lang w:val="en-US" w:eastAsia="ko-KR"/>
              </w:rPr>
              <w:t>DL F</w:t>
            </w:r>
            <w:r w:rsidRPr="00182164">
              <w:rPr>
                <w:vertAlign w:val="subscript"/>
                <w:lang w:val="en-US" w:eastAsia="ko-KR"/>
              </w:rPr>
              <w:t xml:space="preserve">c </w:t>
            </w:r>
            <w:r w:rsidRPr="00274591">
              <w:rPr>
                <w:lang w:val="en-US" w:eastAsia="ko-KR"/>
              </w:rPr>
              <w:t>(MHz)</w:t>
            </w:r>
          </w:p>
        </w:tc>
        <w:tc>
          <w:tcPr>
            <w:tcW w:w="348" w:type="pct"/>
            <w:shd w:val="clear" w:color="auto" w:fill="auto"/>
            <w:vAlign w:val="center"/>
          </w:tcPr>
          <w:p w14:paraId="07259B48" w14:textId="77777777" w:rsidR="00141DFD" w:rsidRPr="00274591" w:rsidRDefault="00141DFD" w:rsidP="00253F01">
            <w:pPr>
              <w:pStyle w:val="TAH"/>
              <w:rPr>
                <w:lang w:val="en-US" w:eastAsia="ko-KR"/>
              </w:rPr>
            </w:pPr>
            <w:r w:rsidRPr="00274591">
              <w:rPr>
                <w:rFonts w:hint="eastAsia"/>
                <w:lang w:val="en-US" w:eastAsia="ko-KR"/>
              </w:rPr>
              <w:t>DL BW</w:t>
            </w:r>
          </w:p>
          <w:p w14:paraId="07259B49" w14:textId="77777777" w:rsidR="00141DFD" w:rsidRPr="00274591" w:rsidRDefault="00141DFD" w:rsidP="00253F01">
            <w:pPr>
              <w:pStyle w:val="TAH"/>
              <w:rPr>
                <w:lang w:val="en-US" w:eastAsia="ko-KR"/>
              </w:rPr>
            </w:pPr>
            <w:r w:rsidRPr="00274591">
              <w:rPr>
                <w:rFonts w:hint="eastAsia"/>
                <w:lang w:val="en-US" w:eastAsia="ko-KR"/>
              </w:rPr>
              <w:t>(MHz)</w:t>
            </w:r>
          </w:p>
        </w:tc>
        <w:tc>
          <w:tcPr>
            <w:tcW w:w="346" w:type="pct"/>
            <w:shd w:val="clear" w:color="auto" w:fill="auto"/>
            <w:vAlign w:val="center"/>
          </w:tcPr>
          <w:p w14:paraId="07259B4A" w14:textId="77777777" w:rsidR="00141DFD" w:rsidRPr="00274591" w:rsidRDefault="00141DFD" w:rsidP="00253F01">
            <w:pPr>
              <w:pStyle w:val="TAH"/>
              <w:rPr>
                <w:lang w:val="en-US" w:eastAsia="ko-KR"/>
              </w:rPr>
            </w:pPr>
            <w:r w:rsidRPr="00274591">
              <w:rPr>
                <w:lang w:val="en-US" w:eastAsia="ko-KR"/>
              </w:rPr>
              <w:t xml:space="preserve">MSD </w:t>
            </w:r>
            <w:r w:rsidRPr="00274591">
              <w:rPr>
                <w:lang w:val="en-US" w:eastAsia="ko-KR"/>
              </w:rPr>
              <w:br/>
              <w:t>(dB)</w:t>
            </w:r>
          </w:p>
        </w:tc>
        <w:tc>
          <w:tcPr>
            <w:tcW w:w="418" w:type="pct"/>
            <w:shd w:val="clear" w:color="auto" w:fill="auto"/>
            <w:vAlign w:val="center"/>
          </w:tcPr>
          <w:p w14:paraId="07259B4B" w14:textId="77777777" w:rsidR="00141DFD" w:rsidRPr="00274591" w:rsidRDefault="00141DFD" w:rsidP="00253F01">
            <w:pPr>
              <w:pStyle w:val="TAH"/>
              <w:rPr>
                <w:lang w:val="en-US" w:eastAsia="ko-KR"/>
              </w:rPr>
            </w:pPr>
            <w:r w:rsidRPr="00274591">
              <w:rPr>
                <w:lang w:val="en-US" w:eastAsia="ko-KR"/>
              </w:rPr>
              <w:t>Duplex mode</w:t>
            </w:r>
          </w:p>
        </w:tc>
        <w:tc>
          <w:tcPr>
            <w:tcW w:w="417" w:type="pct"/>
            <w:shd w:val="clear" w:color="auto" w:fill="auto"/>
            <w:vAlign w:val="center"/>
          </w:tcPr>
          <w:p w14:paraId="07259B4C" w14:textId="77777777" w:rsidR="00141DFD" w:rsidRPr="00274591" w:rsidRDefault="00141DFD" w:rsidP="00253F01">
            <w:pPr>
              <w:pStyle w:val="TAH"/>
              <w:rPr>
                <w:lang w:val="en-US" w:eastAsia="ko-KR"/>
              </w:rPr>
            </w:pPr>
            <w:r w:rsidRPr="00274591">
              <w:rPr>
                <w:rFonts w:hint="eastAsia"/>
                <w:lang w:val="en-US" w:eastAsia="ko-KR"/>
              </w:rPr>
              <w:t>Source of IMD</w:t>
            </w:r>
          </w:p>
        </w:tc>
      </w:tr>
      <w:tr w:rsidR="004C5E06" w:rsidRPr="009B3C46" w14:paraId="07259B59" w14:textId="77777777" w:rsidTr="004C5E06">
        <w:trPr>
          <w:trHeight w:val="220"/>
          <w:jc w:val="center"/>
        </w:trPr>
        <w:tc>
          <w:tcPr>
            <w:tcW w:w="832" w:type="pct"/>
            <w:vMerge w:val="restart"/>
            <w:shd w:val="clear" w:color="auto" w:fill="auto"/>
            <w:noWrap/>
            <w:vAlign w:val="center"/>
          </w:tcPr>
          <w:p w14:paraId="07259B4E" w14:textId="77777777" w:rsidR="004C5E06" w:rsidRPr="00274591" w:rsidRDefault="004C5E06" w:rsidP="00253F01">
            <w:pPr>
              <w:pStyle w:val="TAC"/>
              <w:rPr>
                <w:rFonts w:cs="Arial"/>
                <w:b/>
                <w:bCs/>
                <w:color w:val="000000"/>
                <w:szCs w:val="18"/>
                <w:lang w:val="en-US" w:eastAsia="ko-KR"/>
              </w:rPr>
            </w:pPr>
            <w:r>
              <w:rPr>
                <w:lang w:eastAsia="ko-KR"/>
              </w:rPr>
              <w:t>CA_1A-8A-20A</w:t>
            </w:r>
          </w:p>
        </w:tc>
        <w:tc>
          <w:tcPr>
            <w:tcW w:w="834" w:type="pct"/>
            <w:vMerge w:val="restart"/>
            <w:shd w:val="clear" w:color="auto" w:fill="auto"/>
            <w:noWrap/>
            <w:vAlign w:val="center"/>
          </w:tcPr>
          <w:p w14:paraId="07259B4F" w14:textId="77777777" w:rsidR="004C5E06" w:rsidRPr="00274591" w:rsidRDefault="004C5E06" w:rsidP="00253F01">
            <w:pPr>
              <w:pStyle w:val="TAC"/>
              <w:rPr>
                <w:rFonts w:cs="Arial"/>
                <w:b/>
                <w:bCs/>
                <w:color w:val="000000"/>
                <w:szCs w:val="18"/>
                <w:lang w:val="en-US" w:eastAsia="ko-KR"/>
              </w:rPr>
            </w:pPr>
            <w:r>
              <w:rPr>
                <w:lang w:eastAsia="ko-KR"/>
              </w:rPr>
              <w:t>CA_1A-8A</w:t>
            </w:r>
          </w:p>
        </w:tc>
        <w:tc>
          <w:tcPr>
            <w:tcW w:w="413" w:type="pct"/>
            <w:shd w:val="clear" w:color="auto" w:fill="auto"/>
            <w:noWrap/>
            <w:vAlign w:val="center"/>
          </w:tcPr>
          <w:p w14:paraId="07259B50" w14:textId="77777777" w:rsidR="004C5E06" w:rsidRPr="00274591" w:rsidRDefault="004C5E06" w:rsidP="00253F01">
            <w:pPr>
              <w:pStyle w:val="TAC"/>
              <w:rPr>
                <w:rFonts w:cs="Arial"/>
                <w:b/>
                <w:bCs/>
                <w:color w:val="000000"/>
                <w:szCs w:val="18"/>
                <w:lang w:val="en-US" w:eastAsia="ko-KR"/>
              </w:rPr>
            </w:pPr>
            <w:r>
              <w:rPr>
                <w:lang w:eastAsia="ko-KR"/>
              </w:rPr>
              <w:t>1</w:t>
            </w:r>
          </w:p>
        </w:tc>
        <w:tc>
          <w:tcPr>
            <w:tcW w:w="351" w:type="pct"/>
            <w:shd w:val="clear" w:color="auto" w:fill="auto"/>
            <w:noWrap/>
          </w:tcPr>
          <w:p w14:paraId="07259B51" w14:textId="77777777" w:rsidR="004C5E06" w:rsidRPr="00274591" w:rsidRDefault="004C5E06" w:rsidP="00253F01">
            <w:pPr>
              <w:pStyle w:val="TAC"/>
              <w:rPr>
                <w:rFonts w:cs="Arial"/>
                <w:b/>
                <w:bCs/>
                <w:color w:val="000000"/>
                <w:szCs w:val="18"/>
                <w:lang w:val="en-US" w:eastAsia="ko-KR"/>
              </w:rPr>
            </w:pPr>
            <w:r w:rsidRPr="00EF5447">
              <w:rPr>
                <w:rFonts w:cs="Arial"/>
              </w:rPr>
              <w:t>1925</w:t>
            </w:r>
          </w:p>
        </w:tc>
        <w:tc>
          <w:tcPr>
            <w:tcW w:w="346" w:type="pct"/>
            <w:shd w:val="clear" w:color="auto" w:fill="auto"/>
            <w:noWrap/>
          </w:tcPr>
          <w:p w14:paraId="07259B52"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01" w:type="pct"/>
            <w:shd w:val="clear" w:color="auto" w:fill="auto"/>
            <w:noWrap/>
          </w:tcPr>
          <w:p w14:paraId="07259B53" w14:textId="77777777" w:rsidR="004C5E06" w:rsidRPr="00274591" w:rsidRDefault="004C5E06" w:rsidP="00253F01">
            <w:pPr>
              <w:pStyle w:val="TAC"/>
              <w:rPr>
                <w:rFonts w:cs="Arial"/>
                <w:b/>
                <w:bCs/>
                <w:color w:val="000000"/>
                <w:szCs w:val="18"/>
                <w:lang w:val="en-US" w:eastAsia="ko-KR"/>
              </w:rPr>
            </w:pPr>
            <w:r w:rsidRPr="00EF5447">
              <w:rPr>
                <w:rFonts w:cs="Arial"/>
              </w:rPr>
              <w:t>25</w:t>
            </w:r>
          </w:p>
        </w:tc>
        <w:tc>
          <w:tcPr>
            <w:tcW w:w="394" w:type="pct"/>
            <w:shd w:val="clear" w:color="auto" w:fill="auto"/>
          </w:tcPr>
          <w:p w14:paraId="07259B54" w14:textId="77777777" w:rsidR="004C5E06" w:rsidRPr="00274591" w:rsidRDefault="004C5E06" w:rsidP="00253F01">
            <w:pPr>
              <w:pStyle w:val="TAC"/>
              <w:rPr>
                <w:rFonts w:cs="Arial"/>
                <w:b/>
                <w:bCs/>
                <w:color w:val="000000"/>
                <w:szCs w:val="18"/>
                <w:lang w:val="en-US" w:eastAsia="ko-KR"/>
              </w:rPr>
            </w:pPr>
            <w:r w:rsidRPr="00EF5447">
              <w:rPr>
                <w:rFonts w:cs="Arial"/>
              </w:rPr>
              <w:t>2115</w:t>
            </w:r>
          </w:p>
        </w:tc>
        <w:tc>
          <w:tcPr>
            <w:tcW w:w="348" w:type="pct"/>
            <w:shd w:val="clear" w:color="auto" w:fill="auto"/>
          </w:tcPr>
          <w:p w14:paraId="07259B55"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46" w:type="pct"/>
            <w:vMerge w:val="restart"/>
            <w:shd w:val="clear" w:color="auto" w:fill="auto"/>
            <w:vAlign w:val="center"/>
          </w:tcPr>
          <w:p w14:paraId="07259B56" w14:textId="77777777" w:rsidR="004C5E06" w:rsidRPr="00274591" w:rsidRDefault="004C5E06" w:rsidP="00253F01">
            <w:pPr>
              <w:pStyle w:val="TAC"/>
              <w:rPr>
                <w:rFonts w:cs="Arial"/>
                <w:b/>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c>
          <w:tcPr>
            <w:tcW w:w="418" w:type="pct"/>
            <w:vMerge w:val="restart"/>
            <w:shd w:val="clear" w:color="auto" w:fill="auto"/>
            <w:vAlign w:val="center"/>
          </w:tcPr>
          <w:p w14:paraId="07259B57" w14:textId="77777777" w:rsidR="004C5E06" w:rsidRPr="00274591" w:rsidRDefault="004C5E06" w:rsidP="00253F01">
            <w:pPr>
              <w:pStyle w:val="TAC"/>
              <w:rPr>
                <w:rFonts w:cs="Arial"/>
                <w:b/>
                <w:bCs/>
                <w:color w:val="000000"/>
                <w:szCs w:val="18"/>
                <w:lang w:val="en-US" w:eastAsia="ko-KR"/>
              </w:rPr>
            </w:pPr>
            <w:r w:rsidRPr="00771FBB">
              <w:rPr>
                <w:rFonts w:cs="Arial" w:hint="eastAsia"/>
                <w:bCs/>
                <w:color w:val="000000"/>
                <w:szCs w:val="18"/>
                <w:lang w:val="en-US" w:eastAsia="ko-KR"/>
              </w:rPr>
              <w:t>F</w:t>
            </w:r>
            <w:r w:rsidRPr="00771FBB">
              <w:rPr>
                <w:rFonts w:cs="Arial"/>
                <w:bCs/>
                <w:color w:val="000000"/>
                <w:szCs w:val="18"/>
                <w:lang w:val="en-US" w:eastAsia="ko-KR"/>
              </w:rPr>
              <w:t>DD</w:t>
            </w:r>
          </w:p>
        </w:tc>
        <w:tc>
          <w:tcPr>
            <w:tcW w:w="417" w:type="pct"/>
            <w:vMerge w:val="restart"/>
            <w:shd w:val="clear" w:color="auto" w:fill="auto"/>
            <w:vAlign w:val="center"/>
          </w:tcPr>
          <w:p w14:paraId="07259B58" w14:textId="77777777" w:rsidR="004C5E06" w:rsidRPr="00274591" w:rsidRDefault="004C5E06" w:rsidP="00253F01">
            <w:pPr>
              <w:pStyle w:val="TAC"/>
              <w:rPr>
                <w:rFonts w:cs="Arial"/>
                <w:b/>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r>
      <w:tr w:rsidR="004C5E06" w:rsidRPr="009B3C46" w14:paraId="07259B65" w14:textId="77777777" w:rsidTr="004C5E06">
        <w:trPr>
          <w:trHeight w:val="138"/>
          <w:jc w:val="center"/>
        </w:trPr>
        <w:tc>
          <w:tcPr>
            <w:tcW w:w="832" w:type="pct"/>
            <w:vMerge/>
            <w:shd w:val="clear" w:color="auto" w:fill="auto"/>
            <w:noWrap/>
            <w:vAlign w:val="center"/>
          </w:tcPr>
          <w:p w14:paraId="07259B5A" w14:textId="77777777" w:rsidR="004C5E06" w:rsidRPr="00274591" w:rsidRDefault="004C5E06" w:rsidP="00253F01">
            <w:pPr>
              <w:pStyle w:val="TAC"/>
              <w:rPr>
                <w:rFonts w:cs="Arial"/>
                <w:b/>
                <w:bCs/>
                <w:color w:val="000000"/>
                <w:szCs w:val="18"/>
                <w:lang w:val="en-US" w:eastAsia="ko-KR"/>
              </w:rPr>
            </w:pPr>
          </w:p>
        </w:tc>
        <w:tc>
          <w:tcPr>
            <w:tcW w:w="834" w:type="pct"/>
            <w:vMerge/>
            <w:shd w:val="clear" w:color="auto" w:fill="auto"/>
            <w:noWrap/>
            <w:vAlign w:val="center"/>
          </w:tcPr>
          <w:p w14:paraId="07259B5B" w14:textId="77777777" w:rsidR="004C5E06" w:rsidRPr="00274591" w:rsidRDefault="004C5E06" w:rsidP="00253F01">
            <w:pPr>
              <w:pStyle w:val="TAC"/>
              <w:rPr>
                <w:rFonts w:cs="Arial"/>
                <w:b/>
                <w:bCs/>
                <w:color w:val="000000"/>
                <w:szCs w:val="18"/>
                <w:lang w:val="en-US" w:eastAsia="ko-KR"/>
              </w:rPr>
            </w:pPr>
          </w:p>
        </w:tc>
        <w:tc>
          <w:tcPr>
            <w:tcW w:w="413" w:type="pct"/>
            <w:shd w:val="clear" w:color="auto" w:fill="auto"/>
            <w:noWrap/>
            <w:vAlign w:val="center"/>
          </w:tcPr>
          <w:p w14:paraId="07259B5C" w14:textId="77777777" w:rsidR="004C5E06" w:rsidRPr="00274591" w:rsidRDefault="004C5E06" w:rsidP="00253F01">
            <w:pPr>
              <w:pStyle w:val="TAC"/>
              <w:rPr>
                <w:rFonts w:cs="Arial"/>
                <w:b/>
                <w:bCs/>
                <w:color w:val="000000"/>
                <w:szCs w:val="18"/>
                <w:lang w:val="en-US" w:eastAsia="ko-KR"/>
              </w:rPr>
            </w:pPr>
            <w:r>
              <w:rPr>
                <w:lang w:eastAsia="ko-KR"/>
              </w:rPr>
              <w:t>8</w:t>
            </w:r>
          </w:p>
        </w:tc>
        <w:tc>
          <w:tcPr>
            <w:tcW w:w="351" w:type="pct"/>
            <w:shd w:val="clear" w:color="auto" w:fill="auto"/>
            <w:noWrap/>
          </w:tcPr>
          <w:p w14:paraId="07259B5D" w14:textId="77777777" w:rsidR="004C5E06" w:rsidRPr="00274591" w:rsidRDefault="004C5E06" w:rsidP="00253F01">
            <w:pPr>
              <w:pStyle w:val="TAC"/>
              <w:rPr>
                <w:rFonts w:cs="Arial"/>
                <w:b/>
                <w:bCs/>
                <w:color w:val="000000"/>
                <w:szCs w:val="18"/>
                <w:lang w:val="en-US" w:eastAsia="ko-KR"/>
              </w:rPr>
            </w:pPr>
            <w:r w:rsidRPr="00EF5447">
              <w:rPr>
                <w:rFonts w:cs="Arial"/>
              </w:rPr>
              <w:t>910</w:t>
            </w:r>
          </w:p>
        </w:tc>
        <w:tc>
          <w:tcPr>
            <w:tcW w:w="346" w:type="pct"/>
            <w:shd w:val="clear" w:color="auto" w:fill="auto"/>
            <w:noWrap/>
          </w:tcPr>
          <w:p w14:paraId="07259B5E"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01" w:type="pct"/>
            <w:shd w:val="clear" w:color="auto" w:fill="auto"/>
            <w:noWrap/>
          </w:tcPr>
          <w:p w14:paraId="07259B5F" w14:textId="77777777" w:rsidR="004C5E06" w:rsidRPr="00274591" w:rsidRDefault="004C5E06" w:rsidP="00253F01">
            <w:pPr>
              <w:pStyle w:val="TAC"/>
              <w:rPr>
                <w:rFonts w:cs="Arial"/>
                <w:b/>
                <w:bCs/>
                <w:color w:val="000000"/>
                <w:szCs w:val="18"/>
                <w:lang w:val="en-US" w:eastAsia="ko-KR"/>
              </w:rPr>
            </w:pPr>
            <w:r w:rsidRPr="00EF5447">
              <w:rPr>
                <w:rFonts w:cs="Arial"/>
              </w:rPr>
              <w:t>25</w:t>
            </w:r>
          </w:p>
        </w:tc>
        <w:tc>
          <w:tcPr>
            <w:tcW w:w="394" w:type="pct"/>
            <w:shd w:val="clear" w:color="auto" w:fill="auto"/>
          </w:tcPr>
          <w:p w14:paraId="07259B60" w14:textId="77777777" w:rsidR="004C5E06" w:rsidRPr="00274591" w:rsidRDefault="004C5E06" w:rsidP="00253F01">
            <w:pPr>
              <w:pStyle w:val="TAC"/>
              <w:rPr>
                <w:rFonts w:cs="Arial"/>
                <w:b/>
                <w:bCs/>
                <w:color w:val="000000"/>
                <w:szCs w:val="18"/>
                <w:lang w:val="en-US" w:eastAsia="ko-KR"/>
              </w:rPr>
            </w:pPr>
            <w:r w:rsidRPr="00EF5447">
              <w:rPr>
                <w:rFonts w:cs="Arial"/>
              </w:rPr>
              <w:t>955</w:t>
            </w:r>
          </w:p>
        </w:tc>
        <w:tc>
          <w:tcPr>
            <w:tcW w:w="348" w:type="pct"/>
            <w:shd w:val="clear" w:color="auto" w:fill="auto"/>
          </w:tcPr>
          <w:p w14:paraId="07259B61"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46" w:type="pct"/>
            <w:vMerge/>
            <w:shd w:val="clear" w:color="auto" w:fill="auto"/>
            <w:vAlign w:val="center"/>
          </w:tcPr>
          <w:p w14:paraId="07259B62" w14:textId="77777777" w:rsidR="004C5E06" w:rsidRPr="00274591" w:rsidRDefault="004C5E06" w:rsidP="00253F01">
            <w:pPr>
              <w:pStyle w:val="TAC"/>
              <w:rPr>
                <w:rFonts w:cs="Arial"/>
                <w:b/>
                <w:bCs/>
                <w:color w:val="000000"/>
                <w:szCs w:val="18"/>
                <w:lang w:val="en-US" w:eastAsia="ko-KR"/>
              </w:rPr>
            </w:pPr>
          </w:p>
        </w:tc>
        <w:tc>
          <w:tcPr>
            <w:tcW w:w="418" w:type="pct"/>
            <w:vMerge/>
            <w:shd w:val="clear" w:color="auto" w:fill="auto"/>
            <w:vAlign w:val="center"/>
          </w:tcPr>
          <w:p w14:paraId="07259B63" w14:textId="77777777" w:rsidR="004C5E06" w:rsidRPr="00274591" w:rsidRDefault="004C5E06" w:rsidP="00253F01">
            <w:pPr>
              <w:pStyle w:val="TAC"/>
              <w:rPr>
                <w:rFonts w:cs="Arial"/>
                <w:b/>
                <w:bCs/>
                <w:color w:val="000000"/>
                <w:szCs w:val="18"/>
                <w:lang w:val="en-US" w:eastAsia="ko-KR"/>
              </w:rPr>
            </w:pPr>
          </w:p>
        </w:tc>
        <w:tc>
          <w:tcPr>
            <w:tcW w:w="417" w:type="pct"/>
            <w:vMerge/>
            <w:shd w:val="clear" w:color="auto" w:fill="auto"/>
            <w:vAlign w:val="center"/>
          </w:tcPr>
          <w:p w14:paraId="07259B64" w14:textId="77777777" w:rsidR="004C5E06" w:rsidRPr="00274591" w:rsidRDefault="004C5E06" w:rsidP="00253F01">
            <w:pPr>
              <w:pStyle w:val="TAC"/>
              <w:rPr>
                <w:rFonts w:cs="Arial"/>
                <w:b/>
                <w:bCs/>
                <w:color w:val="000000"/>
                <w:szCs w:val="18"/>
                <w:lang w:val="en-US" w:eastAsia="ko-KR"/>
              </w:rPr>
            </w:pPr>
          </w:p>
        </w:tc>
      </w:tr>
      <w:tr w:rsidR="004C5E06" w:rsidRPr="009B3C46" w14:paraId="07259B71" w14:textId="77777777" w:rsidTr="004C5E06">
        <w:trPr>
          <w:trHeight w:val="199"/>
          <w:jc w:val="center"/>
        </w:trPr>
        <w:tc>
          <w:tcPr>
            <w:tcW w:w="832" w:type="pct"/>
            <w:vMerge/>
            <w:shd w:val="clear" w:color="auto" w:fill="auto"/>
            <w:noWrap/>
            <w:vAlign w:val="center"/>
          </w:tcPr>
          <w:p w14:paraId="07259B66" w14:textId="77777777" w:rsidR="004C5E06" w:rsidRPr="00274591" w:rsidRDefault="004C5E06" w:rsidP="00253F01">
            <w:pPr>
              <w:pStyle w:val="TAC"/>
              <w:rPr>
                <w:rFonts w:cs="Arial"/>
                <w:b/>
                <w:bCs/>
                <w:color w:val="000000"/>
                <w:szCs w:val="18"/>
                <w:lang w:val="en-US" w:eastAsia="ko-KR"/>
              </w:rPr>
            </w:pPr>
          </w:p>
        </w:tc>
        <w:tc>
          <w:tcPr>
            <w:tcW w:w="834" w:type="pct"/>
            <w:vMerge/>
            <w:shd w:val="clear" w:color="auto" w:fill="auto"/>
            <w:noWrap/>
            <w:vAlign w:val="center"/>
          </w:tcPr>
          <w:p w14:paraId="07259B67" w14:textId="77777777" w:rsidR="004C5E06" w:rsidRPr="00274591" w:rsidRDefault="004C5E06" w:rsidP="00253F01">
            <w:pPr>
              <w:pStyle w:val="TAC"/>
              <w:rPr>
                <w:rFonts w:cs="Arial"/>
                <w:b/>
                <w:bCs/>
                <w:color w:val="000000"/>
                <w:szCs w:val="18"/>
                <w:lang w:val="en-US" w:eastAsia="ko-KR"/>
              </w:rPr>
            </w:pPr>
          </w:p>
        </w:tc>
        <w:tc>
          <w:tcPr>
            <w:tcW w:w="413" w:type="pct"/>
            <w:shd w:val="clear" w:color="auto" w:fill="auto"/>
            <w:noWrap/>
            <w:vAlign w:val="center"/>
          </w:tcPr>
          <w:p w14:paraId="07259B68" w14:textId="77777777" w:rsidR="004C5E06" w:rsidRPr="00274591" w:rsidRDefault="004C5E06" w:rsidP="00253F01">
            <w:pPr>
              <w:pStyle w:val="TAC"/>
              <w:rPr>
                <w:rFonts w:cs="Arial"/>
                <w:b/>
                <w:bCs/>
                <w:color w:val="000000"/>
                <w:szCs w:val="18"/>
                <w:lang w:val="en-US" w:eastAsia="ko-KR"/>
              </w:rPr>
            </w:pPr>
            <w:r>
              <w:rPr>
                <w:lang w:eastAsia="ko-KR"/>
              </w:rPr>
              <w:t>20</w:t>
            </w:r>
          </w:p>
        </w:tc>
        <w:tc>
          <w:tcPr>
            <w:tcW w:w="351" w:type="pct"/>
            <w:shd w:val="clear" w:color="auto" w:fill="auto"/>
            <w:noWrap/>
          </w:tcPr>
          <w:p w14:paraId="07259B69" w14:textId="77777777" w:rsidR="004C5E06" w:rsidRPr="00274591" w:rsidRDefault="004C5E06" w:rsidP="00253F01">
            <w:pPr>
              <w:pStyle w:val="TAC"/>
              <w:rPr>
                <w:rFonts w:cs="Arial"/>
                <w:b/>
                <w:bCs/>
                <w:color w:val="000000"/>
                <w:szCs w:val="18"/>
                <w:lang w:val="en-US" w:eastAsia="ko-KR"/>
              </w:rPr>
            </w:pPr>
            <w:r w:rsidRPr="00EF5447">
              <w:rPr>
                <w:rFonts w:cs="Arial"/>
              </w:rPr>
              <w:t>846</w:t>
            </w:r>
          </w:p>
        </w:tc>
        <w:tc>
          <w:tcPr>
            <w:tcW w:w="346" w:type="pct"/>
            <w:shd w:val="clear" w:color="auto" w:fill="auto"/>
            <w:noWrap/>
          </w:tcPr>
          <w:p w14:paraId="07259B6A"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01" w:type="pct"/>
            <w:shd w:val="clear" w:color="auto" w:fill="auto"/>
            <w:noWrap/>
          </w:tcPr>
          <w:p w14:paraId="07259B6B" w14:textId="77777777" w:rsidR="004C5E06" w:rsidRPr="00274591" w:rsidRDefault="004C5E06" w:rsidP="00253F01">
            <w:pPr>
              <w:pStyle w:val="TAC"/>
              <w:rPr>
                <w:rFonts w:cs="Arial"/>
                <w:b/>
                <w:bCs/>
                <w:color w:val="000000"/>
                <w:szCs w:val="18"/>
                <w:lang w:val="en-US" w:eastAsia="ko-KR"/>
              </w:rPr>
            </w:pPr>
            <w:r w:rsidRPr="00EF5447">
              <w:rPr>
                <w:rFonts w:cs="Arial"/>
              </w:rPr>
              <w:t>25</w:t>
            </w:r>
          </w:p>
        </w:tc>
        <w:tc>
          <w:tcPr>
            <w:tcW w:w="394" w:type="pct"/>
            <w:shd w:val="clear" w:color="auto" w:fill="auto"/>
          </w:tcPr>
          <w:p w14:paraId="07259B6C" w14:textId="77777777" w:rsidR="004C5E06" w:rsidRPr="00274591" w:rsidRDefault="004C5E06" w:rsidP="00253F01">
            <w:pPr>
              <w:pStyle w:val="TAC"/>
              <w:rPr>
                <w:rFonts w:cs="Arial"/>
                <w:b/>
                <w:bCs/>
                <w:color w:val="000000"/>
                <w:szCs w:val="18"/>
                <w:lang w:val="en-US" w:eastAsia="ko-KR"/>
              </w:rPr>
            </w:pPr>
            <w:r w:rsidRPr="00EF5447">
              <w:rPr>
                <w:rFonts w:cs="Arial"/>
              </w:rPr>
              <w:t>805</w:t>
            </w:r>
          </w:p>
        </w:tc>
        <w:tc>
          <w:tcPr>
            <w:tcW w:w="348" w:type="pct"/>
            <w:shd w:val="clear" w:color="auto" w:fill="auto"/>
          </w:tcPr>
          <w:p w14:paraId="07259B6D"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46" w:type="pct"/>
            <w:shd w:val="clear" w:color="auto" w:fill="auto"/>
            <w:vAlign w:val="center"/>
          </w:tcPr>
          <w:p w14:paraId="07259B6E" w14:textId="77777777" w:rsidR="004C5E06" w:rsidRPr="00274591" w:rsidRDefault="004C5E06" w:rsidP="00253F01">
            <w:pPr>
              <w:pStyle w:val="TAC"/>
              <w:rPr>
                <w:rFonts w:cs="Arial"/>
                <w:b/>
                <w:bCs/>
                <w:color w:val="000000"/>
                <w:szCs w:val="18"/>
                <w:lang w:val="en-US" w:eastAsia="ko-KR"/>
              </w:rPr>
            </w:pPr>
            <w:r w:rsidRPr="00771FBB">
              <w:rPr>
                <w:rFonts w:cs="Arial" w:hint="eastAsia"/>
                <w:bCs/>
                <w:color w:val="000000"/>
                <w:szCs w:val="18"/>
                <w:lang w:val="en-US" w:eastAsia="ko-KR"/>
              </w:rPr>
              <w:t>1</w:t>
            </w:r>
            <w:r w:rsidRPr="00771FBB">
              <w:rPr>
                <w:rFonts w:cs="Arial"/>
                <w:bCs/>
                <w:color w:val="000000"/>
                <w:szCs w:val="18"/>
                <w:lang w:val="en-US" w:eastAsia="ko-KR"/>
              </w:rPr>
              <w:t>1.5</w:t>
            </w:r>
          </w:p>
        </w:tc>
        <w:tc>
          <w:tcPr>
            <w:tcW w:w="418" w:type="pct"/>
            <w:vMerge/>
            <w:shd w:val="clear" w:color="auto" w:fill="auto"/>
            <w:vAlign w:val="center"/>
          </w:tcPr>
          <w:p w14:paraId="07259B6F" w14:textId="77777777" w:rsidR="004C5E06" w:rsidRPr="00274591" w:rsidRDefault="004C5E06" w:rsidP="00253F01">
            <w:pPr>
              <w:pStyle w:val="TAC"/>
              <w:rPr>
                <w:rFonts w:cs="Arial"/>
                <w:b/>
                <w:bCs/>
                <w:color w:val="000000"/>
                <w:szCs w:val="18"/>
                <w:lang w:val="en-US" w:eastAsia="ko-KR"/>
              </w:rPr>
            </w:pPr>
          </w:p>
        </w:tc>
        <w:tc>
          <w:tcPr>
            <w:tcW w:w="417" w:type="pct"/>
            <w:shd w:val="clear" w:color="auto" w:fill="auto"/>
            <w:vAlign w:val="center"/>
          </w:tcPr>
          <w:p w14:paraId="07259B70" w14:textId="77777777" w:rsidR="004C5E06" w:rsidRPr="00274591" w:rsidRDefault="004C5E06" w:rsidP="00253F01">
            <w:pPr>
              <w:pStyle w:val="TAC"/>
              <w:rPr>
                <w:rFonts w:cs="Arial"/>
                <w:b/>
                <w:bCs/>
                <w:color w:val="000000"/>
                <w:szCs w:val="18"/>
                <w:lang w:val="en-US" w:eastAsia="ko-KR"/>
              </w:rPr>
            </w:pPr>
            <w:r w:rsidRPr="00771FBB">
              <w:rPr>
                <w:rFonts w:cs="Arial" w:hint="eastAsia"/>
                <w:bCs/>
                <w:color w:val="000000"/>
                <w:szCs w:val="18"/>
                <w:lang w:val="en-US" w:eastAsia="ko-KR"/>
              </w:rPr>
              <w:t>I</w:t>
            </w:r>
            <w:r w:rsidRPr="00771FBB">
              <w:rPr>
                <w:rFonts w:cs="Arial"/>
                <w:bCs/>
                <w:color w:val="000000"/>
                <w:szCs w:val="18"/>
                <w:lang w:val="en-US" w:eastAsia="ko-KR"/>
              </w:rPr>
              <w:t>MD4</w:t>
            </w:r>
          </w:p>
        </w:tc>
      </w:tr>
      <w:tr w:rsidR="004C5E06" w:rsidRPr="00771FBB" w14:paraId="07259B7D" w14:textId="77777777" w:rsidTr="006E0696">
        <w:trPr>
          <w:trHeight w:val="199"/>
          <w:jc w:val="center"/>
        </w:trPr>
        <w:tc>
          <w:tcPr>
            <w:tcW w:w="832" w:type="pct"/>
            <w:vMerge w:val="restart"/>
            <w:shd w:val="clear" w:color="auto" w:fill="auto"/>
            <w:noWrap/>
            <w:vAlign w:val="center"/>
          </w:tcPr>
          <w:p w14:paraId="07259B72" w14:textId="77777777" w:rsidR="004C5E06" w:rsidRPr="00274591" w:rsidRDefault="004C5E06" w:rsidP="00253F01">
            <w:pPr>
              <w:pStyle w:val="TAC"/>
              <w:rPr>
                <w:rFonts w:cs="Arial"/>
                <w:b/>
                <w:bCs/>
                <w:color w:val="000000"/>
                <w:szCs w:val="18"/>
                <w:lang w:val="en-US" w:eastAsia="ko-KR"/>
              </w:rPr>
            </w:pPr>
            <w:r>
              <w:rPr>
                <w:lang w:eastAsia="ko-KR"/>
              </w:rPr>
              <w:t>CA_3A-8A-20A</w:t>
            </w:r>
          </w:p>
        </w:tc>
        <w:tc>
          <w:tcPr>
            <w:tcW w:w="834" w:type="pct"/>
            <w:vMerge w:val="restart"/>
            <w:shd w:val="clear" w:color="auto" w:fill="auto"/>
            <w:noWrap/>
            <w:vAlign w:val="center"/>
          </w:tcPr>
          <w:p w14:paraId="07259B73" w14:textId="77777777" w:rsidR="004C5E06" w:rsidRPr="00274591" w:rsidRDefault="004C5E06" w:rsidP="00253F01">
            <w:pPr>
              <w:pStyle w:val="TAC"/>
              <w:rPr>
                <w:rFonts w:cs="Arial"/>
                <w:b/>
                <w:bCs/>
                <w:color w:val="000000"/>
                <w:szCs w:val="18"/>
                <w:lang w:val="en-US" w:eastAsia="ko-KR"/>
              </w:rPr>
            </w:pPr>
            <w:r>
              <w:rPr>
                <w:lang w:eastAsia="ko-KR"/>
              </w:rPr>
              <w:t>CA_3A-8A</w:t>
            </w:r>
          </w:p>
        </w:tc>
        <w:tc>
          <w:tcPr>
            <w:tcW w:w="413" w:type="pct"/>
            <w:shd w:val="clear" w:color="auto" w:fill="auto"/>
            <w:noWrap/>
            <w:vAlign w:val="center"/>
          </w:tcPr>
          <w:p w14:paraId="07259B74" w14:textId="77777777" w:rsidR="004C5E06" w:rsidRDefault="004C5E06" w:rsidP="00253F01">
            <w:pPr>
              <w:pStyle w:val="TAC"/>
              <w:rPr>
                <w:lang w:eastAsia="ko-KR"/>
              </w:rPr>
            </w:pPr>
            <w:r>
              <w:rPr>
                <w:lang w:eastAsia="ko-KR"/>
              </w:rPr>
              <w:t>3</w:t>
            </w:r>
          </w:p>
        </w:tc>
        <w:tc>
          <w:tcPr>
            <w:tcW w:w="351" w:type="pct"/>
            <w:shd w:val="clear" w:color="auto" w:fill="auto"/>
            <w:noWrap/>
          </w:tcPr>
          <w:p w14:paraId="07259B75" w14:textId="77777777" w:rsidR="004C5E06" w:rsidRDefault="004C5E06" w:rsidP="00253F01">
            <w:pPr>
              <w:pStyle w:val="TAC"/>
              <w:rPr>
                <w:rFonts w:cs="Arial"/>
                <w:color w:val="000000"/>
                <w:lang w:val="en-US" w:eastAsia="ko-KR"/>
              </w:rPr>
            </w:pPr>
            <w:r w:rsidRPr="00EF5447">
              <w:rPr>
                <w:rFonts w:cs="Arial"/>
              </w:rPr>
              <w:t>1720</w:t>
            </w:r>
          </w:p>
        </w:tc>
        <w:tc>
          <w:tcPr>
            <w:tcW w:w="346" w:type="pct"/>
            <w:shd w:val="clear" w:color="auto" w:fill="auto"/>
            <w:noWrap/>
          </w:tcPr>
          <w:p w14:paraId="07259B76" w14:textId="77777777" w:rsidR="004C5E06" w:rsidRDefault="004C5E06" w:rsidP="00253F01">
            <w:pPr>
              <w:pStyle w:val="TAC"/>
              <w:rPr>
                <w:rFonts w:cs="Arial"/>
                <w:color w:val="000000"/>
                <w:lang w:val="en-US" w:eastAsia="ko-KR"/>
              </w:rPr>
            </w:pPr>
            <w:r w:rsidRPr="00EF5447">
              <w:rPr>
                <w:rFonts w:cs="Arial"/>
              </w:rPr>
              <w:t>5</w:t>
            </w:r>
          </w:p>
        </w:tc>
        <w:tc>
          <w:tcPr>
            <w:tcW w:w="301" w:type="pct"/>
            <w:shd w:val="clear" w:color="auto" w:fill="auto"/>
            <w:noWrap/>
          </w:tcPr>
          <w:p w14:paraId="07259B77" w14:textId="77777777" w:rsidR="004C5E06" w:rsidRDefault="004C5E06" w:rsidP="00253F01">
            <w:pPr>
              <w:pStyle w:val="TAC"/>
              <w:rPr>
                <w:rFonts w:cs="Arial"/>
                <w:color w:val="000000"/>
                <w:lang w:val="en-US" w:eastAsia="ko-KR"/>
              </w:rPr>
            </w:pPr>
            <w:r w:rsidRPr="00EF5447">
              <w:rPr>
                <w:rFonts w:cs="Arial"/>
              </w:rPr>
              <w:t>25</w:t>
            </w:r>
          </w:p>
        </w:tc>
        <w:tc>
          <w:tcPr>
            <w:tcW w:w="394" w:type="pct"/>
            <w:shd w:val="clear" w:color="auto" w:fill="auto"/>
          </w:tcPr>
          <w:p w14:paraId="07259B78" w14:textId="77777777" w:rsidR="004C5E06" w:rsidRDefault="004C5E06" w:rsidP="00253F01">
            <w:pPr>
              <w:pStyle w:val="TAC"/>
              <w:rPr>
                <w:rFonts w:cs="Arial"/>
                <w:color w:val="000000"/>
                <w:lang w:val="en-US" w:eastAsia="ko-KR"/>
              </w:rPr>
            </w:pPr>
            <w:r w:rsidRPr="00EF5447">
              <w:rPr>
                <w:rFonts w:cs="Arial"/>
              </w:rPr>
              <w:t>1815</w:t>
            </w:r>
          </w:p>
        </w:tc>
        <w:tc>
          <w:tcPr>
            <w:tcW w:w="348" w:type="pct"/>
            <w:shd w:val="clear" w:color="auto" w:fill="auto"/>
          </w:tcPr>
          <w:p w14:paraId="07259B79" w14:textId="77777777" w:rsidR="004C5E06" w:rsidRDefault="004C5E06" w:rsidP="00253F01">
            <w:pPr>
              <w:pStyle w:val="TAC"/>
              <w:rPr>
                <w:rFonts w:ascii="Calibri" w:hAnsi="Calibri"/>
                <w:color w:val="000000"/>
                <w:lang w:val="en-US" w:eastAsia="ko-KR"/>
              </w:rPr>
            </w:pPr>
            <w:r w:rsidRPr="00EF5447">
              <w:rPr>
                <w:rFonts w:cs="Arial"/>
              </w:rPr>
              <w:t>5</w:t>
            </w:r>
          </w:p>
        </w:tc>
        <w:tc>
          <w:tcPr>
            <w:tcW w:w="346" w:type="pct"/>
            <w:vMerge w:val="restart"/>
            <w:shd w:val="clear" w:color="auto" w:fill="auto"/>
            <w:vAlign w:val="center"/>
          </w:tcPr>
          <w:p w14:paraId="07259B7A" w14:textId="77777777" w:rsidR="004C5E06" w:rsidRPr="00771FBB" w:rsidRDefault="004C5E06" w:rsidP="00253F01">
            <w:pPr>
              <w:pStyle w:val="TAC"/>
              <w:rPr>
                <w:rFonts w:cs="Arial"/>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c>
          <w:tcPr>
            <w:tcW w:w="418" w:type="pct"/>
            <w:vMerge w:val="restart"/>
            <w:shd w:val="clear" w:color="auto" w:fill="auto"/>
            <w:vAlign w:val="center"/>
          </w:tcPr>
          <w:p w14:paraId="07259B7B" w14:textId="77777777" w:rsidR="004C5E06" w:rsidRPr="00771FBB" w:rsidRDefault="004C5E06" w:rsidP="00253F01">
            <w:pPr>
              <w:pStyle w:val="TAC"/>
              <w:rPr>
                <w:rFonts w:cs="Arial"/>
                <w:bCs/>
                <w:color w:val="000000"/>
                <w:szCs w:val="18"/>
                <w:lang w:val="en-US" w:eastAsia="ko-KR"/>
              </w:rPr>
            </w:pPr>
            <w:r w:rsidRPr="00771FBB">
              <w:rPr>
                <w:rFonts w:cs="Arial" w:hint="eastAsia"/>
                <w:bCs/>
                <w:color w:val="000000"/>
                <w:szCs w:val="18"/>
                <w:lang w:val="en-US" w:eastAsia="ko-KR"/>
              </w:rPr>
              <w:t>F</w:t>
            </w:r>
            <w:r w:rsidRPr="00771FBB">
              <w:rPr>
                <w:rFonts w:cs="Arial"/>
                <w:bCs/>
                <w:color w:val="000000"/>
                <w:szCs w:val="18"/>
                <w:lang w:val="en-US" w:eastAsia="ko-KR"/>
              </w:rPr>
              <w:t>DD</w:t>
            </w:r>
          </w:p>
        </w:tc>
        <w:tc>
          <w:tcPr>
            <w:tcW w:w="417" w:type="pct"/>
            <w:vMerge w:val="restart"/>
            <w:shd w:val="clear" w:color="auto" w:fill="auto"/>
            <w:vAlign w:val="center"/>
          </w:tcPr>
          <w:p w14:paraId="07259B7C" w14:textId="77777777" w:rsidR="004C5E06" w:rsidRPr="00771FBB" w:rsidRDefault="004C5E06" w:rsidP="00253F01">
            <w:pPr>
              <w:pStyle w:val="TAC"/>
              <w:rPr>
                <w:rFonts w:cs="Arial"/>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r>
      <w:tr w:rsidR="004C5E06" w:rsidRPr="00FA59A0" w14:paraId="07259B89" w14:textId="77777777" w:rsidTr="006E0696">
        <w:trPr>
          <w:trHeight w:val="199"/>
          <w:jc w:val="center"/>
        </w:trPr>
        <w:tc>
          <w:tcPr>
            <w:tcW w:w="832" w:type="pct"/>
            <w:vMerge/>
            <w:shd w:val="clear" w:color="auto" w:fill="auto"/>
            <w:noWrap/>
            <w:vAlign w:val="center"/>
          </w:tcPr>
          <w:p w14:paraId="07259B7E" w14:textId="77777777" w:rsidR="004C5E06" w:rsidRPr="00274591" w:rsidRDefault="004C5E06" w:rsidP="00253F01">
            <w:pPr>
              <w:pStyle w:val="TAC"/>
              <w:rPr>
                <w:rFonts w:cs="Arial"/>
                <w:b/>
                <w:bCs/>
                <w:color w:val="000000"/>
                <w:szCs w:val="18"/>
                <w:lang w:val="en-US" w:eastAsia="ko-KR"/>
              </w:rPr>
            </w:pPr>
          </w:p>
        </w:tc>
        <w:tc>
          <w:tcPr>
            <w:tcW w:w="834" w:type="pct"/>
            <w:vMerge/>
            <w:shd w:val="clear" w:color="auto" w:fill="auto"/>
            <w:noWrap/>
            <w:vAlign w:val="center"/>
          </w:tcPr>
          <w:p w14:paraId="07259B7F" w14:textId="77777777" w:rsidR="004C5E06" w:rsidRPr="00274591" w:rsidRDefault="004C5E06" w:rsidP="00253F01">
            <w:pPr>
              <w:pStyle w:val="TAC"/>
              <w:rPr>
                <w:rFonts w:cs="Arial"/>
                <w:b/>
                <w:bCs/>
                <w:color w:val="000000"/>
                <w:szCs w:val="18"/>
                <w:lang w:val="en-US" w:eastAsia="ko-KR"/>
              </w:rPr>
            </w:pPr>
          </w:p>
        </w:tc>
        <w:tc>
          <w:tcPr>
            <w:tcW w:w="413" w:type="pct"/>
            <w:shd w:val="clear" w:color="auto" w:fill="auto"/>
            <w:noWrap/>
            <w:vAlign w:val="center"/>
          </w:tcPr>
          <w:p w14:paraId="07259B80" w14:textId="77777777" w:rsidR="004C5E06" w:rsidRDefault="004C5E06" w:rsidP="00253F01">
            <w:pPr>
              <w:pStyle w:val="TAC"/>
              <w:rPr>
                <w:lang w:eastAsia="ko-KR"/>
              </w:rPr>
            </w:pPr>
            <w:r>
              <w:rPr>
                <w:lang w:eastAsia="ko-KR"/>
              </w:rPr>
              <w:t>8</w:t>
            </w:r>
          </w:p>
        </w:tc>
        <w:tc>
          <w:tcPr>
            <w:tcW w:w="351" w:type="pct"/>
            <w:shd w:val="clear" w:color="auto" w:fill="auto"/>
            <w:noWrap/>
          </w:tcPr>
          <w:p w14:paraId="07259B81" w14:textId="77777777" w:rsidR="004C5E06" w:rsidRDefault="004C5E06" w:rsidP="00253F01">
            <w:pPr>
              <w:pStyle w:val="TAC"/>
              <w:rPr>
                <w:rFonts w:cs="Arial"/>
                <w:color w:val="000000"/>
                <w:lang w:val="en-US" w:eastAsia="ko-KR"/>
              </w:rPr>
            </w:pPr>
            <w:r w:rsidRPr="00EF5447">
              <w:rPr>
                <w:rFonts w:cs="Arial"/>
              </w:rPr>
              <w:t>910</w:t>
            </w:r>
          </w:p>
        </w:tc>
        <w:tc>
          <w:tcPr>
            <w:tcW w:w="346" w:type="pct"/>
            <w:shd w:val="clear" w:color="auto" w:fill="auto"/>
            <w:noWrap/>
          </w:tcPr>
          <w:p w14:paraId="07259B82" w14:textId="77777777" w:rsidR="004C5E06" w:rsidRDefault="004C5E06" w:rsidP="00253F01">
            <w:pPr>
              <w:pStyle w:val="TAC"/>
              <w:rPr>
                <w:rFonts w:cs="Arial"/>
                <w:color w:val="000000"/>
                <w:lang w:val="en-US" w:eastAsia="ko-KR"/>
              </w:rPr>
            </w:pPr>
            <w:r w:rsidRPr="00EF5447">
              <w:rPr>
                <w:rFonts w:cs="Arial"/>
              </w:rPr>
              <w:t>5</w:t>
            </w:r>
          </w:p>
        </w:tc>
        <w:tc>
          <w:tcPr>
            <w:tcW w:w="301" w:type="pct"/>
            <w:shd w:val="clear" w:color="auto" w:fill="auto"/>
            <w:noWrap/>
          </w:tcPr>
          <w:p w14:paraId="07259B83" w14:textId="77777777" w:rsidR="004C5E06" w:rsidRDefault="004C5E06" w:rsidP="00253F01">
            <w:pPr>
              <w:pStyle w:val="TAC"/>
              <w:rPr>
                <w:rFonts w:cs="Arial"/>
                <w:color w:val="000000"/>
                <w:lang w:val="en-US" w:eastAsia="ko-KR"/>
              </w:rPr>
            </w:pPr>
            <w:r w:rsidRPr="00EF5447">
              <w:rPr>
                <w:rFonts w:cs="Arial"/>
              </w:rPr>
              <w:t>25</w:t>
            </w:r>
          </w:p>
        </w:tc>
        <w:tc>
          <w:tcPr>
            <w:tcW w:w="394" w:type="pct"/>
            <w:shd w:val="clear" w:color="auto" w:fill="auto"/>
          </w:tcPr>
          <w:p w14:paraId="07259B84" w14:textId="77777777" w:rsidR="004C5E06" w:rsidRDefault="004C5E06" w:rsidP="00253F01">
            <w:pPr>
              <w:pStyle w:val="TAC"/>
              <w:rPr>
                <w:rFonts w:cs="Arial"/>
                <w:color w:val="000000"/>
                <w:lang w:val="en-US" w:eastAsia="ko-KR"/>
              </w:rPr>
            </w:pPr>
            <w:r w:rsidRPr="00EF5447">
              <w:rPr>
                <w:rFonts w:cs="Arial"/>
              </w:rPr>
              <w:t>955</w:t>
            </w:r>
          </w:p>
        </w:tc>
        <w:tc>
          <w:tcPr>
            <w:tcW w:w="348" w:type="pct"/>
            <w:shd w:val="clear" w:color="auto" w:fill="auto"/>
          </w:tcPr>
          <w:p w14:paraId="07259B85" w14:textId="77777777" w:rsidR="004C5E06" w:rsidRDefault="004C5E06" w:rsidP="00253F01">
            <w:pPr>
              <w:pStyle w:val="TAC"/>
              <w:rPr>
                <w:rFonts w:ascii="Calibri" w:hAnsi="Calibri"/>
                <w:color w:val="000000"/>
                <w:lang w:val="en-US" w:eastAsia="ko-KR"/>
              </w:rPr>
            </w:pPr>
            <w:r w:rsidRPr="00EF5447">
              <w:rPr>
                <w:rFonts w:cs="Arial"/>
              </w:rPr>
              <w:t>5</w:t>
            </w:r>
          </w:p>
        </w:tc>
        <w:tc>
          <w:tcPr>
            <w:tcW w:w="346" w:type="pct"/>
            <w:vMerge/>
            <w:shd w:val="clear" w:color="auto" w:fill="auto"/>
            <w:vAlign w:val="center"/>
          </w:tcPr>
          <w:p w14:paraId="07259B86" w14:textId="77777777" w:rsidR="004C5E06" w:rsidRPr="00FA59A0" w:rsidRDefault="004C5E06" w:rsidP="00253F01">
            <w:pPr>
              <w:pStyle w:val="TAC"/>
              <w:rPr>
                <w:rFonts w:cs="Arial"/>
                <w:bCs/>
                <w:color w:val="000000"/>
                <w:szCs w:val="18"/>
                <w:lang w:val="en-US" w:eastAsia="ko-KR"/>
              </w:rPr>
            </w:pPr>
          </w:p>
        </w:tc>
        <w:tc>
          <w:tcPr>
            <w:tcW w:w="418" w:type="pct"/>
            <w:vMerge/>
            <w:shd w:val="clear" w:color="auto" w:fill="auto"/>
            <w:vAlign w:val="center"/>
          </w:tcPr>
          <w:p w14:paraId="07259B87" w14:textId="77777777" w:rsidR="004C5E06" w:rsidRPr="00FA59A0" w:rsidRDefault="004C5E06" w:rsidP="00253F01">
            <w:pPr>
              <w:pStyle w:val="TAC"/>
              <w:rPr>
                <w:rFonts w:cs="Arial"/>
                <w:bCs/>
                <w:color w:val="000000"/>
                <w:szCs w:val="18"/>
                <w:lang w:val="en-US" w:eastAsia="ko-KR"/>
              </w:rPr>
            </w:pPr>
          </w:p>
        </w:tc>
        <w:tc>
          <w:tcPr>
            <w:tcW w:w="417" w:type="pct"/>
            <w:vMerge/>
            <w:shd w:val="clear" w:color="auto" w:fill="auto"/>
            <w:vAlign w:val="center"/>
          </w:tcPr>
          <w:p w14:paraId="07259B88" w14:textId="77777777" w:rsidR="004C5E06" w:rsidRPr="00FA59A0" w:rsidRDefault="004C5E06" w:rsidP="00253F01">
            <w:pPr>
              <w:pStyle w:val="TAC"/>
              <w:rPr>
                <w:rFonts w:cs="Arial"/>
                <w:bCs/>
                <w:color w:val="000000"/>
                <w:szCs w:val="18"/>
                <w:lang w:val="en-US" w:eastAsia="ko-KR"/>
              </w:rPr>
            </w:pPr>
          </w:p>
        </w:tc>
      </w:tr>
      <w:tr w:rsidR="004C5E06" w:rsidRPr="00771FBB" w14:paraId="07259B95" w14:textId="77777777" w:rsidTr="006E0696">
        <w:trPr>
          <w:trHeight w:val="199"/>
          <w:jc w:val="center"/>
        </w:trPr>
        <w:tc>
          <w:tcPr>
            <w:tcW w:w="832" w:type="pct"/>
            <w:vMerge/>
            <w:shd w:val="clear" w:color="auto" w:fill="auto"/>
            <w:noWrap/>
            <w:vAlign w:val="center"/>
          </w:tcPr>
          <w:p w14:paraId="07259B8A" w14:textId="77777777" w:rsidR="004C5E06" w:rsidRPr="00274591" w:rsidRDefault="004C5E06" w:rsidP="00253F01">
            <w:pPr>
              <w:pStyle w:val="TAC"/>
              <w:rPr>
                <w:rFonts w:cs="Arial"/>
                <w:b/>
                <w:bCs/>
                <w:color w:val="000000"/>
                <w:szCs w:val="18"/>
                <w:lang w:val="en-US" w:eastAsia="ko-KR"/>
              </w:rPr>
            </w:pPr>
          </w:p>
        </w:tc>
        <w:tc>
          <w:tcPr>
            <w:tcW w:w="834" w:type="pct"/>
            <w:vMerge/>
            <w:shd w:val="clear" w:color="auto" w:fill="auto"/>
            <w:noWrap/>
            <w:vAlign w:val="center"/>
          </w:tcPr>
          <w:p w14:paraId="07259B8B" w14:textId="77777777" w:rsidR="004C5E06" w:rsidRPr="00274591" w:rsidRDefault="004C5E06" w:rsidP="00253F01">
            <w:pPr>
              <w:pStyle w:val="TAC"/>
              <w:rPr>
                <w:rFonts w:cs="Arial"/>
                <w:b/>
                <w:bCs/>
                <w:color w:val="000000"/>
                <w:szCs w:val="18"/>
                <w:lang w:val="en-US" w:eastAsia="ko-KR"/>
              </w:rPr>
            </w:pPr>
          </w:p>
        </w:tc>
        <w:tc>
          <w:tcPr>
            <w:tcW w:w="413" w:type="pct"/>
            <w:shd w:val="clear" w:color="auto" w:fill="auto"/>
            <w:noWrap/>
            <w:vAlign w:val="center"/>
          </w:tcPr>
          <w:p w14:paraId="07259B8C" w14:textId="77777777" w:rsidR="004C5E06" w:rsidRDefault="004C5E06" w:rsidP="00253F01">
            <w:pPr>
              <w:pStyle w:val="TAC"/>
              <w:rPr>
                <w:lang w:eastAsia="ko-KR"/>
              </w:rPr>
            </w:pPr>
            <w:r>
              <w:rPr>
                <w:lang w:eastAsia="ko-KR"/>
              </w:rPr>
              <w:t>20</w:t>
            </w:r>
          </w:p>
        </w:tc>
        <w:tc>
          <w:tcPr>
            <w:tcW w:w="351" w:type="pct"/>
            <w:shd w:val="clear" w:color="auto" w:fill="auto"/>
            <w:noWrap/>
          </w:tcPr>
          <w:p w14:paraId="07259B8D" w14:textId="77777777" w:rsidR="004C5E06" w:rsidRDefault="004C5E06" w:rsidP="00253F01">
            <w:pPr>
              <w:pStyle w:val="TAC"/>
              <w:rPr>
                <w:rFonts w:cs="Arial"/>
                <w:color w:val="000000"/>
                <w:lang w:val="en-US" w:eastAsia="ko-KR"/>
              </w:rPr>
            </w:pPr>
            <w:r w:rsidRPr="00EF5447">
              <w:rPr>
                <w:rFonts w:cs="Arial"/>
              </w:rPr>
              <w:t>851</w:t>
            </w:r>
          </w:p>
        </w:tc>
        <w:tc>
          <w:tcPr>
            <w:tcW w:w="346" w:type="pct"/>
            <w:shd w:val="clear" w:color="auto" w:fill="auto"/>
            <w:noWrap/>
          </w:tcPr>
          <w:p w14:paraId="07259B8E" w14:textId="77777777" w:rsidR="004C5E06" w:rsidRDefault="004C5E06" w:rsidP="00253F01">
            <w:pPr>
              <w:pStyle w:val="TAC"/>
              <w:rPr>
                <w:rFonts w:cs="Arial"/>
                <w:color w:val="000000"/>
                <w:lang w:val="en-US" w:eastAsia="ko-KR"/>
              </w:rPr>
            </w:pPr>
            <w:r w:rsidRPr="00EF5447">
              <w:rPr>
                <w:rFonts w:cs="Arial"/>
              </w:rPr>
              <w:t>5</w:t>
            </w:r>
          </w:p>
        </w:tc>
        <w:tc>
          <w:tcPr>
            <w:tcW w:w="301" w:type="pct"/>
            <w:shd w:val="clear" w:color="auto" w:fill="auto"/>
            <w:noWrap/>
          </w:tcPr>
          <w:p w14:paraId="07259B8F" w14:textId="77777777" w:rsidR="004C5E06" w:rsidRDefault="004C5E06" w:rsidP="00253F01">
            <w:pPr>
              <w:pStyle w:val="TAC"/>
              <w:rPr>
                <w:rFonts w:cs="Arial"/>
                <w:color w:val="000000"/>
                <w:lang w:val="en-US" w:eastAsia="ko-KR"/>
              </w:rPr>
            </w:pPr>
            <w:r w:rsidRPr="00EF5447">
              <w:rPr>
                <w:rFonts w:cs="Arial"/>
              </w:rPr>
              <w:t>25</w:t>
            </w:r>
          </w:p>
        </w:tc>
        <w:tc>
          <w:tcPr>
            <w:tcW w:w="394" w:type="pct"/>
            <w:shd w:val="clear" w:color="auto" w:fill="auto"/>
          </w:tcPr>
          <w:p w14:paraId="07259B90" w14:textId="77777777" w:rsidR="004C5E06" w:rsidRDefault="004C5E06" w:rsidP="00253F01">
            <w:pPr>
              <w:pStyle w:val="TAC"/>
              <w:rPr>
                <w:rFonts w:cs="Arial"/>
                <w:color w:val="000000"/>
                <w:lang w:val="en-US" w:eastAsia="ko-KR"/>
              </w:rPr>
            </w:pPr>
            <w:r w:rsidRPr="00EF5447">
              <w:rPr>
                <w:rFonts w:cs="Arial"/>
              </w:rPr>
              <w:t>810</w:t>
            </w:r>
          </w:p>
        </w:tc>
        <w:tc>
          <w:tcPr>
            <w:tcW w:w="348" w:type="pct"/>
            <w:shd w:val="clear" w:color="auto" w:fill="auto"/>
          </w:tcPr>
          <w:p w14:paraId="07259B91" w14:textId="77777777" w:rsidR="004C5E06" w:rsidRDefault="004C5E06" w:rsidP="00253F01">
            <w:pPr>
              <w:pStyle w:val="TAC"/>
              <w:rPr>
                <w:rFonts w:ascii="Calibri" w:hAnsi="Calibri"/>
                <w:color w:val="000000"/>
                <w:lang w:val="en-US" w:eastAsia="ko-KR"/>
              </w:rPr>
            </w:pPr>
            <w:r w:rsidRPr="00EF5447">
              <w:rPr>
                <w:rFonts w:cs="Arial"/>
              </w:rPr>
              <w:t>5</w:t>
            </w:r>
          </w:p>
        </w:tc>
        <w:tc>
          <w:tcPr>
            <w:tcW w:w="346" w:type="pct"/>
            <w:shd w:val="clear" w:color="auto" w:fill="auto"/>
            <w:vAlign w:val="center"/>
          </w:tcPr>
          <w:p w14:paraId="07259B92" w14:textId="77777777" w:rsidR="004C5E06" w:rsidRPr="00771FBB" w:rsidRDefault="004C5E06" w:rsidP="00253F01">
            <w:pPr>
              <w:pStyle w:val="TAC"/>
              <w:rPr>
                <w:rFonts w:cs="Arial"/>
                <w:bCs/>
                <w:color w:val="000000"/>
                <w:szCs w:val="18"/>
                <w:lang w:val="en-US" w:eastAsia="ko-KR"/>
              </w:rPr>
            </w:pPr>
            <w:r w:rsidRPr="00771FBB">
              <w:rPr>
                <w:rFonts w:cs="Arial"/>
                <w:bCs/>
                <w:color w:val="000000"/>
                <w:szCs w:val="18"/>
                <w:lang w:val="en-US" w:eastAsia="ko-KR"/>
              </w:rPr>
              <w:t>27.0</w:t>
            </w:r>
          </w:p>
        </w:tc>
        <w:tc>
          <w:tcPr>
            <w:tcW w:w="418" w:type="pct"/>
            <w:vMerge/>
            <w:shd w:val="clear" w:color="auto" w:fill="auto"/>
            <w:vAlign w:val="center"/>
          </w:tcPr>
          <w:p w14:paraId="07259B93" w14:textId="77777777" w:rsidR="004C5E06" w:rsidRPr="00771FBB" w:rsidRDefault="004C5E06" w:rsidP="00253F01">
            <w:pPr>
              <w:pStyle w:val="TAC"/>
              <w:rPr>
                <w:rFonts w:cs="Arial"/>
                <w:bCs/>
                <w:color w:val="000000"/>
                <w:szCs w:val="18"/>
                <w:lang w:val="en-US" w:eastAsia="ko-KR"/>
              </w:rPr>
            </w:pPr>
          </w:p>
        </w:tc>
        <w:tc>
          <w:tcPr>
            <w:tcW w:w="417" w:type="pct"/>
            <w:shd w:val="clear" w:color="auto" w:fill="auto"/>
            <w:vAlign w:val="center"/>
          </w:tcPr>
          <w:p w14:paraId="07259B94" w14:textId="77777777" w:rsidR="004C5E06" w:rsidRPr="00771FBB" w:rsidRDefault="004C5E06" w:rsidP="00253F01">
            <w:pPr>
              <w:pStyle w:val="TAC"/>
              <w:rPr>
                <w:rFonts w:cs="Arial"/>
                <w:bCs/>
                <w:color w:val="000000"/>
                <w:szCs w:val="18"/>
                <w:lang w:val="en-US" w:eastAsia="ko-KR"/>
              </w:rPr>
            </w:pPr>
            <w:r w:rsidRPr="00771FBB">
              <w:rPr>
                <w:rFonts w:cs="Arial" w:hint="eastAsia"/>
                <w:bCs/>
                <w:color w:val="000000"/>
                <w:szCs w:val="18"/>
                <w:lang w:val="en-US" w:eastAsia="ko-KR"/>
              </w:rPr>
              <w:t>I</w:t>
            </w:r>
            <w:r w:rsidRPr="00771FBB">
              <w:rPr>
                <w:rFonts w:cs="Arial"/>
                <w:bCs/>
                <w:color w:val="000000"/>
                <w:szCs w:val="18"/>
                <w:lang w:val="en-US" w:eastAsia="ko-KR"/>
              </w:rPr>
              <w:t>MD2</w:t>
            </w:r>
          </w:p>
        </w:tc>
      </w:tr>
      <w:tr w:rsidR="00817094" w:rsidRPr="00771FBB" w14:paraId="07259BA1" w14:textId="77777777" w:rsidTr="006E0696">
        <w:trPr>
          <w:trHeight w:val="199"/>
          <w:jc w:val="center"/>
        </w:trPr>
        <w:tc>
          <w:tcPr>
            <w:tcW w:w="832" w:type="pct"/>
            <w:vMerge w:val="restart"/>
            <w:shd w:val="clear" w:color="auto" w:fill="auto"/>
            <w:noWrap/>
            <w:vAlign w:val="center"/>
          </w:tcPr>
          <w:p w14:paraId="07259B96" w14:textId="77777777" w:rsidR="00817094" w:rsidRPr="00A62230" w:rsidRDefault="00817094" w:rsidP="00253F01">
            <w:pPr>
              <w:pStyle w:val="TAC"/>
              <w:rPr>
                <w:lang w:eastAsia="ko-KR"/>
              </w:rPr>
            </w:pPr>
            <w:r w:rsidRPr="00A62230">
              <w:rPr>
                <w:rFonts w:hint="eastAsia"/>
                <w:lang w:eastAsia="ko-KR"/>
              </w:rPr>
              <w:t>CA_3A-20A-</w:t>
            </w:r>
            <w:r w:rsidRPr="00A62230">
              <w:rPr>
                <w:lang w:eastAsia="ko-KR"/>
              </w:rPr>
              <w:t>38A</w:t>
            </w:r>
          </w:p>
        </w:tc>
        <w:tc>
          <w:tcPr>
            <w:tcW w:w="834" w:type="pct"/>
            <w:vMerge w:val="restart"/>
            <w:shd w:val="clear" w:color="auto" w:fill="auto"/>
            <w:noWrap/>
            <w:vAlign w:val="center"/>
          </w:tcPr>
          <w:p w14:paraId="07259B97" w14:textId="77777777" w:rsidR="00817094" w:rsidRPr="00A62230" w:rsidRDefault="00817094" w:rsidP="00253F01">
            <w:pPr>
              <w:pStyle w:val="TAC"/>
              <w:rPr>
                <w:lang w:eastAsia="ko-KR"/>
              </w:rPr>
            </w:pPr>
            <w:r>
              <w:rPr>
                <w:rFonts w:hint="eastAsia"/>
                <w:lang w:eastAsia="ko-KR"/>
              </w:rPr>
              <w:t>CA_3A-20A</w:t>
            </w:r>
          </w:p>
        </w:tc>
        <w:tc>
          <w:tcPr>
            <w:tcW w:w="413" w:type="pct"/>
            <w:shd w:val="clear" w:color="auto" w:fill="auto"/>
            <w:noWrap/>
            <w:vAlign w:val="center"/>
          </w:tcPr>
          <w:p w14:paraId="07259B98" w14:textId="77777777" w:rsidR="00817094" w:rsidRDefault="00817094" w:rsidP="00253F01">
            <w:pPr>
              <w:pStyle w:val="TAC"/>
              <w:rPr>
                <w:lang w:eastAsia="ko-KR"/>
              </w:rPr>
            </w:pPr>
            <w:r>
              <w:rPr>
                <w:rFonts w:eastAsia="SimSun" w:hint="eastAsia"/>
                <w:color w:val="000000" w:themeColor="text1"/>
                <w:lang w:val="en-US" w:eastAsia="zh-CN"/>
              </w:rPr>
              <w:t>3</w:t>
            </w:r>
          </w:p>
        </w:tc>
        <w:tc>
          <w:tcPr>
            <w:tcW w:w="351" w:type="pct"/>
            <w:shd w:val="clear" w:color="auto" w:fill="auto"/>
            <w:noWrap/>
          </w:tcPr>
          <w:p w14:paraId="07259B99" w14:textId="77777777" w:rsidR="00817094" w:rsidRPr="00EF5447" w:rsidRDefault="00817094" w:rsidP="00253F01">
            <w:pPr>
              <w:pStyle w:val="TAC"/>
              <w:rPr>
                <w:rFonts w:cs="Arial"/>
              </w:rPr>
            </w:pPr>
            <w:r>
              <w:rPr>
                <w:rFonts w:eastAsia="SimSun" w:hint="eastAsia"/>
                <w:lang w:val="en-US" w:eastAsia="zh-CN"/>
              </w:rPr>
              <w:t>1760</w:t>
            </w:r>
          </w:p>
        </w:tc>
        <w:tc>
          <w:tcPr>
            <w:tcW w:w="346" w:type="pct"/>
            <w:shd w:val="clear" w:color="auto" w:fill="auto"/>
            <w:noWrap/>
          </w:tcPr>
          <w:p w14:paraId="07259B9A" w14:textId="77777777" w:rsidR="00817094" w:rsidRPr="00EF5447" w:rsidRDefault="00817094" w:rsidP="00253F01">
            <w:pPr>
              <w:pStyle w:val="TAC"/>
              <w:rPr>
                <w:rFonts w:cs="Arial"/>
              </w:rPr>
            </w:pPr>
            <w:r>
              <w:rPr>
                <w:rFonts w:eastAsia="SimSun" w:hint="eastAsia"/>
                <w:lang w:val="en-US" w:eastAsia="zh-CN"/>
              </w:rPr>
              <w:t>5</w:t>
            </w:r>
          </w:p>
        </w:tc>
        <w:tc>
          <w:tcPr>
            <w:tcW w:w="301" w:type="pct"/>
            <w:shd w:val="clear" w:color="auto" w:fill="auto"/>
            <w:noWrap/>
          </w:tcPr>
          <w:p w14:paraId="07259B9B" w14:textId="77777777" w:rsidR="00817094" w:rsidRPr="00EF5447" w:rsidRDefault="00817094" w:rsidP="00253F01">
            <w:pPr>
              <w:pStyle w:val="TAC"/>
              <w:rPr>
                <w:rFonts w:cs="Arial"/>
              </w:rPr>
            </w:pPr>
            <w:r>
              <w:rPr>
                <w:rFonts w:eastAsia="SimSun" w:hint="eastAsia"/>
                <w:lang w:val="en-US" w:eastAsia="zh-CN"/>
              </w:rPr>
              <w:t>25</w:t>
            </w:r>
          </w:p>
        </w:tc>
        <w:tc>
          <w:tcPr>
            <w:tcW w:w="394" w:type="pct"/>
            <w:shd w:val="clear" w:color="auto" w:fill="auto"/>
          </w:tcPr>
          <w:p w14:paraId="07259B9C" w14:textId="77777777" w:rsidR="00817094" w:rsidRPr="00EF5447" w:rsidRDefault="00817094" w:rsidP="00253F01">
            <w:pPr>
              <w:pStyle w:val="TAC"/>
              <w:rPr>
                <w:rFonts w:cs="Arial"/>
              </w:rPr>
            </w:pPr>
            <w:r>
              <w:rPr>
                <w:rFonts w:eastAsia="SimSun" w:hint="eastAsia"/>
                <w:lang w:val="en-US" w:eastAsia="zh-CN"/>
              </w:rPr>
              <w:t>1855</w:t>
            </w:r>
          </w:p>
        </w:tc>
        <w:tc>
          <w:tcPr>
            <w:tcW w:w="348" w:type="pct"/>
            <w:shd w:val="clear" w:color="auto" w:fill="auto"/>
            <w:vAlign w:val="center"/>
          </w:tcPr>
          <w:p w14:paraId="07259B9D" w14:textId="77777777" w:rsidR="00817094" w:rsidRPr="00EF5447" w:rsidRDefault="00817094" w:rsidP="00253F01">
            <w:pPr>
              <w:pStyle w:val="TAC"/>
              <w:rPr>
                <w:rFonts w:cs="Arial"/>
              </w:rPr>
            </w:pPr>
            <w:r>
              <w:rPr>
                <w:color w:val="000000" w:themeColor="text1"/>
                <w:lang w:val="en-US"/>
              </w:rPr>
              <w:t>5</w:t>
            </w:r>
          </w:p>
        </w:tc>
        <w:tc>
          <w:tcPr>
            <w:tcW w:w="346" w:type="pct"/>
            <w:vMerge w:val="restart"/>
            <w:shd w:val="clear" w:color="auto" w:fill="auto"/>
            <w:vAlign w:val="center"/>
          </w:tcPr>
          <w:p w14:paraId="07259B9E"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N/A</w:t>
            </w:r>
          </w:p>
        </w:tc>
        <w:tc>
          <w:tcPr>
            <w:tcW w:w="418" w:type="pct"/>
            <w:shd w:val="clear" w:color="auto" w:fill="auto"/>
            <w:vAlign w:val="center"/>
          </w:tcPr>
          <w:p w14:paraId="07259B9F"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FDD</w:t>
            </w:r>
          </w:p>
        </w:tc>
        <w:tc>
          <w:tcPr>
            <w:tcW w:w="417" w:type="pct"/>
            <w:vMerge w:val="restart"/>
            <w:shd w:val="clear" w:color="auto" w:fill="auto"/>
            <w:vAlign w:val="center"/>
          </w:tcPr>
          <w:p w14:paraId="07259BA0"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N</w:t>
            </w:r>
            <w:r>
              <w:rPr>
                <w:rFonts w:cs="Arial"/>
                <w:bCs/>
                <w:color w:val="000000"/>
                <w:szCs w:val="18"/>
                <w:lang w:val="en-US" w:eastAsia="ko-KR"/>
              </w:rPr>
              <w:t>/A</w:t>
            </w:r>
          </w:p>
        </w:tc>
      </w:tr>
      <w:tr w:rsidR="00817094" w:rsidRPr="00771FBB" w14:paraId="07259BAD" w14:textId="77777777" w:rsidTr="006E0696">
        <w:trPr>
          <w:trHeight w:val="199"/>
          <w:jc w:val="center"/>
        </w:trPr>
        <w:tc>
          <w:tcPr>
            <w:tcW w:w="832" w:type="pct"/>
            <w:vMerge/>
            <w:shd w:val="clear" w:color="auto" w:fill="auto"/>
            <w:noWrap/>
            <w:vAlign w:val="center"/>
          </w:tcPr>
          <w:p w14:paraId="07259BA2" w14:textId="77777777" w:rsidR="00817094" w:rsidRPr="00274591" w:rsidRDefault="00817094" w:rsidP="00253F01">
            <w:pPr>
              <w:pStyle w:val="TAC"/>
              <w:rPr>
                <w:rFonts w:cs="Arial"/>
                <w:b/>
                <w:bCs/>
                <w:color w:val="000000"/>
                <w:szCs w:val="18"/>
                <w:lang w:val="en-US" w:eastAsia="ko-KR"/>
              </w:rPr>
            </w:pPr>
          </w:p>
        </w:tc>
        <w:tc>
          <w:tcPr>
            <w:tcW w:w="834" w:type="pct"/>
            <w:vMerge/>
            <w:shd w:val="clear" w:color="auto" w:fill="auto"/>
            <w:noWrap/>
            <w:vAlign w:val="center"/>
          </w:tcPr>
          <w:p w14:paraId="07259BA3" w14:textId="77777777" w:rsidR="00817094" w:rsidRPr="00274591" w:rsidRDefault="00817094" w:rsidP="00253F01">
            <w:pPr>
              <w:pStyle w:val="TAC"/>
              <w:rPr>
                <w:rFonts w:cs="Arial"/>
                <w:b/>
                <w:bCs/>
                <w:color w:val="000000"/>
                <w:szCs w:val="18"/>
                <w:lang w:val="en-US" w:eastAsia="ko-KR"/>
              </w:rPr>
            </w:pPr>
          </w:p>
        </w:tc>
        <w:tc>
          <w:tcPr>
            <w:tcW w:w="413" w:type="pct"/>
            <w:shd w:val="clear" w:color="auto" w:fill="auto"/>
            <w:noWrap/>
            <w:vAlign w:val="center"/>
          </w:tcPr>
          <w:p w14:paraId="07259BA4" w14:textId="77777777" w:rsidR="00817094" w:rsidRDefault="00817094" w:rsidP="00253F01">
            <w:pPr>
              <w:pStyle w:val="TAC"/>
              <w:rPr>
                <w:lang w:eastAsia="ko-KR"/>
              </w:rPr>
            </w:pPr>
            <w:r>
              <w:rPr>
                <w:rFonts w:eastAsia="SimSun" w:hint="eastAsia"/>
                <w:color w:val="000000" w:themeColor="text1"/>
                <w:lang w:val="en-US" w:eastAsia="zh-CN"/>
              </w:rPr>
              <w:t>20</w:t>
            </w:r>
          </w:p>
        </w:tc>
        <w:tc>
          <w:tcPr>
            <w:tcW w:w="351" w:type="pct"/>
            <w:shd w:val="clear" w:color="auto" w:fill="auto"/>
            <w:noWrap/>
          </w:tcPr>
          <w:p w14:paraId="07259BA5" w14:textId="77777777" w:rsidR="00817094" w:rsidRPr="00EF5447" w:rsidRDefault="00817094" w:rsidP="00253F01">
            <w:pPr>
              <w:pStyle w:val="TAC"/>
              <w:rPr>
                <w:rFonts w:cs="Arial"/>
              </w:rPr>
            </w:pPr>
            <w:r>
              <w:rPr>
                <w:rFonts w:eastAsia="SimSun" w:hint="eastAsia"/>
                <w:lang w:val="en-US" w:eastAsia="zh-CN"/>
              </w:rPr>
              <w:t>850</w:t>
            </w:r>
          </w:p>
        </w:tc>
        <w:tc>
          <w:tcPr>
            <w:tcW w:w="346" w:type="pct"/>
            <w:shd w:val="clear" w:color="auto" w:fill="auto"/>
            <w:noWrap/>
          </w:tcPr>
          <w:p w14:paraId="07259BA6" w14:textId="77777777" w:rsidR="00817094" w:rsidRPr="00EF5447" w:rsidRDefault="00817094" w:rsidP="00253F01">
            <w:pPr>
              <w:pStyle w:val="TAC"/>
              <w:rPr>
                <w:rFonts w:cs="Arial"/>
              </w:rPr>
            </w:pPr>
            <w:r>
              <w:rPr>
                <w:rFonts w:eastAsia="SimSun" w:hint="eastAsia"/>
                <w:lang w:val="en-US" w:eastAsia="zh-CN"/>
              </w:rPr>
              <w:t>5</w:t>
            </w:r>
          </w:p>
        </w:tc>
        <w:tc>
          <w:tcPr>
            <w:tcW w:w="301" w:type="pct"/>
            <w:shd w:val="clear" w:color="auto" w:fill="auto"/>
            <w:noWrap/>
          </w:tcPr>
          <w:p w14:paraId="07259BA7" w14:textId="77777777" w:rsidR="00817094" w:rsidRPr="00EF5447" w:rsidRDefault="00817094" w:rsidP="00253F01">
            <w:pPr>
              <w:pStyle w:val="TAC"/>
              <w:rPr>
                <w:rFonts w:cs="Arial"/>
              </w:rPr>
            </w:pPr>
            <w:r>
              <w:rPr>
                <w:rFonts w:eastAsia="SimSun" w:hint="eastAsia"/>
                <w:lang w:val="en-US" w:eastAsia="zh-CN"/>
              </w:rPr>
              <w:t>25</w:t>
            </w:r>
          </w:p>
        </w:tc>
        <w:tc>
          <w:tcPr>
            <w:tcW w:w="394" w:type="pct"/>
            <w:shd w:val="clear" w:color="auto" w:fill="auto"/>
          </w:tcPr>
          <w:p w14:paraId="07259BA8" w14:textId="77777777" w:rsidR="00817094" w:rsidRPr="00EF5447" w:rsidRDefault="00817094" w:rsidP="00253F01">
            <w:pPr>
              <w:pStyle w:val="TAC"/>
              <w:rPr>
                <w:rFonts w:cs="Arial"/>
              </w:rPr>
            </w:pPr>
            <w:r>
              <w:rPr>
                <w:rFonts w:eastAsia="SimSun" w:hint="eastAsia"/>
                <w:lang w:val="en-US" w:eastAsia="zh-CN"/>
              </w:rPr>
              <w:t>809</w:t>
            </w:r>
          </w:p>
        </w:tc>
        <w:tc>
          <w:tcPr>
            <w:tcW w:w="348" w:type="pct"/>
            <w:shd w:val="clear" w:color="auto" w:fill="auto"/>
            <w:vAlign w:val="center"/>
          </w:tcPr>
          <w:p w14:paraId="07259BA9" w14:textId="77777777" w:rsidR="00817094" w:rsidRPr="00EF5447" w:rsidRDefault="00817094" w:rsidP="00253F01">
            <w:pPr>
              <w:pStyle w:val="TAC"/>
              <w:rPr>
                <w:rFonts w:cs="Arial"/>
              </w:rPr>
            </w:pPr>
            <w:r>
              <w:rPr>
                <w:color w:val="000000" w:themeColor="text1"/>
                <w:lang w:val="en-US"/>
              </w:rPr>
              <w:t>5</w:t>
            </w:r>
          </w:p>
        </w:tc>
        <w:tc>
          <w:tcPr>
            <w:tcW w:w="346" w:type="pct"/>
            <w:vMerge/>
            <w:shd w:val="clear" w:color="auto" w:fill="auto"/>
            <w:vAlign w:val="center"/>
          </w:tcPr>
          <w:p w14:paraId="07259BAA" w14:textId="77777777" w:rsidR="00817094" w:rsidRPr="00771FBB" w:rsidRDefault="00817094" w:rsidP="00253F01">
            <w:pPr>
              <w:pStyle w:val="TAC"/>
              <w:rPr>
                <w:rFonts w:cs="Arial"/>
                <w:bCs/>
                <w:color w:val="000000"/>
                <w:szCs w:val="18"/>
                <w:lang w:val="en-US" w:eastAsia="ko-KR"/>
              </w:rPr>
            </w:pPr>
          </w:p>
        </w:tc>
        <w:tc>
          <w:tcPr>
            <w:tcW w:w="418" w:type="pct"/>
            <w:shd w:val="clear" w:color="auto" w:fill="auto"/>
            <w:vAlign w:val="center"/>
          </w:tcPr>
          <w:p w14:paraId="07259BAB"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FDD</w:t>
            </w:r>
          </w:p>
        </w:tc>
        <w:tc>
          <w:tcPr>
            <w:tcW w:w="417" w:type="pct"/>
            <w:vMerge/>
            <w:shd w:val="clear" w:color="auto" w:fill="auto"/>
            <w:vAlign w:val="center"/>
          </w:tcPr>
          <w:p w14:paraId="07259BAC" w14:textId="77777777" w:rsidR="00817094" w:rsidRPr="00771FBB" w:rsidRDefault="00817094" w:rsidP="00253F01">
            <w:pPr>
              <w:pStyle w:val="TAC"/>
              <w:rPr>
                <w:rFonts w:cs="Arial"/>
                <w:bCs/>
                <w:color w:val="000000"/>
                <w:szCs w:val="18"/>
                <w:lang w:val="en-US" w:eastAsia="ko-KR"/>
              </w:rPr>
            </w:pPr>
          </w:p>
        </w:tc>
      </w:tr>
      <w:tr w:rsidR="00817094" w:rsidRPr="00771FBB" w14:paraId="07259BB9" w14:textId="77777777" w:rsidTr="006E0696">
        <w:trPr>
          <w:trHeight w:val="199"/>
          <w:jc w:val="center"/>
        </w:trPr>
        <w:tc>
          <w:tcPr>
            <w:tcW w:w="832" w:type="pct"/>
            <w:vMerge/>
            <w:shd w:val="clear" w:color="auto" w:fill="auto"/>
            <w:noWrap/>
            <w:vAlign w:val="center"/>
          </w:tcPr>
          <w:p w14:paraId="07259BAE" w14:textId="77777777" w:rsidR="00817094" w:rsidRPr="00274591" w:rsidRDefault="00817094" w:rsidP="00253F01">
            <w:pPr>
              <w:pStyle w:val="TAC"/>
              <w:rPr>
                <w:rFonts w:cs="Arial"/>
                <w:b/>
                <w:bCs/>
                <w:color w:val="000000"/>
                <w:szCs w:val="18"/>
                <w:lang w:val="en-US" w:eastAsia="ko-KR"/>
              </w:rPr>
            </w:pPr>
          </w:p>
        </w:tc>
        <w:tc>
          <w:tcPr>
            <w:tcW w:w="834" w:type="pct"/>
            <w:vMerge/>
            <w:shd w:val="clear" w:color="auto" w:fill="auto"/>
            <w:noWrap/>
            <w:vAlign w:val="center"/>
          </w:tcPr>
          <w:p w14:paraId="07259BAF" w14:textId="77777777" w:rsidR="00817094" w:rsidRPr="00274591" w:rsidRDefault="00817094" w:rsidP="00253F01">
            <w:pPr>
              <w:pStyle w:val="TAC"/>
              <w:rPr>
                <w:rFonts w:cs="Arial"/>
                <w:b/>
                <w:bCs/>
                <w:color w:val="000000"/>
                <w:szCs w:val="18"/>
                <w:lang w:val="en-US" w:eastAsia="ko-KR"/>
              </w:rPr>
            </w:pPr>
          </w:p>
        </w:tc>
        <w:tc>
          <w:tcPr>
            <w:tcW w:w="413" w:type="pct"/>
            <w:shd w:val="clear" w:color="auto" w:fill="auto"/>
            <w:noWrap/>
            <w:vAlign w:val="center"/>
          </w:tcPr>
          <w:p w14:paraId="07259BB0" w14:textId="77777777" w:rsidR="00817094" w:rsidRDefault="00817094" w:rsidP="00253F01">
            <w:pPr>
              <w:pStyle w:val="TAC"/>
              <w:rPr>
                <w:lang w:eastAsia="ko-KR"/>
              </w:rPr>
            </w:pPr>
            <w:r>
              <w:rPr>
                <w:color w:val="000000" w:themeColor="text1"/>
              </w:rPr>
              <w:t>3</w:t>
            </w:r>
            <w:r>
              <w:rPr>
                <w:rFonts w:eastAsia="SimSun" w:hint="eastAsia"/>
                <w:color w:val="000000" w:themeColor="text1"/>
                <w:lang w:val="en-US" w:eastAsia="zh-CN"/>
              </w:rPr>
              <w:t>8</w:t>
            </w:r>
          </w:p>
        </w:tc>
        <w:tc>
          <w:tcPr>
            <w:tcW w:w="351" w:type="pct"/>
            <w:shd w:val="clear" w:color="auto" w:fill="auto"/>
            <w:noWrap/>
          </w:tcPr>
          <w:p w14:paraId="07259BB1" w14:textId="77777777" w:rsidR="00817094" w:rsidRPr="00EF5447" w:rsidRDefault="00817094" w:rsidP="00253F01">
            <w:pPr>
              <w:pStyle w:val="TAC"/>
              <w:rPr>
                <w:rFonts w:cs="Arial"/>
              </w:rPr>
            </w:pPr>
            <w:r>
              <w:rPr>
                <w:rFonts w:eastAsia="SimSun" w:hint="eastAsia"/>
                <w:lang w:val="en-US" w:eastAsia="zh-CN"/>
              </w:rPr>
              <w:t>2610</w:t>
            </w:r>
          </w:p>
        </w:tc>
        <w:tc>
          <w:tcPr>
            <w:tcW w:w="346" w:type="pct"/>
            <w:shd w:val="clear" w:color="auto" w:fill="auto"/>
            <w:noWrap/>
          </w:tcPr>
          <w:p w14:paraId="07259BB2" w14:textId="77777777" w:rsidR="00817094" w:rsidRPr="00EF5447" w:rsidRDefault="00817094" w:rsidP="00253F01">
            <w:pPr>
              <w:pStyle w:val="TAC"/>
              <w:rPr>
                <w:rFonts w:cs="Arial"/>
              </w:rPr>
            </w:pPr>
            <w:r>
              <w:rPr>
                <w:rFonts w:eastAsia="SimSun" w:hint="eastAsia"/>
                <w:lang w:val="en-US" w:eastAsia="zh-CN"/>
              </w:rPr>
              <w:t>5</w:t>
            </w:r>
          </w:p>
        </w:tc>
        <w:tc>
          <w:tcPr>
            <w:tcW w:w="301" w:type="pct"/>
            <w:shd w:val="clear" w:color="auto" w:fill="auto"/>
            <w:noWrap/>
          </w:tcPr>
          <w:p w14:paraId="07259BB3" w14:textId="77777777" w:rsidR="00817094" w:rsidRPr="00EF5447" w:rsidRDefault="00817094" w:rsidP="00253F01">
            <w:pPr>
              <w:pStyle w:val="TAC"/>
              <w:rPr>
                <w:rFonts w:cs="Arial"/>
              </w:rPr>
            </w:pPr>
            <w:r>
              <w:rPr>
                <w:rFonts w:eastAsia="SimSun" w:hint="eastAsia"/>
                <w:lang w:val="en-US" w:eastAsia="zh-CN"/>
              </w:rPr>
              <w:t>25</w:t>
            </w:r>
          </w:p>
        </w:tc>
        <w:tc>
          <w:tcPr>
            <w:tcW w:w="394" w:type="pct"/>
            <w:shd w:val="clear" w:color="auto" w:fill="auto"/>
          </w:tcPr>
          <w:p w14:paraId="07259BB4" w14:textId="77777777" w:rsidR="00817094" w:rsidRPr="00EF5447" w:rsidRDefault="00817094" w:rsidP="00253F01">
            <w:pPr>
              <w:pStyle w:val="TAC"/>
              <w:rPr>
                <w:rFonts w:cs="Arial"/>
              </w:rPr>
            </w:pPr>
            <w:r>
              <w:rPr>
                <w:rFonts w:eastAsia="SimSun" w:hint="eastAsia"/>
                <w:lang w:val="en-US" w:eastAsia="zh-CN"/>
              </w:rPr>
              <w:t>2610</w:t>
            </w:r>
          </w:p>
        </w:tc>
        <w:tc>
          <w:tcPr>
            <w:tcW w:w="348" w:type="pct"/>
            <w:shd w:val="clear" w:color="auto" w:fill="auto"/>
            <w:vAlign w:val="center"/>
          </w:tcPr>
          <w:p w14:paraId="07259BB5" w14:textId="77777777" w:rsidR="00817094" w:rsidRPr="00EF5447" w:rsidRDefault="00817094" w:rsidP="00253F01">
            <w:pPr>
              <w:pStyle w:val="TAC"/>
              <w:rPr>
                <w:rFonts w:cs="Arial"/>
              </w:rPr>
            </w:pPr>
            <w:r>
              <w:rPr>
                <w:color w:val="000000" w:themeColor="text1"/>
                <w:lang w:val="en-US"/>
              </w:rPr>
              <w:t>5</w:t>
            </w:r>
          </w:p>
        </w:tc>
        <w:tc>
          <w:tcPr>
            <w:tcW w:w="346" w:type="pct"/>
            <w:shd w:val="clear" w:color="auto" w:fill="auto"/>
            <w:vAlign w:val="center"/>
          </w:tcPr>
          <w:p w14:paraId="07259BB6"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28.4</w:t>
            </w:r>
          </w:p>
        </w:tc>
        <w:tc>
          <w:tcPr>
            <w:tcW w:w="418" w:type="pct"/>
            <w:shd w:val="clear" w:color="auto" w:fill="auto"/>
            <w:vAlign w:val="center"/>
          </w:tcPr>
          <w:p w14:paraId="07259BB7"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TDD</w:t>
            </w:r>
          </w:p>
        </w:tc>
        <w:tc>
          <w:tcPr>
            <w:tcW w:w="417" w:type="pct"/>
            <w:shd w:val="clear" w:color="auto" w:fill="auto"/>
            <w:vAlign w:val="center"/>
          </w:tcPr>
          <w:p w14:paraId="07259BB8"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IMD2</w:t>
            </w:r>
          </w:p>
        </w:tc>
      </w:tr>
    </w:tbl>
    <w:p w14:paraId="07259BBA" w14:textId="77777777" w:rsidR="00141DFD" w:rsidRPr="001B676D" w:rsidRDefault="00141DFD" w:rsidP="009C4480">
      <w:pPr>
        <w:rPr>
          <w:lang w:eastAsia="ko-KR"/>
        </w:rPr>
      </w:pPr>
    </w:p>
    <w:p w14:paraId="07259BBC" w14:textId="77777777" w:rsidR="00C03E15" w:rsidRDefault="00C03E15" w:rsidP="00C03E15">
      <w:pPr>
        <w:pStyle w:val="Heading2"/>
      </w:pPr>
      <w:bookmarkStart w:id="44" w:name="_Toc87876956"/>
      <w:r>
        <w:t>5.2</w:t>
      </w:r>
      <w:r>
        <w:tab/>
        <w:t>RRM part</w:t>
      </w:r>
      <w:bookmarkEnd w:id="44"/>
    </w:p>
    <w:p w14:paraId="07259BBD" w14:textId="1ECF2D8F"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07259BBE" w14:textId="77777777" w:rsidR="00C03E15" w:rsidRPr="00C03E15" w:rsidRDefault="00C03E15" w:rsidP="00C03E15"/>
    <w:p w14:paraId="07259BBF" w14:textId="77777777" w:rsidR="00C03E15" w:rsidRDefault="00C03E15" w:rsidP="00C03E15">
      <w:pPr>
        <w:pStyle w:val="Heading1"/>
      </w:pPr>
      <w:bookmarkStart w:id="45" w:name="_Toc87876957"/>
      <w:r>
        <w:t>6</w:t>
      </w:r>
      <w:r w:rsidRPr="004D3578">
        <w:tab/>
      </w:r>
      <w:r>
        <w:t>LTE-A inter-band CA for 3 bands DL with 2 bands UL: Specific Band Combination Part</w:t>
      </w:r>
      <w:bookmarkEnd w:id="45"/>
    </w:p>
    <w:p w14:paraId="07259BC0" w14:textId="77777777" w:rsidR="007656CF" w:rsidRDefault="00E513CB" w:rsidP="004912B0">
      <w:pPr>
        <w:pStyle w:val="Heading2"/>
      </w:pPr>
      <w:bookmarkStart w:id="46" w:name="_Toc46227209"/>
      <w:bookmarkStart w:id="47" w:name="_Toc46226929"/>
      <w:bookmarkStart w:id="48" w:name="_Toc42535398"/>
      <w:bookmarkStart w:id="49" w:name="_Toc42519367"/>
      <w:bookmarkStart w:id="50" w:name="_Toc19092998"/>
      <w:bookmarkStart w:id="51" w:name="_Toc9535569"/>
      <w:bookmarkStart w:id="52" w:name="_Toc533081874"/>
      <w:bookmarkStart w:id="53" w:name="_Toc521074597"/>
      <w:bookmarkStart w:id="54" w:name="_Toc488235552"/>
      <w:bookmarkStart w:id="55" w:name="_Toc87876958"/>
      <w:r>
        <w:rPr>
          <w:lang w:val="en-US"/>
        </w:rPr>
        <w:t>6.1</w:t>
      </w:r>
      <w:r w:rsidR="007656CF">
        <w:tab/>
        <w:t>LTE-A inter-band CA</w:t>
      </w:r>
      <w:r w:rsidR="007656CF">
        <w:rPr>
          <w:rFonts w:eastAsia="Malgun Gothic"/>
          <w:lang w:eastAsia="ko-KR"/>
        </w:rPr>
        <w:t xml:space="preserve">: </w:t>
      </w:r>
      <w:r w:rsidR="007656CF">
        <w:t>Band</w:t>
      </w:r>
      <w:r w:rsidR="007656CF">
        <w:rPr>
          <w:rFonts w:eastAsia="Malgun Gothic"/>
          <w:lang w:eastAsia="ko-KR"/>
        </w:rPr>
        <w:t xml:space="preserve"> 1 and</w:t>
      </w:r>
      <w:r w:rsidR="007656CF">
        <w:t xml:space="preserve"> </w:t>
      </w:r>
      <w:r w:rsidR="007656CF">
        <w:rPr>
          <w:rFonts w:eastAsia="Malgun Gothic"/>
          <w:lang w:eastAsia="ko-KR"/>
        </w:rPr>
        <w:t>Band 8</w:t>
      </w:r>
      <w:r w:rsidR="007656CF">
        <w:t xml:space="preserve"> and Band 38 DL </w:t>
      </w:r>
      <w:r w:rsidR="007656CF">
        <w:rPr>
          <w:rFonts w:eastAsia="Malgun Gothic"/>
          <w:lang w:eastAsia="ko-KR"/>
        </w:rPr>
        <w:t>with 2</w:t>
      </w:r>
      <w:r w:rsidR="007656CF">
        <w:t xml:space="preserve"> bands UL</w:t>
      </w:r>
      <w:bookmarkEnd w:id="46"/>
      <w:bookmarkEnd w:id="47"/>
      <w:bookmarkEnd w:id="48"/>
      <w:bookmarkEnd w:id="49"/>
      <w:bookmarkEnd w:id="50"/>
      <w:bookmarkEnd w:id="51"/>
      <w:bookmarkEnd w:id="52"/>
      <w:bookmarkEnd w:id="53"/>
      <w:bookmarkEnd w:id="54"/>
      <w:bookmarkEnd w:id="55"/>
    </w:p>
    <w:p w14:paraId="07259BC1" w14:textId="77777777" w:rsidR="007656CF" w:rsidRDefault="00E513CB" w:rsidP="004912B0">
      <w:pPr>
        <w:pStyle w:val="Heading3"/>
        <w:rPr>
          <w:rFonts w:ascii="Calibri" w:hAnsi="Calibri"/>
          <w:sz w:val="22"/>
          <w:szCs w:val="22"/>
          <w:lang w:eastAsia="sv-SE"/>
        </w:rPr>
      </w:pPr>
      <w:bookmarkStart w:id="56" w:name="_Toc46227210"/>
      <w:bookmarkStart w:id="57" w:name="_Toc46226930"/>
      <w:bookmarkStart w:id="58" w:name="_Toc42535399"/>
      <w:bookmarkStart w:id="59" w:name="_Toc42519368"/>
      <w:bookmarkStart w:id="60" w:name="_Toc19092999"/>
      <w:bookmarkStart w:id="61" w:name="_Toc9535570"/>
      <w:bookmarkStart w:id="62" w:name="_Toc533081875"/>
      <w:bookmarkStart w:id="63" w:name="_Toc496637839"/>
      <w:bookmarkStart w:id="64" w:name="_Toc87876959"/>
      <w:r>
        <w:t>6.1</w:t>
      </w:r>
      <w:r w:rsidR="007656CF">
        <w:rPr>
          <w:lang w:eastAsia="ko-KR"/>
        </w:rPr>
        <w:t>.1</w:t>
      </w:r>
      <w:r w:rsidR="007656CF">
        <w:rPr>
          <w:rFonts w:ascii="Calibri" w:hAnsi="Calibri"/>
          <w:sz w:val="22"/>
          <w:szCs w:val="22"/>
          <w:lang w:eastAsia="sv-SE"/>
        </w:rPr>
        <w:tab/>
      </w:r>
      <w:r w:rsidR="007656CF">
        <w:t>List of specific combination issues</w:t>
      </w:r>
      <w:bookmarkEnd w:id="56"/>
      <w:bookmarkEnd w:id="57"/>
      <w:bookmarkEnd w:id="58"/>
      <w:bookmarkEnd w:id="59"/>
      <w:bookmarkEnd w:id="60"/>
      <w:bookmarkEnd w:id="61"/>
      <w:bookmarkEnd w:id="62"/>
      <w:bookmarkEnd w:id="63"/>
      <w:bookmarkEnd w:id="64"/>
    </w:p>
    <w:p w14:paraId="07259BC2" w14:textId="77777777" w:rsidR="007656CF" w:rsidRDefault="00E513CB" w:rsidP="004912B0">
      <w:pPr>
        <w:pStyle w:val="Heading4"/>
        <w:rPr>
          <w:lang w:val="en-US" w:eastAsia="ko-KR"/>
        </w:rPr>
      </w:pPr>
      <w:bookmarkStart w:id="65" w:name="_Toc46227211"/>
      <w:bookmarkStart w:id="66" w:name="_Toc46226931"/>
      <w:bookmarkStart w:id="67" w:name="_Toc42535400"/>
      <w:bookmarkStart w:id="68" w:name="_Toc42519369"/>
      <w:bookmarkStart w:id="69" w:name="_Toc19093000"/>
      <w:bookmarkStart w:id="70" w:name="_Toc9535571"/>
      <w:bookmarkStart w:id="71" w:name="_Toc533081876"/>
      <w:bookmarkStart w:id="72" w:name="_Toc496637840"/>
      <w:bookmarkStart w:id="73" w:name="_Toc87876960"/>
      <w:r>
        <w:rPr>
          <w:lang w:val="en-US" w:eastAsia="ja-JP"/>
        </w:rPr>
        <w:t>6.1</w:t>
      </w:r>
      <w:r w:rsidR="007656CF">
        <w:rPr>
          <w:lang w:val="en-US"/>
        </w:rPr>
        <w:t>.1</w:t>
      </w:r>
      <w:r w:rsidR="007656CF">
        <w:rPr>
          <w:lang w:val="en-US" w:eastAsia="ko-KR"/>
        </w:rPr>
        <w:t>.1</w:t>
      </w:r>
      <w:r w:rsidR="007656CF">
        <w:rPr>
          <w:rFonts w:ascii="Calibri" w:hAnsi="Calibri"/>
          <w:sz w:val="21"/>
          <w:szCs w:val="22"/>
          <w:lang w:val="en-US" w:eastAsia="sv-SE"/>
        </w:rPr>
        <w:tab/>
      </w:r>
      <w:r w:rsidR="007656CF">
        <w:rPr>
          <w:lang w:val="en-US"/>
        </w:rPr>
        <w:t>Channel bandwidths per operating band for CA</w:t>
      </w:r>
      <w:bookmarkEnd w:id="65"/>
      <w:bookmarkEnd w:id="66"/>
      <w:bookmarkEnd w:id="67"/>
      <w:bookmarkEnd w:id="68"/>
      <w:bookmarkEnd w:id="69"/>
      <w:bookmarkEnd w:id="70"/>
      <w:bookmarkEnd w:id="71"/>
      <w:bookmarkEnd w:id="72"/>
      <w:bookmarkEnd w:id="73"/>
    </w:p>
    <w:p w14:paraId="07259BC3" w14:textId="77777777" w:rsidR="007656CF" w:rsidRDefault="007656CF" w:rsidP="009C4480">
      <w:pPr>
        <w:pStyle w:val="TH"/>
      </w:pPr>
      <w:r>
        <w:t xml:space="preserve">Table </w:t>
      </w:r>
      <w:r w:rsidR="00E513CB">
        <w:rPr>
          <w:lang w:val="en-US" w:eastAsia="ja-JP"/>
        </w:rPr>
        <w:t>6.1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7656CF" w14:paraId="07259BC5" w14:textId="77777777" w:rsidTr="007656C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9BC4" w14:textId="77777777" w:rsidR="007656CF" w:rsidRDefault="007656CF" w:rsidP="00253F01">
            <w:pPr>
              <w:pStyle w:val="TAH"/>
            </w:pPr>
            <w:r>
              <w:t>E-UTRA CA configuration / Bandwidth combination set</w:t>
            </w:r>
          </w:p>
        </w:tc>
      </w:tr>
      <w:tr w:rsidR="007656CF" w14:paraId="07259BD2" w14:textId="77777777" w:rsidTr="007656CF">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14:paraId="07259BC6" w14:textId="77777777" w:rsidR="007656CF" w:rsidRDefault="007656CF"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BC7" w14:textId="77777777" w:rsidR="007656CF" w:rsidRDefault="007656CF"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C8" w14:textId="77777777" w:rsidR="007656CF" w:rsidRDefault="007656CF"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9" w14:textId="77777777" w:rsidR="007656CF" w:rsidRDefault="007656CF"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A" w14:textId="77777777" w:rsidR="007656CF" w:rsidRDefault="007656CF"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B" w14:textId="77777777" w:rsidR="007656CF" w:rsidRDefault="007656CF">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C" w14:textId="77777777" w:rsidR="007656CF" w:rsidRDefault="007656CF">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D" w14:textId="77777777" w:rsidR="007656CF" w:rsidRDefault="007656CF">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E" w14:textId="77777777" w:rsidR="007656CF" w:rsidRDefault="007656CF">
            <w:pPr>
              <w:pStyle w:val="TAH"/>
            </w:pPr>
            <w:r>
              <w:t>20</w:t>
            </w:r>
            <w: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14:paraId="07259BCF" w14:textId="77777777" w:rsidR="007656CF" w:rsidRDefault="007656CF">
            <w:pPr>
              <w:pStyle w:val="TAH"/>
            </w:pPr>
            <w:r>
              <w:t>Maximum aggregated bandwidth</w:t>
            </w:r>
          </w:p>
          <w:p w14:paraId="07259BD0" w14:textId="77777777" w:rsidR="007656CF" w:rsidRDefault="007656CF">
            <w:pPr>
              <w:pStyle w:val="TAH"/>
            </w:pPr>
            <w:r>
              <w:t>[MHz]</w:t>
            </w:r>
          </w:p>
        </w:tc>
        <w:tc>
          <w:tcPr>
            <w:tcW w:w="652" w:type="pct"/>
            <w:tcBorders>
              <w:top w:val="single" w:sz="4" w:space="0" w:color="auto"/>
              <w:left w:val="single" w:sz="4" w:space="0" w:color="auto"/>
              <w:bottom w:val="single" w:sz="4" w:space="0" w:color="auto"/>
              <w:right w:val="single" w:sz="4" w:space="0" w:color="auto"/>
            </w:tcBorders>
            <w:vAlign w:val="center"/>
            <w:hideMark/>
          </w:tcPr>
          <w:p w14:paraId="07259BD1" w14:textId="77777777" w:rsidR="007656CF" w:rsidRDefault="007656CF">
            <w:pPr>
              <w:pStyle w:val="TAH"/>
            </w:pPr>
            <w:r>
              <w:t>Bandwidth combination set</w:t>
            </w:r>
          </w:p>
        </w:tc>
      </w:tr>
      <w:tr w:rsidR="007656CF" w14:paraId="07259BDE" w14:textId="77777777" w:rsidTr="007656CF">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14:paraId="07259BD3" w14:textId="77777777" w:rsidR="007656CF" w:rsidRDefault="007656CF" w:rsidP="00253F01">
            <w:pPr>
              <w:pStyle w:val="TAC"/>
              <w:rPr>
                <w:lang w:eastAsia="ko-KR"/>
              </w:rPr>
            </w:pPr>
            <w:r>
              <w:rPr>
                <w:lang w:eastAsia="ja-JP"/>
              </w:rPr>
              <w:t>CA_1A-8A-38A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BD4" w14:textId="16A04B62" w:rsidR="007656CF" w:rsidRPr="009C4480" w:rsidRDefault="007656CF">
            <w:pPr>
              <w:pStyle w:val="TAC"/>
              <w:rPr>
                <w:b/>
                <w:lang w:eastAsia="ko-KR"/>
              </w:rPr>
            </w:pPr>
            <w:r w:rsidRPr="009C4480">
              <w:rPr>
                <w:lang w:eastAsia="ja-JP"/>
              </w:rPr>
              <w:t>CA_1A-8A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D5" w14:textId="77777777" w:rsidR="007656CF" w:rsidRDefault="007656CF">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BD6"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BD7"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8" w14:textId="77777777" w:rsidR="007656CF" w:rsidRDefault="007656C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9"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A"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B" w14:textId="77777777" w:rsidR="007656CF" w:rsidRDefault="007656CF">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7259BDC" w14:textId="77777777" w:rsidR="007656CF" w:rsidRDefault="007656CF">
            <w:pPr>
              <w:pStyle w:val="TAC"/>
              <w:rPr>
                <w:lang w:eastAsia="ja-JP"/>
              </w:rPr>
            </w:pPr>
            <w:r>
              <w:rPr>
                <w:lang w:val="it-IT" w:eastAsia="ja-JP"/>
              </w:rPr>
              <w:t>50</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07259BDD" w14:textId="77777777" w:rsidR="007656CF" w:rsidRDefault="007656CF">
            <w:pPr>
              <w:pStyle w:val="TAC"/>
              <w:rPr>
                <w:lang w:eastAsia="ko-KR"/>
              </w:rPr>
            </w:pPr>
            <w:r>
              <w:rPr>
                <w:lang w:eastAsia="ko-KR"/>
              </w:rPr>
              <w:t>0</w:t>
            </w:r>
          </w:p>
        </w:tc>
      </w:tr>
      <w:tr w:rsidR="007656CF" w14:paraId="07259BEA" w14:textId="77777777" w:rsidTr="007656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BDF" w14:textId="77777777" w:rsidR="007656CF" w:rsidRDefault="007656CF"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0" w14:textId="77777777" w:rsidR="007656CF" w:rsidRDefault="007656CF"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E1" w14:textId="77777777" w:rsidR="007656CF" w:rsidRDefault="007656CF">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BE2" w14:textId="77777777" w:rsidR="007656CF" w:rsidRDefault="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BE3"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E4"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E5"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BE6"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BE7" w14:textId="77777777" w:rsidR="007656CF" w:rsidRDefault="007656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8" w14:textId="77777777" w:rsidR="007656CF" w:rsidRDefault="007656CF"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9" w14:textId="77777777" w:rsidR="007656CF" w:rsidRDefault="007656CF" w:rsidP="00253F01">
            <w:pPr>
              <w:pStyle w:val="TAC"/>
              <w:rPr>
                <w:lang w:eastAsia="ko-KR"/>
              </w:rPr>
            </w:pPr>
          </w:p>
        </w:tc>
      </w:tr>
      <w:tr w:rsidR="007656CF" w14:paraId="07259BF6" w14:textId="77777777" w:rsidTr="007656C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B" w14:textId="77777777" w:rsidR="007656CF" w:rsidRDefault="007656CF"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C" w14:textId="77777777" w:rsidR="007656CF" w:rsidRDefault="007656CF"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ED" w14:textId="77777777" w:rsidR="007656CF" w:rsidRDefault="007656CF">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9BEE" w14:textId="77777777" w:rsidR="007656CF" w:rsidRDefault="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BEF" w14:textId="77777777" w:rsidR="007656CF" w:rsidRDefault="007656C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0" w14:textId="77777777" w:rsidR="007656CF" w:rsidRDefault="007656CF">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1" w14:textId="77777777" w:rsidR="007656CF" w:rsidRDefault="007656C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2" w14:textId="77777777" w:rsidR="007656CF" w:rsidRDefault="007656CF">
            <w:pPr>
              <w:pStyle w:val="TAC"/>
              <w:rPr>
                <w:lang w:val="it-IT"/>
              </w:rPr>
            </w:pPr>
            <w:bookmarkStart w:id="74" w:name="OLE_LINK80"/>
            <w:bookmarkStart w:id="75" w:name="OLE_LINK81"/>
            <w:r>
              <w:rPr>
                <w:lang w:eastAsia="ja-JP"/>
              </w:rPr>
              <w:t>Yes</w:t>
            </w:r>
            <w:bookmarkEnd w:id="74"/>
            <w:bookmarkEnd w:id="75"/>
          </w:p>
        </w:tc>
        <w:tc>
          <w:tcPr>
            <w:tcW w:w="295" w:type="pct"/>
            <w:tcBorders>
              <w:top w:val="single" w:sz="4" w:space="0" w:color="auto"/>
              <w:left w:val="single" w:sz="4" w:space="0" w:color="auto"/>
              <w:bottom w:val="single" w:sz="4" w:space="0" w:color="auto"/>
              <w:right w:val="single" w:sz="4" w:space="0" w:color="auto"/>
            </w:tcBorders>
            <w:vAlign w:val="center"/>
          </w:tcPr>
          <w:p w14:paraId="07259BF3" w14:textId="77777777" w:rsidR="007656CF" w:rsidRDefault="007656CF">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F4" w14:textId="77777777" w:rsidR="007656CF" w:rsidRDefault="007656CF"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F5" w14:textId="77777777" w:rsidR="007656CF" w:rsidRDefault="007656CF" w:rsidP="00253F01">
            <w:pPr>
              <w:pStyle w:val="TAC"/>
              <w:rPr>
                <w:lang w:eastAsia="ko-KR"/>
              </w:rPr>
            </w:pPr>
          </w:p>
        </w:tc>
      </w:tr>
    </w:tbl>
    <w:p w14:paraId="07259BF7" w14:textId="77777777" w:rsidR="007656CF" w:rsidRDefault="007656CF" w:rsidP="007656CF">
      <w:pPr>
        <w:rPr>
          <w:lang w:val="en-US"/>
        </w:rPr>
      </w:pPr>
    </w:p>
    <w:p w14:paraId="07259BF8" w14:textId="77777777" w:rsidR="007656CF" w:rsidRDefault="00E513CB" w:rsidP="004912B0">
      <w:pPr>
        <w:pStyle w:val="Heading4"/>
        <w:rPr>
          <w:lang w:val="en-US" w:eastAsia="ko-KR"/>
        </w:rPr>
      </w:pPr>
      <w:bookmarkStart w:id="76" w:name="_Toc496637841"/>
      <w:bookmarkStart w:id="77" w:name="_Toc46227212"/>
      <w:bookmarkStart w:id="78" w:name="_Toc46226932"/>
      <w:bookmarkStart w:id="79" w:name="_Toc42535401"/>
      <w:bookmarkStart w:id="80" w:name="_Toc42519370"/>
      <w:bookmarkStart w:id="81" w:name="_Toc19093001"/>
      <w:bookmarkStart w:id="82" w:name="_Toc9535572"/>
      <w:bookmarkStart w:id="83" w:name="_Toc533081877"/>
      <w:bookmarkStart w:id="84" w:name="_Toc87876961"/>
      <w:r>
        <w:rPr>
          <w:lang w:val="en-US" w:eastAsia="ja-JP"/>
        </w:rPr>
        <w:t>6.1</w:t>
      </w:r>
      <w:r w:rsidR="007656CF">
        <w:rPr>
          <w:lang w:val="en-US"/>
        </w:rPr>
        <w:t>.</w:t>
      </w:r>
      <w:r w:rsidR="007656CF">
        <w:rPr>
          <w:lang w:val="en-US" w:eastAsia="ko-KR"/>
        </w:rPr>
        <w:t>1.</w:t>
      </w:r>
      <w:r w:rsidR="007656CF">
        <w:rPr>
          <w:lang w:val="en-US"/>
        </w:rPr>
        <w:t>2</w:t>
      </w:r>
      <w:r w:rsidR="007656CF">
        <w:rPr>
          <w:rFonts w:ascii="Calibri" w:hAnsi="Calibri"/>
          <w:sz w:val="21"/>
          <w:szCs w:val="22"/>
          <w:lang w:val="en-US" w:eastAsia="sv-SE"/>
        </w:rPr>
        <w:tab/>
      </w:r>
      <w:r w:rsidR="007656CF">
        <w:t>Co-existence studies</w:t>
      </w:r>
      <w:r w:rsidR="007656CF">
        <w:rPr>
          <w:lang w:eastAsia="ko-KR"/>
        </w:rPr>
        <w:t xml:space="preserve"> for LTE-A UL CA_1A-8A and DL </w:t>
      </w:r>
      <w:bookmarkEnd w:id="76"/>
      <w:r w:rsidR="007656CF">
        <w:rPr>
          <w:lang w:eastAsia="ko-KR"/>
        </w:rPr>
        <w:t>CA_1A-3A-38A</w:t>
      </w:r>
      <w:bookmarkEnd w:id="77"/>
      <w:bookmarkEnd w:id="78"/>
      <w:bookmarkEnd w:id="79"/>
      <w:bookmarkEnd w:id="80"/>
      <w:bookmarkEnd w:id="81"/>
      <w:bookmarkEnd w:id="82"/>
      <w:bookmarkEnd w:id="83"/>
      <w:bookmarkEnd w:id="84"/>
    </w:p>
    <w:p w14:paraId="07259BF9" w14:textId="77777777" w:rsidR="007656CF" w:rsidRDefault="007656CF" w:rsidP="007656C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00E513CB">
        <w:rPr>
          <w:lang w:val="en-US" w:eastAsia="ja-JP"/>
        </w:rPr>
        <w:t>6.1</w:t>
      </w:r>
      <w:r>
        <w:rPr>
          <w:lang w:val="en-US"/>
        </w:rPr>
        <w:t>.1.2-1</w:t>
      </w:r>
    </w:p>
    <w:p w14:paraId="07259BFA" w14:textId="77777777" w:rsidR="007656CF" w:rsidRDefault="007656CF" w:rsidP="009C4480">
      <w:pPr>
        <w:pStyle w:val="TH"/>
      </w:pPr>
      <w:r w:rsidRPr="009C4480">
        <w:rPr>
          <w:rFonts w:eastAsiaTheme="minorEastAsia"/>
        </w:rPr>
        <w:t xml:space="preserve">Table </w:t>
      </w:r>
      <w:r w:rsidR="00E513CB" w:rsidRPr="009C4480">
        <w:rPr>
          <w:rFonts w:eastAsiaTheme="minorEastAsia"/>
        </w:rPr>
        <w:t>6</w:t>
      </w:r>
      <w:r w:rsidR="00E513CB">
        <w:t>.1</w:t>
      </w:r>
      <w:r>
        <w:t>.1.2-1: Harmonic and IMD analysis</w:t>
      </w:r>
      <w:r w:rsidR="003B7BF5">
        <w:t xml:space="preserve"> for UL_CA_1A-8A</w:t>
      </w:r>
    </w:p>
    <w:tbl>
      <w:tblPr>
        <w:tblW w:w="5000" w:type="pct"/>
        <w:tblLook w:val="04A0" w:firstRow="1" w:lastRow="0" w:firstColumn="1" w:lastColumn="0" w:noHBand="0" w:noVBand="1"/>
      </w:tblPr>
      <w:tblGrid>
        <w:gridCol w:w="2922"/>
        <w:gridCol w:w="1663"/>
        <w:gridCol w:w="1663"/>
        <w:gridCol w:w="1570"/>
        <w:gridCol w:w="1803"/>
      </w:tblGrid>
      <w:tr w:rsidR="007656CF" w:rsidRPr="008D4056" w14:paraId="07259C00"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BFB" w14:textId="77777777" w:rsidR="007656CF" w:rsidRPr="008D4056" w:rsidRDefault="007656CF"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BFC" w14:textId="77777777" w:rsidR="007656CF" w:rsidRPr="008D4056" w:rsidRDefault="007656CF"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BFD" w14:textId="77777777" w:rsidR="007656CF" w:rsidRPr="008D4056" w:rsidRDefault="007656CF"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BFE" w14:textId="77777777" w:rsidR="007656CF" w:rsidRPr="008D4056" w:rsidRDefault="007656CF"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BFF" w14:textId="77777777" w:rsidR="007656CF" w:rsidRPr="008D4056" w:rsidRDefault="007656CF" w:rsidP="00253F01">
            <w:pPr>
              <w:pStyle w:val="TAH"/>
              <w:rPr>
                <w:lang w:val="en-US" w:eastAsia="zh-CN"/>
              </w:rPr>
            </w:pPr>
            <w:r w:rsidRPr="008D4056">
              <w:rPr>
                <w:lang w:val="en-US" w:eastAsia="zh-CN"/>
              </w:rPr>
              <w:t>fy_high</w:t>
            </w:r>
          </w:p>
        </w:tc>
      </w:tr>
      <w:tr w:rsidR="007656CF" w:rsidRPr="008D4056" w14:paraId="07259C06"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01" w14:textId="77777777" w:rsidR="007656CF" w:rsidRPr="008D4056" w:rsidRDefault="007656CF"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9C02" w14:textId="77777777" w:rsidR="007656CF" w:rsidRPr="008D4056" w:rsidRDefault="007656CF"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9C03" w14:textId="77777777" w:rsidR="007656CF" w:rsidRPr="008D4056" w:rsidRDefault="007656CF"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9C04" w14:textId="77777777" w:rsidR="007656CF" w:rsidRPr="008D4056" w:rsidRDefault="007656CF"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9C05" w14:textId="77777777" w:rsidR="007656CF" w:rsidRPr="008D4056" w:rsidRDefault="007656CF" w:rsidP="00253F01">
            <w:pPr>
              <w:pStyle w:val="TAC"/>
              <w:rPr>
                <w:lang w:val="en-US" w:eastAsia="zh-CN"/>
              </w:rPr>
            </w:pPr>
            <w:r w:rsidRPr="008D4056">
              <w:rPr>
                <w:lang w:val="en-US" w:eastAsia="zh-CN"/>
              </w:rPr>
              <w:t>915</w:t>
            </w:r>
          </w:p>
        </w:tc>
      </w:tr>
      <w:tr w:rsidR="007656CF" w:rsidRPr="008D4056" w14:paraId="07259C0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07" w14:textId="77777777" w:rsidR="007656CF" w:rsidRPr="008D4056" w:rsidRDefault="007656C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C08" w14:textId="77777777" w:rsidR="007656CF" w:rsidRPr="008D4056" w:rsidRDefault="007656CF"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C09" w14:textId="77777777" w:rsidR="007656CF" w:rsidRPr="008D4056" w:rsidRDefault="007656CF"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C0A" w14:textId="77777777" w:rsidR="007656CF" w:rsidRPr="008D4056" w:rsidRDefault="007656CF"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C0B" w14:textId="77777777" w:rsidR="007656CF" w:rsidRPr="008D4056" w:rsidRDefault="007656CF" w:rsidP="00253F01">
            <w:pPr>
              <w:pStyle w:val="TAC"/>
              <w:rPr>
                <w:lang w:val="en-US" w:eastAsia="zh-CN"/>
              </w:rPr>
            </w:pPr>
            <w:r w:rsidRPr="008D4056">
              <w:rPr>
                <w:lang w:val="en-US" w:eastAsia="zh-CN"/>
              </w:rPr>
              <w:t>2* fy_high</w:t>
            </w:r>
          </w:p>
        </w:tc>
      </w:tr>
      <w:tr w:rsidR="007656CF" w:rsidRPr="008D4056" w14:paraId="07259C12"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0D" w14:textId="77777777" w:rsidR="007656CF" w:rsidRPr="008D4056" w:rsidRDefault="007656C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9C0E" w14:textId="77777777" w:rsidR="007656CF" w:rsidRPr="008D4056" w:rsidRDefault="007656CF"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9C0F" w14:textId="77777777" w:rsidR="007656CF" w:rsidRPr="008D4056" w:rsidRDefault="007656CF"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9C10" w14:textId="77777777" w:rsidR="007656CF" w:rsidRPr="008D4056" w:rsidRDefault="007656CF"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9C11" w14:textId="77777777" w:rsidR="007656CF" w:rsidRPr="008D4056" w:rsidRDefault="007656CF" w:rsidP="00253F01">
            <w:pPr>
              <w:pStyle w:val="TAC"/>
              <w:rPr>
                <w:lang w:val="en-US" w:eastAsia="zh-CN"/>
              </w:rPr>
            </w:pPr>
            <w:r w:rsidRPr="008D4056">
              <w:rPr>
                <w:lang w:val="en-US" w:eastAsia="zh-CN"/>
              </w:rPr>
              <w:t>1830</w:t>
            </w:r>
          </w:p>
        </w:tc>
      </w:tr>
      <w:tr w:rsidR="007656CF" w:rsidRPr="008D4056" w14:paraId="07259C1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13" w14:textId="77777777" w:rsidR="007656CF" w:rsidRPr="008D4056" w:rsidRDefault="007656C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C14" w14:textId="77777777" w:rsidR="007656CF" w:rsidRPr="008D4056" w:rsidRDefault="007656CF"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C15" w14:textId="77777777" w:rsidR="007656CF" w:rsidRPr="008D4056" w:rsidRDefault="007656CF"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C16" w14:textId="77777777" w:rsidR="007656CF" w:rsidRPr="008D4056" w:rsidRDefault="007656CF"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C17" w14:textId="77777777" w:rsidR="007656CF" w:rsidRPr="008D4056" w:rsidRDefault="007656CF" w:rsidP="00253F01">
            <w:pPr>
              <w:pStyle w:val="TAC"/>
              <w:rPr>
                <w:lang w:val="en-US" w:eastAsia="zh-CN"/>
              </w:rPr>
            </w:pPr>
            <w:r w:rsidRPr="008D4056">
              <w:rPr>
                <w:lang w:val="en-US" w:eastAsia="zh-CN"/>
              </w:rPr>
              <w:t>3* fy_high</w:t>
            </w:r>
          </w:p>
        </w:tc>
      </w:tr>
      <w:tr w:rsidR="007656CF" w:rsidRPr="008D4056" w14:paraId="07259C1E"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19" w14:textId="77777777" w:rsidR="007656CF" w:rsidRPr="008D4056" w:rsidRDefault="007656C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1A" w14:textId="77777777" w:rsidR="007656CF" w:rsidRPr="008D4056" w:rsidRDefault="007656CF"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9C1B" w14:textId="77777777" w:rsidR="007656CF" w:rsidRPr="008D4056" w:rsidRDefault="007656CF"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9C1C" w14:textId="77777777" w:rsidR="007656CF" w:rsidRPr="008D4056" w:rsidRDefault="007656CF"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9C1D" w14:textId="77777777" w:rsidR="007656CF" w:rsidRPr="008D4056" w:rsidRDefault="007656CF" w:rsidP="00253F01">
            <w:pPr>
              <w:pStyle w:val="TAC"/>
              <w:rPr>
                <w:lang w:val="en-US" w:eastAsia="zh-CN"/>
              </w:rPr>
            </w:pPr>
            <w:r w:rsidRPr="008D4056">
              <w:rPr>
                <w:lang w:val="en-US" w:eastAsia="zh-CN"/>
              </w:rPr>
              <w:t>2745</w:t>
            </w:r>
          </w:p>
        </w:tc>
      </w:tr>
      <w:tr w:rsidR="007656CF" w:rsidRPr="008D4056" w14:paraId="07259C2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1F" w14:textId="77777777" w:rsidR="007656CF" w:rsidRPr="008D4056" w:rsidRDefault="007656C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20" w14:textId="77777777" w:rsidR="007656CF" w:rsidRPr="008D4056" w:rsidRDefault="007656CF"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C21" w14:textId="77777777" w:rsidR="007656CF" w:rsidRPr="008D4056" w:rsidRDefault="007656CF"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C22" w14:textId="77777777" w:rsidR="007656CF" w:rsidRPr="008D4056" w:rsidRDefault="007656CF"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C23" w14:textId="77777777" w:rsidR="007656CF" w:rsidRPr="008D4056" w:rsidRDefault="007656CF" w:rsidP="00253F01">
            <w:pPr>
              <w:pStyle w:val="TAC"/>
              <w:rPr>
                <w:lang w:val="en-US" w:eastAsia="zh-CN"/>
              </w:rPr>
            </w:pPr>
            <w:r w:rsidRPr="008D4056">
              <w:rPr>
                <w:lang w:val="en-US" w:eastAsia="zh-CN"/>
              </w:rPr>
              <w:t>|fy_high + fx_high|</w:t>
            </w:r>
          </w:p>
        </w:tc>
      </w:tr>
      <w:tr w:rsidR="007656CF" w:rsidRPr="008D4056" w14:paraId="07259C2A"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25"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26" w14:textId="77777777" w:rsidR="007656CF" w:rsidRPr="008D4056" w:rsidRDefault="007656CF"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9C27" w14:textId="77777777" w:rsidR="007656CF" w:rsidRPr="008D4056" w:rsidRDefault="007656CF"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9C28" w14:textId="77777777" w:rsidR="007656CF" w:rsidRPr="008D4056" w:rsidRDefault="007656CF"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9C29" w14:textId="77777777" w:rsidR="007656CF" w:rsidRPr="008D4056" w:rsidRDefault="007656CF" w:rsidP="00253F01">
            <w:pPr>
              <w:pStyle w:val="TAC"/>
              <w:rPr>
                <w:lang w:val="en-US" w:eastAsia="zh-CN"/>
              </w:rPr>
            </w:pPr>
            <w:r w:rsidRPr="008D4056">
              <w:rPr>
                <w:lang w:val="en-US" w:eastAsia="zh-CN"/>
              </w:rPr>
              <w:t>2895</w:t>
            </w:r>
          </w:p>
        </w:tc>
      </w:tr>
      <w:tr w:rsidR="007656CF" w:rsidRPr="008D4056" w14:paraId="07259C3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2B" w14:textId="77777777" w:rsidR="007656CF" w:rsidRPr="008D4056" w:rsidRDefault="007656C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2C" w14:textId="77777777" w:rsidR="007656CF" w:rsidRPr="008D4056" w:rsidRDefault="007656CF"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C2D" w14:textId="77777777" w:rsidR="007656CF" w:rsidRPr="008D4056" w:rsidRDefault="007656CF"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C2E" w14:textId="77777777" w:rsidR="007656CF" w:rsidRPr="008D4056" w:rsidRDefault="007656CF"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C2F" w14:textId="77777777" w:rsidR="007656CF" w:rsidRPr="008D4056" w:rsidRDefault="007656CF" w:rsidP="00253F01">
            <w:pPr>
              <w:pStyle w:val="TAC"/>
              <w:rPr>
                <w:lang w:val="en-US" w:eastAsia="zh-CN"/>
              </w:rPr>
            </w:pPr>
            <w:r w:rsidRPr="008D4056">
              <w:rPr>
                <w:lang w:val="en-US" w:eastAsia="zh-CN"/>
              </w:rPr>
              <w:t>|2*fy_high – fx_low|</w:t>
            </w:r>
          </w:p>
        </w:tc>
      </w:tr>
      <w:tr w:rsidR="007656CF" w:rsidRPr="008D4056" w14:paraId="07259C36"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31"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32" w14:textId="77777777" w:rsidR="007656CF" w:rsidRPr="008D4056" w:rsidRDefault="007656CF"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9C33" w14:textId="77777777" w:rsidR="007656CF" w:rsidRPr="008D4056" w:rsidRDefault="007656CF"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9C34" w14:textId="77777777" w:rsidR="007656CF" w:rsidRPr="008D4056" w:rsidRDefault="007656CF"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9C35" w14:textId="77777777" w:rsidR="007656CF" w:rsidRPr="008D4056" w:rsidRDefault="007656CF" w:rsidP="00253F01">
            <w:pPr>
              <w:pStyle w:val="TAC"/>
              <w:rPr>
                <w:lang w:val="en-US" w:eastAsia="zh-CN"/>
              </w:rPr>
            </w:pPr>
            <w:r w:rsidRPr="008D4056">
              <w:rPr>
                <w:lang w:val="en-US" w:eastAsia="zh-CN"/>
              </w:rPr>
              <w:t>90</w:t>
            </w:r>
          </w:p>
        </w:tc>
      </w:tr>
      <w:tr w:rsidR="007656CF" w:rsidRPr="008D4056" w14:paraId="07259C3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37" w14:textId="77777777" w:rsidR="007656CF" w:rsidRPr="008D4056" w:rsidRDefault="007656C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38" w14:textId="77777777" w:rsidR="007656CF" w:rsidRPr="008D4056" w:rsidRDefault="007656CF"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C39" w14:textId="77777777" w:rsidR="007656CF" w:rsidRPr="008D4056" w:rsidRDefault="007656CF"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C3A" w14:textId="77777777" w:rsidR="007656CF" w:rsidRPr="008D4056" w:rsidRDefault="007656CF"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C3B" w14:textId="77777777" w:rsidR="007656CF" w:rsidRPr="008D4056" w:rsidRDefault="007656CF" w:rsidP="00253F01">
            <w:pPr>
              <w:pStyle w:val="TAC"/>
              <w:rPr>
                <w:lang w:val="en-US" w:eastAsia="zh-CN"/>
              </w:rPr>
            </w:pPr>
            <w:r w:rsidRPr="008D4056">
              <w:rPr>
                <w:lang w:val="en-US" w:eastAsia="zh-CN"/>
              </w:rPr>
              <w:t>|2*fy_high + fx_high|</w:t>
            </w:r>
          </w:p>
        </w:tc>
      </w:tr>
      <w:tr w:rsidR="007656CF" w:rsidRPr="008D4056" w14:paraId="07259C42"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3D"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3E" w14:textId="77777777" w:rsidR="007656CF" w:rsidRPr="008D4056" w:rsidRDefault="007656CF"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9C3F" w14:textId="77777777" w:rsidR="007656CF" w:rsidRPr="008D4056" w:rsidRDefault="007656CF"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9C40" w14:textId="77777777" w:rsidR="007656CF" w:rsidRPr="008D4056" w:rsidRDefault="007656CF"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9C41" w14:textId="77777777" w:rsidR="007656CF" w:rsidRPr="008D4056" w:rsidRDefault="007656CF" w:rsidP="00253F01">
            <w:pPr>
              <w:pStyle w:val="TAC"/>
              <w:rPr>
                <w:lang w:val="en-US" w:eastAsia="zh-CN"/>
              </w:rPr>
            </w:pPr>
            <w:r w:rsidRPr="008D4056">
              <w:rPr>
                <w:lang w:val="en-US" w:eastAsia="zh-CN"/>
              </w:rPr>
              <w:t>3810</w:t>
            </w:r>
          </w:p>
        </w:tc>
      </w:tr>
      <w:tr w:rsidR="007656CF" w:rsidRPr="008D4056" w14:paraId="07259C4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43" w14:textId="77777777" w:rsidR="007656CF" w:rsidRPr="008D4056" w:rsidRDefault="007656C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44" w14:textId="77777777" w:rsidR="007656CF" w:rsidRPr="008D4056" w:rsidRDefault="007656CF"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9C45" w14:textId="77777777" w:rsidR="007656CF" w:rsidRPr="008D4056" w:rsidRDefault="007656CF"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9C46" w14:textId="77777777" w:rsidR="007656CF" w:rsidRPr="008D4056" w:rsidRDefault="007656CF"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9C47" w14:textId="77777777" w:rsidR="007656CF" w:rsidRPr="008D4056" w:rsidRDefault="007656CF" w:rsidP="00253F01">
            <w:pPr>
              <w:pStyle w:val="TAC"/>
              <w:rPr>
                <w:lang w:val="en-US" w:eastAsia="zh-CN"/>
              </w:rPr>
            </w:pPr>
            <w:r w:rsidRPr="008D4056">
              <w:rPr>
                <w:lang w:val="en-US" w:eastAsia="zh-CN"/>
              </w:rPr>
              <w:t>|3*fy_high – 1*fx_low|</w:t>
            </w:r>
          </w:p>
        </w:tc>
      </w:tr>
      <w:tr w:rsidR="007656CF" w:rsidRPr="008D4056" w14:paraId="07259C4E"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49"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4A" w14:textId="77777777" w:rsidR="007656CF" w:rsidRPr="008D4056" w:rsidRDefault="007656CF"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9C4B" w14:textId="77777777" w:rsidR="007656CF" w:rsidRPr="008D4056" w:rsidRDefault="007656CF"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9C4C" w14:textId="77777777" w:rsidR="007656CF" w:rsidRPr="008D4056" w:rsidRDefault="007656CF"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9C4D" w14:textId="77777777" w:rsidR="007656CF" w:rsidRPr="008D4056" w:rsidRDefault="007656CF" w:rsidP="00253F01">
            <w:pPr>
              <w:pStyle w:val="TAC"/>
              <w:rPr>
                <w:lang w:val="en-US" w:eastAsia="zh-CN"/>
              </w:rPr>
            </w:pPr>
            <w:r w:rsidRPr="008D4056">
              <w:rPr>
                <w:lang w:val="en-US" w:eastAsia="zh-CN"/>
              </w:rPr>
              <w:t>825</w:t>
            </w:r>
          </w:p>
        </w:tc>
      </w:tr>
      <w:tr w:rsidR="007656CF" w:rsidRPr="008D4056" w14:paraId="07259C5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4F" w14:textId="77777777" w:rsidR="007656CF" w:rsidRPr="008D4056" w:rsidRDefault="007656C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50" w14:textId="77777777" w:rsidR="007656CF" w:rsidRPr="008D4056" w:rsidRDefault="007656CF"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9C51" w14:textId="77777777" w:rsidR="007656CF" w:rsidRPr="008D4056" w:rsidRDefault="007656CF"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9C52" w14:textId="77777777" w:rsidR="007656CF" w:rsidRPr="008D4056" w:rsidRDefault="007656CF"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9C53" w14:textId="77777777" w:rsidR="007656CF" w:rsidRPr="008D4056" w:rsidRDefault="007656CF" w:rsidP="00253F01">
            <w:pPr>
              <w:pStyle w:val="TAC"/>
              <w:rPr>
                <w:lang w:val="en-US" w:eastAsia="zh-CN"/>
              </w:rPr>
            </w:pPr>
            <w:r w:rsidRPr="008D4056">
              <w:rPr>
                <w:lang w:val="en-US" w:eastAsia="zh-CN"/>
              </w:rPr>
              <w:t>|3*fy_high + 1*fx_high|</w:t>
            </w:r>
          </w:p>
        </w:tc>
      </w:tr>
      <w:tr w:rsidR="007656CF" w:rsidRPr="008D4056" w14:paraId="07259C5A"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55"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56" w14:textId="77777777" w:rsidR="007656CF" w:rsidRPr="008D4056" w:rsidRDefault="007656CF"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9C57" w14:textId="77777777" w:rsidR="007656CF" w:rsidRPr="008D4056" w:rsidRDefault="007656CF"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9C58" w14:textId="77777777" w:rsidR="007656CF" w:rsidRPr="008D4056" w:rsidRDefault="007656CF"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9C59" w14:textId="77777777" w:rsidR="007656CF" w:rsidRPr="008D4056" w:rsidRDefault="007656CF" w:rsidP="00253F01">
            <w:pPr>
              <w:pStyle w:val="TAC"/>
              <w:rPr>
                <w:lang w:val="en-US" w:eastAsia="zh-CN"/>
              </w:rPr>
            </w:pPr>
            <w:r w:rsidRPr="008D4056">
              <w:rPr>
                <w:lang w:val="en-US" w:eastAsia="zh-CN"/>
              </w:rPr>
              <w:t>4725</w:t>
            </w:r>
          </w:p>
        </w:tc>
      </w:tr>
      <w:tr w:rsidR="007656CF" w:rsidRPr="008D4056" w14:paraId="07259C6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5B" w14:textId="77777777" w:rsidR="007656CF" w:rsidRPr="008D4056" w:rsidRDefault="007656C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5C" w14:textId="77777777" w:rsidR="007656CF" w:rsidRPr="008D4056" w:rsidRDefault="007656CF"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9C5D" w14:textId="77777777" w:rsidR="007656CF" w:rsidRPr="008D4056" w:rsidRDefault="007656CF"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9C5E" w14:textId="77777777" w:rsidR="007656CF" w:rsidRPr="008D4056" w:rsidRDefault="007656CF"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9C5F" w14:textId="77777777" w:rsidR="007656CF" w:rsidRPr="008D4056" w:rsidRDefault="007656CF" w:rsidP="00253F01">
            <w:pPr>
              <w:pStyle w:val="TAC"/>
              <w:rPr>
                <w:lang w:val="en-US" w:eastAsia="zh-CN"/>
              </w:rPr>
            </w:pPr>
            <w:r w:rsidRPr="008D4056">
              <w:rPr>
                <w:lang w:val="en-US" w:eastAsia="zh-CN"/>
              </w:rPr>
              <w:t>|2*fx_high +2* fy_high|</w:t>
            </w:r>
          </w:p>
        </w:tc>
      </w:tr>
      <w:tr w:rsidR="007656CF" w:rsidRPr="008D4056" w14:paraId="07259C66"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61"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62" w14:textId="77777777" w:rsidR="007656CF" w:rsidRPr="008D4056" w:rsidRDefault="007656CF"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9C63" w14:textId="77777777" w:rsidR="007656CF" w:rsidRPr="008D4056" w:rsidRDefault="007656CF"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9C64" w14:textId="77777777" w:rsidR="007656CF" w:rsidRPr="008D4056" w:rsidRDefault="007656CF"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9C65" w14:textId="77777777" w:rsidR="007656CF" w:rsidRPr="008D4056" w:rsidRDefault="007656CF" w:rsidP="00253F01">
            <w:pPr>
              <w:pStyle w:val="TAC"/>
              <w:rPr>
                <w:lang w:val="en-US" w:eastAsia="zh-CN"/>
              </w:rPr>
            </w:pPr>
            <w:r w:rsidRPr="008D4056">
              <w:rPr>
                <w:lang w:val="en-US" w:eastAsia="zh-CN"/>
              </w:rPr>
              <w:t>5790</w:t>
            </w:r>
          </w:p>
        </w:tc>
      </w:tr>
      <w:tr w:rsidR="007656CF" w:rsidRPr="008D4056" w14:paraId="07259C6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67" w14:textId="77777777" w:rsidR="007656CF" w:rsidRPr="008D4056" w:rsidRDefault="007656C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68" w14:textId="77777777" w:rsidR="007656CF" w:rsidRPr="008D4056" w:rsidRDefault="007656CF"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9C69" w14:textId="77777777" w:rsidR="007656CF" w:rsidRPr="008D4056" w:rsidRDefault="007656CF"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C6A" w14:textId="77777777" w:rsidR="007656CF" w:rsidRPr="008D4056" w:rsidRDefault="007656CF"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C6B" w14:textId="77777777" w:rsidR="007656CF" w:rsidRPr="008D4056" w:rsidRDefault="007656CF" w:rsidP="00253F01">
            <w:pPr>
              <w:pStyle w:val="TAC"/>
              <w:rPr>
                <w:lang w:val="en-US" w:eastAsia="zh-CN"/>
              </w:rPr>
            </w:pPr>
            <w:r w:rsidRPr="008D4056">
              <w:rPr>
                <w:lang w:val="en-US" w:eastAsia="zh-CN"/>
              </w:rPr>
              <w:t>|fy_high – 4*fx_low|</w:t>
            </w:r>
          </w:p>
        </w:tc>
      </w:tr>
      <w:tr w:rsidR="007656CF" w:rsidRPr="008D4056" w14:paraId="07259C72"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6D"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6E" w14:textId="77777777" w:rsidR="007656CF" w:rsidRPr="008D4056" w:rsidRDefault="007656CF"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9C6F" w14:textId="77777777" w:rsidR="007656CF" w:rsidRPr="008D4056" w:rsidRDefault="007656CF"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9C70" w14:textId="77777777" w:rsidR="007656CF" w:rsidRPr="008D4056" w:rsidRDefault="007656CF"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9C71" w14:textId="77777777" w:rsidR="007656CF" w:rsidRPr="008D4056" w:rsidRDefault="007656CF" w:rsidP="00253F01">
            <w:pPr>
              <w:pStyle w:val="TAC"/>
              <w:rPr>
                <w:lang w:val="en-US" w:eastAsia="zh-CN"/>
              </w:rPr>
            </w:pPr>
            <w:r w:rsidRPr="008D4056">
              <w:rPr>
                <w:lang w:val="en-US" w:eastAsia="zh-CN"/>
              </w:rPr>
              <w:t>6765</w:t>
            </w:r>
          </w:p>
        </w:tc>
      </w:tr>
      <w:tr w:rsidR="007656CF" w:rsidRPr="008D4056" w14:paraId="07259C7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73" w14:textId="77777777" w:rsidR="007656CF" w:rsidRPr="008D4056" w:rsidRDefault="007656C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74" w14:textId="77777777" w:rsidR="007656CF" w:rsidRPr="008D4056" w:rsidRDefault="007656CF"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C75" w14:textId="77777777" w:rsidR="007656CF" w:rsidRPr="008D4056" w:rsidRDefault="007656CF"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C76" w14:textId="77777777" w:rsidR="007656CF" w:rsidRPr="008D4056" w:rsidRDefault="007656CF"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C77" w14:textId="77777777" w:rsidR="007656CF" w:rsidRPr="008D4056" w:rsidRDefault="007656CF" w:rsidP="00253F01">
            <w:pPr>
              <w:pStyle w:val="TAC"/>
              <w:rPr>
                <w:lang w:val="en-US" w:eastAsia="zh-CN"/>
              </w:rPr>
            </w:pPr>
            <w:r w:rsidRPr="008D4056">
              <w:rPr>
                <w:lang w:val="en-US" w:eastAsia="zh-CN"/>
              </w:rPr>
              <w:t>|2*fy_high -3*fx_low|</w:t>
            </w:r>
          </w:p>
        </w:tc>
      </w:tr>
      <w:tr w:rsidR="007656CF" w:rsidRPr="008D4056" w14:paraId="07259C7E"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79"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7A" w14:textId="77777777" w:rsidR="007656CF" w:rsidRPr="008D4056" w:rsidRDefault="007656CF"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9C7B" w14:textId="77777777" w:rsidR="007656CF" w:rsidRPr="008D4056" w:rsidRDefault="007656CF"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9C7C" w14:textId="77777777" w:rsidR="007656CF" w:rsidRPr="008D4056" w:rsidRDefault="007656CF"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9C7D" w14:textId="77777777" w:rsidR="007656CF" w:rsidRPr="008D4056" w:rsidRDefault="007656CF" w:rsidP="00253F01">
            <w:pPr>
              <w:pStyle w:val="TAC"/>
              <w:rPr>
                <w:lang w:val="en-US" w:eastAsia="zh-CN"/>
              </w:rPr>
            </w:pPr>
            <w:r w:rsidRPr="008D4056">
              <w:rPr>
                <w:lang w:val="en-US" w:eastAsia="zh-CN"/>
              </w:rPr>
              <w:t>3930</w:t>
            </w:r>
          </w:p>
        </w:tc>
      </w:tr>
      <w:tr w:rsidR="007656CF" w:rsidRPr="008D4056" w14:paraId="07259C8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7F" w14:textId="77777777" w:rsidR="007656CF" w:rsidRPr="008D4056" w:rsidRDefault="007656C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80" w14:textId="77777777" w:rsidR="007656CF" w:rsidRPr="008D4056" w:rsidRDefault="007656CF"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C81" w14:textId="77777777" w:rsidR="007656CF" w:rsidRPr="008D4056" w:rsidRDefault="007656CF"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C82" w14:textId="77777777" w:rsidR="007656CF" w:rsidRPr="008D4056" w:rsidRDefault="007656CF"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C83" w14:textId="77777777" w:rsidR="007656CF" w:rsidRPr="008D4056" w:rsidRDefault="007656CF" w:rsidP="00253F01">
            <w:pPr>
              <w:pStyle w:val="TAC"/>
              <w:rPr>
                <w:lang w:val="en-US" w:eastAsia="zh-CN"/>
              </w:rPr>
            </w:pPr>
            <w:r w:rsidRPr="008D4056">
              <w:rPr>
                <w:lang w:val="en-US" w:eastAsia="zh-CN"/>
              </w:rPr>
              <w:t>|fy_high + 4*fx_high|</w:t>
            </w:r>
          </w:p>
        </w:tc>
      </w:tr>
      <w:tr w:rsidR="007656CF" w:rsidRPr="008D4056" w14:paraId="07259C8A"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85"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86" w14:textId="77777777" w:rsidR="007656CF" w:rsidRPr="008D4056" w:rsidRDefault="007656CF"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9C87" w14:textId="77777777" w:rsidR="007656CF" w:rsidRPr="008D4056" w:rsidRDefault="007656CF"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9C88" w14:textId="77777777" w:rsidR="007656CF" w:rsidRPr="008D4056" w:rsidRDefault="007656CF"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9C89" w14:textId="77777777" w:rsidR="007656CF" w:rsidRPr="008D4056" w:rsidRDefault="007656CF" w:rsidP="00253F01">
            <w:pPr>
              <w:pStyle w:val="TAC"/>
              <w:rPr>
                <w:lang w:val="en-US" w:eastAsia="zh-CN"/>
              </w:rPr>
            </w:pPr>
            <w:r w:rsidRPr="008D4056">
              <w:rPr>
                <w:lang w:val="en-US" w:eastAsia="zh-CN"/>
              </w:rPr>
              <w:t>8835</w:t>
            </w:r>
          </w:p>
        </w:tc>
      </w:tr>
      <w:tr w:rsidR="007656CF" w:rsidRPr="008D4056" w14:paraId="07259C9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8B" w14:textId="77777777" w:rsidR="007656CF" w:rsidRPr="008D4056" w:rsidRDefault="007656C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8C" w14:textId="77777777" w:rsidR="007656CF" w:rsidRPr="008D4056" w:rsidRDefault="007656CF"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C8D" w14:textId="77777777" w:rsidR="007656CF" w:rsidRPr="008D4056" w:rsidRDefault="007656CF"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C8E" w14:textId="77777777" w:rsidR="007656CF" w:rsidRPr="008D4056" w:rsidRDefault="007656CF"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C8F" w14:textId="77777777" w:rsidR="007656CF" w:rsidRPr="008D4056" w:rsidRDefault="007656CF" w:rsidP="00253F01">
            <w:pPr>
              <w:pStyle w:val="TAC"/>
              <w:rPr>
                <w:lang w:val="en-US" w:eastAsia="zh-CN"/>
              </w:rPr>
            </w:pPr>
            <w:r w:rsidRPr="008D4056">
              <w:rPr>
                <w:lang w:val="en-US" w:eastAsia="zh-CN"/>
              </w:rPr>
              <w:t>|2*fy_high + 3*fx_high|</w:t>
            </w:r>
          </w:p>
        </w:tc>
      </w:tr>
      <w:tr w:rsidR="007656CF" w:rsidRPr="008D4056" w14:paraId="07259C96"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9C91"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9C92" w14:textId="77777777" w:rsidR="007656CF" w:rsidRPr="008D4056" w:rsidRDefault="007656CF"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9C93" w14:textId="77777777" w:rsidR="007656CF" w:rsidRPr="008D4056" w:rsidRDefault="007656CF"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9C94" w14:textId="77777777" w:rsidR="007656CF" w:rsidRPr="008D4056" w:rsidRDefault="007656CF"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9C95" w14:textId="77777777" w:rsidR="007656CF" w:rsidRPr="008D4056" w:rsidRDefault="007656CF" w:rsidP="00253F01">
            <w:pPr>
              <w:pStyle w:val="TAC"/>
              <w:rPr>
                <w:lang w:val="en-US" w:eastAsia="zh-CN"/>
              </w:rPr>
            </w:pPr>
            <w:r w:rsidRPr="008D4056">
              <w:rPr>
                <w:lang w:val="en-US" w:eastAsia="zh-CN"/>
              </w:rPr>
              <w:t>7770</w:t>
            </w:r>
          </w:p>
        </w:tc>
      </w:tr>
    </w:tbl>
    <w:p w14:paraId="07259C97" w14:textId="77777777" w:rsidR="007656CF" w:rsidRDefault="007656CF" w:rsidP="007656CF">
      <w:pPr>
        <w:rPr>
          <w:lang w:val="en-US"/>
        </w:rPr>
      </w:pPr>
    </w:p>
    <w:p w14:paraId="07259C98" w14:textId="77777777" w:rsidR="007656CF" w:rsidRDefault="007656CF" w:rsidP="007656CF">
      <w:pPr>
        <w:rPr>
          <w:rFonts w:eastAsia="MS Mincho"/>
          <w:i/>
          <w:color w:val="0000FF"/>
          <w:lang w:val="en-US" w:eastAsia="ja-JP"/>
        </w:rPr>
      </w:pPr>
      <w:r>
        <w:rPr>
          <w:lang w:val="en-US"/>
        </w:rPr>
        <w:t xml:space="preserve">Based on Table </w:t>
      </w:r>
      <w:r w:rsidR="00E513CB">
        <w:rPr>
          <w:lang w:val="en-US" w:eastAsia="ja-JP"/>
        </w:rPr>
        <w:t>6.1</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14:paraId="07259C99" w14:textId="77777777" w:rsidR="007656CF" w:rsidRDefault="00E513CB" w:rsidP="004912B0">
      <w:pPr>
        <w:pStyle w:val="Heading4"/>
        <w:rPr>
          <w:lang w:val="en-US"/>
        </w:rPr>
      </w:pPr>
      <w:bookmarkStart w:id="85" w:name="_Toc46227213"/>
      <w:bookmarkStart w:id="86" w:name="_Toc46226933"/>
      <w:bookmarkStart w:id="87" w:name="_Toc42535402"/>
      <w:bookmarkStart w:id="88" w:name="_Toc42519371"/>
      <w:bookmarkStart w:id="89" w:name="_Toc19093002"/>
      <w:bookmarkStart w:id="90" w:name="_Toc9535573"/>
      <w:bookmarkStart w:id="91" w:name="_Toc533081878"/>
      <w:bookmarkStart w:id="92" w:name="_Toc496637844"/>
      <w:bookmarkStart w:id="93" w:name="_Toc87876962"/>
      <w:r>
        <w:rPr>
          <w:lang w:val="en-US" w:eastAsia="ja-JP"/>
        </w:rPr>
        <w:t>6.1</w:t>
      </w:r>
      <w:r w:rsidR="007656CF">
        <w:rPr>
          <w:lang w:val="en-US"/>
        </w:rPr>
        <w:t>.1.</w:t>
      </w:r>
      <w:r w:rsidR="007656CF">
        <w:rPr>
          <w:lang w:val="en-US" w:eastAsia="ja-JP"/>
        </w:rPr>
        <w:t>3</w:t>
      </w:r>
      <w:r w:rsidR="007656CF">
        <w:rPr>
          <w:rFonts w:ascii="Calibri" w:hAnsi="Calibri"/>
          <w:sz w:val="21"/>
          <w:szCs w:val="22"/>
          <w:lang w:val="en-US" w:eastAsia="sv-SE"/>
        </w:rPr>
        <w:tab/>
      </w:r>
      <w:r w:rsidR="007656CF">
        <w:rPr>
          <w:lang w:val="en-US"/>
        </w:rPr>
        <w:t>MSD</w:t>
      </w:r>
      <w:bookmarkEnd w:id="85"/>
      <w:bookmarkEnd w:id="86"/>
      <w:bookmarkEnd w:id="87"/>
      <w:bookmarkEnd w:id="88"/>
      <w:bookmarkEnd w:id="89"/>
      <w:bookmarkEnd w:id="90"/>
      <w:bookmarkEnd w:id="91"/>
      <w:bookmarkEnd w:id="92"/>
      <w:bookmarkEnd w:id="93"/>
    </w:p>
    <w:p w14:paraId="07259C9A" w14:textId="77777777" w:rsidR="007656CF" w:rsidRDefault="007656CF" w:rsidP="007656CF">
      <w:pPr>
        <w:rPr>
          <w:lang w:eastAsia="ja-JP"/>
        </w:rPr>
      </w:pPr>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p>
    <w:p w14:paraId="07259C9B" w14:textId="77777777" w:rsidR="007656CF" w:rsidRDefault="00E513CB" w:rsidP="004912B0">
      <w:pPr>
        <w:pStyle w:val="Heading4"/>
        <w:rPr>
          <w:lang w:val="en-US"/>
        </w:rPr>
      </w:pPr>
      <w:bookmarkStart w:id="94" w:name="_Toc46227214"/>
      <w:bookmarkStart w:id="95" w:name="_Toc46226934"/>
      <w:bookmarkStart w:id="96" w:name="_Toc42535403"/>
      <w:bookmarkStart w:id="97" w:name="_Toc42519372"/>
      <w:bookmarkStart w:id="98" w:name="_Toc19093003"/>
      <w:bookmarkStart w:id="99" w:name="_Toc9535574"/>
      <w:bookmarkStart w:id="100" w:name="_Toc533081879"/>
      <w:bookmarkStart w:id="101" w:name="_Toc496637845"/>
      <w:bookmarkStart w:id="102" w:name="_Toc87876963"/>
      <w:r>
        <w:rPr>
          <w:lang w:val="en-US" w:eastAsia="ja-JP"/>
        </w:rPr>
        <w:t>6.1</w:t>
      </w:r>
      <w:r w:rsidR="007656CF">
        <w:rPr>
          <w:lang w:val="en-US"/>
        </w:rPr>
        <w:t>.1.</w:t>
      </w:r>
      <w:r w:rsidR="007656CF">
        <w:rPr>
          <w:lang w:val="en-US" w:eastAsia="ja-JP"/>
        </w:rPr>
        <w:t>4</w:t>
      </w:r>
      <w:r w:rsidR="007656CF">
        <w:rPr>
          <w:lang w:val="en-US"/>
        </w:rPr>
        <w:tab/>
        <w:t>∆TIB and ∆RIB values</w:t>
      </w:r>
      <w:bookmarkEnd w:id="94"/>
      <w:bookmarkEnd w:id="95"/>
      <w:bookmarkEnd w:id="96"/>
      <w:bookmarkEnd w:id="97"/>
      <w:bookmarkEnd w:id="98"/>
      <w:bookmarkEnd w:id="99"/>
      <w:bookmarkEnd w:id="100"/>
      <w:bookmarkEnd w:id="101"/>
      <w:bookmarkEnd w:id="102"/>
    </w:p>
    <w:p w14:paraId="07259C9D" w14:textId="5BA83D58" w:rsidR="007656CF" w:rsidRDefault="007656CF" w:rsidP="00253F01">
      <w:pPr>
        <w:jc w:val="both"/>
      </w:pPr>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p>
    <w:p w14:paraId="07259C9E" w14:textId="77777777" w:rsidR="00325434" w:rsidRDefault="00325434" w:rsidP="004912B0">
      <w:pPr>
        <w:pStyle w:val="Heading2"/>
      </w:pPr>
      <w:bookmarkStart w:id="103" w:name="_Toc87876964"/>
      <w:r>
        <w:rPr>
          <w:lang w:val="en-US"/>
        </w:rPr>
        <w:t>6.2</w:t>
      </w:r>
      <w:r>
        <w:tab/>
        <w:t>LTE-A inter-band CA</w:t>
      </w:r>
      <w:r>
        <w:rPr>
          <w:rFonts w:eastAsia="Malgun Gothic"/>
          <w:lang w:eastAsia="ko-KR"/>
        </w:rPr>
        <w:t xml:space="preserve">: </w:t>
      </w:r>
      <w:r>
        <w:t>Band</w:t>
      </w:r>
      <w:r>
        <w:rPr>
          <w:rFonts w:eastAsia="Malgun Gothic"/>
          <w:lang w:eastAsia="ko-KR"/>
        </w:rPr>
        <w:t xml:space="preserve"> 3 and</w:t>
      </w:r>
      <w:r>
        <w:t xml:space="preserve"> </w:t>
      </w:r>
      <w:r>
        <w:rPr>
          <w:rFonts w:eastAsia="Malgun Gothic"/>
          <w:lang w:eastAsia="ko-KR"/>
        </w:rPr>
        <w:t>Band 8</w:t>
      </w:r>
      <w:r>
        <w:t xml:space="preserve"> and Band 20 DL </w:t>
      </w:r>
      <w:r>
        <w:rPr>
          <w:rFonts w:eastAsia="Malgun Gothic"/>
          <w:lang w:eastAsia="ko-KR"/>
        </w:rPr>
        <w:t>with 2</w:t>
      </w:r>
      <w:r>
        <w:t xml:space="preserve"> bands UL</w:t>
      </w:r>
      <w:bookmarkEnd w:id="103"/>
    </w:p>
    <w:p w14:paraId="07259C9F" w14:textId="77777777" w:rsidR="00325434" w:rsidRDefault="00325434" w:rsidP="004912B0">
      <w:pPr>
        <w:pStyle w:val="Heading3"/>
        <w:rPr>
          <w:rFonts w:ascii="Calibri" w:hAnsi="Calibri"/>
          <w:sz w:val="22"/>
          <w:szCs w:val="22"/>
          <w:lang w:eastAsia="sv-SE"/>
        </w:rPr>
      </w:pPr>
      <w:bookmarkStart w:id="104" w:name="_Toc87876965"/>
      <w:r>
        <w:t>6.2</w:t>
      </w:r>
      <w:r>
        <w:rPr>
          <w:lang w:eastAsia="ko-KR"/>
        </w:rPr>
        <w:t>.1</w:t>
      </w:r>
      <w:r>
        <w:rPr>
          <w:rFonts w:ascii="Calibri" w:hAnsi="Calibri"/>
          <w:sz w:val="22"/>
          <w:szCs w:val="22"/>
          <w:lang w:eastAsia="sv-SE"/>
        </w:rPr>
        <w:tab/>
      </w:r>
      <w:r>
        <w:t>List of specific combination issues</w:t>
      </w:r>
      <w:bookmarkEnd w:id="104"/>
    </w:p>
    <w:p w14:paraId="07259CA0" w14:textId="77777777" w:rsidR="00325434" w:rsidRDefault="00325434" w:rsidP="004912B0">
      <w:pPr>
        <w:pStyle w:val="Heading4"/>
        <w:rPr>
          <w:lang w:val="en-US" w:eastAsia="ko-KR"/>
        </w:rPr>
      </w:pPr>
      <w:bookmarkStart w:id="105" w:name="_Toc87876966"/>
      <w:r>
        <w:rPr>
          <w:lang w:val="en-US" w:eastAsia="ja-JP"/>
        </w:rPr>
        <w:t>6.2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05"/>
    </w:p>
    <w:p w14:paraId="07259CA1" w14:textId="77777777" w:rsidR="00325434" w:rsidRDefault="00325434" w:rsidP="009C4480">
      <w:pPr>
        <w:pStyle w:val="TH"/>
      </w:pPr>
      <w:r>
        <w:t xml:space="preserve">Table </w:t>
      </w:r>
      <w:r>
        <w:rPr>
          <w:lang w:val="en-US" w:eastAsia="ja-JP"/>
        </w:rPr>
        <w:t>6.2</w:t>
      </w:r>
      <w:r>
        <w:t>.1.1-1: CA configurations under study</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466"/>
        <w:gridCol w:w="767"/>
        <w:gridCol w:w="586"/>
        <w:gridCol w:w="586"/>
        <w:gridCol w:w="586"/>
        <w:gridCol w:w="586"/>
        <w:gridCol w:w="586"/>
        <w:gridCol w:w="586"/>
        <w:gridCol w:w="1187"/>
        <w:gridCol w:w="1313"/>
      </w:tblGrid>
      <w:tr w:rsidR="00325434" w14:paraId="07259CA3" w14:textId="77777777" w:rsidTr="00253F01">
        <w:trPr>
          <w:trHeight w:val="112"/>
        </w:trPr>
        <w:tc>
          <w:tcPr>
            <w:tcW w:w="5000" w:type="pct"/>
            <w:gridSpan w:val="11"/>
            <w:tcBorders>
              <w:top w:val="single" w:sz="4" w:space="0" w:color="auto"/>
              <w:left w:val="single" w:sz="4" w:space="0" w:color="auto"/>
              <w:bottom w:val="single" w:sz="4" w:space="0" w:color="auto"/>
              <w:right w:val="single" w:sz="4" w:space="0" w:color="auto"/>
            </w:tcBorders>
            <w:hideMark/>
          </w:tcPr>
          <w:p w14:paraId="07259CA2" w14:textId="77777777" w:rsidR="00325434" w:rsidRDefault="00325434" w:rsidP="00253F01">
            <w:pPr>
              <w:pStyle w:val="TAH"/>
            </w:pPr>
            <w:r>
              <w:t>E-UTRA CA configuration / Bandwidth combination set</w:t>
            </w:r>
          </w:p>
        </w:tc>
      </w:tr>
      <w:tr w:rsidR="00325434" w14:paraId="07259CB0" w14:textId="77777777" w:rsidTr="00253F01">
        <w:trPr>
          <w:trHeight w:val="465"/>
        </w:trPr>
        <w:tc>
          <w:tcPr>
            <w:tcW w:w="843" w:type="pct"/>
            <w:tcBorders>
              <w:top w:val="single" w:sz="4" w:space="0" w:color="auto"/>
              <w:left w:val="single" w:sz="4" w:space="0" w:color="auto"/>
              <w:bottom w:val="single" w:sz="4" w:space="0" w:color="auto"/>
              <w:right w:val="single" w:sz="4" w:space="0" w:color="auto"/>
            </w:tcBorders>
            <w:vAlign w:val="center"/>
            <w:hideMark/>
          </w:tcPr>
          <w:p w14:paraId="07259CA4" w14:textId="77777777" w:rsidR="00325434" w:rsidRDefault="00325434"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CA5" w14:textId="77777777" w:rsidR="00325434" w:rsidRDefault="0032543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A6" w14:textId="77777777" w:rsidR="00325434" w:rsidRDefault="0032543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7" w14:textId="77777777" w:rsidR="00325434" w:rsidRDefault="00325434"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8" w14:textId="77777777" w:rsidR="00325434" w:rsidRDefault="00325434"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9" w14:textId="77777777" w:rsidR="00325434" w:rsidRDefault="00325434"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A" w14:textId="77777777" w:rsidR="00325434" w:rsidRDefault="0032543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B" w14:textId="77777777" w:rsidR="00325434" w:rsidRDefault="0032543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C" w14:textId="77777777" w:rsidR="00325434" w:rsidRDefault="00325434">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9CAD" w14:textId="77777777" w:rsidR="00325434" w:rsidRDefault="00325434">
            <w:pPr>
              <w:pStyle w:val="TAH"/>
            </w:pPr>
            <w:r>
              <w:t>Maximum aggregated bandwidth</w:t>
            </w:r>
          </w:p>
          <w:p w14:paraId="07259CAE" w14:textId="77777777" w:rsidR="00325434" w:rsidRDefault="00325434">
            <w:pPr>
              <w:pStyle w:val="TAH"/>
            </w:pPr>
            <w: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07259CAF" w14:textId="77777777" w:rsidR="00325434" w:rsidRDefault="00325434">
            <w:pPr>
              <w:pStyle w:val="TAH"/>
            </w:pPr>
            <w:r>
              <w:t>Bandwidth combination set</w:t>
            </w:r>
          </w:p>
        </w:tc>
      </w:tr>
      <w:tr w:rsidR="00325434" w14:paraId="07259CBC" w14:textId="77777777" w:rsidTr="00253F01">
        <w:trPr>
          <w:trHeight w:val="235"/>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07259CB1" w14:textId="77777777" w:rsidR="00325434" w:rsidRDefault="00325434" w:rsidP="00253F01">
            <w:pPr>
              <w:pStyle w:val="TAC"/>
              <w:rPr>
                <w:lang w:eastAsia="ko-KR"/>
              </w:rPr>
            </w:pPr>
            <w:r>
              <w:rPr>
                <w:lang w:eastAsia="ja-JP"/>
              </w:rPr>
              <w:t>CA_3A-8A-20A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CB2" w14:textId="6EEA3630" w:rsidR="00325434" w:rsidRPr="009C4480" w:rsidRDefault="00325434">
            <w:pPr>
              <w:pStyle w:val="TAC"/>
              <w:rPr>
                <w:b/>
                <w:lang w:eastAsia="ko-KR"/>
              </w:rPr>
            </w:pPr>
            <w:r w:rsidRPr="009C4480">
              <w:rPr>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B3" w14:textId="77777777" w:rsidR="00325434" w:rsidRDefault="00325434">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9CB4"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B5"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6"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7"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8"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9" w14:textId="77777777" w:rsidR="00325434" w:rsidRDefault="00325434">
            <w:pPr>
              <w:pStyle w:val="TAC"/>
            </w:pPr>
            <w:r>
              <w:rPr>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7259CBA" w14:textId="77777777" w:rsidR="00325434" w:rsidRDefault="00325434">
            <w:pPr>
              <w:pStyle w:val="TAC"/>
              <w:rPr>
                <w:lang w:eastAsia="ja-JP"/>
              </w:rPr>
            </w:pPr>
            <w:r>
              <w:rPr>
                <w:lang w:val="it-IT" w:eastAsia="ja-JP"/>
              </w:rPr>
              <w:t>50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07259CBB" w14:textId="77777777" w:rsidR="00325434" w:rsidRDefault="00325434">
            <w:pPr>
              <w:pStyle w:val="TAC"/>
              <w:rPr>
                <w:lang w:eastAsia="ko-KR"/>
              </w:rPr>
            </w:pPr>
            <w:r>
              <w:rPr>
                <w:lang w:eastAsia="ko-KR"/>
              </w:rPr>
              <w:t>0</w:t>
            </w:r>
          </w:p>
        </w:tc>
      </w:tr>
      <w:tr w:rsidR="00325434" w14:paraId="07259CC8" w14:textId="77777777" w:rsidTr="00253F01">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BD" w14:textId="77777777" w:rsidR="00325434" w:rsidRDefault="0032543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BE" w14:textId="77777777" w:rsidR="00325434" w:rsidRPr="009C4480" w:rsidRDefault="00325434">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BF" w14:textId="77777777" w:rsidR="00325434" w:rsidRDefault="0032543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CC0"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C1"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2"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3"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C4"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CC5" w14:textId="77777777" w:rsidR="00325434" w:rsidRDefault="0032543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6" w14:textId="77777777" w:rsidR="00325434" w:rsidRDefault="0032543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7" w14:textId="77777777" w:rsidR="00325434" w:rsidRDefault="00325434" w:rsidP="00253F01">
            <w:pPr>
              <w:pStyle w:val="TAC"/>
              <w:rPr>
                <w:lang w:eastAsia="ko-KR"/>
              </w:rPr>
            </w:pPr>
          </w:p>
        </w:tc>
      </w:tr>
      <w:tr w:rsidR="00325434" w14:paraId="07259CD4" w14:textId="77777777" w:rsidTr="00253F01">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9" w14:textId="77777777" w:rsidR="00325434" w:rsidRDefault="0032543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A" w14:textId="77777777" w:rsidR="00325434" w:rsidRPr="009C4480" w:rsidRDefault="00325434">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CB" w14:textId="77777777" w:rsidR="00325434" w:rsidRDefault="0032543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CCC"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CCD"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E"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F"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0"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D1" w14:textId="77777777" w:rsidR="00325434" w:rsidRDefault="0032543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D2" w14:textId="77777777" w:rsidR="00325434" w:rsidRDefault="0032543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D3" w14:textId="77777777" w:rsidR="00325434" w:rsidRDefault="00325434" w:rsidP="00253F01">
            <w:pPr>
              <w:pStyle w:val="TAC"/>
              <w:rPr>
                <w:lang w:eastAsia="ko-KR"/>
              </w:rPr>
            </w:pPr>
          </w:p>
        </w:tc>
      </w:tr>
      <w:tr w:rsidR="00325434" w14:paraId="07259CE0" w14:textId="77777777" w:rsidTr="00253F01">
        <w:trPr>
          <w:trHeight w:val="235"/>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07259CD5" w14:textId="77777777" w:rsidR="00325434" w:rsidRDefault="00325434" w:rsidP="00253F01">
            <w:pPr>
              <w:pStyle w:val="TAC"/>
              <w:rPr>
                <w:lang w:eastAsia="ko-KR"/>
              </w:rPr>
            </w:pPr>
            <w:r>
              <w:rPr>
                <w:lang w:eastAsia="ja-JP"/>
              </w:rPr>
              <w:t>CA_3C-8A-20A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CD6" w14:textId="64709949" w:rsidR="00325434" w:rsidRPr="009C4480" w:rsidRDefault="00325434">
            <w:pPr>
              <w:pStyle w:val="TAC"/>
              <w:rPr>
                <w:b/>
                <w:lang w:eastAsia="ko-KR"/>
              </w:rPr>
            </w:pPr>
            <w:r w:rsidRPr="009C4480">
              <w:rPr>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D7" w14:textId="77777777" w:rsidR="00325434" w:rsidRDefault="00325434">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9CD8"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D9"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A"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B"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C"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D" w14:textId="77777777" w:rsidR="00325434" w:rsidRDefault="00325434">
            <w:pPr>
              <w:pStyle w:val="TAC"/>
            </w:pPr>
            <w:r>
              <w:rPr>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7259CDE" w14:textId="77777777" w:rsidR="00325434" w:rsidRDefault="00325434">
            <w:pPr>
              <w:pStyle w:val="TAC"/>
              <w:rPr>
                <w:lang w:eastAsia="zh-CN"/>
              </w:rPr>
            </w:pPr>
            <w:r>
              <w:rPr>
                <w:rFonts w:hint="eastAsia"/>
                <w:lang w:eastAsia="zh-CN"/>
              </w:rPr>
              <w:t>70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07259CDF" w14:textId="77777777" w:rsidR="00325434" w:rsidRDefault="00325434">
            <w:pPr>
              <w:pStyle w:val="TAC"/>
              <w:rPr>
                <w:lang w:eastAsia="ko-KR"/>
              </w:rPr>
            </w:pPr>
            <w:r>
              <w:rPr>
                <w:lang w:eastAsia="ko-KR"/>
              </w:rPr>
              <w:t>0</w:t>
            </w:r>
          </w:p>
        </w:tc>
      </w:tr>
      <w:tr w:rsidR="00325434" w14:paraId="07259CEC" w14:textId="77777777" w:rsidTr="00253F01">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1" w14:textId="77777777" w:rsidR="00325434" w:rsidRDefault="0032543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2" w14:textId="77777777" w:rsidR="00325434" w:rsidRDefault="0032543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E3" w14:textId="77777777" w:rsidR="00325434" w:rsidRDefault="0032543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CE4"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E5"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E6"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E7"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E8"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CE9" w14:textId="77777777" w:rsidR="00325434" w:rsidRDefault="0032543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A" w14:textId="77777777" w:rsidR="00325434" w:rsidRDefault="0032543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B" w14:textId="77777777" w:rsidR="00325434" w:rsidRDefault="00325434" w:rsidP="00253F01">
            <w:pPr>
              <w:pStyle w:val="TAC"/>
              <w:rPr>
                <w:lang w:eastAsia="ko-KR"/>
              </w:rPr>
            </w:pPr>
          </w:p>
        </w:tc>
      </w:tr>
      <w:tr w:rsidR="00325434" w14:paraId="07259CF8" w14:textId="77777777" w:rsidTr="00253F01">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D" w14:textId="77777777" w:rsidR="00325434" w:rsidRDefault="0032543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E" w14:textId="77777777" w:rsidR="00325434" w:rsidRDefault="0032543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EF" w14:textId="77777777" w:rsidR="00325434" w:rsidRDefault="0032543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CF0"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CF1"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2"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3"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4"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F5" w14:textId="77777777" w:rsidR="00325434" w:rsidRDefault="0032543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F6" w14:textId="77777777" w:rsidR="00325434" w:rsidRDefault="0032543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F7" w14:textId="77777777" w:rsidR="00325434" w:rsidRDefault="00325434" w:rsidP="00253F01">
            <w:pPr>
              <w:pStyle w:val="TAC"/>
              <w:rPr>
                <w:lang w:eastAsia="ko-KR"/>
              </w:rPr>
            </w:pPr>
          </w:p>
        </w:tc>
      </w:tr>
    </w:tbl>
    <w:p w14:paraId="07259CF9" w14:textId="77777777" w:rsidR="00325434" w:rsidRDefault="00325434" w:rsidP="00325434">
      <w:pPr>
        <w:rPr>
          <w:lang w:val="en-US"/>
        </w:rPr>
      </w:pPr>
    </w:p>
    <w:p w14:paraId="07259CFA" w14:textId="77777777" w:rsidR="00325434" w:rsidRDefault="00325434" w:rsidP="004912B0">
      <w:pPr>
        <w:pStyle w:val="Heading4"/>
        <w:rPr>
          <w:lang w:val="en-US" w:eastAsia="ko-KR"/>
        </w:rPr>
      </w:pPr>
      <w:bookmarkStart w:id="106" w:name="_Toc87876967"/>
      <w:r>
        <w:rPr>
          <w:lang w:val="en-US" w:eastAsia="ja-JP"/>
        </w:rPr>
        <w:t>6.2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w:t>
      </w:r>
      <w:bookmarkEnd w:id="106"/>
    </w:p>
    <w:p w14:paraId="07259CFB"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6.2</w:t>
      </w:r>
      <w:r>
        <w:rPr>
          <w:lang w:val="en-US"/>
        </w:rPr>
        <w:t>.1.2-1</w:t>
      </w:r>
    </w:p>
    <w:p w14:paraId="07259CFC" w14:textId="77777777" w:rsidR="00325434" w:rsidRDefault="005B27A4" w:rsidP="009C4480">
      <w:pPr>
        <w:pStyle w:val="TH"/>
      </w:pPr>
      <w:r>
        <w:t>Table 6.2</w:t>
      </w:r>
      <w:r w:rsidR="00325434">
        <w:t>.1.2-1: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25434" w:rsidRPr="008D4056" w14:paraId="07259D02"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CFD" w14:textId="77777777" w:rsidR="00325434" w:rsidRPr="008D4056" w:rsidRDefault="00325434"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CFE" w14:textId="77777777" w:rsidR="00325434" w:rsidRPr="008D4056" w:rsidRDefault="00325434"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CFF" w14:textId="77777777" w:rsidR="00325434" w:rsidRPr="008D4056" w:rsidRDefault="00325434"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D00" w14:textId="77777777" w:rsidR="00325434" w:rsidRPr="008D4056" w:rsidRDefault="00325434"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D01" w14:textId="77777777" w:rsidR="00325434" w:rsidRPr="008D4056" w:rsidRDefault="00325434" w:rsidP="00253F01">
            <w:pPr>
              <w:pStyle w:val="TAH"/>
              <w:rPr>
                <w:lang w:val="en-US" w:eastAsia="zh-CN"/>
              </w:rPr>
            </w:pPr>
            <w:r w:rsidRPr="008D4056">
              <w:rPr>
                <w:lang w:val="en-US" w:eastAsia="zh-CN"/>
              </w:rPr>
              <w:t>fy_high</w:t>
            </w:r>
          </w:p>
        </w:tc>
      </w:tr>
      <w:tr w:rsidR="00325434" w:rsidRPr="008D4056" w14:paraId="07259D08"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03" w14:textId="77777777" w:rsidR="00325434" w:rsidRPr="008D4056" w:rsidRDefault="00325434"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9D04" w14:textId="77777777" w:rsidR="00325434" w:rsidRPr="008D4056" w:rsidRDefault="00325434" w:rsidP="00253F01">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9D05" w14:textId="77777777" w:rsidR="00325434" w:rsidRPr="008D4056" w:rsidRDefault="00325434" w:rsidP="00253F01">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9D06" w14:textId="77777777" w:rsidR="00325434" w:rsidRPr="008D4056" w:rsidRDefault="00325434" w:rsidP="00253F01">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9D07" w14:textId="77777777" w:rsidR="00325434" w:rsidRPr="008D4056" w:rsidRDefault="00325434" w:rsidP="00253F01">
            <w:pPr>
              <w:pStyle w:val="TAC"/>
              <w:rPr>
                <w:lang w:val="en-US" w:eastAsia="zh-CN"/>
              </w:rPr>
            </w:pPr>
            <w:r w:rsidRPr="00A973C0">
              <w:rPr>
                <w:lang w:val="en-US" w:eastAsia="ko-KR"/>
              </w:rPr>
              <w:t>1785</w:t>
            </w:r>
          </w:p>
        </w:tc>
      </w:tr>
      <w:tr w:rsidR="00325434" w:rsidRPr="008D4056" w14:paraId="07259D0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09"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D0A" w14:textId="77777777" w:rsidR="00325434" w:rsidRPr="008D4056" w:rsidRDefault="00325434" w:rsidP="00253F01">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D0B" w14:textId="77777777" w:rsidR="00325434" w:rsidRPr="008D4056" w:rsidRDefault="00325434" w:rsidP="00253F01">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D0C" w14:textId="77777777" w:rsidR="00325434" w:rsidRPr="008D4056" w:rsidRDefault="00325434" w:rsidP="00253F01">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D0D" w14:textId="77777777" w:rsidR="00325434" w:rsidRPr="008D4056" w:rsidRDefault="00325434" w:rsidP="00253F01">
            <w:pPr>
              <w:pStyle w:val="TAC"/>
              <w:rPr>
                <w:lang w:val="en-US" w:eastAsia="zh-CN"/>
              </w:rPr>
            </w:pPr>
            <w:r w:rsidRPr="00A973C0">
              <w:rPr>
                <w:lang w:val="en-US" w:eastAsia="ko-KR"/>
              </w:rPr>
              <w:t>2* fy_high</w:t>
            </w:r>
          </w:p>
        </w:tc>
      </w:tr>
      <w:tr w:rsidR="00325434" w:rsidRPr="008D4056" w14:paraId="07259D14"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0F"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9D10" w14:textId="77777777" w:rsidR="00325434" w:rsidRPr="008D4056" w:rsidRDefault="00325434" w:rsidP="00253F01">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9D11" w14:textId="77777777" w:rsidR="00325434" w:rsidRPr="008D4056" w:rsidRDefault="00325434" w:rsidP="00253F01">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9D12" w14:textId="77777777" w:rsidR="00325434" w:rsidRPr="008D4056" w:rsidRDefault="00325434" w:rsidP="00253F01">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9D13" w14:textId="77777777" w:rsidR="00325434" w:rsidRPr="008D4056" w:rsidRDefault="00325434" w:rsidP="00253F01">
            <w:pPr>
              <w:pStyle w:val="TAC"/>
              <w:rPr>
                <w:lang w:val="en-US" w:eastAsia="zh-CN"/>
              </w:rPr>
            </w:pPr>
            <w:r w:rsidRPr="00A973C0">
              <w:rPr>
                <w:lang w:val="en-US" w:eastAsia="ko-KR"/>
              </w:rPr>
              <w:t>3570</w:t>
            </w:r>
          </w:p>
        </w:tc>
      </w:tr>
      <w:tr w:rsidR="00325434" w:rsidRPr="008D4056" w14:paraId="07259D1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15" w14:textId="77777777" w:rsidR="00325434" w:rsidRPr="008D4056" w:rsidRDefault="0032543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D16" w14:textId="77777777" w:rsidR="00325434" w:rsidRPr="008D4056" w:rsidRDefault="00325434" w:rsidP="00253F01">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D17" w14:textId="77777777" w:rsidR="00325434" w:rsidRPr="008D4056" w:rsidRDefault="00325434" w:rsidP="00253F01">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D18" w14:textId="77777777" w:rsidR="00325434" w:rsidRPr="008D4056" w:rsidRDefault="00325434" w:rsidP="00253F01">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D19" w14:textId="77777777" w:rsidR="00325434" w:rsidRPr="008D4056" w:rsidRDefault="00325434" w:rsidP="00253F01">
            <w:pPr>
              <w:pStyle w:val="TAC"/>
              <w:rPr>
                <w:lang w:val="en-US" w:eastAsia="zh-CN"/>
              </w:rPr>
            </w:pPr>
            <w:r w:rsidRPr="00A973C0">
              <w:rPr>
                <w:lang w:val="en-US" w:eastAsia="ko-KR"/>
              </w:rPr>
              <w:t>3* fy_high</w:t>
            </w:r>
          </w:p>
        </w:tc>
      </w:tr>
      <w:tr w:rsidR="00325434" w:rsidRPr="008D4056" w14:paraId="07259D20"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1B" w14:textId="77777777" w:rsidR="00325434" w:rsidRPr="008D4056" w:rsidRDefault="0032543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1C" w14:textId="77777777" w:rsidR="00325434" w:rsidRPr="008D4056" w:rsidRDefault="00325434" w:rsidP="00253F01">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9D1D" w14:textId="77777777" w:rsidR="00325434" w:rsidRPr="008D4056" w:rsidRDefault="00325434" w:rsidP="00253F01">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9D1E" w14:textId="77777777" w:rsidR="00325434" w:rsidRPr="008D4056" w:rsidRDefault="00325434" w:rsidP="00253F01">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9D1F" w14:textId="77777777" w:rsidR="00325434" w:rsidRPr="008D4056" w:rsidRDefault="00325434" w:rsidP="00253F01">
            <w:pPr>
              <w:pStyle w:val="TAC"/>
              <w:rPr>
                <w:lang w:val="en-US" w:eastAsia="zh-CN"/>
              </w:rPr>
            </w:pPr>
            <w:r w:rsidRPr="00A973C0">
              <w:rPr>
                <w:lang w:val="en-US" w:eastAsia="ko-KR"/>
              </w:rPr>
              <w:t>5355</w:t>
            </w:r>
          </w:p>
        </w:tc>
      </w:tr>
      <w:tr w:rsidR="00325434" w:rsidRPr="008D4056" w14:paraId="07259D2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21"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22" w14:textId="77777777" w:rsidR="00325434" w:rsidRPr="008D4056" w:rsidRDefault="00325434" w:rsidP="00253F01">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D23" w14:textId="77777777" w:rsidR="00325434" w:rsidRPr="008D4056" w:rsidRDefault="00325434" w:rsidP="00253F01">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D24" w14:textId="77777777" w:rsidR="00325434" w:rsidRPr="008D4056" w:rsidRDefault="00325434" w:rsidP="00253F01">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25" w14:textId="77777777" w:rsidR="00325434" w:rsidRPr="008D4056" w:rsidRDefault="00325434" w:rsidP="00253F01">
            <w:pPr>
              <w:pStyle w:val="TAC"/>
              <w:rPr>
                <w:lang w:val="en-US" w:eastAsia="zh-CN"/>
              </w:rPr>
            </w:pPr>
            <w:r w:rsidRPr="00A973C0">
              <w:rPr>
                <w:lang w:val="en-US" w:eastAsia="ko-KR"/>
              </w:rPr>
              <w:t>|fy_high + fx_high|</w:t>
            </w:r>
          </w:p>
        </w:tc>
      </w:tr>
      <w:tr w:rsidR="00325434" w:rsidRPr="008D4056" w14:paraId="07259D2C"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27"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28" w14:textId="77777777" w:rsidR="00325434" w:rsidRPr="008D4056" w:rsidRDefault="00325434" w:rsidP="00253F01">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9D29" w14:textId="77777777" w:rsidR="00325434" w:rsidRPr="008D4056" w:rsidRDefault="00325434" w:rsidP="00253F01">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9D2A" w14:textId="77777777" w:rsidR="00325434" w:rsidRPr="008D4056" w:rsidRDefault="00325434" w:rsidP="00253F01">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9D2B" w14:textId="77777777" w:rsidR="00325434" w:rsidRPr="008D4056" w:rsidRDefault="00325434" w:rsidP="00253F01">
            <w:pPr>
              <w:pStyle w:val="TAC"/>
              <w:rPr>
                <w:lang w:val="en-US" w:eastAsia="zh-CN"/>
              </w:rPr>
            </w:pPr>
            <w:r w:rsidRPr="00A973C0">
              <w:rPr>
                <w:lang w:val="en-US" w:eastAsia="ko-KR"/>
              </w:rPr>
              <w:t>2700</w:t>
            </w:r>
          </w:p>
        </w:tc>
      </w:tr>
      <w:tr w:rsidR="00325434" w:rsidRPr="008D4056" w14:paraId="07259D3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2D" w14:textId="77777777" w:rsidR="00325434" w:rsidRPr="008D4056" w:rsidRDefault="0032543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2E" w14:textId="77777777" w:rsidR="00325434" w:rsidRPr="008D4056" w:rsidRDefault="00325434" w:rsidP="00253F01">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D2F" w14:textId="77777777" w:rsidR="00325434" w:rsidRPr="008D4056" w:rsidRDefault="00325434" w:rsidP="00253F01">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D30" w14:textId="77777777" w:rsidR="00325434" w:rsidRPr="008D4056" w:rsidRDefault="00325434" w:rsidP="00253F01">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D31" w14:textId="77777777" w:rsidR="00325434" w:rsidRPr="008D4056" w:rsidRDefault="00325434" w:rsidP="00253F01">
            <w:pPr>
              <w:pStyle w:val="TAC"/>
              <w:rPr>
                <w:lang w:val="en-US" w:eastAsia="zh-CN"/>
              </w:rPr>
            </w:pPr>
            <w:r w:rsidRPr="00A973C0">
              <w:rPr>
                <w:lang w:val="en-US" w:eastAsia="ko-KR"/>
              </w:rPr>
              <w:t>|2*fy_high – fx_low|</w:t>
            </w:r>
          </w:p>
        </w:tc>
      </w:tr>
      <w:tr w:rsidR="00325434" w:rsidRPr="008D4056" w14:paraId="07259D3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33"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34" w14:textId="77777777" w:rsidR="00325434" w:rsidRPr="008D4056" w:rsidRDefault="00325434" w:rsidP="00253F01">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9D35" w14:textId="77777777" w:rsidR="00325434" w:rsidRPr="008D4056" w:rsidRDefault="00325434" w:rsidP="00253F01">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9D36" w14:textId="77777777" w:rsidR="00325434" w:rsidRPr="008D4056" w:rsidRDefault="00325434" w:rsidP="00253F01">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9D37" w14:textId="77777777" w:rsidR="00325434" w:rsidRPr="008D4056" w:rsidRDefault="00325434" w:rsidP="00253F01">
            <w:pPr>
              <w:pStyle w:val="TAC"/>
              <w:rPr>
                <w:lang w:val="en-US" w:eastAsia="zh-CN"/>
              </w:rPr>
            </w:pPr>
            <w:r w:rsidRPr="00A973C0">
              <w:rPr>
                <w:lang w:val="en-US" w:eastAsia="ko-KR"/>
              </w:rPr>
              <w:t>2690</w:t>
            </w:r>
          </w:p>
        </w:tc>
      </w:tr>
      <w:tr w:rsidR="00325434" w:rsidRPr="008D4056" w14:paraId="07259D3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39" w14:textId="77777777" w:rsidR="00325434" w:rsidRPr="008D4056" w:rsidRDefault="0032543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3A" w14:textId="77777777" w:rsidR="00325434" w:rsidRPr="008D4056" w:rsidRDefault="00325434" w:rsidP="00253F01">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D3B" w14:textId="77777777" w:rsidR="00325434" w:rsidRPr="008D4056" w:rsidRDefault="00325434" w:rsidP="00253F01">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D3C" w14:textId="77777777" w:rsidR="00325434" w:rsidRPr="008D4056" w:rsidRDefault="00325434" w:rsidP="00253F01">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3D" w14:textId="77777777" w:rsidR="00325434" w:rsidRPr="008D4056" w:rsidRDefault="00325434" w:rsidP="00253F01">
            <w:pPr>
              <w:pStyle w:val="TAC"/>
              <w:rPr>
                <w:lang w:val="en-US" w:eastAsia="zh-CN"/>
              </w:rPr>
            </w:pPr>
            <w:r w:rsidRPr="00A973C0">
              <w:rPr>
                <w:lang w:val="en-US" w:eastAsia="ko-KR"/>
              </w:rPr>
              <w:t>|2*fy_high + fx_high|</w:t>
            </w:r>
          </w:p>
        </w:tc>
      </w:tr>
      <w:tr w:rsidR="00325434" w:rsidRPr="008D4056" w14:paraId="07259D4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3F"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40" w14:textId="77777777" w:rsidR="00325434" w:rsidRPr="008D4056" w:rsidRDefault="00325434" w:rsidP="00253F01">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9D41" w14:textId="77777777" w:rsidR="00325434" w:rsidRPr="008D4056" w:rsidRDefault="00325434" w:rsidP="00253F01">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9D42" w14:textId="77777777" w:rsidR="00325434" w:rsidRPr="008D4056" w:rsidRDefault="00325434" w:rsidP="00253F01">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9D43" w14:textId="77777777" w:rsidR="00325434" w:rsidRPr="008D4056" w:rsidRDefault="00325434" w:rsidP="00253F01">
            <w:pPr>
              <w:pStyle w:val="TAC"/>
              <w:rPr>
                <w:lang w:val="en-US" w:eastAsia="zh-CN"/>
              </w:rPr>
            </w:pPr>
            <w:r w:rsidRPr="00A973C0">
              <w:rPr>
                <w:lang w:val="en-US" w:eastAsia="ko-KR"/>
              </w:rPr>
              <w:t>4485</w:t>
            </w:r>
          </w:p>
        </w:tc>
      </w:tr>
      <w:tr w:rsidR="00325434" w:rsidRPr="008D4056" w14:paraId="07259D4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45"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46" w14:textId="77777777" w:rsidR="00325434" w:rsidRPr="008D4056" w:rsidRDefault="00325434" w:rsidP="00253F01">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D47" w14:textId="77777777" w:rsidR="00325434" w:rsidRPr="008D4056" w:rsidRDefault="00325434" w:rsidP="00253F01">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D48" w14:textId="77777777" w:rsidR="00325434" w:rsidRPr="008D4056" w:rsidRDefault="00325434" w:rsidP="00253F01">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D49" w14:textId="77777777" w:rsidR="00325434" w:rsidRPr="008D4056" w:rsidRDefault="00325434" w:rsidP="00253F01">
            <w:pPr>
              <w:pStyle w:val="TAC"/>
              <w:rPr>
                <w:lang w:val="en-US" w:eastAsia="zh-CN"/>
              </w:rPr>
            </w:pPr>
            <w:r w:rsidRPr="00A973C0">
              <w:rPr>
                <w:lang w:val="en-US" w:eastAsia="ko-KR"/>
              </w:rPr>
              <w:t>|3*fy_high – fx_low|</w:t>
            </w:r>
          </w:p>
        </w:tc>
      </w:tr>
      <w:tr w:rsidR="00325434" w:rsidRPr="008D4056" w14:paraId="07259D5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4B"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4C" w14:textId="77777777" w:rsidR="00325434" w:rsidRPr="008D4056" w:rsidRDefault="00325434" w:rsidP="00253F01">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9D4D" w14:textId="77777777" w:rsidR="00325434" w:rsidRPr="008D4056" w:rsidRDefault="00325434" w:rsidP="00253F01">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9D4E" w14:textId="77777777" w:rsidR="00325434" w:rsidRPr="008D4056" w:rsidRDefault="00325434" w:rsidP="00253F01">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9D4F" w14:textId="77777777" w:rsidR="00325434" w:rsidRPr="008D4056" w:rsidRDefault="00325434" w:rsidP="00253F01">
            <w:pPr>
              <w:pStyle w:val="TAC"/>
              <w:rPr>
                <w:lang w:val="en-US" w:eastAsia="zh-CN"/>
              </w:rPr>
            </w:pPr>
            <w:r w:rsidRPr="00A973C0">
              <w:rPr>
                <w:lang w:val="en-US" w:eastAsia="ko-KR"/>
              </w:rPr>
              <w:t>4475</w:t>
            </w:r>
          </w:p>
        </w:tc>
      </w:tr>
      <w:tr w:rsidR="00325434" w:rsidRPr="008D4056" w14:paraId="07259D5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51"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52" w14:textId="77777777" w:rsidR="00325434" w:rsidRPr="008D4056" w:rsidRDefault="00325434" w:rsidP="00253F01">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9D53" w14:textId="77777777" w:rsidR="00325434" w:rsidRPr="008D4056" w:rsidRDefault="00325434" w:rsidP="00253F01">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D54" w14:textId="77777777" w:rsidR="00325434" w:rsidRPr="008D4056" w:rsidRDefault="00325434" w:rsidP="00253F01">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55" w14:textId="77777777" w:rsidR="00325434" w:rsidRPr="008D4056" w:rsidRDefault="00325434" w:rsidP="00253F01">
            <w:pPr>
              <w:pStyle w:val="TAC"/>
              <w:rPr>
                <w:lang w:val="en-US" w:eastAsia="zh-CN"/>
              </w:rPr>
            </w:pPr>
            <w:r w:rsidRPr="00A973C0">
              <w:rPr>
                <w:lang w:val="en-US" w:eastAsia="ko-KR"/>
              </w:rPr>
              <w:t>|3*fy_high + fx_high|</w:t>
            </w:r>
          </w:p>
        </w:tc>
      </w:tr>
      <w:tr w:rsidR="00325434" w:rsidRPr="008D4056" w14:paraId="07259D5C"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57"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58" w14:textId="77777777" w:rsidR="00325434" w:rsidRPr="008D4056" w:rsidRDefault="00325434" w:rsidP="00253F01">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9D59" w14:textId="77777777" w:rsidR="00325434" w:rsidRPr="008D4056" w:rsidRDefault="00325434" w:rsidP="00253F01">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9D5A" w14:textId="77777777" w:rsidR="00325434" w:rsidRPr="008D4056" w:rsidRDefault="00325434" w:rsidP="00253F01">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9D5B" w14:textId="77777777" w:rsidR="00325434" w:rsidRPr="008D4056" w:rsidRDefault="00325434" w:rsidP="00253F01">
            <w:pPr>
              <w:pStyle w:val="TAC"/>
              <w:rPr>
                <w:lang w:val="en-US" w:eastAsia="zh-CN"/>
              </w:rPr>
            </w:pPr>
            <w:r w:rsidRPr="00A973C0">
              <w:rPr>
                <w:lang w:val="en-US" w:eastAsia="ko-KR"/>
              </w:rPr>
              <w:t>6270</w:t>
            </w:r>
          </w:p>
        </w:tc>
      </w:tr>
      <w:tr w:rsidR="00325434" w:rsidRPr="008D4056" w14:paraId="07259D6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5D"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5E" w14:textId="77777777" w:rsidR="00325434" w:rsidRPr="008D4056" w:rsidRDefault="00325434" w:rsidP="00253F01">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9D5F" w14:textId="77777777" w:rsidR="00325434" w:rsidRPr="008D4056" w:rsidRDefault="00325434" w:rsidP="00253F01">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9D60" w14:textId="77777777" w:rsidR="00325434" w:rsidRPr="008D4056" w:rsidRDefault="00325434" w:rsidP="00253F01">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9D61" w14:textId="77777777" w:rsidR="00325434" w:rsidRPr="008D4056" w:rsidRDefault="00325434" w:rsidP="00253F01">
            <w:pPr>
              <w:pStyle w:val="TAC"/>
              <w:rPr>
                <w:lang w:val="en-US" w:eastAsia="zh-CN"/>
              </w:rPr>
            </w:pPr>
            <w:r w:rsidRPr="00A973C0">
              <w:rPr>
                <w:lang w:val="en-US" w:eastAsia="ko-KR"/>
              </w:rPr>
              <w:t>|2*fx_high + 2*fy_high|</w:t>
            </w:r>
          </w:p>
        </w:tc>
      </w:tr>
      <w:tr w:rsidR="00325434" w:rsidRPr="008D4056" w14:paraId="07259D68"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63"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64" w14:textId="77777777" w:rsidR="00325434" w:rsidRPr="008D4056" w:rsidRDefault="00325434" w:rsidP="00253F01">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9D65" w14:textId="77777777" w:rsidR="00325434" w:rsidRPr="008D4056" w:rsidRDefault="00325434" w:rsidP="00253F01">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9D66" w14:textId="77777777" w:rsidR="00325434" w:rsidRPr="008D4056" w:rsidRDefault="00325434" w:rsidP="00253F01">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9D67" w14:textId="77777777" w:rsidR="00325434" w:rsidRPr="008D4056" w:rsidRDefault="00325434" w:rsidP="00253F01">
            <w:pPr>
              <w:pStyle w:val="TAC"/>
              <w:rPr>
                <w:lang w:val="en-US" w:eastAsia="zh-CN"/>
              </w:rPr>
            </w:pPr>
            <w:r w:rsidRPr="00A973C0">
              <w:rPr>
                <w:lang w:val="en-US" w:eastAsia="ko-KR"/>
              </w:rPr>
              <w:t>5400</w:t>
            </w:r>
          </w:p>
        </w:tc>
      </w:tr>
      <w:tr w:rsidR="00325434" w:rsidRPr="008D4056" w14:paraId="07259D6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69"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6A" w14:textId="77777777" w:rsidR="00325434" w:rsidRPr="008D4056" w:rsidRDefault="00325434" w:rsidP="00253F01">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9D6B" w14:textId="77777777" w:rsidR="00325434" w:rsidRPr="008D4056" w:rsidRDefault="00325434" w:rsidP="00253F01">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D6C" w14:textId="77777777" w:rsidR="00325434" w:rsidRPr="008D4056" w:rsidRDefault="00325434" w:rsidP="00253F01">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D6D" w14:textId="77777777" w:rsidR="00325434" w:rsidRPr="008D4056" w:rsidRDefault="00325434" w:rsidP="00253F01">
            <w:pPr>
              <w:pStyle w:val="TAC"/>
              <w:rPr>
                <w:lang w:val="en-US" w:eastAsia="zh-CN"/>
              </w:rPr>
            </w:pPr>
            <w:r w:rsidRPr="00A973C0">
              <w:rPr>
                <w:lang w:val="en-US" w:eastAsia="ko-KR"/>
              </w:rPr>
              <w:t>|fy_high – 4*fx_low|</w:t>
            </w:r>
          </w:p>
        </w:tc>
      </w:tr>
      <w:tr w:rsidR="00325434" w:rsidRPr="008D4056" w14:paraId="07259D74"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6F"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70" w14:textId="77777777" w:rsidR="00325434" w:rsidRPr="008D4056" w:rsidRDefault="00325434" w:rsidP="00253F01">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9D71" w14:textId="77777777" w:rsidR="00325434" w:rsidRPr="008D4056" w:rsidRDefault="00325434" w:rsidP="00253F01">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9D72" w14:textId="77777777" w:rsidR="00325434" w:rsidRPr="008D4056" w:rsidRDefault="00325434" w:rsidP="00253F01">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9D73" w14:textId="77777777" w:rsidR="00325434" w:rsidRPr="008D4056" w:rsidRDefault="00325434" w:rsidP="00253F01">
            <w:pPr>
              <w:pStyle w:val="TAC"/>
              <w:rPr>
                <w:lang w:val="en-US" w:eastAsia="zh-CN"/>
              </w:rPr>
            </w:pPr>
            <w:r w:rsidRPr="00A973C0">
              <w:rPr>
                <w:lang w:val="en-US" w:eastAsia="ko-KR"/>
              </w:rPr>
              <w:t>1735</w:t>
            </w:r>
          </w:p>
        </w:tc>
      </w:tr>
      <w:tr w:rsidR="00325434" w:rsidRPr="008D4056" w14:paraId="07259D7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75"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76" w14:textId="77777777" w:rsidR="00325434" w:rsidRPr="008D4056" w:rsidRDefault="00325434" w:rsidP="00253F01">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D77" w14:textId="77777777" w:rsidR="00325434" w:rsidRPr="008D4056" w:rsidRDefault="00325434" w:rsidP="00253F01">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D78" w14:textId="77777777" w:rsidR="00325434" w:rsidRPr="008D4056" w:rsidRDefault="00325434" w:rsidP="00253F01">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D79" w14:textId="77777777" w:rsidR="00325434" w:rsidRPr="008D4056" w:rsidRDefault="00325434" w:rsidP="00253F01">
            <w:pPr>
              <w:pStyle w:val="TAC"/>
              <w:rPr>
                <w:lang w:val="en-US" w:eastAsia="zh-CN"/>
              </w:rPr>
            </w:pPr>
            <w:r w:rsidRPr="00A973C0">
              <w:rPr>
                <w:lang w:val="en-US" w:eastAsia="ko-KR"/>
              </w:rPr>
              <w:t>|fy_high + 4*fx_high|</w:t>
            </w:r>
          </w:p>
        </w:tc>
      </w:tr>
      <w:tr w:rsidR="00325434" w:rsidRPr="008D4056" w14:paraId="07259D8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7B"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7C" w14:textId="77777777" w:rsidR="00325434" w:rsidRPr="008D4056" w:rsidRDefault="00325434" w:rsidP="00253F01">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9D7D" w14:textId="77777777" w:rsidR="00325434" w:rsidRPr="008D4056" w:rsidRDefault="00325434" w:rsidP="00253F01">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9D7E" w14:textId="77777777" w:rsidR="00325434" w:rsidRPr="008D4056" w:rsidRDefault="00325434" w:rsidP="00253F01">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9D7F" w14:textId="77777777" w:rsidR="00325434" w:rsidRPr="008D4056" w:rsidRDefault="00325434" w:rsidP="00253F01">
            <w:pPr>
              <w:pStyle w:val="TAC"/>
              <w:rPr>
                <w:lang w:val="en-US" w:eastAsia="zh-CN"/>
              </w:rPr>
            </w:pPr>
            <w:r w:rsidRPr="00A973C0">
              <w:rPr>
                <w:lang w:val="en-US" w:eastAsia="ko-KR"/>
              </w:rPr>
              <w:t>5445</w:t>
            </w:r>
          </w:p>
        </w:tc>
      </w:tr>
      <w:tr w:rsidR="00325434" w:rsidRPr="008D4056" w14:paraId="07259D8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81"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82" w14:textId="77777777" w:rsidR="00325434" w:rsidRPr="008D4056" w:rsidRDefault="00325434" w:rsidP="00253F01">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D83" w14:textId="77777777" w:rsidR="00325434" w:rsidRPr="008D4056" w:rsidRDefault="00325434" w:rsidP="00253F01">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D84" w14:textId="77777777" w:rsidR="00325434" w:rsidRPr="008D4056" w:rsidRDefault="00325434" w:rsidP="00253F01">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D85" w14:textId="77777777" w:rsidR="00325434" w:rsidRPr="008D4056" w:rsidRDefault="00325434" w:rsidP="00253F01">
            <w:pPr>
              <w:pStyle w:val="TAC"/>
              <w:rPr>
                <w:lang w:val="en-US" w:eastAsia="zh-CN"/>
              </w:rPr>
            </w:pPr>
            <w:r w:rsidRPr="00A973C0">
              <w:rPr>
                <w:lang w:val="en-US" w:eastAsia="ko-KR"/>
              </w:rPr>
              <w:t>|2*fy_high – 3*fx_low|</w:t>
            </w:r>
          </w:p>
        </w:tc>
      </w:tr>
      <w:tr w:rsidR="00325434" w:rsidRPr="008D4056" w14:paraId="07259D8C"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87"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88" w14:textId="77777777" w:rsidR="00325434" w:rsidRPr="008D4056" w:rsidRDefault="00325434" w:rsidP="00253F01">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9D89" w14:textId="77777777" w:rsidR="00325434" w:rsidRPr="008D4056" w:rsidRDefault="00325434" w:rsidP="00253F01">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9D8A" w14:textId="77777777" w:rsidR="00325434" w:rsidRPr="008D4056" w:rsidRDefault="00325434" w:rsidP="00253F01">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9D8B" w14:textId="77777777" w:rsidR="00325434" w:rsidRPr="008D4056" w:rsidRDefault="00325434" w:rsidP="00253F01">
            <w:pPr>
              <w:pStyle w:val="TAC"/>
              <w:rPr>
                <w:lang w:val="en-US" w:eastAsia="zh-CN"/>
              </w:rPr>
            </w:pPr>
            <w:r w:rsidRPr="00A973C0">
              <w:rPr>
                <w:lang w:val="en-US" w:eastAsia="ko-KR"/>
              </w:rPr>
              <w:t>930</w:t>
            </w:r>
          </w:p>
        </w:tc>
      </w:tr>
      <w:tr w:rsidR="00325434" w:rsidRPr="008D4056" w14:paraId="07259D9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8D"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8E" w14:textId="77777777" w:rsidR="00325434" w:rsidRPr="008D4056" w:rsidRDefault="00325434" w:rsidP="00253F01">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D8F" w14:textId="77777777" w:rsidR="00325434" w:rsidRPr="008D4056" w:rsidRDefault="00325434" w:rsidP="00253F01">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D90" w14:textId="77777777" w:rsidR="00325434" w:rsidRPr="008D4056" w:rsidRDefault="00325434" w:rsidP="00253F01">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D91" w14:textId="77777777" w:rsidR="00325434" w:rsidRPr="008D4056" w:rsidRDefault="00325434" w:rsidP="00253F01">
            <w:pPr>
              <w:pStyle w:val="TAC"/>
              <w:rPr>
                <w:lang w:val="en-US" w:eastAsia="zh-CN"/>
              </w:rPr>
            </w:pPr>
            <w:r w:rsidRPr="00A973C0">
              <w:rPr>
                <w:lang w:val="en-US" w:eastAsia="ko-KR"/>
              </w:rPr>
              <w:t>|2*fy_high + 3*fx_high|</w:t>
            </w:r>
          </w:p>
        </w:tc>
      </w:tr>
      <w:tr w:rsidR="00325434" w:rsidRPr="008D4056" w14:paraId="07259D98"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9D93"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9D94" w14:textId="77777777" w:rsidR="00325434" w:rsidRPr="008D4056" w:rsidRDefault="00325434" w:rsidP="00253F01">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9D95" w14:textId="77777777" w:rsidR="00325434" w:rsidRPr="008D4056" w:rsidRDefault="00325434" w:rsidP="00253F01">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9D96" w14:textId="77777777" w:rsidR="00325434" w:rsidRPr="008D4056" w:rsidRDefault="00325434" w:rsidP="00253F01">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9D97" w14:textId="77777777" w:rsidR="00325434" w:rsidRPr="008D4056" w:rsidRDefault="00325434" w:rsidP="00253F01">
            <w:pPr>
              <w:pStyle w:val="TAC"/>
              <w:rPr>
                <w:lang w:val="en-US" w:eastAsia="zh-CN"/>
              </w:rPr>
            </w:pPr>
            <w:r w:rsidRPr="00A973C0">
              <w:rPr>
                <w:lang w:val="en-US" w:eastAsia="ko-KR"/>
              </w:rPr>
              <w:t>6315</w:t>
            </w:r>
          </w:p>
        </w:tc>
      </w:tr>
    </w:tbl>
    <w:p w14:paraId="07259D99" w14:textId="77777777" w:rsidR="00325434" w:rsidRDefault="00325434" w:rsidP="00325434">
      <w:pPr>
        <w:rPr>
          <w:lang w:val="en-US"/>
        </w:rPr>
      </w:pPr>
    </w:p>
    <w:p w14:paraId="07259D9B" w14:textId="17664FF7" w:rsidR="00325434" w:rsidRDefault="00325434" w:rsidP="009C4480">
      <w:pPr>
        <w:rPr>
          <w:rFonts w:eastAsia="MS Mincho"/>
          <w:lang w:val="en-US" w:eastAsia="ja-JP"/>
        </w:rPr>
      </w:pPr>
      <w:r>
        <w:rPr>
          <w:lang w:val="en-US"/>
        </w:rPr>
        <w:t xml:space="preserve">Based on Table </w:t>
      </w:r>
      <w:r>
        <w:rPr>
          <w:lang w:val="en-US" w:eastAsia="ja-JP"/>
        </w:rPr>
        <w:t>6.2</w:t>
      </w:r>
      <w:r>
        <w:rPr>
          <w:lang w:val="en-US"/>
        </w:rPr>
        <w:t>.1.2-1</w:t>
      </w:r>
      <w:r>
        <w:rPr>
          <w:lang w:eastAsia="ko-KR"/>
        </w:rPr>
        <w:t xml:space="preserve">, </w:t>
      </w:r>
      <w:r w:rsidRPr="003F1E61">
        <w:rPr>
          <w:lang w:eastAsia="ko-KR"/>
        </w:rPr>
        <w:t>the</w:t>
      </w:r>
      <w:r w:rsidRPr="003F1E61">
        <w:rPr>
          <w:rFonts w:hint="eastAsia"/>
          <w:lang w:eastAsia="ko-KR"/>
        </w:rPr>
        <w:t xml:space="preserve"> </w:t>
      </w:r>
      <w:r w:rsidRPr="003F1E61">
        <w:rPr>
          <w:lang w:eastAsia="ko-KR"/>
        </w:rPr>
        <w:t>2</w:t>
      </w:r>
      <w:r w:rsidRPr="003F1E61">
        <w:rPr>
          <w:vertAlign w:val="superscript"/>
          <w:lang w:eastAsia="ko-KR"/>
        </w:rPr>
        <w:t>nd</w:t>
      </w:r>
      <w:r w:rsidRPr="003F1E61">
        <w:rPr>
          <w:lang w:eastAsia="ko-KR"/>
        </w:rPr>
        <w:t xml:space="preserve"> harmonics of Band 8,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3. And also t</w:t>
      </w:r>
      <w:r w:rsidRPr="003F1E61">
        <w:rPr>
          <w:rFonts w:hint="eastAsia"/>
          <w:lang w:eastAsia="ko-KR"/>
        </w:rPr>
        <w:t>he</w:t>
      </w:r>
      <w:r w:rsidRPr="003F1E61">
        <w:rPr>
          <w:lang w:eastAsia="ko-KR"/>
        </w:rPr>
        <w:t xml:space="preserve">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8. </w:t>
      </w:r>
      <w:r>
        <w:rPr>
          <w:lang w:eastAsia="ko-KR"/>
        </w:rPr>
        <w:t xml:space="preserve">The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IMD fall</w:t>
      </w:r>
      <w:r>
        <w:rPr>
          <w:lang w:val="en-US" w:eastAsia="ja-JP"/>
        </w:rPr>
        <w:t>s</w:t>
      </w:r>
      <w:r>
        <w:rPr>
          <w:lang w:val="en-US"/>
        </w:rPr>
        <w:t xml:space="preserve"> into the own Rx frequency of Band </w:t>
      </w:r>
      <w:r>
        <w:rPr>
          <w:lang w:val="en-US" w:eastAsia="ja-JP"/>
        </w:rPr>
        <w:t>20.</w:t>
      </w:r>
    </w:p>
    <w:p w14:paraId="07259D9C" w14:textId="77777777" w:rsidR="00325434" w:rsidRDefault="00325434" w:rsidP="004912B0">
      <w:pPr>
        <w:pStyle w:val="Heading4"/>
        <w:rPr>
          <w:lang w:val="en-US"/>
        </w:rPr>
      </w:pPr>
      <w:bookmarkStart w:id="107" w:name="_Toc87876968"/>
      <w:r>
        <w:rPr>
          <w:lang w:val="en-US" w:eastAsia="ja-JP"/>
        </w:rPr>
        <w:t>6.2</w:t>
      </w:r>
      <w:r>
        <w:rPr>
          <w:lang w:val="en-US"/>
        </w:rPr>
        <w:t>.1.</w:t>
      </w:r>
      <w:r>
        <w:rPr>
          <w:lang w:val="en-US" w:eastAsia="ja-JP"/>
        </w:rPr>
        <w:t>3</w:t>
      </w:r>
      <w:r>
        <w:rPr>
          <w:rFonts w:ascii="Calibri" w:hAnsi="Calibri"/>
          <w:sz w:val="21"/>
          <w:szCs w:val="22"/>
          <w:lang w:val="en-US" w:eastAsia="sv-SE"/>
        </w:rPr>
        <w:tab/>
      </w:r>
      <w:r>
        <w:rPr>
          <w:lang w:val="en-US"/>
        </w:rPr>
        <w:t>MSD</w:t>
      </w:r>
      <w:bookmarkEnd w:id="107"/>
    </w:p>
    <w:p w14:paraId="07259D9D" w14:textId="77777777" w:rsidR="00325434" w:rsidRDefault="00325434" w:rsidP="00325434">
      <w:pPr>
        <w:rPr>
          <w:rFonts w:eastAsia="Yu Mincho"/>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p>
    <w:p w14:paraId="07259D9E" w14:textId="77777777" w:rsidR="00325434" w:rsidRDefault="00325434" w:rsidP="009C4480">
      <w:pPr>
        <w:pStyle w:val="TH"/>
        <w:rPr>
          <w:lang w:eastAsia="ja-JP"/>
        </w:rPr>
      </w:pPr>
      <w:r>
        <w:rPr>
          <w:lang w:val="en-US"/>
        </w:rPr>
        <w:t>Table 6.</w:t>
      </w:r>
      <w:r>
        <w:rPr>
          <w:lang w:val="en-US" w:eastAsia="ja-JP"/>
        </w:rPr>
        <w:t>2</w:t>
      </w:r>
      <w:r>
        <w:rPr>
          <w:lang w:val="en-US"/>
        </w:rPr>
        <w:t>.</w:t>
      </w:r>
      <w:r>
        <w:rPr>
          <w:lang w:val="en-US" w:eastAsia="ja-JP"/>
        </w:rPr>
        <w:t>1.3</w:t>
      </w:r>
      <w:r>
        <w:rPr>
          <w:lang w:val="en-US"/>
        </w:rPr>
        <w:t>-</w:t>
      </w:r>
      <w:r>
        <w:rPr>
          <w:rFonts w:eastAsia="Malgun Gothic"/>
          <w:lang w:val="en-US" w:eastAsia="ko-KR"/>
        </w:rPr>
        <w:t>1</w:t>
      </w:r>
      <w:r>
        <w:rPr>
          <w:lang w:val="en-US"/>
        </w:rPr>
        <w:t xml:space="preserve">: MSD summary for </w:t>
      </w:r>
      <w:r>
        <w:rPr>
          <w:lang w:val="en-US" w:eastAsia="ja-JP"/>
        </w:rPr>
        <w:t>2UL 3DL CA_3A-8A-20A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76"/>
        <w:gridCol w:w="762"/>
        <w:gridCol w:w="689"/>
        <w:gridCol w:w="787"/>
        <w:gridCol w:w="858"/>
        <w:gridCol w:w="847"/>
        <w:gridCol w:w="811"/>
        <w:gridCol w:w="707"/>
        <w:gridCol w:w="853"/>
        <w:gridCol w:w="6"/>
        <w:gridCol w:w="842"/>
      </w:tblGrid>
      <w:tr w:rsidR="00325434" w14:paraId="07259DA0" w14:textId="77777777" w:rsidTr="00325434">
        <w:trPr>
          <w:trHeight w:val="243"/>
        </w:trPr>
        <w:tc>
          <w:tcPr>
            <w:tcW w:w="10201" w:type="dxa"/>
            <w:gridSpan w:val="12"/>
            <w:tcBorders>
              <w:top w:val="single" w:sz="4" w:space="0" w:color="auto"/>
              <w:left w:val="single" w:sz="4" w:space="0" w:color="auto"/>
              <w:bottom w:val="single" w:sz="4" w:space="0" w:color="auto"/>
              <w:right w:val="single" w:sz="4" w:space="0" w:color="auto"/>
            </w:tcBorders>
            <w:hideMark/>
          </w:tcPr>
          <w:p w14:paraId="07259D9F" w14:textId="77777777" w:rsidR="00325434" w:rsidRDefault="00325434" w:rsidP="00845C4D">
            <w:pPr>
              <w:pStyle w:val="TAH"/>
            </w:pPr>
            <w:r>
              <w:t>E-UTRA Band / Channel bandwidth / N</w:t>
            </w:r>
            <w:r>
              <w:rPr>
                <w:vertAlign w:val="subscript"/>
              </w:rPr>
              <w:t>RB</w:t>
            </w:r>
            <w:r>
              <w:t xml:space="preserve"> / Duplex mode</w:t>
            </w:r>
          </w:p>
        </w:tc>
      </w:tr>
      <w:tr w:rsidR="00325434" w14:paraId="07259DAF" w14:textId="77777777" w:rsidTr="00325434">
        <w:trPr>
          <w:trHeight w:val="675"/>
        </w:trPr>
        <w:tc>
          <w:tcPr>
            <w:tcW w:w="1563" w:type="dxa"/>
            <w:tcBorders>
              <w:top w:val="single" w:sz="4" w:space="0" w:color="auto"/>
              <w:left w:val="single" w:sz="4" w:space="0" w:color="auto"/>
              <w:bottom w:val="single" w:sz="4" w:space="0" w:color="auto"/>
              <w:right w:val="single" w:sz="4" w:space="0" w:color="auto"/>
            </w:tcBorders>
            <w:vAlign w:val="center"/>
            <w:hideMark/>
          </w:tcPr>
          <w:p w14:paraId="07259DA1" w14:textId="77777777" w:rsidR="00325434" w:rsidRDefault="00325434" w:rsidP="00845C4D">
            <w:pPr>
              <w:pStyle w:val="TAH"/>
            </w:pPr>
            <w:r>
              <w:t>EUTRA CA</w:t>
            </w:r>
          </w:p>
          <w:p w14:paraId="07259DA2" w14:textId="77777777" w:rsidR="00325434" w:rsidRDefault="00325434" w:rsidP="00845C4D">
            <w:pPr>
              <w:pStyle w:val="TAH"/>
            </w:pPr>
            <w:r>
              <w:rPr>
                <w:lang w:eastAsia="ko-KR"/>
              </w:rPr>
              <w:t xml:space="preserve">DL </w:t>
            </w:r>
            <w:r>
              <w:t>Configuration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259DA3" w14:textId="77777777" w:rsidR="00325434" w:rsidRDefault="00325434" w:rsidP="00845C4D">
            <w:pPr>
              <w:pStyle w:val="TAH"/>
            </w:pPr>
            <w:r>
              <w:t>EUTRA CA</w:t>
            </w:r>
          </w:p>
          <w:p w14:paraId="07259DA4" w14:textId="77777777" w:rsidR="00325434" w:rsidRDefault="00325434" w:rsidP="00845C4D">
            <w:pPr>
              <w:pStyle w:val="TAH"/>
            </w:pPr>
            <w:r>
              <w:rPr>
                <w:lang w:eastAsia="ko-KR"/>
              </w:rPr>
              <w:t xml:space="preserve">UL </w:t>
            </w:r>
            <w:r>
              <w:t>Configuration</w:t>
            </w: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A5" w14:textId="77777777" w:rsidR="00325434" w:rsidRDefault="00325434" w:rsidP="00845C4D">
            <w:pPr>
              <w:pStyle w:val="TAH"/>
            </w:pPr>
            <w:r>
              <w:t>EUTRA band</w:t>
            </w:r>
          </w:p>
        </w:tc>
        <w:tc>
          <w:tcPr>
            <w:tcW w:w="689" w:type="dxa"/>
            <w:tcBorders>
              <w:top w:val="single" w:sz="4" w:space="0" w:color="auto"/>
              <w:left w:val="single" w:sz="4" w:space="0" w:color="auto"/>
              <w:bottom w:val="single" w:sz="4" w:space="0" w:color="auto"/>
              <w:right w:val="single" w:sz="4" w:space="0" w:color="auto"/>
            </w:tcBorders>
            <w:vAlign w:val="center"/>
            <w:hideMark/>
          </w:tcPr>
          <w:p w14:paraId="07259DA6" w14:textId="77777777" w:rsidR="00325434" w:rsidRDefault="00325434" w:rsidP="00845C4D">
            <w:pPr>
              <w:pStyle w:val="TAH"/>
            </w:pPr>
            <w:r>
              <w:t>UL F</w:t>
            </w:r>
            <w:r>
              <w:rPr>
                <w:vertAlign w:val="subscript"/>
              </w:rPr>
              <w:t>c</w:t>
            </w:r>
            <w:r>
              <w:t xml:space="preserve"> </w:t>
            </w:r>
            <w:r>
              <w:b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7259DA7" w14:textId="77777777" w:rsidR="00325434" w:rsidRDefault="00325434" w:rsidP="00845C4D">
            <w:pPr>
              <w:pStyle w:val="TAH"/>
            </w:pPr>
            <w:r>
              <w:t xml:space="preserve">UL BW </w:t>
            </w:r>
            <w:r>
              <w:br/>
              <w:t>(MHz)</w:t>
            </w:r>
          </w:p>
        </w:tc>
        <w:tc>
          <w:tcPr>
            <w:tcW w:w="858" w:type="dxa"/>
            <w:tcBorders>
              <w:top w:val="single" w:sz="4" w:space="0" w:color="auto"/>
              <w:left w:val="single" w:sz="4" w:space="0" w:color="auto"/>
              <w:bottom w:val="single" w:sz="4" w:space="0" w:color="auto"/>
              <w:right w:val="single" w:sz="4" w:space="0" w:color="auto"/>
            </w:tcBorders>
            <w:vAlign w:val="center"/>
            <w:hideMark/>
          </w:tcPr>
          <w:p w14:paraId="07259DA8" w14:textId="77777777" w:rsidR="00325434" w:rsidRDefault="00325434" w:rsidP="00845C4D">
            <w:pPr>
              <w:pStyle w:val="TAH"/>
            </w:pPr>
            <w:r>
              <w:t xml:space="preserve">UL </w:t>
            </w:r>
            <w:r>
              <w:br/>
              <w:t>C</w:t>
            </w:r>
            <w:r>
              <w:rPr>
                <w:vertAlign w:val="subscript"/>
              </w:rPr>
              <w:t>LRB</w:t>
            </w:r>
          </w:p>
        </w:tc>
        <w:tc>
          <w:tcPr>
            <w:tcW w:w="847" w:type="dxa"/>
            <w:tcBorders>
              <w:top w:val="single" w:sz="4" w:space="0" w:color="auto"/>
              <w:left w:val="single" w:sz="4" w:space="0" w:color="auto"/>
              <w:bottom w:val="single" w:sz="4" w:space="0" w:color="auto"/>
              <w:right w:val="single" w:sz="4" w:space="0" w:color="auto"/>
            </w:tcBorders>
            <w:vAlign w:val="center"/>
            <w:hideMark/>
          </w:tcPr>
          <w:p w14:paraId="07259DA9" w14:textId="77777777" w:rsidR="00325434" w:rsidRDefault="00325434" w:rsidP="00845C4D">
            <w:pPr>
              <w:pStyle w:val="TAH"/>
            </w:pPr>
            <w:r>
              <w:t>DL F</w:t>
            </w:r>
            <w:r>
              <w:rPr>
                <w:vertAlign w:val="subscript"/>
              </w:rPr>
              <w:t>c</w:t>
            </w:r>
            <w:r>
              <w:t xml:space="preserve"> (MHz)</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AA" w14:textId="77777777" w:rsidR="00325434" w:rsidRDefault="00325434" w:rsidP="00845C4D">
            <w:pPr>
              <w:pStyle w:val="TAH"/>
              <w:rPr>
                <w:lang w:eastAsia="ko-KR"/>
              </w:rPr>
            </w:pPr>
            <w:r>
              <w:rPr>
                <w:lang w:eastAsia="ko-KR"/>
              </w:rPr>
              <w:t>DL BW</w:t>
            </w:r>
          </w:p>
          <w:p w14:paraId="07259DAB" w14:textId="77777777" w:rsidR="00325434" w:rsidRDefault="00325434" w:rsidP="00845C4D">
            <w:pPr>
              <w:pStyle w:val="TAH"/>
              <w:rPr>
                <w:lang w:eastAsia="ko-KR"/>
              </w:rPr>
            </w:pPr>
            <w:r>
              <w:rPr>
                <w:lang w:eastAsia="ko-KR"/>
              </w:rPr>
              <w:t>(MHz)</w:t>
            </w:r>
          </w:p>
        </w:tc>
        <w:tc>
          <w:tcPr>
            <w:tcW w:w="707" w:type="dxa"/>
            <w:tcBorders>
              <w:top w:val="single" w:sz="4" w:space="0" w:color="auto"/>
              <w:left w:val="single" w:sz="4" w:space="0" w:color="auto"/>
              <w:bottom w:val="single" w:sz="4" w:space="0" w:color="auto"/>
              <w:right w:val="single" w:sz="4" w:space="0" w:color="auto"/>
            </w:tcBorders>
            <w:vAlign w:val="center"/>
            <w:hideMark/>
          </w:tcPr>
          <w:p w14:paraId="07259DAC" w14:textId="77777777" w:rsidR="00325434" w:rsidRDefault="00325434" w:rsidP="00845C4D">
            <w:pPr>
              <w:pStyle w:val="TAH"/>
            </w:pPr>
            <w:r>
              <w:t xml:space="preserve">MSD </w:t>
            </w:r>
            <w:r>
              <w:br/>
              <w:t>(dB)</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07259DAD" w14:textId="77777777" w:rsidR="00325434" w:rsidRDefault="00325434" w:rsidP="00845C4D">
            <w:pPr>
              <w:pStyle w:val="TAH"/>
            </w:pPr>
            <w:r>
              <w:t>Duplex mode</w:t>
            </w:r>
          </w:p>
        </w:tc>
        <w:tc>
          <w:tcPr>
            <w:tcW w:w="842" w:type="dxa"/>
            <w:tcBorders>
              <w:top w:val="single" w:sz="4" w:space="0" w:color="auto"/>
              <w:left w:val="single" w:sz="4" w:space="0" w:color="auto"/>
              <w:bottom w:val="single" w:sz="4" w:space="0" w:color="auto"/>
              <w:right w:val="single" w:sz="4" w:space="0" w:color="auto"/>
            </w:tcBorders>
            <w:vAlign w:val="center"/>
            <w:hideMark/>
          </w:tcPr>
          <w:p w14:paraId="07259DAE" w14:textId="77777777" w:rsidR="00325434" w:rsidRDefault="00325434" w:rsidP="00845C4D">
            <w:pPr>
              <w:pStyle w:val="TAH"/>
              <w:rPr>
                <w:lang w:eastAsia="ko-KR"/>
              </w:rPr>
            </w:pPr>
            <w:r>
              <w:rPr>
                <w:lang w:eastAsia="ko-KR"/>
              </w:rPr>
              <w:t>Source of IMD</w:t>
            </w:r>
          </w:p>
        </w:tc>
      </w:tr>
      <w:tr w:rsidR="00325434" w14:paraId="07259DBB" w14:textId="77777777" w:rsidTr="00325434">
        <w:trPr>
          <w:trHeight w:val="243"/>
        </w:trPr>
        <w:tc>
          <w:tcPr>
            <w:tcW w:w="1563" w:type="dxa"/>
            <w:vMerge w:val="restart"/>
            <w:tcBorders>
              <w:top w:val="single" w:sz="4" w:space="0" w:color="auto"/>
              <w:left w:val="single" w:sz="4" w:space="0" w:color="auto"/>
              <w:bottom w:val="single" w:sz="4" w:space="0" w:color="auto"/>
              <w:right w:val="single" w:sz="4" w:space="0" w:color="auto"/>
            </w:tcBorders>
            <w:vAlign w:val="center"/>
            <w:hideMark/>
          </w:tcPr>
          <w:p w14:paraId="07259DB0" w14:textId="77777777" w:rsidR="00325434" w:rsidRDefault="00325434" w:rsidP="00253F01">
            <w:pPr>
              <w:pStyle w:val="TAC"/>
              <w:rPr>
                <w:lang w:eastAsia="ko-KR"/>
              </w:rPr>
            </w:pPr>
            <w:r>
              <w:rPr>
                <w:lang w:eastAsia="ko-KR"/>
              </w:rPr>
              <w:t>CA_3A-8A-20A</w:t>
            </w:r>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07259DB1" w14:textId="77777777" w:rsidR="00325434" w:rsidRDefault="00325434" w:rsidP="00253F01">
            <w:pPr>
              <w:pStyle w:val="TAC"/>
              <w:rPr>
                <w:lang w:eastAsia="ko-KR"/>
              </w:rPr>
            </w:pPr>
            <w:r>
              <w:rPr>
                <w:lang w:eastAsia="ko-KR"/>
              </w:rPr>
              <w:t>CA_3A-8A</w:t>
            </w: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B2" w14:textId="77777777" w:rsidR="00325434" w:rsidRDefault="00325434">
            <w:pPr>
              <w:pStyle w:val="TAC"/>
              <w:rPr>
                <w:lang w:eastAsia="ko-KR"/>
              </w:rPr>
            </w:pPr>
            <w:r>
              <w:rPr>
                <w:lang w:eastAsia="ko-KR"/>
              </w:rPr>
              <w:t>3</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B3" w14:textId="77777777" w:rsidR="00325434" w:rsidRDefault="004C5E06" w:rsidP="00253F01">
            <w:pPr>
              <w:pStyle w:val="TAC"/>
              <w:rPr>
                <w:rFonts w:cs="Arial"/>
                <w:color w:val="000000"/>
                <w:lang w:val="en-US" w:eastAsia="ko-KR"/>
              </w:rPr>
            </w:pPr>
            <w:r>
              <w:rPr>
                <w:rFonts w:cs="Arial"/>
                <w:color w:val="000000"/>
                <w:lang w:val="en-US" w:eastAsia="ko-KR"/>
              </w:rPr>
              <w:t>1720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B4" w14:textId="77777777" w:rsidR="00325434" w:rsidRDefault="00325434" w:rsidP="00253F01">
            <w:pPr>
              <w:pStyle w:val="TAC"/>
              <w:rPr>
                <w:rFonts w:cs="Arial"/>
                <w:color w:val="000000"/>
                <w:lang w:val="en-US" w:eastAsia="ko-KR"/>
              </w:rPr>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B5" w14:textId="77777777" w:rsidR="00325434" w:rsidRDefault="00325434" w:rsidP="00253F01">
            <w:pPr>
              <w:pStyle w:val="TAC"/>
              <w:rPr>
                <w:rFonts w:cs="Arial"/>
                <w:color w:val="000000"/>
                <w:lang w:val="en-US" w:eastAsia="ko-KR"/>
              </w:rPr>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B6" w14:textId="77777777" w:rsidR="00325434" w:rsidRDefault="004C5E06" w:rsidP="005D56B9">
            <w:pPr>
              <w:pStyle w:val="TAC"/>
              <w:rPr>
                <w:rFonts w:cs="Arial"/>
                <w:lang w:eastAsia="ko-KR"/>
              </w:rPr>
            </w:pPr>
            <w:r>
              <w:rPr>
                <w:rFonts w:cs="Arial"/>
                <w:lang w:eastAsia="ko-KR"/>
              </w:rPr>
              <w:t>1815</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B7" w14:textId="77777777" w:rsidR="00325434" w:rsidRDefault="00325434" w:rsidP="00253F01">
            <w:pPr>
              <w:pStyle w:val="TAC"/>
              <w:rPr>
                <w:rFonts w:ascii="Calibri" w:hAnsi="Calibri"/>
                <w:color w:val="000000"/>
                <w:lang w:val="en-US" w:eastAsia="ko-KR"/>
              </w:rPr>
            </w:pPr>
            <w:r>
              <w:rPr>
                <w:rFonts w:ascii="Calibri" w:hAnsi="Calibri"/>
                <w:color w:val="000000"/>
                <w:lang w:val="en-US" w:eastAsia="ko-KR"/>
              </w:rPr>
              <w:t>5</w:t>
            </w:r>
          </w:p>
        </w:tc>
        <w:tc>
          <w:tcPr>
            <w:tcW w:w="707" w:type="dxa"/>
            <w:vMerge w:val="restart"/>
            <w:tcBorders>
              <w:top w:val="single" w:sz="4" w:space="0" w:color="auto"/>
              <w:left w:val="single" w:sz="4" w:space="0" w:color="auto"/>
              <w:bottom w:val="single" w:sz="4" w:space="0" w:color="auto"/>
              <w:right w:val="single" w:sz="4" w:space="0" w:color="auto"/>
            </w:tcBorders>
            <w:noWrap/>
            <w:vAlign w:val="center"/>
            <w:hideMark/>
          </w:tcPr>
          <w:p w14:paraId="07259DB8" w14:textId="77777777" w:rsidR="00325434" w:rsidRDefault="00325434" w:rsidP="005D56B9">
            <w:pPr>
              <w:pStyle w:val="TAC"/>
              <w:rPr>
                <w:b/>
                <w:lang w:eastAsia="ko-KR"/>
              </w:rPr>
            </w:pPr>
            <w:r>
              <w:rPr>
                <w:b/>
                <w:lang w:eastAsia="ko-KR"/>
              </w:rPr>
              <w:t>N/A</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07259DB9" w14:textId="77777777" w:rsidR="00325434" w:rsidRDefault="00325434" w:rsidP="005D56B9">
            <w:pPr>
              <w:pStyle w:val="TAC"/>
              <w:rPr>
                <w:lang w:eastAsia="ko-KR"/>
              </w:rPr>
            </w:pPr>
            <w:r>
              <w:rPr>
                <w:lang w:eastAsia="ko-KR"/>
              </w:rPr>
              <w:t>FDD</w:t>
            </w: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59DBA" w14:textId="77777777" w:rsidR="00325434" w:rsidRDefault="00325434" w:rsidP="005D56B9">
            <w:pPr>
              <w:pStyle w:val="TAC"/>
              <w:rPr>
                <w:lang w:eastAsia="ko-KR"/>
              </w:rPr>
            </w:pPr>
            <w:r>
              <w:rPr>
                <w:lang w:eastAsia="ko-KR"/>
              </w:rPr>
              <w:t>IMD2</w:t>
            </w:r>
          </w:p>
        </w:tc>
      </w:tr>
      <w:tr w:rsidR="00325434" w14:paraId="07259DC7"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7259DBC" w14:textId="77777777" w:rsidR="00325434" w:rsidRDefault="00325434" w:rsidP="00253F01">
            <w:pPr>
              <w:pStyle w:val="TAC"/>
              <w:rPr>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07259DBD" w14:textId="77777777" w:rsidR="00325434" w:rsidRDefault="00325434" w:rsidP="00253F01">
            <w:pPr>
              <w:pStyle w:val="TAC"/>
              <w:rPr>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BE" w14:textId="77777777" w:rsidR="00325434" w:rsidRDefault="00325434">
            <w:pPr>
              <w:pStyle w:val="TAC"/>
              <w:rPr>
                <w:lang w:eastAsia="ko-KR"/>
              </w:rPr>
            </w:pPr>
            <w:r>
              <w:rPr>
                <w:lang w:eastAsia="ko-KR"/>
              </w:rPr>
              <w:t>8</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BF" w14:textId="77777777" w:rsidR="00325434" w:rsidRDefault="004C5E06" w:rsidP="00253F01">
            <w:pPr>
              <w:pStyle w:val="TAC"/>
              <w:rPr>
                <w:rFonts w:ascii="Calibri" w:hAnsi="Calibri"/>
                <w:color w:val="000000"/>
                <w:lang w:val="en-US" w:eastAsia="ko-KR"/>
              </w:rPr>
            </w:pPr>
            <w:r>
              <w:rPr>
                <w:rFonts w:cs="Arial"/>
                <w:color w:val="000000"/>
                <w:lang w:val="en-US" w:eastAsia="ko-KR"/>
              </w:rPr>
              <w:t>910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C0" w14:textId="77777777" w:rsidR="00325434" w:rsidRDefault="00325434" w:rsidP="00253F01">
            <w:pPr>
              <w:pStyle w:val="TAC"/>
              <w:rPr>
                <w:rFonts w:ascii="Calibri" w:hAnsi="Calibri"/>
                <w:color w:val="000000"/>
                <w:lang w:val="en-US" w:eastAsia="ko-KR"/>
              </w:rPr>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C1" w14:textId="77777777" w:rsidR="00325434" w:rsidRDefault="00325434" w:rsidP="00253F01">
            <w:pPr>
              <w:pStyle w:val="TAC"/>
              <w:rPr>
                <w:rFonts w:ascii="Calibri" w:hAnsi="Calibri"/>
                <w:color w:val="000000"/>
                <w:lang w:val="en-US" w:eastAsia="ko-KR"/>
              </w:rPr>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C2" w14:textId="77777777" w:rsidR="00325434" w:rsidRDefault="004C5E06" w:rsidP="005D56B9">
            <w:pPr>
              <w:pStyle w:val="TAC"/>
              <w:rPr>
                <w:lang w:eastAsia="ko-KR"/>
              </w:rPr>
            </w:pPr>
            <w:r>
              <w:rPr>
                <w:rFonts w:cs="Arial"/>
                <w:lang w:eastAsia="ko-KR"/>
              </w:rPr>
              <w:t>955</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C3" w14:textId="77777777" w:rsidR="00325434" w:rsidRDefault="00325434" w:rsidP="00253F01">
            <w:pPr>
              <w:pStyle w:val="TAC"/>
              <w:rPr>
                <w:rFonts w:ascii="Calibri" w:hAnsi="Calibri"/>
                <w:color w:val="000000"/>
                <w:lang w:val="en-US" w:eastAsia="ko-KR"/>
              </w:rPr>
            </w:pPr>
            <w:r>
              <w:rPr>
                <w:rFonts w:ascii="Calibri" w:hAnsi="Calibri"/>
                <w:color w:val="000000"/>
                <w:lang w:val="en-US" w:eastAsia="ko-KR"/>
              </w:rPr>
              <w:t>5</w:t>
            </w: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07259DC4" w14:textId="77777777" w:rsidR="00325434" w:rsidRDefault="00325434" w:rsidP="00253F01">
            <w:pPr>
              <w:pStyle w:val="TAC"/>
              <w:rPr>
                <w:b/>
                <w:lang w:eastAsia="ko-K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7259DC5" w14:textId="77777777" w:rsidR="00325434" w:rsidRDefault="00325434" w:rsidP="00253F01">
            <w:pPr>
              <w:pStyle w:val="TAC"/>
              <w:rPr>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07259DC6" w14:textId="77777777" w:rsidR="00325434" w:rsidRDefault="00325434" w:rsidP="00253F01">
            <w:pPr>
              <w:pStyle w:val="TAC"/>
              <w:rPr>
                <w:lang w:eastAsia="ko-KR"/>
              </w:rPr>
            </w:pPr>
          </w:p>
        </w:tc>
      </w:tr>
      <w:tr w:rsidR="00325434" w14:paraId="07259DD3"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7259DC8" w14:textId="77777777" w:rsidR="00325434" w:rsidRDefault="00325434" w:rsidP="00253F01">
            <w:pPr>
              <w:pStyle w:val="TAC"/>
              <w:rPr>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07259DC9" w14:textId="77777777" w:rsidR="00325434" w:rsidRDefault="00325434" w:rsidP="00253F01">
            <w:pPr>
              <w:pStyle w:val="TAC"/>
              <w:rPr>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CA" w14:textId="77777777" w:rsidR="00325434" w:rsidRDefault="00325434">
            <w:pPr>
              <w:pStyle w:val="TAC"/>
              <w:rPr>
                <w:lang w:eastAsia="ko-KR"/>
              </w:rPr>
            </w:pPr>
            <w:r>
              <w:rPr>
                <w:lang w:eastAsia="ko-KR"/>
              </w:rPr>
              <w:t>20</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CB" w14:textId="77777777" w:rsidR="00325434" w:rsidRDefault="004C5E06" w:rsidP="00253F01">
            <w:pPr>
              <w:pStyle w:val="TAC"/>
              <w:rPr>
                <w:rFonts w:ascii="Calibri" w:hAnsi="Calibri"/>
                <w:color w:val="000000"/>
                <w:lang w:val="en-US" w:eastAsia="ko-KR"/>
              </w:rPr>
            </w:pPr>
            <w:r>
              <w:rPr>
                <w:rFonts w:cs="Arial"/>
                <w:color w:val="000000"/>
                <w:lang w:val="en-US" w:eastAsia="ko-KR"/>
              </w:rPr>
              <w:t>851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CC" w14:textId="77777777" w:rsidR="00325434" w:rsidRDefault="00325434" w:rsidP="00253F01">
            <w:pPr>
              <w:pStyle w:val="TAC"/>
              <w:rPr>
                <w:rFonts w:ascii="Calibri" w:hAnsi="Calibri"/>
                <w:color w:val="000000"/>
                <w:lang w:val="en-US" w:eastAsia="ko-KR"/>
              </w:rPr>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CD" w14:textId="77777777" w:rsidR="00325434" w:rsidRDefault="00325434" w:rsidP="00253F01">
            <w:pPr>
              <w:pStyle w:val="TAC"/>
              <w:rPr>
                <w:rFonts w:ascii="Calibri" w:hAnsi="Calibri"/>
                <w:color w:val="000000"/>
                <w:lang w:val="en-US" w:eastAsia="ko-KR"/>
              </w:rPr>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CE" w14:textId="77777777" w:rsidR="00325434" w:rsidRDefault="00325434" w:rsidP="005D56B9">
            <w:pPr>
              <w:pStyle w:val="TAC"/>
              <w:rPr>
                <w:lang w:eastAsia="ko-KR"/>
              </w:rPr>
            </w:pPr>
            <w:r>
              <w:rPr>
                <w:rFonts w:cs="Arial"/>
                <w:color w:val="000000"/>
                <w:lang w:val="en-US" w:eastAsia="ko-KR"/>
              </w:rPr>
              <w:t>810</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CF" w14:textId="77777777" w:rsidR="00325434" w:rsidRDefault="00325434" w:rsidP="00253F01">
            <w:pPr>
              <w:pStyle w:val="TAC"/>
              <w:rPr>
                <w:rFonts w:ascii="Calibri" w:hAnsi="Calibri"/>
                <w:color w:val="000000"/>
                <w:lang w:val="en-US" w:eastAsia="ko-KR"/>
              </w:rPr>
            </w:pPr>
            <w:r>
              <w:rPr>
                <w:rFonts w:ascii="Calibri" w:hAnsi="Calibri"/>
                <w:color w:val="000000"/>
                <w:lang w:val="en-US" w:eastAsia="ko-KR"/>
              </w:rPr>
              <w:t>5</w:t>
            </w:r>
          </w:p>
        </w:tc>
        <w:tc>
          <w:tcPr>
            <w:tcW w:w="707" w:type="dxa"/>
            <w:tcBorders>
              <w:top w:val="single" w:sz="4" w:space="0" w:color="auto"/>
              <w:left w:val="single" w:sz="4" w:space="0" w:color="auto"/>
              <w:bottom w:val="single" w:sz="4" w:space="0" w:color="auto"/>
              <w:right w:val="single" w:sz="4" w:space="0" w:color="auto"/>
            </w:tcBorders>
            <w:noWrap/>
            <w:vAlign w:val="center"/>
            <w:hideMark/>
          </w:tcPr>
          <w:p w14:paraId="07259DD0" w14:textId="77777777" w:rsidR="00325434" w:rsidRDefault="00325434" w:rsidP="005D56B9">
            <w:pPr>
              <w:pStyle w:val="TAC"/>
              <w:rPr>
                <w:b/>
                <w:lang w:eastAsia="ko-KR"/>
              </w:rPr>
            </w:pPr>
            <w:r>
              <w:rPr>
                <w:b/>
                <w:lang w:eastAsia="ko-KR"/>
              </w:rPr>
              <w:t>27</w:t>
            </w:r>
            <w:r w:rsidR="004C5E06">
              <w:rPr>
                <w:b/>
                <w:lang w:eastAsia="ko-KR"/>
              </w:rPr>
              <w:t>.0</w:t>
            </w: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7259DD1" w14:textId="77777777" w:rsidR="00325434" w:rsidRDefault="00325434" w:rsidP="00253F01">
            <w:pPr>
              <w:pStyle w:val="TAC"/>
              <w:rPr>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07259DD2" w14:textId="77777777" w:rsidR="00325434" w:rsidRDefault="00325434" w:rsidP="00253F01">
            <w:pPr>
              <w:pStyle w:val="TAC"/>
              <w:rPr>
                <w:lang w:eastAsia="ko-KR"/>
              </w:rPr>
            </w:pPr>
          </w:p>
        </w:tc>
      </w:tr>
    </w:tbl>
    <w:p w14:paraId="07259DD4" w14:textId="77777777" w:rsidR="00325434" w:rsidRDefault="00325434" w:rsidP="00325434">
      <w:pPr>
        <w:rPr>
          <w:lang w:eastAsia="ja-JP"/>
        </w:rPr>
      </w:pPr>
    </w:p>
    <w:p w14:paraId="07259DD6" w14:textId="4B16852E" w:rsidR="00325434" w:rsidRDefault="00325434" w:rsidP="00325434">
      <w:pPr>
        <w:rPr>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p>
    <w:p w14:paraId="07259DD7" w14:textId="77777777" w:rsidR="00325434" w:rsidRDefault="00325434" w:rsidP="004912B0">
      <w:pPr>
        <w:pStyle w:val="Heading4"/>
        <w:rPr>
          <w:lang w:val="en-US"/>
        </w:rPr>
      </w:pPr>
      <w:bookmarkStart w:id="108" w:name="_Toc87876969"/>
      <w:r>
        <w:rPr>
          <w:lang w:val="en-US" w:eastAsia="ja-JP"/>
        </w:rPr>
        <w:t>6.2</w:t>
      </w:r>
      <w:r>
        <w:rPr>
          <w:lang w:val="en-US"/>
        </w:rPr>
        <w:t>.1.</w:t>
      </w:r>
      <w:r>
        <w:rPr>
          <w:lang w:val="en-US" w:eastAsia="ja-JP"/>
        </w:rPr>
        <w:t>4</w:t>
      </w:r>
      <w:r>
        <w:rPr>
          <w:lang w:val="en-US"/>
        </w:rPr>
        <w:tab/>
        <w:t>∆TIB and ∆RIB values</w:t>
      </w:r>
      <w:bookmarkEnd w:id="108"/>
    </w:p>
    <w:p w14:paraId="07259DD8" w14:textId="77777777" w:rsidR="00325434" w:rsidRPr="00C64451" w:rsidRDefault="00325434" w:rsidP="0032543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lang w:eastAsia="ja-JP"/>
        </w:rPr>
        <w:t>3</w:t>
      </w:r>
      <w:r>
        <w:rPr>
          <w:rFonts w:hint="eastAsia"/>
          <w:lang w:eastAsia="ja-JP"/>
        </w:rPr>
        <w:t>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6.2.1.4</w:t>
      </w:r>
      <w:r w:rsidRPr="00C64451">
        <w:t>-1</w:t>
      </w:r>
      <w:r w:rsidRPr="00C64451">
        <w:rPr>
          <w:lang w:val="en-US"/>
        </w:rPr>
        <w:t xml:space="preserve"> and in table </w:t>
      </w:r>
      <w:r>
        <w:rPr>
          <w:lang w:eastAsia="zh-CN"/>
        </w:rPr>
        <w:t>6.2.1.4</w:t>
      </w:r>
      <w:r w:rsidRPr="00C64451">
        <w:t>-2</w:t>
      </w:r>
      <w:r w:rsidRPr="00C64451">
        <w:rPr>
          <w:lang w:val="en-US" w:eastAsia="ja-JP"/>
        </w:rPr>
        <w:t>.</w:t>
      </w:r>
    </w:p>
    <w:p w14:paraId="07259DD9"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325434" w:rsidRPr="00C64451" w14:paraId="07259DDD" w14:textId="77777777" w:rsidTr="00325434">
        <w:trPr>
          <w:trHeight w:val="418"/>
          <w:tblHeader/>
          <w:jc w:val="center"/>
        </w:trPr>
        <w:tc>
          <w:tcPr>
            <w:tcW w:w="1535" w:type="dxa"/>
          </w:tcPr>
          <w:p w14:paraId="07259DDA" w14:textId="77777777" w:rsidR="00325434" w:rsidRPr="00C64451" w:rsidRDefault="00325434" w:rsidP="00253F01">
            <w:pPr>
              <w:pStyle w:val="TAH"/>
            </w:pPr>
            <w:r w:rsidRPr="00C64451">
              <w:t>Inter-band CA Configuration</w:t>
            </w:r>
          </w:p>
        </w:tc>
        <w:tc>
          <w:tcPr>
            <w:tcW w:w="2952" w:type="dxa"/>
          </w:tcPr>
          <w:p w14:paraId="07259DDB" w14:textId="77777777" w:rsidR="00325434" w:rsidRPr="00C64451" w:rsidRDefault="00325434" w:rsidP="00253F01">
            <w:pPr>
              <w:pStyle w:val="TAH"/>
            </w:pPr>
            <w:r w:rsidRPr="00C64451">
              <w:t>E-UTRA Band</w:t>
            </w:r>
          </w:p>
        </w:tc>
        <w:tc>
          <w:tcPr>
            <w:tcW w:w="2952" w:type="dxa"/>
          </w:tcPr>
          <w:p w14:paraId="07259DDC" w14:textId="77777777" w:rsidR="00325434" w:rsidRPr="00C64451" w:rsidRDefault="00325434" w:rsidP="00253F01">
            <w:pPr>
              <w:pStyle w:val="TAH"/>
            </w:pPr>
            <w:r w:rsidRPr="00C64451">
              <w:t>ΔT</w:t>
            </w:r>
            <w:r w:rsidRPr="00C64451">
              <w:rPr>
                <w:vertAlign w:val="subscript"/>
              </w:rPr>
              <w:t>IB,c</w:t>
            </w:r>
            <w:r w:rsidRPr="00C64451">
              <w:t xml:space="preserve"> [dB]</w:t>
            </w:r>
          </w:p>
        </w:tc>
      </w:tr>
      <w:tr w:rsidR="00325434" w:rsidRPr="00C64451" w14:paraId="07259DE1" w14:textId="77777777" w:rsidTr="00845C4D">
        <w:trPr>
          <w:jc w:val="center"/>
        </w:trPr>
        <w:tc>
          <w:tcPr>
            <w:tcW w:w="1535" w:type="dxa"/>
            <w:vMerge w:val="restart"/>
            <w:vAlign w:val="center"/>
          </w:tcPr>
          <w:p w14:paraId="07259DDE"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DDF" w14:textId="77777777" w:rsidR="00325434" w:rsidRPr="00C64451" w:rsidRDefault="00325434" w:rsidP="00845C4D">
            <w:pPr>
              <w:pStyle w:val="TAC"/>
              <w:rPr>
                <w:lang w:eastAsia="ja-JP"/>
              </w:rPr>
            </w:pPr>
            <w:r>
              <w:rPr>
                <w:lang w:eastAsia="ja-JP"/>
              </w:rPr>
              <w:t>3</w:t>
            </w:r>
          </w:p>
        </w:tc>
        <w:tc>
          <w:tcPr>
            <w:tcW w:w="2952" w:type="dxa"/>
          </w:tcPr>
          <w:p w14:paraId="07259DE0" w14:textId="77777777" w:rsidR="00325434" w:rsidRPr="00C64451" w:rsidRDefault="00325434" w:rsidP="00845C4D">
            <w:pPr>
              <w:pStyle w:val="TAC"/>
              <w:rPr>
                <w:lang w:eastAsia="zh-CN"/>
              </w:rPr>
            </w:pPr>
            <w:r w:rsidRPr="00C64451">
              <w:rPr>
                <w:rFonts w:hint="eastAsia"/>
                <w:lang w:eastAsia="zh-CN"/>
              </w:rPr>
              <w:t>0.3</w:t>
            </w:r>
          </w:p>
        </w:tc>
      </w:tr>
      <w:tr w:rsidR="00325434" w:rsidRPr="00C64451" w14:paraId="07259DE5" w14:textId="77777777" w:rsidTr="00845C4D">
        <w:trPr>
          <w:jc w:val="center"/>
        </w:trPr>
        <w:tc>
          <w:tcPr>
            <w:tcW w:w="1535" w:type="dxa"/>
            <w:vMerge/>
            <w:vAlign w:val="center"/>
          </w:tcPr>
          <w:p w14:paraId="07259DE2" w14:textId="77777777" w:rsidR="00325434" w:rsidRPr="00C64451" w:rsidRDefault="00325434" w:rsidP="00845C4D">
            <w:pPr>
              <w:pStyle w:val="TAC"/>
            </w:pPr>
          </w:p>
        </w:tc>
        <w:tc>
          <w:tcPr>
            <w:tcW w:w="2952" w:type="dxa"/>
            <w:vAlign w:val="center"/>
          </w:tcPr>
          <w:p w14:paraId="07259DE3" w14:textId="77777777" w:rsidR="00325434" w:rsidRPr="00C64451" w:rsidRDefault="00325434" w:rsidP="00845C4D">
            <w:pPr>
              <w:pStyle w:val="TAC"/>
              <w:rPr>
                <w:lang w:eastAsia="ja-JP"/>
              </w:rPr>
            </w:pPr>
            <w:r>
              <w:rPr>
                <w:lang w:eastAsia="ja-JP"/>
              </w:rPr>
              <w:t>8</w:t>
            </w:r>
          </w:p>
        </w:tc>
        <w:tc>
          <w:tcPr>
            <w:tcW w:w="2952" w:type="dxa"/>
          </w:tcPr>
          <w:p w14:paraId="07259DE4"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r w:rsidR="00325434" w:rsidRPr="00C64451" w14:paraId="07259DE9" w14:textId="77777777" w:rsidTr="00845C4D">
        <w:trPr>
          <w:jc w:val="center"/>
        </w:trPr>
        <w:tc>
          <w:tcPr>
            <w:tcW w:w="1535" w:type="dxa"/>
            <w:vMerge/>
            <w:vAlign w:val="center"/>
          </w:tcPr>
          <w:p w14:paraId="07259DE6" w14:textId="77777777" w:rsidR="00325434" w:rsidRPr="00C64451" w:rsidRDefault="00325434" w:rsidP="00845C4D">
            <w:pPr>
              <w:pStyle w:val="TAC"/>
            </w:pPr>
          </w:p>
        </w:tc>
        <w:tc>
          <w:tcPr>
            <w:tcW w:w="2952" w:type="dxa"/>
            <w:vAlign w:val="center"/>
          </w:tcPr>
          <w:p w14:paraId="07259DE7" w14:textId="77777777" w:rsidR="00325434" w:rsidRPr="00C64451" w:rsidRDefault="00325434" w:rsidP="00845C4D">
            <w:pPr>
              <w:pStyle w:val="TAC"/>
              <w:rPr>
                <w:lang w:eastAsia="ja-JP"/>
              </w:rPr>
            </w:pPr>
            <w:r>
              <w:rPr>
                <w:lang w:eastAsia="ja-JP"/>
              </w:rPr>
              <w:t>20</w:t>
            </w:r>
          </w:p>
        </w:tc>
        <w:tc>
          <w:tcPr>
            <w:tcW w:w="2952" w:type="dxa"/>
          </w:tcPr>
          <w:p w14:paraId="07259DE8"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bl>
    <w:p w14:paraId="07259DEA" w14:textId="77777777" w:rsidR="00325434" w:rsidRPr="00C64451" w:rsidRDefault="00325434" w:rsidP="00325434"/>
    <w:p w14:paraId="07259DEB"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325434" w:rsidRPr="00C64451" w14:paraId="07259DEF" w14:textId="77777777" w:rsidTr="00845C4D">
        <w:trPr>
          <w:tblHeader/>
          <w:jc w:val="center"/>
        </w:trPr>
        <w:tc>
          <w:tcPr>
            <w:tcW w:w="1535" w:type="dxa"/>
          </w:tcPr>
          <w:p w14:paraId="07259DEC" w14:textId="77777777" w:rsidR="00325434" w:rsidRPr="00C64451" w:rsidRDefault="00325434" w:rsidP="00253F01">
            <w:pPr>
              <w:pStyle w:val="TAH"/>
            </w:pPr>
            <w:r w:rsidRPr="00C64451">
              <w:t>Inter-band CA Configuration</w:t>
            </w:r>
          </w:p>
        </w:tc>
        <w:tc>
          <w:tcPr>
            <w:tcW w:w="2952" w:type="dxa"/>
          </w:tcPr>
          <w:p w14:paraId="07259DED" w14:textId="77777777" w:rsidR="00325434" w:rsidRPr="00C64451" w:rsidRDefault="00325434" w:rsidP="00253F01">
            <w:pPr>
              <w:pStyle w:val="TAH"/>
            </w:pPr>
            <w:r w:rsidRPr="00C64451">
              <w:t>E-UTRA Band</w:t>
            </w:r>
          </w:p>
        </w:tc>
        <w:tc>
          <w:tcPr>
            <w:tcW w:w="2952" w:type="dxa"/>
          </w:tcPr>
          <w:p w14:paraId="07259DEE" w14:textId="77777777" w:rsidR="00325434" w:rsidRPr="00C64451" w:rsidRDefault="00325434" w:rsidP="00253F01">
            <w:pPr>
              <w:pStyle w:val="TAH"/>
            </w:pPr>
            <w:r w:rsidRPr="00C64451">
              <w:t>Δ</w:t>
            </w:r>
            <w:r w:rsidRPr="00C64451">
              <w:rPr>
                <w:rFonts w:hint="eastAsia"/>
              </w:rPr>
              <w:t>R</w:t>
            </w:r>
            <w:r w:rsidRPr="00C64451">
              <w:rPr>
                <w:vertAlign w:val="subscript"/>
              </w:rPr>
              <w:t>IB,c</w:t>
            </w:r>
            <w:r w:rsidRPr="00C64451">
              <w:t xml:space="preserve"> [dB]</w:t>
            </w:r>
          </w:p>
        </w:tc>
      </w:tr>
      <w:tr w:rsidR="00325434" w:rsidRPr="00C64451" w14:paraId="07259DF3" w14:textId="77777777" w:rsidTr="00845C4D">
        <w:trPr>
          <w:jc w:val="center"/>
        </w:trPr>
        <w:tc>
          <w:tcPr>
            <w:tcW w:w="1535" w:type="dxa"/>
            <w:vMerge w:val="restart"/>
            <w:vAlign w:val="center"/>
          </w:tcPr>
          <w:p w14:paraId="07259DF0"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DF1" w14:textId="77777777" w:rsidR="00325434" w:rsidRPr="00C64451" w:rsidRDefault="00325434" w:rsidP="00845C4D">
            <w:pPr>
              <w:pStyle w:val="TAC"/>
              <w:rPr>
                <w:lang w:eastAsia="ja-JP"/>
              </w:rPr>
            </w:pPr>
            <w:r>
              <w:rPr>
                <w:lang w:eastAsia="ja-JP"/>
              </w:rPr>
              <w:t>3</w:t>
            </w:r>
          </w:p>
        </w:tc>
        <w:tc>
          <w:tcPr>
            <w:tcW w:w="2952" w:type="dxa"/>
          </w:tcPr>
          <w:p w14:paraId="07259DF2" w14:textId="77777777" w:rsidR="00325434" w:rsidRPr="00C64451" w:rsidRDefault="00325434" w:rsidP="00845C4D">
            <w:pPr>
              <w:pStyle w:val="TAC"/>
              <w:rPr>
                <w:lang w:eastAsia="ja-JP"/>
              </w:rPr>
            </w:pPr>
            <w:r w:rsidRPr="00C64451">
              <w:rPr>
                <w:rFonts w:hint="eastAsia"/>
                <w:lang w:eastAsia="ja-JP"/>
              </w:rPr>
              <w:t>0</w:t>
            </w:r>
          </w:p>
        </w:tc>
      </w:tr>
      <w:tr w:rsidR="00325434" w:rsidRPr="00C64451" w14:paraId="07259DF7" w14:textId="77777777" w:rsidTr="00845C4D">
        <w:trPr>
          <w:trHeight w:val="175"/>
          <w:jc w:val="center"/>
        </w:trPr>
        <w:tc>
          <w:tcPr>
            <w:tcW w:w="1535" w:type="dxa"/>
            <w:vMerge/>
            <w:vAlign w:val="center"/>
          </w:tcPr>
          <w:p w14:paraId="07259DF4" w14:textId="77777777" w:rsidR="00325434" w:rsidRPr="00C64451" w:rsidRDefault="00325434" w:rsidP="00845C4D">
            <w:pPr>
              <w:pStyle w:val="TAC"/>
            </w:pPr>
          </w:p>
        </w:tc>
        <w:tc>
          <w:tcPr>
            <w:tcW w:w="2952" w:type="dxa"/>
            <w:vAlign w:val="center"/>
          </w:tcPr>
          <w:p w14:paraId="07259DF5" w14:textId="77777777" w:rsidR="00325434" w:rsidRPr="00C64451" w:rsidRDefault="00325434" w:rsidP="00845C4D">
            <w:pPr>
              <w:pStyle w:val="TAC"/>
              <w:rPr>
                <w:lang w:eastAsia="zh-CN"/>
              </w:rPr>
            </w:pPr>
            <w:r>
              <w:rPr>
                <w:lang w:eastAsia="ja-JP"/>
              </w:rPr>
              <w:t>8</w:t>
            </w:r>
          </w:p>
        </w:tc>
        <w:tc>
          <w:tcPr>
            <w:tcW w:w="2952" w:type="dxa"/>
          </w:tcPr>
          <w:p w14:paraId="07259DF6" w14:textId="77777777" w:rsidR="00325434" w:rsidRPr="00C64451" w:rsidRDefault="00325434" w:rsidP="00845C4D">
            <w:pPr>
              <w:pStyle w:val="TAC"/>
              <w:rPr>
                <w:vertAlign w:val="superscript"/>
                <w:lang w:eastAsia="ja-JP"/>
              </w:rPr>
            </w:pPr>
            <w:r w:rsidRPr="00C64451">
              <w:rPr>
                <w:rFonts w:hint="eastAsia"/>
                <w:lang w:eastAsia="ja-JP"/>
              </w:rPr>
              <w:t>0</w:t>
            </w:r>
          </w:p>
        </w:tc>
      </w:tr>
      <w:tr w:rsidR="00325434" w:rsidRPr="00C64451" w14:paraId="07259DFB" w14:textId="77777777" w:rsidTr="00845C4D">
        <w:trPr>
          <w:jc w:val="center"/>
        </w:trPr>
        <w:tc>
          <w:tcPr>
            <w:tcW w:w="1535" w:type="dxa"/>
            <w:vMerge/>
            <w:vAlign w:val="center"/>
          </w:tcPr>
          <w:p w14:paraId="07259DF8" w14:textId="77777777" w:rsidR="00325434" w:rsidRPr="00C64451" w:rsidRDefault="00325434" w:rsidP="00845C4D">
            <w:pPr>
              <w:pStyle w:val="TAC"/>
            </w:pPr>
          </w:p>
        </w:tc>
        <w:tc>
          <w:tcPr>
            <w:tcW w:w="2952" w:type="dxa"/>
            <w:vAlign w:val="center"/>
          </w:tcPr>
          <w:p w14:paraId="07259DF9" w14:textId="77777777" w:rsidR="00325434" w:rsidRPr="00C64451" w:rsidRDefault="00325434" w:rsidP="00845C4D">
            <w:pPr>
              <w:pStyle w:val="TAC"/>
              <w:rPr>
                <w:lang w:eastAsia="zh-CN"/>
              </w:rPr>
            </w:pPr>
            <w:r>
              <w:rPr>
                <w:lang w:eastAsia="ja-JP"/>
              </w:rPr>
              <w:t>20</w:t>
            </w:r>
          </w:p>
        </w:tc>
        <w:tc>
          <w:tcPr>
            <w:tcW w:w="2952" w:type="dxa"/>
          </w:tcPr>
          <w:p w14:paraId="07259DFA" w14:textId="77777777" w:rsidR="00325434" w:rsidRPr="00C64451" w:rsidRDefault="00325434" w:rsidP="00845C4D">
            <w:pPr>
              <w:pStyle w:val="TAC"/>
              <w:rPr>
                <w:vertAlign w:val="superscript"/>
                <w:lang w:eastAsia="ja-JP"/>
              </w:rPr>
            </w:pPr>
            <w:r w:rsidRPr="00C64451">
              <w:rPr>
                <w:rFonts w:hint="eastAsia"/>
                <w:lang w:eastAsia="ja-JP"/>
              </w:rPr>
              <w:t>0</w:t>
            </w:r>
          </w:p>
        </w:tc>
      </w:tr>
    </w:tbl>
    <w:p w14:paraId="07259DFD" w14:textId="77777777" w:rsidR="00325434" w:rsidRPr="007656CF" w:rsidRDefault="00325434" w:rsidP="00AB2E66"/>
    <w:p w14:paraId="07259DFE" w14:textId="7A5A7D89" w:rsidR="005B27A4" w:rsidRDefault="005B27A4" w:rsidP="005B27A4">
      <w:pPr>
        <w:pStyle w:val="Heading2"/>
      </w:pPr>
      <w:bookmarkStart w:id="109" w:name="_Toc87876970"/>
      <w:r>
        <w:rPr>
          <w:lang w:val="en-US"/>
        </w:rPr>
        <w:t>6.3</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8</w:t>
      </w:r>
      <w:r>
        <w:t xml:space="preserve"> and Band 20 DL </w:t>
      </w:r>
      <w:r>
        <w:rPr>
          <w:rFonts w:eastAsia="Malgun Gothic"/>
          <w:lang w:eastAsia="ko-KR"/>
        </w:rPr>
        <w:t>with 2</w:t>
      </w:r>
      <w:r>
        <w:t xml:space="preserve"> bands UL</w:t>
      </w:r>
      <w:bookmarkEnd w:id="109"/>
    </w:p>
    <w:p w14:paraId="07259DFF" w14:textId="77777777" w:rsidR="005B27A4" w:rsidRDefault="005B27A4" w:rsidP="004912B0">
      <w:pPr>
        <w:pStyle w:val="Heading3"/>
        <w:rPr>
          <w:rFonts w:ascii="Calibri" w:hAnsi="Calibri"/>
          <w:sz w:val="22"/>
          <w:szCs w:val="22"/>
          <w:lang w:eastAsia="sv-SE"/>
        </w:rPr>
      </w:pPr>
      <w:bookmarkStart w:id="110" w:name="_Toc87876971"/>
      <w:r>
        <w:t>6.3</w:t>
      </w:r>
      <w:r>
        <w:rPr>
          <w:lang w:eastAsia="ko-KR"/>
        </w:rPr>
        <w:t>.1</w:t>
      </w:r>
      <w:r>
        <w:rPr>
          <w:rFonts w:ascii="Calibri" w:hAnsi="Calibri"/>
          <w:sz w:val="22"/>
          <w:szCs w:val="22"/>
          <w:lang w:eastAsia="sv-SE"/>
        </w:rPr>
        <w:tab/>
      </w:r>
      <w:r>
        <w:t>List of specific combination issues</w:t>
      </w:r>
      <w:bookmarkEnd w:id="110"/>
    </w:p>
    <w:p w14:paraId="07259E00" w14:textId="77777777" w:rsidR="005B27A4" w:rsidRDefault="005B27A4" w:rsidP="004912B0">
      <w:pPr>
        <w:pStyle w:val="Heading4"/>
        <w:rPr>
          <w:lang w:val="en-US" w:eastAsia="ko-KR"/>
        </w:rPr>
      </w:pPr>
      <w:bookmarkStart w:id="111" w:name="_Toc87876972"/>
      <w:r>
        <w:rPr>
          <w:lang w:val="en-US" w:eastAsia="ja-JP"/>
        </w:rPr>
        <w:t>6.3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1"/>
    </w:p>
    <w:p w14:paraId="07259E01" w14:textId="77777777" w:rsidR="005B27A4" w:rsidRDefault="005B27A4" w:rsidP="009C4480">
      <w:pPr>
        <w:pStyle w:val="TH"/>
      </w:pPr>
      <w:r>
        <w:t xml:space="preserve">Table </w:t>
      </w:r>
      <w:r>
        <w:rPr>
          <w:lang w:val="en-US" w:eastAsia="ja-JP"/>
        </w:rPr>
        <w:t>6.3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466"/>
        <w:gridCol w:w="767"/>
        <w:gridCol w:w="586"/>
        <w:gridCol w:w="586"/>
        <w:gridCol w:w="586"/>
        <w:gridCol w:w="586"/>
        <w:gridCol w:w="586"/>
        <w:gridCol w:w="586"/>
        <w:gridCol w:w="1187"/>
        <w:gridCol w:w="1303"/>
      </w:tblGrid>
      <w:tr w:rsidR="005B27A4" w14:paraId="07259E0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9E02" w14:textId="77777777" w:rsidR="005B27A4" w:rsidRDefault="005B27A4" w:rsidP="00253F01">
            <w:pPr>
              <w:pStyle w:val="TAH"/>
            </w:pPr>
            <w:r>
              <w:t>E-UTRA CA configuration / Bandwidth combination set</w:t>
            </w:r>
          </w:p>
        </w:tc>
      </w:tr>
      <w:tr w:rsidR="005B27A4" w14:paraId="07259E10" w14:textId="77777777" w:rsidTr="00845C4D">
        <w:trPr>
          <w:trHeight w:val="465"/>
          <w:jc w:val="center"/>
        </w:trPr>
        <w:tc>
          <w:tcPr>
            <w:tcW w:w="848" w:type="pct"/>
            <w:tcBorders>
              <w:top w:val="single" w:sz="4" w:space="0" w:color="auto"/>
              <w:left w:val="single" w:sz="4" w:space="0" w:color="auto"/>
              <w:bottom w:val="single" w:sz="4" w:space="0" w:color="auto"/>
              <w:right w:val="single" w:sz="4" w:space="0" w:color="auto"/>
            </w:tcBorders>
            <w:vAlign w:val="center"/>
            <w:hideMark/>
          </w:tcPr>
          <w:p w14:paraId="07259E04" w14:textId="77777777" w:rsidR="005B27A4" w:rsidRDefault="005B27A4"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E05" w14:textId="77777777" w:rsidR="005B27A4" w:rsidRDefault="005B27A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06" w14:textId="77777777" w:rsidR="005B27A4" w:rsidRDefault="005B27A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7" w14:textId="77777777" w:rsidR="005B27A4" w:rsidRDefault="005B27A4"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8" w14:textId="77777777" w:rsidR="005B27A4" w:rsidRDefault="005B27A4"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9" w14:textId="77777777" w:rsidR="005B27A4" w:rsidRDefault="005B27A4"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A" w14:textId="77777777" w:rsidR="005B27A4" w:rsidRDefault="005B27A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B" w14:textId="77777777" w:rsidR="005B27A4" w:rsidRDefault="005B27A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C" w14:textId="77777777" w:rsidR="005B27A4" w:rsidRDefault="005B27A4">
            <w:pPr>
              <w:pStyle w:val="TAH"/>
            </w:pPr>
            <w:r>
              <w:t>20</w:t>
            </w:r>
            <w:r>
              <w:br/>
              <w:t>MHz</w:t>
            </w:r>
          </w:p>
        </w:tc>
        <w:tc>
          <w:tcPr>
            <w:tcW w:w="599" w:type="pct"/>
            <w:tcBorders>
              <w:top w:val="single" w:sz="4" w:space="0" w:color="auto"/>
              <w:left w:val="single" w:sz="4" w:space="0" w:color="auto"/>
              <w:bottom w:val="single" w:sz="4" w:space="0" w:color="auto"/>
              <w:right w:val="single" w:sz="4" w:space="0" w:color="auto"/>
            </w:tcBorders>
            <w:vAlign w:val="center"/>
            <w:hideMark/>
          </w:tcPr>
          <w:p w14:paraId="07259E0D" w14:textId="77777777" w:rsidR="005B27A4" w:rsidRDefault="005B27A4">
            <w:pPr>
              <w:pStyle w:val="TAH"/>
            </w:pPr>
            <w:r>
              <w:t>Maximum aggregated bandwidth</w:t>
            </w:r>
          </w:p>
          <w:p w14:paraId="07259E0E" w14:textId="77777777" w:rsidR="005B27A4" w:rsidRDefault="005B27A4">
            <w:pPr>
              <w:pStyle w:val="TAH"/>
            </w:pPr>
            <w: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07259E0F" w14:textId="77777777" w:rsidR="005B27A4" w:rsidRDefault="005B27A4">
            <w:pPr>
              <w:pStyle w:val="TAH"/>
            </w:pPr>
            <w:r>
              <w:t>Bandwidth combination set</w:t>
            </w:r>
          </w:p>
        </w:tc>
      </w:tr>
      <w:tr w:rsidR="005B27A4" w14:paraId="07259E1C" w14:textId="77777777" w:rsidTr="00845C4D">
        <w:trPr>
          <w:trHeight w:val="235"/>
          <w:jc w:val="center"/>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14:paraId="07259E11" w14:textId="77777777" w:rsidR="005B27A4" w:rsidRPr="009C4480" w:rsidRDefault="005B27A4" w:rsidP="00253F01">
            <w:pPr>
              <w:pStyle w:val="TAC"/>
              <w:rPr>
                <w:lang w:eastAsia="ko-KR"/>
              </w:rPr>
            </w:pPr>
            <w:r w:rsidRPr="009C4480">
              <w:rPr>
                <w:lang w:eastAsia="ja-JP"/>
              </w:rPr>
              <w:t>CA_1A-8A-20A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E12" w14:textId="1C99DB81" w:rsidR="005B27A4" w:rsidRPr="009C4480" w:rsidRDefault="005B27A4">
            <w:pPr>
              <w:pStyle w:val="TAC"/>
              <w:rPr>
                <w:b/>
                <w:lang w:eastAsia="ko-KR"/>
              </w:rPr>
            </w:pPr>
            <w:r w:rsidRPr="009C4480">
              <w:rPr>
                <w:lang w:eastAsia="ja-JP"/>
              </w:rPr>
              <w:t>CA_1A-8A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13" w14:textId="77777777" w:rsidR="005B27A4" w:rsidRDefault="005B27A4">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E14"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E15"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6" w14:textId="77777777" w:rsidR="005B27A4" w:rsidRDefault="005B27A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7"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8"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9" w14:textId="77777777" w:rsidR="005B27A4" w:rsidRDefault="005B27A4">
            <w:pPr>
              <w:pStyle w:val="TAC"/>
            </w:pPr>
            <w:r>
              <w:rPr>
                <w:lang w:eastAsia="ja-JP"/>
              </w:rPr>
              <w:t>Yes</w:t>
            </w:r>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07259E1A" w14:textId="77777777" w:rsidR="005B27A4" w:rsidRDefault="005B27A4">
            <w:pPr>
              <w:pStyle w:val="TAC"/>
              <w:rPr>
                <w:lang w:eastAsia="ja-JP"/>
              </w:rPr>
            </w:pPr>
            <w:r>
              <w:rPr>
                <w:lang w:val="it-IT" w:eastAsia="ja-JP"/>
              </w:rPr>
              <w:t>50</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07259E1B" w14:textId="77777777" w:rsidR="005B27A4" w:rsidRDefault="005B27A4">
            <w:pPr>
              <w:pStyle w:val="TAC"/>
              <w:rPr>
                <w:lang w:eastAsia="ko-KR"/>
              </w:rPr>
            </w:pPr>
            <w:r>
              <w:rPr>
                <w:lang w:eastAsia="ko-KR"/>
              </w:rPr>
              <w:t>0</w:t>
            </w:r>
          </w:p>
        </w:tc>
      </w:tr>
      <w:tr w:rsidR="005B27A4" w14:paraId="07259E28" w14:textId="77777777"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E1D" w14:textId="77777777" w:rsidR="005B27A4" w:rsidRDefault="005B27A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1E" w14:textId="77777777" w:rsidR="005B27A4" w:rsidRDefault="005B27A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1F" w14:textId="77777777" w:rsidR="005B27A4" w:rsidRDefault="005B27A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E20" w14:textId="77777777" w:rsidR="005B27A4" w:rsidRDefault="005B27A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21"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2"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3"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24"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E25" w14:textId="77777777" w:rsidR="005B27A4" w:rsidRDefault="005B27A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6" w14:textId="77777777" w:rsidR="005B27A4" w:rsidRDefault="005B27A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7" w14:textId="77777777" w:rsidR="005B27A4" w:rsidRDefault="005B27A4" w:rsidP="00253F01">
            <w:pPr>
              <w:pStyle w:val="TAC"/>
              <w:rPr>
                <w:lang w:eastAsia="ko-KR"/>
              </w:rPr>
            </w:pPr>
          </w:p>
        </w:tc>
      </w:tr>
      <w:tr w:rsidR="005B27A4" w14:paraId="07259E34" w14:textId="77777777"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9" w14:textId="77777777" w:rsidR="005B27A4" w:rsidRDefault="005B27A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A" w14:textId="77777777" w:rsidR="005B27A4" w:rsidRDefault="005B27A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2B" w14:textId="77777777" w:rsidR="005B27A4" w:rsidRDefault="005B27A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E2C" w14:textId="77777777" w:rsidR="005B27A4" w:rsidRDefault="005B27A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E2D" w14:textId="77777777" w:rsidR="005B27A4" w:rsidRDefault="005B27A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E" w14:textId="77777777" w:rsidR="005B27A4" w:rsidRDefault="005B27A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F" w14:textId="77777777" w:rsidR="005B27A4" w:rsidRDefault="005B27A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30" w14:textId="77777777" w:rsidR="005B27A4" w:rsidRDefault="005B27A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31" w14:textId="77777777" w:rsidR="005B27A4" w:rsidRDefault="005B27A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32" w14:textId="77777777" w:rsidR="005B27A4" w:rsidRDefault="005B27A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33" w14:textId="77777777" w:rsidR="005B27A4" w:rsidRDefault="005B27A4" w:rsidP="00253F01">
            <w:pPr>
              <w:pStyle w:val="TAC"/>
              <w:rPr>
                <w:lang w:eastAsia="ko-KR"/>
              </w:rPr>
            </w:pPr>
          </w:p>
        </w:tc>
      </w:tr>
    </w:tbl>
    <w:p w14:paraId="07259E35" w14:textId="77777777" w:rsidR="005B27A4" w:rsidRDefault="005B27A4" w:rsidP="005B27A4">
      <w:pPr>
        <w:rPr>
          <w:lang w:val="en-US"/>
        </w:rPr>
      </w:pPr>
    </w:p>
    <w:p w14:paraId="07259E36" w14:textId="77777777" w:rsidR="005B27A4" w:rsidRDefault="005B27A4" w:rsidP="004912B0">
      <w:pPr>
        <w:pStyle w:val="Heading4"/>
        <w:rPr>
          <w:lang w:val="en-US" w:eastAsia="ko-KR"/>
        </w:rPr>
      </w:pPr>
      <w:bookmarkStart w:id="112" w:name="_Toc87876973"/>
      <w:r>
        <w:rPr>
          <w:lang w:val="en-US" w:eastAsia="ja-JP"/>
        </w:rPr>
        <w:t>6.3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w:t>
      </w:r>
      <w:bookmarkEnd w:id="112"/>
    </w:p>
    <w:p w14:paraId="07259E37" w14:textId="77777777" w:rsidR="005B27A4" w:rsidRDefault="005B27A4" w:rsidP="005B27A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6.3</w:t>
      </w:r>
      <w:r>
        <w:rPr>
          <w:lang w:val="en-US"/>
        </w:rPr>
        <w:t>.1.2-1</w:t>
      </w:r>
    </w:p>
    <w:p w14:paraId="07259E38" w14:textId="77777777" w:rsidR="005B27A4" w:rsidRDefault="005B27A4" w:rsidP="009C4480">
      <w:pPr>
        <w:pStyle w:val="TH"/>
      </w:pPr>
      <w:r>
        <w:t>Table 6.3.1.2-1: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5B27A4" w:rsidRPr="008D4056" w14:paraId="07259E3E"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E39" w14:textId="77777777" w:rsidR="005B27A4" w:rsidRPr="008D4056" w:rsidRDefault="005B27A4"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E3A" w14:textId="77777777" w:rsidR="005B27A4" w:rsidRPr="008D4056" w:rsidRDefault="005B27A4"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E3B" w14:textId="77777777" w:rsidR="005B27A4" w:rsidRPr="008D4056" w:rsidRDefault="005B27A4"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E3C" w14:textId="77777777" w:rsidR="005B27A4" w:rsidRPr="008D4056" w:rsidRDefault="005B27A4"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E3D" w14:textId="77777777" w:rsidR="005B27A4" w:rsidRPr="008D4056" w:rsidRDefault="005B27A4" w:rsidP="00253F01">
            <w:pPr>
              <w:pStyle w:val="TAH"/>
              <w:rPr>
                <w:lang w:val="en-US" w:eastAsia="zh-CN"/>
              </w:rPr>
            </w:pPr>
            <w:r w:rsidRPr="008D4056">
              <w:rPr>
                <w:lang w:val="en-US" w:eastAsia="zh-CN"/>
              </w:rPr>
              <w:t>fy_high</w:t>
            </w:r>
          </w:p>
        </w:tc>
      </w:tr>
      <w:tr w:rsidR="005B27A4" w:rsidRPr="008D4056" w14:paraId="07259E44"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3F" w14:textId="77777777" w:rsidR="005B27A4" w:rsidRPr="008D4056" w:rsidRDefault="005B27A4"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9E40" w14:textId="77777777" w:rsidR="005B27A4" w:rsidRPr="008D4056" w:rsidRDefault="005B27A4"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9E41" w14:textId="77777777" w:rsidR="005B27A4" w:rsidRPr="008D4056" w:rsidRDefault="005B27A4"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9E42" w14:textId="77777777" w:rsidR="005B27A4" w:rsidRPr="008D4056" w:rsidRDefault="005B27A4"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9E43" w14:textId="77777777" w:rsidR="005B27A4" w:rsidRPr="008D4056" w:rsidRDefault="005B27A4" w:rsidP="00253F01">
            <w:pPr>
              <w:pStyle w:val="TAC"/>
              <w:rPr>
                <w:lang w:val="en-US" w:eastAsia="zh-CN"/>
              </w:rPr>
            </w:pPr>
            <w:r w:rsidRPr="008D4056">
              <w:rPr>
                <w:lang w:val="en-US" w:eastAsia="zh-CN"/>
              </w:rPr>
              <w:t>915</w:t>
            </w:r>
          </w:p>
        </w:tc>
      </w:tr>
      <w:tr w:rsidR="005B27A4" w:rsidRPr="008D4056" w14:paraId="07259E4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45" w14:textId="77777777" w:rsidR="005B27A4" w:rsidRPr="008D4056" w:rsidRDefault="005B27A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E46" w14:textId="77777777" w:rsidR="005B27A4" w:rsidRPr="008D4056" w:rsidRDefault="005B27A4"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E47" w14:textId="77777777" w:rsidR="005B27A4" w:rsidRPr="008D4056" w:rsidRDefault="005B27A4"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E48" w14:textId="77777777" w:rsidR="005B27A4" w:rsidRPr="008D4056" w:rsidRDefault="005B27A4"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E49" w14:textId="77777777" w:rsidR="005B27A4" w:rsidRPr="008D4056" w:rsidRDefault="005B27A4" w:rsidP="00253F01">
            <w:pPr>
              <w:pStyle w:val="TAC"/>
              <w:rPr>
                <w:lang w:val="en-US" w:eastAsia="zh-CN"/>
              </w:rPr>
            </w:pPr>
            <w:r w:rsidRPr="008D4056">
              <w:rPr>
                <w:lang w:val="en-US" w:eastAsia="zh-CN"/>
              </w:rPr>
              <w:t>2* fy_high</w:t>
            </w:r>
          </w:p>
        </w:tc>
      </w:tr>
      <w:tr w:rsidR="005B27A4" w:rsidRPr="008D4056" w14:paraId="07259E5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4B" w14:textId="77777777" w:rsidR="005B27A4" w:rsidRPr="008D4056" w:rsidRDefault="005B27A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9E4C" w14:textId="77777777" w:rsidR="005B27A4" w:rsidRPr="008D4056" w:rsidRDefault="005B27A4"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9E4D" w14:textId="77777777" w:rsidR="005B27A4" w:rsidRPr="008D4056" w:rsidRDefault="005B27A4"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9E4E" w14:textId="77777777" w:rsidR="005B27A4" w:rsidRPr="008D4056" w:rsidRDefault="005B27A4"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9E4F" w14:textId="77777777" w:rsidR="005B27A4" w:rsidRPr="008D4056" w:rsidRDefault="005B27A4" w:rsidP="00253F01">
            <w:pPr>
              <w:pStyle w:val="TAC"/>
              <w:rPr>
                <w:lang w:val="en-US" w:eastAsia="zh-CN"/>
              </w:rPr>
            </w:pPr>
            <w:r w:rsidRPr="008D4056">
              <w:rPr>
                <w:lang w:val="en-US" w:eastAsia="zh-CN"/>
              </w:rPr>
              <w:t>1830</w:t>
            </w:r>
          </w:p>
        </w:tc>
      </w:tr>
      <w:tr w:rsidR="005B27A4" w:rsidRPr="008D4056" w14:paraId="07259E5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51" w14:textId="77777777" w:rsidR="005B27A4" w:rsidRPr="008D4056" w:rsidRDefault="005B27A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E52" w14:textId="77777777" w:rsidR="005B27A4" w:rsidRPr="008D4056" w:rsidRDefault="005B27A4"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E53" w14:textId="77777777" w:rsidR="005B27A4" w:rsidRPr="008D4056" w:rsidRDefault="005B27A4"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E54" w14:textId="77777777" w:rsidR="005B27A4" w:rsidRPr="008D4056" w:rsidRDefault="005B27A4"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E55" w14:textId="77777777" w:rsidR="005B27A4" w:rsidRPr="008D4056" w:rsidRDefault="005B27A4" w:rsidP="00253F01">
            <w:pPr>
              <w:pStyle w:val="TAC"/>
              <w:rPr>
                <w:lang w:val="en-US" w:eastAsia="zh-CN"/>
              </w:rPr>
            </w:pPr>
            <w:r w:rsidRPr="008D4056">
              <w:rPr>
                <w:lang w:val="en-US" w:eastAsia="zh-CN"/>
              </w:rPr>
              <w:t>3* fy_high</w:t>
            </w:r>
          </w:p>
        </w:tc>
      </w:tr>
      <w:tr w:rsidR="005B27A4" w:rsidRPr="008D4056" w14:paraId="07259E5C"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57" w14:textId="77777777" w:rsidR="005B27A4" w:rsidRPr="008D4056" w:rsidRDefault="005B27A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58" w14:textId="77777777" w:rsidR="005B27A4" w:rsidRPr="008D4056" w:rsidRDefault="005B27A4"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9E59" w14:textId="77777777" w:rsidR="005B27A4" w:rsidRPr="008D4056" w:rsidRDefault="005B27A4"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9E5A" w14:textId="77777777" w:rsidR="005B27A4" w:rsidRPr="008D4056" w:rsidRDefault="005B27A4"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9E5B" w14:textId="77777777" w:rsidR="005B27A4" w:rsidRPr="008D4056" w:rsidRDefault="005B27A4" w:rsidP="00253F01">
            <w:pPr>
              <w:pStyle w:val="TAC"/>
              <w:rPr>
                <w:lang w:val="en-US" w:eastAsia="zh-CN"/>
              </w:rPr>
            </w:pPr>
            <w:r w:rsidRPr="008D4056">
              <w:rPr>
                <w:lang w:val="en-US" w:eastAsia="zh-CN"/>
              </w:rPr>
              <w:t>2745</w:t>
            </w:r>
          </w:p>
        </w:tc>
      </w:tr>
      <w:tr w:rsidR="005B27A4" w:rsidRPr="008D4056" w14:paraId="07259E6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5D" w14:textId="77777777" w:rsidR="005B27A4" w:rsidRPr="008D4056" w:rsidRDefault="005B27A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5E" w14:textId="77777777" w:rsidR="005B27A4" w:rsidRPr="008D4056" w:rsidRDefault="005B27A4"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E5F" w14:textId="77777777" w:rsidR="005B27A4" w:rsidRPr="008D4056" w:rsidRDefault="005B27A4"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E60" w14:textId="77777777" w:rsidR="005B27A4" w:rsidRPr="008D4056" w:rsidRDefault="005B27A4"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E61" w14:textId="77777777" w:rsidR="005B27A4" w:rsidRPr="008D4056" w:rsidRDefault="005B27A4" w:rsidP="00253F01">
            <w:pPr>
              <w:pStyle w:val="TAC"/>
              <w:rPr>
                <w:lang w:val="en-US" w:eastAsia="zh-CN"/>
              </w:rPr>
            </w:pPr>
            <w:r w:rsidRPr="008D4056">
              <w:rPr>
                <w:lang w:val="en-US" w:eastAsia="zh-CN"/>
              </w:rPr>
              <w:t>|fy_high + fx_high|</w:t>
            </w:r>
          </w:p>
        </w:tc>
      </w:tr>
      <w:tr w:rsidR="005B27A4" w:rsidRPr="008D4056" w14:paraId="07259E68"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63"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64" w14:textId="77777777" w:rsidR="005B27A4" w:rsidRPr="008D4056" w:rsidRDefault="005B27A4"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9E65" w14:textId="77777777" w:rsidR="005B27A4" w:rsidRPr="008D4056" w:rsidRDefault="005B27A4"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9E66" w14:textId="77777777" w:rsidR="005B27A4" w:rsidRPr="008D4056" w:rsidRDefault="005B27A4"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9E67" w14:textId="77777777" w:rsidR="005B27A4" w:rsidRPr="008D4056" w:rsidRDefault="005B27A4" w:rsidP="00253F01">
            <w:pPr>
              <w:pStyle w:val="TAC"/>
              <w:rPr>
                <w:lang w:val="en-US" w:eastAsia="zh-CN"/>
              </w:rPr>
            </w:pPr>
            <w:r w:rsidRPr="008D4056">
              <w:rPr>
                <w:lang w:val="en-US" w:eastAsia="zh-CN"/>
              </w:rPr>
              <w:t>2895</w:t>
            </w:r>
          </w:p>
        </w:tc>
      </w:tr>
      <w:tr w:rsidR="005B27A4" w:rsidRPr="008D4056" w14:paraId="07259E6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69" w14:textId="77777777" w:rsidR="005B27A4" w:rsidRPr="008D4056" w:rsidRDefault="005B27A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6A" w14:textId="77777777" w:rsidR="005B27A4" w:rsidRPr="008D4056" w:rsidRDefault="005B27A4"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E6B" w14:textId="77777777" w:rsidR="005B27A4" w:rsidRPr="008D4056" w:rsidRDefault="005B27A4"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E6C" w14:textId="77777777" w:rsidR="005B27A4" w:rsidRPr="008D4056" w:rsidRDefault="005B27A4"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E6D" w14:textId="77777777" w:rsidR="005B27A4" w:rsidRPr="008D4056" w:rsidRDefault="005B27A4" w:rsidP="00253F01">
            <w:pPr>
              <w:pStyle w:val="TAC"/>
              <w:rPr>
                <w:lang w:val="en-US" w:eastAsia="zh-CN"/>
              </w:rPr>
            </w:pPr>
            <w:r w:rsidRPr="008D4056">
              <w:rPr>
                <w:lang w:val="en-US" w:eastAsia="zh-CN"/>
              </w:rPr>
              <w:t>|2*fy_high – fx_low|</w:t>
            </w:r>
          </w:p>
        </w:tc>
      </w:tr>
      <w:tr w:rsidR="005B27A4" w:rsidRPr="008D4056" w14:paraId="07259E7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6F"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70" w14:textId="77777777" w:rsidR="005B27A4" w:rsidRPr="008D4056" w:rsidRDefault="005B27A4"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9E71" w14:textId="77777777" w:rsidR="005B27A4" w:rsidRPr="008D4056" w:rsidRDefault="005B27A4"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9E72" w14:textId="77777777" w:rsidR="005B27A4" w:rsidRPr="008D4056" w:rsidRDefault="005B27A4"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9E73" w14:textId="77777777" w:rsidR="005B27A4" w:rsidRPr="008D4056" w:rsidRDefault="005B27A4" w:rsidP="00253F01">
            <w:pPr>
              <w:pStyle w:val="TAC"/>
              <w:rPr>
                <w:lang w:val="en-US" w:eastAsia="zh-CN"/>
              </w:rPr>
            </w:pPr>
            <w:r w:rsidRPr="008D4056">
              <w:rPr>
                <w:lang w:val="en-US" w:eastAsia="zh-CN"/>
              </w:rPr>
              <w:t>90</w:t>
            </w:r>
          </w:p>
        </w:tc>
      </w:tr>
      <w:tr w:rsidR="005B27A4" w:rsidRPr="008D4056" w14:paraId="07259E7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75" w14:textId="77777777" w:rsidR="005B27A4" w:rsidRPr="008D4056" w:rsidRDefault="005B27A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76" w14:textId="77777777" w:rsidR="005B27A4" w:rsidRPr="008D4056" w:rsidRDefault="005B27A4"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E77" w14:textId="77777777" w:rsidR="005B27A4" w:rsidRPr="008D4056" w:rsidRDefault="005B27A4"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E78" w14:textId="77777777" w:rsidR="005B27A4" w:rsidRPr="008D4056" w:rsidRDefault="005B27A4"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E79" w14:textId="77777777" w:rsidR="005B27A4" w:rsidRPr="008D4056" w:rsidRDefault="005B27A4" w:rsidP="00253F01">
            <w:pPr>
              <w:pStyle w:val="TAC"/>
              <w:rPr>
                <w:lang w:val="en-US" w:eastAsia="zh-CN"/>
              </w:rPr>
            </w:pPr>
            <w:r w:rsidRPr="008D4056">
              <w:rPr>
                <w:lang w:val="en-US" w:eastAsia="zh-CN"/>
              </w:rPr>
              <w:t>|2*fy_high + fx_high|</w:t>
            </w:r>
          </w:p>
        </w:tc>
      </w:tr>
      <w:tr w:rsidR="005B27A4" w:rsidRPr="008D4056" w14:paraId="07259E80"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7B"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7C" w14:textId="77777777" w:rsidR="005B27A4" w:rsidRPr="008D4056" w:rsidRDefault="005B27A4"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9E7D" w14:textId="77777777" w:rsidR="005B27A4" w:rsidRPr="008D4056" w:rsidRDefault="005B27A4"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9E7E" w14:textId="77777777" w:rsidR="005B27A4" w:rsidRPr="008D4056" w:rsidRDefault="005B27A4"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9E7F" w14:textId="77777777" w:rsidR="005B27A4" w:rsidRPr="008D4056" w:rsidRDefault="005B27A4" w:rsidP="00253F01">
            <w:pPr>
              <w:pStyle w:val="TAC"/>
              <w:rPr>
                <w:lang w:val="en-US" w:eastAsia="zh-CN"/>
              </w:rPr>
            </w:pPr>
            <w:r w:rsidRPr="008D4056">
              <w:rPr>
                <w:lang w:val="en-US" w:eastAsia="zh-CN"/>
              </w:rPr>
              <w:t>3810</w:t>
            </w:r>
          </w:p>
        </w:tc>
      </w:tr>
      <w:tr w:rsidR="005B27A4" w:rsidRPr="008D4056" w14:paraId="07259E8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81" w14:textId="77777777" w:rsidR="005B27A4" w:rsidRPr="008D4056" w:rsidRDefault="005B27A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82" w14:textId="77777777" w:rsidR="005B27A4" w:rsidRPr="008D4056" w:rsidRDefault="005B27A4"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9E83" w14:textId="77777777" w:rsidR="005B27A4" w:rsidRPr="008D4056" w:rsidRDefault="005B27A4"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9E84" w14:textId="77777777" w:rsidR="005B27A4" w:rsidRPr="008D4056" w:rsidRDefault="005B27A4"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9E85" w14:textId="77777777" w:rsidR="005B27A4" w:rsidRPr="008D4056" w:rsidRDefault="005B27A4" w:rsidP="00253F01">
            <w:pPr>
              <w:pStyle w:val="TAC"/>
              <w:rPr>
                <w:lang w:val="en-US" w:eastAsia="zh-CN"/>
              </w:rPr>
            </w:pPr>
            <w:r w:rsidRPr="008D4056">
              <w:rPr>
                <w:lang w:val="en-US" w:eastAsia="zh-CN"/>
              </w:rPr>
              <w:t>|3*fy_high – 1*fx_low|</w:t>
            </w:r>
          </w:p>
        </w:tc>
      </w:tr>
      <w:tr w:rsidR="005B27A4" w:rsidRPr="008D4056" w14:paraId="07259E8C"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87"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88" w14:textId="77777777" w:rsidR="005B27A4" w:rsidRPr="008D4056" w:rsidRDefault="005B27A4"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9E89" w14:textId="77777777" w:rsidR="005B27A4" w:rsidRPr="008D4056" w:rsidRDefault="005B27A4"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9E8A" w14:textId="77777777" w:rsidR="005B27A4" w:rsidRPr="008D4056" w:rsidRDefault="005B27A4"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9E8B" w14:textId="77777777" w:rsidR="005B27A4" w:rsidRPr="008D4056" w:rsidRDefault="005B27A4" w:rsidP="00253F01">
            <w:pPr>
              <w:pStyle w:val="TAC"/>
              <w:rPr>
                <w:lang w:val="en-US" w:eastAsia="zh-CN"/>
              </w:rPr>
            </w:pPr>
            <w:r w:rsidRPr="008D4056">
              <w:rPr>
                <w:lang w:val="en-US" w:eastAsia="zh-CN"/>
              </w:rPr>
              <w:t>825</w:t>
            </w:r>
          </w:p>
        </w:tc>
      </w:tr>
      <w:tr w:rsidR="005B27A4" w:rsidRPr="008D4056" w14:paraId="07259E9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8D" w14:textId="77777777" w:rsidR="005B27A4" w:rsidRPr="008D4056" w:rsidRDefault="005B27A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8E" w14:textId="77777777" w:rsidR="005B27A4" w:rsidRPr="008D4056" w:rsidRDefault="005B27A4"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9E8F" w14:textId="77777777" w:rsidR="005B27A4" w:rsidRPr="008D4056" w:rsidRDefault="005B27A4"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9E90" w14:textId="77777777" w:rsidR="005B27A4" w:rsidRPr="008D4056" w:rsidRDefault="005B27A4"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9E91" w14:textId="77777777" w:rsidR="005B27A4" w:rsidRPr="008D4056" w:rsidRDefault="005B27A4" w:rsidP="00253F01">
            <w:pPr>
              <w:pStyle w:val="TAC"/>
              <w:rPr>
                <w:lang w:val="en-US" w:eastAsia="zh-CN"/>
              </w:rPr>
            </w:pPr>
            <w:r w:rsidRPr="008D4056">
              <w:rPr>
                <w:lang w:val="en-US" w:eastAsia="zh-CN"/>
              </w:rPr>
              <w:t>|3*fy_high + 1*fx_high|</w:t>
            </w:r>
          </w:p>
        </w:tc>
      </w:tr>
      <w:tr w:rsidR="005B27A4" w:rsidRPr="008D4056" w14:paraId="07259E9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93"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94" w14:textId="77777777" w:rsidR="005B27A4" w:rsidRPr="008D4056" w:rsidRDefault="005B27A4"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9E95" w14:textId="77777777" w:rsidR="005B27A4" w:rsidRPr="008D4056" w:rsidRDefault="005B27A4"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9E96" w14:textId="77777777" w:rsidR="005B27A4" w:rsidRPr="008D4056" w:rsidRDefault="005B27A4"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9E97" w14:textId="77777777" w:rsidR="005B27A4" w:rsidRPr="008D4056" w:rsidRDefault="005B27A4" w:rsidP="00253F01">
            <w:pPr>
              <w:pStyle w:val="TAC"/>
              <w:rPr>
                <w:lang w:val="en-US" w:eastAsia="zh-CN"/>
              </w:rPr>
            </w:pPr>
            <w:r w:rsidRPr="008D4056">
              <w:rPr>
                <w:lang w:val="en-US" w:eastAsia="zh-CN"/>
              </w:rPr>
              <w:t>4725</w:t>
            </w:r>
          </w:p>
        </w:tc>
      </w:tr>
      <w:tr w:rsidR="005B27A4" w:rsidRPr="008D4056" w14:paraId="07259E9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99" w14:textId="77777777" w:rsidR="005B27A4" w:rsidRPr="008D4056" w:rsidRDefault="005B27A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9A" w14:textId="77777777" w:rsidR="005B27A4" w:rsidRPr="008D4056" w:rsidRDefault="005B27A4"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9E9B" w14:textId="77777777" w:rsidR="005B27A4" w:rsidRPr="008D4056" w:rsidRDefault="005B27A4"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9E9C" w14:textId="77777777" w:rsidR="005B27A4" w:rsidRPr="008D4056" w:rsidRDefault="005B27A4"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9E9D" w14:textId="77777777" w:rsidR="005B27A4" w:rsidRPr="008D4056" w:rsidRDefault="005B27A4" w:rsidP="00253F01">
            <w:pPr>
              <w:pStyle w:val="TAC"/>
              <w:rPr>
                <w:lang w:val="en-US" w:eastAsia="zh-CN"/>
              </w:rPr>
            </w:pPr>
            <w:r w:rsidRPr="008D4056">
              <w:rPr>
                <w:lang w:val="en-US" w:eastAsia="zh-CN"/>
              </w:rPr>
              <w:t>|2*fx_high +2* fy_high|</w:t>
            </w:r>
          </w:p>
        </w:tc>
      </w:tr>
      <w:tr w:rsidR="005B27A4" w:rsidRPr="008D4056" w14:paraId="07259EA4"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9F"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A0" w14:textId="77777777" w:rsidR="005B27A4" w:rsidRPr="008D4056" w:rsidRDefault="005B27A4"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9EA1" w14:textId="77777777" w:rsidR="005B27A4" w:rsidRPr="008D4056" w:rsidRDefault="005B27A4"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9EA2" w14:textId="77777777" w:rsidR="005B27A4" w:rsidRPr="008D4056" w:rsidRDefault="005B27A4"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9EA3" w14:textId="77777777" w:rsidR="005B27A4" w:rsidRPr="008D4056" w:rsidRDefault="005B27A4" w:rsidP="00253F01">
            <w:pPr>
              <w:pStyle w:val="TAC"/>
              <w:rPr>
                <w:lang w:val="en-US" w:eastAsia="zh-CN"/>
              </w:rPr>
            </w:pPr>
            <w:r w:rsidRPr="008D4056">
              <w:rPr>
                <w:lang w:val="en-US" w:eastAsia="zh-CN"/>
              </w:rPr>
              <w:t>5790</w:t>
            </w:r>
          </w:p>
        </w:tc>
      </w:tr>
      <w:tr w:rsidR="005B27A4" w:rsidRPr="008D4056" w14:paraId="07259EA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A5" w14:textId="77777777" w:rsidR="005B27A4" w:rsidRPr="008D4056" w:rsidRDefault="005B27A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A6" w14:textId="77777777" w:rsidR="005B27A4" w:rsidRPr="008D4056" w:rsidRDefault="005B27A4"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9EA7" w14:textId="77777777" w:rsidR="005B27A4" w:rsidRPr="008D4056" w:rsidRDefault="005B27A4"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EA8" w14:textId="77777777" w:rsidR="005B27A4" w:rsidRPr="008D4056" w:rsidRDefault="005B27A4"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EA9" w14:textId="77777777" w:rsidR="005B27A4" w:rsidRPr="008D4056" w:rsidRDefault="005B27A4" w:rsidP="00253F01">
            <w:pPr>
              <w:pStyle w:val="TAC"/>
              <w:rPr>
                <w:lang w:val="en-US" w:eastAsia="zh-CN"/>
              </w:rPr>
            </w:pPr>
            <w:r w:rsidRPr="008D4056">
              <w:rPr>
                <w:lang w:val="en-US" w:eastAsia="zh-CN"/>
              </w:rPr>
              <w:t>|fy_high – 4*fx_low|</w:t>
            </w:r>
          </w:p>
        </w:tc>
      </w:tr>
      <w:tr w:rsidR="005B27A4" w:rsidRPr="008D4056" w14:paraId="07259EB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AB"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AC" w14:textId="77777777" w:rsidR="005B27A4" w:rsidRPr="008D4056" w:rsidRDefault="005B27A4"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9EAD" w14:textId="77777777" w:rsidR="005B27A4" w:rsidRPr="008D4056" w:rsidRDefault="005B27A4"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9EAE" w14:textId="77777777" w:rsidR="005B27A4" w:rsidRPr="008D4056" w:rsidRDefault="005B27A4"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9EAF" w14:textId="77777777" w:rsidR="005B27A4" w:rsidRPr="008D4056" w:rsidRDefault="005B27A4" w:rsidP="00253F01">
            <w:pPr>
              <w:pStyle w:val="TAC"/>
              <w:rPr>
                <w:lang w:val="en-US" w:eastAsia="zh-CN"/>
              </w:rPr>
            </w:pPr>
            <w:r w:rsidRPr="008D4056">
              <w:rPr>
                <w:lang w:val="en-US" w:eastAsia="zh-CN"/>
              </w:rPr>
              <w:t>6765</w:t>
            </w:r>
          </w:p>
        </w:tc>
      </w:tr>
      <w:tr w:rsidR="005B27A4" w:rsidRPr="008D4056" w14:paraId="07259EB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B1" w14:textId="77777777" w:rsidR="005B27A4" w:rsidRPr="008D4056" w:rsidRDefault="005B27A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B2" w14:textId="77777777" w:rsidR="005B27A4" w:rsidRPr="008D4056" w:rsidRDefault="005B27A4"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EB3" w14:textId="77777777" w:rsidR="005B27A4" w:rsidRPr="008D4056" w:rsidRDefault="005B27A4"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EB4" w14:textId="77777777" w:rsidR="005B27A4" w:rsidRPr="008D4056" w:rsidRDefault="005B27A4"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EB5" w14:textId="77777777" w:rsidR="005B27A4" w:rsidRPr="008D4056" w:rsidRDefault="005B27A4" w:rsidP="00253F01">
            <w:pPr>
              <w:pStyle w:val="TAC"/>
              <w:rPr>
                <w:lang w:val="en-US" w:eastAsia="zh-CN"/>
              </w:rPr>
            </w:pPr>
            <w:r w:rsidRPr="008D4056">
              <w:rPr>
                <w:lang w:val="en-US" w:eastAsia="zh-CN"/>
              </w:rPr>
              <w:t>|2*fy_high -3*fx_low|</w:t>
            </w:r>
          </w:p>
        </w:tc>
      </w:tr>
      <w:tr w:rsidR="005B27A4" w:rsidRPr="008D4056" w14:paraId="07259EBC"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B7"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B8" w14:textId="77777777" w:rsidR="005B27A4" w:rsidRPr="008D4056" w:rsidRDefault="005B27A4"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9EB9" w14:textId="77777777" w:rsidR="005B27A4" w:rsidRPr="008D4056" w:rsidRDefault="005B27A4"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9EBA" w14:textId="77777777" w:rsidR="005B27A4" w:rsidRPr="008D4056" w:rsidRDefault="005B27A4"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9EBB" w14:textId="77777777" w:rsidR="005B27A4" w:rsidRPr="008D4056" w:rsidRDefault="005B27A4" w:rsidP="00253F01">
            <w:pPr>
              <w:pStyle w:val="TAC"/>
              <w:rPr>
                <w:lang w:val="en-US" w:eastAsia="zh-CN"/>
              </w:rPr>
            </w:pPr>
            <w:r w:rsidRPr="008D4056">
              <w:rPr>
                <w:lang w:val="en-US" w:eastAsia="zh-CN"/>
              </w:rPr>
              <w:t>3930</w:t>
            </w:r>
          </w:p>
        </w:tc>
      </w:tr>
      <w:tr w:rsidR="005B27A4" w:rsidRPr="008D4056" w14:paraId="07259EC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BD" w14:textId="77777777" w:rsidR="005B27A4" w:rsidRPr="008D4056" w:rsidRDefault="005B27A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BE" w14:textId="77777777" w:rsidR="005B27A4" w:rsidRPr="008D4056" w:rsidRDefault="005B27A4"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EBF" w14:textId="77777777" w:rsidR="005B27A4" w:rsidRPr="008D4056" w:rsidRDefault="005B27A4"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EC0" w14:textId="77777777" w:rsidR="005B27A4" w:rsidRPr="008D4056" w:rsidRDefault="005B27A4"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EC1" w14:textId="77777777" w:rsidR="005B27A4" w:rsidRPr="008D4056" w:rsidRDefault="005B27A4" w:rsidP="00253F01">
            <w:pPr>
              <w:pStyle w:val="TAC"/>
              <w:rPr>
                <w:lang w:val="en-US" w:eastAsia="zh-CN"/>
              </w:rPr>
            </w:pPr>
            <w:r w:rsidRPr="008D4056">
              <w:rPr>
                <w:lang w:val="en-US" w:eastAsia="zh-CN"/>
              </w:rPr>
              <w:t>|fy_high + 4*fx_high|</w:t>
            </w:r>
          </w:p>
        </w:tc>
      </w:tr>
      <w:tr w:rsidR="005B27A4" w:rsidRPr="008D4056" w14:paraId="07259EC8"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C3"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C4" w14:textId="77777777" w:rsidR="005B27A4" w:rsidRPr="008D4056" w:rsidRDefault="005B27A4"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9EC5" w14:textId="77777777" w:rsidR="005B27A4" w:rsidRPr="008D4056" w:rsidRDefault="005B27A4"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9EC6" w14:textId="77777777" w:rsidR="005B27A4" w:rsidRPr="008D4056" w:rsidRDefault="005B27A4"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9EC7" w14:textId="77777777" w:rsidR="005B27A4" w:rsidRPr="008D4056" w:rsidRDefault="005B27A4" w:rsidP="00253F01">
            <w:pPr>
              <w:pStyle w:val="TAC"/>
              <w:rPr>
                <w:lang w:val="en-US" w:eastAsia="zh-CN"/>
              </w:rPr>
            </w:pPr>
            <w:r w:rsidRPr="008D4056">
              <w:rPr>
                <w:lang w:val="en-US" w:eastAsia="zh-CN"/>
              </w:rPr>
              <w:t>8835</w:t>
            </w:r>
          </w:p>
        </w:tc>
      </w:tr>
      <w:tr w:rsidR="005B27A4" w:rsidRPr="008D4056" w14:paraId="07259EC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C9" w14:textId="77777777" w:rsidR="005B27A4" w:rsidRPr="008D4056" w:rsidRDefault="005B27A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CA" w14:textId="77777777" w:rsidR="005B27A4" w:rsidRPr="008D4056" w:rsidRDefault="005B27A4"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ECB" w14:textId="77777777" w:rsidR="005B27A4" w:rsidRPr="008D4056" w:rsidRDefault="005B27A4"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ECC" w14:textId="77777777" w:rsidR="005B27A4" w:rsidRPr="008D4056" w:rsidRDefault="005B27A4"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ECD" w14:textId="77777777" w:rsidR="005B27A4" w:rsidRPr="008D4056" w:rsidRDefault="005B27A4" w:rsidP="00253F01">
            <w:pPr>
              <w:pStyle w:val="TAC"/>
              <w:rPr>
                <w:lang w:val="en-US" w:eastAsia="zh-CN"/>
              </w:rPr>
            </w:pPr>
            <w:r w:rsidRPr="008D4056">
              <w:rPr>
                <w:lang w:val="en-US" w:eastAsia="zh-CN"/>
              </w:rPr>
              <w:t>|2*fy_high + 3*fx_high|</w:t>
            </w:r>
          </w:p>
        </w:tc>
      </w:tr>
      <w:tr w:rsidR="005B27A4" w:rsidRPr="008D4056" w14:paraId="07259ED4"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9ECF"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9ED0" w14:textId="77777777" w:rsidR="005B27A4" w:rsidRPr="008D4056" w:rsidRDefault="005B27A4"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9ED1" w14:textId="77777777" w:rsidR="005B27A4" w:rsidRPr="008D4056" w:rsidRDefault="005B27A4"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9ED2" w14:textId="77777777" w:rsidR="005B27A4" w:rsidRPr="008D4056" w:rsidRDefault="005B27A4"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9ED3" w14:textId="77777777" w:rsidR="005B27A4" w:rsidRPr="008D4056" w:rsidRDefault="005B27A4" w:rsidP="00253F01">
            <w:pPr>
              <w:pStyle w:val="TAC"/>
              <w:rPr>
                <w:lang w:val="en-US" w:eastAsia="zh-CN"/>
              </w:rPr>
            </w:pPr>
            <w:r w:rsidRPr="008D4056">
              <w:rPr>
                <w:lang w:val="en-US" w:eastAsia="zh-CN"/>
              </w:rPr>
              <w:t>7770</w:t>
            </w:r>
          </w:p>
        </w:tc>
      </w:tr>
    </w:tbl>
    <w:p w14:paraId="07259ED5" w14:textId="77777777" w:rsidR="005B27A4" w:rsidRDefault="005B27A4" w:rsidP="005B27A4">
      <w:pPr>
        <w:rPr>
          <w:lang w:val="en-US"/>
        </w:rPr>
      </w:pPr>
    </w:p>
    <w:p w14:paraId="6475AFEA" w14:textId="77777777" w:rsidR="004912B0" w:rsidRDefault="005B27A4" w:rsidP="004912B0">
      <w:pPr>
        <w:rPr>
          <w:lang w:val="en-US" w:eastAsia="ja-JP"/>
        </w:rPr>
      </w:pPr>
      <w:r>
        <w:rPr>
          <w:lang w:val="en-US"/>
        </w:rPr>
        <w:t xml:space="preserve">Based on Table </w:t>
      </w:r>
      <w:r>
        <w:rPr>
          <w:lang w:val="en-US" w:eastAsia="ja-JP"/>
        </w:rPr>
        <w:t>6.3</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 </w:t>
      </w:r>
      <w:bookmarkStart w:id="113" w:name="_Toc87876974"/>
    </w:p>
    <w:p w14:paraId="07259ED7" w14:textId="1C7F8DF5" w:rsidR="005B27A4" w:rsidRDefault="005B27A4" w:rsidP="004912B0">
      <w:pPr>
        <w:pStyle w:val="Heading4"/>
        <w:rPr>
          <w:lang w:val="en-US"/>
        </w:rPr>
      </w:pPr>
      <w:r>
        <w:rPr>
          <w:lang w:val="en-US" w:eastAsia="ja-JP"/>
        </w:rPr>
        <w:t>6.3</w:t>
      </w:r>
      <w:r>
        <w:rPr>
          <w:lang w:val="en-US"/>
        </w:rPr>
        <w:t>.1.</w:t>
      </w:r>
      <w:r>
        <w:rPr>
          <w:lang w:val="en-US" w:eastAsia="ja-JP"/>
        </w:rPr>
        <w:t>3</w:t>
      </w:r>
      <w:r>
        <w:rPr>
          <w:rFonts w:ascii="Calibri" w:hAnsi="Calibri"/>
          <w:sz w:val="21"/>
          <w:szCs w:val="22"/>
          <w:lang w:val="en-US" w:eastAsia="sv-SE"/>
        </w:rPr>
        <w:tab/>
      </w:r>
      <w:r>
        <w:rPr>
          <w:lang w:val="en-US"/>
        </w:rPr>
        <w:t>MSD</w:t>
      </w:r>
      <w:bookmarkEnd w:id="113"/>
    </w:p>
    <w:p w14:paraId="07259ED8" w14:textId="77777777"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p>
    <w:p w14:paraId="07259ED9" w14:textId="77777777" w:rsidR="005B27A4" w:rsidRDefault="005B27A4" w:rsidP="004912B0">
      <w:pPr>
        <w:pStyle w:val="TH"/>
        <w:rPr>
          <w:lang w:eastAsia="ja-JP"/>
        </w:rPr>
      </w:pPr>
      <w:r>
        <w:rPr>
          <w:lang w:val="en-US"/>
        </w:rPr>
        <w:t>Table 6.3.</w:t>
      </w:r>
      <w:r>
        <w:rPr>
          <w:lang w:val="en-US" w:eastAsia="ja-JP"/>
        </w:rPr>
        <w:t>1.3</w:t>
      </w:r>
      <w:r>
        <w:rPr>
          <w:lang w:val="en-US"/>
        </w:rPr>
        <w:t>-</w:t>
      </w:r>
      <w:r>
        <w:rPr>
          <w:rFonts w:eastAsia="Malgun Gothic"/>
          <w:lang w:val="en-US" w:eastAsia="ko-KR"/>
        </w:rPr>
        <w:t>1</w:t>
      </w:r>
      <w:r>
        <w:rPr>
          <w:lang w:val="en-US"/>
        </w:rPr>
        <w:t xml:space="preserve">: MSD summary for </w:t>
      </w:r>
      <w:r>
        <w:rPr>
          <w:lang w:val="en-US" w:eastAsia="ja-JP"/>
        </w:rPr>
        <w:t>2UL 3DL CA_1A-8A-20A</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45"/>
        <w:gridCol w:w="797"/>
        <w:gridCol w:w="722"/>
        <w:gridCol w:w="823"/>
        <w:gridCol w:w="899"/>
        <w:gridCol w:w="887"/>
        <w:gridCol w:w="849"/>
        <w:gridCol w:w="813"/>
        <w:gridCol w:w="827"/>
        <w:gridCol w:w="766"/>
      </w:tblGrid>
      <w:tr w:rsidR="005B27A4" w14:paraId="07259EDB" w14:textId="77777777" w:rsidTr="005B27A4">
        <w:trPr>
          <w:trHeight w:val="205"/>
          <w:jc w:val="center"/>
        </w:trPr>
        <w:tc>
          <w:tcPr>
            <w:tcW w:w="10564" w:type="dxa"/>
            <w:gridSpan w:val="11"/>
            <w:tcBorders>
              <w:top w:val="single" w:sz="4" w:space="0" w:color="auto"/>
              <w:left w:val="single" w:sz="4" w:space="0" w:color="auto"/>
              <w:bottom w:val="single" w:sz="4" w:space="0" w:color="auto"/>
              <w:right w:val="single" w:sz="4" w:space="0" w:color="auto"/>
            </w:tcBorders>
            <w:hideMark/>
          </w:tcPr>
          <w:p w14:paraId="07259EDA" w14:textId="77777777" w:rsidR="005B27A4" w:rsidRDefault="005B27A4" w:rsidP="00845C4D">
            <w:pPr>
              <w:pStyle w:val="TAH"/>
            </w:pPr>
            <w:r>
              <w:t>E-UTRA Band / Channel bandwidth / N</w:t>
            </w:r>
            <w:r>
              <w:rPr>
                <w:vertAlign w:val="subscript"/>
              </w:rPr>
              <w:t>RB</w:t>
            </w:r>
            <w:r>
              <w:t xml:space="preserve"> / Duplex mode</w:t>
            </w:r>
          </w:p>
        </w:tc>
      </w:tr>
      <w:tr w:rsidR="005B27A4" w14:paraId="07259EEA" w14:textId="77777777" w:rsidTr="005B27A4">
        <w:trPr>
          <w:trHeight w:val="570"/>
          <w:jc w:val="center"/>
        </w:trPr>
        <w:tc>
          <w:tcPr>
            <w:tcW w:w="1636" w:type="dxa"/>
            <w:tcBorders>
              <w:top w:val="single" w:sz="4" w:space="0" w:color="auto"/>
              <w:left w:val="single" w:sz="4" w:space="0" w:color="auto"/>
              <w:bottom w:val="single" w:sz="4" w:space="0" w:color="auto"/>
              <w:right w:val="single" w:sz="4" w:space="0" w:color="auto"/>
            </w:tcBorders>
            <w:vAlign w:val="center"/>
            <w:hideMark/>
          </w:tcPr>
          <w:p w14:paraId="07259EDC" w14:textId="77777777" w:rsidR="005B27A4" w:rsidRDefault="005B27A4" w:rsidP="00845C4D">
            <w:pPr>
              <w:pStyle w:val="TAH"/>
            </w:pPr>
            <w:r>
              <w:t>EUTRA CA</w:t>
            </w:r>
          </w:p>
          <w:p w14:paraId="07259EDD" w14:textId="77777777" w:rsidR="005B27A4" w:rsidRDefault="005B27A4" w:rsidP="00845C4D">
            <w:pPr>
              <w:pStyle w:val="TAH"/>
            </w:pPr>
            <w:r>
              <w:rPr>
                <w:lang w:eastAsia="ko-KR"/>
              </w:rPr>
              <w:t xml:space="preserve">DL </w:t>
            </w:r>
            <w:r>
              <w:t>Configuration</w:t>
            </w:r>
          </w:p>
        </w:tc>
        <w:tc>
          <w:tcPr>
            <w:tcW w:w="1545" w:type="dxa"/>
            <w:tcBorders>
              <w:top w:val="single" w:sz="4" w:space="0" w:color="auto"/>
              <w:left w:val="single" w:sz="4" w:space="0" w:color="auto"/>
              <w:bottom w:val="single" w:sz="4" w:space="0" w:color="auto"/>
              <w:right w:val="single" w:sz="4" w:space="0" w:color="auto"/>
            </w:tcBorders>
            <w:vAlign w:val="center"/>
            <w:hideMark/>
          </w:tcPr>
          <w:p w14:paraId="07259EDE" w14:textId="77777777" w:rsidR="005B27A4" w:rsidRDefault="005B27A4" w:rsidP="00845C4D">
            <w:pPr>
              <w:pStyle w:val="TAH"/>
            </w:pPr>
            <w:r>
              <w:t>EUTRA CA</w:t>
            </w:r>
          </w:p>
          <w:p w14:paraId="07259EDF" w14:textId="77777777" w:rsidR="005B27A4" w:rsidRDefault="005B27A4" w:rsidP="00845C4D">
            <w:pPr>
              <w:pStyle w:val="TAH"/>
            </w:pPr>
            <w:r>
              <w:rPr>
                <w:lang w:eastAsia="ko-KR"/>
              </w:rPr>
              <w:t xml:space="preserve">UL </w:t>
            </w:r>
            <w:r>
              <w:t>Configuration</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E0" w14:textId="77777777" w:rsidR="005B27A4" w:rsidRDefault="005B27A4" w:rsidP="00845C4D">
            <w:pPr>
              <w:pStyle w:val="TAH"/>
            </w:pPr>
            <w:r>
              <w:t>EUTRA band</w:t>
            </w:r>
          </w:p>
        </w:tc>
        <w:tc>
          <w:tcPr>
            <w:tcW w:w="722" w:type="dxa"/>
            <w:tcBorders>
              <w:top w:val="single" w:sz="4" w:space="0" w:color="auto"/>
              <w:left w:val="single" w:sz="4" w:space="0" w:color="auto"/>
              <w:bottom w:val="single" w:sz="4" w:space="0" w:color="auto"/>
              <w:right w:val="single" w:sz="4" w:space="0" w:color="auto"/>
            </w:tcBorders>
            <w:vAlign w:val="center"/>
            <w:hideMark/>
          </w:tcPr>
          <w:p w14:paraId="07259EE1" w14:textId="77777777" w:rsidR="005B27A4" w:rsidRDefault="005B27A4" w:rsidP="00845C4D">
            <w:pPr>
              <w:pStyle w:val="TAH"/>
            </w:pPr>
            <w:r>
              <w:t>UL F</w:t>
            </w:r>
            <w:r>
              <w:rPr>
                <w:vertAlign w:val="subscript"/>
              </w:rPr>
              <w:t>c</w:t>
            </w:r>
            <w:r>
              <w:t xml:space="preserve"> </w:t>
            </w:r>
            <w:r>
              <w:br/>
              <w:t>(MHz)</w:t>
            </w:r>
          </w:p>
        </w:tc>
        <w:tc>
          <w:tcPr>
            <w:tcW w:w="823" w:type="dxa"/>
            <w:tcBorders>
              <w:top w:val="single" w:sz="4" w:space="0" w:color="auto"/>
              <w:left w:val="single" w:sz="4" w:space="0" w:color="auto"/>
              <w:bottom w:val="single" w:sz="4" w:space="0" w:color="auto"/>
              <w:right w:val="single" w:sz="4" w:space="0" w:color="auto"/>
            </w:tcBorders>
            <w:vAlign w:val="center"/>
            <w:hideMark/>
          </w:tcPr>
          <w:p w14:paraId="07259EE2" w14:textId="77777777" w:rsidR="005B27A4" w:rsidRDefault="005B27A4" w:rsidP="00845C4D">
            <w:pPr>
              <w:pStyle w:val="TAH"/>
            </w:pPr>
            <w:r>
              <w:t xml:space="preserve">UL BW </w:t>
            </w:r>
            <w:r>
              <w:br/>
              <w:t>(MHz)</w:t>
            </w:r>
          </w:p>
        </w:tc>
        <w:tc>
          <w:tcPr>
            <w:tcW w:w="899" w:type="dxa"/>
            <w:tcBorders>
              <w:top w:val="single" w:sz="4" w:space="0" w:color="auto"/>
              <w:left w:val="single" w:sz="4" w:space="0" w:color="auto"/>
              <w:bottom w:val="single" w:sz="4" w:space="0" w:color="auto"/>
              <w:right w:val="single" w:sz="4" w:space="0" w:color="auto"/>
            </w:tcBorders>
            <w:vAlign w:val="center"/>
            <w:hideMark/>
          </w:tcPr>
          <w:p w14:paraId="07259EE3" w14:textId="77777777" w:rsidR="005B27A4" w:rsidRDefault="005B27A4" w:rsidP="00845C4D">
            <w:pPr>
              <w:pStyle w:val="TAH"/>
            </w:pPr>
            <w:r>
              <w:t xml:space="preserve">UL </w:t>
            </w:r>
            <w:r>
              <w:br/>
              <w:t>C</w:t>
            </w:r>
            <w:r>
              <w:rPr>
                <w:vertAlign w:val="subscript"/>
              </w:rPr>
              <w:t>LRB</w:t>
            </w:r>
          </w:p>
        </w:tc>
        <w:tc>
          <w:tcPr>
            <w:tcW w:w="887" w:type="dxa"/>
            <w:tcBorders>
              <w:top w:val="single" w:sz="4" w:space="0" w:color="auto"/>
              <w:left w:val="single" w:sz="4" w:space="0" w:color="auto"/>
              <w:bottom w:val="single" w:sz="4" w:space="0" w:color="auto"/>
              <w:right w:val="single" w:sz="4" w:space="0" w:color="auto"/>
            </w:tcBorders>
            <w:vAlign w:val="center"/>
            <w:hideMark/>
          </w:tcPr>
          <w:p w14:paraId="07259EE4" w14:textId="77777777" w:rsidR="005B27A4" w:rsidRDefault="005B27A4" w:rsidP="00845C4D">
            <w:pPr>
              <w:pStyle w:val="TAH"/>
            </w:pPr>
            <w:r>
              <w:t>DL F</w:t>
            </w:r>
            <w:r>
              <w:rPr>
                <w:vertAlign w:val="subscript"/>
              </w:rPr>
              <w:t>c</w:t>
            </w:r>
            <w:r>
              <w:t xml:space="preserve"> (MHz)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E5" w14:textId="77777777" w:rsidR="005B27A4" w:rsidRDefault="005B27A4" w:rsidP="00845C4D">
            <w:pPr>
              <w:pStyle w:val="TAH"/>
              <w:rPr>
                <w:lang w:eastAsia="ko-KR"/>
              </w:rPr>
            </w:pPr>
            <w:r>
              <w:rPr>
                <w:lang w:eastAsia="ko-KR"/>
              </w:rPr>
              <w:t>DL BW</w:t>
            </w:r>
          </w:p>
          <w:p w14:paraId="07259EE6" w14:textId="77777777" w:rsidR="005B27A4" w:rsidRDefault="005B27A4" w:rsidP="00845C4D">
            <w:pPr>
              <w:pStyle w:val="TAH"/>
              <w:rPr>
                <w:lang w:eastAsia="ko-KR"/>
              </w:rPr>
            </w:pPr>
            <w:r>
              <w:rPr>
                <w:lang w:eastAsia="ko-KR"/>
              </w:rPr>
              <w:t>(MHz)</w:t>
            </w:r>
          </w:p>
        </w:tc>
        <w:tc>
          <w:tcPr>
            <w:tcW w:w="813" w:type="dxa"/>
            <w:tcBorders>
              <w:top w:val="single" w:sz="4" w:space="0" w:color="auto"/>
              <w:left w:val="single" w:sz="4" w:space="0" w:color="auto"/>
              <w:bottom w:val="single" w:sz="4" w:space="0" w:color="auto"/>
              <w:right w:val="single" w:sz="4" w:space="0" w:color="auto"/>
            </w:tcBorders>
            <w:vAlign w:val="center"/>
            <w:hideMark/>
          </w:tcPr>
          <w:p w14:paraId="07259EE7" w14:textId="77777777" w:rsidR="005B27A4" w:rsidRDefault="005B27A4" w:rsidP="00845C4D">
            <w:pPr>
              <w:pStyle w:val="TAH"/>
            </w:pPr>
            <w:r>
              <w:t xml:space="preserve">MSD </w:t>
            </w:r>
            <w:r>
              <w:br/>
              <w:t>(dB)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259EE8" w14:textId="77777777" w:rsidR="005B27A4" w:rsidRDefault="005B27A4" w:rsidP="00845C4D">
            <w:pPr>
              <w:pStyle w:val="TAH"/>
            </w:pPr>
            <w:r>
              <w:t>Duplex mode</w:t>
            </w:r>
          </w:p>
        </w:tc>
        <w:tc>
          <w:tcPr>
            <w:tcW w:w="766" w:type="dxa"/>
            <w:tcBorders>
              <w:top w:val="single" w:sz="4" w:space="0" w:color="auto"/>
              <w:left w:val="single" w:sz="4" w:space="0" w:color="auto"/>
              <w:bottom w:val="single" w:sz="4" w:space="0" w:color="auto"/>
              <w:right w:val="single" w:sz="4" w:space="0" w:color="auto"/>
            </w:tcBorders>
            <w:vAlign w:val="center"/>
            <w:hideMark/>
          </w:tcPr>
          <w:p w14:paraId="07259EE9" w14:textId="77777777" w:rsidR="005B27A4" w:rsidRDefault="005B27A4" w:rsidP="00845C4D">
            <w:pPr>
              <w:pStyle w:val="TAH"/>
              <w:rPr>
                <w:lang w:eastAsia="ko-KR"/>
              </w:rPr>
            </w:pPr>
            <w:r>
              <w:rPr>
                <w:lang w:eastAsia="ko-KR"/>
              </w:rPr>
              <w:t>Source of IMD</w:t>
            </w:r>
          </w:p>
        </w:tc>
      </w:tr>
      <w:tr w:rsidR="005B27A4" w14:paraId="07259EF6" w14:textId="77777777" w:rsidTr="005B27A4">
        <w:trPr>
          <w:trHeight w:val="205"/>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14:paraId="07259EEB" w14:textId="77777777" w:rsidR="005B27A4" w:rsidRDefault="005B27A4" w:rsidP="00253F01">
            <w:pPr>
              <w:pStyle w:val="TAC"/>
              <w:rPr>
                <w:lang w:eastAsia="ko-KR"/>
              </w:rPr>
            </w:pPr>
            <w:r>
              <w:rPr>
                <w:lang w:eastAsia="ko-KR"/>
              </w:rPr>
              <w:t>CA_1A-8A-20A</w:t>
            </w:r>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07259EEC" w14:textId="77777777" w:rsidR="005B27A4" w:rsidRDefault="005B27A4" w:rsidP="00253F01">
            <w:pPr>
              <w:pStyle w:val="TAC"/>
              <w:rPr>
                <w:lang w:eastAsia="ko-KR"/>
              </w:rPr>
            </w:pPr>
            <w:r>
              <w:rPr>
                <w:lang w:eastAsia="ko-KR"/>
              </w:rPr>
              <w:t>CA_1A-8A</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ED" w14:textId="77777777" w:rsidR="005B27A4" w:rsidRDefault="005B27A4">
            <w:pPr>
              <w:pStyle w:val="TAC"/>
              <w:rPr>
                <w:lang w:eastAsia="ko-KR"/>
              </w:rPr>
            </w:pPr>
            <w:r>
              <w:rPr>
                <w:lang w:eastAsia="ko-KR"/>
              </w:rPr>
              <w:t>1</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EEE" w14:textId="77777777" w:rsidR="005B27A4" w:rsidRDefault="004C5E06" w:rsidP="00253F01">
            <w:pPr>
              <w:pStyle w:val="TAC"/>
              <w:rPr>
                <w:rFonts w:cs="Arial"/>
                <w:color w:val="000000"/>
                <w:lang w:val="en-US" w:eastAsia="ko-KR"/>
              </w:rPr>
            </w:pPr>
            <w:r>
              <w:rPr>
                <w:rFonts w:cs="Arial"/>
                <w:color w:val="000000"/>
                <w:lang w:val="en-US" w:eastAsia="ko-KR"/>
              </w:rPr>
              <w:t>1925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EEF" w14:textId="77777777" w:rsidR="005B27A4" w:rsidRDefault="005B27A4" w:rsidP="00253F01">
            <w:pPr>
              <w:pStyle w:val="TAC"/>
              <w:rPr>
                <w:rFonts w:cs="Arial"/>
                <w:color w:val="000000"/>
                <w:lang w:val="en-US" w:eastAsia="ko-KR"/>
              </w:rPr>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EF0" w14:textId="77777777" w:rsidR="005B27A4" w:rsidRDefault="005B27A4" w:rsidP="00253F01">
            <w:pPr>
              <w:pStyle w:val="TAC"/>
              <w:rPr>
                <w:rFonts w:cs="Arial"/>
                <w:color w:val="000000"/>
                <w:lang w:val="en-US" w:eastAsia="ko-KR"/>
              </w:rPr>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EF1" w14:textId="77777777" w:rsidR="005B27A4" w:rsidRDefault="004C5E06" w:rsidP="005D56B9">
            <w:pPr>
              <w:pStyle w:val="TAC"/>
              <w:rPr>
                <w:rFonts w:cs="Arial"/>
                <w:lang w:eastAsia="ko-KR"/>
              </w:rPr>
            </w:pPr>
            <w:r>
              <w:rPr>
                <w:rFonts w:cs="Arial"/>
                <w:lang w:eastAsia="ko-KR"/>
              </w:rPr>
              <w:t>2115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F2" w14:textId="77777777" w:rsidR="005B27A4" w:rsidRDefault="005B27A4" w:rsidP="00253F01">
            <w:pPr>
              <w:pStyle w:val="TAC"/>
              <w:rPr>
                <w:rFonts w:ascii="Calibri" w:hAnsi="Calibri"/>
                <w:color w:val="000000"/>
                <w:lang w:val="en-US" w:eastAsia="ko-KR"/>
              </w:rPr>
            </w:pPr>
            <w:r>
              <w:rPr>
                <w:rFonts w:ascii="Calibri" w:hAnsi="Calibri"/>
                <w:color w:val="000000"/>
                <w:lang w:val="en-US" w:eastAsia="ko-KR"/>
              </w:rPr>
              <w:t>5</w:t>
            </w:r>
          </w:p>
        </w:tc>
        <w:tc>
          <w:tcPr>
            <w:tcW w:w="813" w:type="dxa"/>
            <w:vMerge w:val="restart"/>
            <w:tcBorders>
              <w:top w:val="single" w:sz="4" w:space="0" w:color="auto"/>
              <w:left w:val="single" w:sz="4" w:space="0" w:color="auto"/>
              <w:bottom w:val="single" w:sz="4" w:space="0" w:color="auto"/>
              <w:right w:val="single" w:sz="4" w:space="0" w:color="auto"/>
            </w:tcBorders>
            <w:noWrap/>
            <w:vAlign w:val="center"/>
            <w:hideMark/>
          </w:tcPr>
          <w:p w14:paraId="07259EF3" w14:textId="77777777" w:rsidR="005B27A4" w:rsidRDefault="005B27A4" w:rsidP="005D56B9">
            <w:pPr>
              <w:pStyle w:val="TAC"/>
              <w:rPr>
                <w:b/>
                <w:lang w:eastAsia="ko-KR"/>
              </w:rPr>
            </w:pPr>
            <w:r>
              <w:rPr>
                <w:b/>
                <w:lang w:eastAsia="ko-KR"/>
              </w:rPr>
              <w:t>N/A</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14:paraId="07259EF4" w14:textId="77777777" w:rsidR="005B27A4" w:rsidRDefault="005B27A4" w:rsidP="005D56B9">
            <w:pPr>
              <w:pStyle w:val="TAC"/>
              <w:rPr>
                <w:lang w:eastAsia="ko-KR"/>
              </w:rPr>
            </w:pPr>
            <w:r>
              <w:rPr>
                <w:lang w:eastAsia="ko-KR"/>
              </w:rPr>
              <w:t>FDD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07259EF5" w14:textId="77777777" w:rsidR="005B27A4" w:rsidRDefault="005B27A4" w:rsidP="005D56B9">
            <w:pPr>
              <w:pStyle w:val="TAC"/>
              <w:rPr>
                <w:lang w:eastAsia="ko-KR"/>
              </w:rPr>
            </w:pPr>
            <w:r>
              <w:rPr>
                <w:lang w:eastAsia="ko-KR"/>
              </w:rPr>
              <w:t>IMD4</w:t>
            </w:r>
          </w:p>
        </w:tc>
      </w:tr>
      <w:tr w:rsidR="005B27A4" w14:paraId="07259F02"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07259EF7" w14:textId="77777777" w:rsidR="005B27A4" w:rsidRDefault="005B27A4" w:rsidP="00253F01">
            <w:pPr>
              <w:pStyle w:val="TAC"/>
              <w:rPr>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7259EF8" w14:textId="77777777" w:rsidR="005B27A4" w:rsidRDefault="005B27A4" w:rsidP="00253F01">
            <w:pPr>
              <w:pStyle w:val="TAC"/>
              <w:rPr>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F9" w14:textId="77777777" w:rsidR="005B27A4" w:rsidRDefault="005B27A4">
            <w:pPr>
              <w:pStyle w:val="TAC"/>
              <w:rPr>
                <w:lang w:eastAsia="ko-KR"/>
              </w:rPr>
            </w:pPr>
            <w:r>
              <w:rPr>
                <w:lang w:eastAsia="ko-KR"/>
              </w:rPr>
              <w:t>8</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EFA" w14:textId="77777777" w:rsidR="005B27A4" w:rsidRDefault="004C5E06" w:rsidP="00253F01">
            <w:pPr>
              <w:pStyle w:val="TAC"/>
              <w:rPr>
                <w:rFonts w:ascii="Calibri" w:hAnsi="Calibri"/>
                <w:color w:val="000000"/>
                <w:lang w:val="en-US" w:eastAsia="ko-KR"/>
              </w:rPr>
            </w:pPr>
            <w:r>
              <w:rPr>
                <w:rFonts w:cs="Arial"/>
                <w:color w:val="000000"/>
                <w:lang w:val="en-US" w:eastAsia="ko-KR"/>
              </w:rPr>
              <w:t>910</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EFB" w14:textId="77777777" w:rsidR="005B27A4" w:rsidRDefault="005B27A4" w:rsidP="00253F01">
            <w:pPr>
              <w:pStyle w:val="TAC"/>
              <w:rPr>
                <w:rFonts w:ascii="Calibri" w:hAnsi="Calibri"/>
                <w:color w:val="000000"/>
                <w:lang w:val="en-US" w:eastAsia="ko-KR"/>
              </w:rPr>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EFC" w14:textId="77777777" w:rsidR="005B27A4" w:rsidRDefault="005B27A4" w:rsidP="00253F01">
            <w:pPr>
              <w:pStyle w:val="TAC"/>
              <w:rPr>
                <w:rFonts w:ascii="Calibri" w:hAnsi="Calibri"/>
                <w:color w:val="000000"/>
                <w:lang w:val="en-US" w:eastAsia="ko-KR"/>
              </w:rPr>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EFD" w14:textId="77777777" w:rsidR="005B27A4" w:rsidRDefault="004C5E06" w:rsidP="005D56B9">
            <w:pPr>
              <w:pStyle w:val="TAC"/>
              <w:rPr>
                <w:lang w:eastAsia="ko-KR"/>
              </w:rPr>
            </w:pPr>
            <w:r>
              <w:rPr>
                <w:rFonts w:cs="Arial"/>
                <w:lang w:eastAsia="ko-KR"/>
              </w:rPr>
              <w:t>955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FE" w14:textId="77777777" w:rsidR="005B27A4" w:rsidRDefault="005B27A4" w:rsidP="00253F01">
            <w:pPr>
              <w:pStyle w:val="TAC"/>
              <w:rPr>
                <w:rFonts w:ascii="Calibri" w:hAnsi="Calibri"/>
                <w:color w:val="000000"/>
                <w:lang w:val="en-US" w:eastAsia="ko-KR"/>
              </w:rPr>
            </w:pPr>
            <w:r>
              <w:rPr>
                <w:rFonts w:ascii="Calibri" w:hAnsi="Calibri"/>
                <w:color w:val="000000"/>
                <w:lang w:val="en-US" w:eastAsia="ko-KR"/>
              </w:rPr>
              <w:t>5</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07259EFF" w14:textId="77777777" w:rsidR="005B27A4" w:rsidRDefault="005B27A4" w:rsidP="00253F01">
            <w:pPr>
              <w:pStyle w:val="TAC"/>
              <w:rPr>
                <w:b/>
                <w:lang w:eastAsia="ko-KR"/>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7259F00" w14:textId="77777777" w:rsidR="005B27A4" w:rsidRDefault="005B27A4" w:rsidP="00253F01">
            <w:pPr>
              <w:pStyle w:val="TAC"/>
              <w:rPr>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7259F01" w14:textId="77777777" w:rsidR="005B27A4" w:rsidRDefault="005B27A4" w:rsidP="00253F01">
            <w:pPr>
              <w:pStyle w:val="TAC"/>
              <w:rPr>
                <w:lang w:eastAsia="ko-KR"/>
              </w:rPr>
            </w:pPr>
          </w:p>
        </w:tc>
      </w:tr>
      <w:tr w:rsidR="005B27A4" w14:paraId="07259F0E"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07259F03" w14:textId="77777777" w:rsidR="005B27A4" w:rsidRDefault="005B27A4" w:rsidP="00253F01">
            <w:pPr>
              <w:pStyle w:val="TAC"/>
              <w:rPr>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7259F04" w14:textId="77777777" w:rsidR="005B27A4" w:rsidRDefault="005B27A4" w:rsidP="00253F01">
            <w:pPr>
              <w:pStyle w:val="TAC"/>
              <w:rPr>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7259F05" w14:textId="77777777" w:rsidR="005B27A4" w:rsidRDefault="005B27A4">
            <w:pPr>
              <w:pStyle w:val="TAC"/>
              <w:rPr>
                <w:lang w:eastAsia="ko-KR"/>
              </w:rPr>
            </w:pPr>
            <w:r>
              <w:rPr>
                <w:lang w:eastAsia="ko-KR"/>
              </w:rPr>
              <w:t>20</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F06" w14:textId="77777777" w:rsidR="005B27A4" w:rsidRDefault="004C5E06" w:rsidP="00253F01">
            <w:pPr>
              <w:pStyle w:val="TAC"/>
              <w:rPr>
                <w:rFonts w:ascii="Calibri" w:hAnsi="Calibri"/>
                <w:color w:val="000000"/>
                <w:lang w:val="en-US" w:eastAsia="ko-KR"/>
              </w:rPr>
            </w:pPr>
            <w:r>
              <w:rPr>
                <w:rFonts w:cs="Arial"/>
                <w:color w:val="000000"/>
                <w:lang w:val="en-US" w:eastAsia="ko-KR"/>
              </w:rPr>
              <w:t>846</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F07" w14:textId="77777777" w:rsidR="005B27A4" w:rsidRDefault="005B27A4" w:rsidP="00253F01">
            <w:pPr>
              <w:pStyle w:val="TAC"/>
              <w:rPr>
                <w:rFonts w:ascii="Calibri" w:hAnsi="Calibri"/>
                <w:color w:val="000000"/>
                <w:lang w:val="en-US" w:eastAsia="ko-KR"/>
              </w:rPr>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F08" w14:textId="77777777" w:rsidR="005B27A4" w:rsidRDefault="005B27A4" w:rsidP="00253F01">
            <w:pPr>
              <w:pStyle w:val="TAC"/>
              <w:rPr>
                <w:rFonts w:ascii="Calibri" w:hAnsi="Calibri"/>
                <w:color w:val="000000"/>
                <w:lang w:val="en-US" w:eastAsia="ko-KR"/>
              </w:rPr>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F09" w14:textId="77777777" w:rsidR="005B27A4" w:rsidRDefault="004C5E06" w:rsidP="005D56B9">
            <w:pPr>
              <w:pStyle w:val="TAC"/>
              <w:rPr>
                <w:lang w:eastAsia="ko-KR"/>
              </w:rPr>
            </w:pPr>
            <w:r>
              <w:rPr>
                <w:rFonts w:cs="Arial"/>
                <w:color w:val="000000"/>
                <w:lang w:val="en-US" w:eastAsia="ko-KR"/>
              </w:rPr>
              <w:t>805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F0A" w14:textId="77777777" w:rsidR="005B27A4" w:rsidRDefault="005B27A4" w:rsidP="00253F01">
            <w:pPr>
              <w:pStyle w:val="TAC"/>
              <w:rPr>
                <w:rFonts w:ascii="Calibri" w:hAnsi="Calibri"/>
                <w:color w:val="000000"/>
                <w:lang w:val="en-US" w:eastAsia="ko-KR"/>
              </w:rPr>
            </w:pPr>
            <w:r>
              <w:rPr>
                <w:rFonts w:ascii="Calibri" w:hAnsi="Calibri"/>
                <w:color w:val="000000"/>
                <w:lang w:val="en-US" w:eastAsia="ko-KR"/>
              </w:rPr>
              <w:t>5</w:t>
            </w:r>
          </w:p>
        </w:tc>
        <w:tc>
          <w:tcPr>
            <w:tcW w:w="813" w:type="dxa"/>
            <w:tcBorders>
              <w:top w:val="single" w:sz="4" w:space="0" w:color="auto"/>
              <w:left w:val="single" w:sz="4" w:space="0" w:color="auto"/>
              <w:bottom w:val="single" w:sz="4" w:space="0" w:color="auto"/>
              <w:right w:val="single" w:sz="4" w:space="0" w:color="auto"/>
            </w:tcBorders>
            <w:noWrap/>
            <w:vAlign w:val="center"/>
            <w:hideMark/>
          </w:tcPr>
          <w:p w14:paraId="07259F0B" w14:textId="77777777" w:rsidR="005B27A4" w:rsidRDefault="005B27A4" w:rsidP="005D56B9">
            <w:pPr>
              <w:pStyle w:val="TAC"/>
              <w:rPr>
                <w:b/>
                <w:lang w:eastAsia="ko-KR"/>
              </w:rPr>
            </w:pPr>
            <w:r>
              <w:rPr>
                <w:b/>
                <w:lang w:eastAsia="ko-KR"/>
              </w:rPr>
              <w:t>11.5</w:t>
            </w: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7259F0C" w14:textId="77777777" w:rsidR="005B27A4" w:rsidRDefault="005B27A4" w:rsidP="00253F01">
            <w:pPr>
              <w:pStyle w:val="TAC"/>
              <w:rPr>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7259F0D" w14:textId="77777777" w:rsidR="005B27A4" w:rsidRDefault="005B27A4" w:rsidP="00253F01">
            <w:pPr>
              <w:pStyle w:val="TAC"/>
              <w:rPr>
                <w:lang w:eastAsia="ko-KR"/>
              </w:rPr>
            </w:pPr>
          </w:p>
        </w:tc>
      </w:tr>
    </w:tbl>
    <w:p w14:paraId="07259F0F" w14:textId="77777777" w:rsidR="005B27A4" w:rsidRDefault="005B27A4" w:rsidP="005B27A4">
      <w:pPr>
        <w:rPr>
          <w:lang w:eastAsia="ja-JP"/>
        </w:rPr>
      </w:pPr>
    </w:p>
    <w:p w14:paraId="07259F11" w14:textId="3A00165E"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fallback combination </w:t>
      </w:r>
      <w:r>
        <w:rPr>
          <w:lang w:eastAsia="zh-CN"/>
        </w:rPr>
        <w:t>CA_</w:t>
      </w:r>
      <w:r>
        <w:rPr>
          <w:lang w:eastAsia="ja-JP"/>
        </w:rPr>
        <w:t>1</w:t>
      </w:r>
      <w:r>
        <w:rPr>
          <w:lang w:eastAsia="zh-CN"/>
        </w:rPr>
        <w:t>A</w:t>
      </w:r>
      <w:r>
        <w:rPr>
          <w:lang w:eastAsia="ja-JP"/>
        </w:rPr>
        <w:t>_8</w:t>
      </w:r>
      <w:r>
        <w:rPr>
          <w:lang w:eastAsia="zh-CN"/>
        </w:rPr>
        <w:t>A.</w:t>
      </w:r>
    </w:p>
    <w:p w14:paraId="07259F12" w14:textId="77777777" w:rsidR="005B27A4" w:rsidRDefault="005B27A4" w:rsidP="004912B0">
      <w:pPr>
        <w:pStyle w:val="Heading4"/>
        <w:rPr>
          <w:lang w:val="en-US"/>
        </w:rPr>
      </w:pPr>
      <w:bookmarkStart w:id="114" w:name="_Toc87876975"/>
      <w:r>
        <w:rPr>
          <w:lang w:val="en-US" w:eastAsia="ja-JP"/>
        </w:rPr>
        <w:t>6.3</w:t>
      </w:r>
      <w:r>
        <w:rPr>
          <w:lang w:val="en-US"/>
        </w:rPr>
        <w:t>.1.</w:t>
      </w:r>
      <w:r>
        <w:rPr>
          <w:lang w:val="en-US" w:eastAsia="ja-JP"/>
        </w:rPr>
        <w:t>4</w:t>
      </w:r>
      <w:r>
        <w:rPr>
          <w:lang w:val="en-US"/>
        </w:rPr>
        <w:tab/>
        <w:t>∆TIB and ∆RIB values</w:t>
      </w:r>
      <w:bookmarkEnd w:id="114"/>
    </w:p>
    <w:p w14:paraId="07259F13" w14:textId="77777777" w:rsidR="005B27A4" w:rsidRPr="00C64451" w:rsidRDefault="005B27A4" w:rsidP="005B27A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rFonts w:hint="eastAsia"/>
          <w:lang w:eastAsia="ja-JP"/>
        </w:rPr>
        <w:t>1A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6.3.1.4</w:t>
      </w:r>
      <w:r w:rsidRPr="00C64451">
        <w:t>-1</w:t>
      </w:r>
      <w:r w:rsidRPr="00C64451">
        <w:rPr>
          <w:lang w:val="en-US"/>
        </w:rPr>
        <w:t xml:space="preserve"> and in table </w:t>
      </w:r>
      <w:r>
        <w:rPr>
          <w:lang w:eastAsia="zh-CN"/>
        </w:rPr>
        <w:t>6.3.1.4</w:t>
      </w:r>
      <w:r w:rsidRPr="00C64451">
        <w:t>-2</w:t>
      </w:r>
      <w:r w:rsidRPr="00C64451">
        <w:rPr>
          <w:lang w:val="en-US" w:eastAsia="ja-JP"/>
        </w:rPr>
        <w:t>.</w:t>
      </w:r>
    </w:p>
    <w:p w14:paraId="07259F14" w14:textId="77777777"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B27A4" w:rsidRPr="00C64451" w14:paraId="07259F19" w14:textId="77777777" w:rsidTr="00845C4D">
        <w:trPr>
          <w:tblHeader/>
          <w:jc w:val="center"/>
        </w:trPr>
        <w:tc>
          <w:tcPr>
            <w:tcW w:w="1535" w:type="dxa"/>
          </w:tcPr>
          <w:p w14:paraId="07259F15" w14:textId="77777777" w:rsidR="005B27A4" w:rsidRPr="00C64451" w:rsidRDefault="005B27A4" w:rsidP="00253F01">
            <w:pPr>
              <w:pStyle w:val="TAH"/>
            </w:pPr>
            <w:r w:rsidRPr="00C64451">
              <w:t>Inter-band CA Configuration</w:t>
            </w:r>
          </w:p>
        </w:tc>
        <w:tc>
          <w:tcPr>
            <w:tcW w:w="2952" w:type="dxa"/>
          </w:tcPr>
          <w:p w14:paraId="07259F16" w14:textId="77777777" w:rsidR="005B27A4" w:rsidRPr="00C64451" w:rsidRDefault="005B27A4" w:rsidP="00253F01">
            <w:pPr>
              <w:pStyle w:val="TAH"/>
            </w:pPr>
            <w:r w:rsidRPr="00C64451">
              <w:t>E-UTRA Band</w:t>
            </w:r>
          </w:p>
        </w:tc>
        <w:tc>
          <w:tcPr>
            <w:tcW w:w="2952" w:type="dxa"/>
          </w:tcPr>
          <w:p w14:paraId="07259F17" w14:textId="77777777" w:rsidR="005B27A4" w:rsidRPr="00C64451" w:rsidRDefault="005B27A4" w:rsidP="00253F01">
            <w:pPr>
              <w:pStyle w:val="TAH"/>
            </w:pPr>
            <w:r w:rsidRPr="00C64451">
              <w:t>ΔT</w:t>
            </w:r>
            <w:r w:rsidRPr="00C64451">
              <w:rPr>
                <w:vertAlign w:val="subscript"/>
              </w:rPr>
              <w:t>IB,c</w:t>
            </w:r>
            <w:r w:rsidRPr="00C64451">
              <w:t xml:space="preserve"> [dB]</w:t>
            </w:r>
          </w:p>
          <w:p w14:paraId="07259F18" w14:textId="77777777" w:rsidR="005B27A4" w:rsidRPr="00C64451" w:rsidRDefault="005B27A4" w:rsidP="00253F01">
            <w:pPr>
              <w:pStyle w:val="TAH"/>
            </w:pPr>
          </w:p>
        </w:tc>
      </w:tr>
      <w:tr w:rsidR="005B27A4" w:rsidRPr="005D56B9" w14:paraId="07259F1D" w14:textId="77777777" w:rsidTr="00845C4D">
        <w:trPr>
          <w:jc w:val="center"/>
        </w:trPr>
        <w:tc>
          <w:tcPr>
            <w:tcW w:w="1535" w:type="dxa"/>
            <w:vMerge w:val="restart"/>
            <w:vAlign w:val="center"/>
          </w:tcPr>
          <w:p w14:paraId="07259F1A" w14:textId="77777777" w:rsidR="005B27A4" w:rsidRPr="00253F01" w:rsidRDefault="005B27A4" w:rsidP="005D56B9">
            <w:pPr>
              <w:pStyle w:val="TAC"/>
            </w:pPr>
            <w:r w:rsidRPr="005D56B9">
              <w:t>CA_</w:t>
            </w:r>
            <w:r w:rsidRPr="00253F01">
              <w:t>1</w:t>
            </w:r>
            <w:r w:rsidRPr="005D56B9">
              <w:t>A-</w:t>
            </w:r>
            <w:r w:rsidRPr="00253F01">
              <w:t>8</w:t>
            </w:r>
            <w:r w:rsidRPr="005D56B9">
              <w:t>A</w:t>
            </w:r>
            <w:r w:rsidRPr="00253F01">
              <w:t>-20A</w:t>
            </w:r>
          </w:p>
        </w:tc>
        <w:tc>
          <w:tcPr>
            <w:tcW w:w="2952" w:type="dxa"/>
            <w:vAlign w:val="center"/>
          </w:tcPr>
          <w:p w14:paraId="07259F1B" w14:textId="77777777" w:rsidR="005B27A4" w:rsidRPr="00253F01" w:rsidRDefault="005B27A4" w:rsidP="005D56B9">
            <w:pPr>
              <w:pStyle w:val="TAC"/>
            </w:pPr>
            <w:r w:rsidRPr="00253F01">
              <w:t>1</w:t>
            </w:r>
          </w:p>
        </w:tc>
        <w:tc>
          <w:tcPr>
            <w:tcW w:w="2952" w:type="dxa"/>
          </w:tcPr>
          <w:p w14:paraId="07259F1C" w14:textId="77777777" w:rsidR="005B27A4" w:rsidRPr="00253F01" w:rsidRDefault="005B27A4" w:rsidP="005D56B9">
            <w:pPr>
              <w:pStyle w:val="TAC"/>
            </w:pPr>
            <w:r w:rsidRPr="00253F01">
              <w:t>0.3</w:t>
            </w:r>
          </w:p>
        </w:tc>
      </w:tr>
      <w:tr w:rsidR="005B27A4" w:rsidRPr="005D56B9" w14:paraId="07259F21" w14:textId="77777777" w:rsidTr="00845C4D">
        <w:trPr>
          <w:jc w:val="center"/>
        </w:trPr>
        <w:tc>
          <w:tcPr>
            <w:tcW w:w="1535" w:type="dxa"/>
            <w:vMerge/>
            <w:vAlign w:val="center"/>
          </w:tcPr>
          <w:p w14:paraId="07259F1E" w14:textId="77777777" w:rsidR="005B27A4" w:rsidRPr="005D56B9" w:rsidRDefault="005B27A4">
            <w:pPr>
              <w:pStyle w:val="TAC"/>
            </w:pPr>
          </w:p>
        </w:tc>
        <w:tc>
          <w:tcPr>
            <w:tcW w:w="2952" w:type="dxa"/>
            <w:vAlign w:val="center"/>
          </w:tcPr>
          <w:p w14:paraId="07259F1F" w14:textId="77777777" w:rsidR="005B27A4" w:rsidRPr="00253F01" w:rsidRDefault="005B27A4">
            <w:pPr>
              <w:pStyle w:val="TAC"/>
            </w:pPr>
            <w:r w:rsidRPr="00253F01">
              <w:t>8</w:t>
            </w:r>
          </w:p>
        </w:tc>
        <w:tc>
          <w:tcPr>
            <w:tcW w:w="2952" w:type="dxa"/>
          </w:tcPr>
          <w:p w14:paraId="07259F20" w14:textId="77777777" w:rsidR="005B27A4" w:rsidRPr="00253F01" w:rsidRDefault="005B27A4">
            <w:pPr>
              <w:pStyle w:val="TAC"/>
            </w:pPr>
            <w:r w:rsidRPr="00253F01">
              <w:t>0.3</w:t>
            </w:r>
          </w:p>
        </w:tc>
      </w:tr>
      <w:tr w:rsidR="005B27A4" w:rsidRPr="005D56B9" w14:paraId="07259F25" w14:textId="77777777" w:rsidTr="00845C4D">
        <w:trPr>
          <w:jc w:val="center"/>
        </w:trPr>
        <w:tc>
          <w:tcPr>
            <w:tcW w:w="1535" w:type="dxa"/>
            <w:vMerge/>
            <w:vAlign w:val="center"/>
          </w:tcPr>
          <w:p w14:paraId="07259F22" w14:textId="77777777" w:rsidR="005B27A4" w:rsidRPr="005D56B9" w:rsidRDefault="005B27A4">
            <w:pPr>
              <w:pStyle w:val="TAC"/>
            </w:pPr>
          </w:p>
        </w:tc>
        <w:tc>
          <w:tcPr>
            <w:tcW w:w="2952" w:type="dxa"/>
            <w:vAlign w:val="center"/>
          </w:tcPr>
          <w:p w14:paraId="07259F23" w14:textId="77777777" w:rsidR="005B27A4" w:rsidRPr="00253F01" w:rsidRDefault="005B27A4">
            <w:pPr>
              <w:pStyle w:val="TAC"/>
            </w:pPr>
            <w:r w:rsidRPr="00253F01">
              <w:t>20</w:t>
            </w:r>
          </w:p>
        </w:tc>
        <w:tc>
          <w:tcPr>
            <w:tcW w:w="2952" w:type="dxa"/>
          </w:tcPr>
          <w:p w14:paraId="07259F24" w14:textId="77777777" w:rsidR="005B27A4" w:rsidRPr="00253F01" w:rsidRDefault="005B27A4">
            <w:pPr>
              <w:pStyle w:val="TAC"/>
            </w:pPr>
            <w:r w:rsidRPr="00253F01">
              <w:t>0.4</w:t>
            </w:r>
          </w:p>
        </w:tc>
      </w:tr>
    </w:tbl>
    <w:p w14:paraId="07259F26" w14:textId="77777777" w:rsidR="005B27A4" w:rsidRPr="00C64451" w:rsidRDefault="005B27A4" w:rsidP="005B27A4"/>
    <w:p w14:paraId="07259F27" w14:textId="77777777"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B27A4" w:rsidRPr="00C64451" w14:paraId="07259F2C" w14:textId="77777777" w:rsidTr="00845C4D">
        <w:trPr>
          <w:tblHeader/>
          <w:jc w:val="center"/>
        </w:trPr>
        <w:tc>
          <w:tcPr>
            <w:tcW w:w="1535" w:type="dxa"/>
          </w:tcPr>
          <w:p w14:paraId="07259F28" w14:textId="77777777" w:rsidR="005B27A4" w:rsidRPr="00C64451" w:rsidRDefault="005B27A4" w:rsidP="00253F01">
            <w:pPr>
              <w:pStyle w:val="TAH"/>
            </w:pPr>
            <w:r w:rsidRPr="00C64451">
              <w:t>Inter-band CA Configuration</w:t>
            </w:r>
          </w:p>
        </w:tc>
        <w:tc>
          <w:tcPr>
            <w:tcW w:w="2952" w:type="dxa"/>
          </w:tcPr>
          <w:p w14:paraId="07259F29" w14:textId="77777777" w:rsidR="005B27A4" w:rsidRPr="00C64451" w:rsidRDefault="005B27A4" w:rsidP="00253F01">
            <w:pPr>
              <w:pStyle w:val="TAH"/>
            </w:pPr>
            <w:r w:rsidRPr="00C64451">
              <w:t>E-UTRA Band</w:t>
            </w:r>
          </w:p>
        </w:tc>
        <w:tc>
          <w:tcPr>
            <w:tcW w:w="2952" w:type="dxa"/>
          </w:tcPr>
          <w:p w14:paraId="07259F2A" w14:textId="77777777" w:rsidR="005B27A4" w:rsidRPr="00C64451" w:rsidRDefault="005B27A4" w:rsidP="00253F01">
            <w:pPr>
              <w:pStyle w:val="TAH"/>
            </w:pPr>
            <w:r w:rsidRPr="00C64451">
              <w:t>Δ</w:t>
            </w:r>
            <w:r w:rsidRPr="00C64451">
              <w:rPr>
                <w:rFonts w:hint="eastAsia"/>
              </w:rPr>
              <w:t>R</w:t>
            </w:r>
            <w:r w:rsidRPr="00C64451">
              <w:rPr>
                <w:vertAlign w:val="subscript"/>
              </w:rPr>
              <w:t>IB,c</w:t>
            </w:r>
            <w:r w:rsidRPr="00C64451">
              <w:t xml:space="preserve"> [dB]</w:t>
            </w:r>
          </w:p>
          <w:p w14:paraId="07259F2B" w14:textId="77777777" w:rsidR="005B27A4" w:rsidRPr="00C64451" w:rsidRDefault="005B27A4" w:rsidP="00253F01">
            <w:pPr>
              <w:pStyle w:val="TAH"/>
            </w:pPr>
          </w:p>
        </w:tc>
      </w:tr>
      <w:tr w:rsidR="005B27A4" w:rsidRPr="00C64451" w14:paraId="07259F30" w14:textId="77777777" w:rsidTr="00845C4D">
        <w:trPr>
          <w:jc w:val="center"/>
        </w:trPr>
        <w:tc>
          <w:tcPr>
            <w:tcW w:w="1535" w:type="dxa"/>
            <w:vMerge w:val="restart"/>
            <w:vAlign w:val="center"/>
          </w:tcPr>
          <w:p w14:paraId="07259F2D" w14:textId="77777777"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F2E" w14:textId="77777777" w:rsidR="005B27A4" w:rsidRPr="00C64451" w:rsidRDefault="005B27A4" w:rsidP="00845C4D">
            <w:pPr>
              <w:pStyle w:val="TAC"/>
              <w:rPr>
                <w:lang w:eastAsia="ja-JP"/>
              </w:rPr>
            </w:pPr>
            <w:r w:rsidRPr="00C64451">
              <w:rPr>
                <w:rFonts w:hint="eastAsia"/>
                <w:lang w:eastAsia="ja-JP"/>
              </w:rPr>
              <w:t>1</w:t>
            </w:r>
          </w:p>
        </w:tc>
        <w:tc>
          <w:tcPr>
            <w:tcW w:w="2952" w:type="dxa"/>
          </w:tcPr>
          <w:p w14:paraId="07259F2F" w14:textId="77777777" w:rsidR="005B27A4" w:rsidRPr="00C64451" w:rsidRDefault="005B27A4" w:rsidP="00845C4D">
            <w:pPr>
              <w:pStyle w:val="TAC"/>
              <w:rPr>
                <w:lang w:eastAsia="ja-JP"/>
              </w:rPr>
            </w:pPr>
            <w:r w:rsidRPr="00C64451">
              <w:rPr>
                <w:rFonts w:hint="eastAsia"/>
                <w:lang w:eastAsia="ja-JP"/>
              </w:rPr>
              <w:t>0</w:t>
            </w:r>
          </w:p>
        </w:tc>
      </w:tr>
      <w:tr w:rsidR="005B27A4" w:rsidRPr="00C64451" w14:paraId="07259F34" w14:textId="77777777" w:rsidTr="00845C4D">
        <w:trPr>
          <w:trHeight w:val="175"/>
          <w:jc w:val="center"/>
        </w:trPr>
        <w:tc>
          <w:tcPr>
            <w:tcW w:w="1535" w:type="dxa"/>
            <w:vMerge/>
            <w:vAlign w:val="center"/>
          </w:tcPr>
          <w:p w14:paraId="07259F31" w14:textId="77777777" w:rsidR="005B27A4" w:rsidRPr="00C64451" w:rsidRDefault="005B27A4" w:rsidP="00845C4D">
            <w:pPr>
              <w:pStyle w:val="TAC"/>
            </w:pPr>
          </w:p>
        </w:tc>
        <w:tc>
          <w:tcPr>
            <w:tcW w:w="2952" w:type="dxa"/>
            <w:vAlign w:val="center"/>
          </w:tcPr>
          <w:p w14:paraId="07259F32" w14:textId="77777777" w:rsidR="005B27A4" w:rsidRPr="00C64451" w:rsidRDefault="005B27A4" w:rsidP="00845C4D">
            <w:pPr>
              <w:pStyle w:val="TAC"/>
              <w:rPr>
                <w:lang w:eastAsia="zh-CN"/>
              </w:rPr>
            </w:pPr>
            <w:r>
              <w:rPr>
                <w:lang w:eastAsia="ja-JP"/>
              </w:rPr>
              <w:t>8</w:t>
            </w:r>
          </w:p>
        </w:tc>
        <w:tc>
          <w:tcPr>
            <w:tcW w:w="2952" w:type="dxa"/>
          </w:tcPr>
          <w:p w14:paraId="07259F33" w14:textId="77777777" w:rsidR="005B27A4" w:rsidRPr="00C64451" w:rsidRDefault="005B27A4" w:rsidP="00845C4D">
            <w:pPr>
              <w:pStyle w:val="TAC"/>
              <w:rPr>
                <w:vertAlign w:val="superscript"/>
                <w:lang w:eastAsia="ja-JP"/>
              </w:rPr>
            </w:pPr>
            <w:r w:rsidRPr="00C64451">
              <w:rPr>
                <w:rFonts w:hint="eastAsia"/>
                <w:lang w:eastAsia="ja-JP"/>
              </w:rPr>
              <w:t>0</w:t>
            </w:r>
          </w:p>
        </w:tc>
      </w:tr>
      <w:tr w:rsidR="005B27A4" w:rsidRPr="00C64451" w14:paraId="07259F38" w14:textId="77777777" w:rsidTr="00845C4D">
        <w:trPr>
          <w:jc w:val="center"/>
        </w:trPr>
        <w:tc>
          <w:tcPr>
            <w:tcW w:w="1535" w:type="dxa"/>
            <w:vMerge/>
            <w:vAlign w:val="center"/>
          </w:tcPr>
          <w:p w14:paraId="07259F35" w14:textId="77777777" w:rsidR="005B27A4" w:rsidRPr="00C64451" w:rsidRDefault="005B27A4" w:rsidP="00845C4D">
            <w:pPr>
              <w:pStyle w:val="TAC"/>
            </w:pPr>
          </w:p>
        </w:tc>
        <w:tc>
          <w:tcPr>
            <w:tcW w:w="2952" w:type="dxa"/>
            <w:vAlign w:val="center"/>
          </w:tcPr>
          <w:p w14:paraId="07259F36" w14:textId="77777777" w:rsidR="005B27A4" w:rsidRPr="00C64451" w:rsidRDefault="005B27A4" w:rsidP="00845C4D">
            <w:pPr>
              <w:pStyle w:val="TAC"/>
              <w:rPr>
                <w:lang w:eastAsia="zh-CN"/>
              </w:rPr>
            </w:pPr>
            <w:r>
              <w:rPr>
                <w:lang w:eastAsia="ja-JP"/>
              </w:rPr>
              <w:t>20</w:t>
            </w:r>
          </w:p>
        </w:tc>
        <w:tc>
          <w:tcPr>
            <w:tcW w:w="2952" w:type="dxa"/>
          </w:tcPr>
          <w:p w14:paraId="07259F37" w14:textId="77777777" w:rsidR="005B27A4" w:rsidRPr="00C64451" w:rsidRDefault="005B27A4" w:rsidP="00845C4D">
            <w:pPr>
              <w:pStyle w:val="TAC"/>
              <w:rPr>
                <w:vertAlign w:val="superscript"/>
                <w:lang w:eastAsia="ja-JP"/>
              </w:rPr>
            </w:pPr>
            <w:r w:rsidRPr="00C64451">
              <w:rPr>
                <w:rFonts w:hint="eastAsia"/>
                <w:lang w:eastAsia="ja-JP"/>
              </w:rPr>
              <w:t>0</w:t>
            </w:r>
          </w:p>
        </w:tc>
      </w:tr>
    </w:tbl>
    <w:p w14:paraId="07259F39" w14:textId="77777777" w:rsidR="005B27A4" w:rsidRDefault="005B27A4" w:rsidP="005B27A4">
      <w:pPr>
        <w:jc w:val="both"/>
        <w:rPr>
          <w:lang w:eastAsia="zh-CN"/>
        </w:rPr>
      </w:pPr>
    </w:p>
    <w:p w14:paraId="07259F3A" w14:textId="5BE0B5AC" w:rsidR="00313353" w:rsidRDefault="00313353" w:rsidP="004912B0">
      <w:pPr>
        <w:pStyle w:val="Heading2"/>
      </w:pPr>
      <w:bookmarkStart w:id="115" w:name="_Toc87876976"/>
      <w:r>
        <w:rPr>
          <w:rFonts w:eastAsia="SimSun" w:hint="eastAsia"/>
          <w:lang w:val="en-US" w:eastAsia="zh-CN"/>
        </w:rPr>
        <w:t>6.4</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 xml:space="preserve">Band </w:t>
      </w:r>
      <w:r>
        <w:rPr>
          <w:rFonts w:eastAsia="SimSun" w:hint="eastAsia"/>
          <w:lang w:val="en-US" w:eastAsia="zh-CN"/>
        </w:rPr>
        <w:t>20</w:t>
      </w:r>
      <w:r>
        <w:t xml:space="preserve"> and Band 38 DL </w:t>
      </w:r>
      <w:r>
        <w:rPr>
          <w:rFonts w:eastAsia="Malgun Gothic"/>
          <w:lang w:eastAsia="ko-KR"/>
        </w:rPr>
        <w:t>with 2</w:t>
      </w:r>
      <w:r>
        <w:t xml:space="preserve"> bands UL</w:t>
      </w:r>
      <w:bookmarkEnd w:id="115"/>
    </w:p>
    <w:p w14:paraId="07259F3B" w14:textId="77777777" w:rsidR="00313353" w:rsidRDefault="00313353" w:rsidP="004912B0">
      <w:pPr>
        <w:pStyle w:val="Heading3"/>
        <w:rPr>
          <w:rFonts w:ascii="Calibri" w:hAnsi="Calibri"/>
          <w:sz w:val="22"/>
          <w:szCs w:val="22"/>
          <w:lang w:eastAsia="sv-SE"/>
        </w:rPr>
      </w:pPr>
      <w:bookmarkStart w:id="116" w:name="_Toc87876977"/>
      <w:r>
        <w:rPr>
          <w:rFonts w:eastAsia="SimSun" w:hint="eastAsia"/>
          <w:lang w:eastAsia="zh-CN"/>
        </w:rPr>
        <w:t>6.</w:t>
      </w:r>
      <w:r>
        <w:rPr>
          <w:rFonts w:eastAsia="SimSun"/>
          <w:lang w:eastAsia="zh-CN"/>
        </w:rPr>
        <w:t>4</w:t>
      </w:r>
      <w:r>
        <w:rPr>
          <w:lang w:eastAsia="ko-KR"/>
        </w:rPr>
        <w:t>.1</w:t>
      </w:r>
      <w:r>
        <w:rPr>
          <w:rFonts w:ascii="Calibri" w:hAnsi="Calibri"/>
          <w:sz w:val="22"/>
          <w:szCs w:val="22"/>
          <w:lang w:eastAsia="sv-SE"/>
        </w:rPr>
        <w:tab/>
      </w:r>
      <w:r>
        <w:t>List of specific combination issues</w:t>
      </w:r>
      <w:bookmarkEnd w:id="116"/>
    </w:p>
    <w:p w14:paraId="07259F3C" w14:textId="77777777" w:rsidR="00313353" w:rsidRDefault="00313353" w:rsidP="004912B0">
      <w:pPr>
        <w:pStyle w:val="Heading4"/>
        <w:rPr>
          <w:lang w:val="en-US" w:eastAsia="ko-KR"/>
        </w:rPr>
      </w:pPr>
      <w:bookmarkStart w:id="117" w:name="_Toc87876978"/>
      <w:r>
        <w:rPr>
          <w:rFonts w:eastAsia="SimSun" w:hint="eastAsia"/>
          <w:lang w:val="en-US" w:eastAsia="zh-CN"/>
        </w:rPr>
        <w:t>6.4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7"/>
    </w:p>
    <w:p w14:paraId="07259F3D" w14:textId="77777777" w:rsidR="00313353" w:rsidRDefault="00313353" w:rsidP="004912B0">
      <w:pPr>
        <w:pStyle w:val="TH"/>
      </w:pPr>
      <w:r>
        <w:t xml:space="preserve">Table </w:t>
      </w:r>
      <w:r>
        <w:rPr>
          <w:rFonts w:eastAsia="SimSun" w:hint="eastAsia"/>
          <w:lang w:val="en-US" w:eastAsia="zh-CN"/>
        </w:rPr>
        <w:t>6.4</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14:paraId="07259F3F"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9F3E" w14:textId="77777777" w:rsidR="00313353" w:rsidRDefault="00313353" w:rsidP="00253F01">
            <w:pPr>
              <w:pStyle w:val="TAH"/>
            </w:pPr>
            <w:r>
              <w:t>E-UTRA CA configuration / Bandwidth combination set</w:t>
            </w:r>
          </w:p>
        </w:tc>
      </w:tr>
      <w:tr w:rsidR="00313353" w14:paraId="07259F4C" w14:textId="77777777" w:rsidTr="006E0696">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14:paraId="07259F40" w14:textId="77777777" w:rsidR="00313353" w:rsidRDefault="00313353"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7259F41" w14:textId="77777777" w:rsidR="00313353" w:rsidRDefault="00313353"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9F42" w14:textId="77777777" w:rsidR="00313353" w:rsidRDefault="00313353"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tcPr>
          <w:p w14:paraId="07259F43" w14:textId="77777777" w:rsidR="00313353" w:rsidRDefault="00313353"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4" w14:textId="77777777" w:rsidR="00313353" w:rsidRDefault="00313353"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5" w14:textId="77777777" w:rsidR="00313353" w:rsidRDefault="00313353"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6" w14:textId="77777777" w:rsidR="00313353" w:rsidRDefault="00313353">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7" w14:textId="77777777" w:rsidR="00313353" w:rsidRDefault="00313353">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8" w14:textId="77777777" w:rsidR="00313353" w:rsidRDefault="00313353">
            <w:pPr>
              <w:pStyle w:val="TAH"/>
            </w:pPr>
            <w:r>
              <w:t>20</w:t>
            </w:r>
            <w:r>
              <w:br/>
              <w:t>MHz</w:t>
            </w:r>
          </w:p>
        </w:tc>
        <w:tc>
          <w:tcPr>
            <w:tcW w:w="600" w:type="pct"/>
            <w:tcBorders>
              <w:top w:val="single" w:sz="4" w:space="0" w:color="auto"/>
              <w:left w:val="single" w:sz="4" w:space="0" w:color="auto"/>
              <w:bottom w:val="single" w:sz="4" w:space="0" w:color="auto"/>
              <w:right w:val="single" w:sz="4" w:space="0" w:color="auto"/>
            </w:tcBorders>
            <w:vAlign w:val="center"/>
          </w:tcPr>
          <w:p w14:paraId="07259F49" w14:textId="77777777" w:rsidR="00313353" w:rsidRDefault="00313353">
            <w:pPr>
              <w:pStyle w:val="TAH"/>
            </w:pPr>
            <w:r>
              <w:t>Maximum aggregated bandwidth</w:t>
            </w:r>
          </w:p>
          <w:p w14:paraId="07259F4A" w14:textId="77777777" w:rsidR="00313353" w:rsidRDefault="00313353">
            <w:pPr>
              <w:pStyle w:val="TAH"/>
            </w:pPr>
            <w:r>
              <w:t>[MHz]</w:t>
            </w:r>
          </w:p>
        </w:tc>
        <w:tc>
          <w:tcPr>
            <w:tcW w:w="652" w:type="pct"/>
            <w:tcBorders>
              <w:top w:val="single" w:sz="4" w:space="0" w:color="auto"/>
              <w:left w:val="single" w:sz="4" w:space="0" w:color="auto"/>
              <w:bottom w:val="single" w:sz="4" w:space="0" w:color="auto"/>
              <w:right w:val="single" w:sz="4" w:space="0" w:color="auto"/>
            </w:tcBorders>
            <w:vAlign w:val="center"/>
          </w:tcPr>
          <w:p w14:paraId="07259F4B" w14:textId="77777777" w:rsidR="00313353" w:rsidRDefault="00313353">
            <w:pPr>
              <w:pStyle w:val="TAH"/>
            </w:pPr>
            <w:r>
              <w:t>Bandwidth combination set</w:t>
            </w:r>
          </w:p>
        </w:tc>
      </w:tr>
      <w:tr w:rsidR="00313353" w14:paraId="07259F58" w14:textId="77777777" w:rsidTr="006E0696">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14:paraId="07259F4D" w14:textId="77777777" w:rsidR="00313353" w:rsidRDefault="00313353" w:rsidP="00253F01">
            <w:pPr>
              <w:pStyle w:val="TAC"/>
              <w:rPr>
                <w:lang w:eastAsia="ko-KR"/>
              </w:rPr>
            </w:pPr>
            <w:r>
              <w:rPr>
                <w:lang w:eastAsia="ja-JP"/>
              </w:rPr>
              <w:t>CA_1A-</w:t>
            </w:r>
            <w:r>
              <w:rPr>
                <w:rFonts w:eastAsia="SimSun" w:hint="eastAsia"/>
                <w:lang w:val="en-US" w:eastAsia="zh-CN"/>
              </w:rPr>
              <w:t>20</w:t>
            </w:r>
            <w:r>
              <w:rPr>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07259F4E" w14:textId="77777777" w:rsidR="00313353" w:rsidRDefault="00313353">
            <w:pPr>
              <w:pStyle w:val="TAC"/>
              <w:rPr>
                <w:b/>
                <w:lang w:eastAsia="ko-KR"/>
              </w:rPr>
            </w:pPr>
            <w:r>
              <w:rPr>
                <w:lang w:eastAsia="ja-JP"/>
              </w:rPr>
              <w:t>CA_1A-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9F4F" w14:textId="77777777" w:rsidR="00313353" w:rsidRDefault="00313353">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F50"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1"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2" w14:textId="77777777" w:rsidR="00313353" w:rsidRDefault="00313353">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3"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4"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5" w14:textId="77777777" w:rsidR="00313353" w:rsidRDefault="00313353">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07259F56" w14:textId="77777777" w:rsidR="00313353" w:rsidRDefault="00313353">
            <w:pPr>
              <w:pStyle w:val="TAC"/>
              <w:rPr>
                <w:lang w:eastAsia="ja-JP"/>
              </w:rPr>
            </w:pPr>
            <w:r>
              <w:rPr>
                <w:rFonts w:eastAsia="SimSun" w:hint="eastAsia"/>
                <w:lang w:val="en-US" w:eastAsia="zh-CN"/>
              </w:rPr>
              <w:t>6</w:t>
            </w:r>
            <w:r>
              <w:rPr>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7259F57" w14:textId="77777777" w:rsidR="00313353" w:rsidRDefault="00313353">
            <w:pPr>
              <w:pStyle w:val="TAC"/>
              <w:rPr>
                <w:lang w:eastAsia="ko-KR"/>
              </w:rPr>
            </w:pPr>
            <w:r>
              <w:rPr>
                <w:lang w:eastAsia="ko-KR"/>
              </w:rPr>
              <w:t>0</w:t>
            </w:r>
          </w:p>
        </w:tc>
      </w:tr>
      <w:tr w:rsidR="00313353" w14:paraId="07259F64" w14:textId="77777777" w:rsidTr="006E069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9F59" w14:textId="77777777" w:rsidR="00313353" w:rsidRDefault="00313353"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5A" w14:textId="77777777" w:rsidR="00313353" w:rsidRDefault="00313353"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9F5B" w14:textId="77777777" w:rsidR="00313353" w:rsidRDefault="00313353">
            <w:pPr>
              <w:pStyle w:val="TAC"/>
              <w:rPr>
                <w:rFonts w:eastAsia="SimSun"/>
                <w:lang w:val="en-US" w:eastAsia="zh-CN"/>
              </w:rPr>
            </w:pPr>
            <w:r>
              <w:rPr>
                <w:rFonts w:eastAsia="SimSun"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F5C"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F5D"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E"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F"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0"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1" w14:textId="77777777" w:rsidR="00313353" w:rsidRDefault="00313353">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9F62" w14:textId="77777777" w:rsidR="00313353" w:rsidRDefault="00313353"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3" w14:textId="77777777" w:rsidR="00313353" w:rsidRDefault="00313353" w:rsidP="00253F01">
            <w:pPr>
              <w:pStyle w:val="TAC"/>
              <w:rPr>
                <w:lang w:eastAsia="ko-KR"/>
              </w:rPr>
            </w:pPr>
          </w:p>
        </w:tc>
      </w:tr>
      <w:tr w:rsidR="00313353" w14:paraId="07259F70" w14:textId="77777777" w:rsidTr="006E0696">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9F65" w14:textId="77777777" w:rsidR="00313353" w:rsidRDefault="00313353"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6" w14:textId="77777777" w:rsidR="00313353" w:rsidRDefault="00313353"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9F67" w14:textId="77777777" w:rsidR="00313353" w:rsidRDefault="00313353">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9F68"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F69" w14:textId="77777777" w:rsidR="00313353" w:rsidRDefault="00313353">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9F6A" w14:textId="77777777" w:rsidR="00313353" w:rsidRDefault="00313353">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B"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C"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D" w14:textId="77777777" w:rsidR="00313353" w:rsidRDefault="00313353">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9F6E" w14:textId="77777777" w:rsidR="00313353" w:rsidRDefault="00313353"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F" w14:textId="77777777" w:rsidR="00313353" w:rsidRDefault="00313353" w:rsidP="00253F01">
            <w:pPr>
              <w:pStyle w:val="TAC"/>
              <w:rPr>
                <w:lang w:eastAsia="ko-KR"/>
              </w:rPr>
            </w:pPr>
          </w:p>
        </w:tc>
      </w:tr>
    </w:tbl>
    <w:p w14:paraId="07259F71" w14:textId="77777777" w:rsidR="00313353" w:rsidRDefault="00313353" w:rsidP="00313353">
      <w:pPr>
        <w:rPr>
          <w:lang w:val="en-US"/>
        </w:rPr>
      </w:pPr>
    </w:p>
    <w:p w14:paraId="07259F72" w14:textId="77777777" w:rsidR="00313353" w:rsidRDefault="00313353" w:rsidP="004912B0">
      <w:pPr>
        <w:pStyle w:val="Heading4"/>
        <w:rPr>
          <w:lang w:val="en-US" w:eastAsia="ko-KR"/>
        </w:rPr>
      </w:pPr>
      <w:bookmarkStart w:id="118" w:name="_Toc87876979"/>
      <w:r>
        <w:rPr>
          <w:rFonts w:eastAsia="SimSun" w:hint="eastAsia"/>
          <w:lang w:val="en-US" w:eastAsia="zh-CN"/>
        </w:rPr>
        <w:t>6.4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20</w:t>
      </w:r>
      <w:r>
        <w:rPr>
          <w:lang w:eastAsia="ko-KR"/>
        </w:rPr>
        <w:t>A-38A</w:t>
      </w:r>
      <w:bookmarkEnd w:id="118"/>
    </w:p>
    <w:p w14:paraId="07259F73" w14:textId="77777777"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6.4</w:t>
      </w:r>
      <w:r>
        <w:rPr>
          <w:lang w:val="en-US"/>
        </w:rPr>
        <w:t>.1.2-1</w:t>
      </w:r>
    </w:p>
    <w:p w14:paraId="07259F74" w14:textId="77777777" w:rsidR="00313353" w:rsidRDefault="00313353" w:rsidP="004912B0">
      <w:pPr>
        <w:pStyle w:val="TH"/>
      </w:pPr>
      <w:r>
        <w:t xml:space="preserve">Table </w:t>
      </w:r>
      <w:r>
        <w:rPr>
          <w:rFonts w:eastAsia="SimSun" w:hint="eastAsia"/>
          <w:lang w:eastAsia="zh-CN"/>
        </w:rPr>
        <w:t>6.</w:t>
      </w:r>
      <w:r>
        <w:rPr>
          <w:rFonts w:eastAsia="SimSun"/>
          <w:lang w:eastAsia="zh-CN"/>
        </w:rPr>
        <w:t>4</w:t>
      </w:r>
      <w:r>
        <w:t>.1.2-1: Harmonic and IMD analysis for UL_CA_1A-</w:t>
      </w:r>
      <w:r>
        <w:rPr>
          <w:rFonts w:eastAsia="SimSun" w:hint="eastAsia"/>
          <w:lang w:val="en-US" w:eastAsia="zh-CN"/>
        </w:rPr>
        <w:t>20</w:t>
      </w:r>
      <w:r>
        <w:t>A</w:t>
      </w:r>
    </w:p>
    <w:tbl>
      <w:tblPr>
        <w:tblW w:w="5241" w:type="pct"/>
        <w:tblBorders>
          <w:top w:val="single" w:sz="4" w:space="0" w:color="000000"/>
          <w:left w:val="single" w:sz="4" w:space="0" w:color="000000"/>
          <w:bottom w:val="single" w:sz="4" w:space="0" w:color="000000"/>
          <w:right w:val="single" w:sz="4" w:space="0" w:color="000000"/>
        </w:tblBorders>
        <w:tblLayout w:type="fixed"/>
        <w:tblCellMar>
          <w:left w:w="0" w:type="dxa"/>
          <w:right w:w="0" w:type="dxa"/>
        </w:tblCellMar>
        <w:tblLook w:val="04A0" w:firstRow="1" w:lastRow="0" w:firstColumn="1" w:lastColumn="0" w:noHBand="0" w:noVBand="1"/>
      </w:tblPr>
      <w:tblGrid>
        <w:gridCol w:w="2672"/>
        <w:gridCol w:w="1854"/>
        <w:gridCol w:w="1855"/>
        <w:gridCol w:w="1855"/>
        <w:gridCol w:w="1859"/>
      </w:tblGrid>
      <w:tr w:rsidR="00313353" w14:paraId="07259F7A" w14:textId="77777777" w:rsidTr="006E0696">
        <w:trPr>
          <w:trHeight w:val="402"/>
        </w:trPr>
        <w:tc>
          <w:tcPr>
            <w:tcW w:w="1323" w:type="pct"/>
            <w:vMerge w:val="restart"/>
            <w:tcBorders>
              <w:bottom w:val="nil"/>
              <w:right w:val="single" w:sz="4" w:space="0" w:color="000000"/>
            </w:tcBorders>
            <w:shd w:val="clear" w:color="auto" w:fill="auto"/>
            <w:noWrap/>
            <w:tcMar>
              <w:top w:w="15" w:type="dxa"/>
              <w:left w:w="15" w:type="dxa"/>
              <w:right w:w="15" w:type="dxa"/>
            </w:tcMar>
            <w:vAlign w:val="center"/>
          </w:tcPr>
          <w:p w14:paraId="07259F75" w14:textId="77777777" w:rsidR="00313353" w:rsidRDefault="00313353" w:rsidP="00253F01">
            <w:pPr>
              <w:pStyle w:val="TAH"/>
            </w:pPr>
            <w:r>
              <w:rPr>
                <w:rFonts w:eastAsia="SimSun" w:hint="eastAsia"/>
                <w:lang w:val="en-US" w:eastAsia="zh-CN" w:bidi="ar"/>
              </w:rPr>
              <w:t>U</w:t>
            </w:r>
            <w:r>
              <w:rPr>
                <w:rFonts w:eastAsia="SimSun"/>
                <w:lang w:val="en-US" w:eastAsia="zh-CN" w:bidi="ar"/>
              </w:rPr>
              <w:t>L frequency</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6" w14:textId="77777777" w:rsidR="00313353" w:rsidRDefault="00313353" w:rsidP="00253F01">
            <w:pPr>
              <w:pStyle w:val="TAH"/>
            </w:pPr>
            <w:r>
              <w:rPr>
                <w:rFonts w:eastAsia="SimSun"/>
                <w:lang w:val="en-US" w:eastAsia="zh-CN" w:bidi="ar"/>
              </w:rPr>
              <w:t>fx_low</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7" w14:textId="77777777" w:rsidR="00313353" w:rsidRDefault="00313353" w:rsidP="00253F01">
            <w:pPr>
              <w:pStyle w:val="TAH"/>
            </w:pPr>
            <w:r>
              <w:rPr>
                <w:rFonts w:eastAsia="SimSun"/>
                <w:lang w:val="en-US" w:eastAsia="zh-CN" w:bidi="ar"/>
              </w:rPr>
              <w:t>fx_high</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8" w14:textId="77777777" w:rsidR="00313353" w:rsidRDefault="00313353" w:rsidP="00253F01">
            <w:pPr>
              <w:pStyle w:val="TAH"/>
            </w:pPr>
            <w:r>
              <w:rPr>
                <w:rFonts w:eastAsia="SimSun"/>
                <w:lang w:val="en-US" w:eastAsia="zh-CN" w:bidi="ar"/>
              </w:rPr>
              <w:t>fy_low</w:t>
            </w:r>
          </w:p>
        </w:tc>
        <w:tc>
          <w:tcPr>
            <w:tcW w:w="920" w:type="pct"/>
            <w:tcBorders>
              <w:left w:val="single" w:sz="4" w:space="0" w:color="000000"/>
              <w:bottom w:val="single" w:sz="4" w:space="0" w:color="000000"/>
            </w:tcBorders>
            <w:shd w:val="clear" w:color="auto" w:fill="auto"/>
            <w:noWrap/>
            <w:tcMar>
              <w:top w:w="15" w:type="dxa"/>
              <w:left w:w="15" w:type="dxa"/>
              <w:right w:w="15" w:type="dxa"/>
            </w:tcMar>
            <w:vAlign w:val="center"/>
          </w:tcPr>
          <w:p w14:paraId="07259F79" w14:textId="77777777" w:rsidR="00313353" w:rsidRDefault="00313353" w:rsidP="00253F01">
            <w:pPr>
              <w:pStyle w:val="TAH"/>
            </w:pPr>
            <w:r>
              <w:rPr>
                <w:rFonts w:eastAsia="SimSun"/>
                <w:lang w:val="en-US" w:eastAsia="zh-CN" w:bidi="ar"/>
              </w:rPr>
              <w:t>fy_high</w:t>
            </w:r>
          </w:p>
        </w:tc>
      </w:tr>
      <w:tr w:rsidR="00313353" w14:paraId="07259F80" w14:textId="77777777" w:rsidTr="006E0696">
        <w:trPr>
          <w:trHeight w:val="402"/>
        </w:trPr>
        <w:tc>
          <w:tcPr>
            <w:tcW w:w="1323" w:type="pct"/>
            <w:vMerge/>
            <w:tcBorders>
              <w:top w:val="nil"/>
              <w:bottom w:val="nil"/>
              <w:right w:val="single" w:sz="4" w:space="0" w:color="000000"/>
            </w:tcBorders>
            <w:shd w:val="clear" w:color="auto" w:fill="auto"/>
            <w:noWrap/>
            <w:tcMar>
              <w:top w:w="15" w:type="dxa"/>
              <w:left w:w="15" w:type="dxa"/>
              <w:right w:w="15" w:type="dxa"/>
            </w:tcMar>
            <w:vAlign w:val="center"/>
          </w:tcPr>
          <w:p w14:paraId="07259F7B" w14:textId="77777777" w:rsidR="00313353" w:rsidRDefault="00313353" w:rsidP="006E0696">
            <w:pPr>
              <w:rPr>
                <w:rFonts w:ascii="Arial" w:hAnsi="Arial" w:cs="Arial"/>
                <w:b/>
                <w:color w:val="000000"/>
                <w:sz w:val="18"/>
                <w:szCs w:val="18"/>
              </w:rPr>
            </w:pP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C" w14:textId="77777777" w:rsidR="00313353" w:rsidRDefault="00313353" w:rsidP="00253F01">
            <w:pPr>
              <w:pStyle w:val="TAH"/>
            </w:pPr>
            <w:r>
              <w:rPr>
                <w:rFonts w:eastAsia="SimSun"/>
                <w:lang w:val="en-US" w:eastAsia="zh-CN" w:bidi="ar"/>
              </w:rPr>
              <w:t>1920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D" w14:textId="77777777" w:rsidR="00313353" w:rsidRDefault="00313353" w:rsidP="00253F01">
            <w:pPr>
              <w:pStyle w:val="TAH"/>
            </w:pPr>
            <w:r>
              <w:rPr>
                <w:rFonts w:eastAsia="SimSun"/>
                <w:lang w:val="en-US" w:eastAsia="zh-CN" w:bidi="ar"/>
              </w:rPr>
              <w:t>1980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E" w14:textId="77777777" w:rsidR="00313353" w:rsidRDefault="00313353" w:rsidP="00253F01">
            <w:pPr>
              <w:pStyle w:val="TAH"/>
            </w:pPr>
            <w:r>
              <w:rPr>
                <w:rFonts w:eastAsia="SimSun"/>
                <w:lang w:val="en-US" w:eastAsia="zh-CN" w:bidi="ar"/>
              </w:rPr>
              <w:t>832</w:t>
            </w:r>
          </w:p>
        </w:tc>
        <w:tc>
          <w:tcPr>
            <w:tcW w:w="920" w:type="pct"/>
            <w:tcBorders>
              <w:top w:val="single" w:sz="4" w:space="0" w:color="000000"/>
              <w:left w:val="single" w:sz="4" w:space="0" w:color="000000"/>
              <w:bottom w:val="nil"/>
            </w:tcBorders>
            <w:shd w:val="clear" w:color="auto" w:fill="auto"/>
            <w:noWrap/>
            <w:tcMar>
              <w:top w:w="15" w:type="dxa"/>
              <w:left w:w="15" w:type="dxa"/>
              <w:right w:w="15" w:type="dxa"/>
            </w:tcMar>
            <w:vAlign w:val="center"/>
          </w:tcPr>
          <w:p w14:paraId="07259F7F" w14:textId="77777777" w:rsidR="00313353" w:rsidRDefault="00313353" w:rsidP="00253F01">
            <w:pPr>
              <w:pStyle w:val="TAH"/>
            </w:pPr>
            <w:r>
              <w:rPr>
                <w:rFonts w:eastAsia="SimSun"/>
                <w:lang w:val="en-US" w:eastAsia="zh-CN" w:bidi="ar"/>
              </w:rPr>
              <w:t>862</w:t>
            </w:r>
          </w:p>
        </w:tc>
      </w:tr>
      <w:tr w:rsidR="00313353" w14:paraId="07259F8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1" w14:textId="77777777" w:rsidR="00313353" w:rsidRDefault="00313353" w:rsidP="00253F01">
            <w:pPr>
              <w:pStyle w:val="TAL"/>
              <w:rPr>
                <w:rFonts w:eastAsia="SimSun"/>
                <w:lang w:val="en-US" w:eastAsia="zh-CN" w:bidi="ar"/>
              </w:rPr>
            </w:pPr>
            <w:r>
              <w:rPr>
                <w:rFonts w:eastAsia="SimSun" w:hint="eastAsia"/>
                <w:lang w:val="en-US" w:eastAsia="zh-CN" w:bidi="ar"/>
              </w:rPr>
              <w:t>2</w:t>
            </w:r>
            <w:r>
              <w:rPr>
                <w:rFonts w:eastAsia="SimSun" w:hint="eastAsia"/>
                <w:vertAlign w:val="superscript"/>
                <w:lang w:val="en-US" w:eastAsia="zh-CN" w:bidi="ar"/>
              </w:rPr>
              <w:t>nd</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2" w14:textId="77777777" w:rsidR="00313353" w:rsidRDefault="00313353" w:rsidP="00253F01">
            <w:pPr>
              <w:pStyle w:val="TAC"/>
              <w:rPr>
                <w:rFonts w:eastAsia="SimSun"/>
                <w:lang w:val="en-US" w:eastAsia="zh-CN" w:bidi="ar"/>
              </w:rPr>
            </w:pPr>
            <w:r>
              <w:rPr>
                <w:rFonts w:eastAsia="SimSun" w:hint="eastAsia"/>
                <w:lang w:val="en-US" w:eastAsia="zh-CN" w:bidi="ar"/>
              </w:rPr>
              <w:t>3840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3" w14:textId="77777777" w:rsidR="00313353" w:rsidRDefault="00313353" w:rsidP="00253F01">
            <w:pPr>
              <w:pStyle w:val="TAC"/>
              <w:rPr>
                <w:rFonts w:eastAsia="SimSun"/>
                <w:lang w:val="en-US" w:eastAsia="zh-CN" w:bidi="ar"/>
              </w:rPr>
            </w:pPr>
            <w:r>
              <w:rPr>
                <w:rFonts w:eastAsia="SimSun" w:hint="eastAsia"/>
                <w:lang w:val="en-US" w:eastAsia="zh-CN" w:bidi="ar"/>
              </w:rPr>
              <w:t>3960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4" w14:textId="77777777" w:rsidR="00313353" w:rsidRDefault="00313353" w:rsidP="00253F01">
            <w:pPr>
              <w:pStyle w:val="TAC"/>
              <w:rPr>
                <w:rFonts w:eastAsia="SimSun"/>
                <w:lang w:val="en-US" w:eastAsia="zh-CN" w:bidi="ar"/>
              </w:rPr>
            </w:pPr>
            <w:r>
              <w:rPr>
                <w:rFonts w:eastAsia="SimSun" w:hint="eastAsia"/>
                <w:lang w:val="en-US" w:eastAsia="zh-CN" w:bidi="ar"/>
              </w:rPr>
              <w:t>1664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85" w14:textId="77777777" w:rsidR="00313353" w:rsidRDefault="00313353" w:rsidP="00253F01">
            <w:pPr>
              <w:pStyle w:val="TAC"/>
              <w:rPr>
                <w:rFonts w:eastAsia="SimSun"/>
                <w:lang w:val="en-US" w:eastAsia="zh-CN" w:bidi="ar"/>
              </w:rPr>
            </w:pPr>
            <w:r>
              <w:rPr>
                <w:rFonts w:eastAsia="SimSun" w:hint="eastAsia"/>
                <w:lang w:val="en-US" w:eastAsia="zh-CN" w:bidi="ar"/>
              </w:rPr>
              <w:t>1724</w:t>
            </w:r>
          </w:p>
        </w:tc>
      </w:tr>
      <w:tr w:rsidR="00313353" w14:paraId="07259F8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7" w14:textId="77777777" w:rsidR="00313353" w:rsidRDefault="00313353" w:rsidP="00253F01">
            <w:pPr>
              <w:pStyle w:val="TAL"/>
              <w:rPr>
                <w:rFonts w:eastAsia="SimSun"/>
                <w:lang w:val="en-US" w:eastAsia="zh-CN" w:bidi="ar"/>
              </w:rPr>
            </w:pPr>
            <w:r>
              <w:rPr>
                <w:rFonts w:eastAsia="SimSun" w:hint="eastAsia"/>
                <w:lang w:val="en-US" w:eastAsia="zh-CN" w:bidi="ar"/>
              </w:rPr>
              <w:t>3</w:t>
            </w:r>
            <w:r>
              <w:rPr>
                <w:rFonts w:eastAsia="SimSun" w:hint="eastAsia"/>
                <w:vertAlign w:val="superscript"/>
                <w:lang w:val="en-US" w:eastAsia="zh-CN" w:bidi="ar"/>
              </w:rPr>
              <w:t>rd</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8" w14:textId="77777777" w:rsidR="00313353" w:rsidRDefault="00313353" w:rsidP="00253F01">
            <w:pPr>
              <w:pStyle w:val="TAC"/>
              <w:rPr>
                <w:rFonts w:eastAsia="SimSun"/>
                <w:lang w:val="en-US" w:eastAsia="zh-CN" w:bidi="ar"/>
              </w:rPr>
            </w:pPr>
            <w:r>
              <w:rPr>
                <w:rFonts w:eastAsia="SimSun" w:hint="eastAsia"/>
                <w:lang w:val="en-US" w:eastAsia="zh-CN" w:bidi="ar"/>
              </w:rPr>
              <w:t>5760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9" w14:textId="77777777" w:rsidR="00313353" w:rsidRDefault="00313353" w:rsidP="00253F01">
            <w:pPr>
              <w:pStyle w:val="TAC"/>
              <w:rPr>
                <w:rFonts w:eastAsia="SimSun"/>
                <w:lang w:val="en-US" w:eastAsia="zh-CN" w:bidi="ar"/>
              </w:rPr>
            </w:pPr>
            <w:r>
              <w:rPr>
                <w:rFonts w:eastAsia="SimSun" w:hint="eastAsia"/>
                <w:lang w:val="en-US" w:eastAsia="zh-CN" w:bidi="ar"/>
              </w:rPr>
              <w:t>5940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A" w14:textId="77777777" w:rsidR="00313353" w:rsidRDefault="00313353" w:rsidP="00253F01">
            <w:pPr>
              <w:pStyle w:val="TAC"/>
              <w:rPr>
                <w:rFonts w:eastAsia="SimSun"/>
                <w:lang w:val="en-US" w:eastAsia="zh-CN" w:bidi="ar"/>
              </w:rPr>
            </w:pPr>
            <w:r>
              <w:rPr>
                <w:rFonts w:eastAsia="SimSun" w:hint="eastAsia"/>
                <w:lang w:val="en-US" w:eastAsia="zh-CN" w:bidi="ar"/>
              </w:rPr>
              <w:t>2496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8B" w14:textId="77777777" w:rsidR="00313353" w:rsidRDefault="00313353" w:rsidP="00253F01">
            <w:pPr>
              <w:pStyle w:val="TAC"/>
              <w:rPr>
                <w:rFonts w:eastAsia="SimSun"/>
                <w:lang w:val="en-US" w:eastAsia="zh-CN" w:bidi="ar"/>
              </w:rPr>
            </w:pPr>
            <w:r>
              <w:rPr>
                <w:rFonts w:eastAsia="SimSun" w:hint="eastAsia"/>
                <w:lang w:val="en-US" w:eastAsia="zh-CN" w:bidi="ar"/>
              </w:rPr>
              <w:t>2586</w:t>
            </w:r>
          </w:p>
        </w:tc>
      </w:tr>
      <w:tr w:rsidR="00313353" w14:paraId="07259F9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D" w14:textId="77777777" w:rsidR="00313353" w:rsidRDefault="00313353" w:rsidP="00253F01">
            <w:pPr>
              <w:pStyle w:val="TAL"/>
              <w:rPr>
                <w:rFonts w:eastAsia="SimSun"/>
                <w:lang w:val="en-US" w:eastAsia="zh-CN" w:bidi="ar"/>
              </w:rPr>
            </w:pPr>
            <w:r>
              <w:rPr>
                <w:rFonts w:eastAsia="SimSun" w:hint="eastAsia"/>
                <w:lang w:val="en-US" w:eastAsia="zh-CN" w:bidi="ar"/>
              </w:rPr>
              <w:t>4</w:t>
            </w:r>
            <w:r>
              <w:rPr>
                <w:rFonts w:eastAsia="SimSun" w:hint="eastAsia"/>
                <w:vertAlign w:val="superscript"/>
                <w:lang w:val="en-US" w:eastAsia="zh-CN" w:bidi="ar"/>
              </w:rPr>
              <w:t>th</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E" w14:textId="77777777" w:rsidR="00313353" w:rsidRDefault="00313353" w:rsidP="00253F01">
            <w:pPr>
              <w:pStyle w:val="TAC"/>
              <w:rPr>
                <w:rFonts w:eastAsia="SimSun"/>
                <w:lang w:val="en-US" w:eastAsia="zh-CN" w:bidi="ar"/>
              </w:rPr>
            </w:pPr>
            <w:r>
              <w:rPr>
                <w:rFonts w:eastAsia="SimSun" w:hint="eastAsia"/>
                <w:lang w:val="en-US" w:eastAsia="zh-CN" w:bidi="ar"/>
              </w:rPr>
              <w:t>7680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F" w14:textId="77777777" w:rsidR="00313353" w:rsidRDefault="00313353" w:rsidP="00253F01">
            <w:pPr>
              <w:pStyle w:val="TAC"/>
              <w:rPr>
                <w:rFonts w:eastAsia="SimSun"/>
                <w:lang w:val="en-US" w:eastAsia="zh-CN" w:bidi="ar"/>
              </w:rPr>
            </w:pPr>
            <w:r>
              <w:rPr>
                <w:rFonts w:eastAsia="SimSun" w:hint="eastAsia"/>
                <w:lang w:val="en-US" w:eastAsia="zh-CN" w:bidi="ar"/>
              </w:rPr>
              <w:t>7920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0" w14:textId="77777777" w:rsidR="00313353" w:rsidRDefault="00313353" w:rsidP="00253F01">
            <w:pPr>
              <w:pStyle w:val="TAC"/>
              <w:rPr>
                <w:rFonts w:eastAsia="SimSun"/>
                <w:lang w:val="en-US" w:eastAsia="zh-CN" w:bidi="ar"/>
              </w:rPr>
            </w:pPr>
            <w:r>
              <w:rPr>
                <w:rFonts w:eastAsia="SimSun" w:hint="eastAsia"/>
                <w:lang w:val="en-US" w:eastAsia="zh-CN" w:bidi="ar"/>
              </w:rPr>
              <w:t>3328</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1" w14:textId="77777777" w:rsidR="00313353" w:rsidRDefault="00313353" w:rsidP="00253F01">
            <w:pPr>
              <w:pStyle w:val="TAC"/>
              <w:rPr>
                <w:rFonts w:eastAsia="SimSun"/>
                <w:lang w:val="en-US" w:eastAsia="zh-CN" w:bidi="ar"/>
              </w:rPr>
            </w:pPr>
            <w:r>
              <w:rPr>
                <w:rFonts w:eastAsia="SimSun" w:hint="eastAsia"/>
                <w:lang w:val="en-US" w:eastAsia="zh-CN" w:bidi="ar"/>
              </w:rPr>
              <w:t>3448</w:t>
            </w:r>
          </w:p>
        </w:tc>
      </w:tr>
      <w:tr w:rsidR="00313353" w14:paraId="07259F9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3" w14:textId="77777777" w:rsidR="00313353" w:rsidRDefault="00313353" w:rsidP="00253F01">
            <w:pPr>
              <w:pStyle w:val="TAL"/>
              <w:rPr>
                <w:rFonts w:eastAsia="SimSun"/>
                <w:lang w:val="en-US" w:eastAsia="zh-CN" w:bidi="ar"/>
              </w:rPr>
            </w:pPr>
            <w:r>
              <w:rPr>
                <w:rFonts w:eastAsia="SimSun" w:hint="eastAsia"/>
                <w:lang w:val="en-US" w:eastAsia="zh-CN" w:bidi="ar"/>
              </w:rPr>
              <w:t>5</w:t>
            </w:r>
            <w:r>
              <w:rPr>
                <w:rFonts w:eastAsia="SimSun" w:hint="eastAsia"/>
                <w:vertAlign w:val="superscript"/>
                <w:lang w:val="en-US" w:eastAsia="zh-CN" w:bidi="ar"/>
              </w:rPr>
              <w:t>th</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4" w14:textId="77777777" w:rsidR="00313353" w:rsidRDefault="00313353" w:rsidP="00253F01">
            <w:pPr>
              <w:pStyle w:val="TAC"/>
              <w:rPr>
                <w:rFonts w:eastAsia="SimSun"/>
                <w:lang w:val="en-US" w:eastAsia="zh-CN" w:bidi="ar"/>
              </w:rPr>
            </w:pPr>
            <w:r>
              <w:rPr>
                <w:rFonts w:eastAsia="SimSun" w:hint="eastAsia"/>
                <w:lang w:val="en-US" w:eastAsia="zh-CN" w:bidi="ar"/>
              </w:rPr>
              <w:t>9600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5" w14:textId="77777777" w:rsidR="00313353" w:rsidRDefault="00313353" w:rsidP="00253F01">
            <w:pPr>
              <w:pStyle w:val="TAC"/>
              <w:rPr>
                <w:rFonts w:eastAsia="SimSun"/>
                <w:lang w:val="en-US" w:eastAsia="zh-CN" w:bidi="ar"/>
              </w:rPr>
            </w:pPr>
            <w:r>
              <w:rPr>
                <w:rFonts w:eastAsia="SimSun" w:hint="eastAsia"/>
                <w:lang w:val="en-US" w:eastAsia="zh-CN" w:bidi="ar"/>
              </w:rPr>
              <w:t>9900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6" w14:textId="77777777" w:rsidR="00313353" w:rsidRDefault="00313353" w:rsidP="00253F01">
            <w:pPr>
              <w:pStyle w:val="TAC"/>
              <w:rPr>
                <w:rFonts w:eastAsia="SimSun"/>
                <w:lang w:val="en-US" w:eastAsia="zh-CN" w:bidi="ar"/>
              </w:rPr>
            </w:pPr>
            <w:r>
              <w:rPr>
                <w:rFonts w:eastAsia="SimSun" w:hint="eastAsia"/>
                <w:lang w:val="en-US" w:eastAsia="zh-CN" w:bidi="ar"/>
              </w:rPr>
              <w:t>4160</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7" w14:textId="77777777" w:rsidR="00313353" w:rsidRDefault="00313353" w:rsidP="00253F01">
            <w:pPr>
              <w:pStyle w:val="TAC"/>
              <w:rPr>
                <w:rFonts w:eastAsia="SimSun"/>
                <w:lang w:val="en-US" w:eastAsia="zh-CN" w:bidi="ar"/>
              </w:rPr>
            </w:pPr>
            <w:r>
              <w:rPr>
                <w:rFonts w:eastAsia="SimSun" w:hint="eastAsia"/>
                <w:lang w:val="en-US" w:eastAsia="zh-CN" w:bidi="ar"/>
              </w:rPr>
              <w:t>4310</w:t>
            </w:r>
          </w:p>
        </w:tc>
      </w:tr>
      <w:tr w:rsidR="00313353" w14:paraId="07259F9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9" w14:textId="77777777" w:rsidR="00313353" w:rsidRPr="004912B0" w:rsidRDefault="00313353" w:rsidP="00253F01">
            <w:pPr>
              <w:pStyle w:val="TAL"/>
            </w:pPr>
            <w:r w:rsidRPr="004912B0">
              <w:rPr>
                <w:rFonts w:eastAsia="SimSun"/>
                <w:lang w:val="en-US" w:eastAsia="zh-CN" w:bidi="ar"/>
              </w:rPr>
              <w:t>2</w:t>
            </w:r>
            <w:r w:rsidRPr="004912B0">
              <w:rPr>
                <w:rFonts w:eastAsia="SimSun"/>
                <w:kern w:val="2"/>
                <w:vertAlign w:val="superscript"/>
                <w:lang w:val="en-US" w:eastAsia="zh-CN"/>
              </w:rPr>
              <w:t>nd</w:t>
            </w:r>
            <w:r w:rsidRPr="004912B0">
              <w:rPr>
                <w:rFonts w:eastAsia="SimSun"/>
                <w:kern w:val="2"/>
                <w:lang w:val="en-US" w:eastAsia="zh-CN"/>
              </w:rPr>
              <w:t xml:space="preserve">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A" w14:textId="77777777" w:rsidR="00313353" w:rsidRDefault="00313353" w:rsidP="00253F01">
            <w:pPr>
              <w:pStyle w:val="TAC"/>
            </w:pPr>
            <w:r>
              <w:rPr>
                <w:rFonts w:eastAsia="SimSun"/>
                <w:lang w:val="en-US" w:eastAsia="zh-CN" w:bidi="ar"/>
              </w:rPr>
              <w:t>|fy_low-fx_high|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B" w14:textId="77777777" w:rsidR="00313353" w:rsidRDefault="00313353" w:rsidP="00253F01">
            <w:pPr>
              <w:pStyle w:val="TAC"/>
            </w:pPr>
            <w:r>
              <w:rPr>
                <w:rFonts w:eastAsia="SimSun"/>
                <w:lang w:val="en-US" w:eastAsia="zh-CN" w:bidi="ar"/>
              </w:rPr>
              <w:t>|fy_high-fx_low|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C" w14:textId="77777777" w:rsidR="00313353" w:rsidRDefault="00313353" w:rsidP="00253F01">
            <w:pPr>
              <w:pStyle w:val="TAC"/>
            </w:pPr>
            <w:r>
              <w:rPr>
                <w:rFonts w:eastAsia="SimSun"/>
                <w:lang w:val="en-US" w:eastAsia="zh-CN" w:bidi="ar"/>
              </w:rPr>
              <w:t>|fy_low+fx_low|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D" w14:textId="77777777" w:rsidR="00313353" w:rsidRDefault="00313353" w:rsidP="00253F01">
            <w:pPr>
              <w:pStyle w:val="TAC"/>
            </w:pPr>
            <w:r>
              <w:rPr>
                <w:rFonts w:eastAsia="SimSun"/>
                <w:lang w:val="en-US" w:eastAsia="zh-CN" w:bidi="ar"/>
              </w:rPr>
              <w:t>|fy_high+fx_high|</w:t>
            </w:r>
          </w:p>
        </w:tc>
      </w:tr>
      <w:tr w:rsidR="00313353" w14:paraId="07259FA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F" w14:textId="77777777" w:rsidR="00313353" w:rsidRPr="004912B0" w:rsidRDefault="00313353" w:rsidP="00253F01">
            <w:pPr>
              <w:pStyle w:val="TAL"/>
            </w:pPr>
            <w:r w:rsidRPr="004912B0">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0" w14:textId="77777777" w:rsidR="00313353" w:rsidRDefault="00313353" w:rsidP="00253F01">
            <w:pPr>
              <w:pStyle w:val="TAC"/>
            </w:pPr>
            <w:r>
              <w:rPr>
                <w:rFonts w:eastAsia="SimSun"/>
                <w:lang w:val="en-US" w:eastAsia="zh-CN" w:bidi="ar"/>
              </w:rPr>
              <w:t>1148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1" w14:textId="77777777" w:rsidR="00313353" w:rsidRDefault="00313353" w:rsidP="00253F01">
            <w:pPr>
              <w:pStyle w:val="TAC"/>
            </w:pPr>
            <w:r>
              <w:rPr>
                <w:rFonts w:eastAsia="SimSun"/>
                <w:lang w:val="en-US" w:eastAsia="zh-CN" w:bidi="ar"/>
              </w:rPr>
              <w:t>1058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2" w14:textId="77777777" w:rsidR="00313353" w:rsidRDefault="00313353" w:rsidP="00253F01">
            <w:pPr>
              <w:pStyle w:val="TAC"/>
            </w:pPr>
            <w:r>
              <w:rPr>
                <w:rFonts w:eastAsia="SimSun"/>
                <w:lang w:val="en-US" w:eastAsia="zh-CN" w:bidi="ar"/>
              </w:rPr>
              <w:t>2752</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3" w14:textId="77777777" w:rsidR="00313353" w:rsidRDefault="00313353" w:rsidP="00253F01">
            <w:pPr>
              <w:pStyle w:val="TAC"/>
            </w:pPr>
            <w:r>
              <w:rPr>
                <w:rFonts w:eastAsia="SimSun"/>
                <w:lang w:val="en-US" w:eastAsia="zh-CN" w:bidi="ar"/>
              </w:rPr>
              <w:t>2842</w:t>
            </w:r>
          </w:p>
        </w:tc>
      </w:tr>
      <w:tr w:rsidR="00313353" w14:paraId="07259FA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5" w14:textId="77777777" w:rsidR="00313353" w:rsidRPr="004912B0" w:rsidRDefault="00313353" w:rsidP="00253F01">
            <w:pPr>
              <w:pStyle w:val="TAL"/>
            </w:pPr>
            <w:r w:rsidRPr="004912B0">
              <w:rPr>
                <w:rFonts w:eastAsia="SimSun"/>
                <w:lang w:val="en-US" w:eastAsia="zh-CN" w:bidi="ar"/>
              </w:rPr>
              <w:t>Two-tone 3</w:t>
            </w:r>
            <w:r w:rsidRPr="004912B0">
              <w:rPr>
                <w:rFonts w:eastAsia="SimSun"/>
                <w:kern w:val="2"/>
                <w:vertAlign w:val="superscript"/>
                <w:lang w:val="en-US" w:eastAsia="zh-CN"/>
              </w:rPr>
              <w:t xml:space="preserve">rd </w:t>
            </w:r>
            <w:r w:rsidRPr="004912B0">
              <w:rPr>
                <w:rFonts w:eastAsia="SimSun"/>
                <w:kern w:val="2"/>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6" w14:textId="77777777" w:rsidR="00313353" w:rsidRDefault="00313353" w:rsidP="00253F01">
            <w:pPr>
              <w:pStyle w:val="TAC"/>
            </w:pPr>
            <w:r>
              <w:rPr>
                <w:rFonts w:eastAsia="SimSun"/>
                <w:lang w:val="en-US" w:eastAsia="zh-CN" w:bidi="ar"/>
              </w:rPr>
              <w:t>|fy_high – 2*fx_low|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7" w14:textId="77777777" w:rsidR="00313353" w:rsidRDefault="00313353" w:rsidP="00253F01">
            <w:pPr>
              <w:pStyle w:val="TAC"/>
            </w:pPr>
            <w:r>
              <w:rPr>
                <w:rFonts w:eastAsia="SimSun"/>
                <w:lang w:val="en-US" w:eastAsia="zh-CN" w:bidi="ar"/>
              </w:rPr>
              <w:t>|fy_low – 2*fx_high|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8" w14:textId="77777777" w:rsidR="00313353" w:rsidRDefault="00313353" w:rsidP="00253F01">
            <w:pPr>
              <w:pStyle w:val="TAC"/>
            </w:pPr>
            <w:r>
              <w:rPr>
                <w:rFonts w:eastAsia="SimSun"/>
                <w:lang w:val="en-US" w:eastAsia="zh-CN" w:bidi="ar"/>
              </w:rPr>
              <w:t>|2*fy_low – fx_high|</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9" w14:textId="77777777" w:rsidR="00313353" w:rsidRDefault="00313353" w:rsidP="00253F01">
            <w:pPr>
              <w:pStyle w:val="TAC"/>
            </w:pPr>
            <w:r>
              <w:rPr>
                <w:rFonts w:eastAsia="SimSun"/>
                <w:lang w:val="en-US" w:eastAsia="zh-CN" w:bidi="ar"/>
              </w:rPr>
              <w:t>|2*fy_high – fx_low|</w:t>
            </w:r>
          </w:p>
        </w:tc>
      </w:tr>
      <w:tr w:rsidR="00313353" w14:paraId="07259FB0"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B" w14:textId="77777777" w:rsidR="00313353" w:rsidRPr="004912B0" w:rsidRDefault="00313353" w:rsidP="00253F01">
            <w:pPr>
              <w:pStyle w:val="TAL"/>
            </w:pPr>
            <w:r w:rsidRPr="004912B0">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C" w14:textId="77777777" w:rsidR="00313353" w:rsidRDefault="00313353" w:rsidP="00253F01">
            <w:pPr>
              <w:pStyle w:val="TAC"/>
            </w:pPr>
            <w:r>
              <w:rPr>
                <w:rFonts w:eastAsia="SimSun"/>
                <w:lang w:val="en-US" w:eastAsia="zh-CN" w:bidi="ar"/>
              </w:rPr>
              <w:t>2978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D" w14:textId="77777777" w:rsidR="00313353" w:rsidRDefault="00313353" w:rsidP="00253F01">
            <w:pPr>
              <w:pStyle w:val="TAC"/>
            </w:pPr>
            <w:r>
              <w:rPr>
                <w:rFonts w:eastAsia="SimSun"/>
                <w:lang w:val="en-US" w:eastAsia="zh-CN" w:bidi="ar"/>
              </w:rPr>
              <w:t>3128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E" w14:textId="77777777" w:rsidR="00313353" w:rsidRDefault="00313353" w:rsidP="00253F01">
            <w:pPr>
              <w:pStyle w:val="TAC"/>
            </w:pPr>
            <w:r>
              <w:rPr>
                <w:rFonts w:eastAsia="SimSun"/>
                <w:lang w:val="en-US" w:eastAsia="zh-CN" w:bidi="ar"/>
              </w:rPr>
              <w:t>316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F" w14:textId="77777777" w:rsidR="00313353" w:rsidRDefault="00313353" w:rsidP="00253F01">
            <w:pPr>
              <w:pStyle w:val="TAC"/>
            </w:pPr>
            <w:r>
              <w:rPr>
                <w:rFonts w:eastAsia="SimSun"/>
                <w:lang w:val="en-US" w:eastAsia="zh-CN" w:bidi="ar"/>
              </w:rPr>
              <w:t>196</w:t>
            </w:r>
          </w:p>
        </w:tc>
      </w:tr>
      <w:tr w:rsidR="00313353" w14:paraId="07259FB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1" w14:textId="77777777" w:rsidR="00313353" w:rsidRPr="004912B0" w:rsidRDefault="00313353" w:rsidP="00253F01">
            <w:pPr>
              <w:pStyle w:val="TAL"/>
            </w:pPr>
            <w:r w:rsidRPr="004912B0">
              <w:rPr>
                <w:rFonts w:eastAsia="SimSun"/>
                <w:lang w:val="en-US" w:eastAsia="zh-CN" w:bidi="ar"/>
              </w:rPr>
              <w:t>Two-tone 3</w:t>
            </w:r>
            <w:r w:rsidRPr="004912B0">
              <w:rPr>
                <w:rFonts w:eastAsia="SimSun"/>
                <w:kern w:val="2"/>
                <w:vertAlign w:val="superscript"/>
                <w:lang w:val="en-US" w:eastAsia="zh-CN"/>
              </w:rPr>
              <w:t xml:space="preserve">rd </w:t>
            </w:r>
            <w:r w:rsidRPr="004912B0">
              <w:rPr>
                <w:rFonts w:eastAsia="SimSun"/>
                <w:kern w:val="2"/>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2" w14:textId="77777777" w:rsidR="00313353" w:rsidRDefault="00313353" w:rsidP="00253F01">
            <w:pPr>
              <w:pStyle w:val="TAC"/>
            </w:pPr>
            <w:r>
              <w:rPr>
                <w:rFonts w:eastAsia="SimSun"/>
                <w:lang w:val="en-US" w:eastAsia="zh-CN" w:bidi="ar"/>
              </w:rPr>
              <w:t>|2*fx_low +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3" w14:textId="77777777" w:rsidR="00313353" w:rsidRDefault="00313353" w:rsidP="00253F01">
            <w:pPr>
              <w:pStyle w:val="TAC"/>
            </w:pPr>
            <w:r>
              <w:rPr>
                <w:rFonts w:eastAsia="SimSun"/>
                <w:lang w:val="en-US" w:eastAsia="zh-CN" w:bidi="ar"/>
              </w:rPr>
              <w:t>|2*fx_high +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4" w14:textId="77777777" w:rsidR="00313353" w:rsidRDefault="00313353" w:rsidP="00253F01">
            <w:pPr>
              <w:pStyle w:val="TAC"/>
            </w:pPr>
            <w:r>
              <w:rPr>
                <w:rFonts w:eastAsia="SimSun"/>
                <w:lang w:val="en-US" w:eastAsia="zh-CN" w:bidi="ar"/>
              </w:rPr>
              <w:t>|2*fy_low + 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B5" w14:textId="77777777" w:rsidR="00313353" w:rsidRDefault="00313353" w:rsidP="00253F01">
            <w:pPr>
              <w:pStyle w:val="TAC"/>
            </w:pPr>
            <w:r>
              <w:rPr>
                <w:rFonts w:eastAsia="SimSun"/>
                <w:lang w:val="en-US" w:eastAsia="zh-CN" w:bidi="ar"/>
              </w:rPr>
              <w:t>|2*fy_high + fx_high|</w:t>
            </w:r>
          </w:p>
        </w:tc>
      </w:tr>
      <w:tr w:rsidR="00313353" w14:paraId="07259FB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7"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8" w14:textId="77777777" w:rsidR="00313353" w:rsidRDefault="00313353" w:rsidP="00253F01">
            <w:pPr>
              <w:pStyle w:val="TAC"/>
            </w:pPr>
            <w:r>
              <w:rPr>
                <w:rFonts w:eastAsia="SimSun"/>
                <w:lang w:val="en-US" w:eastAsia="zh-CN" w:bidi="ar"/>
              </w:rPr>
              <w:t>4672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9" w14:textId="77777777" w:rsidR="00313353" w:rsidRDefault="00313353" w:rsidP="00253F01">
            <w:pPr>
              <w:pStyle w:val="TAC"/>
            </w:pPr>
            <w:r>
              <w:rPr>
                <w:rFonts w:eastAsia="SimSun"/>
                <w:lang w:val="en-US" w:eastAsia="zh-CN" w:bidi="ar"/>
              </w:rPr>
              <w:t>4822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A" w14:textId="77777777" w:rsidR="00313353" w:rsidRDefault="00313353" w:rsidP="00253F01">
            <w:pPr>
              <w:pStyle w:val="TAC"/>
            </w:pPr>
            <w:r>
              <w:rPr>
                <w:rFonts w:eastAsia="SimSun"/>
                <w:lang w:val="en-US" w:eastAsia="zh-CN" w:bidi="ar"/>
              </w:rPr>
              <w:t>3584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BB" w14:textId="77777777" w:rsidR="00313353" w:rsidRDefault="00313353" w:rsidP="00253F01">
            <w:pPr>
              <w:pStyle w:val="TAC"/>
            </w:pPr>
            <w:r>
              <w:rPr>
                <w:rFonts w:eastAsia="SimSun"/>
                <w:lang w:val="en-US" w:eastAsia="zh-CN" w:bidi="ar"/>
              </w:rPr>
              <w:t>3704</w:t>
            </w:r>
          </w:p>
        </w:tc>
      </w:tr>
      <w:tr w:rsidR="00313353" w14:paraId="07259FC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D" w14:textId="77777777" w:rsidR="00313353" w:rsidRDefault="00313353" w:rsidP="00253F01">
            <w:pPr>
              <w:pStyle w:val="TAL"/>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E" w14:textId="77777777" w:rsidR="00313353" w:rsidRDefault="00313353" w:rsidP="00253F01">
            <w:pPr>
              <w:pStyle w:val="TAC"/>
            </w:pPr>
            <w:r>
              <w:rPr>
                <w:rFonts w:eastAsia="SimSun"/>
                <w:lang w:val="en-US" w:eastAsia="zh-CN" w:bidi="ar"/>
              </w:rPr>
              <w:t>|2*fx_low –2*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F" w14:textId="77777777" w:rsidR="00313353" w:rsidRDefault="00313353" w:rsidP="00253F01">
            <w:pPr>
              <w:pStyle w:val="TAC"/>
            </w:pPr>
            <w:r>
              <w:rPr>
                <w:rFonts w:eastAsia="SimSun"/>
                <w:lang w:val="en-US" w:eastAsia="zh-CN" w:bidi="ar"/>
              </w:rPr>
              <w:t>|2*fx_high – 2*fy_low|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0" w14:textId="77777777" w:rsidR="00313353" w:rsidRDefault="00313353" w:rsidP="00253F01">
            <w:pPr>
              <w:pStyle w:val="TAC"/>
            </w:pPr>
            <w:r>
              <w:rPr>
                <w:rFonts w:eastAsia="SimSun"/>
                <w:lang w:val="en-US" w:eastAsia="zh-CN" w:bidi="ar"/>
              </w:rPr>
              <w:t>|2*fx_low +2* fy_low|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1" w14:textId="77777777" w:rsidR="00313353" w:rsidRDefault="00313353" w:rsidP="00253F01">
            <w:pPr>
              <w:pStyle w:val="TAC"/>
            </w:pPr>
            <w:r>
              <w:rPr>
                <w:rFonts w:eastAsia="SimSun"/>
                <w:lang w:val="en-US" w:eastAsia="zh-CN" w:bidi="ar"/>
              </w:rPr>
              <w:t>|2*fx_high +2* fy_high|</w:t>
            </w:r>
          </w:p>
        </w:tc>
      </w:tr>
      <w:tr w:rsidR="00313353" w14:paraId="07259FC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3"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4" w14:textId="77777777" w:rsidR="00313353" w:rsidRDefault="00313353" w:rsidP="00253F01">
            <w:pPr>
              <w:pStyle w:val="TAC"/>
            </w:pPr>
            <w:r>
              <w:rPr>
                <w:rFonts w:eastAsia="SimSun"/>
                <w:lang w:val="en-US" w:eastAsia="zh-CN" w:bidi="ar"/>
              </w:rPr>
              <w:t>2116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5" w14:textId="77777777" w:rsidR="00313353" w:rsidRDefault="00313353" w:rsidP="00253F01">
            <w:pPr>
              <w:pStyle w:val="TAC"/>
            </w:pPr>
            <w:r>
              <w:rPr>
                <w:rFonts w:eastAsia="SimSun"/>
                <w:lang w:val="en-US" w:eastAsia="zh-CN" w:bidi="ar"/>
              </w:rPr>
              <w:t>2296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6" w14:textId="77777777" w:rsidR="00313353" w:rsidRDefault="00313353" w:rsidP="00253F01">
            <w:pPr>
              <w:pStyle w:val="TAC"/>
            </w:pPr>
            <w:r>
              <w:rPr>
                <w:rFonts w:eastAsia="SimSun"/>
                <w:lang w:val="en-US" w:eastAsia="zh-CN" w:bidi="ar"/>
              </w:rPr>
              <w:t>5504</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7" w14:textId="77777777" w:rsidR="00313353" w:rsidRDefault="00313353" w:rsidP="00253F01">
            <w:pPr>
              <w:pStyle w:val="TAC"/>
            </w:pPr>
            <w:r>
              <w:rPr>
                <w:rFonts w:eastAsia="SimSun"/>
                <w:lang w:val="en-US" w:eastAsia="zh-CN" w:bidi="ar"/>
              </w:rPr>
              <w:t>5684</w:t>
            </w:r>
          </w:p>
        </w:tc>
      </w:tr>
      <w:tr w:rsidR="00313353" w14:paraId="07259FC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9" w14:textId="77777777" w:rsidR="00313353" w:rsidRDefault="00313353" w:rsidP="00253F01">
            <w:pPr>
              <w:pStyle w:val="TAL"/>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A" w14:textId="77777777" w:rsidR="00313353" w:rsidRDefault="00313353" w:rsidP="00253F01">
            <w:pPr>
              <w:pStyle w:val="TAC"/>
            </w:pPr>
            <w:r>
              <w:rPr>
                <w:rFonts w:eastAsia="SimSun"/>
                <w:lang w:val="en-US" w:eastAsia="zh-CN" w:bidi="ar"/>
              </w:rPr>
              <w:t>|3*fx_low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B" w14:textId="77777777" w:rsidR="00313353" w:rsidRDefault="00313353" w:rsidP="00253F01">
            <w:pPr>
              <w:pStyle w:val="TAC"/>
            </w:pPr>
            <w:r>
              <w:rPr>
                <w:rFonts w:eastAsia="SimSun"/>
                <w:lang w:val="en-US" w:eastAsia="zh-CN" w:bidi="ar"/>
              </w:rPr>
              <w:t>|3*fx_high – 1*fy_low|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C" w14:textId="77777777" w:rsidR="00313353" w:rsidRDefault="00313353" w:rsidP="00253F01">
            <w:pPr>
              <w:pStyle w:val="TAC"/>
            </w:pPr>
            <w:r>
              <w:rPr>
                <w:rFonts w:eastAsia="SimSun"/>
                <w:lang w:val="en-US" w:eastAsia="zh-CN" w:bidi="ar"/>
              </w:rPr>
              <w:t>|3*fy_low – 1*fx_high|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D" w14:textId="77777777" w:rsidR="00313353" w:rsidRDefault="00313353" w:rsidP="00253F01">
            <w:pPr>
              <w:pStyle w:val="TAC"/>
            </w:pPr>
            <w:r>
              <w:rPr>
                <w:rFonts w:eastAsia="SimSun"/>
                <w:lang w:val="en-US" w:eastAsia="zh-CN" w:bidi="ar"/>
              </w:rPr>
              <w:t>|3*fy_high – 1*fx_low|</w:t>
            </w:r>
          </w:p>
        </w:tc>
      </w:tr>
      <w:tr w:rsidR="00313353" w14:paraId="07259FD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F"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0" w14:textId="77777777" w:rsidR="00313353" w:rsidRDefault="00313353" w:rsidP="00253F01">
            <w:pPr>
              <w:pStyle w:val="TAC"/>
            </w:pPr>
            <w:r>
              <w:rPr>
                <w:rFonts w:eastAsia="SimSun"/>
                <w:lang w:val="en-US" w:eastAsia="zh-CN" w:bidi="ar"/>
              </w:rPr>
              <w:t>4898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1" w14:textId="77777777" w:rsidR="00313353" w:rsidRDefault="00313353" w:rsidP="00253F01">
            <w:pPr>
              <w:pStyle w:val="TAC"/>
            </w:pPr>
            <w:r>
              <w:rPr>
                <w:rFonts w:eastAsia="SimSun"/>
                <w:lang w:val="en-US" w:eastAsia="zh-CN" w:bidi="ar"/>
              </w:rPr>
              <w:t>5108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2" w14:textId="77777777" w:rsidR="00313353" w:rsidRDefault="00313353" w:rsidP="00253F01">
            <w:pPr>
              <w:pStyle w:val="TAC"/>
            </w:pPr>
            <w:r>
              <w:rPr>
                <w:rFonts w:eastAsia="SimSun"/>
                <w:lang w:val="en-US" w:eastAsia="zh-CN" w:bidi="ar"/>
              </w:rPr>
              <w:t>516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3" w14:textId="77777777" w:rsidR="00313353" w:rsidRDefault="00313353" w:rsidP="00253F01">
            <w:pPr>
              <w:pStyle w:val="TAC"/>
            </w:pPr>
            <w:r>
              <w:rPr>
                <w:rFonts w:eastAsia="SimSun"/>
                <w:lang w:val="en-US" w:eastAsia="zh-CN" w:bidi="ar"/>
              </w:rPr>
              <w:t>666</w:t>
            </w:r>
          </w:p>
        </w:tc>
      </w:tr>
      <w:tr w:rsidR="00313353" w14:paraId="07259FD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5" w14:textId="77777777" w:rsidR="00313353" w:rsidRDefault="00313353" w:rsidP="00253F01">
            <w:pPr>
              <w:pStyle w:val="TAL"/>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6" w14:textId="77777777" w:rsidR="00313353" w:rsidRDefault="00313353" w:rsidP="00253F01">
            <w:pPr>
              <w:pStyle w:val="TAC"/>
            </w:pPr>
            <w:r>
              <w:rPr>
                <w:rFonts w:eastAsia="SimSun"/>
                <w:lang w:val="en-US" w:eastAsia="zh-CN" w:bidi="ar"/>
              </w:rPr>
              <w:t>|3*fx_low +1*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7" w14:textId="77777777" w:rsidR="00313353" w:rsidRDefault="00313353" w:rsidP="00253F01">
            <w:pPr>
              <w:pStyle w:val="TAC"/>
            </w:pPr>
            <w:r>
              <w:rPr>
                <w:rFonts w:eastAsia="SimSun"/>
                <w:lang w:val="en-US" w:eastAsia="zh-CN" w:bidi="ar"/>
              </w:rPr>
              <w:t>|3*fx_high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8" w14:textId="77777777" w:rsidR="00313353" w:rsidRDefault="00313353" w:rsidP="00253F01">
            <w:pPr>
              <w:pStyle w:val="TAC"/>
            </w:pPr>
            <w:r>
              <w:rPr>
                <w:rFonts w:eastAsia="SimSun"/>
                <w:lang w:val="en-US" w:eastAsia="zh-CN" w:bidi="ar"/>
              </w:rPr>
              <w:t>|3*fy_low + 1*fx_low|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9" w14:textId="77777777" w:rsidR="00313353" w:rsidRDefault="00313353" w:rsidP="00253F01">
            <w:pPr>
              <w:pStyle w:val="TAC"/>
            </w:pPr>
            <w:r>
              <w:rPr>
                <w:rFonts w:eastAsia="SimSun"/>
                <w:lang w:val="en-US" w:eastAsia="zh-CN" w:bidi="ar"/>
              </w:rPr>
              <w:t>|3*fy_high + 1*fx_high|</w:t>
            </w:r>
          </w:p>
        </w:tc>
      </w:tr>
      <w:tr w:rsidR="00313353" w14:paraId="07259FE0"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B"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C" w14:textId="77777777" w:rsidR="00313353" w:rsidRDefault="00313353" w:rsidP="00253F01">
            <w:pPr>
              <w:pStyle w:val="TAC"/>
            </w:pPr>
            <w:r>
              <w:rPr>
                <w:rFonts w:eastAsia="SimSun"/>
                <w:lang w:val="en-US" w:eastAsia="zh-CN" w:bidi="ar"/>
              </w:rPr>
              <w:t>6592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D" w14:textId="77777777" w:rsidR="00313353" w:rsidRDefault="00313353" w:rsidP="00253F01">
            <w:pPr>
              <w:pStyle w:val="TAC"/>
            </w:pPr>
            <w:r>
              <w:rPr>
                <w:rFonts w:eastAsia="SimSun"/>
                <w:lang w:val="en-US" w:eastAsia="zh-CN" w:bidi="ar"/>
              </w:rPr>
              <w:t>6802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E" w14:textId="77777777" w:rsidR="00313353" w:rsidRDefault="00313353" w:rsidP="00253F01">
            <w:pPr>
              <w:pStyle w:val="TAC"/>
            </w:pPr>
            <w:r>
              <w:rPr>
                <w:rFonts w:eastAsia="SimSun"/>
                <w:lang w:val="en-US" w:eastAsia="zh-CN" w:bidi="ar"/>
              </w:rPr>
              <w:t>4416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F" w14:textId="77777777" w:rsidR="00313353" w:rsidRDefault="00313353" w:rsidP="00253F01">
            <w:pPr>
              <w:pStyle w:val="TAC"/>
            </w:pPr>
            <w:r>
              <w:rPr>
                <w:rFonts w:eastAsia="SimSun"/>
                <w:lang w:val="en-US" w:eastAsia="zh-CN" w:bidi="ar"/>
              </w:rPr>
              <w:t>4506</w:t>
            </w:r>
          </w:p>
        </w:tc>
      </w:tr>
      <w:tr w:rsidR="00313353" w14:paraId="07259FE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1" w14:textId="77777777" w:rsidR="00313353" w:rsidRDefault="00313353" w:rsidP="00253F01">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2" w14:textId="77777777" w:rsidR="00313353" w:rsidRDefault="00313353" w:rsidP="00253F01">
            <w:pPr>
              <w:pStyle w:val="TAC"/>
            </w:pPr>
            <w:r>
              <w:rPr>
                <w:rFonts w:eastAsia="SimSun"/>
                <w:lang w:val="en-US" w:eastAsia="zh-CN" w:bidi="ar"/>
              </w:rPr>
              <w:t>|fx_low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3" w14:textId="77777777" w:rsidR="00313353" w:rsidRDefault="00313353" w:rsidP="00253F01">
            <w:pPr>
              <w:pStyle w:val="TAC"/>
            </w:pPr>
            <w:r>
              <w:rPr>
                <w:rFonts w:eastAsia="SimSun"/>
                <w:lang w:val="en-US" w:eastAsia="zh-CN" w:bidi="ar"/>
              </w:rPr>
              <w:t>|fx_high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4" w14:textId="77777777" w:rsidR="00313353" w:rsidRDefault="00313353" w:rsidP="00253F01">
            <w:pPr>
              <w:pStyle w:val="TAC"/>
            </w:pPr>
            <w:r>
              <w:rPr>
                <w:rFonts w:eastAsia="SimSun"/>
                <w:lang w:val="en-US" w:eastAsia="zh-CN" w:bidi="ar"/>
              </w:rPr>
              <w:t>|fy_low – 4*fx_high|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E5" w14:textId="77777777" w:rsidR="00313353" w:rsidRDefault="00313353" w:rsidP="00253F01">
            <w:pPr>
              <w:pStyle w:val="TAC"/>
            </w:pPr>
            <w:r>
              <w:rPr>
                <w:rFonts w:eastAsia="SimSun"/>
                <w:lang w:val="en-US" w:eastAsia="zh-CN" w:bidi="ar"/>
              </w:rPr>
              <w:t>|fy_high – 4*fx_low|</w:t>
            </w:r>
          </w:p>
        </w:tc>
      </w:tr>
      <w:tr w:rsidR="00313353" w14:paraId="07259FE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7"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8" w14:textId="77777777" w:rsidR="00313353" w:rsidRDefault="00313353" w:rsidP="00253F01">
            <w:pPr>
              <w:pStyle w:val="TAC"/>
            </w:pPr>
            <w:r>
              <w:rPr>
                <w:rFonts w:eastAsia="SimSun"/>
                <w:lang w:val="en-US" w:eastAsia="zh-CN" w:bidi="ar"/>
              </w:rPr>
              <w:t>1528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9" w14:textId="77777777" w:rsidR="00313353" w:rsidRDefault="00313353" w:rsidP="00253F01">
            <w:pPr>
              <w:pStyle w:val="TAC"/>
            </w:pPr>
            <w:r>
              <w:rPr>
                <w:rFonts w:eastAsia="SimSun"/>
                <w:lang w:val="en-US" w:eastAsia="zh-CN" w:bidi="ar"/>
              </w:rPr>
              <w:t>1348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A" w14:textId="77777777" w:rsidR="00313353" w:rsidRDefault="00313353" w:rsidP="00253F01">
            <w:pPr>
              <w:pStyle w:val="TAC"/>
            </w:pPr>
            <w:r>
              <w:rPr>
                <w:rFonts w:eastAsia="SimSun"/>
                <w:lang w:val="en-US" w:eastAsia="zh-CN" w:bidi="ar"/>
              </w:rPr>
              <w:t>7088</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EB" w14:textId="77777777" w:rsidR="00313353" w:rsidRDefault="00313353" w:rsidP="00253F01">
            <w:pPr>
              <w:pStyle w:val="TAC"/>
            </w:pPr>
            <w:r>
              <w:rPr>
                <w:rFonts w:eastAsia="SimSun"/>
                <w:lang w:val="en-US" w:eastAsia="zh-CN" w:bidi="ar"/>
              </w:rPr>
              <w:t>6818</w:t>
            </w:r>
          </w:p>
        </w:tc>
      </w:tr>
      <w:tr w:rsidR="00313353" w14:paraId="07259FF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D" w14:textId="77777777" w:rsidR="00313353" w:rsidRDefault="00313353" w:rsidP="00253F01">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E" w14:textId="77777777" w:rsidR="00313353" w:rsidRDefault="00313353" w:rsidP="00253F01">
            <w:pPr>
              <w:pStyle w:val="TAC"/>
            </w:pPr>
            <w:r>
              <w:rPr>
                <w:rFonts w:eastAsia="SimSun"/>
                <w:lang w:val="en-US" w:eastAsia="zh-CN" w:bidi="ar"/>
              </w:rPr>
              <w:t>|fx_low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F" w14:textId="77777777" w:rsidR="00313353" w:rsidRDefault="00313353" w:rsidP="00253F01">
            <w:pPr>
              <w:pStyle w:val="TAC"/>
            </w:pPr>
            <w:r>
              <w:rPr>
                <w:rFonts w:eastAsia="SimSun"/>
                <w:lang w:val="en-US" w:eastAsia="zh-CN" w:bidi="ar"/>
              </w:rPr>
              <w:t>|fx_high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0" w14:textId="77777777" w:rsidR="00313353" w:rsidRDefault="00313353" w:rsidP="00253F01">
            <w:pPr>
              <w:pStyle w:val="TAC"/>
            </w:pPr>
            <w:r>
              <w:rPr>
                <w:rFonts w:eastAsia="SimSun"/>
                <w:lang w:val="en-US" w:eastAsia="zh-CN" w:bidi="ar"/>
              </w:rPr>
              <w:t>|fy_low + 4*fx_low|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1" w14:textId="77777777" w:rsidR="00313353" w:rsidRDefault="00313353" w:rsidP="00253F01">
            <w:pPr>
              <w:pStyle w:val="TAC"/>
            </w:pPr>
            <w:r>
              <w:rPr>
                <w:rFonts w:eastAsia="SimSun"/>
                <w:lang w:val="en-US" w:eastAsia="zh-CN" w:bidi="ar"/>
              </w:rPr>
              <w:t>|fy_high + 4*fx_high|</w:t>
            </w:r>
          </w:p>
        </w:tc>
      </w:tr>
      <w:tr w:rsidR="00313353" w14:paraId="07259FF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3"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4" w14:textId="77777777" w:rsidR="00313353" w:rsidRDefault="00313353" w:rsidP="00253F01">
            <w:pPr>
              <w:pStyle w:val="TAC"/>
            </w:pPr>
            <w:r>
              <w:rPr>
                <w:rFonts w:eastAsia="SimSun"/>
                <w:lang w:val="en-US" w:eastAsia="zh-CN" w:bidi="ar"/>
              </w:rPr>
              <w:t>5248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5" w14:textId="77777777" w:rsidR="00313353" w:rsidRDefault="00313353" w:rsidP="00253F01">
            <w:pPr>
              <w:pStyle w:val="TAC"/>
            </w:pPr>
            <w:r>
              <w:rPr>
                <w:rFonts w:eastAsia="SimSun"/>
                <w:lang w:val="en-US" w:eastAsia="zh-CN" w:bidi="ar"/>
              </w:rPr>
              <w:t>5428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6" w14:textId="77777777" w:rsidR="00313353" w:rsidRDefault="00313353" w:rsidP="00253F01">
            <w:pPr>
              <w:pStyle w:val="TAC"/>
            </w:pPr>
            <w:r>
              <w:rPr>
                <w:rFonts w:eastAsia="SimSun"/>
                <w:lang w:val="en-US" w:eastAsia="zh-CN" w:bidi="ar"/>
              </w:rPr>
              <w:t>8512</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7" w14:textId="77777777" w:rsidR="00313353" w:rsidRDefault="00313353" w:rsidP="00253F01">
            <w:pPr>
              <w:pStyle w:val="TAC"/>
            </w:pPr>
            <w:r>
              <w:rPr>
                <w:rFonts w:eastAsia="SimSun"/>
                <w:lang w:val="en-US" w:eastAsia="zh-CN" w:bidi="ar"/>
              </w:rPr>
              <w:t>8782</w:t>
            </w:r>
          </w:p>
        </w:tc>
      </w:tr>
      <w:tr w:rsidR="00313353" w14:paraId="07259FF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9" w14:textId="77777777" w:rsidR="00313353" w:rsidRDefault="00313353" w:rsidP="00253F01">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A" w14:textId="77777777" w:rsidR="00313353" w:rsidRDefault="00313353" w:rsidP="00253F01">
            <w:pPr>
              <w:pStyle w:val="TAC"/>
            </w:pPr>
            <w:r>
              <w:rPr>
                <w:rFonts w:eastAsia="SimSun"/>
                <w:lang w:val="en-US" w:eastAsia="zh-CN" w:bidi="ar"/>
              </w:rPr>
              <w:t>|2*fx_low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B" w14:textId="77777777" w:rsidR="00313353" w:rsidRDefault="00313353" w:rsidP="00253F01">
            <w:pPr>
              <w:pStyle w:val="TAC"/>
            </w:pPr>
            <w:r>
              <w:rPr>
                <w:rFonts w:eastAsia="SimSun"/>
                <w:lang w:val="en-US" w:eastAsia="zh-CN" w:bidi="ar"/>
              </w:rPr>
              <w:t>|2*fx_high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C" w14:textId="77777777" w:rsidR="00313353" w:rsidRDefault="00313353" w:rsidP="00253F01">
            <w:pPr>
              <w:pStyle w:val="TAC"/>
            </w:pPr>
            <w:r>
              <w:rPr>
                <w:rFonts w:eastAsia="SimSun"/>
                <w:lang w:val="en-US" w:eastAsia="zh-CN" w:bidi="ar"/>
              </w:rPr>
              <w:t>|2*fy_low – 3*fx_high|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D" w14:textId="77777777" w:rsidR="00313353" w:rsidRDefault="00313353" w:rsidP="00253F01">
            <w:pPr>
              <w:pStyle w:val="TAC"/>
            </w:pPr>
            <w:r>
              <w:rPr>
                <w:rFonts w:eastAsia="SimSun"/>
                <w:lang w:val="en-US" w:eastAsia="zh-CN" w:bidi="ar"/>
              </w:rPr>
              <w:t>|2*fy_high – 3*fx_low|</w:t>
            </w:r>
          </w:p>
        </w:tc>
      </w:tr>
      <w:tr w:rsidR="00313353" w14:paraId="0725A00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F"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0" w14:textId="77777777" w:rsidR="00313353" w:rsidRDefault="00313353" w:rsidP="00253F01">
            <w:pPr>
              <w:pStyle w:val="TAC"/>
            </w:pPr>
            <w:r>
              <w:rPr>
                <w:rFonts w:eastAsia="SimSun"/>
                <w:lang w:val="en-US" w:eastAsia="zh-CN" w:bidi="ar"/>
              </w:rPr>
              <w:t>1254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1" w14:textId="77777777" w:rsidR="00313353" w:rsidRDefault="00313353" w:rsidP="00253F01">
            <w:pPr>
              <w:pStyle w:val="TAC"/>
            </w:pPr>
            <w:r>
              <w:rPr>
                <w:rFonts w:eastAsia="SimSun"/>
                <w:lang w:val="en-US" w:eastAsia="zh-CN" w:bidi="ar"/>
              </w:rPr>
              <w:t>1464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2" w14:textId="77777777" w:rsidR="00313353" w:rsidRDefault="00313353" w:rsidP="00253F01">
            <w:pPr>
              <w:pStyle w:val="TAC"/>
            </w:pPr>
            <w:r>
              <w:rPr>
                <w:rFonts w:eastAsia="SimSun"/>
                <w:lang w:val="en-US" w:eastAsia="zh-CN" w:bidi="ar"/>
              </w:rPr>
              <w:t>4276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A003" w14:textId="77777777" w:rsidR="00313353" w:rsidRDefault="00313353" w:rsidP="00253F01">
            <w:pPr>
              <w:pStyle w:val="TAC"/>
            </w:pPr>
            <w:r>
              <w:rPr>
                <w:rFonts w:eastAsia="SimSun"/>
                <w:lang w:val="en-US" w:eastAsia="zh-CN" w:bidi="ar"/>
              </w:rPr>
              <w:t>4036</w:t>
            </w:r>
          </w:p>
        </w:tc>
      </w:tr>
      <w:tr w:rsidR="00313353" w14:paraId="0725A00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5" w14:textId="77777777" w:rsidR="00313353" w:rsidRDefault="00313353" w:rsidP="00253F01">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6" w14:textId="77777777" w:rsidR="00313353" w:rsidRDefault="00313353" w:rsidP="00253F01">
            <w:pPr>
              <w:pStyle w:val="TAC"/>
            </w:pPr>
            <w:r>
              <w:rPr>
                <w:rFonts w:eastAsia="SimSun"/>
                <w:lang w:val="en-US" w:eastAsia="zh-CN" w:bidi="ar"/>
              </w:rPr>
              <w:t>|2*fx_low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7" w14:textId="77777777" w:rsidR="00313353" w:rsidRDefault="00313353" w:rsidP="00253F01">
            <w:pPr>
              <w:pStyle w:val="TAC"/>
            </w:pPr>
            <w:r>
              <w:rPr>
                <w:rFonts w:eastAsia="SimSun"/>
                <w:lang w:val="en-US" w:eastAsia="zh-CN" w:bidi="ar"/>
              </w:rPr>
              <w:t>|2*fx_high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8" w14:textId="77777777" w:rsidR="00313353" w:rsidRDefault="00313353" w:rsidP="00253F01">
            <w:pPr>
              <w:pStyle w:val="TAC"/>
            </w:pPr>
            <w:r>
              <w:rPr>
                <w:rFonts w:eastAsia="SimSun"/>
                <w:lang w:val="en-US" w:eastAsia="zh-CN" w:bidi="ar"/>
              </w:rPr>
              <w:t>|2*fy_low + 3*fx_low|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A009" w14:textId="77777777" w:rsidR="00313353" w:rsidRDefault="00313353" w:rsidP="00253F01">
            <w:pPr>
              <w:pStyle w:val="TAC"/>
            </w:pPr>
            <w:r>
              <w:rPr>
                <w:rFonts w:eastAsia="SimSun"/>
                <w:lang w:val="en-US" w:eastAsia="zh-CN" w:bidi="ar"/>
              </w:rPr>
              <w:t>|2*fy_high + 3*fx_high|</w:t>
            </w:r>
          </w:p>
        </w:tc>
      </w:tr>
      <w:tr w:rsidR="00313353" w14:paraId="0725A010" w14:textId="77777777" w:rsidTr="006E0696">
        <w:trPr>
          <w:trHeight w:val="402"/>
        </w:trPr>
        <w:tc>
          <w:tcPr>
            <w:tcW w:w="1323" w:type="pct"/>
            <w:tcBorders>
              <w:top w:val="single" w:sz="8" w:space="0" w:color="000000"/>
              <w:right w:val="single" w:sz="8" w:space="0" w:color="000000"/>
            </w:tcBorders>
            <w:shd w:val="clear" w:color="auto" w:fill="auto"/>
            <w:tcMar>
              <w:top w:w="15" w:type="dxa"/>
              <w:left w:w="15" w:type="dxa"/>
              <w:right w:w="15" w:type="dxa"/>
            </w:tcMar>
            <w:vAlign w:val="center"/>
          </w:tcPr>
          <w:p w14:paraId="0725A00B"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C" w14:textId="77777777" w:rsidR="00313353" w:rsidRDefault="00313353" w:rsidP="00253F01">
            <w:pPr>
              <w:pStyle w:val="TAC"/>
            </w:pPr>
            <w:r>
              <w:rPr>
                <w:rFonts w:eastAsia="SimSun"/>
                <w:lang w:val="en-US" w:eastAsia="zh-CN" w:bidi="ar"/>
              </w:rPr>
              <w:t>6336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D" w14:textId="77777777" w:rsidR="00313353" w:rsidRDefault="00313353" w:rsidP="00253F01">
            <w:pPr>
              <w:pStyle w:val="TAC"/>
            </w:pPr>
            <w:r>
              <w:rPr>
                <w:rFonts w:eastAsia="SimSun"/>
                <w:lang w:val="en-US" w:eastAsia="zh-CN" w:bidi="ar"/>
              </w:rPr>
              <w:t>6546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E" w14:textId="77777777" w:rsidR="00313353" w:rsidRDefault="00313353" w:rsidP="00253F01">
            <w:pPr>
              <w:pStyle w:val="TAC"/>
            </w:pPr>
            <w:r>
              <w:rPr>
                <w:rFonts w:eastAsia="SimSun"/>
                <w:lang w:val="en-US" w:eastAsia="zh-CN" w:bidi="ar"/>
              </w:rPr>
              <w:t>7424</w:t>
            </w:r>
          </w:p>
        </w:tc>
        <w:tc>
          <w:tcPr>
            <w:tcW w:w="920" w:type="pct"/>
            <w:tcBorders>
              <w:top w:val="single" w:sz="8" w:space="0" w:color="000000"/>
              <w:left w:val="single" w:sz="8" w:space="0" w:color="000000"/>
            </w:tcBorders>
            <w:shd w:val="clear" w:color="auto" w:fill="auto"/>
            <w:tcMar>
              <w:top w:w="15" w:type="dxa"/>
              <w:left w:w="15" w:type="dxa"/>
              <w:right w:w="15" w:type="dxa"/>
            </w:tcMar>
            <w:vAlign w:val="center"/>
          </w:tcPr>
          <w:p w14:paraId="0725A00F" w14:textId="77777777" w:rsidR="00313353" w:rsidRDefault="00313353" w:rsidP="00253F01">
            <w:pPr>
              <w:pStyle w:val="TAC"/>
            </w:pPr>
            <w:r>
              <w:rPr>
                <w:rFonts w:eastAsia="SimSun"/>
                <w:lang w:val="en-US" w:eastAsia="zh-CN" w:bidi="ar"/>
              </w:rPr>
              <w:t>7664</w:t>
            </w:r>
          </w:p>
        </w:tc>
      </w:tr>
    </w:tbl>
    <w:p w14:paraId="0725A011" w14:textId="77777777" w:rsidR="00313353" w:rsidRDefault="00313353" w:rsidP="00313353">
      <w:pPr>
        <w:rPr>
          <w:rFonts w:ascii="Arial" w:hAnsi="Arial" w:cs="Arial"/>
        </w:rPr>
      </w:pPr>
    </w:p>
    <w:p w14:paraId="0725A012" w14:textId="77777777" w:rsidR="00313353" w:rsidRDefault="00313353" w:rsidP="00313353">
      <w:pPr>
        <w:rPr>
          <w:rFonts w:eastAsia="SimSun"/>
          <w:lang w:val="en-US" w:eastAsia="zh-CN"/>
        </w:rPr>
      </w:pPr>
      <w:r>
        <w:rPr>
          <w:lang w:val="en-US"/>
        </w:rPr>
        <w:t xml:space="preserve">Based on Table </w:t>
      </w:r>
      <w:r>
        <w:rPr>
          <w:rFonts w:eastAsia="SimSun" w:hint="eastAsia"/>
          <w:lang w:val="en-US" w:eastAsia="zh-CN"/>
        </w:rPr>
        <w:t>6.4</w:t>
      </w:r>
      <w:r>
        <w:rPr>
          <w:lang w:val="en-US"/>
        </w:rPr>
        <w:t>.1.2-1</w:t>
      </w:r>
      <w:r>
        <w:rPr>
          <w:rFonts w:eastAsia="SimSun" w:hint="eastAsia"/>
          <w:lang w:val="en-US" w:eastAsia="zh-CN"/>
        </w:rPr>
        <w:t>:</w:t>
      </w:r>
    </w:p>
    <w:p w14:paraId="0725A013" w14:textId="20A81970" w:rsidR="00313353" w:rsidRDefault="004912B0" w:rsidP="004912B0">
      <w:pPr>
        <w:pStyle w:val="B1"/>
        <w:rPr>
          <w:lang w:val="en-US" w:eastAsia="ja-JP"/>
        </w:rPr>
      </w:pPr>
      <w:r>
        <w:rPr>
          <w:rFonts w:eastAsia="SimSun"/>
          <w:lang w:val="en-US" w:eastAsia="zh-CN"/>
        </w:rPr>
        <w:t>-</w:t>
      </w:r>
      <w:r>
        <w:rPr>
          <w:rFonts w:eastAsia="SimSun"/>
          <w:lang w:val="en-US" w:eastAsia="zh-CN"/>
        </w:rPr>
        <w:tab/>
        <w:t>N</w:t>
      </w:r>
      <w:r w:rsidR="00313353">
        <w:rPr>
          <w:lang w:val="en-US"/>
        </w:rPr>
        <w:t xml:space="preserve">o IMD products by Band </w:t>
      </w:r>
      <w:r w:rsidR="00313353">
        <w:rPr>
          <w:lang w:val="en-US" w:eastAsia="ja-JP"/>
        </w:rPr>
        <w:t>1</w:t>
      </w:r>
      <w:r w:rsidR="00313353">
        <w:rPr>
          <w:lang w:val="en-US"/>
        </w:rPr>
        <w:t xml:space="preserve"> and Band </w:t>
      </w:r>
      <w:r w:rsidR="00313353">
        <w:rPr>
          <w:rFonts w:eastAsia="SimSun" w:hint="eastAsia"/>
          <w:lang w:val="en-US" w:eastAsia="zh-CN"/>
        </w:rPr>
        <w:t xml:space="preserve">20 </w:t>
      </w:r>
      <w:r w:rsidR="00313353">
        <w:rPr>
          <w:lang w:val="en-US"/>
        </w:rPr>
        <w:t xml:space="preserve"> fall</w:t>
      </w:r>
      <w:r w:rsidR="00313353">
        <w:rPr>
          <w:lang w:val="en-US" w:eastAsia="ja-JP"/>
        </w:rPr>
        <w:t>s</w:t>
      </w:r>
      <w:r w:rsidR="00313353">
        <w:rPr>
          <w:lang w:val="en-US"/>
        </w:rPr>
        <w:t xml:space="preserve"> into the own Rx frequency of Band </w:t>
      </w:r>
      <w:r w:rsidR="00313353">
        <w:rPr>
          <w:lang w:val="en-US" w:eastAsia="ja-JP"/>
        </w:rPr>
        <w:t xml:space="preserve">38. </w:t>
      </w:r>
    </w:p>
    <w:p w14:paraId="0725A014" w14:textId="0FEC434B" w:rsidR="00313353" w:rsidRDefault="004912B0" w:rsidP="004912B0">
      <w:pPr>
        <w:pStyle w:val="B1"/>
        <w:rPr>
          <w:rFonts w:eastAsia="SimSun"/>
          <w:lang w:val="en-US" w:eastAsia="zh-CN"/>
        </w:rPr>
      </w:pPr>
      <w:r>
        <w:rPr>
          <w:rFonts w:eastAsia="SimSun"/>
          <w:lang w:val="en-US" w:eastAsia="zh-CN"/>
        </w:rPr>
        <w:t>-</w:t>
      </w:r>
      <w:r>
        <w:rPr>
          <w:rFonts w:eastAsia="SimSun"/>
          <w:lang w:val="en-US" w:eastAsia="zh-CN"/>
        </w:rPr>
        <w:tab/>
        <w:t>T</w:t>
      </w:r>
      <w:r w:rsidR="00313353">
        <w:rPr>
          <w:lang w:val="en-US"/>
        </w:rPr>
        <w:t xml:space="preserve">he 3rd harmonic </w:t>
      </w:r>
      <w:r w:rsidR="00313353">
        <w:rPr>
          <w:rFonts w:eastAsia="SimSun" w:hint="eastAsia"/>
          <w:lang w:val="en-US" w:eastAsia="zh-CN"/>
        </w:rPr>
        <w:t xml:space="preserve">of band 20 falls into the own </w:t>
      </w:r>
      <w:r w:rsidR="00313353">
        <w:rPr>
          <w:lang w:val="en-US"/>
        </w:rPr>
        <w:t xml:space="preserve">Rx frequency of Band </w:t>
      </w:r>
      <w:r w:rsidR="00313353">
        <w:rPr>
          <w:lang w:val="en-US" w:eastAsia="ja-JP"/>
        </w:rPr>
        <w:t>38</w:t>
      </w:r>
      <w:r w:rsidR="00313353">
        <w:rPr>
          <w:rFonts w:eastAsia="SimSun" w:hint="eastAsia"/>
          <w:lang w:val="en-US" w:eastAsia="zh-CN"/>
        </w:rPr>
        <w:t>.</w:t>
      </w:r>
    </w:p>
    <w:p w14:paraId="0725A015" w14:textId="77777777" w:rsidR="00313353" w:rsidRDefault="00313353" w:rsidP="004912B0">
      <w:pPr>
        <w:pStyle w:val="Heading4"/>
        <w:rPr>
          <w:lang w:val="en-US"/>
        </w:rPr>
      </w:pPr>
      <w:bookmarkStart w:id="119" w:name="_Toc87876980"/>
      <w:r>
        <w:rPr>
          <w:rFonts w:eastAsia="SimSun" w:hint="eastAsia"/>
          <w:lang w:val="en-US" w:eastAsia="zh-CN"/>
        </w:rPr>
        <w:t>6.4</w:t>
      </w:r>
      <w:r>
        <w:rPr>
          <w:lang w:val="en-US"/>
        </w:rPr>
        <w:t>.1.</w:t>
      </w:r>
      <w:r>
        <w:rPr>
          <w:lang w:val="en-US" w:eastAsia="ja-JP"/>
        </w:rPr>
        <w:t>3</w:t>
      </w:r>
      <w:r>
        <w:rPr>
          <w:rFonts w:ascii="Calibri" w:hAnsi="Calibri"/>
          <w:sz w:val="21"/>
          <w:szCs w:val="22"/>
          <w:lang w:val="en-US" w:eastAsia="sv-SE"/>
        </w:rPr>
        <w:tab/>
      </w:r>
      <w:r>
        <w:rPr>
          <w:lang w:val="en-US"/>
        </w:rPr>
        <w:t>MSD</w:t>
      </w:r>
      <w:bookmarkEnd w:id="119"/>
    </w:p>
    <w:p w14:paraId="0725A016" w14:textId="77777777" w:rsidR="00313353" w:rsidRDefault="00313353" w:rsidP="00313353">
      <w:pPr>
        <w:rPr>
          <w:lang w:val="en-US" w:eastAsia="zh-CN"/>
        </w:rPr>
      </w:pPr>
      <w:r>
        <w:rPr>
          <w:rFonts w:hint="eastAsia"/>
          <w:lang w:val="en-US" w:eastAsia="zh-CN"/>
        </w:rPr>
        <w:t xml:space="preserve">According to the co-existence studies as above, </w:t>
      </w:r>
      <w:r>
        <w:rPr>
          <w:lang w:eastAsia="zh-CN"/>
        </w:rPr>
        <w:t>there is no MSD requirements</w:t>
      </w:r>
      <w:r>
        <w:rPr>
          <w:rFonts w:hint="eastAsia"/>
          <w:lang w:val="en-US" w:eastAsia="zh-CN"/>
        </w:rPr>
        <w:t xml:space="preserve"> caused by IMD w</w:t>
      </w:r>
      <w:r>
        <w:rPr>
          <w:lang w:eastAsia="zh-CN"/>
        </w:rPr>
        <w:t>hen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is paired with downlink CA configuration CA_1A-</w:t>
      </w:r>
      <w:r>
        <w:rPr>
          <w:rFonts w:hint="eastAsia"/>
          <w:lang w:val="en-US" w:eastAsia="zh-CN"/>
        </w:rPr>
        <w:t>20</w:t>
      </w:r>
      <w:r>
        <w:rPr>
          <w:lang w:eastAsia="zh-CN"/>
        </w:rPr>
        <w:t>A-38A</w:t>
      </w:r>
      <w:r>
        <w:rPr>
          <w:rFonts w:hint="eastAsia"/>
          <w:lang w:val="en-US" w:eastAsia="zh-CN"/>
        </w:rPr>
        <w:t>.</w:t>
      </w:r>
    </w:p>
    <w:p w14:paraId="0725A017" w14:textId="77777777" w:rsidR="00313353" w:rsidRDefault="00313353" w:rsidP="00313353">
      <w:pPr>
        <w:rPr>
          <w:lang w:val="en-US" w:eastAsia="ja-JP"/>
        </w:rPr>
      </w:pPr>
      <w:r>
        <w:rPr>
          <w:rFonts w:hint="eastAsia"/>
          <w:lang w:val="en-US" w:eastAsia="zh-CN"/>
        </w:rPr>
        <w:t>For the harmonic MSD requirements, it have already been solved in the fallback combination of CA_20A-38A. Thus there are no additional MSD requirement for the</w:t>
      </w:r>
      <w:r>
        <w:rPr>
          <w:lang w:eastAsia="zh-CN"/>
        </w:rPr>
        <w:t xml:space="preserve">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paired with downlink CA configuration CA_1A-</w:t>
      </w:r>
      <w:r>
        <w:rPr>
          <w:rFonts w:hint="eastAsia"/>
          <w:lang w:val="en-US" w:eastAsia="zh-CN"/>
        </w:rPr>
        <w:t>20</w:t>
      </w:r>
      <w:r>
        <w:rPr>
          <w:lang w:eastAsia="zh-CN"/>
        </w:rPr>
        <w:t>A-38A</w:t>
      </w:r>
      <w:r>
        <w:rPr>
          <w:rFonts w:hint="eastAsia"/>
          <w:lang w:val="en-US" w:eastAsia="zh-CN"/>
        </w:rPr>
        <w:t>.</w:t>
      </w:r>
    </w:p>
    <w:p w14:paraId="0725A018" w14:textId="77777777" w:rsidR="00313353" w:rsidRDefault="00313353" w:rsidP="00313353">
      <w:pPr>
        <w:pStyle w:val="Heading4"/>
        <w:numPr>
          <w:ilvl w:val="3"/>
          <w:numId w:val="0"/>
        </w:numPr>
        <w:rPr>
          <w:lang w:val="en-US"/>
        </w:rPr>
      </w:pPr>
      <w:bookmarkStart w:id="120" w:name="_Toc87876981"/>
      <w:r>
        <w:rPr>
          <w:rFonts w:eastAsia="SimSun" w:hint="eastAsia"/>
          <w:lang w:val="en-US" w:eastAsia="zh-CN"/>
        </w:rPr>
        <w:t>6.4</w:t>
      </w:r>
      <w:r>
        <w:rPr>
          <w:lang w:val="en-US"/>
        </w:rPr>
        <w:t>.1.</w:t>
      </w:r>
      <w:r>
        <w:rPr>
          <w:lang w:val="en-US" w:eastAsia="ja-JP"/>
        </w:rPr>
        <w:t>4</w:t>
      </w:r>
      <w:r>
        <w:rPr>
          <w:lang w:val="en-US"/>
        </w:rPr>
        <w:tab/>
        <w:t>∆TIB and ∆RIB values</w:t>
      </w:r>
      <w:bookmarkEnd w:id="120"/>
    </w:p>
    <w:p w14:paraId="0725A01A" w14:textId="3066FA21" w:rsidR="001B3103" w:rsidRDefault="00313353" w:rsidP="001B3103">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14:paraId="0725A01B" w14:textId="4127C8EB" w:rsidR="00313353" w:rsidRDefault="00313353" w:rsidP="004912B0">
      <w:pPr>
        <w:pStyle w:val="Heading2"/>
      </w:pPr>
      <w:bookmarkStart w:id="121" w:name="_Toc87876982"/>
      <w:r>
        <w:rPr>
          <w:rFonts w:eastAsia="SimSun" w:hint="eastAsia"/>
          <w:lang w:val="en-US" w:eastAsia="zh-CN"/>
        </w:rPr>
        <w:t>6.</w:t>
      </w:r>
      <w:r>
        <w:rPr>
          <w:rFonts w:eastAsia="SimSun"/>
          <w:lang w:val="en-US" w:eastAsia="zh-CN"/>
        </w:rPr>
        <w:t>5</w:t>
      </w:r>
      <w:r>
        <w:tab/>
        <w:t>LTE-A inter-band CA</w:t>
      </w:r>
      <w:r>
        <w:rPr>
          <w:rFonts w:eastAsia="Malgun Gothic"/>
          <w:lang w:eastAsia="ko-KR"/>
        </w:rPr>
        <w:t xml:space="preserve">: </w:t>
      </w:r>
      <w:r>
        <w:t>Band</w:t>
      </w:r>
      <w:r>
        <w:rPr>
          <w:rFonts w:eastAsia="Malgun Gothic"/>
          <w:lang w:eastAsia="ko-KR"/>
        </w:rPr>
        <w:t xml:space="preserve"> </w:t>
      </w:r>
      <w:r>
        <w:rPr>
          <w:rFonts w:eastAsia="SimSun" w:hint="eastAsia"/>
          <w:lang w:val="en-US" w:eastAsia="zh-CN"/>
        </w:rPr>
        <w:t>3</w:t>
      </w:r>
      <w:r>
        <w:rPr>
          <w:rFonts w:eastAsia="Malgun Gothic"/>
          <w:lang w:eastAsia="ko-KR"/>
        </w:rPr>
        <w:t xml:space="preserve"> and</w:t>
      </w:r>
      <w:r>
        <w:t xml:space="preserve"> </w:t>
      </w:r>
      <w:r>
        <w:rPr>
          <w:rFonts w:eastAsia="Malgun Gothic"/>
          <w:lang w:eastAsia="ko-KR"/>
        </w:rPr>
        <w:t xml:space="preserve">Band </w:t>
      </w:r>
      <w:r>
        <w:rPr>
          <w:rFonts w:eastAsia="SimSun" w:hint="eastAsia"/>
          <w:lang w:val="en-US" w:eastAsia="zh-CN"/>
        </w:rPr>
        <w:t>20</w:t>
      </w:r>
      <w:r>
        <w:t xml:space="preserve"> and Band 38 DL </w:t>
      </w:r>
      <w:r>
        <w:rPr>
          <w:rFonts w:eastAsia="Malgun Gothic"/>
          <w:lang w:eastAsia="ko-KR"/>
        </w:rPr>
        <w:t>with 2</w:t>
      </w:r>
      <w:r>
        <w:t xml:space="preserve"> bands UL</w:t>
      </w:r>
      <w:bookmarkEnd w:id="121"/>
    </w:p>
    <w:p w14:paraId="0725A01C" w14:textId="77777777" w:rsidR="00313353" w:rsidRDefault="00313353" w:rsidP="004912B0">
      <w:pPr>
        <w:pStyle w:val="Heading3"/>
        <w:rPr>
          <w:rFonts w:ascii="Calibri" w:hAnsi="Calibri"/>
          <w:sz w:val="22"/>
          <w:szCs w:val="22"/>
          <w:lang w:eastAsia="sv-SE"/>
        </w:rPr>
      </w:pPr>
      <w:bookmarkStart w:id="122" w:name="_Toc87876983"/>
      <w:r>
        <w:rPr>
          <w:rFonts w:eastAsia="SimSun" w:hint="eastAsia"/>
          <w:lang w:eastAsia="zh-CN"/>
        </w:rPr>
        <w:t>6.5</w:t>
      </w:r>
      <w:r>
        <w:rPr>
          <w:lang w:eastAsia="ko-KR"/>
        </w:rPr>
        <w:t>.1</w:t>
      </w:r>
      <w:r>
        <w:rPr>
          <w:rFonts w:ascii="Calibri" w:hAnsi="Calibri"/>
          <w:sz w:val="22"/>
          <w:szCs w:val="22"/>
          <w:lang w:eastAsia="sv-SE"/>
        </w:rPr>
        <w:tab/>
      </w:r>
      <w:r>
        <w:t>List of specific combination issues</w:t>
      </w:r>
      <w:bookmarkEnd w:id="122"/>
    </w:p>
    <w:p w14:paraId="0725A01D" w14:textId="77777777" w:rsidR="00313353" w:rsidRDefault="00313353" w:rsidP="004912B0">
      <w:pPr>
        <w:pStyle w:val="Heading4"/>
        <w:rPr>
          <w:lang w:val="en-US" w:eastAsia="ko-KR"/>
        </w:rPr>
      </w:pPr>
      <w:bookmarkStart w:id="123" w:name="_Toc87876984"/>
      <w:r>
        <w:rPr>
          <w:rFonts w:eastAsia="SimSun" w:hint="eastAsia"/>
          <w:lang w:val="en-US" w:eastAsia="zh-CN"/>
        </w:rPr>
        <w:t>6.5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23"/>
    </w:p>
    <w:p w14:paraId="0725A01E" w14:textId="77777777" w:rsidR="00313353" w:rsidRDefault="00313353" w:rsidP="00253F01">
      <w:pPr>
        <w:pStyle w:val="TH"/>
      </w:pPr>
      <w:r>
        <w:t xml:space="preserve">Table </w:t>
      </w:r>
      <w:r>
        <w:rPr>
          <w:rFonts w:eastAsia="SimSun" w:hint="eastAsia"/>
          <w:lang w:val="en-US" w:eastAsia="zh-CN"/>
        </w:rPr>
        <w:t>6.5</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14:paraId="0725A020"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01F" w14:textId="77777777" w:rsidR="00313353" w:rsidRDefault="00313353" w:rsidP="00253F01">
            <w:pPr>
              <w:pStyle w:val="TAH"/>
            </w:pPr>
            <w:r>
              <w:t>E-UTRA CA configuration / Bandwidth combination set</w:t>
            </w:r>
          </w:p>
        </w:tc>
      </w:tr>
      <w:tr w:rsidR="00313353" w14:paraId="0725A02D" w14:textId="77777777" w:rsidTr="006E0696">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14:paraId="0725A021" w14:textId="77777777" w:rsidR="00313353" w:rsidRDefault="00313353" w:rsidP="00253F01">
            <w:pPr>
              <w:pStyle w:val="TAH"/>
            </w:pPr>
            <w:r>
              <w:rPr>
                <w:rFonts w:cs="Arial"/>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725A022" w14:textId="77777777" w:rsidR="00313353" w:rsidRDefault="00313353" w:rsidP="005D56B9">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023" w14:textId="77777777" w:rsidR="00313353" w:rsidRDefault="00313353" w:rsidP="005D56B9">
            <w:pPr>
              <w:pStyle w:val="TAH"/>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tcPr>
          <w:p w14:paraId="0725A024" w14:textId="77777777" w:rsidR="00313353" w:rsidRDefault="00313353" w:rsidP="005D56B9">
            <w:pPr>
              <w:pStyle w:val="TAH"/>
              <w:rPr>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5" w14:textId="77777777" w:rsidR="00313353" w:rsidRDefault="00313353">
            <w:pPr>
              <w:pStyle w:val="TAH"/>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6" w14:textId="77777777" w:rsidR="00313353" w:rsidRDefault="00313353">
            <w:pPr>
              <w:pStyle w:val="TAH"/>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7" w14:textId="77777777" w:rsidR="00313353" w:rsidRDefault="00313353">
            <w:pPr>
              <w:pStyle w:val="TAH"/>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8" w14:textId="77777777" w:rsidR="00313353" w:rsidRDefault="00313353">
            <w:pPr>
              <w:pStyle w:val="TAH"/>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9" w14:textId="77777777" w:rsidR="00313353" w:rsidRDefault="00313353">
            <w:pPr>
              <w:pStyle w:val="TAH"/>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tcPr>
          <w:p w14:paraId="0725A02A" w14:textId="77777777" w:rsidR="00313353" w:rsidRDefault="00313353">
            <w:pPr>
              <w:pStyle w:val="TAH"/>
            </w:pPr>
            <w:r>
              <w:rPr>
                <w:rFonts w:cs="Arial"/>
              </w:rPr>
              <w:t>Maximum aggregated bandwidth</w:t>
            </w:r>
          </w:p>
          <w:p w14:paraId="0725A02B" w14:textId="77777777" w:rsidR="00313353" w:rsidRDefault="00313353">
            <w:pPr>
              <w:pStyle w:val="TAH"/>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tcPr>
          <w:p w14:paraId="0725A02C" w14:textId="77777777" w:rsidR="00313353" w:rsidRDefault="00313353">
            <w:pPr>
              <w:pStyle w:val="TAH"/>
            </w:pPr>
            <w:r>
              <w:rPr>
                <w:rFonts w:cs="Arial"/>
              </w:rPr>
              <w:t>Bandwidth combination set</w:t>
            </w:r>
          </w:p>
        </w:tc>
      </w:tr>
      <w:tr w:rsidR="00313353" w14:paraId="0725A039" w14:textId="77777777" w:rsidTr="006E0696">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14:paraId="0725A02E" w14:textId="77777777" w:rsidR="00313353" w:rsidRDefault="00313353" w:rsidP="00253F01">
            <w:pPr>
              <w:pStyle w:val="TAC"/>
              <w:rPr>
                <w:lang w:eastAsia="ko-KR"/>
              </w:rPr>
            </w:pPr>
            <w:r>
              <w:rPr>
                <w:lang w:eastAsia="ja-JP"/>
              </w:rPr>
              <w:t>CA_</w:t>
            </w:r>
            <w:r>
              <w:rPr>
                <w:rFonts w:eastAsia="SimSun" w:hint="eastAsia"/>
                <w:lang w:val="en-US" w:eastAsia="zh-CN"/>
              </w:rPr>
              <w:t>3</w:t>
            </w:r>
            <w:r>
              <w:rPr>
                <w:lang w:eastAsia="ja-JP"/>
              </w:rPr>
              <w:t>A-</w:t>
            </w:r>
            <w:r>
              <w:rPr>
                <w:rFonts w:eastAsia="SimSun" w:hint="eastAsia"/>
                <w:lang w:val="en-US" w:eastAsia="zh-CN"/>
              </w:rPr>
              <w:t>20</w:t>
            </w:r>
            <w:r>
              <w:rPr>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0725A02F" w14:textId="77777777" w:rsidR="00313353" w:rsidRDefault="00313353">
            <w:pPr>
              <w:pStyle w:val="TAC"/>
              <w:rPr>
                <w:b/>
                <w:lang w:eastAsia="ko-KR"/>
              </w:rPr>
            </w:pPr>
            <w:r>
              <w:rPr>
                <w:lang w:eastAsia="ja-JP"/>
              </w:rPr>
              <w:t>CA_</w:t>
            </w:r>
            <w:r>
              <w:rPr>
                <w:rFonts w:eastAsia="SimSun" w:hint="eastAsia"/>
                <w:lang w:val="en-US" w:eastAsia="zh-CN"/>
              </w:rPr>
              <w:t>3</w:t>
            </w:r>
            <w:r>
              <w:rPr>
                <w:lang w:eastAsia="ja-JP"/>
              </w:rPr>
              <w:t>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A030" w14:textId="77777777" w:rsidR="00313353" w:rsidRDefault="00313353">
            <w:pPr>
              <w:pStyle w:val="TAC"/>
              <w:rPr>
                <w:rFonts w:eastAsia="SimSun"/>
                <w:lang w:eastAsia="zh-CN"/>
              </w:rPr>
            </w:pPr>
            <w:r>
              <w:rPr>
                <w:rFonts w:eastAsia="SimSun" w:hint="eastAsia"/>
                <w:lang w:val="en-US" w:eastAsia="zh-CN"/>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031"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2"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3" w14:textId="77777777" w:rsidR="00313353" w:rsidRDefault="00313353">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4"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5"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6" w14:textId="77777777" w:rsidR="00313353" w:rsidRDefault="00313353">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0725A037" w14:textId="77777777" w:rsidR="00313353" w:rsidRDefault="00313353">
            <w:pPr>
              <w:pStyle w:val="TAC"/>
              <w:rPr>
                <w:lang w:eastAsia="ja-JP"/>
              </w:rPr>
            </w:pPr>
            <w:r>
              <w:rPr>
                <w:rFonts w:eastAsia="SimSun" w:hint="eastAsia"/>
                <w:lang w:val="en-US" w:eastAsia="zh-CN"/>
              </w:rPr>
              <w:t>6</w:t>
            </w:r>
            <w:r>
              <w:rPr>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725A038" w14:textId="77777777" w:rsidR="00313353" w:rsidRDefault="00313353">
            <w:pPr>
              <w:pStyle w:val="TAC"/>
              <w:rPr>
                <w:lang w:eastAsia="ko-KR"/>
              </w:rPr>
            </w:pPr>
            <w:r>
              <w:rPr>
                <w:lang w:eastAsia="ko-KR"/>
              </w:rPr>
              <w:t>0</w:t>
            </w:r>
          </w:p>
        </w:tc>
      </w:tr>
      <w:tr w:rsidR="00313353" w14:paraId="0725A045" w14:textId="77777777" w:rsidTr="006E069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A03A" w14:textId="77777777" w:rsidR="00313353" w:rsidRDefault="00313353"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3B" w14:textId="77777777" w:rsidR="00313353" w:rsidRDefault="00313353"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03C" w14:textId="77777777" w:rsidR="00313353" w:rsidRDefault="00313353">
            <w:pPr>
              <w:pStyle w:val="TAC"/>
              <w:rPr>
                <w:rFonts w:eastAsia="SimSun"/>
                <w:lang w:val="en-US" w:eastAsia="zh-CN"/>
              </w:rPr>
            </w:pPr>
            <w:r>
              <w:rPr>
                <w:rFonts w:eastAsia="SimSun"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03D"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03E"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F"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0"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1"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2" w14:textId="77777777" w:rsidR="00313353" w:rsidRDefault="00313353">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A043" w14:textId="77777777" w:rsidR="00313353" w:rsidRDefault="00313353"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44" w14:textId="77777777" w:rsidR="00313353" w:rsidRDefault="00313353" w:rsidP="00253F01">
            <w:pPr>
              <w:pStyle w:val="TAC"/>
              <w:rPr>
                <w:lang w:eastAsia="ko-KR"/>
              </w:rPr>
            </w:pPr>
          </w:p>
        </w:tc>
      </w:tr>
      <w:tr w:rsidR="00313353" w14:paraId="0725A051" w14:textId="77777777" w:rsidTr="006E0696">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A046" w14:textId="77777777" w:rsidR="00313353" w:rsidRDefault="00313353"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47" w14:textId="77777777" w:rsidR="00313353" w:rsidRDefault="00313353"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048" w14:textId="77777777" w:rsidR="00313353" w:rsidRDefault="00313353">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A049"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04A" w14:textId="77777777" w:rsidR="00313353" w:rsidRDefault="00313353">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04B" w14:textId="77777777" w:rsidR="00313353" w:rsidRDefault="00313353">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C"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D"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E" w14:textId="77777777" w:rsidR="00313353" w:rsidRDefault="00313353">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A04F" w14:textId="77777777" w:rsidR="00313353" w:rsidRDefault="00313353"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50" w14:textId="77777777" w:rsidR="00313353" w:rsidRDefault="00313353" w:rsidP="00253F01">
            <w:pPr>
              <w:pStyle w:val="TAC"/>
              <w:rPr>
                <w:lang w:eastAsia="ko-KR"/>
              </w:rPr>
            </w:pPr>
          </w:p>
        </w:tc>
      </w:tr>
    </w:tbl>
    <w:p w14:paraId="0725A052" w14:textId="77777777" w:rsidR="00313353" w:rsidRDefault="00313353" w:rsidP="00313353">
      <w:pPr>
        <w:rPr>
          <w:lang w:val="en-US"/>
        </w:rPr>
      </w:pPr>
    </w:p>
    <w:p w14:paraId="0725A053" w14:textId="77777777" w:rsidR="00313353" w:rsidRDefault="00313353" w:rsidP="00313353">
      <w:pPr>
        <w:pStyle w:val="Heading4"/>
        <w:numPr>
          <w:ilvl w:val="3"/>
          <w:numId w:val="0"/>
        </w:numPr>
        <w:rPr>
          <w:lang w:val="en-US" w:eastAsia="ko-KR"/>
        </w:rPr>
      </w:pPr>
      <w:bookmarkStart w:id="124" w:name="_Toc87876985"/>
      <w:r>
        <w:rPr>
          <w:rFonts w:eastAsia="SimSun" w:hint="eastAsia"/>
          <w:lang w:val="en-US" w:eastAsia="zh-CN"/>
        </w:rPr>
        <w:t>6.5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w:t>
      </w:r>
      <w:r>
        <w:rPr>
          <w:rFonts w:eastAsia="SimSun" w:hint="eastAsia"/>
          <w:lang w:val="en-US" w:eastAsia="zh-CN"/>
        </w:rPr>
        <w:t>3</w:t>
      </w:r>
      <w:r>
        <w:rPr>
          <w:lang w:eastAsia="ko-KR"/>
        </w:rPr>
        <w:t>A-</w:t>
      </w:r>
      <w:r>
        <w:rPr>
          <w:rFonts w:eastAsia="SimSun" w:hint="eastAsia"/>
          <w:lang w:val="en-US" w:eastAsia="zh-CN"/>
        </w:rPr>
        <w:t>20</w:t>
      </w:r>
      <w:r>
        <w:rPr>
          <w:lang w:eastAsia="ko-KR"/>
        </w:rPr>
        <w:t>A and DL CA_</w:t>
      </w:r>
      <w:r>
        <w:rPr>
          <w:rFonts w:eastAsia="SimSun" w:hint="eastAsia"/>
          <w:lang w:val="en-US" w:eastAsia="zh-CN"/>
        </w:rPr>
        <w:t>3</w:t>
      </w:r>
      <w:r>
        <w:rPr>
          <w:lang w:eastAsia="ko-KR"/>
        </w:rPr>
        <w:t>A-</w:t>
      </w:r>
      <w:r>
        <w:rPr>
          <w:rFonts w:eastAsia="SimSun" w:hint="eastAsia"/>
          <w:lang w:val="en-US" w:eastAsia="zh-CN"/>
        </w:rPr>
        <w:t>20</w:t>
      </w:r>
      <w:r>
        <w:rPr>
          <w:lang w:eastAsia="ko-KR"/>
        </w:rPr>
        <w:t>A-38A</w:t>
      </w:r>
      <w:bookmarkEnd w:id="124"/>
    </w:p>
    <w:p w14:paraId="0725A054" w14:textId="77777777"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6.5</w:t>
      </w:r>
      <w:r>
        <w:rPr>
          <w:lang w:val="en-US"/>
        </w:rPr>
        <w:t>.1.2-1</w:t>
      </w:r>
    </w:p>
    <w:p w14:paraId="0725A055" w14:textId="77777777" w:rsidR="00313353" w:rsidRDefault="00313353" w:rsidP="00253F01">
      <w:pPr>
        <w:pStyle w:val="TH"/>
      </w:pPr>
      <w:r>
        <w:t xml:space="preserve">Table </w:t>
      </w:r>
      <w:r>
        <w:rPr>
          <w:rFonts w:eastAsia="SimSun" w:hint="eastAsia"/>
          <w:lang w:eastAsia="zh-CN"/>
        </w:rPr>
        <w:t>6.5</w:t>
      </w:r>
      <w:r>
        <w:t>.1.2-1: Harmonic and IMD analysis for UL_CA_</w:t>
      </w:r>
      <w:r>
        <w:rPr>
          <w:rFonts w:eastAsia="SimSun" w:hint="eastAsia"/>
          <w:lang w:val="en-US" w:eastAsia="zh-CN"/>
        </w:rPr>
        <w:t>3</w:t>
      </w:r>
      <w:r>
        <w:t>A-</w:t>
      </w:r>
      <w:r>
        <w:rPr>
          <w:rFonts w:eastAsia="SimSun" w:hint="eastAsia"/>
          <w:lang w:val="en-US" w:eastAsia="zh-CN"/>
        </w:rPr>
        <w:t>20</w:t>
      </w:r>
      <w:r>
        <w:t>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313353" w14:paraId="0725A05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6" w14:textId="77777777" w:rsidR="00313353" w:rsidRDefault="00313353" w:rsidP="00253F01">
            <w:pPr>
              <w:pStyle w:val="TAH"/>
            </w:pPr>
            <w:r>
              <w:rPr>
                <w:rFonts w:eastAsia="SimSun"/>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7" w14:textId="77777777" w:rsidR="00313353" w:rsidRDefault="00313353" w:rsidP="00253F01">
            <w:pPr>
              <w:pStyle w:val="TAH"/>
            </w:pPr>
            <w:r>
              <w:rPr>
                <w:rFonts w:eastAsia="SimSun"/>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8" w14:textId="77777777" w:rsidR="00313353" w:rsidRDefault="00313353" w:rsidP="00253F01">
            <w:pPr>
              <w:pStyle w:val="TAH"/>
            </w:pPr>
            <w:r>
              <w:rPr>
                <w:rFonts w:eastAsia="SimSun"/>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9" w14:textId="77777777" w:rsidR="00313353" w:rsidRDefault="00313353" w:rsidP="00253F01">
            <w:pPr>
              <w:pStyle w:val="TAH"/>
            </w:pPr>
            <w:r>
              <w:rPr>
                <w:rFonts w:eastAsia="SimSun"/>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A" w14:textId="77777777" w:rsidR="00313353" w:rsidRDefault="00313353" w:rsidP="00253F01">
            <w:pPr>
              <w:pStyle w:val="TAH"/>
            </w:pPr>
            <w:r>
              <w:rPr>
                <w:rFonts w:eastAsia="SimSun"/>
                <w:lang w:val="en-US" w:eastAsia="zh-CN" w:bidi="ar"/>
              </w:rPr>
              <w:t>fy_high</w:t>
            </w:r>
          </w:p>
        </w:tc>
      </w:tr>
      <w:tr w:rsidR="00313353" w14:paraId="0725A06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C" w14:textId="77777777" w:rsidR="00313353" w:rsidRDefault="00313353" w:rsidP="00253F01">
            <w:pPr>
              <w:pStyle w:val="TAL"/>
            </w:pPr>
            <w:r>
              <w:rPr>
                <w:rFonts w:eastAsia="SimSun"/>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D" w14:textId="77777777" w:rsidR="00313353" w:rsidRDefault="00313353" w:rsidP="00253F01">
            <w:pPr>
              <w:pStyle w:val="TAC"/>
            </w:pPr>
            <w:r>
              <w:rPr>
                <w:rFonts w:eastAsia="SimSun"/>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E" w14:textId="77777777" w:rsidR="00313353" w:rsidRDefault="00313353" w:rsidP="00253F01">
            <w:pPr>
              <w:pStyle w:val="TAC"/>
            </w:pPr>
            <w:r>
              <w:rPr>
                <w:rFonts w:eastAsia="SimSun"/>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F" w14:textId="77777777" w:rsidR="00313353" w:rsidRDefault="00313353" w:rsidP="00253F01">
            <w:pPr>
              <w:pStyle w:val="TAC"/>
            </w:pPr>
            <w:r>
              <w:rPr>
                <w:rFonts w:eastAsia="SimSun"/>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0" w14:textId="77777777" w:rsidR="00313353" w:rsidRDefault="00313353" w:rsidP="00253F01">
            <w:pPr>
              <w:pStyle w:val="TAC"/>
            </w:pPr>
            <w:r>
              <w:rPr>
                <w:rFonts w:eastAsia="SimSun"/>
                <w:lang w:val="en-US" w:eastAsia="zh-CN" w:bidi="ar"/>
              </w:rPr>
              <w:t>862</w:t>
            </w:r>
          </w:p>
        </w:tc>
      </w:tr>
      <w:tr w:rsidR="00313353" w14:paraId="0725A06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2" w14:textId="77777777" w:rsidR="00313353" w:rsidRDefault="00313353" w:rsidP="00253F01">
            <w:pPr>
              <w:pStyle w:val="TAL"/>
            </w:pPr>
            <w:r>
              <w:rPr>
                <w:rFonts w:eastAsia="SimSun"/>
                <w:lang w:val="en-US" w:eastAsia="zh-CN" w:bidi="ar"/>
              </w:rPr>
              <w:t>2</w:t>
            </w:r>
            <w:r>
              <w:rPr>
                <w:rStyle w:val="font21"/>
                <w:rFonts w:eastAsia="SimSun"/>
                <w:lang w:bidi="ar"/>
              </w:rPr>
              <w:t>nd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3" w14:textId="77777777" w:rsidR="00313353" w:rsidRDefault="00313353" w:rsidP="00253F01">
            <w:pPr>
              <w:pStyle w:val="TAC"/>
            </w:pPr>
            <w:r>
              <w:rPr>
                <w:rFonts w:eastAsia="SimSun"/>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4" w14:textId="77777777" w:rsidR="00313353" w:rsidRDefault="00313353" w:rsidP="00253F01">
            <w:pPr>
              <w:pStyle w:val="TAC"/>
            </w:pPr>
            <w:r>
              <w:rPr>
                <w:rFonts w:eastAsia="SimSun"/>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5" w14:textId="77777777" w:rsidR="00313353" w:rsidRDefault="00313353" w:rsidP="00253F01">
            <w:pPr>
              <w:pStyle w:val="TAC"/>
            </w:pPr>
            <w:r>
              <w:rPr>
                <w:rFonts w:eastAsia="SimSun"/>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6" w14:textId="77777777" w:rsidR="00313353" w:rsidRDefault="00313353" w:rsidP="00253F01">
            <w:pPr>
              <w:pStyle w:val="TAC"/>
            </w:pPr>
            <w:r>
              <w:rPr>
                <w:rFonts w:eastAsia="SimSun"/>
                <w:lang w:val="en-US" w:eastAsia="zh-CN" w:bidi="ar"/>
              </w:rPr>
              <w:t>2*fy_high</w:t>
            </w:r>
          </w:p>
        </w:tc>
      </w:tr>
      <w:tr w:rsidR="00313353" w14:paraId="0725A06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8" w14:textId="77777777" w:rsidR="00313353" w:rsidRDefault="00313353" w:rsidP="00253F01">
            <w:pPr>
              <w:pStyle w:val="TAL"/>
            </w:pPr>
            <w:r>
              <w:rPr>
                <w:rFonts w:eastAsia="SimSun"/>
                <w:lang w:val="en-US" w:eastAsia="zh-CN" w:bidi="ar"/>
              </w:rPr>
              <w:t>2</w:t>
            </w:r>
            <w:r>
              <w:rPr>
                <w:rStyle w:val="font21"/>
                <w:rFonts w:eastAsia="SimSun"/>
                <w:lang w:bidi="ar"/>
              </w:rPr>
              <w:t>nd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9" w14:textId="77777777" w:rsidR="00313353" w:rsidRDefault="00313353" w:rsidP="00253F01">
            <w:pPr>
              <w:pStyle w:val="TAC"/>
            </w:pPr>
            <w:r>
              <w:rPr>
                <w:rFonts w:eastAsia="SimSun"/>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A" w14:textId="77777777" w:rsidR="00313353" w:rsidRDefault="00313353" w:rsidP="00253F01">
            <w:pPr>
              <w:pStyle w:val="TAC"/>
            </w:pPr>
            <w:r>
              <w:rPr>
                <w:rFonts w:eastAsia="SimSun"/>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B" w14:textId="77777777" w:rsidR="00313353" w:rsidRDefault="00313353" w:rsidP="00253F01">
            <w:pPr>
              <w:pStyle w:val="TAC"/>
            </w:pPr>
            <w:r>
              <w:rPr>
                <w:rFonts w:eastAsia="SimSun"/>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C" w14:textId="77777777" w:rsidR="00313353" w:rsidRDefault="00313353" w:rsidP="00253F01">
            <w:pPr>
              <w:pStyle w:val="TAC"/>
            </w:pPr>
            <w:r>
              <w:rPr>
                <w:rFonts w:eastAsia="SimSun"/>
                <w:lang w:val="en-US" w:eastAsia="zh-CN" w:bidi="ar"/>
              </w:rPr>
              <w:t>1724</w:t>
            </w:r>
          </w:p>
        </w:tc>
      </w:tr>
      <w:tr w:rsidR="00313353" w14:paraId="0725A07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E" w14:textId="77777777" w:rsidR="00313353" w:rsidRDefault="00313353" w:rsidP="00253F01">
            <w:pPr>
              <w:pStyle w:val="TAL"/>
            </w:pPr>
            <w:r>
              <w:rPr>
                <w:rFonts w:eastAsia="SimSun"/>
                <w:lang w:val="en-US" w:eastAsia="zh-CN" w:bidi="ar"/>
              </w:rPr>
              <w:t>3</w:t>
            </w:r>
            <w:r>
              <w:rPr>
                <w:rStyle w:val="font21"/>
                <w:rFonts w:eastAsia="SimSun"/>
                <w:lang w:bidi="ar"/>
              </w:rPr>
              <w:t>rd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F" w14:textId="77777777" w:rsidR="00313353" w:rsidRDefault="00313353" w:rsidP="00253F01">
            <w:pPr>
              <w:pStyle w:val="TAC"/>
            </w:pPr>
            <w:r>
              <w:rPr>
                <w:rFonts w:eastAsia="SimSun"/>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0" w14:textId="77777777" w:rsidR="00313353" w:rsidRDefault="00313353" w:rsidP="00253F01">
            <w:pPr>
              <w:pStyle w:val="TAC"/>
            </w:pPr>
            <w:r>
              <w:rPr>
                <w:rFonts w:eastAsia="SimSun"/>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1" w14:textId="77777777" w:rsidR="00313353" w:rsidRDefault="00313353" w:rsidP="00253F01">
            <w:pPr>
              <w:pStyle w:val="TAC"/>
            </w:pPr>
            <w:r>
              <w:rPr>
                <w:rFonts w:eastAsia="SimSun"/>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2" w14:textId="77777777" w:rsidR="00313353" w:rsidRDefault="00313353" w:rsidP="00253F01">
            <w:pPr>
              <w:pStyle w:val="TAC"/>
            </w:pPr>
            <w:r>
              <w:rPr>
                <w:rFonts w:eastAsia="SimSun"/>
                <w:lang w:val="en-US" w:eastAsia="zh-CN" w:bidi="ar"/>
              </w:rPr>
              <w:t>3*fy_high</w:t>
            </w:r>
          </w:p>
        </w:tc>
      </w:tr>
      <w:tr w:rsidR="00313353" w14:paraId="0725A07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4" w14:textId="77777777" w:rsidR="00313353" w:rsidRDefault="00313353" w:rsidP="00253F01">
            <w:pPr>
              <w:pStyle w:val="TAL"/>
            </w:pPr>
            <w:r>
              <w:rPr>
                <w:rFonts w:eastAsia="SimSun"/>
                <w:lang w:val="en-US" w:eastAsia="zh-CN" w:bidi="ar"/>
              </w:rPr>
              <w:t>3</w:t>
            </w:r>
            <w:r>
              <w:rPr>
                <w:rStyle w:val="font21"/>
                <w:rFonts w:eastAsia="SimSun"/>
                <w:lang w:bidi="ar"/>
              </w:rPr>
              <w:t>rd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5" w14:textId="77777777" w:rsidR="00313353" w:rsidRDefault="00313353" w:rsidP="00253F01">
            <w:pPr>
              <w:pStyle w:val="TAC"/>
            </w:pPr>
            <w:r>
              <w:rPr>
                <w:rFonts w:eastAsia="SimSun"/>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6" w14:textId="77777777" w:rsidR="00313353" w:rsidRDefault="00313353" w:rsidP="00253F01">
            <w:pPr>
              <w:pStyle w:val="TAC"/>
            </w:pPr>
            <w:r>
              <w:rPr>
                <w:rFonts w:eastAsia="SimSun"/>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7" w14:textId="77777777" w:rsidR="00313353" w:rsidRDefault="00313353" w:rsidP="00253F01">
            <w:pPr>
              <w:pStyle w:val="TAC"/>
            </w:pPr>
            <w:r>
              <w:rPr>
                <w:rFonts w:eastAsia="SimSun"/>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8" w14:textId="77777777" w:rsidR="00313353" w:rsidRDefault="00313353" w:rsidP="00253F01">
            <w:pPr>
              <w:pStyle w:val="TAC"/>
            </w:pPr>
            <w:r>
              <w:rPr>
                <w:rFonts w:eastAsia="SimSun"/>
                <w:lang w:val="en-US" w:eastAsia="zh-CN" w:bidi="ar"/>
              </w:rPr>
              <w:t>2586</w:t>
            </w:r>
          </w:p>
        </w:tc>
      </w:tr>
      <w:tr w:rsidR="00313353" w14:paraId="0725A07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A" w14:textId="77777777" w:rsidR="00313353" w:rsidRDefault="00313353" w:rsidP="00253F01">
            <w:pPr>
              <w:pStyle w:val="TAL"/>
            </w:pPr>
            <w:r>
              <w:rPr>
                <w:rFonts w:eastAsia="SimSun"/>
                <w:lang w:val="en-US" w:eastAsia="zh-CN" w:bidi="ar"/>
              </w:rPr>
              <w:t>2</w:t>
            </w:r>
            <w:r>
              <w:rPr>
                <w:rStyle w:val="font21"/>
                <w:rFonts w:eastAsia="SimSun"/>
                <w:lang w:bidi="ar"/>
              </w:rPr>
              <w:t>nd</w:t>
            </w:r>
            <w:r>
              <w:rPr>
                <w:rFonts w:eastAsia="SimSun"/>
                <w:kern w:val="2"/>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B" w14:textId="77777777" w:rsidR="00313353" w:rsidRDefault="00313353" w:rsidP="00253F01">
            <w:pPr>
              <w:pStyle w:val="TAC"/>
            </w:pPr>
            <w:r>
              <w:rPr>
                <w:rFonts w:eastAsia="SimSun"/>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C" w14:textId="77777777" w:rsidR="00313353" w:rsidRDefault="00313353" w:rsidP="00253F01">
            <w:pPr>
              <w:pStyle w:val="TAC"/>
            </w:pPr>
            <w:r>
              <w:rPr>
                <w:rFonts w:eastAsia="SimSun"/>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D" w14:textId="77777777" w:rsidR="00313353" w:rsidRDefault="00313353" w:rsidP="00253F01">
            <w:pPr>
              <w:pStyle w:val="TAC"/>
            </w:pPr>
            <w:r>
              <w:rPr>
                <w:rFonts w:eastAsia="SimSun"/>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E" w14:textId="77777777" w:rsidR="00313353" w:rsidRDefault="00313353" w:rsidP="00253F01">
            <w:pPr>
              <w:pStyle w:val="TAC"/>
            </w:pPr>
            <w:r>
              <w:rPr>
                <w:rFonts w:eastAsia="SimSun"/>
                <w:lang w:val="en-US" w:eastAsia="zh-CN" w:bidi="ar"/>
              </w:rPr>
              <w:t>|fy_high+fx_high|</w:t>
            </w:r>
          </w:p>
        </w:tc>
      </w:tr>
      <w:tr w:rsidR="00313353" w14:paraId="0725A08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0"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1" w14:textId="77777777" w:rsidR="00313353" w:rsidRDefault="00313353" w:rsidP="00253F01">
            <w:pPr>
              <w:pStyle w:val="TAC"/>
            </w:pPr>
            <w:r>
              <w:rPr>
                <w:rFonts w:eastAsia="SimSun"/>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2" w14:textId="77777777" w:rsidR="00313353" w:rsidRDefault="00313353" w:rsidP="00253F01">
            <w:pPr>
              <w:pStyle w:val="TAC"/>
            </w:pPr>
            <w:r>
              <w:rPr>
                <w:rFonts w:eastAsia="SimSun"/>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3" w14:textId="77777777" w:rsidR="00313353" w:rsidRDefault="00313353" w:rsidP="00253F01">
            <w:pPr>
              <w:pStyle w:val="TAC"/>
            </w:pPr>
            <w:r>
              <w:rPr>
                <w:rFonts w:eastAsia="SimSun"/>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4" w14:textId="77777777" w:rsidR="00313353" w:rsidRDefault="00313353" w:rsidP="00253F01">
            <w:pPr>
              <w:pStyle w:val="TAC"/>
            </w:pPr>
            <w:r>
              <w:rPr>
                <w:rFonts w:eastAsia="SimSun"/>
                <w:lang w:val="en-US" w:eastAsia="zh-CN" w:bidi="ar"/>
              </w:rPr>
              <w:t>2647</w:t>
            </w:r>
          </w:p>
        </w:tc>
      </w:tr>
      <w:tr w:rsidR="00313353" w14:paraId="0725A08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6" w14:textId="77777777" w:rsidR="00313353" w:rsidRPr="006E0696" w:rsidRDefault="00313353" w:rsidP="00253F01">
            <w:pPr>
              <w:pStyle w:val="TAL"/>
            </w:pPr>
            <w:r w:rsidRPr="006E0696">
              <w:rPr>
                <w:rFonts w:eastAsia="SimSun"/>
                <w:lang w:val="en-US" w:eastAsia="zh-CN" w:bidi="ar"/>
              </w:rPr>
              <w:t>Two-tone 3</w:t>
            </w:r>
            <w:r w:rsidRPr="006E0696">
              <w:rPr>
                <w:rStyle w:val="font21"/>
                <w:rFonts w:eastAsia="SimSun"/>
                <w:color w:val="auto"/>
                <w:lang w:bidi="ar"/>
              </w:rPr>
              <w:t xml:space="preserve">rd </w:t>
            </w:r>
            <w:r w:rsidRPr="006E0696">
              <w:rPr>
                <w:rFonts w:eastAsia="SimSun"/>
                <w:kern w:val="2"/>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7" w14:textId="77777777" w:rsidR="00313353" w:rsidRDefault="00313353" w:rsidP="00253F01">
            <w:pPr>
              <w:pStyle w:val="TAC"/>
            </w:pPr>
            <w:r>
              <w:rPr>
                <w:rFonts w:eastAsia="SimSun"/>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8" w14:textId="77777777" w:rsidR="00313353" w:rsidRDefault="00313353" w:rsidP="00253F01">
            <w:pPr>
              <w:pStyle w:val="TAC"/>
            </w:pPr>
            <w:r>
              <w:rPr>
                <w:rFonts w:eastAsia="SimSun"/>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9" w14:textId="77777777" w:rsidR="00313353" w:rsidRDefault="00313353" w:rsidP="00253F01">
            <w:pPr>
              <w:pStyle w:val="TAC"/>
            </w:pPr>
            <w:r>
              <w:rPr>
                <w:rFonts w:eastAsia="SimSun"/>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A" w14:textId="77777777" w:rsidR="00313353" w:rsidRDefault="00313353" w:rsidP="00253F01">
            <w:pPr>
              <w:pStyle w:val="TAC"/>
            </w:pPr>
            <w:r>
              <w:rPr>
                <w:rFonts w:eastAsia="SimSun"/>
                <w:lang w:val="en-US" w:eastAsia="zh-CN" w:bidi="ar"/>
              </w:rPr>
              <w:t>|2*fy_high – fx_low|</w:t>
            </w:r>
          </w:p>
        </w:tc>
      </w:tr>
      <w:tr w:rsidR="00313353" w14:paraId="0725A09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C" w14:textId="77777777" w:rsidR="00313353" w:rsidRPr="006E0696" w:rsidRDefault="00313353" w:rsidP="00253F01">
            <w:pPr>
              <w:pStyle w:val="TAL"/>
            </w:pPr>
            <w:r w:rsidRPr="006E0696">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D" w14:textId="77777777" w:rsidR="00313353" w:rsidRDefault="00313353" w:rsidP="00253F01">
            <w:pPr>
              <w:pStyle w:val="TAC"/>
            </w:pPr>
            <w:r>
              <w:rPr>
                <w:rFonts w:eastAsia="SimSun"/>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E" w14:textId="77777777" w:rsidR="00313353" w:rsidRDefault="00313353" w:rsidP="00253F01">
            <w:pPr>
              <w:pStyle w:val="TAC"/>
            </w:pPr>
            <w:r>
              <w:rPr>
                <w:rFonts w:eastAsia="SimSun"/>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F" w14:textId="77777777" w:rsidR="00313353" w:rsidRDefault="00313353" w:rsidP="00253F01">
            <w:pPr>
              <w:pStyle w:val="TAC"/>
            </w:pPr>
            <w:r>
              <w:rPr>
                <w:rFonts w:eastAsia="SimSun"/>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0" w14:textId="77777777" w:rsidR="00313353" w:rsidRDefault="00313353" w:rsidP="00253F01">
            <w:pPr>
              <w:pStyle w:val="TAC"/>
            </w:pPr>
            <w:r>
              <w:rPr>
                <w:rFonts w:eastAsia="SimSun"/>
                <w:lang w:val="en-US" w:eastAsia="zh-CN" w:bidi="ar"/>
              </w:rPr>
              <w:t>14</w:t>
            </w:r>
          </w:p>
        </w:tc>
      </w:tr>
      <w:tr w:rsidR="00313353" w14:paraId="0725A09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2" w14:textId="77777777" w:rsidR="00313353" w:rsidRPr="006E0696" w:rsidRDefault="00313353" w:rsidP="00253F01">
            <w:pPr>
              <w:pStyle w:val="TAL"/>
            </w:pPr>
            <w:r w:rsidRPr="006E0696">
              <w:rPr>
                <w:rFonts w:eastAsia="SimSun"/>
                <w:lang w:val="en-US" w:eastAsia="zh-CN" w:bidi="ar"/>
              </w:rPr>
              <w:t>Two-tone 3</w:t>
            </w:r>
            <w:r w:rsidRPr="006E0696">
              <w:rPr>
                <w:rFonts w:eastAsia="SimSun"/>
                <w:kern w:val="2"/>
                <w:vertAlign w:val="superscript"/>
                <w:lang w:val="en-US" w:eastAsia="zh-CN"/>
              </w:rPr>
              <w:t xml:space="preserve">rd </w:t>
            </w:r>
            <w:r w:rsidRPr="006E0696">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3" w14:textId="77777777" w:rsidR="00313353" w:rsidRDefault="00313353" w:rsidP="00253F01">
            <w:pPr>
              <w:pStyle w:val="TAC"/>
            </w:pPr>
            <w:r>
              <w:rPr>
                <w:rFonts w:eastAsia="SimSun"/>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4" w14:textId="77777777" w:rsidR="00313353" w:rsidRDefault="00313353" w:rsidP="00253F01">
            <w:pPr>
              <w:pStyle w:val="TAC"/>
            </w:pPr>
            <w:r>
              <w:rPr>
                <w:rFonts w:eastAsia="SimSun"/>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5" w14:textId="77777777" w:rsidR="00313353" w:rsidRDefault="00313353" w:rsidP="00253F01">
            <w:pPr>
              <w:pStyle w:val="TAC"/>
            </w:pPr>
            <w:r>
              <w:rPr>
                <w:rFonts w:eastAsia="SimSun"/>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6" w14:textId="77777777" w:rsidR="00313353" w:rsidRDefault="00313353" w:rsidP="00253F01">
            <w:pPr>
              <w:pStyle w:val="TAC"/>
            </w:pPr>
            <w:r>
              <w:rPr>
                <w:rFonts w:eastAsia="SimSun"/>
                <w:lang w:val="en-US" w:eastAsia="zh-CN" w:bidi="ar"/>
              </w:rPr>
              <w:t>|2*fy_high + fx_high|</w:t>
            </w:r>
          </w:p>
        </w:tc>
      </w:tr>
      <w:tr w:rsidR="00313353" w14:paraId="0725A09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8" w14:textId="77777777" w:rsidR="00313353" w:rsidRPr="006E0696" w:rsidRDefault="00313353" w:rsidP="00253F01">
            <w:pPr>
              <w:pStyle w:val="TAL"/>
            </w:pPr>
            <w:r w:rsidRPr="006E0696">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9" w14:textId="77777777" w:rsidR="00313353" w:rsidRDefault="00313353" w:rsidP="00253F01">
            <w:pPr>
              <w:pStyle w:val="TAC"/>
            </w:pPr>
            <w:r>
              <w:rPr>
                <w:rFonts w:eastAsia="SimSun"/>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A" w14:textId="77777777" w:rsidR="00313353" w:rsidRDefault="00313353" w:rsidP="00253F01">
            <w:pPr>
              <w:pStyle w:val="TAC"/>
            </w:pPr>
            <w:r>
              <w:rPr>
                <w:rFonts w:eastAsia="SimSun"/>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B" w14:textId="77777777" w:rsidR="00313353" w:rsidRDefault="00313353" w:rsidP="00253F01">
            <w:pPr>
              <w:pStyle w:val="TAC"/>
            </w:pPr>
            <w:r>
              <w:rPr>
                <w:rFonts w:eastAsia="SimSun"/>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C" w14:textId="77777777" w:rsidR="00313353" w:rsidRDefault="00313353" w:rsidP="00253F01">
            <w:pPr>
              <w:pStyle w:val="TAC"/>
            </w:pPr>
            <w:r>
              <w:rPr>
                <w:rFonts w:eastAsia="SimSun"/>
                <w:lang w:val="en-US" w:eastAsia="zh-CN" w:bidi="ar"/>
              </w:rPr>
              <w:t>3509</w:t>
            </w:r>
          </w:p>
        </w:tc>
      </w:tr>
      <w:tr w:rsidR="00313353" w14:paraId="0725A0A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9E" w14:textId="77777777" w:rsidR="00313353" w:rsidRDefault="00313353"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9F" w14:textId="77777777" w:rsidR="00313353" w:rsidRDefault="00313353" w:rsidP="00253F01">
            <w:pPr>
              <w:pStyle w:val="TAC"/>
            </w:pPr>
            <w:r>
              <w:rPr>
                <w:rFonts w:eastAsia="SimSun"/>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0" w14:textId="77777777" w:rsidR="00313353" w:rsidRDefault="00313353" w:rsidP="00253F01">
            <w:pPr>
              <w:pStyle w:val="TAC"/>
            </w:pPr>
            <w:r>
              <w:rPr>
                <w:rFonts w:eastAsia="SimSun"/>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1" w14:textId="77777777" w:rsidR="00313353" w:rsidRDefault="00313353" w:rsidP="00253F01">
            <w:pPr>
              <w:pStyle w:val="TAC"/>
            </w:pPr>
            <w:r>
              <w:rPr>
                <w:rFonts w:eastAsia="SimSun"/>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2" w14:textId="77777777" w:rsidR="00313353" w:rsidRDefault="00313353" w:rsidP="00253F01">
            <w:pPr>
              <w:pStyle w:val="TAC"/>
            </w:pPr>
            <w:r>
              <w:rPr>
                <w:rFonts w:eastAsia="SimSun"/>
                <w:lang w:val="en-US" w:eastAsia="zh-CN" w:bidi="ar"/>
              </w:rPr>
              <w:t>|2*fx_high +2* fy_high|</w:t>
            </w:r>
          </w:p>
        </w:tc>
      </w:tr>
      <w:tr w:rsidR="00313353" w14:paraId="0725A0A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4"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5" w14:textId="77777777" w:rsidR="00313353" w:rsidRDefault="00313353" w:rsidP="00253F01">
            <w:pPr>
              <w:pStyle w:val="TAC"/>
            </w:pPr>
            <w:r>
              <w:rPr>
                <w:rFonts w:eastAsia="SimSun"/>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6" w14:textId="77777777" w:rsidR="00313353" w:rsidRDefault="00313353" w:rsidP="00253F01">
            <w:pPr>
              <w:pStyle w:val="TAC"/>
            </w:pPr>
            <w:r>
              <w:rPr>
                <w:rFonts w:eastAsia="SimSun"/>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7" w14:textId="77777777" w:rsidR="00313353" w:rsidRDefault="00313353" w:rsidP="00253F01">
            <w:pPr>
              <w:pStyle w:val="TAC"/>
            </w:pPr>
            <w:r>
              <w:rPr>
                <w:rFonts w:eastAsia="SimSun"/>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8" w14:textId="77777777" w:rsidR="00313353" w:rsidRDefault="00313353" w:rsidP="00253F01">
            <w:pPr>
              <w:pStyle w:val="TAC"/>
            </w:pPr>
            <w:r>
              <w:rPr>
                <w:rFonts w:eastAsia="SimSun"/>
                <w:lang w:val="en-US" w:eastAsia="zh-CN" w:bidi="ar"/>
              </w:rPr>
              <w:t>5294</w:t>
            </w:r>
          </w:p>
        </w:tc>
      </w:tr>
      <w:tr w:rsidR="00313353" w14:paraId="0725A0A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A" w14:textId="77777777" w:rsidR="00313353" w:rsidRDefault="00313353"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B" w14:textId="77777777" w:rsidR="00313353" w:rsidRDefault="00313353" w:rsidP="00253F01">
            <w:pPr>
              <w:pStyle w:val="TAC"/>
            </w:pPr>
            <w:r>
              <w:rPr>
                <w:rFonts w:eastAsia="SimSun"/>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C" w14:textId="77777777" w:rsidR="00313353" w:rsidRDefault="00313353" w:rsidP="00253F01">
            <w:pPr>
              <w:pStyle w:val="TAC"/>
            </w:pPr>
            <w:r>
              <w:rPr>
                <w:rFonts w:eastAsia="SimSun"/>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D" w14:textId="77777777" w:rsidR="00313353" w:rsidRDefault="00313353" w:rsidP="00253F01">
            <w:pPr>
              <w:pStyle w:val="TAC"/>
            </w:pPr>
            <w:r>
              <w:rPr>
                <w:rFonts w:eastAsia="SimSun"/>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E" w14:textId="77777777" w:rsidR="00313353" w:rsidRDefault="00313353" w:rsidP="00253F01">
            <w:pPr>
              <w:pStyle w:val="TAC"/>
            </w:pPr>
            <w:r>
              <w:rPr>
                <w:rFonts w:eastAsia="SimSun"/>
                <w:lang w:val="en-US" w:eastAsia="zh-CN" w:bidi="ar"/>
              </w:rPr>
              <w:t>|3*fy_high – 1*fx_low|</w:t>
            </w:r>
          </w:p>
        </w:tc>
      </w:tr>
      <w:tr w:rsidR="00313353" w14:paraId="0725A0B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0"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1" w14:textId="77777777" w:rsidR="00313353" w:rsidRDefault="00313353" w:rsidP="00253F01">
            <w:pPr>
              <w:pStyle w:val="TAC"/>
            </w:pPr>
            <w:r>
              <w:rPr>
                <w:rFonts w:eastAsia="SimSun"/>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2" w14:textId="77777777" w:rsidR="00313353" w:rsidRDefault="00313353" w:rsidP="00253F01">
            <w:pPr>
              <w:pStyle w:val="TAC"/>
            </w:pPr>
            <w:r>
              <w:rPr>
                <w:rFonts w:eastAsia="SimSun"/>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3" w14:textId="77777777" w:rsidR="00313353" w:rsidRDefault="00313353" w:rsidP="00253F01">
            <w:pPr>
              <w:pStyle w:val="TAC"/>
            </w:pPr>
            <w:r>
              <w:rPr>
                <w:rFonts w:eastAsia="SimSun"/>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4" w14:textId="77777777" w:rsidR="00313353" w:rsidRDefault="00313353" w:rsidP="00253F01">
            <w:pPr>
              <w:pStyle w:val="TAC"/>
            </w:pPr>
            <w:r>
              <w:rPr>
                <w:rFonts w:eastAsia="SimSun"/>
                <w:lang w:val="en-US" w:eastAsia="zh-CN" w:bidi="ar"/>
              </w:rPr>
              <w:t>876</w:t>
            </w:r>
          </w:p>
        </w:tc>
      </w:tr>
      <w:tr w:rsidR="00313353" w14:paraId="0725A0B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6" w14:textId="77777777" w:rsidR="00313353" w:rsidRDefault="00313353"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7" w14:textId="77777777" w:rsidR="00313353" w:rsidRDefault="00313353" w:rsidP="00253F01">
            <w:pPr>
              <w:pStyle w:val="TAC"/>
            </w:pPr>
            <w:r>
              <w:rPr>
                <w:rFonts w:eastAsia="SimSun"/>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8" w14:textId="77777777" w:rsidR="00313353" w:rsidRDefault="00313353" w:rsidP="00253F01">
            <w:pPr>
              <w:pStyle w:val="TAC"/>
            </w:pPr>
            <w:r>
              <w:rPr>
                <w:rFonts w:eastAsia="SimSun"/>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9" w14:textId="77777777" w:rsidR="00313353" w:rsidRDefault="00313353" w:rsidP="00253F01">
            <w:pPr>
              <w:pStyle w:val="TAC"/>
            </w:pPr>
            <w:r>
              <w:rPr>
                <w:rFonts w:eastAsia="SimSun"/>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A" w14:textId="77777777" w:rsidR="00313353" w:rsidRDefault="00313353" w:rsidP="00253F01">
            <w:pPr>
              <w:pStyle w:val="TAC"/>
            </w:pPr>
            <w:r>
              <w:rPr>
                <w:rFonts w:eastAsia="SimSun"/>
                <w:lang w:val="en-US" w:eastAsia="zh-CN" w:bidi="ar"/>
              </w:rPr>
              <w:t>|3*fy_high + 1*fx_high|</w:t>
            </w:r>
          </w:p>
        </w:tc>
      </w:tr>
      <w:tr w:rsidR="00313353" w14:paraId="0725A0C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C"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D" w14:textId="77777777" w:rsidR="00313353" w:rsidRDefault="00313353" w:rsidP="00253F01">
            <w:pPr>
              <w:pStyle w:val="TAC"/>
            </w:pPr>
            <w:r>
              <w:rPr>
                <w:rFonts w:eastAsia="SimSun"/>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E" w14:textId="77777777" w:rsidR="00313353" w:rsidRDefault="00313353" w:rsidP="00253F01">
            <w:pPr>
              <w:pStyle w:val="TAC"/>
            </w:pPr>
            <w:r>
              <w:rPr>
                <w:rFonts w:eastAsia="SimSun"/>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F" w14:textId="77777777" w:rsidR="00313353" w:rsidRDefault="00313353" w:rsidP="00253F01">
            <w:pPr>
              <w:pStyle w:val="TAC"/>
            </w:pPr>
            <w:r>
              <w:rPr>
                <w:rFonts w:eastAsia="SimSun"/>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0" w14:textId="77777777" w:rsidR="00313353" w:rsidRDefault="00313353" w:rsidP="00253F01">
            <w:pPr>
              <w:pStyle w:val="TAC"/>
            </w:pPr>
            <w:r>
              <w:rPr>
                <w:rFonts w:eastAsia="SimSun"/>
                <w:lang w:val="en-US" w:eastAsia="zh-CN" w:bidi="ar"/>
              </w:rPr>
              <w:t>4371</w:t>
            </w:r>
          </w:p>
        </w:tc>
      </w:tr>
      <w:tr w:rsidR="00313353" w14:paraId="0725A0C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2" w14:textId="77777777" w:rsidR="00313353" w:rsidRDefault="00313353"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3" w14:textId="77777777" w:rsidR="00313353" w:rsidRDefault="00313353" w:rsidP="00253F01">
            <w:pPr>
              <w:pStyle w:val="TAC"/>
            </w:pPr>
            <w:r>
              <w:rPr>
                <w:rFonts w:eastAsia="SimSun"/>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4" w14:textId="77777777" w:rsidR="00313353" w:rsidRDefault="00313353" w:rsidP="00253F01">
            <w:pPr>
              <w:pStyle w:val="TAC"/>
            </w:pPr>
            <w:r>
              <w:rPr>
                <w:rFonts w:eastAsia="SimSun"/>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5" w14:textId="77777777" w:rsidR="00313353" w:rsidRDefault="00313353" w:rsidP="00253F01">
            <w:pPr>
              <w:pStyle w:val="TAC"/>
            </w:pPr>
            <w:r>
              <w:rPr>
                <w:rFonts w:eastAsia="SimSun"/>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6" w14:textId="77777777" w:rsidR="00313353" w:rsidRDefault="00313353" w:rsidP="00253F01">
            <w:pPr>
              <w:pStyle w:val="TAC"/>
            </w:pPr>
            <w:r>
              <w:rPr>
                <w:rFonts w:eastAsia="SimSun"/>
                <w:lang w:val="en-US" w:eastAsia="zh-CN" w:bidi="ar"/>
              </w:rPr>
              <w:t>|fy_high – 4*fx_low|</w:t>
            </w:r>
          </w:p>
        </w:tc>
      </w:tr>
      <w:tr w:rsidR="00313353" w14:paraId="0725A0C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8"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9" w14:textId="77777777" w:rsidR="00313353" w:rsidRDefault="00313353" w:rsidP="00253F01">
            <w:pPr>
              <w:pStyle w:val="TAC"/>
            </w:pPr>
            <w:r>
              <w:rPr>
                <w:rFonts w:eastAsia="SimSun"/>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A" w14:textId="77777777" w:rsidR="00313353" w:rsidRDefault="00313353" w:rsidP="00253F01">
            <w:pPr>
              <w:pStyle w:val="TAC"/>
            </w:pPr>
            <w:r>
              <w:rPr>
                <w:rFonts w:eastAsia="SimSun"/>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B" w14:textId="77777777" w:rsidR="00313353" w:rsidRDefault="00313353" w:rsidP="00253F01">
            <w:pPr>
              <w:pStyle w:val="TAC"/>
            </w:pPr>
            <w:r>
              <w:rPr>
                <w:rFonts w:eastAsia="SimSun"/>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C" w14:textId="77777777" w:rsidR="00313353" w:rsidRDefault="00313353" w:rsidP="00253F01">
            <w:pPr>
              <w:pStyle w:val="TAC"/>
            </w:pPr>
            <w:r>
              <w:rPr>
                <w:rFonts w:eastAsia="SimSun"/>
                <w:lang w:val="en-US" w:eastAsia="zh-CN" w:bidi="ar"/>
              </w:rPr>
              <w:t>5978</w:t>
            </w:r>
          </w:p>
        </w:tc>
      </w:tr>
      <w:tr w:rsidR="00313353" w14:paraId="0725A0D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E" w14:textId="77777777" w:rsidR="00313353" w:rsidRDefault="00313353"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F" w14:textId="77777777" w:rsidR="00313353" w:rsidRDefault="00313353" w:rsidP="00253F01">
            <w:pPr>
              <w:pStyle w:val="TAC"/>
            </w:pPr>
            <w:r>
              <w:rPr>
                <w:rFonts w:eastAsia="SimSun"/>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0" w14:textId="77777777" w:rsidR="00313353" w:rsidRDefault="00313353" w:rsidP="00253F01">
            <w:pPr>
              <w:pStyle w:val="TAC"/>
            </w:pPr>
            <w:r>
              <w:rPr>
                <w:rFonts w:eastAsia="SimSun"/>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1" w14:textId="77777777" w:rsidR="00313353" w:rsidRDefault="00313353" w:rsidP="00253F01">
            <w:pPr>
              <w:pStyle w:val="TAC"/>
            </w:pPr>
            <w:r>
              <w:rPr>
                <w:rFonts w:eastAsia="SimSun"/>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2" w14:textId="77777777" w:rsidR="00313353" w:rsidRDefault="00313353" w:rsidP="00253F01">
            <w:pPr>
              <w:pStyle w:val="TAC"/>
            </w:pPr>
            <w:r>
              <w:rPr>
                <w:rFonts w:eastAsia="SimSun"/>
                <w:lang w:val="en-US" w:eastAsia="zh-CN" w:bidi="ar"/>
              </w:rPr>
              <w:t>|fy_high + 4*fx_high|</w:t>
            </w:r>
          </w:p>
        </w:tc>
      </w:tr>
      <w:tr w:rsidR="00313353" w14:paraId="0725A0D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4"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5" w14:textId="77777777" w:rsidR="00313353" w:rsidRDefault="00313353" w:rsidP="00253F01">
            <w:pPr>
              <w:pStyle w:val="TAC"/>
            </w:pPr>
            <w:r>
              <w:rPr>
                <w:rFonts w:eastAsia="SimSun"/>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6" w14:textId="77777777" w:rsidR="00313353" w:rsidRDefault="00313353" w:rsidP="00253F01">
            <w:pPr>
              <w:pStyle w:val="TAC"/>
            </w:pPr>
            <w:r>
              <w:rPr>
                <w:rFonts w:eastAsia="SimSun"/>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7" w14:textId="77777777" w:rsidR="00313353" w:rsidRDefault="00313353" w:rsidP="00253F01">
            <w:pPr>
              <w:pStyle w:val="TAC"/>
            </w:pPr>
            <w:r>
              <w:rPr>
                <w:rFonts w:eastAsia="SimSun"/>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8" w14:textId="77777777" w:rsidR="00313353" w:rsidRDefault="00313353" w:rsidP="00253F01">
            <w:pPr>
              <w:pStyle w:val="TAC"/>
            </w:pPr>
            <w:r>
              <w:rPr>
                <w:rFonts w:eastAsia="SimSun"/>
                <w:lang w:val="en-US" w:eastAsia="zh-CN" w:bidi="ar"/>
              </w:rPr>
              <w:t>8002</w:t>
            </w:r>
          </w:p>
        </w:tc>
      </w:tr>
      <w:tr w:rsidR="00313353" w14:paraId="0725A0D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A" w14:textId="77777777" w:rsidR="00313353" w:rsidRDefault="00313353"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B" w14:textId="77777777" w:rsidR="00313353" w:rsidRDefault="00313353" w:rsidP="00253F01">
            <w:pPr>
              <w:pStyle w:val="TAC"/>
            </w:pPr>
            <w:r>
              <w:rPr>
                <w:rFonts w:eastAsia="SimSun"/>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C" w14:textId="77777777" w:rsidR="00313353" w:rsidRDefault="00313353" w:rsidP="00253F01">
            <w:pPr>
              <w:pStyle w:val="TAC"/>
            </w:pPr>
            <w:r>
              <w:rPr>
                <w:rFonts w:eastAsia="SimSun"/>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D" w14:textId="77777777" w:rsidR="00313353" w:rsidRDefault="00313353" w:rsidP="00253F01">
            <w:pPr>
              <w:pStyle w:val="TAC"/>
            </w:pPr>
            <w:r>
              <w:rPr>
                <w:rFonts w:eastAsia="SimSun"/>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E" w14:textId="77777777" w:rsidR="00313353" w:rsidRDefault="00313353" w:rsidP="00253F01">
            <w:pPr>
              <w:pStyle w:val="TAC"/>
            </w:pPr>
            <w:r>
              <w:rPr>
                <w:rFonts w:eastAsia="SimSun"/>
                <w:lang w:val="en-US" w:eastAsia="zh-CN" w:bidi="ar"/>
              </w:rPr>
              <w:t>|2*fy_high – 3*fx_low|</w:t>
            </w:r>
          </w:p>
        </w:tc>
      </w:tr>
      <w:tr w:rsidR="00313353" w14:paraId="0725A0E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0"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1" w14:textId="77777777" w:rsidR="00313353" w:rsidRDefault="00313353" w:rsidP="00253F01">
            <w:pPr>
              <w:pStyle w:val="TAC"/>
            </w:pPr>
            <w:r>
              <w:rPr>
                <w:rFonts w:eastAsia="SimSun"/>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2" w14:textId="77777777" w:rsidR="00313353" w:rsidRDefault="00313353" w:rsidP="00253F01">
            <w:pPr>
              <w:pStyle w:val="TAC"/>
            </w:pPr>
            <w:r>
              <w:rPr>
                <w:rFonts w:eastAsia="SimSun"/>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3" w14:textId="77777777" w:rsidR="00313353" w:rsidRDefault="00313353" w:rsidP="00253F01">
            <w:pPr>
              <w:pStyle w:val="TAC"/>
            </w:pPr>
            <w:r>
              <w:rPr>
                <w:rFonts w:eastAsia="SimSun"/>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4" w14:textId="77777777" w:rsidR="00313353" w:rsidRDefault="00313353" w:rsidP="00253F01">
            <w:pPr>
              <w:pStyle w:val="TAC"/>
            </w:pPr>
            <w:r>
              <w:rPr>
                <w:rFonts w:eastAsia="SimSun"/>
                <w:lang w:val="en-US" w:eastAsia="zh-CN" w:bidi="ar"/>
              </w:rPr>
              <w:t>3406</w:t>
            </w:r>
          </w:p>
        </w:tc>
      </w:tr>
      <w:tr w:rsidR="00313353" w14:paraId="0725A0E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6" w14:textId="77777777" w:rsidR="00313353" w:rsidRDefault="00313353"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7" w14:textId="77777777" w:rsidR="00313353" w:rsidRDefault="00313353" w:rsidP="00253F01">
            <w:pPr>
              <w:pStyle w:val="TAC"/>
            </w:pPr>
            <w:r>
              <w:rPr>
                <w:rFonts w:eastAsia="SimSun"/>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8" w14:textId="77777777" w:rsidR="00313353" w:rsidRDefault="00313353" w:rsidP="00253F01">
            <w:pPr>
              <w:pStyle w:val="TAC"/>
            </w:pPr>
            <w:r>
              <w:rPr>
                <w:rFonts w:eastAsia="SimSun"/>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9" w14:textId="77777777" w:rsidR="00313353" w:rsidRDefault="00313353" w:rsidP="00253F01">
            <w:pPr>
              <w:pStyle w:val="TAC"/>
            </w:pPr>
            <w:r>
              <w:rPr>
                <w:rFonts w:eastAsia="SimSun"/>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A" w14:textId="77777777" w:rsidR="00313353" w:rsidRDefault="00313353" w:rsidP="00253F01">
            <w:pPr>
              <w:pStyle w:val="TAC"/>
            </w:pPr>
            <w:r>
              <w:rPr>
                <w:rFonts w:eastAsia="SimSun"/>
                <w:lang w:val="en-US" w:eastAsia="zh-CN" w:bidi="ar"/>
              </w:rPr>
              <w:t>|2*fy_high + 3*fx_high|</w:t>
            </w:r>
          </w:p>
        </w:tc>
      </w:tr>
      <w:tr w:rsidR="00313353" w14:paraId="0725A0F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C"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D" w14:textId="77777777" w:rsidR="00313353" w:rsidRDefault="00313353" w:rsidP="00253F01">
            <w:pPr>
              <w:pStyle w:val="TAC"/>
            </w:pPr>
            <w:r>
              <w:rPr>
                <w:rFonts w:eastAsia="SimSun"/>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E" w14:textId="77777777" w:rsidR="00313353" w:rsidRDefault="00313353" w:rsidP="00253F01">
            <w:pPr>
              <w:pStyle w:val="TAC"/>
            </w:pPr>
            <w:r>
              <w:rPr>
                <w:rFonts w:eastAsia="SimSun"/>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F" w14:textId="77777777" w:rsidR="00313353" w:rsidRDefault="00313353" w:rsidP="00253F01">
            <w:pPr>
              <w:pStyle w:val="TAC"/>
            </w:pPr>
            <w:r>
              <w:rPr>
                <w:rFonts w:eastAsia="SimSun"/>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F0" w14:textId="77777777" w:rsidR="00313353" w:rsidRDefault="00313353" w:rsidP="00253F01">
            <w:pPr>
              <w:pStyle w:val="TAC"/>
            </w:pPr>
            <w:r>
              <w:rPr>
                <w:rFonts w:eastAsia="SimSun"/>
                <w:lang w:val="en-US" w:eastAsia="zh-CN" w:bidi="ar"/>
              </w:rPr>
              <w:t>7079</w:t>
            </w:r>
          </w:p>
        </w:tc>
      </w:tr>
    </w:tbl>
    <w:p w14:paraId="0725A0F2" w14:textId="77777777" w:rsidR="00313353" w:rsidRDefault="00313353" w:rsidP="00313353">
      <w:pPr>
        <w:rPr>
          <w:rFonts w:ascii="Arial" w:hAnsi="Arial" w:cs="Arial"/>
        </w:rPr>
      </w:pPr>
    </w:p>
    <w:p w14:paraId="0725A0F3" w14:textId="77777777" w:rsidR="00313353" w:rsidRDefault="00313353" w:rsidP="00313353">
      <w:pPr>
        <w:rPr>
          <w:rFonts w:eastAsia="SimSun"/>
          <w:lang w:val="en-US" w:eastAsia="zh-CN"/>
        </w:rPr>
      </w:pPr>
      <w:r>
        <w:rPr>
          <w:lang w:val="en-US"/>
        </w:rPr>
        <w:t xml:space="preserve">Based on Table </w:t>
      </w:r>
      <w:r>
        <w:rPr>
          <w:rFonts w:eastAsia="SimSun" w:hint="eastAsia"/>
          <w:lang w:val="en-US" w:eastAsia="zh-CN"/>
        </w:rPr>
        <w:t>6.5</w:t>
      </w:r>
      <w:r>
        <w:rPr>
          <w:lang w:val="en-US"/>
        </w:rPr>
        <w:t>.1.2-1</w:t>
      </w:r>
      <w:r>
        <w:rPr>
          <w:rFonts w:eastAsia="SimSun" w:hint="eastAsia"/>
          <w:lang w:val="en-US" w:eastAsia="zh-CN"/>
        </w:rPr>
        <w:t>:</w:t>
      </w:r>
    </w:p>
    <w:p w14:paraId="0725A0F5" w14:textId="79967FA1" w:rsidR="00313353" w:rsidRDefault="00313353" w:rsidP="00313353">
      <w:pPr>
        <w:rPr>
          <w:lang w:val="en-US" w:eastAsia="ja-JP"/>
        </w:rPr>
      </w:pPr>
      <w:r>
        <w:rPr>
          <w:rFonts w:eastAsia="SimSun" w:hint="eastAsia"/>
          <w:lang w:val="en-US" w:eastAsia="zh-CN"/>
        </w:rPr>
        <w:t>- IMD2, IMD3 produce caused by  CA</w:t>
      </w:r>
      <w:r>
        <w:t>_</w:t>
      </w:r>
      <w:r>
        <w:rPr>
          <w:rFonts w:eastAsia="SimSun" w:hint="eastAsia"/>
          <w:lang w:val="en-US" w:eastAsia="zh-CN"/>
        </w:rPr>
        <w:t>3</w:t>
      </w:r>
      <w:r>
        <w:t>_</w:t>
      </w:r>
      <w:r>
        <w:rPr>
          <w:rFonts w:eastAsia="SimSun" w:hint="eastAsia"/>
          <w:lang w:val="en-US" w:eastAsia="zh-CN"/>
        </w:rPr>
        <w:t>20 uplink may fall into own Rx of band 38.</w:t>
      </w:r>
    </w:p>
    <w:p w14:paraId="0725A0F6" w14:textId="77777777" w:rsidR="00313353" w:rsidRDefault="00313353" w:rsidP="006E0696">
      <w:pPr>
        <w:pStyle w:val="Heading4"/>
        <w:rPr>
          <w:lang w:val="en-US"/>
        </w:rPr>
      </w:pPr>
      <w:bookmarkStart w:id="125" w:name="_Toc87876986"/>
      <w:r>
        <w:rPr>
          <w:rFonts w:eastAsia="SimSun" w:hint="eastAsia"/>
          <w:lang w:val="en-US" w:eastAsia="zh-CN"/>
        </w:rPr>
        <w:t>6.5</w:t>
      </w:r>
      <w:r>
        <w:rPr>
          <w:lang w:val="en-US"/>
        </w:rPr>
        <w:t>.1.</w:t>
      </w:r>
      <w:r>
        <w:rPr>
          <w:lang w:val="en-US" w:eastAsia="ja-JP"/>
        </w:rPr>
        <w:t>3</w:t>
      </w:r>
      <w:r>
        <w:rPr>
          <w:rFonts w:ascii="Calibri" w:hAnsi="Calibri"/>
          <w:sz w:val="21"/>
          <w:szCs w:val="22"/>
          <w:lang w:val="en-US" w:eastAsia="sv-SE"/>
        </w:rPr>
        <w:tab/>
      </w:r>
      <w:r>
        <w:rPr>
          <w:lang w:val="en-US"/>
        </w:rPr>
        <w:t>MSD</w:t>
      </w:r>
      <w:bookmarkEnd w:id="125"/>
    </w:p>
    <w:p w14:paraId="0725A0F7" w14:textId="77777777" w:rsidR="00313353" w:rsidRDefault="00313353" w:rsidP="00313353">
      <w:pPr>
        <w:rPr>
          <w:rFonts w:eastAsia="SimSun"/>
          <w:lang w:val="en-US" w:eastAsia="zh-CN"/>
        </w:rPr>
      </w:pPr>
      <w:r>
        <w:rPr>
          <w:rFonts w:hint="eastAsia"/>
          <w:lang w:val="en-US" w:eastAsia="zh-CN"/>
        </w:rPr>
        <w:t>According to co-existence studies, both IMD2 and IMD3 may fall into the Rx of band 38. Here we only define MSD caused by IMD2 for this band combination in table 6.5.</w:t>
      </w:r>
      <w:r>
        <w:rPr>
          <w:lang w:val="en-US" w:eastAsia="zh-CN"/>
        </w:rPr>
        <w:t>1.3</w:t>
      </w:r>
      <w:r>
        <w:rPr>
          <w:rFonts w:hint="eastAsia"/>
          <w:lang w:val="en-US" w:eastAsia="zh-CN"/>
        </w:rPr>
        <w:t xml:space="preserve">-1. For MSD caused by IMD3, Note 1 in the table is </w:t>
      </w:r>
      <w:r>
        <w:rPr>
          <w:lang w:val="en-US" w:eastAsia="zh-CN"/>
        </w:rPr>
        <w:t>specified</w:t>
      </w:r>
      <w:r>
        <w:rPr>
          <w:rFonts w:hint="eastAsia"/>
          <w:lang w:val="en-US" w:eastAsia="zh-CN"/>
        </w:rPr>
        <w:t xml:space="preserve"> which is already existed in the Table 7.3.1A-0g in TS36.101-1.</w:t>
      </w:r>
    </w:p>
    <w:p w14:paraId="0725A0F8" w14:textId="77777777" w:rsidR="00313353" w:rsidRDefault="00313353" w:rsidP="00313353">
      <w:pPr>
        <w:pStyle w:val="TH"/>
        <w:rPr>
          <w:rFonts w:eastAsia="SimSun"/>
          <w:b w:val="0"/>
          <w:bCs/>
          <w:lang w:val="en-US" w:eastAsia="zh-CN"/>
        </w:rPr>
      </w:pPr>
      <w:r>
        <w:rPr>
          <w:rFonts w:eastAsia="SimSun" w:hint="eastAsia"/>
          <w:bCs/>
          <w:lang w:val="en-US" w:eastAsia="zh-CN"/>
        </w:rPr>
        <w:t>Table 6.5.</w:t>
      </w:r>
      <w:r>
        <w:rPr>
          <w:rFonts w:eastAsia="SimSun"/>
          <w:bCs/>
          <w:lang w:val="en-US" w:eastAsia="zh-CN"/>
        </w:rPr>
        <w:t>1.</w:t>
      </w:r>
      <w:r>
        <w:rPr>
          <w:rFonts w:eastAsia="SimSun" w:hint="eastAsia"/>
          <w:bCs/>
          <w:lang w:val="en-US" w:eastAsia="zh-CN"/>
        </w:rPr>
        <w:t>3-1: MSD summary for 2UL/3DL CA_3</w:t>
      </w:r>
      <w:r>
        <w:rPr>
          <w:rFonts w:eastAsia="SimSun" w:hint="eastAsia"/>
          <w:bCs/>
          <w:lang w:val="en-US" w:eastAsia="ja-JP"/>
        </w:rPr>
        <w:t>A-</w:t>
      </w:r>
      <w:r>
        <w:rPr>
          <w:rFonts w:eastAsia="SimSun" w:hint="eastAsia"/>
          <w:bCs/>
          <w:lang w:val="en-US" w:eastAsia="zh-CN"/>
        </w:rPr>
        <w:t>20</w:t>
      </w:r>
      <w:r>
        <w:rPr>
          <w:rFonts w:eastAsia="SimSun" w:hint="eastAsia"/>
          <w:bCs/>
          <w:lang w:val="en-US" w:eastAsia="ja-JP"/>
        </w:rPr>
        <w:t>A-38A</w:t>
      </w:r>
    </w:p>
    <w:tbl>
      <w:tblPr>
        <w:tblW w:w="5113" w:type="pct"/>
        <w:tblLayout w:type="fixed"/>
        <w:tblLook w:val="04A0" w:firstRow="1" w:lastRow="0" w:firstColumn="1" w:lastColumn="0" w:noHBand="0" w:noVBand="1"/>
      </w:tblPr>
      <w:tblGrid>
        <w:gridCol w:w="1978"/>
        <w:gridCol w:w="989"/>
        <w:gridCol w:w="849"/>
        <w:gridCol w:w="851"/>
        <w:gridCol w:w="565"/>
        <w:gridCol w:w="565"/>
        <w:gridCol w:w="851"/>
        <w:gridCol w:w="705"/>
        <w:gridCol w:w="707"/>
        <w:gridCol w:w="865"/>
        <w:gridCol w:w="924"/>
      </w:tblGrid>
      <w:tr w:rsidR="00313353" w14:paraId="0725A0FB" w14:textId="77777777" w:rsidTr="006E0696">
        <w:trPr>
          <w:trHeight w:val="288"/>
        </w:trPr>
        <w:tc>
          <w:tcPr>
            <w:tcW w:w="4531" w:type="pct"/>
            <w:gridSpan w:val="10"/>
            <w:tcBorders>
              <w:top w:val="single" w:sz="4" w:space="0" w:color="auto"/>
              <w:left w:val="single" w:sz="4" w:space="0" w:color="auto"/>
              <w:bottom w:val="single" w:sz="4" w:space="0" w:color="auto"/>
              <w:right w:val="single" w:sz="4" w:space="0" w:color="auto"/>
            </w:tcBorders>
            <w:shd w:val="clear" w:color="auto" w:fill="auto"/>
          </w:tcPr>
          <w:p w14:paraId="0725A0F9" w14:textId="77777777" w:rsidR="00313353" w:rsidRDefault="00313353" w:rsidP="005D56B9">
            <w:pPr>
              <w:pStyle w:val="TAH"/>
            </w:pPr>
            <w:r>
              <w:t>E-UTRA Band / Channel bandwidth / NRB / Duplex mode</w:t>
            </w:r>
          </w:p>
        </w:tc>
        <w:tc>
          <w:tcPr>
            <w:tcW w:w="468" w:type="pct"/>
            <w:vMerge w:val="restart"/>
            <w:tcBorders>
              <w:top w:val="single" w:sz="4" w:space="0" w:color="auto"/>
              <w:left w:val="single" w:sz="4" w:space="0" w:color="auto"/>
              <w:right w:val="single" w:sz="4" w:space="0" w:color="auto"/>
            </w:tcBorders>
          </w:tcPr>
          <w:p w14:paraId="0725A0FA" w14:textId="77777777" w:rsidR="00313353" w:rsidRDefault="00313353" w:rsidP="005D56B9">
            <w:pPr>
              <w:pStyle w:val="TAH"/>
            </w:pPr>
            <w:r>
              <w:t>Source of IMD</w:t>
            </w:r>
          </w:p>
        </w:tc>
      </w:tr>
      <w:tr w:rsidR="00313353" w14:paraId="0725A107" w14:textId="77777777" w:rsidTr="006E0696">
        <w:trPr>
          <w:trHeight w:val="288"/>
        </w:trPr>
        <w:tc>
          <w:tcPr>
            <w:tcW w:w="1004" w:type="pct"/>
            <w:tcBorders>
              <w:top w:val="nil"/>
              <w:left w:val="single" w:sz="4" w:space="0" w:color="auto"/>
              <w:bottom w:val="single" w:sz="4" w:space="0" w:color="auto"/>
              <w:right w:val="single" w:sz="4" w:space="0" w:color="auto"/>
            </w:tcBorders>
            <w:shd w:val="clear" w:color="auto" w:fill="auto"/>
            <w:vAlign w:val="center"/>
          </w:tcPr>
          <w:p w14:paraId="0725A0FC" w14:textId="77777777" w:rsidR="00313353" w:rsidRDefault="00313353" w:rsidP="005D56B9">
            <w:pPr>
              <w:pStyle w:val="TAH"/>
              <w:rPr>
                <w:lang w:val="en-US"/>
              </w:rPr>
            </w:pPr>
            <w:r>
              <w:t>EUTRA CA</w:t>
            </w:r>
          </w:p>
        </w:tc>
        <w:tc>
          <w:tcPr>
            <w:tcW w:w="502" w:type="pct"/>
            <w:tcBorders>
              <w:top w:val="nil"/>
              <w:left w:val="nil"/>
              <w:bottom w:val="single" w:sz="4" w:space="0" w:color="auto"/>
              <w:right w:val="single" w:sz="4" w:space="0" w:color="auto"/>
            </w:tcBorders>
            <w:shd w:val="clear" w:color="auto" w:fill="auto"/>
            <w:vAlign w:val="center"/>
          </w:tcPr>
          <w:p w14:paraId="0725A0FD" w14:textId="77777777" w:rsidR="00313353" w:rsidRDefault="00313353" w:rsidP="005D56B9">
            <w:pPr>
              <w:pStyle w:val="TAH"/>
              <w:rPr>
                <w:lang w:val="en-US"/>
              </w:rPr>
            </w:pPr>
            <w: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tcPr>
          <w:p w14:paraId="0725A0FE" w14:textId="77777777" w:rsidR="00313353" w:rsidRDefault="00313353" w:rsidP="005D56B9">
            <w:pPr>
              <w:pStyle w:val="TAH"/>
              <w:rPr>
                <w:lang w:val="en-US"/>
              </w:rPr>
            </w:pPr>
            <w:r>
              <w:t>EUTRA band</w:t>
            </w:r>
          </w:p>
        </w:tc>
        <w:tc>
          <w:tcPr>
            <w:tcW w:w="432" w:type="pct"/>
            <w:tcBorders>
              <w:top w:val="nil"/>
              <w:left w:val="nil"/>
              <w:bottom w:val="single" w:sz="4" w:space="0" w:color="auto"/>
              <w:right w:val="single" w:sz="4" w:space="0" w:color="auto"/>
            </w:tcBorders>
            <w:shd w:val="clear" w:color="auto" w:fill="auto"/>
            <w:vAlign w:val="center"/>
          </w:tcPr>
          <w:p w14:paraId="0725A0FF" w14:textId="77777777" w:rsidR="00313353" w:rsidRDefault="00313353">
            <w:pPr>
              <w:pStyle w:val="TAH"/>
              <w:rPr>
                <w:lang w:val="en-US"/>
              </w:rPr>
            </w:pPr>
            <w:r>
              <w:t>UL F</w:t>
            </w:r>
            <w:r>
              <w:rPr>
                <w:vertAlign w:val="subscript"/>
              </w:rPr>
              <w:t>c</w:t>
            </w:r>
          </w:p>
        </w:tc>
        <w:tc>
          <w:tcPr>
            <w:tcW w:w="287" w:type="pct"/>
            <w:tcBorders>
              <w:top w:val="nil"/>
              <w:left w:val="nil"/>
              <w:bottom w:val="single" w:sz="4" w:space="0" w:color="auto"/>
              <w:right w:val="single" w:sz="4" w:space="0" w:color="auto"/>
            </w:tcBorders>
            <w:shd w:val="clear" w:color="auto" w:fill="auto"/>
            <w:vAlign w:val="center"/>
          </w:tcPr>
          <w:p w14:paraId="0725A100" w14:textId="77777777" w:rsidR="00313353" w:rsidRDefault="00313353">
            <w:pPr>
              <w:pStyle w:val="TAH"/>
              <w:rPr>
                <w:lang w:val="en-US"/>
              </w:rPr>
            </w:pPr>
            <w:r>
              <w:t>UL BW</w:t>
            </w:r>
          </w:p>
        </w:tc>
        <w:tc>
          <w:tcPr>
            <w:tcW w:w="287" w:type="pct"/>
            <w:tcBorders>
              <w:top w:val="nil"/>
              <w:left w:val="nil"/>
              <w:bottom w:val="single" w:sz="4" w:space="0" w:color="auto"/>
              <w:right w:val="single" w:sz="4" w:space="0" w:color="auto"/>
            </w:tcBorders>
            <w:shd w:val="clear" w:color="auto" w:fill="auto"/>
            <w:vAlign w:val="center"/>
          </w:tcPr>
          <w:p w14:paraId="0725A101" w14:textId="77777777" w:rsidR="00313353" w:rsidRDefault="00313353">
            <w:pPr>
              <w:pStyle w:val="TAH"/>
              <w:rPr>
                <w:lang w:val="en-US"/>
              </w:rPr>
            </w:pPr>
            <w:r>
              <w:t>UL</w:t>
            </w:r>
          </w:p>
        </w:tc>
        <w:tc>
          <w:tcPr>
            <w:tcW w:w="432" w:type="pct"/>
            <w:tcBorders>
              <w:top w:val="nil"/>
              <w:left w:val="nil"/>
              <w:bottom w:val="single" w:sz="4" w:space="0" w:color="auto"/>
              <w:right w:val="single" w:sz="4" w:space="0" w:color="auto"/>
            </w:tcBorders>
            <w:shd w:val="clear" w:color="auto" w:fill="auto"/>
            <w:vAlign w:val="center"/>
          </w:tcPr>
          <w:p w14:paraId="0725A102" w14:textId="77777777" w:rsidR="00313353" w:rsidRDefault="00313353">
            <w:pPr>
              <w:pStyle w:val="TAH"/>
              <w:rPr>
                <w:lang w:val="en-US"/>
              </w:rPr>
            </w:pPr>
            <w:r>
              <w:t>DL F</w:t>
            </w:r>
            <w:r>
              <w:rPr>
                <w:vertAlign w:val="subscript"/>
              </w:rPr>
              <w:t>c</w:t>
            </w:r>
          </w:p>
        </w:tc>
        <w:tc>
          <w:tcPr>
            <w:tcW w:w="358" w:type="pct"/>
            <w:tcBorders>
              <w:top w:val="nil"/>
              <w:left w:val="nil"/>
              <w:bottom w:val="single" w:sz="4" w:space="0" w:color="auto"/>
              <w:right w:val="single" w:sz="4" w:space="0" w:color="auto"/>
            </w:tcBorders>
            <w:shd w:val="clear" w:color="auto" w:fill="auto"/>
            <w:vAlign w:val="center"/>
          </w:tcPr>
          <w:p w14:paraId="0725A103" w14:textId="77777777" w:rsidR="00313353" w:rsidRDefault="00313353">
            <w:pPr>
              <w:pStyle w:val="TAH"/>
              <w:rPr>
                <w:lang w:val="en-US"/>
              </w:rPr>
            </w:pPr>
            <w:r>
              <w:t>DL BW</w:t>
            </w:r>
          </w:p>
        </w:tc>
        <w:tc>
          <w:tcPr>
            <w:tcW w:w="359" w:type="pct"/>
            <w:tcBorders>
              <w:top w:val="nil"/>
              <w:left w:val="nil"/>
              <w:bottom w:val="single" w:sz="4" w:space="0" w:color="auto"/>
              <w:right w:val="single" w:sz="4" w:space="0" w:color="auto"/>
            </w:tcBorders>
            <w:shd w:val="clear" w:color="auto" w:fill="auto"/>
            <w:vAlign w:val="center"/>
          </w:tcPr>
          <w:p w14:paraId="0725A104" w14:textId="77777777" w:rsidR="00313353" w:rsidRDefault="00313353">
            <w:pPr>
              <w:pStyle w:val="TAH"/>
              <w:rPr>
                <w:lang w:val="en-US"/>
              </w:rPr>
            </w:pPr>
            <w: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14:paraId="0725A105" w14:textId="77777777" w:rsidR="00313353" w:rsidRDefault="00313353">
            <w:pPr>
              <w:pStyle w:val="TAH"/>
              <w:rPr>
                <w:lang w:val="en-US"/>
              </w:rPr>
            </w:pPr>
            <w:r>
              <w:t>Duplex mode</w:t>
            </w:r>
          </w:p>
        </w:tc>
        <w:tc>
          <w:tcPr>
            <w:tcW w:w="468" w:type="pct"/>
            <w:vMerge/>
            <w:tcBorders>
              <w:left w:val="single" w:sz="4" w:space="0" w:color="auto"/>
              <w:right w:val="single" w:sz="4" w:space="0" w:color="auto"/>
            </w:tcBorders>
          </w:tcPr>
          <w:p w14:paraId="0725A106" w14:textId="77777777" w:rsidR="00313353" w:rsidRDefault="00313353">
            <w:pPr>
              <w:pStyle w:val="TAH"/>
            </w:pPr>
          </w:p>
        </w:tc>
      </w:tr>
      <w:tr w:rsidR="00313353" w14:paraId="0725A113" w14:textId="77777777" w:rsidTr="006E0696">
        <w:trPr>
          <w:trHeight w:val="576"/>
        </w:trPr>
        <w:tc>
          <w:tcPr>
            <w:tcW w:w="1004" w:type="pct"/>
            <w:tcBorders>
              <w:top w:val="nil"/>
              <w:left w:val="single" w:sz="4" w:space="0" w:color="auto"/>
              <w:bottom w:val="single" w:sz="4" w:space="0" w:color="auto"/>
              <w:right w:val="single" w:sz="4" w:space="0" w:color="auto"/>
            </w:tcBorders>
            <w:shd w:val="clear" w:color="auto" w:fill="auto"/>
            <w:vAlign w:val="center"/>
          </w:tcPr>
          <w:p w14:paraId="0725A108" w14:textId="77777777" w:rsidR="00313353" w:rsidRDefault="00313353" w:rsidP="005D56B9">
            <w:pPr>
              <w:pStyle w:val="TAH"/>
              <w:rPr>
                <w:lang w:val="en-US"/>
              </w:rPr>
            </w:pPr>
            <w:r>
              <w:t>DL Configuration</w:t>
            </w:r>
          </w:p>
        </w:tc>
        <w:tc>
          <w:tcPr>
            <w:tcW w:w="502" w:type="pct"/>
            <w:tcBorders>
              <w:top w:val="nil"/>
              <w:left w:val="nil"/>
              <w:bottom w:val="single" w:sz="4" w:space="0" w:color="auto"/>
              <w:right w:val="single" w:sz="4" w:space="0" w:color="auto"/>
            </w:tcBorders>
            <w:shd w:val="clear" w:color="auto" w:fill="auto"/>
            <w:vAlign w:val="center"/>
          </w:tcPr>
          <w:p w14:paraId="0725A109" w14:textId="77777777" w:rsidR="00313353" w:rsidRDefault="00313353" w:rsidP="005D56B9">
            <w:pPr>
              <w:pStyle w:val="TAH"/>
              <w:rPr>
                <w:lang w:val="en-US"/>
              </w:rPr>
            </w:pPr>
            <w:r>
              <w:t>UL Configuration</w:t>
            </w:r>
          </w:p>
        </w:tc>
        <w:tc>
          <w:tcPr>
            <w:tcW w:w="431" w:type="pct"/>
            <w:vMerge/>
            <w:tcBorders>
              <w:top w:val="nil"/>
              <w:left w:val="single" w:sz="4" w:space="0" w:color="auto"/>
              <w:bottom w:val="single" w:sz="4" w:space="0" w:color="auto"/>
              <w:right w:val="single" w:sz="4" w:space="0" w:color="auto"/>
            </w:tcBorders>
            <w:vAlign w:val="center"/>
          </w:tcPr>
          <w:p w14:paraId="0725A10A" w14:textId="77777777" w:rsidR="00313353" w:rsidRDefault="00313353" w:rsidP="00253F01">
            <w:pPr>
              <w:pStyle w:val="TAH"/>
              <w:rPr>
                <w:lang w:val="en-US"/>
              </w:rPr>
            </w:pPr>
          </w:p>
        </w:tc>
        <w:tc>
          <w:tcPr>
            <w:tcW w:w="432" w:type="pct"/>
            <w:tcBorders>
              <w:top w:val="nil"/>
              <w:left w:val="nil"/>
              <w:bottom w:val="single" w:sz="4" w:space="0" w:color="auto"/>
              <w:right w:val="single" w:sz="4" w:space="0" w:color="auto"/>
            </w:tcBorders>
            <w:shd w:val="clear" w:color="auto" w:fill="auto"/>
            <w:vAlign w:val="center"/>
          </w:tcPr>
          <w:p w14:paraId="0725A10B" w14:textId="77777777" w:rsidR="00313353" w:rsidRDefault="00313353">
            <w:pPr>
              <w:pStyle w:val="TAH"/>
              <w:rPr>
                <w:lang w:val="en-US"/>
              </w:rPr>
            </w:pPr>
            <w:r>
              <w:rPr>
                <w:lang w:val="en-US"/>
              </w:rPr>
              <w:t>(MHz)</w:t>
            </w:r>
          </w:p>
        </w:tc>
        <w:tc>
          <w:tcPr>
            <w:tcW w:w="287" w:type="pct"/>
            <w:tcBorders>
              <w:top w:val="nil"/>
              <w:left w:val="nil"/>
              <w:bottom w:val="single" w:sz="4" w:space="0" w:color="auto"/>
              <w:right w:val="single" w:sz="4" w:space="0" w:color="auto"/>
            </w:tcBorders>
            <w:shd w:val="clear" w:color="auto" w:fill="auto"/>
            <w:vAlign w:val="center"/>
          </w:tcPr>
          <w:p w14:paraId="0725A10C" w14:textId="77777777" w:rsidR="00313353" w:rsidRDefault="00313353">
            <w:pPr>
              <w:pStyle w:val="TAH"/>
              <w:rPr>
                <w:lang w:val="en-US"/>
              </w:rPr>
            </w:pPr>
            <w:r>
              <w:rPr>
                <w:lang w:val="en-US"/>
              </w:rPr>
              <w:t>(MHz)</w:t>
            </w:r>
          </w:p>
        </w:tc>
        <w:tc>
          <w:tcPr>
            <w:tcW w:w="287" w:type="pct"/>
            <w:tcBorders>
              <w:top w:val="nil"/>
              <w:left w:val="nil"/>
              <w:bottom w:val="single" w:sz="4" w:space="0" w:color="auto"/>
              <w:right w:val="single" w:sz="4" w:space="0" w:color="auto"/>
            </w:tcBorders>
            <w:shd w:val="clear" w:color="auto" w:fill="auto"/>
            <w:vAlign w:val="center"/>
          </w:tcPr>
          <w:p w14:paraId="0725A10D" w14:textId="77777777" w:rsidR="00313353" w:rsidRDefault="00313353">
            <w:pPr>
              <w:pStyle w:val="TAH"/>
              <w:rPr>
                <w:lang w:val="en-US"/>
              </w:rPr>
            </w:pPr>
            <w:r>
              <w:rPr>
                <w:lang w:val="en-US"/>
              </w:rPr>
              <w:t>C</w:t>
            </w:r>
            <w:r>
              <w:rPr>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tcPr>
          <w:p w14:paraId="0725A10E" w14:textId="77777777" w:rsidR="00313353" w:rsidRDefault="00313353">
            <w:pPr>
              <w:pStyle w:val="TAH"/>
              <w:rPr>
                <w:lang w:val="en-US"/>
              </w:rPr>
            </w:pPr>
            <w:r>
              <w:rPr>
                <w:lang w:val="en-US"/>
              </w:rPr>
              <w:t>(MHz)</w:t>
            </w:r>
          </w:p>
        </w:tc>
        <w:tc>
          <w:tcPr>
            <w:tcW w:w="358" w:type="pct"/>
            <w:tcBorders>
              <w:top w:val="nil"/>
              <w:left w:val="nil"/>
              <w:bottom w:val="single" w:sz="4" w:space="0" w:color="auto"/>
              <w:right w:val="single" w:sz="4" w:space="0" w:color="auto"/>
            </w:tcBorders>
            <w:shd w:val="clear" w:color="auto" w:fill="auto"/>
            <w:vAlign w:val="center"/>
          </w:tcPr>
          <w:p w14:paraId="0725A10F" w14:textId="77777777" w:rsidR="00313353" w:rsidRDefault="00313353">
            <w:pPr>
              <w:pStyle w:val="TAH"/>
              <w:rPr>
                <w:lang w:val="en-US"/>
              </w:rPr>
            </w:pPr>
            <w:r>
              <w:t>(MHz)</w:t>
            </w:r>
          </w:p>
        </w:tc>
        <w:tc>
          <w:tcPr>
            <w:tcW w:w="359" w:type="pct"/>
            <w:tcBorders>
              <w:top w:val="nil"/>
              <w:left w:val="nil"/>
              <w:bottom w:val="single" w:sz="4" w:space="0" w:color="auto"/>
              <w:right w:val="single" w:sz="4" w:space="0" w:color="auto"/>
            </w:tcBorders>
            <w:shd w:val="clear" w:color="auto" w:fill="auto"/>
            <w:vAlign w:val="center"/>
          </w:tcPr>
          <w:p w14:paraId="0725A110" w14:textId="77777777" w:rsidR="00313353" w:rsidRDefault="00313353">
            <w:pPr>
              <w:pStyle w:val="TAH"/>
              <w:rPr>
                <w:lang w:val="en-US"/>
              </w:rPr>
            </w:pPr>
            <w:r>
              <w:rPr>
                <w:lang w:val="en-US"/>
              </w:rPr>
              <w:t>(dB)</w:t>
            </w:r>
          </w:p>
        </w:tc>
        <w:tc>
          <w:tcPr>
            <w:tcW w:w="436" w:type="pct"/>
            <w:vMerge/>
            <w:tcBorders>
              <w:top w:val="nil"/>
              <w:left w:val="single" w:sz="4" w:space="0" w:color="auto"/>
              <w:bottom w:val="single" w:sz="4" w:space="0" w:color="auto"/>
              <w:right w:val="single" w:sz="4" w:space="0" w:color="auto"/>
            </w:tcBorders>
            <w:vAlign w:val="center"/>
          </w:tcPr>
          <w:p w14:paraId="0725A111" w14:textId="77777777" w:rsidR="00313353" w:rsidRDefault="00313353" w:rsidP="00253F01">
            <w:pPr>
              <w:pStyle w:val="TAH"/>
              <w:rPr>
                <w:lang w:val="en-US"/>
              </w:rPr>
            </w:pPr>
          </w:p>
        </w:tc>
        <w:tc>
          <w:tcPr>
            <w:tcW w:w="468" w:type="pct"/>
            <w:vMerge/>
            <w:tcBorders>
              <w:left w:val="single" w:sz="4" w:space="0" w:color="auto"/>
              <w:bottom w:val="single" w:sz="4" w:space="0" w:color="auto"/>
              <w:right w:val="single" w:sz="4" w:space="0" w:color="auto"/>
            </w:tcBorders>
          </w:tcPr>
          <w:p w14:paraId="0725A112" w14:textId="77777777" w:rsidR="00313353" w:rsidRDefault="00313353" w:rsidP="00253F01">
            <w:pPr>
              <w:pStyle w:val="TAH"/>
              <w:rPr>
                <w:lang w:val="en-US"/>
              </w:rPr>
            </w:pPr>
          </w:p>
        </w:tc>
      </w:tr>
      <w:tr w:rsidR="00313353" w14:paraId="0725A11F" w14:textId="77777777" w:rsidTr="006E0696">
        <w:trPr>
          <w:trHeight w:val="288"/>
        </w:trPr>
        <w:tc>
          <w:tcPr>
            <w:tcW w:w="1004" w:type="pct"/>
            <w:vMerge w:val="restart"/>
            <w:tcBorders>
              <w:top w:val="single" w:sz="4" w:space="0" w:color="auto"/>
              <w:left w:val="single" w:sz="4" w:space="0" w:color="auto"/>
              <w:bottom w:val="single" w:sz="4" w:space="0" w:color="auto"/>
              <w:right w:val="single" w:sz="4" w:space="0" w:color="auto"/>
            </w:tcBorders>
            <w:vAlign w:val="center"/>
          </w:tcPr>
          <w:p w14:paraId="0725A114" w14:textId="77777777" w:rsidR="00313353" w:rsidRDefault="00313353" w:rsidP="006E0696">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A-38A</w:t>
            </w:r>
          </w:p>
        </w:tc>
        <w:tc>
          <w:tcPr>
            <w:tcW w:w="502" w:type="pct"/>
            <w:vMerge w:val="restart"/>
            <w:tcBorders>
              <w:top w:val="single" w:sz="4" w:space="0" w:color="auto"/>
              <w:left w:val="single" w:sz="4" w:space="0" w:color="auto"/>
              <w:bottom w:val="single" w:sz="4" w:space="0" w:color="auto"/>
              <w:right w:val="single" w:sz="4" w:space="0" w:color="auto"/>
            </w:tcBorders>
            <w:vAlign w:val="center"/>
          </w:tcPr>
          <w:p w14:paraId="0725A115" w14:textId="77777777" w:rsidR="00313353" w:rsidRDefault="00313353" w:rsidP="006E0696">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p>
        </w:tc>
        <w:tc>
          <w:tcPr>
            <w:tcW w:w="431" w:type="pct"/>
            <w:tcBorders>
              <w:top w:val="nil"/>
              <w:left w:val="nil"/>
              <w:bottom w:val="single" w:sz="4" w:space="0" w:color="auto"/>
              <w:right w:val="single" w:sz="4" w:space="0" w:color="auto"/>
            </w:tcBorders>
            <w:shd w:val="clear" w:color="auto" w:fill="auto"/>
            <w:vAlign w:val="center"/>
          </w:tcPr>
          <w:p w14:paraId="0725A116" w14:textId="77777777" w:rsidR="00313353" w:rsidRDefault="00313353" w:rsidP="006E0696">
            <w:pPr>
              <w:pStyle w:val="TAC"/>
              <w:rPr>
                <w:rFonts w:eastAsia="SimSun"/>
                <w:color w:val="000000" w:themeColor="text1"/>
                <w:lang w:eastAsia="zh-CN"/>
              </w:rPr>
            </w:pPr>
            <w:r>
              <w:rPr>
                <w:rFonts w:eastAsia="SimSun" w:hint="eastAsia"/>
                <w:color w:val="000000" w:themeColor="text1"/>
                <w:lang w:val="en-US" w:eastAsia="zh-CN"/>
              </w:rPr>
              <w:t>3</w:t>
            </w:r>
          </w:p>
        </w:tc>
        <w:tc>
          <w:tcPr>
            <w:tcW w:w="432" w:type="pct"/>
            <w:tcBorders>
              <w:top w:val="nil"/>
              <w:left w:val="nil"/>
              <w:bottom w:val="single" w:sz="4" w:space="0" w:color="auto"/>
              <w:right w:val="single" w:sz="4" w:space="0" w:color="auto"/>
            </w:tcBorders>
            <w:shd w:val="clear" w:color="auto" w:fill="auto"/>
            <w:noWrap/>
          </w:tcPr>
          <w:p w14:paraId="0725A117" w14:textId="77777777" w:rsidR="00313353" w:rsidRDefault="00313353" w:rsidP="006E0696">
            <w:pPr>
              <w:pStyle w:val="TAC"/>
              <w:rPr>
                <w:color w:val="000000" w:themeColor="text1"/>
                <w:lang w:val="en-US"/>
              </w:rPr>
            </w:pPr>
            <w:r>
              <w:rPr>
                <w:rFonts w:eastAsia="SimSun" w:hint="eastAsia"/>
                <w:lang w:val="en-US" w:eastAsia="zh-CN"/>
              </w:rPr>
              <w:t>1760</w:t>
            </w:r>
          </w:p>
        </w:tc>
        <w:tc>
          <w:tcPr>
            <w:tcW w:w="287" w:type="pct"/>
            <w:tcBorders>
              <w:top w:val="nil"/>
              <w:left w:val="nil"/>
              <w:bottom w:val="single" w:sz="4" w:space="0" w:color="auto"/>
              <w:right w:val="single" w:sz="4" w:space="0" w:color="auto"/>
            </w:tcBorders>
            <w:shd w:val="clear" w:color="auto" w:fill="auto"/>
            <w:noWrap/>
          </w:tcPr>
          <w:p w14:paraId="0725A118"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14:paraId="0725A119"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14:paraId="0725A11A" w14:textId="77777777" w:rsidR="00313353" w:rsidRDefault="00313353" w:rsidP="006E0696">
            <w:pPr>
              <w:pStyle w:val="TAC"/>
              <w:rPr>
                <w:color w:val="000000" w:themeColor="text1"/>
              </w:rPr>
            </w:pPr>
            <w:r>
              <w:rPr>
                <w:rFonts w:eastAsia="SimSun" w:hint="eastAsia"/>
                <w:lang w:val="en-US" w:eastAsia="zh-CN"/>
              </w:rPr>
              <w:t>1855</w:t>
            </w:r>
          </w:p>
        </w:tc>
        <w:tc>
          <w:tcPr>
            <w:tcW w:w="358" w:type="pct"/>
            <w:tcBorders>
              <w:top w:val="nil"/>
              <w:left w:val="nil"/>
              <w:bottom w:val="single" w:sz="4" w:space="0" w:color="auto"/>
              <w:right w:val="single" w:sz="4" w:space="0" w:color="auto"/>
            </w:tcBorders>
            <w:shd w:val="clear" w:color="auto" w:fill="auto"/>
            <w:vAlign w:val="center"/>
          </w:tcPr>
          <w:p w14:paraId="0725A11B"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14:paraId="0725A11C" w14:textId="77777777" w:rsidR="00313353" w:rsidRDefault="00313353" w:rsidP="006E0696">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14:paraId="0725A11D" w14:textId="77777777" w:rsidR="00313353" w:rsidRDefault="00313353" w:rsidP="006E0696">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14:paraId="0725A11E" w14:textId="77777777" w:rsidR="00313353" w:rsidRDefault="00313353" w:rsidP="006E0696">
            <w:pPr>
              <w:pStyle w:val="TAC"/>
              <w:rPr>
                <w:color w:val="000000" w:themeColor="text1"/>
                <w:lang w:val="en-US"/>
              </w:rPr>
            </w:pPr>
            <w:r>
              <w:rPr>
                <w:rFonts w:hint="eastAsia"/>
                <w:color w:val="000000" w:themeColor="text1"/>
                <w:lang w:val="en-US"/>
              </w:rPr>
              <w:t>N/A</w:t>
            </w:r>
          </w:p>
        </w:tc>
      </w:tr>
      <w:tr w:rsidR="00313353" w14:paraId="0725A12B" w14:textId="77777777" w:rsidTr="006E0696">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14:paraId="0725A120" w14:textId="77777777" w:rsidR="00313353" w:rsidRDefault="00313353" w:rsidP="006E0696">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14:paraId="0725A121" w14:textId="77777777" w:rsidR="00313353" w:rsidRDefault="00313353" w:rsidP="006E0696">
            <w:pPr>
              <w:pStyle w:val="TAC"/>
              <w:rPr>
                <w:color w:val="000000" w:themeColor="text1"/>
                <w:lang w:val="en-US"/>
              </w:rPr>
            </w:pPr>
          </w:p>
        </w:tc>
        <w:tc>
          <w:tcPr>
            <w:tcW w:w="431" w:type="pct"/>
            <w:tcBorders>
              <w:top w:val="nil"/>
              <w:left w:val="nil"/>
              <w:bottom w:val="single" w:sz="4" w:space="0" w:color="auto"/>
              <w:right w:val="single" w:sz="4" w:space="0" w:color="auto"/>
            </w:tcBorders>
            <w:shd w:val="clear" w:color="auto" w:fill="auto"/>
            <w:vAlign w:val="center"/>
          </w:tcPr>
          <w:p w14:paraId="0725A122"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20</w:t>
            </w:r>
          </w:p>
        </w:tc>
        <w:tc>
          <w:tcPr>
            <w:tcW w:w="432" w:type="pct"/>
            <w:tcBorders>
              <w:top w:val="nil"/>
              <w:left w:val="nil"/>
              <w:bottom w:val="single" w:sz="4" w:space="0" w:color="auto"/>
              <w:right w:val="single" w:sz="4" w:space="0" w:color="auto"/>
            </w:tcBorders>
            <w:shd w:val="clear" w:color="auto" w:fill="auto"/>
            <w:noWrap/>
          </w:tcPr>
          <w:p w14:paraId="0725A123" w14:textId="77777777" w:rsidR="00313353" w:rsidRDefault="00313353" w:rsidP="006E0696">
            <w:pPr>
              <w:pStyle w:val="TAC"/>
              <w:rPr>
                <w:color w:val="000000" w:themeColor="text1"/>
                <w:lang w:val="en-US"/>
              </w:rPr>
            </w:pPr>
            <w:r>
              <w:rPr>
                <w:rFonts w:eastAsia="SimSun" w:hint="eastAsia"/>
                <w:lang w:val="en-US" w:eastAsia="zh-CN"/>
              </w:rPr>
              <w:t>850</w:t>
            </w:r>
          </w:p>
        </w:tc>
        <w:tc>
          <w:tcPr>
            <w:tcW w:w="287" w:type="pct"/>
            <w:tcBorders>
              <w:top w:val="nil"/>
              <w:left w:val="nil"/>
              <w:bottom w:val="single" w:sz="4" w:space="0" w:color="auto"/>
              <w:right w:val="single" w:sz="4" w:space="0" w:color="auto"/>
            </w:tcBorders>
            <w:shd w:val="clear" w:color="auto" w:fill="auto"/>
            <w:noWrap/>
          </w:tcPr>
          <w:p w14:paraId="0725A124"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14:paraId="0725A125"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14:paraId="0725A126" w14:textId="77777777" w:rsidR="00313353" w:rsidRDefault="00313353" w:rsidP="006E0696">
            <w:pPr>
              <w:pStyle w:val="TAC"/>
              <w:rPr>
                <w:color w:val="000000" w:themeColor="text1"/>
              </w:rPr>
            </w:pPr>
            <w:r>
              <w:rPr>
                <w:rFonts w:eastAsia="SimSun" w:hint="eastAsia"/>
                <w:lang w:val="en-US" w:eastAsia="zh-CN"/>
              </w:rPr>
              <w:t>809</w:t>
            </w:r>
          </w:p>
        </w:tc>
        <w:tc>
          <w:tcPr>
            <w:tcW w:w="358" w:type="pct"/>
            <w:tcBorders>
              <w:top w:val="nil"/>
              <w:left w:val="nil"/>
              <w:bottom w:val="single" w:sz="4" w:space="0" w:color="auto"/>
              <w:right w:val="single" w:sz="4" w:space="0" w:color="auto"/>
            </w:tcBorders>
            <w:shd w:val="clear" w:color="auto" w:fill="auto"/>
            <w:vAlign w:val="center"/>
          </w:tcPr>
          <w:p w14:paraId="0725A127"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14:paraId="0725A128" w14:textId="77777777" w:rsidR="00313353" w:rsidRDefault="00313353" w:rsidP="006E0696">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14:paraId="0725A129" w14:textId="77777777" w:rsidR="00313353" w:rsidRDefault="00313353" w:rsidP="006E0696">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14:paraId="0725A12A" w14:textId="77777777" w:rsidR="00313353" w:rsidRDefault="00313353" w:rsidP="006E0696">
            <w:pPr>
              <w:pStyle w:val="TAC"/>
              <w:rPr>
                <w:color w:val="000000" w:themeColor="text1"/>
                <w:lang w:val="en-US"/>
              </w:rPr>
            </w:pPr>
            <w:r>
              <w:rPr>
                <w:rFonts w:hint="eastAsia"/>
                <w:color w:val="000000" w:themeColor="text1"/>
                <w:lang w:val="en-US"/>
              </w:rPr>
              <w:t>N/A</w:t>
            </w:r>
          </w:p>
        </w:tc>
      </w:tr>
      <w:tr w:rsidR="00313353" w14:paraId="0725A137" w14:textId="77777777" w:rsidTr="006E0696">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14:paraId="0725A12C" w14:textId="77777777" w:rsidR="00313353" w:rsidRDefault="00313353" w:rsidP="006E0696">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14:paraId="0725A12D" w14:textId="77777777" w:rsidR="00313353" w:rsidRDefault="00313353" w:rsidP="006E0696">
            <w:pPr>
              <w:pStyle w:val="TAC"/>
              <w:rPr>
                <w:color w:val="000000" w:themeColor="text1"/>
                <w:lang w:val="en-US"/>
              </w:rPr>
            </w:pPr>
          </w:p>
        </w:tc>
        <w:tc>
          <w:tcPr>
            <w:tcW w:w="431" w:type="pct"/>
            <w:tcBorders>
              <w:top w:val="nil"/>
              <w:left w:val="nil"/>
              <w:bottom w:val="nil"/>
              <w:right w:val="single" w:sz="4" w:space="0" w:color="auto"/>
            </w:tcBorders>
            <w:shd w:val="clear" w:color="auto" w:fill="auto"/>
            <w:vAlign w:val="center"/>
          </w:tcPr>
          <w:p w14:paraId="0725A12E" w14:textId="77777777" w:rsidR="00313353" w:rsidRDefault="00313353" w:rsidP="006E0696">
            <w:pPr>
              <w:pStyle w:val="TAC"/>
              <w:rPr>
                <w:rFonts w:eastAsia="SimSun"/>
                <w:color w:val="000000" w:themeColor="text1"/>
                <w:lang w:val="en-US" w:eastAsia="zh-CN"/>
              </w:rPr>
            </w:pPr>
            <w:r>
              <w:rPr>
                <w:color w:val="000000" w:themeColor="text1"/>
              </w:rPr>
              <w:t>3</w:t>
            </w:r>
            <w:r>
              <w:rPr>
                <w:rFonts w:eastAsia="SimSun" w:hint="eastAsia"/>
                <w:color w:val="000000" w:themeColor="text1"/>
                <w:lang w:val="en-US" w:eastAsia="zh-CN"/>
              </w:rPr>
              <w:t>8</w:t>
            </w:r>
          </w:p>
        </w:tc>
        <w:tc>
          <w:tcPr>
            <w:tcW w:w="432" w:type="pct"/>
            <w:tcBorders>
              <w:top w:val="nil"/>
              <w:left w:val="nil"/>
              <w:bottom w:val="nil"/>
              <w:right w:val="single" w:sz="4" w:space="0" w:color="auto"/>
            </w:tcBorders>
            <w:shd w:val="clear" w:color="auto" w:fill="auto"/>
            <w:noWrap/>
          </w:tcPr>
          <w:p w14:paraId="0725A12F" w14:textId="77777777" w:rsidR="00313353" w:rsidRDefault="00313353" w:rsidP="006E0696">
            <w:pPr>
              <w:pStyle w:val="TAC"/>
              <w:rPr>
                <w:color w:val="000000" w:themeColor="text1"/>
                <w:lang w:val="en-US"/>
              </w:rPr>
            </w:pPr>
            <w:r>
              <w:rPr>
                <w:rFonts w:eastAsia="SimSun" w:hint="eastAsia"/>
                <w:lang w:val="en-US" w:eastAsia="zh-CN"/>
              </w:rPr>
              <w:t>2610</w:t>
            </w:r>
          </w:p>
        </w:tc>
        <w:tc>
          <w:tcPr>
            <w:tcW w:w="287" w:type="pct"/>
            <w:tcBorders>
              <w:top w:val="nil"/>
              <w:left w:val="nil"/>
              <w:bottom w:val="nil"/>
              <w:right w:val="single" w:sz="4" w:space="0" w:color="auto"/>
            </w:tcBorders>
            <w:shd w:val="clear" w:color="auto" w:fill="auto"/>
            <w:noWrap/>
          </w:tcPr>
          <w:p w14:paraId="0725A130"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nil"/>
              <w:right w:val="single" w:sz="4" w:space="0" w:color="auto"/>
            </w:tcBorders>
            <w:shd w:val="clear" w:color="auto" w:fill="auto"/>
            <w:noWrap/>
          </w:tcPr>
          <w:p w14:paraId="0725A131"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nil"/>
              <w:right w:val="single" w:sz="4" w:space="0" w:color="auto"/>
            </w:tcBorders>
            <w:shd w:val="clear" w:color="auto" w:fill="auto"/>
            <w:noWrap/>
          </w:tcPr>
          <w:p w14:paraId="0725A132" w14:textId="77777777" w:rsidR="00313353" w:rsidRDefault="00313353" w:rsidP="006E0696">
            <w:pPr>
              <w:pStyle w:val="TAC"/>
              <w:rPr>
                <w:color w:val="000000" w:themeColor="text1"/>
              </w:rPr>
            </w:pPr>
            <w:r>
              <w:rPr>
                <w:rFonts w:eastAsia="SimSun" w:hint="eastAsia"/>
                <w:lang w:val="en-US" w:eastAsia="zh-CN"/>
              </w:rPr>
              <w:t>2610</w:t>
            </w:r>
          </w:p>
        </w:tc>
        <w:tc>
          <w:tcPr>
            <w:tcW w:w="358" w:type="pct"/>
            <w:tcBorders>
              <w:top w:val="nil"/>
              <w:left w:val="nil"/>
              <w:bottom w:val="nil"/>
              <w:right w:val="single" w:sz="4" w:space="0" w:color="auto"/>
            </w:tcBorders>
            <w:shd w:val="clear" w:color="auto" w:fill="auto"/>
            <w:vAlign w:val="center"/>
          </w:tcPr>
          <w:p w14:paraId="0725A133"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nil"/>
              <w:right w:val="single" w:sz="4" w:space="0" w:color="auto"/>
            </w:tcBorders>
            <w:shd w:val="clear" w:color="auto" w:fill="auto"/>
            <w:vAlign w:val="center"/>
          </w:tcPr>
          <w:p w14:paraId="0725A134"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28.4</w:t>
            </w:r>
          </w:p>
        </w:tc>
        <w:tc>
          <w:tcPr>
            <w:tcW w:w="436" w:type="pct"/>
            <w:tcBorders>
              <w:top w:val="single" w:sz="4" w:space="0" w:color="auto"/>
              <w:left w:val="single" w:sz="4" w:space="0" w:color="auto"/>
              <w:bottom w:val="single" w:sz="4" w:space="0" w:color="auto"/>
              <w:right w:val="single" w:sz="4" w:space="0" w:color="auto"/>
            </w:tcBorders>
            <w:vAlign w:val="center"/>
          </w:tcPr>
          <w:p w14:paraId="0725A135"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TDD</w:t>
            </w:r>
          </w:p>
        </w:tc>
        <w:tc>
          <w:tcPr>
            <w:tcW w:w="468" w:type="pct"/>
            <w:tcBorders>
              <w:top w:val="single" w:sz="6" w:space="0" w:color="auto"/>
              <w:left w:val="single" w:sz="4" w:space="0" w:color="auto"/>
              <w:bottom w:val="single" w:sz="6" w:space="0" w:color="auto"/>
              <w:right w:val="single" w:sz="4" w:space="0" w:color="auto"/>
            </w:tcBorders>
          </w:tcPr>
          <w:p w14:paraId="0725A136" w14:textId="77777777" w:rsidR="00313353" w:rsidRDefault="00313353" w:rsidP="006E0696">
            <w:pPr>
              <w:pStyle w:val="TAC"/>
              <w:rPr>
                <w:rFonts w:eastAsia="SimSun"/>
                <w:color w:val="000000" w:themeColor="text1"/>
                <w:vertAlign w:val="superscript"/>
                <w:lang w:val="en-US" w:eastAsia="zh-CN"/>
              </w:rPr>
            </w:pPr>
            <w:r>
              <w:rPr>
                <w:rFonts w:hint="eastAsia"/>
                <w:color w:val="000000" w:themeColor="text1"/>
                <w:lang w:val="en-US"/>
              </w:rPr>
              <w:t>IMD</w:t>
            </w:r>
            <w:r>
              <w:rPr>
                <w:rFonts w:eastAsia="SimSun" w:hint="eastAsia"/>
                <w:color w:val="000000" w:themeColor="text1"/>
                <w:lang w:val="en-US" w:eastAsia="zh-CN"/>
              </w:rPr>
              <w:t>2</w:t>
            </w:r>
            <w:r>
              <w:rPr>
                <w:rFonts w:eastAsia="SimSun" w:hint="eastAsia"/>
                <w:color w:val="000000" w:themeColor="text1"/>
                <w:vertAlign w:val="superscript"/>
                <w:lang w:val="en-US" w:eastAsia="zh-CN"/>
              </w:rPr>
              <w:t>1</w:t>
            </w:r>
          </w:p>
        </w:tc>
      </w:tr>
      <w:tr w:rsidR="00313353" w14:paraId="0725A139" w14:textId="77777777" w:rsidTr="006E0696">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0725A138" w14:textId="77777777" w:rsidR="00313353" w:rsidRDefault="00313353" w:rsidP="006E0696">
            <w:pPr>
              <w:pStyle w:val="TAN"/>
              <w:rPr>
                <w:color w:val="000000" w:themeColor="text1"/>
                <w:lang w:val="en-US"/>
              </w:rPr>
            </w:pPr>
            <w:r>
              <w:rPr>
                <w:rFonts w:cs="Arial"/>
                <w:color w:val="000000" w:themeColor="text1"/>
                <w:lang w:val="en-US"/>
              </w:rPr>
              <w:t>NOTE 1:</w:t>
            </w:r>
            <w:r>
              <w:rPr>
                <w:rFonts w:cs="Arial"/>
                <w:color w:val="000000" w:themeColor="text1"/>
              </w:rPr>
              <w:tab/>
              <w:t>This band is subject to IMD3 also which MSD is not specified.</w:t>
            </w:r>
          </w:p>
        </w:tc>
      </w:tr>
    </w:tbl>
    <w:p w14:paraId="0725A13A" w14:textId="7091C400" w:rsidR="00313353" w:rsidRDefault="00313353" w:rsidP="00313353">
      <w:pPr>
        <w:rPr>
          <w:lang w:val="en-US" w:eastAsia="ja-JP"/>
        </w:rPr>
      </w:pPr>
    </w:p>
    <w:p w14:paraId="0725A13B" w14:textId="1DAB33CF" w:rsidR="00313353" w:rsidRDefault="00313353" w:rsidP="00313353">
      <w:pPr>
        <w:pStyle w:val="Heading4"/>
        <w:numPr>
          <w:ilvl w:val="3"/>
          <w:numId w:val="0"/>
        </w:numPr>
        <w:rPr>
          <w:lang w:val="en-US"/>
        </w:rPr>
      </w:pPr>
      <w:bookmarkStart w:id="126" w:name="_Toc87876987"/>
      <w:r>
        <w:rPr>
          <w:rFonts w:eastAsia="SimSun" w:hint="eastAsia"/>
          <w:lang w:val="en-US" w:eastAsia="zh-CN"/>
        </w:rPr>
        <w:t>6.</w:t>
      </w:r>
      <w:r w:rsidR="00AB179E">
        <w:rPr>
          <w:rFonts w:eastAsia="SimSun"/>
          <w:lang w:val="en-US" w:eastAsia="zh-CN"/>
        </w:rPr>
        <w:t>5</w:t>
      </w:r>
      <w:r>
        <w:rPr>
          <w:lang w:val="en-US"/>
        </w:rPr>
        <w:t>.1.</w:t>
      </w:r>
      <w:r>
        <w:rPr>
          <w:lang w:val="en-US" w:eastAsia="ja-JP"/>
        </w:rPr>
        <w:t>4</w:t>
      </w:r>
      <w:r>
        <w:rPr>
          <w:lang w:val="en-US"/>
        </w:rPr>
        <w:tab/>
        <w:t>∆TIB and ∆RIB values</w:t>
      </w:r>
      <w:bookmarkEnd w:id="126"/>
    </w:p>
    <w:p w14:paraId="0725A13E" w14:textId="28332288" w:rsidR="00313353" w:rsidRPr="001B3103" w:rsidRDefault="00313353" w:rsidP="001B3103">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14:paraId="0725A13F" w14:textId="77777777" w:rsidR="00C03E15" w:rsidRDefault="00C03E15" w:rsidP="00C03E15">
      <w:pPr>
        <w:pStyle w:val="Heading1"/>
      </w:pPr>
      <w:bookmarkStart w:id="127" w:name="_Toc87876988"/>
      <w:r>
        <w:t>7</w:t>
      </w:r>
      <w:r w:rsidRPr="004D3578">
        <w:tab/>
      </w:r>
      <w:r>
        <w:t>LTE-A inter-band CA for 4 bands DL with 2 bands UL: Specific Band Combination Part</w:t>
      </w:r>
      <w:bookmarkEnd w:id="127"/>
    </w:p>
    <w:p w14:paraId="0725A140" w14:textId="77777777" w:rsidR="00C03E15" w:rsidRDefault="00C03E15" w:rsidP="00C03E15">
      <w:pPr>
        <w:pStyle w:val="Heading2"/>
      </w:pPr>
      <w:bookmarkStart w:id="128" w:name="_Toc87876989"/>
      <w:r>
        <w:t>7.1</w:t>
      </w:r>
      <w:r>
        <w:tab/>
        <w:t xml:space="preserve">LTE-A inter-band CA: Band </w:t>
      </w:r>
      <w:r w:rsidR="00325434">
        <w:t>1</w:t>
      </w:r>
      <w:r>
        <w:t xml:space="preserve"> and Band </w:t>
      </w:r>
      <w:r w:rsidR="00325434">
        <w:t>8</w:t>
      </w:r>
      <w:r>
        <w:t xml:space="preserve"> and Band </w:t>
      </w:r>
      <w:r w:rsidR="00325434">
        <w:t>20</w:t>
      </w:r>
      <w:r>
        <w:t xml:space="preserve"> and Band </w:t>
      </w:r>
      <w:r w:rsidR="00325434">
        <w:t>38</w:t>
      </w:r>
      <w:r>
        <w:t xml:space="preserve"> with 2 bands UL</w:t>
      </w:r>
      <w:bookmarkEnd w:id="128"/>
    </w:p>
    <w:p w14:paraId="0725A141" w14:textId="77777777" w:rsidR="00325434" w:rsidRDefault="00325434" w:rsidP="004778C9">
      <w:pPr>
        <w:pStyle w:val="Heading3"/>
        <w:rPr>
          <w:rFonts w:ascii="Calibri" w:hAnsi="Calibri"/>
          <w:sz w:val="22"/>
          <w:szCs w:val="22"/>
          <w:lang w:eastAsia="sv-SE"/>
        </w:rPr>
      </w:pPr>
      <w:bookmarkStart w:id="129" w:name="_Toc87876990"/>
      <w:r>
        <w:t>7.1</w:t>
      </w:r>
      <w:r>
        <w:rPr>
          <w:lang w:eastAsia="ko-KR"/>
        </w:rPr>
        <w:t>.1</w:t>
      </w:r>
      <w:r>
        <w:rPr>
          <w:rFonts w:ascii="Calibri" w:hAnsi="Calibri"/>
          <w:sz w:val="22"/>
          <w:szCs w:val="22"/>
          <w:lang w:eastAsia="sv-SE"/>
        </w:rPr>
        <w:tab/>
      </w:r>
      <w:r>
        <w:t>List of specific combination issues</w:t>
      </w:r>
      <w:bookmarkEnd w:id="129"/>
    </w:p>
    <w:p w14:paraId="0725A142" w14:textId="77777777" w:rsidR="00325434" w:rsidRDefault="00325434" w:rsidP="004778C9">
      <w:pPr>
        <w:pStyle w:val="Heading4"/>
        <w:rPr>
          <w:lang w:val="en-US" w:eastAsia="ko-KR"/>
        </w:rPr>
      </w:pPr>
      <w:bookmarkStart w:id="130" w:name="_Toc87876991"/>
      <w:r>
        <w:rPr>
          <w:lang w:val="en-US" w:eastAsia="ja-JP"/>
        </w:rPr>
        <w:t>7.1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0"/>
    </w:p>
    <w:p w14:paraId="0725A143" w14:textId="77777777" w:rsidR="00325434" w:rsidRDefault="00325434" w:rsidP="004778C9">
      <w:pPr>
        <w:pStyle w:val="TH"/>
      </w:pPr>
      <w:r>
        <w:t xml:space="preserve">Table </w:t>
      </w:r>
      <w:r>
        <w:rPr>
          <w:lang w:val="en-US" w:eastAsia="ja-JP"/>
        </w:rPr>
        <w:t>7.1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325434" w14:paraId="0725A145"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144" w14:textId="77777777" w:rsidR="00325434" w:rsidRDefault="00325434" w:rsidP="00253F01">
            <w:pPr>
              <w:pStyle w:val="TAH"/>
            </w:pPr>
            <w:r>
              <w:t>E-UTRA CA configuration / Bandwidth combination set</w:t>
            </w:r>
          </w:p>
        </w:tc>
      </w:tr>
      <w:tr w:rsidR="00325434" w14:paraId="0725A152"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0725A146" w14:textId="77777777" w:rsidR="00325434" w:rsidRDefault="00325434"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147" w14:textId="77777777" w:rsidR="00325434" w:rsidRDefault="0032543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48" w14:textId="77777777" w:rsidR="00325434" w:rsidRDefault="0032543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9" w14:textId="77777777" w:rsidR="00325434" w:rsidRDefault="00325434">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A" w14:textId="77777777" w:rsidR="00325434" w:rsidRDefault="00325434">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B" w14:textId="77777777" w:rsidR="00325434" w:rsidRDefault="00325434">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C" w14:textId="77777777" w:rsidR="00325434" w:rsidRDefault="0032543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D" w14:textId="77777777" w:rsidR="00325434" w:rsidRDefault="0032543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E" w14:textId="77777777" w:rsidR="00325434" w:rsidRDefault="00325434">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14F" w14:textId="77777777" w:rsidR="00325434" w:rsidRDefault="00325434">
            <w:pPr>
              <w:pStyle w:val="TAH"/>
            </w:pPr>
            <w:r>
              <w:t>Maximum aggregated bandwidth</w:t>
            </w:r>
          </w:p>
          <w:p w14:paraId="0725A150" w14:textId="77777777" w:rsidR="00325434" w:rsidRDefault="00325434">
            <w:pPr>
              <w:pStyle w:val="TAH"/>
            </w:pPr>
            <w: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0725A151" w14:textId="77777777" w:rsidR="00325434" w:rsidRDefault="00325434">
            <w:pPr>
              <w:pStyle w:val="TAH"/>
            </w:pPr>
            <w:r>
              <w:t>Bandwidth combination set</w:t>
            </w:r>
          </w:p>
        </w:tc>
      </w:tr>
      <w:tr w:rsidR="00325434" w14:paraId="0725A15E"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0725A153" w14:textId="77777777" w:rsidR="00325434" w:rsidRDefault="00325434" w:rsidP="00253F01">
            <w:pPr>
              <w:pStyle w:val="TAC"/>
              <w:rPr>
                <w:lang w:eastAsia="ko-KR"/>
              </w:rPr>
            </w:pPr>
            <w:r>
              <w:rPr>
                <w:lang w:eastAsia="ja-JP"/>
              </w:rPr>
              <w:t>CA_1A-8A-20A-38A</w:t>
            </w:r>
          </w:p>
        </w:tc>
        <w:tc>
          <w:tcPr>
            <w:tcW w:w="739" w:type="pct"/>
            <w:vMerge w:val="restart"/>
            <w:tcBorders>
              <w:top w:val="single" w:sz="4" w:space="0" w:color="auto"/>
              <w:left w:val="single" w:sz="4" w:space="0" w:color="auto"/>
              <w:right w:val="single" w:sz="4" w:space="0" w:color="auto"/>
            </w:tcBorders>
            <w:vAlign w:val="center"/>
            <w:hideMark/>
          </w:tcPr>
          <w:p w14:paraId="0725A154" w14:textId="77777777" w:rsidR="00325434" w:rsidRPr="004778C9" w:rsidRDefault="00325434">
            <w:pPr>
              <w:pStyle w:val="TAC"/>
              <w:rPr>
                <w:b/>
                <w:lang w:eastAsia="ko-KR"/>
              </w:rPr>
            </w:pPr>
            <w:r w:rsidRPr="004778C9">
              <w:rPr>
                <w:lang w:eastAsia="ja-JP"/>
              </w:rPr>
              <w:t xml:space="preserve">CA_1A-8A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55" w14:textId="77777777" w:rsidR="00325434" w:rsidRDefault="00325434">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156"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157"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8"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9"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A"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B" w14:textId="77777777" w:rsidR="00325434" w:rsidRDefault="00325434">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15C" w14:textId="77777777" w:rsidR="00325434" w:rsidRDefault="00325434">
            <w:pPr>
              <w:pStyle w:val="TAC"/>
              <w:rPr>
                <w:lang w:eastAsia="ja-JP"/>
              </w:rPr>
            </w:pPr>
            <w:r>
              <w:rPr>
                <w:lang w:val="it-IT" w:eastAsia="ja-JP"/>
              </w:rPr>
              <w:t>70</w:t>
            </w:r>
          </w:p>
        </w:tc>
        <w:tc>
          <w:tcPr>
            <w:tcW w:w="664" w:type="pct"/>
            <w:vMerge w:val="restart"/>
            <w:tcBorders>
              <w:top w:val="single" w:sz="4" w:space="0" w:color="auto"/>
              <w:left w:val="single" w:sz="4" w:space="0" w:color="auto"/>
              <w:right w:val="single" w:sz="4" w:space="0" w:color="auto"/>
            </w:tcBorders>
            <w:vAlign w:val="center"/>
            <w:hideMark/>
          </w:tcPr>
          <w:p w14:paraId="0725A15D" w14:textId="77777777" w:rsidR="00325434" w:rsidRDefault="00325434">
            <w:pPr>
              <w:pStyle w:val="TAC"/>
              <w:rPr>
                <w:lang w:eastAsia="ko-KR"/>
              </w:rPr>
            </w:pPr>
            <w:r>
              <w:rPr>
                <w:lang w:eastAsia="ko-KR"/>
              </w:rPr>
              <w:t>0</w:t>
            </w:r>
          </w:p>
        </w:tc>
      </w:tr>
      <w:tr w:rsidR="00325434" w14:paraId="0725A16A" w14:textId="77777777" w:rsidTr="00845C4D">
        <w:trPr>
          <w:trHeight w:val="340"/>
          <w:jc w:val="center"/>
        </w:trPr>
        <w:tc>
          <w:tcPr>
            <w:tcW w:w="0" w:type="auto"/>
            <w:vMerge/>
            <w:tcBorders>
              <w:left w:val="single" w:sz="4" w:space="0" w:color="auto"/>
              <w:right w:val="single" w:sz="4" w:space="0" w:color="auto"/>
            </w:tcBorders>
            <w:vAlign w:val="center"/>
            <w:hideMark/>
          </w:tcPr>
          <w:p w14:paraId="0725A15F" w14:textId="77777777" w:rsidR="00325434" w:rsidRDefault="00325434" w:rsidP="00253F01">
            <w:pPr>
              <w:pStyle w:val="TAC"/>
              <w:rPr>
                <w:lang w:eastAsia="ko-KR"/>
              </w:rPr>
            </w:pPr>
          </w:p>
        </w:tc>
        <w:tc>
          <w:tcPr>
            <w:tcW w:w="0" w:type="auto"/>
            <w:vMerge/>
            <w:tcBorders>
              <w:left w:val="single" w:sz="4" w:space="0" w:color="auto"/>
              <w:right w:val="single" w:sz="4" w:space="0" w:color="auto"/>
            </w:tcBorders>
            <w:vAlign w:val="center"/>
            <w:hideMark/>
          </w:tcPr>
          <w:p w14:paraId="0725A160" w14:textId="77777777" w:rsidR="00325434" w:rsidRDefault="0032543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61" w14:textId="77777777" w:rsidR="00325434" w:rsidRDefault="00325434">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162"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63" w14:textId="77777777" w:rsidR="00325434" w:rsidRDefault="00325434">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64"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65"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66" w14:textId="77777777" w:rsidR="00325434" w:rsidRDefault="00325434">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167" w14:textId="77777777" w:rsidR="00325434" w:rsidRDefault="00325434">
            <w:pPr>
              <w:pStyle w:val="TAC"/>
              <w:rPr>
                <w:lang w:val="it-IT"/>
              </w:rPr>
            </w:pPr>
          </w:p>
        </w:tc>
        <w:tc>
          <w:tcPr>
            <w:tcW w:w="0" w:type="auto"/>
            <w:vMerge/>
            <w:tcBorders>
              <w:left w:val="single" w:sz="4" w:space="0" w:color="auto"/>
              <w:right w:val="single" w:sz="4" w:space="0" w:color="auto"/>
            </w:tcBorders>
            <w:vAlign w:val="center"/>
            <w:hideMark/>
          </w:tcPr>
          <w:p w14:paraId="0725A168" w14:textId="77777777" w:rsidR="00325434" w:rsidRDefault="00325434" w:rsidP="00253F01">
            <w:pPr>
              <w:pStyle w:val="TAC"/>
              <w:rPr>
                <w:lang w:eastAsia="ja-JP"/>
              </w:rPr>
            </w:pPr>
          </w:p>
        </w:tc>
        <w:tc>
          <w:tcPr>
            <w:tcW w:w="0" w:type="auto"/>
            <w:vMerge/>
            <w:tcBorders>
              <w:left w:val="single" w:sz="4" w:space="0" w:color="auto"/>
              <w:right w:val="single" w:sz="4" w:space="0" w:color="auto"/>
            </w:tcBorders>
            <w:vAlign w:val="center"/>
            <w:hideMark/>
          </w:tcPr>
          <w:p w14:paraId="0725A169" w14:textId="77777777" w:rsidR="00325434" w:rsidRDefault="00325434" w:rsidP="00253F01">
            <w:pPr>
              <w:pStyle w:val="TAC"/>
              <w:rPr>
                <w:lang w:eastAsia="ko-KR"/>
              </w:rPr>
            </w:pPr>
          </w:p>
        </w:tc>
      </w:tr>
      <w:tr w:rsidR="00325434" w14:paraId="0725A176" w14:textId="77777777" w:rsidTr="00845C4D">
        <w:trPr>
          <w:trHeight w:val="340"/>
          <w:jc w:val="center"/>
        </w:trPr>
        <w:tc>
          <w:tcPr>
            <w:tcW w:w="0" w:type="auto"/>
            <w:vMerge/>
            <w:tcBorders>
              <w:left w:val="single" w:sz="4" w:space="0" w:color="auto"/>
              <w:right w:val="single" w:sz="4" w:space="0" w:color="auto"/>
            </w:tcBorders>
            <w:vAlign w:val="center"/>
          </w:tcPr>
          <w:p w14:paraId="0725A16B" w14:textId="77777777" w:rsidR="00325434" w:rsidRDefault="00325434" w:rsidP="00253F01">
            <w:pPr>
              <w:pStyle w:val="TAC"/>
              <w:rPr>
                <w:lang w:eastAsia="ko-KR"/>
              </w:rPr>
            </w:pPr>
          </w:p>
        </w:tc>
        <w:tc>
          <w:tcPr>
            <w:tcW w:w="0" w:type="auto"/>
            <w:vMerge/>
            <w:tcBorders>
              <w:left w:val="single" w:sz="4" w:space="0" w:color="auto"/>
              <w:right w:val="single" w:sz="4" w:space="0" w:color="auto"/>
            </w:tcBorders>
            <w:vAlign w:val="center"/>
          </w:tcPr>
          <w:p w14:paraId="0725A16C" w14:textId="77777777" w:rsidR="00325434" w:rsidRDefault="0032543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16D" w14:textId="77777777" w:rsidR="00325434" w:rsidRDefault="00325434">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16E"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16F"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0"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1"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2"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3" w14:textId="77777777" w:rsidR="00325434" w:rsidRDefault="00325434">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174" w14:textId="77777777" w:rsidR="00325434" w:rsidRDefault="00325434" w:rsidP="00253F01">
            <w:pPr>
              <w:pStyle w:val="TAC"/>
              <w:rPr>
                <w:lang w:eastAsia="ja-JP"/>
              </w:rPr>
            </w:pPr>
          </w:p>
        </w:tc>
        <w:tc>
          <w:tcPr>
            <w:tcW w:w="0" w:type="auto"/>
            <w:vMerge/>
            <w:tcBorders>
              <w:left w:val="single" w:sz="4" w:space="0" w:color="auto"/>
              <w:right w:val="single" w:sz="4" w:space="0" w:color="auto"/>
            </w:tcBorders>
            <w:vAlign w:val="center"/>
          </w:tcPr>
          <w:p w14:paraId="0725A175" w14:textId="77777777" w:rsidR="00325434" w:rsidRDefault="00325434" w:rsidP="00253F01">
            <w:pPr>
              <w:pStyle w:val="TAC"/>
              <w:rPr>
                <w:lang w:eastAsia="ko-KR"/>
              </w:rPr>
            </w:pPr>
          </w:p>
        </w:tc>
      </w:tr>
      <w:tr w:rsidR="00325434" w14:paraId="0725A182" w14:textId="77777777" w:rsidTr="00845C4D">
        <w:trPr>
          <w:trHeight w:val="340"/>
          <w:jc w:val="center"/>
        </w:trPr>
        <w:tc>
          <w:tcPr>
            <w:tcW w:w="0" w:type="auto"/>
            <w:vMerge/>
            <w:tcBorders>
              <w:left w:val="single" w:sz="4" w:space="0" w:color="auto"/>
              <w:right w:val="single" w:sz="4" w:space="0" w:color="auto"/>
            </w:tcBorders>
            <w:vAlign w:val="center"/>
          </w:tcPr>
          <w:p w14:paraId="0725A177" w14:textId="77777777" w:rsidR="00325434" w:rsidRDefault="00325434" w:rsidP="00253F01">
            <w:pPr>
              <w:pStyle w:val="TAC"/>
              <w:rPr>
                <w:lang w:eastAsia="ko-KR"/>
              </w:rPr>
            </w:pPr>
          </w:p>
        </w:tc>
        <w:tc>
          <w:tcPr>
            <w:tcW w:w="0" w:type="auto"/>
            <w:vMerge/>
            <w:tcBorders>
              <w:left w:val="single" w:sz="4" w:space="0" w:color="auto"/>
              <w:right w:val="single" w:sz="4" w:space="0" w:color="auto"/>
            </w:tcBorders>
            <w:vAlign w:val="center"/>
          </w:tcPr>
          <w:p w14:paraId="0725A178" w14:textId="77777777" w:rsidR="00325434" w:rsidRDefault="0032543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179" w14:textId="77777777" w:rsidR="00325434" w:rsidRDefault="00325434">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17A"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B"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C"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D"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E"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F" w14:textId="77777777" w:rsidR="00325434" w:rsidRDefault="00325434">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180" w14:textId="77777777" w:rsidR="00325434" w:rsidRDefault="00325434" w:rsidP="00253F01">
            <w:pPr>
              <w:pStyle w:val="TAC"/>
              <w:rPr>
                <w:lang w:eastAsia="ja-JP"/>
              </w:rPr>
            </w:pPr>
          </w:p>
        </w:tc>
        <w:tc>
          <w:tcPr>
            <w:tcW w:w="0" w:type="auto"/>
            <w:vMerge/>
            <w:tcBorders>
              <w:left w:val="single" w:sz="4" w:space="0" w:color="auto"/>
              <w:right w:val="single" w:sz="4" w:space="0" w:color="auto"/>
            </w:tcBorders>
            <w:vAlign w:val="center"/>
          </w:tcPr>
          <w:p w14:paraId="0725A181" w14:textId="77777777" w:rsidR="00325434" w:rsidRDefault="00325434" w:rsidP="00253F01">
            <w:pPr>
              <w:pStyle w:val="TAC"/>
              <w:rPr>
                <w:lang w:eastAsia="ko-KR"/>
              </w:rPr>
            </w:pPr>
          </w:p>
        </w:tc>
      </w:tr>
    </w:tbl>
    <w:p w14:paraId="0725A183" w14:textId="77777777" w:rsidR="00325434" w:rsidRDefault="00325434" w:rsidP="00325434">
      <w:pPr>
        <w:rPr>
          <w:lang w:val="en-US"/>
        </w:rPr>
      </w:pPr>
    </w:p>
    <w:p w14:paraId="0725A184" w14:textId="77777777" w:rsidR="00325434" w:rsidRDefault="00325434" w:rsidP="004778C9">
      <w:pPr>
        <w:pStyle w:val="Heading4"/>
        <w:rPr>
          <w:lang w:val="en-US" w:eastAsia="ko-KR"/>
        </w:rPr>
      </w:pPr>
      <w:bookmarkStart w:id="131" w:name="_Toc87876992"/>
      <w:r>
        <w:rPr>
          <w:lang w:val="en-US" w:eastAsia="ja-JP"/>
        </w:rPr>
        <w:t>7.1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CA_1A-8A-20A-38A</w:t>
      </w:r>
      <w:bookmarkEnd w:id="131"/>
    </w:p>
    <w:p w14:paraId="0725A185"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7.1</w:t>
      </w:r>
      <w:r>
        <w:rPr>
          <w:lang w:val="en-US"/>
        </w:rPr>
        <w:t>.1.2-1</w:t>
      </w:r>
    </w:p>
    <w:p w14:paraId="0725A186" w14:textId="77777777" w:rsidR="00325434" w:rsidRDefault="00325434" w:rsidP="004778C9">
      <w:pPr>
        <w:pStyle w:val="TH"/>
        <w:rPr>
          <w:bCs/>
          <w:sz w:val="18"/>
          <w:szCs w:val="18"/>
          <w:lang w:val="en-US" w:eastAsia="zh-CN"/>
        </w:rPr>
      </w:pPr>
      <w:r>
        <w:t>Table 7.1.1.2-1: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325434" w:rsidRPr="008D4056" w14:paraId="0725A18C"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187" w14:textId="77777777" w:rsidR="00325434" w:rsidRPr="008D4056" w:rsidRDefault="00325434"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188" w14:textId="77777777" w:rsidR="00325434" w:rsidRPr="008D4056" w:rsidRDefault="00325434"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189" w14:textId="77777777" w:rsidR="00325434" w:rsidRPr="008D4056" w:rsidRDefault="00325434"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18A" w14:textId="77777777" w:rsidR="00325434" w:rsidRPr="008D4056" w:rsidRDefault="00325434"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18B" w14:textId="77777777" w:rsidR="00325434" w:rsidRPr="008D4056" w:rsidRDefault="00325434" w:rsidP="00253F01">
            <w:pPr>
              <w:pStyle w:val="TAH"/>
              <w:rPr>
                <w:lang w:val="en-US" w:eastAsia="zh-CN"/>
              </w:rPr>
            </w:pPr>
            <w:r w:rsidRPr="008D4056">
              <w:rPr>
                <w:lang w:val="en-US" w:eastAsia="zh-CN"/>
              </w:rPr>
              <w:t>fy_high</w:t>
            </w:r>
          </w:p>
        </w:tc>
      </w:tr>
      <w:tr w:rsidR="00325434" w:rsidRPr="008D4056" w14:paraId="0725A192"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8D" w14:textId="77777777" w:rsidR="00325434" w:rsidRPr="008D4056" w:rsidRDefault="00325434"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18E" w14:textId="77777777" w:rsidR="00325434" w:rsidRPr="008D4056" w:rsidRDefault="00325434"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18F" w14:textId="77777777" w:rsidR="00325434" w:rsidRPr="008D4056" w:rsidRDefault="00325434"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190" w14:textId="77777777" w:rsidR="00325434" w:rsidRPr="008D4056" w:rsidRDefault="00325434"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191" w14:textId="77777777" w:rsidR="00325434" w:rsidRPr="008D4056" w:rsidRDefault="00325434" w:rsidP="00253F01">
            <w:pPr>
              <w:pStyle w:val="TAC"/>
              <w:rPr>
                <w:lang w:val="en-US" w:eastAsia="zh-CN"/>
              </w:rPr>
            </w:pPr>
            <w:r w:rsidRPr="008D4056">
              <w:rPr>
                <w:lang w:val="en-US" w:eastAsia="zh-CN"/>
              </w:rPr>
              <w:t>915</w:t>
            </w:r>
          </w:p>
        </w:tc>
      </w:tr>
      <w:tr w:rsidR="00325434" w:rsidRPr="008D4056" w14:paraId="0725A19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93"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194" w14:textId="77777777" w:rsidR="00325434" w:rsidRPr="008D4056" w:rsidRDefault="00325434"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195" w14:textId="77777777" w:rsidR="00325434" w:rsidRPr="008D4056" w:rsidRDefault="00325434"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196" w14:textId="77777777" w:rsidR="00325434" w:rsidRPr="008D4056" w:rsidRDefault="00325434"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197" w14:textId="77777777" w:rsidR="00325434" w:rsidRPr="008D4056" w:rsidRDefault="00325434" w:rsidP="00253F01">
            <w:pPr>
              <w:pStyle w:val="TAC"/>
              <w:rPr>
                <w:lang w:val="en-US" w:eastAsia="zh-CN"/>
              </w:rPr>
            </w:pPr>
            <w:r w:rsidRPr="008D4056">
              <w:rPr>
                <w:lang w:val="en-US" w:eastAsia="zh-CN"/>
              </w:rPr>
              <w:t>2* fy_high</w:t>
            </w:r>
          </w:p>
        </w:tc>
      </w:tr>
      <w:tr w:rsidR="00325434" w:rsidRPr="008D4056" w14:paraId="0725A19E"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99"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19A" w14:textId="77777777" w:rsidR="00325434" w:rsidRPr="008D4056" w:rsidRDefault="00325434"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19B" w14:textId="77777777" w:rsidR="00325434" w:rsidRPr="008D4056" w:rsidRDefault="00325434"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19C" w14:textId="77777777" w:rsidR="00325434" w:rsidRPr="008D4056" w:rsidRDefault="00325434"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19D" w14:textId="77777777" w:rsidR="00325434" w:rsidRPr="008D4056" w:rsidRDefault="00325434" w:rsidP="00253F01">
            <w:pPr>
              <w:pStyle w:val="TAC"/>
              <w:rPr>
                <w:lang w:val="en-US" w:eastAsia="zh-CN"/>
              </w:rPr>
            </w:pPr>
            <w:r w:rsidRPr="008D4056">
              <w:rPr>
                <w:lang w:val="en-US" w:eastAsia="zh-CN"/>
              </w:rPr>
              <w:t>1830</w:t>
            </w:r>
          </w:p>
        </w:tc>
      </w:tr>
      <w:tr w:rsidR="00325434" w:rsidRPr="008D4056" w14:paraId="0725A1A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9F" w14:textId="77777777" w:rsidR="00325434" w:rsidRPr="008D4056" w:rsidRDefault="0032543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1A0" w14:textId="77777777" w:rsidR="00325434" w:rsidRPr="008D4056" w:rsidRDefault="00325434"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1A1" w14:textId="77777777" w:rsidR="00325434" w:rsidRPr="008D4056" w:rsidRDefault="00325434"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1A2" w14:textId="77777777" w:rsidR="00325434" w:rsidRPr="008D4056" w:rsidRDefault="00325434"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1A3" w14:textId="77777777" w:rsidR="00325434" w:rsidRPr="008D4056" w:rsidRDefault="00325434" w:rsidP="00253F01">
            <w:pPr>
              <w:pStyle w:val="TAC"/>
              <w:rPr>
                <w:lang w:val="en-US" w:eastAsia="zh-CN"/>
              </w:rPr>
            </w:pPr>
            <w:r w:rsidRPr="008D4056">
              <w:rPr>
                <w:lang w:val="en-US" w:eastAsia="zh-CN"/>
              </w:rPr>
              <w:t>3* fy_high</w:t>
            </w:r>
          </w:p>
        </w:tc>
      </w:tr>
      <w:tr w:rsidR="00325434" w:rsidRPr="008D4056" w14:paraId="0725A1AA"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A5" w14:textId="77777777" w:rsidR="00325434" w:rsidRPr="008D4056" w:rsidRDefault="0032543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A6" w14:textId="77777777" w:rsidR="00325434" w:rsidRPr="008D4056" w:rsidRDefault="00325434"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1A7" w14:textId="77777777" w:rsidR="00325434" w:rsidRPr="008D4056" w:rsidRDefault="00325434"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1A8" w14:textId="77777777" w:rsidR="00325434" w:rsidRPr="008D4056" w:rsidRDefault="00325434"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1A9" w14:textId="77777777" w:rsidR="00325434" w:rsidRPr="008D4056" w:rsidRDefault="00325434" w:rsidP="00253F01">
            <w:pPr>
              <w:pStyle w:val="TAC"/>
              <w:rPr>
                <w:lang w:val="en-US" w:eastAsia="zh-CN"/>
              </w:rPr>
            </w:pPr>
            <w:r w:rsidRPr="008D4056">
              <w:rPr>
                <w:lang w:val="en-US" w:eastAsia="zh-CN"/>
              </w:rPr>
              <w:t>2745</w:t>
            </w:r>
          </w:p>
        </w:tc>
      </w:tr>
      <w:tr w:rsidR="00325434" w:rsidRPr="008D4056" w14:paraId="0725A1B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AB"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AC" w14:textId="77777777" w:rsidR="00325434" w:rsidRPr="008D4056" w:rsidRDefault="00325434"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1AD" w14:textId="77777777" w:rsidR="00325434" w:rsidRPr="008D4056" w:rsidRDefault="00325434"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1AE" w14:textId="77777777" w:rsidR="00325434" w:rsidRPr="008D4056" w:rsidRDefault="00325434"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1AF" w14:textId="77777777" w:rsidR="00325434" w:rsidRPr="008D4056" w:rsidRDefault="00325434" w:rsidP="00253F01">
            <w:pPr>
              <w:pStyle w:val="TAC"/>
              <w:rPr>
                <w:lang w:val="en-US" w:eastAsia="zh-CN"/>
              </w:rPr>
            </w:pPr>
            <w:r w:rsidRPr="008D4056">
              <w:rPr>
                <w:lang w:val="en-US" w:eastAsia="zh-CN"/>
              </w:rPr>
              <w:t>|fy_high + fx_high|</w:t>
            </w:r>
          </w:p>
        </w:tc>
      </w:tr>
      <w:tr w:rsidR="00325434" w:rsidRPr="008D4056" w14:paraId="0725A1B6"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B1"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B2" w14:textId="77777777" w:rsidR="00325434" w:rsidRPr="008D4056" w:rsidRDefault="00325434"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1B3" w14:textId="77777777" w:rsidR="00325434" w:rsidRPr="008D4056" w:rsidRDefault="00325434"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1B4" w14:textId="77777777" w:rsidR="00325434" w:rsidRPr="008D4056" w:rsidRDefault="00325434"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1B5" w14:textId="77777777" w:rsidR="00325434" w:rsidRPr="008D4056" w:rsidRDefault="00325434" w:rsidP="00253F01">
            <w:pPr>
              <w:pStyle w:val="TAC"/>
              <w:rPr>
                <w:lang w:val="en-US" w:eastAsia="zh-CN"/>
              </w:rPr>
            </w:pPr>
            <w:r w:rsidRPr="008D4056">
              <w:rPr>
                <w:lang w:val="en-US" w:eastAsia="zh-CN"/>
              </w:rPr>
              <w:t>2895</w:t>
            </w:r>
          </w:p>
        </w:tc>
      </w:tr>
      <w:tr w:rsidR="00325434" w:rsidRPr="008D4056" w14:paraId="0725A1B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B7" w14:textId="77777777" w:rsidR="00325434" w:rsidRPr="008D4056" w:rsidRDefault="0032543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B8" w14:textId="77777777" w:rsidR="00325434" w:rsidRPr="008D4056" w:rsidRDefault="00325434"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1B9" w14:textId="77777777" w:rsidR="00325434" w:rsidRPr="008D4056" w:rsidRDefault="00325434"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1BA" w14:textId="77777777" w:rsidR="00325434" w:rsidRPr="008D4056" w:rsidRDefault="00325434"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1BB" w14:textId="77777777" w:rsidR="00325434" w:rsidRPr="008D4056" w:rsidRDefault="00325434" w:rsidP="00253F01">
            <w:pPr>
              <w:pStyle w:val="TAC"/>
              <w:rPr>
                <w:lang w:val="en-US" w:eastAsia="zh-CN"/>
              </w:rPr>
            </w:pPr>
            <w:r w:rsidRPr="008D4056">
              <w:rPr>
                <w:lang w:val="en-US" w:eastAsia="zh-CN"/>
              </w:rPr>
              <w:t>|2*fy_high – fx_low|</w:t>
            </w:r>
          </w:p>
        </w:tc>
      </w:tr>
      <w:tr w:rsidR="00325434" w:rsidRPr="008D4056" w14:paraId="0725A1C2"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BD"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BE" w14:textId="77777777" w:rsidR="00325434" w:rsidRPr="008D4056" w:rsidRDefault="00325434"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1BF" w14:textId="77777777" w:rsidR="00325434" w:rsidRPr="008D4056" w:rsidRDefault="00325434"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1C0" w14:textId="77777777" w:rsidR="00325434" w:rsidRPr="008D4056" w:rsidRDefault="00325434"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1C1" w14:textId="77777777" w:rsidR="00325434" w:rsidRPr="008D4056" w:rsidRDefault="00325434" w:rsidP="00253F01">
            <w:pPr>
              <w:pStyle w:val="TAC"/>
              <w:rPr>
                <w:lang w:val="en-US" w:eastAsia="zh-CN"/>
              </w:rPr>
            </w:pPr>
            <w:r w:rsidRPr="008D4056">
              <w:rPr>
                <w:lang w:val="en-US" w:eastAsia="zh-CN"/>
              </w:rPr>
              <w:t>90</w:t>
            </w:r>
          </w:p>
        </w:tc>
      </w:tr>
      <w:tr w:rsidR="00325434" w:rsidRPr="008D4056" w14:paraId="0725A1C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C3" w14:textId="77777777" w:rsidR="00325434" w:rsidRPr="008D4056" w:rsidRDefault="0032543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C4" w14:textId="77777777" w:rsidR="00325434" w:rsidRPr="008D4056" w:rsidRDefault="00325434"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1C5" w14:textId="77777777" w:rsidR="00325434" w:rsidRPr="008D4056" w:rsidRDefault="00325434"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1C6" w14:textId="77777777" w:rsidR="00325434" w:rsidRPr="008D4056" w:rsidRDefault="00325434"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1C7" w14:textId="77777777" w:rsidR="00325434" w:rsidRPr="008D4056" w:rsidRDefault="00325434" w:rsidP="00253F01">
            <w:pPr>
              <w:pStyle w:val="TAC"/>
              <w:rPr>
                <w:lang w:val="en-US" w:eastAsia="zh-CN"/>
              </w:rPr>
            </w:pPr>
            <w:r w:rsidRPr="008D4056">
              <w:rPr>
                <w:lang w:val="en-US" w:eastAsia="zh-CN"/>
              </w:rPr>
              <w:t>|2*fy_high + fx_high|</w:t>
            </w:r>
          </w:p>
        </w:tc>
      </w:tr>
      <w:tr w:rsidR="00325434" w:rsidRPr="008D4056" w14:paraId="0725A1CE"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C9"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CA" w14:textId="77777777" w:rsidR="00325434" w:rsidRPr="008D4056" w:rsidRDefault="00325434"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1CB" w14:textId="77777777" w:rsidR="00325434" w:rsidRPr="008D4056" w:rsidRDefault="00325434"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1CC" w14:textId="77777777" w:rsidR="00325434" w:rsidRPr="008D4056" w:rsidRDefault="00325434"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1CD" w14:textId="77777777" w:rsidR="00325434" w:rsidRPr="008D4056" w:rsidRDefault="00325434" w:rsidP="00253F01">
            <w:pPr>
              <w:pStyle w:val="TAC"/>
              <w:rPr>
                <w:lang w:val="en-US" w:eastAsia="zh-CN"/>
              </w:rPr>
            </w:pPr>
            <w:r w:rsidRPr="008D4056">
              <w:rPr>
                <w:lang w:val="en-US" w:eastAsia="zh-CN"/>
              </w:rPr>
              <w:t>3810</w:t>
            </w:r>
          </w:p>
        </w:tc>
      </w:tr>
      <w:tr w:rsidR="00325434" w:rsidRPr="008D4056" w14:paraId="0725A1D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CF"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D0" w14:textId="77777777" w:rsidR="00325434" w:rsidRPr="008D4056" w:rsidRDefault="00325434"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1D1" w14:textId="77777777" w:rsidR="00325434" w:rsidRPr="008D4056" w:rsidRDefault="00325434"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1D2" w14:textId="77777777" w:rsidR="00325434" w:rsidRPr="008D4056" w:rsidRDefault="00325434"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1D3" w14:textId="77777777" w:rsidR="00325434" w:rsidRPr="008D4056" w:rsidRDefault="00325434" w:rsidP="00253F01">
            <w:pPr>
              <w:pStyle w:val="TAC"/>
              <w:rPr>
                <w:lang w:val="en-US" w:eastAsia="zh-CN"/>
              </w:rPr>
            </w:pPr>
            <w:r w:rsidRPr="008D4056">
              <w:rPr>
                <w:lang w:val="en-US" w:eastAsia="zh-CN"/>
              </w:rPr>
              <w:t>|3*fy_high – 1*fx_low|</w:t>
            </w:r>
          </w:p>
        </w:tc>
      </w:tr>
      <w:tr w:rsidR="00325434" w:rsidRPr="008D4056" w14:paraId="0725A1DA"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D5"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D6" w14:textId="77777777" w:rsidR="00325434" w:rsidRPr="008D4056" w:rsidRDefault="00325434"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1D7" w14:textId="77777777" w:rsidR="00325434" w:rsidRPr="008D4056" w:rsidRDefault="00325434"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1D8" w14:textId="77777777" w:rsidR="00325434" w:rsidRPr="008D4056" w:rsidRDefault="00325434"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1D9" w14:textId="77777777" w:rsidR="00325434" w:rsidRPr="008D4056" w:rsidRDefault="00325434" w:rsidP="00253F01">
            <w:pPr>
              <w:pStyle w:val="TAC"/>
              <w:rPr>
                <w:lang w:val="en-US" w:eastAsia="zh-CN"/>
              </w:rPr>
            </w:pPr>
            <w:r w:rsidRPr="008D4056">
              <w:rPr>
                <w:lang w:val="en-US" w:eastAsia="zh-CN"/>
              </w:rPr>
              <w:t>825</w:t>
            </w:r>
          </w:p>
        </w:tc>
      </w:tr>
      <w:tr w:rsidR="00325434" w:rsidRPr="008D4056" w14:paraId="0725A1E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DB"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DC" w14:textId="77777777" w:rsidR="00325434" w:rsidRPr="008D4056" w:rsidRDefault="00325434"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1DD" w14:textId="77777777" w:rsidR="00325434" w:rsidRPr="008D4056" w:rsidRDefault="00325434"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1DE" w14:textId="77777777" w:rsidR="00325434" w:rsidRPr="008D4056" w:rsidRDefault="00325434"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1DF" w14:textId="77777777" w:rsidR="00325434" w:rsidRPr="008D4056" w:rsidRDefault="00325434" w:rsidP="00253F01">
            <w:pPr>
              <w:pStyle w:val="TAC"/>
              <w:rPr>
                <w:lang w:val="en-US" w:eastAsia="zh-CN"/>
              </w:rPr>
            </w:pPr>
            <w:r w:rsidRPr="008D4056">
              <w:rPr>
                <w:lang w:val="en-US" w:eastAsia="zh-CN"/>
              </w:rPr>
              <w:t>|3*fy_high + 1*fx_high|</w:t>
            </w:r>
          </w:p>
        </w:tc>
      </w:tr>
      <w:tr w:rsidR="00325434" w:rsidRPr="008D4056" w14:paraId="0725A1E6"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E1"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E2" w14:textId="77777777" w:rsidR="00325434" w:rsidRPr="008D4056" w:rsidRDefault="00325434"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1E3" w14:textId="77777777" w:rsidR="00325434" w:rsidRPr="008D4056" w:rsidRDefault="00325434"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1E4" w14:textId="77777777" w:rsidR="00325434" w:rsidRPr="008D4056" w:rsidRDefault="00325434"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1E5" w14:textId="77777777" w:rsidR="00325434" w:rsidRPr="008D4056" w:rsidRDefault="00325434" w:rsidP="00253F01">
            <w:pPr>
              <w:pStyle w:val="TAC"/>
              <w:rPr>
                <w:lang w:val="en-US" w:eastAsia="zh-CN"/>
              </w:rPr>
            </w:pPr>
            <w:r w:rsidRPr="008D4056">
              <w:rPr>
                <w:lang w:val="en-US" w:eastAsia="zh-CN"/>
              </w:rPr>
              <w:t>4725</w:t>
            </w:r>
          </w:p>
        </w:tc>
      </w:tr>
      <w:tr w:rsidR="00325434" w:rsidRPr="008D4056" w14:paraId="0725A1E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E7"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E8" w14:textId="77777777" w:rsidR="00325434" w:rsidRPr="008D4056" w:rsidRDefault="00325434"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1E9" w14:textId="77777777" w:rsidR="00325434" w:rsidRPr="008D4056" w:rsidRDefault="00325434"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1EA" w14:textId="77777777" w:rsidR="00325434" w:rsidRPr="008D4056" w:rsidRDefault="00325434"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1EB" w14:textId="77777777" w:rsidR="00325434" w:rsidRPr="008D4056" w:rsidRDefault="00325434" w:rsidP="00253F01">
            <w:pPr>
              <w:pStyle w:val="TAC"/>
              <w:rPr>
                <w:lang w:val="en-US" w:eastAsia="zh-CN"/>
              </w:rPr>
            </w:pPr>
            <w:r w:rsidRPr="008D4056">
              <w:rPr>
                <w:lang w:val="en-US" w:eastAsia="zh-CN"/>
              </w:rPr>
              <w:t>|2*fx_high +2* fy_high|</w:t>
            </w:r>
          </w:p>
        </w:tc>
      </w:tr>
      <w:tr w:rsidR="00325434" w:rsidRPr="008D4056" w14:paraId="0725A1F2"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ED"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EE" w14:textId="77777777" w:rsidR="00325434" w:rsidRPr="008D4056" w:rsidRDefault="00325434"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1EF" w14:textId="77777777" w:rsidR="00325434" w:rsidRPr="008D4056" w:rsidRDefault="00325434"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1F0" w14:textId="77777777" w:rsidR="00325434" w:rsidRPr="008D4056" w:rsidRDefault="00325434"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1F1" w14:textId="77777777" w:rsidR="00325434" w:rsidRPr="008D4056" w:rsidRDefault="00325434" w:rsidP="00253F01">
            <w:pPr>
              <w:pStyle w:val="TAC"/>
              <w:rPr>
                <w:lang w:val="en-US" w:eastAsia="zh-CN"/>
              </w:rPr>
            </w:pPr>
            <w:r w:rsidRPr="008D4056">
              <w:rPr>
                <w:lang w:val="en-US" w:eastAsia="zh-CN"/>
              </w:rPr>
              <w:t>5790</w:t>
            </w:r>
          </w:p>
        </w:tc>
      </w:tr>
      <w:tr w:rsidR="00325434" w:rsidRPr="008D4056" w14:paraId="0725A1F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F3"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F4" w14:textId="77777777" w:rsidR="00325434" w:rsidRPr="008D4056" w:rsidRDefault="00325434"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1F5" w14:textId="77777777" w:rsidR="00325434" w:rsidRPr="008D4056" w:rsidRDefault="00325434"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1F6" w14:textId="77777777" w:rsidR="00325434" w:rsidRPr="008D4056" w:rsidRDefault="00325434"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1F7" w14:textId="77777777" w:rsidR="00325434" w:rsidRPr="008D4056" w:rsidRDefault="00325434" w:rsidP="00253F01">
            <w:pPr>
              <w:pStyle w:val="TAC"/>
              <w:rPr>
                <w:lang w:val="en-US" w:eastAsia="zh-CN"/>
              </w:rPr>
            </w:pPr>
            <w:r w:rsidRPr="008D4056">
              <w:rPr>
                <w:lang w:val="en-US" w:eastAsia="zh-CN"/>
              </w:rPr>
              <w:t>|fy_high – 4*fx_low|</w:t>
            </w:r>
          </w:p>
        </w:tc>
      </w:tr>
      <w:tr w:rsidR="00325434" w:rsidRPr="008D4056" w14:paraId="0725A1FE"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F9"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FA" w14:textId="77777777" w:rsidR="00325434" w:rsidRPr="008D4056" w:rsidRDefault="00325434"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1FB" w14:textId="77777777" w:rsidR="00325434" w:rsidRPr="008D4056" w:rsidRDefault="00325434"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1FC" w14:textId="77777777" w:rsidR="00325434" w:rsidRPr="008D4056" w:rsidRDefault="00325434"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1FD" w14:textId="77777777" w:rsidR="00325434" w:rsidRPr="008D4056" w:rsidRDefault="00325434" w:rsidP="00253F01">
            <w:pPr>
              <w:pStyle w:val="TAC"/>
              <w:rPr>
                <w:lang w:val="en-US" w:eastAsia="zh-CN"/>
              </w:rPr>
            </w:pPr>
            <w:r w:rsidRPr="008D4056">
              <w:rPr>
                <w:lang w:val="en-US" w:eastAsia="zh-CN"/>
              </w:rPr>
              <w:t>6765</w:t>
            </w:r>
          </w:p>
        </w:tc>
      </w:tr>
      <w:tr w:rsidR="00325434" w:rsidRPr="008D4056" w14:paraId="0725A20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FF"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00" w14:textId="77777777" w:rsidR="00325434" w:rsidRPr="008D4056" w:rsidRDefault="00325434"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201" w14:textId="77777777" w:rsidR="00325434" w:rsidRPr="008D4056" w:rsidRDefault="00325434"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202" w14:textId="77777777" w:rsidR="00325434" w:rsidRPr="008D4056" w:rsidRDefault="00325434"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203" w14:textId="77777777" w:rsidR="00325434" w:rsidRPr="008D4056" w:rsidRDefault="00325434" w:rsidP="00253F01">
            <w:pPr>
              <w:pStyle w:val="TAC"/>
              <w:rPr>
                <w:lang w:val="en-US" w:eastAsia="zh-CN"/>
              </w:rPr>
            </w:pPr>
            <w:r w:rsidRPr="008D4056">
              <w:rPr>
                <w:lang w:val="en-US" w:eastAsia="zh-CN"/>
              </w:rPr>
              <w:t>|2*fy_high -3*fx_low|</w:t>
            </w:r>
          </w:p>
        </w:tc>
      </w:tr>
      <w:tr w:rsidR="00325434" w:rsidRPr="008D4056" w14:paraId="0725A20A"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05"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06" w14:textId="77777777" w:rsidR="00325434" w:rsidRPr="008D4056" w:rsidRDefault="00325434"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207" w14:textId="77777777" w:rsidR="00325434" w:rsidRPr="008D4056" w:rsidRDefault="00325434"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208" w14:textId="77777777" w:rsidR="00325434" w:rsidRPr="008D4056" w:rsidRDefault="00325434"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209" w14:textId="77777777" w:rsidR="00325434" w:rsidRPr="008D4056" w:rsidRDefault="00325434" w:rsidP="00253F01">
            <w:pPr>
              <w:pStyle w:val="TAC"/>
              <w:rPr>
                <w:lang w:val="en-US" w:eastAsia="zh-CN"/>
              </w:rPr>
            </w:pPr>
            <w:r w:rsidRPr="008D4056">
              <w:rPr>
                <w:lang w:val="en-US" w:eastAsia="zh-CN"/>
              </w:rPr>
              <w:t>3930</w:t>
            </w:r>
          </w:p>
        </w:tc>
      </w:tr>
      <w:tr w:rsidR="00325434" w:rsidRPr="008D4056" w14:paraId="0725A21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0B"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0C" w14:textId="77777777" w:rsidR="00325434" w:rsidRPr="008D4056" w:rsidRDefault="00325434"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20D" w14:textId="77777777" w:rsidR="00325434" w:rsidRPr="008D4056" w:rsidRDefault="00325434"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20E" w14:textId="77777777" w:rsidR="00325434" w:rsidRPr="008D4056" w:rsidRDefault="00325434"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20F" w14:textId="77777777" w:rsidR="00325434" w:rsidRPr="008D4056" w:rsidRDefault="00325434" w:rsidP="00253F01">
            <w:pPr>
              <w:pStyle w:val="TAC"/>
              <w:rPr>
                <w:lang w:val="en-US" w:eastAsia="zh-CN"/>
              </w:rPr>
            </w:pPr>
            <w:r w:rsidRPr="008D4056">
              <w:rPr>
                <w:lang w:val="en-US" w:eastAsia="zh-CN"/>
              </w:rPr>
              <w:t>|fy_high + 4*fx_high|</w:t>
            </w:r>
          </w:p>
        </w:tc>
      </w:tr>
      <w:tr w:rsidR="00325434" w:rsidRPr="008D4056" w14:paraId="0725A216"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11"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12" w14:textId="77777777" w:rsidR="00325434" w:rsidRPr="008D4056" w:rsidRDefault="00325434"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213" w14:textId="77777777" w:rsidR="00325434" w:rsidRPr="008D4056" w:rsidRDefault="00325434"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214" w14:textId="77777777" w:rsidR="00325434" w:rsidRPr="008D4056" w:rsidRDefault="00325434"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215" w14:textId="77777777" w:rsidR="00325434" w:rsidRPr="008D4056" w:rsidRDefault="00325434" w:rsidP="00253F01">
            <w:pPr>
              <w:pStyle w:val="TAC"/>
              <w:rPr>
                <w:lang w:val="en-US" w:eastAsia="zh-CN"/>
              </w:rPr>
            </w:pPr>
            <w:r w:rsidRPr="008D4056">
              <w:rPr>
                <w:lang w:val="en-US" w:eastAsia="zh-CN"/>
              </w:rPr>
              <w:t>8835</w:t>
            </w:r>
          </w:p>
        </w:tc>
      </w:tr>
      <w:tr w:rsidR="00325434" w:rsidRPr="008D4056" w14:paraId="0725A21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17"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18" w14:textId="77777777" w:rsidR="00325434" w:rsidRPr="008D4056" w:rsidRDefault="00325434"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219" w14:textId="77777777" w:rsidR="00325434" w:rsidRPr="008D4056" w:rsidRDefault="00325434"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21A" w14:textId="77777777" w:rsidR="00325434" w:rsidRPr="008D4056" w:rsidRDefault="00325434"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21B" w14:textId="77777777" w:rsidR="00325434" w:rsidRPr="008D4056" w:rsidRDefault="00325434" w:rsidP="00253F01">
            <w:pPr>
              <w:pStyle w:val="TAC"/>
              <w:rPr>
                <w:lang w:val="en-US" w:eastAsia="zh-CN"/>
              </w:rPr>
            </w:pPr>
            <w:r w:rsidRPr="008D4056">
              <w:rPr>
                <w:lang w:val="en-US" w:eastAsia="zh-CN"/>
              </w:rPr>
              <w:t>|2*fy_high + 3*fx_high|</w:t>
            </w:r>
          </w:p>
        </w:tc>
      </w:tr>
      <w:tr w:rsidR="00325434" w:rsidRPr="008D4056" w14:paraId="0725A222"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21D"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21E" w14:textId="77777777" w:rsidR="00325434" w:rsidRPr="008D4056" w:rsidRDefault="00325434"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21F" w14:textId="77777777" w:rsidR="00325434" w:rsidRPr="008D4056" w:rsidRDefault="00325434"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220" w14:textId="77777777" w:rsidR="00325434" w:rsidRPr="008D4056" w:rsidRDefault="00325434"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221" w14:textId="77777777" w:rsidR="00325434" w:rsidRPr="008D4056" w:rsidRDefault="00325434" w:rsidP="00253F01">
            <w:pPr>
              <w:pStyle w:val="TAC"/>
              <w:rPr>
                <w:lang w:val="en-US" w:eastAsia="zh-CN"/>
              </w:rPr>
            </w:pPr>
            <w:r w:rsidRPr="008D4056">
              <w:rPr>
                <w:lang w:val="en-US" w:eastAsia="zh-CN"/>
              </w:rPr>
              <w:t>7770</w:t>
            </w:r>
          </w:p>
        </w:tc>
      </w:tr>
    </w:tbl>
    <w:p w14:paraId="0725A223" w14:textId="77777777" w:rsidR="00325434" w:rsidRPr="00B75A6B" w:rsidRDefault="00325434" w:rsidP="00325434">
      <w:pPr>
        <w:rPr>
          <w:lang w:val="en-US" w:eastAsia="zh-CN"/>
        </w:rPr>
      </w:pPr>
    </w:p>
    <w:p w14:paraId="0725A225" w14:textId="4CC08CC7" w:rsidR="00325434" w:rsidRDefault="00325434" w:rsidP="004778C9">
      <w:pPr>
        <w:rPr>
          <w:rFonts w:eastAsia="MS Mincho"/>
          <w:lang w:val="en-US" w:eastAsia="ja-JP"/>
        </w:rPr>
      </w:pPr>
      <w:r>
        <w:rPr>
          <w:lang w:val="en-US"/>
        </w:rPr>
        <w:t xml:space="preserve">Based on Table </w:t>
      </w:r>
      <w:r>
        <w:rPr>
          <w:lang w:val="en-US" w:eastAsia="ja-JP"/>
        </w:rPr>
        <w:t>7.1</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 and Band 20</w:t>
      </w:r>
      <w:r>
        <w:rPr>
          <w:lang w:val="en-US"/>
        </w:rPr>
        <w:t>.</w:t>
      </w:r>
      <w:r>
        <w:rPr>
          <w:lang w:val="en-US" w:eastAsia="ja-JP"/>
        </w:rPr>
        <w:t xml:space="preserve"> </w:t>
      </w:r>
    </w:p>
    <w:p w14:paraId="0725A226" w14:textId="77777777" w:rsidR="00325434" w:rsidRDefault="00325434" w:rsidP="00325434">
      <w:pPr>
        <w:pStyle w:val="Heading4"/>
        <w:ind w:left="864" w:hanging="864"/>
        <w:rPr>
          <w:lang w:val="en-US"/>
        </w:rPr>
      </w:pPr>
      <w:bookmarkStart w:id="132" w:name="_Toc87876993"/>
      <w:r>
        <w:rPr>
          <w:lang w:val="en-US" w:eastAsia="ja-JP"/>
        </w:rPr>
        <w:t>7.1</w:t>
      </w:r>
      <w:r>
        <w:rPr>
          <w:lang w:val="en-US"/>
        </w:rPr>
        <w:t>.1.</w:t>
      </w:r>
      <w:r>
        <w:rPr>
          <w:lang w:val="en-US" w:eastAsia="ja-JP"/>
        </w:rPr>
        <w:t>3</w:t>
      </w:r>
      <w:r>
        <w:rPr>
          <w:rFonts w:ascii="Calibri" w:hAnsi="Calibri"/>
          <w:sz w:val="21"/>
          <w:szCs w:val="22"/>
          <w:lang w:val="en-US" w:eastAsia="sv-SE"/>
        </w:rPr>
        <w:tab/>
      </w:r>
      <w:r>
        <w:rPr>
          <w:lang w:val="en-US"/>
        </w:rPr>
        <w:t>MSD</w:t>
      </w:r>
      <w:bookmarkEnd w:id="132"/>
    </w:p>
    <w:p w14:paraId="0725A228" w14:textId="11E5922D" w:rsidR="00325434" w:rsidRPr="00B75A6B" w:rsidRDefault="00325434" w:rsidP="00325434">
      <w:pPr>
        <w:rPr>
          <w:lang w:val="x-none" w:eastAsia="ja-JP"/>
        </w:rPr>
      </w:pPr>
      <w:r w:rsidRPr="00C75720">
        <w:t>When uplink CA configurations CA_1A-8A is paired with downlink CA configuration CA_1A-</w:t>
      </w:r>
      <w:r>
        <w:t>8</w:t>
      </w:r>
      <w:r w:rsidRPr="00C75720">
        <w:t>A</w:t>
      </w:r>
      <w:r>
        <w:t>-20A</w:t>
      </w:r>
      <w:r w:rsidRPr="00C75720">
        <w:t>-</w:t>
      </w:r>
      <w:r>
        <w:t>38</w:t>
      </w:r>
      <w:r w:rsidRPr="00C75720">
        <w:t>A there are no additional analysis of MSD because it is solved in fallback band combination.</w:t>
      </w:r>
    </w:p>
    <w:p w14:paraId="0725A229" w14:textId="77777777" w:rsidR="00325434" w:rsidRDefault="00325434" w:rsidP="00325434">
      <w:pPr>
        <w:pStyle w:val="Heading4"/>
        <w:ind w:left="864" w:hanging="864"/>
        <w:rPr>
          <w:lang w:val="en-US"/>
        </w:rPr>
      </w:pPr>
      <w:bookmarkStart w:id="133" w:name="_Toc87876994"/>
      <w:r>
        <w:rPr>
          <w:lang w:val="en-US" w:eastAsia="ja-JP"/>
        </w:rPr>
        <w:t>7.1</w:t>
      </w:r>
      <w:r>
        <w:rPr>
          <w:lang w:val="en-US"/>
        </w:rPr>
        <w:t>.1.</w:t>
      </w:r>
      <w:r>
        <w:rPr>
          <w:lang w:val="en-US" w:eastAsia="ja-JP"/>
        </w:rPr>
        <w:t>4</w:t>
      </w:r>
      <w:r>
        <w:rPr>
          <w:lang w:val="en-US"/>
        </w:rPr>
        <w:tab/>
        <w:t>∆TIB and ∆RIB values</w:t>
      </w:r>
      <w:bookmarkEnd w:id="133"/>
    </w:p>
    <w:p w14:paraId="0725A22B" w14:textId="2F2580B2" w:rsidR="00AB2E66" w:rsidRDefault="00325434" w:rsidP="00253F01">
      <w:r w:rsidRPr="00325434">
        <w:t>The same requirements of lower order combination which are specified in TS36.101 can be applied.</w:t>
      </w:r>
    </w:p>
    <w:p w14:paraId="0725A22C" w14:textId="77777777" w:rsidR="004C6751" w:rsidRDefault="004C6751" w:rsidP="004C6751">
      <w:pPr>
        <w:pStyle w:val="Heading2"/>
      </w:pPr>
      <w:bookmarkStart w:id="134" w:name="_Toc87876995"/>
      <w:r>
        <w:rPr>
          <w:lang w:val="en-US"/>
        </w:rPr>
        <w:t>7.2</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20 and Band 38 DL </w:t>
      </w:r>
      <w:r>
        <w:rPr>
          <w:rFonts w:eastAsia="Malgun Gothic"/>
          <w:lang w:eastAsia="ko-KR"/>
        </w:rPr>
        <w:t>with 2</w:t>
      </w:r>
      <w:r>
        <w:t xml:space="preserve"> bands UL</w:t>
      </w:r>
      <w:bookmarkEnd w:id="134"/>
    </w:p>
    <w:p w14:paraId="0725A22D" w14:textId="77777777" w:rsidR="004C6751" w:rsidRDefault="004C6751" w:rsidP="004C6751">
      <w:pPr>
        <w:pStyle w:val="Heading3"/>
        <w:rPr>
          <w:rFonts w:ascii="Calibri" w:hAnsi="Calibri"/>
          <w:sz w:val="22"/>
          <w:szCs w:val="22"/>
          <w:lang w:eastAsia="sv-SE"/>
        </w:rPr>
      </w:pPr>
      <w:bookmarkStart w:id="135" w:name="_Toc87876996"/>
      <w:r>
        <w:t>7.2</w:t>
      </w:r>
      <w:r>
        <w:rPr>
          <w:lang w:eastAsia="ko-KR"/>
        </w:rPr>
        <w:t>.1</w:t>
      </w:r>
      <w:r>
        <w:rPr>
          <w:rFonts w:ascii="Calibri" w:hAnsi="Calibri"/>
          <w:sz w:val="22"/>
          <w:szCs w:val="22"/>
          <w:lang w:eastAsia="sv-SE"/>
        </w:rPr>
        <w:tab/>
      </w:r>
      <w:r>
        <w:t>List of specific combination issues</w:t>
      </w:r>
      <w:bookmarkEnd w:id="135"/>
    </w:p>
    <w:p w14:paraId="0725A22E" w14:textId="77777777" w:rsidR="004C6751" w:rsidRDefault="004C6751" w:rsidP="000003F0">
      <w:pPr>
        <w:pStyle w:val="Heading4"/>
        <w:rPr>
          <w:lang w:val="en-US" w:eastAsia="ko-KR"/>
        </w:rPr>
      </w:pPr>
      <w:bookmarkStart w:id="136" w:name="_Toc87876997"/>
      <w:r>
        <w:rPr>
          <w:lang w:val="en-US" w:eastAsia="ja-JP"/>
        </w:rPr>
        <w:t>7.2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6"/>
    </w:p>
    <w:p w14:paraId="0725A22F" w14:textId="77777777" w:rsidR="004C6751" w:rsidRDefault="004C6751" w:rsidP="00253F01">
      <w:pPr>
        <w:pStyle w:val="TH"/>
      </w:pPr>
      <w:r>
        <w:t xml:space="preserve">Table </w:t>
      </w:r>
      <w:r>
        <w:rPr>
          <w:lang w:val="en-US" w:eastAsia="ja-JP"/>
        </w:rPr>
        <w:t>7.2</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4C6751" w14:paraId="0725A231"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230" w14:textId="77777777" w:rsidR="004C6751" w:rsidRDefault="004C6751" w:rsidP="00253F01">
            <w:pPr>
              <w:pStyle w:val="TAH"/>
            </w:pPr>
            <w:r>
              <w:t>E-UTRA CA configuration / Bandwidth combination set</w:t>
            </w:r>
          </w:p>
        </w:tc>
      </w:tr>
      <w:tr w:rsidR="004C6751" w14:paraId="0725A23E"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725A232" w14:textId="77777777" w:rsidR="004C6751" w:rsidRDefault="004C6751"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233" w14:textId="77777777" w:rsidR="004C6751" w:rsidRDefault="004C6751"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34" w14:textId="77777777" w:rsidR="004C6751" w:rsidRDefault="004C6751"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5" w14:textId="77777777" w:rsidR="004C6751" w:rsidRDefault="004C6751">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6" w14:textId="77777777" w:rsidR="004C6751" w:rsidRDefault="004C6751">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7" w14:textId="77777777" w:rsidR="004C6751" w:rsidRDefault="004C6751">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8" w14:textId="77777777" w:rsidR="004C6751" w:rsidRDefault="004C6751">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9" w14:textId="77777777" w:rsidR="004C6751" w:rsidRDefault="004C6751">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A" w14:textId="77777777" w:rsidR="004C6751" w:rsidRDefault="004C6751">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23B" w14:textId="77777777" w:rsidR="004C6751" w:rsidRDefault="004C6751">
            <w:pPr>
              <w:pStyle w:val="TAH"/>
            </w:pPr>
            <w:r>
              <w:t>Maximum aggregated bandwidth</w:t>
            </w:r>
          </w:p>
          <w:p w14:paraId="0725A23C" w14:textId="77777777" w:rsidR="004C6751" w:rsidRDefault="004C6751">
            <w:pPr>
              <w:pStyle w:val="TAH"/>
            </w:pPr>
            <w: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0725A23D" w14:textId="77777777" w:rsidR="004C6751" w:rsidRDefault="004C6751">
            <w:pPr>
              <w:pStyle w:val="TAH"/>
            </w:pPr>
            <w:r>
              <w:t>Bandwidth combination set</w:t>
            </w:r>
          </w:p>
        </w:tc>
      </w:tr>
      <w:tr w:rsidR="004C6751" w14:paraId="0725A24A"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23F" w14:textId="77777777" w:rsidR="004C6751" w:rsidRDefault="004C6751" w:rsidP="00253F01">
            <w:pPr>
              <w:pStyle w:val="TAC"/>
              <w:rPr>
                <w:lang w:eastAsia="ko-KR"/>
              </w:rPr>
            </w:pPr>
            <w:r>
              <w:rPr>
                <w:lang w:eastAsia="ja-JP"/>
              </w:rPr>
              <w:t>CA_1A-3A-20A-38A</w:t>
            </w:r>
          </w:p>
        </w:tc>
        <w:tc>
          <w:tcPr>
            <w:tcW w:w="739" w:type="pct"/>
            <w:vMerge w:val="restart"/>
            <w:tcBorders>
              <w:top w:val="single" w:sz="4" w:space="0" w:color="auto"/>
              <w:left w:val="single" w:sz="4" w:space="0" w:color="auto"/>
              <w:right w:val="single" w:sz="4" w:space="0" w:color="auto"/>
            </w:tcBorders>
            <w:vAlign w:val="center"/>
            <w:hideMark/>
          </w:tcPr>
          <w:p w14:paraId="0725A240" w14:textId="77777777" w:rsidR="004C6751" w:rsidRDefault="004C6751">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41" w14:textId="77777777" w:rsidR="004C6751" w:rsidRDefault="004C6751">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242"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243"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4"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5"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6"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7" w14:textId="77777777" w:rsidR="004C6751" w:rsidRDefault="004C6751">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248" w14:textId="77777777" w:rsidR="004C6751" w:rsidRDefault="004C6751">
            <w:pPr>
              <w:pStyle w:val="TAC"/>
              <w:rPr>
                <w:lang w:eastAsia="ja-JP"/>
              </w:rPr>
            </w:pPr>
            <w:r>
              <w:rPr>
                <w:lang w:val="it-IT" w:eastAsia="ja-JP"/>
              </w:rPr>
              <w:t>80</w:t>
            </w:r>
          </w:p>
        </w:tc>
        <w:tc>
          <w:tcPr>
            <w:tcW w:w="659" w:type="pct"/>
            <w:vMerge w:val="restart"/>
            <w:tcBorders>
              <w:top w:val="single" w:sz="4" w:space="0" w:color="auto"/>
              <w:left w:val="single" w:sz="4" w:space="0" w:color="auto"/>
              <w:right w:val="single" w:sz="4" w:space="0" w:color="auto"/>
            </w:tcBorders>
            <w:vAlign w:val="center"/>
            <w:hideMark/>
          </w:tcPr>
          <w:p w14:paraId="0725A249" w14:textId="77777777" w:rsidR="004C6751" w:rsidRDefault="004C6751">
            <w:pPr>
              <w:pStyle w:val="TAC"/>
              <w:rPr>
                <w:lang w:eastAsia="ko-KR"/>
              </w:rPr>
            </w:pPr>
            <w:r>
              <w:rPr>
                <w:lang w:eastAsia="ko-KR"/>
              </w:rPr>
              <w:t>0</w:t>
            </w:r>
          </w:p>
        </w:tc>
      </w:tr>
      <w:tr w:rsidR="004C6751" w14:paraId="0725A256" w14:textId="77777777" w:rsidTr="00845C4D">
        <w:trPr>
          <w:trHeight w:val="283"/>
          <w:jc w:val="center"/>
        </w:trPr>
        <w:tc>
          <w:tcPr>
            <w:tcW w:w="0" w:type="auto"/>
            <w:vMerge/>
            <w:tcBorders>
              <w:left w:val="single" w:sz="4" w:space="0" w:color="auto"/>
              <w:right w:val="single" w:sz="4" w:space="0" w:color="auto"/>
            </w:tcBorders>
            <w:vAlign w:val="center"/>
            <w:hideMark/>
          </w:tcPr>
          <w:p w14:paraId="0725A24B" w14:textId="77777777" w:rsidR="004C6751" w:rsidRDefault="004C6751" w:rsidP="00253F01">
            <w:pPr>
              <w:pStyle w:val="TAC"/>
              <w:rPr>
                <w:lang w:eastAsia="ko-KR"/>
              </w:rPr>
            </w:pPr>
          </w:p>
        </w:tc>
        <w:tc>
          <w:tcPr>
            <w:tcW w:w="0" w:type="auto"/>
            <w:vMerge/>
            <w:tcBorders>
              <w:left w:val="single" w:sz="4" w:space="0" w:color="auto"/>
              <w:right w:val="single" w:sz="4" w:space="0" w:color="auto"/>
            </w:tcBorders>
            <w:vAlign w:val="center"/>
            <w:hideMark/>
          </w:tcPr>
          <w:p w14:paraId="0725A24C"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4D" w14:textId="77777777" w:rsidR="004C6751" w:rsidRDefault="004C6751">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24E" w14:textId="77777777" w:rsidR="004C6751" w:rsidRDefault="004C6751">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4F"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0"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1"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52"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53" w14:textId="77777777" w:rsidR="004C6751" w:rsidRDefault="004C6751">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254" w14:textId="77777777" w:rsidR="004C6751" w:rsidRDefault="004C6751" w:rsidP="00253F01">
            <w:pPr>
              <w:pStyle w:val="TAC"/>
              <w:rPr>
                <w:lang w:eastAsia="ja-JP"/>
              </w:rPr>
            </w:pPr>
          </w:p>
        </w:tc>
        <w:tc>
          <w:tcPr>
            <w:tcW w:w="0" w:type="auto"/>
            <w:vMerge/>
            <w:tcBorders>
              <w:left w:val="single" w:sz="4" w:space="0" w:color="auto"/>
              <w:right w:val="single" w:sz="4" w:space="0" w:color="auto"/>
            </w:tcBorders>
            <w:vAlign w:val="center"/>
            <w:hideMark/>
          </w:tcPr>
          <w:p w14:paraId="0725A255" w14:textId="77777777" w:rsidR="004C6751" w:rsidRDefault="004C6751" w:rsidP="00253F01">
            <w:pPr>
              <w:pStyle w:val="TAC"/>
              <w:rPr>
                <w:lang w:eastAsia="ko-KR"/>
              </w:rPr>
            </w:pPr>
          </w:p>
        </w:tc>
      </w:tr>
      <w:tr w:rsidR="004C6751" w14:paraId="0725A262" w14:textId="77777777" w:rsidTr="00845C4D">
        <w:trPr>
          <w:trHeight w:val="340"/>
          <w:jc w:val="center"/>
        </w:trPr>
        <w:tc>
          <w:tcPr>
            <w:tcW w:w="0" w:type="auto"/>
            <w:vMerge/>
            <w:tcBorders>
              <w:left w:val="single" w:sz="4" w:space="0" w:color="auto"/>
              <w:right w:val="single" w:sz="4" w:space="0" w:color="auto"/>
            </w:tcBorders>
            <w:vAlign w:val="center"/>
            <w:hideMark/>
          </w:tcPr>
          <w:p w14:paraId="0725A257" w14:textId="77777777" w:rsidR="004C6751" w:rsidRDefault="004C6751" w:rsidP="00253F01">
            <w:pPr>
              <w:pStyle w:val="TAC"/>
              <w:rPr>
                <w:lang w:eastAsia="ko-KR"/>
              </w:rPr>
            </w:pPr>
          </w:p>
        </w:tc>
        <w:tc>
          <w:tcPr>
            <w:tcW w:w="0" w:type="auto"/>
            <w:vMerge/>
            <w:tcBorders>
              <w:left w:val="single" w:sz="4" w:space="0" w:color="auto"/>
              <w:right w:val="single" w:sz="4" w:space="0" w:color="auto"/>
            </w:tcBorders>
            <w:vAlign w:val="center"/>
            <w:hideMark/>
          </w:tcPr>
          <w:p w14:paraId="0725A258"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59" w14:textId="77777777" w:rsidR="004C6751" w:rsidRDefault="004C6751">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25A"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5B"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C" w14:textId="77777777" w:rsidR="004C6751" w:rsidRDefault="004C6751">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D"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E"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5F" w14:textId="77777777" w:rsidR="004C6751" w:rsidRDefault="004C6751">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260" w14:textId="77777777" w:rsidR="004C6751" w:rsidRDefault="004C6751" w:rsidP="00253F01">
            <w:pPr>
              <w:pStyle w:val="TAC"/>
              <w:rPr>
                <w:lang w:eastAsia="ja-JP"/>
              </w:rPr>
            </w:pPr>
          </w:p>
        </w:tc>
        <w:tc>
          <w:tcPr>
            <w:tcW w:w="0" w:type="auto"/>
            <w:vMerge/>
            <w:tcBorders>
              <w:left w:val="single" w:sz="4" w:space="0" w:color="auto"/>
              <w:right w:val="single" w:sz="4" w:space="0" w:color="auto"/>
            </w:tcBorders>
            <w:vAlign w:val="center"/>
            <w:hideMark/>
          </w:tcPr>
          <w:p w14:paraId="0725A261" w14:textId="77777777" w:rsidR="004C6751" w:rsidRDefault="004C6751" w:rsidP="00253F01">
            <w:pPr>
              <w:pStyle w:val="TAC"/>
              <w:rPr>
                <w:lang w:eastAsia="ko-KR"/>
              </w:rPr>
            </w:pPr>
          </w:p>
        </w:tc>
      </w:tr>
      <w:tr w:rsidR="004C6751" w14:paraId="0725A26E" w14:textId="77777777" w:rsidTr="00845C4D">
        <w:trPr>
          <w:trHeight w:val="340"/>
          <w:jc w:val="center"/>
        </w:trPr>
        <w:tc>
          <w:tcPr>
            <w:tcW w:w="0" w:type="auto"/>
            <w:vMerge/>
            <w:tcBorders>
              <w:left w:val="single" w:sz="4" w:space="0" w:color="auto"/>
              <w:right w:val="single" w:sz="4" w:space="0" w:color="auto"/>
            </w:tcBorders>
            <w:vAlign w:val="center"/>
          </w:tcPr>
          <w:p w14:paraId="0725A263" w14:textId="77777777" w:rsidR="004C6751" w:rsidRDefault="004C6751" w:rsidP="00253F01">
            <w:pPr>
              <w:pStyle w:val="TAC"/>
              <w:rPr>
                <w:lang w:eastAsia="ko-KR"/>
              </w:rPr>
            </w:pPr>
          </w:p>
        </w:tc>
        <w:tc>
          <w:tcPr>
            <w:tcW w:w="0" w:type="auto"/>
            <w:vMerge/>
            <w:tcBorders>
              <w:left w:val="single" w:sz="4" w:space="0" w:color="auto"/>
              <w:right w:val="single" w:sz="4" w:space="0" w:color="auto"/>
            </w:tcBorders>
            <w:vAlign w:val="center"/>
          </w:tcPr>
          <w:p w14:paraId="0725A264"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265" w14:textId="77777777" w:rsidR="004C6751" w:rsidRDefault="004C6751">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266"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67"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268"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9"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A"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B" w14:textId="77777777" w:rsidR="004C6751" w:rsidRDefault="004C6751">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26C" w14:textId="77777777" w:rsidR="004C6751" w:rsidRDefault="004C6751" w:rsidP="00253F01">
            <w:pPr>
              <w:pStyle w:val="TAC"/>
              <w:rPr>
                <w:lang w:eastAsia="ja-JP"/>
              </w:rPr>
            </w:pPr>
          </w:p>
        </w:tc>
        <w:tc>
          <w:tcPr>
            <w:tcW w:w="0" w:type="auto"/>
            <w:vMerge/>
            <w:tcBorders>
              <w:left w:val="single" w:sz="4" w:space="0" w:color="auto"/>
              <w:right w:val="single" w:sz="4" w:space="0" w:color="auto"/>
            </w:tcBorders>
            <w:vAlign w:val="center"/>
          </w:tcPr>
          <w:p w14:paraId="0725A26D" w14:textId="77777777" w:rsidR="004C6751" w:rsidRDefault="004C6751" w:rsidP="00253F01">
            <w:pPr>
              <w:pStyle w:val="TAC"/>
              <w:rPr>
                <w:lang w:eastAsia="ko-KR"/>
              </w:rPr>
            </w:pPr>
          </w:p>
        </w:tc>
      </w:tr>
      <w:tr w:rsidR="004C6751" w14:paraId="0725A27A"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26F" w14:textId="77777777" w:rsidR="004C6751" w:rsidRDefault="004C6751" w:rsidP="00253F01">
            <w:pPr>
              <w:pStyle w:val="TAC"/>
              <w:rPr>
                <w:lang w:eastAsia="ko-KR"/>
              </w:rPr>
            </w:pPr>
            <w:r>
              <w:rPr>
                <w:lang w:eastAsia="ja-JP"/>
              </w:rPr>
              <w:t>CA_1A-3C-20A-38A</w:t>
            </w:r>
          </w:p>
        </w:tc>
        <w:tc>
          <w:tcPr>
            <w:tcW w:w="739" w:type="pct"/>
            <w:vMerge w:val="restart"/>
            <w:tcBorders>
              <w:top w:val="single" w:sz="4" w:space="0" w:color="auto"/>
              <w:left w:val="single" w:sz="4" w:space="0" w:color="auto"/>
              <w:right w:val="single" w:sz="4" w:space="0" w:color="auto"/>
            </w:tcBorders>
            <w:vAlign w:val="center"/>
            <w:hideMark/>
          </w:tcPr>
          <w:p w14:paraId="0725A270" w14:textId="77777777" w:rsidR="004C6751" w:rsidRDefault="004C6751">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71" w14:textId="77777777" w:rsidR="004C6751" w:rsidRDefault="004C6751">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272"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273"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4"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5"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6"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7" w14:textId="77777777" w:rsidR="004C6751" w:rsidRDefault="004C6751">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278" w14:textId="77777777" w:rsidR="004C6751" w:rsidRDefault="004C6751">
            <w:pPr>
              <w:pStyle w:val="TAC"/>
              <w:rPr>
                <w:lang w:eastAsia="ja-JP"/>
              </w:rPr>
            </w:pPr>
            <w:r>
              <w:rPr>
                <w:lang w:val="it-IT" w:eastAsia="ja-JP"/>
              </w:rPr>
              <w:t>100</w:t>
            </w:r>
          </w:p>
        </w:tc>
        <w:tc>
          <w:tcPr>
            <w:tcW w:w="659" w:type="pct"/>
            <w:vMerge w:val="restart"/>
            <w:tcBorders>
              <w:top w:val="single" w:sz="4" w:space="0" w:color="auto"/>
              <w:left w:val="single" w:sz="4" w:space="0" w:color="auto"/>
              <w:right w:val="single" w:sz="4" w:space="0" w:color="auto"/>
            </w:tcBorders>
            <w:vAlign w:val="center"/>
            <w:hideMark/>
          </w:tcPr>
          <w:p w14:paraId="0725A279" w14:textId="77777777" w:rsidR="004C6751" w:rsidRDefault="004C6751">
            <w:pPr>
              <w:pStyle w:val="TAC"/>
              <w:rPr>
                <w:lang w:eastAsia="ko-KR"/>
              </w:rPr>
            </w:pPr>
            <w:r>
              <w:rPr>
                <w:lang w:eastAsia="ko-KR"/>
              </w:rPr>
              <w:t>0</w:t>
            </w:r>
          </w:p>
        </w:tc>
      </w:tr>
      <w:tr w:rsidR="004C6751" w14:paraId="0725A286" w14:textId="77777777" w:rsidTr="00845C4D">
        <w:trPr>
          <w:trHeight w:val="283"/>
          <w:jc w:val="center"/>
        </w:trPr>
        <w:tc>
          <w:tcPr>
            <w:tcW w:w="0" w:type="auto"/>
            <w:vMerge/>
            <w:tcBorders>
              <w:left w:val="single" w:sz="4" w:space="0" w:color="auto"/>
              <w:right w:val="single" w:sz="4" w:space="0" w:color="auto"/>
            </w:tcBorders>
            <w:vAlign w:val="center"/>
            <w:hideMark/>
          </w:tcPr>
          <w:p w14:paraId="0725A27B" w14:textId="77777777" w:rsidR="004C6751" w:rsidRDefault="004C6751" w:rsidP="00253F01">
            <w:pPr>
              <w:pStyle w:val="TAC"/>
              <w:rPr>
                <w:lang w:eastAsia="ko-KR"/>
              </w:rPr>
            </w:pPr>
          </w:p>
        </w:tc>
        <w:tc>
          <w:tcPr>
            <w:tcW w:w="0" w:type="auto"/>
            <w:vMerge/>
            <w:tcBorders>
              <w:left w:val="single" w:sz="4" w:space="0" w:color="auto"/>
              <w:right w:val="single" w:sz="4" w:space="0" w:color="auto"/>
            </w:tcBorders>
            <w:vAlign w:val="center"/>
            <w:hideMark/>
          </w:tcPr>
          <w:p w14:paraId="0725A27C"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7D" w14:textId="77777777" w:rsidR="004C6751" w:rsidRDefault="004C6751">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27E" w14:textId="77777777" w:rsidR="004C6751" w:rsidRDefault="004C6751">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7F"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0"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1"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82"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83" w14:textId="77777777" w:rsidR="004C6751" w:rsidRDefault="004C6751">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284" w14:textId="77777777" w:rsidR="004C6751" w:rsidRDefault="004C6751" w:rsidP="00253F01">
            <w:pPr>
              <w:pStyle w:val="TAC"/>
              <w:rPr>
                <w:lang w:eastAsia="ja-JP"/>
              </w:rPr>
            </w:pPr>
          </w:p>
        </w:tc>
        <w:tc>
          <w:tcPr>
            <w:tcW w:w="0" w:type="auto"/>
            <w:vMerge/>
            <w:tcBorders>
              <w:left w:val="single" w:sz="4" w:space="0" w:color="auto"/>
              <w:right w:val="single" w:sz="4" w:space="0" w:color="auto"/>
            </w:tcBorders>
            <w:vAlign w:val="center"/>
            <w:hideMark/>
          </w:tcPr>
          <w:p w14:paraId="0725A285" w14:textId="77777777" w:rsidR="004C6751" w:rsidRDefault="004C6751" w:rsidP="00253F01">
            <w:pPr>
              <w:pStyle w:val="TAC"/>
              <w:rPr>
                <w:lang w:eastAsia="ko-KR"/>
              </w:rPr>
            </w:pPr>
          </w:p>
        </w:tc>
      </w:tr>
      <w:tr w:rsidR="004C6751" w14:paraId="0725A292" w14:textId="77777777" w:rsidTr="00845C4D">
        <w:trPr>
          <w:trHeight w:val="340"/>
          <w:jc w:val="center"/>
        </w:trPr>
        <w:tc>
          <w:tcPr>
            <w:tcW w:w="0" w:type="auto"/>
            <w:vMerge/>
            <w:tcBorders>
              <w:left w:val="single" w:sz="4" w:space="0" w:color="auto"/>
              <w:right w:val="single" w:sz="4" w:space="0" w:color="auto"/>
            </w:tcBorders>
            <w:vAlign w:val="center"/>
            <w:hideMark/>
          </w:tcPr>
          <w:p w14:paraId="0725A287" w14:textId="77777777" w:rsidR="004C6751" w:rsidRDefault="004C6751" w:rsidP="00253F01">
            <w:pPr>
              <w:pStyle w:val="TAC"/>
              <w:rPr>
                <w:lang w:eastAsia="ko-KR"/>
              </w:rPr>
            </w:pPr>
          </w:p>
        </w:tc>
        <w:tc>
          <w:tcPr>
            <w:tcW w:w="0" w:type="auto"/>
            <w:vMerge/>
            <w:tcBorders>
              <w:left w:val="single" w:sz="4" w:space="0" w:color="auto"/>
              <w:right w:val="single" w:sz="4" w:space="0" w:color="auto"/>
            </w:tcBorders>
            <w:vAlign w:val="center"/>
            <w:hideMark/>
          </w:tcPr>
          <w:p w14:paraId="0725A288"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89" w14:textId="77777777" w:rsidR="004C6751" w:rsidRDefault="004C6751">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28A"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8B"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C" w14:textId="77777777" w:rsidR="004C6751" w:rsidRDefault="004C6751">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D"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E"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8F" w14:textId="77777777" w:rsidR="004C6751" w:rsidRDefault="004C6751">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290" w14:textId="77777777" w:rsidR="004C6751" w:rsidRDefault="004C6751" w:rsidP="00253F01">
            <w:pPr>
              <w:pStyle w:val="TAC"/>
              <w:rPr>
                <w:lang w:eastAsia="ja-JP"/>
              </w:rPr>
            </w:pPr>
          </w:p>
        </w:tc>
        <w:tc>
          <w:tcPr>
            <w:tcW w:w="0" w:type="auto"/>
            <w:vMerge/>
            <w:tcBorders>
              <w:left w:val="single" w:sz="4" w:space="0" w:color="auto"/>
              <w:right w:val="single" w:sz="4" w:space="0" w:color="auto"/>
            </w:tcBorders>
            <w:vAlign w:val="center"/>
            <w:hideMark/>
          </w:tcPr>
          <w:p w14:paraId="0725A291" w14:textId="77777777" w:rsidR="004C6751" w:rsidRDefault="004C6751" w:rsidP="00253F01">
            <w:pPr>
              <w:pStyle w:val="TAC"/>
              <w:rPr>
                <w:lang w:eastAsia="ko-KR"/>
              </w:rPr>
            </w:pPr>
          </w:p>
        </w:tc>
      </w:tr>
      <w:tr w:rsidR="004C6751" w14:paraId="0725A29E"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293" w14:textId="77777777" w:rsidR="004C6751" w:rsidRDefault="004C6751" w:rsidP="00253F01">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725A294"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295" w14:textId="77777777" w:rsidR="004C6751" w:rsidRDefault="004C6751">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296"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97"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298"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9"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A"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B" w14:textId="77777777" w:rsidR="004C6751" w:rsidRDefault="004C6751">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29C" w14:textId="77777777" w:rsidR="004C6751" w:rsidRDefault="004C6751" w:rsidP="00253F01">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0725A29D" w14:textId="77777777" w:rsidR="004C6751" w:rsidRDefault="004C6751" w:rsidP="00253F01">
            <w:pPr>
              <w:pStyle w:val="TAC"/>
              <w:rPr>
                <w:lang w:eastAsia="ko-KR"/>
              </w:rPr>
            </w:pPr>
          </w:p>
        </w:tc>
      </w:tr>
    </w:tbl>
    <w:p w14:paraId="0725A29F" w14:textId="77777777" w:rsidR="004C6751" w:rsidRDefault="004C6751" w:rsidP="004C6751">
      <w:pPr>
        <w:rPr>
          <w:lang w:val="en-US"/>
        </w:rPr>
      </w:pPr>
    </w:p>
    <w:p w14:paraId="0725A2A0" w14:textId="77777777" w:rsidR="004C6751" w:rsidRDefault="004C6751" w:rsidP="000003F0">
      <w:pPr>
        <w:pStyle w:val="Heading4"/>
        <w:rPr>
          <w:lang w:val="en-US" w:eastAsia="ko-KR"/>
        </w:rPr>
      </w:pPr>
      <w:bookmarkStart w:id="137" w:name="_Toc87876998"/>
      <w:r>
        <w:rPr>
          <w:lang w:val="en-US" w:eastAsia="ja-JP"/>
        </w:rPr>
        <w:t>7.2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CA_1A-3A-20A-38A</w:t>
      </w:r>
      <w:bookmarkEnd w:id="137"/>
    </w:p>
    <w:p w14:paraId="0725A2A1" w14:textId="77777777" w:rsidR="004C6751" w:rsidRDefault="004C6751" w:rsidP="004C6751">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7.2</w:t>
      </w:r>
      <w:r>
        <w:rPr>
          <w:lang w:val="en-US"/>
        </w:rPr>
        <w:t>.1.2-1</w:t>
      </w:r>
    </w:p>
    <w:p w14:paraId="0725A2A2" w14:textId="77777777" w:rsidR="004C6751" w:rsidRDefault="004C6751" w:rsidP="000003F0">
      <w:pPr>
        <w:pStyle w:val="TH"/>
      </w:pPr>
      <w:r>
        <w:t>Table 7.2.1.2-1: Harmonic and IMD analysis</w:t>
      </w:r>
      <w:r w:rsidR="003B7BF5">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4C6751" w:rsidRPr="008D4056" w14:paraId="0725A2A8"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2A3" w14:textId="77777777" w:rsidR="004C6751" w:rsidRPr="008D4056" w:rsidRDefault="004C6751"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2A4" w14:textId="77777777" w:rsidR="004C6751" w:rsidRPr="008D4056" w:rsidRDefault="004C6751"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2A5" w14:textId="77777777" w:rsidR="004C6751" w:rsidRPr="008D4056" w:rsidRDefault="004C6751"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2A6" w14:textId="77777777" w:rsidR="004C6751" w:rsidRPr="008D4056" w:rsidRDefault="004C6751"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2A7" w14:textId="77777777" w:rsidR="004C6751" w:rsidRPr="008D4056" w:rsidRDefault="004C6751" w:rsidP="00253F01">
            <w:pPr>
              <w:pStyle w:val="TAH"/>
              <w:rPr>
                <w:lang w:val="en-US" w:eastAsia="zh-CN"/>
              </w:rPr>
            </w:pPr>
            <w:r w:rsidRPr="008D4056">
              <w:rPr>
                <w:lang w:val="en-US" w:eastAsia="zh-CN"/>
              </w:rPr>
              <w:t>fy_high</w:t>
            </w:r>
          </w:p>
        </w:tc>
      </w:tr>
      <w:tr w:rsidR="004C6751" w:rsidRPr="008D4056" w14:paraId="0725A2AE"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A9" w14:textId="77777777" w:rsidR="004C6751" w:rsidRPr="008D4056" w:rsidRDefault="004C6751"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2AA" w14:textId="77777777" w:rsidR="004C6751" w:rsidRPr="008D4056" w:rsidRDefault="004C6751" w:rsidP="00253F01">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2AB" w14:textId="77777777" w:rsidR="004C6751" w:rsidRPr="008D4056" w:rsidRDefault="004C6751" w:rsidP="00253F01">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2AC" w14:textId="77777777" w:rsidR="004C6751" w:rsidRPr="008D4056" w:rsidRDefault="004C6751" w:rsidP="00253F01">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2AD" w14:textId="77777777" w:rsidR="004C6751" w:rsidRPr="008D4056" w:rsidRDefault="004C6751" w:rsidP="00253F01">
            <w:pPr>
              <w:pStyle w:val="TAC"/>
              <w:rPr>
                <w:rFonts w:cs="Arial"/>
                <w:szCs w:val="18"/>
                <w:lang w:val="en-US" w:eastAsia="zh-CN"/>
              </w:rPr>
            </w:pPr>
            <w:r w:rsidRPr="00037E04">
              <w:t>1785</w:t>
            </w:r>
          </w:p>
        </w:tc>
      </w:tr>
      <w:tr w:rsidR="004C6751" w:rsidRPr="008D4056" w14:paraId="0725A2B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AF" w14:textId="77777777" w:rsidR="004C6751" w:rsidRPr="008D4056" w:rsidRDefault="004C6751"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2B0" w14:textId="77777777" w:rsidR="004C6751" w:rsidRPr="008D4056" w:rsidRDefault="004C6751" w:rsidP="00253F01">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2B1" w14:textId="77777777" w:rsidR="004C6751" w:rsidRPr="008D4056" w:rsidRDefault="004C6751" w:rsidP="00253F01">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2B2" w14:textId="77777777" w:rsidR="004C6751" w:rsidRPr="008D4056" w:rsidRDefault="004C6751" w:rsidP="00253F01">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2B3" w14:textId="77777777" w:rsidR="004C6751" w:rsidRPr="008D4056" w:rsidRDefault="004C6751" w:rsidP="00253F01">
            <w:pPr>
              <w:pStyle w:val="TAC"/>
              <w:rPr>
                <w:rFonts w:cs="Arial"/>
                <w:szCs w:val="18"/>
                <w:lang w:val="en-US" w:eastAsia="zh-CN"/>
              </w:rPr>
            </w:pPr>
            <w:r w:rsidRPr="00037E04">
              <w:t>2* fy_high</w:t>
            </w:r>
          </w:p>
        </w:tc>
      </w:tr>
      <w:tr w:rsidR="004C6751" w:rsidRPr="008D4056" w14:paraId="0725A2BA"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B5" w14:textId="77777777" w:rsidR="004C6751" w:rsidRPr="008D4056" w:rsidRDefault="004C6751"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2B6" w14:textId="77777777" w:rsidR="004C6751" w:rsidRPr="008D4056" w:rsidRDefault="004C6751" w:rsidP="00253F01">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2B7" w14:textId="77777777" w:rsidR="004C6751" w:rsidRPr="008D4056" w:rsidRDefault="004C6751" w:rsidP="00253F01">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2B8" w14:textId="77777777" w:rsidR="004C6751" w:rsidRPr="008D4056" w:rsidRDefault="004C6751" w:rsidP="00253F01">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2B9" w14:textId="77777777" w:rsidR="004C6751" w:rsidRPr="008D4056" w:rsidRDefault="004C6751" w:rsidP="00253F01">
            <w:pPr>
              <w:pStyle w:val="TAC"/>
              <w:rPr>
                <w:rFonts w:cs="Arial"/>
                <w:szCs w:val="18"/>
                <w:lang w:val="en-US" w:eastAsia="zh-CN"/>
              </w:rPr>
            </w:pPr>
            <w:r w:rsidRPr="00037E04">
              <w:t>3570</w:t>
            </w:r>
          </w:p>
        </w:tc>
      </w:tr>
      <w:tr w:rsidR="004C6751" w:rsidRPr="008D4056" w14:paraId="0725A2C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BB" w14:textId="77777777" w:rsidR="004C6751" w:rsidRPr="008D4056" w:rsidRDefault="004C6751"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2BC" w14:textId="77777777" w:rsidR="004C6751" w:rsidRPr="008D4056" w:rsidRDefault="004C6751" w:rsidP="00253F01">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2BD" w14:textId="77777777" w:rsidR="004C6751" w:rsidRPr="008D4056" w:rsidRDefault="004C6751" w:rsidP="00253F01">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2BE" w14:textId="77777777" w:rsidR="004C6751" w:rsidRPr="008D4056" w:rsidRDefault="004C6751" w:rsidP="00253F01">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2BF" w14:textId="77777777" w:rsidR="004C6751" w:rsidRPr="008D4056" w:rsidRDefault="004C6751" w:rsidP="00253F01">
            <w:pPr>
              <w:pStyle w:val="TAC"/>
              <w:rPr>
                <w:rFonts w:cs="Arial"/>
                <w:szCs w:val="18"/>
                <w:lang w:val="en-US" w:eastAsia="zh-CN"/>
              </w:rPr>
            </w:pPr>
            <w:r w:rsidRPr="00037E04">
              <w:t>3* fy_high</w:t>
            </w:r>
          </w:p>
        </w:tc>
      </w:tr>
      <w:tr w:rsidR="004C6751" w:rsidRPr="008D4056" w14:paraId="0725A2C6"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C1" w14:textId="77777777" w:rsidR="004C6751" w:rsidRPr="008D4056" w:rsidRDefault="004C6751"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C2" w14:textId="77777777" w:rsidR="004C6751" w:rsidRPr="008D4056" w:rsidRDefault="004C6751" w:rsidP="00253F01">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2C3" w14:textId="77777777" w:rsidR="004C6751" w:rsidRPr="008D4056" w:rsidRDefault="004C6751" w:rsidP="00253F01">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2C4" w14:textId="77777777" w:rsidR="004C6751" w:rsidRPr="008D4056" w:rsidRDefault="004C6751" w:rsidP="00253F01">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2C5" w14:textId="77777777" w:rsidR="004C6751" w:rsidRPr="008D4056" w:rsidRDefault="004C6751" w:rsidP="00253F01">
            <w:pPr>
              <w:pStyle w:val="TAC"/>
              <w:rPr>
                <w:rFonts w:cs="Arial"/>
                <w:szCs w:val="18"/>
                <w:lang w:val="en-US" w:eastAsia="zh-CN"/>
              </w:rPr>
            </w:pPr>
            <w:r w:rsidRPr="00037E04">
              <w:t>5355</w:t>
            </w:r>
          </w:p>
        </w:tc>
      </w:tr>
      <w:tr w:rsidR="004C6751" w:rsidRPr="008D4056" w14:paraId="0725A2C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C7" w14:textId="77777777" w:rsidR="004C6751" w:rsidRPr="008D4056" w:rsidRDefault="004C6751"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C8" w14:textId="77777777" w:rsidR="004C6751" w:rsidRPr="008D4056" w:rsidRDefault="004C6751" w:rsidP="00253F01">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2C9" w14:textId="77777777" w:rsidR="004C6751" w:rsidRPr="008D4056" w:rsidRDefault="004C6751" w:rsidP="00253F01">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2CA" w14:textId="77777777" w:rsidR="004C6751" w:rsidRPr="008D4056" w:rsidRDefault="004C6751" w:rsidP="00253F01">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CB" w14:textId="77777777" w:rsidR="004C6751" w:rsidRPr="008D4056" w:rsidRDefault="004C6751" w:rsidP="00253F01">
            <w:pPr>
              <w:pStyle w:val="TAC"/>
              <w:rPr>
                <w:rFonts w:cs="Arial"/>
                <w:szCs w:val="18"/>
                <w:lang w:val="en-US" w:eastAsia="zh-CN"/>
              </w:rPr>
            </w:pPr>
            <w:r w:rsidRPr="00037E04">
              <w:t>|fy_high + fx_high|</w:t>
            </w:r>
          </w:p>
        </w:tc>
      </w:tr>
      <w:tr w:rsidR="004C6751" w:rsidRPr="008D4056" w14:paraId="0725A2D2"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CD"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CE" w14:textId="77777777" w:rsidR="004C6751" w:rsidRPr="008D4056" w:rsidRDefault="004C6751"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2CF" w14:textId="77777777" w:rsidR="004C6751" w:rsidRPr="008D4056" w:rsidRDefault="004C6751" w:rsidP="00253F01">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2D0" w14:textId="77777777" w:rsidR="004C6751" w:rsidRPr="008D4056" w:rsidRDefault="004C6751" w:rsidP="00253F01">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2D1" w14:textId="77777777" w:rsidR="004C6751" w:rsidRPr="008D4056" w:rsidRDefault="004C6751" w:rsidP="00253F01">
            <w:pPr>
              <w:pStyle w:val="TAC"/>
              <w:rPr>
                <w:rFonts w:cs="Arial"/>
                <w:szCs w:val="18"/>
                <w:lang w:val="en-US" w:eastAsia="zh-CN"/>
              </w:rPr>
            </w:pPr>
            <w:r w:rsidRPr="00037E04">
              <w:t>3765</w:t>
            </w:r>
          </w:p>
        </w:tc>
      </w:tr>
      <w:tr w:rsidR="004C6751" w:rsidRPr="008D4056" w14:paraId="0725A2D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D3" w14:textId="77777777" w:rsidR="004C6751" w:rsidRPr="008D4056" w:rsidRDefault="004C6751"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D4" w14:textId="77777777" w:rsidR="004C6751" w:rsidRPr="008D4056" w:rsidRDefault="004C6751" w:rsidP="00253F01">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2D5" w14:textId="77777777" w:rsidR="004C6751" w:rsidRPr="008D4056" w:rsidRDefault="004C6751" w:rsidP="00253F01">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2D6" w14:textId="77777777" w:rsidR="004C6751" w:rsidRPr="008D4056" w:rsidRDefault="004C6751" w:rsidP="00253F01">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2D7" w14:textId="77777777" w:rsidR="004C6751" w:rsidRPr="008D4056" w:rsidRDefault="004C6751" w:rsidP="00253F01">
            <w:pPr>
              <w:pStyle w:val="TAC"/>
              <w:rPr>
                <w:rFonts w:cs="Arial"/>
                <w:szCs w:val="18"/>
                <w:lang w:val="en-US" w:eastAsia="zh-CN"/>
              </w:rPr>
            </w:pPr>
            <w:r w:rsidRPr="00037E04">
              <w:t>|2*fy_high – fx_low|</w:t>
            </w:r>
          </w:p>
        </w:tc>
      </w:tr>
      <w:tr w:rsidR="004C6751" w:rsidRPr="008D4056" w14:paraId="0725A2DE"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D9"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DA" w14:textId="77777777" w:rsidR="004C6751" w:rsidRPr="008D4056" w:rsidRDefault="004C6751" w:rsidP="00253F01">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2DB" w14:textId="77777777" w:rsidR="004C6751" w:rsidRPr="008D4056" w:rsidRDefault="004C6751" w:rsidP="00253F01">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2DC" w14:textId="77777777" w:rsidR="004C6751" w:rsidRPr="008D4056" w:rsidRDefault="004C6751" w:rsidP="00253F01">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2DD" w14:textId="77777777" w:rsidR="004C6751" w:rsidRPr="008D4056" w:rsidRDefault="004C6751" w:rsidP="00253F01">
            <w:pPr>
              <w:pStyle w:val="TAC"/>
              <w:rPr>
                <w:rFonts w:cs="Arial"/>
                <w:szCs w:val="18"/>
                <w:lang w:val="en-US" w:eastAsia="zh-CN"/>
              </w:rPr>
            </w:pPr>
            <w:r w:rsidRPr="00037E04">
              <w:t>1650</w:t>
            </w:r>
          </w:p>
        </w:tc>
      </w:tr>
      <w:tr w:rsidR="004C6751" w:rsidRPr="008D4056" w14:paraId="0725A2E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DF" w14:textId="77777777" w:rsidR="004C6751" w:rsidRPr="008D4056" w:rsidRDefault="004C6751"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E0" w14:textId="77777777" w:rsidR="004C6751" w:rsidRPr="008D4056" w:rsidRDefault="004C6751" w:rsidP="00253F01">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2E1" w14:textId="77777777" w:rsidR="004C6751" w:rsidRPr="008D4056" w:rsidRDefault="004C6751" w:rsidP="00253F01">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2E2" w14:textId="77777777" w:rsidR="004C6751" w:rsidRPr="008D4056" w:rsidRDefault="004C6751" w:rsidP="00253F01">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E3" w14:textId="77777777" w:rsidR="004C6751" w:rsidRPr="008D4056" w:rsidRDefault="004C6751" w:rsidP="00253F01">
            <w:pPr>
              <w:pStyle w:val="TAC"/>
              <w:rPr>
                <w:rFonts w:cs="Arial"/>
                <w:szCs w:val="18"/>
                <w:lang w:val="en-US" w:eastAsia="zh-CN"/>
              </w:rPr>
            </w:pPr>
            <w:r w:rsidRPr="00037E04">
              <w:t>|2*fy_high + fx_high|</w:t>
            </w:r>
          </w:p>
        </w:tc>
      </w:tr>
      <w:tr w:rsidR="004C6751" w:rsidRPr="008D4056" w14:paraId="0725A2EA"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E5"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E6" w14:textId="77777777" w:rsidR="004C6751" w:rsidRPr="008D4056" w:rsidRDefault="004C6751" w:rsidP="00253F01">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2E7" w14:textId="77777777" w:rsidR="004C6751" w:rsidRPr="008D4056" w:rsidRDefault="004C6751" w:rsidP="00253F01">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2E8" w14:textId="77777777" w:rsidR="004C6751" w:rsidRPr="008D4056" w:rsidRDefault="004C6751" w:rsidP="00253F01">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2E9" w14:textId="77777777" w:rsidR="004C6751" w:rsidRPr="008D4056" w:rsidRDefault="004C6751" w:rsidP="00253F01">
            <w:pPr>
              <w:pStyle w:val="TAC"/>
              <w:rPr>
                <w:rFonts w:cs="Arial"/>
                <w:szCs w:val="18"/>
                <w:lang w:val="en-US" w:eastAsia="zh-CN"/>
              </w:rPr>
            </w:pPr>
            <w:r w:rsidRPr="00037E04">
              <w:t>5550</w:t>
            </w:r>
          </w:p>
        </w:tc>
      </w:tr>
      <w:tr w:rsidR="004C6751" w:rsidRPr="008D4056" w14:paraId="0725A2F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EB" w14:textId="77777777" w:rsidR="004C6751" w:rsidRPr="008D4056" w:rsidRDefault="004C6751"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EC" w14:textId="77777777" w:rsidR="004C6751" w:rsidRPr="008D4056" w:rsidRDefault="004C6751" w:rsidP="00253F01">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2ED" w14:textId="77777777" w:rsidR="004C6751" w:rsidRPr="008D4056" w:rsidRDefault="004C6751" w:rsidP="00253F01">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2EE" w14:textId="77777777" w:rsidR="004C6751" w:rsidRPr="008D4056" w:rsidRDefault="004C6751" w:rsidP="00253F01">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2EF" w14:textId="77777777" w:rsidR="004C6751" w:rsidRPr="008D4056" w:rsidRDefault="004C6751" w:rsidP="00253F01">
            <w:pPr>
              <w:pStyle w:val="TAC"/>
              <w:rPr>
                <w:rFonts w:cs="Arial"/>
                <w:szCs w:val="18"/>
                <w:lang w:val="en-US" w:eastAsia="zh-CN"/>
              </w:rPr>
            </w:pPr>
            <w:r w:rsidRPr="00037E04">
              <w:t>|3*fy_high – fx_low|</w:t>
            </w:r>
          </w:p>
        </w:tc>
      </w:tr>
      <w:tr w:rsidR="004C6751" w:rsidRPr="008D4056" w14:paraId="0725A2F6"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F1"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F2" w14:textId="77777777" w:rsidR="004C6751" w:rsidRPr="008D4056" w:rsidRDefault="004C6751" w:rsidP="00253F01">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2F3" w14:textId="77777777" w:rsidR="004C6751" w:rsidRPr="008D4056" w:rsidRDefault="004C6751" w:rsidP="00253F01">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2F4" w14:textId="77777777" w:rsidR="004C6751" w:rsidRPr="008D4056" w:rsidRDefault="004C6751" w:rsidP="00253F01">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2F5" w14:textId="77777777" w:rsidR="004C6751" w:rsidRPr="008D4056" w:rsidRDefault="004C6751" w:rsidP="00253F01">
            <w:pPr>
              <w:pStyle w:val="TAC"/>
              <w:rPr>
                <w:rFonts w:cs="Arial"/>
                <w:szCs w:val="18"/>
                <w:lang w:val="en-US" w:eastAsia="zh-CN"/>
              </w:rPr>
            </w:pPr>
            <w:r w:rsidRPr="00037E04">
              <w:t>3435</w:t>
            </w:r>
          </w:p>
        </w:tc>
      </w:tr>
      <w:tr w:rsidR="004C6751" w:rsidRPr="008D4056" w14:paraId="0725A2F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F7" w14:textId="77777777" w:rsidR="004C6751" w:rsidRPr="008D4056" w:rsidRDefault="004C6751"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F8" w14:textId="77777777" w:rsidR="004C6751" w:rsidRPr="008D4056" w:rsidRDefault="004C6751" w:rsidP="00253F01">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2F9" w14:textId="77777777" w:rsidR="004C6751" w:rsidRPr="008D4056" w:rsidRDefault="004C6751" w:rsidP="00253F01">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2FA" w14:textId="77777777" w:rsidR="004C6751" w:rsidRPr="008D4056" w:rsidRDefault="004C6751" w:rsidP="00253F01">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FB" w14:textId="77777777" w:rsidR="004C6751" w:rsidRPr="008D4056" w:rsidRDefault="004C6751" w:rsidP="00253F01">
            <w:pPr>
              <w:pStyle w:val="TAC"/>
              <w:rPr>
                <w:rFonts w:cs="Arial"/>
                <w:szCs w:val="18"/>
                <w:lang w:val="en-US" w:eastAsia="zh-CN"/>
              </w:rPr>
            </w:pPr>
            <w:r w:rsidRPr="00037E04">
              <w:t>|3*fy_high + fx_high|</w:t>
            </w:r>
          </w:p>
        </w:tc>
      </w:tr>
      <w:tr w:rsidR="004C6751" w:rsidRPr="008D4056" w14:paraId="0725A302"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FD"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FE" w14:textId="77777777" w:rsidR="004C6751" w:rsidRPr="008D4056" w:rsidRDefault="004C6751" w:rsidP="00253F01">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2FF" w14:textId="77777777" w:rsidR="004C6751" w:rsidRPr="008D4056" w:rsidRDefault="004C6751" w:rsidP="00253F01">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300" w14:textId="77777777" w:rsidR="004C6751" w:rsidRPr="008D4056" w:rsidRDefault="004C6751" w:rsidP="00253F01">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301" w14:textId="77777777" w:rsidR="004C6751" w:rsidRPr="008D4056" w:rsidRDefault="004C6751" w:rsidP="00253F01">
            <w:pPr>
              <w:pStyle w:val="TAC"/>
              <w:rPr>
                <w:rFonts w:cs="Arial"/>
                <w:szCs w:val="18"/>
                <w:lang w:val="en-US" w:eastAsia="zh-CN"/>
              </w:rPr>
            </w:pPr>
            <w:r w:rsidRPr="00037E04">
              <w:t>7335</w:t>
            </w:r>
          </w:p>
        </w:tc>
      </w:tr>
      <w:tr w:rsidR="004C6751" w:rsidRPr="008D4056" w14:paraId="0725A30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03" w14:textId="77777777" w:rsidR="004C6751" w:rsidRPr="008D4056" w:rsidRDefault="004C6751"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04" w14:textId="77777777" w:rsidR="004C6751" w:rsidRPr="008D4056" w:rsidRDefault="004C6751" w:rsidP="00253F01">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305" w14:textId="77777777" w:rsidR="004C6751" w:rsidRPr="008D4056" w:rsidRDefault="004C6751" w:rsidP="00253F01">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306" w14:textId="77777777" w:rsidR="004C6751" w:rsidRPr="008D4056" w:rsidRDefault="004C6751" w:rsidP="00253F01">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307" w14:textId="77777777" w:rsidR="004C6751" w:rsidRPr="008D4056" w:rsidRDefault="004C6751" w:rsidP="00253F01">
            <w:pPr>
              <w:pStyle w:val="TAC"/>
              <w:rPr>
                <w:rFonts w:cs="Arial"/>
                <w:szCs w:val="18"/>
                <w:lang w:val="en-US" w:eastAsia="zh-CN"/>
              </w:rPr>
            </w:pPr>
            <w:r w:rsidRPr="00037E04">
              <w:t>|2*fx_high + 2*fy_high|</w:t>
            </w:r>
          </w:p>
        </w:tc>
      </w:tr>
      <w:tr w:rsidR="004C6751" w:rsidRPr="008D4056" w14:paraId="0725A30E"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09"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0A" w14:textId="77777777" w:rsidR="004C6751" w:rsidRPr="008D4056" w:rsidRDefault="004C6751"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30B" w14:textId="77777777" w:rsidR="004C6751" w:rsidRPr="008D4056" w:rsidRDefault="004C6751" w:rsidP="00253F01">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30C" w14:textId="77777777" w:rsidR="004C6751" w:rsidRPr="008D4056" w:rsidRDefault="004C6751" w:rsidP="00253F01">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30D" w14:textId="77777777" w:rsidR="004C6751" w:rsidRPr="008D4056" w:rsidRDefault="004C6751" w:rsidP="00253F01">
            <w:pPr>
              <w:pStyle w:val="TAC"/>
              <w:rPr>
                <w:rFonts w:cs="Arial"/>
                <w:szCs w:val="18"/>
                <w:lang w:val="en-US" w:eastAsia="zh-CN"/>
              </w:rPr>
            </w:pPr>
            <w:r w:rsidRPr="00037E04">
              <w:t>7530</w:t>
            </w:r>
          </w:p>
        </w:tc>
      </w:tr>
      <w:tr w:rsidR="004C6751" w:rsidRPr="008D4056" w14:paraId="0725A31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0F" w14:textId="77777777" w:rsidR="004C6751" w:rsidRPr="008D4056" w:rsidRDefault="004C6751"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10" w14:textId="77777777" w:rsidR="004C6751" w:rsidRPr="008D4056" w:rsidRDefault="004C6751" w:rsidP="00253F01">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311" w14:textId="77777777" w:rsidR="004C6751" w:rsidRPr="008D4056" w:rsidRDefault="004C6751" w:rsidP="00253F01">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312" w14:textId="77777777" w:rsidR="004C6751" w:rsidRPr="008D4056" w:rsidRDefault="004C6751" w:rsidP="00253F01">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313" w14:textId="77777777" w:rsidR="004C6751" w:rsidRPr="008D4056" w:rsidRDefault="004C6751" w:rsidP="00253F01">
            <w:pPr>
              <w:pStyle w:val="TAC"/>
              <w:rPr>
                <w:rFonts w:cs="Arial"/>
                <w:szCs w:val="18"/>
                <w:lang w:val="en-US" w:eastAsia="zh-CN"/>
              </w:rPr>
            </w:pPr>
            <w:r w:rsidRPr="00037E04">
              <w:t>|fy_high – 4*fx_low|</w:t>
            </w:r>
          </w:p>
        </w:tc>
      </w:tr>
      <w:tr w:rsidR="004C6751" w:rsidRPr="008D4056" w14:paraId="0725A31A"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15"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16" w14:textId="77777777" w:rsidR="004C6751" w:rsidRPr="008D4056" w:rsidRDefault="004C6751" w:rsidP="00253F01">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317" w14:textId="77777777" w:rsidR="004C6751" w:rsidRPr="008D4056" w:rsidRDefault="004C6751" w:rsidP="00253F01">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318" w14:textId="77777777" w:rsidR="004C6751" w:rsidRPr="008D4056" w:rsidRDefault="004C6751" w:rsidP="00253F01">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319" w14:textId="77777777" w:rsidR="004C6751" w:rsidRPr="008D4056" w:rsidRDefault="004C6751" w:rsidP="00253F01">
            <w:pPr>
              <w:pStyle w:val="TAC"/>
              <w:rPr>
                <w:rFonts w:cs="Arial"/>
                <w:szCs w:val="18"/>
                <w:lang w:val="en-US" w:eastAsia="zh-CN"/>
              </w:rPr>
            </w:pPr>
            <w:r w:rsidRPr="00037E04">
              <w:t>5895</w:t>
            </w:r>
          </w:p>
        </w:tc>
      </w:tr>
      <w:tr w:rsidR="004C6751" w:rsidRPr="008D4056" w14:paraId="0725A32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1B" w14:textId="77777777" w:rsidR="004C6751" w:rsidRPr="008D4056" w:rsidRDefault="004C6751"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1C" w14:textId="77777777" w:rsidR="004C6751" w:rsidRPr="008D4056" w:rsidRDefault="004C6751" w:rsidP="00253F01">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31D" w14:textId="77777777" w:rsidR="004C6751" w:rsidRPr="008D4056" w:rsidRDefault="004C6751" w:rsidP="00253F01">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31E" w14:textId="77777777" w:rsidR="004C6751" w:rsidRPr="008D4056" w:rsidRDefault="004C6751" w:rsidP="00253F01">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31F" w14:textId="77777777" w:rsidR="004C6751" w:rsidRPr="008D4056" w:rsidRDefault="004C6751" w:rsidP="00253F01">
            <w:pPr>
              <w:pStyle w:val="TAC"/>
              <w:rPr>
                <w:rFonts w:cs="Arial"/>
                <w:szCs w:val="18"/>
                <w:lang w:val="en-US" w:eastAsia="zh-CN"/>
              </w:rPr>
            </w:pPr>
            <w:r w:rsidRPr="00037E04">
              <w:t>|fy_high + 4*fx_high|</w:t>
            </w:r>
          </w:p>
        </w:tc>
      </w:tr>
      <w:tr w:rsidR="004C6751" w:rsidRPr="008D4056" w14:paraId="0725A326"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21"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22" w14:textId="77777777" w:rsidR="004C6751" w:rsidRPr="008D4056" w:rsidRDefault="004C6751" w:rsidP="00253F01">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323" w14:textId="77777777" w:rsidR="004C6751" w:rsidRPr="008D4056" w:rsidRDefault="004C6751" w:rsidP="00253F01">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324" w14:textId="77777777" w:rsidR="004C6751" w:rsidRPr="008D4056" w:rsidRDefault="004C6751" w:rsidP="00253F01">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325" w14:textId="77777777" w:rsidR="004C6751" w:rsidRPr="008D4056" w:rsidRDefault="004C6751" w:rsidP="00253F01">
            <w:pPr>
              <w:pStyle w:val="TAC"/>
              <w:rPr>
                <w:rFonts w:cs="Arial"/>
                <w:szCs w:val="18"/>
                <w:lang w:val="en-US" w:eastAsia="zh-CN"/>
              </w:rPr>
            </w:pPr>
            <w:r w:rsidRPr="00037E04">
              <w:t>9705</w:t>
            </w:r>
          </w:p>
        </w:tc>
      </w:tr>
      <w:tr w:rsidR="004C6751" w:rsidRPr="008D4056" w14:paraId="0725A32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27" w14:textId="77777777" w:rsidR="004C6751" w:rsidRPr="008D4056" w:rsidRDefault="004C6751"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28" w14:textId="77777777" w:rsidR="004C6751" w:rsidRPr="008D4056" w:rsidRDefault="004C6751" w:rsidP="00253F01">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329" w14:textId="77777777" w:rsidR="004C6751" w:rsidRPr="008D4056" w:rsidRDefault="004C6751" w:rsidP="00253F01">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32A" w14:textId="77777777" w:rsidR="004C6751" w:rsidRPr="008D4056" w:rsidRDefault="004C6751" w:rsidP="00253F01">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32B" w14:textId="77777777" w:rsidR="004C6751" w:rsidRPr="008D4056" w:rsidRDefault="004C6751" w:rsidP="00253F01">
            <w:pPr>
              <w:pStyle w:val="TAC"/>
              <w:rPr>
                <w:rFonts w:cs="Arial"/>
                <w:szCs w:val="18"/>
                <w:lang w:val="en-US" w:eastAsia="zh-CN"/>
              </w:rPr>
            </w:pPr>
            <w:r w:rsidRPr="00037E04">
              <w:t>|2*fy_high – 3*fx_low|</w:t>
            </w:r>
          </w:p>
        </w:tc>
      </w:tr>
      <w:tr w:rsidR="004C6751" w:rsidRPr="008D4056" w14:paraId="0725A332"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2D"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2E" w14:textId="77777777" w:rsidR="004C6751" w:rsidRPr="008D4056" w:rsidRDefault="004C6751" w:rsidP="00253F01">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32F" w14:textId="77777777" w:rsidR="004C6751" w:rsidRPr="008D4056" w:rsidRDefault="004C6751" w:rsidP="00253F01">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330" w14:textId="77777777" w:rsidR="004C6751" w:rsidRPr="008D4056" w:rsidRDefault="004C6751" w:rsidP="00253F01">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331" w14:textId="77777777" w:rsidR="004C6751" w:rsidRPr="008D4056" w:rsidRDefault="004C6751" w:rsidP="00253F01">
            <w:pPr>
              <w:pStyle w:val="TAC"/>
              <w:rPr>
                <w:rFonts w:cs="Arial"/>
                <w:szCs w:val="18"/>
                <w:lang w:val="en-US" w:eastAsia="zh-CN"/>
              </w:rPr>
            </w:pPr>
            <w:r w:rsidRPr="00037E04">
              <w:t>2190</w:t>
            </w:r>
          </w:p>
        </w:tc>
      </w:tr>
      <w:tr w:rsidR="004C6751" w:rsidRPr="008D4056" w14:paraId="0725A33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33" w14:textId="77777777" w:rsidR="004C6751" w:rsidRPr="008D4056" w:rsidRDefault="004C6751"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34" w14:textId="77777777" w:rsidR="004C6751" w:rsidRPr="008D4056" w:rsidRDefault="004C6751" w:rsidP="00253F01">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335" w14:textId="77777777" w:rsidR="004C6751" w:rsidRPr="008D4056" w:rsidRDefault="004C6751" w:rsidP="00253F01">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336" w14:textId="77777777" w:rsidR="004C6751" w:rsidRPr="008D4056" w:rsidRDefault="004C6751" w:rsidP="00253F01">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337" w14:textId="77777777" w:rsidR="004C6751" w:rsidRPr="008D4056" w:rsidRDefault="004C6751" w:rsidP="00253F01">
            <w:pPr>
              <w:pStyle w:val="TAC"/>
              <w:rPr>
                <w:rFonts w:cs="Arial"/>
                <w:szCs w:val="18"/>
                <w:lang w:val="en-US" w:eastAsia="zh-CN"/>
              </w:rPr>
            </w:pPr>
            <w:r w:rsidRPr="00037E04">
              <w:t>|2*fy_high + 3*fx_high|</w:t>
            </w:r>
          </w:p>
        </w:tc>
      </w:tr>
      <w:tr w:rsidR="004C6751" w:rsidRPr="008D4056" w14:paraId="0725A33E"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339"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33A" w14:textId="77777777" w:rsidR="004C6751" w:rsidRPr="008D4056" w:rsidRDefault="004C6751" w:rsidP="00253F01">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33B" w14:textId="77777777" w:rsidR="004C6751" w:rsidRPr="008D4056" w:rsidRDefault="004C6751" w:rsidP="00253F01">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33C" w14:textId="77777777" w:rsidR="004C6751" w:rsidRPr="008D4056" w:rsidRDefault="004C6751" w:rsidP="00253F01">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33D" w14:textId="77777777" w:rsidR="004C6751" w:rsidRPr="008D4056" w:rsidRDefault="004C6751" w:rsidP="00253F01">
            <w:pPr>
              <w:pStyle w:val="TAC"/>
              <w:rPr>
                <w:rFonts w:cs="Arial"/>
                <w:szCs w:val="18"/>
                <w:lang w:val="en-US" w:eastAsia="zh-CN"/>
              </w:rPr>
            </w:pPr>
            <w:r w:rsidRPr="00037E04">
              <w:t>9510</w:t>
            </w:r>
          </w:p>
        </w:tc>
      </w:tr>
    </w:tbl>
    <w:p w14:paraId="0725A33F" w14:textId="77777777" w:rsidR="004C6751" w:rsidRDefault="004C6751" w:rsidP="004C6751">
      <w:pPr>
        <w:rPr>
          <w:lang w:val="en-US"/>
        </w:rPr>
      </w:pPr>
    </w:p>
    <w:p w14:paraId="0725A340" w14:textId="77777777" w:rsidR="004C6751" w:rsidRDefault="004C6751" w:rsidP="004C6751">
      <w:pPr>
        <w:rPr>
          <w:rFonts w:eastAsia="MS Mincho"/>
          <w:i/>
          <w:color w:val="0000FF"/>
          <w:lang w:val="en-US" w:eastAsia="ja-JP"/>
        </w:rPr>
      </w:pPr>
      <w:r>
        <w:rPr>
          <w:lang w:val="en-US"/>
        </w:rPr>
        <w:t xml:space="preserve">Based on Table </w:t>
      </w:r>
      <w:r>
        <w:rPr>
          <w:lang w:val="en-US" w:eastAsia="ja-JP"/>
        </w:rPr>
        <w:t>7.2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20 and band 38</w:t>
      </w:r>
      <w:r w:rsidRPr="00C047B4">
        <w:rPr>
          <w:lang w:eastAsia="ko-KR"/>
        </w:rPr>
        <w:t xml:space="preserve"> downlink.</w:t>
      </w:r>
      <w:r>
        <w:rPr>
          <w:lang w:val="en-US" w:eastAsia="ja-JP"/>
        </w:rPr>
        <w:t xml:space="preserve"> </w:t>
      </w:r>
    </w:p>
    <w:p w14:paraId="0725A341" w14:textId="77777777" w:rsidR="004C6751" w:rsidRDefault="004C6751" w:rsidP="000003F0">
      <w:pPr>
        <w:pStyle w:val="Heading4"/>
        <w:rPr>
          <w:lang w:val="en-US"/>
        </w:rPr>
      </w:pPr>
      <w:bookmarkStart w:id="138" w:name="_Toc87876999"/>
      <w:r>
        <w:rPr>
          <w:lang w:val="en-US" w:eastAsia="ja-JP"/>
        </w:rPr>
        <w:t>7.2</w:t>
      </w:r>
      <w:r>
        <w:rPr>
          <w:lang w:val="en-US"/>
        </w:rPr>
        <w:t>.1.</w:t>
      </w:r>
      <w:r>
        <w:rPr>
          <w:lang w:val="en-US" w:eastAsia="ja-JP"/>
        </w:rPr>
        <w:t>3</w:t>
      </w:r>
      <w:r>
        <w:rPr>
          <w:rFonts w:ascii="Calibri" w:hAnsi="Calibri"/>
          <w:sz w:val="21"/>
          <w:szCs w:val="22"/>
          <w:lang w:val="en-US" w:eastAsia="sv-SE"/>
        </w:rPr>
        <w:tab/>
      </w:r>
      <w:r>
        <w:rPr>
          <w:lang w:val="en-US"/>
        </w:rPr>
        <w:t>MSD</w:t>
      </w:r>
      <w:bookmarkEnd w:id="138"/>
    </w:p>
    <w:p w14:paraId="0725A343" w14:textId="73FB59E3" w:rsidR="004C6751" w:rsidRPr="009E49EB" w:rsidRDefault="004C6751" w:rsidP="004C6751">
      <w:pPr>
        <w:rPr>
          <w:lang w:val="x-none" w:eastAsia="ja-JP"/>
        </w:rPr>
      </w:pPr>
      <w:r w:rsidRPr="00A973C0">
        <w:t xml:space="preserve">When uplink CA configurations </w:t>
      </w:r>
      <w:r w:rsidRPr="00A973C0">
        <w:rPr>
          <w:rFonts w:hint="eastAsia"/>
          <w:lang w:eastAsia="ko-KR"/>
        </w:rPr>
        <w:t>CA_1A-3A</w:t>
      </w:r>
      <w:r>
        <w:rPr>
          <w:lang w:eastAsia="ko-KR"/>
        </w:rPr>
        <w:t xml:space="preserve"> is</w:t>
      </w:r>
      <w:r w:rsidRPr="00A973C0">
        <w:t xml:space="preserve"> paired with down</w:t>
      </w:r>
      <w:r>
        <w:t>link CA configuration CA_1A-3A-20</w:t>
      </w:r>
      <w:r w:rsidRPr="00A973C0">
        <w:t>A</w:t>
      </w:r>
      <w:r>
        <w:t>-38A</w:t>
      </w:r>
      <w:r w:rsidRPr="00A973C0">
        <w:t xml:space="preserve"> there are no interference components from 2 uplink operation which would interfere the downlink of the third band</w:t>
      </w:r>
      <w:r w:rsidRPr="003C7E6B">
        <w:t>, the 3rd IMD will interf</w:t>
      </w:r>
      <w:r>
        <w:t>ere own Rx frequency of Band 1 and i</w:t>
      </w:r>
      <w:r w:rsidRPr="003C7E6B">
        <w:t>t has been solved by fallback combination CA_1A_3</w:t>
      </w:r>
      <w:r>
        <w:t>A</w:t>
      </w:r>
      <w:r w:rsidRPr="00A973C0">
        <w:t>.</w:t>
      </w:r>
    </w:p>
    <w:p w14:paraId="0725A344" w14:textId="77777777" w:rsidR="004C6751" w:rsidRDefault="004C6751" w:rsidP="000003F0">
      <w:pPr>
        <w:pStyle w:val="Heading4"/>
        <w:rPr>
          <w:lang w:val="en-US"/>
        </w:rPr>
      </w:pPr>
      <w:bookmarkStart w:id="139" w:name="_Toc87877000"/>
      <w:r>
        <w:rPr>
          <w:lang w:val="en-US" w:eastAsia="ja-JP"/>
        </w:rPr>
        <w:t>7.2</w:t>
      </w:r>
      <w:r>
        <w:rPr>
          <w:lang w:val="en-US"/>
        </w:rPr>
        <w:t>.1.</w:t>
      </w:r>
      <w:r>
        <w:rPr>
          <w:lang w:val="en-US" w:eastAsia="ja-JP"/>
        </w:rPr>
        <w:t>4</w:t>
      </w:r>
      <w:r>
        <w:rPr>
          <w:lang w:val="en-US"/>
        </w:rPr>
        <w:tab/>
        <w:t>∆TIB and ∆RIB values</w:t>
      </w:r>
      <w:bookmarkEnd w:id="139"/>
    </w:p>
    <w:p w14:paraId="0725A346" w14:textId="7E09050E" w:rsidR="004C6751" w:rsidRDefault="004C6751" w:rsidP="00253F01">
      <w:r w:rsidRPr="00CD0CF1">
        <w:rPr>
          <w:lang w:val="en-US" w:eastAsia="zh-CN"/>
        </w:rPr>
        <w:t>The same requirements of lower order combination which are specified in TS36.101 can be applied.</w:t>
      </w:r>
    </w:p>
    <w:p w14:paraId="0725A347" w14:textId="77777777" w:rsidR="003B7BF5" w:rsidRDefault="003B7BF5" w:rsidP="003B7BF5">
      <w:pPr>
        <w:pStyle w:val="Heading2"/>
      </w:pPr>
      <w:bookmarkStart w:id="140" w:name="_Toc87877001"/>
      <w:r>
        <w:rPr>
          <w:lang w:val="en-US"/>
        </w:rPr>
        <w:t>7.3</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7 and Band 38 DL </w:t>
      </w:r>
      <w:r>
        <w:rPr>
          <w:rFonts w:eastAsia="Malgun Gothic"/>
          <w:lang w:eastAsia="ko-KR"/>
        </w:rPr>
        <w:t>with 2</w:t>
      </w:r>
      <w:r>
        <w:t xml:space="preserve"> bands UL</w:t>
      </w:r>
      <w:bookmarkEnd w:id="140"/>
    </w:p>
    <w:p w14:paraId="0725A348" w14:textId="77777777" w:rsidR="003B7BF5" w:rsidRDefault="003B7BF5" w:rsidP="000003F0">
      <w:pPr>
        <w:pStyle w:val="Heading3"/>
        <w:rPr>
          <w:rFonts w:ascii="Calibri" w:hAnsi="Calibri"/>
          <w:sz w:val="22"/>
          <w:szCs w:val="22"/>
          <w:lang w:eastAsia="sv-SE"/>
        </w:rPr>
      </w:pPr>
      <w:bookmarkStart w:id="141" w:name="_Toc87877002"/>
      <w:r>
        <w:t>7.3</w:t>
      </w:r>
      <w:r>
        <w:rPr>
          <w:lang w:eastAsia="ko-KR"/>
        </w:rPr>
        <w:t>.1</w:t>
      </w:r>
      <w:r>
        <w:rPr>
          <w:rFonts w:ascii="Calibri" w:hAnsi="Calibri"/>
          <w:sz w:val="22"/>
          <w:szCs w:val="22"/>
          <w:lang w:eastAsia="sv-SE"/>
        </w:rPr>
        <w:tab/>
      </w:r>
      <w:r>
        <w:t>List of specific combination issues</w:t>
      </w:r>
      <w:bookmarkEnd w:id="141"/>
    </w:p>
    <w:p w14:paraId="0725A349" w14:textId="77777777" w:rsidR="003B7BF5" w:rsidRDefault="003B7BF5" w:rsidP="000003F0">
      <w:pPr>
        <w:pStyle w:val="Heading4"/>
        <w:rPr>
          <w:lang w:val="en-US" w:eastAsia="ko-KR"/>
        </w:rPr>
      </w:pPr>
      <w:bookmarkStart w:id="142" w:name="_Toc87877003"/>
      <w:r>
        <w:rPr>
          <w:lang w:val="en-US" w:eastAsia="ja-JP"/>
        </w:rPr>
        <w:t>7.3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2"/>
    </w:p>
    <w:p w14:paraId="0725A34A" w14:textId="77777777" w:rsidR="003B7BF5" w:rsidRDefault="003B7BF5" w:rsidP="000003F0">
      <w:pPr>
        <w:pStyle w:val="TH"/>
      </w:pPr>
      <w:r>
        <w:t xml:space="preserve">Table </w:t>
      </w:r>
      <w:r>
        <w:rPr>
          <w:lang w:val="en-US" w:eastAsia="ja-JP"/>
        </w:rPr>
        <w:t>7.3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466"/>
        <w:gridCol w:w="767"/>
        <w:gridCol w:w="586"/>
        <w:gridCol w:w="586"/>
        <w:gridCol w:w="586"/>
        <w:gridCol w:w="586"/>
        <w:gridCol w:w="586"/>
        <w:gridCol w:w="586"/>
        <w:gridCol w:w="1187"/>
        <w:gridCol w:w="1306"/>
      </w:tblGrid>
      <w:tr w:rsidR="003B7BF5" w14:paraId="0725A34C"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34B" w14:textId="77777777" w:rsidR="003B7BF5" w:rsidRDefault="003B7BF5" w:rsidP="00253F01">
            <w:pPr>
              <w:pStyle w:val="TAH"/>
            </w:pPr>
            <w:r>
              <w:t>E-UTRA CA configuration / Bandwidth combination set</w:t>
            </w:r>
          </w:p>
        </w:tc>
      </w:tr>
      <w:tr w:rsidR="003B7BF5" w14:paraId="0725A359" w14:textId="77777777" w:rsidTr="00845C4D">
        <w:trPr>
          <w:trHeight w:val="465"/>
          <w:jc w:val="center"/>
        </w:trPr>
        <w:tc>
          <w:tcPr>
            <w:tcW w:w="847" w:type="pct"/>
            <w:tcBorders>
              <w:top w:val="single" w:sz="4" w:space="0" w:color="auto"/>
              <w:left w:val="single" w:sz="4" w:space="0" w:color="auto"/>
              <w:bottom w:val="single" w:sz="4" w:space="0" w:color="auto"/>
              <w:right w:val="single" w:sz="4" w:space="0" w:color="auto"/>
            </w:tcBorders>
            <w:vAlign w:val="center"/>
            <w:hideMark/>
          </w:tcPr>
          <w:p w14:paraId="0725A34D" w14:textId="77777777" w:rsidR="003B7BF5" w:rsidRDefault="003B7BF5"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34E" w14:textId="77777777" w:rsidR="003B7BF5" w:rsidRDefault="003B7BF5"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4F" w14:textId="77777777" w:rsidR="003B7BF5" w:rsidRDefault="003B7BF5"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0" w14:textId="77777777" w:rsidR="003B7BF5" w:rsidRDefault="003B7BF5">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1" w14:textId="77777777" w:rsidR="003B7BF5" w:rsidRDefault="003B7BF5">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2" w14:textId="77777777" w:rsidR="003B7BF5" w:rsidRDefault="003B7BF5">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3" w14:textId="77777777" w:rsidR="003B7BF5" w:rsidRDefault="003B7BF5">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4" w14:textId="77777777" w:rsidR="003B7BF5" w:rsidRDefault="003B7BF5">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5" w14:textId="77777777" w:rsidR="003B7BF5" w:rsidRDefault="003B7BF5">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356" w14:textId="77777777" w:rsidR="003B7BF5" w:rsidRDefault="003B7BF5">
            <w:pPr>
              <w:pStyle w:val="TAH"/>
            </w:pPr>
            <w:r>
              <w:t>Maximum aggregated bandwidth</w:t>
            </w:r>
          </w:p>
          <w:p w14:paraId="0725A357" w14:textId="77777777" w:rsidR="003B7BF5" w:rsidRDefault="003B7BF5">
            <w:pPr>
              <w:pStyle w:val="TAH"/>
            </w:pPr>
            <w: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725A358" w14:textId="77777777" w:rsidR="003B7BF5" w:rsidRDefault="003B7BF5">
            <w:pPr>
              <w:pStyle w:val="TAH"/>
            </w:pPr>
            <w:r>
              <w:t>Bandwidth combination set</w:t>
            </w:r>
          </w:p>
        </w:tc>
      </w:tr>
      <w:tr w:rsidR="003B7BF5" w14:paraId="0725A365" w14:textId="77777777" w:rsidTr="00845C4D">
        <w:trPr>
          <w:trHeight w:val="235"/>
          <w:jc w:val="center"/>
        </w:trPr>
        <w:tc>
          <w:tcPr>
            <w:tcW w:w="847" w:type="pct"/>
            <w:vMerge w:val="restart"/>
            <w:tcBorders>
              <w:top w:val="single" w:sz="4" w:space="0" w:color="auto"/>
              <w:left w:val="single" w:sz="4" w:space="0" w:color="auto"/>
              <w:right w:val="single" w:sz="4" w:space="0" w:color="auto"/>
            </w:tcBorders>
            <w:vAlign w:val="center"/>
            <w:hideMark/>
          </w:tcPr>
          <w:p w14:paraId="0725A35A" w14:textId="77777777" w:rsidR="003B7BF5" w:rsidRDefault="003B7BF5" w:rsidP="00253F01">
            <w:pPr>
              <w:pStyle w:val="TAC"/>
              <w:rPr>
                <w:lang w:eastAsia="ko-KR"/>
              </w:rPr>
            </w:pPr>
            <w:r>
              <w:rPr>
                <w:lang w:eastAsia="ja-JP"/>
              </w:rPr>
              <w:t>CA_1A-3A-7A-38A</w:t>
            </w:r>
          </w:p>
        </w:tc>
        <w:tc>
          <w:tcPr>
            <w:tcW w:w="739" w:type="pct"/>
            <w:vMerge w:val="restart"/>
            <w:tcBorders>
              <w:top w:val="single" w:sz="4" w:space="0" w:color="auto"/>
              <w:left w:val="single" w:sz="4" w:space="0" w:color="auto"/>
              <w:right w:val="single" w:sz="4" w:space="0" w:color="auto"/>
            </w:tcBorders>
            <w:vAlign w:val="center"/>
            <w:hideMark/>
          </w:tcPr>
          <w:p w14:paraId="0725A35B" w14:textId="77777777" w:rsidR="003B7BF5" w:rsidRDefault="003B7BF5">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5C" w14:textId="77777777" w:rsidR="003B7BF5" w:rsidRDefault="003B7BF5">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35D" w14:textId="77777777" w:rsidR="003B7BF5" w:rsidRDefault="003B7BF5">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35E" w14:textId="77777777" w:rsidR="003B7BF5" w:rsidRDefault="003B7BF5">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F"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0"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1"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2" w14:textId="77777777" w:rsidR="003B7BF5" w:rsidRDefault="003B7BF5">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363" w14:textId="77777777" w:rsidR="003B7BF5" w:rsidRDefault="003B7BF5">
            <w:pPr>
              <w:pStyle w:val="TAC"/>
              <w:rPr>
                <w:lang w:eastAsia="ja-JP"/>
              </w:rPr>
            </w:pPr>
            <w:r>
              <w:rPr>
                <w:lang w:val="it-IT" w:eastAsia="ja-JP"/>
              </w:rPr>
              <w:t>80</w:t>
            </w:r>
          </w:p>
        </w:tc>
        <w:tc>
          <w:tcPr>
            <w:tcW w:w="657" w:type="pct"/>
            <w:vMerge w:val="restart"/>
            <w:tcBorders>
              <w:top w:val="single" w:sz="4" w:space="0" w:color="auto"/>
              <w:left w:val="single" w:sz="4" w:space="0" w:color="auto"/>
              <w:right w:val="single" w:sz="4" w:space="0" w:color="auto"/>
            </w:tcBorders>
            <w:vAlign w:val="center"/>
            <w:hideMark/>
          </w:tcPr>
          <w:p w14:paraId="0725A364" w14:textId="77777777" w:rsidR="003B7BF5" w:rsidRDefault="003B7BF5">
            <w:pPr>
              <w:pStyle w:val="TAC"/>
              <w:rPr>
                <w:lang w:eastAsia="ko-KR"/>
              </w:rPr>
            </w:pPr>
            <w:r>
              <w:rPr>
                <w:lang w:eastAsia="ko-KR"/>
              </w:rPr>
              <w:t>0</w:t>
            </w:r>
          </w:p>
        </w:tc>
      </w:tr>
      <w:tr w:rsidR="003B7BF5" w14:paraId="0725A371" w14:textId="77777777" w:rsidTr="00845C4D">
        <w:trPr>
          <w:trHeight w:val="283"/>
          <w:jc w:val="center"/>
        </w:trPr>
        <w:tc>
          <w:tcPr>
            <w:tcW w:w="0" w:type="auto"/>
            <w:vMerge/>
            <w:tcBorders>
              <w:left w:val="single" w:sz="4" w:space="0" w:color="auto"/>
              <w:right w:val="single" w:sz="4" w:space="0" w:color="auto"/>
            </w:tcBorders>
            <w:vAlign w:val="center"/>
            <w:hideMark/>
          </w:tcPr>
          <w:p w14:paraId="0725A366" w14:textId="77777777" w:rsidR="003B7BF5" w:rsidRDefault="003B7BF5" w:rsidP="00253F01">
            <w:pPr>
              <w:pStyle w:val="TAC"/>
              <w:rPr>
                <w:lang w:eastAsia="ko-KR"/>
              </w:rPr>
            </w:pPr>
          </w:p>
        </w:tc>
        <w:tc>
          <w:tcPr>
            <w:tcW w:w="0" w:type="auto"/>
            <w:vMerge/>
            <w:tcBorders>
              <w:left w:val="single" w:sz="4" w:space="0" w:color="auto"/>
              <w:right w:val="single" w:sz="4" w:space="0" w:color="auto"/>
            </w:tcBorders>
            <w:vAlign w:val="center"/>
            <w:hideMark/>
          </w:tcPr>
          <w:p w14:paraId="0725A367" w14:textId="77777777" w:rsidR="003B7BF5" w:rsidRDefault="003B7BF5"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68" w14:textId="77777777" w:rsidR="003B7BF5" w:rsidRDefault="003B7BF5">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369" w14:textId="77777777" w:rsidR="003B7BF5" w:rsidRDefault="003B7BF5">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36A" w14:textId="77777777" w:rsidR="003B7BF5" w:rsidRDefault="003B7BF5">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B"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C"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6D" w14:textId="77777777" w:rsidR="003B7BF5" w:rsidRDefault="003B7BF5">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36E" w14:textId="77777777" w:rsidR="003B7BF5" w:rsidRDefault="003B7BF5">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36F" w14:textId="77777777" w:rsidR="003B7BF5" w:rsidRDefault="003B7BF5" w:rsidP="00253F01">
            <w:pPr>
              <w:pStyle w:val="TAC"/>
              <w:rPr>
                <w:lang w:eastAsia="ja-JP"/>
              </w:rPr>
            </w:pPr>
          </w:p>
        </w:tc>
        <w:tc>
          <w:tcPr>
            <w:tcW w:w="0" w:type="auto"/>
            <w:vMerge/>
            <w:tcBorders>
              <w:left w:val="single" w:sz="4" w:space="0" w:color="auto"/>
              <w:right w:val="single" w:sz="4" w:space="0" w:color="auto"/>
            </w:tcBorders>
            <w:vAlign w:val="center"/>
            <w:hideMark/>
          </w:tcPr>
          <w:p w14:paraId="0725A370" w14:textId="77777777" w:rsidR="003B7BF5" w:rsidRDefault="003B7BF5" w:rsidP="00253F01">
            <w:pPr>
              <w:pStyle w:val="TAC"/>
              <w:rPr>
                <w:lang w:eastAsia="ko-KR"/>
              </w:rPr>
            </w:pPr>
          </w:p>
        </w:tc>
      </w:tr>
      <w:tr w:rsidR="003B7BF5" w14:paraId="0725A37D" w14:textId="77777777" w:rsidTr="00845C4D">
        <w:trPr>
          <w:trHeight w:val="340"/>
          <w:jc w:val="center"/>
        </w:trPr>
        <w:tc>
          <w:tcPr>
            <w:tcW w:w="0" w:type="auto"/>
            <w:vMerge/>
            <w:tcBorders>
              <w:left w:val="single" w:sz="4" w:space="0" w:color="auto"/>
              <w:right w:val="single" w:sz="4" w:space="0" w:color="auto"/>
            </w:tcBorders>
            <w:vAlign w:val="center"/>
            <w:hideMark/>
          </w:tcPr>
          <w:p w14:paraId="0725A372" w14:textId="77777777" w:rsidR="003B7BF5" w:rsidRDefault="003B7BF5" w:rsidP="00253F01">
            <w:pPr>
              <w:pStyle w:val="TAC"/>
              <w:rPr>
                <w:lang w:eastAsia="ko-KR"/>
              </w:rPr>
            </w:pPr>
          </w:p>
        </w:tc>
        <w:tc>
          <w:tcPr>
            <w:tcW w:w="0" w:type="auto"/>
            <w:vMerge/>
            <w:tcBorders>
              <w:left w:val="single" w:sz="4" w:space="0" w:color="auto"/>
              <w:right w:val="single" w:sz="4" w:space="0" w:color="auto"/>
            </w:tcBorders>
            <w:vAlign w:val="center"/>
            <w:hideMark/>
          </w:tcPr>
          <w:p w14:paraId="0725A373" w14:textId="77777777" w:rsidR="003B7BF5" w:rsidRDefault="003B7BF5"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74" w14:textId="77777777" w:rsidR="003B7BF5" w:rsidRDefault="003B7BF5">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375" w14:textId="77777777" w:rsidR="003B7BF5" w:rsidRDefault="003B7BF5">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376" w14:textId="77777777" w:rsidR="003B7BF5" w:rsidRDefault="003B7BF5">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7" w14:textId="77777777" w:rsidR="003B7BF5" w:rsidRDefault="003B7BF5">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8" w14:textId="77777777" w:rsidR="003B7BF5" w:rsidRDefault="003B7BF5">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9" w14:textId="77777777" w:rsidR="003B7BF5" w:rsidRDefault="003B7BF5">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7A" w14:textId="77777777" w:rsidR="003B7BF5" w:rsidRDefault="003B7BF5">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37B" w14:textId="77777777" w:rsidR="003B7BF5" w:rsidRDefault="003B7BF5" w:rsidP="00253F01">
            <w:pPr>
              <w:pStyle w:val="TAC"/>
              <w:rPr>
                <w:lang w:eastAsia="ja-JP"/>
              </w:rPr>
            </w:pPr>
          </w:p>
        </w:tc>
        <w:tc>
          <w:tcPr>
            <w:tcW w:w="0" w:type="auto"/>
            <w:vMerge/>
            <w:tcBorders>
              <w:left w:val="single" w:sz="4" w:space="0" w:color="auto"/>
              <w:right w:val="single" w:sz="4" w:space="0" w:color="auto"/>
            </w:tcBorders>
            <w:vAlign w:val="center"/>
            <w:hideMark/>
          </w:tcPr>
          <w:p w14:paraId="0725A37C" w14:textId="77777777" w:rsidR="003B7BF5" w:rsidRDefault="003B7BF5" w:rsidP="00253F01">
            <w:pPr>
              <w:pStyle w:val="TAC"/>
              <w:rPr>
                <w:lang w:eastAsia="ko-KR"/>
              </w:rPr>
            </w:pPr>
          </w:p>
        </w:tc>
      </w:tr>
      <w:tr w:rsidR="003B7BF5" w14:paraId="0725A389"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37E" w14:textId="77777777" w:rsidR="003B7BF5" w:rsidRDefault="003B7BF5" w:rsidP="00253F01">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725A37F" w14:textId="77777777" w:rsidR="003B7BF5" w:rsidRDefault="003B7BF5"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380" w14:textId="77777777" w:rsidR="003B7BF5" w:rsidRDefault="003B7BF5">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381" w14:textId="77777777" w:rsidR="003B7BF5" w:rsidRDefault="003B7BF5">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382" w14:textId="77777777" w:rsidR="003B7BF5" w:rsidRDefault="003B7BF5">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383"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4"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5"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6" w14:textId="77777777" w:rsidR="003B7BF5" w:rsidRDefault="003B7BF5">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387" w14:textId="77777777" w:rsidR="003B7BF5" w:rsidRDefault="003B7BF5" w:rsidP="00253F01">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0725A388" w14:textId="77777777" w:rsidR="003B7BF5" w:rsidRDefault="003B7BF5" w:rsidP="00253F01">
            <w:pPr>
              <w:pStyle w:val="TAC"/>
              <w:rPr>
                <w:lang w:eastAsia="ko-KR"/>
              </w:rPr>
            </w:pPr>
          </w:p>
        </w:tc>
      </w:tr>
    </w:tbl>
    <w:p w14:paraId="0725A38A" w14:textId="77777777" w:rsidR="003B7BF5" w:rsidRDefault="003B7BF5" w:rsidP="003B7BF5">
      <w:pPr>
        <w:rPr>
          <w:lang w:val="en-US"/>
        </w:rPr>
      </w:pPr>
    </w:p>
    <w:p w14:paraId="0725A38B" w14:textId="77777777" w:rsidR="003B7BF5" w:rsidRDefault="003B7BF5" w:rsidP="000003F0">
      <w:pPr>
        <w:pStyle w:val="Heading4"/>
        <w:rPr>
          <w:lang w:val="en-US" w:eastAsia="ko-KR"/>
        </w:rPr>
      </w:pPr>
      <w:bookmarkStart w:id="143" w:name="_Toc87877004"/>
      <w:r>
        <w:rPr>
          <w:lang w:val="en-US" w:eastAsia="ja-JP"/>
        </w:rPr>
        <w:t>7.3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CA_1A-3A-7A-38A</w:t>
      </w:r>
      <w:bookmarkEnd w:id="143"/>
    </w:p>
    <w:p w14:paraId="0725A38C" w14:textId="77777777" w:rsidR="003B7BF5" w:rsidRDefault="003B7BF5" w:rsidP="003B7BF5">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7.3</w:t>
      </w:r>
      <w:r>
        <w:rPr>
          <w:lang w:val="en-US"/>
        </w:rPr>
        <w:t>.1.2-1</w:t>
      </w:r>
    </w:p>
    <w:p w14:paraId="0725A38D" w14:textId="77777777" w:rsidR="003B7BF5" w:rsidRDefault="003B7BF5" w:rsidP="000003F0">
      <w:pPr>
        <w:pStyle w:val="TH"/>
      </w:pPr>
      <w:r>
        <w:t>Table 7.3.1.2-1: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3B7BF5" w:rsidRPr="008D4056" w14:paraId="0725A393"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38E" w14:textId="77777777" w:rsidR="003B7BF5" w:rsidRPr="008D4056" w:rsidRDefault="003B7BF5"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38F" w14:textId="77777777" w:rsidR="003B7BF5" w:rsidRPr="008D4056" w:rsidRDefault="003B7BF5"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390" w14:textId="77777777" w:rsidR="003B7BF5" w:rsidRPr="008D4056" w:rsidRDefault="003B7BF5"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391" w14:textId="77777777" w:rsidR="003B7BF5" w:rsidRPr="008D4056" w:rsidRDefault="003B7BF5"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392" w14:textId="77777777" w:rsidR="003B7BF5" w:rsidRPr="008D4056" w:rsidRDefault="003B7BF5" w:rsidP="00253F01">
            <w:pPr>
              <w:pStyle w:val="TAH"/>
              <w:rPr>
                <w:lang w:val="en-US" w:eastAsia="zh-CN"/>
              </w:rPr>
            </w:pPr>
            <w:r w:rsidRPr="008D4056">
              <w:rPr>
                <w:lang w:val="en-US" w:eastAsia="zh-CN"/>
              </w:rPr>
              <w:t>fy_high</w:t>
            </w:r>
          </w:p>
        </w:tc>
      </w:tr>
      <w:tr w:rsidR="003B7BF5" w:rsidRPr="008D4056" w14:paraId="0725A399"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94" w14:textId="77777777" w:rsidR="003B7BF5" w:rsidRPr="008D4056" w:rsidRDefault="003B7BF5"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395" w14:textId="77777777" w:rsidR="003B7BF5" w:rsidRPr="008D4056" w:rsidRDefault="003B7BF5" w:rsidP="00253F01">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396" w14:textId="77777777" w:rsidR="003B7BF5" w:rsidRPr="008D4056" w:rsidRDefault="003B7BF5" w:rsidP="00253F01">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397" w14:textId="77777777" w:rsidR="003B7BF5" w:rsidRPr="008D4056" w:rsidRDefault="003B7BF5" w:rsidP="00253F01">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398" w14:textId="77777777" w:rsidR="003B7BF5" w:rsidRPr="008D4056" w:rsidRDefault="003B7BF5" w:rsidP="00253F01">
            <w:pPr>
              <w:pStyle w:val="TAC"/>
              <w:rPr>
                <w:rFonts w:cs="Arial"/>
                <w:szCs w:val="18"/>
                <w:lang w:val="en-US" w:eastAsia="zh-CN"/>
              </w:rPr>
            </w:pPr>
            <w:r w:rsidRPr="00037E04">
              <w:t>1785</w:t>
            </w:r>
          </w:p>
        </w:tc>
      </w:tr>
      <w:tr w:rsidR="003B7BF5" w:rsidRPr="008D4056" w14:paraId="0725A39F"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9A" w14:textId="77777777" w:rsidR="003B7BF5" w:rsidRPr="008D4056" w:rsidRDefault="003B7BF5"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39B" w14:textId="77777777" w:rsidR="003B7BF5" w:rsidRPr="008D4056" w:rsidRDefault="003B7BF5" w:rsidP="00253F01">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39C" w14:textId="77777777" w:rsidR="003B7BF5" w:rsidRPr="008D4056" w:rsidRDefault="003B7BF5" w:rsidP="00253F01">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39D" w14:textId="77777777" w:rsidR="003B7BF5" w:rsidRPr="008D4056" w:rsidRDefault="003B7BF5" w:rsidP="00253F01">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39E" w14:textId="77777777" w:rsidR="003B7BF5" w:rsidRPr="008D4056" w:rsidRDefault="003B7BF5" w:rsidP="00253F01">
            <w:pPr>
              <w:pStyle w:val="TAC"/>
              <w:rPr>
                <w:rFonts w:cs="Arial"/>
                <w:szCs w:val="18"/>
                <w:lang w:val="en-US" w:eastAsia="zh-CN"/>
              </w:rPr>
            </w:pPr>
            <w:r w:rsidRPr="00037E04">
              <w:t>2* fy_high</w:t>
            </w:r>
          </w:p>
        </w:tc>
      </w:tr>
      <w:tr w:rsidR="003B7BF5" w:rsidRPr="008D4056" w14:paraId="0725A3A5"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A0" w14:textId="77777777" w:rsidR="003B7BF5" w:rsidRPr="008D4056" w:rsidRDefault="003B7BF5"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3A1" w14:textId="77777777" w:rsidR="003B7BF5" w:rsidRPr="008D4056" w:rsidRDefault="003B7BF5" w:rsidP="00253F01">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3A2" w14:textId="77777777" w:rsidR="003B7BF5" w:rsidRPr="008D4056" w:rsidRDefault="003B7BF5" w:rsidP="00253F01">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3A3" w14:textId="77777777" w:rsidR="003B7BF5" w:rsidRPr="008D4056" w:rsidRDefault="003B7BF5" w:rsidP="00253F01">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3A4" w14:textId="77777777" w:rsidR="003B7BF5" w:rsidRPr="008D4056" w:rsidRDefault="003B7BF5" w:rsidP="00253F01">
            <w:pPr>
              <w:pStyle w:val="TAC"/>
              <w:rPr>
                <w:rFonts w:cs="Arial"/>
                <w:szCs w:val="18"/>
                <w:lang w:val="en-US" w:eastAsia="zh-CN"/>
              </w:rPr>
            </w:pPr>
            <w:r w:rsidRPr="00037E04">
              <w:t>3570</w:t>
            </w:r>
          </w:p>
        </w:tc>
      </w:tr>
      <w:tr w:rsidR="003B7BF5" w:rsidRPr="008D4056" w14:paraId="0725A3AB"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A6" w14:textId="77777777" w:rsidR="003B7BF5" w:rsidRPr="008D4056" w:rsidRDefault="003B7BF5"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3A7" w14:textId="77777777" w:rsidR="003B7BF5" w:rsidRPr="008D4056" w:rsidRDefault="003B7BF5" w:rsidP="00253F01">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3A8" w14:textId="77777777" w:rsidR="003B7BF5" w:rsidRPr="008D4056" w:rsidRDefault="003B7BF5" w:rsidP="00253F01">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3A9" w14:textId="77777777" w:rsidR="003B7BF5" w:rsidRPr="008D4056" w:rsidRDefault="003B7BF5" w:rsidP="00253F01">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3AA" w14:textId="77777777" w:rsidR="003B7BF5" w:rsidRPr="008D4056" w:rsidRDefault="003B7BF5" w:rsidP="00253F01">
            <w:pPr>
              <w:pStyle w:val="TAC"/>
              <w:rPr>
                <w:rFonts w:cs="Arial"/>
                <w:szCs w:val="18"/>
                <w:lang w:val="en-US" w:eastAsia="zh-CN"/>
              </w:rPr>
            </w:pPr>
            <w:r w:rsidRPr="00037E04">
              <w:t>3* fy_high</w:t>
            </w:r>
          </w:p>
        </w:tc>
      </w:tr>
      <w:tr w:rsidR="003B7BF5" w:rsidRPr="008D4056" w14:paraId="0725A3B1"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AC" w14:textId="77777777" w:rsidR="003B7BF5" w:rsidRPr="008D4056" w:rsidRDefault="003B7BF5"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AD" w14:textId="77777777" w:rsidR="003B7BF5" w:rsidRPr="008D4056" w:rsidRDefault="003B7BF5" w:rsidP="00253F01">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3AE" w14:textId="77777777" w:rsidR="003B7BF5" w:rsidRPr="008D4056" w:rsidRDefault="003B7BF5" w:rsidP="00253F01">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3AF" w14:textId="77777777" w:rsidR="003B7BF5" w:rsidRPr="008D4056" w:rsidRDefault="003B7BF5" w:rsidP="00253F01">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3B0" w14:textId="77777777" w:rsidR="003B7BF5" w:rsidRPr="008D4056" w:rsidRDefault="003B7BF5" w:rsidP="00253F01">
            <w:pPr>
              <w:pStyle w:val="TAC"/>
              <w:rPr>
                <w:rFonts w:cs="Arial"/>
                <w:szCs w:val="18"/>
                <w:lang w:val="en-US" w:eastAsia="zh-CN"/>
              </w:rPr>
            </w:pPr>
            <w:r w:rsidRPr="00037E04">
              <w:t>5355</w:t>
            </w:r>
          </w:p>
        </w:tc>
      </w:tr>
      <w:tr w:rsidR="003B7BF5" w:rsidRPr="008D4056" w14:paraId="0725A3B7"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B2" w14:textId="77777777" w:rsidR="003B7BF5" w:rsidRPr="008D4056" w:rsidRDefault="003B7BF5"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B3" w14:textId="77777777" w:rsidR="003B7BF5" w:rsidRPr="008D4056" w:rsidRDefault="003B7BF5" w:rsidP="00253F01">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3B4" w14:textId="77777777" w:rsidR="003B7BF5" w:rsidRPr="008D4056" w:rsidRDefault="003B7BF5" w:rsidP="00253F01">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3B5" w14:textId="77777777" w:rsidR="003B7BF5" w:rsidRPr="008D4056" w:rsidRDefault="003B7BF5" w:rsidP="00253F01">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B6" w14:textId="77777777" w:rsidR="003B7BF5" w:rsidRPr="008D4056" w:rsidRDefault="003B7BF5" w:rsidP="00253F01">
            <w:pPr>
              <w:pStyle w:val="TAC"/>
              <w:rPr>
                <w:rFonts w:cs="Arial"/>
                <w:szCs w:val="18"/>
                <w:lang w:val="en-US" w:eastAsia="zh-CN"/>
              </w:rPr>
            </w:pPr>
            <w:r w:rsidRPr="00037E04">
              <w:t>|fy_high + fx_high|</w:t>
            </w:r>
          </w:p>
        </w:tc>
      </w:tr>
      <w:tr w:rsidR="003B7BF5" w:rsidRPr="008D4056" w14:paraId="0725A3BD"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B8"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B9" w14:textId="77777777" w:rsidR="003B7BF5" w:rsidRPr="008D4056" w:rsidRDefault="003B7BF5"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3BA" w14:textId="77777777" w:rsidR="003B7BF5" w:rsidRPr="008D4056" w:rsidRDefault="003B7BF5" w:rsidP="00253F01">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3BB" w14:textId="77777777" w:rsidR="003B7BF5" w:rsidRPr="008D4056" w:rsidRDefault="003B7BF5" w:rsidP="00253F01">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3BC" w14:textId="77777777" w:rsidR="003B7BF5" w:rsidRPr="008D4056" w:rsidRDefault="003B7BF5" w:rsidP="00253F01">
            <w:pPr>
              <w:pStyle w:val="TAC"/>
              <w:rPr>
                <w:rFonts w:cs="Arial"/>
                <w:szCs w:val="18"/>
                <w:lang w:val="en-US" w:eastAsia="zh-CN"/>
              </w:rPr>
            </w:pPr>
            <w:r w:rsidRPr="00037E04">
              <w:t>3765</w:t>
            </w:r>
          </w:p>
        </w:tc>
      </w:tr>
      <w:tr w:rsidR="003B7BF5" w:rsidRPr="008D4056" w14:paraId="0725A3C3"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BE" w14:textId="77777777" w:rsidR="003B7BF5" w:rsidRPr="008D4056" w:rsidRDefault="003B7BF5"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BF" w14:textId="77777777" w:rsidR="003B7BF5" w:rsidRPr="008D4056" w:rsidRDefault="003B7BF5" w:rsidP="00253F01">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3C0" w14:textId="77777777" w:rsidR="003B7BF5" w:rsidRPr="008D4056" w:rsidRDefault="003B7BF5" w:rsidP="00253F01">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3C1" w14:textId="77777777" w:rsidR="003B7BF5" w:rsidRPr="008D4056" w:rsidRDefault="003B7BF5" w:rsidP="00253F01">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3C2" w14:textId="77777777" w:rsidR="003B7BF5" w:rsidRPr="008D4056" w:rsidRDefault="003B7BF5" w:rsidP="00253F01">
            <w:pPr>
              <w:pStyle w:val="TAC"/>
              <w:rPr>
                <w:rFonts w:cs="Arial"/>
                <w:szCs w:val="18"/>
                <w:lang w:val="en-US" w:eastAsia="zh-CN"/>
              </w:rPr>
            </w:pPr>
            <w:r w:rsidRPr="00037E04">
              <w:t>|2*fy_high – fx_low|</w:t>
            </w:r>
          </w:p>
        </w:tc>
      </w:tr>
      <w:tr w:rsidR="003B7BF5" w:rsidRPr="008D4056" w14:paraId="0725A3C9"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C4"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C5" w14:textId="77777777" w:rsidR="003B7BF5" w:rsidRPr="008D4056" w:rsidRDefault="003B7BF5" w:rsidP="00253F01">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3C6" w14:textId="77777777" w:rsidR="003B7BF5" w:rsidRPr="008D4056" w:rsidRDefault="003B7BF5" w:rsidP="00253F01">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3C7" w14:textId="77777777" w:rsidR="003B7BF5" w:rsidRPr="008D4056" w:rsidRDefault="003B7BF5" w:rsidP="00253F01">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3C8" w14:textId="77777777" w:rsidR="003B7BF5" w:rsidRPr="008D4056" w:rsidRDefault="003B7BF5" w:rsidP="00253F01">
            <w:pPr>
              <w:pStyle w:val="TAC"/>
              <w:rPr>
                <w:rFonts w:cs="Arial"/>
                <w:szCs w:val="18"/>
                <w:lang w:val="en-US" w:eastAsia="zh-CN"/>
              </w:rPr>
            </w:pPr>
            <w:r w:rsidRPr="00037E04">
              <w:t>1650</w:t>
            </w:r>
          </w:p>
        </w:tc>
      </w:tr>
      <w:tr w:rsidR="003B7BF5" w:rsidRPr="008D4056" w14:paraId="0725A3CF"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CA" w14:textId="77777777" w:rsidR="003B7BF5" w:rsidRPr="008D4056" w:rsidRDefault="003B7BF5"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CB" w14:textId="77777777" w:rsidR="003B7BF5" w:rsidRPr="008D4056" w:rsidRDefault="003B7BF5" w:rsidP="00253F01">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3CC" w14:textId="77777777" w:rsidR="003B7BF5" w:rsidRPr="008D4056" w:rsidRDefault="003B7BF5" w:rsidP="00253F01">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3CD" w14:textId="77777777" w:rsidR="003B7BF5" w:rsidRPr="008D4056" w:rsidRDefault="003B7BF5" w:rsidP="00253F01">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CE" w14:textId="77777777" w:rsidR="003B7BF5" w:rsidRPr="008D4056" w:rsidRDefault="003B7BF5" w:rsidP="00253F01">
            <w:pPr>
              <w:pStyle w:val="TAC"/>
              <w:rPr>
                <w:rFonts w:cs="Arial"/>
                <w:szCs w:val="18"/>
                <w:lang w:val="en-US" w:eastAsia="zh-CN"/>
              </w:rPr>
            </w:pPr>
            <w:r w:rsidRPr="00037E04">
              <w:t>|2*fy_high + fx_high|</w:t>
            </w:r>
          </w:p>
        </w:tc>
      </w:tr>
      <w:tr w:rsidR="003B7BF5" w:rsidRPr="008D4056" w14:paraId="0725A3D5"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D0"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D1" w14:textId="77777777" w:rsidR="003B7BF5" w:rsidRPr="008D4056" w:rsidRDefault="003B7BF5" w:rsidP="00253F01">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3D2" w14:textId="77777777" w:rsidR="003B7BF5" w:rsidRPr="008D4056" w:rsidRDefault="003B7BF5" w:rsidP="00253F01">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3D3" w14:textId="77777777" w:rsidR="003B7BF5" w:rsidRPr="008D4056" w:rsidRDefault="003B7BF5" w:rsidP="00253F01">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3D4" w14:textId="77777777" w:rsidR="003B7BF5" w:rsidRPr="008D4056" w:rsidRDefault="003B7BF5" w:rsidP="00253F01">
            <w:pPr>
              <w:pStyle w:val="TAC"/>
              <w:rPr>
                <w:rFonts w:cs="Arial"/>
                <w:szCs w:val="18"/>
                <w:lang w:val="en-US" w:eastAsia="zh-CN"/>
              </w:rPr>
            </w:pPr>
            <w:r w:rsidRPr="00037E04">
              <w:t>5550</w:t>
            </w:r>
          </w:p>
        </w:tc>
      </w:tr>
      <w:tr w:rsidR="003B7BF5" w:rsidRPr="008D4056" w14:paraId="0725A3DB"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D6" w14:textId="77777777" w:rsidR="003B7BF5" w:rsidRPr="008D4056" w:rsidRDefault="003B7BF5"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D7" w14:textId="77777777" w:rsidR="003B7BF5" w:rsidRPr="008D4056" w:rsidRDefault="003B7BF5" w:rsidP="00253F01">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3D8" w14:textId="77777777" w:rsidR="003B7BF5" w:rsidRPr="008D4056" w:rsidRDefault="003B7BF5" w:rsidP="00253F01">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3D9" w14:textId="77777777" w:rsidR="003B7BF5" w:rsidRPr="008D4056" w:rsidRDefault="003B7BF5" w:rsidP="00253F01">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3DA" w14:textId="77777777" w:rsidR="003B7BF5" w:rsidRPr="008D4056" w:rsidRDefault="003B7BF5" w:rsidP="00253F01">
            <w:pPr>
              <w:pStyle w:val="TAC"/>
              <w:rPr>
                <w:rFonts w:cs="Arial"/>
                <w:szCs w:val="18"/>
                <w:lang w:val="en-US" w:eastAsia="zh-CN"/>
              </w:rPr>
            </w:pPr>
            <w:r w:rsidRPr="00037E04">
              <w:t>|3*fy_high – fx_low|</w:t>
            </w:r>
          </w:p>
        </w:tc>
      </w:tr>
      <w:tr w:rsidR="003B7BF5" w:rsidRPr="008D4056" w14:paraId="0725A3E1"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DC"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DD" w14:textId="77777777" w:rsidR="003B7BF5" w:rsidRPr="008D4056" w:rsidRDefault="003B7BF5" w:rsidP="00253F01">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3DE" w14:textId="77777777" w:rsidR="003B7BF5" w:rsidRPr="008D4056" w:rsidRDefault="003B7BF5" w:rsidP="00253F01">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3DF" w14:textId="77777777" w:rsidR="003B7BF5" w:rsidRPr="008D4056" w:rsidRDefault="003B7BF5" w:rsidP="00253F01">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3E0" w14:textId="77777777" w:rsidR="003B7BF5" w:rsidRPr="008D4056" w:rsidRDefault="003B7BF5" w:rsidP="00253F01">
            <w:pPr>
              <w:pStyle w:val="TAC"/>
              <w:rPr>
                <w:rFonts w:cs="Arial"/>
                <w:szCs w:val="18"/>
                <w:lang w:val="en-US" w:eastAsia="zh-CN"/>
              </w:rPr>
            </w:pPr>
            <w:r w:rsidRPr="00037E04">
              <w:t>3435</w:t>
            </w:r>
          </w:p>
        </w:tc>
      </w:tr>
      <w:tr w:rsidR="003B7BF5" w:rsidRPr="008D4056" w14:paraId="0725A3E7"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E2" w14:textId="77777777" w:rsidR="003B7BF5" w:rsidRPr="008D4056" w:rsidRDefault="003B7BF5"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E3" w14:textId="77777777" w:rsidR="003B7BF5" w:rsidRPr="008D4056" w:rsidRDefault="003B7BF5" w:rsidP="00253F01">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3E4" w14:textId="77777777" w:rsidR="003B7BF5" w:rsidRPr="008D4056" w:rsidRDefault="003B7BF5" w:rsidP="00253F01">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3E5" w14:textId="77777777" w:rsidR="003B7BF5" w:rsidRPr="008D4056" w:rsidRDefault="003B7BF5" w:rsidP="00253F01">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E6" w14:textId="77777777" w:rsidR="003B7BF5" w:rsidRPr="008D4056" w:rsidRDefault="003B7BF5" w:rsidP="00253F01">
            <w:pPr>
              <w:pStyle w:val="TAC"/>
              <w:rPr>
                <w:rFonts w:cs="Arial"/>
                <w:szCs w:val="18"/>
                <w:lang w:val="en-US" w:eastAsia="zh-CN"/>
              </w:rPr>
            </w:pPr>
            <w:r w:rsidRPr="00037E04">
              <w:t>|3*fy_high + fx_high|</w:t>
            </w:r>
          </w:p>
        </w:tc>
      </w:tr>
      <w:tr w:rsidR="003B7BF5" w:rsidRPr="008D4056" w14:paraId="0725A3ED"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E8"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E9" w14:textId="77777777" w:rsidR="003B7BF5" w:rsidRPr="008D4056" w:rsidRDefault="003B7BF5" w:rsidP="00253F01">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3EA" w14:textId="77777777" w:rsidR="003B7BF5" w:rsidRPr="008D4056" w:rsidRDefault="003B7BF5" w:rsidP="00253F01">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3EB" w14:textId="77777777" w:rsidR="003B7BF5" w:rsidRPr="008D4056" w:rsidRDefault="003B7BF5" w:rsidP="00253F01">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3EC" w14:textId="77777777" w:rsidR="003B7BF5" w:rsidRPr="008D4056" w:rsidRDefault="003B7BF5" w:rsidP="00253F01">
            <w:pPr>
              <w:pStyle w:val="TAC"/>
              <w:rPr>
                <w:rFonts w:cs="Arial"/>
                <w:szCs w:val="18"/>
                <w:lang w:val="en-US" w:eastAsia="zh-CN"/>
              </w:rPr>
            </w:pPr>
            <w:r w:rsidRPr="00037E04">
              <w:t>7335</w:t>
            </w:r>
          </w:p>
        </w:tc>
      </w:tr>
      <w:tr w:rsidR="003B7BF5" w:rsidRPr="008D4056" w14:paraId="0725A3F3"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EE" w14:textId="77777777" w:rsidR="003B7BF5" w:rsidRPr="008D4056" w:rsidRDefault="003B7BF5"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EF" w14:textId="77777777" w:rsidR="003B7BF5" w:rsidRPr="008D4056" w:rsidRDefault="003B7BF5" w:rsidP="00253F01">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3F0" w14:textId="77777777" w:rsidR="003B7BF5" w:rsidRPr="008D4056" w:rsidRDefault="003B7BF5" w:rsidP="00253F01">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3F1" w14:textId="77777777" w:rsidR="003B7BF5" w:rsidRPr="008D4056" w:rsidRDefault="003B7BF5" w:rsidP="00253F01">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3F2" w14:textId="77777777" w:rsidR="003B7BF5" w:rsidRPr="008D4056" w:rsidRDefault="003B7BF5" w:rsidP="00253F01">
            <w:pPr>
              <w:pStyle w:val="TAC"/>
              <w:rPr>
                <w:rFonts w:cs="Arial"/>
                <w:szCs w:val="18"/>
                <w:lang w:val="en-US" w:eastAsia="zh-CN"/>
              </w:rPr>
            </w:pPr>
            <w:r w:rsidRPr="00037E04">
              <w:t>|2*fx_high + 2*fy_high|</w:t>
            </w:r>
          </w:p>
        </w:tc>
      </w:tr>
      <w:tr w:rsidR="003B7BF5" w:rsidRPr="008D4056" w14:paraId="0725A3F9"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F4"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F5" w14:textId="77777777" w:rsidR="003B7BF5" w:rsidRPr="008D4056" w:rsidRDefault="003B7BF5"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3F6" w14:textId="77777777" w:rsidR="003B7BF5" w:rsidRPr="008D4056" w:rsidRDefault="003B7BF5" w:rsidP="00253F01">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3F7" w14:textId="77777777" w:rsidR="003B7BF5" w:rsidRPr="008D4056" w:rsidRDefault="003B7BF5" w:rsidP="00253F01">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3F8" w14:textId="77777777" w:rsidR="003B7BF5" w:rsidRPr="008D4056" w:rsidRDefault="003B7BF5" w:rsidP="00253F01">
            <w:pPr>
              <w:pStyle w:val="TAC"/>
              <w:rPr>
                <w:rFonts w:cs="Arial"/>
                <w:szCs w:val="18"/>
                <w:lang w:val="en-US" w:eastAsia="zh-CN"/>
              </w:rPr>
            </w:pPr>
            <w:r w:rsidRPr="00037E04">
              <w:t>7530</w:t>
            </w:r>
          </w:p>
        </w:tc>
      </w:tr>
      <w:tr w:rsidR="003B7BF5" w:rsidRPr="008D4056" w14:paraId="0725A3FF"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FA" w14:textId="77777777" w:rsidR="003B7BF5" w:rsidRPr="008D4056" w:rsidRDefault="003B7BF5"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FB" w14:textId="77777777" w:rsidR="003B7BF5" w:rsidRPr="008D4056" w:rsidRDefault="003B7BF5" w:rsidP="00253F01">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3FC" w14:textId="77777777" w:rsidR="003B7BF5" w:rsidRPr="008D4056" w:rsidRDefault="003B7BF5" w:rsidP="00253F01">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3FD" w14:textId="77777777" w:rsidR="003B7BF5" w:rsidRPr="008D4056" w:rsidRDefault="003B7BF5" w:rsidP="00253F01">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3FE" w14:textId="77777777" w:rsidR="003B7BF5" w:rsidRPr="008D4056" w:rsidRDefault="003B7BF5" w:rsidP="00253F01">
            <w:pPr>
              <w:pStyle w:val="TAC"/>
              <w:rPr>
                <w:rFonts w:cs="Arial"/>
                <w:szCs w:val="18"/>
                <w:lang w:val="en-US" w:eastAsia="zh-CN"/>
              </w:rPr>
            </w:pPr>
            <w:r w:rsidRPr="00037E04">
              <w:t>|fy_high – 4*fx_low|</w:t>
            </w:r>
          </w:p>
        </w:tc>
      </w:tr>
      <w:tr w:rsidR="003B7BF5" w:rsidRPr="008D4056" w14:paraId="0725A405"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00"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01" w14:textId="77777777" w:rsidR="003B7BF5" w:rsidRPr="008D4056" w:rsidRDefault="003B7BF5" w:rsidP="00253F01">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402" w14:textId="77777777" w:rsidR="003B7BF5" w:rsidRPr="008D4056" w:rsidRDefault="003B7BF5" w:rsidP="00253F01">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403" w14:textId="77777777" w:rsidR="003B7BF5" w:rsidRPr="008D4056" w:rsidRDefault="003B7BF5" w:rsidP="00253F01">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404" w14:textId="77777777" w:rsidR="003B7BF5" w:rsidRPr="008D4056" w:rsidRDefault="003B7BF5" w:rsidP="00253F01">
            <w:pPr>
              <w:pStyle w:val="TAC"/>
              <w:rPr>
                <w:rFonts w:cs="Arial"/>
                <w:szCs w:val="18"/>
                <w:lang w:val="en-US" w:eastAsia="zh-CN"/>
              </w:rPr>
            </w:pPr>
            <w:r w:rsidRPr="00037E04">
              <w:t>5895</w:t>
            </w:r>
          </w:p>
        </w:tc>
      </w:tr>
      <w:tr w:rsidR="003B7BF5" w:rsidRPr="008D4056" w14:paraId="0725A40B"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06" w14:textId="77777777" w:rsidR="003B7BF5" w:rsidRPr="008D4056" w:rsidRDefault="003B7BF5"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07" w14:textId="77777777" w:rsidR="003B7BF5" w:rsidRPr="008D4056" w:rsidRDefault="003B7BF5" w:rsidP="00253F01">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408" w14:textId="77777777" w:rsidR="003B7BF5" w:rsidRPr="008D4056" w:rsidRDefault="003B7BF5" w:rsidP="00253F01">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409" w14:textId="77777777" w:rsidR="003B7BF5" w:rsidRPr="008D4056" w:rsidRDefault="003B7BF5" w:rsidP="00253F01">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40A" w14:textId="77777777" w:rsidR="003B7BF5" w:rsidRPr="008D4056" w:rsidRDefault="003B7BF5" w:rsidP="00253F01">
            <w:pPr>
              <w:pStyle w:val="TAC"/>
              <w:rPr>
                <w:rFonts w:cs="Arial"/>
                <w:szCs w:val="18"/>
                <w:lang w:val="en-US" w:eastAsia="zh-CN"/>
              </w:rPr>
            </w:pPr>
            <w:r w:rsidRPr="00037E04">
              <w:t>|fy_high + 4*fx_high|</w:t>
            </w:r>
          </w:p>
        </w:tc>
      </w:tr>
      <w:tr w:rsidR="003B7BF5" w:rsidRPr="008D4056" w14:paraId="0725A411"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0C"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0D" w14:textId="77777777" w:rsidR="003B7BF5" w:rsidRPr="008D4056" w:rsidRDefault="003B7BF5" w:rsidP="00253F01">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40E" w14:textId="77777777" w:rsidR="003B7BF5" w:rsidRPr="008D4056" w:rsidRDefault="003B7BF5" w:rsidP="00253F01">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40F" w14:textId="77777777" w:rsidR="003B7BF5" w:rsidRPr="008D4056" w:rsidRDefault="003B7BF5" w:rsidP="00253F01">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410" w14:textId="77777777" w:rsidR="003B7BF5" w:rsidRPr="008D4056" w:rsidRDefault="003B7BF5" w:rsidP="00253F01">
            <w:pPr>
              <w:pStyle w:val="TAC"/>
              <w:rPr>
                <w:rFonts w:cs="Arial"/>
                <w:szCs w:val="18"/>
                <w:lang w:val="en-US" w:eastAsia="zh-CN"/>
              </w:rPr>
            </w:pPr>
            <w:r w:rsidRPr="00037E04">
              <w:t>9705</w:t>
            </w:r>
          </w:p>
        </w:tc>
      </w:tr>
      <w:tr w:rsidR="003B7BF5" w:rsidRPr="008D4056" w14:paraId="0725A417"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12" w14:textId="77777777" w:rsidR="003B7BF5" w:rsidRPr="008D4056" w:rsidRDefault="003B7BF5"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13" w14:textId="77777777" w:rsidR="003B7BF5" w:rsidRPr="008D4056" w:rsidRDefault="003B7BF5" w:rsidP="00253F01">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414" w14:textId="77777777" w:rsidR="003B7BF5" w:rsidRPr="008D4056" w:rsidRDefault="003B7BF5" w:rsidP="00253F01">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415" w14:textId="77777777" w:rsidR="003B7BF5" w:rsidRPr="008D4056" w:rsidRDefault="003B7BF5" w:rsidP="00253F01">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416" w14:textId="77777777" w:rsidR="003B7BF5" w:rsidRPr="008D4056" w:rsidRDefault="003B7BF5" w:rsidP="00253F01">
            <w:pPr>
              <w:pStyle w:val="TAC"/>
              <w:rPr>
                <w:rFonts w:cs="Arial"/>
                <w:szCs w:val="18"/>
                <w:lang w:val="en-US" w:eastAsia="zh-CN"/>
              </w:rPr>
            </w:pPr>
            <w:r w:rsidRPr="00037E04">
              <w:t>|2*fy_high – 3*fx_low|</w:t>
            </w:r>
          </w:p>
        </w:tc>
      </w:tr>
      <w:tr w:rsidR="003B7BF5" w:rsidRPr="008D4056" w14:paraId="0725A41D"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18"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19" w14:textId="77777777" w:rsidR="003B7BF5" w:rsidRPr="008D4056" w:rsidRDefault="003B7BF5" w:rsidP="00253F01">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41A" w14:textId="77777777" w:rsidR="003B7BF5" w:rsidRPr="008D4056" w:rsidRDefault="003B7BF5" w:rsidP="00253F01">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41B" w14:textId="77777777" w:rsidR="003B7BF5" w:rsidRPr="008D4056" w:rsidRDefault="003B7BF5" w:rsidP="00253F01">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41C" w14:textId="77777777" w:rsidR="003B7BF5" w:rsidRPr="008D4056" w:rsidRDefault="003B7BF5" w:rsidP="00253F01">
            <w:pPr>
              <w:pStyle w:val="TAC"/>
              <w:rPr>
                <w:rFonts w:cs="Arial"/>
                <w:szCs w:val="18"/>
                <w:lang w:val="en-US" w:eastAsia="zh-CN"/>
              </w:rPr>
            </w:pPr>
            <w:r w:rsidRPr="00037E04">
              <w:t>2190</w:t>
            </w:r>
          </w:p>
        </w:tc>
      </w:tr>
      <w:tr w:rsidR="003B7BF5" w:rsidRPr="008D4056" w14:paraId="0725A423"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1E" w14:textId="77777777" w:rsidR="003B7BF5" w:rsidRPr="008D4056" w:rsidRDefault="003B7BF5"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1F" w14:textId="77777777" w:rsidR="003B7BF5" w:rsidRPr="008D4056" w:rsidRDefault="003B7BF5" w:rsidP="00253F01">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420" w14:textId="77777777" w:rsidR="003B7BF5" w:rsidRPr="008D4056" w:rsidRDefault="003B7BF5" w:rsidP="00253F01">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421" w14:textId="77777777" w:rsidR="003B7BF5" w:rsidRPr="008D4056" w:rsidRDefault="003B7BF5" w:rsidP="00253F01">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422" w14:textId="77777777" w:rsidR="003B7BF5" w:rsidRPr="008D4056" w:rsidRDefault="003B7BF5" w:rsidP="00253F01">
            <w:pPr>
              <w:pStyle w:val="TAC"/>
              <w:rPr>
                <w:rFonts w:cs="Arial"/>
                <w:szCs w:val="18"/>
                <w:lang w:val="en-US" w:eastAsia="zh-CN"/>
              </w:rPr>
            </w:pPr>
            <w:r w:rsidRPr="00037E04">
              <w:t>|2*fy_high + 3*fx_high|</w:t>
            </w:r>
          </w:p>
        </w:tc>
      </w:tr>
      <w:tr w:rsidR="003B7BF5" w:rsidRPr="008D4056" w14:paraId="0725A429"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424"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425" w14:textId="77777777" w:rsidR="003B7BF5" w:rsidRPr="008D4056" w:rsidRDefault="003B7BF5" w:rsidP="00253F01">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426" w14:textId="77777777" w:rsidR="003B7BF5" w:rsidRPr="008D4056" w:rsidRDefault="003B7BF5" w:rsidP="00253F01">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427" w14:textId="77777777" w:rsidR="003B7BF5" w:rsidRPr="008D4056" w:rsidRDefault="003B7BF5" w:rsidP="00253F01">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428" w14:textId="77777777" w:rsidR="003B7BF5" w:rsidRPr="008D4056" w:rsidRDefault="003B7BF5" w:rsidP="00253F01">
            <w:pPr>
              <w:pStyle w:val="TAC"/>
              <w:rPr>
                <w:rFonts w:cs="Arial"/>
                <w:szCs w:val="18"/>
                <w:lang w:val="en-US" w:eastAsia="zh-CN"/>
              </w:rPr>
            </w:pPr>
            <w:r w:rsidRPr="00037E04">
              <w:t>9510</w:t>
            </w:r>
          </w:p>
        </w:tc>
      </w:tr>
    </w:tbl>
    <w:p w14:paraId="0725A42A" w14:textId="77777777" w:rsidR="003B7BF5" w:rsidRDefault="003B7BF5" w:rsidP="003B7BF5">
      <w:pPr>
        <w:rPr>
          <w:lang w:val="en-US"/>
        </w:rPr>
      </w:pPr>
    </w:p>
    <w:p w14:paraId="0725A42B" w14:textId="77777777" w:rsidR="003B7BF5" w:rsidRDefault="003B7BF5" w:rsidP="003B7BF5">
      <w:pPr>
        <w:rPr>
          <w:rFonts w:eastAsia="MS Mincho"/>
          <w:i/>
          <w:color w:val="0000FF"/>
          <w:lang w:val="en-US" w:eastAsia="ja-JP"/>
        </w:rPr>
      </w:pPr>
      <w:r>
        <w:rPr>
          <w:lang w:val="en-US"/>
        </w:rPr>
        <w:t xml:space="preserve">Based on Table </w:t>
      </w:r>
      <w:r>
        <w:rPr>
          <w:lang w:val="en-US" w:eastAsia="ja-JP"/>
        </w:rPr>
        <w:t>7.3</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7 and band 38</w:t>
      </w:r>
      <w:r w:rsidRPr="00C047B4">
        <w:rPr>
          <w:lang w:eastAsia="ko-KR"/>
        </w:rPr>
        <w:t xml:space="preserve"> downlink.</w:t>
      </w:r>
      <w:r>
        <w:rPr>
          <w:lang w:val="en-US" w:eastAsia="ja-JP"/>
        </w:rPr>
        <w:t xml:space="preserve"> </w:t>
      </w:r>
    </w:p>
    <w:p w14:paraId="0725A42C" w14:textId="77777777" w:rsidR="003B7BF5" w:rsidRDefault="003B7BF5" w:rsidP="000003F0">
      <w:pPr>
        <w:pStyle w:val="Heading4"/>
        <w:rPr>
          <w:lang w:val="en-US"/>
        </w:rPr>
      </w:pPr>
      <w:bookmarkStart w:id="144" w:name="_Toc87877005"/>
      <w:r>
        <w:rPr>
          <w:lang w:val="en-US" w:eastAsia="ja-JP"/>
        </w:rPr>
        <w:t>7.3</w:t>
      </w:r>
      <w:r>
        <w:rPr>
          <w:lang w:val="en-US"/>
        </w:rPr>
        <w:t>.1.</w:t>
      </w:r>
      <w:r>
        <w:rPr>
          <w:lang w:val="en-US" w:eastAsia="ja-JP"/>
        </w:rPr>
        <w:t>3</w:t>
      </w:r>
      <w:r>
        <w:rPr>
          <w:rFonts w:ascii="Calibri" w:hAnsi="Calibri"/>
          <w:sz w:val="21"/>
          <w:szCs w:val="22"/>
          <w:lang w:val="en-US" w:eastAsia="sv-SE"/>
        </w:rPr>
        <w:tab/>
      </w:r>
      <w:r>
        <w:rPr>
          <w:lang w:val="en-US"/>
        </w:rPr>
        <w:t>MSD</w:t>
      </w:r>
      <w:bookmarkEnd w:id="144"/>
    </w:p>
    <w:p w14:paraId="0725A42E" w14:textId="5AD79996" w:rsidR="003B7BF5" w:rsidRPr="009E49EB" w:rsidRDefault="003B7BF5">
      <w:pPr>
        <w:rPr>
          <w:lang w:val="x-none" w:eastAsia="ja-JP"/>
        </w:rPr>
      </w:pPr>
      <w:r w:rsidRPr="00A973C0">
        <w:t xml:space="preserve">When uplink CA configurations </w:t>
      </w:r>
      <w:r w:rsidRPr="00A973C0">
        <w:rPr>
          <w:rFonts w:hint="eastAsia"/>
          <w:lang w:eastAsia="ko-KR"/>
        </w:rPr>
        <w:t>CA_1A-3A</w:t>
      </w:r>
      <w:r>
        <w:rPr>
          <w:lang w:eastAsia="ko-KR"/>
        </w:rPr>
        <w:t xml:space="preserve"> is</w:t>
      </w:r>
      <w:r w:rsidRPr="00A973C0">
        <w:t xml:space="preserve"> paired with down</w:t>
      </w:r>
      <w:r>
        <w:t>link CA configuration CA_1A-3A-7A-38A</w:t>
      </w:r>
      <w:r w:rsidRPr="00A973C0">
        <w:t xml:space="preserve"> there are no interference components from 2 uplink operation which would interfere the downlink of the third band</w:t>
      </w:r>
      <w:r w:rsidRPr="003C7E6B">
        <w:t>, the 3rd IMD will interf</w:t>
      </w:r>
      <w:r>
        <w:t>ere own Rx frequency of Band 1 and i</w:t>
      </w:r>
      <w:r w:rsidRPr="003C7E6B">
        <w:t>t has been solved by fallback combination CA_1A_3</w:t>
      </w:r>
      <w:r>
        <w:t>A</w:t>
      </w:r>
      <w:r w:rsidRPr="00A973C0">
        <w:t>.</w:t>
      </w:r>
    </w:p>
    <w:p w14:paraId="0725A42F" w14:textId="77777777" w:rsidR="003B7BF5" w:rsidRDefault="003B7BF5" w:rsidP="000003F0">
      <w:pPr>
        <w:pStyle w:val="Heading4"/>
        <w:rPr>
          <w:lang w:val="en-US"/>
        </w:rPr>
      </w:pPr>
      <w:bookmarkStart w:id="145" w:name="_Toc87877006"/>
      <w:r>
        <w:rPr>
          <w:lang w:val="en-US" w:eastAsia="ja-JP"/>
        </w:rPr>
        <w:t>7.3</w:t>
      </w:r>
      <w:r>
        <w:rPr>
          <w:lang w:val="en-US"/>
        </w:rPr>
        <w:t>.1.</w:t>
      </w:r>
      <w:r>
        <w:rPr>
          <w:lang w:val="en-US" w:eastAsia="ja-JP"/>
        </w:rPr>
        <w:t>4</w:t>
      </w:r>
      <w:r>
        <w:rPr>
          <w:lang w:val="en-US"/>
        </w:rPr>
        <w:tab/>
        <w:t>∆TIB and ∆RIB values</w:t>
      </w:r>
      <w:bookmarkEnd w:id="145"/>
    </w:p>
    <w:p w14:paraId="0725A431" w14:textId="1C2C073B" w:rsidR="003B7BF5" w:rsidRDefault="003B7BF5" w:rsidP="00253F01">
      <w:pPr>
        <w:rPr>
          <w:lang w:eastAsia="zh-CN"/>
        </w:rPr>
      </w:pPr>
      <w:r w:rsidRPr="00CD0CF1">
        <w:rPr>
          <w:lang w:val="en-US" w:eastAsia="zh-CN"/>
        </w:rPr>
        <w:t>The same requirements of lower order combination which are specified in TS36.101 can be applied.</w:t>
      </w:r>
      <w:r w:rsidRPr="00C64451">
        <w:rPr>
          <w:lang w:val="en-US"/>
        </w:rPr>
        <w:t xml:space="preserve"> </w:t>
      </w:r>
    </w:p>
    <w:p w14:paraId="0725A432" w14:textId="77777777" w:rsidR="009A38EE" w:rsidRDefault="009A38EE" w:rsidP="009A38EE">
      <w:pPr>
        <w:pStyle w:val="Heading2"/>
      </w:pPr>
      <w:bookmarkStart w:id="146" w:name="_Toc87877007"/>
      <w:r>
        <w:rPr>
          <w:lang w:val="en-US"/>
        </w:rPr>
        <w:t>7.4</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DL </w:t>
      </w:r>
      <w:r>
        <w:rPr>
          <w:rFonts w:eastAsia="Malgun Gothic"/>
          <w:lang w:eastAsia="ko-KR"/>
        </w:rPr>
        <w:t>with 2</w:t>
      </w:r>
      <w:r>
        <w:t xml:space="preserve"> bands UL</w:t>
      </w:r>
      <w:bookmarkEnd w:id="146"/>
    </w:p>
    <w:p w14:paraId="0725A433" w14:textId="77777777" w:rsidR="009A38EE" w:rsidRDefault="009A38EE" w:rsidP="009A38EE">
      <w:pPr>
        <w:pStyle w:val="Heading3"/>
        <w:rPr>
          <w:rFonts w:ascii="Calibri" w:hAnsi="Calibri"/>
          <w:sz w:val="22"/>
          <w:szCs w:val="22"/>
          <w:lang w:eastAsia="sv-SE"/>
        </w:rPr>
      </w:pPr>
      <w:bookmarkStart w:id="147" w:name="_Toc87877008"/>
      <w:r>
        <w:t>7.4</w:t>
      </w:r>
      <w:r>
        <w:rPr>
          <w:lang w:eastAsia="ko-KR"/>
        </w:rPr>
        <w:t>.1</w:t>
      </w:r>
      <w:r>
        <w:rPr>
          <w:rFonts w:ascii="Calibri" w:hAnsi="Calibri"/>
          <w:sz w:val="22"/>
          <w:szCs w:val="22"/>
          <w:lang w:eastAsia="sv-SE"/>
        </w:rPr>
        <w:tab/>
      </w:r>
      <w:r>
        <w:t>List of specific combination issues</w:t>
      </w:r>
      <w:bookmarkEnd w:id="147"/>
    </w:p>
    <w:p w14:paraId="0725A434" w14:textId="77777777" w:rsidR="009A38EE" w:rsidRDefault="009A38EE" w:rsidP="000003F0">
      <w:pPr>
        <w:pStyle w:val="Heading4"/>
        <w:rPr>
          <w:lang w:val="en-US" w:eastAsia="ko-KR"/>
        </w:rPr>
      </w:pPr>
      <w:bookmarkStart w:id="148" w:name="_Toc87877009"/>
      <w:r>
        <w:rPr>
          <w:lang w:val="en-US" w:eastAsia="ja-JP"/>
        </w:rPr>
        <w:t>7.4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8"/>
    </w:p>
    <w:p w14:paraId="0725A435" w14:textId="77777777" w:rsidR="009A38EE" w:rsidRDefault="009A38EE" w:rsidP="00253F01">
      <w:pPr>
        <w:pStyle w:val="TH"/>
      </w:pPr>
      <w:r>
        <w:t xml:space="preserve">Table </w:t>
      </w:r>
      <w:r>
        <w:rPr>
          <w:lang w:val="en-US" w:eastAsia="ja-JP"/>
        </w:rPr>
        <w:t>7.4</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9A38EE" w14:paraId="0725A437"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436" w14:textId="77777777" w:rsidR="009A38EE" w:rsidRDefault="009A38EE" w:rsidP="00253F01">
            <w:pPr>
              <w:pStyle w:val="TAH"/>
            </w:pPr>
            <w:r>
              <w:t>E-UTRA CA configuration / Bandwidth combination set</w:t>
            </w:r>
          </w:p>
        </w:tc>
      </w:tr>
      <w:tr w:rsidR="009A38EE" w14:paraId="0725A444"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725A438" w14:textId="77777777" w:rsidR="009A38EE" w:rsidRDefault="009A38EE"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439" w14:textId="77777777" w:rsidR="009A38EE" w:rsidRDefault="009A38EE"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3A" w14:textId="77777777" w:rsidR="009A38EE" w:rsidRDefault="009A38EE"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B" w14:textId="77777777" w:rsidR="009A38EE" w:rsidRDefault="009A38EE">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C" w14:textId="77777777" w:rsidR="009A38EE" w:rsidRDefault="009A38EE">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D" w14:textId="77777777" w:rsidR="009A38EE" w:rsidRDefault="009A38EE">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E" w14:textId="77777777" w:rsidR="009A38EE" w:rsidRDefault="009A38EE">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F" w14:textId="77777777" w:rsidR="009A38EE" w:rsidRDefault="009A38EE">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0" w14:textId="77777777" w:rsidR="009A38EE" w:rsidRDefault="009A38EE">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441" w14:textId="77777777" w:rsidR="009A38EE" w:rsidRDefault="009A38EE">
            <w:pPr>
              <w:pStyle w:val="TAH"/>
            </w:pPr>
            <w:r>
              <w:t>Maximum aggregated bandwidth</w:t>
            </w:r>
          </w:p>
          <w:p w14:paraId="0725A442" w14:textId="77777777" w:rsidR="009A38EE" w:rsidRDefault="009A38EE">
            <w:pPr>
              <w:pStyle w:val="TAH"/>
            </w:pPr>
            <w: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0725A443" w14:textId="77777777" w:rsidR="009A38EE" w:rsidRDefault="009A38EE">
            <w:pPr>
              <w:pStyle w:val="TAH"/>
            </w:pPr>
            <w:r>
              <w:t>Bandwidth combination set</w:t>
            </w:r>
          </w:p>
        </w:tc>
      </w:tr>
      <w:tr w:rsidR="009A38EE" w14:paraId="0725A450"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445" w14:textId="77777777" w:rsidR="009A38EE" w:rsidRDefault="009A38EE" w:rsidP="00253F01">
            <w:pPr>
              <w:pStyle w:val="TAC"/>
              <w:rPr>
                <w:lang w:eastAsia="ko-KR"/>
              </w:rPr>
            </w:pPr>
            <w:r>
              <w:rPr>
                <w:lang w:eastAsia="ja-JP"/>
              </w:rPr>
              <w:t>CA_1A-3A-8A-20A</w:t>
            </w:r>
          </w:p>
        </w:tc>
        <w:tc>
          <w:tcPr>
            <w:tcW w:w="739" w:type="pct"/>
            <w:vMerge w:val="restart"/>
            <w:tcBorders>
              <w:top w:val="single" w:sz="4" w:space="0" w:color="auto"/>
              <w:left w:val="single" w:sz="4" w:space="0" w:color="auto"/>
              <w:right w:val="single" w:sz="4" w:space="0" w:color="auto"/>
            </w:tcBorders>
            <w:vAlign w:val="center"/>
            <w:hideMark/>
          </w:tcPr>
          <w:p w14:paraId="0725A446" w14:textId="77777777" w:rsidR="009A38EE" w:rsidRDefault="009A38EE">
            <w:pPr>
              <w:pStyle w:val="TAC"/>
              <w:rPr>
                <w:b/>
                <w:color w:val="FF0000"/>
                <w:lang w:eastAsia="ko-KR"/>
              </w:rPr>
            </w:pPr>
            <w:r>
              <w:rPr>
                <w:color w:val="000000"/>
                <w:lang w:eastAsia="ja-JP"/>
              </w:rPr>
              <w:t xml:space="preserve">CA_1A-3A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47" w14:textId="77777777" w:rsidR="009A38EE" w:rsidRDefault="009A38EE">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448"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449"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A"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B"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C"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D" w14:textId="77777777" w:rsidR="009A38EE" w:rsidRDefault="009A38EE">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44E" w14:textId="77777777" w:rsidR="009A38EE" w:rsidRDefault="009A38EE">
            <w:pPr>
              <w:pStyle w:val="TAC"/>
              <w:rPr>
                <w:lang w:eastAsia="ja-JP"/>
              </w:rPr>
            </w:pPr>
            <w:r>
              <w:rPr>
                <w:lang w:val="it-IT" w:eastAsia="ja-JP"/>
              </w:rPr>
              <w:t>70</w:t>
            </w:r>
          </w:p>
        </w:tc>
        <w:tc>
          <w:tcPr>
            <w:tcW w:w="659" w:type="pct"/>
            <w:vMerge w:val="restart"/>
            <w:tcBorders>
              <w:top w:val="single" w:sz="4" w:space="0" w:color="auto"/>
              <w:left w:val="single" w:sz="4" w:space="0" w:color="auto"/>
              <w:right w:val="single" w:sz="4" w:space="0" w:color="auto"/>
            </w:tcBorders>
            <w:vAlign w:val="center"/>
            <w:hideMark/>
          </w:tcPr>
          <w:p w14:paraId="0725A44F" w14:textId="77777777" w:rsidR="009A38EE" w:rsidRDefault="009A38EE">
            <w:pPr>
              <w:pStyle w:val="TAC"/>
              <w:rPr>
                <w:lang w:eastAsia="ko-KR"/>
              </w:rPr>
            </w:pPr>
            <w:r>
              <w:rPr>
                <w:lang w:eastAsia="ko-KR"/>
              </w:rPr>
              <w:t>0</w:t>
            </w:r>
          </w:p>
        </w:tc>
      </w:tr>
      <w:tr w:rsidR="009A38EE" w14:paraId="0725A45C" w14:textId="77777777" w:rsidTr="00845C4D">
        <w:trPr>
          <w:trHeight w:val="283"/>
          <w:jc w:val="center"/>
        </w:trPr>
        <w:tc>
          <w:tcPr>
            <w:tcW w:w="0" w:type="auto"/>
            <w:vMerge/>
            <w:tcBorders>
              <w:left w:val="single" w:sz="4" w:space="0" w:color="auto"/>
              <w:right w:val="single" w:sz="4" w:space="0" w:color="auto"/>
            </w:tcBorders>
            <w:vAlign w:val="center"/>
            <w:hideMark/>
          </w:tcPr>
          <w:p w14:paraId="0725A451" w14:textId="77777777" w:rsidR="009A38EE" w:rsidRDefault="009A38EE" w:rsidP="00253F01">
            <w:pPr>
              <w:pStyle w:val="TAC"/>
              <w:rPr>
                <w:lang w:eastAsia="ko-KR"/>
              </w:rPr>
            </w:pPr>
          </w:p>
        </w:tc>
        <w:tc>
          <w:tcPr>
            <w:tcW w:w="0" w:type="auto"/>
            <w:vMerge/>
            <w:tcBorders>
              <w:left w:val="single" w:sz="4" w:space="0" w:color="auto"/>
              <w:right w:val="single" w:sz="4" w:space="0" w:color="auto"/>
            </w:tcBorders>
            <w:vAlign w:val="center"/>
            <w:hideMark/>
          </w:tcPr>
          <w:p w14:paraId="0725A452"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53" w14:textId="77777777" w:rsidR="009A38EE" w:rsidRDefault="009A38EE">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454" w14:textId="77777777" w:rsidR="009A38EE" w:rsidRDefault="009A38EE">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55"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56"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57"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58"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59" w14:textId="77777777" w:rsidR="009A38EE" w:rsidRDefault="009A38EE">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45A" w14:textId="77777777" w:rsidR="009A38EE" w:rsidRDefault="009A38EE" w:rsidP="00253F01">
            <w:pPr>
              <w:pStyle w:val="TAC"/>
              <w:rPr>
                <w:lang w:eastAsia="ja-JP"/>
              </w:rPr>
            </w:pPr>
          </w:p>
        </w:tc>
        <w:tc>
          <w:tcPr>
            <w:tcW w:w="0" w:type="auto"/>
            <w:vMerge/>
            <w:tcBorders>
              <w:left w:val="single" w:sz="4" w:space="0" w:color="auto"/>
              <w:right w:val="single" w:sz="4" w:space="0" w:color="auto"/>
            </w:tcBorders>
            <w:vAlign w:val="center"/>
            <w:hideMark/>
          </w:tcPr>
          <w:p w14:paraId="0725A45B" w14:textId="77777777" w:rsidR="009A38EE" w:rsidRDefault="009A38EE" w:rsidP="00253F01">
            <w:pPr>
              <w:pStyle w:val="TAC"/>
              <w:rPr>
                <w:lang w:eastAsia="ko-KR"/>
              </w:rPr>
            </w:pPr>
          </w:p>
        </w:tc>
      </w:tr>
      <w:tr w:rsidR="009A38EE" w14:paraId="0725A468" w14:textId="77777777" w:rsidTr="00845C4D">
        <w:trPr>
          <w:trHeight w:val="340"/>
          <w:jc w:val="center"/>
        </w:trPr>
        <w:tc>
          <w:tcPr>
            <w:tcW w:w="0" w:type="auto"/>
            <w:vMerge/>
            <w:tcBorders>
              <w:left w:val="single" w:sz="4" w:space="0" w:color="auto"/>
              <w:right w:val="single" w:sz="4" w:space="0" w:color="auto"/>
            </w:tcBorders>
            <w:vAlign w:val="center"/>
            <w:hideMark/>
          </w:tcPr>
          <w:p w14:paraId="0725A45D" w14:textId="77777777" w:rsidR="009A38EE" w:rsidRDefault="009A38EE" w:rsidP="00253F01">
            <w:pPr>
              <w:pStyle w:val="TAC"/>
              <w:rPr>
                <w:lang w:eastAsia="ko-KR"/>
              </w:rPr>
            </w:pPr>
          </w:p>
        </w:tc>
        <w:tc>
          <w:tcPr>
            <w:tcW w:w="0" w:type="auto"/>
            <w:vMerge/>
            <w:tcBorders>
              <w:left w:val="single" w:sz="4" w:space="0" w:color="auto"/>
              <w:right w:val="single" w:sz="4" w:space="0" w:color="auto"/>
            </w:tcBorders>
            <w:vAlign w:val="center"/>
            <w:hideMark/>
          </w:tcPr>
          <w:p w14:paraId="0725A45E"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5F" w14:textId="77777777" w:rsidR="009A38EE" w:rsidRDefault="009A38EE">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460"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1"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62" w14:textId="77777777" w:rsidR="009A38EE" w:rsidRDefault="009A38EE">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63" w14:textId="77777777" w:rsidR="009A38EE" w:rsidRDefault="009A38EE">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64" w14:textId="77777777" w:rsidR="009A38EE" w:rsidRDefault="009A38EE">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5" w14:textId="77777777" w:rsidR="009A38EE" w:rsidRDefault="009A38EE">
            <w:pPr>
              <w:pStyle w:val="TAC"/>
              <w:rPr>
                <w:lang w:val="it-IT"/>
              </w:rPr>
            </w:pPr>
          </w:p>
        </w:tc>
        <w:tc>
          <w:tcPr>
            <w:tcW w:w="0" w:type="auto"/>
            <w:vMerge/>
            <w:tcBorders>
              <w:left w:val="single" w:sz="4" w:space="0" w:color="auto"/>
              <w:right w:val="single" w:sz="4" w:space="0" w:color="auto"/>
            </w:tcBorders>
            <w:vAlign w:val="center"/>
            <w:hideMark/>
          </w:tcPr>
          <w:p w14:paraId="0725A466" w14:textId="77777777" w:rsidR="009A38EE" w:rsidRDefault="009A38EE" w:rsidP="00253F01">
            <w:pPr>
              <w:pStyle w:val="TAC"/>
              <w:rPr>
                <w:lang w:eastAsia="ja-JP"/>
              </w:rPr>
            </w:pPr>
          </w:p>
        </w:tc>
        <w:tc>
          <w:tcPr>
            <w:tcW w:w="0" w:type="auto"/>
            <w:vMerge/>
            <w:tcBorders>
              <w:left w:val="single" w:sz="4" w:space="0" w:color="auto"/>
              <w:right w:val="single" w:sz="4" w:space="0" w:color="auto"/>
            </w:tcBorders>
            <w:vAlign w:val="center"/>
            <w:hideMark/>
          </w:tcPr>
          <w:p w14:paraId="0725A467" w14:textId="77777777" w:rsidR="009A38EE" w:rsidRDefault="009A38EE" w:rsidP="00253F01">
            <w:pPr>
              <w:pStyle w:val="TAC"/>
              <w:rPr>
                <w:lang w:eastAsia="ko-KR"/>
              </w:rPr>
            </w:pPr>
          </w:p>
        </w:tc>
      </w:tr>
      <w:tr w:rsidR="009A38EE" w14:paraId="0725A474" w14:textId="77777777" w:rsidTr="00845C4D">
        <w:trPr>
          <w:trHeight w:val="340"/>
          <w:jc w:val="center"/>
        </w:trPr>
        <w:tc>
          <w:tcPr>
            <w:tcW w:w="0" w:type="auto"/>
            <w:vMerge/>
            <w:tcBorders>
              <w:left w:val="single" w:sz="4" w:space="0" w:color="auto"/>
              <w:right w:val="single" w:sz="4" w:space="0" w:color="auto"/>
            </w:tcBorders>
            <w:vAlign w:val="center"/>
          </w:tcPr>
          <w:p w14:paraId="0725A469" w14:textId="77777777" w:rsidR="009A38EE" w:rsidRDefault="009A38EE" w:rsidP="00253F01">
            <w:pPr>
              <w:pStyle w:val="TAC"/>
              <w:rPr>
                <w:lang w:eastAsia="ko-KR"/>
              </w:rPr>
            </w:pPr>
          </w:p>
        </w:tc>
        <w:tc>
          <w:tcPr>
            <w:tcW w:w="0" w:type="auto"/>
            <w:vMerge/>
            <w:tcBorders>
              <w:left w:val="single" w:sz="4" w:space="0" w:color="auto"/>
              <w:right w:val="single" w:sz="4" w:space="0" w:color="auto"/>
            </w:tcBorders>
            <w:vAlign w:val="center"/>
          </w:tcPr>
          <w:p w14:paraId="0725A46A"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46B" w14:textId="77777777" w:rsidR="009A38EE" w:rsidRDefault="009A38EE">
            <w:pPr>
              <w:pStyle w:val="TAC"/>
              <w:rPr>
                <w:lang w:eastAsia="zh-CN"/>
              </w:rPr>
            </w:pPr>
            <w:r>
              <w:rPr>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46C"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D"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E"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6F"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70"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71" w14:textId="77777777" w:rsidR="009A38EE" w:rsidRDefault="009A38EE">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472" w14:textId="77777777" w:rsidR="009A38EE" w:rsidRDefault="009A38EE" w:rsidP="00253F01">
            <w:pPr>
              <w:pStyle w:val="TAC"/>
              <w:rPr>
                <w:lang w:eastAsia="ja-JP"/>
              </w:rPr>
            </w:pPr>
          </w:p>
        </w:tc>
        <w:tc>
          <w:tcPr>
            <w:tcW w:w="0" w:type="auto"/>
            <w:vMerge/>
            <w:tcBorders>
              <w:left w:val="single" w:sz="4" w:space="0" w:color="auto"/>
              <w:right w:val="single" w:sz="4" w:space="0" w:color="auto"/>
            </w:tcBorders>
            <w:vAlign w:val="center"/>
          </w:tcPr>
          <w:p w14:paraId="0725A473" w14:textId="77777777" w:rsidR="009A38EE" w:rsidRDefault="009A38EE" w:rsidP="00253F01">
            <w:pPr>
              <w:pStyle w:val="TAC"/>
              <w:rPr>
                <w:lang w:eastAsia="ko-KR"/>
              </w:rPr>
            </w:pPr>
          </w:p>
        </w:tc>
      </w:tr>
      <w:tr w:rsidR="009A38EE" w14:paraId="0725A480"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475" w14:textId="77777777" w:rsidR="009A38EE" w:rsidRDefault="009A38EE" w:rsidP="00253F01">
            <w:pPr>
              <w:pStyle w:val="TAC"/>
              <w:rPr>
                <w:lang w:eastAsia="ko-KR"/>
              </w:rPr>
            </w:pPr>
            <w:r>
              <w:rPr>
                <w:lang w:eastAsia="ja-JP"/>
              </w:rPr>
              <w:t>CA_1A-3C-8A-20A</w:t>
            </w:r>
          </w:p>
        </w:tc>
        <w:tc>
          <w:tcPr>
            <w:tcW w:w="739" w:type="pct"/>
            <w:vMerge w:val="restart"/>
            <w:tcBorders>
              <w:top w:val="single" w:sz="4" w:space="0" w:color="auto"/>
              <w:left w:val="single" w:sz="4" w:space="0" w:color="auto"/>
              <w:right w:val="single" w:sz="4" w:space="0" w:color="auto"/>
            </w:tcBorders>
            <w:vAlign w:val="center"/>
            <w:hideMark/>
          </w:tcPr>
          <w:p w14:paraId="0725A476" w14:textId="77777777" w:rsidR="009A38EE" w:rsidRDefault="009A38EE">
            <w:pPr>
              <w:pStyle w:val="TAC"/>
              <w:rPr>
                <w:b/>
                <w:color w:val="FF0000"/>
                <w:lang w:eastAsia="ko-KR"/>
              </w:rPr>
            </w:pPr>
            <w:r>
              <w:rPr>
                <w:color w:val="000000"/>
                <w:lang w:eastAsia="ja-JP"/>
              </w:rPr>
              <w:t xml:space="preserve">CA_1A-3A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77" w14:textId="77777777" w:rsidR="009A38EE" w:rsidRDefault="009A38EE">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478"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479"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A"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B"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C"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D" w14:textId="77777777" w:rsidR="009A38EE" w:rsidRDefault="009A38EE">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47E" w14:textId="77777777" w:rsidR="009A38EE" w:rsidRDefault="009A38EE">
            <w:pPr>
              <w:pStyle w:val="TAC"/>
              <w:rPr>
                <w:lang w:eastAsia="ja-JP"/>
              </w:rPr>
            </w:pPr>
            <w:r>
              <w:rPr>
                <w:lang w:val="it-IT" w:eastAsia="ja-JP"/>
              </w:rPr>
              <w:t>90</w:t>
            </w:r>
          </w:p>
        </w:tc>
        <w:tc>
          <w:tcPr>
            <w:tcW w:w="659" w:type="pct"/>
            <w:vMerge w:val="restart"/>
            <w:tcBorders>
              <w:top w:val="single" w:sz="4" w:space="0" w:color="auto"/>
              <w:left w:val="single" w:sz="4" w:space="0" w:color="auto"/>
              <w:right w:val="single" w:sz="4" w:space="0" w:color="auto"/>
            </w:tcBorders>
            <w:vAlign w:val="center"/>
            <w:hideMark/>
          </w:tcPr>
          <w:p w14:paraId="0725A47F" w14:textId="77777777" w:rsidR="009A38EE" w:rsidRDefault="009A38EE">
            <w:pPr>
              <w:pStyle w:val="TAC"/>
              <w:rPr>
                <w:lang w:eastAsia="ko-KR"/>
              </w:rPr>
            </w:pPr>
            <w:r>
              <w:rPr>
                <w:lang w:eastAsia="ko-KR"/>
              </w:rPr>
              <w:t>0</w:t>
            </w:r>
          </w:p>
        </w:tc>
      </w:tr>
      <w:tr w:rsidR="009A38EE" w14:paraId="0725A48C" w14:textId="77777777" w:rsidTr="00845C4D">
        <w:trPr>
          <w:trHeight w:val="283"/>
          <w:jc w:val="center"/>
        </w:trPr>
        <w:tc>
          <w:tcPr>
            <w:tcW w:w="0" w:type="auto"/>
            <w:vMerge/>
            <w:tcBorders>
              <w:left w:val="single" w:sz="4" w:space="0" w:color="auto"/>
              <w:right w:val="single" w:sz="4" w:space="0" w:color="auto"/>
            </w:tcBorders>
            <w:vAlign w:val="center"/>
            <w:hideMark/>
          </w:tcPr>
          <w:p w14:paraId="0725A481" w14:textId="77777777" w:rsidR="009A38EE" w:rsidRDefault="009A38EE" w:rsidP="00253F01">
            <w:pPr>
              <w:pStyle w:val="TAC"/>
              <w:rPr>
                <w:lang w:eastAsia="ko-KR"/>
              </w:rPr>
            </w:pPr>
          </w:p>
        </w:tc>
        <w:tc>
          <w:tcPr>
            <w:tcW w:w="0" w:type="auto"/>
            <w:vMerge/>
            <w:tcBorders>
              <w:left w:val="single" w:sz="4" w:space="0" w:color="auto"/>
              <w:right w:val="single" w:sz="4" w:space="0" w:color="auto"/>
            </w:tcBorders>
            <w:vAlign w:val="center"/>
            <w:hideMark/>
          </w:tcPr>
          <w:p w14:paraId="0725A482"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83" w14:textId="77777777" w:rsidR="009A38EE" w:rsidRDefault="009A38EE">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484" w14:textId="77777777" w:rsidR="009A38EE" w:rsidRDefault="009A38EE">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85"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86"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87"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88"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89" w14:textId="77777777" w:rsidR="009A38EE" w:rsidRDefault="009A38EE">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48A" w14:textId="77777777" w:rsidR="009A38EE" w:rsidRDefault="009A38EE" w:rsidP="00253F01">
            <w:pPr>
              <w:pStyle w:val="TAC"/>
              <w:rPr>
                <w:lang w:eastAsia="ja-JP"/>
              </w:rPr>
            </w:pPr>
          </w:p>
        </w:tc>
        <w:tc>
          <w:tcPr>
            <w:tcW w:w="0" w:type="auto"/>
            <w:vMerge/>
            <w:tcBorders>
              <w:left w:val="single" w:sz="4" w:space="0" w:color="auto"/>
              <w:right w:val="single" w:sz="4" w:space="0" w:color="auto"/>
            </w:tcBorders>
            <w:vAlign w:val="center"/>
            <w:hideMark/>
          </w:tcPr>
          <w:p w14:paraId="0725A48B" w14:textId="77777777" w:rsidR="009A38EE" w:rsidRDefault="009A38EE" w:rsidP="00253F01">
            <w:pPr>
              <w:pStyle w:val="TAC"/>
              <w:rPr>
                <w:lang w:eastAsia="ko-KR"/>
              </w:rPr>
            </w:pPr>
          </w:p>
        </w:tc>
      </w:tr>
      <w:tr w:rsidR="009A38EE" w14:paraId="0725A498" w14:textId="77777777" w:rsidTr="00845C4D">
        <w:trPr>
          <w:trHeight w:val="340"/>
          <w:jc w:val="center"/>
        </w:trPr>
        <w:tc>
          <w:tcPr>
            <w:tcW w:w="0" w:type="auto"/>
            <w:vMerge/>
            <w:tcBorders>
              <w:left w:val="single" w:sz="4" w:space="0" w:color="auto"/>
              <w:right w:val="single" w:sz="4" w:space="0" w:color="auto"/>
            </w:tcBorders>
            <w:vAlign w:val="center"/>
            <w:hideMark/>
          </w:tcPr>
          <w:p w14:paraId="0725A48D" w14:textId="77777777" w:rsidR="009A38EE" w:rsidRDefault="009A38EE" w:rsidP="00253F01">
            <w:pPr>
              <w:pStyle w:val="TAC"/>
              <w:rPr>
                <w:lang w:eastAsia="ko-KR"/>
              </w:rPr>
            </w:pPr>
          </w:p>
        </w:tc>
        <w:tc>
          <w:tcPr>
            <w:tcW w:w="0" w:type="auto"/>
            <w:vMerge/>
            <w:tcBorders>
              <w:left w:val="single" w:sz="4" w:space="0" w:color="auto"/>
              <w:right w:val="single" w:sz="4" w:space="0" w:color="auto"/>
            </w:tcBorders>
            <w:vAlign w:val="center"/>
            <w:hideMark/>
          </w:tcPr>
          <w:p w14:paraId="0725A48E"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8F" w14:textId="77777777" w:rsidR="009A38EE" w:rsidRDefault="009A38EE">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490"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1"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92" w14:textId="77777777" w:rsidR="009A38EE" w:rsidRDefault="009A38EE">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93" w14:textId="77777777" w:rsidR="009A38EE" w:rsidRDefault="009A38EE">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94" w14:textId="77777777" w:rsidR="009A38EE" w:rsidRDefault="009A38EE">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5" w14:textId="77777777" w:rsidR="009A38EE" w:rsidRDefault="009A38EE">
            <w:pPr>
              <w:pStyle w:val="TAC"/>
              <w:rPr>
                <w:lang w:val="it-IT"/>
              </w:rPr>
            </w:pPr>
          </w:p>
        </w:tc>
        <w:tc>
          <w:tcPr>
            <w:tcW w:w="0" w:type="auto"/>
            <w:vMerge/>
            <w:tcBorders>
              <w:left w:val="single" w:sz="4" w:space="0" w:color="auto"/>
              <w:right w:val="single" w:sz="4" w:space="0" w:color="auto"/>
            </w:tcBorders>
            <w:vAlign w:val="center"/>
            <w:hideMark/>
          </w:tcPr>
          <w:p w14:paraId="0725A496" w14:textId="77777777" w:rsidR="009A38EE" w:rsidRDefault="009A38EE" w:rsidP="00253F01">
            <w:pPr>
              <w:pStyle w:val="TAC"/>
              <w:rPr>
                <w:lang w:eastAsia="ja-JP"/>
              </w:rPr>
            </w:pPr>
          </w:p>
        </w:tc>
        <w:tc>
          <w:tcPr>
            <w:tcW w:w="0" w:type="auto"/>
            <w:vMerge/>
            <w:tcBorders>
              <w:left w:val="single" w:sz="4" w:space="0" w:color="auto"/>
              <w:right w:val="single" w:sz="4" w:space="0" w:color="auto"/>
            </w:tcBorders>
            <w:vAlign w:val="center"/>
            <w:hideMark/>
          </w:tcPr>
          <w:p w14:paraId="0725A497" w14:textId="77777777" w:rsidR="009A38EE" w:rsidRDefault="009A38EE" w:rsidP="00253F01">
            <w:pPr>
              <w:pStyle w:val="TAC"/>
              <w:rPr>
                <w:lang w:eastAsia="ko-KR"/>
              </w:rPr>
            </w:pPr>
          </w:p>
        </w:tc>
      </w:tr>
      <w:tr w:rsidR="009A38EE" w14:paraId="0725A4A4"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499" w14:textId="77777777" w:rsidR="009A38EE" w:rsidRDefault="009A38EE" w:rsidP="00253F01">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725A49A"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49B" w14:textId="77777777" w:rsidR="009A38EE" w:rsidRDefault="009A38EE">
            <w:pPr>
              <w:pStyle w:val="TAC"/>
              <w:rPr>
                <w:lang w:eastAsia="zh-CN"/>
              </w:rPr>
            </w:pPr>
            <w:r>
              <w:rPr>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49C"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D"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E"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9F"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A0"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A1" w14:textId="77777777" w:rsidR="009A38EE" w:rsidRDefault="009A38EE">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4A2" w14:textId="77777777" w:rsidR="009A38EE" w:rsidRDefault="009A38EE" w:rsidP="00253F01">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0725A4A3" w14:textId="77777777" w:rsidR="009A38EE" w:rsidRDefault="009A38EE" w:rsidP="00253F01">
            <w:pPr>
              <w:pStyle w:val="TAC"/>
              <w:rPr>
                <w:lang w:eastAsia="ko-KR"/>
              </w:rPr>
            </w:pPr>
          </w:p>
        </w:tc>
      </w:tr>
    </w:tbl>
    <w:p w14:paraId="0725A4A5" w14:textId="77777777" w:rsidR="009A38EE" w:rsidRDefault="009A38EE" w:rsidP="009A38EE">
      <w:pPr>
        <w:rPr>
          <w:lang w:val="en-US"/>
        </w:rPr>
      </w:pPr>
    </w:p>
    <w:p w14:paraId="0725A4A6" w14:textId="77777777" w:rsidR="009A38EE" w:rsidRDefault="009A38EE" w:rsidP="009A38EE">
      <w:pPr>
        <w:pStyle w:val="Heading4"/>
        <w:ind w:left="864" w:hanging="864"/>
        <w:rPr>
          <w:lang w:val="en-US" w:eastAsia="ko-KR"/>
        </w:rPr>
      </w:pPr>
      <w:bookmarkStart w:id="149" w:name="_Toc87877010"/>
      <w:r>
        <w:rPr>
          <w:lang w:val="en-US" w:eastAsia="ja-JP"/>
        </w:rPr>
        <w:t>7.4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w:t>
      </w:r>
      <w:r w:rsidRPr="00832BD4">
        <w:rPr>
          <w:lang w:eastAsia="ko-KR"/>
        </w:rPr>
        <w:t xml:space="preserve"> CA_1A-8A </w:t>
      </w:r>
      <w:r>
        <w:rPr>
          <w:lang w:eastAsia="ko-KR"/>
        </w:rPr>
        <w:t>,UL</w:t>
      </w:r>
      <w:r w:rsidRPr="00832BD4">
        <w:rPr>
          <w:lang w:eastAsia="ko-KR"/>
        </w:rPr>
        <w:t xml:space="preserve"> CA_3A-8A</w:t>
      </w:r>
      <w:r>
        <w:rPr>
          <w:lang w:eastAsia="ko-KR"/>
        </w:rPr>
        <w:t xml:space="preserve"> and DL CA_1A-3A-8A-20A</w:t>
      </w:r>
      <w:bookmarkEnd w:id="149"/>
    </w:p>
    <w:p w14:paraId="0725A4A7" w14:textId="77777777" w:rsidR="009A38EE" w:rsidRDefault="009A38EE" w:rsidP="009A38EE">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7.4</w:t>
      </w:r>
      <w:r>
        <w:rPr>
          <w:lang w:val="en-US"/>
        </w:rPr>
        <w:t>.1.2-1,</w:t>
      </w:r>
      <w:r w:rsidRPr="00832BD4">
        <w:rPr>
          <w:lang w:val="en-US"/>
        </w:rPr>
        <w:t xml:space="preserve"> </w:t>
      </w:r>
      <w:r>
        <w:rPr>
          <w:lang w:val="en-US"/>
        </w:rPr>
        <w:t xml:space="preserve">Table </w:t>
      </w:r>
      <w:r>
        <w:rPr>
          <w:lang w:val="en-US" w:eastAsia="ja-JP"/>
        </w:rPr>
        <w:t>7.4</w:t>
      </w:r>
      <w:r>
        <w:rPr>
          <w:lang w:val="en-US"/>
        </w:rPr>
        <w:t xml:space="preserve">.1.2-2 and Table </w:t>
      </w:r>
      <w:r>
        <w:rPr>
          <w:lang w:val="en-US" w:eastAsia="ja-JP"/>
        </w:rPr>
        <w:t>7.4</w:t>
      </w:r>
      <w:r>
        <w:rPr>
          <w:lang w:val="en-US"/>
        </w:rPr>
        <w:t>.1.2-3.</w:t>
      </w:r>
    </w:p>
    <w:p w14:paraId="0725A4A8" w14:textId="77777777" w:rsidR="009A38EE" w:rsidRDefault="009A38EE" w:rsidP="000003F0">
      <w:pPr>
        <w:pStyle w:val="TH"/>
      </w:pPr>
      <w:r>
        <w:t>Table 7.4.1.2-1: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4AE"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4A9" w14:textId="77777777" w:rsidR="009A38EE" w:rsidRPr="008D4056" w:rsidRDefault="009A38EE"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4AA" w14:textId="77777777" w:rsidR="009A38EE" w:rsidRPr="008D4056" w:rsidRDefault="009A38EE"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4AB" w14:textId="77777777" w:rsidR="009A38EE" w:rsidRPr="008D4056" w:rsidRDefault="009A38EE"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4AC" w14:textId="77777777" w:rsidR="009A38EE" w:rsidRPr="008D4056" w:rsidRDefault="009A38EE"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4AD" w14:textId="77777777" w:rsidR="009A38EE" w:rsidRPr="008D4056" w:rsidRDefault="009A38EE" w:rsidP="00253F01">
            <w:pPr>
              <w:pStyle w:val="TAH"/>
              <w:rPr>
                <w:lang w:val="en-US" w:eastAsia="zh-CN"/>
              </w:rPr>
            </w:pPr>
            <w:r w:rsidRPr="008D4056">
              <w:rPr>
                <w:lang w:val="en-US" w:eastAsia="zh-CN"/>
              </w:rPr>
              <w:t>fy_high</w:t>
            </w:r>
          </w:p>
        </w:tc>
      </w:tr>
      <w:tr w:rsidR="009A38EE" w:rsidRPr="008D4056" w14:paraId="0725A4B4"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AF" w14:textId="77777777" w:rsidR="009A38EE" w:rsidRPr="008D4056" w:rsidRDefault="009A38EE"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4B0" w14:textId="77777777" w:rsidR="009A38EE" w:rsidRPr="008D4056" w:rsidRDefault="009A38EE" w:rsidP="00253F01">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4B1" w14:textId="77777777" w:rsidR="009A38EE" w:rsidRPr="008D4056" w:rsidRDefault="009A38EE" w:rsidP="00253F01">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4B2" w14:textId="77777777" w:rsidR="009A38EE" w:rsidRPr="008D4056" w:rsidRDefault="009A38EE" w:rsidP="00253F01">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4B3" w14:textId="77777777" w:rsidR="009A38EE" w:rsidRPr="008D4056" w:rsidRDefault="009A38EE" w:rsidP="00253F01">
            <w:pPr>
              <w:pStyle w:val="TAC"/>
              <w:rPr>
                <w:rFonts w:cs="Arial"/>
                <w:szCs w:val="18"/>
                <w:lang w:val="en-US" w:eastAsia="zh-CN"/>
              </w:rPr>
            </w:pPr>
            <w:r w:rsidRPr="00037E04">
              <w:t>1785</w:t>
            </w:r>
          </w:p>
        </w:tc>
      </w:tr>
      <w:tr w:rsidR="009A38EE" w:rsidRPr="008D4056" w14:paraId="0725A4B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B5"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4B6" w14:textId="77777777" w:rsidR="009A38EE" w:rsidRPr="008D4056" w:rsidRDefault="009A38EE" w:rsidP="00253F01">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4B7" w14:textId="77777777" w:rsidR="009A38EE" w:rsidRPr="008D4056" w:rsidRDefault="009A38EE" w:rsidP="00253F01">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4B8" w14:textId="77777777" w:rsidR="009A38EE" w:rsidRPr="008D4056" w:rsidRDefault="009A38EE" w:rsidP="00253F01">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4B9" w14:textId="77777777" w:rsidR="009A38EE" w:rsidRPr="008D4056" w:rsidRDefault="009A38EE" w:rsidP="00253F01">
            <w:pPr>
              <w:pStyle w:val="TAC"/>
              <w:rPr>
                <w:rFonts w:cs="Arial"/>
                <w:szCs w:val="18"/>
                <w:lang w:val="en-US" w:eastAsia="zh-CN"/>
              </w:rPr>
            </w:pPr>
            <w:r w:rsidRPr="00037E04">
              <w:t>2* fy_high</w:t>
            </w:r>
          </w:p>
        </w:tc>
      </w:tr>
      <w:tr w:rsidR="009A38EE" w:rsidRPr="008D4056" w14:paraId="0725A4C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BB"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4BC" w14:textId="77777777" w:rsidR="009A38EE" w:rsidRPr="008D4056" w:rsidRDefault="009A38EE" w:rsidP="00253F01">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4BD" w14:textId="77777777" w:rsidR="009A38EE" w:rsidRPr="008D4056" w:rsidRDefault="009A38EE" w:rsidP="00253F01">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4BE" w14:textId="77777777" w:rsidR="009A38EE" w:rsidRPr="008D4056" w:rsidRDefault="009A38EE" w:rsidP="00253F01">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4BF" w14:textId="77777777" w:rsidR="009A38EE" w:rsidRPr="008D4056" w:rsidRDefault="009A38EE" w:rsidP="00253F01">
            <w:pPr>
              <w:pStyle w:val="TAC"/>
              <w:rPr>
                <w:rFonts w:cs="Arial"/>
                <w:szCs w:val="18"/>
                <w:lang w:val="en-US" w:eastAsia="zh-CN"/>
              </w:rPr>
            </w:pPr>
            <w:r w:rsidRPr="00037E04">
              <w:t>3570</w:t>
            </w:r>
          </w:p>
        </w:tc>
      </w:tr>
      <w:tr w:rsidR="009A38EE" w:rsidRPr="008D4056" w14:paraId="0725A4C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C1"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4C2" w14:textId="77777777" w:rsidR="009A38EE" w:rsidRPr="008D4056" w:rsidRDefault="009A38EE" w:rsidP="00253F01">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4C3" w14:textId="77777777" w:rsidR="009A38EE" w:rsidRPr="008D4056" w:rsidRDefault="009A38EE" w:rsidP="00253F01">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4C4" w14:textId="77777777" w:rsidR="009A38EE" w:rsidRPr="008D4056" w:rsidRDefault="009A38EE" w:rsidP="00253F01">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4C5" w14:textId="77777777" w:rsidR="009A38EE" w:rsidRPr="008D4056" w:rsidRDefault="009A38EE" w:rsidP="00253F01">
            <w:pPr>
              <w:pStyle w:val="TAC"/>
              <w:rPr>
                <w:rFonts w:cs="Arial"/>
                <w:szCs w:val="18"/>
                <w:lang w:val="en-US" w:eastAsia="zh-CN"/>
              </w:rPr>
            </w:pPr>
            <w:r w:rsidRPr="00037E04">
              <w:t>3* fy_high</w:t>
            </w:r>
          </w:p>
        </w:tc>
      </w:tr>
      <w:tr w:rsidR="009A38EE" w:rsidRPr="008D4056" w14:paraId="0725A4CC"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C7"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C8" w14:textId="77777777" w:rsidR="009A38EE" w:rsidRPr="008D4056" w:rsidRDefault="009A38EE" w:rsidP="00253F01">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4C9" w14:textId="77777777" w:rsidR="009A38EE" w:rsidRPr="008D4056" w:rsidRDefault="009A38EE" w:rsidP="00253F01">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4CA" w14:textId="77777777" w:rsidR="009A38EE" w:rsidRPr="008D4056" w:rsidRDefault="009A38EE" w:rsidP="00253F01">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4CB" w14:textId="77777777" w:rsidR="009A38EE" w:rsidRPr="008D4056" w:rsidRDefault="009A38EE" w:rsidP="00253F01">
            <w:pPr>
              <w:pStyle w:val="TAC"/>
              <w:rPr>
                <w:rFonts w:cs="Arial"/>
                <w:szCs w:val="18"/>
                <w:lang w:val="en-US" w:eastAsia="zh-CN"/>
              </w:rPr>
            </w:pPr>
            <w:r w:rsidRPr="00037E04">
              <w:t>5355</w:t>
            </w:r>
          </w:p>
        </w:tc>
      </w:tr>
      <w:tr w:rsidR="009A38EE" w:rsidRPr="008D4056" w14:paraId="0725A4D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CD"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CE" w14:textId="77777777" w:rsidR="009A38EE" w:rsidRPr="008D4056" w:rsidRDefault="009A38EE" w:rsidP="00253F01">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4CF" w14:textId="77777777" w:rsidR="009A38EE" w:rsidRPr="008D4056" w:rsidRDefault="009A38EE" w:rsidP="00253F01">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4D0" w14:textId="77777777" w:rsidR="009A38EE" w:rsidRPr="008D4056" w:rsidRDefault="009A38EE" w:rsidP="00253F01">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4D1" w14:textId="77777777" w:rsidR="009A38EE" w:rsidRPr="008D4056" w:rsidRDefault="009A38EE" w:rsidP="00253F01">
            <w:pPr>
              <w:pStyle w:val="TAC"/>
              <w:rPr>
                <w:rFonts w:cs="Arial"/>
                <w:szCs w:val="18"/>
                <w:lang w:val="en-US" w:eastAsia="zh-CN"/>
              </w:rPr>
            </w:pPr>
            <w:r w:rsidRPr="00037E04">
              <w:t>|fy_high + fx_high|</w:t>
            </w:r>
          </w:p>
        </w:tc>
      </w:tr>
      <w:tr w:rsidR="009A38EE" w:rsidRPr="008D4056" w14:paraId="0725A4D8"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D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D4" w14:textId="77777777" w:rsidR="009A38EE" w:rsidRPr="008D4056" w:rsidRDefault="009A38EE"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4D5" w14:textId="77777777" w:rsidR="009A38EE" w:rsidRPr="008D4056" w:rsidRDefault="009A38EE" w:rsidP="00253F01">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4D6" w14:textId="77777777" w:rsidR="009A38EE" w:rsidRPr="008D4056" w:rsidRDefault="009A38EE" w:rsidP="00253F01">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4D7" w14:textId="77777777" w:rsidR="009A38EE" w:rsidRPr="008D4056" w:rsidRDefault="009A38EE" w:rsidP="00253F01">
            <w:pPr>
              <w:pStyle w:val="TAC"/>
              <w:rPr>
                <w:rFonts w:cs="Arial"/>
                <w:szCs w:val="18"/>
                <w:lang w:val="en-US" w:eastAsia="zh-CN"/>
              </w:rPr>
            </w:pPr>
            <w:r w:rsidRPr="00037E04">
              <w:t>3765</w:t>
            </w:r>
          </w:p>
        </w:tc>
      </w:tr>
      <w:tr w:rsidR="009A38EE" w:rsidRPr="008D4056" w14:paraId="0725A4D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D9"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DA" w14:textId="77777777" w:rsidR="009A38EE" w:rsidRPr="008D4056" w:rsidRDefault="009A38EE" w:rsidP="00253F01">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4DB" w14:textId="77777777" w:rsidR="009A38EE" w:rsidRPr="008D4056" w:rsidRDefault="009A38EE" w:rsidP="00253F01">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4DC" w14:textId="77777777" w:rsidR="009A38EE" w:rsidRPr="008D4056" w:rsidRDefault="009A38EE" w:rsidP="00253F01">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4DD" w14:textId="77777777" w:rsidR="009A38EE" w:rsidRPr="008D4056" w:rsidRDefault="009A38EE" w:rsidP="00253F01">
            <w:pPr>
              <w:pStyle w:val="TAC"/>
              <w:rPr>
                <w:rFonts w:cs="Arial"/>
                <w:szCs w:val="18"/>
                <w:lang w:val="en-US" w:eastAsia="zh-CN"/>
              </w:rPr>
            </w:pPr>
            <w:r w:rsidRPr="00037E04">
              <w:t>|2*fy_high – fx_low|</w:t>
            </w:r>
          </w:p>
        </w:tc>
      </w:tr>
      <w:tr w:rsidR="009A38EE" w:rsidRPr="008D4056" w14:paraId="0725A4E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D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E0" w14:textId="77777777" w:rsidR="009A38EE" w:rsidRPr="008D4056" w:rsidRDefault="009A38EE" w:rsidP="00253F01">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4E1" w14:textId="77777777" w:rsidR="009A38EE" w:rsidRPr="008D4056" w:rsidRDefault="009A38EE" w:rsidP="00253F01">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4E2" w14:textId="77777777" w:rsidR="009A38EE" w:rsidRPr="008D4056" w:rsidRDefault="009A38EE" w:rsidP="00253F01">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4E3" w14:textId="77777777" w:rsidR="009A38EE" w:rsidRPr="008D4056" w:rsidRDefault="009A38EE" w:rsidP="00253F01">
            <w:pPr>
              <w:pStyle w:val="TAC"/>
              <w:rPr>
                <w:rFonts w:cs="Arial"/>
                <w:szCs w:val="18"/>
                <w:lang w:val="en-US" w:eastAsia="zh-CN"/>
              </w:rPr>
            </w:pPr>
            <w:r w:rsidRPr="00037E04">
              <w:t>1650</w:t>
            </w:r>
          </w:p>
        </w:tc>
      </w:tr>
      <w:tr w:rsidR="009A38EE" w:rsidRPr="008D4056" w14:paraId="0725A4E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E5"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E6" w14:textId="77777777" w:rsidR="009A38EE" w:rsidRPr="008D4056" w:rsidRDefault="009A38EE" w:rsidP="00253F01">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4E7" w14:textId="77777777" w:rsidR="009A38EE" w:rsidRPr="008D4056" w:rsidRDefault="009A38EE" w:rsidP="00253F01">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4E8" w14:textId="77777777" w:rsidR="009A38EE" w:rsidRPr="008D4056" w:rsidRDefault="009A38EE" w:rsidP="00253F01">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4E9" w14:textId="77777777" w:rsidR="009A38EE" w:rsidRPr="008D4056" w:rsidRDefault="009A38EE" w:rsidP="00253F01">
            <w:pPr>
              <w:pStyle w:val="TAC"/>
              <w:rPr>
                <w:rFonts w:cs="Arial"/>
                <w:szCs w:val="18"/>
                <w:lang w:val="en-US" w:eastAsia="zh-CN"/>
              </w:rPr>
            </w:pPr>
            <w:r w:rsidRPr="00037E04">
              <w:t>|2*fy_high + fx_high|</w:t>
            </w:r>
          </w:p>
        </w:tc>
      </w:tr>
      <w:tr w:rsidR="009A38EE" w:rsidRPr="008D4056" w14:paraId="0725A4F0"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E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EC" w14:textId="77777777" w:rsidR="009A38EE" w:rsidRPr="008D4056" w:rsidRDefault="009A38EE" w:rsidP="00253F01">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4ED" w14:textId="77777777" w:rsidR="009A38EE" w:rsidRPr="008D4056" w:rsidRDefault="009A38EE" w:rsidP="00253F01">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4EE" w14:textId="77777777" w:rsidR="009A38EE" w:rsidRPr="008D4056" w:rsidRDefault="009A38EE" w:rsidP="00253F01">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4EF" w14:textId="77777777" w:rsidR="009A38EE" w:rsidRPr="008D4056" w:rsidRDefault="009A38EE" w:rsidP="00253F01">
            <w:pPr>
              <w:pStyle w:val="TAC"/>
              <w:rPr>
                <w:rFonts w:cs="Arial"/>
                <w:szCs w:val="18"/>
                <w:lang w:val="en-US" w:eastAsia="zh-CN"/>
              </w:rPr>
            </w:pPr>
            <w:r w:rsidRPr="00037E04">
              <w:t>5550</w:t>
            </w:r>
          </w:p>
        </w:tc>
      </w:tr>
      <w:tr w:rsidR="009A38EE" w:rsidRPr="008D4056" w14:paraId="0725A4F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F1"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F2" w14:textId="77777777" w:rsidR="009A38EE" w:rsidRPr="008D4056" w:rsidRDefault="009A38EE" w:rsidP="00253F01">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4F3" w14:textId="77777777" w:rsidR="009A38EE" w:rsidRPr="008D4056" w:rsidRDefault="009A38EE" w:rsidP="00253F01">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4F4" w14:textId="77777777" w:rsidR="009A38EE" w:rsidRPr="008D4056" w:rsidRDefault="009A38EE" w:rsidP="00253F01">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4F5" w14:textId="77777777" w:rsidR="009A38EE" w:rsidRPr="008D4056" w:rsidRDefault="009A38EE" w:rsidP="00253F01">
            <w:pPr>
              <w:pStyle w:val="TAC"/>
              <w:rPr>
                <w:rFonts w:cs="Arial"/>
                <w:szCs w:val="18"/>
                <w:lang w:val="en-US" w:eastAsia="zh-CN"/>
              </w:rPr>
            </w:pPr>
            <w:r w:rsidRPr="00037E04">
              <w:t>|3*fy_high – fx_low|</w:t>
            </w:r>
          </w:p>
        </w:tc>
      </w:tr>
      <w:tr w:rsidR="009A38EE" w:rsidRPr="008D4056" w14:paraId="0725A4FC"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F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F8" w14:textId="77777777" w:rsidR="009A38EE" w:rsidRPr="008D4056" w:rsidRDefault="009A38EE" w:rsidP="00253F01">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4F9" w14:textId="77777777" w:rsidR="009A38EE" w:rsidRPr="008D4056" w:rsidRDefault="009A38EE" w:rsidP="00253F01">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4FA" w14:textId="77777777" w:rsidR="009A38EE" w:rsidRPr="008D4056" w:rsidRDefault="009A38EE" w:rsidP="00253F01">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4FB" w14:textId="77777777" w:rsidR="009A38EE" w:rsidRPr="008D4056" w:rsidRDefault="009A38EE" w:rsidP="00253F01">
            <w:pPr>
              <w:pStyle w:val="TAC"/>
              <w:rPr>
                <w:rFonts w:cs="Arial"/>
                <w:szCs w:val="18"/>
                <w:lang w:val="en-US" w:eastAsia="zh-CN"/>
              </w:rPr>
            </w:pPr>
            <w:r w:rsidRPr="00037E04">
              <w:t>3435</w:t>
            </w:r>
          </w:p>
        </w:tc>
      </w:tr>
      <w:tr w:rsidR="009A38EE" w:rsidRPr="008D4056" w14:paraId="0725A50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FD"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FE" w14:textId="77777777" w:rsidR="009A38EE" w:rsidRPr="008D4056" w:rsidRDefault="009A38EE" w:rsidP="00253F01">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4FF" w14:textId="77777777" w:rsidR="009A38EE" w:rsidRPr="008D4056" w:rsidRDefault="009A38EE" w:rsidP="00253F01">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500" w14:textId="77777777" w:rsidR="009A38EE" w:rsidRPr="008D4056" w:rsidRDefault="009A38EE" w:rsidP="00253F01">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01" w14:textId="77777777" w:rsidR="009A38EE" w:rsidRPr="008D4056" w:rsidRDefault="009A38EE" w:rsidP="00253F01">
            <w:pPr>
              <w:pStyle w:val="TAC"/>
              <w:rPr>
                <w:rFonts w:cs="Arial"/>
                <w:szCs w:val="18"/>
                <w:lang w:val="en-US" w:eastAsia="zh-CN"/>
              </w:rPr>
            </w:pPr>
            <w:r w:rsidRPr="00037E04">
              <w:t>|3*fy_high + fx_high|</w:t>
            </w:r>
          </w:p>
        </w:tc>
      </w:tr>
      <w:tr w:rsidR="009A38EE" w:rsidRPr="008D4056" w14:paraId="0725A50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0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04" w14:textId="77777777" w:rsidR="009A38EE" w:rsidRPr="008D4056" w:rsidRDefault="009A38EE" w:rsidP="00253F01">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505" w14:textId="77777777" w:rsidR="009A38EE" w:rsidRPr="008D4056" w:rsidRDefault="009A38EE" w:rsidP="00253F01">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506" w14:textId="77777777" w:rsidR="009A38EE" w:rsidRPr="008D4056" w:rsidRDefault="009A38EE" w:rsidP="00253F01">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507" w14:textId="77777777" w:rsidR="009A38EE" w:rsidRPr="008D4056" w:rsidRDefault="009A38EE" w:rsidP="00253F01">
            <w:pPr>
              <w:pStyle w:val="TAC"/>
              <w:rPr>
                <w:rFonts w:cs="Arial"/>
                <w:szCs w:val="18"/>
                <w:lang w:val="en-US" w:eastAsia="zh-CN"/>
              </w:rPr>
            </w:pPr>
            <w:r w:rsidRPr="00037E04">
              <w:t>7335</w:t>
            </w:r>
          </w:p>
        </w:tc>
      </w:tr>
      <w:tr w:rsidR="009A38EE" w:rsidRPr="008D4056" w14:paraId="0725A50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09"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0A" w14:textId="77777777" w:rsidR="009A38EE" w:rsidRPr="008D4056" w:rsidRDefault="009A38EE" w:rsidP="00253F01">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50B" w14:textId="77777777" w:rsidR="009A38EE" w:rsidRPr="008D4056" w:rsidRDefault="009A38EE" w:rsidP="00253F01">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50C" w14:textId="77777777" w:rsidR="009A38EE" w:rsidRPr="008D4056" w:rsidRDefault="009A38EE" w:rsidP="00253F01">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50D" w14:textId="77777777" w:rsidR="009A38EE" w:rsidRPr="008D4056" w:rsidRDefault="009A38EE" w:rsidP="00253F01">
            <w:pPr>
              <w:pStyle w:val="TAC"/>
              <w:rPr>
                <w:rFonts w:cs="Arial"/>
                <w:szCs w:val="18"/>
                <w:lang w:val="en-US" w:eastAsia="zh-CN"/>
              </w:rPr>
            </w:pPr>
            <w:r w:rsidRPr="00037E04">
              <w:t>|2*fx_high + 2*fy_high|</w:t>
            </w:r>
          </w:p>
        </w:tc>
      </w:tr>
      <w:tr w:rsidR="009A38EE" w:rsidRPr="008D4056" w14:paraId="0725A514"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0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10" w14:textId="77777777" w:rsidR="009A38EE" w:rsidRPr="008D4056" w:rsidRDefault="009A38EE"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511" w14:textId="77777777" w:rsidR="009A38EE" w:rsidRPr="008D4056" w:rsidRDefault="009A38EE" w:rsidP="00253F01">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512" w14:textId="77777777" w:rsidR="009A38EE" w:rsidRPr="008D4056" w:rsidRDefault="009A38EE" w:rsidP="00253F01">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513" w14:textId="77777777" w:rsidR="009A38EE" w:rsidRPr="008D4056" w:rsidRDefault="009A38EE" w:rsidP="00253F01">
            <w:pPr>
              <w:pStyle w:val="TAC"/>
              <w:rPr>
                <w:rFonts w:cs="Arial"/>
                <w:szCs w:val="18"/>
                <w:lang w:val="en-US" w:eastAsia="zh-CN"/>
              </w:rPr>
            </w:pPr>
            <w:r w:rsidRPr="00037E04">
              <w:t>7530</w:t>
            </w:r>
          </w:p>
        </w:tc>
      </w:tr>
      <w:tr w:rsidR="009A38EE" w:rsidRPr="008D4056" w14:paraId="0725A51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15"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16" w14:textId="77777777" w:rsidR="009A38EE" w:rsidRPr="008D4056" w:rsidRDefault="009A38EE" w:rsidP="00253F01">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517" w14:textId="77777777" w:rsidR="009A38EE" w:rsidRPr="008D4056" w:rsidRDefault="009A38EE" w:rsidP="00253F01">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518" w14:textId="77777777" w:rsidR="009A38EE" w:rsidRPr="008D4056" w:rsidRDefault="009A38EE" w:rsidP="00253F01">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519" w14:textId="77777777" w:rsidR="009A38EE" w:rsidRPr="008D4056" w:rsidRDefault="009A38EE" w:rsidP="00253F01">
            <w:pPr>
              <w:pStyle w:val="TAC"/>
              <w:rPr>
                <w:rFonts w:cs="Arial"/>
                <w:szCs w:val="18"/>
                <w:lang w:val="en-US" w:eastAsia="zh-CN"/>
              </w:rPr>
            </w:pPr>
            <w:r w:rsidRPr="00037E04">
              <w:t>|fy_high – 4*fx_low|</w:t>
            </w:r>
          </w:p>
        </w:tc>
      </w:tr>
      <w:tr w:rsidR="009A38EE" w:rsidRPr="008D4056" w14:paraId="0725A52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1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1C" w14:textId="77777777" w:rsidR="009A38EE" w:rsidRPr="008D4056" w:rsidRDefault="009A38EE" w:rsidP="00253F01">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51D" w14:textId="77777777" w:rsidR="009A38EE" w:rsidRPr="008D4056" w:rsidRDefault="009A38EE" w:rsidP="00253F01">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51E" w14:textId="77777777" w:rsidR="009A38EE" w:rsidRPr="008D4056" w:rsidRDefault="009A38EE" w:rsidP="00253F01">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51F" w14:textId="77777777" w:rsidR="009A38EE" w:rsidRPr="008D4056" w:rsidRDefault="009A38EE" w:rsidP="00253F01">
            <w:pPr>
              <w:pStyle w:val="TAC"/>
              <w:rPr>
                <w:rFonts w:cs="Arial"/>
                <w:szCs w:val="18"/>
                <w:lang w:val="en-US" w:eastAsia="zh-CN"/>
              </w:rPr>
            </w:pPr>
            <w:r w:rsidRPr="00037E04">
              <w:t>5895</w:t>
            </w:r>
          </w:p>
        </w:tc>
      </w:tr>
      <w:tr w:rsidR="009A38EE" w:rsidRPr="008D4056" w14:paraId="0725A52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21"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22" w14:textId="77777777" w:rsidR="009A38EE" w:rsidRPr="008D4056" w:rsidRDefault="009A38EE" w:rsidP="00253F01">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523" w14:textId="77777777" w:rsidR="009A38EE" w:rsidRPr="008D4056" w:rsidRDefault="009A38EE" w:rsidP="00253F01">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524" w14:textId="77777777" w:rsidR="009A38EE" w:rsidRPr="008D4056" w:rsidRDefault="009A38EE" w:rsidP="00253F01">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525" w14:textId="77777777" w:rsidR="009A38EE" w:rsidRPr="008D4056" w:rsidRDefault="009A38EE" w:rsidP="00253F01">
            <w:pPr>
              <w:pStyle w:val="TAC"/>
              <w:rPr>
                <w:rFonts w:cs="Arial"/>
                <w:szCs w:val="18"/>
                <w:lang w:val="en-US" w:eastAsia="zh-CN"/>
              </w:rPr>
            </w:pPr>
            <w:r w:rsidRPr="00037E04">
              <w:t>|fy_high + 4*fx_high|</w:t>
            </w:r>
          </w:p>
        </w:tc>
      </w:tr>
      <w:tr w:rsidR="009A38EE" w:rsidRPr="008D4056" w14:paraId="0725A52C"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2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28" w14:textId="77777777" w:rsidR="009A38EE" w:rsidRPr="008D4056" w:rsidRDefault="009A38EE" w:rsidP="00253F01">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529" w14:textId="77777777" w:rsidR="009A38EE" w:rsidRPr="008D4056" w:rsidRDefault="009A38EE" w:rsidP="00253F01">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52A" w14:textId="77777777" w:rsidR="009A38EE" w:rsidRPr="008D4056" w:rsidRDefault="009A38EE" w:rsidP="00253F01">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52B" w14:textId="77777777" w:rsidR="009A38EE" w:rsidRPr="008D4056" w:rsidRDefault="009A38EE" w:rsidP="00253F01">
            <w:pPr>
              <w:pStyle w:val="TAC"/>
              <w:rPr>
                <w:rFonts w:cs="Arial"/>
                <w:szCs w:val="18"/>
                <w:lang w:val="en-US" w:eastAsia="zh-CN"/>
              </w:rPr>
            </w:pPr>
            <w:r w:rsidRPr="00037E04">
              <w:t>9705</w:t>
            </w:r>
          </w:p>
        </w:tc>
      </w:tr>
      <w:tr w:rsidR="009A38EE" w:rsidRPr="008D4056" w14:paraId="0725A53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2D"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2E" w14:textId="77777777" w:rsidR="009A38EE" w:rsidRPr="008D4056" w:rsidRDefault="009A38EE" w:rsidP="00253F01">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52F" w14:textId="77777777" w:rsidR="009A38EE" w:rsidRPr="008D4056" w:rsidRDefault="009A38EE" w:rsidP="00253F01">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530" w14:textId="77777777" w:rsidR="009A38EE" w:rsidRPr="008D4056" w:rsidRDefault="009A38EE" w:rsidP="00253F01">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531" w14:textId="77777777" w:rsidR="009A38EE" w:rsidRPr="008D4056" w:rsidRDefault="009A38EE" w:rsidP="00253F01">
            <w:pPr>
              <w:pStyle w:val="TAC"/>
              <w:rPr>
                <w:rFonts w:cs="Arial"/>
                <w:szCs w:val="18"/>
                <w:lang w:val="en-US" w:eastAsia="zh-CN"/>
              </w:rPr>
            </w:pPr>
            <w:r w:rsidRPr="00037E04">
              <w:t>|2*fy_high – 3*fx_low|</w:t>
            </w:r>
          </w:p>
        </w:tc>
      </w:tr>
      <w:tr w:rsidR="009A38EE" w:rsidRPr="008D4056" w14:paraId="0725A538"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3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34" w14:textId="77777777" w:rsidR="009A38EE" w:rsidRPr="008D4056" w:rsidRDefault="009A38EE" w:rsidP="00253F01">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535" w14:textId="77777777" w:rsidR="009A38EE" w:rsidRPr="008D4056" w:rsidRDefault="009A38EE" w:rsidP="00253F01">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536" w14:textId="77777777" w:rsidR="009A38EE" w:rsidRPr="008D4056" w:rsidRDefault="009A38EE" w:rsidP="00253F01">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537" w14:textId="77777777" w:rsidR="009A38EE" w:rsidRPr="008D4056" w:rsidRDefault="009A38EE" w:rsidP="00253F01">
            <w:pPr>
              <w:pStyle w:val="TAC"/>
              <w:rPr>
                <w:rFonts w:cs="Arial"/>
                <w:szCs w:val="18"/>
                <w:lang w:val="en-US" w:eastAsia="zh-CN"/>
              </w:rPr>
            </w:pPr>
            <w:r w:rsidRPr="00037E04">
              <w:t>2190</w:t>
            </w:r>
          </w:p>
        </w:tc>
      </w:tr>
      <w:tr w:rsidR="009A38EE" w:rsidRPr="008D4056" w14:paraId="0725A53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39"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3A" w14:textId="77777777" w:rsidR="009A38EE" w:rsidRPr="008D4056" w:rsidRDefault="009A38EE" w:rsidP="00253F01">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53B" w14:textId="77777777" w:rsidR="009A38EE" w:rsidRPr="008D4056" w:rsidRDefault="009A38EE" w:rsidP="00253F01">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53C" w14:textId="77777777" w:rsidR="009A38EE" w:rsidRPr="008D4056" w:rsidRDefault="009A38EE" w:rsidP="00253F01">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53D" w14:textId="77777777" w:rsidR="009A38EE" w:rsidRPr="008D4056" w:rsidRDefault="009A38EE" w:rsidP="00253F01">
            <w:pPr>
              <w:pStyle w:val="TAC"/>
              <w:rPr>
                <w:rFonts w:cs="Arial"/>
                <w:szCs w:val="18"/>
                <w:lang w:val="en-US" w:eastAsia="zh-CN"/>
              </w:rPr>
            </w:pPr>
            <w:r w:rsidRPr="00037E04">
              <w:t>|2*fy_high + 3*fx_high|</w:t>
            </w:r>
          </w:p>
        </w:tc>
      </w:tr>
      <w:tr w:rsidR="009A38EE" w:rsidRPr="008D4056" w14:paraId="0725A544"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53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540" w14:textId="77777777" w:rsidR="009A38EE" w:rsidRPr="008D4056" w:rsidRDefault="009A38EE" w:rsidP="00253F01">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541" w14:textId="77777777" w:rsidR="009A38EE" w:rsidRPr="008D4056" w:rsidRDefault="009A38EE" w:rsidP="00253F01">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542" w14:textId="77777777" w:rsidR="009A38EE" w:rsidRPr="008D4056" w:rsidRDefault="009A38EE" w:rsidP="00253F01">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543" w14:textId="77777777" w:rsidR="009A38EE" w:rsidRPr="008D4056" w:rsidRDefault="009A38EE" w:rsidP="00253F01">
            <w:pPr>
              <w:pStyle w:val="TAC"/>
              <w:rPr>
                <w:rFonts w:cs="Arial"/>
                <w:szCs w:val="18"/>
                <w:lang w:val="en-US" w:eastAsia="zh-CN"/>
              </w:rPr>
            </w:pPr>
            <w:r w:rsidRPr="00037E04">
              <w:t>9510</w:t>
            </w:r>
          </w:p>
        </w:tc>
      </w:tr>
    </w:tbl>
    <w:p w14:paraId="0725A545" w14:textId="77777777" w:rsidR="009A38EE" w:rsidRDefault="009A38EE" w:rsidP="009A38EE">
      <w:pPr>
        <w:rPr>
          <w:lang w:val="en-US"/>
        </w:rPr>
      </w:pPr>
    </w:p>
    <w:p w14:paraId="0725A547" w14:textId="5278C937" w:rsidR="009A38EE" w:rsidRDefault="009A38EE" w:rsidP="009A38EE">
      <w:pPr>
        <w:rPr>
          <w:lang w:val="en-US" w:eastAsia="ja-JP"/>
        </w:rPr>
      </w:pPr>
      <w:r>
        <w:rPr>
          <w:lang w:val="en-US"/>
        </w:rPr>
        <w:t xml:space="preserve">Based on Table </w:t>
      </w:r>
      <w:r>
        <w:rPr>
          <w:lang w:val="en-US" w:eastAsia="ja-JP"/>
        </w:rPr>
        <w:t>7.4</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w:t>
      </w:r>
      <w:r w:rsidRPr="00832BD4">
        <w:rPr>
          <w:lang w:val="en-US"/>
        </w:rPr>
        <w:t xml:space="preserve"> </w:t>
      </w:r>
      <w:r>
        <w:rPr>
          <w:lang w:val="en-US"/>
        </w:rPr>
        <w:t xml:space="preserve">products by Band </w:t>
      </w:r>
      <w:r>
        <w:rPr>
          <w:lang w:val="en-US" w:eastAsia="ja-JP"/>
        </w:rPr>
        <w:t>1</w:t>
      </w:r>
      <w:r>
        <w:rPr>
          <w:lang w:val="en-US"/>
        </w:rPr>
        <w:t xml:space="preserve"> and Band </w:t>
      </w:r>
      <w:r>
        <w:rPr>
          <w:lang w:val="en-US" w:eastAsia="ja-JP"/>
        </w:rPr>
        <w:t>3</w:t>
      </w:r>
      <w:r>
        <w:rPr>
          <w:lang w:val="en-US"/>
        </w:rPr>
        <w:t xml:space="preserve"> </w:t>
      </w:r>
      <w:r w:rsidRPr="00C047B4">
        <w:rPr>
          <w:lang w:eastAsia="ko-KR"/>
        </w:rPr>
        <w:t xml:space="preserve">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downlink.</w:t>
      </w:r>
      <w:r>
        <w:rPr>
          <w:lang w:val="en-US" w:eastAsia="ja-JP"/>
        </w:rPr>
        <w:t xml:space="preserve"> </w:t>
      </w:r>
    </w:p>
    <w:p w14:paraId="0725A548" w14:textId="77777777" w:rsidR="009A38EE" w:rsidRDefault="009A38EE" w:rsidP="000003F0">
      <w:pPr>
        <w:pStyle w:val="TH"/>
      </w:pPr>
      <w:r>
        <w:t>Table 7.4.1.2-2: Harmonic and IMD analysis UL_CA_1A-8A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54E"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549" w14:textId="77777777" w:rsidR="009A38EE" w:rsidRPr="008D4056" w:rsidRDefault="009A38EE"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4A" w14:textId="77777777" w:rsidR="009A38EE" w:rsidRPr="008D4056" w:rsidRDefault="009A38EE"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4B" w14:textId="77777777" w:rsidR="009A38EE" w:rsidRPr="008D4056" w:rsidRDefault="009A38EE"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54C" w14:textId="77777777" w:rsidR="009A38EE" w:rsidRPr="008D4056" w:rsidRDefault="009A38EE"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54D" w14:textId="77777777" w:rsidR="009A38EE" w:rsidRPr="008D4056" w:rsidRDefault="009A38EE" w:rsidP="00253F01">
            <w:pPr>
              <w:pStyle w:val="TAH"/>
              <w:rPr>
                <w:lang w:val="en-US" w:eastAsia="zh-CN"/>
              </w:rPr>
            </w:pPr>
            <w:r w:rsidRPr="008D4056">
              <w:rPr>
                <w:lang w:val="en-US" w:eastAsia="zh-CN"/>
              </w:rPr>
              <w:t>fy_high</w:t>
            </w:r>
          </w:p>
        </w:tc>
      </w:tr>
      <w:tr w:rsidR="009A38EE" w:rsidRPr="008D4056" w14:paraId="0725A554"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4F" w14:textId="77777777" w:rsidR="009A38EE" w:rsidRPr="008D4056" w:rsidRDefault="009A38EE"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550" w14:textId="77777777" w:rsidR="009A38EE" w:rsidRPr="008D4056" w:rsidRDefault="009A38EE"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551" w14:textId="77777777" w:rsidR="009A38EE" w:rsidRPr="008D4056" w:rsidRDefault="009A38EE"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552" w14:textId="77777777" w:rsidR="009A38EE" w:rsidRPr="008D4056" w:rsidRDefault="009A38EE"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553" w14:textId="77777777" w:rsidR="009A38EE" w:rsidRPr="008D4056" w:rsidRDefault="009A38EE" w:rsidP="00253F01">
            <w:pPr>
              <w:pStyle w:val="TAC"/>
              <w:rPr>
                <w:lang w:val="en-US" w:eastAsia="zh-CN"/>
              </w:rPr>
            </w:pPr>
            <w:r w:rsidRPr="008D4056">
              <w:rPr>
                <w:lang w:val="en-US" w:eastAsia="zh-CN"/>
              </w:rPr>
              <w:t>915</w:t>
            </w:r>
          </w:p>
        </w:tc>
      </w:tr>
      <w:tr w:rsidR="009A38EE" w:rsidRPr="008D4056" w14:paraId="0725A55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55"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56" w14:textId="77777777" w:rsidR="009A38EE" w:rsidRPr="008D4056" w:rsidRDefault="009A38EE"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557" w14:textId="77777777" w:rsidR="009A38EE" w:rsidRPr="008D4056" w:rsidRDefault="009A38EE"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558" w14:textId="77777777" w:rsidR="009A38EE" w:rsidRPr="008D4056" w:rsidRDefault="009A38EE"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559" w14:textId="77777777" w:rsidR="009A38EE" w:rsidRPr="008D4056" w:rsidRDefault="009A38EE" w:rsidP="00253F01">
            <w:pPr>
              <w:pStyle w:val="TAC"/>
              <w:rPr>
                <w:lang w:val="en-US" w:eastAsia="zh-CN"/>
              </w:rPr>
            </w:pPr>
            <w:r w:rsidRPr="008D4056">
              <w:rPr>
                <w:lang w:val="en-US" w:eastAsia="zh-CN"/>
              </w:rPr>
              <w:t>2* fy_high</w:t>
            </w:r>
          </w:p>
        </w:tc>
      </w:tr>
      <w:tr w:rsidR="009A38EE" w:rsidRPr="008D4056" w14:paraId="0725A56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5B"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55C" w14:textId="77777777" w:rsidR="009A38EE" w:rsidRPr="008D4056" w:rsidRDefault="009A38EE"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55D" w14:textId="77777777" w:rsidR="009A38EE" w:rsidRPr="008D4056" w:rsidRDefault="009A38EE"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55E" w14:textId="77777777" w:rsidR="009A38EE" w:rsidRPr="008D4056" w:rsidRDefault="009A38EE"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55F" w14:textId="77777777" w:rsidR="009A38EE" w:rsidRPr="008D4056" w:rsidRDefault="009A38EE" w:rsidP="00253F01">
            <w:pPr>
              <w:pStyle w:val="TAC"/>
              <w:rPr>
                <w:lang w:val="en-US" w:eastAsia="zh-CN"/>
              </w:rPr>
            </w:pPr>
            <w:r w:rsidRPr="008D4056">
              <w:rPr>
                <w:lang w:val="en-US" w:eastAsia="zh-CN"/>
              </w:rPr>
              <w:t>1830</w:t>
            </w:r>
          </w:p>
        </w:tc>
      </w:tr>
      <w:tr w:rsidR="009A38EE" w:rsidRPr="008D4056" w14:paraId="0725A56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61"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62" w14:textId="77777777" w:rsidR="009A38EE" w:rsidRPr="008D4056" w:rsidRDefault="009A38EE"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563" w14:textId="77777777" w:rsidR="009A38EE" w:rsidRPr="008D4056" w:rsidRDefault="009A38EE"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564" w14:textId="77777777" w:rsidR="009A38EE" w:rsidRPr="008D4056" w:rsidRDefault="009A38EE"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565" w14:textId="77777777" w:rsidR="009A38EE" w:rsidRPr="008D4056" w:rsidRDefault="009A38EE" w:rsidP="00253F01">
            <w:pPr>
              <w:pStyle w:val="TAC"/>
              <w:rPr>
                <w:lang w:val="en-US" w:eastAsia="zh-CN"/>
              </w:rPr>
            </w:pPr>
            <w:r w:rsidRPr="008D4056">
              <w:rPr>
                <w:lang w:val="en-US" w:eastAsia="zh-CN"/>
              </w:rPr>
              <w:t>3* fy_high</w:t>
            </w:r>
          </w:p>
        </w:tc>
      </w:tr>
      <w:tr w:rsidR="009A38EE" w:rsidRPr="008D4056" w14:paraId="0725A56C"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67"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68" w14:textId="77777777" w:rsidR="009A38EE" w:rsidRPr="008D4056" w:rsidRDefault="009A38EE"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569" w14:textId="77777777" w:rsidR="009A38EE" w:rsidRPr="008D4056" w:rsidRDefault="009A38EE"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56A" w14:textId="77777777" w:rsidR="009A38EE" w:rsidRPr="008D4056" w:rsidRDefault="009A38EE"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56B" w14:textId="77777777" w:rsidR="009A38EE" w:rsidRPr="008D4056" w:rsidRDefault="009A38EE" w:rsidP="00253F01">
            <w:pPr>
              <w:pStyle w:val="TAC"/>
              <w:rPr>
                <w:lang w:val="en-US" w:eastAsia="zh-CN"/>
              </w:rPr>
            </w:pPr>
            <w:r w:rsidRPr="008D4056">
              <w:rPr>
                <w:lang w:val="en-US" w:eastAsia="zh-CN"/>
              </w:rPr>
              <w:t>2745</w:t>
            </w:r>
          </w:p>
        </w:tc>
      </w:tr>
      <w:tr w:rsidR="009A38EE" w:rsidRPr="008D4056" w14:paraId="0725A57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6D"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6E" w14:textId="77777777" w:rsidR="009A38EE" w:rsidRPr="008D4056" w:rsidRDefault="009A38EE"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56F" w14:textId="77777777" w:rsidR="009A38EE" w:rsidRPr="008D4056" w:rsidRDefault="009A38EE"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570" w14:textId="77777777" w:rsidR="009A38EE" w:rsidRPr="008D4056" w:rsidRDefault="009A38EE"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71" w14:textId="77777777" w:rsidR="009A38EE" w:rsidRPr="008D4056" w:rsidRDefault="009A38EE" w:rsidP="00253F01">
            <w:pPr>
              <w:pStyle w:val="TAC"/>
              <w:rPr>
                <w:lang w:val="en-US" w:eastAsia="zh-CN"/>
              </w:rPr>
            </w:pPr>
            <w:r w:rsidRPr="008D4056">
              <w:rPr>
                <w:lang w:val="en-US" w:eastAsia="zh-CN"/>
              </w:rPr>
              <w:t>|fy_high + fx_high|</w:t>
            </w:r>
          </w:p>
        </w:tc>
      </w:tr>
      <w:tr w:rsidR="009A38EE" w:rsidRPr="008D4056" w14:paraId="0725A578"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7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74" w14:textId="77777777" w:rsidR="009A38EE" w:rsidRPr="008D4056" w:rsidRDefault="009A38EE"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575" w14:textId="77777777" w:rsidR="009A38EE" w:rsidRPr="008D4056" w:rsidRDefault="009A38EE"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576" w14:textId="77777777" w:rsidR="009A38EE" w:rsidRPr="008D4056" w:rsidRDefault="009A38EE"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577" w14:textId="77777777" w:rsidR="009A38EE" w:rsidRPr="008D4056" w:rsidRDefault="009A38EE" w:rsidP="00253F01">
            <w:pPr>
              <w:pStyle w:val="TAC"/>
              <w:rPr>
                <w:lang w:val="en-US" w:eastAsia="zh-CN"/>
              </w:rPr>
            </w:pPr>
            <w:r w:rsidRPr="008D4056">
              <w:rPr>
                <w:lang w:val="en-US" w:eastAsia="zh-CN"/>
              </w:rPr>
              <w:t>2895</w:t>
            </w:r>
          </w:p>
        </w:tc>
      </w:tr>
      <w:tr w:rsidR="009A38EE" w:rsidRPr="008D4056" w14:paraId="0725A57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79"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7A" w14:textId="77777777" w:rsidR="009A38EE" w:rsidRPr="008D4056" w:rsidRDefault="009A38EE"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57B" w14:textId="77777777" w:rsidR="009A38EE" w:rsidRPr="008D4056" w:rsidRDefault="009A38EE"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57C" w14:textId="77777777" w:rsidR="009A38EE" w:rsidRPr="008D4056" w:rsidRDefault="009A38EE"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57D" w14:textId="77777777" w:rsidR="009A38EE" w:rsidRPr="008D4056" w:rsidRDefault="009A38EE" w:rsidP="00253F01">
            <w:pPr>
              <w:pStyle w:val="TAC"/>
              <w:rPr>
                <w:lang w:val="en-US" w:eastAsia="zh-CN"/>
              </w:rPr>
            </w:pPr>
            <w:r w:rsidRPr="008D4056">
              <w:rPr>
                <w:lang w:val="en-US" w:eastAsia="zh-CN"/>
              </w:rPr>
              <w:t>|2*fy_high – fx_low|</w:t>
            </w:r>
          </w:p>
        </w:tc>
      </w:tr>
      <w:tr w:rsidR="009A38EE" w:rsidRPr="008D4056" w14:paraId="0725A58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7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80" w14:textId="77777777" w:rsidR="009A38EE" w:rsidRPr="008D4056" w:rsidRDefault="009A38EE"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581" w14:textId="77777777" w:rsidR="009A38EE" w:rsidRPr="008D4056" w:rsidRDefault="009A38EE"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582" w14:textId="77777777" w:rsidR="009A38EE" w:rsidRPr="008D4056" w:rsidRDefault="009A38EE"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583" w14:textId="77777777" w:rsidR="009A38EE" w:rsidRPr="008D4056" w:rsidRDefault="009A38EE" w:rsidP="00253F01">
            <w:pPr>
              <w:pStyle w:val="TAC"/>
              <w:rPr>
                <w:lang w:val="en-US" w:eastAsia="zh-CN"/>
              </w:rPr>
            </w:pPr>
            <w:r w:rsidRPr="008D4056">
              <w:rPr>
                <w:lang w:val="en-US" w:eastAsia="zh-CN"/>
              </w:rPr>
              <w:t>90</w:t>
            </w:r>
          </w:p>
        </w:tc>
      </w:tr>
      <w:tr w:rsidR="009A38EE" w:rsidRPr="008D4056" w14:paraId="0725A58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85"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86" w14:textId="77777777" w:rsidR="009A38EE" w:rsidRPr="008D4056" w:rsidRDefault="009A38EE"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587" w14:textId="77777777" w:rsidR="009A38EE" w:rsidRPr="008D4056" w:rsidRDefault="009A38EE"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588" w14:textId="77777777" w:rsidR="009A38EE" w:rsidRPr="008D4056" w:rsidRDefault="009A38EE"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89" w14:textId="77777777" w:rsidR="009A38EE" w:rsidRPr="008D4056" w:rsidRDefault="009A38EE" w:rsidP="00253F01">
            <w:pPr>
              <w:pStyle w:val="TAC"/>
              <w:rPr>
                <w:lang w:val="en-US" w:eastAsia="zh-CN"/>
              </w:rPr>
            </w:pPr>
            <w:r w:rsidRPr="008D4056">
              <w:rPr>
                <w:lang w:val="en-US" w:eastAsia="zh-CN"/>
              </w:rPr>
              <w:t>|2*fy_high + fx_high|</w:t>
            </w:r>
          </w:p>
        </w:tc>
      </w:tr>
      <w:tr w:rsidR="009A38EE" w:rsidRPr="008D4056" w14:paraId="0725A590"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8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8C" w14:textId="77777777" w:rsidR="009A38EE" w:rsidRPr="008D4056" w:rsidRDefault="009A38EE"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58D" w14:textId="77777777" w:rsidR="009A38EE" w:rsidRPr="008D4056" w:rsidRDefault="009A38EE"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58E" w14:textId="77777777" w:rsidR="009A38EE" w:rsidRPr="008D4056" w:rsidRDefault="009A38EE"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58F" w14:textId="77777777" w:rsidR="009A38EE" w:rsidRPr="008D4056" w:rsidRDefault="009A38EE" w:rsidP="00253F01">
            <w:pPr>
              <w:pStyle w:val="TAC"/>
              <w:rPr>
                <w:lang w:val="en-US" w:eastAsia="zh-CN"/>
              </w:rPr>
            </w:pPr>
            <w:r w:rsidRPr="008D4056">
              <w:rPr>
                <w:lang w:val="en-US" w:eastAsia="zh-CN"/>
              </w:rPr>
              <w:t>3810</w:t>
            </w:r>
          </w:p>
        </w:tc>
      </w:tr>
      <w:tr w:rsidR="009A38EE" w:rsidRPr="008D4056" w14:paraId="0725A59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91"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92" w14:textId="77777777" w:rsidR="009A38EE" w:rsidRPr="008D4056" w:rsidRDefault="009A38EE"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593" w14:textId="77777777" w:rsidR="009A38EE" w:rsidRPr="008D4056" w:rsidRDefault="009A38EE"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594" w14:textId="77777777" w:rsidR="009A38EE" w:rsidRPr="008D4056" w:rsidRDefault="009A38EE"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595" w14:textId="77777777" w:rsidR="009A38EE" w:rsidRPr="008D4056" w:rsidRDefault="009A38EE" w:rsidP="00253F01">
            <w:pPr>
              <w:pStyle w:val="TAC"/>
              <w:rPr>
                <w:lang w:val="en-US" w:eastAsia="zh-CN"/>
              </w:rPr>
            </w:pPr>
            <w:r w:rsidRPr="008D4056">
              <w:rPr>
                <w:lang w:val="en-US" w:eastAsia="zh-CN"/>
              </w:rPr>
              <w:t>|3*fy_high – 1*fx_low|</w:t>
            </w:r>
          </w:p>
        </w:tc>
      </w:tr>
      <w:tr w:rsidR="009A38EE" w:rsidRPr="008D4056" w14:paraId="0725A59C"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9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98" w14:textId="77777777" w:rsidR="009A38EE" w:rsidRPr="008D4056" w:rsidRDefault="009A38EE"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599" w14:textId="77777777" w:rsidR="009A38EE" w:rsidRPr="008D4056" w:rsidRDefault="009A38EE"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59A" w14:textId="77777777" w:rsidR="009A38EE" w:rsidRPr="008D4056" w:rsidRDefault="009A38EE"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59B" w14:textId="77777777" w:rsidR="009A38EE" w:rsidRPr="008D4056" w:rsidRDefault="009A38EE" w:rsidP="00253F01">
            <w:pPr>
              <w:pStyle w:val="TAC"/>
              <w:rPr>
                <w:lang w:val="en-US" w:eastAsia="zh-CN"/>
              </w:rPr>
            </w:pPr>
            <w:r w:rsidRPr="008D4056">
              <w:rPr>
                <w:lang w:val="en-US" w:eastAsia="zh-CN"/>
              </w:rPr>
              <w:t>825</w:t>
            </w:r>
          </w:p>
        </w:tc>
      </w:tr>
      <w:tr w:rsidR="009A38EE" w:rsidRPr="008D4056" w14:paraId="0725A5A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9D"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9E" w14:textId="77777777" w:rsidR="009A38EE" w:rsidRPr="008D4056" w:rsidRDefault="009A38EE"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59F" w14:textId="77777777" w:rsidR="009A38EE" w:rsidRPr="008D4056" w:rsidRDefault="009A38EE"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5A0" w14:textId="77777777" w:rsidR="009A38EE" w:rsidRPr="008D4056" w:rsidRDefault="009A38EE"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5A1" w14:textId="77777777" w:rsidR="009A38EE" w:rsidRPr="008D4056" w:rsidRDefault="009A38EE" w:rsidP="00253F01">
            <w:pPr>
              <w:pStyle w:val="TAC"/>
              <w:rPr>
                <w:lang w:val="en-US" w:eastAsia="zh-CN"/>
              </w:rPr>
            </w:pPr>
            <w:r w:rsidRPr="008D4056">
              <w:rPr>
                <w:lang w:val="en-US" w:eastAsia="zh-CN"/>
              </w:rPr>
              <w:t>|3*fy_high + 1*fx_high|</w:t>
            </w:r>
          </w:p>
        </w:tc>
      </w:tr>
      <w:tr w:rsidR="009A38EE" w:rsidRPr="008D4056" w14:paraId="0725A5A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A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A4" w14:textId="77777777" w:rsidR="009A38EE" w:rsidRPr="008D4056" w:rsidRDefault="009A38EE"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5A5" w14:textId="77777777" w:rsidR="009A38EE" w:rsidRPr="008D4056" w:rsidRDefault="009A38EE"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5A6" w14:textId="77777777" w:rsidR="009A38EE" w:rsidRPr="008D4056" w:rsidRDefault="009A38EE"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5A7" w14:textId="77777777" w:rsidR="009A38EE" w:rsidRPr="008D4056" w:rsidRDefault="009A38EE" w:rsidP="00253F01">
            <w:pPr>
              <w:pStyle w:val="TAC"/>
              <w:rPr>
                <w:lang w:val="en-US" w:eastAsia="zh-CN"/>
              </w:rPr>
            </w:pPr>
            <w:r w:rsidRPr="008D4056">
              <w:rPr>
                <w:lang w:val="en-US" w:eastAsia="zh-CN"/>
              </w:rPr>
              <w:t>4725</w:t>
            </w:r>
          </w:p>
        </w:tc>
      </w:tr>
      <w:tr w:rsidR="009A38EE" w:rsidRPr="008D4056" w14:paraId="0725A5A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A9"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AA" w14:textId="77777777" w:rsidR="009A38EE" w:rsidRPr="008D4056" w:rsidRDefault="009A38EE"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5AB" w14:textId="77777777" w:rsidR="009A38EE" w:rsidRPr="008D4056" w:rsidRDefault="009A38EE"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5AC" w14:textId="77777777" w:rsidR="009A38EE" w:rsidRPr="008D4056" w:rsidRDefault="009A38EE"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5AD" w14:textId="77777777" w:rsidR="009A38EE" w:rsidRPr="008D4056" w:rsidRDefault="009A38EE" w:rsidP="00253F01">
            <w:pPr>
              <w:pStyle w:val="TAC"/>
              <w:rPr>
                <w:lang w:val="en-US" w:eastAsia="zh-CN"/>
              </w:rPr>
            </w:pPr>
            <w:r w:rsidRPr="008D4056">
              <w:rPr>
                <w:lang w:val="en-US" w:eastAsia="zh-CN"/>
              </w:rPr>
              <w:t>|2*fx_high +2* fy_high|</w:t>
            </w:r>
          </w:p>
        </w:tc>
      </w:tr>
      <w:tr w:rsidR="009A38EE" w:rsidRPr="008D4056" w14:paraId="0725A5B4"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A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B0" w14:textId="77777777" w:rsidR="009A38EE" w:rsidRPr="008D4056" w:rsidRDefault="009A38EE"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5B1" w14:textId="77777777" w:rsidR="009A38EE" w:rsidRPr="008D4056" w:rsidRDefault="009A38EE"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5B2" w14:textId="77777777" w:rsidR="009A38EE" w:rsidRPr="008D4056" w:rsidRDefault="009A38EE"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5B3" w14:textId="77777777" w:rsidR="009A38EE" w:rsidRPr="008D4056" w:rsidRDefault="009A38EE" w:rsidP="00253F01">
            <w:pPr>
              <w:pStyle w:val="TAC"/>
              <w:rPr>
                <w:lang w:val="en-US" w:eastAsia="zh-CN"/>
              </w:rPr>
            </w:pPr>
            <w:r w:rsidRPr="008D4056">
              <w:rPr>
                <w:lang w:val="en-US" w:eastAsia="zh-CN"/>
              </w:rPr>
              <w:t>5790</w:t>
            </w:r>
          </w:p>
        </w:tc>
      </w:tr>
      <w:tr w:rsidR="009A38EE" w:rsidRPr="008D4056" w14:paraId="0725A5B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B5"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B6" w14:textId="77777777" w:rsidR="009A38EE" w:rsidRPr="008D4056" w:rsidRDefault="009A38EE"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5B7" w14:textId="77777777" w:rsidR="009A38EE" w:rsidRPr="008D4056" w:rsidRDefault="009A38EE"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5B8" w14:textId="77777777" w:rsidR="009A38EE" w:rsidRPr="008D4056" w:rsidRDefault="009A38EE"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5B9" w14:textId="77777777" w:rsidR="009A38EE" w:rsidRPr="008D4056" w:rsidRDefault="009A38EE" w:rsidP="00253F01">
            <w:pPr>
              <w:pStyle w:val="TAC"/>
              <w:rPr>
                <w:lang w:val="en-US" w:eastAsia="zh-CN"/>
              </w:rPr>
            </w:pPr>
            <w:r w:rsidRPr="008D4056">
              <w:rPr>
                <w:lang w:val="en-US" w:eastAsia="zh-CN"/>
              </w:rPr>
              <w:t>|fy_high – 4*fx_low|</w:t>
            </w:r>
          </w:p>
        </w:tc>
      </w:tr>
      <w:tr w:rsidR="009A38EE" w:rsidRPr="008D4056" w14:paraId="0725A5C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B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BC" w14:textId="77777777" w:rsidR="009A38EE" w:rsidRPr="008D4056" w:rsidRDefault="009A38EE"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5BD" w14:textId="77777777" w:rsidR="009A38EE" w:rsidRPr="008D4056" w:rsidRDefault="009A38EE"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5BE" w14:textId="77777777" w:rsidR="009A38EE" w:rsidRPr="008D4056" w:rsidRDefault="009A38EE"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5BF" w14:textId="77777777" w:rsidR="009A38EE" w:rsidRPr="008D4056" w:rsidRDefault="009A38EE" w:rsidP="00253F01">
            <w:pPr>
              <w:pStyle w:val="TAC"/>
              <w:rPr>
                <w:lang w:val="en-US" w:eastAsia="zh-CN"/>
              </w:rPr>
            </w:pPr>
            <w:r w:rsidRPr="008D4056">
              <w:rPr>
                <w:lang w:val="en-US" w:eastAsia="zh-CN"/>
              </w:rPr>
              <w:t>6765</w:t>
            </w:r>
          </w:p>
        </w:tc>
      </w:tr>
      <w:tr w:rsidR="009A38EE" w:rsidRPr="008D4056" w14:paraId="0725A5C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C1"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C2" w14:textId="77777777" w:rsidR="009A38EE" w:rsidRPr="008D4056" w:rsidRDefault="009A38EE"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5C3" w14:textId="77777777" w:rsidR="009A38EE" w:rsidRPr="008D4056" w:rsidRDefault="009A38EE"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5C4" w14:textId="77777777" w:rsidR="009A38EE" w:rsidRPr="008D4056" w:rsidRDefault="009A38EE"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5C5" w14:textId="77777777" w:rsidR="009A38EE" w:rsidRPr="008D4056" w:rsidRDefault="009A38EE" w:rsidP="00253F01">
            <w:pPr>
              <w:pStyle w:val="TAC"/>
              <w:rPr>
                <w:lang w:val="en-US" w:eastAsia="zh-CN"/>
              </w:rPr>
            </w:pPr>
            <w:r w:rsidRPr="008D4056">
              <w:rPr>
                <w:lang w:val="en-US" w:eastAsia="zh-CN"/>
              </w:rPr>
              <w:t>|2*fy_high -3*fx_low|</w:t>
            </w:r>
          </w:p>
        </w:tc>
      </w:tr>
      <w:tr w:rsidR="009A38EE" w:rsidRPr="008D4056" w14:paraId="0725A5CC"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C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C8" w14:textId="77777777" w:rsidR="009A38EE" w:rsidRPr="008D4056" w:rsidRDefault="009A38EE"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5C9" w14:textId="77777777" w:rsidR="009A38EE" w:rsidRPr="008D4056" w:rsidRDefault="009A38EE"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5CA" w14:textId="77777777" w:rsidR="009A38EE" w:rsidRPr="008D4056" w:rsidRDefault="009A38EE"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5CB" w14:textId="77777777" w:rsidR="009A38EE" w:rsidRPr="008D4056" w:rsidRDefault="009A38EE" w:rsidP="00253F01">
            <w:pPr>
              <w:pStyle w:val="TAC"/>
              <w:rPr>
                <w:lang w:val="en-US" w:eastAsia="zh-CN"/>
              </w:rPr>
            </w:pPr>
            <w:r w:rsidRPr="008D4056">
              <w:rPr>
                <w:lang w:val="en-US" w:eastAsia="zh-CN"/>
              </w:rPr>
              <w:t>3930</w:t>
            </w:r>
          </w:p>
        </w:tc>
      </w:tr>
      <w:tr w:rsidR="009A38EE" w:rsidRPr="008D4056" w14:paraId="0725A5D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CD"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CE" w14:textId="77777777" w:rsidR="009A38EE" w:rsidRPr="008D4056" w:rsidRDefault="009A38EE"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5CF" w14:textId="77777777" w:rsidR="009A38EE" w:rsidRPr="008D4056" w:rsidRDefault="009A38EE"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5D0" w14:textId="77777777" w:rsidR="009A38EE" w:rsidRPr="008D4056" w:rsidRDefault="009A38EE"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5D1" w14:textId="77777777" w:rsidR="009A38EE" w:rsidRPr="008D4056" w:rsidRDefault="009A38EE" w:rsidP="00253F01">
            <w:pPr>
              <w:pStyle w:val="TAC"/>
              <w:rPr>
                <w:lang w:val="en-US" w:eastAsia="zh-CN"/>
              </w:rPr>
            </w:pPr>
            <w:r w:rsidRPr="008D4056">
              <w:rPr>
                <w:lang w:val="en-US" w:eastAsia="zh-CN"/>
              </w:rPr>
              <w:t>|fy_high + 4*fx_high|</w:t>
            </w:r>
          </w:p>
        </w:tc>
      </w:tr>
      <w:tr w:rsidR="009A38EE" w:rsidRPr="008D4056" w14:paraId="0725A5D8"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D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D4" w14:textId="77777777" w:rsidR="009A38EE" w:rsidRPr="008D4056" w:rsidRDefault="009A38EE"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5D5" w14:textId="77777777" w:rsidR="009A38EE" w:rsidRPr="008D4056" w:rsidRDefault="009A38EE"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5D6" w14:textId="77777777" w:rsidR="009A38EE" w:rsidRPr="008D4056" w:rsidRDefault="009A38EE"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5D7" w14:textId="77777777" w:rsidR="009A38EE" w:rsidRPr="008D4056" w:rsidRDefault="009A38EE" w:rsidP="00253F01">
            <w:pPr>
              <w:pStyle w:val="TAC"/>
              <w:rPr>
                <w:lang w:val="en-US" w:eastAsia="zh-CN"/>
              </w:rPr>
            </w:pPr>
            <w:r w:rsidRPr="008D4056">
              <w:rPr>
                <w:lang w:val="en-US" w:eastAsia="zh-CN"/>
              </w:rPr>
              <w:t>8835</w:t>
            </w:r>
          </w:p>
        </w:tc>
      </w:tr>
      <w:tr w:rsidR="009A38EE" w:rsidRPr="008D4056" w14:paraId="0725A5D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D9"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DA" w14:textId="77777777" w:rsidR="009A38EE" w:rsidRPr="008D4056" w:rsidRDefault="009A38EE"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5DB" w14:textId="77777777" w:rsidR="009A38EE" w:rsidRPr="008D4056" w:rsidRDefault="009A38EE"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5DC" w14:textId="77777777" w:rsidR="009A38EE" w:rsidRPr="008D4056" w:rsidRDefault="009A38EE"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5DD" w14:textId="77777777" w:rsidR="009A38EE" w:rsidRPr="008D4056" w:rsidRDefault="009A38EE" w:rsidP="00253F01">
            <w:pPr>
              <w:pStyle w:val="TAC"/>
              <w:rPr>
                <w:lang w:val="en-US" w:eastAsia="zh-CN"/>
              </w:rPr>
            </w:pPr>
            <w:r w:rsidRPr="008D4056">
              <w:rPr>
                <w:lang w:val="en-US" w:eastAsia="zh-CN"/>
              </w:rPr>
              <w:t>|2*fy_high + 3*fx_high|</w:t>
            </w:r>
          </w:p>
        </w:tc>
      </w:tr>
      <w:tr w:rsidR="009A38EE" w:rsidRPr="008D4056" w14:paraId="0725A5E4"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5D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5E0" w14:textId="77777777" w:rsidR="009A38EE" w:rsidRPr="008D4056" w:rsidRDefault="009A38EE"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5E1" w14:textId="77777777" w:rsidR="009A38EE" w:rsidRPr="008D4056" w:rsidRDefault="009A38EE"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5E2" w14:textId="77777777" w:rsidR="009A38EE" w:rsidRPr="008D4056" w:rsidRDefault="009A38EE"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5E3" w14:textId="77777777" w:rsidR="009A38EE" w:rsidRPr="008D4056" w:rsidRDefault="009A38EE" w:rsidP="00253F01">
            <w:pPr>
              <w:pStyle w:val="TAC"/>
              <w:rPr>
                <w:lang w:val="en-US" w:eastAsia="zh-CN"/>
              </w:rPr>
            </w:pPr>
            <w:r w:rsidRPr="008D4056">
              <w:rPr>
                <w:lang w:val="en-US" w:eastAsia="zh-CN"/>
              </w:rPr>
              <w:t>7770</w:t>
            </w:r>
          </w:p>
        </w:tc>
      </w:tr>
    </w:tbl>
    <w:p w14:paraId="0725A5E5" w14:textId="77777777" w:rsidR="009A38EE" w:rsidRPr="004C2AE5" w:rsidRDefault="009A38EE" w:rsidP="009A38EE"/>
    <w:p w14:paraId="0725A5E7" w14:textId="7ECC20A3" w:rsidR="009A38EE" w:rsidRDefault="009A38EE" w:rsidP="009A38EE">
      <w:pPr>
        <w:rPr>
          <w:rFonts w:eastAsia="MS Mincho"/>
          <w:i/>
          <w:color w:val="0000FF"/>
          <w:lang w:val="en-US" w:eastAsia="ja-JP"/>
        </w:rPr>
      </w:pPr>
      <w:r>
        <w:rPr>
          <w:lang w:val="en-US"/>
        </w:rPr>
        <w:t xml:space="preserve">Based on Table </w:t>
      </w:r>
      <w:r>
        <w:rPr>
          <w:lang w:val="en-US" w:eastAsia="ja-JP"/>
        </w:rPr>
        <w:t>7.4</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5E8" w14:textId="77777777" w:rsidR="009A38EE" w:rsidRDefault="009A38EE" w:rsidP="000003F0">
      <w:pPr>
        <w:pStyle w:val="TH"/>
      </w:pPr>
      <w:r>
        <w:t>Table 7.4.1.2-3: Harmonic and IMD analysis</w:t>
      </w:r>
      <w:r w:rsidRPr="009A38EE">
        <w:t xml:space="preserve"> </w:t>
      </w:r>
      <w:r>
        <w:t>UL_CA_3A-8A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5EE"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5E9" w14:textId="77777777" w:rsidR="009A38EE" w:rsidRPr="008D4056" w:rsidRDefault="009A38EE"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EA" w14:textId="77777777" w:rsidR="009A38EE" w:rsidRPr="008D4056" w:rsidRDefault="009A38EE"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EB" w14:textId="77777777" w:rsidR="009A38EE" w:rsidRPr="008D4056" w:rsidRDefault="009A38EE"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5EC" w14:textId="77777777" w:rsidR="009A38EE" w:rsidRPr="008D4056" w:rsidRDefault="009A38EE"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5ED" w14:textId="77777777" w:rsidR="009A38EE" w:rsidRPr="008D4056" w:rsidRDefault="009A38EE" w:rsidP="00253F01">
            <w:pPr>
              <w:pStyle w:val="TAH"/>
              <w:rPr>
                <w:lang w:val="en-US" w:eastAsia="zh-CN"/>
              </w:rPr>
            </w:pPr>
            <w:r w:rsidRPr="008D4056">
              <w:rPr>
                <w:lang w:val="en-US" w:eastAsia="zh-CN"/>
              </w:rPr>
              <w:t>fy_high</w:t>
            </w:r>
          </w:p>
        </w:tc>
      </w:tr>
      <w:tr w:rsidR="009A38EE" w:rsidRPr="008D4056" w14:paraId="0725A5F4"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EF" w14:textId="77777777" w:rsidR="009A38EE" w:rsidRPr="008D4056" w:rsidRDefault="009A38EE"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5F0" w14:textId="77777777" w:rsidR="009A38EE" w:rsidRPr="008D4056" w:rsidRDefault="009A38EE" w:rsidP="00253F01">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5F1" w14:textId="77777777" w:rsidR="009A38EE" w:rsidRPr="008D4056" w:rsidRDefault="009A38EE" w:rsidP="00253F01">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5F2" w14:textId="77777777" w:rsidR="009A38EE" w:rsidRPr="008D4056" w:rsidRDefault="009A38EE" w:rsidP="00253F01">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5F3" w14:textId="77777777" w:rsidR="009A38EE" w:rsidRPr="008D4056" w:rsidRDefault="009A38EE" w:rsidP="00253F01">
            <w:pPr>
              <w:pStyle w:val="TAC"/>
              <w:rPr>
                <w:lang w:val="en-US" w:eastAsia="zh-CN"/>
              </w:rPr>
            </w:pPr>
            <w:r w:rsidRPr="00A973C0">
              <w:rPr>
                <w:lang w:val="en-US" w:eastAsia="ko-KR"/>
              </w:rPr>
              <w:t>1785</w:t>
            </w:r>
          </w:p>
        </w:tc>
      </w:tr>
      <w:tr w:rsidR="009A38EE" w:rsidRPr="008D4056" w14:paraId="0725A5F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F5"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F6" w14:textId="77777777" w:rsidR="009A38EE" w:rsidRPr="008D4056" w:rsidRDefault="009A38EE" w:rsidP="00253F01">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5F7" w14:textId="77777777" w:rsidR="009A38EE" w:rsidRPr="008D4056" w:rsidRDefault="009A38EE" w:rsidP="00253F01">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5F8" w14:textId="77777777" w:rsidR="009A38EE" w:rsidRPr="008D4056" w:rsidRDefault="009A38EE" w:rsidP="00253F01">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5F9" w14:textId="77777777" w:rsidR="009A38EE" w:rsidRPr="008D4056" w:rsidRDefault="009A38EE" w:rsidP="00253F01">
            <w:pPr>
              <w:pStyle w:val="TAC"/>
              <w:rPr>
                <w:lang w:val="en-US" w:eastAsia="zh-CN"/>
              </w:rPr>
            </w:pPr>
            <w:r w:rsidRPr="00A973C0">
              <w:rPr>
                <w:lang w:val="en-US" w:eastAsia="ko-KR"/>
              </w:rPr>
              <w:t>2* fy_high</w:t>
            </w:r>
          </w:p>
        </w:tc>
      </w:tr>
      <w:tr w:rsidR="009A38EE" w:rsidRPr="008D4056" w14:paraId="0725A60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FB"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5FC" w14:textId="77777777" w:rsidR="009A38EE" w:rsidRPr="008D4056" w:rsidRDefault="009A38EE" w:rsidP="00253F01">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5FD" w14:textId="77777777" w:rsidR="009A38EE" w:rsidRPr="008D4056" w:rsidRDefault="009A38EE" w:rsidP="00253F01">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5FE" w14:textId="77777777" w:rsidR="009A38EE" w:rsidRPr="008D4056" w:rsidRDefault="009A38EE" w:rsidP="00253F01">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5FF" w14:textId="77777777" w:rsidR="009A38EE" w:rsidRPr="008D4056" w:rsidRDefault="009A38EE" w:rsidP="00253F01">
            <w:pPr>
              <w:pStyle w:val="TAC"/>
              <w:rPr>
                <w:lang w:val="en-US" w:eastAsia="zh-CN"/>
              </w:rPr>
            </w:pPr>
            <w:r w:rsidRPr="00A973C0">
              <w:rPr>
                <w:lang w:val="en-US" w:eastAsia="ko-KR"/>
              </w:rPr>
              <w:t>3570</w:t>
            </w:r>
          </w:p>
        </w:tc>
      </w:tr>
      <w:tr w:rsidR="009A38EE" w:rsidRPr="008D4056" w14:paraId="0725A60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01"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02" w14:textId="77777777" w:rsidR="009A38EE" w:rsidRPr="008D4056" w:rsidRDefault="009A38EE" w:rsidP="00253F01">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603" w14:textId="77777777" w:rsidR="009A38EE" w:rsidRPr="008D4056" w:rsidRDefault="009A38EE" w:rsidP="00253F01">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604" w14:textId="77777777" w:rsidR="009A38EE" w:rsidRPr="008D4056" w:rsidRDefault="009A38EE" w:rsidP="00253F01">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605" w14:textId="77777777" w:rsidR="009A38EE" w:rsidRPr="008D4056" w:rsidRDefault="009A38EE" w:rsidP="00253F01">
            <w:pPr>
              <w:pStyle w:val="TAC"/>
              <w:rPr>
                <w:lang w:val="en-US" w:eastAsia="zh-CN"/>
              </w:rPr>
            </w:pPr>
            <w:r w:rsidRPr="00A973C0">
              <w:rPr>
                <w:lang w:val="en-US" w:eastAsia="ko-KR"/>
              </w:rPr>
              <w:t>3* fy_high</w:t>
            </w:r>
          </w:p>
        </w:tc>
      </w:tr>
      <w:tr w:rsidR="009A38EE" w:rsidRPr="008D4056" w14:paraId="0725A60C"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07"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08" w14:textId="77777777" w:rsidR="009A38EE" w:rsidRPr="008D4056" w:rsidRDefault="009A38EE" w:rsidP="00253F01">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609" w14:textId="77777777" w:rsidR="009A38EE" w:rsidRPr="008D4056" w:rsidRDefault="009A38EE" w:rsidP="00253F01">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60A" w14:textId="77777777" w:rsidR="009A38EE" w:rsidRPr="008D4056" w:rsidRDefault="009A38EE" w:rsidP="00253F01">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60B" w14:textId="77777777" w:rsidR="009A38EE" w:rsidRPr="008D4056" w:rsidRDefault="009A38EE" w:rsidP="00253F01">
            <w:pPr>
              <w:pStyle w:val="TAC"/>
              <w:rPr>
                <w:lang w:val="en-US" w:eastAsia="zh-CN"/>
              </w:rPr>
            </w:pPr>
            <w:r w:rsidRPr="00A973C0">
              <w:rPr>
                <w:lang w:val="en-US" w:eastAsia="ko-KR"/>
              </w:rPr>
              <w:t>5355</w:t>
            </w:r>
          </w:p>
        </w:tc>
      </w:tr>
      <w:tr w:rsidR="009A38EE" w:rsidRPr="008D4056" w14:paraId="0725A61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0D"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0E" w14:textId="77777777" w:rsidR="009A38EE" w:rsidRPr="008D4056" w:rsidRDefault="009A38EE" w:rsidP="00253F01">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60F" w14:textId="77777777" w:rsidR="009A38EE" w:rsidRPr="008D4056" w:rsidRDefault="009A38EE" w:rsidP="00253F01">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610" w14:textId="77777777" w:rsidR="009A38EE" w:rsidRPr="008D4056" w:rsidRDefault="009A38EE" w:rsidP="00253F01">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11" w14:textId="77777777" w:rsidR="009A38EE" w:rsidRPr="008D4056" w:rsidRDefault="009A38EE" w:rsidP="00253F01">
            <w:pPr>
              <w:pStyle w:val="TAC"/>
              <w:rPr>
                <w:lang w:val="en-US" w:eastAsia="zh-CN"/>
              </w:rPr>
            </w:pPr>
            <w:r w:rsidRPr="00A973C0">
              <w:rPr>
                <w:lang w:val="en-US" w:eastAsia="ko-KR"/>
              </w:rPr>
              <w:t>|fy_high + fx_high|</w:t>
            </w:r>
          </w:p>
        </w:tc>
      </w:tr>
      <w:tr w:rsidR="009A38EE" w:rsidRPr="008D4056" w14:paraId="0725A618"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1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14" w14:textId="77777777" w:rsidR="009A38EE" w:rsidRPr="008D4056" w:rsidRDefault="009A38EE" w:rsidP="00253F01">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615" w14:textId="77777777" w:rsidR="009A38EE" w:rsidRPr="008D4056" w:rsidRDefault="009A38EE" w:rsidP="00253F01">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616" w14:textId="77777777" w:rsidR="009A38EE" w:rsidRPr="008D4056" w:rsidRDefault="009A38EE" w:rsidP="00253F01">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617" w14:textId="77777777" w:rsidR="009A38EE" w:rsidRPr="008D4056" w:rsidRDefault="009A38EE" w:rsidP="00253F01">
            <w:pPr>
              <w:pStyle w:val="TAC"/>
              <w:rPr>
                <w:lang w:val="en-US" w:eastAsia="zh-CN"/>
              </w:rPr>
            </w:pPr>
            <w:r w:rsidRPr="00A973C0">
              <w:rPr>
                <w:lang w:val="en-US" w:eastAsia="ko-KR"/>
              </w:rPr>
              <w:t>2700</w:t>
            </w:r>
          </w:p>
        </w:tc>
      </w:tr>
      <w:tr w:rsidR="009A38EE" w:rsidRPr="008D4056" w14:paraId="0725A61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19"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1A" w14:textId="77777777" w:rsidR="009A38EE" w:rsidRPr="008D4056" w:rsidRDefault="009A38EE" w:rsidP="00253F01">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61B" w14:textId="77777777" w:rsidR="009A38EE" w:rsidRPr="008D4056" w:rsidRDefault="009A38EE" w:rsidP="00253F01">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61C" w14:textId="77777777" w:rsidR="009A38EE" w:rsidRPr="008D4056" w:rsidRDefault="009A38EE" w:rsidP="00253F01">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61D" w14:textId="77777777" w:rsidR="009A38EE" w:rsidRPr="008D4056" w:rsidRDefault="009A38EE" w:rsidP="00253F01">
            <w:pPr>
              <w:pStyle w:val="TAC"/>
              <w:rPr>
                <w:lang w:val="en-US" w:eastAsia="zh-CN"/>
              </w:rPr>
            </w:pPr>
            <w:r w:rsidRPr="00A973C0">
              <w:rPr>
                <w:lang w:val="en-US" w:eastAsia="ko-KR"/>
              </w:rPr>
              <w:t>|2*fy_high – fx_low|</w:t>
            </w:r>
          </w:p>
        </w:tc>
      </w:tr>
      <w:tr w:rsidR="009A38EE" w:rsidRPr="008D4056" w14:paraId="0725A62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1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20" w14:textId="77777777" w:rsidR="009A38EE" w:rsidRPr="008D4056" w:rsidRDefault="009A38EE" w:rsidP="00253F01">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621" w14:textId="77777777" w:rsidR="009A38EE" w:rsidRPr="008D4056" w:rsidRDefault="009A38EE" w:rsidP="00253F01">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622" w14:textId="77777777" w:rsidR="009A38EE" w:rsidRPr="008D4056" w:rsidRDefault="009A38EE" w:rsidP="00253F01">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623" w14:textId="77777777" w:rsidR="009A38EE" w:rsidRPr="008D4056" w:rsidRDefault="009A38EE" w:rsidP="00253F01">
            <w:pPr>
              <w:pStyle w:val="TAC"/>
              <w:rPr>
                <w:lang w:val="en-US" w:eastAsia="zh-CN"/>
              </w:rPr>
            </w:pPr>
            <w:r w:rsidRPr="00A973C0">
              <w:rPr>
                <w:lang w:val="en-US" w:eastAsia="ko-KR"/>
              </w:rPr>
              <w:t>2690</w:t>
            </w:r>
          </w:p>
        </w:tc>
      </w:tr>
      <w:tr w:rsidR="009A38EE" w:rsidRPr="008D4056" w14:paraId="0725A62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25"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26" w14:textId="77777777" w:rsidR="009A38EE" w:rsidRPr="008D4056" w:rsidRDefault="009A38EE" w:rsidP="00253F01">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627" w14:textId="77777777" w:rsidR="009A38EE" w:rsidRPr="008D4056" w:rsidRDefault="009A38EE" w:rsidP="00253F01">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628" w14:textId="77777777" w:rsidR="009A38EE" w:rsidRPr="008D4056" w:rsidRDefault="009A38EE" w:rsidP="00253F01">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29" w14:textId="77777777" w:rsidR="009A38EE" w:rsidRPr="008D4056" w:rsidRDefault="009A38EE" w:rsidP="00253F01">
            <w:pPr>
              <w:pStyle w:val="TAC"/>
              <w:rPr>
                <w:lang w:val="en-US" w:eastAsia="zh-CN"/>
              </w:rPr>
            </w:pPr>
            <w:r w:rsidRPr="00A973C0">
              <w:rPr>
                <w:lang w:val="en-US" w:eastAsia="ko-KR"/>
              </w:rPr>
              <w:t>|2*fy_high + fx_high|</w:t>
            </w:r>
          </w:p>
        </w:tc>
      </w:tr>
      <w:tr w:rsidR="009A38EE" w:rsidRPr="008D4056" w14:paraId="0725A630"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2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2C" w14:textId="77777777" w:rsidR="009A38EE" w:rsidRPr="008D4056" w:rsidRDefault="009A38EE" w:rsidP="00253F01">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62D" w14:textId="77777777" w:rsidR="009A38EE" w:rsidRPr="008D4056" w:rsidRDefault="009A38EE" w:rsidP="00253F01">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62E" w14:textId="77777777" w:rsidR="009A38EE" w:rsidRPr="008D4056" w:rsidRDefault="009A38EE" w:rsidP="00253F01">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62F" w14:textId="77777777" w:rsidR="009A38EE" w:rsidRPr="008D4056" w:rsidRDefault="009A38EE" w:rsidP="00253F01">
            <w:pPr>
              <w:pStyle w:val="TAC"/>
              <w:rPr>
                <w:lang w:val="en-US" w:eastAsia="zh-CN"/>
              </w:rPr>
            </w:pPr>
            <w:r w:rsidRPr="00A973C0">
              <w:rPr>
                <w:lang w:val="en-US" w:eastAsia="ko-KR"/>
              </w:rPr>
              <w:t>4485</w:t>
            </w:r>
          </w:p>
        </w:tc>
      </w:tr>
      <w:tr w:rsidR="009A38EE" w:rsidRPr="008D4056" w14:paraId="0725A63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31"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32" w14:textId="77777777" w:rsidR="009A38EE" w:rsidRPr="008D4056" w:rsidRDefault="009A38EE" w:rsidP="00253F01">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633" w14:textId="77777777" w:rsidR="009A38EE" w:rsidRPr="008D4056" w:rsidRDefault="009A38EE" w:rsidP="00253F01">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634" w14:textId="77777777" w:rsidR="009A38EE" w:rsidRPr="008D4056" w:rsidRDefault="009A38EE" w:rsidP="00253F01">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635" w14:textId="77777777" w:rsidR="009A38EE" w:rsidRPr="008D4056" w:rsidRDefault="009A38EE" w:rsidP="00253F01">
            <w:pPr>
              <w:pStyle w:val="TAC"/>
              <w:rPr>
                <w:lang w:val="en-US" w:eastAsia="zh-CN"/>
              </w:rPr>
            </w:pPr>
            <w:r w:rsidRPr="00A973C0">
              <w:rPr>
                <w:lang w:val="en-US" w:eastAsia="ko-KR"/>
              </w:rPr>
              <w:t>|3*fy_high – fx_low|</w:t>
            </w:r>
          </w:p>
        </w:tc>
      </w:tr>
      <w:tr w:rsidR="009A38EE" w:rsidRPr="008D4056" w14:paraId="0725A63C"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3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38" w14:textId="77777777" w:rsidR="009A38EE" w:rsidRPr="008D4056" w:rsidRDefault="009A38EE" w:rsidP="00253F01">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639" w14:textId="77777777" w:rsidR="009A38EE" w:rsidRPr="008D4056" w:rsidRDefault="009A38EE" w:rsidP="00253F01">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63A" w14:textId="77777777" w:rsidR="009A38EE" w:rsidRPr="008D4056" w:rsidRDefault="009A38EE" w:rsidP="00253F01">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63B" w14:textId="77777777" w:rsidR="009A38EE" w:rsidRPr="008D4056" w:rsidRDefault="009A38EE" w:rsidP="00253F01">
            <w:pPr>
              <w:pStyle w:val="TAC"/>
              <w:rPr>
                <w:lang w:val="en-US" w:eastAsia="zh-CN"/>
              </w:rPr>
            </w:pPr>
            <w:r w:rsidRPr="00A973C0">
              <w:rPr>
                <w:lang w:val="en-US" w:eastAsia="ko-KR"/>
              </w:rPr>
              <w:t>4475</w:t>
            </w:r>
          </w:p>
        </w:tc>
      </w:tr>
      <w:tr w:rsidR="009A38EE" w:rsidRPr="008D4056" w14:paraId="0725A64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3D"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3E" w14:textId="77777777" w:rsidR="009A38EE" w:rsidRPr="008D4056" w:rsidRDefault="009A38EE" w:rsidP="00253F01">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63F" w14:textId="77777777" w:rsidR="009A38EE" w:rsidRPr="008D4056" w:rsidRDefault="009A38EE" w:rsidP="00253F01">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640" w14:textId="77777777" w:rsidR="009A38EE" w:rsidRPr="008D4056" w:rsidRDefault="009A38EE" w:rsidP="00253F01">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41" w14:textId="77777777" w:rsidR="009A38EE" w:rsidRPr="008D4056" w:rsidRDefault="009A38EE" w:rsidP="00253F01">
            <w:pPr>
              <w:pStyle w:val="TAC"/>
              <w:rPr>
                <w:lang w:val="en-US" w:eastAsia="zh-CN"/>
              </w:rPr>
            </w:pPr>
            <w:r w:rsidRPr="00A973C0">
              <w:rPr>
                <w:lang w:val="en-US" w:eastAsia="ko-KR"/>
              </w:rPr>
              <w:t>|3*fy_high + fx_high|</w:t>
            </w:r>
          </w:p>
        </w:tc>
      </w:tr>
      <w:tr w:rsidR="009A38EE" w:rsidRPr="008D4056" w14:paraId="0725A64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4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44" w14:textId="77777777" w:rsidR="009A38EE" w:rsidRPr="008D4056" w:rsidRDefault="009A38EE" w:rsidP="00253F01">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645" w14:textId="77777777" w:rsidR="009A38EE" w:rsidRPr="008D4056" w:rsidRDefault="009A38EE" w:rsidP="00253F01">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646" w14:textId="77777777" w:rsidR="009A38EE" w:rsidRPr="008D4056" w:rsidRDefault="009A38EE" w:rsidP="00253F01">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647" w14:textId="77777777" w:rsidR="009A38EE" w:rsidRPr="008D4056" w:rsidRDefault="009A38EE" w:rsidP="00253F01">
            <w:pPr>
              <w:pStyle w:val="TAC"/>
              <w:rPr>
                <w:lang w:val="en-US" w:eastAsia="zh-CN"/>
              </w:rPr>
            </w:pPr>
            <w:r w:rsidRPr="00A973C0">
              <w:rPr>
                <w:lang w:val="en-US" w:eastAsia="ko-KR"/>
              </w:rPr>
              <w:t>6270</w:t>
            </w:r>
          </w:p>
        </w:tc>
      </w:tr>
      <w:tr w:rsidR="009A38EE" w:rsidRPr="008D4056" w14:paraId="0725A64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49"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4A" w14:textId="77777777" w:rsidR="009A38EE" w:rsidRPr="008D4056" w:rsidRDefault="009A38EE" w:rsidP="00253F01">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64B" w14:textId="77777777" w:rsidR="009A38EE" w:rsidRPr="008D4056" w:rsidRDefault="009A38EE" w:rsidP="00253F01">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64C" w14:textId="77777777" w:rsidR="009A38EE" w:rsidRPr="008D4056" w:rsidRDefault="009A38EE" w:rsidP="00253F01">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64D" w14:textId="77777777" w:rsidR="009A38EE" w:rsidRPr="008D4056" w:rsidRDefault="009A38EE" w:rsidP="00253F01">
            <w:pPr>
              <w:pStyle w:val="TAC"/>
              <w:rPr>
                <w:lang w:val="en-US" w:eastAsia="zh-CN"/>
              </w:rPr>
            </w:pPr>
            <w:r w:rsidRPr="00A973C0">
              <w:rPr>
                <w:lang w:val="en-US" w:eastAsia="ko-KR"/>
              </w:rPr>
              <w:t>|2*fx_high + 2*fy_high|</w:t>
            </w:r>
          </w:p>
        </w:tc>
      </w:tr>
      <w:tr w:rsidR="009A38EE" w:rsidRPr="008D4056" w14:paraId="0725A654"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4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50" w14:textId="77777777" w:rsidR="009A38EE" w:rsidRPr="008D4056" w:rsidRDefault="009A38EE" w:rsidP="00253F01">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651" w14:textId="77777777" w:rsidR="009A38EE" w:rsidRPr="008D4056" w:rsidRDefault="009A38EE" w:rsidP="00253F01">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652" w14:textId="77777777" w:rsidR="009A38EE" w:rsidRPr="008D4056" w:rsidRDefault="009A38EE" w:rsidP="00253F01">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653" w14:textId="77777777" w:rsidR="009A38EE" w:rsidRPr="008D4056" w:rsidRDefault="009A38EE" w:rsidP="00253F01">
            <w:pPr>
              <w:pStyle w:val="TAC"/>
              <w:rPr>
                <w:lang w:val="en-US" w:eastAsia="zh-CN"/>
              </w:rPr>
            </w:pPr>
            <w:r w:rsidRPr="00A973C0">
              <w:rPr>
                <w:lang w:val="en-US" w:eastAsia="ko-KR"/>
              </w:rPr>
              <w:t>5400</w:t>
            </w:r>
          </w:p>
        </w:tc>
      </w:tr>
      <w:tr w:rsidR="009A38EE" w:rsidRPr="008D4056" w14:paraId="0725A65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55"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56" w14:textId="77777777" w:rsidR="009A38EE" w:rsidRPr="008D4056" w:rsidRDefault="009A38EE" w:rsidP="00253F01">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657" w14:textId="77777777" w:rsidR="009A38EE" w:rsidRPr="008D4056" w:rsidRDefault="009A38EE" w:rsidP="00253F01">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658" w14:textId="77777777" w:rsidR="009A38EE" w:rsidRPr="008D4056" w:rsidRDefault="009A38EE" w:rsidP="00253F01">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659" w14:textId="77777777" w:rsidR="009A38EE" w:rsidRPr="008D4056" w:rsidRDefault="009A38EE" w:rsidP="00253F01">
            <w:pPr>
              <w:pStyle w:val="TAC"/>
              <w:rPr>
                <w:lang w:val="en-US" w:eastAsia="zh-CN"/>
              </w:rPr>
            </w:pPr>
            <w:r w:rsidRPr="00A973C0">
              <w:rPr>
                <w:lang w:val="en-US" w:eastAsia="ko-KR"/>
              </w:rPr>
              <w:t>|fy_high – 4*fx_low|</w:t>
            </w:r>
          </w:p>
        </w:tc>
      </w:tr>
      <w:tr w:rsidR="009A38EE" w:rsidRPr="008D4056" w14:paraId="0725A66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5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5C" w14:textId="77777777" w:rsidR="009A38EE" w:rsidRPr="008D4056" w:rsidRDefault="009A38EE" w:rsidP="00253F01">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65D" w14:textId="77777777" w:rsidR="009A38EE" w:rsidRPr="008D4056" w:rsidRDefault="009A38EE" w:rsidP="00253F01">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65E" w14:textId="77777777" w:rsidR="009A38EE" w:rsidRPr="008D4056" w:rsidRDefault="009A38EE" w:rsidP="00253F01">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65F" w14:textId="77777777" w:rsidR="009A38EE" w:rsidRPr="008D4056" w:rsidRDefault="009A38EE" w:rsidP="00253F01">
            <w:pPr>
              <w:pStyle w:val="TAC"/>
              <w:rPr>
                <w:lang w:val="en-US" w:eastAsia="zh-CN"/>
              </w:rPr>
            </w:pPr>
            <w:r w:rsidRPr="00A973C0">
              <w:rPr>
                <w:lang w:val="en-US" w:eastAsia="ko-KR"/>
              </w:rPr>
              <w:t>1735</w:t>
            </w:r>
          </w:p>
        </w:tc>
      </w:tr>
      <w:tr w:rsidR="009A38EE" w:rsidRPr="008D4056" w14:paraId="0725A66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61"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62" w14:textId="77777777" w:rsidR="009A38EE" w:rsidRPr="008D4056" w:rsidRDefault="009A38EE" w:rsidP="00253F01">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663" w14:textId="77777777" w:rsidR="009A38EE" w:rsidRPr="008D4056" w:rsidRDefault="009A38EE" w:rsidP="00253F01">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664" w14:textId="77777777" w:rsidR="009A38EE" w:rsidRPr="008D4056" w:rsidRDefault="009A38EE" w:rsidP="00253F01">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665" w14:textId="77777777" w:rsidR="009A38EE" w:rsidRPr="008D4056" w:rsidRDefault="009A38EE" w:rsidP="00253F01">
            <w:pPr>
              <w:pStyle w:val="TAC"/>
              <w:rPr>
                <w:lang w:val="en-US" w:eastAsia="zh-CN"/>
              </w:rPr>
            </w:pPr>
            <w:r w:rsidRPr="00A973C0">
              <w:rPr>
                <w:lang w:val="en-US" w:eastAsia="ko-KR"/>
              </w:rPr>
              <w:t>|fy_high + 4*fx_high|</w:t>
            </w:r>
          </w:p>
        </w:tc>
      </w:tr>
      <w:tr w:rsidR="009A38EE" w:rsidRPr="008D4056" w14:paraId="0725A66C"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6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68" w14:textId="77777777" w:rsidR="009A38EE" w:rsidRPr="008D4056" w:rsidRDefault="009A38EE" w:rsidP="00253F01">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669" w14:textId="77777777" w:rsidR="009A38EE" w:rsidRPr="008D4056" w:rsidRDefault="009A38EE" w:rsidP="00253F01">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66A" w14:textId="77777777" w:rsidR="009A38EE" w:rsidRPr="008D4056" w:rsidRDefault="009A38EE" w:rsidP="00253F01">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66B" w14:textId="77777777" w:rsidR="009A38EE" w:rsidRPr="008D4056" w:rsidRDefault="009A38EE" w:rsidP="00253F01">
            <w:pPr>
              <w:pStyle w:val="TAC"/>
              <w:rPr>
                <w:lang w:val="en-US" w:eastAsia="zh-CN"/>
              </w:rPr>
            </w:pPr>
            <w:r w:rsidRPr="00A973C0">
              <w:rPr>
                <w:lang w:val="en-US" w:eastAsia="ko-KR"/>
              </w:rPr>
              <w:t>5445</w:t>
            </w:r>
          </w:p>
        </w:tc>
      </w:tr>
      <w:tr w:rsidR="009A38EE" w:rsidRPr="008D4056" w14:paraId="0725A67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6D"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6E" w14:textId="77777777" w:rsidR="009A38EE" w:rsidRPr="008D4056" w:rsidRDefault="009A38EE" w:rsidP="00253F01">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66F" w14:textId="77777777" w:rsidR="009A38EE" w:rsidRPr="008D4056" w:rsidRDefault="009A38EE" w:rsidP="00253F01">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670" w14:textId="77777777" w:rsidR="009A38EE" w:rsidRPr="008D4056" w:rsidRDefault="009A38EE" w:rsidP="00253F01">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671" w14:textId="77777777" w:rsidR="009A38EE" w:rsidRPr="008D4056" w:rsidRDefault="009A38EE" w:rsidP="00253F01">
            <w:pPr>
              <w:pStyle w:val="TAC"/>
              <w:rPr>
                <w:lang w:val="en-US" w:eastAsia="zh-CN"/>
              </w:rPr>
            </w:pPr>
            <w:r w:rsidRPr="00A973C0">
              <w:rPr>
                <w:lang w:val="en-US" w:eastAsia="ko-KR"/>
              </w:rPr>
              <w:t>|2*fy_high – 3*fx_low|</w:t>
            </w:r>
          </w:p>
        </w:tc>
      </w:tr>
      <w:tr w:rsidR="009A38EE" w:rsidRPr="008D4056" w14:paraId="0725A678"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7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74" w14:textId="77777777" w:rsidR="009A38EE" w:rsidRPr="008D4056" w:rsidRDefault="009A38EE" w:rsidP="00253F01">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675" w14:textId="77777777" w:rsidR="009A38EE" w:rsidRPr="008D4056" w:rsidRDefault="009A38EE" w:rsidP="00253F01">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676" w14:textId="77777777" w:rsidR="009A38EE" w:rsidRPr="008D4056" w:rsidRDefault="009A38EE" w:rsidP="00253F01">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677" w14:textId="77777777" w:rsidR="009A38EE" w:rsidRPr="008D4056" w:rsidRDefault="009A38EE" w:rsidP="00253F01">
            <w:pPr>
              <w:pStyle w:val="TAC"/>
              <w:rPr>
                <w:lang w:val="en-US" w:eastAsia="zh-CN"/>
              </w:rPr>
            </w:pPr>
            <w:r w:rsidRPr="00A973C0">
              <w:rPr>
                <w:lang w:val="en-US" w:eastAsia="ko-KR"/>
              </w:rPr>
              <w:t>930</w:t>
            </w:r>
          </w:p>
        </w:tc>
      </w:tr>
      <w:tr w:rsidR="009A38EE" w:rsidRPr="008D4056" w14:paraId="0725A67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79"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7A" w14:textId="77777777" w:rsidR="009A38EE" w:rsidRPr="008D4056" w:rsidRDefault="009A38EE" w:rsidP="00253F01">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67B" w14:textId="77777777" w:rsidR="009A38EE" w:rsidRPr="008D4056" w:rsidRDefault="009A38EE" w:rsidP="00253F01">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67C" w14:textId="77777777" w:rsidR="009A38EE" w:rsidRPr="008D4056" w:rsidRDefault="009A38EE" w:rsidP="00253F01">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67D" w14:textId="77777777" w:rsidR="009A38EE" w:rsidRPr="008D4056" w:rsidRDefault="009A38EE" w:rsidP="00253F01">
            <w:pPr>
              <w:pStyle w:val="TAC"/>
              <w:rPr>
                <w:lang w:val="en-US" w:eastAsia="zh-CN"/>
              </w:rPr>
            </w:pPr>
            <w:r w:rsidRPr="00A973C0">
              <w:rPr>
                <w:lang w:val="en-US" w:eastAsia="ko-KR"/>
              </w:rPr>
              <w:t>|2*fy_high + 3*fx_high|</w:t>
            </w:r>
          </w:p>
        </w:tc>
      </w:tr>
      <w:tr w:rsidR="009A38EE" w:rsidRPr="008D4056" w14:paraId="0725A684"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67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680" w14:textId="77777777" w:rsidR="009A38EE" w:rsidRPr="008D4056" w:rsidRDefault="009A38EE" w:rsidP="00253F01">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681" w14:textId="77777777" w:rsidR="009A38EE" w:rsidRPr="008D4056" w:rsidRDefault="009A38EE" w:rsidP="00253F01">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682" w14:textId="77777777" w:rsidR="009A38EE" w:rsidRPr="008D4056" w:rsidRDefault="009A38EE" w:rsidP="00253F01">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683" w14:textId="77777777" w:rsidR="009A38EE" w:rsidRPr="008D4056" w:rsidRDefault="009A38EE" w:rsidP="00253F01">
            <w:pPr>
              <w:pStyle w:val="TAC"/>
              <w:rPr>
                <w:lang w:val="en-US" w:eastAsia="zh-CN"/>
              </w:rPr>
            </w:pPr>
            <w:r w:rsidRPr="00A973C0">
              <w:rPr>
                <w:lang w:val="en-US" w:eastAsia="ko-KR"/>
              </w:rPr>
              <w:t>6315</w:t>
            </w:r>
          </w:p>
        </w:tc>
      </w:tr>
    </w:tbl>
    <w:p w14:paraId="0725A685" w14:textId="77777777" w:rsidR="009A38EE" w:rsidRPr="004C2AE5" w:rsidRDefault="009A38EE" w:rsidP="009A38EE"/>
    <w:p w14:paraId="0725A687" w14:textId="780D0F5D" w:rsidR="009A38EE" w:rsidRDefault="009A38EE" w:rsidP="000003F0">
      <w:pPr>
        <w:rPr>
          <w:rFonts w:eastAsia="MS Mincho"/>
          <w:lang w:val="en-US" w:eastAsia="ja-JP"/>
        </w:rPr>
      </w:pPr>
      <w:r>
        <w:rPr>
          <w:lang w:val="en-US"/>
        </w:rPr>
        <w:t xml:space="preserve">Based on Table </w:t>
      </w:r>
      <w:r>
        <w:rPr>
          <w:lang w:val="en-US" w:eastAsia="ja-JP"/>
        </w:rPr>
        <w:t>7.4</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w:t>
      </w:r>
      <w:r>
        <w:rPr>
          <w:lang w:val="en-US" w:eastAsia="ja-JP"/>
        </w:rPr>
        <w:t>,</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688" w14:textId="77777777" w:rsidR="009A38EE" w:rsidRDefault="009A38EE" w:rsidP="009A38EE">
      <w:pPr>
        <w:pStyle w:val="Heading4"/>
        <w:ind w:left="864" w:hanging="864"/>
        <w:rPr>
          <w:lang w:val="en-US"/>
        </w:rPr>
      </w:pPr>
      <w:bookmarkStart w:id="150" w:name="_Toc87877011"/>
      <w:r>
        <w:rPr>
          <w:lang w:val="en-US" w:eastAsia="ja-JP"/>
        </w:rPr>
        <w:t>7.4</w:t>
      </w:r>
      <w:r>
        <w:rPr>
          <w:lang w:val="en-US"/>
        </w:rPr>
        <w:t>.1.</w:t>
      </w:r>
      <w:r>
        <w:rPr>
          <w:lang w:val="en-US" w:eastAsia="ja-JP"/>
        </w:rPr>
        <w:t>3</w:t>
      </w:r>
      <w:r>
        <w:rPr>
          <w:rFonts w:ascii="Calibri" w:hAnsi="Calibri"/>
          <w:sz w:val="21"/>
          <w:szCs w:val="22"/>
          <w:lang w:val="en-US" w:eastAsia="sv-SE"/>
        </w:rPr>
        <w:tab/>
      </w:r>
      <w:r>
        <w:rPr>
          <w:lang w:val="en-US"/>
        </w:rPr>
        <w:t>MSD</w:t>
      </w:r>
      <w:bookmarkEnd w:id="150"/>
    </w:p>
    <w:p w14:paraId="0725A68A" w14:textId="28135042" w:rsidR="009A38EE" w:rsidRPr="009E49EB" w:rsidRDefault="009A38EE">
      <w:pPr>
        <w:rPr>
          <w:lang w:val="x-none" w:eastAsia="ja-JP"/>
        </w:rPr>
      </w:pPr>
      <w:r w:rsidRPr="00A973C0">
        <w:t xml:space="preserve">When uplink CA configurations </w:t>
      </w:r>
      <w:r w:rsidRPr="00A973C0">
        <w:rPr>
          <w:rFonts w:hint="eastAsia"/>
          <w:lang w:eastAsia="ko-KR"/>
        </w:rPr>
        <w:t>CA_1A-3A</w:t>
      </w:r>
      <w:r>
        <w:rPr>
          <w:lang w:eastAsia="ko-KR"/>
        </w:rPr>
        <w:t xml:space="preserve"> </w:t>
      </w:r>
      <w:r w:rsidRPr="00832BD4">
        <w:rPr>
          <w:lang w:eastAsia="ko-KR"/>
        </w:rPr>
        <w:t xml:space="preserve">, CA_1A-8A and CA_3A-8A </w:t>
      </w:r>
      <w:r>
        <w:rPr>
          <w:lang w:eastAsia="ko-KR"/>
        </w:rPr>
        <w:t>is</w:t>
      </w:r>
      <w:r w:rsidRPr="00A973C0">
        <w:t xml:space="preserve"> paired with down</w:t>
      </w:r>
      <w:r>
        <w:t>link CA configuration CA_1A-3A-8</w:t>
      </w:r>
      <w:r w:rsidRPr="00A973C0">
        <w:t>A</w:t>
      </w:r>
      <w:r>
        <w:t>-20A</w:t>
      </w:r>
      <w:r w:rsidRPr="00A973C0">
        <w:t xml:space="preserve"> there </w:t>
      </w:r>
      <w:r>
        <w:t>is no additional analysis of MSD because it is solved in fallback band combination</w:t>
      </w:r>
      <w:r w:rsidRPr="00A973C0">
        <w:t>.</w:t>
      </w:r>
    </w:p>
    <w:p w14:paraId="0725A68B" w14:textId="77777777" w:rsidR="009A38EE" w:rsidRDefault="009A38EE" w:rsidP="009A38EE">
      <w:pPr>
        <w:pStyle w:val="Heading4"/>
        <w:ind w:left="864" w:hanging="864"/>
        <w:rPr>
          <w:lang w:val="en-US"/>
        </w:rPr>
      </w:pPr>
      <w:bookmarkStart w:id="151" w:name="_Toc87877012"/>
      <w:r>
        <w:rPr>
          <w:lang w:val="en-US" w:eastAsia="ja-JP"/>
        </w:rPr>
        <w:t>7.4</w:t>
      </w:r>
      <w:r>
        <w:rPr>
          <w:lang w:val="en-US"/>
        </w:rPr>
        <w:t>.1.</w:t>
      </w:r>
      <w:r>
        <w:rPr>
          <w:lang w:val="en-US" w:eastAsia="ja-JP"/>
        </w:rPr>
        <w:t>4</w:t>
      </w:r>
      <w:r>
        <w:rPr>
          <w:lang w:val="en-US"/>
        </w:rPr>
        <w:tab/>
        <w:t>∆TIB and ∆RIB values</w:t>
      </w:r>
      <w:bookmarkEnd w:id="151"/>
    </w:p>
    <w:p w14:paraId="0725A68D" w14:textId="07FAB5FE" w:rsidR="004C6751" w:rsidRPr="004E6CEF" w:rsidRDefault="009A38EE" w:rsidP="00253F01">
      <w:pPr>
        <w:rPr>
          <w:lang w:val="en-US" w:eastAsia="zh-CN"/>
        </w:rPr>
      </w:pPr>
      <w:r w:rsidRPr="00CD0CF1">
        <w:rPr>
          <w:lang w:val="en-US" w:eastAsia="zh-CN"/>
        </w:rPr>
        <w:t>The same requirements of lower order combination which are specified in TS36.101 can be applied.</w:t>
      </w:r>
      <w:r w:rsidRPr="00C64451">
        <w:rPr>
          <w:lang w:val="en-US"/>
        </w:rPr>
        <w:t xml:space="preserve"> </w:t>
      </w:r>
    </w:p>
    <w:p w14:paraId="0725A68E" w14:textId="77777777" w:rsidR="000D6C22" w:rsidRDefault="000D6C22" w:rsidP="000D6C22">
      <w:pPr>
        <w:pStyle w:val="Heading2"/>
      </w:pPr>
      <w:bookmarkStart w:id="152" w:name="_Toc87877013"/>
      <w:r>
        <w:rPr>
          <w:lang w:val="en-US"/>
        </w:rPr>
        <w:t>7.5</w:t>
      </w:r>
      <w:r>
        <w:tab/>
        <w:t>LTE-A inter-band CA</w:t>
      </w:r>
      <w:r>
        <w:rPr>
          <w:rFonts w:eastAsia="Malgun Gothic"/>
          <w:lang w:eastAsia="ko-KR"/>
        </w:rPr>
        <w:t xml:space="preserve">: </w:t>
      </w:r>
      <w:r>
        <w:t>Band</w:t>
      </w:r>
      <w:r>
        <w:rPr>
          <w:rFonts w:eastAsia="Malgun Gothic"/>
          <w:lang w:eastAsia="ko-KR"/>
        </w:rPr>
        <w:t xml:space="preserve"> 1 </w:t>
      </w:r>
      <w:r>
        <w:t xml:space="preserve">and Band 7 and Band 8 and Band 38 DL </w:t>
      </w:r>
      <w:r>
        <w:rPr>
          <w:rFonts w:eastAsia="Malgun Gothic"/>
          <w:lang w:eastAsia="ko-KR"/>
        </w:rPr>
        <w:t>with 2</w:t>
      </w:r>
      <w:r>
        <w:t xml:space="preserve"> bands UL</w:t>
      </w:r>
      <w:bookmarkEnd w:id="152"/>
    </w:p>
    <w:p w14:paraId="0725A68F" w14:textId="77777777" w:rsidR="000D6C22" w:rsidRDefault="000D6C22" w:rsidP="000D6C22">
      <w:pPr>
        <w:pStyle w:val="Heading3"/>
        <w:rPr>
          <w:rFonts w:ascii="Calibri" w:hAnsi="Calibri"/>
          <w:sz w:val="22"/>
          <w:szCs w:val="22"/>
          <w:lang w:eastAsia="sv-SE"/>
        </w:rPr>
      </w:pPr>
      <w:bookmarkStart w:id="153" w:name="_Toc87877014"/>
      <w:r>
        <w:t>7.5</w:t>
      </w:r>
      <w:r>
        <w:rPr>
          <w:lang w:eastAsia="ko-KR"/>
        </w:rPr>
        <w:t>.1</w:t>
      </w:r>
      <w:r>
        <w:rPr>
          <w:rFonts w:ascii="Calibri" w:hAnsi="Calibri"/>
          <w:sz w:val="22"/>
          <w:szCs w:val="22"/>
          <w:lang w:eastAsia="sv-SE"/>
        </w:rPr>
        <w:tab/>
      </w:r>
      <w:r>
        <w:t>List of specific combination issues</w:t>
      </w:r>
      <w:bookmarkEnd w:id="153"/>
    </w:p>
    <w:p w14:paraId="0725A690" w14:textId="77777777" w:rsidR="000D6C22" w:rsidRDefault="000D6C22" w:rsidP="000D6C22">
      <w:pPr>
        <w:pStyle w:val="Heading4"/>
        <w:ind w:left="864" w:hanging="864"/>
        <w:rPr>
          <w:lang w:val="en-US" w:eastAsia="ko-KR"/>
        </w:rPr>
      </w:pPr>
      <w:bookmarkStart w:id="154" w:name="_Toc87877015"/>
      <w:r>
        <w:rPr>
          <w:lang w:val="en-US" w:eastAsia="ja-JP"/>
        </w:rPr>
        <w:t>7.5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54"/>
    </w:p>
    <w:p w14:paraId="0725A691" w14:textId="77777777" w:rsidR="000D6C22" w:rsidRDefault="000D6C22" w:rsidP="000003F0">
      <w:pPr>
        <w:pStyle w:val="TH"/>
      </w:pPr>
      <w:r>
        <w:t xml:space="preserve">Table </w:t>
      </w:r>
      <w:r>
        <w:rPr>
          <w:lang w:val="en-US" w:eastAsia="ja-JP"/>
        </w:rPr>
        <w:t>7.5</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D6C22" w14:paraId="0725A69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692" w14:textId="77777777" w:rsidR="000D6C22" w:rsidRDefault="000D6C22" w:rsidP="00253F01">
            <w:pPr>
              <w:pStyle w:val="TAH"/>
            </w:pPr>
            <w:r>
              <w:t>E-UTRA CA configuration / Bandwidth combination set</w:t>
            </w:r>
          </w:p>
        </w:tc>
      </w:tr>
      <w:tr w:rsidR="000D6C22" w14:paraId="0725A6A0"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0725A694" w14:textId="77777777" w:rsidR="000D6C22" w:rsidRDefault="000D6C22"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695" w14:textId="77777777" w:rsidR="000D6C22" w:rsidRDefault="000D6C22"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96" w14:textId="77777777" w:rsidR="000D6C22" w:rsidRDefault="000D6C22"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7" w14:textId="77777777" w:rsidR="000D6C22" w:rsidRDefault="000D6C22">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8" w14:textId="77777777" w:rsidR="000D6C22" w:rsidRDefault="000D6C22">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9" w14:textId="77777777" w:rsidR="000D6C22" w:rsidRDefault="000D6C22">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A" w14:textId="77777777" w:rsidR="000D6C22" w:rsidRDefault="000D6C22">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B" w14:textId="77777777" w:rsidR="000D6C22" w:rsidRDefault="000D6C22">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C" w14:textId="77777777" w:rsidR="000D6C22" w:rsidRDefault="000D6C22">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69D" w14:textId="77777777" w:rsidR="000D6C22" w:rsidRDefault="000D6C22">
            <w:pPr>
              <w:pStyle w:val="TAH"/>
            </w:pPr>
            <w:r>
              <w:t>Maximum aggregated bandwidth</w:t>
            </w:r>
          </w:p>
          <w:p w14:paraId="0725A69E" w14:textId="77777777" w:rsidR="000D6C22" w:rsidRDefault="000D6C22">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725A69F" w14:textId="77777777" w:rsidR="000D6C22" w:rsidRDefault="000D6C22">
            <w:pPr>
              <w:pStyle w:val="TAH"/>
            </w:pPr>
            <w:r>
              <w:t>Bandwidth combination set</w:t>
            </w:r>
          </w:p>
        </w:tc>
      </w:tr>
      <w:tr w:rsidR="000D6C22" w14:paraId="0725A6AC"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0725A6A1" w14:textId="77777777" w:rsidR="000D6C22" w:rsidRDefault="000D6C22" w:rsidP="00253F01">
            <w:pPr>
              <w:pStyle w:val="TAC"/>
              <w:rPr>
                <w:lang w:eastAsia="ko-KR"/>
              </w:rPr>
            </w:pPr>
            <w:r>
              <w:rPr>
                <w:lang w:eastAsia="ja-JP"/>
              </w:rPr>
              <w:t>CA_1A-7A-8A-38A</w:t>
            </w:r>
          </w:p>
        </w:tc>
        <w:tc>
          <w:tcPr>
            <w:tcW w:w="739" w:type="pct"/>
            <w:vMerge w:val="restart"/>
            <w:tcBorders>
              <w:top w:val="single" w:sz="4" w:space="0" w:color="auto"/>
              <w:left w:val="single" w:sz="4" w:space="0" w:color="auto"/>
              <w:right w:val="single" w:sz="4" w:space="0" w:color="auto"/>
            </w:tcBorders>
            <w:vAlign w:val="center"/>
            <w:hideMark/>
          </w:tcPr>
          <w:p w14:paraId="0725A6A2" w14:textId="77777777" w:rsidR="000D6C22" w:rsidRDefault="000D6C22">
            <w:pPr>
              <w:pStyle w:val="TAC"/>
              <w:rPr>
                <w:b/>
                <w:color w:val="FF0000"/>
                <w:lang w:eastAsia="ko-KR"/>
              </w:rPr>
            </w:pPr>
            <w:r>
              <w:rPr>
                <w:color w:val="000000"/>
                <w:lang w:eastAsia="ja-JP"/>
              </w:rPr>
              <w:t xml:space="preserve">CA_1A-8A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A3" w14:textId="77777777" w:rsidR="000D6C22" w:rsidRDefault="000D6C22">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6A4" w14:textId="77777777" w:rsidR="000D6C22" w:rsidRDefault="000D6C2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6A5" w14:textId="77777777" w:rsidR="000D6C22" w:rsidRDefault="000D6C22">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6"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7" w14:textId="77777777" w:rsidR="000D6C22" w:rsidRDefault="000D6C22">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8" w14:textId="77777777" w:rsidR="000D6C22" w:rsidRDefault="000D6C22">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9" w14:textId="77777777" w:rsidR="000D6C22" w:rsidRDefault="000D6C22">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6AA" w14:textId="77777777" w:rsidR="000D6C22" w:rsidRDefault="000D6C22">
            <w:pPr>
              <w:pStyle w:val="TAC"/>
              <w:rPr>
                <w:lang w:eastAsia="ja-JP"/>
              </w:rPr>
            </w:pPr>
            <w:r>
              <w:rPr>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0725A6AB" w14:textId="77777777" w:rsidR="000D6C22" w:rsidRDefault="000D6C22">
            <w:pPr>
              <w:pStyle w:val="TAC"/>
              <w:rPr>
                <w:lang w:eastAsia="ko-KR"/>
              </w:rPr>
            </w:pPr>
            <w:r>
              <w:rPr>
                <w:lang w:eastAsia="ko-KR"/>
              </w:rPr>
              <w:t>0</w:t>
            </w:r>
          </w:p>
        </w:tc>
      </w:tr>
      <w:tr w:rsidR="000D6C22" w14:paraId="0725A6B8" w14:textId="77777777" w:rsidTr="00845C4D">
        <w:trPr>
          <w:trHeight w:val="340"/>
          <w:jc w:val="center"/>
        </w:trPr>
        <w:tc>
          <w:tcPr>
            <w:tcW w:w="0" w:type="auto"/>
            <w:vMerge/>
            <w:tcBorders>
              <w:left w:val="single" w:sz="4" w:space="0" w:color="auto"/>
              <w:right w:val="single" w:sz="4" w:space="0" w:color="auto"/>
            </w:tcBorders>
            <w:vAlign w:val="center"/>
            <w:hideMark/>
          </w:tcPr>
          <w:p w14:paraId="0725A6AD" w14:textId="77777777" w:rsidR="000D6C22" w:rsidRDefault="000D6C22" w:rsidP="00253F01">
            <w:pPr>
              <w:pStyle w:val="TAC"/>
              <w:rPr>
                <w:lang w:eastAsia="ko-KR"/>
              </w:rPr>
            </w:pPr>
          </w:p>
        </w:tc>
        <w:tc>
          <w:tcPr>
            <w:tcW w:w="0" w:type="auto"/>
            <w:vMerge/>
            <w:tcBorders>
              <w:left w:val="single" w:sz="4" w:space="0" w:color="auto"/>
              <w:right w:val="single" w:sz="4" w:space="0" w:color="auto"/>
            </w:tcBorders>
            <w:vAlign w:val="center"/>
            <w:hideMark/>
          </w:tcPr>
          <w:p w14:paraId="0725A6AE" w14:textId="77777777" w:rsidR="000D6C22" w:rsidRDefault="000D6C22"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AF" w14:textId="77777777" w:rsidR="000D6C22" w:rsidRDefault="000D6C22">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6B0" w14:textId="77777777" w:rsidR="000D6C22" w:rsidRDefault="000D6C2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6B1" w14:textId="77777777" w:rsidR="000D6C22" w:rsidRDefault="000D6C22">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B2" w14:textId="77777777" w:rsidR="000D6C22" w:rsidRDefault="000D6C22">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B3" w14:textId="77777777" w:rsidR="000D6C22" w:rsidRDefault="000D6C22">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4" w14:textId="77777777" w:rsidR="000D6C22" w:rsidRDefault="000D6C22">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5" w14:textId="77777777" w:rsidR="000D6C22" w:rsidRDefault="000D6C22">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6B6" w14:textId="77777777" w:rsidR="000D6C22" w:rsidRDefault="000D6C22" w:rsidP="00253F01">
            <w:pPr>
              <w:pStyle w:val="TAC"/>
              <w:rPr>
                <w:lang w:eastAsia="ja-JP"/>
              </w:rPr>
            </w:pPr>
          </w:p>
        </w:tc>
        <w:tc>
          <w:tcPr>
            <w:tcW w:w="0" w:type="auto"/>
            <w:vMerge/>
            <w:tcBorders>
              <w:left w:val="single" w:sz="4" w:space="0" w:color="auto"/>
              <w:right w:val="single" w:sz="4" w:space="0" w:color="auto"/>
            </w:tcBorders>
            <w:vAlign w:val="center"/>
            <w:hideMark/>
          </w:tcPr>
          <w:p w14:paraId="0725A6B7" w14:textId="77777777" w:rsidR="000D6C22" w:rsidRDefault="000D6C22" w:rsidP="00253F01">
            <w:pPr>
              <w:pStyle w:val="TAC"/>
              <w:rPr>
                <w:lang w:eastAsia="ko-KR"/>
              </w:rPr>
            </w:pPr>
          </w:p>
        </w:tc>
      </w:tr>
      <w:tr w:rsidR="000D6C22" w14:paraId="0725A6C4" w14:textId="77777777" w:rsidTr="00845C4D">
        <w:trPr>
          <w:trHeight w:val="340"/>
          <w:jc w:val="center"/>
        </w:trPr>
        <w:tc>
          <w:tcPr>
            <w:tcW w:w="0" w:type="auto"/>
            <w:vMerge/>
            <w:tcBorders>
              <w:left w:val="single" w:sz="4" w:space="0" w:color="auto"/>
              <w:right w:val="single" w:sz="4" w:space="0" w:color="auto"/>
            </w:tcBorders>
            <w:vAlign w:val="center"/>
          </w:tcPr>
          <w:p w14:paraId="0725A6B9" w14:textId="77777777" w:rsidR="000D6C22" w:rsidRDefault="000D6C22" w:rsidP="00253F01">
            <w:pPr>
              <w:pStyle w:val="TAC"/>
              <w:rPr>
                <w:lang w:eastAsia="ko-KR"/>
              </w:rPr>
            </w:pPr>
          </w:p>
        </w:tc>
        <w:tc>
          <w:tcPr>
            <w:tcW w:w="0" w:type="auto"/>
            <w:vMerge/>
            <w:tcBorders>
              <w:left w:val="single" w:sz="4" w:space="0" w:color="auto"/>
              <w:right w:val="single" w:sz="4" w:space="0" w:color="auto"/>
            </w:tcBorders>
            <w:vAlign w:val="center"/>
          </w:tcPr>
          <w:p w14:paraId="0725A6BA" w14:textId="77777777" w:rsidR="000D6C22" w:rsidRDefault="000D6C22"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6BB" w14:textId="77777777" w:rsidR="000D6C22" w:rsidRDefault="000D6C22">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6BC" w14:textId="77777777" w:rsidR="000D6C22" w:rsidRDefault="000D6C22">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D" w14:textId="77777777" w:rsidR="000D6C22" w:rsidRDefault="000D6C22">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E"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F"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0" w14:textId="77777777" w:rsidR="000D6C22" w:rsidRDefault="000D6C22">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1" w14:textId="77777777" w:rsidR="000D6C22" w:rsidRDefault="000D6C22">
            <w:pPr>
              <w:pStyle w:val="TAC"/>
              <w:rPr>
                <w:lang w:val="it-IT"/>
              </w:rPr>
            </w:pPr>
          </w:p>
        </w:tc>
        <w:tc>
          <w:tcPr>
            <w:tcW w:w="0" w:type="auto"/>
            <w:vMerge/>
            <w:tcBorders>
              <w:left w:val="single" w:sz="4" w:space="0" w:color="auto"/>
              <w:right w:val="single" w:sz="4" w:space="0" w:color="auto"/>
            </w:tcBorders>
            <w:vAlign w:val="center"/>
          </w:tcPr>
          <w:p w14:paraId="0725A6C2" w14:textId="77777777" w:rsidR="000D6C22" w:rsidRDefault="000D6C22" w:rsidP="00253F01">
            <w:pPr>
              <w:pStyle w:val="TAC"/>
              <w:rPr>
                <w:lang w:eastAsia="ja-JP"/>
              </w:rPr>
            </w:pPr>
          </w:p>
        </w:tc>
        <w:tc>
          <w:tcPr>
            <w:tcW w:w="0" w:type="auto"/>
            <w:vMerge/>
            <w:tcBorders>
              <w:left w:val="single" w:sz="4" w:space="0" w:color="auto"/>
              <w:right w:val="single" w:sz="4" w:space="0" w:color="auto"/>
            </w:tcBorders>
            <w:vAlign w:val="center"/>
          </w:tcPr>
          <w:p w14:paraId="0725A6C3" w14:textId="77777777" w:rsidR="000D6C22" w:rsidRDefault="000D6C22" w:rsidP="00253F01">
            <w:pPr>
              <w:pStyle w:val="TAC"/>
              <w:rPr>
                <w:lang w:eastAsia="ko-KR"/>
              </w:rPr>
            </w:pPr>
          </w:p>
        </w:tc>
      </w:tr>
      <w:tr w:rsidR="000D6C22" w14:paraId="0725A6D0" w14:textId="77777777" w:rsidTr="00845C4D">
        <w:trPr>
          <w:trHeight w:val="340"/>
          <w:jc w:val="center"/>
        </w:trPr>
        <w:tc>
          <w:tcPr>
            <w:tcW w:w="0" w:type="auto"/>
            <w:vMerge/>
            <w:tcBorders>
              <w:left w:val="single" w:sz="4" w:space="0" w:color="auto"/>
              <w:right w:val="single" w:sz="4" w:space="0" w:color="auto"/>
            </w:tcBorders>
            <w:vAlign w:val="center"/>
          </w:tcPr>
          <w:p w14:paraId="0725A6C5" w14:textId="77777777" w:rsidR="000D6C22" w:rsidRDefault="000D6C22" w:rsidP="00253F01">
            <w:pPr>
              <w:pStyle w:val="TAC"/>
              <w:rPr>
                <w:lang w:eastAsia="ko-KR"/>
              </w:rPr>
            </w:pPr>
          </w:p>
        </w:tc>
        <w:tc>
          <w:tcPr>
            <w:tcW w:w="0" w:type="auto"/>
            <w:vMerge/>
            <w:tcBorders>
              <w:left w:val="single" w:sz="4" w:space="0" w:color="auto"/>
              <w:right w:val="single" w:sz="4" w:space="0" w:color="auto"/>
            </w:tcBorders>
            <w:vAlign w:val="center"/>
          </w:tcPr>
          <w:p w14:paraId="0725A6C6" w14:textId="77777777" w:rsidR="000D6C22" w:rsidRDefault="000D6C22"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6C7" w14:textId="77777777" w:rsidR="000D6C22" w:rsidRDefault="000D6C22">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6C8" w14:textId="77777777" w:rsidR="000D6C22" w:rsidRDefault="000D6C2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9" w14:textId="77777777" w:rsidR="000D6C22" w:rsidRDefault="000D6C22">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A"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B"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C"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D" w14:textId="77777777" w:rsidR="000D6C22" w:rsidRDefault="000D6C22">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6CE" w14:textId="77777777" w:rsidR="000D6C22" w:rsidRDefault="000D6C22" w:rsidP="00253F01">
            <w:pPr>
              <w:pStyle w:val="TAC"/>
              <w:rPr>
                <w:lang w:eastAsia="ja-JP"/>
              </w:rPr>
            </w:pPr>
          </w:p>
        </w:tc>
        <w:tc>
          <w:tcPr>
            <w:tcW w:w="0" w:type="auto"/>
            <w:vMerge/>
            <w:tcBorders>
              <w:left w:val="single" w:sz="4" w:space="0" w:color="auto"/>
              <w:right w:val="single" w:sz="4" w:space="0" w:color="auto"/>
            </w:tcBorders>
            <w:vAlign w:val="center"/>
          </w:tcPr>
          <w:p w14:paraId="0725A6CF" w14:textId="77777777" w:rsidR="000D6C22" w:rsidRDefault="000D6C22" w:rsidP="00253F01">
            <w:pPr>
              <w:pStyle w:val="TAC"/>
              <w:rPr>
                <w:lang w:eastAsia="ko-KR"/>
              </w:rPr>
            </w:pPr>
          </w:p>
        </w:tc>
      </w:tr>
    </w:tbl>
    <w:p w14:paraId="0725A6D1" w14:textId="77777777" w:rsidR="000D6C22" w:rsidRDefault="000D6C22" w:rsidP="000D6C22">
      <w:pPr>
        <w:rPr>
          <w:lang w:val="en-US"/>
        </w:rPr>
      </w:pPr>
    </w:p>
    <w:p w14:paraId="0725A6D2" w14:textId="77777777" w:rsidR="000D6C22" w:rsidRDefault="000D6C22" w:rsidP="000D6C22">
      <w:pPr>
        <w:pStyle w:val="Heading4"/>
        <w:ind w:left="864" w:hanging="864"/>
        <w:rPr>
          <w:lang w:val="en-US" w:eastAsia="ko-KR"/>
        </w:rPr>
      </w:pPr>
      <w:bookmarkStart w:id="155" w:name="_Toc87877016"/>
      <w:r>
        <w:rPr>
          <w:lang w:val="en-US" w:eastAsia="ja-JP"/>
        </w:rPr>
        <w:t>7.5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CA_1A-7A-8A-38A</w:t>
      </w:r>
      <w:bookmarkEnd w:id="155"/>
    </w:p>
    <w:p w14:paraId="0725A6D3" w14:textId="77777777" w:rsidR="000D6C22" w:rsidRDefault="000D6C22" w:rsidP="000D6C22">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7.5</w:t>
      </w:r>
      <w:r>
        <w:rPr>
          <w:lang w:val="en-US"/>
        </w:rPr>
        <w:t>.1.2-1</w:t>
      </w:r>
    </w:p>
    <w:p w14:paraId="0725A6D4" w14:textId="77777777" w:rsidR="000D6C22" w:rsidRDefault="000D6C22" w:rsidP="000003F0">
      <w:pPr>
        <w:pStyle w:val="TH"/>
      </w:pPr>
      <w:r>
        <w:t>Table 7.5.1.2-1: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0D6C22" w:rsidRPr="008D4056" w14:paraId="0725A6DA"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6D5" w14:textId="77777777" w:rsidR="000D6C22" w:rsidRPr="008D4056" w:rsidRDefault="000D6C22"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6D6" w14:textId="77777777" w:rsidR="000D6C22" w:rsidRPr="008D4056" w:rsidRDefault="000D6C22"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6D7" w14:textId="77777777" w:rsidR="000D6C22" w:rsidRPr="008D4056" w:rsidRDefault="000D6C22"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6D8" w14:textId="77777777" w:rsidR="000D6C22" w:rsidRPr="008D4056" w:rsidRDefault="000D6C22"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6D9" w14:textId="77777777" w:rsidR="000D6C22" w:rsidRPr="008D4056" w:rsidRDefault="000D6C22" w:rsidP="00253F01">
            <w:pPr>
              <w:pStyle w:val="TAH"/>
              <w:rPr>
                <w:lang w:val="en-US" w:eastAsia="zh-CN"/>
              </w:rPr>
            </w:pPr>
            <w:r w:rsidRPr="008D4056">
              <w:rPr>
                <w:lang w:val="en-US" w:eastAsia="zh-CN"/>
              </w:rPr>
              <w:t>fy_high</w:t>
            </w:r>
          </w:p>
        </w:tc>
      </w:tr>
      <w:tr w:rsidR="000D6C22" w:rsidRPr="008D4056" w14:paraId="0725A6E0"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DB" w14:textId="77777777" w:rsidR="000D6C22" w:rsidRPr="008D4056" w:rsidRDefault="000D6C22"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6DC" w14:textId="77777777" w:rsidR="000D6C22" w:rsidRPr="008D4056" w:rsidRDefault="000D6C22"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6DD" w14:textId="77777777" w:rsidR="000D6C22" w:rsidRPr="008D4056" w:rsidRDefault="000D6C22"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6DE" w14:textId="77777777" w:rsidR="000D6C22" w:rsidRPr="008D4056" w:rsidRDefault="000D6C22"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6DF" w14:textId="77777777" w:rsidR="000D6C22" w:rsidRPr="008D4056" w:rsidRDefault="000D6C22" w:rsidP="00253F01">
            <w:pPr>
              <w:pStyle w:val="TAC"/>
              <w:rPr>
                <w:lang w:val="en-US" w:eastAsia="zh-CN"/>
              </w:rPr>
            </w:pPr>
            <w:r w:rsidRPr="008D4056">
              <w:rPr>
                <w:lang w:val="en-US" w:eastAsia="zh-CN"/>
              </w:rPr>
              <w:t>915</w:t>
            </w:r>
          </w:p>
        </w:tc>
      </w:tr>
      <w:tr w:rsidR="000D6C22" w:rsidRPr="008D4056" w14:paraId="0725A6E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E1" w14:textId="77777777" w:rsidR="000D6C22" w:rsidRPr="008D4056" w:rsidRDefault="000D6C22"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E2" w14:textId="77777777" w:rsidR="000D6C22" w:rsidRPr="008D4056" w:rsidRDefault="000D6C22"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6E3" w14:textId="77777777" w:rsidR="000D6C22" w:rsidRPr="008D4056" w:rsidRDefault="000D6C22"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6E4" w14:textId="77777777" w:rsidR="000D6C22" w:rsidRPr="008D4056" w:rsidRDefault="000D6C22"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6E5" w14:textId="77777777" w:rsidR="000D6C22" w:rsidRPr="008D4056" w:rsidRDefault="000D6C22" w:rsidP="00253F01">
            <w:pPr>
              <w:pStyle w:val="TAC"/>
              <w:rPr>
                <w:lang w:val="en-US" w:eastAsia="zh-CN"/>
              </w:rPr>
            </w:pPr>
            <w:r w:rsidRPr="008D4056">
              <w:rPr>
                <w:lang w:val="en-US" w:eastAsia="zh-CN"/>
              </w:rPr>
              <w:t>2* fy_high</w:t>
            </w:r>
          </w:p>
        </w:tc>
      </w:tr>
      <w:tr w:rsidR="000D6C22" w:rsidRPr="008D4056" w14:paraId="0725A6EC"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E7" w14:textId="77777777" w:rsidR="000D6C22" w:rsidRPr="008D4056" w:rsidRDefault="000D6C22"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6E8" w14:textId="77777777" w:rsidR="000D6C22" w:rsidRPr="008D4056" w:rsidRDefault="000D6C22"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6E9" w14:textId="77777777" w:rsidR="000D6C22" w:rsidRPr="008D4056" w:rsidRDefault="000D6C22"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6EA" w14:textId="77777777" w:rsidR="000D6C22" w:rsidRPr="008D4056" w:rsidRDefault="000D6C22"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6EB" w14:textId="77777777" w:rsidR="000D6C22" w:rsidRPr="008D4056" w:rsidRDefault="000D6C22" w:rsidP="00253F01">
            <w:pPr>
              <w:pStyle w:val="TAC"/>
              <w:rPr>
                <w:lang w:val="en-US" w:eastAsia="zh-CN"/>
              </w:rPr>
            </w:pPr>
            <w:r w:rsidRPr="008D4056">
              <w:rPr>
                <w:lang w:val="en-US" w:eastAsia="zh-CN"/>
              </w:rPr>
              <w:t>1830</w:t>
            </w:r>
          </w:p>
        </w:tc>
      </w:tr>
      <w:tr w:rsidR="000D6C22" w:rsidRPr="008D4056" w14:paraId="0725A6F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ED" w14:textId="77777777" w:rsidR="000D6C22" w:rsidRPr="008D4056" w:rsidRDefault="000D6C22"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EE" w14:textId="77777777" w:rsidR="000D6C22" w:rsidRPr="008D4056" w:rsidRDefault="000D6C22"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6EF" w14:textId="77777777" w:rsidR="000D6C22" w:rsidRPr="008D4056" w:rsidRDefault="000D6C22"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6F0" w14:textId="77777777" w:rsidR="000D6C22" w:rsidRPr="008D4056" w:rsidRDefault="000D6C22"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6F1" w14:textId="77777777" w:rsidR="000D6C22" w:rsidRPr="008D4056" w:rsidRDefault="000D6C22" w:rsidP="00253F01">
            <w:pPr>
              <w:pStyle w:val="TAC"/>
              <w:rPr>
                <w:lang w:val="en-US" w:eastAsia="zh-CN"/>
              </w:rPr>
            </w:pPr>
            <w:r w:rsidRPr="008D4056">
              <w:rPr>
                <w:lang w:val="en-US" w:eastAsia="zh-CN"/>
              </w:rPr>
              <w:t>3* fy_high</w:t>
            </w:r>
          </w:p>
        </w:tc>
      </w:tr>
      <w:tr w:rsidR="000D6C22" w:rsidRPr="008D4056" w14:paraId="0725A6F8"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F3" w14:textId="77777777" w:rsidR="000D6C22" w:rsidRPr="008D4056" w:rsidRDefault="000D6C22"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F4" w14:textId="77777777" w:rsidR="000D6C22" w:rsidRPr="008D4056" w:rsidRDefault="000D6C22"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6F5" w14:textId="77777777" w:rsidR="000D6C22" w:rsidRPr="008D4056" w:rsidRDefault="000D6C22"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6F6" w14:textId="77777777" w:rsidR="000D6C22" w:rsidRPr="008D4056" w:rsidRDefault="000D6C22"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6F7" w14:textId="77777777" w:rsidR="000D6C22" w:rsidRPr="008D4056" w:rsidRDefault="000D6C22" w:rsidP="00253F01">
            <w:pPr>
              <w:pStyle w:val="TAC"/>
              <w:rPr>
                <w:lang w:val="en-US" w:eastAsia="zh-CN"/>
              </w:rPr>
            </w:pPr>
            <w:r w:rsidRPr="008D4056">
              <w:rPr>
                <w:lang w:val="en-US" w:eastAsia="zh-CN"/>
              </w:rPr>
              <w:t>2745</w:t>
            </w:r>
          </w:p>
        </w:tc>
      </w:tr>
      <w:tr w:rsidR="000D6C22" w:rsidRPr="008D4056" w14:paraId="0725A6F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F9" w14:textId="77777777" w:rsidR="000D6C22" w:rsidRPr="008D4056" w:rsidRDefault="000D6C22"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FA" w14:textId="77777777" w:rsidR="000D6C22" w:rsidRPr="008D4056" w:rsidRDefault="000D6C22"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6FB" w14:textId="77777777" w:rsidR="000D6C22" w:rsidRPr="008D4056" w:rsidRDefault="000D6C22"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6FC" w14:textId="77777777" w:rsidR="000D6C22" w:rsidRPr="008D4056" w:rsidRDefault="000D6C22"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FD" w14:textId="77777777" w:rsidR="000D6C22" w:rsidRPr="008D4056" w:rsidRDefault="000D6C22" w:rsidP="00253F01">
            <w:pPr>
              <w:pStyle w:val="TAC"/>
              <w:rPr>
                <w:lang w:val="en-US" w:eastAsia="zh-CN"/>
              </w:rPr>
            </w:pPr>
            <w:r w:rsidRPr="008D4056">
              <w:rPr>
                <w:lang w:val="en-US" w:eastAsia="zh-CN"/>
              </w:rPr>
              <w:t>|fy_high + fx_high|</w:t>
            </w:r>
          </w:p>
        </w:tc>
      </w:tr>
      <w:tr w:rsidR="000D6C22" w:rsidRPr="008D4056" w14:paraId="0725A704"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FF"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00" w14:textId="77777777" w:rsidR="000D6C22" w:rsidRPr="008D4056" w:rsidRDefault="000D6C22"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701" w14:textId="77777777" w:rsidR="000D6C22" w:rsidRPr="008D4056" w:rsidRDefault="000D6C22"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702" w14:textId="77777777" w:rsidR="000D6C22" w:rsidRPr="008D4056" w:rsidRDefault="000D6C22"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703" w14:textId="77777777" w:rsidR="000D6C22" w:rsidRPr="008D4056" w:rsidRDefault="000D6C22" w:rsidP="00253F01">
            <w:pPr>
              <w:pStyle w:val="TAC"/>
              <w:rPr>
                <w:lang w:val="en-US" w:eastAsia="zh-CN"/>
              </w:rPr>
            </w:pPr>
            <w:r w:rsidRPr="008D4056">
              <w:rPr>
                <w:lang w:val="en-US" w:eastAsia="zh-CN"/>
              </w:rPr>
              <w:t>2895</w:t>
            </w:r>
          </w:p>
        </w:tc>
      </w:tr>
      <w:tr w:rsidR="000D6C22" w:rsidRPr="008D4056" w14:paraId="0725A70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05" w14:textId="77777777" w:rsidR="000D6C22" w:rsidRPr="008D4056" w:rsidRDefault="000D6C22"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06" w14:textId="77777777" w:rsidR="000D6C22" w:rsidRPr="008D4056" w:rsidRDefault="000D6C22"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707" w14:textId="77777777" w:rsidR="000D6C22" w:rsidRPr="008D4056" w:rsidRDefault="000D6C22"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708" w14:textId="77777777" w:rsidR="000D6C22" w:rsidRPr="008D4056" w:rsidRDefault="000D6C22"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709" w14:textId="77777777" w:rsidR="000D6C22" w:rsidRPr="008D4056" w:rsidRDefault="000D6C22" w:rsidP="00253F01">
            <w:pPr>
              <w:pStyle w:val="TAC"/>
              <w:rPr>
                <w:lang w:val="en-US" w:eastAsia="zh-CN"/>
              </w:rPr>
            </w:pPr>
            <w:r w:rsidRPr="008D4056">
              <w:rPr>
                <w:lang w:val="en-US" w:eastAsia="zh-CN"/>
              </w:rPr>
              <w:t>|2*fy_high – fx_low|</w:t>
            </w:r>
          </w:p>
        </w:tc>
      </w:tr>
      <w:tr w:rsidR="000D6C22" w:rsidRPr="008D4056" w14:paraId="0725A710"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0B"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0C" w14:textId="77777777" w:rsidR="000D6C22" w:rsidRPr="008D4056" w:rsidRDefault="000D6C22"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70D" w14:textId="77777777" w:rsidR="000D6C22" w:rsidRPr="008D4056" w:rsidRDefault="000D6C22"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70E" w14:textId="77777777" w:rsidR="000D6C22" w:rsidRPr="008D4056" w:rsidRDefault="000D6C22"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70F" w14:textId="77777777" w:rsidR="000D6C22" w:rsidRPr="008D4056" w:rsidRDefault="000D6C22" w:rsidP="00253F01">
            <w:pPr>
              <w:pStyle w:val="TAC"/>
              <w:rPr>
                <w:lang w:val="en-US" w:eastAsia="zh-CN"/>
              </w:rPr>
            </w:pPr>
            <w:r w:rsidRPr="008D4056">
              <w:rPr>
                <w:lang w:val="en-US" w:eastAsia="zh-CN"/>
              </w:rPr>
              <w:t>90</w:t>
            </w:r>
          </w:p>
        </w:tc>
      </w:tr>
      <w:tr w:rsidR="000D6C22" w:rsidRPr="008D4056" w14:paraId="0725A71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11" w14:textId="77777777" w:rsidR="000D6C22" w:rsidRPr="008D4056" w:rsidRDefault="000D6C22"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12" w14:textId="77777777" w:rsidR="000D6C22" w:rsidRPr="008D4056" w:rsidRDefault="000D6C22"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713" w14:textId="77777777" w:rsidR="000D6C22" w:rsidRPr="008D4056" w:rsidRDefault="000D6C22"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714" w14:textId="77777777" w:rsidR="000D6C22" w:rsidRPr="008D4056" w:rsidRDefault="000D6C22"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715" w14:textId="77777777" w:rsidR="000D6C22" w:rsidRPr="008D4056" w:rsidRDefault="000D6C22" w:rsidP="00253F01">
            <w:pPr>
              <w:pStyle w:val="TAC"/>
              <w:rPr>
                <w:lang w:val="en-US" w:eastAsia="zh-CN"/>
              </w:rPr>
            </w:pPr>
            <w:r w:rsidRPr="008D4056">
              <w:rPr>
                <w:lang w:val="en-US" w:eastAsia="zh-CN"/>
              </w:rPr>
              <w:t>|2*fy_high + fx_high|</w:t>
            </w:r>
          </w:p>
        </w:tc>
      </w:tr>
      <w:tr w:rsidR="000D6C22" w:rsidRPr="008D4056" w14:paraId="0725A71C"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17"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18" w14:textId="77777777" w:rsidR="000D6C22" w:rsidRPr="008D4056" w:rsidRDefault="000D6C22"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719" w14:textId="77777777" w:rsidR="000D6C22" w:rsidRPr="008D4056" w:rsidRDefault="000D6C22"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71A" w14:textId="77777777" w:rsidR="000D6C22" w:rsidRPr="008D4056" w:rsidRDefault="000D6C22"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71B" w14:textId="77777777" w:rsidR="000D6C22" w:rsidRPr="008D4056" w:rsidRDefault="000D6C22" w:rsidP="00253F01">
            <w:pPr>
              <w:pStyle w:val="TAC"/>
              <w:rPr>
                <w:lang w:val="en-US" w:eastAsia="zh-CN"/>
              </w:rPr>
            </w:pPr>
            <w:r w:rsidRPr="008D4056">
              <w:rPr>
                <w:lang w:val="en-US" w:eastAsia="zh-CN"/>
              </w:rPr>
              <w:t>3810</w:t>
            </w:r>
          </w:p>
        </w:tc>
      </w:tr>
      <w:tr w:rsidR="000D6C22" w:rsidRPr="008D4056" w14:paraId="0725A72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1D" w14:textId="77777777" w:rsidR="000D6C22" w:rsidRPr="008D4056" w:rsidRDefault="000D6C22"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1E" w14:textId="77777777" w:rsidR="000D6C22" w:rsidRPr="008D4056" w:rsidRDefault="000D6C22"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71F" w14:textId="77777777" w:rsidR="000D6C22" w:rsidRPr="008D4056" w:rsidRDefault="000D6C22"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720" w14:textId="77777777" w:rsidR="000D6C22" w:rsidRPr="008D4056" w:rsidRDefault="000D6C22"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721" w14:textId="77777777" w:rsidR="000D6C22" w:rsidRPr="008D4056" w:rsidRDefault="000D6C22" w:rsidP="00253F01">
            <w:pPr>
              <w:pStyle w:val="TAC"/>
              <w:rPr>
                <w:lang w:val="en-US" w:eastAsia="zh-CN"/>
              </w:rPr>
            </w:pPr>
            <w:r w:rsidRPr="008D4056">
              <w:rPr>
                <w:lang w:val="en-US" w:eastAsia="zh-CN"/>
              </w:rPr>
              <w:t>|3*fy_high – 1*fx_low|</w:t>
            </w:r>
          </w:p>
        </w:tc>
      </w:tr>
      <w:tr w:rsidR="000D6C22" w:rsidRPr="008D4056" w14:paraId="0725A728"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23"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24" w14:textId="77777777" w:rsidR="000D6C22" w:rsidRPr="008D4056" w:rsidRDefault="000D6C22"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725" w14:textId="77777777" w:rsidR="000D6C22" w:rsidRPr="008D4056" w:rsidRDefault="000D6C22"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726" w14:textId="77777777" w:rsidR="000D6C22" w:rsidRPr="008D4056" w:rsidRDefault="000D6C22"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727" w14:textId="77777777" w:rsidR="000D6C22" w:rsidRPr="008D4056" w:rsidRDefault="000D6C22" w:rsidP="00253F01">
            <w:pPr>
              <w:pStyle w:val="TAC"/>
              <w:rPr>
                <w:lang w:val="en-US" w:eastAsia="zh-CN"/>
              </w:rPr>
            </w:pPr>
            <w:r w:rsidRPr="008D4056">
              <w:rPr>
                <w:lang w:val="en-US" w:eastAsia="zh-CN"/>
              </w:rPr>
              <w:t>825</w:t>
            </w:r>
          </w:p>
        </w:tc>
      </w:tr>
      <w:tr w:rsidR="000D6C22" w:rsidRPr="008D4056" w14:paraId="0725A72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29" w14:textId="77777777" w:rsidR="000D6C22" w:rsidRPr="008D4056" w:rsidRDefault="000D6C22"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2A" w14:textId="77777777" w:rsidR="000D6C22" w:rsidRPr="008D4056" w:rsidRDefault="000D6C22"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72B" w14:textId="77777777" w:rsidR="000D6C22" w:rsidRPr="008D4056" w:rsidRDefault="000D6C22"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72C" w14:textId="77777777" w:rsidR="000D6C22" w:rsidRPr="008D4056" w:rsidRDefault="000D6C22"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72D" w14:textId="77777777" w:rsidR="000D6C22" w:rsidRPr="008D4056" w:rsidRDefault="000D6C22" w:rsidP="00253F01">
            <w:pPr>
              <w:pStyle w:val="TAC"/>
              <w:rPr>
                <w:lang w:val="en-US" w:eastAsia="zh-CN"/>
              </w:rPr>
            </w:pPr>
            <w:r w:rsidRPr="008D4056">
              <w:rPr>
                <w:lang w:val="en-US" w:eastAsia="zh-CN"/>
              </w:rPr>
              <w:t>|3*fy_high + 1*fx_high|</w:t>
            </w:r>
          </w:p>
        </w:tc>
      </w:tr>
      <w:tr w:rsidR="000D6C22" w:rsidRPr="008D4056" w14:paraId="0725A73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2F"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30" w14:textId="77777777" w:rsidR="000D6C22" w:rsidRPr="008D4056" w:rsidRDefault="000D6C22"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731" w14:textId="77777777" w:rsidR="000D6C22" w:rsidRPr="008D4056" w:rsidRDefault="000D6C22"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732" w14:textId="77777777" w:rsidR="000D6C22" w:rsidRPr="008D4056" w:rsidRDefault="000D6C22"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733" w14:textId="77777777" w:rsidR="000D6C22" w:rsidRPr="008D4056" w:rsidRDefault="000D6C22" w:rsidP="00253F01">
            <w:pPr>
              <w:pStyle w:val="TAC"/>
              <w:rPr>
                <w:lang w:val="en-US" w:eastAsia="zh-CN"/>
              </w:rPr>
            </w:pPr>
            <w:r w:rsidRPr="008D4056">
              <w:rPr>
                <w:lang w:val="en-US" w:eastAsia="zh-CN"/>
              </w:rPr>
              <w:t>4725</w:t>
            </w:r>
          </w:p>
        </w:tc>
      </w:tr>
      <w:tr w:rsidR="000D6C22" w:rsidRPr="008D4056" w14:paraId="0725A73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35" w14:textId="77777777" w:rsidR="000D6C22" w:rsidRPr="008D4056" w:rsidRDefault="000D6C22"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36" w14:textId="77777777" w:rsidR="000D6C22" w:rsidRPr="008D4056" w:rsidRDefault="000D6C22"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737" w14:textId="77777777" w:rsidR="000D6C22" w:rsidRPr="008D4056" w:rsidRDefault="000D6C22"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738" w14:textId="77777777" w:rsidR="000D6C22" w:rsidRPr="008D4056" w:rsidRDefault="000D6C22"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739" w14:textId="77777777" w:rsidR="000D6C22" w:rsidRPr="008D4056" w:rsidRDefault="000D6C22" w:rsidP="00253F01">
            <w:pPr>
              <w:pStyle w:val="TAC"/>
              <w:rPr>
                <w:lang w:val="en-US" w:eastAsia="zh-CN"/>
              </w:rPr>
            </w:pPr>
            <w:r w:rsidRPr="008D4056">
              <w:rPr>
                <w:lang w:val="en-US" w:eastAsia="zh-CN"/>
              </w:rPr>
              <w:t>|2*fx_high +2* fy_high|</w:t>
            </w:r>
          </w:p>
        </w:tc>
      </w:tr>
      <w:tr w:rsidR="000D6C22" w:rsidRPr="008D4056" w14:paraId="0725A740"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3B"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3C" w14:textId="77777777" w:rsidR="000D6C22" w:rsidRPr="008D4056" w:rsidRDefault="000D6C22"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73D" w14:textId="77777777" w:rsidR="000D6C22" w:rsidRPr="008D4056" w:rsidRDefault="000D6C22"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73E" w14:textId="77777777" w:rsidR="000D6C22" w:rsidRPr="008D4056" w:rsidRDefault="000D6C22"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73F" w14:textId="77777777" w:rsidR="000D6C22" w:rsidRPr="008D4056" w:rsidRDefault="000D6C22" w:rsidP="00253F01">
            <w:pPr>
              <w:pStyle w:val="TAC"/>
              <w:rPr>
                <w:lang w:val="en-US" w:eastAsia="zh-CN"/>
              </w:rPr>
            </w:pPr>
            <w:r w:rsidRPr="008D4056">
              <w:rPr>
                <w:lang w:val="en-US" w:eastAsia="zh-CN"/>
              </w:rPr>
              <w:t>5790</w:t>
            </w:r>
          </w:p>
        </w:tc>
      </w:tr>
      <w:tr w:rsidR="000D6C22" w:rsidRPr="008D4056" w14:paraId="0725A74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41" w14:textId="77777777" w:rsidR="000D6C22" w:rsidRPr="008D4056" w:rsidRDefault="000D6C22"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42" w14:textId="77777777" w:rsidR="000D6C22" w:rsidRPr="008D4056" w:rsidRDefault="000D6C22"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743" w14:textId="77777777" w:rsidR="000D6C22" w:rsidRPr="008D4056" w:rsidRDefault="000D6C22"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744" w14:textId="77777777" w:rsidR="000D6C22" w:rsidRPr="008D4056" w:rsidRDefault="000D6C22"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745" w14:textId="77777777" w:rsidR="000D6C22" w:rsidRPr="008D4056" w:rsidRDefault="000D6C22" w:rsidP="00253F01">
            <w:pPr>
              <w:pStyle w:val="TAC"/>
              <w:rPr>
                <w:lang w:val="en-US" w:eastAsia="zh-CN"/>
              </w:rPr>
            </w:pPr>
            <w:r w:rsidRPr="008D4056">
              <w:rPr>
                <w:lang w:val="en-US" w:eastAsia="zh-CN"/>
              </w:rPr>
              <w:t>|fy_high – 4*fx_low|</w:t>
            </w:r>
          </w:p>
        </w:tc>
      </w:tr>
      <w:tr w:rsidR="000D6C22" w:rsidRPr="008D4056" w14:paraId="0725A74C"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47"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48" w14:textId="77777777" w:rsidR="000D6C22" w:rsidRPr="008D4056" w:rsidRDefault="000D6C22"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749" w14:textId="77777777" w:rsidR="000D6C22" w:rsidRPr="008D4056" w:rsidRDefault="000D6C22"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74A" w14:textId="77777777" w:rsidR="000D6C22" w:rsidRPr="008D4056" w:rsidRDefault="000D6C22"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74B" w14:textId="77777777" w:rsidR="000D6C22" w:rsidRPr="008D4056" w:rsidRDefault="000D6C22" w:rsidP="00253F01">
            <w:pPr>
              <w:pStyle w:val="TAC"/>
              <w:rPr>
                <w:lang w:val="en-US" w:eastAsia="zh-CN"/>
              </w:rPr>
            </w:pPr>
            <w:r w:rsidRPr="008D4056">
              <w:rPr>
                <w:lang w:val="en-US" w:eastAsia="zh-CN"/>
              </w:rPr>
              <w:t>6765</w:t>
            </w:r>
          </w:p>
        </w:tc>
      </w:tr>
      <w:tr w:rsidR="000D6C22" w:rsidRPr="008D4056" w14:paraId="0725A75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4D" w14:textId="77777777" w:rsidR="000D6C22" w:rsidRPr="008D4056" w:rsidRDefault="000D6C22"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4E" w14:textId="77777777" w:rsidR="000D6C22" w:rsidRPr="008D4056" w:rsidRDefault="000D6C22"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74F" w14:textId="77777777" w:rsidR="000D6C22" w:rsidRPr="008D4056" w:rsidRDefault="000D6C22"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750" w14:textId="77777777" w:rsidR="000D6C22" w:rsidRPr="008D4056" w:rsidRDefault="000D6C22"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751" w14:textId="77777777" w:rsidR="000D6C22" w:rsidRPr="008D4056" w:rsidRDefault="000D6C22" w:rsidP="00253F01">
            <w:pPr>
              <w:pStyle w:val="TAC"/>
              <w:rPr>
                <w:lang w:val="en-US" w:eastAsia="zh-CN"/>
              </w:rPr>
            </w:pPr>
            <w:r w:rsidRPr="008D4056">
              <w:rPr>
                <w:lang w:val="en-US" w:eastAsia="zh-CN"/>
              </w:rPr>
              <w:t>|2*fy_high -3*fx_low|</w:t>
            </w:r>
          </w:p>
        </w:tc>
      </w:tr>
      <w:tr w:rsidR="000D6C22" w:rsidRPr="008D4056" w14:paraId="0725A758"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53"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54" w14:textId="77777777" w:rsidR="000D6C22" w:rsidRPr="008D4056" w:rsidRDefault="000D6C22"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755" w14:textId="77777777" w:rsidR="000D6C22" w:rsidRPr="008D4056" w:rsidRDefault="000D6C22"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756" w14:textId="77777777" w:rsidR="000D6C22" w:rsidRPr="008D4056" w:rsidRDefault="000D6C22"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757" w14:textId="77777777" w:rsidR="000D6C22" w:rsidRPr="008D4056" w:rsidRDefault="000D6C22" w:rsidP="00253F01">
            <w:pPr>
              <w:pStyle w:val="TAC"/>
              <w:rPr>
                <w:lang w:val="en-US" w:eastAsia="zh-CN"/>
              </w:rPr>
            </w:pPr>
            <w:r w:rsidRPr="008D4056">
              <w:rPr>
                <w:lang w:val="en-US" w:eastAsia="zh-CN"/>
              </w:rPr>
              <w:t>3930</w:t>
            </w:r>
          </w:p>
        </w:tc>
      </w:tr>
      <w:tr w:rsidR="000D6C22" w:rsidRPr="008D4056" w14:paraId="0725A75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59" w14:textId="77777777" w:rsidR="000D6C22" w:rsidRPr="008D4056" w:rsidRDefault="000D6C22"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5A" w14:textId="77777777" w:rsidR="000D6C22" w:rsidRPr="008D4056" w:rsidRDefault="000D6C22"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75B" w14:textId="77777777" w:rsidR="000D6C22" w:rsidRPr="008D4056" w:rsidRDefault="000D6C22"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75C" w14:textId="77777777" w:rsidR="000D6C22" w:rsidRPr="008D4056" w:rsidRDefault="000D6C22"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75D" w14:textId="77777777" w:rsidR="000D6C22" w:rsidRPr="008D4056" w:rsidRDefault="000D6C22" w:rsidP="00253F01">
            <w:pPr>
              <w:pStyle w:val="TAC"/>
              <w:rPr>
                <w:lang w:val="en-US" w:eastAsia="zh-CN"/>
              </w:rPr>
            </w:pPr>
            <w:r w:rsidRPr="008D4056">
              <w:rPr>
                <w:lang w:val="en-US" w:eastAsia="zh-CN"/>
              </w:rPr>
              <w:t>|fy_high + 4*fx_high|</w:t>
            </w:r>
          </w:p>
        </w:tc>
      </w:tr>
      <w:tr w:rsidR="000D6C22" w:rsidRPr="008D4056" w14:paraId="0725A764"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5F"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60" w14:textId="77777777" w:rsidR="000D6C22" w:rsidRPr="008D4056" w:rsidRDefault="000D6C22"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761" w14:textId="77777777" w:rsidR="000D6C22" w:rsidRPr="008D4056" w:rsidRDefault="000D6C22"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762" w14:textId="77777777" w:rsidR="000D6C22" w:rsidRPr="008D4056" w:rsidRDefault="000D6C22"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763" w14:textId="77777777" w:rsidR="000D6C22" w:rsidRPr="008D4056" w:rsidRDefault="000D6C22" w:rsidP="00253F01">
            <w:pPr>
              <w:pStyle w:val="TAC"/>
              <w:rPr>
                <w:lang w:val="en-US" w:eastAsia="zh-CN"/>
              </w:rPr>
            </w:pPr>
            <w:r w:rsidRPr="008D4056">
              <w:rPr>
                <w:lang w:val="en-US" w:eastAsia="zh-CN"/>
              </w:rPr>
              <w:t>8835</w:t>
            </w:r>
          </w:p>
        </w:tc>
      </w:tr>
      <w:tr w:rsidR="000D6C22" w:rsidRPr="008D4056" w14:paraId="0725A76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65" w14:textId="77777777" w:rsidR="000D6C22" w:rsidRPr="008D4056" w:rsidRDefault="000D6C22"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66" w14:textId="77777777" w:rsidR="000D6C22" w:rsidRPr="008D4056" w:rsidRDefault="000D6C22"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767" w14:textId="77777777" w:rsidR="000D6C22" w:rsidRPr="008D4056" w:rsidRDefault="000D6C22"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768" w14:textId="77777777" w:rsidR="000D6C22" w:rsidRPr="008D4056" w:rsidRDefault="000D6C22"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769" w14:textId="77777777" w:rsidR="000D6C22" w:rsidRPr="008D4056" w:rsidRDefault="000D6C22" w:rsidP="00253F01">
            <w:pPr>
              <w:pStyle w:val="TAC"/>
              <w:rPr>
                <w:lang w:val="en-US" w:eastAsia="zh-CN"/>
              </w:rPr>
            </w:pPr>
            <w:r w:rsidRPr="008D4056">
              <w:rPr>
                <w:lang w:val="en-US" w:eastAsia="zh-CN"/>
              </w:rPr>
              <w:t>|2*fy_high + 3*fx_high|</w:t>
            </w:r>
          </w:p>
        </w:tc>
      </w:tr>
      <w:tr w:rsidR="000D6C22" w:rsidRPr="008D4056" w14:paraId="0725A770"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76B"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76C" w14:textId="77777777" w:rsidR="000D6C22" w:rsidRPr="008D4056" w:rsidRDefault="000D6C22"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76D" w14:textId="77777777" w:rsidR="000D6C22" w:rsidRPr="008D4056" w:rsidRDefault="000D6C22"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76E" w14:textId="77777777" w:rsidR="000D6C22" w:rsidRPr="008D4056" w:rsidRDefault="000D6C22"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76F" w14:textId="77777777" w:rsidR="000D6C22" w:rsidRPr="008D4056" w:rsidRDefault="000D6C22" w:rsidP="00253F01">
            <w:pPr>
              <w:pStyle w:val="TAC"/>
              <w:rPr>
                <w:lang w:val="en-US" w:eastAsia="zh-CN"/>
              </w:rPr>
            </w:pPr>
            <w:r w:rsidRPr="008D4056">
              <w:rPr>
                <w:lang w:val="en-US" w:eastAsia="zh-CN"/>
              </w:rPr>
              <w:t>7770</w:t>
            </w:r>
          </w:p>
        </w:tc>
      </w:tr>
    </w:tbl>
    <w:p w14:paraId="0725A771" w14:textId="77777777" w:rsidR="000D6C22" w:rsidRPr="008F7A94" w:rsidRDefault="000D6C22" w:rsidP="000D6C22"/>
    <w:p w14:paraId="0725A772" w14:textId="77777777" w:rsidR="000D6C22" w:rsidRDefault="000D6C22" w:rsidP="000D6C22">
      <w:pPr>
        <w:rPr>
          <w:rFonts w:eastAsia="MS Mincho"/>
          <w:i/>
          <w:color w:val="0000FF"/>
          <w:lang w:val="en-US" w:eastAsia="ja-JP"/>
        </w:rPr>
      </w:pPr>
      <w:r>
        <w:rPr>
          <w:lang w:val="en-US"/>
        </w:rPr>
        <w:t xml:space="preserve">Based on Table </w:t>
      </w:r>
      <w:r>
        <w:rPr>
          <w:lang w:val="en-US" w:eastAsia="ja-JP"/>
        </w:rPr>
        <w:t>7.5</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0725A773" w14:textId="77777777" w:rsidR="000D6C22" w:rsidRDefault="000D6C22" w:rsidP="000D6C22">
      <w:pPr>
        <w:pStyle w:val="Heading4"/>
        <w:ind w:left="864" w:hanging="864"/>
        <w:rPr>
          <w:lang w:val="en-US"/>
        </w:rPr>
      </w:pPr>
      <w:bookmarkStart w:id="156" w:name="_Toc87877017"/>
      <w:r>
        <w:rPr>
          <w:lang w:val="en-US" w:eastAsia="ja-JP"/>
        </w:rPr>
        <w:t>7.5</w:t>
      </w:r>
      <w:r>
        <w:rPr>
          <w:lang w:val="en-US"/>
        </w:rPr>
        <w:t>.1.</w:t>
      </w:r>
      <w:r>
        <w:rPr>
          <w:lang w:val="en-US" w:eastAsia="ja-JP"/>
        </w:rPr>
        <w:t>3</w:t>
      </w:r>
      <w:r>
        <w:rPr>
          <w:rFonts w:ascii="Calibri" w:hAnsi="Calibri"/>
          <w:sz w:val="21"/>
          <w:szCs w:val="22"/>
          <w:lang w:val="en-US" w:eastAsia="sv-SE"/>
        </w:rPr>
        <w:tab/>
      </w:r>
      <w:r>
        <w:rPr>
          <w:lang w:val="en-US"/>
        </w:rPr>
        <w:t>MSD</w:t>
      </w:r>
      <w:bookmarkEnd w:id="156"/>
    </w:p>
    <w:p w14:paraId="0725A775" w14:textId="2CE61452" w:rsidR="000D6C22" w:rsidRPr="009E49EB" w:rsidRDefault="000D6C22" w:rsidP="000D6C22">
      <w:pPr>
        <w:rPr>
          <w:lang w:val="x-none" w:eastAsia="ja-JP"/>
        </w:rPr>
      </w:pPr>
      <w:r w:rsidRPr="00C75720">
        <w:t>When uplink CA configurations CA_1A-8A is paired with downlink CA configuration CA_1A-</w:t>
      </w:r>
      <w:r>
        <w:t>7</w:t>
      </w:r>
      <w:r w:rsidRPr="00C75720">
        <w:t>A</w:t>
      </w:r>
      <w:r>
        <w:t>-8A</w:t>
      </w:r>
      <w:r w:rsidRPr="00C75720">
        <w:t>-</w:t>
      </w:r>
      <w:r>
        <w:t>38</w:t>
      </w:r>
      <w:r w:rsidRPr="00C75720">
        <w:t>A there are no additional analysis of MSD because it is solved in fallback band combination.</w:t>
      </w:r>
    </w:p>
    <w:p w14:paraId="0725A776" w14:textId="77777777" w:rsidR="000D6C22" w:rsidRDefault="000D6C22" w:rsidP="000D6C22">
      <w:pPr>
        <w:pStyle w:val="Heading4"/>
        <w:ind w:left="864" w:hanging="864"/>
        <w:rPr>
          <w:lang w:val="en-US"/>
        </w:rPr>
      </w:pPr>
      <w:bookmarkStart w:id="157" w:name="_Toc87877018"/>
      <w:r>
        <w:rPr>
          <w:lang w:val="en-US" w:eastAsia="ja-JP"/>
        </w:rPr>
        <w:t>7.5</w:t>
      </w:r>
      <w:r>
        <w:rPr>
          <w:lang w:val="en-US"/>
        </w:rPr>
        <w:t>.1.</w:t>
      </w:r>
      <w:r>
        <w:rPr>
          <w:lang w:val="en-US" w:eastAsia="ja-JP"/>
        </w:rPr>
        <w:t>4</w:t>
      </w:r>
      <w:r>
        <w:rPr>
          <w:lang w:val="en-US"/>
        </w:rPr>
        <w:tab/>
        <w:t>∆TIB and ∆RIB values</w:t>
      </w:r>
      <w:bookmarkEnd w:id="157"/>
    </w:p>
    <w:p w14:paraId="0725A778" w14:textId="11A6617D" w:rsidR="003B7BF5" w:rsidRDefault="000D6C22" w:rsidP="00253F01">
      <w:r w:rsidRPr="00FF11EB">
        <w:rPr>
          <w:rFonts w:ascii="Arial" w:hAnsi="Arial" w:cs="Arial"/>
          <w:lang w:eastAsia="ja-JP"/>
        </w:rPr>
        <w:t xml:space="preserve">The same requirements of lower order combination which are specified in TS36.101 can be applied. </w:t>
      </w:r>
    </w:p>
    <w:p w14:paraId="0725A779" w14:textId="77777777" w:rsidR="00340C2B" w:rsidRDefault="00340C2B" w:rsidP="00340C2B">
      <w:pPr>
        <w:pStyle w:val="Heading2"/>
      </w:pPr>
      <w:bookmarkStart w:id="158" w:name="_Toc87877019"/>
      <w:r>
        <w:rPr>
          <w:lang w:val="en-US"/>
        </w:rPr>
        <w:t>7.6</w:t>
      </w:r>
      <w:r>
        <w:tab/>
        <w:t>LTE-A inter-band CA</w:t>
      </w:r>
      <w:r>
        <w:rPr>
          <w:rFonts w:eastAsia="Malgun Gothic"/>
          <w:lang w:eastAsia="ko-KR"/>
        </w:rPr>
        <w:t>: Band 3</w:t>
      </w:r>
      <w:r>
        <w:t xml:space="preserve"> and Band 7 and Band 8 and Band 38 DL </w:t>
      </w:r>
      <w:r>
        <w:rPr>
          <w:rFonts w:eastAsia="Malgun Gothic"/>
          <w:lang w:eastAsia="ko-KR"/>
        </w:rPr>
        <w:t>with 2</w:t>
      </w:r>
      <w:r>
        <w:t xml:space="preserve"> bands UL</w:t>
      </w:r>
      <w:bookmarkEnd w:id="158"/>
    </w:p>
    <w:p w14:paraId="0725A77A" w14:textId="77777777" w:rsidR="00340C2B" w:rsidRDefault="00340C2B" w:rsidP="00340C2B">
      <w:pPr>
        <w:pStyle w:val="Heading3"/>
        <w:rPr>
          <w:rFonts w:ascii="Calibri" w:hAnsi="Calibri"/>
          <w:sz w:val="22"/>
          <w:szCs w:val="22"/>
          <w:lang w:eastAsia="sv-SE"/>
        </w:rPr>
      </w:pPr>
      <w:bookmarkStart w:id="159" w:name="_Toc87877020"/>
      <w:r>
        <w:t>7.6</w:t>
      </w:r>
      <w:r>
        <w:rPr>
          <w:lang w:eastAsia="ko-KR"/>
        </w:rPr>
        <w:t>.1</w:t>
      </w:r>
      <w:r>
        <w:rPr>
          <w:rFonts w:ascii="Calibri" w:hAnsi="Calibri"/>
          <w:sz w:val="22"/>
          <w:szCs w:val="22"/>
          <w:lang w:eastAsia="sv-SE"/>
        </w:rPr>
        <w:tab/>
      </w:r>
      <w:r>
        <w:t>List of specific combination issues</w:t>
      </w:r>
      <w:bookmarkEnd w:id="159"/>
    </w:p>
    <w:p w14:paraId="0725A77B" w14:textId="77777777" w:rsidR="00340C2B" w:rsidRDefault="00340C2B" w:rsidP="00340C2B">
      <w:pPr>
        <w:pStyle w:val="Heading4"/>
        <w:ind w:left="864" w:hanging="864"/>
        <w:rPr>
          <w:lang w:val="en-US" w:eastAsia="ko-KR"/>
        </w:rPr>
      </w:pPr>
      <w:bookmarkStart w:id="160" w:name="_Toc87877021"/>
      <w:r>
        <w:rPr>
          <w:lang w:val="en-US" w:eastAsia="ja-JP"/>
        </w:rPr>
        <w:t>7.6</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60"/>
    </w:p>
    <w:p w14:paraId="0725A77C" w14:textId="77777777" w:rsidR="00340C2B" w:rsidRDefault="00340C2B" w:rsidP="000003F0">
      <w:pPr>
        <w:pStyle w:val="TH"/>
      </w:pPr>
      <w:r>
        <w:t xml:space="preserve">Table </w:t>
      </w:r>
      <w:r>
        <w:rPr>
          <w:lang w:val="en-US" w:eastAsia="ja-JP"/>
        </w:rPr>
        <w:t>7.6</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586"/>
        <w:gridCol w:w="1187"/>
        <w:gridCol w:w="1323"/>
      </w:tblGrid>
      <w:tr w:rsidR="00340C2B" w14:paraId="0725A77E"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77D" w14:textId="77777777" w:rsidR="00340C2B" w:rsidRDefault="00340C2B" w:rsidP="00253F01">
            <w:pPr>
              <w:pStyle w:val="TAH"/>
            </w:pPr>
            <w:r>
              <w:t>E-UTRA CA configuration / Bandwidth combination set</w:t>
            </w:r>
          </w:p>
        </w:tc>
      </w:tr>
      <w:tr w:rsidR="00340C2B" w14:paraId="0725A78B" w14:textId="77777777" w:rsidTr="00845C4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0725A77F" w14:textId="77777777" w:rsidR="00340C2B" w:rsidRDefault="00340C2B"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780" w14:textId="77777777" w:rsidR="00340C2B" w:rsidRDefault="00340C2B"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81" w14:textId="77777777" w:rsidR="00340C2B" w:rsidRDefault="00340C2B"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2" w14:textId="77777777" w:rsidR="00340C2B" w:rsidRDefault="00340C2B">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3" w14:textId="77777777" w:rsidR="00340C2B" w:rsidRDefault="00340C2B">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4" w14:textId="77777777" w:rsidR="00340C2B" w:rsidRDefault="00340C2B">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5" w14:textId="77777777" w:rsidR="00340C2B" w:rsidRDefault="00340C2B">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6" w14:textId="77777777" w:rsidR="00340C2B" w:rsidRDefault="00340C2B">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7" w14:textId="77777777" w:rsidR="00340C2B" w:rsidRDefault="00340C2B">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788" w14:textId="77777777" w:rsidR="00340C2B" w:rsidRDefault="00340C2B">
            <w:pPr>
              <w:pStyle w:val="TAH"/>
            </w:pPr>
            <w:r>
              <w:t>Maximum aggregated bandwidth</w:t>
            </w:r>
          </w:p>
          <w:p w14:paraId="0725A789" w14:textId="77777777" w:rsidR="00340C2B" w:rsidRDefault="00340C2B">
            <w:pPr>
              <w:pStyle w:val="TAH"/>
            </w:pPr>
            <w: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0725A78A" w14:textId="77777777" w:rsidR="00340C2B" w:rsidRDefault="00340C2B">
            <w:pPr>
              <w:pStyle w:val="TAH"/>
            </w:pPr>
            <w:r>
              <w:t>Bandwidth combination set</w:t>
            </w:r>
          </w:p>
        </w:tc>
      </w:tr>
      <w:tr w:rsidR="00340C2B" w14:paraId="0725A797" w14:textId="77777777" w:rsidTr="00845C4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0725A78C" w14:textId="77777777" w:rsidR="00340C2B" w:rsidRDefault="00340C2B" w:rsidP="00253F01">
            <w:pPr>
              <w:pStyle w:val="TAC"/>
              <w:rPr>
                <w:lang w:eastAsia="ko-KR"/>
              </w:rPr>
            </w:pPr>
            <w:r>
              <w:rPr>
                <w:lang w:eastAsia="ja-JP"/>
              </w:rPr>
              <w:t>CA_3A-7A-8A-38A</w:t>
            </w:r>
          </w:p>
        </w:tc>
        <w:tc>
          <w:tcPr>
            <w:tcW w:w="739" w:type="pct"/>
            <w:vMerge w:val="restart"/>
            <w:tcBorders>
              <w:top w:val="single" w:sz="4" w:space="0" w:color="auto"/>
              <w:left w:val="single" w:sz="4" w:space="0" w:color="auto"/>
              <w:right w:val="single" w:sz="4" w:space="0" w:color="auto"/>
            </w:tcBorders>
            <w:vAlign w:val="center"/>
            <w:hideMark/>
          </w:tcPr>
          <w:p w14:paraId="0725A78D" w14:textId="77777777" w:rsidR="00340C2B" w:rsidRDefault="00340C2B">
            <w:pPr>
              <w:pStyle w:val="TAC"/>
              <w:rPr>
                <w:b/>
                <w:color w:val="FF0000"/>
                <w:lang w:eastAsia="ko-KR"/>
              </w:rPr>
            </w:pPr>
            <w:r>
              <w:rPr>
                <w:color w:val="000000"/>
                <w:lang w:eastAsia="ja-JP"/>
              </w:rPr>
              <w:t xml:space="preserve">CA_3A-8A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8E" w14:textId="77777777" w:rsidR="00340C2B" w:rsidRDefault="00340C2B">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78F" w14:textId="77777777" w:rsidR="00340C2B" w:rsidRDefault="00340C2B">
            <w:pPr>
              <w:pStyle w:val="TAC"/>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790" w14:textId="77777777" w:rsidR="00340C2B" w:rsidRDefault="00340C2B">
            <w:pPr>
              <w:pStyle w:val="TAC"/>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1"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2" w14:textId="77777777" w:rsidR="00340C2B" w:rsidRDefault="00340C2B">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3" w14:textId="77777777" w:rsidR="00340C2B" w:rsidRDefault="00340C2B">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4" w14:textId="77777777" w:rsidR="00340C2B" w:rsidRDefault="00340C2B">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795" w14:textId="77777777" w:rsidR="00340C2B" w:rsidRDefault="00340C2B">
            <w:pPr>
              <w:pStyle w:val="TAC"/>
              <w:rPr>
                <w:lang w:eastAsia="ja-JP"/>
              </w:rPr>
            </w:pPr>
            <w:r>
              <w:rPr>
                <w:lang w:val="it-IT" w:eastAsia="ja-JP"/>
              </w:rPr>
              <w:t>70</w:t>
            </w:r>
          </w:p>
        </w:tc>
        <w:tc>
          <w:tcPr>
            <w:tcW w:w="666" w:type="pct"/>
            <w:vMerge w:val="restart"/>
            <w:tcBorders>
              <w:top w:val="single" w:sz="4" w:space="0" w:color="auto"/>
              <w:left w:val="single" w:sz="4" w:space="0" w:color="auto"/>
              <w:right w:val="single" w:sz="4" w:space="0" w:color="auto"/>
            </w:tcBorders>
            <w:vAlign w:val="center"/>
            <w:hideMark/>
          </w:tcPr>
          <w:p w14:paraId="0725A796" w14:textId="77777777" w:rsidR="00340C2B" w:rsidRDefault="00340C2B">
            <w:pPr>
              <w:pStyle w:val="TAC"/>
              <w:rPr>
                <w:lang w:eastAsia="ko-KR"/>
              </w:rPr>
            </w:pPr>
            <w:r>
              <w:rPr>
                <w:lang w:eastAsia="ko-KR"/>
              </w:rPr>
              <w:t>0</w:t>
            </w:r>
          </w:p>
        </w:tc>
      </w:tr>
      <w:tr w:rsidR="00340C2B" w14:paraId="0725A7A3" w14:textId="77777777" w:rsidTr="00845C4D">
        <w:trPr>
          <w:trHeight w:val="340"/>
          <w:jc w:val="center"/>
        </w:trPr>
        <w:tc>
          <w:tcPr>
            <w:tcW w:w="0" w:type="auto"/>
            <w:vMerge/>
            <w:tcBorders>
              <w:left w:val="single" w:sz="4" w:space="0" w:color="auto"/>
              <w:right w:val="single" w:sz="4" w:space="0" w:color="auto"/>
            </w:tcBorders>
            <w:vAlign w:val="center"/>
            <w:hideMark/>
          </w:tcPr>
          <w:p w14:paraId="0725A798" w14:textId="77777777" w:rsidR="00340C2B" w:rsidRDefault="00340C2B" w:rsidP="00253F01">
            <w:pPr>
              <w:pStyle w:val="TAC"/>
              <w:rPr>
                <w:lang w:eastAsia="ko-KR"/>
              </w:rPr>
            </w:pPr>
          </w:p>
        </w:tc>
        <w:tc>
          <w:tcPr>
            <w:tcW w:w="0" w:type="auto"/>
            <w:vMerge/>
            <w:tcBorders>
              <w:left w:val="single" w:sz="4" w:space="0" w:color="auto"/>
              <w:right w:val="single" w:sz="4" w:space="0" w:color="auto"/>
            </w:tcBorders>
            <w:vAlign w:val="center"/>
            <w:hideMark/>
          </w:tcPr>
          <w:p w14:paraId="0725A799" w14:textId="77777777" w:rsidR="00340C2B" w:rsidRDefault="00340C2B"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9A" w14:textId="77777777" w:rsidR="00340C2B" w:rsidRDefault="00340C2B">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79B" w14:textId="77777777" w:rsidR="00340C2B" w:rsidRDefault="00340C2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79C" w14:textId="77777777" w:rsidR="00340C2B" w:rsidRDefault="00340C2B">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D" w14:textId="77777777" w:rsidR="00340C2B" w:rsidRDefault="00340C2B">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E" w14:textId="77777777" w:rsidR="00340C2B" w:rsidRDefault="00340C2B">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9F" w14:textId="77777777" w:rsidR="00340C2B" w:rsidRDefault="00340C2B">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0" w14:textId="77777777" w:rsidR="00340C2B" w:rsidRDefault="00340C2B">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7A1" w14:textId="77777777" w:rsidR="00340C2B" w:rsidRDefault="00340C2B" w:rsidP="00253F01">
            <w:pPr>
              <w:pStyle w:val="TAC"/>
              <w:rPr>
                <w:lang w:eastAsia="ja-JP"/>
              </w:rPr>
            </w:pPr>
          </w:p>
        </w:tc>
        <w:tc>
          <w:tcPr>
            <w:tcW w:w="0" w:type="auto"/>
            <w:vMerge/>
            <w:tcBorders>
              <w:left w:val="single" w:sz="4" w:space="0" w:color="auto"/>
              <w:right w:val="single" w:sz="4" w:space="0" w:color="auto"/>
            </w:tcBorders>
            <w:vAlign w:val="center"/>
            <w:hideMark/>
          </w:tcPr>
          <w:p w14:paraId="0725A7A2" w14:textId="77777777" w:rsidR="00340C2B" w:rsidRDefault="00340C2B" w:rsidP="00253F01">
            <w:pPr>
              <w:pStyle w:val="TAC"/>
              <w:rPr>
                <w:lang w:eastAsia="ko-KR"/>
              </w:rPr>
            </w:pPr>
          </w:p>
        </w:tc>
      </w:tr>
      <w:tr w:rsidR="00340C2B" w14:paraId="0725A7AF" w14:textId="77777777" w:rsidTr="00845C4D">
        <w:trPr>
          <w:trHeight w:val="340"/>
          <w:jc w:val="center"/>
        </w:trPr>
        <w:tc>
          <w:tcPr>
            <w:tcW w:w="0" w:type="auto"/>
            <w:vMerge/>
            <w:tcBorders>
              <w:left w:val="single" w:sz="4" w:space="0" w:color="auto"/>
              <w:right w:val="single" w:sz="4" w:space="0" w:color="auto"/>
            </w:tcBorders>
            <w:vAlign w:val="center"/>
          </w:tcPr>
          <w:p w14:paraId="0725A7A4" w14:textId="77777777" w:rsidR="00340C2B" w:rsidRDefault="00340C2B" w:rsidP="00253F01">
            <w:pPr>
              <w:pStyle w:val="TAC"/>
              <w:rPr>
                <w:lang w:eastAsia="ko-KR"/>
              </w:rPr>
            </w:pPr>
          </w:p>
        </w:tc>
        <w:tc>
          <w:tcPr>
            <w:tcW w:w="0" w:type="auto"/>
            <w:vMerge/>
            <w:tcBorders>
              <w:left w:val="single" w:sz="4" w:space="0" w:color="auto"/>
              <w:right w:val="single" w:sz="4" w:space="0" w:color="auto"/>
            </w:tcBorders>
            <w:vAlign w:val="center"/>
          </w:tcPr>
          <w:p w14:paraId="0725A7A5" w14:textId="77777777" w:rsidR="00340C2B" w:rsidRDefault="00340C2B"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7A6" w14:textId="77777777" w:rsidR="00340C2B" w:rsidRDefault="00340C2B">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7A7" w14:textId="77777777" w:rsidR="00340C2B" w:rsidRDefault="00340C2B">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8" w14:textId="77777777" w:rsidR="00340C2B" w:rsidRDefault="00340C2B">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9"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A"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B" w14:textId="77777777" w:rsidR="00340C2B" w:rsidRDefault="00340C2B">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7AC" w14:textId="77777777" w:rsidR="00340C2B" w:rsidRDefault="00340C2B">
            <w:pPr>
              <w:pStyle w:val="TAC"/>
              <w:rPr>
                <w:lang w:val="it-IT"/>
              </w:rPr>
            </w:pPr>
          </w:p>
        </w:tc>
        <w:tc>
          <w:tcPr>
            <w:tcW w:w="0" w:type="auto"/>
            <w:vMerge/>
            <w:tcBorders>
              <w:left w:val="single" w:sz="4" w:space="0" w:color="auto"/>
              <w:right w:val="single" w:sz="4" w:space="0" w:color="auto"/>
            </w:tcBorders>
            <w:vAlign w:val="center"/>
          </w:tcPr>
          <w:p w14:paraId="0725A7AD" w14:textId="77777777" w:rsidR="00340C2B" w:rsidRDefault="00340C2B" w:rsidP="00253F01">
            <w:pPr>
              <w:pStyle w:val="TAC"/>
              <w:rPr>
                <w:lang w:eastAsia="ja-JP"/>
              </w:rPr>
            </w:pPr>
          </w:p>
        </w:tc>
        <w:tc>
          <w:tcPr>
            <w:tcW w:w="0" w:type="auto"/>
            <w:vMerge/>
            <w:tcBorders>
              <w:left w:val="single" w:sz="4" w:space="0" w:color="auto"/>
              <w:right w:val="single" w:sz="4" w:space="0" w:color="auto"/>
            </w:tcBorders>
            <w:vAlign w:val="center"/>
          </w:tcPr>
          <w:p w14:paraId="0725A7AE" w14:textId="77777777" w:rsidR="00340C2B" w:rsidRDefault="00340C2B" w:rsidP="00253F01">
            <w:pPr>
              <w:pStyle w:val="TAC"/>
              <w:rPr>
                <w:lang w:eastAsia="ko-KR"/>
              </w:rPr>
            </w:pPr>
          </w:p>
        </w:tc>
      </w:tr>
      <w:tr w:rsidR="00340C2B" w14:paraId="0725A7BB" w14:textId="77777777" w:rsidTr="00845C4D">
        <w:trPr>
          <w:trHeight w:val="340"/>
          <w:jc w:val="center"/>
        </w:trPr>
        <w:tc>
          <w:tcPr>
            <w:tcW w:w="0" w:type="auto"/>
            <w:vMerge/>
            <w:tcBorders>
              <w:left w:val="single" w:sz="4" w:space="0" w:color="auto"/>
              <w:right w:val="single" w:sz="4" w:space="0" w:color="auto"/>
            </w:tcBorders>
            <w:vAlign w:val="center"/>
          </w:tcPr>
          <w:p w14:paraId="0725A7B0" w14:textId="77777777" w:rsidR="00340C2B" w:rsidRDefault="00340C2B" w:rsidP="00253F01">
            <w:pPr>
              <w:pStyle w:val="TAC"/>
              <w:rPr>
                <w:lang w:eastAsia="ko-KR"/>
              </w:rPr>
            </w:pPr>
          </w:p>
        </w:tc>
        <w:tc>
          <w:tcPr>
            <w:tcW w:w="0" w:type="auto"/>
            <w:vMerge/>
            <w:tcBorders>
              <w:left w:val="single" w:sz="4" w:space="0" w:color="auto"/>
              <w:right w:val="single" w:sz="4" w:space="0" w:color="auto"/>
            </w:tcBorders>
            <w:vAlign w:val="center"/>
          </w:tcPr>
          <w:p w14:paraId="0725A7B1" w14:textId="77777777" w:rsidR="00340C2B" w:rsidRDefault="00340C2B"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7B2" w14:textId="77777777" w:rsidR="00340C2B" w:rsidRDefault="00340C2B">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7B3" w14:textId="77777777" w:rsidR="00340C2B" w:rsidRDefault="00340C2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7B4" w14:textId="77777777" w:rsidR="00340C2B" w:rsidRDefault="00340C2B">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7B5"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6"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7"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8" w14:textId="77777777" w:rsidR="00340C2B" w:rsidRDefault="00340C2B">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7B9" w14:textId="77777777" w:rsidR="00340C2B" w:rsidRDefault="00340C2B" w:rsidP="00253F01">
            <w:pPr>
              <w:pStyle w:val="TAC"/>
              <w:rPr>
                <w:lang w:eastAsia="ja-JP"/>
              </w:rPr>
            </w:pPr>
          </w:p>
        </w:tc>
        <w:tc>
          <w:tcPr>
            <w:tcW w:w="0" w:type="auto"/>
            <w:vMerge/>
            <w:tcBorders>
              <w:left w:val="single" w:sz="4" w:space="0" w:color="auto"/>
              <w:right w:val="single" w:sz="4" w:space="0" w:color="auto"/>
            </w:tcBorders>
            <w:vAlign w:val="center"/>
          </w:tcPr>
          <w:p w14:paraId="0725A7BA" w14:textId="77777777" w:rsidR="00340C2B" w:rsidRDefault="00340C2B" w:rsidP="00253F01">
            <w:pPr>
              <w:pStyle w:val="TAC"/>
              <w:rPr>
                <w:lang w:eastAsia="ko-KR"/>
              </w:rPr>
            </w:pPr>
          </w:p>
        </w:tc>
      </w:tr>
    </w:tbl>
    <w:p w14:paraId="0725A7BC" w14:textId="77777777" w:rsidR="00340C2B" w:rsidRDefault="00340C2B" w:rsidP="00340C2B">
      <w:pPr>
        <w:rPr>
          <w:lang w:val="en-US"/>
        </w:rPr>
      </w:pPr>
    </w:p>
    <w:p w14:paraId="0725A7BD" w14:textId="77777777" w:rsidR="00340C2B" w:rsidRDefault="00340C2B" w:rsidP="00340C2B">
      <w:pPr>
        <w:pStyle w:val="Heading4"/>
        <w:ind w:left="864" w:hanging="864"/>
        <w:rPr>
          <w:lang w:val="en-US" w:eastAsia="ko-KR"/>
        </w:rPr>
      </w:pPr>
      <w:bookmarkStart w:id="161" w:name="_Toc87877022"/>
      <w:r>
        <w:rPr>
          <w:lang w:val="en-US" w:eastAsia="ja-JP"/>
        </w:rPr>
        <w:t>7.6</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CA_3A-7A-8A-38A</w:t>
      </w:r>
      <w:bookmarkEnd w:id="161"/>
    </w:p>
    <w:p w14:paraId="0725A7BE" w14:textId="77777777" w:rsidR="00340C2B" w:rsidRDefault="00340C2B" w:rsidP="00340C2B">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7.6</w:t>
      </w:r>
      <w:r>
        <w:rPr>
          <w:lang w:val="en-US"/>
        </w:rPr>
        <w:t>.1.2-1</w:t>
      </w:r>
    </w:p>
    <w:p w14:paraId="0725A7BF" w14:textId="77777777" w:rsidR="00340C2B" w:rsidRDefault="00340C2B" w:rsidP="000003F0">
      <w:pPr>
        <w:pStyle w:val="TH"/>
      </w:pPr>
      <w:r>
        <w:t>Table 7.6.1.2-1: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40C2B" w:rsidRPr="008D4056" w14:paraId="0725A7C5"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7C0" w14:textId="77777777" w:rsidR="00340C2B" w:rsidRPr="008D4056" w:rsidRDefault="00340C2B"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7C1" w14:textId="77777777" w:rsidR="00340C2B" w:rsidRPr="008D4056" w:rsidRDefault="00340C2B"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7C2" w14:textId="77777777" w:rsidR="00340C2B" w:rsidRPr="008D4056" w:rsidRDefault="00340C2B"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7C3" w14:textId="77777777" w:rsidR="00340C2B" w:rsidRPr="008D4056" w:rsidRDefault="00340C2B"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7C4" w14:textId="77777777" w:rsidR="00340C2B" w:rsidRPr="008D4056" w:rsidRDefault="00340C2B" w:rsidP="00253F01">
            <w:pPr>
              <w:pStyle w:val="TAH"/>
              <w:rPr>
                <w:lang w:val="en-US" w:eastAsia="zh-CN"/>
              </w:rPr>
            </w:pPr>
            <w:r w:rsidRPr="008D4056">
              <w:rPr>
                <w:lang w:val="en-US" w:eastAsia="zh-CN"/>
              </w:rPr>
              <w:t>fy_high</w:t>
            </w:r>
          </w:p>
        </w:tc>
      </w:tr>
      <w:tr w:rsidR="00340C2B" w:rsidRPr="008D4056" w14:paraId="0725A7CB"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C6" w14:textId="77777777" w:rsidR="00340C2B" w:rsidRPr="008D4056" w:rsidRDefault="00340C2B"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7C7" w14:textId="77777777" w:rsidR="00340C2B" w:rsidRPr="008D4056" w:rsidRDefault="00340C2B" w:rsidP="00253F01">
            <w:pPr>
              <w:pStyle w:val="TAH"/>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7C8" w14:textId="77777777" w:rsidR="00340C2B" w:rsidRPr="008D4056" w:rsidRDefault="00340C2B" w:rsidP="00253F01">
            <w:pPr>
              <w:pStyle w:val="TAH"/>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7C9" w14:textId="77777777" w:rsidR="00340C2B" w:rsidRPr="008D4056" w:rsidRDefault="00340C2B" w:rsidP="00253F01">
            <w:pPr>
              <w:pStyle w:val="TAH"/>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7CA" w14:textId="77777777" w:rsidR="00340C2B" w:rsidRPr="008D4056" w:rsidRDefault="00340C2B" w:rsidP="00253F01">
            <w:pPr>
              <w:pStyle w:val="TAH"/>
              <w:rPr>
                <w:lang w:val="en-US" w:eastAsia="zh-CN"/>
              </w:rPr>
            </w:pPr>
            <w:r w:rsidRPr="00A973C0">
              <w:rPr>
                <w:lang w:val="en-US" w:eastAsia="ko-KR"/>
              </w:rPr>
              <w:t>1785</w:t>
            </w:r>
          </w:p>
        </w:tc>
      </w:tr>
      <w:tr w:rsidR="00340C2B" w:rsidRPr="008D4056" w14:paraId="0725A7D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CC" w14:textId="77777777" w:rsidR="00340C2B" w:rsidRPr="008D4056" w:rsidRDefault="00340C2B"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7CD" w14:textId="77777777" w:rsidR="00340C2B" w:rsidRPr="008D4056" w:rsidRDefault="00340C2B" w:rsidP="00253F01">
            <w:pPr>
              <w:pStyle w:val="TAH"/>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7CE" w14:textId="77777777" w:rsidR="00340C2B" w:rsidRPr="008D4056" w:rsidRDefault="00340C2B" w:rsidP="00253F01">
            <w:pPr>
              <w:pStyle w:val="TAH"/>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7CF" w14:textId="77777777" w:rsidR="00340C2B" w:rsidRPr="008D4056" w:rsidRDefault="00340C2B" w:rsidP="00253F01">
            <w:pPr>
              <w:pStyle w:val="TAH"/>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7D0" w14:textId="77777777" w:rsidR="00340C2B" w:rsidRPr="008D4056" w:rsidRDefault="00340C2B" w:rsidP="00253F01">
            <w:pPr>
              <w:pStyle w:val="TAH"/>
              <w:rPr>
                <w:lang w:val="en-US" w:eastAsia="zh-CN"/>
              </w:rPr>
            </w:pPr>
            <w:r w:rsidRPr="00A973C0">
              <w:rPr>
                <w:lang w:val="en-US" w:eastAsia="ko-KR"/>
              </w:rPr>
              <w:t>2* fy_high</w:t>
            </w:r>
          </w:p>
        </w:tc>
      </w:tr>
      <w:tr w:rsidR="00340C2B" w:rsidRPr="008D4056" w14:paraId="0725A7D7"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D2" w14:textId="77777777" w:rsidR="00340C2B" w:rsidRPr="008D4056" w:rsidRDefault="00340C2B"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7D3" w14:textId="77777777" w:rsidR="00340C2B" w:rsidRPr="008D4056" w:rsidRDefault="00340C2B" w:rsidP="00253F01">
            <w:pPr>
              <w:pStyle w:val="TAH"/>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7D4" w14:textId="77777777" w:rsidR="00340C2B" w:rsidRPr="008D4056" w:rsidRDefault="00340C2B" w:rsidP="00253F01">
            <w:pPr>
              <w:pStyle w:val="TAH"/>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7D5" w14:textId="77777777" w:rsidR="00340C2B" w:rsidRPr="008D4056" w:rsidRDefault="00340C2B" w:rsidP="00253F01">
            <w:pPr>
              <w:pStyle w:val="TAH"/>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7D6" w14:textId="77777777" w:rsidR="00340C2B" w:rsidRPr="008D4056" w:rsidRDefault="00340C2B" w:rsidP="00253F01">
            <w:pPr>
              <w:pStyle w:val="TAH"/>
              <w:rPr>
                <w:lang w:val="en-US" w:eastAsia="zh-CN"/>
              </w:rPr>
            </w:pPr>
            <w:r w:rsidRPr="00A973C0">
              <w:rPr>
                <w:lang w:val="en-US" w:eastAsia="ko-KR"/>
              </w:rPr>
              <w:t>3570</w:t>
            </w:r>
          </w:p>
        </w:tc>
      </w:tr>
      <w:tr w:rsidR="00340C2B" w:rsidRPr="008D4056" w14:paraId="0725A7D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D8" w14:textId="77777777" w:rsidR="00340C2B" w:rsidRPr="008D4056" w:rsidRDefault="00340C2B"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7D9" w14:textId="77777777" w:rsidR="00340C2B" w:rsidRPr="008D4056" w:rsidRDefault="00340C2B" w:rsidP="00253F01">
            <w:pPr>
              <w:pStyle w:val="TAH"/>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7DA" w14:textId="77777777" w:rsidR="00340C2B" w:rsidRPr="008D4056" w:rsidRDefault="00340C2B" w:rsidP="00253F01">
            <w:pPr>
              <w:pStyle w:val="TAH"/>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7DB" w14:textId="77777777" w:rsidR="00340C2B" w:rsidRPr="008D4056" w:rsidRDefault="00340C2B" w:rsidP="00253F01">
            <w:pPr>
              <w:pStyle w:val="TAH"/>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7DC" w14:textId="77777777" w:rsidR="00340C2B" w:rsidRPr="008D4056" w:rsidRDefault="00340C2B" w:rsidP="00253F01">
            <w:pPr>
              <w:pStyle w:val="TAH"/>
              <w:rPr>
                <w:lang w:val="en-US" w:eastAsia="zh-CN"/>
              </w:rPr>
            </w:pPr>
            <w:r w:rsidRPr="00A973C0">
              <w:rPr>
                <w:lang w:val="en-US" w:eastAsia="ko-KR"/>
              </w:rPr>
              <w:t>3* fy_high</w:t>
            </w:r>
          </w:p>
        </w:tc>
      </w:tr>
      <w:tr w:rsidR="00340C2B" w:rsidRPr="008D4056" w14:paraId="0725A7E3"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DE" w14:textId="77777777" w:rsidR="00340C2B" w:rsidRPr="008D4056" w:rsidRDefault="00340C2B"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DF" w14:textId="77777777" w:rsidR="00340C2B" w:rsidRPr="008D4056" w:rsidRDefault="00340C2B" w:rsidP="00253F01">
            <w:pPr>
              <w:pStyle w:val="TAH"/>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7E0" w14:textId="77777777" w:rsidR="00340C2B" w:rsidRPr="008D4056" w:rsidRDefault="00340C2B" w:rsidP="00253F01">
            <w:pPr>
              <w:pStyle w:val="TAH"/>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7E1" w14:textId="77777777" w:rsidR="00340C2B" w:rsidRPr="008D4056" w:rsidRDefault="00340C2B" w:rsidP="00253F01">
            <w:pPr>
              <w:pStyle w:val="TAH"/>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7E2" w14:textId="77777777" w:rsidR="00340C2B" w:rsidRPr="008D4056" w:rsidRDefault="00340C2B" w:rsidP="00253F01">
            <w:pPr>
              <w:pStyle w:val="TAH"/>
              <w:rPr>
                <w:lang w:val="en-US" w:eastAsia="zh-CN"/>
              </w:rPr>
            </w:pPr>
            <w:r w:rsidRPr="00A973C0">
              <w:rPr>
                <w:lang w:val="en-US" w:eastAsia="ko-KR"/>
              </w:rPr>
              <w:t>5355</w:t>
            </w:r>
          </w:p>
        </w:tc>
      </w:tr>
      <w:tr w:rsidR="00340C2B" w:rsidRPr="008D4056" w14:paraId="0725A7E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E4" w14:textId="77777777" w:rsidR="00340C2B" w:rsidRPr="008D4056" w:rsidRDefault="00340C2B"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E5" w14:textId="77777777" w:rsidR="00340C2B" w:rsidRPr="008D4056" w:rsidRDefault="00340C2B" w:rsidP="00253F01">
            <w:pPr>
              <w:pStyle w:val="TAH"/>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7E6" w14:textId="77777777" w:rsidR="00340C2B" w:rsidRPr="008D4056" w:rsidRDefault="00340C2B" w:rsidP="00253F01">
            <w:pPr>
              <w:pStyle w:val="TAH"/>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7E7" w14:textId="77777777" w:rsidR="00340C2B" w:rsidRPr="008D4056" w:rsidRDefault="00340C2B" w:rsidP="00253F01">
            <w:pPr>
              <w:pStyle w:val="TAH"/>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7E8" w14:textId="77777777" w:rsidR="00340C2B" w:rsidRPr="008D4056" w:rsidRDefault="00340C2B" w:rsidP="00253F01">
            <w:pPr>
              <w:pStyle w:val="TAH"/>
              <w:rPr>
                <w:lang w:val="en-US" w:eastAsia="zh-CN"/>
              </w:rPr>
            </w:pPr>
            <w:r w:rsidRPr="00A973C0">
              <w:rPr>
                <w:lang w:val="en-US" w:eastAsia="ko-KR"/>
              </w:rPr>
              <w:t>|fy_high + fx_high|</w:t>
            </w:r>
          </w:p>
        </w:tc>
      </w:tr>
      <w:tr w:rsidR="00340C2B" w:rsidRPr="008D4056" w14:paraId="0725A7EF"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EA"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EB" w14:textId="77777777" w:rsidR="00340C2B" w:rsidRPr="008D4056" w:rsidRDefault="00340C2B" w:rsidP="00253F01">
            <w:pPr>
              <w:pStyle w:val="TAH"/>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7EC" w14:textId="77777777" w:rsidR="00340C2B" w:rsidRPr="008D4056" w:rsidRDefault="00340C2B" w:rsidP="00253F01">
            <w:pPr>
              <w:pStyle w:val="TAH"/>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7ED" w14:textId="77777777" w:rsidR="00340C2B" w:rsidRPr="008D4056" w:rsidRDefault="00340C2B" w:rsidP="00253F01">
            <w:pPr>
              <w:pStyle w:val="TAH"/>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7EE" w14:textId="77777777" w:rsidR="00340C2B" w:rsidRPr="008D4056" w:rsidRDefault="00340C2B" w:rsidP="00253F01">
            <w:pPr>
              <w:pStyle w:val="TAH"/>
              <w:rPr>
                <w:lang w:val="en-US" w:eastAsia="zh-CN"/>
              </w:rPr>
            </w:pPr>
            <w:r w:rsidRPr="00A973C0">
              <w:rPr>
                <w:lang w:val="en-US" w:eastAsia="ko-KR"/>
              </w:rPr>
              <w:t>2700</w:t>
            </w:r>
          </w:p>
        </w:tc>
      </w:tr>
      <w:tr w:rsidR="00340C2B" w:rsidRPr="008D4056" w14:paraId="0725A7F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F0" w14:textId="77777777" w:rsidR="00340C2B" w:rsidRPr="008D4056" w:rsidRDefault="00340C2B"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F1" w14:textId="77777777" w:rsidR="00340C2B" w:rsidRPr="008D4056" w:rsidRDefault="00340C2B" w:rsidP="00253F01">
            <w:pPr>
              <w:pStyle w:val="TAH"/>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7F2" w14:textId="77777777" w:rsidR="00340C2B" w:rsidRPr="008D4056" w:rsidRDefault="00340C2B" w:rsidP="00253F01">
            <w:pPr>
              <w:pStyle w:val="TAH"/>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7F3" w14:textId="77777777" w:rsidR="00340C2B" w:rsidRPr="008D4056" w:rsidRDefault="00340C2B" w:rsidP="00253F01">
            <w:pPr>
              <w:pStyle w:val="TAH"/>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7F4" w14:textId="77777777" w:rsidR="00340C2B" w:rsidRPr="008D4056" w:rsidRDefault="00340C2B" w:rsidP="00253F01">
            <w:pPr>
              <w:pStyle w:val="TAH"/>
              <w:rPr>
                <w:lang w:val="en-US" w:eastAsia="zh-CN"/>
              </w:rPr>
            </w:pPr>
            <w:r w:rsidRPr="00A973C0">
              <w:rPr>
                <w:lang w:val="en-US" w:eastAsia="ko-KR"/>
              </w:rPr>
              <w:t>|2*fy_high – fx_low|</w:t>
            </w:r>
          </w:p>
        </w:tc>
      </w:tr>
      <w:tr w:rsidR="00340C2B" w:rsidRPr="008D4056" w14:paraId="0725A7FB"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F6"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F7" w14:textId="77777777" w:rsidR="00340C2B" w:rsidRPr="008D4056" w:rsidRDefault="00340C2B" w:rsidP="00253F01">
            <w:pPr>
              <w:pStyle w:val="TAH"/>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7F8" w14:textId="77777777" w:rsidR="00340C2B" w:rsidRPr="008D4056" w:rsidRDefault="00340C2B" w:rsidP="00253F01">
            <w:pPr>
              <w:pStyle w:val="TAH"/>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7F9" w14:textId="77777777" w:rsidR="00340C2B" w:rsidRPr="008D4056" w:rsidRDefault="00340C2B" w:rsidP="00253F01">
            <w:pPr>
              <w:pStyle w:val="TAH"/>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7FA" w14:textId="77777777" w:rsidR="00340C2B" w:rsidRPr="008D4056" w:rsidRDefault="00340C2B" w:rsidP="00253F01">
            <w:pPr>
              <w:pStyle w:val="TAH"/>
              <w:rPr>
                <w:lang w:val="en-US" w:eastAsia="zh-CN"/>
              </w:rPr>
            </w:pPr>
            <w:r w:rsidRPr="00A973C0">
              <w:rPr>
                <w:lang w:val="en-US" w:eastAsia="ko-KR"/>
              </w:rPr>
              <w:t>2690</w:t>
            </w:r>
          </w:p>
        </w:tc>
      </w:tr>
      <w:tr w:rsidR="00340C2B" w:rsidRPr="008D4056" w14:paraId="0725A80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FC" w14:textId="77777777" w:rsidR="00340C2B" w:rsidRPr="008D4056" w:rsidRDefault="00340C2B"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FD" w14:textId="77777777" w:rsidR="00340C2B" w:rsidRPr="008D4056" w:rsidRDefault="00340C2B" w:rsidP="00253F01">
            <w:pPr>
              <w:pStyle w:val="TAH"/>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7FE" w14:textId="77777777" w:rsidR="00340C2B" w:rsidRPr="008D4056" w:rsidRDefault="00340C2B" w:rsidP="00253F01">
            <w:pPr>
              <w:pStyle w:val="TAH"/>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7FF" w14:textId="77777777" w:rsidR="00340C2B" w:rsidRPr="008D4056" w:rsidRDefault="00340C2B" w:rsidP="00253F01">
            <w:pPr>
              <w:pStyle w:val="TAH"/>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00" w14:textId="77777777" w:rsidR="00340C2B" w:rsidRPr="008D4056" w:rsidRDefault="00340C2B" w:rsidP="00253F01">
            <w:pPr>
              <w:pStyle w:val="TAH"/>
              <w:rPr>
                <w:lang w:val="en-US" w:eastAsia="zh-CN"/>
              </w:rPr>
            </w:pPr>
            <w:r w:rsidRPr="00A973C0">
              <w:rPr>
                <w:lang w:val="en-US" w:eastAsia="ko-KR"/>
              </w:rPr>
              <w:t>|2*fy_high + fx_high|</w:t>
            </w:r>
          </w:p>
        </w:tc>
      </w:tr>
      <w:tr w:rsidR="00340C2B" w:rsidRPr="008D4056" w14:paraId="0725A807"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02"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03" w14:textId="77777777" w:rsidR="00340C2B" w:rsidRPr="008D4056" w:rsidRDefault="00340C2B" w:rsidP="00253F01">
            <w:pPr>
              <w:pStyle w:val="TAH"/>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804" w14:textId="77777777" w:rsidR="00340C2B" w:rsidRPr="008D4056" w:rsidRDefault="00340C2B" w:rsidP="00253F01">
            <w:pPr>
              <w:pStyle w:val="TAH"/>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805" w14:textId="77777777" w:rsidR="00340C2B" w:rsidRPr="008D4056" w:rsidRDefault="00340C2B" w:rsidP="00253F01">
            <w:pPr>
              <w:pStyle w:val="TAH"/>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806" w14:textId="77777777" w:rsidR="00340C2B" w:rsidRPr="008D4056" w:rsidRDefault="00340C2B" w:rsidP="00253F01">
            <w:pPr>
              <w:pStyle w:val="TAH"/>
              <w:rPr>
                <w:lang w:val="en-US" w:eastAsia="zh-CN"/>
              </w:rPr>
            </w:pPr>
            <w:r w:rsidRPr="00A973C0">
              <w:rPr>
                <w:lang w:val="en-US" w:eastAsia="ko-KR"/>
              </w:rPr>
              <w:t>4485</w:t>
            </w:r>
          </w:p>
        </w:tc>
      </w:tr>
      <w:tr w:rsidR="00340C2B" w:rsidRPr="008D4056" w14:paraId="0725A80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08" w14:textId="77777777" w:rsidR="00340C2B" w:rsidRPr="008D4056" w:rsidRDefault="00340C2B"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09" w14:textId="77777777" w:rsidR="00340C2B" w:rsidRPr="008D4056" w:rsidRDefault="00340C2B" w:rsidP="00253F01">
            <w:pPr>
              <w:pStyle w:val="TAH"/>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0A" w14:textId="77777777" w:rsidR="00340C2B" w:rsidRPr="008D4056" w:rsidRDefault="00340C2B" w:rsidP="00253F01">
            <w:pPr>
              <w:pStyle w:val="TAH"/>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0B" w14:textId="77777777" w:rsidR="00340C2B" w:rsidRPr="008D4056" w:rsidRDefault="00340C2B" w:rsidP="00253F01">
            <w:pPr>
              <w:pStyle w:val="TAH"/>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0C" w14:textId="77777777" w:rsidR="00340C2B" w:rsidRPr="008D4056" w:rsidRDefault="00340C2B" w:rsidP="00253F01">
            <w:pPr>
              <w:pStyle w:val="TAH"/>
              <w:rPr>
                <w:lang w:val="en-US" w:eastAsia="zh-CN"/>
              </w:rPr>
            </w:pPr>
            <w:r w:rsidRPr="00A973C0">
              <w:rPr>
                <w:lang w:val="en-US" w:eastAsia="ko-KR"/>
              </w:rPr>
              <w:t>|3*fy_high – fx_low|</w:t>
            </w:r>
          </w:p>
        </w:tc>
      </w:tr>
      <w:tr w:rsidR="00340C2B" w:rsidRPr="008D4056" w14:paraId="0725A813"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0E"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0F" w14:textId="77777777" w:rsidR="00340C2B" w:rsidRPr="008D4056" w:rsidRDefault="00340C2B" w:rsidP="00253F01">
            <w:pPr>
              <w:pStyle w:val="TAH"/>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810" w14:textId="77777777" w:rsidR="00340C2B" w:rsidRPr="008D4056" w:rsidRDefault="00340C2B" w:rsidP="00253F01">
            <w:pPr>
              <w:pStyle w:val="TAH"/>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811" w14:textId="77777777" w:rsidR="00340C2B" w:rsidRPr="008D4056" w:rsidRDefault="00340C2B" w:rsidP="00253F01">
            <w:pPr>
              <w:pStyle w:val="TAH"/>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812" w14:textId="77777777" w:rsidR="00340C2B" w:rsidRPr="008D4056" w:rsidRDefault="00340C2B" w:rsidP="00253F01">
            <w:pPr>
              <w:pStyle w:val="TAH"/>
              <w:rPr>
                <w:lang w:val="en-US" w:eastAsia="zh-CN"/>
              </w:rPr>
            </w:pPr>
            <w:r w:rsidRPr="00A973C0">
              <w:rPr>
                <w:lang w:val="en-US" w:eastAsia="ko-KR"/>
              </w:rPr>
              <w:t>4475</w:t>
            </w:r>
          </w:p>
        </w:tc>
      </w:tr>
      <w:tr w:rsidR="00340C2B" w:rsidRPr="008D4056" w14:paraId="0725A81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14" w14:textId="77777777" w:rsidR="00340C2B" w:rsidRPr="008D4056" w:rsidRDefault="00340C2B"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15" w14:textId="77777777" w:rsidR="00340C2B" w:rsidRPr="008D4056" w:rsidRDefault="00340C2B" w:rsidP="00253F01">
            <w:pPr>
              <w:pStyle w:val="TAH"/>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816" w14:textId="77777777" w:rsidR="00340C2B" w:rsidRPr="008D4056" w:rsidRDefault="00340C2B" w:rsidP="00253F01">
            <w:pPr>
              <w:pStyle w:val="TAH"/>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817" w14:textId="77777777" w:rsidR="00340C2B" w:rsidRPr="008D4056" w:rsidRDefault="00340C2B" w:rsidP="00253F01">
            <w:pPr>
              <w:pStyle w:val="TAH"/>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18" w14:textId="77777777" w:rsidR="00340C2B" w:rsidRPr="008D4056" w:rsidRDefault="00340C2B" w:rsidP="00253F01">
            <w:pPr>
              <w:pStyle w:val="TAH"/>
              <w:rPr>
                <w:lang w:val="en-US" w:eastAsia="zh-CN"/>
              </w:rPr>
            </w:pPr>
            <w:r w:rsidRPr="00A973C0">
              <w:rPr>
                <w:lang w:val="en-US" w:eastAsia="ko-KR"/>
              </w:rPr>
              <w:t>|3*fy_high + fx_high|</w:t>
            </w:r>
          </w:p>
        </w:tc>
      </w:tr>
      <w:tr w:rsidR="00340C2B" w:rsidRPr="008D4056" w14:paraId="0725A81F"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1A"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1B" w14:textId="77777777" w:rsidR="00340C2B" w:rsidRPr="008D4056" w:rsidRDefault="00340C2B" w:rsidP="00253F01">
            <w:pPr>
              <w:pStyle w:val="TAH"/>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81C" w14:textId="77777777" w:rsidR="00340C2B" w:rsidRPr="008D4056" w:rsidRDefault="00340C2B" w:rsidP="00253F01">
            <w:pPr>
              <w:pStyle w:val="TAH"/>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81D" w14:textId="77777777" w:rsidR="00340C2B" w:rsidRPr="008D4056" w:rsidRDefault="00340C2B" w:rsidP="00253F01">
            <w:pPr>
              <w:pStyle w:val="TAH"/>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81E" w14:textId="77777777" w:rsidR="00340C2B" w:rsidRPr="008D4056" w:rsidRDefault="00340C2B" w:rsidP="00253F01">
            <w:pPr>
              <w:pStyle w:val="TAH"/>
              <w:rPr>
                <w:lang w:val="en-US" w:eastAsia="zh-CN"/>
              </w:rPr>
            </w:pPr>
            <w:r w:rsidRPr="00A973C0">
              <w:rPr>
                <w:lang w:val="en-US" w:eastAsia="ko-KR"/>
              </w:rPr>
              <w:t>6270</w:t>
            </w:r>
          </w:p>
        </w:tc>
      </w:tr>
      <w:tr w:rsidR="00340C2B" w:rsidRPr="008D4056" w14:paraId="0725A82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20" w14:textId="77777777" w:rsidR="00340C2B" w:rsidRPr="008D4056" w:rsidRDefault="00340C2B"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21" w14:textId="77777777" w:rsidR="00340C2B" w:rsidRPr="008D4056" w:rsidRDefault="00340C2B" w:rsidP="00253F01">
            <w:pPr>
              <w:pStyle w:val="TAH"/>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822" w14:textId="77777777" w:rsidR="00340C2B" w:rsidRPr="008D4056" w:rsidRDefault="00340C2B" w:rsidP="00253F01">
            <w:pPr>
              <w:pStyle w:val="TAH"/>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823" w14:textId="77777777" w:rsidR="00340C2B" w:rsidRPr="008D4056" w:rsidRDefault="00340C2B" w:rsidP="00253F01">
            <w:pPr>
              <w:pStyle w:val="TAH"/>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824" w14:textId="77777777" w:rsidR="00340C2B" w:rsidRPr="008D4056" w:rsidRDefault="00340C2B" w:rsidP="00253F01">
            <w:pPr>
              <w:pStyle w:val="TAH"/>
              <w:rPr>
                <w:lang w:val="en-US" w:eastAsia="zh-CN"/>
              </w:rPr>
            </w:pPr>
            <w:r w:rsidRPr="00A973C0">
              <w:rPr>
                <w:lang w:val="en-US" w:eastAsia="ko-KR"/>
              </w:rPr>
              <w:t>|2*fx_high + 2*fy_high|</w:t>
            </w:r>
          </w:p>
        </w:tc>
      </w:tr>
      <w:tr w:rsidR="00340C2B" w:rsidRPr="008D4056" w14:paraId="0725A82B"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26"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27" w14:textId="77777777" w:rsidR="00340C2B" w:rsidRPr="008D4056" w:rsidRDefault="00340C2B" w:rsidP="00253F01">
            <w:pPr>
              <w:pStyle w:val="TAH"/>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828" w14:textId="77777777" w:rsidR="00340C2B" w:rsidRPr="008D4056" w:rsidRDefault="00340C2B" w:rsidP="00253F01">
            <w:pPr>
              <w:pStyle w:val="TAH"/>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829" w14:textId="77777777" w:rsidR="00340C2B" w:rsidRPr="008D4056" w:rsidRDefault="00340C2B" w:rsidP="00253F01">
            <w:pPr>
              <w:pStyle w:val="TAH"/>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82A" w14:textId="77777777" w:rsidR="00340C2B" w:rsidRPr="008D4056" w:rsidRDefault="00340C2B" w:rsidP="00253F01">
            <w:pPr>
              <w:pStyle w:val="TAH"/>
              <w:rPr>
                <w:lang w:val="en-US" w:eastAsia="zh-CN"/>
              </w:rPr>
            </w:pPr>
            <w:r w:rsidRPr="00A973C0">
              <w:rPr>
                <w:lang w:val="en-US" w:eastAsia="ko-KR"/>
              </w:rPr>
              <w:t>5400</w:t>
            </w:r>
          </w:p>
        </w:tc>
      </w:tr>
      <w:tr w:rsidR="00340C2B" w:rsidRPr="008D4056" w14:paraId="0725A83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2C" w14:textId="77777777" w:rsidR="00340C2B" w:rsidRPr="008D4056" w:rsidRDefault="00340C2B"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2D" w14:textId="77777777" w:rsidR="00340C2B" w:rsidRPr="008D4056" w:rsidRDefault="00340C2B" w:rsidP="00253F01">
            <w:pPr>
              <w:pStyle w:val="TAH"/>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82E" w14:textId="77777777" w:rsidR="00340C2B" w:rsidRPr="008D4056" w:rsidRDefault="00340C2B" w:rsidP="00253F01">
            <w:pPr>
              <w:pStyle w:val="TAH"/>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82F" w14:textId="77777777" w:rsidR="00340C2B" w:rsidRPr="008D4056" w:rsidRDefault="00340C2B" w:rsidP="00253F01">
            <w:pPr>
              <w:pStyle w:val="TAH"/>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830" w14:textId="77777777" w:rsidR="00340C2B" w:rsidRPr="008D4056" w:rsidRDefault="00340C2B" w:rsidP="00253F01">
            <w:pPr>
              <w:pStyle w:val="TAH"/>
              <w:rPr>
                <w:lang w:val="en-US" w:eastAsia="zh-CN"/>
              </w:rPr>
            </w:pPr>
            <w:r w:rsidRPr="00A973C0">
              <w:rPr>
                <w:lang w:val="en-US" w:eastAsia="ko-KR"/>
              </w:rPr>
              <w:t>|fy_high – 4*fx_low|</w:t>
            </w:r>
          </w:p>
        </w:tc>
      </w:tr>
      <w:tr w:rsidR="00340C2B" w:rsidRPr="008D4056" w14:paraId="0725A837"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32"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33" w14:textId="77777777" w:rsidR="00340C2B" w:rsidRPr="008D4056" w:rsidRDefault="00340C2B" w:rsidP="00253F01">
            <w:pPr>
              <w:pStyle w:val="TAH"/>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834" w14:textId="77777777" w:rsidR="00340C2B" w:rsidRPr="008D4056" w:rsidRDefault="00340C2B" w:rsidP="00253F01">
            <w:pPr>
              <w:pStyle w:val="TAH"/>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835" w14:textId="77777777" w:rsidR="00340C2B" w:rsidRPr="008D4056" w:rsidRDefault="00340C2B" w:rsidP="00253F01">
            <w:pPr>
              <w:pStyle w:val="TAH"/>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836" w14:textId="77777777" w:rsidR="00340C2B" w:rsidRPr="008D4056" w:rsidRDefault="00340C2B" w:rsidP="00253F01">
            <w:pPr>
              <w:pStyle w:val="TAH"/>
              <w:rPr>
                <w:lang w:val="en-US" w:eastAsia="zh-CN"/>
              </w:rPr>
            </w:pPr>
            <w:r w:rsidRPr="00A973C0">
              <w:rPr>
                <w:lang w:val="en-US" w:eastAsia="ko-KR"/>
              </w:rPr>
              <w:t>1735</w:t>
            </w:r>
          </w:p>
        </w:tc>
      </w:tr>
      <w:tr w:rsidR="00340C2B" w:rsidRPr="008D4056" w14:paraId="0725A83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38" w14:textId="77777777" w:rsidR="00340C2B" w:rsidRPr="008D4056" w:rsidRDefault="00340C2B"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39" w14:textId="77777777" w:rsidR="00340C2B" w:rsidRPr="008D4056" w:rsidRDefault="00340C2B" w:rsidP="00253F01">
            <w:pPr>
              <w:pStyle w:val="TAH"/>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83A" w14:textId="77777777" w:rsidR="00340C2B" w:rsidRPr="008D4056" w:rsidRDefault="00340C2B" w:rsidP="00253F01">
            <w:pPr>
              <w:pStyle w:val="TAH"/>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83B" w14:textId="77777777" w:rsidR="00340C2B" w:rsidRPr="008D4056" w:rsidRDefault="00340C2B" w:rsidP="00253F01">
            <w:pPr>
              <w:pStyle w:val="TAH"/>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83C" w14:textId="77777777" w:rsidR="00340C2B" w:rsidRPr="008D4056" w:rsidRDefault="00340C2B" w:rsidP="00253F01">
            <w:pPr>
              <w:pStyle w:val="TAH"/>
              <w:rPr>
                <w:lang w:val="en-US" w:eastAsia="zh-CN"/>
              </w:rPr>
            </w:pPr>
            <w:r w:rsidRPr="00A973C0">
              <w:rPr>
                <w:lang w:val="en-US" w:eastAsia="ko-KR"/>
              </w:rPr>
              <w:t>|fy_high + 4*fx_high|</w:t>
            </w:r>
          </w:p>
        </w:tc>
      </w:tr>
      <w:tr w:rsidR="00340C2B" w:rsidRPr="008D4056" w14:paraId="0725A843"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3E"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3F" w14:textId="77777777" w:rsidR="00340C2B" w:rsidRPr="008D4056" w:rsidRDefault="00340C2B" w:rsidP="00253F01">
            <w:pPr>
              <w:pStyle w:val="TAH"/>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840" w14:textId="77777777" w:rsidR="00340C2B" w:rsidRPr="008D4056" w:rsidRDefault="00340C2B" w:rsidP="00253F01">
            <w:pPr>
              <w:pStyle w:val="TAH"/>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841" w14:textId="77777777" w:rsidR="00340C2B" w:rsidRPr="008D4056" w:rsidRDefault="00340C2B" w:rsidP="00253F01">
            <w:pPr>
              <w:pStyle w:val="TAH"/>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842" w14:textId="77777777" w:rsidR="00340C2B" w:rsidRPr="008D4056" w:rsidRDefault="00340C2B" w:rsidP="00253F01">
            <w:pPr>
              <w:pStyle w:val="TAH"/>
              <w:rPr>
                <w:lang w:val="en-US" w:eastAsia="zh-CN"/>
              </w:rPr>
            </w:pPr>
            <w:r w:rsidRPr="00A973C0">
              <w:rPr>
                <w:lang w:val="en-US" w:eastAsia="ko-KR"/>
              </w:rPr>
              <w:t>5445</w:t>
            </w:r>
          </w:p>
        </w:tc>
      </w:tr>
      <w:tr w:rsidR="00340C2B" w:rsidRPr="008D4056" w14:paraId="0725A84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44" w14:textId="77777777" w:rsidR="00340C2B" w:rsidRPr="008D4056" w:rsidRDefault="00340C2B"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45" w14:textId="77777777" w:rsidR="00340C2B" w:rsidRPr="008D4056" w:rsidRDefault="00340C2B" w:rsidP="00253F01">
            <w:pPr>
              <w:pStyle w:val="TAH"/>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846" w14:textId="77777777" w:rsidR="00340C2B" w:rsidRPr="008D4056" w:rsidRDefault="00340C2B" w:rsidP="00253F01">
            <w:pPr>
              <w:pStyle w:val="TAH"/>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847" w14:textId="77777777" w:rsidR="00340C2B" w:rsidRPr="008D4056" w:rsidRDefault="00340C2B" w:rsidP="00253F01">
            <w:pPr>
              <w:pStyle w:val="TAH"/>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848" w14:textId="77777777" w:rsidR="00340C2B" w:rsidRPr="008D4056" w:rsidRDefault="00340C2B" w:rsidP="00253F01">
            <w:pPr>
              <w:pStyle w:val="TAH"/>
              <w:rPr>
                <w:lang w:val="en-US" w:eastAsia="zh-CN"/>
              </w:rPr>
            </w:pPr>
            <w:r w:rsidRPr="00A973C0">
              <w:rPr>
                <w:lang w:val="en-US" w:eastAsia="ko-KR"/>
              </w:rPr>
              <w:t>|2*fy_high – 3*fx_low|</w:t>
            </w:r>
          </w:p>
        </w:tc>
      </w:tr>
      <w:tr w:rsidR="00340C2B" w:rsidRPr="008D4056" w14:paraId="0725A84F"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4A"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4B" w14:textId="77777777" w:rsidR="00340C2B" w:rsidRPr="008D4056" w:rsidRDefault="00340C2B" w:rsidP="00253F01">
            <w:pPr>
              <w:pStyle w:val="TAH"/>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84C" w14:textId="77777777" w:rsidR="00340C2B" w:rsidRPr="008D4056" w:rsidRDefault="00340C2B" w:rsidP="00253F01">
            <w:pPr>
              <w:pStyle w:val="TAH"/>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84D" w14:textId="77777777" w:rsidR="00340C2B" w:rsidRPr="008D4056" w:rsidRDefault="00340C2B" w:rsidP="00253F01">
            <w:pPr>
              <w:pStyle w:val="TAH"/>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84E" w14:textId="77777777" w:rsidR="00340C2B" w:rsidRPr="008D4056" w:rsidRDefault="00340C2B" w:rsidP="00253F01">
            <w:pPr>
              <w:pStyle w:val="TAH"/>
              <w:rPr>
                <w:lang w:val="en-US" w:eastAsia="zh-CN"/>
              </w:rPr>
            </w:pPr>
            <w:r w:rsidRPr="00A973C0">
              <w:rPr>
                <w:lang w:val="en-US" w:eastAsia="ko-KR"/>
              </w:rPr>
              <w:t>930</w:t>
            </w:r>
          </w:p>
        </w:tc>
      </w:tr>
      <w:tr w:rsidR="00340C2B" w:rsidRPr="008D4056" w14:paraId="0725A85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50" w14:textId="77777777" w:rsidR="00340C2B" w:rsidRPr="008D4056" w:rsidRDefault="00340C2B"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51" w14:textId="77777777" w:rsidR="00340C2B" w:rsidRPr="008D4056" w:rsidRDefault="00340C2B" w:rsidP="00253F01">
            <w:pPr>
              <w:pStyle w:val="TAH"/>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852" w14:textId="77777777" w:rsidR="00340C2B" w:rsidRPr="008D4056" w:rsidRDefault="00340C2B" w:rsidP="00253F01">
            <w:pPr>
              <w:pStyle w:val="TAH"/>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853" w14:textId="77777777" w:rsidR="00340C2B" w:rsidRPr="008D4056" w:rsidRDefault="00340C2B" w:rsidP="00253F01">
            <w:pPr>
              <w:pStyle w:val="TAH"/>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854" w14:textId="77777777" w:rsidR="00340C2B" w:rsidRPr="008D4056" w:rsidRDefault="00340C2B" w:rsidP="00253F01">
            <w:pPr>
              <w:pStyle w:val="TAH"/>
              <w:rPr>
                <w:lang w:val="en-US" w:eastAsia="zh-CN"/>
              </w:rPr>
            </w:pPr>
            <w:r w:rsidRPr="00A973C0">
              <w:rPr>
                <w:lang w:val="en-US" w:eastAsia="ko-KR"/>
              </w:rPr>
              <w:t>|2*fy_high + 3*fx_high|</w:t>
            </w:r>
          </w:p>
        </w:tc>
      </w:tr>
      <w:tr w:rsidR="00340C2B" w:rsidRPr="008D4056" w14:paraId="0725A85B"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856"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857" w14:textId="77777777" w:rsidR="00340C2B" w:rsidRPr="008D4056" w:rsidRDefault="00340C2B" w:rsidP="00253F01">
            <w:pPr>
              <w:pStyle w:val="TAH"/>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858" w14:textId="77777777" w:rsidR="00340C2B" w:rsidRPr="008D4056" w:rsidRDefault="00340C2B" w:rsidP="00253F01">
            <w:pPr>
              <w:pStyle w:val="TAH"/>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859" w14:textId="77777777" w:rsidR="00340C2B" w:rsidRPr="008D4056" w:rsidRDefault="00340C2B" w:rsidP="00253F01">
            <w:pPr>
              <w:pStyle w:val="TAH"/>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85A" w14:textId="77777777" w:rsidR="00340C2B" w:rsidRPr="008D4056" w:rsidRDefault="00340C2B" w:rsidP="00253F01">
            <w:pPr>
              <w:pStyle w:val="TAH"/>
              <w:rPr>
                <w:lang w:val="en-US" w:eastAsia="zh-CN"/>
              </w:rPr>
            </w:pPr>
            <w:r w:rsidRPr="00A973C0">
              <w:rPr>
                <w:lang w:val="en-US" w:eastAsia="ko-KR"/>
              </w:rPr>
              <w:t>6315</w:t>
            </w:r>
          </w:p>
        </w:tc>
      </w:tr>
    </w:tbl>
    <w:p w14:paraId="0725A85C" w14:textId="77777777" w:rsidR="00340C2B" w:rsidRPr="008F7A94" w:rsidRDefault="00340C2B" w:rsidP="00340C2B"/>
    <w:p w14:paraId="0725A85D" w14:textId="77777777" w:rsidR="00340C2B" w:rsidRDefault="00340C2B" w:rsidP="00340C2B">
      <w:pPr>
        <w:rPr>
          <w:rFonts w:eastAsia="MS Mincho"/>
          <w:i/>
          <w:color w:val="0000FF"/>
          <w:lang w:val="en-US" w:eastAsia="ja-JP"/>
        </w:rPr>
      </w:pPr>
      <w:r>
        <w:rPr>
          <w:lang w:val="en-US"/>
        </w:rPr>
        <w:t xml:space="preserve">Based on Table </w:t>
      </w:r>
      <w:r>
        <w:rPr>
          <w:lang w:val="en-US" w:eastAsia="ja-JP"/>
        </w:rPr>
        <w:t>7.6</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0725A85E" w14:textId="77777777" w:rsidR="00340C2B" w:rsidRDefault="00340C2B" w:rsidP="00340C2B">
      <w:pPr>
        <w:pStyle w:val="Heading4"/>
        <w:ind w:left="864" w:hanging="864"/>
        <w:rPr>
          <w:lang w:val="en-US"/>
        </w:rPr>
      </w:pPr>
      <w:bookmarkStart w:id="162" w:name="_Toc87877023"/>
      <w:r>
        <w:rPr>
          <w:lang w:val="en-US" w:eastAsia="ja-JP"/>
        </w:rPr>
        <w:t>7.6</w:t>
      </w:r>
      <w:r>
        <w:rPr>
          <w:lang w:val="en-US"/>
        </w:rPr>
        <w:t>.1.</w:t>
      </w:r>
      <w:r>
        <w:rPr>
          <w:lang w:val="en-US" w:eastAsia="ja-JP"/>
        </w:rPr>
        <w:t>3</w:t>
      </w:r>
      <w:r>
        <w:rPr>
          <w:rFonts w:ascii="Calibri" w:hAnsi="Calibri"/>
          <w:sz w:val="21"/>
          <w:szCs w:val="22"/>
          <w:lang w:val="en-US" w:eastAsia="sv-SE"/>
        </w:rPr>
        <w:tab/>
      </w:r>
      <w:r>
        <w:rPr>
          <w:lang w:val="en-US"/>
        </w:rPr>
        <w:t>MSD</w:t>
      </w:r>
      <w:bookmarkEnd w:id="162"/>
    </w:p>
    <w:p w14:paraId="0725A860" w14:textId="4F456A4D" w:rsidR="00340C2B" w:rsidRPr="009E49EB" w:rsidRDefault="00340C2B" w:rsidP="00340C2B">
      <w:pPr>
        <w:rPr>
          <w:lang w:val="x-none" w:eastAsia="ja-JP"/>
        </w:rPr>
      </w:pPr>
      <w:r w:rsidRPr="00C75720">
        <w:t>When uplink CA configurations CA_</w:t>
      </w:r>
      <w:r>
        <w:t>3</w:t>
      </w:r>
      <w:r w:rsidRPr="00C75720">
        <w:t>A-8A is paired with downlink CA configuration CA_3A-</w:t>
      </w:r>
      <w:r>
        <w:t>7</w:t>
      </w:r>
      <w:r w:rsidRPr="00C75720">
        <w:t>A</w:t>
      </w:r>
      <w:r>
        <w:t>-8A</w:t>
      </w:r>
      <w:r w:rsidRPr="00C75720">
        <w:t>-</w:t>
      </w:r>
      <w:r>
        <w:t>38</w:t>
      </w:r>
      <w:r w:rsidRPr="00C75720">
        <w:t xml:space="preserve">A there </w:t>
      </w:r>
      <w:r>
        <w:t>is</w:t>
      </w:r>
      <w:r w:rsidRPr="00C75720">
        <w:t xml:space="preserve"> no additional analysis of MSD because it is solved in fallback band combination.</w:t>
      </w:r>
    </w:p>
    <w:p w14:paraId="0725A861" w14:textId="77777777" w:rsidR="00340C2B" w:rsidRDefault="00340C2B" w:rsidP="00340C2B">
      <w:pPr>
        <w:pStyle w:val="Heading4"/>
        <w:ind w:left="864" w:hanging="864"/>
        <w:rPr>
          <w:lang w:val="en-US"/>
        </w:rPr>
      </w:pPr>
      <w:bookmarkStart w:id="163" w:name="_Toc87877024"/>
      <w:r>
        <w:rPr>
          <w:lang w:val="en-US" w:eastAsia="ja-JP"/>
        </w:rPr>
        <w:t>7.6</w:t>
      </w:r>
      <w:r>
        <w:rPr>
          <w:lang w:val="en-US"/>
        </w:rPr>
        <w:t>.1.</w:t>
      </w:r>
      <w:r>
        <w:rPr>
          <w:lang w:val="en-US" w:eastAsia="ja-JP"/>
        </w:rPr>
        <w:t>4</w:t>
      </w:r>
      <w:r>
        <w:rPr>
          <w:lang w:val="en-US"/>
        </w:rPr>
        <w:tab/>
        <w:t>∆TIB and ∆RIB values</w:t>
      </w:r>
      <w:bookmarkEnd w:id="163"/>
    </w:p>
    <w:p w14:paraId="0725A863" w14:textId="350BF8EB" w:rsidR="000D6C22" w:rsidRPr="000C47D7" w:rsidRDefault="00340C2B" w:rsidP="000C47D7">
      <w:pPr>
        <w:rPr>
          <w:lang w:val="x-none" w:eastAsia="ja-JP"/>
        </w:rPr>
      </w:pPr>
      <w:r w:rsidRPr="00DF3E87">
        <w:t>The same requirements of lower order combination which are specified in TS36.101 can be applied.</w:t>
      </w:r>
    </w:p>
    <w:p w14:paraId="0725A864" w14:textId="77777777" w:rsidR="000C47D7" w:rsidRDefault="000C47D7" w:rsidP="000C47D7">
      <w:pPr>
        <w:pStyle w:val="Heading2"/>
      </w:pPr>
      <w:bookmarkStart w:id="164" w:name="_Toc87877025"/>
      <w:r>
        <w:rPr>
          <w:lang w:val="en-US"/>
        </w:rPr>
        <w:t>7.7</w:t>
      </w:r>
      <w:r>
        <w:tab/>
        <w:t>LTE-A inter-band CA</w:t>
      </w:r>
      <w:r>
        <w:rPr>
          <w:rFonts w:eastAsia="Malgun Gothic"/>
          <w:lang w:eastAsia="ko-KR"/>
        </w:rPr>
        <w:t>: Band 3</w:t>
      </w:r>
      <w:r>
        <w:t xml:space="preserve"> and Band 8 and Band 20 and Band 38 DL </w:t>
      </w:r>
      <w:r>
        <w:rPr>
          <w:rFonts w:eastAsia="Malgun Gothic"/>
          <w:lang w:eastAsia="ko-KR"/>
        </w:rPr>
        <w:t>with 2</w:t>
      </w:r>
      <w:r>
        <w:t xml:space="preserve"> bands UL</w:t>
      </w:r>
      <w:bookmarkEnd w:id="164"/>
    </w:p>
    <w:p w14:paraId="0725A865" w14:textId="77777777" w:rsidR="000C47D7" w:rsidRDefault="000C47D7" w:rsidP="000C47D7">
      <w:pPr>
        <w:pStyle w:val="Heading3"/>
        <w:rPr>
          <w:rFonts w:ascii="Calibri" w:hAnsi="Calibri"/>
          <w:sz w:val="22"/>
          <w:szCs w:val="22"/>
          <w:lang w:eastAsia="sv-SE"/>
        </w:rPr>
      </w:pPr>
      <w:bookmarkStart w:id="165" w:name="_Toc87877026"/>
      <w:r>
        <w:t>7.7</w:t>
      </w:r>
      <w:r>
        <w:rPr>
          <w:lang w:eastAsia="ko-KR"/>
        </w:rPr>
        <w:t>.1</w:t>
      </w:r>
      <w:r>
        <w:rPr>
          <w:rFonts w:ascii="Calibri" w:hAnsi="Calibri"/>
          <w:sz w:val="22"/>
          <w:szCs w:val="22"/>
          <w:lang w:eastAsia="sv-SE"/>
        </w:rPr>
        <w:tab/>
      </w:r>
      <w:r>
        <w:t>List of specific combination issues</w:t>
      </w:r>
      <w:bookmarkEnd w:id="165"/>
    </w:p>
    <w:p w14:paraId="0725A866" w14:textId="77777777" w:rsidR="000C47D7" w:rsidRDefault="000C47D7" w:rsidP="000C47D7">
      <w:pPr>
        <w:pStyle w:val="Heading4"/>
        <w:ind w:left="864" w:hanging="864"/>
        <w:rPr>
          <w:lang w:val="en-US" w:eastAsia="ko-KR"/>
        </w:rPr>
      </w:pPr>
      <w:bookmarkStart w:id="166" w:name="_Toc87877027"/>
      <w:r w:rsidRPr="000003F0">
        <w:t>7.7.1.1</w:t>
      </w:r>
      <w:r w:rsidRPr="000003F0">
        <w:rPr>
          <w:rFonts w:ascii="Calibri" w:hAnsi="Calibri"/>
          <w:sz w:val="21"/>
          <w:szCs w:val="22"/>
        </w:rPr>
        <w:tab/>
      </w:r>
      <w:r w:rsidRPr="000003F0">
        <w:t>Ch</w:t>
      </w:r>
      <w:r>
        <w:rPr>
          <w:lang w:val="en-US"/>
        </w:rPr>
        <w:t>annel bandwidths per operating band for CA</w:t>
      </w:r>
      <w:bookmarkEnd w:id="166"/>
    </w:p>
    <w:p w14:paraId="0725A867" w14:textId="77777777" w:rsidR="000C47D7" w:rsidRDefault="000C47D7" w:rsidP="000003F0">
      <w:pPr>
        <w:pStyle w:val="TH"/>
      </w:pPr>
      <w:r>
        <w:t xml:space="preserve">Table </w:t>
      </w:r>
      <w:r>
        <w:rPr>
          <w:lang w:val="en-US" w:eastAsia="ja-JP"/>
        </w:rPr>
        <w:t>7.7</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C47D7" w14:paraId="0725A869"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868" w14:textId="77777777" w:rsidR="000C47D7" w:rsidRDefault="000C47D7" w:rsidP="00253F01">
            <w:pPr>
              <w:pStyle w:val="TAH"/>
            </w:pPr>
            <w:r>
              <w:t>E-UTRA CA configuration / Bandwidth combination set</w:t>
            </w:r>
          </w:p>
        </w:tc>
      </w:tr>
      <w:tr w:rsidR="000C47D7" w14:paraId="0725A876"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0725A86A" w14:textId="77777777" w:rsidR="000C47D7" w:rsidRDefault="000C47D7"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86B" w14:textId="77777777" w:rsidR="000C47D7" w:rsidRDefault="000C47D7"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6C" w14:textId="77777777" w:rsidR="000C47D7" w:rsidRDefault="000C47D7"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D" w14:textId="77777777" w:rsidR="000C47D7" w:rsidRDefault="000C47D7">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E" w14:textId="77777777" w:rsidR="000C47D7" w:rsidRDefault="000C47D7">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F" w14:textId="77777777" w:rsidR="000C47D7" w:rsidRDefault="000C47D7">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0" w14:textId="77777777" w:rsidR="000C47D7" w:rsidRDefault="000C47D7">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1" w14:textId="77777777" w:rsidR="000C47D7" w:rsidRDefault="000C47D7">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2" w14:textId="77777777" w:rsidR="000C47D7" w:rsidRDefault="000C47D7">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873" w14:textId="77777777" w:rsidR="000C47D7" w:rsidRDefault="000C47D7">
            <w:pPr>
              <w:pStyle w:val="TAH"/>
            </w:pPr>
            <w:r>
              <w:t>Maximum aggregated bandwidth</w:t>
            </w:r>
          </w:p>
          <w:p w14:paraId="0725A874" w14:textId="77777777" w:rsidR="000C47D7" w:rsidRDefault="000C47D7">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725A875" w14:textId="77777777" w:rsidR="000C47D7" w:rsidRDefault="000C47D7">
            <w:pPr>
              <w:pStyle w:val="TAH"/>
            </w:pPr>
            <w:r>
              <w:t>Bandwidth combination set</w:t>
            </w:r>
          </w:p>
        </w:tc>
      </w:tr>
      <w:tr w:rsidR="000C47D7" w14:paraId="0725A882"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0725A877" w14:textId="77777777" w:rsidR="000C47D7" w:rsidRDefault="000C47D7" w:rsidP="00253F01">
            <w:pPr>
              <w:pStyle w:val="TAC"/>
              <w:rPr>
                <w:lang w:eastAsia="ko-KR"/>
              </w:rPr>
            </w:pPr>
            <w:r>
              <w:rPr>
                <w:lang w:eastAsia="ja-JP"/>
              </w:rPr>
              <w:t>CA_3A-8A-20A-38A</w:t>
            </w:r>
          </w:p>
        </w:tc>
        <w:tc>
          <w:tcPr>
            <w:tcW w:w="739" w:type="pct"/>
            <w:vMerge w:val="restart"/>
            <w:tcBorders>
              <w:top w:val="single" w:sz="4" w:space="0" w:color="auto"/>
              <w:left w:val="single" w:sz="4" w:space="0" w:color="auto"/>
              <w:right w:val="single" w:sz="4" w:space="0" w:color="auto"/>
            </w:tcBorders>
            <w:vAlign w:val="center"/>
            <w:hideMark/>
          </w:tcPr>
          <w:p w14:paraId="0725A878" w14:textId="77777777" w:rsidR="000C47D7" w:rsidRDefault="000C47D7">
            <w:pPr>
              <w:pStyle w:val="TAC"/>
              <w:rPr>
                <w:b/>
                <w:color w:val="FF0000"/>
                <w:lang w:eastAsia="ko-KR"/>
              </w:rPr>
            </w:pPr>
            <w:r>
              <w:rPr>
                <w:color w:val="000000"/>
                <w:lang w:eastAsia="ja-JP"/>
              </w:rPr>
              <w:t xml:space="preserve">CA_3A-8A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79" w14:textId="77777777" w:rsidR="000C47D7" w:rsidRDefault="000C47D7">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87A" w14:textId="77777777" w:rsidR="000C47D7" w:rsidRDefault="000C47D7">
            <w:pPr>
              <w:pStyle w:val="TAC"/>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87B" w14:textId="77777777" w:rsidR="000C47D7" w:rsidRDefault="000C47D7">
            <w:pPr>
              <w:pStyle w:val="TAC"/>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C"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D" w14:textId="77777777" w:rsidR="000C47D7" w:rsidRDefault="000C47D7">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E" w14:textId="77777777" w:rsidR="000C47D7" w:rsidRDefault="000C47D7">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F" w14:textId="77777777" w:rsidR="000C47D7" w:rsidRDefault="000C47D7">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880" w14:textId="77777777" w:rsidR="000C47D7" w:rsidRDefault="000C47D7">
            <w:pPr>
              <w:pStyle w:val="TAC"/>
              <w:rPr>
                <w:lang w:eastAsia="ja-JP"/>
              </w:rPr>
            </w:pPr>
            <w:r>
              <w:rPr>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0725A881" w14:textId="77777777" w:rsidR="000C47D7" w:rsidRDefault="000C47D7">
            <w:pPr>
              <w:pStyle w:val="TAC"/>
              <w:rPr>
                <w:lang w:eastAsia="ko-KR"/>
              </w:rPr>
            </w:pPr>
            <w:r>
              <w:rPr>
                <w:lang w:eastAsia="ko-KR"/>
              </w:rPr>
              <w:t>0</w:t>
            </w:r>
          </w:p>
        </w:tc>
      </w:tr>
      <w:tr w:rsidR="000C47D7" w14:paraId="0725A88E" w14:textId="77777777" w:rsidTr="00845C4D">
        <w:trPr>
          <w:trHeight w:val="340"/>
          <w:jc w:val="center"/>
        </w:trPr>
        <w:tc>
          <w:tcPr>
            <w:tcW w:w="0" w:type="auto"/>
            <w:vMerge/>
            <w:tcBorders>
              <w:left w:val="single" w:sz="4" w:space="0" w:color="auto"/>
              <w:right w:val="single" w:sz="4" w:space="0" w:color="auto"/>
            </w:tcBorders>
            <w:vAlign w:val="center"/>
            <w:hideMark/>
          </w:tcPr>
          <w:p w14:paraId="0725A883" w14:textId="77777777" w:rsidR="000C47D7" w:rsidRDefault="000C47D7" w:rsidP="00253F01">
            <w:pPr>
              <w:pStyle w:val="TAC"/>
              <w:rPr>
                <w:lang w:eastAsia="ko-KR"/>
              </w:rPr>
            </w:pPr>
          </w:p>
        </w:tc>
        <w:tc>
          <w:tcPr>
            <w:tcW w:w="0" w:type="auto"/>
            <w:vMerge/>
            <w:tcBorders>
              <w:left w:val="single" w:sz="4" w:space="0" w:color="auto"/>
              <w:right w:val="single" w:sz="4" w:space="0" w:color="auto"/>
            </w:tcBorders>
            <w:vAlign w:val="center"/>
            <w:hideMark/>
          </w:tcPr>
          <w:p w14:paraId="0725A884" w14:textId="77777777" w:rsidR="000C47D7" w:rsidRDefault="000C47D7"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85" w14:textId="77777777" w:rsidR="000C47D7" w:rsidRDefault="000C47D7">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886" w14:textId="77777777" w:rsidR="000C47D7" w:rsidRDefault="000C47D7">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87" w14:textId="77777777" w:rsidR="000C47D7" w:rsidRDefault="000C47D7">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88" w14:textId="77777777" w:rsidR="000C47D7" w:rsidRDefault="000C47D7">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89" w14:textId="77777777" w:rsidR="000C47D7" w:rsidRDefault="000C47D7">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8A" w14:textId="77777777" w:rsidR="000C47D7" w:rsidRDefault="000C47D7">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88B" w14:textId="77777777" w:rsidR="000C47D7" w:rsidRDefault="000C47D7">
            <w:pPr>
              <w:pStyle w:val="TAC"/>
              <w:rPr>
                <w:lang w:val="it-IT"/>
              </w:rPr>
            </w:pPr>
          </w:p>
        </w:tc>
        <w:tc>
          <w:tcPr>
            <w:tcW w:w="0" w:type="auto"/>
            <w:vMerge/>
            <w:tcBorders>
              <w:left w:val="single" w:sz="4" w:space="0" w:color="auto"/>
              <w:right w:val="single" w:sz="4" w:space="0" w:color="auto"/>
            </w:tcBorders>
            <w:vAlign w:val="center"/>
            <w:hideMark/>
          </w:tcPr>
          <w:p w14:paraId="0725A88C" w14:textId="77777777" w:rsidR="000C47D7" w:rsidRDefault="000C47D7" w:rsidP="00253F01">
            <w:pPr>
              <w:pStyle w:val="TAC"/>
              <w:rPr>
                <w:lang w:eastAsia="ja-JP"/>
              </w:rPr>
            </w:pPr>
          </w:p>
        </w:tc>
        <w:tc>
          <w:tcPr>
            <w:tcW w:w="0" w:type="auto"/>
            <w:vMerge/>
            <w:tcBorders>
              <w:left w:val="single" w:sz="4" w:space="0" w:color="auto"/>
              <w:right w:val="single" w:sz="4" w:space="0" w:color="auto"/>
            </w:tcBorders>
            <w:vAlign w:val="center"/>
            <w:hideMark/>
          </w:tcPr>
          <w:p w14:paraId="0725A88D" w14:textId="77777777" w:rsidR="000C47D7" w:rsidRDefault="000C47D7" w:rsidP="00253F01">
            <w:pPr>
              <w:pStyle w:val="TAC"/>
              <w:rPr>
                <w:lang w:eastAsia="ko-KR"/>
              </w:rPr>
            </w:pPr>
          </w:p>
        </w:tc>
      </w:tr>
      <w:tr w:rsidR="000C47D7" w14:paraId="0725A89A" w14:textId="77777777" w:rsidTr="00845C4D">
        <w:trPr>
          <w:trHeight w:val="340"/>
          <w:jc w:val="center"/>
        </w:trPr>
        <w:tc>
          <w:tcPr>
            <w:tcW w:w="0" w:type="auto"/>
            <w:vMerge/>
            <w:tcBorders>
              <w:left w:val="single" w:sz="4" w:space="0" w:color="auto"/>
              <w:right w:val="single" w:sz="4" w:space="0" w:color="auto"/>
            </w:tcBorders>
            <w:vAlign w:val="center"/>
          </w:tcPr>
          <w:p w14:paraId="0725A88F" w14:textId="77777777" w:rsidR="000C47D7" w:rsidRDefault="000C47D7" w:rsidP="00253F01">
            <w:pPr>
              <w:pStyle w:val="TAC"/>
              <w:rPr>
                <w:lang w:eastAsia="ko-KR"/>
              </w:rPr>
            </w:pPr>
          </w:p>
        </w:tc>
        <w:tc>
          <w:tcPr>
            <w:tcW w:w="0" w:type="auto"/>
            <w:vMerge/>
            <w:tcBorders>
              <w:left w:val="single" w:sz="4" w:space="0" w:color="auto"/>
              <w:right w:val="single" w:sz="4" w:space="0" w:color="auto"/>
            </w:tcBorders>
            <w:vAlign w:val="center"/>
          </w:tcPr>
          <w:p w14:paraId="0725A890" w14:textId="77777777" w:rsidR="000C47D7" w:rsidRDefault="000C47D7"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891" w14:textId="77777777" w:rsidR="000C47D7" w:rsidRDefault="000C47D7">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892" w14:textId="77777777" w:rsidR="000C47D7" w:rsidRDefault="000C47D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3" w14:textId="77777777" w:rsidR="000C47D7" w:rsidRDefault="000C47D7">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4"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5"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6" w14:textId="77777777" w:rsidR="000C47D7" w:rsidRDefault="000C47D7">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7" w14:textId="77777777" w:rsidR="000C47D7" w:rsidRDefault="000C47D7">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898" w14:textId="77777777" w:rsidR="000C47D7" w:rsidRDefault="000C47D7" w:rsidP="00253F01">
            <w:pPr>
              <w:pStyle w:val="TAC"/>
              <w:rPr>
                <w:lang w:eastAsia="ja-JP"/>
              </w:rPr>
            </w:pPr>
          </w:p>
        </w:tc>
        <w:tc>
          <w:tcPr>
            <w:tcW w:w="0" w:type="auto"/>
            <w:vMerge/>
            <w:tcBorders>
              <w:left w:val="single" w:sz="4" w:space="0" w:color="auto"/>
              <w:right w:val="single" w:sz="4" w:space="0" w:color="auto"/>
            </w:tcBorders>
            <w:vAlign w:val="center"/>
          </w:tcPr>
          <w:p w14:paraId="0725A899" w14:textId="77777777" w:rsidR="000C47D7" w:rsidRDefault="000C47D7" w:rsidP="00253F01">
            <w:pPr>
              <w:pStyle w:val="TAC"/>
              <w:rPr>
                <w:lang w:eastAsia="ko-KR"/>
              </w:rPr>
            </w:pPr>
          </w:p>
        </w:tc>
      </w:tr>
      <w:tr w:rsidR="000C47D7" w14:paraId="0725A8A6" w14:textId="77777777" w:rsidTr="00845C4D">
        <w:trPr>
          <w:trHeight w:val="340"/>
          <w:jc w:val="center"/>
        </w:trPr>
        <w:tc>
          <w:tcPr>
            <w:tcW w:w="0" w:type="auto"/>
            <w:vMerge/>
            <w:tcBorders>
              <w:left w:val="single" w:sz="4" w:space="0" w:color="auto"/>
              <w:right w:val="single" w:sz="4" w:space="0" w:color="auto"/>
            </w:tcBorders>
            <w:vAlign w:val="center"/>
          </w:tcPr>
          <w:p w14:paraId="0725A89B" w14:textId="77777777" w:rsidR="000C47D7" w:rsidRDefault="000C47D7" w:rsidP="00253F01">
            <w:pPr>
              <w:pStyle w:val="TAC"/>
              <w:rPr>
                <w:lang w:eastAsia="ko-KR"/>
              </w:rPr>
            </w:pPr>
          </w:p>
        </w:tc>
        <w:tc>
          <w:tcPr>
            <w:tcW w:w="0" w:type="auto"/>
            <w:vMerge/>
            <w:tcBorders>
              <w:left w:val="single" w:sz="4" w:space="0" w:color="auto"/>
              <w:right w:val="single" w:sz="4" w:space="0" w:color="auto"/>
            </w:tcBorders>
            <w:vAlign w:val="center"/>
          </w:tcPr>
          <w:p w14:paraId="0725A89C" w14:textId="77777777" w:rsidR="000C47D7" w:rsidRDefault="000C47D7"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89D" w14:textId="77777777" w:rsidR="000C47D7" w:rsidRDefault="000C47D7">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89E" w14:textId="77777777" w:rsidR="000C47D7" w:rsidRDefault="000C47D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F" w14:textId="77777777" w:rsidR="000C47D7" w:rsidRDefault="000C47D7">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8A0"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1"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2"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3" w14:textId="77777777" w:rsidR="000C47D7" w:rsidRDefault="000C47D7">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8A4" w14:textId="77777777" w:rsidR="000C47D7" w:rsidRDefault="000C47D7" w:rsidP="00253F01">
            <w:pPr>
              <w:pStyle w:val="TAC"/>
              <w:rPr>
                <w:lang w:eastAsia="ja-JP"/>
              </w:rPr>
            </w:pPr>
          </w:p>
        </w:tc>
        <w:tc>
          <w:tcPr>
            <w:tcW w:w="0" w:type="auto"/>
            <w:vMerge/>
            <w:tcBorders>
              <w:left w:val="single" w:sz="4" w:space="0" w:color="auto"/>
              <w:right w:val="single" w:sz="4" w:space="0" w:color="auto"/>
            </w:tcBorders>
            <w:vAlign w:val="center"/>
          </w:tcPr>
          <w:p w14:paraId="0725A8A5" w14:textId="77777777" w:rsidR="000C47D7" w:rsidRDefault="000C47D7" w:rsidP="00253F01">
            <w:pPr>
              <w:pStyle w:val="TAC"/>
              <w:rPr>
                <w:lang w:eastAsia="ko-KR"/>
              </w:rPr>
            </w:pPr>
          </w:p>
        </w:tc>
      </w:tr>
    </w:tbl>
    <w:p w14:paraId="0725A8A7" w14:textId="77777777" w:rsidR="000C47D7" w:rsidRDefault="000C47D7" w:rsidP="000C47D7">
      <w:pPr>
        <w:rPr>
          <w:lang w:val="en-US"/>
        </w:rPr>
      </w:pPr>
    </w:p>
    <w:p w14:paraId="0725A8A8" w14:textId="77777777" w:rsidR="000C47D7" w:rsidRDefault="000C47D7" w:rsidP="000C47D7">
      <w:pPr>
        <w:pStyle w:val="Heading4"/>
        <w:ind w:left="864" w:hanging="864"/>
        <w:rPr>
          <w:lang w:val="en-US" w:eastAsia="ko-KR"/>
        </w:rPr>
      </w:pPr>
      <w:bookmarkStart w:id="167" w:name="_Toc87877028"/>
      <w:r w:rsidRPr="000003F0">
        <w:t>7.7.1.2</w:t>
      </w:r>
      <w:r w:rsidRPr="000003F0">
        <w:rPr>
          <w:rFonts w:ascii="Calibri" w:hAnsi="Calibri"/>
          <w:sz w:val="21"/>
          <w:szCs w:val="22"/>
        </w:rPr>
        <w:tab/>
      </w:r>
      <w:r w:rsidRPr="000003F0">
        <w:t>Co-</w:t>
      </w:r>
      <w:r>
        <w:t>existence studies</w:t>
      </w:r>
      <w:r>
        <w:rPr>
          <w:lang w:eastAsia="ko-KR"/>
        </w:rPr>
        <w:t xml:space="preserve"> for LTE-A UL CA_3A-8A and DL CA_3A-8A-20A-38A</w:t>
      </w:r>
      <w:bookmarkEnd w:id="167"/>
    </w:p>
    <w:p w14:paraId="0725A8A9" w14:textId="77777777" w:rsidR="000C47D7" w:rsidRDefault="000C47D7" w:rsidP="000C47D7">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7.7</w:t>
      </w:r>
      <w:r>
        <w:rPr>
          <w:lang w:val="en-US"/>
        </w:rPr>
        <w:t>.1.2-1</w:t>
      </w:r>
    </w:p>
    <w:p w14:paraId="0725A8AA" w14:textId="77777777" w:rsidR="000C47D7" w:rsidRDefault="000C47D7" w:rsidP="000003F0">
      <w:pPr>
        <w:pStyle w:val="TH"/>
      </w:pPr>
      <w:r>
        <w:t>Table 7.7.1.2-1: Harmonic and IMD analysis</w:t>
      </w:r>
      <w:r w:rsidRPr="00EA0FBF">
        <w:t xml:space="preserve"> </w:t>
      </w:r>
      <w:r>
        <w:t>for UL_CA_3A-8A</w:t>
      </w:r>
    </w:p>
    <w:tbl>
      <w:tblPr>
        <w:tblW w:w="5000" w:type="pct"/>
        <w:tblLook w:val="04A0" w:firstRow="1" w:lastRow="0" w:firstColumn="1" w:lastColumn="0" w:noHBand="0" w:noVBand="1"/>
      </w:tblPr>
      <w:tblGrid>
        <w:gridCol w:w="2922"/>
        <w:gridCol w:w="1663"/>
        <w:gridCol w:w="1663"/>
        <w:gridCol w:w="1570"/>
        <w:gridCol w:w="1803"/>
      </w:tblGrid>
      <w:tr w:rsidR="000C47D7" w:rsidRPr="008D4056" w14:paraId="0725A8B0"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8AB" w14:textId="77777777" w:rsidR="000C47D7" w:rsidRPr="008D4056" w:rsidRDefault="000C47D7"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8AC" w14:textId="77777777" w:rsidR="000C47D7" w:rsidRPr="008D4056" w:rsidRDefault="000C47D7"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8AD" w14:textId="77777777" w:rsidR="000C47D7" w:rsidRPr="008D4056" w:rsidRDefault="000C47D7"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8AE" w14:textId="77777777" w:rsidR="000C47D7" w:rsidRPr="008D4056" w:rsidRDefault="000C47D7"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8AF" w14:textId="77777777" w:rsidR="000C47D7" w:rsidRPr="008D4056" w:rsidRDefault="000C47D7" w:rsidP="00253F01">
            <w:pPr>
              <w:pStyle w:val="TAH"/>
              <w:rPr>
                <w:lang w:val="en-US" w:eastAsia="zh-CN"/>
              </w:rPr>
            </w:pPr>
            <w:r w:rsidRPr="008D4056">
              <w:rPr>
                <w:lang w:val="en-US" w:eastAsia="zh-CN"/>
              </w:rPr>
              <w:t>fy_high</w:t>
            </w:r>
          </w:p>
        </w:tc>
      </w:tr>
      <w:tr w:rsidR="000C47D7" w:rsidRPr="008D4056" w14:paraId="0725A8B6"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B1" w14:textId="77777777" w:rsidR="000C47D7" w:rsidRPr="008D4056" w:rsidRDefault="000C47D7"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8B2" w14:textId="77777777" w:rsidR="000C47D7" w:rsidRPr="008D4056" w:rsidRDefault="000C47D7" w:rsidP="00253F01">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8B3" w14:textId="77777777" w:rsidR="000C47D7" w:rsidRPr="008D4056" w:rsidRDefault="000C47D7" w:rsidP="00253F01">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8B4" w14:textId="77777777" w:rsidR="000C47D7" w:rsidRPr="008D4056" w:rsidRDefault="000C47D7" w:rsidP="00253F01">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8B5" w14:textId="77777777" w:rsidR="000C47D7" w:rsidRPr="008D4056" w:rsidRDefault="000C47D7" w:rsidP="00253F01">
            <w:pPr>
              <w:pStyle w:val="TAC"/>
              <w:rPr>
                <w:lang w:val="en-US" w:eastAsia="zh-CN"/>
              </w:rPr>
            </w:pPr>
            <w:r w:rsidRPr="00A973C0">
              <w:rPr>
                <w:lang w:val="en-US" w:eastAsia="ko-KR"/>
              </w:rPr>
              <w:t>1785</w:t>
            </w:r>
          </w:p>
        </w:tc>
      </w:tr>
      <w:tr w:rsidR="000C47D7" w:rsidRPr="008D4056" w14:paraId="0725A8B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B7" w14:textId="77777777" w:rsidR="000C47D7" w:rsidRPr="008D4056" w:rsidRDefault="000C47D7"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8B8" w14:textId="77777777" w:rsidR="000C47D7" w:rsidRPr="008D4056" w:rsidRDefault="000C47D7" w:rsidP="00253F01">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8B9" w14:textId="77777777" w:rsidR="000C47D7" w:rsidRPr="008D4056" w:rsidRDefault="000C47D7" w:rsidP="00253F01">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8BA" w14:textId="77777777" w:rsidR="000C47D7" w:rsidRPr="008D4056" w:rsidRDefault="000C47D7" w:rsidP="00253F01">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8BB" w14:textId="77777777" w:rsidR="000C47D7" w:rsidRPr="008D4056" w:rsidRDefault="000C47D7" w:rsidP="00253F01">
            <w:pPr>
              <w:pStyle w:val="TAC"/>
              <w:rPr>
                <w:lang w:val="en-US" w:eastAsia="zh-CN"/>
              </w:rPr>
            </w:pPr>
            <w:r w:rsidRPr="00A973C0">
              <w:rPr>
                <w:lang w:val="en-US" w:eastAsia="ko-KR"/>
              </w:rPr>
              <w:t>2* fy_high</w:t>
            </w:r>
          </w:p>
        </w:tc>
      </w:tr>
      <w:tr w:rsidR="000C47D7" w:rsidRPr="008D4056" w14:paraId="0725A8C2"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BD" w14:textId="77777777" w:rsidR="000C47D7" w:rsidRPr="008D4056" w:rsidRDefault="000C47D7"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8BE" w14:textId="77777777" w:rsidR="000C47D7" w:rsidRPr="008D4056" w:rsidRDefault="000C47D7" w:rsidP="00253F01">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8BF" w14:textId="77777777" w:rsidR="000C47D7" w:rsidRPr="008D4056" w:rsidRDefault="000C47D7" w:rsidP="00253F01">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8C0" w14:textId="77777777" w:rsidR="000C47D7" w:rsidRPr="008D4056" w:rsidRDefault="000C47D7" w:rsidP="00253F01">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8C1" w14:textId="77777777" w:rsidR="000C47D7" w:rsidRPr="008D4056" w:rsidRDefault="000C47D7" w:rsidP="00253F01">
            <w:pPr>
              <w:pStyle w:val="TAC"/>
              <w:rPr>
                <w:lang w:val="en-US" w:eastAsia="zh-CN"/>
              </w:rPr>
            </w:pPr>
            <w:r w:rsidRPr="00A973C0">
              <w:rPr>
                <w:lang w:val="en-US" w:eastAsia="ko-KR"/>
              </w:rPr>
              <w:t>3570</w:t>
            </w:r>
          </w:p>
        </w:tc>
      </w:tr>
      <w:tr w:rsidR="000C47D7" w:rsidRPr="008D4056" w14:paraId="0725A8C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C3" w14:textId="77777777" w:rsidR="000C47D7" w:rsidRPr="008D4056" w:rsidRDefault="000C47D7"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8C4" w14:textId="77777777" w:rsidR="000C47D7" w:rsidRPr="008D4056" w:rsidRDefault="000C47D7" w:rsidP="00253F01">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8C5" w14:textId="77777777" w:rsidR="000C47D7" w:rsidRPr="008D4056" w:rsidRDefault="000C47D7" w:rsidP="00253F01">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8C6" w14:textId="77777777" w:rsidR="000C47D7" w:rsidRPr="008D4056" w:rsidRDefault="000C47D7" w:rsidP="00253F01">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8C7" w14:textId="77777777" w:rsidR="000C47D7" w:rsidRPr="008D4056" w:rsidRDefault="000C47D7" w:rsidP="00253F01">
            <w:pPr>
              <w:pStyle w:val="TAC"/>
              <w:rPr>
                <w:lang w:val="en-US" w:eastAsia="zh-CN"/>
              </w:rPr>
            </w:pPr>
            <w:r w:rsidRPr="00A973C0">
              <w:rPr>
                <w:lang w:val="en-US" w:eastAsia="ko-KR"/>
              </w:rPr>
              <w:t>3* fy_high</w:t>
            </w:r>
          </w:p>
        </w:tc>
      </w:tr>
      <w:tr w:rsidR="000C47D7" w:rsidRPr="008D4056" w14:paraId="0725A8CE"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C9" w14:textId="77777777" w:rsidR="000C47D7" w:rsidRPr="008D4056" w:rsidRDefault="000C47D7"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CA" w14:textId="77777777" w:rsidR="000C47D7" w:rsidRPr="008D4056" w:rsidRDefault="000C47D7" w:rsidP="00253F01">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8CB" w14:textId="77777777" w:rsidR="000C47D7" w:rsidRPr="008D4056" w:rsidRDefault="000C47D7" w:rsidP="00253F01">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8CC" w14:textId="77777777" w:rsidR="000C47D7" w:rsidRPr="008D4056" w:rsidRDefault="000C47D7" w:rsidP="00253F01">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8CD" w14:textId="77777777" w:rsidR="000C47D7" w:rsidRPr="008D4056" w:rsidRDefault="000C47D7" w:rsidP="00253F01">
            <w:pPr>
              <w:pStyle w:val="TAC"/>
              <w:rPr>
                <w:lang w:val="en-US" w:eastAsia="zh-CN"/>
              </w:rPr>
            </w:pPr>
            <w:r w:rsidRPr="00A973C0">
              <w:rPr>
                <w:lang w:val="en-US" w:eastAsia="ko-KR"/>
              </w:rPr>
              <w:t>5355</w:t>
            </w:r>
          </w:p>
        </w:tc>
      </w:tr>
      <w:tr w:rsidR="000C47D7" w:rsidRPr="008D4056" w14:paraId="0725A8D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CF" w14:textId="77777777" w:rsidR="000C47D7" w:rsidRPr="008D4056" w:rsidRDefault="000C47D7"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D0" w14:textId="77777777" w:rsidR="000C47D7" w:rsidRPr="008D4056" w:rsidRDefault="000C47D7" w:rsidP="00253F01">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8D1" w14:textId="77777777" w:rsidR="000C47D7" w:rsidRPr="008D4056" w:rsidRDefault="000C47D7" w:rsidP="00253F01">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8D2" w14:textId="77777777" w:rsidR="000C47D7" w:rsidRPr="008D4056" w:rsidRDefault="000C47D7" w:rsidP="00253F01">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D3" w14:textId="77777777" w:rsidR="000C47D7" w:rsidRPr="008D4056" w:rsidRDefault="000C47D7" w:rsidP="00253F01">
            <w:pPr>
              <w:pStyle w:val="TAC"/>
              <w:rPr>
                <w:lang w:val="en-US" w:eastAsia="zh-CN"/>
              </w:rPr>
            </w:pPr>
            <w:r w:rsidRPr="00A973C0">
              <w:rPr>
                <w:lang w:val="en-US" w:eastAsia="ko-KR"/>
              </w:rPr>
              <w:t>|fy_high + fx_high|</w:t>
            </w:r>
          </w:p>
        </w:tc>
      </w:tr>
      <w:tr w:rsidR="000C47D7" w:rsidRPr="008D4056" w14:paraId="0725A8DA"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D5"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D6" w14:textId="77777777" w:rsidR="000C47D7" w:rsidRPr="008D4056" w:rsidRDefault="000C47D7" w:rsidP="00253F01">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8D7" w14:textId="77777777" w:rsidR="000C47D7" w:rsidRPr="008D4056" w:rsidRDefault="000C47D7" w:rsidP="00253F01">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8D8" w14:textId="77777777" w:rsidR="000C47D7" w:rsidRPr="008D4056" w:rsidRDefault="000C47D7" w:rsidP="00253F01">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8D9" w14:textId="77777777" w:rsidR="000C47D7" w:rsidRPr="008D4056" w:rsidRDefault="000C47D7" w:rsidP="00253F01">
            <w:pPr>
              <w:pStyle w:val="TAC"/>
              <w:rPr>
                <w:lang w:val="en-US" w:eastAsia="zh-CN"/>
              </w:rPr>
            </w:pPr>
            <w:r w:rsidRPr="00A973C0">
              <w:rPr>
                <w:lang w:val="en-US" w:eastAsia="ko-KR"/>
              </w:rPr>
              <w:t>2700</w:t>
            </w:r>
          </w:p>
        </w:tc>
      </w:tr>
      <w:tr w:rsidR="000C47D7" w:rsidRPr="008D4056" w14:paraId="0725A8E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DB" w14:textId="77777777" w:rsidR="000C47D7" w:rsidRPr="008D4056" w:rsidRDefault="000C47D7"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DC" w14:textId="77777777" w:rsidR="000C47D7" w:rsidRPr="008D4056" w:rsidRDefault="000C47D7" w:rsidP="00253F01">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DD" w14:textId="77777777" w:rsidR="000C47D7" w:rsidRPr="008D4056" w:rsidRDefault="000C47D7" w:rsidP="00253F01">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DE" w14:textId="77777777" w:rsidR="000C47D7" w:rsidRPr="008D4056" w:rsidRDefault="000C47D7" w:rsidP="00253F01">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DF" w14:textId="77777777" w:rsidR="000C47D7" w:rsidRPr="008D4056" w:rsidRDefault="000C47D7" w:rsidP="00253F01">
            <w:pPr>
              <w:pStyle w:val="TAC"/>
              <w:rPr>
                <w:lang w:val="en-US" w:eastAsia="zh-CN"/>
              </w:rPr>
            </w:pPr>
            <w:r w:rsidRPr="00A973C0">
              <w:rPr>
                <w:lang w:val="en-US" w:eastAsia="ko-KR"/>
              </w:rPr>
              <w:t>|2*fy_high – fx_low|</w:t>
            </w:r>
          </w:p>
        </w:tc>
      </w:tr>
      <w:tr w:rsidR="000C47D7" w:rsidRPr="008D4056" w14:paraId="0725A8E6"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E1"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E2" w14:textId="77777777" w:rsidR="000C47D7" w:rsidRPr="008D4056" w:rsidRDefault="000C47D7" w:rsidP="00253F01">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8E3" w14:textId="77777777" w:rsidR="000C47D7" w:rsidRPr="008D4056" w:rsidRDefault="000C47D7" w:rsidP="00253F01">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8E4" w14:textId="77777777" w:rsidR="000C47D7" w:rsidRPr="008D4056" w:rsidRDefault="000C47D7" w:rsidP="00253F01">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8E5" w14:textId="77777777" w:rsidR="000C47D7" w:rsidRPr="008D4056" w:rsidRDefault="000C47D7" w:rsidP="00253F01">
            <w:pPr>
              <w:pStyle w:val="TAC"/>
              <w:rPr>
                <w:lang w:val="en-US" w:eastAsia="zh-CN"/>
              </w:rPr>
            </w:pPr>
            <w:r w:rsidRPr="00A973C0">
              <w:rPr>
                <w:lang w:val="en-US" w:eastAsia="ko-KR"/>
              </w:rPr>
              <w:t>2690</w:t>
            </w:r>
          </w:p>
        </w:tc>
      </w:tr>
      <w:tr w:rsidR="000C47D7" w:rsidRPr="008D4056" w14:paraId="0725A8E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E7" w14:textId="77777777" w:rsidR="000C47D7" w:rsidRPr="008D4056" w:rsidRDefault="000C47D7"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E8" w14:textId="77777777" w:rsidR="000C47D7" w:rsidRPr="008D4056" w:rsidRDefault="000C47D7" w:rsidP="00253F01">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8E9" w14:textId="77777777" w:rsidR="000C47D7" w:rsidRPr="008D4056" w:rsidRDefault="000C47D7" w:rsidP="00253F01">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8EA" w14:textId="77777777" w:rsidR="000C47D7" w:rsidRPr="008D4056" w:rsidRDefault="000C47D7" w:rsidP="00253F01">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EB" w14:textId="77777777" w:rsidR="000C47D7" w:rsidRPr="008D4056" w:rsidRDefault="000C47D7" w:rsidP="00253F01">
            <w:pPr>
              <w:pStyle w:val="TAC"/>
              <w:rPr>
                <w:lang w:val="en-US" w:eastAsia="zh-CN"/>
              </w:rPr>
            </w:pPr>
            <w:r w:rsidRPr="00A973C0">
              <w:rPr>
                <w:lang w:val="en-US" w:eastAsia="ko-KR"/>
              </w:rPr>
              <w:t>|2*fy_high + fx_high|</w:t>
            </w:r>
          </w:p>
        </w:tc>
      </w:tr>
      <w:tr w:rsidR="000C47D7" w:rsidRPr="008D4056" w14:paraId="0725A8F2"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ED"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EE" w14:textId="77777777" w:rsidR="000C47D7" w:rsidRPr="008D4056" w:rsidRDefault="000C47D7" w:rsidP="00253F01">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8EF" w14:textId="77777777" w:rsidR="000C47D7" w:rsidRPr="008D4056" w:rsidRDefault="000C47D7" w:rsidP="00253F01">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8F0" w14:textId="77777777" w:rsidR="000C47D7" w:rsidRPr="008D4056" w:rsidRDefault="000C47D7" w:rsidP="00253F01">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8F1" w14:textId="77777777" w:rsidR="000C47D7" w:rsidRPr="008D4056" w:rsidRDefault="000C47D7" w:rsidP="00253F01">
            <w:pPr>
              <w:pStyle w:val="TAC"/>
              <w:rPr>
                <w:lang w:val="en-US" w:eastAsia="zh-CN"/>
              </w:rPr>
            </w:pPr>
            <w:r w:rsidRPr="00A973C0">
              <w:rPr>
                <w:lang w:val="en-US" w:eastAsia="ko-KR"/>
              </w:rPr>
              <w:t>4485</w:t>
            </w:r>
          </w:p>
        </w:tc>
      </w:tr>
      <w:tr w:rsidR="000C47D7" w:rsidRPr="008D4056" w14:paraId="0725A8F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F3" w14:textId="77777777" w:rsidR="000C47D7" w:rsidRPr="008D4056" w:rsidRDefault="000C47D7"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F4" w14:textId="77777777" w:rsidR="000C47D7" w:rsidRPr="008D4056" w:rsidRDefault="000C47D7" w:rsidP="00253F01">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F5" w14:textId="77777777" w:rsidR="000C47D7" w:rsidRPr="008D4056" w:rsidRDefault="000C47D7" w:rsidP="00253F01">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F6" w14:textId="77777777" w:rsidR="000C47D7" w:rsidRPr="008D4056" w:rsidRDefault="000C47D7" w:rsidP="00253F01">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F7" w14:textId="77777777" w:rsidR="000C47D7" w:rsidRPr="008D4056" w:rsidRDefault="000C47D7" w:rsidP="00253F01">
            <w:pPr>
              <w:pStyle w:val="TAC"/>
              <w:rPr>
                <w:lang w:val="en-US" w:eastAsia="zh-CN"/>
              </w:rPr>
            </w:pPr>
            <w:r w:rsidRPr="00A973C0">
              <w:rPr>
                <w:lang w:val="en-US" w:eastAsia="ko-KR"/>
              </w:rPr>
              <w:t>|3*fy_high – fx_low|</w:t>
            </w:r>
          </w:p>
        </w:tc>
      </w:tr>
      <w:tr w:rsidR="000C47D7" w:rsidRPr="008D4056" w14:paraId="0725A8FE"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F9"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FA" w14:textId="77777777" w:rsidR="000C47D7" w:rsidRPr="008D4056" w:rsidRDefault="000C47D7" w:rsidP="00253F01">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8FB" w14:textId="77777777" w:rsidR="000C47D7" w:rsidRPr="008D4056" w:rsidRDefault="000C47D7" w:rsidP="00253F01">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8FC" w14:textId="77777777" w:rsidR="000C47D7" w:rsidRPr="008D4056" w:rsidRDefault="000C47D7" w:rsidP="00253F01">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8FD" w14:textId="77777777" w:rsidR="000C47D7" w:rsidRPr="008D4056" w:rsidRDefault="000C47D7" w:rsidP="00253F01">
            <w:pPr>
              <w:pStyle w:val="TAC"/>
              <w:rPr>
                <w:lang w:val="en-US" w:eastAsia="zh-CN"/>
              </w:rPr>
            </w:pPr>
            <w:r w:rsidRPr="00A973C0">
              <w:rPr>
                <w:lang w:val="en-US" w:eastAsia="ko-KR"/>
              </w:rPr>
              <w:t>4475</w:t>
            </w:r>
          </w:p>
        </w:tc>
      </w:tr>
      <w:tr w:rsidR="000C47D7" w:rsidRPr="008D4056" w14:paraId="0725A90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FF" w14:textId="77777777" w:rsidR="000C47D7" w:rsidRPr="008D4056" w:rsidRDefault="000C47D7"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00" w14:textId="77777777" w:rsidR="000C47D7" w:rsidRPr="008D4056" w:rsidRDefault="000C47D7" w:rsidP="00253F01">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901" w14:textId="77777777" w:rsidR="000C47D7" w:rsidRPr="008D4056" w:rsidRDefault="000C47D7" w:rsidP="00253F01">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902" w14:textId="77777777" w:rsidR="000C47D7" w:rsidRPr="008D4056" w:rsidRDefault="000C47D7" w:rsidP="00253F01">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903" w14:textId="77777777" w:rsidR="000C47D7" w:rsidRPr="008D4056" w:rsidRDefault="000C47D7" w:rsidP="00253F01">
            <w:pPr>
              <w:pStyle w:val="TAC"/>
              <w:rPr>
                <w:lang w:val="en-US" w:eastAsia="zh-CN"/>
              </w:rPr>
            </w:pPr>
            <w:r w:rsidRPr="00A973C0">
              <w:rPr>
                <w:lang w:val="en-US" w:eastAsia="ko-KR"/>
              </w:rPr>
              <w:t>|3*fy_high + fx_high|</w:t>
            </w:r>
          </w:p>
        </w:tc>
      </w:tr>
      <w:tr w:rsidR="000C47D7" w:rsidRPr="008D4056" w14:paraId="0725A90A"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05"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06" w14:textId="77777777" w:rsidR="000C47D7" w:rsidRPr="008D4056" w:rsidRDefault="000C47D7" w:rsidP="00253F01">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907" w14:textId="77777777" w:rsidR="000C47D7" w:rsidRPr="008D4056" w:rsidRDefault="000C47D7" w:rsidP="00253F01">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908" w14:textId="77777777" w:rsidR="000C47D7" w:rsidRPr="008D4056" w:rsidRDefault="000C47D7" w:rsidP="00253F01">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909" w14:textId="77777777" w:rsidR="000C47D7" w:rsidRPr="008D4056" w:rsidRDefault="000C47D7" w:rsidP="00253F01">
            <w:pPr>
              <w:pStyle w:val="TAC"/>
              <w:rPr>
                <w:lang w:val="en-US" w:eastAsia="zh-CN"/>
              </w:rPr>
            </w:pPr>
            <w:r w:rsidRPr="00A973C0">
              <w:rPr>
                <w:lang w:val="en-US" w:eastAsia="ko-KR"/>
              </w:rPr>
              <w:t>6270</w:t>
            </w:r>
          </w:p>
        </w:tc>
      </w:tr>
      <w:tr w:rsidR="000C47D7" w:rsidRPr="008D4056" w14:paraId="0725A91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0B" w14:textId="77777777" w:rsidR="000C47D7" w:rsidRPr="008D4056" w:rsidRDefault="000C47D7"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0C" w14:textId="77777777" w:rsidR="000C47D7" w:rsidRPr="008D4056" w:rsidRDefault="000C47D7" w:rsidP="00253F01">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90D" w14:textId="77777777" w:rsidR="000C47D7" w:rsidRPr="008D4056" w:rsidRDefault="000C47D7" w:rsidP="00253F01">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90E" w14:textId="77777777" w:rsidR="000C47D7" w:rsidRPr="008D4056" w:rsidRDefault="000C47D7" w:rsidP="00253F01">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90F" w14:textId="77777777" w:rsidR="000C47D7" w:rsidRPr="008D4056" w:rsidRDefault="000C47D7" w:rsidP="00253F01">
            <w:pPr>
              <w:pStyle w:val="TAC"/>
              <w:rPr>
                <w:lang w:val="en-US" w:eastAsia="zh-CN"/>
              </w:rPr>
            </w:pPr>
            <w:r w:rsidRPr="00A973C0">
              <w:rPr>
                <w:lang w:val="en-US" w:eastAsia="ko-KR"/>
              </w:rPr>
              <w:t>|2*fx_high + 2*fy_high|</w:t>
            </w:r>
          </w:p>
        </w:tc>
      </w:tr>
      <w:tr w:rsidR="000C47D7" w:rsidRPr="008D4056" w14:paraId="0725A916"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11"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12" w14:textId="77777777" w:rsidR="000C47D7" w:rsidRPr="008D4056" w:rsidRDefault="000C47D7" w:rsidP="00253F01">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913" w14:textId="77777777" w:rsidR="000C47D7" w:rsidRPr="008D4056" w:rsidRDefault="000C47D7" w:rsidP="00253F01">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914" w14:textId="77777777" w:rsidR="000C47D7" w:rsidRPr="008D4056" w:rsidRDefault="000C47D7" w:rsidP="00253F01">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915" w14:textId="77777777" w:rsidR="000C47D7" w:rsidRPr="008D4056" w:rsidRDefault="000C47D7" w:rsidP="00253F01">
            <w:pPr>
              <w:pStyle w:val="TAC"/>
              <w:rPr>
                <w:lang w:val="en-US" w:eastAsia="zh-CN"/>
              </w:rPr>
            </w:pPr>
            <w:r w:rsidRPr="00A973C0">
              <w:rPr>
                <w:lang w:val="en-US" w:eastAsia="ko-KR"/>
              </w:rPr>
              <w:t>5400</w:t>
            </w:r>
          </w:p>
        </w:tc>
      </w:tr>
      <w:tr w:rsidR="000C47D7" w:rsidRPr="008D4056" w14:paraId="0725A91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17" w14:textId="77777777" w:rsidR="000C47D7" w:rsidRPr="008D4056" w:rsidRDefault="000C47D7"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18" w14:textId="77777777" w:rsidR="000C47D7" w:rsidRPr="008D4056" w:rsidRDefault="000C47D7" w:rsidP="00253F01">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919" w14:textId="77777777" w:rsidR="000C47D7" w:rsidRPr="008D4056" w:rsidRDefault="000C47D7" w:rsidP="00253F01">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91A" w14:textId="77777777" w:rsidR="000C47D7" w:rsidRPr="008D4056" w:rsidRDefault="000C47D7" w:rsidP="00253F01">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91B" w14:textId="77777777" w:rsidR="000C47D7" w:rsidRPr="008D4056" w:rsidRDefault="000C47D7" w:rsidP="00253F01">
            <w:pPr>
              <w:pStyle w:val="TAC"/>
              <w:rPr>
                <w:lang w:val="en-US" w:eastAsia="zh-CN"/>
              </w:rPr>
            </w:pPr>
            <w:r w:rsidRPr="00A973C0">
              <w:rPr>
                <w:lang w:val="en-US" w:eastAsia="ko-KR"/>
              </w:rPr>
              <w:t>|fy_high – 4*fx_low|</w:t>
            </w:r>
          </w:p>
        </w:tc>
      </w:tr>
      <w:tr w:rsidR="000C47D7" w:rsidRPr="008D4056" w14:paraId="0725A922"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1D"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1E" w14:textId="77777777" w:rsidR="000C47D7" w:rsidRPr="008D4056" w:rsidRDefault="000C47D7" w:rsidP="00253F01">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91F" w14:textId="77777777" w:rsidR="000C47D7" w:rsidRPr="008D4056" w:rsidRDefault="000C47D7" w:rsidP="00253F01">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920" w14:textId="77777777" w:rsidR="000C47D7" w:rsidRPr="008D4056" w:rsidRDefault="000C47D7" w:rsidP="00253F01">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921" w14:textId="77777777" w:rsidR="000C47D7" w:rsidRPr="008D4056" w:rsidRDefault="000C47D7" w:rsidP="00253F01">
            <w:pPr>
              <w:pStyle w:val="TAC"/>
              <w:rPr>
                <w:lang w:val="en-US" w:eastAsia="zh-CN"/>
              </w:rPr>
            </w:pPr>
            <w:r w:rsidRPr="00A973C0">
              <w:rPr>
                <w:lang w:val="en-US" w:eastAsia="ko-KR"/>
              </w:rPr>
              <w:t>1735</w:t>
            </w:r>
          </w:p>
        </w:tc>
      </w:tr>
      <w:tr w:rsidR="000C47D7" w:rsidRPr="008D4056" w14:paraId="0725A92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23" w14:textId="77777777" w:rsidR="000C47D7" w:rsidRPr="008D4056" w:rsidRDefault="000C47D7"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24" w14:textId="77777777" w:rsidR="000C47D7" w:rsidRPr="008D4056" w:rsidRDefault="000C47D7" w:rsidP="00253F01">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925" w14:textId="77777777" w:rsidR="000C47D7" w:rsidRPr="008D4056" w:rsidRDefault="000C47D7" w:rsidP="00253F01">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926" w14:textId="77777777" w:rsidR="000C47D7" w:rsidRPr="008D4056" w:rsidRDefault="000C47D7" w:rsidP="00253F01">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927" w14:textId="77777777" w:rsidR="000C47D7" w:rsidRPr="008D4056" w:rsidRDefault="000C47D7" w:rsidP="00253F01">
            <w:pPr>
              <w:pStyle w:val="TAC"/>
              <w:rPr>
                <w:lang w:val="en-US" w:eastAsia="zh-CN"/>
              </w:rPr>
            </w:pPr>
            <w:r w:rsidRPr="00A973C0">
              <w:rPr>
                <w:lang w:val="en-US" w:eastAsia="ko-KR"/>
              </w:rPr>
              <w:t>|fy_high + 4*fx_high|</w:t>
            </w:r>
          </w:p>
        </w:tc>
      </w:tr>
      <w:tr w:rsidR="000C47D7" w:rsidRPr="008D4056" w14:paraId="0725A92E"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29"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2A" w14:textId="77777777" w:rsidR="000C47D7" w:rsidRPr="008D4056" w:rsidRDefault="000C47D7" w:rsidP="00253F01">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92B" w14:textId="77777777" w:rsidR="000C47D7" w:rsidRPr="008D4056" w:rsidRDefault="000C47D7" w:rsidP="00253F01">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92C" w14:textId="77777777" w:rsidR="000C47D7" w:rsidRPr="008D4056" w:rsidRDefault="000C47D7" w:rsidP="00253F01">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92D" w14:textId="77777777" w:rsidR="000C47D7" w:rsidRPr="008D4056" w:rsidRDefault="000C47D7" w:rsidP="00253F01">
            <w:pPr>
              <w:pStyle w:val="TAC"/>
              <w:rPr>
                <w:lang w:val="en-US" w:eastAsia="zh-CN"/>
              </w:rPr>
            </w:pPr>
            <w:r w:rsidRPr="00A973C0">
              <w:rPr>
                <w:lang w:val="en-US" w:eastAsia="ko-KR"/>
              </w:rPr>
              <w:t>5445</w:t>
            </w:r>
          </w:p>
        </w:tc>
      </w:tr>
      <w:tr w:rsidR="000C47D7" w:rsidRPr="008D4056" w14:paraId="0725A93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2F" w14:textId="77777777" w:rsidR="000C47D7" w:rsidRPr="008D4056" w:rsidRDefault="000C47D7"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30" w14:textId="77777777" w:rsidR="000C47D7" w:rsidRPr="008D4056" w:rsidRDefault="000C47D7" w:rsidP="00253F01">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931" w14:textId="77777777" w:rsidR="000C47D7" w:rsidRPr="008D4056" w:rsidRDefault="000C47D7" w:rsidP="00253F01">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932" w14:textId="77777777" w:rsidR="000C47D7" w:rsidRPr="008D4056" w:rsidRDefault="000C47D7" w:rsidP="00253F01">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933" w14:textId="77777777" w:rsidR="000C47D7" w:rsidRPr="008D4056" w:rsidRDefault="000C47D7" w:rsidP="00253F01">
            <w:pPr>
              <w:pStyle w:val="TAC"/>
              <w:rPr>
                <w:lang w:val="en-US" w:eastAsia="zh-CN"/>
              </w:rPr>
            </w:pPr>
            <w:r w:rsidRPr="00A973C0">
              <w:rPr>
                <w:lang w:val="en-US" w:eastAsia="ko-KR"/>
              </w:rPr>
              <w:t>|2*fy_high – 3*fx_low|</w:t>
            </w:r>
          </w:p>
        </w:tc>
      </w:tr>
      <w:tr w:rsidR="000C47D7" w:rsidRPr="008D4056" w14:paraId="0725A93A"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35"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36" w14:textId="77777777" w:rsidR="000C47D7" w:rsidRPr="008D4056" w:rsidRDefault="000C47D7" w:rsidP="00253F01">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937" w14:textId="77777777" w:rsidR="000C47D7" w:rsidRPr="008D4056" w:rsidRDefault="000C47D7" w:rsidP="00253F01">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938" w14:textId="77777777" w:rsidR="000C47D7" w:rsidRPr="008D4056" w:rsidRDefault="000C47D7" w:rsidP="00253F01">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939" w14:textId="77777777" w:rsidR="000C47D7" w:rsidRPr="008D4056" w:rsidRDefault="000C47D7" w:rsidP="00253F01">
            <w:pPr>
              <w:pStyle w:val="TAC"/>
              <w:rPr>
                <w:lang w:val="en-US" w:eastAsia="zh-CN"/>
              </w:rPr>
            </w:pPr>
            <w:r w:rsidRPr="00A973C0">
              <w:rPr>
                <w:lang w:val="en-US" w:eastAsia="ko-KR"/>
              </w:rPr>
              <w:t>930</w:t>
            </w:r>
          </w:p>
        </w:tc>
      </w:tr>
      <w:tr w:rsidR="000C47D7" w:rsidRPr="008D4056" w14:paraId="0725A94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3B" w14:textId="77777777" w:rsidR="000C47D7" w:rsidRPr="008D4056" w:rsidRDefault="000C47D7"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3C" w14:textId="77777777" w:rsidR="000C47D7" w:rsidRPr="008D4056" w:rsidRDefault="000C47D7" w:rsidP="00253F01">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93D" w14:textId="77777777" w:rsidR="000C47D7" w:rsidRPr="008D4056" w:rsidRDefault="000C47D7" w:rsidP="00253F01">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93E" w14:textId="77777777" w:rsidR="000C47D7" w:rsidRPr="008D4056" w:rsidRDefault="000C47D7" w:rsidP="00253F01">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93F" w14:textId="77777777" w:rsidR="000C47D7" w:rsidRPr="008D4056" w:rsidRDefault="000C47D7" w:rsidP="00253F01">
            <w:pPr>
              <w:pStyle w:val="TAC"/>
              <w:rPr>
                <w:lang w:val="en-US" w:eastAsia="zh-CN"/>
              </w:rPr>
            </w:pPr>
            <w:r w:rsidRPr="00A973C0">
              <w:rPr>
                <w:lang w:val="en-US" w:eastAsia="ko-KR"/>
              </w:rPr>
              <w:t>|2*fy_high + 3*fx_high|</w:t>
            </w:r>
          </w:p>
        </w:tc>
      </w:tr>
      <w:tr w:rsidR="000C47D7" w:rsidRPr="008D4056" w14:paraId="0725A946"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941"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942" w14:textId="77777777" w:rsidR="000C47D7" w:rsidRPr="008D4056" w:rsidRDefault="000C47D7" w:rsidP="00253F01">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943" w14:textId="77777777" w:rsidR="000C47D7" w:rsidRPr="008D4056" w:rsidRDefault="000C47D7" w:rsidP="00253F01">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944" w14:textId="77777777" w:rsidR="000C47D7" w:rsidRPr="008D4056" w:rsidRDefault="000C47D7" w:rsidP="00253F01">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945" w14:textId="77777777" w:rsidR="000C47D7" w:rsidRPr="008D4056" w:rsidRDefault="000C47D7" w:rsidP="00253F01">
            <w:pPr>
              <w:pStyle w:val="TAC"/>
              <w:rPr>
                <w:lang w:val="en-US" w:eastAsia="zh-CN"/>
              </w:rPr>
            </w:pPr>
            <w:r w:rsidRPr="00A973C0">
              <w:rPr>
                <w:lang w:val="en-US" w:eastAsia="ko-KR"/>
              </w:rPr>
              <w:t>6315</w:t>
            </w:r>
          </w:p>
        </w:tc>
      </w:tr>
    </w:tbl>
    <w:p w14:paraId="0725A947" w14:textId="77777777" w:rsidR="000C47D7" w:rsidRDefault="000C47D7" w:rsidP="000C47D7"/>
    <w:p w14:paraId="0725A949" w14:textId="27592D42" w:rsidR="000C47D7" w:rsidRDefault="000C47D7" w:rsidP="000003F0">
      <w:pPr>
        <w:rPr>
          <w:rFonts w:eastAsia="MS Mincho"/>
          <w:lang w:val="en-US" w:eastAsia="ja-JP"/>
        </w:rPr>
      </w:pPr>
      <w:r>
        <w:rPr>
          <w:lang w:val="en-US"/>
        </w:rPr>
        <w:t xml:space="preserve">Based on Table </w:t>
      </w:r>
      <w:r>
        <w:rPr>
          <w:lang w:val="en-US" w:eastAsia="ja-JP"/>
        </w:rPr>
        <w:t>7.7</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14:paraId="0725A94A" w14:textId="77777777" w:rsidR="000C47D7" w:rsidRDefault="000C47D7" w:rsidP="000003F0">
      <w:pPr>
        <w:pStyle w:val="Heading4"/>
        <w:rPr>
          <w:lang w:val="en-US"/>
        </w:rPr>
      </w:pPr>
      <w:bookmarkStart w:id="168" w:name="_Toc87877029"/>
      <w:r>
        <w:rPr>
          <w:lang w:val="en-US" w:eastAsia="ja-JP"/>
        </w:rPr>
        <w:t>7.7</w:t>
      </w:r>
      <w:r>
        <w:rPr>
          <w:lang w:val="en-US"/>
        </w:rPr>
        <w:t>.1.</w:t>
      </w:r>
      <w:r>
        <w:rPr>
          <w:lang w:val="en-US" w:eastAsia="ja-JP"/>
        </w:rPr>
        <w:t>3</w:t>
      </w:r>
      <w:r>
        <w:rPr>
          <w:rFonts w:ascii="Calibri" w:hAnsi="Calibri"/>
          <w:sz w:val="21"/>
          <w:szCs w:val="22"/>
          <w:lang w:val="en-US" w:eastAsia="sv-SE"/>
        </w:rPr>
        <w:tab/>
      </w:r>
      <w:r>
        <w:rPr>
          <w:lang w:val="en-US"/>
        </w:rPr>
        <w:t>MSD</w:t>
      </w:r>
      <w:bookmarkEnd w:id="168"/>
    </w:p>
    <w:p w14:paraId="0725A94C" w14:textId="232A074F" w:rsidR="000C47D7" w:rsidRPr="009E49EB" w:rsidRDefault="000C47D7" w:rsidP="000C47D7">
      <w:pPr>
        <w:rPr>
          <w:lang w:val="x-none" w:eastAsia="ja-JP"/>
        </w:rPr>
      </w:pPr>
      <w:r w:rsidRPr="00C75720">
        <w:t>When uplink CA configurations CA_</w:t>
      </w:r>
      <w:r>
        <w:t>3</w:t>
      </w:r>
      <w:r w:rsidRPr="00C75720">
        <w:t>A-8A is paired with downlink CA configuration CA_3A-</w:t>
      </w:r>
      <w:r>
        <w:t>8</w:t>
      </w:r>
      <w:r w:rsidRPr="00C75720">
        <w:t>A</w:t>
      </w:r>
      <w:r>
        <w:t>-20A</w:t>
      </w:r>
      <w:r w:rsidRPr="00C75720">
        <w:t>-</w:t>
      </w:r>
      <w:r>
        <w:t>38</w:t>
      </w:r>
      <w:r w:rsidRPr="00C75720">
        <w:t xml:space="preserve">A there </w:t>
      </w:r>
      <w:r>
        <w:t>is</w:t>
      </w:r>
      <w:r w:rsidRPr="00C75720">
        <w:t xml:space="preserve"> no additional analysis of MSD because it is solved in fallback band combination.</w:t>
      </w:r>
    </w:p>
    <w:p w14:paraId="0725A94D" w14:textId="77777777" w:rsidR="000C47D7" w:rsidRDefault="000C47D7" w:rsidP="000C47D7">
      <w:pPr>
        <w:pStyle w:val="Heading4"/>
        <w:ind w:left="864" w:hanging="864"/>
        <w:rPr>
          <w:lang w:val="en-US"/>
        </w:rPr>
      </w:pPr>
      <w:bookmarkStart w:id="169" w:name="_Toc87877030"/>
      <w:r>
        <w:rPr>
          <w:lang w:val="en-US" w:eastAsia="ja-JP"/>
        </w:rPr>
        <w:t>7.7</w:t>
      </w:r>
      <w:r>
        <w:rPr>
          <w:lang w:val="en-US"/>
        </w:rPr>
        <w:t>.1.</w:t>
      </w:r>
      <w:r>
        <w:rPr>
          <w:lang w:val="en-US" w:eastAsia="ja-JP"/>
        </w:rPr>
        <w:t>4</w:t>
      </w:r>
      <w:r>
        <w:rPr>
          <w:lang w:val="en-US"/>
        </w:rPr>
        <w:tab/>
        <w:t>∆TIB and ∆RIB values</w:t>
      </w:r>
      <w:bookmarkEnd w:id="169"/>
    </w:p>
    <w:p w14:paraId="0725A94F" w14:textId="1E671C5F" w:rsidR="00340C2B" w:rsidRDefault="000C47D7" w:rsidP="00253F01">
      <w:r w:rsidRPr="00AF5512">
        <w:t>The same requirements of lower order combination which are specified in TS36.101 can be applied.</w:t>
      </w:r>
    </w:p>
    <w:p w14:paraId="0725A950" w14:textId="53C3C3C0" w:rsidR="00AF5512" w:rsidRDefault="00AF5512" w:rsidP="000003F0">
      <w:pPr>
        <w:pStyle w:val="Heading2"/>
      </w:pPr>
      <w:bookmarkStart w:id="170" w:name="_Toc87877031"/>
      <w:r>
        <w:t>7.8</w:t>
      </w:r>
      <w:r>
        <w:tab/>
        <w:t xml:space="preserve">LTE-A inter-band CA: Band </w:t>
      </w:r>
      <w:r>
        <w:rPr>
          <w:rFonts w:hint="eastAsia"/>
          <w:lang w:val="en-US" w:eastAsia="zh-CN"/>
        </w:rPr>
        <w:t>1</w:t>
      </w:r>
      <w:r>
        <w:t xml:space="preserve"> and Band </w:t>
      </w:r>
      <w:r>
        <w:rPr>
          <w:rFonts w:hint="eastAsia"/>
          <w:lang w:val="en-US" w:eastAsia="zh-CN"/>
        </w:rPr>
        <w:t>3</w:t>
      </w:r>
      <w:r>
        <w:t xml:space="preserve"> and Band </w:t>
      </w:r>
      <w:r>
        <w:rPr>
          <w:rFonts w:hint="eastAsia"/>
          <w:lang w:val="en-US" w:eastAsia="zh-CN"/>
        </w:rPr>
        <w:t>20</w:t>
      </w:r>
      <w:r>
        <w:t xml:space="preserve"> and Band </w:t>
      </w:r>
      <w:r>
        <w:rPr>
          <w:rFonts w:hint="eastAsia"/>
          <w:lang w:val="en-US" w:eastAsia="zh-CN"/>
        </w:rPr>
        <w:t>38</w:t>
      </w:r>
      <w:r>
        <w:t xml:space="preserve"> with 2 bands UL</w:t>
      </w:r>
      <w:bookmarkEnd w:id="170"/>
    </w:p>
    <w:p w14:paraId="0725A951" w14:textId="77777777" w:rsidR="00AF5512" w:rsidRDefault="00AF5512" w:rsidP="000003F0">
      <w:pPr>
        <w:pStyle w:val="Heading3"/>
        <w:rPr>
          <w:rFonts w:ascii="Calibri" w:hAnsi="Calibri"/>
          <w:sz w:val="22"/>
          <w:szCs w:val="22"/>
          <w:lang w:eastAsia="sv-SE"/>
        </w:rPr>
      </w:pPr>
      <w:bookmarkStart w:id="171" w:name="_Toc87877032"/>
      <w:r>
        <w:rPr>
          <w:rFonts w:hint="eastAsia"/>
          <w:lang w:eastAsia="zh-CN"/>
        </w:rPr>
        <w:t>7.8</w:t>
      </w:r>
      <w:r>
        <w:rPr>
          <w:lang w:eastAsia="ko-KR"/>
        </w:rPr>
        <w:t>.1</w:t>
      </w:r>
      <w:r>
        <w:rPr>
          <w:rFonts w:ascii="Calibri" w:hAnsi="Calibri"/>
          <w:sz w:val="22"/>
          <w:szCs w:val="22"/>
          <w:lang w:eastAsia="sv-SE"/>
        </w:rPr>
        <w:tab/>
      </w:r>
      <w:r>
        <w:t>List of specific combination issues</w:t>
      </w:r>
      <w:bookmarkEnd w:id="171"/>
    </w:p>
    <w:p w14:paraId="0725A952" w14:textId="77777777" w:rsidR="00AF5512" w:rsidRDefault="00AF5512" w:rsidP="000003F0">
      <w:pPr>
        <w:pStyle w:val="Heading4"/>
        <w:rPr>
          <w:lang w:val="en-US" w:eastAsia="ko-KR"/>
        </w:rPr>
      </w:pPr>
      <w:bookmarkStart w:id="172" w:name="_Toc87877033"/>
      <w:r>
        <w:rPr>
          <w:rFonts w:hint="eastAsia"/>
          <w:lang w:val="en-US" w:eastAsia="zh-CN"/>
        </w:rPr>
        <w:t>7.8</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2"/>
    </w:p>
    <w:p w14:paraId="0725A953" w14:textId="77777777" w:rsidR="00AF5512" w:rsidRDefault="00AF5512" w:rsidP="000003F0">
      <w:pPr>
        <w:pStyle w:val="TH"/>
      </w:pPr>
      <w:r>
        <w:t xml:space="preserve">Table </w:t>
      </w:r>
      <w:r>
        <w:rPr>
          <w:rFonts w:hint="eastAsia"/>
          <w:lang w:val="en-US" w:eastAsia="zh-CN"/>
        </w:rPr>
        <w:t>7.8</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AF5512" w14:paraId="0725A955"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954" w14:textId="77777777" w:rsidR="00AF5512" w:rsidRDefault="00AF5512" w:rsidP="00253F01">
            <w:pPr>
              <w:pStyle w:val="TAH"/>
            </w:pPr>
            <w:r>
              <w:t>E-UTRA CA configuration / Bandwidth combination set</w:t>
            </w:r>
          </w:p>
        </w:tc>
      </w:tr>
      <w:tr w:rsidR="00AF5512" w14:paraId="0725A962" w14:textId="77777777" w:rsidTr="00845C4D">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A956" w14:textId="77777777" w:rsidR="00AF5512" w:rsidRDefault="00AF5512" w:rsidP="00253F01">
            <w:pPr>
              <w:pStyle w:val="TAH"/>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A957" w14:textId="77777777" w:rsidR="00AF5512" w:rsidRDefault="00AF5512"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958" w14:textId="77777777" w:rsidR="00AF5512" w:rsidRDefault="00AF5512">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959" w14:textId="77777777" w:rsidR="00AF5512" w:rsidRDefault="00AF5512">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A" w14:textId="77777777" w:rsidR="00AF5512" w:rsidRDefault="00AF5512">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B" w14:textId="77777777" w:rsidR="00AF5512" w:rsidRDefault="00AF5512">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C" w14:textId="77777777" w:rsidR="00AF5512" w:rsidRDefault="00AF5512">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D" w14:textId="77777777" w:rsidR="00AF5512" w:rsidRDefault="00AF5512">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E" w14:textId="77777777" w:rsidR="00AF5512" w:rsidRDefault="00AF5512">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A95F" w14:textId="77777777" w:rsidR="00AF5512" w:rsidRDefault="00AF5512">
            <w:pPr>
              <w:pStyle w:val="TAH"/>
            </w:pPr>
            <w:r>
              <w:t>Maximum aggregated bandwidth</w:t>
            </w:r>
          </w:p>
          <w:p w14:paraId="0725A960" w14:textId="77777777" w:rsidR="00AF5512" w:rsidRDefault="00AF5512">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A961" w14:textId="77777777" w:rsidR="00AF5512" w:rsidRDefault="00AF5512">
            <w:pPr>
              <w:pStyle w:val="TAH"/>
            </w:pPr>
            <w:r>
              <w:t>Bandwidth combination set</w:t>
            </w:r>
          </w:p>
        </w:tc>
      </w:tr>
      <w:tr w:rsidR="00AF5512" w14:paraId="0725A96F" w14:textId="77777777" w:rsidTr="00845C4D">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A963" w14:textId="77777777" w:rsidR="00AF5512" w:rsidRDefault="00AF5512" w:rsidP="00253F01">
            <w:pPr>
              <w:pStyle w:val="TAC"/>
              <w:rPr>
                <w:lang w:eastAsia="ko-KR"/>
              </w:rPr>
            </w:pPr>
            <w:r>
              <w:rPr>
                <w:rFonts w:hint="eastAsia"/>
                <w:lang w:eastAsia="ja-JP"/>
              </w:rPr>
              <w:t>CA_1A-3A-20A-38A</w:t>
            </w:r>
          </w:p>
        </w:tc>
        <w:tc>
          <w:tcPr>
            <w:tcW w:w="673" w:type="pct"/>
            <w:vMerge w:val="restart"/>
            <w:tcBorders>
              <w:top w:val="single" w:sz="4" w:space="0" w:color="auto"/>
              <w:left w:val="single" w:sz="4" w:space="0" w:color="auto"/>
              <w:right w:val="single" w:sz="4" w:space="0" w:color="auto"/>
            </w:tcBorders>
            <w:vAlign w:val="center"/>
          </w:tcPr>
          <w:p w14:paraId="0725A964" w14:textId="77777777" w:rsidR="00AF5512" w:rsidRDefault="00AF5512">
            <w:pPr>
              <w:pStyle w:val="TAC"/>
              <w:rPr>
                <w:lang w:eastAsia="ja-JP"/>
              </w:rPr>
            </w:pPr>
            <w:r>
              <w:rPr>
                <w:rFonts w:hint="eastAsia"/>
                <w:lang w:eastAsia="ja-JP"/>
              </w:rPr>
              <w:t>CA_1A-20A</w:t>
            </w:r>
          </w:p>
          <w:p w14:paraId="0725A965" w14:textId="77777777" w:rsidR="00AF5512" w:rsidRDefault="00AF5512">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A966" w14:textId="77777777" w:rsidR="00AF5512" w:rsidRDefault="00AF5512">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A967"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68"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69"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A"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B"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C" w14:textId="77777777" w:rsidR="00AF5512" w:rsidRDefault="00AF5512">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A96D" w14:textId="77777777" w:rsidR="00AF5512" w:rsidRDefault="00AF5512">
            <w:pPr>
              <w:pStyle w:val="TAC"/>
              <w:rPr>
                <w:rFonts w:eastAsia="SimSun"/>
                <w:lang w:val="en-US" w:eastAsia="zh-CN"/>
              </w:rPr>
            </w:pPr>
            <w:r>
              <w:rPr>
                <w:rFonts w:eastAsia="SimSun" w:hint="eastAsia"/>
                <w:lang w:val="en-US" w:eastAsia="zh-CN"/>
              </w:rPr>
              <w:t>80</w:t>
            </w:r>
          </w:p>
        </w:tc>
        <w:tc>
          <w:tcPr>
            <w:tcW w:w="663" w:type="pct"/>
            <w:vMerge w:val="restart"/>
            <w:tcBorders>
              <w:top w:val="single" w:sz="4" w:space="0" w:color="auto"/>
              <w:left w:val="single" w:sz="4" w:space="0" w:color="auto"/>
              <w:right w:val="single" w:sz="4" w:space="0" w:color="auto"/>
            </w:tcBorders>
            <w:vAlign w:val="center"/>
          </w:tcPr>
          <w:p w14:paraId="0725A96E" w14:textId="77777777" w:rsidR="00AF5512" w:rsidRDefault="00AF5512">
            <w:pPr>
              <w:pStyle w:val="TAC"/>
              <w:rPr>
                <w:lang w:eastAsia="ko-KR"/>
              </w:rPr>
            </w:pPr>
            <w:r>
              <w:rPr>
                <w:lang w:eastAsia="ko-KR"/>
              </w:rPr>
              <w:t>0</w:t>
            </w:r>
          </w:p>
        </w:tc>
      </w:tr>
      <w:tr w:rsidR="00AF5512" w14:paraId="0725A97B" w14:textId="77777777" w:rsidTr="00845C4D">
        <w:trPr>
          <w:trHeight w:val="283"/>
          <w:jc w:val="center"/>
        </w:trPr>
        <w:tc>
          <w:tcPr>
            <w:tcW w:w="915" w:type="pct"/>
            <w:vMerge/>
            <w:tcBorders>
              <w:left w:val="single" w:sz="4" w:space="0" w:color="auto"/>
              <w:right w:val="single" w:sz="4" w:space="0" w:color="auto"/>
            </w:tcBorders>
            <w:vAlign w:val="center"/>
          </w:tcPr>
          <w:p w14:paraId="0725A970" w14:textId="77777777" w:rsidR="00AF5512" w:rsidRDefault="00AF5512" w:rsidP="00253F01">
            <w:pPr>
              <w:pStyle w:val="TAC"/>
              <w:rPr>
                <w:lang w:eastAsia="ko-KR"/>
              </w:rPr>
            </w:pPr>
          </w:p>
        </w:tc>
        <w:tc>
          <w:tcPr>
            <w:tcW w:w="673" w:type="pct"/>
            <w:vMerge/>
            <w:tcBorders>
              <w:left w:val="single" w:sz="4" w:space="0" w:color="auto"/>
              <w:right w:val="single" w:sz="4" w:space="0" w:color="auto"/>
            </w:tcBorders>
            <w:vAlign w:val="center"/>
          </w:tcPr>
          <w:p w14:paraId="0725A971" w14:textId="77777777" w:rsidR="00AF5512" w:rsidRDefault="00AF5512"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72" w14:textId="77777777" w:rsidR="00AF5512" w:rsidRDefault="00AF5512">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A973"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74"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75"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6"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7"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8" w14:textId="77777777" w:rsidR="00AF5512" w:rsidRDefault="00AF5512">
            <w:pPr>
              <w:pStyle w:val="TAC"/>
            </w:pPr>
            <w:r>
              <w:rPr>
                <w:lang w:eastAsia="ja-JP"/>
              </w:rPr>
              <w:t>Yes</w:t>
            </w:r>
          </w:p>
        </w:tc>
        <w:tc>
          <w:tcPr>
            <w:tcW w:w="596" w:type="pct"/>
            <w:vMerge/>
            <w:tcBorders>
              <w:left w:val="single" w:sz="4" w:space="0" w:color="auto"/>
              <w:right w:val="single" w:sz="4" w:space="0" w:color="auto"/>
            </w:tcBorders>
            <w:vAlign w:val="center"/>
          </w:tcPr>
          <w:p w14:paraId="0725A979" w14:textId="77777777" w:rsidR="00AF5512" w:rsidRDefault="00AF5512" w:rsidP="00253F01">
            <w:pPr>
              <w:pStyle w:val="TAC"/>
              <w:rPr>
                <w:lang w:eastAsia="ja-JP"/>
              </w:rPr>
            </w:pPr>
          </w:p>
        </w:tc>
        <w:tc>
          <w:tcPr>
            <w:tcW w:w="663" w:type="pct"/>
            <w:vMerge/>
            <w:tcBorders>
              <w:left w:val="single" w:sz="4" w:space="0" w:color="auto"/>
              <w:right w:val="single" w:sz="4" w:space="0" w:color="auto"/>
            </w:tcBorders>
            <w:vAlign w:val="center"/>
          </w:tcPr>
          <w:p w14:paraId="0725A97A" w14:textId="77777777" w:rsidR="00AF5512" w:rsidRDefault="00AF5512" w:rsidP="00253F01">
            <w:pPr>
              <w:pStyle w:val="TAC"/>
              <w:rPr>
                <w:lang w:eastAsia="ko-KR"/>
              </w:rPr>
            </w:pPr>
          </w:p>
        </w:tc>
      </w:tr>
      <w:tr w:rsidR="00AF5512" w14:paraId="0725A987" w14:textId="77777777" w:rsidTr="00845C4D">
        <w:trPr>
          <w:trHeight w:val="340"/>
          <w:jc w:val="center"/>
        </w:trPr>
        <w:tc>
          <w:tcPr>
            <w:tcW w:w="915" w:type="pct"/>
            <w:vMerge/>
            <w:tcBorders>
              <w:left w:val="single" w:sz="4" w:space="0" w:color="auto"/>
              <w:right w:val="single" w:sz="4" w:space="0" w:color="auto"/>
            </w:tcBorders>
            <w:vAlign w:val="center"/>
          </w:tcPr>
          <w:p w14:paraId="0725A97C" w14:textId="77777777" w:rsidR="00AF5512" w:rsidRDefault="00AF5512" w:rsidP="00253F01">
            <w:pPr>
              <w:pStyle w:val="TAC"/>
              <w:rPr>
                <w:lang w:eastAsia="ko-KR"/>
              </w:rPr>
            </w:pPr>
          </w:p>
        </w:tc>
        <w:tc>
          <w:tcPr>
            <w:tcW w:w="673" w:type="pct"/>
            <w:vMerge/>
            <w:tcBorders>
              <w:left w:val="single" w:sz="4" w:space="0" w:color="auto"/>
              <w:right w:val="single" w:sz="4" w:space="0" w:color="auto"/>
            </w:tcBorders>
            <w:vAlign w:val="center"/>
          </w:tcPr>
          <w:p w14:paraId="0725A97D" w14:textId="77777777" w:rsidR="00AF5512" w:rsidRDefault="00AF5512"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7E" w14:textId="77777777" w:rsidR="00AF5512" w:rsidRDefault="00AF5512">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97F"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0" w14:textId="77777777" w:rsidR="00AF5512" w:rsidRDefault="00AF5512">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1" w14:textId="77777777" w:rsidR="00AF5512" w:rsidRDefault="00AF5512">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2" w14:textId="77777777" w:rsidR="00AF5512" w:rsidRDefault="00AF5512">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3" w14:textId="77777777" w:rsidR="00AF5512" w:rsidRDefault="00AF5512">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4" w14:textId="77777777" w:rsidR="00AF5512" w:rsidRDefault="00AF5512">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A985" w14:textId="77777777" w:rsidR="00AF5512" w:rsidRDefault="00AF5512" w:rsidP="00253F01">
            <w:pPr>
              <w:pStyle w:val="TAC"/>
              <w:rPr>
                <w:lang w:eastAsia="ja-JP"/>
              </w:rPr>
            </w:pPr>
          </w:p>
        </w:tc>
        <w:tc>
          <w:tcPr>
            <w:tcW w:w="663" w:type="pct"/>
            <w:vMerge/>
            <w:tcBorders>
              <w:left w:val="single" w:sz="4" w:space="0" w:color="auto"/>
              <w:right w:val="single" w:sz="4" w:space="0" w:color="auto"/>
            </w:tcBorders>
            <w:vAlign w:val="center"/>
          </w:tcPr>
          <w:p w14:paraId="0725A986" w14:textId="77777777" w:rsidR="00AF5512" w:rsidRDefault="00AF5512" w:rsidP="00253F01">
            <w:pPr>
              <w:pStyle w:val="TAC"/>
              <w:rPr>
                <w:lang w:eastAsia="ko-KR"/>
              </w:rPr>
            </w:pPr>
          </w:p>
        </w:tc>
      </w:tr>
      <w:tr w:rsidR="00AF5512" w14:paraId="0725A993" w14:textId="77777777" w:rsidTr="00845C4D">
        <w:trPr>
          <w:trHeight w:val="340"/>
          <w:jc w:val="center"/>
        </w:trPr>
        <w:tc>
          <w:tcPr>
            <w:tcW w:w="915" w:type="pct"/>
            <w:vMerge/>
            <w:tcBorders>
              <w:left w:val="single" w:sz="4" w:space="0" w:color="auto"/>
              <w:bottom w:val="single" w:sz="4" w:space="0" w:color="auto"/>
              <w:right w:val="single" w:sz="4" w:space="0" w:color="auto"/>
            </w:tcBorders>
            <w:vAlign w:val="center"/>
          </w:tcPr>
          <w:p w14:paraId="0725A988" w14:textId="77777777" w:rsidR="00AF5512" w:rsidRDefault="00AF5512" w:rsidP="00253F01">
            <w:pPr>
              <w:pStyle w:val="TAC"/>
              <w:rPr>
                <w:lang w:eastAsia="ko-KR"/>
              </w:rPr>
            </w:pPr>
          </w:p>
        </w:tc>
        <w:tc>
          <w:tcPr>
            <w:tcW w:w="673" w:type="pct"/>
            <w:vMerge/>
            <w:tcBorders>
              <w:left w:val="single" w:sz="4" w:space="0" w:color="auto"/>
              <w:bottom w:val="single" w:sz="4" w:space="0" w:color="auto"/>
              <w:right w:val="single" w:sz="4" w:space="0" w:color="auto"/>
            </w:tcBorders>
            <w:vAlign w:val="center"/>
          </w:tcPr>
          <w:p w14:paraId="0725A989" w14:textId="77777777" w:rsidR="00AF5512" w:rsidRDefault="00AF5512"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8A" w14:textId="77777777" w:rsidR="00AF5512" w:rsidRDefault="00AF5512">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A98B"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C" w14:textId="77777777" w:rsidR="00AF5512" w:rsidRDefault="00AF5512">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D"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E"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F"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90" w14:textId="77777777" w:rsidR="00AF5512" w:rsidRDefault="00AF5512">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A991" w14:textId="77777777" w:rsidR="00AF5512" w:rsidRDefault="00AF5512" w:rsidP="00253F01">
            <w:pPr>
              <w:pStyle w:val="TAC"/>
              <w:rPr>
                <w:lang w:eastAsia="ja-JP"/>
              </w:rPr>
            </w:pPr>
          </w:p>
        </w:tc>
        <w:tc>
          <w:tcPr>
            <w:tcW w:w="663" w:type="pct"/>
            <w:vMerge/>
            <w:tcBorders>
              <w:left w:val="single" w:sz="4" w:space="0" w:color="auto"/>
              <w:bottom w:val="single" w:sz="4" w:space="0" w:color="auto"/>
              <w:right w:val="single" w:sz="4" w:space="0" w:color="auto"/>
            </w:tcBorders>
            <w:vAlign w:val="center"/>
          </w:tcPr>
          <w:p w14:paraId="0725A992" w14:textId="77777777" w:rsidR="00AF5512" w:rsidRDefault="00AF5512" w:rsidP="00253F01">
            <w:pPr>
              <w:pStyle w:val="TAC"/>
              <w:rPr>
                <w:lang w:eastAsia="ko-KR"/>
              </w:rPr>
            </w:pPr>
          </w:p>
        </w:tc>
      </w:tr>
    </w:tbl>
    <w:p w14:paraId="0725A994" w14:textId="77777777" w:rsidR="00AF5512" w:rsidRDefault="00AF5512" w:rsidP="00AF5512">
      <w:pPr>
        <w:rPr>
          <w:color w:val="000000" w:themeColor="text1"/>
          <w:lang w:val="en-US"/>
        </w:rPr>
      </w:pPr>
    </w:p>
    <w:p w14:paraId="0725A995" w14:textId="77777777" w:rsidR="00AF5512" w:rsidRDefault="00AF5512" w:rsidP="000003F0">
      <w:pPr>
        <w:pStyle w:val="Heading4"/>
        <w:rPr>
          <w:lang w:val="en-US" w:eastAsia="ko-KR"/>
        </w:rPr>
      </w:pPr>
      <w:bookmarkStart w:id="173" w:name="_Toc87877034"/>
      <w:r>
        <w:rPr>
          <w:rFonts w:hint="eastAsia"/>
          <w:color w:val="000000" w:themeColor="text1"/>
          <w:lang w:val="en-US" w:eastAsia="zh-CN"/>
        </w:rPr>
        <w:t>7.8</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CA_1A-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3"/>
    </w:p>
    <w:p w14:paraId="0725A996" w14:textId="77777777" w:rsidR="00AF5512" w:rsidRDefault="00AF5512" w:rsidP="00AF5512">
      <w:pPr>
        <w:rPr>
          <w:color w:val="000000" w:themeColor="text1"/>
          <w:lang w:val="en-US"/>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.1.2-1</w:t>
      </w:r>
    </w:p>
    <w:p w14:paraId="0725AA40" w14:textId="75A2BA7A" w:rsidR="00AF5512" w:rsidRDefault="00AF5512" w:rsidP="005D56B9">
      <w:pPr>
        <w:pStyle w:val="TH"/>
      </w:pPr>
      <w:r>
        <w:t xml:space="preserve">Table </w:t>
      </w:r>
      <w:r>
        <w:rPr>
          <w:rFonts w:hint="eastAsia"/>
          <w:lang w:val="en-US" w:eastAsia="zh-CN"/>
        </w:rPr>
        <w:t>7.8</w:t>
      </w:r>
      <w:r>
        <w:t>.1.</w:t>
      </w:r>
      <w:r>
        <w:rPr>
          <w:rFonts w:hint="eastAsia"/>
          <w:lang w:val="en-US" w:eastAsia="zh-CN"/>
        </w:rPr>
        <w:t>2</w:t>
      </w:r>
      <w:r>
        <w:t>-1: Harmonic and IMD analysis for UL_CA_1A-20A</w:t>
      </w:r>
    </w:p>
    <w:tbl>
      <w:tblPr>
        <w:tblW w:w="10010" w:type="dxa"/>
        <w:tblInd w:w="-10" w:type="dxa"/>
        <w:tblLayout w:type="fixed"/>
        <w:tblCellMar>
          <w:left w:w="70" w:type="dxa"/>
          <w:right w:w="70" w:type="dxa"/>
        </w:tblCellMar>
        <w:tblLook w:val="04A0" w:firstRow="1" w:lastRow="0" w:firstColumn="1" w:lastColumn="0" w:noHBand="0" w:noVBand="1"/>
      </w:tblPr>
      <w:tblGrid>
        <w:gridCol w:w="2127"/>
        <w:gridCol w:w="1970"/>
        <w:gridCol w:w="1971"/>
        <w:gridCol w:w="1971"/>
        <w:gridCol w:w="1971"/>
      </w:tblGrid>
      <w:tr w:rsidR="00AB179E" w14:paraId="57479573" w14:textId="77777777" w:rsidTr="00253F01">
        <w:trPr>
          <w:trHeight w:val="300"/>
        </w:trPr>
        <w:tc>
          <w:tcPr>
            <w:tcW w:w="2127" w:type="dxa"/>
            <w:tcBorders>
              <w:top w:val="single" w:sz="8" w:space="0" w:color="auto"/>
              <w:left w:val="single" w:sz="8" w:space="0" w:color="auto"/>
              <w:bottom w:val="single" w:sz="8" w:space="0" w:color="auto"/>
              <w:right w:val="single" w:sz="8" w:space="0" w:color="auto"/>
            </w:tcBorders>
            <w:shd w:val="clear" w:color="auto" w:fill="auto"/>
            <w:vAlign w:val="center"/>
          </w:tcPr>
          <w:p w14:paraId="4B2082F6" w14:textId="77777777" w:rsidR="005D56B9" w:rsidRDefault="005D56B9" w:rsidP="00253F01">
            <w:pPr>
              <w:pStyle w:val="TAH"/>
              <w:rPr>
                <w:lang w:val="fi-FI" w:eastAsia="fi-FI"/>
              </w:rPr>
            </w:pPr>
            <w:r>
              <w:rPr>
                <w:lang w:val="fi-FI" w:eastAsia="fi-FI"/>
              </w:rPr>
              <w:t>UE UL carriers</w:t>
            </w:r>
          </w:p>
        </w:tc>
        <w:tc>
          <w:tcPr>
            <w:tcW w:w="1970" w:type="dxa"/>
            <w:tcBorders>
              <w:top w:val="single" w:sz="8" w:space="0" w:color="auto"/>
              <w:left w:val="nil"/>
              <w:bottom w:val="single" w:sz="8" w:space="0" w:color="auto"/>
              <w:right w:val="single" w:sz="8" w:space="0" w:color="auto"/>
            </w:tcBorders>
            <w:shd w:val="clear" w:color="auto" w:fill="auto"/>
            <w:vAlign w:val="center"/>
          </w:tcPr>
          <w:p w14:paraId="394CE4EB" w14:textId="77777777" w:rsidR="005D56B9" w:rsidRDefault="005D56B9" w:rsidP="00253F01">
            <w:pPr>
              <w:pStyle w:val="TAH"/>
              <w:rPr>
                <w:lang w:val="fi-FI" w:eastAsia="fi-FI"/>
              </w:rPr>
            </w:pPr>
            <w:r>
              <w:rPr>
                <w:lang w:val="fi-FI" w:eastAsia="fi-FI"/>
              </w:rPr>
              <w:t>fx_low</w:t>
            </w:r>
          </w:p>
        </w:tc>
        <w:tc>
          <w:tcPr>
            <w:tcW w:w="1971" w:type="dxa"/>
            <w:tcBorders>
              <w:top w:val="single" w:sz="8" w:space="0" w:color="auto"/>
              <w:left w:val="nil"/>
              <w:bottom w:val="single" w:sz="8" w:space="0" w:color="auto"/>
              <w:right w:val="single" w:sz="8" w:space="0" w:color="auto"/>
            </w:tcBorders>
            <w:shd w:val="clear" w:color="auto" w:fill="auto"/>
            <w:vAlign w:val="center"/>
          </w:tcPr>
          <w:p w14:paraId="55F6E522" w14:textId="77777777" w:rsidR="005D56B9" w:rsidRDefault="005D56B9" w:rsidP="00253F01">
            <w:pPr>
              <w:pStyle w:val="TAH"/>
              <w:rPr>
                <w:lang w:val="fi-FI" w:eastAsia="fi-FI"/>
              </w:rPr>
            </w:pPr>
            <w:r>
              <w:rPr>
                <w:lang w:val="fi-FI" w:eastAsia="fi-FI"/>
              </w:rPr>
              <w:t>fx_high</w:t>
            </w:r>
          </w:p>
        </w:tc>
        <w:tc>
          <w:tcPr>
            <w:tcW w:w="1971" w:type="dxa"/>
            <w:tcBorders>
              <w:top w:val="single" w:sz="8" w:space="0" w:color="auto"/>
              <w:left w:val="nil"/>
              <w:bottom w:val="single" w:sz="8" w:space="0" w:color="auto"/>
              <w:right w:val="single" w:sz="8" w:space="0" w:color="auto"/>
            </w:tcBorders>
            <w:shd w:val="clear" w:color="auto" w:fill="auto"/>
            <w:vAlign w:val="center"/>
          </w:tcPr>
          <w:p w14:paraId="7BC13A6A" w14:textId="77777777" w:rsidR="005D56B9" w:rsidRDefault="005D56B9" w:rsidP="00253F01">
            <w:pPr>
              <w:pStyle w:val="TAH"/>
              <w:rPr>
                <w:lang w:val="fi-FI" w:eastAsia="fi-FI"/>
              </w:rPr>
            </w:pPr>
            <w:r>
              <w:rPr>
                <w:lang w:val="fi-FI" w:eastAsia="fi-FI"/>
              </w:rPr>
              <w:t>fy_low</w:t>
            </w:r>
          </w:p>
        </w:tc>
        <w:tc>
          <w:tcPr>
            <w:tcW w:w="1971" w:type="dxa"/>
            <w:tcBorders>
              <w:top w:val="single" w:sz="8" w:space="0" w:color="auto"/>
              <w:left w:val="nil"/>
              <w:bottom w:val="single" w:sz="8" w:space="0" w:color="auto"/>
              <w:right w:val="single" w:sz="8" w:space="0" w:color="auto"/>
            </w:tcBorders>
            <w:shd w:val="clear" w:color="auto" w:fill="auto"/>
            <w:vAlign w:val="center"/>
          </w:tcPr>
          <w:p w14:paraId="3EEAF862" w14:textId="77777777" w:rsidR="005D56B9" w:rsidRDefault="005D56B9" w:rsidP="00253F01">
            <w:pPr>
              <w:pStyle w:val="TAH"/>
              <w:rPr>
                <w:lang w:val="fi-FI" w:eastAsia="fi-FI"/>
              </w:rPr>
            </w:pPr>
            <w:r>
              <w:rPr>
                <w:lang w:val="fi-FI" w:eastAsia="fi-FI"/>
              </w:rPr>
              <w:t>fy_high</w:t>
            </w:r>
          </w:p>
        </w:tc>
      </w:tr>
      <w:tr w:rsidR="00AB179E" w14:paraId="554D3DA9"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03D526A" w14:textId="77777777" w:rsidR="005D56B9" w:rsidRDefault="005D56B9" w:rsidP="00253F01">
            <w:pPr>
              <w:pStyle w:val="TAL"/>
              <w:rPr>
                <w:lang w:val="fi-FI" w:eastAsia="fi-FI"/>
              </w:rPr>
            </w:pPr>
            <w:r>
              <w:rPr>
                <w:lang w:val="fi-FI" w:eastAsia="fi-FI"/>
              </w:rPr>
              <w:t>UL frequency (MHz)</w:t>
            </w:r>
          </w:p>
        </w:tc>
        <w:tc>
          <w:tcPr>
            <w:tcW w:w="1970" w:type="dxa"/>
            <w:tcBorders>
              <w:top w:val="nil"/>
              <w:left w:val="nil"/>
              <w:bottom w:val="single" w:sz="8" w:space="0" w:color="auto"/>
              <w:right w:val="single" w:sz="8" w:space="0" w:color="auto"/>
            </w:tcBorders>
            <w:shd w:val="clear" w:color="auto" w:fill="auto"/>
            <w:vAlign w:val="center"/>
          </w:tcPr>
          <w:p w14:paraId="7B8F8D16" w14:textId="77777777" w:rsidR="005D56B9" w:rsidRDefault="005D56B9" w:rsidP="00253F01">
            <w:pPr>
              <w:pStyle w:val="TAC"/>
              <w:rPr>
                <w:lang w:val="fi-FI" w:eastAsia="fi-FI"/>
              </w:rPr>
            </w:pPr>
            <w:r>
              <w:rPr>
                <w:lang w:val="fi-FI" w:eastAsia="fi-FI"/>
              </w:rPr>
              <w:t>1920</w:t>
            </w:r>
          </w:p>
        </w:tc>
        <w:tc>
          <w:tcPr>
            <w:tcW w:w="1971" w:type="dxa"/>
            <w:tcBorders>
              <w:top w:val="nil"/>
              <w:left w:val="nil"/>
              <w:bottom w:val="single" w:sz="8" w:space="0" w:color="auto"/>
              <w:right w:val="single" w:sz="8" w:space="0" w:color="auto"/>
            </w:tcBorders>
            <w:shd w:val="clear" w:color="auto" w:fill="auto"/>
            <w:vAlign w:val="center"/>
          </w:tcPr>
          <w:p w14:paraId="4D248A70" w14:textId="77777777" w:rsidR="005D56B9" w:rsidRDefault="005D56B9" w:rsidP="00253F01">
            <w:pPr>
              <w:pStyle w:val="TAC"/>
              <w:rPr>
                <w:lang w:val="fi-FI" w:eastAsia="fi-FI"/>
              </w:rPr>
            </w:pPr>
            <w:r>
              <w:rPr>
                <w:lang w:val="fi-FI" w:eastAsia="fi-FI"/>
              </w:rPr>
              <w:t>1980</w:t>
            </w:r>
          </w:p>
        </w:tc>
        <w:tc>
          <w:tcPr>
            <w:tcW w:w="1971" w:type="dxa"/>
            <w:tcBorders>
              <w:top w:val="nil"/>
              <w:left w:val="nil"/>
              <w:bottom w:val="single" w:sz="8" w:space="0" w:color="auto"/>
              <w:right w:val="single" w:sz="8" w:space="0" w:color="auto"/>
            </w:tcBorders>
            <w:shd w:val="clear" w:color="auto" w:fill="auto"/>
            <w:vAlign w:val="center"/>
          </w:tcPr>
          <w:p w14:paraId="0DDFD7DD" w14:textId="77777777" w:rsidR="005D56B9" w:rsidRDefault="005D56B9" w:rsidP="00253F01">
            <w:pPr>
              <w:pStyle w:val="TAC"/>
              <w:rPr>
                <w:lang w:val="fi-FI" w:eastAsia="fi-FI"/>
              </w:rPr>
            </w:pPr>
            <w:r>
              <w:rPr>
                <w:lang w:val="fi-FI" w:eastAsia="fi-FI"/>
              </w:rPr>
              <w:t>832</w:t>
            </w:r>
          </w:p>
        </w:tc>
        <w:tc>
          <w:tcPr>
            <w:tcW w:w="1971" w:type="dxa"/>
            <w:tcBorders>
              <w:top w:val="nil"/>
              <w:left w:val="nil"/>
              <w:bottom w:val="single" w:sz="8" w:space="0" w:color="auto"/>
              <w:right w:val="single" w:sz="8" w:space="0" w:color="auto"/>
            </w:tcBorders>
            <w:shd w:val="clear" w:color="auto" w:fill="auto"/>
            <w:vAlign w:val="center"/>
          </w:tcPr>
          <w:p w14:paraId="5F68DF59" w14:textId="77777777" w:rsidR="005D56B9" w:rsidRDefault="005D56B9" w:rsidP="00253F01">
            <w:pPr>
              <w:pStyle w:val="TAC"/>
              <w:rPr>
                <w:lang w:val="fi-FI" w:eastAsia="fi-FI"/>
              </w:rPr>
            </w:pPr>
            <w:r>
              <w:rPr>
                <w:lang w:val="fi-FI" w:eastAsia="fi-FI"/>
              </w:rPr>
              <w:t>862</w:t>
            </w:r>
          </w:p>
        </w:tc>
      </w:tr>
      <w:tr w:rsidR="00AB179E" w14:paraId="2F25DD2B"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0F435E8E" w14:textId="77777777" w:rsidR="005D56B9" w:rsidRDefault="005D56B9" w:rsidP="00253F01">
            <w:pPr>
              <w:pStyle w:val="TAL"/>
              <w:rPr>
                <w:lang w:val="fi-FI" w:eastAsia="fi-FI"/>
              </w:rPr>
            </w:pPr>
            <w:r>
              <w:rPr>
                <w:lang w:val="fi-FI" w:eastAsia="fi-FI"/>
              </w:rPr>
              <w:t>2</w:t>
            </w:r>
            <w:r>
              <w:rPr>
                <w:vertAlign w:val="superscript"/>
                <w:lang w:val="fi-FI" w:eastAsia="fi-FI"/>
              </w:rPr>
              <w:t>nd</w:t>
            </w:r>
            <w:r>
              <w:rPr>
                <w:lang w:val="fi-FI" w:eastAsia="fi-FI"/>
              </w:rPr>
              <w:t xml:space="preserve"> harmonics frequency limits</w:t>
            </w:r>
          </w:p>
        </w:tc>
        <w:tc>
          <w:tcPr>
            <w:tcW w:w="1970" w:type="dxa"/>
            <w:tcBorders>
              <w:top w:val="nil"/>
              <w:left w:val="nil"/>
              <w:bottom w:val="nil"/>
              <w:right w:val="single" w:sz="8" w:space="0" w:color="auto"/>
            </w:tcBorders>
            <w:shd w:val="clear" w:color="auto" w:fill="auto"/>
            <w:vAlign w:val="center"/>
          </w:tcPr>
          <w:p w14:paraId="268F1F1E" w14:textId="77777777" w:rsidR="005D56B9" w:rsidRDefault="005D56B9" w:rsidP="00253F01">
            <w:pPr>
              <w:pStyle w:val="TAC"/>
              <w:rPr>
                <w:lang w:val="fi-FI" w:eastAsia="fi-FI"/>
              </w:rPr>
            </w:pPr>
            <w:r>
              <w:rPr>
                <w:lang w:val="fi-FI" w:eastAsia="fi-FI"/>
              </w:rPr>
              <w:t>2*fx_low</w:t>
            </w:r>
          </w:p>
        </w:tc>
        <w:tc>
          <w:tcPr>
            <w:tcW w:w="1971" w:type="dxa"/>
            <w:tcBorders>
              <w:top w:val="nil"/>
              <w:left w:val="nil"/>
              <w:bottom w:val="nil"/>
              <w:right w:val="single" w:sz="8" w:space="0" w:color="auto"/>
            </w:tcBorders>
            <w:shd w:val="clear" w:color="auto" w:fill="auto"/>
            <w:vAlign w:val="center"/>
          </w:tcPr>
          <w:p w14:paraId="5BA977D8" w14:textId="77777777" w:rsidR="005D56B9" w:rsidRDefault="005D56B9" w:rsidP="00253F01">
            <w:pPr>
              <w:pStyle w:val="TAC"/>
              <w:rPr>
                <w:lang w:val="fi-FI" w:eastAsia="fi-FI"/>
              </w:rPr>
            </w:pPr>
            <w:r>
              <w:rPr>
                <w:lang w:val="fi-FI" w:eastAsia="fi-FI"/>
              </w:rPr>
              <w:t>2*fx_high</w:t>
            </w:r>
          </w:p>
        </w:tc>
        <w:tc>
          <w:tcPr>
            <w:tcW w:w="1971" w:type="dxa"/>
            <w:tcBorders>
              <w:top w:val="nil"/>
              <w:left w:val="nil"/>
              <w:bottom w:val="single" w:sz="8" w:space="0" w:color="auto"/>
              <w:right w:val="single" w:sz="8" w:space="0" w:color="auto"/>
            </w:tcBorders>
            <w:shd w:val="clear" w:color="auto" w:fill="auto"/>
            <w:vAlign w:val="center"/>
          </w:tcPr>
          <w:p w14:paraId="0F679148" w14:textId="77777777" w:rsidR="005D56B9" w:rsidRDefault="005D56B9" w:rsidP="00253F01">
            <w:pPr>
              <w:pStyle w:val="TAC"/>
              <w:rPr>
                <w:lang w:val="fi-FI" w:eastAsia="fi-FI"/>
              </w:rPr>
            </w:pPr>
            <w:r>
              <w:rPr>
                <w:lang w:val="fi-FI" w:eastAsia="fi-FI"/>
              </w:rPr>
              <w:t>2* fy_low</w:t>
            </w:r>
          </w:p>
        </w:tc>
        <w:tc>
          <w:tcPr>
            <w:tcW w:w="1971" w:type="dxa"/>
            <w:tcBorders>
              <w:top w:val="nil"/>
              <w:left w:val="nil"/>
              <w:bottom w:val="single" w:sz="8" w:space="0" w:color="auto"/>
              <w:right w:val="single" w:sz="8" w:space="0" w:color="auto"/>
            </w:tcBorders>
            <w:shd w:val="clear" w:color="auto" w:fill="auto"/>
            <w:vAlign w:val="center"/>
          </w:tcPr>
          <w:p w14:paraId="133D3BA5" w14:textId="77777777" w:rsidR="005D56B9" w:rsidRDefault="005D56B9" w:rsidP="00253F01">
            <w:pPr>
              <w:pStyle w:val="TAC"/>
              <w:rPr>
                <w:lang w:val="fi-FI" w:eastAsia="fi-FI"/>
              </w:rPr>
            </w:pPr>
            <w:r>
              <w:rPr>
                <w:lang w:val="fi-FI" w:eastAsia="fi-FI"/>
              </w:rPr>
              <w:t>2* fy_high</w:t>
            </w:r>
          </w:p>
        </w:tc>
      </w:tr>
      <w:tr w:rsidR="00AB179E" w14:paraId="2003003E" w14:textId="77777777" w:rsidTr="00253F01">
        <w:trPr>
          <w:trHeight w:val="300"/>
        </w:trPr>
        <w:tc>
          <w:tcPr>
            <w:tcW w:w="2127" w:type="dxa"/>
            <w:tcBorders>
              <w:top w:val="nil"/>
              <w:left w:val="single" w:sz="8" w:space="0" w:color="auto"/>
              <w:bottom w:val="single" w:sz="8" w:space="0" w:color="auto"/>
              <w:right w:val="nil"/>
            </w:tcBorders>
            <w:shd w:val="clear" w:color="auto" w:fill="auto"/>
            <w:vAlign w:val="center"/>
          </w:tcPr>
          <w:p w14:paraId="5AA28540" w14:textId="77777777" w:rsidR="005D56B9" w:rsidRDefault="005D56B9" w:rsidP="00253F01">
            <w:pPr>
              <w:pStyle w:val="TAL"/>
              <w:rPr>
                <w:lang w:val="en-US" w:eastAsia="fi-FI"/>
              </w:rPr>
            </w:pPr>
            <w:r>
              <w:rPr>
                <w:lang w:val="en-US" w:eastAsia="fi-FI"/>
              </w:rPr>
              <w:t>2</w:t>
            </w:r>
            <w:r>
              <w:rPr>
                <w:vertAlign w:val="superscript"/>
                <w:lang w:val="en-US" w:eastAsia="fi-FI"/>
              </w:rPr>
              <w:t>nd</w:t>
            </w:r>
            <w:r>
              <w:rPr>
                <w:lang w:val="en-US" w:eastAsia="fi-FI"/>
              </w:rPr>
              <w:t xml:space="preserve"> harmonics frequency limits (MHz) </w:t>
            </w:r>
          </w:p>
        </w:tc>
        <w:tc>
          <w:tcPr>
            <w:tcW w:w="1970" w:type="dxa"/>
            <w:tcBorders>
              <w:top w:val="single" w:sz="8" w:space="0" w:color="auto"/>
              <w:left w:val="single" w:sz="8" w:space="0" w:color="auto"/>
              <w:bottom w:val="single" w:sz="8" w:space="0" w:color="auto"/>
              <w:right w:val="nil"/>
            </w:tcBorders>
            <w:shd w:val="clear" w:color="auto" w:fill="auto"/>
            <w:noWrap/>
            <w:vAlign w:val="center"/>
          </w:tcPr>
          <w:p w14:paraId="27DEBECB" w14:textId="77777777" w:rsidR="005D56B9" w:rsidRDefault="005D56B9" w:rsidP="00253F01">
            <w:pPr>
              <w:pStyle w:val="TAC"/>
              <w:rPr>
                <w:lang w:val="fi-FI" w:eastAsia="fi-FI"/>
              </w:rPr>
            </w:pPr>
            <w:r>
              <w:rPr>
                <w:lang w:val="fi-FI" w:eastAsia="fi-FI"/>
              </w:rPr>
              <w:t>3840</w:t>
            </w:r>
          </w:p>
        </w:tc>
        <w:tc>
          <w:tcPr>
            <w:tcW w:w="197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74A43B8" w14:textId="77777777" w:rsidR="005D56B9" w:rsidRDefault="005D56B9" w:rsidP="00253F01">
            <w:pPr>
              <w:pStyle w:val="TAC"/>
              <w:rPr>
                <w:lang w:val="fi-FI" w:eastAsia="fi-FI"/>
              </w:rPr>
            </w:pPr>
            <w:r>
              <w:rPr>
                <w:lang w:val="fi-FI" w:eastAsia="fi-FI"/>
              </w:rPr>
              <w:t>3960</w:t>
            </w:r>
          </w:p>
        </w:tc>
        <w:tc>
          <w:tcPr>
            <w:tcW w:w="1971" w:type="dxa"/>
            <w:tcBorders>
              <w:top w:val="nil"/>
              <w:left w:val="nil"/>
              <w:bottom w:val="single" w:sz="8" w:space="0" w:color="auto"/>
              <w:right w:val="nil"/>
            </w:tcBorders>
            <w:shd w:val="clear" w:color="auto" w:fill="auto"/>
            <w:noWrap/>
            <w:vAlign w:val="center"/>
          </w:tcPr>
          <w:p w14:paraId="6714B8BE" w14:textId="77777777" w:rsidR="005D56B9" w:rsidRDefault="005D56B9" w:rsidP="00253F01">
            <w:pPr>
              <w:pStyle w:val="TAC"/>
              <w:rPr>
                <w:lang w:val="fi-FI" w:eastAsia="fi-FI"/>
              </w:rPr>
            </w:pPr>
            <w:r>
              <w:rPr>
                <w:lang w:val="fi-FI" w:eastAsia="fi-FI"/>
              </w:rPr>
              <w:t>1664</w:t>
            </w:r>
          </w:p>
        </w:tc>
        <w:tc>
          <w:tcPr>
            <w:tcW w:w="1971" w:type="dxa"/>
            <w:tcBorders>
              <w:top w:val="nil"/>
              <w:left w:val="single" w:sz="8" w:space="0" w:color="auto"/>
              <w:bottom w:val="single" w:sz="8" w:space="0" w:color="auto"/>
              <w:right w:val="single" w:sz="8" w:space="0" w:color="auto"/>
            </w:tcBorders>
            <w:shd w:val="clear" w:color="auto" w:fill="auto"/>
            <w:noWrap/>
            <w:vAlign w:val="center"/>
          </w:tcPr>
          <w:p w14:paraId="21003521" w14:textId="77777777" w:rsidR="005D56B9" w:rsidRDefault="005D56B9" w:rsidP="00253F01">
            <w:pPr>
              <w:pStyle w:val="TAC"/>
              <w:rPr>
                <w:lang w:val="fi-FI" w:eastAsia="fi-FI"/>
              </w:rPr>
            </w:pPr>
            <w:r>
              <w:rPr>
                <w:lang w:val="fi-FI" w:eastAsia="fi-FI"/>
              </w:rPr>
              <w:t>1724</w:t>
            </w:r>
          </w:p>
        </w:tc>
      </w:tr>
      <w:tr w:rsidR="00AB179E" w14:paraId="1B116F01"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2E2D086A" w14:textId="77777777" w:rsidR="005D56B9" w:rsidRDefault="005D56B9" w:rsidP="00253F01">
            <w:pPr>
              <w:pStyle w:val="TAL"/>
              <w:rPr>
                <w:lang w:val="fi-FI" w:eastAsia="fi-FI"/>
              </w:rPr>
            </w:pPr>
            <w:r>
              <w:rPr>
                <w:lang w:val="fi-FI" w:eastAsia="fi-FI"/>
              </w:rPr>
              <w:t>3</w:t>
            </w:r>
            <w:r>
              <w:rPr>
                <w:vertAlign w:val="superscript"/>
                <w:lang w:val="fi-FI" w:eastAsia="fi-FI"/>
              </w:rPr>
              <w:t>rd</w:t>
            </w:r>
            <w:r>
              <w:rPr>
                <w:lang w:val="fi-FI" w:eastAsia="fi-FI"/>
              </w:rPr>
              <w:t xml:space="preserve"> harmonics frequency limits</w:t>
            </w:r>
          </w:p>
        </w:tc>
        <w:tc>
          <w:tcPr>
            <w:tcW w:w="1970" w:type="dxa"/>
            <w:tcBorders>
              <w:top w:val="nil"/>
              <w:left w:val="nil"/>
              <w:bottom w:val="single" w:sz="8" w:space="0" w:color="auto"/>
              <w:right w:val="single" w:sz="8" w:space="0" w:color="auto"/>
            </w:tcBorders>
            <w:shd w:val="clear" w:color="auto" w:fill="auto"/>
            <w:vAlign w:val="center"/>
          </w:tcPr>
          <w:p w14:paraId="10A8A5B3" w14:textId="77777777" w:rsidR="005D56B9" w:rsidRDefault="005D56B9" w:rsidP="00253F01">
            <w:pPr>
              <w:pStyle w:val="TAC"/>
              <w:rPr>
                <w:lang w:val="fi-FI" w:eastAsia="fi-FI"/>
              </w:rPr>
            </w:pPr>
            <w:r>
              <w:rPr>
                <w:lang w:val="fi-FI" w:eastAsia="fi-FI"/>
              </w:rPr>
              <w:t>3*fx_low</w:t>
            </w:r>
          </w:p>
        </w:tc>
        <w:tc>
          <w:tcPr>
            <w:tcW w:w="1971" w:type="dxa"/>
            <w:tcBorders>
              <w:top w:val="nil"/>
              <w:left w:val="nil"/>
              <w:bottom w:val="single" w:sz="8" w:space="0" w:color="auto"/>
              <w:right w:val="single" w:sz="8" w:space="0" w:color="auto"/>
            </w:tcBorders>
            <w:shd w:val="clear" w:color="auto" w:fill="auto"/>
            <w:vAlign w:val="center"/>
          </w:tcPr>
          <w:p w14:paraId="30E979AD" w14:textId="77777777" w:rsidR="005D56B9" w:rsidRDefault="005D56B9" w:rsidP="00253F01">
            <w:pPr>
              <w:pStyle w:val="TAC"/>
              <w:rPr>
                <w:lang w:val="fi-FI" w:eastAsia="fi-FI"/>
              </w:rPr>
            </w:pPr>
            <w:r>
              <w:rPr>
                <w:lang w:val="fi-FI" w:eastAsia="fi-FI"/>
              </w:rPr>
              <w:t>3*fx_high</w:t>
            </w:r>
          </w:p>
        </w:tc>
        <w:tc>
          <w:tcPr>
            <w:tcW w:w="1971" w:type="dxa"/>
            <w:tcBorders>
              <w:top w:val="nil"/>
              <w:left w:val="nil"/>
              <w:bottom w:val="single" w:sz="8" w:space="0" w:color="auto"/>
              <w:right w:val="single" w:sz="8" w:space="0" w:color="auto"/>
            </w:tcBorders>
            <w:shd w:val="clear" w:color="auto" w:fill="auto"/>
            <w:vAlign w:val="center"/>
          </w:tcPr>
          <w:p w14:paraId="07EDBDCA" w14:textId="77777777" w:rsidR="005D56B9" w:rsidRDefault="005D56B9" w:rsidP="00253F01">
            <w:pPr>
              <w:pStyle w:val="TAC"/>
              <w:rPr>
                <w:lang w:val="fi-FI" w:eastAsia="fi-FI"/>
              </w:rPr>
            </w:pPr>
            <w:r>
              <w:rPr>
                <w:lang w:val="fi-FI" w:eastAsia="fi-FI"/>
              </w:rPr>
              <w:t>3* fy_low</w:t>
            </w:r>
          </w:p>
        </w:tc>
        <w:tc>
          <w:tcPr>
            <w:tcW w:w="1971" w:type="dxa"/>
            <w:tcBorders>
              <w:top w:val="nil"/>
              <w:left w:val="nil"/>
              <w:bottom w:val="single" w:sz="8" w:space="0" w:color="auto"/>
              <w:right w:val="single" w:sz="8" w:space="0" w:color="auto"/>
            </w:tcBorders>
            <w:shd w:val="clear" w:color="auto" w:fill="auto"/>
            <w:vAlign w:val="center"/>
          </w:tcPr>
          <w:p w14:paraId="46969CFD" w14:textId="77777777" w:rsidR="005D56B9" w:rsidRDefault="005D56B9" w:rsidP="00253F01">
            <w:pPr>
              <w:pStyle w:val="TAC"/>
              <w:rPr>
                <w:lang w:val="fi-FI" w:eastAsia="fi-FI"/>
              </w:rPr>
            </w:pPr>
            <w:r>
              <w:rPr>
                <w:lang w:val="fi-FI" w:eastAsia="fi-FI"/>
              </w:rPr>
              <w:t>3* fy_high</w:t>
            </w:r>
          </w:p>
        </w:tc>
      </w:tr>
      <w:tr w:rsidR="00AB179E" w14:paraId="3B465053"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06DC2BB8" w14:textId="77777777" w:rsidR="005D56B9" w:rsidRDefault="005D56B9" w:rsidP="00253F01">
            <w:pPr>
              <w:pStyle w:val="TAL"/>
              <w:rPr>
                <w:lang w:val="en-US" w:eastAsia="fi-FI"/>
              </w:rPr>
            </w:pPr>
            <w:r>
              <w:rPr>
                <w:lang w:val="en-US" w:eastAsia="fi-FI"/>
              </w:rPr>
              <w:t>3</w:t>
            </w:r>
            <w:r>
              <w:rPr>
                <w:vertAlign w:val="superscript"/>
                <w:lang w:val="en-US" w:eastAsia="fi-FI"/>
              </w:rPr>
              <w:t>rd</w:t>
            </w:r>
            <w:r>
              <w:rPr>
                <w:lang w:val="en-US" w:eastAsia="fi-FI"/>
              </w:rPr>
              <w:t xml:space="preserve"> harmonics frequency limits (MHz)</w:t>
            </w:r>
          </w:p>
        </w:tc>
        <w:tc>
          <w:tcPr>
            <w:tcW w:w="1970" w:type="dxa"/>
            <w:tcBorders>
              <w:top w:val="nil"/>
              <w:left w:val="nil"/>
              <w:bottom w:val="single" w:sz="8" w:space="0" w:color="auto"/>
              <w:right w:val="single" w:sz="8" w:space="0" w:color="auto"/>
            </w:tcBorders>
            <w:shd w:val="clear" w:color="auto" w:fill="auto"/>
            <w:noWrap/>
            <w:vAlign w:val="center"/>
          </w:tcPr>
          <w:p w14:paraId="4785E7B8" w14:textId="77777777" w:rsidR="005D56B9" w:rsidRDefault="005D56B9" w:rsidP="00253F01">
            <w:pPr>
              <w:pStyle w:val="TAC"/>
              <w:rPr>
                <w:lang w:val="fi-FI" w:eastAsia="fi-FI"/>
              </w:rPr>
            </w:pPr>
            <w:r>
              <w:rPr>
                <w:lang w:val="fi-FI" w:eastAsia="fi-FI"/>
              </w:rPr>
              <w:t>5760</w:t>
            </w:r>
          </w:p>
        </w:tc>
        <w:tc>
          <w:tcPr>
            <w:tcW w:w="1971" w:type="dxa"/>
            <w:tcBorders>
              <w:top w:val="nil"/>
              <w:left w:val="nil"/>
              <w:bottom w:val="single" w:sz="8" w:space="0" w:color="auto"/>
              <w:right w:val="single" w:sz="8" w:space="0" w:color="auto"/>
            </w:tcBorders>
            <w:shd w:val="clear" w:color="auto" w:fill="auto"/>
            <w:noWrap/>
            <w:vAlign w:val="center"/>
          </w:tcPr>
          <w:p w14:paraId="77174852" w14:textId="77777777" w:rsidR="005D56B9" w:rsidRDefault="005D56B9" w:rsidP="00253F01">
            <w:pPr>
              <w:pStyle w:val="TAC"/>
              <w:rPr>
                <w:lang w:val="fi-FI" w:eastAsia="fi-FI"/>
              </w:rPr>
            </w:pPr>
            <w:r>
              <w:rPr>
                <w:lang w:val="fi-FI" w:eastAsia="fi-FI"/>
              </w:rPr>
              <w:t>5940</w:t>
            </w:r>
          </w:p>
        </w:tc>
        <w:tc>
          <w:tcPr>
            <w:tcW w:w="1971" w:type="dxa"/>
            <w:tcBorders>
              <w:top w:val="nil"/>
              <w:left w:val="nil"/>
              <w:bottom w:val="single" w:sz="8" w:space="0" w:color="auto"/>
              <w:right w:val="single" w:sz="8" w:space="0" w:color="auto"/>
            </w:tcBorders>
            <w:shd w:val="clear" w:color="auto" w:fill="auto"/>
            <w:noWrap/>
            <w:vAlign w:val="center"/>
          </w:tcPr>
          <w:p w14:paraId="533E60C2" w14:textId="77777777" w:rsidR="005D56B9" w:rsidRDefault="005D56B9" w:rsidP="00253F01">
            <w:pPr>
              <w:pStyle w:val="TAC"/>
              <w:rPr>
                <w:lang w:val="fi-FI" w:eastAsia="fi-FI"/>
              </w:rPr>
            </w:pPr>
            <w:r>
              <w:rPr>
                <w:lang w:val="fi-FI" w:eastAsia="fi-FI"/>
              </w:rPr>
              <w:t>2496</w:t>
            </w:r>
          </w:p>
        </w:tc>
        <w:tc>
          <w:tcPr>
            <w:tcW w:w="1971" w:type="dxa"/>
            <w:tcBorders>
              <w:top w:val="nil"/>
              <w:left w:val="nil"/>
              <w:bottom w:val="single" w:sz="8" w:space="0" w:color="auto"/>
              <w:right w:val="single" w:sz="8" w:space="0" w:color="auto"/>
            </w:tcBorders>
            <w:shd w:val="clear" w:color="auto" w:fill="auto"/>
            <w:noWrap/>
            <w:vAlign w:val="center"/>
          </w:tcPr>
          <w:p w14:paraId="1B12CCC5" w14:textId="77777777" w:rsidR="005D56B9" w:rsidRDefault="005D56B9" w:rsidP="00253F01">
            <w:pPr>
              <w:pStyle w:val="TAC"/>
              <w:rPr>
                <w:lang w:val="fi-FI" w:eastAsia="fi-FI"/>
              </w:rPr>
            </w:pPr>
            <w:r>
              <w:rPr>
                <w:lang w:val="fi-FI" w:eastAsia="fi-FI"/>
              </w:rPr>
              <w:t>2586</w:t>
            </w:r>
          </w:p>
        </w:tc>
      </w:tr>
      <w:tr w:rsidR="00AB179E" w14:paraId="4365FC97"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38440D2" w14:textId="77777777" w:rsidR="005D56B9" w:rsidRDefault="005D56B9" w:rsidP="00253F01">
            <w:pPr>
              <w:pStyle w:val="TAL"/>
              <w:rPr>
                <w:lang w:val="en-US" w:eastAsia="fi-FI"/>
              </w:rPr>
            </w:pPr>
            <w:r>
              <w:rPr>
                <w:lang w:val="en-US" w:eastAsia="fi-FI"/>
              </w:rPr>
              <w:t>Two tone 2</w:t>
            </w:r>
            <w:r>
              <w:rPr>
                <w:vertAlign w:val="superscript"/>
                <w:lang w:val="en-US" w:eastAsia="fi-FI"/>
              </w:rPr>
              <w:t>nd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
          <w:p w14:paraId="53B76266" w14:textId="77777777" w:rsidR="005D56B9" w:rsidRDefault="005D56B9" w:rsidP="00253F01">
            <w:pPr>
              <w:pStyle w:val="TAC"/>
              <w:rPr>
                <w:lang w:val="fi-FI" w:eastAsia="fi-FI"/>
              </w:rPr>
            </w:pPr>
            <w:r>
              <w:rPr>
                <w:lang w:val="fi-FI" w:eastAsia="fi-FI"/>
              </w:rPr>
              <w:t>|fy_low - fx_high|</w:t>
            </w:r>
          </w:p>
        </w:tc>
        <w:tc>
          <w:tcPr>
            <w:tcW w:w="1971" w:type="dxa"/>
            <w:tcBorders>
              <w:top w:val="nil"/>
              <w:left w:val="nil"/>
              <w:bottom w:val="single" w:sz="8" w:space="0" w:color="auto"/>
              <w:right w:val="single" w:sz="8" w:space="0" w:color="auto"/>
            </w:tcBorders>
            <w:shd w:val="clear" w:color="auto" w:fill="auto"/>
            <w:vAlign w:val="center"/>
          </w:tcPr>
          <w:p w14:paraId="3D46C00B" w14:textId="77777777" w:rsidR="005D56B9" w:rsidRDefault="005D56B9" w:rsidP="00253F01">
            <w:pPr>
              <w:pStyle w:val="TAC"/>
              <w:rPr>
                <w:lang w:val="fi-FI" w:eastAsia="fi-FI"/>
              </w:rPr>
            </w:pPr>
            <w:r>
              <w:rPr>
                <w:lang w:val="fi-FI" w:eastAsia="fi-FI"/>
              </w:rPr>
              <w:t>|fy_high - fx_low|</w:t>
            </w:r>
          </w:p>
        </w:tc>
        <w:tc>
          <w:tcPr>
            <w:tcW w:w="1971" w:type="dxa"/>
            <w:tcBorders>
              <w:top w:val="nil"/>
              <w:left w:val="nil"/>
              <w:bottom w:val="single" w:sz="8" w:space="0" w:color="auto"/>
              <w:right w:val="single" w:sz="8" w:space="0" w:color="auto"/>
            </w:tcBorders>
            <w:shd w:val="clear" w:color="auto" w:fill="auto"/>
            <w:vAlign w:val="center"/>
          </w:tcPr>
          <w:p w14:paraId="5E42296E" w14:textId="77777777" w:rsidR="005D56B9" w:rsidRDefault="005D56B9" w:rsidP="00253F01">
            <w:pPr>
              <w:pStyle w:val="TAC"/>
              <w:rPr>
                <w:lang w:val="fi-FI" w:eastAsia="fi-FI"/>
              </w:rPr>
            </w:pPr>
            <w:r>
              <w:rPr>
                <w:lang w:val="fi-FI" w:eastAsia="fi-FI"/>
              </w:rPr>
              <w:t>|fy_low + fx_low|</w:t>
            </w:r>
          </w:p>
        </w:tc>
        <w:tc>
          <w:tcPr>
            <w:tcW w:w="1971" w:type="dxa"/>
            <w:tcBorders>
              <w:top w:val="nil"/>
              <w:left w:val="nil"/>
              <w:bottom w:val="single" w:sz="8" w:space="0" w:color="auto"/>
              <w:right w:val="single" w:sz="8" w:space="0" w:color="auto"/>
            </w:tcBorders>
            <w:shd w:val="clear" w:color="auto" w:fill="auto"/>
            <w:vAlign w:val="center"/>
          </w:tcPr>
          <w:p w14:paraId="2B3C4D16" w14:textId="77777777" w:rsidR="005D56B9" w:rsidRDefault="005D56B9" w:rsidP="00253F01">
            <w:pPr>
              <w:pStyle w:val="TAC"/>
              <w:rPr>
                <w:lang w:val="fi-FI" w:eastAsia="fi-FI"/>
              </w:rPr>
            </w:pPr>
            <w:r>
              <w:rPr>
                <w:lang w:val="fi-FI" w:eastAsia="fi-FI"/>
              </w:rPr>
              <w:t>|fy_high + fx_high|</w:t>
            </w:r>
          </w:p>
        </w:tc>
      </w:tr>
      <w:tr w:rsidR="00AB179E" w14:paraId="30C05E39"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3A97FE27"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73FDFB14" w14:textId="77777777" w:rsidR="005D56B9" w:rsidRDefault="005D56B9" w:rsidP="00253F01">
            <w:pPr>
              <w:pStyle w:val="TAC"/>
              <w:rPr>
                <w:lang w:val="fi-FI" w:eastAsia="fi-FI"/>
              </w:rPr>
            </w:pPr>
            <w:r>
              <w:rPr>
                <w:lang w:val="fi-FI" w:eastAsia="fi-FI"/>
              </w:rPr>
              <w:t>1148</w:t>
            </w:r>
          </w:p>
        </w:tc>
        <w:tc>
          <w:tcPr>
            <w:tcW w:w="1971" w:type="dxa"/>
            <w:tcBorders>
              <w:top w:val="nil"/>
              <w:left w:val="single" w:sz="8" w:space="0" w:color="auto"/>
              <w:bottom w:val="single" w:sz="8" w:space="0" w:color="auto"/>
              <w:right w:val="single" w:sz="8" w:space="0" w:color="auto"/>
            </w:tcBorders>
            <w:shd w:val="clear" w:color="auto" w:fill="auto"/>
            <w:vAlign w:val="center"/>
          </w:tcPr>
          <w:p w14:paraId="71961118" w14:textId="77777777" w:rsidR="005D56B9" w:rsidRDefault="005D56B9" w:rsidP="00253F01">
            <w:pPr>
              <w:pStyle w:val="TAC"/>
              <w:rPr>
                <w:lang w:val="fi-FI" w:eastAsia="fi-FI"/>
              </w:rPr>
            </w:pPr>
            <w:r>
              <w:rPr>
                <w:lang w:val="fi-FI" w:eastAsia="fi-FI"/>
              </w:rPr>
              <w:t>1058</w:t>
            </w:r>
          </w:p>
        </w:tc>
        <w:tc>
          <w:tcPr>
            <w:tcW w:w="1971" w:type="dxa"/>
            <w:tcBorders>
              <w:top w:val="nil"/>
              <w:left w:val="nil"/>
              <w:bottom w:val="single" w:sz="8" w:space="0" w:color="auto"/>
              <w:right w:val="nil"/>
            </w:tcBorders>
            <w:shd w:val="clear" w:color="auto" w:fill="auto"/>
            <w:vAlign w:val="center"/>
          </w:tcPr>
          <w:p w14:paraId="251AB60A" w14:textId="77777777" w:rsidR="005D56B9" w:rsidRDefault="005D56B9" w:rsidP="00253F01">
            <w:pPr>
              <w:pStyle w:val="TAC"/>
              <w:rPr>
                <w:lang w:val="fi-FI" w:eastAsia="fi-FI"/>
              </w:rPr>
            </w:pPr>
            <w:r>
              <w:rPr>
                <w:lang w:val="fi-FI" w:eastAsia="fi-FI"/>
              </w:rPr>
              <w:t>2752</w:t>
            </w:r>
          </w:p>
        </w:tc>
        <w:tc>
          <w:tcPr>
            <w:tcW w:w="1971" w:type="dxa"/>
            <w:tcBorders>
              <w:top w:val="nil"/>
              <w:left w:val="single" w:sz="8" w:space="0" w:color="auto"/>
              <w:bottom w:val="single" w:sz="8" w:space="0" w:color="auto"/>
              <w:right w:val="single" w:sz="8" w:space="0" w:color="auto"/>
            </w:tcBorders>
            <w:shd w:val="clear" w:color="auto" w:fill="auto"/>
            <w:vAlign w:val="center"/>
          </w:tcPr>
          <w:p w14:paraId="0CC65BE7" w14:textId="77777777" w:rsidR="005D56B9" w:rsidRDefault="005D56B9" w:rsidP="00253F01">
            <w:pPr>
              <w:pStyle w:val="TAC"/>
              <w:rPr>
                <w:lang w:val="fi-FI" w:eastAsia="fi-FI"/>
              </w:rPr>
            </w:pPr>
            <w:r>
              <w:rPr>
                <w:lang w:val="fi-FI" w:eastAsia="fi-FI"/>
              </w:rPr>
              <w:t>2842</w:t>
            </w:r>
          </w:p>
        </w:tc>
      </w:tr>
      <w:tr w:rsidR="00AB179E" w14:paraId="5C0DBDA1"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5EEB781D" w14:textId="77777777" w:rsidR="005D56B9" w:rsidRDefault="005D56B9" w:rsidP="00253F01">
            <w:pPr>
              <w:pStyle w:val="TAL"/>
              <w:rPr>
                <w:lang w:val="en-US" w:eastAsia="fi-FI"/>
              </w:rPr>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
          <w:p w14:paraId="0A6BCE59" w14:textId="77777777" w:rsidR="005D56B9" w:rsidRDefault="005D56B9" w:rsidP="00253F01">
            <w:pPr>
              <w:pStyle w:val="TAC"/>
              <w:rPr>
                <w:lang w:val="fi-FI" w:eastAsia="fi-FI"/>
              </w:rPr>
            </w:pPr>
            <w:r>
              <w:rPr>
                <w:lang w:val="fi-FI" w:eastAsia="fi-FI"/>
              </w:rPr>
              <w:t>|2*fx_low – fy_high|</w:t>
            </w:r>
          </w:p>
        </w:tc>
        <w:tc>
          <w:tcPr>
            <w:tcW w:w="1971" w:type="dxa"/>
            <w:tcBorders>
              <w:top w:val="nil"/>
              <w:left w:val="nil"/>
              <w:bottom w:val="single" w:sz="8" w:space="0" w:color="auto"/>
              <w:right w:val="single" w:sz="8" w:space="0" w:color="auto"/>
            </w:tcBorders>
            <w:shd w:val="clear" w:color="auto" w:fill="auto"/>
            <w:vAlign w:val="center"/>
          </w:tcPr>
          <w:p w14:paraId="64D7EFB1" w14:textId="77777777" w:rsidR="005D56B9" w:rsidRDefault="005D56B9" w:rsidP="00253F01">
            <w:pPr>
              <w:pStyle w:val="TAC"/>
              <w:rPr>
                <w:lang w:val="fi-FI" w:eastAsia="fi-FI"/>
              </w:rPr>
            </w:pPr>
            <w:r>
              <w:rPr>
                <w:lang w:val="fi-FI" w:eastAsia="fi-FI"/>
              </w:rPr>
              <w:t>|2*fx_high – fy_low|</w:t>
            </w:r>
          </w:p>
        </w:tc>
        <w:tc>
          <w:tcPr>
            <w:tcW w:w="1971" w:type="dxa"/>
            <w:tcBorders>
              <w:top w:val="nil"/>
              <w:left w:val="nil"/>
              <w:bottom w:val="single" w:sz="8" w:space="0" w:color="auto"/>
              <w:right w:val="single" w:sz="8" w:space="0" w:color="auto"/>
            </w:tcBorders>
            <w:shd w:val="clear" w:color="auto" w:fill="auto"/>
            <w:vAlign w:val="center"/>
          </w:tcPr>
          <w:p w14:paraId="4B133E74" w14:textId="77777777" w:rsidR="005D56B9" w:rsidRDefault="005D56B9" w:rsidP="00253F01">
            <w:pPr>
              <w:pStyle w:val="TAC"/>
              <w:rPr>
                <w:lang w:val="fi-FI" w:eastAsia="fi-FI"/>
              </w:rPr>
            </w:pPr>
            <w:r>
              <w:rPr>
                <w:lang w:val="fi-FI" w:eastAsia="fi-FI"/>
              </w:rPr>
              <w:t>|2*fy_low – fx_high|</w:t>
            </w:r>
          </w:p>
        </w:tc>
        <w:tc>
          <w:tcPr>
            <w:tcW w:w="1971" w:type="dxa"/>
            <w:tcBorders>
              <w:top w:val="nil"/>
              <w:left w:val="nil"/>
              <w:bottom w:val="single" w:sz="8" w:space="0" w:color="auto"/>
              <w:right w:val="single" w:sz="8" w:space="0" w:color="auto"/>
            </w:tcBorders>
            <w:shd w:val="clear" w:color="auto" w:fill="auto"/>
            <w:vAlign w:val="center"/>
          </w:tcPr>
          <w:p w14:paraId="3C4FCA39" w14:textId="77777777" w:rsidR="005D56B9" w:rsidRDefault="005D56B9" w:rsidP="00253F01">
            <w:pPr>
              <w:pStyle w:val="TAC"/>
              <w:rPr>
                <w:lang w:val="fi-FI" w:eastAsia="fi-FI"/>
              </w:rPr>
            </w:pPr>
            <w:r>
              <w:rPr>
                <w:lang w:val="fi-FI" w:eastAsia="fi-FI"/>
              </w:rPr>
              <w:t>|2*fy_high – fx_low|</w:t>
            </w:r>
          </w:p>
        </w:tc>
      </w:tr>
      <w:tr w:rsidR="00AB179E" w14:paraId="5A93D99C"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630A9ED"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63F393CE" w14:textId="77777777" w:rsidR="005D56B9" w:rsidRDefault="005D56B9" w:rsidP="00253F01">
            <w:pPr>
              <w:pStyle w:val="TAC"/>
              <w:rPr>
                <w:lang w:val="fi-FI" w:eastAsia="fi-FI"/>
              </w:rPr>
            </w:pPr>
            <w:r>
              <w:rPr>
                <w:lang w:val="fi-FI" w:eastAsia="fi-FI"/>
              </w:rPr>
              <w:t>2978</w:t>
            </w:r>
          </w:p>
        </w:tc>
        <w:tc>
          <w:tcPr>
            <w:tcW w:w="1971" w:type="dxa"/>
            <w:tcBorders>
              <w:top w:val="nil"/>
              <w:left w:val="single" w:sz="8" w:space="0" w:color="auto"/>
              <w:bottom w:val="single" w:sz="8" w:space="0" w:color="auto"/>
              <w:right w:val="single" w:sz="8" w:space="0" w:color="auto"/>
            </w:tcBorders>
            <w:shd w:val="clear" w:color="auto" w:fill="auto"/>
            <w:vAlign w:val="center"/>
          </w:tcPr>
          <w:p w14:paraId="127A3435" w14:textId="77777777" w:rsidR="005D56B9" w:rsidRDefault="005D56B9" w:rsidP="00253F01">
            <w:pPr>
              <w:pStyle w:val="TAC"/>
              <w:rPr>
                <w:lang w:val="fi-FI" w:eastAsia="fi-FI"/>
              </w:rPr>
            </w:pPr>
            <w:r>
              <w:rPr>
                <w:lang w:val="fi-FI" w:eastAsia="fi-FI"/>
              </w:rPr>
              <w:t>3128</w:t>
            </w:r>
          </w:p>
        </w:tc>
        <w:tc>
          <w:tcPr>
            <w:tcW w:w="1971" w:type="dxa"/>
            <w:tcBorders>
              <w:top w:val="nil"/>
              <w:left w:val="nil"/>
              <w:bottom w:val="single" w:sz="8" w:space="0" w:color="auto"/>
              <w:right w:val="nil"/>
            </w:tcBorders>
            <w:shd w:val="clear" w:color="auto" w:fill="auto"/>
            <w:vAlign w:val="center"/>
          </w:tcPr>
          <w:p w14:paraId="75319E15" w14:textId="77777777" w:rsidR="005D56B9" w:rsidRDefault="005D56B9" w:rsidP="00253F01">
            <w:pPr>
              <w:pStyle w:val="TAC"/>
              <w:rPr>
                <w:lang w:val="fi-FI" w:eastAsia="fi-FI"/>
              </w:rPr>
            </w:pPr>
            <w:r>
              <w:rPr>
                <w:lang w:val="fi-FI" w:eastAsia="fi-FI"/>
              </w:rPr>
              <w:t>316</w:t>
            </w:r>
          </w:p>
        </w:tc>
        <w:tc>
          <w:tcPr>
            <w:tcW w:w="1971" w:type="dxa"/>
            <w:tcBorders>
              <w:top w:val="nil"/>
              <w:left w:val="single" w:sz="8" w:space="0" w:color="auto"/>
              <w:bottom w:val="single" w:sz="8" w:space="0" w:color="auto"/>
              <w:right w:val="single" w:sz="8" w:space="0" w:color="auto"/>
            </w:tcBorders>
            <w:shd w:val="clear" w:color="auto" w:fill="auto"/>
            <w:vAlign w:val="center"/>
          </w:tcPr>
          <w:p w14:paraId="0B8A7AC0" w14:textId="77777777" w:rsidR="005D56B9" w:rsidRDefault="005D56B9" w:rsidP="00253F01">
            <w:pPr>
              <w:pStyle w:val="TAC"/>
              <w:rPr>
                <w:lang w:val="fi-FI" w:eastAsia="fi-FI"/>
              </w:rPr>
            </w:pPr>
            <w:r>
              <w:rPr>
                <w:lang w:val="fi-FI" w:eastAsia="fi-FI"/>
              </w:rPr>
              <w:t>196</w:t>
            </w:r>
          </w:p>
        </w:tc>
      </w:tr>
      <w:tr w:rsidR="00AB179E" w14:paraId="395F6ED8"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51028E9" w14:textId="77777777" w:rsidR="005D56B9" w:rsidRDefault="005D56B9" w:rsidP="00253F01">
            <w:pPr>
              <w:pStyle w:val="TAL"/>
              <w:rPr>
                <w:lang w:val="en-US" w:eastAsia="fi-FI"/>
              </w:rPr>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
          <w:p w14:paraId="07FE5A6D" w14:textId="77777777" w:rsidR="005D56B9" w:rsidRDefault="005D56B9" w:rsidP="00253F01">
            <w:pPr>
              <w:pStyle w:val="TAC"/>
              <w:rPr>
                <w:lang w:val="fi-FI" w:eastAsia="fi-FI"/>
              </w:rPr>
            </w:pPr>
            <w:r>
              <w:rPr>
                <w:lang w:val="fi-FI" w:eastAsia="fi-FI"/>
              </w:rPr>
              <w:t>|2*fx_low + fy_low|</w:t>
            </w:r>
          </w:p>
        </w:tc>
        <w:tc>
          <w:tcPr>
            <w:tcW w:w="1971" w:type="dxa"/>
            <w:tcBorders>
              <w:top w:val="nil"/>
              <w:left w:val="nil"/>
              <w:bottom w:val="single" w:sz="8" w:space="0" w:color="auto"/>
              <w:right w:val="single" w:sz="8" w:space="0" w:color="auto"/>
            </w:tcBorders>
            <w:shd w:val="clear" w:color="auto" w:fill="auto"/>
            <w:vAlign w:val="center"/>
          </w:tcPr>
          <w:p w14:paraId="43DFAABD" w14:textId="77777777" w:rsidR="005D56B9" w:rsidRDefault="005D56B9" w:rsidP="00253F01">
            <w:pPr>
              <w:pStyle w:val="TAC"/>
              <w:rPr>
                <w:lang w:val="fi-FI" w:eastAsia="fi-FI"/>
              </w:rPr>
            </w:pPr>
            <w:r>
              <w:rPr>
                <w:lang w:val="fi-FI" w:eastAsia="fi-FI"/>
              </w:rPr>
              <w:t>|2*fx_high + fy_high|</w:t>
            </w:r>
          </w:p>
        </w:tc>
        <w:tc>
          <w:tcPr>
            <w:tcW w:w="1971" w:type="dxa"/>
            <w:tcBorders>
              <w:top w:val="nil"/>
              <w:left w:val="nil"/>
              <w:bottom w:val="single" w:sz="8" w:space="0" w:color="auto"/>
              <w:right w:val="single" w:sz="8" w:space="0" w:color="auto"/>
            </w:tcBorders>
            <w:shd w:val="clear" w:color="auto" w:fill="auto"/>
            <w:vAlign w:val="center"/>
          </w:tcPr>
          <w:p w14:paraId="76A5F5C4" w14:textId="77777777" w:rsidR="005D56B9" w:rsidRDefault="005D56B9" w:rsidP="00253F01">
            <w:pPr>
              <w:pStyle w:val="TAC"/>
              <w:rPr>
                <w:lang w:val="fi-FI" w:eastAsia="fi-FI"/>
              </w:rPr>
            </w:pPr>
            <w:r>
              <w:rPr>
                <w:lang w:val="fi-FI" w:eastAsia="fi-FI"/>
              </w:rPr>
              <w:t>|2*fy_low + fx_low|</w:t>
            </w:r>
          </w:p>
        </w:tc>
        <w:tc>
          <w:tcPr>
            <w:tcW w:w="1971" w:type="dxa"/>
            <w:tcBorders>
              <w:top w:val="nil"/>
              <w:left w:val="nil"/>
              <w:bottom w:val="single" w:sz="8" w:space="0" w:color="auto"/>
              <w:right w:val="single" w:sz="8" w:space="0" w:color="auto"/>
            </w:tcBorders>
            <w:shd w:val="clear" w:color="auto" w:fill="auto"/>
            <w:vAlign w:val="center"/>
          </w:tcPr>
          <w:p w14:paraId="57D249A0" w14:textId="77777777" w:rsidR="005D56B9" w:rsidRDefault="005D56B9" w:rsidP="00253F01">
            <w:pPr>
              <w:pStyle w:val="TAC"/>
              <w:rPr>
                <w:lang w:val="fi-FI" w:eastAsia="fi-FI"/>
              </w:rPr>
            </w:pPr>
            <w:r>
              <w:rPr>
                <w:lang w:val="fi-FI" w:eastAsia="fi-FI"/>
              </w:rPr>
              <w:t>|2*fy_high + fx_high|</w:t>
            </w:r>
          </w:p>
        </w:tc>
      </w:tr>
      <w:tr w:rsidR="00AB179E" w14:paraId="2E699578"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D2C27A4"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single" w:sz="8" w:space="0" w:color="auto"/>
            </w:tcBorders>
            <w:shd w:val="clear" w:color="auto" w:fill="auto"/>
            <w:vAlign w:val="center"/>
          </w:tcPr>
          <w:p w14:paraId="41F989E2" w14:textId="77777777" w:rsidR="005D56B9" w:rsidRDefault="005D56B9" w:rsidP="00253F01">
            <w:pPr>
              <w:pStyle w:val="TAC"/>
              <w:rPr>
                <w:lang w:val="fi-FI" w:eastAsia="fi-FI"/>
              </w:rPr>
            </w:pPr>
            <w:r>
              <w:rPr>
                <w:lang w:val="fi-FI" w:eastAsia="fi-FI"/>
              </w:rPr>
              <w:t>4672</w:t>
            </w:r>
          </w:p>
        </w:tc>
        <w:tc>
          <w:tcPr>
            <w:tcW w:w="1971" w:type="dxa"/>
            <w:tcBorders>
              <w:top w:val="nil"/>
              <w:left w:val="nil"/>
              <w:bottom w:val="single" w:sz="8" w:space="0" w:color="auto"/>
              <w:right w:val="single" w:sz="8" w:space="0" w:color="auto"/>
            </w:tcBorders>
            <w:shd w:val="clear" w:color="auto" w:fill="auto"/>
            <w:vAlign w:val="center"/>
          </w:tcPr>
          <w:p w14:paraId="1D2B6BA2" w14:textId="77777777" w:rsidR="005D56B9" w:rsidRDefault="005D56B9" w:rsidP="00253F01">
            <w:pPr>
              <w:pStyle w:val="TAC"/>
              <w:rPr>
                <w:lang w:val="fi-FI" w:eastAsia="fi-FI"/>
              </w:rPr>
            </w:pPr>
            <w:r>
              <w:rPr>
                <w:lang w:val="fi-FI" w:eastAsia="fi-FI"/>
              </w:rPr>
              <w:t>4822</w:t>
            </w:r>
          </w:p>
        </w:tc>
        <w:tc>
          <w:tcPr>
            <w:tcW w:w="1971" w:type="dxa"/>
            <w:tcBorders>
              <w:top w:val="nil"/>
              <w:left w:val="nil"/>
              <w:bottom w:val="single" w:sz="8" w:space="0" w:color="auto"/>
              <w:right w:val="single" w:sz="8" w:space="0" w:color="auto"/>
            </w:tcBorders>
            <w:shd w:val="clear" w:color="auto" w:fill="auto"/>
            <w:vAlign w:val="center"/>
          </w:tcPr>
          <w:p w14:paraId="25CCF919" w14:textId="77777777" w:rsidR="005D56B9" w:rsidRDefault="005D56B9" w:rsidP="00253F01">
            <w:pPr>
              <w:pStyle w:val="TAC"/>
              <w:rPr>
                <w:lang w:val="fi-FI" w:eastAsia="fi-FI"/>
              </w:rPr>
            </w:pPr>
            <w:r>
              <w:rPr>
                <w:lang w:val="fi-FI" w:eastAsia="fi-FI"/>
              </w:rPr>
              <w:t>3584</w:t>
            </w:r>
          </w:p>
        </w:tc>
        <w:tc>
          <w:tcPr>
            <w:tcW w:w="1971" w:type="dxa"/>
            <w:tcBorders>
              <w:top w:val="nil"/>
              <w:left w:val="nil"/>
              <w:bottom w:val="single" w:sz="8" w:space="0" w:color="auto"/>
              <w:right w:val="single" w:sz="8" w:space="0" w:color="auto"/>
            </w:tcBorders>
            <w:shd w:val="clear" w:color="auto" w:fill="auto"/>
            <w:vAlign w:val="center"/>
          </w:tcPr>
          <w:p w14:paraId="437D065A" w14:textId="77777777" w:rsidR="005D56B9" w:rsidRDefault="005D56B9" w:rsidP="00253F01">
            <w:pPr>
              <w:pStyle w:val="TAC"/>
              <w:rPr>
                <w:lang w:val="fi-FI" w:eastAsia="fi-FI"/>
              </w:rPr>
            </w:pPr>
            <w:r>
              <w:rPr>
                <w:lang w:val="fi-FI" w:eastAsia="fi-FI"/>
              </w:rPr>
              <w:t>3704</w:t>
            </w:r>
          </w:p>
        </w:tc>
      </w:tr>
      <w:tr w:rsidR="00AB179E" w14:paraId="1F4EEC89"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2397F037" w14:textId="77777777" w:rsidR="005D56B9" w:rsidRDefault="005D56B9" w:rsidP="00253F01">
            <w:pPr>
              <w:pStyle w:val="TAL"/>
              <w:rPr>
                <w:lang w:val="en-US" w:eastAsia="fi-FI"/>
              </w:rPr>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
          <w:p w14:paraId="16E73CBC" w14:textId="77777777" w:rsidR="005D56B9" w:rsidRDefault="005D56B9" w:rsidP="00253F01">
            <w:pPr>
              <w:pStyle w:val="TAC"/>
              <w:rPr>
                <w:lang w:val="fi-FI" w:eastAsia="fi-FI"/>
              </w:rPr>
            </w:pPr>
            <w:r>
              <w:rPr>
                <w:lang w:val="fi-FI" w:eastAsia="fi-FI"/>
              </w:rPr>
              <w:t>|3*fx_low - fy_high|</w:t>
            </w:r>
          </w:p>
        </w:tc>
        <w:tc>
          <w:tcPr>
            <w:tcW w:w="1971" w:type="dxa"/>
            <w:tcBorders>
              <w:top w:val="nil"/>
              <w:left w:val="nil"/>
              <w:bottom w:val="single" w:sz="8" w:space="0" w:color="auto"/>
              <w:right w:val="single" w:sz="8" w:space="0" w:color="auto"/>
            </w:tcBorders>
            <w:shd w:val="clear" w:color="auto" w:fill="auto"/>
            <w:vAlign w:val="center"/>
          </w:tcPr>
          <w:p w14:paraId="4011A81A" w14:textId="77777777" w:rsidR="005D56B9" w:rsidRDefault="005D56B9" w:rsidP="00253F01">
            <w:pPr>
              <w:pStyle w:val="TAC"/>
              <w:rPr>
                <w:lang w:val="fi-FI" w:eastAsia="fi-FI"/>
              </w:rPr>
            </w:pPr>
            <w:r>
              <w:rPr>
                <w:lang w:val="fi-FI" w:eastAsia="fi-FI"/>
              </w:rPr>
              <w:t>|3*fx_high - fy_low|</w:t>
            </w:r>
          </w:p>
        </w:tc>
        <w:tc>
          <w:tcPr>
            <w:tcW w:w="1971" w:type="dxa"/>
            <w:tcBorders>
              <w:top w:val="nil"/>
              <w:left w:val="nil"/>
              <w:bottom w:val="single" w:sz="8" w:space="0" w:color="auto"/>
              <w:right w:val="single" w:sz="8" w:space="0" w:color="auto"/>
            </w:tcBorders>
            <w:shd w:val="clear" w:color="auto" w:fill="auto"/>
            <w:vAlign w:val="center"/>
          </w:tcPr>
          <w:p w14:paraId="006AC2F1" w14:textId="77777777" w:rsidR="005D56B9" w:rsidRDefault="005D56B9" w:rsidP="00253F01">
            <w:pPr>
              <w:pStyle w:val="TAC"/>
              <w:rPr>
                <w:lang w:val="fi-FI" w:eastAsia="fi-FI"/>
              </w:rPr>
            </w:pPr>
            <w:r>
              <w:rPr>
                <w:lang w:val="fi-FI" w:eastAsia="fi-FI"/>
              </w:rPr>
              <w:t>|3*fy_low - fx_high|</w:t>
            </w:r>
          </w:p>
        </w:tc>
        <w:tc>
          <w:tcPr>
            <w:tcW w:w="1971" w:type="dxa"/>
            <w:tcBorders>
              <w:top w:val="nil"/>
              <w:left w:val="nil"/>
              <w:bottom w:val="single" w:sz="8" w:space="0" w:color="auto"/>
              <w:right w:val="single" w:sz="8" w:space="0" w:color="auto"/>
            </w:tcBorders>
            <w:shd w:val="clear" w:color="auto" w:fill="auto"/>
            <w:vAlign w:val="center"/>
          </w:tcPr>
          <w:p w14:paraId="1AC554B2" w14:textId="77777777" w:rsidR="005D56B9" w:rsidRDefault="005D56B9" w:rsidP="00253F01">
            <w:pPr>
              <w:pStyle w:val="TAC"/>
              <w:rPr>
                <w:lang w:val="fi-FI" w:eastAsia="fi-FI"/>
              </w:rPr>
            </w:pPr>
            <w:r>
              <w:rPr>
                <w:lang w:val="fi-FI" w:eastAsia="fi-FI"/>
              </w:rPr>
              <w:t>|3*fy_high - fx_low|</w:t>
            </w:r>
          </w:p>
        </w:tc>
      </w:tr>
      <w:tr w:rsidR="00AB179E" w14:paraId="15DA8A42"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31D507C5"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5497D10B" w14:textId="77777777" w:rsidR="005D56B9" w:rsidRDefault="005D56B9" w:rsidP="00253F01">
            <w:pPr>
              <w:pStyle w:val="TAC"/>
              <w:rPr>
                <w:lang w:val="fi-FI" w:eastAsia="fi-FI"/>
              </w:rPr>
            </w:pPr>
            <w:r>
              <w:rPr>
                <w:lang w:val="fi-FI" w:eastAsia="fi-FI"/>
              </w:rPr>
              <w:t>4898</w:t>
            </w:r>
          </w:p>
        </w:tc>
        <w:tc>
          <w:tcPr>
            <w:tcW w:w="1971" w:type="dxa"/>
            <w:tcBorders>
              <w:top w:val="nil"/>
              <w:left w:val="single" w:sz="8" w:space="0" w:color="auto"/>
              <w:bottom w:val="single" w:sz="8" w:space="0" w:color="auto"/>
              <w:right w:val="single" w:sz="8" w:space="0" w:color="auto"/>
            </w:tcBorders>
            <w:shd w:val="clear" w:color="auto" w:fill="auto"/>
            <w:vAlign w:val="center"/>
          </w:tcPr>
          <w:p w14:paraId="5F3B653A" w14:textId="77777777" w:rsidR="005D56B9" w:rsidRDefault="005D56B9" w:rsidP="00253F01">
            <w:pPr>
              <w:pStyle w:val="TAC"/>
              <w:rPr>
                <w:lang w:val="fi-FI" w:eastAsia="fi-FI"/>
              </w:rPr>
            </w:pPr>
            <w:r>
              <w:rPr>
                <w:lang w:val="fi-FI" w:eastAsia="fi-FI"/>
              </w:rPr>
              <w:t>5108</w:t>
            </w:r>
          </w:p>
        </w:tc>
        <w:tc>
          <w:tcPr>
            <w:tcW w:w="1971" w:type="dxa"/>
            <w:tcBorders>
              <w:top w:val="nil"/>
              <w:left w:val="nil"/>
              <w:bottom w:val="single" w:sz="8" w:space="0" w:color="auto"/>
              <w:right w:val="single" w:sz="8" w:space="0" w:color="auto"/>
            </w:tcBorders>
            <w:shd w:val="clear" w:color="auto" w:fill="auto"/>
            <w:vAlign w:val="center"/>
          </w:tcPr>
          <w:p w14:paraId="04A75C82" w14:textId="77777777" w:rsidR="005D56B9" w:rsidRDefault="005D56B9" w:rsidP="00253F01">
            <w:pPr>
              <w:pStyle w:val="TAC"/>
              <w:rPr>
                <w:lang w:val="fi-FI" w:eastAsia="fi-FI"/>
              </w:rPr>
            </w:pPr>
            <w:r>
              <w:rPr>
                <w:lang w:val="fi-FI" w:eastAsia="fi-FI"/>
              </w:rPr>
              <w:t>516</w:t>
            </w:r>
          </w:p>
        </w:tc>
        <w:tc>
          <w:tcPr>
            <w:tcW w:w="1971" w:type="dxa"/>
            <w:tcBorders>
              <w:top w:val="nil"/>
              <w:left w:val="nil"/>
              <w:bottom w:val="single" w:sz="8" w:space="0" w:color="auto"/>
              <w:right w:val="single" w:sz="8" w:space="0" w:color="auto"/>
            </w:tcBorders>
            <w:shd w:val="clear" w:color="auto" w:fill="auto"/>
            <w:vAlign w:val="center"/>
          </w:tcPr>
          <w:p w14:paraId="23949310" w14:textId="77777777" w:rsidR="005D56B9" w:rsidRDefault="005D56B9" w:rsidP="00253F01">
            <w:pPr>
              <w:pStyle w:val="TAC"/>
              <w:rPr>
                <w:lang w:val="fi-FI" w:eastAsia="fi-FI"/>
              </w:rPr>
            </w:pPr>
            <w:r>
              <w:rPr>
                <w:lang w:val="fi-FI" w:eastAsia="fi-FI"/>
              </w:rPr>
              <w:t>666</w:t>
            </w:r>
          </w:p>
        </w:tc>
      </w:tr>
      <w:tr w:rsidR="00AB179E" w14:paraId="6D38247E"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BF6B75A" w14:textId="77777777" w:rsidR="005D56B9" w:rsidRDefault="005D56B9" w:rsidP="00253F01">
            <w:pPr>
              <w:pStyle w:val="TAL"/>
              <w:rPr>
                <w:lang w:val="en-US" w:eastAsia="fi-FI"/>
              </w:rPr>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
          <w:p w14:paraId="42E4EC6F" w14:textId="77777777" w:rsidR="005D56B9" w:rsidRDefault="005D56B9" w:rsidP="00253F01">
            <w:pPr>
              <w:pStyle w:val="TAC"/>
              <w:rPr>
                <w:lang w:val="fi-FI" w:eastAsia="fi-FI"/>
              </w:rPr>
            </w:pPr>
            <w:r>
              <w:rPr>
                <w:lang w:val="fi-FI" w:eastAsia="fi-FI"/>
              </w:rPr>
              <w:t>|3*fx_low + fy_low|</w:t>
            </w:r>
          </w:p>
        </w:tc>
        <w:tc>
          <w:tcPr>
            <w:tcW w:w="1971" w:type="dxa"/>
            <w:tcBorders>
              <w:top w:val="nil"/>
              <w:left w:val="nil"/>
              <w:bottom w:val="single" w:sz="8" w:space="0" w:color="auto"/>
              <w:right w:val="single" w:sz="8" w:space="0" w:color="auto"/>
            </w:tcBorders>
            <w:shd w:val="clear" w:color="auto" w:fill="auto"/>
            <w:vAlign w:val="center"/>
          </w:tcPr>
          <w:p w14:paraId="634F3829" w14:textId="77777777" w:rsidR="005D56B9" w:rsidRDefault="005D56B9" w:rsidP="00253F01">
            <w:pPr>
              <w:pStyle w:val="TAC"/>
              <w:rPr>
                <w:lang w:val="fi-FI" w:eastAsia="fi-FI"/>
              </w:rPr>
            </w:pPr>
            <w:r>
              <w:rPr>
                <w:lang w:val="fi-FI" w:eastAsia="fi-FI"/>
              </w:rPr>
              <w:t>|3*fx_high + fy_high|</w:t>
            </w:r>
          </w:p>
        </w:tc>
        <w:tc>
          <w:tcPr>
            <w:tcW w:w="1971" w:type="dxa"/>
            <w:tcBorders>
              <w:top w:val="nil"/>
              <w:left w:val="nil"/>
              <w:bottom w:val="single" w:sz="8" w:space="0" w:color="auto"/>
              <w:right w:val="single" w:sz="8" w:space="0" w:color="auto"/>
            </w:tcBorders>
            <w:shd w:val="clear" w:color="auto" w:fill="auto"/>
            <w:vAlign w:val="center"/>
          </w:tcPr>
          <w:p w14:paraId="712A74ED" w14:textId="77777777" w:rsidR="005D56B9" w:rsidRDefault="005D56B9" w:rsidP="00253F01">
            <w:pPr>
              <w:pStyle w:val="TAC"/>
              <w:rPr>
                <w:lang w:val="fi-FI" w:eastAsia="fi-FI"/>
              </w:rPr>
            </w:pPr>
            <w:r>
              <w:rPr>
                <w:lang w:val="fi-FI" w:eastAsia="fi-FI"/>
              </w:rPr>
              <w:t>|3*fy_low + fx_low|</w:t>
            </w:r>
          </w:p>
        </w:tc>
        <w:tc>
          <w:tcPr>
            <w:tcW w:w="1971" w:type="dxa"/>
            <w:tcBorders>
              <w:top w:val="nil"/>
              <w:left w:val="nil"/>
              <w:bottom w:val="single" w:sz="8" w:space="0" w:color="auto"/>
              <w:right w:val="single" w:sz="8" w:space="0" w:color="auto"/>
            </w:tcBorders>
            <w:shd w:val="clear" w:color="auto" w:fill="auto"/>
            <w:vAlign w:val="center"/>
          </w:tcPr>
          <w:p w14:paraId="04D4A7DB" w14:textId="77777777" w:rsidR="005D56B9" w:rsidRDefault="005D56B9" w:rsidP="00253F01">
            <w:pPr>
              <w:pStyle w:val="TAC"/>
              <w:rPr>
                <w:lang w:val="fi-FI" w:eastAsia="fi-FI"/>
              </w:rPr>
            </w:pPr>
            <w:r>
              <w:rPr>
                <w:lang w:val="fi-FI" w:eastAsia="fi-FI"/>
              </w:rPr>
              <w:t>|3*fy_high + fx_high|</w:t>
            </w:r>
          </w:p>
        </w:tc>
      </w:tr>
      <w:tr w:rsidR="00AB179E" w14:paraId="13887157"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DDCEEDC"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3FC435C7" w14:textId="77777777" w:rsidR="005D56B9" w:rsidRDefault="005D56B9" w:rsidP="00253F01">
            <w:pPr>
              <w:pStyle w:val="TAC"/>
              <w:rPr>
                <w:lang w:val="fi-FI" w:eastAsia="fi-FI"/>
              </w:rPr>
            </w:pPr>
            <w:r>
              <w:rPr>
                <w:lang w:val="fi-FI" w:eastAsia="fi-FI"/>
              </w:rPr>
              <w:t>6592</w:t>
            </w:r>
          </w:p>
        </w:tc>
        <w:tc>
          <w:tcPr>
            <w:tcW w:w="1971" w:type="dxa"/>
            <w:tcBorders>
              <w:top w:val="nil"/>
              <w:left w:val="single" w:sz="8" w:space="0" w:color="auto"/>
              <w:bottom w:val="single" w:sz="8" w:space="0" w:color="auto"/>
              <w:right w:val="single" w:sz="8" w:space="0" w:color="auto"/>
            </w:tcBorders>
            <w:shd w:val="clear" w:color="auto" w:fill="auto"/>
            <w:vAlign w:val="center"/>
          </w:tcPr>
          <w:p w14:paraId="654FF48C" w14:textId="77777777" w:rsidR="005D56B9" w:rsidRDefault="005D56B9" w:rsidP="00253F01">
            <w:pPr>
              <w:pStyle w:val="TAC"/>
              <w:rPr>
                <w:lang w:val="fi-FI" w:eastAsia="fi-FI"/>
              </w:rPr>
            </w:pPr>
            <w:r>
              <w:rPr>
                <w:lang w:val="fi-FI" w:eastAsia="fi-FI"/>
              </w:rPr>
              <w:t>6802</w:t>
            </w:r>
          </w:p>
        </w:tc>
        <w:tc>
          <w:tcPr>
            <w:tcW w:w="1971" w:type="dxa"/>
            <w:tcBorders>
              <w:top w:val="nil"/>
              <w:left w:val="nil"/>
              <w:bottom w:val="single" w:sz="8" w:space="0" w:color="auto"/>
              <w:right w:val="nil"/>
            </w:tcBorders>
            <w:shd w:val="clear" w:color="auto" w:fill="auto"/>
            <w:vAlign w:val="center"/>
          </w:tcPr>
          <w:p w14:paraId="47659638" w14:textId="77777777" w:rsidR="005D56B9" w:rsidRDefault="005D56B9" w:rsidP="00253F01">
            <w:pPr>
              <w:pStyle w:val="TAC"/>
              <w:rPr>
                <w:lang w:val="fi-FI" w:eastAsia="fi-FI"/>
              </w:rPr>
            </w:pPr>
            <w:r>
              <w:rPr>
                <w:lang w:val="fi-FI" w:eastAsia="fi-FI"/>
              </w:rPr>
              <w:t>4416</w:t>
            </w:r>
          </w:p>
        </w:tc>
        <w:tc>
          <w:tcPr>
            <w:tcW w:w="1971" w:type="dxa"/>
            <w:tcBorders>
              <w:top w:val="nil"/>
              <w:left w:val="single" w:sz="8" w:space="0" w:color="auto"/>
              <w:bottom w:val="single" w:sz="8" w:space="0" w:color="auto"/>
              <w:right w:val="single" w:sz="8" w:space="0" w:color="auto"/>
            </w:tcBorders>
            <w:shd w:val="clear" w:color="auto" w:fill="auto"/>
            <w:vAlign w:val="center"/>
          </w:tcPr>
          <w:p w14:paraId="1F40C9BF" w14:textId="77777777" w:rsidR="005D56B9" w:rsidRDefault="005D56B9" w:rsidP="00253F01">
            <w:pPr>
              <w:pStyle w:val="TAC"/>
              <w:rPr>
                <w:lang w:val="fi-FI" w:eastAsia="fi-FI"/>
              </w:rPr>
            </w:pPr>
            <w:r>
              <w:rPr>
                <w:lang w:val="fi-FI" w:eastAsia="fi-FI"/>
              </w:rPr>
              <w:t>4566</w:t>
            </w:r>
          </w:p>
        </w:tc>
      </w:tr>
      <w:tr w:rsidR="00AB179E" w14:paraId="1833B18C"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470DEFC" w14:textId="77777777" w:rsidR="005D56B9" w:rsidRDefault="005D56B9" w:rsidP="00253F01">
            <w:pPr>
              <w:pStyle w:val="TAL"/>
              <w:rPr>
                <w:lang w:val="en-US" w:eastAsia="fi-FI"/>
              </w:rPr>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
          <w:p w14:paraId="29275538" w14:textId="77777777" w:rsidR="005D56B9" w:rsidRDefault="005D56B9" w:rsidP="00253F01">
            <w:pPr>
              <w:pStyle w:val="TAC"/>
              <w:rPr>
                <w:lang w:val="fi-FI" w:eastAsia="fi-FI"/>
              </w:rPr>
            </w:pPr>
            <w:r>
              <w:rPr>
                <w:lang w:val="fi-FI" w:eastAsia="fi-FI"/>
              </w:rPr>
              <w:t>|2*fx_low - 2*fy_high|</w:t>
            </w:r>
          </w:p>
        </w:tc>
        <w:tc>
          <w:tcPr>
            <w:tcW w:w="1971" w:type="dxa"/>
            <w:tcBorders>
              <w:top w:val="nil"/>
              <w:left w:val="nil"/>
              <w:bottom w:val="single" w:sz="8" w:space="0" w:color="auto"/>
              <w:right w:val="single" w:sz="8" w:space="0" w:color="auto"/>
            </w:tcBorders>
            <w:shd w:val="clear" w:color="auto" w:fill="auto"/>
            <w:vAlign w:val="center"/>
          </w:tcPr>
          <w:p w14:paraId="64FD1FEE" w14:textId="77777777" w:rsidR="005D56B9" w:rsidRDefault="005D56B9" w:rsidP="00253F01">
            <w:pPr>
              <w:pStyle w:val="TAC"/>
              <w:rPr>
                <w:lang w:val="fi-FI" w:eastAsia="fi-FI"/>
              </w:rPr>
            </w:pPr>
            <w:r>
              <w:rPr>
                <w:lang w:val="fi-FI" w:eastAsia="fi-FI"/>
              </w:rPr>
              <w:t>|2*fx_high - 2*fy_low|</w:t>
            </w:r>
          </w:p>
        </w:tc>
        <w:tc>
          <w:tcPr>
            <w:tcW w:w="1971" w:type="dxa"/>
            <w:tcBorders>
              <w:top w:val="nil"/>
              <w:left w:val="nil"/>
              <w:bottom w:val="single" w:sz="8" w:space="0" w:color="auto"/>
              <w:right w:val="single" w:sz="8" w:space="0" w:color="auto"/>
            </w:tcBorders>
            <w:shd w:val="clear" w:color="auto" w:fill="auto"/>
            <w:vAlign w:val="center"/>
          </w:tcPr>
          <w:p w14:paraId="5DBEDE74" w14:textId="77777777" w:rsidR="005D56B9" w:rsidRDefault="005D56B9" w:rsidP="00253F01">
            <w:pPr>
              <w:pStyle w:val="TAC"/>
              <w:rPr>
                <w:lang w:val="fi-FI" w:eastAsia="fi-FI"/>
              </w:rPr>
            </w:pPr>
            <w:r>
              <w:rPr>
                <w:lang w:val="fi-FI" w:eastAsia="fi-FI"/>
              </w:rPr>
              <w:t>|2*fx_low + 2*fy_low|</w:t>
            </w:r>
          </w:p>
        </w:tc>
        <w:tc>
          <w:tcPr>
            <w:tcW w:w="1971" w:type="dxa"/>
            <w:tcBorders>
              <w:top w:val="nil"/>
              <w:left w:val="nil"/>
              <w:bottom w:val="single" w:sz="8" w:space="0" w:color="auto"/>
              <w:right w:val="single" w:sz="8" w:space="0" w:color="auto"/>
            </w:tcBorders>
            <w:shd w:val="clear" w:color="auto" w:fill="auto"/>
            <w:vAlign w:val="center"/>
          </w:tcPr>
          <w:p w14:paraId="7E68DEAE" w14:textId="77777777" w:rsidR="005D56B9" w:rsidRDefault="005D56B9" w:rsidP="00253F01">
            <w:pPr>
              <w:pStyle w:val="TAC"/>
              <w:rPr>
                <w:lang w:val="fi-FI" w:eastAsia="fi-FI"/>
              </w:rPr>
            </w:pPr>
            <w:r>
              <w:rPr>
                <w:lang w:val="fi-FI" w:eastAsia="fi-FI"/>
              </w:rPr>
              <w:t>|2*fx_high + 2*fy_high|</w:t>
            </w:r>
          </w:p>
        </w:tc>
      </w:tr>
      <w:tr w:rsidR="00AB179E" w14:paraId="70E1F930"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22F16E9"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338EB453" w14:textId="77777777" w:rsidR="005D56B9" w:rsidRDefault="005D56B9" w:rsidP="00253F01">
            <w:pPr>
              <w:pStyle w:val="TAC"/>
              <w:rPr>
                <w:lang w:val="fi-FI" w:eastAsia="fi-FI"/>
              </w:rPr>
            </w:pPr>
            <w:r>
              <w:rPr>
                <w:lang w:val="fi-FI" w:eastAsia="fi-FI"/>
              </w:rPr>
              <w:t>2116</w:t>
            </w:r>
          </w:p>
        </w:tc>
        <w:tc>
          <w:tcPr>
            <w:tcW w:w="1971" w:type="dxa"/>
            <w:tcBorders>
              <w:top w:val="nil"/>
              <w:left w:val="single" w:sz="8" w:space="0" w:color="auto"/>
              <w:bottom w:val="single" w:sz="8" w:space="0" w:color="auto"/>
              <w:right w:val="single" w:sz="8" w:space="0" w:color="auto"/>
            </w:tcBorders>
            <w:shd w:val="clear" w:color="auto" w:fill="auto"/>
            <w:vAlign w:val="center"/>
          </w:tcPr>
          <w:p w14:paraId="04A8992A" w14:textId="77777777" w:rsidR="005D56B9" w:rsidRDefault="005D56B9" w:rsidP="00253F01">
            <w:pPr>
              <w:pStyle w:val="TAC"/>
              <w:rPr>
                <w:lang w:val="fi-FI" w:eastAsia="fi-FI"/>
              </w:rPr>
            </w:pPr>
            <w:r>
              <w:rPr>
                <w:lang w:val="fi-FI" w:eastAsia="fi-FI"/>
              </w:rPr>
              <w:t>2296</w:t>
            </w:r>
          </w:p>
        </w:tc>
        <w:tc>
          <w:tcPr>
            <w:tcW w:w="1971" w:type="dxa"/>
            <w:tcBorders>
              <w:top w:val="nil"/>
              <w:left w:val="nil"/>
              <w:bottom w:val="single" w:sz="8" w:space="0" w:color="auto"/>
              <w:right w:val="single" w:sz="8" w:space="0" w:color="auto"/>
            </w:tcBorders>
            <w:shd w:val="clear" w:color="auto" w:fill="auto"/>
            <w:vAlign w:val="center"/>
          </w:tcPr>
          <w:p w14:paraId="53089EE6" w14:textId="77777777" w:rsidR="005D56B9" w:rsidRDefault="005D56B9" w:rsidP="00253F01">
            <w:pPr>
              <w:pStyle w:val="TAC"/>
              <w:rPr>
                <w:lang w:val="fi-FI" w:eastAsia="fi-FI"/>
              </w:rPr>
            </w:pPr>
            <w:r>
              <w:rPr>
                <w:lang w:val="fi-FI" w:eastAsia="fi-FI"/>
              </w:rPr>
              <w:t>5504</w:t>
            </w:r>
          </w:p>
        </w:tc>
        <w:tc>
          <w:tcPr>
            <w:tcW w:w="1971" w:type="dxa"/>
            <w:tcBorders>
              <w:top w:val="nil"/>
              <w:left w:val="nil"/>
              <w:bottom w:val="single" w:sz="8" w:space="0" w:color="auto"/>
              <w:right w:val="single" w:sz="8" w:space="0" w:color="auto"/>
            </w:tcBorders>
            <w:shd w:val="clear" w:color="auto" w:fill="auto"/>
            <w:vAlign w:val="center"/>
          </w:tcPr>
          <w:p w14:paraId="0CC4B1B4" w14:textId="77777777" w:rsidR="005D56B9" w:rsidRDefault="005D56B9" w:rsidP="00253F01">
            <w:pPr>
              <w:pStyle w:val="TAC"/>
              <w:rPr>
                <w:lang w:val="fi-FI" w:eastAsia="fi-FI"/>
              </w:rPr>
            </w:pPr>
            <w:r>
              <w:rPr>
                <w:lang w:val="fi-FI" w:eastAsia="fi-FI"/>
              </w:rPr>
              <w:t>5684</w:t>
            </w:r>
          </w:p>
        </w:tc>
      </w:tr>
      <w:tr w:rsidR="00AB179E" w14:paraId="3824E4E8"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2821AC7C" w14:textId="77777777" w:rsidR="005D56B9" w:rsidRDefault="005D56B9" w:rsidP="00253F01">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2EE2E93D" w14:textId="77777777" w:rsidR="005D56B9" w:rsidRDefault="005D56B9" w:rsidP="00253F01">
            <w:pPr>
              <w:pStyle w:val="TAC"/>
              <w:rPr>
                <w:lang w:val="fi-FI" w:eastAsia="fi-FI"/>
              </w:rPr>
            </w:pPr>
            <w:r>
              <w:rPr>
                <w:lang w:val="fi-FI" w:eastAsia="fi-FI"/>
              </w:rPr>
              <w:t xml:space="preserve">|fx_low – 4*fy_high| </w:t>
            </w:r>
          </w:p>
        </w:tc>
        <w:tc>
          <w:tcPr>
            <w:tcW w:w="1971" w:type="dxa"/>
            <w:tcBorders>
              <w:top w:val="nil"/>
              <w:left w:val="nil"/>
              <w:bottom w:val="single" w:sz="8" w:space="0" w:color="auto"/>
              <w:right w:val="single" w:sz="8" w:space="0" w:color="auto"/>
            </w:tcBorders>
            <w:shd w:val="clear" w:color="auto" w:fill="auto"/>
            <w:vAlign w:val="center"/>
          </w:tcPr>
          <w:p w14:paraId="521A9AFB" w14:textId="77777777" w:rsidR="005D56B9" w:rsidRDefault="005D56B9" w:rsidP="00253F01">
            <w:pPr>
              <w:pStyle w:val="TAC"/>
              <w:rPr>
                <w:lang w:val="fi-FI" w:eastAsia="fi-FI"/>
              </w:rPr>
            </w:pPr>
            <w:r>
              <w:rPr>
                <w:lang w:val="fi-FI" w:eastAsia="fi-FI"/>
              </w:rPr>
              <w:t>|fx_high – 4*fy_low|</w:t>
            </w:r>
          </w:p>
        </w:tc>
        <w:tc>
          <w:tcPr>
            <w:tcW w:w="1971" w:type="dxa"/>
            <w:tcBorders>
              <w:top w:val="nil"/>
              <w:left w:val="nil"/>
              <w:bottom w:val="single" w:sz="8" w:space="0" w:color="auto"/>
              <w:right w:val="single" w:sz="8" w:space="0" w:color="auto"/>
            </w:tcBorders>
            <w:shd w:val="clear" w:color="auto" w:fill="auto"/>
            <w:vAlign w:val="center"/>
          </w:tcPr>
          <w:p w14:paraId="61B87682" w14:textId="77777777" w:rsidR="005D56B9" w:rsidRDefault="005D56B9" w:rsidP="00253F01">
            <w:pPr>
              <w:pStyle w:val="TAC"/>
              <w:rPr>
                <w:lang w:val="fi-FI" w:eastAsia="fi-FI"/>
              </w:rPr>
            </w:pPr>
            <w:r>
              <w:rPr>
                <w:lang w:val="fi-FI" w:eastAsia="fi-FI"/>
              </w:rPr>
              <w:t>|fy_low – 4*fx_high|</w:t>
            </w:r>
          </w:p>
        </w:tc>
        <w:tc>
          <w:tcPr>
            <w:tcW w:w="1971" w:type="dxa"/>
            <w:tcBorders>
              <w:top w:val="nil"/>
              <w:left w:val="nil"/>
              <w:bottom w:val="single" w:sz="8" w:space="0" w:color="auto"/>
              <w:right w:val="single" w:sz="8" w:space="0" w:color="auto"/>
            </w:tcBorders>
            <w:shd w:val="clear" w:color="auto" w:fill="auto"/>
            <w:vAlign w:val="center"/>
          </w:tcPr>
          <w:p w14:paraId="7CA74592" w14:textId="77777777" w:rsidR="005D56B9" w:rsidRDefault="005D56B9" w:rsidP="00253F01">
            <w:pPr>
              <w:pStyle w:val="TAC"/>
              <w:rPr>
                <w:lang w:val="fi-FI" w:eastAsia="fi-FI"/>
              </w:rPr>
            </w:pPr>
            <w:r>
              <w:rPr>
                <w:lang w:val="fi-FI" w:eastAsia="fi-FI"/>
              </w:rPr>
              <w:t>|fy_high – 4*fx_low|</w:t>
            </w:r>
          </w:p>
        </w:tc>
      </w:tr>
      <w:tr w:rsidR="00AB179E" w14:paraId="10B62D25"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A6E5D49"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single" w:sz="8" w:space="0" w:color="auto"/>
            </w:tcBorders>
            <w:shd w:val="clear" w:color="auto" w:fill="auto"/>
            <w:vAlign w:val="center"/>
          </w:tcPr>
          <w:p w14:paraId="76FDC4E2" w14:textId="77777777" w:rsidR="005D56B9" w:rsidRDefault="005D56B9" w:rsidP="00253F01">
            <w:pPr>
              <w:pStyle w:val="TAC"/>
              <w:rPr>
                <w:lang w:val="fi-FI" w:eastAsia="fi-FI"/>
              </w:rPr>
            </w:pPr>
            <w:r>
              <w:rPr>
                <w:lang w:val="fi-FI" w:eastAsia="fi-FI"/>
              </w:rPr>
              <w:t>1528</w:t>
            </w:r>
          </w:p>
        </w:tc>
        <w:tc>
          <w:tcPr>
            <w:tcW w:w="1971" w:type="dxa"/>
            <w:tcBorders>
              <w:top w:val="nil"/>
              <w:left w:val="nil"/>
              <w:bottom w:val="single" w:sz="8" w:space="0" w:color="auto"/>
              <w:right w:val="single" w:sz="8" w:space="0" w:color="auto"/>
            </w:tcBorders>
            <w:shd w:val="clear" w:color="auto" w:fill="auto"/>
            <w:vAlign w:val="center"/>
          </w:tcPr>
          <w:p w14:paraId="00770C9D" w14:textId="77777777" w:rsidR="005D56B9" w:rsidRDefault="005D56B9" w:rsidP="00253F01">
            <w:pPr>
              <w:pStyle w:val="TAC"/>
              <w:rPr>
                <w:lang w:val="fi-FI" w:eastAsia="fi-FI"/>
              </w:rPr>
            </w:pPr>
            <w:r>
              <w:rPr>
                <w:lang w:val="fi-FI" w:eastAsia="fi-FI"/>
              </w:rPr>
              <w:t>1348</w:t>
            </w:r>
          </w:p>
        </w:tc>
        <w:tc>
          <w:tcPr>
            <w:tcW w:w="1971" w:type="dxa"/>
            <w:tcBorders>
              <w:top w:val="nil"/>
              <w:left w:val="nil"/>
              <w:bottom w:val="single" w:sz="8" w:space="0" w:color="auto"/>
              <w:right w:val="single" w:sz="8" w:space="0" w:color="auto"/>
            </w:tcBorders>
            <w:shd w:val="clear" w:color="auto" w:fill="auto"/>
            <w:vAlign w:val="center"/>
          </w:tcPr>
          <w:p w14:paraId="722B95E9" w14:textId="77777777" w:rsidR="005D56B9" w:rsidRDefault="005D56B9" w:rsidP="00253F01">
            <w:pPr>
              <w:pStyle w:val="TAC"/>
              <w:rPr>
                <w:lang w:val="fi-FI" w:eastAsia="fi-FI"/>
              </w:rPr>
            </w:pPr>
            <w:r>
              <w:rPr>
                <w:lang w:val="fi-FI" w:eastAsia="fi-FI"/>
              </w:rPr>
              <w:t>7088</w:t>
            </w:r>
          </w:p>
        </w:tc>
        <w:tc>
          <w:tcPr>
            <w:tcW w:w="1971" w:type="dxa"/>
            <w:tcBorders>
              <w:top w:val="nil"/>
              <w:left w:val="nil"/>
              <w:bottom w:val="single" w:sz="8" w:space="0" w:color="auto"/>
              <w:right w:val="single" w:sz="8" w:space="0" w:color="auto"/>
            </w:tcBorders>
            <w:shd w:val="clear" w:color="auto" w:fill="auto"/>
            <w:vAlign w:val="center"/>
          </w:tcPr>
          <w:p w14:paraId="0D22F24D" w14:textId="77777777" w:rsidR="005D56B9" w:rsidRDefault="005D56B9" w:rsidP="00253F01">
            <w:pPr>
              <w:pStyle w:val="TAC"/>
              <w:rPr>
                <w:lang w:val="fi-FI" w:eastAsia="fi-FI"/>
              </w:rPr>
            </w:pPr>
            <w:r>
              <w:rPr>
                <w:lang w:val="fi-FI" w:eastAsia="fi-FI"/>
              </w:rPr>
              <w:t>6818</w:t>
            </w:r>
          </w:p>
        </w:tc>
      </w:tr>
      <w:tr w:rsidR="00AB179E" w14:paraId="7A925E5D"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37EEAE9F" w14:textId="77777777" w:rsidR="005D56B9" w:rsidRDefault="005D56B9" w:rsidP="00253F01">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5AADDCDB" w14:textId="77777777" w:rsidR="005D56B9" w:rsidRDefault="005D56B9" w:rsidP="00253F01">
            <w:pPr>
              <w:pStyle w:val="TAC"/>
              <w:rPr>
                <w:lang w:val="fi-FI" w:eastAsia="fi-FI"/>
              </w:rPr>
            </w:pPr>
            <w:r>
              <w:rPr>
                <w:lang w:val="fi-FI" w:eastAsia="fi-FI"/>
              </w:rPr>
              <w:t>|fx_low + 4*fy_low|</w:t>
            </w:r>
          </w:p>
        </w:tc>
        <w:tc>
          <w:tcPr>
            <w:tcW w:w="1971" w:type="dxa"/>
            <w:tcBorders>
              <w:top w:val="nil"/>
              <w:left w:val="nil"/>
              <w:bottom w:val="single" w:sz="8" w:space="0" w:color="auto"/>
              <w:right w:val="single" w:sz="8" w:space="0" w:color="auto"/>
            </w:tcBorders>
            <w:shd w:val="clear" w:color="auto" w:fill="auto"/>
            <w:vAlign w:val="center"/>
          </w:tcPr>
          <w:p w14:paraId="5AFEA841" w14:textId="77777777" w:rsidR="005D56B9" w:rsidRDefault="005D56B9" w:rsidP="00253F01">
            <w:pPr>
              <w:pStyle w:val="TAC"/>
              <w:rPr>
                <w:lang w:val="fi-FI" w:eastAsia="fi-FI"/>
              </w:rPr>
            </w:pPr>
            <w:r>
              <w:rPr>
                <w:lang w:val="fi-FI" w:eastAsia="fi-FI"/>
              </w:rPr>
              <w:t>|fx_high + 4*fy_high|</w:t>
            </w:r>
          </w:p>
        </w:tc>
        <w:tc>
          <w:tcPr>
            <w:tcW w:w="1971" w:type="dxa"/>
            <w:tcBorders>
              <w:top w:val="nil"/>
              <w:left w:val="nil"/>
              <w:bottom w:val="single" w:sz="8" w:space="0" w:color="auto"/>
              <w:right w:val="single" w:sz="8" w:space="0" w:color="auto"/>
            </w:tcBorders>
            <w:shd w:val="clear" w:color="auto" w:fill="auto"/>
            <w:vAlign w:val="center"/>
          </w:tcPr>
          <w:p w14:paraId="7689B8A0" w14:textId="77777777" w:rsidR="005D56B9" w:rsidRDefault="005D56B9" w:rsidP="00253F01">
            <w:pPr>
              <w:pStyle w:val="TAC"/>
              <w:rPr>
                <w:lang w:val="fi-FI" w:eastAsia="fi-FI"/>
              </w:rPr>
            </w:pPr>
            <w:r>
              <w:rPr>
                <w:lang w:val="fi-FI" w:eastAsia="fi-FI"/>
              </w:rPr>
              <w:t>|fy_low + 4*fx_low|</w:t>
            </w:r>
          </w:p>
        </w:tc>
        <w:tc>
          <w:tcPr>
            <w:tcW w:w="1971" w:type="dxa"/>
            <w:tcBorders>
              <w:top w:val="nil"/>
              <w:left w:val="nil"/>
              <w:bottom w:val="single" w:sz="8" w:space="0" w:color="auto"/>
              <w:right w:val="single" w:sz="8" w:space="0" w:color="auto"/>
            </w:tcBorders>
            <w:shd w:val="clear" w:color="auto" w:fill="auto"/>
            <w:vAlign w:val="center"/>
          </w:tcPr>
          <w:p w14:paraId="1C7CCB5D" w14:textId="77777777" w:rsidR="005D56B9" w:rsidRDefault="005D56B9" w:rsidP="00253F01">
            <w:pPr>
              <w:pStyle w:val="TAC"/>
              <w:rPr>
                <w:lang w:val="fi-FI" w:eastAsia="fi-FI"/>
              </w:rPr>
            </w:pPr>
            <w:r>
              <w:rPr>
                <w:lang w:val="fi-FI" w:eastAsia="fi-FI"/>
              </w:rPr>
              <w:t>|fy_high + 4*fx_high|</w:t>
            </w:r>
          </w:p>
        </w:tc>
      </w:tr>
      <w:tr w:rsidR="00AB179E" w14:paraId="11CEB77F"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5C3AFCBC"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5DFEA850" w14:textId="77777777" w:rsidR="005D56B9" w:rsidRDefault="005D56B9" w:rsidP="00253F01">
            <w:pPr>
              <w:pStyle w:val="TAC"/>
              <w:rPr>
                <w:lang w:val="fi-FI" w:eastAsia="fi-FI"/>
              </w:rPr>
            </w:pPr>
            <w:r>
              <w:rPr>
                <w:lang w:val="fi-FI" w:eastAsia="fi-FI"/>
              </w:rPr>
              <w:t>5248</w:t>
            </w:r>
          </w:p>
        </w:tc>
        <w:tc>
          <w:tcPr>
            <w:tcW w:w="1971" w:type="dxa"/>
            <w:tcBorders>
              <w:top w:val="nil"/>
              <w:left w:val="single" w:sz="8" w:space="0" w:color="auto"/>
              <w:bottom w:val="single" w:sz="8" w:space="0" w:color="auto"/>
              <w:right w:val="single" w:sz="8" w:space="0" w:color="auto"/>
            </w:tcBorders>
            <w:shd w:val="clear" w:color="auto" w:fill="auto"/>
            <w:vAlign w:val="center"/>
          </w:tcPr>
          <w:p w14:paraId="0D8BF41C" w14:textId="77777777" w:rsidR="005D56B9" w:rsidRDefault="005D56B9" w:rsidP="00253F01">
            <w:pPr>
              <w:pStyle w:val="TAC"/>
              <w:rPr>
                <w:lang w:val="fi-FI" w:eastAsia="fi-FI"/>
              </w:rPr>
            </w:pPr>
            <w:r>
              <w:rPr>
                <w:lang w:val="fi-FI" w:eastAsia="fi-FI"/>
              </w:rPr>
              <w:t>5428</w:t>
            </w:r>
          </w:p>
        </w:tc>
        <w:tc>
          <w:tcPr>
            <w:tcW w:w="1971" w:type="dxa"/>
            <w:tcBorders>
              <w:top w:val="nil"/>
              <w:left w:val="nil"/>
              <w:bottom w:val="single" w:sz="8" w:space="0" w:color="auto"/>
              <w:right w:val="nil"/>
            </w:tcBorders>
            <w:shd w:val="clear" w:color="auto" w:fill="auto"/>
            <w:vAlign w:val="center"/>
          </w:tcPr>
          <w:p w14:paraId="4D2090FD" w14:textId="77777777" w:rsidR="005D56B9" w:rsidRDefault="005D56B9" w:rsidP="00253F01">
            <w:pPr>
              <w:pStyle w:val="TAC"/>
              <w:rPr>
                <w:lang w:val="fi-FI" w:eastAsia="fi-FI"/>
              </w:rPr>
            </w:pPr>
            <w:r>
              <w:rPr>
                <w:lang w:val="fi-FI" w:eastAsia="fi-FI"/>
              </w:rPr>
              <w:t>8512</w:t>
            </w:r>
          </w:p>
        </w:tc>
        <w:tc>
          <w:tcPr>
            <w:tcW w:w="1971" w:type="dxa"/>
            <w:tcBorders>
              <w:top w:val="nil"/>
              <w:left w:val="single" w:sz="8" w:space="0" w:color="auto"/>
              <w:bottom w:val="single" w:sz="8" w:space="0" w:color="auto"/>
              <w:right w:val="single" w:sz="8" w:space="0" w:color="auto"/>
            </w:tcBorders>
            <w:shd w:val="clear" w:color="auto" w:fill="auto"/>
            <w:vAlign w:val="center"/>
          </w:tcPr>
          <w:p w14:paraId="75672A4D" w14:textId="77777777" w:rsidR="005D56B9" w:rsidRDefault="005D56B9" w:rsidP="00253F01">
            <w:pPr>
              <w:pStyle w:val="TAC"/>
              <w:rPr>
                <w:lang w:val="fi-FI" w:eastAsia="fi-FI"/>
              </w:rPr>
            </w:pPr>
            <w:r>
              <w:rPr>
                <w:lang w:val="fi-FI" w:eastAsia="fi-FI"/>
              </w:rPr>
              <w:t>8782</w:t>
            </w:r>
          </w:p>
        </w:tc>
      </w:tr>
      <w:tr w:rsidR="00AB179E" w14:paraId="7451A0EA"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42624FCA" w14:textId="77777777" w:rsidR="005D56B9" w:rsidRDefault="005D56B9" w:rsidP="00253F01">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509BCB41" w14:textId="77777777" w:rsidR="005D56B9" w:rsidRDefault="005D56B9" w:rsidP="00253F01">
            <w:pPr>
              <w:pStyle w:val="TAC"/>
              <w:rPr>
                <w:lang w:val="fi-FI" w:eastAsia="fi-FI"/>
              </w:rPr>
            </w:pPr>
            <w:r>
              <w:rPr>
                <w:lang w:val="fi-FI" w:eastAsia="fi-FI"/>
              </w:rPr>
              <w:t>|2*fx_low – 3*fy_high|</w:t>
            </w:r>
          </w:p>
        </w:tc>
        <w:tc>
          <w:tcPr>
            <w:tcW w:w="1971" w:type="dxa"/>
            <w:tcBorders>
              <w:top w:val="nil"/>
              <w:left w:val="nil"/>
              <w:bottom w:val="single" w:sz="8" w:space="0" w:color="auto"/>
              <w:right w:val="single" w:sz="8" w:space="0" w:color="auto"/>
            </w:tcBorders>
            <w:shd w:val="clear" w:color="auto" w:fill="auto"/>
            <w:vAlign w:val="center"/>
          </w:tcPr>
          <w:p w14:paraId="03D15269" w14:textId="77777777" w:rsidR="005D56B9" w:rsidRDefault="005D56B9" w:rsidP="00253F01">
            <w:pPr>
              <w:pStyle w:val="TAC"/>
              <w:rPr>
                <w:lang w:val="fi-FI" w:eastAsia="fi-FI"/>
              </w:rPr>
            </w:pPr>
            <w:r>
              <w:rPr>
                <w:lang w:val="fi-FI" w:eastAsia="fi-FI"/>
              </w:rPr>
              <w:t>|2*fx_high – 3*fy_low|</w:t>
            </w:r>
          </w:p>
        </w:tc>
        <w:tc>
          <w:tcPr>
            <w:tcW w:w="1971" w:type="dxa"/>
            <w:tcBorders>
              <w:top w:val="nil"/>
              <w:left w:val="nil"/>
              <w:bottom w:val="single" w:sz="8" w:space="0" w:color="auto"/>
              <w:right w:val="single" w:sz="8" w:space="0" w:color="auto"/>
            </w:tcBorders>
            <w:shd w:val="clear" w:color="auto" w:fill="auto"/>
            <w:vAlign w:val="center"/>
          </w:tcPr>
          <w:p w14:paraId="105338CD" w14:textId="77777777" w:rsidR="005D56B9" w:rsidRDefault="005D56B9" w:rsidP="00253F01">
            <w:pPr>
              <w:pStyle w:val="TAC"/>
              <w:rPr>
                <w:lang w:val="fi-FI" w:eastAsia="fi-FI"/>
              </w:rPr>
            </w:pPr>
            <w:r>
              <w:rPr>
                <w:lang w:val="fi-FI" w:eastAsia="fi-FI"/>
              </w:rPr>
              <w:t>|2*fy_low – 3*fx_high|</w:t>
            </w:r>
          </w:p>
        </w:tc>
        <w:tc>
          <w:tcPr>
            <w:tcW w:w="1971" w:type="dxa"/>
            <w:tcBorders>
              <w:top w:val="nil"/>
              <w:left w:val="nil"/>
              <w:bottom w:val="single" w:sz="8" w:space="0" w:color="auto"/>
              <w:right w:val="single" w:sz="8" w:space="0" w:color="auto"/>
            </w:tcBorders>
            <w:shd w:val="clear" w:color="auto" w:fill="auto"/>
            <w:vAlign w:val="center"/>
          </w:tcPr>
          <w:p w14:paraId="63B6BBDB" w14:textId="77777777" w:rsidR="005D56B9" w:rsidRDefault="005D56B9" w:rsidP="00253F01">
            <w:pPr>
              <w:pStyle w:val="TAC"/>
              <w:rPr>
                <w:lang w:val="fi-FI" w:eastAsia="fi-FI"/>
              </w:rPr>
            </w:pPr>
            <w:r>
              <w:rPr>
                <w:lang w:val="fi-FI" w:eastAsia="fi-FI"/>
              </w:rPr>
              <w:t>|2*fy_high – 3*fx_low|</w:t>
            </w:r>
          </w:p>
        </w:tc>
      </w:tr>
      <w:tr w:rsidR="00AB179E" w14:paraId="32367138"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A972179"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12EC1187" w14:textId="77777777" w:rsidR="005D56B9" w:rsidRDefault="005D56B9" w:rsidP="00253F01">
            <w:pPr>
              <w:pStyle w:val="TAC"/>
              <w:rPr>
                <w:lang w:val="fi-FI" w:eastAsia="fi-FI"/>
              </w:rPr>
            </w:pPr>
            <w:r>
              <w:rPr>
                <w:lang w:val="fi-FI" w:eastAsia="fi-FI"/>
              </w:rPr>
              <w:t>1254</w:t>
            </w:r>
          </w:p>
        </w:tc>
        <w:tc>
          <w:tcPr>
            <w:tcW w:w="1971" w:type="dxa"/>
            <w:tcBorders>
              <w:top w:val="nil"/>
              <w:left w:val="single" w:sz="8" w:space="0" w:color="auto"/>
              <w:bottom w:val="single" w:sz="8" w:space="0" w:color="auto"/>
              <w:right w:val="single" w:sz="8" w:space="0" w:color="auto"/>
            </w:tcBorders>
            <w:shd w:val="clear" w:color="auto" w:fill="auto"/>
            <w:vAlign w:val="center"/>
          </w:tcPr>
          <w:p w14:paraId="0569112F" w14:textId="77777777" w:rsidR="005D56B9" w:rsidRDefault="005D56B9" w:rsidP="00253F01">
            <w:pPr>
              <w:pStyle w:val="TAC"/>
              <w:rPr>
                <w:lang w:val="fi-FI" w:eastAsia="fi-FI"/>
              </w:rPr>
            </w:pPr>
            <w:r>
              <w:rPr>
                <w:lang w:val="fi-FI" w:eastAsia="fi-FI"/>
              </w:rPr>
              <w:t>1464</w:t>
            </w:r>
          </w:p>
        </w:tc>
        <w:tc>
          <w:tcPr>
            <w:tcW w:w="1971" w:type="dxa"/>
            <w:tcBorders>
              <w:top w:val="nil"/>
              <w:left w:val="nil"/>
              <w:bottom w:val="single" w:sz="8" w:space="0" w:color="auto"/>
              <w:right w:val="single" w:sz="8" w:space="0" w:color="auto"/>
            </w:tcBorders>
            <w:shd w:val="clear" w:color="auto" w:fill="auto"/>
            <w:vAlign w:val="center"/>
          </w:tcPr>
          <w:p w14:paraId="2AC4E0D6" w14:textId="77777777" w:rsidR="005D56B9" w:rsidRDefault="005D56B9" w:rsidP="00253F01">
            <w:pPr>
              <w:pStyle w:val="TAC"/>
              <w:rPr>
                <w:lang w:val="fi-FI" w:eastAsia="fi-FI"/>
              </w:rPr>
            </w:pPr>
            <w:r>
              <w:rPr>
                <w:lang w:val="fi-FI" w:eastAsia="fi-FI"/>
              </w:rPr>
              <w:t>4276</w:t>
            </w:r>
          </w:p>
        </w:tc>
        <w:tc>
          <w:tcPr>
            <w:tcW w:w="1971" w:type="dxa"/>
            <w:tcBorders>
              <w:top w:val="nil"/>
              <w:left w:val="nil"/>
              <w:bottom w:val="single" w:sz="8" w:space="0" w:color="auto"/>
              <w:right w:val="single" w:sz="8" w:space="0" w:color="auto"/>
            </w:tcBorders>
            <w:shd w:val="clear" w:color="auto" w:fill="auto"/>
            <w:vAlign w:val="center"/>
          </w:tcPr>
          <w:p w14:paraId="5DF24463" w14:textId="77777777" w:rsidR="005D56B9" w:rsidRDefault="005D56B9" w:rsidP="00253F01">
            <w:pPr>
              <w:pStyle w:val="TAC"/>
              <w:rPr>
                <w:lang w:val="fi-FI" w:eastAsia="fi-FI"/>
              </w:rPr>
            </w:pPr>
            <w:r>
              <w:rPr>
                <w:lang w:val="fi-FI" w:eastAsia="fi-FI"/>
              </w:rPr>
              <w:t>4036</w:t>
            </w:r>
          </w:p>
        </w:tc>
      </w:tr>
      <w:tr w:rsidR="00AB179E" w14:paraId="59349F4B"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6DA2305B" w14:textId="77777777" w:rsidR="005D56B9" w:rsidRDefault="005D56B9" w:rsidP="00253F01">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02260A0C" w14:textId="77777777" w:rsidR="005D56B9" w:rsidRDefault="005D56B9" w:rsidP="00253F01">
            <w:pPr>
              <w:pStyle w:val="TAC"/>
              <w:rPr>
                <w:lang w:val="fi-FI" w:eastAsia="fi-FI"/>
              </w:rPr>
            </w:pPr>
            <w:r>
              <w:rPr>
                <w:lang w:val="fi-FI" w:eastAsia="fi-FI"/>
              </w:rPr>
              <w:t>|2*fx_low + 3*fy_low|</w:t>
            </w:r>
          </w:p>
        </w:tc>
        <w:tc>
          <w:tcPr>
            <w:tcW w:w="1971" w:type="dxa"/>
            <w:tcBorders>
              <w:top w:val="nil"/>
              <w:left w:val="nil"/>
              <w:bottom w:val="single" w:sz="8" w:space="0" w:color="auto"/>
              <w:right w:val="single" w:sz="8" w:space="0" w:color="auto"/>
            </w:tcBorders>
            <w:shd w:val="clear" w:color="auto" w:fill="auto"/>
            <w:vAlign w:val="center"/>
          </w:tcPr>
          <w:p w14:paraId="085C32EC" w14:textId="77777777" w:rsidR="005D56B9" w:rsidRDefault="005D56B9" w:rsidP="00253F01">
            <w:pPr>
              <w:pStyle w:val="TAC"/>
              <w:rPr>
                <w:lang w:val="fi-FI" w:eastAsia="fi-FI"/>
              </w:rPr>
            </w:pPr>
            <w:r>
              <w:rPr>
                <w:lang w:val="fi-FI" w:eastAsia="fi-FI"/>
              </w:rPr>
              <w:t>|2*fx_high + 3*fy_high|</w:t>
            </w:r>
          </w:p>
        </w:tc>
        <w:tc>
          <w:tcPr>
            <w:tcW w:w="1971" w:type="dxa"/>
            <w:tcBorders>
              <w:top w:val="nil"/>
              <w:left w:val="nil"/>
              <w:bottom w:val="single" w:sz="8" w:space="0" w:color="auto"/>
              <w:right w:val="single" w:sz="8" w:space="0" w:color="auto"/>
            </w:tcBorders>
            <w:shd w:val="clear" w:color="auto" w:fill="auto"/>
            <w:vAlign w:val="center"/>
          </w:tcPr>
          <w:p w14:paraId="541A42EE" w14:textId="77777777" w:rsidR="005D56B9" w:rsidRDefault="005D56B9" w:rsidP="00253F01">
            <w:pPr>
              <w:pStyle w:val="TAC"/>
              <w:rPr>
                <w:lang w:val="fi-FI" w:eastAsia="fi-FI"/>
              </w:rPr>
            </w:pPr>
            <w:r>
              <w:rPr>
                <w:lang w:val="fi-FI" w:eastAsia="fi-FI"/>
              </w:rPr>
              <w:t>|2*fy_low + 3*fx_low|</w:t>
            </w:r>
          </w:p>
        </w:tc>
        <w:tc>
          <w:tcPr>
            <w:tcW w:w="1971" w:type="dxa"/>
            <w:tcBorders>
              <w:top w:val="nil"/>
              <w:left w:val="nil"/>
              <w:bottom w:val="single" w:sz="8" w:space="0" w:color="auto"/>
              <w:right w:val="single" w:sz="8" w:space="0" w:color="auto"/>
            </w:tcBorders>
            <w:shd w:val="clear" w:color="auto" w:fill="auto"/>
            <w:vAlign w:val="center"/>
          </w:tcPr>
          <w:p w14:paraId="0E8681F7" w14:textId="77777777" w:rsidR="005D56B9" w:rsidRDefault="005D56B9" w:rsidP="00253F01">
            <w:pPr>
              <w:pStyle w:val="TAC"/>
              <w:rPr>
                <w:lang w:val="fi-FI" w:eastAsia="fi-FI"/>
              </w:rPr>
            </w:pPr>
            <w:r>
              <w:rPr>
                <w:lang w:val="fi-FI" w:eastAsia="fi-FI"/>
              </w:rPr>
              <w:t>|2*fy_high + 3*fx_high|</w:t>
            </w:r>
          </w:p>
        </w:tc>
      </w:tr>
      <w:tr w:rsidR="00AB179E" w14:paraId="7DE8A847"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52CFF3C9"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0EC8434F" w14:textId="77777777" w:rsidR="005D56B9" w:rsidRDefault="005D56B9" w:rsidP="00253F01">
            <w:pPr>
              <w:pStyle w:val="TAC"/>
              <w:rPr>
                <w:lang w:val="fi-FI" w:eastAsia="fi-FI"/>
              </w:rPr>
            </w:pPr>
            <w:r>
              <w:rPr>
                <w:lang w:val="fi-FI" w:eastAsia="fi-FI"/>
              </w:rPr>
              <w:t>6336</w:t>
            </w:r>
          </w:p>
        </w:tc>
        <w:tc>
          <w:tcPr>
            <w:tcW w:w="1971" w:type="dxa"/>
            <w:tcBorders>
              <w:top w:val="nil"/>
              <w:left w:val="single" w:sz="8" w:space="0" w:color="auto"/>
              <w:bottom w:val="single" w:sz="8" w:space="0" w:color="auto"/>
              <w:right w:val="single" w:sz="8" w:space="0" w:color="auto"/>
            </w:tcBorders>
            <w:shd w:val="clear" w:color="auto" w:fill="auto"/>
            <w:vAlign w:val="center"/>
          </w:tcPr>
          <w:p w14:paraId="33CAE6A5" w14:textId="77777777" w:rsidR="005D56B9" w:rsidRDefault="005D56B9" w:rsidP="00253F01">
            <w:pPr>
              <w:pStyle w:val="TAC"/>
              <w:rPr>
                <w:lang w:val="fi-FI" w:eastAsia="fi-FI"/>
              </w:rPr>
            </w:pPr>
            <w:r>
              <w:rPr>
                <w:lang w:val="fi-FI" w:eastAsia="fi-FI"/>
              </w:rPr>
              <w:t>6546</w:t>
            </w:r>
          </w:p>
        </w:tc>
        <w:tc>
          <w:tcPr>
            <w:tcW w:w="1971" w:type="dxa"/>
            <w:tcBorders>
              <w:top w:val="nil"/>
              <w:left w:val="nil"/>
              <w:bottom w:val="single" w:sz="8" w:space="0" w:color="auto"/>
              <w:right w:val="single" w:sz="8" w:space="0" w:color="auto"/>
            </w:tcBorders>
            <w:shd w:val="clear" w:color="auto" w:fill="auto"/>
            <w:vAlign w:val="center"/>
          </w:tcPr>
          <w:p w14:paraId="09FF2395" w14:textId="77777777" w:rsidR="005D56B9" w:rsidRDefault="005D56B9" w:rsidP="00253F01">
            <w:pPr>
              <w:pStyle w:val="TAC"/>
              <w:rPr>
                <w:lang w:val="fi-FI" w:eastAsia="fi-FI"/>
              </w:rPr>
            </w:pPr>
            <w:r>
              <w:rPr>
                <w:lang w:val="fi-FI" w:eastAsia="fi-FI"/>
              </w:rPr>
              <w:t>7424</w:t>
            </w:r>
          </w:p>
        </w:tc>
        <w:tc>
          <w:tcPr>
            <w:tcW w:w="1971" w:type="dxa"/>
            <w:tcBorders>
              <w:top w:val="nil"/>
              <w:left w:val="nil"/>
              <w:bottom w:val="single" w:sz="8" w:space="0" w:color="auto"/>
              <w:right w:val="single" w:sz="8" w:space="0" w:color="auto"/>
            </w:tcBorders>
            <w:shd w:val="clear" w:color="auto" w:fill="auto"/>
            <w:vAlign w:val="center"/>
          </w:tcPr>
          <w:p w14:paraId="1C04C43A" w14:textId="77777777" w:rsidR="005D56B9" w:rsidRDefault="005D56B9" w:rsidP="00253F01">
            <w:pPr>
              <w:pStyle w:val="TAC"/>
              <w:rPr>
                <w:lang w:val="fi-FI" w:eastAsia="fi-FI"/>
              </w:rPr>
            </w:pPr>
            <w:r>
              <w:rPr>
                <w:lang w:val="fi-FI" w:eastAsia="fi-FI"/>
              </w:rPr>
              <w:t>7664</w:t>
            </w:r>
          </w:p>
        </w:tc>
      </w:tr>
      <w:tr w:rsidR="00AB179E" w14:paraId="17CA3924"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618CA95F" w14:textId="77777777" w:rsidR="005D56B9" w:rsidRDefault="005D56B9" w:rsidP="00253F01">
            <w:pPr>
              <w:pStyle w:val="TAL"/>
              <w:rPr>
                <w:lang w:val="en-US" w:eastAsia="fi-FI"/>
              </w:rPr>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nil"/>
              <w:right w:val="single" w:sz="8" w:space="0" w:color="auto"/>
            </w:tcBorders>
            <w:shd w:val="clear" w:color="auto" w:fill="auto"/>
            <w:vAlign w:val="center"/>
          </w:tcPr>
          <w:p w14:paraId="6C4A8BD5" w14:textId="77777777" w:rsidR="005D56B9" w:rsidRDefault="005D56B9" w:rsidP="00253F01">
            <w:pPr>
              <w:pStyle w:val="TAC"/>
              <w:rPr>
                <w:lang w:val="en-US" w:eastAsia="fi-FI"/>
              </w:rPr>
            </w:pPr>
            <w:r>
              <w:rPr>
                <w:lang w:val="en-US" w:eastAsia="fi-FI"/>
              </w:rPr>
              <w:t>(fx_low – max BW fy)</w:t>
            </w:r>
          </w:p>
        </w:tc>
        <w:tc>
          <w:tcPr>
            <w:tcW w:w="1971" w:type="dxa"/>
            <w:tcBorders>
              <w:top w:val="nil"/>
              <w:left w:val="nil"/>
              <w:bottom w:val="nil"/>
              <w:right w:val="single" w:sz="8" w:space="0" w:color="auto"/>
            </w:tcBorders>
            <w:shd w:val="clear" w:color="auto" w:fill="auto"/>
            <w:vAlign w:val="center"/>
          </w:tcPr>
          <w:p w14:paraId="02E360EB" w14:textId="77777777" w:rsidR="005D56B9" w:rsidRDefault="005D56B9" w:rsidP="00253F01">
            <w:pPr>
              <w:pStyle w:val="TAC"/>
              <w:rPr>
                <w:lang w:val="en-US" w:eastAsia="fi-FI"/>
              </w:rPr>
            </w:pPr>
            <w:r>
              <w:rPr>
                <w:lang w:val="en-US" w:eastAsia="fi-FI"/>
              </w:rPr>
              <w:t>(fx_high + max BW fy)</w:t>
            </w:r>
          </w:p>
        </w:tc>
        <w:tc>
          <w:tcPr>
            <w:tcW w:w="1971" w:type="dxa"/>
            <w:tcBorders>
              <w:top w:val="nil"/>
              <w:left w:val="nil"/>
              <w:bottom w:val="nil"/>
              <w:right w:val="single" w:sz="8" w:space="0" w:color="auto"/>
            </w:tcBorders>
            <w:shd w:val="clear" w:color="auto" w:fill="auto"/>
            <w:vAlign w:val="center"/>
          </w:tcPr>
          <w:p w14:paraId="6809D8A2" w14:textId="77777777" w:rsidR="005D56B9" w:rsidRDefault="005D56B9" w:rsidP="00253F01">
            <w:pPr>
              <w:pStyle w:val="TAC"/>
              <w:rPr>
                <w:lang w:val="en-US" w:eastAsia="fi-FI"/>
              </w:rPr>
            </w:pPr>
            <w:r>
              <w:rPr>
                <w:lang w:val="en-US" w:eastAsia="fi-FI"/>
              </w:rPr>
              <w:t>(fy_low – max BW fx)</w:t>
            </w:r>
          </w:p>
        </w:tc>
        <w:tc>
          <w:tcPr>
            <w:tcW w:w="1971" w:type="dxa"/>
            <w:tcBorders>
              <w:top w:val="nil"/>
              <w:left w:val="nil"/>
              <w:bottom w:val="nil"/>
              <w:right w:val="single" w:sz="8" w:space="0" w:color="auto"/>
            </w:tcBorders>
            <w:shd w:val="clear" w:color="auto" w:fill="auto"/>
            <w:vAlign w:val="center"/>
          </w:tcPr>
          <w:p w14:paraId="5CC8A0B5" w14:textId="77777777" w:rsidR="005D56B9" w:rsidRDefault="005D56B9" w:rsidP="00253F01">
            <w:pPr>
              <w:pStyle w:val="TAC"/>
              <w:rPr>
                <w:lang w:val="en-US" w:eastAsia="fi-FI"/>
              </w:rPr>
            </w:pPr>
            <w:r>
              <w:rPr>
                <w:lang w:val="en-US" w:eastAsia="fi-FI"/>
              </w:rPr>
              <w:t>(fy_high + max BW fx)</w:t>
            </w:r>
          </w:p>
        </w:tc>
      </w:tr>
      <w:tr w:rsidR="00AB179E" w14:paraId="0873091F" w14:textId="77777777" w:rsidTr="00253F01">
        <w:trPr>
          <w:trHeight w:val="300"/>
        </w:trPr>
        <w:tc>
          <w:tcPr>
            <w:tcW w:w="2127" w:type="dxa"/>
            <w:tcBorders>
              <w:top w:val="nil"/>
              <w:left w:val="single" w:sz="8" w:space="0" w:color="auto"/>
              <w:bottom w:val="single" w:sz="8" w:space="0" w:color="auto"/>
              <w:right w:val="nil"/>
            </w:tcBorders>
            <w:shd w:val="clear" w:color="auto" w:fill="auto"/>
            <w:vAlign w:val="center"/>
          </w:tcPr>
          <w:p w14:paraId="43FED772" w14:textId="77777777" w:rsidR="005D56B9" w:rsidRDefault="005D56B9" w:rsidP="00253F01">
            <w:pPr>
              <w:pStyle w:val="TAL"/>
              <w:rPr>
                <w:lang w:val="fi-FI" w:eastAsia="fi-FI"/>
              </w:rPr>
            </w:pPr>
            <w:r>
              <w:rPr>
                <w:lang w:val="fi-FI" w:eastAsia="fi-FI"/>
              </w:rPr>
              <w:t>IMD frequency limits (MHz)</w:t>
            </w:r>
          </w:p>
        </w:tc>
        <w:tc>
          <w:tcPr>
            <w:tcW w:w="1970" w:type="dxa"/>
            <w:tcBorders>
              <w:top w:val="single" w:sz="8" w:space="0" w:color="auto"/>
              <w:left w:val="single" w:sz="8" w:space="0" w:color="auto"/>
              <w:bottom w:val="single" w:sz="8" w:space="0" w:color="auto"/>
              <w:right w:val="single" w:sz="8" w:space="0" w:color="auto"/>
            </w:tcBorders>
            <w:shd w:val="clear" w:color="auto" w:fill="auto"/>
            <w:vAlign w:val="center"/>
          </w:tcPr>
          <w:p w14:paraId="229C0130" w14:textId="77777777" w:rsidR="005D56B9" w:rsidRDefault="005D56B9" w:rsidP="00253F01">
            <w:pPr>
              <w:pStyle w:val="TAC"/>
              <w:rPr>
                <w:lang w:val="fi-FI" w:eastAsia="fi-FI"/>
              </w:rPr>
            </w:pPr>
            <w:r>
              <w:rPr>
                <w:lang w:val="fi-FI" w:eastAsia="fi-FI"/>
              </w:rPr>
              <w:t>1900</w:t>
            </w:r>
          </w:p>
        </w:tc>
        <w:tc>
          <w:tcPr>
            <w:tcW w:w="1971" w:type="dxa"/>
            <w:tcBorders>
              <w:top w:val="single" w:sz="8" w:space="0" w:color="auto"/>
              <w:left w:val="nil"/>
              <w:bottom w:val="single" w:sz="8" w:space="0" w:color="auto"/>
              <w:right w:val="single" w:sz="8" w:space="0" w:color="auto"/>
            </w:tcBorders>
            <w:shd w:val="clear" w:color="auto" w:fill="auto"/>
            <w:vAlign w:val="center"/>
          </w:tcPr>
          <w:p w14:paraId="55E660EF" w14:textId="77777777" w:rsidR="005D56B9" w:rsidRDefault="005D56B9" w:rsidP="00253F01">
            <w:pPr>
              <w:pStyle w:val="TAC"/>
              <w:rPr>
                <w:lang w:val="fi-FI" w:eastAsia="fi-FI"/>
              </w:rPr>
            </w:pPr>
            <w:r>
              <w:rPr>
                <w:lang w:val="fi-FI" w:eastAsia="fi-FI"/>
              </w:rPr>
              <w:t>2000</w:t>
            </w:r>
          </w:p>
        </w:tc>
        <w:tc>
          <w:tcPr>
            <w:tcW w:w="1971" w:type="dxa"/>
            <w:tcBorders>
              <w:top w:val="single" w:sz="8" w:space="0" w:color="auto"/>
              <w:left w:val="nil"/>
              <w:bottom w:val="single" w:sz="8" w:space="0" w:color="auto"/>
              <w:right w:val="single" w:sz="8" w:space="0" w:color="auto"/>
            </w:tcBorders>
            <w:shd w:val="clear" w:color="auto" w:fill="auto"/>
            <w:vAlign w:val="center"/>
          </w:tcPr>
          <w:p w14:paraId="02218A25" w14:textId="77777777" w:rsidR="005D56B9" w:rsidRDefault="005D56B9" w:rsidP="00253F01">
            <w:pPr>
              <w:pStyle w:val="TAC"/>
              <w:rPr>
                <w:lang w:val="fi-FI" w:eastAsia="fi-FI"/>
              </w:rPr>
            </w:pPr>
            <w:r>
              <w:rPr>
                <w:lang w:val="fi-FI" w:eastAsia="fi-FI"/>
              </w:rPr>
              <w:t>812</w:t>
            </w:r>
          </w:p>
        </w:tc>
        <w:tc>
          <w:tcPr>
            <w:tcW w:w="1971" w:type="dxa"/>
            <w:tcBorders>
              <w:top w:val="single" w:sz="8" w:space="0" w:color="auto"/>
              <w:left w:val="nil"/>
              <w:bottom w:val="single" w:sz="8" w:space="0" w:color="auto"/>
              <w:right w:val="single" w:sz="8" w:space="0" w:color="auto"/>
            </w:tcBorders>
            <w:shd w:val="clear" w:color="auto" w:fill="auto"/>
            <w:vAlign w:val="center"/>
          </w:tcPr>
          <w:p w14:paraId="5BBD4E55" w14:textId="77777777" w:rsidR="005D56B9" w:rsidRDefault="005D56B9" w:rsidP="00253F01">
            <w:pPr>
              <w:pStyle w:val="TAC"/>
              <w:rPr>
                <w:lang w:val="fi-FI" w:eastAsia="fi-FI"/>
              </w:rPr>
            </w:pPr>
            <w:r>
              <w:rPr>
                <w:lang w:val="fi-FI" w:eastAsia="fi-FI"/>
              </w:rPr>
              <w:t>882</w:t>
            </w:r>
          </w:p>
        </w:tc>
      </w:tr>
    </w:tbl>
    <w:p w14:paraId="1F0CDA54" w14:textId="77777777" w:rsidR="005D56B9" w:rsidRDefault="005D56B9" w:rsidP="005D56B9">
      <w:pPr>
        <w:pStyle w:val="TH"/>
        <w:rPr>
          <w:color w:val="000000" w:themeColor="text1"/>
          <w:lang w:val="en-US"/>
        </w:rPr>
      </w:pPr>
    </w:p>
    <w:p w14:paraId="0725AA41"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.1.2-1</w:t>
      </w:r>
      <w:r>
        <w:rPr>
          <w:rFonts w:hint="eastAsia"/>
          <w:color w:val="000000" w:themeColor="text1"/>
          <w:lang w:val="en-US" w:eastAsia="zh-CN"/>
        </w:rPr>
        <w:t>:</w:t>
      </w:r>
    </w:p>
    <w:p w14:paraId="0725AA42" w14:textId="77777777" w:rsidR="00AF5512" w:rsidRDefault="00AF5512" w:rsidP="00253F01">
      <w:pPr>
        <w:pStyle w:val="B1"/>
        <w:rPr>
          <w:lang w:val="en-US" w:eastAsia="zh-CN"/>
        </w:rPr>
      </w:pPr>
      <w:r>
        <w:rPr>
          <w:rFonts w:hint="eastAsia"/>
          <w:lang w:val="en-US" w:eastAsia="zh-CN"/>
        </w:rPr>
        <w:t>-T</w:t>
      </w:r>
      <w:r>
        <w:rPr>
          <w:lang w:val="en-US" w:eastAsia="ko-KR"/>
        </w:rPr>
        <w:t xml:space="preserve">here is no harmonics and IMDs products fall into own Rx of Band </w:t>
      </w:r>
      <w:r>
        <w:rPr>
          <w:rFonts w:hint="eastAsia"/>
          <w:lang w:val="en-US" w:eastAsia="zh-CN"/>
        </w:rPr>
        <w:t>3</w:t>
      </w:r>
      <w:r>
        <w:rPr>
          <w:lang w:val="en-US" w:eastAsia="ko-KR"/>
        </w:rPr>
        <w:t>.</w:t>
      </w:r>
    </w:p>
    <w:p w14:paraId="0725AA43" w14:textId="77777777" w:rsidR="00AF5512" w:rsidRDefault="00AF5512" w:rsidP="00253F01">
      <w:pPr>
        <w:pStyle w:val="B1"/>
        <w:rPr>
          <w:lang w:val="en-US" w:eastAsia="zh-CN"/>
        </w:rPr>
      </w:pPr>
      <w:r>
        <w:rPr>
          <w:rFonts w:hint="eastAsia"/>
          <w:lang w:val="en-US" w:eastAsia="zh-CN"/>
        </w:rPr>
        <w:t>-3</w:t>
      </w:r>
      <w:r>
        <w:rPr>
          <w:rFonts w:hint="eastAsia"/>
          <w:vertAlign w:val="superscript"/>
          <w:lang w:val="en-US" w:eastAsia="zh-CN"/>
        </w:rPr>
        <w:t>rd</w:t>
      </w:r>
      <w:r>
        <w:rPr>
          <w:rFonts w:hint="eastAsia"/>
          <w:lang w:val="en-US" w:eastAsia="zh-CN"/>
        </w:rPr>
        <w:t xml:space="preserve"> harmonic of band 20 may </w:t>
      </w:r>
      <w:r>
        <w:rPr>
          <w:lang w:val="en-US" w:eastAsia="ko-KR"/>
        </w:rPr>
        <w:t xml:space="preserve">fall into own Rx of Band </w:t>
      </w:r>
      <w:r>
        <w:rPr>
          <w:rFonts w:hint="eastAsia"/>
          <w:lang w:val="en-US" w:eastAsia="zh-CN"/>
        </w:rPr>
        <w:t xml:space="preserve">38, and </w:t>
      </w:r>
      <w:r>
        <w:rPr>
          <w:lang w:val="en-US" w:eastAsia="ko-KR"/>
        </w:rPr>
        <w:t xml:space="preserve"> </w:t>
      </w:r>
      <w:r>
        <w:rPr>
          <w:rFonts w:hint="eastAsia"/>
          <w:lang w:val="en-US" w:eastAsia="zh-CN"/>
        </w:rPr>
        <w:t xml:space="preserve">no </w:t>
      </w:r>
      <w:r>
        <w:rPr>
          <w:lang w:val="en-US" w:eastAsia="ko-KR"/>
        </w:rPr>
        <w:t xml:space="preserve">IMDs products fall into own Rx of Band </w:t>
      </w:r>
      <w:r>
        <w:rPr>
          <w:rFonts w:hint="eastAsia"/>
          <w:lang w:val="en-US" w:eastAsia="zh-CN"/>
        </w:rPr>
        <w:t>38</w:t>
      </w:r>
      <w:r>
        <w:rPr>
          <w:lang w:val="en-US" w:eastAsia="ko-KR"/>
        </w:rPr>
        <w:t>.</w:t>
      </w:r>
    </w:p>
    <w:p w14:paraId="0725AA44" w14:textId="77777777" w:rsidR="00AF5512" w:rsidRDefault="00AF5512" w:rsidP="00AF5512">
      <w:pPr>
        <w:pStyle w:val="Heading4"/>
        <w:numPr>
          <w:ilvl w:val="3"/>
          <w:numId w:val="0"/>
        </w:numPr>
        <w:rPr>
          <w:lang w:val="en-US" w:eastAsia="ko-KR"/>
        </w:rPr>
      </w:pPr>
      <w:bookmarkStart w:id="174" w:name="_Toc87877035"/>
      <w:r>
        <w:rPr>
          <w:rFonts w:hint="eastAsia"/>
          <w:color w:val="000000" w:themeColor="text1"/>
          <w:lang w:val="en-US" w:eastAsia="zh-CN"/>
        </w:rPr>
        <w:t>7.8</w:t>
      </w:r>
      <w:r>
        <w:rPr>
          <w:color w:val="000000" w:themeColor="text1"/>
          <w:lang w:val="en-US"/>
        </w:rPr>
        <w:t>.</w:t>
      </w:r>
      <w:r>
        <w:rPr>
          <w:color w:val="000000" w:themeColor="text1"/>
          <w:lang w:val="en-US" w:eastAsia="ko-KR"/>
        </w:rPr>
        <w:t>1.</w:t>
      </w:r>
      <w:r>
        <w:rPr>
          <w:rFonts w:hint="eastAsia"/>
          <w:color w:val="000000" w:themeColor="text1"/>
          <w:lang w:val="en-US" w:eastAsia="zh-CN"/>
        </w:rPr>
        <w:t>3</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4"/>
    </w:p>
    <w:p w14:paraId="0725AA45" w14:textId="77777777" w:rsidR="00AF5512" w:rsidRDefault="00AF5512" w:rsidP="00AF5512">
      <w:pPr>
        <w:rPr>
          <w:color w:val="000000" w:themeColor="text1"/>
          <w:lang w:val="en-US" w:eastAsia="zh-CN"/>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0725AA46" w14:textId="77777777" w:rsidR="00AF5512" w:rsidRDefault="00AF5512" w:rsidP="00AF5512">
      <w:pPr>
        <w:pStyle w:val="TH"/>
        <w:rPr>
          <w:color w:val="000000" w:themeColor="text1"/>
          <w:lang w:val="en-US" w:eastAsia="zh-CN"/>
        </w:rPr>
      </w:pPr>
      <w:r>
        <w:t xml:space="preserve">Table </w:t>
      </w:r>
      <w:r>
        <w:rPr>
          <w:rFonts w:hint="eastAsia"/>
          <w:lang w:val="en-US" w:eastAsia="zh-CN"/>
        </w:rPr>
        <w:t>7.8</w:t>
      </w:r>
      <w:r>
        <w:t>.1.</w:t>
      </w:r>
      <w:r>
        <w:rPr>
          <w:rFonts w:hint="eastAsia"/>
          <w:lang w:val="en-US" w:eastAsia="zh-CN"/>
        </w:rPr>
        <w:t>3</w:t>
      </w:r>
      <w:r>
        <w:t>-1: Harmonic and IMD analysis</w:t>
      </w:r>
      <w:r w:rsidRPr="00AF5512">
        <w:t xml:space="preserve"> </w:t>
      </w:r>
      <w:r>
        <w:t>for UL_CA_3A-20A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AF5512" w14:paraId="0725AA4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7" w14:textId="77777777" w:rsidR="00AF5512" w:rsidRDefault="00AF5512" w:rsidP="00253F01">
            <w:pPr>
              <w:pStyle w:val="TAH"/>
            </w:pPr>
            <w:r>
              <w:rPr>
                <w:rFonts w:eastAsia="SimSun"/>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8" w14:textId="77777777" w:rsidR="00AF5512" w:rsidRDefault="00AF5512" w:rsidP="00253F01">
            <w:pPr>
              <w:pStyle w:val="TAH"/>
            </w:pPr>
            <w:r>
              <w:rPr>
                <w:rFonts w:eastAsia="SimSun"/>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9" w14:textId="77777777" w:rsidR="00AF5512" w:rsidRDefault="00AF5512" w:rsidP="00253F01">
            <w:pPr>
              <w:pStyle w:val="TAH"/>
            </w:pPr>
            <w:r>
              <w:rPr>
                <w:rFonts w:eastAsia="SimSun"/>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A" w14:textId="77777777" w:rsidR="00AF5512" w:rsidRDefault="00AF5512" w:rsidP="00253F01">
            <w:pPr>
              <w:pStyle w:val="TAH"/>
            </w:pPr>
            <w:r>
              <w:rPr>
                <w:rFonts w:eastAsia="SimSun"/>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B" w14:textId="77777777" w:rsidR="00AF5512" w:rsidRDefault="00AF5512" w:rsidP="00253F01">
            <w:pPr>
              <w:pStyle w:val="TAH"/>
            </w:pPr>
            <w:r>
              <w:rPr>
                <w:rFonts w:eastAsia="SimSun"/>
                <w:lang w:val="en-US" w:eastAsia="zh-CN" w:bidi="ar"/>
              </w:rPr>
              <w:t>fy_high</w:t>
            </w:r>
          </w:p>
        </w:tc>
      </w:tr>
      <w:tr w:rsidR="00AF5512" w14:paraId="0725AA5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D" w14:textId="77777777" w:rsidR="00AF5512" w:rsidRDefault="00AF5512" w:rsidP="00253F01">
            <w:pPr>
              <w:pStyle w:val="TAL"/>
            </w:pPr>
            <w:r>
              <w:rPr>
                <w:rFonts w:eastAsia="SimSun"/>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E" w14:textId="77777777" w:rsidR="00AF5512" w:rsidRDefault="00AF5512" w:rsidP="00253F01">
            <w:pPr>
              <w:pStyle w:val="TAC"/>
            </w:pPr>
            <w:r>
              <w:rPr>
                <w:rFonts w:eastAsia="SimSun"/>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F" w14:textId="77777777" w:rsidR="00AF5512" w:rsidRDefault="00AF5512" w:rsidP="00253F01">
            <w:pPr>
              <w:pStyle w:val="TAC"/>
            </w:pPr>
            <w:r>
              <w:rPr>
                <w:rFonts w:eastAsia="SimSun"/>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0" w14:textId="77777777" w:rsidR="00AF5512" w:rsidRDefault="00AF5512" w:rsidP="00253F01">
            <w:pPr>
              <w:pStyle w:val="TAC"/>
            </w:pPr>
            <w:r>
              <w:rPr>
                <w:rFonts w:eastAsia="SimSun"/>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1" w14:textId="77777777" w:rsidR="00AF5512" w:rsidRDefault="00AF5512" w:rsidP="00253F01">
            <w:pPr>
              <w:pStyle w:val="TAC"/>
            </w:pPr>
            <w:r>
              <w:rPr>
                <w:rFonts w:eastAsia="SimSun"/>
                <w:lang w:val="en-US" w:eastAsia="zh-CN" w:bidi="ar"/>
              </w:rPr>
              <w:t>862</w:t>
            </w:r>
          </w:p>
        </w:tc>
      </w:tr>
      <w:tr w:rsidR="00AF5512" w14:paraId="0725AA5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3" w14:textId="77777777" w:rsidR="00AF5512" w:rsidRPr="00CA3940" w:rsidRDefault="00AF5512" w:rsidP="00253F01">
            <w:pPr>
              <w:pStyle w:val="TAL"/>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4" w14:textId="77777777" w:rsidR="00AF5512" w:rsidRDefault="00AF5512" w:rsidP="00253F01">
            <w:pPr>
              <w:pStyle w:val="TAC"/>
            </w:pPr>
            <w:r>
              <w:rPr>
                <w:rFonts w:eastAsia="SimSun"/>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5" w14:textId="77777777" w:rsidR="00AF5512" w:rsidRDefault="00AF5512" w:rsidP="00253F01">
            <w:pPr>
              <w:pStyle w:val="TAC"/>
            </w:pPr>
            <w:r>
              <w:rPr>
                <w:rFonts w:eastAsia="SimSun"/>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6" w14:textId="77777777" w:rsidR="00AF5512" w:rsidRDefault="00AF5512" w:rsidP="00253F01">
            <w:pPr>
              <w:pStyle w:val="TAC"/>
            </w:pPr>
            <w:r>
              <w:rPr>
                <w:rFonts w:eastAsia="SimSun"/>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7" w14:textId="77777777" w:rsidR="00AF5512" w:rsidRDefault="00AF5512" w:rsidP="00253F01">
            <w:pPr>
              <w:pStyle w:val="TAC"/>
            </w:pPr>
            <w:r>
              <w:rPr>
                <w:rFonts w:eastAsia="SimSun"/>
                <w:lang w:val="en-US" w:eastAsia="zh-CN" w:bidi="ar"/>
              </w:rPr>
              <w:t>2*fy_high</w:t>
            </w:r>
          </w:p>
        </w:tc>
      </w:tr>
      <w:tr w:rsidR="00AF5512" w14:paraId="0725AA5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9" w14:textId="77777777" w:rsidR="00AF5512" w:rsidRPr="00CA3940" w:rsidRDefault="00AF5512" w:rsidP="00253F01">
            <w:pPr>
              <w:pStyle w:val="TAL"/>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A" w14:textId="77777777" w:rsidR="00AF5512" w:rsidRDefault="00AF5512" w:rsidP="00253F01">
            <w:pPr>
              <w:pStyle w:val="TAC"/>
            </w:pPr>
            <w:r>
              <w:rPr>
                <w:rFonts w:eastAsia="SimSun"/>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B" w14:textId="77777777" w:rsidR="00AF5512" w:rsidRDefault="00AF5512" w:rsidP="00253F01">
            <w:pPr>
              <w:pStyle w:val="TAC"/>
            </w:pPr>
            <w:r>
              <w:rPr>
                <w:rFonts w:eastAsia="SimSun"/>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C" w14:textId="77777777" w:rsidR="00AF5512" w:rsidRDefault="00AF5512" w:rsidP="00253F01">
            <w:pPr>
              <w:pStyle w:val="TAC"/>
            </w:pPr>
            <w:r>
              <w:rPr>
                <w:rFonts w:eastAsia="SimSun"/>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D" w14:textId="77777777" w:rsidR="00AF5512" w:rsidRDefault="00AF5512" w:rsidP="00253F01">
            <w:pPr>
              <w:pStyle w:val="TAC"/>
            </w:pPr>
            <w:r>
              <w:rPr>
                <w:rFonts w:eastAsia="SimSun"/>
                <w:lang w:val="en-US" w:eastAsia="zh-CN" w:bidi="ar"/>
              </w:rPr>
              <w:t>1724</w:t>
            </w:r>
          </w:p>
        </w:tc>
      </w:tr>
      <w:tr w:rsidR="00AF5512" w14:paraId="0725AA6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F" w14:textId="77777777" w:rsidR="00AF5512" w:rsidRPr="00CA3940" w:rsidRDefault="00AF5512" w:rsidP="00253F01">
            <w:pPr>
              <w:pStyle w:val="TAL"/>
            </w:pPr>
            <w:r w:rsidRPr="00CA3940">
              <w:rPr>
                <w:rFonts w:eastAsia="SimSun"/>
                <w:lang w:val="en-US" w:eastAsia="zh-CN" w:bidi="ar"/>
              </w:rPr>
              <w:t>3</w:t>
            </w:r>
            <w:r w:rsidRPr="00CA3940">
              <w:rPr>
                <w:rStyle w:val="font21"/>
                <w:rFonts w:eastAsia="SimSun"/>
                <w:color w:val="auto"/>
                <w:lang w:bidi="ar"/>
              </w:rPr>
              <w:t>rd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0" w14:textId="77777777" w:rsidR="00AF5512" w:rsidRDefault="00AF5512" w:rsidP="00253F01">
            <w:pPr>
              <w:pStyle w:val="TAC"/>
            </w:pPr>
            <w:r>
              <w:rPr>
                <w:rFonts w:eastAsia="SimSun"/>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1" w14:textId="77777777" w:rsidR="00AF5512" w:rsidRDefault="00AF5512" w:rsidP="00253F01">
            <w:pPr>
              <w:pStyle w:val="TAC"/>
            </w:pPr>
            <w:r>
              <w:rPr>
                <w:rFonts w:eastAsia="SimSun"/>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2" w14:textId="77777777" w:rsidR="00AF5512" w:rsidRDefault="00AF5512" w:rsidP="00253F01">
            <w:pPr>
              <w:pStyle w:val="TAC"/>
            </w:pPr>
            <w:r>
              <w:rPr>
                <w:rFonts w:eastAsia="SimSun"/>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3" w14:textId="77777777" w:rsidR="00AF5512" w:rsidRDefault="00AF5512" w:rsidP="00253F01">
            <w:pPr>
              <w:pStyle w:val="TAC"/>
            </w:pPr>
            <w:r>
              <w:rPr>
                <w:rFonts w:eastAsia="SimSun"/>
                <w:lang w:val="en-US" w:eastAsia="zh-CN" w:bidi="ar"/>
              </w:rPr>
              <w:t>3*fy_high</w:t>
            </w:r>
          </w:p>
        </w:tc>
      </w:tr>
      <w:tr w:rsidR="00AF5512" w14:paraId="0725AA6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5" w14:textId="77777777" w:rsidR="00AF5512" w:rsidRPr="00CA3940" w:rsidRDefault="00AF5512" w:rsidP="00253F01">
            <w:pPr>
              <w:pStyle w:val="TAL"/>
            </w:pPr>
            <w:r w:rsidRPr="00CA3940">
              <w:rPr>
                <w:rFonts w:eastAsia="SimSun"/>
                <w:lang w:val="en-US" w:eastAsia="zh-CN" w:bidi="ar"/>
              </w:rPr>
              <w:t>3</w:t>
            </w:r>
            <w:r w:rsidRPr="00CA3940">
              <w:rPr>
                <w:rStyle w:val="font21"/>
                <w:rFonts w:eastAsia="SimSun"/>
                <w:color w:val="auto"/>
                <w:lang w:bidi="ar"/>
              </w:rPr>
              <w:t>rd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6" w14:textId="77777777" w:rsidR="00AF5512" w:rsidRDefault="00AF5512" w:rsidP="00253F01">
            <w:pPr>
              <w:pStyle w:val="TAC"/>
            </w:pPr>
            <w:r>
              <w:rPr>
                <w:rFonts w:eastAsia="SimSun"/>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7" w14:textId="77777777" w:rsidR="00AF5512" w:rsidRDefault="00AF5512" w:rsidP="00253F01">
            <w:pPr>
              <w:pStyle w:val="TAC"/>
            </w:pPr>
            <w:r>
              <w:rPr>
                <w:rFonts w:eastAsia="SimSun"/>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8" w14:textId="77777777" w:rsidR="00AF5512" w:rsidRDefault="00AF5512" w:rsidP="00253F01">
            <w:pPr>
              <w:pStyle w:val="TAC"/>
            </w:pPr>
            <w:r>
              <w:rPr>
                <w:rFonts w:eastAsia="SimSun"/>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9" w14:textId="77777777" w:rsidR="00AF5512" w:rsidRDefault="00AF5512" w:rsidP="00253F01">
            <w:pPr>
              <w:pStyle w:val="TAC"/>
            </w:pPr>
            <w:r>
              <w:rPr>
                <w:rFonts w:eastAsia="SimSun"/>
                <w:lang w:val="en-US" w:eastAsia="zh-CN" w:bidi="ar"/>
              </w:rPr>
              <w:t>2586</w:t>
            </w:r>
          </w:p>
        </w:tc>
      </w:tr>
      <w:tr w:rsidR="00AF5512" w14:paraId="0725AA7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B" w14:textId="77777777" w:rsidR="00AF5512" w:rsidRPr="00CA3940" w:rsidRDefault="00AF5512" w:rsidP="00253F01">
            <w:pPr>
              <w:pStyle w:val="TAL"/>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C" w14:textId="77777777" w:rsidR="00AF5512" w:rsidRDefault="00AF5512" w:rsidP="00253F01">
            <w:pPr>
              <w:pStyle w:val="TAC"/>
            </w:pPr>
            <w:r>
              <w:rPr>
                <w:rFonts w:eastAsia="SimSun"/>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D" w14:textId="77777777" w:rsidR="00AF5512" w:rsidRDefault="00AF5512" w:rsidP="00253F01">
            <w:pPr>
              <w:pStyle w:val="TAC"/>
            </w:pPr>
            <w:r>
              <w:rPr>
                <w:rFonts w:eastAsia="SimSun"/>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E" w14:textId="77777777" w:rsidR="00AF5512" w:rsidRDefault="00AF5512" w:rsidP="00253F01">
            <w:pPr>
              <w:pStyle w:val="TAC"/>
            </w:pPr>
            <w:r>
              <w:rPr>
                <w:rFonts w:eastAsia="SimSun"/>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F" w14:textId="77777777" w:rsidR="00AF5512" w:rsidRDefault="00AF5512" w:rsidP="00253F01">
            <w:pPr>
              <w:pStyle w:val="TAC"/>
            </w:pPr>
            <w:r>
              <w:rPr>
                <w:rFonts w:eastAsia="SimSun"/>
                <w:lang w:val="en-US" w:eastAsia="zh-CN" w:bidi="ar"/>
              </w:rPr>
              <w:t>|fy_high+fx_high|</w:t>
            </w:r>
          </w:p>
        </w:tc>
      </w:tr>
      <w:tr w:rsidR="00AF5512" w14:paraId="0725AA7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1" w14:textId="77777777" w:rsidR="00AF5512" w:rsidRPr="00CA3940" w:rsidRDefault="00AF5512" w:rsidP="00253F01">
            <w:pPr>
              <w:pStyle w:val="TAL"/>
            </w:pPr>
            <w:r w:rsidRPr="00CA3940">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2" w14:textId="77777777" w:rsidR="00AF5512" w:rsidRDefault="00AF5512" w:rsidP="00253F01">
            <w:pPr>
              <w:pStyle w:val="TAC"/>
            </w:pPr>
            <w:r>
              <w:rPr>
                <w:rFonts w:eastAsia="SimSun"/>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3" w14:textId="77777777" w:rsidR="00AF5512" w:rsidRDefault="00AF5512" w:rsidP="00253F01">
            <w:pPr>
              <w:pStyle w:val="TAC"/>
            </w:pPr>
            <w:r>
              <w:rPr>
                <w:rFonts w:eastAsia="SimSun"/>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4" w14:textId="77777777" w:rsidR="00AF5512" w:rsidRDefault="00AF5512" w:rsidP="00253F01">
            <w:pPr>
              <w:pStyle w:val="TAC"/>
            </w:pPr>
            <w:r>
              <w:rPr>
                <w:rFonts w:eastAsia="SimSun"/>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5" w14:textId="77777777" w:rsidR="00AF5512" w:rsidRDefault="00AF5512" w:rsidP="00253F01">
            <w:pPr>
              <w:pStyle w:val="TAC"/>
            </w:pPr>
            <w:r>
              <w:rPr>
                <w:rFonts w:eastAsia="SimSun"/>
                <w:lang w:val="en-US" w:eastAsia="zh-CN" w:bidi="ar"/>
              </w:rPr>
              <w:t>2647</w:t>
            </w:r>
          </w:p>
        </w:tc>
      </w:tr>
      <w:tr w:rsidR="00AF5512" w14:paraId="0725AA7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7" w14:textId="77777777" w:rsidR="00AF5512" w:rsidRPr="00CA3940" w:rsidRDefault="00AF5512" w:rsidP="00253F01">
            <w:pPr>
              <w:pStyle w:val="TAL"/>
            </w:pPr>
            <w:r w:rsidRPr="00CA3940">
              <w:rPr>
                <w:rFonts w:eastAsia="SimSun"/>
                <w:lang w:val="en-US" w:eastAsia="zh-CN" w:bidi="ar"/>
              </w:rPr>
              <w:t>Two-tone 3</w:t>
            </w:r>
            <w:r w:rsidRPr="00CA3940">
              <w:rPr>
                <w:rStyle w:val="font21"/>
                <w:rFonts w:eastAsia="SimSun"/>
                <w:color w:val="auto"/>
                <w:lang w:bidi="ar"/>
              </w:rPr>
              <w:t xml:space="preserve">rd </w:t>
            </w:r>
            <w:r w:rsidRPr="00CA3940">
              <w:rPr>
                <w:rFonts w:eastAsia="SimSun"/>
                <w:kern w:val="2"/>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8" w14:textId="77777777" w:rsidR="00AF5512" w:rsidRDefault="00AF5512" w:rsidP="00253F01">
            <w:pPr>
              <w:pStyle w:val="TAC"/>
            </w:pPr>
            <w:r>
              <w:rPr>
                <w:rFonts w:eastAsia="SimSun"/>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9" w14:textId="77777777" w:rsidR="00AF5512" w:rsidRDefault="00AF5512" w:rsidP="00253F01">
            <w:pPr>
              <w:pStyle w:val="TAC"/>
            </w:pPr>
            <w:r>
              <w:rPr>
                <w:rFonts w:eastAsia="SimSun"/>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A" w14:textId="77777777" w:rsidR="00AF5512" w:rsidRDefault="00AF5512" w:rsidP="00253F01">
            <w:pPr>
              <w:pStyle w:val="TAC"/>
            </w:pPr>
            <w:r>
              <w:rPr>
                <w:rFonts w:eastAsia="SimSun"/>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B" w14:textId="77777777" w:rsidR="00AF5512" w:rsidRDefault="00AF5512" w:rsidP="00253F01">
            <w:pPr>
              <w:pStyle w:val="TAC"/>
            </w:pPr>
            <w:r>
              <w:rPr>
                <w:rFonts w:eastAsia="SimSun"/>
                <w:lang w:val="en-US" w:eastAsia="zh-CN" w:bidi="ar"/>
              </w:rPr>
              <w:t>|2*fy_high – fx_low|</w:t>
            </w:r>
          </w:p>
        </w:tc>
      </w:tr>
      <w:tr w:rsidR="00AF5512" w14:paraId="0725AA8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D" w14:textId="77777777" w:rsidR="00AF5512" w:rsidRPr="00CA3940" w:rsidRDefault="00AF5512" w:rsidP="00253F01">
            <w:pPr>
              <w:pStyle w:val="TAL"/>
            </w:pPr>
            <w:r w:rsidRPr="00CA3940">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E" w14:textId="77777777" w:rsidR="00AF5512" w:rsidRDefault="00AF5512" w:rsidP="00253F01">
            <w:pPr>
              <w:pStyle w:val="TAC"/>
            </w:pPr>
            <w:r>
              <w:rPr>
                <w:rFonts w:eastAsia="SimSun"/>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F" w14:textId="77777777" w:rsidR="00AF5512" w:rsidRDefault="00AF5512" w:rsidP="00253F01">
            <w:pPr>
              <w:pStyle w:val="TAC"/>
            </w:pPr>
            <w:r>
              <w:rPr>
                <w:rFonts w:eastAsia="SimSun"/>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0" w14:textId="77777777" w:rsidR="00AF5512" w:rsidRDefault="00AF5512" w:rsidP="00253F01">
            <w:pPr>
              <w:pStyle w:val="TAC"/>
            </w:pPr>
            <w:r>
              <w:rPr>
                <w:rFonts w:eastAsia="SimSun"/>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1" w14:textId="77777777" w:rsidR="00AF5512" w:rsidRDefault="00AF5512" w:rsidP="00253F01">
            <w:pPr>
              <w:pStyle w:val="TAC"/>
            </w:pPr>
            <w:r>
              <w:rPr>
                <w:rFonts w:eastAsia="SimSun"/>
                <w:lang w:val="en-US" w:eastAsia="zh-CN" w:bidi="ar"/>
              </w:rPr>
              <w:t>14</w:t>
            </w:r>
          </w:p>
        </w:tc>
      </w:tr>
      <w:tr w:rsidR="00AF5512" w14:paraId="0725AA8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3" w14:textId="77777777" w:rsidR="00AF5512" w:rsidRPr="00CA3940" w:rsidRDefault="00AF5512" w:rsidP="00253F01">
            <w:pPr>
              <w:pStyle w:val="TAL"/>
            </w:pPr>
            <w:r w:rsidRPr="00CA3940">
              <w:rPr>
                <w:rFonts w:eastAsia="SimSun"/>
                <w:lang w:val="en-US" w:eastAsia="zh-CN" w:bidi="ar"/>
              </w:rPr>
              <w:t>Two-tone 3</w:t>
            </w:r>
            <w:r w:rsidRPr="00CA3940">
              <w:rPr>
                <w:rFonts w:eastAsia="SimSun"/>
                <w:kern w:val="2"/>
                <w:vertAlign w:val="superscript"/>
                <w:lang w:val="en-US" w:eastAsia="zh-CN"/>
              </w:rPr>
              <w:t xml:space="preserve">rd </w:t>
            </w:r>
            <w:r w:rsidRPr="00CA3940">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4" w14:textId="77777777" w:rsidR="00AF5512" w:rsidRDefault="00AF5512" w:rsidP="00253F01">
            <w:pPr>
              <w:pStyle w:val="TAC"/>
            </w:pPr>
            <w:r>
              <w:rPr>
                <w:rFonts w:eastAsia="SimSun"/>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5" w14:textId="77777777" w:rsidR="00AF5512" w:rsidRDefault="00AF5512" w:rsidP="00253F01">
            <w:pPr>
              <w:pStyle w:val="TAC"/>
            </w:pPr>
            <w:r>
              <w:rPr>
                <w:rFonts w:eastAsia="SimSun"/>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6" w14:textId="77777777" w:rsidR="00AF5512" w:rsidRDefault="00AF5512" w:rsidP="00253F01">
            <w:pPr>
              <w:pStyle w:val="TAC"/>
            </w:pPr>
            <w:r>
              <w:rPr>
                <w:rFonts w:eastAsia="SimSun"/>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7" w14:textId="77777777" w:rsidR="00AF5512" w:rsidRDefault="00AF5512" w:rsidP="00253F01">
            <w:pPr>
              <w:pStyle w:val="TAC"/>
            </w:pPr>
            <w:r>
              <w:rPr>
                <w:rFonts w:eastAsia="SimSun"/>
                <w:lang w:val="en-US" w:eastAsia="zh-CN" w:bidi="ar"/>
              </w:rPr>
              <w:t>|2*fy_high + fx_high|</w:t>
            </w:r>
          </w:p>
        </w:tc>
      </w:tr>
      <w:tr w:rsidR="00AF5512" w14:paraId="0725AA8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9"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A" w14:textId="77777777" w:rsidR="00AF5512" w:rsidRDefault="00AF5512" w:rsidP="00253F01">
            <w:pPr>
              <w:pStyle w:val="TAC"/>
            </w:pPr>
            <w:r>
              <w:rPr>
                <w:rFonts w:eastAsia="SimSun"/>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B" w14:textId="77777777" w:rsidR="00AF5512" w:rsidRDefault="00AF5512" w:rsidP="00253F01">
            <w:pPr>
              <w:pStyle w:val="TAC"/>
            </w:pPr>
            <w:r>
              <w:rPr>
                <w:rFonts w:eastAsia="SimSun"/>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C" w14:textId="77777777" w:rsidR="00AF5512" w:rsidRDefault="00AF5512" w:rsidP="00253F01">
            <w:pPr>
              <w:pStyle w:val="TAC"/>
            </w:pPr>
            <w:r>
              <w:rPr>
                <w:rFonts w:eastAsia="SimSun"/>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D" w14:textId="77777777" w:rsidR="00AF5512" w:rsidRDefault="00AF5512" w:rsidP="00253F01">
            <w:pPr>
              <w:pStyle w:val="TAC"/>
            </w:pPr>
            <w:r>
              <w:rPr>
                <w:rFonts w:eastAsia="SimSun"/>
                <w:lang w:val="en-US" w:eastAsia="zh-CN" w:bidi="ar"/>
              </w:rPr>
              <w:t>3509</w:t>
            </w:r>
          </w:p>
        </w:tc>
      </w:tr>
      <w:tr w:rsidR="00AF5512" w14:paraId="0725AA9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8F" w14:textId="77777777" w:rsidR="00AF5512" w:rsidRDefault="00AF5512"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0" w14:textId="77777777" w:rsidR="00AF5512" w:rsidRDefault="00AF5512" w:rsidP="00253F01">
            <w:pPr>
              <w:pStyle w:val="TAC"/>
            </w:pPr>
            <w:r>
              <w:rPr>
                <w:rFonts w:eastAsia="SimSun"/>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1" w14:textId="77777777" w:rsidR="00AF5512" w:rsidRDefault="00AF5512" w:rsidP="00253F01">
            <w:pPr>
              <w:pStyle w:val="TAC"/>
            </w:pPr>
            <w:r>
              <w:rPr>
                <w:rFonts w:eastAsia="SimSun"/>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2" w14:textId="77777777" w:rsidR="00AF5512" w:rsidRDefault="00AF5512" w:rsidP="00253F01">
            <w:pPr>
              <w:pStyle w:val="TAC"/>
            </w:pPr>
            <w:r>
              <w:rPr>
                <w:rFonts w:eastAsia="SimSun"/>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3" w14:textId="77777777" w:rsidR="00AF5512" w:rsidRDefault="00AF5512" w:rsidP="00253F01">
            <w:pPr>
              <w:pStyle w:val="TAC"/>
            </w:pPr>
            <w:r>
              <w:rPr>
                <w:rFonts w:eastAsia="SimSun"/>
                <w:lang w:val="en-US" w:eastAsia="zh-CN" w:bidi="ar"/>
              </w:rPr>
              <w:t>|2*fx_high +2* fy_high|</w:t>
            </w:r>
          </w:p>
        </w:tc>
      </w:tr>
      <w:tr w:rsidR="00AF5512" w14:paraId="0725AA9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5"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6" w14:textId="77777777" w:rsidR="00AF5512" w:rsidRDefault="00AF5512" w:rsidP="00253F01">
            <w:pPr>
              <w:pStyle w:val="TAC"/>
            </w:pPr>
            <w:r>
              <w:rPr>
                <w:rFonts w:eastAsia="SimSun"/>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7" w14:textId="77777777" w:rsidR="00AF5512" w:rsidRDefault="00AF5512" w:rsidP="00253F01">
            <w:pPr>
              <w:pStyle w:val="TAC"/>
            </w:pPr>
            <w:r>
              <w:rPr>
                <w:rFonts w:eastAsia="SimSun"/>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8" w14:textId="77777777" w:rsidR="00AF5512" w:rsidRDefault="00AF5512" w:rsidP="00253F01">
            <w:pPr>
              <w:pStyle w:val="TAC"/>
            </w:pPr>
            <w:r>
              <w:rPr>
                <w:rFonts w:eastAsia="SimSun"/>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9" w14:textId="77777777" w:rsidR="00AF5512" w:rsidRDefault="00AF5512" w:rsidP="00253F01">
            <w:pPr>
              <w:pStyle w:val="TAC"/>
            </w:pPr>
            <w:r>
              <w:rPr>
                <w:rFonts w:eastAsia="SimSun"/>
                <w:lang w:val="en-US" w:eastAsia="zh-CN" w:bidi="ar"/>
              </w:rPr>
              <w:t>5294</w:t>
            </w:r>
          </w:p>
        </w:tc>
      </w:tr>
      <w:tr w:rsidR="00AF5512" w14:paraId="0725AAA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B" w14:textId="77777777" w:rsidR="00AF5512" w:rsidRDefault="00AF5512"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C" w14:textId="77777777" w:rsidR="00AF5512" w:rsidRDefault="00AF5512" w:rsidP="00253F01">
            <w:pPr>
              <w:pStyle w:val="TAC"/>
            </w:pPr>
            <w:r>
              <w:rPr>
                <w:rFonts w:eastAsia="SimSun"/>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D" w14:textId="77777777" w:rsidR="00AF5512" w:rsidRDefault="00AF5512" w:rsidP="00253F01">
            <w:pPr>
              <w:pStyle w:val="TAC"/>
            </w:pPr>
            <w:r>
              <w:rPr>
                <w:rFonts w:eastAsia="SimSun"/>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E" w14:textId="77777777" w:rsidR="00AF5512" w:rsidRDefault="00AF5512" w:rsidP="00253F01">
            <w:pPr>
              <w:pStyle w:val="TAC"/>
            </w:pPr>
            <w:r>
              <w:rPr>
                <w:rFonts w:eastAsia="SimSun"/>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F" w14:textId="77777777" w:rsidR="00AF5512" w:rsidRDefault="00AF5512" w:rsidP="00253F01">
            <w:pPr>
              <w:pStyle w:val="TAC"/>
            </w:pPr>
            <w:r>
              <w:rPr>
                <w:rFonts w:eastAsia="SimSun"/>
                <w:lang w:val="en-US" w:eastAsia="zh-CN" w:bidi="ar"/>
              </w:rPr>
              <w:t>|3*fy_high – 1*fx_low|</w:t>
            </w:r>
          </w:p>
        </w:tc>
      </w:tr>
      <w:tr w:rsidR="00AF5512" w14:paraId="0725AAA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1"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2" w14:textId="77777777" w:rsidR="00AF5512" w:rsidRDefault="00AF5512" w:rsidP="00253F01">
            <w:pPr>
              <w:pStyle w:val="TAC"/>
            </w:pPr>
            <w:r>
              <w:rPr>
                <w:rFonts w:eastAsia="SimSun"/>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3" w14:textId="77777777" w:rsidR="00AF5512" w:rsidRDefault="00AF5512" w:rsidP="00253F01">
            <w:pPr>
              <w:pStyle w:val="TAC"/>
            </w:pPr>
            <w:r>
              <w:rPr>
                <w:rFonts w:eastAsia="SimSun"/>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4" w14:textId="77777777" w:rsidR="00AF5512" w:rsidRDefault="00AF5512" w:rsidP="00253F01">
            <w:pPr>
              <w:pStyle w:val="TAC"/>
            </w:pPr>
            <w:r>
              <w:rPr>
                <w:rFonts w:eastAsia="SimSun"/>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5" w14:textId="77777777" w:rsidR="00AF5512" w:rsidRDefault="00AF5512" w:rsidP="00253F01">
            <w:pPr>
              <w:pStyle w:val="TAC"/>
            </w:pPr>
            <w:r>
              <w:rPr>
                <w:rFonts w:eastAsia="SimSun"/>
                <w:lang w:val="en-US" w:eastAsia="zh-CN" w:bidi="ar"/>
              </w:rPr>
              <w:t>876</w:t>
            </w:r>
          </w:p>
        </w:tc>
      </w:tr>
      <w:tr w:rsidR="00AF5512" w14:paraId="0725AAA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7" w14:textId="77777777" w:rsidR="00AF5512" w:rsidRDefault="00AF5512"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8" w14:textId="77777777" w:rsidR="00AF5512" w:rsidRDefault="00AF5512" w:rsidP="00253F01">
            <w:pPr>
              <w:pStyle w:val="TAC"/>
            </w:pPr>
            <w:r>
              <w:rPr>
                <w:rFonts w:eastAsia="SimSun"/>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9" w14:textId="77777777" w:rsidR="00AF5512" w:rsidRDefault="00AF5512" w:rsidP="00253F01">
            <w:pPr>
              <w:pStyle w:val="TAC"/>
            </w:pPr>
            <w:r>
              <w:rPr>
                <w:rFonts w:eastAsia="SimSun"/>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A" w14:textId="77777777" w:rsidR="00AF5512" w:rsidRDefault="00AF5512" w:rsidP="00253F01">
            <w:pPr>
              <w:pStyle w:val="TAC"/>
            </w:pPr>
            <w:r>
              <w:rPr>
                <w:rFonts w:eastAsia="SimSun"/>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B" w14:textId="77777777" w:rsidR="00AF5512" w:rsidRDefault="00AF5512" w:rsidP="00253F01">
            <w:pPr>
              <w:pStyle w:val="TAC"/>
            </w:pPr>
            <w:r>
              <w:rPr>
                <w:rFonts w:eastAsia="SimSun"/>
                <w:lang w:val="en-US" w:eastAsia="zh-CN" w:bidi="ar"/>
              </w:rPr>
              <w:t>|3*fy_high + 1*fx_high|</w:t>
            </w:r>
          </w:p>
        </w:tc>
      </w:tr>
      <w:tr w:rsidR="00AF5512" w14:paraId="0725AAB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D"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E" w14:textId="77777777" w:rsidR="00AF5512" w:rsidRDefault="00AF5512" w:rsidP="00253F01">
            <w:pPr>
              <w:pStyle w:val="TAC"/>
            </w:pPr>
            <w:r>
              <w:rPr>
                <w:rFonts w:eastAsia="SimSun"/>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F" w14:textId="77777777" w:rsidR="00AF5512" w:rsidRDefault="00AF5512" w:rsidP="00253F01">
            <w:pPr>
              <w:pStyle w:val="TAC"/>
            </w:pPr>
            <w:r>
              <w:rPr>
                <w:rFonts w:eastAsia="SimSun"/>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0" w14:textId="77777777" w:rsidR="00AF5512" w:rsidRDefault="00AF5512" w:rsidP="00253F01">
            <w:pPr>
              <w:pStyle w:val="TAC"/>
            </w:pPr>
            <w:r>
              <w:rPr>
                <w:rFonts w:eastAsia="SimSun"/>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1" w14:textId="77777777" w:rsidR="00AF5512" w:rsidRDefault="00AF5512" w:rsidP="00253F01">
            <w:pPr>
              <w:pStyle w:val="TAC"/>
            </w:pPr>
            <w:r>
              <w:rPr>
                <w:rFonts w:eastAsia="SimSun"/>
                <w:lang w:val="en-US" w:eastAsia="zh-CN" w:bidi="ar"/>
              </w:rPr>
              <w:t>4371</w:t>
            </w:r>
          </w:p>
        </w:tc>
      </w:tr>
      <w:tr w:rsidR="00AF5512" w14:paraId="0725AAB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3" w14:textId="77777777" w:rsidR="00AF5512" w:rsidRDefault="00AF5512"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4" w14:textId="77777777" w:rsidR="00AF5512" w:rsidRDefault="00AF5512" w:rsidP="00253F01">
            <w:pPr>
              <w:pStyle w:val="TAC"/>
            </w:pPr>
            <w:r>
              <w:rPr>
                <w:rFonts w:eastAsia="SimSun"/>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5" w14:textId="77777777" w:rsidR="00AF5512" w:rsidRDefault="00AF5512" w:rsidP="00253F01">
            <w:pPr>
              <w:pStyle w:val="TAC"/>
            </w:pPr>
            <w:r>
              <w:rPr>
                <w:rFonts w:eastAsia="SimSun"/>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6" w14:textId="77777777" w:rsidR="00AF5512" w:rsidRDefault="00AF5512" w:rsidP="00253F01">
            <w:pPr>
              <w:pStyle w:val="TAC"/>
            </w:pPr>
            <w:r>
              <w:rPr>
                <w:rFonts w:eastAsia="SimSun"/>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7" w14:textId="77777777" w:rsidR="00AF5512" w:rsidRDefault="00AF5512" w:rsidP="00253F01">
            <w:pPr>
              <w:pStyle w:val="TAC"/>
            </w:pPr>
            <w:r>
              <w:rPr>
                <w:rFonts w:eastAsia="SimSun"/>
                <w:lang w:val="en-US" w:eastAsia="zh-CN" w:bidi="ar"/>
              </w:rPr>
              <w:t>|fy_high – 4*fx_low|</w:t>
            </w:r>
          </w:p>
        </w:tc>
      </w:tr>
      <w:tr w:rsidR="00AF5512" w14:paraId="0725AAB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9"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A" w14:textId="77777777" w:rsidR="00AF5512" w:rsidRDefault="00AF5512" w:rsidP="00253F01">
            <w:pPr>
              <w:pStyle w:val="TAC"/>
            </w:pPr>
            <w:r>
              <w:rPr>
                <w:rFonts w:eastAsia="SimSun"/>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B" w14:textId="77777777" w:rsidR="00AF5512" w:rsidRDefault="00AF5512" w:rsidP="00253F01">
            <w:pPr>
              <w:pStyle w:val="TAC"/>
            </w:pPr>
            <w:r>
              <w:rPr>
                <w:rFonts w:eastAsia="SimSun"/>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C" w14:textId="77777777" w:rsidR="00AF5512" w:rsidRDefault="00AF5512" w:rsidP="00253F01">
            <w:pPr>
              <w:pStyle w:val="TAC"/>
            </w:pPr>
            <w:r>
              <w:rPr>
                <w:rFonts w:eastAsia="SimSun"/>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D" w14:textId="77777777" w:rsidR="00AF5512" w:rsidRDefault="00AF5512" w:rsidP="00253F01">
            <w:pPr>
              <w:pStyle w:val="TAC"/>
            </w:pPr>
            <w:r>
              <w:rPr>
                <w:rFonts w:eastAsia="SimSun"/>
                <w:lang w:val="en-US" w:eastAsia="zh-CN" w:bidi="ar"/>
              </w:rPr>
              <w:t>5978</w:t>
            </w:r>
          </w:p>
        </w:tc>
      </w:tr>
      <w:tr w:rsidR="00AF5512" w14:paraId="0725AAC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F" w14:textId="77777777" w:rsidR="00AF5512" w:rsidRDefault="00AF5512"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0" w14:textId="77777777" w:rsidR="00AF5512" w:rsidRDefault="00AF5512" w:rsidP="00253F01">
            <w:pPr>
              <w:pStyle w:val="TAC"/>
            </w:pPr>
            <w:r>
              <w:rPr>
                <w:rFonts w:eastAsia="SimSun"/>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1" w14:textId="77777777" w:rsidR="00AF5512" w:rsidRDefault="00AF5512" w:rsidP="00253F01">
            <w:pPr>
              <w:pStyle w:val="TAC"/>
            </w:pPr>
            <w:r>
              <w:rPr>
                <w:rFonts w:eastAsia="SimSun"/>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2" w14:textId="77777777" w:rsidR="00AF5512" w:rsidRDefault="00AF5512" w:rsidP="00253F01">
            <w:pPr>
              <w:pStyle w:val="TAC"/>
            </w:pPr>
            <w:r>
              <w:rPr>
                <w:rFonts w:eastAsia="SimSun"/>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3" w14:textId="77777777" w:rsidR="00AF5512" w:rsidRDefault="00AF5512" w:rsidP="00253F01">
            <w:pPr>
              <w:pStyle w:val="TAC"/>
            </w:pPr>
            <w:r>
              <w:rPr>
                <w:rFonts w:eastAsia="SimSun"/>
                <w:lang w:val="en-US" w:eastAsia="zh-CN" w:bidi="ar"/>
              </w:rPr>
              <w:t>|fy_high + 4*fx_high|</w:t>
            </w:r>
          </w:p>
        </w:tc>
      </w:tr>
      <w:tr w:rsidR="00AF5512" w14:paraId="0725AAC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5"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6" w14:textId="77777777" w:rsidR="00AF5512" w:rsidRDefault="00AF5512" w:rsidP="00253F01">
            <w:pPr>
              <w:pStyle w:val="TAC"/>
            </w:pPr>
            <w:r>
              <w:rPr>
                <w:rFonts w:eastAsia="SimSun"/>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7" w14:textId="77777777" w:rsidR="00AF5512" w:rsidRDefault="00AF5512" w:rsidP="00253F01">
            <w:pPr>
              <w:pStyle w:val="TAC"/>
            </w:pPr>
            <w:r>
              <w:rPr>
                <w:rFonts w:eastAsia="SimSun"/>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8" w14:textId="77777777" w:rsidR="00AF5512" w:rsidRDefault="00AF5512" w:rsidP="00253F01">
            <w:pPr>
              <w:pStyle w:val="TAC"/>
            </w:pPr>
            <w:r>
              <w:rPr>
                <w:rFonts w:eastAsia="SimSun"/>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9" w14:textId="77777777" w:rsidR="00AF5512" w:rsidRDefault="00AF5512" w:rsidP="00253F01">
            <w:pPr>
              <w:pStyle w:val="TAC"/>
            </w:pPr>
            <w:r>
              <w:rPr>
                <w:rFonts w:eastAsia="SimSun"/>
                <w:lang w:val="en-US" w:eastAsia="zh-CN" w:bidi="ar"/>
              </w:rPr>
              <w:t>8002</w:t>
            </w:r>
          </w:p>
        </w:tc>
      </w:tr>
      <w:tr w:rsidR="00AF5512" w14:paraId="0725AAD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B" w14:textId="77777777" w:rsidR="00AF5512" w:rsidRDefault="00AF5512"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C" w14:textId="77777777" w:rsidR="00AF5512" w:rsidRDefault="00AF5512" w:rsidP="00253F01">
            <w:pPr>
              <w:pStyle w:val="TAC"/>
            </w:pPr>
            <w:r>
              <w:rPr>
                <w:rFonts w:eastAsia="SimSun"/>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D" w14:textId="77777777" w:rsidR="00AF5512" w:rsidRDefault="00AF5512" w:rsidP="00253F01">
            <w:pPr>
              <w:pStyle w:val="TAC"/>
            </w:pPr>
            <w:r>
              <w:rPr>
                <w:rFonts w:eastAsia="SimSun"/>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E" w14:textId="77777777" w:rsidR="00AF5512" w:rsidRDefault="00AF5512" w:rsidP="00253F01">
            <w:pPr>
              <w:pStyle w:val="TAC"/>
            </w:pPr>
            <w:r>
              <w:rPr>
                <w:rFonts w:eastAsia="SimSun"/>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F" w14:textId="77777777" w:rsidR="00AF5512" w:rsidRDefault="00AF5512" w:rsidP="00253F01">
            <w:pPr>
              <w:pStyle w:val="TAC"/>
            </w:pPr>
            <w:r>
              <w:rPr>
                <w:rFonts w:eastAsia="SimSun"/>
                <w:lang w:val="en-US" w:eastAsia="zh-CN" w:bidi="ar"/>
              </w:rPr>
              <w:t>|2*fy_high – 3*fx_low|</w:t>
            </w:r>
          </w:p>
        </w:tc>
      </w:tr>
      <w:tr w:rsidR="00AF5512" w14:paraId="0725AAD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1"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2" w14:textId="77777777" w:rsidR="00AF5512" w:rsidRDefault="00AF5512" w:rsidP="00253F01">
            <w:pPr>
              <w:pStyle w:val="TAC"/>
            </w:pPr>
            <w:r>
              <w:rPr>
                <w:rFonts w:eastAsia="SimSun"/>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3" w14:textId="77777777" w:rsidR="00AF5512" w:rsidRDefault="00AF5512" w:rsidP="00253F01">
            <w:pPr>
              <w:pStyle w:val="TAC"/>
            </w:pPr>
            <w:r>
              <w:rPr>
                <w:rFonts w:eastAsia="SimSun"/>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4" w14:textId="77777777" w:rsidR="00AF5512" w:rsidRDefault="00AF5512" w:rsidP="00253F01">
            <w:pPr>
              <w:pStyle w:val="TAC"/>
            </w:pPr>
            <w:r>
              <w:rPr>
                <w:rFonts w:eastAsia="SimSun"/>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5" w14:textId="77777777" w:rsidR="00AF5512" w:rsidRDefault="00AF5512" w:rsidP="00253F01">
            <w:pPr>
              <w:pStyle w:val="TAC"/>
            </w:pPr>
            <w:r>
              <w:rPr>
                <w:rFonts w:eastAsia="SimSun"/>
                <w:lang w:val="en-US" w:eastAsia="zh-CN" w:bidi="ar"/>
              </w:rPr>
              <w:t>3406</w:t>
            </w:r>
          </w:p>
        </w:tc>
      </w:tr>
      <w:tr w:rsidR="00AF5512" w14:paraId="0725AAD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7" w14:textId="77777777" w:rsidR="00AF5512" w:rsidRDefault="00AF5512"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8" w14:textId="77777777" w:rsidR="00AF5512" w:rsidRDefault="00AF5512" w:rsidP="00253F01">
            <w:pPr>
              <w:pStyle w:val="TAC"/>
            </w:pPr>
            <w:r>
              <w:rPr>
                <w:rFonts w:eastAsia="SimSun"/>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9" w14:textId="77777777" w:rsidR="00AF5512" w:rsidRDefault="00AF5512" w:rsidP="00253F01">
            <w:pPr>
              <w:pStyle w:val="TAC"/>
            </w:pPr>
            <w:r>
              <w:rPr>
                <w:rFonts w:eastAsia="SimSun"/>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A" w14:textId="77777777" w:rsidR="00AF5512" w:rsidRDefault="00AF5512" w:rsidP="00253F01">
            <w:pPr>
              <w:pStyle w:val="TAC"/>
            </w:pPr>
            <w:r>
              <w:rPr>
                <w:rFonts w:eastAsia="SimSun"/>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B" w14:textId="77777777" w:rsidR="00AF5512" w:rsidRDefault="00AF5512" w:rsidP="00253F01">
            <w:pPr>
              <w:pStyle w:val="TAC"/>
            </w:pPr>
            <w:r>
              <w:rPr>
                <w:rFonts w:eastAsia="SimSun"/>
                <w:lang w:val="en-US" w:eastAsia="zh-CN" w:bidi="ar"/>
              </w:rPr>
              <w:t>|2*fy_high + 3*fx_high|</w:t>
            </w:r>
          </w:p>
        </w:tc>
      </w:tr>
      <w:tr w:rsidR="00AF5512" w14:paraId="0725AAE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D"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E" w14:textId="77777777" w:rsidR="00AF5512" w:rsidRDefault="00AF5512" w:rsidP="00253F01">
            <w:pPr>
              <w:pStyle w:val="TAC"/>
            </w:pPr>
            <w:r>
              <w:rPr>
                <w:rFonts w:eastAsia="SimSun"/>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F" w14:textId="77777777" w:rsidR="00AF5512" w:rsidRDefault="00AF5512" w:rsidP="00253F01">
            <w:pPr>
              <w:pStyle w:val="TAC"/>
            </w:pPr>
            <w:r>
              <w:rPr>
                <w:rFonts w:eastAsia="SimSun"/>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E0" w14:textId="77777777" w:rsidR="00AF5512" w:rsidRDefault="00AF5512" w:rsidP="00253F01">
            <w:pPr>
              <w:pStyle w:val="TAC"/>
            </w:pPr>
            <w:r>
              <w:rPr>
                <w:rFonts w:eastAsia="SimSun"/>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E1" w14:textId="77777777" w:rsidR="00AF5512" w:rsidRDefault="00AF5512" w:rsidP="00253F01">
            <w:pPr>
              <w:pStyle w:val="TAC"/>
            </w:pPr>
            <w:r>
              <w:rPr>
                <w:rFonts w:eastAsia="SimSun"/>
                <w:lang w:val="en-US" w:eastAsia="zh-CN" w:bidi="ar"/>
              </w:rPr>
              <w:t>7079</w:t>
            </w:r>
          </w:p>
        </w:tc>
      </w:tr>
    </w:tbl>
    <w:p w14:paraId="0725AAE3" w14:textId="77777777" w:rsidR="00AF5512" w:rsidRDefault="00AF5512" w:rsidP="00AF5512">
      <w:pPr>
        <w:rPr>
          <w:color w:val="000000" w:themeColor="text1"/>
          <w:lang w:val="en-US"/>
        </w:rPr>
      </w:pPr>
    </w:p>
    <w:p w14:paraId="0725AAE4"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0725AAE5" w14:textId="77777777" w:rsidR="00AF5512" w:rsidRDefault="00AF5512" w:rsidP="00253F01">
      <w:pPr>
        <w:pStyle w:val="B1"/>
        <w:rPr>
          <w:lang w:val="en-US" w:eastAsia="zh-CN"/>
        </w:rPr>
      </w:pPr>
      <w:r>
        <w:rPr>
          <w:rFonts w:hint="eastAsia"/>
          <w:lang w:val="en-US" w:eastAsia="zh-CN"/>
        </w:rPr>
        <w:t>-T</w:t>
      </w:r>
      <w:r>
        <w:rPr>
          <w:lang w:val="en-US" w:eastAsia="ko-KR"/>
        </w:rPr>
        <w:t xml:space="preserve">here is no harmonics and IMDs products fall into own Rx of Band </w:t>
      </w:r>
      <w:r>
        <w:rPr>
          <w:rFonts w:hint="eastAsia"/>
          <w:lang w:val="en-US" w:eastAsia="zh-CN"/>
        </w:rPr>
        <w:t>1</w:t>
      </w:r>
      <w:r>
        <w:rPr>
          <w:lang w:val="en-US" w:eastAsia="ko-KR"/>
        </w:rPr>
        <w:t>.</w:t>
      </w:r>
    </w:p>
    <w:p w14:paraId="0725AAE7" w14:textId="2FAA1E64" w:rsidR="00AF5512" w:rsidRDefault="00AF5512" w:rsidP="00253F01">
      <w:pPr>
        <w:pStyle w:val="B1"/>
        <w:rPr>
          <w:lang w:val="en-US"/>
        </w:rPr>
      </w:pPr>
      <w:r>
        <w:rPr>
          <w:rFonts w:hint="eastAsia"/>
          <w:lang w:val="en-US" w:eastAsia="zh-CN"/>
        </w:rPr>
        <w:t>-3</w:t>
      </w:r>
      <w:r>
        <w:rPr>
          <w:rFonts w:hint="eastAsia"/>
          <w:vertAlign w:val="superscript"/>
          <w:lang w:val="en-US" w:eastAsia="zh-CN"/>
        </w:rPr>
        <w:t>rd</w:t>
      </w:r>
      <w:r>
        <w:rPr>
          <w:rFonts w:hint="eastAsia"/>
          <w:lang w:val="en-US" w:eastAsia="zh-CN"/>
        </w:rPr>
        <w:t xml:space="preserve"> harmonic of band 20 may </w:t>
      </w:r>
      <w:r>
        <w:rPr>
          <w:lang w:val="en-US" w:eastAsia="ko-KR"/>
        </w:rPr>
        <w:t xml:space="preserve">fall into own Rx of Band </w:t>
      </w:r>
      <w:r>
        <w:rPr>
          <w:rFonts w:hint="eastAsia"/>
          <w:lang w:val="en-US" w:eastAsia="zh-CN"/>
        </w:rPr>
        <w:t>38 and 2</w:t>
      </w:r>
      <w:r>
        <w:rPr>
          <w:rFonts w:hint="eastAsia"/>
          <w:vertAlign w:val="superscript"/>
          <w:lang w:val="en-US" w:eastAsia="zh-CN"/>
        </w:rPr>
        <w:t>rd</w:t>
      </w:r>
      <w:r>
        <w:rPr>
          <w:rFonts w:hint="eastAsia"/>
          <w:lang w:val="en-US" w:eastAsia="zh-CN"/>
        </w:rPr>
        <w:t xml:space="preserve"> </w:t>
      </w:r>
      <w:r>
        <w:rPr>
          <w:lang w:val="en-US" w:eastAsia="ko-KR"/>
        </w:rPr>
        <w:t xml:space="preserve">IMDs products fall into own Rx of Band </w:t>
      </w:r>
      <w:r>
        <w:rPr>
          <w:rFonts w:hint="eastAsia"/>
          <w:lang w:val="en-US" w:eastAsia="zh-CN"/>
        </w:rPr>
        <w:t>38</w:t>
      </w:r>
      <w:r>
        <w:rPr>
          <w:lang w:val="en-US" w:eastAsia="ko-KR"/>
        </w:rPr>
        <w:t>.</w:t>
      </w:r>
    </w:p>
    <w:p w14:paraId="0725AAE8" w14:textId="77777777" w:rsidR="00AF5512" w:rsidRDefault="00AF5512" w:rsidP="00AF5512">
      <w:pPr>
        <w:pStyle w:val="Heading4"/>
        <w:numPr>
          <w:ilvl w:val="3"/>
          <w:numId w:val="0"/>
        </w:numPr>
        <w:rPr>
          <w:color w:val="000000" w:themeColor="text1"/>
          <w:lang w:val="en-US"/>
        </w:rPr>
      </w:pPr>
      <w:bookmarkStart w:id="175" w:name="_Toc87877036"/>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4</w:t>
      </w:r>
      <w:r>
        <w:rPr>
          <w:rFonts w:ascii="Calibri" w:hAnsi="Calibri"/>
          <w:color w:val="000000" w:themeColor="text1"/>
          <w:sz w:val="21"/>
          <w:szCs w:val="22"/>
          <w:lang w:val="en-US" w:eastAsia="sv-SE"/>
        </w:rPr>
        <w:tab/>
      </w:r>
      <w:r>
        <w:rPr>
          <w:color w:val="000000" w:themeColor="text1"/>
          <w:lang w:val="en-US"/>
        </w:rPr>
        <w:t>MSD</w:t>
      </w:r>
      <w:bookmarkEnd w:id="175"/>
    </w:p>
    <w:p w14:paraId="0725AAEA" w14:textId="416B6397" w:rsidR="00AF5512" w:rsidRDefault="00AF5512" w:rsidP="00AF5512">
      <w:pPr>
        <w:rPr>
          <w:color w:val="000000" w:themeColor="text1"/>
          <w:lang w:eastAsia="ja-JP"/>
        </w:rPr>
      </w:pPr>
      <w:r>
        <w:rPr>
          <w:rFonts w:hint="eastAsia"/>
          <w:color w:val="000000" w:themeColor="text1"/>
          <w:lang w:val="en-US" w:eastAsia="zh-CN"/>
        </w:rPr>
        <w:t>According to the co-existence study, some MSD issue needs to be considered. However, for harmonic MSD, it have already been captured in 1UL/2DL, and for IMD MSD, it also have been captured in the corresponding fallback 2UL/3DL configuration, which means there is no need to consider additional MSD requirements for this combination.</w:t>
      </w:r>
    </w:p>
    <w:p w14:paraId="0725AAEB" w14:textId="77777777" w:rsidR="00AF5512" w:rsidRDefault="00AF5512" w:rsidP="00AF5512">
      <w:pPr>
        <w:pStyle w:val="Heading4"/>
        <w:numPr>
          <w:ilvl w:val="3"/>
          <w:numId w:val="0"/>
        </w:numPr>
        <w:rPr>
          <w:color w:val="000000" w:themeColor="text1"/>
          <w:lang w:val="en-US"/>
        </w:rPr>
      </w:pPr>
      <w:bookmarkStart w:id="176" w:name="_Toc87877037"/>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5</w:t>
      </w:r>
      <w:r>
        <w:rPr>
          <w:color w:val="000000" w:themeColor="text1"/>
          <w:lang w:val="en-US"/>
        </w:rPr>
        <w:tab/>
        <w:t>∆TIB and ∆RIB values</w:t>
      </w:r>
      <w:bookmarkEnd w:id="176"/>
    </w:p>
    <w:p w14:paraId="0725AAED" w14:textId="4FD860C3" w:rsidR="000C47D7" w:rsidRDefault="00AF5512" w:rsidP="00253F01">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AAEE" w14:textId="685066CD" w:rsidR="004C5E06" w:rsidRDefault="004C5E06" w:rsidP="000003F0">
      <w:pPr>
        <w:pStyle w:val="Heading2"/>
      </w:pPr>
      <w:bookmarkStart w:id="177" w:name="_Toc87877038"/>
      <w:r>
        <w:rPr>
          <w:rFonts w:eastAsia="SimSun" w:hint="eastAsia"/>
          <w:lang w:eastAsia="zh-CN"/>
        </w:rPr>
        <w:t>7.9</w:t>
      </w:r>
      <w:r>
        <w:tab/>
        <w:t xml:space="preserve">LTE-A inter-band CA: Band 1 and Band </w:t>
      </w:r>
      <w:r>
        <w:rPr>
          <w:rFonts w:eastAsia="SimSun" w:hint="eastAsia"/>
          <w:lang w:val="en-US" w:eastAsia="zh-CN"/>
        </w:rPr>
        <w:t>7</w:t>
      </w:r>
      <w:r>
        <w:t xml:space="preserve"> and Band 20 and Band 38 with 2 bands UL</w:t>
      </w:r>
      <w:bookmarkEnd w:id="177"/>
    </w:p>
    <w:p w14:paraId="0725AAEF" w14:textId="77777777" w:rsidR="004C5E06" w:rsidRDefault="004C5E06" w:rsidP="000003F0">
      <w:pPr>
        <w:pStyle w:val="Heading3"/>
        <w:rPr>
          <w:rFonts w:ascii="Calibri" w:hAnsi="Calibri"/>
          <w:sz w:val="22"/>
          <w:szCs w:val="22"/>
          <w:lang w:eastAsia="sv-SE"/>
        </w:rPr>
      </w:pPr>
      <w:bookmarkStart w:id="178" w:name="_Toc87877039"/>
      <w:r>
        <w:rPr>
          <w:rFonts w:eastAsia="SimSun" w:hint="eastAsia"/>
          <w:lang w:eastAsia="zh-CN"/>
        </w:rPr>
        <w:t>7.9</w:t>
      </w:r>
      <w:r>
        <w:rPr>
          <w:lang w:eastAsia="ko-KR"/>
        </w:rPr>
        <w:t>.1</w:t>
      </w:r>
      <w:r>
        <w:rPr>
          <w:rFonts w:ascii="Calibri" w:hAnsi="Calibri"/>
          <w:sz w:val="22"/>
          <w:szCs w:val="22"/>
          <w:lang w:eastAsia="sv-SE"/>
        </w:rPr>
        <w:tab/>
      </w:r>
      <w:r>
        <w:t>List of specific combination issues</w:t>
      </w:r>
      <w:bookmarkEnd w:id="178"/>
    </w:p>
    <w:p w14:paraId="0725AAF0" w14:textId="77777777" w:rsidR="004C5E06" w:rsidRDefault="004C5E06" w:rsidP="000003F0">
      <w:pPr>
        <w:pStyle w:val="Heading4"/>
        <w:rPr>
          <w:lang w:val="en-US" w:eastAsia="ko-KR"/>
        </w:rPr>
      </w:pPr>
      <w:bookmarkStart w:id="179" w:name="_Toc87877040"/>
      <w:r>
        <w:rPr>
          <w:rFonts w:eastAsia="SimSun" w:hint="eastAsia"/>
          <w:lang w:val="en-US" w:eastAsia="zh-CN"/>
        </w:rPr>
        <w:t>7.9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9"/>
    </w:p>
    <w:p w14:paraId="0725AAF1" w14:textId="77777777" w:rsidR="004C5E06" w:rsidRDefault="004C5E06" w:rsidP="000003F0">
      <w:pPr>
        <w:pStyle w:val="TH"/>
      </w:pPr>
      <w:r>
        <w:t xml:space="preserve">Table </w:t>
      </w:r>
      <w:r>
        <w:rPr>
          <w:rFonts w:eastAsia="SimSun" w:hint="eastAsia"/>
          <w:lang w:val="en-US" w:eastAsia="zh-CN"/>
        </w:rPr>
        <w:t>7.9</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259"/>
        <w:gridCol w:w="768"/>
        <w:gridCol w:w="583"/>
        <w:gridCol w:w="583"/>
        <w:gridCol w:w="583"/>
        <w:gridCol w:w="583"/>
        <w:gridCol w:w="583"/>
        <w:gridCol w:w="583"/>
        <w:gridCol w:w="1184"/>
        <w:gridCol w:w="1335"/>
      </w:tblGrid>
      <w:tr w:rsidR="004C5E06" w14:paraId="0725AAF3"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AF2" w14:textId="77777777" w:rsidR="004C5E06" w:rsidRDefault="004C5E06" w:rsidP="00253F01">
            <w:pPr>
              <w:pStyle w:val="TAH"/>
            </w:pPr>
            <w:r>
              <w:t>E-UTRA CA configuration / Bandwidth combination set</w:t>
            </w:r>
          </w:p>
        </w:tc>
      </w:tr>
      <w:tr w:rsidR="004C5E06" w14:paraId="0725AB00" w14:textId="77777777" w:rsidTr="006E0696">
        <w:trPr>
          <w:trHeight w:val="465"/>
          <w:jc w:val="center"/>
        </w:trPr>
        <w:tc>
          <w:tcPr>
            <w:tcW w:w="945" w:type="pct"/>
            <w:tcBorders>
              <w:top w:val="single" w:sz="4" w:space="0" w:color="auto"/>
              <w:left w:val="single" w:sz="4" w:space="0" w:color="auto"/>
              <w:bottom w:val="single" w:sz="4" w:space="0" w:color="auto"/>
              <w:right w:val="single" w:sz="4" w:space="0" w:color="auto"/>
            </w:tcBorders>
            <w:vAlign w:val="center"/>
          </w:tcPr>
          <w:p w14:paraId="0725AAF4" w14:textId="77777777" w:rsidR="004C5E06" w:rsidRDefault="004C5E06" w:rsidP="00253F01">
            <w:pPr>
              <w:pStyle w:val="TAH"/>
            </w:pPr>
            <w:r>
              <w:t>E-UTRA CA Configuration</w:t>
            </w:r>
          </w:p>
        </w:tc>
        <w:tc>
          <w:tcPr>
            <w:tcW w:w="634" w:type="pct"/>
            <w:tcBorders>
              <w:top w:val="single" w:sz="4" w:space="0" w:color="auto"/>
              <w:left w:val="single" w:sz="4" w:space="0" w:color="auto"/>
              <w:bottom w:val="single" w:sz="4" w:space="0" w:color="auto"/>
              <w:right w:val="single" w:sz="4" w:space="0" w:color="auto"/>
            </w:tcBorders>
            <w:vAlign w:val="center"/>
          </w:tcPr>
          <w:p w14:paraId="0725AAF5" w14:textId="77777777" w:rsidR="004C5E06" w:rsidRDefault="004C5E06">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AF6" w14:textId="77777777" w:rsidR="004C5E06" w:rsidRDefault="004C5E06">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AF7" w14:textId="77777777" w:rsidR="004C5E06" w:rsidRDefault="004C5E06">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8" w14:textId="77777777" w:rsidR="004C5E06" w:rsidRDefault="004C5E06">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9" w14:textId="77777777" w:rsidR="004C5E06" w:rsidRDefault="004C5E06">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A" w14:textId="77777777" w:rsidR="004C5E06" w:rsidRDefault="004C5E06">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B" w14:textId="77777777" w:rsidR="004C5E06" w:rsidRDefault="004C5E06">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C" w14:textId="77777777" w:rsidR="004C5E06" w:rsidRDefault="004C5E06">
            <w:pPr>
              <w:pStyle w:val="TAH"/>
            </w:pPr>
            <w:r>
              <w:t>20</w:t>
            </w:r>
            <w:r>
              <w:br/>
              <w:t>MHz</w:t>
            </w:r>
          </w:p>
        </w:tc>
        <w:tc>
          <w:tcPr>
            <w:tcW w:w="597" w:type="pct"/>
            <w:tcBorders>
              <w:top w:val="single" w:sz="4" w:space="0" w:color="auto"/>
              <w:left w:val="single" w:sz="4" w:space="0" w:color="auto"/>
              <w:bottom w:val="single" w:sz="4" w:space="0" w:color="auto"/>
              <w:right w:val="single" w:sz="4" w:space="0" w:color="auto"/>
            </w:tcBorders>
            <w:vAlign w:val="center"/>
          </w:tcPr>
          <w:p w14:paraId="0725AAFD" w14:textId="77777777" w:rsidR="004C5E06" w:rsidRDefault="004C5E06">
            <w:pPr>
              <w:pStyle w:val="TAH"/>
            </w:pPr>
            <w:r>
              <w:t>Maximum aggregated bandwidth</w:t>
            </w:r>
          </w:p>
          <w:p w14:paraId="0725AAFE" w14:textId="77777777" w:rsidR="004C5E06" w:rsidRDefault="004C5E06">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tcPr>
          <w:p w14:paraId="0725AAFF" w14:textId="77777777" w:rsidR="004C5E06" w:rsidRDefault="004C5E06">
            <w:pPr>
              <w:pStyle w:val="TAH"/>
            </w:pPr>
            <w:r>
              <w:t>Bandwidth combination set</w:t>
            </w:r>
          </w:p>
        </w:tc>
      </w:tr>
      <w:tr w:rsidR="004C5E06" w14:paraId="0725AB0C" w14:textId="77777777" w:rsidTr="006E0696">
        <w:trPr>
          <w:trHeight w:val="235"/>
          <w:jc w:val="center"/>
        </w:trPr>
        <w:tc>
          <w:tcPr>
            <w:tcW w:w="945" w:type="pct"/>
            <w:vMerge w:val="restart"/>
            <w:tcBorders>
              <w:top w:val="single" w:sz="4" w:space="0" w:color="auto"/>
              <w:left w:val="single" w:sz="4" w:space="0" w:color="auto"/>
              <w:right w:val="single" w:sz="4" w:space="0" w:color="auto"/>
            </w:tcBorders>
            <w:vAlign w:val="center"/>
          </w:tcPr>
          <w:p w14:paraId="0725AB01" w14:textId="77777777" w:rsidR="004C5E06" w:rsidRDefault="004C5E06" w:rsidP="00253F01">
            <w:pPr>
              <w:pStyle w:val="TAC"/>
              <w:rPr>
                <w:lang w:eastAsia="ko-KR"/>
              </w:rPr>
            </w:pPr>
            <w:r>
              <w:rPr>
                <w:lang w:eastAsia="ja-JP"/>
              </w:rPr>
              <w:t>CA_1A-</w:t>
            </w:r>
            <w:r>
              <w:rPr>
                <w:rFonts w:eastAsia="SimSun" w:hint="eastAsia"/>
                <w:lang w:val="en-US" w:eastAsia="zh-CN"/>
              </w:rPr>
              <w:t>7</w:t>
            </w:r>
            <w:r>
              <w:rPr>
                <w:lang w:eastAsia="ja-JP"/>
              </w:rPr>
              <w:t>A-20A-38A</w:t>
            </w:r>
          </w:p>
        </w:tc>
        <w:tc>
          <w:tcPr>
            <w:tcW w:w="634" w:type="pct"/>
            <w:vMerge w:val="restart"/>
            <w:tcBorders>
              <w:top w:val="single" w:sz="4" w:space="0" w:color="auto"/>
              <w:left w:val="single" w:sz="4" w:space="0" w:color="auto"/>
              <w:right w:val="single" w:sz="4" w:space="0" w:color="auto"/>
            </w:tcBorders>
            <w:vAlign w:val="center"/>
          </w:tcPr>
          <w:p w14:paraId="0725AB02" w14:textId="77777777" w:rsidR="004C5E06" w:rsidRDefault="004C5E06">
            <w:pPr>
              <w:pStyle w:val="TAC"/>
              <w:rPr>
                <w:b/>
                <w:lang w:eastAsia="ko-KR"/>
              </w:rPr>
            </w:pPr>
            <w:r>
              <w:rPr>
                <w:lang w:eastAsia="ja-JP"/>
              </w:rPr>
              <w:t>CA_1A-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AB03" w14:textId="77777777" w:rsidR="004C5E06" w:rsidRDefault="004C5E06">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AB04" w14:textId="77777777" w:rsidR="004C5E06" w:rsidRDefault="004C5E0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05" w14:textId="77777777" w:rsidR="004C5E06" w:rsidRDefault="004C5E0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06"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7" w14:textId="77777777" w:rsidR="004C5E06" w:rsidRDefault="004C5E06">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8" w14:textId="77777777" w:rsidR="004C5E06" w:rsidRDefault="004C5E06">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9" w14:textId="77777777" w:rsidR="004C5E06" w:rsidRDefault="004C5E06">
            <w:pPr>
              <w:pStyle w:val="TAC"/>
            </w:pPr>
            <w:r>
              <w:rPr>
                <w:lang w:eastAsia="ja-JP"/>
              </w:rPr>
              <w:t>Yes</w:t>
            </w:r>
          </w:p>
        </w:tc>
        <w:tc>
          <w:tcPr>
            <w:tcW w:w="597" w:type="pct"/>
            <w:vMerge w:val="restart"/>
            <w:tcBorders>
              <w:top w:val="single" w:sz="4" w:space="0" w:color="auto"/>
              <w:left w:val="single" w:sz="4" w:space="0" w:color="auto"/>
              <w:right w:val="single" w:sz="4" w:space="0" w:color="auto"/>
            </w:tcBorders>
            <w:vAlign w:val="center"/>
          </w:tcPr>
          <w:p w14:paraId="0725AB0A" w14:textId="77777777" w:rsidR="004C5E06" w:rsidRDefault="004C5E06">
            <w:pPr>
              <w:pStyle w:val="TAC"/>
              <w:rPr>
                <w:lang w:eastAsia="ja-JP"/>
              </w:rPr>
            </w:pPr>
            <w:r>
              <w:rPr>
                <w:rFonts w:eastAsia="SimSun" w:hint="eastAsia"/>
                <w:lang w:val="en-US" w:eastAsia="zh-CN"/>
              </w:rPr>
              <w:t>8</w:t>
            </w:r>
            <w:r>
              <w:rPr>
                <w:lang w:val="it-IT" w:eastAsia="ja-JP"/>
              </w:rPr>
              <w:t>0</w:t>
            </w:r>
          </w:p>
        </w:tc>
        <w:tc>
          <w:tcPr>
            <w:tcW w:w="665" w:type="pct"/>
            <w:vMerge w:val="restart"/>
            <w:tcBorders>
              <w:top w:val="single" w:sz="4" w:space="0" w:color="auto"/>
              <w:left w:val="single" w:sz="4" w:space="0" w:color="auto"/>
              <w:right w:val="single" w:sz="4" w:space="0" w:color="auto"/>
            </w:tcBorders>
            <w:vAlign w:val="center"/>
          </w:tcPr>
          <w:p w14:paraId="0725AB0B" w14:textId="77777777" w:rsidR="004C5E06" w:rsidRDefault="004C5E06">
            <w:pPr>
              <w:pStyle w:val="TAC"/>
              <w:rPr>
                <w:lang w:eastAsia="ko-KR"/>
              </w:rPr>
            </w:pPr>
            <w:r>
              <w:rPr>
                <w:lang w:eastAsia="ko-KR"/>
              </w:rPr>
              <w:t>0</w:t>
            </w:r>
          </w:p>
        </w:tc>
      </w:tr>
      <w:tr w:rsidR="004C5E06" w14:paraId="0725AB18" w14:textId="77777777" w:rsidTr="006E0696">
        <w:trPr>
          <w:trHeight w:val="340"/>
          <w:jc w:val="center"/>
        </w:trPr>
        <w:tc>
          <w:tcPr>
            <w:tcW w:w="945" w:type="pct"/>
            <w:vMerge/>
            <w:tcBorders>
              <w:left w:val="single" w:sz="4" w:space="0" w:color="auto"/>
              <w:right w:val="single" w:sz="4" w:space="0" w:color="auto"/>
            </w:tcBorders>
            <w:vAlign w:val="center"/>
          </w:tcPr>
          <w:p w14:paraId="0725AB0D" w14:textId="77777777" w:rsidR="004C5E06" w:rsidRDefault="004C5E06" w:rsidP="00253F01">
            <w:pPr>
              <w:pStyle w:val="TAC"/>
              <w:rPr>
                <w:lang w:eastAsia="ko-KR"/>
              </w:rPr>
            </w:pPr>
          </w:p>
        </w:tc>
        <w:tc>
          <w:tcPr>
            <w:tcW w:w="634" w:type="pct"/>
            <w:vMerge/>
            <w:tcBorders>
              <w:left w:val="single" w:sz="4" w:space="0" w:color="auto"/>
              <w:right w:val="single" w:sz="4" w:space="0" w:color="auto"/>
            </w:tcBorders>
            <w:vAlign w:val="center"/>
          </w:tcPr>
          <w:p w14:paraId="0725AB0E" w14:textId="77777777" w:rsidR="004C5E06" w:rsidRDefault="004C5E06"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0F" w14:textId="77777777" w:rsidR="004C5E06" w:rsidRDefault="004C5E06">
            <w:pPr>
              <w:pStyle w:val="TAC"/>
              <w:rPr>
                <w:rFonts w:eastAsia="SimSun"/>
                <w:lang w:val="en-US"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AB10"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1"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2" w14:textId="77777777" w:rsidR="004C5E06" w:rsidRDefault="004C5E06">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3"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4"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5" w14:textId="77777777" w:rsidR="004C5E06" w:rsidRDefault="004C5E06">
            <w:pPr>
              <w:pStyle w:val="TAC"/>
              <w:rPr>
                <w:lang w:val="it-IT"/>
              </w:rPr>
            </w:pPr>
            <w:r>
              <w:rPr>
                <w:lang w:eastAsia="ja-JP"/>
              </w:rPr>
              <w:t>Yes</w:t>
            </w:r>
          </w:p>
        </w:tc>
        <w:tc>
          <w:tcPr>
            <w:tcW w:w="1187" w:type="dxa"/>
            <w:vMerge/>
            <w:tcBorders>
              <w:left w:val="single" w:sz="4" w:space="0" w:color="auto"/>
              <w:right w:val="single" w:sz="4" w:space="0" w:color="auto"/>
            </w:tcBorders>
            <w:vAlign w:val="center"/>
          </w:tcPr>
          <w:p w14:paraId="0725AB16" w14:textId="77777777" w:rsidR="004C5E06" w:rsidRDefault="004C5E06" w:rsidP="00253F01">
            <w:pPr>
              <w:pStyle w:val="TAC"/>
              <w:rPr>
                <w:lang w:eastAsia="ja-JP"/>
              </w:rPr>
            </w:pPr>
          </w:p>
        </w:tc>
        <w:tc>
          <w:tcPr>
            <w:tcW w:w="1315" w:type="dxa"/>
            <w:vMerge/>
            <w:tcBorders>
              <w:left w:val="single" w:sz="4" w:space="0" w:color="auto"/>
              <w:right w:val="single" w:sz="4" w:space="0" w:color="auto"/>
            </w:tcBorders>
            <w:vAlign w:val="center"/>
          </w:tcPr>
          <w:p w14:paraId="0725AB17" w14:textId="77777777" w:rsidR="004C5E06" w:rsidRDefault="004C5E06" w:rsidP="00253F01">
            <w:pPr>
              <w:pStyle w:val="TAC"/>
              <w:rPr>
                <w:lang w:eastAsia="ko-KR"/>
              </w:rPr>
            </w:pPr>
          </w:p>
        </w:tc>
      </w:tr>
      <w:tr w:rsidR="004C5E06" w14:paraId="0725AB24" w14:textId="77777777" w:rsidTr="006E0696">
        <w:trPr>
          <w:trHeight w:val="340"/>
          <w:jc w:val="center"/>
        </w:trPr>
        <w:tc>
          <w:tcPr>
            <w:tcW w:w="945" w:type="pct"/>
            <w:vMerge/>
            <w:tcBorders>
              <w:left w:val="single" w:sz="4" w:space="0" w:color="auto"/>
              <w:right w:val="single" w:sz="4" w:space="0" w:color="auto"/>
            </w:tcBorders>
            <w:vAlign w:val="center"/>
          </w:tcPr>
          <w:p w14:paraId="0725AB19" w14:textId="77777777" w:rsidR="004C5E06" w:rsidRDefault="004C5E06" w:rsidP="00253F01">
            <w:pPr>
              <w:pStyle w:val="TAC"/>
              <w:rPr>
                <w:lang w:eastAsia="ko-KR"/>
              </w:rPr>
            </w:pPr>
          </w:p>
        </w:tc>
        <w:tc>
          <w:tcPr>
            <w:tcW w:w="634" w:type="pct"/>
            <w:vMerge/>
            <w:tcBorders>
              <w:left w:val="single" w:sz="4" w:space="0" w:color="auto"/>
              <w:right w:val="single" w:sz="4" w:space="0" w:color="auto"/>
            </w:tcBorders>
            <w:vAlign w:val="center"/>
          </w:tcPr>
          <w:p w14:paraId="0725AB1A" w14:textId="77777777" w:rsidR="004C5E06" w:rsidRDefault="004C5E06"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1B" w14:textId="77777777" w:rsidR="004C5E06" w:rsidRDefault="004C5E06">
            <w:pPr>
              <w:pStyle w:val="TAC"/>
              <w:rPr>
                <w:lang w:eastAsia="zh-CN"/>
              </w:rPr>
            </w:pPr>
            <w:r>
              <w:rPr>
                <w:rFonts w:hint="eastAsia"/>
                <w:lang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B1C"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D"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E"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F"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0"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1" w14:textId="77777777" w:rsidR="004C5E06" w:rsidRDefault="004C5E06">
            <w:pPr>
              <w:pStyle w:val="TAC"/>
              <w:rPr>
                <w:lang w:val="it-IT"/>
              </w:rPr>
            </w:pPr>
            <w:r>
              <w:rPr>
                <w:lang w:eastAsia="ja-JP"/>
              </w:rPr>
              <w:t>Yes</w:t>
            </w:r>
          </w:p>
        </w:tc>
        <w:tc>
          <w:tcPr>
            <w:tcW w:w="1187" w:type="dxa"/>
            <w:vMerge/>
            <w:tcBorders>
              <w:left w:val="single" w:sz="4" w:space="0" w:color="auto"/>
              <w:right w:val="single" w:sz="4" w:space="0" w:color="auto"/>
            </w:tcBorders>
            <w:vAlign w:val="center"/>
          </w:tcPr>
          <w:p w14:paraId="0725AB22" w14:textId="77777777" w:rsidR="004C5E06" w:rsidRDefault="004C5E06" w:rsidP="00253F01">
            <w:pPr>
              <w:pStyle w:val="TAC"/>
              <w:rPr>
                <w:lang w:eastAsia="ja-JP"/>
              </w:rPr>
            </w:pPr>
          </w:p>
        </w:tc>
        <w:tc>
          <w:tcPr>
            <w:tcW w:w="1315" w:type="dxa"/>
            <w:vMerge/>
            <w:tcBorders>
              <w:left w:val="single" w:sz="4" w:space="0" w:color="auto"/>
              <w:right w:val="single" w:sz="4" w:space="0" w:color="auto"/>
            </w:tcBorders>
            <w:vAlign w:val="center"/>
          </w:tcPr>
          <w:p w14:paraId="0725AB23" w14:textId="77777777" w:rsidR="004C5E06" w:rsidRDefault="004C5E06" w:rsidP="00253F01">
            <w:pPr>
              <w:pStyle w:val="TAC"/>
              <w:rPr>
                <w:lang w:eastAsia="ko-KR"/>
              </w:rPr>
            </w:pPr>
          </w:p>
        </w:tc>
      </w:tr>
      <w:tr w:rsidR="004C5E06" w14:paraId="0725AB30" w14:textId="77777777" w:rsidTr="006E0696">
        <w:trPr>
          <w:trHeight w:val="340"/>
          <w:jc w:val="center"/>
        </w:trPr>
        <w:tc>
          <w:tcPr>
            <w:tcW w:w="945" w:type="pct"/>
            <w:vMerge/>
            <w:tcBorders>
              <w:left w:val="single" w:sz="4" w:space="0" w:color="auto"/>
              <w:right w:val="single" w:sz="4" w:space="0" w:color="auto"/>
            </w:tcBorders>
            <w:vAlign w:val="center"/>
          </w:tcPr>
          <w:p w14:paraId="0725AB25" w14:textId="77777777" w:rsidR="004C5E06" w:rsidRDefault="004C5E06" w:rsidP="00253F01">
            <w:pPr>
              <w:pStyle w:val="TAC"/>
              <w:rPr>
                <w:lang w:eastAsia="ko-KR"/>
              </w:rPr>
            </w:pPr>
          </w:p>
        </w:tc>
        <w:tc>
          <w:tcPr>
            <w:tcW w:w="634" w:type="pct"/>
            <w:vMerge/>
            <w:tcBorders>
              <w:left w:val="single" w:sz="4" w:space="0" w:color="auto"/>
              <w:right w:val="single" w:sz="4" w:space="0" w:color="auto"/>
            </w:tcBorders>
            <w:vAlign w:val="center"/>
          </w:tcPr>
          <w:p w14:paraId="0725AB26" w14:textId="77777777" w:rsidR="004C5E06" w:rsidRDefault="004C5E06"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27" w14:textId="77777777" w:rsidR="004C5E06" w:rsidRDefault="004C5E06">
            <w:pPr>
              <w:pStyle w:val="TAC"/>
              <w:rPr>
                <w:lang w:eastAsia="zh-CN"/>
              </w:rPr>
            </w:pPr>
            <w:r>
              <w:rPr>
                <w:rFonts w:hint="eastAsia"/>
                <w:lang w:eastAsia="zh-CN"/>
              </w:rPr>
              <w:t>3</w:t>
            </w:r>
            <w:r>
              <w:rPr>
                <w:lang w:eastAsia="zh-CN"/>
              </w:rPr>
              <w:t>8</w:t>
            </w:r>
          </w:p>
        </w:tc>
        <w:tc>
          <w:tcPr>
            <w:tcW w:w="294" w:type="pct"/>
            <w:tcBorders>
              <w:top w:val="single" w:sz="4" w:space="0" w:color="auto"/>
              <w:left w:val="single" w:sz="4" w:space="0" w:color="auto"/>
              <w:bottom w:val="single" w:sz="4" w:space="0" w:color="auto"/>
              <w:right w:val="single" w:sz="4" w:space="0" w:color="auto"/>
            </w:tcBorders>
            <w:vAlign w:val="center"/>
          </w:tcPr>
          <w:p w14:paraId="0725AB28"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29"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2A"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B"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C"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D" w14:textId="77777777" w:rsidR="004C5E06" w:rsidRDefault="004C5E06">
            <w:pPr>
              <w:pStyle w:val="TAC"/>
              <w:rPr>
                <w:lang w:eastAsia="ja-JP"/>
              </w:rPr>
            </w:pPr>
            <w:r>
              <w:rPr>
                <w:lang w:eastAsia="ja-JP"/>
              </w:rPr>
              <w:t>Yes</w:t>
            </w:r>
          </w:p>
        </w:tc>
        <w:tc>
          <w:tcPr>
            <w:tcW w:w="1187" w:type="dxa"/>
            <w:vMerge/>
            <w:tcBorders>
              <w:left w:val="single" w:sz="4" w:space="0" w:color="auto"/>
              <w:right w:val="single" w:sz="4" w:space="0" w:color="auto"/>
            </w:tcBorders>
            <w:vAlign w:val="center"/>
          </w:tcPr>
          <w:p w14:paraId="0725AB2E" w14:textId="77777777" w:rsidR="004C5E06" w:rsidRDefault="004C5E06" w:rsidP="00253F01">
            <w:pPr>
              <w:pStyle w:val="TAC"/>
              <w:rPr>
                <w:lang w:eastAsia="ja-JP"/>
              </w:rPr>
            </w:pPr>
          </w:p>
        </w:tc>
        <w:tc>
          <w:tcPr>
            <w:tcW w:w="1315" w:type="dxa"/>
            <w:vMerge/>
            <w:tcBorders>
              <w:left w:val="single" w:sz="4" w:space="0" w:color="auto"/>
              <w:right w:val="single" w:sz="4" w:space="0" w:color="auto"/>
            </w:tcBorders>
            <w:vAlign w:val="center"/>
          </w:tcPr>
          <w:p w14:paraId="0725AB2F" w14:textId="77777777" w:rsidR="004C5E06" w:rsidRDefault="004C5E06" w:rsidP="00253F01">
            <w:pPr>
              <w:pStyle w:val="TAC"/>
              <w:rPr>
                <w:lang w:eastAsia="ko-KR"/>
              </w:rPr>
            </w:pPr>
          </w:p>
        </w:tc>
      </w:tr>
    </w:tbl>
    <w:p w14:paraId="0725AB31" w14:textId="77777777" w:rsidR="004C5E06" w:rsidRDefault="004C5E06" w:rsidP="004C5E06">
      <w:pPr>
        <w:rPr>
          <w:lang w:val="en-US"/>
        </w:rPr>
      </w:pPr>
    </w:p>
    <w:p w14:paraId="0725AB32" w14:textId="77777777" w:rsidR="004C5E06" w:rsidRDefault="004C5E06" w:rsidP="000003F0">
      <w:pPr>
        <w:pStyle w:val="Heading4"/>
        <w:rPr>
          <w:lang w:val="en-US" w:eastAsia="ko-KR"/>
        </w:rPr>
      </w:pPr>
      <w:bookmarkStart w:id="180" w:name="_Toc87877041"/>
      <w:r>
        <w:rPr>
          <w:rFonts w:eastAsia="SimSun" w:hint="eastAsia"/>
          <w:lang w:val="en-US" w:eastAsia="zh-CN"/>
        </w:rPr>
        <w:t>7.9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7</w:t>
      </w:r>
      <w:r>
        <w:rPr>
          <w:lang w:eastAsia="ko-KR"/>
        </w:rPr>
        <w:t>A-20A-38A</w:t>
      </w:r>
      <w:bookmarkEnd w:id="180"/>
    </w:p>
    <w:p w14:paraId="0725AB34" w14:textId="157F1FB9" w:rsidR="004C5E06" w:rsidRDefault="004C5E06" w:rsidP="004C5E06">
      <w:pPr>
        <w:rPr>
          <w:rFonts w:eastAsia="SimSun"/>
          <w:lang w:val="en-US" w:eastAsia="zh-CN"/>
        </w:rPr>
      </w:pPr>
      <w:r>
        <w:rPr>
          <w:rFonts w:eastAsia="SimSun" w:hint="eastAsia"/>
          <w:lang w:val="en-US" w:eastAsia="zh-CN"/>
        </w:rPr>
        <w:t xml:space="preserve">For 2UL/4DL LTE CA band combination, the additional MSD caused by the intermodulation products of two ULs from CA_1A-20A falls into band 7 or band 38 would be defined. However, such MSD are discussed in the corresponding fall back 2UL/3DL LTE CA band combination of </w:t>
      </w:r>
      <w:r>
        <w:rPr>
          <w:lang w:eastAsia="ko-KR"/>
        </w:rPr>
        <w:t>CA_1A-</w:t>
      </w:r>
      <w:r>
        <w:rPr>
          <w:rFonts w:eastAsia="SimSun" w:hint="eastAsia"/>
          <w:lang w:val="en-US" w:eastAsia="zh-CN"/>
        </w:rPr>
        <w:t>7</w:t>
      </w:r>
      <w:r>
        <w:rPr>
          <w:lang w:eastAsia="ko-KR"/>
        </w:rPr>
        <w:t>A-20A</w:t>
      </w:r>
      <w:r>
        <w:rPr>
          <w:rFonts w:eastAsia="SimSun" w:hint="eastAsia"/>
          <w:lang w:val="en-US" w:eastAsia="zh-CN"/>
        </w:rPr>
        <w:t xml:space="preserve"> and </w:t>
      </w:r>
      <w:r>
        <w:rPr>
          <w:lang w:eastAsia="ko-KR"/>
        </w:rPr>
        <w:t>CA_1A-</w:t>
      </w:r>
      <w:r>
        <w:rPr>
          <w:rFonts w:eastAsia="SimSun" w:hint="eastAsia"/>
          <w:lang w:val="en-US" w:eastAsia="zh-CN"/>
        </w:rPr>
        <w:t>20</w:t>
      </w:r>
      <w:r>
        <w:rPr>
          <w:lang w:eastAsia="ko-KR"/>
        </w:rPr>
        <w:t>A-</w:t>
      </w:r>
      <w:r>
        <w:rPr>
          <w:rFonts w:eastAsia="SimSun" w:hint="eastAsia"/>
          <w:lang w:val="en-US" w:eastAsia="zh-CN"/>
        </w:rPr>
        <w:t>38</w:t>
      </w:r>
      <w:r>
        <w:rPr>
          <w:lang w:eastAsia="ko-KR"/>
        </w:rPr>
        <w:t>A</w:t>
      </w:r>
      <w:r>
        <w:rPr>
          <w:rFonts w:eastAsia="SimSun" w:hint="eastAsia"/>
          <w:lang w:val="en-US" w:eastAsia="zh-CN"/>
        </w:rPr>
        <w:t>, where no intermodulation products of two ULs from CA_1A-20A falls into band 7 or band 38.</w:t>
      </w:r>
    </w:p>
    <w:p w14:paraId="0725AB35" w14:textId="35ABCA95" w:rsidR="004C5E06" w:rsidRDefault="004C5E06" w:rsidP="000003F0">
      <w:pPr>
        <w:pStyle w:val="Heading4"/>
        <w:rPr>
          <w:lang w:val="en-US"/>
        </w:rPr>
      </w:pPr>
      <w:bookmarkStart w:id="181" w:name="_Toc87877042"/>
      <w:r>
        <w:rPr>
          <w:rFonts w:eastAsia="SimSun" w:hint="eastAsia"/>
          <w:lang w:val="en-US" w:eastAsia="zh-CN"/>
        </w:rPr>
        <w:t>7.9</w:t>
      </w:r>
      <w:r>
        <w:rPr>
          <w:lang w:val="en-US"/>
        </w:rPr>
        <w:t>.1.</w:t>
      </w:r>
      <w:r>
        <w:rPr>
          <w:lang w:val="en-US" w:eastAsia="ja-JP"/>
        </w:rPr>
        <w:t>3</w:t>
      </w:r>
      <w:r>
        <w:rPr>
          <w:rFonts w:ascii="Calibri" w:hAnsi="Calibri"/>
          <w:sz w:val="21"/>
          <w:szCs w:val="22"/>
          <w:lang w:val="en-US" w:eastAsia="sv-SE"/>
        </w:rPr>
        <w:tab/>
      </w:r>
      <w:r>
        <w:rPr>
          <w:lang w:val="en-US"/>
        </w:rPr>
        <w:t>MSD</w:t>
      </w:r>
      <w:bookmarkEnd w:id="181"/>
    </w:p>
    <w:p w14:paraId="0725AB37" w14:textId="48F0C663" w:rsidR="004C5E06" w:rsidRDefault="004C5E06">
      <w:pPr>
        <w:rPr>
          <w:lang w:val="zh-CN" w:eastAsia="ja-JP"/>
        </w:rPr>
      </w:pPr>
      <w:r>
        <w:rPr>
          <w:rFonts w:eastAsia="SimSun" w:hint="eastAsia"/>
          <w:lang w:val="en-US" w:eastAsia="zh-CN"/>
        </w:rPr>
        <w:t>According to the co-existence studies analysis, w</w:t>
      </w:r>
      <w:r>
        <w:t>hen uplink CA configurations CA_1A-</w:t>
      </w:r>
      <w:r>
        <w:rPr>
          <w:rFonts w:eastAsia="SimSun" w:hint="eastAsia"/>
          <w:lang w:val="en-US" w:eastAsia="zh-CN"/>
        </w:rPr>
        <w:t>20</w:t>
      </w:r>
      <w:r>
        <w:t>A is paired with downlink CA configuration CA_1A-</w:t>
      </w:r>
      <w:r>
        <w:rPr>
          <w:rFonts w:eastAsia="SimSun" w:hint="eastAsia"/>
          <w:lang w:val="en-US" w:eastAsia="zh-CN"/>
        </w:rPr>
        <w:t>7</w:t>
      </w:r>
      <w:r>
        <w:t xml:space="preserve">A-20A-38A there are no additional analysis of MSD because </w:t>
      </w:r>
      <w:r>
        <w:rPr>
          <w:rFonts w:eastAsia="SimSun" w:hint="eastAsia"/>
          <w:lang w:val="en-US" w:eastAsia="zh-CN"/>
        </w:rPr>
        <w:t>they are</w:t>
      </w:r>
      <w:r>
        <w:t xml:space="preserve"> solved in fallback band combination.</w:t>
      </w:r>
    </w:p>
    <w:p w14:paraId="0725AB38" w14:textId="5AE3BCB4" w:rsidR="004C5E06" w:rsidRDefault="004C5E06" w:rsidP="000003F0">
      <w:pPr>
        <w:pStyle w:val="Heading4"/>
        <w:rPr>
          <w:lang w:val="en-US"/>
        </w:rPr>
      </w:pPr>
      <w:bookmarkStart w:id="182" w:name="_Toc87877043"/>
      <w:r>
        <w:rPr>
          <w:rFonts w:eastAsia="SimSun" w:hint="eastAsia"/>
          <w:lang w:val="en-US" w:eastAsia="zh-CN"/>
        </w:rPr>
        <w:t>7.9</w:t>
      </w:r>
      <w:r>
        <w:rPr>
          <w:lang w:val="en-US"/>
        </w:rPr>
        <w:t>.1.</w:t>
      </w:r>
      <w:r>
        <w:rPr>
          <w:lang w:val="en-US" w:eastAsia="ja-JP"/>
        </w:rPr>
        <w:t>4</w:t>
      </w:r>
      <w:r>
        <w:rPr>
          <w:lang w:val="en-US"/>
        </w:rPr>
        <w:tab/>
        <w:t>∆TIB and ∆RIB values</w:t>
      </w:r>
      <w:bookmarkEnd w:id="182"/>
    </w:p>
    <w:p w14:paraId="0725AB3A" w14:textId="57F7970F" w:rsidR="004C5E06" w:rsidRDefault="004C5E06" w:rsidP="00253F01">
      <w:r>
        <w:t>The same requirements of lower order combination can be applied.</w:t>
      </w:r>
    </w:p>
    <w:p w14:paraId="0725AB3B" w14:textId="0906F1E3" w:rsidR="00831F84" w:rsidRDefault="00831F84" w:rsidP="000003F0">
      <w:pPr>
        <w:pStyle w:val="Heading2"/>
      </w:pPr>
      <w:bookmarkStart w:id="183" w:name="_Toc64445934"/>
      <w:bookmarkStart w:id="184" w:name="_Toc87877044"/>
      <w:r>
        <w:t>7.</w:t>
      </w:r>
      <w:r>
        <w:rPr>
          <w:lang w:val="en-US" w:eastAsia="zh-CN"/>
        </w:rPr>
        <w:t>9</w:t>
      </w:r>
      <w:r>
        <w:tab/>
        <w:t xml:space="preserve">LTE-A inter-band CA: Band </w:t>
      </w:r>
      <w:r>
        <w:rPr>
          <w:rFonts w:hint="eastAsia"/>
          <w:lang w:val="en-US" w:eastAsia="zh-CN"/>
        </w:rPr>
        <w:t>3</w:t>
      </w:r>
      <w:r>
        <w:t xml:space="preserve"> and Band </w:t>
      </w:r>
      <w:r>
        <w:rPr>
          <w:rFonts w:hint="eastAsia"/>
          <w:lang w:val="en-US" w:eastAsia="zh-CN"/>
        </w:rPr>
        <w:t>7</w:t>
      </w:r>
      <w:r>
        <w:t xml:space="preserve"> and Band </w:t>
      </w:r>
      <w:r>
        <w:rPr>
          <w:rFonts w:hint="eastAsia"/>
          <w:lang w:val="en-US" w:eastAsia="zh-CN"/>
        </w:rPr>
        <w:t>20</w:t>
      </w:r>
      <w:r>
        <w:t xml:space="preserve"> and Band </w:t>
      </w:r>
      <w:r>
        <w:rPr>
          <w:rFonts w:hint="eastAsia"/>
          <w:lang w:val="en-US" w:eastAsia="zh-CN"/>
        </w:rPr>
        <w:t>38</w:t>
      </w:r>
      <w:r>
        <w:t xml:space="preserve"> with 2 bands UL</w:t>
      </w:r>
      <w:bookmarkEnd w:id="183"/>
      <w:bookmarkEnd w:id="184"/>
    </w:p>
    <w:p w14:paraId="0725AB3C" w14:textId="77777777" w:rsidR="00831F84" w:rsidRDefault="00831F84" w:rsidP="000003F0">
      <w:pPr>
        <w:pStyle w:val="Heading3"/>
        <w:rPr>
          <w:rFonts w:ascii="Calibri" w:hAnsi="Calibri"/>
          <w:sz w:val="22"/>
          <w:szCs w:val="22"/>
          <w:lang w:eastAsia="sv-SE"/>
        </w:rPr>
      </w:pPr>
      <w:bookmarkStart w:id="185" w:name="_Toc64445928"/>
      <w:bookmarkStart w:id="186" w:name="_Toc87877045"/>
      <w:r>
        <w:rPr>
          <w:rFonts w:hint="eastAsia"/>
          <w:lang w:eastAsia="zh-CN"/>
        </w:rPr>
        <w:t>7.</w:t>
      </w:r>
      <w:r>
        <w:rPr>
          <w:lang w:eastAsia="zh-CN"/>
        </w:rPr>
        <w:t>9</w:t>
      </w:r>
      <w:r>
        <w:rPr>
          <w:lang w:eastAsia="ko-KR"/>
        </w:rPr>
        <w:t>.1</w:t>
      </w:r>
      <w:r>
        <w:rPr>
          <w:rFonts w:ascii="Calibri" w:hAnsi="Calibri"/>
          <w:sz w:val="22"/>
          <w:szCs w:val="22"/>
          <w:lang w:eastAsia="sv-SE"/>
        </w:rPr>
        <w:tab/>
      </w:r>
      <w:r>
        <w:t>List of specific combination issues</w:t>
      </w:r>
      <w:bookmarkEnd w:id="185"/>
      <w:bookmarkEnd w:id="186"/>
    </w:p>
    <w:p w14:paraId="0725AB3D" w14:textId="77777777" w:rsidR="00831F84" w:rsidRDefault="00831F84" w:rsidP="000003F0">
      <w:pPr>
        <w:pStyle w:val="Heading4"/>
        <w:rPr>
          <w:lang w:val="en-US" w:eastAsia="ko-KR"/>
        </w:rPr>
      </w:pPr>
      <w:bookmarkStart w:id="187" w:name="_Toc64445929"/>
      <w:bookmarkStart w:id="188" w:name="_Toc87877046"/>
      <w:r>
        <w:rPr>
          <w:rFonts w:hint="eastAsia"/>
          <w:lang w:val="en-US" w:eastAsia="zh-CN"/>
        </w:rPr>
        <w:t>7.</w:t>
      </w:r>
      <w:r>
        <w:rPr>
          <w:lang w:val="en-US" w:eastAsia="zh-CN"/>
        </w:rPr>
        <w:t>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87"/>
      <w:bookmarkEnd w:id="188"/>
    </w:p>
    <w:p w14:paraId="0725AB3E" w14:textId="77777777" w:rsidR="00831F84" w:rsidRDefault="00831F84" w:rsidP="000003F0">
      <w:pPr>
        <w:pStyle w:val="TH"/>
      </w:pPr>
      <w:r>
        <w:t>Table 7.9.1.1-1: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831F84" w14:paraId="0725AB40"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B3F" w14:textId="77777777" w:rsidR="00831F84" w:rsidRDefault="00831F84" w:rsidP="00253F01">
            <w:pPr>
              <w:pStyle w:val="TAH"/>
            </w:pPr>
            <w:r>
              <w:t>E-UTRA CA configuration / Bandwidth combination set</w:t>
            </w:r>
          </w:p>
        </w:tc>
      </w:tr>
      <w:tr w:rsidR="00831F84" w14:paraId="0725AB4D" w14:textId="77777777" w:rsidTr="006E0696">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AB41" w14:textId="77777777" w:rsidR="00831F84" w:rsidRDefault="00831F84" w:rsidP="00253F01">
            <w:pPr>
              <w:pStyle w:val="TAH"/>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AB42" w14:textId="77777777" w:rsidR="00831F84" w:rsidRDefault="00831F84">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B43" w14:textId="77777777" w:rsidR="00831F84" w:rsidRDefault="00831F84">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B44" w14:textId="77777777" w:rsidR="00831F84" w:rsidRDefault="00831F84">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5" w14:textId="77777777" w:rsidR="00831F84" w:rsidRDefault="00831F84">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6" w14:textId="77777777" w:rsidR="00831F84" w:rsidRDefault="00831F84">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7" w14:textId="77777777" w:rsidR="00831F84" w:rsidRDefault="00831F84">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8" w14:textId="77777777" w:rsidR="00831F84" w:rsidRDefault="00831F84">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9" w14:textId="77777777" w:rsidR="00831F84" w:rsidRDefault="00831F84">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AB4A" w14:textId="77777777" w:rsidR="00831F84" w:rsidRDefault="00831F84">
            <w:pPr>
              <w:pStyle w:val="TAH"/>
            </w:pPr>
            <w:r>
              <w:t>Maximum aggregated bandwidth</w:t>
            </w:r>
          </w:p>
          <w:p w14:paraId="0725AB4B" w14:textId="77777777" w:rsidR="00831F84" w:rsidRDefault="00831F84">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AB4C" w14:textId="77777777" w:rsidR="00831F84" w:rsidRDefault="00831F84">
            <w:pPr>
              <w:pStyle w:val="TAH"/>
            </w:pPr>
            <w:r>
              <w:t>Bandwidth combination set</w:t>
            </w:r>
          </w:p>
        </w:tc>
      </w:tr>
      <w:tr w:rsidR="00831F84" w14:paraId="0725AB59" w14:textId="77777777" w:rsidTr="006E0696">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AB4E" w14:textId="77777777" w:rsidR="00831F84" w:rsidRDefault="00831F84" w:rsidP="00253F01">
            <w:pPr>
              <w:pStyle w:val="TAC"/>
              <w:rPr>
                <w:lang w:eastAsia="ko-KR"/>
              </w:rPr>
            </w:pPr>
            <w:r>
              <w:rPr>
                <w:rFonts w:hint="eastAsia"/>
                <w:lang w:eastAsia="ja-JP"/>
              </w:rPr>
              <w:t>CA_</w:t>
            </w:r>
            <w:r>
              <w:rPr>
                <w:rFonts w:hint="eastAsia"/>
                <w:lang w:val="en-US" w:eastAsia="zh-CN"/>
              </w:rPr>
              <w:t>3</w:t>
            </w:r>
            <w:r>
              <w:rPr>
                <w:rFonts w:hint="eastAsia"/>
                <w:lang w:eastAsia="ja-JP"/>
              </w:rPr>
              <w:t>A-</w:t>
            </w:r>
            <w:r>
              <w:rPr>
                <w:rFonts w:hint="eastAsia"/>
                <w:lang w:val="en-US" w:eastAsia="zh-CN"/>
              </w:rPr>
              <w:t>7</w:t>
            </w:r>
            <w:r>
              <w:rPr>
                <w:rFonts w:hint="eastAsia"/>
                <w:lang w:eastAsia="ja-JP"/>
              </w:rPr>
              <w:t>A-20A-38A</w:t>
            </w:r>
          </w:p>
        </w:tc>
        <w:tc>
          <w:tcPr>
            <w:tcW w:w="673" w:type="pct"/>
            <w:vMerge w:val="restart"/>
            <w:tcBorders>
              <w:top w:val="single" w:sz="4" w:space="0" w:color="auto"/>
              <w:left w:val="single" w:sz="4" w:space="0" w:color="auto"/>
              <w:right w:val="single" w:sz="4" w:space="0" w:color="auto"/>
            </w:tcBorders>
            <w:vAlign w:val="center"/>
          </w:tcPr>
          <w:p w14:paraId="0725AB4F" w14:textId="77777777" w:rsidR="00831F84" w:rsidRDefault="00831F84">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AB50" w14:textId="77777777" w:rsidR="00831F84" w:rsidRDefault="00831F84">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AB51"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2"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3"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4"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5"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6" w14:textId="77777777" w:rsidR="00831F84" w:rsidRDefault="00831F84">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AB57" w14:textId="77777777" w:rsidR="00831F84" w:rsidRDefault="00831F84">
            <w:pPr>
              <w:pStyle w:val="TAC"/>
              <w:rPr>
                <w:rFonts w:eastAsia="SimSun"/>
                <w:lang w:val="en-US" w:eastAsia="zh-CN"/>
              </w:rPr>
            </w:pPr>
            <w:r>
              <w:rPr>
                <w:rFonts w:eastAsia="SimSun" w:hint="eastAsia"/>
                <w:lang w:val="en-US" w:eastAsia="zh-CN"/>
              </w:rPr>
              <w:t>80</w:t>
            </w:r>
          </w:p>
        </w:tc>
        <w:tc>
          <w:tcPr>
            <w:tcW w:w="663" w:type="pct"/>
            <w:vMerge w:val="restart"/>
            <w:tcBorders>
              <w:top w:val="single" w:sz="4" w:space="0" w:color="auto"/>
              <w:left w:val="single" w:sz="4" w:space="0" w:color="auto"/>
              <w:right w:val="single" w:sz="4" w:space="0" w:color="auto"/>
            </w:tcBorders>
            <w:vAlign w:val="center"/>
          </w:tcPr>
          <w:p w14:paraId="0725AB58" w14:textId="77777777" w:rsidR="00831F84" w:rsidRDefault="00831F84">
            <w:pPr>
              <w:pStyle w:val="TAC"/>
              <w:rPr>
                <w:lang w:eastAsia="ko-KR"/>
              </w:rPr>
            </w:pPr>
            <w:r>
              <w:rPr>
                <w:lang w:eastAsia="ko-KR"/>
              </w:rPr>
              <w:t>0</w:t>
            </w:r>
          </w:p>
        </w:tc>
      </w:tr>
      <w:tr w:rsidR="00831F84" w14:paraId="0725AB65" w14:textId="77777777" w:rsidTr="006E0696">
        <w:trPr>
          <w:trHeight w:val="283"/>
          <w:jc w:val="center"/>
        </w:trPr>
        <w:tc>
          <w:tcPr>
            <w:tcW w:w="915" w:type="pct"/>
            <w:vMerge/>
            <w:tcBorders>
              <w:left w:val="single" w:sz="4" w:space="0" w:color="auto"/>
              <w:right w:val="single" w:sz="4" w:space="0" w:color="auto"/>
            </w:tcBorders>
            <w:vAlign w:val="center"/>
          </w:tcPr>
          <w:p w14:paraId="0725AB5A" w14:textId="77777777" w:rsidR="00831F84" w:rsidRDefault="00831F84" w:rsidP="00253F01">
            <w:pPr>
              <w:pStyle w:val="TAC"/>
              <w:rPr>
                <w:lang w:eastAsia="ko-KR"/>
              </w:rPr>
            </w:pPr>
          </w:p>
        </w:tc>
        <w:tc>
          <w:tcPr>
            <w:tcW w:w="673" w:type="pct"/>
            <w:vMerge/>
            <w:tcBorders>
              <w:left w:val="single" w:sz="4" w:space="0" w:color="auto"/>
              <w:right w:val="single" w:sz="4" w:space="0" w:color="auto"/>
            </w:tcBorders>
            <w:vAlign w:val="center"/>
          </w:tcPr>
          <w:p w14:paraId="0725AB5B" w14:textId="77777777" w:rsidR="00831F84" w:rsidRDefault="00831F84"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5C" w14:textId="77777777" w:rsidR="00831F84" w:rsidRDefault="00831F84">
            <w:pPr>
              <w:pStyle w:val="TAC"/>
              <w:rPr>
                <w:rFonts w:eastAsia="SimSun"/>
                <w:lang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AB5D"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5E"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F"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0"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1"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2" w14:textId="77777777" w:rsidR="00831F84" w:rsidRDefault="00831F84">
            <w:pPr>
              <w:pStyle w:val="TAC"/>
            </w:pPr>
            <w:r>
              <w:rPr>
                <w:lang w:eastAsia="ja-JP"/>
              </w:rPr>
              <w:t>Yes</w:t>
            </w:r>
          </w:p>
        </w:tc>
        <w:tc>
          <w:tcPr>
            <w:tcW w:w="596" w:type="pct"/>
            <w:vMerge/>
            <w:tcBorders>
              <w:left w:val="single" w:sz="4" w:space="0" w:color="auto"/>
              <w:right w:val="single" w:sz="4" w:space="0" w:color="auto"/>
            </w:tcBorders>
            <w:vAlign w:val="center"/>
          </w:tcPr>
          <w:p w14:paraId="0725AB63" w14:textId="77777777" w:rsidR="00831F84" w:rsidRDefault="00831F84" w:rsidP="00253F01">
            <w:pPr>
              <w:pStyle w:val="TAC"/>
              <w:rPr>
                <w:lang w:eastAsia="ja-JP"/>
              </w:rPr>
            </w:pPr>
          </w:p>
        </w:tc>
        <w:tc>
          <w:tcPr>
            <w:tcW w:w="663" w:type="pct"/>
            <w:vMerge/>
            <w:tcBorders>
              <w:left w:val="single" w:sz="4" w:space="0" w:color="auto"/>
              <w:right w:val="single" w:sz="4" w:space="0" w:color="auto"/>
            </w:tcBorders>
            <w:vAlign w:val="center"/>
          </w:tcPr>
          <w:p w14:paraId="0725AB64" w14:textId="77777777" w:rsidR="00831F84" w:rsidRDefault="00831F84" w:rsidP="00253F01">
            <w:pPr>
              <w:pStyle w:val="TAC"/>
              <w:rPr>
                <w:lang w:eastAsia="ko-KR"/>
              </w:rPr>
            </w:pPr>
          </w:p>
        </w:tc>
      </w:tr>
      <w:tr w:rsidR="00831F84" w14:paraId="0725AB71" w14:textId="77777777" w:rsidTr="006E0696">
        <w:trPr>
          <w:trHeight w:val="340"/>
          <w:jc w:val="center"/>
        </w:trPr>
        <w:tc>
          <w:tcPr>
            <w:tcW w:w="915" w:type="pct"/>
            <w:vMerge/>
            <w:tcBorders>
              <w:left w:val="single" w:sz="4" w:space="0" w:color="auto"/>
              <w:right w:val="single" w:sz="4" w:space="0" w:color="auto"/>
            </w:tcBorders>
            <w:vAlign w:val="center"/>
          </w:tcPr>
          <w:p w14:paraId="0725AB66" w14:textId="77777777" w:rsidR="00831F84" w:rsidRDefault="00831F84" w:rsidP="00253F01">
            <w:pPr>
              <w:pStyle w:val="TAC"/>
              <w:rPr>
                <w:lang w:eastAsia="ko-KR"/>
              </w:rPr>
            </w:pPr>
          </w:p>
        </w:tc>
        <w:tc>
          <w:tcPr>
            <w:tcW w:w="673" w:type="pct"/>
            <w:vMerge/>
            <w:tcBorders>
              <w:left w:val="single" w:sz="4" w:space="0" w:color="auto"/>
              <w:right w:val="single" w:sz="4" w:space="0" w:color="auto"/>
            </w:tcBorders>
            <w:vAlign w:val="center"/>
          </w:tcPr>
          <w:p w14:paraId="0725AB67" w14:textId="77777777" w:rsidR="00831F84" w:rsidRDefault="00831F84"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68" w14:textId="77777777" w:rsidR="00831F84" w:rsidRDefault="00831F84">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B69"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6A" w14:textId="77777777" w:rsidR="00831F84" w:rsidRDefault="00831F84">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6B" w14:textId="77777777" w:rsidR="00831F84" w:rsidRDefault="00831F84">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C" w14:textId="77777777" w:rsidR="00831F84" w:rsidRDefault="00831F84">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D" w14:textId="77777777" w:rsidR="00831F84" w:rsidRDefault="00831F84">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E" w14:textId="77777777" w:rsidR="00831F84" w:rsidRDefault="00831F84">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AB6F" w14:textId="77777777" w:rsidR="00831F84" w:rsidRDefault="00831F84" w:rsidP="00253F01">
            <w:pPr>
              <w:pStyle w:val="TAC"/>
              <w:rPr>
                <w:lang w:eastAsia="ja-JP"/>
              </w:rPr>
            </w:pPr>
          </w:p>
        </w:tc>
        <w:tc>
          <w:tcPr>
            <w:tcW w:w="663" w:type="pct"/>
            <w:vMerge/>
            <w:tcBorders>
              <w:left w:val="single" w:sz="4" w:space="0" w:color="auto"/>
              <w:right w:val="single" w:sz="4" w:space="0" w:color="auto"/>
            </w:tcBorders>
            <w:vAlign w:val="center"/>
          </w:tcPr>
          <w:p w14:paraId="0725AB70" w14:textId="77777777" w:rsidR="00831F84" w:rsidRDefault="00831F84" w:rsidP="00253F01">
            <w:pPr>
              <w:pStyle w:val="TAC"/>
              <w:rPr>
                <w:lang w:eastAsia="ko-KR"/>
              </w:rPr>
            </w:pPr>
          </w:p>
        </w:tc>
      </w:tr>
      <w:tr w:rsidR="00831F84" w14:paraId="0725AB7D" w14:textId="77777777" w:rsidTr="006E0696">
        <w:trPr>
          <w:trHeight w:val="340"/>
          <w:jc w:val="center"/>
        </w:trPr>
        <w:tc>
          <w:tcPr>
            <w:tcW w:w="915" w:type="pct"/>
            <w:vMerge/>
            <w:tcBorders>
              <w:left w:val="single" w:sz="4" w:space="0" w:color="auto"/>
              <w:bottom w:val="single" w:sz="4" w:space="0" w:color="auto"/>
              <w:right w:val="single" w:sz="4" w:space="0" w:color="auto"/>
            </w:tcBorders>
            <w:vAlign w:val="center"/>
          </w:tcPr>
          <w:p w14:paraId="0725AB72" w14:textId="77777777" w:rsidR="00831F84" w:rsidRDefault="00831F84" w:rsidP="00253F01">
            <w:pPr>
              <w:pStyle w:val="TAC"/>
              <w:rPr>
                <w:lang w:eastAsia="ko-KR"/>
              </w:rPr>
            </w:pPr>
          </w:p>
        </w:tc>
        <w:tc>
          <w:tcPr>
            <w:tcW w:w="673" w:type="pct"/>
            <w:vMerge/>
            <w:tcBorders>
              <w:left w:val="single" w:sz="4" w:space="0" w:color="auto"/>
              <w:bottom w:val="single" w:sz="4" w:space="0" w:color="auto"/>
              <w:right w:val="single" w:sz="4" w:space="0" w:color="auto"/>
            </w:tcBorders>
            <w:vAlign w:val="center"/>
          </w:tcPr>
          <w:p w14:paraId="0725AB73" w14:textId="77777777" w:rsidR="00831F84" w:rsidRDefault="00831F84"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74" w14:textId="77777777" w:rsidR="00831F84" w:rsidRDefault="00831F84">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AB75"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76" w14:textId="77777777" w:rsidR="00831F84" w:rsidRDefault="00831F84">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77"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8"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9"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A" w14:textId="77777777" w:rsidR="00831F84" w:rsidRDefault="00831F84">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AB7B" w14:textId="77777777" w:rsidR="00831F84" w:rsidRDefault="00831F84" w:rsidP="00253F01">
            <w:pPr>
              <w:pStyle w:val="TAC"/>
              <w:rPr>
                <w:lang w:eastAsia="ja-JP"/>
              </w:rPr>
            </w:pPr>
          </w:p>
        </w:tc>
        <w:tc>
          <w:tcPr>
            <w:tcW w:w="663" w:type="pct"/>
            <w:vMerge/>
            <w:tcBorders>
              <w:left w:val="single" w:sz="4" w:space="0" w:color="auto"/>
              <w:bottom w:val="single" w:sz="4" w:space="0" w:color="auto"/>
              <w:right w:val="single" w:sz="4" w:space="0" w:color="auto"/>
            </w:tcBorders>
            <w:vAlign w:val="center"/>
          </w:tcPr>
          <w:p w14:paraId="0725AB7C" w14:textId="77777777" w:rsidR="00831F84" w:rsidRDefault="00831F84" w:rsidP="00253F01">
            <w:pPr>
              <w:pStyle w:val="TAC"/>
              <w:rPr>
                <w:lang w:eastAsia="ko-KR"/>
              </w:rPr>
            </w:pPr>
          </w:p>
        </w:tc>
      </w:tr>
    </w:tbl>
    <w:p w14:paraId="0725AB7E" w14:textId="77777777" w:rsidR="00831F84" w:rsidRDefault="00831F84" w:rsidP="00831F84">
      <w:pPr>
        <w:rPr>
          <w:color w:val="000000" w:themeColor="text1"/>
          <w:lang w:val="en-US"/>
        </w:rPr>
      </w:pPr>
    </w:p>
    <w:p w14:paraId="0725AB7F" w14:textId="77777777" w:rsidR="00831F84" w:rsidRDefault="00831F84" w:rsidP="000003F0">
      <w:pPr>
        <w:pStyle w:val="Heading4"/>
        <w:rPr>
          <w:lang w:val="en-US" w:eastAsia="ko-KR"/>
        </w:rPr>
      </w:pPr>
      <w:bookmarkStart w:id="189" w:name="_Toc87877047"/>
      <w:r>
        <w:rPr>
          <w:rFonts w:hint="eastAsia"/>
          <w:color w:val="000000" w:themeColor="text1"/>
          <w:lang w:val="en-US" w:eastAsia="zh-CN"/>
        </w:rPr>
        <w:t>7.9</w:t>
      </w:r>
      <w:r>
        <w:rPr>
          <w:color w:val="000000" w:themeColor="text1"/>
          <w:lang w:val="en-US"/>
        </w:rPr>
        <w:t>.</w:t>
      </w:r>
      <w:r>
        <w:rPr>
          <w:color w:val="000000" w:themeColor="text1"/>
          <w:lang w:val="en-US" w:eastAsia="ko-KR"/>
        </w:rPr>
        <w:t>1.</w:t>
      </w:r>
      <w:r>
        <w:rPr>
          <w:rFonts w:hint="eastAsia"/>
          <w:color w:val="000000" w:themeColor="text1"/>
          <w:lang w:val="en-US" w:eastAsia="zh-CN"/>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rFonts w:hint="eastAsia"/>
          <w:lang w:val="en-US" w:eastAsia="zh-CN"/>
        </w:rPr>
        <w:t>3</w:t>
      </w:r>
      <w:r>
        <w:rPr>
          <w:lang w:eastAsia="ko-KR"/>
        </w:rPr>
        <w:t>A-</w:t>
      </w:r>
      <w:r>
        <w:rPr>
          <w:rFonts w:hint="eastAsia"/>
          <w:lang w:val="en-US" w:eastAsia="zh-CN"/>
        </w:rPr>
        <w:t>7</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89"/>
    </w:p>
    <w:p w14:paraId="0725AB80" w14:textId="51F34376" w:rsidR="00831F84" w:rsidRDefault="00831F84" w:rsidP="00831F84">
      <w:pPr>
        <w:rPr>
          <w:color w:val="000000" w:themeColor="text1"/>
          <w:lang w:val="en-US" w:eastAsia="zh-CN"/>
        </w:rPr>
      </w:pPr>
      <w:r>
        <w:rPr>
          <w:rFonts w:hint="eastAsia"/>
          <w:color w:val="000000" w:themeColor="text1"/>
          <w:lang w:val="en-US" w:eastAsia="zh-CN"/>
        </w:rPr>
        <w:t>For 2UL/4DL LTE CA band combination, the additional MSD caused by the intermodulation products of two ULs from CA_3A-20A falls into band 7 or band 38 would be defined.  According to the co-existence studies for the 2UL configu</w:t>
      </w:r>
      <w:r w:rsidR="00BD74BC">
        <w:rPr>
          <w:color w:val="000000" w:themeColor="text1"/>
          <w:lang w:val="en-US" w:eastAsia="zh-CN"/>
        </w:rPr>
        <w:t>r</w:t>
      </w:r>
      <w:r>
        <w:rPr>
          <w:rFonts w:hint="eastAsia"/>
          <w:color w:val="000000" w:themeColor="text1"/>
          <w:lang w:val="en-US" w:eastAsia="zh-CN"/>
        </w:rPr>
        <w:t xml:space="preserve">ation of </w:t>
      </w:r>
      <w:r>
        <w:rPr>
          <w:rFonts w:hint="eastAsia"/>
          <w:color w:val="000000" w:themeColor="text1"/>
          <w:lang w:val="en-US" w:eastAsia="ja-JP"/>
        </w:rPr>
        <w:t>CA_3A-20A</w:t>
      </w:r>
      <w:r>
        <w:rPr>
          <w:rFonts w:hint="eastAsia"/>
          <w:color w:val="000000" w:themeColor="text1"/>
          <w:lang w:val="en-US" w:eastAsia="zh-CN"/>
        </w:rPr>
        <w:t>, it can be found that:</w:t>
      </w:r>
    </w:p>
    <w:p w14:paraId="0725AB82" w14:textId="7C6FE639" w:rsidR="00831F84" w:rsidRDefault="00831F84" w:rsidP="00253F01">
      <w:pPr>
        <w:pStyle w:val="B1"/>
        <w:rPr>
          <w:lang w:val="en-US" w:eastAsia="ko-KR"/>
        </w:rPr>
      </w:pPr>
      <w:r>
        <w:rPr>
          <w:rFonts w:hint="eastAsia"/>
          <w:lang w:val="en-US" w:eastAsia="zh-CN"/>
        </w:rPr>
        <w:t>- 2</w:t>
      </w:r>
      <w:r>
        <w:rPr>
          <w:rFonts w:hint="eastAsia"/>
          <w:vertAlign w:val="superscript"/>
          <w:lang w:val="en-US" w:eastAsia="zh-CN"/>
        </w:rPr>
        <w:t>rd</w:t>
      </w:r>
      <w:r>
        <w:rPr>
          <w:rFonts w:hint="eastAsia"/>
          <w:lang w:val="en-US" w:eastAsia="zh-CN"/>
        </w:rPr>
        <w:t xml:space="preserve"> </w:t>
      </w:r>
      <w:r>
        <w:rPr>
          <w:lang w:val="en-US" w:eastAsia="ko-KR"/>
        </w:rPr>
        <w:t xml:space="preserve">IMDs products fall into own Rx of </w:t>
      </w:r>
      <w:r>
        <w:rPr>
          <w:rFonts w:hint="eastAsia"/>
          <w:lang w:val="en-US" w:eastAsia="zh-CN"/>
        </w:rPr>
        <w:t xml:space="preserve">Band n7 and </w:t>
      </w:r>
      <w:r>
        <w:rPr>
          <w:lang w:val="en-US" w:eastAsia="ko-KR"/>
        </w:rPr>
        <w:t xml:space="preserve">Band </w:t>
      </w:r>
      <w:r>
        <w:rPr>
          <w:rFonts w:hint="eastAsia"/>
          <w:lang w:val="en-US" w:eastAsia="zh-CN"/>
        </w:rPr>
        <w:t>38</w:t>
      </w:r>
      <w:r>
        <w:rPr>
          <w:lang w:val="en-US" w:eastAsia="ko-KR"/>
        </w:rPr>
        <w:t>.</w:t>
      </w:r>
    </w:p>
    <w:p w14:paraId="0725AB83" w14:textId="77777777" w:rsidR="00831F84" w:rsidRDefault="00831F84" w:rsidP="000003F0">
      <w:pPr>
        <w:pStyle w:val="Heading4"/>
        <w:rPr>
          <w:lang w:val="en-US"/>
        </w:rPr>
      </w:pPr>
      <w:bookmarkStart w:id="190" w:name="_Toc64445931"/>
      <w:bookmarkStart w:id="191" w:name="_Toc87877048"/>
      <w:r>
        <w:rPr>
          <w:rFonts w:hint="eastAsia"/>
          <w:lang w:val="en-US" w:eastAsia="zh-CN"/>
        </w:rPr>
        <w:t>7.</w:t>
      </w:r>
      <w:r>
        <w:rPr>
          <w:lang w:val="en-US" w:eastAsia="zh-CN"/>
        </w:rPr>
        <w:t>9</w:t>
      </w:r>
      <w:r>
        <w:rPr>
          <w:lang w:val="en-US"/>
        </w:rPr>
        <w:t>.1.</w:t>
      </w:r>
      <w:r>
        <w:rPr>
          <w:lang w:val="en-US" w:eastAsia="ja-JP"/>
        </w:rPr>
        <w:t>3</w:t>
      </w:r>
      <w:r>
        <w:rPr>
          <w:rFonts w:ascii="Calibri" w:hAnsi="Calibri"/>
          <w:sz w:val="21"/>
          <w:szCs w:val="22"/>
          <w:lang w:val="en-US" w:eastAsia="sv-SE"/>
        </w:rPr>
        <w:tab/>
      </w:r>
      <w:r>
        <w:rPr>
          <w:lang w:val="en-US"/>
        </w:rPr>
        <w:t>MSD</w:t>
      </w:r>
      <w:bookmarkEnd w:id="190"/>
      <w:bookmarkEnd w:id="191"/>
    </w:p>
    <w:p w14:paraId="0725AB85" w14:textId="0B8665EF" w:rsidR="00831F84" w:rsidRDefault="00831F84" w:rsidP="00831F84">
      <w:pPr>
        <w:rPr>
          <w:color w:val="000000" w:themeColor="text1"/>
          <w:lang w:eastAsia="ja-JP"/>
        </w:rPr>
      </w:pPr>
      <w:r>
        <w:rPr>
          <w:rFonts w:hint="eastAsia"/>
          <w:color w:val="000000" w:themeColor="text1"/>
          <w:lang w:val="en-US" w:eastAsia="zh-CN"/>
        </w:rPr>
        <w:t xml:space="preserve">According to the co-existence study, some MSD issue needs to be considered. The MSD are discussed in the corresponding fall back 2UL/3DL LTE CA band combination of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7</w:t>
      </w:r>
      <w:r>
        <w:rPr>
          <w:rFonts w:hint="eastAsia"/>
          <w:color w:val="000000" w:themeColor="text1"/>
          <w:lang w:val="en-US" w:eastAsia="ko-KR"/>
        </w:rPr>
        <w:t>A-20A</w:t>
      </w:r>
      <w:r>
        <w:rPr>
          <w:rFonts w:hint="eastAsia"/>
          <w:color w:val="000000" w:themeColor="text1"/>
          <w:lang w:val="en-US" w:eastAsia="zh-CN"/>
        </w:rPr>
        <w:t xml:space="preserve"> and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20</w:t>
      </w:r>
      <w:r>
        <w:rPr>
          <w:rFonts w:hint="eastAsia"/>
          <w:color w:val="000000" w:themeColor="text1"/>
          <w:lang w:val="en-US" w:eastAsia="ko-KR"/>
        </w:rPr>
        <w:t>A-</w:t>
      </w:r>
      <w:r>
        <w:rPr>
          <w:rFonts w:hint="eastAsia"/>
          <w:color w:val="000000" w:themeColor="text1"/>
          <w:lang w:val="en-US" w:eastAsia="zh-CN"/>
        </w:rPr>
        <w:t>38</w:t>
      </w:r>
      <w:r>
        <w:rPr>
          <w:rFonts w:hint="eastAsia"/>
          <w:color w:val="000000" w:themeColor="text1"/>
          <w:lang w:val="en-US" w:eastAsia="ko-KR"/>
        </w:rPr>
        <w:t>A</w:t>
      </w:r>
      <w:r>
        <w:rPr>
          <w:rFonts w:hint="eastAsia"/>
          <w:color w:val="000000" w:themeColor="text1"/>
          <w:lang w:val="en-US" w:eastAsia="zh-CN"/>
        </w:rPr>
        <w:t>, and it also have been captured in the corresponding fallback 2UL/3DL configuration, which means there is no need to consider additional MSD requirements for this combination.</w:t>
      </w:r>
    </w:p>
    <w:p w14:paraId="0725AB86" w14:textId="77777777" w:rsidR="00831F84" w:rsidRDefault="00831F84" w:rsidP="000003F0">
      <w:pPr>
        <w:pStyle w:val="Heading4"/>
        <w:rPr>
          <w:lang w:val="en-US"/>
        </w:rPr>
      </w:pPr>
      <w:bookmarkStart w:id="192" w:name="_Toc64445932"/>
      <w:bookmarkStart w:id="193" w:name="_Toc87877049"/>
      <w:r>
        <w:rPr>
          <w:rFonts w:hint="eastAsia"/>
          <w:lang w:val="en-US" w:eastAsia="zh-CN"/>
        </w:rPr>
        <w:t>7.</w:t>
      </w:r>
      <w:r>
        <w:rPr>
          <w:lang w:val="en-US" w:eastAsia="zh-CN"/>
        </w:rPr>
        <w:t>9</w:t>
      </w:r>
      <w:r>
        <w:rPr>
          <w:lang w:val="en-US"/>
        </w:rPr>
        <w:t>.1.</w:t>
      </w:r>
      <w:r>
        <w:rPr>
          <w:lang w:val="en-US" w:eastAsia="ja-JP"/>
        </w:rPr>
        <w:t>4</w:t>
      </w:r>
      <w:r>
        <w:rPr>
          <w:lang w:val="en-US"/>
        </w:rPr>
        <w:tab/>
        <w:t>∆TIB and ∆RIB values</w:t>
      </w:r>
      <w:bookmarkEnd w:id="192"/>
      <w:bookmarkEnd w:id="193"/>
    </w:p>
    <w:p w14:paraId="0725AB88" w14:textId="3E0140D7" w:rsidR="00831F84" w:rsidRPr="000D6C22" w:rsidRDefault="00831F84" w:rsidP="00253F01">
      <w:r>
        <w:rPr>
          <w:rFonts w:hint="eastAsia"/>
          <w:color w:val="000000" w:themeColor="text1"/>
          <w:lang w:val="en-US" w:eastAsia="zh-CN"/>
        </w:rPr>
        <w:t>T</w:t>
      </w:r>
      <w:r>
        <w:rPr>
          <w:rFonts w:hint="eastAsia"/>
          <w:color w:val="000000" w:themeColor="text1"/>
          <w:lang w:val="en-US" w:eastAsia="ja-JP"/>
        </w:rPr>
        <w:t xml:space="preserve">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AB89" w14:textId="77777777" w:rsidR="00C03E15" w:rsidRDefault="00C03E15" w:rsidP="000003F0">
      <w:pPr>
        <w:pStyle w:val="Heading1"/>
      </w:pPr>
      <w:bookmarkStart w:id="194" w:name="_Toc87877050"/>
      <w:r>
        <w:t>8</w:t>
      </w:r>
      <w:r w:rsidRPr="004D3578">
        <w:tab/>
      </w:r>
      <w:r>
        <w:t>LTE-A inter-band CA for 5 bands DL with 2 bands UL: Specific Band Combination Part</w:t>
      </w:r>
      <w:bookmarkEnd w:id="194"/>
    </w:p>
    <w:p w14:paraId="0725AB8A" w14:textId="77777777" w:rsidR="004E6CEF" w:rsidRDefault="004E6CEF" w:rsidP="000003F0">
      <w:pPr>
        <w:pStyle w:val="Heading2"/>
      </w:pPr>
      <w:bookmarkStart w:id="195" w:name="tsgNames"/>
      <w:bookmarkStart w:id="196" w:name="_Toc87877051"/>
      <w:bookmarkEnd w:id="195"/>
      <w:r>
        <w:rPr>
          <w:lang w:val="en-US"/>
        </w:rPr>
        <w:t>8.1</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8 and Band 38 DL </w:t>
      </w:r>
      <w:r>
        <w:rPr>
          <w:rFonts w:eastAsia="Malgun Gothic"/>
          <w:lang w:eastAsia="ko-KR"/>
        </w:rPr>
        <w:t>with 2</w:t>
      </w:r>
      <w:r>
        <w:t xml:space="preserve"> bands UL</w:t>
      </w:r>
      <w:bookmarkEnd w:id="196"/>
    </w:p>
    <w:p w14:paraId="0725AB8C" w14:textId="77777777" w:rsidR="00B950B9" w:rsidRDefault="00B950B9" w:rsidP="000003F0">
      <w:pPr>
        <w:pStyle w:val="Heading3"/>
        <w:rPr>
          <w:rFonts w:ascii="Calibri" w:hAnsi="Calibri"/>
          <w:sz w:val="22"/>
          <w:szCs w:val="22"/>
          <w:lang w:eastAsia="sv-SE"/>
        </w:rPr>
      </w:pPr>
      <w:bookmarkStart w:id="197" w:name="_Toc87877052"/>
      <w:r>
        <w:t>8.1</w:t>
      </w:r>
      <w:r>
        <w:rPr>
          <w:lang w:eastAsia="ko-KR"/>
        </w:rPr>
        <w:t>.1</w:t>
      </w:r>
      <w:r>
        <w:rPr>
          <w:rFonts w:ascii="Calibri" w:hAnsi="Calibri"/>
          <w:sz w:val="22"/>
          <w:szCs w:val="22"/>
          <w:lang w:eastAsia="sv-SE"/>
        </w:rPr>
        <w:tab/>
      </w:r>
      <w:r>
        <w:t>List of specific combination issues</w:t>
      </w:r>
      <w:bookmarkEnd w:id="197"/>
    </w:p>
    <w:p w14:paraId="0725AB8D" w14:textId="77777777" w:rsidR="00B950B9" w:rsidRDefault="00B950B9" w:rsidP="000003F0">
      <w:pPr>
        <w:pStyle w:val="Heading4"/>
        <w:rPr>
          <w:lang w:val="en-US" w:eastAsia="ko-KR"/>
        </w:rPr>
      </w:pPr>
      <w:bookmarkStart w:id="198" w:name="_Toc87877053"/>
      <w:r>
        <w:rPr>
          <w:lang w:val="en-US" w:eastAsia="ja-JP"/>
        </w:rPr>
        <w:t>8.1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98"/>
    </w:p>
    <w:p w14:paraId="0725AB8E" w14:textId="77777777" w:rsidR="00B950B9" w:rsidRDefault="00B950B9" w:rsidP="00253F01">
      <w:pPr>
        <w:pStyle w:val="TH"/>
      </w:pPr>
      <w:r>
        <w:t xml:space="preserve">Table </w:t>
      </w:r>
      <w:r>
        <w:rPr>
          <w:lang w:val="en-US" w:eastAsia="ja-JP"/>
        </w:rPr>
        <w:t>8.1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B950B9" w14:paraId="0725AB90"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B8F" w14:textId="77777777" w:rsidR="00B950B9" w:rsidRDefault="00B950B9" w:rsidP="00253F01">
            <w:pPr>
              <w:pStyle w:val="TAH"/>
            </w:pPr>
            <w:r>
              <w:t>E-UTRA CA configuration / Bandwidth combination set</w:t>
            </w:r>
          </w:p>
        </w:tc>
      </w:tr>
      <w:tr w:rsidR="00B950B9" w14:paraId="0725AB9D"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0725AB91" w14:textId="77777777" w:rsidR="00B950B9" w:rsidRDefault="00B950B9"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B92" w14:textId="77777777" w:rsidR="00B950B9" w:rsidRDefault="00B950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93" w14:textId="77777777" w:rsidR="00B950B9" w:rsidRDefault="00B950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4" w14:textId="77777777" w:rsidR="00B950B9" w:rsidRDefault="00B950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5" w14:textId="77777777" w:rsidR="00B950B9" w:rsidRDefault="00B950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6" w14:textId="77777777" w:rsidR="00B950B9" w:rsidRDefault="00B950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7" w14:textId="77777777" w:rsidR="00B950B9" w:rsidRDefault="00B950B9">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8" w14:textId="77777777" w:rsidR="00B950B9" w:rsidRDefault="00B950B9">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9" w14:textId="77777777" w:rsidR="00B950B9" w:rsidRDefault="00B950B9">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B9A" w14:textId="77777777" w:rsidR="00B950B9" w:rsidRDefault="00B950B9">
            <w:pPr>
              <w:pStyle w:val="TAH"/>
            </w:pPr>
            <w:r>
              <w:t>Maximum aggregated bandwidth</w:t>
            </w:r>
          </w:p>
          <w:p w14:paraId="0725AB9B" w14:textId="77777777" w:rsidR="00B950B9" w:rsidRDefault="00B950B9">
            <w:pPr>
              <w:pStyle w:val="TAH"/>
            </w:pPr>
            <w: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0725AB9C" w14:textId="77777777" w:rsidR="00B950B9" w:rsidRDefault="00B950B9">
            <w:pPr>
              <w:pStyle w:val="TAH"/>
            </w:pPr>
            <w:r>
              <w:t>Bandwidth combination set</w:t>
            </w:r>
          </w:p>
        </w:tc>
      </w:tr>
      <w:tr w:rsidR="00B950B9" w14:paraId="0725ABAB"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0725AB9E" w14:textId="77777777" w:rsidR="00B950B9" w:rsidRDefault="00B950B9" w:rsidP="00253F01">
            <w:pPr>
              <w:pStyle w:val="TAC"/>
              <w:rPr>
                <w:lang w:eastAsia="ko-KR"/>
              </w:rPr>
            </w:pPr>
            <w:r>
              <w:rPr>
                <w:lang w:eastAsia="ja-JP"/>
              </w:rPr>
              <w:t>CA_1A-3A-7A-8A-38A</w:t>
            </w:r>
          </w:p>
        </w:tc>
        <w:tc>
          <w:tcPr>
            <w:tcW w:w="739" w:type="pct"/>
            <w:vMerge w:val="restart"/>
            <w:tcBorders>
              <w:top w:val="single" w:sz="4" w:space="0" w:color="auto"/>
              <w:left w:val="single" w:sz="4" w:space="0" w:color="auto"/>
              <w:right w:val="single" w:sz="4" w:space="0" w:color="auto"/>
            </w:tcBorders>
            <w:vAlign w:val="center"/>
            <w:hideMark/>
          </w:tcPr>
          <w:p w14:paraId="0725AB9F" w14:textId="247D8676" w:rsidR="00B950B9" w:rsidRDefault="00B950B9" w:rsidP="00E205C8">
            <w:pPr>
              <w:pStyle w:val="TAC"/>
              <w:rPr>
                <w:lang w:eastAsia="ja-JP"/>
              </w:rPr>
            </w:pPr>
            <w:r>
              <w:rPr>
                <w:lang w:eastAsia="ja-JP"/>
              </w:rPr>
              <w:t>CA_1A-3A</w:t>
            </w:r>
          </w:p>
          <w:p w14:paraId="0725ABA0" w14:textId="77777777" w:rsidR="00B950B9" w:rsidRDefault="00B950B9" w:rsidP="00E205C8">
            <w:pPr>
              <w:pStyle w:val="TAC"/>
              <w:rPr>
                <w:lang w:eastAsia="ja-JP"/>
              </w:rPr>
            </w:pPr>
            <w:r>
              <w:rPr>
                <w:lang w:eastAsia="ja-JP"/>
              </w:rPr>
              <w:t>CA_1A-8A</w:t>
            </w:r>
          </w:p>
          <w:p w14:paraId="0725ABA1" w14:textId="6B544F10" w:rsidR="00E205C8" w:rsidRDefault="00B950B9" w:rsidP="00E205C8">
            <w:pPr>
              <w:pStyle w:val="TAC"/>
              <w:rPr>
                <w:lang w:eastAsia="ja-JP"/>
              </w:rPr>
            </w:pPr>
            <w:r>
              <w:rPr>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A2" w14:textId="77777777" w:rsidR="00B950B9" w:rsidRDefault="00B950B9">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BA3" w14:textId="77777777" w:rsidR="00B950B9" w:rsidRDefault="00B950B9">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BA4" w14:textId="77777777" w:rsidR="00B950B9" w:rsidRDefault="00B950B9">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5"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6"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7"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8" w14:textId="77777777" w:rsidR="00B950B9" w:rsidRDefault="00B950B9">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BA9" w14:textId="77777777" w:rsidR="00B950B9" w:rsidRDefault="00B950B9">
            <w:pPr>
              <w:pStyle w:val="TAC"/>
              <w:rPr>
                <w:lang w:eastAsia="ja-JP"/>
              </w:rPr>
            </w:pPr>
            <w:r>
              <w:rPr>
                <w:lang w:val="it-IT" w:eastAsia="ja-JP"/>
              </w:rPr>
              <w:t>90</w:t>
            </w:r>
          </w:p>
        </w:tc>
        <w:tc>
          <w:tcPr>
            <w:tcW w:w="664" w:type="pct"/>
            <w:vMerge w:val="restart"/>
            <w:tcBorders>
              <w:top w:val="single" w:sz="4" w:space="0" w:color="auto"/>
              <w:left w:val="single" w:sz="4" w:space="0" w:color="auto"/>
              <w:right w:val="single" w:sz="4" w:space="0" w:color="auto"/>
            </w:tcBorders>
            <w:vAlign w:val="center"/>
            <w:hideMark/>
          </w:tcPr>
          <w:p w14:paraId="0725ABAA" w14:textId="77777777" w:rsidR="00B950B9" w:rsidRDefault="00B950B9">
            <w:pPr>
              <w:pStyle w:val="TAC"/>
              <w:rPr>
                <w:lang w:eastAsia="ko-KR"/>
              </w:rPr>
            </w:pPr>
            <w:r>
              <w:rPr>
                <w:lang w:eastAsia="ko-KR"/>
              </w:rPr>
              <w:t>0</w:t>
            </w:r>
          </w:p>
        </w:tc>
      </w:tr>
      <w:tr w:rsidR="00B950B9" w14:paraId="0725ABB7" w14:textId="77777777" w:rsidTr="00845C4D">
        <w:trPr>
          <w:trHeight w:val="283"/>
          <w:jc w:val="center"/>
        </w:trPr>
        <w:tc>
          <w:tcPr>
            <w:tcW w:w="0" w:type="auto"/>
            <w:vMerge/>
            <w:tcBorders>
              <w:left w:val="single" w:sz="4" w:space="0" w:color="auto"/>
              <w:right w:val="single" w:sz="4" w:space="0" w:color="auto"/>
            </w:tcBorders>
            <w:vAlign w:val="center"/>
            <w:hideMark/>
          </w:tcPr>
          <w:p w14:paraId="0725ABAC" w14:textId="77777777" w:rsidR="00B950B9" w:rsidRDefault="00B950B9" w:rsidP="00253F01">
            <w:pPr>
              <w:pStyle w:val="TAC"/>
              <w:rPr>
                <w:lang w:eastAsia="ko-KR"/>
              </w:rPr>
            </w:pPr>
          </w:p>
        </w:tc>
        <w:tc>
          <w:tcPr>
            <w:tcW w:w="0" w:type="auto"/>
            <w:vMerge/>
            <w:tcBorders>
              <w:left w:val="single" w:sz="4" w:space="0" w:color="auto"/>
              <w:right w:val="single" w:sz="4" w:space="0" w:color="auto"/>
            </w:tcBorders>
            <w:vAlign w:val="center"/>
            <w:hideMark/>
          </w:tcPr>
          <w:p w14:paraId="0725ABAD" w14:textId="77777777" w:rsidR="00B950B9" w:rsidRDefault="00B950B9"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AE" w14:textId="77777777" w:rsidR="00B950B9" w:rsidRDefault="00B950B9">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BAF" w14:textId="77777777" w:rsidR="00B950B9" w:rsidRDefault="00B950B9">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BB0" w14:textId="77777777" w:rsidR="00B950B9" w:rsidRDefault="00B950B9">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1"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2"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B3" w14:textId="77777777" w:rsidR="00B950B9" w:rsidRDefault="00B950B9">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BB4" w14:textId="77777777" w:rsidR="00B950B9" w:rsidRDefault="00B950B9">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BB5" w14:textId="77777777" w:rsidR="00B950B9" w:rsidRDefault="00B950B9" w:rsidP="00253F01">
            <w:pPr>
              <w:pStyle w:val="TAC"/>
              <w:rPr>
                <w:lang w:eastAsia="ja-JP"/>
              </w:rPr>
            </w:pPr>
          </w:p>
        </w:tc>
        <w:tc>
          <w:tcPr>
            <w:tcW w:w="0" w:type="auto"/>
            <w:vMerge/>
            <w:tcBorders>
              <w:left w:val="single" w:sz="4" w:space="0" w:color="auto"/>
              <w:right w:val="single" w:sz="4" w:space="0" w:color="auto"/>
            </w:tcBorders>
            <w:vAlign w:val="center"/>
            <w:hideMark/>
          </w:tcPr>
          <w:p w14:paraId="0725ABB6" w14:textId="77777777" w:rsidR="00B950B9" w:rsidRDefault="00B950B9" w:rsidP="00253F01">
            <w:pPr>
              <w:pStyle w:val="TAC"/>
              <w:rPr>
                <w:lang w:eastAsia="ko-KR"/>
              </w:rPr>
            </w:pPr>
          </w:p>
        </w:tc>
      </w:tr>
      <w:tr w:rsidR="00B950B9" w14:paraId="0725ABC3" w14:textId="77777777" w:rsidTr="00845C4D">
        <w:trPr>
          <w:trHeight w:val="340"/>
          <w:jc w:val="center"/>
        </w:trPr>
        <w:tc>
          <w:tcPr>
            <w:tcW w:w="0" w:type="auto"/>
            <w:vMerge/>
            <w:tcBorders>
              <w:left w:val="single" w:sz="4" w:space="0" w:color="auto"/>
              <w:right w:val="single" w:sz="4" w:space="0" w:color="auto"/>
            </w:tcBorders>
            <w:vAlign w:val="center"/>
            <w:hideMark/>
          </w:tcPr>
          <w:p w14:paraId="0725ABB8" w14:textId="77777777" w:rsidR="00B950B9" w:rsidRDefault="00B950B9" w:rsidP="00253F01">
            <w:pPr>
              <w:pStyle w:val="TAC"/>
              <w:rPr>
                <w:lang w:eastAsia="ko-KR"/>
              </w:rPr>
            </w:pPr>
          </w:p>
        </w:tc>
        <w:tc>
          <w:tcPr>
            <w:tcW w:w="0" w:type="auto"/>
            <w:vMerge/>
            <w:tcBorders>
              <w:left w:val="single" w:sz="4" w:space="0" w:color="auto"/>
              <w:right w:val="single" w:sz="4" w:space="0" w:color="auto"/>
            </w:tcBorders>
            <w:vAlign w:val="center"/>
            <w:hideMark/>
          </w:tcPr>
          <w:p w14:paraId="0725ABB9" w14:textId="77777777" w:rsidR="00B950B9" w:rsidRDefault="00B950B9"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BA" w14:textId="77777777" w:rsidR="00B950B9" w:rsidRDefault="00B950B9">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BBB" w14:textId="77777777" w:rsidR="00B950B9" w:rsidRDefault="00B950B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BBC" w14:textId="77777777" w:rsidR="00B950B9" w:rsidRDefault="00B950B9">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D" w14:textId="77777777" w:rsidR="00B950B9" w:rsidRDefault="00B950B9">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E" w14:textId="77777777" w:rsidR="00B950B9" w:rsidRDefault="00B950B9">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BF" w14:textId="77777777" w:rsidR="00B950B9" w:rsidRDefault="00B950B9">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0" w14:textId="77777777" w:rsidR="00B950B9" w:rsidRDefault="00B950B9">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BC1" w14:textId="77777777" w:rsidR="00B950B9" w:rsidRDefault="00B950B9" w:rsidP="00253F01">
            <w:pPr>
              <w:pStyle w:val="TAC"/>
              <w:rPr>
                <w:lang w:eastAsia="ja-JP"/>
              </w:rPr>
            </w:pPr>
          </w:p>
        </w:tc>
        <w:tc>
          <w:tcPr>
            <w:tcW w:w="0" w:type="auto"/>
            <w:vMerge/>
            <w:tcBorders>
              <w:left w:val="single" w:sz="4" w:space="0" w:color="auto"/>
              <w:right w:val="single" w:sz="4" w:space="0" w:color="auto"/>
            </w:tcBorders>
            <w:vAlign w:val="center"/>
            <w:hideMark/>
          </w:tcPr>
          <w:p w14:paraId="0725ABC2" w14:textId="77777777" w:rsidR="00B950B9" w:rsidRDefault="00B950B9" w:rsidP="00253F01">
            <w:pPr>
              <w:pStyle w:val="TAC"/>
              <w:rPr>
                <w:lang w:eastAsia="ko-KR"/>
              </w:rPr>
            </w:pPr>
          </w:p>
        </w:tc>
      </w:tr>
      <w:tr w:rsidR="00B950B9" w14:paraId="0725ABCF" w14:textId="77777777" w:rsidTr="00845C4D">
        <w:trPr>
          <w:trHeight w:val="340"/>
          <w:jc w:val="center"/>
        </w:trPr>
        <w:tc>
          <w:tcPr>
            <w:tcW w:w="0" w:type="auto"/>
            <w:vMerge/>
            <w:tcBorders>
              <w:left w:val="single" w:sz="4" w:space="0" w:color="auto"/>
              <w:right w:val="single" w:sz="4" w:space="0" w:color="auto"/>
            </w:tcBorders>
            <w:vAlign w:val="center"/>
          </w:tcPr>
          <w:p w14:paraId="0725ABC4" w14:textId="77777777" w:rsidR="00B950B9" w:rsidRDefault="00B950B9" w:rsidP="00253F01">
            <w:pPr>
              <w:pStyle w:val="TAC"/>
              <w:rPr>
                <w:lang w:eastAsia="ko-KR"/>
              </w:rPr>
            </w:pPr>
          </w:p>
        </w:tc>
        <w:tc>
          <w:tcPr>
            <w:tcW w:w="0" w:type="auto"/>
            <w:vMerge/>
            <w:tcBorders>
              <w:left w:val="single" w:sz="4" w:space="0" w:color="auto"/>
              <w:right w:val="single" w:sz="4" w:space="0" w:color="auto"/>
            </w:tcBorders>
            <w:vAlign w:val="center"/>
          </w:tcPr>
          <w:p w14:paraId="0725ABC5" w14:textId="77777777" w:rsidR="00B950B9" w:rsidRDefault="00B950B9"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C6" w14:textId="77777777" w:rsidR="00B950B9" w:rsidRDefault="00B950B9">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BC7" w14:textId="77777777" w:rsidR="00B950B9" w:rsidRDefault="00B950B9">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8" w14:textId="77777777" w:rsidR="00B950B9" w:rsidRDefault="00B950B9">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9"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A"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B" w14:textId="77777777" w:rsidR="00B950B9" w:rsidRDefault="00B950B9">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BCC" w14:textId="77777777" w:rsidR="00B950B9" w:rsidRDefault="00B950B9">
            <w:pPr>
              <w:pStyle w:val="TAC"/>
              <w:rPr>
                <w:lang w:val="it-IT"/>
              </w:rPr>
            </w:pPr>
          </w:p>
        </w:tc>
        <w:tc>
          <w:tcPr>
            <w:tcW w:w="0" w:type="auto"/>
            <w:vMerge/>
            <w:tcBorders>
              <w:left w:val="single" w:sz="4" w:space="0" w:color="auto"/>
              <w:right w:val="single" w:sz="4" w:space="0" w:color="auto"/>
            </w:tcBorders>
            <w:vAlign w:val="center"/>
          </w:tcPr>
          <w:p w14:paraId="0725ABCD" w14:textId="77777777" w:rsidR="00B950B9" w:rsidRDefault="00B950B9" w:rsidP="00253F01">
            <w:pPr>
              <w:pStyle w:val="TAC"/>
              <w:rPr>
                <w:lang w:eastAsia="ja-JP"/>
              </w:rPr>
            </w:pPr>
          </w:p>
        </w:tc>
        <w:tc>
          <w:tcPr>
            <w:tcW w:w="0" w:type="auto"/>
            <w:vMerge/>
            <w:tcBorders>
              <w:left w:val="single" w:sz="4" w:space="0" w:color="auto"/>
              <w:right w:val="single" w:sz="4" w:space="0" w:color="auto"/>
            </w:tcBorders>
            <w:vAlign w:val="center"/>
          </w:tcPr>
          <w:p w14:paraId="0725ABCE" w14:textId="77777777" w:rsidR="00B950B9" w:rsidRDefault="00B950B9" w:rsidP="00253F01">
            <w:pPr>
              <w:pStyle w:val="TAC"/>
              <w:rPr>
                <w:lang w:eastAsia="ko-KR"/>
              </w:rPr>
            </w:pPr>
          </w:p>
        </w:tc>
      </w:tr>
      <w:tr w:rsidR="00B950B9" w14:paraId="0725ABDB" w14:textId="77777777" w:rsidTr="00845C4D">
        <w:trPr>
          <w:trHeight w:val="340"/>
          <w:jc w:val="center"/>
        </w:trPr>
        <w:tc>
          <w:tcPr>
            <w:tcW w:w="0" w:type="auto"/>
            <w:vMerge/>
            <w:tcBorders>
              <w:left w:val="single" w:sz="4" w:space="0" w:color="auto"/>
              <w:right w:val="single" w:sz="4" w:space="0" w:color="auto"/>
            </w:tcBorders>
            <w:vAlign w:val="center"/>
          </w:tcPr>
          <w:p w14:paraId="0725ABD0" w14:textId="77777777" w:rsidR="00B950B9" w:rsidRDefault="00B950B9" w:rsidP="00253F01">
            <w:pPr>
              <w:pStyle w:val="TAC"/>
              <w:rPr>
                <w:lang w:eastAsia="ko-KR"/>
              </w:rPr>
            </w:pPr>
          </w:p>
        </w:tc>
        <w:tc>
          <w:tcPr>
            <w:tcW w:w="0" w:type="auto"/>
            <w:vMerge/>
            <w:tcBorders>
              <w:left w:val="single" w:sz="4" w:space="0" w:color="auto"/>
              <w:right w:val="single" w:sz="4" w:space="0" w:color="auto"/>
            </w:tcBorders>
            <w:vAlign w:val="center"/>
          </w:tcPr>
          <w:p w14:paraId="0725ABD1" w14:textId="77777777" w:rsidR="00B950B9" w:rsidRDefault="00B950B9"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D2" w14:textId="77777777" w:rsidR="00B950B9" w:rsidRDefault="00B950B9">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BD3" w14:textId="77777777" w:rsidR="00B950B9" w:rsidRDefault="00B950B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BD4" w14:textId="77777777" w:rsidR="00B950B9" w:rsidRDefault="00B950B9">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BD5"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6"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7"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8" w14:textId="77777777" w:rsidR="00B950B9" w:rsidRDefault="00B950B9">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BD9" w14:textId="77777777" w:rsidR="00B950B9" w:rsidRDefault="00B950B9" w:rsidP="00253F01">
            <w:pPr>
              <w:pStyle w:val="TAC"/>
              <w:rPr>
                <w:lang w:eastAsia="ja-JP"/>
              </w:rPr>
            </w:pPr>
          </w:p>
        </w:tc>
        <w:tc>
          <w:tcPr>
            <w:tcW w:w="0" w:type="auto"/>
            <w:vMerge/>
            <w:tcBorders>
              <w:left w:val="single" w:sz="4" w:space="0" w:color="auto"/>
              <w:right w:val="single" w:sz="4" w:space="0" w:color="auto"/>
            </w:tcBorders>
            <w:vAlign w:val="center"/>
          </w:tcPr>
          <w:p w14:paraId="0725ABDA" w14:textId="77777777" w:rsidR="00B950B9" w:rsidRDefault="00B950B9" w:rsidP="00253F01">
            <w:pPr>
              <w:pStyle w:val="TAC"/>
              <w:rPr>
                <w:lang w:eastAsia="ko-KR"/>
              </w:rPr>
            </w:pPr>
          </w:p>
        </w:tc>
      </w:tr>
    </w:tbl>
    <w:p w14:paraId="0725ABDC" w14:textId="77777777" w:rsidR="00B950B9" w:rsidRDefault="00B950B9" w:rsidP="00B950B9">
      <w:pPr>
        <w:rPr>
          <w:lang w:val="en-US"/>
        </w:rPr>
      </w:pPr>
    </w:p>
    <w:p w14:paraId="0725ABDD" w14:textId="77777777" w:rsidR="00B950B9" w:rsidRDefault="00B950B9" w:rsidP="000003F0">
      <w:pPr>
        <w:pStyle w:val="Heading4"/>
        <w:rPr>
          <w:lang w:val="en-US"/>
        </w:rPr>
      </w:pPr>
      <w:bookmarkStart w:id="199" w:name="_Toc87877054"/>
      <w:r>
        <w:rPr>
          <w:lang w:val="en-US" w:eastAsia="ja-JP"/>
        </w:rPr>
        <w:t>8.1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w:t>
      </w:r>
      <w:r w:rsidRPr="006907BC">
        <w:rPr>
          <w:lang w:eastAsia="ko-KR"/>
        </w:rPr>
        <w:t xml:space="preserve"> </w:t>
      </w:r>
      <w:r>
        <w:rPr>
          <w:lang w:eastAsia="ko-KR"/>
        </w:rPr>
        <w:t>UL CA_1A-8A,</w:t>
      </w:r>
      <w:r w:rsidRPr="006907BC">
        <w:rPr>
          <w:lang w:eastAsia="ko-KR"/>
        </w:rPr>
        <w:t xml:space="preserve"> </w:t>
      </w:r>
      <w:r>
        <w:rPr>
          <w:lang w:eastAsia="ko-KR"/>
        </w:rPr>
        <w:t xml:space="preserve">UL CA_3A-8A and </w:t>
      </w:r>
      <w:r>
        <w:t>DL CA_1A-3A-7A-8A-38A</w:t>
      </w:r>
      <w:bookmarkEnd w:id="199"/>
    </w:p>
    <w:p w14:paraId="0725ABDE" w14:textId="77777777" w:rsidR="00B950B9" w:rsidRDefault="00B950B9" w:rsidP="00B950B9">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8.1</w:t>
      </w:r>
      <w:r>
        <w:rPr>
          <w:lang w:val="en-US"/>
        </w:rPr>
        <w:t xml:space="preserve">.1.2-1,Table </w:t>
      </w:r>
      <w:r>
        <w:rPr>
          <w:lang w:val="en-US" w:eastAsia="ja-JP"/>
        </w:rPr>
        <w:t>8.1</w:t>
      </w:r>
      <w:r>
        <w:rPr>
          <w:lang w:val="en-US"/>
        </w:rPr>
        <w:t xml:space="preserve">.1.2-2 and Table </w:t>
      </w:r>
      <w:r>
        <w:rPr>
          <w:lang w:val="en-US" w:eastAsia="ja-JP"/>
        </w:rPr>
        <w:t>8.1</w:t>
      </w:r>
      <w:r>
        <w:rPr>
          <w:lang w:val="en-US"/>
        </w:rPr>
        <w:t>.1.2-3.</w:t>
      </w:r>
    </w:p>
    <w:p w14:paraId="0725ABDF" w14:textId="77777777" w:rsidR="00B950B9" w:rsidRDefault="00B950B9" w:rsidP="000003F0">
      <w:pPr>
        <w:pStyle w:val="TH"/>
      </w:pPr>
      <w:r>
        <w:t>Table 8.1.1.2-1: Harmonic and IMD analysis</w:t>
      </w:r>
      <w:r w:rsidR="00D4243A">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BE5"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BE0" w14:textId="77777777" w:rsidR="00B950B9" w:rsidRPr="008D4056" w:rsidRDefault="00B950B9"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BE1" w14:textId="77777777" w:rsidR="00B950B9" w:rsidRPr="008D4056" w:rsidRDefault="00B950B9"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BE2" w14:textId="77777777" w:rsidR="00B950B9" w:rsidRPr="008D4056" w:rsidRDefault="00B950B9"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BE3" w14:textId="77777777" w:rsidR="00B950B9" w:rsidRPr="008D4056" w:rsidRDefault="00B950B9"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BE4" w14:textId="77777777" w:rsidR="00B950B9" w:rsidRPr="008D4056" w:rsidRDefault="00B950B9" w:rsidP="00253F01">
            <w:pPr>
              <w:pStyle w:val="TAH"/>
              <w:rPr>
                <w:lang w:val="en-US" w:eastAsia="zh-CN"/>
              </w:rPr>
            </w:pPr>
            <w:r w:rsidRPr="008D4056">
              <w:rPr>
                <w:lang w:val="en-US" w:eastAsia="zh-CN"/>
              </w:rPr>
              <w:t>fy_high</w:t>
            </w:r>
          </w:p>
        </w:tc>
      </w:tr>
      <w:tr w:rsidR="00B950B9" w:rsidRPr="008D4056" w14:paraId="0725ABEB"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E6" w14:textId="77777777" w:rsidR="00B950B9" w:rsidRPr="008D4056" w:rsidRDefault="00B950B9"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BE7" w14:textId="77777777" w:rsidR="00B950B9" w:rsidRPr="008D4056" w:rsidRDefault="00B950B9" w:rsidP="00253F01">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BE8" w14:textId="77777777" w:rsidR="00B950B9" w:rsidRPr="008D4056" w:rsidRDefault="00B950B9" w:rsidP="00253F01">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BE9" w14:textId="77777777" w:rsidR="00B950B9" w:rsidRPr="008D4056" w:rsidRDefault="00B950B9" w:rsidP="00253F01">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BEA" w14:textId="77777777" w:rsidR="00B950B9" w:rsidRPr="008D4056" w:rsidRDefault="00B950B9" w:rsidP="00253F01">
            <w:pPr>
              <w:pStyle w:val="TAC"/>
              <w:rPr>
                <w:rFonts w:cs="Arial"/>
                <w:szCs w:val="18"/>
                <w:lang w:val="en-US" w:eastAsia="zh-CN"/>
              </w:rPr>
            </w:pPr>
            <w:r w:rsidRPr="00037E04">
              <w:t>1785</w:t>
            </w:r>
          </w:p>
        </w:tc>
      </w:tr>
      <w:tr w:rsidR="00B950B9" w:rsidRPr="008D4056" w14:paraId="0725ABF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EC"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BED" w14:textId="77777777" w:rsidR="00B950B9" w:rsidRPr="008D4056" w:rsidRDefault="00B950B9" w:rsidP="00253F01">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BEE" w14:textId="77777777" w:rsidR="00B950B9" w:rsidRPr="008D4056" w:rsidRDefault="00B950B9" w:rsidP="00253F01">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BEF" w14:textId="77777777" w:rsidR="00B950B9" w:rsidRPr="008D4056" w:rsidRDefault="00B950B9" w:rsidP="00253F01">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BF0" w14:textId="77777777" w:rsidR="00B950B9" w:rsidRPr="008D4056" w:rsidRDefault="00B950B9" w:rsidP="00253F01">
            <w:pPr>
              <w:pStyle w:val="TAC"/>
              <w:rPr>
                <w:rFonts w:cs="Arial"/>
                <w:szCs w:val="18"/>
                <w:lang w:val="en-US" w:eastAsia="zh-CN"/>
              </w:rPr>
            </w:pPr>
            <w:r w:rsidRPr="00037E04">
              <w:t>2* fy_high</w:t>
            </w:r>
          </w:p>
        </w:tc>
      </w:tr>
      <w:tr w:rsidR="00B950B9" w:rsidRPr="008D4056" w14:paraId="0725ABF7"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F2"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BF3" w14:textId="77777777" w:rsidR="00B950B9" w:rsidRPr="008D4056" w:rsidRDefault="00B950B9" w:rsidP="00253F01">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BF4" w14:textId="77777777" w:rsidR="00B950B9" w:rsidRPr="008D4056" w:rsidRDefault="00B950B9" w:rsidP="00253F01">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BF5" w14:textId="77777777" w:rsidR="00B950B9" w:rsidRPr="008D4056" w:rsidRDefault="00B950B9" w:rsidP="00253F01">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BF6" w14:textId="77777777" w:rsidR="00B950B9" w:rsidRPr="008D4056" w:rsidRDefault="00B950B9" w:rsidP="00253F01">
            <w:pPr>
              <w:pStyle w:val="TAC"/>
              <w:rPr>
                <w:rFonts w:cs="Arial"/>
                <w:szCs w:val="18"/>
                <w:lang w:val="en-US" w:eastAsia="zh-CN"/>
              </w:rPr>
            </w:pPr>
            <w:r w:rsidRPr="00037E04">
              <w:t>3570</w:t>
            </w:r>
          </w:p>
        </w:tc>
      </w:tr>
      <w:tr w:rsidR="00B950B9" w:rsidRPr="008D4056" w14:paraId="0725ABF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F8"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BF9" w14:textId="77777777" w:rsidR="00B950B9" w:rsidRPr="008D4056" w:rsidRDefault="00B950B9" w:rsidP="00253F01">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BFA" w14:textId="77777777" w:rsidR="00B950B9" w:rsidRPr="008D4056" w:rsidRDefault="00B950B9" w:rsidP="00253F01">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BFB" w14:textId="77777777" w:rsidR="00B950B9" w:rsidRPr="008D4056" w:rsidRDefault="00B950B9" w:rsidP="00253F01">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BFC" w14:textId="77777777" w:rsidR="00B950B9" w:rsidRPr="008D4056" w:rsidRDefault="00B950B9" w:rsidP="00253F01">
            <w:pPr>
              <w:pStyle w:val="TAC"/>
              <w:rPr>
                <w:rFonts w:cs="Arial"/>
                <w:szCs w:val="18"/>
                <w:lang w:val="en-US" w:eastAsia="zh-CN"/>
              </w:rPr>
            </w:pPr>
            <w:r w:rsidRPr="00037E04">
              <w:t>3* fy_high</w:t>
            </w:r>
          </w:p>
        </w:tc>
      </w:tr>
      <w:tr w:rsidR="00B950B9" w:rsidRPr="008D4056" w14:paraId="0725AC03"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FE"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BFF" w14:textId="77777777" w:rsidR="00B950B9" w:rsidRPr="008D4056" w:rsidRDefault="00B950B9" w:rsidP="00253F01">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C00" w14:textId="77777777" w:rsidR="00B950B9" w:rsidRPr="008D4056" w:rsidRDefault="00B950B9" w:rsidP="00253F01">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C01" w14:textId="77777777" w:rsidR="00B950B9" w:rsidRPr="008D4056" w:rsidRDefault="00B950B9" w:rsidP="00253F01">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C02" w14:textId="77777777" w:rsidR="00B950B9" w:rsidRPr="008D4056" w:rsidRDefault="00B950B9" w:rsidP="00253F01">
            <w:pPr>
              <w:pStyle w:val="TAC"/>
              <w:rPr>
                <w:rFonts w:cs="Arial"/>
                <w:szCs w:val="18"/>
                <w:lang w:val="en-US" w:eastAsia="zh-CN"/>
              </w:rPr>
            </w:pPr>
            <w:r w:rsidRPr="00037E04">
              <w:t>5355</w:t>
            </w:r>
          </w:p>
        </w:tc>
      </w:tr>
      <w:tr w:rsidR="00B950B9" w:rsidRPr="008D4056" w14:paraId="0725AC0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04"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05" w14:textId="77777777" w:rsidR="00B950B9" w:rsidRPr="008D4056" w:rsidRDefault="00B950B9" w:rsidP="00253F01">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C06" w14:textId="77777777" w:rsidR="00B950B9" w:rsidRPr="008D4056" w:rsidRDefault="00B950B9" w:rsidP="00253F01">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C07" w14:textId="77777777" w:rsidR="00B950B9" w:rsidRPr="008D4056" w:rsidRDefault="00B950B9" w:rsidP="00253F01">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08" w14:textId="77777777" w:rsidR="00B950B9" w:rsidRPr="008D4056" w:rsidRDefault="00B950B9" w:rsidP="00253F01">
            <w:pPr>
              <w:pStyle w:val="TAC"/>
              <w:rPr>
                <w:rFonts w:cs="Arial"/>
                <w:szCs w:val="18"/>
                <w:lang w:val="en-US" w:eastAsia="zh-CN"/>
              </w:rPr>
            </w:pPr>
            <w:r w:rsidRPr="00037E04">
              <w:t>|fy_high + fx_high|</w:t>
            </w:r>
          </w:p>
        </w:tc>
      </w:tr>
      <w:tr w:rsidR="00B950B9" w:rsidRPr="008D4056" w14:paraId="0725AC0F"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0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0B" w14:textId="77777777" w:rsidR="00B950B9" w:rsidRPr="008D4056" w:rsidRDefault="00B950B9"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C0C" w14:textId="77777777" w:rsidR="00B950B9" w:rsidRPr="008D4056" w:rsidRDefault="00B950B9" w:rsidP="00253F01">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C0D" w14:textId="77777777" w:rsidR="00B950B9" w:rsidRPr="008D4056" w:rsidRDefault="00B950B9" w:rsidP="00253F01">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C0E" w14:textId="77777777" w:rsidR="00B950B9" w:rsidRPr="008D4056" w:rsidRDefault="00B950B9" w:rsidP="00253F01">
            <w:pPr>
              <w:pStyle w:val="TAC"/>
              <w:rPr>
                <w:rFonts w:cs="Arial"/>
                <w:szCs w:val="18"/>
                <w:lang w:val="en-US" w:eastAsia="zh-CN"/>
              </w:rPr>
            </w:pPr>
            <w:r w:rsidRPr="00037E04">
              <w:t>3765</w:t>
            </w:r>
          </w:p>
        </w:tc>
      </w:tr>
      <w:tr w:rsidR="00B950B9" w:rsidRPr="008D4056" w14:paraId="0725AC1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10"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11" w14:textId="77777777" w:rsidR="00B950B9" w:rsidRPr="008D4056" w:rsidRDefault="00B950B9" w:rsidP="00253F01">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12" w14:textId="77777777" w:rsidR="00B950B9" w:rsidRPr="008D4056" w:rsidRDefault="00B950B9" w:rsidP="00253F01">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13" w14:textId="77777777" w:rsidR="00B950B9" w:rsidRPr="008D4056" w:rsidRDefault="00B950B9" w:rsidP="00253F01">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14" w14:textId="77777777" w:rsidR="00B950B9" w:rsidRPr="008D4056" w:rsidRDefault="00B950B9" w:rsidP="00253F01">
            <w:pPr>
              <w:pStyle w:val="TAC"/>
              <w:rPr>
                <w:rFonts w:cs="Arial"/>
                <w:szCs w:val="18"/>
                <w:lang w:val="en-US" w:eastAsia="zh-CN"/>
              </w:rPr>
            </w:pPr>
            <w:r w:rsidRPr="00037E04">
              <w:t>|2*fy_high – fx_low|</w:t>
            </w:r>
          </w:p>
        </w:tc>
      </w:tr>
      <w:tr w:rsidR="00B950B9" w:rsidRPr="008D4056" w14:paraId="0725AC1B"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1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17" w14:textId="77777777" w:rsidR="00B950B9" w:rsidRPr="008D4056" w:rsidRDefault="00B950B9" w:rsidP="00253F01">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C18" w14:textId="77777777" w:rsidR="00B950B9" w:rsidRPr="008D4056" w:rsidRDefault="00B950B9" w:rsidP="00253F01">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C19" w14:textId="77777777" w:rsidR="00B950B9" w:rsidRPr="008D4056" w:rsidRDefault="00B950B9" w:rsidP="00253F01">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C1A" w14:textId="77777777" w:rsidR="00B950B9" w:rsidRPr="008D4056" w:rsidRDefault="00B950B9" w:rsidP="00253F01">
            <w:pPr>
              <w:pStyle w:val="TAC"/>
              <w:rPr>
                <w:rFonts w:cs="Arial"/>
                <w:szCs w:val="18"/>
                <w:lang w:val="en-US" w:eastAsia="zh-CN"/>
              </w:rPr>
            </w:pPr>
            <w:r w:rsidRPr="00037E04">
              <w:t>1650</w:t>
            </w:r>
          </w:p>
        </w:tc>
      </w:tr>
      <w:tr w:rsidR="00B950B9" w:rsidRPr="008D4056" w14:paraId="0725AC2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1C"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1D" w14:textId="77777777" w:rsidR="00B950B9" w:rsidRPr="008D4056" w:rsidRDefault="00B950B9" w:rsidP="00253F01">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1E" w14:textId="77777777" w:rsidR="00B950B9" w:rsidRPr="008D4056" w:rsidRDefault="00B950B9" w:rsidP="00253F01">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1F" w14:textId="77777777" w:rsidR="00B950B9" w:rsidRPr="008D4056" w:rsidRDefault="00B950B9" w:rsidP="00253F01">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20" w14:textId="77777777" w:rsidR="00B950B9" w:rsidRPr="008D4056" w:rsidRDefault="00B950B9" w:rsidP="00253F01">
            <w:pPr>
              <w:pStyle w:val="TAC"/>
              <w:rPr>
                <w:rFonts w:cs="Arial"/>
                <w:szCs w:val="18"/>
                <w:lang w:val="en-US" w:eastAsia="zh-CN"/>
              </w:rPr>
            </w:pPr>
            <w:r w:rsidRPr="00037E04">
              <w:t>|2*fy_high + fx_high|</w:t>
            </w:r>
          </w:p>
        </w:tc>
      </w:tr>
      <w:tr w:rsidR="00B950B9" w:rsidRPr="008D4056" w14:paraId="0725AC27"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2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23" w14:textId="77777777" w:rsidR="00B950B9" w:rsidRPr="008D4056" w:rsidRDefault="00B950B9" w:rsidP="00253F01">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C24" w14:textId="77777777" w:rsidR="00B950B9" w:rsidRPr="008D4056" w:rsidRDefault="00B950B9" w:rsidP="00253F01">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C25" w14:textId="77777777" w:rsidR="00B950B9" w:rsidRPr="008D4056" w:rsidRDefault="00B950B9" w:rsidP="00253F01">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C26" w14:textId="77777777" w:rsidR="00B950B9" w:rsidRPr="008D4056" w:rsidRDefault="00B950B9" w:rsidP="00253F01">
            <w:pPr>
              <w:pStyle w:val="TAC"/>
              <w:rPr>
                <w:rFonts w:cs="Arial"/>
                <w:szCs w:val="18"/>
                <w:lang w:val="en-US" w:eastAsia="zh-CN"/>
              </w:rPr>
            </w:pPr>
            <w:r w:rsidRPr="00037E04">
              <w:t>5550</w:t>
            </w:r>
          </w:p>
        </w:tc>
      </w:tr>
      <w:tr w:rsidR="00B950B9" w:rsidRPr="008D4056" w14:paraId="0725AC2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28"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29" w14:textId="77777777" w:rsidR="00B950B9" w:rsidRPr="008D4056" w:rsidRDefault="00B950B9" w:rsidP="00253F01">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2A" w14:textId="77777777" w:rsidR="00B950B9" w:rsidRPr="008D4056" w:rsidRDefault="00B950B9" w:rsidP="00253F01">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2B" w14:textId="77777777" w:rsidR="00B950B9" w:rsidRPr="008D4056" w:rsidRDefault="00B950B9" w:rsidP="00253F01">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2C" w14:textId="77777777" w:rsidR="00B950B9" w:rsidRPr="008D4056" w:rsidRDefault="00B950B9" w:rsidP="00253F01">
            <w:pPr>
              <w:pStyle w:val="TAC"/>
              <w:rPr>
                <w:rFonts w:cs="Arial"/>
                <w:szCs w:val="18"/>
                <w:lang w:val="en-US" w:eastAsia="zh-CN"/>
              </w:rPr>
            </w:pPr>
            <w:r w:rsidRPr="00037E04">
              <w:t>|3*fy_high – fx_low|</w:t>
            </w:r>
          </w:p>
        </w:tc>
      </w:tr>
      <w:tr w:rsidR="00B950B9" w:rsidRPr="008D4056" w14:paraId="0725AC33"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2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2F" w14:textId="77777777" w:rsidR="00B950B9" w:rsidRPr="008D4056" w:rsidRDefault="00B950B9" w:rsidP="00253F01">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C30" w14:textId="77777777" w:rsidR="00B950B9" w:rsidRPr="008D4056" w:rsidRDefault="00B950B9" w:rsidP="00253F01">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C31" w14:textId="77777777" w:rsidR="00B950B9" w:rsidRPr="008D4056" w:rsidRDefault="00B950B9" w:rsidP="00253F01">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C32" w14:textId="77777777" w:rsidR="00B950B9" w:rsidRPr="008D4056" w:rsidRDefault="00B950B9" w:rsidP="00253F01">
            <w:pPr>
              <w:pStyle w:val="TAC"/>
              <w:rPr>
                <w:rFonts w:cs="Arial"/>
                <w:szCs w:val="18"/>
                <w:lang w:val="en-US" w:eastAsia="zh-CN"/>
              </w:rPr>
            </w:pPr>
            <w:r w:rsidRPr="00037E04">
              <w:t>3435</w:t>
            </w:r>
          </w:p>
        </w:tc>
      </w:tr>
      <w:tr w:rsidR="00B950B9" w:rsidRPr="008D4056" w14:paraId="0725AC3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34"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35" w14:textId="77777777" w:rsidR="00B950B9" w:rsidRPr="008D4056" w:rsidRDefault="00B950B9" w:rsidP="00253F01">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36" w14:textId="77777777" w:rsidR="00B950B9" w:rsidRPr="008D4056" w:rsidRDefault="00B950B9" w:rsidP="00253F01">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37" w14:textId="77777777" w:rsidR="00B950B9" w:rsidRPr="008D4056" w:rsidRDefault="00B950B9" w:rsidP="00253F01">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38" w14:textId="77777777" w:rsidR="00B950B9" w:rsidRPr="008D4056" w:rsidRDefault="00B950B9" w:rsidP="00253F01">
            <w:pPr>
              <w:pStyle w:val="TAC"/>
              <w:rPr>
                <w:rFonts w:cs="Arial"/>
                <w:szCs w:val="18"/>
                <w:lang w:val="en-US" w:eastAsia="zh-CN"/>
              </w:rPr>
            </w:pPr>
            <w:r w:rsidRPr="00037E04">
              <w:t>|3*fy_high + fx_high|</w:t>
            </w:r>
          </w:p>
        </w:tc>
      </w:tr>
      <w:tr w:rsidR="00B950B9" w:rsidRPr="008D4056" w14:paraId="0725AC3F"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3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3B" w14:textId="77777777" w:rsidR="00B950B9" w:rsidRPr="008D4056" w:rsidRDefault="00B950B9" w:rsidP="00253F01">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C3C" w14:textId="77777777" w:rsidR="00B950B9" w:rsidRPr="008D4056" w:rsidRDefault="00B950B9" w:rsidP="00253F01">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C3D" w14:textId="77777777" w:rsidR="00B950B9" w:rsidRPr="008D4056" w:rsidRDefault="00B950B9" w:rsidP="00253F01">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C3E" w14:textId="77777777" w:rsidR="00B950B9" w:rsidRPr="008D4056" w:rsidRDefault="00B950B9" w:rsidP="00253F01">
            <w:pPr>
              <w:pStyle w:val="TAC"/>
              <w:rPr>
                <w:rFonts w:cs="Arial"/>
                <w:szCs w:val="18"/>
                <w:lang w:val="en-US" w:eastAsia="zh-CN"/>
              </w:rPr>
            </w:pPr>
            <w:r w:rsidRPr="00037E04">
              <w:t>7335</w:t>
            </w:r>
          </w:p>
        </w:tc>
      </w:tr>
      <w:tr w:rsidR="00B950B9" w:rsidRPr="008D4056" w14:paraId="0725AC4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40"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41" w14:textId="77777777" w:rsidR="00B950B9" w:rsidRPr="008D4056" w:rsidRDefault="00B950B9" w:rsidP="00253F01">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C42" w14:textId="77777777" w:rsidR="00B950B9" w:rsidRPr="008D4056" w:rsidRDefault="00B950B9" w:rsidP="00253F01">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C43" w14:textId="77777777" w:rsidR="00B950B9" w:rsidRPr="008D4056" w:rsidRDefault="00B950B9" w:rsidP="00253F01">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C44" w14:textId="77777777" w:rsidR="00B950B9" w:rsidRPr="008D4056" w:rsidRDefault="00B950B9" w:rsidP="00253F01">
            <w:pPr>
              <w:pStyle w:val="TAC"/>
              <w:rPr>
                <w:rFonts w:cs="Arial"/>
                <w:szCs w:val="18"/>
                <w:lang w:val="en-US" w:eastAsia="zh-CN"/>
              </w:rPr>
            </w:pPr>
            <w:r w:rsidRPr="00037E04">
              <w:t>|2*fx_high + 2*fy_high|</w:t>
            </w:r>
          </w:p>
        </w:tc>
      </w:tr>
      <w:tr w:rsidR="00B950B9" w:rsidRPr="008D4056" w14:paraId="0725AC4B"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4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47" w14:textId="77777777" w:rsidR="00B950B9" w:rsidRPr="008D4056" w:rsidRDefault="00B950B9"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C48" w14:textId="77777777" w:rsidR="00B950B9" w:rsidRPr="008D4056" w:rsidRDefault="00B950B9" w:rsidP="00253F01">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C49" w14:textId="77777777" w:rsidR="00B950B9" w:rsidRPr="008D4056" w:rsidRDefault="00B950B9" w:rsidP="00253F01">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C4A" w14:textId="77777777" w:rsidR="00B950B9" w:rsidRPr="008D4056" w:rsidRDefault="00B950B9" w:rsidP="00253F01">
            <w:pPr>
              <w:pStyle w:val="TAC"/>
              <w:rPr>
                <w:rFonts w:cs="Arial"/>
                <w:szCs w:val="18"/>
                <w:lang w:val="en-US" w:eastAsia="zh-CN"/>
              </w:rPr>
            </w:pPr>
            <w:r w:rsidRPr="00037E04">
              <w:t>7530</w:t>
            </w:r>
          </w:p>
        </w:tc>
      </w:tr>
      <w:tr w:rsidR="00B950B9" w:rsidRPr="008D4056" w14:paraId="0725AC5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4C"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4D" w14:textId="77777777" w:rsidR="00B950B9" w:rsidRPr="008D4056" w:rsidRDefault="00B950B9" w:rsidP="00253F01">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C4E" w14:textId="77777777" w:rsidR="00B950B9" w:rsidRPr="008D4056" w:rsidRDefault="00B950B9" w:rsidP="00253F01">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C4F" w14:textId="77777777" w:rsidR="00B950B9" w:rsidRPr="008D4056" w:rsidRDefault="00B950B9" w:rsidP="00253F01">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C50" w14:textId="77777777" w:rsidR="00B950B9" w:rsidRPr="008D4056" w:rsidRDefault="00B950B9" w:rsidP="00253F01">
            <w:pPr>
              <w:pStyle w:val="TAC"/>
              <w:rPr>
                <w:rFonts w:cs="Arial"/>
                <w:szCs w:val="18"/>
                <w:lang w:val="en-US" w:eastAsia="zh-CN"/>
              </w:rPr>
            </w:pPr>
            <w:r w:rsidRPr="00037E04">
              <w:t>|fy_high – 4*fx_low|</w:t>
            </w:r>
          </w:p>
        </w:tc>
      </w:tr>
      <w:tr w:rsidR="00B950B9" w:rsidRPr="008D4056" w14:paraId="0725AC57"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5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53" w14:textId="77777777" w:rsidR="00B950B9" w:rsidRPr="008D4056" w:rsidRDefault="00B950B9" w:rsidP="00253F01">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C54" w14:textId="77777777" w:rsidR="00B950B9" w:rsidRPr="008D4056" w:rsidRDefault="00B950B9" w:rsidP="00253F01">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C55" w14:textId="77777777" w:rsidR="00B950B9" w:rsidRPr="008D4056" w:rsidRDefault="00B950B9" w:rsidP="00253F01">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C56" w14:textId="77777777" w:rsidR="00B950B9" w:rsidRPr="008D4056" w:rsidRDefault="00B950B9" w:rsidP="00253F01">
            <w:pPr>
              <w:pStyle w:val="TAC"/>
              <w:rPr>
                <w:rFonts w:cs="Arial"/>
                <w:szCs w:val="18"/>
                <w:lang w:val="en-US" w:eastAsia="zh-CN"/>
              </w:rPr>
            </w:pPr>
            <w:r w:rsidRPr="00037E04">
              <w:t>5895</w:t>
            </w:r>
          </w:p>
        </w:tc>
      </w:tr>
      <w:tr w:rsidR="00B950B9" w:rsidRPr="008D4056" w14:paraId="0725AC5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58"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59" w14:textId="77777777" w:rsidR="00B950B9" w:rsidRPr="008D4056" w:rsidRDefault="00B950B9" w:rsidP="00253F01">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C5A" w14:textId="77777777" w:rsidR="00B950B9" w:rsidRPr="008D4056" w:rsidRDefault="00B950B9" w:rsidP="00253F01">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C5B" w14:textId="77777777" w:rsidR="00B950B9" w:rsidRPr="008D4056" w:rsidRDefault="00B950B9" w:rsidP="00253F01">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C5C" w14:textId="77777777" w:rsidR="00B950B9" w:rsidRPr="008D4056" w:rsidRDefault="00B950B9" w:rsidP="00253F01">
            <w:pPr>
              <w:pStyle w:val="TAC"/>
              <w:rPr>
                <w:rFonts w:cs="Arial"/>
                <w:szCs w:val="18"/>
                <w:lang w:val="en-US" w:eastAsia="zh-CN"/>
              </w:rPr>
            </w:pPr>
            <w:r w:rsidRPr="00037E04">
              <w:t>|fy_high + 4*fx_high|</w:t>
            </w:r>
          </w:p>
        </w:tc>
      </w:tr>
      <w:tr w:rsidR="00B950B9" w:rsidRPr="008D4056" w14:paraId="0725AC63"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5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5F" w14:textId="77777777" w:rsidR="00B950B9" w:rsidRPr="008D4056" w:rsidRDefault="00B950B9" w:rsidP="00253F01">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C60" w14:textId="77777777" w:rsidR="00B950B9" w:rsidRPr="008D4056" w:rsidRDefault="00B950B9" w:rsidP="00253F01">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C61" w14:textId="77777777" w:rsidR="00B950B9" w:rsidRPr="008D4056" w:rsidRDefault="00B950B9" w:rsidP="00253F01">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C62" w14:textId="77777777" w:rsidR="00B950B9" w:rsidRPr="008D4056" w:rsidRDefault="00B950B9" w:rsidP="00253F01">
            <w:pPr>
              <w:pStyle w:val="TAC"/>
              <w:rPr>
                <w:rFonts w:cs="Arial"/>
                <w:szCs w:val="18"/>
                <w:lang w:val="en-US" w:eastAsia="zh-CN"/>
              </w:rPr>
            </w:pPr>
            <w:r w:rsidRPr="00037E04">
              <w:t>9705</w:t>
            </w:r>
          </w:p>
        </w:tc>
      </w:tr>
      <w:tr w:rsidR="00B950B9" w:rsidRPr="008D4056" w14:paraId="0725AC6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64"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65" w14:textId="77777777" w:rsidR="00B950B9" w:rsidRPr="008D4056" w:rsidRDefault="00B950B9" w:rsidP="00253F01">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C66" w14:textId="77777777" w:rsidR="00B950B9" w:rsidRPr="008D4056" w:rsidRDefault="00B950B9" w:rsidP="00253F01">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C67" w14:textId="77777777" w:rsidR="00B950B9" w:rsidRPr="008D4056" w:rsidRDefault="00B950B9" w:rsidP="00253F01">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C68" w14:textId="77777777" w:rsidR="00B950B9" w:rsidRPr="008D4056" w:rsidRDefault="00B950B9" w:rsidP="00253F01">
            <w:pPr>
              <w:pStyle w:val="TAC"/>
              <w:rPr>
                <w:rFonts w:cs="Arial"/>
                <w:szCs w:val="18"/>
                <w:lang w:val="en-US" w:eastAsia="zh-CN"/>
              </w:rPr>
            </w:pPr>
            <w:r w:rsidRPr="00037E04">
              <w:t>|2*fy_high – 3*fx_low|</w:t>
            </w:r>
          </w:p>
        </w:tc>
      </w:tr>
      <w:tr w:rsidR="00B950B9" w:rsidRPr="008D4056" w14:paraId="0725AC6F"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6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6B" w14:textId="77777777" w:rsidR="00B950B9" w:rsidRPr="008D4056" w:rsidRDefault="00B950B9" w:rsidP="00253F01">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C6C" w14:textId="77777777" w:rsidR="00B950B9" w:rsidRPr="008D4056" w:rsidRDefault="00B950B9" w:rsidP="00253F01">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C6D" w14:textId="77777777" w:rsidR="00B950B9" w:rsidRPr="008D4056" w:rsidRDefault="00B950B9" w:rsidP="00253F01">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C6E" w14:textId="77777777" w:rsidR="00B950B9" w:rsidRPr="008D4056" w:rsidRDefault="00B950B9" w:rsidP="00253F01">
            <w:pPr>
              <w:pStyle w:val="TAC"/>
              <w:rPr>
                <w:rFonts w:cs="Arial"/>
                <w:szCs w:val="18"/>
                <w:lang w:val="en-US" w:eastAsia="zh-CN"/>
              </w:rPr>
            </w:pPr>
            <w:r w:rsidRPr="00037E04">
              <w:t>2190</w:t>
            </w:r>
          </w:p>
        </w:tc>
      </w:tr>
      <w:tr w:rsidR="00B950B9" w:rsidRPr="008D4056" w14:paraId="0725AC7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70"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71" w14:textId="77777777" w:rsidR="00B950B9" w:rsidRPr="008D4056" w:rsidRDefault="00B950B9" w:rsidP="00253F01">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C72" w14:textId="77777777" w:rsidR="00B950B9" w:rsidRPr="008D4056" w:rsidRDefault="00B950B9" w:rsidP="00253F01">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C73" w14:textId="77777777" w:rsidR="00B950B9" w:rsidRPr="008D4056" w:rsidRDefault="00B950B9" w:rsidP="00253F01">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C74" w14:textId="77777777" w:rsidR="00B950B9" w:rsidRPr="008D4056" w:rsidRDefault="00B950B9" w:rsidP="00253F01">
            <w:pPr>
              <w:pStyle w:val="TAC"/>
              <w:rPr>
                <w:rFonts w:cs="Arial"/>
                <w:szCs w:val="18"/>
                <w:lang w:val="en-US" w:eastAsia="zh-CN"/>
              </w:rPr>
            </w:pPr>
            <w:r w:rsidRPr="00037E04">
              <w:t>|2*fy_high + 3*fx_high|</w:t>
            </w:r>
          </w:p>
        </w:tc>
      </w:tr>
      <w:tr w:rsidR="00B950B9" w:rsidRPr="008D4056" w14:paraId="0725AC7B"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C7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C77" w14:textId="77777777" w:rsidR="00B950B9" w:rsidRPr="008D4056" w:rsidRDefault="00B950B9" w:rsidP="00253F01">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C78" w14:textId="77777777" w:rsidR="00B950B9" w:rsidRPr="008D4056" w:rsidRDefault="00B950B9" w:rsidP="00253F01">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C79" w14:textId="77777777" w:rsidR="00B950B9" w:rsidRPr="008D4056" w:rsidRDefault="00B950B9" w:rsidP="00253F01">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C7A" w14:textId="77777777" w:rsidR="00B950B9" w:rsidRPr="008D4056" w:rsidRDefault="00B950B9" w:rsidP="00253F01">
            <w:pPr>
              <w:pStyle w:val="TAC"/>
              <w:rPr>
                <w:rFonts w:cs="Arial"/>
                <w:szCs w:val="18"/>
                <w:lang w:val="en-US" w:eastAsia="zh-CN"/>
              </w:rPr>
            </w:pPr>
            <w:r w:rsidRPr="00037E04">
              <w:t>9510</w:t>
            </w:r>
          </w:p>
        </w:tc>
      </w:tr>
    </w:tbl>
    <w:p w14:paraId="0725AC7C" w14:textId="77777777" w:rsidR="00B950B9" w:rsidRDefault="00B950B9" w:rsidP="00B950B9">
      <w:pPr>
        <w:rPr>
          <w:lang w:val="en-US"/>
        </w:rPr>
      </w:pPr>
    </w:p>
    <w:p w14:paraId="0725AC7E" w14:textId="726A55F4" w:rsidR="00B950B9" w:rsidRDefault="00B950B9" w:rsidP="00B950B9">
      <w:pPr>
        <w:rPr>
          <w:lang w:val="en-US" w:eastAsia="ja-JP"/>
        </w:rPr>
      </w:pPr>
      <w:r>
        <w:rPr>
          <w:lang w:val="en-US"/>
        </w:rPr>
        <w:t xml:space="preserve">Based on Table </w:t>
      </w:r>
      <w:r>
        <w:rPr>
          <w:lang w:val="en-US" w:eastAsia="ja-JP"/>
        </w:rPr>
        <w:t>8.1</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t>
      </w:r>
      <w:r w:rsidRPr="008451B9">
        <w:rPr>
          <w:lang w:eastAsia="ko-KR"/>
        </w:rPr>
        <w:t xml:space="preserve">products by </w:t>
      </w:r>
      <w:r>
        <w:rPr>
          <w:lang w:eastAsia="ko-KR"/>
        </w:rPr>
        <w:t>B</w:t>
      </w:r>
      <w:r w:rsidRPr="008451B9">
        <w:rPr>
          <w:lang w:eastAsia="ko-KR"/>
        </w:rPr>
        <w:t xml:space="preserve">and 1 and </w:t>
      </w:r>
      <w:r>
        <w:rPr>
          <w:lang w:eastAsia="ko-KR"/>
        </w:rPr>
        <w:t>B</w:t>
      </w:r>
      <w:r w:rsidRPr="008451B9">
        <w:rPr>
          <w:lang w:eastAsia="ko-KR"/>
        </w:rPr>
        <w:t xml:space="preserve">and </w:t>
      </w:r>
      <w:r>
        <w:rPr>
          <w:lang w:eastAsia="ko-KR"/>
        </w:rPr>
        <w:t xml:space="preserve">3 </w:t>
      </w:r>
      <w:r w:rsidRPr="00C047B4">
        <w:rPr>
          <w:lang w:eastAsia="ko-KR"/>
        </w:rPr>
        <w:t>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7 and Band 8</w:t>
      </w:r>
      <w:r w:rsidRPr="00C047B4">
        <w:rPr>
          <w:lang w:eastAsia="ko-KR"/>
        </w:rPr>
        <w:t xml:space="preserve"> </w:t>
      </w:r>
      <w:r>
        <w:rPr>
          <w:lang w:eastAsia="ko-KR"/>
        </w:rPr>
        <w:t xml:space="preserve">and Band 38 </w:t>
      </w:r>
      <w:r w:rsidRPr="00C047B4">
        <w:rPr>
          <w:lang w:eastAsia="ko-KR"/>
        </w:rPr>
        <w:t>downlink.</w:t>
      </w:r>
    </w:p>
    <w:p w14:paraId="0725AC7F" w14:textId="77777777" w:rsidR="00B950B9" w:rsidRDefault="00B950B9" w:rsidP="000003F0">
      <w:pPr>
        <w:pStyle w:val="TH"/>
      </w:pPr>
      <w:r>
        <w:t>Table 8.1.1.2-2: Harmonic and IMD analysis</w:t>
      </w:r>
      <w:r w:rsidR="00D4243A" w:rsidRPr="00D4243A">
        <w:t xml:space="preserve"> </w:t>
      </w:r>
      <w:r w:rsidR="00D4243A">
        <w:t>for UL_CA_1A-8A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C85"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C80" w14:textId="77777777" w:rsidR="00B950B9" w:rsidRPr="008D4056" w:rsidRDefault="00B950B9"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C81" w14:textId="77777777" w:rsidR="00B950B9" w:rsidRPr="008D4056" w:rsidRDefault="00B950B9"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C82" w14:textId="77777777" w:rsidR="00B950B9" w:rsidRPr="008D4056" w:rsidRDefault="00B950B9"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C83" w14:textId="77777777" w:rsidR="00B950B9" w:rsidRPr="008D4056" w:rsidRDefault="00B950B9"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C84" w14:textId="77777777" w:rsidR="00B950B9" w:rsidRPr="008D4056" w:rsidRDefault="00B950B9" w:rsidP="00253F01">
            <w:pPr>
              <w:pStyle w:val="TAH"/>
              <w:rPr>
                <w:lang w:val="en-US" w:eastAsia="zh-CN"/>
              </w:rPr>
            </w:pPr>
            <w:r w:rsidRPr="008D4056">
              <w:rPr>
                <w:lang w:val="en-US" w:eastAsia="zh-CN"/>
              </w:rPr>
              <w:t>fy_high</w:t>
            </w:r>
          </w:p>
        </w:tc>
      </w:tr>
      <w:tr w:rsidR="00B950B9" w:rsidRPr="008D4056" w14:paraId="0725AC8B"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86" w14:textId="77777777" w:rsidR="00B950B9" w:rsidRPr="008D4056" w:rsidRDefault="00B950B9"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C87" w14:textId="77777777" w:rsidR="00B950B9" w:rsidRPr="008D4056" w:rsidRDefault="00B950B9"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C88" w14:textId="77777777" w:rsidR="00B950B9" w:rsidRPr="008D4056" w:rsidRDefault="00B950B9"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C89" w14:textId="77777777" w:rsidR="00B950B9" w:rsidRPr="008D4056" w:rsidRDefault="00B950B9"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C8A" w14:textId="77777777" w:rsidR="00B950B9" w:rsidRPr="008D4056" w:rsidRDefault="00B950B9" w:rsidP="00253F01">
            <w:pPr>
              <w:pStyle w:val="TAC"/>
              <w:rPr>
                <w:lang w:val="en-US" w:eastAsia="zh-CN"/>
              </w:rPr>
            </w:pPr>
            <w:r w:rsidRPr="008D4056">
              <w:rPr>
                <w:lang w:val="en-US" w:eastAsia="zh-CN"/>
              </w:rPr>
              <w:t>915</w:t>
            </w:r>
          </w:p>
        </w:tc>
      </w:tr>
      <w:tr w:rsidR="00B950B9" w:rsidRPr="008D4056" w14:paraId="0725AC9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8C"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C8D" w14:textId="77777777" w:rsidR="00B950B9" w:rsidRPr="008D4056" w:rsidRDefault="00B950B9"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C8E" w14:textId="77777777" w:rsidR="00B950B9" w:rsidRPr="008D4056" w:rsidRDefault="00B950B9"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C8F" w14:textId="77777777" w:rsidR="00B950B9" w:rsidRPr="008D4056" w:rsidRDefault="00B950B9"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C90" w14:textId="77777777" w:rsidR="00B950B9" w:rsidRPr="008D4056" w:rsidRDefault="00B950B9" w:rsidP="00253F01">
            <w:pPr>
              <w:pStyle w:val="TAC"/>
              <w:rPr>
                <w:lang w:val="en-US" w:eastAsia="zh-CN"/>
              </w:rPr>
            </w:pPr>
            <w:r w:rsidRPr="008D4056">
              <w:rPr>
                <w:lang w:val="en-US" w:eastAsia="zh-CN"/>
              </w:rPr>
              <w:t>2* fy_high</w:t>
            </w:r>
          </w:p>
        </w:tc>
      </w:tr>
      <w:tr w:rsidR="00B950B9" w:rsidRPr="008D4056" w14:paraId="0725AC97"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92"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C93" w14:textId="77777777" w:rsidR="00B950B9" w:rsidRPr="008D4056" w:rsidRDefault="00B950B9"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C94" w14:textId="77777777" w:rsidR="00B950B9" w:rsidRPr="008D4056" w:rsidRDefault="00B950B9"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C95" w14:textId="77777777" w:rsidR="00B950B9" w:rsidRPr="008D4056" w:rsidRDefault="00B950B9"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C96" w14:textId="77777777" w:rsidR="00B950B9" w:rsidRPr="008D4056" w:rsidRDefault="00B950B9" w:rsidP="00253F01">
            <w:pPr>
              <w:pStyle w:val="TAC"/>
              <w:rPr>
                <w:lang w:val="en-US" w:eastAsia="zh-CN"/>
              </w:rPr>
            </w:pPr>
            <w:r w:rsidRPr="008D4056">
              <w:rPr>
                <w:lang w:val="en-US" w:eastAsia="zh-CN"/>
              </w:rPr>
              <w:t>1830</w:t>
            </w:r>
          </w:p>
        </w:tc>
      </w:tr>
      <w:tr w:rsidR="00B950B9" w:rsidRPr="008D4056" w14:paraId="0725AC9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98"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C99" w14:textId="77777777" w:rsidR="00B950B9" w:rsidRPr="008D4056" w:rsidRDefault="00B950B9"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C9A" w14:textId="77777777" w:rsidR="00B950B9" w:rsidRPr="008D4056" w:rsidRDefault="00B950B9"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C9B" w14:textId="77777777" w:rsidR="00B950B9" w:rsidRPr="008D4056" w:rsidRDefault="00B950B9"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C9C" w14:textId="77777777" w:rsidR="00B950B9" w:rsidRPr="008D4056" w:rsidRDefault="00B950B9" w:rsidP="00253F01">
            <w:pPr>
              <w:pStyle w:val="TAC"/>
              <w:rPr>
                <w:lang w:val="en-US" w:eastAsia="zh-CN"/>
              </w:rPr>
            </w:pPr>
            <w:r w:rsidRPr="008D4056">
              <w:rPr>
                <w:lang w:val="en-US" w:eastAsia="zh-CN"/>
              </w:rPr>
              <w:t>3* fy_high</w:t>
            </w:r>
          </w:p>
        </w:tc>
      </w:tr>
      <w:tr w:rsidR="00B950B9" w:rsidRPr="008D4056" w14:paraId="0725ACA3"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9E"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9F" w14:textId="77777777" w:rsidR="00B950B9" w:rsidRPr="008D4056" w:rsidRDefault="00B950B9"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CA0" w14:textId="77777777" w:rsidR="00B950B9" w:rsidRPr="008D4056" w:rsidRDefault="00B950B9"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CA1" w14:textId="77777777" w:rsidR="00B950B9" w:rsidRPr="008D4056" w:rsidRDefault="00B950B9"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CA2" w14:textId="77777777" w:rsidR="00B950B9" w:rsidRPr="008D4056" w:rsidRDefault="00B950B9" w:rsidP="00253F01">
            <w:pPr>
              <w:pStyle w:val="TAC"/>
              <w:rPr>
                <w:lang w:val="en-US" w:eastAsia="zh-CN"/>
              </w:rPr>
            </w:pPr>
            <w:r w:rsidRPr="008D4056">
              <w:rPr>
                <w:lang w:val="en-US" w:eastAsia="zh-CN"/>
              </w:rPr>
              <w:t>2745</w:t>
            </w:r>
          </w:p>
        </w:tc>
      </w:tr>
      <w:tr w:rsidR="00B950B9" w:rsidRPr="008D4056" w14:paraId="0725ACA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A4"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A5" w14:textId="77777777" w:rsidR="00B950B9" w:rsidRPr="008D4056" w:rsidRDefault="00B950B9"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CA6" w14:textId="77777777" w:rsidR="00B950B9" w:rsidRPr="008D4056" w:rsidRDefault="00B950B9"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CA7" w14:textId="77777777" w:rsidR="00B950B9" w:rsidRPr="008D4056" w:rsidRDefault="00B950B9"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A8" w14:textId="77777777" w:rsidR="00B950B9" w:rsidRPr="008D4056" w:rsidRDefault="00B950B9" w:rsidP="00253F01">
            <w:pPr>
              <w:pStyle w:val="TAC"/>
              <w:rPr>
                <w:lang w:val="en-US" w:eastAsia="zh-CN"/>
              </w:rPr>
            </w:pPr>
            <w:r w:rsidRPr="008D4056">
              <w:rPr>
                <w:lang w:val="en-US" w:eastAsia="zh-CN"/>
              </w:rPr>
              <w:t>|fy_high + fx_high|</w:t>
            </w:r>
          </w:p>
        </w:tc>
      </w:tr>
      <w:tr w:rsidR="00B950B9" w:rsidRPr="008D4056" w14:paraId="0725ACAF"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A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AB" w14:textId="77777777" w:rsidR="00B950B9" w:rsidRPr="008D4056" w:rsidRDefault="00B950B9"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CAC" w14:textId="77777777" w:rsidR="00B950B9" w:rsidRPr="008D4056" w:rsidRDefault="00B950B9"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CAD" w14:textId="77777777" w:rsidR="00B950B9" w:rsidRPr="008D4056" w:rsidRDefault="00B950B9"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CAE" w14:textId="77777777" w:rsidR="00B950B9" w:rsidRPr="008D4056" w:rsidRDefault="00B950B9" w:rsidP="00253F01">
            <w:pPr>
              <w:pStyle w:val="TAC"/>
              <w:rPr>
                <w:lang w:val="en-US" w:eastAsia="zh-CN"/>
              </w:rPr>
            </w:pPr>
            <w:r w:rsidRPr="008D4056">
              <w:rPr>
                <w:lang w:val="en-US" w:eastAsia="zh-CN"/>
              </w:rPr>
              <w:t>2895</w:t>
            </w:r>
          </w:p>
        </w:tc>
      </w:tr>
      <w:tr w:rsidR="00B950B9" w:rsidRPr="008D4056" w14:paraId="0725ACB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B0"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B1" w14:textId="77777777" w:rsidR="00B950B9" w:rsidRPr="008D4056" w:rsidRDefault="00B950B9"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B2" w14:textId="77777777" w:rsidR="00B950B9" w:rsidRPr="008D4056" w:rsidRDefault="00B950B9"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B3" w14:textId="77777777" w:rsidR="00B950B9" w:rsidRPr="008D4056" w:rsidRDefault="00B950B9"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B4" w14:textId="77777777" w:rsidR="00B950B9" w:rsidRPr="008D4056" w:rsidRDefault="00B950B9" w:rsidP="00253F01">
            <w:pPr>
              <w:pStyle w:val="TAC"/>
              <w:rPr>
                <w:lang w:val="en-US" w:eastAsia="zh-CN"/>
              </w:rPr>
            </w:pPr>
            <w:r w:rsidRPr="008D4056">
              <w:rPr>
                <w:lang w:val="en-US" w:eastAsia="zh-CN"/>
              </w:rPr>
              <w:t>|2*fy_high – fx_low|</w:t>
            </w:r>
          </w:p>
        </w:tc>
      </w:tr>
      <w:tr w:rsidR="00B950B9" w:rsidRPr="008D4056" w14:paraId="0725ACBB"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B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B7" w14:textId="77777777" w:rsidR="00B950B9" w:rsidRPr="008D4056" w:rsidRDefault="00B950B9"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CB8" w14:textId="77777777" w:rsidR="00B950B9" w:rsidRPr="008D4056" w:rsidRDefault="00B950B9"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CB9" w14:textId="77777777" w:rsidR="00B950B9" w:rsidRPr="008D4056" w:rsidRDefault="00B950B9"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CBA" w14:textId="77777777" w:rsidR="00B950B9" w:rsidRPr="008D4056" w:rsidRDefault="00B950B9" w:rsidP="00253F01">
            <w:pPr>
              <w:pStyle w:val="TAC"/>
              <w:rPr>
                <w:lang w:val="en-US" w:eastAsia="zh-CN"/>
              </w:rPr>
            </w:pPr>
            <w:r w:rsidRPr="008D4056">
              <w:rPr>
                <w:lang w:val="en-US" w:eastAsia="zh-CN"/>
              </w:rPr>
              <w:t>90</w:t>
            </w:r>
          </w:p>
        </w:tc>
      </w:tr>
      <w:tr w:rsidR="00B950B9" w:rsidRPr="008D4056" w14:paraId="0725ACC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BC"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BD" w14:textId="77777777" w:rsidR="00B950B9" w:rsidRPr="008D4056" w:rsidRDefault="00B950B9"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BE" w14:textId="77777777" w:rsidR="00B950B9" w:rsidRPr="008D4056" w:rsidRDefault="00B950B9"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BF" w14:textId="77777777" w:rsidR="00B950B9" w:rsidRPr="008D4056" w:rsidRDefault="00B950B9"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C0" w14:textId="77777777" w:rsidR="00B950B9" w:rsidRPr="008D4056" w:rsidRDefault="00B950B9" w:rsidP="00253F01">
            <w:pPr>
              <w:pStyle w:val="TAC"/>
              <w:rPr>
                <w:lang w:val="en-US" w:eastAsia="zh-CN"/>
              </w:rPr>
            </w:pPr>
            <w:r w:rsidRPr="008D4056">
              <w:rPr>
                <w:lang w:val="en-US" w:eastAsia="zh-CN"/>
              </w:rPr>
              <w:t>|2*fy_high + fx_high|</w:t>
            </w:r>
          </w:p>
        </w:tc>
      </w:tr>
      <w:tr w:rsidR="00B950B9" w:rsidRPr="008D4056" w14:paraId="0725ACC7"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C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C3" w14:textId="77777777" w:rsidR="00B950B9" w:rsidRPr="008D4056" w:rsidRDefault="00B950B9"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CC4" w14:textId="77777777" w:rsidR="00B950B9" w:rsidRPr="008D4056" w:rsidRDefault="00B950B9"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CC5" w14:textId="77777777" w:rsidR="00B950B9" w:rsidRPr="008D4056" w:rsidRDefault="00B950B9"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CC6" w14:textId="77777777" w:rsidR="00B950B9" w:rsidRPr="008D4056" w:rsidRDefault="00B950B9" w:rsidP="00253F01">
            <w:pPr>
              <w:pStyle w:val="TAC"/>
              <w:rPr>
                <w:lang w:val="en-US" w:eastAsia="zh-CN"/>
              </w:rPr>
            </w:pPr>
            <w:r w:rsidRPr="008D4056">
              <w:rPr>
                <w:lang w:val="en-US" w:eastAsia="zh-CN"/>
              </w:rPr>
              <w:t>3810</w:t>
            </w:r>
          </w:p>
        </w:tc>
      </w:tr>
      <w:tr w:rsidR="00B950B9" w:rsidRPr="008D4056" w14:paraId="0725ACC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C8"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C9" w14:textId="77777777" w:rsidR="00B950B9" w:rsidRPr="008D4056" w:rsidRDefault="00B950B9"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CCA" w14:textId="77777777" w:rsidR="00B950B9" w:rsidRPr="008D4056" w:rsidRDefault="00B950B9"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CCB" w14:textId="77777777" w:rsidR="00B950B9" w:rsidRPr="008D4056" w:rsidRDefault="00B950B9"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CCC" w14:textId="77777777" w:rsidR="00B950B9" w:rsidRPr="008D4056" w:rsidRDefault="00B950B9" w:rsidP="00253F01">
            <w:pPr>
              <w:pStyle w:val="TAC"/>
              <w:rPr>
                <w:lang w:val="en-US" w:eastAsia="zh-CN"/>
              </w:rPr>
            </w:pPr>
            <w:r w:rsidRPr="008D4056">
              <w:rPr>
                <w:lang w:val="en-US" w:eastAsia="zh-CN"/>
              </w:rPr>
              <w:t>|3*fy_high – 1*fx_low|</w:t>
            </w:r>
          </w:p>
        </w:tc>
      </w:tr>
      <w:tr w:rsidR="00B950B9" w:rsidRPr="008D4056" w14:paraId="0725ACD3"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C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CF" w14:textId="77777777" w:rsidR="00B950B9" w:rsidRPr="008D4056" w:rsidRDefault="00B950B9"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CD0" w14:textId="77777777" w:rsidR="00B950B9" w:rsidRPr="008D4056" w:rsidRDefault="00B950B9"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CD1" w14:textId="77777777" w:rsidR="00B950B9" w:rsidRPr="008D4056" w:rsidRDefault="00B950B9"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CD2" w14:textId="77777777" w:rsidR="00B950B9" w:rsidRPr="008D4056" w:rsidRDefault="00B950B9" w:rsidP="00253F01">
            <w:pPr>
              <w:pStyle w:val="TAC"/>
              <w:rPr>
                <w:lang w:val="en-US" w:eastAsia="zh-CN"/>
              </w:rPr>
            </w:pPr>
            <w:r w:rsidRPr="008D4056">
              <w:rPr>
                <w:lang w:val="en-US" w:eastAsia="zh-CN"/>
              </w:rPr>
              <w:t>825</w:t>
            </w:r>
          </w:p>
        </w:tc>
      </w:tr>
      <w:tr w:rsidR="00B950B9" w:rsidRPr="008D4056" w14:paraId="0725ACD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D4"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D5" w14:textId="77777777" w:rsidR="00B950B9" w:rsidRPr="008D4056" w:rsidRDefault="00B950B9"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CD6" w14:textId="77777777" w:rsidR="00B950B9" w:rsidRPr="008D4056" w:rsidRDefault="00B950B9"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CD7" w14:textId="77777777" w:rsidR="00B950B9" w:rsidRPr="008D4056" w:rsidRDefault="00B950B9"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CD8" w14:textId="77777777" w:rsidR="00B950B9" w:rsidRPr="008D4056" w:rsidRDefault="00B950B9" w:rsidP="00253F01">
            <w:pPr>
              <w:pStyle w:val="TAC"/>
              <w:rPr>
                <w:lang w:val="en-US" w:eastAsia="zh-CN"/>
              </w:rPr>
            </w:pPr>
            <w:r w:rsidRPr="008D4056">
              <w:rPr>
                <w:lang w:val="en-US" w:eastAsia="zh-CN"/>
              </w:rPr>
              <w:t>|3*fy_high + 1*fx_high|</w:t>
            </w:r>
          </w:p>
        </w:tc>
      </w:tr>
      <w:tr w:rsidR="00B950B9" w:rsidRPr="008D4056" w14:paraId="0725ACDF"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D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DB" w14:textId="77777777" w:rsidR="00B950B9" w:rsidRPr="008D4056" w:rsidRDefault="00B950B9"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CDC" w14:textId="77777777" w:rsidR="00B950B9" w:rsidRPr="008D4056" w:rsidRDefault="00B950B9"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CDD" w14:textId="77777777" w:rsidR="00B950B9" w:rsidRPr="008D4056" w:rsidRDefault="00B950B9"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CDE" w14:textId="77777777" w:rsidR="00B950B9" w:rsidRPr="008D4056" w:rsidRDefault="00B950B9" w:rsidP="00253F01">
            <w:pPr>
              <w:pStyle w:val="TAC"/>
              <w:rPr>
                <w:lang w:val="en-US" w:eastAsia="zh-CN"/>
              </w:rPr>
            </w:pPr>
            <w:r w:rsidRPr="008D4056">
              <w:rPr>
                <w:lang w:val="en-US" w:eastAsia="zh-CN"/>
              </w:rPr>
              <w:t>4725</w:t>
            </w:r>
          </w:p>
        </w:tc>
      </w:tr>
      <w:tr w:rsidR="00B950B9" w:rsidRPr="008D4056" w14:paraId="0725ACE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E0"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E1" w14:textId="77777777" w:rsidR="00B950B9" w:rsidRPr="008D4056" w:rsidRDefault="00B950B9"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CE2" w14:textId="77777777" w:rsidR="00B950B9" w:rsidRPr="008D4056" w:rsidRDefault="00B950B9"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CE3" w14:textId="77777777" w:rsidR="00B950B9" w:rsidRPr="008D4056" w:rsidRDefault="00B950B9"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CE4" w14:textId="77777777" w:rsidR="00B950B9" w:rsidRPr="008D4056" w:rsidRDefault="00B950B9" w:rsidP="00253F01">
            <w:pPr>
              <w:pStyle w:val="TAC"/>
              <w:rPr>
                <w:lang w:val="en-US" w:eastAsia="zh-CN"/>
              </w:rPr>
            </w:pPr>
            <w:r w:rsidRPr="008D4056">
              <w:rPr>
                <w:lang w:val="en-US" w:eastAsia="zh-CN"/>
              </w:rPr>
              <w:t>|2*fx_high +2* fy_high|</w:t>
            </w:r>
          </w:p>
        </w:tc>
      </w:tr>
      <w:tr w:rsidR="00B950B9" w:rsidRPr="008D4056" w14:paraId="0725ACEB"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E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E7" w14:textId="77777777" w:rsidR="00B950B9" w:rsidRPr="008D4056" w:rsidRDefault="00B950B9"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CE8" w14:textId="77777777" w:rsidR="00B950B9" w:rsidRPr="008D4056" w:rsidRDefault="00B950B9"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CE9" w14:textId="77777777" w:rsidR="00B950B9" w:rsidRPr="008D4056" w:rsidRDefault="00B950B9"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CEA" w14:textId="77777777" w:rsidR="00B950B9" w:rsidRPr="008D4056" w:rsidRDefault="00B950B9" w:rsidP="00253F01">
            <w:pPr>
              <w:pStyle w:val="TAC"/>
              <w:rPr>
                <w:lang w:val="en-US" w:eastAsia="zh-CN"/>
              </w:rPr>
            </w:pPr>
            <w:r w:rsidRPr="008D4056">
              <w:rPr>
                <w:lang w:val="en-US" w:eastAsia="zh-CN"/>
              </w:rPr>
              <w:t>5790</w:t>
            </w:r>
          </w:p>
        </w:tc>
      </w:tr>
      <w:tr w:rsidR="00B950B9" w:rsidRPr="008D4056" w14:paraId="0725ACF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EC"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ED" w14:textId="77777777" w:rsidR="00B950B9" w:rsidRPr="008D4056" w:rsidRDefault="00B950B9"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CEE" w14:textId="77777777" w:rsidR="00B950B9" w:rsidRPr="008D4056" w:rsidRDefault="00B950B9"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CEF" w14:textId="77777777" w:rsidR="00B950B9" w:rsidRPr="008D4056" w:rsidRDefault="00B950B9"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CF0" w14:textId="77777777" w:rsidR="00B950B9" w:rsidRPr="008D4056" w:rsidRDefault="00B950B9" w:rsidP="00253F01">
            <w:pPr>
              <w:pStyle w:val="TAC"/>
              <w:rPr>
                <w:lang w:val="en-US" w:eastAsia="zh-CN"/>
              </w:rPr>
            </w:pPr>
            <w:r w:rsidRPr="008D4056">
              <w:rPr>
                <w:lang w:val="en-US" w:eastAsia="zh-CN"/>
              </w:rPr>
              <w:t>|fy_high – 4*fx_low|</w:t>
            </w:r>
          </w:p>
        </w:tc>
      </w:tr>
      <w:tr w:rsidR="00B950B9" w:rsidRPr="008D4056" w14:paraId="0725ACF7"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F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F3" w14:textId="77777777" w:rsidR="00B950B9" w:rsidRPr="008D4056" w:rsidRDefault="00B950B9"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CF4" w14:textId="77777777" w:rsidR="00B950B9" w:rsidRPr="008D4056" w:rsidRDefault="00B950B9"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CF5" w14:textId="77777777" w:rsidR="00B950B9" w:rsidRPr="008D4056" w:rsidRDefault="00B950B9"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CF6" w14:textId="77777777" w:rsidR="00B950B9" w:rsidRPr="008D4056" w:rsidRDefault="00B950B9" w:rsidP="00253F01">
            <w:pPr>
              <w:pStyle w:val="TAC"/>
              <w:rPr>
                <w:lang w:val="en-US" w:eastAsia="zh-CN"/>
              </w:rPr>
            </w:pPr>
            <w:r w:rsidRPr="008D4056">
              <w:rPr>
                <w:lang w:val="en-US" w:eastAsia="zh-CN"/>
              </w:rPr>
              <w:t>6765</w:t>
            </w:r>
          </w:p>
        </w:tc>
      </w:tr>
      <w:tr w:rsidR="00B950B9" w:rsidRPr="008D4056" w14:paraId="0725ACF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F8"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F9" w14:textId="77777777" w:rsidR="00B950B9" w:rsidRPr="008D4056" w:rsidRDefault="00B950B9"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CFA" w14:textId="77777777" w:rsidR="00B950B9" w:rsidRPr="008D4056" w:rsidRDefault="00B950B9"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CFB" w14:textId="77777777" w:rsidR="00B950B9" w:rsidRPr="008D4056" w:rsidRDefault="00B950B9"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CFC" w14:textId="77777777" w:rsidR="00B950B9" w:rsidRPr="008D4056" w:rsidRDefault="00B950B9" w:rsidP="00253F01">
            <w:pPr>
              <w:pStyle w:val="TAC"/>
              <w:rPr>
                <w:lang w:val="en-US" w:eastAsia="zh-CN"/>
              </w:rPr>
            </w:pPr>
            <w:r w:rsidRPr="008D4056">
              <w:rPr>
                <w:lang w:val="en-US" w:eastAsia="zh-CN"/>
              </w:rPr>
              <w:t>|2*fy_high -3*fx_low|</w:t>
            </w:r>
          </w:p>
        </w:tc>
      </w:tr>
      <w:tr w:rsidR="00B950B9" w:rsidRPr="008D4056" w14:paraId="0725AD03"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F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FF" w14:textId="77777777" w:rsidR="00B950B9" w:rsidRPr="008D4056" w:rsidRDefault="00B950B9"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D00" w14:textId="77777777" w:rsidR="00B950B9" w:rsidRPr="008D4056" w:rsidRDefault="00B950B9"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D01" w14:textId="77777777" w:rsidR="00B950B9" w:rsidRPr="008D4056" w:rsidRDefault="00B950B9"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D02" w14:textId="77777777" w:rsidR="00B950B9" w:rsidRPr="008D4056" w:rsidRDefault="00B950B9" w:rsidP="00253F01">
            <w:pPr>
              <w:pStyle w:val="TAC"/>
              <w:rPr>
                <w:lang w:val="en-US" w:eastAsia="zh-CN"/>
              </w:rPr>
            </w:pPr>
            <w:r w:rsidRPr="008D4056">
              <w:rPr>
                <w:lang w:val="en-US" w:eastAsia="zh-CN"/>
              </w:rPr>
              <w:t>3930</w:t>
            </w:r>
          </w:p>
        </w:tc>
      </w:tr>
      <w:tr w:rsidR="00B950B9" w:rsidRPr="008D4056" w14:paraId="0725AD0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04"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05" w14:textId="77777777" w:rsidR="00B950B9" w:rsidRPr="008D4056" w:rsidRDefault="00B950B9"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D06" w14:textId="77777777" w:rsidR="00B950B9" w:rsidRPr="008D4056" w:rsidRDefault="00B950B9"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D07" w14:textId="77777777" w:rsidR="00B950B9" w:rsidRPr="008D4056" w:rsidRDefault="00B950B9"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D08" w14:textId="77777777" w:rsidR="00B950B9" w:rsidRPr="008D4056" w:rsidRDefault="00B950B9" w:rsidP="00253F01">
            <w:pPr>
              <w:pStyle w:val="TAC"/>
              <w:rPr>
                <w:lang w:val="en-US" w:eastAsia="zh-CN"/>
              </w:rPr>
            </w:pPr>
            <w:r w:rsidRPr="008D4056">
              <w:rPr>
                <w:lang w:val="en-US" w:eastAsia="zh-CN"/>
              </w:rPr>
              <w:t>|fy_high + 4*fx_high|</w:t>
            </w:r>
          </w:p>
        </w:tc>
      </w:tr>
      <w:tr w:rsidR="00B950B9" w:rsidRPr="008D4056" w14:paraId="0725AD0F"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0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0B" w14:textId="77777777" w:rsidR="00B950B9" w:rsidRPr="008D4056" w:rsidRDefault="00B950B9"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D0C" w14:textId="77777777" w:rsidR="00B950B9" w:rsidRPr="008D4056" w:rsidRDefault="00B950B9"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D0D" w14:textId="77777777" w:rsidR="00B950B9" w:rsidRPr="008D4056" w:rsidRDefault="00B950B9"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D0E" w14:textId="77777777" w:rsidR="00B950B9" w:rsidRPr="008D4056" w:rsidRDefault="00B950B9" w:rsidP="00253F01">
            <w:pPr>
              <w:pStyle w:val="TAC"/>
              <w:rPr>
                <w:lang w:val="en-US" w:eastAsia="zh-CN"/>
              </w:rPr>
            </w:pPr>
            <w:r w:rsidRPr="008D4056">
              <w:rPr>
                <w:lang w:val="en-US" w:eastAsia="zh-CN"/>
              </w:rPr>
              <w:t>8835</w:t>
            </w:r>
          </w:p>
        </w:tc>
      </w:tr>
      <w:tr w:rsidR="00B950B9" w:rsidRPr="008D4056" w14:paraId="0725AD1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10"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11" w14:textId="77777777" w:rsidR="00B950B9" w:rsidRPr="008D4056" w:rsidRDefault="00B950B9"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D12" w14:textId="77777777" w:rsidR="00B950B9" w:rsidRPr="008D4056" w:rsidRDefault="00B950B9"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D13" w14:textId="77777777" w:rsidR="00B950B9" w:rsidRPr="008D4056" w:rsidRDefault="00B950B9"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D14" w14:textId="77777777" w:rsidR="00B950B9" w:rsidRPr="008D4056" w:rsidRDefault="00B950B9" w:rsidP="00253F01">
            <w:pPr>
              <w:pStyle w:val="TAC"/>
              <w:rPr>
                <w:lang w:val="en-US" w:eastAsia="zh-CN"/>
              </w:rPr>
            </w:pPr>
            <w:r w:rsidRPr="008D4056">
              <w:rPr>
                <w:lang w:val="en-US" w:eastAsia="zh-CN"/>
              </w:rPr>
              <w:t>|2*fy_high + 3*fx_high|</w:t>
            </w:r>
          </w:p>
        </w:tc>
      </w:tr>
      <w:tr w:rsidR="00B950B9" w:rsidRPr="008D4056" w14:paraId="0725AD1B"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D1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D17" w14:textId="77777777" w:rsidR="00B950B9" w:rsidRPr="008D4056" w:rsidRDefault="00B950B9"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D18" w14:textId="77777777" w:rsidR="00B950B9" w:rsidRPr="008D4056" w:rsidRDefault="00B950B9"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D19" w14:textId="77777777" w:rsidR="00B950B9" w:rsidRPr="008D4056" w:rsidRDefault="00B950B9"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D1A" w14:textId="77777777" w:rsidR="00B950B9" w:rsidRPr="008D4056" w:rsidRDefault="00B950B9" w:rsidP="00253F01">
            <w:pPr>
              <w:pStyle w:val="TAC"/>
              <w:rPr>
                <w:lang w:val="en-US" w:eastAsia="zh-CN"/>
              </w:rPr>
            </w:pPr>
            <w:r w:rsidRPr="008D4056">
              <w:rPr>
                <w:lang w:val="en-US" w:eastAsia="zh-CN"/>
              </w:rPr>
              <w:t>7770</w:t>
            </w:r>
          </w:p>
        </w:tc>
      </w:tr>
    </w:tbl>
    <w:p w14:paraId="0725AD1C" w14:textId="77777777" w:rsidR="00B950B9" w:rsidRPr="008F7A94" w:rsidRDefault="00B950B9" w:rsidP="00B950B9"/>
    <w:p w14:paraId="0725AD1E" w14:textId="74705E95" w:rsidR="00B950B9" w:rsidRDefault="00B950B9" w:rsidP="00B950B9">
      <w:pPr>
        <w:rPr>
          <w:rFonts w:eastAsia="Yu Mincho"/>
          <w:lang w:val="en-US" w:eastAsia="ja-JP"/>
        </w:rPr>
      </w:pPr>
      <w:r>
        <w:rPr>
          <w:lang w:val="en-US"/>
        </w:rPr>
        <w:t xml:space="preserve">Based on Table </w:t>
      </w:r>
      <w:r>
        <w:rPr>
          <w:lang w:val="en-US" w:eastAsia="ja-JP"/>
        </w:rPr>
        <w:t>8.1</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0725AD1F" w14:textId="77777777" w:rsidR="00B950B9" w:rsidRDefault="00B950B9" w:rsidP="000003F0">
      <w:pPr>
        <w:pStyle w:val="TH"/>
      </w:pPr>
      <w:r>
        <w:t>Table 8.1.1.2-3: Harmonic and IMD analysis</w:t>
      </w:r>
      <w:r w:rsidR="00D4243A" w:rsidRPr="00D4243A">
        <w:t xml:space="preserve"> </w:t>
      </w:r>
      <w:r w:rsidR="00D4243A">
        <w:t>for UL_CA_3A-8A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D25"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D20" w14:textId="77777777" w:rsidR="00B950B9" w:rsidRPr="008D4056" w:rsidRDefault="00B950B9"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D21" w14:textId="77777777" w:rsidR="00B950B9" w:rsidRPr="008D4056" w:rsidRDefault="00B950B9"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D22" w14:textId="77777777" w:rsidR="00B950B9" w:rsidRPr="008D4056" w:rsidRDefault="00B950B9"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D23" w14:textId="77777777" w:rsidR="00B950B9" w:rsidRPr="008D4056" w:rsidRDefault="00B950B9"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D24" w14:textId="77777777" w:rsidR="00B950B9" w:rsidRPr="008D4056" w:rsidRDefault="00B950B9" w:rsidP="00253F01">
            <w:pPr>
              <w:pStyle w:val="TAH"/>
              <w:rPr>
                <w:lang w:val="en-US" w:eastAsia="zh-CN"/>
              </w:rPr>
            </w:pPr>
            <w:r w:rsidRPr="008D4056">
              <w:rPr>
                <w:lang w:val="en-US" w:eastAsia="zh-CN"/>
              </w:rPr>
              <w:t>fy_high</w:t>
            </w:r>
          </w:p>
        </w:tc>
      </w:tr>
      <w:tr w:rsidR="00B950B9" w:rsidRPr="008D4056" w14:paraId="0725AD2B"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26" w14:textId="77777777" w:rsidR="00B950B9" w:rsidRPr="008D4056" w:rsidRDefault="00B950B9"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D27" w14:textId="77777777" w:rsidR="00B950B9" w:rsidRPr="008D4056" w:rsidRDefault="00B950B9" w:rsidP="00253F01">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D28" w14:textId="77777777" w:rsidR="00B950B9" w:rsidRPr="008D4056" w:rsidRDefault="00B950B9" w:rsidP="00253F01">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D29" w14:textId="77777777" w:rsidR="00B950B9" w:rsidRPr="008D4056" w:rsidRDefault="00B950B9" w:rsidP="00253F01">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D2A" w14:textId="77777777" w:rsidR="00B950B9" w:rsidRPr="008D4056" w:rsidRDefault="00B950B9" w:rsidP="00253F01">
            <w:pPr>
              <w:pStyle w:val="TAC"/>
              <w:rPr>
                <w:lang w:val="en-US" w:eastAsia="zh-CN"/>
              </w:rPr>
            </w:pPr>
            <w:r w:rsidRPr="00A973C0">
              <w:rPr>
                <w:lang w:val="en-US" w:eastAsia="ko-KR"/>
              </w:rPr>
              <w:t>1785</w:t>
            </w:r>
          </w:p>
        </w:tc>
      </w:tr>
      <w:tr w:rsidR="00B950B9" w:rsidRPr="008D4056" w14:paraId="0725AD3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2C"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D2D" w14:textId="77777777" w:rsidR="00B950B9" w:rsidRPr="008D4056" w:rsidRDefault="00B950B9" w:rsidP="00253F01">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D2E" w14:textId="77777777" w:rsidR="00B950B9" w:rsidRPr="008D4056" w:rsidRDefault="00B950B9" w:rsidP="00253F01">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D2F" w14:textId="77777777" w:rsidR="00B950B9" w:rsidRPr="008D4056" w:rsidRDefault="00B950B9" w:rsidP="00253F01">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D30" w14:textId="77777777" w:rsidR="00B950B9" w:rsidRPr="008D4056" w:rsidRDefault="00B950B9" w:rsidP="00253F01">
            <w:pPr>
              <w:pStyle w:val="TAC"/>
              <w:rPr>
                <w:lang w:val="en-US" w:eastAsia="zh-CN"/>
              </w:rPr>
            </w:pPr>
            <w:r w:rsidRPr="00A973C0">
              <w:rPr>
                <w:lang w:val="en-US" w:eastAsia="ko-KR"/>
              </w:rPr>
              <w:t>2* fy_high</w:t>
            </w:r>
          </w:p>
        </w:tc>
      </w:tr>
      <w:tr w:rsidR="00B950B9" w:rsidRPr="008D4056" w14:paraId="0725AD37"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32"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D33" w14:textId="77777777" w:rsidR="00B950B9" w:rsidRPr="008D4056" w:rsidRDefault="00B950B9" w:rsidP="00253F01">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D34" w14:textId="77777777" w:rsidR="00B950B9" w:rsidRPr="008D4056" w:rsidRDefault="00B950B9" w:rsidP="00253F01">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D35" w14:textId="77777777" w:rsidR="00B950B9" w:rsidRPr="008D4056" w:rsidRDefault="00B950B9" w:rsidP="00253F01">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D36" w14:textId="77777777" w:rsidR="00B950B9" w:rsidRPr="008D4056" w:rsidRDefault="00B950B9" w:rsidP="00253F01">
            <w:pPr>
              <w:pStyle w:val="TAC"/>
              <w:rPr>
                <w:lang w:val="en-US" w:eastAsia="zh-CN"/>
              </w:rPr>
            </w:pPr>
            <w:r w:rsidRPr="00A973C0">
              <w:rPr>
                <w:lang w:val="en-US" w:eastAsia="ko-KR"/>
              </w:rPr>
              <w:t>3570</w:t>
            </w:r>
          </w:p>
        </w:tc>
      </w:tr>
      <w:tr w:rsidR="00B950B9" w:rsidRPr="008D4056" w14:paraId="0725AD3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38"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D39" w14:textId="77777777" w:rsidR="00B950B9" w:rsidRPr="008D4056" w:rsidRDefault="00B950B9" w:rsidP="00253F01">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D3A" w14:textId="77777777" w:rsidR="00B950B9" w:rsidRPr="008D4056" w:rsidRDefault="00B950B9" w:rsidP="00253F01">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D3B" w14:textId="77777777" w:rsidR="00B950B9" w:rsidRPr="008D4056" w:rsidRDefault="00B950B9" w:rsidP="00253F01">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D3C" w14:textId="77777777" w:rsidR="00B950B9" w:rsidRPr="008D4056" w:rsidRDefault="00B950B9" w:rsidP="00253F01">
            <w:pPr>
              <w:pStyle w:val="TAC"/>
              <w:rPr>
                <w:lang w:val="en-US" w:eastAsia="zh-CN"/>
              </w:rPr>
            </w:pPr>
            <w:r w:rsidRPr="00A973C0">
              <w:rPr>
                <w:lang w:val="en-US" w:eastAsia="ko-KR"/>
              </w:rPr>
              <w:t>3* fy_high</w:t>
            </w:r>
          </w:p>
        </w:tc>
      </w:tr>
      <w:tr w:rsidR="00B950B9" w:rsidRPr="008D4056" w14:paraId="0725AD43"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3E"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3F" w14:textId="77777777" w:rsidR="00B950B9" w:rsidRPr="008D4056" w:rsidRDefault="00B950B9" w:rsidP="00253F01">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D40" w14:textId="77777777" w:rsidR="00B950B9" w:rsidRPr="008D4056" w:rsidRDefault="00B950B9" w:rsidP="00253F01">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D41" w14:textId="77777777" w:rsidR="00B950B9" w:rsidRPr="008D4056" w:rsidRDefault="00B950B9" w:rsidP="00253F01">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D42" w14:textId="77777777" w:rsidR="00B950B9" w:rsidRPr="008D4056" w:rsidRDefault="00B950B9" w:rsidP="00253F01">
            <w:pPr>
              <w:pStyle w:val="TAC"/>
              <w:rPr>
                <w:lang w:val="en-US" w:eastAsia="zh-CN"/>
              </w:rPr>
            </w:pPr>
            <w:r w:rsidRPr="00A973C0">
              <w:rPr>
                <w:lang w:val="en-US" w:eastAsia="ko-KR"/>
              </w:rPr>
              <w:t>5355</w:t>
            </w:r>
          </w:p>
        </w:tc>
      </w:tr>
      <w:tr w:rsidR="00B950B9" w:rsidRPr="008D4056" w14:paraId="0725AD4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44"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45" w14:textId="77777777" w:rsidR="00B950B9" w:rsidRPr="008D4056" w:rsidRDefault="00B950B9" w:rsidP="00253F01">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D46" w14:textId="77777777" w:rsidR="00B950B9" w:rsidRPr="008D4056" w:rsidRDefault="00B950B9" w:rsidP="00253F01">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D47" w14:textId="77777777" w:rsidR="00B950B9" w:rsidRPr="008D4056" w:rsidRDefault="00B950B9" w:rsidP="00253F01">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48" w14:textId="77777777" w:rsidR="00B950B9" w:rsidRPr="008D4056" w:rsidRDefault="00B950B9" w:rsidP="00253F01">
            <w:pPr>
              <w:pStyle w:val="TAC"/>
              <w:rPr>
                <w:lang w:val="en-US" w:eastAsia="zh-CN"/>
              </w:rPr>
            </w:pPr>
            <w:r w:rsidRPr="00A973C0">
              <w:rPr>
                <w:lang w:val="en-US" w:eastAsia="ko-KR"/>
              </w:rPr>
              <w:t>|fy_high + fx_high|</w:t>
            </w:r>
          </w:p>
        </w:tc>
      </w:tr>
      <w:tr w:rsidR="00B950B9" w:rsidRPr="008D4056" w14:paraId="0725AD4F"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4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4B" w14:textId="77777777" w:rsidR="00B950B9" w:rsidRPr="008D4056" w:rsidRDefault="00B950B9" w:rsidP="00253F01">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D4C" w14:textId="77777777" w:rsidR="00B950B9" w:rsidRPr="008D4056" w:rsidRDefault="00B950B9" w:rsidP="00253F01">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D4D" w14:textId="77777777" w:rsidR="00B950B9" w:rsidRPr="008D4056" w:rsidRDefault="00B950B9" w:rsidP="00253F01">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D4E" w14:textId="77777777" w:rsidR="00B950B9" w:rsidRPr="008D4056" w:rsidRDefault="00B950B9" w:rsidP="00253F01">
            <w:pPr>
              <w:pStyle w:val="TAC"/>
              <w:rPr>
                <w:lang w:val="en-US" w:eastAsia="zh-CN"/>
              </w:rPr>
            </w:pPr>
            <w:r w:rsidRPr="00A973C0">
              <w:rPr>
                <w:lang w:val="en-US" w:eastAsia="ko-KR"/>
              </w:rPr>
              <w:t>2700</w:t>
            </w:r>
          </w:p>
        </w:tc>
      </w:tr>
      <w:tr w:rsidR="00B950B9" w:rsidRPr="008D4056" w14:paraId="0725AD5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50"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51" w14:textId="77777777" w:rsidR="00B950B9" w:rsidRPr="008D4056" w:rsidRDefault="00B950B9" w:rsidP="00253F01">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D52" w14:textId="77777777" w:rsidR="00B950B9" w:rsidRPr="008D4056" w:rsidRDefault="00B950B9" w:rsidP="00253F01">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D53" w14:textId="77777777" w:rsidR="00B950B9" w:rsidRPr="008D4056" w:rsidRDefault="00B950B9" w:rsidP="00253F01">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D54" w14:textId="77777777" w:rsidR="00B950B9" w:rsidRPr="008D4056" w:rsidRDefault="00B950B9" w:rsidP="00253F01">
            <w:pPr>
              <w:pStyle w:val="TAC"/>
              <w:rPr>
                <w:lang w:val="en-US" w:eastAsia="zh-CN"/>
              </w:rPr>
            </w:pPr>
            <w:r w:rsidRPr="00A973C0">
              <w:rPr>
                <w:lang w:val="en-US" w:eastAsia="ko-KR"/>
              </w:rPr>
              <w:t>|2*fy_high – fx_low|</w:t>
            </w:r>
          </w:p>
        </w:tc>
      </w:tr>
      <w:tr w:rsidR="00B950B9" w:rsidRPr="008D4056" w14:paraId="0725AD5B"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5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57" w14:textId="77777777" w:rsidR="00B950B9" w:rsidRPr="008D4056" w:rsidRDefault="00B950B9" w:rsidP="00253F01">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D58" w14:textId="77777777" w:rsidR="00B950B9" w:rsidRPr="008D4056" w:rsidRDefault="00B950B9" w:rsidP="00253F01">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D59" w14:textId="77777777" w:rsidR="00B950B9" w:rsidRPr="008D4056" w:rsidRDefault="00B950B9" w:rsidP="00253F01">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D5A" w14:textId="77777777" w:rsidR="00B950B9" w:rsidRPr="008D4056" w:rsidRDefault="00B950B9" w:rsidP="00253F01">
            <w:pPr>
              <w:pStyle w:val="TAC"/>
              <w:rPr>
                <w:lang w:val="en-US" w:eastAsia="zh-CN"/>
              </w:rPr>
            </w:pPr>
            <w:r w:rsidRPr="00A973C0">
              <w:rPr>
                <w:lang w:val="en-US" w:eastAsia="ko-KR"/>
              </w:rPr>
              <w:t>2690</w:t>
            </w:r>
          </w:p>
        </w:tc>
      </w:tr>
      <w:tr w:rsidR="00B950B9" w:rsidRPr="008D4056" w14:paraId="0725AD6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5C"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5D" w14:textId="77777777" w:rsidR="00B950B9" w:rsidRPr="008D4056" w:rsidRDefault="00B950B9" w:rsidP="00253F01">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D5E" w14:textId="77777777" w:rsidR="00B950B9" w:rsidRPr="008D4056" w:rsidRDefault="00B950B9" w:rsidP="00253F01">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D5F" w14:textId="77777777" w:rsidR="00B950B9" w:rsidRPr="008D4056" w:rsidRDefault="00B950B9" w:rsidP="00253F01">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60" w14:textId="77777777" w:rsidR="00B950B9" w:rsidRPr="008D4056" w:rsidRDefault="00B950B9" w:rsidP="00253F01">
            <w:pPr>
              <w:pStyle w:val="TAC"/>
              <w:rPr>
                <w:lang w:val="en-US" w:eastAsia="zh-CN"/>
              </w:rPr>
            </w:pPr>
            <w:r w:rsidRPr="00A973C0">
              <w:rPr>
                <w:lang w:val="en-US" w:eastAsia="ko-KR"/>
              </w:rPr>
              <w:t>|2*fy_high + fx_high|</w:t>
            </w:r>
          </w:p>
        </w:tc>
      </w:tr>
      <w:tr w:rsidR="00B950B9" w:rsidRPr="008D4056" w14:paraId="0725AD67"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6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63" w14:textId="77777777" w:rsidR="00B950B9" w:rsidRPr="008D4056" w:rsidRDefault="00B950B9" w:rsidP="00253F01">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D64" w14:textId="77777777" w:rsidR="00B950B9" w:rsidRPr="008D4056" w:rsidRDefault="00B950B9" w:rsidP="00253F01">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D65" w14:textId="77777777" w:rsidR="00B950B9" w:rsidRPr="008D4056" w:rsidRDefault="00B950B9" w:rsidP="00253F01">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D66" w14:textId="77777777" w:rsidR="00B950B9" w:rsidRPr="008D4056" w:rsidRDefault="00B950B9" w:rsidP="00253F01">
            <w:pPr>
              <w:pStyle w:val="TAC"/>
              <w:rPr>
                <w:lang w:val="en-US" w:eastAsia="zh-CN"/>
              </w:rPr>
            </w:pPr>
            <w:r w:rsidRPr="00A973C0">
              <w:rPr>
                <w:lang w:val="en-US" w:eastAsia="ko-KR"/>
              </w:rPr>
              <w:t>4485</w:t>
            </w:r>
          </w:p>
        </w:tc>
      </w:tr>
      <w:tr w:rsidR="00B950B9" w:rsidRPr="008D4056" w14:paraId="0725AD6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68"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69" w14:textId="77777777" w:rsidR="00B950B9" w:rsidRPr="008D4056" w:rsidRDefault="00B950B9" w:rsidP="00253F01">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D6A" w14:textId="77777777" w:rsidR="00B950B9" w:rsidRPr="008D4056" w:rsidRDefault="00B950B9" w:rsidP="00253F01">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D6B" w14:textId="77777777" w:rsidR="00B950B9" w:rsidRPr="008D4056" w:rsidRDefault="00B950B9" w:rsidP="00253F01">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D6C" w14:textId="77777777" w:rsidR="00B950B9" w:rsidRPr="008D4056" w:rsidRDefault="00B950B9" w:rsidP="00253F01">
            <w:pPr>
              <w:pStyle w:val="TAC"/>
              <w:rPr>
                <w:lang w:val="en-US" w:eastAsia="zh-CN"/>
              </w:rPr>
            </w:pPr>
            <w:r w:rsidRPr="00A973C0">
              <w:rPr>
                <w:lang w:val="en-US" w:eastAsia="ko-KR"/>
              </w:rPr>
              <w:t>|3*fy_high – fx_low|</w:t>
            </w:r>
          </w:p>
        </w:tc>
      </w:tr>
      <w:tr w:rsidR="00B950B9" w:rsidRPr="008D4056" w14:paraId="0725AD73"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6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6F" w14:textId="77777777" w:rsidR="00B950B9" w:rsidRPr="008D4056" w:rsidRDefault="00B950B9" w:rsidP="00253F01">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D70" w14:textId="77777777" w:rsidR="00B950B9" w:rsidRPr="008D4056" w:rsidRDefault="00B950B9" w:rsidP="00253F01">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D71" w14:textId="77777777" w:rsidR="00B950B9" w:rsidRPr="008D4056" w:rsidRDefault="00B950B9" w:rsidP="00253F01">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D72" w14:textId="77777777" w:rsidR="00B950B9" w:rsidRPr="008D4056" w:rsidRDefault="00B950B9" w:rsidP="00253F01">
            <w:pPr>
              <w:pStyle w:val="TAC"/>
              <w:rPr>
                <w:lang w:val="en-US" w:eastAsia="zh-CN"/>
              </w:rPr>
            </w:pPr>
            <w:r w:rsidRPr="00A973C0">
              <w:rPr>
                <w:lang w:val="en-US" w:eastAsia="ko-KR"/>
              </w:rPr>
              <w:t>4475</w:t>
            </w:r>
          </w:p>
        </w:tc>
      </w:tr>
      <w:tr w:rsidR="00B950B9" w:rsidRPr="008D4056" w14:paraId="0725AD7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74"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75" w14:textId="77777777" w:rsidR="00B950B9" w:rsidRPr="008D4056" w:rsidRDefault="00B950B9" w:rsidP="00253F01">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D76" w14:textId="77777777" w:rsidR="00B950B9" w:rsidRPr="008D4056" w:rsidRDefault="00B950B9" w:rsidP="00253F01">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D77" w14:textId="77777777" w:rsidR="00B950B9" w:rsidRPr="008D4056" w:rsidRDefault="00B950B9" w:rsidP="00253F01">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78" w14:textId="77777777" w:rsidR="00B950B9" w:rsidRPr="008D4056" w:rsidRDefault="00B950B9" w:rsidP="00253F01">
            <w:pPr>
              <w:pStyle w:val="TAC"/>
              <w:rPr>
                <w:lang w:val="en-US" w:eastAsia="zh-CN"/>
              </w:rPr>
            </w:pPr>
            <w:r w:rsidRPr="00A973C0">
              <w:rPr>
                <w:lang w:val="en-US" w:eastAsia="ko-KR"/>
              </w:rPr>
              <w:t>|3*fy_high + fx_high|</w:t>
            </w:r>
          </w:p>
        </w:tc>
      </w:tr>
      <w:tr w:rsidR="00B950B9" w:rsidRPr="008D4056" w14:paraId="0725AD7F"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7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7B" w14:textId="77777777" w:rsidR="00B950B9" w:rsidRPr="008D4056" w:rsidRDefault="00B950B9" w:rsidP="00253F01">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D7C" w14:textId="77777777" w:rsidR="00B950B9" w:rsidRPr="008D4056" w:rsidRDefault="00B950B9" w:rsidP="00253F01">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D7D" w14:textId="77777777" w:rsidR="00B950B9" w:rsidRPr="008D4056" w:rsidRDefault="00B950B9" w:rsidP="00253F01">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D7E" w14:textId="77777777" w:rsidR="00B950B9" w:rsidRPr="008D4056" w:rsidRDefault="00B950B9" w:rsidP="00253F01">
            <w:pPr>
              <w:pStyle w:val="TAC"/>
              <w:rPr>
                <w:lang w:val="en-US" w:eastAsia="zh-CN"/>
              </w:rPr>
            </w:pPr>
            <w:r w:rsidRPr="00A973C0">
              <w:rPr>
                <w:lang w:val="en-US" w:eastAsia="ko-KR"/>
              </w:rPr>
              <w:t>6270</w:t>
            </w:r>
          </w:p>
        </w:tc>
      </w:tr>
      <w:tr w:rsidR="00B950B9" w:rsidRPr="008D4056" w14:paraId="0725AD8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80"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81" w14:textId="77777777" w:rsidR="00B950B9" w:rsidRPr="008D4056" w:rsidRDefault="00B950B9" w:rsidP="00253F01">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D82" w14:textId="77777777" w:rsidR="00B950B9" w:rsidRPr="008D4056" w:rsidRDefault="00B950B9" w:rsidP="00253F01">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D83" w14:textId="77777777" w:rsidR="00B950B9" w:rsidRPr="008D4056" w:rsidRDefault="00B950B9" w:rsidP="00253F01">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D84" w14:textId="77777777" w:rsidR="00B950B9" w:rsidRPr="008D4056" w:rsidRDefault="00B950B9" w:rsidP="00253F01">
            <w:pPr>
              <w:pStyle w:val="TAC"/>
              <w:rPr>
                <w:lang w:val="en-US" w:eastAsia="zh-CN"/>
              </w:rPr>
            </w:pPr>
            <w:r w:rsidRPr="00A973C0">
              <w:rPr>
                <w:lang w:val="en-US" w:eastAsia="ko-KR"/>
              </w:rPr>
              <w:t>|2*fx_high + 2*fy_high|</w:t>
            </w:r>
          </w:p>
        </w:tc>
      </w:tr>
      <w:tr w:rsidR="00B950B9" w:rsidRPr="008D4056" w14:paraId="0725AD8B"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8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87" w14:textId="77777777" w:rsidR="00B950B9" w:rsidRPr="008D4056" w:rsidRDefault="00B950B9" w:rsidP="00253F01">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D88" w14:textId="77777777" w:rsidR="00B950B9" w:rsidRPr="008D4056" w:rsidRDefault="00B950B9" w:rsidP="00253F01">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D89" w14:textId="77777777" w:rsidR="00B950B9" w:rsidRPr="008D4056" w:rsidRDefault="00B950B9" w:rsidP="00253F01">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D8A" w14:textId="77777777" w:rsidR="00B950B9" w:rsidRPr="008D4056" w:rsidRDefault="00B950B9" w:rsidP="00253F01">
            <w:pPr>
              <w:pStyle w:val="TAC"/>
              <w:rPr>
                <w:lang w:val="en-US" w:eastAsia="zh-CN"/>
              </w:rPr>
            </w:pPr>
            <w:r w:rsidRPr="00A973C0">
              <w:rPr>
                <w:lang w:val="en-US" w:eastAsia="ko-KR"/>
              </w:rPr>
              <w:t>5400</w:t>
            </w:r>
          </w:p>
        </w:tc>
      </w:tr>
      <w:tr w:rsidR="00B950B9" w:rsidRPr="008D4056" w14:paraId="0725AD9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8C"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8D" w14:textId="77777777" w:rsidR="00B950B9" w:rsidRPr="008D4056" w:rsidRDefault="00B950B9" w:rsidP="00253F01">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D8E" w14:textId="77777777" w:rsidR="00B950B9" w:rsidRPr="008D4056" w:rsidRDefault="00B950B9" w:rsidP="00253F01">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D8F" w14:textId="77777777" w:rsidR="00B950B9" w:rsidRPr="008D4056" w:rsidRDefault="00B950B9" w:rsidP="00253F01">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D90" w14:textId="77777777" w:rsidR="00B950B9" w:rsidRPr="008D4056" w:rsidRDefault="00B950B9" w:rsidP="00253F01">
            <w:pPr>
              <w:pStyle w:val="TAC"/>
              <w:rPr>
                <w:lang w:val="en-US" w:eastAsia="zh-CN"/>
              </w:rPr>
            </w:pPr>
            <w:r w:rsidRPr="00A973C0">
              <w:rPr>
                <w:lang w:val="en-US" w:eastAsia="ko-KR"/>
              </w:rPr>
              <w:t>|fy_high – 4*fx_low|</w:t>
            </w:r>
          </w:p>
        </w:tc>
      </w:tr>
      <w:tr w:rsidR="00B950B9" w:rsidRPr="008D4056" w14:paraId="0725AD97"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9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93" w14:textId="77777777" w:rsidR="00B950B9" w:rsidRPr="008D4056" w:rsidRDefault="00B950B9" w:rsidP="00253F01">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D94" w14:textId="77777777" w:rsidR="00B950B9" w:rsidRPr="008D4056" w:rsidRDefault="00B950B9" w:rsidP="00253F01">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D95" w14:textId="77777777" w:rsidR="00B950B9" w:rsidRPr="008D4056" w:rsidRDefault="00B950B9" w:rsidP="00253F01">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D96" w14:textId="77777777" w:rsidR="00B950B9" w:rsidRPr="008D4056" w:rsidRDefault="00B950B9" w:rsidP="00253F01">
            <w:pPr>
              <w:pStyle w:val="TAC"/>
              <w:rPr>
                <w:lang w:val="en-US" w:eastAsia="zh-CN"/>
              </w:rPr>
            </w:pPr>
            <w:r w:rsidRPr="00A973C0">
              <w:rPr>
                <w:lang w:val="en-US" w:eastAsia="ko-KR"/>
              </w:rPr>
              <w:t>1735</w:t>
            </w:r>
          </w:p>
        </w:tc>
      </w:tr>
      <w:tr w:rsidR="00B950B9" w:rsidRPr="008D4056" w14:paraId="0725AD9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98"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99" w14:textId="77777777" w:rsidR="00B950B9" w:rsidRPr="008D4056" w:rsidRDefault="00B950B9" w:rsidP="00253F01">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D9A" w14:textId="77777777" w:rsidR="00B950B9" w:rsidRPr="008D4056" w:rsidRDefault="00B950B9" w:rsidP="00253F01">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D9B" w14:textId="77777777" w:rsidR="00B950B9" w:rsidRPr="008D4056" w:rsidRDefault="00B950B9" w:rsidP="00253F01">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D9C" w14:textId="77777777" w:rsidR="00B950B9" w:rsidRPr="008D4056" w:rsidRDefault="00B950B9" w:rsidP="00253F01">
            <w:pPr>
              <w:pStyle w:val="TAC"/>
              <w:rPr>
                <w:lang w:val="en-US" w:eastAsia="zh-CN"/>
              </w:rPr>
            </w:pPr>
            <w:r w:rsidRPr="00A973C0">
              <w:rPr>
                <w:lang w:val="en-US" w:eastAsia="ko-KR"/>
              </w:rPr>
              <w:t>|fy_high + 4*fx_high|</w:t>
            </w:r>
          </w:p>
        </w:tc>
      </w:tr>
      <w:tr w:rsidR="00B950B9" w:rsidRPr="008D4056" w14:paraId="0725ADA3"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9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9F" w14:textId="77777777" w:rsidR="00B950B9" w:rsidRPr="008D4056" w:rsidRDefault="00B950B9" w:rsidP="00253F01">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DA0" w14:textId="77777777" w:rsidR="00B950B9" w:rsidRPr="008D4056" w:rsidRDefault="00B950B9" w:rsidP="00253F01">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DA1" w14:textId="77777777" w:rsidR="00B950B9" w:rsidRPr="008D4056" w:rsidRDefault="00B950B9" w:rsidP="00253F01">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DA2" w14:textId="77777777" w:rsidR="00B950B9" w:rsidRPr="008D4056" w:rsidRDefault="00B950B9" w:rsidP="00253F01">
            <w:pPr>
              <w:pStyle w:val="TAC"/>
              <w:rPr>
                <w:lang w:val="en-US" w:eastAsia="zh-CN"/>
              </w:rPr>
            </w:pPr>
            <w:r w:rsidRPr="00A973C0">
              <w:rPr>
                <w:lang w:val="en-US" w:eastAsia="ko-KR"/>
              </w:rPr>
              <w:t>5445</w:t>
            </w:r>
          </w:p>
        </w:tc>
      </w:tr>
      <w:tr w:rsidR="00B950B9" w:rsidRPr="008D4056" w14:paraId="0725ADA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A4"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A5" w14:textId="77777777" w:rsidR="00B950B9" w:rsidRPr="008D4056" w:rsidRDefault="00B950B9" w:rsidP="00253F01">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DA6" w14:textId="77777777" w:rsidR="00B950B9" w:rsidRPr="008D4056" w:rsidRDefault="00B950B9" w:rsidP="00253F01">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DA7" w14:textId="77777777" w:rsidR="00B950B9" w:rsidRPr="008D4056" w:rsidRDefault="00B950B9" w:rsidP="00253F01">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DA8" w14:textId="77777777" w:rsidR="00B950B9" w:rsidRPr="008D4056" w:rsidRDefault="00B950B9" w:rsidP="00253F01">
            <w:pPr>
              <w:pStyle w:val="TAC"/>
              <w:rPr>
                <w:lang w:val="en-US" w:eastAsia="zh-CN"/>
              </w:rPr>
            </w:pPr>
            <w:r w:rsidRPr="00A973C0">
              <w:rPr>
                <w:lang w:val="en-US" w:eastAsia="ko-KR"/>
              </w:rPr>
              <w:t>|2*fy_high – 3*fx_low|</w:t>
            </w:r>
          </w:p>
        </w:tc>
      </w:tr>
      <w:tr w:rsidR="00B950B9" w:rsidRPr="008D4056" w14:paraId="0725ADAF"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A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AB" w14:textId="77777777" w:rsidR="00B950B9" w:rsidRPr="008D4056" w:rsidRDefault="00B950B9" w:rsidP="00253F01">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DAC" w14:textId="77777777" w:rsidR="00B950B9" w:rsidRPr="008D4056" w:rsidRDefault="00B950B9" w:rsidP="00253F01">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DAD" w14:textId="77777777" w:rsidR="00B950B9" w:rsidRPr="008D4056" w:rsidRDefault="00B950B9" w:rsidP="00253F01">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DAE" w14:textId="77777777" w:rsidR="00B950B9" w:rsidRPr="008D4056" w:rsidRDefault="00B950B9" w:rsidP="00253F01">
            <w:pPr>
              <w:pStyle w:val="TAC"/>
              <w:rPr>
                <w:lang w:val="en-US" w:eastAsia="zh-CN"/>
              </w:rPr>
            </w:pPr>
            <w:r w:rsidRPr="00A973C0">
              <w:rPr>
                <w:lang w:val="en-US" w:eastAsia="ko-KR"/>
              </w:rPr>
              <w:t>930</w:t>
            </w:r>
          </w:p>
        </w:tc>
      </w:tr>
      <w:tr w:rsidR="00B950B9" w:rsidRPr="008D4056" w14:paraId="0725ADB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B0"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B1" w14:textId="77777777" w:rsidR="00B950B9" w:rsidRPr="008D4056" w:rsidRDefault="00B950B9" w:rsidP="00253F01">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DB2" w14:textId="77777777" w:rsidR="00B950B9" w:rsidRPr="008D4056" w:rsidRDefault="00B950B9" w:rsidP="00253F01">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DB3" w14:textId="77777777" w:rsidR="00B950B9" w:rsidRPr="008D4056" w:rsidRDefault="00B950B9" w:rsidP="00253F01">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DB4" w14:textId="77777777" w:rsidR="00B950B9" w:rsidRPr="008D4056" w:rsidRDefault="00B950B9" w:rsidP="00253F01">
            <w:pPr>
              <w:pStyle w:val="TAC"/>
              <w:rPr>
                <w:lang w:val="en-US" w:eastAsia="zh-CN"/>
              </w:rPr>
            </w:pPr>
            <w:r w:rsidRPr="00A973C0">
              <w:rPr>
                <w:lang w:val="en-US" w:eastAsia="ko-KR"/>
              </w:rPr>
              <w:t>|2*fy_high + 3*fx_high|</w:t>
            </w:r>
          </w:p>
        </w:tc>
      </w:tr>
      <w:tr w:rsidR="00B950B9" w:rsidRPr="008D4056" w14:paraId="0725ADBB"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DB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DB7" w14:textId="77777777" w:rsidR="00B950B9" w:rsidRPr="008D4056" w:rsidRDefault="00B950B9" w:rsidP="00253F01">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DB8" w14:textId="77777777" w:rsidR="00B950B9" w:rsidRPr="008D4056" w:rsidRDefault="00B950B9" w:rsidP="00253F01">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DB9" w14:textId="77777777" w:rsidR="00B950B9" w:rsidRPr="008D4056" w:rsidRDefault="00B950B9" w:rsidP="00253F01">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DBA" w14:textId="77777777" w:rsidR="00B950B9" w:rsidRPr="008D4056" w:rsidRDefault="00B950B9" w:rsidP="00253F01">
            <w:pPr>
              <w:pStyle w:val="TAC"/>
              <w:rPr>
                <w:lang w:val="en-US" w:eastAsia="zh-CN"/>
              </w:rPr>
            </w:pPr>
            <w:r w:rsidRPr="00A973C0">
              <w:rPr>
                <w:lang w:val="en-US" w:eastAsia="ko-KR"/>
              </w:rPr>
              <w:t>6315</w:t>
            </w:r>
          </w:p>
        </w:tc>
      </w:tr>
    </w:tbl>
    <w:p w14:paraId="0725ADBC" w14:textId="77777777" w:rsidR="00B950B9" w:rsidRPr="008F7A94" w:rsidRDefault="00B950B9" w:rsidP="00B950B9"/>
    <w:p w14:paraId="0725ADBE" w14:textId="15E97E88" w:rsidR="00B950B9" w:rsidRDefault="00B950B9" w:rsidP="000003F0">
      <w:pPr>
        <w:rPr>
          <w:rFonts w:eastAsia="MS Mincho"/>
          <w:lang w:val="en-US" w:eastAsia="ja-JP"/>
        </w:rPr>
      </w:pPr>
      <w:r>
        <w:rPr>
          <w:lang w:val="en-US"/>
        </w:rPr>
        <w:t xml:space="preserve">Based on Table </w:t>
      </w:r>
      <w:r>
        <w:rPr>
          <w:lang w:val="en-US" w:eastAsia="ja-JP"/>
        </w:rPr>
        <w:t>8.1</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0725ADBF" w14:textId="77777777" w:rsidR="00B950B9" w:rsidRDefault="00B950B9" w:rsidP="000003F0">
      <w:pPr>
        <w:pStyle w:val="Heading4"/>
        <w:rPr>
          <w:lang w:val="en-US"/>
        </w:rPr>
      </w:pPr>
      <w:bookmarkStart w:id="200" w:name="_Toc87877055"/>
      <w:r>
        <w:rPr>
          <w:lang w:val="en-US" w:eastAsia="ja-JP"/>
        </w:rPr>
        <w:t>8.1</w:t>
      </w:r>
      <w:r>
        <w:rPr>
          <w:lang w:val="en-US"/>
        </w:rPr>
        <w:t>.1.</w:t>
      </w:r>
      <w:r>
        <w:rPr>
          <w:lang w:val="en-US" w:eastAsia="ja-JP"/>
        </w:rPr>
        <w:t>3</w:t>
      </w:r>
      <w:r>
        <w:rPr>
          <w:rFonts w:ascii="Calibri" w:hAnsi="Calibri"/>
          <w:sz w:val="21"/>
          <w:szCs w:val="22"/>
          <w:lang w:val="en-US" w:eastAsia="sv-SE"/>
        </w:rPr>
        <w:tab/>
      </w:r>
      <w:r>
        <w:rPr>
          <w:lang w:val="en-US"/>
        </w:rPr>
        <w:t>MSD</w:t>
      </w:r>
      <w:bookmarkEnd w:id="200"/>
    </w:p>
    <w:p w14:paraId="0725ADC1" w14:textId="774B645B" w:rsidR="00B950B9" w:rsidRPr="009E49EB" w:rsidRDefault="00B950B9">
      <w:pPr>
        <w:rPr>
          <w:lang w:eastAsia="ja-JP"/>
        </w:rPr>
      </w:pPr>
      <w:r w:rsidRPr="00A973C0">
        <w:t xml:space="preserve">When uplink CA configurations </w:t>
      </w:r>
      <w:r w:rsidRPr="00A973C0">
        <w:rPr>
          <w:rFonts w:hint="eastAsia"/>
          <w:lang w:eastAsia="ko-KR"/>
        </w:rPr>
        <w:t>CA_1A-3A</w:t>
      </w:r>
      <w:r>
        <w:rPr>
          <w:lang w:eastAsia="ko-KR"/>
        </w:rPr>
        <w:t xml:space="preserve">, </w:t>
      </w:r>
      <w:r w:rsidRPr="00A973C0">
        <w:rPr>
          <w:rFonts w:hint="eastAsia"/>
          <w:lang w:eastAsia="ko-KR"/>
        </w:rPr>
        <w:t>CA_1A-</w:t>
      </w:r>
      <w:r>
        <w:rPr>
          <w:lang w:eastAsia="ko-KR"/>
        </w:rPr>
        <w:t>8</w:t>
      </w:r>
      <w:r w:rsidRPr="00A973C0">
        <w:rPr>
          <w:rFonts w:hint="eastAsia"/>
          <w:lang w:eastAsia="ko-KR"/>
        </w:rPr>
        <w:t>A</w:t>
      </w:r>
      <w:r>
        <w:rPr>
          <w:lang w:eastAsia="ko-KR"/>
        </w:rPr>
        <w:t xml:space="preserve">, </w:t>
      </w:r>
      <w:r w:rsidRPr="00A973C0">
        <w:rPr>
          <w:rFonts w:hint="eastAsia"/>
          <w:lang w:eastAsia="ko-KR"/>
        </w:rPr>
        <w:t>CA_</w:t>
      </w:r>
      <w:r>
        <w:rPr>
          <w:lang w:eastAsia="ko-KR"/>
        </w:rPr>
        <w:t>3</w:t>
      </w:r>
      <w:r w:rsidRPr="00A973C0">
        <w:rPr>
          <w:rFonts w:hint="eastAsia"/>
          <w:lang w:eastAsia="ko-KR"/>
        </w:rPr>
        <w:t>A-</w:t>
      </w:r>
      <w:r>
        <w:rPr>
          <w:lang w:eastAsia="ko-KR"/>
        </w:rPr>
        <w:t>8</w:t>
      </w:r>
      <w:r w:rsidRPr="00A973C0">
        <w:rPr>
          <w:rFonts w:hint="eastAsia"/>
          <w:lang w:eastAsia="ko-KR"/>
        </w:rPr>
        <w:t>A</w:t>
      </w:r>
      <w:r>
        <w:rPr>
          <w:lang w:eastAsia="ko-KR"/>
        </w:rPr>
        <w:t xml:space="preserve"> is</w:t>
      </w:r>
      <w:r w:rsidRPr="00A973C0">
        <w:t xml:space="preserve"> paired with down</w:t>
      </w:r>
      <w:r>
        <w:t>link CA configuration CA_1A-3A-7A-8</w:t>
      </w:r>
      <w:r w:rsidRPr="00A973C0">
        <w:t>A</w:t>
      </w:r>
      <w:r>
        <w:t>-38A</w:t>
      </w:r>
      <w:r w:rsidRPr="00A973C0">
        <w:t xml:space="preserve"> </w:t>
      </w:r>
      <w:r w:rsidRPr="00C75720">
        <w:t>there are no additional analysis of MSD because it is solved in fallback band combination.</w:t>
      </w:r>
    </w:p>
    <w:p w14:paraId="0725ADC2" w14:textId="77777777" w:rsidR="00B950B9" w:rsidRDefault="00B950B9" w:rsidP="000003F0">
      <w:pPr>
        <w:pStyle w:val="Heading4"/>
        <w:rPr>
          <w:lang w:val="en-US"/>
        </w:rPr>
      </w:pPr>
      <w:bookmarkStart w:id="201" w:name="_Toc87877056"/>
      <w:r>
        <w:rPr>
          <w:lang w:val="en-US" w:eastAsia="ja-JP"/>
        </w:rPr>
        <w:t>8.1</w:t>
      </w:r>
      <w:r>
        <w:rPr>
          <w:lang w:val="en-US"/>
        </w:rPr>
        <w:t>.1.</w:t>
      </w:r>
      <w:r>
        <w:rPr>
          <w:lang w:val="en-US" w:eastAsia="ja-JP"/>
        </w:rPr>
        <w:t>4</w:t>
      </w:r>
      <w:r>
        <w:rPr>
          <w:lang w:val="en-US"/>
        </w:rPr>
        <w:tab/>
        <w:t>∆TIB and ∆RIB values</w:t>
      </w:r>
      <w:bookmarkEnd w:id="201"/>
    </w:p>
    <w:p w14:paraId="0725ADC3" w14:textId="77777777" w:rsidR="00B950B9" w:rsidRPr="003126E1" w:rsidRDefault="00B950B9" w:rsidP="00B950B9">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8.1.1.4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8.1.1.4</w:t>
      </w:r>
      <w:r w:rsidRPr="003126E1">
        <w:rPr>
          <w:rFonts w:ascii="Arial" w:hAnsi="Arial" w:cs="Arial"/>
          <w:lang w:eastAsia="ja-JP"/>
        </w:rPr>
        <w:t>-2</w:t>
      </w:r>
      <w:r>
        <w:rPr>
          <w:rFonts w:ascii="Arial" w:hAnsi="Arial" w:cs="Arial"/>
          <w:lang w:eastAsia="ja-JP"/>
        </w:rPr>
        <w:t xml:space="preserve"> </w:t>
      </w:r>
      <w:r w:rsidRPr="001E7E87">
        <w:rPr>
          <w:kern w:val="2"/>
          <w:lang w:val="en-US" w:eastAsia="zh-CN"/>
        </w:rPr>
        <w:t xml:space="preserve">according to </w:t>
      </w:r>
      <w:r w:rsidRPr="00933725">
        <w:rPr>
          <w:rFonts w:cs="Arial"/>
          <w:lang w:eastAsia="ja-JP"/>
        </w:rPr>
        <w:t>CA_1-3-7-8-40</w:t>
      </w:r>
      <w:r>
        <w:rPr>
          <w:kern w:val="2"/>
          <w:lang w:val="en-US" w:eastAsia="zh-CN"/>
        </w:rPr>
        <w:t xml:space="preserve"> relaxation values</w:t>
      </w:r>
      <w:r w:rsidRPr="003126E1">
        <w:rPr>
          <w:rFonts w:ascii="Arial" w:hAnsi="Arial" w:cs="Arial"/>
          <w:lang w:eastAsia="zh-CN"/>
        </w:rPr>
        <w:t>,</w:t>
      </w:r>
      <w:r w:rsidRPr="003126E1">
        <w:rPr>
          <w:rFonts w:ascii="Arial" w:hAnsi="Arial" w:cs="Arial"/>
          <w:lang w:eastAsia="ja-JP"/>
        </w:rPr>
        <w:t xml:space="preserve"> respectively.</w:t>
      </w:r>
    </w:p>
    <w:p w14:paraId="0725ADC4" w14:textId="77777777" w:rsidR="00B950B9" w:rsidRPr="003126E1" w:rsidRDefault="00B950B9" w:rsidP="00B950B9">
      <w:pPr>
        <w:pStyle w:val="TH"/>
        <w:rPr>
          <w:lang w:eastAsia="zh-CN"/>
        </w:rPr>
      </w:pPr>
      <w:r>
        <w:t>Table 8.1.1.4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50B9" w:rsidRPr="003126E1" w14:paraId="0725ADC8"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ADC5" w14:textId="77777777" w:rsidR="00B950B9" w:rsidRPr="003126E1" w:rsidRDefault="00B950B9" w:rsidP="00253F01">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25ADC6" w14:textId="77777777" w:rsidR="00B950B9" w:rsidRPr="003126E1" w:rsidRDefault="00B950B9" w:rsidP="00253F01">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725ADC7" w14:textId="77777777" w:rsidR="00B950B9" w:rsidRPr="003126E1" w:rsidRDefault="00B950B9" w:rsidP="00253F01">
            <w:pPr>
              <w:pStyle w:val="TAH"/>
              <w:rPr>
                <w:lang w:eastAsia="ja-JP"/>
              </w:rPr>
            </w:pPr>
            <w:r w:rsidRPr="003126E1">
              <w:rPr>
                <w:lang w:eastAsia="ja-JP"/>
              </w:rPr>
              <w:t>ΔTIB,c [dB]</w:t>
            </w:r>
          </w:p>
        </w:tc>
      </w:tr>
      <w:tr w:rsidR="00B950B9" w:rsidRPr="003126E1" w14:paraId="0725ADCD"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ADC9" w14:textId="77777777" w:rsidR="00B950B9" w:rsidRPr="003126E1" w:rsidRDefault="00B950B9" w:rsidP="00253F01">
            <w:pPr>
              <w:pStyle w:val="TAC"/>
              <w:rPr>
                <w:lang w:eastAsia="ja-JP"/>
              </w:rPr>
            </w:pPr>
            <w:r w:rsidRPr="003126E1">
              <w:rPr>
                <w:rFonts w:hint="eastAsia"/>
                <w:lang w:eastAsia="ja-JP"/>
              </w:rPr>
              <w:t>CA_</w:t>
            </w:r>
            <w:r w:rsidRPr="00DC1601">
              <w:rPr>
                <w:lang w:eastAsia="ja-JP"/>
              </w:rPr>
              <w:t>1A-3A</w:t>
            </w:r>
            <w:r>
              <w:rPr>
                <w:lang w:eastAsia="ja-JP"/>
              </w:rPr>
              <w:t>-7A-8A</w:t>
            </w:r>
            <w:r w:rsidRPr="00DC1601">
              <w:rPr>
                <w:lang w:eastAsia="ja-JP"/>
              </w:rPr>
              <w:t>-38A</w:t>
            </w:r>
          </w:p>
          <w:p w14:paraId="0725ADCA" w14:textId="77777777" w:rsidR="00B950B9" w:rsidRPr="003126E1" w:rsidRDefault="00B950B9" w:rsidP="00253F0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25ADCB" w14:textId="77777777" w:rsidR="00B950B9" w:rsidRPr="003126E1" w:rsidRDefault="00B950B9" w:rsidP="00253F0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725ADCC" w14:textId="77777777" w:rsidR="00B950B9" w:rsidRPr="003126E1" w:rsidRDefault="00B950B9" w:rsidP="00253F01">
            <w:pPr>
              <w:pStyle w:val="TAC"/>
              <w:rPr>
                <w:lang w:eastAsia="ja-JP"/>
              </w:rPr>
            </w:pPr>
            <w:r w:rsidRPr="00472E52">
              <w:t>0.6</w:t>
            </w:r>
          </w:p>
        </w:tc>
      </w:tr>
      <w:tr w:rsidR="00B950B9" w:rsidRPr="003126E1" w14:paraId="0725ADD1" w14:textId="77777777" w:rsidTr="00845C4D">
        <w:trPr>
          <w:trHeight w:val="90"/>
          <w:tblHeader/>
          <w:jc w:val="center"/>
        </w:trPr>
        <w:tc>
          <w:tcPr>
            <w:tcW w:w="1535" w:type="dxa"/>
            <w:vMerge/>
            <w:tcBorders>
              <w:left w:val="single" w:sz="4" w:space="0" w:color="auto"/>
              <w:right w:val="single" w:sz="4" w:space="0" w:color="auto"/>
            </w:tcBorders>
            <w:vAlign w:val="center"/>
          </w:tcPr>
          <w:p w14:paraId="0725ADCE" w14:textId="77777777" w:rsidR="00B950B9" w:rsidRPr="003126E1" w:rsidRDefault="00B950B9"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CF" w14:textId="77777777" w:rsidR="00B950B9" w:rsidRPr="003126E1" w:rsidRDefault="00B950B9" w:rsidP="00253F01">
            <w:pPr>
              <w:pStyle w:val="TAC"/>
              <w:rPr>
                <w:lang w:eastAsia="zh-CN"/>
              </w:rPr>
            </w:pPr>
            <w:r>
              <w:rPr>
                <w:lang w:eastAsia="zh-CN"/>
              </w:rPr>
              <w:t>3</w:t>
            </w:r>
          </w:p>
        </w:tc>
        <w:tc>
          <w:tcPr>
            <w:tcW w:w="2340" w:type="dxa"/>
            <w:tcBorders>
              <w:top w:val="single" w:sz="4" w:space="0" w:color="auto"/>
              <w:left w:val="single" w:sz="4" w:space="0" w:color="auto"/>
              <w:right w:val="single" w:sz="4" w:space="0" w:color="auto"/>
            </w:tcBorders>
          </w:tcPr>
          <w:p w14:paraId="0725ADD0" w14:textId="77777777" w:rsidR="00B950B9" w:rsidRPr="003126E1" w:rsidRDefault="00B950B9" w:rsidP="00253F01">
            <w:pPr>
              <w:pStyle w:val="TAC"/>
              <w:rPr>
                <w:lang w:eastAsia="zh-CN"/>
              </w:rPr>
            </w:pPr>
            <w:r w:rsidRPr="00472E52">
              <w:t>0.6</w:t>
            </w:r>
          </w:p>
        </w:tc>
      </w:tr>
      <w:tr w:rsidR="00B950B9" w:rsidRPr="003126E1" w14:paraId="0725ADD5" w14:textId="77777777" w:rsidTr="00845C4D">
        <w:trPr>
          <w:trHeight w:val="90"/>
          <w:tblHeader/>
          <w:jc w:val="center"/>
        </w:trPr>
        <w:tc>
          <w:tcPr>
            <w:tcW w:w="1535" w:type="dxa"/>
            <w:vMerge/>
            <w:tcBorders>
              <w:left w:val="single" w:sz="4" w:space="0" w:color="auto"/>
              <w:right w:val="single" w:sz="4" w:space="0" w:color="auto"/>
            </w:tcBorders>
            <w:vAlign w:val="center"/>
          </w:tcPr>
          <w:p w14:paraId="0725ADD2" w14:textId="77777777" w:rsidR="00B950B9" w:rsidRPr="003126E1" w:rsidRDefault="00B950B9"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D3" w14:textId="77777777" w:rsidR="00B950B9" w:rsidRPr="003126E1" w:rsidRDefault="00B950B9" w:rsidP="00253F01">
            <w:pPr>
              <w:pStyle w:val="TAC"/>
              <w:rPr>
                <w:lang w:eastAsia="zh-CN"/>
              </w:rPr>
            </w:pPr>
            <w:r>
              <w:rPr>
                <w:lang w:eastAsia="zh-CN"/>
              </w:rPr>
              <w:t>7</w:t>
            </w:r>
          </w:p>
        </w:tc>
        <w:tc>
          <w:tcPr>
            <w:tcW w:w="2340" w:type="dxa"/>
            <w:tcBorders>
              <w:top w:val="single" w:sz="4" w:space="0" w:color="auto"/>
              <w:left w:val="single" w:sz="4" w:space="0" w:color="auto"/>
              <w:right w:val="single" w:sz="4" w:space="0" w:color="auto"/>
            </w:tcBorders>
          </w:tcPr>
          <w:p w14:paraId="0725ADD4" w14:textId="77777777" w:rsidR="00B950B9" w:rsidRPr="003126E1" w:rsidRDefault="00B950B9" w:rsidP="00253F01">
            <w:pPr>
              <w:pStyle w:val="TAC"/>
              <w:rPr>
                <w:lang w:eastAsia="zh-CN"/>
              </w:rPr>
            </w:pPr>
            <w:r w:rsidRPr="00472E52">
              <w:t>0.8</w:t>
            </w:r>
          </w:p>
        </w:tc>
      </w:tr>
      <w:tr w:rsidR="00B950B9" w:rsidRPr="003126E1" w14:paraId="0725ADD9" w14:textId="77777777" w:rsidTr="00845C4D">
        <w:trPr>
          <w:trHeight w:val="90"/>
          <w:tblHeader/>
          <w:jc w:val="center"/>
        </w:trPr>
        <w:tc>
          <w:tcPr>
            <w:tcW w:w="1535" w:type="dxa"/>
            <w:vMerge/>
            <w:tcBorders>
              <w:left w:val="single" w:sz="4" w:space="0" w:color="auto"/>
              <w:right w:val="single" w:sz="4" w:space="0" w:color="auto"/>
            </w:tcBorders>
            <w:vAlign w:val="center"/>
          </w:tcPr>
          <w:p w14:paraId="0725ADD6" w14:textId="77777777" w:rsidR="00B950B9" w:rsidRPr="003126E1" w:rsidRDefault="00B950B9"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D7" w14:textId="77777777" w:rsidR="00B950B9" w:rsidRPr="003126E1" w:rsidRDefault="00B950B9" w:rsidP="00253F01">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tcPr>
          <w:p w14:paraId="0725ADD8" w14:textId="77777777" w:rsidR="00B950B9" w:rsidRPr="003126E1" w:rsidRDefault="00B950B9" w:rsidP="00253F01">
            <w:pPr>
              <w:pStyle w:val="TAC"/>
              <w:rPr>
                <w:lang w:eastAsia="ja-JP"/>
              </w:rPr>
            </w:pPr>
            <w:r w:rsidRPr="00472E52">
              <w:t>0.3</w:t>
            </w:r>
          </w:p>
        </w:tc>
      </w:tr>
      <w:tr w:rsidR="00B950B9" w:rsidRPr="003126E1" w14:paraId="0725ADDD" w14:textId="77777777" w:rsidTr="00845C4D">
        <w:trPr>
          <w:tblHeader/>
          <w:jc w:val="center"/>
        </w:trPr>
        <w:tc>
          <w:tcPr>
            <w:tcW w:w="1535" w:type="dxa"/>
            <w:vMerge/>
            <w:tcBorders>
              <w:left w:val="single" w:sz="4" w:space="0" w:color="auto"/>
              <w:right w:val="single" w:sz="4" w:space="0" w:color="auto"/>
            </w:tcBorders>
            <w:vAlign w:val="center"/>
          </w:tcPr>
          <w:p w14:paraId="0725ADDA" w14:textId="77777777" w:rsidR="00B950B9" w:rsidRPr="003126E1" w:rsidRDefault="00B950B9"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DB" w14:textId="77777777" w:rsidR="00B950B9" w:rsidRPr="003126E1" w:rsidRDefault="00B950B9" w:rsidP="00253F01">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0725ADDC" w14:textId="77777777" w:rsidR="00B950B9" w:rsidRPr="003126E1" w:rsidRDefault="00B950B9">
            <w:pPr>
              <w:pStyle w:val="TAC"/>
            </w:pPr>
            <w:r w:rsidRPr="00472E52">
              <w:t>0.9</w:t>
            </w:r>
          </w:p>
        </w:tc>
      </w:tr>
    </w:tbl>
    <w:p w14:paraId="0725ADDE" w14:textId="77777777" w:rsidR="00B950B9" w:rsidRPr="00621714" w:rsidRDefault="00B950B9" w:rsidP="00B950B9">
      <w:pPr>
        <w:rPr>
          <w:lang w:eastAsia="ja-JP"/>
        </w:rPr>
      </w:pPr>
    </w:p>
    <w:p w14:paraId="0725ADDF" w14:textId="77777777" w:rsidR="00B950B9" w:rsidRPr="003126E1" w:rsidRDefault="00B950B9" w:rsidP="00B950B9">
      <w:pPr>
        <w:pStyle w:val="TH"/>
        <w:rPr>
          <w:lang w:eastAsia="zh-CN"/>
        </w:rPr>
      </w:pPr>
      <w:r w:rsidRPr="003126E1">
        <w:t xml:space="preserve">Table </w:t>
      </w:r>
      <w:r>
        <w:rPr>
          <w:rFonts w:cs="Arial"/>
          <w:lang w:eastAsia="ja-JP"/>
        </w:rPr>
        <w:t>8.1.1.4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950B9" w:rsidRPr="003126E1" w14:paraId="0725ADE3"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ADE0" w14:textId="77777777" w:rsidR="00B950B9" w:rsidRPr="003126E1" w:rsidRDefault="00B950B9" w:rsidP="00253F01">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25ADE1" w14:textId="77777777" w:rsidR="00B950B9" w:rsidRPr="003126E1" w:rsidRDefault="00B950B9" w:rsidP="00253F01">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ADE2" w14:textId="77777777" w:rsidR="00B950B9" w:rsidRPr="003126E1" w:rsidRDefault="00B950B9" w:rsidP="00253F01">
            <w:pPr>
              <w:pStyle w:val="TAH"/>
              <w:rPr>
                <w:lang w:eastAsia="ja-JP"/>
              </w:rPr>
            </w:pPr>
            <w:r w:rsidRPr="003126E1">
              <w:rPr>
                <w:lang w:eastAsia="ja-JP"/>
              </w:rPr>
              <w:t>ΔRIB,c [dB]</w:t>
            </w:r>
          </w:p>
        </w:tc>
      </w:tr>
      <w:tr w:rsidR="00B950B9" w:rsidRPr="003126E1" w14:paraId="0725ADE7"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ADE4" w14:textId="77777777" w:rsidR="00B950B9" w:rsidRPr="003126E1" w:rsidRDefault="00B950B9" w:rsidP="00253F01">
            <w:pPr>
              <w:pStyle w:val="TAC"/>
              <w:rPr>
                <w:lang w:eastAsia="ja-JP"/>
              </w:rPr>
            </w:pPr>
            <w:r w:rsidRPr="003126E1">
              <w:rPr>
                <w:rFonts w:hint="eastAsia"/>
                <w:lang w:eastAsia="ja-JP"/>
              </w:rPr>
              <w:t>CA_</w:t>
            </w:r>
            <w:r w:rsidRPr="00DC1601">
              <w:rPr>
                <w:lang w:eastAsia="ja-JP"/>
              </w:rPr>
              <w:t>1A-3A-</w:t>
            </w:r>
            <w:r>
              <w:rPr>
                <w:lang w:eastAsia="ja-JP"/>
              </w:rPr>
              <w:t>7</w:t>
            </w:r>
            <w:r w:rsidRPr="00DC1601">
              <w:rPr>
                <w:lang w:eastAsia="ja-JP"/>
              </w:rPr>
              <w:t>A-</w:t>
            </w:r>
            <w:r>
              <w:rPr>
                <w:lang w:eastAsia="ja-JP"/>
              </w:rPr>
              <w:t>8</w:t>
            </w:r>
            <w:r w:rsidRPr="00DC1601">
              <w:rPr>
                <w:lang w:eastAsia="ja-JP"/>
              </w:rPr>
              <w:t>A-38A</w:t>
            </w:r>
          </w:p>
        </w:tc>
        <w:tc>
          <w:tcPr>
            <w:tcW w:w="2052" w:type="dxa"/>
            <w:tcBorders>
              <w:top w:val="single" w:sz="4" w:space="0" w:color="auto"/>
              <w:left w:val="single" w:sz="4" w:space="0" w:color="auto"/>
              <w:bottom w:val="single" w:sz="4" w:space="0" w:color="auto"/>
              <w:right w:val="single" w:sz="4" w:space="0" w:color="auto"/>
            </w:tcBorders>
            <w:vAlign w:val="center"/>
          </w:tcPr>
          <w:p w14:paraId="0725ADE5" w14:textId="77777777" w:rsidR="00B950B9" w:rsidRPr="003126E1" w:rsidRDefault="00B950B9" w:rsidP="00253F0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ADE6" w14:textId="77777777" w:rsidR="00B950B9" w:rsidRPr="003126E1" w:rsidRDefault="00B950B9" w:rsidP="00253F01">
            <w:pPr>
              <w:pStyle w:val="TAC"/>
              <w:rPr>
                <w:lang w:eastAsia="ja-JP"/>
              </w:rPr>
            </w:pPr>
            <w:r w:rsidRPr="003126E1">
              <w:rPr>
                <w:lang w:eastAsia="ja-JP"/>
              </w:rPr>
              <w:t>0</w:t>
            </w:r>
          </w:p>
        </w:tc>
      </w:tr>
      <w:tr w:rsidR="00B950B9" w:rsidRPr="003126E1" w14:paraId="0725ADEB" w14:textId="77777777" w:rsidTr="00845C4D">
        <w:trPr>
          <w:tblHeader/>
          <w:jc w:val="center"/>
        </w:trPr>
        <w:tc>
          <w:tcPr>
            <w:tcW w:w="1535" w:type="dxa"/>
            <w:vMerge/>
            <w:tcBorders>
              <w:left w:val="single" w:sz="4" w:space="0" w:color="auto"/>
              <w:right w:val="single" w:sz="4" w:space="0" w:color="auto"/>
            </w:tcBorders>
            <w:vAlign w:val="center"/>
          </w:tcPr>
          <w:p w14:paraId="0725ADE8" w14:textId="77777777" w:rsidR="00B950B9" w:rsidRPr="003126E1" w:rsidRDefault="00B950B9" w:rsidP="00253F01">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25ADE9" w14:textId="77777777" w:rsidR="00B950B9" w:rsidRPr="003126E1" w:rsidRDefault="00B950B9" w:rsidP="00253F01">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725ADEA" w14:textId="77777777" w:rsidR="00B950B9" w:rsidRPr="003126E1" w:rsidRDefault="00B950B9" w:rsidP="00253F01">
            <w:pPr>
              <w:pStyle w:val="TAC"/>
              <w:rPr>
                <w:lang w:eastAsia="ja-JP"/>
              </w:rPr>
            </w:pPr>
            <w:r w:rsidRPr="003126E1">
              <w:rPr>
                <w:lang w:eastAsia="ja-JP"/>
              </w:rPr>
              <w:t>0</w:t>
            </w:r>
          </w:p>
        </w:tc>
      </w:tr>
      <w:tr w:rsidR="00B950B9" w:rsidRPr="003126E1" w14:paraId="0725ADEF" w14:textId="77777777" w:rsidTr="00845C4D">
        <w:trPr>
          <w:tblHeader/>
          <w:jc w:val="center"/>
        </w:trPr>
        <w:tc>
          <w:tcPr>
            <w:tcW w:w="1535" w:type="dxa"/>
            <w:vMerge/>
            <w:tcBorders>
              <w:left w:val="single" w:sz="4" w:space="0" w:color="auto"/>
              <w:right w:val="single" w:sz="4" w:space="0" w:color="auto"/>
            </w:tcBorders>
            <w:vAlign w:val="center"/>
          </w:tcPr>
          <w:p w14:paraId="0725ADEC" w14:textId="77777777" w:rsidR="00B950B9" w:rsidRPr="003126E1" w:rsidRDefault="00B950B9"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ADED" w14:textId="77777777" w:rsidR="00B950B9" w:rsidRPr="003126E1" w:rsidRDefault="00B950B9" w:rsidP="00253F01">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25ADEE" w14:textId="77777777" w:rsidR="00B950B9" w:rsidRPr="003126E1" w:rsidRDefault="00B950B9" w:rsidP="00253F01">
            <w:pPr>
              <w:pStyle w:val="TAC"/>
              <w:rPr>
                <w:rFonts w:cs="Arial"/>
                <w:szCs w:val="18"/>
                <w:lang w:val="en-US" w:eastAsia="zh-CN"/>
              </w:rPr>
            </w:pPr>
            <w:r>
              <w:rPr>
                <w:rFonts w:cs="Arial" w:hint="eastAsia"/>
                <w:szCs w:val="18"/>
                <w:lang w:val="en-US" w:eastAsia="zh-CN"/>
              </w:rPr>
              <w:t>0</w:t>
            </w:r>
          </w:p>
        </w:tc>
      </w:tr>
      <w:tr w:rsidR="00B950B9" w:rsidRPr="003126E1" w14:paraId="0725ADF3" w14:textId="77777777" w:rsidTr="00845C4D">
        <w:trPr>
          <w:tblHeader/>
          <w:jc w:val="center"/>
        </w:trPr>
        <w:tc>
          <w:tcPr>
            <w:tcW w:w="1535" w:type="dxa"/>
            <w:vMerge/>
            <w:tcBorders>
              <w:left w:val="single" w:sz="4" w:space="0" w:color="auto"/>
              <w:right w:val="single" w:sz="4" w:space="0" w:color="auto"/>
            </w:tcBorders>
            <w:vAlign w:val="center"/>
          </w:tcPr>
          <w:p w14:paraId="0725ADF0" w14:textId="77777777" w:rsidR="00B950B9" w:rsidRPr="003126E1" w:rsidRDefault="00B950B9"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ADF1" w14:textId="77777777" w:rsidR="00B950B9" w:rsidRPr="003126E1" w:rsidRDefault="00B950B9" w:rsidP="00253F01">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725ADF2" w14:textId="77777777" w:rsidR="00B950B9" w:rsidRPr="003126E1" w:rsidRDefault="00B950B9" w:rsidP="00253F01">
            <w:pPr>
              <w:pStyle w:val="TAC"/>
              <w:rPr>
                <w:rFonts w:cs="Arial"/>
                <w:szCs w:val="18"/>
                <w:lang w:val="en-US" w:eastAsia="zh-CN"/>
              </w:rPr>
            </w:pPr>
            <w:r>
              <w:rPr>
                <w:rFonts w:cs="Arial" w:hint="eastAsia"/>
                <w:szCs w:val="18"/>
                <w:lang w:val="en-US" w:eastAsia="zh-CN"/>
              </w:rPr>
              <w:t>0</w:t>
            </w:r>
          </w:p>
        </w:tc>
      </w:tr>
      <w:tr w:rsidR="00B950B9" w:rsidRPr="003126E1" w14:paraId="0725ADF7" w14:textId="77777777" w:rsidTr="00845C4D">
        <w:trPr>
          <w:tblHeader/>
          <w:jc w:val="center"/>
        </w:trPr>
        <w:tc>
          <w:tcPr>
            <w:tcW w:w="1535" w:type="dxa"/>
            <w:vMerge/>
            <w:tcBorders>
              <w:left w:val="single" w:sz="4" w:space="0" w:color="auto"/>
              <w:right w:val="single" w:sz="4" w:space="0" w:color="auto"/>
            </w:tcBorders>
            <w:vAlign w:val="center"/>
          </w:tcPr>
          <w:p w14:paraId="0725ADF4" w14:textId="77777777" w:rsidR="00B950B9" w:rsidRPr="003126E1" w:rsidRDefault="00B950B9"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ADF5" w14:textId="77777777" w:rsidR="00B950B9" w:rsidRPr="003126E1" w:rsidRDefault="00B950B9" w:rsidP="00253F01">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ADF6" w14:textId="77777777" w:rsidR="00B950B9" w:rsidRPr="003126E1" w:rsidRDefault="00B950B9" w:rsidP="00253F01">
            <w:pPr>
              <w:pStyle w:val="TAC"/>
              <w:rPr>
                <w:lang w:eastAsia="ja-JP"/>
              </w:rPr>
            </w:pPr>
            <w:r w:rsidRPr="003126E1">
              <w:rPr>
                <w:rFonts w:cs="Arial"/>
                <w:szCs w:val="18"/>
                <w:lang w:val="en-US" w:eastAsia="zh-CN"/>
              </w:rPr>
              <w:t>0</w:t>
            </w:r>
          </w:p>
        </w:tc>
      </w:tr>
    </w:tbl>
    <w:p w14:paraId="0725ADF9" w14:textId="77777777" w:rsidR="004E6CEF" w:rsidRDefault="004E6CEF" w:rsidP="001B3103"/>
    <w:p w14:paraId="0725ADFA" w14:textId="77777777" w:rsidR="004E6CEF" w:rsidRDefault="004E6CEF" w:rsidP="004E6CEF">
      <w:pPr>
        <w:pStyle w:val="Heading2"/>
      </w:pPr>
      <w:bookmarkStart w:id="202" w:name="_Toc87877057"/>
      <w:r>
        <w:rPr>
          <w:lang w:val="en-US"/>
        </w:rPr>
        <w:t>8.2</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and Band 38 DL </w:t>
      </w:r>
      <w:r>
        <w:rPr>
          <w:rFonts w:eastAsia="Malgun Gothic"/>
          <w:lang w:eastAsia="ko-KR"/>
        </w:rPr>
        <w:t>with 2</w:t>
      </w:r>
      <w:r>
        <w:t xml:space="preserve"> bands UL</w:t>
      </w:r>
      <w:bookmarkEnd w:id="202"/>
    </w:p>
    <w:p w14:paraId="0725ADFB" w14:textId="77777777" w:rsidR="004E6CEF" w:rsidRDefault="004E6CEF" w:rsidP="004E6CEF">
      <w:pPr>
        <w:pStyle w:val="Heading3"/>
        <w:rPr>
          <w:rFonts w:ascii="Calibri" w:hAnsi="Calibri"/>
          <w:sz w:val="22"/>
          <w:szCs w:val="22"/>
          <w:lang w:eastAsia="sv-SE"/>
        </w:rPr>
      </w:pPr>
      <w:bookmarkStart w:id="203" w:name="_Toc87877058"/>
      <w:r>
        <w:t>8.2</w:t>
      </w:r>
      <w:r>
        <w:rPr>
          <w:lang w:eastAsia="ko-KR"/>
        </w:rPr>
        <w:t>.1</w:t>
      </w:r>
      <w:r>
        <w:rPr>
          <w:rFonts w:ascii="Calibri" w:hAnsi="Calibri"/>
          <w:sz w:val="22"/>
          <w:szCs w:val="22"/>
          <w:lang w:eastAsia="sv-SE"/>
        </w:rPr>
        <w:tab/>
      </w:r>
      <w:r>
        <w:t>List of specific combination issues</w:t>
      </w:r>
      <w:bookmarkEnd w:id="203"/>
    </w:p>
    <w:p w14:paraId="0725ADFC" w14:textId="77777777" w:rsidR="004E6CEF" w:rsidRDefault="004E6CEF" w:rsidP="004E6CEF">
      <w:pPr>
        <w:pStyle w:val="Heading4"/>
        <w:ind w:left="864" w:hanging="864"/>
        <w:rPr>
          <w:lang w:val="en-US" w:eastAsia="ko-KR"/>
        </w:rPr>
      </w:pPr>
      <w:bookmarkStart w:id="204" w:name="_Toc87877059"/>
      <w:r>
        <w:rPr>
          <w:lang w:val="en-US" w:eastAsia="ja-JP"/>
        </w:rPr>
        <w:t>8.2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04"/>
    </w:p>
    <w:p w14:paraId="0725ADFD" w14:textId="77777777" w:rsidR="004E6CEF" w:rsidRDefault="004E6CEF" w:rsidP="000003F0">
      <w:pPr>
        <w:pStyle w:val="TH"/>
      </w:pPr>
      <w:r>
        <w:t xml:space="preserve">Table </w:t>
      </w:r>
      <w:r>
        <w:rPr>
          <w:lang w:val="en-US" w:eastAsia="ja-JP"/>
        </w:rPr>
        <w:t>8.2</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4E6CEF" w14:paraId="0725ADFF"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DFE" w14:textId="77777777" w:rsidR="004E6CEF" w:rsidRDefault="004E6CEF" w:rsidP="00253F01">
            <w:pPr>
              <w:pStyle w:val="TAH"/>
            </w:pPr>
            <w:r>
              <w:t>E-UTRA CA configuration / Bandwidth combination set</w:t>
            </w:r>
          </w:p>
        </w:tc>
      </w:tr>
      <w:tr w:rsidR="004E6CEF" w14:paraId="0725AE0C" w14:textId="77777777" w:rsidTr="00845C4D">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0725AE00" w14:textId="77777777" w:rsidR="004E6CEF" w:rsidRDefault="004E6CEF"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E01" w14:textId="77777777" w:rsidR="004E6CEF" w:rsidRDefault="004E6CEF">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02" w14:textId="77777777" w:rsidR="004E6CEF" w:rsidRDefault="004E6CEF">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3" w14:textId="77777777" w:rsidR="004E6CEF" w:rsidRDefault="004E6CEF">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4" w14:textId="77777777" w:rsidR="004E6CEF" w:rsidRDefault="004E6CEF">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5" w14:textId="77777777" w:rsidR="004E6CEF" w:rsidRDefault="004E6CEF">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6" w14:textId="77777777" w:rsidR="004E6CEF" w:rsidRDefault="004E6CEF">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7" w14:textId="77777777" w:rsidR="004E6CEF" w:rsidRDefault="004E6CEF">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8" w14:textId="77777777" w:rsidR="004E6CEF" w:rsidRDefault="004E6CEF">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E09" w14:textId="77777777" w:rsidR="004E6CEF" w:rsidRDefault="004E6CEF">
            <w:pPr>
              <w:pStyle w:val="TAH"/>
            </w:pPr>
            <w:r>
              <w:t>Maximum aggregated bandwidth</w:t>
            </w:r>
          </w:p>
          <w:p w14:paraId="0725AE0A" w14:textId="77777777" w:rsidR="004E6CEF" w:rsidRDefault="004E6CEF">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0725AE0B" w14:textId="77777777" w:rsidR="004E6CEF" w:rsidRDefault="004E6CEF">
            <w:pPr>
              <w:pStyle w:val="TAH"/>
            </w:pPr>
            <w:r>
              <w:t>Bandwidth combination set</w:t>
            </w:r>
          </w:p>
        </w:tc>
      </w:tr>
      <w:tr w:rsidR="004E6CEF" w14:paraId="0725AE18" w14:textId="77777777" w:rsidTr="00845C4D">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0725AE0D" w14:textId="77777777" w:rsidR="004E6CEF" w:rsidRDefault="004E6CEF" w:rsidP="00253F01">
            <w:pPr>
              <w:pStyle w:val="TAC"/>
              <w:rPr>
                <w:lang w:eastAsia="ko-KR"/>
              </w:rPr>
            </w:pPr>
            <w:r>
              <w:rPr>
                <w:lang w:eastAsia="ja-JP"/>
              </w:rPr>
              <w:t>CA_1A-3A-8A-20A-38A</w:t>
            </w:r>
          </w:p>
        </w:tc>
        <w:tc>
          <w:tcPr>
            <w:tcW w:w="739" w:type="pct"/>
            <w:vMerge w:val="restart"/>
            <w:tcBorders>
              <w:top w:val="single" w:sz="4" w:space="0" w:color="auto"/>
              <w:left w:val="single" w:sz="4" w:space="0" w:color="auto"/>
              <w:right w:val="single" w:sz="4" w:space="0" w:color="auto"/>
            </w:tcBorders>
            <w:vAlign w:val="center"/>
            <w:hideMark/>
          </w:tcPr>
          <w:p w14:paraId="0725AE0E" w14:textId="77777777" w:rsidR="004E6CEF" w:rsidRDefault="004E6CEF">
            <w:pPr>
              <w:pStyle w:val="TAC"/>
              <w:rPr>
                <w:b/>
                <w:color w:val="FF0000"/>
                <w:lang w:eastAsia="ko-KR"/>
              </w:rPr>
            </w:pPr>
            <w:r>
              <w:rPr>
                <w:color w:val="000000"/>
                <w:lang w:eastAsia="ja-JP"/>
              </w:rPr>
              <w:t xml:space="preserve">CA_1A-3A </w:t>
            </w:r>
            <w:r w:rsidRPr="008467C0">
              <w:rPr>
                <w:color w:val="000000"/>
                <w:lang w:eastAsia="ja-JP"/>
              </w:rPr>
              <w:t>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0F" w14:textId="77777777" w:rsidR="004E6CEF" w:rsidRDefault="004E6CEF">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E10" w14:textId="77777777" w:rsidR="004E6CEF" w:rsidRDefault="004E6CE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E11" w14:textId="77777777" w:rsidR="004E6CEF" w:rsidRDefault="004E6CE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2"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3"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4"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5" w14:textId="77777777" w:rsidR="004E6CEF" w:rsidRDefault="004E6CEF">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E16" w14:textId="77777777" w:rsidR="004E6CEF" w:rsidRDefault="004E6CEF">
            <w:pPr>
              <w:pStyle w:val="TAC"/>
              <w:rPr>
                <w:lang w:eastAsia="ja-JP"/>
              </w:rPr>
            </w:pPr>
            <w:r>
              <w:rPr>
                <w:lang w:val="it-IT" w:eastAsia="ja-JP"/>
              </w:rPr>
              <w:t>90</w:t>
            </w:r>
          </w:p>
        </w:tc>
        <w:tc>
          <w:tcPr>
            <w:tcW w:w="663" w:type="pct"/>
            <w:vMerge w:val="restart"/>
            <w:tcBorders>
              <w:top w:val="single" w:sz="4" w:space="0" w:color="auto"/>
              <w:left w:val="single" w:sz="4" w:space="0" w:color="auto"/>
              <w:right w:val="single" w:sz="4" w:space="0" w:color="auto"/>
            </w:tcBorders>
            <w:vAlign w:val="center"/>
            <w:hideMark/>
          </w:tcPr>
          <w:p w14:paraId="0725AE17" w14:textId="77777777" w:rsidR="004E6CEF" w:rsidRDefault="004E6CEF">
            <w:pPr>
              <w:pStyle w:val="TAC"/>
              <w:rPr>
                <w:lang w:eastAsia="ko-KR"/>
              </w:rPr>
            </w:pPr>
            <w:r>
              <w:rPr>
                <w:lang w:eastAsia="ko-KR"/>
              </w:rPr>
              <w:t>0</w:t>
            </w:r>
          </w:p>
        </w:tc>
      </w:tr>
      <w:tr w:rsidR="004E6CEF" w14:paraId="0725AE24" w14:textId="77777777" w:rsidTr="00845C4D">
        <w:trPr>
          <w:trHeight w:val="283"/>
          <w:jc w:val="center"/>
        </w:trPr>
        <w:tc>
          <w:tcPr>
            <w:tcW w:w="0" w:type="auto"/>
            <w:vMerge/>
            <w:tcBorders>
              <w:left w:val="single" w:sz="4" w:space="0" w:color="auto"/>
              <w:right w:val="single" w:sz="4" w:space="0" w:color="auto"/>
            </w:tcBorders>
            <w:vAlign w:val="center"/>
            <w:hideMark/>
          </w:tcPr>
          <w:p w14:paraId="0725AE19"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E1A"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1B" w14:textId="77777777" w:rsidR="004E6CEF" w:rsidRDefault="004E6CEF">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E1C" w14:textId="77777777" w:rsidR="004E6CEF" w:rsidRDefault="004E6CEF">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E1D" w14:textId="77777777" w:rsidR="004E6CEF" w:rsidRDefault="004E6CEF">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E"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F"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0" w14:textId="77777777" w:rsidR="004E6CEF" w:rsidRDefault="004E6CEF">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E21" w14:textId="77777777" w:rsidR="004E6CEF" w:rsidRDefault="004E6CEF">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E22" w14:textId="77777777" w:rsidR="004E6CEF" w:rsidRDefault="004E6CEF" w:rsidP="00253F01">
            <w:pPr>
              <w:pStyle w:val="TAC"/>
              <w:rPr>
                <w:lang w:eastAsia="ja-JP"/>
              </w:rPr>
            </w:pPr>
          </w:p>
        </w:tc>
        <w:tc>
          <w:tcPr>
            <w:tcW w:w="0" w:type="auto"/>
            <w:vMerge/>
            <w:tcBorders>
              <w:left w:val="single" w:sz="4" w:space="0" w:color="auto"/>
              <w:right w:val="single" w:sz="4" w:space="0" w:color="auto"/>
            </w:tcBorders>
            <w:vAlign w:val="center"/>
            <w:hideMark/>
          </w:tcPr>
          <w:p w14:paraId="0725AE23" w14:textId="77777777" w:rsidR="004E6CEF" w:rsidRDefault="004E6CEF" w:rsidP="00253F01">
            <w:pPr>
              <w:pStyle w:val="TAC"/>
              <w:rPr>
                <w:lang w:eastAsia="ko-KR"/>
              </w:rPr>
            </w:pPr>
          </w:p>
        </w:tc>
      </w:tr>
      <w:tr w:rsidR="004E6CEF" w14:paraId="0725AE30" w14:textId="77777777" w:rsidTr="00845C4D">
        <w:trPr>
          <w:trHeight w:val="340"/>
          <w:jc w:val="center"/>
        </w:trPr>
        <w:tc>
          <w:tcPr>
            <w:tcW w:w="0" w:type="auto"/>
            <w:vMerge/>
            <w:tcBorders>
              <w:left w:val="single" w:sz="4" w:space="0" w:color="auto"/>
              <w:right w:val="single" w:sz="4" w:space="0" w:color="auto"/>
            </w:tcBorders>
            <w:vAlign w:val="center"/>
            <w:hideMark/>
          </w:tcPr>
          <w:p w14:paraId="0725AE25"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E26"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27" w14:textId="77777777" w:rsidR="004E6CEF" w:rsidRDefault="004E6CEF">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E28" w14:textId="77777777" w:rsidR="004E6CEF" w:rsidRDefault="004E6CEF">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9" w14:textId="77777777" w:rsidR="004E6CEF" w:rsidRDefault="004E6CEF">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2A" w14:textId="77777777" w:rsidR="004E6CEF" w:rsidRDefault="004E6CEF">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2B" w14:textId="77777777" w:rsidR="004E6CEF" w:rsidRDefault="004E6CE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C" w14:textId="77777777" w:rsidR="004E6CEF" w:rsidRDefault="004E6CEF">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E2D" w14:textId="77777777" w:rsidR="004E6CEF" w:rsidRDefault="004E6CEF">
            <w:pPr>
              <w:pStyle w:val="TAC"/>
              <w:rPr>
                <w:lang w:val="it-IT"/>
              </w:rPr>
            </w:pPr>
          </w:p>
        </w:tc>
        <w:tc>
          <w:tcPr>
            <w:tcW w:w="0" w:type="auto"/>
            <w:vMerge/>
            <w:tcBorders>
              <w:left w:val="single" w:sz="4" w:space="0" w:color="auto"/>
              <w:right w:val="single" w:sz="4" w:space="0" w:color="auto"/>
            </w:tcBorders>
            <w:vAlign w:val="center"/>
            <w:hideMark/>
          </w:tcPr>
          <w:p w14:paraId="0725AE2E" w14:textId="77777777" w:rsidR="004E6CEF" w:rsidRDefault="004E6CEF" w:rsidP="00253F01">
            <w:pPr>
              <w:pStyle w:val="TAC"/>
              <w:rPr>
                <w:lang w:eastAsia="ja-JP"/>
              </w:rPr>
            </w:pPr>
          </w:p>
        </w:tc>
        <w:tc>
          <w:tcPr>
            <w:tcW w:w="0" w:type="auto"/>
            <w:vMerge/>
            <w:tcBorders>
              <w:left w:val="single" w:sz="4" w:space="0" w:color="auto"/>
              <w:right w:val="single" w:sz="4" w:space="0" w:color="auto"/>
            </w:tcBorders>
            <w:vAlign w:val="center"/>
            <w:hideMark/>
          </w:tcPr>
          <w:p w14:paraId="0725AE2F" w14:textId="77777777" w:rsidR="004E6CEF" w:rsidRDefault="004E6CEF" w:rsidP="00253F01">
            <w:pPr>
              <w:pStyle w:val="TAC"/>
              <w:rPr>
                <w:lang w:eastAsia="ko-KR"/>
              </w:rPr>
            </w:pPr>
          </w:p>
        </w:tc>
      </w:tr>
      <w:tr w:rsidR="004E6CEF" w14:paraId="0725AE3C" w14:textId="77777777" w:rsidTr="00845C4D">
        <w:trPr>
          <w:trHeight w:val="340"/>
          <w:jc w:val="center"/>
        </w:trPr>
        <w:tc>
          <w:tcPr>
            <w:tcW w:w="0" w:type="auto"/>
            <w:vMerge/>
            <w:tcBorders>
              <w:left w:val="single" w:sz="4" w:space="0" w:color="auto"/>
              <w:right w:val="single" w:sz="4" w:space="0" w:color="auto"/>
            </w:tcBorders>
            <w:vAlign w:val="center"/>
          </w:tcPr>
          <w:p w14:paraId="0725AE31"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E32"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E33" w14:textId="77777777" w:rsidR="004E6CEF" w:rsidRDefault="004E6CEF">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E34" w14:textId="77777777" w:rsidR="004E6CEF" w:rsidRDefault="004E6C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E35" w14:textId="77777777" w:rsidR="004E6CEF" w:rsidRDefault="004E6CE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E36"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7"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8" w14:textId="77777777" w:rsidR="004E6CEF" w:rsidRDefault="004E6CE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9" w14:textId="77777777" w:rsidR="004E6CEF" w:rsidRDefault="004E6CEF">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E3A" w14:textId="77777777" w:rsidR="004E6CEF" w:rsidRDefault="004E6CEF" w:rsidP="00253F01">
            <w:pPr>
              <w:pStyle w:val="TAC"/>
              <w:rPr>
                <w:lang w:eastAsia="ja-JP"/>
              </w:rPr>
            </w:pPr>
          </w:p>
        </w:tc>
        <w:tc>
          <w:tcPr>
            <w:tcW w:w="0" w:type="auto"/>
            <w:vMerge/>
            <w:tcBorders>
              <w:left w:val="single" w:sz="4" w:space="0" w:color="auto"/>
              <w:right w:val="single" w:sz="4" w:space="0" w:color="auto"/>
            </w:tcBorders>
            <w:vAlign w:val="center"/>
          </w:tcPr>
          <w:p w14:paraId="0725AE3B" w14:textId="77777777" w:rsidR="004E6CEF" w:rsidRDefault="004E6CEF" w:rsidP="00253F01">
            <w:pPr>
              <w:pStyle w:val="TAC"/>
              <w:rPr>
                <w:lang w:eastAsia="ko-KR"/>
              </w:rPr>
            </w:pPr>
          </w:p>
        </w:tc>
      </w:tr>
      <w:tr w:rsidR="004E6CEF" w14:paraId="0725AE48" w14:textId="77777777" w:rsidTr="00845C4D">
        <w:trPr>
          <w:trHeight w:val="340"/>
          <w:jc w:val="center"/>
        </w:trPr>
        <w:tc>
          <w:tcPr>
            <w:tcW w:w="0" w:type="auto"/>
            <w:vMerge/>
            <w:tcBorders>
              <w:left w:val="single" w:sz="4" w:space="0" w:color="auto"/>
              <w:right w:val="single" w:sz="4" w:space="0" w:color="auto"/>
            </w:tcBorders>
            <w:vAlign w:val="center"/>
          </w:tcPr>
          <w:p w14:paraId="0725AE3D"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E3E"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E3F" w14:textId="77777777" w:rsidR="004E6CEF" w:rsidRDefault="004E6CEF">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E40" w14:textId="77777777" w:rsidR="004E6CEF" w:rsidRDefault="004E6C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E41" w14:textId="77777777" w:rsidR="004E6CEF" w:rsidRDefault="004E6CE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E42"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3"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4"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5" w14:textId="77777777" w:rsidR="004E6CEF" w:rsidRDefault="004E6CEF">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E46" w14:textId="77777777" w:rsidR="004E6CEF" w:rsidRDefault="004E6CEF" w:rsidP="00253F01">
            <w:pPr>
              <w:pStyle w:val="TAC"/>
              <w:rPr>
                <w:lang w:eastAsia="ja-JP"/>
              </w:rPr>
            </w:pPr>
          </w:p>
        </w:tc>
        <w:tc>
          <w:tcPr>
            <w:tcW w:w="0" w:type="auto"/>
            <w:vMerge/>
            <w:tcBorders>
              <w:left w:val="single" w:sz="4" w:space="0" w:color="auto"/>
              <w:right w:val="single" w:sz="4" w:space="0" w:color="auto"/>
            </w:tcBorders>
            <w:vAlign w:val="center"/>
          </w:tcPr>
          <w:p w14:paraId="0725AE47" w14:textId="77777777" w:rsidR="004E6CEF" w:rsidRDefault="004E6CEF" w:rsidP="00253F01">
            <w:pPr>
              <w:pStyle w:val="TAC"/>
              <w:rPr>
                <w:lang w:eastAsia="ko-KR"/>
              </w:rPr>
            </w:pPr>
          </w:p>
        </w:tc>
      </w:tr>
    </w:tbl>
    <w:p w14:paraId="0725AE49" w14:textId="77777777" w:rsidR="004E6CEF" w:rsidRDefault="004E6CEF" w:rsidP="004E6CEF">
      <w:pPr>
        <w:rPr>
          <w:lang w:val="en-US"/>
        </w:rPr>
      </w:pPr>
    </w:p>
    <w:p w14:paraId="0725AE4A" w14:textId="77777777" w:rsidR="004E6CEF" w:rsidRDefault="004E6CEF" w:rsidP="000003F0">
      <w:pPr>
        <w:pStyle w:val="Heading4"/>
        <w:rPr>
          <w:lang w:val="en-US" w:eastAsia="ko-KR"/>
        </w:rPr>
      </w:pPr>
      <w:bookmarkStart w:id="205" w:name="_Toc87877060"/>
      <w:r>
        <w:rPr>
          <w:lang w:val="en-US" w:eastAsia="ja-JP"/>
        </w:rPr>
        <w:t>8.2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 CA_1A-8A ,UL </w:t>
      </w:r>
      <w:r w:rsidRPr="008467C0">
        <w:rPr>
          <w:lang w:eastAsia="ko-KR"/>
        </w:rPr>
        <w:t>CA_3A-8A</w:t>
      </w:r>
      <w:r>
        <w:rPr>
          <w:lang w:eastAsia="ko-KR"/>
        </w:rPr>
        <w:t xml:space="preserve"> and DL CA_1A-3A-8A-20A-38A</w:t>
      </w:r>
      <w:bookmarkEnd w:id="205"/>
    </w:p>
    <w:p w14:paraId="0725AE4B" w14:textId="77777777" w:rsidR="004E6CEF" w:rsidRDefault="004E6CEF" w:rsidP="004E6CE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8.2</w:t>
      </w:r>
      <w:r>
        <w:rPr>
          <w:lang w:val="en-US"/>
        </w:rPr>
        <w:t>.1.2-1,</w:t>
      </w:r>
      <w:r w:rsidRPr="008467C0">
        <w:rPr>
          <w:lang w:val="en-US"/>
        </w:rPr>
        <w:t xml:space="preserve"> </w:t>
      </w:r>
      <w:r>
        <w:rPr>
          <w:lang w:val="en-US"/>
        </w:rPr>
        <w:t xml:space="preserve">Table </w:t>
      </w:r>
      <w:r>
        <w:rPr>
          <w:lang w:val="en-US" w:eastAsia="ja-JP"/>
        </w:rPr>
        <w:t>8.2</w:t>
      </w:r>
      <w:r>
        <w:rPr>
          <w:lang w:val="en-US"/>
        </w:rPr>
        <w:t xml:space="preserve">.1.2-2 and Table </w:t>
      </w:r>
      <w:r>
        <w:rPr>
          <w:lang w:val="en-US" w:eastAsia="ja-JP"/>
        </w:rPr>
        <w:t>8.2</w:t>
      </w:r>
      <w:r>
        <w:rPr>
          <w:lang w:val="en-US"/>
        </w:rPr>
        <w:t>.1.2-3.</w:t>
      </w:r>
    </w:p>
    <w:p w14:paraId="0725AE4C" w14:textId="77777777" w:rsidR="004E6CEF" w:rsidRDefault="004E6CEF" w:rsidP="000003F0">
      <w:pPr>
        <w:pStyle w:val="TH"/>
      </w:pPr>
      <w:r>
        <w:t>Table 8.2.1.2-1: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E52"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E4D" w14:textId="77777777" w:rsidR="004E6CEF" w:rsidRPr="008D4056" w:rsidRDefault="004E6CEF"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4E" w14:textId="77777777" w:rsidR="004E6CEF" w:rsidRPr="008D4056" w:rsidRDefault="004E6CEF"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4F" w14:textId="77777777" w:rsidR="004E6CEF" w:rsidRPr="008D4056" w:rsidRDefault="004E6CEF"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E50" w14:textId="77777777" w:rsidR="004E6CEF" w:rsidRPr="008D4056" w:rsidRDefault="004E6CEF"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E51" w14:textId="77777777" w:rsidR="004E6CEF" w:rsidRPr="008D4056" w:rsidRDefault="004E6CEF" w:rsidP="00253F01">
            <w:pPr>
              <w:pStyle w:val="TAH"/>
              <w:rPr>
                <w:lang w:val="en-US" w:eastAsia="zh-CN"/>
              </w:rPr>
            </w:pPr>
            <w:r w:rsidRPr="008D4056">
              <w:rPr>
                <w:lang w:val="en-US" w:eastAsia="zh-CN"/>
              </w:rPr>
              <w:t>fy_high</w:t>
            </w:r>
          </w:p>
        </w:tc>
      </w:tr>
      <w:tr w:rsidR="004E6CEF" w:rsidRPr="008D4056" w14:paraId="0725AE58"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53" w14:textId="77777777" w:rsidR="004E6CEF" w:rsidRPr="008D4056" w:rsidRDefault="004E6CEF"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E54" w14:textId="77777777" w:rsidR="004E6CEF" w:rsidRPr="008D4056" w:rsidRDefault="004E6CEF" w:rsidP="00253F01">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E55" w14:textId="77777777" w:rsidR="004E6CEF" w:rsidRPr="008D4056" w:rsidRDefault="004E6CEF" w:rsidP="00253F01">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E56" w14:textId="77777777" w:rsidR="004E6CEF" w:rsidRPr="008D4056" w:rsidRDefault="004E6CEF" w:rsidP="00253F01">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E57" w14:textId="77777777" w:rsidR="004E6CEF" w:rsidRPr="008D4056" w:rsidRDefault="004E6CEF" w:rsidP="00253F01">
            <w:pPr>
              <w:pStyle w:val="TAC"/>
              <w:rPr>
                <w:rFonts w:cs="Arial"/>
                <w:szCs w:val="18"/>
                <w:lang w:val="en-US" w:eastAsia="zh-CN"/>
              </w:rPr>
            </w:pPr>
            <w:r w:rsidRPr="00037E04">
              <w:t>1785</w:t>
            </w:r>
          </w:p>
        </w:tc>
      </w:tr>
      <w:tr w:rsidR="004E6CEF" w:rsidRPr="008D4056" w14:paraId="0725AE5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59"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5A" w14:textId="77777777" w:rsidR="004E6CEF" w:rsidRPr="008D4056" w:rsidRDefault="004E6CEF" w:rsidP="00253F01">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E5B" w14:textId="77777777" w:rsidR="004E6CEF" w:rsidRPr="008D4056" w:rsidRDefault="004E6CEF" w:rsidP="00253F01">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E5C" w14:textId="77777777" w:rsidR="004E6CEF" w:rsidRPr="008D4056" w:rsidRDefault="004E6CEF" w:rsidP="00253F01">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E5D" w14:textId="77777777" w:rsidR="004E6CEF" w:rsidRPr="008D4056" w:rsidRDefault="004E6CEF" w:rsidP="00253F01">
            <w:pPr>
              <w:pStyle w:val="TAC"/>
              <w:rPr>
                <w:rFonts w:cs="Arial"/>
                <w:szCs w:val="18"/>
                <w:lang w:val="en-US" w:eastAsia="zh-CN"/>
              </w:rPr>
            </w:pPr>
            <w:r w:rsidRPr="00037E04">
              <w:t>2* fy_high</w:t>
            </w:r>
          </w:p>
        </w:tc>
      </w:tr>
      <w:tr w:rsidR="004E6CEF" w:rsidRPr="008D4056" w14:paraId="0725AE64"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5F"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E60" w14:textId="77777777" w:rsidR="004E6CEF" w:rsidRPr="008D4056" w:rsidRDefault="004E6CEF" w:rsidP="00253F01">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E61" w14:textId="77777777" w:rsidR="004E6CEF" w:rsidRPr="008D4056" w:rsidRDefault="004E6CEF" w:rsidP="00253F01">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E62" w14:textId="77777777" w:rsidR="004E6CEF" w:rsidRPr="008D4056" w:rsidRDefault="004E6CEF" w:rsidP="00253F01">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E63" w14:textId="77777777" w:rsidR="004E6CEF" w:rsidRPr="008D4056" w:rsidRDefault="004E6CEF" w:rsidP="00253F01">
            <w:pPr>
              <w:pStyle w:val="TAC"/>
              <w:rPr>
                <w:rFonts w:cs="Arial"/>
                <w:szCs w:val="18"/>
                <w:lang w:val="en-US" w:eastAsia="zh-CN"/>
              </w:rPr>
            </w:pPr>
            <w:r w:rsidRPr="00037E04">
              <w:t>3570</w:t>
            </w:r>
          </w:p>
        </w:tc>
      </w:tr>
      <w:tr w:rsidR="004E6CEF" w:rsidRPr="008D4056" w14:paraId="0725AE6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65"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66" w14:textId="77777777" w:rsidR="004E6CEF" w:rsidRPr="008D4056" w:rsidRDefault="004E6CEF" w:rsidP="00253F01">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E67" w14:textId="77777777" w:rsidR="004E6CEF" w:rsidRPr="008D4056" w:rsidRDefault="004E6CEF" w:rsidP="00253F01">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E68" w14:textId="77777777" w:rsidR="004E6CEF" w:rsidRPr="008D4056" w:rsidRDefault="004E6CEF" w:rsidP="00253F01">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E69" w14:textId="77777777" w:rsidR="004E6CEF" w:rsidRPr="008D4056" w:rsidRDefault="004E6CEF" w:rsidP="00253F01">
            <w:pPr>
              <w:pStyle w:val="TAC"/>
              <w:rPr>
                <w:rFonts w:cs="Arial"/>
                <w:szCs w:val="18"/>
                <w:lang w:val="en-US" w:eastAsia="zh-CN"/>
              </w:rPr>
            </w:pPr>
            <w:r w:rsidRPr="00037E04">
              <w:t>3* fy_high</w:t>
            </w:r>
          </w:p>
        </w:tc>
      </w:tr>
      <w:tr w:rsidR="004E6CEF" w:rsidRPr="008D4056" w14:paraId="0725AE70"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6B"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6C" w14:textId="77777777" w:rsidR="004E6CEF" w:rsidRPr="008D4056" w:rsidRDefault="004E6CEF" w:rsidP="00253F01">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E6D" w14:textId="77777777" w:rsidR="004E6CEF" w:rsidRPr="008D4056" w:rsidRDefault="004E6CEF" w:rsidP="00253F01">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E6E" w14:textId="77777777" w:rsidR="004E6CEF" w:rsidRPr="008D4056" w:rsidRDefault="004E6CEF" w:rsidP="00253F01">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E6F" w14:textId="77777777" w:rsidR="004E6CEF" w:rsidRPr="008D4056" w:rsidRDefault="004E6CEF" w:rsidP="00253F01">
            <w:pPr>
              <w:pStyle w:val="TAC"/>
              <w:rPr>
                <w:rFonts w:cs="Arial"/>
                <w:szCs w:val="18"/>
                <w:lang w:val="en-US" w:eastAsia="zh-CN"/>
              </w:rPr>
            </w:pPr>
            <w:r w:rsidRPr="00037E04">
              <w:t>5355</w:t>
            </w:r>
          </w:p>
        </w:tc>
      </w:tr>
      <w:tr w:rsidR="004E6CEF" w:rsidRPr="008D4056" w14:paraId="0725AE7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71"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72" w14:textId="77777777" w:rsidR="004E6CEF" w:rsidRPr="008D4056" w:rsidRDefault="004E6CEF" w:rsidP="00253F01">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E73" w14:textId="77777777" w:rsidR="004E6CEF" w:rsidRPr="008D4056" w:rsidRDefault="004E6CEF" w:rsidP="00253F01">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E74" w14:textId="77777777" w:rsidR="004E6CEF" w:rsidRPr="008D4056" w:rsidRDefault="004E6CEF" w:rsidP="00253F01">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75" w14:textId="77777777" w:rsidR="004E6CEF" w:rsidRPr="008D4056" w:rsidRDefault="004E6CEF" w:rsidP="00253F01">
            <w:pPr>
              <w:pStyle w:val="TAC"/>
              <w:rPr>
                <w:rFonts w:cs="Arial"/>
                <w:szCs w:val="18"/>
                <w:lang w:val="en-US" w:eastAsia="zh-CN"/>
              </w:rPr>
            </w:pPr>
            <w:r w:rsidRPr="00037E04">
              <w:t>|fy_high + fx_high|</w:t>
            </w:r>
          </w:p>
        </w:tc>
      </w:tr>
      <w:tr w:rsidR="004E6CEF" w:rsidRPr="008D4056" w14:paraId="0725AE7C"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7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78" w14:textId="77777777" w:rsidR="004E6CEF" w:rsidRPr="008D4056" w:rsidRDefault="004E6CEF"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E79" w14:textId="77777777" w:rsidR="004E6CEF" w:rsidRPr="008D4056" w:rsidRDefault="004E6CEF" w:rsidP="00253F01">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E7A" w14:textId="77777777" w:rsidR="004E6CEF" w:rsidRPr="008D4056" w:rsidRDefault="004E6CEF" w:rsidP="00253F01">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E7B" w14:textId="77777777" w:rsidR="004E6CEF" w:rsidRPr="008D4056" w:rsidRDefault="004E6CEF" w:rsidP="00253F01">
            <w:pPr>
              <w:pStyle w:val="TAC"/>
              <w:rPr>
                <w:rFonts w:cs="Arial"/>
                <w:szCs w:val="18"/>
                <w:lang w:val="en-US" w:eastAsia="zh-CN"/>
              </w:rPr>
            </w:pPr>
            <w:r w:rsidRPr="00037E04">
              <w:t>3765</w:t>
            </w:r>
          </w:p>
        </w:tc>
      </w:tr>
      <w:tr w:rsidR="004E6CEF" w:rsidRPr="008D4056" w14:paraId="0725AE8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7D"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7E" w14:textId="77777777" w:rsidR="004E6CEF" w:rsidRPr="008D4056" w:rsidRDefault="004E6CEF" w:rsidP="00253F01">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E7F" w14:textId="77777777" w:rsidR="004E6CEF" w:rsidRPr="008D4056" w:rsidRDefault="004E6CEF" w:rsidP="00253F01">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E80" w14:textId="77777777" w:rsidR="004E6CEF" w:rsidRPr="008D4056" w:rsidRDefault="004E6CEF" w:rsidP="00253F01">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E81" w14:textId="77777777" w:rsidR="004E6CEF" w:rsidRPr="008D4056" w:rsidRDefault="004E6CEF" w:rsidP="00253F01">
            <w:pPr>
              <w:pStyle w:val="TAC"/>
              <w:rPr>
                <w:rFonts w:cs="Arial"/>
                <w:szCs w:val="18"/>
                <w:lang w:val="en-US" w:eastAsia="zh-CN"/>
              </w:rPr>
            </w:pPr>
            <w:r w:rsidRPr="00037E04">
              <w:t>|2*fy_high – fx_low|</w:t>
            </w:r>
          </w:p>
        </w:tc>
      </w:tr>
      <w:tr w:rsidR="004E6CEF" w:rsidRPr="008D4056" w14:paraId="0725AE8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8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84" w14:textId="77777777" w:rsidR="004E6CEF" w:rsidRPr="008D4056" w:rsidRDefault="004E6CEF" w:rsidP="00253F01">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E85" w14:textId="77777777" w:rsidR="004E6CEF" w:rsidRPr="008D4056" w:rsidRDefault="004E6CEF" w:rsidP="00253F01">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E86" w14:textId="77777777" w:rsidR="004E6CEF" w:rsidRPr="008D4056" w:rsidRDefault="004E6CEF" w:rsidP="00253F01">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E87" w14:textId="77777777" w:rsidR="004E6CEF" w:rsidRPr="008D4056" w:rsidRDefault="004E6CEF" w:rsidP="00253F01">
            <w:pPr>
              <w:pStyle w:val="TAC"/>
              <w:rPr>
                <w:rFonts w:cs="Arial"/>
                <w:szCs w:val="18"/>
                <w:lang w:val="en-US" w:eastAsia="zh-CN"/>
              </w:rPr>
            </w:pPr>
            <w:r w:rsidRPr="00037E04">
              <w:t>1650</w:t>
            </w:r>
          </w:p>
        </w:tc>
      </w:tr>
      <w:tr w:rsidR="004E6CEF" w:rsidRPr="008D4056" w14:paraId="0725AE8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89"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8A" w14:textId="77777777" w:rsidR="004E6CEF" w:rsidRPr="008D4056" w:rsidRDefault="004E6CEF" w:rsidP="00253F01">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E8B" w14:textId="77777777" w:rsidR="004E6CEF" w:rsidRPr="008D4056" w:rsidRDefault="004E6CEF" w:rsidP="00253F01">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E8C" w14:textId="77777777" w:rsidR="004E6CEF" w:rsidRPr="008D4056" w:rsidRDefault="004E6CEF" w:rsidP="00253F01">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8D" w14:textId="77777777" w:rsidR="004E6CEF" w:rsidRPr="008D4056" w:rsidRDefault="004E6CEF" w:rsidP="00253F01">
            <w:pPr>
              <w:pStyle w:val="TAC"/>
              <w:rPr>
                <w:rFonts w:cs="Arial"/>
                <w:szCs w:val="18"/>
                <w:lang w:val="en-US" w:eastAsia="zh-CN"/>
              </w:rPr>
            </w:pPr>
            <w:r w:rsidRPr="00037E04">
              <w:t>|2*fy_high + fx_high|</w:t>
            </w:r>
          </w:p>
        </w:tc>
      </w:tr>
      <w:tr w:rsidR="004E6CEF" w:rsidRPr="008D4056" w14:paraId="0725AE9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8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90" w14:textId="77777777" w:rsidR="004E6CEF" w:rsidRPr="008D4056" w:rsidRDefault="004E6CEF" w:rsidP="00253F01">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E91" w14:textId="77777777" w:rsidR="004E6CEF" w:rsidRPr="008D4056" w:rsidRDefault="004E6CEF" w:rsidP="00253F01">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E92" w14:textId="77777777" w:rsidR="004E6CEF" w:rsidRPr="008D4056" w:rsidRDefault="004E6CEF" w:rsidP="00253F01">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E93" w14:textId="77777777" w:rsidR="004E6CEF" w:rsidRPr="008D4056" w:rsidRDefault="004E6CEF" w:rsidP="00253F01">
            <w:pPr>
              <w:pStyle w:val="TAC"/>
              <w:rPr>
                <w:rFonts w:cs="Arial"/>
                <w:szCs w:val="18"/>
                <w:lang w:val="en-US" w:eastAsia="zh-CN"/>
              </w:rPr>
            </w:pPr>
            <w:r w:rsidRPr="00037E04">
              <w:t>5550</w:t>
            </w:r>
          </w:p>
        </w:tc>
      </w:tr>
      <w:tr w:rsidR="004E6CEF" w:rsidRPr="008D4056" w14:paraId="0725AE9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95"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96" w14:textId="77777777" w:rsidR="004E6CEF" w:rsidRPr="008D4056" w:rsidRDefault="004E6CEF" w:rsidP="00253F01">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E97" w14:textId="77777777" w:rsidR="004E6CEF" w:rsidRPr="008D4056" w:rsidRDefault="004E6CEF" w:rsidP="00253F01">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E98" w14:textId="77777777" w:rsidR="004E6CEF" w:rsidRPr="008D4056" w:rsidRDefault="004E6CEF" w:rsidP="00253F01">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E99" w14:textId="77777777" w:rsidR="004E6CEF" w:rsidRPr="008D4056" w:rsidRDefault="004E6CEF" w:rsidP="00253F01">
            <w:pPr>
              <w:pStyle w:val="TAC"/>
              <w:rPr>
                <w:rFonts w:cs="Arial"/>
                <w:szCs w:val="18"/>
                <w:lang w:val="en-US" w:eastAsia="zh-CN"/>
              </w:rPr>
            </w:pPr>
            <w:r w:rsidRPr="00037E04">
              <w:t>|3*fy_high – fx_low|</w:t>
            </w:r>
          </w:p>
        </w:tc>
      </w:tr>
      <w:tr w:rsidR="004E6CEF" w:rsidRPr="008D4056" w14:paraId="0725AEA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9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9C" w14:textId="77777777" w:rsidR="004E6CEF" w:rsidRPr="008D4056" w:rsidRDefault="004E6CEF" w:rsidP="00253F01">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E9D" w14:textId="77777777" w:rsidR="004E6CEF" w:rsidRPr="008D4056" w:rsidRDefault="004E6CEF" w:rsidP="00253F01">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E9E" w14:textId="77777777" w:rsidR="004E6CEF" w:rsidRPr="008D4056" w:rsidRDefault="004E6CEF" w:rsidP="00253F01">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E9F" w14:textId="77777777" w:rsidR="004E6CEF" w:rsidRPr="008D4056" w:rsidRDefault="004E6CEF" w:rsidP="00253F01">
            <w:pPr>
              <w:pStyle w:val="TAC"/>
              <w:rPr>
                <w:rFonts w:cs="Arial"/>
                <w:szCs w:val="18"/>
                <w:lang w:val="en-US" w:eastAsia="zh-CN"/>
              </w:rPr>
            </w:pPr>
            <w:r w:rsidRPr="00037E04">
              <w:t>3435</w:t>
            </w:r>
          </w:p>
        </w:tc>
      </w:tr>
      <w:tr w:rsidR="004E6CEF" w:rsidRPr="008D4056" w14:paraId="0725AEA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A1"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A2" w14:textId="77777777" w:rsidR="004E6CEF" w:rsidRPr="008D4056" w:rsidRDefault="004E6CEF" w:rsidP="00253F01">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EA3" w14:textId="77777777" w:rsidR="004E6CEF" w:rsidRPr="008D4056" w:rsidRDefault="004E6CEF" w:rsidP="00253F01">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EA4" w14:textId="77777777" w:rsidR="004E6CEF" w:rsidRPr="008D4056" w:rsidRDefault="004E6CEF" w:rsidP="00253F01">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A5" w14:textId="77777777" w:rsidR="004E6CEF" w:rsidRPr="008D4056" w:rsidRDefault="004E6CEF" w:rsidP="00253F01">
            <w:pPr>
              <w:pStyle w:val="TAC"/>
              <w:rPr>
                <w:rFonts w:cs="Arial"/>
                <w:szCs w:val="18"/>
                <w:lang w:val="en-US" w:eastAsia="zh-CN"/>
              </w:rPr>
            </w:pPr>
            <w:r w:rsidRPr="00037E04">
              <w:t>|3*fy_high + fx_high|</w:t>
            </w:r>
          </w:p>
        </w:tc>
      </w:tr>
      <w:tr w:rsidR="004E6CEF" w:rsidRPr="008D4056" w14:paraId="0725AEAC"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A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A8" w14:textId="77777777" w:rsidR="004E6CEF" w:rsidRPr="008D4056" w:rsidRDefault="004E6CEF" w:rsidP="00253F01">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EA9" w14:textId="77777777" w:rsidR="004E6CEF" w:rsidRPr="008D4056" w:rsidRDefault="004E6CEF" w:rsidP="00253F01">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EAA" w14:textId="77777777" w:rsidR="004E6CEF" w:rsidRPr="008D4056" w:rsidRDefault="004E6CEF" w:rsidP="00253F01">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EAB" w14:textId="77777777" w:rsidR="004E6CEF" w:rsidRPr="008D4056" w:rsidRDefault="004E6CEF" w:rsidP="00253F01">
            <w:pPr>
              <w:pStyle w:val="TAC"/>
              <w:rPr>
                <w:rFonts w:cs="Arial"/>
                <w:szCs w:val="18"/>
                <w:lang w:val="en-US" w:eastAsia="zh-CN"/>
              </w:rPr>
            </w:pPr>
            <w:r w:rsidRPr="00037E04">
              <w:t>7335</w:t>
            </w:r>
          </w:p>
        </w:tc>
      </w:tr>
      <w:tr w:rsidR="004E6CEF" w:rsidRPr="008D4056" w14:paraId="0725AEB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AD"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AE" w14:textId="77777777" w:rsidR="004E6CEF" w:rsidRPr="008D4056" w:rsidRDefault="004E6CEF" w:rsidP="00253F01">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EAF" w14:textId="77777777" w:rsidR="004E6CEF" w:rsidRPr="008D4056" w:rsidRDefault="004E6CEF" w:rsidP="00253F01">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EB0" w14:textId="77777777" w:rsidR="004E6CEF" w:rsidRPr="008D4056" w:rsidRDefault="004E6CEF" w:rsidP="00253F01">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EB1" w14:textId="77777777" w:rsidR="004E6CEF" w:rsidRPr="008D4056" w:rsidRDefault="004E6CEF" w:rsidP="00253F01">
            <w:pPr>
              <w:pStyle w:val="TAC"/>
              <w:rPr>
                <w:rFonts w:cs="Arial"/>
                <w:szCs w:val="18"/>
                <w:lang w:val="en-US" w:eastAsia="zh-CN"/>
              </w:rPr>
            </w:pPr>
            <w:r w:rsidRPr="00037E04">
              <w:t>|2*fx_high + 2*fy_high|</w:t>
            </w:r>
          </w:p>
        </w:tc>
      </w:tr>
      <w:tr w:rsidR="004E6CEF" w:rsidRPr="008D4056" w14:paraId="0725AEB8"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B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B4" w14:textId="77777777" w:rsidR="004E6CEF" w:rsidRPr="008D4056" w:rsidRDefault="004E6CEF"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EB5" w14:textId="77777777" w:rsidR="004E6CEF" w:rsidRPr="008D4056" w:rsidRDefault="004E6CEF" w:rsidP="00253F01">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EB6" w14:textId="77777777" w:rsidR="004E6CEF" w:rsidRPr="008D4056" w:rsidRDefault="004E6CEF" w:rsidP="00253F01">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EB7" w14:textId="77777777" w:rsidR="004E6CEF" w:rsidRPr="008D4056" w:rsidRDefault="004E6CEF" w:rsidP="00253F01">
            <w:pPr>
              <w:pStyle w:val="TAC"/>
              <w:rPr>
                <w:rFonts w:cs="Arial"/>
                <w:szCs w:val="18"/>
                <w:lang w:val="en-US" w:eastAsia="zh-CN"/>
              </w:rPr>
            </w:pPr>
            <w:r w:rsidRPr="00037E04">
              <w:t>7530</w:t>
            </w:r>
          </w:p>
        </w:tc>
      </w:tr>
      <w:tr w:rsidR="004E6CEF" w:rsidRPr="008D4056" w14:paraId="0725AEB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B9"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BA" w14:textId="77777777" w:rsidR="004E6CEF" w:rsidRPr="008D4056" w:rsidRDefault="004E6CEF" w:rsidP="00253F01">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EBB" w14:textId="77777777" w:rsidR="004E6CEF" w:rsidRPr="008D4056" w:rsidRDefault="004E6CEF" w:rsidP="00253F01">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EBC" w14:textId="77777777" w:rsidR="004E6CEF" w:rsidRPr="008D4056" w:rsidRDefault="004E6CEF" w:rsidP="00253F01">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EBD" w14:textId="77777777" w:rsidR="004E6CEF" w:rsidRPr="008D4056" w:rsidRDefault="004E6CEF" w:rsidP="00253F01">
            <w:pPr>
              <w:pStyle w:val="TAC"/>
              <w:rPr>
                <w:rFonts w:cs="Arial"/>
                <w:szCs w:val="18"/>
                <w:lang w:val="en-US" w:eastAsia="zh-CN"/>
              </w:rPr>
            </w:pPr>
            <w:r w:rsidRPr="00037E04">
              <w:t>|fy_high – 4*fx_low|</w:t>
            </w:r>
          </w:p>
        </w:tc>
      </w:tr>
      <w:tr w:rsidR="004E6CEF" w:rsidRPr="008D4056" w14:paraId="0725AEC4"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B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C0" w14:textId="77777777" w:rsidR="004E6CEF" w:rsidRPr="008D4056" w:rsidRDefault="004E6CEF" w:rsidP="00253F01">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EC1" w14:textId="77777777" w:rsidR="004E6CEF" w:rsidRPr="008D4056" w:rsidRDefault="004E6CEF" w:rsidP="00253F01">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EC2" w14:textId="77777777" w:rsidR="004E6CEF" w:rsidRPr="008D4056" w:rsidRDefault="004E6CEF" w:rsidP="00253F01">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EC3" w14:textId="77777777" w:rsidR="004E6CEF" w:rsidRPr="008D4056" w:rsidRDefault="004E6CEF" w:rsidP="00253F01">
            <w:pPr>
              <w:pStyle w:val="TAC"/>
              <w:rPr>
                <w:rFonts w:cs="Arial"/>
                <w:szCs w:val="18"/>
                <w:lang w:val="en-US" w:eastAsia="zh-CN"/>
              </w:rPr>
            </w:pPr>
            <w:r w:rsidRPr="00037E04">
              <w:t>5895</w:t>
            </w:r>
          </w:p>
        </w:tc>
      </w:tr>
      <w:tr w:rsidR="004E6CEF" w:rsidRPr="008D4056" w14:paraId="0725AEC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C5"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C6" w14:textId="77777777" w:rsidR="004E6CEF" w:rsidRPr="008D4056" w:rsidRDefault="004E6CEF" w:rsidP="00253F01">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EC7" w14:textId="77777777" w:rsidR="004E6CEF" w:rsidRPr="008D4056" w:rsidRDefault="004E6CEF" w:rsidP="00253F01">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EC8" w14:textId="77777777" w:rsidR="004E6CEF" w:rsidRPr="008D4056" w:rsidRDefault="004E6CEF" w:rsidP="00253F01">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EC9" w14:textId="77777777" w:rsidR="004E6CEF" w:rsidRPr="008D4056" w:rsidRDefault="004E6CEF" w:rsidP="00253F01">
            <w:pPr>
              <w:pStyle w:val="TAC"/>
              <w:rPr>
                <w:rFonts w:cs="Arial"/>
                <w:szCs w:val="18"/>
                <w:lang w:val="en-US" w:eastAsia="zh-CN"/>
              </w:rPr>
            </w:pPr>
            <w:r w:rsidRPr="00037E04">
              <w:t>|fy_high + 4*fx_high|</w:t>
            </w:r>
          </w:p>
        </w:tc>
      </w:tr>
      <w:tr w:rsidR="004E6CEF" w:rsidRPr="008D4056" w14:paraId="0725AED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C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CC" w14:textId="77777777" w:rsidR="004E6CEF" w:rsidRPr="008D4056" w:rsidRDefault="004E6CEF" w:rsidP="00253F01">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ECD" w14:textId="77777777" w:rsidR="004E6CEF" w:rsidRPr="008D4056" w:rsidRDefault="004E6CEF" w:rsidP="00253F01">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ECE" w14:textId="77777777" w:rsidR="004E6CEF" w:rsidRPr="008D4056" w:rsidRDefault="004E6CEF" w:rsidP="00253F01">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ECF" w14:textId="77777777" w:rsidR="004E6CEF" w:rsidRPr="008D4056" w:rsidRDefault="004E6CEF" w:rsidP="00253F01">
            <w:pPr>
              <w:pStyle w:val="TAC"/>
              <w:rPr>
                <w:rFonts w:cs="Arial"/>
                <w:szCs w:val="18"/>
                <w:lang w:val="en-US" w:eastAsia="zh-CN"/>
              </w:rPr>
            </w:pPr>
            <w:r w:rsidRPr="00037E04">
              <w:t>9705</w:t>
            </w:r>
          </w:p>
        </w:tc>
      </w:tr>
      <w:tr w:rsidR="004E6CEF" w:rsidRPr="008D4056" w14:paraId="0725AED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D1"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D2" w14:textId="77777777" w:rsidR="004E6CEF" w:rsidRPr="008D4056" w:rsidRDefault="004E6CEF" w:rsidP="00253F01">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ED3" w14:textId="77777777" w:rsidR="004E6CEF" w:rsidRPr="008D4056" w:rsidRDefault="004E6CEF" w:rsidP="00253F01">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ED4" w14:textId="77777777" w:rsidR="004E6CEF" w:rsidRPr="008D4056" w:rsidRDefault="004E6CEF" w:rsidP="00253F01">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ED5" w14:textId="77777777" w:rsidR="004E6CEF" w:rsidRPr="008D4056" w:rsidRDefault="004E6CEF" w:rsidP="00253F01">
            <w:pPr>
              <w:pStyle w:val="TAC"/>
              <w:rPr>
                <w:rFonts w:cs="Arial"/>
                <w:szCs w:val="18"/>
                <w:lang w:val="en-US" w:eastAsia="zh-CN"/>
              </w:rPr>
            </w:pPr>
            <w:r w:rsidRPr="00037E04">
              <w:t>|2*fy_high – 3*fx_low|</w:t>
            </w:r>
          </w:p>
        </w:tc>
      </w:tr>
      <w:tr w:rsidR="004E6CEF" w:rsidRPr="008D4056" w14:paraId="0725AEDC"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D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D8" w14:textId="77777777" w:rsidR="004E6CEF" w:rsidRPr="008D4056" w:rsidRDefault="004E6CEF" w:rsidP="00253F01">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ED9" w14:textId="77777777" w:rsidR="004E6CEF" w:rsidRPr="008D4056" w:rsidRDefault="004E6CEF" w:rsidP="00253F01">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EDA" w14:textId="77777777" w:rsidR="004E6CEF" w:rsidRPr="008D4056" w:rsidRDefault="004E6CEF" w:rsidP="00253F01">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EDB" w14:textId="77777777" w:rsidR="004E6CEF" w:rsidRPr="008D4056" w:rsidRDefault="004E6CEF" w:rsidP="00253F01">
            <w:pPr>
              <w:pStyle w:val="TAC"/>
              <w:rPr>
                <w:rFonts w:cs="Arial"/>
                <w:szCs w:val="18"/>
                <w:lang w:val="en-US" w:eastAsia="zh-CN"/>
              </w:rPr>
            </w:pPr>
            <w:r w:rsidRPr="00037E04">
              <w:t>2190</w:t>
            </w:r>
          </w:p>
        </w:tc>
      </w:tr>
      <w:tr w:rsidR="004E6CEF" w:rsidRPr="008D4056" w14:paraId="0725AEE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DD"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DE" w14:textId="77777777" w:rsidR="004E6CEF" w:rsidRPr="008D4056" w:rsidRDefault="004E6CEF" w:rsidP="00253F01">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EDF" w14:textId="77777777" w:rsidR="004E6CEF" w:rsidRPr="008D4056" w:rsidRDefault="004E6CEF" w:rsidP="00253F01">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EE0" w14:textId="77777777" w:rsidR="004E6CEF" w:rsidRPr="008D4056" w:rsidRDefault="004E6CEF" w:rsidP="00253F01">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EE1" w14:textId="77777777" w:rsidR="004E6CEF" w:rsidRPr="008D4056" w:rsidRDefault="004E6CEF" w:rsidP="00253F01">
            <w:pPr>
              <w:pStyle w:val="TAC"/>
              <w:rPr>
                <w:rFonts w:cs="Arial"/>
                <w:szCs w:val="18"/>
                <w:lang w:val="en-US" w:eastAsia="zh-CN"/>
              </w:rPr>
            </w:pPr>
            <w:r w:rsidRPr="00037E04">
              <w:t>|2*fy_high + 3*fx_high|</w:t>
            </w:r>
          </w:p>
        </w:tc>
      </w:tr>
      <w:tr w:rsidR="004E6CEF" w:rsidRPr="008D4056" w14:paraId="0725AEE8"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EE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EE4" w14:textId="77777777" w:rsidR="004E6CEF" w:rsidRPr="008D4056" w:rsidRDefault="004E6CEF" w:rsidP="00253F01">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EE5" w14:textId="77777777" w:rsidR="004E6CEF" w:rsidRPr="008D4056" w:rsidRDefault="004E6CEF" w:rsidP="00253F01">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EE6" w14:textId="77777777" w:rsidR="004E6CEF" w:rsidRPr="008D4056" w:rsidRDefault="004E6CEF" w:rsidP="00253F01">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EE7" w14:textId="77777777" w:rsidR="004E6CEF" w:rsidRPr="008D4056" w:rsidRDefault="004E6CEF" w:rsidP="00253F01">
            <w:pPr>
              <w:pStyle w:val="TAC"/>
              <w:rPr>
                <w:rFonts w:cs="Arial"/>
                <w:szCs w:val="18"/>
                <w:lang w:val="en-US" w:eastAsia="zh-CN"/>
              </w:rPr>
            </w:pPr>
            <w:r w:rsidRPr="00037E04">
              <w:t>9510</w:t>
            </w:r>
          </w:p>
        </w:tc>
      </w:tr>
    </w:tbl>
    <w:p w14:paraId="0725AEE9" w14:textId="77777777" w:rsidR="004E6CEF" w:rsidRDefault="004E6CEF" w:rsidP="004E6CEF">
      <w:pPr>
        <w:rPr>
          <w:lang w:val="en-US"/>
        </w:rPr>
      </w:pPr>
    </w:p>
    <w:p w14:paraId="0725AEEB" w14:textId="2255FC82" w:rsidR="004E6CEF" w:rsidRDefault="004E6CEF" w:rsidP="004E6CEF">
      <w:pPr>
        <w:rPr>
          <w:rFonts w:eastAsia="Yu Mincho"/>
          <w:lang w:val="en-US" w:eastAsia="ja-JP"/>
        </w:rPr>
      </w:pPr>
      <w:r>
        <w:rPr>
          <w:lang w:val="en-US"/>
        </w:rPr>
        <w:t xml:space="preserve">Based on Table </w:t>
      </w:r>
      <w:r>
        <w:rPr>
          <w:lang w:val="en-US" w:eastAsia="ja-JP"/>
        </w:rPr>
        <w:t>8.2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14:paraId="0725AEEC" w14:textId="77777777" w:rsidR="004E6CEF" w:rsidRDefault="004E6CEF" w:rsidP="000003F0">
      <w:pPr>
        <w:pStyle w:val="TH"/>
        <w:rPr>
          <w:bCs/>
          <w:sz w:val="18"/>
          <w:szCs w:val="18"/>
          <w:lang w:val="en-US" w:eastAsia="zh-CN"/>
        </w:rPr>
      </w:pPr>
      <w:r>
        <w:t>Table 8.2.1.2-2: Harmonic and IMD analysis</w:t>
      </w:r>
      <w:r w:rsidRPr="004E6CEF">
        <w:t xml:space="preserve"> </w:t>
      </w:r>
      <w:r>
        <w:t>for UL_CA_1A-8A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EF2"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EED" w14:textId="77777777" w:rsidR="004E6CEF" w:rsidRPr="008D4056" w:rsidRDefault="004E6CEF"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EE" w14:textId="77777777" w:rsidR="004E6CEF" w:rsidRPr="008D4056" w:rsidRDefault="004E6CEF"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EF" w14:textId="77777777" w:rsidR="004E6CEF" w:rsidRPr="008D4056" w:rsidRDefault="004E6CEF"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EF0" w14:textId="77777777" w:rsidR="004E6CEF" w:rsidRPr="008D4056" w:rsidRDefault="004E6CEF"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EF1" w14:textId="77777777" w:rsidR="004E6CEF" w:rsidRPr="008D4056" w:rsidRDefault="004E6CEF" w:rsidP="00253F01">
            <w:pPr>
              <w:pStyle w:val="TAH"/>
              <w:rPr>
                <w:lang w:val="en-US" w:eastAsia="zh-CN"/>
              </w:rPr>
            </w:pPr>
            <w:r w:rsidRPr="008D4056">
              <w:rPr>
                <w:lang w:val="en-US" w:eastAsia="zh-CN"/>
              </w:rPr>
              <w:t>fy_high</w:t>
            </w:r>
          </w:p>
        </w:tc>
      </w:tr>
      <w:tr w:rsidR="004E6CEF" w:rsidRPr="008D4056" w14:paraId="0725AEF8"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F3" w14:textId="77777777" w:rsidR="004E6CEF" w:rsidRPr="008D4056" w:rsidRDefault="004E6CEF"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EF4" w14:textId="77777777" w:rsidR="004E6CEF" w:rsidRPr="008D4056" w:rsidRDefault="004E6CEF"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EF5" w14:textId="77777777" w:rsidR="004E6CEF" w:rsidRPr="008D4056" w:rsidRDefault="004E6CEF"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EF6" w14:textId="77777777" w:rsidR="004E6CEF" w:rsidRPr="008D4056" w:rsidRDefault="004E6CEF"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EF7" w14:textId="77777777" w:rsidR="004E6CEF" w:rsidRPr="008D4056" w:rsidRDefault="004E6CEF" w:rsidP="00253F01">
            <w:pPr>
              <w:pStyle w:val="TAC"/>
              <w:rPr>
                <w:lang w:val="en-US" w:eastAsia="zh-CN"/>
              </w:rPr>
            </w:pPr>
            <w:r w:rsidRPr="008D4056">
              <w:rPr>
                <w:lang w:val="en-US" w:eastAsia="zh-CN"/>
              </w:rPr>
              <w:t>915</w:t>
            </w:r>
          </w:p>
        </w:tc>
      </w:tr>
      <w:tr w:rsidR="004E6CEF" w:rsidRPr="008D4056" w14:paraId="0725AEF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F9"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FA" w14:textId="77777777" w:rsidR="004E6CEF" w:rsidRPr="008D4056" w:rsidRDefault="004E6CEF"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EFB" w14:textId="77777777" w:rsidR="004E6CEF" w:rsidRPr="008D4056" w:rsidRDefault="004E6CEF"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EFC" w14:textId="77777777" w:rsidR="004E6CEF" w:rsidRPr="008D4056" w:rsidRDefault="004E6CEF"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EFD" w14:textId="77777777" w:rsidR="004E6CEF" w:rsidRPr="008D4056" w:rsidRDefault="004E6CEF" w:rsidP="00253F01">
            <w:pPr>
              <w:pStyle w:val="TAC"/>
              <w:rPr>
                <w:lang w:val="en-US" w:eastAsia="zh-CN"/>
              </w:rPr>
            </w:pPr>
            <w:r w:rsidRPr="008D4056">
              <w:rPr>
                <w:lang w:val="en-US" w:eastAsia="zh-CN"/>
              </w:rPr>
              <w:t>2* fy_high</w:t>
            </w:r>
          </w:p>
        </w:tc>
      </w:tr>
      <w:tr w:rsidR="004E6CEF" w:rsidRPr="008D4056" w14:paraId="0725AF04"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FF"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F00" w14:textId="77777777" w:rsidR="004E6CEF" w:rsidRPr="008D4056" w:rsidRDefault="004E6CEF"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F01" w14:textId="77777777" w:rsidR="004E6CEF" w:rsidRPr="008D4056" w:rsidRDefault="004E6CEF"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F02" w14:textId="77777777" w:rsidR="004E6CEF" w:rsidRPr="008D4056" w:rsidRDefault="004E6CEF"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F03" w14:textId="77777777" w:rsidR="004E6CEF" w:rsidRPr="008D4056" w:rsidRDefault="004E6CEF" w:rsidP="00253F01">
            <w:pPr>
              <w:pStyle w:val="TAC"/>
              <w:rPr>
                <w:lang w:val="en-US" w:eastAsia="zh-CN"/>
              </w:rPr>
            </w:pPr>
            <w:r w:rsidRPr="008D4056">
              <w:rPr>
                <w:lang w:val="en-US" w:eastAsia="zh-CN"/>
              </w:rPr>
              <w:t>1830</w:t>
            </w:r>
          </w:p>
        </w:tc>
      </w:tr>
      <w:tr w:rsidR="004E6CEF" w:rsidRPr="008D4056" w14:paraId="0725AF0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05"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06" w14:textId="77777777" w:rsidR="004E6CEF" w:rsidRPr="008D4056" w:rsidRDefault="004E6CEF"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F07" w14:textId="77777777" w:rsidR="004E6CEF" w:rsidRPr="008D4056" w:rsidRDefault="004E6CEF"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F08" w14:textId="77777777" w:rsidR="004E6CEF" w:rsidRPr="008D4056" w:rsidRDefault="004E6CEF"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F09" w14:textId="77777777" w:rsidR="004E6CEF" w:rsidRPr="008D4056" w:rsidRDefault="004E6CEF" w:rsidP="00253F01">
            <w:pPr>
              <w:pStyle w:val="TAC"/>
              <w:rPr>
                <w:lang w:val="en-US" w:eastAsia="zh-CN"/>
              </w:rPr>
            </w:pPr>
            <w:r w:rsidRPr="008D4056">
              <w:rPr>
                <w:lang w:val="en-US" w:eastAsia="zh-CN"/>
              </w:rPr>
              <w:t>3* fy_high</w:t>
            </w:r>
          </w:p>
        </w:tc>
      </w:tr>
      <w:tr w:rsidR="004E6CEF" w:rsidRPr="008D4056" w14:paraId="0725AF10"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0B"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0C" w14:textId="77777777" w:rsidR="004E6CEF" w:rsidRPr="008D4056" w:rsidRDefault="004E6CEF"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F0D" w14:textId="77777777" w:rsidR="004E6CEF" w:rsidRPr="008D4056" w:rsidRDefault="004E6CEF"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F0E" w14:textId="77777777" w:rsidR="004E6CEF" w:rsidRPr="008D4056" w:rsidRDefault="004E6CEF"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F0F" w14:textId="77777777" w:rsidR="004E6CEF" w:rsidRPr="008D4056" w:rsidRDefault="004E6CEF" w:rsidP="00253F01">
            <w:pPr>
              <w:pStyle w:val="TAC"/>
              <w:rPr>
                <w:lang w:val="en-US" w:eastAsia="zh-CN"/>
              </w:rPr>
            </w:pPr>
            <w:r w:rsidRPr="008D4056">
              <w:rPr>
                <w:lang w:val="en-US" w:eastAsia="zh-CN"/>
              </w:rPr>
              <w:t>2745</w:t>
            </w:r>
          </w:p>
        </w:tc>
      </w:tr>
      <w:tr w:rsidR="004E6CEF" w:rsidRPr="008D4056" w14:paraId="0725AF1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11"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12" w14:textId="77777777" w:rsidR="004E6CEF" w:rsidRPr="008D4056" w:rsidRDefault="004E6CEF"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F13" w14:textId="77777777" w:rsidR="004E6CEF" w:rsidRPr="008D4056" w:rsidRDefault="004E6CEF"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F14" w14:textId="77777777" w:rsidR="004E6CEF" w:rsidRPr="008D4056" w:rsidRDefault="004E6CEF"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15" w14:textId="77777777" w:rsidR="004E6CEF" w:rsidRPr="008D4056" w:rsidRDefault="004E6CEF" w:rsidP="00253F01">
            <w:pPr>
              <w:pStyle w:val="TAC"/>
              <w:rPr>
                <w:lang w:val="en-US" w:eastAsia="zh-CN"/>
              </w:rPr>
            </w:pPr>
            <w:r w:rsidRPr="008D4056">
              <w:rPr>
                <w:lang w:val="en-US" w:eastAsia="zh-CN"/>
              </w:rPr>
              <w:t>|fy_high + fx_high|</w:t>
            </w:r>
          </w:p>
        </w:tc>
      </w:tr>
      <w:tr w:rsidR="004E6CEF" w:rsidRPr="008D4056" w14:paraId="0725AF1C"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1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18" w14:textId="77777777" w:rsidR="004E6CEF" w:rsidRPr="008D4056" w:rsidRDefault="004E6CEF"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F19" w14:textId="77777777" w:rsidR="004E6CEF" w:rsidRPr="008D4056" w:rsidRDefault="004E6CEF"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F1A" w14:textId="77777777" w:rsidR="004E6CEF" w:rsidRPr="008D4056" w:rsidRDefault="004E6CEF"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F1B" w14:textId="77777777" w:rsidR="004E6CEF" w:rsidRPr="008D4056" w:rsidRDefault="004E6CEF" w:rsidP="00253F01">
            <w:pPr>
              <w:pStyle w:val="TAC"/>
              <w:rPr>
                <w:lang w:val="en-US" w:eastAsia="zh-CN"/>
              </w:rPr>
            </w:pPr>
            <w:r w:rsidRPr="008D4056">
              <w:rPr>
                <w:lang w:val="en-US" w:eastAsia="zh-CN"/>
              </w:rPr>
              <w:t>2895</w:t>
            </w:r>
          </w:p>
        </w:tc>
      </w:tr>
      <w:tr w:rsidR="004E6CEF" w:rsidRPr="008D4056" w14:paraId="0725AF2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1D"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1E" w14:textId="77777777" w:rsidR="004E6CEF" w:rsidRPr="008D4056" w:rsidRDefault="004E6CEF"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1F" w14:textId="77777777" w:rsidR="004E6CEF" w:rsidRPr="008D4056" w:rsidRDefault="004E6CEF"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20" w14:textId="77777777" w:rsidR="004E6CEF" w:rsidRPr="008D4056" w:rsidRDefault="004E6CEF"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21" w14:textId="77777777" w:rsidR="004E6CEF" w:rsidRPr="008D4056" w:rsidRDefault="004E6CEF" w:rsidP="00253F01">
            <w:pPr>
              <w:pStyle w:val="TAC"/>
              <w:rPr>
                <w:lang w:val="en-US" w:eastAsia="zh-CN"/>
              </w:rPr>
            </w:pPr>
            <w:r w:rsidRPr="008D4056">
              <w:rPr>
                <w:lang w:val="en-US" w:eastAsia="zh-CN"/>
              </w:rPr>
              <w:t>|2*fy_high – fx_low|</w:t>
            </w:r>
          </w:p>
        </w:tc>
      </w:tr>
      <w:tr w:rsidR="004E6CEF" w:rsidRPr="008D4056" w14:paraId="0725AF2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2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24" w14:textId="77777777" w:rsidR="004E6CEF" w:rsidRPr="008D4056" w:rsidRDefault="004E6CEF"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F25" w14:textId="77777777" w:rsidR="004E6CEF" w:rsidRPr="008D4056" w:rsidRDefault="004E6CEF"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F26" w14:textId="77777777" w:rsidR="004E6CEF" w:rsidRPr="008D4056" w:rsidRDefault="004E6CEF"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F27" w14:textId="77777777" w:rsidR="004E6CEF" w:rsidRPr="008D4056" w:rsidRDefault="004E6CEF" w:rsidP="00253F01">
            <w:pPr>
              <w:pStyle w:val="TAC"/>
              <w:rPr>
                <w:lang w:val="en-US" w:eastAsia="zh-CN"/>
              </w:rPr>
            </w:pPr>
            <w:r w:rsidRPr="008D4056">
              <w:rPr>
                <w:lang w:val="en-US" w:eastAsia="zh-CN"/>
              </w:rPr>
              <w:t>90</w:t>
            </w:r>
          </w:p>
        </w:tc>
      </w:tr>
      <w:tr w:rsidR="004E6CEF" w:rsidRPr="008D4056" w14:paraId="0725AF2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29"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2A" w14:textId="77777777" w:rsidR="004E6CEF" w:rsidRPr="008D4056" w:rsidRDefault="004E6CEF"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2B" w14:textId="77777777" w:rsidR="004E6CEF" w:rsidRPr="008D4056" w:rsidRDefault="004E6CEF"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2C" w14:textId="77777777" w:rsidR="004E6CEF" w:rsidRPr="008D4056" w:rsidRDefault="004E6CEF"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2D" w14:textId="77777777" w:rsidR="004E6CEF" w:rsidRPr="008D4056" w:rsidRDefault="004E6CEF" w:rsidP="00253F01">
            <w:pPr>
              <w:pStyle w:val="TAC"/>
              <w:rPr>
                <w:lang w:val="en-US" w:eastAsia="zh-CN"/>
              </w:rPr>
            </w:pPr>
            <w:r w:rsidRPr="008D4056">
              <w:rPr>
                <w:lang w:val="en-US" w:eastAsia="zh-CN"/>
              </w:rPr>
              <w:t>|2*fy_high + fx_high|</w:t>
            </w:r>
          </w:p>
        </w:tc>
      </w:tr>
      <w:tr w:rsidR="004E6CEF" w:rsidRPr="008D4056" w14:paraId="0725AF3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2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30" w14:textId="77777777" w:rsidR="004E6CEF" w:rsidRPr="008D4056" w:rsidRDefault="004E6CEF"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F31" w14:textId="77777777" w:rsidR="004E6CEF" w:rsidRPr="008D4056" w:rsidRDefault="004E6CEF"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F32" w14:textId="77777777" w:rsidR="004E6CEF" w:rsidRPr="008D4056" w:rsidRDefault="004E6CEF"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F33" w14:textId="77777777" w:rsidR="004E6CEF" w:rsidRPr="008D4056" w:rsidRDefault="004E6CEF" w:rsidP="00253F01">
            <w:pPr>
              <w:pStyle w:val="TAC"/>
              <w:rPr>
                <w:lang w:val="en-US" w:eastAsia="zh-CN"/>
              </w:rPr>
            </w:pPr>
            <w:r w:rsidRPr="008D4056">
              <w:rPr>
                <w:lang w:val="en-US" w:eastAsia="zh-CN"/>
              </w:rPr>
              <w:t>3810</w:t>
            </w:r>
          </w:p>
        </w:tc>
      </w:tr>
      <w:tr w:rsidR="004E6CEF" w:rsidRPr="008D4056" w14:paraId="0725AF3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35"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36" w14:textId="77777777" w:rsidR="004E6CEF" w:rsidRPr="008D4056" w:rsidRDefault="004E6CEF"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F37" w14:textId="77777777" w:rsidR="004E6CEF" w:rsidRPr="008D4056" w:rsidRDefault="004E6CEF"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F38" w14:textId="77777777" w:rsidR="004E6CEF" w:rsidRPr="008D4056" w:rsidRDefault="004E6CEF"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F39" w14:textId="77777777" w:rsidR="004E6CEF" w:rsidRPr="008D4056" w:rsidRDefault="004E6CEF" w:rsidP="00253F01">
            <w:pPr>
              <w:pStyle w:val="TAC"/>
              <w:rPr>
                <w:lang w:val="en-US" w:eastAsia="zh-CN"/>
              </w:rPr>
            </w:pPr>
            <w:r w:rsidRPr="008D4056">
              <w:rPr>
                <w:lang w:val="en-US" w:eastAsia="zh-CN"/>
              </w:rPr>
              <w:t>|3*fy_high – 1*fx_low|</w:t>
            </w:r>
          </w:p>
        </w:tc>
      </w:tr>
      <w:tr w:rsidR="004E6CEF" w:rsidRPr="008D4056" w14:paraId="0725AF4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3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3C" w14:textId="77777777" w:rsidR="004E6CEF" w:rsidRPr="008D4056" w:rsidRDefault="004E6CEF"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F3D" w14:textId="77777777" w:rsidR="004E6CEF" w:rsidRPr="008D4056" w:rsidRDefault="004E6CEF"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F3E" w14:textId="77777777" w:rsidR="004E6CEF" w:rsidRPr="008D4056" w:rsidRDefault="004E6CEF"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F3F" w14:textId="77777777" w:rsidR="004E6CEF" w:rsidRPr="008D4056" w:rsidRDefault="004E6CEF" w:rsidP="00253F01">
            <w:pPr>
              <w:pStyle w:val="TAC"/>
              <w:rPr>
                <w:lang w:val="en-US" w:eastAsia="zh-CN"/>
              </w:rPr>
            </w:pPr>
            <w:r w:rsidRPr="008D4056">
              <w:rPr>
                <w:lang w:val="en-US" w:eastAsia="zh-CN"/>
              </w:rPr>
              <w:t>825</w:t>
            </w:r>
          </w:p>
        </w:tc>
      </w:tr>
      <w:tr w:rsidR="004E6CEF" w:rsidRPr="008D4056" w14:paraId="0725AF4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41"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42" w14:textId="77777777" w:rsidR="004E6CEF" w:rsidRPr="008D4056" w:rsidRDefault="004E6CEF"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F43" w14:textId="77777777" w:rsidR="004E6CEF" w:rsidRPr="008D4056" w:rsidRDefault="004E6CEF"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F44" w14:textId="77777777" w:rsidR="004E6CEF" w:rsidRPr="008D4056" w:rsidRDefault="004E6CEF"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F45" w14:textId="77777777" w:rsidR="004E6CEF" w:rsidRPr="008D4056" w:rsidRDefault="004E6CEF" w:rsidP="00253F01">
            <w:pPr>
              <w:pStyle w:val="TAC"/>
              <w:rPr>
                <w:lang w:val="en-US" w:eastAsia="zh-CN"/>
              </w:rPr>
            </w:pPr>
            <w:r w:rsidRPr="008D4056">
              <w:rPr>
                <w:lang w:val="en-US" w:eastAsia="zh-CN"/>
              </w:rPr>
              <w:t>|3*fy_high + 1*fx_high|</w:t>
            </w:r>
          </w:p>
        </w:tc>
      </w:tr>
      <w:tr w:rsidR="004E6CEF" w:rsidRPr="008D4056" w14:paraId="0725AF4C"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4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48" w14:textId="77777777" w:rsidR="004E6CEF" w:rsidRPr="008D4056" w:rsidRDefault="004E6CEF"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F49" w14:textId="77777777" w:rsidR="004E6CEF" w:rsidRPr="008D4056" w:rsidRDefault="004E6CEF"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F4A" w14:textId="77777777" w:rsidR="004E6CEF" w:rsidRPr="008D4056" w:rsidRDefault="004E6CEF"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F4B" w14:textId="77777777" w:rsidR="004E6CEF" w:rsidRPr="008D4056" w:rsidRDefault="004E6CEF" w:rsidP="00253F01">
            <w:pPr>
              <w:pStyle w:val="TAC"/>
              <w:rPr>
                <w:lang w:val="en-US" w:eastAsia="zh-CN"/>
              </w:rPr>
            </w:pPr>
            <w:r w:rsidRPr="008D4056">
              <w:rPr>
                <w:lang w:val="en-US" w:eastAsia="zh-CN"/>
              </w:rPr>
              <w:t>4725</w:t>
            </w:r>
          </w:p>
        </w:tc>
      </w:tr>
      <w:tr w:rsidR="004E6CEF" w:rsidRPr="008D4056" w14:paraId="0725AF5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4D"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4E" w14:textId="77777777" w:rsidR="004E6CEF" w:rsidRPr="008D4056" w:rsidRDefault="004E6CEF"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F4F" w14:textId="77777777" w:rsidR="004E6CEF" w:rsidRPr="008D4056" w:rsidRDefault="004E6CEF"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F50" w14:textId="77777777" w:rsidR="004E6CEF" w:rsidRPr="008D4056" w:rsidRDefault="004E6CEF"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F51" w14:textId="77777777" w:rsidR="004E6CEF" w:rsidRPr="008D4056" w:rsidRDefault="004E6CEF" w:rsidP="00253F01">
            <w:pPr>
              <w:pStyle w:val="TAC"/>
              <w:rPr>
                <w:lang w:val="en-US" w:eastAsia="zh-CN"/>
              </w:rPr>
            </w:pPr>
            <w:r w:rsidRPr="008D4056">
              <w:rPr>
                <w:lang w:val="en-US" w:eastAsia="zh-CN"/>
              </w:rPr>
              <w:t>|2*fx_high +2* fy_high|</w:t>
            </w:r>
          </w:p>
        </w:tc>
      </w:tr>
      <w:tr w:rsidR="004E6CEF" w:rsidRPr="008D4056" w14:paraId="0725AF58"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5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54" w14:textId="77777777" w:rsidR="004E6CEF" w:rsidRPr="008D4056" w:rsidRDefault="004E6CEF"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F55" w14:textId="77777777" w:rsidR="004E6CEF" w:rsidRPr="008D4056" w:rsidRDefault="004E6CEF"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F56" w14:textId="77777777" w:rsidR="004E6CEF" w:rsidRPr="008D4056" w:rsidRDefault="004E6CEF"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F57" w14:textId="77777777" w:rsidR="004E6CEF" w:rsidRPr="008D4056" w:rsidRDefault="004E6CEF" w:rsidP="00253F01">
            <w:pPr>
              <w:pStyle w:val="TAC"/>
              <w:rPr>
                <w:lang w:val="en-US" w:eastAsia="zh-CN"/>
              </w:rPr>
            </w:pPr>
            <w:r w:rsidRPr="008D4056">
              <w:rPr>
                <w:lang w:val="en-US" w:eastAsia="zh-CN"/>
              </w:rPr>
              <w:t>5790</w:t>
            </w:r>
          </w:p>
        </w:tc>
      </w:tr>
      <w:tr w:rsidR="004E6CEF" w:rsidRPr="008D4056" w14:paraId="0725AF5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59"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5A" w14:textId="77777777" w:rsidR="004E6CEF" w:rsidRPr="008D4056" w:rsidRDefault="004E6CEF"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F5B" w14:textId="77777777" w:rsidR="004E6CEF" w:rsidRPr="008D4056" w:rsidRDefault="004E6CEF"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F5C" w14:textId="77777777" w:rsidR="004E6CEF" w:rsidRPr="008D4056" w:rsidRDefault="004E6CEF"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F5D" w14:textId="77777777" w:rsidR="004E6CEF" w:rsidRPr="008D4056" w:rsidRDefault="004E6CEF" w:rsidP="00253F01">
            <w:pPr>
              <w:pStyle w:val="TAC"/>
              <w:rPr>
                <w:lang w:val="en-US" w:eastAsia="zh-CN"/>
              </w:rPr>
            </w:pPr>
            <w:r w:rsidRPr="008D4056">
              <w:rPr>
                <w:lang w:val="en-US" w:eastAsia="zh-CN"/>
              </w:rPr>
              <w:t>|fy_high – 4*fx_low|</w:t>
            </w:r>
          </w:p>
        </w:tc>
      </w:tr>
      <w:tr w:rsidR="004E6CEF" w:rsidRPr="008D4056" w14:paraId="0725AF64"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5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60" w14:textId="77777777" w:rsidR="004E6CEF" w:rsidRPr="008D4056" w:rsidRDefault="004E6CEF"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F61" w14:textId="77777777" w:rsidR="004E6CEF" w:rsidRPr="008D4056" w:rsidRDefault="004E6CEF"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F62" w14:textId="77777777" w:rsidR="004E6CEF" w:rsidRPr="008D4056" w:rsidRDefault="004E6CEF"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F63" w14:textId="77777777" w:rsidR="004E6CEF" w:rsidRPr="008D4056" w:rsidRDefault="004E6CEF" w:rsidP="00253F01">
            <w:pPr>
              <w:pStyle w:val="TAC"/>
              <w:rPr>
                <w:lang w:val="en-US" w:eastAsia="zh-CN"/>
              </w:rPr>
            </w:pPr>
            <w:r w:rsidRPr="008D4056">
              <w:rPr>
                <w:lang w:val="en-US" w:eastAsia="zh-CN"/>
              </w:rPr>
              <w:t>6765</w:t>
            </w:r>
          </w:p>
        </w:tc>
      </w:tr>
      <w:tr w:rsidR="004E6CEF" w:rsidRPr="008D4056" w14:paraId="0725AF6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65"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66" w14:textId="77777777" w:rsidR="004E6CEF" w:rsidRPr="008D4056" w:rsidRDefault="004E6CEF"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F67" w14:textId="77777777" w:rsidR="004E6CEF" w:rsidRPr="008D4056" w:rsidRDefault="004E6CEF"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F68" w14:textId="77777777" w:rsidR="004E6CEF" w:rsidRPr="008D4056" w:rsidRDefault="004E6CEF"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F69" w14:textId="77777777" w:rsidR="004E6CEF" w:rsidRPr="008D4056" w:rsidRDefault="004E6CEF" w:rsidP="00253F01">
            <w:pPr>
              <w:pStyle w:val="TAC"/>
              <w:rPr>
                <w:lang w:val="en-US" w:eastAsia="zh-CN"/>
              </w:rPr>
            </w:pPr>
            <w:r w:rsidRPr="008D4056">
              <w:rPr>
                <w:lang w:val="en-US" w:eastAsia="zh-CN"/>
              </w:rPr>
              <w:t>|2*fy_high -3*fx_low|</w:t>
            </w:r>
          </w:p>
        </w:tc>
      </w:tr>
      <w:tr w:rsidR="004E6CEF" w:rsidRPr="008D4056" w14:paraId="0725AF7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6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6C" w14:textId="77777777" w:rsidR="004E6CEF" w:rsidRPr="008D4056" w:rsidRDefault="004E6CEF"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F6D" w14:textId="77777777" w:rsidR="004E6CEF" w:rsidRPr="008D4056" w:rsidRDefault="004E6CEF"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F6E" w14:textId="77777777" w:rsidR="004E6CEF" w:rsidRPr="008D4056" w:rsidRDefault="004E6CEF"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F6F" w14:textId="77777777" w:rsidR="004E6CEF" w:rsidRPr="008D4056" w:rsidRDefault="004E6CEF" w:rsidP="00253F01">
            <w:pPr>
              <w:pStyle w:val="TAC"/>
              <w:rPr>
                <w:lang w:val="en-US" w:eastAsia="zh-CN"/>
              </w:rPr>
            </w:pPr>
            <w:r w:rsidRPr="008D4056">
              <w:rPr>
                <w:lang w:val="en-US" w:eastAsia="zh-CN"/>
              </w:rPr>
              <w:t>3930</w:t>
            </w:r>
          </w:p>
        </w:tc>
      </w:tr>
      <w:tr w:rsidR="004E6CEF" w:rsidRPr="008D4056" w14:paraId="0725AF7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71"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72" w14:textId="77777777" w:rsidR="004E6CEF" w:rsidRPr="008D4056" w:rsidRDefault="004E6CEF"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F73" w14:textId="77777777" w:rsidR="004E6CEF" w:rsidRPr="008D4056" w:rsidRDefault="004E6CEF"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F74" w14:textId="77777777" w:rsidR="004E6CEF" w:rsidRPr="008D4056" w:rsidRDefault="004E6CEF"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F75" w14:textId="77777777" w:rsidR="004E6CEF" w:rsidRPr="008D4056" w:rsidRDefault="004E6CEF" w:rsidP="00253F01">
            <w:pPr>
              <w:pStyle w:val="TAC"/>
              <w:rPr>
                <w:lang w:val="en-US" w:eastAsia="zh-CN"/>
              </w:rPr>
            </w:pPr>
            <w:r w:rsidRPr="008D4056">
              <w:rPr>
                <w:lang w:val="en-US" w:eastAsia="zh-CN"/>
              </w:rPr>
              <w:t>|fy_high + 4*fx_high|</w:t>
            </w:r>
          </w:p>
        </w:tc>
      </w:tr>
      <w:tr w:rsidR="004E6CEF" w:rsidRPr="008D4056" w14:paraId="0725AF7C"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7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78" w14:textId="77777777" w:rsidR="004E6CEF" w:rsidRPr="008D4056" w:rsidRDefault="004E6CEF"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F79" w14:textId="77777777" w:rsidR="004E6CEF" w:rsidRPr="008D4056" w:rsidRDefault="004E6CEF"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F7A" w14:textId="77777777" w:rsidR="004E6CEF" w:rsidRPr="008D4056" w:rsidRDefault="004E6CEF"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F7B" w14:textId="77777777" w:rsidR="004E6CEF" w:rsidRPr="008D4056" w:rsidRDefault="004E6CEF" w:rsidP="00253F01">
            <w:pPr>
              <w:pStyle w:val="TAC"/>
              <w:rPr>
                <w:lang w:val="en-US" w:eastAsia="zh-CN"/>
              </w:rPr>
            </w:pPr>
            <w:r w:rsidRPr="008D4056">
              <w:rPr>
                <w:lang w:val="en-US" w:eastAsia="zh-CN"/>
              </w:rPr>
              <w:t>8835</w:t>
            </w:r>
          </w:p>
        </w:tc>
      </w:tr>
      <w:tr w:rsidR="004E6CEF" w:rsidRPr="008D4056" w14:paraId="0725AF8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7D"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7E" w14:textId="77777777" w:rsidR="004E6CEF" w:rsidRPr="008D4056" w:rsidRDefault="004E6CEF"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F7F" w14:textId="77777777" w:rsidR="004E6CEF" w:rsidRPr="008D4056" w:rsidRDefault="004E6CEF"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F80" w14:textId="77777777" w:rsidR="004E6CEF" w:rsidRPr="008D4056" w:rsidRDefault="004E6CEF"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F81" w14:textId="77777777" w:rsidR="004E6CEF" w:rsidRPr="008D4056" w:rsidRDefault="004E6CEF" w:rsidP="00253F01">
            <w:pPr>
              <w:pStyle w:val="TAC"/>
              <w:rPr>
                <w:lang w:val="en-US" w:eastAsia="zh-CN"/>
              </w:rPr>
            </w:pPr>
            <w:r w:rsidRPr="008D4056">
              <w:rPr>
                <w:lang w:val="en-US" w:eastAsia="zh-CN"/>
              </w:rPr>
              <w:t>|2*fy_high + 3*fx_high|</w:t>
            </w:r>
          </w:p>
        </w:tc>
      </w:tr>
      <w:tr w:rsidR="004E6CEF" w:rsidRPr="008D4056" w14:paraId="0725AF88"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F8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F84" w14:textId="77777777" w:rsidR="004E6CEF" w:rsidRPr="008D4056" w:rsidRDefault="004E6CEF"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F85" w14:textId="77777777" w:rsidR="004E6CEF" w:rsidRPr="008D4056" w:rsidRDefault="004E6CEF"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F86" w14:textId="77777777" w:rsidR="004E6CEF" w:rsidRPr="008D4056" w:rsidRDefault="004E6CEF"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F87" w14:textId="77777777" w:rsidR="004E6CEF" w:rsidRPr="008D4056" w:rsidRDefault="004E6CEF" w:rsidP="00253F01">
            <w:pPr>
              <w:pStyle w:val="TAC"/>
              <w:rPr>
                <w:lang w:val="en-US" w:eastAsia="zh-CN"/>
              </w:rPr>
            </w:pPr>
            <w:r w:rsidRPr="008D4056">
              <w:rPr>
                <w:lang w:val="en-US" w:eastAsia="zh-CN"/>
              </w:rPr>
              <w:t>7770</w:t>
            </w:r>
          </w:p>
        </w:tc>
      </w:tr>
    </w:tbl>
    <w:p w14:paraId="0725AF89" w14:textId="77777777" w:rsidR="004E6CEF" w:rsidRPr="00B75A6B" w:rsidRDefault="004E6CEF" w:rsidP="004E6CEF">
      <w:pPr>
        <w:rPr>
          <w:lang w:val="en-US" w:eastAsia="zh-CN"/>
        </w:rPr>
      </w:pPr>
    </w:p>
    <w:p w14:paraId="0725AF8B" w14:textId="57C4CE08" w:rsidR="004E6CEF" w:rsidRDefault="004E6CEF" w:rsidP="000003F0">
      <w:pPr>
        <w:rPr>
          <w:lang w:val="en-US"/>
        </w:rPr>
      </w:pPr>
      <w:r>
        <w:rPr>
          <w:lang w:val="en-US"/>
        </w:rPr>
        <w:t xml:space="preserve">Based on Table </w:t>
      </w:r>
      <w:r>
        <w:rPr>
          <w:lang w:val="en-US" w:eastAsia="ja-JP"/>
        </w:rPr>
        <w:t>8.2</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Band 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F8C" w14:textId="77777777" w:rsidR="004E6CEF" w:rsidRDefault="004E6CEF" w:rsidP="000003F0">
      <w:pPr>
        <w:pStyle w:val="TH"/>
        <w:rPr>
          <w:rFonts w:cs="Arial"/>
        </w:rPr>
      </w:pPr>
      <w:r>
        <w:rPr>
          <w:rFonts w:cs="Arial"/>
        </w:rPr>
        <w:t>Table 8.2.1.2-3: Harmonic and IMD analysis</w:t>
      </w:r>
      <w:r w:rsidRPr="00EA0FBF">
        <w:rPr>
          <w:rFonts w:cs="Arial"/>
        </w:rPr>
        <w:t xml:space="preserve"> </w:t>
      </w:r>
      <w:r>
        <w:rPr>
          <w:rFonts w:cs="Arial"/>
        </w:rPr>
        <w:t>for UL_CA_3A-8A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F92"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F8D" w14:textId="77777777" w:rsidR="004E6CEF" w:rsidRPr="008D4056" w:rsidRDefault="004E6CEF"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F8E" w14:textId="77777777" w:rsidR="004E6CEF" w:rsidRPr="008D4056" w:rsidRDefault="004E6CEF"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F8F" w14:textId="77777777" w:rsidR="004E6CEF" w:rsidRPr="008D4056" w:rsidRDefault="004E6CEF"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F90" w14:textId="77777777" w:rsidR="004E6CEF" w:rsidRPr="008D4056" w:rsidRDefault="004E6CEF"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F91" w14:textId="77777777" w:rsidR="004E6CEF" w:rsidRPr="008D4056" w:rsidRDefault="004E6CEF" w:rsidP="00253F01">
            <w:pPr>
              <w:pStyle w:val="TAH"/>
              <w:rPr>
                <w:lang w:val="en-US" w:eastAsia="zh-CN"/>
              </w:rPr>
            </w:pPr>
            <w:r w:rsidRPr="008D4056">
              <w:rPr>
                <w:lang w:val="en-US" w:eastAsia="zh-CN"/>
              </w:rPr>
              <w:t>fy_high</w:t>
            </w:r>
          </w:p>
        </w:tc>
      </w:tr>
      <w:tr w:rsidR="004E6CEF" w:rsidRPr="008D4056" w14:paraId="0725AF98"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93" w14:textId="77777777" w:rsidR="004E6CEF" w:rsidRPr="008D4056" w:rsidRDefault="004E6CEF"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F94" w14:textId="77777777" w:rsidR="004E6CEF" w:rsidRPr="008D4056" w:rsidRDefault="004E6CEF" w:rsidP="00253F01">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F95" w14:textId="77777777" w:rsidR="004E6CEF" w:rsidRPr="008D4056" w:rsidRDefault="004E6CEF" w:rsidP="00253F01">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F96" w14:textId="77777777" w:rsidR="004E6CEF" w:rsidRPr="008D4056" w:rsidRDefault="004E6CEF" w:rsidP="00253F01">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F97" w14:textId="77777777" w:rsidR="004E6CEF" w:rsidRPr="008D4056" w:rsidRDefault="004E6CEF" w:rsidP="00253F01">
            <w:pPr>
              <w:pStyle w:val="TAC"/>
              <w:rPr>
                <w:lang w:val="en-US" w:eastAsia="zh-CN"/>
              </w:rPr>
            </w:pPr>
            <w:r w:rsidRPr="00A973C0">
              <w:rPr>
                <w:lang w:val="en-US" w:eastAsia="ko-KR"/>
              </w:rPr>
              <w:t>1785</w:t>
            </w:r>
          </w:p>
        </w:tc>
      </w:tr>
      <w:tr w:rsidR="004E6CEF" w:rsidRPr="008D4056" w14:paraId="0725AF9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99"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9A" w14:textId="77777777" w:rsidR="004E6CEF" w:rsidRPr="008D4056" w:rsidRDefault="004E6CEF" w:rsidP="00253F01">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F9B" w14:textId="77777777" w:rsidR="004E6CEF" w:rsidRPr="008D4056" w:rsidRDefault="004E6CEF" w:rsidP="00253F01">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F9C" w14:textId="77777777" w:rsidR="004E6CEF" w:rsidRPr="008D4056" w:rsidRDefault="004E6CEF" w:rsidP="00253F01">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F9D" w14:textId="77777777" w:rsidR="004E6CEF" w:rsidRPr="008D4056" w:rsidRDefault="004E6CEF" w:rsidP="00253F01">
            <w:pPr>
              <w:pStyle w:val="TAC"/>
              <w:rPr>
                <w:lang w:val="en-US" w:eastAsia="zh-CN"/>
              </w:rPr>
            </w:pPr>
            <w:r w:rsidRPr="00A973C0">
              <w:rPr>
                <w:lang w:val="en-US" w:eastAsia="ko-KR"/>
              </w:rPr>
              <w:t>2* fy_high</w:t>
            </w:r>
          </w:p>
        </w:tc>
      </w:tr>
      <w:tr w:rsidR="004E6CEF" w:rsidRPr="008D4056" w14:paraId="0725AFA4"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9F"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FA0" w14:textId="77777777" w:rsidR="004E6CEF" w:rsidRPr="008D4056" w:rsidRDefault="004E6CEF" w:rsidP="00253F01">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FA1" w14:textId="77777777" w:rsidR="004E6CEF" w:rsidRPr="008D4056" w:rsidRDefault="004E6CEF" w:rsidP="00253F01">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FA2" w14:textId="77777777" w:rsidR="004E6CEF" w:rsidRPr="008D4056" w:rsidRDefault="004E6CEF" w:rsidP="00253F01">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FA3" w14:textId="77777777" w:rsidR="004E6CEF" w:rsidRPr="008D4056" w:rsidRDefault="004E6CEF" w:rsidP="00253F01">
            <w:pPr>
              <w:pStyle w:val="TAC"/>
              <w:rPr>
                <w:lang w:val="en-US" w:eastAsia="zh-CN"/>
              </w:rPr>
            </w:pPr>
            <w:r w:rsidRPr="00A973C0">
              <w:rPr>
                <w:lang w:val="en-US" w:eastAsia="ko-KR"/>
              </w:rPr>
              <w:t>3570</w:t>
            </w:r>
          </w:p>
        </w:tc>
      </w:tr>
      <w:tr w:rsidR="004E6CEF" w:rsidRPr="008D4056" w14:paraId="0725AFA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A5"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A6" w14:textId="77777777" w:rsidR="004E6CEF" w:rsidRPr="008D4056" w:rsidRDefault="004E6CEF" w:rsidP="00253F01">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FA7" w14:textId="77777777" w:rsidR="004E6CEF" w:rsidRPr="008D4056" w:rsidRDefault="004E6CEF" w:rsidP="00253F01">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FA8" w14:textId="77777777" w:rsidR="004E6CEF" w:rsidRPr="008D4056" w:rsidRDefault="004E6CEF" w:rsidP="00253F01">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FA9" w14:textId="77777777" w:rsidR="004E6CEF" w:rsidRPr="008D4056" w:rsidRDefault="004E6CEF" w:rsidP="00253F01">
            <w:pPr>
              <w:pStyle w:val="TAC"/>
              <w:rPr>
                <w:lang w:val="en-US" w:eastAsia="zh-CN"/>
              </w:rPr>
            </w:pPr>
            <w:r w:rsidRPr="00A973C0">
              <w:rPr>
                <w:lang w:val="en-US" w:eastAsia="ko-KR"/>
              </w:rPr>
              <w:t>3* fy_high</w:t>
            </w:r>
          </w:p>
        </w:tc>
      </w:tr>
      <w:tr w:rsidR="004E6CEF" w:rsidRPr="008D4056" w14:paraId="0725AFB0"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AB"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AC" w14:textId="77777777" w:rsidR="004E6CEF" w:rsidRPr="008D4056" w:rsidRDefault="004E6CEF" w:rsidP="00253F01">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FAD" w14:textId="77777777" w:rsidR="004E6CEF" w:rsidRPr="008D4056" w:rsidRDefault="004E6CEF" w:rsidP="00253F01">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FAE" w14:textId="77777777" w:rsidR="004E6CEF" w:rsidRPr="008D4056" w:rsidRDefault="004E6CEF" w:rsidP="00253F01">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FAF" w14:textId="77777777" w:rsidR="004E6CEF" w:rsidRPr="008D4056" w:rsidRDefault="004E6CEF" w:rsidP="00253F01">
            <w:pPr>
              <w:pStyle w:val="TAC"/>
              <w:rPr>
                <w:lang w:val="en-US" w:eastAsia="zh-CN"/>
              </w:rPr>
            </w:pPr>
            <w:r w:rsidRPr="00A973C0">
              <w:rPr>
                <w:lang w:val="en-US" w:eastAsia="ko-KR"/>
              </w:rPr>
              <w:t>5355</w:t>
            </w:r>
          </w:p>
        </w:tc>
      </w:tr>
      <w:tr w:rsidR="004E6CEF" w:rsidRPr="008D4056" w14:paraId="0725AFB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B1"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B2" w14:textId="77777777" w:rsidR="004E6CEF" w:rsidRPr="008D4056" w:rsidRDefault="004E6CEF" w:rsidP="00253F01">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FB3" w14:textId="77777777" w:rsidR="004E6CEF" w:rsidRPr="008D4056" w:rsidRDefault="004E6CEF" w:rsidP="00253F01">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FB4" w14:textId="77777777" w:rsidR="004E6CEF" w:rsidRPr="008D4056" w:rsidRDefault="004E6CEF" w:rsidP="00253F01">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B5" w14:textId="77777777" w:rsidR="004E6CEF" w:rsidRPr="008D4056" w:rsidRDefault="004E6CEF" w:rsidP="00253F01">
            <w:pPr>
              <w:pStyle w:val="TAC"/>
              <w:rPr>
                <w:lang w:val="en-US" w:eastAsia="zh-CN"/>
              </w:rPr>
            </w:pPr>
            <w:r w:rsidRPr="00A973C0">
              <w:rPr>
                <w:lang w:val="en-US" w:eastAsia="ko-KR"/>
              </w:rPr>
              <w:t>|fy_high + fx_high|</w:t>
            </w:r>
          </w:p>
        </w:tc>
      </w:tr>
      <w:tr w:rsidR="004E6CEF" w:rsidRPr="008D4056" w14:paraId="0725AFBC"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B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B8" w14:textId="77777777" w:rsidR="004E6CEF" w:rsidRPr="008D4056" w:rsidRDefault="004E6CEF" w:rsidP="00253F01">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FB9" w14:textId="77777777" w:rsidR="004E6CEF" w:rsidRPr="008D4056" w:rsidRDefault="004E6CEF" w:rsidP="00253F01">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FBA" w14:textId="77777777" w:rsidR="004E6CEF" w:rsidRPr="008D4056" w:rsidRDefault="004E6CEF" w:rsidP="00253F01">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FBB" w14:textId="77777777" w:rsidR="004E6CEF" w:rsidRPr="008D4056" w:rsidRDefault="004E6CEF" w:rsidP="00253F01">
            <w:pPr>
              <w:pStyle w:val="TAC"/>
              <w:rPr>
                <w:lang w:val="en-US" w:eastAsia="zh-CN"/>
              </w:rPr>
            </w:pPr>
            <w:r w:rsidRPr="00A973C0">
              <w:rPr>
                <w:lang w:val="en-US" w:eastAsia="ko-KR"/>
              </w:rPr>
              <w:t>2700</w:t>
            </w:r>
          </w:p>
        </w:tc>
      </w:tr>
      <w:tr w:rsidR="004E6CEF" w:rsidRPr="008D4056" w14:paraId="0725AFC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BD"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BE" w14:textId="77777777" w:rsidR="004E6CEF" w:rsidRPr="008D4056" w:rsidRDefault="004E6CEF" w:rsidP="00253F01">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BF" w14:textId="77777777" w:rsidR="004E6CEF" w:rsidRPr="008D4056" w:rsidRDefault="004E6CEF" w:rsidP="00253F01">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C0" w14:textId="77777777" w:rsidR="004E6CEF" w:rsidRPr="008D4056" w:rsidRDefault="004E6CEF" w:rsidP="00253F01">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C1" w14:textId="77777777" w:rsidR="004E6CEF" w:rsidRPr="008D4056" w:rsidRDefault="004E6CEF" w:rsidP="00253F01">
            <w:pPr>
              <w:pStyle w:val="TAC"/>
              <w:rPr>
                <w:lang w:val="en-US" w:eastAsia="zh-CN"/>
              </w:rPr>
            </w:pPr>
            <w:r w:rsidRPr="00A973C0">
              <w:rPr>
                <w:lang w:val="en-US" w:eastAsia="ko-KR"/>
              </w:rPr>
              <w:t>|2*fy_high – fx_low|</w:t>
            </w:r>
          </w:p>
        </w:tc>
      </w:tr>
      <w:tr w:rsidR="004E6CEF" w:rsidRPr="008D4056" w14:paraId="0725AFC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C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C4" w14:textId="77777777" w:rsidR="004E6CEF" w:rsidRPr="008D4056" w:rsidRDefault="004E6CEF" w:rsidP="00253F01">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FC5" w14:textId="77777777" w:rsidR="004E6CEF" w:rsidRPr="008D4056" w:rsidRDefault="004E6CEF" w:rsidP="00253F01">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FC6" w14:textId="77777777" w:rsidR="004E6CEF" w:rsidRPr="008D4056" w:rsidRDefault="004E6CEF" w:rsidP="00253F01">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FC7" w14:textId="77777777" w:rsidR="004E6CEF" w:rsidRPr="008D4056" w:rsidRDefault="004E6CEF" w:rsidP="00253F01">
            <w:pPr>
              <w:pStyle w:val="TAC"/>
              <w:rPr>
                <w:lang w:val="en-US" w:eastAsia="zh-CN"/>
              </w:rPr>
            </w:pPr>
            <w:r w:rsidRPr="00A973C0">
              <w:rPr>
                <w:lang w:val="en-US" w:eastAsia="ko-KR"/>
              </w:rPr>
              <w:t>2690</w:t>
            </w:r>
          </w:p>
        </w:tc>
      </w:tr>
      <w:tr w:rsidR="004E6CEF" w:rsidRPr="008D4056" w14:paraId="0725AFC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C9"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CA" w14:textId="77777777" w:rsidR="004E6CEF" w:rsidRPr="008D4056" w:rsidRDefault="004E6CEF" w:rsidP="00253F01">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CB" w14:textId="77777777" w:rsidR="004E6CEF" w:rsidRPr="008D4056" w:rsidRDefault="004E6CEF" w:rsidP="00253F01">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CC" w14:textId="77777777" w:rsidR="004E6CEF" w:rsidRPr="008D4056" w:rsidRDefault="004E6CEF" w:rsidP="00253F01">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CD" w14:textId="77777777" w:rsidR="004E6CEF" w:rsidRPr="008D4056" w:rsidRDefault="004E6CEF" w:rsidP="00253F01">
            <w:pPr>
              <w:pStyle w:val="TAC"/>
              <w:rPr>
                <w:lang w:val="en-US" w:eastAsia="zh-CN"/>
              </w:rPr>
            </w:pPr>
            <w:r w:rsidRPr="00A973C0">
              <w:rPr>
                <w:lang w:val="en-US" w:eastAsia="ko-KR"/>
              </w:rPr>
              <w:t>|2*fy_high + fx_high|</w:t>
            </w:r>
          </w:p>
        </w:tc>
      </w:tr>
      <w:tr w:rsidR="004E6CEF" w:rsidRPr="008D4056" w14:paraId="0725AFD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C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D0" w14:textId="77777777" w:rsidR="004E6CEF" w:rsidRPr="008D4056" w:rsidRDefault="004E6CEF" w:rsidP="00253F01">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FD1" w14:textId="77777777" w:rsidR="004E6CEF" w:rsidRPr="008D4056" w:rsidRDefault="004E6CEF" w:rsidP="00253F01">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FD2" w14:textId="77777777" w:rsidR="004E6CEF" w:rsidRPr="008D4056" w:rsidRDefault="004E6CEF" w:rsidP="00253F01">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FD3" w14:textId="77777777" w:rsidR="004E6CEF" w:rsidRPr="008D4056" w:rsidRDefault="004E6CEF" w:rsidP="00253F01">
            <w:pPr>
              <w:pStyle w:val="TAC"/>
              <w:rPr>
                <w:lang w:val="en-US" w:eastAsia="zh-CN"/>
              </w:rPr>
            </w:pPr>
            <w:r w:rsidRPr="00A973C0">
              <w:rPr>
                <w:lang w:val="en-US" w:eastAsia="ko-KR"/>
              </w:rPr>
              <w:t>4485</w:t>
            </w:r>
          </w:p>
        </w:tc>
      </w:tr>
      <w:tr w:rsidR="004E6CEF" w:rsidRPr="008D4056" w14:paraId="0725AFD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D5"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D6" w14:textId="77777777" w:rsidR="004E6CEF" w:rsidRPr="008D4056" w:rsidRDefault="004E6CEF" w:rsidP="00253F01">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D7" w14:textId="77777777" w:rsidR="004E6CEF" w:rsidRPr="008D4056" w:rsidRDefault="004E6CEF" w:rsidP="00253F01">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D8" w14:textId="77777777" w:rsidR="004E6CEF" w:rsidRPr="008D4056" w:rsidRDefault="004E6CEF" w:rsidP="00253F01">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D9" w14:textId="77777777" w:rsidR="004E6CEF" w:rsidRPr="008D4056" w:rsidRDefault="004E6CEF" w:rsidP="00253F01">
            <w:pPr>
              <w:pStyle w:val="TAC"/>
              <w:rPr>
                <w:lang w:val="en-US" w:eastAsia="zh-CN"/>
              </w:rPr>
            </w:pPr>
            <w:r w:rsidRPr="00A973C0">
              <w:rPr>
                <w:lang w:val="en-US" w:eastAsia="ko-KR"/>
              </w:rPr>
              <w:t>|3*fy_high – fx_low|</w:t>
            </w:r>
          </w:p>
        </w:tc>
      </w:tr>
      <w:tr w:rsidR="004E6CEF" w:rsidRPr="008D4056" w14:paraId="0725AFE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D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DC" w14:textId="77777777" w:rsidR="004E6CEF" w:rsidRPr="008D4056" w:rsidRDefault="004E6CEF" w:rsidP="00253F01">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FDD" w14:textId="77777777" w:rsidR="004E6CEF" w:rsidRPr="008D4056" w:rsidRDefault="004E6CEF" w:rsidP="00253F01">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FDE" w14:textId="77777777" w:rsidR="004E6CEF" w:rsidRPr="008D4056" w:rsidRDefault="004E6CEF" w:rsidP="00253F01">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FDF" w14:textId="77777777" w:rsidR="004E6CEF" w:rsidRPr="008D4056" w:rsidRDefault="004E6CEF" w:rsidP="00253F01">
            <w:pPr>
              <w:pStyle w:val="TAC"/>
              <w:rPr>
                <w:lang w:val="en-US" w:eastAsia="zh-CN"/>
              </w:rPr>
            </w:pPr>
            <w:r w:rsidRPr="00A973C0">
              <w:rPr>
                <w:lang w:val="en-US" w:eastAsia="ko-KR"/>
              </w:rPr>
              <w:t>4475</w:t>
            </w:r>
          </w:p>
        </w:tc>
      </w:tr>
      <w:tr w:rsidR="004E6CEF" w:rsidRPr="008D4056" w14:paraId="0725AFE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E1"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E2" w14:textId="77777777" w:rsidR="004E6CEF" w:rsidRPr="008D4056" w:rsidRDefault="004E6CEF" w:rsidP="00253F01">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E3" w14:textId="77777777" w:rsidR="004E6CEF" w:rsidRPr="008D4056" w:rsidRDefault="004E6CEF" w:rsidP="00253F01">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E4" w14:textId="77777777" w:rsidR="004E6CEF" w:rsidRPr="008D4056" w:rsidRDefault="004E6CEF" w:rsidP="00253F01">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E5" w14:textId="77777777" w:rsidR="004E6CEF" w:rsidRPr="008D4056" w:rsidRDefault="004E6CEF" w:rsidP="00253F01">
            <w:pPr>
              <w:pStyle w:val="TAC"/>
              <w:rPr>
                <w:lang w:val="en-US" w:eastAsia="zh-CN"/>
              </w:rPr>
            </w:pPr>
            <w:r w:rsidRPr="00A973C0">
              <w:rPr>
                <w:lang w:val="en-US" w:eastAsia="ko-KR"/>
              </w:rPr>
              <w:t>|3*fy_high + fx_high|</w:t>
            </w:r>
          </w:p>
        </w:tc>
      </w:tr>
      <w:tr w:rsidR="004E6CEF" w:rsidRPr="008D4056" w14:paraId="0725AFEC"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E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E8" w14:textId="77777777" w:rsidR="004E6CEF" w:rsidRPr="008D4056" w:rsidRDefault="004E6CEF" w:rsidP="00253F01">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FE9" w14:textId="77777777" w:rsidR="004E6CEF" w:rsidRPr="008D4056" w:rsidRDefault="004E6CEF" w:rsidP="00253F01">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FEA" w14:textId="77777777" w:rsidR="004E6CEF" w:rsidRPr="008D4056" w:rsidRDefault="004E6CEF" w:rsidP="00253F01">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FEB" w14:textId="77777777" w:rsidR="004E6CEF" w:rsidRPr="008D4056" w:rsidRDefault="004E6CEF" w:rsidP="00253F01">
            <w:pPr>
              <w:pStyle w:val="TAC"/>
              <w:rPr>
                <w:lang w:val="en-US" w:eastAsia="zh-CN"/>
              </w:rPr>
            </w:pPr>
            <w:r w:rsidRPr="00A973C0">
              <w:rPr>
                <w:lang w:val="en-US" w:eastAsia="ko-KR"/>
              </w:rPr>
              <w:t>6270</w:t>
            </w:r>
          </w:p>
        </w:tc>
      </w:tr>
      <w:tr w:rsidR="004E6CEF" w:rsidRPr="008D4056" w14:paraId="0725AFF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ED"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EE" w14:textId="77777777" w:rsidR="004E6CEF" w:rsidRPr="008D4056" w:rsidRDefault="004E6CEF" w:rsidP="00253F01">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FEF" w14:textId="77777777" w:rsidR="004E6CEF" w:rsidRPr="008D4056" w:rsidRDefault="004E6CEF" w:rsidP="00253F01">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FF0" w14:textId="77777777" w:rsidR="004E6CEF" w:rsidRPr="008D4056" w:rsidRDefault="004E6CEF" w:rsidP="00253F01">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FF1" w14:textId="77777777" w:rsidR="004E6CEF" w:rsidRPr="008D4056" w:rsidRDefault="004E6CEF" w:rsidP="00253F01">
            <w:pPr>
              <w:pStyle w:val="TAC"/>
              <w:rPr>
                <w:lang w:val="en-US" w:eastAsia="zh-CN"/>
              </w:rPr>
            </w:pPr>
            <w:r w:rsidRPr="00A973C0">
              <w:rPr>
                <w:lang w:val="en-US" w:eastAsia="ko-KR"/>
              </w:rPr>
              <w:t>|2*fx_high + 2*fy_high|</w:t>
            </w:r>
          </w:p>
        </w:tc>
      </w:tr>
      <w:tr w:rsidR="004E6CEF" w:rsidRPr="008D4056" w14:paraId="0725AFF8"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F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F4" w14:textId="77777777" w:rsidR="004E6CEF" w:rsidRPr="008D4056" w:rsidRDefault="004E6CEF" w:rsidP="00253F01">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FF5" w14:textId="77777777" w:rsidR="004E6CEF" w:rsidRPr="008D4056" w:rsidRDefault="004E6CEF" w:rsidP="00253F01">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FF6" w14:textId="77777777" w:rsidR="004E6CEF" w:rsidRPr="008D4056" w:rsidRDefault="004E6CEF" w:rsidP="00253F01">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FF7" w14:textId="77777777" w:rsidR="004E6CEF" w:rsidRPr="008D4056" w:rsidRDefault="004E6CEF" w:rsidP="00253F01">
            <w:pPr>
              <w:pStyle w:val="TAC"/>
              <w:rPr>
                <w:lang w:val="en-US" w:eastAsia="zh-CN"/>
              </w:rPr>
            </w:pPr>
            <w:r w:rsidRPr="00A973C0">
              <w:rPr>
                <w:lang w:val="en-US" w:eastAsia="ko-KR"/>
              </w:rPr>
              <w:t>5400</w:t>
            </w:r>
          </w:p>
        </w:tc>
      </w:tr>
      <w:tr w:rsidR="004E6CEF" w:rsidRPr="008D4056" w14:paraId="0725AFF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F9"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FA" w14:textId="77777777" w:rsidR="004E6CEF" w:rsidRPr="008D4056" w:rsidRDefault="004E6CEF" w:rsidP="00253F01">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FFB" w14:textId="77777777" w:rsidR="004E6CEF" w:rsidRPr="008D4056" w:rsidRDefault="004E6CEF" w:rsidP="00253F01">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FFC" w14:textId="77777777" w:rsidR="004E6CEF" w:rsidRPr="008D4056" w:rsidRDefault="004E6CEF" w:rsidP="00253F01">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FFD" w14:textId="77777777" w:rsidR="004E6CEF" w:rsidRPr="008D4056" w:rsidRDefault="004E6CEF" w:rsidP="00253F01">
            <w:pPr>
              <w:pStyle w:val="TAC"/>
              <w:rPr>
                <w:lang w:val="en-US" w:eastAsia="zh-CN"/>
              </w:rPr>
            </w:pPr>
            <w:r w:rsidRPr="00A973C0">
              <w:rPr>
                <w:lang w:val="en-US" w:eastAsia="ko-KR"/>
              </w:rPr>
              <w:t>|fy_high – 4*fx_low|</w:t>
            </w:r>
          </w:p>
        </w:tc>
      </w:tr>
      <w:tr w:rsidR="004E6CEF" w:rsidRPr="008D4056" w14:paraId="0725B004"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F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B000" w14:textId="77777777" w:rsidR="004E6CEF" w:rsidRPr="008D4056" w:rsidRDefault="004E6CEF" w:rsidP="00253F01">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B001" w14:textId="77777777" w:rsidR="004E6CEF" w:rsidRPr="008D4056" w:rsidRDefault="004E6CEF" w:rsidP="00253F01">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B002" w14:textId="77777777" w:rsidR="004E6CEF" w:rsidRPr="008D4056" w:rsidRDefault="004E6CEF" w:rsidP="00253F01">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B003" w14:textId="77777777" w:rsidR="004E6CEF" w:rsidRPr="008D4056" w:rsidRDefault="004E6CEF" w:rsidP="00253F01">
            <w:pPr>
              <w:pStyle w:val="TAC"/>
              <w:rPr>
                <w:lang w:val="en-US" w:eastAsia="zh-CN"/>
              </w:rPr>
            </w:pPr>
            <w:r w:rsidRPr="00A973C0">
              <w:rPr>
                <w:lang w:val="en-US" w:eastAsia="ko-KR"/>
              </w:rPr>
              <w:t>1735</w:t>
            </w:r>
          </w:p>
        </w:tc>
      </w:tr>
      <w:tr w:rsidR="004E6CEF" w:rsidRPr="008D4056" w14:paraId="0725B00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05"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06" w14:textId="77777777" w:rsidR="004E6CEF" w:rsidRPr="008D4056" w:rsidRDefault="004E6CEF" w:rsidP="00253F01">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B007" w14:textId="77777777" w:rsidR="004E6CEF" w:rsidRPr="008D4056" w:rsidRDefault="004E6CEF" w:rsidP="00253F01">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B008" w14:textId="77777777" w:rsidR="004E6CEF" w:rsidRPr="008D4056" w:rsidRDefault="004E6CEF" w:rsidP="00253F01">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B009" w14:textId="77777777" w:rsidR="004E6CEF" w:rsidRPr="008D4056" w:rsidRDefault="004E6CEF" w:rsidP="00253F01">
            <w:pPr>
              <w:pStyle w:val="TAC"/>
              <w:rPr>
                <w:lang w:val="en-US" w:eastAsia="zh-CN"/>
              </w:rPr>
            </w:pPr>
            <w:r w:rsidRPr="00A973C0">
              <w:rPr>
                <w:lang w:val="en-US" w:eastAsia="ko-KR"/>
              </w:rPr>
              <w:t>|fy_high + 4*fx_high|</w:t>
            </w:r>
          </w:p>
        </w:tc>
      </w:tr>
      <w:tr w:rsidR="004E6CEF" w:rsidRPr="008D4056" w14:paraId="0725B01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0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B00C" w14:textId="77777777" w:rsidR="004E6CEF" w:rsidRPr="008D4056" w:rsidRDefault="004E6CEF" w:rsidP="00253F01">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B00D" w14:textId="77777777" w:rsidR="004E6CEF" w:rsidRPr="008D4056" w:rsidRDefault="004E6CEF" w:rsidP="00253F01">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B00E" w14:textId="77777777" w:rsidR="004E6CEF" w:rsidRPr="008D4056" w:rsidRDefault="004E6CEF" w:rsidP="00253F01">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B00F" w14:textId="77777777" w:rsidR="004E6CEF" w:rsidRPr="008D4056" w:rsidRDefault="004E6CEF" w:rsidP="00253F01">
            <w:pPr>
              <w:pStyle w:val="TAC"/>
              <w:rPr>
                <w:lang w:val="en-US" w:eastAsia="zh-CN"/>
              </w:rPr>
            </w:pPr>
            <w:r w:rsidRPr="00A973C0">
              <w:rPr>
                <w:lang w:val="en-US" w:eastAsia="ko-KR"/>
              </w:rPr>
              <w:t>5445</w:t>
            </w:r>
          </w:p>
        </w:tc>
      </w:tr>
      <w:tr w:rsidR="004E6CEF" w:rsidRPr="008D4056" w14:paraId="0725B01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11"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12" w14:textId="77777777" w:rsidR="004E6CEF" w:rsidRPr="008D4056" w:rsidRDefault="004E6CEF" w:rsidP="00253F01">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B013" w14:textId="77777777" w:rsidR="004E6CEF" w:rsidRPr="008D4056" w:rsidRDefault="004E6CEF" w:rsidP="00253F01">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B014" w14:textId="77777777" w:rsidR="004E6CEF" w:rsidRPr="008D4056" w:rsidRDefault="004E6CEF" w:rsidP="00253F01">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B015" w14:textId="77777777" w:rsidR="004E6CEF" w:rsidRPr="008D4056" w:rsidRDefault="004E6CEF" w:rsidP="00253F01">
            <w:pPr>
              <w:pStyle w:val="TAC"/>
              <w:rPr>
                <w:lang w:val="en-US" w:eastAsia="zh-CN"/>
              </w:rPr>
            </w:pPr>
            <w:r w:rsidRPr="00A973C0">
              <w:rPr>
                <w:lang w:val="en-US" w:eastAsia="ko-KR"/>
              </w:rPr>
              <w:t>|2*fy_high – 3*fx_low|</w:t>
            </w:r>
          </w:p>
        </w:tc>
      </w:tr>
      <w:tr w:rsidR="004E6CEF" w:rsidRPr="008D4056" w14:paraId="0725B01C"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1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B018" w14:textId="77777777" w:rsidR="004E6CEF" w:rsidRPr="008D4056" w:rsidRDefault="004E6CEF" w:rsidP="00253F01">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B019" w14:textId="77777777" w:rsidR="004E6CEF" w:rsidRPr="008D4056" w:rsidRDefault="004E6CEF" w:rsidP="00253F01">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B01A" w14:textId="77777777" w:rsidR="004E6CEF" w:rsidRPr="008D4056" w:rsidRDefault="004E6CEF" w:rsidP="00253F01">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B01B" w14:textId="77777777" w:rsidR="004E6CEF" w:rsidRPr="008D4056" w:rsidRDefault="004E6CEF" w:rsidP="00253F01">
            <w:pPr>
              <w:pStyle w:val="TAC"/>
              <w:rPr>
                <w:lang w:val="en-US" w:eastAsia="zh-CN"/>
              </w:rPr>
            </w:pPr>
            <w:r w:rsidRPr="00A973C0">
              <w:rPr>
                <w:lang w:val="en-US" w:eastAsia="ko-KR"/>
              </w:rPr>
              <w:t>930</w:t>
            </w:r>
          </w:p>
        </w:tc>
      </w:tr>
      <w:tr w:rsidR="004E6CEF" w:rsidRPr="008D4056" w14:paraId="0725B02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1D"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1E" w14:textId="77777777" w:rsidR="004E6CEF" w:rsidRPr="008D4056" w:rsidRDefault="004E6CEF" w:rsidP="00253F01">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B01F" w14:textId="77777777" w:rsidR="004E6CEF" w:rsidRPr="008D4056" w:rsidRDefault="004E6CEF" w:rsidP="00253F01">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B020" w14:textId="77777777" w:rsidR="004E6CEF" w:rsidRPr="008D4056" w:rsidRDefault="004E6CEF" w:rsidP="00253F01">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B021" w14:textId="77777777" w:rsidR="004E6CEF" w:rsidRPr="008D4056" w:rsidRDefault="004E6CEF" w:rsidP="00253F01">
            <w:pPr>
              <w:pStyle w:val="TAC"/>
              <w:rPr>
                <w:lang w:val="en-US" w:eastAsia="zh-CN"/>
              </w:rPr>
            </w:pPr>
            <w:r w:rsidRPr="00A973C0">
              <w:rPr>
                <w:lang w:val="en-US" w:eastAsia="ko-KR"/>
              </w:rPr>
              <w:t>|2*fy_high + 3*fx_high|</w:t>
            </w:r>
          </w:p>
        </w:tc>
      </w:tr>
      <w:tr w:rsidR="004E6CEF" w:rsidRPr="008D4056" w14:paraId="0725B028"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B02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B024" w14:textId="77777777" w:rsidR="004E6CEF" w:rsidRPr="008D4056" w:rsidRDefault="004E6CEF" w:rsidP="00253F01">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B025" w14:textId="77777777" w:rsidR="004E6CEF" w:rsidRPr="008D4056" w:rsidRDefault="004E6CEF" w:rsidP="00253F01">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B026" w14:textId="77777777" w:rsidR="004E6CEF" w:rsidRPr="008D4056" w:rsidRDefault="004E6CEF" w:rsidP="00253F01">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B027" w14:textId="77777777" w:rsidR="004E6CEF" w:rsidRPr="008D4056" w:rsidRDefault="004E6CEF" w:rsidP="00253F01">
            <w:pPr>
              <w:pStyle w:val="TAC"/>
              <w:rPr>
                <w:lang w:val="en-US" w:eastAsia="zh-CN"/>
              </w:rPr>
            </w:pPr>
            <w:r w:rsidRPr="00A973C0">
              <w:rPr>
                <w:lang w:val="en-US" w:eastAsia="ko-KR"/>
              </w:rPr>
              <w:t>6315</w:t>
            </w:r>
          </w:p>
        </w:tc>
      </w:tr>
    </w:tbl>
    <w:p w14:paraId="0725B029" w14:textId="77777777" w:rsidR="004E6CEF" w:rsidRDefault="004E6CEF" w:rsidP="004E6CEF"/>
    <w:p w14:paraId="0725B02B" w14:textId="7064BFFE" w:rsidR="004E6CEF" w:rsidRDefault="004E6CEF" w:rsidP="000003F0">
      <w:pPr>
        <w:rPr>
          <w:rFonts w:eastAsia="MS Mincho"/>
          <w:lang w:val="en-US" w:eastAsia="ja-JP"/>
        </w:rPr>
      </w:pPr>
      <w:r>
        <w:rPr>
          <w:lang w:val="en-US"/>
        </w:rPr>
        <w:t xml:space="preserve">Based on Table </w:t>
      </w:r>
      <w:r>
        <w:rPr>
          <w:lang w:val="en-US" w:eastAsia="ja-JP"/>
        </w:rPr>
        <w:t>8.2</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w:t>
      </w:r>
      <w:r w:rsidR="008538EB">
        <w:rPr>
          <w:lang w:val="en-US" w:eastAsia="ja-JP"/>
        </w:rPr>
        <w:t xml:space="preserve"> </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B02C" w14:textId="77777777" w:rsidR="004E6CEF" w:rsidRDefault="004E6CEF" w:rsidP="000003F0">
      <w:pPr>
        <w:pStyle w:val="Heading4"/>
        <w:rPr>
          <w:lang w:val="en-US"/>
        </w:rPr>
      </w:pPr>
      <w:bookmarkStart w:id="206" w:name="_Toc87877061"/>
      <w:r>
        <w:rPr>
          <w:lang w:val="en-US" w:eastAsia="ja-JP"/>
        </w:rPr>
        <w:t>8.2</w:t>
      </w:r>
      <w:r>
        <w:rPr>
          <w:lang w:val="en-US"/>
        </w:rPr>
        <w:t>.1.</w:t>
      </w:r>
      <w:r>
        <w:rPr>
          <w:lang w:val="en-US" w:eastAsia="ja-JP"/>
        </w:rPr>
        <w:t>3</w:t>
      </w:r>
      <w:r>
        <w:rPr>
          <w:rFonts w:ascii="Calibri" w:hAnsi="Calibri"/>
          <w:sz w:val="21"/>
          <w:szCs w:val="22"/>
          <w:lang w:val="en-US" w:eastAsia="sv-SE"/>
        </w:rPr>
        <w:tab/>
      </w:r>
      <w:r>
        <w:rPr>
          <w:lang w:val="en-US"/>
        </w:rPr>
        <w:t>MSD</w:t>
      </w:r>
      <w:bookmarkEnd w:id="206"/>
    </w:p>
    <w:p w14:paraId="0725B02E" w14:textId="6426556D" w:rsidR="004E6CEF" w:rsidRPr="009E49EB" w:rsidRDefault="004E6CEF" w:rsidP="004E6CEF">
      <w:pPr>
        <w:rPr>
          <w:lang w:val="x-none" w:eastAsia="ja-JP"/>
        </w:rPr>
      </w:pPr>
      <w:r w:rsidRPr="00A973C0">
        <w:t xml:space="preserve">When uplink CA configurations </w:t>
      </w:r>
      <w:r w:rsidRPr="00A973C0">
        <w:rPr>
          <w:rFonts w:hint="eastAsia"/>
          <w:lang w:eastAsia="ko-KR"/>
        </w:rPr>
        <w:t>CA_1A-3A</w:t>
      </w:r>
      <w:r>
        <w:rPr>
          <w:lang w:eastAsia="ko-KR"/>
        </w:rPr>
        <w:t xml:space="preserve">, </w:t>
      </w:r>
      <w:r w:rsidRPr="008467C0">
        <w:rPr>
          <w:lang w:eastAsia="ko-KR"/>
        </w:rPr>
        <w:t>CA_1A-8A and CA_3A-8A</w:t>
      </w:r>
      <w:r>
        <w:rPr>
          <w:lang w:eastAsia="ko-KR"/>
        </w:rPr>
        <w:t xml:space="preserve"> is</w:t>
      </w:r>
      <w:r w:rsidRPr="00A973C0">
        <w:t xml:space="preserve"> paired with down</w:t>
      </w:r>
      <w:r>
        <w:t>link CA configuration CA_1A-3A-8</w:t>
      </w:r>
      <w:r w:rsidRPr="00A973C0">
        <w:t>A</w:t>
      </w:r>
      <w:r>
        <w:t>-20A-38A</w:t>
      </w:r>
      <w:r w:rsidRPr="00A973C0">
        <w:t xml:space="preserve"> </w:t>
      </w:r>
      <w:r w:rsidRPr="00C75720">
        <w:t xml:space="preserve">there </w:t>
      </w:r>
      <w:r>
        <w:t>is</w:t>
      </w:r>
      <w:r w:rsidRPr="00C75720">
        <w:t xml:space="preserve"> no additional analysis of MSD because it is solved in fallback band combination.</w:t>
      </w:r>
    </w:p>
    <w:p w14:paraId="0725B02F" w14:textId="77777777" w:rsidR="004E6CEF" w:rsidRDefault="004E6CEF" w:rsidP="000003F0">
      <w:pPr>
        <w:pStyle w:val="Heading4"/>
        <w:rPr>
          <w:lang w:val="en-US"/>
        </w:rPr>
      </w:pPr>
      <w:bookmarkStart w:id="207" w:name="_Toc87877062"/>
      <w:r>
        <w:rPr>
          <w:lang w:val="en-US" w:eastAsia="ja-JP"/>
        </w:rPr>
        <w:t>8.2</w:t>
      </w:r>
      <w:r>
        <w:rPr>
          <w:lang w:val="en-US"/>
        </w:rPr>
        <w:t>.1.</w:t>
      </w:r>
      <w:r>
        <w:rPr>
          <w:lang w:val="en-US" w:eastAsia="ja-JP"/>
        </w:rPr>
        <w:t>4</w:t>
      </w:r>
      <w:r>
        <w:rPr>
          <w:lang w:val="en-US"/>
        </w:rPr>
        <w:tab/>
        <w:t>∆TIB and ∆RIB values</w:t>
      </w:r>
      <w:bookmarkEnd w:id="207"/>
    </w:p>
    <w:p w14:paraId="0725B030" w14:textId="77777777" w:rsidR="004E6CEF" w:rsidRPr="003126E1" w:rsidRDefault="004E6CEF" w:rsidP="004E6CEF">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8.2.1.4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8.2.1.4</w:t>
      </w:r>
      <w:r w:rsidRPr="003126E1">
        <w:rPr>
          <w:rFonts w:ascii="Arial" w:hAnsi="Arial" w:cs="Arial"/>
          <w:lang w:eastAsia="ja-JP"/>
        </w:rPr>
        <w:t>-2</w:t>
      </w:r>
      <w:r w:rsidRPr="007A32D4">
        <w:rPr>
          <w:kern w:val="2"/>
          <w:lang w:val="en-US" w:eastAsia="zh-CN"/>
        </w:rPr>
        <w:t xml:space="preserve"> </w:t>
      </w:r>
      <w:r w:rsidRPr="001E7E87">
        <w:rPr>
          <w:kern w:val="2"/>
          <w:lang w:val="en-US" w:eastAsia="zh-CN"/>
        </w:rPr>
        <w:t xml:space="preserve">according to </w:t>
      </w:r>
      <w:r w:rsidRPr="007A32D4">
        <w:rPr>
          <w:kern w:val="2"/>
          <w:lang w:val="en-US" w:eastAsia="zh-CN"/>
        </w:rPr>
        <w:t>CA_1-3-7-8-20</w:t>
      </w:r>
      <w:r>
        <w:rPr>
          <w:kern w:val="2"/>
          <w:lang w:val="en-US" w:eastAsia="zh-CN"/>
        </w:rPr>
        <w:t xml:space="preserve"> relaxation values</w:t>
      </w:r>
      <w:r w:rsidRPr="003126E1">
        <w:rPr>
          <w:rFonts w:ascii="Arial" w:hAnsi="Arial" w:cs="Arial"/>
          <w:lang w:eastAsia="zh-CN"/>
        </w:rPr>
        <w:t>, respectively.</w:t>
      </w:r>
    </w:p>
    <w:p w14:paraId="0725B031" w14:textId="77777777" w:rsidR="004E6CEF" w:rsidRPr="003126E1" w:rsidRDefault="004E6CEF" w:rsidP="004E6CEF">
      <w:pPr>
        <w:pStyle w:val="TH"/>
        <w:rPr>
          <w:lang w:eastAsia="zh-CN"/>
        </w:rPr>
      </w:pPr>
      <w:r>
        <w:t>Table 8.2.1.4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E6CEF" w:rsidRPr="003126E1" w14:paraId="0725B035"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B032" w14:textId="77777777" w:rsidR="004E6CEF" w:rsidRPr="003126E1" w:rsidRDefault="004E6CEF" w:rsidP="00253F01">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25B033" w14:textId="77777777" w:rsidR="004E6CEF" w:rsidRPr="003126E1" w:rsidRDefault="004E6CEF" w:rsidP="00253F01">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725B034" w14:textId="77777777" w:rsidR="004E6CEF" w:rsidRPr="003126E1" w:rsidRDefault="004E6CEF" w:rsidP="00253F01">
            <w:pPr>
              <w:pStyle w:val="TAH"/>
              <w:rPr>
                <w:lang w:eastAsia="ja-JP"/>
              </w:rPr>
            </w:pPr>
            <w:r w:rsidRPr="003126E1">
              <w:rPr>
                <w:lang w:eastAsia="ja-JP"/>
              </w:rPr>
              <w:t>ΔTIB,c [dB]</w:t>
            </w:r>
          </w:p>
        </w:tc>
      </w:tr>
      <w:tr w:rsidR="004E6CEF" w:rsidRPr="003126E1" w14:paraId="0725B03A"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B036" w14:textId="77777777" w:rsidR="004E6CEF" w:rsidRPr="003126E1" w:rsidRDefault="004E6CEF" w:rsidP="00253F01">
            <w:pPr>
              <w:pStyle w:val="TAC"/>
              <w:rPr>
                <w:lang w:eastAsia="ja-JP"/>
              </w:rPr>
            </w:pPr>
            <w:r w:rsidRPr="003126E1">
              <w:rPr>
                <w:rFonts w:hint="eastAsia"/>
                <w:lang w:eastAsia="ja-JP"/>
              </w:rPr>
              <w:t>CA_</w:t>
            </w:r>
            <w:r w:rsidRPr="00DC1601">
              <w:rPr>
                <w:lang w:eastAsia="ja-JP"/>
              </w:rPr>
              <w:t>1A-3A-8A-20A-38A</w:t>
            </w:r>
          </w:p>
          <w:p w14:paraId="0725B037" w14:textId="77777777" w:rsidR="004E6CEF" w:rsidRPr="003126E1" w:rsidRDefault="004E6CEF" w:rsidP="00253F0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25B038" w14:textId="77777777" w:rsidR="004E6CEF" w:rsidRPr="003126E1" w:rsidRDefault="004E6CEF" w:rsidP="00253F0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B039" w14:textId="77777777" w:rsidR="004E6CEF" w:rsidRPr="003126E1" w:rsidRDefault="004E6CEF" w:rsidP="00253F01">
            <w:pPr>
              <w:pStyle w:val="TAC"/>
              <w:rPr>
                <w:lang w:eastAsia="ja-JP"/>
              </w:rPr>
            </w:pPr>
            <w:r>
              <w:rPr>
                <w:lang w:eastAsia="ja-JP"/>
              </w:rPr>
              <w:t>0.6</w:t>
            </w:r>
          </w:p>
        </w:tc>
      </w:tr>
      <w:tr w:rsidR="004E6CEF" w:rsidRPr="003126E1" w14:paraId="0725B03E" w14:textId="77777777" w:rsidTr="00845C4D">
        <w:trPr>
          <w:trHeight w:val="90"/>
          <w:tblHeader/>
          <w:jc w:val="center"/>
        </w:trPr>
        <w:tc>
          <w:tcPr>
            <w:tcW w:w="1535" w:type="dxa"/>
            <w:vMerge/>
            <w:tcBorders>
              <w:left w:val="single" w:sz="4" w:space="0" w:color="auto"/>
              <w:right w:val="single" w:sz="4" w:space="0" w:color="auto"/>
            </w:tcBorders>
            <w:vAlign w:val="center"/>
          </w:tcPr>
          <w:p w14:paraId="0725B03B" w14:textId="77777777" w:rsidR="004E6CEF" w:rsidRPr="003126E1" w:rsidRDefault="004E6CEF"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3C" w14:textId="77777777" w:rsidR="004E6CEF" w:rsidRPr="003126E1" w:rsidRDefault="004E6CEF" w:rsidP="00253F01">
            <w:pPr>
              <w:pStyle w:val="TAC"/>
              <w:rPr>
                <w:lang w:eastAsia="zh-CN"/>
              </w:rPr>
            </w:pPr>
            <w:r>
              <w:rPr>
                <w:lang w:eastAsia="zh-CN"/>
              </w:rPr>
              <w:t>3</w:t>
            </w:r>
          </w:p>
        </w:tc>
        <w:tc>
          <w:tcPr>
            <w:tcW w:w="2340" w:type="dxa"/>
            <w:tcBorders>
              <w:top w:val="single" w:sz="4" w:space="0" w:color="auto"/>
              <w:left w:val="single" w:sz="4" w:space="0" w:color="auto"/>
              <w:right w:val="single" w:sz="4" w:space="0" w:color="auto"/>
            </w:tcBorders>
            <w:vAlign w:val="center"/>
          </w:tcPr>
          <w:p w14:paraId="0725B03D" w14:textId="77777777" w:rsidR="004E6CEF" w:rsidRPr="003126E1" w:rsidRDefault="004E6CEF" w:rsidP="00253F01">
            <w:pPr>
              <w:pStyle w:val="TAC"/>
              <w:rPr>
                <w:lang w:eastAsia="zh-CN"/>
              </w:rPr>
            </w:pPr>
            <w:r>
              <w:rPr>
                <w:rFonts w:hint="eastAsia"/>
                <w:lang w:eastAsia="zh-CN"/>
              </w:rPr>
              <w:t>0</w:t>
            </w:r>
            <w:r>
              <w:rPr>
                <w:lang w:eastAsia="zh-CN"/>
              </w:rPr>
              <w:t>.6</w:t>
            </w:r>
          </w:p>
        </w:tc>
      </w:tr>
      <w:tr w:rsidR="004E6CEF" w:rsidRPr="003126E1" w14:paraId="0725B042" w14:textId="77777777" w:rsidTr="00845C4D">
        <w:trPr>
          <w:trHeight w:val="90"/>
          <w:tblHeader/>
          <w:jc w:val="center"/>
        </w:trPr>
        <w:tc>
          <w:tcPr>
            <w:tcW w:w="1535" w:type="dxa"/>
            <w:vMerge/>
            <w:tcBorders>
              <w:left w:val="single" w:sz="4" w:space="0" w:color="auto"/>
              <w:right w:val="single" w:sz="4" w:space="0" w:color="auto"/>
            </w:tcBorders>
            <w:vAlign w:val="center"/>
          </w:tcPr>
          <w:p w14:paraId="0725B03F" w14:textId="77777777" w:rsidR="004E6CEF" w:rsidRPr="003126E1" w:rsidRDefault="004E6CEF"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40" w14:textId="77777777" w:rsidR="004E6CEF" w:rsidRPr="003126E1" w:rsidRDefault="004E6CEF" w:rsidP="00253F01">
            <w:pPr>
              <w:pStyle w:val="TAC"/>
              <w:rPr>
                <w:lang w:eastAsia="zh-CN"/>
              </w:rPr>
            </w:pPr>
            <w:r>
              <w:rPr>
                <w:rFonts w:hint="eastAsia"/>
                <w:lang w:eastAsia="zh-CN"/>
              </w:rPr>
              <w:t>8</w:t>
            </w:r>
          </w:p>
        </w:tc>
        <w:tc>
          <w:tcPr>
            <w:tcW w:w="2340" w:type="dxa"/>
            <w:tcBorders>
              <w:top w:val="single" w:sz="4" w:space="0" w:color="auto"/>
              <w:left w:val="single" w:sz="4" w:space="0" w:color="auto"/>
              <w:right w:val="single" w:sz="4" w:space="0" w:color="auto"/>
            </w:tcBorders>
            <w:vAlign w:val="center"/>
          </w:tcPr>
          <w:p w14:paraId="0725B041" w14:textId="77777777" w:rsidR="004E6CEF" w:rsidRPr="003126E1" w:rsidRDefault="004E6CEF" w:rsidP="00253F01">
            <w:pPr>
              <w:pStyle w:val="TAC"/>
              <w:rPr>
                <w:lang w:eastAsia="zh-CN"/>
              </w:rPr>
            </w:pPr>
            <w:r>
              <w:rPr>
                <w:rFonts w:hint="eastAsia"/>
                <w:lang w:eastAsia="zh-CN"/>
              </w:rPr>
              <w:t>0.6</w:t>
            </w:r>
          </w:p>
        </w:tc>
      </w:tr>
      <w:tr w:rsidR="004E6CEF" w:rsidRPr="003126E1" w14:paraId="0725B046" w14:textId="77777777" w:rsidTr="00845C4D">
        <w:trPr>
          <w:trHeight w:val="90"/>
          <w:tblHeader/>
          <w:jc w:val="center"/>
        </w:trPr>
        <w:tc>
          <w:tcPr>
            <w:tcW w:w="1535" w:type="dxa"/>
            <w:vMerge/>
            <w:tcBorders>
              <w:left w:val="single" w:sz="4" w:space="0" w:color="auto"/>
              <w:right w:val="single" w:sz="4" w:space="0" w:color="auto"/>
            </w:tcBorders>
            <w:vAlign w:val="center"/>
          </w:tcPr>
          <w:p w14:paraId="0725B043" w14:textId="77777777" w:rsidR="004E6CEF" w:rsidRPr="003126E1" w:rsidRDefault="004E6CEF"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44" w14:textId="77777777" w:rsidR="004E6CEF" w:rsidRPr="003126E1" w:rsidRDefault="004E6CEF" w:rsidP="00253F01">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0725B045" w14:textId="77777777" w:rsidR="004E6CEF" w:rsidRPr="003126E1" w:rsidRDefault="004E6CEF" w:rsidP="00253F01">
            <w:pPr>
              <w:pStyle w:val="TAC"/>
              <w:rPr>
                <w:lang w:eastAsia="ja-JP"/>
              </w:rPr>
            </w:pPr>
            <w:r>
              <w:rPr>
                <w:lang w:eastAsia="ja-JP"/>
              </w:rPr>
              <w:t>0.6</w:t>
            </w:r>
          </w:p>
        </w:tc>
      </w:tr>
      <w:tr w:rsidR="004E6CEF" w:rsidRPr="003126E1" w14:paraId="0725B04A" w14:textId="77777777" w:rsidTr="00845C4D">
        <w:trPr>
          <w:tblHeader/>
          <w:jc w:val="center"/>
        </w:trPr>
        <w:tc>
          <w:tcPr>
            <w:tcW w:w="1535" w:type="dxa"/>
            <w:vMerge/>
            <w:tcBorders>
              <w:left w:val="single" w:sz="4" w:space="0" w:color="auto"/>
              <w:right w:val="single" w:sz="4" w:space="0" w:color="auto"/>
            </w:tcBorders>
            <w:vAlign w:val="center"/>
          </w:tcPr>
          <w:p w14:paraId="0725B047" w14:textId="77777777" w:rsidR="004E6CEF" w:rsidRPr="003126E1" w:rsidRDefault="004E6CEF"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48" w14:textId="77777777" w:rsidR="004E6CEF" w:rsidRPr="003126E1" w:rsidRDefault="004E6CEF" w:rsidP="00253F01">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B049" w14:textId="77777777" w:rsidR="004E6CEF" w:rsidRPr="003126E1" w:rsidRDefault="004E6CEF">
            <w:pPr>
              <w:pStyle w:val="TAC"/>
            </w:pPr>
            <w:r w:rsidRPr="003126E1">
              <w:rPr>
                <w:rFonts w:hint="eastAsia"/>
                <w:lang w:val="en-US" w:eastAsia="zh-CN"/>
              </w:rPr>
              <w:t>0.</w:t>
            </w:r>
            <w:r>
              <w:rPr>
                <w:lang w:val="en-US" w:eastAsia="zh-CN"/>
              </w:rPr>
              <w:t>6</w:t>
            </w:r>
          </w:p>
        </w:tc>
      </w:tr>
    </w:tbl>
    <w:p w14:paraId="0725B04B" w14:textId="77777777" w:rsidR="004E6CEF" w:rsidRPr="00621714" w:rsidRDefault="004E6CEF" w:rsidP="004E6CEF">
      <w:pPr>
        <w:rPr>
          <w:lang w:eastAsia="ja-JP"/>
        </w:rPr>
      </w:pPr>
    </w:p>
    <w:p w14:paraId="0725B04C" w14:textId="77777777" w:rsidR="004E6CEF" w:rsidRPr="003126E1" w:rsidRDefault="004E6CEF" w:rsidP="004E6CEF">
      <w:pPr>
        <w:pStyle w:val="TH"/>
        <w:rPr>
          <w:lang w:eastAsia="zh-CN"/>
        </w:rPr>
      </w:pPr>
      <w:r w:rsidRPr="003126E1">
        <w:t xml:space="preserve">Table </w:t>
      </w:r>
      <w:r>
        <w:rPr>
          <w:rFonts w:cs="Arial"/>
          <w:lang w:eastAsia="ja-JP"/>
        </w:rPr>
        <w:t>8.2.1.4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E6CEF" w:rsidRPr="003126E1" w14:paraId="0725B050"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B04D" w14:textId="77777777" w:rsidR="004E6CEF" w:rsidRPr="003126E1" w:rsidRDefault="004E6CEF" w:rsidP="00253F01">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25B04E" w14:textId="77777777" w:rsidR="004E6CEF" w:rsidRPr="003126E1" w:rsidRDefault="004E6CEF" w:rsidP="00253F01">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B04F" w14:textId="77777777" w:rsidR="004E6CEF" w:rsidRPr="003126E1" w:rsidRDefault="004E6CEF" w:rsidP="00253F01">
            <w:pPr>
              <w:pStyle w:val="TAH"/>
              <w:rPr>
                <w:lang w:eastAsia="ja-JP"/>
              </w:rPr>
            </w:pPr>
            <w:r w:rsidRPr="003126E1">
              <w:rPr>
                <w:lang w:eastAsia="ja-JP"/>
              </w:rPr>
              <w:t>ΔRIB,c [dB]</w:t>
            </w:r>
          </w:p>
        </w:tc>
      </w:tr>
      <w:tr w:rsidR="004E6CEF" w:rsidRPr="003126E1" w14:paraId="0725B054"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B051" w14:textId="77777777" w:rsidR="004E6CEF" w:rsidRPr="003126E1" w:rsidRDefault="004E6CEF" w:rsidP="00253F01">
            <w:pPr>
              <w:pStyle w:val="TAC"/>
              <w:rPr>
                <w:lang w:eastAsia="ja-JP"/>
              </w:rPr>
            </w:pPr>
            <w:r w:rsidRPr="003126E1">
              <w:rPr>
                <w:rFonts w:hint="eastAsia"/>
                <w:lang w:eastAsia="ja-JP"/>
              </w:rPr>
              <w:t>CA_</w:t>
            </w:r>
            <w:r w:rsidRPr="00DC1601">
              <w:rPr>
                <w:lang w:eastAsia="ja-JP"/>
              </w:rPr>
              <w:t>1A-3A-8A-20A-38A</w:t>
            </w:r>
          </w:p>
        </w:tc>
        <w:tc>
          <w:tcPr>
            <w:tcW w:w="2052" w:type="dxa"/>
            <w:tcBorders>
              <w:top w:val="single" w:sz="4" w:space="0" w:color="auto"/>
              <w:left w:val="single" w:sz="4" w:space="0" w:color="auto"/>
              <w:bottom w:val="single" w:sz="4" w:space="0" w:color="auto"/>
              <w:right w:val="single" w:sz="4" w:space="0" w:color="auto"/>
            </w:tcBorders>
            <w:vAlign w:val="center"/>
          </w:tcPr>
          <w:p w14:paraId="0725B052" w14:textId="77777777" w:rsidR="004E6CEF" w:rsidRPr="003126E1" w:rsidRDefault="004E6CEF" w:rsidP="00253F0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B053" w14:textId="77777777" w:rsidR="004E6CEF" w:rsidRPr="003126E1" w:rsidRDefault="004E6CEF" w:rsidP="00253F01">
            <w:pPr>
              <w:pStyle w:val="TAC"/>
              <w:rPr>
                <w:lang w:eastAsia="ja-JP"/>
              </w:rPr>
            </w:pPr>
            <w:r w:rsidRPr="003126E1">
              <w:rPr>
                <w:lang w:eastAsia="ja-JP"/>
              </w:rPr>
              <w:t>0</w:t>
            </w:r>
          </w:p>
        </w:tc>
      </w:tr>
      <w:tr w:rsidR="004E6CEF" w:rsidRPr="003126E1" w14:paraId="0725B058" w14:textId="77777777" w:rsidTr="00845C4D">
        <w:trPr>
          <w:tblHeader/>
          <w:jc w:val="center"/>
        </w:trPr>
        <w:tc>
          <w:tcPr>
            <w:tcW w:w="1535" w:type="dxa"/>
            <w:vMerge/>
            <w:tcBorders>
              <w:left w:val="single" w:sz="4" w:space="0" w:color="auto"/>
              <w:right w:val="single" w:sz="4" w:space="0" w:color="auto"/>
            </w:tcBorders>
            <w:vAlign w:val="center"/>
          </w:tcPr>
          <w:p w14:paraId="0725B055" w14:textId="77777777" w:rsidR="004E6CEF" w:rsidRPr="003126E1" w:rsidRDefault="004E6CEF" w:rsidP="00253F01">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25B056" w14:textId="77777777" w:rsidR="004E6CEF" w:rsidRPr="003126E1" w:rsidRDefault="004E6CEF" w:rsidP="00253F01">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725B057" w14:textId="77777777" w:rsidR="004E6CEF" w:rsidRPr="003126E1" w:rsidRDefault="004E6CEF" w:rsidP="00253F01">
            <w:pPr>
              <w:pStyle w:val="TAC"/>
              <w:rPr>
                <w:lang w:eastAsia="ja-JP"/>
              </w:rPr>
            </w:pPr>
            <w:r w:rsidRPr="003126E1">
              <w:rPr>
                <w:lang w:eastAsia="ja-JP"/>
              </w:rPr>
              <w:t>0</w:t>
            </w:r>
          </w:p>
        </w:tc>
      </w:tr>
      <w:tr w:rsidR="004E6CEF" w:rsidRPr="003126E1" w14:paraId="0725B05C" w14:textId="77777777" w:rsidTr="00845C4D">
        <w:trPr>
          <w:tblHeader/>
          <w:jc w:val="center"/>
        </w:trPr>
        <w:tc>
          <w:tcPr>
            <w:tcW w:w="1535" w:type="dxa"/>
            <w:vMerge/>
            <w:tcBorders>
              <w:left w:val="single" w:sz="4" w:space="0" w:color="auto"/>
              <w:right w:val="single" w:sz="4" w:space="0" w:color="auto"/>
            </w:tcBorders>
            <w:vAlign w:val="center"/>
          </w:tcPr>
          <w:p w14:paraId="0725B059" w14:textId="77777777" w:rsidR="004E6CEF" w:rsidRPr="003126E1" w:rsidRDefault="004E6CEF"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B05A" w14:textId="77777777" w:rsidR="004E6CEF" w:rsidRPr="003126E1" w:rsidRDefault="004E6CEF" w:rsidP="00253F01">
            <w:pPr>
              <w:pStyle w:val="TAC"/>
              <w:rPr>
                <w:lang w:eastAsia="zh-CN"/>
              </w:rPr>
            </w:pPr>
            <w:r>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725B05B" w14:textId="77777777" w:rsidR="004E6CEF" w:rsidRPr="003126E1" w:rsidRDefault="004E6CEF" w:rsidP="00253F01">
            <w:pPr>
              <w:pStyle w:val="TAC"/>
              <w:rPr>
                <w:rFonts w:cs="Arial"/>
                <w:szCs w:val="18"/>
                <w:lang w:val="en-US" w:eastAsia="zh-CN"/>
              </w:rPr>
            </w:pPr>
            <w:r>
              <w:rPr>
                <w:rFonts w:cs="Arial" w:hint="eastAsia"/>
                <w:szCs w:val="18"/>
                <w:lang w:val="en-US" w:eastAsia="zh-CN"/>
              </w:rPr>
              <w:t>0</w:t>
            </w:r>
          </w:p>
        </w:tc>
      </w:tr>
      <w:tr w:rsidR="004E6CEF" w:rsidRPr="003126E1" w14:paraId="0725B060" w14:textId="77777777" w:rsidTr="00845C4D">
        <w:trPr>
          <w:tblHeader/>
          <w:jc w:val="center"/>
        </w:trPr>
        <w:tc>
          <w:tcPr>
            <w:tcW w:w="1535" w:type="dxa"/>
            <w:vMerge/>
            <w:tcBorders>
              <w:left w:val="single" w:sz="4" w:space="0" w:color="auto"/>
              <w:right w:val="single" w:sz="4" w:space="0" w:color="auto"/>
            </w:tcBorders>
            <w:vAlign w:val="center"/>
          </w:tcPr>
          <w:p w14:paraId="0725B05D" w14:textId="77777777" w:rsidR="004E6CEF" w:rsidRPr="003126E1" w:rsidRDefault="004E6CEF"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B05E" w14:textId="77777777" w:rsidR="004E6CEF" w:rsidRPr="003126E1" w:rsidRDefault="004E6CEF" w:rsidP="00253F01">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725B05F" w14:textId="77777777" w:rsidR="004E6CEF" w:rsidRPr="003126E1" w:rsidRDefault="004E6CEF" w:rsidP="00253F01">
            <w:pPr>
              <w:pStyle w:val="TAC"/>
              <w:rPr>
                <w:rFonts w:cs="Arial"/>
                <w:szCs w:val="18"/>
                <w:lang w:val="en-US" w:eastAsia="zh-CN"/>
              </w:rPr>
            </w:pPr>
            <w:r>
              <w:rPr>
                <w:rFonts w:cs="Arial" w:hint="eastAsia"/>
                <w:szCs w:val="18"/>
                <w:lang w:val="en-US" w:eastAsia="zh-CN"/>
              </w:rPr>
              <w:t>0</w:t>
            </w:r>
          </w:p>
        </w:tc>
      </w:tr>
      <w:tr w:rsidR="004E6CEF" w:rsidRPr="003126E1" w14:paraId="0725B064" w14:textId="77777777" w:rsidTr="00845C4D">
        <w:trPr>
          <w:tblHeader/>
          <w:jc w:val="center"/>
        </w:trPr>
        <w:tc>
          <w:tcPr>
            <w:tcW w:w="1535" w:type="dxa"/>
            <w:vMerge/>
            <w:tcBorders>
              <w:left w:val="single" w:sz="4" w:space="0" w:color="auto"/>
              <w:right w:val="single" w:sz="4" w:space="0" w:color="auto"/>
            </w:tcBorders>
            <w:vAlign w:val="center"/>
          </w:tcPr>
          <w:p w14:paraId="0725B061" w14:textId="77777777" w:rsidR="004E6CEF" w:rsidRPr="003126E1" w:rsidRDefault="004E6CEF"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B062" w14:textId="77777777" w:rsidR="004E6CEF" w:rsidRPr="003126E1" w:rsidRDefault="004E6CEF" w:rsidP="00253F01">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B063" w14:textId="77777777" w:rsidR="004E6CEF" w:rsidRPr="003126E1" w:rsidRDefault="004E6CEF" w:rsidP="00253F01">
            <w:pPr>
              <w:pStyle w:val="TAC"/>
              <w:rPr>
                <w:lang w:eastAsia="ja-JP"/>
              </w:rPr>
            </w:pPr>
            <w:r w:rsidRPr="003126E1">
              <w:rPr>
                <w:rFonts w:cs="Arial"/>
                <w:szCs w:val="18"/>
                <w:lang w:val="en-US" w:eastAsia="zh-CN"/>
              </w:rPr>
              <w:t>0</w:t>
            </w:r>
          </w:p>
        </w:tc>
      </w:tr>
    </w:tbl>
    <w:p w14:paraId="0725B066" w14:textId="77777777" w:rsidR="00792C1B" w:rsidRDefault="00792C1B" w:rsidP="001B3103"/>
    <w:p w14:paraId="0725B067" w14:textId="46510934" w:rsidR="00792C1B" w:rsidRDefault="00792C1B" w:rsidP="000003F0">
      <w:pPr>
        <w:pStyle w:val="Heading2"/>
      </w:pPr>
      <w:bookmarkStart w:id="208" w:name="_Toc87877063"/>
      <w:r>
        <w:rPr>
          <w:rFonts w:hint="eastAsia"/>
          <w:lang w:eastAsia="zh-CN"/>
        </w:rPr>
        <w:t>8.</w:t>
      </w:r>
      <w:r>
        <w:rPr>
          <w:lang w:eastAsia="zh-CN"/>
        </w:rPr>
        <w:t>3</w:t>
      </w:r>
      <w:r>
        <w:tab/>
        <w:t xml:space="preserve">LTE-A inter-band CA: Band </w:t>
      </w:r>
      <w:r>
        <w:rPr>
          <w:rFonts w:hint="eastAsia"/>
          <w:lang w:val="en-US" w:eastAsia="zh-CN"/>
        </w:rPr>
        <w:t>1</w:t>
      </w:r>
      <w:r>
        <w:t xml:space="preserve"> and Band </w:t>
      </w:r>
      <w:r>
        <w:rPr>
          <w:rFonts w:hint="eastAsia"/>
          <w:lang w:val="en-US" w:eastAsia="zh-CN"/>
        </w:rPr>
        <w:t>3</w:t>
      </w:r>
      <w:r>
        <w:t xml:space="preserve"> and </w:t>
      </w:r>
      <w:r>
        <w:rPr>
          <w:rFonts w:hint="eastAsia"/>
          <w:lang w:val="en-US" w:eastAsia="zh-CN"/>
        </w:rPr>
        <w:t xml:space="preserve">Band 7 and </w:t>
      </w:r>
      <w:r>
        <w:t xml:space="preserve">Band </w:t>
      </w:r>
      <w:r>
        <w:rPr>
          <w:rFonts w:hint="eastAsia"/>
          <w:lang w:val="en-US" w:eastAsia="zh-CN"/>
        </w:rPr>
        <w:t>20</w:t>
      </w:r>
      <w:r>
        <w:t xml:space="preserve"> and Band </w:t>
      </w:r>
      <w:r>
        <w:rPr>
          <w:rFonts w:hint="eastAsia"/>
          <w:lang w:val="en-US" w:eastAsia="zh-CN"/>
        </w:rPr>
        <w:t>38</w:t>
      </w:r>
      <w:r>
        <w:t xml:space="preserve"> with 2 bands UL</w:t>
      </w:r>
      <w:bookmarkEnd w:id="208"/>
    </w:p>
    <w:p w14:paraId="0725B068" w14:textId="77777777" w:rsidR="00792C1B" w:rsidRDefault="00792C1B" w:rsidP="00792C1B">
      <w:pPr>
        <w:pStyle w:val="Heading3"/>
        <w:numPr>
          <w:ilvl w:val="2"/>
          <w:numId w:val="0"/>
        </w:numPr>
        <w:rPr>
          <w:rFonts w:ascii="Calibri" w:hAnsi="Calibri"/>
          <w:color w:val="000000" w:themeColor="text1"/>
          <w:sz w:val="22"/>
          <w:szCs w:val="22"/>
          <w:lang w:eastAsia="sv-SE"/>
        </w:rPr>
      </w:pPr>
      <w:bookmarkStart w:id="209" w:name="_Toc87877064"/>
      <w:r>
        <w:rPr>
          <w:rFonts w:hint="eastAsia"/>
          <w:color w:val="000000" w:themeColor="text1"/>
          <w:lang w:eastAsia="zh-CN"/>
        </w:rPr>
        <w:t>8.3</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209"/>
    </w:p>
    <w:p w14:paraId="0725B069" w14:textId="77777777" w:rsidR="00792C1B" w:rsidRDefault="00792C1B" w:rsidP="000003F0">
      <w:pPr>
        <w:pStyle w:val="Heading4"/>
        <w:rPr>
          <w:lang w:val="en-US" w:eastAsia="ko-KR"/>
        </w:rPr>
      </w:pPr>
      <w:bookmarkStart w:id="210" w:name="_Toc87877065"/>
      <w:r>
        <w:rPr>
          <w:rFonts w:hint="eastAsia"/>
          <w:lang w:val="en-US" w:eastAsia="zh-CN"/>
        </w:rPr>
        <w:t>8.</w:t>
      </w:r>
      <w:r>
        <w:rPr>
          <w:lang w:val="en-US" w:eastAsia="zh-CN"/>
        </w:rPr>
        <w:t>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10"/>
    </w:p>
    <w:p w14:paraId="0725B06A" w14:textId="77777777" w:rsidR="00792C1B" w:rsidRDefault="00792C1B" w:rsidP="000003F0">
      <w:pPr>
        <w:pStyle w:val="TH"/>
      </w:pPr>
      <w:r>
        <w:t xml:space="preserve">Table </w:t>
      </w:r>
      <w:r w:rsidRPr="00792C1B">
        <w:rPr>
          <w:rFonts w:hint="eastAsia"/>
        </w:rPr>
        <w:t>8.</w:t>
      </w:r>
      <w:r w:rsidRPr="00792C1B">
        <w:t>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792C1B" w14:paraId="0725B06C"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B06B" w14:textId="77777777" w:rsidR="00792C1B" w:rsidRDefault="00792C1B" w:rsidP="00253F01">
            <w:pPr>
              <w:pStyle w:val="TAH"/>
            </w:pPr>
            <w:r>
              <w:t>E-UTRA CA configuration / Bandwidth combination set</w:t>
            </w:r>
          </w:p>
        </w:tc>
      </w:tr>
      <w:tr w:rsidR="00792C1B" w14:paraId="0725B079" w14:textId="77777777" w:rsidTr="006E0696">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B06D" w14:textId="77777777" w:rsidR="00792C1B" w:rsidRDefault="00792C1B" w:rsidP="00253F01">
            <w:pPr>
              <w:pStyle w:val="TAH"/>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B06E" w14:textId="77777777" w:rsidR="00792C1B" w:rsidRDefault="00792C1B">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B06F" w14:textId="77777777" w:rsidR="00792C1B" w:rsidRDefault="00792C1B">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B070" w14:textId="77777777" w:rsidR="00792C1B" w:rsidRDefault="00792C1B">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1" w14:textId="77777777" w:rsidR="00792C1B" w:rsidRDefault="00792C1B">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2" w14:textId="77777777" w:rsidR="00792C1B" w:rsidRDefault="00792C1B">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3" w14:textId="77777777" w:rsidR="00792C1B" w:rsidRDefault="00792C1B">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4" w14:textId="77777777" w:rsidR="00792C1B" w:rsidRDefault="00792C1B">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5" w14:textId="77777777" w:rsidR="00792C1B" w:rsidRDefault="00792C1B">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B076" w14:textId="77777777" w:rsidR="00792C1B" w:rsidRDefault="00792C1B">
            <w:pPr>
              <w:pStyle w:val="TAH"/>
            </w:pPr>
            <w:r>
              <w:t>Maximum aggregated bandwidth</w:t>
            </w:r>
          </w:p>
          <w:p w14:paraId="0725B077" w14:textId="77777777" w:rsidR="00792C1B" w:rsidRDefault="00792C1B">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B078" w14:textId="77777777" w:rsidR="00792C1B" w:rsidRDefault="00792C1B">
            <w:pPr>
              <w:pStyle w:val="TAH"/>
            </w:pPr>
            <w:r>
              <w:t>Bandwidth combination set</w:t>
            </w:r>
          </w:p>
        </w:tc>
      </w:tr>
      <w:tr w:rsidR="00792C1B" w14:paraId="0725B087" w14:textId="77777777" w:rsidTr="006E0696">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B07A" w14:textId="77777777" w:rsidR="00792C1B" w:rsidRDefault="00792C1B" w:rsidP="00253F01">
            <w:pPr>
              <w:pStyle w:val="TAC"/>
              <w:rPr>
                <w:lang w:eastAsia="ko-KR"/>
              </w:rPr>
            </w:pPr>
            <w:r>
              <w:rPr>
                <w:rFonts w:hint="eastAsia"/>
                <w:lang w:eastAsia="ja-JP"/>
              </w:rPr>
              <w:t>CA_1A-3A-</w:t>
            </w:r>
            <w:r w:rsidRPr="00380791">
              <w:rPr>
                <w:rFonts w:hint="eastAsia"/>
                <w:lang w:eastAsia="ja-JP"/>
              </w:rPr>
              <w:t>7A-</w:t>
            </w:r>
            <w:r>
              <w:rPr>
                <w:rFonts w:hint="eastAsia"/>
                <w:lang w:eastAsia="ja-JP"/>
              </w:rPr>
              <w:t>20A-38A</w:t>
            </w:r>
          </w:p>
        </w:tc>
        <w:tc>
          <w:tcPr>
            <w:tcW w:w="673" w:type="pct"/>
            <w:vMerge w:val="restart"/>
            <w:tcBorders>
              <w:top w:val="single" w:sz="4" w:space="0" w:color="auto"/>
              <w:left w:val="single" w:sz="4" w:space="0" w:color="auto"/>
              <w:right w:val="single" w:sz="4" w:space="0" w:color="auto"/>
            </w:tcBorders>
            <w:vAlign w:val="center"/>
          </w:tcPr>
          <w:p w14:paraId="0725B07B" w14:textId="77777777" w:rsidR="00792C1B" w:rsidRDefault="00792C1B">
            <w:pPr>
              <w:pStyle w:val="TAC"/>
              <w:rPr>
                <w:lang w:eastAsia="ja-JP"/>
              </w:rPr>
            </w:pPr>
            <w:r>
              <w:rPr>
                <w:rFonts w:hint="eastAsia"/>
                <w:lang w:eastAsia="ja-JP"/>
              </w:rPr>
              <w:t>CA_1A-3A</w:t>
            </w:r>
          </w:p>
          <w:p w14:paraId="0725B07C" w14:textId="77777777" w:rsidR="00792C1B" w:rsidRDefault="00792C1B">
            <w:pPr>
              <w:pStyle w:val="TAC"/>
              <w:rPr>
                <w:lang w:eastAsia="ja-JP"/>
              </w:rPr>
            </w:pPr>
            <w:r>
              <w:rPr>
                <w:rFonts w:hint="eastAsia"/>
                <w:lang w:eastAsia="ja-JP"/>
              </w:rPr>
              <w:t>CA_1A-20A</w:t>
            </w:r>
          </w:p>
          <w:p w14:paraId="0725B07D" w14:textId="77777777" w:rsidR="00792C1B" w:rsidRDefault="00792C1B">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B07E" w14:textId="77777777" w:rsidR="00792C1B" w:rsidRDefault="00792C1B">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B07F"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0"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1"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2"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3"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4" w14:textId="77777777" w:rsidR="00792C1B" w:rsidRDefault="00792C1B">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B085" w14:textId="77777777" w:rsidR="00792C1B" w:rsidRDefault="00792C1B">
            <w:pPr>
              <w:pStyle w:val="TAC"/>
              <w:rPr>
                <w:rFonts w:eastAsia="SimSun"/>
                <w:lang w:val="en-US" w:eastAsia="zh-CN"/>
              </w:rPr>
            </w:pPr>
            <w:r>
              <w:rPr>
                <w:rFonts w:eastAsia="SimSun" w:hint="eastAsia"/>
                <w:lang w:val="en-US" w:eastAsia="zh-CN"/>
              </w:rPr>
              <w:t>100</w:t>
            </w:r>
          </w:p>
        </w:tc>
        <w:tc>
          <w:tcPr>
            <w:tcW w:w="663" w:type="pct"/>
            <w:vMerge w:val="restart"/>
            <w:tcBorders>
              <w:top w:val="single" w:sz="4" w:space="0" w:color="auto"/>
              <w:left w:val="single" w:sz="4" w:space="0" w:color="auto"/>
              <w:right w:val="single" w:sz="4" w:space="0" w:color="auto"/>
            </w:tcBorders>
            <w:vAlign w:val="center"/>
          </w:tcPr>
          <w:p w14:paraId="0725B086" w14:textId="77777777" w:rsidR="00792C1B" w:rsidRDefault="00792C1B">
            <w:pPr>
              <w:pStyle w:val="TAC"/>
              <w:rPr>
                <w:lang w:eastAsia="ko-KR"/>
              </w:rPr>
            </w:pPr>
            <w:r>
              <w:rPr>
                <w:lang w:eastAsia="ko-KR"/>
              </w:rPr>
              <w:t>0</w:t>
            </w:r>
          </w:p>
        </w:tc>
      </w:tr>
      <w:tr w:rsidR="00792C1B" w14:paraId="0725B093" w14:textId="77777777" w:rsidTr="006E0696">
        <w:trPr>
          <w:trHeight w:val="283"/>
          <w:jc w:val="center"/>
        </w:trPr>
        <w:tc>
          <w:tcPr>
            <w:tcW w:w="915" w:type="pct"/>
            <w:vMerge/>
            <w:tcBorders>
              <w:left w:val="single" w:sz="4" w:space="0" w:color="auto"/>
              <w:right w:val="single" w:sz="4" w:space="0" w:color="auto"/>
            </w:tcBorders>
            <w:vAlign w:val="center"/>
          </w:tcPr>
          <w:p w14:paraId="0725B088"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89"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8A" w14:textId="77777777" w:rsidR="00792C1B" w:rsidRDefault="00792C1B">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B08B"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8C"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D"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E"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F"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0" w14:textId="77777777" w:rsidR="00792C1B" w:rsidRDefault="00792C1B">
            <w:pPr>
              <w:pStyle w:val="TAC"/>
            </w:pPr>
            <w:r>
              <w:rPr>
                <w:lang w:eastAsia="ja-JP"/>
              </w:rPr>
              <w:t>Yes</w:t>
            </w:r>
          </w:p>
        </w:tc>
        <w:tc>
          <w:tcPr>
            <w:tcW w:w="596" w:type="pct"/>
            <w:vMerge/>
            <w:tcBorders>
              <w:left w:val="single" w:sz="4" w:space="0" w:color="auto"/>
              <w:right w:val="single" w:sz="4" w:space="0" w:color="auto"/>
            </w:tcBorders>
            <w:vAlign w:val="center"/>
          </w:tcPr>
          <w:p w14:paraId="0725B091" w14:textId="77777777" w:rsidR="00792C1B" w:rsidRDefault="00792C1B" w:rsidP="00253F01">
            <w:pPr>
              <w:pStyle w:val="TAC"/>
              <w:rPr>
                <w:lang w:eastAsia="ja-JP"/>
              </w:rPr>
            </w:pPr>
          </w:p>
        </w:tc>
        <w:tc>
          <w:tcPr>
            <w:tcW w:w="663" w:type="pct"/>
            <w:vMerge/>
            <w:tcBorders>
              <w:left w:val="single" w:sz="4" w:space="0" w:color="auto"/>
              <w:right w:val="single" w:sz="4" w:space="0" w:color="auto"/>
            </w:tcBorders>
            <w:vAlign w:val="center"/>
          </w:tcPr>
          <w:p w14:paraId="0725B092" w14:textId="77777777" w:rsidR="00792C1B" w:rsidRDefault="00792C1B" w:rsidP="00253F01">
            <w:pPr>
              <w:pStyle w:val="TAC"/>
              <w:rPr>
                <w:lang w:eastAsia="ko-KR"/>
              </w:rPr>
            </w:pPr>
          </w:p>
        </w:tc>
      </w:tr>
      <w:tr w:rsidR="00792C1B" w14:paraId="0725B09F" w14:textId="77777777" w:rsidTr="006E0696">
        <w:trPr>
          <w:trHeight w:val="340"/>
          <w:jc w:val="center"/>
        </w:trPr>
        <w:tc>
          <w:tcPr>
            <w:tcW w:w="915" w:type="pct"/>
            <w:vMerge/>
            <w:tcBorders>
              <w:left w:val="single" w:sz="4" w:space="0" w:color="auto"/>
              <w:right w:val="single" w:sz="4" w:space="0" w:color="auto"/>
            </w:tcBorders>
            <w:vAlign w:val="center"/>
          </w:tcPr>
          <w:p w14:paraId="0725B094"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95"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96" w14:textId="77777777" w:rsidR="00792C1B" w:rsidRDefault="00792C1B">
            <w:pPr>
              <w:pStyle w:val="TAC"/>
              <w:rPr>
                <w:rFonts w:eastAsia="SimSun"/>
                <w:lang w:val="en-US"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B097"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98"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99"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A"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B"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C" w14:textId="77777777" w:rsidR="00792C1B" w:rsidRDefault="00792C1B">
            <w:pPr>
              <w:pStyle w:val="TAC"/>
              <w:rPr>
                <w:lang w:eastAsia="ja-JP"/>
              </w:rPr>
            </w:pPr>
            <w:r>
              <w:rPr>
                <w:lang w:eastAsia="ja-JP"/>
              </w:rPr>
              <w:t>Yes</w:t>
            </w:r>
          </w:p>
        </w:tc>
        <w:tc>
          <w:tcPr>
            <w:tcW w:w="596" w:type="pct"/>
            <w:vMerge/>
            <w:tcBorders>
              <w:left w:val="single" w:sz="4" w:space="0" w:color="auto"/>
              <w:right w:val="single" w:sz="4" w:space="0" w:color="auto"/>
            </w:tcBorders>
            <w:vAlign w:val="center"/>
          </w:tcPr>
          <w:p w14:paraId="0725B09D" w14:textId="77777777" w:rsidR="00792C1B" w:rsidRDefault="00792C1B" w:rsidP="00253F01">
            <w:pPr>
              <w:pStyle w:val="TAC"/>
              <w:rPr>
                <w:lang w:eastAsia="ja-JP"/>
              </w:rPr>
            </w:pPr>
          </w:p>
        </w:tc>
        <w:tc>
          <w:tcPr>
            <w:tcW w:w="663" w:type="pct"/>
            <w:vMerge/>
            <w:tcBorders>
              <w:left w:val="single" w:sz="4" w:space="0" w:color="auto"/>
              <w:right w:val="single" w:sz="4" w:space="0" w:color="auto"/>
            </w:tcBorders>
            <w:vAlign w:val="center"/>
          </w:tcPr>
          <w:p w14:paraId="0725B09E" w14:textId="77777777" w:rsidR="00792C1B" w:rsidRDefault="00792C1B" w:rsidP="00253F01">
            <w:pPr>
              <w:pStyle w:val="TAC"/>
              <w:rPr>
                <w:lang w:eastAsia="ko-KR"/>
              </w:rPr>
            </w:pPr>
          </w:p>
        </w:tc>
      </w:tr>
      <w:tr w:rsidR="00792C1B" w14:paraId="0725B0AB" w14:textId="77777777" w:rsidTr="006E0696">
        <w:trPr>
          <w:trHeight w:val="340"/>
          <w:jc w:val="center"/>
        </w:trPr>
        <w:tc>
          <w:tcPr>
            <w:tcW w:w="915" w:type="pct"/>
            <w:vMerge/>
            <w:tcBorders>
              <w:left w:val="single" w:sz="4" w:space="0" w:color="auto"/>
              <w:right w:val="single" w:sz="4" w:space="0" w:color="auto"/>
            </w:tcBorders>
            <w:vAlign w:val="center"/>
          </w:tcPr>
          <w:p w14:paraId="0725B0A0"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A1"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A2" w14:textId="77777777" w:rsidR="00792C1B" w:rsidRDefault="00792C1B">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B0A3"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A4"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A5" w14:textId="77777777" w:rsidR="00792C1B" w:rsidRDefault="00792C1B">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6" w14:textId="77777777" w:rsidR="00792C1B" w:rsidRDefault="00792C1B">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7" w14:textId="77777777" w:rsidR="00792C1B" w:rsidRDefault="00792C1B">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8" w14:textId="77777777" w:rsidR="00792C1B" w:rsidRDefault="00792C1B">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B0A9" w14:textId="77777777" w:rsidR="00792C1B" w:rsidRDefault="00792C1B" w:rsidP="00253F01">
            <w:pPr>
              <w:pStyle w:val="TAC"/>
              <w:rPr>
                <w:lang w:eastAsia="ja-JP"/>
              </w:rPr>
            </w:pPr>
          </w:p>
        </w:tc>
        <w:tc>
          <w:tcPr>
            <w:tcW w:w="663" w:type="pct"/>
            <w:vMerge/>
            <w:tcBorders>
              <w:left w:val="single" w:sz="4" w:space="0" w:color="auto"/>
              <w:right w:val="single" w:sz="4" w:space="0" w:color="auto"/>
            </w:tcBorders>
            <w:vAlign w:val="center"/>
          </w:tcPr>
          <w:p w14:paraId="0725B0AA" w14:textId="77777777" w:rsidR="00792C1B" w:rsidRDefault="00792C1B" w:rsidP="00253F01">
            <w:pPr>
              <w:pStyle w:val="TAC"/>
              <w:rPr>
                <w:lang w:eastAsia="ko-KR"/>
              </w:rPr>
            </w:pPr>
          </w:p>
        </w:tc>
      </w:tr>
      <w:tr w:rsidR="00792C1B" w14:paraId="0725B0B7" w14:textId="77777777" w:rsidTr="006E0696">
        <w:trPr>
          <w:trHeight w:val="340"/>
          <w:jc w:val="center"/>
        </w:trPr>
        <w:tc>
          <w:tcPr>
            <w:tcW w:w="915" w:type="pct"/>
            <w:vMerge/>
            <w:tcBorders>
              <w:left w:val="single" w:sz="4" w:space="0" w:color="auto"/>
              <w:bottom w:val="single" w:sz="4" w:space="0" w:color="auto"/>
              <w:right w:val="single" w:sz="4" w:space="0" w:color="auto"/>
            </w:tcBorders>
            <w:vAlign w:val="center"/>
          </w:tcPr>
          <w:p w14:paraId="0725B0AC"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14:paraId="0725B0AD"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AE" w14:textId="77777777" w:rsidR="00792C1B" w:rsidRDefault="00792C1B">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B0AF"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B0"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B1"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2"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3"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4" w14:textId="77777777" w:rsidR="00792C1B" w:rsidRDefault="00792C1B">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B0B5" w14:textId="77777777" w:rsidR="00792C1B" w:rsidRDefault="00792C1B" w:rsidP="00253F01">
            <w:pPr>
              <w:pStyle w:val="TAC"/>
              <w:rPr>
                <w:lang w:eastAsia="ja-JP"/>
              </w:rPr>
            </w:pPr>
          </w:p>
        </w:tc>
        <w:tc>
          <w:tcPr>
            <w:tcW w:w="663" w:type="pct"/>
            <w:vMerge/>
            <w:tcBorders>
              <w:left w:val="single" w:sz="4" w:space="0" w:color="auto"/>
              <w:bottom w:val="single" w:sz="4" w:space="0" w:color="auto"/>
              <w:right w:val="single" w:sz="4" w:space="0" w:color="auto"/>
            </w:tcBorders>
            <w:vAlign w:val="center"/>
          </w:tcPr>
          <w:p w14:paraId="0725B0B6" w14:textId="77777777" w:rsidR="00792C1B" w:rsidRDefault="00792C1B" w:rsidP="00253F01">
            <w:pPr>
              <w:pStyle w:val="TAC"/>
              <w:rPr>
                <w:lang w:eastAsia="ko-KR"/>
              </w:rPr>
            </w:pPr>
          </w:p>
        </w:tc>
      </w:tr>
    </w:tbl>
    <w:p w14:paraId="0725B0B8" w14:textId="77777777" w:rsidR="00792C1B" w:rsidRDefault="00792C1B" w:rsidP="00792C1B">
      <w:pPr>
        <w:rPr>
          <w:color w:val="000000" w:themeColor="text1"/>
          <w:lang w:val="en-US"/>
        </w:rPr>
      </w:pPr>
    </w:p>
    <w:p w14:paraId="0725B0B9" w14:textId="77777777" w:rsidR="00792C1B" w:rsidRDefault="00792C1B" w:rsidP="000003F0">
      <w:pPr>
        <w:pStyle w:val="Heading4"/>
        <w:rPr>
          <w:lang w:val="en-US" w:eastAsia="ja-JP"/>
        </w:rPr>
      </w:pPr>
      <w:bookmarkStart w:id="211" w:name="_Toc64445930"/>
      <w:bookmarkStart w:id="212" w:name="_Toc87877066"/>
      <w:r>
        <w:rPr>
          <w:rFonts w:hint="eastAsia"/>
          <w:color w:val="000000" w:themeColor="text1"/>
          <w:lang w:val="en-US" w:eastAsia="zh-CN"/>
        </w:rPr>
        <w:t>8.3</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bookmarkEnd w:id="211"/>
      <w:r>
        <w:t>Co-existence studies</w:t>
      </w:r>
      <w:bookmarkEnd w:id="212"/>
      <w:r>
        <w:rPr>
          <w:lang w:eastAsia="ko-KR"/>
        </w:rPr>
        <w:t xml:space="preserve"> </w:t>
      </w:r>
    </w:p>
    <w:p w14:paraId="0725B0BA" w14:textId="77777777" w:rsidR="00792C1B" w:rsidRDefault="00792C1B" w:rsidP="00792C1B">
      <w:pPr>
        <w:rPr>
          <w:lang w:val="en-US" w:eastAsia="zh-CN"/>
        </w:rPr>
      </w:pPr>
      <w:r>
        <w:rPr>
          <w:rFonts w:eastAsia="SimSun" w:hint="eastAsia"/>
          <w:lang w:val="en-US" w:eastAsia="zh-CN"/>
        </w:rPr>
        <w:t>For 2UL/</w:t>
      </w:r>
      <w:r>
        <w:rPr>
          <w:rFonts w:hint="eastAsia"/>
          <w:lang w:val="en-US" w:eastAsia="zh-CN"/>
        </w:rPr>
        <w:t>5</w:t>
      </w:r>
      <w:r>
        <w:rPr>
          <w:rFonts w:eastAsia="SimSun" w:hint="eastAsia"/>
          <w:lang w:val="en-US" w:eastAsia="zh-CN"/>
        </w:rPr>
        <w:t>DL LTE CA band combination, the additional MSD caused by the intermodulation products of two ULs from 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xml:space="preserve"> falls into its own Rx bands such as </w:t>
      </w:r>
      <w:r>
        <w:rPr>
          <w:rFonts w:eastAsia="SimSun" w:hint="eastAsia"/>
          <w:lang w:val="en-US" w:eastAsia="zh-CN"/>
        </w:rPr>
        <w:t xml:space="preserve">band </w:t>
      </w:r>
      <w:r>
        <w:rPr>
          <w:rFonts w:hint="eastAsia"/>
          <w:lang w:val="en-US" w:eastAsia="zh-CN"/>
        </w:rPr>
        <w:t xml:space="preserve">3, </w:t>
      </w:r>
      <w:r>
        <w:rPr>
          <w:rFonts w:eastAsia="SimSun" w:hint="eastAsia"/>
          <w:lang w:val="en-US" w:eastAsia="zh-CN"/>
        </w:rPr>
        <w:t>band 7</w:t>
      </w:r>
      <w:r>
        <w:rPr>
          <w:rFonts w:hint="eastAsia"/>
          <w:lang w:val="en-US" w:eastAsia="zh-CN"/>
        </w:rPr>
        <w:t xml:space="preserve">, </w:t>
      </w:r>
      <w:r>
        <w:rPr>
          <w:rFonts w:eastAsia="SimSun" w:hint="eastAsia"/>
          <w:lang w:val="en-US" w:eastAsia="zh-CN"/>
        </w:rPr>
        <w:t xml:space="preserve">band </w:t>
      </w:r>
      <w:r>
        <w:rPr>
          <w:rFonts w:hint="eastAsia"/>
          <w:lang w:val="en-US" w:eastAsia="zh-CN"/>
        </w:rPr>
        <w:t>20</w:t>
      </w:r>
      <w:r>
        <w:rPr>
          <w:rFonts w:eastAsia="SimSun" w:hint="eastAsia"/>
          <w:lang w:val="en-US" w:eastAsia="zh-CN"/>
        </w:rPr>
        <w:t xml:space="preserve"> or band 38</w:t>
      </w:r>
      <w:r>
        <w:rPr>
          <w:rFonts w:hint="eastAsia"/>
          <w:lang w:val="en-US" w:eastAsia="zh-CN"/>
        </w:rPr>
        <w:t xml:space="preserve"> </w:t>
      </w:r>
      <w:r>
        <w:rPr>
          <w:rFonts w:eastAsia="SimSun" w:hint="eastAsia"/>
          <w:lang w:val="en-US" w:eastAsia="zh-CN"/>
        </w:rPr>
        <w:t>would be defined</w:t>
      </w:r>
      <w:r>
        <w:rPr>
          <w:rFonts w:hint="eastAsia"/>
          <w:lang w:val="en-US" w:eastAsia="zh-CN"/>
        </w:rPr>
        <w:t>.</w:t>
      </w:r>
    </w:p>
    <w:p w14:paraId="0725B0BB" w14:textId="77777777" w:rsidR="00792C1B" w:rsidRDefault="00792C1B" w:rsidP="00792C1B">
      <w:pPr>
        <w:rPr>
          <w:rFonts w:cs="Arial"/>
          <w:color w:val="000000" w:themeColor="text1"/>
          <w:lang w:val="en-US" w:eastAsia="zh-CN"/>
        </w:rPr>
      </w:pPr>
      <w:r>
        <w:rPr>
          <w:rFonts w:hint="eastAsia"/>
          <w:lang w:val="en-US" w:eastAsia="zh-CN"/>
        </w:rPr>
        <w:t xml:space="preserve">According to the co-existence of the 2ULs for </w:t>
      </w:r>
      <w:r>
        <w:rPr>
          <w:rFonts w:eastAsia="SimSun" w:hint="eastAsia"/>
          <w:lang w:val="en-US" w:eastAsia="zh-CN"/>
        </w:rPr>
        <w:t>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it can be found that:</w:t>
      </w:r>
    </w:p>
    <w:p w14:paraId="0725B0BC" w14:textId="77777777" w:rsidR="00792C1B" w:rsidRDefault="00792C1B" w:rsidP="00792C1B">
      <w:pPr>
        <w:rPr>
          <w:color w:val="000000" w:themeColor="text1"/>
          <w:lang w:val="en-US" w:eastAsia="zh-CN"/>
        </w:rPr>
      </w:pPr>
      <w:r>
        <w:rPr>
          <w:rFonts w:hint="eastAsia"/>
          <w:color w:val="000000" w:themeColor="text1"/>
          <w:lang w:val="en-US" w:eastAsia="zh-CN"/>
        </w:rPr>
        <w:t>- 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 xml:space="preserve">7, band 20 and band 38 </w:t>
      </w:r>
      <w:r>
        <w:rPr>
          <w:rFonts w:cs="Arial" w:hint="eastAsia"/>
          <w:color w:val="000000" w:themeColor="text1"/>
          <w:lang w:val="en-US" w:eastAsia="zh-CN"/>
        </w:rPr>
        <w:t xml:space="preserve">for 2UL of </w:t>
      </w:r>
      <w:r>
        <w:rPr>
          <w:rFonts w:eastAsia="SimSun" w:hint="eastAsia"/>
          <w:lang w:val="en-US" w:eastAsia="zh-CN"/>
        </w:rPr>
        <w:t>CA_1A-</w:t>
      </w:r>
      <w:r>
        <w:rPr>
          <w:rFonts w:hint="eastAsia"/>
          <w:lang w:val="en-US" w:eastAsia="zh-CN"/>
        </w:rPr>
        <w:t>3</w:t>
      </w:r>
      <w:r>
        <w:rPr>
          <w:rFonts w:eastAsia="SimSun" w:hint="eastAsia"/>
          <w:lang w:val="en-US" w:eastAsia="zh-CN"/>
        </w:rPr>
        <w:t>A</w:t>
      </w:r>
    </w:p>
    <w:p w14:paraId="0725B0BD" w14:textId="77777777" w:rsidR="00792C1B" w:rsidRDefault="00792C1B" w:rsidP="00792C1B">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w:t>
      </w:r>
      <w:r>
        <w:rPr>
          <w:rFonts w:hint="eastAsia"/>
          <w:color w:val="000000" w:themeColor="text1"/>
          <w:lang w:val="en-US" w:eastAsia="zh-CN"/>
        </w:rPr>
        <w:t>I</w:t>
      </w:r>
      <w:r>
        <w:rPr>
          <w:color w:val="000000" w:themeColor="text1"/>
          <w:lang w:val="en-US" w:eastAsia="ko-KR"/>
        </w:rPr>
        <w:t xml:space="preserve">MDs products fall into own Rx of Band </w:t>
      </w:r>
      <w:r>
        <w:rPr>
          <w:rFonts w:hint="eastAsia"/>
          <w:color w:val="000000" w:themeColor="text1"/>
          <w:lang w:val="en-US" w:eastAsia="zh-CN"/>
        </w:rPr>
        <w:t>3, Band 7 and Band 38 f</w:t>
      </w:r>
      <w:r>
        <w:rPr>
          <w:rFonts w:cs="Arial" w:hint="eastAsia"/>
          <w:color w:val="000000" w:themeColor="text1"/>
          <w:lang w:val="en-US" w:eastAsia="zh-CN"/>
        </w:rPr>
        <w:t xml:space="preserve">or 2UL of </w:t>
      </w:r>
      <w:r>
        <w:rPr>
          <w:rFonts w:eastAsia="SimSun" w:hint="eastAsia"/>
          <w:lang w:val="en-US" w:eastAsia="zh-CN"/>
        </w:rPr>
        <w:t>CA_1A-20A</w:t>
      </w:r>
      <w:r>
        <w:rPr>
          <w:color w:val="000000" w:themeColor="text1"/>
          <w:lang w:val="en-US" w:eastAsia="ko-KR"/>
        </w:rPr>
        <w:t>.</w:t>
      </w:r>
    </w:p>
    <w:p w14:paraId="0725B0BE" w14:textId="77777777" w:rsidR="00792C1B" w:rsidRDefault="00792C1B" w:rsidP="00792C1B">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1, but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w:t>
      </w:r>
      <w:r>
        <w:rPr>
          <w:color w:val="000000" w:themeColor="text1"/>
          <w:lang w:val="en-US" w:eastAsia="zh-CN"/>
        </w:rPr>
        <w:t>Band7</w:t>
      </w:r>
      <w:r>
        <w:rPr>
          <w:rFonts w:hint="eastAsia"/>
          <w:color w:val="000000" w:themeColor="text1"/>
          <w:lang w:val="en-US" w:eastAsia="zh-CN"/>
        </w:rPr>
        <w:t xml:space="preserve"> and </w:t>
      </w:r>
      <w:r>
        <w:rPr>
          <w:color w:val="000000" w:themeColor="text1"/>
          <w:lang w:val="en-US" w:eastAsia="ko-KR"/>
        </w:rPr>
        <w:t xml:space="preserve">Band </w:t>
      </w:r>
      <w:r>
        <w:rPr>
          <w:rFonts w:hint="eastAsia"/>
          <w:color w:val="000000" w:themeColor="text1"/>
          <w:lang w:val="en-US" w:eastAsia="zh-CN"/>
        </w:rPr>
        <w:t>38 f</w:t>
      </w:r>
      <w:r>
        <w:rPr>
          <w:rFonts w:cs="Arial" w:hint="eastAsia"/>
          <w:color w:val="000000" w:themeColor="text1"/>
          <w:lang w:val="en-US" w:eastAsia="zh-CN"/>
        </w:rPr>
        <w:t xml:space="preserve">or 2UL of </w:t>
      </w:r>
      <w:r>
        <w:rPr>
          <w:rFonts w:eastAsia="SimSun" w:hint="eastAsia"/>
          <w:lang w:val="en-US" w:eastAsia="zh-CN"/>
        </w:rPr>
        <w:t>CA_</w:t>
      </w:r>
      <w:r>
        <w:rPr>
          <w:rFonts w:hint="eastAsia"/>
          <w:lang w:val="en-US" w:eastAsia="zh-CN"/>
        </w:rPr>
        <w:t>3</w:t>
      </w:r>
      <w:r>
        <w:rPr>
          <w:rFonts w:eastAsia="SimSun" w:hint="eastAsia"/>
          <w:lang w:val="en-US" w:eastAsia="zh-CN"/>
        </w:rPr>
        <w:t>A-20A</w:t>
      </w:r>
      <w:r>
        <w:rPr>
          <w:color w:val="000000" w:themeColor="text1"/>
          <w:lang w:val="en-US" w:eastAsia="ko-KR"/>
        </w:rPr>
        <w:t>.</w:t>
      </w:r>
    </w:p>
    <w:p w14:paraId="0725B0BF" w14:textId="77777777" w:rsidR="00792C1B" w:rsidRDefault="00792C1B" w:rsidP="000003F0">
      <w:pPr>
        <w:pStyle w:val="Heading4"/>
        <w:rPr>
          <w:lang w:val="en-US"/>
        </w:rPr>
      </w:pPr>
      <w:bookmarkStart w:id="213" w:name="_Toc87877067"/>
      <w:r>
        <w:rPr>
          <w:rFonts w:hint="eastAsia"/>
          <w:lang w:val="en-US" w:eastAsia="zh-CN"/>
        </w:rPr>
        <w:t>8.</w:t>
      </w:r>
      <w:r>
        <w:rPr>
          <w:lang w:val="en-US" w:eastAsia="zh-CN"/>
        </w:rPr>
        <w:t>3</w:t>
      </w:r>
      <w:r>
        <w:rPr>
          <w:lang w:val="en-US"/>
        </w:rPr>
        <w:t>.1.</w:t>
      </w:r>
      <w:r>
        <w:rPr>
          <w:rFonts w:hint="eastAsia"/>
          <w:lang w:val="en-US" w:eastAsia="zh-CN"/>
        </w:rPr>
        <w:t>3</w:t>
      </w:r>
      <w:r>
        <w:rPr>
          <w:rFonts w:ascii="Calibri" w:hAnsi="Calibri"/>
          <w:sz w:val="21"/>
          <w:szCs w:val="22"/>
          <w:lang w:val="en-US" w:eastAsia="sv-SE"/>
        </w:rPr>
        <w:tab/>
      </w:r>
      <w:r>
        <w:rPr>
          <w:lang w:val="en-US"/>
        </w:rPr>
        <w:t>MSD</w:t>
      </w:r>
      <w:bookmarkEnd w:id="213"/>
    </w:p>
    <w:p w14:paraId="0725B0C0" w14:textId="77777777" w:rsidR="00792C1B" w:rsidRDefault="00792C1B" w:rsidP="00253F01">
      <w:pPr>
        <w:rPr>
          <w:color w:val="000000" w:themeColor="text1"/>
          <w:lang w:eastAsia="ja-JP"/>
        </w:rPr>
      </w:pPr>
      <w:r>
        <w:rPr>
          <w:rFonts w:eastAsia="SimSun" w:hint="eastAsia"/>
          <w:lang w:val="en-US" w:eastAsia="zh-CN"/>
        </w:rPr>
        <w:t xml:space="preserve">According to the co-existence studies analysis, when uplink CA configurations CA_1A-3A, CA_1A-20A and </w:t>
      </w:r>
      <w:r>
        <w:rPr>
          <w:rFonts w:eastAsia="SimSun" w:hint="eastAsia"/>
          <w:lang w:eastAsia="ja-JP"/>
        </w:rPr>
        <w:t>CA_3A-20A</w:t>
      </w:r>
      <w:r>
        <w:rPr>
          <w:rFonts w:eastAsia="SimSun" w:hint="eastAsia"/>
          <w:lang w:val="en-US" w:eastAsia="zh-CN"/>
        </w:rPr>
        <w:t xml:space="preserve"> are paired with downlink CA configuration </w:t>
      </w:r>
      <w:r>
        <w:rPr>
          <w:rFonts w:eastAsia="SimSun" w:hint="eastAsia"/>
          <w:lang w:val="en-US" w:eastAsia="ja-JP"/>
        </w:rPr>
        <w:t>CA_1A-3A-</w:t>
      </w:r>
      <w:r>
        <w:rPr>
          <w:rFonts w:eastAsia="SimSun" w:hint="eastAsia"/>
          <w:lang w:val="en-US" w:eastAsia="zh-CN"/>
        </w:rPr>
        <w:t>7A-</w:t>
      </w:r>
      <w:r>
        <w:rPr>
          <w:rFonts w:eastAsia="SimSun" w:hint="eastAsia"/>
          <w:lang w:val="en-US" w:eastAsia="ja-JP"/>
        </w:rPr>
        <w:t>20A-38A</w:t>
      </w:r>
      <w:r>
        <w:rPr>
          <w:rFonts w:eastAsia="SimSun" w:hint="eastAsia"/>
          <w:lang w:val="en-US" w:eastAsia="zh-CN"/>
        </w:rPr>
        <w:t>, there are no additional analysis of MSD because they are solved in fallback band combination.</w:t>
      </w:r>
    </w:p>
    <w:p w14:paraId="0725B0C1" w14:textId="77777777" w:rsidR="00792C1B" w:rsidRDefault="00792C1B" w:rsidP="000003F0">
      <w:pPr>
        <w:pStyle w:val="Heading4"/>
        <w:rPr>
          <w:lang w:val="en-US"/>
        </w:rPr>
      </w:pPr>
      <w:bookmarkStart w:id="214" w:name="_Toc87877068"/>
      <w:r>
        <w:rPr>
          <w:rFonts w:hint="eastAsia"/>
          <w:lang w:val="en-US" w:eastAsia="zh-CN"/>
        </w:rPr>
        <w:t>8.3</w:t>
      </w:r>
      <w:r>
        <w:rPr>
          <w:lang w:val="en-US"/>
        </w:rPr>
        <w:t>.1.</w:t>
      </w:r>
      <w:r>
        <w:rPr>
          <w:rFonts w:hint="eastAsia"/>
          <w:lang w:val="en-US" w:eastAsia="zh-CN"/>
        </w:rPr>
        <w:t>4</w:t>
      </w:r>
      <w:r>
        <w:rPr>
          <w:lang w:val="en-US"/>
        </w:rPr>
        <w:tab/>
        <w:t>∆TIB and ∆RIB values</w:t>
      </w:r>
      <w:bookmarkEnd w:id="214"/>
    </w:p>
    <w:p w14:paraId="0725B0C3" w14:textId="2D14F709" w:rsidR="00792C1B" w:rsidRPr="001B3103" w:rsidRDefault="00792C1B" w:rsidP="001B3103">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B0C4" w14:textId="6558F334" w:rsidR="00054A22" w:rsidRPr="00235394" w:rsidRDefault="00080512" w:rsidP="00A36E8C">
      <w:pPr>
        <w:pStyle w:val="Heading8"/>
      </w:pPr>
      <w:r w:rsidRPr="004D3578">
        <w:br w:type="page"/>
      </w:r>
      <w:bookmarkStart w:id="215" w:name="historyclause"/>
      <w:bookmarkStart w:id="216" w:name="_Toc79161462"/>
      <w:bookmarkEnd w:id="215"/>
      <w:r w:rsidR="00A36E8C" w:rsidRPr="004D3578">
        <w:t xml:space="preserve">Annex </w:t>
      </w:r>
      <w:r w:rsidR="00A36E8C">
        <w:t>A</w:t>
      </w:r>
      <w:r w:rsidR="00A36E8C" w:rsidRPr="004D3578">
        <w:t xml:space="preserve"> (informative):</w:t>
      </w:r>
      <w:r w:rsidR="00A36E8C" w:rsidRPr="004D3578">
        <w:br/>
        <w:t>Change history</w:t>
      </w:r>
      <w:bookmarkEnd w:id="216"/>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2"/>
        <w:gridCol w:w="1135"/>
        <w:gridCol w:w="992"/>
        <w:gridCol w:w="425"/>
        <w:gridCol w:w="426"/>
        <w:gridCol w:w="567"/>
        <w:gridCol w:w="4394"/>
        <w:gridCol w:w="850"/>
      </w:tblGrid>
      <w:tr w:rsidR="00B243A7" w:rsidRPr="00235394" w14:paraId="6BF5C7D8" w14:textId="77777777" w:rsidTr="00253F01">
        <w:trPr>
          <w:cantSplit/>
        </w:trPr>
        <w:tc>
          <w:tcPr>
            <w:tcW w:w="9591" w:type="dxa"/>
            <w:gridSpan w:val="8"/>
            <w:shd w:val="solid" w:color="FFFFFF" w:fill="auto"/>
          </w:tcPr>
          <w:p w14:paraId="2BDD82F5" w14:textId="77777777" w:rsidR="00B243A7" w:rsidRPr="00235394" w:rsidRDefault="00B243A7" w:rsidP="006E0696">
            <w:pPr>
              <w:pStyle w:val="TAL"/>
              <w:jc w:val="center"/>
              <w:rPr>
                <w:b/>
                <w:sz w:val="16"/>
              </w:rPr>
            </w:pPr>
            <w:r w:rsidRPr="00235394">
              <w:rPr>
                <w:b/>
              </w:rPr>
              <w:t>Change history</w:t>
            </w:r>
          </w:p>
        </w:tc>
      </w:tr>
      <w:tr w:rsidR="00B243A7" w:rsidRPr="00235394" w14:paraId="01130369" w14:textId="77777777" w:rsidTr="00253F01">
        <w:tc>
          <w:tcPr>
            <w:tcW w:w="802" w:type="dxa"/>
            <w:shd w:val="pct10" w:color="auto" w:fill="FFFFFF"/>
          </w:tcPr>
          <w:p w14:paraId="4F009750" w14:textId="77777777" w:rsidR="00B243A7" w:rsidRPr="00235394" w:rsidRDefault="00B243A7" w:rsidP="006E0696">
            <w:pPr>
              <w:pStyle w:val="TAL"/>
              <w:rPr>
                <w:b/>
                <w:sz w:val="16"/>
              </w:rPr>
            </w:pPr>
            <w:r w:rsidRPr="00235394">
              <w:rPr>
                <w:b/>
                <w:sz w:val="16"/>
              </w:rPr>
              <w:t>Date</w:t>
            </w:r>
          </w:p>
        </w:tc>
        <w:tc>
          <w:tcPr>
            <w:tcW w:w="1135" w:type="dxa"/>
            <w:shd w:val="pct10" w:color="auto" w:fill="FFFFFF"/>
          </w:tcPr>
          <w:p w14:paraId="64B9BCFD" w14:textId="77777777" w:rsidR="00B243A7" w:rsidRPr="00235394" w:rsidRDefault="00B243A7" w:rsidP="006E0696">
            <w:pPr>
              <w:pStyle w:val="TAL"/>
              <w:rPr>
                <w:b/>
                <w:sz w:val="16"/>
              </w:rPr>
            </w:pPr>
            <w:r>
              <w:rPr>
                <w:b/>
                <w:sz w:val="16"/>
              </w:rPr>
              <w:t>Meeting</w:t>
            </w:r>
          </w:p>
        </w:tc>
        <w:tc>
          <w:tcPr>
            <w:tcW w:w="992" w:type="dxa"/>
            <w:shd w:val="pct10" w:color="auto" w:fill="FFFFFF"/>
          </w:tcPr>
          <w:p w14:paraId="44942973" w14:textId="77777777" w:rsidR="00B243A7" w:rsidRPr="00235394" w:rsidRDefault="00B243A7" w:rsidP="006E0696">
            <w:pPr>
              <w:pStyle w:val="TAL"/>
              <w:rPr>
                <w:b/>
                <w:sz w:val="16"/>
              </w:rPr>
            </w:pPr>
            <w:r w:rsidRPr="00235394">
              <w:rPr>
                <w:b/>
                <w:sz w:val="16"/>
              </w:rPr>
              <w:t>TDoc</w:t>
            </w:r>
          </w:p>
        </w:tc>
        <w:tc>
          <w:tcPr>
            <w:tcW w:w="425" w:type="dxa"/>
            <w:shd w:val="pct10" w:color="auto" w:fill="FFFFFF"/>
          </w:tcPr>
          <w:p w14:paraId="0306FE11" w14:textId="77777777" w:rsidR="00B243A7" w:rsidRPr="00235394" w:rsidRDefault="00B243A7" w:rsidP="006E0696">
            <w:pPr>
              <w:pStyle w:val="TAL"/>
              <w:rPr>
                <w:b/>
                <w:sz w:val="16"/>
              </w:rPr>
            </w:pPr>
            <w:r w:rsidRPr="00235394">
              <w:rPr>
                <w:b/>
                <w:sz w:val="16"/>
              </w:rPr>
              <w:t>CR</w:t>
            </w:r>
          </w:p>
        </w:tc>
        <w:tc>
          <w:tcPr>
            <w:tcW w:w="426" w:type="dxa"/>
            <w:shd w:val="pct10" w:color="auto" w:fill="FFFFFF"/>
          </w:tcPr>
          <w:p w14:paraId="3E4D8B1F" w14:textId="77777777" w:rsidR="00B243A7" w:rsidRPr="00235394" w:rsidRDefault="00B243A7" w:rsidP="006E0696">
            <w:pPr>
              <w:pStyle w:val="TAL"/>
              <w:rPr>
                <w:b/>
                <w:sz w:val="16"/>
              </w:rPr>
            </w:pPr>
            <w:r w:rsidRPr="00235394">
              <w:rPr>
                <w:b/>
                <w:sz w:val="16"/>
              </w:rPr>
              <w:t>Rev</w:t>
            </w:r>
          </w:p>
        </w:tc>
        <w:tc>
          <w:tcPr>
            <w:tcW w:w="567" w:type="dxa"/>
            <w:shd w:val="pct10" w:color="auto" w:fill="FFFFFF"/>
          </w:tcPr>
          <w:p w14:paraId="3FDEFFE7" w14:textId="77777777" w:rsidR="00B243A7" w:rsidRPr="00235394" w:rsidRDefault="00B243A7" w:rsidP="006E0696">
            <w:pPr>
              <w:pStyle w:val="TAL"/>
              <w:rPr>
                <w:b/>
                <w:sz w:val="16"/>
              </w:rPr>
            </w:pPr>
            <w:r>
              <w:rPr>
                <w:b/>
                <w:sz w:val="16"/>
              </w:rPr>
              <w:t>Cat</w:t>
            </w:r>
          </w:p>
        </w:tc>
        <w:tc>
          <w:tcPr>
            <w:tcW w:w="4394" w:type="dxa"/>
            <w:shd w:val="pct10" w:color="auto" w:fill="FFFFFF"/>
          </w:tcPr>
          <w:p w14:paraId="690C1104" w14:textId="77777777" w:rsidR="00B243A7" w:rsidRPr="00235394" w:rsidRDefault="00B243A7" w:rsidP="006E0696">
            <w:pPr>
              <w:pStyle w:val="TAL"/>
              <w:rPr>
                <w:b/>
                <w:sz w:val="16"/>
              </w:rPr>
            </w:pPr>
            <w:r w:rsidRPr="00235394">
              <w:rPr>
                <w:b/>
                <w:sz w:val="16"/>
              </w:rPr>
              <w:t>Subject/Comment</w:t>
            </w:r>
          </w:p>
        </w:tc>
        <w:tc>
          <w:tcPr>
            <w:tcW w:w="850" w:type="dxa"/>
            <w:shd w:val="pct10" w:color="auto" w:fill="FFFFFF"/>
          </w:tcPr>
          <w:p w14:paraId="0EF5A6F7" w14:textId="77777777" w:rsidR="00B243A7" w:rsidRPr="00235394" w:rsidRDefault="00B243A7" w:rsidP="006E0696">
            <w:pPr>
              <w:pStyle w:val="TAL"/>
              <w:rPr>
                <w:b/>
                <w:sz w:val="16"/>
                <w:lang w:eastAsia="ko-KR"/>
              </w:rPr>
            </w:pPr>
            <w:r w:rsidRPr="00235394">
              <w:rPr>
                <w:b/>
                <w:sz w:val="16"/>
              </w:rPr>
              <w:t>New</w:t>
            </w:r>
            <w:r>
              <w:rPr>
                <w:b/>
                <w:sz w:val="16"/>
              </w:rPr>
              <w:t xml:space="preserve"> version</w:t>
            </w:r>
          </w:p>
        </w:tc>
      </w:tr>
      <w:tr w:rsidR="00B243A7" w:rsidRPr="006B0D02" w14:paraId="7CDED78E" w14:textId="77777777" w:rsidTr="00253F01">
        <w:tc>
          <w:tcPr>
            <w:tcW w:w="802" w:type="dxa"/>
            <w:shd w:val="solid" w:color="FFFFFF" w:fill="auto"/>
            <w:vAlign w:val="center"/>
          </w:tcPr>
          <w:p w14:paraId="51769707" w14:textId="77777777" w:rsidR="00B243A7" w:rsidRPr="006B0D02" w:rsidRDefault="00B243A7" w:rsidP="006E0696">
            <w:pPr>
              <w:pStyle w:val="TAC"/>
              <w:rPr>
                <w:sz w:val="16"/>
                <w:szCs w:val="16"/>
                <w:lang w:eastAsia="ko-KR"/>
              </w:rPr>
            </w:pPr>
            <w:r>
              <w:rPr>
                <w:rFonts w:hint="eastAsia"/>
                <w:sz w:val="16"/>
                <w:szCs w:val="16"/>
                <w:lang w:eastAsia="ko-KR"/>
              </w:rPr>
              <w:t>2020-08</w:t>
            </w:r>
          </w:p>
        </w:tc>
        <w:tc>
          <w:tcPr>
            <w:tcW w:w="1135" w:type="dxa"/>
            <w:shd w:val="solid" w:color="FFFFFF" w:fill="auto"/>
            <w:vAlign w:val="center"/>
          </w:tcPr>
          <w:p w14:paraId="4D8CD71D" w14:textId="4BB20351" w:rsidR="00B243A7" w:rsidRPr="006B0D02" w:rsidRDefault="00B243A7" w:rsidP="006E0696">
            <w:pPr>
              <w:pStyle w:val="TAC"/>
              <w:rPr>
                <w:sz w:val="16"/>
                <w:szCs w:val="16"/>
                <w:lang w:eastAsia="ko-KR"/>
              </w:rPr>
            </w:pPr>
            <w:r>
              <w:rPr>
                <w:rFonts w:hint="eastAsia"/>
                <w:sz w:val="16"/>
                <w:szCs w:val="16"/>
                <w:lang w:eastAsia="ko-KR"/>
              </w:rPr>
              <w:t>RAN4#96</w:t>
            </w:r>
            <w:r>
              <w:rPr>
                <w:sz w:val="16"/>
                <w:szCs w:val="16"/>
                <w:lang w:eastAsia="ko-KR"/>
              </w:rPr>
              <w:t>e</w:t>
            </w:r>
          </w:p>
        </w:tc>
        <w:tc>
          <w:tcPr>
            <w:tcW w:w="992" w:type="dxa"/>
            <w:shd w:val="solid" w:color="FFFFFF" w:fill="auto"/>
            <w:vAlign w:val="center"/>
          </w:tcPr>
          <w:p w14:paraId="2F25443C" w14:textId="77777777" w:rsidR="00B243A7" w:rsidRPr="006B0D02" w:rsidRDefault="00B243A7" w:rsidP="006E0696">
            <w:pPr>
              <w:pStyle w:val="TAC"/>
              <w:rPr>
                <w:sz w:val="16"/>
                <w:szCs w:val="16"/>
                <w:lang w:eastAsia="ko-KR"/>
              </w:rPr>
            </w:pPr>
            <w:r>
              <w:rPr>
                <w:rFonts w:hint="eastAsia"/>
                <w:sz w:val="16"/>
                <w:szCs w:val="16"/>
                <w:lang w:eastAsia="ko-KR"/>
              </w:rPr>
              <w:t>R4-20</w:t>
            </w:r>
            <w:r>
              <w:rPr>
                <w:sz w:val="16"/>
                <w:szCs w:val="16"/>
                <w:lang w:eastAsia="ko-KR"/>
              </w:rPr>
              <w:t>10091</w:t>
            </w:r>
          </w:p>
        </w:tc>
        <w:tc>
          <w:tcPr>
            <w:tcW w:w="425" w:type="dxa"/>
            <w:shd w:val="solid" w:color="FFFFFF" w:fill="auto"/>
            <w:vAlign w:val="center"/>
          </w:tcPr>
          <w:p w14:paraId="43B77D53" w14:textId="77777777" w:rsidR="00B243A7" w:rsidRPr="006B0D02" w:rsidRDefault="00B243A7" w:rsidP="002F76B3">
            <w:pPr>
              <w:pStyle w:val="TAC"/>
            </w:pPr>
          </w:p>
        </w:tc>
        <w:tc>
          <w:tcPr>
            <w:tcW w:w="426" w:type="dxa"/>
            <w:shd w:val="solid" w:color="FFFFFF" w:fill="auto"/>
            <w:vAlign w:val="center"/>
          </w:tcPr>
          <w:p w14:paraId="714FB696" w14:textId="77777777" w:rsidR="00B243A7" w:rsidRPr="006B0D02" w:rsidRDefault="00B243A7" w:rsidP="002F76B3">
            <w:pPr>
              <w:pStyle w:val="TAC"/>
            </w:pPr>
          </w:p>
        </w:tc>
        <w:tc>
          <w:tcPr>
            <w:tcW w:w="567" w:type="dxa"/>
            <w:shd w:val="solid" w:color="FFFFFF" w:fill="auto"/>
            <w:vAlign w:val="center"/>
          </w:tcPr>
          <w:p w14:paraId="1A1C85BE" w14:textId="77777777" w:rsidR="00B243A7" w:rsidRPr="006B0D02" w:rsidRDefault="00B243A7" w:rsidP="002F76B3">
            <w:pPr>
              <w:pStyle w:val="TAC"/>
            </w:pPr>
          </w:p>
        </w:tc>
        <w:tc>
          <w:tcPr>
            <w:tcW w:w="4394" w:type="dxa"/>
            <w:shd w:val="solid" w:color="FFFFFF" w:fill="auto"/>
            <w:vAlign w:val="center"/>
          </w:tcPr>
          <w:p w14:paraId="53437734" w14:textId="77777777" w:rsidR="00B243A7" w:rsidRPr="006B0D02" w:rsidRDefault="00B243A7" w:rsidP="006E0696">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850" w:type="dxa"/>
            <w:shd w:val="solid" w:color="FFFFFF" w:fill="auto"/>
            <w:vAlign w:val="center"/>
          </w:tcPr>
          <w:p w14:paraId="5E40F409" w14:textId="77777777" w:rsidR="00B243A7" w:rsidRPr="002D1660" w:rsidRDefault="00B243A7" w:rsidP="006E0696">
            <w:pPr>
              <w:pStyle w:val="TAC"/>
              <w:rPr>
                <w:sz w:val="16"/>
                <w:szCs w:val="16"/>
                <w:lang w:eastAsia="ko-KR"/>
              </w:rPr>
            </w:pPr>
            <w:r>
              <w:rPr>
                <w:rFonts w:hint="eastAsia"/>
                <w:sz w:val="16"/>
                <w:szCs w:val="16"/>
                <w:lang w:eastAsia="ko-KR"/>
              </w:rPr>
              <w:t>0.0.1</w:t>
            </w:r>
          </w:p>
        </w:tc>
      </w:tr>
      <w:tr w:rsidR="00B243A7" w:rsidRPr="006B0D02" w14:paraId="1D00C834" w14:textId="77777777" w:rsidTr="00253F01">
        <w:tc>
          <w:tcPr>
            <w:tcW w:w="802" w:type="dxa"/>
            <w:shd w:val="solid" w:color="FFFFFF" w:fill="auto"/>
            <w:vAlign w:val="center"/>
          </w:tcPr>
          <w:p w14:paraId="0C005E12" w14:textId="77777777" w:rsidR="00B243A7" w:rsidRPr="006B0D02" w:rsidRDefault="00B243A7" w:rsidP="006E0696">
            <w:pPr>
              <w:pStyle w:val="TAC"/>
              <w:rPr>
                <w:sz w:val="16"/>
                <w:szCs w:val="16"/>
                <w:lang w:eastAsia="ko-KR"/>
              </w:rPr>
            </w:pPr>
            <w:r>
              <w:rPr>
                <w:rFonts w:hint="eastAsia"/>
                <w:sz w:val="16"/>
                <w:szCs w:val="16"/>
                <w:lang w:eastAsia="ko-KR"/>
              </w:rPr>
              <w:t>2020-08</w:t>
            </w:r>
          </w:p>
        </w:tc>
        <w:tc>
          <w:tcPr>
            <w:tcW w:w="1135" w:type="dxa"/>
            <w:shd w:val="solid" w:color="FFFFFF" w:fill="auto"/>
            <w:vAlign w:val="center"/>
          </w:tcPr>
          <w:p w14:paraId="05259935" w14:textId="7A800EDD" w:rsidR="00B243A7" w:rsidRPr="006B0D02" w:rsidRDefault="00B243A7" w:rsidP="006E0696">
            <w:pPr>
              <w:pStyle w:val="TAC"/>
              <w:rPr>
                <w:sz w:val="16"/>
                <w:szCs w:val="16"/>
                <w:lang w:eastAsia="ko-KR"/>
              </w:rPr>
            </w:pPr>
            <w:r>
              <w:rPr>
                <w:rFonts w:hint="eastAsia"/>
                <w:sz w:val="16"/>
                <w:szCs w:val="16"/>
                <w:lang w:eastAsia="ko-KR"/>
              </w:rPr>
              <w:t>RAN4#96</w:t>
            </w:r>
            <w:r>
              <w:rPr>
                <w:sz w:val="16"/>
                <w:szCs w:val="16"/>
                <w:lang w:eastAsia="ko-KR"/>
              </w:rPr>
              <w:t>e</w:t>
            </w:r>
          </w:p>
        </w:tc>
        <w:tc>
          <w:tcPr>
            <w:tcW w:w="992" w:type="dxa"/>
            <w:shd w:val="solid" w:color="FFFFFF" w:fill="auto"/>
            <w:vAlign w:val="center"/>
          </w:tcPr>
          <w:p w14:paraId="0E73305E" w14:textId="77777777" w:rsidR="00B243A7" w:rsidRPr="006B0D02" w:rsidRDefault="00B243A7" w:rsidP="006E0696">
            <w:pPr>
              <w:pStyle w:val="TAC"/>
              <w:rPr>
                <w:sz w:val="16"/>
                <w:szCs w:val="16"/>
                <w:lang w:eastAsia="ko-KR"/>
              </w:rPr>
            </w:pPr>
            <w:r>
              <w:rPr>
                <w:rFonts w:hint="eastAsia"/>
                <w:sz w:val="16"/>
                <w:szCs w:val="16"/>
                <w:lang w:eastAsia="ko-KR"/>
              </w:rPr>
              <w:t>R4-2011894</w:t>
            </w:r>
          </w:p>
        </w:tc>
        <w:tc>
          <w:tcPr>
            <w:tcW w:w="425" w:type="dxa"/>
            <w:shd w:val="solid" w:color="FFFFFF" w:fill="auto"/>
            <w:vAlign w:val="center"/>
          </w:tcPr>
          <w:p w14:paraId="74133CC5" w14:textId="77777777" w:rsidR="00B243A7" w:rsidRPr="006B0D02" w:rsidRDefault="00B243A7" w:rsidP="002F76B3">
            <w:pPr>
              <w:pStyle w:val="TAC"/>
            </w:pPr>
          </w:p>
        </w:tc>
        <w:tc>
          <w:tcPr>
            <w:tcW w:w="426" w:type="dxa"/>
            <w:shd w:val="solid" w:color="FFFFFF" w:fill="auto"/>
            <w:vAlign w:val="center"/>
          </w:tcPr>
          <w:p w14:paraId="210F3B5E" w14:textId="77777777" w:rsidR="00B243A7" w:rsidRPr="006B0D02" w:rsidRDefault="00B243A7" w:rsidP="002F76B3">
            <w:pPr>
              <w:pStyle w:val="TAC"/>
            </w:pPr>
          </w:p>
        </w:tc>
        <w:tc>
          <w:tcPr>
            <w:tcW w:w="567" w:type="dxa"/>
            <w:shd w:val="solid" w:color="FFFFFF" w:fill="auto"/>
            <w:vAlign w:val="center"/>
          </w:tcPr>
          <w:p w14:paraId="60654AE8" w14:textId="77777777" w:rsidR="00B243A7" w:rsidRPr="006B0D02" w:rsidRDefault="00B243A7" w:rsidP="002F76B3">
            <w:pPr>
              <w:pStyle w:val="TAC"/>
            </w:pPr>
          </w:p>
        </w:tc>
        <w:tc>
          <w:tcPr>
            <w:tcW w:w="4394" w:type="dxa"/>
            <w:shd w:val="solid" w:color="FFFFFF" w:fill="auto"/>
            <w:vAlign w:val="center"/>
          </w:tcPr>
          <w:p w14:paraId="28F7843E" w14:textId="77777777" w:rsidR="00B243A7" w:rsidRPr="006B0D02" w:rsidRDefault="00B243A7" w:rsidP="006E0696">
            <w:pPr>
              <w:pStyle w:val="TAL"/>
              <w:rPr>
                <w:sz w:val="16"/>
                <w:szCs w:val="16"/>
                <w:lang w:eastAsia="ko-KR"/>
              </w:rPr>
            </w:pPr>
            <w:r>
              <w:rPr>
                <w:sz w:val="16"/>
                <w:szCs w:val="16"/>
                <w:lang w:eastAsia="ko-KR"/>
              </w:rPr>
              <w:t>TR 36.717-03-02 v0.1.0 for LTE-A inter-band CA for x bands (x=3,4,5) DL with 2 bands UL in Rel-17</w:t>
            </w:r>
          </w:p>
        </w:tc>
        <w:tc>
          <w:tcPr>
            <w:tcW w:w="850" w:type="dxa"/>
            <w:shd w:val="solid" w:color="FFFFFF" w:fill="auto"/>
            <w:vAlign w:val="center"/>
          </w:tcPr>
          <w:p w14:paraId="3A990FD2" w14:textId="77777777" w:rsidR="00B243A7" w:rsidRPr="00AE6D32" w:rsidRDefault="00B243A7" w:rsidP="006E0696">
            <w:pPr>
              <w:pStyle w:val="TAC"/>
              <w:rPr>
                <w:sz w:val="16"/>
                <w:szCs w:val="16"/>
              </w:rPr>
            </w:pPr>
            <w:r>
              <w:rPr>
                <w:rFonts w:hint="eastAsia"/>
                <w:sz w:val="16"/>
                <w:szCs w:val="16"/>
                <w:lang w:eastAsia="ko-KR"/>
              </w:rPr>
              <w:t>0.1.0</w:t>
            </w:r>
          </w:p>
        </w:tc>
      </w:tr>
      <w:tr w:rsidR="00B243A7" w:rsidRPr="006B0D02" w14:paraId="38353D7C" w14:textId="77777777" w:rsidTr="00253F01">
        <w:tc>
          <w:tcPr>
            <w:tcW w:w="802" w:type="dxa"/>
            <w:shd w:val="solid" w:color="FFFFFF" w:fill="auto"/>
          </w:tcPr>
          <w:p w14:paraId="420D2F5C" w14:textId="77777777" w:rsidR="00B243A7" w:rsidRPr="006B0D02" w:rsidRDefault="00B243A7" w:rsidP="006E0696">
            <w:pPr>
              <w:pStyle w:val="TAC"/>
              <w:rPr>
                <w:sz w:val="16"/>
                <w:szCs w:val="16"/>
                <w:lang w:eastAsia="ko-KR"/>
              </w:rPr>
            </w:pPr>
            <w:r>
              <w:rPr>
                <w:rFonts w:hint="eastAsia"/>
                <w:sz w:val="16"/>
                <w:szCs w:val="16"/>
                <w:lang w:eastAsia="ko-KR"/>
              </w:rPr>
              <w:t>2021-02</w:t>
            </w:r>
          </w:p>
        </w:tc>
        <w:tc>
          <w:tcPr>
            <w:tcW w:w="1135" w:type="dxa"/>
            <w:shd w:val="solid" w:color="FFFFFF" w:fill="auto"/>
            <w:vAlign w:val="center"/>
          </w:tcPr>
          <w:p w14:paraId="0EDEA64E" w14:textId="04956D88" w:rsidR="00B243A7" w:rsidRPr="006B0D02" w:rsidRDefault="00B243A7" w:rsidP="006E0696">
            <w:pPr>
              <w:pStyle w:val="TAC"/>
              <w:rPr>
                <w:sz w:val="16"/>
                <w:szCs w:val="16"/>
              </w:rPr>
            </w:pPr>
            <w:r>
              <w:rPr>
                <w:rFonts w:hint="eastAsia"/>
                <w:sz w:val="16"/>
                <w:szCs w:val="16"/>
                <w:lang w:eastAsia="ko-KR"/>
              </w:rPr>
              <w:t>RAN4#98</w:t>
            </w:r>
            <w:r>
              <w:rPr>
                <w:sz w:val="16"/>
                <w:szCs w:val="16"/>
                <w:lang w:eastAsia="ko-KR"/>
              </w:rPr>
              <w:t>e</w:t>
            </w:r>
          </w:p>
        </w:tc>
        <w:tc>
          <w:tcPr>
            <w:tcW w:w="992" w:type="dxa"/>
            <w:shd w:val="solid" w:color="FFFFFF" w:fill="auto"/>
            <w:vAlign w:val="center"/>
          </w:tcPr>
          <w:p w14:paraId="0E9EB590" w14:textId="77777777" w:rsidR="00B243A7" w:rsidRPr="006B0D02" w:rsidRDefault="00B243A7" w:rsidP="006E0696">
            <w:pPr>
              <w:pStyle w:val="TAC"/>
              <w:rPr>
                <w:sz w:val="16"/>
                <w:szCs w:val="16"/>
              </w:rPr>
            </w:pPr>
            <w:r>
              <w:rPr>
                <w:rFonts w:hint="eastAsia"/>
                <w:sz w:val="16"/>
                <w:szCs w:val="16"/>
                <w:lang w:eastAsia="ko-KR"/>
              </w:rPr>
              <w:t>R4-2</w:t>
            </w:r>
            <w:r>
              <w:rPr>
                <w:sz w:val="16"/>
                <w:szCs w:val="16"/>
                <w:lang w:eastAsia="ko-KR"/>
              </w:rPr>
              <w:t>100265</w:t>
            </w:r>
          </w:p>
        </w:tc>
        <w:tc>
          <w:tcPr>
            <w:tcW w:w="425" w:type="dxa"/>
            <w:shd w:val="solid" w:color="FFFFFF" w:fill="auto"/>
          </w:tcPr>
          <w:p w14:paraId="79A803C4" w14:textId="77777777" w:rsidR="00B243A7" w:rsidRPr="006B0D02" w:rsidRDefault="00B243A7" w:rsidP="002F76B3">
            <w:pPr>
              <w:pStyle w:val="TAC"/>
            </w:pPr>
          </w:p>
        </w:tc>
        <w:tc>
          <w:tcPr>
            <w:tcW w:w="426" w:type="dxa"/>
            <w:shd w:val="solid" w:color="FFFFFF" w:fill="auto"/>
          </w:tcPr>
          <w:p w14:paraId="3DA567B8" w14:textId="77777777" w:rsidR="00B243A7" w:rsidRPr="006B0D02" w:rsidRDefault="00B243A7" w:rsidP="002F76B3">
            <w:pPr>
              <w:pStyle w:val="TAC"/>
            </w:pPr>
          </w:p>
        </w:tc>
        <w:tc>
          <w:tcPr>
            <w:tcW w:w="567" w:type="dxa"/>
            <w:shd w:val="solid" w:color="FFFFFF" w:fill="auto"/>
          </w:tcPr>
          <w:p w14:paraId="0D88DEE1" w14:textId="77777777" w:rsidR="00B243A7" w:rsidRPr="006B0D02" w:rsidRDefault="00B243A7" w:rsidP="002F76B3">
            <w:pPr>
              <w:pStyle w:val="TAC"/>
            </w:pPr>
          </w:p>
        </w:tc>
        <w:tc>
          <w:tcPr>
            <w:tcW w:w="4394" w:type="dxa"/>
            <w:shd w:val="solid" w:color="FFFFFF" w:fill="auto"/>
            <w:vAlign w:val="center"/>
          </w:tcPr>
          <w:p w14:paraId="56DB19D4" w14:textId="7DCBA3C8" w:rsidR="00B243A7" w:rsidRPr="006B0D02" w:rsidRDefault="00B243A7">
            <w:pPr>
              <w:pStyle w:val="TAL"/>
              <w:rPr>
                <w:sz w:val="16"/>
                <w:szCs w:val="16"/>
              </w:rPr>
            </w:pPr>
            <w:r>
              <w:rPr>
                <w:sz w:val="16"/>
                <w:szCs w:val="16"/>
                <w:lang w:eastAsia="ko-KR"/>
              </w:rPr>
              <w:t>TR 36.717-03-02 v0.2.0 for LTE-A inter-band CA for x bands (x=3,4,5) DL with 2 bands UL in Rel-17</w:t>
            </w:r>
            <w:r w:rsidR="009C2E2B">
              <w:rPr>
                <w:sz w:val="16"/>
                <w:szCs w:val="16"/>
                <w:lang w:eastAsia="ko-KR"/>
              </w:rPr>
              <w:t xml:space="preserve"> / Include all approved TPs in RAN4#98e</w:t>
            </w:r>
          </w:p>
        </w:tc>
        <w:tc>
          <w:tcPr>
            <w:tcW w:w="850" w:type="dxa"/>
            <w:shd w:val="solid" w:color="FFFFFF" w:fill="auto"/>
            <w:vAlign w:val="center"/>
          </w:tcPr>
          <w:p w14:paraId="2E7ACDC8" w14:textId="77777777" w:rsidR="00B243A7" w:rsidRPr="007D6048" w:rsidRDefault="00B243A7" w:rsidP="006E0696">
            <w:pPr>
              <w:pStyle w:val="TAC"/>
              <w:rPr>
                <w:sz w:val="16"/>
                <w:szCs w:val="16"/>
              </w:rPr>
            </w:pPr>
            <w:r>
              <w:rPr>
                <w:rFonts w:hint="eastAsia"/>
                <w:sz w:val="16"/>
                <w:szCs w:val="16"/>
                <w:lang w:eastAsia="ko-KR"/>
              </w:rPr>
              <w:t>0.2.0</w:t>
            </w:r>
          </w:p>
        </w:tc>
      </w:tr>
      <w:tr w:rsidR="00B243A7" w:rsidRPr="006B0D02" w14:paraId="55EC977E" w14:textId="77777777" w:rsidTr="00253F01">
        <w:tc>
          <w:tcPr>
            <w:tcW w:w="802" w:type="dxa"/>
            <w:shd w:val="solid" w:color="FFFFFF" w:fill="auto"/>
          </w:tcPr>
          <w:p w14:paraId="14A09CED" w14:textId="77777777" w:rsidR="00B243A7" w:rsidRPr="006B0D02" w:rsidRDefault="00B243A7" w:rsidP="006E0696">
            <w:pPr>
              <w:pStyle w:val="TAC"/>
              <w:rPr>
                <w:sz w:val="16"/>
                <w:szCs w:val="16"/>
                <w:lang w:eastAsia="ko-KR"/>
              </w:rPr>
            </w:pPr>
            <w:r>
              <w:rPr>
                <w:rFonts w:hint="eastAsia"/>
                <w:sz w:val="16"/>
                <w:szCs w:val="16"/>
                <w:lang w:eastAsia="ko-KR"/>
              </w:rPr>
              <w:t>2021-04</w:t>
            </w:r>
          </w:p>
        </w:tc>
        <w:tc>
          <w:tcPr>
            <w:tcW w:w="1135" w:type="dxa"/>
            <w:shd w:val="solid" w:color="FFFFFF" w:fill="auto"/>
          </w:tcPr>
          <w:p w14:paraId="70B0DB67" w14:textId="51BA3DF5" w:rsidR="00B243A7" w:rsidRPr="006B0D02" w:rsidRDefault="00B243A7" w:rsidP="006E0696">
            <w:pPr>
              <w:pStyle w:val="TAC"/>
              <w:rPr>
                <w:sz w:val="16"/>
                <w:szCs w:val="16"/>
                <w:lang w:eastAsia="ko-KR"/>
              </w:rPr>
            </w:pPr>
            <w:r>
              <w:rPr>
                <w:rFonts w:hint="eastAsia"/>
                <w:sz w:val="16"/>
                <w:szCs w:val="16"/>
                <w:lang w:eastAsia="ko-KR"/>
              </w:rPr>
              <w:t>RAN4#98</w:t>
            </w:r>
            <w:r w:rsidR="003C4870">
              <w:rPr>
                <w:sz w:val="16"/>
                <w:szCs w:val="16"/>
                <w:lang w:eastAsia="ko-KR"/>
              </w:rPr>
              <w:t>bis</w:t>
            </w:r>
            <w:r>
              <w:rPr>
                <w:rFonts w:hint="eastAsia"/>
                <w:sz w:val="16"/>
                <w:szCs w:val="16"/>
                <w:lang w:eastAsia="ko-KR"/>
              </w:rPr>
              <w:t>-e</w:t>
            </w:r>
          </w:p>
        </w:tc>
        <w:tc>
          <w:tcPr>
            <w:tcW w:w="992" w:type="dxa"/>
            <w:shd w:val="solid" w:color="FFFFFF" w:fill="auto"/>
          </w:tcPr>
          <w:p w14:paraId="4BDDFE2C" w14:textId="77777777" w:rsidR="00B243A7" w:rsidRPr="006B0D02" w:rsidRDefault="00B243A7" w:rsidP="006E0696">
            <w:pPr>
              <w:pStyle w:val="TAC"/>
              <w:rPr>
                <w:sz w:val="16"/>
                <w:szCs w:val="16"/>
                <w:lang w:eastAsia="ko-KR"/>
              </w:rPr>
            </w:pPr>
            <w:r>
              <w:rPr>
                <w:rFonts w:hint="eastAsia"/>
                <w:sz w:val="16"/>
                <w:szCs w:val="16"/>
                <w:lang w:eastAsia="ko-KR"/>
              </w:rPr>
              <w:t>R4-2104962</w:t>
            </w:r>
          </w:p>
        </w:tc>
        <w:tc>
          <w:tcPr>
            <w:tcW w:w="425" w:type="dxa"/>
            <w:shd w:val="solid" w:color="FFFFFF" w:fill="auto"/>
          </w:tcPr>
          <w:p w14:paraId="1E6CAC49" w14:textId="77777777" w:rsidR="00B243A7" w:rsidRPr="006B0D02" w:rsidRDefault="00B243A7" w:rsidP="002F76B3">
            <w:pPr>
              <w:pStyle w:val="TAC"/>
            </w:pPr>
          </w:p>
        </w:tc>
        <w:tc>
          <w:tcPr>
            <w:tcW w:w="426" w:type="dxa"/>
            <w:shd w:val="solid" w:color="FFFFFF" w:fill="auto"/>
          </w:tcPr>
          <w:p w14:paraId="4A1A3F3D" w14:textId="77777777" w:rsidR="00B243A7" w:rsidRPr="006B0D02" w:rsidRDefault="00B243A7" w:rsidP="002F76B3">
            <w:pPr>
              <w:pStyle w:val="TAC"/>
            </w:pPr>
          </w:p>
        </w:tc>
        <w:tc>
          <w:tcPr>
            <w:tcW w:w="567" w:type="dxa"/>
            <w:shd w:val="solid" w:color="FFFFFF" w:fill="auto"/>
          </w:tcPr>
          <w:p w14:paraId="6BF8F561" w14:textId="77777777" w:rsidR="00B243A7" w:rsidRPr="006B0D02" w:rsidRDefault="00B243A7" w:rsidP="002F76B3">
            <w:pPr>
              <w:pStyle w:val="TAC"/>
            </w:pPr>
          </w:p>
        </w:tc>
        <w:tc>
          <w:tcPr>
            <w:tcW w:w="4394" w:type="dxa"/>
            <w:shd w:val="solid" w:color="FFFFFF" w:fill="auto"/>
            <w:vAlign w:val="center"/>
          </w:tcPr>
          <w:p w14:paraId="48EA6B7F" w14:textId="55D23F1A" w:rsidR="00B243A7" w:rsidRPr="006B0D02" w:rsidRDefault="00B243A7">
            <w:pPr>
              <w:pStyle w:val="TAL"/>
              <w:rPr>
                <w:sz w:val="16"/>
                <w:szCs w:val="16"/>
              </w:rPr>
            </w:pPr>
            <w:r>
              <w:rPr>
                <w:sz w:val="16"/>
                <w:szCs w:val="16"/>
                <w:lang w:eastAsia="ko-KR"/>
              </w:rPr>
              <w:t>TR 36.717-03-02 v0.3.0 for LTE-A inter-band CA for x bands (x=3,4,5) DL with 2 bands UL in Rel-17</w:t>
            </w:r>
            <w:r w:rsidR="009C2E2B">
              <w:rPr>
                <w:sz w:val="16"/>
                <w:szCs w:val="16"/>
                <w:lang w:eastAsia="ko-KR"/>
              </w:rPr>
              <w:t xml:space="preserve"> / Include all approved TPs in RAN4#98bis-e</w:t>
            </w:r>
          </w:p>
        </w:tc>
        <w:tc>
          <w:tcPr>
            <w:tcW w:w="850" w:type="dxa"/>
            <w:shd w:val="solid" w:color="FFFFFF" w:fill="auto"/>
            <w:vAlign w:val="center"/>
          </w:tcPr>
          <w:p w14:paraId="642AB848" w14:textId="77777777" w:rsidR="00B243A7" w:rsidRPr="007D6048" w:rsidRDefault="00B243A7" w:rsidP="006E0696">
            <w:pPr>
              <w:pStyle w:val="TAC"/>
              <w:rPr>
                <w:sz w:val="16"/>
                <w:szCs w:val="16"/>
              </w:rPr>
            </w:pPr>
            <w:r>
              <w:rPr>
                <w:rFonts w:hint="eastAsia"/>
                <w:sz w:val="16"/>
                <w:szCs w:val="16"/>
                <w:lang w:eastAsia="ko-KR"/>
              </w:rPr>
              <w:t>0.</w:t>
            </w:r>
            <w:r>
              <w:rPr>
                <w:sz w:val="16"/>
                <w:szCs w:val="16"/>
                <w:lang w:eastAsia="ko-KR"/>
              </w:rPr>
              <w:t>3</w:t>
            </w:r>
            <w:r>
              <w:rPr>
                <w:rFonts w:hint="eastAsia"/>
                <w:sz w:val="16"/>
                <w:szCs w:val="16"/>
                <w:lang w:eastAsia="ko-KR"/>
              </w:rPr>
              <w:t>.0</w:t>
            </w:r>
          </w:p>
        </w:tc>
      </w:tr>
      <w:tr w:rsidR="00B243A7" w:rsidRPr="006B0D02" w14:paraId="384196EF" w14:textId="77777777" w:rsidTr="00253F01">
        <w:tc>
          <w:tcPr>
            <w:tcW w:w="802" w:type="dxa"/>
            <w:shd w:val="solid" w:color="FFFFFF" w:fill="auto"/>
          </w:tcPr>
          <w:p w14:paraId="19A537B6" w14:textId="77777777" w:rsidR="00B243A7" w:rsidRPr="006B0D02" w:rsidRDefault="00B243A7" w:rsidP="006E0696">
            <w:pPr>
              <w:pStyle w:val="TAC"/>
              <w:rPr>
                <w:sz w:val="16"/>
                <w:szCs w:val="16"/>
                <w:lang w:eastAsia="ko-KR"/>
              </w:rPr>
            </w:pPr>
            <w:r>
              <w:rPr>
                <w:rFonts w:hint="eastAsia"/>
                <w:sz w:val="16"/>
                <w:szCs w:val="16"/>
                <w:lang w:eastAsia="ko-KR"/>
              </w:rPr>
              <w:t>2021-08</w:t>
            </w:r>
          </w:p>
        </w:tc>
        <w:tc>
          <w:tcPr>
            <w:tcW w:w="1135" w:type="dxa"/>
            <w:shd w:val="solid" w:color="FFFFFF" w:fill="auto"/>
          </w:tcPr>
          <w:p w14:paraId="7256ED9F" w14:textId="559A00AB" w:rsidR="00B243A7" w:rsidRPr="006B0D02" w:rsidRDefault="00B243A7" w:rsidP="006E0696">
            <w:pPr>
              <w:pStyle w:val="TAC"/>
              <w:rPr>
                <w:sz w:val="16"/>
                <w:szCs w:val="16"/>
              </w:rPr>
            </w:pPr>
            <w:r>
              <w:rPr>
                <w:rFonts w:hint="eastAsia"/>
                <w:sz w:val="16"/>
                <w:szCs w:val="16"/>
                <w:lang w:eastAsia="ko-KR"/>
              </w:rPr>
              <w:t>RAN4#100-e</w:t>
            </w:r>
          </w:p>
        </w:tc>
        <w:tc>
          <w:tcPr>
            <w:tcW w:w="992" w:type="dxa"/>
            <w:shd w:val="solid" w:color="FFFFFF" w:fill="auto"/>
          </w:tcPr>
          <w:p w14:paraId="0BE6E8EC" w14:textId="77777777" w:rsidR="00B243A7" w:rsidRDefault="00B243A7" w:rsidP="006E0696">
            <w:pPr>
              <w:pStyle w:val="TAC"/>
              <w:rPr>
                <w:sz w:val="16"/>
                <w:szCs w:val="16"/>
                <w:lang w:eastAsia="ko-KR"/>
              </w:rPr>
            </w:pPr>
            <w:r>
              <w:rPr>
                <w:rFonts w:hint="eastAsia"/>
                <w:sz w:val="16"/>
                <w:szCs w:val="16"/>
                <w:lang w:eastAsia="ko-KR"/>
              </w:rPr>
              <w:t>R4-2112711</w:t>
            </w:r>
          </w:p>
        </w:tc>
        <w:tc>
          <w:tcPr>
            <w:tcW w:w="425" w:type="dxa"/>
            <w:shd w:val="solid" w:color="FFFFFF" w:fill="auto"/>
          </w:tcPr>
          <w:p w14:paraId="34825876" w14:textId="77777777" w:rsidR="00B243A7" w:rsidRPr="006B0D02" w:rsidRDefault="00B243A7" w:rsidP="002F76B3">
            <w:pPr>
              <w:pStyle w:val="TAC"/>
            </w:pPr>
          </w:p>
        </w:tc>
        <w:tc>
          <w:tcPr>
            <w:tcW w:w="426" w:type="dxa"/>
            <w:shd w:val="solid" w:color="FFFFFF" w:fill="auto"/>
          </w:tcPr>
          <w:p w14:paraId="07887F96" w14:textId="77777777" w:rsidR="00B243A7" w:rsidRPr="006B0D02" w:rsidRDefault="00B243A7" w:rsidP="002F76B3">
            <w:pPr>
              <w:pStyle w:val="TAC"/>
            </w:pPr>
          </w:p>
        </w:tc>
        <w:tc>
          <w:tcPr>
            <w:tcW w:w="567" w:type="dxa"/>
            <w:shd w:val="solid" w:color="FFFFFF" w:fill="auto"/>
          </w:tcPr>
          <w:p w14:paraId="1A93535E" w14:textId="77777777" w:rsidR="00B243A7" w:rsidRPr="006B0D02" w:rsidRDefault="00B243A7" w:rsidP="002F76B3">
            <w:pPr>
              <w:pStyle w:val="TAC"/>
            </w:pPr>
          </w:p>
        </w:tc>
        <w:tc>
          <w:tcPr>
            <w:tcW w:w="4394" w:type="dxa"/>
            <w:shd w:val="solid" w:color="FFFFFF" w:fill="auto"/>
          </w:tcPr>
          <w:p w14:paraId="20F207A1" w14:textId="7530379C" w:rsidR="00B243A7" w:rsidRPr="005A3798" w:rsidRDefault="00B243A7">
            <w:pPr>
              <w:pStyle w:val="TAC"/>
              <w:jc w:val="left"/>
              <w:rPr>
                <w:sz w:val="16"/>
                <w:szCs w:val="16"/>
                <w:lang w:eastAsia="ko-KR"/>
              </w:rPr>
            </w:pPr>
            <w:r>
              <w:rPr>
                <w:sz w:val="16"/>
                <w:szCs w:val="16"/>
                <w:lang w:eastAsia="ko-KR"/>
              </w:rPr>
              <w:t>TR 36.717-03-02 v0.4.0 for LTE-A inter-band CA for x bands (x=3,4,5) DL with 2 bands UL in Rel-17</w:t>
            </w:r>
            <w:r w:rsidR="009C2E2B">
              <w:rPr>
                <w:sz w:val="16"/>
                <w:szCs w:val="16"/>
                <w:lang w:eastAsia="ko-KR"/>
              </w:rPr>
              <w:t xml:space="preserve"> / Include all approved TPs in RAN4#100-e</w:t>
            </w:r>
          </w:p>
        </w:tc>
        <w:tc>
          <w:tcPr>
            <w:tcW w:w="850" w:type="dxa"/>
            <w:shd w:val="solid" w:color="FFFFFF" w:fill="auto"/>
          </w:tcPr>
          <w:p w14:paraId="001B7419" w14:textId="77777777" w:rsidR="00B243A7" w:rsidRPr="00313353" w:rsidRDefault="00B243A7" w:rsidP="006E0696">
            <w:pPr>
              <w:pStyle w:val="TAC"/>
              <w:rPr>
                <w:sz w:val="16"/>
                <w:szCs w:val="16"/>
              </w:rPr>
            </w:pPr>
            <w:r>
              <w:rPr>
                <w:rFonts w:hint="eastAsia"/>
                <w:sz w:val="16"/>
                <w:szCs w:val="16"/>
                <w:lang w:eastAsia="ko-KR"/>
              </w:rPr>
              <w:t>0.4.0</w:t>
            </w:r>
          </w:p>
        </w:tc>
      </w:tr>
      <w:tr w:rsidR="00B243A7" w:rsidRPr="006B0D02" w14:paraId="76B9FBAA" w14:textId="77777777" w:rsidTr="00253F01">
        <w:tc>
          <w:tcPr>
            <w:tcW w:w="802" w:type="dxa"/>
            <w:shd w:val="solid" w:color="FFFFFF" w:fill="auto"/>
          </w:tcPr>
          <w:p w14:paraId="6CD40733" w14:textId="77777777" w:rsidR="00B243A7" w:rsidRDefault="00B243A7" w:rsidP="006E0696">
            <w:pPr>
              <w:pStyle w:val="TAC"/>
              <w:rPr>
                <w:sz w:val="16"/>
                <w:szCs w:val="16"/>
                <w:lang w:eastAsia="ko-KR"/>
              </w:rPr>
            </w:pPr>
            <w:r>
              <w:rPr>
                <w:rFonts w:hint="eastAsia"/>
                <w:sz w:val="16"/>
                <w:szCs w:val="16"/>
                <w:lang w:eastAsia="ko-KR"/>
              </w:rPr>
              <w:t>20</w:t>
            </w:r>
            <w:r>
              <w:rPr>
                <w:sz w:val="16"/>
                <w:szCs w:val="16"/>
                <w:lang w:eastAsia="ko-KR"/>
              </w:rPr>
              <w:t>21-11</w:t>
            </w:r>
          </w:p>
        </w:tc>
        <w:tc>
          <w:tcPr>
            <w:tcW w:w="1135" w:type="dxa"/>
            <w:shd w:val="solid" w:color="FFFFFF" w:fill="auto"/>
          </w:tcPr>
          <w:p w14:paraId="1D25253E" w14:textId="30E3A6C4" w:rsidR="00B243A7" w:rsidRPr="006B0D02" w:rsidRDefault="00B243A7" w:rsidP="006E0696">
            <w:pPr>
              <w:pStyle w:val="TAC"/>
              <w:rPr>
                <w:sz w:val="16"/>
                <w:szCs w:val="16"/>
                <w:lang w:eastAsia="ko-KR"/>
              </w:rPr>
            </w:pPr>
            <w:r>
              <w:rPr>
                <w:sz w:val="16"/>
                <w:szCs w:val="16"/>
                <w:lang w:eastAsia="ko-KR"/>
              </w:rPr>
              <w:t>RAN4#101-e</w:t>
            </w:r>
          </w:p>
        </w:tc>
        <w:tc>
          <w:tcPr>
            <w:tcW w:w="992" w:type="dxa"/>
            <w:shd w:val="solid" w:color="FFFFFF" w:fill="auto"/>
          </w:tcPr>
          <w:p w14:paraId="35127CC9" w14:textId="77777777" w:rsidR="00B243A7" w:rsidRDefault="00B243A7" w:rsidP="006E0696">
            <w:pPr>
              <w:pStyle w:val="TAC"/>
              <w:rPr>
                <w:sz w:val="16"/>
                <w:szCs w:val="16"/>
                <w:lang w:eastAsia="ko-KR"/>
              </w:rPr>
            </w:pPr>
            <w:r>
              <w:rPr>
                <w:rFonts w:hint="eastAsia"/>
                <w:sz w:val="16"/>
                <w:szCs w:val="16"/>
                <w:lang w:eastAsia="ko-KR"/>
              </w:rPr>
              <w:t>R</w:t>
            </w:r>
            <w:r>
              <w:rPr>
                <w:sz w:val="16"/>
                <w:szCs w:val="16"/>
                <w:lang w:eastAsia="ko-KR"/>
              </w:rPr>
              <w:t>4-2117836</w:t>
            </w:r>
          </w:p>
        </w:tc>
        <w:tc>
          <w:tcPr>
            <w:tcW w:w="425" w:type="dxa"/>
            <w:shd w:val="solid" w:color="FFFFFF" w:fill="auto"/>
          </w:tcPr>
          <w:p w14:paraId="214A0CE1" w14:textId="77777777" w:rsidR="00B243A7" w:rsidRPr="006B0D02" w:rsidRDefault="00B243A7" w:rsidP="002F76B3">
            <w:pPr>
              <w:pStyle w:val="TAC"/>
            </w:pPr>
          </w:p>
        </w:tc>
        <w:tc>
          <w:tcPr>
            <w:tcW w:w="426" w:type="dxa"/>
            <w:shd w:val="solid" w:color="FFFFFF" w:fill="auto"/>
          </w:tcPr>
          <w:p w14:paraId="30DCCFC2" w14:textId="77777777" w:rsidR="00B243A7" w:rsidRPr="006B0D02" w:rsidRDefault="00B243A7" w:rsidP="002F76B3">
            <w:pPr>
              <w:pStyle w:val="TAC"/>
            </w:pPr>
          </w:p>
        </w:tc>
        <w:tc>
          <w:tcPr>
            <w:tcW w:w="567" w:type="dxa"/>
            <w:shd w:val="solid" w:color="FFFFFF" w:fill="auto"/>
          </w:tcPr>
          <w:p w14:paraId="221B0BE9" w14:textId="77777777" w:rsidR="00B243A7" w:rsidRPr="006B0D02" w:rsidRDefault="00B243A7" w:rsidP="002F76B3">
            <w:pPr>
              <w:pStyle w:val="TAC"/>
            </w:pPr>
          </w:p>
        </w:tc>
        <w:tc>
          <w:tcPr>
            <w:tcW w:w="4394" w:type="dxa"/>
            <w:shd w:val="solid" w:color="FFFFFF" w:fill="auto"/>
          </w:tcPr>
          <w:p w14:paraId="02A4B999" w14:textId="1855EEB6" w:rsidR="00B243A7" w:rsidRDefault="00B243A7">
            <w:pPr>
              <w:pStyle w:val="TAC"/>
              <w:jc w:val="left"/>
              <w:rPr>
                <w:sz w:val="16"/>
                <w:szCs w:val="16"/>
                <w:lang w:eastAsia="ko-KR"/>
              </w:rPr>
            </w:pPr>
            <w:r>
              <w:rPr>
                <w:sz w:val="16"/>
                <w:szCs w:val="16"/>
                <w:lang w:eastAsia="ko-KR"/>
              </w:rPr>
              <w:t>TR 36.717-03-02 v0.</w:t>
            </w:r>
            <w:r w:rsidR="00DC0333">
              <w:rPr>
                <w:sz w:val="16"/>
                <w:szCs w:val="16"/>
                <w:lang w:eastAsia="ko-KR"/>
              </w:rPr>
              <w:t>5</w:t>
            </w:r>
            <w:r>
              <w:rPr>
                <w:sz w:val="16"/>
                <w:szCs w:val="16"/>
                <w:lang w:eastAsia="ko-KR"/>
              </w:rPr>
              <w:t>.0 for LTE-A inter-band CA for x bands (x=3,4,5) DL with 2 bands UL in Rel-17</w:t>
            </w:r>
            <w:r w:rsidR="009C2E2B">
              <w:rPr>
                <w:sz w:val="16"/>
                <w:szCs w:val="16"/>
                <w:lang w:eastAsia="ko-KR"/>
              </w:rPr>
              <w:t xml:space="preserve"> / Include all approved TPs in RAN4#101-e</w:t>
            </w:r>
          </w:p>
        </w:tc>
        <w:tc>
          <w:tcPr>
            <w:tcW w:w="850" w:type="dxa"/>
            <w:shd w:val="solid" w:color="FFFFFF" w:fill="auto"/>
          </w:tcPr>
          <w:p w14:paraId="0470CECB" w14:textId="77777777" w:rsidR="00B243A7" w:rsidRPr="007D6048" w:rsidRDefault="00B243A7" w:rsidP="006E0696">
            <w:pPr>
              <w:pStyle w:val="TAC"/>
              <w:rPr>
                <w:sz w:val="16"/>
                <w:szCs w:val="16"/>
                <w:lang w:eastAsia="ko-KR"/>
              </w:rPr>
            </w:pPr>
            <w:r>
              <w:rPr>
                <w:rFonts w:hint="eastAsia"/>
                <w:sz w:val="16"/>
                <w:szCs w:val="16"/>
                <w:lang w:eastAsia="ko-KR"/>
              </w:rPr>
              <w:t>0</w:t>
            </w:r>
            <w:r>
              <w:rPr>
                <w:sz w:val="16"/>
                <w:szCs w:val="16"/>
                <w:lang w:eastAsia="ko-KR"/>
              </w:rPr>
              <w:t>.5.0</w:t>
            </w:r>
          </w:p>
        </w:tc>
      </w:tr>
      <w:tr w:rsidR="00BD74BC" w:rsidRPr="006B0D02" w14:paraId="15A9C681" w14:textId="77777777" w:rsidTr="00253F01">
        <w:tc>
          <w:tcPr>
            <w:tcW w:w="802" w:type="dxa"/>
            <w:shd w:val="solid" w:color="FFFFFF" w:fill="auto"/>
          </w:tcPr>
          <w:p w14:paraId="05FA6A07" w14:textId="2D310C12" w:rsidR="00BD74BC" w:rsidRPr="00253F01" w:rsidRDefault="00BD74BC" w:rsidP="006E0696">
            <w:pPr>
              <w:pStyle w:val="TAC"/>
              <w:rPr>
                <w:rFonts w:eastAsiaTheme="minorEastAsia"/>
                <w:sz w:val="16"/>
                <w:szCs w:val="16"/>
                <w:lang w:eastAsia="ko-KR"/>
              </w:rPr>
            </w:pPr>
            <w:r>
              <w:rPr>
                <w:rFonts w:eastAsiaTheme="minorEastAsia" w:hint="eastAsia"/>
                <w:sz w:val="16"/>
                <w:szCs w:val="16"/>
                <w:lang w:eastAsia="ko-KR"/>
              </w:rPr>
              <w:t>2022-05</w:t>
            </w:r>
          </w:p>
        </w:tc>
        <w:tc>
          <w:tcPr>
            <w:tcW w:w="1135" w:type="dxa"/>
            <w:shd w:val="solid" w:color="FFFFFF" w:fill="auto"/>
          </w:tcPr>
          <w:p w14:paraId="72C230C8" w14:textId="60D12679" w:rsidR="00BD74BC" w:rsidRPr="00253F01" w:rsidRDefault="00BD74BC" w:rsidP="006E0696">
            <w:pPr>
              <w:pStyle w:val="TAC"/>
              <w:rPr>
                <w:rFonts w:eastAsiaTheme="minorEastAsia"/>
                <w:sz w:val="16"/>
                <w:szCs w:val="16"/>
                <w:lang w:eastAsia="ko-KR"/>
              </w:rPr>
            </w:pPr>
            <w:r>
              <w:rPr>
                <w:rFonts w:eastAsiaTheme="minorEastAsia" w:hint="eastAsia"/>
                <w:sz w:val="16"/>
                <w:szCs w:val="16"/>
                <w:lang w:eastAsia="ko-KR"/>
              </w:rPr>
              <w:t>R</w:t>
            </w:r>
            <w:r>
              <w:rPr>
                <w:rFonts w:eastAsiaTheme="minorEastAsia"/>
                <w:sz w:val="16"/>
                <w:szCs w:val="16"/>
                <w:lang w:eastAsia="ko-KR"/>
              </w:rPr>
              <w:t>AN4#103-e</w:t>
            </w:r>
          </w:p>
        </w:tc>
        <w:tc>
          <w:tcPr>
            <w:tcW w:w="992" w:type="dxa"/>
            <w:shd w:val="solid" w:color="FFFFFF" w:fill="auto"/>
          </w:tcPr>
          <w:p w14:paraId="1ED6693C" w14:textId="58FE65BC" w:rsidR="00BD74BC" w:rsidRPr="00253F01" w:rsidRDefault="00BD74BC" w:rsidP="006E0696">
            <w:pPr>
              <w:pStyle w:val="TAC"/>
              <w:rPr>
                <w:rFonts w:eastAsiaTheme="minorEastAsia"/>
                <w:sz w:val="16"/>
                <w:szCs w:val="16"/>
                <w:lang w:eastAsia="ko-KR"/>
              </w:rPr>
            </w:pPr>
            <w:r>
              <w:rPr>
                <w:rFonts w:eastAsiaTheme="minorEastAsia" w:hint="eastAsia"/>
                <w:sz w:val="16"/>
                <w:szCs w:val="16"/>
                <w:lang w:eastAsia="ko-KR"/>
              </w:rPr>
              <w:t>R4-</w:t>
            </w:r>
            <w:r>
              <w:rPr>
                <w:rFonts w:eastAsiaTheme="minorEastAsia"/>
                <w:sz w:val="16"/>
                <w:szCs w:val="16"/>
                <w:lang w:eastAsia="ko-KR"/>
              </w:rPr>
              <w:t>2207642</w:t>
            </w:r>
          </w:p>
        </w:tc>
        <w:tc>
          <w:tcPr>
            <w:tcW w:w="425" w:type="dxa"/>
            <w:shd w:val="solid" w:color="FFFFFF" w:fill="auto"/>
          </w:tcPr>
          <w:p w14:paraId="228FF0F3" w14:textId="77777777" w:rsidR="00BD74BC" w:rsidRPr="006B0D02" w:rsidRDefault="00BD74BC" w:rsidP="002F76B3">
            <w:pPr>
              <w:pStyle w:val="TAC"/>
            </w:pPr>
          </w:p>
        </w:tc>
        <w:tc>
          <w:tcPr>
            <w:tcW w:w="426" w:type="dxa"/>
            <w:shd w:val="solid" w:color="FFFFFF" w:fill="auto"/>
          </w:tcPr>
          <w:p w14:paraId="071B5F11" w14:textId="77777777" w:rsidR="00BD74BC" w:rsidRPr="006B0D02" w:rsidRDefault="00BD74BC" w:rsidP="002F76B3">
            <w:pPr>
              <w:pStyle w:val="TAC"/>
            </w:pPr>
          </w:p>
        </w:tc>
        <w:tc>
          <w:tcPr>
            <w:tcW w:w="567" w:type="dxa"/>
            <w:shd w:val="solid" w:color="FFFFFF" w:fill="auto"/>
          </w:tcPr>
          <w:p w14:paraId="401AB8E9" w14:textId="77777777" w:rsidR="00BD74BC" w:rsidRPr="006B0D02" w:rsidRDefault="00BD74BC" w:rsidP="002F76B3">
            <w:pPr>
              <w:pStyle w:val="TAC"/>
            </w:pPr>
          </w:p>
        </w:tc>
        <w:tc>
          <w:tcPr>
            <w:tcW w:w="4394" w:type="dxa"/>
            <w:shd w:val="solid" w:color="FFFFFF" w:fill="auto"/>
          </w:tcPr>
          <w:p w14:paraId="5C34A327" w14:textId="072E7BFD" w:rsidR="00BD74BC" w:rsidRPr="00253F01" w:rsidRDefault="00CF2017" w:rsidP="00253F01">
            <w:pPr>
              <w:pStyle w:val="TAC"/>
              <w:jc w:val="left"/>
              <w:rPr>
                <w:rFonts w:eastAsiaTheme="minorEastAsia"/>
                <w:sz w:val="16"/>
                <w:szCs w:val="16"/>
                <w:lang w:eastAsia="ko-KR"/>
              </w:rPr>
            </w:pPr>
            <w:r w:rsidRPr="00CF2017">
              <w:rPr>
                <w:rFonts w:eastAsiaTheme="minorEastAsia"/>
                <w:sz w:val="16"/>
                <w:szCs w:val="16"/>
                <w:lang w:eastAsia="ko-KR"/>
              </w:rPr>
              <w:t>TR 36.717-03-02 v0.7.0 for LTE-A inter-band CA for x bands (x=3,4,5) DL with 2 bands UL in Rel-17</w:t>
            </w:r>
            <w:r w:rsidR="00731B30">
              <w:rPr>
                <w:rFonts w:eastAsiaTheme="minorEastAsia"/>
                <w:sz w:val="16"/>
                <w:szCs w:val="16"/>
                <w:lang w:eastAsia="ko-KR"/>
              </w:rPr>
              <w:t xml:space="preserve"> /</w:t>
            </w:r>
            <w:r>
              <w:rPr>
                <w:rFonts w:eastAsiaTheme="minorEastAsia"/>
                <w:sz w:val="16"/>
                <w:szCs w:val="16"/>
                <w:lang w:eastAsia="ko-KR"/>
              </w:rPr>
              <w:t xml:space="preserve"> </w:t>
            </w:r>
            <w:r w:rsidR="00BD74BC">
              <w:rPr>
                <w:rFonts w:eastAsiaTheme="minorEastAsia" w:hint="eastAsia"/>
                <w:sz w:val="16"/>
                <w:szCs w:val="16"/>
                <w:lang w:eastAsia="ko-KR"/>
              </w:rPr>
              <w:t>Edi</w:t>
            </w:r>
            <w:r w:rsidR="00BD74BC">
              <w:rPr>
                <w:rFonts w:eastAsiaTheme="minorEastAsia"/>
                <w:sz w:val="16"/>
                <w:szCs w:val="16"/>
                <w:lang w:eastAsia="ko-KR"/>
              </w:rPr>
              <w:t xml:space="preserve">torial Modification </w:t>
            </w:r>
            <w:r>
              <w:rPr>
                <w:rFonts w:eastAsiaTheme="minorEastAsia"/>
                <w:sz w:val="16"/>
                <w:szCs w:val="16"/>
                <w:lang w:eastAsia="ko-KR"/>
              </w:rPr>
              <w:t>(</w:t>
            </w:r>
            <w:r w:rsidR="00BD74BC">
              <w:rPr>
                <w:rFonts w:eastAsiaTheme="minorEastAsia"/>
                <w:sz w:val="16"/>
                <w:szCs w:val="16"/>
                <w:lang w:eastAsia="ko-KR"/>
              </w:rPr>
              <w:t>Table style</w:t>
            </w:r>
            <w:r w:rsidR="00DC0333">
              <w:rPr>
                <w:rFonts w:eastAsiaTheme="minorEastAsia"/>
                <w:sz w:val="16"/>
                <w:szCs w:val="16"/>
                <w:lang w:eastAsia="ko-KR"/>
              </w:rPr>
              <w:t>, Change history format</w:t>
            </w:r>
            <w:r w:rsidR="00BD74BC">
              <w:rPr>
                <w:rFonts w:eastAsiaTheme="minorEastAsia"/>
                <w:sz w:val="16"/>
                <w:szCs w:val="16"/>
                <w:lang w:eastAsia="ko-KR"/>
              </w:rPr>
              <w:t xml:space="preserve"> and typo</w:t>
            </w:r>
            <w:r>
              <w:rPr>
                <w:rFonts w:eastAsiaTheme="minorEastAsia"/>
                <w:sz w:val="16"/>
                <w:szCs w:val="16"/>
                <w:lang w:eastAsia="ko-KR"/>
              </w:rPr>
              <w:t>)</w:t>
            </w:r>
          </w:p>
        </w:tc>
        <w:tc>
          <w:tcPr>
            <w:tcW w:w="850" w:type="dxa"/>
            <w:shd w:val="solid" w:color="FFFFFF" w:fill="auto"/>
          </w:tcPr>
          <w:p w14:paraId="6A63E735" w14:textId="3291B26B" w:rsidR="00BD74BC" w:rsidRPr="00253F01" w:rsidRDefault="00BD74BC" w:rsidP="006E0696">
            <w:pPr>
              <w:pStyle w:val="TAC"/>
              <w:rPr>
                <w:rFonts w:eastAsiaTheme="minorEastAsia"/>
                <w:sz w:val="16"/>
                <w:szCs w:val="16"/>
                <w:lang w:eastAsia="ko-KR"/>
              </w:rPr>
            </w:pPr>
            <w:r>
              <w:rPr>
                <w:rFonts w:eastAsiaTheme="minorEastAsia" w:hint="eastAsia"/>
                <w:sz w:val="16"/>
                <w:szCs w:val="16"/>
                <w:lang w:eastAsia="ko-KR"/>
              </w:rPr>
              <w:t>0.7.0</w:t>
            </w:r>
          </w:p>
        </w:tc>
      </w:tr>
      <w:tr w:rsidR="00D63F32" w:rsidRPr="006B0D02" w14:paraId="281F1447" w14:textId="77777777" w:rsidTr="00253F01">
        <w:tc>
          <w:tcPr>
            <w:tcW w:w="802" w:type="dxa"/>
            <w:shd w:val="solid" w:color="FFFFFF" w:fill="auto"/>
          </w:tcPr>
          <w:p w14:paraId="20179356" w14:textId="75D0C12C" w:rsidR="00D63F32" w:rsidRDefault="00D63F32" w:rsidP="00D63F32">
            <w:pPr>
              <w:pStyle w:val="TAC"/>
              <w:rPr>
                <w:rFonts w:eastAsiaTheme="minorEastAsia"/>
                <w:sz w:val="16"/>
                <w:szCs w:val="16"/>
                <w:lang w:eastAsia="ko-KR"/>
              </w:rPr>
            </w:pPr>
            <w:r>
              <w:rPr>
                <w:rFonts w:eastAsiaTheme="minorEastAsia" w:hint="eastAsia"/>
                <w:sz w:val="16"/>
                <w:szCs w:val="16"/>
                <w:lang w:eastAsia="ko-KR"/>
              </w:rPr>
              <w:t>2022-0</w:t>
            </w:r>
            <w:r>
              <w:rPr>
                <w:rFonts w:eastAsiaTheme="minorEastAsia"/>
                <w:sz w:val="16"/>
                <w:szCs w:val="16"/>
                <w:lang w:eastAsia="ko-KR"/>
              </w:rPr>
              <w:t>6</w:t>
            </w:r>
          </w:p>
        </w:tc>
        <w:tc>
          <w:tcPr>
            <w:tcW w:w="1135" w:type="dxa"/>
            <w:shd w:val="solid" w:color="FFFFFF" w:fill="auto"/>
          </w:tcPr>
          <w:p w14:paraId="437C0E81" w14:textId="4C24B2D2" w:rsidR="00D63F32" w:rsidRDefault="00D63F32" w:rsidP="00D63F32">
            <w:pPr>
              <w:pStyle w:val="TAC"/>
              <w:rPr>
                <w:rFonts w:eastAsiaTheme="minorEastAsia"/>
                <w:sz w:val="16"/>
                <w:szCs w:val="16"/>
                <w:lang w:eastAsia="ko-KR"/>
              </w:rPr>
            </w:pPr>
            <w:r>
              <w:rPr>
                <w:rFonts w:eastAsiaTheme="minorEastAsia" w:hint="eastAsia"/>
                <w:sz w:val="16"/>
                <w:szCs w:val="16"/>
                <w:lang w:eastAsia="ko-KR"/>
              </w:rPr>
              <w:t>R</w:t>
            </w:r>
            <w:r>
              <w:rPr>
                <w:rFonts w:eastAsiaTheme="minorEastAsia"/>
                <w:sz w:val="16"/>
                <w:szCs w:val="16"/>
                <w:lang w:eastAsia="ko-KR"/>
              </w:rPr>
              <w:t>AN#96</w:t>
            </w:r>
          </w:p>
        </w:tc>
        <w:tc>
          <w:tcPr>
            <w:tcW w:w="992" w:type="dxa"/>
            <w:shd w:val="solid" w:color="FFFFFF" w:fill="auto"/>
          </w:tcPr>
          <w:p w14:paraId="0945308D" w14:textId="1647A1B0" w:rsidR="00D63F32" w:rsidRDefault="00D63F32" w:rsidP="00D63F32">
            <w:pPr>
              <w:pStyle w:val="TAC"/>
              <w:rPr>
                <w:rFonts w:eastAsiaTheme="minorEastAsia"/>
                <w:sz w:val="16"/>
                <w:szCs w:val="16"/>
                <w:lang w:eastAsia="ko-KR"/>
              </w:rPr>
            </w:pPr>
            <w:r>
              <w:rPr>
                <w:rFonts w:eastAsiaTheme="minorEastAsia" w:hint="eastAsia"/>
                <w:sz w:val="16"/>
                <w:szCs w:val="16"/>
                <w:lang w:eastAsia="ko-KR"/>
              </w:rPr>
              <w:t>RP-</w:t>
            </w:r>
            <w:r>
              <w:rPr>
                <w:rFonts w:eastAsiaTheme="minorEastAsia"/>
                <w:sz w:val="16"/>
                <w:szCs w:val="16"/>
                <w:lang w:eastAsia="ko-KR"/>
              </w:rPr>
              <w:t>221190</w:t>
            </w:r>
          </w:p>
        </w:tc>
        <w:tc>
          <w:tcPr>
            <w:tcW w:w="425" w:type="dxa"/>
            <w:shd w:val="solid" w:color="FFFFFF" w:fill="auto"/>
          </w:tcPr>
          <w:p w14:paraId="3E6441DA" w14:textId="77777777" w:rsidR="00D63F32" w:rsidRPr="006B0D02" w:rsidRDefault="00D63F32" w:rsidP="00D63F32">
            <w:pPr>
              <w:pStyle w:val="TAC"/>
            </w:pPr>
          </w:p>
        </w:tc>
        <w:tc>
          <w:tcPr>
            <w:tcW w:w="426" w:type="dxa"/>
            <w:shd w:val="solid" w:color="FFFFFF" w:fill="auto"/>
          </w:tcPr>
          <w:p w14:paraId="273F1D9E" w14:textId="77777777" w:rsidR="00D63F32" w:rsidRPr="006B0D02" w:rsidRDefault="00D63F32" w:rsidP="00D63F32">
            <w:pPr>
              <w:pStyle w:val="TAC"/>
            </w:pPr>
          </w:p>
        </w:tc>
        <w:tc>
          <w:tcPr>
            <w:tcW w:w="567" w:type="dxa"/>
            <w:shd w:val="solid" w:color="FFFFFF" w:fill="auto"/>
          </w:tcPr>
          <w:p w14:paraId="3B5FEC92" w14:textId="77777777" w:rsidR="00D63F32" w:rsidRPr="006B0D02" w:rsidRDefault="00D63F32" w:rsidP="00D63F32">
            <w:pPr>
              <w:pStyle w:val="TAC"/>
            </w:pPr>
          </w:p>
        </w:tc>
        <w:tc>
          <w:tcPr>
            <w:tcW w:w="4394" w:type="dxa"/>
            <w:shd w:val="solid" w:color="FFFFFF" w:fill="auto"/>
          </w:tcPr>
          <w:p w14:paraId="6A038364" w14:textId="43DD8734" w:rsidR="00D63F32" w:rsidRPr="00CF2017" w:rsidRDefault="00D63F32" w:rsidP="00D63F32">
            <w:pPr>
              <w:pStyle w:val="TAC"/>
              <w:jc w:val="left"/>
              <w:rPr>
                <w:rFonts w:eastAsiaTheme="minorEastAsia"/>
                <w:sz w:val="16"/>
                <w:szCs w:val="16"/>
                <w:lang w:eastAsia="ko-KR"/>
              </w:rPr>
            </w:pPr>
            <w:r w:rsidRPr="00CF2017">
              <w:rPr>
                <w:rFonts w:eastAsiaTheme="minorEastAsia"/>
                <w:sz w:val="16"/>
                <w:szCs w:val="16"/>
                <w:lang w:eastAsia="ko-KR"/>
              </w:rPr>
              <w:t>TR 36.717-03-02 v</w:t>
            </w:r>
            <w:r>
              <w:rPr>
                <w:rFonts w:eastAsiaTheme="minorEastAsia"/>
                <w:sz w:val="16"/>
                <w:szCs w:val="16"/>
                <w:lang w:eastAsia="ko-KR"/>
              </w:rPr>
              <w:t>1</w:t>
            </w:r>
            <w:r w:rsidRPr="00CF2017">
              <w:rPr>
                <w:rFonts w:eastAsiaTheme="minorEastAsia"/>
                <w:sz w:val="16"/>
                <w:szCs w:val="16"/>
                <w:lang w:eastAsia="ko-KR"/>
              </w:rPr>
              <w:t>.</w:t>
            </w:r>
            <w:r>
              <w:rPr>
                <w:rFonts w:eastAsiaTheme="minorEastAsia"/>
                <w:sz w:val="16"/>
                <w:szCs w:val="16"/>
                <w:lang w:eastAsia="ko-KR"/>
              </w:rPr>
              <w:t>1</w:t>
            </w:r>
            <w:r w:rsidRPr="00CF2017">
              <w:rPr>
                <w:rFonts w:eastAsiaTheme="minorEastAsia"/>
                <w:sz w:val="16"/>
                <w:szCs w:val="16"/>
                <w:lang w:eastAsia="ko-KR"/>
              </w:rPr>
              <w:t>.0 for LTE-A inter-band CA for x bands (x=3,4,5) DL with 2 bands UL in Rel-17</w:t>
            </w:r>
            <w:r>
              <w:rPr>
                <w:rFonts w:eastAsiaTheme="minorEastAsia"/>
                <w:sz w:val="16"/>
                <w:szCs w:val="16"/>
                <w:lang w:eastAsia="ko-KR"/>
              </w:rPr>
              <w:t xml:space="preserve"> </w:t>
            </w:r>
          </w:p>
        </w:tc>
        <w:tc>
          <w:tcPr>
            <w:tcW w:w="850" w:type="dxa"/>
            <w:shd w:val="solid" w:color="FFFFFF" w:fill="auto"/>
          </w:tcPr>
          <w:p w14:paraId="23D471D1" w14:textId="295FFD6A" w:rsidR="00D63F32" w:rsidRDefault="00D63F32" w:rsidP="00D63F32">
            <w:pPr>
              <w:pStyle w:val="TAC"/>
              <w:rPr>
                <w:rFonts w:eastAsiaTheme="minorEastAsia"/>
                <w:sz w:val="16"/>
                <w:szCs w:val="16"/>
                <w:lang w:eastAsia="ko-KR"/>
              </w:rPr>
            </w:pPr>
            <w:r>
              <w:rPr>
                <w:rFonts w:eastAsiaTheme="minorEastAsia"/>
                <w:sz w:val="16"/>
                <w:szCs w:val="16"/>
                <w:lang w:eastAsia="ko-KR"/>
              </w:rPr>
              <w:t>1</w:t>
            </w:r>
            <w:r>
              <w:rPr>
                <w:rFonts w:eastAsiaTheme="minorEastAsia" w:hint="eastAsia"/>
                <w:sz w:val="16"/>
                <w:szCs w:val="16"/>
                <w:lang w:eastAsia="ko-KR"/>
              </w:rPr>
              <w:t>.</w:t>
            </w:r>
            <w:r>
              <w:rPr>
                <w:rFonts w:eastAsiaTheme="minorEastAsia"/>
                <w:sz w:val="16"/>
                <w:szCs w:val="16"/>
                <w:lang w:eastAsia="ko-KR"/>
              </w:rPr>
              <w:t>1</w:t>
            </w:r>
            <w:r>
              <w:rPr>
                <w:rFonts w:eastAsiaTheme="minorEastAsia" w:hint="eastAsia"/>
                <w:sz w:val="16"/>
                <w:szCs w:val="16"/>
                <w:lang w:eastAsia="ko-KR"/>
              </w:rPr>
              <w:t>.0</w:t>
            </w:r>
          </w:p>
        </w:tc>
      </w:tr>
    </w:tbl>
    <w:p w14:paraId="6D4DCB89" w14:textId="4DEC11D9" w:rsidR="00B243A7" w:rsidRDefault="00B243A7" w:rsidP="00A36E8C"/>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E205C8" w:rsidRPr="00E205C8" w14:paraId="13565B56"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2410480" w14:textId="77777777" w:rsidR="00E205C8" w:rsidRPr="00E205C8" w:rsidRDefault="00E205C8" w:rsidP="00E205C8">
            <w:pPr>
              <w:keepNext/>
              <w:keepLines/>
              <w:spacing w:after="0"/>
              <w:jc w:val="center"/>
              <w:rPr>
                <w:rFonts w:ascii="Arial" w:eastAsia="SimSun" w:hAnsi="Arial"/>
                <w:b/>
                <w:sz w:val="16"/>
              </w:rPr>
            </w:pPr>
            <w:r w:rsidRPr="00E205C8">
              <w:rPr>
                <w:rFonts w:ascii="Arial" w:eastAsia="SimSun" w:hAnsi="Arial"/>
                <w:b/>
                <w:sz w:val="18"/>
              </w:rPr>
              <w:t>Change history</w:t>
            </w:r>
          </w:p>
        </w:tc>
      </w:tr>
      <w:tr w:rsidR="00E205C8" w:rsidRPr="00E205C8" w14:paraId="305DD54D"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2FAB03F" w14:textId="77777777" w:rsidR="00E205C8" w:rsidRPr="00E205C8" w:rsidRDefault="00E205C8" w:rsidP="00E205C8">
            <w:pPr>
              <w:keepNext/>
              <w:keepLines/>
              <w:spacing w:after="0"/>
              <w:rPr>
                <w:rFonts w:ascii="Arial" w:eastAsia="SimSun" w:hAnsi="Arial"/>
                <w:b/>
                <w:sz w:val="16"/>
              </w:rPr>
            </w:pPr>
            <w:r w:rsidRPr="00E205C8">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6484A5A" w14:textId="77777777" w:rsidR="00E205C8" w:rsidRPr="00E205C8" w:rsidRDefault="00E205C8" w:rsidP="00E205C8">
            <w:pPr>
              <w:keepNext/>
              <w:keepLines/>
              <w:spacing w:after="0"/>
              <w:rPr>
                <w:rFonts w:ascii="Arial" w:eastAsia="SimSun" w:hAnsi="Arial"/>
                <w:b/>
                <w:sz w:val="16"/>
              </w:rPr>
            </w:pPr>
            <w:r w:rsidRPr="00E205C8">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E591850" w14:textId="77777777" w:rsidR="00E205C8" w:rsidRPr="00E205C8" w:rsidRDefault="00E205C8" w:rsidP="00E205C8">
            <w:pPr>
              <w:keepNext/>
              <w:keepLines/>
              <w:spacing w:after="0"/>
              <w:rPr>
                <w:rFonts w:ascii="Arial" w:eastAsia="SimSun" w:hAnsi="Arial"/>
                <w:b/>
                <w:sz w:val="16"/>
              </w:rPr>
            </w:pPr>
            <w:r w:rsidRPr="00E205C8">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B06A90D" w14:textId="77777777" w:rsidR="00E205C8" w:rsidRPr="00E205C8" w:rsidRDefault="00E205C8" w:rsidP="00E205C8">
            <w:pPr>
              <w:keepNext/>
              <w:keepLines/>
              <w:spacing w:after="0"/>
              <w:rPr>
                <w:rFonts w:ascii="Arial" w:eastAsia="SimSun" w:hAnsi="Arial"/>
                <w:b/>
                <w:sz w:val="16"/>
              </w:rPr>
            </w:pPr>
            <w:r w:rsidRPr="00E205C8">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9903874" w14:textId="77777777" w:rsidR="00E205C8" w:rsidRPr="00E205C8" w:rsidRDefault="00E205C8" w:rsidP="00E205C8">
            <w:pPr>
              <w:keepNext/>
              <w:keepLines/>
              <w:spacing w:after="0"/>
              <w:rPr>
                <w:rFonts w:ascii="Arial" w:eastAsia="SimSun" w:hAnsi="Arial"/>
                <w:b/>
                <w:sz w:val="16"/>
              </w:rPr>
            </w:pPr>
            <w:r w:rsidRPr="00E205C8">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CD2A72A" w14:textId="77777777" w:rsidR="00E205C8" w:rsidRPr="00E205C8" w:rsidRDefault="00E205C8" w:rsidP="00E205C8">
            <w:pPr>
              <w:keepNext/>
              <w:keepLines/>
              <w:spacing w:after="0"/>
              <w:rPr>
                <w:rFonts w:ascii="Arial" w:eastAsia="SimSun" w:hAnsi="Arial"/>
                <w:b/>
                <w:sz w:val="16"/>
              </w:rPr>
            </w:pPr>
            <w:r w:rsidRPr="00E205C8">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863B4D3" w14:textId="77777777" w:rsidR="00E205C8" w:rsidRPr="00E205C8" w:rsidRDefault="00E205C8" w:rsidP="00E205C8">
            <w:pPr>
              <w:keepNext/>
              <w:keepLines/>
              <w:spacing w:after="0"/>
              <w:rPr>
                <w:rFonts w:ascii="Arial" w:eastAsia="SimSun" w:hAnsi="Arial"/>
                <w:b/>
                <w:sz w:val="16"/>
              </w:rPr>
            </w:pPr>
            <w:r w:rsidRPr="00E205C8">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1CCFD5" w14:textId="77777777" w:rsidR="00E205C8" w:rsidRPr="00E205C8" w:rsidRDefault="00E205C8" w:rsidP="00E205C8">
            <w:pPr>
              <w:keepNext/>
              <w:keepLines/>
              <w:spacing w:after="0"/>
              <w:rPr>
                <w:rFonts w:ascii="Arial" w:eastAsia="SimSun" w:hAnsi="Arial"/>
                <w:b/>
                <w:sz w:val="16"/>
              </w:rPr>
            </w:pPr>
            <w:r w:rsidRPr="00E205C8">
              <w:rPr>
                <w:rFonts w:ascii="Arial" w:eastAsia="SimSun" w:hAnsi="Arial"/>
                <w:b/>
                <w:sz w:val="16"/>
              </w:rPr>
              <w:t>New version</w:t>
            </w:r>
          </w:p>
        </w:tc>
      </w:tr>
      <w:tr w:rsidR="00E205C8" w:rsidRPr="00E205C8" w14:paraId="1DAF927B"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CCA49" w14:textId="77777777" w:rsidR="00E205C8" w:rsidRPr="00E205C8" w:rsidRDefault="00E205C8" w:rsidP="00E205C8">
            <w:pPr>
              <w:keepNext/>
              <w:keepLines/>
              <w:spacing w:after="0"/>
              <w:jc w:val="center"/>
              <w:rPr>
                <w:rFonts w:ascii="Arial" w:eastAsia="SimSun" w:hAnsi="Arial"/>
                <w:sz w:val="16"/>
                <w:szCs w:val="16"/>
                <w:lang w:val="en-US" w:eastAsia="ja-JP"/>
              </w:rPr>
            </w:pPr>
            <w:r w:rsidRPr="00E205C8">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7907CB" w14:textId="77777777" w:rsidR="00E205C8" w:rsidRPr="00E205C8" w:rsidRDefault="00E205C8" w:rsidP="00E205C8">
            <w:pPr>
              <w:keepNext/>
              <w:keepLines/>
              <w:spacing w:after="0"/>
              <w:jc w:val="center"/>
              <w:rPr>
                <w:rFonts w:ascii="Arial" w:eastAsia="SimSun" w:hAnsi="Arial"/>
                <w:sz w:val="16"/>
                <w:szCs w:val="16"/>
                <w:lang w:eastAsia="ja-JP"/>
              </w:rPr>
            </w:pPr>
            <w:r w:rsidRPr="00E205C8">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2CD634" w14:textId="77777777" w:rsidR="00E205C8" w:rsidRPr="00E205C8" w:rsidRDefault="00E205C8" w:rsidP="00E205C8">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27277" w14:textId="77777777" w:rsidR="00E205C8" w:rsidRPr="00E205C8" w:rsidRDefault="00E205C8" w:rsidP="00E205C8">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E1672" w14:textId="77777777" w:rsidR="00E205C8" w:rsidRPr="00E205C8" w:rsidRDefault="00E205C8" w:rsidP="00E205C8">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FFFDBD" w14:textId="77777777" w:rsidR="00E205C8" w:rsidRPr="00E205C8" w:rsidRDefault="00E205C8" w:rsidP="00E205C8">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2B60BD5" w14:textId="77777777" w:rsidR="00E205C8" w:rsidRPr="00E205C8" w:rsidRDefault="00E205C8" w:rsidP="00E205C8">
            <w:pPr>
              <w:keepNext/>
              <w:keepLines/>
              <w:spacing w:after="0"/>
              <w:rPr>
                <w:rFonts w:ascii="Arial" w:eastAsia="SimSun" w:hAnsi="Arial"/>
                <w:sz w:val="16"/>
                <w:szCs w:val="16"/>
                <w:lang w:eastAsia="zh-CN"/>
              </w:rPr>
            </w:pPr>
            <w:r w:rsidRPr="00E205C8">
              <w:rPr>
                <w:rFonts w:ascii="Arial" w:eastAsia="SimSun" w:hAnsi="Arial"/>
                <w:sz w:val="16"/>
                <w:szCs w:val="16"/>
                <w:lang w:eastAsia="zh-CN"/>
              </w:rPr>
              <w:t xml:space="preserve">Approved by plenary – Rel-17 </w:t>
            </w:r>
            <w:r w:rsidRPr="00E205C8">
              <w:rPr>
                <w:rFonts w:ascii="Arial" w:eastAsia="SimSun" w:hAnsi="Arial"/>
                <w:sz w:val="16"/>
                <w:szCs w:val="16"/>
                <w:lang w:val="en-US" w:eastAsia="zh-CN"/>
              </w:rPr>
              <w:t xml:space="preserve">spec </w:t>
            </w:r>
            <w:r w:rsidRPr="00E205C8">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F0D1DA" w14:textId="77777777" w:rsidR="00E205C8" w:rsidRPr="00E205C8" w:rsidRDefault="00E205C8" w:rsidP="00E205C8">
            <w:pPr>
              <w:keepNext/>
              <w:keepLines/>
              <w:spacing w:after="0"/>
              <w:jc w:val="center"/>
              <w:rPr>
                <w:rFonts w:ascii="Arial" w:eastAsia="SimSun" w:hAnsi="Arial"/>
                <w:sz w:val="16"/>
                <w:szCs w:val="16"/>
                <w:lang w:eastAsia="zh-CN"/>
              </w:rPr>
            </w:pPr>
            <w:r w:rsidRPr="00E205C8">
              <w:rPr>
                <w:rFonts w:ascii="Arial" w:eastAsia="SimSun" w:hAnsi="Arial"/>
                <w:sz w:val="16"/>
                <w:szCs w:val="16"/>
                <w:lang w:eastAsia="zh-CN"/>
              </w:rPr>
              <w:t>17.0.0</w:t>
            </w:r>
          </w:p>
        </w:tc>
      </w:tr>
    </w:tbl>
    <w:p w14:paraId="73933CF1" w14:textId="77777777" w:rsidR="00E205C8" w:rsidRPr="00E205C8" w:rsidRDefault="00E205C8" w:rsidP="00E205C8">
      <w:pPr>
        <w:overflowPunct/>
        <w:autoSpaceDE/>
        <w:autoSpaceDN/>
        <w:adjustRightInd/>
        <w:textAlignment w:val="auto"/>
        <w:rPr>
          <w:lang w:eastAsia="en-US"/>
        </w:rPr>
      </w:pPr>
    </w:p>
    <w:p w14:paraId="74759961" w14:textId="77777777" w:rsidR="00B243A7" w:rsidRDefault="00B243A7" w:rsidP="00A36E8C"/>
    <w:sectPr w:rsidR="00B243A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00531" w14:textId="77777777" w:rsidR="00A54FAA" w:rsidRDefault="00A54FAA">
      <w:r>
        <w:separator/>
      </w:r>
    </w:p>
  </w:endnote>
  <w:endnote w:type="continuationSeparator" w:id="0">
    <w:p w14:paraId="7464B8C4" w14:textId="77777777" w:rsidR="00A54FAA" w:rsidRDefault="00A5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5B1F9" w14:textId="77777777" w:rsidR="006E0696" w:rsidRDefault="006E0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786E0" w14:textId="77777777" w:rsidR="00A54FAA" w:rsidRDefault="00A54FAA">
      <w:r>
        <w:separator/>
      </w:r>
    </w:p>
  </w:footnote>
  <w:footnote w:type="continuationSeparator" w:id="0">
    <w:p w14:paraId="36B75996" w14:textId="77777777" w:rsidR="00A54FAA" w:rsidRDefault="00A54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5B1F5" w14:textId="60BB3C6A" w:rsidR="006E0696" w:rsidRDefault="006E0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5C8">
      <w:rPr>
        <w:rFonts w:ascii="Arial" w:hAnsi="Arial" w:cs="Arial"/>
        <w:b/>
        <w:noProof/>
        <w:sz w:val="18"/>
        <w:szCs w:val="18"/>
      </w:rPr>
      <w:t>3GPP TR 36.717-03-02 V17.0.0 (2022-06)</w:t>
    </w:r>
    <w:r>
      <w:rPr>
        <w:rFonts w:ascii="Arial" w:hAnsi="Arial" w:cs="Arial"/>
        <w:b/>
        <w:sz w:val="18"/>
        <w:szCs w:val="18"/>
      </w:rPr>
      <w:fldChar w:fldCharType="end"/>
    </w:r>
  </w:p>
  <w:p w14:paraId="0725B1F6" w14:textId="77777777" w:rsidR="006E0696" w:rsidRDefault="006E0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5150">
      <w:rPr>
        <w:rFonts w:ascii="Arial" w:hAnsi="Arial" w:cs="Arial"/>
        <w:b/>
        <w:noProof/>
        <w:sz w:val="18"/>
        <w:szCs w:val="18"/>
      </w:rPr>
      <w:t>2</w:t>
    </w:r>
    <w:r>
      <w:rPr>
        <w:rFonts w:ascii="Arial" w:hAnsi="Arial" w:cs="Arial"/>
        <w:b/>
        <w:sz w:val="18"/>
        <w:szCs w:val="18"/>
      </w:rPr>
      <w:fldChar w:fldCharType="end"/>
    </w:r>
  </w:p>
  <w:p w14:paraId="0725B1F7" w14:textId="2E1C0956" w:rsidR="006E0696" w:rsidRDefault="006E0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5C8">
      <w:rPr>
        <w:rFonts w:ascii="Arial" w:hAnsi="Arial" w:cs="Arial"/>
        <w:b/>
        <w:noProof/>
        <w:sz w:val="18"/>
        <w:szCs w:val="18"/>
      </w:rPr>
      <w:t>Release 17</w:t>
    </w:r>
    <w:r>
      <w:rPr>
        <w:rFonts w:ascii="Arial" w:hAnsi="Arial" w:cs="Arial"/>
        <w:b/>
        <w:sz w:val="18"/>
        <w:szCs w:val="18"/>
      </w:rPr>
      <w:fldChar w:fldCharType="end"/>
    </w:r>
  </w:p>
  <w:p w14:paraId="0725B1F8" w14:textId="77777777" w:rsidR="006E0696" w:rsidRDefault="006E0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1MDU3Mja0NDOxsDRR0lEKTi0uzszPAykwrwUAF8KedSwAAAA="/>
  </w:docVars>
  <w:rsids>
    <w:rsidRoot w:val="004E213A"/>
    <w:rsid w:val="000003F0"/>
    <w:rsid w:val="00033397"/>
    <w:rsid w:val="00040095"/>
    <w:rsid w:val="00051834"/>
    <w:rsid w:val="00054A22"/>
    <w:rsid w:val="00056B5D"/>
    <w:rsid w:val="00062023"/>
    <w:rsid w:val="000655A6"/>
    <w:rsid w:val="00080512"/>
    <w:rsid w:val="00094981"/>
    <w:rsid w:val="000A2FD7"/>
    <w:rsid w:val="000A6883"/>
    <w:rsid w:val="000C47C3"/>
    <w:rsid w:val="000C47D7"/>
    <w:rsid w:val="000D58AB"/>
    <w:rsid w:val="000D6C22"/>
    <w:rsid w:val="0010070F"/>
    <w:rsid w:val="001065FC"/>
    <w:rsid w:val="00114BE6"/>
    <w:rsid w:val="00133525"/>
    <w:rsid w:val="00141CD3"/>
    <w:rsid w:val="00141DFD"/>
    <w:rsid w:val="00190E6C"/>
    <w:rsid w:val="00191FB1"/>
    <w:rsid w:val="001A4C42"/>
    <w:rsid w:val="001A7420"/>
    <w:rsid w:val="001B3103"/>
    <w:rsid w:val="001B6637"/>
    <w:rsid w:val="001C21C3"/>
    <w:rsid w:val="001D02C2"/>
    <w:rsid w:val="001D5A0B"/>
    <w:rsid w:val="001E1951"/>
    <w:rsid w:val="001F0C1D"/>
    <w:rsid w:val="001F1132"/>
    <w:rsid w:val="001F168B"/>
    <w:rsid w:val="002146C1"/>
    <w:rsid w:val="002347A2"/>
    <w:rsid w:val="0024200B"/>
    <w:rsid w:val="00253F01"/>
    <w:rsid w:val="00266058"/>
    <w:rsid w:val="002675F0"/>
    <w:rsid w:val="00285A98"/>
    <w:rsid w:val="002A5150"/>
    <w:rsid w:val="002B6339"/>
    <w:rsid w:val="002D1660"/>
    <w:rsid w:val="002D4D8E"/>
    <w:rsid w:val="002E00EE"/>
    <w:rsid w:val="002F76B3"/>
    <w:rsid w:val="00313353"/>
    <w:rsid w:val="003172DC"/>
    <w:rsid w:val="00325434"/>
    <w:rsid w:val="0032691C"/>
    <w:rsid w:val="00340C2B"/>
    <w:rsid w:val="00341908"/>
    <w:rsid w:val="00343E6D"/>
    <w:rsid w:val="0035462D"/>
    <w:rsid w:val="00361407"/>
    <w:rsid w:val="003765B8"/>
    <w:rsid w:val="0037757F"/>
    <w:rsid w:val="00380791"/>
    <w:rsid w:val="003828E5"/>
    <w:rsid w:val="003941B2"/>
    <w:rsid w:val="003B7BF5"/>
    <w:rsid w:val="003C3129"/>
    <w:rsid w:val="003C3971"/>
    <w:rsid w:val="003C4870"/>
    <w:rsid w:val="00402B42"/>
    <w:rsid w:val="00423334"/>
    <w:rsid w:val="004345EC"/>
    <w:rsid w:val="00462280"/>
    <w:rsid w:val="00465515"/>
    <w:rsid w:val="004778C9"/>
    <w:rsid w:val="004912B0"/>
    <w:rsid w:val="004A7B47"/>
    <w:rsid w:val="004C2220"/>
    <w:rsid w:val="004C5E06"/>
    <w:rsid w:val="004C6751"/>
    <w:rsid w:val="004D3578"/>
    <w:rsid w:val="004D550A"/>
    <w:rsid w:val="004E213A"/>
    <w:rsid w:val="004E6CEF"/>
    <w:rsid w:val="004F0988"/>
    <w:rsid w:val="004F3340"/>
    <w:rsid w:val="0050714D"/>
    <w:rsid w:val="0053388B"/>
    <w:rsid w:val="00535773"/>
    <w:rsid w:val="00543E6C"/>
    <w:rsid w:val="00565087"/>
    <w:rsid w:val="00573267"/>
    <w:rsid w:val="00597B11"/>
    <w:rsid w:val="005A3798"/>
    <w:rsid w:val="005B27A4"/>
    <w:rsid w:val="005C1053"/>
    <w:rsid w:val="005D02EE"/>
    <w:rsid w:val="005D2E01"/>
    <w:rsid w:val="005D4660"/>
    <w:rsid w:val="005D56B9"/>
    <w:rsid w:val="005D7526"/>
    <w:rsid w:val="005E4BB2"/>
    <w:rsid w:val="00602AEA"/>
    <w:rsid w:val="00614FDF"/>
    <w:rsid w:val="00631309"/>
    <w:rsid w:val="0063543D"/>
    <w:rsid w:val="00647114"/>
    <w:rsid w:val="00647E33"/>
    <w:rsid w:val="00680569"/>
    <w:rsid w:val="00681995"/>
    <w:rsid w:val="006A323F"/>
    <w:rsid w:val="006A3A06"/>
    <w:rsid w:val="006B30D0"/>
    <w:rsid w:val="006C3D95"/>
    <w:rsid w:val="006E0696"/>
    <w:rsid w:val="006E5C86"/>
    <w:rsid w:val="00701116"/>
    <w:rsid w:val="0070469A"/>
    <w:rsid w:val="00713C44"/>
    <w:rsid w:val="00731B30"/>
    <w:rsid w:val="00734A5B"/>
    <w:rsid w:val="0074026F"/>
    <w:rsid w:val="007429F6"/>
    <w:rsid w:val="00744E76"/>
    <w:rsid w:val="007656CF"/>
    <w:rsid w:val="00774DA4"/>
    <w:rsid w:val="00781F0F"/>
    <w:rsid w:val="00792C1B"/>
    <w:rsid w:val="007B19FA"/>
    <w:rsid w:val="007B600E"/>
    <w:rsid w:val="007D77C9"/>
    <w:rsid w:val="007F0380"/>
    <w:rsid w:val="007F0F4A"/>
    <w:rsid w:val="007F40BE"/>
    <w:rsid w:val="007F440F"/>
    <w:rsid w:val="008028A4"/>
    <w:rsid w:val="00817094"/>
    <w:rsid w:val="00830747"/>
    <w:rsid w:val="00831F84"/>
    <w:rsid w:val="00845C4D"/>
    <w:rsid w:val="00846446"/>
    <w:rsid w:val="008507B7"/>
    <w:rsid w:val="008538EB"/>
    <w:rsid w:val="008768CA"/>
    <w:rsid w:val="008865EF"/>
    <w:rsid w:val="008C384C"/>
    <w:rsid w:val="008D0DF6"/>
    <w:rsid w:val="008D4F22"/>
    <w:rsid w:val="0090271F"/>
    <w:rsid w:val="00902E23"/>
    <w:rsid w:val="009114D7"/>
    <w:rsid w:val="0091348E"/>
    <w:rsid w:val="00917CCB"/>
    <w:rsid w:val="00942EC2"/>
    <w:rsid w:val="00952AA4"/>
    <w:rsid w:val="009650AB"/>
    <w:rsid w:val="009A38EE"/>
    <w:rsid w:val="009C2E2B"/>
    <w:rsid w:val="009C4480"/>
    <w:rsid w:val="009E58F7"/>
    <w:rsid w:val="009F37B7"/>
    <w:rsid w:val="00A008ED"/>
    <w:rsid w:val="00A10F02"/>
    <w:rsid w:val="00A164B4"/>
    <w:rsid w:val="00A26956"/>
    <w:rsid w:val="00A27486"/>
    <w:rsid w:val="00A36E8C"/>
    <w:rsid w:val="00A376E3"/>
    <w:rsid w:val="00A53724"/>
    <w:rsid w:val="00A54103"/>
    <w:rsid w:val="00A54FAA"/>
    <w:rsid w:val="00A56066"/>
    <w:rsid w:val="00A678C4"/>
    <w:rsid w:val="00A73129"/>
    <w:rsid w:val="00A82346"/>
    <w:rsid w:val="00A87F6D"/>
    <w:rsid w:val="00A91C23"/>
    <w:rsid w:val="00A92BA1"/>
    <w:rsid w:val="00AA5C0D"/>
    <w:rsid w:val="00AB179E"/>
    <w:rsid w:val="00AB2E66"/>
    <w:rsid w:val="00AB34B0"/>
    <w:rsid w:val="00AC6BC6"/>
    <w:rsid w:val="00AE0980"/>
    <w:rsid w:val="00AE65E2"/>
    <w:rsid w:val="00AE6D32"/>
    <w:rsid w:val="00AF5512"/>
    <w:rsid w:val="00B15449"/>
    <w:rsid w:val="00B21E96"/>
    <w:rsid w:val="00B243A7"/>
    <w:rsid w:val="00B26096"/>
    <w:rsid w:val="00B37FA9"/>
    <w:rsid w:val="00B66D8B"/>
    <w:rsid w:val="00B675F8"/>
    <w:rsid w:val="00B84387"/>
    <w:rsid w:val="00B93086"/>
    <w:rsid w:val="00B950B9"/>
    <w:rsid w:val="00BA19ED"/>
    <w:rsid w:val="00BA4B88"/>
    <w:rsid w:val="00BA4B8D"/>
    <w:rsid w:val="00BC0F7D"/>
    <w:rsid w:val="00BC61D6"/>
    <w:rsid w:val="00BD5C74"/>
    <w:rsid w:val="00BD74BC"/>
    <w:rsid w:val="00BD7D31"/>
    <w:rsid w:val="00BE3255"/>
    <w:rsid w:val="00BF128E"/>
    <w:rsid w:val="00C02A7A"/>
    <w:rsid w:val="00C03E15"/>
    <w:rsid w:val="00C074DD"/>
    <w:rsid w:val="00C1455A"/>
    <w:rsid w:val="00C1496A"/>
    <w:rsid w:val="00C1632E"/>
    <w:rsid w:val="00C33079"/>
    <w:rsid w:val="00C415BA"/>
    <w:rsid w:val="00C45231"/>
    <w:rsid w:val="00C45E4E"/>
    <w:rsid w:val="00C72833"/>
    <w:rsid w:val="00C80F1D"/>
    <w:rsid w:val="00C93F40"/>
    <w:rsid w:val="00CA3940"/>
    <w:rsid w:val="00CA3B5B"/>
    <w:rsid w:val="00CA3D0C"/>
    <w:rsid w:val="00CE07A6"/>
    <w:rsid w:val="00CF2017"/>
    <w:rsid w:val="00D11014"/>
    <w:rsid w:val="00D25C7F"/>
    <w:rsid w:val="00D32DF1"/>
    <w:rsid w:val="00D3618D"/>
    <w:rsid w:val="00D4243A"/>
    <w:rsid w:val="00D51B01"/>
    <w:rsid w:val="00D56FBF"/>
    <w:rsid w:val="00D57972"/>
    <w:rsid w:val="00D63F32"/>
    <w:rsid w:val="00D641A3"/>
    <w:rsid w:val="00D675A9"/>
    <w:rsid w:val="00D721E7"/>
    <w:rsid w:val="00D738D6"/>
    <w:rsid w:val="00D755EB"/>
    <w:rsid w:val="00D76048"/>
    <w:rsid w:val="00D87E00"/>
    <w:rsid w:val="00D9134D"/>
    <w:rsid w:val="00D95A6D"/>
    <w:rsid w:val="00DA10DC"/>
    <w:rsid w:val="00DA561C"/>
    <w:rsid w:val="00DA7A03"/>
    <w:rsid w:val="00DB1818"/>
    <w:rsid w:val="00DC0333"/>
    <w:rsid w:val="00DC309B"/>
    <w:rsid w:val="00DC4DA2"/>
    <w:rsid w:val="00DD4C17"/>
    <w:rsid w:val="00DD514F"/>
    <w:rsid w:val="00DD74A5"/>
    <w:rsid w:val="00DE6088"/>
    <w:rsid w:val="00DF2B1F"/>
    <w:rsid w:val="00DF62CD"/>
    <w:rsid w:val="00E16509"/>
    <w:rsid w:val="00E205C8"/>
    <w:rsid w:val="00E40291"/>
    <w:rsid w:val="00E44582"/>
    <w:rsid w:val="00E513CB"/>
    <w:rsid w:val="00E77645"/>
    <w:rsid w:val="00EA15B0"/>
    <w:rsid w:val="00EA5EA7"/>
    <w:rsid w:val="00EB3E14"/>
    <w:rsid w:val="00EC2AAF"/>
    <w:rsid w:val="00EC4A25"/>
    <w:rsid w:val="00EE2190"/>
    <w:rsid w:val="00F00B4E"/>
    <w:rsid w:val="00F025A2"/>
    <w:rsid w:val="00F04712"/>
    <w:rsid w:val="00F13360"/>
    <w:rsid w:val="00F22EC7"/>
    <w:rsid w:val="00F325C8"/>
    <w:rsid w:val="00F42B9F"/>
    <w:rsid w:val="00F61A1B"/>
    <w:rsid w:val="00F653B8"/>
    <w:rsid w:val="00F8787F"/>
    <w:rsid w:val="00F9008D"/>
    <w:rsid w:val="00FA1266"/>
    <w:rsid w:val="00FC0600"/>
    <w:rsid w:val="00FC1192"/>
    <w:rsid w:val="00FE6DB9"/>
    <w:rsid w:val="00FF7D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5953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er" w:qFormat="1"/>
    <w:lsdException w:name="caption" w:semiHidden="1" w:unhideWhenUsed="1" w:qFormat="1"/>
    <w:lsdException w:name="Title" w:qFormat="1"/>
    <w:lsdException w:name="Hyperlink" w:uiPriority="99"/>
    <w:lsdException w:name="FollowedHyperlink" w:uiPriority="99"/>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7B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507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507B7"/>
    <w:pPr>
      <w:pBdr>
        <w:top w:val="none" w:sz="0" w:space="0" w:color="auto"/>
      </w:pBdr>
      <w:spacing w:before="180"/>
      <w:outlineLvl w:val="1"/>
    </w:pPr>
    <w:rPr>
      <w:sz w:val="32"/>
    </w:rPr>
  </w:style>
  <w:style w:type="paragraph" w:styleId="Heading3">
    <w:name w:val="heading 3"/>
    <w:basedOn w:val="Heading2"/>
    <w:next w:val="Normal"/>
    <w:qFormat/>
    <w:rsid w:val="008507B7"/>
    <w:pPr>
      <w:spacing w:before="120"/>
      <w:outlineLvl w:val="2"/>
    </w:pPr>
    <w:rPr>
      <w:sz w:val="28"/>
    </w:rPr>
  </w:style>
  <w:style w:type="paragraph" w:styleId="Heading4">
    <w:name w:val="heading 4"/>
    <w:basedOn w:val="Heading3"/>
    <w:next w:val="Normal"/>
    <w:qFormat/>
    <w:rsid w:val="008507B7"/>
    <w:pPr>
      <w:ind w:left="1418" w:hanging="1418"/>
      <w:outlineLvl w:val="3"/>
    </w:pPr>
    <w:rPr>
      <w:sz w:val="24"/>
    </w:rPr>
  </w:style>
  <w:style w:type="paragraph" w:styleId="Heading5">
    <w:name w:val="heading 5"/>
    <w:basedOn w:val="Heading4"/>
    <w:next w:val="Normal"/>
    <w:qFormat/>
    <w:rsid w:val="008507B7"/>
    <w:pPr>
      <w:ind w:left="1701" w:hanging="1701"/>
      <w:outlineLvl w:val="4"/>
    </w:pPr>
    <w:rPr>
      <w:sz w:val="22"/>
    </w:rPr>
  </w:style>
  <w:style w:type="paragraph" w:styleId="Heading6">
    <w:name w:val="heading 6"/>
    <w:basedOn w:val="H6"/>
    <w:next w:val="Normal"/>
    <w:qFormat/>
    <w:rsid w:val="008507B7"/>
    <w:pPr>
      <w:outlineLvl w:val="5"/>
    </w:pPr>
  </w:style>
  <w:style w:type="paragraph" w:styleId="Heading7">
    <w:name w:val="heading 7"/>
    <w:basedOn w:val="H6"/>
    <w:next w:val="Normal"/>
    <w:qFormat/>
    <w:rsid w:val="008507B7"/>
    <w:pPr>
      <w:outlineLvl w:val="6"/>
    </w:pPr>
  </w:style>
  <w:style w:type="paragraph" w:styleId="Heading8">
    <w:name w:val="heading 8"/>
    <w:basedOn w:val="Heading1"/>
    <w:next w:val="Normal"/>
    <w:qFormat/>
    <w:rsid w:val="008507B7"/>
    <w:pPr>
      <w:ind w:left="0" w:firstLine="0"/>
      <w:outlineLvl w:val="7"/>
    </w:pPr>
  </w:style>
  <w:style w:type="paragraph" w:styleId="Heading9">
    <w:name w:val="heading 9"/>
    <w:basedOn w:val="Heading8"/>
    <w:next w:val="Normal"/>
    <w:rsid w:val="008507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507B7"/>
    <w:pPr>
      <w:ind w:left="1985" w:hanging="1985"/>
      <w:outlineLvl w:val="9"/>
    </w:pPr>
    <w:rPr>
      <w:sz w:val="20"/>
    </w:rPr>
  </w:style>
  <w:style w:type="paragraph" w:styleId="TOC9">
    <w:name w:val="toc 9"/>
    <w:basedOn w:val="TOC8"/>
    <w:rsid w:val="008507B7"/>
    <w:pPr>
      <w:ind w:left="1418" w:hanging="1418"/>
    </w:pPr>
  </w:style>
  <w:style w:type="paragraph" w:styleId="TOC8">
    <w:name w:val="toc 8"/>
    <w:basedOn w:val="TOC1"/>
    <w:rsid w:val="008507B7"/>
    <w:pPr>
      <w:spacing w:before="180"/>
      <w:ind w:left="2693" w:hanging="2693"/>
    </w:pPr>
    <w:rPr>
      <w:b/>
    </w:rPr>
  </w:style>
  <w:style w:type="paragraph" w:styleId="TOC1">
    <w:name w:val="toc 1"/>
    <w:rsid w:val="008507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507B7"/>
    <w:pPr>
      <w:keepLines/>
      <w:tabs>
        <w:tab w:val="center" w:pos="4536"/>
        <w:tab w:val="right" w:pos="9072"/>
      </w:tabs>
    </w:pPr>
    <w:rPr>
      <w:noProof/>
    </w:rPr>
  </w:style>
  <w:style w:type="character" w:customStyle="1" w:styleId="ZGSM">
    <w:name w:val="ZGSM"/>
    <w:rsid w:val="008507B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507B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507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507B7"/>
    <w:pPr>
      <w:ind w:left="1701" w:hanging="1701"/>
    </w:pPr>
  </w:style>
  <w:style w:type="paragraph" w:styleId="TOC4">
    <w:name w:val="toc 4"/>
    <w:basedOn w:val="TOC3"/>
    <w:rsid w:val="008507B7"/>
    <w:pPr>
      <w:ind w:left="1418" w:hanging="1418"/>
    </w:pPr>
  </w:style>
  <w:style w:type="paragraph" w:styleId="TOC3">
    <w:name w:val="toc 3"/>
    <w:basedOn w:val="TOC2"/>
    <w:rsid w:val="008507B7"/>
    <w:pPr>
      <w:ind w:left="1134" w:hanging="1134"/>
    </w:pPr>
  </w:style>
  <w:style w:type="paragraph" w:styleId="TOC2">
    <w:name w:val="toc 2"/>
    <w:basedOn w:val="TOC1"/>
    <w:rsid w:val="008507B7"/>
    <w:pPr>
      <w:keepNext w:val="0"/>
      <w:spacing w:before="0"/>
      <w:ind w:left="851" w:hanging="851"/>
    </w:pPr>
    <w:rPr>
      <w:sz w:val="20"/>
    </w:rPr>
  </w:style>
  <w:style w:type="paragraph" w:styleId="Footer">
    <w:name w:val="footer"/>
    <w:basedOn w:val="Header"/>
    <w:rsid w:val="008507B7"/>
    <w:pPr>
      <w:jc w:val="center"/>
    </w:pPr>
    <w:rPr>
      <w:i/>
    </w:rPr>
  </w:style>
  <w:style w:type="paragraph" w:customStyle="1" w:styleId="TT">
    <w:name w:val="TT"/>
    <w:basedOn w:val="Heading1"/>
    <w:next w:val="Normal"/>
    <w:rsid w:val="008507B7"/>
    <w:pPr>
      <w:outlineLvl w:val="9"/>
    </w:pPr>
  </w:style>
  <w:style w:type="paragraph" w:customStyle="1" w:styleId="NF">
    <w:name w:val="NF"/>
    <w:basedOn w:val="NO"/>
    <w:rsid w:val="008507B7"/>
    <w:pPr>
      <w:keepNext/>
      <w:spacing w:after="0"/>
    </w:pPr>
    <w:rPr>
      <w:rFonts w:ascii="Arial" w:hAnsi="Arial"/>
      <w:sz w:val="18"/>
    </w:rPr>
  </w:style>
  <w:style w:type="paragraph" w:customStyle="1" w:styleId="NO">
    <w:name w:val="NO"/>
    <w:basedOn w:val="Normal"/>
    <w:link w:val="NOChar"/>
    <w:rsid w:val="008507B7"/>
    <w:pPr>
      <w:keepLines/>
      <w:ind w:left="1135" w:hanging="851"/>
    </w:pPr>
  </w:style>
  <w:style w:type="paragraph" w:customStyle="1" w:styleId="PL">
    <w:name w:val="PL"/>
    <w:rsid w:val="00850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507B7"/>
    <w:pPr>
      <w:jc w:val="right"/>
    </w:pPr>
  </w:style>
  <w:style w:type="paragraph" w:customStyle="1" w:styleId="TAL">
    <w:name w:val="TAL"/>
    <w:basedOn w:val="Normal"/>
    <w:link w:val="TALChar"/>
    <w:qFormat/>
    <w:rsid w:val="008507B7"/>
    <w:pPr>
      <w:keepNext/>
      <w:keepLines/>
      <w:spacing w:after="0"/>
    </w:pPr>
    <w:rPr>
      <w:rFonts w:ascii="Arial" w:hAnsi="Arial"/>
      <w:sz w:val="18"/>
    </w:rPr>
  </w:style>
  <w:style w:type="paragraph" w:customStyle="1" w:styleId="TAH">
    <w:name w:val="TAH"/>
    <w:basedOn w:val="TAC"/>
    <w:link w:val="TAHCar"/>
    <w:qFormat/>
    <w:rsid w:val="008507B7"/>
    <w:rPr>
      <w:b/>
    </w:rPr>
  </w:style>
  <w:style w:type="paragraph" w:customStyle="1" w:styleId="TAC">
    <w:name w:val="TAC"/>
    <w:basedOn w:val="TAL"/>
    <w:link w:val="TACChar"/>
    <w:qFormat/>
    <w:rsid w:val="008507B7"/>
    <w:pPr>
      <w:jc w:val="center"/>
    </w:pPr>
  </w:style>
  <w:style w:type="paragraph" w:customStyle="1" w:styleId="LD">
    <w:name w:val="LD"/>
    <w:rsid w:val="008507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507B7"/>
    <w:pPr>
      <w:keepLines/>
      <w:ind w:left="1702" w:hanging="1418"/>
    </w:pPr>
  </w:style>
  <w:style w:type="paragraph" w:customStyle="1" w:styleId="FP">
    <w:name w:val="FP"/>
    <w:basedOn w:val="Normal"/>
    <w:rsid w:val="008507B7"/>
    <w:pPr>
      <w:spacing w:after="0"/>
    </w:pPr>
  </w:style>
  <w:style w:type="paragraph" w:customStyle="1" w:styleId="NW">
    <w:name w:val="NW"/>
    <w:basedOn w:val="NO"/>
    <w:rsid w:val="008507B7"/>
    <w:pPr>
      <w:spacing w:after="0"/>
    </w:pPr>
  </w:style>
  <w:style w:type="paragraph" w:customStyle="1" w:styleId="EW">
    <w:name w:val="EW"/>
    <w:basedOn w:val="EX"/>
    <w:rsid w:val="008507B7"/>
    <w:pPr>
      <w:spacing w:after="0"/>
    </w:pPr>
  </w:style>
  <w:style w:type="paragraph" w:customStyle="1" w:styleId="B1">
    <w:name w:val="B1"/>
    <w:basedOn w:val="List"/>
    <w:link w:val="B1Char"/>
    <w:qFormat/>
    <w:rsid w:val="008507B7"/>
  </w:style>
  <w:style w:type="paragraph" w:styleId="TOC6">
    <w:name w:val="toc 6"/>
    <w:basedOn w:val="TOC5"/>
    <w:next w:val="Normal"/>
    <w:rsid w:val="008507B7"/>
    <w:pPr>
      <w:ind w:left="1985" w:hanging="1985"/>
    </w:pPr>
  </w:style>
  <w:style w:type="paragraph" w:styleId="TOC7">
    <w:name w:val="toc 7"/>
    <w:basedOn w:val="TOC6"/>
    <w:next w:val="Normal"/>
    <w:rsid w:val="008507B7"/>
    <w:pPr>
      <w:ind w:left="2268" w:hanging="2268"/>
    </w:pPr>
  </w:style>
  <w:style w:type="paragraph" w:customStyle="1" w:styleId="EditorsNote">
    <w:name w:val="Editor's Note"/>
    <w:basedOn w:val="NO"/>
    <w:rsid w:val="008507B7"/>
    <w:rPr>
      <w:color w:val="FF0000"/>
    </w:rPr>
  </w:style>
  <w:style w:type="paragraph" w:customStyle="1" w:styleId="TH">
    <w:name w:val="TH"/>
    <w:basedOn w:val="Normal"/>
    <w:link w:val="THChar"/>
    <w:qFormat/>
    <w:rsid w:val="008507B7"/>
    <w:pPr>
      <w:keepNext/>
      <w:keepLines/>
      <w:spacing w:before="60"/>
      <w:jc w:val="center"/>
    </w:pPr>
    <w:rPr>
      <w:rFonts w:ascii="Arial" w:hAnsi="Arial"/>
      <w:b/>
    </w:rPr>
  </w:style>
  <w:style w:type="paragraph" w:customStyle="1" w:styleId="ZA">
    <w:name w:val="ZA"/>
    <w:rsid w:val="008507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07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507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507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507B7"/>
    <w:pPr>
      <w:ind w:left="851" w:hanging="851"/>
    </w:pPr>
  </w:style>
  <w:style w:type="paragraph" w:customStyle="1" w:styleId="ZH">
    <w:name w:val="ZH"/>
    <w:rsid w:val="008507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507B7"/>
    <w:pPr>
      <w:keepNext w:val="0"/>
      <w:spacing w:before="0" w:after="240"/>
    </w:pPr>
  </w:style>
  <w:style w:type="paragraph" w:customStyle="1" w:styleId="ZG">
    <w:name w:val="ZG"/>
    <w:rsid w:val="008507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8507B7"/>
  </w:style>
  <w:style w:type="paragraph" w:customStyle="1" w:styleId="B3">
    <w:name w:val="B3"/>
    <w:basedOn w:val="List3"/>
    <w:rsid w:val="008507B7"/>
  </w:style>
  <w:style w:type="paragraph" w:customStyle="1" w:styleId="B4">
    <w:name w:val="B4"/>
    <w:basedOn w:val="List4"/>
    <w:rsid w:val="008507B7"/>
  </w:style>
  <w:style w:type="paragraph" w:customStyle="1" w:styleId="B5">
    <w:name w:val="B5"/>
    <w:basedOn w:val="List5"/>
    <w:rsid w:val="008507B7"/>
  </w:style>
  <w:style w:type="paragraph" w:customStyle="1" w:styleId="ZTD">
    <w:name w:val="ZTD"/>
    <w:basedOn w:val="ZB"/>
    <w:rsid w:val="008507B7"/>
    <w:pPr>
      <w:framePr w:hRule="auto" w:wrap="notBeside" w:y="852"/>
    </w:pPr>
    <w:rPr>
      <w:i w:val="0"/>
      <w:sz w:val="40"/>
    </w:rPr>
  </w:style>
  <w:style w:type="paragraph" w:customStyle="1" w:styleId="ZV">
    <w:name w:val="ZV"/>
    <w:basedOn w:val="ZU"/>
    <w:rsid w:val="008507B7"/>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character" w:customStyle="1" w:styleId="EXChar">
    <w:name w:val="EX Char"/>
    <w:link w:val="EX"/>
    <w:rsid w:val="00462280"/>
    <w:rPr>
      <w:rFonts w:eastAsia="Times New Roman"/>
    </w:rPr>
  </w:style>
  <w:style w:type="character" w:customStyle="1" w:styleId="NOChar">
    <w:name w:val="NO Char"/>
    <w:link w:val="NO"/>
    <w:rsid w:val="00846446"/>
    <w:rPr>
      <w:rFonts w:eastAsia="Times New Roman"/>
    </w:rPr>
  </w:style>
  <w:style w:type="character" w:customStyle="1" w:styleId="B1Char">
    <w:name w:val="B1 Char"/>
    <w:link w:val="B1"/>
    <w:rsid w:val="007F440F"/>
    <w:rPr>
      <w:rFonts w:eastAsia="Times New Roman"/>
    </w:rPr>
  </w:style>
  <w:style w:type="character" w:customStyle="1" w:styleId="TALChar">
    <w:name w:val="TAL Char"/>
    <w:link w:val="TAL"/>
    <w:rsid w:val="002D1660"/>
    <w:rPr>
      <w:rFonts w:ascii="Arial" w:eastAsia="Times New Roman" w:hAnsi="Arial"/>
      <w:sz w:val="18"/>
    </w:rPr>
  </w:style>
  <w:style w:type="character" w:customStyle="1" w:styleId="GuidanceChar">
    <w:name w:val="Guidance Char"/>
    <w:link w:val="Guidance"/>
    <w:qFormat/>
    <w:rsid w:val="001B3103"/>
    <w:rPr>
      <w:i/>
      <w:color w:val="0000FF"/>
      <w:lang w:eastAsia="en-US"/>
    </w:rPr>
  </w:style>
  <w:style w:type="paragraph" w:customStyle="1" w:styleId="font5">
    <w:name w:val="font5"/>
    <w:basedOn w:val="Normal"/>
    <w:rsid w:val="00647E33"/>
    <w:pPr>
      <w:spacing w:before="100" w:beforeAutospacing="1" w:after="100" w:afterAutospacing="1"/>
    </w:pPr>
    <w:rPr>
      <w:rFonts w:ascii="Malgun Gothic" w:eastAsia="Malgun Gothic" w:hAnsi="Malgun Gothic" w:cs="Gulim"/>
      <w:sz w:val="18"/>
      <w:szCs w:val="18"/>
      <w:lang w:val="en-US" w:eastAsia="ko-KR"/>
    </w:rPr>
  </w:style>
  <w:style w:type="paragraph" w:customStyle="1" w:styleId="xl66">
    <w:name w:val="xl66"/>
    <w:basedOn w:val="Normal"/>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67">
    <w:name w:val="xl67"/>
    <w:basedOn w:val="Normal"/>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68">
    <w:name w:val="xl68"/>
    <w:basedOn w:val="Normal"/>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69">
    <w:name w:val="xl69"/>
    <w:basedOn w:val="Normal"/>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0">
    <w:name w:val="xl70"/>
    <w:basedOn w:val="Normal"/>
    <w:rsid w:val="00647E33"/>
    <w:pPr>
      <w:pBdr>
        <w:top w:val="single" w:sz="4" w:space="0" w:color="92D050"/>
        <w:bottom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1">
    <w:name w:val="xl71"/>
    <w:basedOn w:val="Normal"/>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2">
    <w:name w:val="xl72"/>
    <w:basedOn w:val="Normal"/>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3">
    <w:name w:val="xl73"/>
    <w:basedOn w:val="Normal"/>
    <w:rsid w:val="00647E33"/>
    <w:pPr>
      <w:pBdr>
        <w:top w:val="single" w:sz="4" w:space="0" w:color="92D050"/>
        <w:bottom w:val="single" w:sz="4" w:space="0" w:color="92D050"/>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4">
    <w:name w:val="xl74"/>
    <w:basedOn w:val="Normal"/>
    <w:rsid w:val="00647E33"/>
    <w:pPr>
      <w:pBdr>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5">
    <w:name w:val="xl75"/>
    <w:basedOn w:val="Normal"/>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6">
    <w:name w:val="xl76"/>
    <w:basedOn w:val="Normal"/>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7">
    <w:name w:val="xl77"/>
    <w:basedOn w:val="Normal"/>
    <w:rsid w:val="00647E33"/>
    <w:pPr>
      <w:pBdr>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8">
    <w:name w:val="xl78"/>
    <w:basedOn w:val="Normal"/>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9">
    <w:name w:val="xl79"/>
    <w:basedOn w:val="Normal"/>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Gulim" w:hAnsi="Arial" w:cs="Arial"/>
      <w:b/>
      <w:bCs/>
      <w:sz w:val="18"/>
      <w:szCs w:val="18"/>
      <w:lang w:val="en-US" w:eastAsia="ko-KR"/>
    </w:rPr>
  </w:style>
  <w:style w:type="character" w:customStyle="1" w:styleId="TAHCar">
    <w:name w:val="TAH Car"/>
    <w:link w:val="TAH"/>
    <w:qFormat/>
    <w:rsid w:val="00C45E4E"/>
    <w:rPr>
      <w:rFonts w:ascii="Arial" w:eastAsia="Times New Roman" w:hAnsi="Arial"/>
      <w:b/>
      <w:sz w:val="18"/>
    </w:rPr>
  </w:style>
  <w:style w:type="character" w:customStyle="1" w:styleId="THChar">
    <w:name w:val="TH Char"/>
    <w:link w:val="TH"/>
    <w:qFormat/>
    <w:rsid w:val="00C45E4E"/>
    <w:rPr>
      <w:rFonts w:ascii="Arial" w:eastAsia="Times New Roman" w:hAnsi="Arial"/>
      <w:b/>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C45E4E"/>
    <w:pPr>
      <w:spacing w:before="120" w:after="120"/>
    </w:pPr>
    <w:rPr>
      <w:rFonts w:eastAsia="Malgun Gothic"/>
      <w: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C45E4E"/>
    <w:rPr>
      <w:rFonts w:eastAsia="Malgun Gothic"/>
      <w:b/>
      <w:lang w:eastAsia="en-US"/>
    </w:rPr>
  </w:style>
  <w:style w:type="character" w:customStyle="1" w:styleId="TACChar">
    <w:name w:val="TAC Char"/>
    <w:link w:val="TAC"/>
    <w:qFormat/>
    <w:rsid w:val="007656CF"/>
    <w:rPr>
      <w:rFonts w:ascii="Arial" w:eastAsia="Times New Roma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0C2B"/>
    <w:rPr>
      <w:rFonts w:ascii="Arial" w:eastAsia="Times New Roman" w:hAnsi="Arial"/>
      <w:b/>
      <w:noProof/>
      <w:sz w:val="18"/>
    </w:rPr>
  </w:style>
  <w:style w:type="character" w:customStyle="1" w:styleId="font21">
    <w:name w:val="font21"/>
    <w:basedOn w:val="DefaultParagraphFont"/>
    <w:qFormat/>
    <w:rsid w:val="00AF5512"/>
    <w:rPr>
      <w:rFonts w:ascii="Arial" w:hAnsi="Arial" w:cs="Arial" w:hint="default"/>
      <w:color w:val="000000"/>
      <w:sz w:val="18"/>
      <w:szCs w:val="18"/>
      <w:u w:val="none"/>
      <w:vertAlign w:val="superscript"/>
    </w:rPr>
  </w:style>
  <w:style w:type="character" w:customStyle="1" w:styleId="font31">
    <w:name w:val="font31"/>
    <w:basedOn w:val="DefaultParagraphFont"/>
    <w:qFormat/>
    <w:rsid w:val="00AF5512"/>
    <w:rPr>
      <w:rFonts w:ascii="Arial" w:hAnsi="Arial" w:cs="Arial" w:hint="default"/>
      <w:color w:val="FF0000"/>
      <w:sz w:val="18"/>
      <w:szCs w:val="18"/>
      <w:u w:val="none"/>
    </w:rPr>
  </w:style>
  <w:style w:type="character" w:customStyle="1" w:styleId="TANChar">
    <w:name w:val="TAN Char"/>
    <w:link w:val="TAN"/>
    <w:qFormat/>
    <w:rsid w:val="00313353"/>
    <w:rPr>
      <w:rFonts w:ascii="Arial" w:eastAsia="Times New Roman" w:hAnsi="Arial"/>
      <w:sz w:val="18"/>
    </w:rPr>
  </w:style>
  <w:style w:type="paragraph" w:styleId="Index2">
    <w:name w:val="index 2"/>
    <w:basedOn w:val="Index1"/>
    <w:rsid w:val="008507B7"/>
    <w:pPr>
      <w:ind w:left="284"/>
    </w:pPr>
  </w:style>
  <w:style w:type="paragraph" w:styleId="Index1">
    <w:name w:val="index 1"/>
    <w:basedOn w:val="Normal"/>
    <w:rsid w:val="008507B7"/>
    <w:pPr>
      <w:keepLines/>
      <w:spacing w:after="0"/>
    </w:pPr>
  </w:style>
  <w:style w:type="paragraph" w:styleId="ListNumber2">
    <w:name w:val="List Number 2"/>
    <w:basedOn w:val="ListNumber"/>
    <w:rsid w:val="008507B7"/>
    <w:pPr>
      <w:ind w:left="851"/>
    </w:pPr>
  </w:style>
  <w:style w:type="character" w:styleId="FootnoteReference">
    <w:name w:val="footnote reference"/>
    <w:basedOn w:val="DefaultParagraphFont"/>
    <w:rsid w:val="008507B7"/>
    <w:rPr>
      <w:b/>
      <w:position w:val="6"/>
      <w:sz w:val="16"/>
    </w:rPr>
  </w:style>
  <w:style w:type="paragraph" w:styleId="FootnoteText">
    <w:name w:val="footnote text"/>
    <w:basedOn w:val="Normal"/>
    <w:link w:val="FootnoteTextChar"/>
    <w:rsid w:val="008507B7"/>
    <w:pPr>
      <w:keepLines/>
      <w:spacing w:after="0"/>
      <w:ind w:left="454" w:hanging="454"/>
    </w:pPr>
    <w:rPr>
      <w:sz w:val="16"/>
    </w:rPr>
  </w:style>
  <w:style w:type="character" w:customStyle="1" w:styleId="FootnoteTextChar">
    <w:name w:val="Footnote Text Char"/>
    <w:basedOn w:val="DefaultParagraphFont"/>
    <w:link w:val="FootnoteText"/>
    <w:rsid w:val="006E0696"/>
    <w:rPr>
      <w:rFonts w:eastAsia="Times New Roman"/>
      <w:sz w:val="16"/>
    </w:rPr>
  </w:style>
  <w:style w:type="paragraph" w:styleId="ListBullet2">
    <w:name w:val="List Bullet 2"/>
    <w:basedOn w:val="ListBullet"/>
    <w:rsid w:val="008507B7"/>
    <w:pPr>
      <w:ind w:left="851"/>
    </w:pPr>
  </w:style>
  <w:style w:type="paragraph" w:styleId="ListBullet3">
    <w:name w:val="List Bullet 3"/>
    <w:basedOn w:val="ListBullet2"/>
    <w:rsid w:val="008507B7"/>
    <w:pPr>
      <w:ind w:left="1135"/>
    </w:pPr>
  </w:style>
  <w:style w:type="paragraph" w:styleId="ListNumber">
    <w:name w:val="List Number"/>
    <w:basedOn w:val="List"/>
    <w:rsid w:val="008507B7"/>
  </w:style>
  <w:style w:type="paragraph" w:styleId="List2">
    <w:name w:val="List 2"/>
    <w:basedOn w:val="List"/>
    <w:rsid w:val="008507B7"/>
    <w:pPr>
      <w:ind w:left="851"/>
    </w:pPr>
  </w:style>
  <w:style w:type="paragraph" w:styleId="List3">
    <w:name w:val="List 3"/>
    <w:basedOn w:val="List2"/>
    <w:rsid w:val="008507B7"/>
    <w:pPr>
      <w:ind w:left="1135"/>
    </w:pPr>
  </w:style>
  <w:style w:type="paragraph" w:styleId="List4">
    <w:name w:val="List 4"/>
    <w:basedOn w:val="List3"/>
    <w:rsid w:val="008507B7"/>
    <w:pPr>
      <w:ind w:left="1418"/>
    </w:pPr>
  </w:style>
  <w:style w:type="paragraph" w:styleId="List5">
    <w:name w:val="List 5"/>
    <w:basedOn w:val="List4"/>
    <w:rsid w:val="008507B7"/>
    <w:pPr>
      <w:ind w:left="1702"/>
    </w:pPr>
  </w:style>
  <w:style w:type="paragraph" w:styleId="List">
    <w:name w:val="List"/>
    <w:basedOn w:val="Normal"/>
    <w:rsid w:val="008507B7"/>
    <w:pPr>
      <w:ind w:left="568" w:hanging="284"/>
    </w:pPr>
  </w:style>
  <w:style w:type="paragraph" w:styleId="ListBullet">
    <w:name w:val="List Bullet"/>
    <w:basedOn w:val="List"/>
    <w:rsid w:val="008507B7"/>
  </w:style>
  <w:style w:type="paragraph" w:styleId="ListBullet4">
    <w:name w:val="List Bullet 4"/>
    <w:basedOn w:val="ListBullet3"/>
    <w:rsid w:val="008507B7"/>
    <w:pPr>
      <w:ind w:left="1418"/>
    </w:pPr>
  </w:style>
  <w:style w:type="paragraph" w:styleId="ListBullet5">
    <w:name w:val="List Bullet 5"/>
    <w:basedOn w:val="ListBullet4"/>
    <w:rsid w:val="008507B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8452D-A601-462F-9E2F-B5BC02BA3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87</Pages>
  <Words>16736</Words>
  <Characters>93462</Characters>
  <Application>Microsoft Office Word</Application>
  <DocSecurity>0</DocSecurity>
  <Lines>778</Lines>
  <Paragraphs>219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109979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2022-05-20T07:52:00Z</dcterms:created>
  <dcterms:modified xsi:type="dcterms:W3CDTF">2022-06-09T13:52:00Z</dcterms:modified>
</cp:coreProperties>
</file>