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A0291" w14:textId="673DC8CE"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E77822">
        <w:rPr>
          <w:rFonts w:cs="v5.0.0"/>
        </w:rPr>
        <w:t>1</w:t>
      </w:r>
      <w:r w:rsidR="00FF5056">
        <w:rPr>
          <w:rFonts w:cs="v5.0.0"/>
        </w:rPr>
        <w:t>5</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FF5056">
        <w:rPr>
          <w:rFonts w:cs="v5.0.0"/>
          <w:sz w:val="32"/>
        </w:rPr>
        <w:t>20</w:t>
      </w:r>
      <w:r w:rsidRPr="00E45322">
        <w:rPr>
          <w:rFonts w:cs="v5.0.0"/>
          <w:sz w:val="32"/>
        </w:rPr>
        <w:t>-</w:t>
      </w:r>
      <w:r w:rsidR="00FF5056">
        <w:rPr>
          <w:rFonts w:cs="v5.0.0"/>
          <w:sz w:val="32"/>
        </w:rPr>
        <w:t>06</w:t>
      </w:r>
      <w:r w:rsidRPr="00E45322">
        <w:rPr>
          <w:rFonts w:cs="v5.0.0"/>
          <w:sz w:val="32"/>
        </w:rPr>
        <w:t>)</w:t>
      </w:r>
    </w:p>
    <w:p w14:paraId="3D4142C0" w14:textId="77777777" w:rsidR="00330FEF" w:rsidRPr="00E45322" w:rsidRDefault="00330FEF" w:rsidP="00330FEF">
      <w:pPr>
        <w:pStyle w:val="ZB"/>
        <w:framePr w:wrap="notBeside"/>
      </w:pPr>
      <w:r w:rsidRPr="00E45322">
        <w:t>Technical Specification</w:t>
      </w:r>
    </w:p>
    <w:p w14:paraId="0BAAA3EF" w14:textId="77777777" w:rsidR="00330FEF" w:rsidRPr="00E45322" w:rsidRDefault="00330FEF" w:rsidP="00330FEF">
      <w:pPr>
        <w:pStyle w:val="ZT"/>
        <w:framePr w:wrap="notBeside"/>
        <w:rPr>
          <w:rFonts w:cs="v5.0.0"/>
        </w:rPr>
      </w:pPr>
      <w:r w:rsidRPr="00E45322">
        <w:rPr>
          <w:rFonts w:cs="v5.0.0"/>
        </w:rPr>
        <w:t>3rd Generation Partnership Project;</w:t>
      </w:r>
    </w:p>
    <w:p w14:paraId="2C5FB5AF" w14:textId="77777777" w:rsidR="00330FEF" w:rsidRPr="00E45322" w:rsidRDefault="00330FEF" w:rsidP="00330FEF">
      <w:pPr>
        <w:pStyle w:val="ZT"/>
        <w:framePr w:wrap="notBeside"/>
        <w:rPr>
          <w:rFonts w:cs="v5.0.0"/>
        </w:rPr>
      </w:pPr>
      <w:r w:rsidRPr="00E45322">
        <w:rPr>
          <w:rFonts w:cs="v5.0.0"/>
        </w:rPr>
        <w:t>Technical Specification Group Radio Access Network;</w:t>
      </w:r>
    </w:p>
    <w:p w14:paraId="6EC9B457" w14:textId="77777777"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14:paraId="4B186F88" w14:textId="77777777"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14:paraId="037B8D0D" w14:textId="77777777" w:rsidR="00432921" w:rsidRPr="00235394" w:rsidRDefault="00A21F53" w:rsidP="00432921">
      <w:pPr>
        <w:pStyle w:val="ZU"/>
        <w:framePr w:wrap="notBeside"/>
        <w:tabs>
          <w:tab w:val="right" w:pos="10206"/>
        </w:tabs>
        <w:jc w:val="left"/>
      </w:pPr>
      <w:r>
        <w:rPr>
          <w:i/>
        </w:rPr>
        <w:drawing>
          <wp:inline distT="0" distB="0" distL="0" distR="0" wp14:anchorId="62E8604A" wp14:editId="07C2E28F">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14:anchorId="5A7A3C19" wp14:editId="1E60751C">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35DEDAA1" w14:textId="77777777"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14:paraId="41762117" w14:textId="77777777" w:rsidR="00330FEF" w:rsidRPr="00E45322" w:rsidRDefault="00330FEF" w:rsidP="00330FEF">
      <w:pPr>
        <w:pStyle w:val="ZV"/>
        <w:framePr w:wrap="notBeside"/>
        <w:rPr>
          <w:rFonts w:cs="v5.0.0"/>
        </w:rPr>
      </w:pPr>
    </w:p>
    <w:p w14:paraId="6BE03796" w14:textId="77777777" w:rsidR="00330FEF" w:rsidRPr="00E45322" w:rsidRDefault="00330FEF" w:rsidP="00330FEF">
      <w:pPr>
        <w:rPr>
          <w:rFonts w:cs="v5.0.0"/>
        </w:rPr>
      </w:pPr>
    </w:p>
    <w:bookmarkEnd w:id="0"/>
    <w:p w14:paraId="13C1533B" w14:textId="77777777"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14:paraId="7AA2BAE6" w14:textId="77777777" w:rsidR="00C334F6" w:rsidRPr="00E45322" w:rsidRDefault="00C334F6" w:rsidP="00C334F6">
      <w:pPr>
        <w:rPr>
          <w:rFonts w:cs="v5.0.0"/>
        </w:rPr>
      </w:pPr>
      <w:bookmarkStart w:id="1" w:name="page2"/>
    </w:p>
    <w:p w14:paraId="4FE8F9CC" w14:textId="77777777" w:rsidR="00C334F6" w:rsidRPr="00E45322" w:rsidRDefault="00C334F6" w:rsidP="00C334F6">
      <w:pPr>
        <w:rPr>
          <w:rFonts w:cs="v5.0.0"/>
        </w:rPr>
      </w:pPr>
    </w:p>
    <w:p w14:paraId="37C3E4D8" w14:textId="77777777"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14:paraId="712F1539" w14:textId="77777777"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14:paraId="364E14FB" w14:textId="77777777" w:rsidR="00C334F6" w:rsidRPr="00E45322" w:rsidRDefault="00C334F6" w:rsidP="00C334F6">
      <w:pPr>
        <w:pStyle w:val="FP"/>
        <w:framePr w:wrap="notBeside" w:hAnchor="margin" w:yAlign="center"/>
        <w:ind w:left="2835" w:right="2835"/>
        <w:jc w:val="center"/>
        <w:rPr>
          <w:rFonts w:ascii="Arial" w:hAnsi="Arial" w:cs="v5.0.0"/>
          <w:sz w:val="18"/>
        </w:rPr>
      </w:pPr>
    </w:p>
    <w:p w14:paraId="6C87C2F6" w14:textId="77777777"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14:paraId="2F4F5925"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14:paraId="121BAB00"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14:paraId="4A7BC836" w14:textId="77777777"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14:paraId="09BC95B7" w14:textId="77777777"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14:paraId="22C835A5" w14:textId="77777777"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14:paraId="75BEBC33" w14:textId="77777777" w:rsidR="00C334F6" w:rsidRPr="00E45322" w:rsidRDefault="00C334F6" w:rsidP="00C334F6">
      <w:pPr>
        <w:rPr>
          <w:rFonts w:cs="v5.0.0"/>
        </w:rPr>
      </w:pPr>
    </w:p>
    <w:p w14:paraId="3146F8C0" w14:textId="77777777"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14:paraId="0AC199EC" w14:textId="77777777"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14:paraId="403AA0BE" w14:textId="77777777" w:rsidR="00E276D5" w:rsidRPr="00E45322" w:rsidRDefault="00E276D5" w:rsidP="00E276D5">
      <w:pPr>
        <w:pStyle w:val="FP"/>
        <w:framePr w:h="3057" w:hRule="exact" w:wrap="notBeside" w:vAnchor="page" w:hAnchor="margin" w:y="12605"/>
        <w:jc w:val="center"/>
        <w:rPr>
          <w:noProof/>
        </w:rPr>
      </w:pPr>
    </w:p>
    <w:p w14:paraId="243560BB" w14:textId="24729D83"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F95D76">
        <w:rPr>
          <w:noProof/>
          <w:sz w:val="18"/>
        </w:rPr>
        <w:t>20</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2" w:name="copyrightaddon"/>
      <w:bookmarkEnd w:id="2"/>
    </w:p>
    <w:p w14:paraId="2ECCB941" w14:textId="77777777"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14:paraId="7EEBCBD9" w14:textId="77777777" w:rsidR="00E276D5" w:rsidRPr="00E45322" w:rsidRDefault="00E276D5" w:rsidP="00E276D5">
      <w:pPr>
        <w:pStyle w:val="FP"/>
        <w:framePr w:h="3057" w:hRule="exact" w:wrap="notBeside" w:vAnchor="page" w:hAnchor="margin" w:y="12605"/>
        <w:rPr>
          <w:noProof/>
          <w:sz w:val="18"/>
        </w:rPr>
      </w:pPr>
    </w:p>
    <w:p w14:paraId="36F850D9" w14:textId="77777777"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14:paraId="6F4268F9" w14:textId="77777777"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14:paraId="61C217FC" w14:textId="77777777"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14:paraId="6E1EFE61" w14:textId="77777777" w:rsidR="00C334F6" w:rsidRPr="00E45322" w:rsidRDefault="00C334F6" w:rsidP="00C334F6">
      <w:pPr>
        <w:rPr>
          <w:rFonts w:cs="v5.0.0"/>
        </w:rPr>
      </w:pPr>
    </w:p>
    <w:bookmarkEnd w:id="1"/>
    <w:p w14:paraId="3611B54B" w14:textId="77777777"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14:paraId="1AC5A548" w14:textId="77777777" w:rsidR="006E6678" w:rsidRDefault="006E6678">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78</w:t>
      </w:r>
    </w:p>
    <w:p w14:paraId="2B627318" w14:textId="2E79D2BA" w:rsidR="006E6678" w:rsidRDefault="006E6678">
      <w:pPr>
        <w:pStyle w:val="TOC1"/>
        <w:rPr>
          <w:rFonts w:asciiTheme="minorHAnsi" w:eastAsiaTheme="minorEastAsia" w:hAnsiTheme="minorHAnsi" w:cstheme="minorBidi"/>
          <w:szCs w:val="22"/>
        </w:rPr>
      </w:pPr>
      <w:r w:rsidRPr="006E6678">
        <w:t>1</w:t>
      </w:r>
      <w:r>
        <w:rPr>
          <w:rFonts w:asciiTheme="minorHAnsi" w:eastAsiaTheme="minorEastAsia" w:hAnsiTheme="minorHAnsi"/>
          <w:szCs w:val="22"/>
        </w:rPr>
        <w:tab/>
      </w:r>
      <w:r>
        <w:t>Scope</w:t>
      </w:r>
      <w:r>
        <w:tab/>
        <w:t>79</w:t>
      </w:r>
    </w:p>
    <w:p w14:paraId="7AE616D3" w14:textId="5D71A0F1" w:rsidR="006E6678" w:rsidRDefault="006E667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14:paraId="6806A090" w14:textId="74B82B27" w:rsidR="006E6678" w:rsidRDefault="006E667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14:paraId="614A98F1" w14:textId="77777777" w:rsidR="006E6678" w:rsidRDefault="006E667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14:paraId="05DA2D39" w14:textId="77777777" w:rsidR="006E6678" w:rsidRDefault="006E667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14:paraId="1E0584C1" w14:textId="77777777" w:rsidR="006E6678" w:rsidRDefault="006E6678">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14:paraId="54C2978F" w14:textId="77777777" w:rsidR="006E6678" w:rsidRDefault="006E6678">
      <w:pPr>
        <w:pStyle w:val="TOC2"/>
        <w:rPr>
          <w:rFonts w:asciiTheme="minorHAnsi" w:eastAsiaTheme="minorEastAsia" w:hAnsiTheme="minorHAnsi" w:cstheme="minorBidi"/>
          <w:sz w:val="22"/>
          <w:szCs w:val="22"/>
        </w:rPr>
      </w:pPr>
      <w:r w:rsidRPr="006E6678">
        <w:t>3.4</w:t>
      </w:r>
      <w:r w:rsidRPr="006E6678">
        <w:rPr>
          <w:rFonts w:asciiTheme="minorHAnsi" w:eastAsiaTheme="minorEastAsia" w:hAnsiTheme="minorHAnsi" w:cstheme="minorBidi"/>
          <w:sz w:val="22"/>
          <w:szCs w:val="22"/>
        </w:rPr>
        <w:tab/>
      </w:r>
      <w:r w:rsidRPr="00CC1A22">
        <w:rPr>
          <w:snapToGrid w:val="0"/>
        </w:rPr>
        <w:t>Test tolerances</w:t>
      </w:r>
      <w:r>
        <w:tab/>
        <w:t>85</w:t>
      </w:r>
    </w:p>
    <w:p w14:paraId="483D32AC" w14:textId="77777777" w:rsidR="006E6678" w:rsidRDefault="006E6678">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14:paraId="6ECDD5A3" w14:textId="77777777" w:rsidR="006E6678" w:rsidRDefault="006E6678">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14:paraId="6989B04B" w14:textId="77777777" w:rsidR="006E6678" w:rsidRDefault="006E6678">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14:paraId="623D249B" w14:textId="77777777" w:rsidR="006E6678" w:rsidRDefault="006E6678">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14:paraId="5EB235B5" w14:textId="2FB1F793" w:rsidR="006E6678" w:rsidRDefault="006E6678">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14:paraId="75C35411" w14:textId="77777777" w:rsidR="006E6678" w:rsidRDefault="006E667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14:paraId="617CFEEB" w14:textId="77777777" w:rsidR="006E6678" w:rsidRDefault="006E6678">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14:paraId="134C6932" w14:textId="77777777" w:rsidR="006E6678" w:rsidRDefault="006E6678">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14:paraId="756C653F" w14:textId="77777777" w:rsidR="006E6678" w:rsidRDefault="006E6678">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14:paraId="5A752A08" w14:textId="77777777" w:rsidR="006E6678" w:rsidRDefault="006E6678">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14:paraId="5BDA5064" w14:textId="77777777" w:rsidR="006E6678" w:rsidRDefault="006E6678">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14:paraId="614B0436" w14:textId="77777777" w:rsidR="006E6678" w:rsidRDefault="006E6678">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14:paraId="15ED7D70" w14:textId="77777777" w:rsidR="006E6678" w:rsidRDefault="006E6678">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14:paraId="52F1E1CA" w14:textId="77777777" w:rsidR="006E6678" w:rsidRDefault="006E6678">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14:paraId="246FF3C0" w14:textId="77777777" w:rsidR="006E6678" w:rsidRDefault="006E6678">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14:paraId="75E6DFC5" w14:textId="77777777" w:rsidR="006E6678" w:rsidRDefault="006E6678">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14:paraId="35236C4C" w14:textId="77777777" w:rsidR="006E6678" w:rsidRDefault="006E6678">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14:paraId="2AFE7075" w14:textId="77777777" w:rsidR="006E6678" w:rsidRDefault="006E6678">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14:paraId="7E2D11F7" w14:textId="77777777" w:rsidR="006E6678" w:rsidRDefault="006E6678">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14:paraId="22172C4A" w14:textId="77777777" w:rsidR="006E6678" w:rsidRDefault="006E6678">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14:paraId="6E0ADA96" w14:textId="77777777" w:rsidR="006E6678" w:rsidRDefault="006E6678">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14:paraId="3170A62D" w14:textId="77777777" w:rsidR="006E6678" w:rsidRDefault="006E6678">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14:paraId="49A3E596" w14:textId="77777777" w:rsidR="006E6678" w:rsidRDefault="006E6678">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14:paraId="2FAB9225" w14:textId="77777777" w:rsidR="006E6678" w:rsidRDefault="006E6678">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14:paraId="6412696F" w14:textId="77777777" w:rsidR="006E6678" w:rsidRDefault="006E6678">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14:paraId="3163B8EB" w14:textId="77777777" w:rsidR="006E6678" w:rsidRDefault="006E6678">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14:paraId="59B9D0EF" w14:textId="77777777" w:rsidR="006E6678" w:rsidRDefault="006E6678">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14:paraId="48913831" w14:textId="77777777" w:rsidR="006E6678" w:rsidRDefault="006E6678">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14:paraId="062581B4" w14:textId="77777777" w:rsidR="006E6678" w:rsidRDefault="006E6678">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14:paraId="67ED77F5" w14:textId="77777777" w:rsidR="006E6678" w:rsidRDefault="006E6678">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14:paraId="1C1FDA3B" w14:textId="77777777" w:rsidR="006E6678" w:rsidRDefault="006E6678">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14:paraId="0D03D650" w14:textId="77777777" w:rsidR="006E6678" w:rsidRDefault="006E6678">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14:paraId="67417C79" w14:textId="77777777" w:rsidR="006E6678" w:rsidRDefault="006E6678">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14:paraId="56511DC0" w14:textId="77777777" w:rsidR="006E6678" w:rsidRDefault="006E6678">
      <w:pPr>
        <w:pStyle w:val="TOC4"/>
        <w:rPr>
          <w:rFonts w:asciiTheme="minorHAnsi" w:eastAsiaTheme="minorEastAsia" w:hAnsiTheme="minorHAnsi" w:cstheme="minorBidi"/>
          <w:sz w:val="22"/>
          <w:szCs w:val="22"/>
        </w:rPr>
      </w:pPr>
      <w:r w:rsidRPr="006E6678">
        <w:t>4.3.2.1</w:t>
      </w:r>
      <w:r w:rsidRPr="006E6678">
        <w:rPr>
          <w:rFonts w:asciiTheme="minorHAnsi" w:hAnsiTheme="minorHAnsi" w:cstheme="minorBidi"/>
          <w:sz w:val="22"/>
          <w:szCs w:val="22"/>
        </w:rPr>
        <w:tab/>
      </w:r>
      <w:r w:rsidRPr="00CC1A22">
        <w:rPr>
          <w:rFonts w:eastAsia="?? ??"/>
        </w:rPr>
        <w:t>Requirements</w:t>
      </w:r>
      <w:r>
        <w:tab/>
        <w:t>110</w:t>
      </w:r>
    </w:p>
    <w:p w14:paraId="00EF28E5" w14:textId="77777777" w:rsidR="006E6678" w:rsidRDefault="006E6678">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14:paraId="72007A02" w14:textId="77777777" w:rsidR="006E6678" w:rsidRDefault="006E6678">
      <w:pPr>
        <w:pStyle w:val="TOC4"/>
        <w:rPr>
          <w:rFonts w:asciiTheme="minorHAnsi" w:eastAsiaTheme="minorEastAsia" w:hAnsiTheme="minorHAnsi" w:cstheme="minorBidi"/>
          <w:sz w:val="22"/>
          <w:szCs w:val="22"/>
        </w:rPr>
      </w:pPr>
      <w:r w:rsidRPr="006E6678">
        <w:t>4.3.3.1</w:t>
      </w:r>
      <w:r w:rsidRPr="006E6678">
        <w:rPr>
          <w:rFonts w:asciiTheme="minorHAnsi" w:hAnsiTheme="minorHAnsi" w:cstheme="minorBidi"/>
          <w:sz w:val="22"/>
          <w:szCs w:val="22"/>
        </w:rPr>
        <w:tab/>
      </w:r>
      <w:r>
        <w:t>Requirements</w:t>
      </w:r>
      <w:r>
        <w:tab/>
        <w:t>110</w:t>
      </w:r>
    </w:p>
    <w:p w14:paraId="17558E00" w14:textId="77777777" w:rsidR="006E6678" w:rsidRDefault="006E6678">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14:paraId="48354AF9" w14:textId="77777777" w:rsidR="006E6678" w:rsidRDefault="006E6678">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14:paraId="3F8A1C68" w14:textId="77777777" w:rsidR="006E6678" w:rsidRDefault="006E6678">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14:paraId="3070957A" w14:textId="77777777" w:rsidR="006E6678" w:rsidRDefault="006E6678">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CC1A22">
        <w:rPr>
          <w:i/>
        </w:rPr>
        <w:t>timeSinceFailure</w:t>
      </w:r>
      <w:r>
        <w:tab/>
        <w:t>111</w:t>
      </w:r>
    </w:p>
    <w:p w14:paraId="6A233F09" w14:textId="77777777" w:rsidR="006E6678" w:rsidRDefault="006E6678">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14:paraId="653634AD" w14:textId="77777777" w:rsidR="006E6678" w:rsidRDefault="006E6678">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14:paraId="6B8FCD14" w14:textId="77777777" w:rsidR="006E6678" w:rsidRDefault="006E6678">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14:paraId="06BB5841" w14:textId="77777777" w:rsidR="006E6678" w:rsidRDefault="006E6678">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14:paraId="5C355CF3" w14:textId="77777777" w:rsidR="006E6678" w:rsidRDefault="006E6678">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14:paraId="063BBDFB" w14:textId="77777777" w:rsidR="006E6678" w:rsidRDefault="006E6678">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14:paraId="3CF408A5" w14:textId="77777777" w:rsidR="006E6678" w:rsidRDefault="006E6678">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14:paraId="78FC8033" w14:textId="77777777" w:rsidR="006E6678" w:rsidRDefault="006E6678">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14:paraId="09CF11B4" w14:textId="77777777" w:rsidR="006E6678" w:rsidRDefault="006E6678">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112</w:t>
      </w:r>
    </w:p>
    <w:p w14:paraId="67E6CC87" w14:textId="77777777" w:rsidR="006E6678" w:rsidRDefault="006E6678">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14:paraId="1C414258" w14:textId="77777777" w:rsidR="006E6678" w:rsidRDefault="006E6678">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14:paraId="0E9AE1A5" w14:textId="77777777" w:rsidR="006E6678" w:rsidRDefault="006E6678">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14:paraId="66CF28D7" w14:textId="77777777" w:rsidR="006E6678" w:rsidRDefault="006E6678">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14:paraId="345EBF43" w14:textId="77777777" w:rsidR="006E6678" w:rsidRDefault="006E6678">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14:paraId="31DC2A2F" w14:textId="77777777" w:rsidR="006E6678" w:rsidRDefault="006E6678">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14:paraId="664B136E" w14:textId="77777777" w:rsidR="006E6678" w:rsidRDefault="006E6678">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14:paraId="6935524D" w14:textId="77777777" w:rsidR="006E6678" w:rsidRDefault="006E6678">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14:paraId="3DA35107" w14:textId="77777777" w:rsidR="006E6678" w:rsidRDefault="006E6678">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14:paraId="3D685974" w14:textId="77777777" w:rsidR="006E6678" w:rsidRDefault="006E6678">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14:paraId="673C7DCC" w14:textId="77777777" w:rsidR="006E6678" w:rsidRDefault="006E6678">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14:paraId="16B2DFF7" w14:textId="77777777" w:rsidR="006E6678" w:rsidRDefault="006E6678">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14:paraId="6746CCF0" w14:textId="77777777" w:rsidR="006E6678" w:rsidRDefault="006E6678">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14:paraId="2230F499" w14:textId="77777777" w:rsidR="006E6678" w:rsidRDefault="006E6678">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14:paraId="4B244A27" w14:textId="77777777" w:rsidR="006E6678" w:rsidRDefault="006E6678">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14:paraId="4A3D9954" w14:textId="77777777" w:rsidR="006E6678" w:rsidRDefault="006E6678">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14:paraId="382FF938" w14:textId="77777777" w:rsidR="006E6678" w:rsidRDefault="006E6678">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14:paraId="23789AAF" w14:textId="77777777" w:rsidR="006E6678" w:rsidRDefault="006E6678">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14:paraId="64D2EE09" w14:textId="77777777" w:rsidR="006E6678" w:rsidRDefault="006E6678">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14:paraId="0B02AD88" w14:textId="77777777" w:rsidR="006E6678" w:rsidRDefault="006E6678">
      <w:pPr>
        <w:pStyle w:val="TOC5"/>
        <w:rPr>
          <w:rFonts w:asciiTheme="minorHAnsi" w:eastAsiaTheme="minorEastAsia" w:hAnsiTheme="minorHAnsi" w:cstheme="minorBidi"/>
          <w:sz w:val="22"/>
          <w:szCs w:val="22"/>
        </w:rPr>
      </w:pPr>
      <w:r w:rsidRPr="006E6678">
        <w:t>4.7.2.1.1</w:t>
      </w:r>
      <w:r w:rsidRPr="006E6678">
        <w:rPr>
          <w:rFonts w:asciiTheme="minorHAnsi" w:eastAsiaTheme="minorEastAsia" w:hAnsiTheme="minorHAnsi"/>
          <w:sz w:val="22"/>
          <w:szCs w:val="22"/>
        </w:rPr>
        <w:tab/>
      </w:r>
      <w:r w:rsidRPr="00CC1A22">
        <w:rPr>
          <w:rFonts w:cs="Arial"/>
        </w:rPr>
        <w:t>Measurement and evaluation of serving cell for UE category M1 in normal coverage</w:t>
      </w:r>
      <w:r>
        <w:tab/>
        <w:t>121</w:t>
      </w:r>
    </w:p>
    <w:p w14:paraId="00C80138" w14:textId="77777777" w:rsidR="006E6678" w:rsidRDefault="006E6678">
      <w:pPr>
        <w:pStyle w:val="TOC5"/>
        <w:rPr>
          <w:rFonts w:asciiTheme="minorHAnsi" w:eastAsiaTheme="minorEastAsia" w:hAnsiTheme="minorHAnsi" w:cstheme="minorBidi"/>
          <w:sz w:val="22"/>
          <w:szCs w:val="22"/>
        </w:rPr>
      </w:pPr>
      <w:r w:rsidRPr="006E6678">
        <w:t>4.7.2.1.2</w:t>
      </w:r>
      <w:r w:rsidRPr="006E6678">
        <w:rPr>
          <w:rFonts w:asciiTheme="minorHAnsi" w:eastAsiaTheme="minorEastAsia" w:hAnsiTheme="minorHAnsi"/>
          <w:sz w:val="22"/>
          <w:szCs w:val="22"/>
        </w:rPr>
        <w:tab/>
      </w:r>
      <w:r w:rsidRPr="00CC1A22">
        <w:rPr>
          <w:rFonts w:cs="Arial"/>
        </w:rPr>
        <w:t>Measurements of intra-frequency cells for UE category M1 in normal coverage</w:t>
      </w:r>
      <w:r>
        <w:tab/>
        <w:t>121</w:t>
      </w:r>
    </w:p>
    <w:p w14:paraId="13E36769" w14:textId="77777777" w:rsidR="006E6678" w:rsidRDefault="006E6678">
      <w:pPr>
        <w:pStyle w:val="TOC5"/>
        <w:rPr>
          <w:rFonts w:asciiTheme="minorHAnsi" w:eastAsiaTheme="minorEastAsia" w:hAnsiTheme="minorHAnsi" w:cstheme="minorBidi"/>
          <w:sz w:val="22"/>
          <w:szCs w:val="22"/>
        </w:rPr>
      </w:pPr>
      <w:r w:rsidRPr="006E6678">
        <w:t>4.7.2.1.3</w:t>
      </w:r>
      <w:r w:rsidRPr="006E6678">
        <w:rPr>
          <w:rFonts w:asciiTheme="minorHAnsi" w:eastAsiaTheme="minorEastAsia" w:hAnsiTheme="minorHAnsi"/>
          <w:sz w:val="22"/>
          <w:szCs w:val="22"/>
        </w:rPr>
        <w:tab/>
      </w:r>
      <w:r w:rsidRPr="00CC1A22">
        <w:rPr>
          <w:rFonts w:cs="Arial"/>
        </w:rPr>
        <w:t>Measurements of inter-frequency cells for UE category M1 in normal coverage</w:t>
      </w:r>
      <w:r>
        <w:tab/>
        <w:t>123</w:t>
      </w:r>
    </w:p>
    <w:p w14:paraId="1602E51D" w14:textId="77777777" w:rsidR="006E6678" w:rsidRDefault="006E6678">
      <w:pPr>
        <w:pStyle w:val="TOC5"/>
        <w:rPr>
          <w:rFonts w:asciiTheme="minorHAnsi" w:eastAsiaTheme="minorEastAsia" w:hAnsiTheme="minorHAnsi" w:cstheme="minorBidi"/>
          <w:sz w:val="22"/>
          <w:szCs w:val="22"/>
        </w:rPr>
      </w:pPr>
      <w:r w:rsidRPr="006E6678">
        <w:t>4.7.2.1.4</w:t>
      </w:r>
      <w:r w:rsidRPr="006E6678">
        <w:rPr>
          <w:rFonts w:asciiTheme="minorHAnsi" w:eastAsiaTheme="minorEastAsia" w:hAnsiTheme="minorHAnsi"/>
          <w:sz w:val="22"/>
          <w:szCs w:val="22"/>
        </w:rPr>
        <w:tab/>
      </w:r>
      <w:r w:rsidRPr="00CC1A22">
        <w:rPr>
          <w:rFonts w:cs="Arial"/>
        </w:rPr>
        <w:t>Maximum allowed layers for multiple monitoring for UE category M1 in normal coverage</w:t>
      </w:r>
      <w:r>
        <w:tab/>
        <w:t>124</w:t>
      </w:r>
    </w:p>
    <w:p w14:paraId="081C50D5" w14:textId="77777777" w:rsidR="006E6678" w:rsidRDefault="006E6678">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14:paraId="4155BB8E" w14:textId="77777777" w:rsidR="006E6678" w:rsidRDefault="006E6678">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14:paraId="11091350" w14:textId="77777777" w:rsidR="006E6678" w:rsidRDefault="006E6678">
      <w:pPr>
        <w:pStyle w:val="TOC5"/>
        <w:rPr>
          <w:rFonts w:asciiTheme="minorHAnsi" w:eastAsiaTheme="minorEastAsia" w:hAnsiTheme="minorHAnsi" w:cstheme="minorBidi"/>
          <w:sz w:val="22"/>
          <w:szCs w:val="22"/>
        </w:rPr>
      </w:pPr>
      <w:r w:rsidRPr="006E6678">
        <w:t>4.7.2.2.1</w:t>
      </w:r>
      <w:r w:rsidRPr="006E6678">
        <w:rPr>
          <w:rFonts w:asciiTheme="minorHAnsi" w:eastAsiaTheme="minorEastAsia" w:hAnsiTheme="minorHAnsi"/>
          <w:sz w:val="22"/>
          <w:szCs w:val="22"/>
        </w:rPr>
        <w:tab/>
      </w:r>
      <w:r w:rsidRPr="00CC1A22">
        <w:rPr>
          <w:rFonts w:cs="Arial"/>
        </w:rPr>
        <w:t>Measurement and evaluation of serving cell for UE category M1 in enhanced coverage</w:t>
      </w:r>
      <w:r>
        <w:tab/>
        <w:t>125</w:t>
      </w:r>
    </w:p>
    <w:p w14:paraId="2436A241" w14:textId="77777777" w:rsidR="006E6678" w:rsidRDefault="006E6678">
      <w:pPr>
        <w:pStyle w:val="TOC5"/>
        <w:rPr>
          <w:rFonts w:asciiTheme="minorHAnsi" w:eastAsiaTheme="minorEastAsia" w:hAnsiTheme="minorHAnsi" w:cstheme="minorBidi"/>
          <w:sz w:val="22"/>
          <w:szCs w:val="22"/>
        </w:rPr>
      </w:pPr>
      <w:r w:rsidRPr="006E6678">
        <w:t>4.7.2.2.2</w:t>
      </w:r>
      <w:r w:rsidRPr="006E6678">
        <w:rPr>
          <w:rFonts w:asciiTheme="minorHAnsi" w:eastAsiaTheme="minorEastAsia" w:hAnsiTheme="minorHAnsi"/>
          <w:sz w:val="22"/>
          <w:szCs w:val="22"/>
        </w:rPr>
        <w:tab/>
      </w:r>
      <w:r w:rsidRPr="00CC1A22">
        <w:rPr>
          <w:rFonts w:cs="Arial"/>
        </w:rPr>
        <w:t>Measurements of intra-frequency cells for UE category M1 in enhanced coverage</w:t>
      </w:r>
      <w:r>
        <w:tab/>
        <w:t>126</w:t>
      </w:r>
    </w:p>
    <w:p w14:paraId="5EFB684F" w14:textId="77777777" w:rsidR="006E6678" w:rsidRDefault="006E6678">
      <w:pPr>
        <w:pStyle w:val="TOC5"/>
        <w:rPr>
          <w:rFonts w:asciiTheme="minorHAnsi" w:eastAsiaTheme="minorEastAsia" w:hAnsiTheme="minorHAnsi" w:cstheme="minorBidi"/>
          <w:sz w:val="22"/>
          <w:szCs w:val="22"/>
        </w:rPr>
      </w:pPr>
      <w:r w:rsidRPr="006E6678">
        <w:t>4.7.2.2.3</w:t>
      </w:r>
      <w:r w:rsidRPr="006E6678">
        <w:rPr>
          <w:rFonts w:asciiTheme="minorHAnsi" w:eastAsiaTheme="minorEastAsia" w:hAnsiTheme="minorHAnsi"/>
          <w:sz w:val="22"/>
          <w:szCs w:val="22"/>
        </w:rPr>
        <w:tab/>
      </w:r>
      <w:r w:rsidRPr="00CC1A22">
        <w:rPr>
          <w:rFonts w:cs="Arial"/>
        </w:rPr>
        <w:t>Measurements of inter-frequency cells for UE category M1 in enhanced coverage</w:t>
      </w:r>
      <w:r>
        <w:tab/>
        <w:t>127</w:t>
      </w:r>
    </w:p>
    <w:p w14:paraId="6DDD9096" w14:textId="77777777" w:rsidR="006E6678" w:rsidRDefault="006E6678">
      <w:pPr>
        <w:pStyle w:val="TOC5"/>
        <w:rPr>
          <w:rFonts w:asciiTheme="minorHAnsi" w:eastAsiaTheme="minorEastAsia" w:hAnsiTheme="minorHAnsi" w:cstheme="minorBidi"/>
          <w:sz w:val="22"/>
          <w:szCs w:val="22"/>
        </w:rPr>
      </w:pPr>
      <w:r w:rsidRPr="006E6678">
        <w:t>4.7.2.2.4</w:t>
      </w:r>
      <w:r w:rsidRPr="006E6678">
        <w:rPr>
          <w:rFonts w:asciiTheme="minorHAnsi" w:eastAsiaTheme="minorEastAsia" w:hAnsiTheme="minorHAnsi"/>
          <w:sz w:val="22"/>
          <w:szCs w:val="22"/>
        </w:rPr>
        <w:tab/>
      </w:r>
      <w:r w:rsidRPr="00CC1A22">
        <w:rPr>
          <w:rFonts w:cs="Arial"/>
        </w:rPr>
        <w:t>Maximum allowed layers for multiple monitoring for UE category M1 in enhanced coverage</w:t>
      </w:r>
      <w:r>
        <w:tab/>
        <w:t>129</w:t>
      </w:r>
    </w:p>
    <w:p w14:paraId="6800CE4A" w14:textId="77777777" w:rsidR="006E6678" w:rsidRDefault="006E6678">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14:paraId="01F6DA35" w14:textId="77777777" w:rsidR="006E6678" w:rsidRDefault="006E6678">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14:paraId="761DD740" w14:textId="77777777" w:rsidR="006E6678" w:rsidRDefault="006E6678">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14:paraId="71D7B4B3" w14:textId="77777777" w:rsidR="006E6678" w:rsidRDefault="006E6678">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131</w:t>
      </w:r>
    </w:p>
    <w:p w14:paraId="7B3C30EF" w14:textId="77777777" w:rsidR="006E6678" w:rsidRDefault="006E6678">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14:paraId="4F2E2F0B" w14:textId="77777777" w:rsidR="006E6678" w:rsidRDefault="006E6678">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133</w:t>
      </w:r>
    </w:p>
    <w:p w14:paraId="39CF9A54" w14:textId="77777777" w:rsidR="006E6678" w:rsidRDefault="006E6678">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14:paraId="6C60607B" w14:textId="77777777" w:rsidR="006E6678" w:rsidRDefault="006E6678">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135</w:t>
      </w:r>
    </w:p>
    <w:p w14:paraId="486231F7" w14:textId="77777777" w:rsidR="006E6678" w:rsidRDefault="006E6678">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14:paraId="7A239E21" w14:textId="77777777" w:rsidR="006E6678" w:rsidRDefault="006E6678">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137</w:t>
      </w:r>
    </w:p>
    <w:p w14:paraId="43764A2E" w14:textId="77777777" w:rsidR="006E6678" w:rsidRDefault="006E6678">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14:paraId="2C0899A8" w14:textId="77777777" w:rsidR="006E6678" w:rsidRDefault="006E6678">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138</w:t>
      </w:r>
    </w:p>
    <w:p w14:paraId="60FB9ECA" w14:textId="77777777" w:rsidR="006E6678" w:rsidRDefault="006E6678">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14:paraId="3007A6A4" w14:textId="77777777" w:rsidR="006E6678" w:rsidRDefault="006E6678">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139</w:t>
      </w:r>
    </w:p>
    <w:p w14:paraId="3090B3B3" w14:textId="77777777" w:rsidR="006E6678" w:rsidRDefault="006E6678">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140</w:t>
      </w:r>
    </w:p>
    <w:p w14:paraId="3A4AB6DD" w14:textId="77777777" w:rsidR="006E6678" w:rsidRDefault="006E6678">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141</w:t>
      </w:r>
    </w:p>
    <w:p w14:paraId="5F561825" w14:textId="77777777" w:rsidR="006E6678" w:rsidRDefault="006E6678">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14:paraId="04E937CF" w14:textId="77777777" w:rsidR="006E6678" w:rsidRDefault="006E6678">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142</w:t>
      </w:r>
    </w:p>
    <w:p w14:paraId="020EB70D" w14:textId="7418912E" w:rsidR="006E6678" w:rsidRDefault="006E6678">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14:paraId="09911FB4" w14:textId="77777777" w:rsidR="006E6678" w:rsidRDefault="006E6678">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14:paraId="1F79F5CA" w14:textId="77777777" w:rsidR="006E6678" w:rsidRDefault="006E6678">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14:paraId="24D71619" w14:textId="77777777" w:rsidR="006E6678" w:rsidRDefault="006E6678">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14:paraId="6A7791DC" w14:textId="77777777" w:rsidR="006E6678" w:rsidRPr="00FF5056" w:rsidRDefault="006E6678">
      <w:pPr>
        <w:pStyle w:val="TOC4"/>
        <w:rPr>
          <w:rFonts w:asciiTheme="minorHAnsi" w:eastAsiaTheme="minorEastAsia" w:hAnsiTheme="minorHAnsi" w:cstheme="minorBidi"/>
          <w:sz w:val="22"/>
          <w:szCs w:val="22"/>
          <w:lang w:val="sv-FI"/>
        </w:rPr>
      </w:pPr>
      <w:r w:rsidRPr="00FF5056">
        <w:rPr>
          <w:lang w:val="sv-FI"/>
        </w:rPr>
        <w:t>5.1.2.1</w:t>
      </w:r>
      <w:r w:rsidRPr="00FF5056">
        <w:rPr>
          <w:rFonts w:asciiTheme="minorHAnsi" w:eastAsiaTheme="minorEastAsia" w:hAnsiTheme="minorHAnsi" w:cstheme="minorBidi"/>
          <w:sz w:val="22"/>
          <w:szCs w:val="22"/>
          <w:lang w:val="sv-FI"/>
        </w:rPr>
        <w:tab/>
      </w:r>
      <w:r w:rsidRPr="00FF5056">
        <w:rPr>
          <w:lang w:val="sv-FI"/>
        </w:rPr>
        <w:t>E-UTRAN FDD – FDD</w:t>
      </w:r>
      <w:r w:rsidRPr="00FF5056">
        <w:rPr>
          <w:lang w:val="sv-FI"/>
        </w:rPr>
        <w:tab/>
        <w:t>143</w:t>
      </w:r>
    </w:p>
    <w:p w14:paraId="0823A624" w14:textId="77777777" w:rsidR="006E6678" w:rsidRPr="00FF5056" w:rsidRDefault="006E6678">
      <w:pPr>
        <w:pStyle w:val="TOC5"/>
        <w:rPr>
          <w:rFonts w:asciiTheme="minorHAnsi" w:eastAsiaTheme="minorEastAsia" w:hAnsiTheme="minorHAnsi" w:cstheme="minorBidi"/>
          <w:sz w:val="22"/>
          <w:szCs w:val="22"/>
          <w:lang w:val="sv-FI"/>
        </w:rPr>
      </w:pPr>
      <w:r w:rsidRPr="00FF5056">
        <w:rPr>
          <w:lang w:val="sv-FI"/>
        </w:rPr>
        <w:t>5.1.2.1.1</w:t>
      </w:r>
      <w:r w:rsidRPr="00FF5056">
        <w:rPr>
          <w:rFonts w:asciiTheme="minorHAnsi" w:eastAsiaTheme="minorEastAsia" w:hAnsiTheme="minorHAnsi" w:cstheme="minorBidi"/>
          <w:sz w:val="22"/>
          <w:szCs w:val="22"/>
          <w:lang w:val="sv-FI"/>
        </w:rPr>
        <w:tab/>
      </w:r>
      <w:r w:rsidRPr="00FF5056">
        <w:rPr>
          <w:lang w:val="sv-FI"/>
        </w:rPr>
        <w:t>Handover delay</w:t>
      </w:r>
      <w:r w:rsidRPr="00FF5056">
        <w:rPr>
          <w:lang w:val="sv-FI"/>
        </w:rPr>
        <w:tab/>
        <w:t>143</w:t>
      </w:r>
    </w:p>
    <w:p w14:paraId="5AA95C96" w14:textId="77777777" w:rsidR="006E6678" w:rsidRPr="00FF5056" w:rsidRDefault="006E6678">
      <w:pPr>
        <w:pStyle w:val="TOC5"/>
        <w:rPr>
          <w:rFonts w:asciiTheme="minorHAnsi" w:eastAsiaTheme="minorEastAsia" w:hAnsiTheme="minorHAnsi" w:cstheme="minorBidi"/>
          <w:sz w:val="22"/>
          <w:szCs w:val="22"/>
          <w:lang w:val="sv-FI"/>
        </w:rPr>
      </w:pPr>
      <w:r w:rsidRPr="00FF5056">
        <w:rPr>
          <w:lang w:val="sv-FI"/>
        </w:rPr>
        <w:t>5.1.2.1.2</w:t>
      </w:r>
      <w:r w:rsidRPr="00FF5056">
        <w:rPr>
          <w:rFonts w:asciiTheme="minorHAnsi" w:eastAsiaTheme="minorEastAsia" w:hAnsiTheme="minorHAnsi" w:cstheme="minorBidi"/>
          <w:sz w:val="22"/>
          <w:szCs w:val="22"/>
          <w:lang w:val="sv-FI"/>
        </w:rPr>
        <w:tab/>
      </w:r>
      <w:r w:rsidRPr="00FF5056">
        <w:rPr>
          <w:lang w:val="sv-FI"/>
        </w:rPr>
        <w:t>Interruption time</w:t>
      </w:r>
      <w:r w:rsidRPr="00FF5056">
        <w:rPr>
          <w:lang w:val="sv-FI"/>
        </w:rPr>
        <w:tab/>
        <w:t>144</w:t>
      </w:r>
    </w:p>
    <w:p w14:paraId="2E51D876" w14:textId="77777777" w:rsidR="006E6678" w:rsidRPr="00FF5056" w:rsidRDefault="006E6678">
      <w:pPr>
        <w:pStyle w:val="TOC4"/>
        <w:rPr>
          <w:rFonts w:asciiTheme="minorHAnsi" w:eastAsiaTheme="minorEastAsia" w:hAnsiTheme="minorHAnsi" w:cstheme="minorBidi"/>
          <w:sz w:val="22"/>
          <w:szCs w:val="22"/>
          <w:lang w:val="sv-FI"/>
        </w:rPr>
      </w:pPr>
      <w:r w:rsidRPr="00FF5056">
        <w:rPr>
          <w:lang w:val="sv-FI"/>
        </w:rPr>
        <w:t>5.1.2.2</w:t>
      </w:r>
      <w:r w:rsidRPr="00FF5056">
        <w:rPr>
          <w:rFonts w:asciiTheme="minorHAnsi" w:eastAsiaTheme="minorEastAsia" w:hAnsiTheme="minorHAnsi" w:cstheme="minorBidi"/>
          <w:sz w:val="22"/>
          <w:szCs w:val="22"/>
          <w:lang w:val="sv-FI"/>
        </w:rPr>
        <w:tab/>
      </w:r>
      <w:r w:rsidRPr="00FF5056">
        <w:rPr>
          <w:lang w:val="sv-FI"/>
        </w:rPr>
        <w:t>E-UTRAN FDD – TDD</w:t>
      </w:r>
      <w:r w:rsidRPr="00FF5056">
        <w:rPr>
          <w:lang w:val="sv-FI"/>
        </w:rPr>
        <w:tab/>
        <w:t>145</w:t>
      </w:r>
    </w:p>
    <w:p w14:paraId="14E9E4E9" w14:textId="77777777" w:rsidR="006E6678" w:rsidRPr="00FF5056" w:rsidRDefault="006E6678">
      <w:pPr>
        <w:pStyle w:val="TOC5"/>
        <w:rPr>
          <w:rFonts w:asciiTheme="minorHAnsi" w:eastAsiaTheme="minorEastAsia" w:hAnsiTheme="minorHAnsi" w:cstheme="minorBidi"/>
          <w:sz w:val="22"/>
          <w:szCs w:val="22"/>
          <w:lang w:val="sv-FI"/>
        </w:rPr>
      </w:pPr>
      <w:r w:rsidRPr="00FF5056">
        <w:rPr>
          <w:lang w:val="sv-FI"/>
        </w:rPr>
        <w:t>5.1.2.2.1</w:t>
      </w:r>
      <w:r w:rsidRPr="00FF5056">
        <w:rPr>
          <w:rFonts w:asciiTheme="minorHAnsi" w:eastAsiaTheme="minorEastAsia" w:hAnsiTheme="minorHAnsi" w:cstheme="minorBidi"/>
          <w:sz w:val="22"/>
          <w:szCs w:val="22"/>
          <w:lang w:val="sv-FI"/>
        </w:rPr>
        <w:tab/>
      </w:r>
      <w:r w:rsidRPr="00CC1A22">
        <w:rPr>
          <w:lang w:val="sv-SE"/>
        </w:rPr>
        <w:t>(Void)</w:t>
      </w:r>
      <w:r w:rsidRPr="00FF5056">
        <w:rPr>
          <w:lang w:val="sv-FI"/>
        </w:rPr>
        <w:tab/>
        <w:t>145</w:t>
      </w:r>
    </w:p>
    <w:p w14:paraId="6BFF8167" w14:textId="77777777" w:rsidR="006E6678" w:rsidRPr="00FF5056" w:rsidRDefault="006E6678">
      <w:pPr>
        <w:pStyle w:val="TOC5"/>
        <w:rPr>
          <w:rFonts w:asciiTheme="minorHAnsi" w:eastAsiaTheme="minorEastAsia" w:hAnsiTheme="minorHAnsi" w:cstheme="minorBidi"/>
          <w:sz w:val="22"/>
          <w:szCs w:val="22"/>
          <w:lang w:val="sv-FI"/>
        </w:rPr>
      </w:pPr>
      <w:r w:rsidRPr="00FF5056">
        <w:rPr>
          <w:lang w:val="sv-FI"/>
        </w:rPr>
        <w:lastRenderedPageBreak/>
        <w:t>5.1.2.2.2</w:t>
      </w:r>
      <w:r w:rsidRPr="00FF5056">
        <w:rPr>
          <w:rFonts w:asciiTheme="minorHAnsi" w:eastAsiaTheme="minorEastAsia" w:hAnsiTheme="minorHAnsi" w:cstheme="minorBidi"/>
          <w:sz w:val="22"/>
          <w:szCs w:val="22"/>
          <w:lang w:val="sv-FI"/>
        </w:rPr>
        <w:tab/>
      </w:r>
      <w:r w:rsidRPr="00CC1A22">
        <w:rPr>
          <w:lang w:val="sv-SE"/>
        </w:rPr>
        <w:t>(Void)</w:t>
      </w:r>
      <w:r w:rsidRPr="00FF5056">
        <w:rPr>
          <w:lang w:val="sv-FI"/>
        </w:rPr>
        <w:tab/>
        <w:t>145</w:t>
      </w:r>
    </w:p>
    <w:p w14:paraId="4414468D" w14:textId="77777777" w:rsidR="006E6678" w:rsidRPr="00FF5056" w:rsidRDefault="006E6678">
      <w:pPr>
        <w:pStyle w:val="TOC4"/>
        <w:rPr>
          <w:rFonts w:asciiTheme="minorHAnsi" w:eastAsiaTheme="minorEastAsia" w:hAnsiTheme="minorHAnsi" w:cstheme="minorBidi"/>
          <w:sz w:val="22"/>
          <w:szCs w:val="22"/>
          <w:lang w:val="sv-FI"/>
        </w:rPr>
      </w:pPr>
      <w:r w:rsidRPr="00FF5056">
        <w:rPr>
          <w:lang w:val="sv-FI"/>
        </w:rPr>
        <w:t>5.1.2.3</w:t>
      </w:r>
      <w:r w:rsidRPr="00FF5056">
        <w:rPr>
          <w:rFonts w:asciiTheme="minorHAnsi" w:eastAsiaTheme="minorEastAsia" w:hAnsiTheme="minorHAnsi" w:cstheme="minorBidi"/>
          <w:sz w:val="22"/>
          <w:szCs w:val="22"/>
          <w:lang w:val="sv-FI"/>
        </w:rPr>
        <w:tab/>
      </w:r>
      <w:r w:rsidRPr="00CC1A22">
        <w:rPr>
          <w:lang w:val="sv-SE"/>
        </w:rPr>
        <w:t>E-UTRAN TDD – FDD</w:t>
      </w:r>
      <w:r w:rsidRPr="00FF5056">
        <w:rPr>
          <w:lang w:val="sv-FI"/>
        </w:rPr>
        <w:tab/>
        <w:t>145</w:t>
      </w:r>
    </w:p>
    <w:p w14:paraId="58E36C0F" w14:textId="77777777" w:rsidR="006E6678" w:rsidRPr="00FF5056" w:rsidRDefault="006E6678">
      <w:pPr>
        <w:pStyle w:val="TOC5"/>
        <w:rPr>
          <w:rFonts w:asciiTheme="minorHAnsi" w:eastAsiaTheme="minorEastAsia" w:hAnsiTheme="minorHAnsi" w:cstheme="minorBidi"/>
          <w:sz w:val="22"/>
          <w:szCs w:val="22"/>
          <w:lang w:val="sv-FI"/>
        </w:rPr>
      </w:pPr>
      <w:r w:rsidRPr="00FF5056">
        <w:rPr>
          <w:lang w:val="sv-FI"/>
        </w:rPr>
        <w:t>5.1.2.3.1</w:t>
      </w:r>
      <w:r w:rsidRPr="00FF5056">
        <w:rPr>
          <w:rFonts w:asciiTheme="minorHAnsi" w:eastAsiaTheme="minorEastAsia" w:hAnsiTheme="minorHAnsi" w:cstheme="minorBidi"/>
          <w:sz w:val="22"/>
          <w:szCs w:val="22"/>
          <w:lang w:val="sv-FI"/>
        </w:rPr>
        <w:tab/>
      </w:r>
      <w:r w:rsidRPr="00CC1A22">
        <w:rPr>
          <w:lang w:val="sv-SE"/>
        </w:rPr>
        <w:t>(Void)</w:t>
      </w:r>
      <w:r w:rsidRPr="00FF5056">
        <w:rPr>
          <w:lang w:val="sv-FI"/>
        </w:rPr>
        <w:tab/>
        <w:t>145</w:t>
      </w:r>
    </w:p>
    <w:p w14:paraId="27B55750" w14:textId="77777777" w:rsidR="006E6678" w:rsidRPr="00FF5056" w:rsidRDefault="006E6678">
      <w:pPr>
        <w:pStyle w:val="TOC5"/>
        <w:rPr>
          <w:rFonts w:asciiTheme="minorHAnsi" w:eastAsiaTheme="minorEastAsia" w:hAnsiTheme="minorHAnsi" w:cstheme="minorBidi"/>
          <w:sz w:val="22"/>
          <w:szCs w:val="22"/>
          <w:lang w:val="sv-FI"/>
        </w:rPr>
      </w:pPr>
      <w:r w:rsidRPr="00FF5056">
        <w:rPr>
          <w:lang w:val="sv-FI"/>
        </w:rPr>
        <w:t>5.1.2.3.2</w:t>
      </w:r>
      <w:r w:rsidRPr="00FF5056">
        <w:rPr>
          <w:rFonts w:asciiTheme="minorHAnsi" w:eastAsiaTheme="minorEastAsia" w:hAnsiTheme="minorHAnsi" w:cstheme="minorBidi"/>
          <w:sz w:val="22"/>
          <w:szCs w:val="22"/>
          <w:lang w:val="sv-FI"/>
        </w:rPr>
        <w:tab/>
      </w:r>
      <w:r w:rsidRPr="00CC1A22">
        <w:rPr>
          <w:lang w:val="sv-SE"/>
        </w:rPr>
        <w:t>(Void)</w:t>
      </w:r>
      <w:r w:rsidRPr="00FF5056">
        <w:rPr>
          <w:lang w:val="sv-FI"/>
        </w:rPr>
        <w:tab/>
        <w:t>145</w:t>
      </w:r>
    </w:p>
    <w:p w14:paraId="72E3660F" w14:textId="77777777" w:rsidR="006E6678" w:rsidRPr="00FF5056" w:rsidRDefault="006E6678">
      <w:pPr>
        <w:pStyle w:val="TOC4"/>
        <w:rPr>
          <w:rFonts w:asciiTheme="minorHAnsi" w:eastAsiaTheme="minorEastAsia" w:hAnsiTheme="minorHAnsi" w:cstheme="minorBidi"/>
          <w:sz w:val="22"/>
          <w:szCs w:val="22"/>
          <w:lang w:val="sv-FI"/>
        </w:rPr>
      </w:pPr>
      <w:r w:rsidRPr="00FF5056">
        <w:rPr>
          <w:lang w:val="sv-FI"/>
        </w:rPr>
        <w:t>5.1.2.4</w:t>
      </w:r>
      <w:r w:rsidRPr="00FF5056">
        <w:rPr>
          <w:rFonts w:asciiTheme="minorHAnsi" w:eastAsiaTheme="minorEastAsia" w:hAnsiTheme="minorHAnsi" w:cstheme="minorBidi"/>
          <w:sz w:val="22"/>
          <w:szCs w:val="22"/>
          <w:lang w:val="sv-FI"/>
        </w:rPr>
        <w:tab/>
      </w:r>
      <w:r w:rsidRPr="00CC1A22">
        <w:rPr>
          <w:lang w:val="sv-SE"/>
        </w:rPr>
        <w:t>E-UTRAN TDD – TDD</w:t>
      </w:r>
      <w:r w:rsidRPr="00FF5056">
        <w:rPr>
          <w:lang w:val="sv-FI"/>
        </w:rPr>
        <w:tab/>
        <w:t>145</w:t>
      </w:r>
    </w:p>
    <w:p w14:paraId="18CF5107" w14:textId="77777777" w:rsidR="006E6678" w:rsidRDefault="006E6678">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145</w:t>
      </w:r>
    </w:p>
    <w:p w14:paraId="64642B85" w14:textId="77777777" w:rsidR="006E6678" w:rsidRDefault="006E6678">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146</w:t>
      </w:r>
    </w:p>
    <w:p w14:paraId="71E66D12" w14:textId="77777777" w:rsidR="006E6678" w:rsidRDefault="006E6678">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147</w:t>
      </w:r>
    </w:p>
    <w:p w14:paraId="2FF350FD" w14:textId="77777777" w:rsidR="006E6678" w:rsidRDefault="006E6678">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147</w:t>
      </w:r>
    </w:p>
    <w:p w14:paraId="2476C0B8" w14:textId="77777777" w:rsidR="006E6678" w:rsidRDefault="006E6678">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147</w:t>
      </w:r>
    </w:p>
    <w:p w14:paraId="7ACC1F44" w14:textId="77777777" w:rsidR="006E6678" w:rsidRDefault="006E667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149</w:t>
      </w:r>
    </w:p>
    <w:p w14:paraId="03D87E66" w14:textId="77777777" w:rsidR="006E6678" w:rsidRDefault="006E6678">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14:paraId="2375CAED" w14:textId="77777777" w:rsidR="006E6678" w:rsidRPr="00FF5056" w:rsidRDefault="006E6678">
      <w:pPr>
        <w:pStyle w:val="TOC3"/>
        <w:rPr>
          <w:rFonts w:asciiTheme="minorHAnsi" w:eastAsiaTheme="minorEastAsia" w:hAnsiTheme="minorHAnsi" w:cstheme="minorBidi"/>
          <w:sz w:val="22"/>
          <w:szCs w:val="22"/>
          <w:lang w:val="sv-FI"/>
        </w:rPr>
      </w:pPr>
      <w:r w:rsidRPr="00FF5056">
        <w:rPr>
          <w:lang w:val="sv-FI"/>
        </w:rPr>
        <w:t>5.3.1</w:t>
      </w:r>
      <w:r w:rsidRPr="00FF5056">
        <w:rPr>
          <w:rFonts w:asciiTheme="minorHAnsi" w:eastAsiaTheme="minorEastAsia" w:hAnsiTheme="minorHAnsi" w:cstheme="minorBidi"/>
          <w:sz w:val="22"/>
          <w:szCs w:val="22"/>
          <w:lang w:val="sv-FI"/>
        </w:rPr>
        <w:tab/>
      </w:r>
      <w:r w:rsidRPr="00FF5056">
        <w:rPr>
          <w:lang w:val="sv-FI"/>
        </w:rPr>
        <w:t>E-UTRAN - UTRAN FDD Handover</w:t>
      </w:r>
      <w:r w:rsidRPr="00FF5056">
        <w:rPr>
          <w:lang w:val="sv-FI"/>
        </w:rPr>
        <w:tab/>
        <w:t>149</w:t>
      </w:r>
    </w:p>
    <w:p w14:paraId="78F69E97" w14:textId="77777777" w:rsidR="006E6678" w:rsidRDefault="006E6678">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14:paraId="282F0569" w14:textId="77777777" w:rsidR="006E6678" w:rsidRDefault="006E6678">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14:paraId="2EEF5F0B" w14:textId="77777777" w:rsidR="006E6678" w:rsidRDefault="006E6678">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14:paraId="301DF0EE" w14:textId="77777777" w:rsidR="006E6678" w:rsidRPr="00FF5056" w:rsidRDefault="006E6678">
      <w:pPr>
        <w:pStyle w:val="TOC3"/>
        <w:rPr>
          <w:rFonts w:asciiTheme="minorHAnsi" w:eastAsiaTheme="minorEastAsia" w:hAnsiTheme="minorHAnsi" w:cstheme="minorBidi"/>
          <w:sz w:val="22"/>
          <w:szCs w:val="22"/>
          <w:lang w:val="sv-FI"/>
        </w:rPr>
      </w:pPr>
      <w:r w:rsidRPr="00FF5056">
        <w:rPr>
          <w:lang w:val="sv-FI"/>
        </w:rPr>
        <w:t>5.3.2</w:t>
      </w:r>
      <w:r w:rsidRPr="00FF5056">
        <w:rPr>
          <w:rFonts w:asciiTheme="minorHAnsi" w:eastAsiaTheme="minorEastAsia" w:hAnsiTheme="minorHAnsi" w:cstheme="minorBidi"/>
          <w:sz w:val="22"/>
          <w:szCs w:val="22"/>
          <w:lang w:val="sv-FI"/>
        </w:rPr>
        <w:tab/>
      </w:r>
      <w:r w:rsidRPr="00CC1A22">
        <w:rPr>
          <w:lang w:val="sv-SE"/>
        </w:rPr>
        <w:t>E-UTRAN - UTRAN TDD Handover</w:t>
      </w:r>
      <w:r w:rsidRPr="00FF5056">
        <w:rPr>
          <w:lang w:val="sv-FI"/>
        </w:rPr>
        <w:tab/>
        <w:t>150</w:t>
      </w:r>
    </w:p>
    <w:p w14:paraId="07B09C54" w14:textId="77777777" w:rsidR="006E6678" w:rsidRDefault="006E6678">
      <w:pPr>
        <w:pStyle w:val="TOC4"/>
        <w:rPr>
          <w:rFonts w:asciiTheme="minorHAnsi" w:eastAsiaTheme="minorEastAsia" w:hAnsiTheme="minorHAnsi" w:cstheme="minorBidi"/>
          <w:sz w:val="22"/>
          <w:szCs w:val="22"/>
        </w:rPr>
      </w:pPr>
      <w:r w:rsidRPr="006E6678">
        <w:t>5.3.2.1</w:t>
      </w:r>
      <w:r w:rsidRPr="006E6678">
        <w:rPr>
          <w:rFonts w:asciiTheme="minorHAnsi" w:eastAsiaTheme="minorEastAsia" w:hAnsiTheme="minorHAnsi" w:cstheme="minorBidi"/>
          <w:sz w:val="22"/>
          <w:szCs w:val="22"/>
        </w:rPr>
        <w:tab/>
      </w:r>
      <w:r w:rsidRPr="00FF5056">
        <w:t>Introduction</w:t>
      </w:r>
      <w:r>
        <w:tab/>
        <w:t>150</w:t>
      </w:r>
    </w:p>
    <w:p w14:paraId="1D69E908" w14:textId="77777777" w:rsidR="006E6678" w:rsidRDefault="006E6678">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14:paraId="031D9953" w14:textId="77777777" w:rsidR="006E6678" w:rsidRDefault="006E6678">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14:paraId="218FA839" w14:textId="77777777" w:rsidR="006E6678" w:rsidRDefault="006E6678">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14:paraId="1F35467D" w14:textId="77777777" w:rsidR="006E6678" w:rsidRPr="00FF5056" w:rsidRDefault="006E6678">
      <w:pPr>
        <w:pStyle w:val="TOC3"/>
        <w:rPr>
          <w:rFonts w:asciiTheme="minorHAnsi" w:eastAsiaTheme="minorEastAsia" w:hAnsiTheme="minorHAnsi" w:cstheme="minorBidi"/>
          <w:sz w:val="22"/>
          <w:szCs w:val="22"/>
          <w:lang w:val="sv-FI"/>
        </w:rPr>
      </w:pPr>
      <w:r w:rsidRPr="00FF5056">
        <w:rPr>
          <w:lang w:val="sv-FI"/>
        </w:rPr>
        <w:t>5.3.3</w:t>
      </w:r>
      <w:r w:rsidRPr="00FF5056">
        <w:rPr>
          <w:rFonts w:asciiTheme="minorHAnsi" w:eastAsiaTheme="minorEastAsia" w:hAnsiTheme="minorHAnsi" w:cstheme="minorBidi"/>
          <w:sz w:val="22"/>
          <w:szCs w:val="22"/>
          <w:lang w:val="sv-FI"/>
        </w:rPr>
        <w:tab/>
      </w:r>
      <w:r w:rsidRPr="00FF5056">
        <w:rPr>
          <w:lang w:val="sv-FI"/>
        </w:rPr>
        <w:t>E-UTRAN - GSM Handover</w:t>
      </w:r>
      <w:r w:rsidRPr="00FF5056">
        <w:rPr>
          <w:lang w:val="sv-FI"/>
        </w:rPr>
        <w:tab/>
        <w:t>151</w:t>
      </w:r>
    </w:p>
    <w:p w14:paraId="59DDE13B" w14:textId="77777777" w:rsidR="006E6678" w:rsidRPr="00FF5056" w:rsidRDefault="006E6678">
      <w:pPr>
        <w:pStyle w:val="TOC4"/>
        <w:rPr>
          <w:rFonts w:asciiTheme="minorHAnsi" w:eastAsiaTheme="minorEastAsia" w:hAnsiTheme="minorHAnsi" w:cstheme="minorBidi"/>
          <w:sz w:val="22"/>
          <w:szCs w:val="22"/>
          <w:lang w:val="sv-FI"/>
        </w:rPr>
      </w:pPr>
      <w:r w:rsidRPr="00FF5056">
        <w:rPr>
          <w:lang w:val="sv-FI"/>
        </w:rPr>
        <w:t>5.3.3.1</w:t>
      </w:r>
      <w:r w:rsidRPr="00FF5056">
        <w:rPr>
          <w:rFonts w:asciiTheme="minorHAnsi" w:eastAsiaTheme="minorEastAsia" w:hAnsiTheme="minorHAnsi" w:cstheme="minorBidi"/>
          <w:sz w:val="22"/>
          <w:szCs w:val="22"/>
          <w:lang w:val="sv-FI"/>
        </w:rPr>
        <w:tab/>
      </w:r>
      <w:r w:rsidRPr="00FF5056">
        <w:rPr>
          <w:lang w:val="sv-FI"/>
        </w:rPr>
        <w:t>Introduction</w:t>
      </w:r>
      <w:r w:rsidRPr="00FF5056">
        <w:rPr>
          <w:lang w:val="sv-FI"/>
        </w:rPr>
        <w:tab/>
        <w:t>151</w:t>
      </w:r>
    </w:p>
    <w:p w14:paraId="30167AA3" w14:textId="77777777" w:rsidR="006E6678" w:rsidRDefault="006E6678">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14:paraId="696B8FC3" w14:textId="77777777" w:rsidR="006E6678" w:rsidRDefault="006E6678">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14:paraId="5E770FCB" w14:textId="77777777" w:rsidR="006E6678" w:rsidRDefault="006E6678">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14:paraId="18A5C46D" w14:textId="77777777" w:rsidR="006E6678" w:rsidRDefault="006E6678">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14:paraId="2A6D4FBB" w14:textId="77777777" w:rsidR="006E6678" w:rsidRPr="00FF5056" w:rsidRDefault="006E6678">
      <w:pPr>
        <w:pStyle w:val="TOC3"/>
        <w:rPr>
          <w:rFonts w:asciiTheme="minorHAnsi" w:eastAsiaTheme="minorEastAsia" w:hAnsiTheme="minorHAnsi" w:cstheme="minorBidi"/>
          <w:sz w:val="22"/>
          <w:szCs w:val="22"/>
          <w:lang w:val="sv-FI"/>
        </w:rPr>
      </w:pPr>
      <w:r w:rsidRPr="00FF5056">
        <w:rPr>
          <w:lang w:val="sv-FI"/>
        </w:rPr>
        <w:t>5.4.1</w:t>
      </w:r>
      <w:r w:rsidRPr="00FF5056">
        <w:rPr>
          <w:rFonts w:asciiTheme="minorHAnsi" w:eastAsiaTheme="minorEastAsia" w:hAnsiTheme="minorHAnsi" w:cstheme="minorBidi"/>
          <w:sz w:val="22"/>
          <w:szCs w:val="22"/>
          <w:lang w:val="sv-FI"/>
        </w:rPr>
        <w:tab/>
      </w:r>
      <w:r w:rsidRPr="00FF5056">
        <w:rPr>
          <w:lang w:val="sv-FI"/>
        </w:rPr>
        <w:t>E-UTRAN – HRPD Handover</w:t>
      </w:r>
      <w:r w:rsidRPr="00FF5056">
        <w:rPr>
          <w:lang w:val="sv-FI"/>
        </w:rPr>
        <w:tab/>
        <w:t>151</w:t>
      </w:r>
    </w:p>
    <w:p w14:paraId="3E98935F" w14:textId="77777777" w:rsidR="006E6678" w:rsidRPr="00FF5056" w:rsidRDefault="006E6678">
      <w:pPr>
        <w:pStyle w:val="TOC5"/>
        <w:rPr>
          <w:rFonts w:asciiTheme="minorHAnsi" w:eastAsiaTheme="minorEastAsia" w:hAnsiTheme="minorHAnsi" w:cstheme="minorBidi"/>
          <w:sz w:val="22"/>
          <w:szCs w:val="22"/>
          <w:lang w:val="sv-FI"/>
        </w:rPr>
      </w:pPr>
      <w:r w:rsidRPr="00FF5056">
        <w:rPr>
          <w:lang w:val="sv-FI"/>
        </w:rPr>
        <w:t>5.4.1.1</w:t>
      </w:r>
      <w:r w:rsidRPr="00FF5056">
        <w:rPr>
          <w:rFonts w:asciiTheme="minorHAnsi" w:eastAsiaTheme="minorEastAsia" w:hAnsiTheme="minorHAnsi" w:cstheme="minorBidi"/>
          <w:sz w:val="22"/>
          <w:szCs w:val="22"/>
          <w:lang w:val="sv-FI"/>
        </w:rPr>
        <w:tab/>
      </w:r>
      <w:r w:rsidRPr="00FF5056">
        <w:rPr>
          <w:lang w:val="sv-FI"/>
        </w:rPr>
        <w:t>Introduction</w:t>
      </w:r>
      <w:r w:rsidRPr="00FF5056">
        <w:rPr>
          <w:lang w:val="sv-FI"/>
        </w:rPr>
        <w:tab/>
        <w:t>151</w:t>
      </w:r>
    </w:p>
    <w:p w14:paraId="7E5A8690" w14:textId="77777777" w:rsidR="006E6678" w:rsidRDefault="006E6678">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14:paraId="71E94775" w14:textId="77777777" w:rsidR="006E6678" w:rsidRDefault="006E6678">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14:paraId="1D674B2B" w14:textId="77777777" w:rsidR="006E6678" w:rsidRDefault="006E6678">
      <w:pPr>
        <w:pStyle w:val="TOC3"/>
        <w:rPr>
          <w:rFonts w:asciiTheme="minorHAnsi" w:eastAsiaTheme="minorEastAsia" w:hAnsiTheme="minorHAnsi" w:cstheme="minorBidi"/>
          <w:sz w:val="22"/>
          <w:szCs w:val="22"/>
        </w:rPr>
      </w:pPr>
      <w:r w:rsidRPr="006E6678">
        <w:t>5.4.2</w:t>
      </w:r>
      <w:r w:rsidRPr="006E6678">
        <w:rPr>
          <w:rFonts w:asciiTheme="minorHAnsi" w:eastAsiaTheme="minorEastAsia" w:hAnsiTheme="minorHAnsi" w:cstheme="minorBidi"/>
          <w:sz w:val="22"/>
          <w:szCs w:val="22"/>
        </w:rPr>
        <w:tab/>
      </w:r>
      <w:r w:rsidRPr="00FF5056">
        <w:t>E-UTRAN – cdma2000 1X Handover</w:t>
      </w:r>
      <w:r>
        <w:tab/>
        <w:t>152</w:t>
      </w:r>
    </w:p>
    <w:p w14:paraId="1EBB673F" w14:textId="77777777" w:rsidR="006E6678" w:rsidRDefault="006E6678">
      <w:pPr>
        <w:pStyle w:val="TOC5"/>
        <w:rPr>
          <w:rFonts w:asciiTheme="minorHAnsi" w:eastAsiaTheme="minorEastAsia" w:hAnsiTheme="minorHAnsi" w:cstheme="minorBidi"/>
          <w:sz w:val="22"/>
          <w:szCs w:val="22"/>
        </w:rPr>
      </w:pPr>
      <w:r w:rsidRPr="006E6678">
        <w:t>5.4.2.1</w:t>
      </w:r>
      <w:r w:rsidRPr="006E6678">
        <w:rPr>
          <w:rFonts w:asciiTheme="minorHAnsi" w:eastAsiaTheme="minorEastAsia" w:hAnsiTheme="minorHAnsi" w:cstheme="minorBidi"/>
          <w:sz w:val="22"/>
          <w:szCs w:val="22"/>
        </w:rPr>
        <w:tab/>
      </w:r>
      <w:r w:rsidRPr="00FF5056">
        <w:t>Introduction</w:t>
      </w:r>
      <w:r>
        <w:tab/>
        <w:t>152</w:t>
      </w:r>
    </w:p>
    <w:p w14:paraId="16749F53" w14:textId="77777777" w:rsidR="006E6678" w:rsidRDefault="006E6678">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14:paraId="1310F8EA" w14:textId="77777777" w:rsidR="006E6678" w:rsidRDefault="006E6678">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14:paraId="0D29E09C" w14:textId="77777777" w:rsidR="006E6678" w:rsidRDefault="006E6678">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14:paraId="1A9A6B9C" w14:textId="77777777" w:rsidR="006E6678" w:rsidRDefault="006E6678">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14:paraId="311EF639" w14:textId="77777777" w:rsidR="006E6678" w:rsidRDefault="006E6678">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14:paraId="0BD8A52D" w14:textId="77777777" w:rsidR="006E6678" w:rsidRDefault="006E6678">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14:paraId="1145793B" w14:textId="77777777" w:rsidR="006E6678" w:rsidRDefault="006E6678">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14:paraId="314883A8" w14:textId="77777777" w:rsidR="006E6678" w:rsidRDefault="006E6678">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14:paraId="45EF98DA" w14:textId="77777777" w:rsidR="006E6678" w:rsidRDefault="006E6678">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14:paraId="13C7AE5A" w14:textId="77777777" w:rsidR="006E6678" w:rsidRDefault="006E6678">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154</w:t>
      </w:r>
    </w:p>
    <w:p w14:paraId="6E786D49" w14:textId="77777777" w:rsidR="006E6678" w:rsidRDefault="006E6678">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14:paraId="1D058B5F" w14:textId="77777777" w:rsidR="006E6678" w:rsidRDefault="006E6678">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14:paraId="78C08D1B" w14:textId="77777777" w:rsidR="006E6678" w:rsidRDefault="006E6678">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154</w:t>
      </w:r>
    </w:p>
    <w:p w14:paraId="0DF23D99" w14:textId="77777777" w:rsidR="006E6678" w:rsidRDefault="006E6678">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154</w:t>
      </w:r>
    </w:p>
    <w:p w14:paraId="2131C291" w14:textId="77777777" w:rsidR="006E6678" w:rsidRDefault="006E6678">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154</w:t>
      </w:r>
    </w:p>
    <w:p w14:paraId="0D02000F" w14:textId="77777777" w:rsidR="006E6678" w:rsidRDefault="006E6678">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155</w:t>
      </w:r>
    </w:p>
    <w:p w14:paraId="20C8E896" w14:textId="77777777" w:rsidR="006E6678" w:rsidRDefault="006E6678">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155</w:t>
      </w:r>
    </w:p>
    <w:p w14:paraId="568F919E" w14:textId="77777777" w:rsidR="006E6678" w:rsidRDefault="006E6678">
      <w:pPr>
        <w:pStyle w:val="TOC4"/>
        <w:rPr>
          <w:rFonts w:asciiTheme="minorHAnsi" w:eastAsiaTheme="minorEastAsia" w:hAnsiTheme="minorHAnsi" w:cstheme="minorBidi"/>
          <w:sz w:val="22"/>
          <w:szCs w:val="22"/>
        </w:rPr>
      </w:pPr>
      <w:r w:rsidRPr="006E6678">
        <w:t>5.5.3.3</w:t>
      </w:r>
      <w:r w:rsidRPr="006E6678">
        <w:rPr>
          <w:rFonts w:asciiTheme="minorHAnsi" w:eastAsiaTheme="minorEastAsia" w:hAnsiTheme="minorHAnsi" w:cstheme="minorBidi"/>
          <w:sz w:val="22"/>
          <w:szCs w:val="22"/>
        </w:rPr>
        <w:tab/>
      </w:r>
      <w:r w:rsidRPr="00CC1A22">
        <w:rPr>
          <w:lang w:val="en-US" w:eastAsia="sv-SE"/>
        </w:rPr>
        <w:t xml:space="preserve">E-UTRAN TDD – TDD </w:t>
      </w:r>
      <w:r>
        <w:rPr>
          <w:lang w:eastAsia="sv-SE"/>
        </w:rPr>
        <w:t>for Cat-M1 TDD UEs</w:t>
      </w:r>
      <w:r>
        <w:tab/>
        <w:t>155</w:t>
      </w:r>
    </w:p>
    <w:p w14:paraId="5CD22D0B" w14:textId="77777777" w:rsidR="006E6678" w:rsidRDefault="006E6678">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14:paraId="0616E640" w14:textId="634925B6" w:rsidR="006E6678" w:rsidRDefault="006E6678">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14:paraId="378BE444" w14:textId="77777777" w:rsidR="006E6678" w:rsidRDefault="006E6678">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14:paraId="0CC0D554" w14:textId="77777777" w:rsidR="006E6678" w:rsidRDefault="006E6678">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14:paraId="5CC4BC13" w14:textId="77777777" w:rsidR="006E6678" w:rsidRDefault="006E6678">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14:paraId="02700677" w14:textId="77777777" w:rsidR="006E6678" w:rsidRDefault="006E6678">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14:paraId="1EB4A361" w14:textId="77777777" w:rsidR="006E6678" w:rsidRDefault="006E6678">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14:paraId="12EC70CC" w14:textId="77777777" w:rsidR="006E6678" w:rsidRDefault="006E6678">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14:paraId="13B00134" w14:textId="77777777" w:rsidR="006E6678" w:rsidRDefault="006E6678">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14:paraId="622AD91E" w14:textId="77777777" w:rsidR="006E6678" w:rsidRDefault="006E6678">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14:paraId="20D83AB4" w14:textId="77777777" w:rsidR="006E6678" w:rsidRDefault="006E6678">
      <w:pPr>
        <w:pStyle w:val="TOC5"/>
        <w:rPr>
          <w:rFonts w:asciiTheme="minorHAnsi" w:eastAsiaTheme="minorEastAsia" w:hAnsiTheme="minorHAnsi" w:cstheme="minorBidi"/>
          <w:sz w:val="22"/>
          <w:szCs w:val="22"/>
        </w:rPr>
      </w:pPr>
      <w:r>
        <w:lastRenderedPageBreak/>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14:paraId="2250C6F6" w14:textId="77777777" w:rsidR="006E6678" w:rsidRDefault="006E6678">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14:paraId="0FED8E5B" w14:textId="77777777" w:rsidR="006E6678" w:rsidRDefault="006E6678">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14:paraId="277AFB5F" w14:textId="77777777" w:rsidR="006E6678" w:rsidRDefault="006E6678">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14:paraId="340A3BD6" w14:textId="77777777" w:rsidR="006E6678" w:rsidRDefault="006E6678">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14:paraId="07A64FCC" w14:textId="77777777" w:rsidR="006E6678" w:rsidRDefault="006E6678">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14:paraId="124FEA6D" w14:textId="77777777" w:rsidR="006E6678" w:rsidRDefault="006E6678">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14:paraId="1EE11C9C" w14:textId="77777777" w:rsidR="006E6678" w:rsidRDefault="006E6678">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14:paraId="3D134B50" w14:textId="77777777" w:rsidR="006E6678" w:rsidRDefault="006E6678">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14:paraId="283D1035" w14:textId="77777777" w:rsidR="006E6678" w:rsidRDefault="006E6678">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14:paraId="49A39A6B" w14:textId="77777777" w:rsidR="006E6678" w:rsidRDefault="006E6678">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14:paraId="2467DA8E" w14:textId="77777777" w:rsidR="006E6678" w:rsidRDefault="006E6678">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14:paraId="3F3851B4" w14:textId="77777777" w:rsidR="006E6678" w:rsidRDefault="006E6678">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14:paraId="6EA3313E" w14:textId="77777777" w:rsidR="006E6678" w:rsidRDefault="006E6678">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14:paraId="05A502F9" w14:textId="77777777" w:rsidR="006E6678" w:rsidRDefault="006E6678">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14:paraId="266FD038" w14:textId="77777777" w:rsidR="006E6678" w:rsidRDefault="006E6678">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14:paraId="2A93ABF1" w14:textId="77777777" w:rsidR="006E6678" w:rsidRDefault="006E6678">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14:paraId="7E380DD8" w14:textId="77777777" w:rsidR="006E6678" w:rsidRDefault="006E6678">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14:paraId="47781ABE" w14:textId="77777777" w:rsidR="006E6678" w:rsidRDefault="006E6678">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14:paraId="65A6CDDA" w14:textId="77777777" w:rsidR="006E6678" w:rsidRDefault="006E6678">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14:paraId="4B341470" w14:textId="77777777" w:rsidR="006E6678" w:rsidRDefault="006E6678">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14:paraId="2800EA46" w14:textId="77777777" w:rsidR="006E6678" w:rsidRDefault="006E6678">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14:paraId="46285440" w14:textId="77777777" w:rsidR="006E6678" w:rsidRDefault="006E6678">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14:paraId="1434E668" w14:textId="77777777" w:rsidR="006E6678" w:rsidRDefault="006E6678">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14:paraId="4C77DE60" w14:textId="77777777" w:rsidR="006E6678" w:rsidRDefault="006E6678">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14:paraId="2D9AE45D" w14:textId="77777777" w:rsidR="006E6678" w:rsidRDefault="006E6678">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14:paraId="2A37954F" w14:textId="77777777" w:rsidR="006E6678" w:rsidRDefault="006E6678">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14:paraId="3167C327" w14:textId="77777777" w:rsidR="006E6678" w:rsidRDefault="006E6678">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14:paraId="74B685A2" w14:textId="77777777" w:rsidR="006E6678" w:rsidRDefault="006E6678">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14:paraId="19318939" w14:textId="77777777" w:rsidR="006E6678" w:rsidRDefault="006E6678">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14:paraId="1C69FC71" w14:textId="77777777" w:rsidR="006E6678" w:rsidRDefault="006E6678">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14:paraId="29063F63" w14:textId="77777777" w:rsidR="006E6678" w:rsidRDefault="006E6678">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14:paraId="6FBA859D" w14:textId="77777777" w:rsidR="006E6678" w:rsidRDefault="006E6678">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162</w:t>
      </w:r>
    </w:p>
    <w:p w14:paraId="61A4D144" w14:textId="77777777" w:rsidR="006E6678" w:rsidRDefault="006E6678">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14:paraId="0AFD1A03" w14:textId="77777777" w:rsidR="006E6678" w:rsidRDefault="006E6678">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163</w:t>
      </w:r>
    </w:p>
    <w:p w14:paraId="2ADBA5AE" w14:textId="77777777" w:rsidR="006E6678" w:rsidRDefault="006E6678">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163</w:t>
      </w:r>
    </w:p>
    <w:p w14:paraId="476FCDB7" w14:textId="77777777" w:rsidR="006E6678" w:rsidRDefault="006E6678">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163</w:t>
      </w:r>
    </w:p>
    <w:p w14:paraId="2733C697" w14:textId="77777777" w:rsidR="006E6678" w:rsidRDefault="006E6678">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14:paraId="085651EC" w14:textId="77777777" w:rsidR="006E6678" w:rsidRDefault="006E6678">
      <w:pPr>
        <w:pStyle w:val="TOC4"/>
        <w:rPr>
          <w:rFonts w:asciiTheme="minorHAnsi" w:eastAsiaTheme="minorEastAsia" w:hAnsiTheme="minorHAnsi" w:cstheme="minorBidi"/>
          <w:sz w:val="22"/>
          <w:szCs w:val="22"/>
        </w:rPr>
      </w:pPr>
      <w:r w:rsidRPr="006E6678">
        <w:t>6.7.2.2</w:t>
      </w:r>
      <w:r w:rsidRPr="006E6678">
        <w:rPr>
          <w:rFonts w:asciiTheme="minorHAnsi" w:eastAsiaTheme="minorEastAsia" w:hAnsiTheme="minorHAnsi" w:cstheme="minorBidi"/>
          <w:sz w:val="22"/>
          <w:szCs w:val="22"/>
        </w:rPr>
        <w:tab/>
      </w:r>
      <w:r w:rsidRPr="00CC1A22">
        <w:rPr>
          <w:lang w:val="en-US"/>
        </w:rPr>
        <w:t>UE Re-establishment delay requirement for CEModeB</w:t>
      </w:r>
      <w:r>
        <w:tab/>
        <w:t>164</w:t>
      </w:r>
    </w:p>
    <w:p w14:paraId="72916DA6" w14:textId="77777777" w:rsidR="006E6678" w:rsidRDefault="006E6678">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14:paraId="50286BDF" w14:textId="77777777" w:rsidR="006E6678" w:rsidRDefault="006E6678">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14:paraId="39BF1983" w14:textId="77777777" w:rsidR="006E6678" w:rsidRDefault="006E6678">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14:paraId="734285B6" w14:textId="77777777" w:rsidR="006E6678" w:rsidRDefault="006E6678">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14:paraId="5A109020" w14:textId="77777777" w:rsidR="006E6678" w:rsidRDefault="006E6678">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165</w:t>
      </w:r>
    </w:p>
    <w:p w14:paraId="487602F3" w14:textId="77777777" w:rsidR="006E6678" w:rsidRDefault="006E6678">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165</w:t>
      </w:r>
    </w:p>
    <w:p w14:paraId="725C109F" w14:textId="77777777" w:rsidR="006E6678" w:rsidRDefault="006E6678">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14:paraId="50F696A0" w14:textId="6A742D0D" w:rsidR="006E6678" w:rsidRDefault="006E6678">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166</w:t>
      </w:r>
    </w:p>
    <w:p w14:paraId="1EFD6380" w14:textId="77777777" w:rsidR="006E6678" w:rsidRDefault="006E6678">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166</w:t>
      </w:r>
    </w:p>
    <w:p w14:paraId="79DEE423" w14:textId="77777777" w:rsidR="006E6678" w:rsidRDefault="006E6678">
      <w:pPr>
        <w:pStyle w:val="TOC3"/>
        <w:rPr>
          <w:rFonts w:asciiTheme="minorHAnsi" w:eastAsiaTheme="minorEastAsia" w:hAnsiTheme="minorHAnsi" w:cstheme="minorBidi"/>
          <w:sz w:val="22"/>
          <w:szCs w:val="22"/>
        </w:rPr>
      </w:pPr>
      <w:r w:rsidRPr="006E6678">
        <w:t>7.1.1</w:t>
      </w:r>
      <w:r w:rsidRPr="006E6678">
        <w:rPr>
          <w:rFonts w:asciiTheme="minorHAnsi" w:eastAsiaTheme="minorEastAsia" w:hAnsiTheme="minorHAnsi"/>
          <w:sz w:val="22"/>
          <w:szCs w:val="22"/>
        </w:rPr>
        <w:tab/>
      </w:r>
      <w:r w:rsidRPr="00CC1A22">
        <w:rPr>
          <w:rFonts w:cs="v4.2.0"/>
        </w:rPr>
        <w:t>Introduction</w:t>
      </w:r>
      <w:r>
        <w:tab/>
        <w:t>166</w:t>
      </w:r>
    </w:p>
    <w:p w14:paraId="76E30D38" w14:textId="77777777" w:rsidR="006E6678" w:rsidRDefault="006E6678">
      <w:pPr>
        <w:pStyle w:val="TOC3"/>
        <w:rPr>
          <w:rFonts w:asciiTheme="minorHAnsi" w:eastAsiaTheme="minorEastAsia" w:hAnsiTheme="minorHAnsi" w:cstheme="minorBidi"/>
          <w:sz w:val="22"/>
          <w:szCs w:val="22"/>
        </w:rPr>
      </w:pPr>
      <w:r w:rsidRPr="006E6678">
        <w:t>7.1.2</w:t>
      </w:r>
      <w:r w:rsidRPr="006E6678">
        <w:rPr>
          <w:rFonts w:asciiTheme="minorHAnsi" w:eastAsiaTheme="minorEastAsia" w:hAnsiTheme="minorHAnsi"/>
          <w:sz w:val="22"/>
          <w:szCs w:val="22"/>
        </w:rPr>
        <w:tab/>
      </w:r>
      <w:r w:rsidRPr="00CC1A22">
        <w:rPr>
          <w:rFonts w:cs="v4.2.0"/>
        </w:rPr>
        <w:t>Requirements</w:t>
      </w:r>
      <w:r>
        <w:tab/>
        <w:t>166</w:t>
      </w:r>
    </w:p>
    <w:p w14:paraId="7F7F1CF1" w14:textId="77777777" w:rsidR="006E6678" w:rsidRDefault="006E6678">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14:paraId="4A8656A4" w14:textId="77777777" w:rsidR="006E6678" w:rsidRDefault="006E6678">
      <w:pPr>
        <w:pStyle w:val="TOC3"/>
        <w:rPr>
          <w:rFonts w:asciiTheme="minorHAnsi" w:eastAsiaTheme="minorEastAsia" w:hAnsiTheme="minorHAnsi" w:cstheme="minorBidi"/>
          <w:sz w:val="22"/>
          <w:szCs w:val="22"/>
        </w:rPr>
      </w:pPr>
      <w:r w:rsidRPr="006E6678">
        <w:t>7.2.1</w:t>
      </w:r>
      <w:r w:rsidRPr="006E6678">
        <w:rPr>
          <w:rFonts w:asciiTheme="minorHAnsi" w:eastAsiaTheme="minorEastAsia" w:hAnsiTheme="minorHAnsi"/>
          <w:sz w:val="22"/>
          <w:szCs w:val="22"/>
        </w:rPr>
        <w:tab/>
      </w:r>
      <w:r w:rsidRPr="00CC1A22">
        <w:rPr>
          <w:rFonts w:cs="v3.7.0"/>
        </w:rPr>
        <w:t>Introduction</w:t>
      </w:r>
      <w:r>
        <w:tab/>
        <w:t>167</w:t>
      </w:r>
    </w:p>
    <w:p w14:paraId="1EB6AC9E" w14:textId="77777777" w:rsidR="006E6678" w:rsidRDefault="006E6678">
      <w:pPr>
        <w:pStyle w:val="TOC3"/>
        <w:rPr>
          <w:rFonts w:asciiTheme="minorHAnsi" w:eastAsiaTheme="minorEastAsia" w:hAnsiTheme="minorHAnsi" w:cstheme="minorBidi"/>
          <w:sz w:val="22"/>
          <w:szCs w:val="22"/>
        </w:rPr>
      </w:pPr>
      <w:r w:rsidRPr="006E6678">
        <w:t>7.2.2</w:t>
      </w:r>
      <w:r w:rsidRPr="006E6678">
        <w:rPr>
          <w:rFonts w:asciiTheme="minorHAnsi" w:eastAsiaTheme="minorEastAsia" w:hAnsiTheme="minorHAnsi"/>
          <w:sz w:val="22"/>
          <w:szCs w:val="22"/>
        </w:rPr>
        <w:tab/>
      </w:r>
      <w:r w:rsidRPr="00CC1A22">
        <w:rPr>
          <w:rFonts w:cs="v3.7.0"/>
        </w:rPr>
        <w:t>Requirements</w:t>
      </w:r>
      <w:r>
        <w:tab/>
        <w:t>167</w:t>
      </w:r>
    </w:p>
    <w:p w14:paraId="6108F779" w14:textId="77777777" w:rsidR="006E6678" w:rsidRDefault="006E6678">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168</w:t>
      </w:r>
    </w:p>
    <w:p w14:paraId="300AC123" w14:textId="77777777" w:rsidR="006E6678" w:rsidRDefault="006E6678">
      <w:pPr>
        <w:pStyle w:val="TOC3"/>
        <w:rPr>
          <w:rFonts w:asciiTheme="minorHAnsi" w:eastAsiaTheme="minorEastAsia" w:hAnsiTheme="minorHAnsi" w:cstheme="minorBidi"/>
          <w:sz w:val="22"/>
          <w:szCs w:val="22"/>
        </w:rPr>
      </w:pPr>
      <w:r w:rsidRPr="006E6678">
        <w:t>7.3.1</w:t>
      </w:r>
      <w:r w:rsidRPr="006E6678">
        <w:rPr>
          <w:rFonts w:asciiTheme="minorHAnsi" w:eastAsiaTheme="minorEastAsia" w:hAnsiTheme="minorHAnsi"/>
          <w:sz w:val="22"/>
          <w:szCs w:val="22"/>
        </w:rPr>
        <w:tab/>
      </w:r>
      <w:r w:rsidRPr="00CC1A22">
        <w:rPr>
          <w:rFonts w:cs="v3.7.0"/>
        </w:rPr>
        <w:t>Introduction</w:t>
      </w:r>
      <w:r>
        <w:tab/>
        <w:t>168</w:t>
      </w:r>
    </w:p>
    <w:p w14:paraId="27A02FF0" w14:textId="77777777" w:rsidR="006E6678" w:rsidRDefault="006E6678">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168</w:t>
      </w:r>
    </w:p>
    <w:p w14:paraId="475BC3F5" w14:textId="77777777" w:rsidR="006E6678" w:rsidRDefault="006E6678">
      <w:pPr>
        <w:pStyle w:val="TOC4"/>
        <w:rPr>
          <w:rFonts w:asciiTheme="minorHAnsi" w:eastAsiaTheme="minorEastAsia" w:hAnsiTheme="minorHAnsi" w:cstheme="minorBidi"/>
          <w:sz w:val="22"/>
          <w:szCs w:val="22"/>
        </w:rPr>
      </w:pPr>
      <w:r w:rsidRPr="006E6678">
        <w:t>7.3.2.1</w:t>
      </w:r>
      <w:r w:rsidRPr="006E6678">
        <w:rPr>
          <w:rFonts w:asciiTheme="minorHAnsi" w:hAnsiTheme="minorHAnsi" w:cstheme="minorBidi"/>
          <w:sz w:val="22"/>
          <w:szCs w:val="22"/>
        </w:rPr>
        <w:tab/>
      </w:r>
      <w:r w:rsidRPr="00CC1A22">
        <w:rPr>
          <w:rFonts w:eastAsia="?? ??"/>
        </w:rPr>
        <w:t>Timing Advance adjustment delay</w:t>
      </w:r>
      <w:r>
        <w:tab/>
        <w:t>168</w:t>
      </w:r>
    </w:p>
    <w:p w14:paraId="26796991" w14:textId="77777777" w:rsidR="006E6678" w:rsidRDefault="006E6678">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168</w:t>
      </w:r>
    </w:p>
    <w:p w14:paraId="1AD3B82B" w14:textId="77777777" w:rsidR="006E6678" w:rsidRDefault="006E6678">
      <w:pPr>
        <w:pStyle w:val="TOC2"/>
        <w:rPr>
          <w:rFonts w:asciiTheme="minorHAnsi" w:eastAsiaTheme="minorEastAsia" w:hAnsiTheme="minorHAnsi" w:cstheme="minorBidi"/>
          <w:sz w:val="22"/>
          <w:szCs w:val="22"/>
        </w:rPr>
      </w:pPr>
      <w:r w:rsidRPr="006E6678">
        <w:t>7.</w:t>
      </w:r>
      <w:r w:rsidRPr="006E6678">
        <w:rPr>
          <w:lang w:eastAsia="zh-CN"/>
        </w:rPr>
        <w:t>4</w:t>
      </w:r>
      <w:r w:rsidRPr="006E6678">
        <w:rPr>
          <w:rFonts w:asciiTheme="minorHAnsi" w:eastAsiaTheme="minorEastAsia" w:hAnsiTheme="minorHAnsi"/>
          <w:sz w:val="22"/>
          <w:szCs w:val="22"/>
        </w:rPr>
        <w:tab/>
      </w:r>
      <w:r w:rsidRPr="00CC1A22">
        <w:rPr>
          <w:rFonts w:cs="v4.2.0"/>
        </w:rPr>
        <w:t xml:space="preserve">Cell </w:t>
      </w:r>
      <w:r w:rsidRPr="00CC1A22">
        <w:rPr>
          <w:rFonts w:cs="v4.2.0"/>
          <w:lang w:eastAsia="zh-CN"/>
        </w:rPr>
        <w:t xml:space="preserve">phase </w:t>
      </w:r>
      <w:r w:rsidRPr="00CC1A22">
        <w:rPr>
          <w:rFonts w:cs="v4.2.0"/>
        </w:rPr>
        <w:t>synchronization accuracy</w:t>
      </w:r>
      <w:r w:rsidRPr="00CC1A22">
        <w:rPr>
          <w:rFonts w:cs="v4.2.0"/>
          <w:lang w:eastAsia="zh-CN"/>
        </w:rPr>
        <w:t xml:space="preserve"> (TDD)</w:t>
      </w:r>
      <w:r>
        <w:tab/>
        <w:t>168</w:t>
      </w:r>
    </w:p>
    <w:p w14:paraId="474D10F4" w14:textId="77777777" w:rsidR="006E6678" w:rsidRDefault="006E6678">
      <w:pPr>
        <w:pStyle w:val="TOC3"/>
        <w:rPr>
          <w:rFonts w:asciiTheme="minorHAnsi" w:eastAsiaTheme="minorEastAsia" w:hAnsiTheme="minorHAnsi" w:cstheme="minorBidi"/>
          <w:sz w:val="22"/>
          <w:szCs w:val="22"/>
        </w:rPr>
      </w:pPr>
      <w:r w:rsidRPr="006E6678">
        <w:t>7.</w:t>
      </w:r>
      <w:r w:rsidRPr="006E6678">
        <w:rPr>
          <w:lang w:eastAsia="zh-CN"/>
        </w:rPr>
        <w:t>4</w:t>
      </w:r>
      <w:r w:rsidRPr="006E6678">
        <w:t>.1</w:t>
      </w:r>
      <w:r w:rsidRPr="006E6678">
        <w:rPr>
          <w:rFonts w:asciiTheme="minorHAnsi" w:eastAsiaTheme="minorEastAsia" w:hAnsiTheme="minorHAnsi"/>
          <w:sz w:val="22"/>
          <w:szCs w:val="22"/>
        </w:rPr>
        <w:tab/>
      </w:r>
      <w:r w:rsidRPr="00CC1A22">
        <w:rPr>
          <w:rFonts w:cs="v4.2.0"/>
        </w:rPr>
        <w:t>Definition</w:t>
      </w:r>
      <w:r>
        <w:tab/>
        <w:t>168</w:t>
      </w:r>
    </w:p>
    <w:p w14:paraId="7290377B" w14:textId="77777777" w:rsidR="006E6678" w:rsidRDefault="006E6678">
      <w:pPr>
        <w:pStyle w:val="TOC3"/>
        <w:rPr>
          <w:rFonts w:asciiTheme="minorHAnsi" w:eastAsiaTheme="minorEastAsia" w:hAnsiTheme="minorHAnsi" w:cstheme="minorBidi"/>
          <w:sz w:val="22"/>
          <w:szCs w:val="22"/>
        </w:rPr>
      </w:pPr>
      <w:r w:rsidRPr="006E6678">
        <w:t>7.</w:t>
      </w:r>
      <w:r w:rsidRPr="006E6678">
        <w:rPr>
          <w:lang w:eastAsia="zh-CN"/>
        </w:rPr>
        <w:t>4</w:t>
      </w:r>
      <w:r w:rsidRPr="006E6678">
        <w:t>.2</w:t>
      </w:r>
      <w:r w:rsidRPr="006E6678">
        <w:rPr>
          <w:rFonts w:asciiTheme="minorHAnsi" w:eastAsiaTheme="minorEastAsia" w:hAnsiTheme="minorHAnsi"/>
          <w:sz w:val="22"/>
          <w:szCs w:val="22"/>
        </w:rPr>
        <w:tab/>
      </w:r>
      <w:r w:rsidRPr="00CC1A22">
        <w:rPr>
          <w:rFonts w:cs="v4.2.0"/>
        </w:rPr>
        <w:t>Minimum requirements</w:t>
      </w:r>
      <w:r>
        <w:tab/>
        <w:t>168</w:t>
      </w:r>
    </w:p>
    <w:p w14:paraId="21AD5788" w14:textId="77777777" w:rsidR="006E6678" w:rsidRDefault="006E6678">
      <w:pPr>
        <w:pStyle w:val="TOC2"/>
        <w:rPr>
          <w:rFonts w:asciiTheme="minorHAnsi" w:eastAsiaTheme="minorEastAsia" w:hAnsiTheme="minorHAnsi" w:cstheme="minorBidi"/>
          <w:sz w:val="22"/>
          <w:szCs w:val="22"/>
        </w:rPr>
      </w:pPr>
      <w:r>
        <w:lastRenderedPageBreak/>
        <w:t>7.5</w:t>
      </w:r>
      <w:r>
        <w:rPr>
          <w:rFonts w:asciiTheme="minorHAnsi" w:eastAsiaTheme="minorEastAsia" w:hAnsiTheme="minorHAnsi" w:cstheme="minorBidi"/>
          <w:sz w:val="22"/>
          <w:szCs w:val="22"/>
        </w:rPr>
        <w:tab/>
      </w:r>
      <w:r>
        <w:t>Synchronization Requirements for E-UTRAN to 1xRTT and HRPD Handovers</w:t>
      </w:r>
      <w:r>
        <w:tab/>
        <w:t>169</w:t>
      </w:r>
    </w:p>
    <w:p w14:paraId="1203BAF9" w14:textId="77777777" w:rsidR="006E6678" w:rsidRDefault="006E6678">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169</w:t>
      </w:r>
    </w:p>
    <w:p w14:paraId="3428AFA2" w14:textId="77777777" w:rsidR="006E6678" w:rsidRDefault="006E6678">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169</w:t>
      </w:r>
    </w:p>
    <w:p w14:paraId="17E6B724" w14:textId="77777777" w:rsidR="006E6678" w:rsidRDefault="006E6678">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14:paraId="090C9907" w14:textId="77777777" w:rsidR="006E6678" w:rsidRDefault="006E6678">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14:paraId="435756D1" w14:textId="77777777" w:rsidR="006E6678" w:rsidRDefault="006E6678">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14:paraId="08AA6F63" w14:textId="77777777" w:rsidR="006E6678" w:rsidRDefault="006E6678">
      <w:pPr>
        <w:pStyle w:val="TOC3"/>
        <w:rPr>
          <w:rFonts w:asciiTheme="minorHAnsi" w:eastAsiaTheme="minorEastAsia" w:hAnsiTheme="minorHAnsi" w:cstheme="minorBidi"/>
          <w:sz w:val="22"/>
          <w:szCs w:val="22"/>
        </w:rPr>
      </w:pPr>
      <w:r w:rsidRPr="006E6678">
        <w:t>7.6.1</w:t>
      </w:r>
      <w:r w:rsidRPr="006E6678">
        <w:rPr>
          <w:rFonts w:asciiTheme="minorHAnsi" w:eastAsiaTheme="minorEastAsia" w:hAnsiTheme="minorHAnsi"/>
          <w:sz w:val="22"/>
          <w:szCs w:val="22"/>
        </w:rPr>
        <w:tab/>
      </w:r>
      <w:r w:rsidRPr="00CC1A22">
        <w:rPr>
          <w:rFonts w:cs="v3.7.0"/>
        </w:rPr>
        <w:t>Introduction</w:t>
      </w:r>
      <w:r>
        <w:tab/>
        <w:t>169</w:t>
      </w:r>
    </w:p>
    <w:p w14:paraId="0D7FEC2E" w14:textId="77777777" w:rsidR="006E6678" w:rsidRDefault="006E6678">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171</w:t>
      </w:r>
    </w:p>
    <w:p w14:paraId="7F945190" w14:textId="77777777" w:rsidR="006E6678" w:rsidRDefault="006E6678">
      <w:pPr>
        <w:pStyle w:val="TOC4"/>
        <w:rPr>
          <w:rFonts w:asciiTheme="minorHAnsi" w:eastAsiaTheme="minorEastAsia" w:hAnsiTheme="minorHAnsi" w:cstheme="minorBidi"/>
          <w:sz w:val="22"/>
          <w:szCs w:val="22"/>
        </w:rPr>
      </w:pPr>
      <w:r w:rsidRPr="006E6678">
        <w:t>7.6.2.1</w:t>
      </w:r>
      <w:r w:rsidRPr="006E6678">
        <w:rPr>
          <w:rFonts w:asciiTheme="minorHAnsi" w:hAnsiTheme="minorHAnsi" w:cstheme="minorBidi"/>
          <w:sz w:val="22"/>
          <w:szCs w:val="22"/>
        </w:rPr>
        <w:tab/>
      </w:r>
      <w:r>
        <w:t>Minimum requirement when no DRX is used</w:t>
      </w:r>
      <w:r>
        <w:tab/>
        <w:t>171</w:t>
      </w:r>
    </w:p>
    <w:p w14:paraId="7809EBA2" w14:textId="77777777" w:rsidR="006E6678" w:rsidRDefault="006E6678">
      <w:pPr>
        <w:pStyle w:val="TOC4"/>
        <w:rPr>
          <w:rFonts w:asciiTheme="minorHAnsi" w:eastAsiaTheme="minorEastAsia" w:hAnsiTheme="minorHAnsi" w:cstheme="minorBidi"/>
          <w:sz w:val="22"/>
          <w:szCs w:val="22"/>
        </w:rPr>
      </w:pPr>
      <w:r w:rsidRPr="006E6678">
        <w:t>7.6.2.2</w:t>
      </w:r>
      <w:r w:rsidRPr="006E6678">
        <w:rPr>
          <w:rFonts w:asciiTheme="minorHAnsi" w:hAnsiTheme="minorHAnsi" w:cstheme="minorBidi"/>
          <w:sz w:val="22"/>
          <w:szCs w:val="22"/>
        </w:rPr>
        <w:tab/>
      </w:r>
      <w:r>
        <w:t>Minimum requirement when DRX is used</w:t>
      </w:r>
      <w:r>
        <w:tab/>
        <w:t>171</w:t>
      </w:r>
    </w:p>
    <w:p w14:paraId="2FA19C77" w14:textId="77777777" w:rsidR="006E6678" w:rsidRDefault="006E6678">
      <w:pPr>
        <w:pStyle w:val="TOC4"/>
        <w:rPr>
          <w:rFonts w:asciiTheme="minorHAnsi" w:eastAsiaTheme="minorEastAsia" w:hAnsiTheme="minorHAnsi" w:cstheme="minorBidi"/>
          <w:sz w:val="22"/>
          <w:szCs w:val="22"/>
        </w:rPr>
      </w:pPr>
      <w:r w:rsidRPr="006E6678">
        <w:t>7.6.2.3</w:t>
      </w:r>
      <w:r w:rsidRPr="006E6678">
        <w:rPr>
          <w:rFonts w:asciiTheme="minorHAnsi" w:hAnsiTheme="minorHAnsi" w:cstheme="minorBidi"/>
          <w:sz w:val="22"/>
          <w:szCs w:val="22"/>
        </w:rPr>
        <w:tab/>
      </w:r>
      <w:r>
        <w:t>Minimum requirement at transitions</w:t>
      </w:r>
      <w:r>
        <w:tab/>
        <w:t>173</w:t>
      </w:r>
    </w:p>
    <w:p w14:paraId="65FC4962" w14:textId="77777777" w:rsidR="006E6678" w:rsidRDefault="006E6678">
      <w:pPr>
        <w:pStyle w:val="TOC4"/>
        <w:rPr>
          <w:rFonts w:asciiTheme="minorHAnsi" w:eastAsiaTheme="minorEastAsia" w:hAnsiTheme="minorHAnsi" w:cstheme="minorBidi"/>
          <w:sz w:val="22"/>
          <w:szCs w:val="22"/>
        </w:rPr>
      </w:pPr>
      <w:r w:rsidRPr="006E6678">
        <w:t>7.6.2.4</w:t>
      </w:r>
      <w:r w:rsidRPr="006E6678">
        <w:rPr>
          <w:rFonts w:asciiTheme="minorHAnsi" w:hAnsiTheme="minorHAnsi" w:cstheme="minorBidi"/>
          <w:sz w:val="22"/>
          <w:szCs w:val="22"/>
        </w:rPr>
        <w:tab/>
      </w:r>
      <w:r>
        <w:t>Minimum requirement during SI Acquisition with autonomous gaps</w:t>
      </w:r>
      <w:r>
        <w:tab/>
        <w:t>173</w:t>
      </w:r>
    </w:p>
    <w:p w14:paraId="1A9831BC" w14:textId="77777777" w:rsidR="006E6678" w:rsidRDefault="006E6678">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14:paraId="5BB8B9CF" w14:textId="77777777" w:rsidR="006E6678" w:rsidRDefault="006E6678">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14:paraId="58BD2319" w14:textId="77777777" w:rsidR="006E6678" w:rsidRDefault="006E6678">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14:paraId="6AF85B4F" w14:textId="77777777" w:rsidR="006E6678" w:rsidRDefault="006E6678">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14:paraId="54D3CEBF" w14:textId="77777777" w:rsidR="006E6678" w:rsidRDefault="006E6678">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14:paraId="5CAF68B3" w14:textId="77777777" w:rsidR="006E6678" w:rsidRDefault="006E6678">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14:paraId="505089C5" w14:textId="77777777" w:rsidR="006E6678" w:rsidRDefault="006E6678">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14:paraId="3CC2363D" w14:textId="77777777" w:rsidR="006E6678" w:rsidRDefault="006E6678">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176</w:t>
      </w:r>
    </w:p>
    <w:p w14:paraId="01A79CAD" w14:textId="77777777" w:rsidR="006E6678" w:rsidRDefault="006E6678">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14:paraId="16325C83" w14:textId="77777777" w:rsidR="006E6678" w:rsidRDefault="006E6678">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177</w:t>
      </w:r>
    </w:p>
    <w:p w14:paraId="2513C1E5" w14:textId="77777777" w:rsidR="006E6678" w:rsidRDefault="006E6678">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14:paraId="020224EE" w14:textId="77777777" w:rsidR="006E6678" w:rsidRDefault="006E6678">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14:paraId="274F792B" w14:textId="77777777" w:rsidR="006E6678" w:rsidRDefault="006E6678">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14:paraId="2EE83962" w14:textId="77777777" w:rsidR="006E6678" w:rsidRDefault="006E6678">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p>
    <w:p w14:paraId="1DEE33C4" w14:textId="77777777" w:rsidR="006E6678" w:rsidRDefault="006E6678">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14:paraId="5644A927" w14:textId="77777777" w:rsidR="006E6678" w:rsidRDefault="006E6678">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14:paraId="231A0F2E" w14:textId="77777777" w:rsidR="006E6678" w:rsidRDefault="006E6678">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14:paraId="39C516F3" w14:textId="77777777" w:rsidR="006E6678" w:rsidRDefault="006E6678">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180</w:t>
      </w:r>
    </w:p>
    <w:p w14:paraId="590E4DCE" w14:textId="77777777" w:rsidR="006E6678" w:rsidRDefault="006E6678">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180</w:t>
      </w:r>
    </w:p>
    <w:p w14:paraId="14CBB666" w14:textId="77777777" w:rsidR="006E6678" w:rsidRDefault="006E6678">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14:paraId="6621235F" w14:textId="77777777" w:rsidR="006E6678" w:rsidRDefault="006E6678">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14:paraId="2056D5D2" w14:textId="77777777" w:rsidR="006E6678" w:rsidRDefault="006E6678">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14:paraId="3E5598C1" w14:textId="77777777" w:rsidR="006E6678" w:rsidRDefault="006E6678">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14:paraId="74D1F82E" w14:textId="77777777" w:rsidR="006E6678" w:rsidRDefault="006E6678">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181</w:t>
      </w:r>
    </w:p>
    <w:p w14:paraId="362AF546" w14:textId="77777777" w:rsidR="006E6678" w:rsidRDefault="006E6678">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181</w:t>
      </w:r>
    </w:p>
    <w:p w14:paraId="29103BF3" w14:textId="77777777" w:rsidR="006E6678" w:rsidRDefault="006E6678">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14:paraId="6ED8919F" w14:textId="77777777" w:rsidR="006E6678" w:rsidRDefault="006E6678">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14:paraId="05577162" w14:textId="77777777" w:rsidR="006E6678" w:rsidRDefault="006E6678">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183</w:t>
      </w:r>
    </w:p>
    <w:p w14:paraId="06A57061" w14:textId="77777777" w:rsidR="006E6678" w:rsidRDefault="006E6678">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p>
    <w:p w14:paraId="13D5006C" w14:textId="77777777" w:rsidR="006E6678" w:rsidRDefault="006E6678">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p>
    <w:p w14:paraId="6D7DF823" w14:textId="77777777" w:rsidR="006E6678" w:rsidRDefault="006E6678">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CC1A22">
        <w:rPr>
          <w:rFonts w:ascii="Times" w:eastAsia="MS Mincho" w:hAnsi="Times"/>
        </w:rPr>
        <w:t>SRS carrier based switching</w:t>
      </w:r>
      <w:r>
        <w:tab/>
        <w:t>184</w:t>
      </w:r>
    </w:p>
    <w:p w14:paraId="14A54CCE" w14:textId="77777777" w:rsidR="006E6678" w:rsidRDefault="006E6678">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14:paraId="24803881" w14:textId="77777777" w:rsidR="006E6678" w:rsidRDefault="006E6678">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14:paraId="66047325" w14:textId="77777777" w:rsidR="006E6678" w:rsidRDefault="006E6678">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14:paraId="53C23AD1" w14:textId="77777777" w:rsidR="006E6678" w:rsidRDefault="006E6678">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185</w:t>
      </w:r>
    </w:p>
    <w:p w14:paraId="5D573EBD" w14:textId="77777777" w:rsidR="006E6678" w:rsidRDefault="006E6678">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14:paraId="770EB831" w14:textId="77777777" w:rsidR="006E6678" w:rsidRDefault="006E6678">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14:paraId="0ABD2059" w14:textId="77777777" w:rsidR="006E6678" w:rsidRDefault="006E6678">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14:paraId="148EA338" w14:textId="77777777" w:rsidR="006E6678" w:rsidRDefault="006E6678">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14:paraId="3F184741" w14:textId="77777777" w:rsidR="006E6678" w:rsidRDefault="006E6678">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186</w:t>
      </w:r>
    </w:p>
    <w:p w14:paraId="21724D06" w14:textId="77777777" w:rsidR="006E6678" w:rsidRDefault="006E6678">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186</w:t>
      </w:r>
    </w:p>
    <w:p w14:paraId="3901B2CD" w14:textId="77777777" w:rsidR="006E6678" w:rsidRDefault="006E6678">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14:paraId="1135313A" w14:textId="77777777" w:rsidR="006E6678" w:rsidRDefault="006E6678">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187</w:t>
      </w:r>
    </w:p>
    <w:p w14:paraId="40AE2DE0" w14:textId="77777777" w:rsidR="006E6678" w:rsidRDefault="006E6678">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p>
    <w:p w14:paraId="7522BFDE" w14:textId="77777777" w:rsidR="006E6678" w:rsidRDefault="006E6678">
      <w:pPr>
        <w:pStyle w:val="TOC3"/>
        <w:rPr>
          <w:rFonts w:asciiTheme="minorHAnsi" w:eastAsiaTheme="minorEastAsia" w:hAnsiTheme="minorHAnsi" w:cstheme="minorBidi"/>
          <w:sz w:val="22"/>
          <w:szCs w:val="22"/>
        </w:rPr>
      </w:pPr>
      <w:r w:rsidRPr="006E6678">
        <w:t>7.11.1</w:t>
      </w:r>
      <w:r w:rsidRPr="006E6678">
        <w:rPr>
          <w:rFonts w:asciiTheme="minorHAnsi" w:eastAsiaTheme="minorEastAsia" w:hAnsiTheme="minorHAnsi"/>
          <w:sz w:val="22"/>
          <w:szCs w:val="22"/>
        </w:rPr>
        <w:tab/>
      </w:r>
      <w:r w:rsidRPr="00CC1A22">
        <w:rPr>
          <w:rFonts w:cs="v3.7.0"/>
        </w:rPr>
        <w:t>Introduction</w:t>
      </w:r>
      <w:r>
        <w:tab/>
        <w:t>187</w:t>
      </w:r>
    </w:p>
    <w:p w14:paraId="51278B27" w14:textId="77777777" w:rsidR="006E6678" w:rsidRDefault="006E6678">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14:paraId="75123965" w14:textId="77777777" w:rsidR="006E6678" w:rsidRDefault="006E6678">
      <w:pPr>
        <w:pStyle w:val="TOC4"/>
        <w:rPr>
          <w:rFonts w:asciiTheme="minorHAnsi" w:eastAsiaTheme="minorEastAsia" w:hAnsiTheme="minorHAnsi" w:cstheme="minorBidi"/>
          <w:sz w:val="22"/>
          <w:szCs w:val="22"/>
        </w:rPr>
      </w:pPr>
      <w:r w:rsidRPr="006E6678">
        <w:t>7.11.2.</w:t>
      </w:r>
      <w:r w:rsidRPr="006E6678">
        <w:rPr>
          <w:lang w:eastAsia="zh-CN"/>
        </w:rPr>
        <w:t>1</w:t>
      </w:r>
      <w:r w:rsidRPr="006E6678">
        <w:rPr>
          <w:rFonts w:asciiTheme="minorHAnsi" w:hAnsiTheme="minorHAnsi" w:cstheme="minorBidi"/>
          <w:sz w:val="22"/>
          <w:szCs w:val="22"/>
        </w:rPr>
        <w:tab/>
      </w:r>
      <w:r>
        <w:rPr>
          <w:lang w:eastAsia="zh-CN"/>
        </w:rPr>
        <w:t>Minimum requirement when no DRX is used</w:t>
      </w:r>
      <w:r>
        <w:tab/>
        <w:t>188</w:t>
      </w:r>
    </w:p>
    <w:p w14:paraId="5730DCEA" w14:textId="77777777" w:rsidR="006E6678" w:rsidRDefault="006E6678">
      <w:pPr>
        <w:pStyle w:val="TOC4"/>
        <w:rPr>
          <w:rFonts w:asciiTheme="minorHAnsi" w:eastAsiaTheme="minorEastAsia" w:hAnsiTheme="minorHAnsi" w:cstheme="minorBidi"/>
          <w:sz w:val="22"/>
          <w:szCs w:val="22"/>
        </w:rPr>
      </w:pPr>
      <w:r w:rsidRPr="006E6678">
        <w:t>7.11.2.</w:t>
      </w:r>
      <w:r w:rsidRPr="006E6678">
        <w:rPr>
          <w:lang w:eastAsia="zh-CN"/>
        </w:rPr>
        <w:t>2</w:t>
      </w:r>
      <w:r w:rsidRPr="006E6678">
        <w:rPr>
          <w:rFonts w:asciiTheme="minorHAnsi" w:hAnsiTheme="minorHAnsi" w:cstheme="minorBidi"/>
          <w:sz w:val="22"/>
          <w:szCs w:val="22"/>
        </w:rPr>
        <w:tab/>
      </w:r>
      <w:r>
        <w:rPr>
          <w:lang w:eastAsia="zh-CN"/>
        </w:rPr>
        <w:t>Minimum requirement when DRX is used</w:t>
      </w:r>
      <w:r>
        <w:tab/>
        <w:t>189</w:t>
      </w:r>
    </w:p>
    <w:p w14:paraId="0897D55A" w14:textId="77777777" w:rsidR="006E6678" w:rsidRDefault="006E6678">
      <w:pPr>
        <w:pStyle w:val="TOC4"/>
        <w:rPr>
          <w:rFonts w:asciiTheme="minorHAnsi" w:eastAsiaTheme="minorEastAsia" w:hAnsiTheme="minorHAnsi" w:cstheme="minorBidi"/>
          <w:sz w:val="22"/>
          <w:szCs w:val="22"/>
        </w:rPr>
      </w:pPr>
      <w:r w:rsidRPr="006E6678">
        <w:lastRenderedPageBreak/>
        <w:t>7.11.2.</w:t>
      </w:r>
      <w:r w:rsidRPr="006E6678">
        <w:rPr>
          <w:lang w:eastAsia="zh-CN"/>
        </w:rPr>
        <w:t>3</w:t>
      </w:r>
      <w:r w:rsidRPr="006E6678">
        <w:rPr>
          <w:rFonts w:asciiTheme="minorHAnsi" w:hAnsiTheme="minorHAnsi" w:cstheme="minorBidi"/>
          <w:sz w:val="22"/>
          <w:szCs w:val="22"/>
        </w:rPr>
        <w:tab/>
      </w:r>
      <w:r>
        <w:rPr>
          <w:lang w:eastAsia="zh-CN"/>
        </w:rPr>
        <w:t>Minimum requirement at transitions</w:t>
      </w:r>
      <w:r>
        <w:tab/>
        <w:t>189</w:t>
      </w:r>
    </w:p>
    <w:p w14:paraId="43E09717" w14:textId="77777777" w:rsidR="006E6678" w:rsidRDefault="006E6678">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p>
    <w:p w14:paraId="1A112C71" w14:textId="77777777" w:rsidR="006E6678" w:rsidRDefault="006E6678">
      <w:pPr>
        <w:pStyle w:val="TOC4"/>
        <w:rPr>
          <w:rFonts w:asciiTheme="minorHAnsi" w:eastAsiaTheme="minorEastAsia" w:hAnsiTheme="minorHAnsi" w:cstheme="minorBidi"/>
          <w:sz w:val="22"/>
          <w:szCs w:val="22"/>
        </w:rPr>
      </w:pPr>
      <w:r w:rsidRPr="006E6678">
        <w:t>7.11.</w:t>
      </w:r>
      <w:r w:rsidRPr="006E6678">
        <w:rPr>
          <w:lang w:eastAsia="zh-CN"/>
        </w:rPr>
        <w:t>3</w:t>
      </w:r>
      <w:r w:rsidRPr="006E6678">
        <w:t>.</w:t>
      </w:r>
      <w:r w:rsidRPr="006E6678">
        <w:rPr>
          <w:lang w:eastAsia="zh-CN"/>
        </w:rPr>
        <w:t>1</w:t>
      </w:r>
      <w:r w:rsidRPr="006E6678">
        <w:rPr>
          <w:rFonts w:asciiTheme="minorHAnsi" w:hAnsiTheme="minorHAnsi" w:cstheme="minorBidi"/>
          <w:sz w:val="22"/>
          <w:szCs w:val="22"/>
        </w:rPr>
        <w:tab/>
      </w:r>
      <w:r>
        <w:rPr>
          <w:lang w:eastAsia="zh-CN"/>
        </w:rPr>
        <w:t>Minimum requirement when no DRX is used</w:t>
      </w:r>
      <w:r>
        <w:tab/>
        <w:t>190</w:t>
      </w:r>
    </w:p>
    <w:p w14:paraId="1FE2B1C9" w14:textId="77777777" w:rsidR="006E6678" w:rsidRDefault="006E6678">
      <w:pPr>
        <w:pStyle w:val="TOC4"/>
        <w:rPr>
          <w:rFonts w:asciiTheme="minorHAnsi" w:eastAsiaTheme="minorEastAsia" w:hAnsiTheme="minorHAnsi" w:cstheme="minorBidi"/>
          <w:sz w:val="22"/>
          <w:szCs w:val="22"/>
        </w:rPr>
      </w:pPr>
      <w:r w:rsidRPr="006E6678">
        <w:t>7.11.</w:t>
      </w:r>
      <w:r w:rsidRPr="006E6678">
        <w:rPr>
          <w:lang w:eastAsia="zh-CN"/>
        </w:rPr>
        <w:t>3</w:t>
      </w:r>
      <w:r w:rsidRPr="006E6678">
        <w:t>.</w:t>
      </w:r>
      <w:r w:rsidRPr="006E6678">
        <w:rPr>
          <w:lang w:eastAsia="zh-CN"/>
        </w:rPr>
        <w:t>2</w:t>
      </w:r>
      <w:r w:rsidRPr="006E6678">
        <w:rPr>
          <w:rFonts w:asciiTheme="minorHAnsi" w:hAnsiTheme="minorHAnsi" w:cstheme="minorBidi"/>
          <w:sz w:val="22"/>
          <w:szCs w:val="22"/>
        </w:rPr>
        <w:tab/>
      </w:r>
      <w:r>
        <w:rPr>
          <w:lang w:eastAsia="zh-CN"/>
        </w:rPr>
        <w:t>Minimum requirement when DRX is used</w:t>
      </w:r>
      <w:r>
        <w:tab/>
        <w:t>190</w:t>
      </w:r>
    </w:p>
    <w:p w14:paraId="56CB317A" w14:textId="77777777" w:rsidR="006E6678" w:rsidRDefault="006E6678">
      <w:pPr>
        <w:pStyle w:val="TOC4"/>
        <w:rPr>
          <w:rFonts w:asciiTheme="minorHAnsi" w:eastAsiaTheme="minorEastAsia" w:hAnsiTheme="minorHAnsi" w:cstheme="minorBidi"/>
          <w:sz w:val="22"/>
          <w:szCs w:val="22"/>
        </w:rPr>
      </w:pPr>
      <w:r w:rsidRPr="006E6678">
        <w:t>7.11.3.</w:t>
      </w:r>
      <w:r w:rsidRPr="006E6678">
        <w:rPr>
          <w:lang w:eastAsia="zh-CN"/>
        </w:rPr>
        <w:t>3</w:t>
      </w:r>
      <w:r w:rsidRPr="006E6678">
        <w:rPr>
          <w:rFonts w:asciiTheme="minorHAnsi" w:hAnsiTheme="minorHAnsi" w:cstheme="minorBidi"/>
          <w:sz w:val="22"/>
          <w:szCs w:val="22"/>
        </w:rPr>
        <w:tab/>
      </w:r>
      <w:r>
        <w:rPr>
          <w:lang w:eastAsia="zh-CN"/>
        </w:rPr>
        <w:t>Minimum requirement at transitions</w:t>
      </w:r>
      <w:r>
        <w:tab/>
        <w:t>191</w:t>
      </w:r>
    </w:p>
    <w:p w14:paraId="4C35FDC5" w14:textId="77777777" w:rsidR="006E6678" w:rsidRDefault="006E6678">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p>
    <w:p w14:paraId="4E555059" w14:textId="77777777" w:rsidR="006E6678" w:rsidRDefault="006E6678">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191</w:t>
      </w:r>
    </w:p>
    <w:p w14:paraId="39F841BF" w14:textId="77777777" w:rsidR="006E6678" w:rsidRDefault="006E6678">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191</w:t>
      </w:r>
    </w:p>
    <w:p w14:paraId="03FF06F2" w14:textId="77777777" w:rsidR="006E6678" w:rsidRDefault="006E6678">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p>
    <w:p w14:paraId="69BA1B1F" w14:textId="77777777" w:rsidR="006E6678" w:rsidRDefault="006E6678">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14:paraId="23AF70B8" w14:textId="77777777" w:rsidR="006E6678" w:rsidRDefault="006E6678">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192</w:t>
      </w:r>
    </w:p>
    <w:p w14:paraId="1C84115F" w14:textId="77777777" w:rsidR="006E6678" w:rsidRDefault="006E6678">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192</w:t>
      </w:r>
    </w:p>
    <w:p w14:paraId="119B2AC7" w14:textId="77777777" w:rsidR="006E6678" w:rsidRDefault="006E6678">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192</w:t>
      </w:r>
    </w:p>
    <w:p w14:paraId="08C4CFCA" w14:textId="77777777" w:rsidR="006E6678" w:rsidRDefault="006E6678">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193</w:t>
      </w:r>
    </w:p>
    <w:p w14:paraId="01643468" w14:textId="77777777" w:rsidR="006E6678" w:rsidRDefault="006E6678">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193</w:t>
      </w:r>
    </w:p>
    <w:p w14:paraId="7C3B19D9" w14:textId="77777777" w:rsidR="006E6678" w:rsidRDefault="006E6678">
      <w:pPr>
        <w:pStyle w:val="TOC2"/>
        <w:rPr>
          <w:rFonts w:asciiTheme="minorHAnsi" w:eastAsiaTheme="minorEastAsia" w:hAnsiTheme="minorHAnsi" w:cstheme="minorBidi"/>
          <w:sz w:val="22"/>
          <w:szCs w:val="22"/>
        </w:rPr>
      </w:pPr>
      <w:r w:rsidRPr="006E6678">
        <w:t>7.13</w:t>
      </w:r>
      <w:r w:rsidRPr="006E6678">
        <w:rPr>
          <w:rFonts w:asciiTheme="minorHAnsi" w:eastAsiaTheme="minorEastAsia" w:hAnsiTheme="minorHAnsi"/>
          <w:sz w:val="22"/>
          <w:szCs w:val="22"/>
        </w:rPr>
        <w:tab/>
      </w:r>
      <w:r w:rsidRPr="00CC1A22">
        <w:rPr>
          <w:rFonts w:cs="v4.2.0"/>
        </w:rPr>
        <w:t xml:space="preserve">Cell </w:t>
      </w:r>
      <w:r w:rsidRPr="00CC1A22">
        <w:rPr>
          <w:rFonts w:cs="v4.2.0"/>
          <w:lang w:eastAsia="zh-CN"/>
        </w:rPr>
        <w:t xml:space="preserve">phase </w:t>
      </w:r>
      <w:r w:rsidRPr="00CC1A22">
        <w:rPr>
          <w:rFonts w:cs="v4.2.0"/>
        </w:rPr>
        <w:t>synchronization accuracy</w:t>
      </w:r>
      <w:r w:rsidRPr="00CC1A22">
        <w:rPr>
          <w:rFonts w:cs="v4.2.0"/>
          <w:lang w:eastAsia="zh-CN"/>
        </w:rPr>
        <w:t xml:space="preserve"> (</w:t>
      </w:r>
      <w:r w:rsidRPr="00CC1A22">
        <w:rPr>
          <w:rFonts w:cs="v4.2.0"/>
        </w:rPr>
        <w:t>Synchronized mode of dual connectivity</w:t>
      </w:r>
      <w:r w:rsidRPr="00CC1A22">
        <w:rPr>
          <w:rFonts w:cs="v4.2.0"/>
          <w:lang w:eastAsia="zh-CN"/>
        </w:rPr>
        <w:t>)</w:t>
      </w:r>
      <w:r>
        <w:tab/>
        <w:t>194</w:t>
      </w:r>
    </w:p>
    <w:p w14:paraId="025B9026" w14:textId="77777777" w:rsidR="006E6678" w:rsidRDefault="006E6678">
      <w:pPr>
        <w:pStyle w:val="TOC3"/>
        <w:rPr>
          <w:rFonts w:asciiTheme="minorHAnsi" w:eastAsiaTheme="minorEastAsia" w:hAnsiTheme="minorHAnsi" w:cstheme="minorBidi"/>
          <w:sz w:val="22"/>
          <w:szCs w:val="22"/>
        </w:rPr>
      </w:pPr>
      <w:r w:rsidRPr="006E6678">
        <w:t>7.13.1</w:t>
      </w:r>
      <w:r w:rsidRPr="006E6678">
        <w:rPr>
          <w:rFonts w:asciiTheme="minorHAnsi" w:eastAsiaTheme="minorEastAsia" w:hAnsiTheme="minorHAnsi"/>
          <w:sz w:val="22"/>
          <w:szCs w:val="22"/>
        </w:rPr>
        <w:tab/>
      </w:r>
      <w:r w:rsidRPr="00CC1A22">
        <w:rPr>
          <w:rFonts w:cs="v4.2.0"/>
        </w:rPr>
        <w:t>Definition</w:t>
      </w:r>
      <w:r>
        <w:tab/>
        <w:t>194</w:t>
      </w:r>
    </w:p>
    <w:p w14:paraId="0DB5B9A1" w14:textId="77777777" w:rsidR="006E6678" w:rsidRDefault="006E6678">
      <w:pPr>
        <w:pStyle w:val="TOC3"/>
        <w:rPr>
          <w:rFonts w:asciiTheme="minorHAnsi" w:eastAsiaTheme="minorEastAsia" w:hAnsiTheme="minorHAnsi" w:cstheme="minorBidi"/>
          <w:sz w:val="22"/>
          <w:szCs w:val="22"/>
        </w:rPr>
      </w:pPr>
      <w:r w:rsidRPr="006E6678">
        <w:t>7.13.2</w:t>
      </w:r>
      <w:r w:rsidRPr="006E6678">
        <w:rPr>
          <w:rFonts w:asciiTheme="minorHAnsi" w:eastAsiaTheme="minorEastAsia" w:hAnsiTheme="minorHAnsi"/>
          <w:sz w:val="22"/>
          <w:szCs w:val="22"/>
        </w:rPr>
        <w:tab/>
      </w:r>
      <w:r w:rsidRPr="00CC1A22">
        <w:rPr>
          <w:rFonts w:cs="v4.2.0"/>
        </w:rPr>
        <w:t>Minimum requirements</w:t>
      </w:r>
      <w:r>
        <w:tab/>
        <w:t>194</w:t>
      </w:r>
    </w:p>
    <w:p w14:paraId="0F9F1555" w14:textId="77777777" w:rsidR="006E6678" w:rsidRDefault="006E6678">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p>
    <w:p w14:paraId="65021F11" w14:textId="77777777" w:rsidR="006E6678" w:rsidRDefault="006E6678">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194</w:t>
      </w:r>
    </w:p>
    <w:p w14:paraId="1D6EAA11" w14:textId="77777777" w:rsidR="006E6678" w:rsidRDefault="006E6678">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194</w:t>
      </w:r>
    </w:p>
    <w:p w14:paraId="397F0E51" w14:textId="77777777" w:rsidR="006E6678" w:rsidRDefault="006E6678">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195</w:t>
      </w:r>
    </w:p>
    <w:p w14:paraId="5A54FF7C" w14:textId="77777777" w:rsidR="006E6678" w:rsidRDefault="006E6678">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195</w:t>
      </w:r>
    </w:p>
    <w:p w14:paraId="09DA0B85" w14:textId="77777777" w:rsidR="006E6678" w:rsidRDefault="006E6678">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195</w:t>
      </w:r>
    </w:p>
    <w:p w14:paraId="0CF8AE22" w14:textId="77777777" w:rsidR="006E6678" w:rsidRDefault="006E6678">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195</w:t>
      </w:r>
    </w:p>
    <w:p w14:paraId="3B3D0666" w14:textId="77777777" w:rsidR="006E6678" w:rsidRDefault="006E6678">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14:paraId="2F2B4BCD" w14:textId="77777777" w:rsidR="006E6678" w:rsidRDefault="006E6678">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14:paraId="2B07BBA9" w14:textId="77777777" w:rsidR="006E6678" w:rsidRDefault="006E6678">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14:paraId="62B7011C" w14:textId="77777777" w:rsidR="006E6678" w:rsidRDefault="006E6678">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14:paraId="21B26A49" w14:textId="77777777" w:rsidR="006E6678" w:rsidRDefault="006E6678">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196</w:t>
      </w:r>
    </w:p>
    <w:p w14:paraId="54A44790" w14:textId="77777777" w:rsidR="006E6678" w:rsidRDefault="006E6678">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196</w:t>
      </w:r>
    </w:p>
    <w:p w14:paraId="3D5A3F5F" w14:textId="77777777" w:rsidR="006E6678" w:rsidRDefault="006E6678">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196</w:t>
      </w:r>
    </w:p>
    <w:p w14:paraId="4A3DF41B" w14:textId="77777777" w:rsidR="006E6678" w:rsidRDefault="006E6678">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14:paraId="45CA8C6C" w14:textId="77777777" w:rsidR="006E6678" w:rsidRDefault="006E6678">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14:paraId="0679D232" w14:textId="77777777" w:rsidR="006E6678" w:rsidRDefault="006E6678">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197</w:t>
      </w:r>
    </w:p>
    <w:p w14:paraId="0A817C2B" w14:textId="77777777" w:rsidR="006E6678" w:rsidRDefault="006E6678">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197</w:t>
      </w:r>
    </w:p>
    <w:p w14:paraId="24853359" w14:textId="77777777" w:rsidR="006E6678" w:rsidRDefault="006E6678">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14:paraId="250F99E0" w14:textId="77777777" w:rsidR="006E6678" w:rsidRDefault="006E6678">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198</w:t>
      </w:r>
    </w:p>
    <w:p w14:paraId="628EF739" w14:textId="77777777" w:rsidR="006E6678" w:rsidRDefault="006E6678">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198</w:t>
      </w:r>
    </w:p>
    <w:p w14:paraId="21AF1F2C" w14:textId="77777777" w:rsidR="006E6678" w:rsidRDefault="006E6678">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198</w:t>
      </w:r>
    </w:p>
    <w:p w14:paraId="564BB02D" w14:textId="77777777" w:rsidR="006E6678" w:rsidRDefault="006E6678">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199</w:t>
      </w:r>
    </w:p>
    <w:p w14:paraId="30B29C58" w14:textId="77777777" w:rsidR="006E6678" w:rsidRDefault="006E6678">
      <w:pPr>
        <w:pStyle w:val="TOC3"/>
        <w:rPr>
          <w:rFonts w:asciiTheme="minorHAnsi" w:eastAsiaTheme="minorEastAsia" w:hAnsiTheme="minorHAnsi" w:cstheme="minorBidi"/>
          <w:sz w:val="22"/>
          <w:szCs w:val="22"/>
        </w:rPr>
      </w:pPr>
      <w:r>
        <w:t>7.16.6</w:t>
      </w:r>
      <w:r>
        <w:rPr>
          <w:rFonts w:asciiTheme="minorHAnsi" w:eastAsiaTheme="minorEastAsia" w:hAnsiTheme="minorHAnsi" w:cstheme="minorBidi"/>
          <w:sz w:val="22"/>
          <w:szCs w:val="22"/>
        </w:rPr>
        <w:tab/>
      </w:r>
      <w:r>
        <w:rPr>
          <w:lang w:eastAsia="sv-SE"/>
        </w:rPr>
        <w:t>ProSe operation under deactivated SCell</w:t>
      </w:r>
      <w:r>
        <w:tab/>
        <w:t>199</w:t>
      </w:r>
    </w:p>
    <w:p w14:paraId="4F24A852" w14:textId="77777777" w:rsidR="006E6678" w:rsidRDefault="006E6678">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14:paraId="4C5A2F26" w14:textId="77777777" w:rsidR="006E6678" w:rsidRDefault="006E6678">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14:paraId="3ACFAB15" w14:textId="77777777" w:rsidR="006E6678" w:rsidRDefault="006E6678">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p>
    <w:p w14:paraId="4BE31C25" w14:textId="77777777" w:rsidR="006E6678" w:rsidRDefault="006E6678">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200</w:t>
      </w:r>
    </w:p>
    <w:p w14:paraId="62BB9746" w14:textId="77777777" w:rsidR="006E6678" w:rsidRDefault="006E6678">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200</w:t>
      </w:r>
    </w:p>
    <w:p w14:paraId="51A73E7B" w14:textId="77777777" w:rsidR="006E6678" w:rsidRDefault="006E6678">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200</w:t>
      </w:r>
    </w:p>
    <w:p w14:paraId="1814DDA9" w14:textId="77777777" w:rsidR="006E6678" w:rsidRDefault="006E6678">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p>
    <w:p w14:paraId="7388623A" w14:textId="77777777" w:rsidR="006E6678" w:rsidRDefault="006E6678">
      <w:pPr>
        <w:pStyle w:val="TOC3"/>
        <w:rPr>
          <w:rFonts w:asciiTheme="minorHAnsi" w:eastAsiaTheme="minorEastAsia" w:hAnsiTheme="minorHAnsi" w:cstheme="minorBidi"/>
          <w:sz w:val="22"/>
          <w:szCs w:val="22"/>
        </w:rPr>
      </w:pPr>
      <w:r w:rsidRPr="006E6678">
        <w:t>7.19.1</w:t>
      </w:r>
      <w:r w:rsidRPr="006E6678">
        <w:rPr>
          <w:rFonts w:asciiTheme="minorHAnsi" w:eastAsiaTheme="minorEastAsia" w:hAnsiTheme="minorHAnsi"/>
          <w:sz w:val="22"/>
          <w:szCs w:val="22"/>
        </w:rPr>
        <w:tab/>
      </w:r>
      <w:r w:rsidRPr="00CC1A22">
        <w:rPr>
          <w:rFonts w:cs="v3.7.0"/>
        </w:rPr>
        <w:t>Introduction</w:t>
      </w:r>
      <w:r>
        <w:tab/>
        <w:t>200</w:t>
      </w:r>
    </w:p>
    <w:p w14:paraId="522D2FFF" w14:textId="77777777" w:rsidR="006E6678" w:rsidRDefault="006E6678">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p>
    <w:p w14:paraId="2A973D41" w14:textId="77777777" w:rsidR="006E6678" w:rsidRDefault="006E6678">
      <w:pPr>
        <w:pStyle w:val="TOC4"/>
        <w:rPr>
          <w:rFonts w:asciiTheme="minorHAnsi" w:eastAsiaTheme="minorEastAsia" w:hAnsiTheme="minorHAnsi" w:cstheme="minorBidi"/>
          <w:sz w:val="22"/>
          <w:szCs w:val="22"/>
        </w:rPr>
      </w:pPr>
      <w:r w:rsidRPr="006E6678">
        <w:t>7.19.2.</w:t>
      </w:r>
      <w:r w:rsidRPr="006E6678">
        <w:rPr>
          <w:lang w:eastAsia="zh-CN"/>
        </w:rPr>
        <w:t>1</w:t>
      </w:r>
      <w:r w:rsidRPr="006E6678">
        <w:rPr>
          <w:rFonts w:asciiTheme="minorHAnsi" w:hAnsiTheme="minorHAnsi" w:cstheme="minorBidi"/>
          <w:sz w:val="22"/>
          <w:szCs w:val="22"/>
        </w:rPr>
        <w:tab/>
      </w:r>
      <w:r>
        <w:rPr>
          <w:lang w:eastAsia="zh-CN"/>
        </w:rPr>
        <w:t>Minimum requirement when no DRX is used</w:t>
      </w:r>
      <w:r>
        <w:tab/>
        <w:t>201</w:t>
      </w:r>
    </w:p>
    <w:p w14:paraId="0715A482" w14:textId="77777777" w:rsidR="006E6678" w:rsidRDefault="006E6678">
      <w:pPr>
        <w:pStyle w:val="TOC4"/>
        <w:rPr>
          <w:rFonts w:asciiTheme="minorHAnsi" w:eastAsiaTheme="minorEastAsia" w:hAnsiTheme="minorHAnsi" w:cstheme="minorBidi"/>
          <w:sz w:val="22"/>
          <w:szCs w:val="22"/>
        </w:rPr>
      </w:pPr>
      <w:r w:rsidRPr="006E6678">
        <w:t>7.19.2.</w:t>
      </w:r>
      <w:r w:rsidRPr="006E6678">
        <w:rPr>
          <w:lang w:eastAsia="zh-CN"/>
        </w:rPr>
        <w:t>2</w:t>
      </w:r>
      <w:r w:rsidRPr="006E6678">
        <w:rPr>
          <w:rFonts w:asciiTheme="minorHAnsi" w:hAnsiTheme="minorHAnsi" w:cstheme="minorBidi"/>
          <w:sz w:val="22"/>
          <w:szCs w:val="22"/>
        </w:rPr>
        <w:tab/>
      </w:r>
      <w:r>
        <w:rPr>
          <w:lang w:eastAsia="zh-CN"/>
        </w:rPr>
        <w:t>Minimum requirement when DRX is used</w:t>
      </w:r>
      <w:r>
        <w:tab/>
        <w:t>202</w:t>
      </w:r>
    </w:p>
    <w:p w14:paraId="6454C40D" w14:textId="77777777" w:rsidR="006E6678" w:rsidRDefault="006E6678">
      <w:pPr>
        <w:pStyle w:val="TOC4"/>
        <w:rPr>
          <w:rFonts w:asciiTheme="minorHAnsi" w:eastAsiaTheme="minorEastAsia" w:hAnsiTheme="minorHAnsi" w:cstheme="minorBidi"/>
          <w:sz w:val="22"/>
          <w:szCs w:val="22"/>
        </w:rPr>
      </w:pPr>
      <w:r w:rsidRPr="006E6678">
        <w:t>7.19.2.</w:t>
      </w:r>
      <w:r w:rsidRPr="006E6678">
        <w:rPr>
          <w:lang w:eastAsia="zh-CN"/>
        </w:rPr>
        <w:t>3</w:t>
      </w:r>
      <w:r w:rsidRPr="006E6678">
        <w:rPr>
          <w:rFonts w:asciiTheme="minorHAnsi" w:hAnsiTheme="minorHAnsi" w:cstheme="minorBidi"/>
          <w:sz w:val="22"/>
          <w:szCs w:val="22"/>
        </w:rPr>
        <w:tab/>
      </w:r>
      <w:r>
        <w:rPr>
          <w:lang w:eastAsia="zh-CN"/>
        </w:rPr>
        <w:t>Minimum requirement at transitions</w:t>
      </w:r>
      <w:r>
        <w:tab/>
        <w:t>203</w:t>
      </w:r>
    </w:p>
    <w:p w14:paraId="22F202BD" w14:textId="77777777" w:rsidR="006E6678" w:rsidRDefault="006E6678">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14:paraId="395FC23C" w14:textId="77777777" w:rsidR="006E6678" w:rsidRDefault="006E6678">
      <w:pPr>
        <w:pStyle w:val="TOC4"/>
        <w:rPr>
          <w:rFonts w:asciiTheme="minorHAnsi" w:eastAsiaTheme="minorEastAsia" w:hAnsiTheme="minorHAnsi" w:cstheme="minorBidi"/>
          <w:sz w:val="22"/>
          <w:szCs w:val="22"/>
        </w:rPr>
      </w:pPr>
      <w:r w:rsidRPr="006E6678">
        <w:t>7.19.</w:t>
      </w:r>
      <w:r w:rsidRPr="006E6678">
        <w:rPr>
          <w:lang w:eastAsia="zh-CN"/>
        </w:rPr>
        <w:t>3</w:t>
      </w:r>
      <w:r w:rsidRPr="006E6678">
        <w:t>.</w:t>
      </w:r>
      <w:r w:rsidRPr="006E6678">
        <w:rPr>
          <w:lang w:eastAsia="zh-CN"/>
        </w:rPr>
        <w:t>1</w:t>
      </w:r>
      <w:r w:rsidRPr="006E6678">
        <w:rPr>
          <w:rFonts w:asciiTheme="minorHAnsi" w:hAnsiTheme="minorHAnsi" w:cstheme="minorBidi"/>
          <w:sz w:val="22"/>
          <w:szCs w:val="22"/>
        </w:rPr>
        <w:tab/>
      </w:r>
      <w:r>
        <w:rPr>
          <w:lang w:eastAsia="zh-CN"/>
        </w:rPr>
        <w:t>Minimum requirement when no DRX is used</w:t>
      </w:r>
      <w:r>
        <w:tab/>
        <w:t>204</w:t>
      </w:r>
    </w:p>
    <w:p w14:paraId="29AB4CC4" w14:textId="77777777" w:rsidR="006E6678" w:rsidRDefault="006E6678">
      <w:pPr>
        <w:pStyle w:val="TOC4"/>
        <w:rPr>
          <w:rFonts w:asciiTheme="minorHAnsi" w:eastAsiaTheme="minorEastAsia" w:hAnsiTheme="minorHAnsi" w:cstheme="minorBidi"/>
          <w:sz w:val="22"/>
          <w:szCs w:val="22"/>
        </w:rPr>
      </w:pPr>
      <w:r w:rsidRPr="006E6678">
        <w:t>7.19.</w:t>
      </w:r>
      <w:r w:rsidRPr="006E6678">
        <w:rPr>
          <w:lang w:eastAsia="zh-CN"/>
        </w:rPr>
        <w:t>3</w:t>
      </w:r>
      <w:r w:rsidRPr="006E6678">
        <w:t>.</w:t>
      </w:r>
      <w:r w:rsidRPr="006E6678">
        <w:rPr>
          <w:lang w:eastAsia="zh-CN"/>
        </w:rPr>
        <w:t>2</w:t>
      </w:r>
      <w:r w:rsidRPr="006E6678">
        <w:rPr>
          <w:rFonts w:asciiTheme="minorHAnsi" w:hAnsiTheme="minorHAnsi" w:cstheme="minorBidi"/>
          <w:sz w:val="22"/>
          <w:szCs w:val="22"/>
        </w:rPr>
        <w:tab/>
      </w:r>
      <w:r>
        <w:rPr>
          <w:lang w:eastAsia="zh-CN"/>
        </w:rPr>
        <w:t>Minimum requirement when DRX is used</w:t>
      </w:r>
      <w:r>
        <w:tab/>
        <w:t>204</w:t>
      </w:r>
    </w:p>
    <w:p w14:paraId="2BACD44B" w14:textId="77777777" w:rsidR="006E6678" w:rsidRDefault="006E6678">
      <w:pPr>
        <w:pStyle w:val="TOC4"/>
        <w:rPr>
          <w:rFonts w:asciiTheme="minorHAnsi" w:eastAsiaTheme="minorEastAsia" w:hAnsiTheme="minorHAnsi" w:cstheme="minorBidi"/>
          <w:sz w:val="22"/>
          <w:szCs w:val="22"/>
        </w:rPr>
      </w:pPr>
      <w:r w:rsidRPr="006E6678">
        <w:t>7.19.3.</w:t>
      </w:r>
      <w:r w:rsidRPr="006E6678">
        <w:rPr>
          <w:lang w:eastAsia="zh-CN"/>
        </w:rPr>
        <w:t>3</w:t>
      </w:r>
      <w:r w:rsidRPr="006E6678">
        <w:rPr>
          <w:rFonts w:asciiTheme="minorHAnsi" w:hAnsiTheme="minorHAnsi" w:cstheme="minorBidi"/>
          <w:sz w:val="22"/>
          <w:szCs w:val="22"/>
        </w:rPr>
        <w:tab/>
      </w:r>
      <w:r>
        <w:rPr>
          <w:lang w:eastAsia="zh-CN"/>
        </w:rPr>
        <w:t>Minimum requirement at transitions</w:t>
      </w:r>
      <w:r>
        <w:tab/>
        <w:t>205</w:t>
      </w:r>
    </w:p>
    <w:p w14:paraId="205919F7" w14:textId="77777777" w:rsidR="006E6678" w:rsidRDefault="006E6678">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p>
    <w:p w14:paraId="1545CE9B" w14:textId="77777777" w:rsidR="006E6678" w:rsidRDefault="006E6678">
      <w:pPr>
        <w:pStyle w:val="TOC4"/>
        <w:rPr>
          <w:rFonts w:asciiTheme="minorHAnsi" w:eastAsiaTheme="minorEastAsia" w:hAnsiTheme="minorHAnsi" w:cstheme="minorBidi"/>
          <w:sz w:val="22"/>
          <w:szCs w:val="22"/>
        </w:rPr>
      </w:pPr>
      <w:r w:rsidRPr="006E6678">
        <w:t>7.19.4.</w:t>
      </w:r>
      <w:r w:rsidRPr="006E6678">
        <w:rPr>
          <w:lang w:eastAsia="zh-CN"/>
        </w:rPr>
        <w:t>1</w:t>
      </w:r>
      <w:r w:rsidRPr="006E6678">
        <w:rPr>
          <w:rFonts w:asciiTheme="minorHAnsi" w:hAnsiTheme="minorHAnsi" w:cstheme="minorBidi"/>
          <w:sz w:val="22"/>
          <w:szCs w:val="22"/>
        </w:rPr>
        <w:tab/>
      </w:r>
      <w:r>
        <w:rPr>
          <w:lang w:eastAsia="zh-CN"/>
        </w:rPr>
        <w:t>Minimum requirement when no DRX is used</w:t>
      </w:r>
      <w:r>
        <w:tab/>
        <w:t>206</w:t>
      </w:r>
    </w:p>
    <w:p w14:paraId="3213DACA" w14:textId="77777777" w:rsidR="006E6678" w:rsidRDefault="006E6678">
      <w:pPr>
        <w:pStyle w:val="TOC4"/>
        <w:rPr>
          <w:rFonts w:asciiTheme="minorHAnsi" w:eastAsiaTheme="minorEastAsia" w:hAnsiTheme="minorHAnsi" w:cstheme="minorBidi"/>
          <w:sz w:val="22"/>
          <w:szCs w:val="22"/>
        </w:rPr>
      </w:pPr>
      <w:r w:rsidRPr="006E6678">
        <w:t>7.19.4.</w:t>
      </w:r>
      <w:r w:rsidRPr="006E6678">
        <w:rPr>
          <w:lang w:eastAsia="zh-CN"/>
        </w:rPr>
        <w:t>2</w:t>
      </w:r>
      <w:r w:rsidRPr="006E6678">
        <w:rPr>
          <w:rFonts w:asciiTheme="minorHAnsi" w:hAnsiTheme="minorHAnsi" w:cstheme="minorBidi"/>
          <w:sz w:val="22"/>
          <w:szCs w:val="22"/>
        </w:rPr>
        <w:tab/>
      </w:r>
      <w:r>
        <w:rPr>
          <w:lang w:eastAsia="zh-CN"/>
        </w:rPr>
        <w:t>Minimum requirement when DRX is used</w:t>
      </w:r>
      <w:r>
        <w:tab/>
        <w:t>207</w:t>
      </w:r>
    </w:p>
    <w:p w14:paraId="3EBD3FFD" w14:textId="77777777" w:rsidR="006E6678" w:rsidRDefault="006E6678">
      <w:pPr>
        <w:pStyle w:val="TOC4"/>
        <w:rPr>
          <w:rFonts w:asciiTheme="minorHAnsi" w:eastAsiaTheme="minorEastAsia" w:hAnsiTheme="minorHAnsi" w:cstheme="minorBidi"/>
          <w:sz w:val="22"/>
          <w:szCs w:val="22"/>
        </w:rPr>
      </w:pPr>
      <w:r w:rsidRPr="006E6678">
        <w:t>7.19.4.3</w:t>
      </w:r>
      <w:r w:rsidRPr="006E6678">
        <w:rPr>
          <w:rFonts w:asciiTheme="minorHAnsi" w:hAnsiTheme="minorHAnsi" w:cstheme="minorBidi"/>
          <w:sz w:val="22"/>
          <w:szCs w:val="22"/>
        </w:rPr>
        <w:tab/>
      </w:r>
      <w:r>
        <w:rPr>
          <w:lang w:eastAsia="zh-CN"/>
        </w:rPr>
        <w:t>Minimum requirement at transitions</w:t>
      </w:r>
      <w:r>
        <w:tab/>
        <w:t>208</w:t>
      </w:r>
    </w:p>
    <w:p w14:paraId="7D4CA71F" w14:textId="77777777" w:rsidR="006E6678" w:rsidRDefault="006E6678">
      <w:pPr>
        <w:pStyle w:val="TOC3"/>
        <w:rPr>
          <w:rFonts w:asciiTheme="minorHAnsi" w:eastAsiaTheme="minorEastAsia" w:hAnsiTheme="minorHAnsi" w:cstheme="minorBidi"/>
          <w:sz w:val="22"/>
          <w:szCs w:val="22"/>
        </w:rPr>
      </w:pPr>
      <w:r>
        <w:lastRenderedPageBreak/>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p>
    <w:p w14:paraId="00B444C8" w14:textId="77777777" w:rsidR="006E6678" w:rsidRDefault="006E6678">
      <w:pPr>
        <w:pStyle w:val="TOC4"/>
        <w:rPr>
          <w:rFonts w:asciiTheme="minorHAnsi" w:eastAsiaTheme="minorEastAsia" w:hAnsiTheme="minorHAnsi" w:cstheme="minorBidi"/>
          <w:sz w:val="22"/>
          <w:szCs w:val="22"/>
        </w:rPr>
      </w:pPr>
      <w:r w:rsidRPr="006E6678">
        <w:t>7.19.</w:t>
      </w:r>
      <w:r w:rsidRPr="006E6678">
        <w:rPr>
          <w:lang w:eastAsia="zh-CN"/>
        </w:rPr>
        <w:t>5</w:t>
      </w:r>
      <w:r w:rsidRPr="006E6678">
        <w:t>.</w:t>
      </w:r>
      <w:r w:rsidRPr="006E6678">
        <w:rPr>
          <w:lang w:eastAsia="zh-CN"/>
        </w:rPr>
        <w:t>1</w:t>
      </w:r>
      <w:r w:rsidRPr="006E6678">
        <w:rPr>
          <w:rFonts w:asciiTheme="minorHAnsi" w:hAnsiTheme="minorHAnsi" w:cstheme="minorBidi"/>
          <w:sz w:val="22"/>
          <w:szCs w:val="22"/>
        </w:rPr>
        <w:tab/>
      </w:r>
      <w:r>
        <w:rPr>
          <w:lang w:eastAsia="zh-CN"/>
        </w:rPr>
        <w:t>Minimum requirement when no DRX is used</w:t>
      </w:r>
      <w:r>
        <w:tab/>
        <w:t>209</w:t>
      </w:r>
    </w:p>
    <w:p w14:paraId="1EBF4B28" w14:textId="77777777" w:rsidR="006E6678" w:rsidRDefault="006E6678">
      <w:pPr>
        <w:pStyle w:val="TOC4"/>
        <w:rPr>
          <w:rFonts w:asciiTheme="minorHAnsi" w:eastAsiaTheme="minorEastAsia" w:hAnsiTheme="minorHAnsi" w:cstheme="minorBidi"/>
          <w:sz w:val="22"/>
          <w:szCs w:val="22"/>
        </w:rPr>
      </w:pPr>
      <w:r w:rsidRPr="006E6678">
        <w:t>7.19.</w:t>
      </w:r>
      <w:r w:rsidRPr="006E6678">
        <w:rPr>
          <w:lang w:eastAsia="zh-CN"/>
        </w:rPr>
        <w:t>5</w:t>
      </w:r>
      <w:r w:rsidRPr="006E6678">
        <w:t>.</w:t>
      </w:r>
      <w:r w:rsidRPr="006E6678">
        <w:rPr>
          <w:lang w:eastAsia="zh-CN"/>
        </w:rPr>
        <w:t>2</w:t>
      </w:r>
      <w:r w:rsidRPr="006E6678">
        <w:rPr>
          <w:rFonts w:asciiTheme="minorHAnsi" w:hAnsiTheme="minorHAnsi" w:cstheme="minorBidi"/>
          <w:sz w:val="22"/>
          <w:szCs w:val="22"/>
        </w:rPr>
        <w:tab/>
      </w:r>
      <w:r>
        <w:rPr>
          <w:lang w:eastAsia="zh-CN"/>
        </w:rPr>
        <w:t>Minimum requirement when DRX is used</w:t>
      </w:r>
      <w:r>
        <w:tab/>
        <w:t>209</w:t>
      </w:r>
    </w:p>
    <w:p w14:paraId="2BB2EE3D" w14:textId="77777777" w:rsidR="006E6678" w:rsidRDefault="006E6678">
      <w:pPr>
        <w:pStyle w:val="TOC4"/>
        <w:rPr>
          <w:rFonts w:asciiTheme="minorHAnsi" w:eastAsiaTheme="minorEastAsia" w:hAnsiTheme="minorHAnsi" w:cstheme="minorBidi"/>
          <w:sz w:val="22"/>
          <w:szCs w:val="22"/>
        </w:rPr>
      </w:pPr>
      <w:r w:rsidRPr="006E6678">
        <w:t>7.19.5.</w:t>
      </w:r>
      <w:r w:rsidRPr="006E6678">
        <w:rPr>
          <w:lang w:eastAsia="zh-CN"/>
        </w:rPr>
        <w:t>3</w:t>
      </w:r>
      <w:r w:rsidRPr="006E6678">
        <w:rPr>
          <w:rFonts w:asciiTheme="minorHAnsi" w:hAnsiTheme="minorHAnsi" w:cstheme="minorBidi"/>
          <w:sz w:val="22"/>
          <w:szCs w:val="22"/>
        </w:rPr>
        <w:tab/>
      </w:r>
      <w:r>
        <w:rPr>
          <w:lang w:eastAsia="zh-CN"/>
        </w:rPr>
        <w:t>Minimum requirement at transitions</w:t>
      </w:r>
      <w:r>
        <w:tab/>
        <w:t>210</w:t>
      </w:r>
    </w:p>
    <w:p w14:paraId="0A6A5BB0" w14:textId="77777777" w:rsidR="006E6678" w:rsidRDefault="006E6678">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210</w:t>
      </w:r>
    </w:p>
    <w:p w14:paraId="2D4C2FA4" w14:textId="77777777" w:rsidR="006E6678" w:rsidRDefault="006E6678">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210</w:t>
      </w:r>
    </w:p>
    <w:p w14:paraId="5ECC675A" w14:textId="77777777" w:rsidR="006E6678" w:rsidRDefault="006E6678">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210</w:t>
      </w:r>
    </w:p>
    <w:p w14:paraId="62A5D5CD" w14:textId="77777777" w:rsidR="006E6678" w:rsidRDefault="006E6678">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211</w:t>
      </w:r>
    </w:p>
    <w:p w14:paraId="0F08036D" w14:textId="77777777" w:rsidR="006E6678" w:rsidRDefault="006E6678">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211</w:t>
      </w:r>
    </w:p>
    <w:p w14:paraId="417819EE" w14:textId="77777777" w:rsidR="006E6678" w:rsidRDefault="006E6678">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211</w:t>
      </w:r>
    </w:p>
    <w:p w14:paraId="3787952E" w14:textId="77777777" w:rsidR="006E6678" w:rsidRDefault="006E6678">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211</w:t>
      </w:r>
    </w:p>
    <w:p w14:paraId="6772D7C1" w14:textId="77777777" w:rsidR="006E6678" w:rsidRDefault="006E6678">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211</w:t>
      </w:r>
    </w:p>
    <w:p w14:paraId="3BCC0358" w14:textId="77777777" w:rsidR="006E6678" w:rsidRDefault="006E6678">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211</w:t>
      </w:r>
    </w:p>
    <w:p w14:paraId="1CA926F4" w14:textId="77777777" w:rsidR="006E6678" w:rsidRDefault="006E6678">
      <w:pPr>
        <w:pStyle w:val="TOC4"/>
        <w:rPr>
          <w:rFonts w:asciiTheme="minorHAnsi" w:eastAsiaTheme="minorEastAsia" w:hAnsiTheme="minorHAnsi" w:cstheme="minorBidi"/>
          <w:sz w:val="22"/>
          <w:szCs w:val="22"/>
        </w:rPr>
      </w:pPr>
      <w:r w:rsidRPr="006E6678">
        <w:t>7.22.2.1</w:t>
      </w:r>
      <w:r w:rsidRPr="006E6678">
        <w:rPr>
          <w:rFonts w:asciiTheme="minorHAnsi" w:hAnsiTheme="minorHAnsi" w:cstheme="minorBidi"/>
          <w:sz w:val="22"/>
          <w:szCs w:val="22"/>
        </w:rPr>
        <w:tab/>
      </w:r>
      <w:r w:rsidRPr="00CC1A22">
        <w:rPr>
          <w:rFonts w:eastAsia="?? ??"/>
          <w:lang w:eastAsia="zh-CN"/>
        </w:rPr>
        <w:t>Timing Advance adjustment delay</w:t>
      </w:r>
      <w:r>
        <w:tab/>
        <w:t>211</w:t>
      </w:r>
    </w:p>
    <w:p w14:paraId="20482C45" w14:textId="77777777" w:rsidR="006E6678" w:rsidRDefault="006E6678">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212</w:t>
      </w:r>
    </w:p>
    <w:p w14:paraId="0BD70D70" w14:textId="77777777" w:rsidR="006E6678" w:rsidRDefault="006E6678">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p>
    <w:p w14:paraId="542B4845" w14:textId="77777777" w:rsidR="006E6678" w:rsidRDefault="006E6678">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212</w:t>
      </w:r>
    </w:p>
    <w:p w14:paraId="1B805CF4" w14:textId="77777777" w:rsidR="006E6678" w:rsidRDefault="006E6678">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p>
    <w:p w14:paraId="267AC6F9" w14:textId="77777777" w:rsidR="006E6678" w:rsidRDefault="006E6678">
      <w:pPr>
        <w:pStyle w:val="TOC4"/>
        <w:rPr>
          <w:rFonts w:asciiTheme="minorHAnsi" w:eastAsiaTheme="minorEastAsia" w:hAnsiTheme="minorHAnsi" w:cstheme="minorBidi"/>
          <w:sz w:val="22"/>
          <w:szCs w:val="22"/>
        </w:rPr>
      </w:pPr>
      <w:r w:rsidRPr="006E6678">
        <w:t>7.23.2.</w:t>
      </w:r>
      <w:r w:rsidRPr="006E6678">
        <w:rPr>
          <w:lang w:eastAsia="zh-CN"/>
        </w:rPr>
        <w:t>1</w:t>
      </w:r>
      <w:r w:rsidRPr="006E6678">
        <w:rPr>
          <w:rFonts w:asciiTheme="minorHAnsi" w:hAnsiTheme="minorHAnsi" w:cstheme="minorBidi"/>
          <w:sz w:val="22"/>
          <w:szCs w:val="22"/>
        </w:rPr>
        <w:tab/>
      </w:r>
      <w:r>
        <w:rPr>
          <w:lang w:eastAsia="zh-CN"/>
        </w:rPr>
        <w:t>Minimum requirement when no DRX is used</w:t>
      </w:r>
      <w:r>
        <w:tab/>
        <w:t>212</w:t>
      </w:r>
    </w:p>
    <w:p w14:paraId="4F2FF920" w14:textId="77777777" w:rsidR="006E6678" w:rsidRDefault="006E6678">
      <w:pPr>
        <w:pStyle w:val="TOC4"/>
        <w:rPr>
          <w:rFonts w:asciiTheme="minorHAnsi" w:eastAsiaTheme="minorEastAsia" w:hAnsiTheme="minorHAnsi" w:cstheme="minorBidi"/>
          <w:sz w:val="22"/>
          <w:szCs w:val="22"/>
        </w:rPr>
      </w:pPr>
      <w:r w:rsidRPr="006E6678">
        <w:t>7.23.2.</w:t>
      </w:r>
      <w:r w:rsidRPr="006E6678">
        <w:rPr>
          <w:lang w:eastAsia="zh-CN"/>
        </w:rPr>
        <w:t>2</w:t>
      </w:r>
      <w:r w:rsidRPr="006E6678">
        <w:rPr>
          <w:rFonts w:asciiTheme="minorHAnsi" w:hAnsiTheme="minorHAnsi" w:cstheme="minorBidi"/>
          <w:sz w:val="22"/>
          <w:szCs w:val="22"/>
        </w:rPr>
        <w:tab/>
      </w:r>
      <w:r>
        <w:rPr>
          <w:lang w:eastAsia="zh-CN"/>
        </w:rPr>
        <w:t>Minimum requirement when DRX is used</w:t>
      </w:r>
      <w:r>
        <w:tab/>
        <w:t>213</w:t>
      </w:r>
    </w:p>
    <w:p w14:paraId="7E752314" w14:textId="77777777" w:rsidR="006E6678" w:rsidRDefault="006E6678">
      <w:pPr>
        <w:pStyle w:val="TOC4"/>
        <w:rPr>
          <w:rFonts w:asciiTheme="minorHAnsi" w:eastAsiaTheme="minorEastAsia" w:hAnsiTheme="minorHAnsi" w:cstheme="minorBidi"/>
          <w:sz w:val="22"/>
          <w:szCs w:val="22"/>
        </w:rPr>
      </w:pPr>
      <w:r w:rsidRPr="006E6678">
        <w:t>7.23.2.</w:t>
      </w:r>
      <w:r w:rsidRPr="006E6678">
        <w:rPr>
          <w:lang w:eastAsia="zh-CN"/>
        </w:rPr>
        <w:t>3</w:t>
      </w:r>
      <w:r w:rsidRPr="006E6678">
        <w:rPr>
          <w:rFonts w:asciiTheme="minorHAnsi" w:hAnsiTheme="minorHAnsi" w:cstheme="minorBidi"/>
          <w:sz w:val="22"/>
          <w:szCs w:val="22"/>
        </w:rPr>
        <w:tab/>
      </w:r>
      <w:r>
        <w:rPr>
          <w:lang w:eastAsia="zh-CN"/>
        </w:rPr>
        <w:t>Minimum requirement at transitions</w:t>
      </w:r>
      <w:r>
        <w:tab/>
        <w:t>213</w:t>
      </w:r>
    </w:p>
    <w:p w14:paraId="6ECFAA07" w14:textId="77777777" w:rsidR="006E6678" w:rsidRDefault="006E6678">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214</w:t>
      </w:r>
    </w:p>
    <w:p w14:paraId="2FBAC0CF" w14:textId="77777777" w:rsidR="006E6678" w:rsidRDefault="006E6678">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214</w:t>
      </w:r>
    </w:p>
    <w:p w14:paraId="2A839F31" w14:textId="77777777" w:rsidR="006E6678" w:rsidRDefault="006E6678">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214</w:t>
      </w:r>
    </w:p>
    <w:p w14:paraId="167ED40D" w14:textId="77777777" w:rsidR="006E6678" w:rsidRDefault="006E6678">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p>
    <w:p w14:paraId="1A99A182" w14:textId="77777777" w:rsidR="006E6678" w:rsidRDefault="006E6678">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215</w:t>
      </w:r>
    </w:p>
    <w:p w14:paraId="12D5C734" w14:textId="77777777" w:rsidR="006E6678" w:rsidRDefault="006E6678">
      <w:pPr>
        <w:pStyle w:val="TOC3"/>
        <w:rPr>
          <w:rFonts w:asciiTheme="minorHAnsi" w:eastAsiaTheme="minorEastAsia" w:hAnsiTheme="minorHAnsi" w:cstheme="minorBidi"/>
          <w:sz w:val="22"/>
          <w:szCs w:val="22"/>
        </w:rPr>
      </w:pPr>
      <w:r w:rsidRPr="006E6678">
        <w:t>7.</w:t>
      </w:r>
      <w:r w:rsidRPr="006E6678">
        <w:rPr>
          <w:lang w:eastAsia="zh-CN"/>
        </w:rPr>
        <w:t>25</w:t>
      </w:r>
      <w:r w:rsidRPr="006E6678">
        <w:t>.2</w:t>
      </w:r>
      <w:r w:rsidRPr="006E6678">
        <w:rPr>
          <w:rFonts w:asciiTheme="minorHAnsi" w:eastAsiaTheme="minorEastAsia" w:hAnsiTheme="minorHAnsi"/>
          <w:sz w:val="22"/>
          <w:szCs w:val="22"/>
        </w:rPr>
        <w:tab/>
      </w:r>
      <w:r w:rsidRPr="00CC1A22">
        <w:rPr>
          <w:rFonts w:cs="v4.2.0"/>
        </w:rPr>
        <w:t>Minimum requirements</w:t>
      </w:r>
      <w:r>
        <w:tab/>
        <w:t>215</w:t>
      </w:r>
    </w:p>
    <w:p w14:paraId="2E47DA9A" w14:textId="77777777" w:rsidR="006E6678" w:rsidRDefault="006E6678">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215</w:t>
      </w:r>
    </w:p>
    <w:p w14:paraId="159A0F14" w14:textId="77777777" w:rsidR="006E6678" w:rsidRDefault="006E6678">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215</w:t>
      </w:r>
    </w:p>
    <w:p w14:paraId="52413088" w14:textId="77777777" w:rsidR="006E6678" w:rsidRDefault="006E6678">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215</w:t>
      </w:r>
    </w:p>
    <w:p w14:paraId="29EFA913" w14:textId="77777777" w:rsidR="006E6678" w:rsidRDefault="006E6678">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p>
    <w:p w14:paraId="6A36054F" w14:textId="77777777" w:rsidR="006E6678" w:rsidRDefault="006E6678">
      <w:pPr>
        <w:pStyle w:val="TOC3"/>
        <w:rPr>
          <w:rFonts w:asciiTheme="minorHAnsi" w:eastAsiaTheme="minorEastAsia" w:hAnsiTheme="minorHAnsi" w:cstheme="minorBidi"/>
          <w:sz w:val="22"/>
          <w:szCs w:val="22"/>
        </w:rPr>
      </w:pPr>
      <w:r w:rsidRPr="006E6678">
        <w:t>7.</w:t>
      </w:r>
      <w:r w:rsidRPr="006E6678">
        <w:rPr>
          <w:lang w:eastAsia="zh-CN"/>
        </w:rPr>
        <w:t>27</w:t>
      </w:r>
      <w:r w:rsidRPr="006E6678">
        <w:t>.1</w:t>
      </w:r>
      <w:r w:rsidRPr="006E6678">
        <w:rPr>
          <w:rFonts w:asciiTheme="minorHAnsi" w:eastAsiaTheme="minorEastAsia" w:hAnsiTheme="minorHAnsi"/>
          <w:sz w:val="22"/>
          <w:szCs w:val="22"/>
        </w:rPr>
        <w:tab/>
      </w:r>
      <w:r w:rsidRPr="00CC1A22">
        <w:rPr>
          <w:rFonts w:cs="v3.7.0"/>
        </w:rPr>
        <w:t>Introduction</w:t>
      </w:r>
      <w:r>
        <w:tab/>
        <w:t>216</w:t>
      </w:r>
    </w:p>
    <w:p w14:paraId="35768583" w14:textId="77777777" w:rsidR="006E6678" w:rsidRDefault="006E6678">
      <w:pPr>
        <w:pStyle w:val="TOC3"/>
        <w:rPr>
          <w:rFonts w:asciiTheme="minorHAnsi" w:eastAsiaTheme="minorEastAsia" w:hAnsiTheme="minorHAnsi" w:cstheme="minorBidi"/>
          <w:sz w:val="22"/>
          <w:szCs w:val="22"/>
        </w:rPr>
      </w:pPr>
      <w:r w:rsidRPr="006E6678">
        <w:t>7.</w:t>
      </w:r>
      <w:r w:rsidRPr="006E6678">
        <w:rPr>
          <w:lang w:eastAsia="zh-CN"/>
        </w:rPr>
        <w:t>27</w:t>
      </w:r>
      <w:r w:rsidRPr="006E6678">
        <w:t>.2</w:t>
      </w:r>
      <w:r w:rsidRPr="006E6678">
        <w:rPr>
          <w:rFonts w:asciiTheme="minorHAnsi" w:eastAsiaTheme="minorEastAsia" w:hAnsiTheme="minorHAnsi"/>
          <w:sz w:val="22"/>
          <w:szCs w:val="22"/>
        </w:rPr>
        <w:tab/>
      </w:r>
      <w:r w:rsidRPr="00CC1A22">
        <w:rPr>
          <w:rFonts w:cs="v3.7.0"/>
        </w:rPr>
        <w:t>Requirements</w:t>
      </w:r>
      <w:r>
        <w:tab/>
        <w:t>216</w:t>
      </w:r>
    </w:p>
    <w:p w14:paraId="1EECB5F4" w14:textId="77777777" w:rsidR="006E6678" w:rsidRDefault="006E6678">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216</w:t>
      </w:r>
    </w:p>
    <w:p w14:paraId="7A0D106D" w14:textId="77777777" w:rsidR="006E6678" w:rsidRDefault="006E6678">
      <w:pPr>
        <w:pStyle w:val="TOC3"/>
        <w:rPr>
          <w:rFonts w:asciiTheme="minorHAnsi" w:eastAsiaTheme="minorEastAsia" w:hAnsiTheme="minorHAnsi" w:cstheme="minorBidi"/>
          <w:sz w:val="22"/>
          <w:szCs w:val="22"/>
        </w:rPr>
      </w:pPr>
      <w:r w:rsidRPr="006E6678">
        <w:t>7.28.1</w:t>
      </w:r>
      <w:r w:rsidRPr="006E6678">
        <w:rPr>
          <w:rFonts w:asciiTheme="minorHAnsi" w:eastAsiaTheme="minorEastAsia" w:hAnsiTheme="minorHAnsi"/>
          <w:sz w:val="22"/>
          <w:szCs w:val="22"/>
        </w:rPr>
        <w:tab/>
      </w:r>
      <w:r w:rsidRPr="00CC1A22">
        <w:rPr>
          <w:rFonts w:cs="v3.7.0"/>
        </w:rPr>
        <w:t>Introduction</w:t>
      </w:r>
      <w:r>
        <w:tab/>
        <w:t>216</w:t>
      </w:r>
    </w:p>
    <w:p w14:paraId="623C2E0A" w14:textId="77777777" w:rsidR="006E6678" w:rsidRDefault="006E6678">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216</w:t>
      </w:r>
    </w:p>
    <w:p w14:paraId="39BF2CFF" w14:textId="77777777" w:rsidR="006E6678" w:rsidRDefault="006E6678">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216</w:t>
      </w:r>
    </w:p>
    <w:p w14:paraId="762DF3AC" w14:textId="77777777" w:rsidR="006E6678" w:rsidRDefault="006E6678">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216</w:t>
      </w:r>
    </w:p>
    <w:p w14:paraId="5BEA00CC" w14:textId="77777777" w:rsidR="006E6678" w:rsidRDefault="006E6678">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216</w:t>
      </w:r>
    </w:p>
    <w:p w14:paraId="3B2D80EE" w14:textId="77777777" w:rsidR="006E6678" w:rsidRDefault="006E6678">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216</w:t>
      </w:r>
    </w:p>
    <w:p w14:paraId="5BB7F6BD" w14:textId="77777777" w:rsidR="006E6678" w:rsidRDefault="006E6678">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216</w:t>
      </w:r>
    </w:p>
    <w:p w14:paraId="3B81870E" w14:textId="77777777" w:rsidR="006E6678" w:rsidRDefault="006E6678">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216</w:t>
      </w:r>
    </w:p>
    <w:p w14:paraId="7326E81E" w14:textId="423227E8" w:rsidR="006E6678" w:rsidRDefault="006E6678">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217</w:t>
      </w:r>
    </w:p>
    <w:p w14:paraId="36A3C467" w14:textId="77777777" w:rsidR="006E6678" w:rsidRDefault="006E6678">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217</w:t>
      </w:r>
    </w:p>
    <w:p w14:paraId="43B286D9" w14:textId="77777777" w:rsidR="006E6678" w:rsidRDefault="006E6678">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217</w:t>
      </w:r>
    </w:p>
    <w:p w14:paraId="32EC0E19" w14:textId="77777777" w:rsidR="006E6678" w:rsidRDefault="006E6678">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217</w:t>
      </w:r>
    </w:p>
    <w:p w14:paraId="24E591B3" w14:textId="77777777" w:rsidR="006E6678" w:rsidRDefault="006E6678">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217</w:t>
      </w:r>
    </w:p>
    <w:p w14:paraId="161357D9" w14:textId="77777777" w:rsidR="006E6678" w:rsidRDefault="006E6678">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221</w:t>
      </w:r>
    </w:p>
    <w:p w14:paraId="7F1DCECF" w14:textId="77777777" w:rsidR="006E6678" w:rsidRDefault="006E6678">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222</w:t>
      </w:r>
    </w:p>
    <w:p w14:paraId="3593D722" w14:textId="77777777" w:rsidR="006E6678" w:rsidRDefault="006E6678">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223</w:t>
      </w:r>
    </w:p>
    <w:p w14:paraId="03B0F79E" w14:textId="77777777" w:rsidR="006E6678" w:rsidRDefault="006E6678">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225</w:t>
      </w:r>
    </w:p>
    <w:p w14:paraId="371807B8" w14:textId="77777777" w:rsidR="006E6678" w:rsidRDefault="006E6678">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225</w:t>
      </w:r>
    </w:p>
    <w:p w14:paraId="2FECF4D6" w14:textId="77777777" w:rsidR="006E6678" w:rsidRDefault="006E6678">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229</w:t>
      </w:r>
    </w:p>
    <w:p w14:paraId="30798B29" w14:textId="77777777" w:rsidR="006E6678" w:rsidRDefault="006E6678">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233</w:t>
      </w:r>
    </w:p>
    <w:p w14:paraId="41DC806E" w14:textId="77777777" w:rsidR="006E6678" w:rsidRDefault="006E6678">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234</w:t>
      </w:r>
    </w:p>
    <w:p w14:paraId="4337E250" w14:textId="77777777" w:rsidR="006E6678" w:rsidRDefault="006E6678">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235</w:t>
      </w:r>
    </w:p>
    <w:p w14:paraId="51F1F58C" w14:textId="77777777" w:rsidR="006E6678" w:rsidRDefault="006E6678">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235</w:t>
      </w:r>
    </w:p>
    <w:p w14:paraId="4A65D792" w14:textId="77777777" w:rsidR="006E6678" w:rsidRDefault="006E6678">
      <w:pPr>
        <w:pStyle w:val="TOC5"/>
        <w:rPr>
          <w:rFonts w:asciiTheme="minorHAnsi" w:eastAsiaTheme="minorEastAsia" w:hAnsiTheme="minorHAnsi" w:cstheme="minorBidi"/>
          <w:sz w:val="22"/>
          <w:szCs w:val="22"/>
        </w:rPr>
      </w:pPr>
      <w:r w:rsidRPr="006E6678">
        <w:t>8.1.2.3.1</w:t>
      </w:r>
      <w:r w:rsidRPr="006E6678">
        <w:rPr>
          <w:rFonts w:asciiTheme="minorHAnsi" w:eastAsiaTheme="minorEastAsia" w:hAnsiTheme="minorHAnsi"/>
          <w:sz w:val="22"/>
          <w:szCs w:val="22"/>
        </w:rPr>
        <w:tab/>
      </w:r>
      <w:r>
        <w:t>E-UTRAN FDD – FDD inter frequency measurements</w:t>
      </w:r>
      <w:r>
        <w:tab/>
        <w:t>236</w:t>
      </w:r>
    </w:p>
    <w:p w14:paraId="400BE277" w14:textId="77777777" w:rsidR="006E6678" w:rsidRDefault="006E6678">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241</w:t>
      </w:r>
    </w:p>
    <w:p w14:paraId="22FBD4AF" w14:textId="77777777" w:rsidR="006E6678" w:rsidRDefault="006E6678">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248</w:t>
      </w:r>
    </w:p>
    <w:p w14:paraId="321B152B" w14:textId="77777777" w:rsidR="006E6678" w:rsidRDefault="006E6678">
      <w:pPr>
        <w:pStyle w:val="TOC5"/>
        <w:rPr>
          <w:rFonts w:asciiTheme="minorHAnsi" w:eastAsiaTheme="minorEastAsia" w:hAnsiTheme="minorHAnsi" w:cstheme="minorBidi"/>
          <w:sz w:val="22"/>
          <w:szCs w:val="22"/>
        </w:rPr>
      </w:pPr>
      <w:r>
        <w:lastRenderedPageBreak/>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p>
    <w:p w14:paraId="5407D30F" w14:textId="77777777" w:rsidR="006E6678" w:rsidRDefault="006E6678">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248</w:t>
      </w:r>
    </w:p>
    <w:p w14:paraId="4B38C861" w14:textId="77777777" w:rsidR="006E6678" w:rsidRDefault="006E6678">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249</w:t>
      </w:r>
    </w:p>
    <w:p w14:paraId="5C6C1A96" w14:textId="77777777" w:rsidR="006E6678" w:rsidRDefault="006E6678">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251</w:t>
      </w:r>
    </w:p>
    <w:p w14:paraId="3A44D52B" w14:textId="77777777" w:rsidR="006E6678" w:rsidRDefault="006E6678">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252</w:t>
      </w:r>
    </w:p>
    <w:p w14:paraId="7DB2A2F1" w14:textId="77777777" w:rsidR="006E6678" w:rsidRDefault="006E6678">
      <w:pPr>
        <w:pStyle w:val="TOC5"/>
        <w:rPr>
          <w:rFonts w:asciiTheme="minorHAnsi" w:eastAsiaTheme="minorEastAsia" w:hAnsiTheme="minorHAnsi" w:cstheme="minorBidi"/>
          <w:sz w:val="22"/>
          <w:szCs w:val="22"/>
        </w:rPr>
      </w:pPr>
      <w:r w:rsidRPr="006E6678">
        <w:t>8.1.2.3.9</w:t>
      </w:r>
      <w:r w:rsidRPr="006E6678">
        <w:rPr>
          <w:rFonts w:asciiTheme="minorHAnsi" w:eastAsiaTheme="minorEastAsia" w:hAnsiTheme="minorHAnsi"/>
          <w:sz w:val="22"/>
          <w:szCs w:val="22"/>
        </w:rPr>
        <w:tab/>
      </w:r>
      <w:r>
        <w:t>E-UTRAN FDD – FDD inter frequency measurements with FeMBMS/Unicast mixed cells</w:t>
      </w:r>
      <w:r>
        <w:tab/>
        <w:t>253</w:t>
      </w:r>
    </w:p>
    <w:p w14:paraId="4921ECF7" w14:textId="77777777" w:rsidR="006E6678" w:rsidRDefault="006E6678">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259</w:t>
      </w:r>
    </w:p>
    <w:p w14:paraId="358C8B7C" w14:textId="77777777" w:rsidR="006E6678" w:rsidRDefault="006E6678">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259</w:t>
      </w:r>
    </w:p>
    <w:p w14:paraId="6BCFE006" w14:textId="77777777" w:rsidR="006E6678" w:rsidRDefault="006E6678">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259</w:t>
      </w:r>
    </w:p>
    <w:p w14:paraId="20D22710" w14:textId="77777777" w:rsidR="006E6678" w:rsidRDefault="006E6678">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264</w:t>
      </w:r>
    </w:p>
    <w:p w14:paraId="39316568" w14:textId="77777777" w:rsidR="006E6678" w:rsidRDefault="006E6678">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264</w:t>
      </w:r>
    </w:p>
    <w:p w14:paraId="370C2365" w14:textId="77777777" w:rsidR="006E6678" w:rsidRDefault="006E6678">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268</w:t>
      </w:r>
    </w:p>
    <w:p w14:paraId="67B6A0A5" w14:textId="77777777" w:rsidR="006E6678" w:rsidRDefault="006E6678">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268</w:t>
      </w:r>
    </w:p>
    <w:p w14:paraId="643DDAAB" w14:textId="77777777" w:rsidR="006E6678" w:rsidRDefault="006E6678">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273</w:t>
      </w:r>
    </w:p>
    <w:p w14:paraId="33FAAE36" w14:textId="77777777" w:rsidR="006E6678" w:rsidRDefault="006E6678">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273</w:t>
      </w:r>
    </w:p>
    <w:p w14:paraId="32FA0A29" w14:textId="77777777" w:rsidR="006E6678" w:rsidRDefault="006E6678">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275</w:t>
      </w:r>
    </w:p>
    <w:p w14:paraId="3D6497BE" w14:textId="77777777" w:rsidR="006E6678" w:rsidRDefault="006E6678">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275</w:t>
      </w:r>
    </w:p>
    <w:p w14:paraId="571E2D7D" w14:textId="77777777" w:rsidR="006E6678" w:rsidRDefault="006E6678">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275</w:t>
      </w:r>
    </w:p>
    <w:p w14:paraId="3BC3E99B" w14:textId="77777777" w:rsidR="006E6678" w:rsidRDefault="006E6678">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276</w:t>
      </w:r>
    </w:p>
    <w:p w14:paraId="65E5A6F0" w14:textId="77777777" w:rsidR="006E6678" w:rsidRDefault="006E6678">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276</w:t>
      </w:r>
    </w:p>
    <w:p w14:paraId="364237E7" w14:textId="77777777" w:rsidR="006E6678" w:rsidRDefault="006E6678">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276</w:t>
      </w:r>
    </w:p>
    <w:p w14:paraId="25677648" w14:textId="77777777" w:rsidR="006E6678" w:rsidRDefault="006E6678">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p>
    <w:p w14:paraId="0D316813" w14:textId="77777777" w:rsidR="006E6678" w:rsidRDefault="006E6678">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p>
    <w:p w14:paraId="3B72520E" w14:textId="77777777" w:rsidR="006E6678" w:rsidRDefault="006E6678">
      <w:pPr>
        <w:pStyle w:val="TOC5"/>
        <w:rPr>
          <w:rFonts w:asciiTheme="minorHAnsi" w:eastAsiaTheme="minorEastAsia" w:hAnsiTheme="minorHAnsi" w:cstheme="minorBidi"/>
          <w:sz w:val="22"/>
          <w:szCs w:val="22"/>
        </w:rPr>
      </w:pPr>
      <w:r w:rsidRPr="006E6678">
        <w:t>8.1.2.4.</w:t>
      </w:r>
      <w:r w:rsidRPr="006E6678">
        <w:rPr>
          <w:lang w:eastAsia="zh-CN"/>
        </w:rPr>
        <w:t>15</w:t>
      </w:r>
      <w:r w:rsidRPr="006E6678">
        <w:rPr>
          <w:rFonts w:asciiTheme="minorHAnsi" w:eastAsiaTheme="minorEastAsia" w:hAnsiTheme="minorHAnsi" w:cstheme="minorBidi"/>
          <w:sz w:val="22"/>
          <w:szCs w:val="22"/>
        </w:rPr>
        <w:tab/>
      </w:r>
      <w:r w:rsidRPr="00CC1A22">
        <w:rPr>
          <w:lang w:val="en-US"/>
        </w:rPr>
        <w:t xml:space="preserve">E-UTRAN </w:t>
      </w:r>
      <w:r w:rsidRPr="00CC1A22">
        <w:rPr>
          <w:lang w:val="en-US" w:eastAsia="zh-CN"/>
        </w:rPr>
        <w:t>F</w:t>
      </w:r>
      <w:r w:rsidRPr="00CC1A22">
        <w:rPr>
          <w:lang w:val="en-US"/>
        </w:rPr>
        <w:t>DD – cdma2000 1xRTT measurements</w:t>
      </w:r>
      <w:r w:rsidRPr="00CC1A22">
        <w:rPr>
          <w:lang w:val="en-US" w:eastAsia="zh-CN"/>
        </w:rPr>
        <w:t xml:space="preserve"> for SON ANR</w:t>
      </w:r>
      <w:r>
        <w:tab/>
        <w:t>278</w:t>
      </w:r>
    </w:p>
    <w:p w14:paraId="2BC2C2EC" w14:textId="77777777" w:rsidR="006E6678" w:rsidRDefault="006E6678">
      <w:pPr>
        <w:pStyle w:val="TOC5"/>
        <w:rPr>
          <w:rFonts w:asciiTheme="minorHAnsi" w:eastAsiaTheme="minorEastAsia" w:hAnsiTheme="minorHAnsi" w:cstheme="minorBidi"/>
          <w:sz w:val="22"/>
          <w:szCs w:val="22"/>
        </w:rPr>
      </w:pPr>
      <w:r w:rsidRPr="006E6678">
        <w:t>8.1.2.4.</w:t>
      </w:r>
      <w:r w:rsidRPr="006E6678">
        <w:rPr>
          <w:lang w:eastAsia="zh-CN"/>
        </w:rPr>
        <w:t>16</w:t>
      </w:r>
      <w:r w:rsidRPr="006E6678">
        <w:rPr>
          <w:rFonts w:asciiTheme="minorHAnsi" w:eastAsiaTheme="minorEastAsia" w:hAnsiTheme="minorHAnsi" w:cstheme="minorBidi"/>
          <w:sz w:val="22"/>
          <w:szCs w:val="22"/>
        </w:rPr>
        <w:tab/>
      </w:r>
      <w:r w:rsidRPr="00CC1A22">
        <w:rPr>
          <w:lang w:val="en-US"/>
        </w:rPr>
        <w:t xml:space="preserve">E-UTRAN </w:t>
      </w:r>
      <w:r w:rsidRPr="00CC1A22">
        <w:rPr>
          <w:lang w:val="en-US" w:eastAsia="zh-CN"/>
        </w:rPr>
        <w:t>T</w:t>
      </w:r>
      <w:r w:rsidRPr="00CC1A22">
        <w:rPr>
          <w:lang w:val="en-US"/>
        </w:rPr>
        <w:t>DD – cdma2000 1xRTT measurements</w:t>
      </w:r>
      <w:r w:rsidRPr="00CC1A22">
        <w:rPr>
          <w:lang w:val="en-US" w:eastAsia="zh-CN"/>
        </w:rPr>
        <w:t xml:space="preserve"> for SON ANR</w:t>
      </w:r>
      <w:r>
        <w:tab/>
        <w:t>278</w:t>
      </w:r>
    </w:p>
    <w:p w14:paraId="69BC976C" w14:textId="77777777" w:rsidR="006E6678" w:rsidRDefault="006E6678">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278</w:t>
      </w:r>
    </w:p>
    <w:p w14:paraId="0309F337" w14:textId="77777777" w:rsidR="006E6678" w:rsidRDefault="006E6678">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279</w:t>
      </w:r>
    </w:p>
    <w:p w14:paraId="2FC42474" w14:textId="77777777" w:rsidR="006E6678" w:rsidRDefault="006E6678">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279</w:t>
      </w:r>
    </w:p>
    <w:p w14:paraId="12B734B6" w14:textId="77777777" w:rsidR="006E6678" w:rsidRDefault="006E6678">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281</w:t>
      </w:r>
    </w:p>
    <w:p w14:paraId="196DE7F0" w14:textId="77777777" w:rsidR="006E6678" w:rsidRDefault="006E6678">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281</w:t>
      </w:r>
    </w:p>
    <w:p w14:paraId="2867900C" w14:textId="77777777" w:rsidR="006E6678" w:rsidRDefault="006E6678">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281</w:t>
      </w:r>
    </w:p>
    <w:p w14:paraId="280DD622" w14:textId="77777777" w:rsidR="006E6678" w:rsidRDefault="006E6678">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283</w:t>
      </w:r>
    </w:p>
    <w:p w14:paraId="35DC8B8D" w14:textId="77777777" w:rsidR="006E6678" w:rsidRDefault="006E6678">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285</w:t>
      </w:r>
    </w:p>
    <w:p w14:paraId="68E278B6" w14:textId="77777777" w:rsidR="006E6678" w:rsidRDefault="006E6678">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286</w:t>
      </w:r>
    </w:p>
    <w:p w14:paraId="533DCBD0" w14:textId="77777777" w:rsidR="006E6678" w:rsidRDefault="006E6678">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sidRPr="00CC1A22">
        <w:rPr>
          <w:rFonts w:eastAsiaTheme="minorEastAsia"/>
        </w:rPr>
        <w:t>(</w:t>
      </w:r>
      <w:r>
        <w:rPr>
          <w:lang w:eastAsia="zh-CN"/>
        </w:rPr>
        <w:t>Void</w:t>
      </w:r>
      <w:r w:rsidRPr="00CC1A22">
        <w:rPr>
          <w:rFonts w:eastAsiaTheme="minorEastAsia"/>
        </w:rPr>
        <w:t>)</w:t>
      </w:r>
      <w:r>
        <w:tab/>
        <w:t>288</w:t>
      </w:r>
    </w:p>
    <w:p w14:paraId="04C0C169" w14:textId="77777777" w:rsidR="006E6678" w:rsidRDefault="006E6678">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sidRPr="00CC1A22">
        <w:rPr>
          <w:rFonts w:eastAsiaTheme="minorEastAsia"/>
        </w:rPr>
        <w:t>(</w:t>
      </w:r>
      <w:r>
        <w:rPr>
          <w:lang w:eastAsia="zh-CN"/>
        </w:rPr>
        <w:t>Void</w:t>
      </w:r>
      <w:r w:rsidRPr="00CC1A22">
        <w:rPr>
          <w:rFonts w:eastAsiaTheme="minorEastAsia"/>
        </w:rPr>
        <w:t>)</w:t>
      </w:r>
      <w:r>
        <w:tab/>
        <w:t>288</w:t>
      </w:r>
    </w:p>
    <w:p w14:paraId="71C87A43" w14:textId="77777777" w:rsidR="006E6678" w:rsidRDefault="006E6678">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sidRPr="00CC1A22">
        <w:rPr>
          <w:rFonts w:eastAsiaTheme="minorEastAsia"/>
        </w:rPr>
        <w:t>(</w:t>
      </w:r>
      <w:r>
        <w:rPr>
          <w:lang w:eastAsia="zh-CN"/>
        </w:rPr>
        <w:t>Void</w:t>
      </w:r>
      <w:r w:rsidRPr="00CC1A22">
        <w:rPr>
          <w:rFonts w:eastAsiaTheme="minorEastAsia"/>
        </w:rPr>
        <w:t>)</w:t>
      </w:r>
      <w:r>
        <w:tab/>
        <w:t>288</w:t>
      </w:r>
    </w:p>
    <w:p w14:paraId="3307411F" w14:textId="77777777" w:rsidR="006E6678" w:rsidRDefault="006E6678">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sidRPr="00CC1A22">
        <w:rPr>
          <w:rFonts w:eastAsiaTheme="minorEastAsia"/>
        </w:rPr>
        <w:t>(</w:t>
      </w:r>
      <w:r>
        <w:rPr>
          <w:lang w:eastAsia="zh-CN"/>
        </w:rPr>
        <w:t>Void</w:t>
      </w:r>
      <w:r w:rsidRPr="00CC1A22">
        <w:rPr>
          <w:rFonts w:eastAsiaTheme="minorEastAsia"/>
        </w:rPr>
        <w:t>)</w:t>
      </w:r>
      <w:r>
        <w:tab/>
        <w:t>288</w:t>
      </w:r>
    </w:p>
    <w:p w14:paraId="385A0194" w14:textId="77777777" w:rsidR="006E6678" w:rsidRDefault="006E6678">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288</w:t>
      </w:r>
    </w:p>
    <w:p w14:paraId="6FFB50E5" w14:textId="77777777" w:rsidR="006E6678" w:rsidRDefault="006E6678">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289</w:t>
      </w:r>
    </w:p>
    <w:p w14:paraId="175B61FF" w14:textId="77777777" w:rsidR="006E6678" w:rsidRDefault="006E6678">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290</w:t>
      </w:r>
    </w:p>
    <w:p w14:paraId="27CB3068" w14:textId="77777777" w:rsidR="006E6678" w:rsidRDefault="006E6678">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292</w:t>
      </w:r>
    </w:p>
    <w:p w14:paraId="390CC52C" w14:textId="77777777" w:rsidR="006E6678" w:rsidRDefault="006E6678">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294</w:t>
      </w:r>
    </w:p>
    <w:p w14:paraId="39F4F616" w14:textId="77777777" w:rsidR="006E6678" w:rsidRDefault="006E6678">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p>
    <w:p w14:paraId="05918050" w14:textId="77777777" w:rsidR="006E6678" w:rsidRDefault="006E6678">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p>
    <w:p w14:paraId="39F43A21" w14:textId="77777777" w:rsidR="006E6678" w:rsidRDefault="006E6678">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p>
    <w:p w14:paraId="6966DF40" w14:textId="77777777" w:rsidR="006E6678" w:rsidRDefault="006E6678">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300</w:t>
      </w:r>
    </w:p>
    <w:p w14:paraId="2A8F7D3B" w14:textId="77777777" w:rsidR="006E6678" w:rsidRDefault="006E6678">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302</w:t>
      </w:r>
    </w:p>
    <w:p w14:paraId="5DC41840" w14:textId="77777777" w:rsidR="006E6678" w:rsidRDefault="006E6678">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302</w:t>
      </w:r>
    </w:p>
    <w:p w14:paraId="46E32498" w14:textId="77777777" w:rsidR="006E6678" w:rsidRDefault="006E6678">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303</w:t>
      </w:r>
    </w:p>
    <w:p w14:paraId="12FFB0CA" w14:textId="77777777" w:rsidR="006E6678" w:rsidRDefault="006E6678">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305</w:t>
      </w:r>
    </w:p>
    <w:p w14:paraId="762DF97D" w14:textId="77777777" w:rsidR="006E6678" w:rsidRDefault="006E6678">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305</w:t>
      </w:r>
    </w:p>
    <w:p w14:paraId="5CC934E2" w14:textId="77777777" w:rsidR="006E6678" w:rsidRDefault="006E6678">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306</w:t>
      </w:r>
    </w:p>
    <w:p w14:paraId="2DFEA156" w14:textId="77777777" w:rsidR="006E6678" w:rsidRDefault="006E6678">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306</w:t>
      </w:r>
    </w:p>
    <w:p w14:paraId="1C8034EA" w14:textId="77777777" w:rsidR="006E6678" w:rsidRDefault="006E6678">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309</w:t>
      </w:r>
    </w:p>
    <w:p w14:paraId="7D7AB239" w14:textId="77777777" w:rsidR="006E6678" w:rsidRDefault="006E6678">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312</w:t>
      </w:r>
    </w:p>
    <w:p w14:paraId="67141DE7" w14:textId="77777777" w:rsidR="006E6678" w:rsidRDefault="006E6678">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315</w:t>
      </w:r>
    </w:p>
    <w:p w14:paraId="09CC2806" w14:textId="77777777" w:rsidR="006E6678" w:rsidRDefault="006E6678">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p>
    <w:p w14:paraId="78282061" w14:textId="77777777" w:rsidR="006E6678" w:rsidRDefault="006E6678">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319</w:t>
      </w:r>
    </w:p>
    <w:p w14:paraId="366F1DE7" w14:textId="77777777" w:rsidR="006E6678" w:rsidRDefault="006E6678">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319</w:t>
      </w:r>
    </w:p>
    <w:p w14:paraId="5FDAF9B6" w14:textId="77777777" w:rsidR="006E6678" w:rsidRDefault="006E6678">
      <w:pPr>
        <w:pStyle w:val="TOC5"/>
        <w:rPr>
          <w:rFonts w:asciiTheme="minorHAnsi" w:eastAsiaTheme="minorEastAsia" w:hAnsiTheme="minorHAnsi" w:cstheme="minorBidi"/>
          <w:sz w:val="22"/>
          <w:szCs w:val="22"/>
        </w:rPr>
      </w:pPr>
      <w:r>
        <w:lastRenderedPageBreak/>
        <w:t>8.1.2.9.3</w:t>
      </w:r>
      <w:r>
        <w:rPr>
          <w:rFonts w:asciiTheme="minorHAnsi" w:eastAsiaTheme="minorEastAsia" w:hAnsiTheme="minorHAnsi" w:cstheme="minorBidi"/>
          <w:sz w:val="22"/>
          <w:szCs w:val="22"/>
        </w:rPr>
        <w:tab/>
      </w:r>
      <w:r>
        <w:t>E-UTRAN FDD UE Rx-Tx Time Difference Measurements with CRS Assistance Information</w:t>
      </w:r>
      <w:r>
        <w:tab/>
        <w:t>319</w:t>
      </w:r>
    </w:p>
    <w:p w14:paraId="6EAAB04D" w14:textId="77777777" w:rsidR="006E6678" w:rsidRDefault="006E6678">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320</w:t>
      </w:r>
    </w:p>
    <w:p w14:paraId="253A7D79" w14:textId="77777777" w:rsidR="006E6678" w:rsidRDefault="006E6678">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320</w:t>
      </w:r>
    </w:p>
    <w:p w14:paraId="4FEC5C67" w14:textId="77777777" w:rsidR="006E6678" w:rsidRDefault="006E6678">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320</w:t>
      </w:r>
    </w:p>
    <w:p w14:paraId="39A1C644" w14:textId="77777777" w:rsidR="006E6678" w:rsidRDefault="006E6678">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321</w:t>
      </w:r>
    </w:p>
    <w:p w14:paraId="0E3FF94B" w14:textId="77777777" w:rsidR="006E6678" w:rsidRDefault="006E6678">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323</w:t>
      </w:r>
    </w:p>
    <w:p w14:paraId="474B7CE0" w14:textId="77777777" w:rsidR="006E6678" w:rsidRDefault="006E6678">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323</w:t>
      </w:r>
    </w:p>
    <w:p w14:paraId="360273EB" w14:textId="77777777" w:rsidR="006E6678" w:rsidRDefault="006E6678">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323</w:t>
      </w:r>
    </w:p>
    <w:p w14:paraId="1725D058" w14:textId="77777777" w:rsidR="006E6678" w:rsidRDefault="006E6678">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323</w:t>
      </w:r>
    </w:p>
    <w:p w14:paraId="20B68EDF" w14:textId="77777777" w:rsidR="006E6678" w:rsidRDefault="006E6678">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323</w:t>
      </w:r>
    </w:p>
    <w:p w14:paraId="1693BEC1" w14:textId="77777777" w:rsidR="006E6678" w:rsidRDefault="006E6678">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324</w:t>
      </w:r>
    </w:p>
    <w:p w14:paraId="3D09BF5D" w14:textId="77777777" w:rsidR="006E6678" w:rsidRDefault="006E6678">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324</w:t>
      </w:r>
    </w:p>
    <w:p w14:paraId="39FF370A" w14:textId="77777777" w:rsidR="006E6678" w:rsidRDefault="006E6678">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325</w:t>
      </w:r>
    </w:p>
    <w:p w14:paraId="0EEF55D3" w14:textId="77777777" w:rsidR="006E6678" w:rsidRDefault="006E6678">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p>
    <w:p w14:paraId="0EBC354E" w14:textId="77777777" w:rsidR="006E6678" w:rsidRDefault="006E6678">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p>
    <w:p w14:paraId="6555A6E8" w14:textId="77777777" w:rsidR="006E6678" w:rsidRDefault="006E6678">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p>
    <w:p w14:paraId="21F10D9E" w14:textId="77777777" w:rsidR="006E6678" w:rsidRDefault="006E6678">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327</w:t>
      </w:r>
    </w:p>
    <w:p w14:paraId="37A41920" w14:textId="77777777" w:rsidR="006E6678" w:rsidRDefault="006E6678">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327</w:t>
      </w:r>
    </w:p>
    <w:p w14:paraId="2D64B957" w14:textId="77777777" w:rsidR="006E6678" w:rsidRDefault="006E6678">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328</w:t>
      </w:r>
    </w:p>
    <w:p w14:paraId="0C271AD8" w14:textId="77777777" w:rsidR="006E6678" w:rsidRDefault="006E6678">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p>
    <w:p w14:paraId="533D9AF2" w14:textId="77777777" w:rsidR="006E6678" w:rsidRDefault="006E6678">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329</w:t>
      </w:r>
    </w:p>
    <w:p w14:paraId="7D6E24E1" w14:textId="77777777" w:rsidR="006E6678" w:rsidRDefault="006E6678">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330</w:t>
      </w:r>
    </w:p>
    <w:p w14:paraId="0589CC52" w14:textId="77777777" w:rsidR="006E6678" w:rsidRDefault="006E6678">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330</w:t>
      </w:r>
    </w:p>
    <w:p w14:paraId="12700D94" w14:textId="77777777" w:rsidR="006E6678" w:rsidRDefault="006E6678">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331</w:t>
      </w:r>
    </w:p>
    <w:p w14:paraId="6FC5AB8C" w14:textId="77777777" w:rsidR="006E6678" w:rsidRDefault="006E6678">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331</w:t>
      </w:r>
    </w:p>
    <w:p w14:paraId="0D531053" w14:textId="77777777" w:rsidR="006E6678" w:rsidRDefault="006E6678">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331</w:t>
      </w:r>
    </w:p>
    <w:p w14:paraId="46A5FA5F" w14:textId="77777777" w:rsidR="006E6678" w:rsidRDefault="006E6678">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334</w:t>
      </w:r>
    </w:p>
    <w:p w14:paraId="6882ED85" w14:textId="77777777" w:rsidR="006E6678" w:rsidRDefault="006E6678">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336</w:t>
      </w:r>
    </w:p>
    <w:p w14:paraId="01DEED73" w14:textId="77777777" w:rsidR="006E6678" w:rsidRDefault="006E6678">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340</w:t>
      </w:r>
    </w:p>
    <w:p w14:paraId="6047F7FE" w14:textId="77777777" w:rsidR="006E6678" w:rsidRDefault="006E6678">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341</w:t>
      </w:r>
    </w:p>
    <w:p w14:paraId="4401B35A" w14:textId="77777777" w:rsidR="006E6678" w:rsidRDefault="006E6678">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341</w:t>
      </w:r>
    </w:p>
    <w:p w14:paraId="104A59A4" w14:textId="77777777" w:rsidR="006E6678" w:rsidRDefault="006E6678">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342</w:t>
      </w:r>
    </w:p>
    <w:p w14:paraId="0F5DA92B" w14:textId="77777777" w:rsidR="006E6678" w:rsidRDefault="006E6678">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342</w:t>
      </w:r>
    </w:p>
    <w:p w14:paraId="172FA021" w14:textId="77777777" w:rsidR="006E6678" w:rsidRDefault="006E6678">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342</w:t>
      </w:r>
    </w:p>
    <w:p w14:paraId="191ECCBC" w14:textId="77777777" w:rsidR="006E6678" w:rsidRDefault="006E6678">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p>
    <w:p w14:paraId="4DA10B5B" w14:textId="77777777" w:rsidR="006E6678" w:rsidRDefault="006E6678">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p>
    <w:p w14:paraId="363D91B4" w14:textId="77777777" w:rsidR="006E6678" w:rsidRDefault="006E6678">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p>
    <w:p w14:paraId="730B7297" w14:textId="77777777" w:rsidR="006E6678" w:rsidRDefault="006E6678">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p>
    <w:p w14:paraId="193800A5" w14:textId="77777777" w:rsidR="006E6678" w:rsidRDefault="006E6678">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p>
    <w:p w14:paraId="147D821A" w14:textId="77777777" w:rsidR="006E6678" w:rsidRDefault="006E6678">
      <w:pPr>
        <w:pStyle w:val="TOC5"/>
        <w:rPr>
          <w:rFonts w:asciiTheme="minorHAnsi" w:eastAsiaTheme="minorEastAsia" w:hAnsiTheme="minorHAnsi" w:cstheme="minorBidi"/>
          <w:sz w:val="22"/>
          <w:szCs w:val="22"/>
        </w:rPr>
      </w:pPr>
      <w:r w:rsidRPr="006E6678">
        <w:t>8.6.2.</w:t>
      </w:r>
      <w:r w:rsidRPr="006E6678">
        <w:rPr>
          <w:lang w:eastAsia="zh-CN"/>
        </w:rPr>
        <w:t>2</w:t>
      </w:r>
      <w:r w:rsidRPr="006E6678">
        <w:t>.</w:t>
      </w:r>
      <w:r w:rsidRPr="006E6678">
        <w:rPr>
          <w:lang w:eastAsia="zh-CN"/>
        </w:rPr>
        <w:t>2</w:t>
      </w:r>
      <w:r w:rsidRPr="006E6678">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350</w:t>
      </w:r>
    </w:p>
    <w:p w14:paraId="2DF4CFDA" w14:textId="77777777" w:rsidR="006E6678" w:rsidRDefault="006E6678">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p>
    <w:p w14:paraId="23D69EB6" w14:textId="77777777" w:rsidR="006E6678" w:rsidRDefault="006E6678">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p>
    <w:p w14:paraId="7B936EA6" w14:textId="77777777" w:rsidR="006E6678" w:rsidRDefault="006E6678">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353</w:t>
      </w:r>
    </w:p>
    <w:p w14:paraId="6208E1E5" w14:textId="77777777" w:rsidR="006E6678" w:rsidRDefault="006E6678">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p>
    <w:p w14:paraId="09CEF752" w14:textId="77777777" w:rsidR="006E6678" w:rsidRDefault="006E6678">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p>
    <w:p w14:paraId="63F2B232" w14:textId="77777777" w:rsidR="006E6678" w:rsidRDefault="006E6678">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p>
    <w:p w14:paraId="70AB04D9" w14:textId="77777777" w:rsidR="006E6678" w:rsidRDefault="006E6678">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p>
    <w:p w14:paraId="6BE5ED1E" w14:textId="77777777" w:rsidR="006E6678" w:rsidRDefault="006E6678">
      <w:pPr>
        <w:pStyle w:val="TOC5"/>
        <w:rPr>
          <w:rFonts w:asciiTheme="minorHAnsi" w:eastAsiaTheme="minorEastAsia" w:hAnsiTheme="minorHAnsi" w:cstheme="minorBidi"/>
          <w:sz w:val="22"/>
          <w:szCs w:val="22"/>
        </w:rPr>
      </w:pPr>
      <w:r w:rsidRPr="006E6678">
        <w:t>8.6.3.</w:t>
      </w:r>
      <w:r w:rsidRPr="006E6678">
        <w:rPr>
          <w:lang w:eastAsia="zh-CN"/>
        </w:rPr>
        <w:t>2</w:t>
      </w:r>
      <w:r w:rsidRPr="006E6678">
        <w:t>.1</w:t>
      </w:r>
      <w:r w:rsidRPr="006E6678">
        <w:rPr>
          <w:rFonts w:asciiTheme="minorHAnsi" w:eastAsiaTheme="minorEastAsia" w:hAnsiTheme="minorHAnsi"/>
          <w:sz w:val="22"/>
          <w:szCs w:val="22"/>
        </w:rPr>
        <w:tab/>
      </w:r>
      <w:r>
        <w:t>E-UTRAN FDD – FDD inter frequency measurements</w:t>
      </w:r>
      <w:r>
        <w:tab/>
        <w:t>358</w:t>
      </w:r>
    </w:p>
    <w:p w14:paraId="6EC69480" w14:textId="77777777" w:rsidR="006E6678" w:rsidRDefault="006E6678">
      <w:pPr>
        <w:pStyle w:val="TOC5"/>
        <w:rPr>
          <w:rFonts w:asciiTheme="minorHAnsi" w:eastAsiaTheme="minorEastAsia" w:hAnsiTheme="minorHAnsi" w:cstheme="minorBidi"/>
          <w:sz w:val="22"/>
          <w:szCs w:val="22"/>
        </w:rPr>
      </w:pPr>
      <w:r w:rsidRPr="006E6678">
        <w:t>8.6.3.</w:t>
      </w:r>
      <w:r w:rsidRPr="006E6678">
        <w:rPr>
          <w:lang w:eastAsia="zh-CN"/>
        </w:rPr>
        <w:t>2</w:t>
      </w:r>
      <w:r w:rsidRPr="006E6678">
        <w:t>.</w:t>
      </w:r>
      <w:r w:rsidRPr="006E6678">
        <w:rPr>
          <w:lang w:eastAsia="zh-CN"/>
        </w:rPr>
        <w:t>2</w:t>
      </w:r>
      <w:r w:rsidRPr="006E6678">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361</w:t>
      </w:r>
    </w:p>
    <w:p w14:paraId="533BF566" w14:textId="77777777" w:rsidR="006E6678" w:rsidRDefault="006E6678">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p>
    <w:p w14:paraId="3E42307B" w14:textId="77777777" w:rsidR="006E6678" w:rsidRDefault="006E6678">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p>
    <w:p w14:paraId="0C4AC424" w14:textId="77777777" w:rsidR="006E6678" w:rsidRDefault="006E6678">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p>
    <w:p w14:paraId="2B534A4F" w14:textId="77777777" w:rsidR="006E6678" w:rsidRDefault="006E6678">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364</w:t>
      </w:r>
    </w:p>
    <w:p w14:paraId="35567923" w14:textId="77777777" w:rsidR="006E6678" w:rsidRDefault="006E6678">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p>
    <w:p w14:paraId="517215A5" w14:textId="77777777" w:rsidR="006E6678" w:rsidRDefault="006E6678">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364</w:t>
      </w:r>
    </w:p>
    <w:p w14:paraId="20B5444B" w14:textId="77777777" w:rsidR="006E6678" w:rsidRDefault="006E6678">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364</w:t>
      </w:r>
    </w:p>
    <w:p w14:paraId="6509B38E" w14:textId="77777777" w:rsidR="006E6678" w:rsidRDefault="006E6678">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p>
    <w:p w14:paraId="403A4546" w14:textId="77777777" w:rsidR="006E6678" w:rsidRDefault="006E6678">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p>
    <w:p w14:paraId="16805D7B" w14:textId="77777777" w:rsidR="006E6678" w:rsidRDefault="006E6678">
      <w:pPr>
        <w:pStyle w:val="TOC5"/>
        <w:rPr>
          <w:rFonts w:asciiTheme="minorHAnsi" w:eastAsiaTheme="minorEastAsia" w:hAnsiTheme="minorHAnsi" w:cstheme="minorBidi"/>
          <w:sz w:val="22"/>
          <w:szCs w:val="22"/>
        </w:rPr>
      </w:pPr>
      <w:r>
        <w:lastRenderedPageBreak/>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p>
    <w:p w14:paraId="558F035C" w14:textId="77777777" w:rsidR="006E6678" w:rsidRDefault="006E6678">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p>
    <w:p w14:paraId="6A80CBCB" w14:textId="77777777" w:rsidR="006E6678" w:rsidRDefault="006E6678">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p>
    <w:p w14:paraId="6A170FBF" w14:textId="77777777" w:rsidR="006E6678" w:rsidRDefault="006E6678">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p>
    <w:p w14:paraId="11C40CE6" w14:textId="77777777" w:rsidR="006E6678" w:rsidRDefault="006E6678">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p>
    <w:p w14:paraId="292F865C" w14:textId="77777777" w:rsidR="006E6678" w:rsidRDefault="006E6678">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p>
    <w:p w14:paraId="1F4230BF" w14:textId="77777777" w:rsidR="006E6678" w:rsidRDefault="006E6678">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p>
    <w:p w14:paraId="4954C124" w14:textId="77777777" w:rsidR="006E6678" w:rsidRDefault="006E6678">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p>
    <w:p w14:paraId="53824CEE" w14:textId="77777777" w:rsidR="006E6678" w:rsidRDefault="006E6678">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p>
    <w:p w14:paraId="48CE31E8" w14:textId="77777777" w:rsidR="006E6678" w:rsidRDefault="006E6678">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371</w:t>
      </w:r>
    </w:p>
    <w:p w14:paraId="295D7D41" w14:textId="77777777" w:rsidR="006E6678" w:rsidRDefault="006E6678">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371</w:t>
      </w:r>
    </w:p>
    <w:p w14:paraId="029AF6A4" w14:textId="77777777" w:rsidR="006E6678" w:rsidRDefault="006E6678">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371</w:t>
      </w:r>
    </w:p>
    <w:p w14:paraId="0DF4A4C2" w14:textId="77777777" w:rsidR="006E6678" w:rsidRDefault="006E6678">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371</w:t>
      </w:r>
    </w:p>
    <w:p w14:paraId="7D615C46" w14:textId="77777777" w:rsidR="006E6678" w:rsidRDefault="006E6678">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p>
    <w:p w14:paraId="1B1DEA4F" w14:textId="77777777" w:rsidR="006E6678" w:rsidRDefault="006E6678">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371</w:t>
      </w:r>
    </w:p>
    <w:p w14:paraId="65B29C5C" w14:textId="77777777" w:rsidR="006E6678" w:rsidRDefault="006E6678">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p>
    <w:p w14:paraId="10255017" w14:textId="77777777" w:rsidR="006E6678" w:rsidRDefault="006E6678">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373</w:t>
      </w:r>
    </w:p>
    <w:p w14:paraId="027E2D98" w14:textId="77777777" w:rsidR="006E6678" w:rsidRDefault="006E6678">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373</w:t>
      </w:r>
    </w:p>
    <w:p w14:paraId="3DA7CC47" w14:textId="77777777" w:rsidR="006E6678" w:rsidRDefault="006E6678">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p>
    <w:p w14:paraId="69549224" w14:textId="77777777" w:rsidR="006E6678" w:rsidRDefault="006E6678">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374</w:t>
      </w:r>
    </w:p>
    <w:p w14:paraId="6C775175" w14:textId="77777777" w:rsidR="006E6678" w:rsidRDefault="006E6678">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374</w:t>
      </w:r>
    </w:p>
    <w:p w14:paraId="387CE24D" w14:textId="77777777" w:rsidR="006E6678" w:rsidRDefault="006E6678">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374</w:t>
      </w:r>
    </w:p>
    <w:p w14:paraId="2A0273EC" w14:textId="77777777" w:rsidR="006E6678" w:rsidRDefault="006E6678">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374</w:t>
      </w:r>
    </w:p>
    <w:p w14:paraId="3B25F74E" w14:textId="77777777" w:rsidR="006E6678" w:rsidRDefault="006E6678">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374</w:t>
      </w:r>
    </w:p>
    <w:p w14:paraId="3A8D4B9F" w14:textId="77777777" w:rsidR="006E6678" w:rsidRDefault="006E6678">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375</w:t>
      </w:r>
    </w:p>
    <w:p w14:paraId="599AD5E5" w14:textId="77777777" w:rsidR="006E6678" w:rsidRDefault="006E6678">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375</w:t>
      </w:r>
    </w:p>
    <w:p w14:paraId="240CA8CE" w14:textId="77777777" w:rsidR="006E6678" w:rsidRDefault="006E6678">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375</w:t>
      </w:r>
    </w:p>
    <w:p w14:paraId="14B4AEEC" w14:textId="77777777" w:rsidR="006E6678" w:rsidRDefault="006E6678">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375</w:t>
      </w:r>
    </w:p>
    <w:p w14:paraId="72A73D2B" w14:textId="77777777" w:rsidR="006E6678" w:rsidRDefault="006E6678">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375</w:t>
      </w:r>
    </w:p>
    <w:p w14:paraId="14E2859F" w14:textId="77777777" w:rsidR="006E6678" w:rsidRDefault="006E6678">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375</w:t>
      </w:r>
    </w:p>
    <w:p w14:paraId="512CE6EC" w14:textId="77777777" w:rsidR="006E6678" w:rsidRDefault="006E6678">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376</w:t>
      </w:r>
    </w:p>
    <w:p w14:paraId="42A3D47C" w14:textId="77777777" w:rsidR="006E6678" w:rsidRDefault="006E6678">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376</w:t>
      </w:r>
    </w:p>
    <w:p w14:paraId="221B7057" w14:textId="77777777" w:rsidR="006E6678" w:rsidRDefault="006E6678">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376</w:t>
      </w:r>
    </w:p>
    <w:p w14:paraId="11B18489" w14:textId="77777777" w:rsidR="006E6678" w:rsidRDefault="006E6678">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376</w:t>
      </w:r>
    </w:p>
    <w:p w14:paraId="623647D2" w14:textId="77777777" w:rsidR="006E6678" w:rsidRDefault="006E6678">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376</w:t>
      </w:r>
    </w:p>
    <w:p w14:paraId="576E2B23" w14:textId="77777777" w:rsidR="006E6678" w:rsidRDefault="006E6678">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p>
    <w:p w14:paraId="3879D47A" w14:textId="77777777" w:rsidR="006E6678" w:rsidRDefault="006E6678">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377</w:t>
      </w:r>
    </w:p>
    <w:p w14:paraId="34D92257" w14:textId="77777777" w:rsidR="006E6678" w:rsidRDefault="006E6678">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377</w:t>
      </w:r>
    </w:p>
    <w:p w14:paraId="09072B2A" w14:textId="77777777" w:rsidR="006E6678" w:rsidRDefault="006E6678">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p>
    <w:p w14:paraId="730FAFA3" w14:textId="77777777" w:rsidR="006E6678" w:rsidRDefault="006E6678">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p>
    <w:p w14:paraId="3BD2080F" w14:textId="77777777" w:rsidR="006E6678" w:rsidRDefault="006E6678">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p>
    <w:p w14:paraId="038C0D6E" w14:textId="77777777" w:rsidR="006E6678" w:rsidRDefault="006E6678">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p>
    <w:p w14:paraId="2EEBF09B" w14:textId="77777777" w:rsidR="006E6678" w:rsidRDefault="006E6678">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p>
    <w:p w14:paraId="2C7A3444" w14:textId="77777777" w:rsidR="006E6678" w:rsidRDefault="006E6678">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p>
    <w:p w14:paraId="6733D2E4" w14:textId="77777777" w:rsidR="006E6678" w:rsidRDefault="006E6678">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383</w:t>
      </w:r>
    </w:p>
    <w:p w14:paraId="4A2E6BE4" w14:textId="77777777" w:rsidR="006E6678" w:rsidRDefault="006E6678">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383</w:t>
      </w:r>
    </w:p>
    <w:p w14:paraId="71EDD55A" w14:textId="77777777" w:rsidR="006E6678" w:rsidRDefault="006E6678">
      <w:pPr>
        <w:pStyle w:val="TOC5"/>
        <w:rPr>
          <w:rFonts w:asciiTheme="minorHAnsi" w:eastAsiaTheme="minorEastAsia" w:hAnsiTheme="minorHAnsi" w:cstheme="minorBidi"/>
          <w:sz w:val="22"/>
          <w:szCs w:val="22"/>
        </w:rPr>
      </w:pPr>
      <w:r w:rsidRPr="006E6678">
        <w:t>8.11.2.</w:t>
      </w:r>
      <w:r w:rsidRPr="006E6678">
        <w:rPr>
          <w:lang w:eastAsia="zh-CN"/>
        </w:rPr>
        <w:t>2</w:t>
      </w:r>
      <w:r w:rsidRPr="006E6678">
        <w:t>.</w:t>
      </w:r>
      <w:r w:rsidRPr="006E6678">
        <w:rPr>
          <w:lang w:eastAsia="zh-CN"/>
        </w:rPr>
        <w:t>2</w:t>
      </w:r>
      <w:r w:rsidRPr="006E6678">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387</w:t>
      </w:r>
    </w:p>
    <w:p w14:paraId="4C1EE17E" w14:textId="77777777" w:rsidR="006E6678" w:rsidRDefault="006E6678">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387</w:t>
      </w:r>
    </w:p>
    <w:p w14:paraId="57BD8C18" w14:textId="77777777" w:rsidR="006E6678" w:rsidRDefault="006E6678">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387</w:t>
      </w:r>
    </w:p>
    <w:p w14:paraId="1DB44F16" w14:textId="77777777" w:rsidR="006E6678" w:rsidRDefault="006E6678">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p>
    <w:p w14:paraId="294AB4B8" w14:textId="77777777" w:rsidR="006E6678" w:rsidRDefault="006E6678">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p>
    <w:p w14:paraId="3203B363" w14:textId="77777777" w:rsidR="006E6678" w:rsidRDefault="006E6678">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389</w:t>
      </w:r>
    </w:p>
    <w:p w14:paraId="5305ADD0" w14:textId="77777777" w:rsidR="006E6678" w:rsidRDefault="006E6678">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p>
    <w:p w14:paraId="1BE9DE08" w14:textId="77777777" w:rsidR="006E6678" w:rsidRDefault="006E6678">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p>
    <w:p w14:paraId="75F787BC" w14:textId="77777777" w:rsidR="006E6678" w:rsidRDefault="006E6678">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p>
    <w:p w14:paraId="341F254B" w14:textId="77777777" w:rsidR="006E6678" w:rsidRDefault="006E6678">
      <w:pPr>
        <w:pStyle w:val="TOC5"/>
        <w:rPr>
          <w:rFonts w:asciiTheme="minorHAnsi" w:eastAsiaTheme="minorEastAsia" w:hAnsiTheme="minorHAnsi" w:cstheme="minorBidi"/>
          <w:sz w:val="22"/>
          <w:szCs w:val="22"/>
        </w:rPr>
      </w:pPr>
      <w:r w:rsidRPr="006E6678">
        <w:t>8.11.3.</w:t>
      </w:r>
      <w:r w:rsidRPr="006E6678">
        <w:rPr>
          <w:lang w:eastAsia="zh-CN"/>
        </w:rPr>
        <w:t>2</w:t>
      </w:r>
      <w:r w:rsidRPr="006E6678">
        <w:t>.1</w:t>
      </w:r>
      <w:r w:rsidRPr="006E6678">
        <w:rPr>
          <w:rFonts w:asciiTheme="minorHAnsi" w:eastAsiaTheme="minorEastAsia" w:hAnsiTheme="minorHAnsi"/>
          <w:sz w:val="22"/>
          <w:szCs w:val="22"/>
        </w:rPr>
        <w:tab/>
      </w:r>
      <w:r>
        <w:t>E-UTRAN FDD – FS3 inter-frequency measurements</w:t>
      </w:r>
      <w:r>
        <w:tab/>
        <w:t>391</w:t>
      </w:r>
    </w:p>
    <w:p w14:paraId="29E67A9A" w14:textId="77777777" w:rsidR="006E6678" w:rsidRDefault="006E6678">
      <w:pPr>
        <w:pStyle w:val="TOC5"/>
        <w:rPr>
          <w:rFonts w:asciiTheme="minorHAnsi" w:eastAsiaTheme="minorEastAsia" w:hAnsiTheme="minorHAnsi" w:cstheme="minorBidi"/>
          <w:sz w:val="22"/>
          <w:szCs w:val="22"/>
        </w:rPr>
      </w:pPr>
      <w:r w:rsidRPr="006E6678">
        <w:t>8.11.3.</w:t>
      </w:r>
      <w:r w:rsidRPr="006E6678">
        <w:rPr>
          <w:lang w:eastAsia="zh-CN"/>
        </w:rPr>
        <w:t>2</w:t>
      </w:r>
      <w:r w:rsidRPr="006E6678">
        <w:t>.</w:t>
      </w:r>
      <w:r w:rsidRPr="006E6678">
        <w:rPr>
          <w:lang w:eastAsia="zh-CN"/>
        </w:rPr>
        <w:t>2</w:t>
      </w:r>
      <w:r w:rsidRPr="006E6678">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395</w:t>
      </w:r>
    </w:p>
    <w:p w14:paraId="09FA1CF2" w14:textId="77777777" w:rsidR="006E6678" w:rsidRDefault="006E6678">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395</w:t>
      </w:r>
    </w:p>
    <w:p w14:paraId="5B352FD4" w14:textId="77777777" w:rsidR="006E6678" w:rsidRDefault="006E6678">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p>
    <w:p w14:paraId="2278AF89" w14:textId="77777777" w:rsidR="006E6678" w:rsidRDefault="006E6678">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395</w:t>
      </w:r>
    </w:p>
    <w:p w14:paraId="0AF2D43E" w14:textId="77777777" w:rsidR="006E6678" w:rsidRDefault="006E6678">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396</w:t>
      </w:r>
    </w:p>
    <w:p w14:paraId="20C50E37" w14:textId="77777777" w:rsidR="006E6678" w:rsidRDefault="006E6678">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396</w:t>
      </w:r>
    </w:p>
    <w:p w14:paraId="42BF1698" w14:textId="77777777" w:rsidR="006E6678" w:rsidRDefault="006E6678">
      <w:pPr>
        <w:pStyle w:val="TOC4"/>
        <w:rPr>
          <w:rFonts w:asciiTheme="minorHAnsi" w:eastAsiaTheme="minorEastAsia" w:hAnsiTheme="minorHAnsi" w:cstheme="minorBidi"/>
          <w:sz w:val="22"/>
          <w:szCs w:val="22"/>
        </w:rPr>
      </w:pPr>
      <w:r>
        <w:lastRenderedPageBreak/>
        <w:t>8.11.5.2</w:t>
      </w:r>
      <w:r>
        <w:rPr>
          <w:rFonts w:asciiTheme="minorHAnsi" w:eastAsiaTheme="minorEastAsia" w:hAnsiTheme="minorHAnsi" w:cstheme="minorBidi"/>
          <w:sz w:val="22"/>
          <w:szCs w:val="22"/>
        </w:rPr>
        <w:tab/>
      </w:r>
      <w:r>
        <w:t>E-UTRAN inter-frequency channel occupancy measurements</w:t>
      </w:r>
      <w:r>
        <w:tab/>
        <w:t>396</w:t>
      </w:r>
    </w:p>
    <w:p w14:paraId="37D28B0E" w14:textId="77777777" w:rsidR="006E6678" w:rsidRDefault="006E6678">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p>
    <w:p w14:paraId="232D56A7" w14:textId="77777777" w:rsidR="006E6678" w:rsidRDefault="006E6678">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396</w:t>
      </w:r>
    </w:p>
    <w:p w14:paraId="1D6211D9" w14:textId="77777777" w:rsidR="006E6678" w:rsidRDefault="006E6678">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p>
    <w:p w14:paraId="565368C1" w14:textId="77777777" w:rsidR="006E6678" w:rsidRDefault="006E6678">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396</w:t>
      </w:r>
    </w:p>
    <w:p w14:paraId="58E6936C" w14:textId="77777777" w:rsidR="006E6678" w:rsidRDefault="006E6678">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396</w:t>
      </w:r>
    </w:p>
    <w:p w14:paraId="20B271E0" w14:textId="77777777" w:rsidR="006E6678" w:rsidRDefault="006E6678">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p>
    <w:p w14:paraId="78C75778" w14:textId="77777777" w:rsidR="006E6678" w:rsidRDefault="006E6678">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397</w:t>
      </w:r>
    </w:p>
    <w:p w14:paraId="1273802C" w14:textId="77777777" w:rsidR="006E6678" w:rsidRDefault="006E6678">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397</w:t>
      </w:r>
    </w:p>
    <w:p w14:paraId="7408C8E9" w14:textId="77777777" w:rsidR="006E6678" w:rsidRDefault="006E6678">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p>
    <w:p w14:paraId="101083F0" w14:textId="77777777" w:rsidR="006E6678" w:rsidRDefault="006E6678">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402</w:t>
      </w:r>
    </w:p>
    <w:p w14:paraId="64A25A3D" w14:textId="77777777" w:rsidR="006E6678" w:rsidRDefault="006E6678">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402</w:t>
      </w:r>
    </w:p>
    <w:p w14:paraId="436CBE03" w14:textId="77777777" w:rsidR="006E6678" w:rsidRDefault="006E6678">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402</w:t>
      </w:r>
    </w:p>
    <w:p w14:paraId="3DC2497D" w14:textId="77777777" w:rsidR="006E6678" w:rsidRDefault="006E6678">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402</w:t>
      </w:r>
    </w:p>
    <w:p w14:paraId="618A166D" w14:textId="77777777" w:rsidR="006E6678" w:rsidRDefault="006E6678">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402</w:t>
      </w:r>
    </w:p>
    <w:p w14:paraId="098B4185" w14:textId="77777777" w:rsidR="006E6678" w:rsidRDefault="006E6678">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402</w:t>
      </w:r>
    </w:p>
    <w:p w14:paraId="3E5D50B3" w14:textId="77777777" w:rsidR="006E6678" w:rsidRDefault="006E6678">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404</w:t>
      </w:r>
    </w:p>
    <w:p w14:paraId="1CEDC483" w14:textId="77777777" w:rsidR="006E6678" w:rsidRDefault="006E6678">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406</w:t>
      </w:r>
    </w:p>
    <w:p w14:paraId="68989520" w14:textId="77777777" w:rsidR="006E6678" w:rsidRDefault="006E6678">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406</w:t>
      </w:r>
    </w:p>
    <w:p w14:paraId="409DEE07" w14:textId="77777777" w:rsidR="006E6678" w:rsidRDefault="006E6678">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406</w:t>
      </w:r>
    </w:p>
    <w:p w14:paraId="05C1509F" w14:textId="77777777" w:rsidR="006E6678" w:rsidRDefault="006E6678">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407</w:t>
      </w:r>
    </w:p>
    <w:p w14:paraId="643EA193" w14:textId="77777777" w:rsidR="006E6678" w:rsidRDefault="006E6678">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407</w:t>
      </w:r>
    </w:p>
    <w:p w14:paraId="51C97EFC" w14:textId="77777777" w:rsidR="006E6678" w:rsidRDefault="006E6678">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411</w:t>
      </w:r>
    </w:p>
    <w:p w14:paraId="3A1969AE" w14:textId="77777777" w:rsidR="006E6678" w:rsidRDefault="006E6678">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413</w:t>
      </w:r>
    </w:p>
    <w:p w14:paraId="7BF813C5" w14:textId="77777777" w:rsidR="006E6678" w:rsidRDefault="006E6678">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416</w:t>
      </w:r>
    </w:p>
    <w:p w14:paraId="771B6B6B" w14:textId="77777777" w:rsidR="006E6678" w:rsidRDefault="006E6678">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416</w:t>
      </w:r>
    </w:p>
    <w:p w14:paraId="71F4D5A3" w14:textId="77777777" w:rsidR="006E6678" w:rsidRDefault="006E6678">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416</w:t>
      </w:r>
    </w:p>
    <w:p w14:paraId="58B4D276" w14:textId="77777777" w:rsidR="006E6678" w:rsidRDefault="006E6678">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419</w:t>
      </w:r>
    </w:p>
    <w:p w14:paraId="2BFAE9A3" w14:textId="77777777" w:rsidR="006E6678" w:rsidRDefault="006E6678">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422</w:t>
      </w:r>
    </w:p>
    <w:p w14:paraId="53E1D3DA" w14:textId="77777777" w:rsidR="006E6678" w:rsidRDefault="006E6678">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422</w:t>
      </w:r>
    </w:p>
    <w:p w14:paraId="19893088" w14:textId="77777777" w:rsidR="006E6678" w:rsidRDefault="006E6678">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422</w:t>
      </w:r>
    </w:p>
    <w:p w14:paraId="3F179F2F" w14:textId="77777777" w:rsidR="006E6678" w:rsidRDefault="006E6678">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424</w:t>
      </w:r>
    </w:p>
    <w:p w14:paraId="08429662" w14:textId="77777777" w:rsidR="006E6678" w:rsidRDefault="006E6678">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427</w:t>
      </w:r>
    </w:p>
    <w:p w14:paraId="7D8FEBF0" w14:textId="77777777" w:rsidR="006E6678" w:rsidRDefault="006E6678">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427</w:t>
      </w:r>
    </w:p>
    <w:p w14:paraId="155B5B30" w14:textId="77777777" w:rsidR="006E6678" w:rsidRDefault="006E6678">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427</w:t>
      </w:r>
    </w:p>
    <w:p w14:paraId="6CC603CC" w14:textId="77777777" w:rsidR="006E6678" w:rsidRDefault="006E6678">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428</w:t>
      </w:r>
    </w:p>
    <w:p w14:paraId="038C8E44" w14:textId="77777777" w:rsidR="006E6678" w:rsidRDefault="006E6678">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428</w:t>
      </w:r>
    </w:p>
    <w:p w14:paraId="423A8292" w14:textId="77777777" w:rsidR="006E6678" w:rsidRDefault="006E6678">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428</w:t>
      </w:r>
    </w:p>
    <w:p w14:paraId="59AFF9E6" w14:textId="77777777" w:rsidR="006E6678" w:rsidRDefault="006E6678">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429</w:t>
      </w:r>
    </w:p>
    <w:p w14:paraId="4F12C4BF" w14:textId="77777777" w:rsidR="006E6678" w:rsidRDefault="006E6678">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429</w:t>
      </w:r>
    </w:p>
    <w:p w14:paraId="1E12A536" w14:textId="77777777" w:rsidR="006E6678" w:rsidRDefault="006E6678">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429</w:t>
      </w:r>
    </w:p>
    <w:p w14:paraId="4C58C994" w14:textId="77777777" w:rsidR="006E6678" w:rsidRDefault="006E6678">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430</w:t>
      </w:r>
    </w:p>
    <w:p w14:paraId="053A1F1E" w14:textId="77777777" w:rsidR="006E6678" w:rsidRDefault="006E6678">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431</w:t>
      </w:r>
    </w:p>
    <w:p w14:paraId="21C8680A" w14:textId="77777777" w:rsidR="006E6678" w:rsidRDefault="006E6678">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432</w:t>
      </w:r>
    </w:p>
    <w:p w14:paraId="204C0C92" w14:textId="77777777" w:rsidR="006E6678" w:rsidRDefault="006E6678">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432</w:t>
      </w:r>
    </w:p>
    <w:p w14:paraId="208AF4B7" w14:textId="77777777" w:rsidR="006E6678" w:rsidRDefault="006E6678">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436</w:t>
      </w:r>
    </w:p>
    <w:p w14:paraId="0DDAC263" w14:textId="77777777" w:rsidR="006E6678" w:rsidRDefault="006E6678">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438</w:t>
      </w:r>
    </w:p>
    <w:p w14:paraId="1C600265" w14:textId="77777777" w:rsidR="006E6678" w:rsidRDefault="006E6678">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441</w:t>
      </w:r>
    </w:p>
    <w:p w14:paraId="2A489989" w14:textId="77777777" w:rsidR="006E6678" w:rsidRDefault="006E6678">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442</w:t>
      </w:r>
    </w:p>
    <w:p w14:paraId="3E36E321" w14:textId="77777777" w:rsidR="006E6678" w:rsidRDefault="006E6678">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442</w:t>
      </w:r>
    </w:p>
    <w:p w14:paraId="5AB431F8" w14:textId="77777777" w:rsidR="006E6678" w:rsidRDefault="006E6678">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442</w:t>
      </w:r>
    </w:p>
    <w:p w14:paraId="4DEDCDC9" w14:textId="77777777" w:rsidR="006E6678" w:rsidRDefault="006E6678">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446</w:t>
      </w:r>
    </w:p>
    <w:p w14:paraId="36FC77EE" w14:textId="77777777" w:rsidR="006E6678" w:rsidRDefault="006E6678">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449</w:t>
      </w:r>
    </w:p>
    <w:p w14:paraId="0E91AC1F" w14:textId="77777777" w:rsidR="006E6678" w:rsidRDefault="006E6678">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454</w:t>
      </w:r>
    </w:p>
    <w:p w14:paraId="0584DFC1" w14:textId="77777777" w:rsidR="006E6678" w:rsidRDefault="006E6678">
      <w:pPr>
        <w:pStyle w:val="TOC5"/>
        <w:rPr>
          <w:rFonts w:asciiTheme="minorHAnsi" w:eastAsiaTheme="minorEastAsia" w:hAnsiTheme="minorHAnsi" w:cstheme="minorBidi"/>
          <w:sz w:val="22"/>
          <w:szCs w:val="22"/>
        </w:rPr>
      </w:pPr>
      <w:r>
        <w:lastRenderedPageBreak/>
        <w:t>8.13.3.1.5</w:t>
      </w:r>
      <w:r>
        <w:rPr>
          <w:rFonts w:asciiTheme="minorHAnsi" w:eastAsiaTheme="minorEastAsia" w:hAnsiTheme="minorHAnsi" w:cstheme="minorBidi"/>
          <w:sz w:val="22"/>
          <w:szCs w:val="22"/>
        </w:rPr>
        <w:tab/>
      </w:r>
      <w:r>
        <w:t>E-UTRAN intra frequency measurements with autonomous gaps for HD-FDD UE category M1 with CE mode B</w:t>
      </w:r>
      <w:r>
        <w:tab/>
        <w:t>455</w:t>
      </w:r>
    </w:p>
    <w:p w14:paraId="5588B552" w14:textId="77777777" w:rsidR="006E6678" w:rsidRDefault="006E6678">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455</w:t>
      </w:r>
    </w:p>
    <w:p w14:paraId="78A0EC31" w14:textId="77777777" w:rsidR="006E6678" w:rsidRDefault="006E6678">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456</w:t>
      </w:r>
    </w:p>
    <w:p w14:paraId="50921919" w14:textId="77777777" w:rsidR="006E6678" w:rsidRDefault="006E6678">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456</w:t>
      </w:r>
    </w:p>
    <w:p w14:paraId="0FD9B352" w14:textId="77777777" w:rsidR="006E6678" w:rsidRDefault="006E6678">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456</w:t>
      </w:r>
    </w:p>
    <w:p w14:paraId="2DC0FF19" w14:textId="77777777" w:rsidR="006E6678" w:rsidRDefault="006E6678">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459</w:t>
      </w:r>
    </w:p>
    <w:p w14:paraId="60071F4C" w14:textId="77777777" w:rsidR="006E6678" w:rsidRDefault="006E6678">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461</w:t>
      </w:r>
    </w:p>
    <w:p w14:paraId="0C488FD0" w14:textId="77777777" w:rsidR="006E6678" w:rsidRDefault="006E6678">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462</w:t>
      </w:r>
    </w:p>
    <w:p w14:paraId="56C1D2F0" w14:textId="77777777" w:rsidR="006E6678" w:rsidRDefault="006E6678">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462</w:t>
      </w:r>
    </w:p>
    <w:p w14:paraId="64C619C0" w14:textId="77777777" w:rsidR="006E6678" w:rsidRDefault="006E6678">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462</w:t>
      </w:r>
    </w:p>
    <w:p w14:paraId="1ED6CF6A" w14:textId="77777777" w:rsidR="006E6678" w:rsidRDefault="006E6678">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462</w:t>
      </w:r>
    </w:p>
    <w:p w14:paraId="31DFE83B" w14:textId="77777777" w:rsidR="006E6678" w:rsidRDefault="006E6678">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463</w:t>
      </w:r>
    </w:p>
    <w:p w14:paraId="75DCE749" w14:textId="77777777" w:rsidR="006E6678" w:rsidRDefault="006E6678">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463</w:t>
      </w:r>
    </w:p>
    <w:p w14:paraId="36A1E324" w14:textId="77777777" w:rsidR="006E6678" w:rsidRDefault="006E6678">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464</w:t>
      </w:r>
    </w:p>
    <w:p w14:paraId="7B93AD39" w14:textId="77777777" w:rsidR="006E6678" w:rsidRDefault="006E6678">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464</w:t>
      </w:r>
    </w:p>
    <w:p w14:paraId="6B69590B" w14:textId="77777777" w:rsidR="006E6678" w:rsidRDefault="006E6678">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464</w:t>
      </w:r>
    </w:p>
    <w:p w14:paraId="4389E638" w14:textId="77777777" w:rsidR="006E6678" w:rsidRDefault="006E6678">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468</w:t>
      </w:r>
    </w:p>
    <w:p w14:paraId="1C51C97D" w14:textId="77777777" w:rsidR="006E6678" w:rsidRDefault="006E6678">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470</w:t>
      </w:r>
    </w:p>
    <w:p w14:paraId="08AB7D68" w14:textId="77777777" w:rsidR="006E6678" w:rsidRDefault="006E6678">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475</w:t>
      </w:r>
    </w:p>
    <w:p w14:paraId="35F6ACB7" w14:textId="77777777" w:rsidR="006E6678" w:rsidRDefault="006E6678">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476</w:t>
      </w:r>
    </w:p>
    <w:p w14:paraId="534CA938" w14:textId="77777777" w:rsidR="006E6678" w:rsidRDefault="006E6678">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476</w:t>
      </w:r>
    </w:p>
    <w:p w14:paraId="3F04A0C9" w14:textId="77777777" w:rsidR="006E6678" w:rsidRDefault="006E6678">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478</w:t>
      </w:r>
    </w:p>
    <w:p w14:paraId="2F9917E3" w14:textId="77777777" w:rsidR="006E6678" w:rsidRDefault="006E6678">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480</w:t>
      </w:r>
    </w:p>
    <w:p w14:paraId="1F362347" w14:textId="77777777" w:rsidR="006E6678" w:rsidRDefault="006E6678">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481</w:t>
      </w:r>
    </w:p>
    <w:p w14:paraId="7AF41D07" w14:textId="77777777" w:rsidR="006E6678" w:rsidRDefault="006E6678">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481</w:t>
      </w:r>
    </w:p>
    <w:p w14:paraId="020A8544" w14:textId="77777777" w:rsidR="006E6678" w:rsidRDefault="006E6678">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481</w:t>
      </w:r>
    </w:p>
    <w:p w14:paraId="68A72E95" w14:textId="77777777" w:rsidR="006E6678" w:rsidRDefault="006E6678">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70B302C3" w14:textId="77777777" w:rsidR="006E6678" w:rsidRDefault="006E6678">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1E7DF49E" w14:textId="77777777" w:rsidR="006E6678" w:rsidRDefault="006E6678">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481</w:t>
      </w:r>
    </w:p>
    <w:p w14:paraId="611E1BF3" w14:textId="77777777" w:rsidR="006E6678" w:rsidRDefault="006E6678">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5B232F37" w14:textId="77777777" w:rsidR="006E6678" w:rsidRDefault="006E6678">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6FD72712" w14:textId="77777777" w:rsidR="006E6678" w:rsidRDefault="006E6678">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482</w:t>
      </w:r>
    </w:p>
    <w:p w14:paraId="2C02D26E" w14:textId="77777777" w:rsidR="006E6678" w:rsidRDefault="006E6678">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482</w:t>
      </w:r>
    </w:p>
    <w:p w14:paraId="034F873A" w14:textId="77777777" w:rsidR="006E6678" w:rsidRDefault="006E6678">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482</w:t>
      </w:r>
    </w:p>
    <w:p w14:paraId="1D037791" w14:textId="77777777" w:rsidR="006E6678" w:rsidRDefault="006E6678">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482</w:t>
      </w:r>
    </w:p>
    <w:p w14:paraId="290EB1B3" w14:textId="77777777" w:rsidR="006E6678" w:rsidRDefault="006E6678">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482</w:t>
      </w:r>
    </w:p>
    <w:p w14:paraId="33C3D71A" w14:textId="77777777" w:rsidR="006E6678" w:rsidRDefault="006E6678">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482</w:t>
      </w:r>
    </w:p>
    <w:p w14:paraId="7B1FC753" w14:textId="77777777" w:rsidR="006E6678" w:rsidRDefault="006E6678">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483</w:t>
      </w:r>
    </w:p>
    <w:p w14:paraId="0D2EB4EA" w14:textId="77777777" w:rsidR="006E6678" w:rsidRDefault="006E6678">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483</w:t>
      </w:r>
    </w:p>
    <w:p w14:paraId="53DF2EED" w14:textId="77777777" w:rsidR="006E6678" w:rsidRDefault="006E6678">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484</w:t>
      </w:r>
    </w:p>
    <w:p w14:paraId="34182399" w14:textId="77777777" w:rsidR="006E6678" w:rsidRDefault="006E6678">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484</w:t>
      </w:r>
    </w:p>
    <w:p w14:paraId="1D1A74D5" w14:textId="77777777" w:rsidR="006E6678" w:rsidRDefault="006E6678">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484</w:t>
      </w:r>
    </w:p>
    <w:p w14:paraId="1B00D776" w14:textId="77777777" w:rsidR="006E6678" w:rsidRDefault="006E6678">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484</w:t>
      </w:r>
    </w:p>
    <w:p w14:paraId="0A5699AB" w14:textId="77777777" w:rsidR="006E6678" w:rsidRDefault="006E6678">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487</w:t>
      </w:r>
    </w:p>
    <w:p w14:paraId="3751F9C2" w14:textId="77777777" w:rsidR="006E6678" w:rsidRDefault="006E6678">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489</w:t>
      </w:r>
    </w:p>
    <w:p w14:paraId="5EE749A3" w14:textId="77777777" w:rsidR="006E6678" w:rsidRDefault="006E6678">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490</w:t>
      </w:r>
    </w:p>
    <w:p w14:paraId="6A00DAF6" w14:textId="77777777" w:rsidR="006E6678" w:rsidRDefault="006E6678">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490</w:t>
      </w:r>
    </w:p>
    <w:p w14:paraId="3DDD0D06" w14:textId="77777777" w:rsidR="006E6678" w:rsidRDefault="006E6678">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492</w:t>
      </w:r>
    </w:p>
    <w:p w14:paraId="64496A1B" w14:textId="77777777" w:rsidR="006E6678" w:rsidRDefault="006E6678">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494</w:t>
      </w:r>
    </w:p>
    <w:p w14:paraId="6F788039" w14:textId="77777777" w:rsidR="006E6678" w:rsidRDefault="006E6678">
      <w:pPr>
        <w:pStyle w:val="TOC3"/>
        <w:rPr>
          <w:rFonts w:asciiTheme="minorHAnsi" w:eastAsiaTheme="minorEastAsia" w:hAnsiTheme="minorHAnsi" w:cstheme="minorBidi"/>
          <w:sz w:val="22"/>
          <w:szCs w:val="22"/>
        </w:rPr>
      </w:pPr>
      <w:r w:rsidRPr="006E6678">
        <w:t>8.16.3</w:t>
      </w:r>
      <w:r w:rsidRPr="006E6678">
        <w:rPr>
          <w:rFonts w:asciiTheme="minorHAnsi" w:eastAsiaTheme="minorEastAsia" w:hAnsiTheme="minorHAnsi" w:cstheme="minorBidi"/>
          <w:sz w:val="22"/>
          <w:szCs w:val="22"/>
        </w:rPr>
        <w:tab/>
      </w:r>
      <w:r w:rsidRPr="00CC1A22">
        <w:rPr>
          <w:lang w:val="en-US"/>
        </w:rPr>
        <w:t>Requirements for UE category M2 with CE mode B</w:t>
      </w:r>
      <w:r>
        <w:tab/>
        <w:t>495</w:t>
      </w:r>
    </w:p>
    <w:p w14:paraId="7CDBF28E" w14:textId="77777777" w:rsidR="006E6678" w:rsidRDefault="006E6678">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495</w:t>
      </w:r>
    </w:p>
    <w:p w14:paraId="1CF52880" w14:textId="77777777" w:rsidR="006E6678" w:rsidRDefault="006E6678">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495</w:t>
      </w:r>
    </w:p>
    <w:p w14:paraId="041F742C" w14:textId="77777777" w:rsidR="006E6678" w:rsidRDefault="006E6678">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497</w:t>
      </w:r>
    </w:p>
    <w:p w14:paraId="45B85BE7" w14:textId="77777777" w:rsidR="006E6678" w:rsidRDefault="006E6678">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500</w:t>
      </w:r>
    </w:p>
    <w:p w14:paraId="4CAA954B" w14:textId="77777777" w:rsidR="006E6678" w:rsidRDefault="006E6678">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500</w:t>
      </w:r>
    </w:p>
    <w:p w14:paraId="472E390F" w14:textId="77777777" w:rsidR="006E6678" w:rsidRDefault="006E6678">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500</w:t>
      </w:r>
    </w:p>
    <w:p w14:paraId="534FD3FB" w14:textId="77777777" w:rsidR="006E6678" w:rsidRDefault="006E6678">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502</w:t>
      </w:r>
    </w:p>
    <w:p w14:paraId="388434BA" w14:textId="77777777" w:rsidR="006E6678" w:rsidRDefault="006E6678">
      <w:pPr>
        <w:pStyle w:val="TOC5"/>
        <w:rPr>
          <w:rFonts w:asciiTheme="minorHAnsi" w:eastAsiaTheme="minorEastAsia" w:hAnsiTheme="minorHAnsi" w:cstheme="minorBidi"/>
          <w:sz w:val="22"/>
          <w:szCs w:val="22"/>
        </w:rPr>
      </w:pPr>
      <w:r>
        <w:lastRenderedPageBreak/>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505</w:t>
      </w:r>
    </w:p>
    <w:p w14:paraId="42E796AA" w14:textId="77777777" w:rsidR="006E6678" w:rsidRDefault="006E6678">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505</w:t>
      </w:r>
    </w:p>
    <w:p w14:paraId="498BE275" w14:textId="77777777" w:rsidR="006E6678" w:rsidRDefault="006E6678">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505</w:t>
      </w:r>
    </w:p>
    <w:p w14:paraId="167B6F29" w14:textId="77777777" w:rsidR="006E6678" w:rsidRDefault="006E6678">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505</w:t>
      </w:r>
    </w:p>
    <w:p w14:paraId="18642468" w14:textId="77777777" w:rsidR="006E6678" w:rsidRDefault="006E6678">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505</w:t>
      </w:r>
    </w:p>
    <w:p w14:paraId="54D55936" w14:textId="77777777" w:rsidR="006E6678" w:rsidRDefault="006E6678">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505</w:t>
      </w:r>
    </w:p>
    <w:p w14:paraId="17CC45A3" w14:textId="77777777" w:rsidR="006E6678" w:rsidRDefault="006E6678">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505</w:t>
      </w:r>
    </w:p>
    <w:p w14:paraId="1298299A" w14:textId="77777777" w:rsidR="006E6678" w:rsidRDefault="006E6678">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506</w:t>
      </w:r>
    </w:p>
    <w:p w14:paraId="7280B2F0" w14:textId="77777777" w:rsidR="006E6678" w:rsidRDefault="006E6678">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507</w:t>
      </w:r>
    </w:p>
    <w:p w14:paraId="4E5D91A8" w14:textId="6909F0BF" w:rsidR="006E6678" w:rsidRDefault="006E6678">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507</w:t>
      </w:r>
    </w:p>
    <w:p w14:paraId="76A9A63B" w14:textId="77777777" w:rsidR="006E6678" w:rsidRDefault="006E6678">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508</w:t>
      </w:r>
    </w:p>
    <w:p w14:paraId="655B1B38" w14:textId="77777777" w:rsidR="006E6678" w:rsidRDefault="006E6678">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508</w:t>
      </w:r>
    </w:p>
    <w:p w14:paraId="733021DC" w14:textId="77777777" w:rsidR="006E6678" w:rsidRDefault="006E6678">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508</w:t>
      </w:r>
    </w:p>
    <w:p w14:paraId="188FF20E" w14:textId="77777777" w:rsidR="006E6678" w:rsidRDefault="006E6678">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508</w:t>
      </w:r>
    </w:p>
    <w:p w14:paraId="6545C3BF" w14:textId="77777777" w:rsidR="006E6678" w:rsidRDefault="006E6678">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509</w:t>
      </w:r>
    </w:p>
    <w:p w14:paraId="40736D39" w14:textId="77777777" w:rsidR="006E6678" w:rsidRDefault="006E6678">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510</w:t>
      </w:r>
    </w:p>
    <w:p w14:paraId="273200B2" w14:textId="77777777" w:rsidR="006E6678" w:rsidRDefault="006E6678">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510</w:t>
      </w:r>
    </w:p>
    <w:p w14:paraId="44517019" w14:textId="77777777" w:rsidR="006E6678" w:rsidRDefault="006E6678">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511</w:t>
      </w:r>
    </w:p>
    <w:p w14:paraId="03465B35" w14:textId="77777777" w:rsidR="006E6678" w:rsidRDefault="006E6678">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512</w:t>
      </w:r>
    </w:p>
    <w:p w14:paraId="3D25B7DA" w14:textId="77777777" w:rsidR="006E6678" w:rsidRDefault="006E6678">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513</w:t>
      </w:r>
    </w:p>
    <w:p w14:paraId="6B0AF77E" w14:textId="77777777" w:rsidR="006E6678" w:rsidRDefault="006E6678">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514</w:t>
      </w:r>
    </w:p>
    <w:p w14:paraId="1EC590B1" w14:textId="77777777" w:rsidR="006E6678" w:rsidRDefault="006E6678">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515</w:t>
      </w:r>
    </w:p>
    <w:p w14:paraId="1C4C89C7" w14:textId="77777777" w:rsidR="006E6678" w:rsidRDefault="006E6678">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515</w:t>
      </w:r>
    </w:p>
    <w:p w14:paraId="3F4E68F7" w14:textId="77777777" w:rsidR="006E6678" w:rsidRDefault="006E6678">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515</w:t>
      </w:r>
    </w:p>
    <w:p w14:paraId="3E1DA51F" w14:textId="77777777" w:rsidR="006E6678" w:rsidRDefault="006E6678">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516</w:t>
      </w:r>
    </w:p>
    <w:p w14:paraId="1254647D" w14:textId="77777777" w:rsidR="006E6678" w:rsidRDefault="006E6678">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516</w:t>
      </w:r>
    </w:p>
    <w:p w14:paraId="4A9FDB2A" w14:textId="77777777" w:rsidR="006E6678" w:rsidRDefault="006E6678">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517</w:t>
      </w:r>
    </w:p>
    <w:p w14:paraId="71A7A63B" w14:textId="77777777" w:rsidR="006E6678" w:rsidRDefault="006E6678">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517</w:t>
      </w:r>
    </w:p>
    <w:p w14:paraId="47A12CAE" w14:textId="77777777" w:rsidR="006E6678" w:rsidRDefault="006E6678">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518</w:t>
      </w:r>
    </w:p>
    <w:p w14:paraId="0D3BE3CF" w14:textId="77777777" w:rsidR="006E6678" w:rsidRDefault="006E6678">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519</w:t>
      </w:r>
    </w:p>
    <w:p w14:paraId="4D9F3272" w14:textId="77777777" w:rsidR="006E6678" w:rsidRDefault="006E6678">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519</w:t>
      </w:r>
    </w:p>
    <w:p w14:paraId="6F5F2CBB" w14:textId="77777777" w:rsidR="006E6678" w:rsidRDefault="006E6678">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519</w:t>
      </w:r>
    </w:p>
    <w:p w14:paraId="314402A9" w14:textId="77777777" w:rsidR="006E6678" w:rsidRDefault="006E6678">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520</w:t>
      </w:r>
    </w:p>
    <w:p w14:paraId="1926E9A2" w14:textId="77777777" w:rsidR="006E6678" w:rsidRDefault="006E6678">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520</w:t>
      </w:r>
    </w:p>
    <w:p w14:paraId="04DDB656" w14:textId="77777777" w:rsidR="006E6678" w:rsidRDefault="006E6678">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520</w:t>
      </w:r>
    </w:p>
    <w:p w14:paraId="48A8A37C" w14:textId="77777777" w:rsidR="006E6678" w:rsidRDefault="006E6678">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521</w:t>
      </w:r>
    </w:p>
    <w:p w14:paraId="0894A644" w14:textId="77777777" w:rsidR="006E6678" w:rsidRDefault="006E6678">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522</w:t>
      </w:r>
    </w:p>
    <w:p w14:paraId="49BB267D" w14:textId="77777777" w:rsidR="006E6678" w:rsidRDefault="006E6678">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523</w:t>
      </w:r>
    </w:p>
    <w:p w14:paraId="2BC0748F" w14:textId="77777777" w:rsidR="006E6678" w:rsidRDefault="006E6678">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524</w:t>
      </w:r>
    </w:p>
    <w:p w14:paraId="1144620D" w14:textId="77777777" w:rsidR="006E6678" w:rsidRDefault="006E6678">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525</w:t>
      </w:r>
    </w:p>
    <w:p w14:paraId="077246DF" w14:textId="77777777" w:rsidR="006E6678" w:rsidRDefault="006E6678">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525</w:t>
      </w:r>
    </w:p>
    <w:p w14:paraId="46158AB0" w14:textId="77777777" w:rsidR="006E6678" w:rsidRDefault="006E6678">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525</w:t>
      </w:r>
    </w:p>
    <w:p w14:paraId="43766C30" w14:textId="77777777" w:rsidR="006E6678" w:rsidRDefault="006E6678">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525</w:t>
      </w:r>
    </w:p>
    <w:p w14:paraId="312136A5" w14:textId="77777777" w:rsidR="006E6678" w:rsidRDefault="006E6678">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526</w:t>
      </w:r>
    </w:p>
    <w:p w14:paraId="623A1D2C" w14:textId="77777777" w:rsidR="006E6678" w:rsidRDefault="006E6678">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527</w:t>
      </w:r>
    </w:p>
    <w:p w14:paraId="6A7E1AE4" w14:textId="77777777" w:rsidR="006E6678" w:rsidRDefault="006E6678">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527</w:t>
      </w:r>
    </w:p>
    <w:p w14:paraId="02DA8AFA" w14:textId="77777777" w:rsidR="006E6678" w:rsidRDefault="006E6678">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528</w:t>
      </w:r>
    </w:p>
    <w:p w14:paraId="15124CC0" w14:textId="77777777" w:rsidR="006E6678" w:rsidRDefault="006E6678">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529</w:t>
      </w:r>
    </w:p>
    <w:p w14:paraId="7A171081" w14:textId="77777777" w:rsidR="006E6678" w:rsidRDefault="006E6678">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529</w:t>
      </w:r>
    </w:p>
    <w:p w14:paraId="61E122E4" w14:textId="77777777" w:rsidR="006E6678" w:rsidRDefault="006E6678">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529</w:t>
      </w:r>
    </w:p>
    <w:p w14:paraId="150472C0" w14:textId="77777777" w:rsidR="006E6678" w:rsidRDefault="006E6678">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530</w:t>
      </w:r>
    </w:p>
    <w:p w14:paraId="66B2F522" w14:textId="77777777" w:rsidR="006E6678" w:rsidRDefault="006E6678">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531</w:t>
      </w:r>
    </w:p>
    <w:p w14:paraId="7A72FAD4" w14:textId="77777777" w:rsidR="006E6678" w:rsidRDefault="006E6678">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531</w:t>
      </w:r>
    </w:p>
    <w:p w14:paraId="280DA348" w14:textId="77777777" w:rsidR="006E6678" w:rsidRDefault="006E6678">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531</w:t>
      </w:r>
    </w:p>
    <w:p w14:paraId="2E3DDC32" w14:textId="77777777" w:rsidR="006E6678" w:rsidRDefault="006E6678">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531</w:t>
      </w:r>
    </w:p>
    <w:p w14:paraId="1635383E" w14:textId="77777777" w:rsidR="006E6678" w:rsidRDefault="006E6678">
      <w:pPr>
        <w:pStyle w:val="TOC4"/>
        <w:rPr>
          <w:rFonts w:asciiTheme="minorHAnsi" w:eastAsiaTheme="minorEastAsia" w:hAnsiTheme="minorHAnsi" w:cstheme="minorBidi"/>
          <w:sz w:val="22"/>
          <w:szCs w:val="22"/>
        </w:rPr>
      </w:pPr>
      <w:r>
        <w:lastRenderedPageBreak/>
        <w:t>9.1.8.3</w:t>
      </w:r>
      <w:r>
        <w:rPr>
          <w:rFonts w:asciiTheme="minorHAnsi" w:eastAsiaTheme="minorEastAsia" w:hAnsiTheme="minorHAnsi" w:cstheme="minorBidi"/>
          <w:sz w:val="22"/>
          <w:szCs w:val="22"/>
        </w:rPr>
        <w:tab/>
      </w:r>
      <w:r>
        <w:t>Void</w:t>
      </w:r>
      <w:r>
        <w:tab/>
        <w:t>532</w:t>
      </w:r>
    </w:p>
    <w:p w14:paraId="12BB6058" w14:textId="77777777" w:rsidR="006E6678" w:rsidRDefault="006E6678">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532</w:t>
      </w:r>
    </w:p>
    <w:p w14:paraId="396BBDD3" w14:textId="77777777" w:rsidR="006E6678" w:rsidRDefault="006E6678">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532</w:t>
      </w:r>
    </w:p>
    <w:p w14:paraId="755E27C8" w14:textId="77777777" w:rsidR="006E6678" w:rsidRDefault="006E6678">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532</w:t>
      </w:r>
    </w:p>
    <w:p w14:paraId="38292595" w14:textId="77777777" w:rsidR="006E6678" w:rsidRDefault="006E6678">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533</w:t>
      </w:r>
    </w:p>
    <w:p w14:paraId="1D939DC6" w14:textId="77777777" w:rsidR="006E6678" w:rsidRDefault="006E6678">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534</w:t>
      </w:r>
    </w:p>
    <w:p w14:paraId="431863D6" w14:textId="77777777" w:rsidR="006E6678" w:rsidRDefault="006E6678">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535</w:t>
      </w:r>
    </w:p>
    <w:p w14:paraId="19BAD758" w14:textId="77777777" w:rsidR="006E6678" w:rsidRDefault="006E6678">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536</w:t>
      </w:r>
    </w:p>
    <w:p w14:paraId="2FE41333" w14:textId="77777777" w:rsidR="006E6678" w:rsidRDefault="006E6678">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536</w:t>
      </w:r>
    </w:p>
    <w:p w14:paraId="5BC16943" w14:textId="77777777" w:rsidR="006E6678" w:rsidRDefault="006E6678">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537</w:t>
      </w:r>
    </w:p>
    <w:p w14:paraId="25F01219" w14:textId="77777777" w:rsidR="006E6678" w:rsidRDefault="006E6678">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539</w:t>
      </w:r>
    </w:p>
    <w:p w14:paraId="05F30BFF" w14:textId="77777777" w:rsidR="006E6678" w:rsidRDefault="006E6678">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539</w:t>
      </w:r>
    </w:p>
    <w:p w14:paraId="581FF0FB" w14:textId="77777777" w:rsidR="006E6678" w:rsidRDefault="006E6678">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540</w:t>
      </w:r>
    </w:p>
    <w:p w14:paraId="5C6CA1A0" w14:textId="77777777" w:rsidR="006E6678" w:rsidRDefault="006E6678">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541</w:t>
      </w:r>
    </w:p>
    <w:p w14:paraId="4E816C2A" w14:textId="77777777" w:rsidR="006E6678" w:rsidRDefault="006E6678">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542</w:t>
      </w:r>
    </w:p>
    <w:p w14:paraId="561F5675" w14:textId="77777777" w:rsidR="006E6678" w:rsidRDefault="006E6678">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543</w:t>
      </w:r>
    </w:p>
    <w:p w14:paraId="0B44A01F" w14:textId="77777777" w:rsidR="006E6678" w:rsidRDefault="006E6678">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543</w:t>
      </w:r>
    </w:p>
    <w:p w14:paraId="62BF8207" w14:textId="77777777" w:rsidR="006E6678" w:rsidRDefault="006E6678">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543</w:t>
      </w:r>
    </w:p>
    <w:p w14:paraId="67EC2C4B" w14:textId="77777777" w:rsidR="006E6678" w:rsidRDefault="006E6678">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543</w:t>
      </w:r>
    </w:p>
    <w:p w14:paraId="6A6C2CB5" w14:textId="77777777" w:rsidR="006E6678" w:rsidRDefault="006E6678">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543</w:t>
      </w:r>
    </w:p>
    <w:p w14:paraId="52FC186F" w14:textId="77777777" w:rsidR="006E6678" w:rsidRDefault="006E6678">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544</w:t>
      </w:r>
    </w:p>
    <w:p w14:paraId="2C423DC1" w14:textId="77777777" w:rsidR="006E6678" w:rsidRDefault="006E6678">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544</w:t>
      </w:r>
    </w:p>
    <w:p w14:paraId="0447F061" w14:textId="77777777" w:rsidR="006E6678" w:rsidRDefault="006E6678">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544</w:t>
      </w:r>
    </w:p>
    <w:p w14:paraId="56DD75DB" w14:textId="77777777" w:rsidR="006E6678" w:rsidRDefault="006E6678">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545</w:t>
      </w:r>
    </w:p>
    <w:p w14:paraId="08FF2A61" w14:textId="77777777" w:rsidR="006E6678" w:rsidRDefault="006E6678">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546</w:t>
      </w:r>
    </w:p>
    <w:p w14:paraId="40097A38" w14:textId="77777777" w:rsidR="006E6678" w:rsidRDefault="006E6678">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546</w:t>
      </w:r>
    </w:p>
    <w:p w14:paraId="46A28BE9" w14:textId="77777777" w:rsidR="006E6678" w:rsidRDefault="006E6678">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546</w:t>
      </w:r>
    </w:p>
    <w:p w14:paraId="64DE541E" w14:textId="77777777" w:rsidR="006E6678" w:rsidRDefault="006E6678">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546</w:t>
      </w:r>
    </w:p>
    <w:p w14:paraId="404DE102" w14:textId="77777777" w:rsidR="006E6678" w:rsidRDefault="006E6678">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546</w:t>
      </w:r>
    </w:p>
    <w:p w14:paraId="06BDE8F7" w14:textId="77777777" w:rsidR="006E6678" w:rsidRDefault="006E6678">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546</w:t>
      </w:r>
    </w:p>
    <w:p w14:paraId="3E9EFA09" w14:textId="77777777" w:rsidR="006E6678" w:rsidRDefault="006E6678">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547</w:t>
      </w:r>
    </w:p>
    <w:p w14:paraId="73EB0ED9" w14:textId="77777777" w:rsidR="006E6678" w:rsidRDefault="006E6678">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548</w:t>
      </w:r>
    </w:p>
    <w:p w14:paraId="1BA58409" w14:textId="77777777" w:rsidR="006E6678" w:rsidRDefault="006E6678">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548</w:t>
      </w:r>
    </w:p>
    <w:p w14:paraId="37C701A5" w14:textId="77777777" w:rsidR="006E6678" w:rsidRDefault="006E6678">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548</w:t>
      </w:r>
    </w:p>
    <w:p w14:paraId="6896EF81" w14:textId="77777777" w:rsidR="006E6678" w:rsidRDefault="006E6678">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549</w:t>
      </w:r>
    </w:p>
    <w:p w14:paraId="016F1C88" w14:textId="77777777" w:rsidR="006E6678" w:rsidRDefault="006E6678">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549</w:t>
      </w:r>
    </w:p>
    <w:p w14:paraId="1EA639C4" w14:textId="77777777" w:rsidR="006E6678" w:rsidRDefault="006E6678">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549</w:t>
      </w:r>
    </w:p>
    <w:p w14:paraId="6A02DC0F" w14:textId="77777777" w:rsidR="006E6678" w:rsidRDefault="006E6678">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550</w:t>
      </w:r>
    </w:p>
    <w:p w14:paraId="0AC11836" w14:textId="77777777" w:rsidR="006E6678" w:rsidRDefault="006E6678">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550</w:t>
      </w:r>
    </w:p>
    <w:p w14:paraId="2CCA88DD" w14:textId="77777777" w:rsidR="006E6678" w:rsidRDefault="006E6678">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550</w:t>
      </w:r>
    </w:p>
    <w:p w14:paraId="70F1576E" w14:textId="77777777" w:rsidR="006E6678" w:rsidRDefault="006E6678">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550</w:t>
      </w:r>
    </w:p>
    <w:p w14:paraId="75B40C4C" w14:textId="77777777" w:rsidR="006E6678" w:rsidRDefault="006E6678">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550</w:t>
      </w:r>
    </w:p>
    <w:p w14:paraId="1748AAD6" w14:textId="77777777" w:rsidR="006E6678" w:rsidRDefault="006E6678">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550</w:t>
      </w:r>
    </w:p>
    <w:p w14:paraId="59CE8485" w14:textId="77777777" w:rsidR="006E6678" w:rsidRDefault="006E6678">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550</w:t>
      </w:r>
    </w:p>
    <w:p w14:paraId="62BEC5AB" w14:textId="77777777" w:rsidR="006E6678" w:rsidRDefault="006E6678">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550</w:t>
      </w:r>
    </w:p>
    <w:p w14:paraId="4BB22BC7" w14:textId="77777777" w:rsidR="006E6678" w:rsidRDefault="006E6678">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550</w:t>
      </w:r>
    </w:p>
    <w:p w14:paraId="0D465866" w14:textId="77777777" w:rsidR="006E6678" w:rsidRDefault="006E6678">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550</w:t>
      </w:r>
    </w:p>
    <w:p w14:paraId="5EB9F222" w14:textId="77777777" w:rsidR="006E6678" w:rsidRDefault="006E6678">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551</w:t>
      </w:r>
    </w:p>
    <w:p w14:paraId="1E8ADB38" w14:textId="77777777" w:rsidR="006E6678" w:rsidRDefault="006E6678">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551</w:t>
      </w:r>
    </w:p>
    <w:p w14:paraId="5008B727" w14:textId="77777777" w:rsidR="006E6678" w:rsidRDefault="006E6678">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551</w:t>
      </w:r>
    </w:p>
    <w:p w14:paraId="79673BC4" w14:textId="77777777" w:rsidR="006E6678" w:rsidRDefault="006E6678">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552</w:t>
      </w:r>
    </w:p>
    <w:p w14:paraId="086CBDED" w14:textId="77777777" w:rsidR="006E6678" w:rsidRDefault="006E6678">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552</w:t>
      </w:r>
    </w:p>
    <w:p w14:paraId="4EBED9FB" w14:textId="77777777" w:rsidR="006E6678" w:rsidRDefault="006E6678">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552</w:t>
      </w:r>
    </w:p>
    <w:p w14:paraId="0ABD4475" w14:textId="77777777" w:rsidR="006E6678" w:rsidRDefault="006E6678">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552</w:t>
      </w:r>
    </w:p>
    <w:p w14:paraId="19F800EB" w14:textId="77777777" w:rsidR="006E6678" w:rsidRDefault="006E6678">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553</w:t>
      </w:r>
    </w:p>
    <w:p w14:paraId="5A47E4A0" w14:textId="77777777" w:rsidR="006E6678" w:rsidRDefault="006E6678">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554</w:t>
      </w:r>
    </w:p>
    <w:p w14:paraId="131AC33E" w14:textId="77777777" w:rsidR="006E6678" w:rsidRDefault="006E6678">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554</w:t>
      </w:r>
    </w:p>
    <w:p w14:paraId="04C0D155" w14:textId="77777777" w:rsidR="006E6678" w:rsidRDefault="006E6678">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554</w:t>
      </w:r>
    </w:p>
    <w:p w14:paraId="742B5902" w14:textId="77777777" w:rsidR="006E6678" w:rsidRDefault="006E6678">
      <w:pPr>
        <w:pStyle w:val="TOC5"/>
        <w:rPr>
          <w:rFonts w:asciiTheme="minorHAnsi" w:eastAsiaTheme="minorEastAsia" w:hAnsiTheme="minorHAnsi" w:cstheme="minorBidi"/>
          <w:sz w:val="22"/>
          <w:szCs w:val="22"/>
        </w:rPr>
      </w:pPr>
      <w:r>
        <w:lastRenderedPageBreak/>
        <w:t>9.1.18.2.1</w:t>
      </w:r>
      <w:r>
        <w:rPr>
          <w:rFonts w:asciiTheme="minorHAnsi" w:eastAsiaTheme="minorEastAsia" w:hAnsiTheme="minorHAnsi" w:cstheme="minorBidi"/>
          <w:sz w:val="22"/>
          <w:szCs w:val="22"/>
        </w:rPr>
        <w:tab/>
      </w:r>
      <w:r>
        <w:rPr>
          <w:lang w:eastAsia="zh-CN"/>
        </w:rPr>
        <w:t>RSRP measurement report mapping</w:t>
      </w:r>
      <w:r>
        <w:tab/>
        <w:t>554</w:t>
      </w:r>
    </w:p>
    <w:p w14:paraId="3E02853B" w14:textId="77777777" w:rsidR="006E6678" w:rsidRDefault="006E6678">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554</w:t>
      </w:r>
    </w:p>
    <w:p w14:paraId="01BE0AAB" w14:textId="77777777" w:rsidR="006E6678" w:rsidRDefault="006E6678">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555</w:t>
      </w:r>
    </w:p>
    <w:p w14:paraId="72ABFA9D" w14:textId="77777777" w:rsidR="006E6678" w:rsidRDefault="006E6678">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555</w:t>
      </w:r>
    </w:p>
    <w:p w14:paraId="4ABA5797" w14:textId="77777777" w:rsidR="006E6678" w:rsidRDefault="006E6678">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556</w:t>
      </w:r>
    </w:p>
    <w:p w14:paraId="69BF24AE" w14:textId="77777777" w:rsidR="006E6678" w:rsidRDefault="006E6678">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556</w:t>
      </w:r>
    </w:p>
    <w:p w14:paraId="64EF0578" w14:textId="77777777" w:rsidR="006E6678" w:rsidRDefault="006E6678">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556</w:t>
      </w:r>
    </w:p>
    <w:p w14:paraId="40B1B9C4" w14:textId="77777777" w:rsidR="006E6678" w:rsidRDefault="006E6678">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556</w:t>
      </w:r>
    </w:p>
    <w:p w14:paraId="7D3060A0" w14:textId="77777777" w:rsidR="006E6678" w:rsidRDefault="006E6678">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557</w:t>
      </w:r>
    </w:p>
    <w:p w14:paraId="43F7E4D1" w14:textId="77777777" w:rsidR="006E6678" w:rsidRDefault="006E6678">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557</w:t>
      </w:r>
    </w:p>
    <w:p w14:paraId="18120829" w14:textId="77777777" w:rsidR="006E6678" w:rsidRDefault="006E6678">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558</w:t>
      </w:r>
    </w:p>
    <w:p w14:paraId="06CFC565" w14:textId="77777777" w:rsidR="006E6678" w:rsidRDefault="006E6678">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558</w:t>
      </w:r>
    </w:p>
    <w:p w14:paraId="6BD46584" w14:textId="77777777" w:rsidR="006E6678" w:rsidRDefault="006E6678">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558</w:t>
      </w:r>
    </w:p>
    <w:p w14:paraId="4E477123" w14:textId="77777777" w:rsidR="006E6678" w:rsidRDefault="006E6678">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558</w:t>
      </w:r>
    </w:p>
    <w:p w14:paraId="25CC330B" w14:textId="77777777" w:rsidR="006E6678" w:rsidRDefault="006E6678">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559</w:t>
      </w:r>
    </w:p>
    <w:p w14:paraId="25CEF2FB" w14:textId="77777777" w:rsidR="006E6678" w:rsidRDefault="006E6678">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559</w:t>
      </w:r>
    </w:p>
    <w:p w14:paraId="0F4C53B0" w14:textId="77777777" w:rsidR="006E6678" w:rsidRDefault="006E6678">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560</w:t>
      </w:r>
    </w:p>
    <w:p w14:paraId="7E334BDE" w14:textId="77777777" w:rsidR="006E6678" w:rsidRDefault="006E6678">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560</w:t>
      </w:r>
    </w:p>
    <w:p w14:paraId="10F2880D" w14:textId="77777777" w:rsidR="006E6678" w:rsidRDefault="006E6678">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560</w:t>
      </w:r>
    </w:p>
    <w:p w14:paraId="435A0CB3" w14:textId="77777777" w:rsidR="006E6678" w:rsidRDefault="006E6678">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561</w:t>
      </w:r>
    </w:p>
    <w:p w14:paraId="70A60EC8" w14:textId="77777777" w:rsidR="006E6678" w:rsidRDefault="006E6678">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561</w:t>
      </w:r>
    </w:p>
    <w:p w14:paraId="2D92141B" w14:textId="77777777" w:rsidR="006E6678" w:rsidRDefault="006E6678">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561</w:t>
      </w:r>
    </w:p>
    <w:p w14:paraId="581A169D" w14:textId="77777777" w:rsidR="006E6678" w:rsidRDefault="006E6678">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561</w:t>
      </w:r>
    </w:p>
    <w:p w14:paraId="7BE277D2" w14:textId="77777777" w:rsidR="006E6678" w:rsidRDefault="006E6678">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562</w:t>
      </w:r>
    </w:p>
    <w:p w14:paraId="3A1BBDFB" w14:textId="77777777" w:rsidR="006E6678" w:rsidRDefault="006E6678">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562</w:t>
      </w:r>
    </w:p>
    <w:p w14:paraId="5554286A" w14:textId="77777777" w:rsidR="006E6678" w:rsidRDefault="006E6678">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562</w:t>
      </w:r>
    </w:p>
    <w:p w14:paraId="189F495F" w14:textId="77777777" w:rsidR="006E6678" w:rsidRDefault="006E6678">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562</w:t>
      </w:r>
    </w:p>
    <w:p w14:paraId="31CE7357" w14:textId="77777777" w:rsidR="006E6678" w:rsidRDefault="006E6678">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562</w:t>
      </w:r>
    </w:p>
    <w:p w14:paraId="582BA26D" w14:textId="77777777" w:rsidR="006E6678" w:rsidRDefault="006E6678">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563</w:t>
      </w:r>
    </w:p>
    <w:p w14:paraId="1D0316ED" w14:textId="77777777" w:rsidR="006E6678" w:rsidRDefault="006E6678">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563</w:t>
      </w:r>
    </w:p>
    <w:p w14:paraId="1A934815" w14:textId="77777777" w:rsidR="006E6678" w:rsidRDefault="006E6678">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563</w:t>
      </w:r>
    </w:p>
    <w:p w14:paraId="1F411A22" w14:textId="77777777" w:rsidR="006E6678" w:rsidRDefault="006E6678">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564</w:t>
      </w:r>
    </w:p>
    <w:p w14:paraId="1F944F4A" w14:textId="77777777" w:rsidR="006E6678" w:rsidRDefault="006E6678">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564</w:t>
      </w:r>
    </w:p>
    <w:p w14:paraId="17B2818F" w14:textId="77777777" w:rsidR="006E6678" w:rsidRDefault="006E6678">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565</w:t>
      </w:r>
    </w:p>
    <w:p w14:paraId="3620FCDA" w14:textId="77777777" w:rsidR="006E6678" w:rsidRDefault="006E6678">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566</w:t>
      </w:r>
    </w:p>
    <w:p w14:paraId="2A910FFD" w14:textId="77777777" w:rsidR="006E6678" w:rsidRDefault="006E6678">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567</w:t>
      </w:r>
    </w:p>
    <w:p w14:paraId="1A1F19C1" w14:textId="77777777" w:rsidR="006E6678" w:rsidRDefault="006E6678">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568</w:t>
      </w:r>
    </w:p>
    <w:p w14:paraId="362BC779" w14:textId="77777777" w:rsidR="006E6678" w:rsidRDefault="006E6678">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568</w:t>
      </w:r>
    </w:p>
    <w:p w14:paraId="489035F0" w14:textId="77777777" w:rsidR="006E6678" w:rsidRDefault="006E6678">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569</w:t>
      </w:r>
    </w:p>
    <w:p w14:paraId="5F720EE1" w14:textId="77777777" w:rsidR="006E6678" w:rsidRDefault="006E6678">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570</w:t>
      </w:r>
    </w:p>
    <w:p w14:paraId="35B1ADA6" w14:textId="77777777" w:rsidR="006E6678" w:rsidRDefault="006E6678">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570</w:t>
      </w:r>
    </w:p>
    <w:p w14:paraId="7C5F7FF5" w14:textId="77777777" w:rsidR="006E6678" w:rsidRDefault="006E6678">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571</w:t>
      </w:r>
    </w:p>
    <w:p w14:paraId="76BCE538" w14:textId="77777777" w:rsidR="006E6678" w:rsidRDefault="006E6678">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572</w:t>
      </w:r>
    </w:p>
    <w:p w14:paraId="47B28211" w14:textId="77777777" w:rsidR="006E6678" w:rsidRDefault="006E6678">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573</w:t>
      </w:r>
    </w:p>
    <w:p w14:paraId="26348F3C" w14:textId="77777777" w:rsidR="006E6678" w:rsidRDefault="006E6678">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574</w:t>
      </w:r>
    </w:p>
    <w:p w14:paraId="4967A818" w14:textId="77777777" w:rsidR="006E6678" w:rsidRDefault="006E6678">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575</w:t>
      </w:r>
    </w:p>
    <w:p w14:paraId="28A87C82" w14:textId="77777777" w:rsidR="006E6678" w:rsidRDefault="006E6678">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576</w:t>
      </w:r>
    </w:p>
    <w:p w14:paraId="62BD4E42" w14:textId="77777777" w:rsidR="006E6678" w:rsidRDefault="006E6678">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577</w:t>
      </w:r>
    </w:p>
    <w:p w14:paraId="13701B50" w14:textId="77777777" w:rsidR="006E6678" w:rsidRDefault="006E6678">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578</w:t>
      </w:r>
    </w:p>
    <w:p w14:paraId="4ED47DAA" w14:textId="77777777" w:rsidR="006E6678" w:rsidRDefault="006E6678">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579</w:t>
      </w:r>
    </w:p>
    <w:p w14:paraId="48E5C60A" w14:textId="77777777" w:rsidR="006E6678" w:rsidRDefault="006E6678">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580</w:t>
      </w:r>
    </w:p>
    <w:p w14:paraId="31EB3AF6" w14:textId="77777777" w:rsidR="006E6678" w:rsidRDefault="006E6678">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581</w:t>
      </w:r>
    </w:p>
    <w:p w14:paraId="2841B43A" w14:textId="77777777" w:rsidR="006E6678" w:rsidRDefault="006E6678">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583</w:t>
      </w:r>
    </w:p>
    <w:p w14:paraId="7BABEC22" w14:textId="77777777" w:rsidR="006E6678" w:rsidRDefault="006E6678">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585</w:t>
      </w:r>
    </w:p>
    <w:p w14:paraId="0D8ED71B" w14:textId="77777777" w:rsidR="006E6678" w:rsidRDefault="006E6678">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585</w:t>
      </w:r>
    </w:p>
    <w:p w14:paraId="3BDED8F0" w14:textId="77777777" w:rsidR="006E6678" w:rsidRDefault="006E6678">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585</w:t>
      </w:r>
    </w:p>
    <w:p w14:paraId="6F353684" w14:textId="77777777" w:rsidR="006E6678" w:rsidRDefault="006E6678">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585</w:t>
      </w:r>
    </w:p>
    <w:p w14:paraId="67796328" w14:textId="77777777" w:rsidR="006E6678" w:rsidRDefault="006E6678">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586</w:t>
      </w:r>
    </w:p>
    <w:p w14:paraId="36DDE374" w14:textId="77777777" w:rsidR="006E6678" w:rsidRDefault="006E6678">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586</w:t>
      </w:r>
    </w:p>
    <w:p w14:paraId="796B9E85" w14:textId="77777777" w:rsidR="006E6678" w:rsidRDefault="006E6678">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586</w:t>
      </w:r>
    </w:p>
    <w:p w14:paraId="30AD5C2A" w14:textId="77777777" w:rsidR="006E6678" w:rsidRDefault="006E6678">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586</w:t>
      </w:r>
    </w:p>
    <w:p w14:paraId="05B576E0" w14:textId="77777777" w:rsidR="006E6678" w:rsidRDefault="006E6678">
      <w:pPr>
        <w:pStyle w:val="TOC4"/>
        <w:rPr>
          <w:rFonts w:asciiTheme="minorHAnsi" w:eastAsiaTheme="minorEastAsia" w:hAnsiTheme="minorHAnsi" w:cstheme="minorBidi"/>
          <w:sz w:val="22"/>
          <w:szCs w:val="22"/>
        </w:rPr>
      </w:pPr>
      <w:r>
        <w:lastRenderedPageBreak/>
        <w:t>9.1.22</w:t>
      </w:r>
      <w:r>
        <w:rPr>
          <w:lang w:eastAsia="zh-CN"/>
        </w:rPr>
        <w:t>.8</w:t>
      </w:r>
      <w:r>
        <w:rPr>
          <w:rFonts w:asciiTheme="minorHAnsi" w:eastAsiaTheme="minorEastAsia" w:hAnsiTheme="minorHAnsi" w:cstheme="minorBidi"/>
          <w:sz w:val="22"/>
          <w:szCs w:val="22"/>
        </w:rPr>
        <w:tab/>
      </w:r>
      <w:r>
        <w:rPr>
          <w:lang w:eastAsia="zh-CN"/>
        </w:rPr>
        <w:t>Void</w:t>
      </w:r>
      <w:r>
        <w:tab/>
        <w:t>587</w:t>
      </w:r>
    </w:p>
    <w:p w14:paraId="1D9E2B05" w14:textId="77777777" w:rsidR="006E6678" w:rsidRDefault="006E6678">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587</w:t>
      </w:r>
    </w:p>
    <w:p w14:paraId="57E528C5" w14:textId="77777777" w:rsidR="006E6678" w:rsidRDefault="006E6678">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587</w:t>
      </w:r>
    </w:p>
    <w:p w14:paraId="0D59F220" w14:textId="77777777" w:rsidR="006E6678" w:rsidRDefault="006E6678">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588</w:t>
      </w:r>
    </w:p>
    <w:p w14:paraId="4EAA5FF5" w14:textId="77777777" w:rsidR="006E6678" w:rsidRDefault="006E6678">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589</w:t>
      </w:r>
    </w:p>
    <w:p w14:paraId="79302BE4" w14:textId="77777777" w:rsidR="006E6678" w:rsidRDefault="006E6678">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590</w:t>
      </w:r>
    </w:p>
    <w:p w14:paraId="4810CDA0" w14:textId="77777777" w:rsidR="006E6678" w:rsidRDefault="006E6678">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591</w:t>
      </w:r>
    </w:p>
    <w:p w14:paraId="47AD6072" w14:textId="77777777" w:rsidR="006E6678" w:rsidRDefault="006E6678">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592</w:t>
      </w:r>
    </w:p>
    <w:p w14:paraId="6159CFC7" w14:textId="77777777" w:rsidR="006E6678" w:rsidRDefault="006E6678">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592</w:t>
      </w:r>
    </w:p>
    <w:p w14:paraId="4D84E161" w14:textId="77777777" w:rsidR="006E6678" w:rsidRDefault="006E6678">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593</w:t>
      </w:r>
    </w:p>
    <w:p w14:paraId="7DC72924" w14:textId="77777777" w:rsidR="006E6678" w:rsidRDefault="006E6678">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593</w:t>
      </w:r>
    </w:p>
    <w:p w14:paraId="5C82414A" w14:textId="77777777" w:rsidR="006E6678" w:rsidRDefault="006E6678">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593</w:t>
      </w:r>
    </w:p>
    <w:p w14:paraId="0C0F8D6D" w14:textId="77777777" w:rsidR="006E6678" w:rsidRDefault="006E6678">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593</w:t>
      </w:r>
    </w:p>
    <w:p w14:paraId="4BB14465" w14:textId="77777777" w:rsidR="006E6678" w:rsidRDefault="006E6678">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594</w:t>
      </w:r>
    </w:p>
    <w:p w14:paraId="6A99C090" w14:textId="77777777" w:rsidR="006E6678" w:rsidRDefault="006E6678">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594</w:t>
      </w:r>
    </w:p>
    <w:p w14:paraId="277D4767" w14:textId="77777777" w:rsidR="006E6678" w:rsidRDefault="006E6678">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594</w:t>
      </w:r>
    </w:p>
    <w:p w14:paraId="0C291443" w14:textId="77777777" w:rsidR="006E6678" w:rsidRDefault="006E6678">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594</w:t>
      </w:r>
    </w:p>
    <w:p w14:paraId="1EFAF9A7" w14:textId="77777777" w:rsidR="006E6678" w:rsidRDefault="006E6678">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594</w:t>
      </w:r>
    </w:p>
    <w:p w14:paraId="1D482EB2" w14:textId="77777777" w:rsidR="006E6678" w:rsidRDefault="006E6678">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594</w:t>
      </w:r>
    </w:p>
    <w:p w14:paraId="753430E3" w14:textId="77777777" w:rsidR="006E6678" w:rsidRDefault="006E6678">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595</w:t>
      </w:r>
    </w:p>
    <w:p w14:paraId="6E446694" w14:textId="77777777" w:rsidR="006E6678" w:rsidRDefault="006E6678">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596</w:t>
      </w:r>
    </w:p>
    <w:p w14:paraId="51202E2E" w14:textId="77777777" w:rsidR="006E6678" w:rsidRDefault="006E6678">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597</w:t>
      </w:r>
    </w:p>
    <w:p w14:paraId="5A9882A3" w14:textId="77777777" w:rsidR="006E6678" w:rsidRDefault="006E6678">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599</w:t>
      </w:r>
    </w:p>
    <w:p w14:paraId="27D87E95" w14:textId="77777777" w:rsidR="006E6678" w:rsidRDefault="006E6678">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600</w:t>
      </w:r>
    </w:p>
    <w:p w14:paraId="377CEC07" w14:textId="77777777" w:rsidR="006E6678" w:rsidRDefault="006E6678">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601</w:t>
      </w:r>
    </w:p>
    <w:p w14:paraId="4E779079" w14:textId="77777777" w:rsidR="006E6678" w:rsidRDefault="006E6678">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601</w:t>
      </w:r>
    </w:p>
    <w:p w14:paraId="5BEE5A2E" w14:textId="77777777" w:rsidR="006E6678" w:rsidRDefault="006E6678">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602</w:t>
      </w:r>
    </w:p>
    <w:p w14:paraId="620689F3" w14:textId="77777777" w:rsidR="006E6678" w:rsidRDefault="006E6678">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603</w:t>
      </w:r>
    </w:p>
    <w:p w14:paraId="2FE7170E" w14:textId="77777777" w:rsidR="006E6678" w:rsidRDefault="006E6678">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604</w:t>
      </w:r>
    </w:p>
    <w:p w14:paraId="4F6C3D84" w14:textId="77777777" w:rsidR="006E6678" w:rsidRDefault="006E6678">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604</w:t>
      </w:r>
    </w:p>
    <w:p w14:paraId="0680CB18" w14:textId="77777777" w:rsidR="006E6678" w:rsidRDefault="006E6678">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604</w:t>
      </w:r>
    </w:p>
    <w:p w14:paraId="15FC1EE7" w14:textId="77777777" w:rsidR="006E6678" w:rsidRDefault="006E6678">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605</w:t>
      </w:r>
    </w:p>
    <w:p w14:paraId="043A4CD4" w14:textId="77777777" w:rsidR="006E6678" w:rsidRDefault="006E6678">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605</w:t>
      </w:r>
    </w:p>
    <w:p w14:paraId="4BA20A60" w14:textId="77777777" w:rsidR="006E6678" w:rsidRDefault="006E6678">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606</w:t>
      </w:r>
    </w:p>
    <w:p w14:paraId="2274E8E8" w14:textId="77777777" w:rsidR="006E6678" w:rsidRDefault="006E6678">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607</w:t>
      </w:r>
    </w:p>
    <w:p w14:paraId="7A17D290" w14:textId="77777777" w:rsidR="006E6678" w:rsidRDefault="006E6678">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CC1A22">
        <w:rPr>
          <w:rFonts w:eastAsia="DengXian"/>
          <w:lang w:eastAsia="zh-CN"/>
        </w:rPr>
        <w:t xml:space="preserve">non-BL CE </w:t>
      </w:r>
      <w:r>
        <w:rPr>
          <w:lang w:eastAsia="zh-CN"/>
        </w:rPr>
        <w:t>UE in CE mode B</w:t>
      </w:r>
      <w:r>
        <w:tab/>
        <w:t>608</w:t>
      </w:r>
    </w:p>
    <w:p w14:paraId="7EF5C6AF" w14:textId="77777777" w:rsidR="006E6678" w:rsidRDefault="006E6678">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609</w:t>
      </w:r>
    </w:p>
    <w:p w14:paraId="35D428D4" w14:textId="77777777" w:rsidR="006E6678" w:rsidRDefault="006E6678">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609</w:t>
      </w:r>
    </w:p>
    <w:p w14:paraId="272F0D3B" w14:textId="77777777" w:rsidR="006E6678" w:rsidRDefault="006E6678">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609</w:t>
      </w:r>
    </w:p>
    <w:p w14:paraId="531B5D76" w14:textId="77777777" w:rsidR="006E6678" w:rsidRDefault="006E6678">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610</w:t>
      </w:r>
    </w:p>
    <w:p w14:paraId="5BDD4737" w14:textId="77777777" w:rsidR="006E6678" w:rsidRDefault="006E6678">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611</w:t>
      </w:r>
    </w:p>
    <w:p w14:paraId="5301F088" w14:textId="77777777" w:rsidR="006E6678" w:rsidRDefault="006E6678">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612</w:t>
      </w:r>
    </w:p>
    <w:p w14:paraId="0C756C4C" w14:textId="77777777" w:rsidR="006E6678" w:rsidRDefault="006E6678">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612</w:t>
      </w:r>
    </w:p>
    <w:p w14:paraId="0FC85FC0" w14:textId="77777777" w:rsidR="006E6678" w:rsidRDefault="006E6678">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612</w:t>
      </w:r>
    </w:p>
    <w:p w14:paraId="150E0ED0" w14:textId="77777777" w:rsidR="006E6678" w:rsidRDefault="006E6678">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613</w:t>
      </w:r>
    </w:p>
    <w:p w14:paraId="575AEEAB" w14:textId="77777777" w:rsidR="006E6678" w:rsidRPr="00FF5056" w:rsidRDefault="006E6678">
      <w:pPr>
        <w:pStyle w:val="TOC3"/>
        <w:rPr>
          <w:rFonts w:asciiTheme="minorHAnsi" w:eastAsiaTheme="minorEastAsia" w:hAnsiTheme="minorHAnsi" w:cstheme="minorBidi"/>
          <w:sz w:val="22"/>
          <w:szCs w:val="22"/>
          <w:lang w:val="sv-FI"/>
        </w:rPr>
      </w:pPr>
      <w:r w:rsidRPr="00FF5056">
        <w:rPr>
          <w:lang w:val="sv-FI"/>
        </w:rPr>
        <w:t>9.3.1</w:t>
      </w:r>
      <w:r w:rsidRPr="00FF5056">
        <w:rPr>
          <w:rFonts w:asciiTheme="minorHAnsi" w:eastAsiaTheme="minorEastAsia" w:hAnsiTheme="minorHAnsi" w:cstheme="minorBidi"/>
          <w:sz w:val="22"/>
          <w:szCs w:val="22"/>
          <w:lang w:val="sv-FI"/>
        </w:rPr>
        <w:tab/>
      </w:r>
      <w:r w:rsidRPr="00FF5056">
        <w:rPr>
          <w:lang w:val="sv-FI"/>
        </w:rPr>
        <w:t>UTRAN TDD P-CCPCH RSCP</w:t>
      </w:r>
      <w:r w:rsidRPr="00FF5056">
        <w:rPr>
          <w:lang w:val="sv-FI"/>
        </w:rPr>
        <w:tab/>
        <w:t>613</w:t>
      </w:r>
    </w:p>
    <w:p w14:paraId="5682FD4C" w14:textId="77777777" w:rsidR="006E6678" w:rsidRDefault="006E6678">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613</w:t>
      </w:r>
    </w:p>
    <w:p w14:paraId="7A3C2B04" w14:textId="77777777" w:rsidR="006E6678" w:rsidRDefault="006E6678">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613</w:t>
      </w:r>
    </w:p>
    <w:p w14:paraId="714B338F" w14:textId="77777777" w:rsidR="006E6678" w:rsidRDefault="006E6678">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613</w:t>
      </w:r>
    </w:p>
    <w:p w14:paraId="6D05DF92" w14:textId="77777777" w:rsidR="006E6678" w:rsidRDefault="006E6678">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613</w:t>
      </w:r>
    </w:p>
    <w:p w14:paraId="155ED02A" w14:textId="77777777" w:rsidR="006E6678" w:rsidRDefault="006E6678">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614</w:t>
      </w:r>
    </w:p>
    <w:p w14:paraId="716492ED" w14:textId="77777777" w:rsidR="006E6678" w:rsidRDefault="006E6678">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614</w:t>
      </w:r>
    </w:p>
    <w:p w14:paraId="3A658CBA" w14:textId="77777777" w:rsidR="006E6678" w:rsidRDefault="006E6678">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CC1A22">
        <w:rPr>
          <w:rFonts w:cs="v4.2.0"/>
          <w:vertAlign w:val="subscript"/>
          <w:lang w:eastAsia="zh-CN"/>
        </w:rPr>
        <w:t>CMAX,c</w:t>
      </w:r>
      <w:r>
        <w:tab/>
        <w:t>614</w:t>
      </w:r>
    </w:p>
    <w:p w14:paraId="64D49482" w14:textId="77777777" w:rsidR="006E6678" w:rsidRDefault="006E6678">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614</w:t>
      </w:r>
    </w:p>
    <w:p w14:paraId="4A52305E" w14:textId="77777777" w:rsidR="006E6678" w:rsidRDefault="006E6678">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614</w:t>
      </w:r>
    </w:p>
    <w:p w14:paraId="4E166AA0" w14:textId="77777777" w:rsidR="006E6678" w:rsidRDefault="006E6678">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614</w:t>
      </w:r>
    </w:p>
    <w:p w14:paraId="4D056C38" w14:textId="77777777" w:rsidR="006E6678" w:rsidRDefault="006E6678">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614</w:t>
      </w:r>
    </w:p>
    <w:p w14:paraId="64156FFE" w14:textId="77777777" w:rsidR="006E6678" w:rsidRDefault="006E6678">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615</w:t>
      </w:r>
    </w:p>
    <w:p w14:paraId="25764056" w14:textId="77777777" w:rsidR="006E6678" w:rsidRDefault="006E6678">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615</w:t>
      </w:r>
    </w:p>
    <w:p w14:paraId="448EEDA5" w14:textId="77777777" w:rsidR="006E6678" w:rsidRDefault="006E6678">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615</w:t>
      </w:r>
    </w:p>
    <w:p w14:paraId="3A3FBAF1" w14:textId="77777777" w:rsidR="006E6678" w:rsidRDefault="006E6678">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615</w:t>
      </w:r>
    </w:p>
    <w:p w14:paraId="39F38DE3" w14:textId="77777777" w:rsidR="006E6678" w:rsidRDefault="006E6678">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615</w:t>
      </w:r>
    </w:p>
    <w:p w14:paraId="4F970B3D" w14:textId="77777777" w:rsidR="006E6678" w:rsidRDefault="006E6678">
      <w:pPr>
        <w:pStyle w:val="TOC4"/>
        <w:rPr>
          <w:rFonts w:asciiTheme="minorHAnsi" w:eastAsiaTheme="minorEastAsia" w:hAnsiTheme="minorHAnsi" w:cstheme="minorBidi"/>
          <w:sz w:val="22"/>
          <w:szCs w:val="22"/>
        </w:rPr>
      </w:pPr>
      <w:r>
        <w:lastRenderedPageBreak/>
        <w:t>9.8.2.1</w:t>
      </w:r>
      <w:r>
        <w:rPr>
          <w:rFonts w:asciiTheme="minorHAnsi" w:eastAsiaTheme="minorEastAsia" w:hAnsiTheme="minorHAnsi" w:cstheme="minorBidi"/>
          <w:sz w:val="22"/>
          <w:szCs w:val="22"/>
        </w:rPr>
        <w:tab/>
      </w:r>
      <w:r>
        <w:t>Absolute MBSFN RSRP measurement accuracy requirements</w:t>
      </w:r>
      <w:r>
        <w:tab/>
        <w:t>615</w:t>
      </w:r>
    </w:p>
    <w:p w14:paraId="709711D4" w14:textId="77777777" w:rsidR="006E6678" w:rsidRDefault="006E6678">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616</w:t>
      </w:r>
    </w:p>
    <w:p w14:paraId="6E93D6B7" w14:textId="77777777" w:rsidR="006E6678" w:rsidRDefault="006E6678">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616</w:t>
      </w:r>
    </w:p>
    <w:p w14:paraId="38A12F7B" w14:textId="77777777" w:rsidR="006E6678" w:rsidRDefault="006E6678">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617</w:t>
      </w:r>
    </w:p>
    <w:p w14:paraId="1AA7450C" w14:textId="77777777" w:rsidR="006E6678" w:rsidRDefault="006E6678">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617</w:t>
      </w:r>
    </w:p>
    <w:p w14:paraId="1E109C27" w14:textId="77777777" w:rsidR="006E6678" w:rsidRDefault="006E6678">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617</w:t>
      </w:r>
    </w:p>
    <w:p w14:paraId="7E433FE2" w14:textId="77777777" w:rsidR="006E6678" w:rsidRDefault="006E6678">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617</w:t>
      </w:r>
    </w:p>
    <w:p w14:paraId="74F6B862" w14:textId="77777777" w:rsidR="006E6678" w:rsidRDefault="006E6678">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618</w:t>
      </w:r>
    </w:p>
    <w:p w14:paraId="380C8E66" w14:textId="77777777" w:rsidR="006E6678" w:rsidRDefault="006E6678">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618</w:t>
      </w:r>
    </w:p>
    <w:p w14:paraId="54BFB033" w14:textId="77777777" w:rsidR="006E6678" w:rsidRDefault="006E6678">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618</w:t>
      </w:r>
    </w:p>
    <w:p w14:paraId="58D789DD" w14:textId="77777777" w:rsidR="006E6678" w:rsidRDefault="006E6678">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618</w:t>
      </w:r>
    </w:p>
    <w:p w14:paraId="5FD0CE5B" w14:textId="77777777" w:rsidR="006E6678" w:rsidRDefault="006E6678">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619</w:t>
      </w:r>
    </w:p>
    <w:p w14:paraId="6889688D" w14:textId="77777777" w:rsidR="006E6678" w:rsidRDefault="006E6678">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620</w:t>
      </w:r>
    </w:p>
    <w:p w14:paraId="7A7CCDD9" w14:textId="77777777" w:rsidR="006E6678" w:rsidRDefault="006E6678">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620</w:t>
      </w:r>
    </w:p>
    <w:p w14:paraId="20F1FBDD" w14:textId="77777777" w:rsidR="006E6678" w:rsidRDefault="006E6678">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620</w:t>
      </w:r>
    </w:p>
    <w:p w14:paraId="7E5814D7" w14:textId="77777777" w:rsidR="006E6678" w:rsidRDefault="006E6678">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620</w:t>
      </w:r>
    </w:p>
    <w:p w14:paraId="142467DB" w14:textId="77777777" w:rsidR="006E6678" w:rsidRDefault="006E6678">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621</w:t>
      </w:r>
    </w:p>
    <w:p w14:paraId="53B0F7D3" w14:textId="77777777" w:rsidR="006E6678" w:rsidRDefault="006E6678">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622</w:t>
      </w:r>
    </w:p>
    <w:p w14:paraId="47204D7E" w14:textId="77777777" w:rsidR="006E6678" w:rsidRDefault="006E6678">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622</w:t>
      </w:r>
    </w:p>
    <w:p w14:paraId="3D49AD92" w14:textId="77777777" w:rsidR="006E6678" w:rsidRDefault="006E6678">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622</w:t>
      </w:r>
    </w:p>
    <w:p w14:paraId="4E9488DD" w14:textId="77777777" w:rsidR="006E6678" w:rsidRDefault="006E6678">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623</w:t>
      </w:r>
    </w:p>
    <w:p w14:paraId="3353636C" w14:textId="77777777" w:rsidR="006E6678" w:rsidRDefault="006E6678">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623</w:t>
      </w:r>
    </w:p>
    <w:p w14:paraId="2119F79C" w14:textId="77777777" w:rsidR="006E6678" w:rsidRDefault="006E6678">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623</w:t>
      </w:r>
    </w:p>
    <w:p w14:paraId="7C3CD92F" w14:textId="77777777" w:rsidR="006E6678" w:rsidRDefault="006E6678">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623</w:t>
      </w:r>
    </w:p>
    <w:p w14:paraId="4564E526" w14:textId="77777777" w:rsidR="006E6678" w:rsidRDefault="006E6678">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624</w:t>
      </w:r>
    </w:p>
    <w:p w14:paraId="4AB7AD0F" w14:textId="77777777" w:rsidR="006E6678" w:rsidRDefault="006E6678">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624</w:t>
      </w:r>
    </w:p>
    <w:p w14:paraId="0376F284" w14:textId="77777777" w:rsidR="006E6678" w:rsidRDefault="006E6678">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624</w:t>
      </w:r>
    </w:p>
    <w:p w14:paraId="0542722C" w14:textId="77777777" w:rsidR="006E6678" w:rsidRDefault="006E6678">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625</w:t>
      </w:r>
    </w:p>
    <w:p w14:paraId="6122A8A5" w14:textId="77777777" w:rsidR="006E6678" w:rsidRDefault="006E6678">
      <w:pPr>
        <w:pStyle w:val="TOC4"/>
        <w:rPr>
          <w:rFonts w:asciiTheme="minorHAnsi" w:eastAsiaTheme="minorEastAsia" w:hAnsiTheme="minorHAnsi" w:cstheme="minorBidi"/>
          <w:sz w:val="22"/>
          <w:szCs w:val="22"/>
        </w:rPr>
      </w:pPr>
      <w:r w:rsidRPr="006E6678">
        <w:t>9.10.4.1</w:t>
      </w:r>
      <w:r w:rsidRPr="006E6678">
        <w:rPr>
          <w:rFonts w:asciiTheme="minorHAnsi" w:eastAsiaTheme="minorEastAsia" w:hAnsiTheme="minorHAnsi" w:cstheme="minorBidi"/>
          <w:sz w:val="22"/>
          <w:szCs w:val="22"/>
        </w:rPr>
        <w:tab/>
      </w:r>
      <w:r w:rsidRPr="00CC1A22">
        <w:rPr>
          <w:lang w:val="en-US" w:eastAsia="zh-CN"/>
        </w:rPr>
        <w:t>Intra-frequency absolute S-RSSI measurement accuracy requirements</w:t>
      </w:r>
      <w:r>
        <w:tab/>
        <w:t>625</w:t>
      </w:r>
    </w:p>
    <w:p w14:paraId="09ACB7A8" w14:textId="77777777" w:rsidR="006E6678" w:rsidRDefault="006E6678">
      <w:pPr>
        <w:pStyle w:val="TOC4"/>
        <w:rPr>
          <w:rFonts w:asciiTheme="minorHAnsi" w:eastAsiaTheme="minorEastAsia" w:hAnsiTheme="minorHAnsi" w:cstheme="minorBidi"/>
          <w:sz w:val="22"/>
          <w:szCs w:val="22"/>
        </w:rPr>
      </w:pPr>
      <w:r w:rsidRPr="006E6678">
        <w:t>9.10.4.2 Intra-frequency relative S-RSSI measurement accuracy requirements</w:t>
      </w:r>
      <w:r w:rsidRPr="006E6678">
        <w:tab/>
      </w:r>
      <w:r>
        <w:t>625</w:t>
      </w:r>
    </w:p>
    <w:p w14:paraId="420E6938" w14:textId="098F6D06" w:rsidR="006E6678" w:rsidRDefault="006E6678">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626</w:t>
      </w:r>
    </w:p>
    <w:p w14:paraId="3DE7643B" w14:textId="77777777" w:rsidR="006E6678" w:rsidRDefault="006E6678">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626</w:t>
      </w:r>
    </w:p>
    <w:p w14:paraId="70FD11EF" w14:textId="77777777" w:rsidR="006E6678" w:rsidRDefault="006E6678">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626</w:t>
      </w:r>
    </w:p>
    <w:p w14:paraId="37A5EA3F" w14:textId="77777777" w:rsidR="006E6678" w:rsidRDefault="006E6678">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626</w:t>
      </w:r>
    </w:p>
    <w:p w14:paraId="7318466E" w14:textId="77777777" w:rsidR="006E6678" w:rsidRDefault="006E6678">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626</w:t>
      </w:r>
    </w:p>
    <w:p w14:paraId="0552D81C" w14:textId="77777777" w:rsidR="006E6678" w:rsidRDefault="006E6678">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627</w:t>
      </w:r>
    </w:p>
    <w:p w14:paraId="56395E3F" w14:textId="77777777" w:rsidR="006E6678" w:rsidRDefault="006E6678">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627</w:t>
      </w:r>
    </w:p>
    <w:p w14:paraId="71E179F0" w14:textId="77777777" w:rsidR="006E6678" w:rsidRDefault="006E6678">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CC1A22">
        <w:rPr>
          <w:vertAlign w:val="subscript"/>
        </w:rPr>
        <w:t>ADV</w:t>
      </w:r>
      <w:r>
        <w:t>)</w:t>
      </w:r>
      <w:r>
        <w:tab/>
        <w:t>627</w:t>
      </w:r>
    </w:p>
    <w:p w14:paraId="720FF155" w14:textId="77777777" w:rsidR="006E6678" w:rsidRDefault="006E6678">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627</w:t>
      </w:r>
    </w:p>
    <w:p w14:paraId="68AA418A" w14:textId="024DED8D" w:rsidR="006E6678" w:rsidRDefault="006E6678">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628</w:t>
      </w:r>
    </w:p>
    <w:p w14:paraId="66A1281E" w14:textId="77777777" w:rsidR="006E6678" w:rsidRDefault="006E6678">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628</w:t>
      </w:r>
    </w:p>
    <w:p w14:paraId="4F8CF0B2" w14:textId="77777777" w:rsidR="006E6678" w:rsidRDefault="006E6678">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628</w:t>
      </w:r>
    </w:p>
    <w:p w14:paraId="6CFAC8C8" w14:textId="77777777" w:rsidR="006E6678" w:rsidRDefault="006E6678">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628</w:t>
      </w:r>
    </w:p>
    <w:p w14:paraId="6BF5A4FA" w14:textId="77777777" w:rsidR="006E6678" w:rsidRDefault="006E6678">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628</w:t>
      </w:r>
    </w:p>
    <w:p w14:paraId="49C702A1" w14:textId="77777777" w:rsidR="006E6678" w:rsidRDefault="006E6678">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628</w:t>
      </w:r>
    </w:p>
    <w:p w14:paraId="72BCC568" w14:textId="77777777" w:rsidR="006E6678" w:rsidRDefault="006E6678">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628</w:t>
      </w:r>
    </w:p>
    <w:p w14:paraId="4EEE2EB3" w14:textId="77777777" w:rsidR="006E6678" w:rsidRDefault="006E6678">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628</w:t>
      </w:r>
    </w:p>
    <w:p w14:paraId="2282760D" w14:textId="77777777" w:rsidR="006E6678" w:rsidRDefault="006E6678">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629</w:t>
      </w:r>
    </w:p>
    <w:p w14:paraId="01F78F38" w14:textId="77777777" w:rsidR="006E6678" w:rsidRDefault="006E6678">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629</w:t>
      </w:r>
    </w:p>
    <w:p w14:paraId="113DF731" w14:textId="77777777" w:rsidR="006E6678" w:rsidRDefault="006E6678">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629</w:t>
      </w:r>
    </w:p>
    <w:p w14:paraId="1140CDDA" w14:textId="77777777" w:rsidR="006E6678" w:rsidRDefault="006E6678">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629</w:t>
      </w:r>
    </w:p>
    <w:p w14:paraId="7E25CD67" w14:textId="77777777" w:rsidR="006E6678" w:rsidRDefault="006E6678">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629</w:t>
      </w:r>
    </w:p>
    <w:p w14:paraId="0B45E4E1" w14:textId="77777777" w:rsidR="006E6678" w:rsidRDefault="006E6678">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630</w:t>
      </w:r>
    </w:p>
    <w:p w14:paraId="136A33FA" w14:textId="77777777" w:rsidR="006E6678" w:rsidRDefault="006E6678">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630</w:t>
      </w:r>
    </w:p>
    <w:p w14:paraId="6C58C60C" w14:textId="77777777" w:rsidR="006E6678" w:rsidRDefault="006E6678">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630</w:t>
      </w:r>
    </w:p>
    <w:p w14:paraId="24B2BE76" w14:textId="77777777" w:rsidR="006E6678" w:rsidRDefault="006E6678">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630</w:t>
      </w:r>
    </w:p>
    <w:p w14:paraId="78417155" w14:textId="77777777" w:rsidR="006E6678" w:rsidRDefault="006E6678">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630</w:t>
      </w:r>
    </w:p>
    <w:p w14:paraId="01A5BA20" w14:textId="77777777" w:rsidR="006E6678" w:rsidRDefault="006E6678">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630</w:t>
      </w:r>
    </w:p>
    <w:p w14:paraId="4DE214FF" w14:textId="77777777" w:rsidR="006E6678" w:rsidRDefault="006E6678">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630</w:t>
      </w:r>
    </w:p>
    <w:p w14:paraId="754C5D64" w14:textId="77777777" w:rsidR="006E6678" w:rsidRDefault="006E6678">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630</w:t>
      </w:r>
    </w:p>
    <w:p w14:paraId="0DA7BA12" w14:textId="77777777" w:rsidR="006E6678" w:rsidRDefault="006E6678">
      <w:pPr>
        <w:pStyle w:val="TOC3"/>
        <w:rPr>
          <w:rFonts w:asciiTheme="minorHAnsi" w:eastAsiaTheme="minorEastAsia" w:hAnsiTheme="minorHAnsi" w:cstheme="minorBidi"/>
          <w:sz w:val="22"/>
          <w:szCs w:val="22"/>
        </w:rPr>
      </w:pPr>
      <w:r>
        <w:lastRenderedPageBreak/>
        <w:t>11.7.2</w:t>
      </w:r>
      <w:r>
        <w:rPr>
          <w:rFonts w:asciiTheme="minorHAnsi" w:eastAsiaTheme="minorEastAsia" w:hAnsiTheme="minorHAnsi" w:cstheme="minorBidi"/>
          <w:sz w:val="22"/>
          <w:szCs w:val="22"/>
        </w:rPr>
        <w:tab/>
      </w:r>
      <w:r>
        <w:t>Selection / Reselection of intra-frequency ProSe relay UE</w:t>
      </w:r>
      <w:r>
        <w:tab/>
        <w:t>631</w:t>
      </w:r>
    </w:p>
    <w:p w14:paraId="7699F803" w14:textId="2828838E" w:rsidR="006E6678" w:rsidRDefault="006E6678">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631</w:t>
      </w:r>
    </w:p>
    <w:p w14:paraId="0BCC8321" w14:textId="77777777" w:rsidR="006E6678" w:rsidRDefault="006E6678">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631</w:t>
      </w:r>
    </w:p>
    <w:p w14:paraId="3FCF3C2A" w14:textId="77777777" w:rsidR="006E6678" w:rsidRDefault="006E6678">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631</w:t>
      </w:r>
    </w:p>
    <w:p w14:paraId="0C43F36C" w14:textId="77777777" w:rsidR="006E6678" w:rsidRDefault="006E6678">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631</w:t>
      </w:r>
    </w:p>
    <w:p w14:paraId="25DE39BF" w14:textId="77777777" w:rsidR="006E6678" w:rsidRDefault="006E6678">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632</w:t>
      </w:r>
    </w:p>
    <w:p w14:paraId="595A211D" w14:textId="77777777" w:rsidR="006E6678" w:rsidRDefault="006E6678">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632</w:t>
      </w:r>
    </w:p>
    <w:p w14:paraId="71B52F5F" w14:textId="4D5BC478" w:rsidR="006E6678" w:rsidRDefault="006E6678">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632</w:t>
      </w:r>
    </w:p>
    <w:p w14:paraId="4EE7478C" w14:textId="77777777" w:rsidR="006E6678" w:rsidRDefault="006E6678">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632</w:t>
      </w:r>
    </w:p>
    <w:p w14:paraId="19B09F67" w14:textId="77777777" w:rsidR="006E6678" w:rsidRDefault="006E6678">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632</w:t>
      </w:r>
    </w:p>
    <w:p w14:paraId="27DFE838" w14:textId="77777777" w:rsidR="006E6678" w:rsidRDefault="006E6678">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632</w:t>
      </w:r>
    </w:p>
    <w:p w14:paraId="53DC6FDA" w14:textId="77777777" w:rsidR="006E6678" w:rsidRDefault="006E6678">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632</w:t>
      </w:r>
    </w:p>
    <w:p w14:paraId="4ABBF149" w14:textId="77777777" w:rsidR="006E6678" w:rsidRDefault="006E6678">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633</w:t>
      </w:r>
    </w:p>
    <w:p w14:paraId="2724575C" w14:textId="77777777" w:rsidR="006E6678" w:rsidRDefault="006E6678">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633</w:t>
      </w:r>
    </w:p>
    <w:p w14:paraId="38383618" w14:textId="77777777" w:rsidR="006E6678" w:rsidRDefault="006E6678">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633</w:t>
      </w:r>
    </w:p>
    <w:p w14:paraId="5F80101B" w14:textId="77777777" w:rsidR="006E6678" w:rsidRDefault="006E6678">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633</w:t>
      </w:r>
    </w:p>
    <w:p w14:paraId="4EF6D065" w14:textId="77777777" w:rsidR="006E6678" w:rsidRDefault="006E6678">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633</w:t>
      </w:r>
    </w:p>
    <w:p w14:paraId="6DA5A4CE" w14:textId="77777777" w:rsidR="006E6678" w:rsidRDefault="006E6678">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634</w:t>
      </w:r>
    </w:p>
    <w:p w14:paraId="06B0652E" w14:textId="77777777" w:rsidR="006E6678" w:rsidRDefault="006E6678">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634</w:t>
      </w:r>
    </w:p>
    <w:p w14:paraId="38265061" w14:textId="77777777" w:rsidR="006E6678" w:rsidRDefault="006E6678">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634</w:t>
      </w:r>
    </w:p>
    <w:p w14:paraId="30E67BB2" w14:textId="77777777" w:rsidR="006E6678" w:rsidRDefault="006E6678">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635</w:t>
      </w:r>
    </w:p>
    <w:p w14:paraId="15242911" w14:textId="77777777" w:rsidR="006E6678" w:rsidRDefault="006E6678">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635</w:t>
      </w:r>
    </w:p>
    <w:p w14:paraId="27483D01" w14:textId="77777777" w:rsidR="006E6678" w:rsidRDefault="006E6678">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635</w:t>
      </w:r>
    </w:p>
    <w:p w14:paraId="19592250" w14:textId="77777777" w:rsidR="006E6678" w:rsidRDefault="006E6678">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636</w:t>
      </w:r>
    </w:p>
    <w:p w14:paraId="0B860D77" w14:textId="77777777" w:rsidR="006E6678" w:rsidRDefault="006E6678">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636</w:t>
      </w:r>
    </w:p>
    <w:p w14:paraId="30BF3CC3" w14:textId="77777777" w:rsidR="006E6678" w:rsidRDefault="006E6678">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636</w:t>
      </w:r>
    </w:p>
    <w:p w14:paraId="338AD6F6" w14:textId="77777777" w:rsidR="006E6678" w:rsidRDefault="006E6678">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636</w:t>
      </w:r>
    </w:p>
    <w:p w14:paraId="70657833" w14:textId="77777777" w:rsidR="006E6678" w:rsidRDefault="006E6678">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636</w:t>
      </w:r>
    </w:p>
    <w:p w14:paraId="7FC13EC0" w14:textId="77777777" w:rsidR="006E6678" w:rsidRDefault="006E6678">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637</w:t>
      </w:r>
    </w:p>
    <w:p w14:paraId="33914044" w14:textId="38B8957B" w:rsidR="006E6678" w:rsidRDefault="006E6678" w:rsidP="006E6678">
      <w:pPr>
        <w:pStyle w:val="TOC8"/>
        <w:rPr>
          <w:rFonts w:asciiTheme="minorHAnsi" w:eastAsiaTheme="minorEastAsia" w:hAnsiTheme="minorHAnsi" w:cstheme="minorBidi"/>
          <w:b w:val="0"/>
          <w:szCs w:val="22"/>
        </w:rPr>
      </w:pPr>
      <w:r>
        <w:t>Annex A (normative):</w:t>
      </w:r>
      <w:r>
        <w:tab/>
        <w:t>Test Cases</w:t>
      </w:r>
      <w:r>
        <w:tab/>
        <w:t>637</w:t>
      </w:r>
    </w:p>
    <w:p w14:paraId="665B358F" w14:textId="1D1B4AF3" w:rsidR="006E6678" w:rsidRDefault="006E6678">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637</w:t>
      </w:r>
    </w:p>
    <w:p w14:paraId="5422AC61" w14:textId="4AC8B51E" w:rsidR="006E6678" w:rsidRDefault="006E6678">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637</w:t>
      </w:r>
    </w:p>
    <w:p w14:paraId="513BE1A0" w14:textId="77777777" w:rsidR="006E6678" w:rsidRDefault="006E6678">
      <w:pPr>
        <w:pStyle w:val="TOC2"/>
        <w:rPr>
          <w:rFonts w:asciiTheme="minorHAnsi" w:eastAsiaTheme="minorEastAsia" w:hAnsiTheme="minorHAnsi" w:cstheme="minorBidi"/>
          <w:sz w:val="22"/>
          <w:szCs w:val="22"/>
        </w:rPr>
      </w:pPr>
      <w:r w:rsidRPr="006E6678">
        <w:t>A.2.1</w:t>
      </w:r>
      <w:r w:rsidRPr="006E6678">
        <w:rPr>
          <w:rFonts w:asciiTheme="minorHAnsi" w:eastAsiaTheme="minorEastAsia" w:hAnsiTheme="minorHAnsi"/>
          <w:sz w:val="22"/>
          <w:szCs w:val="22"/>
        </w:rPr>
        <w:tab/>
      </w:r>
      <w:r>
        <w:t>Types of requirements in TS 36.133</w:t>
      </w:r>
      <w:r>
        <w:tab/>
        <w:t>637</w:t>
      </w:r>
    </w:p>
    <w:p w14:paraId="014B8F8B" w14:textId="77777777" w:rsidR="006E6678" w:rsidRDefault="006E6678">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637</w:t>
      </w:r>
    </w:p>
    <w:p w14:paraId="4ACE87DC" w14:textId="77777777" w:rsidR="006E6678" w:rsidRDefault="006E6678">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637</w:t>
      </w:r>
    </w:p>
    <w:p w14:paraId="703EDDE2" w14:textId="77777777" w:rsidR="006E6678" w:rsidRDefault="006E6678">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638</w:t>
      </w:r>
    </w:p>
    <w:p w14:paraId="36D32009" w14:textId="77777777" w:rsidR="006E6678" w:rsidRDefault="006E6678">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638</w:t>
      </w:r>
    </w:p>
    <w:p w14:paraId="5C80D9B3" w14:textId="576A5C4B" w:rsidR="006E6678" w:rsidRDefault="006E6678">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639</w:t>
      </w:r>
    </w:p>
    <w:p w14:paraId="562C9F76" w14:textId="77777777" w:rsidR="006E6678" w:rsidRDefault="006E6678">
      <w:pPr>
        <w:pStyle w:val="TOC2"/>
        <w:rPr>
          <w:rFonts w:asciiTheme="minorHAnsi" w:eastAsiaTheme="minorEastAsia" w:hAnsiTheme="minorHAnsi" w:cstheme="minorBidi"/>
          <w:sz w:val="22"/>
          <w:szCs w:val="22"/>
        </w:rPr>
      </w:pPr>
      <w:r w:rsidRPr="006E6678">
        <w:t>A.3.1</w:t>
      </w:r>
      <w:r w:rsidRPr="006E6678">
        <w:rPr>
          <w:rFonts w:asciiTheme="minorHAnsi" w:eastAsiaTheme="minorEastAsia" w:hAnsiTheme="minorHAnsi"/>
          <w:sz w:val="22"/>
          <w:szCs w:val="22"/>
        </w:rPr>
        <w:tab/>
      </w:r>
      <w:r>
        <w:t>Reference Measurement Channels</w:t>
      </w:r>
      <w:r>
        <w:tab/>
        <w:t>639</w:t>
      </w:r>
    </w:p>
    <w:p w14:paraId="08EE603E" w14:textId="77777777" w:rsidR="006E6678" w:rsidRPr="00FF5056" w:rsidRDefault="006E6678">
      <w:pPr>
        <w:pStyle w:val="TOC3"/>
        <w:rPr>
          <w:rFonts w:asciiTheme="minorHAnsi" w:eastAsiaTheme="minorEastAsia" w:hAnsiTheme="minorHAnsi" w:cstheme="minorBidi"/>
          <w:sz w:val="22"/>
          <w:szCs w:val="22"/>
          <w:lang w:val="sv-FI"/>
        </w:rPr>
      </w:pPr>
      <w:r w:rsidRPr="00FF5056">
        <w:rPr>
          <w:lang w:val="sv-FI"/>
        </w:rPr>
        <w:t>A.3.1.1</w:t>
      </w:r>
      <w:r w:rsidRPr="00FF5056">
        <w:rPr>
          <w:rFonts w:asciiTheme="minorHAnsi" w:eastAsiaTheme="minorEastAsia" w:hAnsiTheme="minorHAnsi" w:cstheme="minorBidi"/>
          <w:sz w:val="22"/>
          <w:szCs w:val="22"/>
          <w:lang w:val="sv-FI"/>
        </w:rPr>
        <w:tab/>
      </w:r>
      <w:r w:rsidRPr="00FF5056">
        <w:rPr>
          <w:lang w:val="sv-FI"/>
        </w:rPr>
        <w:t>PDSCH</w:t>
      </w:r>
      <w:r w:rsidRPr="00FF5056">
        <w:rPr>
          <w:lang w:val="sv-FI"/>
        </w:rPr>
        <w:tab/>
        <w:t>639</w:t>
      </w:r>
    </w:p>
    <w:p w14:paraId="3BEECCFE" w14:textId="77777777" w:rsidR="006E6678" w:rsidRPr="00FF5056" w:rsidRDefault="006E6678">
      <w:pPr>
        <w:pStyle w:val="TOC4"/>
        <w:rPr>
          <w:rFonts w:asciiTheme="minorHAnsi" w:eastAsiaTheme="minorEastAsia" w:hAnsiTheme="minorHAnsi" w:cstheme="minorBidi"/>
          <w:sz w:val="22"/>
          <w:szCs w:val="22"/>
          <w:lang w:val="sv-FI"/>
        </w:rPr>
      </w:pPr>
      <w:r w:rsidRPr="00FF5056">
        <w:rPr>
          <w:lang w:val="sv-FI"/>
        </w:rPr>
        <w:t>A.3.1.1.1</w:t>
      </w:r>
      <w:r w:rsidRPr="00FF5056">
        <w:rPr>
          <w:rFonts w:asciiTheme="minorHAnsi" w:eastAsiaTheme="minorEastAsia" w:hAnsiTheme="minorHAnsi" w:cstheme="minorBidi"/>
          <w:sz w:val="22"/>
          <w:szCs w:val="22"/>
          <w:lang w:val="sv-FI"/>
        </w:rPr>
        <w:tab/>
      </w:r>
      <w:r w:rsidRPr="00FF5056">
        <w:rPr>
          <w:lang w:val="sv-FI"/>
        </w:rPr>
        <w:t>FDD</w:t>
      </w:r>
      <w:r w:rsidRPr="00FF5056">
        <w:rPr>
          <w:lang w:val="sv-FI"/>
        </w:rPr>
        <w:tab/>
        <w:t>639</w:t>
      </w:r>
    </w:p>
    <w:p w14:paraId="533AF507" w14:textId="77777777" w:rsidR="006E6678" w:rsidRPr="00FF5056" w:rsidRDefault="006E6678">
      <w:pPr>
        <w:pStyle w:val="TOC4"/>
        <w:rPr>
          <w:rFonts w:asciiTheme="minorHAnsi" w:eastAsiaTheme="minorEastAsia" w:hAnsiTheme="minorHAnsi" w:cstheme="minorBidi"/>
          <w:sz w:val="22"/>
          <w:szCs w:val="22"/>
          <w:lang w:val="sv-FI"/>
        </w:rPr>
      </w:pPr>
      <w:r w:rsidRPr="00FF5056">
        <w:rPr>
          <w:lang w:val="sv-FI"/>
        </w:rPr>
        <w:t>A.3.1.1.2</w:t>
      </w:r>
      <w:r w:rsidRPr="00FF5056">
        <w:rPr>
          <w:rFonts w:asciiTheme="minorHAnsi" w:eastAsiaTheme="minorEastAsia" w:hAnsiTheme="minorHAnsi" w:cstheme="minorBidi"/>
          <w:sz w:val="22"/>
          <w:szCs w:val="22"/>
          <w:lang w:val="sv-FI"/>
        </w:rPr>
        <w:tab/>
      </w:r>
      <w:r w:rsidRPr="00FF5056">
        <w:rPr>
          <w:lang w:val="sv-FI"/>
        </w:rPr>
        <w:t>TDD</w:t>
      </w:r>
      <w:r w:rsidRPr="00FF5056">
        <w:rPr>
          <w:lang w:val="sv-FI"/>
        </w:rPr>
        <w:tab/>
        <w:t>640</w:t>
      </w:r>
    </w:p>
    <w:p w14:paraId="17D6F5B2" w14:textId="77777777" w:rsidR="006E6678" w:rsidRDefault="006E6678">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642</w:t>
      </w:r>
    </w:p>
    <w:p w14:paraId="2C9C7393" w14:textId="77777777" w:rsidR="006E6678" w:rsidRDefault="006E6678">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643</w:t>
      </w:r>
    </w:p>
    <w:p w14:paraId="090A93F1" w14:textId="77777777" w:rsidR="006E6678" w:rsidRDefault="006E6678">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644</w:t>
      </w:r>
    </w:p>
    <w:p w14:paraId="75DA273D" w14:textId="77777777" w:rsidR="006E6678" w:rsidRDefault="006E6678">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645</w:t>
      </w:r>
    </w:p>
    <w:p w14:paraId="4D20532F" w14:textId="77777777" w:rsidR="006E6678" w:rsidRDefault="006E6678">
      <w:pPr>
        <w:pStyle w:val="TOC3"/>
        <w:rPr>
          <w:rFonts w:asciiTheme="minorHAnsi" w:eastAsiaTheme="minorEastAsia" w:hAnsiTheme="minorHAnsi" w:cstheme="minorBidi"/>
          <w:sz w:val="22"/>
          <w:szCs w:val="22"/>
        </w:rPr>
      </w:pPr>
      <w:r w:rsidRPr="006E6678">
        <w:t>A.3.1.2</w:t>
      </w:r>
      <w:r w:rsidRPr="006E6678">
        <w:rPr>
          <w:rFonts w:asciiTheme="minorHAnsi" w:eastAsiaTheme="minorEastAsia" w:hAnsiTheme="minorHAnsi"/>
          <w:sz w:val="22"/>
          <w:szCs w:val="22"/>
        </w:rPr>
        <w:tab/>
      </w:r>
      <w:r w:rsidRPr="00CC1A22">
        <w:rPr>
          <w:lang w:val="de-DE"/>
        </w:rPr>
        <w:t>PCFICH/PDCCH/PHICH</w:t>
      </w:r>
      <w:r>
        <w:tab/>
        <w:t>646</w:t>
      </w:r>
    </w:p>
    <w:p w14:paraId="6C240E02" w14:textId="77777777" w:rsidR="006E6678" w:rsidRDefault="006E6678">
      <w:pPr>
        <w:pStyle w:val="TOC4"/>
        <w:rPr>
          <w:rFonts w:asciiTheme="minorHAnsi" w:eastAsiaTheme="minorEastAsia" w:hAnsiTheme="minorHAnsi" w:cstheme="minorBidi"/>
          <w:sz w:val="22"/>
          <w:szCs w:val="22"/>
        </w:rPr>
      </w:pPr>
      <w:r w:rsidRPr="006E6678">
        <w:t>A.3.1.2.1</w:t>
      </w:r>
      <w:r w:rsidRPr="006E6678">
        <w:rPr>
          <w:rFonts w:asciiTheme="minorHAnsi" w:eastAsiaTheme="minorEastAsia" w:hAnsiTheme="minorHAnsi" w:cstheme="minorBidi"/>
          <w:sz w:val="22"/>
          <w:szCs w:val="22"/>
        </w:rPr>
        <w:tab/>
      </w:r>
      <w:r w:rsidRPr="00CC1A22">
        <w:rPr>
          <w:lang w:val="de-DE"/>
        </w:rPr>
        <w:t>FDD</w:t>
      </w:r>
      <w:r>
        <w:tab/>
        <w:t>646</w:t>
      </w:r>
    </w:p>
    <w:p w14:paraId="3E3A5E0F" w14:textId="77777777" w:rsidR="006E6678" w:rsidRDefault="006E6678">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646</w:t>
      </w:r>
    </w:p>
    <w:p w14:paraId="60373EB0" w14:textId="77777777" w:rsidR="006E6678" w:rsidRDefault="006E6678">
      <w:pPr>
        <w:pStyle w:val="TOC4"/>
        <w:rPr>
          <w:rFonts w:asciiTheme="minorHAnsi" w:eastAsiaTheme="minorEastAsia" w:hAnsiTheme="minorHAnsi" w:cstheme="minorBidi"/>
          <w:sz w:val="22"/>
          <w:szCs w:val="22"/>
        </w:rPr>
      </w:pPr>
      <w:r w:rsidRPr="006E6678">
        <w:t>A.3.1.2.3</w:t>
      </w:r>
      <w:r w:rsidRPr="006E6678">
        <w:rPr>
          <w:rFonts w:asciiTheme="minorHAnsi" w:eastAsiaTheme="minorEastAsia" w:hAnsiTheme="minorHAnsi" w:cstheme="minorBidi"/>
          <w:sz w:val="22"/>
          <w:szCs w:val="22"/>
        </w:rPr>
        <w:tab/>
      </w:r>
      <w:r w:rsidRPr="00CC1A22">
        <w:rPr>
          <w:lang w:val="de-DE"/>
        </w:rPr>
        <w:t>HD-FDD for UE category 0</w:t>
      </w:r>
      <w:r>
        <w:tab/>
        <w:t>647</w:t>
      </w:r>
    </w:p>
    <w:p w14:paraId="426CCC97" w14:textId="77777777" w:rsidR="006E6678" w:rsidRDefault="006E6678">
      <w:pPr>
        <w:pStyle w:val="TOC4"/>
        <w:rPr>
          <w:rFonts w:asciiTheme="minorHAnsi" w:eastAsiaTheme="minorEastAsia" w:hAnsiTheme="minorHAnsi" w:cstheme="minorBidi"/>
          <w:sz w:val="22"/>
          <w:szCs w:val="22"/>
        </w:rPr>
      </w:pPr>
      <w:r w:rsidRPr="006E6678">
        <w:t>A.3.1.2.4</w:t>
      </w:r>
      <w:r w:rsidRPr="006E6678">
        <w:rPr>
          <w:rFonts w:asciiTheme="minorHAnsi" w:eastAsiaTheme="minorEastAsia" w:hAnsiTheme="minorHAnsi" w:cstheme="minorBidi"/>
          <w:sz w:val="22"/>
          <w:szCs w:val="22"/>
        </w:rPr>
        <w:tab/>
      </w:r>
      <w:r w:rsidRPr="00CC1A22">
        <w:rPr>
          <w:lang w:val="de-DE"/>
        </w:rPr>
        <w:t>FS 3</w:t>
      </w:r>
      <w:r>
        <w:tab/>
        <w:t>647</w:t>
      </w:r>
    </w:p>
    <w:p w14:paraId="62F190D9" w14:textId="77777777" w:rsidR="006E6678" w:rsidRDefault="006E6678">
      <w:pPr>
        <w:pStyle w:val="TOC3"/>
        <w:rPr>
          <w:rFonts w:asciiTheme="minorHAnsi" w:eastAsiaTheme="minorEastAsia" w:hAnsiTheme="minorHAnsi" w:cstheme="minorBidi"/>
          <w:sz w:val="22"/>
          <w:szCs w:val="22"/>
        </w:rPr>
      </w:pPr>
      <w:r w:rsidRPr="006E6678">
        <w:t>A.3.1.3</w:t>
      </w:r>
      <w:r w:rsidRPr="006E6678">
        <w:rPr>
          <w:rFonts w:asciiTheme="minorHAnsi" w:eastAsiaTheme="minorEastAsia" w:hAnsiTheme="minorHAnsi" w:cstheme="minorBidi"/>
          <w:sz w:val="22"/>
          <w:szCs w:val="22"/>
        </w:rPr>
        <w:tab/>
      </w:r>
      <w:r w:rsidRPr="00CC1A22">
        <w:rPr>
          <w:lang w:val="de-DE"/>
        </w:rPr>
        <w:t xml:space="preserve">MPDCCH </w:t>
      </w:r>
      <w:r>
        <w:t>Reference Channels for Cat-M1 UEs</w:t>
      </w:r>
      <w:r>
        <w:tab/>
        <w:t>647</w:t>
      </w:r>
    </w:p>
    <w:p w14:paraId="684EC66C" w14:textId="77777777" w:rsidR="006E6678" w:rsidRDefault="006E6678">
      <w:pPr>
        <w:pStyle w:val="TOC4"/>
        <w:rPr>
          <w:rFonts w:asciiTheme="minorHAnsi" w:eastAsiaTheme="minorEastAsia" w:hAnsiTheme="minorHAnsi" w:cstheme="minorBidi"/>
          <w:sz w:val="22"/>
          <w:szCs w:val="22"/>
        </w:rPr>
      </w:pPr>
      <w:r w:rsidRPr="006E6678">
        <w:t>A.3.1.3.1</w:t>
      </w:r>
      <w:r w:rsidRPr="006E6678">
        <w:rPr>
          <w:rFonts w:asciiTheme="minorHAnsi" w:eastAsiaTheme="minorEastAsia" w:hAnsiTheme="minorHAnsi" w:cstheme="minorBidi"/>
          <w:sz w:val="22"/>
          <w:szCs w:val="22"/>
        </w:rPr>
        <w:tab/>
      </w:r>
      <w:r w:rsidRPr="00CC1A22">
        <w:rPr>
          <w:lang w:val="de-DE"/>
        </w:rPr>
        <w:t>FDD</w:t>
      </w:r>
      <w:r>
        <w:t xml:space="preserve"> in CEModeA</w:t>
      </w:r>
      <w:r>
        <w:tab/>
        <w:t>648</w:t>
      </w:r>
    </w:p>
    <w:p w14:paraId="311F0529" w14:textId="77777777" w:rsidR="006E6678" w:rsidRDefault="006E6678">
      <w:pPr>
        <w:pStyle w:val="TOC4"/>
        <w:rPr>
          <w:rFonts w:asciiTheme="minorHAnsi" w:eastAsiaTheme="minorEastAsia" w:hAnsiTheme="minorHAnsi" w:cstheme="minorBidi"/>
          <w:sz w:val="22"/>
          <w:szCs w:val="22"/>
        </w:rPr>
      </w:pPr>
      <w:r w:rsidRPr="006E6678">
        <w:t>A.3.1.3.2</w:t>
      </w:r>
      <w:r w:rsidRPr="006E6678">
        <w:rPr>
          <w:rFonts w:asciiTheme="minorHAnsi" w:eastAsiaTheme="minorEastAsia" w:hAnsiTheme="minorHAnsi" w:cstheme="minorBidi"/>
          <w:sz w:val="22"/>
          <w:szCs w:val="22"/>
        </w:rPr>
        <w:tab/>
      </w:r>
      <w:r w:rsidRPr="00CC1A22">
        <w:rPr>
          <w:lang w:val="de-DE"/>
        </w:rPr>
        <w:t>HD-FDD</w:t>
      </w:r>
      <w:r>
        <w:t xml:space="preserve"> in CEModeA</w:t>
      </w:r>
      <w:r>
        <w:tab/>
        <w:t>648</w:t>
      </w:r>
    </w:p>
    <w:p w14:paraId="0E15CD44" w14:textId="77777777" w:rsidR="006E6678" w:rsidRDefault="006E6678">
      <w:pPr>
        <w:pStyle w:val="TOC4"/>
        <w:rPr>
          <w:rFonts w:asciiTheme="minorHAnsi" w:eastAsiaTheme="minorEastAsia" w:hAnsiTheme="minorHAnsi" w:cstheme="minorBidi"/>
          <w:sz w:val="22"/>
          <w:szCs w:val="22"/>
        </w:rPr>
      </w:pPr>
      <w:r w:rsidRPr="006E6678">
        <w:t>A.3.1.3.3</w:t>
      </w:r>
      <w:r w:rsidRPr="006E6678">
        <w:rPr>
          <w:rFonts w:asciiTheme="minorHAnsi" w:eastAsiaTheme="minorEastAsia" w:hAnsiTheme="minorHAnsi" w:cstheme="minorBidi"/>
          <w:sz w:val="22"/>
          <w:szCs w:val="22"/>
        </w:rPr>
        <w:tab/>
      </w:r>
      <w:r w:rsidRPr="00CC1A22">
        <w:rPr>
          <w:lang w:val="de-DE"/>
        </w:rPr>
        <w:t>TDD</w:t>
      </w:r>
      <w:r>
        <w:t xml:space="preserve"> in CEModeA</w:t>
      </w:r>
      <w:r>
        <w:tab/>
        <w:t>649</w:t>
      </w:r>
    </w:p>
    <w:p w14:paraId="7570553C" w14:textId="77777777" w:rsidR="006E6678" w:rsidRDefault="006E6678">
      <w:pPr>
        <w:pStyle w:val="TOC4"/>
        <w:rPr>
          <w:rFonts w:asciiTheme="minorHAnsi" w:eastAsiaTheme="minorEastAsia" w:hAnsiTheme="minorHAnsi" w:cstheme="minorBidi"/>
          <w:sz w:val="22"/>
          <w:szCs w:val="22"/>
        </w:rPr>
      </w:pPr>
      <w:r w:rsidRPr="006E6678">
        <w:t>A.3.1.3.4</w:t>
      </w:r>
      <w:r w:rsidRPr="006E6678">
        <w:rPr>
          <w:rFonts w:asciiTheme="minorHAnsi" w:eastAsiaTheme="minorEastAsia" w:hAnsiTheme="minorHAnsi" w:cstheme="minorBidi"/>
          <w:sz w:val="22"/>
          <w:szCs w:val="22"/>
        </w:rPr>
        <w:tab/>
      </w:r>
      <w:r w:rsidRPr="00CC1A22">
        <w:rPr>
          <w:lang w:val="de-DE"/>
        </w:rPr>
        <w:t>FDD</w:t>
      </w:r>
      <w:r>
        <w:t xml:space="preserve"> in CEModeB</w:t>
      </w:r>
      <w:r>
        <w:tab/>
        <w:t>649</w:t>
      </w:r>
    </w:p>
    <w:p w14:paraId="7182CD17" w14:textId="77777777" w:rsidR="006E6678" w:rsidRDefault="006E6678">
      <w:pPr>
        <w:pStyle w:val="TOC4"/>
        <w:rPr>
          <w:rFonts w:asciiTheme="minorHAnsi" w:eastAsiaTheme="minorEastAsia" w:hAnsiTheme="minorHAnsi" w:cstheme="minorBidi"/>
          <w:sz w:val="22"/>
          <w:szCs w:val="22"/>
        </w:rPr>
      </w:pPr>
      <w:r w:rsidRPr="006E6678">
        <w:t>A.3.1.3.5</w:t>
      </w:r>
      <w:r w:rsidRPr="006E6678">
        <w:rPr>
          <w:rFonts w:asciiTheme="minorHAnsi" w:eastAsiaTheme="minorEastAsia" w:hAnsiTheme="minorHAnsi" w:cstheme="minorBidi"/>
          <w:sz w:val="22"/>
          <w:szCs w:val="22"/>
        </w:rPr>
        <w:tab/>
      </w:r>
      <w:r w:rsidRPr="00CC1A22">
        <w:rPr>
          <w:lang w:val="de-DE"/>
        </w:rPr>
        <w:t>HD-FDD</w:t>
      </w:r>
      <w:r>
        <w:t xml:space="preserve"> in CEModeB</w:t>
      </w:r>
      <w:r>
        <w:tab/>
        <w:t>650</w:t>
      </w:r>
    </w:p>
    <w:p w14:paraId="4202D395" w14:textId="77777777" w:rsidR="006E6678" w:rsidRDefault="006E6678">
      <w:pPr>
        <w:pStyle w:val="TOC4"/>
        <w:rPr>
          <w:rFonts w:asciiTheme="minorHAnsi" w:eastAsiaTheme="minorEastAsia" w:hAnsiTheme="minorHAnsi" w:cstheme="minorBidi"/>
          <w:sz w:val="22"/>
          <w:szCs w:val="22"/>
        </w:rPr>
      </w:pPr>
      <w:r w:rsidRPr="006E6678">
        <w:lastRenderedPageBreak/>
        <w:t>A.3.1.3.6</w:t>
      </w:r>
      <w:r w:rsidRPr="006E6678">
        <w:rPr>
          <w:rFonts w:asciiTheme="minorHAnsi" w:eastAsiaTheme="minorEastAsia" w:hAnsiTheme="minorHAnsi" w:cstheme="minorBidi"/>
          <w:sz w:val="22"/>
          <w:szCs w:val="22"/>
        </w:rPr>
        <w:tab/>
      </w:r>
      <w:r w:rsidRPr="00CC1A22">
        <w:rPr>
          <w:lang w:val="de-DE"/>
        </w:rPr>
        <w:t>TDD</w:t>
      </w:r>
      <w:r>
        <w:t xml:space="preserve"> in CEModeB</w:t>
      </w:r>
      <w:r>
        <w:tab/>
        <w:t>650</w:t>
      </w:r>
    </w:p>
    <w:p w14:paraId="017BC816" w14:textId="77777777" w:rsidR="006E6678" w:rsidRDefault="006E6678">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651</w:t>
      </w:r>
    </w:p>
    <w:p w14:paraId="04B79603" w14:textId="77777777" w:rsidR="006E6678" w:rsidRDefault="006E6678">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CC1A22">
        <w:rPr>
          <w:rFonts w:cs="v5.0.0"/>
        </w:rPr>
        <w:t>in CEModeA</w:t>
      </w:r>
      <w:r>
        <w:tab/>
        <w:t>651</w:t>
      </w:r>
    </w:p>
    <w:p w14:paraId="1202B667" w14:textId="77777777" w:rsidR="006E6678" w:rsidRDefault="006E6678">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CC1A22">
        <w:rPr>
          <w:rFonts w:cs="v5.0.0"/>
        </w:rPr>
        <w:t>in CEModeA</w:t>
      </w:r>
      <w:r>
        <w:tab/>
        <w:t>652</w:t>
      </w:r>
    </w:p>
    <w:p w14:paraId="0D1C4D11" w14:textId="77777777" w:rsidR="006E6678" w:rsidRDefault="006E6678">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CC1A22">
        <w:rPr>
          <w:rFonts w:cs="v5.0.0"/>
        </w:rPr>
        <w:t>in CEModeA</w:t>
      </w:r>
      <w:r>
        <w:tab/>
        <w:t>653</w:t>
      </w:r>
    </w:p>
    <w:p w14:paraId="11C54FDD" w14:textId="77777777" w:rsidR="006E6678" w:rsidRDefault="006E6678">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CC1A22">
        <w:rPr>
          <w:rFonts w:cs="v5.0.0"/>
        </w:rPr>
        <w:t>in CEModeB</w:t>
      </w:r>
      <w:r>
        <w:tab/>
        <w:t>654</w:t>
      </w:r>
    </w:p>
    <w:p w14:paraId="59959048" w14:textId="77777777" w:rsidR="006E6678" w:rsidRDefault="006E6678">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CC1A22">
        <w:rPr>
          <w:rFonts w:cs="v5.0.0"/>
        </w:rPr>
        <w:t>in CEModeB</w:t>
      </w:r>
      <w:r>
        <w:tab/>
        <w:t>655</w:t>
      </w:r>
    </w:p>
    <w:p w14:paraId="59CCF2A0" w14:textId="77777777" w:rsidR="006E6678" w:rsidRDefault="006E6678">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CC1A22">
        <w:rPr>
          <w:rFonts w:cs="v5.0.0"/>
        </w:rPr>
        <w:t>in CEModeB</w:t>
      </w:r>
      <w:r>
        <w:tab/>
        <w:t>655</w:t>
      </w:r>
    </w:p>
    <w:p w14:paraId="2684D9B0" w14:textId="77777777" w:rsidR="006E6678" w:rsidRDefault="006E6678">
      <w:pPr>
        <w:pStyle w:val="TOC3"/>
        <w:rPr>
          <w:rFonts w:asciiTheme="minorHAnsi" w:eastAsiaTheme="minorEastAsia" w:hAnsiTheme="minorHAnsi" w:cstheme="minorBidi"/>
          <w:sz w:val="22"/>
          <w:szCs w:val="22"/>
        </w:rPr>
      </w:pPr>
      <w:r>
        <w:t>A.3.1.</w:t>
      </w:r>
      <w:r w:rsidRPr="00CC1A22">
        <w:rPr>
          <w:rFonts w:eastAsia="MS Mincho"/>
          <w:lang w:eastAsia="ja-JP"/>
        </w:rPr>
        <w:t>5</w:t>
      </w:r>
      <w:r>
        <w:rPr>
          <w:rFonts w:asciiTheme="minorHAnsi" w:eastAsiaTheme="minorEastAsia" w:hAnsiTheme="minorHAnsi" w:cstheme="minorBidi"/>
          <w:sz w:val="22"/>
          <w:szCs w:val="22"/>
        </w:rPr>
        <w:tab/>
      </w:r>
      <w:r>
        <w:rPr>
          <w:lang w:eastAsia="zh-CN"/>
        </w:rPr>
        <w:t>N</w:t>
      </w:r>
      <w:r>
        <w:t>PD</w:t>
      </w:r>
      <w:r w:rsidRPr="00CC1A22">
        <w:rPr>
          <w:rFonts w:eastAsia="MS Mincho"/>
          <w:lang w:eastAsia="ja-JP"/>
        </w:rPr>
        <w:t>S</w:t>
      </w:r>
      <w:r>
        <w:t xml:space="preserve">CH </w:t>
      </w:r>
      <w:r w:rsidRPr="00CC1A22">
        <w:rPr>
          <w:rFonts w:cs="v5.0.0"/>
        </w:rPr>
        <w:t xml:space="preserve">Reference Channel for </w:t>
      </w:r>
      <w:r w:rsidRPr="00CC1A22">
        <w:rPr>
          <w:rFonts w:cs="v5.0.0"/>
          <w:lang w:eastAsia="zh-CN"/>
        </w:rPr>
        <w:t>UE category NB1</w:t>
      </w:r>
      <w:r>
        <w:tab/>
        <w:t>656</w:t>
      </w:r>
    </w:p>
    <w:p w14:paraId="51A00E8D" w14:textId="77777777" w:rsidR="006E6678" w:rsidRDefault="006E6678">
      <w:pPr>
        <w:pStyle w:val="TOC4"/>
        <w:rPr>
          <w:rFonts w:asciiTheme="minorHAnsi" w:eastAsiaTheme="minorEastAsia" w:hAnsiTheme="minorHAnsi" w:cstheme="minorBidi"/>
          <w:sz w:val="22"/>
          <w:szCs w:val="22"/>
        </w:rPr>
      </w:pPr>
      <w:r>
        <w:t>A.3.1.</w:t>
      </w:r>
      <w:r w:rsidRPr="00CC1A22">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656</w:t>
      </w:r>
    </w:p>
    <w:p w14:paraId="045B1A5B" w14:textId="77777777" w:rsidR="006E6678" w:rsidRDefault="006E6678">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657</w:t>
      </w:r>
    </w:p>
    <w:p w14:paraId="360ED473" w14:textId="77777777" w:rsidR="006E6678" w:rsidRDefault="006E6678">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657</w:t>
      </w:r>
    </w:p>
    <w:p w14:paraId="71F90CE0" w14:textId="77777777" w:rsidR="006E6678" w:rsidRDefault="006E6678">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658</w:t>
      </w:r>
    </w:p>
    <w:p w14:paraId="7A6FEA0D" w14:textId="77777777" w:rsidR="006E6678" w:rsidRDefault="006E6678">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658</w:t>
      </w:r>
    </w:p>
    <w:p w14:paraId="3272FE84" w14:textId="77777777" w:rsidR="006E6678" w:rsidRDefault="006E6678">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658</w:t>
      </w:r>
    </w:p>
    <w:p w14:paraId="009AE94B" w14:textId="77777777" w:rsidR="006E6678" w:rsidRDefault="006E6678">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658</w:t>
      </w:r>
    </w:p>
    <w:p w14:paraId="51F4A5D5" w14:textId="77777777" w:rsidR="006E6678" w:rsidRDefault="006E6678">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658</w:t>
      </w:r>
    </w:p>
    <w:p w14:paraId="318AB014" w14:textId="77777777" w:rsidR="006E6678" w:rsidRDefault="006E6678">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659</w:t>
      </w:r>
    </w:p>
    <w:p w14:paraId="3091AA16" w14:textId="77777777" w:rsidR="006E6678" w:rsidRDefault="006E6678">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659</w:t>
      </w:r>
    </w:p>
    <w:p w14:paraId="5F36D805" w14:textId="77777777" w:rsidR="006E6678" w:rsidRDefault="006E6678">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659</w:t>
      </w:r>
    </w:p>
    <w:p w14:paraId="560A2356" w14:textId="77777777" w:rsidR="006E6678" w:rsidRDefault="006E6678">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659</w:t>
      </w:r>
    </w:p>
    <w:p w14:paraId="5DFA8D2E" w14:textId="77777777" w:rsidR="006E6678" w:rsidRDefault="006E6678">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660</w:t>
      </w:r>
    </w:p>
    <w:p w14:paraId="70070FF9" w14:textId="77777777" w:rsidR="006E6678" w:rsidRDefault="006E6678">
      <w:pPr>
        <w:pStyle w:val="TOC2"/>
        <w:rPr>
          <w:rFonts w:asciiTheme="minorHAnsi" w:eastAsiaTheme="minorEastAsia" w:hAnsiTheme="minorHAnsi" w:cstheme="minorBidi"/>
          <w:sz w:val="22"/>
          <w:szCs w:val="22"/>
        </w:rPr>
      </w:pPr>
      <w:r w:rsidRPr="006E6678">
        <w:t>A.3.2</w:t>
      </w:r>
      <w:r w:rsidRPr="006E6678">
        <w:rPr>
          <w:rFonts w:asciiTheme="minorHAnsi" w:eastAsiaTheme="minorEastAsia" w:hAnsiTheme="minorHAnsi"/>
          <w:sz w:val="22"/>
          <w:szCs w:val="22"/>
        </w:rPr>
        <w:tab/>
      </w:r>
      <w:r>
        <w:t>OFDMA Channel Noise Generator (OCNG)</w:t>
      </w:r>
      <w:r>
        <w:tab/>
        <w:t>660</w:t>
      </w:r>
    </w:p>
    <w:p w14:paraId="59FCC3BC" w14:textId="77777777" w:rsidR="006E6678" w:rsidRDefault="006E6678">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660</w:t>
      </w:r>
    </w:p>
    <w:p w14:paraId="50EDDBF0" w14:textId="77777777" w:rsidR="006E6678" w:rsidRDefault="006E6678">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661</w:t>
      </w:r>
    </w:p>
    <w:p w14:paraId="501B5B75" w14:textId="77777777" w:rsidR="006E6678" w:rsidRDefault="006E6678">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661</w:t>
      </w:r>
    </w:p>
    <w:p w14:paraId="4490661B" w14:textId="77777777" w:rsidR="006E6678" w:rsidRDefault="006E6678">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662</w:t>
      </w:r>
    </w:p>
    <w:p w14:paraId="72A9E209" w14:textId="77777777" w:rsidR="006E6678" w:rsidRDefault="006E6678">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663</w:t>
      </w:r>
    </w:p>
    <w:p w14:paraId="7A51775D" w14:textId="77777777" w:rsidR="006E6678" w:rsidRDefault="006E6678">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664</w:t>
      </w:r>
    </w:p>
    <w:p w14:paraId="225D33FB" w14:textId="77777777" w:rsidR="006E6678" w:rsidRDefault="006E6678">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664</w:t>
      </w:r>
    </w:p>
    <w:p w14:paraId="6C9FEE23" w14:textId="77777777" w:rsidR="006E6678" w:rsidRDefault="006E6678">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665</w:t>
      </w:r>
    </w:p>
    <w:p w14:paraId="4E7F9945" w14:textId="77777777" w:rsidR="006E6678" w:rsidRDefault="006E6678">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665</w:t>
      </w:r>
    </w:p>
    <w:p w14:paraId="1027BCEB" w14:textId="77777777" w:rsidR="006E6678" w:rsidRDefault="006E6678">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666</w:t>
      </w:r>
    </w:p>
    <w:p w14:paraId="5F873678" w14:textId="77777777" w:rsidR="006E6678" w:rsidRDefault="006E6678">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666</w:t>
      </w:r>
    </w:p>
    <w:p w14:paraId="61419526" w14:textId="77777777" w:rsidR="006E6678" w:rsidRDefault="006E6678">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667</w:t>
      </w:r>
    </w:p>
    <w:p w14:paraId="2C03C0CD" w14:textId="77777777" w:rsidR="006E6678" w:rsidRDefault="006E6678">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668</w:t>
      </w:r>
    </w:p>
    <w:p w14:paraId="270844D4" w14:textId="77777777" w:rsidR="006E6678" w:rsidRDefault="006E6678">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669</w:t>
      </w:r>
    </w:p>
    <w:p w14:paraId="03453004" w14:textId="77777777" w:rsidR="006E6678" w:rsidRDefault="006E6678">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669</w:t>
      </w:r>
    </w:p>
    <w:p w14:paraId="104FC95F" w14:textId="77777777" w:rsidR="006E6678" w:rsidRDefault="006E6678">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670</w:t>
      </w:r>
    </w:p>
    <w:p w14:paraId="5FECF2AA" w14:textId="77777777" w:rsidR="006E6678" w:rsidRDefault="006E6678">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670</w:t>
      </w:r>
    </w:p>
    <w:p w14:paraId="20265A99" w14:textId="77777777" w:rsidR="006E6678" w:rsidRDefault="006E6678">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671</w:t>
      </w:r>
    </w:p>
    <w:p w14:paraId="7A6E5634" w14:textId="77777777" w:rsidR="006E6678" w:rsidRDefault="006E6678">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672</w:t>
      </w:r>
    </w:p>
    <w:p w14:paraId="75EDF2B0" w14:textId="77777777" w:rsidR="006E6678" w:rsidRDefault="006E6678">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672</w:t>
      </w:r>
    </w:p>
    <w:p w14:paraId="4484360F" w14:textId="77777777" w:rsidR="006E6678" w:rsidRDefault="006E6678">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673</w:t>
      </w:r>
    </w:p>
    <w:p w14:paraId="1F1ABB7D" w14:textId="77777777" w:rsidR="006E6678" w:rsidRDefault="006E6678">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673</w:t>
      </w:r>
    </w:p>
    <w:p w14:paraId="5F975C50" w14:textId="77777777" w:rsidR="006E6678" w:rsidRDefault="006E6678">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674</w:t>
      </w:r>
    </w:p>
    <w:p w14:paraId="4CBD41DA" w14:textId="77777777" w:rsidR="006E6678" w:rsidRDefault="006E6678">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674</w:t>
      </w:r>
    </w:p>
    <w:p w14:paraId="13942B67" w14:textId="77777777" w:rsidR="006E6678" w:rsidRDefault="006E6678">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675</w:t>
      </w:r>
    </w:p>
    <w:p w14:paraId="3651D4C7" w14:textId="77777777" w:rsidR="006E6678" w:rsidRDefault="006E6678">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675</w:t>
      </w:r>
    </w:p>
    <w:p w14:paraId="7C5C9F45" w14:textId="77777777" w:rsidR="006E6678" w:rsidRDefault="006E6678">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676</w:t>
      </w:r>
    </w:p>
    <w:p w14:paraId="08571720" w14:textId="77777777" w:rsidR="006E6678" w:rsidRDefault="006E6678">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676</w:t>
      </w:r>
    </w:p>
    <w:p w14:paraId="101EE040" w14:textId="77777777" w:rsidR="006E6678" w:rsidRDefault="006E6678">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677</w:t>
      </w:r>
    </w:p>
    <w:p w14:paraId="0B8D9E84" w14:textId="77777777" w:rsidR="006E6678" w:rsidRDefault="006E6678">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678</w:t>
      </w:r>
    </w:p>
    <w:p w14:paraId="5306E852" w14:textId="77777777" w:rsidR="006E6678" w:rsidRDefault="006E6678">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679</w:t>
      </w:r>
    </w:p>
    <w:p w14:paraId="4B0B7EBC" w14:textId="77777777" w:rsidR="006E6678" w:rsidRDefault="006E6678">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680</w:t>
      </w:r>
    </w:p>
    <w:p w14:paraId="1309D02F" w14:textId="77777777" w:rsidR="006E6678" w:rsidRDefault="006E6678">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680</w:t>
      </w:r>
    </w:p>
    <w:p w14:paraId="7A846566" w14:textId="77777777" w:rsidR="006E6678" w:rsidRDefault="006E6678">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681</w:t>
      </w:r>
    </w:p>
    <w:p w14:paraId="44330173" w14:textId="77777777" w:rsidR="006E6678" w:rsidRDefault="006E6678">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682</w:t>
      </w:r>
    </w:p>
    <w:p w14:paraId="73CB7B4E" w14:textId="77777777" w:rsidR="006E6678" w:rsidRDefault="006E6678">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682</w:t>
      </w:r>
    </w:p>
    <w:p w14:paraId="60465A11" w14:textId="77777777" w:rsidR="006E6678" w:rsidRDefault="006E6678">
      <w:pPr>
        <w:pStyle w:val="TOC4"/>
        <w:rPr>
          <w:rFonts w:asciiTheme="minorHAnsi" w:eastAsiaTheme="minorEastAsia" w:hAnsiTheme="minorHAnsi" w:cstheme="minorBidi"/>
          <w:sz w:val="22"/>
          <w:szCs w:val="22"/>
        </w:rPr>
      </w:pPr>
      <w:r>
        <w:lastRenderedPageBreak/>
        <w:t>A.3.2.3.1</w:t>
      </w:r>
      <w:r>
        <w:rPr>
          <w:rFonts w:asciiTheme="minorHAnsi" w:eastAsiaTheme="minorEastAsia" w:hAnsiTheme="minorHAnsi" w:cstheme="minorBidi"/>
          <w:sz w:val="22"/>
          <w:szCs w:val="22"/>
        </w:rPr>
        <w:tab/>
      </w:r>
      <w:r>
        <w:t>Narrowband IoT OCNG FDD pattern 1: In-band NB-IoT in 10 MHz EUTRAN cell</w:t>
      </w:r>
      <w:r>
        <w:tab/>
        <w:t>684</w:t>
      </w:r>
    </w:p>
    <w:p w14:paraId="05FA2C66" w14:textId="77777777" w:rsidR="006E6678" w:rsidRDefault="006E6678">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685</w:t>
      </w:r>
    </w:p>
    <w:p w14:paraId="6985FFF2" w14:textId="77777777" w:rsidR="006E6678" w:rsidRPr="00FF5056" w:rsidRDefault="006E6678">
      <w:pPr>
        <w:pStyle w:val="TOC4"/>
        <w:rPr>
          <w:rFonts w:asciiTheme="minorHAnsi" w:eastAsiaTheme="minorEastAsia" w:hAnsiTheme="minorHAnsi" w:cstheme="minorBidi"/>
          <w:sz w:val="22"/>
          <w:szCs w:val="22"/>
          <w:lang w:val="sv-FI"/>
        </w:rPr>
      </w:pPr>
      <w:r w:rsidRPr="00FF5056">
        <w:rPr>
          <w:lang w:val="sv-FI"/>
        </w:rPr>
        <w:t>A.3.2.3.</w:t>
      </w:r>
      <w:r w:rsidRPr="00FF5056">
        <w:rPr>
          <w:lang w:val="sv-FI" w:eastAsia="zh-CN"/>
        </w:rPr>
        <w:t>3</w:t>
      </w:r>
      <w:r w:rsidRPr="00FF5056">
        <w:rPr>
          <w:rFonts w:asciiTheme="minorHAnsi" w:eastAsiaTheme="minorEastAsia" w:hAnsiTheme="minorHAnsi" w:cstheme="minorBidi"/>
          <w:sz w:val="22"/>
          <w:szCs w:val="22"/>
          <w:lang w:val="sv-FI"/>
        </w:rPr>
        <w:tab/>
      </w:r>
      <w:r w:rsidRPr="00FF5056">
        <w:rPr>
          <w:lang w:val="sv-FI"/>
        </w:rPr>
        <w:t xml:space="preserve">Narrowband IoT OCNG FDD pattern </w:t>
      </w:r>
      <w:r w:rsidRPr="00FF5056">
        <w:rPr>
          <w:lang w:val="sv-FI" w:eastAsia="zh-CN"/>
        </w:rPr>
        <w:t>3</w:t>
      </w:r>
      <w:r w:rsidRPr="00FF5056">
        <w:rPr>
          <w:lang w:val="sv-FI"/>
        </w:rPr>
        <w:t xml:space="preserve">: </w:t>
      </w:r>
      <w:r w:rsidRPr="00FF5056">
        <w:rPr>
          <w:lang w:val="sv-FI" w:eastAsia="zh-CN"/>
        </w:rPr>
        <w:t>standalone</w:t>
      </w:r>
      <w:r w:rsidRPr="00FF5056">
        <w:rPr>
          <w:lang w:val="sv-FI"/>
        </w:rPr>
        <w:t xml:space="preserve"> NB-IoT</w:t>
      </w:r>
      <w:r w:rsidRPr="00FF5056">
        <w:rPr>
          <w:lang w:val="sv-FI"/>
        </w:rPr>
        <w:tab/>
        <w:t>685</w:t>
      </w:r>
    </w:p>
    <w:p w14:paraId="54B8DE46" w14:textId="77777777" w:rsidR="006E6678" w:rsidRPr="00FF5056" w:rsidRDefault="006E6678">
      <w:pPr>
        <w:pStyle w:val="TOC4"/>
        <w:rPr>
          <w:rFonts w:asciiTheme="minorHAnsi" w:eastAsiaTheme="minorEastAsia" w:hAnsiTheme="minorHAnsi" w:cstheme="minorBidi"/>
          <w:sz w:val="22"/>
          <w:szCs w:val="22"/>
          <w:lang w:val="sv-FI"/>
        </w:rPr>
      </w:pPr>
      <w:r w:rsidRPr="00FF5056">
        <w:rPr>
          <w:lang w:val="sv-FI"/>
        </w:rPr>
        <w:t>A.3.2.3.4</w:t>
      </w:r>
      <w:r w:rsidRPr="00FF5056">
        <w:rPr>
          <w:rFonts w:asciiTheme="minorHAnsi" w:eastAsiaTheme="minorEastAsia" w:hAnsiTheme="minorHAnsi" w:cstheme="minorBidi"/>
          <w:sz w:val="22"/>
          <w:szCs w:val="22"/>
          <w:lang w:val="sv-FI"/>
        </w:rPr>
        <w:tab/>
      </w:r>
      <w:r w:rsidRPr="00FF5056">
        <w:rPr>
          <w:lang w:val="sv-FI"/>
        </w:rPr>
        <w:t>Narrowband IoT OCNG FDD pattern 4: In-band NB-IoT in 5 MHz EUTRAN cell</w:t>
      </w:r>
      <w:r w:rsidRPr="00FF5056">
        <w:rPr>
          <w:lang w:val="sv-FI"/>
        </w:rPr>
        <w:tab/>
        <w:t>686</w:t>
      </w:r>
    </w:p>
    <w:p w14:paraId="53340AD4" w14:textId="77777777" w:rsidR="006E6678" w:rsidRPr="00FF5056" w:rsidRDefault="006E6678">
      <w:pPr>
        <w:pStyle w:val="TOC4"/>
        <w:rPr>
          <w:rFonts w:asciiTheme="minorHAnsi" w:eastAsiaTheme="minorEastAsia" w:hAnsiTheme="minorHAnsi" w:cstheme="minorBidi"/>
          <w:sz w:val="22"/>
          <w:szCs w:val="22"/>
          <w:lang w:val="sv-FI"/>
        </w:rPr>
      </w:pPr>
      <w:r w:rsidRPr="00FF5056">
        <w:rPr>
          <w:lang w:val="sv-FI"/>
        </w:rPr>
        <w:t>A.3.2.3.</w:t>
      </w:r>
      <w:r w:rsidRPr="00FF5056">
        <w:rPr>
          <w:lang w:val="sv-FI" w:eastAsia="zh-CN"/>
        </w:rPr>
        <w:t>5</w:t>
      </w:r>
      <w:r w:rsidRPr="00FF5056">
        <w:rPr>
          <w:rFonts w:asciiTheme="minorHAnsi" w:eastAsiaTheme="minorEastAsia" w:hAnsiTheme="minorHAnsi" w:cstheme="minorBidi"/>
          <w:sz w:val="22"/>
          <w:szCs w:val="22"/>
          <w:lang w:val="sv-FI"/>
        </w:rPr>
        <w:tab/>
      </w:r>
      <w:r w:rsidRPr="00FF5056">
        <w:rPr>
          <w:lang w:val="sv-FI"/>
        </w:rPr>
        <w:t xml:space="preserve">Narrowband IoT OCNG FDD pattern </w:t>
      </w:r>
      <w:r w:rsidRPr="00FF5056">
        <w:rPr>
          <w:lang w:val="sv-FI" w:eastAsia="zh-CN"/>
        </w:rPr>
        <w:t>5</w:t>
      </w:r>
      <w:r w:rsidRPr="00FF5056">
        <w:rPr>
          <w:lang w:val="sv-FI"/>
        </w:rPr>
        <w:t xml:space="preserve">: </w:t>
      </w:r>
      <w:r w:rsidRPr="00FF5056">
        <w:rPr>
          <w:lang w:val="sv-FI" w:eastAsia="zh-CN"/>
        </w:rPr>
        <w:t xml:space="preserve">guard </w:t>
      </w:r>
      <w:r w:rsidRPr="00FF5056">
        <w:rPr>
          <w:lang w:val="sv-FI"/>
        </w:rPr>
        <w:t>band NB-IoT in 5 MHz EUTRAN cell</w:t>
      </w:r>
      <w:r w:rsidRPr="00FF5056">
        <w:rPr>
          <w:lang w:val="sv-FI"/>
        </w:rPr>
        <w:tab/>
        <w:t>687</w:t>
      </w:r>
    </w:p>
    <w:p w14:paraId="0E905A55" w14:textId="77777777" w:rsidR="006E6678" w:rsidRDefault="006E6678">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688</w:t>
      </w:r>
    </w:p>
    <w:p w14:paraId="52E63742" w14:textId="77777777" w:rsidR="006E6678" w:rsidRDefault="006E6678">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689</w:t>
      </w:r>
    </w:p>
    <w:p w14:paraId="64E2CAA6" w14:textId="77777777" w:rsidR="006E6678" w:rsidRDefault="006E6678">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689</w:t>
      </w:r>
    </w:p>
    <w:p w14:paraId="6B851CD1" w14:textId="77777777" w:rsidR="006E6678" w:rsidRDefault="006E6678">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689</w:t>
      </w:r>
    </w:p>
    <w:p w14:paraId="6CAF67F2" w14:textId="77777777" w:rsidR="006E6678" w:rsidRDefault="006E6678">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690</w:t>
      </w:r>
    </w:p>
    <w:p w14:paraId="2033B005" w14:textId="77777777" w:rsidR="006E6678" w:rsidRDefault="006E6678">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690</w:t>
      </w:r>
    </w:p>
    <w:p w14:paraId="79F46217" w14:textId="77777777" w:rsidR="006E6678" w:rsidRDefault="006E6678">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690</w:t>
      </w:r>
    </w:p>
    <w:p w14:paraId="2F6407FD" w14:textId="77777777" w:rsidR="006E6678" w:rsidRDefault="006E6678">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690</w:t>
      </w:r>
    </w:p>
    <w:p w14:paraId="2B9343A9" w14:textId="77777777" w:rsidR="006E6678" w:rsidRDefault="006E6678">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691</w:t>
      </w:r>
    </w:p>
    <w:p w14:paraId="4B978090" w14:textId="77777777" w:rsidR="006E6678" w:rsidRDefault="006E6678">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691</w:t>
      </w:r>
    </w:p>
    <w:p w14:paraId="0E2BE9CF" w14:textId="77777777" w:rsidR="006E6678" w:rsidRDefault="006E6678">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CC1A22">
        <w:rPr>
          <w:lang w:val="en-US"/>
        </w:rPr>
        <w:t>, 2x2 antenna</w:t>
      </w:r>
      <w:r>
        <w:tab/>
        <w:t>692</w:t>
      </w:r>
    </w:p>
    <w:p w14:paraId="45B56757" w14:textId="77777777" w:rsidR="006E6678" w:rsidRDefault="006E6678">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692</w:t>
      </w:r>
    </w:p>
    <w:p w14:paraId="5B4A56D6" w14:textId="77777777" w:rsidR="006E6678" w:rsidRDefault="006E6678">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692</w:t>
      </w:r>
    </w:p>
    <w:p w14:paraId="4DF22E9A" w14:textId="77777777" w:rsidR="006E6678" w:rsidRDefault="006E6678">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693</w:t>
      </w:r>
    </w:p>
    <w:p w14:paraId="5EF2A222" w14:textId="77777777" w:rsidR="006E6678" w:rsidRDefault="006E6678">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693</w:t>
      </w:r>
    </w:p>
    <w:p w14:paraId="1D42EA8A" w14:textId="77777777" w:rsidR="006E6678" w:rsidRDefault="006E6678">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693</w:t>
      </w:r>
    </w:p>
    <w:p w14:paraId="2B2C7119" w14:textId="77777777" w:rsidR="006E6678" w:rsidRDefault="006E6678">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693</w:t>
      </w:r>
    </w:p>
    <w:p w14:paraId="62FB9210" w14:textId="77777777" w:rsidR="006E6678" w:rsidRDefault="006E6678">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693</w:t>
      </w:r>
    </w:p>
    <w:p w14:paraId="681F62AD" w14:textId="77777777" w:rsidR="006E6678" w:rsidRDefault="006E6678">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693</w:t>
      </w:r>
    </w:p>
    <w:p w14:paraId="17197226" w14:textId="77777777" w:rsidR="006E6678" w:rsidRDefault="006E6678">
      <w:pPr>
        <w:pStyle w:val="TOC3"/>
        <w:rPr>
          <w:rFonts w:asciiTheme="minorHAnsi" w:eastAsiaTheme="minorEastAsia" w:hAnsiTheme="minorHAnsi" w:cstheme="minorBidi"/>
          <w:sz w:val="22"/>
          <w:szCs w:val="22"/>
        </w:rPr>
      </w:pPr>
      <w:r w:rsidRPr="006E6678">
        <w:t>A.3.8.1</w:t>
      </w:r>
      <w:r w:rsidRPr="006E6678">
        <w:rPr>
          <w:rFonts w:asciiTheme="minorHAnsi" w:eastAsiaTheme="minorEastAsia" w:hAnsiTheme="minorHAnsi" w:cstheme="minorBidi"/>
          <w:sz w:val="22"/>
          <w:szCs w:val="22"/>
        </w:rPr>
        <w:tab/>
      </w:r>
      <w:r w:rsidRPr="00CC1A22">
        <w:rPr>
          <w:snapToGrid w:val="0"/>
        </w:rPr>
        <w:t>Antenna connection</w:t>
      </w:r>
      <w:r w:rsidRPr="00CC1A22">
        <w:rPr>
          <w:snapToGrid w:val="0"/>
          <w:lang w:eastAsia="zh-CN"/>
        </w:rPr>
        <w:t xml:space="preserve"> for 4 Rx capable UEs</w:t>
      </w:r>
      <w:r>
        <w:tab/>
        <w:t>693</w:t>
      </w:r>
    </w:p>
    <w:p w14:paraId="463CD37A" w14:textId="77777777" w:rsidR="006E6678" w:rsidRDefault="006E6678">
      <w:pPr>
        <w:pStyle w:val="TOC4"/>
        <w:rPr>
          <w:rFonts w:asciiTheme="minorHAnsi" w:eastAsiaTheme="minorEastAsia" w:hAnsiTheme="minorHAnsi" w:cstheme="minorBidi"/>
          <w:sz w:val="22"/>
          <w:szCs w:val="22"/>
        </w:rPr>
      </w:pPr>
      <w:r>
        <w:t>A.3.8.1.1 Introduction</w:t>
      </w:r>
      <w:r>
        <w:tab/>
        <w:t>693</w:t>
      </w:r>
    </w:p>
    <w:p w14:paraId="2689C796" w14:textId="77777777" w:rsidR="006E6678" w:rsidRDefault="006E6678">
      <w:pPr>
        <w:pStyle w:val="TOC4"/>
        <w:rPr>
          <w:rFonts w:asciiTheme="minorHAnsi" w:eastAsiaTheme="minorEastAsia" w:hAnsiTheme="minorHAnsi" w:cstheme="minorBidi"/>
          <w:sz w:val="22"/>
          <w:szCs w:val="22"/>
        </w:rPr>
      </w:pPr>
      <w:r>
        <w:t>A.3.8.1.2 Principle of testing</w:t>
      </w:r>
      <w:r>
        <w:tab/>
        <w:t>693</w:t>
      </w:r>
    </w:p>
    <w:p w14:paraId="0EBA9E49" w14:textId="77777777" w:rsidR="006E6678" w:rsidRDefault="006E6678">
      <w:pPr>
        <w:pStyle w:val="TOC5"/>
        <w:rPr>
          <w:rFonts w:asciiTheme="minorHAnsi" w:eastAsiaTheme="minorEastAsia" w:hAnsiTheme="minorHAnsi" w:cstheme="minorBidi"/>
          <w:sz w:val="22"/>
          <w:szCs w:val="22"/>
        </w:rPr>
      </w:pPr>
      <w:r>
        <w:t>A.3.8.1.2.1 Single carrier tests</w:t>
      </w:r>
      <w:r>
        <w:tab/>
        <w:t>693</w:t>
      </w:r>
    </w:p>
    <w:p w14:paraId="2857135D" w14:textId="77777777" w:rsidR="006E6678" w:rsidRDefault="006E6678">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694</w:t>
      </w:r>
    </w:p>
    <w:p w14:paraId="2F8E9D25" w14:textId="77777777" w:rsidR="006E6678" w:rsidRDefault="006E6678">
      <w:pPr>
        <w:pStyle w:val="TOC5"/>
        <w:rPr>
          <w:rFonts w:asciiTheme="minorHAnsi" w:eastAsiaTheme="minorEastAsia" w:hAnsiTheme="minorHAnsi" w:cstheme="minorBidi"/>
          <w:sz w:val="22"/>
          <w:szCs w:val="22"/>
        </w:rPr>
      </w:pPr>
      <w:r w:rsidRPr="006E6678">
        <w:t>A.3.8.1.2.3</w:t>
      </w:r>
      <w:r w:rsidRPr="006E6678">
        <w:rPr>
          <w:rFonts w:asciiTheme="minorHAnsi" w:eastAsiaTheme="minorEastAsia" w:hAnsiTheme="minorHAnsi" w:cstheme="minorBidi"/>
          <w:sz w:val="22"/>
          <w:szCs w:val="22"/>
        </w:rPr>
        <w:tab/>
      </w:r>
      <w:r w:rsidRPr="00CC1A22">
        <w:rPr>
          <w:snapToGrid w:val="0"/>
        </w:rPr>
        <w:t>Antenna connection for bands where 2RX is supported</w:t>
      </w:r>
      <w:r>
        <w:tab/>
        <w:t>695</w:t>
      </w:r>
    </w:p>
    <w:p w14:paraId="0D2F5D6D" w14:textId="77777777" w:rsidR="006E6678" w:rsidRDefault="006E6678">
      <w:pPr>
        <w:pStyle w:val="TOC5"/>
        <w:rPr>
          <w:rFonts w:asciiTheme="minorHAnsi" w:eastAsiaTheme="minorEastAsia" w:hAnsiTheme="minorHAnsi" w:cstheme="minorBidi"/>
          <w:sz w:val="22"/>
          <w:szCs w:val="22"/>
        </w:rPr>
      </w:pPr>
      <w:r w:rsidRPr="006E6678">
        <w:t>A.3.8.1.2.4</w:t>
      </w:r>
      <w:r w:rsidRPr="006E6678">
        <w:rPr>
          <w:rFonts w:asciiTheme="minorHAnsi" w:eastAsiaTheme="minorEastAsia" w:hAnsiTheme="minorHAnsi" w:cstheme="minorBidi"/>
          <w:sz w:val="22"/>
          <w:szCs w:val="22"/>
        </w:rPr>
        <w:tab/>
      </w:r>
      <w:r w:rsidRPr="00CC1A22">
        <w:rPr>
          <w:snapToGrid w:val="0"/>
        </w:rPr>
        <w:t>Antenna connection for bands where 4RX is supported</w:t>
      </w:r>
      <w:r>
        <w:tab/>
        <w:t>695</w:t>
      </w:r>
    </w:p>
    <w:p w14:paraId="6D1FCEED" w14:textId="77777777" w:rsidR="006E6678" w:rsidRDefault="006E6678">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695</w:t>
      </w:r>
    </w:p>
    <w:p w14:paraId="78523A01" w14:textId="77777777" w:rsidR="006E6678" w:rsidRDefault="006E6678">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695</w:t>
      </w:r>
    </w:p>
    <w:p w14:paraId="05882563" w14:textId="77777777" w:rsidR="006E6678" w:rsidRDefault="006E6678">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695</w:t>
      </w:r>
    </w:p>
    <w:p w14:paraId="530F0587" w14:textId="77777777" w:rsidR="006E6678" w:rsidRDefault="006E6678">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696</w:t>
      </w:r>
    </w:p>
    <w:p w14:paraId="0253FF96" w14:textId="77777777" w:rsidR="006E6678" w:rsidRDefault="006E6678">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696</w:t>
      </w:r>
    </w:p>
    <w:p w14:paraId="6B80D46A" w14:textId="77777777" w:rsidR="006E6678" w:rsidRDefault="006E6678">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696</w:t>
      </w:r>
    </w:p>
    <w:p w14:paraId="4861C5D2" w14:textId="77777777" w:rsidR="006E6678" w:rsidRDefault="006E6678">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696</w:t>
      </w:r>
    </w:p>
    <w:p w14:paraId="69EED5A4" w14:textId="77777777" w:rsidR="006E6678" w:rsidRDefault="006E6678">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696</w:t>
      </w:r>
    </w:p>
    <w:p w14:paraId="0A86D1F1" w14:textId="77777777" w:rsidR="006E6678" w:rsidRDefault="006E6678">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696</w:t>
      </w:r>
    </w:p>
    <w:p w14:paraId="7130CA76" w14:textId="77777777" w:rsidR="006E6678" w:rsidRDefault="006E6678">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696</w:t>
      </w:r>
    </w:p>
    <w:p w14:paraId="77D40EBE" w14:textId="77777777" w:rsidR="006E6678" w:rsidRDefault="006E6678">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696</w:t>
      </w:r>
    </w:p>
    <w:p w14:paraId="1D469539" w14:textId="77777777" w:rsidR="006E6678" w:rsidRDefault="006E6678">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696</w:t>
      </w:r>
    </w:p>
    <w:p w14:paraId="37D76B79" w14:textId="77777777" w:rsidR="006E6678" w:rsidRDefault="006E6678">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697</w:t>
      </w:r>
    </w:p>
    <w:p w14:paraId="5E42CA89" w14:textId="77777777" w:rsidR="006E6678" w:rsidRDefault="006E6678">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697</w:t>
      </w:r>
    </w:p>
    <w:p w14:paraId="4360D1D8" w14:textId="77777777" w:rsidR="006E6678" w:rsidRDefault="006E6678">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697</w:t>
      </w:r>
    </w:p>
    <w:p w14:paraId="745F30C5" w14:textId="77777777" w:rsidR="006E6678" w:rsidRDefault="006E6678">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697</w:t>
      </w:r>
    </w:p>
    <w:p w14:paraId="02DEE597" w14:textId="77777777" w:rsidR="006E6678" w:rsidRDefault="006E6678">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703</w:t>
      </w:r>
    </w:p>
    <w:p w14:paraId="3C1A7440" w14:textId="77777777" w:rsidR="006E6678" w:rsidRDefault="006E6678">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705</w:t>
      </w:r>
    </w:p>
    <w:p w14:paraId="5DEA7D0A" w14:textId="77777777" w:rsidR="006E6678" w:rsidRDefault="006E6678">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705</w:t>
      </w:r>
    </w:p>
    <w:p w14:paraId="07CBC58C" w14:textId="77777777" w:rsidR="006E6678" w:rsidRDefault="006E6678">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705</w:t>
      </w:r>
    </w:p>
    <w:p w14:paraId="2F664854" w14:textId="77777777" w:rsidR="006E6678" w:rsidRDefault="006E6678">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705</w:t>
      </w:r>
    </w:p>
    <w:p w14:paraId="01F18866" w14:textId="77777777" w:rsidR="006E6678" w:rsidRDefault="006E6678">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706</w:t>
      </w:r>
    </w:p>
    <w:p w14:paraId="2A0A6847" w14:textId="77777777" w:rsidR="006E6678" w:rsidRDefault="006E6678">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706</w:t>
      </w:r>
    </w:p>
    <w:p w14:paraId="6C4F409D" w14:textId="77777777" w:rsidR="006E6678" w:rsidRDefault="006E6678">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706</w:t>
      </w:r>
    </w:p>
    <w:p w14:paraId="376EA931" w14:textId="77777777" w:rsidR="006E6678" w:rsidRDefault="006E6678">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707</w:t>
      </w:r>
    </w:p>
    <w:p w14:paraId="2B5D94D8" w14:textId="77777777" w:rsidR="006E6678" w:rsidRDefault="006E6678">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707</w:t>
      </w:r>
    </w:p>
    <w:p w14:paraId="4023E65B" w14:textId="77777777" w:rsidR="006E6678" w:rsidRDefault="006E6678">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707</w:t>
      </w:r>
    </w:p>
    <w:p w14:paraId="3C48FA44" w14:textId="77777777" w:rsidR="006E6678" w:rsidRDefault="006E6678">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707</w:t>
      </w:r>
    </w:p>
    <w:p w14:paraId="56B5C7F0" w14:textId="77777777" w:rsidR="006E6678" w:rsidRDefault="006E6678">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707</w:t>
      </w:r>
    </w:p>
    <w:p w14:paraId="16C415BC" w14:textId="77777777" w:rsidR="006E6678" w:rsidRDefault="006E6678">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707</w:t>
      </w:r>
    </w:p>
    <w:p w14:paraId="7B829513" w14:textId="77777777" w:rsidR="006E6678" w:rsidRDefault="006E6678">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707</w:t>
      </w:r>
    </w:p>
    <w:p w14:paraId="5B9DFA8E" w14:textId="77777777" w:rsidR="006E6678" w:rsidRDefault="006E6678">
      <w:pPr>
        <w:pStyle w:val="TOC3"/>
        <w:rPr>
          <w:rFonts w:asciiTheme="minorHAnsi" w:eastAsiaTheme="minorEastAsia" w:hAnsiTheme="minorHAnsi" w:cstheme="minorBidi"/>
          <w:sz w:val="22"/>
          <w:szCs w:val="22"/>
        </w:rPr>
      </w:pPr>
      <w:r w:rsidRPr="006E6678">
        <w:lastRenderedPageBreak/>
        <w:t>A.3.15.1</w:t>
      </w:r>
      <w:r w:rsidRPr="006E6678">
        <w:rPr>
          <w:rFonts w:asciiTheme="minorHAnsi" w:hAnsiTheme="minorHAnsi" w:cstheme="minorBidi"/>
          <w:sz w:val="22"/>
          <w:szCs w:val="22"/>
        </w:rPr>
        <w:tab/>
      </w:r>
      <w:r w:rsidRPr="00CC1A22">
        <w:rPr>
          <w:rFonts w:eastAsia="Arial Unicode MS"/>
          <w:lang w:eastAsia="zh-CN"/>
        </w:rPr>
        <w:t>Introduction</w:t>
      </w:r>
      <w:r>
        <w:tab/>
        <w:t>707</w:t>
      </w:r>
    </w:p>
    <w:p w14:paraId="56A1EEC7" w14:textId="77777777" w:rsidR="006E6678" w:rsidRDefault="006E6678">
      <w:pPr>
        <w:pStyle w:val="TOC3"/>
        <w:rPr>
          <w:rFonts w:asciiTheme="minorHAnsi" w:eastAsiaTheme="minorEastAsia" w:hAnsiTheme="minorHAnsi" w:cstheme="minorBidi"/>
          <w:sz w:val="22"/>
          <w:szCs w:val="22"/>
        </w:rPr>
      </w:pPr>
      <w:r w:rsidRPr="006E6678">
        <w:t>A.3.15.2</w:t>
      </w:r>
      <w:r w:rsidRPr="006E6678">
        <w:rPr>
          <w:rFonts w:asciiTheme="minorHAnsi" w:hAnsiTheme="minorHAnsi" w:cstheme="minorBidi"/>
          <w:sz w:val="22"/>
          <w:szCs w:val="22"/>
        </w:rPr>
        <w:tab/>
      </w:r>
      <w:r w:rsidRPr="00CC1A22">
        <w:rPr>
          <w:rFonts w:eastAsia="Arial Unicode MS"/>
          <w:lang w:eastAsia="zh-CN"/>
        </w:rPr>
        <w:t>Principle of testing</w:t>
      </w:r>
      <w:r>
        <w:tab/>
        <w:t>707</w:t>
      </w:r>
    </w:p>
    <w:p w14:paraId="1D52364A" w14:textId="77777777" w:rsidR="006E6678" w:rsidRDefault="006E6678">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708</w:t>
      </w:r>
    </w:p>
    <w:p w14:paraId="75F9813B" w14:textId="77777777" w:rsidR="006E6678" w:rsidRDefault="006E6678">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708</w:t>
      </w:r>
    </w:p>
    <w:p w14:paraId="7FDFB827" w14:textId="77777777" w:rsidR="006E6678" w:rsidRDefault="006E6678">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708</w:t>
      </w:r>
    </w:p>
    <w:p w14:paraId="44A8BCF5" w14:textId="77777777" w:rsidR="006E6678" w:rsidRDefault="006E6678">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708</w:t>
      </w:r>
    </w:p>
    <w:p w14:paraId="1865E889" w14:textId="77777777" w:rsidR="006E6678" w:rsidRDefault="006E6678">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709</w:t>
      </w:r>
    </w:p>
    <w:p w14:paraId="189687F8" w14:textId="77777777" w:rsidR="006E6678" w:rsidRDefault="006E6678">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710</w:t>
      </w:r>
    </w:p>
    <w:p w14:paraId="61EAF169" w14:textId="77777777" w:rsidR="006E6678" w:rsidRDefault="006E6678">
      <w:pPr>
        <w:pStyle w:val="TOC3"/>
        <w:rPr>
          <w:rFonts w:asciiTheme="minorHAnsi" w:eastAsiaTheme="minorEastAsia" w:hAnsiTheme="minorHAnsi" w:cstheme="minorBidi"/>
          <w:sz w:val="22"/>
          <w:szCs w:val="22"/>
        </w:rPr>
      </w:pPr>
      <w:r w:rsidRPr="006E6678">
        <w:t>A.3.19.1</w:t>
      </w:r>
      <w:r w:rsidRPr="006E6678">
        <w:rPr>
          <w:rFonts w:asciiTheme="minorHAnsi" w:hAnsiTheme="minorHAnsi" w:cstheme="minorBidi"/>
          <w:sz w:val="22"/>
          <w:szCs w:val="22"/>
        </w:rPr>
        <w:tab/>
      </w:r>
      <w:r w:rsidRPr="00CC1A22">
        <w:rPr>
          <w:rFonts w:eastAsia="Arial Unicode MS"/>
          <w:lang w:eastAsia="zh-CN"/>
        </w:rPr>
        <w:t>Introduction</w:t>
      </w:r>
      <w:r>
        <w:tab/>
        <w:t>710</w:t>
      </w:r>
    </w:p>
    <w:p w14:paraId="0D3C2B74" w14:textId="77777777" w:rsidR="006E6678" w:rsidRDefault="006E6678">
      <w:pPr>
        <w:pStyle w:val="TOC3"/>
        <w:rPr>
          <w:rFonts w:asciiTheme="minorHAnsi" w:eastAsiaTheme="minorEastAsia" w:hAnsiTheme="minorHAnsi" w:cstheme="minorBidi"/>
          <w:sz w:val="22"/>
          <w:szCs w:val="22"/>
        </w:rPr>
      </w:pPr>
      <w:r w:rsidRPr="006E6678">
        <w:t>A.3.19.2</w:t>
      </w:r>
      <w:r w:rsidRPr="006E6678">
        <w:rPr>
          <w:rFonts w:asciiTheme="minorHAnsi" w:hAnsiTheme="minorHAnsi" w:cstheme="minorBidi"/>
          <w:sz w:val="22"/>
          <w:szCs w:val="22"/>
        </w:rPr>
        <w:tab/>
      </w:r>
      <w:r w:rsidRPr="00CC1A22">
        <w:rPr>
          <w:rFonts w:eastAsia="Arial Unicode MS"/>
          <w:lang w:eastAsia="zh-CN"/>
        </w:rPr>
        <w:t>Principle of testing</w:t>
      </w:r>
      <w:r>
        <w:tab/>
        <w:t>710</w:t>
      </w:r>
    </w:p>
    <w:p w14:paraId="585BC09B" w14:textId="77777777" w:rsidR="006E6678" w:rsidRDefault="006E6678">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710</w:t>
      </w:r>
    </w:p>
    <w:p w14:paraId="52F8CE61" w14:textId="77777777" w:rsidR="006E6678" w:rsidRDefault="006E6678">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710</w:t>
      </w:r>
    </w:p>
    <w:p w14:paraId="2E123170" w14:textId="77777777" w:rsidR="006E6678" w:rsidRDefault="006E6678">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710</w:t>
      </w:r>
    </w:p>
    <w:p w14:paraId="0AFF5322" w14:textId="77777777" w:rsidR="006E6678" w:rsidRDefault="006E6678">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711</w:t>
      </w:r>
    </w:p>
    <w:p w14:paraId="0024F0BC" w14:textId="77777777" w:rsidR="006E6678" w:rsidRDefault="006E6678">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711</w:t>
      </w:r>
    </w:p>
    <w:p w14:paraId="24340450" w14:textId="77777777" w:rsidR="006E6678" w:rsidRDefault="006E6678">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712</w:t>
      </w:r>
    </w:p>
    <w:p w14:paraId="7A962463" w14:textId="77777777" w:rsidR="006E6678" w:rsidRDefault="006E6678">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713</w:t>
      </w:r>
    </w:p>
    <w:p w14:paraId="6CFEE272" w14:textId="77777777" w:rsidR="006E6678" w:rsidRDefault="006E6678">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714</w:t>
      </w:r>
    </w:p>
    <w:p w14:paraId="0942329E" w14:textId="77777777" w:rsidR="006E6678" w:rsidRDefault="006E6678">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714</w:t>
      </w:r>
    </w:p>
    <w:p w14:paraId="4B9C8CF9" w14:textId="77777777" w:rsidR="006E6678" w:rsidRDefault="006E6678">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714</w:t>
      </w:r>
    </w:p>
    <w:p w14:paraId="4FD9016D" w14:textId="77777777" w:rsidR="006E6678" w:rsidRDefault="006E6678">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717</w:t>
      </w:r>
    </w:p>
    <w:p w14:paraId="53188BB0" w14:textId="77777777" w:rsidR="006E6678" w:rsidRDefault="006E6678">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717</w:t>
      </w:r>
    </w:p>
    <w:p w14:paraId="6FB3B7A6" w14:textId="77777777" w:rsidR="006E6678" w:rsidRDefault="006E6678">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717</w:t>
      </w:r>
    </w:p>
    <w:p w14:paraId="5C995DE7" w14:textId="77777777" w:rsidR="006E6678" w:rsidRDefault="006E6678">
      <w:pPr>
        <w:pStyle w:val="TOC2"/>
        <w:rPr>
          <w:rFonts w:asciiTheme="minorHAnsi" w:eastAsiaTheme="minorEastAsia" w:hAnsiTheme="minorHAnsi" w:cstheme="minorBidi"/>
          <w:sz w:val="22"/>
          <w:szCs w:val="22"/>
        </w:rPr>
      </w:pPr>
      <w:r>
        <w:t>A.</w:t>
      </w:r>
      <w:r w:rsidRPr="00CC1A22">
        <w:rPr>
          <w:bCs/>
        </w:rPr>
        <w:t>3.24</w:t>
      </w:r>
      <w:r>
        <w:rPr>
          <w:rFonts w:asciiTheme="minorHAnsi" w:eastAsiaTheme="minorEastAsia" w:hAnsiTheme="minorHAnsi" w:cstheme="minorBidi"/>
          <w:sz w:val="22"/>
          <w:szCs w:val="22"/>
        </w:rPr>
        <w:tab/>
      </w:r>
      <w:r w:rsidRPr="00CC1A22">
        <w:rPr>
          <w:rFonts w:eastAsia="Malgun Gothic"/>
          <w:lang w:eastAsia="zh-CN"/>
        </w:rPr>
        <w:t>V2X sidelink communication</w:t>
      </w:r>
      <w:r>
        <w:tab/>
        <w:t>718</w:t>
      </w:r>
    </w:p>
    <w:p w14:paraId="02B457D7" w14:textId="77777777" w:rsidR="006E6678" w:rsidRDefault="006E6678">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718</w:t>
      </w:r>
    </w:p>
    <w:p w14:paraId="5B9A7C51" w14:textId="77777777" w:rsidR="006E6678" w:rsidRDefault="006E6678">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719</w:t>
      </w:r>
    </w:p>
    <w:p w14:paraId="50A00585" w14:textId="77777777" w:rsidR="006E6678" w:rsidRDefault="006E6678">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722</w:t>
      </w:r>
    </w:p>
    <w:p w14:paraId="2600A4D9" w14:textId="77777777" w:rsidR="006E6678" w:rsidRDefault="006E6678">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723</w:t>
      </w:r>
    </w:p>
    <w:p w14:paraId="01C0D108" w14:textId="77777777" w:rsidR="006E6678" w:rsidRDefault="006E6678">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723</w:t>
      </w:r>
    </w:p>
    <w:p w14:paraId="5D1FDC39" w14:textId="77777777" w:rsidR="006E6678" w:rsidRDefault="006E6678">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723</w:t>
      </w:r>
    </w:p>
    <w:p w14:paraId="2A505904" w14:textId="7A47AE0F" w:rsidR="006E6678" w:rsidRDefault="006E6678">
      <w:pPr>
        <w:pStyle w:val="TOC1"/>
        <w:rPr>
          <w:rFonts w:asciiTheme="minorHAnsi" w:eastAsiaTheme="minorEastAsia" w:hAnsiTheme="minorHAnsi" w:cstheme="minorBidi"/>
          <w:szCs w:val="22"/>
        </w:rPr>
      </w:pPr>
      <w:r w:rsidRPr="006E6678">
        <w:t>A.4</w:t>
      </w:r>
      <w:r>
        <w:rPr>
          <w:rFonts w:asciiTheme="minorHAnsi" w:eastAsiaTheme="minorEastAsia" w:hAnsiTheme="minorHAnsi"/>
          <w:szCs w:val="22"/>
        </w:rPr>
        <w:tab/>
      </w:r>
      <w:r>
        <w:t>E-UTRAN RRC_IDLE state</w:t>
      </w:r>
      <w:r>
        <w:tab/>
        <w:t>725</w:t>
      </w:r>
    </w:p>
    <w:p w14:paraId="6773C4EB" w14:textId="77777777" w:rsidR="006E6678" w:rsidRDefault="006E6678">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725</w:t>
      </w:r>
    </w:p>
    <w:p w14:paraId="5F565CBC" w14:textId="77777777" w:rsidR="006E6678" w:rsidRDefault="006E6678">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725</w:t>
      </w:r>
    </w:p>
    <w:p w14:paraId="0F3091AF" w14:textId="77777777" w:rsidR="006E6678" w:rsidRDefault="006E6678">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725</w:t>
      </w:r>
    </w:p>
    <w:p w14:paraId="5551A3F1" w14:textId="77777777" w:rsidR="006E6678" w:rsidRDefault="006E6678">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726</w:t>
      </w:r>
    </w:p>
    <w:p w14:paraId="380B2553" w14:textId="77777777" w:rsidR="006E6678" w:rsidRDefault="006E6678">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727</w:t>
      </w:r>
    </w:p>
    <w:p w14:paraId="1EA3B3A7" w14:textId="77777777" w:rsidR="006E6678" w:rsidRDefault="006E6678">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727</w:t>
      </w:r>
    </w:p>
    <w:p w14:paraId="092FC09F" w14:textId="77777777" w:rsidR="006E6678" w:rsidRDefault="006E6678">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728</w:t>
      </w:r>
    </w:p>
    <w:p w14:paraId="07FD5B06" w14:textId="77777777" w:rsidR="006E6678" w:rsidRDefault="006E6678">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729</w:t>
      </w:r>
    </w:p>
    <w:p w14:paraId="1D999EB1" w14:textId="77777777" w:rsidR="006E6678" w:rsidRDefault="006E6678">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729</w:t>
      </w:r>
    </w:p>
    <w:p w14:paraId="2969B7E8" w14:textId="77777777" w:rsidR="006E6678" w:rsidRDefault="006E6678">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730</w:t>
      </w:r>
    </w:p>
    <w:p w14:paraId="57C0FD52" w14:textId="77777777" w:rsidR="006E6678" w:rsidRDefault="006E6678">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731</w:t>
      </w:r>
    </w:p>
    <w:p w14:paraId="21C31BEA" w14:textId="77777777" w:rsidR="006E6678" w:rsidRDefault="006E6678">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731</w:t>
      </w:r>
    </w:p>
    <w:p w14:paraId="5512B3C7" w14:textId="77777777" w:rsidR="006E6678" w:rsidRDefault="006E6678">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732</w:t>
      </w:r>
    </w:p>
    <w:p w14:paraId="4987B5FB" w14:textId="77777777" w:rsidR="006E6678" w:rsidRDefault="006E6678">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733</w:t>
      </w:r>
    </w:p>
    <w:p w14:paraId="765D2C1B" w14:textId="77777777" w:rsidR="006E6678" w:rsidRDefault="006E6678">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733</w:t>
      </w:r>
    </w:p>
    <w:p w14:paraId="6F720469" w14:textId="77777777" w:rsidR="006E6678" w:rsidRDefault="006E6678">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734</w:t>
      </w:r>
    </w:p>
    <w:p w14:paraId="0420330C" w14:textId="77777777" w:rsidR="006E6678" w:rsidRDefault="006E6678">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735</w:t>
      </w:r>
    </w:p>
    <w:p w14:paraId="6253136C" w14:textId="77777777" w:rsidR="006E6678" w:rsidRDefault="006E6678">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735</w:t>
      </w:r>
    </w:p>
    <w:p w14:paraId="281CFBB0" w14:textId="77777777" w:rsidR="006E6678" w:rsidRDefault="006E6678">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736</w:t>
      </w:r>
    </w:p>
    <w:p w14:paraId="7AF06687" w14:textId="77777777" w:rsidR="006E6678" w:rsidRDefault="006E6678">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737</w:t>
      </w:r>
    </w:p>
    <w:p w14:paraId="739A2FD7" w14:textId="77777777" w:rsidR="006E6678" w:rsidRDefault="006E6678">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737</w:t>
      </w:r>
    </w:p>
    <w:p w14:paraId="7D2A5366" w14:textId="77777777" w:rsidR="006E6678" w:rsidRDefault="006E6678">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738</w:t>
      </w:r>
    </w:p>
    <w:p w14:paraId="5BCE597A" w14:textId="77777777" w:rsidR="006E6678" w:rsidRDefault="006E6678">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739</w:t>
      </w:r>
    </w:p>
    <w:p w14:paraId="164B8D0B" w14:textId="77777777" w:rsidR="006E6678" w:rsidRDefault="006E6678">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739</w:t>
      </w:r>
    </w:p>
    <w:p w14:paraId="6B6E8BCD" w14:textId="77777777" w:rsidR="006E6678" w:rsidRDefault="006E6678">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740</w:t>
      </w:r>
    </w:p>
    <w:p w14:paraId="0AF62924" w14:textId="77777777" w:rsidR="006E6678" w:rsidRDefault="006E6678">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741</w:t>
      </w:r>
    </w:p>
    <w:p w14:paraId="209512B0" w14:textId="77777777" w:rsidR="006E6678" w:rsidRDefault="006E6678">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741</w:t>
      </w:r>
    </w:p>
    <w:p w14:paraId="11FA9DCB" w14:textId="77777777" w:rsidR="006E6678" w:rsidRDefault="006E6678">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741</w:t>
      </w:r>
    </w:p>
    <w:p w14:paraId="56841C88" w14:textId="77777777" w:rsidR="006E6678" w:rsidRDefault="006E6678">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741</w:t>
      </w:r>
    </w:p>
    <w:p w14:paraId="2547788E" w14:textId="77777777" w:rsidR="006E6678" w:rsidRDefault="006E6678">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741</w:t>
      </w:r>
    </w:p>
    <w:p w14:paraId="41E8AFAF" w14:textId="77777777" w:rsidR="006E6678" w:rsidRDefault="006E6678">
      <w:pPr>
        <w:pStyle w:val="TOC4"/>
        <w:rPr>
          <w:rFonts w:asciiTheme="minorHAnsi" w:eastAsiaTheme="minorEastAsia" w:hAnsiTheme="minorHAnsi" w:cstheme="minorBidi"/>
          <w:sz w:val="22"/>
          <w:szCs w:val="22"/>
        </w:rPr>
      </w:pPr>
      <w:r>
        <w:lastRenderedPageBreak/>
        <w:t>A.4.2.10.2</w:t>
      </w:r>
      <w:r>
        <w:rPr>
          <w:rFonts w:asciiTheme="minorHAnsi" w:eastAsiaTheme="minorEastAsia" w:hAnsiTheme="minorHAnsi" w:cstheme="minorBidi"/>
          <w:sz w:val="22"/>
          <w:szCs w:val="22"/>
        </w:rPr>
        <w:tab/>
      </w:r>
      <w:r>
        <w:t>Test Requirements</w:t>
      </w:r>
      <w:r>
        <w:tab/>
        <w:t>745</w:t>
      </w:r>
    </w:p>
    <w:p w14:paraId="16A8AD16" w14:textId="77777777" w:rsidR="006E6678" w:rsidRDefault="006E6678">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745</w:t>
      </w:r>
    </w:p>
    <w:p w14:paraId="6004D6AB" w14:textId="77777777" w:rsidR="006E6678" w:rsidRDefault="006E6678">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745</w:t>
      </w:r>
    </w:p>
    <w:p w14:paraId="34AC485F" w14:textId="77777777" w:rsidR="006E6678" w:rsidRDefault="006E6678">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749</w:t>
      </w:r>
    </w:p>
    <w:p w14:paraId="50612DB7" w14:textId="77777777" w:rsidR="006E6678" w:rsidRDefault="006E6678">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749</w:t>
      </w:r>
    </w:p>
    <w:p w14:paraId="3B23B114" w14:textId="77777777" w:rsidR="006E6678" w:rsidRDefault="006E6678">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749</w:t>
      </w:r>
    </w:p>
    <w:p w14:paraId="634D1FCF" w14:textId="77777777" w:rsidR="006E6678" w:rsidRDefault="006E6678">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751</w:t>
      </w:r>
    </w:p>
    <w:p w14:paraId="20CA3659" w14:textId="77777777" w:rsidR="006E6678" w:rsidRDefault="006E6678">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752</w:t>
      </w:r>
    </w:p>
    <w:p w14:paraId="0893A843" w14:textId="77777777" w:rsidR="006E6678" w:rsidRDefault="006E6678">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752</w:t>
      </w:r>
    </w:p>
    <w:p w14:paraId="23AAC119" w14:textId="77777777" w:rsidR="006E6678" w:rsidRDefault="006E6678">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753</w:t>
      </w:r>
    </w:p>
    <w:p w14:paraId="68BE9CBE" w14:textId="77777777" w:rsidR="006E6678" w:rsidRDefault="006E6678">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754</w:t>
      </w:r>
    </w:p>
    <w:p w14:paraId="73901BDB" w14:textId="77777777" w:rsidR="006E6678" w:rsidRDefault="006E6678">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754</w:t>
      </w:r>
    </w:p>
    <w:p w14:paraId="7A89A3E8" w14:textId="77777777" w:rsidR="006E6678" w:rsidRDefault="006E6678">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755</w:t>
      </w:r>
    </w:p>
    <w:p w14:paraId="0D61E529" w14:textId="77777777" w:rsidR="006E6678" w:rsidRDefault="006E6678">
      <w:pPr>
        <w:pStyle w:val="TOC3"/>
        <w:rPr>
          <w:rFonts w:asciiTheme="minorHAnsi" w:eastAsiaTheme="minorEastAsia" w:hAnsiTheme="minorHAnsi" w:cstheme="minorBidi"/>
          <w:sz w:val="22"/>
          <w:szCs w:val="22"/>
        </w:rPr>
      </w:pPr>
      <w:r w:rsidRPr="006E6678">
        <w:t>A.4.2.15 E-UTRAN FDD – FDD Intra frequency case for Cat-M1 UE in enhanced coverage</w:t>
      </w:r>
      <w:r w:rsidRPr="006E6678">
        <w:tab/>
      </w:r>
      <w:r>
        <w:t>756</w:t>
      </w:r>
    </w:p>
    <w:p w14:paraId="7FA0FC54" w14:textId="77777777" w:rsidR="006E6678" w:rsidRDefault="006E6678">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756</w:t>
      </w:r>
    </w:p>
    <w:p w14:paraId="5DFD29AF" w14:textId="77777777" w:rsidR="006E6678" w:rsidRDefault="006E6678">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757</w:t>
      </w:r>
    </w:p>
    <w:p w14:paraId="5435127D" w14:textId="77777777" w:rsidR="006E6678" w:rsidRDefault="006E6678">
      <w:pPr>
        <w:pStyle w:val="TOC3"/>
        <w:rPr>
          <w:rFonts w:asciiTheme="minorHAnsi" w:eastAsiaTheme="minorEastAsia" w:hAnsiTheme="minorHAnsi" w:cstheme="minorBidi"/>
          <w:sz w:val="22"/>
          <w:szCs w:val="22"/>
        </w:rPr>
      </w:pPr>
      <w:r>
        <w:t>A.4.2.16 E-UTRAN HD – FDD Intra frequency case for Cat-M1 UE in enhanced coverage</w:t>
      </w:r>
      <w:r>
        <w:tab/>
        <w:t>758</w:t>
      </w:r>
    </w:p>
    <w:p w14:paraId="13131F2D" w14:textId="77777777" w:rsidR="006E6678" w:rsidRDefault="006E6678">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758</w:t>
      </w:r>
    </w:p>
    <w:p w14:paraId="5F9FCC0D" w14:textId="77777777" w:rsidR="006E6678" w:rsidRDefault="006E6678">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759</w:t>
      </w:r>
    </w:p>
    <w:p w14:paraId="1063EC3D" w14:textId="77777777" w:rsidR="006E6678" w:rsidRDefault="006E6678">
      <w:pPr>
        <w:pStyle w:val="TOC3"/>
        <w:rPr>
          <w:rFonts w:asciiTheme="minorHAnsi" w:eastAsiaTheme="minorEastAsia" w:hAnsiTheme="minorHAnsi" w:cstheme="minorBidi"/>
          <w:sz w:val="22"/>
          <w:szCs w:val="22"/>
        </w:rPr>
      </w:pPr>
      <w:r>
        <w:t>A.4.2.17 E-UTRAN TDD – TDD Intra frequency case for Cat-M1 UE in enhanced coverage</w:t>
      </w:r>
      <w:r>
        <w:tab/>
        <w:t>760</w:t>
      </w:r>
    </w:p>
    <w:p w14:paraId="646A87A5" w14:textId="77777777" w:rsidR="006E6678" w:rsidRDefault="006E6678">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760</w:t>
      </w:r>
    </w:p>
    <w:p w14:paraId="65E2BA94" w14:textId="77777777" w:rsidR="006E6678" w:rsidRDefault="006E6678">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761</w:t>
      </w:r>
    </w:p>
    <w:p w14:paraId="461CA059" w14:textId="77777777" w:rsidR="006E6678" w:rsidRDefault="006E6678">
      <w:pPr>
        <w:pStyle w:val="TOC3"/>
        <w:rPr>
          <w:rFonts w:asciiTheme="minorHAnsi" w:eastAsiaTheme="minorEastAsia" w:hAnsiTheme="minorHAnsi" w:cstheme="minorBidi"/>
          <w:sz w:val="22"/>
          <w:szCs w:val="22"/>
        </w:rPr>
      </w:pPr>
      <w:r>
        <w:t>A.4.2.18 HD – FDD Intra frequency case for UE Category NB1 In-Band mode in normal coverage</w:t>
      </w:r>
      <w:r>
        <w:tab/>
        <w:t>762</w:t>
      </w:r>
    </w:p>
    <w:p w14:paraId="53405557" w14:textId="77777777" w:rsidR="006E6678" w:rsidRDefault="006E6678">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762</w:t>
      </w:r>
    </w:p>
    <w:p w14:paraId="6616D0BB" w14:textId="77777777" w:rsidR="006E6678" w:rsidRDefault="006E6678">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764</w:t>
      </w:r>
    </w:p>
    <w:p w14:paraId="145285E1" w14:textId="77777777" w:rsidR="006E6678" w:rsidRDefault="006E6678">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765</w:t>
      </w:r>
    </w:p>
    <w:p w14:paraId="3CE6CA73" w14:textId="77777777" w:rsidR="006E6678" w:rsidRDefault="006E6678">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765</w:t>
      </w:r>
    </w:p>
    <w:p w14:paraId="7CF18314" w14:textId="77777777" w:rsidR="006E6678" w:rsidRDefault="006E6678">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767</w:t>
      </w:r>
    </w:p>
    <w:p w14:paraId="583E8648" w14:textId="77777777" w:rsidR="006E6678" w:rsidRDefault="006E6678">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768</w:t>
      </w:r>
    </w:p>
    <w:p w14:paraId="71B26746" w14:textId="77777777" w:rsidR="006E6678" w:rsidRDefault="006E6678">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768</w:t>
      </w:r>
    </w:p>
    <w:p w14:paraId="6430D094" w14:textId="77777777" w:rsidR="006E6678" w:rsidRDefault="006E6678">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769</w:t>
      </w:r>
    </w:p>
    <w:p w14:paraId="3FBEAA30" w14:textId="77777777" w:rsidR="006E6678" w:rsidRDefault="006E6678">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770</w:t>
      </w:r>
    </w:p>
    <w:p w14:paraId="1093C6E9" w14:textId="77777777" w:rsidR="006E6678" w:rsidRDefault="006E6678">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770</w:t>
      </w:r>
    </w:p>
    <w:p w14:paraId="10429976" w14:textId="77777777" w:rsidR="006E6678" w:rsidRDefault="006E6678">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771</w:t>
      </w:r>
    </w:p>
    <w:p w14:paraId="6605FBE9" w14:textId="77777777" w:rsidR="006E6678" w:rsidRDefault="006E6678">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772</w:t>
      </w:r>
    </w:p>
    <w:p w14:paraId="0E9E14C1" w14:textId="77777777" w:rsidR="006E6678" w:rsidRDefault="006E6678">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772</w:t>
      </w:r>
    </w:p>
    <w:p w14:paraId="618EF44C" w14:textId="77777777" w:rsidR="006E6678" w:rsidRDefault="006E6678">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773</w:t>
      </w:r>
    </w:p>
    <w:p w14:paraId="443EECB0" w14:textId="77777777" w:rsidR="006E6678" w:rsidRDefault="006E6678">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774</w:t>
      </w:r>
    </w:p>
    <w:p w14:paraId="3D0AF70D" w14:textId="77777777" w:rsidR="006E6678" w:rsidRDefault="006E6678">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774</w:t>
      </w:r>
    </w:p>
    <w:p w14:paraId="68B482C4" w14:textId="77777777" w:rsidR="006E6678" w:rsidRDefault="006E6678">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775</w:t>
      </w:r>
    </w:p>
    <w:p w14:paraId="70097942" w14:textId="77777777" w:rsidR="006E6678" w:rsidRDefault="006E6678">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776</w:t>
      </w:r>
    </w:p>
    <w:p w14:paraId="367DD3EF" w14:textId="77777777" w:rsidR="006E6678" w:rsidRDefault="006E6678">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776</w:t>
      </w:r>
    </w:p>
    <w:p w14:paraId="14385483" w14:textId="77777777" w:rsidR="006E6678" w:rsidRDefault="006E6678">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779</w:t>
      </w:r>
    </w:p>
    <w:p w14:paraId="500EF384" w14:textId="77777777" w:rsidR="006E6678" w:rsidRDefault="006E6678">
      <w:pPr>
        <w:pStyle w:val="TOC3"/>
        <w:rPr>
          <w:rFonts w:asciiTheme="minorHAnsi" w:eastAsiaTheme="minorEastAsia" w:hAnsiTheme="minorHAnsi" w:cstheme="minorBidi"/>
          <w:sz w:val="22"/>
          <w:szCs w:val="22"/>
        </w:rPr>
      </w:pPr>
      <w:r w:rsidRPr="006E6678">
        <w:t>A.4.2.25</w:t>
      </w:r>
      <w:r w:rsidRPr="006E6678">
        <w:rPr>
          <w:rFonts w:asciiTheme="minorHAnsi" w:eastAsiaTheme="minorEastAsia" w:hAnsiTheme="minorHAnsi"/>
          <w:sz w:val="22"/>
          <w:szCs w:val="22"/>
        </w:rPr>
        <w:tab/>
      </w:r>
      <w:r w:rsidRPr="00CC1A22">
        <w:rPr>
          <w:rFonts w:cs="v4.2.0"/>
        </w:rPr>
        <w:t>E-UTRAN FDD – FDD Inter frequency case for Cat-M1 UE in normal coverage</w:t>
      </w:r>
      <w:r>
        <w:tab/>
        <w:t>780</w:t>
      </w:r>
    </w:p>
    <w:p w14:paraId="68A0E532" w14:textId="77777777" w:rsidR="006E6678" w:rsidRDefault="006E6678">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780</w:t>
      </w:r>
    </w:p>
    <w:p w14:paraId="7F858B9F" w14:textId="77777777" w:rsidR="006E6678" w:rsidRDefault="006E6678">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781</w:t>
      </w:r>
    </w:p>
    <w:p w14:paraId="414A5882" w14:textId="77777777" w:rsidR="006E6678" w:rsidRDefault="006E6678">
      <w:pPr>
        <w:pStyle w:val="TOC3"/>
        <w:rPr>
          <w:rFonts w:asciiTheme="minorHAnsi" w:eastAsiaTheme="minorEastAsia" w:hAnsiTheme="minorHAnsi" w:cstheme="minorBidi"/>
          <w:sz w:val="22"/>
          <w:szCs w:val="22"/>
        </w:rPr>
      </w:pPr>
      <w:r w:rsidRPr="006E6678">
        <w:t>A.4.2.26</w:t>
      </w:r>
      <w:r w:rsidRPr="006E6678">
        <w:rPr>
          <w:rFonts w:asciiTheme="minorHAnsi" w:eastAsiaTheme="minorEastAsia" w:hAnsiTheme="minorHAnsi"/>
          <w:sz w:val="22"/>
          <w:szCs w:val="22"/>
        </w:rPr>
        <w:tab/>
      </w:r>
      <w:r w:rsidRPr="00CC1A22">
        <w:rPr>
          <w:rFonts w:cs="v4.2.0"/>
        </w:rPr>
        <w:t>E-UTRAN HD – FDD Inter frequency case for Cat-M1 UE in normal coverage</w:t>
      </w:r>
      <w:r>
        <w:tab/>
        <w:t>782</w:t>
      </w:r>
    </w:p>
    <w:p w14:paraId="5C3255E8" w14:textId="77777777" w:rsidR="006E6678" w:rsidRDefault="006E6678">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782</w:t>
      </w:r>
    </w:p>
    <w:p w14:paraId="12168797" w14:textId="77777777" w:rsidR="006E6678" w:rsidRDefault="006E6678">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783</w:t>
      </w:r>
    </w:p>
    <w:p w14:paraId="055C6B53" w14:textId="77777777" w:rsidR="006E6678" w:rsidRDefault="006E6678">
      <w:pPr>
        <w:pStyle w:val="TOC3"/>
        <w:rPr>
          <w:rFonts w:asciiTheme="minorHAnsi" w:eastAsiaTheme="minorEastAsia" w:hAnsiTheme="minorHAnsi" w:cstheme="minorBidi"/>
          <w:sz w:val="22"/>
          <w:szCs w:val="22"/>
        </w:rPr>
      </w:pPr>
      <w:r w:rsidRPr="006E6678">
        <w:t>A.4.2.27</w:t>
      </w:r>
      <w:r w:rsidRPr="006E6678">
        <w:rPr>
          <w:rFonts w:asciiTheme="minorHAnsi" w:eastAsiaTheme="minorEastAsia" w:hAnsiTheme="minorHAnsi"/>
          <w:sz w:val="22"/>
          <w:szCs w:val="22"/>
        </w:rPr>
        <w:tab/>
      </w:r>
      <w:r w:rsidRPr="00CC1A22">
        <w:rPr>
          <w:rFonts w:cs="v4.2.0"/>
        </w:rPr>
        <w:t>E-UTRAN TDD – FDD Inter frequency case for Cat-M1 UE in normal coverage</w:t>
      </w:r>
      <w:r>
        <w:tab/>
        <w:t>784</w:t>
      </w:r>
    </w:p>
    <w:p w14:paraId="458DFCDC" w14:textId="77777777" w:rsidR="006E6678" w:rsidRDefault="006E6678">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784</w:t>
      </w:r>
    </w:p>
    <w:p w14:paraId="732A561E" w14:textId="77777777" w:rsidR="006E6678" w:rsidRDefault="006E6678">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785</w:t>
      </w:r>
    </w:p>
    <w:p w14:paraId="3A36A0B4" w14:textId="77777777" w:rsidR="006E6678" w:rsidRDefault="006E6678">
      <w:pPr>
        <w:pStyle w:val="TOC3"/>
        <w:rPr>
          <w:rFonts w:asciiTheme="minorHAnsi" w:eastAsiaTheme="minorEastAsia" w:hAnsiTheme="minorHAnsi" w:cstheme="minorBidi"/>
          <w:sz w:val="22"/>
          <w:szCs w:val="22"/>
        </w:rPr>
      </w:pPr>
      <w:r w:rsidRPr="006E6678">
        <w:t>A.4.2.28</w:t>
      </w:r>
      <w:r w:rsidRPr="006E6678">
        <w:rPr>
          <w:rFonts w:asciiTheme="minorHAnsi" w:eastAsiaTheme="minorEastAsia" w:hAnsiTheme="minorHAnsi"/>
          <w:sz w:val="22"/>
          <w:szCs w:val="22"/>
        </w:rPr>
        <w:tab/>
      </w:r>
      <w:r w:rsidRPr="00CC1A22">
        <w:rPr>
          <w:rFonts w:cs="v4.2.0"/>
        </w:rPr>
        <w:t>E-UTRAN FDD – FDD Inter frequency case for Cat-M1 UE in enhanced coverage</w:t>
      </w:r>
      <w:r>
        <w:tab/>
        <w:t>786</w:t>
      </w:r>
    </w:p>
    <w:p w14:paraId="5CBFF121" w14:textId="77777777" w:rsidR="006E6678" w:rsidRDefault="006E6678">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786</w:t>
      </w:r>
    </w:p>
    <w:p w14:paraId="4A9273BA" w14:textId="77777777" w:rsidR="006E6678" w:rsidRDefault="006E6678">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787</w:t>
      </w:r>
    </w:p>
    <w:p w14:paraId="6F6E8042" w14:textId="77777777" w:rsidR="006E6678" w:rsidRDefault="006E6678">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788</w:t>
      </w:r>
    </w:p>
    <w:p w14:paraId="7D3B4E12" w14:textId="77777777" w:rsidR="006E6678" w:rsidRDefault="006E6678">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788</w:t>
      </w:r>
    </w:p>
    <w:p w14:paraId="672F1088" w14:textId="77777777" w:rsidR="006E6678" w:rsidRDefault="006E6678">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789</w:t>
      </w:r>
    </w:p>
    <w:p w14:paraId="139A2553" w14:textId="77777777" w:rsidR="006E6678" w:rsidRDefault="006E6678">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790</w:t>
      </w:r>
    </w:p>
    <w:p w14:paraId="1B96948E" w14:textId="77777777" w:rsidR="006E6678" w:rsidRDefault="006E6678">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790</w:t>
      </w:r>
    </w:p>
    <w:p w14:paraId="7ACDD649" w14:textId="77777777" w:rsidR="006E6678" w:rsidRDefault="006E6678">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791</w:t>
      </w:r>
    </w:p>
    <w:p w14:paraId="45A2B265" w14:textId="77777777" w:rsidR="006E6678" w:rsidRDefault="006E6678">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792</w:t>
      </w:r>
    </w:p>
    <w:p w14:paraId="0DA29A8C" w14:textId="77777777" w:rsidR="006E6678" w:rsidRDefault="006E6678">
      <w:pPr>
        <w:pStyle w:val="TOC4"/>
        <w:rPr>
          <w:rFonts w:asciiTheme="minorHAnsi" w:eastAsiaTheme="minorEastAsia" w:hAnsiTheme="minorHAnsi" w:cstheme="minorBidi"/>
          <w:sz w:val="22"/>
          <w:szCs w:val="22"/>
        </w:rPr>
      </w:pPr>
      <w:r>
        <w:lastRenderedPageBreak/>
        <w:t>A.4.2.31.1</w:t>
      </w:r>
      <w:r>
        <w:rPr>
          <w:rFonts w:asciiTheme="minorHAnsi" w:eastAsiaTheme="minorEastAsia" w:hAnsiTheme="minorHAnsi" w:cstheme="minorBidi"/>
          <w:sz w:val="22"/>
          <w:szCs w:val="22"/>
        </w:rPr>
        <w:tab/>
      </w:r>
      <w:r>
        <w:t>Test Purpose and Environment</w:t>
      </w:r>
      <w:r>
        <w:tab/>
        <w:t>792</w:t>
      </w:r>
    </w:p>
    <w:p w14:paraId="320F95C5" w14:textId="77777777" w:rsidR="006E6678" w:rsidRDefault="006E6678">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793</w:t>
      </w:r>
    </w:p>
    <w:p w14:paraId="1AF18727" w14:textId="77777777" w:rsidR="006E6678" w:rsidRDefault="006E6678">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794</w:t>
      </w:r>
    </w:p>
    <w:p w14:paraId="3EDA9BD0" w14:textId="77777777" w:rsidR="006E6678" w:rsidRDefault="006E6678">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794</w:t>
      </w:r>
    </w:p>
    <w:p w14:paraId="639860B0" w14:textId="77777777" w:rsidR="006E6678" w:rsidRDefault="006E6678">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795</w:t>
      </w:r>
    </w:p>
    <w:p w14:paraId="67C22FE1" w14:textId="77777777" w:rsidR="006E6678" w:rsidRDefault="006E6678">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796</w:t>
      </w:r>
    </w:p>
    <w:p w14:paraId="1FB3B2D1" w14:textId="77777777" w:rsidR="006E6678" w:rsidRDefault="006E6678">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796</w:t>
      </w:r>
    </w:p>
    <w:p w14:paraId="4BDFBADD" w14:textId="77777777" w:rsidR="006E6678" w:rsidRDefault="006E6678">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797</w:t>
      </w:r>
    </w:p>
    <w:p w14:paraId="6110A04D" w14:textId="77777777" w:rsidR="006E6678" w:rsidRDefault="006E6678">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798</w:t>
      </w:r>
    </w:p>
    <w:p w14:paraId="55E29904" w14:textId="77777777" w:rsidR="006E6678" w:rsidRDefault="006E6678">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798</w:t>
      </w:r>
    </w:p>
    <w:p w14:paraId="71150FA2" w14:textId="77777777" w:rsidR="006E6678" w:rsidRDefault="006E6678">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799</w:t>
      </w:r>
    </w:p>
    <w:p w14:paraId="5005AA3E" w14:textId="77777777" w:rsidR="006E6678" w:rsidRDefault="006E6678">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800</w:t>
      </w:r>
    </w:p>
    <w:p w14:paraId="0460F80D" w14:textId="77777777" w:rsidR="006E6678" w:rsidRPr="00FF5056" w:rsidRDefault="006E6678">
      <w:pPr>
        <w:pStyle w:val="TOC3"/>
        <w:rPr>
          <w:rFonts w:asciiTheme="minorHAnsi" w:eastAsiaTheme="minorEastAsia" w:hAnsiTheme="minorHAnsi" w:cstheme="minorBidi"/>
          <w:sz w:val="22"/>
          <w:szCs w:val="22"/>
          <w:lang w:val="sv-FI"/>
        </w:rPr>
      </w:pPr>
      <w:r w:rsidRPr="00FF5056">
        <w:rPr>
          <w:lang w:val="sv-FI"/>
        </w:rPr>
        <w:t>A.4.3.1</w:t>
      </w:r>
      <w:r w:rsidRPr="00FF5056">
        <w:rPr>
          <w:rFonts w:asciiTheme="minorHAnsi" w:eastAsiaTheme="minorEastAsia" w:hAnsiTheme="minorHAnsi" w:cstheme="minorBidi"/>
          <w:sz w:val="22"/>
          <w:szCs w:val="22"/>
          <w:lang w:val="sv-FI"/>
        </w:rPr>
        <w:tab/>
      </w:r>
      <w:r w:rsidRPr="00CC1A22">
        <w:rPr>
          <w:lang w:val="sv-SE"/>
        </w:rPr>
        <w:t>E-UTRAN FDD – UTRAN FDD:</w:t>
      </w:r>
      <w:r w:rsidRPr="00FF5056">
        <w:rPr>
          <w:lang w:val="sv-FI"/>
        </w:rPr>
        <w:tab/>
        <w:t>800</w:t>
      </w:r>
    </w:p>
    <w:p w14:paraId="1718B0F0" w14:textId="77777777" w:rsidR="006E6678" w:rsidRDefault="006E6678">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800</w:t>
      </w:r>
    </w:p>
    <w:p w14:paraId="2948B317" w14:textId="77777777" w:rsidR="006E6678" w:rsidRDefault="006E6678">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800</w:t>
      </w:r>
    </w:p>
    <w:p w14:paraId="650B5344" w14:textId="77777777" w:rsidR="006E6678" w:rsidRDefault="006E6678">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802</w:t>
      </w:r>
    </w:p>
    <w:p w14:paraId="7E8656B4" w14:textId="77777777" w:rsidR="006E6678" w:rsidRDefault="006E6678">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802</w:t>
      </w:r>
    </w:p>
    <w:p w14:paraId="02B93307" w14:textId="77777777" w:rsidR="006E6678" w:rsidRDefault="006E6678">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802</w:t>
      </w:r>
    </w:p>
    <w:p w14:paraId="15E73BEF" w14:textId="77777777" w:rsidR="006E6678" w:rsidRDefault="006E6678">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805</w:t>
      </w:r>
    </w:p>
    <w:p w14:paraId="62F2EFA1" w14:textId="77777777" w:rsidR="006E6678" w:rsidRDefault="006E6678">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805</w:t>
      </w:r>
    </w:p>
    <w:p w14:paraId="1CDFDFFD" w14:textId="77777777" w:rsidR="006E6678" w:rsidRDefault="006E6678">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805</w:t>
      </w:r>
    </w:p>
    <w:p w14:paraId="53A0A0FC" w14:textId="77777777" w:rsidR="006E6678" w:rsidRDefault="006E6678">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808</w:t>
      </w:r>
    </w:p>
    <w:p w14:paraId="544CC69A" w14:textId="77777777" w:rsidR="006E6678" w:rsidRDefault="006E6678">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808</w:t>
      </w:r>
    </w:p>
    <w:p w14:paraId="206BE0BB" w14:textId="77777777" w:rsidR="006E6678" w:rsidRDefault="006E6678">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808</w:t>
      </w:r>
    </w:p>
    <w:p w14:paraId="65993727" w14:textId="77777777" w:rsidR="006E6678" w:rsidRDefault="006E6678">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809</w:t>
      </w:r>
    </w:p>
    <w:p w14:paraId="41E5CF79" w14:textId="77777777" w:rsidR="006E6678" w:rsidRDefault="006E6678">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809</w:t>
      </w:r>
    </w:p>
    <w:p w14:paraId="28553BE9" w14:textId="77777777" w:rsidR="006E6678" w:rsidRDefault="006E6678">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809</w:t>
      </w:r>
    </w:p>
    <w:p w14:paraId="68E82326" w14:textId="77777777" w:rsidR="006E6678" w:rsidRDefault="006E6678">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812</w:t>
      </w:r>
    </w:p>
    <w:p w14:paraId="2C9949EA" w14:textId="77777777" w:rsidR="006E6678" w:rsidRDefault="006E6678">
      <w:pPr>
        <w:pStyle w:val="TOC3"/>
        <w:rPr>
          <w:rFonts w:asciiTheme="minorHAnsi" w:eastAsiaTheme="minorEastAsia" w:hAnsiTheme="minorHAnsi" w:cstheme="minorBidi"/>
          <w:sz w:val="22"/>
          <w:szCs w:val="22"/>
        </w:rPr>
      </w:pPr>
      <w:r w:rsidRPr="006E6678">
        <w:t>A.4.3.2</w:t>
      </w:r>
      <w:r w:rsidRPr="006E6678">
        <w:rPr>
          <w:rFonts w:asciiTheme="minorHAnsi" w:eastAsiaTheme="minorEastAsia" w:hAnsiTheme="minorHAnsi" w:cstheme="minorBidi"/>
          <w:sz w:val="22"/>
          <w:szCs w:val="22"/>
        </w:rPr>
        <w:tab/>
      </w:r>
      <w:r w:rsidRPr="00FF5056">
        <w:t>E-UTRAN FDD – UTRAN TDD:</w:t>
      </w:r>
      <w:r>
        <w:tab/>
        <w:t>813</w:t>
      </w:r>
    </w:p>
    <w:p w14:paraId="0FB55912" w14:textId="77777777" w:rsidR="006E6678" w:rsidRDefault="006E6678">
      <w:pPr>
        <w:pStyle w:val="TOC4"/>
        <w:rPr>
          <w:rFonts w:asciiTheme="minorHAnsi" w:eastAsiaTheme="minorEastAsia" w:hAnsiTheme="minorHAnsi" w:cstheme="minorBidi"/>
          <w:sz w:val="22"/>
          <w:szCs w:val="22"/>
        </w:rPr>
      </w:pPr>
      <w:r w:rsidRPr="006E6678">
        <w:t>A.4.3.2.</w:t>
      </w:r>
      <w:r w:rsidRPr="006E6678">
        <w:rPr>
          <w:lang w:eastAsia="zh-CN"/>
        </w:rPr>
        <w:t>1</w:t>
      </w:r>
      <w:r w:rsidRPr="006E6678">
        <w:rPr>
          <w:rFonts w:asciiTheme="minorHAnsi" w:eastAsiaTheme="minorEastAsia" w:hAnsiTheme="minorHAnsi"/>
          <w:sz w:val="22"/>
          <w:szCs w:val="22"/>
        </w:rPr>
        <w:tab/>
      </w:r>
      <w:r>
        <w:rPr>
          <w:lang w:eastAsia="zh-CN"/>
        </w:rPr>
        <w:t>Test Purpose and Environment</w:t>
      </w:r>
      <w:r>
        <w:tab/>
        <w:t>813</w:t>
      </w:r>
    </w:p>
    <w:p w14:paraId="3B26D0D2" w14:textId="77777777" w:rsidR="006E6678" w:rsidRDefault="006E6678">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813</w:t>
      </w:r>
    </w:p>
    <w:p w14:paraId="5B25D47D" w14:textId="77777777" w:rsidR="006E6678" w:rsidRDefault="006E6678">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813</w:t>
      </w:r>
    </w:p>
    <w:p w14:paraId="5555B532" w14:textId="77777777" w:rsidR="006E6678" w:rsidRDefault="006E6678">
      <w:pPr>
        <w:pStyle w:val="TOC5"/>
        <w:rPr>
          <w:rFonts w:asciiTheme="minorHAnsi" w:eastAsiaTheme="minorEastAsia" w:hAnsiTheme="minorHAnsi" w:cstheme="minorBidi"/>
          <w:sz w:val="22"/>
          <w:szCs w:val="22"/>
        </w:rPr>
      </w:pPr>
      <w:r w:rsidRPr="006E6678">
        <w:t>A.4.3.2.</w:t>
      </w:r>
      <w:r w:rsidRPr="006E6678">
        <w:rPr>
          <w:lang w:eastAsia="zh-CN"/>
        </w:rPr>
        <w:t>1</w:t>
      </w:r>
      <w:r w:rsidRPr="006E6678">
        <w:t>.</w:t>
      </w:r>
      <w:r w:rsidRPr="006E6678">
        <w:rPr>
          <w:lang w:eastAsia="zh-CN"/>
        </w:rPr>
        <w:t>3</w:t>
      </w:r>
      <w:r w:rsidRPr="006E6678">
        <w:rPr>
          <w:rFonts w:asciiTheme="minorHAnsi" w:eastAsiaTheme="minorEastAsia" w:hAnsiTheme="minorHAnsi" w:cstheme="minorBidi"/>
          <w:sz w:val="22"/>
          <w:szCs w:val="22"/>
        </w:rPr>
        <w:tab/>
      </w:r>
      <w:r w:rsidRPr="00CC1A22">
        <w:rPr>
          <w:lang w:val="en-US" w:eastAsia="zh-CN"/>
        </w:rPr>
        <w:t>Void</w:t>
      </w:r>
      <w:r>
        <w:tab/>
        <w:t>815</w:t>
      </w:r>
    </w:p>
    <w:p w14:paraId="54152DAF" w14:textId="77777777" w:rsidR="006E6678" w:rsidRDefault="006E6678">
      <w:pPr>
        <w:pStyle w:val="TOC4"/>
        <w:rPr>
          <w:rFonts w:asciiTheme="minorHAnsi" w:eastAsiaTheme="minorEastAsia" w:hAnsiTheme="minorHAnsi" w:cstheme="minorBidi"/>
          <w:sz w:val="22"/>
          <w:szCs w:val="22"/>
        </w:rPr>
      </w:pPr>
      <w:r w:rsidRPr="006E6678">
        <w:t>A.4.3.2.2</w:t>
      </w:r>
      <w:r w:rsidRPr="006E6678">
        <w:rPr>
          <w:rFonts w:asciiTheme="minorHAnsi" w:eastAsiaTheme="minorEastAsia" w:hAnsiTheme="minorHAnsi"/>
          <w:sz w:val="22"/>
          <w:szCs w:val="22"/>
        </w:rPr>
        <w:tab/>
      </w:r>
      <w:r>
        <w:rPr>
          <w:lang w:eastAsia="zh-CN"/>
        </w:rPr>
        <w:t>Test Requirements</w:t>
      </w:r>
      <w:r>
        <w:tab/>
        <w:t>815</w:t>
      </w:r>
    </w:p>
    <w:p w14:paraId="4B866957" w14:textId="77777777" w:rsidR="006E6678" w:rsidRDefault="006E6678">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815</w:t>
      </w:r>
    </w:p>
    <w:p w14:paraId="7E84157B" w14:textId="77777777" w:rsidR="006E6678" w:rsidRDefault="006E6678">
      <w:pPr>
        <w:pStyle w:val="TOC3"/>
        <w:rPr>
          <w:rFonts w:asciiTheme="minorHAnsi" w:eastAsiaTheme="minorEastAsia" w:hAnsiTheme="minorHAnsi" w:cstheme="minorBidi"/>
          <w:sz w:val="22"/>
          <w:szCs w:val="22"/>
        </w:rPr>
      </w:pPr>
      <w:r w:rsidRPr="006E6678">
        <w:t>A.4.3.</w:t>
      </w:r>
      <w:r w:rsidRPr="006E6678">
        <w:rPr>
          <w:lang w:eastAsia="zh-CN"/>
        </w:rPr>
        <w:t>2A</w:t>
      </w:r>
      <w:r w:rsidRPr="006E6678">
        <w:rPr>
          <w:rFonts w:asciiTheme="minorHAnsi" w:eastAsiaTheme="minorEastAsia" w:hAnsiTheme="minorHAnsi" w:cstheme="minorBidi"/>
          <w:sz w:val="22"/>
          <w:szCs w:val="22"/>
        </w:rPr>
        <w:tab/>
      </w:r>
      <w:r w:rsidRPr="00FF5056">
        <w:t>E-UTRA FDD to UTRA TDD cell re-selection for IncMon</w:t>
      </w:r>
      <w:r>
        <w:tab/>
        <w:t>815</w:t>
      </w:r>
    </w:p>
    <w:p w14:paraId="2C38F896" w14:textId="77777777" w:rsidR="006E6678" w:rsidRDefault="006E6678">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815</w:t>
      </w:r>
    </w:p>
    <w:p w14:paraId="20A5515C" w14:textId="77777777" w:rsidR="006E6678" w:rsidRDefault="006E6678">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819</w:t>
      </w:r>
    </w:p>
    <w:p w14:paraId="012EF91D" w14:textId="77777777" w:rsidR="006E6678" w:rsidRDefault="006E6678">
      <w:pPr>
        <w:pStyle w:val="TOC4"/>
        <w:rPr>
          <w:rFonts w:asciiTheme="minorHAnsi" w:eastAsiaTheme="minorEastAsia" w:hAnsiTheme="minorHAnsi" w:cstheme="minorBidi"/>
          <w:sz w:val="22"/>
          <w:szCs w:val="22"/>
        </w:rPr>
      </w:pPr>
      <w:r w:rsidRPr="006E6678">
        <w:t>A.4.3.3</w:t>
      </w:r>
      <w:r w:rsidRPr="006E6678">
        <w:rPr>
          <w:rFonts w:asciiTheme="minorHAnsi" w:eastAsiaTheme="minorEastAsia" w:hAnsiTheme="minorHAnsi" w:cstheme="minorBidi"/>
          <w:sz w:val="22"/>
          <w:szCs w:val="22"/>
        </w:rPr>
        <w:tab/>
      </w:r>
      <w:r w:rsidRPr="00FF5056">
        <w:t>E-UTRAN TDD – UTRAN FDD:</w:t>
      </w:r>
      <w:r>
        <w:tab/>
        <w:t>819</w:t>
      </w:r>
    </w:p>
    <w:p w14:paraId="021773FA" w14:textId="77777777" w:rsidR="006E6678" w:rsidRDefault="006E6678">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819</w:t>
      </w:r>
    </w:p>
    <w:p w14:paraId="58C8F844" w14:textId="77777777" w:rsidR="006E6678" w:rsidRDefault="006E6678">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822</w:t>
      </w:r>
    </w:p>
    <w:p w14:paraId="30E921C1" w14:textId="77777777" w:rsidR="006E6678" w:rsidRDefault="006E6678">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822</w:t>
      </w:r>
    </w:p>
    <w:p w14:paraId="7AC0BA8F" w14:textId="77777777" w:rsidR="006E6678" w:rsidRDefault="006E6678">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822</w:t>
      </w:r>
    </w:p>
    <w:p w14:paraId="4EC1EACC" w14:textId="77777777" w:rsidR="006E6678" w:rsidRDefault="006E6678">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826</w:t>
      </w:r>
    </w:p>
    <w:p w14:paraId="00596EDA" w14:textId="77777777" w:rsidR="006E6678" w:rsidRDefault="006E6678">
      <w:pPr>
        <w:pStyle w:val="TOC3"/>
        <w:rPr>
          <w:rFonts w:asciiTheme="minorHAnsi" w:eastAsiaTheme="minorEastAsia" w:hAnsiTheme="minorHAnsi" w:cstheme="minorBidi"/>
          <w:sz w:val="22"/>
          <w:szCs w:val="22"/>
        </w:rPr>
      </w:pPr>
      <w:r w:rsidRPr="006E6678">
        <w:t>A.4.3.4</w:t>
      </w:r>
      <w:r w:rsidRPr="006E6678">
        <w:rPr>
          <w:rFonts w:asciiTheme="minorHAnsi" w:eastAsiaTheme="minorEastAsia" w:hAnsiTheme="minorHAnsi" w:cstheme="minorBidi"/>
          <w:sz w:val="22"/>
          <w:szCs w:val="22"/>
        </w:rPr>
        <w:tab/>
      </w:r>
      <w:r w:rsidRPr="00FF5056">
        <w:t>E-UTRAN TDD – UTRAN TDD:</w:t>
      </w:r>
      <w:r>
        <w:tab/>
        <w:t>827</w:t>
      </w:r>
    </w:p>
    <w:p w14:paraId="01FE5367" w14:textId="77777777" w:rsidR="006E6678" w:rsidRDefault="006E6678">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827</w:t>
      </w:r>
    </w:p>
    <w:p w14:paraId="14D23E5C" w14:textId="77777777" w:rsidR="006E6678" w:rsidRDefault="006E6678">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827</w:t>
      </w:r>
    </w:p>
    <w:p w14:paraId="60AF0A27" w14:textId="77777777" w:rsidR="006E6678" w:rsidRDefault="006E6678">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829</w:t>
      </w:r>
    </w:p>
    <w:p w14:paraId="362563B5" w14:textId="77777777" w:rsidR="006E6678" w:rsidRDefault="006E6678">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829</w:t>
      </w:r>
    </w:p>
    <w:p w14:paraId="536ED757" w14:textId="77777777" w:rsidR="006E6678" w:rsidRDefault="006E6678">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829</w:t>
      </w:r>
    </w:p>
    <w:p w14:paraId="5E481479" w14:textId="77777777" w:rsidR="006E6678" w:rsidRDefault="006E6678">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831</w:t>
      </w:r>
    </w:p>
    <w:p w14:paraId="0E464711" w14:textId="77777777" w:rsidR="006E6678" w:rsidRDefault="006E6678">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831</w:t>
      </w:r>
    </w:p>
    <w:p w14:paraId="39211A3D" w14:textId="77777777" w:rsidR="006E6678" w:rsidRDefault="006E6678">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831</w:t>
      </w:r>
    </w:p>
    <w:p w14:paraId="45F85F71" w14:textId="77777777" w:rsidR="006E6678" w:rsidRDefault="006E6678">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834</w:t>
      </w:r>
    </w:p>
    <w:p w14:paraId="64723E40" w14:textId="77777777" w:rsidR="006E6678" w:rsidRDefault="006E6678">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834</w:t>
      </w:r>
    </w:p>
    <w:p w14:paraId="0DCB130A" w14:textId="77777777" w:rsidR="006E6678" w:rsidRDefault="006E6678">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834</w:t>
      </w:r>
    </w:p>
    <w:p w14:paraId="42A62ECA" w14:textId="77777777" w:rsidR="006E6678" w:rsidRDefault="006E6678">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838</w:t>
      </w:r>
    </w:p>
    <w:p w14:paraId="7C5DD225" w14:textId="77777777" w:rsidR="006E6678" w:rsidRDefault="006E6678">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838</w:t>
      </w:r>
    </w:p>
    <w:p w14:paraId="3653E2AF" w14:textId="77777777" w:rsidR="006E6678" w:rsidRPr="00FF5056" w:rsidRDefault="006E6678">
      <w:pPr>
        <w:pStyle w:val="TOC3"/>
        <w:rPr>
          <w:rFonts w:asciiTheme="minorHAnsi" w:eastAsiaTheme="minorEastAsia" w:hAnsiTheme="minorHAnsi" w:cstheme="minorBidi"/>
          <w:sz w:val="22"/>
          <w:szCs w:val="22"/>
          <w:lang w:val="sv-FI"/>
        </w:rPr>
      </w:pPr>
      <w:r w:rsidRPr="00FF5056">
        <w:rPr>
          <w:lang w:val="sv-FI"/>
        </w:rPr>
        <w:t>A.4.4.1</w:t>
      </w:r>
      <w:r w:rsidRPr="00FF5056">
        <w:rPr>
          <w:rFonts w:asciiTheme="minorHAnsi" w:eastAsiaTheme="minorEastAsia" w:hAnsiTheme="minorHAnsi" w:cstheme="minorBidi"/>
          <w:sz w:val="22"/>
          <w:szCs w:val="22"/>
          <w:lang w:val="sv-FI"/>
        </w:rPr>
        <w:tab/>
      </w:r>
      <w:r w:rsidRPr="00CC1A22">
        <w:rPr>
          <w:lang w:val="sv-SE"/>
        </w:rPr>
        <w:t>E-UTRAN FDD – GSM:</w:t>
      </w:r>
      <w:r w:rsidRPr="00FF5056">
        <w:rPr>
          <w:lang w:val="sv-FI"/>
        </w:rPr>
        <w:tab/>
        <w:t>838</w:t>
      </w:r>
    </w:p>
    <w:p w14:paraId="4B2C162F" w14:textId="77777777" w:rsidR="006E6678" w:rsidRDefault="006E6678">
      <w:pPr>
        <w:pStyle w:val="TOC4"/>
        <w:rPr>
          <w:rFonts w:asciiTheme="minorHAnsi" w:eastAsiaTheme="minorEastAsia" w:hAnsiTheme="minorHAnsi" w:cstheme="minorBidi"/>
          <w:sz w:val="22"/>
          <w:szCs w:val="22"/>
        </w:rPr>
      </w:pPr>
      <w:r w:rsidRPr="006E6678">
        <w:lastRenderedPageBreak/>
        <w:t>A.4.4.1.1</w:t>
      </w:r>
      <w:r w:rsidRPr="006E6678">
        <w:rPr>
          <w:rFonts w:asciiTheme="minorHAnsi" w:eastAsiaTheme="minorEastAsia" w:hAnsiTheme="minorHAnsi" w:cstheme="minorBidi"/>
          <w:sz w:val="22"/>
          <w:szCs w:val="22"/>
        </w:rPr>
        <w:tab/>
      </w:r>
      <w:r w:rsidRPr="00CC1A22">
        <w:rPr>
          <w:snapToGrid w:val="0"/>
        </w:rPr>
        <w:t>Test Purpose and Environment</w:t>
      </w:r>
      <w:r>
        <w:tab/>
        <w:t>838</w:t>
      </w:r>
    </w:p>
    <w:p w14:paraId="755BF545" w14:textId="77777777" w:rsidR="006E6678" w:rsidRDefault="006E6678">
      <w:pPr>
        <w:pStyle w:val="TOC4"/>
        <w:rPr>
          <w:rFonts w:asciiTheme="minorHAnsi" w:eastAsiaTheme="minorEastAsia" w:hAnsiTheme="minorHAnsi" w:cstheme="minorBidi"/>
          <w:sz w:val="22"/>
          <w:szCs w:val="22"/>
        </w:rPr>
      </w:pPr>
      <w:r w:rsidRPr="006E6678">
        <w:t>A.4.4.1.2</w:t>
      </w:r>
      <w:r w:rsidRPr="006E6678">
        <w:rPr>
          <w:rFonts w:asciiTheme="minorHAnsi" w:eastAsiaTheme="minorEastAsia" w:hAnsiTheme="minorHAnsi" w:cstheme="minorBidi"/>
          <w:sz w:val="22"/>
          <w:szCs w:val="22"/>
        </w:rPr>
        <w:tab/>
      </w:r>
      <w:r w:rsidRPr="00CC1A22">
        <w:rPr>
          <w:snapToGrid w:val="0"/>
        </w:rPr>
        <w:t>Test Requirements</w:t>
      </w:r>
      <w:r>
        <w:tab/>
        <w:t>840</w:t>
      </w:r>
    </w:p>
    <w:p w14:paraId="63DD3CFE" w14:textId="77777777" w:rsidR="006E6678" w:rsidRDefault="006E6678">
      <w:pPr>
        <w:pStyle w:val="TOC4"/>
        <w:rPr>
          <w:rFonts w:asciiTheme="minorHAnsi" w:eastAsiaTheme="minorEastAsia" w:hAnsiTheme="minorHAnsi" w:cstheme="minorBidi"/>
          <w:sz w:val="22"/>
          <w:szCs w:val="22"/>
        </w:rPr>
      </w:pPr>
      <w:r w:rsidRPr="006E6678">
        <w:t>A.4.4.2</w:t>
      </w:r>
      <w:r w:rsidRPr="006E6678">
        <w:rPr>
          <w:rFonts w:asciiTheme="minorHAnsi" w:eastAsiaTheme="minorEastAsia" w:hAnsiTheme="minorHAnsi" w:cstheme="minorBidi"/>
          <w:sz w:val="22"/>
          <w:szCs w:val="22"/>
        </w:rPr>
        <w:tab/>
      </w:r>
      <w:r w:rsidRPr="00FF5056">
        <w:t>E-UTRAN TDD – GSM:</w:t>
      </w:r>
      <w:r>
        <w:tab/>
        <w:t>840</w:t>
      </w:r>
    </w:p>
    <w:p w14:paraId="3979CFE3" w14:textId="77777777" w:rsidR="006E6678" w:rsidRDefault="006E6678">
      <w:pPr>
        <w:pStyle w:val="TOC4"/>
        <w:rPr>
          <w:rFonts w:asciiTheme="minorHAnsi" w:eastAsiaTheme="minorEastAsia" w:hAnsiTheme="minorHAnsi" w:cstheme="minorBidi"/>
          <w:sz w:val="22"/>
          <w:szCs w:val="22"/>
        </w:rPr>
      </w:pPr>
      <w:r w:rsidRPr="006E6678">
        <w:t>A.4.4.2.1</w:t>
      </w:r>
      <w:r w:rsidRPr="006E6678">
        <w:rPr>
          <w:rFonts w:asciiTheme="minorHAnsi" w:eastAsiaTheme="minorEastAsia" w:hAnsiTheme="minorHAnsi" w:cstheme="minorBidi"/>
          <w:sz w:val="22"/>
          <w:szCs w:val="22"/>
        </w:rPr>
        <w:tab/>
      </w:r>
      <w:r w:rsidRPr="00CC1A22">
        <w:rPr>
          <w:snapToGrid w:val="0"/>
        </w:rPr>
        <w:t>Test Purpose and Environment</w:t>
      </w:r>
      <w:r>
        <w:tab/>
        <w:t>840</w:t>
      </w:r>
    </w:p>
    <w:p w14:paraId="11291BB9" w14:textId="77777777" w:rsidR="006E6678" w:rsidRDefault="006E6678">
      <w:pPr>
        <w:pStyle w:val="TOC4"/>
        <w:rPr>
          <w:rFonts w:asciiTheme="minorHAnsi" w:eastAsiaTheme="minorEastAsia" w:hAnsiTheme="minorHAnsi" w:cstheme="minorBidi"/>
          <w:sz w:val="22"/>
          <w:szCs w:val="22"/>
        </w:rPr>
      </w:pPr>
      <w:r w:rsidRPr="006E6678">
        <w:t>A.4.4.2.2</w:t>
      </w:r>
      <w:r w:rsidRPr="006E6678">
        <w:rPr>
          <w:rFonts w:asciiTheme="minorHAnsi" w:eastAsiaTheme="minorEastAsia" w:hAnsiTheme="minorHAnsi" w:cstheme="minorBidi"/>
          <w:sz w:val="22"/>
          <w:szCs w:val="22"/>
        </w:rPr>
        <w:tab/>
      </w:r>
      <w:r w:rsidRPr="00CC1A22">
        <w:rPr>
          <w:snapToGrid w:val="0"/>
        </w:rPr>
        <w:t>Test Requirements</w:t>
      </w:r>
      <w:r>
        <w:tab/>
        <w:t>842</w:t>
      </w:r>
    </w:p>
    <w:p w14:paraId="71193D07" w14:textId="77777777" w:rsidR="006E6678" w:rsidRDefault="006E6678">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843</w:t>
      </w:r>
    </w:p>
    <w:p w14:paraId="704737EA" w14:textId="77777777" w:rsidR="006E6678" w:rsidRPr="00FF5056" w:rsidRDefault="006E6678">
      <w:pPr>
        <w:pStyle w:val="TOC3"/>
        <w:rPr>
          <w:rFonts w:asciiTheme="minorHAnsi" w:eastAsiaTheme="minorEastAsia" w:hAnsiTheme="minorHAnsi" w:cstheme="minorBidi"/>
          <w:sz w:val="22"/>
          <w:szCs w:val="22"/>
          <w:lang w:val="sv-FI"/>
        </w:rPr>
      </w:pPr>
      <w:r w:rsidRPr="00FF5056">
        <w:rPr>
          <w:lang w:val="sv-FI"/>
        </w:rPr>
        <w:t>A.4.5.1</w:t>
      </w:r>
      <w:r w:rsidRPr="00FF5056">
        <w:rPr>
          <w:rFonts w:asciiTheme="minorHAnsi" w:eastAsiaTheme="minorEastAsia" w:hAnsiTheme="minorHAnsi" w:cstheme="minorBidi"/>
          <w:sz w:val="22"/>
          <w:szCs w:val="22"/>
          <w:lang w:val="sv-FI"/>
        </w:rPr>
        <w:tab/>
      </w:r>
      <w:r w:rsidRPr="00FF5056">
        <w:rPr>
          <w:lang w:val="sv-FI"/>
        </w:rPr>
        <w:t>E-UTRAN FDD – HRPD</w:t>
      </w:r>
      <w:r w:rsidRPr="00FF5056">
        <w:rPr>
          <w:lang w:val="sv-FI"/>
        </w:rPr>
        <w:tab/>
        <w:t>843</w:t>
      </w:r>
    </w:p>
    <w:p w14:paraId="77390E4E" w14:textId="77777777" w:rsidR="006E6678" w:rsidRDefault="006E6678">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843</w:t>
      </w:r>
    </w:p>
    <w:p w14:paraId="62E6C1BE" w14:textId="77777777" w:rsidR="006E6678" w:rsidRDefault="006E6678">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843</w:t>
      </w:r>
    </w:p>
    <w:p w14:paraId="49A37628" w14:textId="77777777" w:rsidR="006E6678" w:rsidRDefault="006E6678">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845</w:t>
      </w:r>
    </w:p>
    <w:p w14:paraId="1EF8B819" w14:textId="77777777" w:rsidR="006E6678" w:rsidRDefault="006E6678">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845</w:t>
      </w:r>
    </w:p>
    <w:p w14:paraId="46BB4935" w14:textId="77777777" w:rsidR="006E6678" w:rsidRDefault="006E6678">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845</w:t>
      </w:r>
    </w:p>
    <w:p w14:paraId="19F463F4" w14:textId="77777777" w:rsidR="006E6678" w:rsidRDefault="006E6678">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845</w:t>
      </w:r>
    </w:p>
    <w:p w14:paraId="4FAB381E" w14:textId="77777777" w:rsidR="006E6678" w:rsidRDefault="006E6678">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848</w:t>
      </w:r>
    </w:p>
    <w:p w14:paraId="7694C4BE" w14:textId="77777777" w:rsidR="006E6678" w:rsidRDefault="006E6678">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848</w:t>
      </w:r>
    </w:p>
    <w:p w14:paraId="444C91CD" w14:textId="77777777" w:rsidR="006E6678" w:rsidRPr="00FF5056" w:rsidRDefault="006E6678">
      <w:pPr>
        <w:pStyle w:val="TOC4"/>
        <w:rPr>
          <w:rFonts w:asciiTheme="minorHAnsi" w:eastAsiaTheme="minorEastAsia" w:hAnsiTheme="minorHAnsi" w:cstheme="minorBidi"/>
          <w:sz w:val="22"/>
          <w:szCs w:val="22"/>
          <w:lang w:val="sv-FI"/>
        </w:rPr>
      </w:pPr>
      <w:r w:rsidRPr="00FF5056">
        <w:rPr>
          <w:lang w:val="sv-FI"/>
        </w:rPr>
        <w:t>A.4.6.1</w:t>
      </w:r>
      <w:r w:rsidRPr="00FF5056">
        <w:rPr>
          <w:rFonts w:asciiTheme="minorHAnsi" w:eastAsiaTheme="minorEastAsia" w:hAnsiTheme="minorHAnsi" w:cstheme="minorBidi"/>
          <w:sz w:val="22"/>
          <w:szCs w:val="22"/>
          <w:lang w:val="sv-FI"/>
        </w:rPr>
        <w:tab/>
      </w:r>
      <w:r w:rsidRPr="00CC1A22">
        <w:rPr>
          <w:lang w:val="sv-SE"/>
        </w:rPr>
        <w:t>E-UTRAN FDD – cdma2000 1X</w:t>
      </w:r>
      <w:r w:rsidRPr="00FF5056">
        <w:rPr>
          <w:lang w:val="sv-FI"/>
        </w:rPr>
        <w:tab/>
        <w:t>848</w:t>
      </w:r>
    </w:p>
    <w:p w14:paraId="48824B26" w14:textId="77777777" w:rsidR="006E6678" w:rsidRDefault="006E6678">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848</w:t>
      </w:r>
    </w:p>
    <w:p w14:paraId="4989DD4D" w14:textId="77777777" w:rsidR="006E6678" w:rsidRDefault="006E6678">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848</w:t>
      </w:r>
    </w:p>
    <w:p w14:paraId="48FBAD69" w14:textId="77777777" w:rsidR="006E6678" w:rsidRDefault="006E6678">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851</w:t>
      </w:r>
    </w:p>
    <w:p w14:paraId="7A387832" w14:textId="77777777" w:rsidR="006E6678" w:rsidRDefault="006E6678">
      <w:pPr>
        <w:pStyle w:val="TOC3"/>
        <w:rPr>
          <w:rFonts w:asciiTheme="minorHAnsi" w:eastAsiaTheme="minorEastAsia" w:hAnsiTheme="minorHAnsi" w:cstheme="minorBidi"/>
          <w:sz w:val="22"/>
          <w:szCs w:val="22"/>
        </w:rPr>
      </w:pPr>
      <w:r w:rsidRPr="006E6678">
        <w:t>A.4.</w:t>
      </w:r>
      <w:r w:rsidRPr="006E6678">
        <w:rPr>
          <w:lang w:eastAsia="zh-CN"/>
        </w:rPr>
        <w:t>6</w:t>
      </w:r>
      <w:r w:rsidRPr="006E6678">
        <w:t>.</w:t>
      </w:r>
      <w:r w:rsidRPr="006E6678">
        <w:rPr>
          <w:lang w:eastAsia="zh-CN"/>
        </w:rPr>
        <w:t>2</w:t>
      </w:r>
      <w:r w:rsidRPr="006E6678">
        <w:rPr>
          <w:rFonts w:asciiTheme="minorHAnsi" w:eastAsiaTheme="minorEastAsia" w:hAnsiTheme="minorHAnsi" w:cstheme="minorBidi"/>
          <w:sz w:val="22"/>
          <w:szCs w:val="22"/>
        </w:rPr>
        <w:tab/>
      </w:r>
      <w:r w:rsidRPr="00FF5056">
        <w:t xml:space="preserve">E-UTRAN </w:t>
      </w:r>
      <w:r w:rsidRPr="00FF5056">
        <w:rPr>
          <w:lang w:eastAsia="zh-CN"/>
        </w:rPr>
        <w:t>T</w:t>
      </w:r>
      <w:r w:rsidRPr="00FF5056">
        <w:t>DD – cdma2000 1X</w:t>
      </w:r>
      <w:r>
        <w:tab/>
        <w:t>851</w:t>
      </w:r>
    </w:p>
    <w:p w14:paraId="63681B4F" w14:textId="77777777" w:rsidR="006E6678" w:rsidRDefault="006E6678">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851</w:t>
      </w:r>
    </w:p>
    <w:p w14:paraId="2BEC9D5C" w14:textId="77777777" w:rsidR="006E6678" w:rsidRDefault="006E6678">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851</w:t>
      </w:r>
    </w:p>
    <w:p w14:paraId="2F5DAF56" w14:textId="77777777" w:rsidR="006E6678" w:rsidRDefault="006E6678">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854</w:t>
      </w:r>
    </w:p>
    <w:p w14:paraId="381C32B6" w14:textId="77777777" w:rsidR="006E6678" w:rsidRDefault="006E6678">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854</w:t>
      </w:r>
    </w:p>
    <w:p w14:paraId="2CD239FF" w14:textId="77777777" w:rsidR="006E6678" w:rsidRDefault="006E6678">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854</w:t>
      </w:r>
    </w:p>
    <w:p w14:paraId="1807C93A" w14:textId="77777777" w:rsidR="006E6678" w:rsidRDefault="006E6678">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854</w:t>
      </w:r>
    </w:p>
    <w:p w14:paraId="7DBF6486" w14:textId="77777777" w:rsidR="006E6678" w:rsidRDefault="006E6678">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858</w:t>
      </w:r>
    </w:p>
    <w:p w14:paraId="32805A32" w14:textId="77777777" w:rsidR="006E6678" w:rsidRDefault="006E6678">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859</w:t>
      </w:r>
    </w:p>
    <w:p w14:paraId="01111133" w14:textId="77777777" w:rsidR="006E6678" w:rsidRDefault="006E6678">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859</w:t>
      </w:r>
    </w:p>
    <w:p w14:paraId="06CD8DA0" w14:textId="77777777" w:rsidR="006E6678" w:rsidRDefault="006E6678">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862</w:t>
      </w:r>
    </w:p>
    <w:p w14:paraId="16BEDA2B" w14:textId="5397E42E" w:rsidR="006E6678" w:rsidRDefault="006E6678">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863</w:t>
      </w:r>
    </w:p>
    <w:p w14:paraId="32C45496" w14:textId="77777777" w:rsidR="006E6678" w:rsidRPr="00FF5056" w:rsidRDefault="006E6678">
      <w:pPr>
        <w:pStyle w:val="TOC2"/>
        <w:rPr>
          <w:rFonts w:asciiTheme="minorHAnsi" w:eastAsiaTheme="minorEastAsia" w:hAnsiTheme="minorHAnsi" w:cstheme="minorBidi"/>
          <w:sz w:val="22"/>
          <w:szCs w:val="22"/>
          <w:lang w:val="sv-FI"/>
        </w:rPr>
      </w:pPr>
      <w:r w:rsidRPr="00FF5056">
        <w:rPr>
          <w:lang w:val="sv-FI"/>
        </w:rPr>
        <w:t>A.5.1</w:t>
      </w:r>
      <w:r w:rsidRPr="00FF5056">
        <w:rPr>
          <w:rFonts w:asciiTheme="minorHAnsi" w:eastAsiaTheme="minorEastAsia" w:hAnsiTheme="minorHAnsi"/>
          <w:sz w:val="22"/>
          <w:szCs w:val="22"/>
          <w:lang w:val="sv-FI"/>
        </w:rPr>
        <w:tab/>
      </w:r>
      <w:r w:rsidRPr="00FF5056">
        <w:rPr>
          <w:lang w:val="sv-FI"/>
        </w:rPr>
        <w:t>E-UTRAN Handover</w:t>
      </w:r>
      <w:r w:rsidRPr="00FF5056">
        <w:rPr>
          <w:lang w:val="sv-FI"/>
        </w:rPr>
        <w:tab/>
        <w:t>863</w:t>
      </w:r>
    </w:p>
    <w:p w14:paraId="30EDE016" w14:textId="77777777" w:rsidR="006E6678" w:rsidRPr="00FF5056" w:rsidRDefault="006E6678">
      <w:pPr>
        <w:pStyle w:val="TOC3"/>
        <w:rPr>
          <w:rFonts w:asciiTheme="minorHAnsi" w:eastAsiaTheme="minorEastAsia" w:hAnsiTheme="minorHAnsi" w:cstheme="minorBidi"/>
          <w:sz w:val="22"/>
          <w:szCs w:val="22"/>
          <w:lang w:val="sv-FI"/>
        </w:rPr>
      </w:pPr>
      <w:r w:rsidRPr="00FF5056">
        <w:rPr>
          <w:lang w:val="sv-FI"/>
        </w:rPr>
        <w:t>A.5.1.1</w:t>
      </w:r>
      <w:r w:rsidRPr="00FF5056">
        <w:rPr>
          <w:rFonts w:asciiTheme="minorHAnsi" w:eastAsiaTheme="minorEastAsia" w:hAnsiTheme="minorHAnsi" w:cstheme="minorBidi"/>
          <w:sz w:val="22"/>
          <w:szCs w:val="22"/>
          <w:lang w:val="sv-FI"/>
        </w:rPr>
        <w:tab/>
      </w:r>
      <w:r w:rsidRPr="00FF5056">
        <w:rPr>
          <w:lang w:val="sv-FI"/>
        </w:rPr>
        <w:t>E-UTRAN FDD - FDD Intra frequency handover</w:t>
      </w:r>
      <w:r w:rsidRPr="00FF5056">
        <w:rPr>
          <w:lang w:val="sv-FI"/>
        </w:rPr>
        <w:tab/>
        <w:t>863</w:t>
      </w:r>
    </w:p>
    <w:p w14:paraId="30BA892B" w14:textId="77777777" w:rsidR="006E6678" w:rsidRDefault="006E6678">
      <w:pPr>
        <w:pStyle w:val="TOC4"/>
        <w:rPr>
          <w:rFonts w:asciiTheme="minorHAnsi" w:eastAsiaTheme="minorEastAsia" w:hAnsiTheme="minorHAnsi" w:cstheme="minorBidi"/>
          <w:sz w:val="22"/>
          <w:szCs w:val="22"/>
        </w:rPr>
      </w:pPr>
      <w:r w:rsidRPr="006E6678">
        <w:t>A.5.1.1.1</w:t>
      </w:r>
      <w:r w:rsidRPr="006E6678">
        <w:rPr>
          <w:rFonts w:asciiTheme="minorHAnsi" w:eastAsiaTheme="minorEastAsia" w:hAnsiTheme="minorHAnsi" w:cstheme="minorBidi"/>
          <w:sz w:val="22"/>
          <w:szCs w:val="22"/>
        </w:rPr>
        <w:tab/>
      </w:r>
      <w:r w:rsidRPr="00CC1A22">
        <w:rPr>
          <w:snapToGrid w:val="0"/>
        </w:rPr>
        <w:t>Test Purpose and Environment</w:t>
      </w:r>
      <w:r>
        <w:tab/>
        <w:t>863</w:t>
      </w:r>
    </w:p>
    <w:p w14:paraId="7F2CF84B" w14:textId="77777777" w:rsidR="006E6678" w:rsidRDefault="006E6678">
      <w:pPr>
        <w:pStyle w:val="TOC3"/>
        <w:rPr>
          <w:rFonts w:asciiTheme="minorHAnsi" w:eastAsiaTheme="minorEastAsia" w:hAnsiTheme="minorHAnsi" w:cstheme="minorBidi"/>
          <w:sz w:val="22"/>
          <w:szCs w:val="22"/>
        </w:rPr>
      </w:pPr>
      <w:r w:rsidRPr="006E6678">
        <w:t>A.5.1.1.2</w:t>
      </w:r>
      <w:r w:rsidRPr="006E6678">
        <w:rPr>
          <w:rFonts w:asciiTheme="minorHAnsi" w:eastAsiaTheme="minorEastAsia" w:hAnsiTheme="minorHAnsi" w:cstheme="minorBidi"/>
          <w:sz w:val="22"/>
          <w:szCs w:val="22"/>
        </w:rPr>
        <w:tab/>
      </w:r>
      <w:r w:rsidRPr="00CC1A22">
        <w:rPr>
          <w:snapToGrid w:val="0"/>
        </w:rPr>
        <w:t>Test Requirements</w:t>
      </w:r>
      <w:r>
        <w:tab/>
        <w:t>865</w:t>
      </w:r>
    </w:p>
    <w:p w14:paraId="7B3E4A3E" w14:textId="77777777" w:rsidR="006E6678" w:rsidRDefault="006E6678">
      <w:pPr>
        <w:pStyle w:val="TOC3"/>
        <w:rPr>
          <w:rFonts w:asciiTheme="minorHAnsi" w:eastAsiaTheme="minorEastAsia" w:hAnsiTheme="minorHAnsi" w:cstheme="minorBidi"/>
          <w:sz w:val="22"/>
          <w:szCs w:val="22"/>
        </w:rPr>
      </w:pPr>
      <w:r w:rsidRPr="006E6678">
        <w:t>A.5.1.2</w:t>
      </w:r>
      <w:r w:rsidRPr="006E6678">
        <w:rPr>
          <w:rFonts w:asciiTheme="minorHAnsi" w:eastAsiaTheme="minorEastAsia" w:hAnsiTheme="minorHAnsi"/>
          <w:sz w:val="22"/>
          <w:szCs w:val="22"/>
        </w:rPr>
        <w:tab/>
      </w:r>
      <w:r>
        <w:t>E-UTRAN TDD - TDD Intra frequency handover</w:t>
      </w:r>
      <w:r>
        <w:tab/>
        <w:t>865</w:t>
      </w:r>
    </w:p>
    <w:p w14:paraId="1FB331D3" w14:textId="77777777" w:rsidR="006E6678" w:rsidRDefault="006E6678">
      <w:pPr>
        <w:pStyle w:val="TOC4"/>
        <w:rPr>
          <w:rFonts w:asciiTheme="minorHAnsi" w:eastAsiaTheme="minorEastAsia" w:hAnsiTheme="minorHAnsi" w:cstheme="minorBidi"/>
          <w:sz w:val="22"/>
          <w:szCs w:val="22"/>
        </w:rPr>
      </w:pPr>
      <w:r w:rsidRPr="006E6678">
        <w:t>A.5.1.2.1</w:t>
      </w:r>
      <w:r w:rsidRPr="006E6678">
        <w:rPr>
          <w:rFonts w:asciiTheme="minorHAnsi" w:eastAsiaTheme="minorEastAsia" w:hAnsiTheme="minorHAnsi" w:cstheme="minorBidi"/>
          <w:sz w:val="22"/>
          <w:szCs w:val="22"/>
        </w:rPr>
        <w:tab/>
      </w:r>
      <w:r w:rsidRPr="00CC1A22">
        <w:rPr>
          <w:snapToGrid w:val="0"/>
        </w:rPr>
        <w:t>Test Purpose and Environment</w:t>
      </w:r>
      <w:r>
        <w:tab/>
        <w:t>865</w:t>
      </w:r>
    </w:p>
    <w:p w14:paraId="388B2486" w14:textId="77777777" w:rsidR="006E6678" w:rsidRDefault="006E6678">
      <w:pPr>
        <w:pStyle w:val="TOC4"/>
        <w:rPr>
          <w:rFonts w:asciiTheme="minorHAnsi" w:eastAsiaTheme="minorEastAsia" w:hAnsiTheme="minorHAnsi" w:cstheme="minorBidi"/>
          <w:sz w:val="22"/>
          <w:szCs w:val="22"/>
        </w:rPr>
      </w:pPr>
      <w:r w:rsidRPr="006E6678">
        <w:t>A.5.1.2.2</w:t>
      </w:r>
      <w:r w:rsidRPr="006E6678">
        <w:rPr>
          <w:rFonts w:asciiTheme="minorHAnsi" w:eastAsiaTheme="minorEastAsia" w:hAnsiTheme="minorHAnsi" w:cstheme="minorBidi"/>
          <w:sz w:val="22"/>
          <w:szCs w:val="22"/>
        </w:rPr>
        <w:tab/>
      </w:r>
      <w:r w:rsidRPr="00CC1A22">
        <w:rPr>
          <w:snapToGrid w:val="0"/>
        </w:rPr>
        <w:t>Test Requirements</w:t>
      </w:r>
      <w:r>
        <w:tab/>
        <w:t>867</w:t>
      </w:r>
    </w:p>
    <w:p w14:paraId="4D04FD59" w14:textId="77777777" w:rsidR="006E6678" w:rsidRDefault="006E6678">
      <w:pPr>
        <w:pStyle w:val="TOC3"/>
        <w:rPr>
          <w:rFonts w:asciiTheme="minorHAnsi" w:eastAsiaTheme="minorEastAsia" w:hAnsiTheme="minorHAnsi" w:cstheme="minorBidi"/>
          <w:sz w:val="22"/>
          <w:szCs w:val="22"/>
        </w:rPr>
      </w:pPr>
      <w:r w:rsidRPr="006E6678">
        <w:t>A.5.1.3</w:t>
      </w:r>
      <w:r w:rsidRPr="006E6678">
        <w:rPr>
          <w:rFonts w:asciiTheme="minorHAnsi" w:eastAsiaTheme="minorEastAsia" w:hAnsiTheme="minorHAnsi"/>
          <w:sz w:val="22"/>
          <w:szCs w:val="22"/>
        </w:rPr>
        <w:tab/>
      </w:r>
      <w:r>
        <w:t>E-UTRAN FDD – FDD Inter frequency handover</w:t>
      </w:r>
      <w:r>
        <w:tab/>
        <w:t>867</w:t>
      </w:r>
    </w:p>
    <w:p w14:paraId="537822E9" w14:textId="77777777" w:rsidR="006E6678" w:rsidRDefault="006E6678">
      <w:pPr>
        <w:pStyle w:val="TOC4"/>
        <w:rPr>
          <w:rFonts w:asciiTheme="minorHAnsi" w:eastAsiaTheme="minorEastAsia" w:hAnsiTheme="minorHAnsi" w:cstheme="minorBidi"/>
          <w:sz w:val="22"/>
          <w:szCs w:val="22"/>
        </w:rPr>
      </w:pPr>
      <w:r w:rsidRPr="006E6678">
        <w:t>A.5.1.3.1</w:t>
      </w:r>
      <w:r w:rsidRPr="006E6678">
        <w:rPr>
          <w:rFonts w:asciiTheme="minorHAnsi" w:eastAsiaTheme="minorEastAsia" w:hAnsiTheme="minorHAnsi" w:cstheme="minorBidi"/>
          <w:sz w:val="22"/>
          <w:szCs w:val="22"/>
        </w:rPr>
        <w:tab/>
      </w:r>
      <w:r w:rsidRPr="00CC1A22">
        <w:rPr>
          <w:snapToGrid w:val="0"/>
        </w:rPr>
        <w:t>Test Purpose and Environment</w:t>
      </w:r>
      <w:r>
        <w:tab/>
        <w:t>867</w:t>
      </w:r>
    </w:p>
    <w:p w14:paraId="42E02DD8" w14:textId="77777777" w:rsidR="006E6678" w:rsidRDefault="006E6678">
      <w:pPr>
        <w:pStyle w:val="TOC4"/>
        <w:rPr>
          <w:rFonts w:asciiTheme="minorHAnsi" w:eastAsiaTheme="minorEastAsia" w:hAnsiTheme="minorHAnsi" w:cstheme="minorBidi"/>
          <w:sz w:val="22"/>
          <w:szCs w:val="22"/>
        </w:rPr>
      </w:pPr>
      <w:r w:rsidRPr="006E6678">
        <w:t>A.5.1.3.2</w:t>
      </w:r>
      <w:r w:rsidRPr="006E6678">
        <w:rPr>
          <w:rFonts w:asciiTheme="minorHAnsi" w:eastAsiaTheme="minorEastAsia" w:hAnsiTheme="minorHAnsi" w:cstheme="minorBidi"/>
          <w:sz w:val="22"/>
          <w:szCs w:val="22"/>
        </w:rPr>
        <w:tab/>
      </w:r>
      <w:r w:rsidRPr="00CC1A22">
        <w:rPr>
          <w:snapToGrid w:val="0"/>
        </w:rPr>
        <w:t>Test Requirements</w:t>
      </w:r>
      <w:r>
        <w:tab/>
        <w:t>869</w:t>
      </w:r>
    </w:p>
    <w:p w14:paraId="2D4B9235" w14:textId="77777777" w:rsidR="006E6678" w:rsidRDefault="006E6678">
      <w:pPr>
        <w:pStyle w:val="TOC3"/>
        <w:rPr>
          <w:rFonts w:asciiTheme="minorHAnsi" w:eastAsiaTheme="minorEastAsia" w:hAnsiTheme="minorHAnsi" w:cstheme="minorBidi"/>
          <w:sz w:val="22"/>
          <w:szCs w:val="22"/>
        </w:rPr>
      </w:pPr>
      <w:r w:rsidRPr="006E6678">
        <w:t>A.5.1.4</w:t>
      </w:r>
      <w:r w:rsidRPr="006E6678">
        <w:rPr>
          <w:rFonts w:asciiTheme="minorHAnsi" w:eastAsiaTheme="minorEastAsia" w:hAnsiTheme="minorHAnsi"/>
          <w:sz w:val="22"/>
          <w:szCs w:val="22"/>
        </w:rPr>
        <w:tab/>
      </w:r>
      <w:r>
        <w:t>E-UTRAN TDD – TDD Inter frequency handover</w:t>
      </w:r>
      <w:r>
        <w:tab/>
        <w:t>869</w:t>
      </w:r>
    </w:p>
    <w:p w14:paraId="4734D3D2" w14:textId="77777777" w:rsidR="006E6678" w:rsidRDefault="006E6678">
      <w:pPr>
        <w:pStyle w:val="TOC4"/>
        <w:rPr>
          <w:rFonts w:asciiTheme="minorHAnsi" w:eastAsiaTheme="minorEastAsia" w:hAnsiTheme="minorHAnsi" w:cstheme="minorBidi"/>
          <w:sz w:val="22"/>
          <w:szCs w:val="22"/>
        </w:rPr>
      </w:pPr>
      <w:r w:rsidRPr="006E6678">
        <w:t>A.5.1.4.1</w:t>
      </w:r>
      <w:r w:rsidRPr="006E6678">
        <w:rPr>
          <w:rFonts w:asciiTheme="minorHAnsi" w:eastAsiaTheme="minorEastAsia" w:hAnsiTheme="minorHAnsi" w:cstheme="minorBidi"/>
          <w:sz w:val="22"/>
          <w:szCs w:val="22"/>
        </w:rPr>
        <w:tab/>
      </w:r>
      <w:r w:rsidRPr="00CC1A22">
        <w:rPr>
          <w:snapToGrid w:val="0"/>
        </w:rPr>
        <w:t>Test Purpose and Environment</w:t>
      </w:r>
      <w:r>
        <w:tab/>
        <w:t>869</w:t>
      </w:r>
    </w:p>
    <w:p w14:paraId="50AEED97" w14:textId="77777777" w:rsidR="006E6678" w:rsidRDefault="006E6678">
      <w:pPr>
        <w:pStyle w:val="TOC4"/>
        <w:rPr>
          <w:rFonts w:asciiTheme="minorHAnsi" w:eastAsiaTheme="minorEastAsia" w:hAnsiTheme="minorHAnsi" w:cstheme="minorBidi"/>
          <w:sz w:val="22"/>
          <w:szCs w:val="22"/>
        </w:rPr>
      </w:pPr>
      <w:r w:rsidRPr="006E6678">
        <w:t>A.5.1.4.2</w:t>
      </w:r>
      <w:r w:rsidRPr="006E6678">
        <w:rPr>
          <w:rFonts w:asciiTheme="minorHAnsi" w:eastAsiaTheme="minorEastAsia" w:hAnsiTheme="minorHAnsi" w:cstheme="minorBidi"/>
          <w:sz w:val="22"/>
          <w:szCs w:val="22"/>
        </w:rPr>
        <w:tab/>
      </w:r>
      <w:r w:rsidRPr="00CC1A22">
        <w:rPr>
          <w:snapToGrid w:val="0"/>
        </w:rPr>
        <w:t>Test Requirements</w:t>
      </w:r>
      <w:r>
        <w:tab/>
        <w:t>871</w:t>
      </w:r>
    </w:p>
    <w:p w14:paraId="61DD8C93" w14:textId="77777777" w:rsidR="006E6678" w:rsidRDefault="006E6678">
      <w:pPr>
        <w:pStyle w:val="TOC3"/>
        <w:rPr>
          <w:rFonts w:asciiTheme="minorHAnsi" w:eastAsiaTheme="minorEastAsia" w:hAnsiTheme="minorHAnsi" w:cstheme="minorBidi"/>
          <w:sz w:val="22"/>
          <w:szCs w:val="22"/>
        </w:rPr>
      </w:pPr>
      <w:r w:rsidRPr="006E6678">
        <w:t>A.5.1.5</w:t>
      </w:r>
      <w:r w:rsidRPr="006E6678">
        <w:rPr>
          <w:rFonts w:asciiTheme="minorHAnsi" w:eastAsiaTheme="minorEastAsia" w:hAnsiTheme="minorHAnsi"/>
          <w:sz w:val="22"/>
          <w:szCs w:val="22"/>
        </w:rPr>
        <w:tab/>
      </w:r>
      <w:r>
        <w:t>E-UTRAN FDD – FDD Inter frequency handover: unknown target cell</w:t>
      </w:r>
      <w:r>
        <w:tab/>
        <w:t>871</w:t>
      </w:r>
    </w:p>
    <w:p w14:paraId="0B66D1A0" w14:textId="77777777" w:rsidR="006E6678" w:rsidRDefault="006E6678">
      <w:pPr>
        <w:pStyle w:val="TOC4"/>
        <w:rPr>
          <w:rFonts w:asciiTheme="minorHAnsi" w:eastAsiaTheme="minorEastAsia" w:hAnsiTheme="minorHAnsi" w:cstheme="minorBidi"/>
          <w:sz w:val="22"/>
          <w:szCs w:val="22"/>
        </w:rPr>
      </w:pPr>
      <w:r w:rsidRPr="006E6678">
        <w:t>A.5.1.5.1</w:t>
      </w:r>
      <w:r w:rsidRPr="006E6678">
        <w:rPr>
          <w:rFonts w:asciiTheme="minorHAnsi" w:eastAsiaTheme="minorEastAsia" w:hAnsiTheme="minorHAnsi" w:cstheme="minorBidi"/>
          <w:sz w:val="22"/>
          <w:szCs w:val="22"/>
        </w:rPr>
        <w:tab/>
      </w:r>
      <w:r w:rsidRPr="00CC1A22">
        <w:rPr>
          <w:snapToGrid w:val="0"/>
        </w:rPr>
        <w:t>Test Purpose and Environment</w:t>
      </w:r>
      <w:r>
        <w:tab/>
        <w:t>871</w:t>
      </w:r>
    </w:p>
    <w:p w14:paraId="0284A206" w14:textId="77777777" w:rsidR="006E6678" w:rsidRDefault="006E6678">
      <w:pPr>
        <w:pStyle w:val="TOC4"/>
        <w:rPr>
          <w:rFonts w:asciiTheme="minorHAnsi" w:eastAsiaTheme="minorEastAsia" w:hAnsiTheme="minorHAnsi" w:cstheme="minorBidi"/>
          <w:sz w:val="22"/>
          <w:szCs w:val="22"/>
        </w:rPr>
      </w:pPr>
      <w:r w:rsidRPr="006E6678">
        <w:t>A.5.1.5.2</w:t>
      </w:r>
      <w:r w:rsidRPr="006E6678">
        <w:rPr>
          <w:rFonts w:asciiTheme="minorHAnsi" w:eastAsiaTheme="minorEastAsia" w:hAnsiTheme="minorHAnsi" w:cstheme="minorBidi"/>
          <w:sz w:val="22"/>
          <w:szCs w:val="22"/>
        </w:rPr>
        <w:tab/>
      </w:r>
      <w:r w:rsidRPr="00CC1A22">
        <w:rPr>
          <w:snapToGrid w:val="0"/>
        </w:rPr>
        <w:t>Test Requirements</w:t>
      </w:r>
      <w:r>
        <w:tab/>
        <w:t>873</w:t>
      </w:r>
    </w:p>
    <w:p w14:paraId="35486AD1" w14:textId="77777777" w:rsidR="006E6678" w:rsidRDefault="006E6678">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873</w:t>
      </w:r>
    </w:p>
    <w:p w14:paraId="363694F8" w14:textId="77777777" w:rsidR="006E6678" w:rsidRDefault="006E6678">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873</w:t>
      </w:r>
    </w:p>
    <w:p w14:paraId="66FDABAF" w14:textId="77777777" w:rsidR="006E6678" w:rsidRDefault="006E6678">
      <w:pPr>
        <w:pStyle w:val="TOC4"/>
        <w:rPr>
          <w:rFonts w:asciiTheme="minorHAnsi" w:eastAsiaTheme="minorEastAsia" w:hAnsiTheme="minorHAnsi" w:cstheme="minorBidi"/>
          <w:sz w:val="22"/>
          <w:szCs w:val="22"/>
        </w:rPr>
      </w:pPr>
      <w:r w:rsidRPr="006E6678">
        <w:t>A.5.1.6.2</w:t>
      </w:r>
      <w:r w:rsidRPr="006E6678">
        <w:rPr>
          <w:rFonts w:asciiTheme="minorHAnsi" w:eastAsiaTheme="minorEastAsia" w:hAnsiTheme="minorHAnsi" w:cstheme="minorBidi"/>
          <w:sz w:val="22"/>
          <w:szCs w:val="22"/>
        </w:rPr>
        <w:tab/>
      </w:r>
      <w:r w:rsidRPr="00CC1A22">
        <w:rPr>
          <w:snapToGrid w:val="0"/>
        </w:rPr>
        <w:t>Test Requirements</w:t>
      </w:r>
      <w:r>
        <w:tab/>
        <w:t>875</w:t>
      </w:r>
    </w:p>
    <w:p w14:paraId="2CB03E41" w14:textId="77777777" w:rsidR="006E6678" w:rsidRDefault="006E6678">
      <w:pPr>
        <w:pStyle w:val="TOC3"/>
        <w:rPr>
          <w:rFonts w:asciiTheme="minorHAnsi" w:eastAsiaTheme="minorEastAsia" w:hAnsiTheme="minorHAnsi" w:cstheme="minorBidi"/>
          <w:sz w:val="22"/>
          <w:szCs w:val="22"/>
        </w:rPr>
      </w:pPr>
      <w:r w:rsidRPr="006E6678">
        <w:t>A.5.1.7</w:t>
      </w:r>
      <w:r w:rsidRPr="006E6678">
        <w:rPr>
          <w:rFonts w:asciiTheme="minorHAnsi" w:eastAsiaTheme="minorEastAsia" w:hAnsiTheme="minorHAnsi"/>
          <w:sz w:val="22"/>
          <w:szCs w:val="22"/>
        </w:rPr>
        <w:tab/>
      </w:r>
      <w:r>
        <w:t>E-UTRAN FDD – TDD Inter frequency handover</w:t>
      </w:r>
      <w:r>
        <w:tab/>
        <w:t>875</w:t>
      </w:r>
    </w:p>
    <w:p w14:paraId="005109C0" w14:textId="77777777" w:rsidR="006E6678" w:rsidRDefault="006E6678">
      <w:pPr>
        <w:pStyle w:val="TOC4"/>
        <w:rPr>
          <w:rFonts w:asciiTheme="minorHAnsi" w:eastAsiaTheme="minorEastAsia" w:hAnsiTheme="minorHAnsi" w:cstheme="minorBidi"/>
          <w:sz w:val="22"/>
          <w:szCs w:val="22"/>
        </w:rPr>
      </w:pPr>
      <w:r w:rsidRPr="006E6678">
        <w:t>A.5.1.7.1</w:t>
      </w:r>
      <w:r w:rsidRPr="006E6678">
        <w:rPr>
          <w:rFonts w:asciiTheme="minorHAnsi" w:eastAsiaTheme="minorEastAsia" w:hAnsiTheme="minorHAnsi" w:cstheme="minorBidi"/>
          <w:sz w:val="22"/>
          <w:szCs w:val="22"/>
        </w:rPr>
        <w:tab/>
      </w:r>
      <w:r w:rsidRPr="00CC1A22">
        <w:rPr>
          <w:snapToGrid w:val="0"/>
        </w:rPr>
        <w:t>Test Purpose and Environment</w:t>
      </w:r>
      <w:r>
        <w:tab/>
        <w:t>875</w:t>
      </w:r>
    </w:p>
    <w:p w14:paraId="3FEFBED3" w14:textId="77777777" w:rsidR="006E6678" w:rsidRDefault="006E6678">
      <w:pPr>
        <w:pStyle w:val="TOC4"/>
        <w:rPr>
          <w:rFonts w:asciiTheme="minorHAnsi" w:eastAsiaTheme="minorEastAsia" w:hAnsiTheme="minorHAnsi" w:cstheme="minorBidi"/>
          <w:sz w:val="22"/>
          <w:szCs w:val="22"/>
        </w:rPr>
      </w:pPr>
      <w:r w:rsidRPr="006E6678">
        <w:t>A.5.1.7.2</w:t>
      </w:r>
      <w:r w:rsidRPr="006E6678">
        <w:rPr>
          <w:rFonts w:asciiTheme="minorHAnsi" w:eastAsiaTheme="minorEastAsia" w:hAnsiTheme="minorHAnsi" w:cstheme="minorBidi"/>
          <w:sz w:val="22"/>
          <w:szCs w:val="22"/>
        </w:rPr>
        <w:tab/>
      </w:r>
      <w:r w:rsidRPr="00CC1A22">
        <w:rPr>
          <w:snapToGrid w:val="0"/>
        </w:rPr>
        <w:t>Test Requirements</w:t>
      </w:r>
      <w:r>
        <w:tab/>
        <w:t>878</w:t>
      </w:r>
    </w:p>
    <w:p w14:paraId="6B7887B5" w14:textId="77777777" w:rsidR="006E6678" w:rsidRDefault="006E6678">
      <w:pPr>
        <w:pStyle w:val="TOC3"/>
        <w:rPr>
          <w:rFonts w:asciiTheme="minorHAnsi" w:eastAsiaTheme="minorEastAsia" w:hAnsiTheme="minorHAnsi" w:cstheme="minorBidi"/>
          <w:sz w:val="22"/>
          <w:szCs w:val="22"/>
        </w:rPr>
      </w:pPr>
      <w:r w:rsidRPr="006E6678">
        <w:t>A.5.1.8</w:t>
      </w:r>
      <w:r w:rsidRPr="006E6678">
        <w:rPr>
          <w:rFonts w:asciiTheme="minorHAnsi" w:eastAsiaTheme="minorEastAsia" w:hAnsiTheme="minorHAnsi"/>
          <w:sz w:val="22"/>
          <w:szCs w:val="22"/>
        </w:rPr>
        <w:tab/>
      </w:r>
      <w:r>
        <w:t>E-UTRAN TDD – FDD Inter frequency handover</w:t>
      </w:r>
      <w:r>
        <w:tab/>
        <w:t>878</w:t>
      </w:r>
    </w:p>
    <w:p w14:paraId="09FB17EE" w14:textId="77777777" w:rsidR="006E6678" w:rsidRDefault="006E6678">
      <w:pPr>
        <w:pStyle w:val="TOC4"/>
        <w:rPr>
          <w:rFonts w:asciiTheme="minorHAnsi" w:eastAsiaTheme="minorEastAsia" w:hAnsiTheme="minorHAnsi" w:cstheme="minorBidi"/>
          <w:sz w:val="22"/>
          <w:szCs w:val="22"/>
        </w:rPr>
      </w:pPr>
      <w:r w:rsidRPr="006E6678">
        <w:t>A.5.1.8.1</w:t>
      </w:r>
      <w:r w:rsidRPr="006E6678">
        <w:rPr>
          <w:rFonts w:asciiTheme="minorHAnsi" w:eastAsiaTheme="minorEastAsia" w:hAnsiTheme="minorHAnsi" w:cstheme="minorBidi"/>
          <w:sz w:val="22"/>
          <w:szCs w:val="22"/>
        </w:rPr>
        <w:tab/>
      </w:r>
      <w:r w:rsidRPr="00CC1A22">
        <w:rPr>
          <w:snapToGrid w:val="0"/>
        </w:rPr>
        <w:t>Test Purpose and Environment</w:t>
      </w:r>
      <w:r>
        <w:tab/>
        <w:t>878</w:t>
      </w:r>
    </w:p>
    <w:p w14:paraId="00D1AB9B" w14:textId="77777777" w:rsidR="006E6678" w:rsidRDefault="006E6678">
      <w:pPr>
        <w:pStyle w:val="TOC4"/>
        <w:rPr>
          <w:rFonts w:asciiTheme="minorHAnsi" w:eastAsiaTheme="minorEastAsia" w:hAnsiTheme="minorHAnsi" w:cstheme="minorBidi"/>
          <w:sz w:val="22"/>
          <w:szCs w:val="22"/>
        </w:rPr>
      </w:pPr>
      <w:r w:rsidRPr="006E6678">
        <w:t>A.5.1.8.2</w:t>
      </w:r>
      <w:r w:rsidRPr="006E6678">
        <w:rPr>
          <w:rFonts w:asciiTheme="minorHAnsi" w:eastAsiaTheme="minorEastAsia" w:hAnsiTheme="minorHAnsi" w:cstheme="minorBidi"/>
          <w:sz w:val="22"/>
          <w:szCs w:val="22"/>
        </w:rPr>
        <w:tab/>
      </w:r>
      <w:r w:rsidRPr="00CC1A22">
        <w:rPr>
          <w:snapToGrid w:val="0"/>
        </w:rPr>
        <w:t>Test Requirements</w:t>
      </w:r>
      <w:r>
        <w:tab/>
        <w:t>881</w:t>
      </w:r>
    </w:p>
    <w:p w14:paraId="06B0F7E2" w14:textId="77777777" w:rsidR="006E6678" w:rsidRDefault="006E6678">
      <w:pPr>
        <w:pStyle w:val="TOC3"/>
        <w:rPr>
          <w:rFonts w:asciiTheme="minorHAnsi" w:eastAsiaTheme="minorEastAsia" w:hAnsiTheme="minorHAnsi" w:cstheme="minorBidi"/>
          <w:sz w:val="22"/>
          <w:szCs w:val="22"/>
        </w:rPr>
      </w:pPr>
      <w:r w:rsidRPr="006E6678">
        <w:t>A.5.1.9</w:t>
      </w:r>
      <w:r w:rsidRPr="006E6678">
        <w:rPr>
          <w:rFonts w:asciiTheme="minorHAnsi" w:eastAsiaTheme="minorEastAsia" w:hAnsiTheme="minorHAnsi" w:cstheme="minorBidi"/>
          <w:sz w:val="22"/>
          <w:szCs w:val="22"/>
        </w:rPr>
        <w:tab/>
      </w:r>
      <w:r>
        <w:t>E-UTRAN FDD - FDD Intra frequency handover for 5MHz bandwidth</w:t>
      </w:r>
      <w:r>
        <w:tab/>
        <w:t>881</w:t>
      </w:r>
    </w:p>
    <w:p w14:paraId="4E2250C6" w14:textId="77777777" w:rsidR="006E6678" w:rsidRDefault="006E6678">
      <w:pPr>
        <w:pStyle w:val="TOC4"/>
        <w:rPr>
          <w:rFonts w:asciiTheme="minorHAnsi" w:eastAsiaTheme="minorEastAsia" w:hAnsiTheme="minorHAnsi" w:cstheme="minorBidi"/>
          <w:sz w:val="22"/>
          <w:szCs w:val="22"/>
        </w:rPr>
      </w:pPr>
      <w:r w:rsidRPr="006E6678">
        <w:t>A.5.1.9.1</w:t>
      </w:r>
      <w:r w:rsidRPr="006E6678">
        <w:rPr>
          <w:rFonts w:asciiTheme="minorHAnsi" w:eastAsiaTheme="minorEastAsia" w:hAnsiTheme="minorHAnsi" w:cstheme="minorBidi"/>
          <w:sz w:val="22"/>
          <w:szCs w:val="22"/>
        </w:rPr>
        <w:tab/>
      </w:r>
      <w:r w:rsidRPr="00CC1A22">
        <w:rPr>
          <w:snapToGrid w:val="0"/>
        </w:rPr>
        <w:t>Test Purpose and Environment</w:t>
      </w:r>
      <w:r>
        <w:tab/>
        <w:t>881</w:t>
      </w:r>
    </w:p>
    <w:p w14:paraId="15819FB3" w14:textId="77777777" w:rsidR="006E6678" w:rsidRDefault="006E6678">
      <w:pPr>
        <w:pStyle w:val="TOC4"/>
        <w:rPr>
          <w:rFonts w:asciiTheme="minorHAnsi" w:eastAsiaTheme="minorEastAsia" w:hAnsiTheme="minorHAnsi" w:cstheme="minorBidi"/>
          <w:sz w:val="22"/>
          <w:szCs w:val="22"/>
        </w:rPr>
      </w:pPr>
      <w:r w:rsidRPr="006E6678">
        <w:t>A.5.1.9.2</w:t>
      </w:r>
      <w:r w:rsidRPr="006E6678">
        <w:rPr>
          <w:rFonts w:asciiTheme="minorHAnsi" w:eastAsiaTheme="minorEastAsia" w:hAnsiTheme="minorHAnsi" w:cstheme="minorBidi"/>
          <w:sz w:val="22"/>
          <w:szCs w:val="22"/>
        </w:rPr>
        <w:tab/>
      </w:r>
      <w:r w:rsidRPr="00CC1A22">
        <w:rPr>
          <w:snapToGrid w:val="0"/>
        </w:rPr>
        <w:t>Test Requirements</w:t>
      </w:r>
      <w:r>
        <w:tab/>
        <w:t>882</w:t>
      </w:r>
    </w:p>
    <w:p w14:paraId="28D85711" w14:textId="77777777" w:rsidR="006E6678" w:rsidRDefault="006E6678">
      <w:pPr>
        <w:pStyle w:val="TOC3"/>
        <w:rPr>
          <w:rFonts w:asciiTheme="minorHAnsi" w:eastAsiaTheme="minorEastAsia" w:hAnsiTheme="minorHAnsi" w:cstheme="minorBidi"/>
          <w:sz w:val="22"/>
          <w:szCs w:val="22"/>
        </w:rPr>
      </w:pPr>
      <w:r w:rsidRPr="006E6678">
        <w:t>A.5.1.10</w:t>
      </w:r>
      <w:r w:rsidRPr="006E6678">
        <w:rPr>
          <w:rFonts w:asciiTheme="minorHAnsi" w:eastAsiaTheme="minorEastAsia" w:hAnsiTheme="minorHAnsi" w:cstheme="minorBidi"/>
          <w:sz w:val="22"/>
          <w:szCs w:val="22"/>
        </w:rPr>
        <w:tab/>
      </w:r>
      <w:r>
        <w:t>E-UTRAN FDD - FDD Intra frequency handover for UE category 0</w:t>
      </w:r>
      <w:r>
        <w:tab/>
        <w:t>882</w:t>
      </w:r>
    </w:p>
    <w:p w14:paraId="0E90F421" w14:textId="77777777" w:rsidR="006E6678" w:rsidRDefault="006E6678">
      <w:pPr>
        <w:pStyle w:val="TOC4"/>
        <w:rPr>
          <w:rFonts w:asciiTheme="minorHAnsi" w:eastAsiaTheme="minorEastAsia" w:hAnsiTheme="minorHAnsi" w:cstheme="minorBidi"/>
          <w:sz w:val="22"/>
          <w:szCs w:val="22"/>
        </w:rPr>
      </w:pPr>
      <w:r w:rsidRPr="006E6678">
        <w:t>A.5.1.10.1</w:t>
      </w:r>
      <w:r w:rsidRPr="006E6678">
        <w:rPr>
          <w:rFonts w:asciiTheme="minorHAnsi" w:eastAsiaTheme="minorEastAsia" w:hAnsiTheme="minorHAnsi" w:cstheme="minorBidi"/>
          <w:sz w:val="22"/>
          <w:szCs w:val="22"/>
        </w:rPr>
        <w:tab/>
      </w:r>
      <w:r w:rsidRPr="00CC1A22">
        <w:rPr>
          <w:snapToGrid w:val="0"/>
        </w:rPr>
        <w:t>Test Purpose and Environment</w:t>
      </w:r>
      <w:r>
        <w:tab/>
        <w:t>882</w:t>
      </w:r>
    </w:p>
    <w:p w14:paraId="69F25E5E" w14:textId="77777777" w:rsidR="006E6678" w:rsidRDefault="006E6678">
      <w:pPr>
        <w:pStyle w:val="TOC4"/>
        <w:rPr>
          <w:rFonts w:asciiTheme="minorHAnsi" w:eastAsiaTheme="minorEastAsia" w:hAnsiTheme="minorHAnsi" w:cstheme="minorBidi"/>
          <w:sz w:val="22"/>
          <w:szCs w:val="22"/>
        </w:rPr>
      </w:pPr>
      <w:r w:rsidRPr="006E6678">
        <w:lastRenderedPageBreak/>
        <w:t>A.5.1.10.2</w:t>
      </w:r>
      <w:r w:rsidRPr="006E6678">
        <w:rPr>
          <w:rFonts w:asciiTheme="minorHAnsi" w:eastAsiaTheme="minorEastAsia" w:hAnsiTheme="minorHAnsi" w:cstheme="minorBidi"/>
          <w:sz w:val="22"/>
          <w:szCs w:val="22"/>
        </w:rPr>
        <w:tab/>
      </w:r>
      <w:r w:rsidRPr="00CC1A22">
        <w:rPr>
          <w:snapToGrid w:val="0"/>
        </w:rPr>
        <w:t>Test Requirements</w:t>
      </w:r>
      <w:r>
        <w:tab/>
        <w:t>884</w:t>
      </w:r>
    </w:p>
    <w:p w14:paraId="121B27D3" w14:textId="77777777" w:rsidR="006E6678" w:rsidRDefault="006E6678">
      <w:pPr>
        <w:pStyle w:val="TOC3"/>
        <w:rPr>
          <w:rFonts w:asciiTheme="minorHAnsi" w:eastAsiaTheme="minorEastAsia" w:hAnsiTheme="minorHAnsi" w:cstheme="minorBidi"/>
          <w:sz w:val="22"/>
          <w:szCs w:val="22"/>
        </w:rPr>
      </w:pPr>
      <w:r w:rsidRPr="006E6678">
        <w:t>A.5.1.11</w:t>
      </w:r>
      <w:r w:rsidRPr="006E6678">
        <w:rPr>
          <w:rFonts w:asciiTheme="minorHAnsi" w:eastAsiaTheme="minorEastAsia" w:hAnsiTheme="minorHAnsi" w:cstheme="minorBidi"/>
          <w:sz w:val="22"/>
          <w:szCs w:val="22"/>
        </w:rPr>
        <w:tab/>
      </w:r>
      <w:r>
        <w:t>E-UTRAN HD - FDD Intra frequency handover for UE category 0</w:t>
      </w:r>
      <w:r>
        <w:tab/>
        <w:t>884</w:t>
      </w:r>
    </w:p>
    <w:p w14:paraId="36D37DCE" w14:textId="77777777" w:rsidR="006E6678" w:rsidRDefault="006E6678">
      <w:pPr>
        <w:pStyle w:val="TOC4"/>
        <w:rPr>
          <w:rFonts w:asciiTheme="minorHAnsi" w:eastAsiaTheme="minorEastAsia" w:hAnsiTheme="minorHAnsi" w:cstheme="minorBidi"/>
          <w:sz w:val="22"/>
          <w:szCs w:val="22"/>
        </w:rPr>
      </w:pPr>
      <w:r w:rsidRPr="006E6678">
        <w:t>A.5.1.11.1</w:t>
      </w:r>
      <w:r w:rsidRPr="006E6678">
        <w:rPr>
          <w:rFonts w:asciiTheme="minorHAnsi" w:eastAsiaTheme="minorEastAsia" w:hAnsiTheme="minorHAnsi" w:cstheme="minorBidi"/>
          <w:sz w:val="22"/>
          <w:szCs w:val="22"/>
        </w:rPr>
        <w:tab/>
      </w:r>
      <w:r w:rsidRPr="00CC1A22">
        <w:rPr>
          <w:snapToGrid w:val="0"/>
        </w:rPr>
        <w:t>Test Purpose and Environment</w:t>
      </w:r>
      <w:r>
        <w:tab/>
        <w:t>884</w:t>
      </w:r>
    </w:p>
    <w:p w14:paraId="6A8E0B7E" w14:textId="77777777" w:rsidR="006E6678" w:rsidRDefault="006E6678">
      <w:pPr>
        <w:pStyle w:val="TOC4"/>
        <w:rPr>
          <w:rFonts w:asciiTheme="minorHAnsi" w:eastAsiaTheme="minorEastAsia" w:hAnsiTheme="minorHAnsi" w:cstheme="minorBidi"/>
          <w:sz w:val="22"/>
          <w:szCs w:val="22"/>
        </w:rPr>
      </w:pPr>
      <w:r w:rsidRPr="006E6678">
        <w:t>A.5.1.11.2</w:t>
      </w:r>
      <w:r w:rsidRPr="006E6678">
        <w:rPr>
          <w:rFonts w:asciiTheme="minorHAnsi" w:eastAsiaTheme="minorEastAsia" w:hAnsiTheme="minorHAnsi" w:cstheme="minorBidi"/>
          <w:sz w:val="22"/>
          <w:szCs w:val="22"/>
        </w:rPr>
        <w:tab/>
      </w:r>
      <w:r w:rsidRPr="00CC1A22">
        <w:rPr>
          <w:snapToGrid w:val="0"/>
        </w:rPr>
        <w:t>Test Requirements</w:t>
      </w:r>
      <w:r>
        <w:tab/>
        <w:t>886</w:t>
      </w:r>
    </w:p>
    <w:p w14:paraId="665BE1CC" w14:textId="77777777" w:rsidR="006E6678" w:rsidRDefault="006E6678">
      <w:pPr>
        <w:pStyle w:val="TOC3"/>
        <w:rPr>
          <w:rFonts w:asciiTheme="minorHAnsi" w:eastAsiaTheme="minorEastAsia" w:hAnsiTheme="minorHAnsi" w:cstheme="minorBidi"/>
          <w:sz w:val="22"/>
          <w:szCs w:val="22"/>
        </w:rPr>
      </w:pPr>
      <w:r w:rsidRPr="006E6678">
        <w:t>A.5.1.12</w:t>
      </w:r>
      <w:r w:rsidRPr="006E6678">
        <w:rPr>
          <w:rFonts w:asciiTheme="minorHAnsi" w:eastAsiaTheme="minorEastAsia" w:hAnsiTheme="minorHAnsi"/>
          <w:sz w:val="22"/>
          <w:szCs w:val="22"/>
        </w:rPr>
        <w:tab/>
      </w:r>
      <w:r>
        <w:t>E-UTRAN TDD - TDD Intra frequency handover for UE category 0</w:t>
      </w:r>
      <w:r>
        <w:tab/>
        <w:t>886</w:t>
      </w:r>
    </w:p>
    <w:p w14:paraId="6DF24711" w14:textId="77777777" w:rsidR="006E6678" w:rsidRDefault="006E6678">
      <w:pPr>
        <w:pStyle w:val="TOC4"/>
        <w:rPr>
          <w:rFonts w:asciiTheme="minorHAnsi" w:eastAsiaTheme="minorEastAsia" w:hAnsiTheme="minorHAnsi" w:cstheme="minorBidi"/>
          <w:sz w:val="22"/>
          <w:szCs w:val="22"/>
        </w:rPr>
      </w:pPr>
      <w:r w:rsidRPr="006E6678">
        <w:t>A.5.1.12.1</w:t>
      </w:r>
      <w:r w:rsidRPr="006E6678">
        <w:rPr>
          <w:rFonts w:asciiTheme="minorHAnsi" w:eastAsiaTheme="minorEastAsia" w:hAnsiTheme="minorHAnsi" w:cstheme="minorBidi"/>
          <w:sz w:val="22"/>
          <w:szCs w:val="22"/>
        </w:rPr>
        <w:tab/>
      </w:r>
      <w:r w:rsidRPr="00CC1A22">
        <w:rPr>
          <w:snapToGrid w:val="0"/>
        </w:rPr>
        <w:t>Test Purpose and Environment</w:t>
      </w:r>
      <w:r>
        <w:tab/>
        <w:t>886</w:t>
      </w:r>
    </w:p>
    <w:p w14:paraId="029D4FF7" w14:textId="77777777" w:rsidR="006E6678" w:rsidRDefault="006E6678">
      <w:pPr>
        <w:pStyle w:val="TOC4"/>
        <w:rPr>
          <w:rFonts w:asciiTheme="minorHAnsi" w:eastAsiaTheme="minorEastAsia" w:hAnsiTheme="minorHAnsi" w:cstheme="minorBidi"/>
          <w:sz w:val="22"/>
          <w:szCs w:val="22"/>
        </w:rPr>
      </w:pPr>
      <w:r w:rsidRPr="006E6678">
        <w:t>A.5.1.12.2</w:t>
      </w:r>
      <w:r w:rsidRPr="006E6678">
        <w:rPr>
          <w:rFonts w:asciiTheme="minorHAnsi" w:eastAsiaTheme="minorEastAsia" w:hAnsiTheme="minorHAnsi" w:cstheme="minorBidi"/>
          <w:sz w:val="22"/>
          <w:szCs w:val="22"/>
        </w:rPr>
        <w:tab/>
      </w:r>
      <w:r w:rsidRPr="00CC1A22">
        <w:rPr>
          <w:snapToGrid w:val="0"/>
        </w:rPr>
        <w:t>Test Requirements</w:t>
      </w:r>
      <w:r>
        <w:tab/>
        <w:t>888</w:t>
      </w:r>
    </w:p>
    <w:p w14:paraId="681162B6" w14:textId="77777777" w:rsidR="006E6678" w:rsidRDefault="006E6678">
      <w:pPr>
        <w:pStyle w:val="TOC3"/>
        <w:rPr>
          <w:rFonts w:asciiTheme="minorHAnsi" w:eastAsiaTheme="minorEastAsia" w:hAnsiTheme="minorHAnsi" w:cstheme="minorBidi"/>
          <w:sz w:val="22"/>
          <w:szCs w:val="22"/>
        </w:rPr>
      </w:pPr>
      <w:r w:rsidRPr="006E6678">
        <w:t>A.5.1.13</w:t>
      </w:r>
      <w:r w:rsidRPr="006E6678">
        <w:rPr>
          <w:rFonts w:asciiTheme="minorHAnsi" w:eastAsiaTheme="minorEastAsia" w:hAnsiTheme="minorHAnsi" w:cstheme="minorBidi"/>
          <w:sz w:val="22"/>
          <w:szCs w:val="22"/>
        </w:rPr>
        <w:tab/>
      </w:r>
      <w:r>
        <w:t>E-UTRAN FDD-FDD Intra frequency handover for Cat-M1 UEs in CEModeA</w:t>
      </w:r>
      <w:r>
        <w:tab/>
        <w:t>888</w:t>
      </w:r>
    </w:p>
    <w:p w14:paraId="7E04D1DB" w14:textId="77777777" w:rsidR="006E6678" w:rsidRDefault="006E6678">
      <w:pPr>
        <w:pStyle w:val="TOC4"/>
        <w:rPr>
          <w:rFonts w:asciiTheme="minorHAnsi" w:eastAsiaTheme="minorEastAsia" w:hAnsiTheme="minorHAnsi" w:cstheme="minorBidi"/>
          <w:sz w:val="22"/>
          <w:szCs w:val="22"/>
        </w:rPr>
      </w:pPr>
      <w:r w:rsidRPr="006E6678">
        <w:t>A.5.1.13.1</w:t>
      </w:r>
      <w:r w:rsidRPr="006E6678">
        <w:rPr>
          <w:rFonts w:asciiTheme="minorHAnsi" w:eastAsiaTheme="minorEastAsia" w:hAnsiTheme="minorHAnsi" w:cstheme="minorBidi"/>
          <w:sz w:val="22"/>
          <w:szCs w:val="22"/>
        </w:rPr>
        <w:tab/>
      </w:r>
      <w:r w:rsidRPr="00CC1A22">
        <w:rPr>
          <w:snapToGrid w:val="0"/>
        </w:rPr>
        <w:t>Test Purpose and Environment</w:t>
      </w:r>
      <w:r>
        <w:tab/>
        <w:t>888</w:t>
      </w:r>
    </w:p>
    <w:p w14:paraId="19F3CB6D" w14:textId="77777777" w:rsidR="006E6678" w:rsidRDefault="006E6678">
      <w:pPr>
        <w:pStyle w:val="TOC4"/>
        <w:rPr>
          <w:rFonts w:asciiTheme="minorHAnsi" w:eastAsiaTheme="minorEastAsia" w:hAnsiTheme="minorHAnsi" w:cstheme="minorBidi"/>
          <w:sz w:val="22"/>
          <w:szCs w:val="22"/>
        </w:rPr>
      </w:pPr>
      <w:r w:rsidRPr="006E6678">
        <w:t>A.5.1.13.2</w:t>
      </w:r>
      <w:r w:rsidRPr="006E6678">
        <w:rPr>
          <w:rFonts w:asciiTheme="minorHAnsi" w:eastAsiaTheme="minorEastAsia" w:hAnsiTheme="minorHAnsi" w:cstheme="minorBidi"/>
          <w:sz w:val="22"/>
          <w:szCs w:val="22"/>
        </w:rPr>
        <w:tab/>
      </w:r>
      <w:r w:rsidRPr="00CC1A22">
        <w:rPr>
          <w:snapToGrid w:val="0"/>
        </w:rPr>
        <w:t>Test Requirements</w:t>
      </w:r>
      <w:r>
        <w:tab/>
        <w:t>890</w:t>
      </w:r>
    </w:p>
    <w:p w14:paraId="38CFDAA8" w14:textId="77777777" w:rsidR="006E6678" w:rsidRDefault="006E6678">
      <w:pPr>
        <w:pStyle w:val="TOC3"/>
        <w:rPr>
          <w:rFonts w:asciiTheme="minorHAnsi" w:eastAsiaTheme="minorEastAsia" w:hAnsiTheme="minorHAnsi" w:cstheme="minorBidi"/>
          <w:sz w:val="22"/>
          <w:szCs w:val="22"/>
        </w:rPr>
      </w:pPr>
      <w:r w:rsidRPr="006E6678">
        <w:t>A.5.1.14</w:t>
      </w:r>
      <w:r w:rsidRPr="006E6678">
        <w:rPr>
          <w:rFonts w:asciiTheme="minorHAnsi" w:eastAsiaTheme="minorEastAsia" w:hAnsiTheme="minorHAnsi" w:cstheme="minorBidi"/>
          <w:sz w:val="22"/>
          <w:szCs w:val="22"/>
        </w:rPr>
        <w:tab/>
      </w:r>
      <w:r>
        <w:t>E-UTRAN HD-FDD Intra frequency handover for Cat-M1 UEs in CEModeA</w:t>
      </w:r>
      <w:r>
        <w:tab/>
        <w:t>891</w:t>
      </w:r>
    </w:p>
    <w:p w14:paraId="19043281" w14:textId="77777777" w:rsidR="006E6678" w:rsidRDefault="006E6678">
      <w:pPr>
        <w:pStyle w:val="TOC4"/>
        <w:rPr>
          <w:rFonts w:asciiTheme="minorHAnsi" w:eastAsiaTheme="minorEastAsia" w:hAnsiTheme="minorHAnsi" w:cstheme="minorBidi"/>
          <w:sz w:val="22"/>
          <w:szCs w:val="22"/>
        </w:rPr>
      </w:pPr>
      <w:r w:rsidRPr="006E6678">
        <w:t>A.5.1.14.1</w:t>
      </w:r>
      <w:r w:rsidRPr="006E6678">
        <w:rPr>
          <w:rFonts w:asciiTheme="minorHAnsi" w:eastAsiaTheme="minorEastAsia" w:hAnsiTheme="minorHAnsi" w:cstheme="minorBidi"/>
          <w:sz w:val="22"/>
          <w:szCs w:val="22"/>
        </w:rPr>
        <w:tab/>
      </w:r>
      <w:r w:rsidRPr="00CC1A22">
        <w:rPr>
          <w:snapToGrid w:val="0"/>
        </w:rPr>
        <w:t>Test Purpose and Environment</w:t>
      </w:r>
      <w:r>
        <w:tab/>
        <w:t>891</w:t>
      </w:r>
    </w:p>
    <w:p w14:paraId="51123FAD" w14:textId="77777777" w:rsidR="006E6678" w:rsidRDefault="006E6678">
      <w:pPr>
        <w:pStyle w:val="TOC4"/>
        <w:rPr>
          <w:rFonts w:asciiTheme="minorHAnsi" w:eastAsiaTheme="minorEastAsia" w:hAnsiTheme="minorHAnsi" w:cstheme="minorBidi"/>
          <w:sz w:val="22"/>
          <w:szCs w:val="22"/>
        </w:rPr>
      </w:pPr>
      <w:r w:rsidRPr="006E6678">
        <w:t>A.5.1.14.2</w:t>
      </w:r>
      <w:r w:rsidRPr="006E6678">
        <w:rPr>
          <w:rFonts w:asciiTheme="minorHAnsi" w:eastAsiaTheme="minorEastAsia" w:hAnsiTheme="minorHAnsi" w:cstheme="minorBidi"/>
          <w:sz w:val="22"/>
          <w:szCs w:val="22"/>
        </w:rPr>
        <w:tab/>
      </w:r>
      <w:r w:rsidRPr="00CC1A22">
        <w:rPr>
          <w:snapToGrid w:val="0"/>
        </w:rPr>
        <w:t>Test Requirements</w:t>
      </w:r>
      <w:r>
        <w:tab/>
        <w:t>892</w:t>
      </w:r>
    </w:p>
    <w:p w14:paraId="4421AE42" w14:textId="77777777" w:rsidR="006E6678" w:rsidRDefault="006E6678">
      <w:pPr>
        <w:pStyle w:val="TOC3"/>
        <w:rPr>
          <w:rFonts w:asciiTheme="minorHAnsi" w:eastAsiaTheme="minorEastAsia" w:hAnsiTheme="minorHAnsi" w:cstheme="minorBidi"/>
          <w:sz w:val="22"/>
          <w:szCs w:val="22"/>
        </w:rPr>
      </w:pPr>
      <w:r w:rsidRPr="006E6678">
        <w:t>A.5.1.15</w:t>
      </w:r>
      <w:r w:rsidRPr="006E6678">
        <w:rPr>
          <w:rFonts w:asciiTheme="minorHAnsi" w:eastAsiaTheme="minorEastAsia" w:hAnsiTheme="minorHAnsi"/>
          <w:sz w:val="22"/>
          <w:szCs w:val="22"/>
        </w:rPr>
        <w:tab/>
      </w:r>
      <w:r>
        <w:t>E-UTRAN TDD Intra frequency handover for Cat-M1 UEs in CEModeA</w:t>
      </w:r>
      <w:r>
        <w:tab/>
        <w:t>893</w:t>
      </w:r>
    </w:p>
    <w:p w14:paraId="5B26EEB8" w14:textId="77777777" w:rsidR="006E6678" w:rsidRDefault="006E6678">
      <w:pPr>
        <w:pStyle w:val="TOC4"/>
        <w:rPr>
          <w:rFonts w:asciiTheme="minorHAnsi" w:eastAsiaTheme="minorEastAsia" w:hAnsiTheme="minorHAnsi" w:cstheme="minorBidi"/>
          <w:sz w:val="22"/>
          <w:szCs w:val="22"/>
        </w:rPr>
      </w:pPr>
      <w:r w:rsidRPr="006E6678">
        <w:t>A.5.1.15.1</w:t>
      </w:r>
      <w:r w:rsidRPr="006E6678">
        <w:rPr>
          <w:rFonts w:asciiTheme="minorHAnsi" w:eastAsiaTheme="minorEastAsia" w:hAnsiTheme="minorHAnsi" w:cstheme="minorBidi"/>
          <w:sz w:val="22"/>
          <w:szCs w:val="22"/>
        </w:rPr>
        <w:tab/>
      </w:r>
      <w:r w:rsidRPr="00CC1A22">
        <w:rPr>
          <w:snapToGrid w:val="0"/>
        </w:rPr>
        <w:t>Test Purpose and Environment</w:t>
      </w:r>
      <w:r>
        <w:tab/>
        <w:t>893</w:t>
      </w:r>
    </w:p>
    <w:p w14:paraId="7FA0F363" w14:textId="77777777" w:rsidR="006E6678" w:rsidRDefault="006E6678">
      <w:pPr>
        <w:pStyle w:val="TOC4"/>
        <w:rPr>
          <w:rFonts w:asciiTheme="minorHAnsi" w:eastAsiaTheme="minorEastAsia" w:hAnsiTheme="minorHAnsi" w:cstheme="minorBidi"/>
          <w:sz w:val="22"/>
          <w:szCs w:val="22"/>
        </w:rPr>
      </w:pPr>
      <w:r w:rsidRPr="006E6678">
        <w:t>A.5.1.15.2</w:t>
      </w:r>
      <w:r w:rsidRPr="006E6678">
        <w:rPr>
          <w:rFonts w:asciiTheme="minorHAnsi" w:eastAsiaTheme="minorEastAsia" w:hAnsiTheme="minorHAnsi" w:cstheme="minorBidi"/>
          <w:sz w:val="22"/>
          <w:szCs w:val="22"/>
        </w:rPr>
        <w:tab/>
      </w:r>
      <w:r w:rsidRPr="00CC1A22">
        <w:rPr>
          <w:snapToGrid w:val="0"/>
        </w:rPr>
        <w:t>Test Requirements</w:t>
      </w:r>
      <w:r>
        <w:tab/>
        <w:t>894</w:t>
      </w:r>
    </w:p>
    <w:p w14:paraId="5CA62868" w14:textId="77777777" w:rsidR="006E6678" w:rsidRDefault="006E6678">
      <w:pPr>
        <w:pStyle w:val="TOC3"/>
        <w:rPr>
          <w:rFonts w:asciiTheme="minorHAnsi" w:eastAsiaTheme="minorEastAsia" w:hAnsiTheme="minorHAnsi" w:cstheme="minorBidi"/>
          <w:sz w:val="22"/>
          <w:szCs w:val="22"/>
        </w:rPr>
      </w:pPr>
      <w:r w:rsidRPr="006E6678">
        <w:t>A.5.1.16</w:t>
      </w:r>
      <w:r w:rsidRPr="006E6678">
        <w:rPr>
          <w:rFonts w:asciiTheme="minorHAnsi" w:eastAsiaTheme="minorEastAsia" w:hAnsiTheme="minorHAnsi" w:cstheme="minorBidi"/>
          <w:sz w:val="22"/>
          <w:szCs w:val="22"/>
        </w:rPr>
        <w:tab/>
      </w:r>
      <w:r>
        <w:t>E-UTRAN FDD-FDD Intra frequency handover for Cat-M1 UEs in CEModeB</w:t>
      </w:r>
      <w:r>
        <w:tab/>
        <w:t>895</w:t>
      </w:r>
    </w:p>
    <w:p w14:paraId="6D68F8F7" w14:textId="77777777" w:rsidR="006E6678" w:rsidRDefault="006E6678">
      <w:pPr>
        <w:pStyle w:val="TOC4"/>
        <w:rPr>
          <w:rFonts w:asciiTheme="minorHAnsi" w:eastAsiaTheme="minorEastAsia" w:hAnsiTheme="minorHAnsi" w:cstheme="minorBidi"/>
          <w:sz w:val="22"/>
          <w:szCs w:val="22"/>
        </w:rPr>
      </w:pPr>
      <w:r w:rsidRPr="006E6678">
        <w:t>A.5.1.16.1</w:t>
      </w:r>
      <w:r w:rsidRPr="006E6678">
        <w:rPr>
          <w:rFonts w:asciiTheme="minorHAnsi" w:eastAsiaTheme="minorEastAsia" w:hAnsiTheme="minorHAnsi" w:cstheme="minorBidi"/>
          <w:sz w:val="22"/>
          <w:szCs w:val="22"/>
        </w:rPr>
        <w:tab/>
      </w:r>
      <w:r w:rsidRPr="00CC1A22">
        <w:rPr>
          <w:snapToGrid w:val="0"/>
        </w:rPr>
        <w:t>Test Purpose and Environment</w:t>
      </w:r>
      <w:r>
        <w:tab/>
        <w:t>895</w:t>
      </w:r>
    </w:p>
    <w:p w14:paraId="6F241E1A" w14:textId="77777777" w:rsidR="006E6678" w:rsidRDefault="006E6678">
      <w:pPr>
        <w:pStyle w:val="TOC4"/>
        <w:rPr>
          <w:rFonts w:asciiTheme="minorHAnsi" w:eastAsiaTheme="minorEastAsia" w:hAnsiTheme="minorHAnsi" w:cstheme="minorBidi"/>
          <w:sz w:val="22"/>
          <w:szCs w:val="22"/>
        </w:rPr>
      </w:pPr>
      <w:r w:rsidRPr="006E6678">
        <w:t>A.5.1.16.2</w:t>
      </w:r>
      <w:r w:rsidRPr="006E6678">
        <w:rPr>
          <w:rFonts w:asciiTheme="minorHAnsi" w:eastAsiaTheme="minorEastAsia" w:hAnsiTheme="minorHAnsi" w:cstheme="minorBidi"/>
          <w:sz w:val="22"/>
          <w:szCs w:val="22"/>
        </w:rPr>
        <w:tab/>
      </w:r>
      <w:r w:rsidRPr="00CC1A22">
        <w:rPr>
          <w:snapToGrid w:val="0"/>
        </w:rPr>
        <w:t>Test Requirements</w:t>
      </w:r>
      <w:r>
        <w:tab/>
        <w:t>896</w:t>
      </w:r>
    </w:p>
    <w:p w14:paraId="57A3CDBF" w14:textId="77777777" w:rsidR="006E6678" w:rsidRDefault="006E6678">
      <w:pPr>
        <w:pStyle w:val="TOC3"/>
        <w:rPr>
          <w:rFonts w:asciiTheme="minorHAnsi" w:eastAsiaTheme="minorEastAsia" w:hAnsiTheme="minorHAnsi" w:cstheme="minorBidi"/>
          <w:sz w:val="22"/>
          <w:szCs w:val="22"/>
        </w:rPr>
      </w:pPr>
      <w:r w:rsidRPr="006E6678">
        <w:t>A.5.1.17</w:t>
      </w:r>
      <w:r w:rsidRPr="006E6678">
        <w:rPr>
          <w:rFonts w:asciiTheme="minorHAnsi" w:eastAsiaTheme="minorEastAsia" w:hAnsiTheme="minorHAnsi" w:cstheme="minorBidi"/>
          <w:sz w:val="22"/>
          <w:szCs w:val="22"/>
        </w:rPr>
        <w:tab/>
      </w:r>
      <w:r>
        <w:t>E-UTRAN HD-FDD Intra frequency handover for Cat-M1 UEs in CEModeB</w:t>
      </w:r>
      <w:r>
        <w:tab/>
        <w:t>897</w:t>
      </w:r>
    </w:p>
    <w:p w14:paraId="4218ED6E" w14:textId="77777777" w:rsidR="006E6678" w:rsidRDefault="006E6678">
      <w:pPr>
        <w:pStyle w:val="TOC4"/>
        <w:rPr>
          <w:rFonts w:asciiTheme="minorHAnsi" w:eastAsiaTheme="minorEastAsia" w:hAnsiTheme="minorHAnsi" w:cstheme="minorBidi"/>
          <w:sz w:val="22"/>
          <w:szCs w:val="22"/>
        </w:rPr>
      </w:pPr>
      <w:r w:rsidRPr="006E6678">
        <w:t>A.5.1.17.1</w:t>
      </w:r>
      <w:r w:rsidRPr="006E6678">
        <w:rPr>
          <w:rFonts w:asciiTheme="minorHAnsi" w:eastAsiaTheme="minorEastAsia" w:hAnsiTheme="minorHAnsi" w:cstheme="minorBidi"/>
          <w:sz w:val="22"/>
          <w:szCs w:val="22"/>
        </w:rPr>
        <w:tab/>
      </w:r>
      <w:r w:rsidRPr="00CC1A22">
        <w:rPr>
          <w:snapToGrid w:val="0"/>
        </w:rPr>
        <w:t>Test Purpose and Environment</w:t>
      </w:r>
      <w:r>
        <w:tab/>
        <w:t>897</w:t>
      </w:r>
    </w:p>
    <w:p w14:paraId="51597505" w14:textId="77777777" w:rsidR="006E6678" w:rsidRDefault="006E6678">
      <w:pPr>
        <w:pStyle w:val="TOC4"/>
        <w:rPr>
          <w:rFonts w:asciiTheme="minorHAnsi" w:eastAsiaTheme="minorEastAsia" w:hAnsiTheme="minorHAnsi" w:cstheme="minorBidi"/>
          <w:sz w:val="22"/>
          <w:szCs w:val="22"/>
        </w:rPr>
      </w:pPr>
      <w:r w:rsidRPr="006E6678">
        <w:t>A.5.1.17.2</w:t>
      </w:r>
      <w:r w:rsidRPr="006E6678">
        <w:rPr>
          <w:rFonts w:asciiTheme="minorHAnsi" w:eastAsiaTheme="minorEastAsia" w:hAnsiTheme="minorHAnsi" w:cstheme="minorBidi"/>
          <w:sz w:val="22"/>
          <w:szCs w:val="22"/>
        </w:rPr>
        <w:tab/>
      </w:r>
      <w:r w:rsidRPr="00CC1A22">
        <w:rPr>
          <w:snapToGrid w:val="0"/>
        </w:rPr>
        <w:t>Test Requirements</w:t>
      </w:r>
      <w:r>
        <w:tab/>
        <w:t>898</w:t>
      </w:r>
    </w:p>
    <w:p w14:paraId="6FEB1568" w14:textId="77777777" w:rsidR="006E6678" w:rsidRDefault="006E6678">
      <w:pPr>
        <w:pStyle w:val="TOC3"/>
        <w:rPr>
          <w:rFonts w:asciiTheme="minorHAnsi" w:eastAsiaTheme="minorEastAsia" w:hAnsiTheme="minorHAnsi" w:cstheme="minorBidi"/>
          <w:sz w:val="22"/>
          <w:szCs w:val="22"/>
        </w:rPr>
      </w:pPr>
      <w:r w:rsidRPr="006E6678">
        <w:t>A.5.1.18</w:t>
      </w:r>
      <w:r w:rsidRPr="006E6678">
        <w:rPr>
          <w:rFonts w:asciiTheme="minorHAnsi" w:eastAsiaTheme="minorEastAsia" w:hAnsiTheme="minorHAnsi"/>
          <w:sz w:val="22"/>
          <w:szCs w:val="22"/>
        </w:rPr>
        <w:tab/>
      </w:r>
      <w:r>
        <w:t>E-UTRAN TDD Intra frequency handover for Cat-M1 UEs in CEModeB</w:t>
      </w:r>
      <w:r>
        <w:tab/>
        <w:t>899</w:t>
      </w:r>
    </w:p>
    <w:p w14:paraId="28A139C2" w14:textId="77777777" w:rsidR="006E6678" w:rsidRDefault="006E6678">
      <w:pPr>
        <w:pStyle w:val="TOC4"/>
        <w:rPr>
          <w:rFonts w:asciiTheme="minorHAnsi" w:eastAsiaTheme="minorEastAsia" w:hAnsiTheme="minorHAnsi" w:cstheme="minorBidi"/>
          <w:sz w:val="22"/>
          <w:szCs w:val="22"/>
        </w:rPr>
      </w:pPr>
      <w:r w:rsidRPr="006E6678">
        <w:t>A.5.1.18.1</w:t>
      </w:r>
      <w:r w:rsidRPr="006E6678">
        <w:rPr>
          <w:rFonts w:asciiTheme="minorHAnsi" w:eastAsiaTheme="minorEastAsia" w:hAnsiTheme="minorHAnsi" w:cstheme="minorBidi"/>
          <w:sz w:val="22"/>
          <w:szCs w:val="22"/>
        </w:rPr>
        <w:tab/>
      </w:r>
      <w:r w:rsidRPr="00CC1A22">
        <w:rPr>
          <w:snapToGrid w:val="0"/>
        </w:rPr>
        <w:t>Test Purpose and Environment</w:t>
      </w:r>
      <w:r>
        <w:tab/>
        <w:t>899</w:t>
      </w:r>
    </w:p>
    <w:p w14:paraId="4C318E6F" w14:textId="77777777" w:rsidR="006E6678" w:rsidRDefault="006E6678">
      <w:pPr>
        <w:pStyle w:val="TOC4"/>
        <w:rPr>
          <w:rFonts w:asciiTheme="minorHAnsi" w:eastAsiaTheme="minorEastAsia" w:hAnsiTheme="minorHAnsi" w:cstheme="minorBidi"/>
          <w:sz w:val="22"/>
          <w:szCs w:val="22"/>
        </w:rPr>
      </w:pPr>
      <w:r w:rsidRPr="006E6678">
        <w:t>A.5.1.18.2</w:t>
      </w:r>
      <w:r w:rsidRPr="006E6678">
        <w:rPr>
          <w:rFonts w:asciiTheme="minorHAnsi" w:eastAsiaTheme="minorEastAsia" w:hAnsiTheme="minorHAnsi" w:cstheme="minorBidi"/>
          <w:sz w:val="22"/>
          <w:szCs w:val="22"/>
        </w:rPr>
        <w:tab/>
      </w:r>
      <w:r w:rsidRPr="00CC1A22">
        <w:rPr>
          <w:snapToGrid w:val="0"/>
        </w:rPr>
        <w:t>Test Requirements</w:t>
      </w:r>
      <w:r>
        <w:tab/>
        <w:t>900</w:t>
      </w:r>
    </w:p>
    <w:p w14:paraId="243212B1" w14:textId="77777777" w:rsidR="006E6678" w:rsidRDefault="006E6678">
      <w:pPr>
        <w:pStyle w:val="TOC3"/>
        <w:rPr>
          <w:rFonts w:asciiTheme="minorHAnsi" w:eastAsiaTheme="minorEastAsia" w:hAnsiTheme="minorHAnsi" w:cstheme="minorBidi"/>
          <w:sz w:val="22"/>
          <w:szCs w:val="22"/>
        </w:rPr>
      </w:pPr>
      <w:r w:rsidRPr="006E6678">
        <w:t>A.5.1.19</w:t>
      </w:r>
      <w:r w:rsidRPr="006E6678">
        <w:rPr>
          <w:rFonts w:asciiTheme="minorHAnsi" w:eastAsiaTheme="minorEastAsia" w:hAnsiTheme="minorHAnsi" w:cstheme="minorBidi"/>
          <w:sz w:val="22"/>
          <w:szCs w:val="22"/>
        </w:rPr>
        <w:tab/>
      </w:r>
      <w:r>
        <w:t>E-UTRAN FDD - FDD Intra frequency handover for UE Category 1bis</w:t>
      </w:r>
      <w:r>
        <w:tab/>
        <w:t>901</w:t>
      </w:r>
    </w:p>
    <w:p w14:paraId="3003C607" w14:textId="77777777" w:rsidR="006E6678" w:rsidRDefault="006E6678">
      <w:pPr>
        <w:pStyle w:val="TOC4"/>
        <w:rPr>
          <w:rFonts w:asciiTheme="minorHAnsi" w:eastAsiaTheme="minorEastAsia" w:hAnsiTheme="minorHAnsi" w:cstheme="minorBidi"/>
          <w:sz w:val="22"/>
          <w:szCs w:val="22"/>
        </w:rPr>
      </w:pPr>
      <w:r w:rsidRPr="006E6678">
        <w:t>A.5.1.19.1</w:t>
      </w:r>
      <w:r w:rsidRPr="006E6678">
        <w:rPr>
          <w:rFonts w:asciiTheme="minorHAnsi" w:eastAsiaTheme="minorEastAsia" w:hAnsiTheme="minorHAnsi" w:cstheme="minorBidi"/>
          <w:sz w:val="22"/>
          <w:szCs w:val="22"/>
        </w:rPr>
        <w:tab/>
      </w:r>
      <w:r w:rsidRPr="00CC1A22">
        <w:rPr>
          <w:snapToGrid w:val="0"/>
        </w:rPr>
        <w:t>Test Purpose and Environment</w:t>
      </w:r>
      <w:r>
        <w:tab/>
        <w:t>901</w:t>
      </w:r>
    </w:p>
    <w:p w14:paraId="1BD0B716" w14:textId="77777777" w:rsidR="006E6678" w:rsidRDefault="006E6678">
      <w:pPr>
        <w:pStyle w:val="TOC3"/>
        <w:rPr>
          <w:rFonts w:asciiTheme="minorHAnsi" w:eastAsiaTheme="minorEastAsia" w:hAnsiTheme="minorHAnsi" w:cstheme="minorBidi"/>
          <w:sz w:val="22"/>
          <w:szCs w:val="22"/>
        </w:rPr>
      </w:pPr>
      <w:r w:rsidRPr="006E6678">
        <w:t>A.5.1.19.2</w:t>
      </w:r>
      <w:r w:rsidRPr="006E6678">
        <w:rPr>
          <w:rFonts w:asciiTheme="minorHAnsi" w:eastAsiaTheme="minorEastAsia" w:hAnsiTheme="minorHAnsi" w:cstheme="minorBidi"/>
          <w:sz w:val="22"/>
          <w:szCs w:val="22"/>
        </w:rPr>
        <w:tab/>
      </w:r>
      <w:r w:rsidRPr="00CC1A22">
        <w:rPr>
          <w:snapToGrid w:val="0"/>
        </w:rPr>
        <w:t>Test Requirements</w:t>
      </w:r>
      <w:r>
        <w:tab/>
        <w:t>902</w:t>
      </w:r>
    </w:p>
    <w:p w14:paraId="310C97D7" w14:textId="77777777" w:rsidR="006E6678" w:rsidRDefault="006E6678">
      <w:pPr>
        <w:pStyle w:val="TOC3"/>
        <w:rPr>
          <w:rFonts w:asciiTheme="minorHAnsi" w:eastAsiaTheme="minorEastAsia" w:hAnsiTheme="minorHAnsi" w:cstheme="minorBidi"/>
          <w:sz w:val="22"/>
          <w:szCs w:val="22"/>
        </w:rPr>
      </w:pPr>
      <w:r w:rsidRPr="006E6678">
        <w:t>A.5.1.20</w:t>
      </w:r>
      <w:r w:rsidRPr="006E6678">
        <w:rPr>
          <w:rFonts w:asciiTheme="minorHAnsi" w:eastAsiaTheme="minorEastAsia" w:hAnsiTheme="minorHAnsi"/>
          <w:sz w:val="22"/>
          <w:szCs w:val="22"/>
        </w:rPr>
        <w:tab/>
      </w:r>
      <w:r>
        <w:t>E-UTRAN TDD - TDD Intra frequency handover for UE Category 1bis</w:t>
      </w:r>
      <w:r>
        <w:tab/>
        <w:t>903</w:t>
      </w:r>
    </w:p>
    <w:p w14:paraId="4B29EC92" w14:textId="77777777" w:rsidR="006E6678" w:rsidRDefault="006E6678">
      <w:pPr>
        <w:pStyle w:val="TOC4"/>
        <w:rPr>
          <w:rFonts w:asciiTheme="minorHAnsi" w:eastAsiaTheme="minorEastAsia" w:hAnsiTheme="minorHAnsi" w:cstheme="minorBidi"/>
          <w:sz w:val="22"/>
          <w:szCs w:val="22"/>
        </w:rPr>
      </w:pPr>
      <w:r w:rsidRPr="006E6678">
        <w:t>A.5.1.20.1</w:t>
      </w:r>
      <w:r w:rsidRPr="006E6678">
        <w:rPr>
          <w:rFonts w:asciiTheme="minorHAnsi" w:eastAsiaTheme="minorEastAsia" w:hAnsiTheme="minorHAnsi" w:cstheme="minorBidi"/>
          <w:sz w:val="22"/>
          <w:szCs w:val="22"/>
        </w:rPr>
        <w:tab/>
      </w:r>
      <w:r w:rsidRPr="00CC1A22">
        <w:rPr>
          <w:snapToGrid w:val="0"/>
        </w:rPr>
        <w:t>Test Purpose and Environment</w:t>
      </w:r>
      <w:r>
        <w:tab/>
        <w:t>903</w:t>
      </w:r>
    </w:p>
    <w:p w14:paraId="2265723C" w14:textId="77777777" w:rsidR="006E6678" w:rsidRDefault="006E6678">
      <w:pPr>
        <w:pStyle w:val="TOC4"/>
        <w:rPr>
          <w:rFonts w:asciiTheme="minorHAnsi" w:eastAsiaTheme="minorEastAsia" w:hAnsiTheme="minorHAnsi" w:cstheme="minorBidi"/>
          <w:sz w:val="22"/>
          <w:szCs w:val="22"/>
        </w:rPr>
      </w:pPr>
      <w:r w:rsidRPr="006E6678">
        <w:t>A.5.1.20.2</w:t>
      </w:r>
      <w:r w:rsidRPr="006E6678">
        <w:rPr>
          <w:rFonts w:asciiTheme="minorHAnsi" w:eastAsiaTheme="minorEastAsia" w:hAnsiTheme="minorHAnsi" w:cstheme="minorBidi"/>
          <w:sz w:val="22"/>
          <w:szCs w:val="22"/>
        </w:rPr>
        <w:tab/>
      </w:r>
      <w:r w:rsidRPr="00CC1A22">
        <w:rPr>
          <w:snapToGrid w:val="0"/>
        </w:rPr>
        <w:t>Test Requirements</w:t>
      </w:r>
      <w:r>
        <w:tab/>
        <w:t>904</w:t>
      </w:r>
    </w:p>
    <w:p w14:paraId="28DC2F6E" w14:textId="77777777" w:rsidR="006E6678" w:rsidRDefault="006E6678">
      <w:pPr>
        <w:pStyle w:val="TOC3"/>
        <w:rPr>
          <w:rFonts w:asciiTheme="minorHAnsi" w:eastAsiaTheme="minorEastAsia" w:hAnsiTheme="minorHAnsi" w:cstheme="minorBidi"/>
          <w:sz w:val="22"/>
          <w:szCs w:val="22"/>
        </w:rPr>
      </w:pPr>
      <w:r w:rsidRPr="006E6678">
        <w:t>A.5.1.21</w:t>
      </w:r>
      <w:r w:rsidRPr="006E6678">
        <w:rPr>
          <w:rFonts w:asciiTheme="minorHAnsi" w:eastAsiaTheme="minorEastAsia" w:hAnsiTheme="minorHAnsi" w:cstheme="minorBidi"/>
          <w:sz w:val="22"/>
          <w:szCs w:val="22"/>
        </w:rPr>
        <w:tab/>
      </w:r>
      <w:r>
        <w:t>E-UTRAN FDD - FDD Intra frequency RACH-less handover</w:t>
      </w:r>
      <w:r>
        <w:tab/>
        <w:t>905</w:t>
      </w:r>
    </w:p>
    <w:p w14:paraId="22145B51" w14:textId="77777777" w:rsidR="006E6678" w:rsidRDefault="006E6678">
      <w:pPr>
        <w:pStyle w:val="TOC4"/>
        <w:rPr>
          <w:rFonts w:asciiTheme="minorHAnsi" w:eastAsiaTheme="minorEastAsia" w:hAnsiTheme="minorHAnsi" w:cstheme="minorBidi"/>
          <w:sz w:val="22"/>
          <w:szCs w:val="22"/>
        </w:rPr>
      </w:pPr>
      <w:r w:rsidRPr="006E6678">
        <w:t>A.5.1.21.1</w:t>
      </w:r>
      <w:r w:rsidRPr="006E6678">
        <w:rPr>
          <w:rFonts w:asciiTheme="minorHAnsi" w:eastAsiaTheme="minorEastAsia" w:hAnsiTheme="minorHAnsi" w:cstheme="minorBidi"/>
          <w:sz w:val="22"/>
          <w:szCs w:val="22"/>
        </w:rPr>
        <w:tab/>
      </w:r>
      <w:r w:rsidRPr="00CC1A22">
        <w:rPr>
          <w:snapToGrid w:val="0"/>
        </w:rPr>
        <w:t>Test Purpose and Environment</w:t>
      </w:r>
      <w:r>
        <w:tab/>
        <w:t>905</w:t>
      </w:r>
    </w:p>
    <w:p w14:paraId="01FFE96D" w14:textId="77777777" w:rsidR="006E6678" w:rsidRDefault="006E6678">
      <w:pPr>
        <w:pStyle w:val="TOC4"/>
        <w:rPr>
          <w:rFonts w:asciiTheme="minorHAnsi" w:eastAsiaTheme="minorEastAsia" w:hAnsiTheme="minorHAnsi" w:cstheme="minorBidi"/>
          <w:sz w:val="22"/>
          <w:szCs w:val="22"/>
        </w:rPr>
      </w:pPr>
      <w:r w:rsidRPr="006E6678">
        <w:t>A.5.1.21.2</w:t>
      </w:r>
      <w:r w:rsidRPr="006E6678">
        <w:rPr>
          <w:rFonts w:asciiTheme="minorHAnsi" w:eastAsiaTheme="minorEastAsia" w:hAnsiTheme="minorHAnsi" w:cstheme="minorBidi"/>
          <w:sz w:val="22"/>
          <w:szCs w:val="22"/>
        </w:rPr>
        <w:tab/>
      </w:r>
      <w:r w:rsidRPr="00CC1A22">
        <w:rPr>
          <w:snapToGrid w:val="0"/>
        </w:rPr>
        <w:t>Test Requirements</w:t>
      </w:r>
      <w:r>
        <w:tab/>
        <w:t>906</w:t>
      </w:r>
    </w:p>
    <w:p w14:paraId="51AABA83" w14:textId="77777777" w:rsidR="006E6678" w:rsidRDefault="006E6678">
      <w:pPr>
        <w:pStyle w:val="TOC3"/>
        <w:rPr>
          <w:rFonts w:asciiTheme="minorHAnsi" w:eastAsiaTheme="minorEastAsia" w:hAnsiTheme="minorHAnsi" w:cstheme="minorBidi"/>
          <w:sz w:val="22"/>
          <w:szCs w:val="22"/>
        </w:rPr>
      </w:pPr>
      <w:r w:rsidRPr="006E6678">
        <w:t>A.5.1.22</w:t>
      </w:r>
      <w:r w:rsidRPr="006E6678">
        <w:rPr>
          <w:rFonts w:asciiTheme="minorHAnsi" w:eastAsiaTheme="minorEastAsia" w:hAnsiTheme="minorHAnsi"/>
          <w:sz w:val="22"/>
          <w:szCs w:val="22"/>
        </w:rPr>
        <w:tab/>
      </w:r>
      <w:r>
        <w:t>E-UTRAN TDD - TDD Intra frequency RACH-less handover</w:t>
      </w:r>
      <w:r>
        <w:tab/>
        <w:t>906</w:t>
      </w:r>
    </w:p>
    <w:p w14:paraId="1DC20B1C" w14:textId="77777777" w:rsidR="006E6678" w:rsidRDefault="006E6678">
      <w:pPr>
        <w:pStyle w:val="TOC4"/>
        <w:rPr>
          <w:rFonts w:asciiTheme="minorHAnsi" w:eastAsiaTheme="minorEastAsia" w:hAnsiTheme="minorHAnsi" w:cstheme="minorBidi"/>
          <w:sz w:val="22"/>
          <w:szCs w:val="22"/>
        </w:rPr>
      </w:pPr>
      <w:r w:rsidRPr="006E6678">
        <w:t>A.5.1.22.1</w:t>
      </w:r>
      <w:r w:rsidRPr="006E6678">
        <w:rPr>
          <w:rFonts w:asciiTheme="minorHAnsi" w:eastAsiaTheme="minorEastAsia" w:hAnsiTheme="minorHAnsi" w:cstheme="minorBidi"/>
          <w:sz w:val="22"/>
          <w:szCs w:val="22"/>
        </w:rPr>
        <w:tab/>
      </w:r>
      <w:r w:rsidRPr="00CC1A22">
        <w:rPr>
          <w:snapToGrid w:val="0"/>
        </w:rPr>
        <w:t>Test Purpose and Environment</w:t>
      </w:r>
      <w:r>
        <w:tab/>
        <w:t>906</w:t>
      </w:r>
    </w:p>
    <w:p w14:paraId="383101A5" w14:textId="77777777" w:rsidR="006E6678" w:rsidRDefault="006E6678">
      <w:pPr>
        <w:pStyle w:val="TOC4"/>
        <w:rPr>
          <w:rFonts w:asciiTheme="minorHAnsi" w:eastAsiaTheme="minorEastAsia" w:hAnsiTheme="minorHAnsi" w:cstheme="minorBidi"/>
          <w:sz w:val="22"/>
          <w:szCs w:val="22"/>
        </w:rPr>
      </w:pPr>
      <w:r w:rsidRPr="006E6678">
        <w:t>A.5.1.22.2</w:t>
      </w:r>
      <w:r w:rsidRPr="006E6678">
        <w:rPr>
          <w:rFonts w:asciiTheme="minorHAnsi" w:eastAsiaTheme="minorEastAsia" w:hAnsiTheme="minorHAnsi" w:cstheme="minorBidi"/>
          <w:sz w:val="22"/>
          <w:szCs w:val="22"/>
        </w:rPr>
        <w:tab/>
      </w:r>
      <w:r w:rsidRPr="00CC1A22">
        <w:rPr>
          <w:snapToGrid w:val="0"/>
        </w:rPr>
        <w:t>Test Requirements</w:t>
      </w:r>
      <w:r>
        <w:tab/>
        <w:t>908</w:t>
      </w:r>
    </w:p>
    <w:p w14:paraId="4B18F3ED" w14:textId="77777777" w:rsidR="006E6678" w:rsidRDefault="006E6678">
      <w:pPr>
        <w:pStyle w:val="TOC3"/>
        <w:rPr>
          <w:rFonts w:asciiTheme="minorHAnsi" w:eastAsiaTheme="minorEastAsia" w:hAnsiTheme="minorHAnsi" w:cstheme="minorBidi"/>
          <w:sz w:val="22"/>
          <w:szCs w:val="22"/>
        </w:rPr>
      </w:pPr>
      <w:r w:rsidRPr="006E6678">
        <w:t>A.5.1.23</w:t>
      </w:r>
      <w:r w:rsidRPr="006E6678">
        <w:rPr>
          <w:rFonts w:asciiTheme="minorHAnsi" w:eastAsiaTheme="minorEastAsia" w:hAnsiTheme="minorHAnsi"/>
          <w:sz w:val="22"/>
          <w:szCs w:val="22"/>
        </w:rPr>
        <w:tab/>
      </w:r>
      <w:r>
        <w:t>E-UTRAN FDD – FDD Inter frequency RACH-less handover</w:t>
      </w:r>
      <w:r>
        <w:tab/>
        <w:t>908</w:t>
      </w:r>
    </w:p>
    <w:p w14:paraId="1752B4E6" w14:textId="77777777" w:rsidR="006E6678" w:rsidRDefault="006E6678">
      <w:pPr>
        <w:pStyle w:val="TOC4"/>
        <w:rPr>
          <w:rFonts w:asciiTheme="minorHAnsi" w:eastAsiaTheme="minorEastAsia" w:hAnsiTheme="minorHAnsi" w:cstheme="minorBidi"/>
          <w:sz w:val="22"/>
          <w:szCs w:val="22"/>
        </w:rPr>
      </w:pPr>
      <w:r w:rsidRPr="006E6678">
        <w:t>A.5.1.23.1</w:t>
      </w:r>
      <w:r w:rsidRPr="006E6678">
        <w:rPr>
          <w:rFonts w:asciiTheme="minorHAnsi" w:eastAsiaTheme="minorEastAsia" w:hAnsiTheme="minorHAnsi" w:cstheme="minorBidi"/>
          <w:sz w:val="22"/>
          <w:szCs w:val="22"/>
        </w:rPr>
        <w:tab/>
      </w:r>
      <w:r w:rsidRPr="00CC1A22">
        <w:rPr>
          <w:snapToGrid w:val="0"/>
        </w:rPr>
        <w:t>Test Purpose and Environment</w:t>
      </w:r>
      <w:r>
        <w:tab/>
        <w:t>908</w:t>
      </w:r>
    </w:p>
    <w:p w14:paraId="5AF2A150" w14:textId="77777777" w:rsidR="006E6678" w:rsidRDefault="006E6678">
      <w:pPr>
        <w:pStyle w:val="TOC4"/>
        <w:rPr>
          <w:rFonts w:asciiTheme="minorHAnsi" w:eastAsiaTheme="minorEastAsia" w:hAnsiTheme="minorHAnsi" w:cstheme="minorBidi"/>
          <w:sz w:val="22"/>
          <w:szCs w:val="22"/>
        </w:rPr>
      </w:pPr>
      <w:r w:rsidRPr="006E6678">
        <w:t>A.5.1.23.2</w:t>
      </w:r>
      <w:r w:rsidRPr="006E6678">
        <w:rPr>
          <w:rFonts w:asciiTheme="minorHAnsi" w:eastAsiaTheme="minorEastAsia" w:hAnsiTheme="minorHAnsi" w:cstheme="minorBidi"/>
          <w:sz w:val="22"/>
          <w:szCs w:val="22"/>
        </w:rPr>
        <w:tab/>
      </w:r>
      <w:r w:rsidRPr="00CC1A22">
        <w:rPr>
          <w:snapToGrid w:val="0"/>
        </w:rPr>
        <w:t>Test Requirements</w:t>
      </w:r>
      <w:r>
        <w:tab/>
        <w:t>910</w:t>
      </w:r>
    </w:p>
    <w:p w14:paraId="29235806" w14:textId="77777777" w:rsidR="006E6678" w:rsidRDefault="006E6678">
      <w:pPr>
        <w:pStyle w:val="TOC3"/>
        <w:rPr>
          <w:rFonts w:asciiTheme="minorHAnsi" w:eastAsiaTheme="minorEastAsia" w:hAnsiTheme="minorHAnsi" w:cstheme="minorBidi"/>
          <w:sz w:val="22"/>
          <w:szCs w:val="22"/>
        </w:rPr>
      </w:pPr>
      <w:r w:rsidRPr="006E6678">
        <w:t>A.5.1.24</w:t>
      </w:r>
      <w:r w:rsidRPr="006E6678">
        <w:rPr>
          <w:rFonts w:asciiTheme="minorHAnsi" w:eastAsiaTheme="minorEastAsia" w:hAnsiTheme="minorHAnsi"/>
          <w:sz w:val="22"/>
          <w:szCs w:val="22"/>
        </w:rPr>
        <w:tab/>
      </w:r>
      <w:r>
        <w:t>E-UTRAN TDD – TDD Inter frequency RACH-less handover</w:t>
      </w:r>
      <w:r>
        <w:tab/>
        <w:t>910</w:t>
      </w:r>
    </w:p>
    <w:p w14:paraId="4BF4AF7A" w14:textId="77777777" w:rsidR="006E6678" w:rsidRDefault="006E6678">
      <w:pPr>
        <w:pStyle w:val="TOC4"/>
        <w:rPr>
          <w:rFonts w:asciiTheme="minorHAnsi" w:eastAsiaTheme="minorEastAsia" w:hAnsiTheme="minorHAnsi" w:cstheme="minorBidi"/>
          <w:sz w:val="22"/>
          <w:szCs w:val="22"/>
        </w:rPr>
      </w:pPr>
      <w:r w:rsidRPr="006E6678">
        <w:t>A.5.1.24.1</w:t>
      </w:r>
      <w:r w:rsidRPr="006E6678">
        <w:rPr>
          <w:rFonts w:asciiTheme="minorHAnsi" w:eastAsiaTheme="minorEastAsia" w:hAnsiTheme="minorHAnsi" w:cstheme="minorBidi"/>
          <w:sz w:val="22"/>
          <w:szCs w:val="22"/>
        </w:rPr>
        <w:tab/>
      </w:r>
      <w:r w:rsidRPr="00CC1A22">
        <w:rPr>
          <w:snapToGrid w:val="0"/>
        </w:rPr>
        <w:t>Test Purpose and Environment</w:t>
      </w:r>
      <w:r>
        <w:tab/>
        <w:t>910</w:t>
      </w:r>
    </w:p>
    <w:p w14:paraId="04FCB83C" w14:textId="77777777" w:rsidR="006E6678" w:rsidRDefault="006E6678">
      <w:pPr>
        <w:pStyle w:val="TOC4"/>
        <w:rPr>
          <w:rFonts w:asciiTheme="minorHAnsi" w:eastAsiaTheme="minorEastAsia" w:hAnsiTheme="minorHAnsi" w:cstheme="minorBidi"/>
          <w:sz w:val="22"/>
          <w:szCs w:val="22"/>
        </w:rPr>
      </w:pPr>
      <w:r w:rsidRPr="006E6678">
        <w:t>A.5.1.24.2</w:t>
      </w:r>
      <w:r w:rsidRPr="006E6678">
        <w:rPr>
          <w:rFonts w:asciiTheme="minorHAnsi" w:eastAsiaTheme="minorEastAsia" w:hAnsiTheme="minorHAnsi" w:cstheme="minorBidi"/>
          <w:sz w:val="22"/>
          <w:szCs w:val="22"/>
        </w:rPr>
        <w:tab/>
      </w:r>
      <w:r w:rsidRPr="00CC1A22">
        <w:rPr>
          <w:snapToGrid w:val="0"/>
        </w:rPr>
        <w:t>Test Requirements</w:t>
      </w:r>
      <w:r>
        <w:tab/>
        <w:t>912</w:t>
      </w:r>
    </w:p>
    <w:p w14:paraId="6E349243" w14:textId="77777777" w:rsidR="006E6678" w:rsidRDefault="006E6678">
      <w:pPr>
        <w:pStyle w:val="TOC3"/>
        <w:rPr>
          <w:rFonts w:asciiTheme="minorHAnsi" w:eastAsiaTheme="minorEastAsia" w:hAnsiTheme="minorHAnsi" w:cstheme="minorBidi"/>
          <w:sz w:val="22"/>
          <w:szCs w:val="22"/>
        </w:rPr>
      </w:pPr>
      <w:r w:rsidRPr="006E6678">
        <w:t>A.5.1.25</w:t>
      </w:r>
      <w:r w:rsidRPr="006E6678">
        <w:rPr>
          <w:rFonts w:asciiTheme="minorHAnsi" w:eastAsiaTheme="minorEastAsia" w:hAnsiTheme="minorHAnsi" w:cstheme="minorBidi"/>
          <w:sz w:val="22"/>
          <w:szCs w:val="22"/>
        </w:rPr>
        <w:tab/>
      </w:r>
      <w:r>
        <w:t>E-UTRAN FDD - FDD Intra frequency make-before-break handover</w:t>
      </w:r>
      <w:r>
        <w:tab/>
        <w:t>912</w:t>
      </w:r>
    </w:p>
    <w:p w14:paraId="71DC0494" w14:textId="77777777" w:rsidR="006E6678" w:rsidRDefault="006E6678">
      <w:pPr>
        <w:pStyle w:val="TOC4"/>
        <w:rPr>
          <w:rFonts w:asciiTheme="minorHAnsi" w:eastAsiaTheme="minorEastAsia" w:hAnsiTheme="minorHAnsi" w:cstheme="minorBidi"/>
          <w:sz w:val="22"/>
          <w:szCs w:val="22"/>
        </w:rPr>
      </w:pPr>
      <w:r w:rsidRPr="006E6678">
        <w:t>A.5.1.25.1</w:t>
      </w:r>
      <w:r w:rsidRPr="006E6678">
        <w:rPr>
          <w:rFonts w:asciiTheme="minorHAnsi" w:eastAsiaTheme="minorEastAsia" w:hAnsiTheme="minorHAnsi" w:cstheme="minorBidi"/>
          <w:sz w:val="22"/>
          <w:szCs w:val="22"/>
        </w:rPr>
        <w:tab/>
      </w:r>
      <w:r w:rsidRPr="00CC1A22">
        <w:rPr>
          <w:snapToGrid w:val="0"/>
        </w:rPr>
        <w:t>Test Purpose and Environment</w:t>
      </w:r>
      <w:r>
        <w:tab/>
        <w:t>912</w:t>
      </w:r>
    </w:p>
    <w:p w14:paraId="20A8A5DE" w14:textId="77777777" w:rsidR="006E6678" w:rsidRDefault="006E6678">
      <w:pPr>
        <w:pStyle w:val="TOC4"/>
        <w:rPr>
          <w:rFonts w:asciiTheme="minorHAnsi" w:eastAsiaTheme="minorEastAsia" w:hAnsiTheme="minorHAnsi" w:cstheme="minorBidi"/>
          <w:sz w:val="22"/>
          <w:szCs w:val="22"/>
        </w:rPr>
      </w:pPr>
      <w:r w:rsidRPr="006E6678">
        <w:t>A.5.1.25.2</w:t>
      </w:r>
      <w:r w:rsidRPr="006E6678">
        <w:rPr>
          <w:rFonts w:asciiTheme="minorHAnsi" w:eastAsiaTheme="minorEastAsia" w:hAnsiTheme="minorHAnsi" w:cstheme="minorBidi"/>
          <w:sz w:val="22"/>
          <w:szCs w:val="22"/>
        </w:rPr>
        <w:tab/>
      </w:r>
      <w:r w:rsidRPr="00CC1A22">
        <w:rPr>
          <w:snapToGrid w:val="0"/>
        </w:rPr>
        <w:t>Test Requirements</w:t>
      </w:r>
      <w:r>
        <w:tab/>
        <w:t>914</w:t>
      </w:r>
    </w:p>
    <w:p w14:paraId="00EFF21F" w14:textId="77777777" w:rsidR="006E6678" w:rsidRDefault="006E6678">
      <w:pPr>
        <w:pStyle w:val="TOC3"/>
        <w:rPr>
          <w:rFonts w:asciiTheme="minorHAnsi" w:eastAsiaTheme="minorEastAsia" w:hAnsiTheme="minorHAnsi" w:cstheme="minorBidi"/>
          <w:sz w:val="22"/>
          <w:szCs w:val="22"/>
        </w:rPr>
      </w:pPr>
      <w:r w:rsidRPr="006E6678">
        <w:t>A.5.1.26</w:t>
      </w:r>
      <w:r w:rsidRPr="006E6678">
        <w:rPr>
          <w:rFonts w:asciiTheme="minorHAnsi" w:eastAsiaTheme="minorEastAsia" w:hAnsiTheme="minorHAnsi"/>
          <w:sz w:val="22"/>
          <w:szCs w:val="22"/>
        </w:rPr>
        <w:tab/>
      </w:r>
      <w:r>
        <w:t>E-UTRAN TDD - TDD Intra frequency make-before-break handover</w:t>
      </w:r>
      <w:r>
        <w:tab/>
        <w:t>914</w:t>
      </w:r>
    </w:p>
    <w:p w14:paraId="102832C8" w14:textId="77777777" w:rsidR="006E6678" w:rsidRDefault="006E6678">
      <w:pPr>
        <w:pStyle w:val="TOC4"/>
        <w:rPr>
          <w:rFonts w:asciiTheme="minorHAnsi" w:eastAsiaTheme="minorEastAsia" w:hAnsiTheme="minorHAnsi" w:cstheme="minorBidi"/>
          <w:sz w:val="22"/>
          <w:szCs w:val="22"/>
        </w:rPr>
      </w:pPr>
      <w:r w:rsidRPr="006E6678">
        <w:t>A.5.1.26.1</w:t>
      </w:r>
      <w:r w:rsidRPr="006E6678">
        <w:rPr>
          <w:rFonts w:asciiTheme="minorHAnsi" w:eastAsiaTheme="minorEastAsia" w:hAnsiTheme="minorHAnsi" w:cstheme="minorBidi"/>
          <w:sz w:val="22"/>
          <w:szCs w:val="22"/>
        </w:rPr>
        <w:tab/>
      </w:r>
      <w:r w:rsidRPr="00CC1A22">
        <w:rPr>
          <w:snapToGrid w:val="0"/>
        </w:rPr>
        <w:t>Test Purpose and Environment</w:t>
      </w:r>
      <w:r>
        <w:tab/>
        <w:t>914</w:t>
      </w:r>
    </w:p>
    <w:p w14:paraId="7130D9E0" w14:textId="77777777" w:rsidR="006E6678" w:rsidRDefault="006E6678">
      <w:pPr>
        <w:pStyle w:val="TOC4"/>
        <w:rPr>
          <w:rFonts w:asciiTheme="minorHAnsi" w:eastAsiaTheme="minorEastAsia" w:hAnsiTheme="minorHAnsi" w:cstheme="minorBidi"/>
          <w:sz w:val="22"/>
          <w:szCs w:val="22"/>
        </w:rPr>
      </w:pPr>
      <w:r w:rsidRPr="006E6678">
        <w:t>A.5.1.26.2</w:t>
      </w:r>
      <w:r w:rsidRPr="006E6678">
        <w:rPr>
          <w:rFonts w:asciiTheme="minorHAnsi" w:eastAsiaTheme="minorEastAsia" w:hAnsiTheme="minorHAnsi" w:cstheme="minorBidi"/>
          <w:sz w:val="22"/>
          <w:szCs w:val="22"/>
        </w:rPr>
        <w:tab/>
      </w:r>
      <w:r w:rsidRPr="00CC1A22">
        <w:rPr>
          <w:snapToGrid w:val="0"/>
        </w:rPr>
        <w:t>Test Requirements</w:t>
      </w:r>
      <w:r>
        <w:tab/>
        <w:t>916</w:t>
      </w:r>
    </w:p>
    <w:p w14:paraId="7A236D0E" w14:textId="77777777" w:rsidR="006E6678" w:rsidRDefault="006E6678">
      <w:pPr>
        <w:pStyle w:val="TOC3"/>
        <w:rPr>
          <w:rFonts w:asciiTheme="minorHAnsi" w:eastAsiaTheme="minorEastAsia" w:hAnsiTheme="minorHAnsi" w:cstheme="minorBidi"/>
          <w:sz w:val="22"/>
          <w:szCs w:val="22"/>
        </w:rPr>
      </w:pPr>
      <w:r w:rsidRPr="006E6678">
        <w:t>A.5.1.27</w:t>
      </w:r>
      <w:r w:rsidRPr="006E6678">
        <w:rPr>
          <w:rFonts w:asciiTheme="minorHAnsi" w:eastAsiaTheme="minorEastAsia" w:hAnsiTheme="minorHAnsi" w:cstheme="minorBidi"/>
          <w:sz w:val="22"/>
          <w:szCs w:val="22"/>
        </w:rPr>
        <w:tab/>
      </w:r>
      <w:r>
        <w:t>E-UTRAN FDD inter frequency handover for Cat-M1 UEs in CEModeA</w:t>
      </w:r>
      <w:r>
        <w:tab/>
        <w:t>916</w:t>
      </w:r>
    </w:p>
    <w:p w14:paraId="3C1BB24A" w14:textId="77777777" w:rsidR="006E6678" w:rsidRDefault="006E6678">
      <w:pPr>
        <w:pStyle w:val="TOC4"/>
        <w:rPr>
          <w:rFonts w:asciiTheme="minorHAnsi" w:eastAsiaTheme="minorEastAsia" w:hAnsiTheme="minorHAnsi" w:cstheme="minorBidi"/>
          <w:sz w:val="22"/>
          <w:szCs w:val="22"/>
        </w:rPr>
      </w:pPr>
      <w:r w:rsidRPr="006E6678">
        <w:t>A.5.1.27.1</w:t>
      </w:r>
      <w:r w:rsidRPr="006E6678">
        <w:rPr>
          <w:rFonts w:asciiTheme="minorHAnsi" w:eastAsiaTheme="minorEastAsia" w:hAnsiTheme="minorHAnsi" w:cstheme="minorBidi"/>
          <w:sz w:val="22"/>
          <w:szCs w:val="22"/>
        </w:rPr>
        <w:tab/>
      </w:r>
      <w:r w:rsidRPr="00CC1A22">
        <w:rPr>
          <w:snapToGrid w:val="0"/>
        </w:rPr>
        <w:t>Test Purpose and Environment</w:t>
      </w:r>
      <w:r>
        <w:tab/>
        <w:t>916</w:t>
      </w:r>
    </w:p>
    <w:p w14:paraId="0D9392A2" w14:textId="77777777" w:rsidR="006E6678" w:rsidRDefault="006E6678">
      <w:pPr>
        <w:pStyle w:val="TOC4"/>
        <w:rPr>
          <w:rFonts w:asciiTheme="minorHAnsi" w:eastAsiaTheme="minorEastAsia" w:hAnsiTheme="minorHAnsi" w:cstheme="minorBidi"/>
          <w:sz w:val="22"/>
          <w:szCs w:val="22"/>
        </w:rPr>
      </w:pPr>
      <w:r w:rsidRPr="006E6678">
        <w:t>A.5.1.27.2</w:t>
      </w:r>
      <w:r w:rsidRPr="006E6678">
        <w:rPr>
          <w:rFonts w:asciiTheme="minorHAnsi" w:eastAsiaTheme="minorEastAsia" w:hAnsiTheme="minorHAnsi" w:cstheme="minorBidi"/>
          <w:sz w:val="22"/>
          <w:szCs w:val="22"/>
        </w:rPr>
        <w:tab/>
      </w:r>
      <w:r w:rsidRPr="00CC1A22">
        <w:rPr>
          <w:snapToGrid w:val="0"/>
        </w:rPr>
        <w:t>Test Requirements</w:t>
      </w:r>
      <w:r>
        <w:tab/>
        <w:t>918</w:t>
      </w:r>
    </w:p>
    <w:p w14:paraId="716D0AD8" w14:textId="77777777" w:rsidR="006E6678" w:rsidRDefault="006E6678">
      <w:pPr>
        <w:pStyle w:val="TOC3"/>
        <w:rPr>
          <w:rFonts w:asciiTheme="minorHAnsi" w:eastAsiaTheme="minorEastAsia" w:hAnsiTheme="minorHAnsi" w:cstheme="minorBidi"/>
          <w:sz w:val="22"/>
          <w:szCs w:val="22"/>
        </w:rPr>
      </w:pPr>
      <w:r w:rsidRPr="006E6678">
        <w:t>A.5.1.28</w:t>
      </w:r>
      <w:r w:rsidRPr="006E6678">
        <w:rPr>
          <w:rFonts w:asciiTheme="minorHAnsi" w:eastAsiaTheme="minorEastAsia" w:hAnsiTheme="minorHAnsi" w:cstheme="minorBidi"/>
          <w:sz w:val="22"/>
          <w:szCs w:val="22"/>
        </w:rPr>
        <w:tab/>
      </w:r>
      <w:r>
        <w:t>E-UTRAN HD-FDD inter frequency handover for Cat-M1 UEs in CEModeA</w:t>
      </w:r>
      <w:r>
        <w:tab/>
        <w:t>919</w:t>
      </w:r>
    </w:p>
    <w:p w14:paraId="7F45F0EF" w14:textId="77777777" w:rsidR="006E6678" w:rsidRDefault="006E6678">
      <w:pPr>
        <w:pStyle w:val="TOC4"/>
        <w:rPr>
          <w:rFonts w:asciiTheme="minorHAnsi" w:eastAsiaTheme="minorEastAsia" w:hAnsiTheme="minorHAnsi" w:cstheme="minorBidi"/>
          <w:sz w:val="22"/>
          <w:szCs w:val="22"/>
        </w:rPr>
      </w:pPr>
      <w:r w:rsidRPr="006E6678">
        <w:t>A.5.1.28.1</w:t>
      </w:r>
      <w:r w:rsidRPr="006E6678">
        <w:rPr>
          <w:rFonts w:asciiTheme="minorHAnsi" w:eastAsiaTheme="minorEastAsia" w:hAnsiTheme="minorHAnsi" w:cstheme="minorBidi"/>
          <w:sz w:val="22"/>
          <w:szCs w:val="22"/>
        </w:rPr>
        <w:tab/>
      </w:r>
      <w:r w:rsidRPr="00CC1A22">
        <w:rPr>
          <w:snapToGrid w:val="0"/>
        </w:rPr>
        <w:t>Test Purpose and Environment</w:t>
      </w:r>
      <w:r>
        <w:tab/>
        <w:t>919</w:t>
      </w:r>
    </w:p>
    <w:p w14:paraId="3938F364" w14:textId="77777777" w:rsidR="006E6678" w:rsidRDefault="006E6678">
      <w:pPr>
        <w:pStyle w:val="TOC4"/>
        <w:rPr>
          <w:rFonts w:asciiTheme="minorHAnsi" w:eastAsiaTheme="minorEastAsia" w:hAnsiTheme="minorHAnsi" w:cstheme="minorBidi"/>
          <w:sz w:val="22"/>
          <w:szCs w:val="22"/>
        </w:rPr>
      </w:pPr>
      <w:r w:rsidRPr="006E6678">
        <w:t>A.5.1.28.2</w:t>
      </w:r>
      <w:r w:rsidRPr="006E6678">
        <w:rPr>
          <w:rFonts w:asciiTheme="minorHAnsi" w:eastAsiaTheme="minorEastAsia" w:hAnsiTheme="minorHAnsi" w:cstheme="minorBidi"/>
          <w:sz w:val="22"/>
          <w:szCs w:val="22"/>
        </w:rPr>
        <w:tab/>
      </w:r>
      <w:r w:rsidRPr="00CC1A22">
        <w:rPr>
          <w:snapToGrid w:val="0"/>
        </w:rPr>
        <w:t>Test Requirements</w:t>
      </w:r>
      <w:r>
        <w:tab/>
        <w:t>920</w:t>
      </w:r>
    </w:p>
    <w:p w14:paraId="58DE12D3" w14:textId="77777777" w:rsidR="006E6678" w:rsidRDefault="006E6678">
      <w:pPr>
        <w:pStyle w:val="TOC3"/>
        <w:rPr>
          <w:rFonts w:asciiTheme="minorHAnsi" w:eastAsiaTheme="minorEastAsia" w:hAnsiTheme="minorHAnsi" w:cstheme="minorBidi"/>
          <w:sz w:val="22"/>
          <w:szCs w:val="22"/>
        </w:rPr>
      </w:pPr>
      <w:r w:rsidRPr="006E6678">
        <w:t>A.5.1.29</w:t>
      </w:r>
      <w:r w:rsidRPr="006E6678">
        <w:rPr>
          <w:rFonts w:asciiTheme="minorHAnsi" w:eastAsiaTheme="minorEastAsia" w:hAnsiTheme="minorHAnsi" w:cstheme="minorBidi"/>
          <w:sz w:val="22"/>
          <w:szCs w:val="22"/>
        </w:rPr>
        <w:tab/>
      </w:r>
      <w:r>
        <w:t>E-UTRAN TDD inter frequency handover for Cat-M1 UEs in CEModeA</w:t>
      </w:r>
      <w:r>
        <w:tab/>
        <w:t>921</w:t>
      </w:r>
    </w:p>
    <w:p w14:paraId="5A851E23" w14:textId="77777777" w:rsidR="006E6678" w:rsidRDefault="006E6678">
      <w:pPr>
        <w:pStyle w:val="TOC4"/>
        <w:rPr>
          <w:rFonts w:asciiTheme="minorHAnsi" w:eastAsiaTheme="minorEastAsia" w:hAnsiTheme="minorHAnsi" w:cstheme="minorBidi"/>
          <w:sz w:val="22"/>
          <w:szCs w:val="22"/>
        </w:rPr>
      </w:pPr>
      <w:r w:rsidRPr="006E6678">
        <w:t>A.5.1.29.1</w:t>
      </w:r>
      <w:r w:rsidRPr="006E6678">
        <w:rPr>
          <w:rFonts w:asciiTheme="minorHAnsi" w:eastAsiaTheme="minorEastAsia" w:hAnsiTheme="minorHAnsi" w:cstheme="minorBidi"/>
          <w:sz w:val="22"/>
          <w:szCs w:val="22"/>
        </w:rPr>
        <w:tab/>
      </w:r>
      <w:r w:rsidRPr="00CC1A22">
        <w:rPr>
          <w:snapToGrid w:val="0"/>
        </w:rPr>
        <w:t>Test Purpose and Environment</w:t>
      </w:r>
      <w:r>
        <w:tab/>
        <w:t>921</w:t>
      </w:r>
    </w:p>
    <w:p w14:paraId="3FE21DB9" w14:textId="77777777" w:rsidR="006E6678" w:rsidRDefault="006E6678">
      <w:pPr>
        <w:pStyle w:val="TOC4"/>
        <w:rPr>
          <w:rFonts w:asciiTheme="minorHAnsi" w:eastAsiaTheme="minorEastAsia" w:hAnsiTheme="minorHAnsi" w:cstheme="minorBidi"/>
          <w:sz w:val="22"/>
          <w:szCs w:val="22"/>
        </w:rPr>
      </w:pPr>
      <w:r w:rsidRPr="006E6678">
        <w:t>A.5.1.29.2</w:t>
      </w:r>
      <w:r w:rsidRPr="006E6678">
        <w:rPr>
          <w:rFonts w:asciiTheme="minorHAnsi" w:eastAsiaTheme="minorEastAsia" w:hAnsiTheme="minorHAnsi" w:cstheme="minorBidi"/>
          <w:sz w:val="22"/>
          <w:szCs w:val="22"/>
        </w:rPr>
        <w:tab/>
      </w:r>
      <w:r w:rsidRPr="00CC1A22">
        <w:rPr>
          <w:snapToGrid w:val="0"/>
        </w:rPr>
        <w:t>Test Requirements</w:t>
      </w:r>
      <w:r>
        <w:tab/>
        <w:t>922</w:t>
      </w:r>
    </w:p>
    <w:p w14:paraId="609B2975" w14:textId="77777777" w:rsidR="006E6678" w:rsidRDefault="006E6678">
      <w:pPr>
        <w:pStyle w:val="TOC3"/>
        <w:rPr>
          <w:rFonts w:asciiTheme="minorHAnsi" w:eastAsiaTheme="minorEastAsia" w:hAnsiTheme="minorHAnsi" w:cstheme="minorBidi"/>
          <w:sz w:val="22"/>
          <w:szCs w:val="22"/>
        </w:rPr>
      </w:pPr>
      <w:r w:rsidRPr="006E6678">
        <w:t>A.5.1.30</w:t>
      </w:r>
      <w:r w:rsidRPr="006E6678">
        <w:rPr>
          <w:rFonts w:asciiTheme="minorHAnsi" w:eastAsiaTheme="minorEastAsia" w:hAnsiTheme="minorHAnsi" w:cstheme="minorBidi"/>
          <w:sz w:val="22"/>
          <w:szCs w:val="22"/>
        </w:rPr>
        <w:tab/>
      </w:r>
      <w:r>
        <w:t>E-UTRAN FDD inter frequency handover for Cat-M1 UEs in CEModeB</w:t>
      </w:r>
      <w:r>
        <w:tab/>
        <w:t>923</w:t>
      </w:r>
    </w:p>
    <w:p w14:paraId="3B9252E2" w14:textId="77777777" w:rsidR="006E6678" w:rsidRDefault="006E6678">
      <w:pPr>
        <w:pStyle w:val="TOC4"/>
        <w:rPr>
          <w:rFonts w:asciiTheme="minorHAnsi" w:eastAsiaTheme="minorEastAsia" w:hAnsiTheme="minorHAnsi" w:cstheme="minorBidi"/>
          <w:sz w:val="22"/>
          <w:szCs w:val="22"/>
        </w:rPr>
      </w:pPr>
      <w:r w:rsidRPr="006E6678">
        <w:t>A.5.1.30.1</w:t>
      </w:r>
      <w:r w:rsidRPr="006E6678">
        <w:rPr>
          <w:rFonts w:asciiTheme="minorHAnsi" w:eastAsiaTheme="minorEastAsia" w:hAnsiTheme="minorHAnsi" w:cstheme="minorBidi"/>
          <w:sz w:val="22"/>
          <w:szCs w:val="22"/>
        </w:rPr>
        <w:tab/>
      </w:r>
      <w:r w:rsidRPr="00CC1A22">
        <w:rPr>
          <w:snapToGrid w:val="0"/>
        </w:rPr>
        <w:t>Test Purpose and Environment</w:t>
      </w:r>
      <w:r>
        <w:tab/>
        <w:t>923</w:t>
      </w:r>
    </w:p>
    <w:p w14:paraId="778278B9" w14:textId="77777777" w:rsidR="006E6678" w:rsidRDefault="006E6678">
      <w:pPr>
        <w:pStyle w:val="TOC4"/>
        <w:rPr>
          <w:rFonts w:asciiTheme="minorHAnsi" w:eastAsiaTheme="minorEastAsia" w:hAnsiTheme="minorHAnsi" w:cstheme="minorBidi"/>
          <w:sz w:val="22"/>
          <w:szCs w:val="22"/>
        </w:rPr>
      </w:pPr>
      <w:r w:rsidRPr="006E6678">
        <w:t>A.5.1.30.2</w:t>
      </w:r>
      <w:r w:rsidRPr="006E6678">
        <w:rPr>
          <w:rFonts w:asciiTheme="minorHAnsi" w:eastAsiaTheme="minorEastAsia" w:hAnsiTheme="minorHAnsi" w:cstheme="minorBidi"/>
          <w:sz w:val="22"/>
          <w:szCs w:val="22"/>
        </w:rPr>
        <w:tab/>
      </w:r>
      <w:r w:rsidRPr="00CC1A22">
        <w:rPr>
          <w:snapToGrid w:val="0"/>
        </w:rPr>
        <w:t>Test Requirements</w:t>
      </w:r>
      <w:r>
        <w:tab/>
        <w:t>924</w:t>
      </w:r>
    </w:p>
    <w:p w14:paraId="635E3C21" w14:textId="77777777" w:rsidR="006E6678" w:rsidRDefault="006E6678">
      <w:pPr>
        <w:pStyle w:val="TOC3"/>
        <w:rPr>
          <w:rFonts w:asciiTheme="minorHAnsi" w:eastAsiaTheme="minorEastAsia" w:hAnsiTheme="minorHAnsi" w:cstheme="minorBidi"/>
          <w:sz w:val="22"/>
          <w:szCs w:val="22"/>
        </w:rPr>
      </w:pPr>
      <w:r w:rsidRPr="006E6678">
        <w:t>A.5.1.31</w:t>
      </w:r>
      <w:r w:rsidRPr="006E6678">
        <w:rPr>
          <w:rFonts w:asciiTheme="minorHAnsi" w:eastAsiaTheme="minorEastAsia" w:hAnsiTheme="minorHAnsi" w:cstheme="minorBidi"/>
          <w:sz w:val="22"/>
          <w:szCs w:val="22"/>
        </w:rPr>
        <w:tab/>
      </w:r>
      <w:r>
        <w:t>E-UTRAN HD-FDD inter frequency handover for Cat-M1 UEs in CEModeB</w:t>
      </w:r>
      <w:r>
        <w:tab/>
        <w:t>925</w:t>
      </w:r>
    </w:p>
    <w:p w14:paraId="31359F9F" w14:textId="77777777" w:rsidR="006E6678" w:rsidRDefault="006E6678">
      <w:pPr>
        <w:pStyle w:val="TOC4"/>
        <w:rPr>
          <w:rFonts w:asciiTheme="minorHAnsi" w:eastAsiaTheme="minorEastAsia" w:hAnsiTheme="minorHAnsi" w:cstheme="minorBidi"/>
          <w:sz w:val="22"/>
          <w:szCs w:val="22"/>
        </w:rPr>
      </w:pPr>
      <w:r w:rsidRPr="006E6678">
        <w:lastRenderedPageBreak/>
        <w:t>A.5.1.31.1</w:t>
      </w:r>
      <w:r w:rsidRPr="006E6678">
        <w:rPr>
          <w:rFonts w:asciiTheme="minorHAnsi" w:eastAsiaTheme="minorEastAsia" w:hAnsiTheme="minorHAnsi" w:cstheme="minorBidi"/>
          <w:sz w:val="22"/>
          <w:szCs w:val="22"/>
        </w:rPr>
        <w:tab/>
      </w:r>
      <w:r w:rsidRPr="00CC1A22">
        <w:rPr>
          <w:snapToGrid w:val="0"/>
        </w:rPr>
        <w:t>Test Purpose and Environment</w:t>
      </w:r>
      <w:r>
        <w:tab/>
        <w:t>925</w:t>
      </w:r>
    </w:p>
    <w:p w14:paraId="7139643C" w14:textId="77777777" w:rsidR="006E6678" w:rsidRDefault="006E6678">
      <w:pPr>
        <w:pStyle w:val="TOC4"/>
        <w:rPr>
          <w:rFonts w:asciiTheme="minorHAnsi" w:eastAsiaTheme="minorEastAsia" w:hAnsiTheme="minorHAnsi" w:cstheme="minorBidi"/>
          <w:sz w:val="22"/>
          <w:szCs w:val="22"/>
        </w:rPr>
      </w:pPr>
      <w:r w:rsidRPr="006E6678">
        <w:t>A.5.1.31.2</w:t>
      </w:r>
      <w:r w:rsidRPr="006E6678">
        <w:rPr>
          <w:rFonts w:asciiTheme="minorHAnsi" w:eastAsiaTheme="minorEastAsia" w:hAnsiTheme="minorHAnsi" w:cstheme="minorBidi"/>
          <w:sz w:val="22"/>
          <w:szCs w:val="22"/>
        </w:rPr>
        <w:tab/>
      </w:r>
      <w:r w:rsidRPr="00CC1A22">
        <w:rPr>
          <w:snapToGrid w:val="0"/>
        </w:rPr>
        <w:t>Test Requirements</w:t>
      </w:r>
      <w:r>
        <w:tab/>
        <w:t>926</w:t>
      </w:r>
    </w:p>
    <w:p w14:paraId="41C74AF5" w14:textId="77777777" w:rsidR="006E6678" w:rsidRDefault="006E6678">
      <w:pPr>
        <w:pStyle w:val="TOC3"/>
        <w:rPr>
          <w:rFonts w:asciiTheme="minorHAnsi" w:eastAsiaTheme="minorEastAsia" w:hAnsiTheme="minorHAnsi" w:cstheme="minorBidi"/>
          <w:sz w:val="22"/>
          <w:szCs w:val="22"/>
        </w:rPr>
      </w:pPr>
      <w:r w:rsidRPr="006E6678">
        <w:t>A.5.1.32</w:t>
      </w:r>
      <w:r w:rsidRPr="006E6678">
        <w:rPr>
          <w:rFonts w:asciiTheme="minorHAnsi" w:eastAsiaTheme="minorEastAsia" w:hAnsiTheme="minorHAnsi" w:cstheme="minorBidi"/>
          <w:sz w:val="22"/>
          <w:szCs w:val="22"/>
        </w:rPr>
        <w:tab/>
      </w:r>
      <w:r>
        <w:t>E-UTRAN TDD inter frequency handover for Cat-M1 UEs in CEModeB</w:t>
      </w:r>
      <w:r>
        <w:tab/>
        <w:t>927</w:t>
      </w:r>
    </w:p>
    <w:p w14:paraId="159367E8" w14:textId="77777777" w:rsidR="006E6678" w:rsidRDefault="006E6678">
      <w:pPr>
        <w:pStyle w:val="TOC4"/>
        <w:rPr>
          <w:rFonts w:asciiTheme="minorHAnsi" w:eastAsiaTheme="minorEastAsia" w:hAnsiTheme="minorHAnsi" w:cstheme="minorBidi"/>
          <w:sz w:val="22"/>
          <w:szCs w:val="22"/>
        </w:rPr>
      </w:pPr>
      <w:r w:rsidRPr="006E6678">
        <w:t>A.5.1.32.1</w:t>
      </w:r>
      <w:r w:rsidRPr="006E6678">
        <w:rPr>
          <w:rFonts w:asciiTheme="minorHAnsi" w:eastAsiaTheme="minorEastAsia" w:hAnsiTheme="minorHAnsi" w:cstheme="minorBidi"/>
          <w:sz w:val="22"/>
          <w:szCs w:val="22"/>
        </w:rPr>
        <w:tab/>
      </w:r>
      <w:r w:rsidRPr="00CC1A22">
        <w:rPr>
          <w:snapToGrid w:val="0"/>
        </w:rPr>
        <w:t>Test Purpose and Environment</w:t>
      </w:r>
      <w:r>
        <w:tab/>
        <w:t>927</w:t>
      </w:r>
    </w:p>
    <w:p w14:paraId="5305ED05" w14:textId="77777777" w:rsidR="006E6678" w:rsidRDefault="006E6678">
      <w:pPr>
        <w:pStyle w:val="TOC4"/>
        <w:rPr>
          <w:rFonts w:asciiTheme="minorHAnsi" w:eastAsiaTheme="minorEastAsia" w:hAnsiTheme="minorHAnsi" w:cstheme="minorBidi"/>
          <w:sz w:val="22"/>
          <w:szCs w:val="22"/>
        </w:rPr>
      </w:pPr>
      <w:r w:rsidRPr="006E6678">
        <w:t>A.5.1.32.2</w:t>
      </w:r>
      <w:r w:rsidRPr="006E6678">
        <w:rPr>
          <w:rFonts w:asciiTheme="minorHAnsi" w:eastAsiaTheme="minorEastAsia" w:hAnsiTheme="minorHAnsi" w:cstheme="minorBidi"/>
          <w:sz w:val="22"/>
          <w:szCs w:val="22"/>
        </w:rPr>
        <w:tab/>
      </w:r>
      <w:r w:rsidRPr="00CC1A22">
        <w:rPr>
          <w:snapToGrid w:val="0"/>
        </w:rPr>
        <w:t>Test Requirements</w:t>
      </w:r>
      <w:r>
        <w:tab/>
        <w:t>928</w:t>
      </w:r>
    </w:p>
    <w:p w14:paraId="2562CC6F" w14:textId="77777777" w:rsidR="006E6678" w:rsidRDefault="006E6678">
      <w:pPr>
        <w:pStyle w:val="TOC3"/>
        <w:rPr>
          <w:rFonts w:asciiTheme="minorHAnsi" w:eastAsiaTheme="minorEastAsia" w:hAnsiTheme="minorHAnsi" w:cstheme="minorBidi"/>
          <w:sz w:val="22"/>
          <w:szCs w:val="22"/>
        </w:rPr>
      </w:pPr>
      <w:r w:rsidRPr="006E6678">
        <w:t>A.5.1.33</w:t>
      </w:r>
      <w:r w:rsidRPr="006E6678">
        <w:rPr>
          <w:rFonts w:asciiTheme="minorHAnsi" w:eastAsiaTheme="minorEastAsia" w:hAnsiTheme="minorHAnsi" w:cstheme="minorBidi"/>
          <w:sz w:val="22"/>
          <w:szCs w:val="22"/>
        </w:rPr>
        <w:tab/>
      </w:r>
      <w:r>
        <w:t>E-UTRAN FDD-FDD Intra frequency handover for Cat-M1 UEs in CEModeA without SFN acquisition</w:t>
      </w:r>
      <w:r>
        <w:tab/>
        <w:t>929</w:t>
      </w:r>
    </w:p>
    <w:p w14:paraId="5A497C37" w14:textId="77777777" w:rsidR="006E6678" w:rsidRDefault="006E6678">
      <w:pPr>
        <w:pStyle w:val="TOC4"/>
        <w:rPr>
          <w:rFonts w:asciiTheme="minorHAnsi" w:eastAsiaTheme="minorEastAsia" w:hAnsiTheme="minorHAnsi" w:cstheme="minorBidi"/>
          <w:sz w:val="22"/>
          <w:szCs w:val="22"/>
        </w:rPr>
      </w:pPr>
      <w:r w:rsidRPr="006E6678">
        <w:t>A.5.1.33.1</w:t>
      </w:r>
      <w:r w:rsidRPr="006E6678">
        <w:rPr>
          <w:rFonts w:asciiTheme="minorHAnsi" w:eastAsiaTheme="minorEastAsia" w:hAnsiTheme="minorHAnsi" w:cstheme="minorBidi"/>
          <w:sz w:val="22"/>
          <w:szCs w:val="22"/>
        </w:rPr>
        <w:tab/>
      </w:r>
      <w:r w:rsidRPr="00CC1A22">
        <w:rPr>
          <w:snapToGrid w:val="0"/>
        </w:rPr>
        <w:t>Test Purpose and Environment</w:t>
      </w:r>
      <w:r>
        <w:tab/>
        <w:t>929</w:t>
      </w:r>
    </w:p>
    <w:p w14:paraId="502F252B" w14:textId="77777777" w:rsidR="006E6678" w:rsidRDefault="006E6678">
      <w:pPr>
        <w:pStyle w:val="TOC4"/>
        <w:rPr>
          <w:rFonts w:asciiTheme="minorHAnsi" w:eastAsiaTheme="minorEastAsia" w:hAnsiTheme="minorHAnsi" w:cstheme="minorBidi"/>
          <w:sz w:val="22"/>
          <w:szCs w:val="22"/>
        </w:rPr>
      </w:pPr>
      <w:r w:rsidRPr="006E6678">
        <w:t>A.5.1.13.2</w:t>
      </w:r>
      <w:r w:rsidRPr="006E6678">
        <w:rPr>
          <w:rFonts w:asciiTheme="minorHAnsi" w:eastAsiaTheme="minorEastAsia" w:hAnsiTheme="minorHAnsi" w:cstheme="minorBidi"/>
          <w:sz w:val="22"/>
          <w:szCs w:val="22"/>
        </w:rPr>
        <w:tab/>
      </w:r>
      <w:r w:rsidRPr="00CC1A22">
        <w:rPr>
          <w:snapToGrid w:val="0"/>
        </w:rPr>
        <w:t>Test Requirements</w:t>
      </w:r>
      <w:r>
        <w:tab/>
        <w:t>930</w:t>
      </w:r>
    </w:p>
    <w:p w14:paraId="3BB1BEA2" w14:textId="77777777" w:rsidR="006E6678" w:rsidRDefault="006E6678">
      <w:pPr>
        <w:pStyle w:val="TOC3"/>
        <w:rPr>
          <w:rFonts w:asciiTheme="minorHAnsi" w:eastAsiaTheme="minorEastAsia" w:hAnsiTheme="minorHAnsi" w:cstheme="minorBidi"/>
          <w:sz w:val="22"/>
          <w:szCs w:val="22"/>
        </w:rPr>
      </w:pPr>
      <w:r w:rsidRPr="006E6678">
        <w:t>A.5.1.34</w:t>
      </w:r>
      <w:r w:rsidRPr="006E6678">
        <w:rPr>
          <w:rFonts w:asciiTheme="minorHAnsi" w:eastAsiaTheme="minorEastAsia" w:hAnsiTheme="minorHAnsi" w:cstheme="minorBidi"/>
          <w:sz w:val="22"/>
          <w:szCs w:val="22"/>
        </w:rPr>
        <w:tab/>
      </w:r>
      <w:r>
        <w:t>E-UTRAN HD-FDD Intra frequency handover for Cat-M1 UEs in CEModeA without SFN acquisition</w:t>
      </w:r>
      <w:r>
        <w:tab/>
        <w:t>931</w:t>
      </w:r>
    </w:p>
    <w:p w14:paraId="2CEB28CA" w14:textId="77777777" w:rsidR="006E6678" w:rsidRDefault="006E6678">
      <w:pPr>
        <w:pStyle w:val="TOC4"/>
        <w:rPr>
          <w:rFonts w:asciiTheme="minorHAnsi" w:eastAsiaTheme="minorEastAsia" w:hAnsiTheme="minorHAnsi" w:cstheme="minorBidi"/>
          <w:sz w:val="22"/>
          <w:szCs w:val="22"/>
        </w:rPr>
      </w:pPr>
      <w:r w:rsidRPr="006E6678">
        <w:t>A.5.1.34.1</w:t>
      </w:r>
      <w:r w:rsidRPr="006E6678">
        <w:rPr>
          <w:rFonts w:asciiTheme="minorHAnsi" w:eastAsiaTheme="minorEastAsia" w:hAnsiTheme="minorHAnsi" w:cstheme="minorBidi"/>
          <w:sz w:val="22"/>
          <w:szCs w:val="22"/>
        </w:rPr>
        <w:tab/>
      </w:r>
      <w:r w:rsidRPr="00CC1A22">
        <w:rPr>
          <w:snapToGrid w:val="0"/>
        </w:rPr>
        <w:t>Test Purpose and Environment</w:t>
      </w:r>
      <w:r>
        <w:tab/>
        <w:t>931</w:t>
      </w:r>
    </w:p>
    <w:p w14:paraId="5488A25A" w14:textId="77777777" w:rsidR="006E6678" w:rsidRDefault="006E6678">
      <w:pPr>
        <w:pStyle w:val="TOC4"/>
        <w:rPr>
          <w:rFonts w:asciiTheme="minorHAnsi" w:eastAsiaTheme="minorEastAsia" w:hAnsiTheme="minorHAnsi" w:cstheme="minorBidi"/>
          <w:sz w:val="22"/>
          <w:szCs w:val="22"/>
        </w:rPr>
      </w:pPr>
      <w:r w:rsidRPr="006E6678">
        <w:t>A.5.1.34.2</w:t>
      </w:r>
      <w:r w:rsidRPr="006E6678">
        <w:rPr>
          <w:rFonts w:asciiTheme="minorHAnsi" w:eastAsiaTheme="minorEastAsia" w:hAnsiTheme="minorHAnsi" w:cstheme="minorBidi"/>
          <w:sz w:val="22"/>
          <w:szCs w:val="22"/>
        </w:rPr>
        <w:tab/>
      </w:r>
      <w:r w:rsidRPr="00CC1A22">
        <w:rPr>
          <w:snapToGrid w:val="0"/>
        </w:rPr>
        <w:t>Test Requirements</w:t>
      </w:r>
      <w:r>
        <w:tab/>
        <w:t>932</w:t>
      </w:r>
    </w:p>
    <w:p w14:paraId="18C92FCA" w14:textId="77777777" w:rsidR="006E6678" w:rsidRDefault="006E6678">
      <w:pPr>
        <w:pStyle w:val="TOC3"/>
        <w:rPr>
          <w:rFonts w:asciiTheme="minorHAnsi" w:eastAsiaTheme="minorEastAsia" w:hAnsiTheme="minorHAnsi" w:cstheme="minorBidi"/>
          <w:sz w:val="22"/>
          <w:szCs w:val="22"/>
        </w:rPr>
      </w:pPr>
      <w:r w:rsidRPr="006E6678">
        <w:t>A.5.1.35</w:t>
      </w:r>
      <w:r w:rsidRPr="006E6678">
        <w:rPr>
          <w:rFonts w:asciiTheme="minorHAnsi" w:eastAsiaTheme="minorEastAsia" w:hAnsiTheme="minorHAnsi"/>
          <w:sz w:val="22"/>
          <w:szCs w:val="22"/>
        </w:rPr>
        <w:tab/>
      </w:r>
      <w:r>
        <w:t>E-UTRAN TDD Intra frequency handover for Cat-M1 UEs in CEModeA without SFN acquisition</w:t>
      </w:r>
      <w:r>
        <w:tab/>
        <w:t>933</w:t>
      </w:r>
    </w:p>
    <w:p w14:paraId="793B0ABB" w14:textId="77777777" w:rsidR="006E6678" w:rsidRDefault="006E6678">
      <w:pPr>
        <w:pStyle w:val="TOC4"/>
        <w:rPr>
          <w:rFonts w:asciiTheme="minorHAnsi" w:eastAsiaTheme="minorEastAsia" w:hAnsiTheme="minorHAnsi" w:cstheme="minorBidi"/>
          <w:sz w:val="22"/>
          <w:szCs w:val="22"/>
        </w:rPr>
      </w:pPr>
      <w:r w:rsidRPr="006E6678">
        <w:t>A.5.1.35.1</w:t>
      </w:r>
      <w:r w:rsidRPr="006E6678">
        <w:rPr>
          <w:rFonts w:asciiTheme="minorHAnsi" w:eastAsiaTheme="minorEastAsia" w:hAnsiTheme="minorHAnsi" w:cstheme="minorBidi"/>
          <w:sz w:val="22"/>
          <w:szCs w:val="22"/>
        </w:rPr>
        <w:tab/>
      </w:r>
      <w:r w:rsidRPr="00CC1A22">
        <w:rPr>
          <w:snapToGrid w:val="0"/>
        </w:rPr>
        <w:t>Test Purpose and Environment</w:t>
      </w:r>
      <w:r>
        <w:tab/>
        <w:t>933</w:t>
      </w:r>
    </w:p>
    <w:p w14:paraId="6917AA88" w14:textId="77777777" w:rsidR="006E6678" w:rsidRDefault="006E6678">
      <w:pPr>
        <w:pStyle w:val="TOC4"/>
        <w:rPr>
          <w:rFonts w:asciiTheme="minorHAnsi" w:eastAsiaTheme="minorEastAsia" w:hAnsiTheme="minorHAnsi" w:cstheme="minorBidi"/>
          <w:sz w:val="22"/>
          <w:szCs w:val="22"/>
        </w:rPr>
      </w:pPr>
      <w:r w:rsidRPr="006E6678">
        <w:t>A.5.1.35.2</w:t>
      </w:r>
      <w:r w:rsidRPr="006E6678">
        <w:rPr>
          <w:rFonts w:asciiTheme="minorHAnsi" w:eastAsiaTheme="minorEastAsia" w:hAnsiTheme="minorHAnsi" w:cstheme="minorBidi"/>
          <w:sz w:val="22"/>
          <w:szCs w:val="22"/>
        </w:rPr>
        <w:tab/>
      </w:r>
      <w:r w:rsidRPr="00CC1A22">
        <w:rPr>
          <w:snapToGrid w:val="0"/>
        </w:rPr>
        <w:t>Test Requirements</w:t>
      </w:r>
      <w:r>
        <w:tab/>
        <w:t>934</w:t>
      </w:r>
    </w:p>
    <w:p w14:paraId="4BF61453" w14:textId="77777777" w:rsidR="006E6678" w:rsidRDefault="006E6678">
      <w:pPr>
        <w:pStyle w:val="TOC3"/>
        <w:rPr>
          <w:rFonts w:asciiTheme="minorHAnsi" w:eastAsiaTheme="minorEastAsia" w:hAnsiTheme="minorHAnsi" w:cstheme="minorBidi"/>
          <w:sz w:val="22"/>
          <w:szCs w:val="22"/>
        </w:rPr>
      </w:pPr>
      <w:r w:rsidRPr="006E6678">
        <w:t>A.5.1.36</w:t>
      </w:r>
      <w:r w:rsidRPr="006E6678">
        <w:rPr>
          <w:rFonts w:asciiTheme="minorHAnsi" w:eastAsiaTheme="minorEastAsia" w:hAnsiTheme="minorHAnsi" w:cstheme="minorBidi"/>
          <w:sz w:val="22"/>
          <w:szCs w:val="22"/>
        </w:rPr>
        <w:tab/>
      </w:r>
      <w:r>
        <w:t>E-UTRAN FDD-FDD Intra frequency handover for Cat-M1 UEs in CEModeB without SFN acquisition</w:t>
      </w:r>
      <w:r>
        <w:tab/>
        <w:t>935</w:t>
      </w:r>
    </w:p>
    <w:p w14:paraId="3A7683BA" w14:textId="77777777" w:rsidR="006E6678" w:rsidRDefault="006E6678">
      <w:pPr>
        <w:pStyle w:val="TOC4"/>
        <w:rPr>
          <w:rFonts w:asciiTheme="minorHAnsi" w:eastAsiaTheme="minorEastAsia" w:hAnsiTheme="minorHAnsi" w:cstheme="minorBidi"/>
          <w:sz w:val="22"/>
          <w:szCs w:val="22"/>
        </w:rPr>
      </w:pPr>
      <w:r w:rsidRPr="006E6678">
        <w:t>A.5.1.36.1</w:t>
      </w:r>
      <w:r w:rsidRPr="006E6678">
        <w:rPr>
          <w:rFonts w:asciiTheme="minorHAnsi" w:eastAsiaTheme="minorEastAsia" w:hAnsiTheme="minorHAnsi" w:cstheme="minorBidi"/>
          <w:sz w:val="22"/>
          <w:szCs w:val="22"/>
        </w:rPr>
        <w:tab/>
      </w:r>
      <w:r w:rsidRPr="00CC1A22">
        <w:rPr>
          <w:snapToGrid w:val="0"/>
        </w:rPr>
        <w:t>Test Purpose and Environment</w:t>
      </w:r>
      <w:r>
        <w:tab/>
        <w:t>935</w:t>
      </w:r>
    </w:p>
    <w:p w14:paraId="6FA84CA9" w14:textId="77777777" w:rsidR="006E6678" w:rsidRDefault="006E6678">
      <w:pPr>
        <w:pStyle w:val="TOC4"/>
        <w:rPr>
          <w:rFonts w:asciiTheme="minorHAnsi" w:eastAsiaTheme="minorEastAsia" w:hAnsiTheme="minorHAnsi" w:cstheme="minorBidi"/>
          <w:sz w:val="22"/>
          <w:szCs w:val="22"/>
        </w:rPr>
      </w:pPr>
      <w:r w:rsidRPr="006E6678">
        <w:t>A.5.1.36.2</w:t>
      </w:r>
      <w:r w:rsidRPr="006E6678">
        <w:rPr>
          <w:rFonts w:asciiTheme="minorHAnsi" w:eastAsiaTheme="minorEastAsia" w:hAnsiTheme="minorHAnsi" w:cstheme="minorBidi"/>
          <w:sz w:val="22"/>
          <w:szCs w:val="22"/>
        </w:rPr>
        <w:tab/>
      </w:r>
      <w:r w:rsidRPr="00CC1A22">
        <w:rPr>
          <w:snapToGrid w:val="0"/>
        </w:rPr>
        <w:t>Test Requirements</w:t>
      </w:r>
      <w:r>
        <w:tab/>
        <w:t>936</w:t>
      </w:r>
    </w:p>
    <w:p w14:paraId="2691E449" w14:textId="77777777" w:rsidR="006E6678" w:rsidRDefault="006E6678">
      <w:pPr>
        <w:pStyle w:val="TOC3"/>
        <w:rPr>
          <w:rFonts w:asciiTheme="minorHAnsi" w:eastAsiaTheme="minorEastAsia" w:hAnsiTheme="minorHAnsi" w:cstheme="minorBidi"/>
          <w:sz w:val="22"/>
          <w:szCs w:val="22"/>
        </w:rPr>
      </w:pPr>
      <w:r w:rsidRPr="006E6678">
        <w:t>A.5.1.37</w:t>
      </w:r>
      <w:r w:rsidRPr="006E6678">
        <w:rPr>
          <w:rFonts w:asciiTheme="minorHAnsi" w:eastAsiaTheme="minorEastAsia" w:hAnsiTheme="minorHAnsi" w:cstheme="minorBidi"/>
          <w:sz w:val="22"/>
          <w:szCs w:val="22"/>
        </w:rPr>
        <w:tab/>
      </w:r>
      <w:r>
        <w:t>E-UTRAN HD-FDD Intra frequency handover for Cat-M1 UEs in CEModeB without SFN acquisition</w:t>
      </w:r>
      <w:r>
        <w:tab/>
        <w:t>937</w:t>
      </w:r>
    </w:p>
    <w:p w14:paraId="45EF85C8" w14:textId="77777777" w:rsidR="006E6678" w:rsidRDefault="006E6678">
      <w:pPr>
        <w:pStyle w:val="TOC4"/>
        <w:rPr>
          <w:rFonts w:asciiTheme="minorHAnsi" w:eastAsiaTheme="minorEastAsia" w:hAnsiTheme="minorHAnsi" w:cstheme="minorBidi"/>
          <w:sz w:val="22"/>
          <w:szCs w:val="22"/>
        </w:rPr>
      </w:pPr>
      <w:r w:rsidRPr="006E6678">
        <w:t>A.5.1.37.1</w:t>
      </w:r>
      <w:r w:rsidRPr="006E6678">
        <w:rPr>
          <w:rFonts w:asciiTheme="minorHAnsi" w:eastAsiaTheme="minorEastAsia" w:hAnsiTheme="minorHAnsi" w:cstheme="minorBidi"/>
          <w:sz w:val="22"/>
          <w:szCs w:val="22"/>
        </w:rPr>
        <w:tab/>
      </w:r>
      <w:r w:rsidRPr="00CC1A22">
        <w:rPr>
          <w:snapToGrid w:val="0"/>
        </w:rPr>
        <w:t>Test Purpose and Environment</w:t>
      </w:r>
      <w:r>
        <w:tab/>
        <w:t>937</w:t>
      </w:r>
    </w:p>
    <w:p w14:paraId="10EC2B84" w14:textId="77777777" w:rsidR="006E6678" w:rsidRDefault="006E6678">
      <w:pPr>
        <w:pStyle w:val="TOC4"/>
        <w:rPr>
          <w:rFonts w:asciiTheme="minorHAnsi" w:eastAsiaTheme="minorEastAsia" w:hAnsiTheme="minorHAnsi" w:cstheme="minorBidi"/>
          <w:sz w:val="22"/>
          <w:szCs w:val="22"/>
        </w:rPr>
      </w:pPr>
      <w:r w:rsidRPr="006E6678">
        <w:t>A.5.1.37.2</w:t>
      </w:r>
      <w:r w:rsidRPr="006E6678">
        <w:rPr>
          <w:rFonts w:asciiTheme="minorHAnsi" w:eastAsiaTheme="minorEastAsia" w:hAnsiTheme="minorHAnsi" w:cstheme="minorBidi"/>
          <w:sz w:val="22"/>
          <w:szCs w:val="22"/>
        </w:rPr>
        <w:tab/>
      </w:r>
      <w:r w:rsidRPr="00CC1A22">
        <w:rPr>
          <w:snapToGrid w:val="0"/>
        </w:rPr>
        <w:t>Test Requirements</w:t>
      </w:r>
      <w:r>
        <w:tab/>
        <w:t>938</w:t>
      </w:r>
    </w:p>
    <w:p w14:paraId="4F4E22F8" w14:textId="77777777" w:rsidR="006E6678" w:rsidRDefault="006E6678">
      <w:pPr>
        <w:pStyle w:val="TOC3"/>
        <w:rPr>
          <w:rFonts w:asciiTheme="minorHAnsi" w:eastAsiaTheme="minorEastAsia" w:hAnsiTheme="minorHAnsi" w:cstheme="minorBidi"/>
          <w:sz w:val="22"/>
          <w:szCs w:val="22"/>
        </w:rPr>
      </w:pPr>
      <w:r w:rsidRPr="006E6678">
        <w:t>A.5.1.38</w:t>
      </w:r>
      <w:r w:rsidRPr="006E6678">
        <w:rPr>
          <w:rFonts w:asciiTheme="minorHAnsi" w:eastAsiaTheme="minorEastAsia" w:hAnsiTheme="minorHAnsi"/>
          <w:sz w:val="22"/>
          <w:szCs w:val="22"/>
        </w:rPr>
        <w:tab/>
      </w:r>
      <w:r>
        <w:t>E-UTRAN TDD Intra frequency handover for Cat-M1 UEs in CEModeB without SFN acquisition</w:t>
      </w:r>
      <w:r>
        <w:tab/>
        <w:t>939</w:t>
      </w:r>
    </w:p>
    <w:p w14:paraId="03A070E5" w14:textId="77777777" w:rsidR="006E6678" w:rsidRDefault="006E6678">
      <w:pPr>
        <w:pStyle w:val="TOC4"/>
        <w:rPr>
          <w:rFonts w:asciiTheme="minorHAnsi" w:eastAsiaTheme="minorEastAsia" w:hAnsiTheme="minorHAnsi" w:cstheme="minorBidi"/>
          <w:sz w:val="22"/>
          <w:szCs w:val="22"/>
        </w:rPr>
      </w:pPr>
      <w:r w:rsidRPr="006E6678">
        <w:t>A.5.1.38.1</w:t>
      </w:r>
      <w:r w:rsidRPr="006E6678">
        <w:rPr>
          <w:rFonts w:asciiTheme="minorHAnsi" w:eastAsiaTheme="minorEastAsia" w:hAnsiTheme="minorHAnsi" w:cstheme="minorBidi"/>
          <w:sz w:val="22"/>
          <w:szCs w:val="22"/>
        </w:rPr>
        <w:tab/>
      </w:r>
      <w:r w:rsidRPr="00CC1A22">
        <w:rPr>
          <w:snapToGrid w:val="0"/>
        </w:rPr>
        <w:t>Test Purpose and Environment</w:t>
      </w:r>
      <w:r>
        <w:tab/>
        <w:t>939</w:t>
      </w:r>
    </w:p>
    <w:p w14:paraId="3D17AAC7" w14:textId="77777777" w:rsidR="006E6678" w:rsidRDefault="006E6678">
      <w:pPr>
        <w:pStyle w:val="TOC4"/>
        <w:rPr>
          <w:rFonts w:asciiTheme="minorHAnsi" w:eastAsiaTheme="minorEastAsia" w:hAnsiTheme="minorHAnsi" w:cstheme="minorBidi"/>
          <w:sz w:val="22"/>
          <w:szCs w:val="22"/>
        </w:rPr>
      </w:pPr>
      <w:r w:rsidRPr="006E6678">
        <w:t>A.5.1.38.2</w:t>
      </w:r>
      <w:r w:rsidRPr="006E6678">
        <w:rPr>
          <w:rFonts w:asciiTheme="minorHAnsi" w:eastAsiaTheme="minorEastAsia" w:hAnsiTheme="minorHAnsi" w:cstheme="minorBidi"/>
          <w:sz w:val="22"/>
          <w:szCs w:val="22"/>
        </w:rPr>
        <w:tab/>
      </w:r>
      <w:r w:rsidRPr="00CC1A22">
        <w:rPr>
          <w:snapToGrid w:val="0"/>
        </w:rPr>
        <w:t>Test Requirements</w:t>
      </w:r>
      <w:r>
        <w:tab/>
        <w:t>940</w:t>
      </w:r>
    </w:p>
    <w:p w14:paraId="4FFF66DD" w14:textId="77777777" w:rsidR="006E6678" w:rsidRDefault="006E6678">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941</w:t>
      </w:r>
    </w:p>
    <w:p w14:paraId="141A0C92" w14:textId="77777777" w:rsidR="006E6678" w:rsidRPr="00FF5056" w:rsidRDefault="006E6678">
      <w:pPr>
        <w:pStyle w:val="TOC3"/>
        <w:rPr>
          <w:rFonts w:asciiTheme="minorHAnsi" w:eastAsiaTheme="minorEastAsia" w:hAnsiTheme="minorHAnsi" w:cstheme="minorBidi"/>
          <w:sz w:val="22"/>
          <w:szCs w:val="22"/>
          <w:lang w:val="sv-FI"/>
        </w:rPr>
      </w:pPr>
      <w:r w:rsidRPr="00FF5056">
        <w:rPr>
          <w:lang w:val="sv-FI"/>
        </w:rPr>
        <w:t>A.5.2.1</w:t>
      </w:r>
      <w:r w:rsidRPr="00FF5056">
        <w:rPr>
          <w:rFonts w:asciiTheme="minorHAnsi" w:eastAsiaTheme="minorEastAsia" w:hAnsiTheme="minorHAnsi"/>
          <w:sz w:val="22"/>
          <w:szCs w:val="22"/>
          <w:lang w:val="sv-FI"/>
        </w:rPr>
        <w:tab/>
      </w:r>
      <w:r w:rsidRPr="00CC1A22">
        <w:rPr>
          <w:lang w:val="sv-SE"/>
        </w:rPr>
        <w:t>E-UTRAN FDD – UTRAN FDD Handover</w:t>
      </w:r>
      <w:r w:rsidRPr="00FF5056">
        <w:rPr>
          <w:lang w:val="sv-FI"/>
        </w:rPr>
        <w:tab/>
        <w:t>941</w:t>
      </w:r>
    </w:p>
    <w:p w14:paraId="4661002D" w14:textId="77777777" w:rsidR="006E6678" w:rsidRDefault="006E6678">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941</w:t>
      </w:r>
    </w:p>
    <w:p w14:paraId="12508E99" w14:textId="77777777" w:rsidR="006E6678" w:rsidRDefault="006E6678">
      <w:pPr>
        <w:pStyle w:val="TOC4"/>
        <w:rPr>
          <w:rFonts w:asciiTheme="minorHAnsi" w:eastAsiaTheme="minorEastAsia" w:hAnsiTheme="minorHAnsi" w:cstheme="minorBidi"/>
          <w:sz w:val="22"/>
          <w:szCs w:val="22"/>
        </w:rPr>
      </w:pPr>
      <w:r w:rsidRPr="006E6678">
        <w:t>A.5.2.1.2</w:t>
      </w:r>
      <w:r w:rsidRPr="006E6678">
        <w:rPr>
          <w:rFonts w:asciiTheme="minorHAnsi" w:eastAsiaTheme="minorEastAsia" w:hAnsiTheme="minorHAnsi" w:cstheme="minorBidi"/>
          <w:sz w:val="22"/>
          <w:szCs w:val="22"/>
        </w:rPr>
        <w:tab/>
      </w:r>
      <w:r w:rsidRPr="00CC1A22">
        <w:rPr>
          <w:snapToGrid w:val="0"/>
        </w:rPr>
        <w:t>Test Requirements</w:t>
      </w:r>
      <w:r>
        <w:tab/>
        <w:t>942</w:t>
      </w:r>
    </w:p>
    <w:p w14:paraId="377B4BAA" w14:textId="77777777" w:rsidR="006E6678" w:rsidRDefault="006E6678">
      <w:pPr>
        <w:pStyle w:val="TOC3"/>
        <w:rPr>
          <w:rFonts w:asciiTheme="minorHAnsi" w:eastAsiaTheme="minorEastAsia" w:hAnsiTheme="minorHAnsi" w:cstheme="minorBidi"/>
          <w:sz w:val="22"/>
          <w:szCs w:val="22"/>
        </w:rPr>
      </w:pPr>
      <w:r w:rsidRPr="006E6678">
        <w:t>A.5.2.2</w:t>
      </w:r>
      <w:r w:rsidRPr="006E6678">
        <w:rPr>
          <w:rFonts w:asciiTheme="minorHAnsi" w:eastAsiaTheme="minorEastAsia" w:hAnsiTheme="minorHAnsi" w:cstheme="minorBidi"/>
          <w:sz w:val="22"/>
          <w:szCs w:val="22"/>
        </w:rPr>
        <w:tab/>
      </w:r>
      <w:r w:rsidRPr="00FF5056">
        <w:t>E-UTRAN TDD - UTRAN FDD Handover</w:t>
      </w:r>
      <w:r>
        <w:tab/>
        <w:t>943</w:t>
      </w:r>
    </w:p>
    <w:p w14:paraId="1012888F" w14:textId="77777777" w:rsidR="006E6678" w:rsidRDefault="006E6678">
      <w:pPr>
        <w:pStyle w:val="TOC4"/>
        <w:rPr>
          <w:rFonts w:asciiTheme="minorHAnsi" w:eastAsiaTheme="minorEastAsia" w:hAnsiTheme="minorHAnsi" w:cstheme="minorBidi"/>
          <w:sz w:val="22"/>
          <w:szCs w:val="22"/>
        </w:rPr>
      </w:pPr>
      <w:r w:rsidRPr="006E6678">
        <w:t>A.5.2.2.1</w:t>
      </w:r>
      <w:r w:rsidRPr="006E6678">
        <w:rPr>
          <w:rFonts w:asciiTheme="minorHAnsi" w:eastAsiaTheme="minorEastAsia" w:hAnsiTheme="minorHAnsi" w:cstheme="minorBidi"/>
          <w:sz w:val="22"/>
          <w:szCs w:val="22"/>
        </w:rPr>
        <w:tab/>
      </w:r>
      <w:r w:rsidRPr="00CC1A22">
        <w:rPr>
          <w:snapToGrid w:val="0"/>
        </w:rPr>
        <w:t>Test Purpose and Environment</w:t>
      </w:r>
      <w:r>
        <w:tab/>
        <w:t>943</w:t>
      </w:r>
    </w:p>
    <w:p w14:paraId="320D9A96" w14:textId="77777777" w:rsidR="006E6678" w:rsidRDefault="006E6678">
      <w:pPr>
        <w:pStyle w:val="TOC4"/>
        <w:rPr>
          <w:rFonts w:asciiTheme="minorHAnsi" w:eastAsiaTheme="minorEastAsia" w:hAnsiTheme="minorHAnsi" w:cstheme="minorBidi"/>
          <w:sz w:val="22"/>
          <w:szCs w:val="22"/>
        </w:rPr>
      </w:pPr>
      <w:r w:rsidRPr="006E6678">
        <w:t>A.5.2.2.2</w:t>
      </w:r>
      <w:r w:rsidRPr="006E6678">
        <w:rPr>
          <w:rFonts w:asciiTheme="minorHAnsi" w:eastAsiaTheme="minorEastAsia" w:hAnsiTheme="minorHAnsi" w:cstheme="minorBidi"/>
          <w:sz w:val="22"/>
          <w:szCs w:val="22"/>
        </w:rPr>
        <w:tab/>
      </w:r>
      <w:r w:rsidRPr="00CC1A22">
        <w:rPr>
          <w:snapToGrid w:val="0"/>
        </w:rPr>
        <w:t>Test Requirements</w:t>
      </w:r>
      <w:r>
        <w:tab/>
        <w:t>946</w:t>
      </w:r>
    </w:p>
    <w:p w14:paraId="4EF02EA7" w14:textId="77777777" w:rsidR="006E6678" w:rsidRDefault="006E6678">
      <w:pPr>
        <w:pStyle w:val="TOC3"/>
        <w:rPr>
          <w:rFonts w:asciiTheme="minorHAnsi" w:eastAsiaTheme="minorEastAsia" w:hAnsiTheme="minorHAnsi" w:cstheme="minorBidi"/>
          <w:sz w:val="22"/>
          <w:szCs w:val="22"/>
        </w:rPr>
      </w:pPr>
      <w:r w:rsidRPr="006E6678">
        <w:t>A.</w:t>
      </w:r>
      <w:r w:rsidRPr="006E6678">
        <w:rPr>
          <w:lang w:eastAsia="zh-CN"/>
        </w:rPr>
        <w:t>5</w:t>
      </w:r>
      <w:r w:rsidRPr="006E6678">
        <w:t>.</w:t>
      </w:r>
      <w:r w:rsidRPr="006E6678">
        <w:rPr>
          <w:lang w:eastAsia="zh-CN"/>
        </w:rPr>
        <w:t>2</w:t>
      </w:r>
      <w:r w:rsidRPr="006E6678">
        <w:t>.</w:t>
      </w:r>
      <w:r w:rsidRPr="006E6678">
        <w:rPr>
          <w:lang w:eastAsia="zh-CN"/>
        </w:rPr>
        <w:t xml:space="preserve">3 </w:t>
      </w:r>
      <w:r w:rsidRPr="006E6678">
        <w:t>E-UTRAN FDD- GSM Handover</w:t>
      </w:r>
      <w:r w:rsidRPr="006E6678">
        <w:tab/>
      </w:r>
      <w:r>
        <w:t>946</w:t>
      </w:r>
    </w:p>
    <w:p w14:paraId="6F3AA56A" w14:textId="77777777" w:rsidR="006E6678" w:rsidRDefault="006E6678">
      <w:pPr>
        <w:pStyle w:val="TOC5"/>
        <w:rPr>
          <w:rFonts w:asciiTheme="minorHAnsi" w:eastAsiaTheme="minorEastAsia" w:hAnsiTheme="minorHAnsi" w:cstheme="minorBidi"/>
          <w:sz w:val="22"/>
          <w:szCs w:val="22"/>
        </w:rPr>
      </w:pPr>
      <w:r w:rsidRPr="006E6678">
        <w:t>A.</w:t>
      </w:r>
      <w:r w:rsidRPr="006E6678">
        <w:rPr>
          <w:lang w:eastAsia="zh-CN"/>
        </w:rPr>
        <w:t>5</w:t>
      </w:r>
      <w:r w:rsidRPr="006E6678">
        <w:t>.</w:t>
      </w:r>
      <w:r w:rsidRPr="006E6678">
        <w:rPr>
          <w:lang w:eastAsia="zh-CN"/>
        </w:rPr>
        <w:t>2</w:t>
      </w:r>
      <w:r w:rsidRPr="006E6678">
        <w:t>.</w:t>
      </w:r>
      <w:r w:rsidRPr="006E6678">
        <w:rPr>
          <w:lang w:eastAsia="zh-CN"/>
        </w:rPr>
        <w:t>3.1</w:t>
      </w:r>
      <w:r w:rsidRPr="006E6678">
        <w:rPr>
          <w:rFonts w:asciiTheme="minorHAnsi" w:eastAsiaTheme="minorEastAsia" w:hAnsiTheme="minorHAnsi" w:cstheme="minorBidi"/>
          <w:sz w:val="22"/>
          <w:szCs w:val="22"/>
        </w:rPr>
        <w:tab/>
      </w:r>
      <w:r w:rsidRPr="00CC1A22">
        <w:rPr>
          <w:snapToGrid w:val="0"/>
        </w:rPr>
        <w:t>Test Purpose and Environment</w:t>
      </w:r>
      <w:r>
        <w:tab/>
        <w:t>946</w:t>
      </w:r>
    </w:p>
    <w:p w14:paraId="37E8D12A" w14:textId="77777777" w:rsidR="006E6678" w:rsidRDefault="006E6678">
      <w:pPr>
        <w:pStyle w:val="TOC5"/>
        <w:rPr>
          <w:rFonts w:asciiTheme="minorHAnsi" w:eastAsiaTheme="minorEastAsia" w:hAnsiTheme="minorHAnsi" w:cstheme="minorBidi"/>
          <w:sz w:val="22"/>
          <w:szCs w:val="22"/>
        </w:rPr>
      </w:pPr>
      <w:r w:rsidRPr="006E6678">
        <w:t>A.</w:t>
      </w:r>
      <w:r w:rsidRPr="006E6678">
        <w:rPr>
          <w:lang w:eastAsia="zh-CN"/>
        </w:rPr>
        <w:t>5</w:t>
      </w:r>
      <w:r w:rsidRPr="006E6678">
        <w:t>.</w:t>
      </w:r>
      <w:r w:rsidRPr="006E6678">
        <w:rPr>
          <w:lang w:eastAsia="zh-CN"/>
        </w:rPr>
        <w:t>2</w:t>
      </w:r>
      <w:r w:rsidRPr="006E6678">
        <w:t>.</w:t>
      </w:r>
      <w:r w:rsidRPr="006E6678">
        <w:rPr>
          <w:lang w:eastAsia="zh-CN"/>
        </w:rPr>
        <w:t>3.2</w:t>
      </w:r>
      <w:r w:rsidRPr="006E6678">
        <w:rPr>
          <w:rFonts w:asciiTheme="minorHAnsi" w:eastAsiaTheme="minorEastAsia" w:hAnsiTheme="minorHAnsi" w:cstheme="minorBidi"/>
          <w:sz w:val="22"/>
          <w:szCs w:val="22"/>
        </w:rPr>
        <w:tab/>
      </w:r>
      <w:r w:rsidRPr="00CC1A22">
        <w:rPr>
          <w:snapToGrid w:val="0"/>
        </w:rPr>
        <w:t xml:space="preserve">Test </w:t>
      </w:r>
      <w:r w:rsidRPr="00CC1A22">
        <w:rPr>
          <w:snapToGrid w:val="0"/>
          <w:lang w:eastAsia="zh-CN"/>
        </w:rPr>
        <w:t>Requirements</w:t>
      </w:r>
      <w:r>
        <w:tab/>
        <w:t>947</w:t>
      </w:r>
    </w:p>
    <w:p w14:paraId="79AD0342" w14:textId="77777777" w:rsidR="006E6678" w:rsidRDefault="006E6678">
      <w:pPr>
        <w:pStyle w:val="TOC3"/>
        <w:rPr>
          <w:rFonts w:asciiTheme="minorHAnsi" w:eastAsiaTheme="minorEastAsia" w:hAnsiTheme="minorHAnsi" w:cstheme="minorBidi"/>
          <w:sz w:val="22"/>
          <w:szCs w:val="22"/>
        </w:rPr>
      </w:pPr>
      <w:r w:rsidRPr="006E6678">
        <w:t>A.5.2.4</w:t>
      </w:r>
      <w:r w:rsidRPr="006E6678">
        <w:rPr>
          <w:rFonts w:asciiTheme="minorHAnsi" w:eastAsiaTheme="minorEastAsia" w:hAnsiTheme="minorHAnsi" w:cstheme="minorBidi"/>
          <w:sz w:val="22"/>
          <w:szCs w:val="22"/>
        </w:rPr>
        <w:tab/>
      </w:r>
      <w:r w:rsidRPr="00FF5056">
        <w:t>E-UTRAN</w:t>
      </w:r>
      <w:r w:rsidRPr="00FF5056">
        <w:rPr>
          <w:lang w:eastAsia="zh-CN"/>
        </w:rPr>
        <w:t xml:space="preserve"> TDD</w:t>
      </w:r>
      <w:r w:rsidRPr="00FF5056">
        <w:t xml:space="preserve"> - UTRAN TDD Handover</w:t>
      </w:r>
      <w:r>
        <w:tab/>
        <w:t>948</w:t>
      </w:r>
    </w:p>
    <w:p w14:paraId="7D62F45B" w14:textId="77777777" w:rsidR="006E6678" w:rsidRDefault="006E6678">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948</w:t>
      </w:r>
    </w:p>
    <w:p w14:paraId="58455126" w14:textId="77777777" w:rsidR="006E6678" w:rsidRDefault="006E6678">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948</w:t>
      </w:r>
    </w:p>
    <w:p w14:paraId="76471603" w14:textId="77777777" w:rsidR="006E6678" w:rsidRDefault="006E6678">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948</w:t>
      </w:r>
    </w:p>
    <w:p w14:paraId="202470EB" w14:textId="77777777" w:rsidR="006E6678" w:rsidRDefault="006E6678">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950</w:t>
      </w:r>
    </w:p>
    <w:p w14:paraId="310CBCB7" w14:textId="77777777" w:rsidR="006E6678" w:rsidRDefault="006E6678">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950</w:t>
      </w:r>
    </w:p>
    <w:p w14:paraId="50B08E0C" w14:textId="77777777" w:rsidR="006E6678" w:rsidRDefault="006E6678">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950</w:t>
      </w:r>
    </w:p>
    <w:p w14:paraId="20464CD6" w14:textId="77777777" w:rsidR="006E6678" w:rsidRDefault="006E6678">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950</w:t>
      </w:r>
    </w:p>
    <w:p w14:paraId="43FE657D" w14:textId="77777777" w:rsidR="006E6678" w:rsidRPr="00FF5056" w:rsidRDefault="006E6678">
      <w:pPr>
        <w:pStyle w:val="TOC5"/>
        <w:rPr>
          <w:rFonts w:asciiTheme="minorHAnsi" w:eastAsiaTheme="minorEastAsia" w:hAnsiTheme="minorHAnsi" w:cstheme="minorBidi"/>
          <w:sz w:val="22"/>
          <w:szCs w:val="22"/>
          <w:lang w:val="sv-FI"/>
        </w:rPr>
      </w:pPr>
      <w:r w:rsidRPr="00FF5056">
        <w:rPr>
          <w:lang w:val="sv-FI"/>
        </w:rPr>
        <w:t>A.</w:t>
      </w:r>
      <w:r w:rsidRPr="00FF5056">
        <w:rPr>
          <w:lang w:val="sv-FI" w:eastAsia="zh-CN"/>
        </w:rPr>
        <w:t>5</w:t>
      </w:r>
      <w:r w:rsidRPr="00FF5056">
        <w:rPr>
          <w:lang w:val="sv-FI"/>
        </w:rPr>
        <w:t>.</w:t>
      </w:r>
      <w:r w:rsidRPr="00FF5056">
        <w:rPr>
          <w:lang w:val="sv-FI" w:eastAsia="zh-CN"/>
        </w:rPr>
        <w:t>2</w:t>
      </w:r>
      <w:r w:rsidRPr="00FF5056">
        <w:rPr>
          <w:lang w:val="sv-FI"/>
        </w:rPr>
        <w:t>.</w:t>
      </w:r>
      <w:r w:rsidRPr="00FF5056">
        <w:rPr>
          <w:lang w:val="sv-FI" w:eastAsia="zh-CN"/>
        </w:rPr>
        <w:t>4</w:t>
      </w:r>
      <w:r w:rsidRPr="00FF5056">
        <w:rPr>
          <w:lang w:val="sv-FI"/>
        </w:rPr>
        <w:t>.</w:t>
      </w:r>
      <w:r w:rsidRPr="00FF5056">
        <w:rPr>
          <w:lang w:val="sv-FI" w:eastAsia="zh-CN"/>
        </w:rPr>
        <w:t>2</w:t>
      </w:r>
      <w:r w:rsidRPr="00FF5056">
        <w:rPr>
          <w:lang w:val="sv-FI"/>
        </w:rPr>
        <w:t>.</w:t>
      </w:r>
      <w:r w:rsidRPr="00FF5056">
        <w:rPr>
          <w:lang w:val="sv-FI" w:eastAsia="zh-CN"/>
        </w:rPr>
        <w:t>3</w:t>
      </w:r>
      <w:r w:rsidRPr="00FF5056">
        <w:rPr>
          <w:rFonts w:asciiTheme="minorHAnsi" w:eastAsiaTheme="minorEastAsia" w:hAnsiTheme="minorHAnsi" w:cstheme="minorBidi"/>
          <w:sz w:val="22"/>
          <w:szCs w:val="22"/>
          <w:lang w:val="sv-FI"/>
        </w:rPr>
        <w:tab/>
      </w:r>
      <w:r w:rsidRPr="00CC1A22">
        <w:rPr>
          <w:lang w:val="sv-SE" w:eastAsia="zh-CN"/>
        </w:rPr>
        <w:t>Void</w:t>
      </w:r>
      <w:r w:rsidRPr="00FF5056">
        <w:rPr>
          <w:lang w:val="sv-FI"/>
        </w:rPr>
        <w:tab/>
        <w:t>950</w:t>
      </w:r>
    </w:p>
    <w:p w14:paraId="11884BA6" w14:textId="77777777" w:rsidR="006E6678" w:rsidRPr="00FF5056" w:rsidRDefault="006E6678">
      <w:pPr>
        <w:pStyle w:val="TOC3"/>
        <w:rPr>
          <w:rFonts w:asciiTheme="minorHAnsi" w:eastAsiaTheme="minorEastAsia" w:hAnsiTheme="minorHAnsi" w:cstheme="minorBidi"/>
          <w:sz w:val="22"/>
          <w:szCs w:val="22"/>
          <w:lang w:val="sv-FI"/>
        </w:rPr>
      </w:pPr>
      <w:r w:rsidRPr="00FF5056">
        <w:rPr>
          <w:lang w:val="sv-FI"/>
        </w:rPr>
        <w:t>A.5.2.5</w:t>
      </w:r>
      <w:r w:rsidRPr="00FF5056">
        <w:rPr>
          <w:rFonts w:asciiTheme="minorHAnsi" w:eastAsiaTheme="minorEastAsia" w:hAnsiTheme="minorHAnsi"/>
          <w:sz w:val="22"/>
          <w:szCs w:val="22"/>
          <w:lang w:val="sv-FI"/>
        </w:rPr>
        <w:tab/>
      </w:r>
      <w:r w:rsidRPr="00CC1A22">
        <w:rPr>
          <w:lang w:val="sv-SE"/>
        </w:rPr>
        <w:t>E-UTRAN FDD – UTRAN TDD Handover</w:t>
      </w:r>
      <w:r w:rsidRPr="00FF5056">
        <w:rPr>
          <w:lang w:val="sv-FI"/>
        </w:rPr>
        <w:tab/>
        <w:t>950</w:t>
      </w:r>
    </w:p>
    <w:p w14:paraId="34CACD9D" w14:textId="77777777" w:rsidR="006E6678" w:rsidRDefault="006E6678">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950</w:t>
      </w:r>
    </w:p>
    <w:p w14:paraId="633EBD40" w14:textId="77777777" w:rsidR="006E6678" w:rsidRDefault="006E6678">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953</w:t>
      </w:r>
    </w:p>
    <w:p w14:paraId="78EF2972" w14:textId="77777777" w:rsidR="006E6678" w:rsidRDefault="006E6678">
      <w:pPr>
        <w:pStyle w:val="TOC4"/>
        <w:rPr>
          <w:rFonts w:asciiTheme="minorHAnsi" w:eastAsiaTheme="minorEastAsia" w:hAnsiTheme="minorHAnsi" w:cstheme="minorBidi"/>
          <w:sz w:val="22"/>
          <w:szCs w:val="22"/>
        </w:rPr>
      </w:pPr>
      <w:r w:rsidRPr="006E6678">
        <w:t>A.5.2.5.2</w:t>
      </w:r>
      <w:r w:rsidRPr="006E6678">
        <w:rPr>
          <w:rFonts w:asciiTheme="minorHAnsi" w:eastAsiaTheme="minorEastAsia" w:hAnsiTheme="minorHAnsi" w:cstheme="minorBidi"/>
          <w:sz w:val="22"/>
          <w:szCs w:val="22"/>
        </w:rPr>
        <w:tab/>
      </w:r>
      <w:r w:rsidRPr="00CC1A22">
        <w:rPr>
          <w:snapToGrid w:val="0"/>
        </w:rPr>
        <w:t>Test Requirements</w:t>
      </w:r>
      <w:r>
        <w:tab/>
        <w:t>953</w:t>
      </w:r>
    </w:p>
    <w:p w14:paraId="0A15FB85" w14:textId="77777777" w:rsidR="006E6678" w:rsidRDefault="006E6678">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953</w:t>
      </w:r>
    </w:p>
    <w:p w14:paraId="085ECF99" w14:textId="77777777" w:rsidR="006E6678" w:rsidRDefault="006E6678">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953</w:t>
      </w:r>
    </w:p>
    <w:p w14:paraId="384ECF7D" w14:textId="77777777" w:rsidR="006E6678" w:rsidRPr="00FF5056" w:rsidRDefault="006E6678">
      <w:pPr>
        <w:pStyle w:val="TOC5"/>
        <w:rPr>
          <w:rFonts w:asciiTheme="minorHAnsi" w:eastAsiaTheme="minorEastAsia" w:hAnsiTheme="minorHAnsi" w:cstheme="minorBidi"/>
          <w:sz w:val="22"/>
          <w:szCs w:val="22"/>
          <w:lang w:val="sv-FI"/>
        </w:rPr>
      </w:pPr>
      <w:r w:rsidRPr="00FF5056">
        <w:rPr>
          <w:lang w:val="sv-FI"/>
        </w:rPr>
        <w:t>A.5.2.5.2.3</w:t>
      </w:r>
      <w:r w:rsidRPr="00FF5056">
        <w:rPr>
          <w:rFonts w:asciiTheme="minorHAnsi" w:eastAsiaTheme="minorEastAsia" w:hAnsiTheme="minorHAnsi" w:cstheme="minorBidi"/>
          <w:sz w:val="22"/>
          <w:szCs w:val="22"/>
          <w:lang w:val="sv-FI"/>
        </w:rPr>
        <w:tab/>
      </w:r>
      <w:r w:rsidRPr="00CC1A22">
        <w:rPr>
          <w:lang w:val="sv-SE"/>
        </w:rPr>
        <w:t>Void</w:t>
      </w:r>
      <w:r w:rsidRPr="00FF5056">
        <w:rPr>
          <w:lang w:val="sv-FI"/>
        </w:rPr>
        <w:tab/>
        <w:t>953</w:t>
      </w:r>
    </w:p>
    <w:p w14:paraId="427ABD03" w14:textId="77777777" w:rsidR="006E6678" w:rsidRPr="00FF5056" w:rsidRDefault="006E6678">
      <w:pPr>
        <w:pStyle w:val="TOC4"/>
        <w:rPr>
          <w:rFonts w:asciiTheme="minorHAnsi" w:eastAsiaTheme="minorEastAsia" w:hAnsiTheme="minorHAnsi" w:cstheme="minorBidi"/>
          <w:sz w:val="22"/>
          <w:szCs w:val="22"/>
          <w:lang w:val="sv-FI"/>
        </w:rPr>
      </w:pPr>
      <w:r w:rsidRPr="00FF5056">
        <w:rPr>
          <w:lang w:val="sv-FI"/>
        </w:rPr>
        <w:t>A.5.2.</w:t>
      </w:r>
      <w:r w:rsidRPr="00FF5056">
        <w:rPr>
          <w:lang w:val="sv-FI" w:eastAsia="zh-CN"/>
        </w:rPr>
        <w:t>6</w:t>
      </w:r>
      <w:r w:rsidRPr="00FF5056">
        <w:rPr>
          <w:rFonts w:asciiTheme="minorHAnsi" w:eastAsiaTheme="minorEastAsia" w:hAnsiTheme="minorHAnsi"/>
          <w:sz w:val="22"/>
          <w:szCs w:val="22"/>
          <w:lang w:val="sv-FI"/>
        </w:rPr>
        <w:tab/>
      </w:r>
      <w:r w:rsidRPr="00CC1A22">
        <w:rPr>
          <w:lang w:val="sv-SE"/>
        </w:rPr>
        <w:t>E-UTRAN TDD - GSM Handover</w:t>
      </w:r>
      <w:r w:rsidRPr="00FF5056">
        <w:rPr>
          <w:lang w:val="sv-FI"/>
        </w:rPr>
        <w:tab/>
        <w:t>953</w:t>
      </w:r>
    </w:p>
    <w:p w14:paraId="79B1E451" w14:textId="77777777" w:rsidR="006E6678" w:rsidRDefault="006E6678">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953</w:t>
      </w:r>
    </w:p>
    <w:p w14:paraId="3890FB86" w14:textId="77777777" w:rsidR="006E6678" w:rsidRDefault="006E6678">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955</w:t>
      </w:r>
    </w:p>
    <w:p w14:paraId="2D0E2683" w14:textId="77777777" w:rsidR="006E6678" w:rsidRDefault="006E6678">
      <w:pPr>
        <w:pStyle w:val="TOC3"/>
        <w:rPr>
          <w:rFonts w:asciiTheme="minorHAnsi" w:eastAsiaTheme="minorEastAsia" w:hAnsiTheme="minorHAnsi" w:cstheme="minorBidi"/>
          <w:sz w:val="22"/>
          <w:szCs w:val="22"/>
        </w:rPr>
      </w:pPr>
      <w:r w:rsidRPr="006E6678">
        <w:t>A.5.2.</w:t>
      </w:r>
      <w:r w:rsidRPr="006E6678">
        <w:rPr>
          <w:lang w:eastAsia="zh-CN"/>
        </w:rPr>
        <w:t>7</w:t>
      </w:r>
      <w:r w:rsidRPr="006E6678">
        <w:rPr>
          <w:rFonts w:asciiTheme="minorHAnsi" w:eastAsiaTheme="minorEastAsia" w:hAnsiTheme="minorHAnsi"/>
          <w:sz w:val="22"/>
          <w:szCs w:val="22"/>
        </w:rPr>
        <w:tab/>
      </w:r>
      <w:r w:rsidRPr="00FF5056">
        <w:t>E-UTRAN FDD – UTRAN FDD Handover; Unknown Target Cell</w:t>
      </w:r>
      <w:r>
        <w:tab/>
        <w:t>956</w:t>
      </w:r>
    </w:p>
    <w:p w14:paraId="12E83979" w14:textId="77777777" w:rsidR="006E6678" w:rsidRDefault="006E6678">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956</w:t>
      </w:r>
    </w:p>
    <w:p w14:paraId="71F18E2D" w14:textId="77777777" w:rsidR="006E6678" w:rsidRDefault="006E6678">
      <w:pPr>
        <w:pStyle w:val="TOC4"/>
        <w:rPr>
          <w:rFonts w:asciiTheme="minorHAnsi" w:eastAsiaTheme="minorEastAsia" w:hAnsiTheme="minorHAnsi" w:cstheme="minorBidi"/>
          <w:sz w:val="22"/>
          <w:szCs w:val="22"/>
        </w:rPr>
      </w:pPr>
      <w:r w:rsidRPr="006E6678">
        <w:t>A.5.2.</w:t>
      </w:r>
      <w:r w:rsidRPr="006E6678">
        <w:rPr>
          <w:lang w:eastAsia="zh-CN"/>
        </w:rPr>
        <w:t>7</w:t>
      </w:r>
      <w:r w:rsidRPr="006E6678">
        <w:t>.2</w:t>
      </w:r>
      <w:r w:rsidRPr="006E6678">
        <w:rPr>
          <w:rFonts w:asciiTheme="minorHAnsi" w:eastAsiaTheme="minorEastAsia" w:hAnsiTheme="minorHAnsi" w:cstheme="minorBidi"/>
          <w:sz w:val="22"/>
          <w:szCs w:val="22"/>
        </w:rPr>
        <w:tab/>
      </w:r>
      <w:r w:rsidRPr="00CC1A22">
        <w:rPr>
          <w:snapToGrid w:val="0"/>
        </w:rPr>
        <w:t>Test Requirements</w:t>
      </w:r>
      <w:r>
        <w:tab/>
        <w:t>958</w:t>
      </w:r>
    </w:p>
    <w:p w14:paraId="5AE84F87" w14:textId="77777777" w:rsidR="006E6678" w:rsidRDefault="006E6678">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958</w:t>
      </w:r>
    </w:p>
    <w:p w14:paraId="1D3FDF90" w14:textId="77777777" w:rsidR="006E6678" w:rsidRDefault="006E6678">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958</w:t>
      </w:r>
    </w:p>
    <w:p w14:paraId="367051E8" w14:textId="77777777" w:rsidR="006E6678" w:rsidRDefault="006E6678">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959</w:t>
      </w:r>
    </w:p>
    <w:p w14:paraId="0E030CC6" w14:textId="77777777" w:rsidR="006E6678" w:rsidRDefault="006E6678">
      <w:pPr>
        <w:pStyle w:val="TOC3"/>
        <w:rPr>
          <w:rFonts w:asciiTheme="minorHAnsi" w:eastAsiaTheme="minorEastAsia" w:hAnsiTheme="minorHAnsi" w:cstheme="minorBidi"/>
          <w:sz w:val="22"/>
          <w:szCs w:val="22"/>
        </w:rPr>
      </w:pPr>
      <w:r>
        <w:lastRenderedPageBreak/>
        <w:t>A.5.2.9</w:t>
      </w:r>
      <w:r>
        <w:rPr>
          <w:rFonts w:asciiTheme="minorHAnsi" w:eastAsiaTheme="minorEastAsia" w:hAnsiTheme="minorHAnsi" w:cstheme="minorBidi"/>
          <w:sz w:val="22"/>
          <w:szCs w:val="22"/>
        </w:rPr>
        <w:tab/>
      </w:r>
      <w:r>
        <w:t>E-UTRAN TDD - GSM Handover; Unknown Target Cell</w:t>
      </w:r>
      <w:r>
        <w:tab/>
        <w:t>960</w:t>
      </w:r>
    </w:p>
    <w:p w14:paraId="260DB317" w14:textId="77777777" w:rsidR="006E6678" w:rsidRDefault="006E6678">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960</w:t>
      </w:r>
    </w:p>
    <w:p w14:paraId="769C44CE" w14:textId="77777777" w:rsidR="006E6678" w:rsidRDefault="006E6678">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961</w:t>
      </w:r>
    </w:p>
    <w:p w14:paraId="64088FAA" w14:textId="77777777" w:rsidR="006E6678" w:rsidRDefault="006E6678">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962</w:t>
      </w:r>
    </w:p>
    <w:p w14:paraId="377C5E46" w14:textId="77777777" w:rsidR="006E6678" w:rsidRDefault="006E6678">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962</w:t>
      </w:r>
    </w:p>
    <w:p w14:paraId="39398463" w14:textId="77777777" w:rsidR="006E6678" w:rsidRDefault="006E6678">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964</w:t>
      </w:r>
    </w:p>
    <w:p w14:paraId="6E98A573" w14:textId="77777777" w:rsidR="006E6678" w:rsidRDefault="006E6678">
      <w:pPr>
        <w:pStyle w:val="TOC3"/>
        <w:rPr>
          <w:rFonts w:asciiTheme="minorHAnsi" w:eastAsiaTheme="minorEastAsia" w:hAnsiTheme="minorHAnsi" w:cstheme="minorBidi"/>
          <w:sz w:val="22"/>
          <w:szCs w:val="22"/>
        </w:rPr>
      </w:pPr>
      <w:r w:rsidRPr="006E6678">
        <w:t>A.5.2.10A</w:t>
      </w:r>
      <w:r w:rsidRPr="006E6678">
        <w:rPr>
          <w:rFonts w:asciiTheme="minorHAnsi" w:eastAsiaTheme="minorEastAsia" w:hAnsiTheme="minorHAnsi"/>
          <w:sz w:val="22"/>
          <w:szCs w:val="22"/>
        </w:rPr>
        <w:tab/>
      </w:r>
      <w:r>
        <w:t>E-UTRAN FDD – UTRAN FDD Multicarrier Handover with two target cells</w:t>
      </w:r>
      <w:r>
        <w:tab/>
        <w:t>964</w:t>
      </w:r>
    </w:p>
    <w:p w14:paraId="711024A9" w14:textId="77777777" w:rsidR="006E6678" w:rsidRDefault="006E6678">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964</w:t>
      </w:r>
    </w:p>
    <w:p w14:paraId="135B5937" w14:textId="77777777" w:rsidR="006E6678" w:rsidRDefault="006E6678">
      <w:pPr>
        <w:pStyle w:val="TOC4"/>
        <w:rPr>
          <w:rFonts w:asciiTheme="minorHAnsi" w:eastAsiaTheme="minorEastAsia" w:hAnsiTheme="minorHAnsi" w:cstheme="minorBidi"/>
          <w:sz w:val="22"/>
          <w:szCs w:val="22"/>
        </w:rPr>
      </w:pPr>
      <w:r w:rsidRPr="006E6678">
        <w:t>A.5.2.10A.2</w:t>
      </w:r>
      <w:r w:rsidRPr="006E6678">
        <w:rPr>
          <w:rFonts w:asciiTheme="minorHAnsi" w:eastAsiaTheme="minorEastAsia" w:hAnsiTheme="minorHAnsi" w:cstheme="minorBidi"/>
          <w:sz w:val="22"/>
          <w:szCs w:val="22"/>
        </w:rPr>
        <w:tab/>
      </w:r>
      <w:r w:rsidRPr="00CC1A22">
        <w:rPr>
          <w:snapToGrid w:val="0"/>
        </w:rPr>
        <w:t>Test Requirements</w:t>
      </w:r>
      <w:r>
        <w:tab/>
        <w:t>967</w:t>
      </w:r>
    </w:p>
    <w:p w14:paraId="327A4329" w14:textId="77777777" w:rsidR="006E6678" w:rsidRDefault="006E6678">
      <w:pPr>
        <w:pStyle w:val="TOC3"/>
        <w:rPr>
          <w:rFonts w:asciiTheme="minorHAnsi" w:eastAsiaTheme="minorEastAsia" w:hAnsiTheme="minorHAnsi" w:cstheme="minorBidi"/>
          <w:sz w:val="22"/>
          <w:szCs w:val="22"/>
        </w:rPr>
      </w:pPr>
      <w:r w:rsidRPr="006E6678">
        <w:t>A.5.2.10B</w:t>
      </w:r>
      <w:r w:rsidRPr="006E6678">
        <w:rPr>
          <w:rFonts w:asciiTheme="minorHAnsi" w:eastAsiaTheme="minorEastAsia" w:hAnsiTheme="minorHAnsi"/>
          <w:sz w:val="22"/>
          <w:szCs w:val="22"/>
        </w:rPr>
        <w:tab/>
      </w:r>
      <w:r>
        <w:t>E-UTRAN TDD – UTRAN FDD Multicarrier Handover with two target cells</w:t>
      </w:r>
      <w:r>
        <w:tab/>
        <w:t>967</w:t>
      </w:r>
    </w:p>
    <w:p w14:paraId="176F4DDE" w14:textId="77777777" w:rsidR="006E6678" w:rsidRDefault="006E6678">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967</w:t>
      </w:r>
    </w:p>
    <w:p w14:paraId="240B0C8D" w14:textId="77777777" w:rsidR="006E6678" w:rsidRDefault="006E6678">
      <w:pPr>
        <w:pStyle w:val="TOC4"/>
        <w:rPr>
          <w:rFonts w:asciiTheme="minorHAnsi" w:eastAsiaTheme="minorEastAsia" w:hAnsiTheme="minorHAnsi" w:cstheme="minorBidi"/>
          <w:sz w:val="22"/>
          <w:szCs w:val="22"/>
        </w:rPr>
      </w:pPr>
      <w:r w:rsidRPr="006E6678">
        <w:t>A.5.2.10B.2</w:t>
      </w:r>
      <w:r w:rsidRPr="006E6678">
        <w:rPr>
          <w:rFonts w:asciiTheme="minorHAnsi" w:eastAsiaTheme="minorEastAsia" w:hAnsiTheme="minorHAnsi" w:cstheme="minorBidi"/>
          <w:sz w:val="22"/>
          <w:szCs w:val="22"/>
        </w:rPr>
        <w:tab/>
      </w:r>
      <w:r w:rsidRPr="00CC1A22">
        <w:rPr>
          <w:snapToGrid w:val="0"/>
        </w:rPr>
        <w:t>Test Requirements</w:t>
      </w:r>
      <w:r>
        <w:tab/>
        <w:t>970</w:t>
      </w:r>
    </w:p>
    <w:p w14:paraId="56ED3AF6" w14:textId="77777777" w:rsidR="006E6678" w:rsidRDefault="006E6678">
      <w:pPr>
        <w:pStyle w:val="TOC3"/>
        <w:rPr>
          <w:rFonts w:asciiTheme="minorHAnsi" w:eastAsiaTheme="minorEastAsia" w:hAnsiTheme="minorHAnsi" w:cstheme="minorBidi"/>
          <w:sz w:val="22"/>
          <w:szCs w:val="22"/>
        </w:rPr>
      </w:pPr>
      <w:r w:rsidRPr="006E6678">
        <w:t>A.5.2.1</w:t>
      </w:r>
      <w:r w:rsidRPr="006E6678">
        <w:rPr>
          <w:lang w:eastAsia="zh-CN"/>
        </w:rPr>
        <w:t>1</w:t>
      </w:r>
      <w:r w:rsidRPr="006E6678">
        <w:rPr>
          <w:rFonts w:asciiTheme="minorHAnsi" w:eastAsiaTheme="minorEastAsia" w:hAnsiTheme="minorHAnsi"/>
          <w:sz w:val="22"/>
          <w:szCs w:val="22"/>
        </w:rPr>
        <w:tab/>
      </w:r>
      <w:r w:rsidRPr="00FF5056">
        <w:t>E-UTRAN FDD – UTRAN FDD Handover</w:t>
      </w:r>
      <w:r w:rsidRPr="00FF5056">
        <w:rPr>
          <w:lang w:eastAsia="zh-CN"/>
        </w:rPr>
        <w:t xml:space="preserve"> for 5MHz Bandwidth</w:t>
      </w:r>
      <w:r>
        <w:tab/>
        <w:t>970</w:t>
      </w:r>
    </w:p>
    <w:p w14:paraId="65FBE2FB" w14:textId="77777777" w:rsidR="006E6678" w:rsidRDefault="006E6678">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970</w:t>
      </w:r>
    </w:p>
    <w:p w14:paraId="0B3F9B71" w14:textId="77777777" w:rsidR="006E6678" w:rsidRDefault="006E6678">
      <w:pPr>
        <w:pStyle w:val="TOC4"/>
        <w:rPr>
          <w:rFonts w:asciiTheme="minorHAnsi" w:eastAsiaTheme="minorEastAsia" w:hAnsiTheme="minorHAnsi" w:cstheme="minorBidi"/>
          <w:sz w:val="22"/>
          <w:szCs w:val="22"/>
        </w:rPr>
      </w:pPr>
      <w:r w:rsidRPr="006E6678">
        <w:t>A.5.2.</w:t>
      </w:r>
      <w:r w:rsidRPr="006E6678">
        <w:rPr>
          <w:lang w:eastAsia="zh-CN"/>
        </w:rPr>
        <w:t>11</w:t>
      </w:r>
      <w:r w:rsidRPr="006E6678">
        <w:t>.2</w:t>
      </w:r>
      <w:r w:rsidRPr="006E6678">
        <w:rPr>
          <w:rFonts w:asciiTheme="minorHAnsi" w:eastAsiaTheme="minorEastAsia" w:hAnsiTheme="minorHAnsi" w:cstheme="minorBidi"/>
          <w:sz w:val="22"/>
          <w:szCs w:val="22"/>
        </w:rPr>
        <w:tab/>
      </w:r>
      <w:r w:rsidRPr="00CC1A22">
        <w:rPr>
          <w:snapToGrid w:val="0"/>
        </w:rPr>
        <w:t>Test Requirements</w:t>
      </w:r>
      <w:r>
        <w:tab/>
        <w:t>970</w:t>
      </w:r>
    </w:p>
    <w:p w14:paraId="223AF2E1" w14:textId="77777777" w:rsidR="006E6678" w:rsidRDefault="006E6678">
      <w:pPr>
        <w:pStyle w:val="TOC4"/>
        <w:rPr>
          <w:rFonts w:asciiTheme="minorHAnsi" w:eastAsiaTheme="minorEastAsia" w:hAnsiTheme="minorHAnsi" w:cstheme="minorBidi"/>
          <w:sz w:val="22"/>
          <w:szCs w:val="22"/>
        </w:rPr>
      </w:pPr>
      <w:r w:rsidRPr="006E6678">
        <w:t>A.5.3</w:t>
      </w:r>
      <w:r w:rsidRPr="006E6678">
        <w:rPr>
          <w:rFonts w:asciiTheme="minorHAnsi" w:eastAsiaTheme="minorEastAsia" w:hAnsiTheme="minorHAnsi" w:cstheme="minorBidi"/>
          <w:sz w:val="22"/>
          <w:szCs w:val="22"/>
        </w:rPr>
        <w:tab/>
      </w:r>
      <w:r w:rsidRPr="00CC1A22">
        <w:rPr>
          <w:lang w:val="en-US"/>
        </w:rPr>
        <w:t>E-UTRAN Handover to Non-3GPP RATs</w:t>
      </w:r>
      <w:r>
        <w:tab/>
        <w:t>971</w:t>
      </w:r>
    </w:p>
    <w:p w14:paraId="4A845763" w14:textId="77777777" w:rsidR="006E6678" w:rsidRPr="00FF5056" w:rsidRDefault="006E6678">
      <w:pPr>
        <w:pStyle w:val="TOC4"/>
        <w:rPr>
          <w:rFonts w:asciiTheme="minorHAnsi" w:eastAsiaTheme="minorEastAsia" w:hAnsiTheme="minorHAnsi" w:cstheme="minorBidi"/>
          <w:sz w:val="22"/>
          <w:szCs w:val="22"/>
          <w:lang w:val="sv-FI"/>
        </w:rPr>
      </w:pPr>
      <w:r w:rsidRPr="00FF5056">
        <w:rPr>
          <w:lang w:val="sv-FI"/>
        </w:rPr>
        <w:t>A.5.3.1</w:t>
      </w:r>
      <w:r w:rsidRPr="00FF5056">
        <w:rPr>
          <w:rFonts w:asciiTheme="minorHAnsi" w:eastAsiaTheme="minorEastAsia" w:hAnsiTheme="minorHAnsi" w:cstheme="minorBidi"/>
          <w:sz w:val="22"/>
          <w:szCs w:val="22"/>
          <w:lang w:val="sv-FI"/>
        </w:rPr>
        <w:tab/>
      </w:r>
      <w:r w:rsidRPr="00FF5056">
        <w:rPr>
          <w:lang w:val="sv-FI"/>
        </w:rPr>
        <w:t>E-UTRAN FDD – HRPD Handover</w:t>
      </w:r>
      <w:r w:rsidRPr="00FF5056">
        <w:rPr>
          <w:lang w:val="sv-FI"/>
        </w:rPr>
        <w:tab/>
        <w:t>971</w:t>
      </w:r>
    </w:p>
    <w:p w14:paraId="52194CE7" w14:textId="77777777" w:rsidR="006E6678" w:rsidRDefault="006E6678">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971</w:t>
      </w:r>
    </w:p>
    <w:p w14:paraId="2FA80EE3" w14:textId="77777777" w:rsidR="006E6678" w:rsidRDefault="006E6678">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973</w:t>
      </w:r>
    </w:p>
    <w:p w14:paraId="5D4FF38E" w14:textId="77777777" w:rsidR="006E6678" w:rsidRDefault="006E6678">
      <w:pPr>
        <w:pStyle w:val="TOC4"/>
        <w:rPr>
          <w:rFonts w:asciiTheme="minorHAnsi" w:eastAsiaTheme="minorEastAsia" w:hAnsiTheme="minorHAnsi" w:cstheme="minorBidi"/>
          <w:sz w:val="22"/>
          <w:szCs w:val="22"/>
        </w:rPr>
      </w:pPr>
      <w:r w:rsidRPr="006E6678">
        <w:t>A.5.3.2</w:t>
      </w:r>
      <w:r w:rsidRPr="006E6678">
        <w:rPr>
          <w:rFonts w:asciiTheme="minorHAnsi" w:eastAsiaTheme="minorEastAsia" w:hAnsiTheme="minorHAnsi" w:cstheme="minorBidi"/>
          <w:sz w:val="22"/>
          <w:szCs w:val="22"/>
        </w:rPr>
        <w:tab/>
      </w:r>
      <w:r w:rsidRPr="00CC1A22">
        <w:rPr>
          <w:lang w:val="en-US"/>
        </w:rPr>
        <w:t>E-UTRAN FDD – cdma2000 1X Handover</w:t>
      </w:r>
      <w:r>
        <w:tab/>
        <w:t>973</w:t>
      </w:r>
    </w:p>
    <w:p w14:paraId="5F3F674D" w14:textId="77777777" w:rsidR="006E6678" w:rsidRDefault="006E6678">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973</w:t>
      </w:r>
    </w:p>
    <w:p w14:paraId="1E6AD136" w14:textId="77777777" w:rsidR="006E6678" w:rsidRDefault="006E6678">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976</w:t>
      </w:r>
    </w:p>
    <w:p w14:paraId="02E8CF1A" w14:textId="77777777" w:rsidR="006E6678" w:rsidRDefault="006E6678">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976</w:t>
      </w:r>
    </w:p>
    <w:p w14:paraId="385DBAB0" w14:textId="77777777" w:rsidR="006E6678" w:rsidRDefault="006E6678">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976</w:t>
      </w:r>
    </w:p>
    <w:p w14:paraId="7ECFCC26" w14:textId="77777777" w:rsidR="006E6678" w:rsidRDefault="006E6678">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978</w:t>
      </w:r>
    </w:p>
    <w:p w14:paraId="04D7D953" w14:textId="77777777" w:rsidR="006E6678" w:rsidRDefault="006E6678">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979</w:t>
      </w:r>
    </w:p>
    <w:p w14:paraId="67B90105" w14:textId="77777777" w:rsidR="006E6678" w:rsidRDefault="006E6678">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979</w:t>
      </w:r>
    </w:p>
    <w:p w14:paraId="3F68FBAD" w14:textId="77777777" w:rsidR="006E6678" w:rsidRDefault="006E6678">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980</w:t>
      </w:r>
    </w:p>
    <w:p w14:paraId="398BF40A" w14:textId="77777777" w:rsidR="006E6678" w:rsidRDefault="006E6678">
      <w:pPr>
        <w:pStyle w:val="TOC3"/>
        <w:rPr>
          <w:rFonts w:asciiTheme="minorHAnsi" w:eastAsiaTheme="minorEastAsia" w:hAnsiTheme="minorHAnsi" w:cstheme="minorBidi"/>
          <w:sz w:val="22"/>
          <w:szCs w:val="22"/>
        </w:rPr>
      </w:pPr>
      <w:r w:rsidRPr="006E6678">
        <w:t>A.5.3.</w:t>
      </w:r>
      <w:r w:rsidRPr="006E6678">
        <w:rPr>
          <w:lang w:eastAsia="zh-CN"/>
        </w:rPr>
        <w:t>5</w:t>
      </w:r>
      <w:r w:rsidRPr="006E6678">
        <w:rPr>
          <w:rFonts w:asciiTheme="minorHAnsi" w:eastAsiaTheme="minorEastAsia" w:hAnsiTheme="minorHAnsi" w:cstheme="minorBidi"/>
          <w:sz w:val="22"/>
          <w:szCs w:val="22"/>
        </w:rPr>
        <w:tab/>
      </w:r>
      <w:r w:rsidRPr="00FF5056">
        <w:t xml:space="preserve">E-UTRAN </w:t>
      </w:r>
      <w:r w:rsidRPr="00FF5056">
        <w:rPr>
          <w:lang w:eastAsia="zh-CN"/>
        </w:rPr>
        <w:t>T</w:t>
      </w:r>
      <w:r w:rsidRPr="00FF5056">
        <w:t>DD – HRPD Handover</w:t>
      </w:r>
      <w:r>
        <w:tab/>
        <w:t>981</w:t>
      </w:r>
    </w:p>
    <w:p w14:paraId="491DF574" w14:textId="77777777" w:rsidR="006E6678" w:rsidRDefault="006E6678">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981</w:t>
      </w:r>
    </w:p>
    <w:p w14:paraId="1D5E4A78" w14:textId="77777777" w:rsidR="006E6678" w:rsidRDefault="006E6678">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983</w:t>
      </w:r>
    </w:p>
    <w:p w14:paraId="455BA394" w14:textId="77777777" w:rsidR="006E6678" w:rsidRDefault="006E6678">
      <w:pPr>
        <w:pStyle w:val="TOC3"/>
        <w:rPr>
          <w:rFonts w:asciiTheme="minorHAnsi" w:eastAsiaTheme="minorEastAsia" w:hAnsiTheme="minorHAnsi" w:cstheme="minorBidi"/>
          <w:sz w:val="22"/>
          <w:szCs w:val="22"/>
        </w:rPr>
      </w:pPr>
      <w:r w:rsidRPr="006E6678">
        <w:t>A.5.3.6</w:t>
      </w:r>
      <w:r w:rsidRPr="006E6678">
        <w:rPr>
          <w:rFonts w:asciiTheme="minorHAnsi" w:eastAsiaTheme="minorEastAsia" w:hAnsiTheme="minorHAnsi" w:cstheme="minorBidi"/>
          <w:sz w:val="22"/>
          <w:szCs w:val="22"/>
        </w:rPr>
        <w:tab/>
      </w:r>
      <w:r w:rsidRPr="00CC1A22">
        <w:rPr>
          <w:lang w:val="en-US"/>
        </w:rPr>
        <w:t>E-UTRAN TDD – cdma2000 1X Handover</w:t>
      </w:r>
      <w:r>
        <w:tab/>
        <w:t>984</w:t>
      </w:r>
    </w:p>
    <w:p w14:paraId="679F3144" w14:textId="77777777" w:rsidR="006E6678" w:rsidRDefault="006E6678">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984</w:t>
      </w:r>
    </w:p>
    <w:p w14:paraId="6131E900" w14:textId="77777777" w:rsidR="006E6678" w:rsidRDefault="006E6678">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987</w:t>
      </w:r>
    </w:p>
    <w:p w14:paraId="52C48309" w14:textId="09AFB561" w:rsidR="006E6678" w:rsidRDefault="006E6678">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987</w:t>
      </w:r>
    </w:p>
    <w:p w14:paraId="57E3C889" w14:textId="77777777" w:rsidR="006E6678" w:rsidRDefault="006E6678">
      <w:pPr>
        <w:pStyle w:val="TOC2"/>
        <w:rPr>
          <w:rFonts w:asciiTheme="minorHAnsi" w:eastAsiaTheme="minorEastAsia" w:hAnsiTheme="minorHAnsi" w:cstheme="minorBidi"/>
          <w:sz w:val="22"/>
          <w:szCs w:val="22"/>
        </w:rPr>
      </w:pPr>
      <w:r w:rsidRPr="006E6678">
        <w:t>A.6.1</w:t>
      </w:r>
      <w:r w:rsidRPr="006E6678">
        <w:rPr>
          <w:rFonts w:asciiTheme="minorHAnsi" w:eastAsiaTheme="minorEastAsia" w:hAnsiTheme="minorHAnsi"/>
          <w:sz w:val="22"/>
          <w:szCs w:val="22"/>
        </w:rPr>
        <w:tab/>
      </w:r>
      <w:r w:rsidRPr="00CC1A22">
        <w:rPr>
          <w:rFonts w:cs="v4.2.0"/>
        </w:rPr>
        <w:t>RRC Re-establishment</w:t>
      </w:r>
      <w:r>
        <w:tab/>
        <w:t>987</w:t>
      </w:r>
    </w:p>
    <w:p w14:paraId="5891088F" w14:textId="77777777" w:rsidR="006E6678" w:rsidRDefault="006E6678">
      <w:pPr>
        <w:pStyle w:val="TOC3"/>
        <w:rPr>
          <w:rFonts w:asciiTheme="minorHAnsi" w:eastAsiaTheme="minorEastAsia" w:hAnsiTheme="minorHAnsi" w:cstheme="minorBidi"/>
          <w:sz w:val="22"/>
          <w:szCs w:val="22"/>
        </w:rPr>
      </w:pPr>
      <w:r w:rsidRPr="006E6678">
        <w:t>A.6.1.1</w:t>
      </w:r>
      <w:r w:rsidRPr="006E6678">
        <w:rPr>
          <w:rFonts w:asciiTheme="minorHAnsi" w:eastAsiaTheme="minorEastAsia" w:hAnsiTheme="minorHAnsi"/>
          <w:sz w:val="22"/>
          <w:szCs w:val="22"/>
        </w:rPr>
        <w:tab/>
      </w:r>
      <w:r w:rsidRPr="00CC1A22">
        <w:rPr>
          <w:rFonts w:cs="v4.2.0"/>
          <w:snapToGrid w:val="0"/>
        </w:rPr>
        <w:t>E-UTRAN FDD Intra-frequency RRC Re-establishment</w:t>
      </w:r>
      <w:r>
        <w:tab/>
        <w:t>987</w:t>
      </w:r>
    </w:p>
    <w:p w14:paraId="4F023927" w14:textId="77777777" w:rsidR="006E6678" w:rsidRDefault="006E6678">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CC1A22">
        <w:rPr>
          <w:snapToGrid w:val="0"/>
        </w:rPr>
        <w:t>Test Purpose and Environment</w:t>
      </w:r>
      <w:r>
        <w:tab/>
        <w:t>987</w:t>
      </w:r>
    </w:p>
    <w:p w14:paraId="235779E4" w14:textId="77777777" w:rsidR="006E6678" w:rsidRDefault="006E6678">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988</w:t>
      </w:r>
    </w:p>
    <w:p w14:paraId="6DEBE8CE" w14:textId="77777777" w:rsidR="006E6678" w:rsidRDefault="006E6678">
      <w:pPr>
        <w:pStyle w:val="TOC3"/>
        <w:rPr>
          <w:rFonts w:asciiTheme="minorHAnsi" w:eastAsiaTheme="minorEastAsia" w:hAnsiTheme="minorHAnsi" w:cstheme="minorBidi"/>
          <w:sz w:val="22"/>
          <w:szCs w:val="22"/>
        </w:rPr>
      </w:pPr>
      <w:r w:rsidRPr="006E6678">
        <w:t>A.6.1.2</w:t>
      </w:r>
      <w:r w:rsidRPr="006E6678">
        <w:rPr>
          <w:rFonts w:asciiTheme="minorHAnsi" w:eastAsiaTheme="minorEastAsia" w:hAnsiTheme="minorHAnsi"/>
          <w:sz w:val="22"/>
          <w:szCs w:val="22"/>
        </w:rPr>
        <w:tab/>
      </w:r>
      <w:r w:rsidRPr="00CC1A22">
        <w:rPr>
          <w:rFonts w:cs="v4.2.0"/>
          <w:snapToGrid w:val="0"/>
        </w:rPr>
        <w:t>E-UTRAN FDD Inter-frequency RRC Re-establishment</w:t>
      </w:r>
      <w:r>
        <w:tab/>
        <w:t>989</w:t>
      </w:r>
    </w:p>
    <w:p w14:paraId="0E4F23E5" w14:textId="77777777" w:rsidR="006E6678" w:rsidRDefault="006E6678">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CC1A22">
        <w:rPr>
          <w:snapToGrid w:val="0"/>
        </w:rPr>
        <w:t>Test Purpose and Environment</w:t>
      </w:r>
      <w:r>
        <w:tab/>
        <w:t>989</w:t>
      </w:r>
    </w:p>
    <w:p w14:paraId="0D20C1D1" w14:textId="77777777" w:rsidR="006E6678" w:rsidRDefault="006E6678">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990</w:t>
      </w:r>
    </w:p>
    <w:p w14:paraId="3CB81630" w14:textId="77777777" w:rsidR="006E6678" w:rsidRDefault="006E6678">
      <w:pPr>
        <w:pStyle w:val="TOC3"/>
        <w:rPr>
          <w:rFonts w:asciiTheme="minorHAnsi" w:eastAsiaTheme="minorEastAsia" w:hAnsiTheme="minorHAnsi" w:cstheme="minorBidi"/>
          <w:sz w:val="22"/>
          <w:szCs w:val="22"/>
        </w:rPr>
      </w:pPr>
      <w:r w:rsidRPr="006E6678">
        <w:t>A.6.1.3</w:t>
      </w:r>
      <w:r w:rsidRPr="006E6678">
        <w:rPr>
          <w:rFonts w:asciiTheme="minorHAnsi" w:eastAsiaTheme="minorEastAsia" w:hAnsiTheme="minorHAnsi"/>
          <w:sz w:val="22"/>
          <w:szCs w:val="22"/>
        </w:rPr>
        <w:tab/>
      </w:r>
      <w:r w:rsidRPr="00CC1A22">
        <w:rPr>
          <w:rFonts w:cs="v4.2.0"/>
          <w:snapToGrid w:val="0"/>
        </w:rPr>
        <w:t>E-UTRAN TDD Intra-frequency RRC Re-establishment</w:t>
      </w:r>
      <w:r>
        <w:tab/>
        <w:t>991</w:t>
      </w:r>
    </w:p>
    <w:p w14:paraId="7D38102B" w14:textId="77777777" w:rsidR="006E6678" w:rsidRDefault="006E6678">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CC1A22">
        <w:rPr>
          <w:snapToGrid w:val="0"/>
        </w:rPr>
        <w:t>Test Purpose and Environment</w:t>
      </w:r>
      <w:r>
        <w:tab/>
        <w:t>991</w:t>
      </w:r>
    </w:p>
    <w:p w14:paraId="6AD12E91" w14:textId="77777777" w:rsidR="006E6678" w:rsidRDefault="006E6678">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992</w:t>
      </w:r>
    </w:p>
    <w:p w14:paraId="75F44EB5" w14:textId="77777777" w:rsidR="006E6678" w:rsidRDefault="006E6678">
      <w:pPr>
        <w:pStyle w:val="TOC3"/>
        <w:rPr>
          <w:rFonts w:asciiTheme="minorHAnsi" w:eastAsiaTheme="minorEastAsia" w:hAnsiTheme="minorHAnsi" w:cstheme="minorBidi"/>
          <w:sz w:val="22"/>
          <w:szCs w:val="22"/>
        </w:rPr>
      </w:pPr>
      <w:r w:rsidRPr="006E6678">
        <w:t>A.6.1.4</w:t>
      </w:r>
      <w:r w:rsidRPr="006E6678">
        <w:rPr>
          <w:rFonts w:asciiTheme="minorHAnsi" w:eastAsiaTheme="minorEastAsia" w:hAnsiTheme="minorHAnsi" w:cstheme="minorBidi"/>
          <w:sz w:val="22"/>
          <w:szCs w:val="22"/>
        </w:rPr>
        <w:tab/>
      </w:r>
      <w:r w:rsidRPr="00CC1A22">
        <w:rPr>
          <w:snapToGrid w:val="0"/>
        </w:rPr>
        <w:t>E-UTRAN TDD Inter-frequency RRC Re-establishment</w:t>
      </w:r>
      <w:r>
        <w:tab/>
        <w:t>993</w:t>
      </w:r>
    </w:p>
    <w:p w14:paraId="387C7475" w14:textId="77777777" w:rsidR="006E6678" w:rsidRDefault="006E6678">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CC1A22">
        <w:rPr>
          <w:snapToGrid w:val="0"/>
        </w:rPr>
        <w:t>Test Purpose and Environment</w:t>
      </w:r>
      <w:r>
        <w:tab/>
        <w:t>993</w:t>
      </w:r>
    </w:p>
    <w:p w14:paraId="198C8C57" w14:textId="77777777" w:rsidR="006E6678" w:rsidRDefault="006E6678">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994</w:t>
      </w:r>
    </w:p>
    <w:p w14:paraId="3FF0A54B" w14:textId="77777777" w:rsidR="006E6678" w:rsidRDefault="006E6678">
      <w:pPr>
        <w:pStyle w:val="TOC3"/>
        <w:rPr>
          <w:rFonts w:asciiTheme="minorHAnsi" w:eastAsiaTheme="minorEastAsia" w:hAnsiTheme="minorHAnsi" w:cstheme="minorBidi"/>
          <w:sz w:val="22"/>
          <w:szCs w:val="22"/>
        </w:rPr>
      </w:pPr>
      <w:r w:rsidRPr="006E6678">
        <w:t>A.6.1.</w:t>
      </w:r>
      <w:r w:rsidRPr="006E6678">
        <w:rPr>
          <w:lang w:eastAsia="zh-CN"/>
        </w:rPr>
        <w:t>5</w:t>
      </w:r>
      <w:r w:rsidRPr="006E6678">
        <w:rPr>
          <w:rFonts w:asciiTheme="minorHAnsi" w:eastAsiaTheme="minorEastAsia" w:hAnsiTheme="minorHAnsi" w:cstheme="minorBidi"/>
          <w:sz w:val="22"/>
          <w:szCs w:val="22"/>
        </w:rPr>
        <w:tab/>
      </w:r>
      <w:r w:rsidRPr="00CC1A22">
        <w:rPr>
          <w:snapToGrid w:val="0"/>
        </w:rPr>
        <w:t>E-UTRAN FDD Intra-frequency RRC Re-establishment</w:t>
      </w:r>
      <w:r w:rsidRPr="00CC1A22">
        <w:rPr>
          <w:snapToGrid w:val="0"/>
          <w:lang w:eastAsia="zh-CN"/>
        </w:rPr>
        <w:t xml:space="preserve"> for 5MHz bandwidth</w:t>
      </w:r>
      <w:r>
        <w:tab/>
        <w:t>995</w:t>
      </w:r>
    </w:p>
    <w:p w14:paraId="0E021739" w14:textId="77777777" w:rsidR="006E6678" w:rsidRDefault="006E6678">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CC1A22">
        <w:rPr>
          <w:snapToGrid w:val="0"/>
        </w:rPr>
        <w:t>Test Purpose and Environment</w:t>
      </w:r>
      <w:r>
        <w:tab/>
        <w:t>995</w:t>
      </w:r>
    </w:p>
    <w:p w14:paraId="0141AB8B" w14:textId="77777777" w:rsidR="006E6678" w:rsidRDefault="006E6678">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995</w:t>
      </w:r>
    </w:p>
    <w:p w14:paraId="4F5EB210" w14:textId="77777777" w:rsidR="006E6678" w:rsidRDefault="006E6678">
      <w:pPr>
        <w:pStyle w:val="TOC3"/>
        <w:rPr>
          <w:rFonts w:asciiTheme="minorHAnsi" w:eastAsiaTheme="minorEastAsia" w:hAnsiTheme="minorHAnsi" w:cstheme="minorBidi"/>
          <w:sz w:val="22"/>
          <w:szCs w:val="22"/>
        </w:rPr>
      </w:pPr>
      <w:r w:rsidRPr="006E6678">
        <w:t>A.6.1.6</w:t>
      </w:r>
      <w:r w:rsidRPr="006E6678">
        <w:rPr>
          <w:rFonts w:asciiTheme="minorHAnsi" w:eastAsiaTheme="minorEastAsia" w:hAnsiTheme="minorHAnsi" w:cstheme="minorBidi"/>
          <w:sz w:val="22"/>
          <w:szCs w:val="22"/>
        </w:rPr>
        <w:tab/>
      </w:r>
      <w:r w:rsidRPr="00CC1A22">
        <w:rPr>
          <w:snapToGrid w:val="0"/>
        </w:rPr>
        <w:t>E-UTRAN FD-FDD Intra-frequency RRC Re-establishment for UE category 0</w:t>
      </w:r>
      <w:r>
        <w:tab/>
        <w:t>995</w:t>
      </w:r>
    </w:p>
    <w:p w14:paraId="7EE1DCFC" w14:textId="77777777" w:rsidR="006E6678" w:rsidRDefault="006E6678">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CC1A22">
        <w:rPr>
          <w:snapToGrid w:val="0"/>
        </w:rPr>
        <w:t>Test Purpose and Environment</w:t>
      </w:r>
      <w:r>
        <w:tab/>
        <w:t>995</w:t>
      </w:r>
    </w:p>
    <w:p w14:paraId="39E7BEA9" w14:textId="77777777" w:rsidR="006E6678" w:rsidRDefault="006E6678">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997</w:t>
      </w:r>
    </w:p>
    <w:p w14:paraId="0A8A30D7" w14:textId="77777777" w:rsidR="006E6678" w:rsidRDefault="006E6678">
      <w:pPr>
        <w:pStyle w:val="TOC3"/>
        <w:rPr>
          <w:rFonts w:asciiTheme="minorHAnsi" w:eastAsiaTheme="minorEastAsia" w:hAnsiTheme="minorHAnsi" w:cstheme="minorBidi"/>
          <w:sz w:val="22"/>
          <w:szCs w:val="22"/>
        </w:rPr>
      </w:pPr>
      <w:r w:rsidRPr="006E6678">
        <w:t>A.6.1.7</w:t>
      </w:r>
      <w:r w:rsidRPr="006E6678">
        <w:rPr>
          <w:rFonts w:asciiTheme="minorHAnsi" w:eastAsiaTheme="minorEastAsia" w:hAnsiTheme="minorHAnsi" w:cstheme="minorBidi"/>
          <w:sz w:val="22"/>
          <w:szCs w:val="22"/>
        </w:rPr>
        <w:tab/>
      </w:r>
      <w:r w:rsidRPr="00CC1A22">
        <w:rPr>
          <w:snapToGrid w:val="0"/>
        </w:rPr>
        <w:t>E-UTRAN HD-FDD Intra-frequency RRC Re-establishment for UE category 0</w:t>
      </w:r>
      <w:r>
        <w:tab/>
        <w:t>998</w:t>
      </w:r>
    </w:p>
    <w:p w14:paraId="72805A9B" w14:textId="77777777" w:rsidR="006E6678" w:rsidRDefault="006E6678">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CC1A22">
        <w:rPr>
          <w:snapToGrid w:val="0"/>
        </w:rPr>
        <w:t>Test Purpose and Environment</w:t>
      </w:r>
      <w:r>
        <w:tab/>
        <w:t>998</w:t>
      </w:r>
    </w:p>
    <w:p w14:paraId="4120D67B" w14:textId="77777777" w:rsidR="006E6678" w:rsidRDefault="006E6678">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999</w:t>
      </w:r>
    </w:p>
    <w:p w14:paraId="23D1155C" w14:textId="77777777" w:rsidR="006E6678" w:rsidRDefault="006E6678">
      <w:pPr>
        <w:pStyle w:val="TOC3"/>
        <w:rPr>
          <w:rFonts w:asciiTheme="minorHAnsi" w:eastAsiaTheme="minorEastAsia" w:hAnsiTheme="minorHAnsi" w:cstheme="minorBidi"/>
          <w:sz w:val="22"/>
          <w:szCs w:val="22"/>
        </w:rPr>
      </w:pPr>
      <w:r w:rsidRPr="006E6678">
        <w:t>A.6.1.8</w:t>
      </w:r>
      <w:r w:rsidRPr="006E6678">
        <w:rPr>
          <w:rFonts w:asciiTheme="minorHAnsi" w:eastAsiaTheme="minorEastAsia" w:hAnsiTheme="minorHAnsi" w:cstheme="minorBidi"/>
          <w:sz w:val="22"/>
          <w:szCs w:val="22"/>
        </w:rPr>
        <w:tab/>
      </w:r>
      <w:r w:rsidRPr="00CC1A22">
        <w:rPr>
          <w:snapToGrid w:val="0"/>
        </w:rPr>
        <w:t>E-UTRAN TDD Intra-frequency RRC Re-establishment for UE category 0</w:t>
      </w:r>
      <w:r>
        <w:tab/>
        <w:t>1000</w:t>
      </w:r>
    </w:p>
    <w:p w14:paraId="272D3ABF" w14:textId="77777777" w:rsidR="006E6678" w:rsidRDefault="006E6678">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CC1A22">
        <w:rPr>
          <w:snapToGrid w:val="0"/>
        </w:rPr>
        <w:t>Test Purpose and Environment</w:t>
      </w:r>
      <w:r>
        <w:tab/>
        <w:t>1000</w:t>
      </w:r>
    </w:p>
    <w:p w14:paraId="0D338071" w14:textId="77777777" w:rsidR="006E6678" w:rsidRDefault="006E6678">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1001</w:t>
      </w:r>
    </w:p>
    <w:p w14:paraId="0BD3145E" w14:textId="77777777" w:rsidR="006E6678" w:rsidRDefault="006E6678">
      <w:pPr>
        <w:pStyle w:val="TOC3"/>
        <w:rPr>
          <w:rFonts w:asciiTheme="minorHAnsi" w:eastAsiaTheme="minorEastAsia" w:hAnsiTheme="minorHAnsi" w:cstheme="minorBidi"/>
          <w:sz w:val="22"/>
          <w:szCs w:val="22"/>
        </w:rPr>
      </w:pPr>
      <w:r w:rsidRPr="006E6678">
        <w:t>A.6.1.9</w:t>
      </w:r>
      <w:r w:rsidRPr="006E6678">
        <w:rPr>
          <w:rFonts w:asciiTheme="minorHAnsi" w:eastAsiaTheme="minorEastAsia" w:hAnsiTheme="minorHAnsi" w:cstheme="minorBidi"/>
          <w:sz w:val="22"/>
          <w:szCs w:val="22"/>
        </w:rPr>
        <w:tab/>
      </w:r>
      <w:r w:rsidRPr="00CC1A22">
        <w:rPr>
          <w:snapToGrid w:val="0"/>
        </w:rPr>
        <w:t>E-UTRAN FD-FDD Intra-frequency RRC Re-establishment for Cat-M1 UE in CEModeA</w:t>
      </w:r>
      <w:r>
        <w:tab/>
        <w:t>1002</w:t>
      </w:r>
    </w:p>
    <w:p w14:paraId="3BC11F28" w14:textId="77777777" w:rsidR="006E6678" w:rsidRDefault="006E6678">
      <w:pPr>
        <w:pStyle w:val="TOC4"/>
        <w:rPr>
          <w:rFonts w:asciiTheme="minorHAnsi" w:eastAsiaTheme="minorEastAsia" w:hAnsiTheme="minorHAnsi" w:cstheme="minorBidi"/>
          <w:sz w:val="22"/>
          <w:szCs w:val="22"/>
        </w:rPr>
      </w:pPr>
      <w:r>
        <w:lastRenderedPageBreak/>
        <w:t>A.6.1.9.1</w:t>
      </w:r>
      <w:r>
        <w:rPr>
          <w:rFonts w:asciiTheme="minorHAnsi" w:eastAsiaTheme="minorEastAsia" w:hAnsiTheme="minorHAnsi" w:cstheme="minorBidi"/>
          <w:sz w:val="22"/>
          <w:szCs w:val="22"/>
        </w:rPr>
        <w:tab/>
      </w:r>
      <w:r w:rsidRPr="00CC1A22">
        <w:rPr>
          <w:snapToGrid w:val="0"/>
        </w:rPr>
        <w:t>Test Purpose and Environment</w:t>
      </w:r>
      <w:r>
        <w:tab/>
        <w:t>1002</w:t>
      </w:r>
    </w:p>
    <w:p w14:paraId="7AD52688" w14:textId="77777777" w:rsidR="006E6678" w:rsidRDefault="006E6678">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1003</w:t>
      </w:r>
    </w:p>
    <w:p w14:paraId="5E3429EA" w14:textId="77777777" w:rsidR="006E6678" w:rsidRDefault="006E6678">
      <w:pPr>
        <w:pStyle w:val="TOC3"/>
        <w:rPr>
          <w:rFonts w:asciiTheme="minorHAnsi" w:eastAsiaTheme="minorEastAsia" w:hAnsiTheme="minorHAnsi" w:cstheme="minorBidi"/>
          <w:sz w:val="22"/>
          <w:szCs w:val="22"/>
        </w:rPr>
      </w:pPr>
      <w:r w:rsidRPr="006E6678">
        <w:t>A.6.1.10</w:t>
      </w:r>
      <w:r w:rsidRPr="006E6678">
        <w:rPr>
          <w:rFonts w:asciiTheme="minorHAnsi" w:eastAsiaTheme="minorEastAsia" w:hAnsiTheme="minorHAnsi" w:cstheme="minorBidi"/>
          <w:sz w:val="22"/>
          <w:szCs w:val="22"/>
        </w:rPr>
        <w:tab/>
      </w:r>
      <w:r w:rsidRPr="00CC1A22">
        <w:rPr>
          <w:snapToGrid w:val="0"/>
        </w:rPr>
        <w:t>E-UTRAN HD-FDD Intra-frequency RRC Re-establishment for Cat-M1 UE in CEModeA</w:t>
      </w:r>
      <w:r>
        <w:tab/>
        <w:t>1004</w:t>
      </w:r>
    </w:p>
    <w:p w14:paraId="1238CF40" w14:textId="77777777" w:rsidR="006E6678" w:rsidRDefault="006E6678">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CC1A22">
        <w:rPr>
          <w:snapToGrid w:val="0"/>
        </w:rPr>
        <w:t>Test Purpose and Environment</w:t>
      </w:r>
      <w:r>
        <w:tab/>
        <w:t>1004</w:t>
      </w:r>
    </w:p>
    <w:p w14:paraId="28738A8A" w14:textId="77777777" w:rsidR="006E6678" w:rsidRDefault="006E6678">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1005</w:t>
      </w:r>
    </w:p>
    <w:p w14:paraId="7396A420" w14:textId="77777777" w:rsidR="006E6678" w:rsidRDefault="006E6678">
      <w:pPr>
        <w:pStyle w:val="TOC3"/>
        <w:rPr>
          <w:rFonts w:asciiTheme="minorHAnsi" w:eastAsiaTheme="minorEastAsia" w:hAnsiTheme="minorHAnsi" w:cstheme="minorBidi"/>
          <w:sz w:val="22"/>
          <w:szCs w:val="22"/>
        </w:rPr>
      </w:pPr>
      <w:r w:rsidRPr="006E6678">
        <w:t>A.6.1.11</w:t>
      </w:r>
      <w:r w:rsidRPr="006E6678">
        <w:rPr>
          <w:rFonts w:asciiTheme="minorHAnsi" w:eastAsiaTheme="minorEastAsia" w:hAnsiTheme="minorHAnsi" w:cstheme="minorBidi"/>
          <w:sz w:val="22"/>
          <w:szCs w:val="22"/>
        </w:rPr>
        <w:tab/>
      </w:r>
      <w:r w:rsidRPr="00CC1A22">
        <w:rPr>
          <w:snapToGrid w:val="0"/>
        </w:rPr>
        <w:t>E-UTRAN TDD Intra-frequency RRC Re-establishment for Cat-M1 UE in CEModeA</w:t>
      </w:r>
      <w:r>
        <w:tab/>
        <w:t>1006</w:t>
      </w:r>
    </w:p>
    <w:p w14:paraId="75235137" w14:textId="77777777" w:rsidR="006E6678" w:rsidRDefault="006E6678">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CC1A22">
        <w:rPr>
          <w:snapToGrid w:val="0"/>
        </w:rPr>
        <w:t>Test Purpose and Environment</w:t>
      </w:r>
      <w:r>
        <w:tab/>
        <w:t>1006</w:t>
      </w:r>
    </w:p>
    <w:p w14:paraId="66EF92E7" w14:textId="77777777" w:rsidR="006E6678" w:rsidRDefault="006E6678">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1007</w:t>
      </w:r>
    </w:p>
    <w:p w14:paraId="0FE3A5BA" w14:textId="77777777" w:rsidR="006E6678" w:rsidRDefault="006E6678">
      <w:pPr>
        <w:pStyle w:val="TOC3"/>
        <w:rPr>
          <w:rFonts w:asciiTheme="minorHAnsi" w:eastAsiaTheme="minorEastAsia" w:hAnsiTheme="minorHAnsi" w:cstheme="minorBidi"/>
          <w:sz w:val="22"/>
          <w:szCs w:val="22"/>
        </w:rPr>
      </w:pPr>
      <w:r w:rsidRPr="006E6678">
        <w:t>A.6.1.12</w:t>
      </w:r>
      <w:r w:rsidRPr="006E6678">
        <w:rPr>
          <w:rFonts w:asciiTheme="minorHAnsi" w:eastAsiaTheme="minorEastAsia" w:hAnsiTheme="minorHAnsi" w:cstheme="minorBidi"/>
          <w:sz w:val="22"/>
          <w:szCs w:val="22"/>
        </w:rPr>
        <w:tab/>
      </w:r>
      <w:r w:rsidRPr="00CC1A22">
        <w:rPr>
          <w:snapToGrid w:val="0"/>
        </w:rPr>
        <w:t>E-UTRAN FD-FDD Intra-frequency RRC Re-establishment for Cat-M1 UE in CEModeB</w:t>
      </w:r>
      <w:r>
        <w:tab/>
        <w:t>1008</w:t>
      </w:r>
    </w:p>
    <w:p w14:paraId="2B598313" w14:textId="77777777" w:rsidR="006E6678" w:rsidRDefault="006E6678">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CC1A22">
        <w:rPr>
          <w:snapToGrid w:val="0"/>
        </w:rPr>
        <w:t>Test Purpose and Environment</w:t>
      </w:r>
      <w:r>
        <w:tab/>
        <w:t>1008</w:t>
      </w:r>
    </w:p>
    <w:p w14:paraId="240633B7" w14:textId="77777777" w:rsidR="006E6678" w:rsidRDefault="006E6678">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1009</w:t>
      </w:r>
    </w:p>
    <w:p w14:paraId="1CFAB5B8" w14:textId="77777777" w:rsidR="006E6678" w:rsidRDefault="006E6678">
      <w:pPr>
        <w:pStyle w:val="TOC3"/>
        <w:rPr>
          <w:rFonts w:asciiTheme="minorHAnsi" w:eastAsiaTheme="minorEastAsia" w:hAnsiTheme="minorHAnsi" w:cstheme="minorBidi"/>
          <w:sz w:val="22"/>
          <w:szCs w:val="22"/>
        </w:rPr>
      </w:pPr>
      <w:r w:rsidRPr="006E6678">
        <w:t>A.6.1.13</w:t>
      </w:r>
      <w:r w:rsidRPr="006E6678">
        <w:rPr>
          <w:rFonts w:asciiTheme="minorHAnsi" w:eastAsiaTheme="minorEastAsia" w:hAnsiTheme="minorHAnsi" w:cstheme="minorBidi"/>
          <w:sz w:val="22"/>
          <w:szCs w:val="22"/>
        </w:rPr>
        <w:tab/>
      </w:r>
      <w:r w:rsidRPr="00CC1A22">
        <w:rPr>
          <w:snapToGrid w:val="0"/>
        </w:rPr>
        <w:t>E-UTRAN HD-FDD Intra-frequency RRC Re-establishment for Cat-M1 UE in CEModeB</w:t>
      </w:r>
      <w:r>
        <w:tab/>
        <w:t>1010</w:t>
      </w:r>
    </w:p>
    <w:p w14:paraId="591A1D33" w14:textId="77777777" w:rsidR="006E6678" w:rsidRDefault="006E6678">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CC1A22">
        <w:rPr>
          <w:snapToGrid w:val="0"/>
        </w:rPr>
        <w:t>Test Purpose and Environment</w:t>
      </w:r>
      <w:r>
        <w:tab/>
        <w:t>1010</w:t>
      </w:r>
    </w:p>
    <w:p w14:paraId="59DF00B2" w14:textId="77777777" w:rsidR="006E6678" w:rsidRDefault="006E6678">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1011</w:t>
      </w:r>
    </w:p>
    <w:p w14:paraId="5B2A9E54" w14:textId="77777777" w:rsidR="006E6678" w:rsidRDefault="006E6678">
      <w:pPr>
        <w:pStyle w:val="TOC3"/>
        <w:rPr>
          <w:rFonts w:asciiTheme="minorHAnsi" w:eastAsiaTheme="minorEastAsia" w:hAnsiTheme="minorHAnsi" w:cstheme="minorBidi"/>
          <w:sz w:val="22"/>
          <w:szCs w:val="22"/>
        </w:rPr>
      </w:pPr>
      <w:r w:rsidRPr="006E6678">
        <w:t>A.6.1.14</w:t>
      </w:r>
      <w:r w:rsidRPr="006E6678">
        <w:rPr>
          <w:rFonts w:asciiTheme="minorHAnsi" w:eastAsiaTheme="minorEastAsia" w:hAnsiTheme="minorHAnsi" w:cstheme="minorBidi"/>
          <w:sz w:val="22"/>
          <w:szCs w:val="22"/>
        </w:rPr>
        <w:tab/>
      </w:r>
      <w:r w:rsidRPr="00CC1A22">
        <w:rPr>
          <w:snapToGrid w:val="0"/>
        </w:rPr>
        <w:t>E-UTRAN TDD Intra-frequency RRC Re-establishment for Cat-M1 UE in CEModeB</w:t>
      </w:r>
      <w:r>
        <w:tab/>
        <w:t>1012</w:t>
      </w:r>
    </w:p>
    <w:p w14:paraId="0D08EB6A" w14:textId="77777777" w:rsidR="006E6678" w:rsidRDefault="006E6678">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CC1A22">
        <w:rPr>
          <w:snapToGrid w:val="0"/>
        </w:rPr>
        <w:t>Test Purpose and Environment</w:t>
      </w:r>
      <w:r>
        <w:tab/>
        <w:t>1012</w:t>
      </w:r>
    </w:p>
    <w:p w14:paraId="2A3BEE64" w14:textId="77777777" w:rsidR="006E6678" w:rsidRDefault="006E6678">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1013</w:t>
      </w:r>
    </w:p>
    <w:p w14:paraId="58354499" w14:textId="77777777" w:rsidR="006E6678" w:rsidRDefault="006E6678">
      <w:pPr>
        <w:pStyle w:val="TOC3"/>
        <w:rPr>
          <w:rFonts w:asciiTheme="minorHAnsi" w:eastAsiaTheme="minorEastAsia" w:hAnsiTheme="minorHAnsi" w:cstheme="minorBidi"/>
          <w:sz w:val="22"/>
          <w:szCs w:val="22"/>
        </w:rPr>
      </w:pPr>
      <w:r w:rsidRPr="006E6678">
        <w:t>A.6.1.15</w:t>
      </w:r>
      <w:r w:rsidRPr="006E6678">
        <w:rPr>
          <w:rFonts w:asciiTheme="minorHAnsi" w:eastAsiaTheme="minorEastAsia" w:hAnsiTheme="minorHAnsi" w:cstheme="minorBidi"/>
          <w:sz w:val="22"/>
          <w:szCs w:val="22"/>
        </w:rPr>
        <w:tab/>
      </w:r>
      <w:r w:rsidRPr="00CC1A22">
        <w:rPr>
          <w:snapToGrid w:val="0"/>
        </w:rPr>
        <w:t>HD-FDD Intra-frequency RRC Re-establishment for UE</w:t>
      </w:r>
      <w:r w:rsidRPr="00CC1A22">
        <w:rPr>
          <w:snapToGrid w:val="0"/>
          <w:lang w:eastAsia="zh-CN"/>
        </w:rPr>
        <w:t xml:space="preserve"> category NB1 in In-Band mode under enhanced coverage</w:t>
      </w:r>
      <w:r>
        <w:tab/>
        <w:t>1014</w:t>
      </w:r>
    </w:p>
    <w:p w14:paraId="0E958C5C" w14:textId="77777777" w:rsidR="006E6678" w:rsidRDefault="006E6678">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CC1A22">
        <w:rPr>
          <w:snapToGrid w:val="0"/>
        </w:rPr>
        <w:t>Test Purpose and Environment</w:t>
      </w:r>
      <w:r>
        <w:tab/>
        <w:t>1014</w:t>
      </w:r>
    </w:p>
    <w:p w14:paraId="1A3652AE" w14:textId="77777777" w:rsidR="006E6678" w:rsidRDefault="006E6678">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1016</w:t>
      </w:r>
    </w:p>
    <w:p w14:paraId="310EABF6" w14:textId="77777777" w:rsidR="006E6678" w:rsidRDefault="006E6678">
      <w:pPr>
        <w:pStyle w:val="TOC3"/>
        <w:rPr>
          <w:rFonts w:asciiTheme="minorHAnsi" w:eastAsiaTheme="minorEastAsia" w:hAnsiTheme="minorHAnsi" w:cstheme="minorBidi"/>
          <w:sz w:val="22"/>
          <w:szCs w:val="22"/>
        </w:rPr>
      </w:pPr>
      <w:r w:rsidRPr="006E6678">
        <w:t>A.6.1.16</w:t>
      </w:r>
      <w:r w:rsidRPr="006E6678">
        <w:rPr>
          <w:rFonts w:asciiTheme="minorHAnsi" w:eastAsiaTheme="minorEastAsia" w:hAnsiTheme="minorHAnsi" w:cstheme="minorBidi"/>
          <w:sz w:val="22"/>
          <w:szCs w:val="22"/>
        </w:rPr>
        <w:tab/>
      </w:r>
      <w:r w:rsidRPr="00CC1A22">
        <w:rPr>
          <w:snapToGrid w:val="0"/>
        </w:rPr>
        <w:t>HD-FDD Int</w:t>
      </w:r>
      <w:r w:rsidRPr="00CC1A22">
        <w:rPr>
          <w:snapToGrid w:val="0"/>
          <w:lang w:eastAsia="zh-CN"/>
        </w:rPr>
        <w:t>er</w:t>
      </w:r>
      <w:r w:rsidRPr="00CC1A22">
        <w:rPr>
          <w:snapToGrid w:val="0"/>
        </w:rPr>
        <w:t>-frequency RRC Re-establishment for UE</w:t>
      </w:r>
      <w:r w:rsidRPr="00CC1A22">
        <w:rPr>
          <w:snapToGrid w:val="0"/>
          <w:lang w:eastAsia="zh-CN"/>
        </w:rPr>
        <w:t xml:space="preserve"> category NB1 in In-Band mode under </w:t>
      </w:r>
      <w:r w:rsidRPr="00CC1A22">
        <w:rPr>
          <w:rFonts w:cs="Intel Clear Light"/>
          <w:lang w:eastAsia="zh-CN"/>
        </w:rPr>
        <w:t>normal</w:t>
      </w:r>
      <w:r w:rsidRPr="00CC1A22">
        <w:rPr>
          <w:rFonts w:cs="Arial"/>
          <w:lang w:eastAsia="zh-CN"/>
        </w:rPr>
        <w:t xml:space="preserve"> </w:t>
      </w:r>
      <w:r w:rsidRPr="00CC1A22">
        <w:rPr>
          <w:snapToGrid w:val="0"/>
          <w:lang w:eastAsia="zh-CN"/>
        </w:rPr>
        <w:t>coverage</w:t>
      </w:r>
      <w:r>
        <w:tab/>
        <w:t>1017</w:t>
      </w:r>
    </w:p>
    <w:p w14:paraId="1AE7D28A" w14:textId="77777777" w:rsidR="006E6678" w:rsidRDefault="006E6678">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CC1A22">
        <w:rPr>
          <w:snapToGrid w:val="0"/>
        </w:rPr>
        <w:t>Test Purpose and Environment</w:t>
      </w:r>
      <w:r>
        <w:tab/>
        <w:t>1017</w:t>
      </w:r>
    </w:p>
    <w:p w14:paraId="4A84A743" w14:textId="77777777" w:rsidR="006E6678" w:rsidRDefault="006E6678">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1019</w:t>
      </w:r>
    </w:p>
    <w:p w14:paraId="5E1198D8" w14:textId="77777777" w:rsidR="006E6678" w:rsidRDefault="006E6678">
      <w:pPr>
        <w:pStyle w:val="TOC3"/>
        <w:rPr>
          <w:rFonts w:asciiTheme="minorHAnsi" w:eastAsiaTheme="minorEastAsia" w:hAnsiTheme="minorHAnsi" w:cstheme="minorBidi"/>
          <w:sz w:val="22"/>
          <w:szCs w:val="22"/>
        </w:rPr>
      </w:pPr>
      <w:r w:rsidRPr="006E6678">
        <w:t>A.6.1.17</w:t>
      </w:r>
      <w:r w:rsidRPr="006E6678">
        <w:rPr>
          <w:rFonts w:asciiTheme="minorHAnsi" w:eastAsiaTheme="minorEastAsia" w:hAnsiTheme="minorHAnsi" w:cstheme="minorBidi"/>
          <w:sz w:val="22"/>
          <w:szCs w:val="22"/>
        </w:rPr>
        <w:tab/>
      </w:r>
      <w:r w:rsidRPr="00CC1A22">
        <w:rPr>
          <w:snapToGrid w:val="0"/>
        </w:rPr>
        <w:t>E-UTRAN FD-FDD Inter-frequency RRC Re-establishment for Cat-M1 UE in CEModeA</w:t>
      </w:r>
      <w:r>
        <w:tab/>
        <w:t>1020</w:t>
      </w:r>
    </w:p>
    <w:p w14:paraId="642178B3" w14:textId="77777777" w:rsidR="006E6678" w:rsidRDefault="006E6678">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CC1A22">
        <w:rPr>
          <w:snapToGrid w:val="0"/>
        </w:rPr>
        <w:t>Test Purpose and Environment</w:t>
      </w:r>
      <w:r>
        <w:tab/>
        <w:t>1020</w:t>
      </w:r>
    </w:p>
    <w:p w14:paraId="732049E2" w14:textId="77777777" w:rsidR="006E6678" w:rsidRDefault="006E6678">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1021</w:t>
      </w:r>
    </w:p>
    <w:p w14:paraId="38BF61A8" w14:textId="77777777" w:rsidR="006E6678" w:rsidRDefault="006E6678">
      <w:pPr>
        <w:pStyle w:val="TOC3"/>
        <w:rPr>
          <w:rFonts w:asciiTheme="minorHAnsi" w:eastAsiaTheme="minorEastAsia" w:hAnsiTheme="minorHAnsi" w:cstheme="minorBidi"/>
          <w:sz w:val="22"/>
          <w:szCs w:val="22"/>
        </w:rPr>
      </w:pPr>
      <w:r w:rsidRPr="006E6678">
        <w:t>A.6.1.18</w:t>
      </w:r>
      <w:r w:rsidRPr="006E6678">
        <w:rPr>
          <w:rFonts w:asciiTheme="minorHAnsi" w:eastAsiaTheme="minorEastAsia" w:hAnsiTheme="minorHAnsi" w:cstheme="minorBidi"/>
          <w:sz w:val="22"/>
          <w:szCs w:val="22"/>
        </w:rPr>
        <w:tab/>
      </w:r>
      <w:r w:rsidRPr="00CC1A22">
        <w:rPr>
          <w:snapToGrid w:val="0"/>
        </w:rPr>
        <w:t>E-UTRAN HD-FDD Inter-frequency RRC Re-establishment for Cat-M1 UE in CEModeA</w:t>
      </w:r>
      <w:r>
        <w:tab/>
        <w:t>1022</w:t>
      </w:r>
    </w:p>
    <w:p w14:paraId="21123BEE" w14:textId="77777777" w:rsidR="006E6678" w:rsidRDefault="006E6678">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CC1A22">
        <w:rPr>
          <w:snapToGrid w:val="0"/>
        </w:rPr>
        <w:t>Test Purpose and Environment</w:t>
      </w:r>
      <w:r>
        <w:tab/>
        <w:t>1022</w:t>
      </w:r>
    </w:p>
    <w:p w14:paraId="5391E164" w14:textId="77777777" w:rsidR="006E6678" w:rsidRDefault="006E6678">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1023</w:t>
      </w:r>
    </w:p>
    <w:p w14:paraId="1E80A18E" w14:textId="77777777" w:rsidR="006E6678" w:rsidRDefault="006E6678">
      <w:pPr>
        <w:pStyle w:val="TOC3"/>
        <w:rPr>
          <w:rFonts w:asciiTheme="minorHAnsi" w:eastAsiaTheme="minorEastAsia" w:hAnsiTheme="minorHAnsi" w:cstheme="minorBidi"/>
          <w:sz w:val="22"/>
          <w:szCs w:val="22"/>
        </w:rPr>
      </w:pPr>
      <w:r w:rsidRPr="006E6678">
        <w:t>A.6.1.19</w:t>
      </w:r>
      <w:r w:rsidRPr="006E6678">
        <w:rPr>
          <w:rFonts w:asciiTheme="minorHAnsi" w:eastAsiaTheme="minorEastAsia" w:hAnsiTheme="minorHAnsi" w:cstheme="minorBidi"/>
          <w:sz w:val="22"/>
          <w:szCs w:val="22"/>
        </w:rPr>
        <w:tab/>
      </w:r>
      <w:r w:rsidRPr="00CC1A22">
        <w:rPr>
          <w:snapToGrid w:val="0"/>
        </w:rPr>
        <w:t>E-UTRAN TDD-TDD Inter-frequency RRC Re-establishment for Cat-M1 UE in CEModeA</w:t>
      </w:r>
      <w:r>
        <w:tab/>
        <w:t>1024</w:t>
      </w:r>
    </w:p>
    <w:p w14:paraId="47C29176" w14:textId="77777777" w:rsidR="006E6678" w:rsidRDefault="006E6678">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CC1A22">
        <w:rPr>
          <w:snapToGrid w:val="0"/>
        </w:rPr>
        <w:t>Test Purpose and Environment</w:t>
      </w:r>
      <w:r>
        <w:tab/>
        <w:t>1024</w:t>
      </w:r>
    </w:p>
    <w:p w14:paraId="0E5343A5" w14:textId="77777777" w:rsidR="006E6678" w:rsidRDefault="006E6678">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1025</w:t>
      </w:r>
    </w:p>
    <w:p w14:paraId="2B56DA5F" w14:textId="77777777" w:rsidR="006E6678" w:rsidRDefault="006E6678">
      <w:pPr>
        <w:pStyle w:val="TOC3"/>
        <w:rPr>
          <w:rFonts w:asciiTheme="minorHAnsi" w:eastAsiaTheme="minorEastAsia" w:hAnsiTheme="minorHAnsi" w:cstheme="minorBidi"/>
          <w:sz w:val="22"/>
          <w:szCs w:val="22"/>
        </w:rPr>
      </w:pPr>
      <w:r w:rsidRPr="006E6678">
        <w:t>A.6.1.20</w:t>
      </w:r>
      <w:r w:rsidRPr="006E6678">
        <w:rPr>
          <w:rFonts w:asciiTheme="minorHAnsi" w:eastAsiaTheme="minorEastAsia" w:hAnsiTheme="minorHAnsi" w:cstheme="minorBidi"/>
          <w:sz w:val="22"/>
          <w:szCs w:val="22"/>
        </w:rPr>
        <w:tab/>
      </w:r>
      <w:r w:rsidRPr="00CC1A22">
        <w:rPr>
          <w:snapToGrid w:val="0"/>
        </w:rPr>
        <w:t>E-UTRAN FD-FDD Inter-frequency RRC Re-establishment for Cat-M1 UE in CEModeB</w:t>
      </w:r>
      <w:r>
        <w:tab/>
        <w:t>1026</w:t>
      </w:r>
    </w:p>
    <w:p w14:paraId="3E0448A7" w14:textId="77777777" w:rsidR="006E6678" w:rsidRDefault="006E6678">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CC1A22">
        <w:rPr>
          <w:snapToGrid w:val="0"/>
        </w:rPr>
        <w:t>Test Purpose and Environment</w:t>
      </w:r>
      <w:r>
        <w:tab/>
        <w:t>1026</w:t>
      </w:r>
    </w:p>
    <w:p w14:paraId="4563F5DA" w14:textId="77777777" w:rsidR="006E6678" w:rsidRDefault="006E6678">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1027</w:t>
      </w:r>
    </w:p>
    <w:p w14:paraId="26DB751A" w14:textId="77777777" w:rsidR="006E6678" w:rsidRDefault="006E6678">
      <w:pPr>
        <w:pStyle w:val="TOC3"/>
        <w:rPr>
          <w:rFonts w:asciiTheme="minorHAnsi" w:eastAsiaTheme="minorEastAsia" w:hAnsiTheme="minorHAnsi" w:cstheme="minorBidi"/>
          <w:sz w:val="22"/>
          <w:szCs w:val="22"/>
        </w:rPr>
      </w:pPr>
      <w:r w:rsidRPr="006E6678">
        <w:t>A.6.1.21</w:t>
      </w:r>
      <w:r w:rsidRPr="006E6678">
        <w:rPr>
          <w:rFonts w:asciiTheme="minorHAnsi" w:eastAsiaTheme="minorEastAsia" w:hAnsiTheme="minorHAnsi" w:cstheme="minorBidi"/>
          <w:sz w:val="22"/>
          <w:szCs w:val="22"/>
        </w:rPr>
        <w:tab/>
      </w:r>
      <w:r w:rsidRPr="00CC1A22">
        <w:rPr>
          <w:snapToGrid w:val="0"/>
        </w:rPr>
        <w:t>E-UTRAN HD-FDD Inter-frequency RRC Re-establishment for Cat-M1 UE in CEModeB</w:t>
      </w:r>
      <w:r>
        <w:tab/>
        <w:t>1028</w:t>
      </w:r>
    </w:p>
    <w:p w14:paraId="4C28362B" w14:textId="77777777" w:rsidR="006E6678" w:rsidRDefault="006E6678">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CC1A22">
        <w:rPr>
          <w:snapToGrid w:val="0"/>
        </w:rPr>
        <w:t>Test Purpose and Environment</w:t>
      </w:r>
      <w:r>
        <w:tab/>
        <w:t>1028</w:t>
      </w:r>
    </w:p>
    <w:p w14:paraId="3DB2F3A7" w14:textId="77777777" w:rsidR="006E6678" w:rsidRDefault="006E6678">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1029</w:t>
      </w:r>
    </w:p>
    <w:p w14:paraId="153A13F4" w14:textId="77777777" w:rsidR="006E6678" w:rsidRDefault="006E6678">
      <w:pPr>
        <w:pStyle w:val="TOC3"/>
        <w:rPr>
          <w:rFonts w:asciiTheme="minorHAnsi" w:eastAsiaTheme="minorEastAsia" w:hAnsiTheme="minorHAnsi" w:cstheme="minorBidi"/>
          <w:sz w:val="22"/>
          <w:szCs w:val="22"/>
        </w:rPr>
      </w:pPr>
      <w:r w:rsidRPr="006E6678">
        <w:t>A.6.1.22</w:t>
      </w:r>
      <w:r w:rsidRPr="006E6678">
        <w:rPr>
          <w:rFonts w:asciiTheme="minorHAnsi" w:eastAsiaTheme="minorEastAsia" w:hAnsiTheme="minorHAnsi" w:cstheme="minorBidi"/>
          <w:sz w:val="22"/>
          <w:szCs w:val="22"/>
        </w:rPr>
        <w:tab/>
      </w:r>
      <w:r w:rsidRPr="00CC1A22">
        <w:rPr>
          <w:snapToGrid w:val="0"/>
        </w:rPr>
        <w:t>E-UTRAN TDD Inter-frequency RRC Re-establishment for Cat-M1 UE in CEModeB</w:t>
      </w:r>
      <w:r>
        <w:tab/>
        <w:t>1030</w:t>
      </w:r>
    </w:p>
    <w:p w14:paraId="701C39A6" w14:textId="77777777" w:rsidR="006E6678" w:rsidRDefault="006E6678">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CC1A22">
        <w:rPr>
          <w:snapToGrid w:val="0"/>
        </w:rPr>
        <w:t>Test Purpose and Environment</w:t>
      </w:r>
      <w:r>
        <w:tab/>
        <w:t>1030</w:t>
      </w:r>
    </w:p>
    <w:p w14:paraId="05DC967C" w14:textId="77777777" w:rsidR="006E6678" w:rsidRDefault="006E6678">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1031</w:t>
      </w:r>
    </w:p>
    <w:p w14:paraId="7A85CC37" w14:textId="77777777" w:rsidR="006E6678" w:rsidRDefault="006E6678">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1032</w:t>
      </w:r>
    </w:p>
    <w:p w14:paraId="79F84A85" w14:textId="77777777" w:rsidR="006E6678" w:rsidRDefault="006E6678">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1032</w:t>
      </w:r>
    </w:p>
    <w:p w14:paraId="454FC9ED" w14:textId="77777777" w:rsidR="006E6678" w:rsidRDefault="006E6678">
      <w:pPr>
        <w:pStyle w:val="TOC4"/>
        <w:rPr>
          <w:rFonts w:asciiTheme="minorHAnsi" w:eastAsiaTheme="minorEastAsia" w:hAnsiTheme="minorHAnsi" w:cstheme="minorBidi"/>
          <w:sz w:val="22"/>
          <w:szCs w:val="22"/>
        </w:rPr>
      </w:pPr>
      <w:r w:rsidRPr="006E6678">
        <w:t>A.6.2.1.1</w:t>
      </w:r>
      <w:r w:rsidRPr="006E6678">
        <w:rPr>
          <w:rFonts w:asciiTheme="minorHAnsi" w:eastAsiaTheme="minorEastAsia" w:hAnsiTheme="minorHAnsi"/>
          <w:sz w:val="22"/>
          <w:szCs w:val="22"/>
        </w:rPr>
        <w:tab/>
      </w:r>
      <w:r w:rsidRPr="00CC1A22">
        <w:rPr>
          <w:rFonts w:cs="v4.2.0"/>
        </w:rPr>
        <w:t>Test Purpose and Environment</w:t>
      </w:r>
      <w:r>
        <w:tab/>
        <w:t>1032</w:t>
      </w:r>
    </w:p>
    <w:p w14:paraId="21025B72" w14:textId="77777777" w:rsidR="006E6678" w:rsidRDefault="006E6678">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1034</w:t>
      </w:r>
    </w:p>
    <w:p w14:paraId="727AEFCA" w14:textId="77777777" w:rsidR="006E6678" w:rsidRDefault="006E6678">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1034</w:t>
      </w:r>
    </w:p>
    <w:p w14:paraId="714E0E3E" w14:textId="77777777" w:rsidR="006E6678" w:rsidRDefault="006E6678">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1034</w:t>
      </w:r>
    </w:p>
    <w:p w14:paraId="5A855616" w14:textId="77777777" w:rsidR="006E6678" w:rsidRDefault="006E6678">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1034</w:t>
      </w:r>
    </w:p>
    <w:p w14:paraId="484463AE" w14:textId="77777777" w:rsidR="006E6678" w:rsidRDefault="006E6678">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1034</w:t>
      </w:r>
    </w:p>
    <w:p w14:paraId="02B0F450" w14:textId="77777777" w:rsidR="006E6678" w:rsidRDefault="006E6678">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1035</w:t>
      </w:r>
    </w:p>
    <w:p w14:paraId="59995C54" w14:textId="77777777" w:rsidR="006E6678" w:rsidRDefault="006E6678">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1035</w:t>
      </w:r>
    </w:p>
    <w:p w14:paraId="6B77F65B" w14:textId="77777777" w:rsidR="006E6678" w:rsidRDefault="006E6678">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1035</w:t>
      </w:r>
    </w:p>
    <w:p w14:paraId="7432EADB" w14:textId="77777777" w:rsidR="006E6678" w:rsidRDefault="006E6678">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1035</w:t>
      </w:r>
    </w:p>
    <w:p w14:paraId="6068BFAE" w14:textId="77777777" w:rsidR="006E6678" w:rsidRDefault="006E6678">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1036</w:t>
      </w:r>
    </w:p>
    <w:p w14:paraId="2D8E543F" w14:textId="77777777" w:rsidR="006E6678" w:rsidRDefault="006E6678">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1037</w:t>
      </w:r>
    </w:p>
    <w:p w14:paraId="4842CD27" w14:textId="77777777" w:rsidR="006E6678" w:rsidRDefault="006E6678">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1037</w:t>
      </w:r>
    </w:p>
    <w:p w14:paraId="45C529F5" w14:textId="77777777" w:rsidR="006E6678" w:rsidRDefault="006E6678">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1037</w:t>
      </w:r>
    </w:p>
    <w:p w14:paraId="37E77F36" w14:textId="77777777" w:rsidR="006E6678" w:rsidRDefault="006E6678">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1037</w:t>
      </w:r>
    </w:p>
    <w:p w14:paraId="470800FA" w14:textId="77777777" w:rsidR="006E6678" w:rsidRDefault="006E6678">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1039</w:t>
      </w:r>
    </w:p>
    <w:p w14:paraId="191A3FCE" w14:textId="77777777" w:rsidR="006E6678" w:rsidRDefault="006E6678">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1039</w:t>
      </w:r>
    </w:p>
    <w:p w14:paraId="1F0E722B" w14:textId="77777777" w:rsidR="006E6678" w:rsidRDefault="006E6678">
      <w:pPr>
        <w:pStyle w:val="TOC5"/>
        <w:rPr>
          <w:rFonts w:asciiTheme="minorHAnsi" w:eastAsiaTheme="minorEastAsia" w:hAnsiTheme="minorHAnsi" w:cstheme="minorBidi"/>
          <w:sz w:val="22"/>
          <w:szCs w:val="22"/>
        </w:rPr>
      </w:pPr>
      <w:r>
        <w:lastRenderedPageBreak/>
        <w:t>A.6.2.3.2.2</w:t>
      </w:r>
      <w:r>
        <w:rPr>
          <w:rFonts w:asciiTheme="minorHAnsi" w:eastAsiaTheme="minorEastAsia" w:hAnsiTheme="minorHAnsi" w:cstheme="minorBidi"/>
          <w:sz w:val="22"/>
          <w:szCs w:val="22"/>
        </w:rPr>
        <w:tab/>
      </w:r>
      <w:r>
        <w:t>No Random Access Response reception</w:t>
      </w:r>
      <w:r>
        <w:tab/>
        <w:t>1039</w:t>
      </w:r>
    </w:p>
    <w:p w14:paraId="083E952B" w14:textId="77777777" w:rsidR="006E6678" w:rsidRDefault="006E6678">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1039</w:t>
      </w:r>
    </w:p>
    <w:p w14:paraId="63ED5947" w14:textId="77777777" w:rsidR="006E6678" w:rsidRDefault="006E6678">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1040</w:t>
      </w:r>
    </w:p>
    <w:p w14:paraId="2386DDA6" w14:textId="77777777" w:rsidR="006E6678" w:rsidRDefault="006E6678">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1040</w:t>
      </w:r>
    </w:p>
    <w:p w14:paraId="07F1EF84" w14:textId="77777777" w:rsidR="006E6678" w:rsidRDefault="006E6678">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1040</w:t>
      </w:r>
    </w:p>
    <w:p w14:paraId="677E55FF" w14:textId="77777777" w:rsidR="006E6678" w:rsidRDefault="006E6678">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1040</w:t>
      </w:r>
    </w:p>
    <w:p w14:paraId="74B5F691" w14:textId="77777777" w:rsidR="006E6678" w:rsidRDefault="006E6678">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1040</w:t>
      </w:r>
    </w:p>
    <w:p w14:paraId="03C11E34" w14:textId="77777777" w:rsidR="006E6678" w:rsidRDefault="006E6678">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1042</w:t>
      </w:r>
    </w:p>
    <w:p w14:paraId="22B05861" w14:textId="77777777" w:rsidR="006E6678" w:rsidRDefault="006E6678">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1042</w:t>
      </w:r>
    </w:p>
    <w:p w14:paraId="623B5083" w14:textId="77777777" w:rsidR="006E6678" w:rsidRDefault="006E6678">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1042</w:t>
      </w:r>
    </w:p>
    <w:p w14:paraId="188C922D" w14:textId="77777777" w:rsidR="006E6678" w:rsidRDefault="006E6678">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1042</w:t>
      </w:r>
    </w:p>
    <w:p w14:paraId="63D080FE" w14:textId="77777777" w:rsidR="006E6678" w:rsidRDefault="006E6678">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1042</w:t>
      </w:r>
    </w:p>
    <w:p w14:paraId="50F17666" w14:textId="77777777" w:rsidR="006E6678" w:rsidRDefault="006E6678">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1043</w:t>
      </w:r>
    </w:p>
    <w:p w14:paraId="5A5816FF" w14:textId="77777777" w:rsidR="006E6678" w:rsidRDefault="006E6678">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1043</w:t>
      </w:r>
    </w:p>
    <w:p w14:paraId="00771CB7" w14:textId="77777777" w:rsidR="006E6678" w:rsidRDefault="006E6678">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1043</w:t>
      </w:r>
    </w:p>
    <w:p w14:paraId="7495576B" w14:textId="77777777" w:rsidR="006E6678" w:rsidRDefault="006E6678">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1043</w:t>
      </w:r>
    </w:p>
    <w:p w14:paraId="204793E4" w14:textId="77777777" w:rsidR="006E6678" w:rsidRDefault="006E6678">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1044</w:t>
      </w:r>
    </w:p>
    <w:p w14:paraId="7501661F" w14:textId="77777777" w:rsidR="006E6678" w:rsidRDefault="006E6678">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1044</w:t>
      </w:r>
    </w:p>
    <w:p w14:paraId="51B79A5D" w14:textId="77777777" w:rsidR="006E6678" w:rsidRDefault="006E6678">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1046</w:t>
      </w:r>
    </w:p>
    <w:p w14:paraId="0BA9B93B" w14:textId="77777777" w:rsidR="006E6678" w:rsidRDefault="006E6678">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1046</w:t>
      </w:r>
    </w:p>
    <w:p w14:paraId="0933BEF0" w14:textId="77777777" w:rsidR="006E6678" w:rsidRDefault="006E6678">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1046</w:t>
      </w:r>
    </w:p>
    <w:p w14:paraId="2130C100" w14:textId="77777777" w:rsidR="006E6678" w:rsidRDefault="006E6678">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1046</w:t>
      </w:r>
    </w:p>
    <w:p w14:paraId="6668DF3C" w14:textId="77777777" w:rsidR="006E6678" w:rsidRDefault="006E6678">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1047</w:t>
      </w:r>
    </w:p>
    <w:p w14:paraId="6048F083" w14:textId="77777777" w:rsidR="006E6678" w:rsidRDefault="006E6678">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1047</w:t>
      </w:r>
    </w:p>
    <w:p w14:paraId="693FCB1F" w14:textId="77777777" w:rsidR="006E6678" w:rsidRDefault="006E6678">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1049</w:t>
      </w:r>
    </w:p>
    <w:p w14:paraId="4F6055ED" w14:textId="77777777" w:rsidR="006E6678" w:rsidRDefault="006E6678">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1049</w:t>
      </w:r>
    </w:p>
    <w:p w14:paraId="3DCD53FE" w14:textId="77777777" w:rsidR="006E6678" w:rsidRDefault="006E6678">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1049</w:t>
      </w:r>
    </w:p>
    <w:p w14:paraId="091C0A86" w14:textId="77777777" w:rsidR="006E6678" w:rsidRDefault="006E6678">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1049</w:t>
      </w:r>
    </w:p>
    <w:p w14:paraId="13CC6297" w14:textId="77777777" w:rsidR="006E6678" w:rsidRDefault="006E6678">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1050</w:t>
      </w:r>
    </w:p>
    <w:p w14:paraId="22EEFF44" w14:textId="77777777" w:rsidR="006E6678" w:rsidRDefault="006E6678">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1050</w:t>
      </w:r>
    </w:p>
    <w:p w14:paraId="45C3A753" w14:textId="77777777" w:rsidR="006E6678" w:rsidRDefault="006E6678">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1052</w:t>
      </w:r>
    </w:p>
    <w:p w14:paraId="7DF6E9E6" w14:textId="77777777" w:rsidR="006E6678" w:rsidRDefault="006E6678">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1052</w:t>
      </w:r>
    </w:p>
    <w:p w14:paraId="04781917" w14:textId="77777777" w:rsidR="006E6678" w:rsidRDefault="006E6678">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1053</w:t>
      </w:r>
    </w:p>
    <w:p w14:paraId="0E6736A3" w14:textId="77777777" w:rsidR="006E6678" w:rsidRDefault="006E6678">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1053</w:t>
      </w:r>
    </w:p>
    <w:p w14:paraId="28A7D64B" w14:textId="77777777" w:rsidR="006E6678" w:rsidRDefault="006E6678">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1054</w:t>
      </w:r>
    </w:p>
    <w:p w14:paraId="49D4D53C" w14:textId="77777777" w:rsidR="006E6678" w:rsidRDefault="006E6678">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1054</w:t>
      </w:r>
    </w:p>
    <w:p w14:paraId="05053E69" w14:textId="77777777" w:rsidR="006E6678" w:rsidRDefault="006E6678">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1056</w:t>
      </w:r>
    </w:p>
    <w:p w14:paraId="3537ECEE" w14:textId="77777777" w:rsidR="006E6678" w:rsidRDefault="006E6678">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1056</w:t>
      </w:r>
    </w:p>
    <w:p w14:paraId="3D893570" w14:textId="77777777" w:rsidR="006E6678" w:rsidRDefault="006E6678">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1056</w:t>
      </w:r>
    </w:p>
    <w:p w14:paraId="53D3CE65" w14:textId="77777777" w:rsidR="006E6678" w:rsidRDefault="006E6678">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1057</w:t>
      </w:r>
    </w:p>
    <w:p w14:paraId="7FA1E82E" w14:textId="77777777" w:rsidR="006E6678" w:rsidRDefault="006E6678">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1057</w:t>
      </w:r>
    </w:p>
    <w:p w14:paraId="015537B5" w14:textId="77777777" w:rsidR="006E6678" w:rsidRDefault="006E6678">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1057</w:t>
      </w:r>
    </w:p>
    <w:p w14:paraId="3D46CC22" w14:textId="77777777" w:rsidR="006E6678" w:rsidRDefault="006E6678">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1057</w:t>
      </w:r>
    </w:p>
    <w:p w14:paraId="601202BA" w14:textId="77777777" w:rsidR="006E6678" w:rsidRDefault="006E6678">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1057</w:t>
      </w:r>
    </w:p>
    <w:p w14:paraId="2DFF7EBA" w14:textId="77777777" w:rsidR="006E6678" w:rsidRDefault="006E6678">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1057</w:t>
      </w:r>
    </w:p>
    <w:p w14:paraId="3DAD614A" w14:textId="77777777" w:rsidR="006E6678" w:rsidRDefault="006E6678">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1057</w:t>
      </w:r>
    </w:p>
    <w:p w14:paraId="3F7A24CE" w14:textId="77777777" w:rsidR="006E6678" w:rsidRDefault="006E6678">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1059</w:t>
      </w:r>
    </w:p>
    <w:p w14:paraId="4BE2D345" w14:textId="77777777" w:rsidR="006E6678" w:rsidRDefault="006E6678">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1059</w:t>
      </w:r>
    </w:p>
    <w:p w14:paraId="57CFCF23" w14:textId="77777777" w:rsidR="006E6678" w:rsidRDefault="006E6678">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1060</w:t>
      </w:r>
    </w:p>
    <w:p w14:paraId="5A4A6015" w14:textId="77777777" w:rsidR="006E6678" w:rsidRDefault="006E6678">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1060</w:t>
      </w:r>
    </w:p>
    <w:p w14:paraId="7254F4D2" w14:textId="77777777" w:rsidR="006E6678" w:rsidRDefault="006E6678">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1060</w:t>
      </w:r>
    </w:p>
    <w:p w14:paraId="40410B68" w14:textId="77777777" w:rsidR="006E6678" w:rsidRDefault="006E6678">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1060</w:t>
      </w:r>
    </w:p>
    <w:p w14:paraId="1A5F7D02" w14:textId="77777777" w:rsidR="006E6678" w:rsidRDefault="006E6678">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1060</w:t>
      </w:r>
    </w:p>
    <w:p w14:paraId="5C4B829A" w14:textId="77777777" w:rsidR="006E6678" w:rsidRDefault="006E6678">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1061</w:t>
      </w:r>
    </w:p>
    <w:p w14:paraId="57DE35B8" w14:textId="77777777" w:rsidR="006E6678" w:rsidRDefault="006E6678">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1061</w:t>
      </w:r>
    </w:p>
    <w:p w14:paraId="02BFC3A4" w14:textId="77777777" w:rsidR="006E6678" w:rsidRDefault="006E6678">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1061</w:t>
      </w:r>
    </w:p>
    <w:p w14:paraId="11C11E5B" w14:textId="77777777" w:rsidR="006E6678" w:rsidRDefault="006E6678">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1063</w:t>
      </w:r>
    </w:p>
    <w:p w14:paraId="38B6503E" w14:textId="77777777" w:rsidR="006E6678" w:rsidRDefault="006E6678">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1063</w:t>
      </w:r>
    </w:p>
    <w:p w14:paraId="45313A6F" w14:textId="77777777" w:rsidR="006E6678" w:rsidRDefault="006E6678">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1064</w:t>
      </w:r>
    </w:p>
    <w:p w14:paraId="0C9B7AFC" w14:textId="77777777" w:rsidR="006E6678" w:rsidRDefault="006E6678">
      <w:pPr>
        <w:pStyle w:val="TOC5"/>
        <w:rPr>
          <w:rFonts w:asciiTheme="minorHAnsi" w:eastAsiaTheme="minorEastAsia" w:hAnsiTheme="minorHAnsi" w:cstheme="minorBidi"/>
          <w:sz w:val="22"/>
          <w:szCs w:val="22"/>
        </w:rPr>
      </w:pPr>
      <w:r>
        <w:lastRenderedPageBreak/>
        <w:t>A.6.2.12.2.3</w:t>
      </w:r>
      <w:r>
        <w:rPr>
          <w:rFonts w:asciiTheme="minorHAnsi" w:eastAsiaTheme="minorEastAsia" w:hAnsiTheme="minorHAnsi" w:cstheme="minorBidi"/>
          <w:sz w:val="22"/>
          <w:szCs w:val="22"/>
        </w:rPr>
        <w:tab/>
      </w:r>
      <w:r>
        <w:t>Receiving a NACK on msg3</w:t>
      </w:r>
      <w:r>
        <w:tab/>
        <w:t>1064</w:t>
      </w:r>
    </w:p>
    <w:p w14:paraId="43C9D40A" w14:textId="77777777" w:rsidR="006E6678" w:rsidRDefault="006E6678">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1064</w:t>
      </w:r>
    </w:p>
    <w:p w14:paraId="30D849D8" w14:textId="77777777" w:rsidR="006E6678" w:rsidRDefault="006E6678">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1064</w:t>
      </w:r>
    </w:p>
    <w:p w14:paraId="74959E82" w14:textId="77777777" w:rsidR="006E6678" w:rsidRDefault="006E6678">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1064</w:t>
      </w:r>
    </w:p>
    <w:p w14:paraId="2AEEE687" w14:textId="77777777" w:rsidR="006E6678" w:rsidRDefault="006E6678">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1065</w:t>
      </w:r>
    </w:p>
    <w:p w14:paraId="2A0E81EA" w14:textId="77777777" w:rsidR="006E6678" w:rsidRDefault="006E6678">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1065</w:t>
      </w:r>
    </w:p>
    <w:p w14:paraId="099AC2AE" w14:textId="77777777" w:rsidR="006E6678" w:rsidRDefault="006E6678">
      <w:pPr>
        <w:pStyle w:val="TOC4"/>
        <w:rPr>
          <w:rFonts w:asciiTheme="minorHAnsi" w:eastAsiaTheme="minorEastAsia" w:hAnsiTheme="minorHAnsi" w:cstheme="minorBidi"/>
          <w:sz w:val="22"/>
          <w:szCs w:val="22"/>
        </w:rPr>
      </w:pPr>
      <w:r w:rsidRPr="006E6678">
        <w:t>A.6.2.13.1</w:t>
      </w:r>
      <w:r w:rsidRPr="006E6678">
        <w:rPr>
          <w:rFonts w:asciiTheme="minorHAnsi" w:eastAsiaTheme="minorEastAsia" w:hAnsiTheme="minorHAnsi"/>
          <w:sz w:val="22"/>
          <w:szCs w:val="22"/>
        </w:rPr>
        <w:tab/>
      </w:r>
      <w:r w:rsidRPr="00CC1A22">
        <w:rPr>
          <w:rFonts w:cs="v4.2.0"/>
        </w:rPr>
        <w:t>Test Purpose and Environment</w:t>
      </w:r>
      <w:r>
        <w:tab/>
        <w:t>1065</w:t>
      </w:r>
    </w:p>
    <w:p w14:paraId="112B4A6E" w14:textId="77777777" w:rsidR="006E6678" w:rsidRDefault="006E6678">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1067</w:t>
      </w:r>
    </w:p>
    <w:p w14:paraId="44D320CC" w14:textId="77777777" w:rsidR="006E6678" w:rsidRDefault="006E6678">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1067</w:t>
      </w:r>
    </w:p>
    <w:p w14:paraId="729E0CD8" w14:textId="77777777" w:rsidR="006E6678" w:rsidRDefault="006E6678">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1067</w:t>
      </w:r>
    </w:p>
    <w:p w14:paraId="345FB966" w14:textId="77777777" w:rsidR="006E6678" w:rsidRDefault="006E6678">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1068</w:t>
      </w:r>
    </w:p>
    <w:p w14:paraId="57584C81" w14:textId="77777777" w:rsidR="006E6678" w:rsidRDefault="006E6678">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1068</w:t>
      </w:r>
    </w:p>
    <w:p w14:paraId="717BD185" w14:textId="77777777" w:rsidR="006E6678" w:rsidRDefault="006E6678">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1068</w:t>
      </w:r>
    </w:p>
    <w:p w14:paraId="3621C14B" w14:textId="77777777" w:rsidR="006E6678" w:rsidRDefault="006E6678">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1068</w:t>
      </w:r>
    </w:p>
    <w:p w14:paraId="48013C54" w14:textId="77777777" w:rsidR="006E6678" w:rsidRDefault="006E6678">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1068</w:t>
      </w:r>
    </w:p>
    <w:p w14:paraId="7274336F" w14:textId="77777777" w:rsidR="006E6678" w:rsidRDefault="006E6678">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1068</w:t>
      </w:r>
    </w:p>
    <w:p w14:paraId="6EE6301E" w14:textId="77777777" w:rsidR="006E6678" w:rsidRDefault="006E6678">
      <w:pPr>
        <w:pStyle w:val="TOC4"/>
        <w:rPr>
          <w:rFonts w:asciiTheme="minorHAnsi" w:eastAsiaTheme="minorEastAsia" w:hAnsiTheme="minorHAnsi" w:cstheme="minorBidi"/>
          <w:sz w:val="22"/>
          <w:szCs w:val="22"/>
        </w:rPr>
      </w:pPr>
      <w:r w:rsidRPr="006E6678">
        <w:t>A.6.2.14.1</w:t>
      </w:r>
      <w:r w:rsidRPr="006E6678">
        <w:rPr>
          <w:rFonts w:asciiTheme="minorHAnsi" w:eastAsiaTheme="minorEastAsia" w:hAnsiTheme="minorHAnsi"/>
          <w:sz w:val="22"/>
          <w:szCs w:val="22"/>
        </w:rPr>
        <w:tab/>
      </w:r>
      <w:r w:rsidRPr="00CC1A22">
        <w:rPr>
          <w:rFonts w:cs="v4.2.0"/>
        </w:rPr>
        <w:t>Test Purpose and Environment</w:t>
      </w:r>
      <w:r>
        <w:tab/>
        <w:t>1068</w:t>
      </w:r>
    </w:p>
    <w:p w14:paraId="0FD0E66A" w14:textId="77777777" w:rsidR="006E6678" w:rsidRDefault="006E6678">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1070</w:t>
      </w:r>
    </w:p>
    <w:p w14:paraId="5C241931" w14:textId="77777777" w:rsidR="006E6678" w:rsidRDefault="006E6678">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1070</w:t>
      </w:r>
    </w:p>
    <w:p w14:paraId="6FE75ED7" w14:textId="77777777" w:rsidR="006E6678" w:rsidRDefault="006E6678">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1071</w:t>
      </w:r>
    </w:p>
    <w:p w14:paraId="1A2E497B" w14:textId="77777777" w:rsidR="006E6678" w:rsidRDefault="006E6678">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1071</w:t>
      </w:r>
    </w:p>
    <w:p w14:paraId="7CC5B265" w14:textId="77777777" w:rsidR="006E6678" w:rsidRDefault="006E6678">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1071</w:t>
      </w:r>
    </w:p>
    <w:p w14:paraId="4759CE2B" w14:textId="77777777" w:rsidR="006E6678" w:rsidRDefault="006E6678">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1071</w:t>
      </w:r>
    </w:p>
    <w:p w14:paraId="5B471CAA" w14:textId="77777777" w:rsidR="006E6678" w:rsidRDefault="006E6678">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1071</w:t>
      </w:r>
    </w:p>
    <w:p w14:paraId="522385D1" w14:textId="77777777" w:rsidR="006E6678" w:rsidRDefault="006E6678">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1072</w:t>
      </w:r>
    </w:p>
    <w:p w14:paraId="37D17785" w14:textId="77777777" w:rsidR="006E6678" w:rsidRDefault="006E6678">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1072</w:t>
      </w:r>
    </w:p>
    <w:p w14:paraId="79E305ED" w14:textId="77777777" w:rsidR="006E6678" w:rsidRDefault="006E6678">
      <w:pPr>
        <w:pStyle w:val="TOC4"/>
        <w:rPr>
          <w:rFonts w:asciiTheme="minorHAnsi" w:eastAsiaTheme="minorEastAsia" w:hAnsiTheme="minorHAnsi" w:cstheme="minorBidi"/>
          <w:sz w:val="22"/>
          <w:szCs w:val="22"/>
        </w:rPr>
      </w:pPr>
      <w:r w:rsidRPr="006E6678">
        <w:t>A.6.2.15.1</w:t>
      </w:r>
      <w:r w:rsidRPr="006E6678">
        <w:rPr>
          <w:rFonts w:asciiTheme="minorHAnsi" w:eastAsiaTheme="minorEastAsia" w:hAnsiTheme="minorHAnsi"/>
          <w:sz w:val="22"/>
          <w:szCs w:val="22"/>
        </w:rPr>
        <w:tab/>
      </w:r>
      <w:r w:rsidRPr="00CC1A22">
        <w:rPr>
          <w:rFonts w:cs="v4.2.0"/>
        </w:rPr>
        <w:t>Test Purpose and Environment</w:t>
      </w:r>
      <w:r>
        <w:tab/>
        <w:t>1072</w:t>
      </w:r>
    </w:p>
    <w:p w14:paraId="1567426C" w14:textId="77777777" w:rsidR="006E6678" w:rsidRDefault="006E6678">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1074</w:t>
      </w:r>
    </w:p>
    <w:p w14:paraId="356BDD4F" w14:textId="77777777" w:rsidR="006E6678" w:rsidRDefault="006E6678">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1074</w:t>
      </w:r>
    </w:p>
    <w:p w14:paraId="061602C2" w14:textId="77777777" w:rsidR="006E6678" w:rsidRDefault="006E6678">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1075</w:t>
      </w:r>
    </w:p>
    <w:p w14:paraId="157484E7" w14:textId="77777777" w:rsidR="006E6678" w:rsidRDefault="006E6678">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1075</w:t>
      </w:r>
    </w:p>
    <w:p w14:paraId="321B3CC7" w14:textId="77777777" w:rsidR="006E6678" w:rsidRDefault="006E6678">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1075</w:t>
      </w:r>
    </w:p>
    <w:p w14:paraId="59F7743C" w14:textId="77777777" w:rsidR="006E6678" w:rsidRDefault="006E6678">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1075</w:t>
      </w:r>
    </w:p>
    <w:p w14:paraId="053308C1" w14:textId="77777777" w:rsidR="006E6678" w:rsidRDefault="006E6678">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1075</w:t>
      </w:r>
    </w:p>
    <w:p w14:paraId="11E37742" w14:textId="77777777" w:rsidR="006E6678" w:rsidRDefault="006E6678">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1076</w:t>
      </w:r>
    </w:p>
    <w:p w14:paraId="5E62D9B8" w14:textId="77777777" w:rsidR="006E6678" w:rsidRDefault="006E6678">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1076</w:t>
      </w:r>
    </w:p>
    <w:p w14:paraId="11475145" w14:textId="77777777" w:rsidR="006E6678" w:rsidRDefault="006E6678">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1076</w:t>
      </w:r>
    </w:p>
    <w:p w14:paraId="78058D58" w14:textId="77777777" w:rsidR="006E6678" w:rsidRDefault="006E6678">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1079</w:t>
      </w:r>
    </w:p>
    <w:p w14:paraId="080C5B8A" w14:textId="77777777" w:rsidR="006E6678" w:rsidRDefault="006E6678">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1079</w:t>
      </w:r>
    </w:p>
    <w:p w14:paraId="5D206644" w14:textId="77777777" w:rsidR="006E6678" w:rsidRDefault="006E6678">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1080</w:t>
      </w:r>
    </w:p>
    <w:p w14:paraId="3F003431" w14:textId="77777777" w:rsidR="006E6678" w:rsidRDefault="006E6678">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1080</w:t>
      </w:r>
    </w:p>
    <w:p w14:paraId="05DF0E73" w14:textId="77777777" w:rsidR="006E6678" w:rsidRDefault="006E6678">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1080</w:t>
      </w:r>
    </w:p>
    <w:p w14:paraId="593A12AA" w14:textId="77777777" w:rsidR="006E6678" w:rsidRDefault="006E6678">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1080</w:t>
      </w:r>
    </w:p>
    <w:p w14:paraId="23EAE923" w14:textId="77777777" w:rsidR="006E6678" w:rsidRDefault="006E6678">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1080</w:t>
      </w:r>
    </w:p>
    <w:p w14:paraId="05FEB457" w14:textId="77777777" w:rsidR="006E6678" w:rsidRDefault="006E6678">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1080</w:t>
      </w:r>
    </w:p>
    <w:p w14:paraId="1759322B" w14:textId="77777777" w:rsidR="006E6678" w:rsidRDefault="006E6678">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1081</w:t>
      </w:r>
    </w:p>
    <w:p w14:paraId="53E656D0" w14:textId="77777777" w:rsidR="006E6678" w:rsidRDefault="006E6678">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1081</w:t>
      </w:r>
    </w:p>
    <w:p w14:paraId="469D566F" w14:textId="77777777" w:rsidR="006E6678" w:rsidRDefault="006E6678">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1084</w:t>
      </w:r>
    </w:p>
    <w:p w14:paraId="1D09B73E" w14:textId="77777777" w:rsidR="006E6678" w:rsidRDefault="006E6678">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1084</w:t>
      </w:r>
    </w:p>
    <w:p w14:paraId="18C793FA" w14:textId="77777777" w:rsidR="006E6678" w:rsidRDefault="006E6678">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1085</w:t>
      </w:r>
    </w:p>
    <w:p w14:paraId="3B84981D" w14:textId="77777777" w:rsidR="006E6678" w:rsidRDefault="006E6678">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1085</w:t>
      </w:r>
    </w:p>
    <w:p w14:paraId="68CC7683" w14:textId="77777777" w:rsidR="006E6678" w:rsidRDefault="006E6678">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1085</w:t>
      </w:r>
    </w:p>
    <w:p w14:paraId="06EB619A" w14:textId="77777777" w:rsidR="006E6678" w:rsidRDefault="006E6678">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1085</w:t>
      </w:r>
    </w:p>
    <w:p w14:paraId="0F0BF48A" w14:textId="77777777" w:rsidR="006E6678" w:rsidRDefault="006E6678">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1085</w:t>
      </w:r>
    </w:p>
    <w:p w14:paraId="58B11052" w14:textId="77777777" w:rsidR="006E6678" w:rsidRDefault="006E6678">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1085</w:t>
      </w:r>
    </w:p>
    <w:p w14:paraId="1BCC10DA" w14:textId="77777777" w:rsidR="006E6678" w:rsidRDefault="006E6678">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1086</w:t>
      </w:r>
    </w:p>
    <w:p w14:paraId="7EAF46B8" w14:textId="77777777" w:rsidR="006E6678" w:rsidRDefault="006E6678">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1086</w:t>
      </w:r>
    </w:p>
    <w:p w14:paraId="253904A5" w14:textId="77777777" w:rsidR="006E6678" w:rsidRDefault="006E6678">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1089</w:t>
      </w:r>
    </w:p>
    <w:p w14:paraId="1773F4E7" w14:textId="77777777" w:rsidR="006E6678" w:rsidRDefault="006E6678">
      <w:pPr>
        <w:pStyle w:val="TOC5"/>
        <w:rPr>
          <w:rFonts w:asciiTheme="minorHAnsi" w:eastAsiaTheme="minorEastAsia" w:hAnsiTheme="minorHAnsi" w:cstheme="minorBidi"/>
          <w:sz w:val="22"/>
          <w:szCs w:val="22"/>
        </w:rPr>
      </w:pPr>
      <w:r>
        <w:lastRenderedPageBreak/>
        <w:t>A.6.2.18.2.1</w:t>
      </w:r>
      <w:r>
        <w:rPr>
          <w:rFonts w:asciiTheme="minorHAnsi" w:eastAsiaTheme="minorEastAsia" w:hAnsiTheme="minorHAnsi" w:cstheme="minorBidi"/>
          <w:sz w:val="22"/>
          <w:szCs w:val="22"/>
        </w:rPr>
        <w:tab/>
      </w:r>
      <w:r>
        <w:t>Random Access Response Reception</w:t>
      </w:r>
      <w:r>
        <w:tab/>
        <w:t>1089</w:t>
      </w:r>
    </w:p>
    <w:p w14:paraId="5686F5EB" w14:textId="77777777" w:rsidR="006E6678" w:rsidRDefault="006E6678">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1090</w:t>
      </w:r>
    </w:p>
    <w:p w14:paraId="12951476" w14:textId="77777777" w:rsidR="006E6678" w:rsidRDefault="006E6678">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1090</w:t>
      </w:r>
    </w:p>
    <w:p w14:paraId="7C3EAF68" w14:textId="77777777" w:rsidR="006E6678" w:rsidRDefault="006E6678">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1090</w:t>
      </w:r>
    </w:p>
    <w:p w14:paraId="0BDC1FFF" w14:textId="77777777" w:rsidR="006E6678" w:rsidRDefault="006E6678">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1090</w:t>
      </w:r>
    </w:p>
    <w:p w14:paraId="16C42CD1" w14:textId="77777777" w:rsidR="006E6678" w:rsidRDefault="006E6678">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1090</w:t>
      </w:r>
    </w:p>
    <w:p w14:paraId="7EF803B9" w14:textId="77777777" w:rsidR="006E6678" w:rsidRDefault="006E6678">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1090</w:t>
      </w:r>
    </w:p>
    <w:p w14:paraId="0BB3BA16" w14:textId="77777777" w:rsidR="006E6678" w:rsidRDefault="006E6678">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1091</w:t>
      </w:r>
    </w:p>
    <w:p w14:paraId="08F6846F" w14:textId="77777777" w:rsidR="006E6678" w:rsidRDefault="006E6678">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1091</w:t>
      </w:r>
    </w:p>
    <w:p w14:paraId="744350C4" w14:textId="77777777" w:rsidR="006E6678" w:rsidRDefault="006E6678">
      <w:pPr>
        <w:pStyle w:val="TOC4"/>
        <w:rPr>
          <w:rFonts w:asciiTheme="minorHAnsi" w:eastAsiaTheme="minorEastAsia" w:hAnsiTheme="minorHAnsi" w:cstheme="minorBidi"/>
          <w:sz w:val="22"/>
          <w:szCs w:val="22"/>
        </w:rPr>
      </w:pPr>
      <w:r w:rsidRPr="006E6678">
        <w:t>A.6.3.1.1</w:t>
      </w:r>
      <w:r w:rsidRPr="006E6678">
        <w:rPr>
          <w:rFonts w:asciiTheme="minorHAnsi" w:eastAsiaTheme="minorEastAsia" w:hAnsiTheme="minorHAnsi" w:cstheme="minorBidi"/>
          <w:sz w:val="22"/>
          <w:szCs w:val="22"/>
        </w:rPr>
        <w:tab/>
      </w:r>
      <w:r w:rsidRPr="00CC1A22">
        <w:rPr>
          <w:snapToGrid w:val="0"/>
        </w:rPr>
        <w:t>Test Purpose and Environment</w:t>
      </w:r>
      <w:r>
        <w:tab/>
        <w:t>1091</w:t>
      </w:r>
    </w:p>
    <w:p w14:paraId="557E631E" w14:textId="77777777" w:rsidR="006E6678" w:rsidRDefault="006E6678">
      <w:pPr>
        <w:pStyle w:val="TOC4"/>
        <w:rPr>
          <w:rFonts w:asciiTheme="minorHAnsi" w:eastAsiaTheme="minorEastAsia" w:hAnsiTheme="minorHAnsi" w:cstheme="minorBidi"/>
          <w:sz w:val="22"/>
          <w:szCs w:val="22"/>
        </w:rPr>
      </w:pPr>
      <w:r w:rsidRPr="006E6678">
        <w:t>A.6.3.1.2</w:t>
      </w:r>
      <w:r w:rsidRPr="006E6678">
        <w:rPr>
          <w:rFonts w:asciiTheme="minorHAnsi" w:eastAsiaTheme="minorEastAsia" w:hAnsiTheme="minorHAnsi" w:cstheme="minorBidi"/>
          <w:sz w:val="22"/>
          <w:szCs w:val="22"/>
        </w:rPr>
        <w:tab/>
      </w:r>
      <w:r w:rsidRPr="00CC1A22">
        <w:rPr>
          <w:snapToGrid w:val="0"/>
        </w:rPr>
        <w:t>Test Requirements</w:t>
      </w:r>
      <w:r>
        <w:tab/>
        <w:t>1093</w:t>
      </w:r>
    </w:p>
    <w:p w14:paraId="6CAD4FBC" w14:textId="77777777" w:rsidR="006E6678" w:rsidRDefault="006E6678">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1093</w:t>
      </w:r>
    </w:p>
    <w:p w14:paraId="4FD8D755" w14:textId="77777777" w:rsidR="006E6678" w:rsidRDefault="006E6678">
      <w:pPr>
        <w:pStyle w:val="TOC4"/>
        <w:rPr>
          <w:rFonts w:asciiTheme="minorHAnsi" w:eastAsiaTheme="minorEastAsia" w:hAnsiTheme="minorHAnsi" w:cstheme="minorBidi"/>
          <w:sz w:val="22"/>
          <w:szCs w:val="22"/>
        </w:rPr>
      </w:pPr>
      <w:r w:rsidRPr="006E6678">
        <w:t>A.6.3.2.1</w:t>
      </w:r>
      <w:r w:rsidRPr="006E6678">
        <w:rPr>
          <w:rFonts w:asciiTheme="minorHAnsi" w:eastAsiaTheme="minorEastAsia" w:hAnsiTheme="minorHAnsi" w:cstheme="minorBidi"/>
          <w:sz w:val="22"/>
          <w:szCs w:val="22"/>
        </w:rPr>
        <w:tab/>
      </w:r>
      <w:r w:rsidRPr="00CC1A22">
        <w:rPr>
          <w:snapToGrid w:val="0"/>
        </w:rPr>
        <w:t>Test Purpose and Environment</w:t>
      </w:r>
      <w:r>
        <w:tab/>
        <w:t>1093</w:t>
      </w:r>
    </w:p>
    <w:p w14:paraId="4CC9B16B" w14:textId="77777777" w:rsidR="006E6678" w:rsidRDefault="006E6678">
      <w:pPr>
        <w:pStyle w:val="TOC4"/>
        <w:rPr>
          <w:rFonts w:asciiTheme="minorHAnsi" w:eastAsiaTheme="minorEastAsia" w:hAnsiTheme="minorHAnsi" w:cstheme="minorBidi"/>
          <w:sz w:val="22"/>
          <w:szCs w:val="22"/>
        </w:rPr>
      </w:pPr>
      <w:r w:rsidRPr="006E6678">
        <w:t>A.6.3.2.2</w:t>
      </w:r>
      <w:r w:rsidRPr="006E6678">
        <w:rPr>
          <w:rFonts w:asciiTheme="minorHAnsi" w:eastAsiaTheme="minorEastAsia" w:hAnsiTheme="minorHAnsi" w:cstheme="minorBidi"/>
          <w:sz w:val="22"/>
          <w:szCs w:val="22"/>
        </w:rPr>
        <w:tab/>
      </w:r>
      <w:r w:rsidRPr="00CC1A22">
        <w:rPr>
          <w:snapToGrid w:val="0"/>
        </w:rPr>
        <w:t>Test Requirements</w:t>
      </w:r>
      <w:r>
        <w:tab/>
        <w:t>1095</w:t>
      </w:r>
    </w:p>
    <w:p w14:paraId="70A83208" w14:textId="77777777" w:rsidR="006E6678" w:rsidRDefault="006E6678">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1095</w:t>
      </w:r>
    </w:p>
    <w:p w14:paraId="7F9446C7" w14:textId="77777777" w:rsidR="006E6678" w:rsidRDefault="006E6678">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1095</w:t>
      </w:r>
    </w:p>
    <w:p w14:paraId="766C3374" w14:textId="77777777" w:rsidR="006E6678" w:rsidRDefault="006E6678">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1096</w:t>
      </w:r>
    </w:p>
    <w:p w14:paraId="2FFEF063" w14:textId="77777777" w:rsidR="006E6678" w:rsidRDefault="006E6678">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1097</w:t>
      </w:r>
    </w:p>
    <w:p w14:paraId="6258DA8F" w14:textId="77777777" w:rsidR="006E6678" w:rsidRDefault="006E6678">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1097</w:t>
      </w:r>
    </w:p>
    <w:p w14:paraId="05C57C91" w14:textId="77777777" w:rsidR="006E6678" w:rsidRDefault="006E6678">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1098</w:t>
      </w:r>
    </w:p>
    <w:p w14:paraId="04486746" w14:textId="77777777" w:rsidR="006E6678" w:rsidRDefault="006E6678">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1099</w:t>
      </w:r>
    </w:p>
    <w:p w14:paraId="68AE9C6E" w14:textId="77777777" w:rsidR="006E6678" w:rsidRDefault="006E6678">
      <w:pPr>
        <w:pStyle w:val="TOC4"/>
        <w:rPr>
          <w:rFonts w:asciiTheme="minorHAnsi" w:eastAsiaTheme="minorEastAsia" w:hAnsiTheme="minorHAnsi" w:cstheme="minorBidi"/>
          <w:sz w:val="22"/>
          <w:szCs w:val="22"/>
        </w:rPr>
      </w:pPr>
      <w:r w:rsidRPr="006E6678">
        <w:t>A.</w:t>
      </w:r>
      <w:r w:rsidRPr="006E6678">
        <w:rPr>
          <w:lang w:eastAsia="zh-CN"/>
        </w:rPr>
        <w:t>6</w:t>
      </w:r>
      <w:r w:rsidRPr="006E6678">
        <w:t>.</w:t>
      </w:r>
      <w:r w:rsidRPr="006E6678">
        <w:rPr>
          <w:lang w:eastAsia="zh-CN"/>
        </w:rPr>
        <w:t>3</w:t>
      </w:r>
      <w:r w:rsidRPr="006E6678">
        <w:t>.</w:t>
      </w:r>
      <w:r w:rsidRPr="006E6678">
        <w:rPr>
          <w:lang w:eastAsia="zh-CN"/>
        </w:rPr>
        <w:t>5</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1099</w:t>
      </w:r>
    </w:p>
    <w:p w14:paraId="0DB4040D" w14:textId="77777777" w:rsidR="006E6678" w:rsidRDefault="006E6678">
      <w:pPr>
        <w:pStyle w:val="TOC4"/>
        <w:rPr>
          <w:rFonts w:asciiTheme="minorHAnsi" w:eastAsiaTheme="minorEastAsia" w:hAnsiTheme="minorHAnsi" w:cstheme="minorBidi"/>
          <w:sz w:val="22"/>
          <w:szCs w:val="22"/>
        </w:rPr>
      </w:pPr>
      <w:r w:rsidRPr="006E6678">
        <w:t>A.</w:t>
      </w:r>
      <w:r w:rsidRPr="006E6678">
        <w:rPr>
          <w:lang w:eastAsia="zh-CN"/>
        </w:rPr>
        <w:t>6</w:t>
      </w:r>
      <w:r w:rsidRPr="006E6678">
        <w:t>.</w:t>
      </w:r>
      <w:r w:rsidRPr="006E6678">
        <w:rPr>
          <w:lang w:eastAsia="zh-CN"/>
        </w:rPr>
        <w:t>3</w:t>
      </w:r>
      <w:r w:rsidRPr="006E6678">
        <w:t>.</w:t>
      </w:r>
      <w:r w:rsidRPr="006E6678">
        <w:rPr>
          <w:lang w:eastAsia="zh-CN"/>
        </w:rPr>
        <w:t>5</w:t>
      </w:r>
      <w:r w:rsidRPr="006E6678">
        <w:t>.2</w:t>
      </w:r>
      <w:r w:rsidRPr="006E6678">
        <w:rPr>
          <w:rFonts w:asciiTheme="minorHAnsi" w:eastAsiaTheme="minorEastAsia" w:hAnsiTheme="minorHAnsi" w:cstheme="minorBidi"/>
          <w:sz w:val="22"/>
          <w:szCs w:val="22"/>
        </w:rPr>
        <w:tab/>
      </w:r>
      <w:r w:rsidRPr="00CC1A22">
        <w:rPr>
          <w:snapToGrid w:val="0"/>
        </w:rPr>
        <w:t>Test Requirements</w:t>
      </w:r>
      <w:r>
        <w:tab/>
        <w:t>1101</w:t>
      </w:r>
    </w:p>
    <w:p w14:paraId="4E0C2344" w14:textId="77777777" w:rsidR="006E6678" w:rsidRDefault="006E6678">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1101</w:t>
      </w:r>
    </w:p>
    <w:p w14:paraId="42B1B88D" w14:textId="77777777" w:rsidR="006E6678" w:rsidRDefault="006E6678">
      <w:pPr>
        <w:pStyle w:val="TOC4"/>
        <w:rPr>
          <w:rFonts w:asciiTheme="minorHAnsi" w:eastAsiaTheme="minorEastAsia" w:hAnsiTheme="minorHAnsi" w:cstheme="minorBidi"/>
          <w:sz w:val="22"/>
          <w:szCs w:val="22"/>
        </w:rPr>
      </w:pPr>
      <w:r w:rsidRPr="006E6678">
        <w:t>A.</w:t>
      </w:r>
      <w:r w:rsidRPr="006E6678">
        <w:rPr>
          <w:lang w:eastAsia="zh-CN"/>
        </w:rPr>
        <w:t>6</w:t>
      </w:r>
      <w:r w:rsidRPr="006E6678">
        <w:t>.</w:t>
      </w:r>
      <w:r w:rsidRPr="006E6678">
        <w:rPr>
          <w:lang w:eastAsia="zh-CN"/>
        </w:rPr>
        <w:t>3</w:t>
      </w:r>
      <w:r w:rsidRPr="006E6678">
        <w:t>.</w:t>
      </w:r>
      <w:r w:rsidRPr="006E6678">
        <w:rPr>
          <w:lang w:eastAsia="zh-CN"/>
        </w:rPr>
        <w:t>6</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1101</w:t>
      </w:r>
    </w:p>
    <w:p w14:paraId="3701D2B0" w14:textId="77777777" w:rsidR="006E6678" w:rsidRDefault="006E6678">
      <w:pPr>
        <w:pStyle w:val="TOC4"/>
        <w:rPr>
          <w:rFonts w:asciiTheme="minorHAnsi" w:eastAsiaTheme="minorEastAsia" w:hAnsiTheme="minorHAnsi" w:cstheme="minorBidi"/>
          <w:sz w:val="22"/>
          <w:szCs w:val="22"/>
        </w:rPr>
      </w:pPr>
      <w:r w:rsidRPr="006E6678">
        <w:t>A.</w:t>
      </w:r>
      <w:r w:rsidRPr="006E6678">
        <w:rPr>
          <w:lang w:eastAsia="zh-CN"/>
        </w:rPr>
        <w:t xml:space="preserve"> 6</w:t>
      </w:r>
      <w:r w:rsidRPr="006E6678">
        <w:t>.</w:t>
      </w:r>
      <w:r w:rsidRPr="006E6678">
        <w:rPr>
          <w:lang w:eastAsia="zh-CN"/>
        </w:rPr>
        <w:t>3</w:t>
      </w:r>
      <w:r w:rsidRPr="006E6678">
        <w:t>.</w:t>
      </w:r>
      <w:r w:rsidRPr="006E6678">
        <w:rPr>
          <w:lang w:eastAsia="zh-CN"/>
        </w:rPr>
        <w:t>6</w:t>
      </w:r>
      <w:r w:rsidRPr="006E6678">
        <w:t>.2</w:t>
      </w:r>
      <w:r w:rsidRPr="006E6678">
        <w:rPr>
          <w:rFonts w:asciiTheme="minorHAnsi" w:eastAsiaTheme="minorEastAsia" w:hAnsiTheme="minorHAnsi" w:cstheme="minorBidi"/>
          <w:sz w:val="22"/>
          <w:szCs w:val="22"/>
        </w:rPr>
        <w:tab/>
      </w:r>
      <w:r w:rsidRPr="00CC1A22">
        <w:rPr>
          <w:snapToGrid w:val="0"/>
        </w:rPr>
        <w:t>Test Requirements</w:t>
      </w:r>
      <w:r>
        <w:tab/>
        <w:t>1103</w:t>
      </w:r>
    </w:p>
    <w:p w14:paraId="5BFC7F21" w14:textId="77777777" w:rsidR="006E6678" w:rsidRDefault="006E6678">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1103</w:t>
      </w:r>
    </w:p>
    <w:p w14:paraId="00A602FD" w14:textId="77777777" w:rsidR="006E6678" w:rsidRDefault="006E6678">
      <w:pPr>
        <w:pStyle w:val="TOC4"/>
        <w:rPr>
          <w:rFonts w:asciiTheme="minorHAnsi" w:eastAsiaTheme="minorEastAsia" w:hAnsiTheme="minorHAnsi" w:cstheme="minorBidi"/>
          <w:sz w:val="22"/>
          <w:szCs w:val="22"/>
        </w:rPr>
      </w:pPr>
      <w:r w:rsidRPr="006E6678">
        <w:t>A.</w:t>
      </w:r>
      <w:r w:rsidRPr="006E6678">
        <w:rPr>
          <w:lang w:eastAsia="zh-CN"/>
        </w:rPr>
        <w:t>6</w:t>
      </w:r>
      <w:r w:rsidRPr="006E6678">
        <w:t>.</w:t>
      </w:r>
      <w:r w:rsidRPr="006E6678">
        <w:rPr>
          <w:lang w:eastAsia="zh-CN"/>
        </w:rPr>
        <w:t>3</w:t>
      </w:r>
      <w:r w:rsidRPr="006E6678">
        <w:t>.</w:t>
      </w:r>
      <w:r w:rsidRPr="006E6678">
        <w:rPr>
          <w:lang w:eastAsia="zh-CN"/>
        </w:rPr>
        <w:t>7</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1103</w:t>
      </w:r>
    </w:p>
    <w:p w14:paraId="7BCD49E5" w14:textId="77777777" w:rsidR="006E6678" w:rsidRDefault="006E6678">
      <w:pPr>
        <w:pStyle w:val="TOC4"/>
        <w:rPr>
          <w:rFonts w:asciiTheme="minorHAnsi" w:eastAsiaTheme="minorEastAsia" w:hAnsiTheme="minorHAnsi" w:cstheme="minorBidi"/>
          <w:sz w:val="22"/>
          <w:szCs w:val="22"/>
        </w:rPr>
      </w:pPr>
      <w:r w:rsidRPr="006E6678">
        <w:t>A.</w:t>
      </w:r>
      <w:r w:rsidRPr="006E6678">
        <w:rPr>
          <w:lang w:eastAsia="zh-CN"/>
        </w:rPr>
        <w:t>6</w:t>
      </w:r>
      <w:r w:rsidRPr="006E6678">
        <w:t>.</w:t>
      </w:r>
      <w:r w:rsidRPr="006E6678">
        <w:rPr>
          <w:lang w:eastAsia="zh-CN"/>
        </w:rPr>
        <w:t>3</w:t>
      </w:r>
      <w:r w:rsidRPr="006E6678">
        <w:t>.</w:t>
      </w:r>
      <w:r w:rsidRPr="006E6678">
        <w:rPr>
          <w:lang w:eastAsia="zh-CN"/>
        </w:rPr>
        <w:t>7</w:t>
      </w:r>
      <w:r w:rsidRPr="006E6678">
        <w:t>.2</w:t>
      </w:r>
      <w:r w:rsidRPr="006E6678">
        <w:rPr>
          <w:rFonts w:asciiTheme="minorHAnsi" w:eastAsiaTheme="minorEastAsia" w:hAnsiTheme="minorHAnsi" w:cstheme="minorBidi"/>
          <w:sz w:val="22"/>
          <w:szCs w:val="22"/>
        </w:rPr>
        <w:tab/>
      </w:r>
      <w:r w:rsidRPr="00CC1A22">
        <w:rPr>
          <w:snapToGrid w:val="0"/>
        </w:rPr>
        <w:t>Test Requirements</w:t>
      </w:r>
      <w:r>
        <w:tab/>
        <w:t>1106</w:t>
      </w:r>
    </w:p>
    <w:p w14:paraId="0D98D9EB" w14:textId="77777777" w:rsidR="006E6678" w:rsidRDefault="006E6678">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1106</w:t>
      </w:r>
    </w:p>
    <w:p w14:paraId="3BECD7D3" w14:textId="77777777" w:rsidR="006E6678" w:rsidRDefault="006E6678">
      <w:pPr>
        <w:pStyle w:val="TOC4"/>
        <w:rPr>
          <w:rFonts w:asciiTheme="minorHAnsi" w:eastAsiaTheme="minorEastAsia" w:hAnsiTheme="minorHAnsi" w:cstheme="minorBidi"/>
          <w:sz w:val="22"/>
          <w:szCs w:val="22"/>
        </w:rPr>
      </w:pPr>
      <w:r w:rsidRPr="006E6678">
        <w:t>A.</w:t>
      </w:r>
      <w:r w:rsidRPr="006E6678">
        <w:rPr>
          <w:lang w:eastAsia="zh-CN"/>
        </w:rPr>
        <w:t>6</w:t>
      </w:r>
      <w:r w:rsidRPr="006E6678">
        <w:t>.</w:t>
      </w:r>
      <w:r w:rsidRPr="006E6678">
        <w:rPr>
          <w:lang w:eastAsia="zh-CN"/>
        </w:rPr>
        <w:t>3</w:t>
      </w:r>
      <w:r w:rsidRPr="006E6678">
        <w:t>.</w:t>
      </w:r>
      <w:r w:rsidRPr="006E6678">
        <w:rPr>
          <w:lang w:eastAsia="zh-CN"/>
        </w:rPr>
        <w:t>8</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1106</w:t>
      </w:r>
    </w:p>
    <w:p w14:paraId="08209020" w14:textId="77777777" w:rsidR="006E6678" w:rsidRDefault="006E6678">
      <w:pPr>
        <w:pStyle w:val="TOC4"/>
        <w:rPr>
          <w:rFonts w:asciiTheme="minorHAnsi" w:eastAsiaTheme="minorEastAsia" w:hAnsiTheme="minorHAnsi" w:cstheme="minorBidi"/>
          <w:sz w:val="22"/>
          <w:szCs w:val="22"/>
        </w:rPr>
      </w:pPr>
      <w:r w:rsidRPr="006E6678">
        <w:t>A.</w:t>
      </w:r>
      <w:r w:rsidRPr="006E6678">
        <w:rPr>
          <w:lang w:eastAsia="zh-CN"/>
        </w:rPr>
        <w:t>6</w:t>
      </w:r>
      <w:r w:rsidRPr="006E6678">
        <w:t>.</w:t>
      </w:r>
      <w:r w:rsidRPr="006E6678">
        <w:rPr>
          <w:lang w:eastAsia="zh-CN"/>
        </w:rPr>
        <w:t>3</w:t>
      </w:r>
      <w:r w:rsidRPr="006E6678">
        <w:t>.</w:t>
      </w:r>
      <w:r w:rsidRPr="006E6678">
        <w:rPr>
          <w:lang w:eastAsia="zh-CN"/>
        </w:rPr>
        <w:t>8</w:t>
      </w:r>
      <w:r w:rsidRPr="006E6678">
        <w:t>.2</w:t>
      </w:r>
      <w:r w:rsidRPr="006E6678">
        <w:rPr>
          <w:rFonts w:asciiTheme="minorHAnsi" w:eastAsiaTheme="minorEastAsia" w:hAnsiTheme="minorHAnsi" w:cstheme="minorBidi"/>
          <w:sz w:val="22"/>
          <w:szCs w:val="22"/>
        </w:rPr>
        <w:tab/>
      </w:r>
      <w:r w:rsidRPr="00CC1A22">
        <w:rPr>
          <w:snapToGrid w:val="0"/>
        </w:rPr>
        <w:t>Test Requirements</w:t>
      </w:r>
      <w:r>
        <w:tab/>
        <w:t>1109</w:t>
      </w:r>
    </w:p>
    <w:p w14:paraId="6445C043" w14:textId="77777777" w:rsidR="006E6678" w:rsidRDefault="006E6678">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1109</w:t>
      </w:r>
    </w:p>
    <w:p w14:paraId="62EDC3B9" w14:textId="77777777" w:rsidR="006E6678" w:rsidRDefault="006E6678">
      <w:pPr>
        <w:pStyle w:val="TOC4"/>
        <w:rPr>
          <w:rFonts w:asciiTheme="minorHAnsi" w:eastAsiaTheme="minorEastAsia" w:hAnsiTheme="minorHAnsi" w:cstheme="minorBidi"/>
          <w:sz w:val="22"/>
          <w:szCs w:val="22"/>
        </w:rPr>
      </w:pPr>
      <w:r w:rsidRPr="006E6678">
        <w:t>A.6.3.9.1</w:t>
      </w:r>
      <w:r w:rsidRPr="006E6678">
        <w:rPr>
          <w:rFonts w:asciiTheme="minorHAnsi" w:eastAsiaTheme="minorEastAsia" w:hAnsiTheme="minorHAnsi" w:cstheme="minorBidi"/>
          <w:sz w:val="22"/>
          <w:szCs w:val="22"/>
        </w:rPr>
        <w:tab/>
      </w:r>
      <w:r w:rsidRPr="00CC1A22">
        <w:rPr>
          <w:snapToGrid w:val="0"/>
        </w:rPr>
        <w:t>Test Purpose and Environment</w:t>
      </w:r>
      <w:r>
        <w:tab/>
        <w:t>1109</w:t>
      </w:r>
    </w:p>
    <w:p w14:paraId="567A73EF" w14:textId="77777777" w:rsidR="006E6678" w:rsidRDefault="006E6678">
      <w:pPr>
        <w:pStyle w:val="TOC4"/>
        <w:rPr>
          <w:rFonts w:asciiTheme="minorHAnsi" w:eastAsiaTheme="minorEastAsia" w:hAnsiTheme="minorHAnsi" w:cstheme="minorBidi"/>
          <w:sz w:val="22"/>
          <w:szCs w:val="22"/>
        </w:rPr>
      </w:pPr>
      <w:r w:rsidRPr="006E6678">
        <w:t>A.6.3.9.2</w:t>
      </w:r>
      <w:r w:rsidRPr="006E6678">
        <w:rPr>
          <w:rFonts w:asciiTheme="minorHAnsi" w:eastAsiaTheme="minorEastAsia" w:hAnsiTheme="minorHAnsi" w:cstheme="minorBidi"/>
          <w:sz w:val="22"/>
          <w:szCs w:val="22"/>
        </w:rPr>
        <w:tab/>
      </w:r>
      <w:r w:rsidRPr="00CC1A22">
        <w:rPr>
          <w:snapToGrid w:val="0"/>
        </w:rPr>
        <w:t>Test Requirements</w:t>
      </w:r>
      <w:r>
        <w:tab/>
        <w:t>1111</w:t>
      </w:r>
    </w:p>
    <w:p w14:paraId="32BE8EF6" w14:textId="77777777" w:rsidR="006E6678" w:rsidRDefault="006E6678">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1111</w:t>
      </w:r>
    </w:p>
    <w:p w14:paraId="537F45DD" w14:textId="77777777" w:rsidR="006E6678" w:rsidRDefault="006E6678">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1111</w:t>
      </w:r>
    </w:p>
    <w:p w14:paraId="54A80899" w14:textId="77777777" w:rsidR="006E6678" w:rsidRDefault="006E6678">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1113</w:t>
      </w:r>
    </w:p>
    <w:p w14:paraId="4D5EC334" w14:textId="77777777" w:rsidR="006E6678" w:rsidRDefault="006E6678">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1113</w:t>
      </w:r>
    </w:p>
    <w:p w14:paraId="477371C4" w14:textId="77777777" w:rsidR="006E6678" w:rsidRDefault="006E6678">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1113</w:t>
      </w:r>
    </w:p>
    <w:p w14:paraId="32E037CF" w14:textId="77777777" w:rsidR="006E6678" w:rsidRDefault="006E6678">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1115</w:t>
      </w:r>
    </w:p>
    <w:p w14:paraId="5EC9BE3D" w14:textId="77777777" w:rsidR="006E6678" w:rsidRDefault="006E6678">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1115</w:t>
      </w:r>
    </w:p>
    <w:p w14:paraId="7C941348" w14:textId="77777777" w:rsidR="006E6678" w:rsidRDefault="006E6678">
      <w:pPr>
        <w:pStyle w:val="TOC4"/>
        <w:rPr>
          <w:rFonts w:asciiTheme="minorHAnsi" w:eastAsiaTheme="minorEastAsia" w:hAnsiTheme="minorHAnsi" w:cstheme="minorBidi"/>
          <w:sz w:val="22"/>
          <w:szCs w:val="22"/>
        </w:rPr>
      </w:pPr>
      <w:r w:rsidRPr="006E6678">
        <w:t>A.6.3.12.1</w:t>
      </w:r>
      <w:r w:rsidRPr="006E6678">
        <w:rPr>
          <w:rFonts w:asciiTheme="minorHAnsi" w:eastAsiaTheme="minorEastAsia" w:hAnsiTheme="minorHAnsi" w:cstheme="minorBidi"/>
          <w:sz w:val="22"/>
          <w:szCs w:val="22"/>
        </w:rPr>
        <w:tab/>
      </w:r>
      <w:r w:rsidRPr="00CC1A22">
        <w:rPr>
          <w:snapToGrid w:val="0"/>
        </w:rPr>
        <w:t>Test Purpose and Environment</w:t>
      </w:r>
      <w:r>
        <w:tab/>
        <w:t>1115</w:t>
      </w:r>
    </w:p>
    <w:p w14:paraId="57B4AB4A" w14:textId="77777777" w:rsidR="006E6678" w:rsidRDefault="006E6678">
      <w:pPr>
        <w:pStyle w:val="TOC4"/>
        <w:rPr>
          <w:rFonts w:asciiTheme="minorHAnsi" w:eastAsiaTheme="minorEastAsia" w:hAnsiTheme="minorHAnsi" w:cstheme="minorBidi"/>
          <w:sz w:val="22"/>
          <w:szCs w:val="22"/>
        </w:rPr>
      </w:pPr>
      <w:r w:rsidRPr="006E6678">
        <w:t>A.6.3.12.2</w:t>
      </w:r>
      <w:r w:rsidRPr="006E6678">
        <w:rPr>
          <w:rFonts w:asciiTheme="minorHAnsi" w:eastAsiaTheme="minorEastAsia" w:hAnsiTheme="minorHAnsi" w:cstheme="minorBidi"/>
          <w:sz w:val="22"/>
          <w:szCs w:val="22"/>
        </w:rPr>
        <w:tab/>
      </w:r>
      <w:r w:rsidRPr="00CC1A22">
        <w:rPr>
          <w:snapToGrid w:val="0"/>
        </w:rPr>
        <w:t>Test Requirements</w:t>
      </w:r>
      <w:r>
        <w:tab/>
        <w:t>1118</w:t>
      </w:r>
    </w:p>
    <w:p w14:paraId="491C12B8" w14:textId="1FD09BB6" w:rsidR="006E6678" w:rsidRDefault="006E6678">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1118</w:t>
      </w:r>
    </w:p>
    <w:p w14:paraId="5506F8B4" w14:textId="77777777" w:rsidR="006E6678" w:rsidRDefault="006E6678">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1118</w:t>
      </w:r>
    </w:p>
    <w:p w14:paraId="078005C2" w14:textId="77777777" w:rsidR="006E6678" w:rsidRDefault="006E6678">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1118</w:t>
      </w:r>
    </w:p>
    <w:p w14:paraId="55699A53" w14:textId="77777777" w:rsidR="006E6678" w:rsidRDefault="006E6678">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1118</w:t>
      </w:r>
    </w:p>
    <w:p w14:paraId="4F523A7E" w14:textId="77777777" w:rsidR="006E6678" w:rsidRDefault="006E6678">
      <w:pPr>
        <w:pStyle w:val="TOC4"/>
        <w:rPr>
          <w:rFonts w:asciiTheme="minorHAnsi" w:eastAsiaTheme="minorEastAsia" w:hAnsiTheme="minorHAnsi" w:cstheme="minorBidi"/>
          <w:sz w:val="22"/>
          <w:szCs w:val="22"/>
        </w:rPr>
      </w:pPr>
      <w:r w:rsidRPr="006E6678">
        <w:t>A.7.1.1.2</w:t>
      </w:r>
      <w:r w:rsidRPr="006E6678">
        <w:rPr>
          <w:rFonts w:asciiTheme="minorHAnsi" w:eastAsiaTheme="minorEastAsia" w:hAnsiTheme="minorHAnsi"/>
          <w:sz w:val="22"/>
          <w:szCs w:val="22"/>
        </w:rPr>
        <w:tab/>
      </w:r>
      <w:r w:rsidRPr="00CC1A22">
        <w:rPr>
          <w:rFonts w:cs="v4.2.0"/>
        </w:rPr>
        <w:t>Test Requirements</w:t>
      </w:r>
      <w:r>
        <w:tab/>
        <w:t>1119</w:t>
      </w:r>
    </w:p>
    <w:p w14:paraId="209AD389" w14:textId="77777777" w:rsidR="006E6678" w:rsidRDefault="006E6678">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1120</w:t>
      </w:r>
    </w:p>
    <w:p w14:paraId="6EB1E77D" w14:textId="77777777" w:rsidR="006E6678" w:rsidRDefault="006E6678">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1120</w:t>
      </w:r>
    </w:p>
    <w:p w14:paraId="3A0A9382" w14:textId="77777777" w:rsidR="006E6678" w:rsidRDefault="006E6678">
      <w:pPr>
        <w:pStyle w:val="TOC4"/>
        <w:rPr>
          <w:rFonts w:asciiTheme="minorHAnsi" w:eastAsiaTheme="minorEastAsia" w:hAnsiTheme="minorHAnsi" w:cstheme="minorBidi"/>
          <w:sz w:val="22"/>
          <w:szCs w:val="22"/>
        </w:rPr>
      </w:pPr>
      <w:r w:rsidRPr="006E6678">
        <w:t>A.7.1.2.2</w:t>
      </w:r>
      <w:r w:rsidRPr="006E6678">
        <w:rPr>
          <w:rFonts w:asciiTheme="minorHAnsi" w:eastAsiaTheme="minorEastAsia" w:hAnsiTheme="minorHAnsi"/>
          <w:sz w:val="22"/>
          <w:szCs w:val="22"/>
        </w:rPr>
        <w:tab/>
      </w:r>
      <w:r w:rsidRPr="00CC1A22">
        <w:rPr>
          <w:rFonts w:cs="v4.2.0"/>
        </w:rPr>
        <w:t>Test Requirements</w:t>
      </w:r>
      <w:r>
        <w:tab/>
        <w:t>1122</w:t>
      </w:r>
    </w:p>
    <w:p w14:paraId="42C9A7AF" w14:textId="77777777" w:rsidR="006E6678" w:rsidRDefault="006E6678">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1123</w:t>
      </w:r>
    </w:p>
    <w:p w14:paraId="4D32CD06" w14:textId="77777777" w:rsidR="006E6678" w:rsidRDefault="006E6678">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1123</w:t>
      </w:r>
    </w:p>
    <w:p w14:paraId="30F040F6" w14:textId="77777777" w:rsidR="006E6678" w:rsidRDefault="006E6678">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1125</w:t>
      </w:r>
    </w:p>
    <w:p w14:paraId="0BF8F8C9" w14:textId="77777777" w:rsidR="006E6678" w:rsidRDefault="006E6678">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1126</w:t>
      </w:r>
    </w:p>
    <w:p w14:paraId="696CDB35" w14:textId="77777777" w:rsidR="006E6678" w:rsidRDefault="006E6678">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1126</w:t>
      </w:r>
    </w:p>
    <w:p w14:paraId="10227632" w14:textId="77777777" w:rsidR="006E6678" w:rsidRDefault="006E6678">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1128</w:t>
      </w:r>
    </w:p>
    <w:p w14:paraId="151D0BE5" w14:textId="77777777" w:rsidR="006E6678" w:rsidRDefault="006E6678">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1129</w:t>
      </w:r>
    </w:p>
    <w:p w14:paraId="165E1EB8" w14:textId="77777777" w:rsidR="006E6678" w:rsidRDefault="006E6678">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1129</w:t>
      </w:r>
    </w:p>
    <w:p w14:paraId="33CD3A1B" w14:textId="77777777" w:rsidR="006E6678" w:rsidRDefault="006E6678">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1129</w:t>
      </w:r>
    </w:p>
    <w:p w14:paraId="633AFFAA" w14:textId="77777777" w:rsidR="006E6678" w:rsidRDefault="006E6678">
      <w:pPr>
        <w:pStyle w:val="TOC3"/>
        <w:rPr>
          <w:rFonts w:asciiTheme="minorHAnsi" w:eastAsiaTheme="minorEastAsia" w:hAnsiTheme="minorHAnsi" w:cstheme="minorBidi"/>
          <w:sz w:val="22"/>
          <w:szCs w:val="22"/>
        </w:rPr>
      </w:pPr>
      <w:r>
        <w:lastRenderedPageBreak/>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1129</w:t>
      </w:r>
    </w:p>
    <w:p w14:paraId="696EFF23" w14:textId="77777777" w:rsidR="006E6678" w:rsidRDefault="006E6678">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1129</w:t>
      </w:r>
    </w:p>
    <w:p w14:paraId="623ECE82" w14:textId="77777777" w:rsidR="006E6678" w:rsidRDefault="006E6678">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1130</w:t>
      </w:r>
    </w:p>
    <w:p w14:paraId="1E85478A" w14:textId="77777777" w:rsidR="006E6678" w:rsidRDefault="006E6678">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1130</w:t>
      </w:r>
    </w:p>
    <w:p w14:paraId="7A164BB3" w14:textId="77777777" w:rsidR="006E6678" w:rsidRDefault="006E6678">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1130</w:t>
      </w:r>
    </w:p>
    <w:p w14:paraId="446318AC" w14:textId="77777777" w:rsidR="006E6678" w:rsidRDefault="006E6678">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1132</w:t>
      </w:r>
    </w:p>
    <w:p w14:paraId="28B6680F" w14:textId="77777777" w:rsidR="006E6678" w:rsidRDefault="006E6678">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1133</w:t>
      </w:r>
    </w:p>
    <w:p w14:paraId="78C2DEAA" w14:textId="77777777" w:rsidR="006E6678" w:rsidRDefault="006E6678">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1133</w:t>
      </w:r>
    </w:p>
    <w:p w14:paraId="66E50A14" w14:textId="77777777" w:rsidR="006E6678" w:rsidRDefault="006E6678">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1134</w:t>
      </w:r>
    </w:p>
    <w:p w14:paraId="7BC097E0" w14:textId="77777777" w:rsidR="006E6678" w:rsidRDefault="006E6678">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CC1A22">
        <w:rPr>
          <w:snapToGrid w:val="0"/>
          <w:lang w:eastAsia="zh-CN"/>
        </w:rPr>
        <w:t xml:space="preserve"> for 20MHz +20MHz</w:t>
      </w:r>
      <w:r>
        <w:tab/>
        <w:t>1135</w:t>
      </w:r>
    </w:p>
    <w:p w14:paraId="268F5AD2" w14:textId="77777777" w:rsidR="006E6678" w:rsidRDefault="006E6678">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1135</w:t>
      </w:r>
    </w:p>
    <w:p w14:paraId="649BFA3C" w14:textId="77777777" w:rsidR="006E6678" w:rsidRDefault="006E6678">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1135</w:t>
      </w:r>
    </w:p>
    <w:p w14:paraId="4EDBC8BB" w14:textId="77777777" w:rsidR="006E6678" w:rsidRDefault="006E6678">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CC1A22">
        <w:rPr>
          <w:snapToGrid w:val="0"/>
          <w:lang w:eastAsia="zh-CN"/>
        </w:rPr>
        <w:t>20MHz +10MHz</w:t>
      </w:r>
      <w:r>
        <w:tab/>
        <w:t>1135</w:t>
      </w:r>
    </w:p>
    <w:p w14:paraId="60B08E37" w14:textId="77777777" w:rsidR="006E6678" w:rsidRDefault="006E6678">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1135</w:t>
      </w:r>
    </w:p>
    <w:p w14:paraId="704CBD7A" w14:textId="77777777" w:rsidR="006E6678" w:rsidRDefault="006E6678">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1135</w:t>
      </w:r>
    </w:p>
    <w:p w14:paraId="4B0DE7EE" w14:textId="77777777" w:rsidR="006E6678" w:rsidRDefault="006E6678">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1136</w:t>
      </w:r>
    </w:p>
    <w:p w14:paraId="6F8783FA" w14:textId="77777777" w:rsidR="006E6678" w:rsidRPr="00FF5056" w:rsidRDefault="006E6678">
      <w:pPr>
        <w:pStyle w:val="TOC4"/>
        <w:rPr>
          <w:rFonts w:asciiTheme="minorHAnsi" w:eastAsiaTheme="minorEastAsia" w:hAnsiTheme="minorHAnsi" w:cstheme="minorBidi"/>
          <w:sz w:val="22"/>
          <w:szCs w:val="22"/>
          <w:lang w:val="fi-FI"/>
        </w:rPr>
      </w:pPr>
      <w:r w:rsidRPr="00FF5056">
        <w:rPr>
          <w:lang w:val="fi-FI"/>
        </w:rPr>
        <w:t>A.7.1.8.1</w:t>
      </w:r>
      <w:r w:rsidRPr="00FF5056">
        <w:rPr>
          <w:rFonts w:asciiTheme="minorHAnsi" w:eastAsiaTheme="minorEastAsia" w:hAnsiTheme="minorHAnsi" w:cstheme="minorBidi"/>
          <w:sz w:val="22"/>
          <w:szCs w:val="22"/>
          <w:lang w:val="fi-FI"/>
        </w:rPr>
        <w:tab/>
      </w:r>
      <w:r w:rsidRPr="00FF5056">
        <w:rPr>
          <w:lang w:val="fi-FI"/>
        </w:rPr>
        <w:t>Void</w:t>
      </w:r>
      <w:r w:rsidRPr="00FF5056">
        <w:rPr>
          <w:lang w:val="fi-FI"/>
        </w:rPr>
        <w:tab/>
        <w:t>1136</w:t>
      </w:r>
    </w:p>
    <w:p w14:paraId="3CDF0AF3" w14:textId="77777777" w:rsidR="006E6678" w:rsidRPr="00FF5056" w:rsidRDefault="006E6678">
      <w:pPr>
        <w:pStyle w:val="TOC4"/>
        <w:rPr>
          <w:rFonts w:asciiTheme="minorHAnsi" w:eastAsiaTheme="minorEastAsia" w:hAnsiTheme="minorHAnsi" w:cstheme="minorBidi"/>
          <w:sz w:val="22"/>
          <w:szCs w:val="22"/>
          <w:lang w:val="fi-FI"/>
        </w:rPr>
      </w:pPr>
      <w:r w:rsidRPr="00FF5056">
        <w:rPr>
          <w:lang w:val="fi-FI"/>
        </w:rPr>
        <w:t>A.7.1.8.2</w:t>
      </w:r>
      <w:r w:rsidRPr="00FF5056">
        <w:rPr>
          <w:rFonts w:asciiTheme="minorHAnsi" w:eastAsiaTheme="minorEastAsia" w:hAnsiTheme="minorHAnsi" w:cstheme="minorBidi"/>
          <w:sz w:val="22"/>
          <w:szCs w:val="22"/>
          <w:lang w:val="fi-FI"/>
        </w:rPr>
        <w:tab/>
      </w:r>
      <w:r w:rsidRPr="00FF5056">
        <w:rPr>
          <w:lang w:val="fi-FI"/>
        </w:rPr>
        <w:t>Void</w:t>
      </w:r>
      <w:r w:rsidRPr="00FF5056">
        <w:rPr>
          <w:lang w:val="fi-FI"/>
        </w:rPr>
        <w:tab/>
        <w:t>1136</w:t>
      </w:r>
    </w:p>
    <w:p w14:paraId="53B3F34E" w14:textId="77777777" w:rsidR="006E6678" w:rsidRPr="00FF5056" w:rsidRDefault="006E6678">
      <w:pPr>
        <w:pStyle w:val="TOC3"/>
        <w:rPr>
          <w:rFonts w:asciiTheme="minorHAnsi" w:eastAsiaTheme="minorEastAsia" w:hAnsiTheme="minorHAnsi" w:cstheme="minorBidi"/>
          <w:sz w:val="22"/>
          <w:szCs w:val="22"/>
          <w:lang w:val="fi-FI"/>
        </w:rPr>
      </w:pPr>
      <w:r w:rsidRPr="00FF5056">
        <w:rPr>
          <w:lang w:val="fi-FI"/>
        </w:rPr>
        <w:t>A.7.1.9</w:t>
      </w:r>
      <w:r w:rsidRPr="00FF5056">
        <w:rPr>
          <w:rFonts w:asciiTheme="minorHAnsi" w:eastAsiaTheme="minorEastAsia" w:hAnsiTheme="minorHAnsi" w:cstheme="minorBidi"/>
          <w:sz w:val="22"/>
          <w:szCs w:val="22"/>
          <w:lang w:val="fi-FI"/>
        </w:rPr>
        <w:tab/>
      </w:r>
      <w:r w:rsidRPr="00FF5056">
        <w:rPr>
          <w:lang w:val="fi-FI"/>
        </w:rPr>
        <w:t>Void</w:t>
      </w:r>
      <w:r w:rsidRPr="00FF5056">
        <w:rPr>
          <w:lang w:val="fi-FI"/>
        </w:rPr>
        <w:tab/>
        <w:t>1136</w:t>
      </w:r>
    </w:p>
    <w:p w14:paraId="3989C7CF" w14:textId="77777777" w:rsidR="006E6678" w:rsidRDefault="006E6678">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1136</w:t>
      </w:r>
    </w:p>
    <w:p w14:paraId="75C32D2F" w14:textId="77777777" w:rsidR="006E6678" w:rsidRDefault="006E6678">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1136</w:t>
      </w:r>
    </w:p>
    <w:p w14:paraId="5BA94DDF" w14:textId="77777777" w:rsidR="006E6678" w:rsidRDefault="006E6678">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1136</w:t>
      </w:r>
    </w:p>
    <w:p w14:paraId="091D5023" w14:textId="77777777" w:rsidR="006E6678" w:rsidRDefault="006E6678">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1136</w:t>
      </w:r>
    </w:p>
    <w:p w14:paraId="44980650" w14:textId="77777777" w:rsidR="006E6678" w:rsidRDefault="006E6678">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1138</w:t>
      </w:r>
    </w:p>
    <w:p w14:paraId="1736FC5D" w14:textId="77777777" w:rsidR="006E6678" w:rsidRDefault="006E6678">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1138</w:t>
      </w:r>
    </w:p>
    <w:p w14:paraId="337C3256" w14:textId="77777777" w:rsidR="006E6678" w:rsidRDefault="006E6678">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1138</w:t>
      </w:r>
    </w:p>
    <w:p w14:paraId="3EA3C9B6" w14:textId="77777777" w:rsidR="006E6678" w:rsidRDefault="006E6678">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1140</w:t>
      </w:r>
    </w:p>
    <w:p w14:paraId="2C7E14FF" w14:textId="77777777" w:rsidR="006E6678" w:rsidRDefault="006E6678">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1140</w:t>
      </w:r>
    </w:p>
    <w:p w14:paraId="7BF85838" w14:textId="77777777" w:rsidR="006E6678" w:rsidRDefault="006E6678">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1140</w:t>
      </w:r>
    </w:p>
    <w:p w14:paraId="015D5788" w14:textId="77777777" w:rsidR="006E6678" w:rsidRDefault="006E6678">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1142</w:t>
      </w:r>
    </w:p>
    <w:p w14:paraId="74F3A131" w14:textId="77777777" w:rsidR="006E6678" w:rsidRDefault="006E6678">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1142</w:t>
      </w:r>
    </w:p>
    <w:p w14:paraId="417BDC1F" w14:textId="77777777" w:rsidR="006E6678" w:rsidRDefault="006E6678">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1142</w:t>
      </w:r>
    </w:p>
    <w:p w14:paraId="47B8784A" w14:textId="77777777" w:rsidR="006E6678" w:rsidRDefault="006E6678">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1144</w:t>
      </w:r>
    </w:p>
    <w:p w14:paraId="0AEB7F5C" w14:textId="77777777" w:rsidR="006E6678" w:rsidRDefault="006E6678">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1145</w:t>
      </w:r>
    </w:p>
    <w:p w14:paraId="0781A30C" w14:textId="77777777" w:rsidR="006E6678" w:rsidRDefault="006E6678">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1145</w:t>
      </w:r>
    </w:p>
    <w:p w14:paraId="1358C6CC" w14:textId="77777777" w:rsidR="006E6678" w:rsidRDefault="006E6678">
      <w:pPr>
        <w:pStyle w:val="TOC4"/>
        <w:rPr>
          <w:rFonts w:asciiTheme="minorHAnsi" w:eastAsiaTheme="minorEastAsia" w:hAnsiTheme="minorHAnsi" w:cstheme="minorBidi"/>
          <w:sz w:val="22"/>
          <w:szCs w:val="22"/>
        </w:rPr>
      </w:pPr>
      <w:r w:rsidRPr="006E6678">
        <w:t>A.7.1.14.2</w:t>
      </w:r>
      <w:r w:rsidRPr="006E6678">
        <w:rPr>
          <w:rFonts w:asciiTheme="minorHAnsi" w:eastAsiaTheme="minorEastAsia" w:hAnsiTheme="minorHAnsi"/>
          <w:sz w:val="22"/>
          <w:szCs w:val="22"/>
        </w:rPr>
        <w:tab/>
      </w:r>
      <w:r w:rsidRPr="00CC1A22">
        <w:rPr>
          <w:rFonts w:cs="v4.2.0"/>
        </w:rPr>
        <w:t>Test Requirements</w:t>
      </w:r>
      <w:r>
        <w:tab/>
        <w:t>1146</w:t>
      </w:r>
    </w:p>
    <w:p w14:paraId="4FCF45DE" w14:textId="77777777" w:rsidR="006E6678" w:rsidRDefault="006E6678">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1146</w:t>
      </w:r>
    </w:p>
    <w:p w14:paraId="5DB8339B" w14:textId="77777777" w:rsidR="006E6678" w:rsidRDefault="006E6678">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1146</w:t>
      </w:r>
    </w:p>
    <w:p w14:paraId="7EA0B8F7" w14:textId="77777777" w:rsidR="006E6678" w:rsidRDefault="006E6678">
      <w:pPr>
        <w:pStyle w:val="TOC4"/>
        <w:rPr>
          <w:rFonts w:asciiTheme="minorHAnsi" w:eastAsiaTheme="minorEastAsia" w:hAnsiTheme="minorHAnsi" w:cstheme="minorBidi"/>
          <w:sz w:val="22"/>
          <w:szCs w:val="22"/>
        </w:rPr>
      </w:pPr>
      <w:r w:rsidRPr="006E6678">
        <w:t>A.7.1.15.2</w:t>
      </w:r>
      <w:r w:rsidRPr="006E6678">
        <w:rPr>
          <w:rFonts w:asciiTheme="minorHAnsi" w:eastAsiaTheme="minorEastAsia" w:hAnsiTheme="minorHAnsi"/>
          <w:sz w:val="22"/>
          <w:szCs w:val="22"/>
        </w:rPr>
        <w:tab/>
      </w:r>
      <w:r w:rsidRPr="00CC1A22">
        <w:rPr>
          <w:rFonts w:cs="v4.2.0"/>
        </w:rPr>
        <w:t>Test Requirements</w:t>
      </w:r>
      <w:r>
        <w:tab/>
        <w:t>1147</w:t>
      </w:r>
    </w:p>
    <w:p w14:paraId="76E4DF00" w14:textId="77777777" w:rsidR="006E6678" w:rsidRDefault="006E6678">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1148</w:t>
      </w:r>
    </w:p>
    <w:p w14:paraId="454C0C32" w14:textId="77777777" w:rsidR="006E6678" w:rsidRDefault="006E6678">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1148</w:t>
      </w:r>
    </w:p>
    <w:p w14:paraId="117CA41F" w14:textId="77777777" w:rsidR="006E6678" w:rsidRDefault="006E6678">
      <w:pPr>
        <w:pStyle w:val="TOC4"/>
        <w:rPr>
          <w:rFonts w:asciiTheme="minorHAnsi" w:eastAsiaTheme="minorEastAsia" w:hAnsiTheme="minorHAnsi" w:cstheme="minorBidi"/>
          <w:sz w:val="22"/>
          <w:szCs w:val="22"/>
        </w:rPr>
      </w:pPr>
      <w:r w:rsidRPr="006E6678">
        <w:t>A.7.1.16.2</w:t>
      </w:r>
      <w:r w:rsidRPr="006E6678">
        <w:rPr>
          <w:rFonts w:asciiTheme="minorHAnsi" w:eastAsiaTheme="minorEastAsia" w:hAnsiTheme="minorHAnsi"/>
          <w:sz w:val="22"/>
          <w:szCs w:val="22"/>
        </w:rPr>
        <w:tab/>
      </w:r>
      <w:r w:rsidRPr="00CC1A22">
        <w:rPr>
          <w:rFonts w:cs="v4.2.0"/>
        </w:rPr>
        <w:t>Test Requirements</w:t>
      </w:r>
      <w:r>
        <w:tab/>
        <w:t>1149</w:t>
      </w:r>
    </w:p>
    <w:p w14:paraId="75B0F773" w14:textId="77777777" w:rsidR="006E6678" w:rsidRDefault="006E6678">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1150</w:t>
      </w:r>
    </w:p>
    <w:p w14:paraId="2111EDD7" w14:textId="77777777" w:rsidR="006E6678" w:rsidRDefault="006E6678">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1150</w:t>
      </w:r>
    </w:p>
    <w:p w14:paraId="47DE1CB5" w14:textId="77777777" w:rsidR="006E6678" w:rsidRDefault="006E6678">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1152</w:t>
      </w:r>
    </w:p>
    <w:p w14:paraId="2F003029" w14:textId="77777777" w:rsidR="006E6678" w:rsidRDefault="006E6678">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1153</w:t>
      </w:r>
    </w:p>
    <w:p w14:paraId="354457A8" w14:textId="77777777" w:rsidR="006E6678" w:rsidRDefault="006E6678">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1153</w:t>
      </w:r>
    </w:p>
    <w:p w14:paraId="19E39BCE" w14:textId="77777777" w:rsidR="006E6678" w:rsidRDefault="006E6678">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1155</w:t>
      </w:r>
    </w:p>
    <w:p w14:paraId="4BDCE429" w14:textId="77777777" w:rsidR="006E6678" w:rsidRDefault="006E6678">
      <w:pPr>
        <w:pStyle w:val="TOC3"/>
        <w:rPr>
          <w:rFonts w:asciiTheme="minorHAnsi" w:eastAsiaTheme="minorEastAsia" w:hAnsiTheme="minorHAnsi" w:cstheme="minorBidi"/>
          <w:sz w:val="22"/>
          <w:szCs w:val="22"/>
        </w:rPr>
      </w:pPr>
      <w:r w:rsidRPr="006E6678">
        <w:t>A.7.1.19</w:t>
      </w:r>
      <w:r w:rsidRPr="006E6678">
        <w:rPr>
          <w:rFonts w:asciiTheme="minorHAnsi" w:eastAsiaTheme="minorEastAsia" w:hAnsiTheme="minorHAnsi" w:cstheme="minorBidi"/>
          <w:sz w:val="22"/>
          <w:szCs w:val="22"/>
        </w:rPr>
        <w:tab/>
      </w:r>
      <w:r>
        <w:rPr>
          <w:lang w:eastAsia="zh-CN"/>
        </w:rPr>
        <w:t>E-UTRAN FDD - UE Transmit Timing Accuracy Test for RACH-less Handover</w:t>
      </w:r>
      <w:r>
        <w:tab/>
        <w:t>1156</w:t>
      </w:r>
    </w:p>
    <w:p w14:paraId="7429C6D1" w14:textId="77777777" w:rsidR="006E6678" w:rsidRDefault="006E6678">
      <w:pPr>
        <w:pStyle w:val="TOC4"/>
        <w:rPr>
          <w:rFonts w:asciiTheme="minorHAnsi" w:eastAsiaTheme="minorEastAsia" w:hAnsiTheme="minorHAnsi" w:cstheme="minorBidi"/>
          <w:sz w:val="22"/>
          <w:szCs w:val="22"/>
        </w:rPr>
      </w:pPr>
      <w:r w:rsidRPr="006E6678">
        <w:t>A.7.1.19.1</w:t>
      </w:r>
      <w:r w:rsidRPr="006E6678">
        <w:rPr>
          <w:rFonts w:asciiTheme="minorHAnsi" w:eastAsiaTheme="minorEastAsia" w:hAnsiTheme="minorHAnsi" w:cstheme="minorBidi"/>
          <w:sz w:val="22"/>
          <w:szCs w:val="22"/>
        </w:rPr>
        <w:tab/>
      </w:r>
      <w:r w:rsidRPr="00CC1A22">
        <w:rPr>
          <w:snapToGrid w:val="0"/>
        </w:rPr>
        <w:t>Test Purpose and Environment</w:t>
      </w:r>
      <w:r>
        <w:tab/>
        <w:t>1156</w:t>
      </w:r>
    </w:p>
    <w:p w14:paraId="01BD3C89" w14:textId="77777777" w:rsidR="006E6678" w:rsidRDefault="006E6678">
      <w:pPr>
        <w:pStyle w:val="TOC4"/>
        <w:rPr>
          <w:rFonts w:asciiTheme="minorHAnsi" w:eastAsiaTheme="minorEastAsia" w:hAnsiTheme="minorHAnsi" w:cstheme="minorBidi"/>
          <w:sz w:val="22"/>
          <w:szCs w:val="22"/>
        </w:rPr>
      </w:pPr>
      <w:r w:rsidRPr="006E6678">
        <w:t>A.7.1.19.2</w:t>
      </w:r>
      <w:r w:rsidRPr="006E6678">
        <w:rPr>
          <w:rFonts w:asciiTheme="minorHAnsi" w:eastAsiaTheme="minorEastAsia" w:hAnsiTheme="minorHAnsi" w:cstheme="minorBidi"/>
          <w:sz w:val="22"/>
          <w:szCs w:val="22"/>
        </w:rPr>
        <w:tab/>
      </w:r>
      <w:r w:rsidRPr="00CC1A22">
        <w:rPr>
          <w:snapToGrid w:val="0"/>
        </w:rPr>
        <w:t>Test Requirements</w:t>
      </w:r>
      <w:r>
        <w:tab/>
        <w:t>1157</w:t>
      </w:r>
    </w:p>
    <w:p w14:paraId="53C809F1" w14:textId="77777777" w:rsidR="006E6678" w:rsidRDefault="006E6678">
      <w:pPr>
        <w:pStyle w:val="TOC3"/>
        <w:rPr>
          <w:rFonts w:asciiTheme="minorHAnsi" w:eastAsiaTheme="minorEastAsia" w:hAnsiTheme="minorHAnsi" w:cstheme="minorBidi"/>
          <w:sz w:val="22"/>
          <w:szCs w:val="22"/>
        </w:rPr>
      </w:pPr>
      <w:r w:rsidRPr="006E6678">
        <w:t>A.7.1.20</w:t>
      </w:r>
      <w:r w:rsidRPr="006E6678">
        <w:rPr>
          <w:rFonts w:asciiTheme="minorHAnsi" w:eastAsiaTheme="minorEastAsia" w:hAnsiTheme="minorHAnsi" w:cstheme="minorBidi"/>
          <w:sz w:val="22"/>
          <w:szCs w:val="22"/>
        </w:rPr>
        <w:tab/>
      </w:r>
      <w:r>
        <w:rPr>
          <w:lang w:eastAsia="zh-CN"/>
        </w:rPr>
        <w:t>E-UTRAN TDD - UE Transmit Timing Accuracy Test for RACH-less Handover</w:t>
      </w:r>
      <w:r>
        <w:tab/>
        <w:t>1157</w:t>
      </w:r>
    </w:p>
    <w:p w14:paraId="3C3248E8" w14:textId="77777777" w:rsidR="006E6678" w:rsidRDefault="006E6678">
      <w:pPr>
        <w:pStyle w:val="TOC4"/>
        <w:rPr>
          <w:rFonts w:asciiTheme="minorHAnsi" w:eastAsiaTheme="minorEastAsia" w:hAnsiTheme="minorHAnsi" w:cstheme="minorBidi"/>
          <w:sz w:val="22"/>
          <w:szCs w:val="22"/>
        </w:rPr>
      </w:pPr>
      <w:r w:rsidRPr="006E6678">
        <w:t>A.7.1.20.1</w:t>
      </w:r>
      <w:r w:rsidRPr="006E6678">
        <w:rPr>
          <w:rFonts w:asciiTheme="minorHAnsi" w:eastAsiaTheme="minorEastAsia" w:hAnsiTheme="minorHAnsi" w:cstheme="minorBidi"/>
          <w:sz w:val="22"/>
          <w:szCs w:val="22"/>
        </w:rPr>
        <w:tab/>
      </w:r>
      <w:r w:rsidRPr="00CC1A22">
        <w:rPr>
          <w:snapToGrid w:val="0"/>
        </w:rPr>
        <w:t>Test Purpose and Environment</w:t>
      </w:r>
      <w:r>
        <w:tab/>
        <w:t>1157</w:t>
      </w:r>
    </w:p>
    <w:p w14:paraId="7023BB67" w14:textId="77777777" w:rsidR="006E6678" w:rsidRDefault="006E6678">
      <w:pPr>
        <w:pStyle w:val="TOC4"/>
        <w:rPr>
          <w:rFonts w:asciiTheme="minorHAnsi" w:eastAsiaTheme="minorEastAsia" w:hAnsiTheme="minorHAnsi" w:cstheme="minorBidi"/>
          <w:sz w:val="22"/>
          <w:szCs w:val="22"/>
        </w:rPr>
      </w:pPr>
      <w:r w:rsidRPr="006E6678">
        <w:t>A.7.1.20.2</w:t>
      </w:r>
      <w:r w:rsidRPr="006E6678">
        <w:rPr>
          <w:rFonts w:asciiTheme="minorHAnsi" w:eastAsiaTheme="minorEastAsia" w:hAnsiTheme="minorHAnsi" w:cstheme="minorBidi"/>
          <w:sz w:val="22"/>
          <w:szCs w:val="22"/>
        </w:rPr>
        <w:tab/>
      </w:r>
      <w:r w:rsidRPr="00CC1A22">
        <w:rPr>
          <w:snapToGrid w:val="0"/>
        </w:rPr>
        <w:t>Test Requirements</w:t>
      </w:r>
      <w:r>
        <w:tab/>
        <w:t>1159</w:t>
      </w:r>
    </w:p>
    <w:p w14:paraId="25D9576E" w14:textId="77777777" w:rsidR="006E6678" w:rsidRDefault="006E6678">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1159</w:t>
      </w:r>
    </w:p>
    <w:p w14:paraId="1DFBD7ED" w14:textId="77777777" w:rsidR="006E6678" w:rsidRDefault="006E6678">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1159</w:t>
      </w:r>
    </w:p>
    <w:p w14:paraId="61976514" w14:textId="77777777" w:rsidR="006E6678" w:rsidRDefault="006E6678">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1161</w:t>
      </w:r>
    </w:p>
    <w:p w14:paraId="080DA322" w14:textId="77777777" w:rsidR="006E6678" w:rsidRDefault="006E6678">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1161</w:t>
      </w:r>
    </w:p>
    <w:p w14:paraId="0E38144A" w14:textId="77777777" w:rsidR="006E6678" w:rsidRDefault="006E6678">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1161</w:t>
      </w:r>
    </w:p>
    <w:p w14:paraId="186F128F" w14:textId="77777777" w:rsidR="006E6678" w:rsidRDefault="006E6678">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1163</w:t>
      </w:r>
    </w:p>
    <w:p w14:paraId="7827A9D9" w14:textId="77777777" w:rsidR="006E6678" w:rsidRDefault="006E6678">
      <w:pPr>
        <w:pStyle w:val="TOC3"/>
        <w:rPr>
          <w:rFonts w:asciiTheme="minorHAnsi" w:eastAsiaTheme="minorEastAsia" w:hAnsiTheme="minorHAnsi" w:cstheme="minorBidi"/>
          <w:sz w:val="22"/>
          <w:szCs w:val="22"/>
        </w:rPr>
      </w:pPr>
      <w:r>
        <w:lastRenderedPageBreak/>
        <w:t>A.7.1.23</w:t>
      </w:r>
      <w:r>
        <w:rPr>
          <w:rFonts w:asciiTheme="minorHAnsi" w:eastAsiaTheme="minorEastAsia" w:hAnsiTheme="minorHAnsi" w:cstheme="minorBidi"/>
          <w:sz w:val="22"/>
          <w:szCs w:val="22"/>
        </w:rPr>
        <w:tab/>
      </w:r>
      <w:r>
        <w:t>E-UTRAN TDD - UE Transmit Timing Accuracy Tests for Cat-M2 UE in CEModeA</w:t>
      </w:r>
      <w:r>
        <w:tab/>
        <w:t>1163</w:t>
      </w:r>
    </w:p>
    <w:p w14:paraId="24ABE8FD" w14:textId="77777777" w:rsidR="006E6678" w:rsidRDefault="006E6678">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1163</w:t>
      </w:r>
    </w:p>
    <w:p w14:paraId="7215EED3" w14:textId="77777777" w:rsidR="006E6678" w:rsidRDefault="006E6678">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1165</w:t>
      </w:r>
    </w:p>
    <w:p w14:paraId="4E780857" w14:textId="77777777" w:rsidR="006E6678" w:rsidRDefault="006E6678">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1165</w:t>
      </w:r>
    </w:p>
    <w:p w14:paraId="6DE4DCD3" w14:textId="77777777" w:rsidR="006E6678" w:rsidRDefault="006E6678">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1165</w:t>
      </w:r>
    </w:p>
    <w:p w14:paraId="7FF88814" w14:textId="77777777" w:rsidR="006E6678" w:rsidRDefault="006E6678">
      <w:pPr>
        <w:pStyle w:val="TOC4"/>
        <w:rPr>
          <w:rFonts w:asciiTheme="minorHAnsi" w:eastAsiaTheme="minorEastAsia" w:hAnsiTheme="minorHAnsi" w:cstheme="minorBidi"/>
          <w:sz w:val="22"/>
          <w:szCs w:val="22"/>
        </w:rPr>
      </w:pPr>
      <w:r w:rsidRPr="006E6678">
        <w:t>A.7.1.24.2</w:t>
      </w:r>
      <w:r w:rsidRPr="006E6678">
        <w:rPr>
          <w:rFonts w:asciiTheme="minorHAnsi" w:eastAsiaTheme="minorEastAsia" w:hAnsiTheme="minorHAnsi"/>
          <w:sz w:val="22"/>
          <w:szCs w:val="22"/>
        </w:rPr>
        <w:tab/>
      </w:r>
      <w:r w:rsidRPr="00CC1A22">
        <w:rPr>
          <w:rFonts w:cs="v4.2.0"/>
        </w:rPr>
        <w:t>Test Requirements</w:t>
      </w:r>
      <w:r>
        <w:tab/>
        <w:t>1166</w:t>
      </w:r>
    </w:p>
    <w:p w14:paraId="7C896A29" w14:textId="77777777" w:rsidR="006E6678" w:rsidRDefault="006E6678">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1167</w:t>
      </w:r>
    </w:p>
    <w:p w14:paraId="3EBAB3AF" w14:textId="77777777" w:rsidR="006E6678" w:rsidRDefault="006E6678">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1167</w:t>
      </w:r>
    </w:p>
    <w:p w14:paraId="1B8C261B" w14:textId="77777777" w:rsidR="006E6678" w:rsidRDefault="006E6678">
      <w:pPr>
        <w:pStyle w:val="TOC4"/>
        <w:rPr>
          <w:rFonts w:asciiTheme="minorHAnsi" w:eastAsiaTheme="minorEastAsia" w:hAnsiTheme="minorHAnsi" w:cstheme="minorBidi"/>
          <w:sz w:val="22"/>
          <w:szCs w:val="22"/>
        </w:rPr>
      </w:pPr>
      <w:r w:rsidRPr="006E6678">
        <w:t>A.7.1.25.2</w:t>
      </w:r>
      <w:r w:rsidRPr="006E6678">
        <w:rPr>
          <w:rFonts w:asciiTheme="minorHAnsi" w:eastAsiaTheme="minorEastAsia" w:hAnsiTheme="minorHAnsi"/>
          <w:sz w:val="22"/>
          <w:szCs w:val="22"/>
        </w:rPr>
        <w:tab/>
      </w:r>
      <w:r w:rsidRPr="00CC1A22">
        <w:rPr>
          <w:rFonts w:cs="v4.2.0"/>
        </w:rPr>
        <w:t>Test Requirements</w:t>
      </w:r>
      <w:r>
        <w:tab/>
        <w:t>1168</w:t>
      </w:r>
    </w:p>
    <w:p w14:paraId="6A9E9201" w14:textId="77777777" w:rsidR="006E6678" w:rsidRDefault="006E6678">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1169</w:t>
      </w:r>
    </w:p>
    <w:p w14:paraId="6054130B" w14:textId="77777777" w:rsidR="006E6678" w:rsidRDefault="006E6678">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1169</w:t>
      </w:r>
    </w:p>
    <w:p w14:paraId="146B6F4E" w14:textId="77777777" w:rsidR="006E6678" w:rsidRDefault="006E6678">
      <w:pPr>
        <w:pStyle w:val="TOC4"/>
        <w:rPr>
          <w:rFonts w:asciiTheme="minorHAnsi" w:eastAsiaTheme="minorEastAsia" w:hAnsiTheme="minorHAnsi" w:cstheme="minorBidi"/>
          <w:sz w:val="22"/>
          <w:szCs w:val="22"/>
        </w:rPr>
      </w:pPr>
      <w:r w:rsidRPr="006E6678">
        <w:t>A.7.1.26.2</w:t>
      </w:r>
      <w:r w:rsidRPr="006E6678">
        <w:rPr>
          <w:rFonts w:asciiTheme="minorHAnsi" w:eastAsiaTheme="minorEastAsia" w:hAnsiTheme="minorHAnsi"/>
          <w:sz w:val="22"/>
          <w:szCs w:val="22"/>
        </w:rPr>
        <w:tab/>
      </w:r>
      <w:r w:rsidRPr="00CC1A22">
        <w:rPr>
          <w:rFonts w:cs="v4.2.0"/>
        </w:rPr>
        <w:t>Test Requirements</w:t>
      </w:r>
      <w:r>
        <w:tab/>
        <w:t>1170</w:t>
      </w:r>
    </w:p>
    <w:p w14:paraId="7899C2CC" w14:textId="77777777" w:rsidR="006E6678" w:rsidRDefault="006E6678">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1171</w:t>
      </w:r>
    </w:p>
    <w:p w14:paraId="3DD3068B" w14:textId="77777777" w:rsidR="006E6678" w:rsidRDefault="006E6678">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1171</w:t>
      </w:r>
    </w:p>
    <w:p w14:paraId="63AED4D7" w14:textId="77777777" w:rsidR="006E6678" w:rsidRDefault="006E6678">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1171</w:t>
      </w:r>
    </w:p>
    <w:p w14:paraId="45282DD9" w14:textId="77777777" w:rsidR="006E6678" w:rsidRDefault="006E6678">
      <w:pPr>
        <w:pStyle w:val="TOC4"/>
        <w:rPr>
          <w:rFonts w:asciiTheme="minorHAnsi" w:eastAsiaTheme="minorEastAsia" w:hAnsiTheme="minorHAnsi" w:cstheme="minorBidi"/>
          <w:sz w:val="22"/>
          <w:szCs w:val="22"/>
        </w:rPr>
      </w:pPr>
      <w:r w:rsidRPr="006E6678">
        <w:t>A.7.2.1.2</w:t>
      </w:r>
      <w:r w:rsidRPr="006E6678">
        <w:rPr>
          <w:rFonts w:asciiTheme="minorHAnsi" w:eastAsiaTheme="minorEastAsia" w:hAnsiTheme="minorHAnsi"/>
          <w:sz w:val="22"/>
          <w:szCs w:val="22"/>
        </w:rPr>
        <w:tab/>
      </w:r>
      <w:r w:rsidRPr="00CC1A22">
        <w:rPr>
          <w:rFonts w:cs="v4.2.0"/>
        </w:rPr>
        <w:t>Test Requirements</w:t>
      </w:r>
      <w:r>
        <w:tab/>
        <w:t>1173</w:t>
      </w:r>
    </w:p>
    <w:p w14:paraId="3173AD55" w14:textId="77777777" w:rsidR="006E6678" w:rsidRDefault="006E6678">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1173</w:t>
      </w:r>
    </w:p>
    <w:p w14:paraId="3DCD6501" w14:textId="77777777" w:rsidR="006E6678" w:rsidRDefault="006E6678">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1173</w:t>
      </w:r>
    </w:p>
    <w:p w14:paraId="0BA8AA03" w14:textId="77777777" w:rsidR="006E6678" w:rsidRDefault="006E6678">
      <w:pPr>
        <w:pStyle w:val="TOC4"/>
        <w:rPr>
          <w:rFonts w:asciiTheme="minorHAnsi" w:eastAsiaTheme="minorEastAsia" w:hAnsiTheme="minorHAnsi" w:cstheme="minorBidi"/>
          <w:sz w:val="22"/>
          <w:szCs w:val="22"/>
        </w:rPr>
      </w:pPr>
      <w:r w:rsidRPr="006E6678">
        <w:t>A.7.2.2.2</w:t>
      </w:r>
      <w:r w:rsidRPr="006E6678">
        <w:rPr>
          <w:rFonts w:asciiTheme="minorHAnsi" w:eastAsiaTheme="minorEastAsia" w:hAnsiTheme="minorHAnsi"/>
          <w:sz w:val="22"/>
          <w:szCs w:val="22"/>
        </w:rPr>
        <w:tab/>
      </w:r>
      <w:r w:rsidRPr="00CC1A22">
        <w:rPr>
          <w:rFonts w:cs="v4.2.0"/>
        </w:rPr>
        <w:t>Test Requirements</w:t>
      </w:r>
      <w:r>
        <w:tab/>
        <w:t>1175</w:t>
      </w:r>
    </w:p>
    <w:p w14:paraId="608EF5FA" w14:textId="77777777" w:rsidR="006E6678" w:rsidRDefault="006E6678">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1175</w:t>
      </w:r>
    </w:p>
    <w:p w14:paraId="677F5D32" w14:textId="77777777" w:rsidR="006E6678" w:rsidRDefault="006E6678">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1175</w:t>
      </w:r>
    </w:p>
    <w:p w14:paraId="1C273E27" w14:textId="77777777" w:rsidR="006E6678" w:rsidRDefault="006E6678">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1176</w:t>
      </w:r>
    </w:p>
    <w:p w14:paraId="288822BB" w14:textId="77777777" w:rsidR="006E6678" w:rsidRDefault="006E6678">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1176</w:t>
      </w:r>
    </w:p>
    <w:p w14:paraId="09A91B21" w14:textId="77777777" w:rsidR="006E6678" w:rsidRDefault="006E6678">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1176</w:t>
      </w:r>
    </w:p>
    <w:p w14:paraId="3782877F" w14:textId="77777777" w:rsidR="006E6678" w:rsidRDefault="006E6678">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1178</w:t>
      </w:r>
    </w:p>
    <w:p w14:paraId="2594EA0E" w14:textId="77777777" w:rsidR="006E6678" w:rsidRDefault="006E6678">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1178</w:t>
      </w:r>
    </w:p>
    <w:p w14:paraId="5CE3E989" w14:textId="77777777" w:rsidR="006E6678" w:rsidRDefault="006E6678">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1178</w:t>
      </w:r>
    </w:p>
    <w:p w14:paraId="2E830D6E" w14:textId="77777777" w:rsidR="006E6678" w:rsidRDefault="006E6678">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1180</w:t>
      </w:r>
    </w:p>
    <w:p w14:paraId="74A6F492" w14:textId="77777777" w:rsidR="006E6678" w:rsidRDefault="006E6678">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1180</w:t>
      </w:r>
    </w:p>
    <w:p w14:paraId="44018D69" w14:textId="77777777" w:rsidR="006E6678" w:rsidRDefault="006E6678">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1180</w:t>
      </w:r>
    </w:p>
    <w:p w14:paraId="0A9ABF1A" w14:textId="77777777" w:rsidR="006E6678" w:rsidRDefault="006E6678">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1181</w:t>
      </w:r>
    </w:p>
    <w:p w14:paraId="6DA206A2" w14:textId="77777777" w:rsidR="006E6678" w:rsidRDefault="006E6678">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1181</w:t>
      </w:r>
    </w:p>
    <w:p w14:paraId="7BE56BE9" w14:textId="77777777" w:rsidR="006E6678" w:rsidRDefault="006E6678">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1181</w:t>
      </w:r>
    </w:p>
    <w:p w14:paraId="2B69BB9D" w14:textId="77777777" w:rsidR="006E6678" w:rsidRDefault="006E6678">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1181</w:t>
      </w:r>
    </w:p>
    <w:p w14:paraId="124F3427" w14:textId="77777777" w:rsidR="006E6678" w:rsidRDefault="006E6678">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1181</w:t>
      </w:r>
    </w:p>
    <w:p w14:paraId="039085E7" w14:textId="77777777" w:rsidR="006E6678" w:rsidRDefault="006E6678">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1181</w:t>
      </w:r>
    </w:p>
    <w:p w14:paraId="5A6D9834" w14:textId="77777777" w:rsidR="006E6678" w:rsidRDefault="006E6678">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1184</w:t>
      </w:r>
    </w:p>
    <w:p w14:paraId="3974DFF4" w14:textId="77777777" w:rsidR="006E6678" w:rsidRDefault="006E6678">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1184</w:t>
      </w:r>
    </w:p>
    <w:p w14:paraId="53C05E0B" w14:textId="77777777" w:rsidR="006E6678" w:rsidRDefault="006E6678">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1184</w:t>
      </w:r>
    </w:p>
    <w:p w14:paraId="15E4B400" w14:textId="77777777" w:rsidR="006E6678" w:rsidRDefault="006E6678">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1186</w:t>
      </w:r>
    </w:p>
    <w:p w14:paraId="01DA1BFA" w14:textId="77777777" w:rsidR="006E6678" w:rsidRDefault="006E6678">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1186</w:t>
      </w:r>
    </w:p>
    <w:p w14:paraId="276FED3C" w14:textId="77777777" w:rsidR="006E6678" w:rsidRDefault="006E6678">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1186</w:t>
      </w:r>
    </w:p>
    <w:p w14:paraId="0BECDF1C" w14:textId="77777777" w:rsidR="006E6678" w:rsidRDefault="006E6678">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1188</w:t>
      </w:r>
    </w:p>
    <w:p w14:paraId="1937E428" w14:textId="77777777" w:rsidR="006E6678" w:rsidRDefault="006E6678">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1190</w:t>
      </w:r>
    </w:p>
    <w:p w14:paraId="103881BD" w14:textId="77777777" w:rsidR="006E6678" w:rsidRDefault="006E6678">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1190</w:t>
      </w:r>
    </w:p>
    <w:p w14:paraId="62D5F3C5" w14:textId="77777777" w:rsidR="006E6678" w:rsidRDefault="006E6678">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1190</w:t>
      </w:r>
    </w:p>
    <w:p w14:paraId="44F5AAAD" w14:textId="77777777" w:rsidR="006E6678" w:rsidRDefault="006E6678">
      <w:pPr>
        <w:pStyle w:val="TOC4"/>
        <w:rPr>
          <w:rFonts w:asciiTheme="minorHAnsi" w:eastAsiaTheme="minorEastAsia" w:hAnsiTheme="minorHAnsi" w:cstheme="minorBidi"/>
          <w:sz w:val="22"/>
          <w:szCs w:val="22"/>
        </w:rPr>
      </w:pPr>
      <w:r w:rsidRPr="006E6678">
        <w:t>A.7.2.10.2</w:t>
      </w:r>
      <w:r w:rsidRPr="006E6678">
        <w:rPr>
          <w:rFonts w:asciiTheme="minorHAnsi" w:eastAsiaTheme="minorEastAsia" w:hAnsiTheme="minorHAnsi"/>
          <w:sz w:val="22"/>
          <w:szCs w:val="22"/>
        </w:rPr>
        <w:tab/>
      </w:r>
      <w:r w:rsidRPr="00CC1A22">
        <w:rPr>
          <w:rFonts w:cs="v4.2.0"/>
        </w:rPr>
        <w:t>Test Requirements</w:t>
      </w:r>
      <w:r>
        <w:tab/>
        <w:t>1191</w:t>
      </w:r>
    </w:p>
    <w:p w14:paraId="1FA18E15" w14:textId="77777777" w:rsidR="006E6678" w:rsidRDefault="006E6678">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1191</w:t>
      </w:r>
    </w:p>
    <w:p w14:paraId="13D4904D" w14:textId="77777777" w:rsidR="006E6678" w:rsidRDefault="006E6678">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1191</w:t>
      </w:r>
    </w:p>
    <w:p w14:paraId="5CB09730" w14:textId="77777777" w:rsidR="006E6678" w:rsidRDefault="006E6678">
      <w:pPr>
        <w:pStyle w:val="TOC4"/>
        <w:rPr>
          <w:rFonts w:asciiTheme="minorHAnsi" w:eastAsiaTheme="minorEastAsia" w:hAnsiTheme="minorHAnsi" w:cstheme="minorBidi"/>
          <w:sz w:val="22"/>
          <w:szCs w:val="22"/>
        </w:rPr>
      </w:pPr>
      <w:r w:rsidRPr="006E6678">
        <w:t>A.7.2.11.2</w:t>
      </w:r>
      <w:r w:rsidRPr="006E6678">
        <w:rPr>
          <w:rFonts w:asciiTheme="minorHAnsi" w:eastAsiaTheme="minorEastAsia" w:hAnsiTheme="minorHAnsi"/>
          <w:sz w:val="22"/>
          <w:szCs w:val="22"/>
        </w:rPr>
        <w:tab/>
      </w:r>
      <w:r w:rsidRPr="00CC1A22">
        <w:rPr>
          <w:rFonts w:cs="v4.2.0"/>
        </w:rPr>
        <w:t>Test Requirements</w:t>
      </w:r>
      <w:r>
        <w:tab/>
        <w:t>1193</w:t>
      </w:r>
    </w:p>
    <w:p w14:paraId="7DA4F5A2" w14:textId="77777777" w:rsidR="006E6678" w:rsidRDefault="006E6678">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1193</w:t>
      </w:r>
    </w:p>
    <w:p w14:paraId="3C7048F4" w14:textId="77777777" w:rsidR="006E6678" w:rsidRDefault="006E6678">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1193</w:t>
      </w:r>
    </w:p>
    <w:p w14:paraId="3AAB9148" w14:textId="77777777" w:rsidR="006E6678" w:rsidRDefault="006E6678">
      <w:pPr>
        <w:pStyle w:val="TOC4"/>
        <w:rPr>
          <w:rFonts w:asciiTheme="minorHAnsi" w:eastAsiaTheme="minorEastAsia" w:hAnsiTheme="minorHAnsi" w:cstheme="minorBidi"/>
          <w:sz w:val="22"/>
          <w:szCs w:val="22"/>
        </w:rPr>
      </w:pPr>
      <w:r w:rsidRPr="006E6678">
        <w:t>A.7.2.12.2</w:t>
      </w:r>
      <w:r w:rsidRPr="006E6678">
        <w:rPr>
          <w:rFonts w:asciiTheme="minorHAnsi" w:eastAsiaTheme="minorEastAsia" w:hAnsiTheme="minorHAnsi"/>
          <w:sz w:val="22"/>
          <w:szCs w:val="22"/>
        </w:rPr>
        <w:tab/>
      </w:r>
      <w:r w:rsidRPr="00CC1A22">
        <w:rPr>
          <w:rFonts w:cs="v4.2.0"/>
        </w:rPr>
        <w:t>Test Requirements</w:t>
      </w:r>
      <w:r>
        <w:tab/>
        <w:t>1195</w:t>
      </w:r>
    </w:p>
    <w:p w14:paraId="62F14C6C" w14:textId="77777777" w:rsidR="006E6678" w:rsidRDefault="006E6678">
      <w:pPr>
        <w:pStyle w:val="TOC2"/>
        <w:rPr>
          <w:rFonts w:asciiTheme="minorHAnsi" w:eastAsiaTheme="minorEastAsia" w:hAnsiTheme="minorHAnsi" w:cstheme="minorBidi"/>
          <w:sz w:val="22"/>
          <w:szCs w:val="22"/>
        </w:rPr>
      </w:pPr>
      <w:r w:rsidRPr="006E6678">
        <w:t>A.7.3</w:t>
      </w:r>
      <w:r w:rsidRPr="006E6678">
        <w:rPr>
          <w:rFonts w:asciiTheme="minorHAnsi" w:hAnsiTheme="minorHAnsi" w:cstheme="minorBidi"/>
          <w:sz w:val="22"/>
          <w:szCs w:val="22"/>
        </w:rPr>
        <w:tab/>
      </w:r>
      <w:r w:rsidRPr="00CC1A22">
        <w:rPr>
          <w:rFonts w:eastAsia="MS Mincho"/>
          <w:lang w:eastAsia="zh-CN"/>
        </w:rPr>
        <w:t>Radio Link Monitoring</w:t>
      </w:r>
      <w:r>
        <w:tab/>
        <w:t>1195</w:t>
      </w:r>
    </w:p>
    <w:p w14:paraId="5E0DC032" w14:textId="77777777" w:rsidR="006E6678" w:rsidRDefault="006E6678">
      <w:pPr>
        <w:pStyle w:val="TOC3"/>
        <w:rPr>
          <w:rFonts w:asciiTheme="minorHAnsi" w:eastAsiaTheme="minorEastAsia" w:hAnsiTheme="minorHAnsi" w:cstheme="minorBidi"/>
          <w:sz w:val="22"/>
          <w:szCs w:val="22"/>
        </w:rPr>
      </w:pPr>
      <w:r w:rsidRPr="006E6678">
        <w:t>A.7.3.1</w:t>
      </w:r>
      <w:r w:rsidRPr="006E6678">
        <w:rPr>
          <w:rFonts w:asciiTheme="minorHAnsi" w:hAnsiTheme="minorHAnsi" w:cstheme="minorBidi"/>
          <w:sz w:val="22"/>
          <w:szCs w:val="22"/>
        </w:rPr>
        <w:tab/>
      </w:r>
      <w:r w:rsidRPr="00CC1A22">
        <w:rPr>
          <w:rFonts w:eastAsia="MS Mincho"/>
          <w:lang w:eastAsia="zh-CN"/>
        </w:rPr>
        <w:t>E-UTRAN FDD Radio Link Monitoring Test for Out-of-sync</w:t>
      </w:r>
      <w:r>
        <w:tab/>
        <w:t>1196</w:t>
      </w:r>
    </w:p>
    <w:p w14:paraId="50932CC2" w14:textId="77777777" w:rsidR="006E6678" w:rsidRDefault="006E6678">
      <w:pPr>
        <w:pStyle w:val="TOC4"/>
        <w:rPr>
          <w:rFonts w:asciiTheme="minorHAnsi" w:eastAsiaTheme="minorEastAsia" w:hAnsiTheme="minorHAnsi" w:cstheme="minorBidi"/>
          <w:sz w:val="22"/>
          <w:szCs w:val="22"/>
        </w:rPr>
      </w:pPr>
      <w:r w:rsidRPr="006E6678">
        <w:t>A.7.3.1.1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1196</w:t>
      </w:r>
    </w:p>
    <w:p w14:paraId="3928EC36" w14:textId="77777777" w:rsidR="006E6678" w:rsidRDefault="006E6678">
      <w:pPr>
        <w:pStyle w:val="TOC4"/>
        <w:rPr>
          <w:rFonts w:asciiTheme="minorHAnsi" w:eastAsiaTheme="minorEastAsia" w:hAnsiTheme="minorHAnsi" w:cstheme="minorBidi"/>
          <w:sz w:val="22"/>
          <w:szCs w:val="22"/>
        </w:rPr>
      </w:pPr>
      <w:r w:rsidRPr="006E6678">
        <w:t>A.7.3.1.2</w:t>
      </w:r>
      <w:r w:rsidRPr="006E6678">
        <w:rPr>
          <w:rFonts w:asciiTheme="minorHAnsi" w:eastAsiaTheme="minorEastAsia" w:hAnsiTheme="minorHAnsi" w:cstheme="minorBidi"/>
          <w:sz w:val="22"/>
          <w:szCs w:val="22"/>
        </w:rPr>
        <w:tab/>
      </w:r>
      <w:r w:rsidRPr="00CC1A22">
        <w:rPr>
          <w:snapToGrid w:val="0"/>
        </w:rPr>
        <w:t>Test Requirements</w:t>
      </w:r>
      <w:r>
        <w:tab/>
        <w:t>1200</w:t>
      </w:r>
    </w:p>
    <w:p w14:paraId="71FAB65F" w14:textId="77777777" w:rsidR="006E6678" w:rsidRDefault="006E6678">
      <w:pPr>
        <w:pStyle w:val="TOC3"/>
        <w:rPr>
          <w:rFonts w:asciiTheme="minorHAnsi" w:eastAsiaTheme="minorEastAsia" w:hAnsiTheme="minorHAnsi" w:cstheme="minorBidi"/>
          <w:sz w:val="22"/>
          <w:szCs w:val="22"/>
        </w:rPr>
      </w:pPr>
      <w:r w:rsidRPr="006E6678">
        <w:t>A.7.3.2</w:t>
      </w:r>
      <w:r w:rsidRPr="006E6678">
        <w:rPr>
          <w:rFonts w:asciiTheme="minorHAnsi" w:hAnsiTheme="minorHAnsi" w:cstheme="minorBidi"/>
          <w:sz w:val="22"/>
          <w:szCs w:val="22"/>
        </w:rPr>
        <w:tab/>
      </w:r>
      <w:r w:rsidRPr="00CC1A22">
        <w:rPr>
          <w:rFonts w:eastAsia="MS Mincho"/>
          <w:lang w:eastAsia="zh-CN"/>
        </w:rPr>
        <w:t xml:space="preserve">E-UTRAN FDD Radio Link Monitoring Test for </w:t>
      </w:r>
      <w:r w:rsidRPr="00CC1A22">
        <w:rPr>
          <w:rFonts w:eastAsia="MS Mincho"/>
        </w:rPr>
        <w:t>In</w:t>
      </w:r>
      <w:r w:rsidRPr="00CC1A22">
        <w:rPr>
          <w:rFonts w:eastAsia="MS Mincho"/>
          <w:lang w:eastAsia="zh-CN"/>
        </w:rPr>
        <w:t>-sync</w:t>
      </w:r>
      <w:r>
        <w:tab/>
        <w:t>1200</w:t>
      </w:r>
    </w:p>
    <w:p w14:paraId="3A3343C9" w14:textId="77777777" w:rsidR="006E6678" w:rsidRDefault="006E6678">
      <w:pPr>
        <w:pStyle w:val="TOC4"/>
        <w:rPr>
          <w:rFonts w:asciiTheme="minorHAnsi" w:eastAsiaTheme="minorEastAsia" w:hAnsiTheme="minorHAnsi" w:cstheme="minorBidi"/>
          <w:sz w:val="22"/>
          <w:szCs w:val="22"/>
        </w:rPr>
      </w:pPr>
      <w:r w:rsidRPr="006E6678">
        <w:t>A.7.3.2.1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1200</w:t>
      </w:r>
    </w:p>
    <w:p w14:paraId="5BBC57CD" w14:textId="77777777" w:rsidR="006E6678" w:rsidRDefault="006E6678">
      <w:pPr>
        <w:pStyle w:val="TOC4"/>
        <w:rPr>
          <w:rFonts w:asciiTheme="minorHAnsi" w:eastAsiaTheme="minorEastAsia" w:hAnsiTheme="minorHAnsi" w:cstheme="minorBidi"/>
          <w:sz w:val="22"/>
          <w:szCs w:val="22"/>
        </w:rPr>
      </w:pPr>
      <w:r w:rsidRPr="006E6678">
        <w:t>A.7.3.2.2</w:t>
      </w:r>
      <w:r w:rsidRPr="006E6678">
        <w:rPr>
          <w:rFonts w:asciiTheme="minorHAnsi" w:eastAsiaTheme="minorEastAsia" w:hAnsiTheme="minorHAnsi" w:cstheme="minorBidi"/>
          <w:sz w:val="22"/>
          <w:szCs w:val="22"/>
        </w:rPr>
        <w:tab/>
      </w:r>
      <w:r w:rsidRPr="00CC1A22">
        <w:rPr>
          <w:snapToGrid w:val="0"/>
        </w:rPr>
        <w:t>Test Requirements</w:t>
      </w:r>
      <w:r>
        <w:tab/>
        <w:t>1204</w:t>
      </w:r>
    </w:p>
    <w:p w14:paraId="63812EE2" w14:textId="77777777" w:rsidR="006E6678" w:rsidRDefault="006E6678">
      <w:pPr>
        <w:pStyle w:val="TOC3"/>
        <w:rPr>
          <w:rFonts w:asciiTheme="minorHAnsi" w:eastAsiaTheme="minorEastAsia" w:hAnsiTheme="minorHAnsi" w:cstheme="minorBidi"/>
          <w:sz w:val="22"/>
          <w:szCs w:val="22"/>
        </w:rPr>
      </w:pPr>
      <w:r w:rsidRPr="006E6678">
        <w:lastRenderedPageBreak/>
        <w:t>A.7.3.3</w:t>
      </w:r>
      <w:r w:rsidRPr="006E6678">
        <w:rPr>
          <w:rFonts w:asciiTheme="minorHAnsi" w:hAnsiTheme="minorHAnsi" w:cstheme="minorBidi"/>
          <w:sz w:val="22"/>
          <w:szCs w:val="22"/>
        </w:rPr>
        <w:tab/>
      </w:r>
      <w:r w:rsidRPr="00CC1A22">
        <w:rPr>
          <w:rFonts w:eastAsia="MS Mincho"/>
          <w:lang w:eastAsia="zh-CN"/>
        </w:rPr>
        <w:t>E-UTRAN TDD Radio Link Monitoring Test for Out-of-sync</w:t>
      </w:r>
      <w:r>
        <w:tab/>
        <w:t>1204</w:t>
      </w:r>
    </w:p>
    <w:p w14:paraId="6DF08504" w14:textId="77777777" w:rsidR="006E6678" w:rsidRDefault="006E6678">
      <w:pPr>
        <w:pStyle w:val="TOC4"/>
        <w:rPr>
          <w:rFonts w:asciiTheme="minorHAnsi" w:eastAsiaTheme="minorEastAsia" w:hAnsiTheme="minorHAnsi" w:cstheme="minorBidi"/>
          <w:sz w:val="22"/>
          <w:szCs w:val="22"/>
        </w:rPr>
      </w:pPr>
      <w:r w:rsidRPr="006E6678">
        <w:t>A.7.3.3.1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1204</w:t>
      </w:r>
    </w:p>
    <w:p w14:paraId="3F2BE064" w14:textId="77777777" w:rsidR="006E6678" w:rsidRDefault="006E6678">
      <w:pPr>
        <w:pStyle w:val="TOC4"/>
        <w:rPr>
          <w:rFonts w:asciiTheme="minorHAnsi" w:eastAsiaTheme="minorEastAsia" w:hAnsiTheme="minorHAnsi" w:cstheme="minorBidi"/>
          <w:sz w:val="22"/>
          <w:szCs w:val="22"/>
        </w:rPr>
      </w:pPr>
      <w:r w:rsidRPr="006E6678">
        <w:t>A.7.3.3.2</w:t>
      </w:r>
      <w:r w:rsidRPr="006E6678">
        <w:rPr>
          <w:rFonts w:asciiTheme="minorHAnsi" w:eastAsiaTheme="minorEastAsia" w:hAnsiTheme="minorHAnsi" w:cstheme="minorBidi"/>
          <w:sz w:val="22"/>
          <w:szCs w:val="22"/>
        </w:rPr>
        <w:tab/>
      </w:r>
      <w:r w:rsidRPr="00CC1A22">
        <w:rPr>
          <w:snapToGrid w:val="0"/>
        </w:rPr>
        <w:t>Test Requirements</w:t>
      </w:r>
      <w:r>
        <w:tab/>
        <w:t>1208</w:t>
      </w:r>
    </w:p>
    <w:p w14:paraId="114C3293" w14:textId="77777777" w:rsidR="006E6678" w:rsidRDefault="006E6678">
      <w:pPr>
        <w:pStyle w:val="TOC3"/>
        <w:rPr>
          <w:rFonts w:asciiTheme="minorHAnsi" w:eastAsiaTheme="minorEastAsia" w:hAnsiTheme="minorHAnsi" w:cstheme="minorBidi"/>
          <w:sz w:val="22"/>
          <w:szCs w:val="22"/>
        </w:rPr>
      </w:pPr>
      <w:r w:rsidRPr="006E6678">
        <w:t>A.7.3.4</w:t>
      </w:r>
      <w:r w:rsidRPr="006E6678">
        <w:rPr>
          <w:rFonts w:asciiTheme="minorHAnsi" w:hAnsiTheme="minorHAnsi" w:cstheme="minorBidi"/>
          <w:sz w:val="22"/>
          <w:szCs w:val="22"/>
        </w:rPr>
        <w:tab/>
      </w:r>
      <w:r w:rsidRPr="00CC1A22">
        <w:rPr>
          <w:rFonts w:eastAsia="MS Mincho"/>
          <w:lang w:eastAsia="zh-CN"/>
        </w:rPr>
        <w:t xml:space="preserve">E-UTRAN TDD Radio Link Monitoring Test for </w:t>
      </w:r>
      <w:r w:rsidRPr="00CC1A22">
        <w:rPr>
          <w:rFonts w:eastAsia="MS Mincho"/>
        </w:rPr>
        <w:t>In</w:t>
      </w:r>
      <w:r w:rsidRPr="00CC1A22">
        <w:rPr>
          <w:rFonts w:eastAsia="MS Mincho"/>
          <w:lang w:eastAsia="zh-CN"/>
        </w:rPr>
        <w:t>-sync</w:t>
      </w:r>
      <w:r>
        <w:tab/>
        <w:t>1208</w:t>
      </w:r>
    </w:p>
    <w:p w14:paraId="333CE780" w14:textId="77777777" w:rsidR="006E6678" w:rsidRDefault="006E6678">
      <w:pPr>
        <w:pStyle w:val="TOC4"/>
        <w:rPr>
          <w:rFonts w:asciiTheme="minorHAnsi" w:eastAsiaTheme="minorEastAsia" w:hAnsiTheme="minorHAnsi" w:cstheme="minorBidi"/>
          <w:sz w:val="22"/>
          <w:szCs w:val="22"/>
        </w:rPr>
      </w:pPr>
      <w:r w:rsidRPr="006E6678">
        <w:t>A.7.3.4.1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1208</w:t>
      </w:r>
    </w:p>
    <w:p w14:paraId="4289F8E2" w14:textId="77777777" w:rsidR="006E6678" w:rsidRDefault="006E6678">
      <w:pPr>
        <w:pStyle w:val="TOC4"/>
        <w:rPr>
          <w:rFonts w:asciiTheme="minorHAnsi" w:eastAsiaTheme="minorEastAsia" w:hAnsiTheme="minorHAnsi" w:cstheme="minorBidi"/>
          <w:sz w:val="22"/>
          <w:szCs w:val="22"/>
        </w:rPr>
      </w:pPr>
      <w:r w:rsidRPr="006E6678">
        <w:t>A.7.3.4.2</w:t>
      </w:r>
      <w:r w:rsidRPr="006E6678">
        <w:rPr>
          <w:rFonts w:asciiTheme="minorHAnsi" w:eastAsiaTheme="minorEastAsia" w:hAnsiTheme="minorHAnsi" w:cstheme="minorBidi"/>
          <w:sz w:val="22"/>
          <w:szCs w:val="22"/>
        </w:rPr>
        <w:tab/>
      </w:r>
      <w:r w:rsidRPr="00CC1A22">
        <w:rPr>
          <w:snapToGrid w:val="0"/>
        </w:rPr>
        <w:t>Test Requirements</w:t>
      </w:r>
      <w:r>
        <w:tab/>
        <w:t>1212</w:t>
      </w:r>
    </w:p>
    <w:p w14:paraId="421DD8B5" w14:textId="77777777" w:rsidR="006E6678" w:rsidRDefault="006E6678">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1212</w:t>
      </w:r>
    </w:p>
    <w:p w14:paraId="0E0F7318" w14:textId="77777777" w:rsidR="006E6678" w:rsidRDefault="006E6678">
      <w:pPr>
        <w:pStyle w:val="TOC4"/>
        <w:rPr>
          <w:rFonts w:asciiTheme="minorHAnsi" w:eastAsiaTheme="minorEastAsia" w:hAnsiTheme="minorHAnsi" w:cstheme="minorBidi"/>
          <w:sz w:val="22"/>
          <w:szCs w:val="22"/>
        </w:rPr>
      </w:pPr>
      <w:r w:rsidRPr="006E6678">
        <w:t>A.7.3.5.1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1212</w:t>
      </w:r>
    </w:p>
    <w:p w14:paraId="01BF234F" w14:textId="77777777" w:rsidR="006E6678" w:rsidRDefault="006E6678">
      <w:pPr>
        <w:pStyle w:val="TOC4"/>
        <w:rPr>
          <w:rFonts w:asciiTheme="minorHAnsi" w:eastAsiaTheme="minorEastAsia" w:hAnsiTheme="minorHAnsi" w:cstheme="minorBidi"/>
          <w:sz w:val="22"/>
          <w:szCs w:val="22"/>
        </w:rPr>
      </w:pPr>
      <w:r w:rsidRPr="006E6678">
        <w:t>A.7.3.5.2</w:t>
      </w:r>
      <w:r w:rsidRPr="006E6678">
        <w:rPr>
          <w:rFonts w:asciiTheme="minorHAnsi" w:eastAsiaTheme="minorEastAsia" w:hAnsiTheme="minorHAnsi" w:cstheme="minorBidi"/>
          <w:sz w:val="22"/>
          <w:szCs w:val="22"/>
        </w:rPr>
        <w:tab/>
      </w:r>
      <w:r w:rsidRPr="00CC1A22">
        <w:rPr>
          <w:snapToGrid w:val="0"/>
        </w:rPr>
        <w:t>Test Requirements</w:t>
      </w:r>
      <w:r>
        <w:tab/>
        <w:t>1215</w:t>
      </w:r>
    </w:p>
    <w:p w14:paraId="1CBA3B09" w14:textId="77777777" w:rsidR="006E6678" w:rsidRDefault="006E6678">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1216</w:t>
      </w:r>
    </w:p>
    <w:p w14:paraId="2F7777A1" w14:textId="77777777" w:rsidR="006E6678" w:rsidRDefault="006E6678">
      <w:pPr>
        <w:pStyle w:val="TOC4"/>
        <w:rPr>
          <w:rFonts w:asciiTheme="minorHAnsi" w:eastAsiaTheme="minorEastAsia" w:hAnsiTheme="minorHAnsi" w:cstheme="minorBidi"/>
          <w:sz w:val="22"/>
          <w:szCs w:val="22"/>
        </w:rPr>
      </w:pPr>
      <w:r w:rsidRPr="006E6678">
        <w:t>A.7.3.6.1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1216</w:t>
      </w:r>
    </w:p>
    <w:p w14:paraId="15351E2D" w14:textId="77777777" w:rsidR="006E6678" w:rsidRDefault="006E6678">
      <w:pPr>
        <w:pStyle w:val="TOC4"/>
        <w:rPr>
          <w:rFonts w:asciiTheme="minorHAnsi" w:eastAsiaTheme="minorEastAsia" w:hAnsiTheme="minorHAnsi" w:cstheme="minorBidi"/>
          <w:sz w:val="22"/>
          <w:szCs w:val="22"/>
        </w:rPr>
      </w:pPr>
      <w:r w:rsidRPr="006E6678">
        <w:t>A.7.3.6.2</w:t>
      </w:r>
      <w:r w:rsidRPr="006E6678">
        <w:rPr>
          <w:rFonts w:asciiTheme="minorHAnsi" w:eastAsiaTheme="minorEastAsia" w:hAnsiTheme="minorHAnsi" w:cstheme="minorBidi"/>
          <w:sz w:val="22"/>
          <w:szCs w:val="22"/>
        </w:rPr>
        <w:tab/>
      </w:r>
      <w:r w:rsidRPr="00CC1A22">
        <w:rPr>
          <w:snapToGrid w:val="0"/>
        </w:rPr>
        <w:t>Test Requirements</w:t>
      </w:r>
      <w:r>
        <w:tab/>
        <w:t>1219</w:t>
      </w:r>
    </w:p>
    <w:p w14:paraId="31D37126" w14:textId="77777777" w:rsidR="006E6678" w:rsidRDefault="006E6678">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1219</w:t>
      </w:r>
    </w:p>
    <w:p w14:paraId="17A89F9D" w14:textId="77777777" w:rsidR="006E6678" w:rsidRDefault="006E6678">
      <w:pPr>
        <w:pStyle w:val="TOC4"/>
        <w:rPr>
          <w:rFonts w:asciiTheme="minorHAnsi" w:eastAsiaTheme="minorEastAsia" w:hAnsiTheme="minorHAnsi" w:cstheme="minorBidi"/>
          <w:sz w:val="22"/>
          <w:szCs w:val="22"/>
        </w:rPr>
      </w:pPr>
      <w:r w:rsidRPr="006E6678">
        <w:t>A.7.3.7.1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1219</w:t>
      </w:r>
    </w:p>
    <w:p w14:paraId="3B001796" w14:textId="77777777" w:rsidR="006E6678" w:rsidRDefault="006E6678">
      <w:pPr>
        <w:pStyle w:val="TOC4"/>
        <w:rPr>
          <w:rFonts w:asciiTheme="minorHAnsi" w:eastAsiaTheme="minorEastAsia" w:hAnsiTheme="minorHAnsi" w:cstheme="minorBidi"/>
          <w:sz w:val="22"/>
          <w:szCs w:val="22"/>
        </w:rPr>
      </w:pPr>
      <w:r w:rsidRPr="006E6678">
        <w:t>A.7.3.7.2</w:t>
      </w:r>
      <w:r w:rsidRPr="006E6678">
        <w:rPr>
          <w:rFonts w:asciiTheme="minorHAnsi" w:eastAsiaTheme="minorEastAsia" w:hAnsiTheme="minorHAnsi" w:cstheme="minorBidi"/>
          <w:sz w:val="22"/>
          <w:szCs w:val="22"/>
        </w:rPr>
        <w:tab/>
      </w:r>
      <w:r w:rsidRPr="00CC1A22">
        <w:rPr>
          <w:snapToGrid w:val="0"/>
        </w:rPr>
        <w:t>Test Requirements</w:t>
      </w:r>
      <w:r>
        <w:tab/>
        <w:t>1222</w:t>
      </w:r>
    </w:p>
    <w:p w14:paraId="0D95AF42" w14:textId="77777777" w:rsidR="006E6678" w:rsidRDefault="006E6678">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1222</w:t>
      </w:r>
    </w:p>
    <w:p w14:paraId="427141AE" w14:textId="77777777" w:rsidR="006E6678" w:rsidRDefault="006E6678">
      <w:pPr>
        <w:pStyle w:val="TOC4"/>
        <w:rPr>
          <w:rFonts w:asciiTheme="minorHAnsi" w:eastAsiaTheme="minorEastAsia" w:hAnsiTheme="minorHAnsi" w:cstheme="minorBidi"/>
          <w:sz w:val="22"/>
          <w:szCs w:val="22"/>
        </w:rPr>
      </w:pPr>
      <w:r w:rsidRPr="006E6678">
        <w:t>A.7.3.8.1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1222</w:t>
      </w:r>
    </w:p>
    <w:p w14:paraId="0DF18DBA" w14:textId="77777777" w:rsidR="006E6678" w:rsidRDefault="006E6678">
      <w:pPr>
        <w:pStyle w:val="TOC4"/>
        <w:rPr>
          <w:rFonts w:asciiTheme="minorHAnsi" w:eastAsiaTheme="minorEastAsia" w:hAnsiTheme="minorHAnsi" w:cstheme="minorBidi"/>
          <w:sz w:val="22"/>
          <w:szCs w:val="22"/>
        </w:rPr>
      </w:pPr>
      <w:r w:rsidRPr="006E6678">
        <w:t>A.7.3.8.2</w:t>
      </w:r>
      <w:r w:rsidRPr="006E6678">
        <w:rPr>
          <w:rFonts w:asciiTheme="minorHAnsi" w:eastAsiaTheme="minorEastAsia" w:hAnsiTheme="minorHAnsi" w:cstheme="minorBidi"/>
          <w:sz w:val="22"/>
          <w:szCs w:val="22"/>
        </w:rPr>
        <w:tab/>
      </w:r>
      <w:r w:rsidRPr="00CC1A22">
        <w:rPr>
          <w:snapToGrid w:val="0"/>
        </w:rPr>
        <w:t>Test Requirements</w:t>
      </w:r>
      <w:r>
        <w:tab/>
        <w:t>1225</w:t>
      </w:r>
    </w:p>
    <w:p w14:paraId="06D6C010" w14:textId="77777777" w:rsidR="006E6678" w:rsidRDefault="006E6678">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1225</w:t>
      </w:r>
    </w:p>
    <w:p w14:paraId="7792CEB8" w14:textId="77777777" w:rsidR="006E6678" w:rsidRDefault="006E6678">
      <w:pPr>
        <w:pStyle w:val="TOC4"/>
        <w:rPr>
          <w:rFonts w:asciiTheme="minorHAnsi" w:eastAsiaTheme="minorEastAsia" w:hAnsiTheme="minorHAnsi" w:cstheme="minorBidi"/>
          <w:sz w:val="22"/>
          <w:szCs w:val="22"/>
        </w:rPr>
      </w:pPr>
      <w:r w:rsidRPr="006E6678">
        <w:t>A.7.3.9.2</w:t>
      </w:r>
      <w:r w:rsidRPr="006E6678">
        <w:rPr>
          <w:rFonts w:asciiTheme="minorHAnsi" w:eastAsiaTheme="minorEastAsia" w:hAnsiTheme="minorHAnsi" w:cstheme="minorBidi"/>
          <w:sz w:val="22"/>
          <w:szCs w:val="22"/>
        </w:rPr>
        <w:tab/>
      </w:r>
      <w:r w:rsidRPr="00CC1A22">
        <w:rPr>
          <w:snapToGrid w:val="0"/>
        </w:rPr>
        <w:t>Test Requirements</w:t>
      </w:r>
      <w:r>
        <w:tab/>
        <w:t>1228</w:t>
      </w:r>
    </w:p>
    <w:p w14:paraId="56116FCA" w14:textId="77777777" w:rsidR="006E6678" w:rsidRDefault="006E6678">
      <w:pPr>
        <w:pStyle w:val="TOC3"/>
        <w:rPr>
          <w:rFonts w:asciiTheme="minorHAnsi" w:eastAsiaTheme="minorEastAsia" w:hAnsiTheme="minorHAnsi" w:cstheme="minorBidi"/>
          <w:sz w:val="22"/>
          <w:szCs w:val="22"/>
        </w:rPr>
      </w:pPr>
      <w:r w:rsidRPr="006E6678">
        <w:t>A.7.3.10</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T</w:t>
      </w:r>
      <w:r w:rsidRPr="00CC1A22">
        <w:rPr>
          <w:rFonts w:eastAsia="MS Mincho"/>
          <w:lang w:eastAsia="zh-CN"/>
        </w:rPr>
        <w:t xml:space="preserve">DD Radio Link Monitoring Test for Out-of-sync under </w:t>
      </w:r>
      <w:r>
        <w:rPr>
          <w:lang w:eastAsia="zh-CN"/>
        </w:rPr>
        <w:t>T</w:t>
      </w:r>
      <w:r w:rsidRPr="00CC1A22">
        <w:rPr>
          <w:rFonts w:eastAsia="MS Mincho"/>
          <w:lang w:eastAsia="zh-CN"/>
        </w:rPr>
        <w:t xml:space="preserve">ime </w:t>
      </w:r>
      <w:r>
        <w:rPr>
          <w:lang w:eastAsia="zh-CN"/>
        </w:rPr>
        <w:t>D</w:t>
      </w:r>
      <w:r w:rsidRPr="00CC1A22">
        <w:rPr>
          <w:rFonts w:eastAsia="MS Mincho"/>
          <w:lang w:eastAsia="zh-CN"/>
        </w:rPr>
        <w:t xml:space="preserve">omain </w:t>
      </w:r>
      <w:r>
        <w:rPr>
          <w:lang w:eastAsia="zh-CN"/>
        </w:rPr>
        <w:t>M</w:t>
      </w:r>
      <w:r w:rsidRPr="00CC1A22">
        <w:rPr>
          <w:rFonts w:eastAsia="MS Mincho"/>
          <w:lang w:eastAsia="zh-CN"/>
        </w:rPr>
        <w:t xml:space="preserve">easurement </w:t>
      </w:r>
      <w:r>
        <w:rPr>
          <w:lang w:eastAsia="zh-CN"/>
        </w:rPr>
        <w:t>R</w:t>
      </w:r>
      <w:r w:rsidRPr="00CC1A22">
        <w:rPr>
          <w:rFonts w:eastAsia="MS Mincho"/>
          <w:lang w:eastAsia="zh-CN"/>
        </w:rPr>
        <w:t xml:space="preserve">esource </w:t>
      </w:r>
      <w:r>
        <w:rPr>
          <w:lang w:eastAsia="zh-CN"/>
        </w:rPr>
        <w:t>R</w:t>
      </w:r>
      <w:r w:rsidRPr="00CC1A22">
        <w:rPr>
          <w:rFonts w:eastAsia="MS Mincho"/>
          <w:lang w:eastAsia="zh-CN"/>
        </w:rPr>
        <w:t>estriction</w:t>
      </w:r>
      <w:r>
        <w:rPr>
          <w:lang w:eastAsia="zh-CN"/>
        </w:rPr>
        <w:t xml:space="preserve"> with Non-MBSFN ABS</w:t>
      </w:r>
      <w:r>
        <w:tab/>
        <w:t>1228</w:t>
      </w:r>
    </w:p>
    <w:p w14:paraId="75FA7777" w14:textId="77777777" w:rsidR="006E6678" w:rsidRDefault="006E6678">
      <w:pPr>
        <w:pStyle w:val="TOC4"/>
        <w:rPr>
          <w:rFonts w:asciiTheme="minorHAnsi" w:eastAsiaTheme="minorEastAsia" w:hAnsiTheme="minorHAnsi" w:cstheme="minorBidi"/>
          <w:sz w:val="22"/>
          <w:szCs w:val="22"/>
        </w:rPr>
      </w:pPr>
      <w:r w:rsidRPr="006E6678">
        <w:t>A.7.3.10.1</w:t>
      </w:r>
      <w:r w:rsidRPr="006E6678">
        <w:rPr>
          <w:rFonts w:asciiTheme="minorHAnsi" w:hAnsiTheme="minorHAnsi" w:cstheme="minorBidi"/>
          <w:sz w:val="22"/>
          <w:szCs w:val="22"/>
        </w:rPr>
        <w:tab/>
      </w:r>
      <w:r w:rsidRPr="00CC1A22">
        <w:rPr>
          <w:rFonts w:eastAsia="MS Mincho"/>
          <w:snapToGrid w:val="0"/>
          <w:lang w:eastAsia="zh-CN"/>
        </w:rPr>
        <w:t>Test Purpose and Environment</w:t>
      </w:r>
      <w:r>
        <w:tab/>
        <w:t>1228</w:t>
      </w:r>
    </w:p>
    <w:p w14:paraId="24C5FD54" w14:textId="77777777" w:rsidR="006E6678" w:rsidRDefault="006E6678">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1232</w:t>
      </w:r>
    </w:p>
    <w:p w14:paraId="5A9444F9" w14:textId="77777777" w:rsidR="006E6678" w:rsidRDefault="006E6678">
      <w:pPr>
        <w:pStyle w:val="TOC4"/>
        <w:rPr>
          <w:rFonts w:asciiTheme="minorHAnsi" w:eastAsiaTheme="minorEastAsia" w:hAnsiTheme="minorHAnsi" w:cstheme="minorBidi"/>
          <w:sz w:val="22"/>
          <w:szCs w:val="22"/>
        </w:rPr>
      </w:pPr>
      <w:r w:rsidRPr="006E6678">
        <w:t>A.7.3.11.1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1232</w:t>
      </w:r>
    </w:p>
    <w:p w14:paraId="0526ECE9" w14:textId="77777777" w:rsidR="006E6678" w:rsidRDefault="006E6678">
      <w:pPr>
        <w:pStyle w:val="TOC4"/>
        <w:rPr>
          <w:rFonts w:asciiTheme="minorHAnsi" w:eastAsiaTheme="minorEastAsia" w:hAnsiTheme="minorHAnsi" w:cstheme="minorBidi"/>
          <w:sz w:val="22"/>
          <w:szCs w:val="22"/>
        </w:rPr>
      </w:pPr>
      <w:r w:rsidRPr="006E6678">
        <w:t>A.7.3.</w:t>
      </w:r>
      <w:r w:rsidRPr="006E6678">
        <w:rPr>
          <w:lang w:eastAsia="zh-CN"/>
        </w:rPr>
        <w:t>11</w:t>
      </w:r>
      <w:r w:rsidRPr="006E6678">
        <w:t>.2</w:t>
      </w:r>
      <w:r w:rsidRPr="006E6678">
        <w:rPr>
          <w:rFonts w:asciiTheme="minorHAnsi" w:eastAsiaTheme="minorEastAsia" w:hAnsiTheme="minorHAnsi" w:cstheme="minorBidi"/>
          <w:sz w:val="22"/>
          <w:szCs w:val="22"/>
        </w:rPr>
        <w:tab/>
      </w:r>
      <w:r w:rsidRPr="00CC1A22">
        <w:rPr>
          <w:snapToGrid w:val="0"/>
        </w:rPr>
        <w:t>Test Requirements</w:t>
      </w:r>
      <w:r>
        <w:tab/>
        <w:t>1237</w:t>
      </w:r>
    </w:p>
    <w:p w14:paraId="415B6210" w14:textId="77777777" w:rsidR="006E6678" w:rsidRDefault="006E6678">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1237</w:t>
      </w:r>
    </w:p>
    <w:p w14:paraId="69CDDB39" w14:textId="77777777" w:rsidR="006E6678" w:rsidRDefault="006E6678">
      <w:pPr>
        <w:pStyle w:val="TOC4"/>
        <w:rPr>
          <w:rFonts w:asciiTheme="minorHAnsi" w:eastAsiaTheme="minorEastAsia" w:hAnsiTheme="minorHAnsi" w:cstheme="minorBidi"/>
          <w:sz w:val="22"/>
          <w:szCs w:val="22"/>
        </w:rPr>
      </w:pPr>
      <w:r w:rsidRPr="006E6678">
        <w:t>A.7.3.12.1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1237</w:t>
      </w:r>
    </w:p>
    <w:p w14:paraId="19600AA0" w14:textId="77777777" w:rsidR="006E6678" w:rsidRDefault="006E6678">
      <w:pPr>
        <w:pStyle w:val="TOC4"/>
        <w:rPr>
          <w:rFonts w:asciiTheme="minorHAnsi" w:eastAsiaTheme="minorEastAsia" w:hAnsiTheme="minorHAnsi" w:cstheme="minorBidi"/>
          <w:sz w:val="22"/>
          <w:szCs w:val="22"/>
        </w:rPr>
      </w:pPr>
      <w:r w:rsidRPr="006E6678">
        <w:t>A.7.3.12.2</w:t>
      </w:r>
      <w:r w:rsidRPr="006E6678">
        <w:rPr>
          <w:rFonts w:asciiTheme="minorHAnsi" w:eastAsiaTheme="minorEastAsia" w:hAnsiTheme="minorHAnsi" w:cstheme="minorBidi"/>
          <w:sz w:val="22"/>
          <w:szCs w:val="22"/>
        </w:rPr>
        <w:tab/>
      </w:r>
      <w:r w:rsidRPr="00CC1A22">
        <w:rPr>
          <w:snapToGrid w:val="0"/>
        </w:rPr>
        <w:t>Test Requirements</w:t>
      </w:r>
      <w:r>
        <w:tab/>
        <w:t>1242</w:t>
      </w:r>
    </w:p>
    <w:p w14:paraId="14846BB4" w14:textId="77777777" w:rsidR="006E6678" w:rsidRDefault="006E6678">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1242</w:t>
      </w:r>
    </w:p>
    <w:p w14:paraId="3724881F" w14:textId="77777777" w:rsidR="006E6678" w:rsidRDefault="006E6678">
      <w:pPr>
        <w:pStyle w:val="TOC4"/>
        <w:rPr>
          <w:rFonts w:asciiTheme="minorHAnsi" w:eastAsiaTheme="minorEastAsia" w:hAnsiTheme="minorHAnsi" w:cstheme="minorBidi"/>
          <w:sz w:val="22"/>
          <w:szCs w:val="22"/>
        </w:rPr>
      </w:pPr>
      <w:r w:rsidRPr="006E6678">
        <w:t>A.7.3.13.1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1242</w:t>
      </w:r>
    </w:p>
    <w:p w14:paraId="0F86DBCA" w14:textId="77777777" w:rsidR="006E6678" w:rsidRDefault="006E6678">
      <w:pPr>
        <w:pStyle w:val="TOC4"/>
        <w:rPr>
          <w:rFonts w:asciiTheme="minorHAnsi" w:eastAsiaTheme="minorEastAsia" w:hAnsiTheme="minorHAnsi" w:cstheme="minorBidi"/>
          <w:sz w:val="22"/>
          <w:szCs w:val="22"/>
        </w:rPr>
      </w:pPr>
      <w:r w:rsidRPr="006E6678">
        <w:t>A.7.3.13.2</w:t>
      </w:r>
      <w:r w:rsidRPr="006E6678">
        <w:rPr>
          <w:rFonts w:asciiTheme="minorHAnsi" w:eastAsiaTheme="minorEastAsia" w:hAnsiTheme="minorHAnsi" w:cstheme="minorBidi"/>
          <w:sz w:val="22"/>
          <w:szCs w:val="22"/>
        </w:rPr>
        <w:tab/>
      </w:r>
      <w:r w:rsidRPr="00CC1A22">
        <w:rPr>
          <w:snapToGrid w:val="0"/>
        </w:rPr>
        <w:t>Test Requirements</w:t>
      </w:r>
      <w:r>
        <w:tab/>
        <w:t>1245</w:t>
      </w:r>
    </w:p>
    <w:p w14:paraId="43AA95A5" w14:textId="77777777" w:rsidR="006E6678" w:rsidRDefault="006E6678">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1245</w:t>
      </w:r>
    </w:p>
    <w:p w14:paraId="023BBCCD" w14:textId="77777777" w:rsidR="006E6678" w:rsidRDefault="006E6678">
      <w:pPr>
        <w:pStyle w:val="TOC4"/>
        <w:rPr>
          <w:rFonts w:asciiTheme="minorHAnsi" w:eastAsiaTheme="minorEastAsia" w:hAnsiTheme="minorHAnsi" w:cstheme="minorBidi"/>
          <w:sz w:val="22"/>
          <w:szCs w:val="22"/>
        </w:rPr>
      </w:pPr>
      <w:r w:rsidRPr="006E6678">
        <w:t>A.7.3.14.1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1245</w:t>
      </w:r>
    </w:p>
    <w:p w14:paraId="48C6C07D" w14:textId="77777777" w:rsidR="006E6678" w:rsidRDefault="006E6678">
      <w:pPr>
        <w:pStyle w:val="TOC4"/>
        <w:rPr>
          <w:rFonts w:asciiTheme="minorHAnsi" w:eastAsiaTheme="minorEastAsia" w:hAnsiTheme="minorHAnsi" w:cstheme="minorBidi"/>
          <w:sz w:val="22"/>
          <w:szCs w:val="22"/>
        </w:rPr>
      </w:pPr>
      <w:r w:rsidRPr="006E6678">
        <w:t>A.7.3.14.2</w:t>
      </w:r>
      <w:r w:rsidRPr="006E6678">
        <w:rPr>
          <w:rFonts w:asciiTheme="minorHAnsi" w:eastAsiaTheme="minorEastAsia" w:hAnsiTheme="minorHAnsi" w:cstheme="minorBidi"/>
          <w:sz w:val="22"/>
          <w:szCs w:val="22"/>
        </w:rPr>
        <w:tab/>
      </w:r>
      <w:r w:rsidRPr="00CC1A22">
        <w:rPr>
          <w:snapToGrid w:val="0"/>
        </w:rPr>
        <w:t>Test Requirements</w:t>
      </w:r>
      <w:r>
        <w:tab/>
        <w:t>1248</w:t>
      </w:r>
    </w:p>
    <w:p w14:paraId="0BD36836" w14:textId="77777777" w:rsidR="006E6678" w:rsidRDefault="006E6678">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1248</w:t>
      </w:r>
    </w:p>
    <w:p w14:paraId="4851A035" w14:textId="77777777" w:rsidR="006E6678" w:rsidRDefault="006E6678">
      <w:pPr>
        <w:pStyle w:val="TOC4"/>
        <w:rPr>
          <w:rFonts w:asciiTheme="minorHAnsi" w:eastAsiaTheme="minorEastAsia" w:hAnsiTheme="minorHAnsi" w:cstheme="minorBidi"/>
          <w:sz w:val="22"/>
          <w:szCs w:val="22"/>
        </w:rPr>
      </w:pPr>
      <w:r w:rsidRPr="006E6678">
        <w:t>A.7.3.15.1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1248</w:t>
      </w:r>
    </w:p>
    <w:p w14:paraId="7E7BDAC1" w14:textId="77777777" w:rsidR="006E6678" w:rsidRDefault="006E6678">
      <w:pPr>
        <w:pStyle w:val="TOC4"/>
        <w:rPr>
          <w:rFonts w:asciiTheme="minorHAnsi" w:eastAsiaTheme="minorEastAsia" w:hAnsiTheme="minorHAnsi" w:cstheme="minorBidi"/>
          <w:sz w:val="22"/>
          <w:szCs w:val="22"/>
        </w:rPr>
      </w:pPr>
      <w:r w:rsidRPr="006E6678">
        <w:t>A.7.3.</w:t>
      </w:r>
      <w:r w:rsidRPr="006E6678">
        <w:rPr>
          <w:lang w:eastAsia="zh-CN"/>
        </w:rPr>
        <w:t>15</w:t>
      </w:r>
      <w:r w:rsidRPr="006E6678">
        <w:t>.2</w:t>
      </w:r>
      <w:r w:rsidRPr="006E6678">
        <w:rPr>
          <w:rFonts w:asciiTheme="minorHAnsi" w:eastAsiaTheme="minorEastAsia" w:hAnsiTheme="minorHAnsi" w:cstheme="minorBidi"/>
          <w:sz w:val="22"/>
          <w:szCs w:val="22"/>
        </w:rPr>
        <w:tab/>
      </w:r>
      <w:r w:rsidRPr="00CC1A22">
        <w:rPr>
          <w:snapToGrid w:val="0"/>
        </w:rPr>
        <w:t>Test Requirements</w:t>
      </w:r>
      <w:r>
        <w:tab/>
        <w:t>1252</w:t>
      </w:r>
    </w:p>
    <w:p w14:paraId="70842595" w14:textId="77777777" w:rsidR="006E6678" w:rsidRDefault="006E6678">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1252</w:t>
      </w:r>
    </w:p>
    <w:p w14:paraId="18A2AE8E" w14:textId="77777777" w:rsidR="006E6678" w:rsidRDefault="006E6678">
      <w:pPr>
        <w:pStyle w:val="TOC4"/>
        <w:rPr>
          <w:rFonts w:asciiTheme="minorHAnsi" w:eastAsiaTheme="minorEastAsia" w:hAnsiTheme="minorHAnsi" w:cstheme="minorBidi"/>
          <w:sz w:val="22"/>
          <w:szCs w:val="22"/>
        </w:rPr>
      </w:pPr>
      <w:r w:rsidRPr="006E6678">
        <w:t>A.7.3.16.1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1252</w:t>
      </w:r>
    </w:p>
    <w:p w14:paraId="340F46F1" w14:textId="77777777" w:rsidR="006E6678" w:rsidRDefault="006E6678">
      <w:pPr>
        <w:pStyle w:val="TOC4"/>
        <w:rPr>
          <w:rFonts w:asciiTheme="minorHAnsi" w:eastAsiaTheme="minorEastAsia" w:hAnsiTheme="minorHAnsi" w:cstheme="minorBidi"/>
          <w:sz w:val="22"/>
          <w:szCs w:val="22"/>
        </w:rPr>
      </w:pPr>
      <w:r w:rsidRPr="006E6678">
        <w:t>A.7.3.</w:t>
      </w:r>
      <w:r w:rsidRPr="006E6678">
        <w:rPr>
          <w:lang w:eastAsia="zh-CN"/>
        </w:rPr>
        <w:t>16</w:t>
      </w:r>
      <w:r w:rsidRPr="006E6678">
        <w:t>.2</w:t>
      </w:r>
      <w:r w:rsidRPr="006E6678">
        <w:rPr>
          <w:rFonts w:asciiTheme="minorHAnsi" w:eastAsiaTheme="minorEastAsia" w:hAnsiTheme="minorHAnsi" w:cstheme="minorBidi"/>
          <w:sz w:val="22"/>
          <w:szCs w:val="22"/>
        </w:rPr>
        <w:tab/>
      </w:r>
      <w:r w:rsidRPr="00CC1A22">
        <w:rPr>
          <w:snapToGrid w:val="0"/>
        </w:rPr>
        <w:t>Test Requirements</w:t>
      </w:r>
      <w:r>
        <w:tab/>
        <w:t>1257</w:t>
      </w:r>
    </w:p>
    <w:p w14:paraId="49215EB9" w14:textId="77777777" w:rsidR="006E6678" w:rsidRDefault="006E6678">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1257</w:t>
      </w:r>
    </w:p>
    <w:p w14:paraId="203BAA83" w14:textId="77777777" w:rsidR="006E6678" w:rsidRDefault="006E6678">
      <w:pPr>
        <w:pStyle w:val="TOC4"/>
        <w:rPr>
          <w:rFonts w:asciiTheme="minorHAnsi" w:eastAsiaTheme="minorEastAsia" w:hAnsiTheme="minorHAnsi" w:cstheme="minorBidi"/>
          <w:sz w:val="22"/>
          <w:szCs w:val="22"/>
        </w:rPr>
      </w:pPr>
      <w:r w:rsidRPr="006E6678">
        <w:t>A.7.3.17.1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1257</w:t>
      </w:r>
    </w:p>
    <w:p w14:paraId="2C092C1F" w14:textId="77777777" w:rsidR="006E6678" w:rsidRDefault="006E6678">
      <w:pPr>
        <w:pStyle w:val="TOC4"/>
        <w:rPr>
          <w:rFonts w:asciiTheme="minorHAnsi" w:eastAsiaTheme="minorEastAsia" w:hAnsiTheme="minorHAnsi" w:cstheme="minorBidi"/>
          <w:sz w:val="22"/>
          <w:szCs w:val="22"/>
        </w:rPr>
      </w:pPr>
      <w:r w:rsidRPr="006E6678">
        <w:t>A.7.3.</w:t>
      </w:r>
      <w:r w:rsidRPr="006E6678">
        <w:rPr>
          <w:lang w:eastAsia="zh-CN"/>
        </w:rPr>
        <w:t>17</w:t>
      </w:r>
      <w:r w:rsidRPr="006E6678">
        <w:t>.2</w:t>
      </w:r>
      <w:r w:rsidRPr="006E6678">
        <w:rPr>
          <w:rFonts w:asciiTheme="minorHAnsi" w:eastAsiaTheme="minorEastAsia" w:hAnsiTheme="minorHAnsi" w:cstheme="minorBidi"/>
          <w:sz w:val="22"/>
          <w:szCs w:val="22"/>
        </w:rPr>
        <w:tab/>
      </w:r>
      <w:r w:rsidRPr="00CC1A22">
        <w:rPr>
          <w:snapToGrid w:val="0"/>
        </w:rPr>
        <w:t>Test Requirements</w:t>
      </w:r>
      <w:r>
        <w:tab/>
        <w:t>1261</w:t>
      </w:r>
    </w:p>
    <w:p w14:paraId="76EE7481" w14:textId="77777777" w:rsidR="006E6678" w:rsidRDefault="006E6678">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1261</w:t>
      </w:r>
    </w:p>
    <w:p w14:paraId="34F87180" w14:textId="77777777" w:rsidR="006E6678" w:rsidRDefault="006E6678">
      <w:pPr>
        <w:pStyle w:val="TOC4"/>
        <w:rPr>
          <w:rFonts w:asciiTheme="minorHAnsi" w:eastAsiaTheme="minorEastAsia" w:hAnsiTheme="minorHAnsi" w:cstheme="minorBidi"/>
          <w:sz w:val="22"/>
          <w:szCs w:val="22"/>
        </w:rPr>
      </w:pPr>
      <w:r w:rsidRPr="006E6678">
        <w:t>A.7.3.18.1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1261</w:t>
      </w:r>
    </w:p>
    <w:p w14:paraId="3A27000F" w14:textId="77777777" w:rsidR="006E6678" w:rsidRDefault="006E6678">
      <w:pPr>
        <w:pStyle w:val="TOC4"/>
        <w:rPr>
          <w:rFonts w:asciiTheme="minorHAnsi" w:eastAsiaTheme="minorEastAsia" w:hAnsiTheme="minorHAnsi" w:cstheme="minorBidi"/>
          <w:sz w:val="22"/>
          <w:szCs w:val="22"/>
        </w:rPr>
      </w:pPr>
      <w:r w:rsidRPr="006E6678">
        <w:t>A.7.3.</w:t>
      </w:r>
      <w:r w:rsidRPr="006E6678">
        <w:rPr>
          <w:lang w:eastAsia="zh-CN"/>
        </w:rPr>
        <w:t>18</w:t>
      </w:r>
      <w:r w:rsidRPr="006E6678">
        <w:t>.2</w:t>
      </w:r>
      <w:r w:rsidRPr="006E6678">
        <w:rPr>
          <w:rFonts w:asciiTheme="minorHAnsi" w:eastAsiaTheme="minorEastAsia" w:hAnsiTheme="minorHAnsi" w:cstheme="minorBidi"/>
          <w:sz w:val="22"/>
          <w:szCs w:val="22"/>
        </w:rPr>
        <w:tab/>
      </w:r>
      <w:r w:rsidRPr="00CC1A22">
        <w:rPr>
          <w:snapToGrid w:val="0"/>
        </w:rPr>
        <w:t>Test Requirements</w:t>
      </w:r>
      <w:r>
        <w:tab/>
        <w:t>1265</w:t>
      </w:r>
    </w:p>
    <w:p w14:paraId="053A2103" w14:textId="77777777" w:rsidR="006E6678" w:rsidRDefault="006E6678">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1265</w:t>
      </w:r>
    </w:p>
    <w:p w14:paraId="2211103C" w14:textId="77777777" w:rsidR="006E6678" w:rsidRDefault="006E6678">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1265</w:t>
      </w:r>
    </w:p>
    <w:p w14:paraId="03A8A4B8" w14:textId="77777777" w:rsidR="006E6678" w:rsidRDefault="006E6678">
      <w:pPr>
        <w:pStyle w:val="TOC4"/>
        <w:rPr>
          <w:rFonts w:asciiTheme="minorHAnsi" w:eastAsiaTheme="minorEastAsia" w:hAnsiTheme="minorHAnsi" w:cstheme="minorBidi"/>
          <w:sz w:val="22"/>
          <w:szCs w:val="22"/>
        </w:rPr>
      </w:pPr>
      <w:r w:rsidRPr="006E6678">
        <w:t>A.7.3.19.2</w:t>
      </w:r>
      <w:r w:rsidRPr="006E6678">
        <w:rPr>
          <w:rFonts w:asciiTheme="minorHAnsi" w:eastAsiaTheme="minorEastAsia" w:hAnsiTheme="minorHAnsi" w:cstheme="minorBidi"/>
          <w:sz w:val="22"/>
          <w:szCs w:val="22"/>
        </w:rPr>
        <w:tab/>
      </w:r>
      <w:r w:rsidRPr="00CC1A22">
        <w:rPr>
          <w:snapToGrid w:val="0"/>
        </w:rPr>
        <w:t>Test Requirements</w:t>
      </w:r>
      <w:r>
        <w:tab/>
        <w:t>1270</w:t>
      </w:r>
    </w:p>
    <w:p w14:paraId="77C3CEED" w14:textId="77777777" w:rsidR="006E6678" w:rsidRDefault="006E6678">
      <w:pPr>
        <w:pStyle w:val="TOC3"/>
        <w:rPr>
          <w:rFonts w:asciiTheme="minorHAnsi" w:eastAsiaTheme="minorEastAsia" w:hAnsiTheme="minorHAnsi" w:cstheme="minorBidi"/>
          <w:sz w:val="22"/>
          <w:szCs w:val="22"/>
        </w:rPr>
      </w:pPr>
      <w:r w:rsidRPr="006E6678">
        <w:t>A.7.3.20</w:t>
      </w:r>
      <w:r w:rsidRPr="006E6678">
        <w:rPr>
          <w:rFonts w:asciiTheme="minorHAnsi" w:hAnsiTheme="minorHAnsi" w:cstheme="minorBidi"/>
          <w:sz w:val="22"/>
          <w:szCs w:val="22"/>
        </w:rPr>
        <w:tab/>
      </w:r>
      <w:r w:rsidRPr="00CC1A22">
        <w:rPr>
          <w:rFonts w:eastAsia="MS Mincho"/>
          <w:lang w:eastAsia="zh-CN"/>
        </w:rPr>
        <w:t>E-UTRAN TDD Radio Link Monitoring Test for In-sync under Time Domain Measurement Resouce Restriction with CRS assistance information and Non-MBSFN ABS</w:t>
      </w:r>
      <w:r>
        <w:tab/>
        <w:t>1270</w:t>
      </w:r>
    </w:p>
    <w:p w14:paraId="2DE6611F" w14:textId="77777777" w:rsidR="006E6678" w:rsidRDefault="006E6678">
      <w:pPr>
        <w:pStyle w:val="TOC4"/>
        <w:rPr>
          <w:rFonts w:asciiTheme="minorHAnsi" w:eastAsiaTheme="minorEastAsia" w:hAnsiTheme="minorHAnsi" w:cstheme="minorBidi"/>
          <w:sz w:val="22"/>
          <w:szCs w:val="22"/>
        </w:rPr>
      </w:pPr>
      <w:r w:rsidRPr="006E6678">
        <w:t>A.7.3.20.1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1270</w:t>
      </w:r>
    </w:p>
    <w:p w14:paraId="7A28A206" w14:textId="77777777" w:rsidR="006E6678" w:rsidRDefault="006E6678">
      <w:pPr>
        <w:pStyle w:val="TOC4"/>
        <w:rPr>
          <w:rFonts w:asciiTheme="minorHAnsi" w:eastAsiaTheme="minorEastAsia" w:hAnsiTheme="minorHAnsi" w:cstheme="minorBidi"/>
          <w:sz w:val="22"/>
          <w:szCs w:val="22"/>
        </w:rPr>
      </w:pPr>
      <w:r w:rsidRPr="006E6678">
        <w:t>A.7.3.20.2</w:t>
      </w:r>
      <w:r w:rsidRPr="006E6678">
        <w:rPr>
          <w:rFonts w:asciiTheme="minorHAnsi" w:eastAsiaTheme="minorEastAsia" w:hAnsiTheme="minorHAnsi" w:cstheme="minorBidi"/>
          <w:sz w:val="22"/>
          <w:szCs w:val="22"/>
        </w:rPr>
        <w:tab/>
      </w:r>
      <w:r w:rsidRPr="00CC1A22">
        <w:rPr>
          <w:snapToGrid w:val="0"/>
        </w:rPr>
        <w:t>Test Requirements</w:t>
      </w:r>
      <w:r>
        <w:tab/>
        <w:t>1275</w:t>
      </w:r>
    </w:p>
    <w:p w14:paraId="03DCB020" w14:textId="77777777" w:rsidR="006E6678" w:rsidRDefault="006E6678">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1275</w:t>
      </w:r>
    </w:p>
    <w:p w14:paraId="445D7D7D" w14:textId="77777777" w:rsidR="006E6678" w:rsidRDefault="006E6678">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1275</w:t>
      </w:r>
    </w:p>
    <w:p w14:paraId="51A3F149" w14:textId="77777777" w:rsidR="006E6678" w:rsidRDefault="006E6678">
      <w:pPr>
        <w:pStyle w:val="TOC4"/>
        <w:rPr>
          <w:rFonts w:asciiTheme="minorHAnsi" w:eastAsiaTheme="minorEastAsia" w:hAnsiTheme="minorHAnsi" w:cstheme="minorBidi"/>
          <w:sz w:val="22"/>
          <w:szCs w:val="22"/>
        </w:rPr>
      </w:pPr>
      <w:r w:rsidRPr="006E6678">
        <w:t>A.7.3.21.2</w:t>
      </w:r>
      <w:r w:rsidRPr="006E6678">
        <w:rPr>
          <w:rFonts w:asciiTheme="minorHAnsi" w:eastAsiaTheme="minorEastAsia" w:hAnsiTheme="minorHAnsi" w:cstheme="minorBidi"/>
          <w:sz w:val="22"/>
          <w:szCs w:val="22"/>
        </w:rPr>
        <w:tab/>
      </w:r>
      <w:r w:rsidRPr="00CC1A22">
        <w:rPr>
          <w:snapToGrid w:val="0"/>
        </w:rPr>
        <w:t>Test Requirements</w:t>
      </w:r>
      <w:r>
        <w:tab/>
        <w:t>1280</w:t>
      </w:r>
    </w:p>
    <w:p w14:paraId="196C654C" w14:textId="77777777" w:rsidR="006E6678" w:rsidRDefault="006E6678">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1280</w:t>
      </w:r>
    </w:p>
    <w:p w14:paraId="6E76DE09" w14:textId="77777777" w:rsidR="006E6678" w:rsidRDefault="006E6678">
      <w:pPr>
        <w:pStyle w:val="TOC4"/>
        <w:rPr>
          <w:rFonts w:asciiTheme="minorHAnsi" w:eastAsiaTheme="minorEastAsia" w:hAnsiTheme="minorHAnsi" w:cstheme="minorBidi"/>
          <w:sz w:val="22"/>
          <w:szCs w:val="22"/>
        </w:rPr>
      </w:pPr>
      <w:r w:rsidRPr="006E6678">
        <w:t>A.7.3.22.1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1280</w:t>
      </w:r>
    </w:p>
    <w:p w14:paraId="6130FFC5" w14:textId="77777777" w:rsidR="006E6678" w:rsidRDefault="006E6678">
      <w:pPr>
        <w:pStyle w:val="TOC4"/>
        <w:rPr>
          <w:rFonts w:asciiTheme="minorHAnsi" w:eastAsiaTheme="minorEastAsia" w:hAnsiTheme="minorHAnsi" w:cstheme="minorBidi"/>
          <w:sz w:val="22"/>
          <w:szCs w:val="22"/>
        </w:rPr>
      </w:pPr>
      <w:r w:rsidRPr="006E6678">
        <w:t>A.7.3.22.2</w:t>
      </w:r>
      <w:r w:rsidRPr="006E6678">
        <w:rPr>
          <w:rFonts w:asciiTheme="minorHAnsi" w:eastAsiaTheme="minorEastAsia" w:hAnsiTheme="minorHAnsi" w:cstheme="minorBidi"/>
          <w:sz w:val="22"/>
          <w:szCs w:val="22"/>
        </w:rPr>
        <w:tab/>
      </w:r>
      <w:r w:rsidRPr="00CC1A22">
        <w:rPr>
          <w:snapToGrid w:val="0"/>
        </w:rPr>
        <w:t>Test Requirements</w:t>
      </w:r>
      <w:r>
        <w:tab/>
        <w:t>1285</w:t>
      </w:r>
    </w:p>
    <w:p w14:paraId="2FD11630" w14:textId="77777777" w:rsidR="006E6678" w:rsidRDefault="006E6678">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1285</w:t>
      </w:r>
    </w:p>
    <w:p w14:paraId="034CFF51" w14:textId="77777777" w:rsidR="006E6678" w:rsidRDefault="006E6678">
      <w:pPr>
        <w:pStyle w:val="TOC4"/>
        <w:rPr>
          <w:rFonts w:asciiTheme="minorHAnsi" w:eastAsiaTheme="minorEastAsia" w:hAnsiTheme="minorHAnsi" w:cstheme="minorBidi"/>
          <w:sz w:val="22"/>
          <w:szCs w:val="22"/>
        </w:rPr>
      </w:pPr>
      <w:r w:rsidRPr="006E6678">
        <w:t>A.7.3.23.1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1285</w:t>
      </w:r>
    </w:p>
    <w:p w14:paraId="3BEB6BAA" w14:textId="77777777" w:rsidR="006E6678" w:rsidRDefault="006E6678">
      <w:pPr>
        <w:pStyle w:val="TOC4"/>
        <w:rPr>
          <w:rFonts w:asciiTheme="minorHAnsi" w:eastAsiaTheme="minorEastAsia" w:hAnsiTheme="minorHAnsi" w:cstheme="minorBidi"/>
          <w:sz w:val="22"/>
          <w:szCs w:val="22"/>
        </w:rPr>
      </w:pPr>
      <w:r w:rsidRPr="006E6678">
        <w:t>A.7.3.23.2</w:t>
      </w:r>
      <w:r w:rsidRPr="006E6678">
        <w:rPr>
          <w:rFonts w:asciiTheme="minorHAnsi" w:eastAsiaTheme="minorEastAsia" w:hAnsiTheme="minorHAnsi" w:cstheme="minorBidi"/>
          <w:sz w:val="22"/>
          <w:szCs w:val="22"/>
        </w:rPr>
        <w:tab/>
      </w:r>
      <w:r w:rsidRPr="00CC1A22">
        <w:rPr>
          <w:snapToGrid w:val="0"/>
        </w:rPr>
        <w:t>Test Requirements</w:t>
      </w:r>
      <w:r>
        <w:tab/>
        <w:t>1286</w:t>
      </w:r>
    </w:p>
    <w:p w14:paraId="518E3D2A" w14:textId="77777777" w:rsidR="006E6678" w:rsidRDefault="006E6678">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1286</w:t>
      </w:r>
    </w:p>
    <w:p w14:paraId="58CD4E05" w14:textId="77777777" w:rsidR="006E6678" w:rsidRDefault="006E6678">
      <w:pPr>
        <w:pStyle w:val="TOC4"/>
        <w:rPr>
          <w:rFonts w:asciiTheme="minorHAnsi" w:eastAsiaTheme="minorEastAsia" w:hAnsiTheme="minorHAnsi" w:cstheme="minorBidi"/>
          <w:sz w:val="22"/>
          <w:szCs w:val="22"/>
        </w:rPr>
      </w:pPr>
      <w:r w:rsidRPr="006E6678">
        <w:t>A.7.3.24.1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1286</w:t>
      </w:r>
    </w:p>
    <w:p w14:paraId="573706E2" w14:textId="77777777" w:rsidR="006E6678" w:rsidRDefault="006E6678">
      <w:pPr>
        <w:pStyle w:val="TOC4"/>
        <w:rPr>
          <w:rFonts w:asciiTheme="minorHAnsi" w:eastAsiaTheme="minorEastAsia" w:hAnsiTheme="minorHAnsi" w:cstheme="minorBidi"/>
          <w:sz w:val="22"/>
          <w:szCs w:val="22"/>
        </w:rPr>
      </w:pPr>
      <w:r w:rsidRPr="006E6678">
        <w:t>A.7.3.24.2</w:t>
      </w:r>
      <w:r w:rsidRPr="006E6678">
        <w:rPr>
          <w:rFonts w:asciiTheme="minorHAnsi" w:eastAsiaTheme="minorEastAsia" w:hAnsiTheme="minorHAnsi" w:cstheme="minorBidi"/>
          <w:sz w:val="22"/>
          <w:szCs w:val="22"/>
        </w:rPr>
        <w:tab/>
      </w:r>
      <w:r w:rsidRPr="00CC1A22">
        <w:rPr>
          <w:snapToGrid w:val="0"/>
        </w:rPr>
        <w:t>Test Requirements</w:t>
      </w:r>
      <w:r>
        <w:tab/>
        <w:t>1287</w:t>
      </w:r>
    </w:p>
    <w:p w14:paraId="750FE99C" w14:textId="77777777" w:rsidR="006E6678" w:rsidRDefault="006E6678">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1287</w:t>
      </w:r>
    </w:p>
    <w:p w14:paraId="7E81F9E2" w14:textId="77777777" w:rsidR="006E6678" w:rsidRDefault="006E6678">
      <w:pPr>
        <w:pStyle w:val="TOC4"/>
        <w:rPr>
          <w:rFonts w:asciiTheme="minorHAnsi" w:eastAsiaTheme="minorEastAsia" w:hAnsiTheme="minorHAnsi" w:cstheme="minorBidi"/>
          <w:sz w:val="22"/>
          <w:szCs w:val="22"/>
        </w:rPr>
      </w:pPr>
      <w:r w:rsidRPr="006E6678">
        <w:t>A.7.3.25.1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1287</w:t>
      </w:r>
    </w:p>
    <w:p w14:paraId="5B5C48D0" w14:textId="77777777" w:rsidR="006E6678" w:rsidRDefault="006E6678">
      <w:pPr>
        <w:pStyle w:val="TOC4"/>
        <w:rPr>
          <w:rFonts w:asciiTheme="minorHAnsi" w:eastAsiaTheme="minorEastAsia" w:hAnsiTheme="minorHAnsi" w:cstheme="minorBidi"/>
          <w:sz w:val="22"/>
          <w:szCs w:val="22"/>
        </w:rPr>
      </w:pPr>
      <w:r w:rsidRPr="006E6678">
        <w:t>A.7.3.25.2</w:t>
      </w:r>
      <w:r w:rsidRPr="006E6678">
        <w:rPr>
          <w:rFonts w:asciiTheme="minorHAnsi" w:eastAsiaTheme="minorEastAsia" w:hAnsiTheme="minorHAnsi" w:cstheme="minorBidi"/>
          <w:sz w:val="22"/>
          <w:szCs w:val="22"/>
        </w:rPr>
        <w:tab/>
      </w:r>
      <w:r w:rsidRPr="00CC1A22">
        <w:rPr>
          <w:snapToGrid w:val="0"/>
        </w:rPr>
        <w:t>Test Requirements</w:t>
      </w:r>
      <w:r>
        <w:tab/>
        <w:t>1288</w:t>
      </w:r>
    </w:p>
    <w:p w14:paraId="7E623B2F" w14:textId="77777777" w:rsidR="006E6678" w:rsidRDefault="006E6678">
      <w:pPr>
        <w:pStyle w:val="TOC3"/>
        <w:rPr>
          <w:rFonts w:asciiTheme="minorHAnsi" w:eastAsiaTheme="minorEastAsia" w:hAnsiTheme="minorHAnsi" w:cstheme="minorBidi"/>
          <w:sz w:val="22"/>
          <w:szCs w:val="22"/>
        </w:rPr>
      </w:pPr>
      <w:r w:rsidRPr="006E6678">
        <w:t>A.7.3.26</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FD-</w:t>
      </w:r>
      <w:r w:rsidRPr="00CC1A22">
        <w:rPr>
          <w:rFonts w:eastAsia="MS Mincho"/>
          <w:lang w:eastAsia="zh-CN"/>
        </w:rPr>
        <w:t>FDD Radio Link Monitoring Test for Out-of-sync</w:t>
      </w:r>
      <w:r>
        <w:rPr>
          <w:lang w:eastAsia="zh-CN"/>
        </w:rPr>
        <w:t xml:space="preserve"> for UE Category 0</w:t>
      </w:r>
      <w:r>
        <w:tab/>
        <w:t>1288</w:t>
      </w:r>
    </w:p>
    <w:p w14:paraId="1985824C" w14:textId="77777777" w:rsidR="006E6678" w:rsidRDefault="006E6678">
      <w:pPr>
        <w:pStyle w:val="TOC4"/>
        <w:rPr>
          <w:rFonts w:asciiTheme="minorHAnsi" w:eastAsiaTheme="minorEastAsia" w:hAnsiTheme="minorHAnsi" w:cstheme="minorBidi"/>
          <w:sz w:val="22"/>
          <w:szCs w:val="22"/>
        </w:rPr>
      </w:pPr>
      <w:r w:rsidRPr="006E6678">
        <w:t>A.7.3.26.1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1288</w:t>
      </w:r>
    </w:p>
    <w:p w14:paraId="31E459C7" w14:textId="77777777" w:rsidR="006E6678" w:rsidRDefault="006E6678">
      <w:pPr>
        <w:pStyle w:val="TOC4"/>
        <w:rPr>
          <w:rFonts w:asciiTheme="minorHAnsi" w:eastAsiaTheme="minorEastAsia" w:hAnsiTheme="minorHAnsi" w:cstheme="minorBidi"/>
          <w:sz w:val="22"/>
          <w:szCs w:val="22"/>
        </w:rPr>
      </w:pPr>
      <w:r w:rsidRPr="006E6678">
        <w:t>A.7.3.26.2</w:t>
      </w:r>
      <w:r w:rsidRPr="006E6678">
        <w:rPr>
          <w:rFonts w:asciiTheme="minorHAnsi" w:eastAsiaTheme="minorEastAsia" w:hAnsiTheme="minorHAnsi" w:cstheme="minorBidi"/>
          <w:sz w:val="22"/>
          <w:szCs w:val="22"/>
        </w:rPr>
        <w:tab/>
      </w:r>
      <w:r w:rsidRPr="00CC1A22">
        <w:rPr>
          <w:snapToGrid w:val="0"/>
        </w:rPr>
        <w:t>Test Requirements</w:t>
      </w:r>
      <w:r>
        <w:tab/>
        <w:t>1291</w:t>
      </w:r>
    </w:p>
    <w:p w14:paraId="2054FBAA" w14:textId="77777777" w:rsidR="006E6678" w:rsidRDefault="006E6678">
      <w:pPr>
        <w:pStyle w:val="TOC3"/>
        <w:rPr>
          <w:rFonts w:asciiTheme="minorHAnsi" w:eastAsiaTheme="minorEastAsia" w:hAnsiTheme="minorHAnsi" w:cstheme="minorBidi"/>
          <w:sz w:val="22"/>
          <w:szCs w:val="22"/>
        </w:rPr>
      </w:pPr>
      <w:r w:rsidRPr="006E6678">
        <w:t>A.7.3.27</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FD-</w:t>
      </w:r>
      <w:r w:rsidRPr="00CC1A22">
        <w:rPr>
          <w:rFonts w:eastAsia="MS Mincho"/>
          <w:lang w:eastAsia="zh-CN"/>
        </w:rPr>
        <w:t xml:space="preserve">FDD Radio Link Monitoring Test for </w:t>
      </w:r>
      <w:r w:rsidRPr="00CC1A22">
        <w:rPr>
          <w:rFonts w:eastAsia="MS Mincho"/>
        </w:rPr>
        <w:t>In</w:t>
      </w:r>
      <w:r w:rsidRPr="00CC1A22">
        <w:rPr>
          <w:rFonts w:eastAsia="MS Mincho"/>
          <w:lang w:eastAsia="zh-CN"/>
        </w:rPr>
        <w:t>-sync</w:t>
      </w:r>
      <w:r>
        <w:rPr>
          <w:lang w:eastAsia="zh-CN"/>
        </w:rPr>
        <w:t xml:space="preserve"> for UE Category 0</w:t>
      </w:r>
      <w:r>
        <w:tab/>
        <w:t>1291</w:t>
      </w:r>
    </w:p>
    <w:p w14:paraId="77477076" w14:textId="77777777" w:rsidR="006E6678" w:rsidRDefault="006E6678">
      <w:pPr>
        <w:pStyle w:val="TOC4"/>
        <w:rPr>
          <w:rFonts w:asciiTheme="minorHAnsi" w:eastAsiaTheme="minorEastAsia" w:hAnsiTheme="minorHAnsi" w:cstheme="minorBidi"/>
          <w:sz w:val="22"/>
          <w:szCs w:val="22"/>
        </w:rPr>
      </w:pPr>
      <w:r w:rsidRPr="006E6678">
        <w:t>A.7.3.27.1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1291</w:t>
      </w:r>
    </w:p>
    <w:p w14:paraId="0AB2588E" w14:textId="77777777" w:rsidR="006E6678" w:rsidRDefault="006E6678">
      <w:pPr>
        <w:pStyle w:val="TOC4"/>
        <w:rPr>
          <w:rFonts w:asciiTheme="minorHAnsi" w:eastAsiaTheme="minorEastAsia" w:hAnsiTheme="minorHAnsi" w:cstheme="minorBidi"/>
          <w:sz w:val="22"/>
          <w:szCs w:val="22"/>
        </w:rPr>
      </w:pPr>
      <w:r w:rsidRPr="006E6678">
        <w:t>A.7.3.27.2</w:t>
      </w:r>
      <w:r w:rsidRPr="006E6678">
        <w:rPr>
          <w:rFonts w:asciiTheme="minorHAnsi" w:eastAsiaTheme="minorEastAsia" w:hAnsiTheme="minorHAnsi" w:cstheme="minorBidi"/>
          <w:sz w:val="22"/>
          <w:szCs w:val="22"/>
        </w:rPr>
        <w:tab/>
      </w:r>
      <w:r w:rsidRPr="00CC1A22">
        <w:rPr>
          <w:snapToGrid w:val="0"/>
        </w:rPr>
        <w:t>Test Requirements</w:t>
      </w:r>
      <w:r>
        <w:tab/>
        <w:t>1294</w:t>
      </w:r>
    </w:p>
    <w:p w14:paraId="76FBF276" w14:textId="77777777" w:rsidR="006E6678" w:rsidRDefault="006E6678">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1294</w:t>
      </w:r>
    </w:p>
    <w:p w14:paraId="3A917F85" w14:textId="77777777" w:rsidR="006E6678" w:rsidRDefault="006E6678">
      <w:pPr>
        <w:pStyle w:val="TOC4"/>
        <w:rPr>
          <w:rFonts w:asciiTheme="minorHAnsi" w:eastAsiaTheme="minorEastAsia" w:hAnsiTheme="minorHAnsi" w:cstheme="minorBidi"/>
          <w:sz w:val="22"/>
          <w:szCs w:val="22"/>
        </w:rPr>
      </w:pPr>
      <w:r w:rsidRPr="006E6678">
        <w:t>A.7.3.28.1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1294</w:t>
      </w:r>
    </w:p>
    <w:p w14:paraId="7AD5E575" w14:textId="77777777" w:rsidR="006E6678" w:rsidRDefault="006E6678">
      <w:pPr>
        <w:pStyle w:val="TOC4"/>
        <w:rPr>
          <w:rFonts w:asciiTheme="minorHAnsi" w:eastAsiaTheme="minorEastAsia" w:hAnsiTheme="minorHAnsi" w:cstheme="minorBidi"/>
          <w:sz w:val="22"/>
          <w:szCs w:val="22"/>
        </w:rPr>
      </w:pPr>
      <w:r w:rsidRPr="006E6678">
        <w:t>A.7.3.28.2</w:t>
      </w:r>
      <w:r w:rsidRPr="006E6678">
        <w:rPr>
          <w:rFonts w:asciiTheme="minorHAnsi" w:eastAsiaTheme="minorEastAsia" w:hAnsiTheme="minorHAnsi" w:cstheme="minorBidi"/>
          <w:sz w:val="22"/>
          <w:szCs w:val="22"/>
        </w:rPr>
        <w:tab/>
      </w:r>
      <w:r w:rsidRPr="00CC1A22">
        <w:rPr>
          <w:snapToGrid w:val="0"/>
        </w:rPr>
        <w:t>Test Requirements</w:t>
      </w:r>
      <w:r>
        <w:tab/>
        <w:t>1297</w:t>
      </w:r>
    </w:p>
    <w:p w14:paraId="7AD0B907" w14:textId="77777777" w:rsidR="006E6678" w:rsidRDefault="006E6678">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1297</w:t>
      </w:r>
    </w:p>
    <w:p w14:paraId="345747BE" w14:textId="77777777" w:rsidR="006E6678" w:rsidRDefault="006E6678">
      <w:pPr>
        <w:pStyle w:val="TOC4"/>
        <w:rPr>
          <w:rFonts w:asciiTheme="minorHAnsi" w:eastAsiaTheme="minorEastAsia" w:hAnsiTheme="minorHAnsi" w:cstheme="minorBidi"/>
          <w:sz w:val="22"/>
          <w:szCs w:val="22"/>
        </w:rPr>
      </w:pPr>
      <w:r w:rsidRPr="006E6678">
        <w:t>A.7.3.29.1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1297</w:t>
      </w:r>
    </w:p>
    <w:p w14:paraId="136803CA" w14:textId="77777777" w:rsidR="006E6678" w:rsidRDefault="006E6678">
      <w:pPr>
        <w:pStyle w:val="TOC4"/>
        <w:rPr>
          <w:rFonts w:asciiTheme="minorHAnsi" w:eastAsiaTheme="minorEastAsia" w:hAnsiTheme="minorHAnsi" w:cstheme="minorBidi"/>
          <w:sz w:val="22"/>
          <w:szCs w:val="22"/>
        </w:rPr>
      </w:pPr>
      <w:r w:rsidRPr="006E6678">
        <w:t>A.7.3.29.2</w:t>
      </w:r>
      <w:r w:rsidRPr="006E6678">
        <w:rPr>
          <w:rFonts w:asciiTheme="minorHAnsi" w:eastAsiaTheme="minorEastAsia" w:hAnsiTheme="minorHAnsi" w:cstheme="minorBidi"/>
          <w:sz w:val="22"/>
          <w:szCs w:val="22"/>
        </w:rPr>
        <w:tab/>
      </w:r>
      <w:r w:rsidRPr="00CC1A22">
        <w:rPr>
          <w:snapToGrid w:val="0"/>
        </w:rPr>
        <w:t>Test Requirements</w:t>
      </w:r>
      <w:r>
        <w:tab/>
        <w:t>1300</w:t>
      </w:r>
    </w:p>
    <w:p w14:paraId="186625F7" w14:textId="77777777" w:rsidR="006E6678" w:rsidRDefault="006E6678">
      <w:pPr>
        <w:pStyle w:val="TOC3"/>
        <w:rPr>
          <w:rFonts w:asciiTheme="minorHAnsi" w:eastAsiaTheme="minorEastAsia" w:hAnsiTheme="minorHAnsi" w:cstheme="minorBidi"/>
          <w:sz w:val="22"/>
          <w:szCs w:val="22"/>
        </w:rPr>
      </w:pPr>
      <w:r w:rsidRPr="006E6678">
        <w:t>A.7.3.30</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HD-FDD</w:t>
      </w:r>
      <w:r w:rsidRPr="00CC1A22">
        <w:rPr>
          <w:rFonts w:eastAsia="MS Mincho"/>
          <w:lang w:eastAsia="zh-CN"/>
        </w:rPr>
        <w:t xml:space="preserve"> Radio Link Monitoring Test for Out-of-sync</w:t>
      </w:r>
      <w:r>
        <w:rPr>
          <w:lang w:eastAsia="zh-CN"/>
        </w:rPr>
        <w:t xml:space="preserve"> for UE Category 0</w:t>
      </w:r>
      <w:r>
        <w:tab/>
        <w:t>1300</w:t>
      </w:r>
    </w:p>
    <w:p w14:paraId="21CB3672" w14:textId="77777777" w:rsidR="006E6678" w:rsidRDefault="006E6678">
      <w:pPr>
        <w:pStyle w:val="TOC4"/>
        <w:rPr>
          <w:rFonts w:asciiTheme="minorHAnsi" w:eastAsiaTheme="minorEastAsia" w:hAnsiTheme="minorHAnsi" w:cstheme="minorBidi"/>
          <w:sz w:val="22"/>
          <w:szCs w:val="22"/>
        </w:rPr>
      </w:pPr>
      <w:r w:rsidRPr="006E6678">
        <w:t>A.7.3.30.1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1300</w:t>
      </w:r>
    </w:p>
    <w:p w14:paraId="0BF4725B" w14:textId="77777777" w:rsidR="006E6678" w:rsidRDefault="006E6678">
      <w:pPr>
        <w:pStyle w:val="TOC4"/>
        <w:rPr>
          <w:rFonts w:asciiTheme="minorHAnsi" w:eastAsiaTheme="minorEastAsia" w:hAnsiTheme="minorHAnsi" w:cstheme="minorBidi"/>
          <w:sz w:val="22"/>
          <w:szCs w:val="22"/>
        </w:rPr>
      </w:pPr>
      <w:r w:rsidRPr="006E6678">
        <w:t>A.7.3.30.2</w:t>
      </w:r>
      <w:r w:rsidRPr="006E6678">
        <w:rPr>
          <w:rFonts w:asciiTheme="minorHAnsi" w:eastAsiaTheme="minorEastAsia" w:hAnsiTheme="minorHAnsi" w:cstheme="minorBidi"/>
          <w:sz w:val="22"/>
          <w:szCs w:val="22"/>
        </w:rPr>
        <w:tab/>
      </w:r>
      <w:r w:rsidRPr="00CC1A22">
        <w:rPr>
          <w:snapToGrid w:val="0"/>
        </w:rPr>
        <w:t>Test Requirements</w:t>
      </w:r>
      <w:r>
        <w:tab/>
        <w:t>1303</w:t>
      </w:r>
    </w:p>
    <w:p w14:paraId="3BD3D6B7" w14:textId="77777777" w:rsidR="006E6678" w:rsidRDefault="006E6678">
      <w:pPr>
        <w:pStyle w:val="TOC3"/>
        <w:rPr>
          <w:rFonts w:asciiTheme="minorHAnsi" w:eastAsiaTheme="minorEastAsia" w:hAnsiTheme="minorHAnsi" w:cstheme="minorBidi"/>
          <w:sz w:val="22"/>
          <w:szCs w:val="22"/>
        </w:rPr>
      </w:pPr>
      <w:r w:rsidRPr="006E6678">
        <w:t>A.7.3.31</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HD-FDD</w:t>
      </w:r>
      <w:r w:rsidRPr="00CC1A22">
        <w:rPr>
          <w:rFonts w:eastAsia="MS Mincho"/>
          <w:lang w:eastAsia="zh-CN"/>
        </w:rPr>
        <w:t xml:space="preserve"> Radio Link Monitoring Test for </w:t>
      </w:r>
      <w:r w:rsidRPr="00CC1A22">
        <w:rPr>
          <w:rFonts w:eastAsia="MS Mincho"/>
        </w:rPr>
        <w:t>In</w:t>
      </w:r>
      <w:r w:rsidRPr="00CC1A22">
        <w:rPr>
          <w:rFonts w:eastAsia="MS Mincho"/>
          <w:lang w:eastAsia="zh-CN"/>
        </w:rPr>
        <w:t>-sync</w:t>
      </w:r>
      <w:r>
        <w:rPr>
          <w:lang w:eastAsia="zh-CN"/>
        </w:rPr>
        <w:t xml:space="preserve"> for UE Category 0</w:t>
      </w:r>
      <w:r>
        <w:tab/>
        <w:t>1303</w:t>
      </w:r>
    </w:p>
    <w:p w14:paraId="48E0F329" w14:textId="77777777" w:rsidR="006E6678" w:rsidRDefault="006E6678">
      <w:pPr>
        <w:pStyle w:val="TOC4"/>
        <w:rPr>
          <w:rFonts w:asciiTheme="minorHAnsi" w:eastAsiaTheme="minorEastAsia" w:hAnsiTheme="minorHAnsi" w:cstheme="minorBidi"/>
          <w:sz w:val="22"/>
          <w:szCs w:val="22"/>
        </w:rPr>
      </w:pPr>
      <w:r w:rsidRPr="006E6678">
        <w:t>A.7.3.31.1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1303</w:t>
      </w:r>
    </w:p>
    <w:p w14:paraId="78DD4D13" w14:textId="77777777" w:rsidR="006E6678" w:rsidRDefault="006E6678">
      <w:pPr>
        <w:pStyle w:val="TOC4"/>
        <w:rPr>
          <w:rFonts w:asciiTheme="minorHAnsi" w:eastAsiaTheme="minorEastAsia" w:hAnsiTheme="minorHAnsi" w:cstheme="minorBidi"/>
          <w:sz w:val="22"/>
          <w:szCs w:val="22"/>
        </w:rPr>
      </w:pPr>
      <w:r w:rsidRPr="006E6678">
        <w:t>A.7.3.31.2</w:t>
      </w:r>
      <w:r w:rsidRPr="006E6678">
        <w:rPr>
          <w:rFonts w:asciiTheme="minorHAnsi" w:eastAsiaTheme="minorEastAsia" w:hAnsiTheme="minorHAnsi" w:cstheme="minorBidi"/>
          <w:sz w:val="22"/>
          <w:szCs w:val="22"/>
        </w:rPr>
        <w:tab/>
      </w:r>
      <w:r w:rsidRPr="00CC1A22">
        <w:rPr>
          <w:snapToGrid w:val="0"/>
        </w:rPr>
        <w:t>Test Requirements</w:t>
      </w:r>
      <w:r>
        <w:tab/>
        <w:t>1306</w:t>
      </w:r>
    </w:p>
    <w:p w14:paraId="5CE2C24B" w14:textId="77777777" w:rsidR="006E6678" w:rsidRDefault="006E6678">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1306</w:t>
      </w:r>
    </w:p>
    <w:p w14:paraId="0244A2C6" w14:textId="77777777" w:rsidR="006E6678" w:rsidRDefault="006E6678">
      <w:pPr>
        <w:pStyle w:val="TOC4"/>
        <w:rPr>
          <w:rFonts w:asciiTheme="minorHAnsi" w:eastAsiaTheme="minorEastAsia" w:hAnsiTheme="minorHAnsi" w:cstheme="minorBidi"/>
          <w:sz w:val="22"/>
          <w:szCs w:val="22"/>
        </w:rPr>
      </w:pPr>
      <w:r w:rsidRPr="006E6678">
        <w:t>A.7.3.32.1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1306</w:t>
      </w:r>
    </w:p>
    <w:p w14:paraId="1E252C25" w14:textId="77777777" w:rsidR="006E6678" w:rsidRDefault="006E6678">
      <w:pPr>
        <w:pStyle w:val="TOC4"/>
        <w:rPr>
          <w:rFonts w:asciiTheme="minorHAnsi" w:eastAsiaTheme="minorEastAsia" w:hAnsiTheme="minorHAnsi" w:cstheme="minorBidi"/>
          <w:sz w:val="22"/>
          <w:szCs w:val="22"/>
        </w:rPr>
      </w:pPr>
      <w:r w:rsidRPr="006E6678">
        <w:t>A.7.3.32.2</w:t>
      </w:r>
      <w:r w:rsidRPr="006E6678">
        <w:rPr>
          <w:rFonts w:asciiTheme="minorHAnsi" w:eastAsiaTheme="minorEastAsia" w:hAnsiTheme="minorHAnsi" w:cstheme="minorBidi"/>
          <w:sz w:val="22"/>
          <w:szCs w:val="22"/>
        </w:rPr>
        <w:tab/>
      </w:r>
      <w:r w:rsidRPr="00CC1A22">
        <w:rPr>
          <w:snapToGrid w:val="0"/>
        </w:rPr>
        <w:t>Test Requirements</w:t>
      </w:r>
      <w:r>
        <w:tab/>
        <w:t>1309</w:t>
      </w:r>
    </w:p>
    <w:p w14:paraId="131B5359" w14:textId="77777777" w:rsidR="006E6678" w:rsidRDefault="006E6678">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1309</w:t>
      </w:r>
    </w:p>
    <w:p w14:paraId="1A5947E3" w14:textId="77777777" w:rsidR="006E6678" w:rsidRDefault="006E6678">
      <w:pPr>
        <w:pStyle w:val="TOC4"/>
        <w:rPr>
          <w:rFonts w:asciiTheme="minorHAnsi" w:eastAsiaTheme="minorEastAsia" w:hAnsiTheme="minorHAnsi" w:cstheme="minorBidi"/>
          <w:sz w:val="22"/>
          <w:szCs w:val="22"/>
        </w:rPr>
      </w:pPr>
      <w:r w:rsidRPr="006E6678">
        <w:t>A.7.3.33.1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1309</w:t>
      </w:r>
    </w:p>
    <w:p w14:paraId="6E279F09" w14:textId="77777777" w:rsidR="006E6678" w:rsidRDefault="006E6678">
      <w:pPr>
        <w:pStyle w:val="TOC4"/>
        <w:rPr>
          <w:rFonts w:asciiTheme="minorHAnsi" w:eastAsiaTheme="minorEastAsia" w:hAnsiTheme="minorHAnsi" w:cstheme="minorBidi"/>
          <w:sz w:val="22"/>
          <w:szCs w:val="22"/>
        </w:rPr>
      </w:pPr>
      <w:r w:rsidRPr="006E6678">
        <w:t>A.7.3.33.2</w:t>
      </w:r>
      <w:r w:rsidRPr="006E6678">
        <w:rPr>
          <w:rFonts w:asciiTheme="minorHAnsi" w:eastAsiaTheme="minorEastAsia" w:hAnsiTheme="minorHAnsi" w:cstheme="minorBidi"/>
          <w:sz w:val="22"/>
          <w:szCs w:val="22"/>
        </w:rPr>
        <w:tab/>
      </w:r>
      <w:r w:rsidRPr="00CC1A22">
        <w:rPr>
          <w:snapToGrid w:val="0"/>
        </w:rPr>
        <w:t>Test Requirements</w:t>
      </w:r>
      <w:r>
        <w:tab/>
        <w:t>1312</w:t>
      </w:r>
    </w:p>
    <w:p w14:paraId="010D18BB" w14:textId="77777777" w:rsidR="006E6678" w:rsidRDefault="006E6678">
      <w:pPr>
        <w:pStyle w:val="TOC3"/>
        <w:rPr>
          <w:rFonts w:asciiTheme="minorHAnsi" w:eastAsiaTheme="minorEastAsia" w:hAnsiTheme="minorHAnsi" w:cstheme="minorBidi"/>
          <w:sz w:val="22"/>
          <w:szCs w:val="22"/>
        </w:rPr>
      </w:pPr>
      <w:r w:rsidRPr="006E6678">
        <w:t>A.7.3.34</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TDD</w:t>
      </w:r>
      <w:r w:rsidRPr="00CC1A22">
        <w:rPr>
          <w:rFonts w:eastAsia="MS Mincho"/>
          <w:lang w:eastAsia="zh-CN"/>
        </w:rPr>
        <w:t xml:space="preserve"> Radio Link Monitoring Test for Out-of-sync</w:t>
      </w:r>
      <w:r>
        <w:rPr>
          <w:lang w:eastAsia="zh-CN"/>
        </w:rPr>
        <w:t xml:space="preserve"> for UE Category 0</w:t>
      </w:r>
      <w:r>
        <w:tab/>
        <w:t>1312</w:t>
      </w:r>
    </w:p>
    <w:p w14:paraId="6E7A662B" w14:textId="77777777" w:rsidR="006E6678" w:rsidRDefault="006E6678">
      <w:pPr>
        <w:pStyle w:val="TOC4"/>
        <w:rPr>
          <w:rFonts w:asciiTheme="minorHAnsi" w:eastAsiaTheme="minorEastAsia" w:hAnsiTheme="minorHAnsi" w:cstheme="minorBidi"/>
          <w:sz w:val="22"/>
          <w:szCs w:val="22"/>
        </w:rPr>
      </w:pPr>
      <w:r w:rsidRPr="006E6678">
        <w:t>A.7.3.34.1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1312</w:t>
      </w:r>
    </w:p>
    <w:p w14:paraId="68AE6E37" w14:textId="77777777" w:rsidR="006E6678" w:rsidRDefault="006E6678">
      <w:pPr>
        <w:pStyle w:val="TOC4"/>
        <w:rPr>
          <w:rFonts w:asciiTheme="minorHAnsi" w:eastAsiaTheme="minorEastAsia" w:hAnsiTheme="minorHAnsi" w:cstheme="minorBidi"/>
          <w:sz w:val="22"/>
          <w:szCs w:val="22"/>
        </w:rPr>
      </w:pPr>
      <w:r w:rsidRPr="006E6678">
        <w:t>A.7.3.34.2</w:t>
      </w:r>
      <w:r w:rsidRPr="006E6678">
        <w:rPr>
          <w:rFonts w:asciiTheme="minorHAnsi" w:eastAsiaTheme="minorEastAsia" w:hAnsiTheme="minorHAnsi" w:cstheme="minorBidi"/>
          <w:sz w:val="22"/>
          <w:szCs w:val="22"/>
        </w:rPr>
        <w:tab/>
      </w:r>
      <w:r w:rsidRPr="00CC1A22">
        <w:rPr>
          <w:snapToGrid w:val="0"/>
        </w:rPr>
        <w:t>Test Requirements</w:t>
      </w:r>
      <w:r>
        <w:tab/>
        <w:t>1315</w:t>
      </w:r>
    </w:p>
    <w:p w14:paraId="06C71D42" w14:textId="77777777" w:rsidR="006E6678" w:rsidRDefault="006E6678">
      <w:pPr>
        <w:pStyle w:val="TOC3"/>
        <w:rPr>
          <w:rFonts w:asciiTheme="minorHAnsi" w:eastAsiaTheme="minorEastAsia" w:hAnsiTheme="minorHAnsi" w:cstheme="minorBidi"/>
          <w:sz w:val="22"/>
          <w:szCs w:val="22"/>
        </w:rPr>
      </w:pPr>
      <w:r w:rsidRPr="006E6678">
        <w:t>A.7.3.35</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TDD</w:t>
      </w:r>
      <w:r w:rsidRPr="00CC1A22">
        <w:rPr>
          <w:rFonts w:eastAsia="MS Mincho"/>
          <w:lang w:eastAsia="zh-CN"/>
        </w:rPr>
        <w:t xml:space="preserve"> Radio Link Monitoring Test for </w:t>
      </w:r>
      <w:r w:rsidRPr="00CC1A22">
        <w:rPr>
          <w:rFonts w:eastAsia="MS Mincho"/>
        </w:rPr>
        <w:t>In</w:t>
      </w:r>
      <w:r w:rsidRPr="00CC1A22">
        <w:rPr>
          <w:rFonts w:eastAsia="MS Mincho"/>
          <w:lang w:eastAsia="zh-CN"/>
        </w:rPr>
        <w:t>-sync</w:t>
      </w:r>
      <w:r>
        <w:rPr>
          <w:lang w:eastAsia="zh-CN"/>
        </w:rPr>
        <w:t xml:space="preserve"> for UE category 0</w:t>
      </w:r>
      <w:r>
        <w:tab/>
        <w:t>1315</w:t>
      </w:r>
    </w:p>
    <w:p w14:paraId="1FBA2852" w14:textId="77777777" w:rsidR="006E6678" w:rsidRDefault="006E6678">
      <w:pPr>
        <w:pStyle w:val="TOC4"/>
        <w:rPr>
          <w:rFonts w:asciiTheme="minorHAnsi" w:eastAsiaTheme="minorEastAsia" w:hAnsiTheme="minorHAnsi" w:cstheme="minorBidi"/>
          <w:sz w:val="22"/>
          <w:szCs w:val="22"/>
        </w:rPr>
      </w:pPr>
      <w:r w:rsidRPr="006E6678">
        <w:t>A.7.3.35.1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1315</w:t>
      </w:r>
    </w:p>
    <w:p w14:paraId="43A9A63C" w14:textId="77777777" w:rsidR="006E6678" w:rsidRDefault="006E6678">
      <w:pPr>
        <w:pStyle w:val="TOC4"/>
        <w:rPr>
          <w:rFonts w:asciiTheme="minorHAnsi" w:eastAsiaTheme="minorEastAsia" w:hAnsiTheme="minorHAnsi" w:cstheme="minorBidi"/>
          <w:sz w:val="22"/>
          <w:szCs w:val="22"/>
        </w:rPr>
      </w:pPr>
      <w:r w:rsidRPr="006E6678">
        <w:t>A.7.3.35.2</w:t>
      </w:r>
      <w:r w:rsidRPr="006E6678">
        <w:rPr>
          <w:rFonts w:asciiTheme="minorHAnsi" w:eastAsiaTheme="minorEastAsia" w:hAnsiTheme="minorHAnsi" w:cstheme="minorBidi"/>
          <w:sz w:val="22"/>
          <w:szCs w:val="22"/>
        </w:rPr>
        <w:tab/>
      </w:r>
      <w:r w:rsidRPr="00CC1A22">
        <w:rPr>
          <w:snapToGrid w:val="0"/>
        </w:rPr>
        <w:t>Test Requirements</w:t>
      </w:r>
      <w:r>
        <w:tab/>
        <w:t>1318</w:t>
      </w:r>
    </w:p>
    <w:p w14:paraId="5E5B1A78" w14:textId="77777777" w:rsidR="006E6678" w:rsidRDefault="006E6678">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1318</w:t>
      </w:r>
    </w:p>
    <w:p w14:paraId="68136327" w14:textId="77777777" w:rsidR="006E6678" w:rsidRDefault="006E6678">
      <w:pPr>
        <w:pStyle w:val="TOC4"/>
        <w:rPr>
          <w:rFonts w:asciiTheme="minorHAnsi" w:eastAsiaTheme="minorEastAsia" w:hAnsiTheme="minorHAnsi" w:cstheme="minorBidi"/>
          <w:sz w:val="22"/>
          <w:szCs w:val="22"/>
        </w:rPr>
      </w:pPr>
      <w:r w:rsidRPr="006E6678">
        <w:t>A.7.3.36.1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1318</w:t>
      </w:r>
    </w:p>
    <w:p w14:paraId="4ACFCF25" w14:textId="77777777" w:rsidR="006E6678" w:rsidRDefault="006E6678">
      <w:pPr>
        <w:pStyle w:val="TOC4"/>
        <w:rPr>
          <w:rFonts w:asciiTheme="minorHAnsi" w:eastAsiaTheme="minorEastAsia" w:hAnsiTheme="minorHAnsi" w:cstheme="minorBidi"/>
          <w:sz w:val="22"/>
          <w:szCs w:val="22"/>
        </w:rPr>
      </w:pPr>
      <w:r w:rsidRPr="006E6678">
        <w:t>A.7.3.36.2</w:t>
      </w:r>
      <w:r w:rsidRPr="006E6678">
        <w:rPr>
          <w:rFonts w:asciiTheme="minorHAnsi" w:eastAsiaTheme="minorEastAsia" w:hAnsiTheme="minorHAnsi" w:cstheme="minorBidi"/>
          <w:sz w:val="22"/>
          <w:szCs w:val="22"/>
        </w:rPr>
        <w:tab/>
      </w:r>
      <w:r w:rsidRPr="00CC1A22">
        <w:rPr>
          <w:snapToGrid w:val="0"/>
        </w:rPr>
        <w:t>Test Requirements</w:t>
      </w:r>
      <w:r>
        <w:tab/>
        <w:t>1321</w:t>
      </w:r>
    </w:p>
    <w:p w14:paraId="214AA193" w14:textId="77777777" w:rsidR="006E6678" w:rsidRDefault="006E6678">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1321</w:t>
      </w:r>
    </w:p>
    <w:p w14:paraId="472543CB" w14:textId="77777777" w:rsidR="006E6678" w:rsidRDefault="006E6678">
      <w:pPr>
        <w:pStyle w:val="TOC4"/>
        <w:rPr>
          <w:rFonts w:asciiTheme="minorHAnsi" w:eastAsiaTheme="minorEastAsia" w:hAnsiTheme="minorHAnsi" w:cstheme="minorBidi"/>
          <w:sz w:val="22"/>
          <w:szCs w:val="22"/>
        </w:rPr>
      </w:pPr>
      <w:r w:rsidRPr="006E6678">
        <w:t>A.7.3.37.1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1321</w:t>
      </w:r>
    </w:p>
    <w:p w14:paraId="7BA68FD8" w14:textId="77777777" w:rsidR="006E6678" w:rsidRDefault="006E6678">
      <w:pPr>
        <w:pStyle w:val="TOC4"/>
        <w:rPr>
          <w:rFonts w:asciiTheme="minorHAnsi" w:eastAsiaTheme="minorEastAsia" w:hAnsiTheme="minorHAnsi" w:cstheme="minorBidi"/>
          <w:sz w:val="22"/>
          <w:szCs w:val="22"/>
        </w:rPr>
      </w:pPr>
      <w:r w:rsidRPr="006E6678">
        <w:t>A.7.3.37.2</w:t>
      </w:r>
      <w:r w:rsidRPr="006E6678">
        <w:rPr>
          <w:rFonts w:asciiTheme="minorHAnsi" w:eastAsiaTheme="minorEastAsia" w:hAnsiTheme="minorHAnsi" w:cstheme="minorBidi"/>
          <w:sz w:val="22"/>
          <w:szCs w:val="22"/>
        </w:rPr>
        <w:tab/>
      </w:r>
      <w:r w:rsidRPr="00CC1A22">
        <w:rPr>
          <w:snapToGrid w:val="0"/>
        </w:rPr>
        <w:t>Test Requirements</w:t>
      </w:r>
      <w:r>
        <w:tab/>
        <w:t>1324</w:t>
      </w:r>
    </w:p>
    <w:p w14:paraId="3FE94E26" w14:textId="77777777" w:rsidR="006E6678" w:rsidRDefault="006E6678">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1324</w:t>
      </w:r>
    </w:p>
    <w:p w14:paraId="7467EB3B" w14:textId="77777777" w:rsidR="006E6678" w:rsidRDefault="006E6678">
      <w:pPr>
        <w:pStyle w:val="TOC4"/>
        <w:rPr>
          <w:rFonts w:asciiTheme="minorHAnsi" w:eastAsiaTheme="minorEastAsia" w:hAnsiTheme="minorHAnsi" w:cstheme="minorBidi"/>
          <w:sz w:val="22"/>
          <w:szCs w:val="22"/>
        </w:rPr>
      </w:pPr>
      <w:r w:rsidRPr="006E6678">
        <w:t>A.7.3.38.1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1324</w:t>
      </w:r>
    </w:p>
    <w:p w14:paraId="51B8380F" w14:textId="77777777" w:rsidR="006E6678" w:rsidRDefault="006E6678">
      <w:pPr>
        <w:pStyle w:val="TOC4"/>
        <w:rPr>
          <w:rFonts w:asciiTheme="minorHAnsi" w:eastAsiaTheme="minorEastAsia" w:hAnsiTheme="minorHAnsi" w:cstheme="minorBidi"/>
          <w:sz w:val="22"/>
          <w:szCs w:val="22"/>
        </w:rPr>
      </w:pPr>
      <w:r w:rsidRPr="006E6678">
        <w:t>A.7.3.38.2</w:t>
      </w:r>
      <w:r w:rsidRPr="006E6678">
        <w:rPr>
          <w:rFonts w:asciiTheme="minorHAnsi" w:eastAsiaTheme="minorEastAsia" w:hAnsiTheme="minorHAnsi" w:cstheme="minorBidi"/>
          <w:sz w:val="22"/>
          <w:szCs w:val="22"/>
        </w:rPr>
        <w:tab/>
      </w:r>
      <w:r w:rsidRPr="00CC1A22">
        <w:rPr>
          <w:snapToGrid w:val="0"/>
          <w:lang w:eastAsia="zh-CN"/>
        </w:rPr>
        <w:t>Test Requirements</w:t>
      </w:r>
      <w:r>
        <w:tab/>
        <w:t>1327</w:t>
      </w:r>
    </w:p>
    <w:p w14:paraId="234B7A95" w14:textId="77777777" w:rsidR="006E6678" w:rsidRDefault="006E6678">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1327</w:t>
      </w:r>
    </w:p>
    <w:p w14:paraId="21AA6585" w14:textId="77777777" w:rsidR="006E6678" w:rsidRDefault="006E6678">
      <w:pPr>
        <w:pStyle w:val="TOC4"/>
        <w:rPr>
          <w:rFonts w:asciiTheme="minorHAnsi" w:eastAsiaTheme="minorEastAsia" w:hAnsiTheme="minorHAnsi" w:cstheme="minorBidi"/>
          <w:sz w:val="22"/>
          <w:szCs w:val="22"/>
        </w:rPr>
      </w:pPr>
      <w:r w:rsidRPr="006E6678">
        <w:t>A.7.3.39.1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1327</w:t>
      </w:r>
    </w:p>
    <w:p w14:paraId="21056C6B" w14:textId="77777777" w:rsidR="006E6678" w:rsidRDefault="006E6678">
      <w:pPr>
        <w:pStyle w:val="TOC4"/>
        <w:rPr>
          <w:rFonts w:asciiTheme="minorHAnsi" w:eastAsiaTheme="minorEastAsia" w:hAnsiTheme="minorHAnsi" w:cstheme="minorBidi"/>
          <w:sz w:val="22"/>
          <w:szCs w:val="22"/>
        </w:rPr>
      </w:pPr>
      <w:r w:rsidRPr="006E6678">
        <w:t>A.7.3.39.2</w:t>
      </w:r>
      <w:r w:rsidRPr="006E6678">
        <w:rPr>
          <w:rFonts w:asciiTheme="minorHAnsi" w:eastAsiaTheme="minorEastAsia" w:hAnsiTheme="minorHAnsi" w:cstheme="minorBidi"/>
          <w:sz w:val="22"/>
          <w:szCs w:val="22"/>
        </w:rPr>
        <w:tab/>
      </w:r>
      <w:r w:rsidRPr="00CC1A22">
        <w:rPr>
          <w:snapToGrid w:val="0"/>
        </w:rPr>
        <w:t>Test Requirements</w:t>
      </w:r>
      <w:r>
        <w:tab/>
        <w:t>1330</w:t>
      </w:r>
    </w:p>
    <w:p w14:paraId="681D1B30" w14:textId="77777777" w:rsidR="006E6678" w:rsidRDefault="006E6678">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1331</w:t>
      </w:r>
    </w:p>
    <w:p w14:paraId="3FA8E3DE" w14:textId="77777777" w:rsidR="006E6678" w:rsidRDefault="006E6678">
      <w:pPr>
        <w:pStyle w:val="TOC4"/>
        <w:rPr>
          <w:rFonts w:asciiTheme="minorHAnsi" w:eastAsiaTheme="minorEastAsia" w:hAnsiTheme="minorHAnsi" w:cstheme="minorBidi"/>
          <w:sz w:val="22"/>
          <w:szCs w:val="22"/>
        </w:rPr>
      </w:pPr>
      <w:r w:rsidRPr="006E6678">
        <w:t>A.7.3.40.1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1331</w:t>
      </w:r>
    </w:p>
    <w:p w14:paraId="4D3A96E9" w14:textId="77777777" w:rsidR="006E6678" w:rsidRDefault="006E6678">
      <w:pPr>
        <w:pStyle w:val="TOC4"/>
        <w:rPr>
          <w:rFonts w:asciiTheme="minorHAnsi" w:eastAsiaTheme="minorEastAsia" w:hAnsiTheme="minorHAnsi" w:cstheme="minorBidi"/>
          <w:sz w:val="22"/>
          <w:szCs w:val="22"/>
        </w:rPr>
      </w:pPr>
      <w:r w:rsidRPr="006E6678">
        <w:lastRenderedPageBreak/>
        <w:t>A.7.3.40.2</w:t>
      </w:r>
      <w:r w:rsidRPr="006E6678">
        <w:rPr>
          <w:rFonts w:asciiTheme="minorHAnsi" w:eastAsiaTheme="minorEastAsia" w:hAnsiTheme="minorHAnsi" w:cstheme="minorBidi"/>
          <w:sz w:val="22"/>
          <w:szCs w:val="22"/>
        </w:rPr>
        <w:tab/>
      </w:r>
      <w:r w:rsidRPr="00CC1A22">
        <w:rPr>
          <w:snapToGrid w:val="0"/>
          <w:lang w:eastAsia="zh-CN"/>
        </w:rPr>
        <w:t>Test Requirements</w:t>
      </w:r>
      <w:r>
        <w:tab/>
        <w:t>1333</w:t>
      </w:r>
    </w:p>
    <w:p w14:paraId="5BBC4BA0" w14:textId="77777777" w:rsidR="006E6678" w:rsidRDefault="006E6678">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1334</w:t>
      </w:r>
    </w:p>
    <w:p w14:paraId="61AE10F0" w14:textId="77777777" w:rsidR="006E6678" w:rsidRDefault="006E6678">
      <w:pPr>
        <w:pStyle w:val="TOC4"/>
        <w:rPr>
          <w:rFonts w:asciiTheme="minorHAnsi" w:eastAsiaTheme="minorEastAsia" w:hAnsiTheme="minorHAnsi" w:cstheme="minorBidi"/>
          <w:sz w:val="22"/>
          <w:szCs w:val="22"/>
        </w:rPr>
      </w:pPr>
      <w:r w:rsidRPr="006E6678">
        <w:t>A.7.3.41.1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1334</w:t>
      </w:r>
    </w:p>
    <w:p w14:paraId="6DCCC2E4" w14:textId="77777777" w:rsidR="006E6678" w:rsidRDefault="006E6678">
      <w:pPr>
        <w:pStyle w:val="TOC4"/>
        <w:rPr>
          <w:rFonts w:asciiTheme="minorHAnsi" w:eastAsiaTheme="minorEastAsia" w:hAnsiTheme="minorHAnsi" w:cstheme="minorBidi"/>
          <w:sz w:val="22"/>
          <w:szCs w:val="22"/>
        </w:rPr>
      </w:pPr>
      <w:r w:rsidRPr="006E6678">
        <w:t>A.7.3.41.2</w:t>
      </w:r>
      <w:r w:rsidRPr="006E6678">
        <w:rPr>
          <w:rFonts w:asciiTheme="minorHAnsi" w:eastAsiaTheme="minorEastAsia" w:hAnsiTheme="minorHAnsi" w:cstheme="minorBidi"/>
          <w:sz w:val="22"/>
          <w:szCs w:val="22"/>
        </w:rPr>
        <w:tab/>
      </w:r>
      <w:r w:rsidRPr="00CC1A22">
        <w:rPr>
          <w:snapToGrid w:val="0"/>
          <w:lang w:eastAsia="zh-CN"/>
        </w:rPr>
        <w:t>Test Requirements</w:t>
      </w:r>
      <w:r>
        <w:tab/>
        <w:t>1337</w:t>
      </w:r>
    </w:p>
    <w:p w14:paraId="635DA0C2" w14:textId="77777777" w:rsidR="006E6678" w:rsidRDefault="006E6678">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1337</w:t>
      </w:r>
    </w:p>
    <w:p w14:paraId="19ED1D1A" w14:textId="77777777" w:rsidR="006E6678" w:rsidRDefault="006E6678">
      <w:pPr>
        <w:pStyle w:val="TOC4"/>
        <w:rPr>
          <w:rFonts w:asciiTheme="minorHAnsi" w:eastAsiaTheme="minorEastAsia" w:hAnsiTheme="minorHAnsi" w:cstheme="minorBidi"/>
          <w:sz w:val="22"/>
          <w:szCs w:val="22"/>
        </w:rPr>
      </w:pPr>
      <w:r w:rsidRPr="006E6678">
        <w:t>A.7.3.42.1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1337</w:t>
      </w:r>
    </w:p>
    <w:p w14:paraId="38823421" w14:textId="77777777" w:rsidR="006E6678" w:rsidRDefault="006E6678">
      <w:pPr>
        <w:pStyle w:val="TOC4"/>
        <w:rPr>
          <w:rFonts w:asciiTheme="minorHAnsi" w:eastAsiaTheme="minorEastAsia" w:hAnsiTheme="minorHAnsi" w:cstheme="minorBidi"/>
          <w:sz w:val="22"/>
          <w:szCs w:val="22"/>
        </w:rPr>
      </w:pPr>
      <w:r w:rsidRPr="006E6678">
        <w:t>A.7.3.42.2</w:t>
      </w:r>
      <w:r w:rsidRPr="006E6678">
        <w:rPr>
          <w:rFonts w:asciiTheme="minorHAnsi" w:eastAsiaTheme="minorEastAsia" w:hAnsiTheme="minorHAnsi" w:cstheme="minorBidi"/>
          <w:sz w:val="22"/>
          <w:szCs w:val="22"/>
        </w:rPr>
        <w:tab/>
      </w:r>
      <w:r w:rsidRPr="00CC1A22">
        <w:rPr>
          <w:snapToGrid w:val="0"/>
        </w:rPr>
        <w:t>Test Requirements</w:t>
      </w:r>
      <w:r>
        <w:tab/>
        <w:t>1340</w:t>
      </w:r>
    </w:p>
    <w:p w14:paraId="7616ACFA" w14:textId="77777777" w:rsidR="006E6678" w:rsidRDefault="006E6678">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1340</w:t>
      </w:r>
    </w:p>
    <w:p w14:paraId="5EF6EE9A" w14:textId="77777777" w:rsidR="006E6678" w:rsidRDefault="006E6678">
      <w:pPr>
        <w:pStyle w:val="TOC4"/>
        <w:rPr>
          <w:rFonts w:asciiTheme="minorHAnsi" w:eastAsiaTheme="minorEastAsia" w:hAnsiTheme="minorHAnsi" w:cstheme="minorBidi"/>
          <w:sz w:val="22"/>
          <w:szCs w:val="22"/>
        </w:rPr>
      </w:pPr>
      <w:r w:rsidRPr="006E6678">
        <w:t>A.7.3.43.1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1340</w:t>
      </w:r>
    </w:p>
    <w:p w14:paraId="422C667B" w14:textId="77777777" w:rsidR="006E6678" w:rsidRDefault="006E6678">
      <w:pPr>
        <w:pStyle w:val="TOC4"/>
        <w:rPr>
          <w:rFonts w:asciiTheme="minorHAnsi" w:eastAsiaTheme="minorEastAsia" w:hAnsiTheme="minorHAnsi" w:cstheme="minorBidi"/>
          <w:sz w:val="22"/>
          <w:szCs w:val="22"/>
        </w:rPr>
      </w:pPr>
      <w:r w:rsidRPr="006E6678">
        <w:t>A.7.3.43.2</w:t>
      </w:r>
      <w:r w:rsidRPr="006E6678">
        <w:rPr>
          <w:rFonts w:asciiTheme="minorHAnsi" w:eastAsiaTheme="minorEastAsia" w:hAnsiTheme="minorHAnsi" w:cstheme="minorBidi"/>
          <w:sz w:val="22"/>
          <w:szCs w:val="22"/>
        </w:rPr>
        <w:tab/>
      </w:r>
      <w:r w:rsidRPr="00CC1A22">
        <w:rPr>
          <w:snapToGrid w:val="0"/>
          <w:lang w:eastAsia="zh-CN"/>
        </w:rPr>
        <w:t>Test Requirements</w:t>
      </w:r>
      <w:r>
        <w:tab/>
        <w:t>1343</w:t>
      </w:r>
    </w:p>
    <w:p w14:paraId="3C646309" w14:textId="77777777" w:rsidR="006E6678" w:rsidRDefault="006E6678">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1343</w:t>
      </w:r>
    </w:p>
    <w:p w14:paraId="72382EC0" w14:textId="77777777" w:rsidR="006E6678" w:rsidRDefault="006E6678">
      <w:pPr>
        <w:pStyle w:val="TOC4"/>
        <w:rPr>
          <w:rFonts w:asciiTheme="minorHAnsi" w:eastAsiaTheme="minorEastAsia" w:hAnsiTheme="minorHAnsi" w:cstheme="minorBidi"/>
          <w:sz w:val="22"/>
          <w:szCs w:val="22"/>
        </w:rPr>
      </w:pPr>
      <w:r w:rsidRPr="006E6678">
        <w:t>A.7.3.44.1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1343</w:t>
      </w:r>
    </w:p>
    <w:p w14:paraId="70667DD3" w14:textId="77777777" w:rsidR="006E6678" w:rsidRDefault="006E6678">
      <w:pPr>
        <w:pStyle w:val="TOC4"/>
        <w:rPr>
          <w:rFonts w:asciiTheme="minorHAnsi" w:eastAsiaTheme="minorEastAsia" w:hAnsiTheme="minorHAnsi" w:cstheme="minorBidi"/>
          <w:sz w:val="22"/>
          <w:szCs w:val="22"/>
        </w:rPr>
      </w:pPr>
      <w:r w:rsidRPr="006E6678">
        <w:t>A.7.3.44.2</w:t>
      </w:r>
      <w:r w:rsidRPr="006E6678">
        <w:rPr>
          <w:rFonts w:asciiTheme="minorHAnsi" w:eastAsiaTheme="minorEastAsia" w:hAnsiTheme="minorHAnsi" w:cstheme="minorBidi"/>
          <w:sz w:val="22"/>
          <w:szCs w:val="22"/>
        </w:rPr>
        <w:tab/>
      </w:r>
      <w:r w:rsidRPr="00CC1A22">
        <w:rPr>
          <w:snapToGrid w:val="0"/>
          <w:lang w:eastAsia="zh-CN"/>
        </w:rPr>
        <w:t>Test Requirements</w:t>
      </w:r>
      <w:r>
        <w:tab/>
        <w:t>1346</w:t>
      </w:r>
    </w:p>
    <w:p w14:paraId="26F5EE15" w14:textId="77777777" w:rsidR="006E6678" w:rsidRDefault="006E6678">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1347</w:t>
      </w:r>
    </w:p>
    <w:p w14:paraId="43BB5ACB" w14:textId="77777777" w:rsidR="006E6678" w:rsidRDefault="006E6678">
      <w:pPr>
        <w:pStyle w:val="TOC4"/>
        <w:rPr>
          <w:rFonts w:asciiTheme="minorHAnsi" w:eastAsiaTheme="minorEastAsia" w:hAnsiTheme="minorHAnsi" w:cstheme="minorBidi"/>
          <w:sz w:val="22"/>
          <w:szCs w:val="22"/>
        </w:rPr>
      </w:pPr>
      <w:r w:rsidRPr="006E6678">
        <w:t>A.7.3.45.1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1347</w:t>
      </w:r>
    </w:p>
    <w:p w14:paraId="0596FC4F" w14:textId="77777777" w:rsidR="006E6678" w:rsidRDefault="006E6678">
      <w:pPr>
        <w:pStyle w:val="TOC4"/>
        <w:rPr>
          <w:rFonts w:asciiTheme="minorHAnsi" w:eastAsiaTheme="minorEastAsia" w:hAnsiTheme="minorHAnsi" w:cstheme="minorBidi"/>
          <w:sz w:val="22"/>
          <w:szCs w:val="22"/>
        </w:rPr>
      </w:pPr>
      <w:r w:rsidRPr="006E6678">
        <w:t>A.7.3.45.2</w:t>
      </w:r>
      <w:r w:rsidRPr="006E6678">
        <w:rPr>
          <w:rFonts w:asciiTheme="minorHAnsi" w:eastAsiaTheme="minorEastAsia" w:hAnsiTheme="minorHAnsi" w:cstheme="minorBidi"/>
          <w:sz w:val="22"/>
          <w:szCs w:val="22"/>
        </w:rPr>
        <w:tab/>
      </w:r>
      <w:r w:rsidRPr="00CC1A22">
        <w:rPr>
          <w:snapToGrid w:val="0"/>
          <w:lang w:eastAsia="zh-CN"/>
        </w:rPr>
        <w:t>Test Requirements</w:t>
      </w:r>
      <w:r>
        <w:tab/>
        <w:t>1349</w:t>
      </w:r>
    </w:p>
    <w:p w14:paraId="0C5A1F05" w14:textId="77777777" w:rsidR="006E6678" w:rsidRDefault="006E6678">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1350</w:t>
      </w:r>
    </w:p>
    <w:p w14:paraId="7864BEC2" w14:textId="77777777" w:rsidR="006E6678" w:rsidRDefault="006E6678">
      <w:pPr>
        <w:pStyle w:val="TOC4"/>
        <w:rPr>
          <w:rFonts w:asciiTheme="minorHAnsi" w:eastAsiaTheme="minorEastAsia" w:hAnsiTheme="minorHAnsi" w:cstheme="minorBidi"/>
          <w:sz w:val="22"/>
          <w:szCs w:val="22"/>
        </w:rPr>
      </w:pPr>
      <w:r w:rsidRPr="006E6678">
        <w:t>A.7.3.46.1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1350</w:t>
      </w:r>
    </w:p>
    <w:p w14:paraId="4BF6FE4E" w14:textId="77777777" w:rsidR="006E6678" w:rsidRDefault="006E6678">
      <w:pPr>
        <w:pStyle w:val="TOC4"/>
        <w:rPr>
          <w:rFonts w:asciiTheme="minorHAnsi" w:eastAsiaTheme="minorEastAsia" w:hAnsiTheme="minorHAnsi" w:cstheme="minorBidi"/>
          <w:sz w:val="22"/>
          <w:szCs w:val="22"/>
        </w:rPr>
      </w:pPr>
      <w:r w:rsidRPr="006E6678">
        <w:t>A.7.3.46.2</w:t>
      </w:r>
      <w:r w:rsidRPr="006E6678">
        <w:rPr>
          <w:rFonts w:asciiTheme="minorHAnsi" w:eastAsiaTheme="minorEastAsia" w:hAnsiTheme="minorHAnsi" w:cstheme="minorBidi"/>
          <w:sz w:val="22"/>
          <w:szCs w:val="22"/>
        </w:rPr>
        <w:tab/>
      </w:r>
      <w:r w:rsidRPr="00CC1A22">
        <w:rPr>
          <w:snapToGrid w:val="0"/>
          <w:lang w:eastAsia="zh-CN"/>
        </w:rPr>
        <w:t>Test Requirements</w:t>
      </w:r>
      <w:r>
        <w:tab/>
        <w:t>1353</w:t>
      </w:r>
    </w:p>
    <w:p w14:paraId="5D86CA7B" w14:textId="77777777" w:rsidR="006E6678" w:rsidRDefault="006E6678">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1353</w:t>
      </w:r>
    </w:p>
    <w:p w14:paraId="1712A9DA" w14:textId="77777777" w:rsidR="006E6678" w:rsidRDefault="006E6678">
      <w:pPr>
        <w:pStyle w:val="TOC4"/>
        <w:rPr>
          <w:rFonts w:asciiTheme="minorHAnsi" w:eastAsiaTheme="minorEastAsia" w:hAnsiTheme="minorHAnsi" w:cstheme="minorBidi"/>
          <w:sz w:val="22"/>
          <w:szCs w:val="22"/>
        </w:rPr>
      </w:pPr>
      <w:r w:rsidRPr="006E6678">
        <w:t>A.7.3.47.1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1353</w:t>
      </w:r>
    </w:p>
    <w:p w14:paraId="420AC984" w14:textId="77777777" w:rsidR="006E6678" w:rsidRDefault="006E6678">
      <w:pPr>
        <w:pStyle w:val="TOC4"/>
        <w:rPr>
          <w:rFonts w:asciiTheme="minorHAnsi" w:eastAsiaTheme="minorEastAsia" w:hAnsiTheme="minorHAnsi" w:cstheme="minorBidi"/>
          <w:sz w:val="22"/>
          <w:szCs w:val="22"/>
        </w:rPr>
      </w:pPr>
      <w:r w:rsidRPr="006E6678">
        <w:t>A.7.3.47.2</w:t>
      </w:r>
      <w:r w:rsidRPr="006E6678">
        <w:rPr>
          <w:rFonts w:asciiTheme="minorHAnsi" w:eastAsiaTheme="minorEastAsia" w:hAnsiTheme="minorHAnsi" w:cstheme="minorBidi"/>
          <w:sz w:val="22"/>
          <w:szCs w:val="22"/>
        </w:rPr>
        <w:tab/>
      </w:r>
      <w:r w:rsidRPr="00CC1A22">
        <w:rPr>
          <w:snapToGrid w:val="0"/>
          <w:lang w:eastAsia="zh-CN"/>
        </w:rPr>
        <w:t>Test Requirements</w:t>
      </w:r>
      <w:r>
        <w:tab/>
        <w:t>1356</w:t>
      </w:r>
    </w:p>
    <w:p w14:paraId="32E1A512" w14:textId="77777777" w:rsidR="006E6678" w:rsidRDefault="006E6678">
      <w:pPr>
        <w:pStyle w:val="TOC3"/>
        <w:rPr>
          <w:rFonts w:asciiTheme="minorHAnsi" w:eastAsiaTheme="minorEastAsia" w:hAnsiTheme="minorHAnsi" w:cstheme="minorBidi"/>
          <w:sz w:val="22"/>
          <w:szCs w:val="22"/>
        </w:rPr>
      </w:pPr>
      <w:r w:rsidRPr="006E6678">
        <w:t>A.7.3.48</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FD-</w:t>
      </w:r>
      <w:r w:rsidRPr="00CC1A22">
        <w:rPr>
          <w:rFonts w:eastAsia="MS Mincho"/>
          <w:lang w:eastAsia="zh-CN"/>
        </w:rPr>
        <w:t>FDD Radio Link Monitoring Test for Out-of-sync</w:t>
      </w:r>
      <w:r>
        <w:rPr>
          <w:lang w:eastAsia="zh-CN"/>
        </w:rPr>
        <w:t xml:space="preserve"> for Cat-M1 UE in CEMode A</w:t>
      </w:r>
      <w:r>
        <w:tab/>
        <w:t>1356</w:t>
      </w:r>
    </w:p>
    <w:p w14:paraId="15866E65" w14:textId="77777777" w:rsidR="006E6678" w:rsidRDefault="006E6678">
      <w:pPr>
        <w:pStyle w:val="TOC4"/>
        <w:rPr>
          <w:rFonts w:asciiTheme="minorHAnsi" w:eastAsiaTheme="minorEastAsia" w:hAnsiTheme="minorHAnsi" w:cstheme="minorBidi"/>
          <w:sz w:val="22"/>
          <w:szCs w:val="22"/>
        </w:rPr>
      </w:pPr>
      <w:r w:rsidRPr="006E6678">
        <w:t>A.7.3.48.1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1356</w:t>
      </w:r>
    </w:p>
    <w:p w14:paraId="6145DDC6" w14:textId="77777777" w:rsidR="006E6678" w:rsidRDefault="006E6678">
      <w:pPr>
        <w:pStyle w:val="TOC4"/>
        <w:rPr>
          <w:rFonts w:asciiTheme="minorHAnsi" w:eastAsiaTheme="minorEastAsia" w:hAnsiTheme="minorHAnsi" w:cstheme="minorBidi"/>
          <w:sz w:val="22"/>
          <w:szCs w:val="22"/>
        </w:rPr>
      </w:pPr>
      <w:r w:rsidRPr="006E6678">
        <w:t>A.7.3.48.2</w:t>
      </w:r>
      <w:r w:rsidRPr="006E6678">
        <w:rPr>
          <w:rFonts w:asciiTheme="minorHAnsi" w:eastAsiaTheme="minorEastAsia" w:hAnsiTheme="minorHAnsi" w:cstheme="minorBidi"/>
          <w:sz w:val="22"/>
          <w:szCs w:val="22"/>
        </w:rPr>
        <w:tab/>
      </w:r>
      <w:r w:rsidRPr="00CC1A22">
        <w:rPr>
          <w:snapToGrid w:val="0"/>
        </w:rPr>
        <w:t>Test Requirements</w:t>
      </w:r>
      <w:r>
        <w:tab/>
        <w:t>1359</w:t>
      </w:r>
    </w:p>
    <w:p w14:paraId="5059E0E7" w14:textId="77777777" w:rsidR="006E6678" w:rsidRDefault="006E6678">
      <w:pPr>
        <w:pStyle w:val="TOC3"/>
        <w:rPr>
          <w:rFonts w:asciiTheme="minorHAnsi" w:eastAsiaTheme="minorEastAsia" w:hAnsiTheme="minorHAnsi" w:cstheme="minorBidi"/>
          <w:sz w:val="22"/>
          <w:szCs w:val="22"/>
        </w:rPr>
      </w:pPr>
      <w:r w:rsidRPr="006E6678">
        <w:t>A.7.3.49</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FD-</w:t>
      </w:r>
      <w:r w:rsidRPr="00CC1A22">
        <w:rPr>
          <w:rFonts w:eastAsia="MS Mincho"/>
          <w:lang w:eastAsia="zh-CN"/>
        </w:rPr>
        <w:t>FDD Radio Link Monitoring Test for In-Sync</w:t>
      </w:r>
      <w:r>
        <w:rPr>
          <w:lang w:eastAsia="zh-CN"/>
        </w:rPr>
        <w:t xml:space="preserve"> for Cat-M1 UE in CEMode A</w:t>
      </w:r>
      <w:r>
        <w:tab/>
        <w:t>1359</w:t>
      </w:r>
    </w:p>
    <w:p w14:paraId="2315CDF2" w14:textId="77777777" w:rsidR="006E6678" w:rsidRDefault="006E6678">
      <w:pPr>
        <w:pStyle w:val="TOC4"/>
        <w:rPr>
          <w:rFonts w:asciiTheme="minorHAnsi" w:eastAsiaTheme="minorEastAsia" w:hAnsiTheme="minorHAnsi" w:cstheme="minorBidi"/>
          <w:sz w:val="22"/>
          <w:szCs w:val="22"/>
        </w:rPr>
      </w:pPr>
      <w:r w:rsidRPr="006E6678">
        <w:t>A.7.3.49.1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1359</w:t>
      </w:r>
    </w:p>
    <w:p w14:paraId="168A7018" w14:textId="77777777" w:rsidR="006E6678" w:rsidRDefault="006E6678">
      <w:pPr>
        <w:pStyle w:val="TOC4"/>
        <w:rPr>
          <w:rFonts w:asciiTheme="minorHAnsi" w:eastAsiaTheme="minorEastAsia" w:hAnsiTheme="minorHAnsi" w:cstheme="minorBidi"/>
          <w:sz w:val="22"/>
          <w:szCs w:val="22"/>
        </w:rPr>
      </w:pPr>
      <w:r w:rsidRPr="006E6678">
        <w:t>A.7.3.49.2</w:t>
      </w:r>
      <w:r w:rsidRPr="006E6678">
        <w:rPr>
          <w:rFonts w:asciiTheme="minorHAnsi" w:eastAsiaTheme="minorEastAsia" w:hAnsiTheme="minorHAnsi" w:cstheme="minorBidi"/>
          <w:sz w:val="22"/>
          <w:szCs w:val="22"/>
        </w:rPr>
        <w:tab/>
      </w:r>
      <w:r w:rsidRPr="00CC1A22">
        <w:rPr>
          <w:snapToGrid w:val="0"/>
        </w:rPr>
        <w:t>Test Requirements</w:t>
      </w:r>
      <w:r>
        <w:tab/>
        <w:t>1362</w:t>
      </w:r>
    </w:p>
    <w:p w14:paraId="57FAFE84" w14:textId="77777777" w:rsidR="006E6678" w:rsidRDefault="006E6678">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1362</w:t>
      </w:r>
    </w:p>
    <w:p w14:paraId="5302F7D3" w14:textId="77777777" w:rsidR="006E6678" w:rsidRDefault="006E6678">
      <w:pPr>
        <w:pStyle w:val="TOC4"/>
        <w:rPr>
          <w:rFonts w:asciiTheme="minorHAnsi" w:eastAsiaTheme="minorEastAsia" w:hAnsiTheme="minorHAnsi" w:cstheme="minorBidi"/>
          <w:sz w:val="22"/>
          <w:szCs w:val="22"/>
        </w:rPr>
      </w:pPr>
      <w:r w:rsidRPr="006E6678">
        <w:t>A.7.3.50.1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1362</w:t>
      </w:r>
    </w:p>
    <w:p w14:paraId="33EA4CBE" w14:textId="77777777" w:rsidR="006E6678" w:rsidRDefault="006E6678">
      <w:pPr>
        <w:pStyle w:val="TOC4"/>
        <w:rPr>
          <w:rFonts w:asciiTheme="minorHAnsi" w:eastAsiaTheme="minorEastAsia" w:hAnsiTheme="minorHAnsi" w:cstheme="minorBidi"/>
          <w:sz w:val="22"/>
          <w:szCs w:val="22"/>
        </w:rPr>
      </w:pPr>
      <w:r w:rsidRPr="006E6678">
        <w:t>A.7.3.50.2</w:t>
      </w:r>
      <w:r w:rsidRPr="006E6678">
        <w:rPr>
          <w:rFonts w:asciiTheme="minorHAnsi" w:eastAsiaTheme="minorEastAsia" w:hAnsiTheme="minorHAnsi" w:cstheme="minorBidi"/>
          <w:sz w:val="22"/>
          <w:szCs w:val="22"/>
        </w:rPr>
        <w:tab/>
      </w:r>
      <w:r w:rsidRPr="00CC1A22">
        <w:rPr>
          <w:snapToGrid w:val="0"/>
        </w:rPr>
        <w:t>Test Requirements</w:t>
      </w:r>
      <w:r>
        <w:tab/>
        <w:t>1365</w:t>
      </w:r>
    </w:p>
    <w:p w14:paraId="3E8EEEDD" w14:textId="77777777" w:rsidR="006E6678" w:rsidRDefault="006E6678">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1365</w:t>
      </w:r>
    </w:p>
    <w:p w14:paraId="0C6E65F6" w14:textId="77777777" w:rsidR="006E6678" w:rsidRDefault="006E6678">
      <w:pPr>
        <w:pStyle w:val="TOC4"/>
        <w:rPr>
          <w:rFonts w:asciiTheme="minorHAnsi" w:eastAsiaTheme="minorEastAsia" w:hAnsiTheme="minorHAnsi" w:cstheme="minorBidi"/>
          <w:sz w:val="22"/>
          <w:szCs w:val="22"/>
        </w:rPr>
      </w:pPr>
      <w:r w:rsidRPr="006E6678">
        <w:t>A.7.3.51.1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1365</w:t>
      </w:r>
    </w:p>
    <w:p w14:paraId="024A4166" w14:textId="77777777" w:rsidR="006E6678" w:rsidRDefault="006E6678">
      <w:pPr>
        <w:pStyle w:val="TOC4"/>
        <w:rPr>
          <w:rFonts w:asciiTheme="minorHAnsi" w:eastAsiaTheme="minorEastAsia" w:hAnsiTheme="minorHAnsi" w:cstheme="minorBidi"/>
          <w:sz w:val="22"/>
          <w:szCs w:val="22"/>
        </w:rPr>
      </w:pPr>
      <w:r w:rsidRPr="006E6678">
        <w:t>A.7.3.51.2</w:t>
      </w:r>
      <w:r w:rsidRPr="006E6678">
        <w:rPr>
          <w:rFonts w:asciiTheme="minorHAnsi" w:eastAsiaTheme="minorEastAsia" w:hAnsiTheme="minorHAnsi" w:cstheme="minorBidi"/>
          <w:sz w:val="22"/>
          <w:szCs w:val="22"/>
        </w:rPr>
        <w:tab/>
      </w:r>
      <w:r w:rsidRPr="00CC1A22">
        <w:rPr>
          <w:snapToGrid w:val="0"/>
        </w:rPr>
        <w:t>Test Requirements</w:t>
      </w:r>
      <w:r>
        <w:tab/>
        <w:t>1368</w:t>
      </w:r>
    </w:p>
    <w:p w14:paraId="75BB8DEA" w14:textId="77777777" w:rsidR="006E6678" w:rsidRDefault="006E6678">
      <w:pPr>
        <w:pStyle w:val="TOC3"/>
        <w:rPr>
          <w:rFonts w:asciiTheme="minorHAnsi" w:eastAsiaTheme="minorEastAsia" w:hAnsiTheme="minorHAnsi" w:cstheme="minorBidi"/>
          <w:sz w:val="22"/>
          <w:szCs w:val="22"/>
        </w:rPr>
      </w:pPr>
      <w:r w:rsidRPr="006E6678">
        <w:t>A.7.3.52</w:t>
      </w:r>
      <w:r w:rsidRPr="006E6678">
        <w:rPr>
          <w:rFonts w:asciiTheme="minorHAnsi" w:hAnsiTheme="minorHAnsi" w:cstheme="minorBidi"/>
          <w:sz w:val="22"/>
          <w:szCs w:val="22"/>
        </w:rPr>
        <w:tab/>
      </w:r>
      <w:r w:rsidRPr="00CC1A22">
        <w:rPr>
          <w:rFonts w:eastAsia="MS Mincho"/>
          <w:lang w:eastAsia="zh-CN"/>
        </w:rPr>
        <w:t>E-UTRAN HD-FDD Radio Link Monitoring Test for Out-of-sync for Cat-M1 UE in CEMode A</w:t>
      </w:r>
      <w:r>
        <w:tab/>
        <w:t>1368</w:t>
      </w:r>
    </w:p>
    <w:p w14:paraId="37403C20" w14:textId="77777777" w:rsidR="006E6678" w:rsidRDefault="006E6678">
      <w:pPr>
        <w:pStyle w:val="TOC4"/>
        <w:rPr>
          <w:rFonts w:asciiTheme="minorHAnsi" w:eastAsiaTheme="minorEastAsia" w:hAnsiTheme="minorHAnsi" w:cstheme="minorBidi"/>
          <w:sz w:val="22"/>
          <w:szCs w:val="22"/>
        </w:rPr>
      </w:pPr>
      <w:r w:rsidRPr="006E6678">
        <w:t>A.7.3.52.1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1368</w:t>
      </w:r>
    </w:p>
    <w:p w14:paraId="364F7A9B" w14:textId="77777777" w:rsidR="006E6678" w:rsidRDefault="006E6678">
      <w:pPr>
        <w:pStyle w:val="TOC4"/>
        <w:rPr>
          <w:rFonts w:asciiTheme="minorHAnsi" w:eastAsiaTheme="minorEastAsia" w:hAnsiTheme="minorHAnsi" w:cstheme="minorBidi"/>
          <w:sz w:val="22"/>
          <w:szCs w:val="22"/>
        </w:rPr>
      </w:pPr>
      <w:r w:rsidRPr="006E6678">
        <w:t>A.7.3.52.2</w:t>
      </w:r>
      <w:r w:rsidRPr="006E6678">
        <w:rPr>
          <w:rFonts w:asciiTheme="minorHAnsi" w:eastAsiaTheme="minorEastAsia" w:hAnsiTheme="minorHAnsi" w:cstheme="minorBidi"/>
          <w:sz w:val="22"/>
          <w:szCs w:val="22"/>
        </w:rPr>
        <w:tab/>
      </w:r>
      <w:r w:rsidRPr="00CC1A22">
        <w:rPr>
          <w:snapToGrid w:val="0"/>
        </w:rPr>
        <w:t>Test Requirements</w:t>
      </w:r>
      <w:r>
        <w:tab/>
        <w:t>1371</w:t>
      </w:r>
    </w:p>
    <w:p w14:paraId="221F6420" w14:textId="77777777" w:rsidR="006E6678" w:rsidRDefault="006E6678">
      <w:pPr>
        <w:pStyle w:val="TOC3"/>
        <w:rPr>
          <w:rFonts w:asciiTheme="minorHAnsi" w:eastAsiaTheme="minorEastAsia" w:hAnsiTheme="minorHAnsi" w:cstheme="minorBidi"/>
          <w:sz w:val="22"/>
          <w:szCs w:val="22"/>
        </w:rPr>
      </w:pPr>
      <w:r w:rsidRPr="006E6678">
        <w:t>A.7.3.53</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HD-</w:t>
      </w:r>
      <w:r w:rsidRPr="00CC1A22">
        <w:rPr>
          <w:rFonts w:eastAsia="MS Mincho"/>
          <w:lang w:eastAsia="zh-CN"/>
        </w:rPr>
        <w:t>FDD Radio Link Monitoring Test for In-Sync</w:t>
      </w:r>
      <w:r>
        <w:rPr>
          <w:lang w:eastAsia="zh-CN"/>
        </w:rPr>
        <w:t xml:space="preserve"> for Cat-M1 UE in CEMode A</w:t>
      </w:r>
      <w:r>
        <w:tab/>
        <w:t>1371</w:t>
      </w:r>
    </w:p>
    <w:p w14:paraId="2950F4F8" w14:textId="77777777" w:rsidR="006E6678" w:rsidRDefault="006E6678">
      <w:pPr>
        <w:pStyle w:val="TOC4"/>
        <w:rPr>
          <w:rFonts w:asciiTheme="minorHAnsi" w:eastAsiaTheme="minorEastAsia" w:hAnsiTheme="minorHAnsi" w:cstheme="minorBidi"/>
          <w:sz w:val="22"/>
          <w:szCs w:val="22"/>
        </w:rPr>
      </w:pPr>
      <w:r w:rsidRPr="006E6678">
        <w:t>A.7.3.53.1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1371</w:t>
      </w:r>
    </w:p>
    <w:p w14:paraId="21D2A3AA" w14:textId="77777777" w:rsidR="006E6678" w:rsidRDefault="006E6678">
      <w:pPr>
        <w:pStyle w:val="TOC4"/>
        <w:rPr>
          <w:rFonts w:asciiTheme="minorHAnsi" w:eastAsiaTheme="minorEastAsia" w:hAnsiTheme="minorHAnsi" w:cstheme="minorBidi"/>
          <w:sz w:val="22"/>
          <w:szCs w:val="22"/>
        </w:rPr>
      </w:pPr>
      <w:r w:rsidRPr="006E6678">
        <w:t>A.7.3.53.2</w:t>
      </w:r>
      <w:r w:rsidRPr="006E6678">
        <w:rPr>
          <w:rFonts w:asciiTheme="minorHAnsi" w:eastAsiaTheme="minorEastAsia" w:hAnsiTheme="minorHAnsi" w:cstheme="minorBidi"/>
          <w:sz w:val="22"/>
          <w:szCs w:val="22"/>
        </w:rPr>
        <w:tab/>
      </w:r>
      <w:r w:rsidRPr="00CC1A22">
        <w:rPr>
          <w:snapToGrid w:val="0"/>
        </w:rPr>
        <w:t>Test Requirements</w:t>
      </w:r>
      <w:r>
        <w:tab/>
        <w:t>1374</w:t>
      </w:r>
    </w:p>
    <w:p w14:paraId="28DD74DF" w14:textId="77777777" w:rsidR="006E6678" w:rsidRDefault="006E6678">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1374</w:t>
      </w:r>
    </w:p>
    <w:p w14:paraId="52D946C2" w14:textId="77777777" w:rsidR="006E6678" w:rsidRDefault="006E6678">
      <w:pPr>
        <w:pStyle w:val="TOC4"/>
        <w:rPr>
          <w:rFonts w:asciiTheme="minorHAnsi" w:eastAsiaTheme="minorEastAsia" w:hAnsiTheme="minorHAnsi" w:cstheme="minorBidi"/>
          <w:sz w:val="22"/>
          <w:szCs w:val="22"/>
        </w:rPr>
      </w:pPr>
      <w:r w:rsidRPr="006E6678">
        <w:t>A.7.3.54.1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1374</w:t>
      </w:r>
    </w:p>
    <w:p w14:paraId="747C5FB5" w14:textId="77777777" w:rsidR="006E6678" w:rsidRDefault="006E6678">
      <w:pPr>
        <w:pStyle w:val="TOC4"/>
        <w:rPr>
          <w:rFonts w:asciiTheme="minorHAnsi" w:eastAsiaTheme="minorEastAsia" w:hAnsiTheme="minorHAnsi" w:cstheme="minorBidi"/>
          <w:sz w:val="22"/>
          <w:szCs w:val="22"/>
        </w:rPr>
      </w:pPr>
      <w:r w:rsidRPr="006E6678">
        <w:t>A.7.3.54.2</w:t>
      </w:r>
      <w:r w:rsidRPr="006E6678">
        <w:rPr>
          <w:rFonts w:asciiTheme="minorHAnsi" w:eastAsiaTheme="minorEastAsia" w:hAnsiTheme="minorHAnsi" w:cstheme="minorBidi"/>
          <w:sz w:val="22"/>
          <w:szCs w:val="22"/>
        </w:rPr>
        <w:tab/>
      </w:r>
      <w:r w:rsidRPr="00CC1A22">
        <w:rPr>
          <w:snapToGrid w:val="0"/>
        </w:rPr>
        <w:t>Test Requirements</w:t>
      </w:r>
      <w:r>
        <w:tab/>
        <w:t>1377</w:t>
      </w:r>
    </w:p>
    <w:p w14:paraId="62709DC9" w14:textId="77777777" w:rsidR="006E6678" w:rsidRDefault="006E6678">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1377</w:t>
      </w:r>
    </w:p>
    <w:p w14:paraId="15620BC1" w14:textId="77777777" w:rsidR="006E6678" w:rsidRDefault="006E6678">
      <w:pPr>
        <w:pStyle w:val="TOC4"/>
        <w:rPr>
          <w:rFonts w:asciiTheme="minorHAnsi" w:eastAsiaTheme="minorEastAsia" w:hAnsiTheme="minorHAnsi" w:cstheme="minorBidi"/>
          <w:sz w:val="22"/>
          <w:szCs w:val="22"/>
        </w:rPr>
      </w:pPr>
      <w:r w:rsidRPr="006E6678">
        <w:t>A.7.3.55.1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1377</w:t>
      </w:r>
    </w:p>
    <w:p w14:paraId="6D699585" w14:textId="77777777" w:rsidR="006E6678" w:rsidRDefault="006E6678">
      <w:pPr>
        <w:pStyle w:val="TOC4"/>
        <w:rPr>
          <w:rFonts w:asciiTheme="minorHAnsi" w:eastAsiaTheme="minorEastAsia" w:hAnsiTheme="minorHAnsi" w:cstheme="minorBidi"/>
          <w:sz w:val="22"/>
          <w:szCs w:val="22"/>
        </w:rPr>
      </w:pPr>
      <w:r w:rsidRPr="006E6678">
        <w:t>A.7.3.55.2</w:t>
      </w:r>
      <w:r w:rsidRPr="006E6678">
        <w:rPr>
          <w:rFonts w:asciiTheme="minorHAnsi" w:eastAsiaTheme="minorEastAsia" w:hAnsiTheme="minorHAnsi" w:cstheme="minorBidi"/>
          <w:sz w:val="22"/>
          <w:szCs w:val="22"/>
        </w:rPr>
        <w:tab/>
      </w:r>
      <w:r w:rsidRPr="00CC1A22">
        <w:rPr>
          <w:snapToGrid w:val="0"/>
        </w:rPr>
        <w:t>Test Requirements</w:t>
      </w:r>
      <w:r>
        <w:tab/>
        <w:t>1380</w:t>
      </w:r>
    </w:p>
    <w:p w14:paraId="069A082E" w14:textId="77777777" w:rsidR="006E6678" w:rsidRDefault="006E6678">
      <w:pPr>
        <w:pStyle w:val="TOC3"/>
        <w:rPr>
          <w:rFonts w:asciiTheme="minorHAnsi" w:eastAsiaTheme="minorEastAsia" w:hAnsiTheme="minorHAnsi" w:cstheme="minorBidi"/>
          <w:sz w:val="22"/>
          <w:szCs w:val="22"/>
        </w:rPr>
      </w:pPr>
      <w:r w:rsidRPr="006E6678">
        <w:t>A.7.3.56</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TDD</w:t>
      </w:r>
      <w:r w:rsidRPr="00CC1A22">
        <w:rPr>
          <w:rFonts w:eastAsia="MS Mincho"/>
          <w:lang w:eastAsia="zh-CN"/>
        </w:rPr>
        <w:t xml:space="preserve"> Radio Link Monitoring Test for Out-of-sync</w:t>
      </w:r>
      <w:r>
        <w:rPr>
          <w:lang w:eastAsia="zh-CN"/>
        </w:rPr>
        <w:t xml:space="preserve"> for Cat-M1 UE in CEMode A</w:t>
      </w:r>
      <w:r>
        <w:tab/>
        <w:t>1380</w:t>
      </w:r>
    </w:p>
    <w:p w14:paraId="5E387FBC" w14:textId="77777777" w:rsidR="006E6678" w:rsidRDefault="006E6678">
      <w:pPr>
        <w:pStyle w:val="TOC4"/>
        <w:rPr>
          <w:rFonts w:asciiTheme="minorHAnsi" w:eastAsiaTheme="minorEastAsia" w:hAnsiTheme="minorHAnsi" w:cstheme="minorBidi"/>
          <w:sz w:val="22"/>
          <w:szCs w:val="22"/>
        </w:rPr>
      </w:pPr>
      <w:r w:rsidRPr="006E6678">
        <w:t>A.7.3.56.1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1380</w:t>
      </w:r>
    </w:p>
    <w:p w14:paraId="388943E3" w14:textId="77777777" w:rsidR="006E6678" w:rsidRDefault="006E6678">
      <w:pPr>
        <w:pStyle w:val="TOC4"/>
        <w:rPr>
          <w:rFonts w:asciiTheme="minorHAnsi" w:eastAsiaTheme="minorEastAsia" w:hAnsiTheme="minorHAnsi" w:cstheme="minorBidi"/>
          <w:sz w:val="22"/>
          <w:szCs w:val="22"/>
        </w:rPr>
      </w:pPr>
      <w:r w:rsidRPr="006E6678">
        <w:t>A.7.3.56.2</w:t>
      </w:r>
      <w:r w:rsidRPr="006E6678">
        <w:rPr>
          <w:rFonts w:asciiTheme="minorHAnsi" w:eastAsiaTheme="minorEastAsia" w:hAnsiTheme="minorHAnsi" w:cstheme="minorBidi"/>
          <w:sz w:val="22"/>
          <w:szCs w:val="22"/>
        </w:rPr>
        <w:tab/>
      </w:r>
      <w:r w:rsidRPr="00CC1A22">
        <w:rPr>
          <w:snapToGrid w:val="0"/>
        </w:rPr>
        <w:t>Test Requirements</w:t>
      </w:r>
      <w:r>
        <w:tab/>
        <w:t>1383</w:t>
      </w:r>
    </w:p>
    <w:p w14:paraId="04FE2739" w14:textId="77777777" w:rsidR="006E6678" w:rsidRDefault="006E6678">
      <w:pPr>
        <w:pStyle w:val="TOC3"/>
        <w:rPr>
          <w:rFonts w:asciiTheme="minorHAnsi" w:eastAsiaTheme="minorEastAsia" w:hAnsiTheme="minorHAnsi" w:cstheme="minorBidi"/>
          <w:sz w:val="22"/>
          <w:szCs w:val="22"/>
        </w:rPr>
      </w:pPr>
      <w:r w:rsidRPr="006E6678">
        <w:t>A.7.3.57</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T</w:t>
      </w:r>
      <w:r w:rsidRPr="00CC1A22">
        <w:rPr>
          <w:rFonts w:eastAsia="MS Mincho"/>
          <w:lang w:eastAsia="zh-CN"/>
        </w:rPr>
        <w:t>DD Radio Link Monitoring Test for In-Sync</w:t>
      </w:r>
      <w:r>
        <w:rPr>
          <w:lang w:eastAsia="zh-CN"/>
        </w:rPr>
        <w:t xml:space="preserve"> for Cat-M1 UE in CEMode A</w:t>
      </w:r>
      <w:r>
        <w:tab/>
        <w:t>1383</w:t>
      </w:r>
    </w:p>
    <w:p w14:paraId="25335B53" w14:textId="77777777" w:rsidR="006E6678" w:rsidRDefault="006E6678">
      <w:pPr>
        <w:pStyle w:val="TOC4"/>
        <w:rPr>
          <w:rFonts w:asciiTheme="minorHAnsi" w:eastAsiaTheme="minorEastAsia" w:hAnsiTheme="minorHAnsi" w:cstheme="minorBidi"/>
          <w:sz w:val="22"/>
          <w:szCs w:val="22"/>
        </w:rPr>
      </w:pPr>
      <w:r w:rsidRPr="006E6678">
        <w:t>A.7.3.57.1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1383</w:t>
      </w:r>
    </w:p>
    <w:p w14:paraId="3E4339AC" w14:textId="77777777" w:rsidR="006E6678" w:rsidRDefault="006E6678">
      <w:pPr>
        <w:pStyle w:val="TOC4"/>
        <w:rPr>
          <w:rFonts w:asciiTheme="minorHAnsi" w:eastAsiaTheme="minorEastAsia" w:hAnsiTheme="minorHAnsi" w:cstheme="minorBidi"/>
          <w:sz w:val="22"/>
          <w:szCs w:val="22"/>
        </w:rPr>
      </w:pPr>
      <w:r w:rsidRPr="006E6678">
        <w:t>A.7.3.57.2</w:t>
      </w:r>
      <w:r w:rsidRPr="006E6678">
        <w:rPr>
          <w:rFonts w:asciiTheme="minorHAnsi" w:eastAsiaTheme="minorEastAsia" w:hAnsiTheme="minorHAnsi" w:cstheme="minorBidi"/>
          <w:sz w:val="22"/>
          <w:szCs w:val="22"/>
        </w:rPr>
        <w:tab/>
      </w:r>
      <w:r w:rsidRPr="00CC1A22">
        <w:rPr>
          <w:snapToGrid w:val="0"/>
        </w:rPr>
        <w:t>Test Requirements</w:t>
      </w:r>
      <w:r>
        <w:tab/>
        <w:t>1386</w:t>
      </w:r>
    </w:p>
    <w:p w14:paraId="34085001" w14:textId="77777777" w:rsidR="006E6678" w:rsidRDefault="006E6678">
      <w:pPr>
        <w:pStyle w:val="TOC3"/>
        <w:rPr>
          <w:rFonts w:asciiTheme="minorHAnsi" w:eastAsiaTheme="minorEastAsia" w:hAnsiTheme="minorHAnsi" w:cstheme="minorBidi"/>
          <w:sz w:val="22"/>
          <w:szCs w:val="22"/>
        </w:rPr>
      </w:pPr>
      <w: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1386</w:t>
      </w:r>
    </w:p>
    <w:p w14:paraId="3DF20C02" w14:textId="77777777" w:rsidR="006E6678" w:rsidRDefault="006E6678">
      <w:pPr>
        <w:pStyle w:val="TOC4"/>
        <w:rPr>
          <w:rFonts w:asciiTheme="minorHAnsi" w:eastAsiaTheme="minorEastAsia" w:hAnsiTheme="minorHAnsi" w:cstheme="minorBidi"/>
          <w:sz w:val="22"/>
          <w:szCs w:val="22"/>
        </w:rPr>
      </w:pPr>
      <w:r w:rsidRPr="006E6678">
        <w:t>A.7.3.58.1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1386</w:t>
      </w:r>
    </w:p>
    <w:p w14:paraId="09C373CF" w14:textId="77777777" w:rsidR="006E6678" w:rsidRDefault="006E6678">
      <w:pPr>
        <w:pStyle w:val="TOC4"/>
        <w:rPr>
          <w:rFonts w:asciiTheme="minorHAnsi" w:eastAsiaTheme="minorEastAsia" w:hAnsiTheme="minorHAnsi" w:cstheme="minorBidi"/>
          <w:sz w:val="22"/>
          <w:szCs w:val="22"/>
        </w:rPr>
      </w:pPr>
      <w:r w:rsidRPr="006E6678">
        <w:t>A.7.3.58.2</w:t>
      </w:r>
      <w:r w:rsidRPr="006E6678">
        <w:rPr>
          <w:rFonts w:asciiTheme="minorHAnsi" w:eastAsiaTheme="minorEastAsia" w:hAnsiTheme="minorHAnsi" w:cstheme="minorBidi"/>
          <w:sz w:val="22"/>
          <w:szCs w:val="22"/>
        </w:rPr>
        <w:tab/>
      </w:r>
      <w:r w:rsidRPr="00CC1A22">
        <w:rPr>
          <w:snapToGrid w:val="0"/>
        </w:rPr>
        <w:t>Test Requirements</w:t>
      </w:r>
      <w:r>
        <w:tab/>
        <w:t>1389</w:t>
      </w:r>
    </w:p>
    <w:p w14:paraId="2A3E7FD4" w14:textId="77777777" w:rsidR="006E6678" w:rsidRDefault="006E6678">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1389</w:t>
      </w:r>
    </w:p>
    <w:p w14:paraId="3ABAA143" w14:textId="77777777" w:rsidR="006E6678" w:rsidRDefault="006E6678">
      <w:pPr>
        <w:pStyle w:val="TOC4"/>
        <w:rPr>
          <w:rFonts w:asciiTheme="minorHAnsi" w:eastAsiaTheme="minorEastAsia" w:hAnsiTheme="minorHAnsi" w:cstheme="minorBidi"/>
          <w:sz w:val="22"/>
          <w:szCs w:val="22"/>
        </w:rPr>
      </w:pPr>
      <w:r w:rsidRPr="006E6678">
        <w:t>A.7.3.59.1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1389</w:t>
      </w:r>
    </w:p>
    <w:p w14:paraId="24C9587D" w14:textId="77777777" w:rsidR="006E6678" w:rsidRDefault="006E6678">
      <w:pPr>
        <w:pStyle w:val="TOC4"/>
        <w:rPr>
          <w:rFonts w:asciiTheme="minorHAnsi" w:eastAsiaTheme="minorEastAsia" w:hAnsiTheme="minorHAnsi" w:cstheme="minorBidi"/>
          <w:sz w:val="22"/>
          <w:szCs w:val="22"/>
        </w:rPr>
      </w:pPr>
      <w:r w:rsidRPr="006E6678">
        <w:t>A.7.3.59.2</w:t>
      </w:r>
      <w:r w:rsidRPr="006E6678">
        <w:rPr>
          <w:rFonts w:asciiTheme="minorHAnsi" w:eastAsiaTheme="minorEastAsia" w:hAnsiTheme="minorHAnsi" w:cstheme="minorBidi"/>
          <w:sz w:val="22"/>
          <w:szCs w:val="22"/>
        </w:rPr>
        <w:tab/>
      </w:r>
      <w:r w:rsidRPr="00CC1A22">
        <w:rPr>
          <w:snapToGrid w:val="0"/>
        </w:rPr>
        <w:t>Test Requirements</w:t>
      </w:r>
      <w:r>
        <w:tab/>
        <w:t>1392</w:t>
      </w:r>
    </w:p>
    <w:p w14:paraId="5B548262" w14:textId="77777777" w:rsidR="006E6678" w:rsidRDefault="006E6678">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1392</w:t>
      </w:r>
    </w:p>
    <w:p w14:paraId="541AD4AC" w14:textId="77777777" w:rsidR="006E6678" w:rsidRDefault="006E6678">
      <w:pPr>
        <w:pStyle w:val="TOC4"/>
        <w:rPr>
          <w:rFonts w:asciiTheme="minorHAnsi" w:eastAsiaTheme="minorEastAsia" w:hAnsiTheme="minorHAnsi" w:cstheme="minorBidi"/>
          <w:sz w:val="22"/>
          <w:szCs w:val="22"/>
        </w:rPr>
      </w:pPr>
      <w:r w:rsidRPr="006E6678">
        <w:t>A.7.3.60.1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1392</w:t>
      </w:r>
    </w:p>
    <w:p w14:paraId="245DB9FB" w14:textId="77777777" w:rsidR="006E6678" w:rsidRDefault="006E6678">
      <w:pPr>
        <w:pStyle w:val="TOC4"/>
        <w:rPr>
          <w:rFonts w:asciiTheme="minorHAnsi" w:eastAsiaTheme="minorEastAsia" w:hAnsiTheme="minorHAnsi" w:cstheme="minorBidi"/>
          <w:sz w:val="22"/>
          <w:szCs w:val="22"/>
        </w:rPr>
      </w:pPr>
      <w:r w:rsidRPr="006E6678">
        <w:t>A.7.3.60.2</w:t>
      </w:r>
      <w:r w:rsidRPr="006E6678">
        <w:rPr>
          <w:rFonts w:asciiTheme="minorHAnsi" w:eastAsiaTheme="minorEastAsia" w:hAnsiTheme="minorHAnsi" w:cstheme="minorBidi"/>
          <w:sz w:val="22"/>
          <w:szCs w:val="22"/>
        </w:rPr>
        <w:tab/>
      </w:r>
      <w:r w:rsidRPr="00CC1A22">
        <w:rPr>
          <w:snapToGrid w:val="0"/>
        </w:rPr>
        <w:t>Test Requirements</w:t>
      </w:r>
      <w:r>
        <w:tab/>
        <w:t>1396</w:t>
      </w:r>
    </w:p>
    <w:p w14:paraId="3AB49073" w14:textId="77777777" w:rsidR="006E6678" w:rsidRDefault="006E6678">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1396</w:t>
      </w:r>
    </w:p>
    <w:p w14:paraId="3C166372" w14:textId="77777777" w:rsidR="006E6678" w:rsidRDefault="006E6678">
      <w:pPr>
        <w:pStyle w:val="TOC4"/>
        <w:rPr>
          <w:rFonts w:asciiTheme="minorHAnsi" w:eastAsiaTheme="minorEastAsia" w:hAnsiTheme="minorHAnsi" w:cstheme="minorBidi"/>
          <w:sz w:val="22"/>
          <w:szCs w:val="22"/>
        </w:rPr>
      </w:pPr>
      <w:r w:rsidRPr="006E6678">
        <w:t>A.7.3.61.1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1396</w:t>
      </w:r>
    </w:p>
    <w:p w14:paraId="41F1D3D2" w14:textId="77777777" w:rsidR="006E6678" w:rsidRDefault="006E6678">
      <w:pPr>
        <w:pStyle w:val="TOC4"/>
        <w:rPr>
          <w:rFonts w:asciiTheme="minorHAnsi" w:eastAsiaTheme="minorEastAsia" w:hAnsiTheme="minorHAnsi" w:cstheme="minorBidi"/>
          <w:sz w:val="22"/>
          <w:szCs w:val="22"/>
        </w:rPr>
      </w:pPr>
      <w:r w:rsidRPr="006E6678">
        <w:t>A.7.3.61.2</w:t>
      </w:r>
      <w:r w:rsidRPr="006E6678">
        <w:rPr>
          <w:rFonts w:asciiTheme="minorHAnsi" w:eastAsiaTheme="minorEastAsia" w:hAnsiTheme="minorHAnsi" w:cstheme="minorBidi"/>
          <w:sz w:val="22"/>
          <w:szCs w:val="22"/>
        </w:rPr>
        <w:tab/>
      </w:r>
      <w:r w:rsidRPr="00CC1A22">
        <w:rPr>
          <w:snapToGrid w:val="0"/>
        </w:rPr>
        <w:t>Test Requirements</w:t>
      </w:r>
      <w:r>
        <w:tab/>
        <w:t>1400</w:t>
      </w:r>
    </w:p>
    <w:p w14:paraId="7557FD19" w14:textId="77777777" w:rsidR="006E6678" w:rsidRDefault="006E6678">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1400</w:t>
      </w:r>
    </w:p>
    <w:p w14:paraId="4B9591CE" w14:textId="77777777" w:rsidR="006E6678" w:rsidRDefault="006E6678">
      <w:pPr>
        <w:pStyle w:val="TOC4"/>
        <w:rPr>
          <w:rFonts w:asciiTheme="minorHAnsi" w:eastAsiaTheme="minorEastAsia" w:hAnsiTheme="minorHAnsi" w:cstheme="minorBidi"/>
          <w:sz w:val="22"/>
          <w:szCs w:val="22"/>
        </w:rPr>
      </w:pPr>
      <w:r w:rsidRPr="006E6678">
        <w:t>A.7.3.62.1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1400</w:t>
      </w:r>
    </w:p>
    <w:p w14:paraId="44077110" w14:textId="77777777" w:rsidR="006E6678" w:rsidRDefault="006E6678">
      <w:pPr>
        <w:pStyle w:val="TOC4"/>
        <w:rPr>
          <w:rFonts w:asciiTheme="minorHAnsi" w:eastAsiaTheme="minorEastAsia" w:hAnsiTheme="minorHAnsi" w:cstheme="minorBidi"/>
          <w:sz w:val="22"/>
          <w:szCs w:val="22"/>
        </w:rPr>
      </w:pPr>
      <w:r w:rsidRPr="006E6678">
        <w:t>A.7.3.62.2</w:t>
      </w:r>
      <w:r w:rsidRPr="006E6678">
        <w:rPr>
          <w:rFonts w:asciiTheme="minorHAnsi" w:eastAsiaTheme="minorEastAsia" w:hAnsiTheme="minorHAnsi" w:cstheme="minorBidi"/>
          <w:sz w:val="22"/>
          <w:szCs w:val="22"/>
        </w:rPr>
        <w:tab/>
      </w:r>
      <w:r w:rsidRPr="00CC1A22">
        <w:rPr>
          <w:snapToGrid w:val="0"/>
        </w:rPr>
        <w:t>Test Requirements</w:t>
      </w:r>
      <w:r>
        <w:tab/>
        <w:t>1404</w:t>
      </w:r>
    </w:p>
    <w:p w14:paraId="6C895BDC" w14:textId="77777777" w:rsidR="006E6678" w:rsidRDefault="006E6678">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1404</w:t>
      </w:r>
    </w:p>
    <w:p w14:paraId="6C95FA16" w14:textId="77777777" w:rsidR="006E6678" w:rsidRDefault="006E6678">
      <w:pPr>
        <w:pStyle w:val="TOC4"/>
        <w:rPr>
          <w:rFonts w:asciiTheme="minorHAnsi" w:eastAsiaTheme="minorEastAsia" w:hAnsiTheme="minorHAnsi" w:cstheme="minorBidi"/>
          <w:sz w:val="22"/>
          <w:szCs w:val="22"/>
        </w:rPr>
      </w:pPr>
      <w:r w:rsidRPr="006E6678">
        <w:t>A.7.3.63.1</w:t>
      </w:r>
      <w:r w:rsidRPr="006E6678">
        <w:rPr>
          <w:rFonts w:asciiTheme="minorHAnsi" w:eastAsiaTheme="minorEastAsia" w:hAnsiTheme="minorHAnsi" w:cstheme="minorBidi"/>
          <w:sz w:val="22"/>
          <w:szCs w:val="22"/>
        </w:rPr>
        <w:tab/>
      </w:r>
      <w:r w:rsidRPr="00CC1A22">
        <w:rPr>
          <w:snapToGrid w:val="0"/>
          <w:lang w:eastAsia="sv-SE"/>
        </w:rPr>
        <w:t>Test Purpose and Environment</w:t>
      </w:r>
      <w:r>
        <w:tab/>
        <w:t>1404</w:t>
      </w:r>
    </w:p>
    <w:p w14:paraId="50A7FEE0" w14:textId="77777777" w:rsidR="006E6678" w:rsidRDefault="006E6678">
      <w:pPr>
        <w:pStyle w:val="TOC4"/>
        <w:rPr>
          <w:rFonts w:asciiTheme="minorHAnsi" w:eastAsiaTheme="minorEastAsia" w:hAnsiTheme="minorHAnsi" w:cstheme="minorBidi"/>
          <w:sz w:val="22"/>
          <w:szCs w:val="22"/>
        </w:rPr>
      </w:pPr>
      <w:r w:rsidRPr="006E6678">
        <w:t>A.7.3.63.2</w:t>
      </w:r>
      <w:r w:rsidRPr="006E6678">
        <w:rPr>
          <w:rFonts w:asciiTheme="minorHAnsi" w:eastAsiaTheme="minorEastAsia" w:hAnsiTheme="minorHAnsi" w:cstheme="minorBidi"/>
          <w:sz w:val="22"/>
          <w:szCs w:val="22"/>
        </w:rPr>
        <w:tab/>
      </w:r>
      <w:r w:rsidRPr="00CC1A22">
        <w:rPr>
          <w:snapToGrid w:val="0"/>
          <w:lang w:eastAsia="sv-SE"/>
        </w:rPr>
        <w:t>Test Requirements</w:t>
      </w:r>
      <w:r>
        <w:tab/>
        <w:t>1408</w:t>
      </w:r>
    </w:p>
    <w:p w14:paraId="57E9ABF8" w14:textId="77777777" w:rsidR="006E6678" w:rsidRDefault="006E6678">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1408</w:t>
      </w:r>
    </w:p>
    <w:p w14:paraId="3A7725B5" w14:textId="77777777" w:rsidR="006E6678" w:rsidRDefault="006E6678">
      <w:pPr>
        <w:pStyle w:val="TOC4"/>
        <w:rPr>
          <w:rFonts w:asciiTheme="minorHAnsi" w:eastAsiaTheme="minorEastAsia" w:hAnsiTheme="minorHAnsi" w:cstheme="minorBidi"/>
          <w:sz w:val="22"/>
          <w:szCs w:val="22"/>
        </w:rPr>
      </w:pPr>
      <w:r w:rsidRPr="006E6678">
        <w:t>A.7.3.64.1</w:t>
      </w:r>
      <w:r w:rsidRPr="006E6678">
        <w:rPr>
          <w:rFonts w:asciiTheme="minorHAnsi" w:eastAsiaTheme="minorEastAsia" w:hAnsiTheme="minorHAnsi" w:cstheme="minorBidi"/>
          <w:sz w:val="22"/>
          <w:szCs w:val="22"/>
        </w:rPr>
        <w:tab/>
      </w:r>
      <w:r w:rsidRPr="00CC1A22">
        <w:rPr>
          <w:snapToGrid w:val="0"/>
        </w:rPr>
        <w:t>Test Purpose and Environment</w:t>
      </w:r>
      <w:r>
        <w:tab/>
        <w:t>1408</w:t>
      </w:r>
    </w:p>
    <w:p w14:paraId="07EE57B7" w14:textId="77777777" w:rsidR="006E6678" w:rsidRDefault="006E6678">
      <w:pPr>
        <w:pStyle w:val="TOC4"/>
        <w:rPr>
          <w:rFonts w:asciiTheme="minorHAnsi" w:eastAsiaTheme="minorEastAsia" w:hAnsiTheme="minorHAnsi" w:cstheme="minorBidi"/>
          <w:sz w:val="22"/>
          <w:szCs w:val="22"/>
        </w:rPr>
      </w:pPr>
      <w:r w:rsidRPr="006E6678">
        <w:t>A.7.3.64.2</w:t>
      </w:r>
      <w:r w:rsidRPr="006E6678">
        <w:rPr>
          <w:rFonts w:asciiTheme="minorHAnsi" w:eastAsiaTheme="minorEastAsia" w:hAnsiTheme="minorHAnsi" w:cstheme="minorBidi"/>
          <w:sz w:val="22"/>
          <w:szCs w:val="22"/>
        </w:rPr>
        <w:tab/>
      </w:r>
      <w:r w:rsidRPr="00CC1A22">
        <w:rPr>
          <w:snapToGrid w:val="0"/>
        </w:rPr>
        <w:t>Test Requirements</w:t>
      </w:r>
      <w:r>
        <w:tab/>
        <w:t>1411</w:t>
      </w:r>
    </w:p>
    <w:p w14:paraId="5DA7BB7B" w14:textId="77777777" w:rsidR="006E6678" w:rsidRDefault="006E6678">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1412</w:t>
      </w:r>
    </w:p>
    <w:p w14:paraId="06D039C6" w14:textId="77777777" w:rsidR="006E6678" w:rsidRDefault="006E6678">
      <w:pPr>
        <w:pStyle w:val="TOC4"/>
        <w:rPr>
          <w:rFonts w:asciiTheme="minorHAnsi" w:eastAsiaTheme="minorEastAsia" w:hAnsiTheme="minorHAnsi" w:cstheme="minorBidi"/>
          <w:sz w:val="22"/>
          <w:szCs w:val="22"/>
        </w:rPr>
      </w:pPr>
      <w:r w:rsidRPr="006E6678">
        <w:t>A.7.3.65.1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1412</w:t>
      </w:r>
    </w:p>
    <w:p w14:paraId="7D451D78" w14:textId="77777777" w:rsidR="006E6678" w:rsidRDefault="006E6678">
      <w:pPr>
        <w:pStyle w:val="TOC4"/>
        <w:rPr>
          <w:rFonts w:asciiTheme="minorHAnsi" w:eastAsiaTheme="minorEastAsia" w:hAnsiTheme="minorHAnsi" w:cstheme="minorBidi"/>
          <w:sz w:val="22"/>
          <w:szCs w:val="22"/>
        </w:rPr>
      </w:pPr>
      <w:r w:rsidRPr="006E6678">
        <w:t>A.7.3.65.2</w:t>
      </w:r>
      <w:r w:rsidRPr="006E6678">
        <w:rPr>
          <w:rFonts w:asciiTheme="minorHAnsi" w:eastAsiaTheme="minorEastAsia" w:hAnsiTheme="minorHAnsi" w:cstheme="minorBidi"/>
          <w:sz w:val="22"/>
          <w:szCs w:val="22"/>
        </w:rPr>
        <w:tab/>
      </w:r>
      <w:r w:rsidRPr="00CC1A22">
        <w:rPr>
          <w:snapToGrid w:val="0"/>
        </w:rPr>
        <w:t>Test Requirements</w:t>
      </w:r>
      <w:r>
        <w:tab/>
        <w:t>1415</w:t>
      </w:r>
    </w:p>
    <w:p w14:paraId="5F887BCE" w14:textId="77777777" w:rsidR="006E6678" w:rsidRDefault="006E6678">
      <w:pPr>
        <w:pStyle w:val="TOC3"/>
        <w:rPr>
          <w:rFonts w:asciiTheme="minorHAnsi" w:eastAsiaTheme="minorEastAsia" w:hAnsiTheme="minorHAnsi" w:cstheme="minorBidi"/>
          <w:sz w:val="22"/>
          <w:szCs w:val="22"/>
        </w:rPr>
      </w:pPr>
      <w:r w:rsidRPr="006E6678">
        <w:t>A.7.3.66</w:t>
      </w:r>
      <w:r w:rsidRPr="006E6678">
        <w:rPr>
          <w:rFonts w:asciiTheme="minorHAnsi" w:hAnsiTheme="minorHAnsi" w:cstheme="minorBidi"/>
          <w:sz w:val="22"/>
          <w:szCs w:val="22"/>
        </w:rPr>
        <w:tab/>
      </w:r>
      <w:r>
        <w:rPr>
          <w:lang w:eastAsia="zh-CN"/>
        </w:rPr>
        <w:t>HD-FDD</w:t>
      </w:r>
      <w:r w:rsidRPr="00CC1A22">
        <w:rPr>
          <w:rFonts w:eastAsia="MS Mincho"/>
          <w:lang w:eastAsia="zh-CN"/>
        </w:rPr>
        <w:t xml:space="preserve"> Radio Link Monitoring Test for Out-of-sync</w:t>
      </w:r>
      <w:r>
        <w:rPr>
          <w:lang w:eastAsia="zh-CN"/>
        </w:rPr>
        <w:t xml:space="preserve"> without DRX for UE Category NB1 Standalone mode in Normal Coverage</w:t>
      </w:r>
      <w:r>
        <w:tab/>
        <w:t>1416</w:t>
      </w:r>
    </w:p>
    <w:p w14:paraId="12026761" w14:textId="77777777" w:rsidR="006E6678" w:rsidRDefault="006E6678">
      <w:pPr>
        <w:pStyle w:val="TOC4"/>
        <w:rPr>
          <w:rFonts w:asciiTheme="minorHAnsi" w:eastAsiaTheme="minorEastAsia" w:hAnsiTheme="minorHAnsi" w:cstheme="minorBidi"/>
          <w:sz w:val="22"/>
          <w:szCs w:val="22"/>
        </w:rPr>
      </w:pPr>
      <w:r w:rsidRPr="006E6678">
        <w:t>A.7.3.66.1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1416</w:t>
      </w:r>
    </w:p>
    <w:p w14:paraId="0144AA0A" w14:textId="77777777" w:rsidR="006E6678" w:rsidRDefault="006E6678">
      <w:pPr>
        <w:pStyle w:val="TOC4"/>
        <w:rPr>
          <w:rFonts w:asciiTheme="minorHAnsi" w:eastAsiaTheme="minorEastAsia" w:hAnsiTheme="minorHAnsi" w:cstheme="minorBidi"/>
          <w:sz w:val="22"/>
          <w:szCs w:val="22"/>
        </w:rPr>
      </w:pPr>
      <w:r w:rsidRPr="006E6678">
        <w:t>A.7.3.66.2</w:t>
      </w:r>
      <w:r w:rsidRPr="006E6678">
        <w:rPr>
          <w:rFonts w:asciiTheme="minorHAnsi" w:eastAsiaTheme="minorEastAsia" w:hAnsiTheme="minorHAnsi" w:cstheme="minorBidi"/>
          <w:sz w:val="22"/>
          <w:szCs w:val="22"/>
        </w:rPr>
        <w:tab/>
      </w:r>
      <w:r w:rsidRPr="00CC1A22">
        <w:rPr>
          <w:snapToGrid w:val="0"/>
        </w:rPr>
        <w:t>Test Requirements</w:t>
      </w:r>
      <w:r>
        <w:tab/>
        <w:t>1418</w:t>
      </w:r>
    </w:p>
    <w:p w14:paraId="423C0525" w14:textId="77777777" w:rsidR="006E6678" w:rsidRDefault="006E6678">
      <w:pPr>
        <w:pStyle w:val="TOC3"/>
        <w:rPr>
          <w:rFonts w:asciiTheme="minorHAnsi" w:eastAsiaTheme="minorEastAsia" w:hAnsiTheme="minorHAnsi" w:cstheme="minorBidi"/>
          <w:sz w:val="22"/>
          <w:szCs w:val="22"/>
        </w:rPr>
      </w:pPr>
      <w:r w:rsidRPr="006E6678">
        <w:t>A.7.3.67</w:t>
      </w:r>
      <w:r w:rsidRPr="006E6678">
        <w:rPr>
          <w:rFonts w:asciiTheme="minorHAnsi" w:hAnsiTheme="minorHAnsi" w:cstheme="minorBidi"/>
          <w:sz w:val="22"/>
          <w:szCs w:val="22"/>
        </w:rPr>
        <w:tab/>
      </w:r>
      <w:r>
        <w:rPr>
          <w:lang w:eastAsia="zh-CN"/>
        </w:rPr>
        <w:t>HD-FDD</w:t>
      </w:r>
      <w:r w:rsidRPr="00CC1A22">
        <w:rPr>
          <w:rFonts w:eastAsia="MS Mincho"/>
          <w:lang w:eastAsia="zh-CN"/>
        </w:rPr>
        <w:t xml:space="preserve"> Radio Link Monitoring Test for Out-of-sync</w:t>
      </w:r>
      <w:r>
        <w:rPr>
          <w:lang w:eastAsia="zh-CN"/>
        </w:rPr>
        <w:t xml:space="preserve"> without DRX for UE Category NB1 guard band mode in Enhanced Coverage</w:t>
      </w:r>
      <w:r>
        <w:tab/>
        <w:t>1419</w:t>
      </w:r>
    </w:p>
    <w:p w14:paraId="139E292C" w14:textId="77777777" w:rsidR="006E6678" w:rsidRDefault="006E6678">
      <w:pPr>
        <w:pStyle w:val="TOC4"/>
        <w:rPr>
          <w:rFonts w:asciiTheme="minorHAnsi" w:eastAsiaTheme="minorEastAsia" w:hAnsiTheme="minorHAnsi" w:cstheme="minorBidi"/>
          <w:sz w:val="22"/>
          <w:szCs w:val="22"/>
        </w:rPr>
      </w:pPr>
      <w:r w:rsidRPr="006E6678">
        <w:t>A.7.3.67.1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1419</w:t>
      </w:r>
    </w:p>
    <w:p w14:paraId="359E3BED" w14:textId="77777777" w:rsidR="006E6678" w:rsidRDefault="006E6678">
      <w:pPr>
        <w:pStyle w:val="TOC4"/>
        <w:rPr>
          <w:rFonts w:asciiTheme="minorHAnsi" w:eastAsiaTheme="minorEastAsia" w:hAnsiTheme="minorHAnsi" w:cstheme="minorBidi"/>
          <w:sz w:val="22"/>
          <w:szCs w:val="22"/>
        </w:rPr>
      </w:pPr>
      <w:r w:rsidRPr="006E6678">
        <w:t>A.7.3.67.2</w:t>
      </w:r>
      <w:r w:rsidRPr="006E6678">
        <w:rPr>
          <w:rFonts w:asciiTheme="minorHAnsi" w:eastAsiaTheme="minorEastAsia" w:hAnsiTheme="minorHAnsi" w:cstheme="minorBidi"/>
          <w:sz w:val="22"/>
          <w:szCs w:val="22"/>
        </w:rPr>
        <w:tab/>
      </w:r>
      <w:r w:rsidRPr="00CC1A22">
        <w:rPr>
          <w:snapToGrid w:val="0"/>
        </w:rPr>
        <w:t>Test Requirements</w:t>
      </w:r>
      <w:r>
        <w:tab/>
        <w:t>1422</w:t>
      </w:r>
    </w:p>
    <w:p w14:paraId="126DBCC1" w14:textId="77777777" w:rsidR="006E6678" w:rsidRDefault="006E6678">
      <w:pPr>
        <w:pStyle w:val="TOC3"/>
        <w:rPr>
          <w:rFonts w:asciiTheme="minorHAnsi" w:eastAsiaTheme="minorEastAsia" w:hAnsiTheme="minorHAnsi" w:cstheme="minorBidi"/>
          <w:sz w:val="22"/>
          <w:szCs w:val="22"/>
        </w:rPr>
      </w:pPr>
      <w:r w:rsidRPr="006E6678">
        <w:t>A.7.3.68</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FD-</w:t>
      </w:r>
      <w:r w:rsidRPr="00CC1A22">
        <w:rPr>
          <w:rFonts w:eastAsia="MS Mincho"/>
          <w:lang w:eastAsia="zh-CN"/>
        </w:rPr>
        <w:t xml:space="preserve">FDD Early Out-of-sync reporting Test </w:t>
      </w:r>
      <w:r>
        <w:rPr>
          <w:lang w:eastAsia="zh-CN"/>
        </w:rPr>
        <w:t>for Cat-M1 UE in CEMode A</w:t>
      </w:r>
      <w:r>
        <w:tab/>
        <w:t>1423</w:t>
      </w:r>
    </w:p>
    <w:p w14:paraId="16EF00CC" w14:textId="77777777" w:rsidR="006E6678" w:rsidRDefault="006E6678">
      <w:pPr>
        <w:pStyle w:val="TOC4"/>
        <w:rPr>
          <w:rFonts w:asciiTheme="minorHAnsi" w:eastAsiaTheme="minorEastAsia" w:hAnsiTheme="minorHAnsi" w:cstheme="minorBidi"/>
          <w:sz w:val="22"/>
          <w:szCs w:val="22"/>
        </w:rPr>
      </w:pPr>
      <w:r w:rsidRPr="006E6678">
        <w:t>A.7.3.68.1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1423</w:t>
      </w:r>
    </w:p>
    <w:p w14:paraId="69FE4CED" w14:textId="77777777" w:rsidR="006E6678" w:rsidRDefault="006E6678">
      <w:pPr>
        <w:pStyle w:val="TOC4"/>
        <w:rPr>
          <w:rFonts w:asciiTheme="minorHAnsi" w:eastAsiaTheme="minorEastAsia" w:hAnsiTheme="minorHAnsi" w:cstheme="minorBidi"/>
          <w:sz w:val="22"/>
          <w:szCs w:val="22"/>
        </w:rPr>
      </w:pPr>
      <w:r w:rsidRPr="006E6678">
        <w:t>A.7.3.68.2</w:t>
      </w:r>
      <w:r w:rsidRPr="006E6678">
        <w:rPr>
          <w:rFonts w:asciiTheme="minorHAnsi" w:eastAsiaTheme="minorEastAsia" w:hAnsiTheme="minorHAnsi" w:cstheme="minorBidi"/>
          <w:sz w:val="22"/>
          <w:szCs w:val="22"/>
        </w:rPr>
        <w:tab/>
      </w:r>
      <w:r w:rsidRPr="00CC1A22">
        <w:rPr>
          <w:snapToGrid w:val="0"/>
        </w:rPr>
        <w:t>Test Requirements</w:t>
      </w:r>
      <w:r>
        <w:tab/>
        <w:t>1425</w:t>
      </w:r>
    </w:p>
    <w:p w14:paraId="5BDA107D" w14:textId="77777777" w:rsidR="006E6678" w:rsidRDefault="006E6678">
      <w:pPr>
        <w:pStyle w:val="TOC3"/>
        <w:rPr>
          <w:rFonts w:asciiTheme="minorHAnsi" w:eastAsiaTheme="minorEastAsia" w:hAnsiTheme="minorHAnsi" w:cstheme="minorBidi"/>
          <w:sz w:val="22"/>
          <w:szCs w:val="22"/>
        </w:rPr>
      </w:pPr>
      <w:r w:rsidRPr="006E6678">
        <w:t>A.7.3.69</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HD-</w:t>
      </w:r>
      <w:r w:rsidRPr="00CC1A22">
        <w:rPr>
          <w:rFonts w:eastAsia="MS Mincho"/>
          <w:lang w:eastAsia="zh-CN"/>
        </w:rPr>
        <w:t xml:space="preserve">FDD Early Out-of-sync reporting Test </w:t>
      </w:r>
      <w:r>
        <w:rPr>
          <w:lang w:eastAsia="zh-CN"/>
        </w:rPr>
        <w:t>for Cat-M1 UE in CEMode A</w:t>
      </w:r>
      <w:r>
        <w:tab/>
        <w:t>1425</w:t>
      </w:r>
    </w:p>
    <w:p w14:paraId="57B776EE" w14:textId="77777777" w:rsidR="006E6678" w:rsidRDefault="006E6678">
      <w:pPr>
        <w:pStyle w:val="TOC4"/>
        <w:rPr>
          <w:rFonts w:asciiTheme="minorHAnsi" w:eastAsiaTheme="minorEastAsia" w:hAnsiTheme="minorHAnsi" w:cstheme="minorBidi"/>
          <w:sz w:val="22"/>
          <w:szCs w:val="22"/>
        </w:rPr>
      </w:pPr>
      <w:r w:rsidRPr="006E6678">
        <w:t>A.7.3.69.1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1425</w:t>
      </w:r>
    </w:p>
    <w:p w14:paraId="345A7B67" w14:textId="77777777" w:rsidR="006E6678" w:rsidRDefault="006E6678">
      <w:pPr>
        <w:pStyle w:val="TOC4"/>
        <w:rPr>
          <w:rFonts w:asciiTheme="minorHAnsi" w:eastAsiaTheme="minorEastAsia" w:hAnsiTheme="minorHAnsi" w:cstheme="minorBidi"/>
          <w:sz w:val="22"/>
          <w:szCs w:val="22"/>
        </w:rPr>
      </w:pPr>
      <w:r w:rsidRPr="006E6678">
        <w:t>A.7.3.69.2</w:t>
      </w:r>
      <w:r w:rsidRPr="006E6678">
        <w:rPr>
          <w:rFonts w:asciiTheme="minorHAnsi" w:eastAsiaTheme="minorEastAsia" w:hAnsiTheme="minorHAnsi" w:cstheme="minorBidi"/>
          <w:sz w:val="22"/>
          <w:szCs w:val="22"/>
        </w:rPr>
        <w:tab/>
      </w:r>
      <w:r w:rsidRPr="00CC1A22">
        <w:rPr>
          <w:snapToGrid w:val="0"/>
        </w:rPr>
        <w:t>Test Requirements</w:t>
      </w:r>
      <w:r>
        <w:tab/>
        <w:t>1427</w:t>
      </w:r>
    </w:p>
    <w:p w14:paraId="0E3CEA53" w14:textId="77777777" w:rsidR="006E6678" w:rsidRDefault="006E6678">
      <w:pPr>
        <w:pStyle w:val="TOC3"/>
        <w:tabs>
          <w:tab w:val="left" w:pos="7179"/>
        </w:tabs>
        <w:rPr>
          <w:rFonts w:asciiTheme="minorHAnsi" w:eastAsiaTheme="minorEastAsia" w:hAnsiTheme="minorHAnsi" w:cstheme="minorBidi"/>
          <w:sz w:val="22"/>
          <w:szCs w:val="22"/>
        </w:rPr>
      </w:pPr>
      <w:r>
        <w:t>The rate of correct events observed during repeated tests shall be at least 90%.</w:t>
      </w:r>
      <w:r w:rsidRPr="00CC1A22">
        <w:rPr>
          <w:rFonts w:eastAsia="MS Mincho"/>
          <w:lang w:eastAsia="zh-CN"/>
        </w:rPr>
        <w:t>A.7.3.70</w:t>
      </w:r>
      <w:r>
        <w:rPr>
          <w:rFonts w:asciiTheme="minorHAnsi" w:eastAsiaTheme="minorEastAsia" w:hAnsiTheme="minorHAnsi" w:cstheme="minorBidi"/>
          <w:sz w:val="22"/>
          <w:szCs w:val="22"/>
        </w:rPr>
        <w:tab/>
      </w:r>
      <w:r w:rsidRPr="00CC1A22">
        <w:rPr>
          <w:rFonts w:eastAsia="MS Mincho"/>
          <w:lang w:eastAsia="zh-CN"/>
        </w:rPr>
        <w:t xml:space="preserve">E-UTRAN </w:t>
      </w:r>
      <w:r>
        <w:rPr>
          <w:lang w:eastAsia="zh-CN"/>
        </w:rPr>
        <w:t>TDD</w:t>
      </w:r>
      <w:r w:rsidRPr="00CC1A22">
        <w:rPr>
          <w:rFonts w:eastAsia="MS Mincho"/>
          <w:lang w:eastAsia="zh-CN"/>
        </w:rPr>
        <w:t xml:space="preserve"> Early Out-of-sync reporting Test </w:t>
      </w:r>
      <w:r>
        <w:rPr>
          <w:lang w:eastAsia="zh-CN"/>
        </w:rPr>
        <w:t>for Cat-M1 UE in CEMode A</w:t>
      </w:r>
      <w:r>
        <w:tab/>
        <w:t>1427</w:t>
      </w:r>
    </w:p>
    <w:p w14:paraId="51F625B4" w14:textId="77777777" w:rsidR="006E6678" w:rsidRDefault="006E6678">
      <w:pPr>
        <w:pStyle w:val="TOC4"/>
        <w:rPr>
          <w:rFonts w:asciiTheme="minorHAnsi" w:eastAsiaTheme="minorEastAsia" w:hAnsiTheme="minorHAnsi" w:cstheme="minorBidi"/>
          <w:sz w:val="22"/>
          <w:szCs w:val="22"/>
        </w:rPr>
      </w:pPr>
      <w:r w:rsidRPr="006E6678">
        <w:t>A.7.3.70.1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1427</w:t>
      </w:r>
    </w:p>
    <w:p w14:paraId="6B114307" w14:textId="77777777" w:rsidR="006E6678" w:rsidRDefault="006E6678">
      <w:pPr>
        <w:pStyle w:val="TOC4"/>
        <w:rPr>
          <w:rFonts w:asciiTheme="minorHAnsi" w:eastAsiaTheme="minorEastAsia" w:hAnsiTheme="minorHAnsi" w:cstheme="minorBidi"/>
          <w:sz w:val="22"/>
          <w:szCs w:val="22"/>
        </w:rPr>
      </w:pPr>
      <w:r w:rsidRPr="006E6678">
        <w:t>A.7.3.70.2</w:t>
      </w:r>
      <w:r w:rsidRPr="006E6678">
        <w:rPr>
          <w:rFonts w:asciiTheme="minorHAnsi" w:eastAsiaTheme="minorEastAsia" w:hAnsiTheme="minorHAnsi" w:cstheme="minorBidi"/>
          <w:sz w:val="22"/>
          <w:szCs w:val="22"/>
        </w:rPr>
        <w:tab/>
      </w:r>
      <w:r w:rsidRPr="00CC1A22">
        <w:rPr>
          <w:snapToGrid w:val="0"/>
        </w:rPr>
        <w:t>Test Requirements</w:t>
      </w:r>
      <w:r>
        <w:tab/>
        <w:t>1429</w:t>
      </w:r>
    </w:p>
    <w:p w14:paraId="10455F2E" w14:textId="77777777" w:rsidR="006E6678" w:rsidRDefault="006E6678">
      <w:pPr>
        <w:pStyle w:val="TOC3"/>
        <w:rPr>
          <w:rFonts w:asciiTheme="minorHAnsi" w:eastAsiaTheme="minorEastAsia" w:hAnsiTheme="minorHAnsi" w:cstheme="minorBidi"/>
          <w:sz w:val="22"/>
          <w:szCs w:val="22"/>
        </w:rPr>
      </w:pPr>
      <w:r w:rsidRPr="006E6678">
        <w:t>A.7.3.71</w:t>
      </w:r>
      <w:r w:rsidRPr="006E6678">
        <w:rPr>
          <w:rFonts w:asciiTheme="minorHAnsi" w:hAnsiTheme="minorHAnsi" w:cstheme="minorBidi"/>
          <w:sz w:val="22"/>
          <w:szCs w:val="22"/>
        </w:rPr>
        <w:tab/>
      </w:r>
      <w:r w:rsidRPr="00CC1A22">
        <w:rPr>
          <w:rFonts w:eastAsia="MS Mincho"/>
          <w:lang w:eastAsia="zh-CN"/>
        </w:rPr>
        <w:t>E-UTRAN FD-FDD Early In-Sync reporting Test for Cat-M1 UE in CEModeA</w:t>
      </w:r>
      <w:r>
        <w:tab/>
        <w:t>1429</w:t>
      </w:r>
    </w:p>
    <w:p w14:paraId="50611019" w14:textId="77777777" w:rsidR="006E6678" w:rsidRDefault="006E6678">
      <w:pPr>
        <w:pStyle w:val="TOC4"/>
        <w:rPr>
          <w:rFonts w:asciiTheme="minorHAnsi" w:eastAsiaTheme="minorEastAsia" w:hAnsiTheme="minorHAnsi" w:cstheme="minorBidi"/>
          <w:sz w:val="22"/>
          <w:szCs w:val="22"/>
        </w:rPr>
      </w:pPr>
      <w:r w:rsidRPr="006E6678">
        <w:t>A.7.3.71.1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1429</w:t>
      </w:r>
    </w:p>
    <w:p w14:paraId="36B36540" w14:textId="77777777" w:rsidR="006E6678" w:rsidRDefault="006E6678">
      <w:pPr>
        <w:pStyle w:val="TOC4"/>
        <w:rPr>
          <w:rFonts w:asciiTheme="minorHAnsi" w:eastAsiaTheme="minorEastAsia" w:hAnsiTheme="minorHAnsi" w:cstheme="minorBidi"/>
          <w:sz w:val="22"/>
          <w:szCs w:val="22"/>
        </w:rPr>
      </w:pPr>
      <w:r w:rsidRPr="006E6678">
        <w:t>A.7.3.71.2</w:t>
      </w:r>
      <w:r w:rsidRPr="006E6678">
        <w:rPr>
          <w:rFonts w:asciiTheme="minorHAnsi" w:eastAsiaTheme="minorEastAsia" w:hAnsiTheme="minorHAnsi" w:cstheme="minorBidi"/>
          <w:sz w:val="22"/>
          <w:szCs w:val="22"/>
        </w:rPr>
        <w:tab/>
      </w:r>
      <w:r w:rsidRPr="00CC1A22">
        <w:rPr>
          <w:snapToGrid w:val="0"/>
        </w:rPr>
        <w:t>Test Requirements</w:t>
      </w:r>
      <w:r>
        <w:tab/>
        <w:t>1432</w:t>
      </w:r>
    </w:p>
    <w:p w14:paraId="1B401DBF" w14:textId="77777777" w:rsidR="006E6678" w:rsidRDefault="006E6678">
      <w:pPr>
        <w:pStyle w:val="TOC3"/>
        <w:rPr>
          <w:rFonts w:asciiTheme="minorHAnsi" w:eastAsiaTheme="minorEastAsia" w:hAnsiTheme="minorHAnsi" w:cstheme="minorBidi"/>
          <w:sz w:val="22"/>
          <w:szCs w:val="22"/>
        </w:rPr>
      </w:pPr>
      <w:r w:rsidRPr="006E6678">
        <w:t>A.7.3.72</w:t>
      </w:r>
      <w:r w:rsidRPr="006E6678">
        <w:rPr>
          <w:rFonts w:asciiTheme="minorHAnsi" w:hAnsiTheme="minorHAnsi" w:cstheme="minorBidi"/>
          <w:sz w:val="22"/>
          <w:szCs w:val="22"/>
        </w:rPr>
        <w:tab/>
      </w:r>
      <w:r w:rsidRPr="00CC1A22">
        <w:rPr>
          <w:rFonts w:eastAsia="MS Mincho"/>
          <w:lang w:eastAsia="zh-CN"/>
        </w:rPr>
        <w:t>E-UTRAN HD-FDD Early In-Sync reporting Test for Cat-M1 UE in CEModeA</w:t>
      </w:r>
      <w:r>
        <w:tab/>
        <w:t>1432</w:t>
      </w:r>
    </w:p>
    <w:p w14:paraId="05C1E588" w14:textId="77777777" w:rsidR="006E6678" w:rsidRDefault="006E6678">
      <w:pPr>
        <w:pStyle w:val="TOC4"/>
        <w:rPr>
          <w:rFonts w:asciiTheme="minorHAnsi" w:eastAsiaTheme="minorEastAsia" w:hAnsiTheme="minorHAnsi" w:cstheme="minorBidi"/>
          <w:sz w:val="22"/>
          <w:szCs w:val="22"/>
        </w:rPr>
      </w:pPr>
      <w:r w:rsidRPr="006E6678">
        <w:t>A.7.3.72.1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1432</w:t>
      </w:r>
    </w:p>
    <w:p w14:paraId="7A8F4E45" w14:textId="77777777" w:rsidR="006E6678" w:rsidRDefault="006E6678">
      <w:pPr>
        <w:pStyle w:val="TOC4"/>
        <w:rPr>
          <w:rFonts w:asciiTheme="minorHAnsi" w:eastAsiaTheme="minorEastAsia" w:hAnsiTheme="minorHAnsi" w:cstheme="minorBidi"/>
          <w:sz w:val="22"/>
          <w:szCs w:val="22"/>
        </w:rPr>
      </w:pPr>
      <w:r w:rsidRPr="006E6678">
        <w:t>A.7.3.72.2</w:t>
      </w:r>
      <w:r w:rsidRPr="006E6678">
        <w:rPr>
          <w:rFonts w:asciiTheme="minorHAnsi" w:eastAsiaTheme="minorEastAsia" w:hAnsiTheme="minorHAnsi" w:cstheme="minorBidi"/>
          <w:sz w:val="22"/>
          <w:szCs w:val="22"/>
        </w:rPr>
        <w:tab/>
      </w:r>
      <w:r w:rsidRPr="00CC1A22">
        <w:rPr>
          <w:snapToGrid w:val="0"/>
        </w:rPr>
        <w:t>Test Requirements</w:t>
      </w:r>
      <w:r>
        <w:tab/>
        <w:t>1434</w:t>
      </w:r>
    </w:p>
    <w:p w14:paraId="66BAB249" w14:textId="77777777" w:rsidR="006E6678" w:rsidRDefault="006E6678">
      <w:pPr>
        <w:pStyle w:val="TOC3"/>
        <w:rPr>
          <w:rFonts w:asciiTheme="minorHAnsi" w:eastAsiaTheme="minorEastAsia" w:hAnsiTheme="minorHAnsi" w:cstheme="minorBidi"/>
          <w:sz w:val="22"/>
          <w:szCs w:val="22"/>
        </w:rPr>
      </w:pPr>
      <w:r w:rsidRPr="006E6678">
        <w:t>A.7.3.73</w:t>
      </w:r>
      <w:r w:rsidRPr="006E6678">
        <w:rPr>
          <w:rFonts w:asciiTheme="minorHAnsi" w:hAnsiTheme="minorHAnsi" w:cstheme="minorBidi"/>
          <w:sz w:val="22"/>
          <w:szCs w:val="22"/>
        </w:rPr>
        <w:tab/>
      </w:r>
      <w:r w:rsidRPr="00CC1A22">
        <w:rPr>
          <w:rFonts w:eastAsia="MS Mincho"/>
          <w:lang w:eastAsia="zh-CN"/>
        </w:rPr>
        <w:t>E-UTRAN TDD Early In-Sync reporting Test for Cat-M1 UE in CEModeA</w:t>
      </w:r>
      <w:r>
        <w:tab/>
        <w:t>1434</w:t>
      </w:r>
    </w:p>
    <w:p w14:paraId="2356993A" w14:textId="77777777" w:rsidR="006E6678" w:rsidRDefault="006E6678">
      <w:pPr>
        <w:pStyle w:val="TOC4"/>
        <w:rPr>
          <w:rFonts w:asciiTheme="minorHAnsi" w:eastAsiaTheme="minorEastAsia" w:hAnsiTheme="minorHAnsi" w:cstheme="minorBidi"/>
          <w:sz w:val="22"/>
          <w:szCs w:val="22"/>
        </w:rPr>
      </w:pPr>
      <w:r w:rsidRPr="006E6678">
        <w:t>A.7.3.73.1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1434</w:t>
      </w:r>
    </w:p>
    <w:p w14:paraId="4C40FF77" w14:textId="77777777" w:rsidR="006E6678" w:rsidRDefault="006E6678">
      <w:pPr>
        <w:pStyle w:val="TOC4"/>
        <w:rPr>
          <w:rFonts w:asciiTheme="minorHAnsi" w:eastAsiaTheme="minorEastAsia" w:hAnsiTheme="minorHAnsi" w:cstheme="minorBidi"/>
          <w:sz w:val="22"/>
          <w:szCs w:val="22"/>
        </w:rPr>
      </w:pPr>
      <w:r w:rsidRPr="006E6678">
        <w:t>A.7.3.73.2</w:t>
      </w:r>
      <w:r w:rsidRPr="006E6678">
        <w:rPr>
          <w:rFonts w:asciiTheme="minorHAnsi" w:eastAsiaTheme="minorEastAsia" w:hAnsiTheme="minorHAnsi" w:cstheme="minorBidi"/>
          <w:sz w:val="22"/>
          <w:szCs w:val="22"/>
        </w:rPr>
        <w:tab/>
      </w:r>
      <w:r w:rsidRPr="00CC1A22">
        <w:rPr>
          <w:snapToGrid w:val="0"/>
        </w:rPr>
        <w:t>Test Requirements</w:t>
      </w:r>
      <w:r>
        <w:tab/>
        <w:t>1436</w:t>
      </w:r>
    </w:p>
    <w:p w14:paraId="74955750" w14:textId="77777777" w:rsidR="006E6678" w:rsidRDefault="006E6678">
      <w:pPr>
        <w:pStyle w:val="TOC3"/>
        <w:rPr>
          <w:rFonts w:asciiTheme="minorHAnsi" w:eastAsiaTheme="minorEastAsia" w:hAnsiTheme="minorHAnsi" w:cstheme="minorBidi"/>
          <w:sz w:val="22"/>
          <w:szCs w:val="22"/>
        </w:rPr>
      </w:pPr>
      <w:r w:rsidRPr="006E6678">
        <w:t>A.7.3.74</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FD-</w:t>
      </w:r>
      <w:r w:rsidRPr="00CC1A22">
        <w:rPr>
          <w:rFonts w:eastAsia="MS Mincho"/>
          <w:lang w:eastAsia="zh-CN"/>
        </w:rPr>
        <w:t>FDD Radio Link Monitoring Test for Out-of-sync</w:t>
      </w:r>
      <w:r>
        <w:rPr>
          <w:lang w:eastAsia="zh-CN"/>
        </w:rPr>
        <w:t xml:space="preserve"> for non-BL CE UE in CEMode A</w:t>
      </w:r>
      <w:r>
        <w:tab/>
        <w:t>1436</w:t>
      </w:r>
    </w:p>
    <w:p w14:paraId="20438529" w14:textId="77777777" w:rsidR="006E6678" w:rsidRDefault="006E6678">
      <w:pPr>
        <w:pStyle w:val="TOC4"/>
        <w:rPr>
          <w:rFonts w:asciiTheme="minorHAnsi" w:eastAsiaTheme="minorEastAsia" w:hAnsiTheme="minorHAnsi" w:cstheme="minorBidi"/>
          <w:sz w:val="22"/>
          <w:szCs w:val="22"/>
        </w:rPr>
      </w:pPr>
      <w:r w:rsidRPr="006E6678">
        <w:t>A.7.3.74.1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1436</w:t>
      </w:r>
    </w:p>
    <w:p w14:paraId="59583B5A" w14:textId="77777777" w:rsidR="006E6678" w:rsidRDefault="006E6678">
      <w:pPr>
        <w:pStyle w:val="TOC4"/>
        <w:rPr>
          <w:rFonts w:asciiTheme="minorHAnsi" w:eastAsiaTheme="minorEastAsia" w:hAnsiTheme="minorHAnsi" w:cstheme="minorBidi"/>
          <w:sz w:val="22"/>
          <w:szCs w:val="22"/>
        </w:rPr>
      </w:pPr>
      <w:r w:rsidRPr="006E6678">
        <w:t>A.7.3.74.2</w:t>
      </w:r>
      <w:r w:rsidRPr="006E6678">
        <w:rPr>
          <w:rFonts w:asciiTheme="minorHAnsi" w:eastAsiaTheme="minorEastAsia" w:hAnsiTheme="minorHAnsi" w:cstheme="minorBidi"/>
          <w:sz w:val="22"/>
          <w:szCs w:val="22"/>
        </w:rPr>
        <w:tab/>
      </w:r>
      <w:r w:rsidRPr="00CC1A22">
        <w:rPr>
          <w:snapToGrid w:val="0"/>
        </w:rPr>
        <w:t>Test Requirements</w:t>
      </w:r>
      <w:r>
        <w:tab/>
        <w:t>1439</w:t>
      </w:r>
    </w:p>
    <w:p w14:paraId="28E9D426" w14:textId="77777777" w:rsidR="006E6678" w:rsidRDefault="006E6678">
      <w:pPr>
        <w:pStyle w:val="TOC3"/>
        <w:rPr>
          <w:rFonts w:asciiTheme="minorHAnsi" w:eastAsiaTheme="minorEastAsia" w:hAnsiTheme="minorHAnsi" w:cstheme="minorBidi"/>
          <w:sz w:val="22"/>
          <w:szCs w:val="22"/>
        </w:rPr>
      </w:pPr>
      <w:r w:rsidRPr="006E6678">
        <w:lastRenderedPageBreak/>
        <w:t>A.7.3.75</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FD-</w:t>
      </w:r>
      <w:r w:rsidRPr="00CC1A22">
        <w:rPr>
          <w:rFonts w:eastAsia="MS Mincho"/>
          <w:lang w:eastAsia="zh-CN"/>
        </w:rPr>
        <w:t>FDD Radio Link Monitoring Test for In-Sync</w:t>
      </w:r>
      <w:r>
        <w:rPr>
          <w:lang w:eastAsia="zh-CN"/>
        </w:rPr>
        <w:t xml:space="preserve"> for non-BL CE UE in CEMode A</w:t>
      </w:r>
      <w:r>
        <w:tab/>
        <w:t>1439</w:t>
      </w:r>
    </w:p>
    <w:p w14:paraId="2D7C7139" w14:textId="77777777" w:rsidR="006E6678" w:rsidRDefault="006E6678">
      <w:pPr>
        <w:pStyle w:val="TOC4"/>
        <w:rPr>
          <w:rFonts w:asciiTheme="minorHAnsi" w:eastAsiaTheme="minorEastAsia" w:hAnsiTheme="minorHAnsi" w:cstheme="minorBidi"/>
          <w:sz w:val="22"/>
          <w:szCs w:val="22"/>
        </w:rPr>
      </w:pPr>
      <w:r w:rsidRPr="006E6678">
        <w:t>A.7.3.75.1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1439</w:t>
      </w:r>
    </w:p>
    <w:p w14:paraId="1A10731F" w14:textId="77777777" w:rsidR="006E6678" w:rsidRDefault="006E6678">
      <w:pPr>
        <w:pStyle w:val="TOC4"/>
        <w:rPr>
          <w:rFonts w:asciiTheme="minorHAnsi" w:eastAsiaTheme="minorEastAsia" w:hAnsiTheme="minorHAnsi" w:cstheme="minorBidi"/>
          <w:sz w:val="22"/>
          <w:szCs w:val="22"/>
        </w:rPr>
      </w:pPr>
      <w:r w:rsidRPr="006E6678">
        <w:t>A.7.3.75.2</w:t>
      </w:r>
      <w:r w:rsidRPr="006E6678">
        <w:rPr>
          <w:rFonts w:asciiTheme="minorHAnsi" w:eastAsiaTheme="minorEastAsia" w:hAnsiTheme="minorHAnsi" w:cstheme="minorBidi"/>
          <w:sz w:val="22"/>
          <w:szCs w:val="22"/>
        </w:rPr>
        <w:tab/>
      </w:r>
      <w:r w:rsidRPr="00CC1A22">
        <w:rPr>
          <w:snapToGrid w:val="0"/>
        </w:rPr>
        <w:t>Test Requirements</w:t>
      </w:r>
      <w:r>
        <w:tab/>
        <w:t>1441</w:t>
      </w:r>
    </w:p>
    <w:p w14:paraId="041D36D2" w14:textId="77777777" w:rsidR="006E6678" w:rsidRDefault="006E6678">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1442</w:t>
      </w:r>
    </w:p>
    <w:p w14:paraId="6FCCBF7F" w14:textId="77777777" w:rsidR="006E6678" w:rsidRDefault="006E6678">
      <w:pPr>
        <w:pStyle w:val="TOC4"/>
        <w:rPr>
          <w:rFonts w:asciiTheme="minorHAnsi" w:eastAsiaTheme="minorEastAsia" w:hAnsiTheme="minorHAnsi" w:cstheme="minorBidi"/>
          <w:sz w:val="22"/>
          <w:szCs w:val="22"/>
        </w:rPr>
      </w:pPr>
      <w:r w:rsidRPr="006E6678">
        <w:t>A.7.3.76.1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1442</w:t>
      </w:r>
    </w:p>
    <w:p w14:paraId="1CDB6798" w14:textId="77777777" w:rsidR="006E6678" w:rsidRDefault="006E6678">
      <w:pPr>
        <w:pStyle w:val="TOC4"/>
        <w:rPr>
          <w:rFonts w:asciiTheme="minorHAnsi" w:eastAsiaTheme="minorEastAsia" w:hAnsiTheme="minorHAnsi" w:cstheme="minorBidi"/>
          <w:sz w:val="22"/>
          <w:szCs w:val="22"/>
        </w:rPr>
      </w:pPr>
      <w:r w:rsidRPr="006E6678">
        <w:t>A.7.3.76.2</w:t>
      </w:r>
      <w:r w:rsidRPr="006E6678">
        <w:rPr>
          <w:rFonts w:asciiTheme="minorHAnsi" w:eastAsiaTheme="minorEastAsia" w:hAnsiTheme="minorHAnsi" w:cstheme="minorBidi"/>
          <w:sz w:val="22"/>
          <w:szCs w:val="22"/>
        </w:rPr>
        <w:tab/>
      </w:r>
      <w:r w:rsidRPr="00CC1A22">
        <w:rPr>
          <w:snapToGrid w:val="0"/>
        </w:rPr>
        <w:t>Test Requirements</w:t>
      </w:r>
      <w:r>
        <w:tab/>
        <w:t>1445</w:t>
      </w:r>
    </w:p>
    <w:p w14:paraId="282200D2" w14:textId="77777777" w:rsidR="006E6678" w:rsidRDefault="006E6678">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1445</w:t>
      </w:r>
    </w:p>
    <w:p w14:paraId="3B864085" w14:textId="77777777" w:rsidR="006E6678" w:rsidRDefault="006E6678">
      <w:pPr>
        <w:pStyle w:val="TOC4"/>
        <w:rPr>
          <w:rFonts w:asciiTheme="minorHAnsi" w:eastAsiaTheme="minorEastAsia" w:hAnsiTheme="minorHAnsi" w:cstheme="minorBidi"/>
          <w:sz w:val="22"/>
          <w:szCs w:val="22"/>
        </w:rPr>
      </w:pPr>
      <w:r w:rsidRPr="006E6678">
        <w:t>A.7.3.77.1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1445</w:t>
      </w:r>
    </w:p>
    <w:p w14:paraId="28660C0E" w14:textId="77777777" w:rsidR="006E6678" w:rsidRDefault="006E6678">
      <w:pPr>
        <w:pStyle w:val="TOC4"/>
        <w:rPr>
          <w:rFonts w:asciiTheme="minorHAnsi" w:eastAsiaTheme="minorEastAsia" w:hAnsiTheme="minorHAnsi" w:cstheme="minorBidi"/>
          <w:sz w:val="22"/>
          <w:szCs w:val="22"/>
        </w:rPr>
      </w:pPr>
      <w:r w:rsidRPr="006E6678">
        <w:t>A.7.3.77.2</w:t>
      </w:r>
      <w:r w:rsidRPr="006E6678">
        <w:rPr>
          <w:rFonts w:asciiTheme="minorHAnsi" w:eastAsiaTheme="minorEastAsia" w:hAnsiTheme="minorHAnsi" w:cstheme="minorBidi"/>
          <w:sz w:val="22"/>
          <w:szCs w:val="22"/>
        </w:rPr>
        <w:tab/>
      </w:r>
      <w:r w:rsidRPr="00CC1A22">
        <w:rPr>
          <w:snapToGrid w:val="0"/>
        </w:rPr>
        <w:t>Test Requirements</w:t>
      </w:r>
      <w:r>
        <w:tab/>
        <w:t>1448</w:t>
      </w:r>
    </w:p>
    <w:p w14:paraId="6DE9317A" w14:textId="77777777" w:rsidR="006E6678" w:rsidRDefault="006E6678">
      <w:pPr>
        <w:pStyle w:val="TOC3"/>
        <w:rPr>
          <w:rFonts w:asciiTheme="minorHAnsi" w:eastAsiaTheme="minorEastAsia" w:hAnsiTheme="minorHAnsi" w:cstheme="minorBidi"/>
          <w:sz w:val="22"/>
          <w:szCs w:val="22"/>
        </w:rPr>
      </w:pPr>
      <w:r w:rsidRPr="006E6678">
        <w:t>A.7.3.78</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TDD</w:t>
      </w:r>
      <w:r w:rsidRPr="00CC1A22">
        <w:rPr>
          <w:rFonts w:eastAsia="MS Mincho"/>
          <w:lang w:eastAsia="zh-CN"/>
        </w:rPr>
        <w:t xml:space="preserve"> Radio Link Monitoring Test for Out-of-sync</w:t>
      </w:r>
      <w:r>
        <w:rPr>
          <w:lang w:eastAsia="zh-CN"/>
        </w:rPr>
        <w:t xml:space="preserve"> for non-BL CE UE in CEMode A</w:t>
      </w:r>
      <w:r>
        <w:tab/>
        <w:t>1448</w:t>
      </w:r>
    </w:p>
    <w:p w14:paraId="261BFE99" w14:textId="77777777" w:rsidR="006E6678" w:rsidRDefault="006E6678">
      <w:pPr>
        <w:pStyle w:val="TOC4"/>
        <w:rPr>
          <w:rFonts w:asciiTheme="minorHAnsi" w:eastAsiaTheme="minorEastAsia" w:hAnsiTheme="minorHAnsi" w:cstheme="minorBidi"/>
          <w:sz w:val="22"/>
          <w:szCs w:val="22"/>
        </w:rPr>
      </w:pPr>
      <w:r w:rsidRPr="006E6678">
        <w:t>A.7.3.78.1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1448</w:t>
      </w:r>
    </w:p>
    <w:p w14:paraId="1B02EF01" w14:textId="77777777" w:rsidR="006E6678" w:rsidRDefault="006E6678">
      <w:pPr>
        <w:pStyle w:val="TOC4"/>
        <w:rPr>
          <w:rFonts w:asciiTheme="minorHAnsi" w:eastAsiaTheme="minorEastAsia" w:hAnsiTheme="minorHAnsi" w:cstheme="minorBidi"/>
          <w:sz w:val="22"/>
          <w:szCs w:val="22"/>
        </w:rPr>
      </w:pPr>
      <w:r w:rsidRPr="006E6678">
        <w:t>A.7.3.78.2</w:t>
      </w:r>
      <w:r w:rsidRPr="006E6678">
        <w:rPr>
          <w:rFonts w:asciiTheme="minorHAnsi" w:eastAsiaTheme="minorEastAsia" w:hAnsiTheme="minorHAnsi" w:cstheme="minorBidi"/>
          <w:sz w:val="22"/>
          <w:szCs w:val="22"/>
        </w:rPr>
        <w:tab/>
      </w:r>
      <w:r w:rsidRPr="00CC1A22">
        <w:rPr>
          <w:snapToGrid w:val="0"/>
        </w:rPr>
        <w:t>Test Requirements</w:t>
      </w:r>
      <w:r>
        <w:tab/>
        <w:t>1451</w:t>
      </w:r>
    </w:p>
    <w:p w14:paraId="5A97AE69" w14:textId="77777777" w:rsidR="006E6678" w:rsidRDefault="006E6678">
      <w:pPr>
        <w:pStyle w:val="TOC3"/>
        <w:rPr>
          <w:rFonts w:asciiTheme="minorHAnsi" w:eastAsiaTheme="minorEastAsia" w:hAnsiTheme="minorHAnsi" w:cstheme="minorBidi"/>
          <w:sz w:val="22"/>
          <w:szCs w:val="22"/>
        </w:rPr>
      </w:pPr>
      <w:r w:rsidRPr="006E6678">
        <w:t>A.7.3.79</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T</w:t>
      </w:r>
      <w:r w:rsidRPr="00CC1A22">
        <w:rPr>
          <w:rFonts w:eastAsia="MS Mincho"/>
          <w:lang w:eastAsia="zh-CN"/>
        </w:rPr>
        <w:t>DD Radio Link Monitoring Test for In-Sync</w:t>
      </w:r>
      <w:r>
        <w:rPr>
          <w:lang w:eastAsia="zh-CN"/>
        </w:rPr>
        <w:t xml:space="preserve"> for non-BL CE UE in CEMode A</w:t>
      </w:r>
      <w:r>
        <w:tab/>
        <w:t>1451</w:t>
      </w:r>
    </w:p>
    <w:p w14:paraId="080AE311" w14:textId="77777777" w:rsidR="006E6678" w:rsidRDefault="006E6678">
      <w:pPr>
        <w:pStyle w:val="TOC4"/>
        <w:rPr>
          <w:rFonts w:asciiTheme="minorHAnsi" w:eastAsiaTheme="minorEastAsia" w:hAnsiTheme="minorHAnsi" w:cstheme="minorBidi"/>
          <w:sz w:val="22"/>
          <w:szCs w:val="22"/>
        </w:rPr>
      </w:pPr>
      <w:r w:rsidRPr="006E6678">
        <w:t>A.7.3.79.1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1451</w:t>
      </w:r>
    </w:p>
    <w:p w14:paraId="24B5AC63" w14:textId="77777777" w:rsidR="006E6678" w:rsidRDefault="006E6678">
      <w:pPr>
        <w:pStyle w:val="TOC4"/>
        <w:rPr>
          <w:rFonts w:asciiTheme="minorHAnsi" w:eastAsiaTheme="minorEastAsia" w:hAnsiTheme="minorHAnsi" w:cstheme="minorBidi"/>
          <w:sz w:val="22"/>
          <w:szCs w:val="22"/>
        </w:rPr>
      </w:pPr>
      <w:r w:rsidRPr="006E6678">
        <w:t>A.7.3.79.2</w:t>
      </w:r>
      <w:r w:rsidRPr="006E6678">
        <w:rPr>
          <w:rFonts w:asciiTheme="minorHAnsi" w:eastAsiaTheme="minorEastAsia" w:hAnsiTheme="minorHAnsi" w:cstheme="minorBidi"/>
          <w:sz w:val="22"/>
          <w:szCs w:val="22"/>
        </w:rPr>
        <w:tab/>
      </w:r>
      <w:r w:rsidRPr="00CC1A22">
        <w:rPr>
          <w:snapToGrid w:val="0"/>
        </w:rPr>
        <w:t>Test Requirements</w:t>
      </w:r>
      <w:r>
        <w:tab/>
        <w:t>1454</w:t>
      </w:r>
    </w:p>
    <w:p w14:paraId="68A3280E" w14:textId="77777777" w:rsidR="006E6678" w:rsidRDefault="006E6678">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1454</w:t>
      </w:r>
    </w:p>
    <w:p w14:paraId="564495F9" w14:textId="77777777" w:rsidR="006E6678" w:rsidRDefault="006E6678">
      <w:pPr>
        <w:pStyle w:val="TOC4"/>
        <w:rPr>
          <w:rFonts w:asciiTheme="minorHAnsi" w:eastAsiaTheme="minorEastAsia" w:hAnsiTheme="minorHAnsi" w:cstheme="minorBidi"/>
          <w:sz w:val="22"/>
          <w:szCs w:val="22"/>
        </w:rPr>
      </w:pPr>
      <w:r w:rsidRPr="006E6678">
        <w:t>A.7.3.80.1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1454</w:t>
      </w:r>
    </w:p>
    <w:p w14:paraId="203A5916" w14:textId="77777777" w:rsidR="006E6678" w:rsidRDefault="006E6678">
      <w:pPr>
        <w:pStyle w:val="TOC4"/>
        <w:rPr>
          <w:rFonts w:asciiTheme="minorHAnsi" w:eastAsiaTheme="minorEastAsia" w:hAnsiTheme="minorHAnsi" w:cstheme="minorBidi"/>
          <w:sz w:val="22"/>
          <w:szCs w:val="22"/>
        </w:rPr>
      </w:pPr>
      <w:r w:rsidRPr="006E6678">
        <w:t>A.7.3.80.2</w:t>
      </w:r>
      <w:r w:rsidRPr="006E6678">
        <w:rPr>
          <w:rFonts w:asciiTheme="minorHAnsi" w:eastAsiaTheme="minorEastAsia" w:hAnsiTheme="minorHAnsi" w:cstheme="minorBidi"/>
          <w:sz w:val="22"/>
          <w:szCs w:val="22"/>
        </w:rPr>
        <w:tab/>
      </w:r>
      <w:r w:rsidRPr="00CC1A22">
        <w:rPr>
          <w:snapToGrid w:val="0"/>
        </w:rPr>
        <w:t>Test Requirements</w:t>
      </w:r>
      <w:r>
        <w:tab/>
        <w:t>1457</w:t>
      </w:r>
    </w:p>
    <w:p w14:paraId="79785C7B" w14:textId="77777777" w:rsidR="006E6678" w:rsidRDefault="006E6678">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1457</w:t>
      </w:r>
    </w:p>
    <w:p w14:paraId="1980E36E" w14:textId="77777777" w:rsidR="006E6678" w:rsidRDefault="006E6678">
      <w:pPr>
        <w:pStyle w:val="TOC4"/>
        <w:rPr>
          <w:rFonts w:asciiTheme="minorHAnsi" w:eastAsiaTheme="minorEastAsia" w:hAnsiTheme="minorHAnsi" w:cstheme="minorBidi"/>
          <w:sz w:val="22"/>
          <w:szCs w:val="22"/>
        </w:rPr>
      </w:pPr>
      <w:r w:rsidRPr="006E6678">
        <w:t>A.7.3.81.1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1457</w:t>
      </w:r>
    </w:p>
    <w:p w14:paraId="00A1B979" w14:textId="77777777" w:rsidR="006E6678" w:rsidRDefault="006E6678">
      <w:pPr>
        <w:pStyle w:val="TOC4"/>
        <w:rPr>
          <w:rFonts w:asciiTheme="minorHAnsi" w:eastAsiaTheme="minorEastAsia" w:hAnsiTheme="minorHAnsi" w:cstheme="minorBidi"/>
          <w:sz w:val="22"/>
          <w:szCs w:val="22"/>
        </w:rPr>
      </w:pPr>
      <w:r w:rsidRPr="006E6678">
        <w:t>A.7.3.81.2</w:t>
      </w:r>
      <w:r w:rsidRPr="006E6678">
        <w:rPr>
          <w:rFonts w:asciiTheme="minorHAnsi" w:eastAsiaTheme="minorEastAsia" w:hAnsiTheme="minorHAnsi" w:cstheme="minorBidi"/>
          <w:sz w:val="22"/>
          <w:szCs w:val="22"/>
        </w:rPr>
        <w:tab/>
      </w:r>
      <w:r w:rsidRPr="00CC1A22">
        <w:rPr>
          <w:snapToGrid w:val="0"/>
        </w:rPr>
        <w:t>Test Requirements</w:t>
      </w:r>
      <w:r>
        <w:tab/>
        <w:t>1460</w:t>
      </w:r>
    </w:p>
    <w:p w14:paraId="57550782" w14:textId="77777777" w:rsidR="006E6678" w:rsidRDefault="006E6678">
      <w:pPr>
        <w:pStyle w:val="TOC3"/>
        <w:rPr>
          <w:rFonts w:asciiTheme="minorHAnsi" w:eastAsiaTheme="minorEastAsia" w:hAnsiTheme="minorHAnsi" w:cstheme="minorBidi"/>
          <w:sz w:val="22"/>
          <w:szCs w:val="22"/>
        </w:rPr>
      </w:pPr>
      <w:r w:rsidRPr="006E6678">
        <w:t>A.7.3.82</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FD-</w:t>
      </w:r>
      <w:r w:rsidRPr="00CC1A22">
        <w:rPr>
          <w:rFonts w:eastAsia="MS Mincho"/>
          <w:lang w:eastAsia="zh-CN"/>
        </w:rPr>
        <w:t xml:space="preserve">FDD Early Out-of-sync reporting Test </w:t>
      </w:r>
      <w:r>
        <w:rPr>
          <w:lang w:eastAsia="zh-CN"/>
        </w:rPr>
        <w:t>for Cat-M1 UE in CEModeB</w:t>
      </w:r>
      <w:r>
        <w:tab/>
        <w:t>1460</w:t>
      </w:r>
    </w:p>
    <w:p w14:paraId="740DFB0A" w14:textId="77777777" w:rsidR="006E6678" w:rsidRDefault="006E6678">
      <w:pPr>
        <w:pStyle w:val="TOC4"/>
        <w:rPr>
          <w:rFonts w:asciiTheme="minorHAnsi" w:eastAsiaTheme="minorEastAsia" w:hAnsiTheme="minorHAnsi" w:cstheme="minorBidi"/>
          <w:sz w:val="22"/>
          <w:szCs w:val="22"/>
        </w:rPr>
      </w:pPr>
      <w:r w:rsidRPr="006E6678">
        <w:t>A.7.3.82.1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1460</w:t>
      </w:r>
    </w:p>
    <w:p w14:paraId="57649AC1" w14:textId="77777777" w:rsidR="006E6678" w:rsidRDefault="006E6678">
      <w:pPr>
        <w:pStyle w:val="TOC4"/>
        <w:rPr>
          <w:rFonts w:asciiTheme="minorHAnsi" w:eastAsiaTheme="minorEastAsia" w:hAnsiTheme="minorHAnsi" w:cstheme="minorBidi"/>
          <w:sz w:val="22"/>
          <w:szCs w:val="22"/>
        </w:rPr>
      </w:pPr>
      <w:r w:rsidRPr="006E6678">
        <w:t>A.7.3.82.2</w:t>
      </w:r>
      <w:r w:rsidRPr="006E6678">
        <w:rPr>
          <w:rFonts w:asciiTheme="minorHAnsi" w:eastAsiaTheme="minorEastAsia" w:hAnsiTheme="minorHAnsi" w:cstheme="minorBidi"/>
          <w:sz w:val="22"/>
          <w:szCs w:val="22"/>
        </w:rPr>
        <w:tab/>
      </w:r>
      <w:r w:rsidRPr="00CC1A22">
        <w:rPr>
          <w:snapToGrid w:val="0"/>
        </w:rPr>
        <w:t>Test Requirements</w:t>
      </w:r>
      <w:r>
        <w:tab/>
        <w:t>1463</w:t>
      </w:r>
    </w:p>
    <w:p w14:paraId="4991BC26" w14:textId="77777777" w:rsidR="006E6678" w:rsidRDefault="006E6678">
      <w:pPr>
        <w:pStyle w:val="TOC3"/>
        <w:rPr>
          <w:rFonts w:asciiTheme="minorHAnsi" w:eastAsiaTheme="minorEastAsia" w:hAnsiTheme="minorHAnsi" w:cstheme="minorBidi"/>
          <w:sz w:val="22"/>
          <w:szCs w:val="22"/>
        </w:rPr>
      </w:pPr>
      <w:r w:rsidRPr="006E6678">
        <w:t>A.7.3.83</w:t>
      </w:r>
      <w:r w:rsidRPr="006E6678">
        <w:rPr>
          <w:rFonts w:asciiTheme="minorHAnsi" w:hAnsiTheme="minorHAnsi" w:cstheme="minorBidi"/>
          <w:sz w:val="22"/>
          <w:szCs w:val="22"/>
        </w:rPr>
        <w:tab/>
      </w:r>
      <w:r w:rsidRPr="00CC1A22">
        <w:rPr>
          <w:rFonts w:eastAsia="MS Mincho"/>
          <w:lang w:eastAsia="zh-CN"/>
        </w:rPr>
        <w:t>E-UTRAN FD-FDD Early In-Sync reporting Test for Cat-M1 UE in CEModeB</w:t>
      </w:r>
      <w:r>
        <w:tab/>
        <w:t>1463</w:t>
      </w:r>
    </w:p>
    <w:p w14:paraId="76EBD611" w14:textId="77777777" w:rsidR="006E6678" w:rsidRDefault="006E6678">
      <w:pPr>
        <w:pStyle w:val="TOC4"/>
        <w:rPr>
          <w:rFonts w:asciiTheme="minorHAnsi" w:eastAsiaTheme="minorEastAsia" w:hAnsiTheme="minorHAnsi" w:cstheme="minorBidi"/>
          <w:sz w:val="22"/>
          <w:szCs w:val="22"/>
        </w:rPr>
      </w:pPr>
      <w:r w:rsidRPr="006E6678">
        <w:t>A.7.3.83.1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1463</w:t>
      </w:r>
    </w:p>
    <w:p w14:paraId="50804954" w14:textId="77777777" w:rsidR="006E6678" w:rsidRDefault="006E6678">
      <w:pPr>
        <w:pStyle w:val="TOC4"/>
        <w:rPr>
          <w:rFonts w:asciiTheme="minorHAnsi" w:eastAsiaTheme="minorEastAsia" w:hAnsiTheme="minorHAnsi" w:cstheme="minorBidi"/>
          <w:sz w:val="22"/>
          <w:szCs w:val="22"/>
        </w:rPr>
      </w:pPr>
      <w:r w:rsidRPr="006E6678">
        <w:t>A.7.3.83.2</w:t>
      </w:r>
      <w:r w:rsidRPr="006E6678">
        <w:rPr>
          <w:rFonts w:asciiTheme="minorHAnsi" w:eastAsiaTheme="minorEastAsia" w:hAnsiTheme="minorHAnsi" w:cstheme="minorBidi"/>
          <w:sz w:val="22"/>
          <w:szCs w:val="22"/>
        </w:rPr>
        <w:tab/>
      </w:r>
      <w:r w:rsidRPr="00CC1A22">
        <w:rPr>
          <w:snapToGrid w:val="0"/>
        </w:rPr>
        <w:t>Test Requirements</w:t>
      </w:r>
      <w:r>
        <w:tab/>
        <w:t>1464</w:t>
      </w:r>
    </w:p>
    <w:p w14:paraId="6489FECB" w14:textId="77777777" w:rsidR="006E6678" w:rsidRDefault="006E6678">
      <w:pPr>
        <w:pStyle w:val="TOC3"/>
        <w:rPr>
          <w:rFonts w:asciiTheme="minorHAnsi" w:eastAsiaTheme="minorEastAsia" w:hAnsiTheme="minorHAnsi" w:cstheme="minorBidi"/>
          <w:sz w:val="22"/>
          <w:szCs w:val="22"/>
        </w:rPr>
      </w:pPr>
      <w:r w:rsidRPr="006E6678">
        <w:t>A.7.3.84</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HD-FDD</w:t>
      </w:r>
      <w:r w:rsidRPr="00CC1A22">
        <w:rPr>
          <w:rFonts w:eastAsia="MS Mincho"/>
          <w:lang w:eastAsia="zh-CN"/>
        </w:rPr>
        <w:t xml:space="preserve"> Early Out-of-sync reporting Test </w:t>
      </w:r>
      <w:r>
        <w:rPr>
          <w:lang w:eastAsia="zh-CN"/>
        </w:rPr>
        <w:t>for Cat-M1 UE in CEModeB</w:t>
      </w:r>
      <w:r>
        <w:tab/>
        <w:t>1465</w:t>
      </w:r>
    </w:p>
    <w:p w14:paraId="1D00A570" w14:textId="77777777" w:rsidR="006E6678" w:rsidRDefault="006E6678">
      <w:pPr>
        <w:pStyle w:val="TOC4"/>
        <w:rPr>
          <w:rFonts w:asciiTheme="minorHAnsi" w:eastAsiaTheme="minorEastAsia" w:hAnsiTheme="minorHAnsi" w:cstheme="minorBidi"/>
          <w:sz w:val="22"/>
          <w:szCs w:val="22"/>
        </w:rPr>
      </w:pPr>
      <w:r w:rsidRPr="006E6678">
        <w:t>A.7.3.84.1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1465</w:t>
      </w:r>
    </w:p>
    <w:p w14:paraId="3CD77E8C" w14:textId="77777777" w:rsidR="006E6678" w:rsidRDefault="006E6678">
      <w:pPr>
        <w:pStyle w:val="TOC4"/>
        <w:rPr>
          <w:rFonts w:asciiTheme="minorHAnsi" w:eastAsiaTheme="minorEastAsia" w:hAnsiTheme="minorHAnsi" w:cstheme="minorBidi"/>
          <w:sz w:val="22"/>
          <w:szCs w:val="22"/>
        </w:rPr>
      </w:pPr>
      <w:r w:rsidRPr="006E6678">
        <w:t>A.7.3.84.2</w:t>
      </w:r>
      <w:r w:rsidRPr="006E6678">
        <w:rPr>
          <w:rFonts w:asciiTheme="minorHAnsi" w:eastAsiaTheme="minorEastAsia" w:hAnsiTheme="minorHAnsi" w:cstheme="minorBidi"/>
          <w:sz w:val="22"/>
          <w:szCs w:val="22"/>
        </w:rPr>
        <w:tab/>
      </w:r>
      <w:r w:rsidRPr="00CC1A22">
        <w:rPr>
          <w:snapToGrid w:val="0"/>
        </w:rPr>
        <w:t>Test Requirements</w:t>
      </w:r>
      <w:r>
        <w:tab/>
        <w:t>1467</w:t>
      </w:r>
    </w:p>
    <w:p w14:paraId="321E97ED" w14:textId="77777777" w:rsidR="006E6678" w:rsidRDefault="006E6678">
      <w:pPr>
        <w:pStyle w:val="TOC3"/>
        <w:rPr>
          <w:rFonts w:asciiTheme="minorHAnsi" w:eastAsiaTheme="minorEastAsia" w:hAnsiTheme="minorHAnsi" w:cstheme="minorBidi"/>
          <w:sz w:val="22"/>
          <w:szCs w:val="22"/>
        </w:rPr>
      </w:pPr>
      <w:r w:rsidRPr="006E6678">
        <w:t>A.7.3.85</w:t>
      </w:r>
      <w:r w:rsidRPr="006E6678">
        <w:rPr>
          <w:rFonts w:asciiTheme="minorHAnsi" w:hAnsiTheme="minorHAnsi" w:cstheme="minorBidi"/>
          <w:sz w:val="22"/>
          <w:szCs w:val="22"/>
        </w:rPr>
        <w:tab/>
      </w:r>
      <w:r w:rsidRPr="00CC1A22">
        <w:rPr>
          <w:rFonts w:eastAsia="MS Mincho"/>
          <w:lang w:eastAsia="zh-CN"/>
        </w:rPr>
        <w:t>E-UTRAN HD-FDD Early In-Sync reporting Test for Cat-M1 UE in CEModeB</w:t>
      </w:r>
      <w:r>
        <w:tab/>
        <w:t>1467</w:t>
      </w:r>
    </w:p>
    <w:p w14:paraId="5AB73B7C" w14:textId="77777777" w:rsidR="006E6678" w:rsidRDefault="006E6678">
      <w:pPr>
        <w:pStyle w:val="TOC4"/>
        <w:rPr>
          <w:rFonts w:asciiTheme="minorHAnsi" w:eastAsiaTheme="minorEastAsia" w:hAnsiTheme="minorHAnsi" w:cstheme="minorBidi"/>
          <w:sz w:val="22"/>
          <w:szCs w:val="22"/>
        </w:rPr>
      </w:pPr>
      <w:r w:rsidRPr="006E6678">
        <w:t>A.7.3.85.1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1467</w:t>
      </w:r>
    </w:p>
    <w:p w14:paraId="4271DC76" w14:textId="77777777" w:rsidR="006E6678" w:rsidRDefault="006E6678">
      <w:pPr>
        <w:pStyle w:val="TOC4"/>
        <w:rPr>
          <w:rFonts w:asciiTheme="minorHAnsi" w:eastAsiaTheme="minorEastAsia" w:hAnsiTheme="minorHAnsi" w:cstheme="minorBidi"/>
          <w:sz w:val="22"/>
          <w:szCs w:val="22"/>
        </w:rPr>
      </w:pPr>
      <w:r w:rsidRPr="006E6678">
        <w:t>A.7.3.85.2</w:t>
      </w:r>
      <w:r w:rsidRPr="006E6678">
        <w:rPr>
          <w:rFonts w:asciiTheme="minorHAnsi" w:eastAsiaTheme="minorEastAsia" w:hAnsiTheme="minorHAnsi" w:cstheme="minorBidi"/>
          <w:sz w:val="22"/>
          <w:szCs w:val="22"/>
        </w:rPr>
        <w:tab/>
      </w:r>
      <w:r w:rsidRPr="00CC1A22">
        <w:rPr>
          <w:snapToGrid w:val="0"/>
        </w:rPr>
        <w:t>Test Requirements</w:t>
      </w:r>
      <w:r>
        <w:tab/>
        <w:t>1468</w:t>
      </w:r>
    </w:p>
    <w:p w14:paraId="25238199" w14:textId="77777777" w:rsidR="006E6678" w:rsidRDefault="006E6678">
      <w:pPr>
        <w:pStyle w:val="TOC3"/>
        <w:rPr>
          <w:rFonts w:asciiTheme="minorHAnsi" w:eastAsiaTheme="minorEastAsia" w:hAnsiTheme="minorHAnsi" w:cstheme="minorBidi"/>
          <w:sz w:val="22"/>
          <w:szCs w:val="22"/>
        </w:rPr>
      </w:pPr>
      <w:r w:rsidRPr="006E6678">
        <w:t>A.7.3.86</w:t>
      </w:r>
      <w:r w:rsidRPr="006E6678">
        <w:rPr>
          <w:rFonts w:asciiTheme="minorHAnsi" w:hAnsiTheme="minorHAnsi" w:cstheme="minorBidi"/>
          <w:sz w:val="22"/>
          <w:szCs w:val="22"/>
        </w:rPr>
        <w:tab/>
      </w:r>
      <w:r w:rsidRPr="00CC1A22">
        <w:rPr>
          <w:rFonts w:eastAsia="MS Mincho"/>
          <w:lang w:eastAsia="zh-CN"/>
        </w:rPr>
        <w:t xml:space="preserve">E-UTRAN </w:t>
      </w:r>
      <w:r>
        <w:rPr>
          <w:lang w:eastAsia="zh-CN"/>
        </w:rPr>
        <w:t>TDD</w:t>
      </w:r>
      <w:r w:rsidRPr="00CC1A22">
        <w:rPr>
          <w:rFonts w:eastAsia="MS Mincho"/>
          <w:lang w:eastAsia="zh-CN"/>
        </w:rPr>
        <w:t xml:space="preserve"> Early Out-of-sync reporting Test </w:t>
      </w:r>
      <w:r>
        <w:rPr>
          <w:lang w:eastAsia="zh-CN"/>
        </w:rPr>
        <w:t>for Cat-M1 UE in CEModeB</w:t>
      </w:r>
      <w:r>
        <w:tab/>
        <w:t>1469</w:t>
      </w:r>
    </w:p>
    <w:p w14:paraId="5E2F7F2E" w14:textId="77777777" w:rsidR="006E6678" w:rsidRDefault="006E6678">
      <w:pPr>
        <w:pStyle w:val="TOC4"/>
        <w:rPr>
          <w:rFonts w:asciiTheme="minorHAnsi" w:eastAsiaTheme="minorEastAsia" w:hAnsiTheme="minorHAnsi" w:cstheme="minorBidi"/>
          <w:sz w:val="22"/>
          <w:szCs w:val="22"/>
        </w:rPr>
      </w:pPr>
      <w:r w:rsidRPr="006E6678">
        <w:t>A.7.3.86.1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1469</w:t>
      </w:r>
    </w:p>
    <w:p w14:paraId="5F2EF52E" w14:textId="77777777" w:rsidR="006E6678" w:rsidRDefault="006E6678">
      <w:pPr>
        <w:pStyle w:val="TOC4"/>
        <w:rPr>
          <w:rFonts w:asciiTheme="minorHAnsi" w:eastAsiaTheme="minorEastAsia" w:hAnsiTheme="minorHAnsi" w:cstheme="minorBidi"/>
          <w:sz w:val="22"/>
          <w:szCs w:val="22"/>
        </w:rPr>
      </w:pPr>
      <w:r w:rsidRPr="006E6678">
        <w:t>A.7.3.86.2</w:t>
      </w:r>
      <w:r w:rsidRPr="006E6678">
        <w:rPr>
          <w:rFonts w:asciiTheme="minorHAnsi" w:eastAsiaTheme="minorEastAsia" w:hAnsiTheme="minorHAnsi" w:cstheme="minorBidi"/>
          <w:sz w:val="22"/>
          <w:szCs w:val="22"/>
        </w:rPr>
        <w:tab/>
      </w:r>
      <w:r w:rsidRPr="00CC1A22">
        <w:rPr>
          <w:snapToGrid w:val="0"/>
        </w:rPr>
        <w:t>Test Requirements</w:t>
      </w:r>
      <w:r>
        <w:tab/>
        <w:t>1471</w:t>
      </w:r>
    </w:p>
    <w:p w14:paraId="2780CE03" w14:textId="77777777" w:rsidR="006E6678" w:rsidRDefault="006E6678">
      <w:pPr>
        <w:pStyle w:val="TOC3"/>
        <w:rPr>
          <w:rFonts w:asciiTheme="minorHAnsi" w:eastAsiaTheme="minorEastAsia" w:hAnsiTheme="minorHAnsi" w:cstheme="minorBidi"/>
          <w:sz w:val="22"/>
          <w:szCs w:val="22"/>
        </w:rPr>
      </w:pPr>
      <w:r w:rsidRPr="006E6678">
        <w:t>A.7.3.87</w:t>
      </w:r>
      <w:r w:rsidRPr="006E6678">
        <w:rPr>
          <w:rFonts w:asciiTheme="minorHAnsi" w:hAnsiTheme="minorHAnsi" w:cstheme="minorBidi"/>
          <w:sz w:val="22"/>
          <w:szCs w:val="22"/>
        </w:rPr>
        <w:tab/>
      </w:r>
      <w:r w:rsidRPr="00CC1A22">
        <w:rPr>
          <w:rFonts w:eastAsia="MS Mincho"/>
          <w:lang w:eastAsia="zh-CN"/>
        </w:rPr>
        <w:t>E-UTRAN TDD Early In-Sync reporting Test for Cat-M1 UE in CEModeB</w:t>
      </w:r>
      <w:r>
        <w:tab/>
        <w:t>1471</w:t>
      </w:r>
    </w:p>
    <w:p w14:paraId="136C1CF0" w14:textId="77777777" w:rsidR="006E6678" w:rsidRDefault="006E6678">
      <w:pPr>
        <w:pStyle w:val="TOC4"/>
        <w:rPr>
          <w:rFonts w:asciiTheme="minorHAnsi" w:eastAsiaTheme="minorEastAsia" w:hAnsiTheme="minorHAnsi" w:cstheme="minorBidi"/>
          <w:sz w:val="22"/>
          <w:szCs w:val="22"/>
        </w:rPr>
      </w:pPr>
      <w:r w:rsidRPr="006E6678">
        <w:t>A.7.3.87.1</w:t>
      </w:r>
      <w:r w:rsidRPr="006E6678">
        <w:rPr>
          <w:rFonts w:asciiTheme="minorHAnsi" w:eastAsiaTheme="minorEastAsia" w:hAnsiTheme="minorHAnsi" w:cstheme="minorBidi"/>
          <w:sz w:val="22"/>
          <w:szCs w:val="22"/>
        </w:rPr>
        <w:tab/>
      </w:r>
      <w:r w:rsidRPr="00CC1A22">
        <w:rPr>
          <w:snapToGrid w:val="0"/>
          <w:lang w:eastAsia="zh-CN"/>
        </w:rPr>
        <w:t>Test Purpose and Environment</w:t>
      </w:r>
      <w:r>
        <w:tab/>
        <w:t>1471</w:t>
      </w:r>
    </w:p>
    <w:p w14:paraId="359EE07B" w14:textId="77777777" w:rsidR="006E6678" w:rsidRDefault="006E6678">
      <w:pPr>
        <w:pStyle w:val="TOC4"/>
        <w:rPr>
          <w:rFonts w:asciiTheme="minorHAnsi" w:eastAsiaTheme="minorEastAsia" w:hAnsiTheme="minorHAnsi" w:cstheme="minorBidi"/>
          <w:sz w:val="22"/>
          <w:szCs w:val="22"/>
        </w:rPr>
      </w:pPr>
      <w:r w:rsidRPr="006E6678">
        <w:t>A.7.3.87.2</w:t>
      </w:r>
      <w:r w:rsidRPr="006E6678">
        <w:rPr>
          <w:rFonts w:asciiTheme="minorHAnsi" w:eastAsiaTheme="minorEastAsia" w:hAnsiTheme="minorHAnsi" w:cstheme="minorBidi"/>
          <w:sz w:val="22"/>
          <w:szCs w:val="22"/>
        </w:rPr>
        <w:tab/>
      </w:r>
      <w:r w:rsidRPr="00CC1A22">
        <w:rPr>
          <w:snapToGrid w:val="0"/>
        </w:rPr>
        <w:t>Test Requirements</w:t>
      </w:r>
      <w:r>
        <w:tab/>
        <w:t>1473</w:t>
      </w:r>
    </w:p>
    <w:p w14:paraId="2B16987D" w14:textId="77777777" w:rsidR="006E6678" w:rsidRDefault="006E6678">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1474</w:t>
      </w:r>
    </w:p>
    <w:p w14:paraId="1CE4CA08" w14:textId="77777777" w:rsidR="006E6678" w:rsidRDefault="006E6678">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1474</w:t>
      </w:r>
    </w:p>
    <w:p w14:paraId="1027477C" w14:textId="77777777" w:rsidR="006E6678" w:rsidRDefault="006E6678">
      <w:pPr>
        <w:pStyle w:val="TOC4"/>
        <w:rPr>
          <w:rFonts w:asciiTheme="minorHAnsi" w:eastAsiaTheme="minorEastAsia" w:hAnsiTheme="minorHAnsi" w:cstheme="minorBidi"/>
          <w:sz w:val="22"/>
          <w:szCs w:val="22"/>
        </w:rPr>
      </w:pPr>
      <w:r w:rsidRPr="006E6678">
        <w:t>A.7.4.1.1</w:t>
      </w:r>
      <w:r w:rsidRPr="006E6678">
        <w:rPr>
          <w:rFonts w:asciiTheme="minorHAnsi" w:eastAsiaTheme="minorEastAsia" w:hAnsiTheme="minorHAnsi" w:cstheme="minorBidi"/>
          <w:sz w:val="22"/>
          <w:szCs w:val="22"/>
        </w:rPr>
        <w:tab/>
      </w:r>
      <w:r w:rsidRPr="00CC1A22">
        <w:rPr>
          <w:snapToGrid w:val="0"/>
        </w:rPr>
        <w:t>Test Purpose and Environment</w:t>
      </w:r>
      <w:r>
        <w:tab/>
        <w:t>1474</w:t>
      </w:r>
    </w:p>
    <w:p w14:paraId="4DEE2AD3" w14:textId="77777777" w:rsidR="006E6678" w:rsidRDefault="006E6678">
      <w:pPr>
        <w:pStyle w:val="TOC4"/>
        <w:rPr>
          <w:rFonts w:asciiTheme="minorHAnsi" w:eastAsiaTheme="minorEastAsia" w:hAnsiTheme="minorHAnsi" w:cstheme="minorBidi"/>
          <w:sz w:val="22"/>
          <w:szCs w:val="22"/>
        </w:rPr>
      </w:pPr>
      <w:r w:rsidRPr="006E6678">
        <w:t>A.7.4.1.2</w:t>
      </w:r>
      <w:r w:rsidRPr="006E6678">
        <w:rPr>
          <w:rFonts w:asciiTheme="minorHAnsi" w:eastAsiaTheme="minorEastAsia" w:hAnsiTheme="minorHAnsi" w:cstheme="minorBidi"/>
          <w:sz w:val="22"/>
          <w:szCs w:val="22"/>
        </w:rPr>
        <w:tab/>
      </w:r>
      <w:r w:rsidRPr="00CC1A22">
        <w:rPr>
          <w:snapToGrid w:val="0"/>
        </w:rPr>
        <w:t>Test Requirements</w:t>
      </w:r>
      <w:r>
        <w:tab/>
        <w:t>1476</w:t>
      </w:r>
    </w:p>
    <w:p w14:paraId="44EDC522" w14:textId="77777777" w:rsidR="006E6678" w:rsidRDefault="006E6678">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1476</w:t>
      </w:r>
    </w:p>
    <w:p w14:paraId="70B07314" w14:textId="77777777" w:rsidR="006E6678" w:rsidRDefault="006E6678">
      <w:pPr>
        <w:pStyle w:val="TOC4"/>
        <w:rPr>
          <w:rFonts w:asciiTheme="minorHAnsi" w:eastAsiaTheme="minorEastAsia" w:hAnsiTheme="minorHAnsi" w:cstheme="minorBidi"/>
          <w:sz w:val="22"/>
          <w:szCs w:val="22"/>
        </w:rPr>
      </w:pPr>
      <w:r w:rsidRPr="006E6678">
        <w:t>A.7.4.2.1</w:t>
      </w:r>
      <w:r w:rsidRPr="006E6678">
        <w:rPr>
          <w:rFonts w:asciiTheme="minorHAnsi" w:eastAsiaTheme="minorEastAsia" w:hAnsiTheme="minorHAnsi" w:cstheme="minorBidi"/>
          <w:sz w:val="22"/>
          <w:szCs w:val="22"/>
        </w:rPr>
        <w:tab/>
      </w:r>
      <w:r w:rsidRPr="00CC1A22">
        <w:rPr>
          <w:snapToGrid w:val="0"/>
        </w:rPr>
        <w:t>Test Purpose and Environment</w:t>
      </w:r>
      <w:r>
        <w:tab/>
        <w:t>1476</w:t>
      </w:r>
    </w:p>
    <w:p w14:paraId="3C3BBC47" w14:textId="77777777" w:rsidR="006E6678" w:rsidRDefault="006E6678">
      <w:pPr>
        <w:pStyle w:val="TOC4"/>
        <w:rPr>
          <w:rFonts w:asciiTheme="minorHAnsi" w:eastAsiaTheme="minorEastAsia" w:hAnsiTheme="minorHAnsi" w:cstheme="minorBidi"/>
          <w:sz w:val="22"/>
          <w:szCs w:val="22"/>
        </w:rPr>
      </w:pPr>
      <w:r w:rsidRPr="006E6678">
        <w:t>A.7.4.2.2</w:t>
      </w:r>
      <w:r w:rsidRPr="006E6678">
        <w:rPr>
          <w:rFonts w:asciiTheme="minorHAnsi" w:eastAsiaTheme="minorEastAsia" w:hAnsiTheme="minorHAnsi" w:cstheme="minorBidi"/>
          <w:sz w:val="22"/>
          <w:szCs w:val="22"/>
        </w:rPr>
        <w:tab/>
      </w:r>
      <w:r w:rsidRPr="00CC1A22">
        <w:rPr>
          <w:snapToGrid w:val="0"/>
        </w:rPr>
        <w:t>Test Requirements</w:t>
      </w:r>
      <w:r>
        <w:tab/>
        <w:t>1478</w:t>
      </w:r>
    </w:p>
    <w:p w14:paraId="5AB2CCED" w14:textId="77777777" w:rsidR="006E6678" w:rsidRDefault="006E6678">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1478</w:t>
      </w:r>
    </w:p>
    <w:p w14:paraId="186C97D6" w14:textId="77777777" w:rsidR="006E6678" w:rsidRDefault="006E6678">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1478</w:t>
      </w:r>
    </w:p>
    <w:p w14:paraId="1909AA43" w14:textId="77777777" w:rsidR="006E6678" w:rsidRDefault="006E6678">
      <w:pPr>
        <w:pStyle w:val="TOC4"/>
        <w:rPr>
          <w:rFonts w:asciiTheme="minorHAnsi" w:eastAsiaTheme="minorEastAsia" w:hAnsiTheme="minorHAnsi" w:cstheme="minorBidi"/>
          <w:sz w:val="22"/>
          <w:szCs w:val="22"/>
        </w:rPr>
      </w:pPr>
      <w:r w:rsidRPr="006E6678">
        <w:t>A.7.4.3.2</w:t>
      </w:r>
      <w:r w:rsidRPr="006E6678">
        <w:rPr>
          <w:rFonts w:asciiTheme="minorHAnsi" w:eastAsiaTheme="minorEastAsia" w:hAnsiTheme="minorHAnsi" w:cstheme="minorBidi"/>
          <w:sz w:val="22"/>
          <w:szCs w:val="22"/>
        </w:rPr>
        <w:tab/>
      </w:r>
      <w:r w:rsidRPr="00CC1A22">
        <w:rPr>
          <w:snapToGrid w:val="0"/>
        </w:rPr>
        <w:t>Test Requirements</w:t>
      </w:r>
      <w:r>
        <w:tab/>
        <w:t>1480</w:t>
      </w:r>
    </w:p>
    <w:p w14:paraId="22D584B0" w14:textId="77777777" w:rsidR="006E6678" w:rsidRDefault="006E6678">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1480</w:t>
      </w:r>
    </w:p>
    <w:p w14:paraId="74501E30" w14:textId="77777777" w:rsidR="006E6678" w:rsidRDefault="006E6678">
      <w:pPr>
        <w:pStyle w:val="TOC4"/>
        <w:rPr>
          <w:rFonts w:asciiTheme="minorHAnsi" w:eastAsiaTheme="minorEastAsia" w:hAnsiTheme="minorHAnsi" w:cstheme="minorBidi"/>
          <w:sz w:val="22"/>
          <w:szCs w:val="22"/>
        </w:rPr>
      </w:pPr>
      <w:r w:rsidRPr="006E6678">
        <w:t>A.7.4.4.1</w:t>
      </w:r>
      <w:r w:rsidRPr="006E6678">
        <w:rPr>
          <w:rFonts w:asciiTheme="minorHAnsi" w:eastAsiaTheme="minorEastAsia" w:hAnsiTheme="minorHAnsi" w:cstheme="minorBidi"/>
          <w:sz w:val="22"/>
          <w:szCs w:val="22"/>
        </w:rPr>
        <w:tab/>
      </w:r>
      <w:r w:rsidRPr="00CC1A22">
        <w:rPr>
          <w:snapToGrid w:val="0"/>
        </w:rPr>
        <w:t>Test Purpose and Environment</w:t>
      </w:r>
      <w:r>
        <w:tab/>
        <w:t>1480</w:t>
      </w:r>
    </w:p>
    <w:p w14:paraId="40A317DD" w14:textId="77777777" w:rsidR="006E6678" w:rsidRDefault="006E6678">
      <w:pPr>
        <w:pStyle w:val="TOC4"/>
        <w:rPr>
          <w:rFonts w:asciiTheme="minorHAnsi" w:eastAsiaTheme="minorEastAsia" w:hAnsiTheme="minorHAnsi" w:cstheme="minorBidi"/>
          <w:sz w:val="22"/>
          <w:szCs w:val="22"/>
        </w:rPr>
      </w:pPr>
      <w:r w:rsidRPr="006E6678">
        <w:t>A.7.4.</w:t>
      </w:r>
      <w:r w:rsidRPr="006E6678">
        <w:rPr>
          <w:lang w:eastAsia="zh-CN"/>
        </w:rPr>
        <w:t>4</w:t>
      </w:r>
      <w:r w:rsidRPr="006E6678">
        <w:t>.2</w:t>
      </w:r>
      <w:r w:rsidRPr="006E6678">
        <w:rPr>
          <w:rFonts w:asciiTheme="minorHAnsi" w:eastAsiaTheme="minorEastAsia" w:hAnsiTheme="minorHAnsi" w:cstheme="minorBidi"/>
          <w:sz w:val="22"/>
          <w:szCs w:val="22"/>
        </w:rPr>
        <w:tab/>
      </w:r>
      <w:r w:rsidRPr="00CC1A22">
        <w:rPr>
          <w:snapToGrid w:val="0"/>
        </w:rPr>
        <w:t>Test Requirements</w:t>
      </w:r>
      <w:r>
        <w:tab/>
        <w:t>1483</w:t>
      </w:r>
    </w:p>
    <w:p w14:paraId="4BD76003" w14:textId="77777777" w:rsidR="006E6678" w:rsidRDefault="006E6678">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1483</w:t>
      </w:r>
    </w:p>
    <w:p w14:paraId="208B2E0E" w14:textId="77777777" w:rsidR="006E6678" w:rsidRDefault="006E6678">
      <w:pPr>
        <w:pStyle w:val="TOC4"/>
        <w:rPr>
          <w:rFonts w:asciiTheme="minorHAnsi" w:eastAsiaTheme="minorEastAsia" w:hAnsiTheme="minorHAnsi" w:cstheme="minorBidi"/>
          <w:sz w:val="22"/>
          <w:szCs w:val="22"/>
        </w:rPr>
      </w:pPr>
      <w:r w:rsidRPr="006E6678">
        <w:lastRenderedPageBreak/>
        <w:t>A.7.4.5.1</w:t>
      </w:r>
      <w:r w:rsidRPr="006E6678">
        <w:rPr>
          <w:rFonts w:asciiTheme="minorHAnsi" w:eastAsiaTheme="minorEastAsia" w:hAnsiTheme="minorHAnsi" w:cstheme="minorBidi"/>
          <w:sz w:val="22"/>
          <w:szCs w:val="22"/>
        </w:rPr>
        <w:tab/>
      </w:r>
      <w:r w:rsidRPr="00CC1A22">
        <w:rPr>
          <w:snapToGrid w:val="0"/>
        </w:rPr>
        <w:t>Test Purpose and Environment</w:t>
      </w:r>
      <w:r>
        <w:tab/>
        <w:t>1483</w:t>
      </w:r>
    </w:p>
    <w:p w14:paraId="16729632" w14:textId="77777777" w:rsidR="006E6678" w:rsidRDefault="006E6678">
      <w:pPr>
        <w:pStyle w:val="TOC4"/>
        <w:rPr>
          <w:rFonts w:asciiTheme="minorHAnsi" w:eastAsiaTheme="minorEastAsia" w:hAnsiTheme="minorHAnsi" w:cstheme="minorBidi"/>
          <w:sz w:val="22"/>
          <w:szCs w:val="22"/>
        </w:rPr>
      </w:pPr>
      <w:r w:rsidRPr="006E6678">
        <w:t>A.7.4.</w:t>
      </w:r>
      <w:r w:rsidRPr="006E6678">
        <w:rPr>
          <w:lang w:eastAsia="zh-CN"/>
        </w:rPr>
        <w:t>5</w:t>
      </w:r>
      <w:r w:rsidRPr="006E6678">
        <w:t>.2</w:t>
      </w:r>
      <w:r w:rsidRPr="006E6678">
        <w:rPr>
          <w:rFonts w:asciiTheme="minorHAnsi" w:eastAsiaTheme="minorEastAsia" w:hAnsiTheme="minorHAnsi" w:cstheme="minorBidi"/>
          <w:sz w:val="22"/>
          <w:szCs w:val="22"/>
        </w:rPr>
        <w:tab/>
      </w:r>
      <w:r w:rsidRPr="00CC1A22">
        <w:rPr>
          <w:snapToGrid w:val="0"/>
        </w:rPr>
        <w:t>Test Requirements</w:t>
      </w:r>
      <w:r>
        <w:tab/>
        <w:t>1485</w:t>
      </w:r>
    </w:p>
    <w:p w14:paraId="44F8BE1A" w14:textId="77777777" w:rsidR="006E6678" w:rsidRDefault="006E6678">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1485</w:t>
      </w:r>
    </w:p>
    <w:p w14:paraId="15A1BF4B" w14:textId="77777777" w:rsidR="006E6678" w:rsidRDefault="006E6678">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1485</w:t>
      </w:r>
    </w:p>
    <w:p w14:paraId="79345D89" w14:textId="77777777" w:rsidR="006E6678" w:rsidRDefault="006E6678">
      <w:pPr>
        <w:pStyle w:val="TOC4"/>
        <w:rPr>
          <w:rFonts w:asciiTheme="minorHAnsi" w:eastAsiaTheme="minorEastAsia" w:hAnsiTheme="minorHAnsi" w:cstheme="minorBidi"/>
          <w:sz w:val="22"/>
          <w:szCs w:val="22"/>
        </w:rPr>
      </w:pPr>
      <w:r w:rsidRPr="006E6678">
        <w:t>A.7.</w:t>
      </w:r>
      <w:r w:rsidRPr="006E6678">
        <w:rPr>
          <w:lang w:eastAsia="zh-CN"/>
        </w:rPr>
        <w:t>4</w:t>
      </w:r>
      <w:r w:rsidRPr="006E6678">
        <w:t>.</w:t>
      </w:r>
      <w:r w:rsidRPr="006E6678">
        <w:rPr>
          <w:lang w:eastAsia="zh-CN"/>
        </w:rPr>
        <w:t>6.2</w:t>
      </w:r>
      <w:r w:rsidRPr="006E6678">
        <w:rPr>
          <w:rFonts w:asciiTheme="minorHAnsi" w:eastAsiaTheme="minorEastAsia" w:hAnsiTheme="minorHAnsi" w:cstheme="minorBidi"/>
          <w:sz w:val="22"/>
          <w:szCs w:val="22"/>
        </w:rPr>
        <w:tab/>
      </w:r>
      <w:r w:rsidRPr="00CC1A22">
        <w:rPr>
          <w:snapToGrid w:val="0"/>
        </w:rPr>
        <w:t>Test Requirements</w:t>
      </w:r>
      <w:r>
        <w:tab/>
        <w:t>1487</w:t>
      </w:r>
    </w:p>
    <w:p w14:paraId="68F540EF" w14:textId="77777777" w:rsidR="006E6678" w:rsidRDefault="006E6678">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1487</w:t>
      </w:r>
    </w:p>
    <w:p w14:paraId="23C90DE2" w14:textId="77777777" w:rsidR="006E6678" w:rsidRDefault="006E6678">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1487</w:t>
      </w:r>
    </w:p>
    <w:p w14:paraId="732650A5" w14:textId="77777777" w:rsidR="006E6678" w:rsidRDefault="006E6678">
      <w:pPr>
        <w:pStyle w:val="TOC4"/>
        <w:rPr>
          <w:rFonts w:asciiTheme="minorHAnsi" w:eastAsiaTheme="minorEastAsia" w:hAnsiTheme="minorHAnsi" w:cstheme="minorBidi"/>
          <w:sz w:val="22"/>
          <w:szCs w:val="22"/>
        </w:rPr>
      </w:pPr>
      <w:r w:rsidRPr="006E6678">
        <w:t>A.7.4.7</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1491</w:t>
      </w:r>
    </w:p>
    <w:p w14:paraId="1FF0B6F7" w14:textId="77777777" w:rsidR="006E6678" w:rsidRDefault="006E6678">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1491</w:t>
      </w:r>
    </w:p>
    <w:p w14:paraId="70A7E04B" w14:textId="77777777" w:rsidR="006E6678" w:rsidRDefault="006E6678">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1491</w:t>
      </w:r>
    </w:p>
    <w:p w14:paraId="735490C8" w14:textId="77777777" w:rsidR="006E6678" w:rsidRDefault="006E6678">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1491</w:t>
      </w:r>
    </w:p>
    <w:p w14:paraId="0E434C75" w14:textId="77777777" w:rsidR="006E6678" w:rsidRDefault="006E6678">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1492</w:t>
      </w:r>
    </w:p>
    <w:p w14:paraId="46D8EB76" w14:textId="77777777" w:rsidR="006E6678" w:rsidRDefault="006E6678">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1493</w:t>
      </w:r>
    </w:p>
    <w:p w14:paraId="0ACDE83C" w14:textId="77777777" w:rsidR="006E6678" w:rsidRDefault="006E6678">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1493</w:t>
      </w:r>
    </w:p>
    <w:p w14:paraId="1852FB86" w14:textId="77777777" w:rsidR="006E6678" w:rsidRDefault="006E6678">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1493</w:t>
      </w:r>
    </w:p>
    <w:p w14:paraId="42880039" w14:textId="77777777" w:rsidR="006E6678" w:rsidRDefault="006E6678">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1494</w:t>
      </w:r>
    </w:p>
    <w:p w14:paraId="767D5B8D" w14:textId="77777777" w:rsidR="006E6678" w:rsidRDefault="006E6678">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1494</w:t>
      </w:r>
    </w:p>
    <w:p w14:paraId="422E300D" w14:textId="77777777" w:rsidR="006E6678" w:rsidRDefault="006E6678">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1495</w:t>
      </w:r>
    </w:p>
    <w:p w14:paraId="00F63812" w14:textId="77777777" w:rsidR="006E6678" w:rsidRDefault="006E6678">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1496</w:t>
      </w:r>
    </w:p>
    <w:p w14:paraId="00D1B9C0" w14:textId="77777777" w:rsidR="006E6678" w:rsidRDefault="006E6678">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1496</w:t>
      </w:r>
    </w:p>
    <w:p w14:paraId="08CF9880" w14:textId="77777777" w:rsidR="006E6678" w:rsidRDefault="006E6678">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1497</w:t>
      </w:r>
    </w:p>
    <w:p w14:paraId="1F1A29C0" w14:textId="77777777" w:rsidR="006E6678" w:rsidRDefault="006E6678">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1498</w:t>
      </w:r>
    </w:p>
    <w:p w14:paraId="49C05B46" w14:textId="77777777" w:rsidR="006E6678" w:rsidRDefault="006E6678">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1498</w:t>
      </w:r>
    </w:p>
    <w:p w14:paraId="737A79D2" w14:textId="77777777" w:rsidR="006E6678" w:rsidRDefault="006E6678">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1500</w:t>
      </w:r>
    </w:p>
    <w:p w14:paraId="3CA074FC" w14:textId="77777777" w:rsidR="006E6678" w:rsidRDefault="006E6678">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1501</w:t>
      </w:r>
    </w:p>
    <w:p w14:paraId="72B4BF96" w14:textId="77777777" w:rsidR="006E6678" w:rsidRDefault="006E6678">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1501</w:t>
      </w:r>
    </w:p>
    <w:p w14:paraId="1B26C7BE" w14:textId="77777777" w:rsidR="006E6678" w:rsidRDefault="006E6678">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1502</w:t>
      </w:r>
    </w:p>
    <w:p w14:paraId="39C98D61" w14:textId="77777777" w:rsidR="006E6678" w:rsidRDefault="006E6678">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1503</w:t>
      </w:r>
    </w:p>
    <w:p w14:paraId="0441956A" w14:textId="77777777" w:rsidR="006E6678" w:rsidRDefault="006E6678">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1503</w:t>
      </w:r>
    </w:p>
    <w:p w14:paraId="630DA872" w14:textId="77777777" w:rsidR="006E6678" w:rsidRDefault="006E6678">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1505</w:t>
      </w:r>
    </w:p>
    <w:p w14:paraId="1E040C4F" w14:textId="77777777" w:rsidR="006E6678" w:rsidRDefault="006E6678">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1505</w:t>
      </w:r>
    </w:p>
    <w:p w14:paraId="1C5905F2" w14:textId="77777777" w:rsidR="006E6678" w:rsidRDefault="006E6678">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1505</w:t>
      </w:r>
    </w:p>
    <w:p w14:paraId="1E45E730" w14:textId="77777777" w:rsidR="006E6678" w:rsidRDefault="006E6678">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1507</w:t>
      </w:r>
    </w:p>
    <w:p w14:paraId="7AC2E0D8" w14:textId="77777777" w:rsidR="006E6678" w:rsidRDefault="006E6678">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CC1A22">
        <w:rPr>
          <w:lang w:val="en-US"/>
        </w:rPr>
        <w:t xml:space="preserve">Interruptions due to ProSe Direct Discovery reception on non-serving </w:t>
      </w:r>
      <w:r>
        <w:t>frequency</w:t>
      </w:r>
      <w:r>
        <w:tab/>
        <w:t>1508</w:t>
      </w:r>
    </w:p>
    <w:p w14:paraId="2138B874" w14:textId="77777777" w:rsidR="006E6678" w:rsidRDefault="006E6678">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1508</w:t>
      </w:r>
    </w:p>
    <w:p w14:paraId="180908E5" w14:textId="77777777" w:rsidR="006E6678" w:rsidRDefault="006E6678">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1510</w:t>
      </w:r>
    </w:p>
    <w:p w14:paraId="2DA6E8FF" w14:textId="77777777" w:rsidR="006E6678" w:rsidRDefault="006E6678">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CC1A22">
        <w:rPr>
          <w:lang w:val="en-US"/>
        </w:rPr>
        <w:t xml:space="preserve">Interruptions due to ProSe Direct Discovery transmission on non-serving </w:t>
      </w:r>
      <w:r>
        <w:t>frequency</w:t>
      </w:r>
      <w:r>
        <w:tab/>
        <w:t>1511</w:t>
      </w:r>
    </w:p>
    <w:p w14:paraId="77455420" w14:textId="77777777" w:rsidR="006E6678" w:rsidRDefault="006E6678">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1511</w:t>
      </w:r>
    </w:p>
    <w:p w14:paraId="39B9597E" w14:textId="77777777" w:rsidR="006E6678" w:rsidRDefault="006E6678">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1513</w:t>
      </w:r>
    </w:p>
    <w:p w14:paraId="16AB1902" w14:textId="77777777" w:rsidR="006E6678" w:rsidRDefault="006E6678">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CC1A22">
        <w:rPr>
          <w:lang w:val="en-US"/>
        </w:rPr>
        <w:t xml:space="preserve">Interruptions due to ProSe Direct Communication on non-serving </w:t>
      </w:r>
      <w:r>
        <w:t>frequency</w:t>
      </w:r>
      <w:r>
        <w:tab/>
        <w:t>1514</w:t>
      </w:r>
    </w:p>
    <w:p w14:paraId="3CEB1A39" w14:textId="77777777" w:rsidR="006E6678" w:rsidRDefault="006E6678">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1514</w:t>
      </w:r>
    </w:p>
    <w:p w14:paraId="2259D4E6" w14:textId="77777777" w:rsidR="006E6678" w:rsidRDefault="006E6678">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1516</w:t>
      </w:r>
    </w:p>
    <w:p w14:paraId="6B494D60" w14:textId="77777777" w:rsidR="006E6678" w:rsidRDefault="006E6678">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1516</w:t>
      </w:r>
    </w:p>
    <w:p w14:paraId="762A4333" w14:textId="77777777" w:rsidR="006E6678" w:rsidRDefault="006E6678">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1516</w:t>
      </w:r>
    </w:p>
    <w:p w14:paraId="4E60E7F3" w14:textId="77777777" w:rsidR="006E6678" w:rsidRDefault="006E6678">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1520</w:t>
      </w:r>
    </w:p>
    <w:p w14:paraId="76AF28D2" w14:textId="77777777" w:rsidR="006E6678" w:rsidRDefault="006E6678">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1521</w:t>
      </w:r>
    </w:p>
    <w:p w14:paraId="38BDEE6F" w14:textId="77777777" w:rsidR="006E6678" w:rsidRDefault="006E6678">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1521</w:t>
      </w:r>
    </w:p>
    <w:p w14:paraId="6970F2C3" w14:textId="77777777" w:rsidR="006E6678" w:rsidRDefault="006E6678">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1521</w:t>
      </w:r>
    </w:p>
    <w:p w14:paraId="2D1E05E6" w14:textId="77777777" w:rsidR="006E6678" w:rsidRDefault="006E6678">
      <w:pPr>
        <w:pStyle w:val="TOC4"/>
        <w:rPr>
          <w:rFonts w:asciiTheme="minorHAnsi" w:eastAsiaTheme="minorEastAsia" w:hAnsiTheme="minorHAnsi" w:cstheme="minorBidi"/>
          <w:sz w:val="22"/>
          <w:szCs w:val="22"/>
        </w:rPr>
      </w:pPr>
      <w:r w:rsidRPr="006E6678">
        <w:t>A.7.6.1.2</w:t>
      </w:r>
      <w:r w:rsidRPr="006E6678">
        <w:rPr>
          <w:rFonts w:asciiTheme="minorHAnsi" w:eastAsiaTheme="minorEastAsia" w:hAnsiTheme="minorHAnsi" w:cstheme="minorBidi"/>
          <w:sz w:val="22"/>
          <w:szCs w:val="22"/>
        </w:rPr>
        <w:tab/>
      </w:r>
      <w:r w:rsidRPr="00CC1A22">
        <w:rPr>
          <w:snapToGrid w:val="0"/>
        </w:rPr>
        <w:t>Test Requirements</w:t>
      </w:r>
      <w:r>
        <w:tab/>
        <w:t>1524</w:t>
      </w:r>
    </w:p>
    <w:p w14:paraId="73D500F9" w14:textId="77777777" w:rsidR="006E6678" w:rsidRDefault="006E6678">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1524</w:t>
      </w:r>
    </w:p>
    <w:p w14:paraId="4D93480B" w14:textId="77777777" w:rsidR="006E6678" w:rsidRDefault="006E6678">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1524</w:t>
      </w:r>
    </w:p>
    <w:p w14:paraId="263FA3F1" w14:textId="77777777" w:rsidR="006E6678" w:rsidRDefault="006E6678">
      <w:pPr>
        <w:pStyle w:val="TOC4"/>
        <w:rPr>
          <w:rFonts w:asciiTheme="minorHAnsi" w:eastAsiaTheme="minorEastAsia" w:hAnsiTheme="minorHAnsi" w:cstheme="minorBidi"/>
          <w:sz w:val="22"/>
          <w:szCs w:val="22"/>
        </w:rPr>
      </w:pPr>
      <w:r w:rsidRPr="006E6678">
        <w:t>A.7.6.2</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1527</w:t>
      </w:r>
    </w:p>
    <w:p w14:paraId="72811523" w14:textId="015F7B97" w:rsidR="006E6678" w:rsidRDefault="006E6678">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1527</w:t>
      </w:r>
    </w:p>
    <w:p w14:paraId="5D14CF95" w14:textId="77777777" w:rsidR="006E6678" w:rsidRDefault="006E6678">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1527</w:t>
      </w:r>
    </w:p>
    <w:p w14:paraId="026C6851" w14:textId="77777777" w:rsidR="006E6678" w:rsidRDefault="006E6678">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1527</w:t>
      </w:r>
    </w:p>
    <w:p w14:paraId="13EA8F18" w14:textId="77777777" w:rsidR="006E6678" w:rsidRDefault="006E6678">
      <w:pPr>
        <w:pStyle w:val="TOC4"/>
        <w:rPr>
          <w:rFonts w:asciiTheme="minorHAnsi" w:eastAsiaTheme="minorEastAsia" w:hAnsiTheme="minorHAnsi" w:cstheme="minorBidi"/>
          <w:sz w:val="22"/>
          <w:szCs w:val="22"/>
        </w:rPr>
      </w:pPr>
      <w:r w:rsidRPr="006E6678">
        <w:t>A.8.1.1.1</w:t>
      </w:r>
      <w:r w:rsidRPr="006E6678">
        <w:rPr>
          <w:rFonts w:asciiTheme="minorHAnsi" w:eastAsiaTheme="minorEastAsia" w:hAnsiTheme="minorHAnsi"/>
          <w:sz w:val="22"/>
          <w:szCs w:val="22"/>
        </w:rPr>
        <w:tab/>
      </w:r>
      <w:r w:rsidRPr="00CC1A22">
        <w:rPr>
          <w:rFonts w:cs="v4.2.0"/>
          <w:snapToGrid w:val="0"/>
        </w:rPr>
        <w:t>Test Purpose and Environment</w:t>
      </w:r>
      <w:r>
        <w:tab/>
        <w:t>1527</w:t>
      </w:r>
    </w:p>
    <w:p w14:paraId="288050E2" w14:textId="77777777" w:rsidR="006E6678" w:rsidRDefault="006E6678">
      <w:pPr>
        <w:pStyle w:val="TOC4"/>
        <w:rPr>
          <w:rFonts w:asciiTheme="minorHAnsi" w:eastAsiaTheme="minorEastAsia" w:hAnsiTheme="minorHAnsi" w:cstheme="minorBidi"/>
          <w:sz w:val="22"/>
          <w:szCs w:val="22"/>
        </w:rPr>
      </w:pPr>
      <w:r w:rsidRPr="006E6678">
        <w:lastRenderedPageBreak/>
        <w:t>A.8.1.1.2</w:t>
      </w:r>
      <w:r w:rsidRPr="006E6678">
        <w:rPr>
          <w:rFonts w:asciiTheme="minorHAnsi" w:eastAsiaTheme="minorEastAsia" w:hAnsiTheme="minorHAnsi"/>
          <w:sz w:val="22"/>
          <w:szCs w:val="22"/>
        </w:rPr>
        <w:tab/>
      </w:r>
      <w:r w:rsidRPr="00CC1A22">
        <w:rPr>
          <w:rFonts w:cs="v4.2.0"/>
          <w:snapToGrid w:val="0"/>
        </w:rPr>
        <w:t>Test Requirements</w:t>
      </w:r>
      <w:r>
        <w:tab/>
        <w:t>1529</w:t>
      </w:r>
    </w:p>
    <w:p w14:paraId="5DABAB51" w14:textId="77777777" w:rsidR="006E6678" w:rsidRDefault="006E6678">
      <w:pPr>
        <w:pStyle w:val="TOC3"/>
        <w:rPr>
          <w:rFonts w:asciiTheme="minorHAnsi" w:eastAsiaTheme="minorEastAsia" w:hAnsiTheme="minorHAnsi" w:cstheme="minorBidi"/>
          <w:sz w:val="22"/>
          <w:szCs w:val="22"/>
        </w:rPr>
      </w:pPr>
      <w:r w:rsidRPr="006E6678">
        <w:t>A.8.1.2</w:t>
      </w:r>
      <w:r w:rsidRPr="006E6678">
        <w:rPr>
          <w:rFonts w:asciiTheme="minorHAnsi" w:eastAsiaTheme="minorEastAsia" w:hAnsiTheme="minorHAnsi"/>
          <w:sz w:val="22"/>
          <w:szCs w:val="22"/>
        </w:rPr>
        <w:tab/>
      </w:r>
      <w:r w:rsidRPr="00CC1A22">
        <w:rPr>
          <w:rFonts w:cs="v4.2.0"/>
        </w:rPr>
        <w:t>E-UTRAN FDD-FDD intra-frequency event triggered reporting under fading propagation conditions in synchronous cells</w:t>
      </w:r>
      <w:r>
        <w:tab/>
        <w:t>1529</w:t>
      </w:r>
    </w:p>
    <w:p w14:paraId="1DD82BA1" w14:textId="77777777" w:rsidR="006E6678" w:rsidRDefault="006E6678">
      <w:pPr>
        <w:pStyle w:val="TOC4"/>
        <w:rPr>
          <w:rFonts w:asciiTheme="minorHAnsi" w:eastAsiaTheme="minorEastAsia" w:hAnsiTheme="minorHAnsi" w:cstheme="minorBidi"/>
          <w:sz w:val="22"/>
          <w:szCs w:val="22"/>
        </w:rPr>
      </w:pPr>
      <w:r w:rsidRPr="006E6678">
        <w:t>A.8.1.2.1</w:t>
      </w:r>
      <w:r w:rsidRPr="006E6678">
        <w:rPr>
          <w:rFonts w:asciiTheme="minorHAnsi" w:eastAsiaTheme="minorEastAsia" w:hAnsiTheme="minorHAnsi"/>
          <w:sz w:val="22"/>
          <w:szCs w:val="22"/>
        </w:rPr>
        <w:tab/>
      </w:r>
      <w:r w:rsidRPr="00CC1A22">
        <w:rPr>
          <w:rFonts w:cs="v4.2.0"/>
          <w:snapToGrid w:val="0"/>
        </w:rPr>
        <w:t>Test Purpose and Environment</w:t>
      </w:r>
      <w:r>
        <w:tab/>
        <w:t>1529</w:t>
      </w:r>
    </w:p>
    <w:p w14:paraId="090E73DE" w14:textId="77777777" w:rsidR="006E6678" w:rsidRDefault="006E6678">
      <w:pPr>
        <w:pStyle w:val="TOC4"/>
        <w:rPr>
          <w:rFonts w:asciiTheme="minorHAnsi" w:eastAsiaTheme="minorEastAsia" w:hAnsiTheme="minorHAnsi" w:cstheme="minorBidi"/>
          <w:sz w:val="22"/>
          <w:szCs w:val="22"/>
        </w:rPr>
      </w:pPr>
      <w:r w:rsidRPr="006E6678">
        <w:t>A.8.1.2.2</w:t>
      </w:r>
      <w:r w:rsidRPr="006E6678">
        <w:rPr>
          <w:rFonts w:asciiTheme="minorHAnsi" w:eastAsiaTheme="minorEastAsia" w:hAnsiTheme="minorHAnsi"/>
          <w:sz w:val="22"/>
          <w:szCs w:val="22"/>
        </w:rPr>
        <w:tab/>
      </w:r>
      <w:r w:rsidRPr="00CC1A22">
        <w:rPr>
          <w:rFonts w:cs="v4.2.0"/>
          <w:snapToGrid w:val="0"/>
        </w:rPr>
        <w:t>Test Requirements</w:t>
      </w:r>
      <w:r>
        <w:tab/>
        <w:t>1531</w:t>
      </w:r>
    </w:p>
    <w:p w14:paraId="0A7FBDDB" w14:textId="77777777" w:rsidR="006E6678" w:rsidRDefault="006E6678">
      <w:pPr>
        <w:pStyle w:val="TOC3"/>
        <w:rPr>
          <w:rFonts w:asciiTheme="minorHAnsi" w:eastAsiaTheme="minorEastAsia" w:hAnsiTheme="minorHAnsi" w:cstheme="minorBidi"/>
          <w:sz w:val="22"/>
          <w:szCs w:val="22"/>
        </w:rPr>
      </w:pPr>
      <w:r w:rsidRPr="006E6678">
        <w:t>A.8.1.3</w:t>
      </w:r>
      <w:r w:rsidRPr="006E6678">
        <w:rPr>
          <w:rFonts w:asciiTheme="minorHAnsi" w:eastAsiaTheme="minorEastAsia" w:hAnsiTheme="minorHAnsi"/>
          <w:sz w:val="22"/>
          <w:szCs w:val="22"/>
        </w:rPr>
        <w:tab/>
      </w:r>
      <w:r w:rsidRPr="00CC1A22">
        <w:rPr>
          <w:rFonts w:cs="v4.2.0"/>
        </w:rPr>
        <w:t>E-UTRAN FDD-FDD intra-frequency event triggered reporting under fading propagation conditions in synchronous cells with DRX</w:t>
      </w:r>
      <w:r>
        <w:tab/>
        <w:t>1531</w:t>
      </w:r>
    </w:p>
    <w:p w14:paraId="61A3227E" w14:textId="77777777" w:rsidR="006E6678" w:rsidRDefault="006E6678">
      <w:pPr>
        <w:pStyle w:val="TOC4"/>
        <w:rPr>
          <w:rFonts w:asciiTheme="minorHAnsi" w:eastAsiaTheme="minorEastAsia" w:hAnsiTheme="minorHAnsi" w:cstheme="minorBidi"/>
          <w:sz w:val="22"/>
          <w:szCs w:val="22"/>
        </w:rPr>
      </w:pPr>
      <w:r w:rsidRPr="006E6678">
        <w:t>A.8.1.3.</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1531</w:t>
      </w:r>
    </w:p>
    <w:p w14:paraId="4A6F34DB" w14:textId="77777777" w:rsidR="006E6678" w:rsidRDefault="006E6678">
      <w:pPr>
        <w:pStyle w:val="TOC4"/>
        <w:rPr>
          <w:rFonts w:asciiTheme="minorHAnsi" w:eastAsiaTheme="minorEastAsia" w:hAnsiTheme="minorHAnsi" w:cstheme="minorBidi"/>
          <w:sz w:val="22"/>
          <w:szCs w:val="22"/>
        </w:rPr>
      </w:pPr>
      <w:r w:rsidRPr="006E6678">
        <w:t>A.8.1.3.2</w:t>
      </w:r>
      <w:r w:rsidRPr="006E6678">
        <w:rPr>
          <w:rFonts w:asciiTheme="minorHAnsi" w:eastAsiaTheme="minorEastAsia" w:hAnsiTheme="minorHAnsi"/>
          <w:sz w:val="22"/>
          <w:szCs w:val="22"/>
        </w:rPr>
        <w:tab/>
      </w:r>
      <w:r w:rsidRPr="00CC1A22">
        <w:rPr>
          <w:rFonts w:cs="v4.2.0"/>
          <w:snapToGrid w:val="0"/>
        </w:rPr>
        <w:t>Test Requirements</w:t>
      </w:r>
      <w:r>
        <w:tab/>
        <w:t>1534</w:t>
      </w:r>
    </w:p>
    <w:p w14:paraId="274BA3C8" w14:textId="77777777" w:rsidR="006E6678" w:rsidRDefault="006E6678">
      <w:pPr>
        <w:pStyle w:val="TOC3"/>
        <w:rPr>
          <w:rFonts w:asciiTheme="minorHAnsi" w:eastAsiaTheme="minorEastAsia" w:hAnsiTheme="minorHAnsi" w:cstheme="minorBidi"/>
          <w:sz w:val="22"/>
          <w:szCs w:val="22"/>
        </w:rPr>
      </w:pPr>
      <w:r w:rsidRPr="006E6678">
        <w:t>A.8.1.4</w:t>
      </w:r>
      <w:r w:rsidRPr="006E6678">
        <w:rPr>
          <w:rFonts w:asciiTheme="minorHAnsi" w:eastAsiaTheme="minorEastAsia" w:hAnsiTheme="minorHAnsi"/>
          <w:sz w:val="22"/>
          <w:szCs w:val="22"/>
        </w:rPr>
        <w:tab/>
      </w:r>
      <w:r w:rsidRPr="00CC1A22">
        <w:rPr>
          <w:rFonts w:cs="v4.2.0"/>
        </w:rPr>
        <w:t>Void</w:t>
      </w:r>
      <w:r>
        <w:tab/>
        <w:t>1534</w:t>
      </w:r>
    </w:p>
    <w:p w14:paraId="1BD6EA8D" w14:textId="77777777" w:rsidR="006E6678" w:rsidRDefault="006E6678">
      <w:pPr>
        <w:pStyle w:val="TOC3"/>
        <w:rPr>
          <w:rFonts w:asciiTheme="minorHAnsi" w:eastAsiaTheme="minorEastAsia" w:hAnsiTheme="minorHAnsi" w:cstheme="minorBidi"/>
          <w:sz w:val="22"/>
          <w:szCs w:val="22"/>
        </w:rPr>
      </w:pPr>
      <w:r w:rsidRPr="006E6678">
        <w:t>A.8.1.5</w:t>
      </w:r>
      <w:r w:rsidRPr="006E6678">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1534</w:t>
      </w:r>
    </w:p>
    <w:p w14:paraId="1EF0F439" w14:textId="77777777" w:rsidR="006E6678" w:rsidRDefault="006E6678">
      <w:pPr>
        <w:pStyle w:val="TOC4"/>
        <w:rPr>
          <w:rFonts w:asciiTheme="minorHAnsi" w:eastAsiaTheme="minorEastAsia" w:hAnsiTheme="minorHAnsi" w:cstheme="minorBidi"/>
          <w:sz w:val="22"/>
          <w:szCs w:val="22"/>
        </w:rPr>
      </w:pPr>
      <w:r w:rsidRPr="006E6678">
        <w:t>A.8.1.5.1</w:t>
      </w:r>
      <w:r w:rsidRPr="006E6678">
        <w:rPr>
          <w:rFonts w:asciiTheme="minorHAnsi" w:eastAsiaTheme="minorEastAsia" w:hAnsiTheme="minorHAnsi" w:cstheme="minorBidi"/>
          <w:sz w:val="22"/>
          <w:szCs w:val="22"/>
        </w:rPr>
        <w:tab/>
      </w:r>
      <w:r w:rsidRPr="00CC1A22">
        <w:rPr>
          <w:snapToGrid w:val="0"/>
        </w:rPr>
        <w:t>Test Purpose and Environment</w:t>
      </w:r>
      <w:r>
        <w:tab/>
        <w:t>1534</w:t>
      </w:r>
    </w:p>
    <w:p w14:paraId="1CD5EFBF" w14:textId="77777777" w:rsidR="006E6678" w:rsidRDefault="006E6678">
      <w:pPr>
        <w:pStyle w:val="TOC4"/>
        <w:rPr>
          <w:rFonts w:asciiTheme="minorHAnsi" w:eastAsiaTheme="minorEastAsia" w:hAnsiTheme="minorHAnsi" w:cstheme="minorBidi"/>
          <w:sz w:val="22"/>
          <w:szCs w:val="22"/>
        </w:rPr>
      </w:pPr>
      <w:r w:rsidRPr="006E6678">
        <w:t>A.8.1.5.2</w:t>
      </w:r>
      <w:r w:rsidRPr="006E6678">
        <w:rPr>
          <w:rFonts w:asciiTheme="minorHAnsi" w:eastAsiaTheme="minorEastAsia" w:hAnsiTheme="minorHAnsi" w:cstheme="minorBidi"/>
          <w:sz w:val="22"/>
          <w:szCs w:val="22"/>
        </w:rPr>
        <w:tab/>
      </w:r>
      <w:r w:rsidRPr="00CC1A22">
        <w:rPr>
          <w:snapToGrid w:val="0"/>
        </w:rPr>
        <w:t>Test Requirements</w:t>
      </w:r>
      <w:r>
        <w:tab/>
        <w:t>1536</w:t>
      </w:r>
    </w:p>
    <w:p w14:paraId="565B3F56" w14:textId="77777777" w:rsidR="006E6678" w:rsidRDefault="006E6678">
      <w:pPr>
        <w:pStyle w:val="TOC3"/>
        <w:rPr>
          <w:rFonts w:asciiTheme="minorHAnsi" w:eastAsiaTheme="minorEastAsia" w:hAnsiTheme="minorHAnsi" w:cstheme="minorBidi"/>
          <w:sz w:val="22"/>
          <w:szCs w:val="22"/>
        </w:rPr>
      </w:pPr>
      <w:r w:rsidRPr="006E6678">
        <w:t>A.8.1.6</w:t>
      </w:r>
      <w:r w:rsidRPr="006E6678">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CC1A22">
        <w:rPr>
          <w:rFonts w:cs="v4.2.0"/>
        </w:rPr>
        <w:t xml:space="preserve"> </w:t>
      </w:r>
      <w:r w:rsidRPr="00CC1A22">
        <w:rPr>
          <w:rFonts w:cs="v4.2.0"/>
          <w:lang w:eastAsia="zh-CN"/>
        </w:rPr>
        <w:t>with DRX</w:t>
      </w:r>
      <w:r>
        <w:tab/>
        <w:t>1536</w:t>
      </w:r>
    </w:p>
    <w:p w14:paraId="0599B4FD" w14:textId="77777777" w:rsidR="006E6678" w:rsidRDefault="006E6678">
      <w:pPr>
        <w:pStyle w:val="TOC4"/>
        <w:rPr>
          <w:rFonts w:asciiTheme="minorHAnsi" w:eastAsiaTheme="minorEastAsia" w:hAnsiTheme="minorHAnsi" w:cstheme="minorBidi"/>
          <w:sz w:val="22"/>
          <w:szCs w:val="22"/>
        </w:rPr>
      </w:pPr>
      <w:r w:rsidRPr="006E6678">
        <w:t>A.8.1.6.1</w:t>
      </w:r>
      <w:r w:rsidRPr="006E6678">
        <w:rPr>
          <w:rFonts w:asciiTheme="minorHAnsi" w:eastAsiaTheme="minorEastAsia" w:hAnsiTheme="minorHAnsi" w:cstheme="minorBidi"/>
          <w:sz w:val="22"/>
          <w:szCs w:val="22"/>
        </w:rPr>
        <w:tab/>
      </w:r>
      <w:r w:rsidRPr="00CC1A22">
        <w:rPr>
          <w:snapToGrid w:val="0"/>
        </w:rPr>
        <w:t>Test Purpose and Environment</w:t>
      </w:r>
      <w:r>
        <w:tab/>
        <w:t>1536</w:t>
      </w:r>
    </w:p>
    <w:p w14:paraId="74C11337" w14:textId="77777777" w:rsidR="006E6678" w:rsidRDefault="006E6678">
      <w:pPr>
        <w:pStyle w:val="TOC4"/>
        <w:rPr>
          <w:rFonts w:asciiTheme="minorHAnsi" w:eastAsiaTheme="minorEastAsia" w:hAnsiTheme="minorHAnsi" w:cstheme="minorBidi"/>
          <w:sz w:val="22"/>
          <w:szCs w:val="22"/>
        </w:rPr>
      </w:pPr>
      <w:r w:rsidRPr="006E6678">
        <w:t>A.8.1.6.2</w:t>
      </w:r>
      <w:r w:rsidRPr="006E6678">
        <w:rPr>
          <w:rFonts w:asciiTheme="minorHAnsi" w:eastAsiaTheme="minorEastAsia" w:hAnsiTheme="minorHAnsi" w:cstheme="minorBidi"/>
          <w:sz w:val="22"/>
          <w:szCs w:val="22"/>
        </w:rPr>
        <w:tab/>
      </w:r>
      <w:r w:rsidRPr="00CC1A22">
        <w:rPr>
          <w:snapToGrid w:val="0"/>
        </w:rPr>
        <w:t>Test Requirements</w:t>
      </w:r>
      <w:r>
        <w:tab/>
        <w:t>1538</w:t>
      </w:r>
    </w:p>
    <w:p w14:paraId="2E0B25DC" w14:textId="77777777" w:rsidR="006E6678" w:rsidRDefault="006E6678">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1538</w:t>
      </w:r>
    </w:p>
    <w:p w14:paraId="7CB82C94" w14:textId="77777777" w:rsidR="006E6678" w:rsidRDefault="006E6678">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1538</w:t>
      </w:r>
    </w:p>
    <w:p w14:paraId="40932ACB" w14:textId="77777777" w:rsidR="006E6678" w:rsidRDefault="006E6678">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1540</w:t>
      </w:r>
    </w:p>
    <w:p w14:paraId="68DD7F7E" w14:textId="77777777" w:rsidR="006E6678" w:rsidRDefault="006E6678">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1541</w:t>
      </w:r>
    </w:p>
    <w:p w14:paraId="1470E522" w14:textId="77777777" w:rsidR="006E6678" w:rsidRDefault="006E6678">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1541</w:t>
      </w:r>
    </w:p>
    <w:p w14:paraId="4A131375" w14:textId="77777777" w:rsidR="006E6678" w:rsidRDefault="006E6678">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1543</w:t>
      </w:r>
    </w:p>
    <w:p w14:paraId="58DE3BA1" w14:textId="77777777" w:rsidR="006E6678" w:rsidRDefault="006E6678">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1544</w:t>
      </w:r>
    </w:p>
    <w:p w14:paraId="60A27E4E" w14:textId="77777777" w:rsidR="006E6678" w:rsidRDefault="006E6678">
      <w:pPr>
        <w:pStyle w:val="TOC4"/>
        <w:rPr>
          <w:rFonts w:asciiTheme="minorHAnsi" w:eastAsiaTheme="minorEastAsia" w:hAnsiTheme="minorHAnsi" w:cstheme="minorBidi"/>
          <w:sz w:val="22"/>
          <w:szCs w:val="22"/>
        </w:rPr>
      </w:pPr>
      <w:r w:rsidRPr="006E6678">
        <w:t>A.8.1.</w:t>
      </w:r>
      <w:r w:rsidRPr="006E6678">
        <w:rPr>
          <w:lang w:eastAsia="zh-CN"/>
        </w:rPr>
        <w:t>9</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1544</w:t>
      </w:r>
    </w:p>
    <w:p w14:paraId="54D468FA" w14:textId="77777777" w:rsidR="006E6678" w:rsidRDefault="006E6678">
      <w:pPr>
        <w:pStyle w:val="TOC4"/>
        <w:rPr>
          <w:rFonts w:asciiTheme="minorHAnsi" w:eastAsiaTheme="minorEastAsia" w:hAnsiTheme="minorHAnsi" w:cstheme="minorBidi"/>
          <w:sz w:val="22"/>
          <w:szCs w:val="22"/>
        </w:rPr>
      </w:pPr>
      <w:r w:rsidRPr="006E6678">
        <w:t>A.8.1.</w:t>
      </w:r>
      <w:r w:rsidRPr="006E6678">
        <w:rPr>
          <w:lang w:eastAsia="zh-CN"/>
        </w:rPr>
        <w:t>9</w:t>
      </w:r>
      <w:r w:rsidRPr="006E6678">
        <w:t>.2</w:t>
      </w:r>
      <w:r w:rsidRPr="006E6678">
        <w:rPr>
          <w:rFonts w:asciiTheme="minorHAnsi" w:eastAsiaTheme="minorEastAsia" w:hAnsiTheme="minorHAnsi" w:cstheme="minorBidi"/>
          <w:sz w:val="22"/>
          <w:szCs w:val="22"/>
        </w:rPr>
        <w:tab/>
      </w:r>
      <w:r w:rsidRPr="00CC1A22">
        <w:rPr>
          <w:snapToGrid w:val="0"/>
        </w:rPr>
        <w:t>Test Requirements</w:t>
      </w:r>
      <w:r>
        <w:tab/>
        <w:t>1544</w:t>
      </w:r>
    </w:p>
    <w:p w14:paraId="73CC1536" w14:textId="77777777" w:rsidR="006E6678" w:rsidRDefault="006E6678">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1544</w:t>
      </w:r>
    </w:p>
    <w:p w14:paraId="7756A303" w14:textId="77777777" w:rsidR="006E6678" w:rsidRDefault="006E6678">
      <w:pPr>
        <w:pStyle w:val="TOC4"/>
        <w:rPr>
          <w:rFonts w:asciiTheme="minorHAnsi" w:eastAsiaTheme="minorEastAsia" w:hAnsiTheme="minorHAnsi" w:cstheme="minorBidi"/>
          <w:sz w:val="22"/>
          <w:szCs w:val="22"/>
        </w:rPr>
      </w:pPr>
      <w:r w:rsidRPr="006E6678">
        <w:t>A.8.1.10.</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1544</w:t>
      </w:r>
    </w:p>
    <w:p w14:paraId="51B8A798" w14:textId="77777777" w:rsidR="006E6678" w:rsidRDefault="006E6678">
      <w:pPr>
        <w:pStyle w:val="TOC4"/>
        <w:rPr>
          <w:rFonts w:asciiTheme="minorHAnsi" w:eastAsiaTheme="minorEastAsia" w:hAnsiTheme="minorHAnsi" w:cstheme="minorBidi"/>
          <w:sz w:val="22"/>
          <w:szCs w:val="22"/>
        </w:rPr>
      </w:pPr>
      <w:r w:rsidRPr="006E6678">
        <w:t>A.8.1.10.2</w:t>
      </w:r>
      <w:r w:rsidRPr="006E6678">
        <w:rPr>
          <w:rFonts w:asciiTheme="minorHAnsi" w:eastAsiaTheme="minorEastAsia" w:hAnsiTheme="minorHAnsi" w:cstheme="minorBidi"/>
          <w:sz w:val="22"/>
          <w:szCs w:val="22"/>
        </w:rPr>
        <w:tab/>
      </w:r>
      <w:r w:rsidRPr="00CC1A22">
        <w:rPr>
          <w:snapToGrid w:val="0"/>
        </w:rPr>
        <w:t>Test Requirements</w:t>
      </w:r>
      <w:r>
        <w:tab/>
        <w:t>1545</w:t>
      </w:r>
    </w:p>
    <w:p w14:paraId="340255A6" w14:textId="77777777" w:rsidR="006E6678" w:rsidRDefault="006E6678">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1545</w:t>
      </w:r>
    </w:p>
    <w:p w14:paraId="589C9C91" w14:textId="77777777" w:rsidR="006E6678" w:rsidRDefault="006E6678">
      <w:pPr>
        <w:pStyle w:val="TOC4"/>
        <w:rPr>
          <w:rFonts w:asciiTheme="minorHAnsi" w:eastAsiaTheme="minorEastAsia" w:hAnsiTheme="minorHAnsi" w:cstheme="minorBidi"/>
          <w:sz w:val="22"/>
          <w:szCs w:val="22"/>
        </w:rPr>
      </w:pPr>
      <w:r w:rsidRPr="006E6678">
        <w:t>A.8.1.11.1</w:t>
      </w:r>
      <w:r w:rsidRPr="006E6678">
        <w:rPr>
          <w:rFonts w:asciiTheme="minorHAnsi" w:eastAsiaTheme="minorEastAsia" w:hAnsiTheme="minorHAnsi"/>
          <w:sz w:val="22"/>
          <w:szCs w:val="22"/>
        </w:rPr>
        <w:tab/>
      </w:r>
      <w:r w:rsidRPr="00CC1A22">
        <w:rPr>
          <w:rFonts w:cs="v4.2.0"/>
          <w:snapToGrid w:val="0"/>
        </w:rPr>
        <w:t>Test Purpose and Environment</w:t>
      </w:r>
      <w:r>
        <w:tab/>
        <w:t>1545</w:t>
      </w:r>
    </w:p>
    <w:p w14:paraId="0B2F49A9" w14:textId="77777777" w:rsidR="006E6678" w:rsidRDefault="006E6678">
      <w:pPr>
        <w:pStyle w:val="TOC4"/>
        <w:rPr>
          <w:rFonts w:asciiTheme="minorHAnsi" w:eastAsiaTheme="minorEastAsia" w:hAnsiTheme="minorHAnsi" w:cstheme="minorBidi"/>
          <w:sz w:val="22"/>
          <w:szCs w:val="22"/>
        </w:rPr>
      </w:pPr>
      <w:r w:rsidRPr="006E6678">
        <w:t>A.8.1.11.2</w:t>
      </w:r>
      <w:r w:rsidRPr="006E6678">
        <w:rPr>
          <w:rFonts w:asciiTheme="minorHAnsi" w:eastAsiaTheme="minorEastAsia" w:hAnsiTheme="minorHAnsi"/>
          <w:sz w:val="22"/>
          <w:szCs w:val="22"/>
        </w:rPr>
        <w:tab/>
      </w:r>
      <w:r w:rsidRPr="00CC1A22">
        <w:rPr>
          <w:rFonts w:cs="v4.2.0"/>
          <w:snapToGrid w:val="0"/>
        </w:rPr>
        <w:t>Test Requirements</w:t>
      </w:r>
      <w:r>
        <w:tab/>
        <w:t>1547</w:t>
      </w:r>
    </w:p>
    <w:p w14:paraId="302989D9" w14:textId="77777777" w:rsidR="006E6678" w:rsidRDefault="006E6678">
      <w:pPr>
        <w:pStyle w:val="TOC3"/>
        <w:rPr>
          <w:rFonts w:asciiTheme="minorHAnsi" w:eastAsiaTheme="minorEastAsia" w:hAnsiTheme="minorHAnsi" w:cstheme="minorBidi"/>
          <w:sz w:val="22"/>
          <w:szCs w:val="22"/>
        </w:rPr>
      </w:pPr>
      <w:r w:rsidRPr="006E6678">
        <w:t>A.8.1.12</w:t>
      </w:r>
      <w:r w:rsidRPr="006E6678">
        <w:rPr>
          <w:rFonts w:asciiTheme="minorHAnsi" w:eastAsiaTheme="minorEastAsia" w:hAnsiTheme="minorHAnsi"/>
          <w:sz w:val="22"/>
          <w:szCs w:val="22"/>
        </w:rPr>
        <w:tab/>
      </w:r>
      <w:r w:rsidRPr="00CC1A22">
        <w:rPr>
          <w:rFonts w:cs="v4.2.0"/>
        </w:rPr>
        <w:t>E-UTRAN FDD-FDD intra-frequency event triggered reporting under fading propagation conditions in synchronous cells for UE category 0</w:t>
      </w:r>
      <w:r>
        <w:tab/>
        <w:t>1548</w:t>
      </w:r>
    </w:p>
    <w:p w14:paraId="449A1F2D" w14:textId="77777777" w:rsidR="006E6678" w:rsidRDefault="006E6678">
      <w:pPr>
        <w:pStyle w:val="TOC4"/>
        <w:rPr>
          <w:rFonts w:asciiTheme="minorHAnsi" w:eastAsiaTheme="minorEastAsia" w:hAnsiTheme="minorHAnsi" w:cstheme="minorBidi"/>
          <w:sz w:val="22"/>
          <w:szCs w:val="22"/>
        </w:rPr>
      </w:pPr>
      <w:r w:rsidRPr="006E6678">
        <w:t>A.8.1.12.1</w:t>
      </w:r>
      <w:r w:rsidRPr="006E6678">
        <w:rPr>
          <w:rFonts w:asciiTheme="minorHAnsi" w:eastAsiaTheme="minorEastAsia" w:hAnsiTheme="minorHAnsi"/>
          <w:sz w:val="22"/>
          <w:szCs w:val="22"/>
        </w:rPr>
        <w:tab/>
      </w:r>
      <w:r w:rsidRPr="00CC1A22">
        <w:rPr>
          <w:rFonts w:cs="v4.2.0"/>
          <w:snapToGrid w:val="0"/>
        </w:rPr>
        <w:t>Test Purpose and Environment</w:t>
      </w:r>
      <w:r>
        <w:tab/>
        <w:t>1548</w:t>
      </w:r>
    </w:p>
    <w:p w14:paraId="67AAD6EA" w14:textId="77777777" w:rsidR="006E6678" w:rsidRDefault="006E6678">
      <w:pPr>
        <w:pStyle w:val="TOC4"/>
        <w:rPr>
          <w:rFonts w:asciiTheme="minorHAnsi" w:eastAsiaTheme="minorEastAsia" w:hAnsiTheme="minorHAnsi" w:cstheme="minorBidi"/>
          <w:sz w:val="22"/>
          <w:szCs w:val="22"/>
        </w:rPr>
      </w:pPr>
      <w:r w:rsidRPr="006E6678">
        <w:t>A.8.1.12.2</w:t>
      </w:r>
      <w:r w:rsidRPr="006E6678">
        <w:rPr>
          <w:rFonts w:asciiTheme="minorHAnsi" w:eastAsiaTheme="minorEastAsia" w:hAnsiTheme="minorHAnsi"/>
          <w:sz w:val="22"/>
          <w:szCs w:val="22"/>
        </w:rPr>
        <w:tab/>
      </w:r>
      <w:r w:rsidRPr="00CC1A22">
        <w:rPr>
          <w:rFonts w:cs="v4.2.0"/>
          <w:snapToGrid w:val="0"/>
        </w:rPr>
        <w:t>Test Requirements</w:t>
      </w:r>
      <w:r>
        <w:tab/>
        <w:t>1549</w:t>
      </w:r>
    </w:p>
    <w:p w14:paraId="2003B97C" w14:textId="77777777" w:rsidR="006E6678" w:rsidRDefault="006E6678">
      <w:pPr>
        <w:pStyle w:val="TOC3"/>
        <w:rPr>
          <w:rFonts w:asciiTheme="minorHAnsi" w:eastAsiaTheme="minorEastAsia" w:hAnsiTheme="minorHAnsi" w:cstheme="minorBidi"/>
          <w:sz w:val="22"/>
          <w:szCs w:val="22"/>
        </w:rPr>
      </w:pPr>
      <w:r w:rsidRPr="006E6678">
        <w:t>A.8.1.13</w:t>
      </w:r>
      <w:r w:rsidRPr="006E6678">
        <w:rPr>
          <w:rFonts w:asciiTheme="minorHAnsi" w:eastAsiaTheme="minorEastAsia" w:hAnsiTheme="minorHAnsi"/>
          <w:sz w:val="22"/>
          <w:szCs w:val="22"/>
        </w:rPr>
        <w:tab/>
      </w:r>
      <w:r w:rsidRPr="00CC1A22">
        <w:rPr>
          <w:rFonts w:cs="v4.2.0"/>
        </w:rPr>
        <w:t>E-UTRAN FDD-FDD intra-frequency event triggered reporting under fading propagation conditions in synchronous cells with DRX for UE category 0</w:t>
      </w:r>
      <w:r>
        <w:tab/>
        <w:t>1550</w:t>
      </w:r>
    </w:p>
    <w:p w14:paraId="49EF81CB" w14:textId="77777777" w:rsidR="006E6678" w:rsidRDefault="006E6678">
      <w:pPr>
        <w:pStyle w:val="TOC4"/>
        <w:rPr>
          <w:rFonts w:asciiTheme="minorHAnsi" w:eastAsiaTheme="minorEastAsia" w:hAnsiTheme="minorHAnsi" w:cstheme="minorBidi"/>
          <w:sz w:val="22"/>
          <w:szCs w:val="22"/>
        </w:rPr>
      </w:pPr>
      <w:r w:rsidRPr="006E6678">
        <w:t>A.8.1.13.</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1550</w:t>
      </w:r>
    </w:p>
    <w:p w14:paraId="045327FC" w14:textId="77777777" w:rsidR="006E6678" w:rsidRDefault="006E6678">
      <w:pPr>
        <w:pStyle w:val="TOC4"/>
        <w:rPr>
          <w:rFonts w:asciiTheme="minorHAnsi" w:eastAsiaTheme="minorEastAsia" w:hAnsiTheme="minorHAnsi" w:cstheme="minorBidi"/>
          <w:sz w:val="22"/>
          <w:szCs w:val="22"/>
        </w:rPr>
      </w:pPr>
      <w:r w:rsidRPr="006E6678">
        <w:t>A.8.1.13.2</w:t>
      </w:r>
      <w:r w:rsidRPr="006E6678">
        <w:rPr>
          <w:rFonts w:asciiTheme="minorHAnsi" w:eastAsiaTheme="minorEastAsia" w:hAnsiTheme="minorHAnsi"/>
          <w:sz w:val="22"/>
          <w:szCs w:val="22"/>
        </w:rPr>
        <w:tab/>
      </w:r>
      <w:r w:rsidRPr="00CC1A22">
        <w:rPr>
          <w:rFonts w:cs="v4.2.0"/>
          <w:snapToGrid w:val="0"/>
        </w:rPr>
        <w:t>Test Requirements</w:t>
      </w:r>
      <w:r>
        <w:tab/>
        <w:t>1552</w:t>
      </w:r>
    </w:p>
    <w:p w14:paraId="05319CDB" w14:textId="77777777" w:rsidR="006E6678" w:rsidRDefault="006E6678">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1552</w:t>
      </w:r>
    </w:p>
    <w:p w14:paraId="5B5B3AC6" w14:textId="77777777" w:rsidR="006E6678" w:rsidRDefault="006E6678">
      <w:pPr>
        <w:pStyle w:val="TOC4"/>
        <w:rPr>
          <w:rFonts w:asciiTheme="minorHAnsi" w:eastAsiaTheme="minorEastAsia" w:hAnsiTheme="minorHAnsi" w:cstheme="minorBidi"/>
          <w:sz w:val="22"/>
          <w:szCs w:val="22"/>
        </w:rPr>
      </w:pPr>
      <w:r w:rsidRPr="006E6678">
        <w:t>A.8.1.14.1</w:t>
      </w:r>
      <w:r w:rsidRPr="006E6678">
        <w:rPr>
          <w:rFonts w:asciiTheme="minorHAnsi" w:eastAsiaTheme="minorEastAsia" w:hAnsiTheme="minorHAnsi"/>
          <w:sz w:val="22"/>
          <w:szCs w:val="22"/>
        </w:rPr>
        <w:tab/>
      </w:r>
      <w:r w:rsidRPr="00CC1A22">
        <w:rPr>
          <w:rFonts w:cs="v4.2.0"/>
          <w:snapToGrid w:val="0"/>
        </w:rPr>
        <w:t>Test Purpose and Environment</w:t>
      </w:r>
      <w:r>
        <w:tab/>
        <w:t>1552</w:t>
      </w:r>
    </w:p>
    <w:p w14:paraId="55EAA721" w14:textId="77777777" w:rsidR="006E6678" w:rsidRDefault="006E6678">
      <w:pPr>
        <w:pStyle w:val="TOC4"/>
        <w:rPr>
          <w:rFonts w:asciiTheme="minorHAnsi" w:eastAsiaTheme="minorEastAsia" w:hAnsiTheme="minorHAnsi" w:cstheme="minorBidi"/>
          <w:sz w:val="22"/>
          <w:szCs w:val="22"/>
        </w:rPr>
      </w:pPr>
      <w:r w:rsidRPr="006E6678">
        <w:t>A.8.1.14.2</w:t>
      </w:r>
      <w:r w:rsidRPr="006E6678">
        <w:rPr>
          <w:rFonts w:asciiTheme="minorHAnsi" w:eastAsiaTheme="minorEastAsia" w:hAnsiTheme="minorHAnsi"/>
          <w:sz w:val="22"/>
          <w:szCs w:val="22"/>
        </w:rPr>
        <w:tab/>
      </w:r>
      <w:r w:rsidRPr="00CC1A22">
        <w:rPr>
          <w:rFonts w:cs="v4.2.0"/>
          <w:snapToGrid w:val="0"/>
        </w:rPr>
        <w:t>Test Requirements</w:t>
      </w:r>
      <w:r>
        <w:tab/>
        <w:t>1554</w:t>
      </w:r>
    </w:p>
    <w:p w14:paraId="261A77BA" w14:textId="77777777" w:rsidR="006E6678" w:rsidRDefault="006E6678">
      <w:pPr>
        <w:pStyle w:val="TOC3"/>
        <w:rPr>
          <w:rFonts w:asciiTheme="minorHAnsi" w:eastAsiaTheme="minorEastAsia" w:hAnsiTheme="minorHAnsi" w:cstheme="minorBidi"/>
          <w:sz w:val="22"/>
          <w:szCs w:val="22"/>
        </w:rPr>
      </w:pPr>
      <w:r w:rsidRPr="006E6678">
        <w:t>A.8.1.15</w:t>
      </w:r>
      <w:r w:rsidRPr="006E6678">
        <w:rPr>
          <w:rFonts w:asciiTheme="minorHAnsi" w:eastAsiaTheme="minorEastAsia" w:hAnsiTheme="minorHAnsi"/>
          <w:sz w:val="22"/>
          <w:szCs w:val="22"/>
        </w:rPr>
        <w:tab/>
      </w:r>
      <w:r w:rsidRPr="00CC1A22">
        <w:rPr>
          <w:rFonts w:cs="v4.2.0"/>
        </w:rPr>
        <w:t>E-UTRAN HD-FDD intra-frequency event triggered reporting under fading propagation conditions in synchronous cells for UE category 0</w:t>
      </w:r>
      <w:r>
        <w:tab/>
        <w:t>1555</w:t>
      </w:r>
    </w:p>
    <w:p w14:paraId="606FF322" w14:textId="77777777" w:rsidR="006E6678" w:rsidRDefault="006E6678">
      <w:pPr>
        <w:pStyle w:val="TOC4"/>
        <w:rPr>
          <w:rFonts w:asciiTheme="minorHAnsi" w:eastAsiaTheme="minorEastAsia" w:hAnsiTheme="minorHAnsi" w:cstheme="minorBidi"/>
          <w:sz w:val="22"/>
          <w:szCs w:val="22"/>
        </w:rPr>
      </w:pPr>
      <w:r w:rsidRPr="006E6678">
        <w:t>A.8.1.15.1</w:t>
      </w:r>
      <w:r w:rsidRPr="006E6678">
        <w:rPr>
          <w:rFonts w:asciiTheme="minorHAnsi" w:eastAsiaTheme="minorEastAsia" w:hAnsiTheme="minorHAnsi"/>
          <w:sz w:val="22"/>
          <w:szCs w:val="22"/>
        </w:rPr>
        <w:tab/>
      </w:r>
      <w:r w:rsidRPr="00CC1A22">
        <w:rPr>
          <w:rFonts w:cs="v4.2.0"/>
          <w:snapToGrid w:val="0"/>
        </w:rPr>
        <w:t>Test Purpose and Environment</w:t>
      </w:r>
      <w:r>
        <w:tab/>
        <w:t>1555</w:t>
      </w:r>
    </w:p>
    <w:p w14:paraId="41CF5404" w14:textId="77777777" w:rsidR="006E6678" w:rsidRDefault="006E6678">
      <w:pPr>
        <w:pStyle w:val="TOC4"/>
        <w:rPr>
          <w:rFonts w:asciiTheme="minorHAnsi" w:eastAsiaTheme="minorEastAsia" w:hAnsiTheme="minorHAnsi" w:cstheme="minorBidi"/>
          <w:sz w:val="22"/>
          <w:szCs w:val="22"/>
        </w:rPr>
      </w:pPr>
      <w:r w:rsidRPr="006E6678">
        <w:t>A.8.1.15.2</w:t>
      </w:r>
      <w:r w:rsidRPr="006E6678">
        <w:rPr>
          <w:rFonts w:asciiTheme="minorHAnsi" w:eastAsiaTheme="minorEastAsia" w:hAnsiTheme="minorHAnsi"/>
          <w:sz w:val="22"/>
          <w:szCs w:val="22"/>
        </w:rPr>
        <w:tab/>
      </w:r>
      <w:r w:rsidRPr="00CC1A22">
        <w:rPr>
          <w:rFonts w:cs="v4.2.0"/>
          <w:snapToGrid w:val="0"/>
        </w:rPr>
        <w:t>Test Requirements</w:t>
      </w:r>
      <w:r>
        <w:tab/>
        <w:t>1556</w:t>
      </w:r>
    </w:p>
    <w:p w14:paraId="49D6F02C" w14:textId="77777777" w:rsidR="006E6678" w:rsidRDefault="006E6678">
      <w:pPr>
        <w:pStyle w:val="TOC3"/>
        <w:rPr>
          <w:rFonts w:asciiTheme="minorHAnsi" w:eastAsiaTheme="minorEastAsia" w:hAnsiTheme="minorHAnsi" w:cstheme="minorBidi"/>
          <w:sz w:val="22"/>
          <w:szCs w:val="22"/>
        </w:rPr>
      </w:pPr>
      <w:r w:rsidRPr="006E6678">
        <w:t>A.8.1.16</w:t>
      </w:r>
      <w:r w:rsidRPr="006E6678">
        <w:rPr>
          <w:rFonts w:asciiTheme="minorHAnsi" w:eastAsiaTheme="minorEastAsia" w:hAnsiTheme="minorHAnsi"/>
          <w:sz w:val="22"/>
          <w:szCs w:val="22"/>
        </w:rPr>
        <w:tab/>
      </w:r>
      <w:r w:rsidRPr="00CC1A22">
        <w:rPr>
          <w:rFonts w:cs="v4.2.0"/>
        </w:rPr>
        <w:t>E-UTRAN HD-FDD intra-frequency event triggered reporting under fading propagation conditions in synchronous cells with DRX for UE category 0</w:t>
      </w:r>
      <w:r>
        <w:tab/>
        <w:t>1557</w:t>
      </w:r>
    </w:p>
    <w:p w14:paraId="55C8B634" w14:textId="77777777" w:rsidR="006E6678" w:rsidRDefault="006E6678">
      <w:pPr>
        <w:pStyle w:val="TOC4"/>
        <w:rPr>
          <w:rFonts w:asciiTheme="minorHAnsi" w:eastAsiaTheme="minorEastAsia" w:hAnsiTheme="minorHAnsi" w:cstheme="minorBidi"/>
          <w:sz w:val="22"/>
          <w:szCs w:val="22"/>
        </w:rPr>
      </w:pPr>
      <w:r w:rsidRPr="006E6678">
        <w:t>A.8.1.16.</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1557</w:t>
      </w:r>
    </w:p>
    <w:p w14:paraId="1002CA27" w14:textId="77777777" w:rsidR="006E6678" w:rsidRDefault="006E6678">
      <w:pPr>
        <w:pStyle w:val="TOC4"/>
        <w:rPr>
          <w:rFonts w:asciiTheme="minorHAnsi" w:eastAsiaTheme="minorEastAsia" w:hAnsiTheme="minorHAnsi" w:cstheme="minorBidi"/>
          <w:sz w:val="22"/>
          <w:szCs w:val="22"/>
        </w:rPr>
      </w:pPr>
      <w:r w:rsidRPr="006E6678">
        <w:t>A.8.1.16.2</w:t>
      </w:r>
      <w:r w:rsidRPr="006E6678">
        <w:rPr>
          <w:rFonts w:asciiTheme="minorHAnsi" w:eastAsiaTheme="minorEastAsia" w:hAnsiTheme="minorHAnsi"/>
          <w:sz w:val="22"/>
          <w:szCs w:val="22"/>
        </w:rPr>
        <w:tab/>
      </w:r>
      <w:r w:rsidRPr="00CC1A22">
        <w:rPr>
          <w:rFonts w:cs="v4.2.0"/>
          <w:snapToGrid w:val="0"/>
        </w:rPr>
        <w:t>Test Requirements</w:t>
      </w:r>
      <w:r>
        <w:tab/>
        <w:t>1559</w:t>
      </w:r>
    </w:p>
    <w:p w14:paraId="5611E4CD" w14:textId="77777777" w:rsidR="006E6678" w:rsidRDefault="006E6678">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1559</w:t>
      </w:r>
    </w:p>
    <w:p w14:paraId="078373E1" w14:textId="77777777" w:rsidR="006E6678" w:rsidRDefault="006E6678">
      <w:pPr>
        <w:pStyle w:val="TOC3"/>
        <w:rPr>
          <w:rFonts w:asciiTheme="minorHAnsi" w:eastAsiaTheme="minorEastAsia" w:hAnsiTheme="minorHAnsi" w:cstheme="minorBidi"/>
          <w:sz w:val="22"/>
          <w:szCs w:val="22"/>
        </w:rPr>
      </w:pPr>
      <w:r w:rsidRPr="006E6678">
        <w:t>A.8.1.18</w:t>
      </w:r>
      <w:r w:rsidRPr="006E6678">
        <w:rPr>
          <w:rFonts w:asciiTheme="minorHAnsi" w:eastAsiaTheme="minorEastAsia" w:hAnsiTheme="minorHAnsi"/>
          <w:sz w:val="22"/>
          <w:szCs w:val="22"/>
        </w:rPr>
        <w:tab/>
      </w:r>
      <w:r w:rsidRPr="00CC1A22">
        <w:rPr>
          <w:rFonts w:cs="v4.2.0"/>
        </w:rPr>
        <w:t>Void</w:t>
      </w:r>
      <w:r>
        <w:tab/>
        <w:t>1559</w:t>
      </w:r>
    </w:p>
    <w:p w14:paraId="59012553" w14:textId="77777777" w:rsidR="006E6678" w:rsidRDefault="006E6678">
      <w:pPr>
        <w:pStyle w:val="TOC3"/>
        <w:rPr>
          <w:rFonts w:asciiTheme="minorHAnsi" w:eastAsiaTheme="minorEastAsia" w:hAnsiTheme="minorHAnsi" w:cstheme="minorBidi"/>
          <w:sz w:val="22"/>
          <w:szCs w:val="22"/>
        </w:rPr>
      </w:pPr>
      <w:r w:rsidRPr="006E6678">
        <w:t>A.8.1.19</w:t>
      </w:r>
      <w:r w:rsidRPr="006E6678">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1559</w:t>
      </w:r>
    </w:p>
    <w:p w14:paraId="1C01CFE6" w14:textId="77777777" w:rsidR="006E6678" w:rsidRDefault="006E6678">
      <w:pPr>
        <w:pStyle w:val="TOC4"/>
        <w:rPr>
          <w:rFonts w:asciiTheme="minorHAnsi" w:eastAsiaTheme="minorEastAsia" w:hAnsiTheme="minorHAnsi" w:cstheme="minorBidi"/>
          <w:sz w:val="22"/>
          <w:szCs w:val="22"/>
        </w:rPr>
      </w:pPr>
      <w:r w:rsidRPr="006E6678">
        <w:lastRenderedPageBreak/>
        <w:t>A.8.1.19.1</w:t>
      </w:r>
      <w:r w:rsidRPr="006E6678">
        <w:rPr>
          <w:rFonts w:asciiTheme="minorHAnsi" w:eastAsiaTheme="minorEastAsia" w:hAnsiTheme="minorHAnsi" w:cstheme="minorBidi"/>
          <w:sz w:val="22"/>
          <w:szCs w:val="22"/>
        </w:rPr>
        <w:tab/>
      </w:r>
      <w:r w:rsidRPr="00CC1A22">
        <w:rPr>
          <w:snapToGrid w:val="0"/>
        </w:rPr>
        <w:t>Test Purpose and Environment</w:t>
      </w:r>
      <w:r>
        <w:tab/>
        <w:t>1559</w:t>
      </w:r>
    </w:p>
    <w:p w14:paraId="0C916FDE" w14:textId="77777777" w:rsidR="006E6678" w:rsidRDefault="006E6678">
      <w:pPr>
        <w:pStyle w:val="TOC4"/>
        <w:rPr>
          <w:rFonts w:asciiTheme="minorHAnsi" w:eastAsiaTheme="minorEastAsia" w:hAnsiTheme="minorHAnsi" w:cstheme="minorBidi"/>
          <w:sz w:val="22"/>
          <w:szCs w:val="22"/>
        </w:rPr>
      </w:pPr>
      <w:r w:rsidRPr="006E6678">
        <w:t>A.8.1.19.2</w:t>
      </w:r>
      <w:r w:rsidRPr="006E6678">
        <w:rPr>
          <w:rFonts w:asciiTheme="minorHAnsi" w:eastAsiaTheme="minorEastAsia" w:hAnsiTheme="minorHAnsi" w:cstheme="minorBidi"/>
          <w:sz w:val="22"/>
          <w:szCs w:val="22"/>
        </w:rPr>
        <w:tab/>
      </w:r>
      <w:r w:rsidRPr="00CC1A22">
        <w:rPr>
          <w:snapToGrid w:val="0"/>
        </w:rPr>
        <w:t>Test Requirements</w:t>
      </w:r>
      <w:r>
        <w:tab/>
        <w:t>1561</w:t>
      </w:r>
    </w:p>
    <w:p w14:paraId="427D4BCC" w14:textId="77777777" w:rsidR="006E6678" w:rsidRDefault="006E6678">
      <w:pPr>
        <w:pStyle w:val="TOC3"/>
        <w:rPr>
          <w:rFonts w:asciiTheme="minorHAnsi" w:eastAsiaTheme="minorEastAsia" w:hAnsiTheme="minorHAnsi" w:cstheme="minorBidi"/>
          <w:sz w:val="22"/>
          <w:szCs w:val="22"/>
        </w:rPr>
      </w:pPr>
      <w:r w:rsidRPr="006E6678">
        <w:t>A.8.1.20</w:t>
      </w:r>
      <w:r w:rsidRPr="006E6678">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CC1A22">
        <w:rPr>
          <w:rFonts w:cs="v4.2.0"/>
        </w:rPr>
        <w:t xml:space="preserve"> </w:t>
      </w:r>
      <w:r w:rsidRPr="00CC1A22">
        <w:rPr>
          <w:rFonts w:cs="v4.2.0"/>
          <w:lang w:eastAsia="zh-CN"/>
        </w:rPr>
        <w:t>with DRX for UE category 0</w:t>
      </w:r>
      <w:r>
        <w:tab/>
        <w:t>1562</w:t>
      </w:r>
    </w:p>
    <w:p w14:paraId="5BD1BB22" w14:textId="77777777" w:rsidR="006E6678" w:rsidRDefault="006E6678">
      <w:pPr>
        <w:pStyle w:val="TOC4"/>
        <w:rPr>
          <w:rFonts w:asciiTheme="minorHAnsi" w:eastAsiaTheme="minorEastAsia" w:hAnsiTheme="minorHAnsi" w:cstheme="minorBidi"/>
          <w:sz w:val="22"/>
          <w:szCs w:val="22"/>
        </w:rPr>
      </w:pPr>
      <w:r w:rsidRPr="006E6678">
        <w:t>A.8.1.20.1</w:t>
      </w:r>
      <w:r w:rsidRPr="006E6678">
        <w:rPr>
          <w:rFonts w:asciiTheme="minorHAnsi" w:eastAsiaTheme="minorEastAsia" w:hAnsiTheme="minorHAnsi" w:cstheme="minorBidi"/>
          <w:sz w:val="22"/>
          <w:szCs w:val="22"/>
        </w:rPr>
        <w:tab/>
      </w:r>
      <w:r w:rsidRPr="00CC1A22">
        <w:rPr>
          <w:snapToGrid w:val="0"/>
        </w:rPr>
        <w:t>Test Purpose and Environment</w:t>
      </w:r>
      <w:r>
        <w:tab/>
        <w:t>1562</w:t>
      </w:r>
    </w:p>
    <w:p w14:paraId="1804E204" w14:textId="77777777" w:rsidR="006E6678" w:rsidRDefault="006E6678">
      <w:pPr>
        <w:pStyle w:val="TOC4"/>
        <w:rPr>
          <w:rFonts w:asciiTheme="minorHAnsi" w:eastAsiaTheme="minorEastAsia" w:hAnsiTheme="minorHAnsi" w:cstheme="minorBidi"/>
          <w:sz w:val="22"/>
          <w:szCs w:val="22"/>
        </w:rPr>
      </w:pPr>
      <w:r w:rsidRPr="006E6678">
        <w:t>A.8.1.20.2</w:t>
      </w:r>
      <w:r w:rsidRPr="006E6678">
        <w:rPr>
          <w:rFonts w:asciiTheme="minorHAnsi" w:eastAsiaTheme="minorEastAsia" w:hAnsiTheme="minorHAnsi" w:cstheme="minorBidi"/>
          <w:sz w:val="22"/>
          <w:szCs w:val="22"/>
        </w:rPr>
        <w:tab/>
      </w:r>
      <w:r w:rsidRPr="00CC1A22">
        <w:rPr>
          <w:snapToGrid w:val="0"/>
        </w:rPr>
        <w:t>Test Requirements</w:t>
      </w:r>
      <w:r>
        <w:tab/>
        <w:t>1564</w:t>
      </w:r>
    </w:p>
    <w:p w14:paraId="0E5F850E" w14:textId="77777777" w:rsidR="006E6678" w:rsidRDefault="006E6678">
      <w:pPr>
        <w:pStyle w:val="TOC3"/>
        <w:rPr>
          <w:rFonts w:asciiTheme="minorHAnsi" w:eastAsiaTheme="minorEastAsia" w:hAnsiTheme="minorHAnsi" w:cstheme="minorBidi"/>
          <w:sz w:val="22"/>
          <w:szCs w:val="22"/>
        </w:rPr>
      </w:pPr>
      <w:r w:rsidRPr="006E6678">
        <w:t>A.8.1.21</w:t>
      </w:r>
      <w:r w:rsidRPr="006E6678">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1564</w:t>
      </w:r>
    </w:p>
    <w:p w14:paraId="01801626" w14:textId="77777777" w:rsidR="006E6678" w:rsidRDefault="006E6678">
      <w:pPr>
        <w:pStyle w:val="TOC4"/>
        <w:rPr>
          <w:rFonts w:asciiTheme="minorHAnsi" w:eastAsiaTheme="minorEastAsia" w:hAnsiTheme="minorHAnsi" w:cstheme="minorBidi"/>
          <w:sz w:val="22"/>
          <w:szCs w:val="22"/>
        </w:rPr>
      </w:pPr>
      <w:r w:rsidRPr="006E6678">
        <w:t>A.8.1.21.1</w:t>
      </w:r>
      <w:r w:rsidRPr="006E6678">
        <w:rPr>
          <w:rFonts w:asciiTheme="minorHAnsi" w:eastAsiaTheme="minorEastAsia" w:hAnsiTheme="minorHAnsi" w:cstheme="minorBidi"/>
          <w:sz w:val="22"/>
          <w:szCs w:val="22"/>
        </w:rPr>
        <w:tab/>
      </w:r>
      <w:r w:rsidRPr="00CC1A22">
        <w:rPr>
          <w:snapToGrid w:val="0"/>
        </w:rPr>
        <w:t>Test Purpose and Environment</w:t>
      </w:r>
      <w:r>
        <w:tab/>
        <w:t>1564</w:t>
      </w:r>
    </w:p>
    <w:p w14:paraId="29DE5BCA" w14:textId="77777777" w:rsidR="006E6678" w:rsidRDefault="006E6678">
      <w:pPr>
        <w:pStyle w:val="TOC4"/>
        <w:rPr>
          <w:rFonts w:asciiTheme="minorHAnsi" w:eastAsiaTheme="minorEastAsia" w:hAnsiTheme="minorHAnsi" w:cstheme="minorBidi"/>
          <w:sz w:val="22"/>
          <w:szCs w:val="22"/>
        </w:rPr>
      </w:pPr>
      <w:r w:rsidRPr="006E6678">
        <w:t>A.8.1.21.2</w:t>
      </w:r>
      <w:r w:rsidRPr="006E6678">
        <w:rPr>
          <w:rFonts w:asciiTheme="minorHAnsi" w:eastAsiaTheme="minorEastAsia" w:hAnsiTheme="minorHAnsi" w:cstheme="minorBidi"/>
          <w:sz w:val="22"/>
          <w:szCs w:val="22"/>
        </w:rPr>
        <w:tab/>
      </w:r>
      <w:r w:rsidRPr="00CC1A22">
        <w:rPr>
          <w:snapToGrid w:val="0"/>
        </w:rPr>
        <w:t>Test Requirements</w:t>
      </w:r>
      <w:r>
        <w:tab/>
        <w:t>1566</w:t>
      </w:r>
    </w:p>
    <w:p w14:paraId="52741FC3" w14:textId="77777777" w:rsidR="006E6678" w:rsidRDefault="006E6678">
      <w:pPr>
        <w:pStyle w:val="TOC3"/>
        <w:rPr>
          <w:rFonts w:asciiTheme="minorHAnsi" w:eastAsiaTheme="minorEastAsia" w:hAnsiTheme="minorHAnsi" w:cstheme="minorBidi"/>
          <w:sz w:val="22"/>
          <w:szCs w:val="22"/>
        </w:rPr>
      </w:pPr>
      <w:r w:rsidRPr="006E6678">
        <w:t>A.8.1.22</w:t>
      </w:r>
      <w:r w:rsidRPr="006E6678">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CC1A22">
        <w:rPr>
          <w:rFonts w:cs="v4.2.0"/>
        </w:rPr>
        <w:t xml:space="preserve"> </w:t>
      </w:r>
      <w:r w:rsidRPr="00CC1A22">
        <w:rPr>
          <w:rFonts w:cs="v4.2.0"/>
          <w:lang w:eastAsia="zh-CN"/>
        </w:rPr>
        <w:t>with DRX for UE category 0</w:t>
      </w:r>
      <w:r>
        <w:tab/>
        <w:t>1567</w:t>
      </w:r>
    </w:p>
    <w:p w14:paraId="4BF356D7" w14:textId="77777777" w:rsidR="006E6678" w:rsidRDefault="006E6678">
      <w:pPr>
        <w:pStyle w:val="TOC4"/>
        <w:rPr>
          <w:rFonts w:asciiTheme="minorHAnsi" w:eastAsiaTheme="minorEastAsia" w:hAnsiTheme="minorHAnsi" w:cstheme="minorBidi"/>
          <w:sz w:val="22"/>
          <w:szCs w:val="22"/>
        </w:rPr>
      </w:pPr>
      <w:r w:rsidRPr="006E6678">
        <w:t>A.8.1.22.1</w:t>
      </w:r>
      <w:r w:rsidRPr="006E6678">
        <w:rPr>
          <w:rFonts w:asciiTheme="minorHAnsi" w:eastAsiaTheme="minorEastAsia" w:hAnsiTheme="minorHAnsi" w:cstheme="minorBidi"/>
          <w:sz w:val="22"/>
          <w:szCs w:val="22"/>
        </w:rPr>
        <w:tab/>
      </w:r>
      <w:r w:rsidRPr="00CC1A22">
        <w:rPr>
          <w:snapToGrid w:val="0"/>
        </w:rPr>
        <w:t>Test Purpose and Environment</w:t>
      </w:r>
      <w:r>
        <w:tab/>
        <w:t>1567</w:t>
      </w:r>
    </w:p>
    <w:p w14:paraId="515753EA" w14:textId="77777777" w:rsidR="006E6678" w:rsidRDefault="006E6678">
      <w:pPr>
        <w:pStyle w:val="TOC4"/>
        <w:rPr>
          <w:rFonts w:asciiTheme="minorHAnsi" w:eastAsiaTheme="minorEastAsia" w:hAnsiTheme="minorHAnsi" w:cstheme="minorBidi"/>
          <w:sz w:val="22"/>
          <w:szCs w:val="22"/>
        </w:rPr>
      </w:pPr>
      <w:r w:rsidRPr="006E6678">
        <w:t>A.8.1.22.2</w:t>
      </w:r>
      <w:r w:rsidRPr="006E6678">
        <w:rPr>
          <w:rFonts w:asciiTheme="minorHAnsi" w:eastAsiaTheme="minorEastAsia" w:hAnsiTheme="minorHAnsi" w:cstheme="minorBidi"/>
          <w:sz w:val="22"/>
          <w:szCs w:val="22"/>
        </w:rPr>
        <w:tab/>
      </w:r>
      <w:r w:rsidRPr="00CC1A22">
        <w:rPr>
          <w:snapToGrid w:val="0"/>
        </w:rPr>
        <w:t>Test Requirements</w:t>
      </w:r>
      <w:r>
        <w:tab/>
        <w:t>1569</w:t>
      </w:r>
    </w:p>
    <w:p w14:paraId="1E3B21BC" w14:textId="77777777" w:rsidR="006E6678" w:rsidRDefault="006E6678">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1569</w:t>
      </w:r>
    </w:p>
    <w:p w14:paraId="5D89E816" w14:textId="77777777" w:rsidR="006E6678" w:rsidRDefault="006E6678">
      <w:pPr>
        <w:pStyle w:val="TOC4"/>
        <w:rPr>
          <w:rFonts w:asciiTheme="minorHAnsi" w:eastAsiaTheme="minorEastAsia" w:hAnsiTheme="minorHAnsi" w:cstheme="minorBidi"/>
          <w:sz w:val="22"/>
          <w:szCs w:val="22"/>
        </w:rPr>
      </w:pPr>
      <w:r w:rsidRPr="006E6678">
        <w:t>A.8.1.23.1</w:t>
      </w:r>
      <w:r w:rsidRPr="006E6678">
        <w:rPr>
          <w:rFonts w:asciiTheme="minorHAnsi" w:eastAsiaTheme="minorEastAsia" w:hAnsiTheme="minorHAnsi" w:cstheme="minorBidi"/>
          <w:sz w:val="22"/>
          <w:szCs w:val="22"/>
        </w:rPr>
        <w:tab/>
      </w:r>
      <w:r w:rsidRPr="00CC1A22">
        <w:rPr>
          <w:snapToGrid w:val="0"/>
        </w:rPr>
        <w:t>Test Purpose and Environment</w:t>
      </w:r>
      <w:r>
        <w:tab/>
        <w:t>1569</w:t>
      </w:r>
    </w:p>
    <w:p w14:paraId="0E997614" w14:textId="77777777" w:rsidR="006E6678" w:rsidRDefault="006E6678">
      <w:pPr>
        <w:pStyle w:val="TOC4"/>
        <w:rPr>
          <w:rFonts w:asciiTheme="minorHAnsi" w:eastAsiaTheme="minorEastAsia" w:hAnsiTheme="minorHAnsi" w:cstheme="minorBidi"/>
          <w:sz w:val="22"/>
          <w:szCs w:val="22"/>
        </w:rPr>
      </w:pPr>
      <w:r w:rsidRPr="006E6678">
        <w:t>A.8.1.23.2</w:t>
      </w:r>
      <w:r w:rsidRPr="006E6678">
        <w:rPr>
          <w:rFonts w:asciiTheme="minorHAnsi" w:eastAsiaTheme="minorEastAsia" w:hAnsiTheme="minorHAnsi" w:cstheme="minorBidi"/>
          <w:sz w:val="22"/>
          <w:szCs w:val="22"/>
        </w:rPr>
        <w:tab/>
      </w:r>
      <w:r w:rsidRPr="00CC1A22">
        <w:rPr>
          <w:snapToGrid w:val="0"/>
        </w:rPr>
        <w:t>Test Requirements</w:t>
      </w:r>
      <w:r>
        <w:tab/>
        <w:t>1570</w:t>
      </w:r>
    </w:p>
    <w:p w14:paraId="305387D4" w14:textId="77777777" w:rsidR="006E6678" w:rsidRDefault="006E6678">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1571</w:t>
      </w:r>
    </w:p>
    <w:p w14:paraId="0F8E8A17" w14:textId="77777777" w:rsidR="006E6678" w:rsidRDefault="006E6678">
      <w:pPr>
        <w:pStyle w:val="TOC4"/>
        <w:rPr>
          <w:rFonts w:asciiTheme="minorHAnsi" w:eastAsiaTheme="minorEastAsia" w:hAnsiTheme="minorHAnsi" w:cstheme="minorBidi"/>
          <w:sz w:val="22"/>
          <w:szCs w:val="22"/>
        </w:rPr>
      </w:pPr>
      <w:r w:rsidRPr="006E6678">
        <w:t>A.8.1.24.1</w:t>
      </w:r>
      <w:r w:rsidRPr="006E6678">
        <w:rPr>
          <w:rFonts w:asciiTheme="minorHAnsi" w:eastAsiaTheme="minorEastAsia" w:hAnsiTheme="minorHAnsi" w:cstheme="minorBidi"/>
          <w:sz w:val="22"/>
          <w:szCs w:val="22"/>
        </w:rPr>
        <w:tab/>
      </w:r>
      <w:r w:rsidRPr="00CC1A22">
        <w:rPr>
          <w:snapToGrid w:val="0"/>
        </w:rPr>
        <w:t>Test Purpose and Environment</w:t>
      </w:r>
      <w:r>
        <w:tab/>
        <w:t>1571</w:t>
      </w:r>
    </w:p>
    <w:p w14:paraId="6A543F10" w14:textId="77777777" w:rsidR="006E6678" w:rsidRDefault="006E6678">
      <w:pPr>
        <w:pStyle w:val="TOC4"/>
        <w:rPr>
          <w:rFonts w:asciiTheme="minorHAnsi" w:eastAsiaTheme="minorEastAsia" w:hAnsiTheme="minorHAnsi" w:cstheme="minorBidi"/>
          <w:sz w:val="22"/>
          <w:szCs w:val="22"/>
        </w:rPr>
      </w:pPr>
      <w:r w:rsidRPr="006E6678">
        <w:t>A.8.1.24.2</w:t>
      </w:r>
      <w:r w:rsidRPr="006E6678">
        <w:rPr>
          <w:rFonts w:asciiTheme="minorHAnsi" w:eastAsiaTheme="minorEastAsia" w:hAnsiTheme="minorHAnsi" w:cstheme="minorBidi"/>
          <w:sz w:val="22"/>
          <w:szCs w:val="22"/>
        </w:rPr>
        <w:tab/>
      </w:r>
      <w:r w:rsidRPr="00CC1A22">
        <w:rPr>
          <w:snapToGrid w:val="0"/>
        </w:rPr>
        <w:t>Test Requirements</w:t>
      </w:r>
      <w:r>
        <w:tab/>
        <w:t>1573</w:t>
      </w:r>
    </w:p>
    <w:p w14:paraId="3D04372F" w14:textId="77777777" w:rsidR="006E6678" w:rsidRDefault="006E6678">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1573</w:t>
      </w:r>
    </w:p>
    <w:p w14:paraId="65C5CEE7" w14:textId="77777777" w:rsidR="006E6678" w:rsidRDefault="006E6678">
      <w:pPr>
        <w:pStyle w:val="TOC4"/>
        <w:rPr>
          <w:rFonts w:asciiTheme="minorHAnsi" w:eastAsiaTheme="minorEastAsia" w:hAnsiTheme="minorHAnsi" w:cstheme="minorBidi"/>
          <w:sz w:val="22"/>
          <w:szCs w:val="22"/>
        </w:rPr>
      </w:pPr>
      <w:r w:rsidRPr="006E6678">
        <w:t>A.8.1.25.</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1573</w:t>
      </w:r>
    </w:p>
    <w:p w14:paraId="709F6309" w14:textId="77777777" w:rsidR="006E6678" w:rsidRDefault="006E6678">
      <w:pPr>
        <w:pStyle w:val="TOC4"/>
        <w:rPr>
          <w:rFonts w:asciiTheme="minorHAnsi" w:eastAsiaTheme="minorEastAsia" w:hAnsiTheme="minorHAnsi" w:cstheme="minorBidi"/>
          <w:sz w:val="22"/>
          <w:szCs w:val="22"/>
        </w:rPr>
      </w:pPr>
      <w:r w:rsidRPr="006E6678">
        <w:t>A.8.1.25.2</w:t>
      </w:r>
      <w:r w:rsidRPr="006E6678">
        <w:rPr>
          <w:rFonts w:asciiTheme="minorHAnsi" w:eastAsiaTheme="minorEastAsia" w:hAnsiTheme="minorHAnsi" w:cstheme="minorBidi"/>
          <w:sz w:val="22"/>
          <w:szCs w:val="22"/>
        </w:rPr>
        <w:tab/>
      </w:r>
      <w:r w:rsidRPr="00CC1A22">
        <w:rPr>
          <w:snapToGrid w:val="0"/>
        </w:rPr>
        <w:t>Test Requirements</w:t>
      </w:r>
      <w:r>
        <w:tab/>
        <w:t>1575</w:t>
      </w:r>
    </w:p>
    <w:p w14:paraId="2DA7386C" w14:textId="77777777" w:rsidR="006E6678" w:rsidRDefault="006E6678">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1575</w:t>
      </w:r>
    </w:p>
    <w:p w14:paraId="032C4D4C" w14:textId="77777777" w:rsidR="006E6678" w:rsidRDefault="006E6678">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1575</w:t>
      </w:r>
    </w:p>
    <w:p w14:paraId="559E09B7" w14:textId="77777777" w:rsidR="006E6678" w:rsidRDefault="006E6678">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1578</w:t>
      </w:r>
    </w:p>
    <w:p w14:paraId="2AE798A9" w14:textId="77777777" w:rsidR="006E6678" w:rsidRDefault="006E6678">
      <w:pPr>
        <w:pStyle w:val="TOC4"/>
        <w:rPr>
          <w:rFonts w:asciiTheme="minorHAnsi" w:eastAsiaTheme="minorEastAsia" w:hAnsiTheme="minorHAnsi" w:cstheme="minorBidi"/>
          <w:sz w:val="22"/>
          <w:szCs w:val="22"/>
        </w:rPr>
      </w:pPr>
      <w:r w:rsidRPr="006E6678">
        <w:t>A.8.1.27.1</w:t>
      </w:r>
      <w:r w:rsidRPr="006E6678">
        <w:rPr>
          <w:rFonts w:asciiTheme="minorHAnsi" w:eastAsiaTheme="minorEastAsia" w:hAnsiTheme="minorHAnsi" w:cstheme="minorBidi"/>
          <w:sz w:val="22"/>
          <w:szCs w:val="22"/>
        </w:rPr>
        <w:tab/>
      </w:r>
      <w:r w:rsidRPr="00CC1A22">
        <w:rPr>
          <w:snapToGrid w:val="0"/>
        </w:rPr>
        <w:t>Test Purpose and Environment</w:t>
      </w:r>
      <w:r>
        <w:tab/>
        <w:t>1578</w:t>
      </w:r>
    </w:p>
    <w:p w14:paraId="11D85A72" w14:textId="77777777" w:rsidR="006E6678" w:rsidRDefault="006E6678">
      <w:pPr>
        <w:pStyle w:val="TOC4"/>
        <w:rPr>
          <w:rFonts w:asciiTheme="minorHAnsi" w:eastAsiaTheme="minorEastAsia" w:hAnsiTheme="minorHAnsi" w:cstheme="minorBidi"/>
          <w:sz w:val="22"/>
          <w:szCs w:val="22"/>
        </w:rPr>
      </w:pPr>
      <w:r w:rsidRPr="006E6678">
        <w:t>A.8.1.27.2</w:t>
      </w:r>
      <w:r w:rsidRPr="006E6678">
        <w:rPr>
          <w:rFonts w:asciiTheme="minorHAnsi" w:eastAsiaTheme="minorEastAsia" w:hAnsiTheme="minorHAnsi" w:cstheme="minorBidi"/>
          <w:sz w:val="22"/>
          <w:szCs w:val="22"/>
        </w:rPr>
        <w:tab/>
      </w:r>
      <w:r w:rsidRPr="00CC1A22">
        <w:rPr>
          <w:snapToGrid w:val="0"/>
        </w:rPr>
        <w:t>Test Requirements</w:t>
      </w:r>
      <w:r>
        <w:tab/>
        <w:t>1580</w:t>
      </w:r>
    </w:p>
    <w:p w14:paraId="34129318" w14:textId="77777777" w:rsidR="006E6678" w:rsidRDefault="006E6678">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1580</w:t>
      </w:r>
    </w:p>
    <w:p w14:paraId="47A1C4BA" w14:textId="77777777" w:rsidR="006E6678" w:rsidRDefault="006E6678">
      <w:pPr>
        <w:pStyle w:val="TOC4"/>
        <w:rPr>
          <w:rFonts w:asciiTheme="minorHAnsi" w:eastAsiaTheme="minorEastAsia" w:hAnsiTheme="minorHAnsi" w:cstheme="minorBidi"/>
          <w:sz w:val="22"/>
          <w:szCs w:val="22"/>
        </w:rPr>
      </w:pPr>
      <w:r w:rsidRPr="006E6678">
        <w:t>A.8.1.28.</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1580</w:t>
      </w:r>
    </w:p>
    <w:p w14:paraId="2404F893" w14:textId="77777777" w:rsidR="006E6678" w:rsidRDefault="006E6678">
      <w:pPr>
        <w:pStyle w:val="TOC4"/>
        <w:rPr>
          <w:rFonts w:asciiTheme="minorHAnsi" w:eastAsiaTheme="minorEastAsia" w:hAnsiTheme="minorHAnsi" w:cstheme="minorBidi"/>
          <w:sz w:val="22"/>
          <w:szCs w:val="22"/>
        </w:rPr>
      </w:pPr>
      <w:r w:rsidRPr="006E6678">
        <w:t>A.8.1.28.2</w:t>
      </w:r>
      <w:r w:rsidRPr="006E6678">
        <w:rPr>
          <w:rFonts w:asciiTheme="minorHAnsi" w:eastAsiaTheme="minorEastAsia" w:hAnsiTheme="minorHAnsi" w:cstheme="minorBidi"/>
          <w:sz w:val="22"/>
          <w:szCs w:val="22"/>
        </w:rPr>
        <w:tab/>
      </w:r>
      <w:r w:rsidRPr="00CC1A22">
        <w:rPr>
          <w:snapToGrid w:val="0"/>
        </w:rPr>
        <w:t>Test Requirements</w:t>
      </w:r>
      <w:r>
        <w:tab/>
        <w:t>1582</w:t>
      </w:r>
    </w:p>
    <w:p w14:paraId="6DC0F38B" w14:textId="77777777" w:rsidR="006E6678" w:rsidRDefault="006E6678">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1582</w:t>
      </w:r>
    </w:p>
    <w:p w14:paraId="1E4C1B07" w14:textId="77777777" w:rsidR="006E6678" w:rsidRDefault="006E6678">
      <w:pPr>
        <w:pStyle w:val="TOC4"/>
        <w:rPr>
          <w:rFonts w:asciiTheme="minorHAnsi" w:eastAsiaTheme="minorEastAsia" w:hAnsiTheme="minorHAnsi" w:cstheme="minorBidi"/>
          <w:sz w:val="22"/>
          <w:szCs w:val="22"/>
        </w:rPr>
      </w:pPr>
      <w:r w:rsidRPr="006E6678">
        <w:t>A.8.1.29.1</w:t>
      </w:r>
      <w:r w:rsidRPr="006E6678">
        <w:rPr>
          <w:rFonts w:asciiTheme="minorHAnsi" w:eastAsiaTheme="minorEastAsia" w:hAnsiTheme="minorHAnsi" w:cstheme="minorBidi"/>
          <w:sz w:val="22"/>
          <w:szCs w:val="22"/>
        </w:rPr>
        <w:tab/>
      </w:r>
      <w:r w:rsidRPr="00CC1A22">
        <w:rPr>
          <w:snapToGrid w:val="0"/>
        </w:rPr>
        <w:t>Test Purpose and Environment</w:t>
      </w:r>
      <w:r>
        <w:tab/>
        <w:t>1582</w:t>
      </w:r>
    </w:p>
    <w:p w14:paraId="68B59503" w14:textId="77777777" w:rsidR="006E6678" w:rsidRDefault="006E6678">
      <w:pPr>
        <w:pStyle w:val="TOC4"/>
        <w:rPr>
          <w:rFonts w:asciiTheme="minorHAnsi" w:eastAsiaTheme="minorEastAsia" w:hAnsiTheme="minorHAnsi" w:cstheme="minorBidi"/>
          <w:sz w:val="22"/>
          <w:szCs w:val="22"/>
        </w:rPr>
      </w:pPr>
      <w:r w:rsidRPr="006E6678">
        <w:t>A.8.1.29.2</w:t>
      </w:r>
      <w:r w:rsidRPr="006E6678">
        <w:rPr>
          <w:rFonts w:asciiTheme="minorHAnsi" w:eastAsiaTheme="minorEastAsia" w:hAnsiTheme="minorHAnsi" w:cstheme="minorBidi"/>
          <w:sz w:val="22"/>
          <w:szCs w:val="22"/>
        </w:rPr>
        <w:tab/>
      </w:r>
      <w:r w:rsidRPr="00CC1A22">
        <w:rPr>
          <w:snapToGrid w:val="0"/>
        </w:rPr>
        <w:t>Test Requirements</w:t>
      </w:r>
      <w:r>
        <w:tab/>
        <w:t>1584</w:t>
      </w:r>
    </w:p>
    <w:p w14:paraId="19227A25" w14:textId="77777777" w:rsidR="006E6678" w:rsidRDefault="006E6678">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1585</w:t>
      </w:r>
    </w:p>
    <w:p w14:paraId="5AB4A00D" w14:textId="77777777" w:rsidR="006E6678" w:rsidRDefault="006E6678">
      <w:pPr>
        <w:pStyle w:val="TOC4"/>
        <w:rPr>
          <w:rFonts w:asciiTheme="minorHAnsi" w:eastAsiaTheme="minorEastAsia" w:hAnsiTheme="minorHAnsi" w:cstheme="minorBidi"/>
          <w:sz w:val="22"/>
          <w:szCs w:val="22"/>
        </w:rPr>
      </w:pPr>
      <w:r w:rsidRPr="006E6678">
        <w:t>A.8.1.30.</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1585</w:t>
      </w:r>
    </w:p>
    <w:p w14:paraId="5E6CFEEB" w14:textId="77777777" w:rsidR="006E6678" w:rsidRDefault="006E6678">
      <w:pPr>
        <w:pStyle w:val="TOC4"/>
        <w:rPr>
          <w:rFonts w:asciiTheme="minorHAnsi" w:eastAsiaTheme="minorEastAsia" w:hAnsiTheme="minorHAnsi" w:cstheme="minorBidi"/>
          <w:sz w:val="22"/>
          <w:szCs w:val="22"/>
        </w:rPr>
      </w:pPr>
      <w:r w:rsidRPr="006E6678">
        <w:t>A.8.1.30.2</w:t>
      </w:r>
      <w:r w:rsidRPr="006E6678">
        <w:rPr>
          <w:rFonts w:asciiTheme="minorHAnsi" w:eastAsiaTheme="minorEastAsia" w:hAnsiTheme="minorHAnsi" w:cstheme="minorBidi"/>
          <w:sz w:val="22"/>
          <w:szCs w:val="22"/>
        </w:rPr>
        <w:tab/>
      </w:r>
      <w:r w:rsidRPr="00CC1A22">
        <w:rPr>
          <w:snapToGrid w:val="0"/>
        </w:rPr>
        <w:t>Test Requirements</w:t>
      </w:r>
      <w:r>
        <w:tab/>
        <w:t>1587</w:t>
      </w:r>
    </w:p>
    <w:p w14:paraId="167C624D" w14:textId="77777777" w:rsidR="006E6678" w:rsidRDefault="006E6678">
      <w:pPr>
        <w:pStyle w:val="TOC3"/>
        <w:rPr>
          <w:rFonts w:asciiTheme="minorHAnsi" w:eastAsiaTheme="minorEastAsia" w:hAnsiTheme="minorHAnsi" w:cstheme="minorBidi"/>
          <w:sz w:val="22"/>
          <w:szCs w:val="22"/>
        </w:rPr>
      </w:pPr>
      <w:r w:rsidRPr="006E6678">
        <w:t>A.8.1.31 E-UTRAN FDD-FDD intra-frequency event triggered reporting under fading propagation conditions in asynchronous cells for Cat-M1 UE in CEModeB</w:t>
      </w:r>
      <w:r w:rsidRPr="006E6678">
        <w:tab/>
      </w:r>
      <w:r>
        <w:t>1587</w:t>
      </w:r>
    </w:p>
    <w:p w14:paraId="3CD3F126" w14:textId="77777777" w:rsidR="006E6678" w:rsidRDefault="006E6678">
      <w:pPr>
        <w:pStyle w:val="TOC4"/>
        <w:rPr>
          <w:rFonts w:asciiTheme="minorHAnsi" w:eastAsiaTheme="minorEastAsia" w:hAnsiTheme="minorHAnsi" w:cstheme="minorBidi"/>
          <w:sz w:val="22"/>
          <w:szCs w:val="22"/>
        </w:rPr>
      </w:pPr>
      <w:r w:rsidRPr="006E6678">
        <w:t>A.8.1.31.1</w:t>
      </w:r>
      <w:r w:rsidRPr="006E6678">
        <w:rPr>
          <w:rFonts w:asciiTheme="minorHAnsi" w:eastAsiaTheme="minorEastAsia" w:hAnsiTheme="minorHAnsi"/>
          <w:sz w:val="22"/>
          <w:szCs w:val="22"/>
        </w:rPr>
        <w:tab/>
      </w:r>
      <w:r w:rsidRPr="00CC1A22">
        <w:rPr>
          <w:rFonts w:cs="v4.2.0"/>
          <w:snapToGrid w:val="0"/>
        </w:rPr>
        <w:t>Test Purpose and Environment</w:t>
      </w:r>
      <w:r>
        <w:tab/>
        <w:t>1587</w:t>
      </w:r>
    </w:p>
    <w:p w14:paraId="29D71C18" w14:textId="77777777" w:rsidR="006E6678" w:rsidRDefault="006E6678">
      <w:pPr>
        <w:pStyle w:val="TOC4"/>
        <w:rPr>
          <w:rFonts w:asciiTheme="minorHAnsi" w:eastAsiaTheme="minorEastAsia" w:hAnsiTheme="minorHAnsi" w:cstheme="minorBidi"/>
          <w:sz w:val="22"/>
          <w:szCs w:val="22"/>
        </w:rPr>
      </w:pPr>
      <w:r w:rsidRPr="006E6678">
        <w:t>A.8.1.31.2</w:t>
      </w:r>
      <w:r w:rsidRPr="006E6678">
        <w:rPr>
          <w:rFonts w:asciiTheme="minorHAnsi" w:eastAsiaTheme="minorEastAsia" w:hAnsiTheme="minorHAnsi"/>
          <w:sz w:val="22"/>
          <w:szCs w:val="22"/>
        </w:rPr>
        <w:tab/>
      </w:r>
      <w:r w:rsidRPr="00CC1A22">
        <w:rPr>
          <w:rFonts w:cs="v4.2.0"/>
          <w:snapToGrid w:val="0"/>
        </w:rPr>
        <w:t>Test Requirements</w:t>
      </w:r>
      <w:r>
        <w:tab/>
        <w:t>1589</w:t>
      </w:r>
    </w:p>
    <w:p w14:paraId="3C5D7DAA" w14:textId="77777777" w:rsidR="006E6678" w:rsidRDefault="006E6678">
      <w:pPr>
        <w:pStyle w:val="TOC3"/>
        <w:rPr>
          <w:rFonts w:asciiTheme="minorHAnsi" w:eastAsiaTheme="minorEastAsia" w:hAnsiTheme="minorHAnsi" w:cstheme="minorBidi"/>
          <w:sz w:val="22"/>
          <w:szCs w:val="22"/>
        </w:rPr>
      </w:pPr>
      <w:r w:rsidRPr="006E6678">
        <w:t xml:space="preserve">A.8.1.32 E-UTRAN FDD-FDD intra-frequency event triggered reporting under fading propagation conditions in synchronous cells for Cat-M1 UE in </w:t>
      </w:r>
      <w:r w:rsidRPr="006E6678">
        <w:rPr>
          <w:lang w:eastAsia="zh-CN"/>
        </w:rPr>
        <w:t>CEModeB</w:t>
      </w:r>
      <w:r w:rsidRPr="006E6678">
        <w:tab/>
      </w:r>
      <w:r>
        <w:t>1590</w:t>
      </w:r>
    </w:p>
    <w:p w14:paraId="69AABE65" w14:textId="77777777" w:rsidR="006E6678" w:rsidRDefault="006E6678">
      <w:pPr>
        <w:pStyle w:val="TOC4"/>
        <w:rPr>
          <w:rFonts w:asciiTheme="minorHAnsi" w:eastAsiaTheme="minorEastAsia" w:hAnsiTheme="minorHAnsi" w:cstheme="minorBidi"/>
          <w:sz w:val="22"/>
          <w:szCs w:val="22"/>
        </w:rPr>
      </w:pPr>
      <w:r w:rsidRPr="006E6678">
        <w:t>A.8.1.32.1</w:t>
      </w:r>
      <w:r w:rsidRPr="006E6678">
        <w:rPr>
          <w:rFonts w:asciiTheme="minorHAnsi" w:eastAsiaTheme="minorEastAsia" w:hAnsiTheme="minorHAnsi"/>
          <w:sz w:val="22"/>
          <w:szCs w:val="22"/>
        </w:rPr>
        <w:tab/>
      </w:r>
      <w:r w:rsidRPr="00CC1A22">
        <w:rPr>
          <w:rFonts w:cs="v4.2.0"/>
          <w:snapToGrid w:val="0"/>
        </w:rPr>
        <w:t>Test Purpose and Environment</w:t>
      </w:r>
      <w:r>
        <w:tab/>
        <w:t>1590</w:t>
      </w:r>
    </w:p>
    <w:p w14:paraId="56570826" w14:textId="77777777" w:rsidR="006E6678" w:rsidRDefault="006E6678">
      <w:pPr>
        <w:pStyle w:val="TOC4"/>
        <w:rPr>
          <w:rFonts w:asciiTheme="minorHAnsi" w:eastAsiaTheme="minorEastAsia" w:hAnsiTheme="minorHAnsi" w:cstheme="minorBidi"/>
          <w:sz w:val="22"/>
          <w:szCs w:val="22"/>
        </w:rPr>
      </w:pPr>
      <w:r w:rsidRPr="006E6678">
        <w:t>A.8.1.32.2</w:t>
      </w:r>
      <w:r w:rsidRPr="006E6678">
        <w:rPr>
          <w:rFonts w:asciiTheme="minorHAnsi" w:eastAsiaTheme="minorEastAsia" w:hAnsiTheme="minorHAnsi"/>
          <w:sz w:val="22"/>
          <w:szCs w:val="22"/>
        </w:rPr>
        <w:tab/>
      </w:r>
      <w:r w:rsidRPr="00CC1A22">
        <w:rPr>
          <w:rFonts w:cs="v4.2.0"/>
          <w:snapToGrid w:val="0"/>
        </w:rPr>
        <w:t>Test Requirements</w:t>
      </w:r>
      <w:r>
        <w:tab/>
        <w:t>1591</w:t>
      </w:r>
    </w:p>
    <w:p w14:paraId="63E08360" w14:textId="77777777" w:rsidR="006E6678" w:rsidRDefault="006E6678">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1592</w:t>
      </w:r>
    </w:p>
    <w:p w14:paraId="371CF775" w14:textId="77777777" w:rsidR="006E6678" w:rsidRDefault="006E6678">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1592</w:t>
      </w:r>
    </w:p>
    <w:p w14:paraId="6D4E0776" w14:textId="77777777" w:rsidR="006E6678" w:rsidRDefault="006E6678">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1593</w:t>
      </w:r>
    </w:p>
    <w:p w14:paraId="65813067" w14:textId="77777777" w:rsidR="006E6678" w:rsidRDefault="006E6678">
      <w:pPr>
        <w:pStyle w:val="TOC3"/>
        <w:rPr>
          <w:rFonts w:asciiTheme="minorHAnsi" w:eastAsiaTheme="minorEastAsia" w:hAnsiTheme="minorHAnsi" w:cstheme="minorBidi"/>
          <w:sz w:val="22"/>
          <w:szCs w:val="22"/>
        </w:rPr>
      </w:pPr>
      <w:r w:rsidRPr="006E6678">
        <w:t>A.8.1.34</w:t>
      </w:r>
      <w:r w:rsidRPr="006E6678">
        <w:rPr>
          <w:rFonts w:asciiTheme="minorHAnsi" w:eastAsiaTheme="minorEastAsia" w:hAnsiTheme="minorHAnsi"/>
          <w:sz w:val="22"/>
          <w:szCs w:val="22"/>
        </w:rPr>
        <w:tab/>
      </w:r>
      <w:r w:rsidRPr="00CC1A22">
        <w:rPr>
          <w:rFonts w:cs="v4.2.0"/>
        </w:rPr>
        <w:t xml:space="preserve">E-UTRAN HD-FDD intra-frequency event triggered reporting under fading propagation conditions in synchronous cells for Cat-M1 UE in </w:t>
      </w:r>
      <w:r w:rsidRPr="00CC1A22">
        <w:rPr>
          <w:rFonts w:cs="v4.2.0"/>
          <w:lang w:eastAsia="zh-CN"/>
        </w:rPr>
        <w:t>CEModeB</w:t>
      </w:r>
      <w:r>
        <w:tab/>
        <w:t>1594</w:t>
      </w:r>
    </w:p>
    <w:p w14:paraId="282AC70C" w14:textId="77777777" w:rsidR="006E6678" w:rsidRDefault="006E6678">
      <w:pPr>
        <w:pStyle w:val="TOC4"/>
        <w:rPr>
          <w:rFonts w:asciiTheme="minorHAnsi" w:eastAsiaTheme="minorEastAsia" w:hAnsiTheme="minorHAnsi" w:cstheme="minorBidi"/>
          <w:sz w:val="22"/>
          <w:szCs w:val="22"/>
        </w:rPr>
      </w:pPr>
      <w:r w:rsidRPr="006E6678">
        <w:t>A.8.1.34.1</w:t>
      </w:r>
      <w:r w:rsidRPr="006E6678">
        <w:rPr>
          <w:rFonts w:asciiTheme="minorHAnsi" w:eastAsiaTheme="minorEastAsia" w:hAnsiTheme="minorHAnsi"/>
          <w:sz w:val="22"/>
          <w:szCs w:val="22"/>
        </w:rPr>
        <w:tab/>
      </w:r>
      <w:r w:rsidRPr="00CC1A22">
        <w:rPr>
          <w:rFonts w:cs="v4.2.0"/>
          <w:snapToGrid w:val="0"/>
        </w:rPr>
        <w:t>Test Purpose and Environment</w:t>
      </w:r>
      <w:r>
        <w:tab/>
        <w:t>1594</w:t>
      </w:r>
    </w:p>
    <w:p w14:paraId="0C22D2DB" w14:textId="77777777" w:rsidR="006E6678" w:rsidRDefault="006E6678">
      <w:pPr>
        <w:pStyle w:val="TOC4"/>
        <w:rPr>
          <w:rFonts w:asciiTheme="minorHAnsi" w:eastAsiaTheme="minorEastAsia" w:hAnsiTheme="minorHAnsi" w:cstheme="minorBidi"/>
          <w:sz w:val="22"/>
          <w:szCs w:val="22"/>
        </w:rPr>
      </w:pPr>
      <w:r w:rsidRPr="006E6678">
        <w:t>A.8.1.34.2</w:t>
      </w:r>
      <w:r w:rsidRPr="006E6678">
        <w:rPr>
          <w:rFonts w:asciiTheme="minorHAnsi" w:eastAsiaTheme="minorEastAsia" w:hAnsiTheme="minorHAnsi"/>
          <w:sz w:val="22"/>
          <w:szCs w:val="22"/>
        </w:rPr>
        <w:tab/>
      </w:r>
      <w:r w:rsidRPr="00CC1A22">
        <w:rPr>
          <w:rFonts w:cs="v4.2.0"/>
          <w:snapToGrid w:val="0"/>
        </w:rPr>
        <w:t>Test Requirements</w:t>
      </w:r>
      <w:r>
        <w:tab/>
        <w:t>1595</w:t>
      </w:r>
    </w:p>
    <w:p w14:paraId="2EFFD794" w14:textId="77777777" w:rsidR="006E6678" w:rsidRDefault="006E6678">
      <w:pPr>
        <w:pStyle w:val="TOC3"/>
        <w:rPr>
          <w:rFonts w:asciiTheme="minorHAnsi" w:eastAsiaTheme="minorEastAsia" w:hAnsiTheme="minorHAnsi" w:cstheme="minorBidi"/>
          <w:sz w:val="22"/>
          <w:szCs w:val="22"/>
        </w:rPr>
      </w:pPr>
      <w:r>
        <w:lastRenderedPageBreak/>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1596</w:t>
      </w:r>
    </w:p>
    <w:p w14:paraId="27FE0F33" w14:textId="77777777" w:rsidR="006E6678" w:rsidRDefault="006E6678">
      <w:pPr>
        <w:pStyle w:val="TOC4"/>
        <w:rPr>
          <w:rFonts w:asciiTheme="minorHAnsi" w:eastAsiaTheme="minorEastAsia" w:hAnsiTheme="minorHAnsi" w:cstheme="minorBidi"/>
          <w:sz w:val="22"/>
          <w:szCs w:val="22"/>
        </w:rPr>
      </w:pPr>
      <w:r w:rsidRPr="006E6678">
        <w:t>A.8.1.35.1</w:t>
      </w:r>
      <w:r w:rsidRPr="006E6678">
        <w:rPr>
          <w:rFonts w:asciiTheme="minorHAnsi" w:eastAsiaTheme="minorEastAsia" w:hAnsiTheme="minorHAnsi" w:cstheme="minorBidi"/>
          <w:sz w:val="22"/>
          <w:szCs w:val="22"/>
        </w:rPr>
        <w:tab/>
      </w:r>
      <w:r w:rsidRPr="00CC1A22">
        <w:rPr>
          <w:snapToGrid w:val="0"/>
        </w:rPr>
        <w:t>Test Purpose and Environment</w:t>
      </w:r>
      <w:r>
        <w:tab/>
        <w:t>1596</w:t>
      </w:r>
    </w:p>
    <w:p w14:paraId="5899E77A" w14:textId="77777777" w:rsidR="006E6678" w:rsidRDefault="006E6678">
      <w:pPr>
        <w:pStyle w:val="TOC4"/>
        <w:rPr>
          <w:rFonts w:asciiTheme="minorHAnsi" w:eastAsiaTheme="minorEastAsia" w:hAnsiTheme="minorHAnsi" w:cstheme="minorBidi"/>
          <w:sz w:val="22"/>
          <w:szCs w:val="22"/>
        </w:rPr>
      </w:pPr>
      <w:r w:rsidRPr="006E6678">
        <w:t>A.8.1.35.2</w:t>
      </w:r>
      <w:r w:rsidRPr="006E6678">
        <w:rPr>
          <w:rFonts w:asciiTheme="minorHAnsi" w:eastAsiaTheme="minorEastAsia" w:hAnsiTheme="minorHAnsi" w:cstheme="minorBidi"/>
          <w:sz w:val="22"/>
          <w:szCs w:val="22"/>
        </w:rPr>
        <w:tab/>
      </w:r>
      <w:r w:rsidRPr="00CC1A22">
        <w:rPr>
          <w:snapToGrid w:val="0"/>
        </w:rPr>
        <w:t>Test Requirements</w:t>
      </w:r>
      <w:r>
        <w:tab/>
        <w:t>1597</w:t>
      </w:r>
    </w:p>
    <w:p w14:paraId="235205E5" w14:textId="77777777" w:rsidR="006E6678" w:rsidRDefault="006E6678">
      <w:pPr>
        <w:pStyle w:val="TOC3"/>
        <w:rPr>
          <w:rFonts w:asciiTheme="minorHAnsi" w:eastAsiaTheme="minorEastAsia" w:hAnsiTheme="minorHAnsi" w:cstheme="minorBidi"/>
          <w:sz w:val="22"/>
          <w:szCs w:val="22"/>
        </w:rPr>
      </w:pPr>
      <w:r w:rsidRPr="006E6678">
        <w:t>A.8.1.36</w:t>
      </w:r>
      <w:r w:rsidRPr="006E6678">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1598</w:t>
      </w:r>
    </w:p>
    <w:p w14:paraId="1CB8DC1D" w14:textId="77777777" w:rsidR="006E6678" w:rsidRDefault="006E6678">
      <w:pPr>
        <w:pStyle w:val="TOC4"/>
        <w:rPr>
          <w:rFonts w:asciiTheme="minorHAnsi" w:eastAsiaTheme="minorEastAsia" w:hAnsiTheme="minorHAnsi" w:cstheme="minorBidi"/>
          <w:sz w:val="22"/>
          <w:szCs w:val="22"/>
        </w:rPr>
      </w:pPr>
      <w:r w:rsidRPr="006E6678">
        <w:t>A.8.1.36.1</w:t>
      </w:r>
      <w:r w:rsidRPr="006E6678">
        <w:rPr>
          <w:rFonts w:asciiTheme="minorHAnsi" w:eastAsiaTheme="minorEastAsia" w:hAnsiTheme="minorHAnsi" w:cstheme="minorBidi"/>
          <w:sz w:val="22"/>
          <w:szCs w:val="22"/>
        </w:rPr>
        <w:tab/>
      </w:r>
      <w:r w:rsidRPr="00CC1A22">
        <w:rPr>
          <w:snapToGrid w:val="0"/>
        </w:rPr>
        <w:t>Test Purpose and Environment</w:t>
      </w:r>
      <w:r>
        <w:tab/>
        <w:t>1598</w:t>
      </w:r>
    </w:p>
    <w:p w14:paraId="7AE107AB" w14:textId="77777777" w:rsidR="006E6678" w:rsidRDefault="006E6678">
      <w:pPr>
        <w:pStyle w:val="TOC4"/>
        <w:rPr>
          <w:rFonts w:asciiTheme="minorHAnsi" w:eastAsiaTheme="minorEastAsia" w:hAnsiTheme="minorHAnsi" w:cstheme="minorBidi"/>
          <w:sz w:val="22"/>
          <w:szCs w:val="22"/>
        </w:rPr>
      </w:pPr>
      <w:r w:rsidRPr="006E6678">
        <w:t>A.8.1.36.2</w:t>
      </w:r>
      <w:r w:rsidRPr="006E6678">
        <w:rPr>
          <w:rFonts w:asciiTheme="minorHAnsi" w:eastAsiaTheme="minorEastAsia" w:hAnsiTheme="minorHAnsi" w:cstheme="minorBidi"/>
          <w:sz w:val="22"/>
          <w:szCs w:val="22"/>
        </w:rPr>
        <w:tab/>
      </w:r>
      <w:r w:rsidRPr="00CC1A22">
        <w:rPr>
          <w:snapToGrid w:val="0"/>
        </w:rPr>
        <w:t>Test Requirements</w:t>
      </w:r>
      <w:r>
        <w:tab/>
        <w:t>1599</w:t>
      </w:r>
    </w:p>
    <w:p w14:paraId="25F021BC" w14:textId="77777777" w:rsidR="006E6678" w:rsidRDefault="006E6678">
      <w:pPr>
        <w:pStyle w:val="TOC3"/>
        <w:rPr>
          <w:rFonts w:asciiTheme="minorHAnsi" w:eastAsiaTheme="minorEastAsia" w:hAnsiTheme="minorHAnsi" w:cstheme="minorBidi"/>
          <w:sz w:val="22"/>
          <w:szCs w:val="22"/>
        </w:rPr>
      </w:pPr>
      <w:r w:rsidRPr="006E6678">
        <w:t>A.8.1.37</w:t>
      </w:r>
      <w:r w:rsidRPr="006E6678">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1600</w:t>
      </w:r>
    </w:p>
    <w:p w14:paraId="084AF175" w14:textId="77777777" w:rsidR="006E6678" w:rsidRDefault="006E6678">
      <w:pPr>
        <w:pStyle w:val="TOC4"/>
        <w:rPr>
          <w:rFonts w:asciiTheme="minorHAnsi" w:eastAsiaTheme="minorEastAsia" w:hAnsiTheme="minorHAnsi" w:cstheme="minorBidi"/>
          <w:sz w:val="22"/>
          <w:szCs w:val="22"/>
        </w:rPr>
      </w:pPr>
      <w:r w:rsidRPr="006E6678">
        <w:t>A.8.1.37.1</w:t>
      </w:r>
      <w:r w:rsidRPr="006E6678">
        <w:rPr>
          <w:rFonts w:asciiTheme="minorHAnsi" w:eastAsiaTheme="minorEastAsia" w:hAnsiTheme="minorHAnsi" w:cstheme="minorBidi"/>
          <w:sz w:val="22"/>
          <w:szCs w:val="22"/>
        </w:rPr>
        <w:tab/>
      </w:r>
      <w:r w:rsidRPr="00CC1A22">
        <w:rPr>
          <w:snapToGrid w:val="0"/>
        </w:rPr>
        <w:t>Test Purpose and Environment</w:t>
      </w:r>
      <w:r>
        <w:tab/>
        <w:t>1600</w:t>
      </w:r>
    </w:p>
    <w:p w14:paraId="3E1DC5E8" w14:textId="77777777" w:rsidR="006E6678" w:rsidRDefault="006E6678">
      <w:pPr>
        <w:pStyle w:val="TOC4"/>
        <w:rPr>
          <w:rFonts w:asciiTheme="minorHAnsi" w:eastAsiaTheme="minorEastAsia" w:hAnsiTheme="minorHAnsi" w:cstheme="minorBidi"/>
          <w:sz w:val="22"/>
          <w:szCs w:val="22"/>
        </w:rPr>
      </w:pPr>
      <w:r w:rsidRPr="006E6678">
        <w:t>A.8.1.37.2</w:t>
      </w:r>
      <w:r w:rsidRPr="006E6678">
        <w:rPr>
          <w:rFonts w:asciiTheme="minorHAnsi" w:eastAsiaTheme="minorEastAsia" w:hAnsiTheme="minorHAnsi" w:cstheme="minorBidi"/>
          <w:sz w:val="22"/>
          <w:szCs w:val="22"/>
        </w:rPr>
        <w:tab/>
      </w:r>
      <w:r w:rsidRPr="00CC1A22">
        <w:rPr>
          <w:snapToGrid w:val="0"/>
        </w:rPr>
        <w:t>Test Requirements</w:t>
      </w:r>
      <w:r>
        <w:tab/>
        <w:t>1602</w:t>
      </w:r>
    </w:p>
    <w:p w14:paraId="173E3C29" w14:textId="77777777" w:rsidR="006E6678" w:rsidRDefault="006E6678">
      <w:pPr>
        <w:pStyle w:val="TOC3"/>
        <w:rPr>
          <w:rFonts w:asciiTheme="minorHAnsi" w:eastAsiaTheme="minorEastAsia" w:hAnsiTheme="minorHAnsi" w:cstheme="minorBidi"/>
          <w:sz w:val="22"/>
          <w:szCs w:val="22"/>
        </w:rPr>
      </w:pPr>
      <w:r w:rsidRPr="006E6678">
        <w:t>A.8.1.38</w:t>
      </w:r>
      <w:r w:rsidRPr="006E6678">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1602</w:t>
      </w:r>
    </w:p>
    <w:p w14:paraId="4996B36E" w14:textId="77777777" w:rsidR="006E6678" w:rsidRDefault="006E6678">
      <w:pPr>
        <w:pStyle w:val="TOC4"/>
        <w:rPr>
          <w:rFonts w:asciiTheme="minorHAnsi" w:eastAsiaTheme="minorEastAsia" w:hAnsiTheme="minorHAnsi" w:cstheme="minorBidi"/>
          <w:sz w:val="22"/>
          <w:szCs w:val="22"/>
        </w:rPr>
      </w:pPr>
      <w:r w:rsidRPr="006E6678">
        <w:t>A.8.1.38.1</w:t>
      </w:r>
      <w:r w:rsidRPr="006E6678">
        <w:rPr>
          <w:rFonts w:asciiTheme="minorHAnsi" w:eastAsiaTheme="minorEastAsia" w:hAnsiTheme="minorHAnsi" w:cstheme="minorBidi"/>
          <w:sz w:val="22"/>
          <w:szCs w:val="22"/>
        </w:rPr>
        <w:tab/>
      </w:r>
      <w:r w:rsidRPr="00CC1A22">
        <w:rPr>
          <w:snapToGrid w:val="0"/>
        </w:rPr>
        <w:t>Test Purpose and Environment</w:t>
      </w:r>
      <w:r>
        <w:tab/>
        <w:t>1602</w:t>
      </w:r>
    </w:p>
    <w:p w14:paraId="356E6831" w14:textId="77777777" w:rsidR="006E6678" w:rsidRDefault="006E6678">
      <w:pPr>
        <w:pStyle w:val="TOC4"/>
        <w:rPr>
          <w:rFonts w:asciiTheme="minorHAnsi" w:eastAsiaTheme="minorEastAsia" w:hAnsiTheme="minorHAnsi" w:cstheme="minorBidi"/>
          <w:sz w:val="22"/>
          <w:szCs w:val="22"/>
        </w:rPr>
      </w:pPr>
      <w:r w:rsidRPr="006E6678">
        <w:t>A.8.1.38.2</w:t>
      </w:r>
      <w:r w:rsidRPr="006E6678">
        <w:rPr>
          <w:rFonts w:asciiTheme="minorHAnsi" w:eastAsiaTheme="minorEastAsia" w:hAnsiTheme="minorHAnsi" w:cstheme="minorBidi"/>
          <w:sz w:val="22"/>
          <w:szCs w:val="22"/>
        </w:rPr>
        <w:tab/>
      </w:r>
      <w:r w:rsidRPr="00CC1A22">
        <w:rPr>
          <w:snapToGrid w:val="0"/>
        </w:rPr>
        <w:t>Test Requirements</w:t>
      </w:r>
      <w:r>
        <w:tab/>
        <w:t>1603</w:t>
      </w:r>
    </w:p>
    <w:p w14:paraId="679FE27C" w14:textId="77777777" w:rsidR="006E6678" w:rsidRDefault="006E6678">
      <w:pPr>
        <w:pStyle w:val="TOC3"/>
        <w:rPr>
          <w:rFonts w:asciiTheme="minorHAnsi" w:eastAsiaTheme="minorEastAsia" w:hAnsiTheme="minorHAnsi" w:cstheme="minorBidi"/>
          <w:sz w:val="22"/>
          <w:szCs w:val="22"/>
        </w:rPr>
      </w:pPr>
      <w:r w:rsidRPr="006E6678">
        <w:t>A.8.1.39</w:t>
      </w:r>
      <w:r w:rsidRPr="006E6678">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1604</w:t>
      </w:r>
    </w:p>
    <w:p w14:paraId="7BC0A235" w14:textId="77777777" w:rsidR="006E6678" w:rsidRDefault="006E6678">
      <w:pPr>
        <w:pStyle w:val="TOC4"/>
        <w:rPr>
          <w:rFonts w:asciiTheme="minorHAnsi" w:eastAsiaTheme="minorEastAsia" w:hAnsiTheme="minorHAnsi" w:cstheme="minorBidi"/>
          <w:sz w:val="22"/>
          <w:szCs w:val="22"/>
        </w:rPr>
      </w:pPr>
      <w:r w:rsidRPr="006E6678">
        <w:t>A.8.1.39.1</w:t>
      </w:r>
      <w:r w:rsidRPr="006E6678">
        <w:rPr>
          <w:rFonts w:asciiTheme="minorHAnsi" w:eastAsiaTheme="minorEastAsia" w:hAnsiTheme="minorHAnsi" w:cstheme="minorBidi"/>
          <w:sz w:val="22"/>
          <w:szCs w:val="22"/>
        </w:rPr>
        <w:tab/>
      </w:r>
      <w:r w:rsidRPr="00CC1A22">
        <w:rPr>
          <w:snapToGrid w:val="0"/>
        </w:rPr>
        <w:t>Test Purpose and Environment</w:t>
      </w:r>
      <w:r>
        <w:tab/>
        <w:t>1604</w:t>
      </w:r>
    </w:p>
    <w:p w14:paraId="281BD26D" w14:textId="77777777" w:rsidR="006E6678" w:rsidRDefault="006E6678">
      <w:pPr>
        <w:pStyle w:val="TOC4"/>
        <w:rPr>
          <w:rFonts w:asciiTheme="minorHAnsi" w:eastAsiaTheme="minorEastAsia" w:hAnsiTheme="minorHAnsi" w:cstheme="minorBidi"/>
          <w:sz w:val="22"/>
          <w:szCs w:val="22"/>
        </w:rPr>
      </w:pPr>
      <w:r w:rsidRPr="006E6678">
        <w:t>A.8.1.39.2</w:t>
      </w:r>
      <w:r w:rsidRPr="006E6678">
        <w:rPr>
          <w:rFonts w:asciiTheme="minorHAnsi" w:eastAsiaTheme="minorEastAsia" w:hAnsiTheme="minorHAnsi" w:cstheme="minorBidi"/>
          <w:sz w:val="22"/>
          <w:szCs w:val="22"/>
        </w:rPr>
        <w:tab/>
      </w:r>
      <w:r w:rsidRPr="00CC1A22">
        <w:rPr>
          <w:snapToGrid w:val="0"/>
        </w:rPr>
        <w:t>Test Requirements</w:t>
      </w:r>
      <w:r>
        <w:tab/>
        <w:t>1606</w:t>
      </w:r>
    </w:p>
    <w:p w14:paraId="4E646D26" w14:textId="77777777" w:rsidR="006E6678" w:rsidRDefault="006E6678">
      <w:pPr>
        <w:pStyle w:val="TOC3"/>
        <w:rPr>
          <w:rFonts w:asciiTheme="minorHAnsi" w:eastAsiaTheme="minorEastAsia" w:hAnsiTheme="minorHAnsi" w:cstheme="minorBidi"/>
          <w:sz w:val="22"/>
          <w:szCs w:val="22"/>
        </w:rPr>
      </w:pPr>
      <w:r w:rsidRPr="006E6678">
        <w:t>A.8.1.40</w:t>
      </w:r>
      <w:r w:rsidRPr="006E6678">
        <w:rPr>
          <w:rFonts w:asciiTheme="minorHAnsi" w:eastAsiaTheme="minorEastAsia" w:hAnsiTheme="minorHAnsi"/>
          <w:sz w:val="22"/>
          <w:szCs w:val="22"/>
        </w:rPr>
        <w:tab/>
      </w:r>
      <w:r w:rsidRPr="00CC1A22">
        <w:rPr>
          <w:rFonts w:cs="Arial"/>
        </w:rPr>
        <w:t xml:space="preserve">E-UTRAN FDD-FDD intra-frequency event triggered reporting with DRX for UE configured with </w:t>
      </w:r>
      <w:r w:rsidRPr="00CC1A22">
        <w:rPr>
          <w:rFonts w:cs="Arial"/>
          <w:i/>
        </w:rPr>
        <w:t>highSpeedEnhancedMeasFlag</w:t>
      </w:r>
      <w:r>
        <w:tab/>
        <w:t>1606</w:t>
      </w:r>
    </w:p>
    <w:p w14:paraId="7DBC2491" w14:textId="77777777" w:rsidR="006E6678" w:rsidRDefault="006E6678">
      <w:pPr>
        <w:pStyle w:val="TOC4"/>
        <w:rPr>
          <w:rFonts w:asciiTheme="minorHAnsi" w:eastAsiaTheme="minorEastAsia" w:hAnsiTheme="minorHAnsi" w:cstheme="minorBidi"/>
          <w:sz w:val="22"/>
          <w:szCs w:val="22"/>
        </w:rPr>
      </w:pPr>
      <w:r w:rsidRPr="006E6678">
        <w:t>A.8.1.40.</w:t>
      </w:r>
      <w:r w:rsidRPr="006E6678">
        <w:rPr>
          <w:lang w:eastAsia="zh-CN"/>
        </w:rPr>
        <w:t>1</w:t>
      </w:r>
      <w:r w:rsidRPr="006E6678">
        <w:rPr>
          <w:rFonts w:asciiTheme="minorHAnsi" w:eastAsiaTheme="minorEastAsia" w:hAnsiTheme="minorHAnsi"/>
          <w:sz w:val="22"/>
          <w:szCs w:val="22"/>
        </w:rPr>
        <w:tab/>
      </w:r>
      <w:r w:rsidRPr="00CC1A22">
        <w:rPr>
          <w:rFonts w:cs="Arial"/>
          <w:snapToGrid w:val="0"/>
        </w:rPr>
        <w:t>Test Purpose and Environment</w:t>
      </w:r>
      <w:r>
        <w:tab/>
        <w:t>1606</w:t>
      </w:r>
    </w:p>
    <w:p w14:paraId="35D3BFBE" w14:textId="77777777" w:rsidR="006E6678" w:rsidRDefault="006E6678">
      <w:pPr>
        <w:pStyle w:val="TOC4"/>
        <w:rPr>
          <w:rFonts w:asciiTheme="minorHAnsi" w:eastAsiaTheme="minorEastAsia" w:hAnsiTheme="minorHAnsi" w:cstheme="minorBidi"/>
          <w:sz w:val="22"/>
          <w:szCs w:val="22"/>
        </w:rPr>
      </w:pPr>
      <w:r w:rsidRPr="006E6678">
        <w:t>A.8.1.40.2</w:t>
      </w:r>
      <w:r w:rsidRPr="006E6678">
        <w:rPr>
          <w:rFonts w:asciiTheme="minorHAnsi" w:eastAsiaTheme="minorEastAsia" w:hAnsiTheme="minorHAnsi"/>
          <w:sz w:val="22"/>
          <w:szCs w:val="22"/>
        </w:rPr>
        <w:tab/>
      </w:r>
      <w:r w:rsidRPr="00CC1A22">
        <w:rPr>
          <w:rFonts w:cs="Arial"/>
          <w:snapToGrid w:val="0"/>
        </w:rPr>
        <w:t>Test Requirements</w:t>
      </w:r>
      <w:r>
        <w:tab/>
        <w:t>1608</w:t>
      </w:r>
    </w:p>
    <w:p w14:paraId="176FB99D" w14:textId="77777777" w:rsidR="006E6678" w:rsidRDefault="006E6678">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CC1A22">
        <w:rPr>
          <w:rFonts w:cs="v4.2.0"/>
        </w:rPr>
        <w:t>E-UTRAN FDD intra-frequency event triggered reporting for serving cell under fading propagation conditions for UE category M1 in CEModeA</w:t>
      </w:r>
      <w:r w:rsidRPr="00CC1A22">
        <w:rPr>
          <w:rFonts w:cs="v4.2.0"/>
          <w:lang w:eastAsia="zh-CN"/>
        </w:rPr>
        <w:t xml:space="preserve"> without gap</w:t>
      </w:r>
      <w:r>
        <w:tab/>
        <w:t>1608</w:t>
      </w:r>
    </w:p>
    <w:p w14:paraId="34306A7E" w14:textId="77777777" w:rsidR="006E6678" w:rsidRDefault="006E6678">
      <w:pPr>
        <w:pStyle w:val="TOC4"/>
        <w:rPr>
          <w:rFonts w:asciiTheme="minorHAnsi" w:eastAsiaTheme="minorEastAsia" w:hAnsiTheme="minorHAnsi" w:cstheme="minorBidi"/>
          <w:sz w:val="22"/>
          <w:szCs w:val="22"/>
        </w:rPr>
      </w:pPr>
      <w:r w:rsidRPr="006E6678">
        <w:t>A.8.1.41.1</w:t>
      </w:r>
      <w:r w:rsidRPr="006E6678">
        <w:rPr>
          <w:rFonts w:asciiTheme="minorHAnsi" w:eastAsiaTheme="minorEastAsia" w:hAnsiTheme="minorHAnsi" w:cstheme="minorBidi"/>
          <w:sz w:val="22"/>
          <w:szCs w:val="22"/>
        </w:rPr>
        <w:tab/>
      </w:r>
      <w:r w:rsidRPr="00CC1A22">
        <w:rPr>
          <w:snapToGrid w:val="0"/>
        </w:rPr>
        <w:t>Test Purpose and Environment</w:t>
      </w:r>
      <w:r>
        <w:tab/>
        <w:t>1608</w:t>
      </w:r>
    </w:p>
    <w:p w14:paraId="40722EED" w14:textId="77777777" w:rsidR="006E6678" w:rsidRDefault="006E6678">
      <w:pPr>
        <w:pStyle w:val="TOC4"/>
        <w:rPr>
          <w:rFonts w:asciiTheme="minorHAnsi" w:eastAsiaTheme="minorEastAsia" w:hAnsiTheme="minorHAnsi" w:cstheme="minorBidi"/>
          <w:sz w:val="22"/>
          <w:szCs w:val="22"/>
        </w:rPr>
      </w:pPr>
      <w:r w:rsidRPr="006E6678">
        <w:t>A.8.1.41.2</w:t>
      </w:r>
      <w:r w:rsidRPr="006E6678">
        <w:rPr>
          <w:rFonts w:asciiTheme="minorHAnsi" w:eastAsiaTheme="minorEastAsia" w:hAnsiTheme="minorHAnsi" w:cstheme="minorBidi"/>
          <w:sz w:val="22"/>
          <w:szCs w:val="22"/>
        </w:rPr>
        <w:tab/>
      </w:r>
      <w:r w:rsidRPr="00CC1A22">
        <w:rPr>
          <w:snapToGrid w:val="0"/>
        </w:rPr>
        <w:t>Test Requirement</w:t>
      </w:r>
      <w:r>
        <w:tab/>
        <w:t>1610</w:t>
      </w:r>
    </w:p>
    <w:p w14:paraId="777F1B0D" w14:textId="77777777" w:rsidR="006E6678" w:rsidRDefault="006E6678">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CC1A22">
        <w:rPr>
          <w:rFonts w:cs="v4.2.0"/>
        </w:rPr>
        <w:t>E-UTRAN HD-FDD intra-frequency event triggered reporting for serving cell under fading propagation conditions for UE category M1 in CEModeA</w:t>
      </w:r>
      <w:r w:rsidRPr="00CC1A22">
        <w:rPr>
          <w:rFonts w:cs="v4.2.0"/>
          <w:lang w:eastAsia="zh-CN"/>
        </w:rPr>
        <w:t xml:space="preserve"> without gap</w:t>
      </w:r>
      <w:r>
        <w:tab/>
        <w:t>1610</w:t>
      </w:r>
    </w:p>
    <w:p w14:paraId="623DC392" w14:textId="77777777" w:rsidR="006E6678" w:rsidRDefault="006E6678">
      <w:pPr>
        <w:pStyle w:val="TOC4"/>
        <w:rPr>
          <w:rFonts w:asciiTheme="minorHAnsi" w:eastAsiaTheme="minorEastAsia" w:hAnsiTheme="minorHAnsi" w:cstheme="minorBidi"/>
          <w:sz w:val="22"/>
          <w:szCs w:val="22"/>
        </w:rPr>
      </w:pPr>
      <w:r w:rsidRPr="006E6678">
        <w:t>A.8.1.42.1</w:t>
      </w:r>
      <w:r w:rsidRPr="006E6678">
        <w:rPr>
          <w:rFonts w:asciiTheme="minorHAnsi" w:eastAsiaTheme="minorEastAsia" w:hAnsiTheme="minorHAnsi" w:cstheme="minorBidi"/>
          <w:sz w:val="22"/>
          <w:szCs w:val="22"/>
        </w:rPr>
        <w:tab/>
      </w:r>
      <w:r w:rsidRPr="00CC1A22">
        <w:rPr>
          <w:snapToGrid w:val="0"/>
        </w:rPr>
        <w:t>Test Purpose and Environment</w:t>
      </w:r>
      <w:r>
        <w:tab/>
        <w:t>1610</w:t>
      </w:r>
    </w:p>
    <w:p w14:paraId="7684AFFF" w14:textId="77777777" w:rsidR="006E6678" w:rsidRDefault="006E6678">
      <w:pPr>
        <w:pStyle w:val="TOC4"/>
        <w:rPr>
          <w:rFonts w:asciiTheme="minorHAnsi" w:eastAsiaTheme="minorEastAsia" w:hAnsiTheme="minorHAnsi" w:cstheme="minorBidi"/>
          <w:sz w:val="22"/>
          <w:szCs w:val="22"/>
        </w:rPr>
      </w:pPr>
      <w:r w:rsidRPr="006E6678">
        <w:t>A.8.1.42.2</w:t>
      </w:r>
      <w:r w:rsidRPr="006E6678">
        <w:rPr>
          <w:rFonts w:asciiTheme="minorHAnsi" w:eastAsiaTheme="minorEastAsia" w:hAnsiTheme="minorHAnsi" w:cstheme="minorBidi"/>
          <w:sz w:val="22"/>
          <w:szCs w:val="22"/>
        </w:rPr>
        <w:tab/>
      </w:r>
      <w:r w:rsidRPr="00CC1A22">
        <w:rPr>
          <w:snapToGrid w:val="0"/>
        </w:rPr>
        <w:t>Test Requirement</w:t>
      </w:r>
      <w:r>
        <w:tab/>
        <w:t>1611</w:t>
      </w:r>
    </w:p>
    <w:p w14:paraId="5B60C26B" w14:textId="77777777" w:rsidR="006E6678" w:rsidRDefault="006E6678">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1612</w:t>
      </w:r>
    </w:p>
    <w:p w14:paraId="2A0F7B95" w14:textId="77777777" w:rsidR="006E6678" w:rsidRDefault="006E6678">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1612</w:t>
      </w:r>
    </w:p>
    <w:p w14:paraId="2F04CE82" w14:textId="77777777" w:rsidR="006E6678" w:rsidRDefault="006E6678">
      <w:pPr>
        <w:pStyle w:val="TOC4"/>
        <w:rPr>
          <w:rFonts w:asciiTheme="minorHAnsi" w:eastAsiaTheme="minorEastAsia" w:hAnsiTheme="minorHAnsi" w:cstheme="minorBidi"/>
          <w:sz w:val="22"/>
          <w:szCs w:val="22"/>
        </w:rPr>
      </w:pPr>
      <w:r w:rsidRPr="006E6678">
        <w:t>A.8.2.1.1</w:t>
      </w:r>
      <w:r w:rsidRPr="006E6678">
        <w:rPr>
          <w:rFonts w:asciiTheme="minorHAnsi" w:eastAsiaTheme="minorEastAsia" w:hAnsiTheme="minorHAnsi"/>
          <w:sz w:val="22"/>
          <w:szCs w:val="22"/>
        </w:rPr>
        <w:tab/>
      </w:r>
      <w:r w:rsidRPr="00CC1A22">
        <w:rPr>
          <w:rFonts w:cs="v4.2.0"/>
          <w:snapToGrid w:val="0"/>
        </w:rPr>
        <w:t>Test Purpose and Environment</w:t>
      </w:r>
      <w:r>
        <w:tab/>
        <w:t>1612</w:t>
      </w:r>
    </w:p>
    <w:p w14:paraId="667320B9" w14:textId="77777777" w:rsidR="006E6678" w:rsidRDefault="006E6678">
      <w:pPr>
        <w:pStyle w:val="TOC4"/>
        <w:rPr>
          <w:rFonts w:asciiTheme="minorHAnsi" w:eastAsiaTheme="minorEastAsia" w:hAnsiTheme="minorHAnsi" w:cstheme="minorBidi"/>
          <w:sz w:val="22"/>
          <w:szCs w:val="22"/>
        </w:rPr>
      </w:pPr>
      <w:r w:rsidRPr="006E6678">
        <w:t>A.8.2.1.2</w:t>
      </w:r>
      <w:r w:rsidRPr="006E6678">
        <w:rPr>
          <w:rFonts w:asciiTheme="minorHAnsi" w:eastAsiaTheme="minorEastAsia" w:hAnsiTheme="minorHAnsi"/>
          <w:sz w:val="22"/>
          <w:szCs w:val="22"/>
        </w:rPr>
        <w:tab/>
      </w:r>
      <w:r w:rsidRPr="00CC1A22">
        <w:rPr>
          <w:rFonts w:cs="v4.2.0"/>
          <w:snapToGrid w:val="0"/>
        </w:rPr>
        <w:t>Test Requirements</w:t>
      </w:r>
      <w:r>
        <w:tab/>
        <w:t>1613</w:t>
      </w:r>
    </w:p>
    <w:p w14:paraId="69BB4EB1" w14:textId="77777777" w:rsidR="006E6678" w:rsidRDefault="006E6678">
      <w:pPr>
        <w:pStyle w:val="TOC3"/>
        <w:rPr>
          <w:rFonts w:asciiTheme="minorHAnsi" w:eastAsiaTheme="minorEastAsia" w:hAnsiTheme="minorHAnsi" w:cstheme="minorBidi"/>
          <w:sz w:val="22"/>
          <w:szCs w:val="22"/>
        </w:rPr>
      </w:pPr>
      <w:r w:rsidRPr="006E6678">
        <w:t>A.8.2.2</w:t>
      </w:r>
      <w:r w:rsidRPr="006E6678">
        <w:rPr>
          <w:rFonts w:asciiTheme="minorHAnsi" w:eastAsiaTheme="minorEastAsia" w:hAnsiTheme="minorHAnsi"/>
          <w:sz w:val="22"/>
          <w:szCs w:val="22"/>
        </w:rPr>
        <w:tab/>
      </w:r>
      <w:r w:rsidRPr="00CC1A22">
        <w:rPr>
          <w:rFonts w:cs="v4.2.0"/>
        </w:rPr>
        <w:t>E-UTRAN TDD-TDD intra-frequency event triggered reporting under fading propagation conditions in synchronous cells with DRX</w:t>
      </w:r>
      <w:r>
        <w:tab/>
        <w:t>1614</w:t>
      </w:r>
    </w:p>
    <w:p w14:paraId="51C6D54F" w14:textId="77777777" w:rsidR="006E6678" w:rsidRDefault="006E6678">
      <w:pPr>
        <w:pStyle w:val="TOC4"/>
        <w:rPr>
          <w:rFonts w:asciiTheme="minorHAnsi" w:eastAsiaTheme="minorEastAsia" w:hAnsiTheme="minorHAnsi" w:cstheme="minorBidi"/>
          <w:sz w:val="22"/>
          <w:szCs w:val="22"/>
        </w:rPr>
      </w:pPr>
      <w:r w:rsidRPr="006E6678">
        <w:t>A.8.2.2.</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1614</w:t>
      </w:r>
    </w:p>
    <w:p w14:paraId="53F21EF3" w14:textId="77777777" w:rsidR="006E6678" w:rsidRDefault="006E6678">
      <w:pPr>
        <w:pStyle w:val="TOC4"/>
        <w:rPr>
          <w:rFonts w:asciiTheme="minorHAnsi" w:eastAsiaTheme="minorEastAsia" w:hAnsiTheme="minorHAnsi" w:cstheme="minorBidi"/>
          <w:sz w:val="22"/>
          <w:szCs w:val="22"/>
        </w:rPr>
      </w:pPr>
      <w:r w:rsidRPr="006E6678">
        <w:t>A.8.2.2.2</w:t>
      </w:r>
      <w:r w:rsidRPr="006E6678">
        <w:rPr>
          <w:rFonts w:asciiTheme="minorHAnsi" w:eastAsiaTheme="minorEastAsia" w:hAnsiTheme="minorHAnsi"/>
          <w:sz w:val="22"/>
          <w:szCs w:val="22"/>
        </w:rPr>
        <w:tab/>
      </w:r>
      <w:r w:rsidRPr="00CC1A22">
        <w:rPr>
          <w:rFonts w:cs="v4.2.0"/>
          <w:snapToGrid w:val="0"/>
        </w:rPr>
        <w:t>Test Requirements</w:t>
      </w:r>
      <w:r>
        <w:tab/>
        <w:t>1616</w:t>
      </w:r>
    </w:p>
    <w:p w14:paraId="0A9A35A9" w14:textId="77777777" w:rsidR="006E6678" w:rsidRDefault="006E6678">
      <w:pPr>
        <w:pStyle w:val="TOC3"/>
        <w:rPr>
          <w:rFonts w:asciiTheme="minorHAnsi" w:eastAsiaTheme="minorEastAsia" w:hAnsiTheme="minorHAnsi" w:cstheme="minorBidi"/>
          <w:sz w:val="22"/>
          <w:szCs w:val="22"/>
        </w:rPr>
      </w:pPr>
      <w:r w:rsidRPr="006E6678">
        <w:t>A.8.2.3</w:t>
      </w:r>
      <w:r w:rsidRPr="006E6678">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CC1A22">
        <w:rPr>
          <w:lang w:val="en-US"/>
        </w:rPr>
        <w:t>using autonomous gaps</w:t>
      </w:r>
      <w:r>
        <w:tab/>
        <w:t>1616</w:t>
      </w:r>
    </w:p>
    <w:p w14:paraId="59093EA7" w14:textId="77777777" w:rsidR="006E6678" w:rsidRDefault="006E6678">
      <w:pPr>
        <w:pStyle w:val="TOC4"/>
        <w:rPr>
          <w:rFonts w:asciiTheme="minorHAnsi" w:eastAsiaTheme="minorEastAsia" w:hAnsiTheme="minorHAnsi" w:cstheme="minorBidi"/>
          <w:sz w:val="22"/>
          <w:szCs w:val="22"/>
        </w:rPr>
      </w:pPr>
      <w:r w:rsidRPr="006E6678">
        <w:t>A.8.2.3.1</w:t>
      </w:r>
      <w:r w:rsidRPr="006E6678">
        <w:rPr>
          <w:rFonts w:asciiTheme="minorHAnsi" w:eastAsiaTheme="minorEastAsia" w:hAnsiTheme="minorHAnsi" w:cstheme="minorBidi"/>
          <w:sz w:val="22"/>
          <w:szCs w:val="22"/>
        </w:rPr>
        <w:tab/>
      </w:r>
      <w:r w:rsidRPr="00CC1A22">
        <w:rPr>
          <w:snapToGrid w:val="0"/>
        </w:rPr>
        <w:t>Test Purpose and Environment</w:t>
      </w:r>
      <w:r>
        <w:tab/>
        <w:t>1616</w:t>
      </w:r>
    </w:p>
    <w:p w14:paraId="52B57797" w14:textId="77777777" w:rsidR="006E6678" w:rsidRDefault="006E6678">
      <w:pPr>
        <w:pStyle w:val="TOC4"/>
        <w:rPr>
          <w:rFonts w:asciiTheme="minorHAnsi" w:eastAsiaTheme="minorEastAsia" w:hAnsiTheme="minorHAnsi" w:cstheme="minorBidi"/>
          <w:sz w:val="22"/>
          <w:szCs w:val="22"/>
        </w:rPr>
      </w:pPr>
      <w:r w:rsidRPr="006E6678">
        <w:t>A.8.2.3.2</w:t>
      </w:r>
      <w:r w:rsidRPr="006E6678">
        <w:rPr>
          <w:rFonts w:asciiTheme="minorHAnsi" w:eastAsiaTheme="minorEastAsia" w:hAnsiTheme="minorHAnsi" w:cstheme="minorBidi"/>
          <w:sz w:val="22"/>
          <w:szCs w:val="22"/>
        </w:rPr>
        <w:tab/>
      </w:r>
      <w:r w:rsidRPr="00CC1A22">
        <w:rPr>
          <w:snapToGrid w:val="0"/>
        </w:rPr>
        <w:t>Test Requirements</w:t>
      </w:r>
      <w:r>
        <w:tab/>
        <w:t>1618</w:t>
      </w:r>
    </w:p>
    <w:p w14:paraId="16B9BD6A" w14:textId="77777777" w:rsidR="006E6678" w:rsidRDefault="006E6678">
      <w:pPr>
        <w:pStyle w:val="TOC3"/>
        <w:rPr>
          <w:rFonts w:asciiTheme="minorHAnsi" w:eastAsiaTheme="minorEastAsia" w:hAnsiTheme="minorHAnsi" w:cstheme="minorBidi"/>
          <w:sz w:val="22"/>
          <w:szCs w:val="22"/>
        </w:rPr>
      </w:pPr>
      <w:r w:rsidRPr="006E6678">
        <w:t>A.8.2.4</w:t>
      </w:r>
      <w:r w:rsidRPr="006E6678">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CC1A22">
        <w:rPr>
          <w:lang w:val="en-US"/>
        </w:rPr>
        <w:t>using autonomous gaps</w:t>
      </w:r>
      <w:r w:rsidRPr="00CC1A22">
        <w:rPr>
          <w:lang w:val="en-US" w:eastAsia="zh-CN"/>
        </w:rPr>
        <w:t xml:space="preserve"> with DRX</w:t>
      </w:r>
      <w:r>
        <w:tab/>
        <w:t>1619</w:t>
      </w:r>
    </w:p>
    <w:p w14:paraId="6EA45203" w14:textId="77777777" w:rsidR="006E6678" w:rsidRDefault="006E6678">
      <w:pPr>
        <w:pStyle w:val="TOC4"/>
        <w:rPr>
          <w:rFonts w:asciiTheme="minorHAnsi" w:eastAsiaTheme="minorEastAsia" w:hAnsiTheme="minorHAnsi" w:cstheme="minorBidi"/>
          <w:sz w:val="22"/>
          <w:szCs w:val="22"/>
        </w:rPr>
      </w:pPr>
      <w:r w:rsidRPr="006E6678">
        <w:t>A.8.2.4.1</w:t>
      </w:r>
      <w:r w:rsidRPr="006E6678">
        <w:rPr>
          <w:rFonts w:asciiTheme="minorHAnsi" w:eastAsiaTheme="minorEastAsia" w:hAnsiTheme="minorHAnsi" w:cstheme="minorBidi"/>
          <w:sz w:val="22"/>
          <w:szCs w:val="22"/>
        </w:rPr>
        <w:tab/>
      </w:r>
      <w:r w:rsidRPr="00CC1A22">
        <w:rPr>
          <w:snapToGrid w:val="0"/>
        </w:rPr>
        <w:t>Test Purpose and Environment</w:t>
      </w:r>
      <w:r>
        <w:tab/>
        <w:t>1619</w:t>
      </w:r>
    </w:p>
    <w:p w14:paraId="30EB3A5F" w14:textId="77777777" w:rsidR="006E6678" w:rsidRDefault="006E6678">
      <w:pPr>
        <w:pStyle w:val="TOC4"/>
        <w:rPr>
          <w:rFonts w:asciiTheme="minorHAnsi" w:eastAsiaTheme="minorEastAsia" w:hAnsiTheme="minorHAnsi" w:cstheme="minorBidi"/>
          <w:sz w:val="22"/>
          <w:szCs w:val="22"/>
        </w:rPr>
      </w:pPr>
      <w:r w:rsidRPr="006E6678">
        <w:t>A.8.2.4.2</w:t>
      </w:r>
      <w:r w:rsidRPr="006E6678">
        <w:rPr>
          <w:rFonts w:asciiTheme="minorHAnsi" w:eastAsiaTheme="minorEastAsia" w:hAnsiTheme="minorHAnsi" w:cstheme="minorBidi"/>
          <w:sz w:val="22"/>
          <w:szCs w:val="22"/>
        </w:rPr>
        <w:tab/>
      </w:r>
      <w:r w:rsidRPr="00CC1A22">
        <w:rPr>
          <w:snapToGrid w:val="0"/>
        </w:rPr>
        <w:t>Test Requirements</w:t>
      </w:r>
      <w:r>
        <w:tab/>
        <w:t>1621</w:t>
      </w:r>
    </w:p>
    <w:p w14:paraId="4B2B1CF6" w14:textId="77777777" w:rsidR="006E6678" w:rsidRDefault="006E6678">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1621</w:t>
      </w:r>
    </w:p>
    <w:p w14:paraId="5002EA06" w14:textId="77777777" w:rsidR="006E6678" w:rsidRDefault="006E6678">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1621</w:t>
      </w:r>
    </w:p>
    <w:p w14:paraId="1AD8CE29" w14:textId="77777777" w:rsidR="006E6678" w:rsidRDefault="006E6678">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1623</w:t>
      </w:r>
    </w:p>
    <w:p w14:paraId="0A69B68B" w14:textId="77777777" w:rsidR="006E6678" w:rsidRDefault="006E6678">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1624</w:t>
      </w:r>
    </w:p>
    <w:p w14:paraId="148C9617" w14:textId="77777777" w:rsidR="006E6678" w:rsidRDefault="006E6678">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1624</w:t>
      </w:r>
    </w:p>
    <w:p w14:paraId="7066AE8B" w14:textId="77777777" w:rsidR="006E6678" w:rsidRDefault="006E6678">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1627</w:t>
      </w:r>
    </w:p>
    <w:p w14:paraId="2E43018F" w14:textId="77777777" w:rsidR="006E6678" w:rsidRDefault="006E6678">
      <w:pPr>
        <w:pStyle w:val="TOC3"/>
        <w:rPr>
          <w:rFonts w:asciiTheme="minorHAnsi" w:eastAsiaTheme="minorEastAsia" w:hAnsiTheme="minorHAnsi" w:cstheme="minorBidi"/>
          <w:sz w:val="22"/>
          <w:szCs w:val="22"/>
        </w:rPr>
      </w:pPr>
      <w:r w:rsidRPr="006E6678">
        <w:t>A.8.2.7</w:t>
      </w:r>
      <w:r w:rsidRPr="006E6678">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C1A22">
        <w:rPr>
          <w:lang w:val="en-US"/>
        </w:rPr>
        <w:t>using autonomous gaps</w:t>
      </w:r>
      <w:r>
        <w:tab/>
        <w:t>1628</w:t>
      </w:r>
    </w:p>
    <w:p w14:paraId="5B9F968D" w14:textId="77777777" w:rsidR="006E6678" w:rsidRDefault="006E6678">
      <w:pPr>
        <w:pStyle w:val="TOC4"/>
        <w:rPr>
          <w:rFonts w:asciiTheme="minorHAnsi" w:eastAsiaTheme="minorEastAsia" w:hAnsiTheme="minorHAnsi" w:cstheme="minorBidi"/>
          <w:sz w:val="22"/>
          <w:szCs w:val="22"/>
        </w:rPr>
      </w:pPr>
      <w:r w:rsidRPr="006E6678">
        <w:t>A.8.2.7.1</w:t>
      </w:r>
      <w:r w:rsidRPr="006E6678">
        <w:rPr>
          <w:rFonts w:asciiTheme="minorHAnsi" w:eastAsiaTheme="minorEastAsia" w:hAnsiTheme="minorHAnsi" w:cstheme="minorBidi"/>
          <w:sz w:val="22"/>
          <w:szCs w:val="22"/>
        </w:rPr>
        <w:tab/>
      </w:r>
      <w:r w:rsidRPr="00CC1A22">
        <w:rPr>
          <w:snapToGrid w:val="0"/>
        </w:rPr>
        <w:t>Test Purpose and Environment</w:t>
      </w:r>
      <w:r>
        <w:tab/>
        <w:t>1628</w:t>
      </w:r>
    </w:p>
    <w:p w14:paraId="145F83A1" w14:textId="77777777" w:rsidR="006E6678" w:rsidRDefault="006E6678">
      <w:pPr>
        <w:pStyle w:val="TOC4"/>
        <w:rPr>
          <w:rFonts w:asciiTheme="minorHAnsi" w:eastAsiaTheme="minorEastAsia" w:hAnsiTheme="minorHAnsi" w:cstheme="minorBidi"/>
          <w:sz w:val="22"/>
          <w:szCs w:val="22"/>
        </w:rPr>
      </w:pPr>
      <w:r w:rsidRPr="006E6678">
        <w:t>A.8.2.7.2</w:t>
      </w:r>
      <w:r w:rsidRPr="006E6678">
        <w:rPr>
          <w:rFonts w:asciiTheme="minorHAnsi" w:eastAsiaTheme="minorEastAsia" w:hAnsiTheme="minorHAnsi" w:cstheme="minorBidi"/>
          <w:sz w:val="22"/>
          <w:szCs w:val="22"/>
        </w:rPr>
        <w:tab/>
      </w:r>
      <w:r w:rsidRPr="00CC1A22">
        <w:rPr>
          <w:snapToGrid w:val="0"/>
        </w:rPr>
        <w:t>Test Requirements</w:t>
      </w:r>
      <w:r>
        <w:tab/>
        <w:t>1629</w:t>
      </w:r>
    </w:p>
    <w:p w14:paraId="2F497A40" w14:textId="77777777" w:rsidR="006E6678" w:rsidRDefault="006E6678">
      <w:pPr>
        <w:pStyle w:val="TOC3"/>
        <w:rPr>
          <w:rFonts w:asciiTheme="minorHAnsi" w:eastAsiaTheme="minorEastAsia" w:hAnsiTheme="minorHAnsi" w:cstheme="minorBidi"/>
          <w:sz w:val="22"/>
          <w:szCs w:val="22"/>
        </w:rPr>
      </w:pPr>
      <w:r w:rsidRPr="006E6678">
        <w:lastRenderedPageBreak/>
        <w:t>A.8.2.8</w:t>
      </w:r>
      <w:r w:rsidRPr="006E6678">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C1A22">
        <w:rPr>
          <w:lang w:val="en-US"/>
        </w:rPr>
        <w:t>using autonomous gaps</w:t>
      </w:r>
      <w:r w:rsidRPr="00CC1A22">
        <w:rPr>
          <w:lang w:val="en-US" w:eastAsia="zh-CN"/>
        </w:rPr>
        <w:t xml:space="preserve"> with DRX</w:t>
      </w:r>
      <w:r>
        <w:tab/>
        <w:t>1630</w:t>
      </w:r>
    </w:p>
    <w:p w14:paraId="30E3BD05" w14:textId="77777777" w:rsidR="006E6678" w:rsidRDefault="006E6678">
      <w:pPr>
        <w:pStyle w:val="TOC4"/>
        <w:rPr>
          <w:rFonts w:asciiTheme="minorHAnsi" w:eastAsiaTheme="minorEastAsia" w:hAnsiTheme="minorHAnsi" w:cstheme="minorBidi"/>
          <w:sz w:val="22"/>
          <w:szCs w:val="22"/>
        </w:rPr>
      </w:pPr>
      <w:r w:rsidRPr="006E6678">
        <w:t>A.8.2.8.1</w:t>
      </w:r>
      <w:r w:rsidRPr="006E6678">
        <w:rPr>
          <w:rFonts w:asciiTheme="minorHAnsi" w:eastAsiaTheme="minorEastAsia" w:hAnsiTheme="minorHAnsi" w:cstheme="minorBidi"/>
          <w:sz w:val="22"/>
          <w:szCs w:val="22"/>
        </w:rPr>
        <w:tab/>
      </w:r>
      <w:r w:rsidRPr="00CC1A22">
        <w:rPr>
          <w:snapToGrid w:val="0"/>
        </w:rPr>
        <w:t>Test Purpose and Environment</w:t>
      </w:r>
      <w:r>
        <w:tab/>
        <w:t>1630</w:t>
      </w:r>
    </w:p>
    <w:p w14:paraId="2BD74581" w14:textId="77777777" w:rsidR="006E6678" w:rsidRDefault="006E6678">
      <w:pPr>
        <w:pStyle w:val="TOC4"/>
        <w:rPr>
          <w:rFonts w:asciiTheme="minorHAnsi" w:eastAsiaTheme="minorEastAsia" w:hAnsiTheme="minorHAnsi" w:cstheme="minorBidi"/>
          <w:sz w:val="22"/>
          <w:szCs w:val="22"/>
        </w:rPr>
      </w:pPr>
      <w:r w:rsidRPr="006E6678">
        <w:t>A.8.2.8.2</w:t>
      </w:r>
      <w:r w:rsidRPr="006E6678">
        <w:rPr>
          <w:rFonts w:asciiTheme="minorHAnsi" w:eastAsiaTheme="minorEastAsia" w:hAnsiTheme="minorHAnsi" w:cstheme="minorBidi"/>
          <w:sz w:val="22"/>
          <w:szCs w:val="22"/>
        </w:rPr>
        <w:tab/>
      </w:r>
      <w:r w:rsidRPr="00CC1A22">
        <w:rPr>
          <w:snapToGrid w:val="0"/>
        </w:rPr>
        <w:t>Test Requirements</w:t>
      </w:r>
      <w:r>
        <w:tab/>
        <w:t>1632</w:t>
      </w:r>
    </w:p>
    <w:p w14:paraId="7C9233C9" w14:textId="77777777" w:rsidR="006E6678" w:rsidRDefault="006E6678">
      <w:pPr>
        <w:pStyle w:val="TOC3"/>
        <w:rPr>
          <w:rFonts w:asciiTheme="minorHAnsi" w:eastAsiaTheme="minorEastAsia" w:hAnsiTheme="minorHAnsi" w:cstheme="minorBidi"/>
          <w:sz w:val="22"/>
          <w:szCs w:val="22"/>
        </w:rPr>
      </w:pPr>
      <w:r w:rsidRPr="006E6678">
        <w:t>A.8.2.9</w:t>
      </w:r>
      <w:r w:rsidRPr="006E6678">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C1A22">
        <w:rPr>
          <w:lang w:val="en-US"/>
        </w:rPr>
        <w:t>using autonomous gaps for Cat-M1 UE in CEModeB</w:t>
      </w:r>
      <w:r>
        <w:tab/>
        <w:t>1632</w:t>
      </w:r>
    </w:p>
    <w:p w14:paraId="0FD9A2A1" w14:textId="77777777" w:rsidR="006E6678" w:rsidRDefault="006E6678">
      <w:pPr>
        <w:pStyle w:val="TOC4"/>
        <w:rPr>
          <w:rFonts w:asciiTheme="minorHAnsi" w:eastAsiaTheme="minorEastAsia" w:hAnsiTheme="minorHAnsi" w:cstheme="minorBidi"/>
          <w:sz w:val="22"/>
          <w:szCs w:val="22"/>
        </w:rPr>
      </w:pPr>
      <w:r w:rsidRPr="006E6678">
        <w:t>A.8.2.9.1</w:t>
      </w:r>
      <w:r w:rsidRPr="006E6678">
        <w:rPr>
          <w:rFonts w:asciiTheme="minorHAnsi" w:eastAsiaTheme="minorEastAsia" w:hAnsiTheme="minorHAnsi" w:cstheme="minorBidi"/>
          <w:sz w:val="22"/>
          <w:szCs w:val="22"/>
        </w:rPr>
        <w:tab/>
      </w:r>
      <w:r w:rsidRPr="00CC1A22">
        <w:rPr>
          <w:snapToGrid w:val="0"/>
        </w:rPr>
        <w:t>Test Purpose and Environment</w:t>
      </w:r>
      <w:r>
        <w:tab/>
        <w:t>1632</w:t>
      </w:r>
    </w:p>
    <w:p w14:paraId="2B40B0AA" w14:textId="77777777" w:rsidR="006E6678" w:rsidRDefault="006E6678">
      <w:pPr>
        <w:pStyle w:val="TOC4"/>
        <w:rPr>
          <w:rFonts w:asciiTheme="minorHAnsi" w:eastAsiaTheme="minorEastAsia" w:hAnsiTheme="minorHAnsi" w:cstheme="minorBidi"/>
          <w:sz w:val="22"/>
          <w:szCs w:val="22"/>
        </w:rPr>
      </w:pPr>
      <w:r w:rsidRPr="006E6678">
        <w:t>A.8.2.9.2</w:t>
      </w:r>
      <w:r w:rsidRPr="006E6678">
        <w:rPr>
          <w:rFonts w:asciiTheme="minorHAnsi" w:eastAsiaTheme="minorEastAsia" w:hAnsiTheme="minorHAnsi" w:cstheme="minorBidi"/>
          <w:sz w:val="22"/>
          <w:szCs w:val="22"/>
        </w:rPr>
        <w:tab/>
      </w:r>
      <w:r w:rsidRPr="00CC1A22">
        <w:rPr>
          <w:snapToGrid w:val="0"/>
        </w:rPr>
        <w:t>Test Requirements</w:t>
      </w:r>
      <w:r>
        <w:tab/>
        <w:t>1634</w:t>
      </w:r>
    </w:p>
    <w:p w14:paraId="6BC629BF" w14:textId="77777777" w:rsidR="006E6678" w:rsidRDefault="006E6678">
      <w:pPr>
        <w:pStyle w:val="TOC3"/>
        <w:rPr>
          <w:rFonts w:asciiTheme="minorHAnsi" w:eastAsiaTheme="minorEastAsia" w:hAnsiTheme="minorHAnsi" w:cstheme="minorBidi"/>
          <w:sz w:val="22"/>
          <w:szCs w:val="22"/>
        </w:rPr>
      </w:pPr>
      <w:r w:rsidRPr="006E6678">
        <w:t>A.8.2.10</w:t>
      </w:r>
      <w:r w:rsidRPr="006E6678">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C1A22">
        <w:rPr>
          <w:lang w:val="en-US"/>
        </w:rPr>
        <w:t>using autonomous gaps with DRX for Cat-M1 UE in CEModeB</w:t>
      </w:r>
      <w:r>
        <w:tab/>
        <w:t>1635</w:t>
      </w:r>
    </w:p>
    <w:p w14:paraId="2C3C62DF" w14:textId="77777777" w:rsidR="006E6678" w:rsidRDefault="006E6678">
      <w:pPr>
        <w:pStyle w:val="TOC4"/>
        <w:rPr>
          <w:rFonts w:asciiTheme="minorHAnsi" w:eastAsiaTheme="minorEastAsia" w:hAnsiTheme="minorHAnsi" w:cstheme="minorBidi"/>
          <w:sz w:val="22"/>
          <w:szCs w:val="22"/>
        </w:rPr>
      </w:pPr>
      <w:r w:rsidRPr="006E6678">
        <w:t>A.8.2.10.1</w:t>
      </w:r>
      <w:r w:rsidRPr="006E6678">
        <w:rPr>
          <w:rFonts w:asciiTheme="minorHAnsi" w:eastAsiaTheme="minorEastAsia" w:hAnsiTheme="minorHAnsi" w:cstheme="minorBidi"/>
          <w:sz w:val="22"/>
          <w:szCs w:val="22"/>
        </w:rPr>
        <w:tab/>
      </w:r>
      <w:r w:rsidRPr="00CC1A22">
        <w:rPr>
          <w:snapToGrid w:val="0"/>
        </w:rPr>
        <w:t>Test Purpose and Environment</w:t>
      </w:r>
      <w:r>
        <w:tab/>
        <w:t>1635</w:t>
      </w:r>
    </w:p>
    <w:p w14:paraId="23A9E0CD" w14:textId="77777777" w:rsidR="006E6678" w:rsidRDefault="006E6678">
      <w:pPr>
        <w:pStyle w:val="TOC4"/>
        <w:rPr>
          <w:rFonts w:asciiTheme="minorHAnsi" w:eastAsiaTheme="minorEastAsia" w:hAnsiTheme="minorHAnsi" w:cstheme="minorBidi"/>
          <w:sz w:val="22"/>
          <w:szCs w:val="22"/>
        </w:rPr>
      </w:pPr>
      <w:r w:rsidRPr="006E6678">
        <w:t>A.8.2.10.2</w:t>
      </w:r>
      <w:r w:rsidRPr="006E6678">
        <w:rPr>
          <w:rFonts w:asciiTheme="minorHAnsi" w:eastAsiaTheme="minorEastAsia" w:hAnsiTheme="minorHAnsi" w:cstheme="minorBidi"/>
          <w:sz w:val="22"/>
          <w:szCs w:val="22"/>
        </w:rPr>
        <w:tab/>
      </w:r>
      <w:r w:rsidRPr="00CC1A22">
        <w:rPr>
          <w:snapToGrid w:val="0"/>
        </w:rPr>
        <w:t>Test Requirements</w:t>
      </w:r>
      <w:r>
        <w:tab/>
        <w:t>1637</w:t>
      </w:r>
    </w:p>
    <w:p w14:paraId="4721DF81" w14:textId="77777777" w:rsidR="006E6678" w:rsidRDefault="006E6678">
      <w:pPr>
        <w:pStyle w:val="TOC3"/>
        <w:rPr>
          <w:rFonts w:asciiTheme="minorHAnsi" w:eastAsiaTheme="minorEastAsia" w:hAnsiTheme="minorHAnsi" w:cstheme="minorBidi"/>
          <w:sz w:val="22"/>
          <w:szCs w:val="22"/>
        </w:rPr>
      </w:pPr>
      <w:r w:rsidRPr="006E6678">
        <w:t>A.8.2.11</w:t>
      </w:r>
      <w:r w:rsidRPr="006E6678">
        <w:rPr>
          <w:rFonts w:asciiTheme="minorHAnsi" w:eastAsiaTheme="minorEastAsia" w:hAnsiTheme="minorHAnsi"/>
          <w:sz w:val="22"/>
          <w:szCs w:val="22"/>
        </w:rPr>
        <w:tab/>
      </w:r>
      <w:r w:rsidRPr="00CC1A22">
        <w:rPr>
          <w:rFonts w:cs="Arial"/>
        </w:rPr>
        <w:t xml:space="preserve">E-UTRAN TDD-TDD intra-frequency event triggered reporting with DRX for UE configured with </w:t>
      </w:r>
      <w:r w:rsidRPr="00CC1A22">
        <w:rPr>
          <w:rFonts w:cs="Arial"/>
          <w:i/>
        </w:rPr>
        <w:t>highSpeedEnhancedMeasFlag</w:t>
      </w:r>
      <w:r>
        <w:tab/>
        <w:t>1637</w:t>
      </w:r>
    </w:p>
    <w:p w14:paraId="79883931" w14:textId="77777777" w:rsidR="006E6678" w:rsidRDefault="006E6678">
      <w:pPr>
        <w:pStyle w:val="TOC4"/>
        <w:rPr>
          <w:rFonts w:asciiTheme="minorHAnsi" w:eastAsiaTheme="minorEastAsia" w:hAnsiTheme="minorHAnsi" w:cstheme="minorBidi"/>
          <w:sz w:val="22"/>
          <w:szCs w:val="22"/>
        </w:rPr>
      </w:pPr>
      <w:r w:rsidRPr="006E6678">
        <w:t>A.8.2.11.</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1637</w:t>
      </w:r>
    </w:p>
    <w:p w14:paraId="7A070B20" w14:textId="77777777" w:rsidR="006E6678" w:rsidRDefault="006E6678">
      <w:pPr>
        <w:pStyle w:val="TOC4"/>
        <w:rPr>
          <w:rFonts w:asciiTheme="minorHAnsi" w:eastAsiaTheme="minorEastAsia" w:hAnsiTheme="minorHAnsi" w:cstheme="minorBidi"/>
          <w:sz w:val="22"/>
          <w:szCs w:val="22"/>
        </w:rPr>
      </w:pPr>
      <w:r w:rsidRPr="006E6678">
        <w:t>A.8.2.11.2</w:t>
      </w:r>
      <w:r w:rsidRPr="006E6678">
        <w:rPr>
          <w:rFonts w:asciiTheme="minorHAnsi" w:eastAsiaTheme="minorEastAsia" w:hAnsiTheme="minorHAnsi"/>
          <w:sz w:val="22"/>
          <w:szCs w:val="22"/>
        </w:rPr>
        <w:tab/>
      </w:r>
      <w:r w:rsidRPr="00CC1A22">
        <w:rPr>
          <w:rFonts w:cs="Arial"/>
          <w:snapToGrid w:val="0"/>
        </w:rPr>
        <w:t>Test Requirements</w:t>
      </w:r>
      <w:r>
        <w:tab/>
        <w:t>1639</w:t>
      </w:r>
    </w:p>
    <w:p w14:paraId="7B42D46A" w14:textId="77777777" w:rsidR="006E6678" w:rsidRDefault="006E6678">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1639</w:t>
      </w:r>
    </w:p>
    <w:p w14:paraId="4DDBE835" w14:textId="77777777" w:rsidR="006E6678" w:rsidRDefault="006E6678">
      <w:pPr>
        <w:pStyle w:val="TOC4"/>
        <w:rPr>
          <w:rFonts w:asciiTheme="minorHAnsi" w:eastAsiaTheme="minorEastAsia" w:hAnsiTheme="minorHAnsi" w:cstheme="minorBidi"/>
          <w:sz w:val="22"/>
          <w:szCs w:val="22"/>
        </w:rPr>
      </w:pPr>
      <w:r w:rsidRPr="006E6678">
        <w:t>A.8.2.12.1</w:t>
      </w:r>
      <w:r w:rsidRPr="006E6678">
        <w:rPr>
          <w:rFonts w:asciiTheme="minorHAnsi" w:eastAsiaTheme="minorEastAsia" w:hAnsiTheme="minorHAnsi"/>
          <w:sz w:val="22"/>
          <w:szCs w:val="22"/>
        </w:rPr>
        <w:tab/>
      </w:r>
      <w:r w:rsidRPr="00CC1A22">
        <w:rPr>
          <w:rFonts w:cs="v4.2.0"/>
          <w:snapToGrid w:val="0"/>
        </w:rPr>
        <w:t>Test Purpose and Environment</w:t>
      </w:r>
      <w:r>
        <w:tab/>
        <w:t>1639</w:t>
      </w:r>
    </w:p>
    <w:p w14:paraId="08682348" w14:textId="77777777" w:rsidR="006E6678" w:rsidRDefault="006E6678">
      <w:pPr>
        <w:pStyle w:val="TOC4"/>
        <w:rPr>
          <w:rFonts w:asciiTheme="minorHAnsi" w:eastAsiaTheme="minorEastAsia" w:hAnsiTheme="minorHAnsi" w:cstheme="minorBidi"/>
          <w:sz w:val="22"/>
          <w:szCs w:val="22"/>
        </w:rPr>
      </w:pPr>
      <w:r w:rsidRPr="006E6678">
        <w:t>A.8.2.12.2</w:t>
      </w:r>
      <w:r w:rsidRPr="006E6678">
        <w:rPr>
          <w:rFonts w:asciiTheme="minorHAnsi" w:eastAsiaTheme="minorEastAsia" w:hAnsiTheme="minorHAnsi"/>
          <w:sz w:val="22"/>
          <w:szCs w:val="22"/>
        </w:rPr>
        <w:tab/>
      </w:r>
      <w:r w:rsidRPr="00CC1A22">
        <w:rPr>
          <w:rFonts w:cs="v4.2.0"/>
          <w:snapToGrid w:val="0"/>
        </w:rPr>
        <w:t>Test Requirements</w:t>
      </w:r>
      <w:r>
        <w:tab/>
        <w:t>1641</w:t>
      </w:r>
    </w:p>
    <w:p w14:paraId="1E1E3575" w14:textId="77777777" w:rsidR="006E6678" w:rsidRDefault="006E6678">
      <w:pPr>
        <w:pStyle w:val="TOC3"/>
        <w:rPr>
          <w:rFonts w:asciiTheme="minorHAnsi" w:eastAsiaTheme="minorEastAsia" w:hAnsiTheme="minorHAnsi" w:cstheme="minorBidi"/>
          <w:sz w:val="22"/>
          <w:szCs w:val="22"/>
        </w:rPr>
      </w:pPr>
      <w:r w:rsidRPr="006E6678">
        <w:t>A.8.2.13</w:t>
      </w:r>
      <w:r w:rsidRPr="006E6678">
        <w:rPr>
          <w:rFonts w:asciiTheme="minorHAnsi" w:eastAsiaTheme="minorEastAsia" w:hAnsiTheme="minorHAnsi"/>
          <w:sz w:val="22"/>
          <w:szCs w:val="22"/>
        </w:rPr>
        <w:tab/>
      </w:r>
      <w:r w:rsidRPr="00CC1A22">
        <w:rPr>
          <w:rFonts w:cs="v4.2.0"/>
        </w:rPr>
        <w:t>E-UTRAN TDD-TDD intra-frequency event triggered reporting under fading propagation conditions in synchronous cells with DRX for UE category 0</w:t>
      </w:r>
      <w:r>
        <w:tab/>
        <w:t>1642</w:t>
      </w:r>
    </w:p>
    <w:p w14:paraId="07F59B1B" w14:textId="77777777" w:rsidR="006E6678" w:rsidRDefault="006E6678">
      <w:pPr>
        <w:pStyle w:val="TOC4"/>
        <w:rPr>
          <w:rFonts w:asciiTheme="minorHAnsi" w:eastAsiaTheme="minorEastAsia" w:hAnsiTheme="minorHAnsi" w:cstheme="minorBidi"/>
          <w:sz w:val="22"/>
          <w:szCs w:val="22"/>
        </w:rPr>
      </w:pPr>
      <w:r w:rsidRPr="006E6678">
        <w:t>A.8.2.13.</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1642</w:t>
      </w:r>
    </w:p>
    <w:p w14:paraId="744C06DD" w14:textId="77777777" w:rsidR="006E6678" w:rsidRDefault="006E6678">
      <w:pPr>
        <w:pStyle w:val="TOC4"/>
        <w:rPr>
          <w:rFonts w:asciiTheme="minorHAnsi" w:eastAsiaTheme="minorEastAsia" w:hAnsiTheme="minorHAnsi" w:cstheme="minorBidi"/>
          <w:sz w:val="22"/>
          <w:szCs w:val="22"/>
        </w:rPr>
      </w:pPr>
      <w:r w:rsidRPr="006E6678">
        <w:t>A.8.2.13.2</w:t>
      </w:r>
      <w:r w:rsidRPr="006E6678">
        <w:rPr>
          <w:rFonts w:asciiTheme="minorHAnsi" w:eastAsiaTheme="minorEastAsia" w:hAnsiTheme="minorHAnsi"/>
          <w:sz w:val="22"/>
          <w:szCs w:val="22"/>
        </w:rPr>
        <w:tab/>
      </w:r>
      <w:r w:rsidRPr="00CC1A22">
        <w:rPr>
          <w:rFonts w:cs="v4.2.0"/>
          <w:snapToGrid w:val="0"/>
        </w:rPr>
        <w:t>Test Requirements</w:t>
      </w:r>
      <w:r>
        <w:tab/>
        <w:t>1644</w:t>
      </w:r>
    </w:p>
    <w:p w14:paraId="23B044FF" w14:textId="77777777" w:rsidR="006E6678" w:rsidRDefault="006E6678">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CC1A22">
        <w:rPr>
          <w:rFonts w:cs="v4.2.0"/>
        </w:rPr>
        <w:t>E-UTRAN TDD intra-frequency event triggered reporting for serving cell under fading propagation conditions for UE category M1 in CEModeA</w:t>
      </w:r>
      <w:r w:rsidRPr="00CC1A22">
        <w:rPr>
          <w:rFonts w:cs="v4.2.0"/>
          <w:lang w:eastAsia="zh-CN"/>
        </w:rPr>
        <w:t xml:space="preserve"> without gap</w:t>
      </w:r>
      <w:r>
        <w:tab/>
        <w:t>1644</w:t>
      </w:r>
    </w:p>
    <w:p w14:paraId="3C53B617" w14:textId="77777777" w:rsidR="006E6678" w:rsidRDefault="006E6678">
      <w:pPr>
        <w:pStyle w:val="TOC4"/>
        <w:rPr>
          <w:rFonts w:asciiTheme="minorHAnsi" w:eastAsiaTheme="minorEastAsia" w:hAnsiTheme="minorHAnsi" w:cstheme="minorBidi"/>
          <w:sz w:val="22"/>
          <w:szCs w:val="22"/>
        </w:rPr>
      </w:pPr>
      <w:r w:rsidRPr="006E6678">
        <w:t>A.8.2.14.1</w:t>
      </w:r>
      <w:r w:rsidRPr="006E6678">
        <w:rPr>
          <w:rFonts w:asciiTheme="minorHAnsi" w:eastAsiaTheme="minorEastAsia" w:hAnsiTheme="minorHAnsi" w:cstheme="minorBidi"/>
          <w:sz w:val="22"/>
          <w:szCs w:val="22"/>
        </w:rPr>
        <w:tab/>
      </w:r>
      <w:r w:rsidRPr="00CC1A22">
        <w:rPr>
          <w:snapToGrid w:val="0"/>
        </w:rPr>
        <w:t>Test Purpose and Environment</w:t>
      </w:r>
      <w:r>
        <w:tab/>
        <w:t>1644</w:t>
      </w:r>
    </w:p>
    <w:p w14:paraId="727D66D2" w14:textId="77777777" w:rsidR="006E6678" w:rsidRDefault="006E6678">
      <w:pPr>
        <w:pStyle w:val="TOC4"/>
        <w:rPr>
          <w:rFonts w:asciiTheme="minorHAnsi" w:eastAsiaTheme="minorEastAsia" w:hAnsiTheme="minorHAnsi" w:cstheme="minorBidi"/>
          <w:sz w:val="22"/>
          <w:szCs w:val="22"/>
        </w:rPr>
      </w:pPr>
      <w:r w:rsidRPr="006E6678">
        <w:t>A.8.2.14.2</w:t>
      </w:r>
      <w:r w:rsidRPr="006E6678">
        <w:rPr>
          <w:rFonts w:asciiTheme="minorHAnsi" w:eastAsiaTheme="minorEastAsia" w:hAnsiTheme="minorHAnsi" w:cstheme="minorBidi"/>
          <w:sz w:val="22"/>
          <w:szCs w:val="22"/>
        </w:rPr>
        <w:tab/>
      </w:r>
      <w:r w:rsidRPr="00CC1A22">
        <w:rPr>
          <w:snapToGrid w:val="0"/>
        </w:rPr>
        <w:t>Test Requirement</w:t>
      </w:r>
      <w:r>
        <w:tab/>
        <w:t>1646</w:t>
      </w:r>
    </w:p>
    <w:p w14:paraId="4FDE77A8" w14:textId="77777777" w:rsidR="006E6678" w:rsidRDefault="006E6678">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1647</w:t>
      </w:r>
    </w:p>
    <w:p w14:paraId="24A13B21" w14:textId="77777777" w:rsidR="006E6678" w:rsidRDefault="006E6678">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1647</w:t>
      </w:r>
    </w:p>
    <w:p w14:paraId="58662552" w14:textId="77777777" w:rsidR="006E6678" w:rsidRDefault="006E6678">
      <w:pPr>
        <w:pStyle w:val="TOC4"/>
        <w:rPr>
          <w:rFonts w:asciiTheme="minorHAnsi" w:eastAsiaTheme="minorEastAsia" w:hAnsiTheme="minorHAnsi" w:cstheme="minorBidi"/>
          <w:sz w:val="22"/>
          <w:szCs w:val="22"/>
        </w:rPr>
      </w:pPr>
      <w:r w:rsidRPr="006E6678">
        <w:t>A.8.3.1.1</w:t>
      </w:r>
      <w:r w:rsidRPr="006E6678">
        <w:rPr>
          <w:rFonts w:asciiTheme="minorHAnsi" w:eastAsiaTheme="minorEastAsia" w:hAnsiTheme="minorHAnsi"/>
          <w:sz w:val="22"/>
          <w:szCs w:val="22"/>
        </w:rPr>
        <w:tab/>
      </w:r>
      <w:r w:rsidRPr="00CC1A22">
        <w:rPr>
          <w:rFonts w:cs="v4.2.0"/>
          <w:snapToGrid w:val="0"/>
        </w:rPr>
        <w:t>Test Purpose and Environment</w:t>
      </w:r>
      <w:r>
        <w:tab/>
        <w:t>1647</w:t>
      </w:r>
    </w:p>
    <w:p w14:paraId="61B2ADCD" w14:textId="77777777" w:rsidR="006E6678" w:rsidRDefault="006E6678">
      <w:pPr>
        <w:pStyle w:val="TOC4"/>
        <w:rPr>
          <w:rFonts w:asciiTheme="minorHAnsi" w:eastAsiaTheme="minorEastAsia" w:hAnsiTheme="minorHAnsi" w:cstheme="minorBidi"/>
          <w:sz w:val="22"/>
          <w:szCs w:val="22"/>
        </w:rPr>
      </w:pPr>
      <w:r w:rsidRPr="006E6678">
        <w:t>A.8.3.1.2</w:t>
      </w:r>
      <w:r w:rsidRPr="006E6678">
        <w:rPr>
          <w:rFonts w:asciiTheme="minorHAnsi" w:eastAsiaTheme="minorEastAsia" w:hAnsiTheme="minorHAnsi"/>
          <w:sz w:val="22"/>
          <w:szCs w:val="22"/>
        </w:rPr>
        <w:tab/>
      </w:r>
      <w:r w:rsidRPr="00CC1A22">
        <w:rPr>
          <w:rFonts w:cs="v4.2.0"/>
          <w:snapToGrid w:val="0"/>
        </w:rPr>
        <w:t>Test Requirements</w:t>
      </w:r>
      <w:r>
        <w:tab/>
        <w:t>1648</w:t>
      </w:r>
    </w:p>
    <w:p w14:paraId="1EC28AB5" w14:textId="77777777" w:rsidR="006E6678" w:rsidRDefault="006E6678">
      <w:pPr>
        <w:pStyle w:val="TOC3"/>
        <w:rPr>
          <w:rFonts w:asciiTheme="minorHAnsi" w:eastAsiaTheme="minorEastAsia" w:hAnsiTheme="minorHAnsi" w:cstheme="minorBidi"/>
          <w:sz w:val="22"/>
          <w:szCs w:val="22"/>
        </w:rPr>
      </w:pPr>
      <w:r w:rsidRPr="006E6678">
        <w:t>A.8.3.2</w:t>
      </w:r>
      <w:r w:rsidRPr="006E6678">
        <w:rPr>
          <w:rFonts w:asciiTheme="minorHAnsi" w:eastAsiaTheme="minorEastAsia" w:hAnsiTheme="minorHAnsi"/>
          <w:sz w:val="22"/>
          <w:szCs w:val="22"/>
        </w:rPr>
        <w:tab/>
      </w:r>
      <w:r w:rsidRPr="00CC1A22">
        <w:rPr>
          <w:rFonts w:cs="v4.2.0"/>
        </w:rPr>
        <w:t>E-UTRAN FDD-FDD Inter-frequency event triggered reporting when DRX is used under fading propagation conditions in asynchronous cells</w:t>
      </w:r>
      <w:r>
        <w:tab/>
        <w:t>1649</w:t>
      </w:r>
    </w:p>
    <w:p w14:paraId="2850178C" w14:textId="77777777" w:rsidR="006E6678" w:rsidRDefault="006E6678">
      <w:pPr>
        <w:pStyle w:val="TOC4"/>
        <w:rPr>
          <w:rFonts w:asciiTheme="minorHAnsi" w:eastAsiaTheme="minorEastAsia" w:hAnsiTheme="minorHAnsi" w:cstheme="minorBidi"/>
          <w:sz w:val="22"/>
          <w:szCs w:val="22"/>
        </w:rPr>
      </w:pPr>
      <w:r w:rsidRPr="006E6678">
        <w:t>A.8.3.2.1</w:t>
      </w:r>
      <w:r w:rsidRPr="006E6678">
        <w:rPr>
          <w:rFonts w:asciiTheme="minorHAnsi" w:eastAsiaTheme="minorEastAsia" w:hAnsiTheme="minorHAnsi"/>
          <w:sz w:val="22"/>
          <w:szCs w:val="22"/>
        </w:rPr>
        <w:tab/>
      </w:r>
      <w:r w:rsidRPr="00CC1A22">
        <w:rPr>
          <w:rFonts w:cs="v4.2.0"/>
          <w:snapToGrid w:val="0"/>
        </w:rPr>
        <w:t>Test Purpose and Environment</w:t>
      </w:r>
      <w:r>
        <w:tab/>
        <w:t>1649</w:t>
      </w:r>
    </w:p>
    <w:p w14:paraId="23A42EE0" w14:textId="77777777" w:rsidR="006E6678" w:rsidRDefault="006E6678">
      <w:pPr>
        <w:pStyle w:val="TOC4"/>
        <w:rPr>
          <w:rFonts w:asciiTheme="minorHAnsi" w:eastAsiaTheme="minorEastAsia" w:hAnsiTheme="minorHAnsi" w:cstheme="minorBidi"/>
          <w:sz w:val="22"/>
          <w:szCs w:val="22"/>
        </w:rPr>
      </w:pPr>
      <w:r w:rsidRPr="006E6678">
        <w:t>A.8.3.2.2</w:t>
      </w:r>
      <w:r w:rsidRPr="006E6678">
        <w:rPr>
          <w:rFonts w:asciiTheme="minorHAnsi" w:eastAsiaTheme="minorEastAsia" w:hAnsiTheme="minorHAnsi"/>
          <w:sz w:val="22"/>
          <w:szCs w:val="22"/>
        </w:rPr>
        <w:tab/>
      </w:r>
      <w:r w:rsidRPr="00CC1A22">
        <w:rPr>
          <w:rFonts w:cs="v4.2.0"/>
          <w:snapToGrid w:val="0"/>
        </w:rPr>
        <w:t>Test Requirements</w:t>
      </w:r>
      <w:r>
        <w:tab/>
        <w:t>1651</w:t>
      </w:r>
    </w:p>
    <w:p w14:paraId="6CA7191F" w14:textId="77777777" w:rsidR="006E6678" w:rsidRDefault="006E6678">
      <w:pPr>
        <w:pStyle w:val="TOC3"/>
        <w:rPr>
          <w:rFonts w:asciiTheme="minorHAnsi" w:eastAsiaTheme="minorEastAsia" w:hAnsiTheme="minorHAnsi" w:cstheme="minorBidi"/>
          <w:sz w:val="22"/>
          <w:szCs w:val="22"/>
        </w:rPr>
      </w:pPr>
      <w:r w:rsidRPr="006E6678">
        <w:t>A.8.3.3</w:t>
      </w:r>
      <w:r w:rsidRPr="006E6678">
        <w:rPr>
          <w:rFonts w:asciiTheme="minorHAnsi" w:eastAsiaTheme="minorEastAsia" w:hAnsiTheme="minorHAnsi"/>
          <w:sz w:val="22"/>
          <w:szCs w:val="22"/>
        </w:rPr>
        <w:tab/>
      </w:r>
      <w:r w:rsidRPr="00CC1A22">
        <w:rPr>
          <w:rFonts w:cs="v4.2.0"/>
        </w:rPr>
        <w:t>E-UTRAN FDD-FDD inter-frequency event triggered reporting under AWGN propagation conditions in asynchronous cells with DRX when L3 filtering is used</w:t>
      </w:r>
      <w:r>
        <w:tab/>
        <w:t>1651</w:t>
      </w:r>
    </w:p>
    <w:p w14:paraId="617B9A9E" w14:textId="77777777" w:rsidR="006E6678" w:rsidRDefault="006E6678">
      <w:pPr>
        <w:pStyle w:val="TOC4"/>
        <w:rPr>
          <w:rFonts w:asciiTheme="minorHAnsi" w:eastAsiaTheme="minorEastAsia" w:hAnsiTheme="minorHAnsi" w:cstheme="minorBidi"/>
          <w:sz w:val="22"/>
          <w:szCs w:val="22"/>
        </w:rPr>
      </w:pPr>
      <w:r w:rsidRPr="006E6678">
        <w:t>A.8.3.3.1</w:t>
      </w:r>
      <w:r w:rsidRPr="006E6678">
        <w:rPr>
          <w:rFonts w:asciiTheme="minorHAnsi" w:eastAsiaTheme="minorEastAsia" w:hAnsiTheme="minorHAnsi" w:cstheme="minorBidi"/>
          <w:sz w:val="22"/>
          <w:szCs w:val="22"/>
        </w:rPr>
        <w:tab/>
      </w:r>
      <w:r w:rsidRPr="00CC1A22">
        <w:rPr>
          <w:snapToGrid w:val="0"/>
        </w:rPr>
        <w:t>Test Purpose and Environment</w:t>
      </w:r>
      <w:r>
        <w:tab/>
        <w:t>1651</w:t>
      </w:r>
    </w:p>
    <w:p w14:paraId="5DE79004" w14:textId="77777777" w:rsidR="006E6678" w:rsidRDefault="006E6678">
      <w:pPr>
        <w:pStyle w:val="TOC4"/>
        <w:rPr>
          <w:rFonts w:asciiTheme="minorHAnsi" w:eastAsiaTheme="minorEastAsia" w:hAnsiTheme="minorHAnsi" w:cstheme="minorBidi"/>
          <w:sz w:val="22"/>
          <w:szCs w:val="22"/>
        </w:rPr>
      </w:pPr>
      <w:r w:rsidRPr="006E6678">
        <w:t>A.8.3.3.2</w:t>
      </w:r>
      <w:r w:rsidRPr="006E6678">
        <w:rPr>
          <w:rFonts w:asciiTheme="minorHAnsi" w:eastAsiaTheme="minorEastAsia" w:hAnsiTheme="minorHAnsi"/>
          <w:sz w:val="22"/>
          <w:szCs w:val="22"/>
        </w:rPr>
        <w:tab/>
      </w:r>
      <w:r w:rsidRPr="00CC1A22">
        <w:rPr>
          <w:rFonts w:cs="v4.2.0"/>
          <w:snapToGrid w:val="0"/>
        </w:rPr>
        <w:t>Test Requirements</w:t>
      </w:r>
      <w:r>
        <w:tab/>
        <w:t>1654</w:t>
      </w:r>
    </w:p>
    <w:p w14:paraId="178CC385" w14:textId="77777777" w:rsidR="006E6678" w:rsidRDefault="006E6678">
      <w:pPr>
        <w:pStyle w:val="TOC3"/>
        <w:rPr>
          <w:rFonts w:asciiTheme="minorHAnsi" w:eastAsiaTheme="minorEastAsia" w:hAnsiTheme="minorHAnsi" w:cstheme="minorBidi"/>
          <w:sz w:val="22"/>
          <w:szCs w:val="22"/>
        </w:rPr>
      </w:pPr>
      <w:r w:rsidRPr="006E6678">
        <w:t>A.8.3.4</w:t>
      </w:r>
      <w:r w:rsidRPr="006E6678">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1654</w:t>
      </w:r>
    </w:p>
    <w:p w14:paraId="0E358589" w14:textId="77777777" w:rsidR="006E6678" w:rsidRDefault="006E6678">
      <w:pPr>
        <w:pStyle w:val="TOC4"/>
        <w:rPr>
          <w:rFonts w:asciiTheme="minorHAnsi" w:eastAsiaTheme="minorEastAsia" w:hAnsiTheme="minorHAnsi" w:cstheme="minorBidi"/>
          <w:sz w:val="22"/>
          <w:szCs w:val="22"/>
        </w:rPr>
      </w:pPr>
      <w:r w:rsidRPr="006E6678">
        <w:t>A.8.3.4.1</w:t>
      </w:r>
      <w:r w:rsidRPr="006E6678">
        <w:rPr>
          <w:rFonts w:asciiTheme="minorHAnsi" w:eastAsiaTheme="minorEastAsia" w:hAnsiTheme="minorHAnsi" w:cstheme="minorBidi"/>
          <w:sz w:val="22"/>
          <w:szCs w:val="22"/>
        </w:rPr>
        <w:tab/>
      </w:r>
      <w:r w:rsidRPr="00CC1A22">
        <w:rPr>
          <w:snapToGrid w:val="0"/>
        </w:rPr>
        <w:t>Test Purpose and Environment</w:t>
      </w:r>
      <w:r>
        <w:tab/>
        <w:t>1654</w:t>
      </w:r>
    </w:p>
    <w:p w14:paraId="36507F6F" w14:textId="77777777" w:rsidR="006E6678" w:rsidRDefault="006E6678">
      <w:pPr>
        <w:pStyle w:val="TOC4"/>
        <w:rPr>
          <w:rFonts w:asciiTheme="minorHAnsi" w:eastAsiaTheme="minorEastAsia" w:hAnsiTheme="minorHAnsi" w:cstheme="minorBidi"/>
          <w:sz w:val="22"/>
          <w:szCs w:val="22"/>
        </w:rPr>
      </w:pPr>
      <w:r w:rsidRPr="006E6678">
        <w:t>A.8.3.4.2</w:t>
      </w:r>
      <w:r w:rsidRPr="006E6678">
        <w:rPr>
          <w:rFonts w:asciiTheme="minorHAnsi" w:eastAsiaTheme="minorEastAsia" w:hAnsiTheme="minorHAnsi" w:cstheme="minorBidi"/>
          <w:sz w:val="22"/>
          <w:szCs w:val="22"/>
        </w:rPr>
        <w:tab/>
      </w:r>
      <w:r w:rsidRPr="00CC1A22">
        <w:rPr>
          <w:snapToGrid w:val="0"/>
        </w:rPr>
        <w:t>Test Requirements</w:t>
      </w:r>
      <w:r>
        <w:tab/>
        <w:t>1656</w:t>
      </w:r>
    </w:p>
    <w:p w14:paraId="493594AC" w14:textId="77777777" w:rsidR="006E6678" w:rsidRDefault="006E6678">
      <w:pPr>
        <w:pStyle w:val="TOC3"/>
        <w:rPr>
          <w:rFonts w:asciiTheme="minorHAnsi" w:eastAsiaTheme="minorEastAsia" w:hAnsiTheme="minorHAnsi" w:cstheme="minorBidi"/>
          <w:sz w:val="22"/>
          <w:szCs w:val="22"/>
        </w:rPr>
      </w:pPr>
      <w:r w:rsidRPr="006E6678">
        <w:t>A.8.3.5</w:t>
      </w:r>
      <w:r w:rsidRPr="006E6678">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1656</w:t>
      </w:r>
    </w:p>
    <w:p w14:paraId="27957209" w14:textId="77777777" w:rsidR="006E6678" w:rsidRDefault="006E6678">
      <w:pPr>
        <w:pStyle w:val="TOC4"/>
        <w:rPr>
          <w:rFonts w:asciiTheme="minorHAnsi" w:eastAsiaTheme="minorEastAsia" w:hAnsiTheme="minorHAnsi" w:cstheme="minorBidi"/>
          <w:sz w:val="22"/>
          <w:szCs w:val="22"/>
        </w:rPr>
      </w:pPr>
      <w:r w:rsidRPr="006E6678">
        <w:t>A.8.3.5.2</w:t>
      </w:r>
      <w:r w:rsidRPr="006E6678">
        <w:rPr>
          <w:rFonts w:asciiTheme="minorHAnsi" w:eastAsiaTheme="minorEastAsia" w:hAnsiTheme="minorHAnsi" w:cstheme="minorBidi"/>
          <w:sz w:val="22"/>
          <w:szCs w:val="22"/>
        </w:rPr>
        <w:tab/>
      </w:r>
      <w:r w:rsidRPr="00CC1A22">
        <w:rPr>
          <w:snapToGrid w:val="0"/>
        </w:rPr>
        <w:t>Test Requirements</w:t>
      </w:r>
      <w:r>
        <w:tab/>
        <w:t>1658</w:t>
      </w:r>
    </w:p>
    <w:p w14:paraId="2B449E29" w14:textId="77777777" w:rsidR="006E6678" w:rsidRDefault="006E6678">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1658</w:t>
      </w:r>
    </w:p>
    <w:p w14:paraId="02744B0A" w14:textId="77777777" w:rsidR="006E6678" w:rsidRDefault="006E6678">
      <w:pPr>
        <w:pStyle w:val="TOC4"/>
        <w:rPr>
          <w:rFonts w:asciiTheme="minorHAnsi" w:eastAsiaTheme="minorEastAsia" w:hAnsiTheme="minorHAnsi" w:cstheme="minorBidi"/>
          <w:sz w:val="22"/>
          <w:szCs w:val="22"/>
        </w:rPr>
      </w:pPr>
      <w:r w:rsidRPr="006E6678">
        <w:t>A.8.3.6.1</w:t>
      </w:r>
      <w:r w:rsidRPr="006E6678">
        <w:rPr>
          <w:rFonts w:asciiTheme="minorHAnsi" w:eastAsiaTheme="minorEastAsia" w:hAnsiTheme="minorHAnsi" w:cstheme="minorBidi"/>
          <w:sz w:val="22"/>
          <w:szCs w:val="22"/>
        </w:rPr>
        <w:tab/>
      </w:r>
      <w:r w:rsidRPr="00CC1A22">
        <w:rPr>
          <w:snapToGrid w:val="0"/>
        </w:rPr>
        <w:t>Test Purpose and Environment</w:t>
      </w:r>
      <w:r>
        <w:tab/>
        <w:t>1658</w:t>
      </w:r>
    </w:p>
    <w:p w14:paraId="426F5E54" w14:textId="77777777" w:rsidR="006E6678" w:rsidRDefault="006E6678">
      <w:pPr>
        <w:pStyle w:val="TOC4"/>
        <w:rPr>
          <w:rFonts w:asciiTheme="minorHAnsi" w:eastAsiaTheme="minorEastAsia" w:hAnsiTheme="minorHAnsi" w:cstheme="minorBidi"/>
          <w:sz w:val="22"/>
          <w:szCs w:val="22"/>
        </w:rPr>
      </w:pPr>
      <w:r w:rsidRPr="006E6678">
        <w:t>A.8.3.6.2</w:t>
      </w:r>
      <w:r w:rsidRPr="006E6678">
        <w:rPr>
          <w:rFonts w:asciiTheme="minorHAnsi" w:eastAsiaTheme="minorEastAsia" w:hAnsiTheme="minorHAnsi" w:cstheme="minorBidi"/>
          <w:sz w:val="22"/>
          <w:szCs w:val="22"/>
        </w:rPr>
        <w:tab/>
      </w:r>
      <w:r w:rsidRPr="00CC1A22">
        <w:rPr>
          <w:snapToGrid w:val="0"/>
        </w:rPr>
        <w:t>Test Requirements</w:t>
      </w:r>
      <w:r>
        <w:tab/>
        <w:t>1660</w:t>
      </w:r>
    </w:p>
    <w:p w14:paraId="45828FFD" w14:textId="77777777" w:rsidR="006E6678" w:rsidRDefault="006E6678">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1661</w:t>
      </w:r>
    </w:p>
    <w:p w14:paraId="3CDAB4BA" w14:textId="77777777" w:rsidR="006E6678" w:rsidRDefault="006E6678">
      <w:pPr>
        <w:pStyle w:val="TOC4"/>
        <w:rPr>
          <w:rFonts w:asciiTheme="minorHAnsi" w:eastAsiaTheme="minorEastAsia" w:hAnsiTheme="minorHAnsi" w:cstheme="minorBidi"/>
          <w:sz w:val="22"/>
          <w:szCs w:val="22"/>
        </w:rPr>
      </w:pPr>
      <w:r w:rsidRPr="006E6678">
        <w:t>A.8.3.7.1</w:t>
      </w:r>
      <w:r w:rsidRPr="006E6678">
        <w:rPr>
          <w:rFonts w:asciiTheme="minorHAnsi" w:eastAsiaTheme="minorEastAsia" w:hAnsiTheme="minorHAnsi" w:cstheme="minorBidi"/>
          <w:sz w:val="22"/>
          <w:szCs w:val="22"/>
        </w:rPr>
        <w:tab/>
      </w:r>
      <w:r w:rsidRPr="00CC1A22">
        <w:rPr>
          <w:snapToGrid w:val="0"/>
        </w:rPr>
        <w:t>Test Purpose and Environment</w:t>
      </w:r>
      <w:r>
        <w:tab/>
        <w:t>1661</w:t>
      </w:r>
    </w:p>
    <w:p w14:paraId="2D5418EA" w14:textId="77777777" w:rsidR="006E6678" w:rsidRDefault="006E6678">
      <w:pPr>
        <w:pStyle w:val="TOC4"/>
        <w:rPr>
          <w:rFonts w:asciiTheme="minorHAnsi" w:eastAsiaTheme="minorEastAsia" w:hAnsiTheme="minorHAnsi" w:cstheme="minorBidi"/>
          <w:sz w:val="22"/>
          <w:szCs w:val="22"/>
        </w:rPr>
      </w:pPr>
      <w:r w:rsidRPr="006E6678">
        <w:t>A.8.3.7.2</w:t>
      </w:r>
      <w:r w:rsidRPr="006E6678">
        <w:rPr>
          <w:rFonts w:asciiTheme="minorHAnsi" w:eastAsiaTheme="minorEastAsia" w:hAnsiTheme="minorHAnsi"/>
          <w:sz w:val="22"/>
          <w:szCs w:val="22"/>
        </w:rPr>
        <w:tab/>
      </w:r>
      <w:r w:rsidRPr="00CC1A22">
        <w:rPr>
          <w:rFonts w:cs="v4.2.0"/>
          <w:snapToGrid w:val="0"/>
        </w:rPr>
        <w:t>Test Requirements</w:t>
      </w:r>
      <w:r>
        <w:tab/>
        <w:t>1663</w:t>
      </w:r>
    </w:p>
    <w:p w14:paraId="0E4C9E94" w14:textId="77777777" w:rsidR="006E6678" w:rsidRDefault="006E6678">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1664</w:t>
      </w:r>
    </w:p>
    <w:p w14:paraId="2C6C57E1" w14:textId="77777777" w:rsidR="006E6678" w:rsidRDefault="006E6678">
      <w:pPr>
        <w:pStyle w:val="TOC4"/>
        <w:rPr>
          <w:rFonts w:asciiTheme="minorHAnsi" w:eastAsiaTheme="minorEastAsia" w:hAnsiTheme="minorHAnsi" w:cstheme="minorBidi"/>
          <w:sz w:val="22"/>
          <w:szCs w:val="22"/>
        </w:rPr>
      </w:pPr>
      <w:r w:rsidRPr="006E6678">
        <w:t>A.8.3.</w:t>
      </w:r>
      <w:r w:rsidRPr="006E6678">
        <w:rPr>
          <w:lang w:eastAsia="zh-CN"/>
        </w:rPr>
        <w:t>8</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1664</w:t>
      </w:r>
    </w:p>
    <w:p w14:paraId="53740A7C" w14:textId="77777777" w:rsidR="006E6678" w:rsidRDefault="006E6678">
      <w:pPr>
        <w:pStyle w:val="TOC4"/>
        <w:rPr>
          <w:rFonts w:asciiTheme="minorHAnsi" w:eastAsiaTheme="minorEastAsia" w:hAnsiTheme="minorHAnsi" w:cstheme="minorBidi"/>
          <w:sz w:val="22"/>
          <w:szCs w:val="22"/>
        </w:rPr>
      </w:pPr>
      <w:r w:rsidRPr="006E6678">
        <w:t>A.8.3.</w:t>
      </w:r>
      <w:r w:rsidRPr="006E6678">
        <w:rPr>
          <w:lang w:eastAsia="zh-CN"/>
        </w:rPr>
        <w:t>8</w:t>
      </w:r>
      <w:r w:rsidRPr="006E6678">
        <w:t>.2</w:t>
      </w:r>
      <w:r w:rsidRPr="006E6678">
        <w:rPr>
          <w:rFonts w:asciiTheme="minorHAnsi" w:eastAsiaTheme="minorEastAsia" w:hAnsiTheme="minorHAnsi" w:cstheme="minorBidi"/>
          <w:sz w:val="22"/>
          <w:szCs w:val="22"/>
        </w:rPr>
        <w:tab/>
      </w:r>
      <w:r w:rsidRPr="00CC1A22">
        <w:rPr>
          <w:snapToGrid w:val="0"/>
        </w:rPr>
        <w:t>Test Requirements</w:t>
      </w:r>
      <w:r>
        <w:tab/>
        <w:t>1667</w:t>
      </w:r>
    </w:p>
    <w:p w14:paraId="25C31648" w14:textId="77777777" w:rsidR="006E6678" w:rsidRDefault="006E6678">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1667</w:t>
      </w:r>
    </w:p>
    <w:p w14:paraId="483A9CD3" w14:textId="77777777" w:rsidR="006E6678" w:rsidRDefault="006E6678">
      <w:pPr>
        <w:pStyle w:val="TOC4"/>
        <w:rPr>
          <w:rFonts w:asciiTheme="minorHAnsi" w:eastAsiaTheme="minorEastAsia" w:hAnsiTheme="minorHAnsi" w:cstheme="minorBidi"/>
          <w:sz w:val="22"/>
          <w:szCs w:val="22"/>
        </w:rPr>
      </w:pPr>
      <w:r w:rsidRPr="006E6678">
        <w:t>A.8.3.9.1</w:t>
      </w:r>
      <w:r w:rsidRPr="006E6678">
        <w:rPr>
          <w:rFonts w:asciiTheme="minorHAnsi" w:eastAsiaTheme="minorEastAsia" w:hAnsiTheme="minorHAnsi" w:cstheme="minorBidi"/>
          <w:sz w:val="22"/>
          <w:szCs w:val="22"/>
        </w:rPr>
        <w:tab/>
      </w:r>
      <w:r w:rsidRPr="00CC1A22">
        <w:rPr>
          <w:snapToGrid w:val="0"/>
        </w:rPr>
        <w:t>Test Purpose and Environment</w:t>
      </w:r>
      <w:r>
        <w:tab/>
        <w:t>1667</w:t>
      </w:r>
    </w:p>
    <w:p w14:paraId="0B9F2E3C" w14:textId="77777777" w:rsidR="006E6678" w:rsidRDefault="006E6678">
      <w:pPr>
        <w:pStyle w:val="TOC4"/>
        <w:rPr>
          <w:rFonts w:asciiTheme="minorHAnsi" w:eastAsiaTheme="minorEastAsia" w:hAnsiTheme="minorHAnsi" w:cstheme="minorBidi"/>
          <w:sz w:val="22"/>
          <w:szCs w:val="22"/>
        </w:rPr>
      </w:pPr>
      <w:r w:rsidRPr="006E6678">
        <w:t>A.8.3.9.2</w:t>
      </w:r>
      <w:r w:rsidRPr="006E6678">
        <w:rPr>
          <w:rFonts w:asciiTheme="minorHAnsi" w:eastAsiaTheme="minorEastAsia" w:hAnsiTheme="minorHAnsi" w:cstheme="minorBidi"/>
          <w:sz w:val="22"/>
          <w:szCs w:val="22"/>
        </w:rPr>
        <w:tab/>
      </w:r>
      <w:r w:rsidRPr="00CC1A22">
        <w:rPr>
          <w:snapToGrid w:val="0"/>
        </w:rPr>
        <w:t>Test Requirements</w:t>
      </w:r>
      <w:r>
        <w:tab/>
        <w:t>1671</w:t>
      </w:r>
    </w:p>
    <w:p w14:paraId="74BD76A1" w14:textId="77777777" w:rsidR="006E6678" w:rsidRDefault="006E6678">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1672</w:t>
      </w:r>
    </w:p>
    <w:p w14:paraId="237CFF98" w14:textId="77777777" w:rsidR="006E6678" w:rsidRDefault="006E6678">
      <w:pPr>
        <w:pStyle w:val="TOC4"/>
        <w:rPr>
          <w:rFonts w:asciiTheme="minorHAnsi" w:eastAsiaTheme="minorEastAsia" w:hAnsiTheme="minorHAnsi" w:cstheme="minorBidi"/>
          <w:sz w:val="22"/>
          <w:szCs w:val="22"/>
        </w:rPr>
      </w:pPr>
      <w:r w:rsidRPr="006E6678">
        <w:t>A.8.3.10.1</w:t>
      </w:r>
      <w:r w:rsidRPr="006E6678">
        <w:rPr>
          <w:rFonts w:asciiTheme="minorHAnsi" w:eastAsiaTheme="minorEastAsia" w:hAnsiTheme="minorHAnsi"/>
          <w:sz w:val="22"/>
          <w:szCs w:val="22"/>
        </w:rPr>
        <w:tab/>
      </w:r>
      <w:r w:rsidRPr="00CC1A22">
        <w:rPr>
          <w:rFonts w:cs="v4.2.0"/>
          <w:snapToGrid w:val="0"/>
        </w:rPr>
        <w:t>Test Purpose and Environment</w:t>
      </w:r>
      <w:r>
        <w:tab/>
        <w:t>1672</w:t>
      </w:r>
    </w:p>
    <w:p w14:paraId="0D661C80" w14:textId="77777777" w:rsidR="006E6678" w:rsidRDefault="006E6678">
      <w:pPr>
        <w:pStyle w:val="TOC4"/>
        <w:rPr>
          <w:rFonts w:asciiTheme="minorHAnsi" w:eastAsiaTheme="minorEastAsia" w:hAnsiTheme="minorHAnsi" w:cstheme="minorBidi"/>
          <w:sz w:val="22"/>
          <w:szCs w:val="22"/>
        </w:rPr>
      </w:pPr>
      <w:r w:rsidRPr="006E6678">
        <w:t>A.8.3.10.2</w:t>
      </w:r>
      <w:r w:rsidRPr="006E6678">
        <w:rPr>
          <w:rFonts w:asciiTheme="minorHAnsi" w:eastAsiaTheme="minorEastAsia" w:hAnsiTheme="minorHAnsi"/>
          <w:sz w:val="22"/>
          <w:szCs w:val="22"/>
        </w:rPr>
        <w:tab/>
      </w:r>
      <w:r w:rsidRPr="00CC1A22">
        <w:rPr>
          <w:rFonts w:cs="v4.2.0"/>
          <w:snapToGrid w:val="0"/>
        </w:rPr>
        <w:t>Test Requirements</w:t>
      </w:r>
      <w:r>
        <w:tab/>
        <w:t>1673</w:t>
      </w:r>
    </w:p>
    <w:p w14:paraId="21600968" w14:textId="77777777" w:rsidR="006E6678" w:rsidRDefault="006E6678">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1674</w:t>
      </w:r>
    </w:p>
    <w:p w14:paraId="7C55A961" w14:textId="77777777" w:rsidR="006E6678" w:rsidRDefault="006E6678">
      <w:pPr>
        <w:pStyle w:val="TOC4"/>
        <w:rPr>
          <w:rFonts w:asciiTheme="minorHAnsi" w:eastAsiaTheme="minorEastAsia" w:hAnsiTheme="minorHAnsi" w:cstheme="minorBidi"/>
          <w:sz w:val="22"/>
          <w:szCs w:val="22"/>
        </w:rPr>
      </w:pPr>
      <w:r w:rsidRPr="006E6678">
        <w:t>A.8.3.11.1</w:t>
      </w:r>
      <w:r w:rsidRPr="006E6678">
        <w:rPr>
          <w:rFonts w:asciiTheme="minorHAnsi" w:eastAsiaTheme="minorEastAsia" w:hAnsiTheme="minorHAnsi" w:cstheme="minorBidi"/>
          <w:sz w:val="22"/>
          <w:szCs w:val="22"/>
        </w:rPr>
        <w:tab/>
      </w:r>
      <w:r w:rsidRPr="00CC1A22">
        <w:rPr>
          <w:snapToGrid w:val="0"/>
        </w:rPr>
        <w:t>Test Purpose and Environment</w:t>
      </w:r>
      <w:r>
        <w:tab/>
        <w:t>1674</w:t>
      </w:r>
    </w:p>
    <w:p w14:paraId="7D4FDCD4" w14:textId="77777777" w:rsidR="006E6678" w:rsidRDefault="006E6678">
      <w:pPr>
        <w:pStyle w:val="TOC4"/>
        <w:rPr>
          <w:rFonts w:asciiTheme="minorHAnsi" w:eastAsiaTheme="minorEastAsia" w:hAnsiTheme="minorHAnsi" w:cstheme="minorBidi"/>
          <w:sz w:val="22"/>
          <w:szCs w:val="22"/>
        </w:rPr>
      </w:pPr>
      <w:r w:rsidRPr="006E6678">
        <w:t>A.8.3.11.2</w:t>
      </w:r>
      <w:r w:rsidRPr="006E6678">
        <w:rPr>
          <w:rFonts w:asciiTheme="minorHAnsi" w:eastAsiaTheme="minorEastAsia" w:hAnsiTheme="minorHAnsi" w:cstheme="minorBidi"/>
          <w:sz w:val="22"/>
          <w:szCs w:val="22"/>
        </w:rPr>
        <w:tab/>
      </w:r>
      <w:r w:rsidRPr="00CC1A22">
        <w:rPr>
          <w:snapToGrid w:val="0"/>
        </w:rPr>
        <w:t>Test Requirement</w:t>
      </w:r>
      <w:r>
        <w:tab/>
        <w:t>1675</w:t>
      </w:r>
    </w:p>
    <w:p w14:paraId="7BD7B51C" w14:textId="77777777" w:rsidR="006E6678" w:rsidRDefault="006E6678">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1676</w:t>
      </w:r>
    </w:p>
    <w:p w14:paraId="1D4BFC5E" w14:textId="77777777" w:rsidR="006E6678" w:rsidRDefault="006E6678">
      <w:pPr>
        <w:pStyle w:val="TOC4"/>
        <w:rPr>
          <w:rFonts w:asciiTheme="minorHAnsi" w:eastAsiaTheme="minorEastAsia" w:hAnsiTheme="minorHAnsi" w:cstheme="minorBidi"/>
          <w:sz w:val="22"/>
          <w:szCs w:val="22"/>
        </w:rPr>
      </w:pPr>
      <w:r w:rsidRPr="006E6678">
        <w:t>A.8.3.12.1</w:t>
      </w:r>
      <w:r w:rsidRPr="006E6678">
        <w:rPr>
          <w:rFonts w:asciiTheme="minorHAnsi" w:eastAsiaTheme="minorEastAsia" w:hAnsiTheme="minorHAnsi" w:cstheme="minorBidi"/>
          <w:sz w:val="22"/>
          <w:szCs w:val="22"/>
        </w:rPr>
        <w:tab/>
      </w:r>
      <w:r w:rsidRPr="00CC1A22">
        <w:rPr>
          <w:snapToGrid w:val="0"/>
        </w:rPr>
        <w:t>Test Purpose and Environment</w:t>
      </w:r>
      <w:r>
        <w:tab/>
        <w:t>1676</w:t>
      </w:r>
    </w:p>
    <w:p w14:paraId="071D6C1B" w14:textId="77777777" w:rsidR="006E6678" w:rsidRDefault="006E6678">
      <w:pPr>
        <w:pStyle w:val="TOC4"/>
        <w:rPr>
          <w:rFonts w:asciiTheme="minorHAnsi" w:eastAsiaTheme="minorEastAsia" w:hAnsiTheme="minorHAnsi" w:cstheme="minorBidi"/>
          <w:sz w:val="22"/>
          <w:szCs w:val="22"/>
        </w:rPr>
      </w:pPr>
      <w:r w:rsidRPr="006E6678">
        <w:t>A.8.3.12.2</w:t>
      </w:r>
      <w:r w:rsidRPr="006E6678">
        <w:rPr>
          <w:rFonts w:asciiTheme="minorHAnsi" w:eastAsiaTheme="minorEastAsia" w:hAnsiTheme="minorHAnsi" w:cstheme="minorBidi"/>
          <w:sz w:val="22"/>
          <w:szCs w:val="22"/>
        </w:rPr>
        <w:tab/>
      </w:r>
      <w:r w:rsidRPr="00CC1A22">
        <w:rPr>
          <w:snapToGrid w:val="0"/>
        </w:rPr>
        <w:t>Test Requirement</w:t>
      </w:r>
      <w:r>
        <w:tab/>
        <w:t>1677</w:t>
      </w:r>
    </w:p>
    <w:p w14:paraId="0EC90601" w14:textId="77777777" w:rsidR="006E6678" w:rsidRDefault="006E6678">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1678</w:t>
      </w:r>
    </w:p>
    <w:p w14:paraId="50F7FEB2" w14:textId="77777777" w:rsidR="006E6678" w:rsidRDefault="006E6678">
      <w:pPr>
        <w:pStyle w:val="TOC4"/>
        <w:rPr>
          <w:rFonts w:asciiTheme="minorHAnsi" w:eastAsiaTheme="minorEastAsia" w:hAnsiTheme="minorHAnsi" w:cstheme="minorBidi"/>
          <w:sz w:val="22"/>
          <w:szCs w:val="22"/>
        </w:rPr>
      </w:pPr>
      <w:r w:rsidRPr="006E6678">
        <w:t>A.8.3.13.1</w:t>
      </w:r>
      <w:r w:rsidRPr="006E6678">
        <w:rPr>
          <w:rFonts w:asciiTheme="minorHAnsi" w:eastAsiaTheme="minorEastAsia" w:hAnsiTheme="minorHAnsi" w:cstheme="minorBidi"/>
          <w:sz w:val="22"/>
          <w:szCs w:val="22"/>
        </w:rPr>
        <w:tab/>
      </w:r>
      <w:r w:rsidRPr="00CC1A22">
        <w:rPr>
          <w:snapToGrid w:val="0"/>
        </w:rPr>
        <w:t>Test Purpose and Environment</w:t>
      </w:r>
      <w:r>
        <w:tab/>
        <w:t>1678</w:t>
      </w:r>
    </w:p>
    <w:p w14:paraId="54F2E48E" w14:textId="77777777" w:rsidR="006E6678" w:rsidRDefault="006E6678">
      <w:pPr>
        <w:pStyle w:val="TOC4"/>
        <w:rPr>
          <w:rFonts w:asciiTheme="minorHAnsi" w:eastAsiaTheme="minorEastAsia" w:hAnsiTheme="minorHAnsi" w:cstheme="minorBidi"/>
          <w:sz w:val="22"/>
          <w:szCs w:val="22"/>
        </w:rPr>
      </w:pPr>
      <w:r w:rsidRPr="006E6678">
        <w:t>A.8.3.13.2</w:t>
      </w:r>
      <w:r w:rsidRPr="006E6678">
        <w:rPr>
          <w:rFonts w:asciiTheme="minorHAnsi" w:eastAsiaTheme="minorEastAsia" w:hAnsiTheme="minorHAnsi" w:cstheme="minorBidi"/>
          <w:sz w:val="22"/>
          <w:szCs w:val="22"/>
        </w:rPr>
        <w:tab/>
      </w:r>
      <w:r w:rsidRPr="00CC1A22">
        <w:rPr>
          <w:snapToGrid w:val="0"/>
        </w:rPr>
        <w:t>Test Requirement</w:t>
      </w:r>
      <w:r>
        <w:tab/>
        <w:t>1679</w:t>
      </w:r>
    </w:p>
    <w:p w14:paraId="0536F907" w14:textId="77777777" w:rsidR="006E6678" w:rsidRDefault="006E6678">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1680</w:t>
      </w:r>
    </w:p>
    <w:p w14:paraId="28FC2210" w14:textId="77777777" w:rsidR="006E6678" w:rsidRDefault="006E6678">
      <w:pPr>
        <w:pStyle w:val="TOC4"/>
        <w:rPr>
          <w:rFonts w:asciiTheme="minorHAnsi" w:eastAsiaTheme="minorEastAsia" w:hAnsiTheme="minorHAnsi" w:cstheme="minorBidi"/>
          <w:sz w:val="22"/>
          <w:szCs w:val="22"/>
        </w:rPr>
      </w:pPr>
      <w:r w:rsidRPr="006E6678">
        <w:t>A.8.3.14.1</w:t>
      </w:r>
      <w:r w:rsidRPr="006E6678">
        <w:rPr>
          <w:rFonts w:asciiTheme="minorHAnsi" w:eastAsiaTheme="minorEastAsia" w:hAnsiTheme="minorHAnsi" w:cstheme="minorBidi"/>
          <w:sz w:val="22"/>
          <w:szCs w:val="22"/>
        </w:rPr>
        <w:tab/>
      </w:r>
      <w:r w:rsidRPr="00CC1A22">
        <w:rPr>
          <w:snapToGrid w:val="0"/>
        </w:rPr>
        <w:t>Test Purpose and Environment</w:t>
      </w:r>
      <w:r>
        <w:tab/>
        <w:t>1680</w:t>
      </w:r>
    </w:p>
    <w:p w14:paraId="6BB39335" w14:textId="77777777" w:rsidR="006E6678" w:rsidRDefault="006E6678">
      <w:pPr>
        <w:pStyle w:val="TOC4"/>
        <w:rPr>
          <w:rFonts w:asciiTheme="minorHAnsi" w:eastAsiaTheme="minorEastAsia" w:hAnsiTheme="minorHAnsi" w:cstheme="minorBidi"/>
          <w:sz w:val="22"/>
          <w:szCs w:val="22"/>
        </w:rPr>
      </w:pPr>
      <w:r w:rsidRPr="006E6678">
        <w:t>A.8.3.14.2</w:t>
      </w:r>
      <w:r w:rsidRPr="006E6678">
        <w:rPr>
          <w:rFonts w:asciiTheme="minorHAnsi" w:eastAsiaTheme="minorEastAsia" w:hAnsiTheme="minorHAnsi" w:cstheme="minorBidi"/>
          <w:sz w:val="22"/>
          <w:szCs w:val="22"/>
        </w:rPr>
        <w:tab/>
      </w:r>
      <w:r w:rsidRPr="00CC1A22">
        <w:rPr>
          <w:snapToGrid w:val="0"/>
        </w:rPr>
        <w:t>Test Requirement</w:t>
      </w:r>
      <w:r>
        <w:tab/>
        <w:t>1681</w:t>
      </w:r>
    </w:p>
    <w:p w14:paraId="63233876" w14:textId="77777777" w:rsidR="006E6678" w:rsidRDefault="006E6678">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1682</w:t>
      </w:r>
    </w:p>
    <w:p w14:paraId="5939E966" w14:textId="77777777" w:rsidR="006E6678" w:rsidRDefault="006E6678">
      <w:pPr>
        <w:pStyle w:val="TOC4"/>
        <w:rPr>
          <w:rFonts w:asciiTheme="minorHAnsi" w:eastAsiaTheme="minorEastAsia" w:hAnsiTheme="minorHAnsi" w:cstheme="minorBidi"/>
          <w:sz w:val="22"/>
          <w:szCs w:val="22"/>
        </w:rPr>
      </w:pPr>
      <w:r w:rsidRPr="006E6678">
        <w:t>A.8.3.15.1</w:t>
      </w:r>
      <w:r w:rsidRPr="006E6678">
        <w:rPr>
          <w:rFonts w:asciiTheme="minorHAnsi" w:eastAsiaTheme="minorEastAsia" w:hAnsiTheme="minorHAnsi" w:cstheme="minorBidi"/>
          <w:sz w:val="22"/>
          <w:szCs w:val="22"/>
        </w:rPr>
        <w:tab/>
      </w:r>
      <w:r w:rsidRPr="00CC1A22">
        <w:rPr>
          <w:snapToGrid w:val="0"/>
        </w:rPr>
        <w:t>Test Purpose and Environment</w:t>
      </w:r>
      <w:r>
        <w:tab/>
        <w:t>1682</w:t>
      </w:r>
    </w:p>
    <w:p w14:paraId="1DBBC26D" w14:textId="77777777" w:rsidR="006E6678" w:rsidRDefault="006E6678">
      <w:pPr>
        <w:pStyle w:val="TOC4"/>
        <w:rPr>
          <w:rFonts w:asciiTheme="minorHAnsi" w:eastAsiaTheme="minorEastAsia" w:hAnsiTheme="minorHAnsi" w:cstheme="minorBidi"/>
          <w:sz w:val="22"/>
          <w:szCs w:val="22"/>
        </w:rPr>
      </w:pPr>
      <w:r w:rsidRPr="006E6678">
        <w:t>A.8.3.15.2</w:t>
      </w:r>
      <w:r w:rsidRPr="006E6678">
        <w:rPr>
          <w:rFonts w:asciiTheme="minorHAnsi" w:eastAsiaTheme="minorEastAsia" w:hAnsiTheme="minorHAnsi" w:cstheme="minorBidi"/>
          <w:sz w:val="22"/>
          <w:szCs w:val="22"/>
        </w:rPr>
        <w:tab/>
      </w:r>
      <w:r w:rsidRPr="00CC1A22">
        <w:rPr>
          <w:snapToGrid w:val="0"/>
        </w:rPr>
        <w:t>Test Requirement</w:t>
      </w:r>
      <w:r>
        <w:tab/>
        <w:t>1683</w:t>
      </w:r>
    </w:p>
    <w:p w14:paraId="471E974E" w14:textId="77777777" w:rsidR="006E6678" w:rsidRDefault="006E6678">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1684</w:t>
      </w:r>
    </w:p>
    <w:p w14:paraId="7B9F5EA7" w14:textId="77777777" w:rsidR="006E6678" w:rsidRDefault="006E6678">
      <w:pPr>
        <w:pStyle w:val="TOC4"/>
        <w:rPr>
          <w:rFonts w:asciiTheme="minorHAnsi" w:eastAsiaTheme="minorEastAsia" w:hAnsiTheme="minorHAnsi" w:cstheme="minorBidi"/>
          <w:sz w:val="22"/>
          <w:szCs w:val="22"/>
        </w:rPr>
      </w:pPr>
      <w:r w:rsidRPr="006E6678">
        <w:t>A.8.3.16.1</w:t>
      </w:r>
      <w:r w:rsidRPr="006E6678">
        <w:rPr>
          <w:rFonts w:asciiTheme="minorHAnsi" w:eastAsiaTheme="minorEastAsia" w:hAnsiTheme="minorHAnsi" w:cstheme="minorBidi"/>
          <w:sz w:val="22"/>
          <w:szCs w:val="22"/>
        </w:rPr>
        <w:tab/>
      </w:r>
      <w:r w:rsidRPr="00CC1A22">
        <w:rPr>
          <w:snapToGrid w:val="0"/>
        </w:rPr>
        <w:t>Test Purpose and Environment</w:t>
      </w:r>
      <w:r>
        <w:tab/>
        <w:t>1684</w:t>
      </w:r>
    </w:p>
    <w:p w14:paraId="2BFF2C46" w14:textId="77777777" w:rsidR="006E6678" w:rsidRDefault="006E6678">
      <w:pPr>
        <w:pStyle w:val="TOC4"/>
        <w:rPr>
          <w:rFonts w:asciiTheme="minorHAnsi" w:eastAsiaTheme="minorEastAsia" w:hAnsiTheme="minorHAnsi" w:cstheme="minorBidi"/>
          <w:sz w:val="22"/>
          <w:szCs w:val="22"/>
        </w:rPr>
      </w:pPr>
      <w:r w:rsidRPr="006E6678">
        <w:t>A.8.3.16.2</w:t>
      </w:r>
      <w:r w:rsidRPr="006E6678">
        <w:rPr>
          <w:rFonts w:asciiTheme="minorHAnsi" w:eastAsiaTheme="minorEastAsia" w:hAnsiTheme="minorHAnsi" w:cstheme="minorBidi"/>
          <w:sz w:val="22"/>
          <w:szCs w:val="22"/>
        </w:rPr>
        <w:tab/>
      </w:r>
      <w:r w:rsidRPr="00CC1A22">
        <w:rPr>
          <w:snapToGrid w:val="0"/>
        </w:rPr>
        <w:t>Test Requirement</w:t>
      </w:r>
      <w:r>
        <w:tab/>
        <w:t>1686</w:t>
      </w:r>
    </w:p>
    <w:p w14:paraId="775239CA" w14:textId="77777777" w:rsidR="006E6678" w:rsidRDefault="006E6678">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1686</w:t>
      </w:r>
    </w:p>
    <w:p w14:paraId="287FFBB6" w14:textId="77777777" w:rsidR="006E6678" w:rsidRDefault="006E6678">
      <w:pPr>
        <w:pStyle w:val="TOC4"/>
        <w:rPr>
          <w:rFonts w:asciiTheme="minorHAnsi" w:eastAsiaTheme="minorEastAsia" w:hAnsiTheme="minorHAnsi" w:cstheme="minorBidi"/>
          <w:sz w:val="22"/>
          <w:szCs w:val="22"/>
        </w:rPr>
      </w:pPr>
      <w:r w:rsidRPr="006E6678">
        <w:t>A.8.3.17.1</w:t>
      </w:r>
      <w:r w:rsidRPr="006E6678">
        <w:rPr>
          <w:rFonts w:asciiTheme="minorHAnsi" w:eastAsiaTheme="minorEastAsia" w:hAnsiTheme="minorHAnsi" w:cstheme="minorBidi"/>
          <w:sz w:val="22"/>
          <w:szCs w:val="22"/>
        </w:rPr>
        <w:tab/>
      </w:r>
      <w:r w:rsidRPr="00CC1A22">
        <w:rPr>
          <w:snapToGrid w:val="0"/>
        </w:rPr>
        <w:t>Test Purpose and Environment</w:t>
      </w:r>
      <w:r>
        <w:tab/>
        <w:t>1686</w:t>
      </w:r>
    </w:p>
    <w:p w14:paraId="50E83C60" w14:textId="77777777" w:rsidR="006E6678" w:rsidRDefault="006E6678">
      <w:pPr>
        <w:pStyle w:val="TOC4"/>
        <w:rPr>
          <w:rFonts w:asciiTheme="minorHAnsi" w:eastAsiaTheme="minorEastAsia" w:hAnsiTheme="minorHAnsi" w:cstheme="minorBidi"/>
          <w:sz w:val="22"/>
          <w:szCs w:val="22"/>
        </w:rPr>
      </w:pPr>
      <w:r w:rsidRPr="006E6678">
        <w:t>A.8.3.17.2</w:t>
      </w:r>
      <w:r w:rsidRPr="006E6678">
        <w:rPr>
          <w:rFonts w:asciiTheme="minorHAnsi" w:eastAsiaTheme="minorEastAsia" w:hAnsiTheme="minorHAnsi" w:cstheme="minorBidi"/>
          <w:sz w:val="22"/>
          <w:szCs w:val="22"/>
        </w:rPr>
        <w:tab/>
      </w:r>
      <w:r w:rsidRPr="00CC1A22">
        <w:rPr>
          <w:snapToGrid w:val="0"/>
        </w:rPr>
        <w:t>Test Requirement</w:t>
      </w:r>
      <w:r>
        <w:tab/>
        <w:t>1689</w:t>
      </w:r>
    </w:p>
    <w:p w14:paraId="7860FEBF" w14:textId="77777777" w:rsidR="006E6678" w:rsidRDefault="006E6678">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1689</w:t>
      </w:r>
    </w:p>
    <w:p w14:paraId="3C19D75A" w14:textId="77777777" w:rsidR="006E6678" w:rsidRDefault="006E6678">
      <w:pPr>
        <w:pStyle w:val="TOC4"/>
        <w:rPr>
          <w:rFonts w:asciiTheme="minorHAnsi" w:eastAsiaTheme="minorEastAsia" w:hAnsiTheme="minorHAnsi" w:cstheme="minorBidi"/>
          <w:sz w:val="22"/>
          <w:szCs w:val="22"/>
        </w:rPr>
      </w:pPr>
      <w:r w:rsidRPr="006E6678">
        <w:t>A.8.3.18.1</w:t>
      </w:r>
      <w:r w:rsidRPr="006E6678">
        <w:rPr>
          <w:rFonts w:asciiTheme="minorHAnsi" w:eastAsiaTheme="minorEastAsia" w:hAnsiTheme="minorHAnsi" w:cstheme="minorBidi"/>
          <w:sz w:val="22"/>
          <w:szCs w:val="22"/>
        </w:rPr>
        <w:tab/>
      </w:r>
      <w:r w:rsidRPr="00CC1A22">
        <w:rPr>
          <w:snapToGrid w:val="0"/>
        </w:rPr>
        <w:t>Test Purpose and Environment</w:t>
      </w:r>
      <w:r>
        <w:tab/>
        <w:t>1689</w:t>
      </w:r>
    </w:p>
    <w:p w14:paraId="46677C2D" w14:textId="77777777" w:rsidR="006E6678" w:rsidRDefault="006E6678">
      <w:pPr>
        <w:pStyle w:val="TOC4"/>
        <w:rPr>
          <w:rFonts w:asciiTheme="minorHAnsi" w:eastAsiaTheme="minorEastAsia" w:hAnsiTheme="minorHAnsi" w:cstheme="minorBidi"/>
          <w:sz w:val="22"/>
          <w:szCs w:val="22"/>
        </w:rPr>
      </w:pPr>
      <w:r w:rsidRPr="006E6678">
        <w:t>A.8.3.18.2</w:t>
      </w:r>
      <w:r w:rsidRPr="006E6678">
        <w:rPr>
          <w:rFonts w:asciiTheme="minorHAnsi" w:eastAsiaTheme="minorEastAsia" w:hAnsiTheme="minorHAnsi" w:cstheme="minorBidi"/>
          <w:sz w:val="22"/>
          <w:szCs w:val="22"/>
        </w:rPr>
        <w:tab/>
      </w:r>
      <w:r w:rsidRPr="00CC1A22">
        <w:rPr>
          <w:snapToGrid w:val="0"/>
        </w:rPr>
        <w:t>Test Requirement</w:t>
      </w:r>
      <w:r>
        <w:tab/>
        <w:t>1692</w:t>
      </w:r>
    </w:p>
    <w:p w14:paraId="0B139415" w14:textId="77777777" w:rsidR="006E6678" w:rsidRDefault="006E6678">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1692</w:t>
      </w:r>
    </w:p>
    <w:p w14:paraId="092492EB" w14:textId="77777777" w:rsidR="006E6678" w:rsidRDefault="006E6678">
      <w:pPr>
        <w:pStyle w:val="TOC4"/>
        <w:rPr>
          <w:rFonts w:asciiTheme="minorHAnsi" w:eastAsiaTheme="minorEastAsia" w:hAnsiTheme="minorHAnsi" w:cstheme="minorBidi"/>
          <w:sz w:val="22"/>
          <w:szCs w:val="22"/>
        </w:rPr>
      </w:pPr>
      <w:r w:rsidRPr="006E6678">
        <w:t>A.8.3.19.1</w:t>
      </w:r>
      <w:r w:rsidRPr="006E6678">
        <w:rPr>
          <w:rFonts w:asciiTheme="minorHAnsi" w:eastAsiaTheme="minorEastAsia" w:hAnsiTheme="minorHAnsi" w:cstheme="minorBidi"/>
          <w:sz w:val="22"/>
          <w:szCs w:val="22"/>
        </w:rPr>
        <w:tab/>
      </w:r>
      <w:r w:rsidRPr="00CC1A22">
        <w:rPr>
          <w:snapToGrid w:val="0"/>
        </w:rPr>
        <w:t>Test Purpose and Environment</w:t>
      </w:r>
      <w:r>
        <w:tab/>
        <w:t>1692</w:t>
      </w:r>
    </w:p>
    <w:p w14:paraId="5B24F811" w14:textId="77777777" w:rsidR="006E6678" w:rsidRDefault="006E6678">
      <w:pPr>
        <w:pStyle w:val="TOC4"/>
        <w:rPr>
          <w:rFonts w:asciiTheme="minorHAnsi" w:eastAsiaTheme="minorEastAsia" w:hAnsiTheme="minorHAnsi" w:cstheme="minorBidi"/>
          <w:sz w:val="22"/>
          <w:szCs w:val="22"/>
        </w:rPr>
      </w:pPr>
      <w:r w:rsidRPr="006E6678">
        <w:t>A.8.3.19.2</w:t>
      </w:r>
      <w:r w:rsidRPr="006E6678">
        <w:rPr>
          <w:rFonts w:asciiTheme="minorHAnsi" w:eastAsiaTheme="minorEastAsia" w:hAnsiTheme="minorHAnsi" w:cstheme="minorBidi"/>
          <w:sz w:val="22"/>
          <w:szCs w:val="22"/>
        </w:rPr>
        <w:tab/>
      </w:r>
      <w:r w:rsidRPr="00CC1A22">
        <w:rPr>
          <w:snapToGrid w:val="0"/>
        </w:rPr>
        <w:t>Test Requirement</w:t>
      </w:r>
      <w:r>
        <w:tab/>
        <w:t>1695</w:t>
      </w:r>
    </w:p>
    <w:p w14:paraId="344D94F2" w14:textId="77777777" w:rsidR="006E6678" w:rsidRDefault="006E6678">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1695</w:t>
      </w:r>
    </w:p>
    <w:p w14:paraId="1F57C98E" w14:textId="77777777" w:rsidR="006E6678" w:rsidRDefault="006E6678">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1695</w:t>
      </w:r>
    </w:p>
    <w:p w14:paraId="05DC0490" w14:textId="77777777" w:rsidR="006E6678" w:rsidRDefault="006E6678">
      <w:pPr>
        <w:pStyle w:val="TOC4"/>
        <w:rPr>
          <w:rFonts w:asciiTheme="minorHAnsi" w:eastAsiaTheme="minorEastAsia" w:hAnsiTheme="minorHAnsi" w:cstheme="minorBidi"/>
          <w:sz w:val="22"/>
          <w:szCs w:val="22"/>
        </w:rPr>
      </w:pPr>
      <w:r w:rsidRPr="006E6678">
        <w:t>A.8.4.1.1</w:t>
      </w:r>
      <w:r w:rsidRPr="006E6678">
        <w:rPr>
          <w:rFonts w:asciiTheme="minorHAnsi" w:eastAsiaTheme="minorEastAsia" w:hAnsiTheme="minorHAnsi"/>
          <w:sz w:val="22"/>
          <w:szCs w:val="22"/>
        </w:rPr>
        <w:tab/>
      </w:r>
      <w:r w:rsidRPr="00CC1A22">
        <w:rPr>
          <w:rFonts w:cs="v4.2.0"/>
          <w:snapToGrid w:val="0"/>
        </w:rPr>
        <w:t>Test Purpose and Environment</w:t>
      </w:r>
      <w:r>
        <w:tab/>
        <w:t>1695</w:t>
      </w:r>
    </w:p>
    <w:p w14:paraId="64A7AFB9" w14:textId="77777777" w:rsidR="006E6678" w:rsidRDefault="006E6678">
      <w:pPr>
        <w:pStyle w:val="TOC4"/>
        <w:rPr>
          <w:rFonts w:asciiTheme="minorHAnsi" w:eastAsiaTheme="minorEastAsia" w:hAnsiTheme="minorHAnsi" w:cstheme="minorBidi"/>
          <w:sz w:val="22"/>
          <w:szCs w:val="22"/>
        </w:rPr>
      </w:pPr>
      <w:r w:rsidRPr="006E6678">
        <w:t>A.8.4.1.2</w:t>
      </w:r>
      <w:r w:rsidRPr="006E6678">
        <w:rPr>
          <w:rFonts w:asciiTheme="minorHAnsi" w:eastAsiaTheme="minorEastAsia" w:hAnsiTheme="minorHAnsi"/>
          <w:sz w:val="22"/>
          <w:szCs w:val="22"/>
        </w:rPr>
        <w:tab/>
      </w:r>
      <w:r w:rsidRPr="00CC1A22">
        <w:rPr>
          <w:rFonts w:cs="v4.2.0"/>
          <w:snapToGrid w:val="0"/>
        </w:rPr>
        <w:t>Test Requirements</w:t>
      </w:r>
      <w:r>
        <w:tab/>
        <w:t>1697</w:t>
      </w:r>
    </w:p>
    <w:p w14:paraId="100D3AE1" w14:textId="77777777" w:rsidR="006E6678" w:rsidRDefault="006E6678">
      <w:pPr>
        <w:pStyle w:val="TOC3"/>
        <w:rPr>
          <w:rFonts w:asciiTheme="minorHAnsi" w:eastAsiaTheme="minorEastAsia" w:hAnsiTheme="minorHAnsi" w:cstheme="minorBidi"/>
          <w:sz w:val="22"/>
          <w:szCs w:val="22"/>
        </w:rPr>
      </w:pPr>
      <w:r w:rsidRPr="006E6678">
        <w:t>A.8.4.2</w:t>
      </w:r>
      <w:r w:rsidRPr="006E6678">
        <w:rPr>
          <w:rFonts w:asciiTheme="minorHAnsi" w:eastAsiaTheme="minorEastAsia" w:hAnsiTheme="minorHAnsi"/>
          <w:sz w:val="22"/>
          <w:szCs w:val="22"/>
        </w:rPr>
        <w:tab/>
      </w:r>
      <w:r w:rsidRPr="00CC1A22">
        <w:rPr>
          <w:rFonts w:cs="v4.2.0"/>
        </w:rPr>
        <w:t>E-UTRAN TDD-TDD Inter-frequency event triggered reporting when DRX is used under fading propagation conditions in synchronous cells</w:t>
      </w:r>
      <w:r>
        <w:tab/>
        <w:t>1698</w:t>
      </w:r>
    </w:p>
    <w:p w14:paraId="66988814" w14:textId="77777777" w:rsidR="006E6678" w:rsidRDefault="006E6678">
      <w:pPr>
        <w:pStyle w:val="TOC4"/>
        <w:rPr>
          <w:rFonts w:asciiTheme="minorHAnsi" w:eastAsiaTheme="minorEastAsia" w:hAnsiTheme="minorHAnsi" w:cstheme="minorBidi"/>
          <w:sz w:val="22"/>
          <w:szCs w:val="22"/>
        </w:rPr>
      </w:pPr>
      <w:r w:rsidRPr="006E6678">
        <w:t>A.8.4.2.1</w:t>
      </w:r>
      <w:r w:rsidRPr="006E6678">
        <w:rPr>
          <w:rFonts w:asciiTheme="minorHAnsi" w:eastAsiaTheme="minorEastAsia" w:hAnsiTheme="minorHAnsi"/>
          <w:sz w:val="22"/>
          <w:szCs w:val="22"/>
        </w:rPr>
        <w:tab/>
      </w:r>
      <w:r w:rsidRPr="00CC1A22">
        <w:rPr>
          <w:rFonts w:cs="v4.2.0"/>
          <w:snapToGrid w:val="0"/>
        </w:rPr>
        <w:t>Test Purpose and Environment</w:t>
      </w:r>
      <w:r>
        <w:tab/>
        <w:t>1698</w:t>
      </w:r>
    </w:p>
    <w:p w14:paraId="04A945E7" w14:textId="77777777" w:rsidR="006E6678" w:rsidRDefault="006E6678">
      <w:pPr>
        <w:pStyle w:val="TOC4"/>
        <w:rPr>
          <w:rFonts w:asciiTheme="minorHAnsi" w:eastAsiaTheme="minorEastAsia" w:hAnsiTheme="minorHAnsi" w:cstheme="minorBidi"/>
          <w:sz w:val="22"/>
          <w:szCs w:val="22"/>
        </w:rPr>
      </w:pPr>
      <w:r w:rsidRPr="006E6678">
        <w:t>A.8.4.2.2</w:t>
      </w:r>
      <w:r w:rsidRPr="006E6678">
        <w:rPr>
          <w:rFonts w:asciiTheme="minorHAnsi" w:eastAsiaTheme="minorEastAsia" w:hAnsiTheme="minorHAnsi"/>
          <w:sz w:val="22"/>
          <w:szCs w:val="22"/>
        </w:rPr>
        <w:tab/>
      </w:r>
      <w:r w:rsidRPr="00CC1A22">
        <w:rPr>
          <w:rFonts w:cs="v4.2.0"/>
          <w:snapToGrid w:val="0"/>
        </w:rPr>
        <w:t>Test Requirements</w:t>
      </w:r>
      <w:r>
        <w:tab/>
        <w:t>1700</w:t>
      </w:r>
    </w:p>
    <w:p w14:paraId="6CEB7233" w14:textId="77777777" w:rsidR="006E6678" w:rsidRDefault="006E6678">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1700</w:t>
      </w:r>
    </w:p>
    <w:p w14:paraId="1F891314" w14:textId="77777777" w:rsidR="006E6678" w:rsidRDefault="006E6678">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1700</w:t>
      </w:r>
    </w:p>
    <w:p w14:paraId="68ADA62D" w14:textId="77777777" w:rsidR="006E6678" w:rsidRDefault="006E6678">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1702</w:t>
      </w:r>
    </w:p>
    <w:p w14:paraId="68CD0A3A" w14:textId="77777777" w:rsidR="006E6678" w:rsidRDefault="006E6678">
      <w:pPr>
        <w:pStyle w:val="TOC3"/>
        <w:rPr>
          <w:rFonts w:asciiTheme="minorHAnsi" w:eastAsiaTheme="minorEastAsia" w:hAnsiTheme="minorHAnsi" w:cstheme="minorBidi"/>
          <w:sz w:val="22"/>
          <w:szCs w:val="22"/>
        </w:rPr>
      </w:pPr>
      <w:r w:rsidRPr="006E6678">
        <w:t>A.8.4.</w:t>
      </w:r>
      <w:r w:rsidRPr="006E6678">
        <w:rPr>
          <w:lang w:eastAsia="zh-CN"/>
        </w:rPr>
        <w:t>4</w:t>
      </w:r>
      <w:r w:rsidRPr="006E6678">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CC1A22">
        <w:rPr>
          <w:lang w:val="en-US"/>
        </w:rPr>
        <w:t>using autonomous gaps</w:t>
      </w:r>
      <w:r>
        <w:tab/>
        <w:t>1703</w:t>
      </w:r>
    </w:p>
    <w:p w14:paraId="1D0E32E8" w14:textId="77777777" w:rsidR="006E6678" w:rsidRDefault="006E6678">
      <w:pPr>
        <w:pStyle w:val="TOC4"/>
        <w:rPr>
          <w:rFonts w:asciiTheme="minorHAnsi" w:eastAsiaTheme="minorEastAsia" w:hAnsiTheme="minorHAnsi" w:cstheme="minorBidi"/>
          <w:sz w:val="22"/>
          <w:szCs w:val="22"/>
        </w:rPr>
      </w:pPr>
      <w:r w:rsidRPr="006E6678">
        <w:t>A.8.4.</w:t>
      </w:r>
      <w:r w:rsidRPr="006E6678">
        <w:rPr>
          <w:lang w:eastAsia="zh-CN"/>
        </w:rPr>
        <w:t>4</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1703</w:t>
      </w:r>
    </w:p>
    <w:p w14:paraId="44C3ADF8" w14:textId="77777777" w:rsidR="006E6678" w:rsidRDefault="006E6678">
      <w:pPr>
        <w:pStyle w:val="TOC4"/>
        <w:rPr>
          <w:rFonts w:asciiTheme="minorHAnsi" w:eastAsiaTheme="minorEastAsia" w:hAnsiTheme="minorHAnsi" w:cstheme="minorBidi"/>
          <w:sz w:val="22"/>
          <w:szCs w:val="22"/>
        </w:rPr>
      </w:pPr>
      <w:r w:rsidRPr="006E6678">
        <w:t>A.8.4.</w:t>
      </w:r>
      <w:r w:rsidRPr="006E6678">
        <w:rPr>
          <w:lang w:eastAsia="zh-CN"/>
        </w:rPr>
        <w:t>4</w:t>
      </w:r>
      <w:r w:rsidRPr="006E6678">
        <w:t>.2</w:t>
      </w:r>
      <w:r w:rsidRPr="006E6678">
        <w:rPr>
          <w:rFonts w:asciiTheme="minorHAnsi" w:eastAsiaTheme="minorEastAsia" w:hAnsiTheme="minorHAnsi" w:cstheme="minorBidi"/>
          <w:sz w:val="22"/>
          <w:szCs w:val="22"/>
        </w:rPr>
        <w:tab/>
      </w:r>
      <w:r w:rsidRPr="00CC1A22">
        <w:rPr>
          <w:snapToGrid w:val="0"/>
        </w:rPr>
        <w:t>Test Requirements</w:t>
      </w:r>
      <w:r>
        <w:tab/>
        <w:t>1705</w:t>
      </w:r>
    </w:p>
    <w:p w14:paraId="21F5EC12" w14:textId="77777777" w:rsidR="006E6678" w:rsidRDefault="006E6678">
      <w:pPr>
        <w:pStyle w:val="TOC3"/>
        <w:rPr>
          <w:rFonts w:asciiTheme="minorHAnsi" w:eastAsiaTheme="minorEastAsia" w:hAnsiTheme="minorHAnsi" w:cstheme="minorBidi"/>
          <w:sz w:val="22"/>
          <w:szCs w:val="22"/>
        </w:rPr>
      </w:pPr>
      <w:r w:rsidRPr="006E6678">
        <w:lastRenderedPageBreak/>
        <w:t>A.8.4.</w:t>
      </w:r>
      <w:r w:rsidRPr="006E6678">
        <w:rPr>
          <w:lang w:eastAsia="zh-CN"/>
        </w:rPr>
        <w:t>5</w:t>
      </w:r>
      <w:r w:rsidRPr="006E6678">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CC1A22">
        <w:rPr>
          <w:lang w:val="en-US"/>
        </w:rPr>
        <w:t>using autonomous gaps</w:t>
      </w:r>
      <w:r w:rsidRPr="00CC1A22">
        <w:rPr>
          <w:lang w:val="en-US" w:eastAsia="zh-CN"/>
        </w:rPr>
        <w:t xml:space="preserve"> with DRX</w:t>
      </w:r>
      <w:r>
        <w:tab/>
        <w:t>1706</w:t>
      </w:r>
    </w:p>
    <w:p w14:paraId="726E345F" w14:textId="77777777" w:rsidR="006E6678" w:rsidRDefault="006E6678">
      <w:pPr>
        <w:pStyle w:val="TOC4"/>
        <w:rPr>
          <w:rFonts w:asciiTheme="minorHAnsi" w:eastAsiaTheme="minorEastAsia" w:hAnsiTheme="minorHAnsi" w:cstheme="minorBidi"/>
          <w:sz w:val="22"/>
          <w:szCs w:val="22"/>
        </w:rPr>
      </w:pPr>
      <w:r w:rsidRPr="006E6678">
        <w:t>A.8.4.</w:t>
      </w:r>
      <w:r w:rsidRPr="006E6678">
        <w:rPr>
          <w:lang w:eastAsia="zh-CN"/>
        </w:rPr>
        <w:t>5</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1706</w:t>
      </w:r>
    </w:p>
    <w:p w14:paraId="08DC0572" w14:textId="77777777" w:rsidR="006E6678" w:rsidRDefault="006E6678">
      <w:pPr>
        <w:pStyle w:val="TOC4"/>
        <w:rPr>
          <w:rFonts w:asciiTheme="minorHAnsi" w:eastAsiaTheme="minorEastAsia" w:hAnsiTheme="minorHAnsi" w:cstheme="minorBidi"/>
          <w:sz w:val="22"/>
          <w:szCs w:val="22"/>
        </w:rPr>
      </w:pPr>
      <w:r w:rsidRPr="006E6678">
        <w:t>A.8.4.</w:t>
      </w:r>
      <w:r w:rsidRPr="006E6678">
        <w:rPr>
          <w:lang w:eastAsia="zh-CN"/>
        </w:rPr>
        <w:t>5</w:t>
      </w:r>
      <w:r w:rsidRPr="006E6678">
        <w:t>.2</w:t>
      </w:r>
      <w:r w:rsidRPr="006E6678">
        <w:rPr>
          <w:rFonts w:asciiTheme="minorHAnsi" w:eastAsiaTheme="minorEastAsia" w:hAnsiTheme="minorHAnsi" w:cstheme="minorBidi"/>
          <w:sz w:val="22"/>
          <w:szCs w:val="22"/>
        </w:rPr>
        <w:tab/>
      </w:r>
      <w:r w:rsidRPr="00CC1A22">
        <w:rPr>
          <w:snapToGrid w:val="0"/>
        </w:rPr>
        <w:t>Test Requirements</w:t>
      </w:r>
      <w:r>
        <w:tab/>
        <w:t>1708</w:t>
      </w:r>
    </w:p>
    <w:p w14:paraId="7BC98D4C" w14:textId="77777777" w:rsidR="006E6678" w:rsidRDefault="006E6678">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1708</w:t>
      </w:r>
    </w:p>
    <w:p w14:paraId="7E3EA739" w14:textId="77777777" w:rsidR="006E6678" w:rsidRDefault="006E6678">
      <w:pPr>
        <w:pStyle w:val="TOC4"/>
        <w:rPr>
          <w:rFonts w:asciiTheme="minorHAnsi" w:eastAsiaTheme="minorEastAsia" w:hAnsiTheme="minorHAnsi" w:cstheme="minorBidi"/>
          <w:sz w:val="22"/>
          <w:szCs w:val="22"/>
        </w:rPr>
      </w:pPr>
      <w:r w:rsidRPr="006E6678">
        <w:t>A.8.4.</w:t>
      </w:r>
      <w:r w:rsidRPr="006E6678">
        <w:rPr>
          <w:lang w:eastAsia="zh-CN"/>
        </w:rPr>
        <w:t>6</w:t>
      </w:r>
      <w:r w:rsidRPr="006E6678">
        <w:t>.1</w:t>
      </w:r>
      <w:r w:rsidRPr="006E6678">
        <w:rPr>
          <w:rFonts w:asciiTheme="minorHAnsi" w:eastAsiaTheme="minorEastAsia" w:hAnsiTheme="minorHAnsi"/>
          <w:sz w:val="22"/>
          <w:szCs w:val="22"/>
        </w:rPr>
        <w:tab/>
      </w:r>
      <w:r w:rsidRPr="00CC1A22">
        <w:rPr>
          <w:rFonts w:cs="v4.2.0"/>
          <w:snapToGrid w:val="0"/>
        </w:rPr>
        <w:t>Test Purpose and Environment</w:t>
      </w:r>
      <w:r>
        <w:tab/>
        <w:t>1708</w:t>
      </w:r>
    </w:p>
    <w:p w14:paraId="44A23768" w14:textId="77777777" w:rsidR="006E6678" w:rsidRDefault="006E6678">
      <w:pPr>
        <w:pStyle w:val="TOC4"/>
        <w:rPr>
          <w:rFonts w:asciiTheme="minorHAnsi" w:eastAsiaTheme="minorEastAsia" w:hAnsiTheme="minorHAnsi" w:cstheme="minorBidi"/>
          <w:sz w:val="22"/>
          <w:szCs w:val="22"/>
        </w:rPr>
      </w:pPr>
      <w:r w:rsidRPr="006E6678">
        <w:t>A.8.4.</w:t>
      </w:r>
      <w:r w:rsidRPr="006E6678">
        <w:rPr>
          <w:lang w:eastAsia="zh-CN"/>
        </w:rPr>
        <w:t>6</w:t>
      </w:r>
      <w:r w:rsidRPr="006E6678">
        <w:t>.2</w:t>
      </w:r>
      <w:r w:rsidRPr="006E6678">
        <w:rPr>
          <w:rFonts w:asciiTheme="minorHAnsi" w:eastAsiaTheme="minorEastAsia" w:hAnsiTheme="minorHAnsi"/>
          <w:sz w:val="22"/>
          <w:szCs w:val="22"/>
        </w:rPr>
        <w:tab/>
      </w:r>
      <w:r w:rsidRPr="00CC1A22">
        <w:rPr>
          <w:rFonts w:cs="v4.2.0"/>
          <w:snapToGrid w:val="0"/>
        </w:rPr>
        <w:t>Test Requirements</w:t>
      </w:r>
      <w:r>
        <w:tab/>
        <w:t>1709</w:t>
      </w:r>
    </w:p>
    <w:p w14:paraId="1E347ACF" w14:textId="77777777" w:rsidR="006E6678" w:rsidRDefault="006E6678">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1709</w:t>
      </w:r>
    </w:p>
    <w:p w14:paraId="5E580B7F" w14:textId="77777777" w:rsidR="006E6678" w:rsidRDefault="006E6678">
      <w:pPr>
        <w:pStyle w:val="TOC4"/>
        <w:rPr>
          <w:rFonts w:asciiTheme="minorHAnsi" w:eastAsiaTheme="minorEastAsia" w:hAnsiTheme="minorHAnsi" w:cstheme="minorBidi"/>
          <w:sz w:val="22"/>
          <w:szCs w:val="22"/>
        </w:rPr>
      </w:pPr>
      <w:r w:rsidRPr="006E6678">
        <w:t>A.8.4.7.1</w:t>
      </w:r>
      <w:r w:rsidRPr="006E6678">
        <w:rPr>
          <w:rFonts w:asciiTheme="minorHAnsi" w:eastAsiaTheme="minorEastAsia" w:hAnsiTheme="minorHAnsi" w:cstheme="minorBidi"/>
          <w:sz w:val="22"/>
          <w:szCs w:val="22"/>
        </w:rPr>
        <w:tab/>
      </w:r>
      <w:r w:rsidRPr="00CC1A22">
        <w:rPr>
          <w:snapToGrid w:val="0"/>
        </w:rPr>
        <w:t>Test Purpose and Environment</w:t>
      </w:r>
      <w:r>
        <w:tab/>
        <w:t>1709</w:t>
      </w:r>
    </w:p>
    <w:p w14:paraId="72BDFF18" w14:textId="77777777" w:rsidR="006E6678" w:rsidRDefault="006E6678">
      <w:pPr>
        <w:pStyle w:val="TOC4"/>
        <w:rPr>
          <w:rFonts w:asciiTheme="minorHAnsi" w:eastAsiaTheme="minorEastAsia" w:hAnsiTheme="minorHAnsi" w:cstheme="minorBidi"/>
          <w:sz w:val="22"/>
          <w:szCs w:val="22"/>
        </w:rPr>
      </w:pPr>
      <w:r w:rsidRPr="006E6678">
        <w:t>A.8.4.7.2</w:t>
      </w:r>
      <w:r w:rsidRPr="006E6678">
        <w:rPr>
          <w:rFonts w:asciiTheme="minorHAnsi" w:eastAsiaTheme="minorEastAsia" w:hAnsiTheme="minorHAnsi"/>
          <w:sz w:val="22"/>
          <w:szCs w:val="22"/>
        </w:rPr>
        <w:tab/>
      </w:r>
      <w:r w:rsidRPr="00CC1A22">
        <w:rPr>
          <w:rFonts w:cs="v4.2.0"/>
          <w:snapToGrid w:val="0"/>
        </w:rPr>
        <w:t>Test Requirements</w:t>
      </w:r>
      <w:r>
        <w:tab/>
        <w:t>1713</w:t>
      </w:r>
    </w:p>
    <w:p w14:paraId="7DF03480" w14:textId="77777777" w:rsidR="006E6678" w:rsidRDefault="006E6678">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1713</w:t>
      </w:r>
    </w:p>
    <w:p w14:paraId="031B0B37"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4</w:t>
      </w:r>
      <w:r w:rsidRPr="006E6678">
        <w:t>.</w:t>
      </w:r>
      <w:r w:rsidRPr="006E6678">
        <w:rPr>
          <w:lang w:eastAsia="zh-CN"/>
        </w:rPr>
        <w:t>8</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1713</w:t>
      </w:r>
    </w:p>
    <w:p w14:paraId="3F89E212"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4</w:t>
      </w:r>
      <w:r w:rsidRPr="006E6678">
        <w:t>.</w:t>
      </w:r>
      <w:r w:rsidRPr="006E6678">
        <w:rPr>
          <w:lang w:eastAsia="zh-CN"/>
        </w:rPr>
        <w:t>8</w:t>
      </w:r>
      <w:r w:rsidRPr="006E6678">
        <w:t>.2</w:t>
      </w:r>
      <w:r w:rsidRPr="006E6678">
        <w:rPr>
          <w:rFonts w:asciiTheme="minorHAnsi" w:eastAsiaTheme="minorEastAsia" w:hAnsiTheme="minorHAnsi" w:cstheme="minorBidi"/>
          <w:sz w:val="22"/>
          <w:szCs w:val="22"/>
        </w:rPr>
        <w:tab/>
      </w:r>
      <w:r w:rsidRPr="00CC1A22">
        <w:rPr>
          <w:snapToGrid w:val="0"/>
        </w:rPr>
        <w:t>Test Requirements</w:t>
      </w:r>
      <w:r>
        <w:tab/>
        <w:t>1716</w:t>
      </w:r>
    </w:p>
    <w:p w14:paraId="27B2A303" w14:textId="77777777" w:rsidR="006E6678" w:rsidRDefault="006E6678">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1716</w:t>
      </w:r>
    </w:p>
    <w:p w14:paraId="0B2465BC" w14:textId="77777777" w:rsidR="006E6678" w:rsidRDefault="006E6678">
      <w:pPr>
        <w:pStyle w:val="TOC4"/>
        <w:rPr>
          <w:rFonts w:asciiTheme="minorHAnsi" w:eastAsiaTheme="minorEastAsia" w:hAnsiTheme="minorHAnsi" w:cstheme="minorBidi"/>
          <w:sz w:val="22"/>
          <w:szCs w:val="22"/>
        </w:rPr>
      </w:pPr>
      <w:r w:rsidRPr="006E6678">
        <w:t>A.8.4.9.1</w:t>
      </w:r>
      <w:r w:rsidRPr="006E6678">
        <w:rPr>
          <w:rFonts w:asciiTheme="minorHAnsi" w:eastAsiaTheme="minorEastAsia" w:hAnsiTheme="minorHAnsi" w:cstheme="minorBidi"/>
          <w:sz w:val="22"/>
          <w:szCs w:val="22"/>
        </w:rPr>
        <w:tab/>
      </w:r>
      <w:r w:rsidRPr="00CC1A22">
        <w:rPr>
          <w:snapToGrid w:val="0"/>
        </w:rPr>
        <w:t>Test Purpose and Environment</w:t>
      </w:r>
      <w:r>
        <w:tab/>
        <w:t>1716</w:t>
      </w:r>
    </w:p>
    <w:p w14:paraId="0E5FA741" w14:textId="77777777" w:rsidR="006E6678" w:rsidRDefault="006E6678">
      <w:pPr>
        <w:pStyle w:val="TOC4"/>
        <w:rPr>
          <w:rFonts w:asciiTheme="minorHAnsi" w:eastAsiaTheme="minorEastAsia" w:hAnsiTheme="minorHAnsi" w:cstheme="minorBidi"/>
          <w:sz w:val="22"/>
          <w:szCs w:val="22"/>
        </w:rPr>
      </w:pPr>
      <w:r w:rsidRPr="006E6678">
        <w:t>A.8.4.9.2</w:t>
      </w:r>
      <w:r w:rsidRPr="006E6678">
        <w:rPr>
          <w:rFonts w:asciiTheme="minorHAnsi" w:eastAsiaTheme="minorEastAsia" w:hAnsiTheme="minorHAnsi" w:cstheme="minorBidi"/>
          <w:sz w:val="22"/>
          <w:szCs w:val="22"/>
        </w:rPr>
        <w:tab/>
      </w:r>
      <w:r w:rsidRPr="00CC1A22">
        <w:rPr>
          <w:snapToGrid w:val="0"/>
        </w:rPr>
        <w:t>Test Requirements</w:t>
      </w:r>
      <w:r>
        <w:tab/>
        <w:t>1721</w:t>
      </w:r>
    </w:p>
    <w:p w14:paraId="06A026CF" w14:textId="77777777" w:rsidR="006E6678" w:rsidRDefault="006E6678">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1721</w:t>
      </w:r>
    </w:p>
    <w:p w14:paraId="48FD7D89" w14:textId="77777777" w:rsidR="006E6678" w:rsidRDefault="006E6678">
      <w:pPr>
        <w:pStyle w:val="TOC4"/>
        <w:rPr>
          <w:rFonts w:asciiTheme="minorHAnsi" w:eastAsiaTheme="minorEastAsia" w:hAnsiTheme="minorHAnsi" w:cstheme="minorBidi"/>
          <w:sz w:val="22"/>
          <w:szCs w:val="22"/>
        </w:rPr>
      </w:pPr>
      <w:r w:rsidRPr="006E6678">
        <w:t>A.8.4.10.1</w:t>
      </w:r>
      <w:r w:rsidRPr="006E6678">
        <w:rPr>
          <w:rFonts w:asciiTheme="minorHAnsi" w:eastAsiaTheme="minorEastAsia" w:hAnsiTheme="minorHAnsi"/>
          <w:sz w:val="22"/>
          <w:szCs w:val="22"/>
        </w:rPr>
        <w:tab/>
      </w:r>
      <w:r w:rsidRPr="00CC1A22">
        <w:rPr>
          <w:rFonts w:cs="v4.2.0"/>
          <w:snapToGrid w:val="0"/>
        </w:rPr>
        <w:t>Test Purpose and Environment</w:t>
      </w:r>
      <w:r>
        <w:tab/>
        <w:t>1721</w:t>
      </w:r>
    </w:p>
    <w:p w14:paraId="3FC5BC4C" w14:textId="77777777" w:rsidR="006E6678" w:rsidRDefault="006E6678">
      <w:pPr>
        <w:pStyle w:val="TOC4"/>
        <w:rPr>
          <w:rFonts w:asciiTheme="minorHAnsi" w:eastAsiaTheme="minorEastAsia" w:hAnsiTheme="minorHAnsi" w:cstheme="minorBidi"/>
          <w:sz w:val="22"/>
          <w:szCs w:val="22"/>
        </w:rPr>
      </w:pPr>
      <w:r w:rsidRPr="006E6678">
        <w:t>A.8.4.10.2</w:t>
      </w:r>
      <w:r w:rsidRPr="006E6678">
        <w:rPr>
          <w:rFonts w:asciiTheme="minorHAnsi" w:eastAsiaTheme="minorEastAsia" w:hAnsiTheme="minorHAnsi"/>
          <w:sz w:val="22"/>
          <w:szCs w:val="22"/>
        </w:rPr>
        <w:tab/>
      </w:r>
      <w:r w:rsidRPr="00CC1A22">
        <w:rPr>
          <w:rFonts w:cs="v4.2.0"/>
          <w:snapToGrid w:val="0"/>
        </w:rPr>
        <w:t>Test Requirements</w:t>
      </w:r>
      <w:r>
        <w:tab/>
        <w:t>1723</w:t>
      </w:r>
    </w:p>
    <w:p w14:paraId="1FD58D0C" w14:textId="77777777" w:rsidR="006E6678" w:rsidRDefault="006E6678">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1723</w:t>
      </w:r>
    </w:p>
    <w:p w14:paraId="5E90CC3D" w14:textId="77777777" w:rsidR="006E6678" w:rsidRDefault="006E6678">
      <w:pPr>
        <w:pStyle w:val="TOC4"/>
        <w:rPr>
          <w:rFonts w:asciiTheme="minorHAnsi" w:eastAsiaTheme="minorEastAsia" w:hAnsiTheme="minorHAnsi" w:cstheme="minorBidi"/>
          <w:sz w:val="22"/>
          <w:szCs w:val="22"/>
        </w:rPr>
      </w:pPr>
      <w:r w:rsidRPr="006E6678">
        <w:t>A.8.4.11.1</w:t>
      </w:r>
      <w:r w:rsidRPr="006E6678">
        <w:rPr>
          <w:rFonts w:asciiTheme="minorHAnsi" w:eastAsiaTheme="minorEastAsia" w:hAnsiTheme="minorHAnsi" w:cstheme="minorBidi"/>
          <w:sz w:val="22"/>
          <w:szCs w:val="22"/>
        </w:rPr>
        <w:tab/>
      </w:r>
      <w:r w:rsidRPr="00CC1A22">
        <w:rPr>
          <w:snapToGrid w:val="0"/>
        </w:rPr>
        <w:t>Test Purpose and Environment</w:t>
      </w:r>
      <w:r>
        <w:tab/>
        <w:t>1723</w:t>
      </w:r>
    </w:p>
    <w:p w14:paraId="73F839EA" w14:textId="77777777" w:rsidR="006E6678" w:rsidRDefault="006E6678">
      <w:pPr>
        <w:pStyle w:val="TOC4"/>
        <w:rPr>
          <w:rFonts w:asciiTheme="minorHAnsi" w:eastAsiaTheme="minorEastAsia" w:hAnsiTheme="minorHAnsi" w:cstheme="minorBidi"/>
          <w:sz w:val="22"/>
          <w:szCs w:val="22"/>
        </w:rPr>
      </w:pPr>
      <w:r w:rsidRPr="006E6678">
        <w:t>A.8.4.11.2</w:t>
      </w:r>
      <w:r w:rsidRPr="006E6678">
        <w:rPr>
          <w:rFonts w:asciiTheme="minorHAnsi" w:eastAsiaTheme="minorEastAsia" w:hAnsiTheme="minorHAnsi" w:cstheme="minorBidi"/>
          <w:sz w:val="22"/>
          <w:szCs w:val="22"/>
        </w:rPr>
        <w:tab/>
      </w:r>
      <w:r w:rsidRPr="00CC1A22">
        <w:rPr>
          <w:snapToGrid w:val="0"/>
        </w:rPr>
        <w:t>Test Requirement</w:t>
      </w:r>
      <w:r>
        <w:tab/>
        <w:t>1725</w:t>
      </w:r>
    </w:p>
    <w:p w14:paraId="14D2CC95" w14:textId="77777777" w:rsidR="006E6678" w:rsidRDefault="006E6678">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1725</w:t>
      </w:r>
    </w:p>
    <w:p w14:paraId="75FF2C4B" w14:textId="77777777" w:rsidR="006E6678" w:rsidRDefault="006E6678">
      <w:pPr>
        <w:pStyle w:val="TOC4"/>
        <w:rPr>
          <w:rFonts w:asciiTheme="minorHAnsi" w:eastAsiaTheme="minorEastAsia" w:hAnsiTheme="minorHAnsi" w:cstheme="minorBidi"/>
          <w:sz w:val="22"/>
          <w:szCs w:val="22"/>
        </w:rPr>
      </w:pPr>
      <w:r w:rsidRPr="006E6678">
        <w:t>A.8.4.12.1</w:t>
      </w:r>
      <w:r w:rsidRPr="006E6678">
        <w:rPr>
          <w:rFonts w:asciiTheme="minorHAnsi" w:eastAsiaTheme="minorEastAsia" w:hAnsiTheme="minorHAnsi" w:cstheme="minorBidi"/>
          <w:sz w:val="22"/>
          <w:szCs w:val="22"/>
        </w:rPr>
        <w:tab/>
      </w:r>
      <w:r w:rsidRPr="00CC1A22">
        <w:rPr>
          <w:snapToGrid w:val="0"/>
        </w:rPr>
        <w:t>Test Purpose and Environment</w:t>
      </w:r>
      <w:r>
        <w:tab/>
        <w:t>1725</w:t>
      </w:r>
    </w:p>
    <w:p w14:paraId="595333FA" w14:textId="77777777" w:rsidR="006E6678" w:rsidRDefault="006E6678">
      <w:pPr>
        <w:pStyle w:val="TOC4"/>
        <w:rPr>
          <w:rFonts w:asciiTheme="minorHAnsi" w:eastAsiaTheme="minorEastAsia" w:hAnsiTheme="minorHAnsi" w:cstheme="minorBidi"/>
          <w:sz w:val="22"/>
          <w:szCs w:val="22"/>
        </w:rPr>
      </w:pPr>
      <w:r w:rsidRPr="006E6678">
        <w:t>A.8.4.12.2</w:t>
      </w:r>
      <w:r w:rsidRPr="006E6678">
        <w:rPr>
          <w:rFonts w:asciiTheme="minorHAnsi" w:eastAsiaTheme="minorEastAsia" w:hAnsiTheme="minorHAnsi" w:cstheme="minorBidi"/>
          <w:sz w:val="22"/>
          <w:szCs w:val="22"/>
        </w:rPr>
        <w:tab/>
      </w:r>
      <w:r w:rsidRPr="00CC1A22">
        <w:rPr>
          <w:snapToGrid w:val="0"/>
        </w:rPr>
        <w:t>Test Requirement</w:t>
      </w:r>
      <w:r>
        <w:tab/>
        <w:t>1727</w:t>
      </w:r>
    </w:p>
    <w:p w14:paraId="67FDEC0A" w14:textId="77777777" w:rsidR="006E6678" w:rsidRDefault="006E6678">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1728</w:t>
      </w:r>
    </w:p>
    <w:p w14:paraId="13551CE5" w14:textId="77777777" w:rsidR="006E6678" w:rsidRDefault="006E6678">
      <w:pPr>
        <w:pStyle w:val="TOC4"/>
        <w:rPr>
          <w:rFonts w:asciiTheme="minorHAnsi" w:eastAsiaTheme="minorEastAsia" w:hAnsiTheme="minorHAnsi" w:cstheme="minorBidi"/>
          <w:sz w:val="22"/>
          <w:szCs w:val="22"/>
        </w:rPr>
      </w:pPr>
      <w:r w:rsidRPr="006E6678">
        <w:t>A.8.4.13.1</w:t>
      </w:r>
      <w:r w:rsidRPr="006E6678">
        <w:rPr>
          <w:rFonts w:asciiTheme="minorHAnsi" w:eastAsiaTheme="minorEastAsia" w:hAnsiTheme="minorHAnsi" w:cstheme="minorBidi"/>
          <w:sz w:val="22"/>
          <w:szCs w:val="22"/>
        </w:rPr>
        <w:tab/>
      </w:r>
      <w:r w:rsidRPr="00CC1A22">
        <w:rPr>
          <w:snapToGrid w:val="0"/>
        </w:rPr>
        <w:t>Test Purpose and Environment</w:t>
      </w:r>
      <w:r>
        <w:tab/>
        <w:t>1728</w:t>
      </w:r>
    </w:p>
    <w:p w14:paraId="434227D3" w14:textId="77777777" w:rsidR="006E6678" w:rsidRDefault="006E6678">
      <w:pPr>
        <w:pStyle w:val="TOC4"/>
        <w:rPr>
          <w:rFonts w:asciiTheme="minorHAnsi" w:eastAsiaTheme="minorEastAsia" w:hAnsiTheme="minorHAnsi" w:cstheme="minorBidi"/>
          <w:sz w:val="22"/>
          <w:szCs w:val="22"/>
        </w:rPr>
      </w:pPr>
      <w:r w:rsidRPr="006E6678">
        <w:t>A.8.4.13.2</w:t>
      </w:r>
      <w:r w:rsidRPr="006E6678">
        <w:rPr>
          <w:rFonts w:asciiTheme="minorHAnsi" w:eastAsiaTheme="minorEastAsia" w:hAnsiTheme="minorHAnsi" w:cstheme="minorBidi"/>
          <w:sz w:val="22"/>
          <w:szCs w:val="22"/>
        </w:rPr>
        <w:tab/>
      </w:r>
      <w:r w:rsidRPr="00CC1A22">
        <w:rPr>
          <w:snapToGrid w:val="0"/>
        </w:rPr>
        <w:t>Test Requirement</w:t>
      </w:r>
      <w:r>
        <w:tab/>
        <w:t>1729</w:t>
      </w:r>
    </w:p>
    <w:p w14:paraId="5BFEB10D" w14:textId="77777777" w:rsidR="006E6678" w:rsidRDefault="006E6678">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1730</w:t>
      </w:r>
    </w:p>
    <w:p w14:paraId="54DB3309" w14:textId="77777777" w:rsidR="006E6678" w:rsidRDefault="006E6678">
      <w:pPr>
        <w:pStyle w:val="TOC4"/>
        <w:rPr>
          <w:rFonts w:asciiTheme="minorHAnsi" w:eastAsiaTheme="minorEastAsia" w:hAnsiTheme="minorHAnsi" w:cstheme="minorBidi"/>
          <w:sz w:val="22"/>
          <w:szCs w:val="22"/>
        </w:rPr>
      </w:pPr>
      <w:r w:rsidRPr="006E6678">
        <w:t>A.8.4.14.1</w:t>
      </w:r>
      <w:r w:rsidRPr="006E6678">
        <w:rPr>
          <w:rFonts w:asciiTheme="minorHAnsi" w:eastAsiaTheme="minorEastAsia" w:hAnsiTheme="minorHAnsi" w:cstheme="minorBidi"/>
          <w:sz w:val="22"/>
          <w:szCs w:val="22"/>
        </w:rPr>
        <w:tab/>
      </w:r>
      <w:r w:rsidRPr="00CC1A22">
        <w:rPr>
          <w:snapToGrid w:val="0"/>
        </w:rPr>
        <w:t>Test Purpose and Environment</w:t>
      </w:r>
      <w:r>
        <w:tab/>
        <w:t>1730</w:t>
      </w:r>
    </w:p>
    <w:p w14:paraId="7841CF03" w14:textId="77777777" w:rsidR="006E6678" w:rsidRDefault="006E6678">
      <w:pPr>
        <w:pStyle w:val="TOC4"/>
        <w:rPr>
          <w:rFonts w:asciiTheme="minorHAnsi" w:eastAsiaTheme="minorEastAsia" w:hAnsiTheme="minorHAnsi" w:cstheme="minorBidi"/>
          <w:sz w:val="22"/>
          <w:szCs w:val="22"/>
        </w:rPr>
      </w:pPr>
      <w:r w:rsidRPr="006E6678">
        <w:t>A.8.4.14.2</w:t>
      </w:r>
      <w:r w:rsidRPr="006E6678">
        <w:rPr>
          <w:rFonts w:asciiTheme="minorHAnsi" w:eastAsiaTheme="minorEastAsia" w:hAnsiTheme="minorHAnsi" w:cstheme="minorBidi"/>
          <w:sz w:val="22"/>
          <w:szCs w:val="22"/>
        </w:rPr>
        <w:tab/>
      </w:r>
      <w:r w:rsidRPr="00CC1A22">
        <w:rPr>
          <w:snapToGrid w:val="0"/>
        </w:rPr>
        <w:t>Test Requirement</w:t>
      </w:r>
      <w:r>
        <w:tab/>
        <w:t>1732</w:t>
      </w:r>
    </w:p>
    <w:p w14:paraId="0FAF91C4" w14:textId="77777777" w:rsidR="006E6678" w:rsidRDefault="006E6678">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1732</w:t>
      </w:r>
    </w:p>
    <w:p w14:paraId="5D77C06D" w14:textId="77777777" w:rsidR="006E6678" w:rsidRDefault="006E6678">
      <w:pPr>
        <w:pStyle w:val="TOC4"/>
        <w:rPr>
          <w:rFonts w:asciiTheme="minorHAnsi" w:eastAsiaTheme="minorEastAsia" w:hAnsiTheme="minorHAnsi" w:cstheme="minorBidi"/>
          <w:sz w:val="22"/>
          <w:szCs w:val="22"/>
        </w:rPr>
      </w:pPr>
      <w:r w:rsidRPr="006E6678">
        <w:t>A.8.4.15.1</w:t>
      </w:r>
      <w:r w:rsidRPr="006E6678">
        <w:rPr>
          <w:rFonts w:asciiTheme="minorHAnsi" w:eastAsiaTheme="minorEastAsia" w:hAnsiTheme="minorHAnsi" w:cstheme="minorBidi"/>
          <w:sz w:val="22"/>
          <w:szCs w:val="22"/>
        </w:rPr>
        <w:tab/>
      </w:r>
      <w:r w:rsidRPr="00CC1A22">
        <w:rPr>
          <w:snapToGrid w:val="0"/>
        </w:rPr>
        <w:t>Test Purpose and Environment</w:t>
      </w:r>
      <w:r>
        <w:tab/>
        <w:t>1732</w:t>
      </w:r>
    </w:p>
    <w:p w14:paraId="561E0697" w14:textId="77777777" w:rsidR="006E6678" w:rsidRDefault="006E6678">
      <w:pPr>
        <w:pStyle w:val="TOC4"/>
        <w:rPr>
          <w:rFonts w:asciiTheme="minorHAnsi" w:eastAsiaTheme="minorEastAsia" w:hAnsiTheme="minorHAnsi" w:cstheme="minorBidi"/>
          <w:sz w:val="22"/>
          <w:szCs w:val="22"/>
        </w:rPr>
      </w:pPr>
      <w:r w:rsidRPr="006E6678">
        <w:t>A.8.4.15.2</w:t>
      </w:r>
      <w:r w:rsidRPr="006E6678">
        <w:rPr>
          <w:rFonts w:asciiTheme="minorHAnsi" w:eastAsiaTheme="minorEastAsia" w:hAnsiTheme="minorHAnsi" w:cstheme="minorBidi"/>
          <w:sz w:val="22"/>
          <w:szCs w:val="22"/>
        </w:rPr>
        <w:tab/>
      </w:r>
      <w:r w:rsidRPr="00CC1A22">
        <w:rPr>
          <w:snapToGrid w:val="0"/>
        </w:rPr>
        <w:t>Test Requirement</w:t>
      </w:r>
      <w:r>
        <w:tab/>
        <w:t>1735</w:t>
      </w:r>
    </w:p>
    <w:p w14:paraId="58EFA565" w14:textId="77777777" w:rsidR="006E6678" w:rsidRDefault="006E6678">
      <w:pPr>
        <w:pStyle w:val="TOC2"/>
        <w:rPr>
          <w:rFonts w:asciiTheme="minorHAnsi" w:eastAsiaTheme="minorEastAsia" w:hAnsiTheme="minorHAnsi" w:cstheme="minorBidi"/>
          <w:sz w:val="22"/>
          <w:szCs w:val="22"/>
        </w:rPr>
      </w:pPr>
      <w:r w:rsidRPr="006E6678">
        <w:t>A.8.5</w:t>
      </w:r>
      <w:r w:rsidRPr="006E6678">
        <w:rPr>
          <w:rFonts w:asciiTheme="minorHAnsi" w:eastAsiaTheme="minorEastAsia" w:hAnsiTheme="minorHAnsi" w:cstheme="minorBidi"/>
          <w:sz w:val="22"/>
          <w:szCs w:val="22"/>
        </w:rPr>
        <w:tab/>
      </w:r>
      <w:r w:rsidRPr="00FF5056">
        <w:t>E-UTRAN FDD - UTRAN FDD Measurements</w:t>
      </w:r>
      <w:r>
        <w:tab/>
        <w:t>1735</w:t>
      </w:r>
    </w:p>
    <w:p w14:paraId="7CA90C06" w14:textId="77777777" w:rsidR="006E6678" w:rsidRDefault="006E6678">
      <w:pPr>
        <w:pStyle w:val="TOC3"/>
        <w:rPr>
          <w:rFonts w:asciiTheme="minorHAnsi" w:eastAsiaTheme="minorEastAsia" w:hAnsiTheme="minorHAnsi" w:cstheme="minorBidi"/>
          <w:sz w:val="22"/>
          <w:szCs w:val="22"/>
        </w:rPr>
      </w:pPr>
      <w:r w:rsidRPr="006E6678">
        <w:t>A.8.5.1</w:t>
      </w:r>
      <w:r w:rsidRPr="006E6678">
        <w:rPr>
          <w:rFonts w:asciiTheme="minorHAnsi" w:eastAsiaTheme="minorEastAsia" w:hAnsiTheme="minorHAnsi"/>
          <w:sz w:val="22"/>
          <w:szCs w:val="22"/>
        </w:rPr>
        <w:tab/>
      </w:r>
      <w:r w:rsidRPr="00CC1A22">
        <w:rPr>
          <w:rFonts w:cs="v4.2.0"/>
        </w:rPr>
        <w:t>E-UTRAN FDD - UTRAN FDD event triggered reporting under fading propagation conditions</w:t>
      </w:r>
      <w:r>
        <w:tab/>
        <w:t>1735</w:t>
      </w:r>
    </w:p>
    <w:p w14:paraId="7C3F3770" w14:textId="77777777" w:rsidR="006E6678" w:rsidRDefault="006E6678">
      <w:pPr>
        <w:pStyle w:val="TOC4"/>
        <w:rPr>
          <w:rFonts w:asciiTheme="minorHAnsi" w:eastAsiaTheme="minorEastAsia" w:hAnsiTheme="minorHAnsi" w:cstheme="minorBidi"/>
          <w:sz w:val="22"/>
          <w:szCs w:val="22"/>
        </w:rPr>
      </w:pPr>
      <w:r w:rsidRPr="006E6678">
        <w:t>A.8.5.1.1</w:t>
      </w:r>
      <w:r w:rsidRPr="006E6678">
        <w:rPr>
          <w:rFonts w:asciiTheme="minorHAnsi" w:eastAsiaTheme="minorEastAsia" w:hAnsiTheme="minorHAnsi"/>
          <w:sz w:val="22"/>
          <w:szCs w:val="22"/>
        </w:rPr>
        <w:tab/>
      </w:r>
      <w:r w:rsidRPr="00CC1A22">
        <w:rPr>
          <w:rFonts w:cs="v4.2.0"/>
          <w:snapToGrid w:val="0"/>
        </w:rPr>
        <w:t>Test Purpose and Environment</w:t>
      </w:r>
      <w:r>
        <w:tab/>
        <w:t>1735</w:t>
      </w:r>
    </w:p>
    <w:p w14:paraId="203ECE3B" w14:textId="77777777" w:rsidR="006E6678" w:rsidRDefault="006E6678">
      <w:pPr>
        <w:pStyle w:val="TOC4"/>
        <w:rPr>
          <w:rFonts w:asciiTheme="minorHAnsi" w:eastAsiaTheme="minorEastAsia" w:hAnsiTheme="minorHAnsi" w:cstheme="minorBidi"/>
          <w:sz w:val="22"/>
          <w:szCs w:val="22"/>
        </w:rPr>
      </w:pPr>
      <w:r w:rsidRPr="006E6678">
        <w:t>A.8.5.1.2</w:t>
      </w:r>
      <w:r w:rsidRPr="006E6678">
        <w:rPr>
          <w:rFonts w:asciiTheme="minorHAnsi" w:eastAsiaTheme="minorEastAsia" w:hAnsiTheme="minorHAnsi"/>
          <w:sz w:val="22"/>
          <w:szCs w:val="22"/>
        </w:rPr>
        <w:tab/>
      </w:r>
      <w:r w:rsidRPr="00CC1A22">
        <w:rPr>
          <w:rFonts w:cs="v4.2.0"/>
          <w:snapToGrid w:val="0"/>
        </w:rPr>
        <w:t>Test Requirements</w:t>
      </w:r>
      <w:r>
        <w:tab/>
        <w:t>1737</w:t>
      </w:r>
    </w:p>
    <w:p w14:paraId="247A81BB" w14:textId="77777777" w:rsidR="006E6678" w:rsidRDefault="006E6678">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1737</w:t>
      </w:r>
    </w:p>
    <w:p w14:paraId="0ACFA3AD" w14:textId="77777777" w:rsidR="006E6678" w:rsidRDefault="006E6678">
      <w:pPr>
        <w:pStyle w:val="TOC4"/>
        <w:rPr>
          <w:rFonts w:asciiTheme="minorHAnsi" w:eastAsiaTheme="minorEastAsia" w:hAnsiTheme="minorHAnsi" w:cstheme="minorBidi"/>
          <w:sz w:val="22"/>
          <w:szCs w:val="22"/>
        </w:rPr>
      </w:pPr>
      <w:r w:rsidRPr="006E6678">
        <w:t>A.8.5.2.1</w:t>
      </w:r>
      <w:r w:rsidRPr="006E6678">
        <w:rPr>
          <w:rFonts w:asciiTheme="minorHAnsi" w:eastAsiaTheme="minorEastAsia" w:hAnsiTheme="minorHAnsi"/>
          <w:sz w:val="22"/>
          <w:szCs w:val="22"/>
        </w:rPr>
        <w:tab/>
      </w:r>
      <w:r w:rsidRPr="00CC1A22">
        <w:rPr>
          <w:rFonts w:cs="v4.2.0"/>
          <w:snapToGrid w:val="0"/>
        </w:rPr>
        <w:t>Test Purpose and Environment</w:t>
      </w:r>
      <w:r>
        <w:tab/>
        <w:t>1737</w:t>
      </w:r>
    </w:p>
    <w:p w14:paraId="5AC6D4ED" w14:textId="77777777" w:rsidR="006E6678" w:rsidRDefault="006E6678">
      <w:pPr>
        <w:pStyle w:val="TOC4"/>
        <w:rPr>
          <w:rFonts w:asciiTheme="minorHAnsi" w:eastAsiaTheme="minorEastAsia" w:hAnsiTheme="minorHAnsi" w:cstheme="minorBidi"/>
          <w:sz w:val="22"/>
          <w:szCs w:val="22"/>
        </w:rPr>
      </w:pPr>
      <w:r w:rsidRPr="006E6678">
        <w:t>A.8.5.2.2</w:t>
      </w:r>
      <w:r w:rsidRPr="006E6678">
        <w:rPr>
          <w:rFonts w:asciiTheme="minorHAnsi" w:eastAsiaTheme="minorEastAsia" w:hAnsiTheme="minorHAnsi"/>
          <w:sz w:val="22"/>
          <w:szCs w:val="22"/>
        </w:rPr>
        <w:tab/>
      </w:r>
      <w:r w:rsidRPr="00CC1A22">
        <w:rPr>
          <w:rFonts w:cs="v4.2.0"/>
          <w:snapToGrid w:val="0"/>
        </w:rPr>
        <w:t>Test Requirements</w:t>
      </w:r>
      <w:r>
        <w:tab/>
        <w:t>1739</w:t>
      </w:r>
    </w:p>
    <w:p w14:paraId="18E360F7" w14:textId="77777777" w:rsidR="006E6678" w:rsidRDefault="006E6678">
      <w:pPr>
        <w:pStyle w:val="TOC3"/>
        <w:rPr>
          <w:rFonts w:asciiTheme="minorHAnsi" w:eastAsiaTheme="minorEastAsia" w:hAnsiTheme="minorHAnsi" w:cstheme="minorBidi"/>
          <w:sz w:val="22"/>
          <w:szCs w:val="22"/>
        </w:rPr>
      </w:pPr>
      <w:r w:rsidRPr="006E6678">
        <w:t>A.8.5.3</w:t>
      </w:r>
      <w:r w:rsidRPr="006E6678">
        <w:rPr>
          <w:rFonts w:asciiTheme="minorHAnsi" w:eastAsiaTheme="minorEastAsia" w:hAnsiTheme="minorHAnsi"/>
          <w:sz w:val="22"/>
          <w:szCs w:val="22"/>
        </w:rPr>
        <w:tab/>
      </w:r>
      <w:r w:rsidRPr="00CC1A22">
        <w:rPr>
          <w:rFonts w:cs="v4.2.0"/>
        </w:rPr>
        <w:t>E-UTRAN FDD-UTRAN FDD event triggered reporting when DRX is used under fading propagation conditions</w:t>
      </w:r>
      <w:r>
        <w:tab/>
        <w:t>1739</w:t>
      </w:r>
    </w:p>
    <w:p w14:paraId="660BA78A" w14:textId="77777777" w:rsidR="006E6678" w:rsidRDefault="006E6678">
      <w:pPr>
        <w:pStyle w:val="TOC4"/>
        <w:rPr>
          <w:rFonts w:asciiTheme="minorHAnsi" w:eastAsiaTheme="minorEastAsia" w:hAnsiTheme="minorHAnsi" w:cstheme="minorBidi"/>
          <w:sz w:val="22"/>
          <w:szCs w:val="22"/>
        </w:rPr>
      </w:pPr>
      <w:r w:rsidRPr="006E6678">
        <w:t>A.8.5.3.1</w:t>
      </w:r>
      <w:r w:rsidRPr="006E6678">
        <w:rPr>
          <w:rFonts w:asciiTheme="minorHAnsi" w:eastAsiaTheme="minorEastAsia" w:hAnsiTheme="minorHAnsi"/>
          <w:sz w:val="22"/>
          <w:szCs w:val="22"/>
        </w:rPr>
        <w:tab/>
      </w:r>
      <w:r w:rsidRPr="00CC1A22">
        <w:rPr>
          <w:rFonts w:cs="v4.2.0"/>
          <w:snapToGrid w:val="0"/>
        </w:rPr>
        <w:t>Test Purpose and Environment</w:t>
      </w:r>
      <w:r>
        <w:tab/>
        <w:t>1739</w:t>
      </w:r>
    </w:p>
    <w:p w14:paraId="682741BB" w14:textId="77777777" w:rsidR="006E6678" w:rsidRDefault="006E6678">
      <w:pPr>
        <w:pStyle w:val="TOC4"/>
        <w:rPr>
          <w:rFonts w:asciiTheme="minorHAnsi" w:eastAsiaTheme="minorEastAsia" w:hAnsiTheme="minorHAnsi" w:cstheme="minorBidi"/>
          <w:sz w:val="22"/>
          <w:szCs w:val="22"/>
        </w:rPr>
      </w:pPr>
      <w:r w:rsidRPr="006E6678">
        <w:t>A.8.5.3.2</w:t>
      </w:r>
      <w:r w:rsidRPr="006E6678">
        <w:rPr>
          <w:rFonts w:asciiTheme="minorHAnsi" w:eastAsiaTheme="minorEastAsia" w:hAnsiTheme="minorHAnsi"/>
          <w:sz w:val="22"/>
          <w:szCs w:val="22"/>
        </w:rPr>
        <w:tab/>
      </w:r>
      <w:r w:rsidRPr="00CC1A22">
        <w:rPr>
          <w:rFonts w:cs="v4.2.0"/>
          <w:snapToGrid w:val="0"/>
        </w:rPr>
        <w:t>Test Requirements</w:t>
      </w:r>
      <w:r>
        <w:tab/>
        <w:t>1742</w:t>
      </w:r>
    </w:p>
    <w:p w14:paraId="451192A7" w14:textId="77777777" w:rsidR="006E6678" w:rsidRDefault="006E6678">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1742</w:t>
      </w:r>
    </w:p>
    <w:p w14:paraId="4E33E3D6" w14:textId="77777777" w:rsidR="006E6678" w:rsidRDefault="006E6678">
      <w:pPr>
        <w:pStyle w:val="TOC4"/>
        <w:rPr>
          <w:rFonts w:asciiTheme="minorHAnsi" w:eastAsiaTheme="minorEastAsia" w:hAnsiTheme="minorHAnsi" w:cstheme="minorBidi"/>
          <w:sz w:val="22"/>
          <w:szCs w:val="22"/>
        </w:rPr>
      </w:pPr>
      <w:r w:rsidRPr="006E6678">
        <w:t>A.8.5.4.1</w:t>
      </w:r>
      <w:r w:rsidRPr="006E6678">
        <w:rPr>
          <w:rFonts w:asciiTheme="minorHAnsi" w:eastAsiaTheme="minorEastAsia" w:hAnsiTheme="minorHAnsi" w:cstheme="minorBidi"/>
          <w:sz w:val="22"/>
          <w:szCs w:val="22"/>
        </w:rPr>
        <w:tab/>
      </w:r>
      <w:r w:rsidRPr="00CC1A22">
        <w:rPr>
          <w:snapToGrid w:val="0"/>
        </w:rPr>
        <w:t>Test Purpose and Environment</w:t>
      </w:r>
      <w:r>
        <w:tab/>
        <w:t>1742</w:t>
      </w:r>
    </w:p>
    <w:p w14:paraId="37B87A69" w14:textId="77777777" w:rsidR="006E6678" w:rsidRDefault="006E6678">
      <w:pPr>
        <w:pStyle w:val="TOC4"/>
        <w:rPr>
          <w:rFonts w:asciiTheme="minorHAnsi" w:eastAsiaTheme="minorEastAsia" w:hAnsiTheme="minorHAnsi" w:cstheme="minorBidi"/>
          <w:sz w:val="22"/>
          <w:szCs w:val="22"/>
        </w:rPr>
      </w:pPr>
      <w:r w:rsidRPr="006E6678">
        <w:t>A.8.5.4.2</w:t>
      </w:r>
      <w:r w:rsidRPr="006E6678">
        <w:rPr>
          <w:rFonts w:asciiTheme="minorHAnsi" w:eastAsiaTheme="minorEastAsia" w:hAnsiTheme="minorHAnsi" w:cstheme="minorBidi"/>
          <w:sz w:val="22"/>
          <w:szCs w:val="22"/>
        </w:rPr>
        <w:tab/>
      </w:r>
      <w:r w:rsidRPr="00CC1A22">
        <w:rPr>
          <w:snapToGrid w:val="0"/>
        </w:rPr>
        <w:t>Test Requirements</w:t>
      </w:r>
      <w:r>
        <w:tab/>
        <w:t>1745</w:t>
      </w:r>
    </w:p>
    <w:p w14:paraId="3B3CD6AD" w14:textId="77777777" w:rsidR="006E6678" w:rsidRDefault="006E6678">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1745</w:t>
      </w:r>
    </w:p>
    <w:p w14:paraId="28047E18" w14:textId="77777777" w:rsidR="006E6678" w:rsidRDefault="006E6678">
      <w:pPr>
        <w:pStyle w:val="TOC4"/>
        <w:rPr>
          <w:rFonts w:asciiTheme="minorHAnsi" w:eastAsiaTheme="minorEastAsia" w:hAnsiTheme="minorHAnsi" w:cstheme="minorBidi"/>
          <w:sz w:val="22"/>
          <w:szCs w:val="22"/>
        </w:rPr>
      </w:pPr>
      <w:r w:rsidRPr="006E6678">
        <w:t>A.8.5.</w:t>
      </w:r>
      <w:r w:rsidRPr="006E6678">
        <w:rPr>
          <w:lang w:eastAsia="zh-CN"/>
        </w:rPr>
        <w:t>5</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1745</w:t>
      </w:r>
    </w:p>
    <w:p w14:paraId="4F6630FD" w14:textId="77777777" w:rsidR="006E6678" w:rsidRDefault="006E6678">
      <w:pPr>
        <w:pStyle w:val="TOC4"/>
        <w:rPr>
          <w:rFonts w:asciiTheme="minorHAnsi" w:eastAsiaTheme="minorEastAsia" w:hAnsiTheme="minorHAnsi" w:cstheme="minorBidi"/>
          <w:sz w:val="22"/>
          <w:szCs w:val="22"/>
        </w:rPr>
      </w:pPr>
      <w:r w:rsidRPr="006E6678">
        <w:t>A.8.5.</w:t>
      </w:r>
      <w:r w:rsidRPr="006E6678">
        <w:rPr>
          <w:lang w:eastAsia="zh-CN"/>
        </w:rPr>
        <w:t>5</w:t>
      </w:r>
      <w:r w:rsidRPr="006E6678">
        <w:t>.2</w:t>
      </w:r>
      <w:r w:rsidRPr="006E6678">
        <w:rPr>
          <w:rFonts w:asciiTheme="minorHAnsi" w:eastAsiaTheme="minorEastAsia" w:hAnsiTheme="minorHAnsi" w:cstheme="minorBidi"/>
          <w:sz w:val="22"/>
          <w:szCs w:val="22"/>
        </w:rPr>
        <w:tab/>
      </w:r>
      <w:r w:rsidRPr="00CC1A22">
        <w:rPr>
          <w:snapToGrid w:val="0"/>
        </w:rPr>
        <w:t>Test Requirements</w:t>
      </w:r>
      <w:r>
        <w:tab/>
        <w:t>1747</w:t>
      </w:r>
    </w:p>
    <w:p w14:paraId="1E7244AF" w14:textId="77777777" w:rsidR="006E6678" w:rsidRDefault="006E6678">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1747</w:t>
      </w:r>
    </w:p>
    <w:p w14:paraId="20C1C132" w14:textId="77777777" w:rsidR="006E6678" w:rsidRDefault="006E6678">
      <w:pPr>
        <w:pStyle w:val="TOC4"/>
        <w:rPr>
          <w:rFonts w:asciiTheme="minorHAnsi" w:eastAsiaTheme="minorEastAsia" w:hAnsiTheme="minorHAnsi" w:cstheme="minorBidi"/>
          <w:sz w:val="22"/>
          <w:szCs w:val="22"/>
        </w:rPr>
      </w:pPr>
      <w:r w:rsidRPr="006E6678">
        <w:t>A.8.5.6.1</w:t>
      </w:r>
      <w:r w:rsidRPr="006E6678">
        <w:rPr>
          <w:rFonts w:asciiTheme="minorHAnsi" w:eastAsiaTheme="minorEastAsia" w:hAnsiTheme="minorHAnsi" w:cstheme="minorBidi"/>
          <w:sz w:val="22"/>
          <w:szCs w:val="22"/>
        </w:rPr>
        <w:tab/>
      </w:r>
      <w:r w:rsidRPr="00CC1A22">
        <w:rPr>
          <w:snapToGrid w:val="0"/>
        </w:rPr>
        <w:t>Test Purpose and Environment</w:t>
      </w:r>
      <w:r>
        <w:tab/>
        <w:t>1747</w:t>
      </w:r>
    </w:p>
    <w:p w14:paraId="441D69EA" w14:textId="77777777" w:rsidR="006E6678" w:rsidRDefault="006E6678">
      <w:pPr>
        <w:pStyle w:val="TOC4"/>
        <w:rPr>
          <w:rFonts w:asciiTheme="minorHAnsi" w:eastAsiaTheme="minorEastAsia" w:hAnsiTheme="minorHAnsi" w:cstheme="minorBidi"/>
          <w:sz w:val="22"/>
          <w:szCs w:val="22"/>
        </w:rPr>
      </w:pPr>
      <w:r w:rsidRPr="006E6678">
        <w:t>A.8.5.6.2</w:t>
      </w:r>
      <w:r w:rsidRPr="006E6678">
        <w:rPr>
          <w:rFonts w:asciiTheme="minorHAnsi" w:eastAsiaTheme="minorEastAsia" w:hAnsiTheme="minorHAnsi" w:cstheme="minorBidi"/>
          <w:sz w:val="22"/>
          <w:szCs w:val="22"/>
        </w:rPr>
        <w:tab/>
      </w:r>
      <w:r w:rsidRPr="00CC1A22">
        <w:rPr>
          <w:snapToGrid w:val="0"/>
        </w:rPr>
        <w:t>Test Requirements</w:t>
      </w:r>
      <w:r>
        <w:tab/>
        <w:t>1748</w:t>
      </w:r>
    </w:p>
    <w:p w14:paraId="37750C2D" w14:textId="77777777" w:rsidR="006E6678" w:rsidRDefault="006E6678">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1749</w:t>
      </w:r>
    </w:p>
    <w:p w14:paraId="2060EFD8" w14:textId="77777777" w:rsidR="006E6678" w:rsidRDefault="006E6678">
      <w:pPr>
        <w:pStyle w:val="TOC4"/>
        <w:rPr>
          <w:rFonts w:asciiTheme="minorHAnsi" w:eastAsiaTheme="minorEastAsia" w:hAnsiTheme="minorHAnsi" w:cstheme="minorBidi"/>
          <w:sz w:val="22"/>
          <w:szCs w:val="22"/>
        </w:rPr>
      </w:pPr>
      <w:r w:rsidRPr="006E6678">
        <w:t>A.8.5.7.1</w:t>
      </w:r>
      <w:r w:rsidRPr="006E6678">
        <w:rPr>
          <w:rFonts w:asciiTheme="minorHAnsi" w:eastAsiaTheme="minorEastAsia" w:hAnsiTheme="minorHAnsi" w:cstheme="minorBidi"/>
          <w:sz w:val="22"/>
          <w:szCs w:val="22"/>
        </w:rPr>
        <w:tab/>
      </w:r>
      <w:r w:rsidRPr="00CC1A22">
        <w:rPr>
          <w:snapToGrid w:val="0"/>
        </w:rPr>
        <w:t>Test Purpose and Environment</w:t>
      </w:r>
      <w:r>
        <w:tab/>
        <w:t>1749</w:t>
      </w:r>
    </w:p>
    <w:p w14:paraId="41DDEE9C" w14:textId="77777777" w:rsidR="006E6678" w:rsidRDefault="006E6678">
      <w:pPr>
        <w:pStyle w:val="TOC4"/>
        <w:rPr>
          <w:rFonts w:asciiTheme="minorHAnsi" w:eastAsiaTheme="minorEastAsia" w:hAnsiTheme="minorHAnsi" w:cstheme="minorBidi"/>
          <w:sz w:val="22"/>
          <w:szCs w:val="22"/>
        </w:rPr>
      </w:pPr>
      <w:r w:rsidRPr="006E6678">
        <w:t>A.8.5.7.2</w:t>
      </w:r>
      <w:r w:rsidRPr="006E6678">
        <w:rPr>
          <w:rFonts w:asciiTheme="minorHAnsi" w:eastAsiaTheme="minorEastAsia" w:hAnsiTheme="minorHAnsi" w:cstheme="minorBidi"/>
          <w:sz w:val="22"/>
          <w:szCs w:val="22"/>
        </w:rPr>
        <w:tab/>
      </w:r>
      <w:r w:rsidRPr="00CC1A22">
        <w:rPr>
          <w:snapToGrid w:val="0"/>
        </w:rPr>
        <w:t>Test Requirements</w:t>
      </w:r>
      <w:r>
        <w:tab/>
        <w:t>1749</w:t>
      </w:r>
    </w:p>
    <w:p w14:paraId="7A17B8E6" w14:textId="77777777" w:rsidR="006E6678" w:rsidRDefault="006E6678">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1749</w:t>
      </w:r>
    </w:p>
    <w:p w14:paraId="7B1D54C6" w14:textId="77777777" w:rsidR="006E6678" w:rsidRDefault="006E6678">
      <w:pPr>
        <w:pStyle w:val="TOC4"/>
        <w:rPr>
          <w:rFonts w:asciiTheme="minorHAnsi" w:eastAsiaTheme="minorEastAsia" w:hAnsiTheme="minorHAnsi" w:cstheme="minorBidi"/>
          <w:sz w:val="22"/>
          <w:szCs w:val="22"/>
        </w:rPr>
      </w:pPr>
      <w:r w:rsidRPr="006E6678">
        <w:t>A.8.5.8.1</w:t>
      </w:r>
      <w:r w:rsidRPr="006E6678">
        <w:rPr>
          <w:rFonts w:asciiTheme="minorHAnsi" w:eastAsiaTheme="minorEastAsia" w:hAnsiTheme="minorHAnsi" w:cstheme="minorBidi"/>
          <w:sz w:val="22"/>
          <w:szCs w:val="22"/>
        </w:rPr>
        <w:tab/>
      </w:r>
      <w:r w:rsidRPr="00CC1A22">
        <w:rPr>
          <w:snapToGrid w:val="0"/>
        </w:rPr>
        <w:t>Test Purpose and Environment</w:t>
      </w:r>
      <w:r>
        <w:tab/>
        <w:t>1749</w:t>
      </w:r>
    </w:p>
    <w:p w14:paraId="2F4A2EA3" w14:textId="77777777" w:rsidR="006E6678" w:rsidRDefault="006E6678">
      <w:pPr>
        <w:pStyle w:val="TOC4"/>
        <w:rPr>
          <w:rFonts w:asciiTheme="minorHAnsi" w:eastAsiaTheme="minorEastAsia" w:hAnsiTheme="minorHAnsi" w:cstheme="minorBidi"/>
          <w:sz w:val="22"/>
          <w:szCs w:val="22"/>
        </w:rPr>
      </w:pPr>
      <w:r w:rsidRPr="006E6678">
        <w:t>A.8.5.8.2</w:t>
      </w:r>
      <w:r w:rsidRPr="006E6678">
        <w:rPr>
          <w:rFonts w:asciiTheme="minorHAnsi" w:eastAsiaTheme="minorEastAsia" w:hAnsiTheme="minorHAnsi" w:cstheme="minorBidi"/>
          <w:sz w:val="22"/>
          <w:szCs w:val="22"/>
        </w:rPr>
        <w:tab/>
      </w:r>
      <w:r w:rsidRPr="00CC1A22">
        <w:rPr>
          <w:snapToGrid w:val="0"/>
        </w:rPr>
        <w:t>Test Requirements</w:t>
      </w:r>
      <w:r>
        <w:tab/>
        <w:t>1752</w:t>
      </w:r>
    </w:p>
    <w:p w14:paraId="4BEBDCAF" w14:textId="77777777" w:rsidR="006E6678" w:rsidRDefault="006E6678">
      <w:pPr>
        <w:pStyle w:val="TOC2"/>
        <w:rPr>
          <w:rFonts w:asciiTheme="minorHAnsi" w:eastAsiaTheme="minorEastAsia" w:hAnsiTheme="minorHAnsi" w:cstheme="minorBidi"/>
          <w:sz w:val="22"/>
          <w:szCs w:val="22"/>
        </w:rPr>
      </w:pPr>
      <w:r w:rsidRPr="006E6678">
        <w:t>A.8.6</w:t>
      </w:r>
      <w:r w:rsidRPr="006E6678">
        <w:rPr>
          <w:rFonts w:asciiTheme="minorHAnsi" w:eastAsiaTheme="minorEastAsia" w:hAnsiTheme="minorHAnsi" w:cstheme="minorBidi"/>
          <w:sz w:val="22"/>
          <w:szCs w:val="22"/>
        </w:rPr>
        <w:tab/>
      </w:r>
      <w:r w:rsidRPr="00FF5056">
        <w:t>E-UTRAN TDD - UTRAN FDD Measurements</w:t>
      </w:r>
      <w:r>
        <w:tab/>
        <w:t>1752</w:t>
      </w:r>
    </w:p>
    <w:p w14:paraId="327E0BA1" w14:textId="77777777" w:rsidR="006E6678" w:rsidRDefault="006E6678">
      <w:pPr>
        <w:pStyle w:val="TOC3"/>
        <w:rPr>
          <w:rFonts w:asciiTheme="minorHAnsi" w:eastAsiaTheme="minorEastAsia" w:hAnsiTheme="minorHAnsi" w:cstheme="minorBidi"/>
          <w:sz w:val="22"/>
          <w:szCs w:val="22"/>
        </w:rPr>
      </w:pPr>
      <w:r w:rsidRPr="006E6678">
        <w:t>A.8.6.1</w:t>
      </w:r>
      <w:r w:rsidRPr="006E6678">
        <w:rPr>
          <w:rFonts w:asciiTheme="minorHAnsi" w:eastAsiaTheme="minorEastAsia" w:hAnsiTheme="minorHAnsi"/>
          <w:sz w:val="22"/>
          <w:szCs w:val="22"/>
        </w:rPr>
        <w:tab/>
      </w:r>
      <w:r w:rsidRPr="00CC1A22">
        <w:rPr>
          <w:rFonts w:cs="v4.2.0"/>
        </w:rPr>
        <w:t>E-UTRAN TDD - UTRAN FDD event triggered reporting under fading propagation conditions</w:t>
      </w:r>
      <w:r>
        <w:tab/>
        <w:t>1752</w:t>
      </w:r>
    </w:p>
    <w:p w14:paraId="2890E21A" w14:textId="77777777" w:rsidR="006E6678" w:rsidRDefault="006E6678">
      <w:pPr>
        <w:pStyle w:val="TOC4"/>
        <w:rPr>
          <w:rFonts w:asciiTheme="minorHAnsi" w:eastAsiaTheme="minorEastAsia" w:hAnsiTheme="minorHAnsi" w:cstheme="minorBidi"/>
          <w:sz w:val="22"/>
          <w:szCs w:val="22"/>
        </w:rPr>
      </w:pPr>
      <w:r w:rsidRPr="006E6678">
        <w:t>A.8.6.1.1</w:t>
      </w:r>
      <w:r w:rsidRPr="006E6678">
        <w:rPr>
          <w:rFonts w:asciiTheme="minorHAnsi" w:eastAsiaTheme="minorEastAsia" w:hAnsiTheme="minorHAnsi"/>
          <w:sz w:val="22"/>
          <w:szCs w:val="22"/>
        </w:rPr>
        <w:tab/>
      </w:r>
      <w:r w:rsidRPr="00CC1A22">
        <w:rPr>
          <w:rFonts w:cs="v4.2.0"/>
          <w:snapToGrid w:val="0"/>
        </w:rPr>
        <w:t>Test Purpose and Environment</w:t>
      </w:r>
      <w:r>
        <w:tab/>
        <w:t>1752</w:t>
      </w:r>
    </w:p>
    <w:p w14:paraId="593EC547" w14:textId="77777777" w:rsidR="006E6678" w:rsidRDefault="006E6678">
      <w:pPr>
        <w:pStyle w:val="TOC4"/>
        <w:rPr>
          <w:rFonts w:asciiTheme="minorHAnsi" w:eastAsiaTheme="minorEastAsia" w:hAnsiTheme="minorHAnsi" w:cstheme="minorBidi"/>
          <w:sz w:val="22"/>
          <w:szCs w:val="22"/>
        </w:rPr>
      </w:pPr>
      <w:r w:rsidRPr="006E6678">
        <w:t>A.8.6.1.2</w:t>
      </w:r>
      <w:r w:rsidRPr="006E6678">
        <w:rPr>
          <w:rFonts w:asciiTheme="minorHAnsi" w:eastAsiaTheme="minorEastAsia" w:hAnsiTheme="minorHAnsi"/>
          <w:sz w:val="22"/>
          <w:szCs w:val="22"/>
        </w:rPr>
        <w:tab/>
      </w:r>
      <w:r w:rsidRPr="00CC1A22">
        <w:rPr>
          <w:rFonts w:cs="v4.2.0"/>
          <w:snapToGrid w:val="0"/>
        </w:rPr>
        <w:t>Test Requirements</w:t>
      </w:r>
      <w:r>
        <w:tab/>
        <w:t>1754</w:t>
      </w:r>
    </w:p>
    <w:p w14:paraId="582319B8" w14:textId="77777777" w:rsidR="006E6678" w:rsidRDefault="006E6678">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1755</w:t>
      </w:r>
    </w:p>
    <w:p w14:paraId="559E9B62"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6</w:t>
      </w:r>
      <w:r w:rsidRPr="006E6678">
        <w:t>.</w:t>
      </w:r>
      <w:r w:rsidRPr="006E6678">
        <w:rPr>
          <w:lang w:eastAsia="zh-CN"/>
        </w:rPr>
        <w:t>2</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1755</w:t>
      </w:r>
    </w:p>
    <w:p w14:paraId="40BBDBE3"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6.2</w:t>
      </w:r>
      <w:r w:rsidRPr="006E6678">
        <w:t>.2</w:t>
      </w:r>
      <w:r w:rsidRPr="006E6678">
        <w:rPr>
          <w:rFonts w:asciiTheme="minorHAnsi" w:eastAsiaTheme="minorEastAsia" w:hAnsiTheme="minorHAnsi" w:cstheme="minorBidi"/>
          <w:sz w:val="22"/>
          <w:szCs w:val="22"/>
        </w:rPr>
        <w:tab/>
      </w:r>
      <w:r w:rsidRPr="00CC1A22">
        <w:rPr>
          <w:snapToGrid w:val="0"/>
        </w:rPr>
        <w:t>Test Requirements</w:t>
      </w:r>
      <w:r>
        <w:tab/>
        <w:t>1757</w:t>
      </w:r>
    </w:p>
    <w:p w14:paraId="01EF72C7" w14:textId="77777777" w:rsidR="006E6678" w:rsidRDefault="006E6678">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1757</w:t>
      </w:r>
    </w:p>
    <w:p w14:paraId="5A12F191" w14:textId="77777777" w:rsidR="006E6678" w:rsidRDefault="006E6678">
      <w:pPr>
        <w:pStyle w:val="TOC4"/>
        <w:rPr>
          <w:rFonts w:asciiTheme="minorHAnsi" w:eastAsiaTheme="minorEastAsia" w:hAnsiTheme="minorHAnsi" w:cstheme="minorBidi"/>
          <w:sz w:val="22"/>
          <w:szCs w:val="22"/>
        </w:rPr>
      </w:pPr>
      <w:r w:rsidRPr="006E6678">
        <w:t>A.8.6.3.1</w:t>
      </w:r>
      <w:r w:rsidRPr="006E6678">
        <w:rPr>
          <w:rFonts w:asciiTheme="minorHAnsi" w:eastAsiaTheme="minorEastAsia" w:hAnsiTheme="minorHAnsi" w:cstheme="minorBidi"/>
          <w:sz w:val="22"/>
          <w:szCs w:val="22"/>
        </w:rPr>
        <w:tab/>
      </w:r>
      <w:r w:rsidRPr="00CC1A22">
        <w:rPr>
          <w:snapToGrid w:val="0"/>
        </w:rPr>
        <w:t>Test Purpose and Environment</w:t>
      </w:r>
      <w:r>
        <w:tab/>
        <w:t>1757</w:t>
      </w:r>
    </w:p>
    <w:p w14:paraId="23CA2724" w14:textId="77777777" w:rsidR="006E6678" w:rsidRDefault="006E6678">
      <w:pPr>
        <w:pStyle w:val="TOC4"/>
        <w:rPr>
          <w:rFonts w:asciiTheme="minorHAnsi" w:eastAsiaTheme="minorEastAsia" w:hAnsiTheme="minorHAnsi" w:cstheme="minorBidi"/>
          <w:sz w:val="22"/>
          <w:szCs w:val="22"/>
        </w:rPr>
      </w:pPr>
      <w:r w:rsidRPr="006E6678">
        <w:t>A.8.6.3.2</w:t>
      </w:r>
      <w:r w:rsidRPr="006E6678">
        <w:rPr>
          <w:rFonts w:asciiTheme="minorHAnsi" w:eastAsiaTheme="minorEastAsia" w:hAnsiTheme="minorHAnsi" w:cstheme="minorBidi"/>
          <w:sz w:val="22"/>
          <w:szCs w:val="22"/>
        </w:rPr>
        <w:tab/>
      </w:r>
      <w:r w:rsidRPr="00CC1A22">
        <w:rPr>
          <w:snapToGrid w:val="0"/>
        </w:rPr>
        <w:t>Test Requirements</w:t>
      </w:r>
      <w:r>
        <w:tab/>
        <w:t>1760</w:t>
      </w:r>
    </w:p>
    <w:p w14:paraId="1D4C43EE" w14:textId="77777777" w:rsidR="006E6678" w:rsidRDefault="006E6678">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1760</w:t>
      </w:r>
    </w:p>
    <w:p w14:paraId="11D6CF9D" w14:textId="77777777" w:rsidR="006E6678" w:rsidRDefault="006E6678">
      <w:pPr>
        <w:pStyle w:val="TOC3"/>
        <w:rPr>
          <w:rFonts w:asciiTheme="minorHAnsi" w:eastAsiaTheme="minorEastAsia" w:hAnsiTheme="minorHAnsi" w:cstheme="minorBidi"/>
          <w:sz w:val="22"/>
          <w:szCs w:val="22"/>
        </w:rPr>
      </w:pPr>
      <w:r w:rsidRPr="006E6678">
        <w:t>A.8.</w:t>
      </w:r>
      <w:r w:rsidRPr="006E6678">
        <w:rPr>
          <w:lang w:eastAsia="zh-CN"/>
        </w:rPr>
        <w:t>7</w:t>
      </w:r>
      <w:r w:rsidRPr="006E6678">
        <w:t>.</w:t>
      </w:r>
      <w:r w:rsidRPr="006E6678">
        <w:rPr>
          <w:lang w:eastAsia="zh-CN"/>
        </w:rPr>
        <w:t>1</w:t>
      </w:r>
      <w:r w:rsidRPr="006E6678">
        <w:rPr>
          <w:rFonts w:asciiTheme="minorHAnsi" w:eastAsiaTheme="minorEastAsia" w:hAnsiTheme="minorHAnsi"/>
          <w:sz w:val="22"/>
          <w:szCs w:val="22"/>
        </w:rPr>
        <w:tab/>
      </w:r>
      <w:r w:rsidRPr="00CC1A22">
        <w:rPr>
          <w:rFonts w:cs="v4.2.0"/>
        </w:rPr>
        <w:t>E-UTRA</w:t>
      </w:r>
      <w:r w:rsidRPr="00CC1A22">
        <w:rPr>
          <w:rFonts w:cs="v4.2.0"/>
          <w:lang w:eastAsia="zh-CN"/>
        </w:rPr>
        <w:t>N</w:t>
      </w:r>
      <w:r w:rsidRPr="00CC1A22">
        <w:rPr>
          <w:rFonts w:cs="v4.2.0"/>
        </w:rPr>
        <w:t xml:space="preserve"> TDD to UTRA</w:t>
      </w:r>
      <w:r w:rsidRPr="00CC1A22">
        <w:rPr>
          <w:rFonts w:cs="v4.2.0"/>
          <w:lang w:eastAsia="zh-CN"/>
        </w:rPr>
        <w:t>N</w:t>
      </w:r>
      <w:r w:rsidRPr="00CC1A22">
        <w:rPr>
          <w:rFonts w:cs="v4.2.0"/>
        </w:rPr>
        <w:t xml:space="preserve"> TDD cell search under fading propagation conditions</w:t>
      </w:r>
      <w:r>
        <w:tab/>
        <w:t>1760</w:t>
      </w:r>
    </w:p>
    <w:p w14:paraId="78E77ED1"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7</w:t>
      </w:r>
      <w:r w:rsidRPr="006E6678">
        <w:t>.1.1</w:t>
      </w:r>
      <w:r w:rsidRPr="006E6678">
        <w:rPr>
          <w:rFonts w:asciiTheme="minorHAnsi" w:eastAsiaTheme="minorEastAsia" w:hAnsiTheme="minorHAnsi"/>
          <w:sz w:val="22"/>
          <w:szCs w:val="22"/>
        </w:rPr>
        <w:tab/>
      </w:r>
      <w:r w:rsidRPr="00CC1A22">
        <w:rPr>
          <w:rFonts w:cs="v4.2.0"/>
        </w:rPr>
        <w:t>Test Purpose and Environment</w:t>
      </w:r>
      <w:r>
        <w:tab/>
        <w:t>1760</w:t>
      </w:r>
    </w:p>
    <w:p w14:paraId="63F90E63" w14:textId="77777777" w:rsidR="006E6678" w:rsidRDefault="006E6678">
      <w:pPr>
        <w:pStyle w:val="TOC5"/>
        <w:rPr>
          <w:rFonts w:asciiTheme="minorHAnsi" w:eastAsiaTheme="minorEastAsia" w:hAnsiTheme="minorHAnsi" w:cstheme="minorBidi"/>
          <w:sz w:val="22"/>
          <w:szCs w:val="22"/>
        </w:rPr>
      </w:pPr>
      <w:r w:rsidRPr="006E6678">
        <w:t>A.8.</w:t>
      </w:r>
      <w:r w:rsidRPr="006E6678">
        <w:rPr>
          <w:lang w:eastAsia="zh-CN"/>
        </w:rPr>
        <w:t>7</w:t>
      </w:r>
      <w:r w:rsidRPr="006E6678">
        <w:t>.1.1.1</w:t>
      </w:r>
      <w:r w:rsidRPr="006E6678">
        <w:rPr>
          <w:rFonts w:asciiTheme="minorHAnsi" w:eastAsiaTheme="minorEastAsia" w:hAnsiTheme="minorHAnsi"/>
          <w:sz w:val="22"/>
          <w:szCs w:val="22"/>
        </w:rPr>
        <w:tab/>
      </w:r>
      <w:r w:rsidRPr="00CC1A22">
        <w:rPr>
          <w:rFonts w:cs="v4.2.0"/>
        </w:rPr>
        <w:t>Void</w:t>
      </w:r>
      <w:r>
        <w:tab/>
        <w:t>1760</w:t>
      </w:r>
    </w:p>
    <w:p w14:paraId="64A9CC8C" w14:textId="77777777" w:rsidR="006E6678" w:rsidRDefault="006E6678">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1760</w:t>
      </w:r>
    </w:p>
    <w:p w14:paraId="6118F5DE" w14:textId="77777777" w:rsidR="006E6678" w:rsidRDefault="006E6678">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1762</w:t>
      </w:r>
    </w:p>
    <w:p w14:paraId="159D2BC7"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7</w:t>
      </w:r>
      <w:r w:rsidRPr="006E6678">
        <w:t>.1.2</w:t>
      </w:r>
      <w:r w:rsidRPr="006E6678">
        <w:rPr>
          <w:rFonts w:asciiTheme="minorHAnsi" w:eastAsiaTheme="minorEastAsia" w:hAnsiTheme="minorHAnsi"/>
          <w:sz w:val="22"/>
          <w:szCs w:val="22"/>
        </w:rPr>
        <w:tab/>
      </w:r>
      <w:r w:rsidRPr="00CC1A22">
        <w:rPr>
          <w:rFonts w:cs="v4.2.0"/>
        </w:rPr>
        <w:t>Test Requirements</w:t>
      </w:r>
      <w:r>
        <w:tab/>
        <w:t>1762</w:t>
      </w:r>
    </w:p>
    <w:p w14:paraId="49A53ADF" w14:textId="77777777" w:rsidR="006E6678" w:rsidRDefault="006E6678">
      <w:pPr>
        <w:pStyle w:val="TOC5"/>
        <w:rPr>
          <w:rFonts w:asciiTheme="minorHAnsi" w:eastAsiaTheme="minorEastAsia" w:hAnsiTheme="minorHAnsi" w:cstheme="minorBidi"/>
          <w:sz w:val="22"/>
          <w:szCs w:val="22"/>
        </w:rPr>
      </w:pPr>
      <w:r w:rsidRPr="006E6678">
        <w:t>A.8.</w:t>
      </w:r>
      <w:r w:rsidRPr="006E6678">
        <w:rPr>
          <w:lang w:eastAsia="zh-CN"/>
        </w:rPr>
        <w:t>7</w:t>
      </w:r>
      <w:r w:rsidRPr="006E6678">
        <w:t>.1.</w:t>
      </w:r>
      <w:r w:rsidRPr="006E6678">
        <w:rPr>
          <w:lang w:eastAsia="zh-CN"/>
        </w:rPr>
        <w:t>2</w:t>
      </w:r>
      <w:r w:rsidRPr="006E6678">
        <w:t>.1</w:t>
      </w:r>
      <w:r w:rsidRPr="006E6678">
        <w:rPr>
          <w:rFonts w:asciiTheme="minorHAnsi" w:eastAsiaTheme="minorEastAsia" w:hAnsiTheme="minorHAnsi"/>
          <w:sz w:val="22"/>
          <w:szCs w:val="22"/>
        </w:rPr>
        <w:tab/>
      </w:r>
      <w:r w:rsidRPr="00CC1A22">
        <w:rPr>
          <w:rFonts w:cs="v4.2.0"/>
        </w:rPr>
        <w:t>Void</w:t>
      </w:r>
      <w:r>
        <w:tab/>
        <w:t>1762</w:t>
      </w:r>
    </w:p>
    <w:p w14:paraId="62D06516" w14:textId="77777777" w:rsidR="006E6678" w:rsidRDefault="006E6678">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1762</w:t>
      </w:r>
    </w:p>
    <w:p w14:paraId="6FC2E24B" w14:textId="77777777" w:rsidR="006E6678" w:rsidRDefault="006E6678">
      <w:pPr>
        <w:pStyle w:val="TOC5"/>
        <w:rPr>
          <w:rFonts w:asciiTheme="minorHAnsi" w:eastAsiaTheme="minorEastAsia" w:hAnsiTheme="minorHAnsi" w:cstheme="minorBidi"/>
          <w:sz w:val="22"/>
          <w:szCs w:val="22"/>
        </w:rPr>
      </w:pPr>
      <w:r w:rsidRPr="006E6678">
        <w:t>A.8.</w:t>
      </w:r>
      <w:r w:rsidRPr="006E6678">
        <w:rPr>
          <w:lang w:eastAsia="zh-CN"/>
        </w:rPr>
        <w:t>7</w:t>
      </w:r>
      <w:r w:rsidRPr="006E6678">
        <w:t>.1.</w:t>
      </w:r>
      <w:r w:rsidRPr="006E6678">
        <w:rPr>
          <w:lang w:eastAsia="zh-CN"/>
        </w:rPr>
        <w:t>2</w:t>
      </w:r>
      <w:r w:rsidRPr="006E6678">
        <w:t>.</w:t>
      </w:r>
      <w:r w:rsidRPr="006E6678">
        <w:rPr>
          <w:lang w:eastAsia="zh-CN"/>
        </w:rPr>
        <w:t>3</w:t>
      </w:r>
      <w:r w:rsidRPr="006E6678">
        <w:rPr>
          <w:rFonts w:asciiTheme="minorHAnsi" w:eastAsiaTheme="minorEastAsia" w:hAnsiTheme="minorHAnsi"/>
          <w:sz w:val="22"/>
          <w:szCs w:val="22"/>
        </w:rPr>
        <w:tab/>
      </w:r>
      <w:r w:rsidRPr="00CC1A22">
        <w:rPr>
          <w:rFonts w:cs="v4.2.0"/>
          <w:lang w:eastAsia="zh-CN"/>
        </w:rPr>
        <w:t>Void</w:t>
      </w:r>
      <w:r>
        <w:tab/>
        <w:t>1762</w:t>
      </w:r>
    </w:p>
    <w:p w14:paraId="22704744" w14:textId="77777777" w:rsidR="006E6678" w:rsidRDefault="006E6678">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1762</w:t>
      </w:r>
    </w:p>
    <w:p w14:paraId="486AC475" w14:textId="77777777" w:rsidR="006E6678" w:rsidRDefault="006E6678">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1762</w:t>
      </w:r>
    </w:p>
    <w:p w14:paraId="42FFA4A8" w14:textId="77777777" w:rsidR="006E6678" w:rsidRDefault="006E6678">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1765</w:t>
      </w:r>
    </w:p>
    <w:p w14:paraId="645C86F0" w14:textId="77777777" w:rsidR="006E6678" w:rsidRDefault="006E6678">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1766</w:t>
      </w:r>
    </w:p>
    <w:p w14:paraId="4CB19115"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7</w:t>
      </w:r>
      <w:r w:rsidRPr="006E6678">
        <w:t>.</w:t>
      </w:r>
      <w:r w:rsidRPr="006E6678">
        <w:rPr>
          <w:lang w:eastAsia="zh-CN"/>
        </w:rPr>
        <w:t>3</w:t>
      </w:r>
      <w:r w:rsidRPr="006E6678">
        <w:t>.1</w:t>
      </w:r>
      <w:r w:rsidRPr="006E6678">
        <w:rPr>
          <w:rFonts w:asciiTheme="minorHAnsi" w:eastAsiaTheme="minorEastAsia" w:hAnsiTheme="minorHAnsi"/>
          <w:sz w:val="22"/>
          <w:szCs w:val="22"/>
        </w:rPr>
        <w:tab/>
      </w:r>
      <w:r w:rsidRPr="00CC1A22">
        <w:rPr>
          <w:rFonts w:cs="v4.2.0"/>
          <w:snapToGrid w:val="0"/>
        </w:rPr>
        <w:t>Test Purpose and Environment</w:t>
      </w:r>
      <w:r>
        <w:tab/>
        <w:t>1766</w:t>
      </w:r>
    </w:p>
    <w:p w14:paraId="5317C20C"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7</w:t>
      </w:r>
      <w:r w:rsidRPr="006E6678">
        <w:t>.</w:t>
      </w:r>
      <w:r w:rsidRPr="006E6678">
        <w:rPr>
          <w:lang w:eastAsia="zh-CN"/>
        </w:rPr>
        <w:t>3</w:t>
      </w:r>
      <w:r w:rsidRPr="006E6678">
        <w:t>.</w:t>
      </w:r>
      <w:r w:rsidRPr="006E6678">
        <w:rPr>
          <w:lang w:eastAsia="zh-CN"/>
        </w:rPr>
        <w:t>2</w:t>
      </w:r>
      <w:r w:rsidRPr="006E6678">
        <w:rPr>
          <w:rFonts w:asciiTheme="minorHAnsi" w:eastAsiaTheme="minorEastAsia" w:hAnsiTheme="minorHAnsi"/>
          <w:sz w:val="22"/>
          <w:szCs w:val="22"/>
        </w:rPr>
        <w:tab/>
      </w:r>
      <w:r w:rsidRPr="00CC1A22">
        <w:rPr>
          <w:rFonts w:cs="v4.2.0"/>
          <w:snapToGrid w:val="0"/>
        </w:rPr>
        <w:t>Test P</w:t>
      </w:r>
      <w:r w:rsidRPr="00CC1A22">
        <w:rPr>
          <w:rFonts w:cs="v4.2.0"/>
          <w:snapToGrid w:val="0"/>
          <w:lang w:eastAsia="zh-CN"/>
        </w:rPr>
        <w:t>arameters</w:t>
      </w:r>
      <w:r>
        <w:tab/>
        <w:t>1766</w:t>
      </w:r>
    </w:p>
    <w:p w14:paraId="517C2405"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7</w:t>
      </w:r>
      <w:r w:rsidRPr="006E6678">
        <w:t>.</w:t>
      </w:r>
      <w:r w:rsidRPr="006E6678">
        <w:rPr>
          <w:lang w:eastAsia="zh-CN"/>
        </w:rPr>
        <w:t>3</w:t>
      </w:r>
      <w:r w:rsidRPr="006E6678">
        <w:t>.</w:t>
      </w:r>
      <w:r w:rsidRPr="006E6678">
        <w:rPr>
          <w:lang w:eastAsia="zh-CN"/>
        </w:rPr>
        <w:t>3</w:t>
      </w:r>
      <w:r w:rsidRPr="006E6678">
        <w:rPr>
          <w:rFonts w:asciiTheme="minorHAnsi" w:eastAsiaTheme="minorEastAsia" w:hAnsiTheme="minorHAnsi"/>
          <w:sz w:val="22"/>
          <w:szCs w:val="22"/>
        </w:rPr>
        <w:tab/>
      </w:r>
      <w:r w:rsidRPr="00CC1A22">
        <w:rPr>
          <w:rFonts w:cs="v4.2.0"/>
          <w:snapToGrid w:val="0"/>
        </w:rPr>
        <w:t>Test Requirements</w:t>
      </w:r>
      <w:r>
        <w:tab/>
        <w:t>1767</w:t>
      </w:r>
    </w:p>
    <w:p w14:paraId="227EAF9B" w14:textId="77777777" w:rsidR="006E6678" w:rsidRDefault="006E6678">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1768</w:t>
      </w:r>
    </w:p>
    <w:p w14:paraId="71239457"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7</w:t>
      </w:r>
      <w:r w:rsidRPr="006E6678">
        <w:t>.4.1</w:t>
      </w:r>
      <w:r w:rsidRPr="006E6678">
        <w:rPr>
          <w:rFonts w:asciiTheme="minorHAnsi" w:eastAsiaTheme="minorEastAsia" w:hAnsiTheme="minorHAnsi" w:cstheme="minorBidi"/>
          <w:sz w:val="22"/>
          <w:szCs w:val="22"/>
        </w:rPr>
        <w:tab/>
      </w:r>
      <w:r w:rsidRPr="00CC1A22">
        <w:rPr>
          <w:snapToGrid w:val="0"/>
        </w:rPr>
        <w:t>Test Purpose and Environment</w:t>
      </w:r>
      <w:r>
        <w:tab/>
        <w:t>1768</w:t>
      </w:r>
    </w:p>
    <w:p w14:paraId="7CFEAEEF"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7</w:t>
      </w:r>
      <w:r w:rsidRPr="006E6678">
        <w:t>.4.</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1770</w:t>
      </w:r>
    </w:p>
    <w:p w14:paraId="518A053A" w14:textId="77777777" w:rsidR="006E6678" w:rsidRDefault="006E6678">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1770</w:t>
      </w:r>
    </w:p>
    <w:p w14:paraId="36F76C65"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7</w:t>
      </w:r>
      <w:r w:rsidRPr="006E6678">
        <w:t>.</w:t>
      </w:r>
      <w:r w:rsidRPr="006E6678">
        <w:rPr>
          <w:lang w:eastAsia="zh-CN"/>
        </w:rPr>
        <w:t>5</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1770</w:t>
      </w:r>
    </w:p>
    <w:p w14:paraId="4D062EDD" w14:textId="77777777" w:rsidR="006E6678" w:rsidRDefault="006E6678">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1772</w:t>
      </w:r>
    </w:p>
    <w:p w14:paraId="0140BBC4" w14:textId="77777777" w:rsidR="006E6678" w:rsidRDefault="006E6678">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1772</w:t>
      </w:r>
    </w:p>
    <w:p w14:paraId="2B6FFBC3" w14:textId="77777777" w:rsidR="006E6678" w:rsidRDefault="006E6678">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1772</w:t>
      </w:r>
    </w:p>
    <w:p w14:paraId="021A2C1B" w14:textId="77777777" w:rsidR="006E6678" w:rsidRDefault="006E6678">
      <w:pPr>
        <w:pStyle w:val="TOC4"/>
        <w:rPr>
          <w:rFonts w:asciiTheme="minorHAnsi" w:eastAsiaTheme="minorEastAsia" w:hAnsiTheme="minorHAnsi" w:cstheme="minorBidi"/>
          <w:sz w:val="22"/>
          <w:szCs w:val="22"/>
        </w:rPr>
      </w:pPr>
      <w:r w:rsidRPr="006E6678">
        <w:t>A.8.7A.1.1</w:t>
      </w:r>
      <w:r w:rsidRPr="006E6678">
        <w:rPr>
          <w:rFonts w:asciiTheme="minorHAnsi" w:eastAsiaTheme="minorEastAsia" w:hAnsiTheme="minorHAnsi" w:cstheme="minorBidi"/>
          <w:sz w:val="22"/>
          <w:szCs w:val="22"/>
        </w:rPr>
        <w:tab/>
      </w:r>
      <w:r w:rsidRPr="00CC1A22">
        <w:rPr>
          <w:snapToGrid w:val="0"/>
        </w:rPr>
        <w:t>Test Purpose and Environment</w:t>
      </w:r>
      <w:r>
        <w:tab/>
        <w:t>1772</w:t>
      </w:r>
    </w:p>
    <w:p w14:paraId="411AB2A1" w14:textId="77777777" w:rsidR="006E6678" w:rsidRDefault="006E6678">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1775</w:t>
      </w:r>
    </w:p>
    <w:p w14:paraId="3843B022" w14:textId="77777777" w:rsidR="006E6678" w:rsidRDefault="006E6678">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1775</w:t>
      </w:r>
    </w:p>
    <w:p w14:paraId="17C8CEC9" w14:textId="77777777" w:rsidR="006E6678" w:rsidRDefault="006E6678">
      <w:pPr>
        <w:pStyle w:val="TOC3"/>
        <w:rPr>
          <w:rFonts w:asciiTheme="minorHAnsi" w:eastAsiaTheme="minorEastAsia" w:hAnsiTheme="minorHAnsi" w:cstheme="minorBidi"/>
          <w:sz w:val="22"/>
          <w:szCs w:val="22"/>
        </w:rPr>
      </w:pPr>
      <w:r w:rsidRPr="006E6678">
        <w:t>A.8.8.1</w:t>
      </w:r>
      <w:r w:rsidRPr="006E6678">
        <w:rPr>
          <w:rFonts w:asciiTheme="minorHAnsi" w:eastAsiaTheme="minorEastAsia" w:hAnsiTheme="minorHAnsi"/>
          <w:sz w:val="22"/>
          <w:szCs w:val="22"/>
        </w:rPr>
        <w:tab/>
      </w:r>
      <w:r w:rsidRPr="00CC1A22">
        <w:rPr>
          <w:rFonts w:cs="v4.2.0"/>
        </w:rPr>
        <w:t>E-UTRAN FDD – GSM event triggered reporting in AWGN</w:t>
      </w:r>
      <w:r>
        <w:tab/>
        <w:t>1775</w:t>
      </w:r>
    </w:p>
    <w:p w14:paraId="0DB1C4F9" w14:textId="77777777" w:rsidR="006E6678" w:rsidRDefault="006E6678">
      <w:pPr>
        <w:pStyle w:val="TOC4"/>
        <w:rPr>
          <w:rFonts w:asciiTheme="minorHAnsi" w:eastAsiaTheme="minorEastAsia" w:hAnsiTheme="minorHAnsi" w:cstheme="minorBidi"/>
          <w:sz w:val="22"/>
          <w:szCs w:val="22"/>
        </w:rPr>
      </w:pPr>
      <w:r w:rsidRPr="006E6678">
        <w:t>A.8.8.1.1</w:t>
      </w:r>
      <w:r w:rsidRPr="006E6678">
        <w:rPr>
          <w:rFonts w:asciiTheme="minorHAnsi" w:eastAsiaTheme="minorEastAsia" w:hAnsiTheme="minorHAnsi"/>
          <w:sz w:val="22"/>
          <w:szCs w:val="22"/>
        </w:rPr>
        <w:tab/>
      </w:r>
      <w:r w:rsidRPr="00CC1A22">
        <w:rPr>
          <w:rFonts w:cs="v4.2.0"/>
          <w:snapToGrid w:val="0"/>
        </w:rPr>
        <w:t>Test Purpose and Environment</w:t>
      </w:r>
      <w:r>
        <w:tab/>
        <w:t>1775</w:t>
      </w:r>
    </w:p>
    <w:p w14:paraId="77DE30A9" w14:textId="77777777" w:rsidR="006E6678" w:rsidRDefault="006E6678">
      <w:pPr>
        <w:pStyle w:val="TOC4"/>
        <w:rPr>
          <w:rFonts w:asciiTheme="minorHAnsi" w:eastAsiaTheme="minorEastAsia" w:hAnsiTheme="minorHAnsi" w:cstheme="minorBidi"/>
          <w:sz w:val="22"/>
          <w:szCs w:val="22"/>
        </w:rPr>
      </w:pPr>
      <w:r w:rsidRPr="006E6678">
        <w:t>A.8.8.1.2</w:t>
      </w:r>
      <w:r w:rsidRPr="006E6678">
        <w:rPr>
          <w:rFonts w:asciiTheme="minorHAnsi" w:eastAsiaTheme="minorEastAsia" w:hAnsiTheme="minorHAnsi"/>
          <w:sz w:val="22"/>
          <w:szCs w:val="22"/>
        </w:rPr>
        <w:tab/>
      </w:r>
      <w:r w:rsidRPr="00CC1A22">
        <w:rPr>
          <w:rFonts w:cs="v4.2.0"/>
          <w:snapToGrid w:val="0"/>
        </w:rPr>
        <w:t>Test Requirements</w:t>
      </w:r>
      <w:r>
        <w:tab/>
        <w:t>1777</w:t>
      </w:r>
    </w:p>
    <w:p w14:paraId="21FDCA0B" w14:textId="77777777" w:rsidR="006E6678" w:rsidRDefault="006E6678">
      <w:pPr>
        <w:pStyle w:val="TOC3"/>
        <w:rPr>
          <w:rFonts w:asciiTheme="minorHAnsi" w:eastAsiaTheme="minorEastAsia" w:hAnsiTheme="minorHAnsi" w:cstheme="minorBidi"/>
          <w:sz w:val="22"/>
          <w:szCs w:val="22"/>
        </w:rPr>
      </w:pPr>
      <w:r w:rsidRPr="006E6678">
        <w:t>A.8.8.2</w:t>
      </w:r>
      <w:r w:rsidRPr="006E6678">
        <w:rPr>
          <w:rFonts w:asciiTheme="minorHAnsi" w:eastAsiaTheme="minorEastAsia" w:hAnsiTheme="minorHAnsi"/>
          <w:sz w:val="22"/>
          <w:szCs w:val="22"/>
        </w:rPr>
        <w:tab/>
      </w:r>
      <w:r w:rsidRPr="00CC1A22">
        <w:rPr>
          <w:rFonts w:cs="v4.2.0"/>
        </w:rPr>
        <w:t>E-UTRAN FDD-GSM event triggered reporting when DRX is used in AWGN</w:t>
      </w:r>
      <w:r>
        <w:tab/>
        <w:t>1777</w:t>
      </w:r>
    </w:p>
    <w:p w14:paraId="203CCB36" w14:textId="77777777" w:rsidR="006E6678" w:rsidRDefault="006E6678">
      <w:pPr>
        <w:pStyle w:val="TOC4"/>
        <w:rPr>
          <w:rFonts w:asciiTheme="minorHAnsi" w:eastAsiaTheme="minorEastAsia" w:hAnsiTheme="minorHAnsi" w:cstheme="minorBidi"/>
          <w:sz w:val="22"/>
          <w:szCs w:val="22"/>
        </w:rPr>
      </w:pPr>
      <w:r w:rsidRPr="006E6678">
        <w:lastRenderedPageBreak/>
        <w:t>A.8.8.2.1</w:t>
      </w:r>
      <w:r w:rsidRPr="006E6678">
        <w:rPr>
          <w:rFonts w:asciiTheme="minorHAnsi" w:eastAsiaTheme="minorEastAsia" w:hAnsiTheme="minorHAnsi"/>
          <w:sz w:val="22"/>
          <w:szCs w:val="22"/>
        </w:rPr>
        <w:tab/>
      </w:r>
      <w:r w:rsidRPr="00CC1A22">
        <w:rPr>
          <w:rFonts w:cs="v4.2.0"/>
          <w:snapToGrid w:val="0"/>
        </w:rPr>
        <w:t>Test Purpose and Environment</w:t>
      </w:r>
      <w:r>
        <w:tab/>
        <w:t>1777</w:t>
      </w:r>
    </w:p>
    <w:p w14:paraId="574C8778" w14:textId="77777777" w:rsidR="006E6678" w:rsidRDefault="006E6678">
      <w:pPr>
        <w:pStyle w:val="TOC4"/>
        <w:rPr>
          <w:rFonts w:asciiTheme="minorHAnsi" w:eastAsiaTheme="minorEastAsia" w:hAnsiTheme="minorHAnsi" w:cstheme="minorBidi"/>
          <w:sz w:val="22"/>
          <w:szCs w:val="22"/>
        </w:rPr>
      </w:pPr>
      <w:r w:rsidRPr="006E6678">
        <w:t>A.8.8.2.2</w:t>
      </w:r>
      <w:r w:rsidRPr="006E6678">
        <w:rPr>
          <w:rFonts w:asciiTheme="minorHAnsi" w:eastAsiaTheme="minorEastAsia" w:hAnsiTheme="minorHAnsi" w:cstheme="minorBidi"/>
          <w:sz w:val="22"/>
          <w:szCs w:val="22"/>
        </w:rPr>
        <w:tab/>
      </w:r>
      <w:r w:rsidRPr="00CC1A22">
        <w:rPr>
          <w:snapToGrid w:val="0"/>
        </w:rPr>
        <w:t>Test Requirements</w:t>
      </w:r>
      <w:r>
        <w:tab/>
        <w:t>1779</w:t>
      </w:r>
    </w:p>
    <w:p w14:paraId="2DF5F0EB" w14:textId="77777777" w:rsidR="006E6678" w:rsidRDefault="006E6678">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1780</w:t>
      </w:r>
    </w:p>
    <w:p w14:paraId="4F28378B" w14:textId="77777777" w:rsidR="006E6678" w:rsidRDefault="006E6678">
      <w:pPr>
        <w:pStyle w:val="TOC4"/>
        <w:rPr>
          <w:rFonts w:asciiTheme="minorHAnsi" w:eastAsiaTheme="minorEastAsia" w:hAnsiTheme="minorHAnsi" w:cstheme="minorBidi"/>
          <w:sz w:val="22"/>
          <w:szCs w:val="22"/>
        </w:rPr>
      </w:pPr>
      <w:r w:rsidRPr="006E6678">
        <w:t>A.8.8.3.1</w:t>
      </w:r>
      <w:r w:rsidRPr="006E6678">
        <w:rPr>
          <w:rFonts w:asciiTheme="minorHAnsi" w:eastAsiaTheme="minorEastAsia" w:hAnsiTheme="minorHAnsi" w:cstheme="minorBidi"/>
          <w:sz w:val="22"/>
          <w:szCs w:val="22"/>
        </w:rPr>
        <w:tab/>
      </w:r>
      <w:r w:rsidRPr="00CC1A22">
        <w:rPr>
          <w:snapToGrid w:val="0"/>
        </w:rPr>
        <w:t>Test Purpose and Environment</w:t>
      </w:r>
      <w:r>
        <w:tab/>
        <w:t>1780</w:t>
      </w:r>
    </w:p>
    <w:p w14:paraId="54E7B6F9" w14:textId="77777777" w:rsidR="006E6678" w:rsidRDefault="006E6678">
      <w:pPr>
        <w:pStyle w:val="TOC4"/>
        <w:rPr>
          <w:rFonts w:asciiTheme="minorHAnsi" w:eastAsiaTheme="minorEastAsia" w:hAnsiTheme="minorHAnsi" w:cstheme="minorBidi"/>
          <w:sz w:val="22"/>
          <w:szCs w:val="22"/>
        </w:rPr>
      </w:pPr>
      <w:r w:rsidRPr="006E6678">
        <w:t>A.8.8.3.2</w:t>
      </w:r>
      <w:r w:rsidRPr="006E6678">
        <w:rPr>
          <w:rFonts w:asciiTheme="minorHAnsi" w:eastAsiaTheme="minorEastAsia" w:hAnsiTheme="minorHAnsi" w:cstheme="minorBidi"/>
          <w:sz w:val="22"/>
          <w:szCs w:val="22"/>
        </w:rPr>
        <w:tab/>
      </w:r>
      <w:r w:rsidRPr="00CC1A22">
        <w:rPr>
          <w:snapToGrid w:val="0"/>
        </w:rPr>
        <w:t>Test Requirements</w:t>
      </w:r>
      <w:r>
        <w:tab/>
        <w:t>1781</w:t>
      </w:r>
    </w:p>
    <w:p w14:paraId="58634260" w14:textId="77777777" w:rsidR="006E6678" w:rsidRDefault="006E6678">
      <w:pPr>
        <w:pStyle w:val="TOC2"/>
        <w:rPr>
          <w:rFonts w:asciiTheme="minorHAnsi" w:eastAsiaTheme="minorEastAsia" w:hAnsiTheme="minorHAnsi" w:cstheme="minorBidi"/>
          <w:sz w:val="22"/>
          <w:szCs w:val="22"/>
        </w:rPr>
      </w:pPr>
      <w:r w:rsidRPr="006E6678">
        <w:t>A.8.</w:t>
      </w:r>
      <w:r w:rsidRPr="006E6678">
        <w:rPr>
          <w:lang w:eastAsia="zh-CN"/>
        </w:rPr>
        <w:t>9</w:t>
      </w:r>
      <w:r w:rsidRPr="006E6678">
        <w:rPr>
          <w:rFonts w:asciiTheme="minorHAnsi" w:eastAsiaTheme="minorEastAsia" w:hAnsiTheme="minorHAnsi" w:cstheme="minorBidi"/>
          <w:sz w:val="22"/>
          <w:szCs w:val="22"/>
        </w:rPr>
        <w:tab/>
      </w:r>
      <w:r w:rsidRPr="00FF5056">
        <w:rPr>
          <w:lang w:eastAsia="zh-CN"/>
        </w:rPr>
        <w:t>E-UTRAN F</w:t>
      </w:r>
      <w:r w:rsidRPr="00FF5056">
        <w:t>DD</w:t>
      </w:r>
      <w:r w:rsidRPr="00FF5056">
        <w:rPr>
          <w:lang w:eastAsia="zh-CN"/>
        </w:rPr>
        <w:t xml:space="preserve"> </w:t>
      </w:r>
      <w:r w:rsidRPr="00FF5056">
        <w:t>-</w:t>
      </w:r>
      <w:r w:rsidRPr="00FF5056">
        <w:rPr>
          <w:lang w:eastAsia="zh-CN"/>
        </w:rPr>
        <w:t xml:space="preserve"> UTRAN T</w:t>
      </w:r>
      <w:r w:rsidRPr="00FF5056">
        <w:t>DD measurements</w:t>
      </w:r>
      <w:r>
        <w:tab/>
        <w:t>1782</w:t>
      </w:r>
    </w:p>
    <w:p w14:paraId="72F6477F" w14:textId="77777777" w:rsidR="006E6678" w:rsidRDefault="006E6678">
      <w:pPr>
        <w:pStyle w:val="TOC3"/>
        <w:rPr>
          <w:rFonts w:asciiTheme="minorHAnsi" w:eastAsiaTheme="minorEastAsia" w:hAnsiTheme="minorHAnsi" w:cstheme="minorBidi"/>
          <w:sz w:val="22"/>
          <w:szCs w:val="22"/>
        </w:rPr>
      </w:pPr>
      <w:r w:rsidRPr="006E6678">
        <w:t>A.8.</w:t>
      </w:r>
      <w:r w:rsidRPr="006E6678">
        <w:rPr>
          <w:lang w:eastAsia="zh-CN"/>
        </w:rPr>
        <w:t>9</w:t>
      </w:r>
      <w:r w:rsidRPr="006E6678">
        <w:t>.1</w:t>
      </w:r>
      <w:r w:rsidRPr="006E6678">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CC1A22">
        <w:rPr>
          <w:rFonts w:cs="v4.2.0"/>
        </w:rPr>
        <w:t xml:space="preserve"> </w:t>
      </w:r>
      <w:r w:rsidRPr="00CC1A22">
        <w:rPr>
          <w:rFonts w:cs="v4.2.0"/>
          <w:lang w:eastAsia="zh-CN"/>
        </w:rPr>
        <w:t>e</w:t>
      </w:r>
      <w:r w:rsidRPr="00CC1A22">
        <w:rPr>
          <w:rFonts w:cs="v4.2.0"/>
        </w:rPr>
        <w:t>vent triggered reporting in fading propagation conditions</w:t>
      </w:r>
      <w:r>
        <w:tab/>
        <w:t>1782</w:t>
      </w:r>
    </w:p>
    <w:p w14:paraId="6D21BF2E"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9</w:t>
      </w:r>
      <w:r w:rsidRPr="006E6678">
        <w:t>.1.1</w:t>
      </w:r>
      <w:r w:rsidRPr="006E6678">
        <w:rPr>
          <w:rFonts w:asciiTheme="minorHAnsi" w:eastAsiaTheme="minorEastAsia" w:hAnsiTheme="minorHAnsi"/>
          <w:sz w:val="22"/>
          <w:szCs w:val="22"/>
        </w:rPr>
        <w:tab/>
      </w:r>
      <w:r w:rsidRPr="00CC1A22">
        <w:rPr>
          <w:rFonts w:cs="v4.2.0"/>
          <w:snapToGrid w:val="0"/>
        </w:rPr>
        <w:t>Test Purpose and Environment</w:t>
      </w:r>
      <w:r>
        <w:tab/>
        <w:t>1782</w:t>
      </w:r>
    </w:p>
    <w:p w14:paraId="42B04537"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9</w:t>
      </w:r>
      <w:r w:rsidRPr="006E6678">
        <w:t>.1.2</w:t>
      </w:r>
      <w:r w:rsidRPr="006E6678">
        <w:rPr>
          <w:rFonts w:asciiTheme="minorHAnsi" w:eastAsiaTheme="minorEastAsia" w:hAnsiTheme="minorHAnsi"/>
          <w:sz w:val="22"/>
          <w:szCs w:val="22"/>
        </w:rPr>
        <w:tab/>
      </w:r>
      <w:r w:rsidRPr="00CC1A22">
        <w:rPr>
          <w:rFonts w:cs="v4.2.0"/>
          <w:snapToGrid w:val="0"/>
        </w:rPr>
        <w:t>Test Requirements</w:t>
      </w:r>
      <w:r>
        <w:tab/>
        <w:t>1783</w:t>
      </w:r>
    </w:p>
    <w:p w14:paraId="7F5C3268" w14:textId="77777777" w:rsidR="006E6678" w:rsidRDefault="006E6678">
      <w:pPr>
        <w:pStyle w:val="TOC3"/>
        <w:rPr>
          <w:rFonts w:asciiTheme="minorHAnsi" w:eastAsiaTheme="minorEastAsia" w:hAnsiTheme="minorHAnsi" w:cstheme="minorBidi"/>
          <w:sz w:val="22"/>
          <w:szCs w:val="22"/>
        </w:rPr>
      </w:pPr>
      <w:r w:rsidRPr="006E6678">
        <w:t>A.8.</w:t>
      </w:r>
      <w:r w:rsidRPr="006E6678">
        <w:rPr>
          <w:lang w:eastAsia="zh-CN"/>
        </w:rPr>
        <w:t>9</w:t>
      </w:r>
      <w:r w:rsidRPr="006E6678">
        <w:t>.</w:t>
      </w:r>
      <w:r w:rsidRPr="006E6678">
        <w:rPr>
          <w:lang w:eastAsia="zh-CN"/>
        </w:rPr>
        <w:t>2</w:t>
      </w:r>
      <w:r w:rsidRPr="006E6678">
        <w:rPr>
          <w:rFonts w:asciiTheme="minorHAnsi" w:eastAsiaTheme="minorEastAsia" w:hAnsiTheme="minorHAnsi"/>
          <w:sz w:val="22"/>
          <w:szCs w:val="22"/>
        </w:rPr>
        <w:tab/>
      </w:r>
      <w:r w:rsidRPr="00CC1A22">
        <w:rPr>
          <w:rFonts w:cs="v4.2.0"/>
        </w:rPr>
        <w:t>E-UTRA</w:t>
      </w:r>
      <w:r w:rsidRPr="00CC1A22">
        <w:rPr>
          <w:rFonts w:cs="v4.2.0"/>
          <w:lang w:eastAsia="zh-CN"/>
        </w:rPr>
        <w:t>N</w:t>
      </w:r>
      <w:r w:rsidRPr="00CC1A22">
        <w:rPr>
          <w:rFonts w:cs="v4.2.0"/>
        </w:rPr>
        <w:t xml:space="preserve"> </w:t>
      </w:r>
      <w:r w:rsidRPr="00CC1A22">
        <w:rPr>
          <w:rFonts w:cs="v4.2.0"/>
          <w:lang w:eastAsia="zh-CN"/>
        </w:rPr>
        <w:t>F</w:t>
      </w:r>
      <w:r w:rsidRPr="00CC1A22">
        <w:rPr>
          <w:rFonts w:cs="v4.2.0"/>
        </w:rPr>
        <w:t xml:space="preserve">DD </w:t>
      </w:r>
      <w:r w:rsidRPr="00CC1A22">
        <w:rPr>
          <w:rFonts w:cs="v4.2.0"/>
          <w:lang w:eastAsia="zh-CN"/>
        </w:rPr>
        <w:t xml:space="preserve">- </w:t>
      </w:r>
      <w:r w:rsidRPr="00CC1A22">
        <w:rPr>
          <w:rFonts w:cs="v4.2.0"/>
        </w:rPr>
        <w:t>UTRA</w:t>
      </w:r>
      <w:r w:rsidRPr="00CC1A22">
        <w:rPr>
          <w:rFonts w:cs="v4.2.0"/>
          <w:lang w:eastAsia="zh-CN"/>
        </w:rPr>
        <w:t>N</w:t>
      </w:r>
      <w:r w:rsidRPr="00CC1A22">
        <w:rPr>
          <w:rFonts w:cs="v4.2.0"/>
        </w:rPr>
        <w:t xml:space="preserve"> TDD </w:t>
      </w:r>
      <w:r>
        <w:t>enhanced cell identification under AWGN propagation conditions</w:t>
      </w:r>
      <w:r>
        <w:tab/>
        <w:t>1784</w:t>
      </w:r>
    </w:p>
    <w:p w14:paraId="0F06C169" w14:textId="77777777" w:rsidR="006E6678" w:rsidRDefault="006E6678">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1784</w:t>
      </w:r>
    </w:p>
    <w:p w14:paraId="113695EA" w14:textId="77777777" w:rsidR="006E6678" w:rsidRDefault="006E6678">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1786</w:t>
      </w:r>
    </w:p>
    <w:p w14:paraId="7621F165" w14:textId="77777777" w:rsidR="006E6678" w:rsidRDefault="006E6678">
      <w:pPr>
        <w:pStyle w:val="TOC3"/>
        <w:rPr>
          <w:rFonts w:asciiTheme="minorHAnsi" w:eastAsiaTheme="minorEastAsia" w:hAnsiTheme="minorHAnsi" w:cstheme="minorBidi"/>
          <w:sz w:val="22"/>
          <w:szCs w:val="22"/>
        </w:rPr>
      </w:pPr>
      <w:r w:rsidRPr="006E6678">
        <w:t>A.8.10</w:t>
      </w:r>
      <w:r w:rsidRPr="006E6678">
        <w:rPr>
          <w:rFonts w:asciiTheme="minorHAnsi" w:eastAsiaTheme="minorEastAsia" w:hAnsiTheme="minorHAnsi"/>
          <w:sz w:val="22"/>
          <w:szCs w:val="22"/>
        </w:rPr>
        <w:tab/>
      </w:r>
      <w:r w:rsidRPr="00CC1A22">
        <w:rPr>
          <w:rFonts w:cs="v4.2.0"/>
        </w:rPr>
        <w:t>E-UTRAN TDD – GSM Measurements</w:t>
      </w:r>
      <w:r>
        <w:tab/>
        <w:t>1786</w:t>
      </w:r>
    </w:p>
    <w:p w14:paraId="0F36A329" w14:textId="77777777" w:rsidR="006E6678" w:rsidRDefault="006E6678">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1786</w:t>
      </w:r>
    </w:p>
    <w:p w14:paraId="3E1E0BED" w14:textId="77777777" w:rsidR="006E6678" w:rsidRDefault="006E6678">
      <w:pPr>
        <w:pStyle w:val="TOC4"/>
        <w:rPr>
          <w:rFonts w:asciiTheme="minorHAnsi" w:eastAsiaTheme="minorEastAsia" w:hAnsiTheme="minorHAnsi" w:cstheme="minorBidi"/>
          <w:sz w:val="22"/>
          <w:szCs w:val="22"/>
        </w:rPr>
      </w:pPr>
      <w:r w:rsidRPr="006E6678">
        <w:t>A.8.10.1.1</w:t>
      </w:r>
      <w:r w:rsidRPr="006E6678">
        <w:rPr>
          <w:rFonts w:asciiTheme="minorHAnsi" w:eastAsiaTheme="minorEastAsia" w:hAnsiTheme="minorHAnsi"/>
          <w:sz w:val="22"/>
          <w:szCs w:val="22"/>
        </w:rPr>
        <w:tab/>
      </w:r>
      <w:r w:rsidRPr="00CC1A22">
        <w:rPr>
          <w:rFonts w:cs="v4.2.0"/>
          <w:snapToGrid w:val="0"/>
        </w:rPr>
        <w:t>Test Purpose and Environment</w:t>
      </w:r>
      <w:r>
        <w:tab/>
        <w:t>1786</w:t>
      </w:r>
    </w:p>
    <w:p w14:paraId="21BC4722" w14:textId="77777777" w:rsidR="006E6678" w:rsidRDefault="006E6678">
      <w:pPr>
        <w:pStyle w:val="TOC4"/>
        <w:rPr>
          <w:rFonts w:asciiTheme="minorHAnsi" w:eastAsiaTheme="minorEastAsia" w:hAnsiTheme="minorHAnsi" w:cstheme="minorBidi"/>
          <w:sz w:val="22"/>
          <w:szCs w:val="22"/>
        </w:rPr>
      </w:pPr>
      <w:r w:rsidRPr="006E6678">
        <w:t>A.8.10.1.2</w:t>
      </w:r>
      <w:r w:rsidRPr="006E6678">
        <w:rPr>
          <w:rFonts w:asciiTheme="minorHAnsi" w:eastAsiaTheme="minorEastAsia" w:hAnsiTheme="minorHAnsi"/>
          <w:sz w:val="22"/>
          <w:szCs w:val="22"/>
        </w:rPr>
        <w:tab/>
      </w:r>
      <w:r w:rsidRPr="00CC1A22">
        <w:rPr>
          <w:rFonts w:cs="v4.2.0"/>
          <w:snapToGrid w:val="0"/>
        </w:rPr>
        <w:t>Test Requirements</w:t>
      </w:r>
      <w:r>
        <w:tab/>
        <w:t>1787</w:t>
      </w:r>
    </w:p>
    <w:p w14:paraId="4F01BA7E" w14:textId="77777777" w:rsidR="006E6678" w:rsidRDefault="006E6678">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1788</w:t>
      </w:r>
    </w:p>
    <w:p w14:paraId="105C5722" w14:textId="77777777" w:rsidR="006E6678" w:rsidRDefault="006E6678">
      <w:pPr>
        <w:pStyle w:val="TOC4"/>
        <w:rPr>
          <w:rFonts w:asciiTheme="minorHAnsi" w:eastAsiaTheme="minorEastAsia" w:hAnsiTheme="minorHAnsi" w:cstheme="minorBidi"/>
          <w:sz w:val="22"/>
          <w:szCs w:val="22"/>
        </w:rPr>
      </w:pPr>
      <w:r w:rsidRPr="006E6678">
        <w:t>A.8.10.2.1</w:t>
      </w:r>
      <w:r w:rsidRPr="006E6678">
        <w:rPr>
          <w:rFonts w:asciiTheme="minorHAnsi" w:eastAsiaTheme="minorEastAsia" w:hAnsiTheme="minorHAnsi"/>
          <w:sz w:val="22"/>
          <w:szCs w:val="22"/>
        </w:rPr>
        <w:tab/>
      </w:r>
      <w:r w:rsidRPr="00CC1A22">
        <w:rPr>
          <w:rFonts w:cs="v4.2.0"/>
          <w:snapToGrid w:val="0"/>
        </w:rPr>
        <w:t>Test Purpose and Environment</w:t>
      </w:r>
      <w:r>
        <w:tab/>
        <w:t>1788</w:t>
      </w:r>
    </w:p>
    <w:p w14:paraId="41876148" w14:textId="77777777" w:rsidR="006E6678" w:rsidRDefault="006E6678">
      <w:pPr>
        <w:pStyle w:val="TOC4"/>
        <w:rPr>
          <w:rFonts w:asciiTheme="minorHAnsi" w:eastAsiaTheme="minorEastAsia" w:hAnsiTheme="minorHAnsi" w:cstheme="minorBidi"/>
          <w:sz w:val="22"/>
          <w:szCs w:val="22"/>
        </w:rPr>
      </w:pPr>
      <w:r w:rsidRPr="006E6678">
        <w:t>A.8.10.2.2</w:t>
      </w:r>
      <w:r w:rsidRPr="006E6678">
        <w:rPr>
          <w:rFonts w:asciiTheme="minorHAnsi" w:eastAsiaTheme="minorEastAsia" w:hAnsiTheme="minorHAnsi"/>
          <w:sz w:val="22"/>
          <w:szCs w:val="22"/>
        </w:rPr>
        <w:tab/>
      </w:r>
      <w:r w:rsidRPr="00CC1A22">
        <w:rPr>
          <w:rFonts w:cs="v4.2.0"/>
          <w:snapToGrid w:val="0"/>
        </w:rPr>
        <w:t>Test Requirements</w:t>
      </w:r>
      <w:r>
        <w:tab/>
        <w:t>1790</w:t>
      </w:r>
    </w:p>
    <w:p w14:paraId="01ABEE43" w14:textId="77777777" w:rsidR="006E6678" w:rsidRDefault="006E6678">
      <w:pPr>
        <w:pStyle w:val="TOC2"/>
        <w:rPr>
          <w:rFonts w:asciiTheme="minorHAnsi" w:eastAsiaTheme="minorEastAsia" w:hAnsiTheme="minorHAnsi" w:cstheme="minorBidi"/>
          <w:sz w:val="22"/>
          <w:szCs w:val="22"/>
        </w:rPr>
      </w:pPr>
      <w:r w:rsidRPr="006E6678">
        <w:t>A.8.11</w:t>
      </w:r>
      <w:r w:rsidRPr="006E6678">
        <w:rPr>
          <w:rFonts w:asciiTheme="minorHAnsi" w:hAnsiTheme="minorHAnsi" w:cstheme="minorBidi"/>
          <w:sz w:val="22"/>
          <w:szCs w:val="22"/>
        </w:rPr>
        <w:tab/>
      </w:r>
      <w:r w:rsidRPr="00CC1A22">
        <w:rPr>
          <w:rFonts w:eastAsia="SimSun"/>
        </w:rPr>
        <w:t>Monitoring of Multiple Layers</w:t>
      </w:r>
      <w:r>
        <w:tab/>
        <w:t>1790</w:t>
      </w:r>
    </w:p>
    <w:p w14:paraId="3BE0316B" w14:textId="77777777" w:rsidR="006E6678" w:rsidRDefault="006E6678">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1790</w:t>
      </w:r>
    </w:p>
    <w:p w14:paraId="22D4AEBE" w14:textId="77777777" w:rsidR="006E6678" w:rsidRDefault="006E6678">
      <w:pPr>
        <w:pStyle w:val="TOC4"/>
        <w:rPr>
          <w:rFonts w:asciiTheme="minorHAnsi" w:eastAsiaTheme="minorEastAsia" w:hAnsiTheme="minorHAnsi" w:cstheme="minorBidi"/>
          <w:sz w:val="22"/>
          <w:szCs w:val="22"/>
        </w:rPr>
      </w:pPr>
      <w:r w:rsidRPr="006E6678">
        <w:t>A.8.11.1.1</w:t>
      </w:r>
      <w:r w:rsidRPr="006E6678">
        <w:rPr>
          <w:rFonts w:asciiTheme="minorHAnsi" w:eastAsiaTheme="minorEastAsia" w:hAnsiTheme="minorHAnsi" w:cstheme="minorBidi"/>
          <w:sz w:val="22"/>
          <w:szCs w:val="22"/>
        </w:rPr>
        <w:tab/>
      </w:r>
      <w:r w:rsidRPr="00CC1A22">
        <w:rPr>
          <w:snapToGrid w:val="0"/>
        </w:rPr>
        <w:t>Test Purpose and Environment</w:t>
      </w:r>
      <w:r>
        <w:tab/>
        <w:t>1790</w:t>
      </w:r>
    </w:p>
    <w:p w14:paraId="54406379" w14:textId="77777777" w:rsidR="006E6678" w:rsidRDefault="006E6678">
      <w:pPr>
        <w:pStyle w:val="TOC4"/>
        <w:rPr>
          <w:rFonts w:asciiTheme="minorHAnsi" w:eastAsiaTheme="minorEastAsia" w:hAnsiTheme="minorHAnsi" w:cstheme="minorBidi"/>
          <w:sz w:val="22"/>
          <w:szCs w:val="22"/>
        </w:rPr>
      </w:pPr>
      <w:r w:rsidRPr="006E6678">
        <w:t>A.8.11.1.2</w:t>
      </w:r>
      <w:r w:rsidRPr="006E6678">
        <w:rPr>
          <w:rFonts w:asciiTheme="minorHAnsi" w:eastAsiaTheme="minorEastAsia" w:hAnsiTheme="minorHAnsi" w:cstheme="minorBidi"/>
          <w:sz w:val="22"/>
          <w:szCs w:val="22"/>
        </w:rPr>
        <w:tab/>
      </w:r>
      <w:r w:rsidRPr="00CC1A22">
        <w:rPr>
          <w:snapToGrid w:val="0"/>
        </w:rPr>
        <w:t>Test Requirements</w:t>
      </w:r>
      <w:r>
        <w:tab/>
        <w:t>1792</w:t>
      </w:r>
    </w:p>
    <w:p w14:paraId="4534F87E" w14:textId="77777777" w:rsidR="006E6678" w:rsidRDefault="006E6678">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1793</w:t>
      </w:r>
    </w:p>
    <w:p w14:paraId="1C2DC3F4" w14:textId="77777777" w:rsidR="006E6678" w:rsidRDefault="006E6678">
      <w:pPr>
        <w:pStyle w:val="TOC4"/>
        <w:rPr>
          <w:rFonts w:asciiTheme="minorHAnsi" w:eastAsiaTheme="minorEastAsia" w:hAnsiTheme="minorHAnsi" w:cstheme="minorBidi"/>
          <w:sz w:val="22"/>
          <w:szCs w:val="22"/>
        </w:rPr>
      </w:pPr>
      <w:r w:rsidRPr="006E6678">
        <w:t>A.8.11.2.1</w:t>
      </w:r>
      <w:r w:rsidRPr="006E6678">
        <w:rPr>
          <w:rFonts w:asciiTheme="minorHAnsi" w:eastAsiaTheme="minorEastAsia" w:hAnsiTheme="minorHAnsi"/>
          <w:sz w:val="22"/>
          <w:szCs w:val="22"/>
        </w:rPr>
        <w:tab/>
      </w:r>
      <w:r w:rsidRPr="00CC1A22">
        <w:rPr>
          <w:rFonts w:cs="v4.2.0"/>
          <w:snapToGrid w:val="0"/>
        </w:rPr>
        <w:t>Test Purpose and Environment</w:t>
      </w:r>
      <w:r>
        <w:tab/>
        <w:t>1793</w:t>
      </w:r>
    </w:p>
    <w:p w14:paraId="22C33ABD" w14:textId="77777777" w:rsidR="006E6678" w:rsidRDefault="006E6678">
      <w:pPr>
        <w:pStyle w:val="TOC4"/>
        <w:rPr>
          <w:rFonts w:asciiTheme="minorHAnsi" w:eastAsiaTheme="minorEastAsia" w:hAnsiTheme="minorHAnsi" w:cstheme="minorBidi"/>
          <w:sz w:val="22"/>
          <w:szCs w:val="22"/>
        </w:rPr>
      </w:pPr>
      <w:r w:rsidRPr="006E6678">
        <w:t>A.8.11.2.2</w:t>
      </w:r>
      <w:r w:rsidRPr="006E6678">
        <w:rPr>
          <w:rFonts w:asciiTheme="minorHAnsi" w:eastAsiaTheme="minorEastAsia" w:hAnsiTheme="minorHAnsi"/>
          <w:sz w:val="22"/>
          <w:szCs w:val="22"/>
        </w:rPr>
        <w:tab/>
      </w:r>
      <w:r w:rsidRPr="00CC1A22">
        <w:rPr>
          <w:rFonts w:cs="v4.2.0"/>
          <w:snapToGrid w:val="0"/>
        </w:rPr>
        <w:t>Test Requirements</w:t>
      </w:r>
      <w:r>
        <w:tab/>
        <w:t>1794</w:t>
      </w:r>
    </w:p>
    <w:p w14:paraId="36B128FF" w14:textId="77777777" w:rsidR="006E6678" w:rsidRDefault="006E6678">
      <w:pPr>
        <w:pStyle w:val="TOC3"/>
        <w:rPr>
          <w:rFonts w:asciiTheme="minorHAnsi" w:eastAsiaTheme="minorEastAsia" w:hAnsiTheme="minorHAnsi" w:cstheme="minorBidi"/>
          <w:sz w:val="22"/>
          <w:szCs w:val="22"/>
        </w:rPr>
      </w:pPr>
      <w:r w:rsidRPr="006E6678">
        <w:t>A.8.11.3</w:t>
      </w:r>
      <w:r w:rsidRPr="006E6678">
        <w:rPr>
          <w:rFonts w:asciiTheme="minorHAnsi" w:eastAsiaTheme="minorEastAsia" w:hAnsiTheme="minorHAnsi"/>
          <w:sz w:val="22"/>
          <w:szCs w:val="22"/>
        </w:rPr>
        <w:tab/>
      </w:r>
      <w:r w:rsidRPr="00CC1A22">
        <w:rPr>
          <w:rFonts w:cs="v4.2.0"/>
        </w:rPr>
        <w:t>E-UTRAN FDD-FDD Inter-frequency and UTRAN FDD event triggered reporting under fading propagation conditions</w:t>
      </w:r>
      <w:r>
        <w:tab/>
        <w:t>1794</w:t>
      </w:r>
    </w:p>
    <w:p w14:paraId="457E8B4A" w14:textId="77777777" w:rsidR="006E6678" w:rsidRDefault="006E6678">
      <w:pPr>
        <w:pStyle w:val="TOC4"/>
        <w:rPr>
          <w:rFonts w:asciiTheme="minorHAnsi" w:eastAsiaTheme="minorEastAsia" w:hAnsiTheme="minorHAnsi" w:cstheme="minorBidi"/>
          <w:sz w:val="22"/>
          <w:szCs w:val="22"/>
        </w:rPr>
      </w:pPr>
      <w:r w:rsidRPr="006E6678">
        <w:t>A.8.11.3.1</w:t>
      </w:r>
      <w:r w:rsidRPr="006E6678">
        <w:rPr>
          <w:rFonts w:asciiTheme="minorHAnsi" w:eastAsiaTheme="minorEastAsia" w:hAnsiTheme="minorHAnsi"/>
          <w:sz w:val="22"/>
          <w:szCs w:val="22"/>
        </w:rPr>
        <w:tab/>
      </w:r>
      <w:r w:rsidRPr="00CC1A22">
        <w:rPr>
          <w:rFonts w:cs="v4.2.0"/>
          <w:snapToGrid w:val="0"/>
        </w:rPr>
        <w:t>Test Purpose and Environment</w:t>
      </w:r>
      <w:r>
        <w:tab/>
        <w:t>1794</w:t>
      </w:r>
    </w:p>
    <w:p w14:paraId="22B268C1" w14:textId="77777777" w:rsidR="006E6678" w:rsidRDefault="006E6678">
      <w:pPr>
        <w:pStyle w:val="TOC4"/>
        <w:rPr>
          <w:rFonts w:asciiTheme="minorHAnsi" w:eastAsiaTheme="minorEastAsia" w:hAnsiTheme="minorHAnsi" w:cstheme="minorBidi"/>
          <w:sz w:val="22"/>
          <w:szCs w:val="22"/>
        </w:rPr>
      </w:pPr>
      <w:r w:rsidRPr="006E6678">
        <w:t>A.8.11.3.2</w:t>
      </w:r>
      <w:r w:rsidRPr="006E6678">
        <w:rPr>
          <w:rFonts w:asciiTheme="minorHAnsi" w:eastAsiaTheme="minorEastAsia" w:hAnsiTheme="minorHAnsi"/>
          <w:sz w:val="22"/>
          <w:szCs w:val="22"/>
        </w:rPr>
        <w:tab/>
      </w:r>
      <w:r w:rsidRPr="00CC1A22">
        <w:rPr>
          <w:rFonts w:cs="v4.2.0"/>
          <w:snapToGrid w:val="0"/>
        </w:rPr>
        <w:t>Test Requirements</w:t>
      </w:r>
      <w:r>
        <w:tab/>
        <w:t>1797</w:t>
      </w:r>
    </w:p>
    <w:p w14:paraId="316989E8" w14:textId="77777777" w:rsidR="006E6678" w:rsidRDefault="006E6678">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1797</w:t>
      </w:r>
    </w:p>
    <w:p w14:paraId="38DC624C" w14:textId="77777777" w:rsidR="006E6678" w:rsidRDefault="006E6678">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1797</w:t>
      </w:r>
    </w:p>
    <w:p w14:paraId="79B3CF5A" w14:textId="77777777" w:rsidR="006E6678" w:rsidRDefault="006E6678">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1800</w:t>
      </w:r>
    </w:p>
    <w:p w14:paraId="0226B66C" w14:textId="77777777" w:rsidR="006E6678" w:rsidRDefault="006E6678">
      <w:pPr>
        <w:pStyle w:val="TOC3"/>
        <w:rPr>
          <w:rFonts w:asciiTheme="minorHAnsi" w:eastAsiaTheme="minorEastAsia" w:hAnsiTheme="minorHAnsi" w:cstheme="minorBidi"/>
          <w:sz w:val="22"/>
          <w:szCs w:val="22"/>
        </w:rPr>
      </w:pPr>
      <w:r w:rsidRPr="006E6678">
        <w:t>A.8.11.5</w:t>
      </w:r>
      <w:r w:rsidRPr="006E6678">
        <w:rPr>
          <w:rFonts w:asciiTheme="minorHAnsi" w:eastAsiaTheme="minorEastAsia" w:hAnsiTheme="minorHAnsi"/>
          <w:sz w:val="22"/>
          <w:szCs w:val="22"/>
        </w:rPr>
        <w:tab/>
      </w:r>
      <w:r w:rsidRPr="00CC1A22">
        <w:rPr>
          <w:rFonts w:cs="v4.2.0"/>
        </w:rPr>
        <w:t>Combined E-UTRAN FDD – E-UTRA FDD and GSM cell search. E-UTRA cells in fading; GSM cell in static propagation conditions</w:t>
      </w:r>
      <w:r>
        <w:tab/>
        <w:t>1800</w:t>
      </w:r>
    </w:p>
    <w:p w14:paraId="2230F121" w14:textId="77777777" w:rsidR="006E6678" w:rsidRDefault="006E6678">
      <w:pPr>
        <w:pStyle w:val="TOC4"/>
        <w:rPr>
          <w:rFonts w:asciiTheme="minorHAnsi" w:eastAsiaTheme="minorEastAsia" w:hAnsiTheme="minorHAnsi" w:cstheme="minorBidi"/>
          <w:sz w:val="22"/>
          <w:szCs w:val="22"/>
        </w:rPr>
      </w:pPr>
      <w:r w:rsidRPr="006E6678">
        <w:t>A.8.11.5.1</w:t>
      </w:r>
      <w:r w:rsidRPr="006E6678">
        <w:rPr>
          <w:rFonts w:asciiTheme="minorHAnsi" w:eastAsiaTheme="minorEastAsia" w:hAnsiTheme="minorHAnsi"/>
          <w:sz w:val="22"/>
          <w:szCs w:val="22"/>
        </w:rPr>
        <w:tab/>
      </w:r>
      <w:r w:rsidRPr="00CC1A22">
        <w:rPr>
          <w:rFonts w:cs="v4.2.0"/>
          <w:snapToGrid w:val="0"/>
        </w:rPr>
        <w:t>Test Purpose and Environment</w:t>
      </w:r>
      <w:r>
        <w:tab/>
        <w:t>1800</w:t>
      </w:r>
    </w:p>
    <w:p w14:paraId="4A9F32B1" w14:textId="77777777" w:rsidR="006E6678" w:rsidRDefault="006E6678">
      <w:pPr>
        <w:pStyle w:val="TOC4"/>
        <w:rPr>
          <w:rFonts w:asciiTheme="minorHAnsi" w:eastAsiaTheme="minorEastAsia" w:hAnsiTheme="minorHAnsi" w:cstheme="minorBidi"/>
          <w:sz w:val="22"/>
          <w:szCs w:val="22"/>
        </w:rPr>
      </w:pPr>
      <w:r w:rsidRPr="006E6678">
        <w:t>A.8.11.5.2</w:t>
      </w:r>
      <w:r w:rsidRPr="006E6678">
        <w:rPr>
          <w:rFonts w:asciiTheme="minorHAnsi" w:eastAsiaTheme="minorEastAsia" w:hAnsiTheme="minorHAnsi"/>
          <w:sz w:val="22"/>
          <w:szCs w:val="22"/>
        </w:rPr>
        <w:tab/>
      </w:r>
      <w:r w:rsidRPr="00CC1A22">
        <w:rPr>
          <w:rFonts w:cs="v4.2.0"/>
          <w:snapToGrid w:val="0"/>
        </w:rPr>
        <w:t>Test Requirements</w:t>
      </w:r>
      <w:r>
        <w:tab/>
        <w:t>1802</w:t>
      </w:r>
    </w:p>
    <w:p w14:paraId="58688784" w14:textId="77777777" w:rsidR="006E6678" w:rsidRDefault="006E6678">
      <w:pPr>
        <w:pStyle w:val="TOC3"/>
        <w:rPr>
          <w:rFonts w:asciiTheme="minorHAnsi" w:eastAsiaTheme="minorEastAsia" w:hAnsiTheme="minorHAnsi" w:cstheme="minorBidi"/>
          <w:sz w:val="22"/>
          <w:szCs w:val="22"/>
        </w:rPr>
      </w:pPr>
      <w:r w:rsidRPr="006E6678">
        <w:t>A.8.11.6</w:t>
      </w:r>
      <w:r w:rsidRPr="006E6678">
        <w:rPr>
          <w:rFonts w:asciiTheme="minorHAnsi" w:eastAsiaTheme="minorEastAsia" w:hAnsiTheme="minorHAnsi"/>
          <w:sz w:val="22"/>
          <w:szCs w:val="22"/>
        </w:rPr>
        <w:tab/>
      </w:r>
      <w:r w:rsidRPr="00CC1A22">
        <w:rPr>
          <w:rFonts w:cs="v4.2.0"/>
        </w:rPr>
        <w:t>Combined E-UTRAN TDD – E-UTRA TDD and GSM cell search. E-UTRA cells in fading; GSM cell in static propagation conditions</w:t>
      </w:r>
      <w:r>
        <w:tab/>
        <w:t>1803</w:t>
      </w:r>
    </w:p>
    <w:p w14:paraId="3D23BD47" w14:textId="77777777" w:rsidR="006E6678" w:rsidRDefault="006E6678">
      <w:pPr>
        <w:pStyle w:val="TOC4"/>
        <w:rPr>
          <w:rFonts w:asciiTheme="minorHAnsi" w:eastAsiaTheme="minorEastAsia" w:hAnsiTheme="minorHAnsi" w:cstheme="minorBidi"/>
          <w:sz w:val="22"/>
          <w:szCs w:val="22"/>
        </w:rPr>
      </w:pPr>
      <w:r w:rsidRPr="006E6678">
        <w:t>A.8.11.6.1</w:t>
      </w:r>
      <w:r w:rsidRPr="006E6678">
        <w:rPr>
          <w:rFonts w:asciiTheme="minorHAnsi" w:eastAsiaTheme="minorEastAsia" w:hAnsiTheme="minorHAnsi"/>
          <w:sz w:val="22"/>
          <w:szCs w:val="22"/>
        </w:rPr>
        <w:tab/>
      </w:r>
      <w:r w:rsidRPr="00CC1A22">
        <w:rPr>
          <w:rFonts w:cs="v4.2.0"/>
          <w:snapToGrid w:val="0"/>
        </w:rPr>
        <w:t>Test Purpose and Environment</w:t>
      </w:r>
      <w:r>
        <w:tab/>
        <w:t>1803</w:t>
      </w:r>
    </w:p>
    <w:p w14:paraId="1F211CF8" w14:textId="77777777" w:rsidR="006E6678" w:rsidRDefault="006E6678">
      <w:pPr>
        <w:pStyle w:val="TOC4"/>
        <w:rPr>
          <w:rFonts w:asciiTheme="minorHAnsi" w:eastAsiaTheme="minorEastAsia" w:hAnsiTheme="minorHAnsi" w:cstheme="minorBidi"/>
          <w:sz w:val="22"/>
          <w:szCs w:val="22"/>
        </w:rPr>
      </w:pPr>
      <w:r w:rsidRPr="006E6678">
        <w:t>A.8.11.6.2</w:t>
      </w:r>
      <w:r w:rsidRPr="006E6678">
        <w:rPr>
          <w:rFonts w:asciiTheme="minorHAnsi" w:eastAsiaTheme="minorEastAsia" w:hAnsiTheme="minorHAnsi"/>
          <w:sz w:val="22"/>
          <w:szCs w:val="22"/>
        </w:rPr>
        <w:tab/>
      </w:r>
      <w:r w:rsidRPr="00CC1A22">
        <w:rPr>
          <w:rFonts w:cs="v4.2.0"/>
          <w:snapToGrid w:val="0"/>
        </w:rPr>
        <w:t>Test Requirements</w:t>
      </w:r>
      <w:r>
        <w:tab/>
        <w:t>1805</w:t>
      </w:r>
    </w:p>
    <w:p w14:paraId="54611735" w14:textId="77777777" w:rsidR="006E6678" w:rsidRDefault="006E6678">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1806</w:t>
      </w:r>
    </w:p>
    <w:p w14:paraId="2BC4202D" w14:textId="77777777" w:rsidR="006E6678" w:rsidRDefault="006E6678">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1806</w:t>
      </w:r>
    </w:p>
    <w:p w14:paraId="1E13229C" w14:textId="77777777" w:rsidR="006E6678" w:rsidRDefault="006E6678">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1806</w:t>
      </w:r>
    </w:p>
    <w:p w14:paraId="5F23805B" w14:textId="77777777" w:rsidR="006E6678" w:rsidRDefault="006E6678">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1810</w:t>
      </w:r>
    </w:p>
    <w:p w14:paraId="6FFFFA0C" w14:textId="77777777" w:rsidR="006E6678" w:rsidRDefault="006E6678">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1810</w:t>
      </w:r>
    </w:p>
    <w:p w14:paraId="4A289A24" w14:textId="77777777" w:rsidR="006E6678" w:rsidRDefault="006E6678">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1810</w:t>
      </w:r>
    </w:p>
    <w:p w14:paraId="12AE339E" w14:textId="77777777" w:rsidR="006E6678" w:rsidRDefault="006E6678">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1810</w:t>
      </w:r>
    </w:p>
    <w:p w14:paraId="3FFEF463" w14:textId="77777777" w:rsidR="006E6678" w:rsidRDefault="006E6678">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1814</w:t>
      </w:r>
    </w:p>
    <w:p w14:paraId="32F25873" w14:textId="77777777" w:rsidR="006E6678" w:rsidRDefault="006E6678">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1815</w:t>
      </w:r>
    </w:p>
    <w:p w14:paraId="16380F7E" w14:textId="77777777" w:rsidR="006E6678" w:rsidRDefault="006E6678">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1815</w:t>
      </w:r>
    </w:p>
    <w:p w14:paraId="7FB714D5" w14:textId="77777777" w:rsidR="006E6678" w:rsidRDefault="006E6678">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1815</w:t>
      </w:r>
    </w:p>
    <w:p w14:paraId="2DA73B32" w14:textId="77777777" w:rsidR="006E6678" w:rsidRDefault="006E6678">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1821</w:t>
      </w:r>
    </w:p>
    <w:p w14:paraId="0396C4E9" w14:textId="77777777" w:rsidR="006E6678" w:rsidRDefault="006E6678">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1821</w:t>
      </w:r>
    </w:p>
    <w:p w14:paraId="4A0CC6A8" w14:textId="77777777" w:rsidR="006E6678" w:rsidRDefault="006E6678">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1821</w:t>
      </w:r>
    </w:p>
    <w:p w14:paraId="672DF4B8" w14:textId="77777777" w:rsidR="006E6678" w:rsidRDefault="006E6678">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1826</w:t>
      </w:r>
    </w:p>
    <w:p w14:paraId="691220F1" w14:textId="77777777" w:rsidR="006E6678" w:rsidRDefault="006E6678">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1826</w:t>
      </w:r>
    </w:p>
    <w:p w14:paraId="77869F2E" w14:textId="77777777" w:rsidR="006E6678" w:rsidRDefault="006E6678">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1826</w:t>
      </w:r>
    </w:p>
    <w:p w14:paraId="02959B8E" w14:textId="77777777" w:rsidR="006E6678" w:rsidRDefault="006E6678">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1831</w:t>
      </w:r>
    </w:p>
    <w:p w14:paraId="407D432B" w14:textId="77777777" w:rsidR="006E6678" w:rsidRDefault="006E6678">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1831</w:t>
      </w:r>
    </w:p>
    <w:p w14:paraId="2086A563" w14:textId="77777777" w:rsidR="006E6678" w:rsidRDefault="006E6678">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1831</w:t>
      </w:r>
    </w:p>
    <w:p w14:paraId="68838C7F" w14:textId="77777777" w:rsidR="006E6678" w:rsidRDefault="006E6678">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1836</w:t>
      </w:r>
    </w:p>
    <w:p w14:paraId="19B1D38F" w14:textId="77777777" w:rsidR="006E6678" w:rsidRDefault="006E6678">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1836</w:t>
      </w:r>
    </w:p>
    <w:p w14:paraId="560DCC3F" w14:textId="77777777" w:rsidR="006E6678" w:rsidRDefault="006E6678">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1836</w:t>
      </w:r>
    </w:p>
    <w:p w14:paraId="6A6168AC" w14:textId="77777777" w:rsidR="006E6678" w:rsidRDefault="006E6678">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1841</w:t>
      </w:r>
    </w:p>
    <w:p w14:paraId="35F97BE1" w14:textId="77777777" w:rsidR="006E6678" w:rsidRDefault="006E6678">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1841</w:t>
      </w:r>
    </w:p>
    <w:p w14:paraId="3F124812" w14:textId="77777777" w:rsidR="006E6678" w:rsidRDefault="006E6678">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1841</w:t>
      </w:r>
    </w:p>
    <w:p w14:paraId="3B63B281" w14:textId="77777777" w:rsidR="006E6678" w:rsidRDefault="006E6678">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1846</w:t>
      </w:r>
    </w:p>
    <w:p w14:paraId="7AC3E224" w14:textId="77777777" w:rsidR="006E6678" w:rsidRDefault="006E6678">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1846</w:t>
      </w:r>
    </w:p>
    <w:p w14:paraId="47C772C4" w14:textId="77777777" w:rsidR="006E6678" w:rsidRDefault="006E6678">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1846</w:t>
      </w:r>
    </w:p>
    <w:p w14:paraId="498AB46D" w14:textId="77777777" w:rsidR="006E6678" w:rsidRDefault="006E6678">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1846</w:t>
      </w:r>
    </w:p>
    <w:p w14:paraId="693890AA" w14:textId="77777777" w:rsidR="006E6678" w:rsidRDefault="006E6678">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1851</w:t>
      </w:r>
    </w:p>
    <w:p w14:paraId="3A12A625" w14:textId="77777777" w:rsidR="006E6678" w:rsidRDefault="006E6678">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1851</w:t>
      </w:r>
    </w:p>
    <w:p w14:paraId="787CB1DB" w14:textId="77777777" w:rsidR="006E6678" w:rsidRDefault="006E6678">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1851</w:t>
      </w:r>
    </w:p>
    <w:p w14:paraId="62C00549" w14:textId="77777777" w:rsidR="006E6678" w:rsidRDefault="006E6678">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1851</w:t>
      </w:r>
    </w:p>
    <w:p w14:paraId="7B979C8E" w14:textId="77777777" w:rsidR="006E6678" w:rsidRDefault="006E6678">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1857</w:t>
      </w:r>
    </w:p>
    <w:p w14:paraId="025DE807" w14:textId="77777777" w:rsidR="006E6678" w:rsidRDefault="006E6678">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1857</w:t>
      </w:r>
    </w:p>
    <w:p w14:paraId="679B1282" w14:textId="77777777" w:rsidR="006E6678" w:rsidRDefault="006E6678">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1857</w:t>
      </w:r>
    </w:p>
    <w:p w14:paraId="4321E763" w14:textId="77777777" w:rsidR="006E6678" w:rsidRDefault="006E6678">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1857</w:t>
      </w:r>
    </w:p>
    <w:p w14:paraId="06B68980" w14:textId="77777777" w:rsidR="006E6678" w:rsidRDefault="006E6678">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1864</w:t>
      </w:r>
    </w:p>
    <w:p w14:paraId="23C5A062" w14:textId="77777777" w:rsidR="006E6678" w:rsidRDefault="006E6678">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1864</w:t>
      </w:r>
    </w:p>
    <w:p w14:paraId="6FA6A1DF" w14:textId="77777777" w:rsidR="006E6678" w:rsidRDefault="006E6678">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1864</w:t>
      </w:r>
    </w:p>
    <w:p w14:paraId="669CD2C8" w14:textId="77777777" w:rsidR="006E6678" w:rsidRDefault="006E6678">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1870</w:t>
      </w:r>
    </w:p>
    <w:p w14:paraId="294F3CB7" w14:textId="77777777" w:rsidR="006E6678" w:rsidRDefault="006E6678">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1870</w:t>
      </w:r>
    </w:p>
    <w:p w14:paraId="5FD90E32" w14:textId="77777777" w:rsidR="006E6678" w:rsidRDefault="006E6678">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1870</w:t>
      </w:r>
    </w:p>
    <w:p w14:paraId="25028C93" w14:textId="77777777" w:rsidR="006E6678" w:rsidRDefault="006E6678">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1876</w:t>
      </w:r>
    </w:p>
    <w:p w14:paraId="6DD7B945" w14:textId="77777777" w:rsidR="006E6678" w:rsidRDefault="006E6678">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1876</w:t>
      </w:r>
    </w:p>
    <w:p w14:paraId="07EB6C0E" w14:textId="77777777" w:rsidR="006E6678" w:rsidRDefault="006E6678">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1876</w:t>
      </w:r>
    </w:p>
    <w:p w14:paraId="6D9CFC6C" w14:textId="77777777" w:rsidR="006E6678" w:rsidRDefault="006E6678">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1882</w:t>
      </w:r>
    </w:p>
    <w:p w14:paraId="3A8CA2F0" w14:textId="77777777" w:rsidR="006E6678" w:rsidRDefault="006E6678">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1882</w:t>
      </w:r>
    </w:p>
    <w:p w14:paraId="405393A6" w14:textId="77777777" w:rsidR="006E6678" w:rsidRDefault="006E6678">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1882</w:t>
      </w:r>
    </w:p>
    <w:p w14:paraId="61542590" w14:textId="77777777" w:rsidR="006E6678" w:rsidRDefault="006E6678">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1888</w:t>
      </w:r>
    </w:p>
    <w:p w14:paraId="7431F27B" w14:textId="77777777" w:rsidR="006E6678" w:rsidRDefault="006E6678">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1888</w:t>
      </w:r>
    </w:p>
    <w:p w14:paraId="3B304B79" w14:textId="77777777" w:rsidR="006E6678" w:rsidRDefault="006E6678">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1888</w:t>
      </w:r>
    </w:p>
    <w:p w14:paraId="46CC4549" w14:textId="77777777" w:rsidR="006E6678" w:rsidRDefault="006E6678">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1894</w:t>
      </w:r>
    </w:p>
    <w:p w14:paraId="258AE3AD" w14:textId="77777777" w:rsidR="006E6678" w:rsidRDefault="006E6678">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1894</w:t>
      </w:r>
    </w:p>
    <w:p w14:paraId="5C4D3BBD" w14:textId="77777777" w:rsidR="006E6678" w:rsidRDefault="006E6678">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1894</w:t>
      </w:r>
    </w:p>
    <w:p w14:paraId="19F99DF9" w14:textId="77777777" w:rsidR="006E6678" w:rsidRDefault="006E6678">
      <w:pPr>
        <w:pStyle w:val="TOC4"/>
        <w:rPr>
          <w:rFonts w:asciiTheme="minorHAnsi" w:eastAsiaTheme="minorEastAsia" w:hAnsiTheme="minorHAnsi" w:cstheme="minorBidi"/>
          <w:sz w:val="22"/>
          <w:szCs w:val="22"/>
        </w:rPr>
      </w:pPr>
      <w:r w:rsidRPr="006E6678">
        <w:t>A.8.14.1</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1894</w:t>
      </w:r>
    </w:p>
    <w:p w14:paraId="182E2AE8" w14:textId="77777777" w:rsidR="006E6678" w:rsidRDefault="006E6678">
      <w:pPr>
        <w:pStyle w:val="TOC4"/>
        <w:rPr>
          <w:rFonts w:asciiTheme="minorHAnsi" w:eastAsiaTheme="minorEastAsia" w:hAnsiTheme="minorHAnsi" w:cstheme="minorBidi"/>
          <w:sz w:val="22"/>
          <w:szCs w:val="22"/>
        </w:rPr>
      </w:pPr>
      <w:r w:rsidRPr="006E6678">
        <w:t>A.8.14.1.2</w:t>
      </w:r>
      <w:r w:rsidRPr="006E6678">
        <w:rPr>
          <w:rFonts w:asciiTheme="minorHAnsi" w:eastAsiaTheme="minorEastAsia" w:hAnsiTheme="minorHAnsi" w:cstheme="minorBidi"/>
          <w:sz w:val="22"/>
          <w:szCs w:val="22"/>
        </w:rPr>
        <w:tab/>
      </w:r>
      <w:r w:rsidRPr="00CC1A22">
        <w:rPr>
          <w:snapToGrid w:val="0"/>
        </w:rPr>
        <w:t>Test Requirements</w:t>
      </w:r>
      <w:r>
        <w:tab/>
        <w:t>1896</w:t>
      </w:r>
    </w:p>
    <w:p w14:paraId="3E30CAC4" w14:textId="77777777" w:rsidR="006E6678" w:rsidRDefault="006E6678">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1896</w:t>
      </w:r>
    </w:p>
    <w:p w14:paraId="70DF9BCA" w14:textId="77777777" w:rsidR="006E6678" w:rsidRDefault="006E6678">
      <w:pPr>
        <w:pStyle w:val="TOC4"/>
        <w:rPr>
          <w:rFonts w:asciiTheme="minorHAnsi" w:eastAsiaTheme="minorEastAsia" w:hAnsiTheme="minorHAnsi" w:cstheme="minorBidi"/>
          <w:sz w:val="22"/>
          <w:szCs w:val="22"/>
        </w:rPr>
      </w:pPr>
      <w:r w:rsidRPr="006E6678">
        <w:t>A.8.14.2.1</w:t>
      </w:r>
      <w:r w:rsidRPr="006E6678">
        <w:rPr>
          <w:rFonts w:asciiTheme="minorHAnsi" w:eastAsiaTheme="minorEastAsia" w:hAnsiTheme="minorHAnsi" w:cstheme="minorBidi"/>
          <w:sz w:val="22"/>
          <w:szCs w:val="22"/>
        </w:rPr>
        <w:tab/>
      </w:r>
      <w:r w:rsidRPr="00CC1A22">
        <w:rPr>
          <w:snapToGrid w:val="0"/>
        </w:rPr>
        <w:t>Test Purpose and Environment</w:t>
      </w:r>
      <w:r>
        <w:tab/>
        <w:t>1896</w:t>
      </w:r>
    </w:p>
    <w:p w14:paraId="4D688560" w14:textId="77777777" w:rsidR="006E6678" w:rsidRDefault="006E6678">
      <w:pPr>
        <w:pStyle w:val="TOC4"/>
        <w:rPr>
          <w:rFonts w:asciiTheme="minorHAnsi" w:eastAsiaTheme="minorEastAsia" w:hAnsiTheme="minorHAnsi" w:cstheme="minorBidi"/>
          <w:sz w:val="22"/>
          <w:szCs w:val="22"/>
        </w:rPr>
      </w:pPr>
      <w:r w:rsidRPr="006E6678">
        <w:t>A.8.14.2.2</w:t>
      </w:r>
      <w:r w:rsidRPr="006E6678">
        <w:rPr>
          <w:rFonts w:asciiTheme="minorHAnsi" w:eastAsiaTheme="minorEastAsia" w:hAnsiTheme="minorHAnsi" w:cstheme="minorBidi"/>
          <w:sz w:val="22"/>
          <w:szCs w:val="22"/>
        </w:rPr>
        <w:tab/>
      </w:r>
      <w:r w:rsidRPr="00CC1A22">
        <w:rPr>
          <w:snapToGrid w:val="0"/>
        </w:rPr>
        <w:t>Test Requirements</w:t>
      </w:r>
      <w:r>
        <w:tab/>
        <w:t>1899</w:t>
      </w:r>
    </w:p>
    <w:p w14:paraId="3DD18A6B" w14:textId="77777777" w:rsidR="006E6678" w:rsidRDefault="006E6678">
      <w:pPr>
        <w:pStyle w:val="TOC3"/>
        <w:rPr>
          <w:rFonts w:asciiTheme="minorHAnsi" w:eastAsiaTheme="minorEastAsia" w:hAnsiTheme="minorHAnsi" w:cstheme="minorBidi"/>
          <w:sz w:val="22"/>
          <w:szCs w:val="22"/>
        </w:rPr>
      </w:pPr>
      <w:r w:rsidRPr="006E6678">
        <w:t>A.8.14.3</w:t>
      </w:r>
      <w:r w:rsidRPr="006E6678">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1899</w:t>
      </w:r>
    </w:p>
    <w:p w14:paraId="2AB7FCD8" w14:textId="77777777" w:rsidR="006E6678" w:rsidRDefault="006E6678">
      <w:pPr>
        <w:pStyle w:val="TOC4"/>
        <w:rPr>
          <w:rFonts w:asciiTheme="minorHAnsi" w:eastAsiaTheme="minorEastAsia" w:hAnsiTheme="minorHAnsi" w:cstheme="minorBidi"/>
          <w:sz w:val="22"/>
          <w:szCs w:val="22"/>
        </w:rPr>
      </w:pPr>
      <w:r w:rsidRPr="006E6678">
        <w:t>A.8.14.3.</w:t>
      </w:r>
      <w:r w:rsidRPr="006E6678">
        <w:rPr>
          <w:lang w:eastAsia="zh-CN"/>
        </w:rPr>
        <w:t>1</w:t>
      </w:r>
      <w:r w:rsidRPr="006E6678">
        <w:rPr>
          <w:rFonts w:asciiTheme="minorHAnsi" w:eastAsiaTheme="minorEastAsia" w:hAnsiTheme="minorHAnsi" w:cstheme="minorBidi"/>
          <w:sz w:val="22"/>
          <w:szCs w:val="22"/>
        </w:rPr>
        <w:tab/>
      </w:r>
      <w:r w:rsidRPr="00CC1A22">
        <w:rPr>
          <w:snapToGrid w:val="0"/>
        </w:rPr>
        <w:t xml:space="preserve">Test </w:t>
      </w:r>
      <w:r w:rsidRPr="00CC1A22">
        <w:rPr>
          <w:snapToGrid w:val="0"/>
          <w:lang w:eastAsia="zh-CN"/>
        </w:rPr>
        <w:t>Purpose and Environment</w:t>
      </w:r>
      <w:r>
        <w:tab/>
        <w:t>1899</w:t>
      </w:r>
    </w:p>
    <w:p w14:paraId="6F6BB95E" w14:textId="77777777" w:rsidR="006E6678" w:rsidRDefault="006E6678">
      <w:pPr>
        <w:pStyle w:val="TOC4"/>
        <w:rPr>
          <w:rFonts w:asciiTheme="minorHAnsi" w:eastAsiaTheme="minorEastAsia" w:hAnsiTheme="minorHAnsi" w:cstheme="minorBidi"/>
          <w:sz w:val="22"/>
          <w:szCs w:val="22"/>
        </w:rPr>
      </w:pPr>
      <w:r w:rsidRPr="006E6678">
        <w:t>A.8.14.3.2</w:t>
      </w:r>
      <w:r w:rsidRPr="006E6678">
        <w:rPr>
          <w:rFonts w:asciiTheme="minorHAnsi" w:eastAsiaTheme="minorEastAsia" w:hAnsiTheme="minorHAnsi" w:cstheme="minorBidi"/>
          <w:sz w:val="22"/>
          <w:szCs w:val="22"/>
        </w:rPr>
        <w:tab/>
      </w:r>
      <w:r w:rsidRPr="00CC1A22">
        <w:rPr>
          <w:snapToGrid w:val="0"/>
        </w:rPr>
        <w:t>Test Requirements</w:t>
      </w:r>
      <w:r>
        <w:tab/>
        <w:t>1901</w:t>
      </w:r>
    </w:p>
    <w:p w14:paraId="12B32F41" w14:textId="77777777" w:rsidR="006E6678" w:rsidRDefault="006E6678">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1902</w:t>
      </w:r>
    </w:p>
    <w:p w14:paraId="7F289DDC" w14:textId="77777777" w:rsidR="006E6678" w:rsidRDefault="006E6678">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1902</w:t>
      </w:r>
    </w:p>
    <w:p w14:paraId="543D0B8A" w14:textId="77777777" w:rsidR="006E6678" w:rsidRDefault="006E6678">
      <w:pPr>
        <w:pStyle w:val="TOC4"/>
        <w:rPr>
          <w:rFonts w:asciiTheme="minorHAnsi" w:eastAsiaTheme="minorEastAsia" w:hAnsiTheme="minorHAnsi" w:cstheme="minorBidi"/>
          <w:sz w:val="22"/>
          <w:szCs w:val="22"/>
        </w:rPr>
      </w:pPr>
      <w:r w:rsidRPr="006E6678">
        <w:t>A.8.15.1.1</w:t>
      </w:r>
      <w:r w:rsidRPr="006E6678">
        <w:rPr>
          <w:rFonts w:asciiTheme="minorHAnsi" w:eastAsiaTheme="minorEastAsia" w:hAnsiTheme="minorHAnsi" w:cstheme="minorBidi"/>
          <w:sz w:val="22"/>
          <w:szCs w:val="22"/>
        </w:rPr>
        <w:tab/>
      </w:r>
      <w:r w:rsidRPr="00CC1A22">
        <w:rPr>
          <w:snapToGrid w:val="0"/>
        </w:rPr>
        <w:t>Test Purpose and Environment</w:t>
      </w:r>
      <w:r>
        <w:tab/>
        <w:t>1902</w:t>
      </w:r>
    </w:p>
    <w:p w14:paraId="44F08878" w14:textId="77777777" w:rsidR="006E6678" w:rsidRDefault="006E6678">
      <w:pPr>
        <w:pStyle w:val="TOC4"/>
        <w:rPr>
          <w:rFonts w:asciiTheme="minorHAnsi" w:eastAsiaTheme="minorEastAsia" w:hAnsiTheme="minorHAnsi" w:cstheme="minorBidi"/>
          <w:sz w:val="22"/>
          <w:szCs w:val="22"/>
        </w:rPr>
      </w:pPr>
      <w:r w:rsidRPr="006E6678">
        <w:t>A.8.15.1.2</w:t>
      </w:r>
      <w:r w:rsidRPr="006E6678">
        <w:rPr>
          <w:rFonts w:asciiTheme="minorHAnsi" w:eastAsiaTheme="minorEastAsia" w:hAnsiTheme="minorHAnsi" w:cstheme="minorBidi"/>
          <w:sz w:val="22"/>
          <w:szCs w:val="22"/>
        </w:rPr>
        <w:tab/>
      </w:r>
      <w:r w:rsidRPr="00CC1A22">
        <w:rPr>
          <w:snapToGrid w:val="0"/>
        </w:rPr>
        <w:t>Test Requirements</w:t>
      </w:r>
      <w:r>
        <w:tab/>
        <w:t>1903</w:t>
      </w:r>
    </w:p>
    <w:p w14:paraId="5AB04D8B" w14:textId="77777777" w:rsidR="006E6678" w:rsidRDefault="006E6678">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1903</w:t>
      </w:r>
    </w:p>
    <w:p w14:paraId="389BA131"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15</w:t>
      </w:r>
      <w:r w:rsidRPr="006E6678">
        <w:t>.2.1</w:t>
      </w:r>
      <w:r w:rsidRPr="006E6678">
        <w:rPr>
          <w:rFonts w:asciiTheme="minorHAnsi" w:eastAsiaTheme="minorEastAsia" w:hAnsiTheme="minorHAnsi" w:cstheme="minorBidi"/>
          <w:sz w:val="22"/>
          <w:szCs w:val="22"/>
        </w:rPr>
        <w:tab/>
      </w:r>
      <w:r w:rsidRPr="00CC1A22">
        <w:rPr>
          <w:snapToGrid w:val="0"/>
        </w:rPr>
        <w:t>Test Purpose and Environment</w:t>
      </w:r>
      <w:r>
        <w:tab/>
        <w:t>1903</w:t>
      </w:r>
    </w:p>
    <w:p w14:paraId="4583AA85"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15</w:t>
      </w:r>
      <w:r w:rsidRPr="006E6678">
        <w:t>.2.2</w:t>
      </w:r>
      <w:r w:rsidRPr="006E6678">
        <w:rPr>
          <w:rFonts w:asciiTheme="minorHAnsi" w:eastAsiaTheme="minorEastAsia" w:hAnsiTheme="minorHAnsi" w:cstheme="minorBidi"/>
          <w:sz w:val="22"/>
          <w:szCs w:val="22"/>
        </w:rPr>
        <w:tab/>
      </w:r>
      <w:r w:rsidRPr="00CC1A22">
        <w:rPr>
          <w:snapToGrid w:val="0"/>
        </w:rPr>
        <w:t>Test Requirements</w:t>
      </w:r>
      <w:r>
        <w:tab/>
        <w:t>1906</w:t>
      </w:r>
    </w:p>
    <w:p w14:paraId="6731825C" w14:textId="77777777" w:rsidR="006E6678" w:rsidRDefault="006E6678">
      <w:pPr>
        <w:pStyle w:val="TOC3"/>
        <w:rPr>
          <w:rFonts w:asciiTheme="minorHAnsi" w:eastAsiaTheme="minorEastAsia" w:hAnsiTheme="minorHAnsi" w:cstheme="minorBidi"/>
          <w:sz w:val="22"/>
          <w:szCs w:val="22"/>
        </w:rPr>
      </w:pPr>
      <w:r w:rsidRPr="006E6678">
        <w:t>A.8.</w:t>
      </w:r>
      <w:r w:rsidRPr="006E6678">
        <w:rPr>
          <w:lang w:eastAsia="zh-CN"/>
        </w:rPr>
        <w:t>15.3</w:t>
      </w:r>
      <w:r w:rsidRPr="006E6678">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1906</w:t>
      </w:r>
    </w:p>
    <w:p w14:paraId="7162FFA6"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15</w:t>
      </w:r>
      <w:r w:rsidRPr="006E6678">
        <w:t>.</w:t>
      </w:r>
      <w:r w:rsidRPr="006E6678">
        <w:rPr>
          <w:lang w:eastAsia="zh-CN"/>
        </w:rPr>
        <w:t>3</w:t>
      </w:r>
      <w:r w:rsidRPr="006E6678">
        <w:t>.</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1906</w:t>
      </w:r>
    </w:p>
    <w:p w14:paraId="7DF689A6" w14:textId="77777777" w:rsidR="006E6678" w:rsidRDefault="006E6678">
      <w:pPr>
        <w:pStyle w:val="TOC4"/>
        <w:rPr>
          <w:rFonts w:asciiTheme="minorHAnsi" w:eastAsiaTheme="minorEastAsia" w:hAnsiTheme="minorHAnsi" w:cstheme="minorBidi"/>
          <w:sz w:val="22"/>
          <w:szCs w:val="22"/>
        </w:rPr>
      </w:pPr>
      <w:r w:rsidRPr="006E6678">
        <w:lastRenderedPageBreak/>
        <w:t>A.8.</w:t>
      </w:r>
      <w:r w:rsidRPr="006E6678">
        <w:rPr>
          <w:lang w:eastAsia="zh-CN"/>
        </w:rPr>
        <w:t>15</w:t>
      </w:r>
      <w:r w:rsidRPr="006E6678">
        <w:t>.</w:t>
      </w:r>
      <w:r w:rsidRPr="006E6678">
        <w:rPr>
          <w:lang w:eastAsia="zh-CN"/>
        </w:rPr>
        <w:t>3</w:t>
      </w:r>
      <w:r w:rsidRPr="006E6678">
        <w:t>.</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1908</w:t>
      </w:r>
    </w:p>
    <w:p w14:paraId="760B995E" w14:textId="77777777" w:rsidR="006E6678" w:rsidRDefault="006E6678">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1909</w:t>
      </w:r>
    </w:p>
    <w:p w14:paraId="360792ED" w14:textId="77777777" w:rsidR="006E6678" w:rsidRDefault="006E6678">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1909</w:t>
      </w:r>
    </w:p>
    <w:p w14:paraId="5B9C579A" w14:textId="77777777" w:rsidR="006E6678" w:rsidRDefault="006E6678">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1909</w:t>
      </w:r>
    </w:p>
    <w:p w14:paraId="17D9900E" w14:textId="77777777" w:rsidR="006E6678" w:rsidRDefault="006E6678">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1911</w:t>
      </w:r>
    </w:p>
    <w:p w14:paraId="10782C26" w14:textId="77777777" w:rsidR="006E6678" w:rsidRDefault="006E6678">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1911</w:t>
      </w:r>
    </w:p>
    <w:p w14:paraId="6D427715" w14:textId="77777777" w:rsidR="006E6678" w:rsidRDefault="006E6678">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1911</w:t>
      </w:r>
    </w:p>
    <w:p w14:paraId="29DF5332" w14:textId="77777777" w:rsidR="006E6678" w:rsidRDefault="006E6678">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1913</w:t>
      </w:r>
    </w:p>
    <w:p w14:paraId="778774A9" w14:textId="77777777" w:rsidR="006E6678" w:rsidRDefault="006E6678">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1913</w:t>
      </w:r>
    </w:p>
    <w:p w14:paraId="22936CE2" w14:textId="77777777" w:rsidR="006E6678" w:rsidRDefault="006E6678">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1913</w:t>
      </w:r>
    </w:p>
    <w:p w14:paraId="0CC4ECC0"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16</w:t>
      </w:r>
      <w:r w:rsidRPr="006E6678">
        <w:t>.</w:t>
      </w:r>
      <w:r w:rsidRPr="006E6678">
        <w:rPr>
          <w:lang w:eastAsia="zh-CN"/>
        </w:rPr>
        <w:t>3.2</w:t>
      </w:r>
      <w:r w:rsidRPr="006E6678">
        <w:rPr>
          <w:rFonts w:asciiTheme="minorHAnsi" w:eastAsiaTheme="minorEastAsia" w:hAnsiTheme="minorHAnsi" w:cstheme="minorBidi"/>
          <w:sz w:val="22"/>
          <w:szCs w:val="22"/>
        </w:rPr>
        <w:tab/>
      </w:r>
      <w:r w:rsidRPr="00CC1A22">
        <w:rPr>
          <w:snapToGrid w:val="0"/>
        </w:rPr>
        <w:t>Test Requirements</w:t>
      </w:r>
      <w:r>
        <w:tab/>
        <w:t>1915</w:t>
      </w:r>
    </w:p>
    <w:p w14:paraId="79BB42A2" w14:textId="77777777" w:rsidR="006E6678" w:rsidRDefault="006E6678">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1916</w:t>
      </w:r>
    </w:p>
    <w:p w14:paraId="1FF84C98" w14:textId="77777777" w:rsidR="006E6678" w:rsidRDefault="006E6678">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1916</w:t>
      </w:r>
    </w:p>
    <w:p w14:paraId="139F33EB"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16</w:t>
      </w:r>
      <w:r w:rsidRPr="006E6678">
        <w:t>.</w:t>
      </w:r>
      <w:r w:rsidRPr="006E6678">
        <w:rPr>
          <w:lang w:eastAsia="zh-CN"/>
        </w:rPr>
        <w:t>3A.2</w:t>
      </w:r>
      <w:r w:rsidRPr="006E6678">
        <w:rPr>
          <w:rFonts w:asciiTheme="minorHAnsi" w:eastAsiaTheme="minorEastAsia" w:hAnsiTheme="minorHAnsi" w:cstheme="minorBidi"/>
          <w:sz w:val="22"/>
          <w:szCs w:val="22"/>
        </w:rPr>
        <w:tab/>
      </w:r>
      <w:r w:rsidRPr="00CC1A22">
        <w:rPr>
          <w:snapToGrid w:val="0"/>
        </w:rPr>
        <w:t>Test Requirements</w:t>
      </w:r>
      <w:r>
        <w:tab/>
        <w:t>1917</w:t>
      </w:r>
    </w:p>
    <w:p w14:paraId="5D9789E6" w14:textId="77777777" w:rsidR="006E6678" w:rsidRDefault="006E6678">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1918</w:t>
      </w:r>
    </w:p>
    <w:p w14:paraId="199219FE" w14:textId="77777777" w:rsidR="006E6678" w:rsidRDefault="006E6678">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1918</w:t>
      </w:r>
    </w:p>
    <w:p w14:paraId="14FBEC29"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16</w:t>
      </w:r>
      <w:r w:rsidRPr="006E6678">
        <w:t>.</w:t>
      </w:r>
      <w:r w:rsidRPr="006E6678">
        <w:rPr>
          <w:lang w:eastAsia="zh-CN"/>
        </w:rPr>
        <w:t>4.2</w:t>
      </w:r>
      <w:r w:rsidRPr="006E6678">
        <w:rPr>
          <w:rFonts w:asciiTheme="minorHAnsi" w:eastAsiaTheme="minorEastAsia" w:hAnsiTheme="minorHAnsi" w:cstheme="minorBidi"/>
          <w:sz w:val="22"/>
          <w:szCs w:val="22"/>
        </w:rPr>
        <w:tab/>
      </w:r>
      <w:r w:rsidRPr="00CC1A22">
        <w:rPr>
          <w:snapToGrid w:val="0"/>
        </w:rPr>
        <w:t>Test Requirements</w:t>
      </w:r>
      <w:r>
        <w:tab/>
        <w:t>1919</w:t>
      </w:r>
    </w:p>
    <w:p w14:paraId="1F9F8DEE" w14:textId="77777777" w:rsidR="006E6678" w:rsidRDefault="006E6678">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1920</w:t>
      </w:r>
    </w:p>
    <w:p w14:paraId="47149D4E" w14:textId="77777777" w:rsidR="006E6678" w:rsidRDefault="006E6678">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1920</w:t>
      </w:r>
    </w:p>
    <w:p w14:paraId="7CE39BDD"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16</w:t>
      </w:r>
      <w:r w:rsidRPr="006E6678">
        <w:t>.</w:t>
      </w:r>
      <w:r w:rsidRPr="006E6678">
        <w:rPr>
          <w:lang w:eastAsia="zh-CN"/>
        </w:rPr>
        <w:t>4A.2</w:t>
      </w:r>
      <w:r w:rsidRPr="006E6678">
        <w:rPr>
          <w:rFonts w:asciiTheme="minorHAnsi" w:eastAsiaTheme="minorEastAsia" w:hAnsiTheme="minorHAnsi" w:cstheme="minorBidi"/>
          <w:sz w:val="22"/>
          <w:szCs w:val="22"/>
        </w:rPr>
        <w:tab/>
      </w:r>
      <w:r w:rsidRPr="00CC1A22">
        <w:rPr>
          <w:snapToGrid w:val="0"/>
        </w:rPr>
        <w:t>Test Requirements</w:t>
      </w:r>
      <w:r>
        <w:tab/>
        <w:t>1922</w:t>
      </w:r>
    </w:p>
    <w:p w14:paraId="42DF6805" w14:textId="77777777" w:rsidR="006E6678" w:rsidRDefault="006E6678">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1923</w:t>
      </w:r>
    </w:p>
    <w:p w14:paraId="0FA64FAD" w14:textId="77777777" w:rsidR="006E6678" w:rsidRDefault="006E6678">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1923</w:t>
      </w:r>
    </w:p>
    <w:p w14:paraId="7A4B5ABD" w14:textId="77777777" w:rsidR="006E6678" w:rsidRDefault="006E6678">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1923</w:t>
      </w:r>
    </w:p>
    <w:p w14:paraId="37E4FC06" w14:textId="77777777" w:rsidR="006E6678" w:rsidRDefault="006E6678">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1923</w:t>
      </w:r>
    </w:p>
    <w:p w14:paraId="66A5334A" w14:textId="77777777" w:rsidR="006E6678" w:rsidRDefault="006E6678">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1923</w:t>
      </w:r>
    </w:p>
    <w:p w14:paraId="6AAD982A" w14:textId="77777777" w:rsidR="006E6678" w:rsidRDefault="006E6678">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1924</w:t>
      </w:r>
    </w:p>
    <w:p w14:paraId="20B36DE2" w14:textId="77777777" w:rsidR="006E6678" w:rsidRDefault="006E6678">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1924</w:t>
      </w:r>
    </w:p>
    <w:p w14:paraId="1E8B3CCA" w14:textId="77777777" w:rsidR="006E6678" w:rsidRDefault="006E6678">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1924</w:t>
      </w:r>
    </w:p>
    <w:p w14:paraId="5EA7C202" w14:textId="77777777" w:rsidR="006E6678" w:rsidRDefault="006E6678">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1925</w:t>
      </w:r>
    </w:p>
    <w:p w14:paraId="64CAC282" w14:textId="77777777" w:rsidR="006E6678" w:rsidRDefault="006E6678">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1925</w:t>
      </w:r>
    </w:p>
    <w:p w14:paraId="5194D1C3" w14:textId="77777777" w:rsidR="006E6678" w:rsidRDefault="006E6678">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1925</w:t>
      </w:r>
    </w:p>
    <w:p w14:paraId="55400C31" w14:textId="77777777" w:rsidR="006E6678" w:rsidRDefault="006E6678">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1926</w:t>
      </w:r>
    </w:p>
    <w:p w14:paraId="1520924A" w14:textId="77777777" w:rsidR="006E6678" w:rsidRDefault="006E6678">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1926</w:t>
      </w:r>
    </w:p>
    <w:p w14:paraId="1D98D63C" w14:textId="77777777" w:rsidR="006E6678" w:rsidRDefault="006E6678">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1926</w:t>
      </w:r>
    </w:p>
    <w:p w14:paraId="0B5F7BDD" w14:textId="77777777" w:rsidR="006E6678" w:rsidRDefault="006E6678">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1927</w:t>
      </w:r>
    </w:p>
    <w:p w14:paraId="691F8C5F" w14:textId="77777777" w:rsidR="006E6678" w:rsidRDefault="006E6678">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1927</w:t>
      </w:r>
    </w:p>
    <w:p w14:paraId="7A591677" w14:textId="77777777" w:rsidR="006E6678" w:rsidRDefault="006E6678">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46BFBA08" w14:textId="77777777" w:rsidR="006E6678" w:rsidRDefault="006E6678">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1928</w:t>
      </w:r>
    </w:p>
    <w:p w14:paraId="4450A6D6" w14:textId="77777777" w:rsidR="006E6678" w:rsidRDefault="006E6678">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1928</w:t>
      </w:r>
    </w:p>
    <w:p w14:paraId="651D4917" w14:textId="77777777" w:rsidR="006E6678" w:rsidRDefault="006E6678">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p>
    <w:p w14:paraId="2F89E008" w14:textId="77777777" w:rsidR="006E6678" w:rsidRDefault="006E6678">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1929</w:t>
      </w:r>
    </w:p>
    <w:p w14:paraId="5764633A" w14:textId="77777777" w:rsidR="006E6678" w:rsidRDefault="006E6678">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1929</w:t>
      </w:r>
    </w:p>
    <w:p w14:paraId="413F9D7C" w14:textId="77777777" w:rsidR="006E6678" w:rsidRDefault="006E6678">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1929</w:t>
      </w:r>
    </w:p>
    <w:p w14:paraId="408969BA" w14:textId="77777777" w:rsidR="006E6678" w:rsidRDefault="006E6678">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1929</w:t>
      </w:r>
    </w:p>
    <w:p w14:paraId="72A9C994" w14:textId="77777777" w:rsidR="006E6678" w:rsidRDefault="006E6678">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1929</w:t>
      </w:r>
    </w:p>
    <w:p w14:paraId="76A717C4" w14:textId="77777777" w:rsidR="006E6678" w:rsidRDefault="006E6678">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1929</w:t>
      </w:r>
    </w:p>
    <w:p w14:paraId="0347B4B7" w14:textId="77777777" w:rsidR="006E6678" w:rsidRDefault="006E6678">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1930</w:t>
      </w:r>
    </w:p>
    <w:p w14:paraId="70EC835B" w14:textId="77777777" w:rsidR="006E6678" w:rsidRDefault="006E6678">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1930</w:t>
      </w:r>
    </w:p>
    <w:p w14:paraId="3C7820B7" w14:textId="77777777" w:rsidR="006E6678" w:rsidRDefault="006E6678">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14:paraId="678BD130" w14:textId="77777777" w:rsidR="006E6678" w:rsidRDefault="006E6678">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1931</w:t>
      </w:r>
    </w:p>
    <w:p w14:paraId="79E50DED" w14:textId="77777777" w:rsidR="006E6678" w:rsidRDefault="006E6678">
      <w:pPr>
        <w:pStyle w:val="TOC3"/>
        <w:rPr>
          <w:rFonts w:asciiTheme="minorHAnsi" w:eastAsiaTheme="minorEastAsia" w:hAnsiTheme="minorHAnsi" w:cstheme="minorBidi"/>
          <w:sz w:val="22"/>
          <w:szCs w:val="22"/>
        </w:rPr>
      </w:pPr>
      <w:r>
        <w:lastRenderedPageBreak/>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1931</w:t>
      </w:r>
    </w:p>
    <w:p w14:paraId="63544816" w14:textId="77777777" w:rsidR="006E6678" w:rsidRDefault="006E6678">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1931</w:t>
      </w:r>
    </w:p>
    <w:p w14:paraId="335E7219" w14:textId="77777777" w:rsidR="006E6678" w:rsidRDefault="006E6678">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1931</w:t>
      </w:r>
    </w:p>
    <w:p w14:paraId="494BF775" w14:textId="77777777" w:rsidR="006E6678" w:rsidRDefault="006E6678">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1931</w:t>
      </w:r>
    </w:p>
    <w:p w14:paraId="02611D32" w14:textId="77777777" w:rsidR="006E6678" w:rsidRDefault="006E6678">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1931</w:t>
      </w:r>
    </w:p>
    <w:p w14:paraId="62A9CAE6" w14:textId="77777777" w:rsidR="006E6678" w:rsidRDefault="006E6678">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1932</w:t>
      </w:r>
    </w:p>
    <w:p w14:paraId="26D9BB31" w14:textId="77777777" w:rsidR="006E6678" w:rsidRDefault="006E6678">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1932</w:t>
      </w:r>
    </w:p>
    <w:p w14:paraId="09EF04EC" w14:textId="77777777" w:rsidR="006E6678" w:rsidRDefault="006E6678">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1932</w:t>
      </w:r>
    </w:p>
    <w:p w14:paraId="319C751A" w14:textId="77777777" w:rsidR="006E6678" w:rsidRDefault="006E6678">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1934</w:t>
      </w:r>
    </w:p>
    <w:p w14:paraId="5A453618" w14:textId="77777777" w:rsidR="006E6678" w:rsidRDefault="006E6678">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1935</w:t>
      </w:r>
    </w:p>
    <w:p w14:paraId="2C3913C8" w14:textId="77777777" w:rsidR="006E6678" w:rsidRDefault="006E6678">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14:paraId="24B8AA10" w14:textId="77777777" w:rsidR="006E6678" w:rsidRDefault="006E6678">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1935</w:t>
      </w:r>
    </w:p>
    <w:p w14:paraId="5B60E973" w14:textId="77777777" w:rsidR="006E6678" w:rsidRDefault="006E6678">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1935</w:t>
      </w:r>
    </w:p>
    <w:p w14:paraId="2FE8BF1D" w14:textId="77777777" w:rsidR="006E6678" w:rsidRDefault="006E6678">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14:paraId="0EF88950" w14:textId="77777777" w:rsidR="006E6678" w:rsidRDefault="006E6678">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1936</w:t>
      </w:r>
    </w:p>
    <w:p w14:paraId="6FB88A5E" w14:textId="77777777" w:rsidR="006E6678" w:rsidRDefault="006E6678">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1936</w:t>
      </w:r>
    </w:p>
    <w:p w14:paraId="15A11CDB" w14:textId="77777777" w:rsidR="006E6678" w:rsidRDefault="006E6678">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14:paraId="60DCB5D4" w14:textId="77777777" w:rsidR="006E6678" w:rsidRDefault="006E6678">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1936</w:t>
      </w:r>
    </w:p>
    <w:p w14:paraId="0E386FAB" w14:textId="77777777" w:rsidR="006E6678" w:rsidRDefault="006E6678">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1936</w:t>
      </w:r>
    </w:p>
    <w:p w14:paraId="2620AAF2" w14:textId="77777777" w:rsidR="006E6678" w:rsidRDefault="006E6678">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14:paraId="4E4AC5C1" w14:textId="77777777" w:rsidR="006E6678" w:rsidRDefault="006E6678">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1938</w:t>
      </w:r>
    </w:p>
    <w:p w14:paraId="25914DAA" w14:textId="77777777" w:rsidR="006E6678" w:rsidRDefault="006E6678">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1939</w:t>
      </w:r>
    </w:p>
    <w:p w14:paraId="525D3059" w14:textId="77777777" w:rsidR="006E6678" w:rsidRDefault="006E6678">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5C14AC02" w14:textId="77777777" w:rsidR="006E6678" w:rsidRDefault="006E6678">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1939</w:t>
      </w:r>
    </w:p>
    <w:p w14:paraId="2017B53A" w14:textId="77777777" w:rsidR="006E6678" w:rsidRDefault="006E6678">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1939</w:t>
      </w:r>
    </w:p>
    <w:p w14:paraId="48902625" w14:textId="77777777" w:rsidR="006E6678" w:rsidRDefault="006E6678">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5D143C7F" w14:textId="77777777" w:rsidR="006E6678" w:rsidRDefault="006E6678">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1940</w:t>
      </w:r>
    </w:p>
    <w:p w14:paraId="6C61B2EB" w14:textId="77777777" w:rsidR="006E6678" w:rsidRDefault="006E6678">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1940</w:t>
      </w:r>
    </w:p>
    <w:p w14:paraId="7B19D8F4" w14:textId="77777777" w:rsidR="006E6678" w:rsidRDefault="006E6678">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29A504F3" w14:textId="77777777" w:rsidR="006E6678" w:rsidRDefault="006E6678">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1940</w:t>
      </w:r>
    </w:p>
    <w:p w14:paraId="3ABB9EF1" w14:textId="77777777" w:rsidR="006E6678" w:rsidRDefault="006E6678">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1940</w:t>
      </w:r>
    </w:p>
    <w:p w14:paraId="4ACD5406" w14:textId="77777777" w:rsidR="006E6678" w:rsidRDefault="006E6678">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421D472A" w14:textId="77777777" w:rsidR="006E6678" w:rsidRDefault="006E6678">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1941</w:t>
      </w:r>
    </w:p>
    <w:p w14:paraId="7840000E" w14:textId="77777777" w:rsidR="006E6678" w:rsidRDefault="006E6678">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1941</w:t>
      </w:r>
    </w:p>
    <w:p w14:paraId="4A4F0535" w14:textId="77777777" w:rsidR="006E6678" w:rsidRDefault="006E6678">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1941</w:t>
      </w:r>
    </w:p>
    <w:p w14:paraId="5487A04A" w14:textId="77777777" w:rsidR="006E6678" w:rsidRDefault="006E6678">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1943</w:t>
      </w:r>
    </w:p>
    <w:p w14:paraId="721D0F25" w14:textId="77777777" w:rsidR="006E6678" w:rsidRDefault="006E6678">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1943</w:t>
      </w:r>
    </w:p>
    <w:p w14:paraId="5FDAFD98" w14:textId="77777777" w:rsidR="006E6678" w:rsidRDefault="006E6678">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6F3F937F" w14:textId="77777777" w:rsidR="006E6678" w:rsidRDefault="006E6678">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1944</w:t>
      </w:r>
    </w:p>
    <w:p w14:paraId="750A62D3" w14:textId="77777777" w:rsidR="006E6678" w:rsidRDefault="006E6678">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1944</w:t>
      </w:r>
    </w:p>
    <w:p w14:paraId="2A7E23E0" w14:textId="77777777" w:rsidR="006E6678" w:rsidRDefault="006E6678">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44331F84" w14:textId="77777777" w:rsidR="006E6678" w:rsidRDefault="006E6678">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1944</w:t>
      </w:r>
    </w:p>
    <w:p w14:paraId="784CEE4E" w14:textId="77777777" w:rsidR="006E6678" w:rsidRDefault="006E6678">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1944</w:t>
      </w:r>
    </w:p>
    <w:p w14:paraId="3A5F20FF" w14:textId="77777777" w:rsidR="006E6678" w:rsidRDefault="006E6678">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6E819772" w14:textId="77777777" w:rsidR="006E6678" w:rsidRDefault="006E6678">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1945</w:t>
      </w:r>
    </w:p>
    <w:p w14:paraId="7C9BF52F" w14:textId="77777777" w:rsidR="006E6678" w:rsidRDefault="006E6678">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1945</w:t>
      </w:r>
    </w:p>
    <w:p w14:paraId="061A072F" w14:textId="77777777" w:rsidR="006E6678" w:rsidRDefault="006E6678">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1945</w:t>
      </w:r>
    </w:p>
    <w:p w14:paraId="2F925A56" w14:textId="77777777" w:rsidR="006E6678" w:rsidRDefault="006E6678">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1947</w:t>
      </w:r>
    </w:p>
    <w:p w14:paraId="1CA05AEE" w14:textId="77777777" w:rsidR="006E6678" w:rsidRDefault="006E6678">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1948</w:t>
      </w:r>
    </w:p>
    <w:p w14:paraId="4ECD0D17" w14:textId="77777777" w:rsidR="006E6678" w:rsidRDefault="006E6678">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2B7C00C6" w14:textId="77777777" w:rsidR="006E6678" w:rsidRDefault="006E6678">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1948</w:t>
      </w:r>
    </w:p>
    <w:p w14:paraId="4F368877" w14:textId="77777777" w:rsidR="006E6678" w:rsidRDefault="006E6678">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1948</w:t>
      </w:r>
    </w:p>
    <w:p w14:paraId="7A1E2394" w14:textId="77777777" w:rsidR="006E6678" w:rsidRDefault="006E6678">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7147E99C" w14:textId="77777777" w:rsidR="006E6678" w:rsidRDefault="006E6678">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1949</w:t>
      </w:r>
    </w:p>
    <w:p w14:paraId="6EDA07D2" w14:textId="77777777" w:rsidR="006E6678" w:rsidRDefault="006E6678">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1949</w:t>
      </w:r>
    </w:p>
    <w:p w14:paraId="3D6AF0C3" w14:textId="77777777" w:rsidR="006E6678" w:rsidRDefault="006E6678">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14:paraId="4AA32ADA" w14:textId="77777777" w:rsidR="006E6678" w:rsidRDefault="006E6678">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1949</w:t>
      </w:r>
    </w:p>
    <w:p w14:paraId="70AFC801" w14:textId="77777777" w:rsidR="006E6678" w:rsidRDefault="006E6678">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1949</w:t>
      </w:r>
    </w:p>
    <w:p w14:paraId="2298D443" w14:textId="77777777" w:rsidR="006E6678" w:rsidRDefault="006E6678">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14:paraId="5C13D898" w14:textId="77777777" w:rsidR="006E6678" w:rsidRDefault="006E6678">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1950</w:t>
      </w:r>
    </w:p>
    <w:p w14:paraId="00691949" w14:textId="77777777" w:rsidR="006E6678" w:rsidRDefault="006E6678">
      <w:pPr>
        <w:pStyle w:val="TOC3"/>
        <w:rPr>
          <w:rFonts w:asciiTheme="minorHAnsi" w:eastAsiaTheme="minorEastAsia" w:hAnsiTheme="minorHAnsi" w:cstheme="minorBidi"/>
          <w:sz w:val="22"/>
          <w:szCs w:val="22"/>
        </w:rPr>
      </w:pPr>
      <w:r>
        <w:lastRenderedPageBreak/>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1950</w:t>
      </w:r>
    </w:p>
    <w:p w14:paraId="5AFBC5BB" w14:textId="77777777" w:rsidR="006E6678" w:rsidRDefault="006E6678">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1950</w:t>
      </w:r>
    </w:p>
    <w:p w14:paraId="07DD8A54" w14:textId="77777777" w:rsidR="006E6678" w:rsidRDefault="006E6678">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1952</w:t>
      </w:r>
    </w:p>
    <w:p w14:paraId="59106FE3" w14:textId="77777777" w:rsidR="006E6678" w:rsidRDefault="006E6678">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1952</w:t>
      </w:r>
    </w:p>
    <w:p w14:paraId="66A13A38" w14:textId="77777777" w:rsidR="006E6678" w:rsidRDefault="006E6678">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52435F9E" w14:textId="77777777" w:rsidR="006E6678" w:rsidRDefault="006E6678">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1954</w:t>
      </w:r>
    </w:p>
    <w:p w14:paraId="7DB8121A" w14:textId="77777777" w:rsidR="006E6678" w:rsidRDefault="006E6678">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1954</w:t>
      </w:r>
    </w:p>
    <w:p w14:paraId="199B6A41" w14:textId="77777777" w:rsidR="006E6678" w:rsidRDefault="006E6678">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14:paraId="7A480E5C" w14:textId="77777777" w:rsidR="006E6678" w:rsidRDefault="006E6678">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1957</w:t>
      </w:r>
    </w:p>
    <w:p w14:paraId="395BDBF4" w14:textId="77777777" w:rsidR="006E6678" w:rsidRDefault="006E6678">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1957</w:t>
      </w:r>
    </w:p>
    <w:p w14:paraId="1411F549" w14:textId="77777777" w:rsidR="006E6678" w:rsidRDefault="006E6678">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1957</w:t>
      </w:r>
    </w:p>
    <w:p w14:paraId="0FFBBC9A" w14:textId="77777777" w:rsidR="006E6678" w:rsidRDefault="006E6678">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1960</w:t>
      </w:r>
    </w:p>
    <w:p w14:paraId="477F1392" w14:textId="77777777" w:rsidR="006E6678" w:rsidRDefault="006E6678">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1960</w:t>
      </w:r>
    </w:p>
    <w:p w14:paraId="711EA7A5" w14:textId="77777777" w:rsidR="006E6678" w:rsidRDefault="006E6678">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1960</w:t>
      </w:r>
    </w:p>
    <w:p w14:paraId="40125C74" w14:textId="77777777" w:rsidR="006E6678" w:rsidRDefault="006E6678">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1963</w:t>
      </w:r>
    </w:p>
    <w:p w14:paraId="1B719D31" w14:textId="77777777" w:rsidR="006E6678" w:rsidRDefault="006E6678">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1963</w:t>
      </w:r>
    </w:p>
    <w:p w14:paraId="70A82C7A" w14:textId="77777777" w:rsidR="006E6678" w:rsidRDefault="006E6678">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1963</w:t>
      </w:r>
    </w:p>
    <w:p w14:paraId="7EBF2FB0" w14:textId="77777777" w:rsidR="006E6678" w:rsidRDefault="006E6678">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1966</w:t>
      </w:r>
    </w:p>
    <w:p w14:paraId="07957E62" w14:textId="77777777" w:rsidR="006E6678" w:rsidRDefault="006E6678">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1966</w:t>
      </w:r>
    </w:p>
    <w:p w14:paraId="0D1E2A6E" w14:textId="77777777" w:rsidR="006E6678" w:rsidRDefault="006E6678">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1966</w:t>
      </w:r>
    </w:p>
    <w:p w14:paraId="594E739C" w14:textId="77777777" w:rsidR="006E6678" w:rsidRDefault="006E6678">
      <w:pPr>
        <w:pStyle w:val="TOC4"/>
        <w:rPr>
          <w:rFonts w:asciiTheme="minorHAnsi" w:eastAsiaTheme="minorEastAsia" w:hAnsiTheme="minorHAnsi" w:cstheme="minorBidi"/>
          <w:sz w:val="22"/>
          <w:szCs w:val="22"/>
        </w:rPr>
      </w:pPr>
      <w:r w:rsidRPr="006E6678">
        <w:t>A.8.16.27.2</w:t>
      </w:r>
      <w:r w:rsidRPr="006E6678">
        <w:rPr>
          <w:rFonts w:asciiTheme="minorHAnsi" w:hAnsiTheme="minorHAnsi" w:cstheme="minorBidi"/>
          <w:sz w:val="22"/>
          <w:szCs w:val="22"/>
        </w:rPr>
        <w:tab/>
      </w:r>
      <w:r w:rsidRPr="00CC1A22">
        <w:rPr>
          <w:rFonts w:eastAsia="SimSun"/>
          <w:lang w:eastAsia="zh-CN"/>
        </w:rPr>
        <w:t>Test Requirements</w:t>
      </w:r>
      <w:r>
        <w:tab/>
        <w:t>1971</w:t>
      </w:r>
    </w:p>
    <w:p w14:paraId="31B6039C" w14:textId="77777777" w:rsidR="006E6678" w:rsidRDefault="006E6678">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1971</w:t>
      </w:r>
    </w:p>
    <w:p w14:paraId="2EB54CA4" w14:textId="77777777" w:rsidR="006E6678" w:rsidRDefault="006E6678">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1971</w:t>
      </w:r>
    </w:p>
    <w:p w14:paraId="7C4A08AA" w14:textId="77777777" w:rsidR="006E6678" w:rsidRDefault="006E6678">
      <w:pPr>
        <w:pStyle w:val="TOC4"/>
        <w:rPr>
          <w:rFonts w:asciiTheme="minorHAnsi" w:eastAsiaTheme="minorEastAsia" w:hAnsiTheme="minorHAnsi" w:cstheme="minorBidi"/>
          <w:sz w:val="22"/>
          <w:szCs w:val="22"/>
        </w:rPr>
      </w:pPr>
      <w:r w:rsidRPr="006E6678">
        <w:t>A.8.16.28.2</w:t>
      </w:r>
      <w:r w:rsidRPr="006E6678">
        <w:rPr>
          <w:rFonts w:asciiTheme="minorHAnsi" w:hAnsiTheme="minorHAnsi" w:cstheme="minorBidi"/>
          <w:sz w:val="22"/>
          <w:szCs w:val="22"/>
        </w:rPr>
        <w:tab/>
      </w:r>
      <w:r w:rsidRPr="00CC1A22">
        <w:rPr>
          <w:rFonts w:eastAsia="SimSun"/>
          <w:lang w:eastAsia="zh-CN"/>
        </w:rPr>
        <w:t>Test Requirements</w:t>
      </w:r>
      <w:r>
        <w:tab/>
        <w:t>1976</w:t>
      </w:r>
    </w:p>
    <w:p w14:paraId="3F3B60D6" w14:textId="77777777" w:rsidR="006E6678" w:rsidRDefault="006E6678">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1976</w:t>
      </w:r>
    </w:p>
    <w:p w14:paraId="63FECDFA" w14:textId="77777777" w:rsidR="006E6678" w:rsidRDefault="006E6678">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1976</w:t>
      </w:r>
    </w:p>
    <w:p w14:paraId="4130E0AA" w14:textId="77777777" w:rsidR="006E6678" w:rsidRDefault="006E6678">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1981</w:t>
      </w:r>
    </w:p>
    <w:p w14:paraId="0B27A25E" w14:textId="77777777" w:rsidR="006E6678" w:rsidRDefault="006E6678">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1981</w:t>
      </w:r>
    </w:p>
    <w:p w14:paraId="0A8CA401" w14:textId="77777777" w:rsidR="006E6678" w:rsidRDefault="006E6678">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1981</w:t>
      </w:r>
    </w:p>
    <w:p w14:paraId="507C6226" w14:textId="77777777" w:rsidR="006E6678" w:rsidRDefault="006E6678">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1986</w:t>
      </w:r>
    </w:p>
    <w:p w14:paraId="4ECE36F4" w14:textId="77777777" w:rsidR="006E6678" w:rsidRDefault="006E6678">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1986</w:t>
      </w:r>
    </w:p>
    <w:p w14:paraId="581EFEBD" w14:textId="77777777" w:rsidR="006E6678" w:rsidRDefault="006E6678">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1986</w:t>
      </w:r>
    </w:p>
    <w:p w14:paraId="381F792B" w14:textId="77777777" w:rsidR="006E6678" w:rsidRDefault="006E6678">
      <w:pPr>
        <w:pStyle w:val="TOC4"/>
        <w:rPr>
          <w:rFonts w:asciiTheme="minorHAnsi" w:eastAsiaTheme="minorEastAsia" w:hAnsiTheme="minorHAnsi" w:cstheme="minorBidi"/>
          <w:sz w:val="22"/>
          <w:szCs w:val="22"/>
        </w:rPr>
      </w:pPr>
      <w:r w:rsidRPr="006E6678">
        <w:t>A.8.16.31</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1991</w:t>
      </w:r>
    </w:p>
    <w:p w14:paraId="2A783EAA" w14:textId="77777777" w:rsidR="006E6678" w:rsidRDefault="006E6678">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1991</w:t>
      </w:r>
    </w:p>
    <w:p w14:paraId="6208C3A4" w14:textId="77777777" w:rsidR="006E6678" w:rsidRDefault="006E6678">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1991</w:t>
      </w:r>
    </w:p>
    <w:p w14:paraId="05465A26" w14:textId="77777777" w:rsidR="006E6678" w:rsidRDefault="006E6678">
      <w:pPr>
        <w:pStyle w:val="TOC4"/>
        <w:rPr>
          <w:rFonts w:asciiTheme="minorHAnsi" w:eastAsiaTheme="minorEastAsia" w:hAnsiTheme="minorHAnsi" w:cstheme="minorBidi"/>
          <w:sz w:val="22"/>
          <w:szCs w:val="22"/>
        </w:rPr>
      </w:pPr>
      <w:r w:rsidRPr="006E6678">
        <w:t>A.8.16.32</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1996</w:t>
      </w:r>
    </w:p>
    <w:p w14:paraId="76FD2909" w14:textId="77777777" w:rsidR="006E6678" w:rsidRDefault="006E6678">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1996</w:t>
      </w:r>
    </w:p>
    <w:p w14:paraId="691C382D" w14:textId="77777777" w:rsidR="006E6678" w:rsidRDefault="006E6678">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1996</w:t>
      </w:r>
    </w:p>
    <w:p w14:paraId="7AA40490" w14:textId="77777777" w:rsidR="006E6678" w:rsidRDefault="006E6678">
      <w:pPr>
        <w:pStyle w:val="TOC4"/>
        <w:rPr>
          <w:rFonts w:asciiTheme="minorHAnsi" w:eastAsiaTheme="minorEastAsia" w:hAnsiTheme="minorHAnsi" w:cstheme="minorBidi"/>
          <w:sz w:val="22"/>
          <w:szCs w:val="22"/>
        </w:rPr>
      </w:pPr>
      <w:r w:rsidRPr="006E6678">
        <w:t>A.8.16.33</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2001</w:t>
      </w:r>
    </w:p>
    <w:p w14:paraId="01500FF0" w14:textId="77777777" w:rsidR="006E6678" w:rsidRDefault="006E6678">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2001</w:t>
      </w:r>
    </w:p>
    <w:p w14:paraId="778014F8" w14:textId="77777777" w:rsidR="006E6678" w:rsidRDefault="006E6678">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2001</w:t>
      </w:r>
    </w:p>
    <w:p w14:paraId="07B16370" w14:textId="77777777" w:rsidR="006E6678" w:rsidRDefault="006E6678">
      <w:pPr>
        <w:pStyle w:val="TOC4"/>
        <w:rPr>
          <w:rFonts w:asciiTheme="minorHAnsi" w:eastAsiaTheme="minorEastAsia" w:hAnsiTheme="minorHAnsi" w:cstheme="minorBidi"/>
          <w:sz w:val="22"/>
          <w:szCs w:val="22"/>
        </w:rPr>
      </w:pPr>
      <w:r w:rsidRPr="006E6678">
        <w:t>A.8.16.34</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2006</w:t>
      </w:r>
    </w:p>
    <w:p w14:paraId="3B406993" w14:textId="77777777" w:rsidR="006E6678" w:rsidRDefault="006E6678">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2006</w:t>
      </w:r>
    </w:p>
    <w:p w14:paraId="311EF47C" w14:textId="77777777" w:rsidR="006E6678" w:rsidRDefault="006E6678">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2006</w:t>
      </w:r>
    </w:p>
    <w:p w14:paraId="0B9608D9" w14:textId="77777777" w:rsidR="006E6678" w:rsidRDefault="006E6678">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2008</w:t>
      </w:r>
    </w:p>
    <w:p w14:paraId="15DE3178" w14:textId="77777777" w:rsidR="006E6678" w:rsidRDefault="006E6678">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2009</w:t>
      </w:r>
    </w:p>
    <w:p w14:paraId="081C8AC2" w14:textId="77777777" w:rsidR="006E6678" w:rsidRDefault="006E6678">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2009</w:t>
      </w:r>
    </w:p>
    <w:p w14:paraId="4A03F6DD" w14:textId="77777777" w:rsidR="006E6678" w:rsidRDefault="006E6678">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2011</w:t>
      </w:r>
    </w:p>
    <w:p w14:paraId="15225394" w14:textId="77777777" w:rsidR="006E6678" w:rsidRDefault="006E6678">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2012</w:t>
      </w:r>
    </w:p>
    <w:p w14:paraId="60ED1FB1" w14:textId="77777777" w:rsidR="006E6678" w:rsidRDefault="006E6678">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2012</w:t>
      </w:r>
    </w:p>
    <w:p w14:paraId="03E5BBB8" w14:textId="77777777" w:rsidR="006E6678" w:rsidRDefault="006E6678">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2014</w:t>
      </w:r>
    </w:p>
    <w:p w14:paraId="1F5F4355" w14:textId="77777777" w:rsidR="006E6678" w:rsidRDefault="006E6678">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2015</w:t>
      </w:r>
    </w:p>
    <w:p w14:paraId="24A6E447" w14:textId="77777777" w:rsidR="006E6678" w:rsidRDefault="006E6678">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2015</w:t>
      </w:r>
    </w:p>
    <w:p w14:paraId="31904DD0" w14:textId="77777777" w:rsidR="006E6678" w:rsidRDefault="006E6678">
      <w:pPr>
        <w:pStyle w:val="TOC4"/>
        <w:rPr>
          <w:rFonts w:asciiTheme="minorHAnsi" w:eastAsiaTheme="minorEastAsia" w:hAnsiTheme="minorHAnsi" w:cstheme="minorBidi"/>
          <w:sz w:val="22"/>
          <w:szCs w:val="22"/>
        </w:rPr>
      </w:pPr>
      <w:r>
        <w:lastRenderedPageBreak/>
        <w:t>A.8.16.38.2</w:t>
      </w:r>
      <w:r>
        <w:rPr>
          <w:rFonts w:asciiTheme="minorHAnsi" w:eastAsiaTheme="minorEastAsia" w:hAnsiTheme="minorHAnsi" w:cstheme="minorBidi"/>
          <w:sz w:val="22"/>
          <w:szCs w:val="22"/>
        </w:rPr>
        <w:tab/>
      </w:r>
      <w:r>
        <w:t>Test Requirements</w:t>
      </w:r>
      <w:r>
        <w:tab/>
        <w:t>2017</w:t>
      </w:r>
    </w:p>
    <w:p w14:paraId="0805EC1F" w14:textId="77777777" w:rsidR="006E6678" w:rsidRDefault="006E6678">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2018</w:t>
      </w:r>
    </w:p>
    <w:p w14:paraId="664026A5" w14:textId="77777777" w:rsidR="006E6678" w:rsidRDefault="006E6678">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2018</w:t>
      </w:r>
    </w:p>
    <w:p w14:paraId="4617696C" w14:textId="77777777" w:rsidR="006E6678" w:rsidRDefault="006E6678">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2021</w:t>
      </w:r>
    </w:p>
    <w:p w14:paraId="0B343A24" w14:textId="77777777" w:rsidR="006E6678" w:rsidRDefault="006E6678">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2021</w:t>
      </w:r>
    </w:p>
    <w:p w14:paraId="6DA72BC0" w14:textId="77777777" w:rsidR="006E6678" w:rsidRDefault="006E6678">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2021</w:t>
      </w:r>
    </w:p>
    <w:p w14:paraId="41465930" w14:textId="77777777" w:rsidR="006E6678" w:rsidRDefault="006E6678">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2024</w:t>
      </w:r>
    </w:p>
    <w:p w14:paraId="42D86AC4" w14:textId="77777777" w:rsidR="006E6678" w:rsidRDefault="006E6678">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2024</w:t>
      </w:r>
    </w:p>
    <w:p w14:paraId="0384C35D" w14:textId="77777777" w:rsidR="006E6678" w:rsidRDefault="006E6678">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2024</w:t>
      </w:r>
    </w:p>
    <w:p w14:paraId="17477851" w14:textId="77777777" w:rsidR="006E6678" w:rsidRDefault="006E6678">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2026</w:t>
      </w:r>
    </w:p>
    <w:p w14:paraId="2BDF7160" w14:textId="77777777" w:rsidR="006E6678" w:rsidRDefault="006E6678">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2027</w:t>
      </w:r>
    </w:p>
    <w:p w14:paraId="360D4153" w14:textId="77777777" w:rsidR="006E6678" w:rsidRDefault="006E6678">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2027</w:t>
      </w:r>
    </w:p>
    <w:p w14:paraId="358FD1A3" w14:textId="77777777" w:rsidR="006E6678" w:rsidRDefault="006E6678">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2029</w:t>
      </w:r>
    </w:p>
    <w:p w14:paraId="696A34CD" w14:textId="77777777" w:rsidR="006E6678" w:rsidRDefault="006E6678">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2030</w:t>
      </w:r>
    </w:p>
    <w:p w14:paraId="2A788D77" w14:textId="77777777" w:rsidR="006E6678" w:rsidRDefault="006E6678">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2030</w:t>
      </w:r>
    </w:p>
    <w:p w14:paraId="6DD7E4C5" w14:textId="77777777" w:rsidR="006E6678" w:rsidRDefault="006E6678">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2033</w:t>
      </w:r>
    </w:p>
    <w:p w14:paraId="0E7051E8" w14:textId="77777777" w:rsidR="006E6678" w:rsidRDefault="006E6678">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2033</w:t>
      </w:r>
    </w:p>
    <w:p w14:paraId="0602D9F9" w14:textId="77777777" w:rsidR="006E6678" w:rsidRDefault="006E6678">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2033</w:t>
      </w:r>
    </w:p>
    <w:p w14:paraId="3670CAC6" w14:textId="77777777" w:rsidR="006E6678" w:rsidRDefault="006E6678">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2036</w:t>
      </w:r>
    </w:p>
    <w:p w14:paraId="201FD2F1" w14:textId="77777777" w:rsidR="006E6678" w:rsidRDefault="006E6678">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2036</w:t>
      </w:r>
    </w:p>
    <w:p w14:paraId="7FEC2630" w14:textId="77777777" w:rsidR="006E6678" w:rsidRDefault="006E6678">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2036</w:t>
      </w:r>
    </w:p>
    <w:p w14:paraId="2181F9F3" w14:textId="77777777" w:rsidR="006E6678" w:rsidRDefault="006E6678">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2039</w:t>
      </w:r>
    </w:p>
    <w:p w14:paraId="125E9228" w14:textId="77777777" w:rsidR="006E6678" w:rsidRDefault="006E6678">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2039</w:t>
      </w:r>
    </w:p>
    <w:p w14:paraId="5119C8D2" w14:textId="77777777" w:rsidR="006E6678" w:rsidRDefault="006E6678">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2039</w:t>
      </w:r>
    </w:p>
    <w:p w14:paraId="6539F448" w14:textId="77777777" w:rsidR="006E6678" w:rsidRDefault="006E6678">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2041</w:t>
      </w:r>
    </w:p>
    <w:p w14:paraId="7B5D5FBF" w14:textId="77777777" w:rsidR="006E6678" w:rsidRDefault="006E6678">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2042</w:t>
      </w:r>
    </w:p>
    <w:p w14:paraId="482F0A50" w14:textId="77777777" w:rsidR="006E6678" w:rsidRDefault="006E6678">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2042</w:t>
      </w:r>
    </w:p>
    <w:p w14:paraId="4FAB7681" w14:textId="77777777" w:rsidR="006E6678" w:rsidRDefault="006E6678">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2044</w:t>
      </w:r>
    </w:p>
    <w:p w14:paraId="7FEE0BBA" w14:textId="77777777" w:rsidR="006E6678" w:rsidRDefault="006E6678">
      <w:pPr>
        <w:pStyle w:val="TOC3"/>
        <w:rPr>
          <w:rFonts w:asciiTheme="minorHAnsi" w:eastAsiaTheme="minorEastAsia" w:hAnsiTheme="minorHAnsi" w:cstheme="minorBidi"/>
          <w:sz w:val="22"/>
          <w:szCs w:val="22"/>
        </w:rPr>
      </w:pPr>
      <w:r w:rsidRPr="006E6678">
        <w:t>A.8.16.48</w:t>
      </w:r>
      <w:r w:rsidRPr="006E6678">
        <w:rPr>
          <w:rFonts w:asciiTheme="minorHAnsi" w:hAnsiTheme="minorHAnsi" w:cstheme="minorBidi"/>
          <w:sz w:val="22"/>
          <w:szCs w:val="22"/>
        </w:rPr>
        <w:tab/>
      </w:r>
      <w:r w:rsidRPr="00CC1A22">
        <w:rPr>
          <w:rFonts w:eastAsia="MS Mincho"/>
          <w:lang w:eastAsia="zh-CN"/>
        </w:rPr>
        <w:t>2DL/2UL TDD CA activation and deactivation of known PUCCH SCell without valid TA in non-DRX</w:t>
      </w:r>
      <w:r>
        <w:tab/>
        <w:t>2045</w:t>
      </w:r>
    </w:p>
    <w:p w14:paraId="6A44C8BE" w14:textId="77777777" w:rsidR="006E6678" w:rsidRDefault="006E6678">
      <w:pPr>
        <w:pStyle w:val="TOC4"/>
        <w:rPr>
          <w:rFonts w:asciiTheme="minorHAnsi" w:eastAsiaTheme="minorEastAsia" w:hAnsiTheme="minorHAnsi" w:cstheme="minorBidi"/>
          <w:sz w:val="22"/>
          <w:szCs w:val="22"/>
        </w:rPr>
      </w:pPr>
      <w:r w:rsidRPr="006E6678">
        <w:t>A.8.16.48</w:t>
      </w:r>
      <w:r w:rsidRPr="006E6678">
        <w:rPr>
          <w:lang w:eastAsia="zh-CN"/>
        </w:rPr>
        <w:t>.1</w:t>
      </w:r>
      <w:r w:rsidRPr="006E6678">
        <w:rPr>
          <w:rFonts w:asciiTheme="minorHAnsi" w:hAnsiTheme="minorHAnsi" w:cstheme="minorBidi"/>
          <w:sz w:val="22"/>
          <w:szCs w:val="22"/>
        </w:rPr>
        <w:tab/>
      </w:r>
      <w:r w:rsidRPr="00CC1A22">
        <w:rPr>
          <w:rFonts w:eastAsia="MS Mincho"/>
        </w:rPr>
        <w:t xml:space="preserve">Test </w:t>
      </w:r>
      <w:r w:rsidRPr="00CC1A22">
        <w:rPr>
          <w:rFonts w:eastAsia="MS Mincho"/>
          <w:lang w:eastAsia="zh-CN"/>
        </w:rPr>
        <w:t>Purpose and Environment</w:t>
      </w:r>
      <w:r>
        <w:tab/>
        <w:t>2045</w:t>
      </w:r>
    </w:p>
    <w:p w14:paraId="6BD609B2" w14:textId="77777777" w:rsidR="006E6678" w:rsidRDefault="006E6678">
      <w:pPr>
        <w:pStyle w:val="TOC4"/>
        <w:rPr>
          <w:rFonts w:asciiTheme="minorHAnsi" w:eastAsiaTheme="minorEastAsia" w:hAnsiTheme="minorHAnsi" w:cstheme="minorBidi"/>
          <w:sz w:val="22"/>
          <w:szCs w:val="22"/>
        </w:rPr>
      </w:pPr>
      <w:r w:rsidRPr="006E6678">
        <w:t>A.8.16.48.2</w:t>
      </w:r>
      <w:r w:rsidRPr="006E6678">
        <w:rPr>
          <w:rFonts w:asciiTheme="minorHAnsi" w:hAnsiTheme="minorHAnsi" w:cstheme="minorBidi"/>
          <w:sz w:val="22"/>
          <w:szCs w:val="22"/>
        </w:rPr>
        <w:tab/>
      </w:r>
      <w:r w:rsidRPr="00CC1A22">
        <w:rPr>
          <w:rFonts w:eastAsia="MS Mincho"/>
        </w:rPr>
        <w:t>Test Requirements</w:t>
      </w:r>
      <w:r>
        <w:tab/>
        <w:t>2047</w:t>
      </w:r>
    </w:p>
    <w:p w14:paraId="0D3EE85B" w14:textId="77777777" w:rsidR="006E6678" w:rsidRDefault="006E6678">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CC1A22">
        <w:rPr>
          <w:lang w:val="en-US"/>
        </w:rPr>
        <w:t>2DL/2UL TDD-FDD CA (FDD PCell) activation and deactivation of known PUCCH SCell without valid TA in non-DRX</w:t>
      </w:r>
      <w:r>
        <w:tab/>
        <w:t>2048</w:t>
      </w:r>
    </w:p>
    <w:p w14:paraId="416493BF" w14:textId="77777777" w:rsidR="006E6678" w:rsidRDefault="006E6678">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2048</w:t>
      </w:r>
    </w:p>
    <w:p w14:paraId="4A84D210" w14:textId="77777777" w:rsidR="006E6678" w:rsidRDefault="006E6678">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2051</w:t>
      </w:r>
    </w:p>
    <w:p w14:paraId="647B9B2F" w14:textId="77777777" w:rsidR="006E6678" w:rsidRDefault="006E6678">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2051</w:t>
      </w:r>
    </w:p>
    <w:p w14:paraId="74FD3F13" w14:textId="77777777" w:rsidR="006E6678" w:rsidRDefault="006E6678">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2051</w:t>
      </w:r>
    </w:p>
    <w:p w14:paraId="3269B669" w14:textId="77777777" w:rsidR="006E6678" w:rsidRDefault="006E6678">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2053</w:t>
      </w:r>
    </w:p>
    <w:p w14:paraId="1C87B363" w14:textId="77777777" w:rsidR="006E6678" w:rsidRDefault="006E6678">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2054</w:t>
      </w:r>
    </w:p>
    <w:p w14:paraId="1CF99D41" w14:textId="77777777" w:rsidR="006E6678" w:rsidRDefault="006E6678">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2054</w:t>
      </w:r>
    </w:p>
    <w:p w14:paraId="2F129A9C" w14:textId="77777777" w:rsidR="006E6678" w:rsidRDefault="006E6678">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2059</w:t>
      </w:r>
    </w:p>
    <w:p w14:paraId="77C21DE6" w14:textId="77777777" w:rsidR="006E6678" w:rsidRDefault="006E6678">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2059</w:t>
      </w:r>
    </w:p>
    <w:p w14:paraId="6D01E87A" w14:textId="77777777" w:rsidR="006E6678" w:rsidRDefault="006E6678">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2059</w:t>
      </w:r>
    </w:p>
    <w:p w14:paraId="7D408E1F" w14:textId="77777777" w:rsidR="006E6678" w:rsidRDefault="006E6678">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2064</w:t>
      </w:r>
    </w:p>
    <w:p w14:paraId="30993A91" w14:textId="77777777" w:rsidR="006E6678" w:rsidRDefault="006E6678">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2064</w:t>
      </w:r>
    </w:p>
    <w:p w14:paraId="01689789" w14:textId="77777777" w:rsidR="006E6678" w:rsidRDefault="006E6678">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2064</w:t>
      </w:r>
    </w:p>
    <w:p w14:paraId="248A017E" w14:textId="77777777" w:rsidR="006E6678" w:rsidRDefault="006E6678">
      <w:pPr>
        <w:pStyle w:val="TOC4"/>
        <w:rPr>
          <w:rFonts w:asciiTheme="minorHAnsi" w:eastAsiaTheme="minorEastAsia" w:hAnsiTheme="minorHAnsi" w:cstheme="minorBidi"/>
          <w:sz w:val="22"/>
          <w:szCs w:val="22"/>
        </w:rPr>
      </w:pPr>
      <w:r w:rsidRPr="006E6678">
        <w:t>A.8.16.53.2</w:t>
      </w:r>
      <w:r w:rsidRPr="006E6678">
        <w:rPr>
          <w:rFonts w:asciiTheme="minorHAnsi" w:hAnsiTheme="minorHAnsi" w:cstheme="minorBidi"/>
          <w:sz w:val="22"/>
          <w:szCs w:val="22"/>
        </w:rPr>
        <w:tab/>
      </w:r>
      <w:r w:rsidRPr="00CC1A22">
        <w:rPr>
          <w:rFonts w:eastAsia="SimSun"/>
          <w:lang w:eastAsia="zh-CN"/>
        </w:rPr>
        <w:t>Test Requirements</w:t>
      </w:r>
      <w:r>
        <w:tab/>
        <w:t>2068</w:t>
      </w:r>
    </w:p>
    <w:p w14:paraId="5D680462" w14:textId="77777777" w:rsidR="006E6678" w:rsidRDefault="006E6678">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2068</w:t>
      </w:r>
    </w:p>
    <w:p w14:paraId="7A7CFF20" w14:textId="77777777" w:rsidR="006E6678" w:rsidRDefault="006E6678">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2068</w:t>
      </w:r>
    </w:p>
    <w:p w14:paraId="285456C7" w14:textId="77777777" w:rsidR="006E6678" w:rsidRDefault="006E6678">
      <w:pPr>
        <w:pStyle w:val="TOC4"/>
        <w:rPr>
          <w:rFonts w:asciiTheme="minorHAnsi" w:eastAsiaTheme="minorEastAsia" w:hAnsiTheme="minorHAnsi" w:cstheme="minorBidi"/>
          <w:sz w:val="22"/>
          <w:szCs w:val="22"/>
        </w:rPr>
      </w:pPr>
      <w:r w:rsidRPr="006E6678">
        <w:t>A.8.16.54.2</w:t>
      </w:r>
      <w:r w:rsidRPr="006E6678">
        <w:rPr>
          <w:rFonts w:asciiTheme="minorHAnsi" w:hAnsiTheme="minorHAnsi" w:cstheme="minorBidi"/>
          <w:sz w:val="22"/>
          <w:szCs w:val="22"/>
        </w:rPr>
        <w:tab/>
      </w:r>
      <w:r w:rsidRPr="00CC1A22">
        <w:rPr>
          <w:rFonts w:eastAsia="SimSun"/>
          <w:lang w:eastAsia="zh-CN"/>
        </w:rPr>
        <w:t>Test Requirements</w:t>
      </w:r>
      <w:r>
        <w:tab/>
        <w:t>2072</w:t>
      </w:r>
    </w:p>
    <w:p w14:paraId="4691D65A" w14:textId="77777777" w:rsidR="006E6678" w:rsidRDefault="006E6678">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2072</w:t>
      </w:r>
    </w:p>
    <w:p w14:paraId="63D90E2A" w14:textId="77777777" w:rsidR="006E6678" w:rsidRDefault="006E6678">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2072</w:t>
      </w:r>
    </w:p>
    <w:p w14:paraId="19014870" w14:textId="77777777" w:rsidR="006E6678" w:rsidRDefault="006E6678">
      <w:pPr>
        <w:pStyle w:val="TOC4"/>
        <w:rPr>
          <w:rFonts w:asciiTheme="minorHAnsi" w:eastAsiaTheme="minorEastAsia" w:hAnsiTheme="minorHAnsi" w:cstheme="minorBidi"/>
          <w:sz w:val="22"/>
          <w:szCs w:val="22"/>
        </w:rPr>
      </w:pPr>
      <w:r w:rsidRPr="006E6678">
        <w:lastRenderedPageBreak/>
        <w:t>A.8.16.55</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2078</w:t>
      </w:r>
    </w:p>
    <w:p w14:paraId="6144A8BB" w14:textId="77777777" w:rsidR="006E6678" w:rsidRDefault="006E6678">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2078</w:t>
      </w:r>
    </w:p>
    <w:p w14:paraId="220A090B" w14:textId="77777777" w:rsidR="006E6678" w:rsidRDefault="006E6678">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2078</w:t>
      </w:r>
    </w:p>
    <w:p w14:paraId="7609AF2E" w14:textId="77777777" w:rsidR="006E6678" w:rsidRDefault="006E6678">
      <w:pPr>
        <w:pStyle w:val="TOC4"/>
        <w:rPr>
          <w:rFonts w:asciiTheme="minorHAnsi" w:eastAsiaTheme="minorEastAsia" w:hAnsiTheme="minorHAnsi" w:cstheme="minorBidi"/>
          <w:sz w:val="22"/>
          <w:szCs w:val="22"/>
        </w:rPr>
      </w:pPr>
      <w:r w:rsidRPr="006E6678">
        <w:t>A.8.16.56</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2084</w:t>
      </w:r>
    </w:p>
    <w:p w14:paraId="6C925CC9" w14:textId="77777777" w:rsidR="006E6678" w:rsidRDefault="006E6678">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2084</w:t>
      </w:r>
    </w:p>
    <w:p w14:paraId="45FE8C92" w14:textId="77777777" w:rsidR="006E6678" w:rsidRDefault="006E6678">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2084</w:t>
      </w:r>
    </w:p>
    <w:p w14:paraId="51639920" w14:textId="77777777" w:rsidR="006E6678" w:rsidRDefault="006E6678">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2086</w:t>
      </w:r>
    </w:p>
    <w:p w14:paraId="74F64387" w14:textId="77777777" w:rsidR="006E6678" w:rsidRDefault="006E6678">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2087</w:t>
      </w:r>
    </w:p>
    <w:p w14:paraId="26898941" w14:textId="77777777" w:rsidR="006E6678" w:rsidRDefault="006E6678">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2087</w:t>
      </w:r>
    </w:p>
    <w:p w14:paraId="05635C28" w14:textId="77777777" w:rsidR="006E6678" w:rsidRDefault="006E6678">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2089</w:t>
      </w:r>
    </w:p>
    <w:p w14:paraId="4FD32054" w14:textId="77777777" w:rsidR="006E6678" w:rsidRDefault="006E6678">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2090</w:t>
      </w:r>
    </w:p>
    <w:p w14:paraId="718C2063" w14:textId="77777777" w:rsidR="006E6678" w:rsidRDefault="006E6678">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2090</w:t>
      </w:r>
    </w:p>
    <w:p w14:paraId="27C3690E" w14:textId="77777777" w:rsidR="006E6678" w:rsidRDefault="006E6678">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2094</w:t>
      </w:r>
    </w:p>
    <w:p w14:paraId="0EA217EE" w14:textId="77777777" w:rsidR="006E6678" w:rsidRDefault="006E6678">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2095</w:t>
      </w:r>
    </w:p>
    <w:p w14:paraId="7B7CB0C4" w14:textId="77777777" w:rsidR="006E6678" w:rsidRDefault="006E6678">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2095</w:t>
      </w:r>
    </w:p>
    <w:p w14:paraId="79964EF4" w14:textId="77777777" w:rsidR="006E6678" w:rsidRDefault="006E6678">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2098</w:t>
      </w:r>
    </w:p>
    <w:p w14:paraId="165FDB4F" w14:textId="77777777" w:rsidR="006E6678" w:rsidRDefault="006E6678">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2099</w:t>
      </w:r>
    </w:p>
    <w:p w14:paraId="766D1221" w14:textId="77777777" w:rsidR="006E6678" w:rsidRDefault="006E6678">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2099</w:t>
      </w:r>
    </w:p>
    <w:p w14:paraId="515D712D" w14:textId="77777777" w:rsidR="006E6678" w:rsidRDefault="006E6678">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2102</w:t>
      </w:r>
    </w:p>
    <w:p w14:paraId="08CBA87D" w14:textId="77777777" w:rsidR="006E6678" w:rsidRDefault="006E6678">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2102</w:t>
      </w:r>
    </w:p>
    <w:p w14:paraId="080B6E6C" w14:textId="77777777" w:rsidR="006E6678" w:rsidRDefault="006E6678">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2102</w:t>
      </w:r>
    </w:p>
    <w:p w14:paraId="3997E2C0" w14:textId="77777777" w:rsidR="006E6678" w:rsidRDefault="006E6678">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2104</w:t>
      </w:r>
    </w:p>
    <w:p w14:paraId="12E2BE76" w14:textId="77777777" w:rsidR="006E6678" w:rsidRDefault="006E6678">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2105</w:t>
      </w:r>
    </w:p>
    <w:p w14:paraId="1FB17F20" w14:textId="77777777" w:rsidR="006E6678" w:rsidRDefault="006E6678">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2105</w:t>
      </w:r>
    </w:p>
    <w:p w14:paraId="7766A253" w14:textId="77777777" w:rsidR="006E6678" w:rsidRDefault="006E6678">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2108</w:t>
      </w:r>
    </w:p>
    <w:p w14:paraId="376E30BB" w14:textId="77777777" w:rsidR="006E6678" w:rsidRDefault="006E6678">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2109</w:t>
      </w:r>
    </w:p>
    <w:p w14:paraId="1950430A" w14:textId="77777777" w:rsidR="006E6678" w:rsidRDefault="006E6678">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2109</w:t>
      </w:r>
    </w:p>
    <w:p w14:paraId="37288696" w14:textId="77777777" w:rsidR="006E6678" w:rsidRDefault="006E6678">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2113</w:t>
      </w:r>
    </w:p>
    <w:p w14:paraId="28C00BEC" w14:textId="77777777" w:rsidR="006E6678" w:rsidRDefault="006E6678">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2113</w:t>
      </w:r>
    </w:p>
    <w:p w14:paraId="6A9637FF" w14:textId="77777777" w:rsidR="006E6678" w:rsidRDefault="006E6678">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2113</w:t>
      </w:r>
    </w:p>
    <w:p w14:paraId="1FEF149F" w14:textId="77777777" w:rsidR="006E6678" w:rsidRDefault="006E6678">
      <w:pPr>
        <w:pStyle w:val="TOC4"/>
        <w:rPr>
          <w:rFonts w:asciiTheme="minorHAnsi" w:eastAsiaTheme="minorEastAsia" w:hAnsiTheme="minorHAnsi" w:cstheme="minorBidi"/>
          <w:sz w:val="22"/>
          <w:szCs w:val="22"/>
        </w:rPr>
      </w:pPr>
      <w:r w:rsidRPr="006E6678">
        <w:t>A.8.16.65.2</w:t>
      </w:r>
      <w:r w:rsidRPr="006E6678">
        <w:rPr>
          <w:rFonts w:asciiTheme="minorHAnsi" w:hAnsiTheme="minorHAnsi" w:cstheme="minorBidi"/>
          <w:sz w:val="22"/>
          <w:szCs w:val="22"/>
        </w:rPr>
        <w:tab/>
      </w:r>
      <w:r w:rsidRPr="00CC1A22">
        <w:rPr>
          <w:rFonts w:eastAsia="SimSun"/>
          <w:lang w:eastAsia="zh-CN"/>
        </w:rPr>
        <w:t>Test Requirements</w:t>
      </w:r>
      <w:r>
        <w:tab/>
        <w:t>2118</w:t>
      </w:r>
    </w:p>
    <w:p w14:paraId="31F6C937" w14:textId="77777777" w:rsidR="006E6678" w:rsidRDefault="006E6678">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2118</w:t>
      </w:r>
    </w:p>
    <w:p w14:paraId="63921852" w14:textId="77777777" w:rsidR="006E6678" w:rsidRDefault="006E6678">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2118</w:t>
      </w:r>
    </w:p>
    <w:p w14:paraId="76BBFDB8" w14:textId="77777777" w:rsidR="006E6678" w:rsidRDefault="006E6678">
      <w:pPr>
        <w:pStyle w:val="TOC4"/>
        <w:rPr>
          <w:rFonts w:asciiTheme="minorHAnsi" w:eastAsiaTheme="minorEastAsia" w:hAnsiTheme="minorHAnsi" w:cstheme="minorBidi"/>
          <w:sz w:val="22"/>
          <w:szCs w:val="22"/>
        </w:rPr>
      </w:pPr>
      <w:r w:rsidRPr="006E6678">
        <w:t>A.8.16.66.2</w:t>
      </w:r>
      <w:r w:rsidRPr="006E6678">
        <w:rPr>
          <w:rFonts w:asciiTheme="minorHAnsi" w:hAnsiTheme="minorHAnsi" w:cstheme="minorBidi"/>
          <w:sz w:val="22"/>
          <w:szCs w:val="22"/>
        </w:rPr>
        <w:tab/>
      </w:r>
      <w:r w:rsidRPr="00CC1A22">
        <w:rPr>
          <w:rFonts w:eastAsia="SimSun"/>
          <w:lang w:eastAsia="zh-CN"/>
        </w:rPr>
        <w:t>Test Requirements</w:t>
      </w:r>
      <w:r>
        <w:tab/>
        <w:t>2123</w:t>
      </w:r>
    </w:p>
    <w:p w14:paraId="25016652" w14:textId="77777777" w:rsidR="006E6678" w:rsidRDefault="006E6678">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2123</w:t>
      </w:r>
    </w:p>
    <w:p w14:paraId="41BF0F9C" w14:textId="77777777" w:rsidR="006E6678" w:rsidRDefault="006E6678">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2123</w:t>
      </w:r>
    </w:p>
    <w:p w14:paraId="59C6B9DF" w14:textId="77777777" w:rsidR="006E6678" w:rsidRDefault="006E6678">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2128</w:t>
      </w:r>
    </w:p>
    <w:p w14:paraId="37D596EC" w14:textId="77777777" w:rsidR="006E6678" w:rsidRDefault="006E6678">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2128</w:t>
      </w:r>
    </w:p>
    <w:p w14:paraId="180BBFB1" w14:textId="77777777" w:rsidR="006E6678" w:rsidRDefault="006E6678">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p>
    <w:p w14:paraId="15C5A89E" w14:textId="77777777" w:rsidR="006E6678" w:rsidRDefault="006E6678">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2133</w:t>
      </w:r>
    </w:p>
    <w:p w14:paraId="5AE27B88" w14:textId="77777777" w:rsidR="006E6678" w:rsidRDefault="006E6678">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2133</w:t>
      </w:r>
    </w:p>
    <w:p w14:paraId="3DA9EAD8" w14:textId="77777777" w:rsidR="006E6678" w:rsidRDefault="006E6678">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2133</w:t>
      </w:r>
    </w:p>
    <w:p w14:paraId="3AA34386" w14:textId="77777777" w:rsidR="006E6678" w:rsidRDefault="006E6678">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2137</w:t>
      </w:r>
    </w:p>
    <w:p w14:paraId="24624A77" w14:textId="77777777" w:rsidR="006E6678" w:rsidRDefault="006E6678">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2137</w:t>
      </w:r>
    </w:p>
    <w:p w14:paraId="69CF8873" w14:textId="77777777" w:rsidR="006E6678" w:rsidRDefault="006E6678">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2137</w:t>
      </w:r>
    </w:p>
    <w:p w14:paraId="59B2A015" w14:textId="77777777" w:rsidR="006E6678" w:rsidRDefault="006E6678">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2141</w:t>
      </w:r>
    </w:p>
    <w:p w14:paraId="34B42C95" w14:textId="77777777" w:rsidR="006E6678" w:rsidRDefault="006E6678">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2141</w:t>
      </w:r>
    </w:p>
    <w:p w14:paraId="7F1F19A1" w14:textId="77777777" w:rsidR="006E6678" w:rsidRDefault="006E6678">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2141</w:t>
      </w:r>
    </w:p>
    <w:p w14:paraId="67273CF5" w14:textId="77777777" w:rsidR="006E6678" w:rsidRDefault="006E6678">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2146</w:t>
      </w:r>
    </w:p>
    <w:p w14:paraId="675A6C6D" w14:textId="77777777" w:rsidR="006E6678" w:rsidRDefault="006E6678">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2146</w:t>
      </w:r>
    </w:p>
    <w:p w14:paraId="12FE813E" w14:textId="77777777" w:rsidR="006E6678" w:rsidRDefault="006E6678">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2146</w:t>
      </w:r>
    </w:p>
    <w:p w14:paraId="48B0F3BA" w14:textId="77777777" w:rsidR="006E6678" w:rsidRDefault="006E6678">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2151</w:t>
      </w:r>
    </w:p>
    <w:p w14:paraId="4782F5FF" w14:textId="77777777" w:rsidR="006E6678" w:rsidRDefault="006E6678">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2151</w:t>
      </w:r>
    </w:p>
    <w:p w14:paraId="0623FFCC" w14:textId="77777777" w:rsidR="006E6678" w:rsidRDefault="006E6678">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2151</w:t>
      </w:r>
    </w:p>
    <w:p w14:paraId="2E18E584" w14:textId="77777777" w:rsidR="006E6678" w:rsidRDefault="006E6678">
      <w:pPr>
        <w:pStyle w:val="TOC4"/>
        <w:rPr>
          <w:rFonts w:asciiTheme="minorHAnsi" w:eastAsiaTheme="minorEastAsia" w:hAnsiTheme="minorHAnsi" w:cstheme="minorBidi"/>
          <w:sz w:val="22"/>
          <w:szCs w:val="22"/>
        </w:rPr>
      </w:pPr>
      <w:r w:rsidRPr="006E6678">
        <w:lastRenderedPageBreak/>
        <w:t>A.8.16.73</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2157</w:t>
      </w:r>
    </w:p>
    <w:p w14:paraId="0C29B978" w14:textId="77777777" w:rsidR="006E6678" w:rsidRDefault="006E6678">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2157</w:t>
      </w:r>
    </w:p>
    <w:p w14:paraId="37BCF322" w14:textId="77777777" w:rsidR="006E6678" w:rsidRDefault="006E6678">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2157</w:t>
      </w:r>
    </w:p>
    <w:p w14:paraId="66C81E37" w14:textId="77777777" w:rsidR="006E6678" w:rsidRDefault="006E6678">
      <w:pPr>
        <w:pStyle w:val="TOC4"/>
        <w:rPr>
          <w:rFonts w:asciiTheme="minorHAnsi" w:eastAsiaTheme="minorEastAsia" w:hAnsiTheme="minorHAnsi" w:cstheme="minorBidi"/>
          <w:sz w:val="22"/>
          <w:szCs w:val="22"/>
        </w:rPr>
      </w:pPr>
      <w:r w:rsidRPr="006E6678">
        <w:t>A.8.16.74</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2163</w:t>
      </w:r>
    </w:p>
    <w:p w14:paraId="263C0D08" w14:textId="77777777" w:rsidR="006E6678" w:rsidRDefault="006E6678">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2163</w:t>
      </w:r>
    </w:p>
    <w:p w14:paraId="68CCB8B5" w14:textId="77777777" w:rsidR="006E6678" w:rsidRDefault="006E6678">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14:paraId="10D6D891" w14:textId="77777777" w:rsidR="006E6678" w:rsidRDefault="006E6678">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2169</w:t>
      </w:r>
    </w:p>
    <w:p w14:paraId="1D3ED9DE" w14:textId="77777777" w:rsidR="006E6678" w:rsidRDefault="006E6678">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2169</w:t>
      </w:r>
    </w:p>
    <w:p w14:paraId="0F38CD0D" w14:textId="77777777" w:rsidR="006E6678" w:rsidRDefault="006E6678">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2169</w:t>
      </w:r>
    </w:p>
    <w:p w14:paraId="111F366E" w14:textId="77777777" w:rsidR="006E6678" w:rsidRDefault="006E6678">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2175</w:t>
      </w:r>
    </w:p>
    <w:p w14:paraId="7577D11B" w14:textId="77777777" w:rsidR="006E6678" w:rsidRDefault="006E6678">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2175</w:t>
      </w:r>
    </w:p>
    <w:p w14:paraId="109DED07" w14:textId="77777777" w:rsidR="006E6678" w:rsidRDefault="006E6678">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2175</w:t>
      </w:r>
    </w:p>
    <w:p w14:paraId="159ACE88" w14:textId="77777777" w:rsidR="006E6678" w:rsidRDefault="006E6678">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2179</w:t>
      </w:r>
    </w:p>
    <w:p w14:paraId="6EF1F897" w14:textId="77777777" w:rsidR="006E6678" w:rsidRDefault="006E6678">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2179</w:t>
      </w:r>
    </w:p>
    <w:p w14:paraId="53DABA1B" w14:textId="77777777" w:rsidR="006E6678" w:rsidRDefault="006E6678">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2179</w:t>
      </w:r>
    </w:p>
    <w:p w14:paraId="09228464" w14:textId="77777777" w:rsidR="006E6678" w:rsidRDefault="006E6678">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2181</w:t>
      </w:r>
    </w:p>
    <w:p w14:paraId="0C3D96FF" w14:textId="77777777" w:rsidR="006E6678" w:rsidRDefault="006E6678">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2182</w:t>
      </w:r>
    </w:p>
    <w:p w14:paraId="31D65DA0" w14:textId="77777777" w:rsidR="006E6678" w:rsidRDefault="006E6678">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2182</w:t>
      </w:r>
    </w:p>
    <w:p w14:paraId="07D28451" w14:textId="77777777" w:rsidR="006E6678" w:rsidRDefault="006E6678">
      <w:pPr>
        <w:pStyle w:val="TOC4"/>
        <w:rPr>
          <w:rFonts w:asciiTheme="minorHAnsi" w:eastAsiaTheme="minorEastAsia" w:hAnsiTheme="minorHAnsi" w:cstheme="minorBidi"/>
          <w:sz w:val="22"/>
          <w:szCs w:val="22"/>
        </w:rPr>
      </w:pPr>
      <w:r w:rsidRPr="006E6678">
        <w:t>A.8.16.79</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2188</w:t>
      </w:r>
    </w:p>
    <w:p w14:paraId="322ACBF4" w14:textId="77777777" w:rsidR="006E6678" w:rsidRDefault="006E6678">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2188</w:t>
      </w:r>
    </w:p>
    <w:p w14:paraId="2EDF0FC8" w14:textId="77777777" w:rsidR="006E6678" w:rsidRDefault="006E6678">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2188</w:t>
      </w:r>
    </w:p>
    <w:p w14:paraId="3E6D31B7" w14:textId="77777777" w:rsidR="006E6678" w:rsidRDefault="006E6678">
      <w:pPr>
        <w:pStyle w:val="TOC4"/>
        <w:rPr>
          <w:rFonts w:asciiTheme="minorHAnsi" w:eastAsiaTheme="minorEastAsia" w:hAnsiTheme="minorHAnsi" w:cstheme="minorBidi"/>
          <w:sz w:val="22"/>
          <w:szCs w:val="22"/>
        </w:rPr>
      </w:pPr>
      <w:r w:rsidRPr="006E6678">
        <w:t>A.8.16.80</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2194</w:t>
      </w:r>
    </w:p>
    <w:p w14:paraId="7E190CF2" w14:textId="77777777" w:rsidR="006E6678" w:rsidRDefault="006E6678">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2194</w:t>
      </w:r>
    </w:p>
    <w:p w14:paraId="2212AD75" w14:textId="77777777" w:rsidR="006E6678" w:rsidRDefault="006E6678">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2194</w:t>
      </w:r>
    </w:p>
    <w:p w14:paraId="419519A0" w14:textId="77777777" w:rsidR="006E6678" w:rsidRDefault="006E6678">
      <w:pPr>
        <w:pStyle w:val="TOC4"/>
        <w:rPr>
          <w:rFonts w:asciiTheme="minorHAnsi" w:eastAsiaTheme="minorEastAsia" w:hAnsiTheme="minorHAnsi" w:cstheme="minorBidi"/>
          <w:sz w:val="22"/>
          <w:szCs w:val="22"/>
        </w:rPr>
      </w:pPr>
      <w:r w:rsidRPr="006E6678">
        <w:t>A.8.16.81</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2200</w:t>
      </w:r>
    </w:p>
    <w:p w14:paraId="1004EAD7" w14:textId="77777777" w:rsidR="006E6678" w:rsidRDefault="006E6678">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2200</w:t>
      </w:r>
    </w:p>
    <w:p w14:paraId="27B1FA2C" w14:textId="77777777" w:rsidR="006E6678" w:rsidRDefault="006E6678">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2200</w:t>
      </w:r>
    </w:p>
    <w:p w14:paraId="71D72912" w14:textId="77777777" w:rsidR="006E6678" w:rsidRDefault="006E6678">
      <w:pPr>
        <w:pStyle w:val="TOC4"/>
        <w:rPr>
          <w:rFonts w:asciiTheme="minorHAnsi" w:eastAsiaTheme="minorEastAsia" w:hAnsiTheme="minorHAnsi" w:cstheme="minorBidi"/>
          <w:sz w:val="22"/>
          <w:szCs w:val="22"/>
        </w:rPr>
      </w:pPr>
      <w:r w:rsidRPr="006E6678">
        <w:t>A.8.16.82</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2206</w:t>
      </w:r>
    </w:p>
    <w:p w14:paraId="664F957E" w14:textId="77777777" w:rsidR="006E6678" w:rsidRDefault="006E6678">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2206</w:t>
      </w:r>
    </w:p>
    <w:p w14:paraId="1626E9A7" w14:textId="77777777" w:rsidR="006E6678" w:rsidRDefault="006E6678">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2206</w:t>
      </w:r>
    </w:p>
    <w:p w14:paraId="6DDE6E34" w14:textId="77777777" w:rsidR="006E6678" w:rsidRDefault="006E6678">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2206</w:t>
      </w:r>
    </w:p>
    <w:p w14:paraId="0936A61F" w14:textId="77777777" w:rsidR="006E6678" w:rsidRDefault="006E6678">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2212</w:t>
      </w:r>
    </w:p>
    <w:p w14:paraId="108FB607" w14:textId="77777777" w:rsidR="006E6678" w:rsidRDefault="006E6678">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2212</w:t>
      </w:r>
    </w:p>
    <w:p w14:paraId="7446D7F2" w14:textId="77777777" w:rsidR="006E6678" w:rsidRDefault="006E6678">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2212</w:t>
      </w:r>
    </w:p>
    <w:p w14:paraId="5CD761F6" w14:textId="77777777" w:rsidR="006E6678" w:rsidRDefault="006E6678">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2219</w:t>
      </w:r>
    </w:p>
    <w:p w14:paraId="4DD60EBB" w14:textId="77777777" w:rsidR="006E6678" w:rsidRDefault="006E6678">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2219</w:t>
      </w:r>
    </w:p>
    <w:p w14:paraId="27FFF925" w14:textId="77777777" w:rsidR="006E6678" w:rsidRDefault="006E6678">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2219</w:t>
      </w:r>
    </w:p>
    <w:p w14:paraId="2205D8C9" w14:textId="77777777" w:rsidR="006E6678" w:rsidRDefault="006E6678">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2220</w:t>
      </w:r>
    </w:p>
    <w:p w14:paraId="555A506A" w14:textId="77777777" w:rsidR="006E6678" w:rsidRDefault="006E6678">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2220</w:t>
      </w:r>
    </w:p>
    <w:p w14:paraId="04CBD199" w14:textId="77777777" w:rsidR="006E6678" w:rsidRDefault="006E6678">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2220</w:t>
      </w:r>
    </w:p>
    <w:p w14:paraId="1A347AF4" w14:textId="77777777" w:rsidR="006E6678" w:rsidRDefault="006E6678">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2221</w:t>
      </w:r>
    </w:p>
    <w:p w14:paraId="6A5DA819" w14:textId="77777777" w:rsidR="006E6678" w:rsidRDefault="006E6678">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2221</w:t>
      </w:r>
    </w:p>
    <w:p w14:paraId="2606AF89" w14:textId="77777777" w:rsidR="006E6678" w:rsidRDefault="006E6678">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2221</w:t>
      </w:r>
    </w:p>
    <w:p w14:paraId="6988D62F" w14:textId="77777777" w:rsidR="006E6678" w:rsidRDefault="006E6678">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2222</w:t>
      </w:r>
    </w:p>
    <w:p w14:paraId="418DCADA" w14:textId="77777777" w:rsidR="006E6678" w:rsidRDefault="006E6678">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2222</w:t>
      </w:r>
    </w:p>
    <w:p w14:paraId="77ABD7BF" w14:textId="77777777" w:rsidR="006E6678" w:rsidRDefault="006E6678">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2222</w:t>
      </w:r>
    </w:p>
    <w:p w14:paraId="1680B054" w14:textId="77777777" w:rsidR="006E6678" w:rsidRDefault="006E6678">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2223</w:t>
      </w:r>
    </w:p>
    <w:p w14:paraId="61F93665" w14:textId="77777777" w:rsidR="006E6678" w:rsidRDefault="006E6678">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2224</w:t>
      </w:r>
    </w:p>
    <w:p w14:paraId="30A89D27" w14:textId="77777777" w:rsidR="006E6678" w:rsidRDefault="006E6678">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2224</w:t>
      </w:r>
    </w:p>
    <w:p w14:paraId="4FA1C08D" w14:textId="77777777" w:rsidR="006E6678" w:rsidRDefault="006E6678">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2224</w:t>
      </w:r>
    </w:p>
    <w:p w14:paraId="0B64C3D5" w14:textId="77777777" w:rsidR="006E6678" w:rsidRDefault="006E6678">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2225</w:t>
      </w:r>
    </w:p>
    <w:p w14:paraId="33B9775B" w14:textId="77777777" w:rsidR="006E6678" w:rsidRDefault="006E6678">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2225</w:t>
      </w:r>
    </w:p>
    <w:p w14:paraId="6D24A1A4" w14:textId="77777777" w:rsidR="006E6678" w:rsidRDefault="006E6678">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2225</w:t>
      </w:r>
    </w:p>
    <w:p w14:paraId="315A0AA3" w14:textId="77777777" w:rsidR="006E6678" w:rsidRDefault="006E6678">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2226</w:t>
      </w:r>
    </w:p>
    <w:p w14:paraId="6656E501" w14:textId="77777777" w:rsidR="006E6678" w:rsidRDefault="006E6678">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2226</w:t>
      </w:r>
    </w:p>
    <w:p w14:paraId="2E9C56BE" w14:textId="77777777" w:rsidR="006E6678" w:rsidRDefault="006E6678">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2227</w:t>
      </w:r>
    </w:p>
    <w:p w14:paraId="3EB888C5" w14:textId="77777777" w:rsidR="006E6678" w:rsidRDefault="006E6678">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2227</w:t>
      </w:r>
    </w:p>
    <w:p w14:paraId="4863CDED" w14:textId="77777777" w:rsidR="006E6678" w:rsidRDefault="006E6678">
      <w:pPr>
        <w:pStyle w:val="TOC4"/>
        <w:rPr>
          <w:rFonts w:asciiTheme="minorHAnsi" w:eastAsiaTheme="minorEastAsia" w:hAnsiTheme="minorHAnsi" w:cstheme="minorBidi"/>
          <w:sz w:val="22"/>
          <w:szCs w:val="22"/>
        </w:rPr>
      </w:pPr>
      <w:r>
        <w:lastRenderedPageBreak/>
        <w:t>A.8.17.10</w:t>
      </w:r>
      <w:r>
        <w:rPr>
          <w:lang w:eastAsia="zh-CN"/>
        </w:rPr>
        <w:t>.1</w:t>
      </w:r>
      <w:r>
        <w:rPr>
          <w:rFonts w:asciiTheme="minorHAnsi" w:eastAsiaTheme="minorEastAsia" w:hAnsiTheme="minorHAnsi" w:cstheme="minorBidi"/>
          <w:sz w:val="22"/>
          <w:szCs w:val="22"/>
        </w:rPr>
        <w:tab/>
      </w:r>
      <w:r>
        <w:t>Test Purpose and Environment</w:t>
      </w:r>
      <w:r>
        <w:tab/>
        <w:t>2227</w:t>
      </w:r>
    </w:p>
    <w:p w14:paraId="37DFC734" w14:textId="77777777" w:rsidR="006E6678" w:rsidRDefault="006E6678">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2234</w:t>
      </w:r>
    </w:p>
    <w:p w14:paraId="1EE9E205" w14:textId="77777777" w:rsidR="006E6678" w:rsidRDefault="006E6678">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2235</w:t>
      </w:r>
    </w:p>
    <w:p w14:paraId="0D90A247" w14:textId="77777777" w:rsidR="006E6678" w:rsidRDefault="006E6678">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2235</w:t>
      </w:r>
    </w:p>
    <w:p w14:paraId="00AE23B6" w14:textId="77777777" w:rsidR="006E6678" w:rsidRDefault="006E6678">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2241</w:t>
      </w:r>
    </w:p>
    <w:p w14:paraId="339CAD26" w14:textId="77777777" w:rsidR="006E6678" w:rsidRDefault="006E6678">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2242</w:t>
      </w:r>
    </w:p>
    <w:p w14:paraId="1CAB4ED8" w14:textId="77777777" w:rsidR="006E6678" w:rsidRDefault="006E6678">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2242</w:t>
      </w:r>
    </w:p>
    <w:p w14:paraId="72FC70BF" w14:textId="77777777" w:rsidR="006E6678" w:rsidRDefault="006E6678">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2242</w:t>
      </w:r>
    </w:p>
    <w:p w14:paraId="597E4164" w14:textId="77777777" w:rsidR="006E6678" w:rsidRDefault="006E6678">
      <w:pPr>
        <w:pStyle w:val="TOC4"/>
        <w:rPr>
          <w:rFonts w:asciiTheme="minorHAnsi" w:eastAsiaTheme="minorEastAsia" w:hAnsiTheme="minorHAnsi" w:cstheme="minorBidi"/>
          <w:sz w:val="22"/>
          <w:szCs w:val="22"/>
        </w:rPr>
      </w:pPr>
      <w:r w:rsidRPr="006E6678">
        <w:t>A.8.18.1.2</w:t>
      </w:r>
      <w:r w:rsidRPr="006E6678">
        <w:rPr>
          <w:rFonts w:asciiTheme="minorHAnsi" w:eastAsiaTheme="minorEastAsia" w:hAnsiTheme="minorHAnsi" w:cstheme="minorBidi"/>
          <w:sz w:val="22"/>
          <w:szCs w:val="22"/>
        </w:rPr>
        <w:tab/>
      </w:r>
      <w:r w:rsidRPr="00CC1A22">
        <w:rPr>
          <w:snapToGrid w:val="0"/>
        </w:rPr>
        <w:t>Test Requirements</w:t>
      </w:r>
      <w:r>
        <w:tab/>
        <w:t>2244</w:t>
      </w:r>
    </w:p>
    <w:p w14:paraId="5B9F6E12" w14:textId="77777777" w:rsidR="006E6678" w:rsidRDefault="006E6678">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2244</w:t>
      </w:r>
    </w:p>
    <w:p w14:paraId="0E4E9317" w14:textId="77777777" w:rsidR="006E6678" w:rsidRDefault="006E6678">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2244</w:t>
      </w:r>
    </w:p>
    <w:p w14:paraId="776D9811" w14:textId="77777777" w:rsidR="006E6678" w:rsidRDefault="006E6678">
      <w:pPr>
        <w:pStyle w:val="TOC4"/>
        <w:rPr>
          <w:rFonts w:asciiTheme="minorHAnsi" w:eastAsiaTheme="minorEastAsia" w:hAnsiTheme="minorHAnsi" w:cstheme="minorBidi"/>
          <w:sz w:val="22"/>
          <w:szCs w:val="22"/>
        </w:rPr>
      </w:pPr>
      <w:r w:rsidRPr="006E6678">
        <w:t>A.8.19.1.1</w:t>
      </w:r>
      <w:r w:rsidRPr="006E6678">
        <w:rPr>
          <w:rFonts w:asciiTheme="minorHAnsi" w:eastAsiaTheme="minorEastAsia" w:hAnsiTheme="minorHAnsi" w:cstheme="minorBidi"/>
          <w:sz w:val="22"/>
          <w:szCs w:val="22"/>
        </w:rPr>
        <w:tab/>
      </w:r>
      <w:r w:rsidRPr="00CC1A22">
        <w:rPr>
          <w:snapToGrid w:val="0"/>
        </w:rPr>
        <w:t>Test Purpose and Environment</w:t>
      </w:r>
      <w:r>
        <w:tab/>
        <w:t>2244</w:t>
      </w:r>
    </w:p>
    <w:p w14:paraId="426FC5A7" w14:textId="77777777" w:rsidR="006E6678" w:rsidRDefault="006E6678">
      <w:pPr>
        <w:pStyle w:val="TOC4"/>
        <w:rPr>
          <w:rFonts w:asciiTheme="minorHAnsi" w:eastAsiaTheme="minorEastAsia" w:hAnsiTheme="minorHAnsi" w:cstheme="minorBidi"/>
          <w:sz w:val="22"/>
          <w:szCs w:val="22"/>
        </w:rPr>
      </w:pPr>
      <w:r w:rsidRPr="006E6678">
        <w:t>A.8.19.1.2</w:t>
      </w:r>
      <w:r w:rsidRPr="006E6678">
        <w:rPr>
          <w:rFonts w:asciiTheme="minorHAnsi" w:eastAsiaTheme="minorEastAsia" w:hAnsiTheme="minorHAnsi" w:cstheme="minorBidi"/>
          <w:sz w:val="22"/>
          <w:szCs w:val="22"/>
        </w:rPr>
        <w:tab/>
      </w:r>
      <w:r w:rsidRPr="00CC1A22">
        <w:rPr>
          <w:snapToGrid w:val="0"/>
        </w:rPr>
        <w:t>Test Requirements</w:t>
      </w:r>
      <w:r>
        <w:tab/>
        <w:t>2245</w:t>
      </w:r>
    </w:p>
    <w:p w14:paraId="54FE6CB6" w14:textId="77777777" w:rsidR="006E6678" w:rsidRDefault="006E6678">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2246</w:t>
      </w:r>
    </w:p>
    <w:p w14:paraId="3F9D622D" w14:textId="77777777" w:rsidR="006E6678" w:rsidRDefault="006E6678">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2246</w:t>
      </w:r>
    </w:p>
    <w:p w14:paraId="13CC2CF2" w14:textId="77777777" w:rsidR="006E6678" w:rsidRDefault="006E6678">
      <w:pPr>
        <w:pStyle w:val="TOC4"/>
        <w:rPr>
          <w:rFonts w:asciiTheme="minorHAnsi" w:eastAsiaTheme="minorEastAsia" w:hAnsiTheme="minorHAnsi" w:cstheme="minorBidi"/>
          <w:sz w:val="22"/>
          <w:szCs w:val="22"/>
        </w:rPr>
      </w:pPr>
      <w:r w:rsidRPr="006E6678">
        <w:t>A.8.20.1.1</w:t>
      </w:r>
      <w:r w:rsidRPr="006E6678">
        <w:rPr>
          <w:rFonts w:asciiTheme="minorHAnsi" w:eastAsiaTheme="minorEastAsia" w:hAnsiTheme="minorHAnsi" w:cstheme="minorBidi"/>
          <w:sz w:val="22"/>
          <w:szCs w:val="22"/>
        </w:rPr>
        <w:tab/>
      </w:r>
      <w:r w:rsidRPr="00CC1A22">
        <w:rPr>
          <w:snapToGrid w:val="0"/>
        </w:rPr>
        <w:t>Test Purpose and Environment</w:t>
      </w:r>
      <w:r>
        <w:tab/>
        <w:t>2246</w:t>
      </w:r>
    </w:p>
    <w:p w14:paraId="1AE4F62A" w14:textId="77777777" w:rsidR="006E6678" w:rsidRDefault="006E6678">
      <w:pPr>
        <w:pStyle w:val="TOC4"/>
        <w:rPr>
          <w:rFonts w:asciiTheme="minorHAnsi" w:eastAsiaTheme="minorEastAsia" w:hAnsiTheme="minorHAnsi" w:cstheme="minorBidi"/>
          <w:sz w:val="22"/>
          <w:szCs w:val="22"/>
        </w:rPr>
      </w:pPr>
      <w:r w:rsidRPr="006E6678">
        <w:t>A.8.20.1.2</w:t>
      </w:r>
      <w:r w:rsidRPr="006E6678">
        <w:rPr>
          <w:rFonts w:asciiTheme="minorHAnsi" w:eastAsiaTheme="minorEastAsia" w:hAnsiTheme="minorHAnsi" w:cstheme="minorBidi"/>
          <w:sz w:val="22"/>
          <w:szCs w:val="22"/>
        </w:rPr>
        <w:tab/>
      </w:r>
      <w:r w:rsidRPr="00CC1A22">
        <w:rPr>
          <w:snapToGrid w:val="0"/>
        </w:rPr>
        <w:t>Test Requirements</w:t>
      </w:r>
      <w:r>
        <w:tab/>
        <w:t>2247</w:t>
      </w:r>
    </w:p>
    <w:p w14:paraId="5CC47037" w14:textId="77777777" w:rsidR="006E6678" w:rsidRDefault="006E6678">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2248</w:t>
      </w:r>
    </w:p>
    <w:p w14:paraId="7711C857" w14:textId="77777777" w:rsidR="006E6678" w:rsidRDefault="006E6678">
      <w:pPr>
        <w:pStyle w:val="TOC4"/>
        <w:rPr>
          <w:rFonts w:asciiTheme="minorHAnsi" w:eastAsiaTheme="minorEastAsia" w:hAnsiTheme="minorHAnsi" w:cstheme="minorBidi"/>
          <w:sz w:val="22"/>
          <w:szCs w:val="22"/>
        </w:rPr>
      </w:pPr>
      <w:r w:rsidRPr="006E6678">
        <w:t>A.8.20.2.1</w:t>
      </w:r>
      <w:r w:rsidRPr="006E6678">
        <w:rPr>
          <w:rFonts w:asciiTheme="minorHAnsi" w:eastAsiaTheme="minorEastAsia" w:hAnsiTheme="minorHAnsi" w:cstheme="minorBidi"/>
          <w:sz w:val="22"/>
          <w:szCs w:val="22"/>
        </w:rPr>
        <w:tab/>
      </w:r>
      <w:r w:rsidRPr="00CC1A22">
        <w:rPr>
          <w:snapToGrid w:val="0"/>
        </w:rPr>
        <w:t>Test Purpose and Environment</w:t>
      </w:r>
      <w:r>
        <w:tab/>
        <w:t>2248</w:t>
      </w:r>
    </w:p>
    <w:p w14:paraId="003FB40F" w14:textId="77777777" w:rsidR="006E6678" w:rsidRDefault="006E6678">
      <w:pPr>
        <w:pStyle w:val="TOC4"/>
        <w:rPr>
          <w:rFonts w:asciiTheme="minorHAnsi" w:eastAsiaTheme="minorEastAsia" w:hAnsiTheme="minorHAnsi" w:cstheme="minorBidi"/>
          <w:sz w:val="22"/>
          <w:szCs w:val="22"/>
        </w:rPr>
      </w:pPr>
      <w:r w:rsidRPr="006E6678">
        <w:t>A.8.20.2.2</w:t>
      </w:r>
      <w:r w:rsidRPr="006E6678">
        <w:rPr>
          <w:rFonts w:asciiTheme="minorHAnsi" w:eastAsiaTheme="minorEastAsia" w:hAnsiTheme="minorHAnsi" w:cstheme="minorBidi"/>
          <w:sz w:val="22"/>
          <w:szCs w:val="22"/>
        </w:rPr>
        <w:tab/>
      </w:r>
      <w:r w:rsidRPr="00CC1A22">
        <w:rPr>
          <w:snapToGrid w:val="0"/>
        </w:rPr>
        <w:t>Test Requirements</w:t>
      </w:r>
      <w:r>
        <w:tab/>
        <w:t>2249</w:t>
      </w:r>
    </w:p>
    <w:p w14:paraId="26EB6011" w14:textId="77777777" w:rsidR="006E6678" w:rsidRDefault="006E6678">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2250</w:t>
      </w:r>
    </w:p>
    <w:p w14:paraId="2ED143FF" w14:textId="77777777" w:rsidR="006E6678" w:rsidRDefault="006E6678">
      <w:pPr>
        <w:pStyle w:val="TOC4"/>
        <w:rPr>
          <w:rFonts w:asciiTheme="minorHAnsi" w:eastAsiaTheme="minorEastAsia" w:hAnsiTheme="minorHAnsi" w:cstheme="minorBidi"/>
          <w:sz w:val="22"/>
          <w:szCs w:val="22"/>
        </w:rPr>
      </w:pPr>
      <w:r w:rsidRPr="006E6678">
        <w:t>A.8.20.</w:t>
      </w:r>
      <w:r w:rsidRPr="006E6678">
        <w:rPr>
          <w:lang w:eastAsia="zh-CN"/>
        </w:rPr>
        <w:t>2A</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2250</w:t>
      </w:r>
    </w:p>
    <w:p w14:paraId="2D2A4B01" w14:textId="77777777" w:rsidR="006E6678" w:rsidRDefault="006E6678">
      <w:pPr>
        <w:pStyle w:val="TOC4"/>
        <w:rPr>
          <w:rFonts w:asciiTheme="minorHAnsi" w:eastAsiaTheme="minorEastAsia" w:hAnsiTheme="minorHAnsi" w:cstheme="minorBidi"/>
          <w:sz w:val="22"/>
          <w:szCs w:val="22"/>
        </w:rPr>
      </w:pPr>
      <w:r w:rsidRPr="006E6678">
        <w:t>A.8.20.2</w:t>
      </w:r>
      <w:r w:rsidRPr="006E6678">
        <w:rPr>
          <w:lang w:eastAsia="zh-CN"/>
        </w:rPr>
        <w:t>A</w:t>
      </w:r>
      <w:r w:rsidRPr="006E6678">
        <w:t>.2</w:t>
      </w:r>
      <w:r w:rsidRPr="006E6678">
        <w:rPr>
          <w:rFonts w:asciiTheme="minorHAnsi" w:eastAsiaTheme="minorEastAsia" w:hAnsiTheme="minorHAnsi" w:cstheme="minorBidi"/>
          <w:sz w:val="22"/>
          <w:szCs w:val="22"/>
        </w:rPr>
        <w:tab/>
      </w:r>
      <w:r w:rsidRPr="00CC1A22">
        <w:rPr>
          <w:snapToGrid w:val="0"/>
        </w:rPr>
        <w:t>Test Requirements</w:t>
      </w:r>
      <w:r>
        <w:tab/>
        <w:t>2250</w:t>
      </w:r>
    </w:p>
    <w:p w14:paraId="4A8C3623" w14:textId="77777777" w:rsidR="006E6678" w:rsidRDefault="006E6678">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2250</w:t>
      </w:r>
    </w:p>
    <w:p w14:paraId="0005AF37" w14:textId="77777777" w:rsidR="006E6678" w:rsidRDefault="006E6678">
      <w:pPr>
        <w:pStyle w:val="TOC4"/>
        <w:rPr>
          <w:rFonts w:asciiTheme="minorHAnsi" w:eastAsiaTheme="minorEastAsia" w:hAnsiTheme="minorHAnsi" w:cstheme="minorBidi"/>
          <w:sz w:val="22"/>
          <w:szCs w:val="22"/>
        </w:rPr>
      </w:pPr>
      <w:r w:rsidRPr="006E6678">
        <w:t>A.8.20.</w:t>
      </w:r>
      <w:r w:rsidRPr="006E6678">
        <w:rPr>
          <w:lang w:eastAsia="zh-CN"/>
        </w:rPr>
        <w:t>2B</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2250</w:t>
      </w:r>
    </w:p>
    <w:p w14:paraId="751F83EE" w14:textId="77777777" w:rsidR="006E6678" w:rsidRDefault="006E6678">
      <w:pPr>
        <w:pStyle w:val="TOC4"/>
        <w:rPr>
          <w:rFonts w:asciiTheme="minorHAnsi" w:eastAsiaTheme="minorEastAsia" w:hAnsiTheme="minorHAnsi" w:cstheme="minorBidi"/>
          <w:sz w:val="22"/>
          <w:szCs w:val="22"/>
        </w:rPr>
      </w:pPr>
      <w:r w:rsidRPr="006E6678">
        <w:t>A.8.20.2</w:t>
      </w:r>
      <w:r w:rsidRPr="006E6678">
        <w:rPr>
          <w:lang w:eastAsia="zh-CN"/>
        </w:rPr>
        <w:t>B</w:t>
      </w:r>
      <w:r w:rsidRPr="006E6678">
        <w:t>.2</w:t>
      </w:r>
      <w:r w:rsidRPr="006E6678">
        <w:rPr>
          <w:rFonts w:asciiTheme="minorHAnsi" w:eastAsiaTheme="minorEastAsia" w:hAnsiTheme="minorHAnsi" w:cstheme="minorBidi"/>
          <w:sz w:val="22"/>
          <w:szCs w:val="22"/>
        </w:rPr>
        <w:tab/>
      </w:r>
      <w:r w:rsidRPr="00CC1A22">
        <w:rPr>
          <w:snapToGrid w:val="0"/>
        </w:rPr>
        <w:t>Test Requirements</w:t>
      </w:r>
      <w:r>
        <w:tab/>
        <w:t>2253</w:t>
      </w:r>
    </w:p>
    <w:p w14:paraId="55152F15" w14:textId="77777777" w:rsidR="006E6678" w:rsidRDefault="006E6678">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2253</w:t>
      </w:r>
    </w:p>
    <w:p w14:paraId="28BC165E" w14:textId="77777777" w:rsidR="006E6678" w:rsidRDefault="006E6678">
      <w:pPr>
        <w:pStyle w:val="TOC4"/>
        <w:rPr>
          <w:rFonts w:asciiTheme="minorHAnsi" w:eastAsiaTheme="minorEastAsia" w:hAnsiTheme="minorHAnsi" w:cstheme="minorBidi"/>
          <w:sz w:val="22"/>
          <w:szCs w:val="22"/>
        </w:rPr>
      </w:pPr>
      <w:r w:rsidRPr="006E6678">
        <w:t>A.8.20.3.1</w:t>
      </w:r>
      <w:r w:rsidRPr="006E6678">
        <w:rPr>
          <w:rFonts w:asciiTheme="minorHAnsi" w:eastAsiaTheme="minorEastAsia" w:hAnsiTheme="minorHAnsi" w:cstheme="minorBidi"/>
          <w:sz w:val="22"/>
          <w:szCs w:val="22"/>
        </w:rPr>
        <w:tab/>
      </w:r>
      <w:r w:rsidRPr="00CC1A22">
        <w:rPr>
          <w:snapToGrid w:val="0"/>
        </w:rPr>
        <w:t>Test Purpose and Environment</w:t>
      </w:r>
      <w:r>
        <w:tab/>
        <w:t>2253</w:t>
      </w:r>
    </w:p>
    <w:p w14:paraId="52B2D08A" w14:textId="77777777" w:rsidR="006E6678" w:rsidRDefault="006E6678">
      <w:pPr>
        <w:pStyle w:val="TOC4"/>
        <w:rPr>
          <w:rFonts w:asciiTheme="minorHAnsi" w:eastAsiaTheme="minorEastAsia" w:hAnsiTheme="minorHAnsi" w:cstheme="minorBidi"/>
          <w:sz w:val="22"/>
          <w:szCs w:val="22"/>
        </w:rPr>
      </w:pPr>
      <w:r w:rsidRPr="006E6678">
        <w:t>A.8.20.3.2</w:t>
      </w:r>
      <w:r w:rsidRPr="006E6678">
        <w:rPr>
          <w:rFonts w:asciiTheme="minorHAnsi" w:eastAsiaTheme="minorEastAsia" w:hAnsiTheme="minorHAnsi" w:cstheme="minorBidi"/>
          <w:sz w:val="22"/>
          <w:szCs w:val="22"/>
        </w:rPr>
        <w:tab/>
      </w:r>
      <w:r w:rsidRPr="00CC1A22">
        <w:rPr>
          <w:snapToGrid w:val="0"/>
        </w:rPr>
        <w:t>Test Requirements</w:t>
      </w:r>
      <w:r>
        <w:tab/>
        <w:t>2255</w:t>
      </w:r>
    </w:p>
    <w:p w14:paraId="30F72769" w14:textId="77777777" w:rsidR="006E6678" w:rsidRDefault="006E6678">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2255</w:t>
      </w:r>
    </w:p>
    <w:p w14:paraId="14AFA27E" w14:textId="77777777" w:rsidR="006E6678" w:rsidRDefault="006E6678">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2255</w:t>
      </w:r>
    </w:p>
    <w:p w14:paraId="30F969DB" w14:textId="77777777" w:rsidR="006E6678" w:rsidRDefault="006E6678">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2255</w:t>
      </w:r>
    </w:p>
    <w:p w14:paraId="6B5EC53B" w14:textId="77777777" w:rsidR="006E6678" w:rsidRDefault="006E6678">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2257</w:t>
      </w:r>
    </w:p>
    <w:p w14:paraId="2DC15DFF" w14:textId="77777777" w:rsidR="006E6678" w:rsidRDefault="006E6678">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2257</w:t>
      </w:r>
    </w:p>
    <w:p w14:paraId="6E3FD953" w14:textId="77777777" w:rsidR="006E6678" w:rsidRDefault="006E6678">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2257</w:t>
      </w:r>
    </w:p>
    <w:p w14:paraId="22812F41" w14:textId="77777777" w:rsidR="006E6678" w:rsidRDefault="006E6678">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2257</w:t>
      </w:r>
    </w:p>
    <w:p w14:paraId="50FE8BE1" w14:textId="77777777" w:rsidR="006E6678" w:rsidRDefault="006E6678">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2257</w:t>
      </w:r>
    </w:p>
    <w:p w14:paraId="50492A94" w14:textId="77777777" w:rsidR="006E6678" w:rsidRDefault="006E6678">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2257</w:t>
      </w:r>
    </w:p>
    <w:p w14:paraId="21F34290" w14:textId="77777777" w:rsidR="006E6678" w:rsidRDefault="006E6678">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2257</w:t>
      </w:r>
    </w:p>
    <w:p w14:paraId="0C4D5D24" w14:textId="77777777" w:rsidR="006E6678" w:rsidRDefault="006E6678">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2258</w:t>
      </w:r>
    </w:p>
    <w:p w14:paraId="0EFAE4DB" w14:textId="77777777" w:rsidR="006E6678" w:rsidRDefault="006E6678">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2258</w:t>
      </w:r>
    </w:p>
    <w:p w14:paraId="4A2A5091" w14:textId="77777777" w:rsidR="006E6678" w:rsidRDefault="006E6678">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2258</w:t>
      </w:r>
    </w:p>
    <w:p w14:paraId="5461AE8E" w14:textId="77777777" w:rsidR="006E6678" w:rsidRDefault="006E6678">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2260</w:t>
      </w:r>
    </w:p>
    <w:p w14:paraId="42725C4C" w14:textId="77777777" w:rsidR="006E6678" w:rsidRDefault="006E6678">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2260</w:t>
      </w:r>
    </w:p>
    <w:p w14:paraId="384B99DD" w14:textId="77777777" w:rsidR="006E6678" w:rsidRDefault="006E6678">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2260</w:t>
      </w:r>
    </w:p>
    <w:p w14:paraId="475A8D59" w14:textId="77777777" w:rsidR="006E6678" w:rsidRDefault="006E6678">
      <w:pPr>
        <w:pStyle w:val="TOC4"/>
        <w:rPr>
          <w:rFonts w:asciiTheme="minorHAnsi" w:eastAsiaTheme="minorEastAsia" w:hAnsiTheme="minorHAnsi" w:cstheme="minorBidi"/>
          <w:sz w:val="22"/>
          <w:szCs w:val="22"/>
        </w:rPr>
      </w:pPr>
      <w:r w:rsidRPr="006E6678">
        <w:t>A.8.21.1</w:t>
      </w:r>
      <w:r w:rsidRPr="006E6678">
        <w:rPr>
          <w:rFonts w:asciiTheme="minorHAnsi" w:eastAsiaTheme="minorEastAsia" w:hAnsiTheme="minorHAnsi"/>
          <w:sz w:val="22"/>
          <w:szCs w:val="22"/>
        </w:rPr>
        <w:tab/>
      </w:r>
      <w:r w:rsidRPr="00CC1A22">
        <w:rPr>
          <w:rFonts w:cs="v4.2.0"/>
        </w:rPr>
        <w:t>Test Purpose and Environment</w:t>
      </w:r>
      <w:r>
        <w:tab/>
        <w:t>2260</w:t>
      </w:r>
    </w:p>
    <w:p w14:paraId="77ED75E8" w14:textId="77777777" w:rsidR="006E6678" w:rsidRDefault="006E6678">
      <w:pPr>
        <w:pStyle w:val="TOC3"/>
        <w:rPr>
          <w:rFonts w:asciiTheme="minorHAnsi" w:eastAsiaTheme="minorEastAsia" w:hAnsiTheme="minorHAnsi" w:cstheme="minorBidi"/>
          <w:sz w:val="22"/>
          <w:szCs w:val="22"/>
        </w:rPr>
      </w:pPr>
      <w:r>
        <w:t>A.8.21.2 Test Requirements</w:t>
      </w:r>
      <w:r>
        <w:tab/>
        <w:t>2264</w:t>
      </w:r>
    </w:p>
    <w:p w14:paraId="6BD138AB" w14:textId="77777777" w:rsidR="006E6678" w:rsidRDefault="006E6678">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2264</w:t>
      </w:r>
    </w:p>
    <w:p w14:paraId="5477EDD5" w14:textId="77777777" w:rsidR="006E6678" w:rsidRDefault="006E6678">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2264</w:t>
      </w:r>
    </w:p>
    <w:p w14:paraId="17EBEC02" w14:textId="77777777" w:rsidR="006E6678" w:rsidRDefault="006E6678">
      <w:pPr>
        <w:pStyle w:val="TOC4"/>
        <w:rPr>
          <w:rFonts w:asciiTheme="minorHAnsi" w:eastAsiaTheme="minorEastAsia" w:hAnsiTheme="minorHAnsi" w:cstheme="minorBidi"/>
          <w:sz w:val="22"/>
          <w:szCs w:val="22"/>
        </w:rPr>
      </w:pPr>
      <w:r w:rsidRPr="006E6678">
        <w:t>A.8.22.1.</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2264</w:t>
      </w:r>
    </w:p>
    <w:p w14:paraId="50C9C438" w14:textId="77777777" w:rsidR="006E6678" w:rsidRDefault="006E6678">
      <w:pPr>
        <w:pStyle w:val="TOC4"/>
        <w:rPr>
          <w:rFonts w:asciiTheme="minorHAnsi" w:eastAsiaTheme="minorEastAsia" w:hAnsiTheme="minorHAnsi" w:cstheme="minorBidi"/>
          <w:sz w:val="22"/>
          <w:szCs w:val="22"/>
        </w:rPr>
      </w:pPr>
      <w:r w:rsidRPr="006E6678">
        <w:t>A.8.22.1.2</w:t>
      </w:r>
      <w:r w:rsidRPr="006E6678">
        <w:rPr>
          <w:rFonts w:asciiTheme="minorHAnsi" w:eastAsiaTheme="minorEastAsia" w:hAnsiTheme="minorHAnsi" w:cstheme="minorBidi"/>
          <w:sz w:val="22"/>
          <w:szCs w:val="22"/>
        </w:rPr>
        <w:tab/>
      </w:r>
      <w:r w:rsidRPr="00CC1A22">
        <w:rPr>
          <w:snapToGrid w:val="0"/>
        </w:rPr>
        <w:t>Test Requirements</w:t>
      </w:r>
      <w:r>
        <w:tab/>
        <w:t>2267</w:t>
      </w:r>
    </w:p>
    <w:p w14:paraId="67797AB9" w14:textId="77777777" w:rsidR="006E6678" w:rsidRDefault="006E6678">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2267</w:t>
      </w:r>
    </w:p>
    <w:p w14:paraId="3A65F801" w14:textId="77777777" w:rsidR="006E6678" w:rsidRDefault="006E6678">
      <w:pPr>
        <w:pStyle w:val="TOC4"/>
        <w:rPr>
          <w:rFonts w:asciiTheme="minorHAnsi" w:eastAsiaTheme="minorEastAsia" w:hAnsiTheme="minorHAnsi" w:cstheme="minorBidi"/>
          <w:sz w:val="22"/>
          <w:szCs w:val="22"/>
        </w:rPr>
      </w:pPr>
      <w:r w:rsidRPr="006E6678">
        <w:t>A.8.22.2.</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2267</w:t>
      </w:r>
    </w:p>
    <w:p w14:paraId="74E80E4F" w14:textId="77777777" w:rsidR="006E6678" w:rsidRDefault="006E6678">
      <w:pPr>
        <w:pStyle w:val="TOC4"/>
        <w:rPr>
          <w:rFonts w:asciiTheme="minorHAnsi" w:eastAsiaTheme="minorEastAsia" w:hAnsiTheme="minorHAnsi" w:cstheme="minorBidi"/>
          <w:sz w:val="22"/>
          <w:szCs w:val="22"/>
        </w:rPr>
      </w:pPr>
      <w:r w:rsidRPr="006E6678">
        <w:t>A.8.22.2.2</w:t>
      </w:r>
      <w:r w:rsidRPr="006E6678">
        <w:rPr>
          <w:rFonts w:asciiTheme="minorHAnsi" w:eastAsiaTheme="minorEastAsia" w:hAnsiTheme="minorHAnsi" w:cstheme="minorBidi"/>
          <w:sz w:val="22"/>
          <w:szCs w:val="22"/>
        </w:rPr>
        <w:tab/>
      </w:r>
      <w:r w:rsidRPr="00CC1A22">
        <w:rPr>
          <w:snapToGrid w:val="0"/>
        </w:rPr>
        <w:t>Test Requirements</w:t>
      </w:r>
      <w:r>
        <w:tab/>
        <w:t>2270</w:t>
      </w:r>
    </w:p>
    <w:p w14:paraId="0579E5A3" w14:textId="77777777" w:rsidR="006E6678" w:rsidRDefault="006E6678">
      <w:pPr>
        <w:pStyle w:val="TOC3"/>
        <w:rPr>
          <w:rFonts w:asciiTheme="minorHAnsi" w:eastAsiaTheme="minorEastAsia" w:hAnsiTheme="minorHAnsi" w:cstheme="minorBidi"/>
          <w:sz w:val="22"/>
          <w:szCs w:val="22"/>
        </w:rPr>
      </w:pPr>
      <w:r>
        <w:lastRenderedPageBreak/>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2270</w:t>
      </w:r>
    </w:p>
    <w:p w14:paraId="306B5849" w14:textId="77777777" w:rsidR="006E6678" w:rsidRDefault="006E6678">
      <w:pPr>
        <w:pStyle w:val="TOC4"/>
        <w:rPr>
          <w:rFonts w:asciiTheme="minorHAnsi" w:eastAsiaTheme="minorEastAsia" w:hAnsiTheme="minorHAnsi" w:cstheme="minorBidi"/>
          <w:sz w:val="22"/>
          <w:szCs w:val="22"/>
        </w:rPr>
      </w:pPr>
      <w:r w:rsidRPr="006E6678">
        <w:t>A.8.22.</w:t>
      </w:r>
      <w:r w:rsidRPr="006E6678">
        <w:rPr>
          <w:lang w:eastAsia="zh-CN"/>
        </w:rPr>
        <w:t>3</w:t>
      </w:r>
      <w:r w:rsidRPr="006E6678">
        <w:t>.</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2270</w:t>
      </w:r>
    </w:p>
    <w:p w14:paraId="2126B998" w14:textId="77777777" w:rsidR="006E6678" w:rsidRDefault="006E6678">
      <w:pPr>
        <w:pStyle w:val="TOC4"/>
        <w:rPr>
          <w:rFonts w:asciiTheme="minorHAnsi" w:eastAsiaTheme="minorEastAsia" w:hAnsiTheme="minorHAnsi" w:cstheme="minorBidi"/>
          <w:sz w:val="22"/>
          <w:szCs w:val="22"/>
        </w:rPr>
      </w:pPr>
      <w:r w:rsidRPr="006E6678">
        <w:t>A.8.22.</w:t>
      </w:r>
      <w:r w:rsidRPr="006E6678">
        <w:rPr>
          <w:lang w:eastAsia="zh-CN"/>
        </w:rPr>
        <w:t>3</w:t>
      </w:r>
      <w:r w:rsidRPr="006E6678">
        <w:t>.2</w:t>
      </w:r>
      <w:r w:rsidRPr="006E6678">
        <w:rPr>
          <w:rFonts w:asciiTheme="minorHAnsi" w:eastAsiaTheme="minorEastAsia" w:hAnsiTheme="minorHAnsi" w:cstheme="minorBidi"/>
          <w:sz w:val="22"/>
          <w:szCs w:val="22"/>
        </w:rPr>
        <w:tab/>
      </w:r>
      <w:r w:rsidRPr="00CC1A22">
        <w:rPr>
          <w:snapToGrid w:val="0"/>
        </w:rPr>
        <w:t>Test Requirements</w:t>
      </w:r>
      <w:r>
        <w:tab/>
        <w:t>2273</w:t>
      </w:r>
    </w:p>
    <w:p w14:paraId="65AAC439" w14:textId="77777777" w:rsidR="006E6678" w:rsidRDefault="006E6678">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2273</w:t>
      </w:r>
    </w:p>
    <w:p w14:paraId="6336ADE6" w14:textId="77777777" w:rsidR="006E6678" w:rsidRDefault="006E6678">
      <w:pPr>
        <w:pStyle w:val="TOC4"/>
        <w:rPr>
          <w:rFonts w:asciiTheme="minorHAnsi" w:eastAsiaTheme="minorEastAsia" w:hAnsiTheme="minorHAnsi" w:cstheme="minorBidi"/>
          <w:sz w:val="22"/>
          <w:szCs w:val="22"/>
        </w:rPr>
      </w:pPr>
      <w:r w:rsidRPr="006E6678">
        <w:t>A.8.22.</w:t>
      </w:r>
      <w:r w:rsidRPr="006E6678">
        <w:rPr>
          <w:lang w:eastAsia="zh-CN"/>
        </w:rPr>
        <w:t>4</w:t>
      </w:r>
      <w:r w:rsidRPr="006E6678">
        <w:t>.</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2273</w:t>
      </w:r>
    </w:p>
    <w:p w14:paraId="43BA3FAC" w14:textId="77777777" w:rsidR="006E6678" w:rsidRDefault="006E6678">
      <w:pPr>
        <w:pStyle w:val="TOC4"/>
        <w:rPr>
          <w:rFonts w:asciiTheme="minorHAnsi" w:eastAsiaTheme="minorEastAsia" w:hAnsiTheme="minorHAnsi" w:cstheme="minorBidi"/>
          <w:sz w:val="22"/>
          <w:szCs w:val="22"/>
        </w:rPr>
      </w:pPr>
      <w:r w:rsidRPr="006E6678">
        <w:t>A.8.22.</w:t>
      </w:r>
      <w:r w:rsidRPr="006E6678">
        <w:rPr>
          <w:lang w:eastAsia="zh-CN"/>
        </w:rPr>
        <w:t>4</w:t>
      </w:r>
      <w:r w:rsidRPr="006E6678">
        <w:t>.2</w:t>
      </w:r>
      <w:r w:rsidRPr="006E6678">
        <w:rPr>
          <w:rFonts w:asciiTheme="minorHAnsi" w:eastAsiaTheme="minorEastAsia" w:hAnsiTheme="minorHAnsi" w:cstheme="minorBidi"/>
          <w:sz w:val="22"/>
          <w:szCs w:val="22"/>
        </w:rPr>
        <w:tab/>
      </w:r>
      <w:r w:rsidRPr="00CC1A22">
        <w:rPr>
          <w:snapToGrid w:val="0"/>
        </w:rPr>
        <w:t>Test Requirements</w:t>
      </w:r>
      <w:r>
        <w:tab/>
        <w:t>2276</w:t>
      </w:r>
    </w:p>
    <w:p w14:paraId="5B2991A2" w14:textId="77777777" w:rsidR="006E6678" w:rsidRDefault="006E6678">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CC1A22">
        <w:rPr>
          <w:rFonts w:cs="v4.2.0"/>
        </w:rPr>
        <w:t>in DRX based on</w:t>
      </w:r>
      <w:r>
        <w:t xml:space="preserve"> CSI-RS based discovery signal</w:t>
      </w:r>
      <w:r>
        <w:tab/>
        <w:t>2276</w:t>
      </w:r>
    </w:p>
    <w:p w14:paraId="64C4E01F" w14:textId="77777777" w:rsidR="006E6678" w:rsidRDefault="006E6678">
      <w:pPr>
        <w:pStyle w:val="TOC4"/>
        <w:rPr>
          <w:rFonts w:asciiTheme="minorHAnsi" w:eastAsiaTheme="minorEastAsia" w:hAnsiTheme="minorHAnsi" w:cstheme="minorBidi"/>
          <w:sz w:val="22"/>
          <w:szCs w:val="22"/>
        </w:rPr>
      </w:pPr>
      <w:r w:rsidRPr="006E6678">
        <w:t>A.8.22.5.1</w:t>
      </w:r>
      <w:r w:rsidRPr="006E6678">
        <w:rPr>
          <w:rFonts w:asciiTheme="minorHAnsi" w:eastAsiaTheme="minorEastAsia" w:hAnsiTheme="minorHAnsi" w:cstheme="minorBidi"/>
          <w:sz w:val="22"/>
          <w:szCs w:val="22"/>
        </w:rPr>
        <w:tab/>
      </w:r>
      <w:r w:rsidRPr="00CC1A22">
        <w:rPr>
          <w:snapToGrid w:val="0"/>
        </w:rPr>
        <w:t>Test Purpose and Environment</w:t>
      </w:r>
      <w:r>
        <w:tab/>
        <w:t>2276</w:t>
      </w:r>
    </w:p>
    <w:p w14:paraId="6FD6F128" w14:textId="77777777" w:rsidR="006E6678" w:rsidRDefault="006E6678">
      <w:pPr>
        <w:pStyle w:val="TOC4"/>
        <w:rPr>
          <w:rFonts w:asciiTheme="minorHAnsi" w:eastAsiaTheme="minorEastAsia" w:hAnsiTheme="minorHAnsi" w:cstheme="minorBidi"/>
          <w:sz w:val="22"/>
          <w:szCs w:val="22"/>
        </w:rPr>
      </w:pPr>
      <w:r w:rsidRPr="006E6678">
        <w:t>A.8.22.5.2</w:t>
      </w:r>
      <w:r w:rsidRPr="006E6678">
        <w:rPr>
          <w:rFonts w:asciiTheme="minorHAnsi" w:eastAsiaTheme="minorEastAsia" w:hAnsiTheme="minorHAnsi" w:cstheme="minorBidi"/>
          <w:sz w:val="22"/>
          <w:szCs w:val="22"/>
        </w:rPr>
        <w:tab/>
      </w:r>
      <w:r w:rsidRPr="00CC1A22">
        <w:rPr>
          <w:snapToGrid w:val="0"/>
        </w:rPr>
        <w:t>Test Requirements</w:t>
      </w:r>
      <w:r>
        <w:tab/>
        <w:t>2280</w:t>
      </w:r>
    </w:p>
    <w:p w14:paraId="23EE7AF4" w14:textId="77777777" w:rsidR="006E6678" w:rsidRDefault="006E6678">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CC1A22">
        <w:rPr>
          <w:rFonts w:cs="v4.2.0"/>
        </w:rPr>
        <w:t>in DRX based on</w:t>
      </w:r>
      <w:r>
        <w:t xml:space="preserve"> CSI-RS based discovery signal</w:t>
      </w:r>
      <w:r>
        <w:tab/>
        <w:t>2280</w:t>
      </w:r>
    </w:p>
    <w:p w14:paraId="0EEF9A04" w14:textId="77777777" w:rsidR="006E6678" w:rsidRDefault="006E6678">
      <w:pPr>
        <w:pStyle w:val="TOC4"/>
        <w:rPr>
          <w:rFonts w:asciiTheme="minorHAnsi" w:eastAsiaTheme="minorEastAsia" w:hAnsiTheme="minorHAnsi" w:cstheme="minorBidi"/>
          <w:sz w:val="22"/>
          <w:szCs w:val="22"/>
        </w:rPr>
      </w:pPr>
      <w:r w:rsidRPr="006E6678">
        <w:t>A.8.22.6.1</w:t>
      </w:r>
      <w:r w:rsidRPr="006E6678">
        <w:rPr>
          <w:rFonts w:asciiTheme="minorHAnsi" w:eastAsiaTheme="minorEastAsia" w:hAnsiTheme="minorHAnsi" w:cstheme="minorBidi"/>
          <w:sz w:val="22"/>
          <w:szCs w:val="22"/>
        </w:rPr>
        <w:tab/>
      </w:r>
      <w:r w:rsidRPr="00CC1A22">
        <w:rPr>
          <w:snapToGrid w:val="0"/>
        </w:rPr>
        <w:t>Test Purpose and Environment</w:t>
      </w:r>
      <w:r>
        <w:tab/>
        <w:t>2280</w:t>
      </w:r>
    </w:p>
    <w:p w14:paraId="18F447D9" w14:textId="77777777" w:rsidR="006E6678" w:rsidRDefault="006E6678">
      <w:pPr>
        <w:pStyle w:val="TOC4"/>
        <w:rPr>
          <w:rFonts w:asciiTheme="minorHAnsi" w:eastAsiaTheme="minorEastAsia" w:hAnsiTheme="minorHAnsi" w:cstheme="minorBidi"/>
          <w:sz w:val="22"/>
          <w:szCs w:val="22"/>
        </w:rPr>
      </w:pPr>
      <w:r w:rsidRPr="006E6678">
        <w:t>A.8.22.6.2</w:t>
      </w:r>
      <w:r w:rsidRPr="006E6678">
        <w:rPr>
          <w:rFonts w:asciiTheme="minorHAnsi" w:eastAsiaTheme="minorEastAsia" w:hAnsiTheme="minorHAnsi"/>
          <w:sz w:val="22"/>
          <w:szCs w:val="22"/>
        </w:rPr>
        <w:tab/>
      </w:r>
      <w:r w:rsidRPr="00CC1A22">
        <w:rPr>
          <w:rFonts w:cs="v4.2.0"/>
          <w:snapToGrid w:val="0"/>
        </w:rPr>
        <w:t>Test Requirements</w:t>
      </w:r>
      <w:r>
        <w:tab/>
        <w:t>2284</w:t>
      </w:r>
    </w:p>
    <w:p w14:paraId="6E7512BE" w14:textId="77777777" w:rsidR="006E6678" w:rsidRDefault="006E6678">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CC1A22">
        <w:rPr>
          <w:bCs/>
        </w:rPr>
        <w:t xml:space="preserve"> CSI-RS based discovery signal</w:t>
      </w:r>
      <w:r>
        <w:tab/>
        <w:t>2284</w:t>
      </w:r>
    </w:p>
    <w:p w14:paraId="1C5CE4BC" w14:textId="77777777" w:rsidR="006E6678" w:rsidRDefault="006E6678">
      <w:pPr>
        <w:pStyle w:val="TOC4"/>
        <w:rPr>
          <w:rFonts w:asciiTheme="minorHAnsi" w:eastAsiaTheme="minorEastAsia" w:hAnsiTheme="minorHAnsi" w:cstheme="minorBidi"/>
          <w:sz w:val="22"/>
          <w:szCs w:val="22"/>
        </w:rPr>
      </w:pPr>
      <w:r w:rsidRPr="006E6678">
        <w:t>A.8.22.7.1</w:t>
      </w:r>
      <w:r w:rsidRPr="006E6678">
        <w:rPr>
          <w:rFonts w:asciiTheme="minorHAnsi" w:eastAsiaTheme="minorEastAsia" w:hAnsiTheme="minorHAnsi" w:cstheme="minorBidi"/>
          <w:sz w:val="22"/>
          <w:szCs w:val="22"/>
        </w:rPr>
        <w:tab/>
      </w:r>
      <w:r w:rsidRPr="00CC1A22">
        <w:rPr>
          <w:snapToGrid w:val="0"/>
        </w:rPr>
        <w:t>Test Purpose and Environment</w:t>
      </w:r>
      <w:r>
        <w:tab/>
        <w:t>2284</w:t>
      </w:r>
    </w:p>
    <w:p w14:paraId="32BFAE61" w14:textId="77777777" w:rsidR="006E6678" w:rsidRDefault="006E6678">
      <w:pPr>
        <w:pStyle w:val="TOC4"/>
        <w:rPr>
          <w:rFonts w:asciiTheme="minorHAnsi" w:eastAsiaTheme="minorEastAsia" w:hAnsiTheme="minorHAnsi" w:cstheme="minorBidi"/>
          <w:sz w:val="22"/>
          <w:szCs w:val="22"/>
        </w:rPr>
      </w:pPr>
      <w:r w:rsidRPr="006E6678">
        <w:t>A.8.22.7.2</w:t>
      </w:r>
      <w:r w:rsidRPr="006E6678">
        <w:rPr>
          <w:rFonts w:asciiTheme="minorHAnsi" w:eastAsiaTheme="minorEastAsia" w:hAnsiTheme="minorHAnsi" w:cstheme="minorBidi"/>
          <w:sz w:val="22"/>
          <w:szCs w:val="22"/>
        </w:rPr>
        <w:tab/>
      </w:r>
      <w:r w:rsidRPr="00CC1A22">
        <w:rPr>
          <w:snapToGrid w:val="0"/>
        </w:rPr>
        <w:t>Test Requirements</w:t>
      </w:r>
      <w:r>
        <w:tab/>
        <w:t>2288</w:t>
      </w:r>
    </w:p>
    <w:p w14:paraId="7E918DE9" w14:textId="77777777" w:rsidR="006E6678" w:rsidRDefault="006E6678">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CC1A22">
        <w:rPr>
          <w:bCs/>
        </w:rPr>
        <w:t>E-UTRAN TDD-TDD inter-frequency event triggered reporting under fading propagation condition in DRX based on CSI-RS based discovery signal</w:t>
      </w:r>
      <w:r>
        <w:tab/>
        <w:t>2288</w:t>
      </w:r>
    </w:p>
    <w:p w14:paraId="30FE1935" w14:textId="77777777" w:rsidR="006E6678" w:rsidRDefault="006E6678">
      <w:pPr>
        <w:pStyle w:val="TOC4"/>
        <w:rPr>
          <w:rFonts w:asciiTheme="minorHAnsi" w:eastAsiaTheme="minorEastAsia" w:hAnsiTheme="minorHAnsi" w:cstheme="minorBidi"/>
          <w:sz w:val="22"/>
          <w:szCs w:val="22"/>
        </w:rPr>
      </w:pPr>
      <w:r w:rsidRPr="006E6678">
        <w:t>A.8.22.8.1</w:t>
      </w:r>
      <w:r w:rsidRPr="006E6678">
        <w:rPr>
          <w:rFonts w:asciiTheme="minorHAnsi" w:eastAsiaTheme="minorEastAsia" w:hAnsiTheme="minorHAnsi"/>
          <w:sz w:val="22"/>
          <w:szCs w:val="22"/>
        </w:rPr>
        <w:tab/>
      </w:r>
      <w:r w:rsidRPr="00CC1A22">
        <w:rPr>
          <w:rFonts w:cs="v4.2.0"/>
          <w:snapToGrid w:val="0"/>
        </w:rPr>
        <w:t>Test Purpose and Environment</w:t>
      </w:r>
      <w:r>
        <w:tab/>
        <w:t>2288</w:t>
      </w:r>
    </w:p>
    <w:p w14:paraId="1F19DFF2" w14:textId="77777777" w:rsidR="006E6678" w:rsidRDefault="006E6678">
      <w:pPr>
        <w:pStyle w:val="TOC4"/>
        <w:rPr>
          <w:rFonts w:asciiTheme="minorHAnsi" w:eastAsiaTheme="minorEastAsia" w:hAnsiTheme="minorHAnsi" w:cstheme="minorBidi"/>
          <w:sz w:val="22"/>
          <w:szCs w:val="22"/>
        </w:rPr>
      </w:pPr>
      <w:r w:rsidRPr="006E6678">
        <w:t>A.8.22.8.2</w:t>
      </w:r>
      <w:r w:rsidRPr="006E6678">
        <w:rPr>
          <w:rFonts w:asciiTheme="minorHAnsi" w:eastAsiaTheme="minorEastAsia" w:hAnsiTheme="minorHAnsi" w:cstheme="minorBidi"/>
          <w:sz w:val="22"/>
          <w:szCs w:val="22"/>
        </w:rPr>
        <w:tab/>
      </w:r>
      <w:r w:rsidRPr="00CC1A22">
        <w:rPr>
          <w:snapToGrid w:val="0"/>
        </w:rPr>
        <w:t>Test Requirements</w:t>
      </w:r>
      <w:r>
        <w:tab/>
        <w:t>2292</w:t>
      </w:r>
    </w:p>
    <w:p w14:paraId="3EB10AA6" w14:textId="77777777" w:rsidR="006E6678" w:rsidRDefault="006E6678">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2292</w:t>
      </w:r>
    </w:p>
    <w:p w14:paraId="28F263F0" w14:textId="77777777" w:rsidR="006E6678" w:rsidRDefault="006E6678">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2292</w:t>
      </w:r>
    </w:p>
    <w:p w14:paraId="75F0BBA9" w14:textId="77777777" w:rsidR="006E6678" w:rsidRDefault="006E6678">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2294</w:t>
      </w:r>
    </w:p>
    <w:p w14:paraId="2F5C3B8E" w14:textId="77777777" w:rsidR="006E6678" w:rsidRDefault="006E6678">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2295</w:t>
      </w:r>
    </w:p>
    <w:p w14:paraId="0065857D" w14:textId="77777777" w:rsidR="006E6678" w:rsidRDefault="006E6678">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2295</w:t>
      </w:r>
    </w:p>
    <w:p w14:paraId="51BECA26" w14:textId="77777777" w:rsidR="006E6678" w:rsidRDefault="006E6678">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2297</w:t>
      </w:r>
    </w:p>
    <w:p w14:paraId="1F5E076C" w14:textId="77777777" w:rsidR="006E6678" w:rsidRDefault="006E6678">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CC1A22">
        <w:rPr>
          <w:bCs/>
        </w:rPr>
        <w:t>E-UTRAN FDD event triggered reporting under deactivated SCell in non-DRX based on CSI-RS based discovery signal</w:t>
      </w:r>
      <w:r>
        <w:tab/>
        <w:t>2298</w:t>
      </w:r>
    </w:p>
    <w:p w14:paraId="754F8682" w14:textId="77777777" w:rsidR="006E6678" w:rsidRDefault="006E6678">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2298</w:t>
      </w:r>
    </w:p>
    <w:p w14:paraId="06E825FC" w14:textId="77777777" w:rsidR="006E6678" w:rsidRDefault="006E6678">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2301</w:t>
      </w:r>
    </w:p>
    <w:p w14:paraId="1305F8A9" w14:textId="77777777" w:rsidR="006E6678" w:rsidRDefault="006E6678">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CC1A22">
        <w:rPr>
          <w:bCs/>
        </w:rPr>
        <w:t>E-UTRAN TDD event triggered reporting under deactivated SCell in non-DRX based on CSI-RS based discovery signal</w:t>
      </w:r>
      <w:r>
        <w:tab/>
        <w:t>2301</w:t>
      </w:r>
    </w:p>
    <w:p w14:paraId="67212324" w14:textId="77777777" w:rsidR="006E6678" w:rsidRDefault="006E6678">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2301</w:t>
      </w:r>
    </w:p>
    <w:p w14:paraId="7D4DFB4F" w14:textId="77777777" w:rsidR="006E6678" w:rsidRDefault="006E6678">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2305</w:t>
      </w:r>
    </w:p>
    <w:p w14:paraId="33AF00BC" w14:textId="77777777" w:rsidR="006E6678" w:rsidRDefault="006E6678">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2305</w:t>
      </w:r>
    </w:p>
    <w:p w14:paraId="5BBBE9A9" w14:textId="77777777" w:rsidR="006E6678" w:rsidRDefault="006E6678">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2305</w:t>
      </w:r>
    </w:p>
    <w:p w14:paraId="52FFEF88" w14:textId="77777777" w:rsidR="006E6678" w:rsidRDefault="006E6678">
      <w:pPr>
        <w:pStyle w:val="TOC4"/>
        <w:rPr>
          <w:rFonts w:asciiTheme="minorHAnsi" w:eastAsiaTheme="minorEastAsia" w:hAnsiTheme="minorHAnsi" w:cstheme="minorBidi"/>
          <w:sz w:val="22"/>
          <w:szCs w:val="22"/>
        </w:rPr>
      </w:pPr>
      <w:r w:rsidRPr="006E6678">
        <w:t>A.8.23.1.1</w:t>
      </w:r>
      <w:r w:rsidRPr="006E6678">
        <w:rPr>
          <w:rFonts w:asciiTheme="minorHAnsi" w:eastAsiaTheme="minorEastAsia" w:hAnsiTheme="minorHAnsi" w:cstheme="minorBidi"/>
          <w:sz w:val="22"/>
          <w:szCs w:val="22"/>
        </w:rPr>
        <w:tab/>
      </w:r>
      <w:r w:rsidRPr="00CC1A22">
        <w:rPr>
          <w:snapToGrid w:val="0"/>
        </w:rPr>
        <w:t>Test Purpose and Environment</w:t>
      </w:r>
      <w:r>
        <w:tab/>
        <w:t>2305</w:t>
      </w:r>
    </w:p>
    <w:p w14:paraId="3F9506E7" w14:textId="77777777" w:rsidR="006E6678" w:rsidRDefault="006E6678">
      <w:pPr>
        <w:pStyle w:val="TOC4"/>
        <w:rPr>
          <w:rFonts w:asciiTheme="minorHAnsi" w:eastAsiaTheme="minorEastAsia" w:hAnsiTheme="minorHAnsi" w:cstheme="minorBidi"/>
          <w:sz w:val="22"/>
          <w:szCs w:val="22"/>
        </w:rPr>
      </w:pPr>
      <w:r w:rsidRPr="006E6678">
        <w:t>A.8.23.1.2</w:t>
      </w:r>
      <w:r w:rsidRPr="006E6678">
        <w:rPr>
          <w:rFonts w:asciiTheme="minorHAnsi" w:eastAsiaTheme="minorEastAsia" w:hAnsiTheme="minorHAnsi" w:cstheme="minorBidi"/>
          <w:sz w:val="22"/>
          <w:szCs w:val="22"/>
        </w:rPr>
        <w:tab/>
      </w:r>
      <w:r w:rsidRPr="00CC1A22">
        <w:rPr>
          <w:snapToGrid w:val="0"/>
        </w:rPr>
        <w:t>Test Requirements</w:t>
      </w:r>
      <w:r>
        <w:tab/>
        <w:t>2308</w:t>
      </w:r>
    </w:p>
    <w:p w14:paraId="5336A53B" w14:textId="77777777" w:rsidR="006E6678" w:rsidRDefault="006E6678">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2308</w:t>
      </w:r>
    </w:p>
    <w:p w14:paraId="726DB60D" w14:textId="77777777" w:rsidR="006E6678" w:rsidRDefault="006E6678">
      <w:pPr>
        <w:pStyle w:val="TOC4"/>
        <w:rPr>
          <w:rFonts w:asciiTheme="minorHAnsi" w:eastAsiaTheme="minorEastAsia" w:hAnsiTheme="minorHAnsi" w:cstheme="minorBidi"/>
          <w:sz w:val="22"/>
          <w:szCs w:val="22"/>
        </w:rPr>
      </w:pPr>
      <w:r w:rsidRPr="006E6678">
        <w:t>A.8.23.2.1</w:t>
      </w:r>
      <w:r w:rsidRPr="006E6678">
        <w:rPr>
          <w:rFonts w:asciiTheme="minorHAnsi" w:eastAsiaTheme="minorEastAsia" w:hAnsiTheme="minorHAnsi" w:cstheme="minorBidi"/>
          <w:sz w:val="22"/>
          <w:szCs w:val="22"/>
        </w:rPr>
        <w:tab/>
      </w:r>
      <w:r w:rsidRPr="00CC1A22">
        <w:rPr>
          <w:snapToGrid w:val="0"/>
        </w:rPr>
        <w:t>Test Purpose and Environment</w:t>
      </w:r>
      <w:r>
        <w:tab/>
        <w:t>2308</w:t>
      </w:r>
    </w:p>
    <w:p w14:paraId="75EE06F5" w14:textId="77777777" w:rsidR="006E6678" w:rsidRDefault="006E6678">
      <w:pPr>
        <w:pStyle w:val="TOC4"/>
        <w:rPr>
          <w:rFonts w:asciiTheme="minorHAnsi" w:eastAsiaTheme="minorEastAsia" w:hAnsiTheme="minorHAnsi" w:cstheme="minorBidi"/>
          <w:sz w:val="22"/>
          <w:szCs w:val="22"/>
        </w:rPr>
      </w:pPr>
      <w:r w:rsidRPr="006E6678">
        <w:t>A.8.23.2.2</w:t>
      </w:r>
      <w:r w:rsidRPr="006E6678">
        <w:rPr>
          <w:rFonts w:asciiTheme="minorHAnsi" w:eastAsiaTheme="minorEastAsia" w:hAnsiTheme="minorHAnsi" w:cstheme="minorBidi"/>
          <w:sz w:val="22"/>
          <w:szCs w:val="22"/>
        </w:rPr>
        <w:tab/>
      </w:r>
      <w:r w:rsidRPr="00CC1A22">
        <w:rPr>
          <w:snapToGrid w:val="0"/>
        </w:rPr>
        <w:t>Test Requirements</w:t>
      </w:r>
      <w:r>
        <w:tab/>
        <w:t>2311</w:t>
      </w:r>
    </w:p>
    <w:p w14:paraId="478DD71F" w14:textId="77777777" w:rsidR="006E6678" w:rsidRDefault="006E6678">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2311</w:t>
      </w:r>
    </w:p>
    <w:p w14:paraId="27828C51" w14:textId="77777777" w:rsidR="006E6678" w:rsidRDefault="006E6678">
      <w:pPr>
        <w:pStyle w:val="TOC4"/>
        <w:rPr>
          <w:rFonts w:asciiTheme="minorHAnsi" w:eastAsiaTheme="minorEastAsia" w:hAnsiTheme="minorHAnsi" w:cstheme="minorBidi"/>
          <w:sz w:val="22"/>
          <w:szCs w:val="22"/>
        </w:rPr>
      </w:pPr>
      <w:r w:rsidRPr="006E6678">
        <w:t>A.8.23.3.1</w:t>
      </w:r>
      <w:r w:rsidRPr="006E6678">
        <w:rPr>
          <w:rFonts w:asciiTheme="minorHAnsi" w:eastAsiaTheme="minorEastAsia" w:hAnsiTheme="minorHAnsi" w:cstheme="minorBidi"/>
          <w:sz w:val="22"/>
          <w:szCs w:val="22"/>
        </w:rPr>
        <w:tab/>
      </w:r>
      <w:r w:rsidRPr="00CC1A22">
        <w:rPr>
          <w:snapToGrid w:val="0"/>
        </w:rPr>
        <w:t>Test Purpose and Environment</w:t>
      </w:r>
      <w:r>
        <w:tab/>
        <w:t>2311</w:t>
      </w:r>
    </w:p>
    <w:p w14:paraId="564DC0E9" w14:textId="77777777" w:rsidR="006E6678" w:rsidRDefault="006E6678">
      <w:pPr>
        <w:pStyle w:val="TOC4"/>
        <w:rPr>
          <w:rFonts w:asciiTheme="minorHAnsi" w:eastAsiaTheme="minorEastAsia" w:hAnsiTheme="minorHAnsi" w:cstheme="minorBidi"/>
          <w:sz w:val="22"/>
          <w:szCs w:val="22"/>
        </w:rPr>
      </w:pPr>
      <w:r w:rsidRPr="006E6678">
        <w:t>A.8.23.3.2</w:t>
      </w:r>
      <w:r w:rsidRPr="006E6678">
        <w:rPr>
          <w:rFonts w:asciiTheme="minorHAnsi" w:eastAsiaTheme="minorEastAsia" w:hAnsiTheme="minorHAnsi" w:cstheme="minorBidi"/>
          <w:sz w:val="22"/>
          <w:szCs w:val="22"/>
        </w:rPr>
        <w:tab/>
      </w:r>
      <w:r w:rsidRPr="00CC1A22">
        <w:rPr>
          <w:snapToGrid w:val="0"/>
        </w:rPr>
        <w:t>Test Requirements</w:t>
      </w:r>
      <w:r>
        <w:tab/>
        <w:t>2314</w:t>
      </w:r>
    </w:p>
    <w:p w14:paraId="7FEEA167" w14:textId="77777777" w:rsidR="006E6678" w:rsidRDefault="006E6678">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2314</w:t>
      </w:r>
    </w:p>
    <w:p w14:paraId="00B2E8CE" w14:textId="77777777" w:rsidR="006E6678" w:rsidRDefault="006E6678">
      <w:pPr>
        <w:pStyle w:val="TOC4"/>
        <w:rPr>
          <w:rFonts w:asciiTheme="minorHAnsi" w:eastAsiaTheme="minorEastAsia" w:hAnsiTheme="minorHAnsi" w:cstheme="minorBidi"/>
          <w:sz w:val="22"/>
          <w:szCs w:val="22"/>
        </w:rPr>
      </w:pPr>
      <w:r w:rsidRPr="006E6678">
        <w:t>A.8.23.4.1</w:t>
      </w:r>
      <w:r w:rsidRPr="006E6678">
        <w:rPr>
          <w:rFonts w:asciiTheme="minorHAnsi" w:eastAsiaTheme="minorEastAsia" w:hAnsiTheme="minorHAnsi" w:cstheme="minorBidi"/>
          <w:sz w:val="22"/>
          <w:szCs w:val="22"/>
        </w:rPr>
        <w:tab/>
      </w:r>
      <w:r w:rsidRPr="00CC1A22">
        <w:rPr>
          <w:snapToGrid w:val="0"/>
        </w:rPr>
        <w:t>Test Purpose and Environment</w:t>
      </w:r>
      <w:r>
        <w:tab/>
        <w:t>2314</w:t>
      </w:r>
    </w:p>
    <w:p w14:paraId="6A99C807" w14:textId="77777777" w:rsidR="006E6678" w:rsidRDefault="006E6678">
      <w:pPr>
        <w:pStyle w:val="TOC4"/>
        <w:rPr>
          <w:rFonts w:asciiTheme="minorHAnsi" w:eastAsiaTheme="minorEastAsia" w:hAnsiTheme="minorHAnsi" w:cstheme="minorBidi"/>
          <w:sz w:val="22"/>
          <w:szCs w:val="22"/>
        </w:rPr>
      </w:pPr>
      <w:r w:rsidRPr="006E6678">
        <w:t>A.8.23.4.2</w:t>
      </w:r>
      <w:r w:rsidRPr="006E6678">
        <w:rPr>
          <w:rFonts w:asciiTheme="minorHAnsi" w:eastAsiaTheme="minorEastAsia" w:hAnsiTheme="minorHAnsi" w:cstheme="minorBidi"/>
          <w:sz w:val="22"/>
          <w:szCs w:val="22"/>
        </w:rPr>
        <w:tab/>
      </w:r>
      <w:r w:rsidRPr="00CC1A22">
        <w:rPr>
          <w:snapToGrid w:val="0"/>
        </w:rPr>
        <w:t>Test Requirements</w:t>
      </w:r>
      <w:r>
        <w:tab/>
        <w:t>2317</w:t>
      </w:r>
    </w:p>
    <w:p w14:paraId="289BA04B" w14:textId="77777777" w:rsidR="006E6678" w:rsidRDefault="006E6678">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2317</w:t>
      </w:r>
    </w:p>
    <w:p w14:paraId="756123D3" w14:textId="77777777" w:rsidR="006E6678" w:rsidRDefault="006E6678">
      <w:pPr>
        <w:pStyle w:val="TOC4"/>
        <w:rPr>
          <w:rFonts w:asciiTheme="minorHAnsi" w:eastAsiaTheme="minorEastAsia" w:hAnsiTheme="minorHAnsi" w:cstheme="minorBidi"/>
          <w:sz w:val="22"/>
          <w:szCs w:val="22"/>
        </w:rPr>
      </w:pPr>
      <w:r w:rsidRPr="006E6678">
        <w:t>A.8.23.5.1</w:t>
      </w:r>
      <w:r w:rsidRPr="006E6678">
        <w:rPr>
          <w:rFonts w:asciiTheme="minorHAnsi" w:eastAsiaTheme="minorEastAsia" w:hAnsiTheme="minorHAnsi" w:cstheme="minorBidi"/>
          <w:sz w:val="22"/>
          <w:szCs w:val="22"/>
        </w:rPr>
        <w:tab/>
      </w:r>
      <w:r w:rsidRPr="00CC1A22">
        <w:rPr>
          <w:snapToGrid w:val="0"/>
        </w:rPr>
        <w:t>Test Purpose and Environment</w:t>
      </w:r>
      <w:r>
        <w:tab/>
        <w:t>2317</w:t>
      </w:r>
    </w:p>
    <w:p w14:paraId="2AA859E7" w14:textId="77777777" w:rsidR="006E6678" w:rsidRDefault="006E6678">
      <w:pPr>
        <w:pStyle w:val="TOC4"/>
        <w:rPr>
          <w:rFonts w:asciiTheme="minorHAnsi" w:eastAsiaTheme="minorEastAsia" w:hAnsiTheme="minorHAnsi" w:cstheme="minorBidi"/>
          <w:sz w:val="22"/>
          <w:szCs w:val="22"/>
        </w:rPr>
      </w:pPr>
      <w:r w:rsidRPr="006E6678">
        <w:t>A.8.23.5.2</w:t>
      </w:r>
      <w:r w:rsidRPr="006E6678">
        <w:rPr>
          <w:rFonts w:asciiTheme="minorHAnsi" w:eastAsiaTheme="minorEastAsia" w:hAnsiTheme="minorHAnsi" w:cstheme="minorBidi"/>
          <w:sz w:val="22"/>
          <w:szCs w:val="22"/>
        </w:rPr>
        <w:tab/>
      </w:r>
      <w:r w:rsidRPr="00CC1A22">
        <w:rPr>
          <w:snapToGrid w:val="0"/>
        </w:rPr>
        <w:t>Test Requirements</w:t>
      </w:r>
      <w:r>
        <w:tab/>
        <w:t>2320</w:t>
      </w:r>
    </w:p>
    <w:p w14:paraId="178DBD53" w14:textId="77777777" w:rsidR="006E6678" w:rsidRDefault="006E6678">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2320</w:t>
      </w:r>
    </w:p>
    <w:p w14:paraId="33A4DACA" w14:textId="77777777" w:rsidR="006E6678" w:rsidRDefault="006E6678">
      <w:pPr>
        <w:pStyle w:val="TOC4"/>
        <w:rPr>
          <w:rFonts w:asciiTheme="minorHAnsi" w:eastAsiaTheme="minorEastAsia" w:hAnsiTheme="minorHAnsi" w:cstheme="minorBidi"/>
          <w:sz w:val="22"/>
          <w:szCs w:val="22"/>
        </w:rPr>
      </w:pPr>
      <w:r w:rsidRPr="006E6678">
        <w:t>A.8.23.6.1</w:t>
      </w:r>
      <w:r w:rsidRPr="006E6678">
        <w:rPr>
          <w:rFonts w:asciiTheme="minorHAnsi" w:eastAsiaTheme="minorEastAsia" w:hAnsiTheme="minorHAnsi" w:cstheme="minorBidi"/>
          <w:sz w:val="22"/>
          <w:szCs w:val="22"/>
        </w:rPr>
        <w:tab/>
      </w:r>
      <w:r w:rsidRPr="00CC1A22">
        <w:rPr>
          <w:snapToGrid w:val="0"/>
        </w:rPr>
        <w:t>Test Purpose and Environment</w:t>
      </w:r>
      <w:r>
        <w:tab/>
        <w:t>2320</w:t>
      </w:r>
    </w:p>
    <w:p w14:paraId="566A55B7" w14:textId="77777777" w:rsidR="006E6678" w:rsidRDefault="006E6678">
      <w:pPr>
        <w:pStyle w:val="TOC4"/>
        <w:rPr>
          <w:rFonts w:asciiTheme="minorHAnsi" w:eastAsiaTheme="minorEastAsia" w:hAnsiTheme="minorHAnsi" w:cstheme="minorBidi"/>
          <w:sz w:val="22"/>
          <w:szCs w:val="22"/>
        </w:rPr>
      </w:pPr>
      <w:r w:rsidRPr="006E6678">
        <w:t>A.8.23.6.2</w:t>
      </w:r>
      <w:r w:rsidRPr="006E6678">
        <w:rPr>
          <w:rFonts w:asciiTheme="minorHAnsi" w:eastAsiaTheme="minorEastAsia" w:hAnsiTheme="minorHAnsi" w:cstheme="minorBidi"/>
          <w:sz w:val="22"/>
          <w:szCs w:val="22"/>
        </w:rPr>
        <w:tab/>
      </w:r>
      <w:r w:rsidRPr="00CC1A22">
        <w:rPr>
          <w:snapToGrid w:val="0"/>
        </w:rPr>
        <w:t>Test Requirements</w:t>
      </w:r>
      <w:r>
        <w:tab/>
        <w:t>2323</w:t>
      </w:r>
    </w:p>
    <w:p w14:paraId="4867419E" w14:textId="77777777" w:rsidR="006E6678" w:rsidRDefault="006E6678">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2323</w:t>
      </w:r>
    </w:p>
    <w:p w14:paraId="3C4D3911" w14:textId="77777777" w:rsidR="006E6678" w:rsidRDefault="006E6678">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2323</w:t>
      </w:r>
    </w:p>
    <w:p w14:paraId="799325E0" w14:textId="77777777" w:rsidR="006E6678" w:rsidRDefault="006E6678">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2325</w:t>
      </w:r>
    </w:p>
    <w:p w14:paraId="1D210760" w14:textId="77777777" w:rsidR="006E6678" w:rsidRDefault="006E6678">
      <w:pPr>
        <w:pStyle w:val="TOC3"/>
        <w:rPr>
          <w:rFonts w:asciiTheme="minorHAnsi" w:eastAsiaTheme="minorEastAsia" w:hAnsiTheme="minorHAnsi" w:cstheme="minorBidi"/>
          <w:sz w:val="22"/>
          <w:szCs w:val="22"/>
        </w:rPr>
      </w:pPr>
      <w:r>
        <w:lastRenderedPageBreak/>
        <w:t>A.8.23.8</w:t>
      </w:r>
      <w:r>
        <w:rPr>
          <w:rFonts w:asciiTheme="minorHAnsi" w:eastAsiaTheme="minorEastAsia" w:hAnsiTheme="minorHAnsi" w:cstheme="minorBidi"/>
          <w:sz w:val="22"/>
          <w:szCs w:val="22"/>
        </w:rPr>
        <w:tab/>
      </w:r>
      <w:r>
        <w:t>E-UTRAN FDD-FDD Addition and Release Delay of known PSCell in Asynchronous DC</w:t>
      </w:r>
      <w:r>
        <w:tab/>
        <w:t>2326</w:t>
      </w:r>
    </w:p>
    <w:p w14:paraId="1724B13D" w14:textId="77777777" w:rsidR="006E6678" w:rsidRDefault="006E6678">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14:paraId="75B02FF2" w14:textId="77777777" w:rsidR="006E6678" w:rsidRDefault="006E6678">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2328</w:t>
      </w:r>
    </w:p>
    <w:p w14:paraId="032C5F5D" w14:textId="77777777" w:rsidR="006E6678" w:rsidRDefault="006E6678">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2329</w:t>
      </w:r>
    </w:p>
    <w:p w14:paraId="58531D6B" w14:textId="77777777" w:rsidR="006E6678" w:rsidRDefault="006E6678">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2329</w:t>
      </w:r>
    </w:p>
    <w:p w14:paraId="079C7947" w14:textId="77777777" w:rsidR="006E6678" w:rsidRDefault="006E6678">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2332</w:t>
      </w:r>
    </w:p>
    <w:p w14:paraId="18E55663" w14:textId="77777777" w:rsidR="006E6678" w:rsidRDefault="006E6678">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2332</w:t>
      </w:r>
    </w:p>
    <w:p w14:paraId="312FD348" w14:textId="77777777" w:rsidR="006E6678" w:rsidRDefault="006E6678">
      <w:pPr>
        <w:pStyle w:val="TOC4"/>
        <w:rPr>
          <w:rFonts w:asciiTheme="minorHAnsi" w:eastAsiaTheme="minorEastAsia" w:hAnsiTheme="minorHAnsi" w:cstheme="minorBidi"/>
          <w:sz w:val="22"/>
          <w:szCs w:val="22"/>
        </w:rPr>
      </w:pPr>
      <w:r w:rsidRPr="006E6678">
        <w:t>A.8.23.10.1</w:t>
      </w:r>
      <w:r w:rsidRPr="006E6678">
        <w:rPr>
          <w:rFonts w:asciiTheme="minorHAnsi" w:eastAsiaTheme="minorEastAsia" w:hAnsiTheme="minorHAnsi" w:cstheme="minorBidi"/>
          <w:sz w:val="22"/>
          <w:szCs w:val="22"/>
        </w:rPr>
        <w:tab/>
      </w:r>
      <w:r w:rsidRPr="00CC1A22">
        <w:rPr>
          <w:snapToGrid w:val="0"/>
        </w:rPr>
        <w:t>Test Purpose and Environment</w:t>
      </w:r>
      <w:r>
        <w:tab/>
        <w:t>2332</w:t>
      </w:r>
    </w:p>
    <w:p w14:paraId="12C9374B" w14:textId="77777777" w:rsidR="006E6678" w:rsidRDefault="006E6678">
      <w:pPr>
        <w:pStyle w:val="TOC4"/>
        <w:rPr>
          <w:rFonts w:asciiTheme="minorHAnsi" w:eastAsiaTheme="minorEastAsia" w:hAnsiTheme="minorHAnsi" w:cstheme="minorBidi"/>
          <w:sz w:val="22"/>
          <w:szCs w:val="22"/>
        </w:rPr>
      </w:pPr>
      <w:r w:rsidRPr="006E6678">
        <w:t>A.8.23.10.2</w:t>
      </w:r>
      <w:r w:rsidRPr="006E6678">
        <w:rPr>
          <w:rFonts w:asciiTheme="minorHAnsi" w:eastAsiaTheme="minorEastAsia" w:hAnsiTheme="minorHAnsi" w:cstheme="minorBidi"/>
          <w:sz w:val="22"/>
          <w:szCs w:val="22"/>
        </w:rPr>
        <w:tab/>
      </w:r>
      <w:r w:rsidRPr="00CC1A22">
        <w:rPr>
          <w:snapToGrid w:val="0"/>
        </w:rPr>
        <w:t>Test Requirements</w:t>
      </w:r>
      <w:r>
        <w:tab/>
        <w:t>2335</w:t>
      </w:r>
    </w:p>
    <w:p w14:paraId="4C5AEC52" w14:textId="77777777" w:rsidR="006E6678" w:rsidRDefault="006E6678">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2335</w:t>
      </w:r>
    </w:p>
    <w:p w14:paraId="5728E8D8" w14:textId="77777777" w:rsidR="006E6678" w:rsidRDefault="006E6678">
      <w:pPr>
        <w:pStyle w:val="TOC4"/>
        <w:rPr>
          <w:rFonts w:asciiTheme="minorHAnsi" w:eastAsiaTheme="minorEastAsia" w:hAnsiTheme="minorHAnsi" w:cstheme="minorBidi"/>
          <w:sz w:val="22"/>
          <w:szCs w:val="22"/>
        </w:rPr>
      </w:pPr>
      <w:r w:rsidRPr="006E6678">
        <w:t>A.8.23.11.1</w:t>
      </w:r>
      <w:r w:rsidRPr="006E6678">
        <w:rPr>
          <w:rFonts w:asciiTheme="minorHAnsi" w:eastAsiaTheme="minorEastAsia" w:hAnsiTheme="minorHAnsi" w:cstheme="minorBidi"/>
          <w:sz w:val="22"/>
          <w:szCs w:val="22"/>
        </w:rPr>
        <w:tab/>
      </w:r>
      <w:r w:rsidRPr="00CC1A22">
        <w:rPr>
          <w:snapToGrid w:val="0"/>
        </w:rPr>
        <w:t>Test Purpose and Environment</w:t>
      </w:r>
      <w:r>
        <w:tab/>
        <w:t>2335</w:t>
      </w:r>
    </w:p>
    <w:p w14:paraId="57798540" w14:textId="77777777" w:rsidR="006E6678" w:rsidRDefault="006E6678">
      <w:pPr>
        <w:pStyle w:val="TOC4"/>
        <w:rPr>
          <w:rFonts w:asciiTheme="minorHAnsi" w:eastAsiaTheme="minorEastAsia" w:hAnsiTheme="minorHAnsi" w:cstheme="minorBidi"/>
          <w:sz w:val="22"/>
          <w:szCs w:val="22"/>
        </w:rPr>
      </w:pPr>
      <w:r w:rsidRPr="006E6678">
        <w:t>A.8.23.11.2</w:t>
      </w:r>
      <w:r w:rsidRPr="006E6678">
        <w:rPr>
          <w:rFonts w:asciiTheme="minorHAnsi" w:eastAsiaTheme="minorEastAsia" w:hAnsiTheme="minorHAnsi" w:cstheme="minorBidi"/>
          <w:sz w:val="22"/>
          <w:szCs w:val="22"/>
        </w:rPr>
        <w:tab/>
      </w:r>
      <w:r w:rsidRPr="00CC1A22">
        <w:rPr>
          <w:snapToGrid w:val="0"/>
        </w:rPr>
        <w:t>Test Requirements</w:t>
      </w:r>
      <w:r>
        <w:tab/>
        <w:t>2338</w:t>
      </w:r>
    </w:p>
    <w:p w14:paraId="6BF9DFD5" w14:textId="77777777" w:rsidR="006E6678" w:rsidRDefault="006E6678">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2338</w:t>
      </w:r>
    </w:p>
    <w:p w14:paraId="6C0CEAAF" w14:textId="77777777" w:rsidR="006E6678" w:rsidRDefault="006E6678">
      <w:pPr>
        <w:pStyle w:val="TOC4"/>
        <w:rPr>
          <w:rFonts w:asciiTheme="minorHAnsi" w:eastAsiaTheme="minorEastAsia" w:hAnsiTheme="minorHAnsi" w:cstheme="minorBidi"/>
          <w:sz w:val="22"/>
          <w:szCs w:val="22"/>
        </w:rPr>
      </w:pPr>
      <w:r w:rsidRPr="006E6678">
        <w:t>A.8.23.12.1</w:t>
      </w:r>
      <w:r w:rsidRPr="006E6678">
        <w:rPr>
          <w:rFonts w:asciiTheme="minorHAnsi" w:eastAsiaTheme="minorEastAsia" w:hAnsiTheme="minorHAnsi" w:cstheme="minorBidi"/>
          <w:sz w:val="22"/>
          <w:szCs w:val="22"/>
        </w:rPr>
        <w:tab/>
      </w:r>
      <w:r w:rsidRPr="00CC1A22">
        <w:rPr>
          <w:snapToGrid w:val="0"/>
        </w:rPr>
        <w:t>Test Purpose and Environment</w:t>
      </w:r>
      <w:r>
        <w:tab/>
        <w:t>2338</w:t>
      </w:r>
    </w:p>
    <w:p w14:paraId="4694229A" w14:textId="77777777" w:rsidR="006E6678" w:rsidRDefault="006E6678">
      <w:pPr>
        <w:pStyle w:val="TOC4"/>
        <w:rPr>
          <w:rFonts w:asciiTheme="minorHAnsi" w:eastAsiaTheme="minorEastAsia" w:hAnsiTheme="minorHAnsi" w:cstheme="minorBidi"/>
          <w:sz w:val="22"/>
          <w:szCs w:val="22"/>
        </w:rPr>
      </w:pPr>
      <w:r w:rsidRPr="006E6678">
        <w:t>A.8.23.12.2</w:t>
      </w:r>
      <w:r w:rsidRPr="006E6678">
        <w:rPr>
          <w:rFonts w:asciiTheme="minorHAnsi" w:eastAsiaTheme="minorEastAsia" w:hAnsiTheme="minorHAnsi" w:cstheme="minorBidi"/>
          <w:sz w:val="22"/>
          <w:szCs w:val="22"/>
        </w:rPr>
        <w:tab/>
      </w:r>
      <w:r w:rsidRPr="00CC1A22">
        <w:rPr>
          <w:snapToGrid w:val="0"/>
        </w:rPr>
        <w:t>Test Requirements</w:t>
      </w:r>
      <w:r>
        <w:tab/>
        <w:t>2341</w:t>
      </w:r>
    </w:p>
    <w:p w14:paraId="3C003E7E" w14:textId="77777777" w:rsidR="006E6678" w:rsidRDefault="006E6678">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2341</w:t>
      </w:r>
    </w:p>
    <w:p w14:paraId="706A4BBA" w14:textId="77777777" w:rsidR="006E6678" w:rsidRDefault="006E6678">
      <w:pPr>
        <w:pStyle w:val="TOC4"/>
        <w:rPr>
          <w:rFonts w:asciiTheme="minorHAnsi" w:eastAsiaTheme="minorEastAsia" w:hAnsiTheme="minorHAnsi" w:cstheme="minorBidi"/>
          <w:sz w:val="22"/>
          <w:szCs w:val="22"/>
        </w:rPr>
      </w:pPr>
      <w:r w:rsidRPr="006E6678">
        <w:t>A.8.23.13.1</w:t>
      </w:r>
      <w:r w:rsidRPr="006E6678">
        <w:rPr>
          <w:rFonts w:asciiTheme="minorHAnsi" w:eastAsiaTheme="minorEastAsia" w:hAnsiTheme="minorHAnsi" w:cstheme="minorBidi"/>
          <w:sz w:val="22"/>
          <w:szCs w:val="22"/>
        </w:rPr>
        <w:tab/>
      </w:r>
      <w:r w:rsidRPr="00CC1A22">
        <w:rPr>
          <w:snapToGrid w:val="0"/>
        </w:rPr>
        <w:t>Test Purpose and Environment</w:t>
      </w:r>
      <w:r>
        <w:tab/>
        <w:t>2341</w:t>
      </w:r>
    </w:p>
    <w:p w14:paraId="38E80440" w14:textId="77777777" w:rsidR="006E6678" w:rsidRDefault="006E6678">
      <w:pPr>
        <w:pStyle w:val="TOC4"/>
        <w:rPr>
          <w:rFonts w:asciiTheme="minorHAnsi" w:eastAsiaTheme="minorEastAsia" w:hAnsiTheme="minorHAnsi" w:cstheme="minorBidi"/>
          <w:sz w:val="22"/>
          <w:szCs w:val="22"/>
        </w:rPr>
      </w:pPr>
      <w:r w:rsidRPr="006E6678">
        <w:t>A.8.23.13.2</w:t>
      </w:r>
      <w:r w:rsidRPr="006E6678">
        <w:rPr>
          <w:rFonts w:asciiTheme="minorHAnsi" w:eastAsiaTheme="minorEastAsia" w:hAnsiTheme="minorHAnsi" w:cstheme="minorBidi"/>
          <w:sz w:val="22"/>
          <w:szCs w:val="22"/>
        </w:rPr>
        <w:tab/>
      </w:r>
      <w:r w:rsidRPr="00CC1A22">
        <w:rPr>
          <w:snapToGrid w:val="0"/>
        </w:rPr>
        <w:t>Test Requirements</w:t>
      </w:r>
      <w:r>
        <w:tab/>
        <w:t>2344</w:t>
      </w:r>
    </w:p>
    <w:p w14:paraId="37F7D175" w14:textId="77777777" w:rsidR="006E6678" w:rsidRDefault="006E6678">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2344</w:t>
      </w:r>
    </w:p>
    <w:p w14:paraId="392B56E9" w14:textId="77777777" w:rsidR="006E6678" w:rsidRDefault="006E6678">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2344</w:t>
      </w:r>
    </w:p>
    <w:p w14:paraId="4EB20794" w14:textId="77777777" w:rsidR="006E6678" w:rsidRDefault="006E6678">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2347</w:t>
      </w:r>
    </w:p>
    <w:p w14:paraId="1ED997ED" w14:textId="77777777" w:rsidR="006E6678" w:rsidRDefault="006E6678">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2347</w:t>
      </w:r>
    </w:p>
    <w:p w14:paraId="1CA62CCD" w14:textId="77777777" w:rsidR="006E6678" w:rsidRDefault="006E6678">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2347</w:t>
      </w:r>
    </w:p>
    <w:p w14:paraId="2E1175D0" w14:textId="77777777" w:rsidR="006E6678" w:rsidRDefault="006E6678">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2350</w:t>
      </w:r>
    </w:p>
    <w:p w14:paraId="6EE16F05" w14:textId="77777777" w:rsidR="006E6678" w:rsidRDefault="006E6678">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2350</w:t>
      </w:r>
    </w:p>
    <w:p w14:paraId="596D1770" w14:textId="77777777" w:rsidR="006E6678" w:rsidRDefault="006E6678">
      <w:pPr>
        <w:pStyle w:val="TOC4"/>
        <w:rPr>
          <w:rFonts w:asciiTheme="minorHAnsi" w:eastAsiaTheme="minorEastAsia" w:hAnsiTheme="minorHAnsi" w:cstheme="minorBidi"/>
          <w:sz w:val="22"/>
          <w:szCs w:val="22"/>
        </w:rPr>
      </w:pPr>
      <w:r w:rsidRPr="006E6678">
        <w:t>A.8.23.16.1</w:t>
      </w:r>
      <w:r w:rsidRPr="006E6678">
        <w:rPr>
          <w:rFonts w:asciiTheme="minorHAnsi" w:eastAsiaTheme="minorEastAsia" w:hAnsiTheme="minorHAnsi" w:cstheme="minorBidi"/>
          <w:sz w:val="22"/>
          <w:szCs w:val="22"/>
        </w:rPr>
        <w:tab/>
      </w:r>
      <w:r w:rsidRPr="00CC1A22">
        <w:rPr>
          <w:snapToGrid w:val="0"/>
        </w:rPr>
        <w:t>Test Purpose and Environment</w:t>
      </w:r>
      <w:r>
        <w:tab/>
        <w:t>2350</w:t>
      </w:r>
    </w:p>
    <w:p w14:paraId="49291102" w14:textId="77777777" w:rsidR="006E6678" w:rsidRDefault="006E6678">
      <w:pPr>
        <w:pStyle w:val="TOC4"/>
        <w:rPr>
          <w:rFonts w:asciiTheme="minorHAnsi" w:eastAsiaTheme="minorEastAsia" w:hAnsiTheme="minorHAnsi" w:cstheme="minorBidi"/>
          <w:sz w:val="22"/>
          <w:szCs w:val="22"/>
        </w:rPr>
      </w:pPr>
      <w:r w:rsidRPr="006E6678">
        <w:t>A.8.23.16.2</w:t>
      </w:r>
      <w:r w:rsidRPr="006E6678">
        <w:rPr>
          <w:rFonts w:asciiTheme="minorHAnsi" w:eastAsiaTheme="minorEastAsia" w:hAnsiTheme="minorHAnsi" w:cstheme="minorBidi"/>
          <w:sz w:val="22"/>
          <w:szCs w:val="22"/>
        </w:rPr>
        <w:tab/>
      </w:r>
      <w:r w:rsidRPr="00CC1A22">
        <w:rPr>
          <w:snapToGrid w:val="0"/>
        </w:rPr>
        <w:t>Test Requirements</w:t>
      </w:r>
      <w:r>
        <w:tab/>
        <w:t>2351</w:t>
      </w:r>
    </w:p>
    <w:p w14:paraId="477E5417" w14:textId="77777777" w:rsidR="006E6678" w:rsidRDefault="006E6678">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2352</w:t>
      </w:r>
    </w:p>
    <w:p w14:paraId="546CD271" w14:textId="77777777" w:rsidR="006E6678" w:rsidRDefault="006E6678">
      <w:pPr>
        <w:pStyle w:val="TOC4"/>
        <w:rPr>
          <w:rFonts w:asciiTheme="minorHAnsi" w:eastAsiaTheme="minorEastAsia" w:hAnsiTheme="minorHAnsi" w:cstheme="minorBidi"/>
          <w:sz w:val="22"/>
          <w:szCs w:val="22"/>
        </w:rPr>
      </w:pPr>
      <w:r w:rsidRPr="006E6678">
        <w:t>A.8.23.17.1</w:t>
      </w:r>
      <w:r w:rsidRPr="006E6678">
        <w:rPr>
          <w:rFonts w:asciiTheme="minorHAnsi" w:eastAsiaTheme="minorEastAsia" w:hAnsiTheme="minorHAnsi" w:cstheme="minorBidi"/>
          <w:sz w:val="22"/>
          <w:szCs w:val="22"/>
        </w:rPr>
        <w:tab/>
      </w:r>
      <w:r w:rsidRPr="00CC1A22">
        <w:rPr>
          <w:snapToGrid w:val="0"/>
        </w:rPr>
        <w:t>Test Purpose and Environment</w:t>
      </w:r>
      <w:r>
        <w:tab/>
        <w:t>2352</w:t>
      </w:r>
    </w:p>
    <w:p w14:paraId="6DD21BF4" w14:textId="77777777" w:rsidR="006E6678" w:rsidRDefault="006E6678">
      <w:pPr>
        <w:pStyle w:val="TOC4"/>
        <w:rPr>
          <w:rFonts w:asciiTheme="minorHAnsi" w:eastAsiaTheme="minorEastAsia" w:hAnsiTheme="minorHAnsi" w:cstheme="minorBidi"/>
          <w:sz w:val="22"/>
          <w:szCs w:val="22"/>
        </w:rPr>
      </w:pPr>
      <w:r w:rsidRPr="006E6678">
        <w:t>A.8.23.17.2</w:t>
      </w:r>
      <w:r w:rsidRPr="006E6678">
        <w:rPr>
          <w:rFonts w:asciiTheme="minorHAnsi" w:eastAsiaTheme="minorEastAsia" w:hAnsiTheme="minorHAnsi" w:cstheme="minorBidi"/>
          <w:sz w:val="22"/>
          <w:szCs w:val="22"/>
        </w:rPr>
        <w:tab/>
      </w:r>
      <w:r w:rsidRPr="00CC1A22">
        <w:rPr>
          <w:snapToGrid w:val="0"/>
        </w:rPr>
        <w:t>Test Requirements</w:t>
      </w:r>
      <w:r>
        <w:tab/>
        <w:t>2354</w:t>
      </w:r>
    </w:p>
    <w:p w14:paraId="308756DA" w14:textId="77777777" w:rsidR="006E6678" w:rsidRDefault="006E6678">
      <w:pPr>
        <w:pStyle w:val="TOC3"/>
        <w:rPr>
          <w:rFonts w:asciiTheme="minorHAnsi" w:eastAsiaTheme="minorEastAsia" w:hAnsiTheme="minorHAnsi" w:cstheme="minorBidi"/>
          <w:sz w:val="22"/>
          <w:szCs w:val="22"/>
        </w:rPr>
      </w:pPr>
      <w:r w:rsidRPr="006E6678">
        <w:t>A.8.23.18</w:t>
      </w:r>
      <w:r w:rsidRPr="006E6678">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2354</w:t>
      </w:r>
    </w:p>
    <w:p w14:paraId="531BC2BC" w14:textId="77777777" w:rsidR="006E6678" w:rsidRDefault="006E6678">
      <w:pPr>
        <w:pStyle w:val="TOC4"/>
        <w:rPr>
          <w:rFonts w:asciiTheme="minorHAnsi" w:eastAsiaTheme="minorEastAsia" w:hAnsiTheme="minorHAnsi" w:cstheme="minorBidi"/>
          <w:sz w:val="22"/>
          <w:szCs w:val="22"/>
        </w:rPr>
      </w:pPr>
      <w:r w:rsidRPr="006E6678">
        <w:t>A.8.23.18.1</w:t>
      </w:r>
      <w:r w:rsidRPr="006E6678">
        <w:rPr>
          <w:rFonts w:asciiTheme="minorHAnsi" w:eastAsiaTheme="minorEastAsia" w:hAnsiTheme="minorHAnsi" w:cstheme="minorBidi"/>
          <w:sz w:val="22"/>
          <w:szCs w:val="22"/>
        </w:rPr>
        <w:tab/>
      </w:r>
      <w:r w:rsidRPr="00CC1A22">
        <w:rPr>
          <w:snapToGrid w:val="0"/>
        </w:rPr>
        <w:t>Test Purpose and Environment</w:t>
      </w:r>
      <w:r>
        <w:tab/>
        <w:t>2354</w:t>
      </w:r>
    </w:p>
    <w:p w14:paraId="6B0A8275" w14:textId="77777777" w:rsidR="006E6678" w:rsidRDefault="006E6678">
      <w:pPr>
        <w:pStyle w:val="TOC4"/>
        <w:rPr>
          <w:rFonts w:asciiTheme="minorHAnsi" w:eastAsiaTheme="minorEastAsia" w:hAnsiTheme="minorHAnsi" w:cstheme="minorBidi"/>
          <w:sz w:val="22"/>
          <w:szCs w:val="22"/>
        </w:rPr>
      </w:pPr>
      <w:r w:rsidRPr="006E6678">
        <w:t>A.8.23.18.2</w:t>
      </w:r>
      <w:r w:rsidRPr="006E6678">
        <w:rPr>
          <w:rFonts w:asciiTheme="minorHAnsi" w:eastAsiaTheme="minorEastAsia" w:hAnsiTheme="minorHAnsi" w:cstheme="minorBidi"/>
          <w:sz w:val="22"/>
          <w:szCs w:val="22"/>
        </w:rPr>
        <w:tab/>
      </w:r>
      <w:r w:rsidRPr="00CC1A22">
        <w:rPr>
          <w:snapToGrid w:val="0"/>
        </w:rPr>
        <w:t>Test Requirements</w:t>
      </w:r>
      <w:r>
        <w:tab/>
        <w:t>2355</w:t>
      </w:r>
    </w:p>
    <w:p w14:paraId="0D3BAC62" w14:textId="77777777" w:rsidR="006E6678" w:rsidRDefault="006E6678">
      <w:pPr>
        <w:pStyle w:val="TOC3"/>
        <w:rPr>
          <w:rFonts w:asciiTheme="minorHAnsi" w:eastAsiaTheme="minorEastAsia" w:hAnsiTheme="minorHAnsi" w:cstheme="minorBidi"/>
          <w:sz w:val="22"/>
          <w:szCs w:val="22"/>
        </w:rPr>
      </w:pPr>
      <w:r w:rsidRPr="006E6678">
        <w:t>A.8.23.19</w:t>
      </w:r>
      <w:r w:rsidRPr="006E6678">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2356</w:t>
      </w:r>
    </w:p>
    <w:p w14:paraId="4550D20A" w14:textId="77777777" w:rsidR="006E6678" w:rsidRDefault="006E6678">
      <w:pPr>
        <w:pStyle w:val="TOC4"/>
        <w:rPr>
          <w:rFonts w:asciiTheme="minorHAnsi" w:eastAsiaTheme="minorEastAsia" w:hAnsiTheme="minorHAnsi" w:cstheme="minorBidi"/>
          <w:sz w:val="22"/>
          <w:szCs w:val="22"/>
        </w:rPr>
      </w:pPr>
      <w:r w:rsidRPr="006E6678">
        <w:t>A.8.23.19.1</w:t>
      </w:r>
      <w:r w:rsidRPr="006E6678">
        <w:rPr>
          <w:rFonts w:asciiTheme="minorHAnsi" w:eastAsiaTheme="minorEastAsia" w:hAnsiTheme="minorHAnsi" w:cstheme="minorBidi"/>
          <w:sz w:val="22"/>
          <w:szCs w:val="22"/>
        </w:rPr>
        <w:tab/>
      </w:r>
      <w:r w:rsidRPr="00CC1A22">
        <w:rPr>
          <w:snapToGrid w:val="0"/>
        </w:rPr>
        <w:t>Test Purpose and Environment</w:t>
      </w:r>
      <w:r>
        <w:tab/>
        <w:t>2356</w:t>
      </w:r>
    </w:p>
    <w:p w14:paraId="4896AA71" w14:textId="77777777" w:rsidR="006E6678" w:rsidRDefault="006E6678">
      <w:pPr>
        <w:pStyle w:val="TOC4"/>
        <w:rPr>
          <w:rFonts w:asciiTheme="minorHAnsi" w:eastAsiaTheme="minorEastAsia" w:hAnsiTheme="minorHAnsi" w:cstheme="minorBidi"/>
          <w:sz w:val="22"/>
          <w:szCs w:val="22"/>
        </w:rPr>
      </w:pPr>
      <w:r w:rsidRPr="006E6678">
        <w:t>A.8.23.19.2</w:t>
      </w:r>
      <w:r w:rsidRPr="006E6678">
        <w:rPr>
          <w:rFonts w:asciiTheme="minorHAnsi" w:eastAsiaTheme="minorEastAsia" w:hAnsiTheme="minorHAnsi" w:cstheme="minorBidi"/>
          <w:sz w:val="22"/>
          <w:szCs w:val="22"/>
        </w:rPr>
        <w:tab/>
      </w:r>
      <w:r w:rsidRPr="00CC1A22">
        <w:rPr>
          <w:snapToGrid w:val="0"/>
        </w:rPr>
        <w:t>Test Requirements</w:t>
      </w:r>
      <w:r>
        <w:tab/>
        <w:t>2357</w:t>
      </w:r>
    </w:p>
    <w:p w14:paraId="57157E9A" w14:textId="77777777" w:rsidR="006E6678" w:rsidRDefault="006E6678">
      <w:pPr>
        <w:pStyle w:val="TOC3"/>
        <w:rPr>
          <w:rFonts w:asciiTheme="minorHAnsi" w:eastAsiaTheme="minorEastAsia" w:hAnsiTheme="minorHAnsi" w:cstheme="minorBidi"/>
          <w:sz w:val="22"/>
          <w:szCs w:val="22"/>
        </w:rPr>
      </w:pPr>
      <w:r w:rsidRPr="006E6678">
        <w:t>A.8.23.20</w:t>
      </w:r>
      <w:r w:rsidRPr="006E6678">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2358</w:t>
      </w:r>
    </w:p>
    <w:p w14:paraId="6EA6B3B5" w14:textId="77777777" w:rsidR="006E6678" w:rsidRDefault="006E6678">
      <w:pPr>
        <w:pStyle w:val="TOC4"/>
        <w:rPr>
          <w:rFonts w:asciiTheme="minorHAnsi" w:eastAsiaTheme="minorEastAsia" w:hAnsiTheme="minorHAnsi" w:cstheme="minorBidi"/>
          <w:sz w:val="22"/>
          <w:szCs w:val="22"/>
        </w:rPr>
      </w:pPr>
      <w:r w:rsidRPr="006E6678">
        <w:t>A.8.23.20.1</w:t>
      </w:r>
      <w:r w:rsidRPr="006E6678">
        <w:rPr>
          <w:rFonts w:asciiTheme="minorHAnsi" w:eastAsiaTheme="minorEastAsia" w:hAnsiTheme="minorHAnsi" w:cstheme="minorBidi"/>
          <w:sz w:val="22"/>
          <w:szCs w:val="22"/>
        </w:rPr>
        <w:tab/>
      </w:r>
      <w:r w:rsidRPr="00CC1A22">
        <w:rPr>
          <w:snapToGrid w:val="0"/>
        </w:rPr>
        <w:t>Test Purpose and Environment</w:t>
      </w:r>
      <w:r>
        <w:tab/>
        <w:t>2358</w:t>
      </w:r>
    </w:p>
    <w:p w14:paraId="0C4917D3" w14:textId="77777777" w:rsidR="006E6678" w:rsidRDefault="006E6678">
      <w:pPr>
        <w:pStyle w:val="TOC4"/>
        <w:rPr>
          <w:rFonts w:asciiTheme="minorHAnsi" w:eastAsiaTheme="minorEastAsia" w:hAnsiTheme="minorHAnsi" w:cstheme="minorBidi"/>
          <w:sz w:val="22"/>
          <w:szCs w:val="22"/>
        </w:rPr>
      </w:pPr>
      <w:r w:rsidRPr="006E6678">
        <w:t>A.8.23.20.2</w:t>
      </w:r>
      <w:r w:rsidRPr="006E6678">
        <w:rPr>
          <w:rFonts w:asciiTheme="minorHAnsi" w:eastAsiaTheme="minorEastAsia" w:hAnsiTheme="minorHAnsi" w:cstheme="minorBidi"/>
          <w:sz w:val="22"/>
          <w:szCs w:val="22"/>
        </w:rPr>
        <w:tab/>
      </w:r>
      <w:r w:rsidRPr="00CC1A22">
        <w:rPr>
          <w:snapToGrid w:val="0"/>
        </w:rPr>
        <w:t>Test Requirements</w:t>
      </w:r>
      <w:r>
        <w:tab/>
        <w:t>2359</w:t>
      </w:r>
    </w:p>
    <w:p w14:paraId="6B23B0DF" w14:textId="77777777" w:rsidR="006E6678" w:rsidRDefault="006E6678">
      <w:pPr>
        <w:pStyle w:val="TOC3"/>
        <w:rPr>
          <w:rFonts w:asciiTheme="minorHAnsi" w:eastAsiaTheme="minorEastAsia" w:hAnsiTheme="minorHAnsi" w:cstheme="minorBidi"/>
          <w:sz w:val="22"/>
          <w:szCs w:val="22"/>
        </w:rPr>
      </w:pPr>
      <w:r w:rsidRPr="006E6678">
        <w:t>A.8.23.21</w:t>
      </w:r>
      <w:r w:rsidRPr="006E6678">
        <w:rPr>
          <w:rFonts w:asciiTheme="minorHAnsi" w:eastAsiaTheme="minorEastAsia" w:hAnsiTheme="minorHAnsi" w:cstheme="minorBidi"/>
          <w:sz w:val="22"/>
          <w:szCs w:val="22"/>
        </w:rPr>
        <w:tab/>
      </w:r>
      <w:r>
        <w:t>E-UTRAN FDD - FDD DC Inter-frequency identification of a new CGI of E-UTRA cell using autonomous gaps in synchronous DC</w:t>
      </w:r>
      <w:r>
        <w:tab/>
        <w:t>2360</w:t>
      </w:r>
    </w:p>
    <w:p w14:paraId="53455631" w14:textId="77777777" w:rsidR="006E6678" w:rsidRDefault="006E6678">
      <w:pPr>
        <w:pStyle w:val="TOC4"/>
        <w:rPr>
          <w:rFonts w:asciiTheme="minorHAnsi" w:eastAsiaTheme="minorEastAsia" w:hAnsiTheme="minorHAnsi" w:cstheme="minorBidi"/>
          <w:sz w:val="22"/>
          <w:szCs w:val="22"/>
        </w:rPr>
      </w:pPr>
      <w:r w:rsidRPr="006E6678">
        <w:t>A.8.23.21.1</w:t>
      </w:r>
      <w:r w:rsidRPr="006E6678">
        <w:rPr>
          <w:rFonts w:asciiTheme="minorHAnsi" w:eastAsiaTheme="minorEastAsia" w:hAnsiTheme="minorHAnsi" w:cstheme="minorBidi"/>
          <w:sz w:val="22"/>
          <w:szCs w:val="22"/>
        </w:rPr>
        <w:tab/>
      </w:r>
      <w:r w:rsidRPr="00CC1A22">
        <w:rPr>
          <w:snapToGrid w:val="0"/>
        </w:rPr>
        <w:t>Test Purpose and Environment</w:t>
      </w:r>
      <w:r>
        <w:tab/>
        <w:t>2360</w:t>
      </w:r>
    </w:p>
    <w:p w14:paraId="26088752" w14:textId="77777777" w:rsidR="006E6678" w:rsidRDefault="006E6678">
      <w:pPr>
        <w:pStyle w:val="TOC4"/>
        <w:rPr>
          <w:rFonts w:asciiTheme="minorHAnsi" w:eastAsiaTheme="minorEastAsia" w:hAnsiTheme="minorHAnsi" w:cstheme="minorBidi"/>
          <w:sz w:val="22"/>
          <w:szCs w:val="22"/>
        </w:rPr>
      </w:pPr>
      <w:r w:rsidRPr="006E6678">
        <w:t>A.8.23.21</w:t>
      </w:r>
      <w:r w:rsidRPr="006E6678">
        <w:rPr>
          <w:snapToGrid w:val="0"/>
        </w:rPr>
        <w:t>.2</w:t>
      </w:r>
      <w:r w:rsidRPr="006E6678">
        <w:rPr>
          <w:rFonts w:asciiTheme="minorHAnsi" w:eastAsiaTheme="minorEastAsia" w:hAnsiTheme="minorHAnsi"/>
          <w:sz w:val="22"/>
          <w:szCs w:val="22"/>
        </w:rPr>
        <w:tab/>
      </w:r>
      <w:r w:rsidRPr="00CC1A22">
        <w:rPr>
          <w:snapToGrid w:val="0"/>
        </w:rPr>
        <w:t>Test Requirements</w:t>
      </w:r>
      <w:r>
        <w:tab/>
        <w:t>2361</w:t>
      </w:r>
    </w:p>
    <w:p w14:paraId="303C0F62" w14:textId="77777777" w:rsidR="006E6678" w:rsidRDefault="006E6678">
      <w:pPr>
        <w:pStyle w:val="TOC3"/>
        <w:rPr>
          <w:rFonts w:asciiTheme="minorHAnsi" w:eastAsiaTheme="minorEastAsia" w:hAnsiTheme="minorHAnsi" w:cstheme="minorBidi"/>
          <w:sz w:val="22"/>
          <w:szCs w:val="22"/>
        </w:rPr>
      </w:pPr>
      <w:r w:rsidRPr="006E6678">
        <w:t>A.8.23.22</w:t>
      </w:r>
      <w:r w:rsidRPr="006E6678">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2362</w:t>
      </w:r>
    </w:p>
    <w:p w14:paraId="0B26FE18" w14:textId="77777777" w:rsidR="006E6678" w:rsidRDefault="006E6678">
      <w:pPr>
        <w:pStyle w:val="TOC4"/>
        <w:rPr>
          <w:rFonts w:asciiTheme="minorHAnsi" w:eastAsiaTheme="minorEastAsia" w:hAnsiTheme="minorHAnsi" w:cstheme="minorBidi"/>
          <w:sz w:val="22"/>
          <w:szCs w:val="22"/>
        </w:rPr>
      </w:pPr>
      <w:r w:rsidRPr="006E6678">
        <w:t>A.8.23.22.1</w:t>
      </w:r>
      <w:r w:rsidRPr="006E6678">
        <w:rPr>
          <w:rFonts w:asciiTheme="minorHAnsi" w:eastAsiaTheme="minorEastAsia" w:hAnsiTheme="minorHAnsi" w:cstheme="minorBidi"/>
          <w:sz w:val="22"/>
          <w:szCs w:val="22"/>
        </w:rPr>
        <w:tab/>
      </w:r>
      <w:r w:rsidRPr="00CC1A22">
        <w:rPr>
          <w:snapToGrid w:val="0"/>
        </w:rPr>
        <w:t>Test Purpose and Environment</w:t>
      </w:r>
      <w:r>
        <w:tab/>
        <w:t>2362</w:t>
      </w:r>
    </w:p>
    <w:p w14:paraId="71EE89E0" w14:textId="77777777" w:rsidR="006E6678" w:rsidRDefault="006E6678">
      <w:pPr>
        <w:pStyle w:val="TOC4"/>
        <w:rPr>
          <w:rFonts w:asciiTheme="minorHAnsi" w:eastAsiaTheme="minorEastAsia" w:hAnsiTheme="minorHAnsi" w:cstheme="minorBidi"/>
          <w:sz w:val="22"/>
          <w:szCs w:val="22"/>
        </w:rPr>
      </w:pPr>
      <w:r w:rsidRPr="006E6678">
        <w:t>A.8.23.22</w:t>
      </w:r>
      <w:r w:rsidRPr="006E6678">
        <w:rPr>
          <w:snapToGrid w:val="0"/>
        </w:rPr>
        <w:t>.2</w:t>
      </w:r>
      <w:r w:rsidRPr="006E6678">
        <w:rPr>
          <w:rFonts w:asciiTheme="minorHAnsi" w:eastAsiaTheme="minorEastAsia" w:hAnsiTheme="minorHAnsi"/>
          <w:sz w:val="22"/>
          <w:szCs w:val="22"/>
        </w:rPr>
        <w:tab/>
      </w:r>
      <w:r w:rsidRPr="00CC1A22">
        <w:rPr>
          <w:snapToGrid w:val="0"/>
        </w:rPr>
        <w:t>Test Requirements</w:t>
      </w:r>
      <w:r>
        <w:tab/>
        <w:t>2364</w:t>
      </w:r>
    </w:p>
    <w:p w14:paraId="672C4830" w14:textId="77777777" w:rsidR="006E6678" w:rsidRDefault="006E6678">
      <w:pPr>
        <w:pStyle w:val="TOC3"/>
        <w:rPr>
          <w:rFonts w:asciiTheme="minorHAnsi" w:eastAsiaTheme="minorEastAsia" w:hAnsiTheme="minorHAnsi" w:cstheme="minorBidi"/>
          <w:sz w:val="22"/>
          <w:szCs w:val="22"/>
        </w:rPr>
      </w:pPr>
      <w:r w:rsidRPr="006E6678">
        <w:t>A.8.23.23</w:t>
      </w:r>
      <w:r w:rsidRPr="006E6678">
        <w:rPr>
          <w:rFonts w:asciiTheme="minorHAnsi" w:eastAsiaTheme="minorEastAsia" w:hAnsiTheme="minorHAnsi" w:cstheme="minorBidi"/>
          <w:sz w:val="22"/>
          <w:szCs w:val="22"/>
        </w:rPr>
        <w:tab/>
      </w:r>
      <w:r>
        <w:t>E-UTRAN TDD - TDD DC Inter-frequency identification of a new CGI of E-UTRA cell using autonomous gaps in synchronous DC</w:t>
      </w:r>
      <w:r>
        <w:tab/>
        <w:t>2364</w:t>
      </w:r>
    </w:p>
    <w:p w14:paraId="28DA5658" w14:textId="77777777" w:rsidR="006E6678" w:rsidRDefault="006E6678">
      <w:pPr>
        <w:pStyle w:val="TOC4"/>
        <w:rPr>
          <w:rFonts w:asciiTheme="minorHAnsi" w:eastAsiaTheme="minorEastAsia" w:hAnsiTheme="minorHAnsi" w:cstheme="minorBidi"/>
          <w:sz w:val="22"/>
          <w:szCs w:val="22"/>
        </w:rPr>
      </w:pPr>
      <w:r w:rsidRPr="006E6678">
        <w:t>A.8.23.23.1</w:t>
      </w:r>
      <w:r w:rsidRPr="006E6678">
        <w:rPr>
          <w:rFonts w:asciiTheme="minorHAnsi" w:eastAsiaTheme="minorEastAsia" w:hAnsiTheme="minorHAnsi" w:cstheme="minorBidi"/>
          <w:sz w:val="22"/>
          <w:szCs w:val="22"/>
        </w:rPr>
        <w:tab/>
      </w:r>
      <w:r w:rsidRPr="00CC1A22">
        <w:rPr>
          <w:snapToGrid w:val="0"/>
        </w:rPr>
        <w:t>Test Purpose and Environment</w:t>
      </w:r>
      <w:r>
        <w:tab/>
        <w:t>2364</w:t>
      </w:r>
    </w:p>
    <w:p w14:paraId="5B2F3FF0" w14:textId="77777777" w:rsidR="006E6678" w:rsidRDefault="006E6678">
      <w:pPr>
        <w:pStyle w:val="TOC4"/>
        <w:rPr>
          <w:rFonts w:asciiTheme="minorHAnsi" w:eastAsiaTheme="minorEastAsia" w:hAnsiTheme="minorHAnsi" w:cstheme="minorBidi"/>
          <w:sz w:val="22"/>
          <w:szCs w:val="22"/>
        </w:rPr>
      </w:pPr>
      <w:r w:rsidRPr="006E6678">
        <w:t>A.8.23.23.2</w:t>
      </w:r>
      <w:r w:rsidRPr="006E6678">
        <w:rPr>
          <w:rFonts w:asciiTheme="minorHAnsi" w:eastAsiaTheme="minorEastAsia" w:hAnsiTheme="minorHAnsi" w:cstheme="minorBidi"/>
          <w:sz w:val="22"/>
          <w:szCs w:val="22"/>
        </w:rPr>
        <w:tab/>
      </w:r>
      <w:r w:rsidRPr="00CC1A22">
        <w:rPr>
          <w:snapToGrid w:val="0"/>
        </w:rPr>
        <w:t>Test Requirements</w:t>
      </w:r>
      <w:r>
        <w:tab/>
        <w:t>2366</w:t>
      </w:r>
    </w:p>
    <w:p w14:paraId="3EB4CF73" w14:textId="77777777" w:rsidR="006E6678" w:rsidRDefault="006E6678">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2367</w:t>
      </w:r>
    </w:p>
    <w:p w14:paraId="398752E2" w14:textId="77777777" w:rsidR="006E6678" w:rsidRDefault="006E6678">
      <w:pPr>
        <w:pStyle w:val="TOC4"/>
        <w:rPr>
          <w:rFonts w:asciiTheme="minorHAnsi" w:eastAsiaTheme="minorEastAsia" w:hAnsiTheme="minorHAnsi" w:cstheme="minorBidi"/>
          <w:sz w:val="22"/>
          <w:szCs w:val="22"/>
        </w:rPr>
      </w:pPr>
      <w:r>
        <w:lastRenderedPageBreak/>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2367</w:t>
      </w:r>
    </w:p>
    <w:p w14:paraId="1783755B" w14:textId="77777777" w:rsidR="006E6678" w:rsidRDefault="006E6678">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2369</w:t>
      </w:r>
    </w:p>
    <w:p w14:paraId="2939E1F3" w14:textId="77777777" w:rsidR="006E6678" w:rsidRDefault="006E6678">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2370</w:t>
      </w:r>
    </w:p>
    <w:p w14:paraId="2C9E0277" w14:textId="77777777" w:rsidR="006E6678" w:rsidRDefault="006E6678">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2370</w:t>
      </w:r>
    </w:p>
    <w:p w14:paraId="44D16B3E" w14:textId="77777777" w:rsidR="006E6678" w:rsidRDefault="006E6678">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2372</w:t>
      </w:r>
    </w:p>
    <w:p w14:paraId="310C0576" w14:textId="77777777" w:rsidR="006E6678" w:rsidRDefault="006E6678">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2373</w:t>
      </w:r>
    </w:p>
    <w:p w14:paraId="353A54D6" w14:textId="77777777" w:rsidR="006E6678" w:rsidRDefault="006E6678">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2373</w:t>
      </w:r>
    </w:p>
    <w:p w14:paraId="19D56ED6" w14:textId="77777777" w:rsidR="006E6678" w:rsidRDefault="006E6678">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2375</w:t>
      </w:r>
    </w:p>
    <w:p w14:paraId="2C09BA18" w14:textId="77777777" w:rsidR="006E6678" w:rsidRDefault="006E6678">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2376</w:t>
      </w:r>
    </w:p>
    <w:p w14:paraId="0C3506F5" w14:textId="77777777" w:rsidR="006E6678" w:rsidRDefault="006E6678">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2376</w:t>
      </w:r>
    </w:p>
    <w:p w14:paraId="6958AF7B" w14:textId="77777777" w:rsidR="006E6678" w:rsidRDefault="006E6678">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2379</w:t>
      </w:r>
    </w:p>
    <w:p w14:paraId="0A50F0A8" w14:textId="77777777" w:rsidR="006E6678" w:rsidRDefault="006E6678">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2379</w:t>
      </w:r>
    </w:p>
    <w:p w14:paraId="5E2D10E1" w14:textId="77777777" w:rsidR="006E6678" w:rsidRDefault="006E6678">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01ED7C42" w14:textId="77777777" w:rsidR="006E6678" w:rsidRDefault="006E6678">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2383</w:t>
      </w:r>
    </w:p>
    <w:p w14:paraId="0EC48E67" w14:textId="77777777" w:rsidR="006E6678" w:rsidRDefault="006E6678">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2383</w:t>
      </w:r>
    </w:p>
    <w:p w14:paraId="2597AF28" w14:textId="77777777" w:rsidR="006E6678" w:rsidRDefault="006E6678">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2383</w:t>
      </w:r>
    </w:p>
    <w:p w14:paraId="472762AE" w14:textId="77777777" w:rsidR="006E6678" w:rsidRDefault="006E6678">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2387</w:t>
      </w:r>
    </w:p>
    <w:p w14:paraId="4D017C2F" w14:textId="77777777" w:rsidR="006E6678" w:rsidRDefault="006E6678">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2387</w:t>
      </w:r>
    </w:p>
    <w:p w14:paraId="4D060225" w14:textId="77777777" w:rsidR="006E6678" w:rsidRDefault="006E6678">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2387</w:t>
      </w:r>
    </w:p>
    <w:p w14:paraId="7A8D34EE" w14:textId="77777777" w:rsidR="006E6678" w:rsidRDefault="006E6678">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2387</w:t>
      </w:r>
    </w:p>
    <w:p w14:paraId="16349975" w14:textId="77777777" w:rsidR="006E6678" w:rsidRDefault="006E6678">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2388</w:t>
      </w:r>
    </w:p>
    <w:p w14:paraId="7AEFCEE1" w14:textId="77777777" w:rsidR="006E6678" w:rsidRDefault="006E6678">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2389</w:t>
      </w:r>
    </w:p>
    <w:p w14:paraId="5CE0827A" w14:textId="77777777" w:rsidR="006E6678" w:rsidRDefault="006E6678">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2389</w:t>
      </w:r>
    </w:p>
    <w:p w14:paraId="2BFA5C29" w14:textId="77777777" w:rsidR="006E6678" w:rsidRDefault="006E6678">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2390</w:t>
      </w:r>
    </w:p>
    <w:p w14:paraId="3EAE6291" w14:textId="77777777" w:rsidR="006E6678" w:rsidRDefault="006E6678">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2390</w:t>
      </w:r>
    </w:p>
    <w:p w14:paraId="43082E11" w14:textId="77777777" w:rsidR="006E6678" w:rsidRDefault="006E6678">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2391</w:t>
      </w:r>
    </w:p>
    <w:p w14:paraId="2BDC1067" w14:textId="77777777" w:rsidR="006E6678" w:rsidRDefault="006E6678">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2392</w:t>
      </w:r>
    </w:p>
    <w:p w14:paraId="346E0B2C" w14:textId="77777777" w:rsidR="006E6678" w:rsidRDefault="006E6678">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2393</w:t>
      </w:r>
    </w:p>
    <w:p w14:paraId="7CAF62F5" w14:textId="77777777" w:rsidR="006E6678" w:rsidRDefault="006E6678">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2393</w:t>
      </w:r>
    </w:p>
    <w:p w14:paraId="6F74583F" w14:textId="77777777" w:rsidR="006E6678" w:rsidRDefault="006E6678">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2393</w:t>
      </w:r>
    </w:p>
    <w:p w14:paraId="5D6A63D8" w14:textId="77777777" w:rsidR="006E6678" w:rsidRDefault="006E6678">
      <w:pPr>
        <w:pStyle w:val="TOC4"/>
        <w:rPr>
          <w:rFonts w:asciiTheme="minorHAnsi" w:eastAsiaTheme="minorEastAsia" w:hAnsiTheme="minorHAnsi" w:cstheme="minorBidi"/>
          <w:sz w:val="22"/>
          <w:szCs w:val="22"/>
        </w:rPr>
      </w:pPr>
      <w:r w:rsidRPr="006E6678">
        <w:t>A.8.25.1.2</w:t>
      </w:r>
      <w:r w:rsidRPr="006E6678">
        <w:rPr>
          <w:rFonts w:asciiTheme="minorHAnsi" w:hAnsiTheme="minorHAnsi" w:cstheme="minorBidi"/>
          <w:sz w:val="22"/>
          <w:szCs w:val="22"/>
        </w:rPr>
        <w:tab/>
      </w:r>
      <w:r w:rsidRPr="00CC1A22">
        <w:rPr>
          <w:rFonts w:eastAsia="SimSun"/>
          <w:lang w:eastAsia="zh-CN"/>
        </w:rPr>
        <w:t>Test Requirements</w:t>
      </w:r>
      <w:r>
        <w:tab/>
        <w:t>2395</w:t>
      </w:r>
    </w:p>
    <w:p w14:paraId="55853227" w14:textId="77777777" w:rsidR="006E6678" w:rsidRDefault="006E6678">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2395</w:t>
      </w:r>
    </w:p>
    <w:p w14:paraId="71E1F674" w14:textId="77777777" w:rsidR="006E6678" w:rsidRDefault="006E6678">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2395</w:t>
      </w:r>
    </w:p>
    <w:p w14:paraId="04B8BCC0" w14:textId="77777777" w:rsidR="006E6678" w:rsidRDefault="006E6678">
      <w:pPr>
        <w:pStyle w:val="TOC4"/>
        <w:rPr>
          <w:rFonts w:asciiTheme="minorHAnsi" w:eastAsiaTheme="minorEastAsia" w:hAnsiTheme="minorHAnsi" w:cstheme="minorBidi"/>
          <w:sz w:val="22"/>
          <w:szCs w:val="22"/>
        </w:rPr>
      </w:pPr>
      <w:r w:rsidRPr="006E6678">
        <w:t>A.8.25.2.2</w:t>
      </w:r>
      <w:r w:rsidRPr="006E6678">
        <w:rPr>
          <w:rFonts w:asciiTheme="minorHAnsi" w:hAnsiTheme="minorHAnsi" w:cstheme="minorBidi"/>
          <w:sz w:val="22"/>
          <w:szCs w:val="22"/>
        </w:rPr>
        <w:tab/>
      </w:r>
      <w:r w:rsidRPr="00CC1A22">
        <w:rPr>
          <w:rFonts w:eastAsia="SimSun"/>
          <w:lang w:eastAsia="zh-CN"/>
        </w:rPr>
        <w:t>Test Requirements</w:t>
      </w:r>
      <w:r>
        <w:tab/>
        <w:t>2397</w:t>
      </w:r>
    </w:p>
    <w:p w14:paraId="3E2DC7EC" w14:textId="77777777" w:rsidR="006E6678" w:rsidRDefault="006E6678">
      <w:pPr>
        <w:pStyle w:val="TOC2"/>
        <w:rPr>
          <w:rFonts w:asciiTheme="minorHAnsi" w:eastAsiaTheme="minorEastAsia" w:hAnsiTheme="minorHAnsi" w:cstheme="minorBidi"/>
          <w:sz w:val="22"/>
          <w:szCs w:val="22"/>
        </w:rPr>
      </w:pPr>
      <w:r>
        <w:t>A.8.</w:t>
      </w:r>
      <w:r>
        <w:rPr>
          <w:lang w:eastAsia="zh-CN"/>
        </w:rPr>
        <w:t>26 Frame Structure 3 (FS3)</w:t>
      </w:r>
      <w:r>
        <w:tab/>
        <w:t>2397</w:t>
      </w:r>
    </w:p>
    <w:p w14:paraId="7D5B8F15" w14:textId="77777777" w:rsidR="006E6678" w:rsidRDefault="006E6678">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2397</w:t>
      </w:r>
    </w:p>
    <w:p w14:paraId="3C8D1D7A" w14:textId="77777777" w:rsidR="006E6678" w:rsidRDefault="006E6678">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2397</w:t>
      </w:r>
    </w:p>
    <w:p w14:paraId="0CB0AD1C" w14:textId="77777777" w:rsidR="006E6678" w:rsidRDefault="006E6678">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2399</w:t>
      </w:r>
    </w:p>
    <w:p w14:paraId="70EDD234" w14:textId="77777777" w:rsidR="006E6678" w:rsidRDefault="006E6678">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2400</w:t>
      </w:r>
    </w:p>
    <w:p w14:paraId="6EA5F638" w14:textId="77777777" w:rsidR="006E6678" w:rsidRDefault="006E6678">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2400</w:t>
      </w:r>
    </w:p>
    <w:p w14:paraId="6FE3C0BF" w14:textId="77777777" w:rsidR="006E6678" w:rsidRDefault="006E6678">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2402</w:t>
      </w:r>
    </w:p>
    <w:p w14:paraId="0F6649B7" w14:textId="77777777" w:rsidR="006E6678" w:rsidRDefault="006E6678">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2403</w:t>
      </w:r>
    </w:p>
    <w:p w14:paraId="62269B5D" w14:textId="77777777" w:rsidR="006E6678" w:rsidRDefault="006E6678">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2403</w:t>
      </w:r>
    </w:p>
    <w:p w14:paraId="7E232D3A"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26</w:t>
      </w:r>
      <w:r w:rsidRPr="006E6678">
        <w:t>.</w:t>
      </w:r>
      <w:r w:rsidRPr="006E6678">
        <w:rPr>
          <w:lang w:eastAsia="zh-CN"/>
        </w:rPr>
        <w:t>3.2</w:t>
      </w:r>
      <w:r w:rsidRPr="006E6678">
        <w:rPr>
          <w:rFonts w:asciiTheme="minorHAnsi" w:eastAsiaTheme="minorEastAsia" w:hAnsiTheme="minorHAnsi" w:cstheme="minorBidi"/>
          <w:sz w:val="22"/>
          <w:szCs w:val="22"/>
        </w:rPr>
        <w:tab/>
      </w:r>
      <w:r w:rsidRPr="00CC1A22">
        <w:rPr>
          <w:snapToGrid w:val="0"/>
        </w:rPr>
        <w:t>Test Requirements</w:t>
      </w:r>
      <w:r>
        <w:tab/>
        <w:t>2406</w:t>
      </w:r>
    </w:p>
    <w:p w14:paraId="268B003C" w14:textId="77777777" w:rsidR="006E6678" w:rsidRDefault="006E6678">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2406</w:t>
      </w:r>
    </w:p>
    <w:p w14:paraId="3D94C282" w14:textId="77777777" w:rsidR="006E6678" w:rsidRDefault="006E6678">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2406</w:t>
      </w:r>
    </w:p>
    <w:p w14:paraId="0EF6BE5C" w14:textId="77777777" w:rsidR="006E6678" w:rsidRDefault="006E6678">
      <w:pPr>
        <w:pStyle w:val="TOC4"/>
        <w:rPr>
          <w:rFonts w:asciiTheme="minorHAnsi" w:eastAsiaTheme="minorEastAsia" w:hAnsiTheme="minorHAnsi" w:cstheme="minorBidi"/>
          <w:sz w:val="22"/>
          <w:szCs w:val="22"/>
        </w:rPr>
      </w:pPr>
      <w:r w:rsidRPr="006E6678">
        <w:t>A.8.26.3A</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2409</w:t>
      </w:r>
    </w:p>
    <w:p w14:paraId="2AF18DB0" w14:textId="77777777" w:rsidR="006E6678" w:rsidRDefault="006E6678">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2409</w:t>
      </w:r>
    </w:p>
    <w:p w14:paraId="0FD5709B" w14:textId="77777777" w:rsidR="006E6678" w:rsidRDefault="006E6678">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2409</w:t>
      </w:r>
    </w:p>
    <w:p w14:paraId="0A4DB1B8" w14:textId="77777777" w:rsidR="006E6678" w:rsidRDefault="006E6678">
      <w:pPr>
        <w:pStyle w:val="TOC4"/>
        <w:rPr>
          <w:rFonts w:asciiTheme="minorHAnsi" w:eastAsiaTheme="minorEastAsia" w:hAnsiTheme="minorHAnsi" w:cstheme="minorBidi"/>
          <w:sz w:val="22"/>
          <w:szCs w:val="22"/>
        </w:rPr>
      </w:pPr>
      <w:r w:rsidRPr="006E6678">
        <w:t>A.8.</w:t>
      </w:r>
      <w:r w:rsidRPr="006E6678">
        <w:rPr>
          <w:lang w:eastAsia="zh-CN"/>
        </w:rPr>
        <w:t>26</w:t>
      </w:r>
      <w:r w:rsidRPr="006E6678">
        <w:t>.</w:t>
      </w:r>
      <w:r w:rsidRPr="006E6678">
        <w:rPr>
          <w:lang w:eastAsia="zh-CN"/>
        </w:rPr>
        <w:t>4.2</w:t>
      </w:r>
      <w:r w:rsidRPr="006E6678">
        <w:rPr>
          <w:rFonts w:asciiTheme="minorHAnsi" w:eastAsiaTheme="minorEastAsia" w:hAnsiTheme="minorHAnsi" w:cstheme="minorBidi"/>
          <w:sz w:val="22"/>
          <w:szCs w:val="22"/>
        </w:rPr>
        <w:tab/>
      </w:r>
      <w:r w:rsidRPr="00CC1A22">
        <w:rPr>
          <w:snapToGrid w:val="0"/>
        </w:rPr>
        <w:t>Test Requirements</w:t>
      </w:r>
      <w:r>
        <w:tab/>
        <w:t>2413</w:t>
      </w:r>
    </w:p>
    <w:p w14:paraId="61A7974A" w14:textId="77777777" w:rsidR="006E6678" w:rsidRDefault="006E6678">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2413</w:t>
      </w:r>
    </w:p>
    <w:p w14:paraId="7563DB9B" w14:textId="77777777" w:rsidR="006E6678" w:rsidRDefault="006E6678">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2413</w:t>
      </w:r>
    </w:p>
    <w:p w14:paraId="12ECAE77" w14:textId="77777777" w:rsidR="006E6678" w:rsidRDefault="006E6678">
      <w:pPr>
        <w:pStyle w:val="TOC4"/>
        <w:rPr>
          <w:rFonts w:asciiTheme="minorHAnsi" w:eastAsiaTheme="minorEastAsia" w:hAnsiTheme="minorHAnsi" w:cstheme="minorBidi"/>
          <w:sz w:val="22"/>
          <w:szCs w:val="22"/>
        </w:rPr>
      </w:pPr>
      <w:r w:rsidRPr="006E6678">
        <w:t>A.8.26.4A</w:t>
      </w:r>
      <w:r w:rsidRPr="006E6678">
        <w:rPr>
          <w:lang w:eastAsia="zh-CN"/>
        </w:rPr>
        <w:t>.2</w:t>
      </w:r>
      <w:r w:rsidRPr="006E6678">
        <w:rPr>
          <w:rFonts w:asciiTheme="minorHAnsi" w:eastAsiaTheme="minorEastAsia" w:hAnsiTheme="minorHAnsi" w:cstheme="minorBidi"/>
          <w:sz w:val="22"/>
          <w:szCs w:val="22"/>
        </w:rPr>
        <w:tab/>
      </w:r>
      <w:r w:rsidRPr="00CC1A22">
        <w:rPr>
          <w:snapToGrid w:val="0"/>
        </w:rPr>
        <w:t>Test Requirements</w:t>
      </w:r>
      <w:r>
        <w:tab/>
        <w:t>2417</w:t>
      </w:r>
    </w:p>
    <w:p w14:paraId="1CEDC71A" w14:textId="77777777" w:rsidR="006E6678" w:rsidRDefault="006E6678">
      <w:pPr>
        <w:pStyle w:val="TOC3"/>
        <w:rPr>
          <w:rFonts w:asciiTheme="minorHAnsi" w:eastAsiaTheme="minorEastAsia" w:hAnsiTheme="minorHAnsi" w:cstheme="minorBidi"/>
          <w:sz w:val="22"/>
          <w:szCs w:val="22"/>
        </w:rPr>
      </w:pPr>
      <w:r>
        <w:lastRenderedPageBreak/>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2417</w:t>
      </w:r>
    </w:p>
    <w:p w14:paraId="68FBE8F0" w14:textId="77777777" w:rsidR="006E6678" w:rsidRDefault="006E6678">
      <w:pPr>
        <w:pStyle w:val="TOC4"/>
        <w:rPr>
          <w:rFonts w:asciiTheme="minorHAnsi" w:eastAsiaTheme="minorEastAsia" w:hAnsiTheme="minorHAnsi" w:cstheme="minorBidi"/>
          <w:sz w:val="22"/>
          <w:szCs w:val="22"/>
        </w:rPr>
      </w:pPr>
      <w:r w:rsidRPr="006E6678">
        <w:t>A.8.26.5.</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2417</w:t>
      </w:r>
    </w:p>
    <w:p w14:paraId="23243DBE" w14:textId="77777777" w:rsidR="006E6678" w:rsidRDefault="006E6678">
      <w:pPr>
        <w:pStyle w:val="TOC4"/>
        <w:rPr>
          <w:rFonts w:asciiTheme="minorHAnsi" w:eastAsiaTheme="minorEastAsia" w:hAnsiTheme="minorHAnsi" w:cstheme="minorBidi"/>
          <w:sz w:val="22"/>
          <w:szCs w:val="22"/>
        </w:rPr>
      </w:pPr>
      <w:r w:rsidRPr="006E6678">
        <w:t>A.8.26.5.2</w:t>
      </w:r>
      <w:r w:rsidRPr="006E6678">
        <w:rPr>
          <w:rFonts w:asciiTheme="minorHAnsi" w:eastAsiaTheme="minorEastAsia" w:hAnsiTheme="minorHAnsi" w:cstheme="minorBidi"/>
          <w:sz w:val="22"/>
          <w:szCs w:val="22"/>
        </w:rPr>
        <w:tab/>
      </w:r>
      <w:r w:rsidRPr="00CC1A22">
        <w:rPr>
          <w:snapToGrid w:val="0"/>
        </w:rPr>
        <w:t>Test Requirements</w:t>
      </w:r>
      <w:r>
        <w:tab/>
        <w:t>2421</w:t>
      </w:r>
    </w:p>
    <w:p w14:paraId="406173D8" w14:textId="77777777" w:rsidR="006E6678" w:rsidRDefault="006E6678">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2421</w:t>
      </w:r>
    </w:p>
    <w:p w14:paraId="75A60CCB" w14:textId="77777777" w:rsidR="006E6678" w:rsidRDefault="006E6678">
      <w:pPr>
        <w:pStyle w:val="TOC4"/>
        <w:rPr>
          <w:rFonts w:asciiTheme="minorHAnsi" w:eastAsiaTheme="minorEastAsia" w:hAnsiTheme="minorHAnsi" w:cstheme="minorBidi"/>
          <w:sz w:val="22"/>
          <w:szCs w:val="22"/>
        </w:rPr>
      </w:pPr>
      <w:r w:rsidRPr="006E6678">
        <w:t>A.8.26.5A.</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2421</w:t>
      </w:r>
    </w:p>
    <w:p w14:paraId="7E45B417" w14:textId="77777777" w:rsidR="006E6678" w:rsidRDefault="006E6678">
      <w:pPr>
        <w:pStyle w:val="TOC4"/>
        <w:rPr>
          <w:rFonts w:asciiTheme="minorHAnsi" w:eastAsiaTheme="minorEastAsia" w:hAnsiTheme="minorHAnsi" w:cstheme="minorBidi"/>
          <w:sz w:val="22"/>
          <w:szCs w:val="22"/>
        </w:rPr>
      </w:pPr>
      <w:r w:rsidRPr="006E6678">
        <w:t>A.8.26.5A.2</w:t>
      </w:r>
      <w:r w:rsidRPr="006E6678">
        <w:rPr>
          <w:rFonts w:asciiTheme="minorHAnsi" w:eastAsiaTheme="minorEastAsia" w:hAnsiTheme="minorHAnsi" w:cstheme="minorBidi"/>
          <w:sz w:val="22"/>
          <w:szCs w:val="22"/>
        </w:rPr>
        <w:tab/>
      </w:r>
      <w:r w:rsidRPr="00CC1A22">
        <w:rPr>
          <w:snapToGrid w:val="0"/>
        </w:rPr>
        <w:t>Test Requirements</w:t>
      </w:r>
      <w:r>
        <w:tab/>
        <w:t>2424</w:t>
      </w:r>
    </w:p>
    <w:p w14:paraId="531AC95F" w14:textId="77777777" w:rsidR="006E6678" w:rsidRDefault="006E6678">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2424</w:t>
      </w:r>
    </w:p>
    <w:p w14:paraId="45AC1475" w14:textId="77777777" w:rsidR="006E6678" w:rsidRDefault="006E6678">
      <w:pPr>
        <w:pStyle w:val="TOC4"/>
        <w:rPr>
          <w:rFonts w:asciiTheme="minorHAnsi" w:eastAsiaTheme="minorEastAsia" w:hAnsiTheme="minorHAnsi" w:cstheme="minorBidi"/>
          <w:sz w:val="22"/>
          <w:szCs w:val="22"/>
        </w:rPr>
      </w:pPr>
      <w:r w:rsidRPr="006E6678">
        <w:t>A.8.26.6.</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2424</w:t>
      </w:r>
    </w:p>
    <w:p w14:paraId="7599A943" w14:textId="77777777" w:rsidR="006E6678" w:rsidRDefault="006E6678">
      <w:pPr>
        <w:pStyle w:val="TOC4"/>
        <w:rPr>
          <w:rFonts w:asciiTheme="minorHAnsi" w:eastAsiaTheme="minorEastAsia" w:hAnsiTheme="minorHAnsi" w:cstheme="minorBidi"/>
          <w:sz w:val="22"/>
          <w:szCs w:val="22"/>
        </w:rPr>
      </w:pPr>
      <w:r w:rsidRPr="006E6678">
        <w:t>A.8.26.6.2</w:t>
      </w:r>
      <w:r w:rsidRPr="006E6678">
        <w:rPr>
          <w:rFonts w:asciiTheme="minorHAnsi" w:eastAsiaTheme="minorEastAsia" w:hAnsiTheme="minorHAnsi" w:cstheme="minorBidi"/>
          <w:sz w:val="22"/>
          <w:szCs w:val="22"/>
        </w:rPr>
        <w:tab/>
      </w:r>
      <w:r w:rsidRPr="00CC1A22">
        <w:rPr>
          <w:snapToGrid w:val="0"/>
        </w:rPr>
        <w:t>Test Requirements</w:t>
      </w:r>
      <w:r>
        <w:tab/>
        <w:t>2428</w:t>
      </w:r>
    </w:p>
    <w:p w14:paraId="22FF6A99" w14:textId="77777777" w:rsidR="006E6678" w:rsidRDefault="006E6678">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2428</w:t>
      </w:r>
    </w:p>
    <w:p w14:paraId="3BA941C7" w14:textId="77777777" w:rsidR="006E6678" w:rsidRDefault="006E6678">
      <w:pPr>
        <w:pStyle w:val="TOC4"/>
        <w:rPr>
          <w:rFonts w:asciiTheme="minorHAnsi" w:eastAsiaTheme="minorEastAsia" w:hAnsiTheme="minorHAnsi" w:cstheme="minorBidi"/>
          <w:sz w:val="22"/>
          <w:szCs w:val="22"/>
        </w:rPr>
      </w:pPr>
      <w:r w:rsidRPr="006E6678">
        <w:t>A.8.26.6A.</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2428</w:t>
      </w:r>
    </w:p>
    <w:p w14:paraId="674D5318" w14:textId="77777777" w:rsidR="006E6678" w:rsidRDefault="006E6678">
      <w:pPr>
        <w:pStyle w:val="TOC4"/>
        <w:rPr>
          <w:rFonts w:asciiTheme="minorHAnsi" w:eastAsiaTheme="minorEastAsia" w:hAnsiTheme="minorHAnsi" w:cstheme="minorBidi"/>
          <w:sz w:val="22"/>
          <w:szCs w:val="22"/>
        </w:rPr>
      </w:pPr>
      <w:r w:rsidRPr="006E6678">
        <w:t>A.8.26.6A.2</w:t>
      </w:r>
      <w:r w:rsidRPr="006E6678">
        <w:rPr>
          <w:rFonts w:asciiTheme="minorHAnsi" w:eastAsiaTheme="minorEastAsia" w:hAnsiTheme="minorHAnsi" w:cstheme="minorBidi"/>
          <w:sz w:val="22"/>
          <w:szCs w:val="22"/>
        </w:rPr>
        <w:tab/>
      </w:r>
      <w:r w:rsidRPr="00CC1A22">
        <w:rPr>
          <w:snapToGrid w:val="0"/>
        </w:rPr>
        <w:t>Test Requirements</w:t>
      </w:r>
      <w:r>
        <w:tab/>
        <w:t>2432</w:t>
      </w:r>
    </w:p>
    <w:p w14:paraId="1C79BDD3" w14:textId="77777777" w:rsidR="006E6678" w:rsidRDefault="006E6678">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2432</w:t>
      </w:r>
    </w:p>
    <w:p w14:paraId="05741608" w14:textId="77777777" w:rsidR="006E6678" w:rsidRDefault="006E6678">
      <w:pPr>
        <w:pStyle w:val="TOC4"/>
        <w:rPr>
          <w:rFonts w:asciiTheme="minorHAnsi" w:eastAsiaTheme="minorEastAsia" w:hAnsiTheme="minorHAnsi" w:cstheme="minorBidi"/>
          <w:sz w:val="22"/>
          <w:szCs w:val="22"/>
        </w:rPr>
      </w:pPr>
      <w:r w:rsidRPr="006E6678">
        <w:t>A.8.26.7.</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2432</w:t>
      </w:r>
    </w:p>
    <w:p w14:paraId="517DE43B" w14:textId="77777777" w:rsidR="006E6678" w:rsidRDefault="006E6678">
      <w:pPr>
        <w:pStyle w:val="TOC4"/>
        <w:rPr>
          <w:rFonts w:asciiTheme="minorHAnsi" w:eastAsiaTheme="minorEastAsia" w:hAnsiTheme="minorHAnsi" w:cstheme="minorBidi"/>
          <w:sz w:val="22"/>
          <w:szCs w:val="22"/>
        </w:rPr>
      </w:pPr>
      <w:r w:rsidRPr="006E6678">
        <w:t>A.8.26.7.2</w:t>
      </w:r>
      <w:r w:rsidRPr="006E6678">
        <w:rPr>
          <w:rFonts w:asciiTheme="minorHAnsi" w:eastAsiaTheme="minorEastAsia" w:hAnsiTheme="minorHAnsi" w:cstheme="minorBidi"/>
          <w:sz w:val="22"/>
          <w:szCs w:val="22"/>
        </w:rPr>
        <w:tab/>
      </w:r>
      <w:r w:rsidRPr="00CC1A22">
        <w:rPr>
          <w:snapToGrid w:val="0"/>
        </w:rPr>
        <w:t>Test Requirements</w:t>
      </w:r>
      <w:r>
        <w:tab/>
        <w:t>2435</w:t>
      </w:r>
    </w:p>
    <w:p w14:paraId="65A99588" w14:textId="77777777" w:rsidR="006E6678" w:rsidRDefault="006E6678">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2435</w:t>
      </w:r>
    </w:p>
    <w:p w14:paraId="35DA640A" w14:textId="77777777" w:rsidR="006E6678" w:rsidRDefault="006E6678">
      <w:pPr>
        <w:pStyle w:val="TOC4"/>
        <w:rPr>
          <w:rFonts w:asciiTheme="minorHAnsi" w:eastAsiaTheme="minorEastAsia" w:hAnsiTheme="minorHAnsi" w:cstheme="minorBidi"/>
          <w:sz w:val="22"/>
          <w:szCs w:val="22"/>
        </w:rPr>
      </w:pPr>
      <w:r w:rsidRPr="006E6678">
        <w:t>A.8.26.8.</w:t>
      </w:r>
      <w:r w:rsidRPr="006E6678">
        <w:rPr>
          <w:lang w:eastAsia="zh-CN"/>
        </w:rPr>
        <w:t>1</w:t>
      </w:r>
      <w:r w:rsidRPr="006E6678">
        <w:rPr>
          <w:rFonts w:asciiTheme="minorHAnsi" w:eastAsiaTheme="minorEastAsia" w:hAnsiTheme="minorHAnsi" w:cstheme="minorBidi"/>
          <w:sz w:val="22"/>
          <w:szCs w:val="22"/>
        </w:rPr>
        <w:tab/>
      </w:r>
      <w:r w:rsidRPr="00CC1A22">
        <w:rPr>
          <w:snapToGrid w:val="0"/>
        </w:rPr>
        <w:t>Test Purpose and Environment</w:t>
      </w:r>
      <w:r>
        <w:tab/>
        <w:t>2435</w:t>
      </w:r>
    </w:p>
    <w:p w14:paraId="163CA11D" w14:textId="77777777" w:rsidR="006E6678" w:rsidRDefault="006E6678">
      <w:pPr>
        <w:pStyle w:val="TOC4"/>
        <w:rPr>
          <w:rFonts w:asciiTheme="minorHAnsi" w:eastAsiaTheme="minorEastAsia" w:hAnsiTheme="minorHAnsi" w:cstheme="minorBidi"/>
          <w:sz w:val="22"/>
          <w:szCs w:val="22"/>
        </w:rPr>
      </w:pPr>
      <w:r w:rsidRPr="006E6678">
        <w:t>A.8.26.8.2</w:t>
      </w:r>
      <w:r w:rsidRPr="006E6678">
        <w:rPr>
          <w:rFonts w:asciiTheme="minorHAnsi" w:eastAsiaTheme="minorEastAsia" w:hAnsiTheme="minorHAnsi" w:cstheme="minorBidi"/>
          <w:sz w:val="22"/>
          <w:szCs w:val="22"/>
        </w:rPr>
        <w:tab/>
      </w:r>
      <w:r w:rsidRPr="00CC1A22">
        <w:rPr>
          <w:snapToGrid w:val="0"/>
        </w:rPr>
        <w:t>Test Requirements</w:t>
      </w:r>
      <w:r>
        <w:tab/>
        <w:t>2439</w:t>
      </w:r>
    </w:p>
    <w:p w14:paraId="2EFD81F8" w14:textId="77777777" w:rsidR="006E6678" w:rsidRDefault="006E6678">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2439</w:t>
      </w:r>
    </w:p>
    <w:p w14:paraId="4E6FD5EB" w14:textId="77777777" w:rsidR="006E6678" w:rsidRDefault="006E6678">
      <w:pPr>
        <w:pStyle w:val="TOC4"/>
        <w:rPr>
          <w:rFonts w:asciiTheme="minorHAnsi" w:eastAsiaTheme="minorEastAsia" w:hAnsiTheme="minorHAnsi" w:cstheme="minorBidi"/>
          <w:sz w:val="22"/>
          <w:szCs w:val="22"/>
        </w:rPr>
      </w:pPr>
      <w:r w:rsidRPr="006E6678">
        <w:t>A.8.26.9.1</w:t>
      </w:r>
      <w:r w:rsidRPr="006E6678">
        <w:rPr>
          <w:rFonts w:asciiTheme="minorHAnsi" w:eastAsiaTheme="minorEastAsia" w:hAnsiTheme="minorHAnsi"/>
          <w:sz w:val="22"/>
          <w:szCs w:val="22"/>
        </w:rPr>
        <w:tab/>
      </w:r>
      <w:r w:rsidRPr="00CC1A22">
        <w:rPr>
          <w:rFonts w:cs="v4.2.0"/>
          <w:snapToGrid w:val="0"/>
        </w:rPr>
        <w:t>Test Purpose and Environment</w:t>
      </w:r>
      <w:r>
        <w:tab/>
        <w:t>2439</w:t>
      </w:r>
    </w:p>
    <w:p w14:paraId="336E7582" w14:textId="77777777" w:rsidR="006E6678" w:rsidRDefault="006E6678">
      <w:pPr>
        <w:pStyle w:val="TOC4"/>
        <w:rPr>
          <w:rFonts w:asciiTheme="minorHAnsi" w:eastAsiaTheme="minorEastAsia" w:hAnsiTheme="minorHAnsi" w:cstheme="minorBidi"/>
          <w:sz w:val="22"/>
          <w:szCs w:val="22"/>
        </w:rPr>
      </w:pPr>
      <w:r w:rsidRPr="006E6678">
        <w:t>A.8.26.9.2</w:t>
      </w:r>
      <w:r w:rsidRPr="006E6678">
        <w:rPr>
          <w:rFonts w:asciiTheme="minorHAnsi" w:eastAsiaTheme="minorEastAsia" w:hAnsiTheme="minorHAnsi"/>
          <w:sz w:val="22"/>
          <w:szCs w:val="22"/>
        </w:rPr>
        <w:tab/>
      </w:r>
      <w:r w:rsidRPr="00CC1A22">
        <w:rPr>
          <w:rFonts w:cs="v4.2.0"/>
          <w:snapToGrid w:val="0"/>
        </w:rPr>
        <w:t>Test Requirements</w:t>
      </w:r>
      <w:r>
        <w:tab/>
        <w:t>2442</w:t>
      </w:r>
    </w:p>
    <w:p w14:paraId="2F9ECD9A" w14:textId="77777777" w:rsidR="006E6678" w:rsidRDefault="006E6678">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2442</w:t>
      </w:r>
    </w:p>
    <w:p w14:paraId="7A424A75" w14:textId="77777777" w:rsidR="006E6678" w:rsidRDefault="006E6678">
      <w:pPr>
        <w:pStyle w:val="TOC4"/>
        <w:rPr>
          <w:rFonts w:asciiTheme="minorHAnsi" w:eastAsiaTheme="minorEastAsia" w:hAnsiTheme="minorHAnsi" w:cstheme="minorBidi"/>
          <w:sz w:val="22"/>
          <w:szCs w:val="22"/>
        </w:rPr>
      </w:pPr>
      <w:r w:rsidRPr="006E6678">
        <w:t>A.8.26.10.1</w:t>
      </w:r>
      <w:r w:rsidRPr="006E6678">
        <w:rPr>
          <w:rFonts w:asciiTheme="minorHAnsi" w:eastAsiaTheme="minorEastAsia" w:hAnsiTheme="minorHAnsi" w:cstheme="minorBidi"/>
          <w:sz w:val="22"/>
          <w:szCs w:val="22"/>
        </w:rPr>
        <w:tab/>
      </w:r>
      <w:r w:rsidRPr="00CC1A22">
        <w:rPr>
          <w:snapToGrid w:val="0"/>
        </w:rPr>
        <w:t>Test Purpose and Environment</w:t>
      </w:r>
      <w:r>
        <w:tab/>
        <w:t>2442</w:t>
      </w:r>
    </w:p>
    <w:p w14:paraId="5C2F6F93" w14:textId="77777777" w:rsidR="006E6678" w:rsidRDefault="006E6678">
      <w:pPr>
        <w:pStyle w:val="TOC4"/>
        <w:rPr>
          <w:rFonts w:asciiTheme="minorHAnsi" w:eastAsiaTheme="minorEastAsia" w:hAnsiTheme="minorHAnsi" w:cstheme="minorBidi"/>
          <w:sz w:val="22"/>
          <w:szCs w:val="22"/>
        </w:rPr>
      </w:pPr>
      <w:r w:rsidRPr="006E6678">
        <w:t>A.8.26.10.2</w:t>
      </w:r>
      <w:r w:rsidRPr="006E6678">
        <w:rPr>
          <w:rFonts w:asciiTheme="minorHAnsi" w:eastAsiaTheme="minorEastAsia" w:hAnsiTheme="minorHAnsi"/>
          <w:sz w:val="22"/>
          <w:szCs w:val="22"/>
        </w:rPr>
        <w:tab/>
      </w:r>
      <w:r w:rsidRPr="00CC1A22">
        <w:rPr>
          <w:rFonts w:cs="v4.2.0"/>
          <w:snapToGrid w:val="0"/>
        </w:rPr>
        <w:t>Test Requirements</w:t>
      </w:r>
      <w:r>
        <w:tab/>
        <w:t>2445</w:t>
      </w:r>
    </w:p>
    <w:p w14:paraId="22D84B06" w14:textId="25AECCE1" w:rsidR="006E6678" w:rsidRDefault="006E6678">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2446</w:t>
      </w:r>
    </w:p>
    <w:p w14:paraId="5EC2D8E1" w14:textId="77777777" w:rsidR="006E6678" w:rsidRDefault="006E6678">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2446</w:t>
      </w:r>
    </w:p>
    <w:p w14:paraId="74071650" w14:textId="77777777" w:rsidR="006E6678" w:rsidRDefault="006E6678">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2446</w:t>
      </w:r>
    </w:p>
    <w:p w14:paraId="4EEFEE74" w14:textId="77777777" w:rsidR="006E6678" w:rsidRDefault="006E6678">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2446</w:t>
      </w:r>
    </w:p>
    <w:p w14:paraId="659BA77D" w14:textId="77777777" w:rsidR="006E6678" w:rsidRDefault="006E6678">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2446</w:t>
      </w:r>
    </w:p>
    <w:p w14:paraId="1F754DF7" w14:textId="77777777" w:rsidR="006E6678" w:rsidRDefault="006E6678">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2448</w:t>
      </w:r>
    </w:p>
    <w:p w14:paraId="723CB141" w14:textId="77777777" w:rsidR="006E6678" w:rsidRDefault="006E6678">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2448</w:t>
      </w:r>
    </w:p>
    <w:p w14:paraId="1D68F11E" w14:textId="77777777" w:rsidR="006E6678" w:rsidRDefault="006E6678">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2448</w:t>
      </w:r>
    </w:p>
    <w:p w14:paraId="5DF6D1F4" w14:textId="77777777" w:rsidR="006E6678" w:rsidRDefault="006E6678">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2448</w:t>
      </w:r>
    </w:p>
    <w:p w14:paraId="60E17779" w14:textId="77777777" w:rsidR="006E6678" w:rsidRDefault="006E6678">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2449</w:t>
      </w:r>
    </w:p>
    <w:p w14:paraId="44B14422" w14:textId="77777777" w:rsidR="006E6678" w:rsidRDefault="006E6678">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2450</w:t>
      </w:r>
    </w:p>
    <w:p w14:paraId="5F8FAAC2" w14:textId="77777777" w:rsidR="006E6678" w:rsidRDefault="006E6678">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2450</w:t>
      </w:r>
    </w:p>
    <w:p w14:paraId="2596CF96" w14:textId="77777777" w:rsidR="006E6678" w:rsidRDefault="006E6678">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2450</w:t>
      </w:r>
    </w:p>
    <w:p w14:paraId="25A671AE" w14:textId="77777777" w:rsidR="006E6678" w:rsidRDefault="006E6678">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2452</w:t>
      </w:r>
    </w:p>
    <w:p w14:paraId="7D63DEEC" w14:textId="77777777" w:rsidR="006E6678" w:rsidRDefault="006E6678">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2452</w:t>
      </w:r>
    </w:p>
    <w:p w14:paraId="7B6C0535" w14:textId="77777777" w:rsidR="006E6678" w:rsidRDefault="006E6678">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2452</w:t>
      </w:r>
    </w:p>
    <w:p w14:paraId="7A10BDA8" w14:textId="77777777" w:rsidR="006E6678" w:rsidRDefault="006E6678">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2452</w:t>
      </w:r>
    </w:p>
    <w:p w14:paraId="6F48DC86" w14:textId="77777777" w:rsidR="006E6678" w:rsidRDefault="006E6678">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2454</w:t>
      </w:r>
    </w:p>
    <w:p w14:paraId="594102AE" w14:textId="77777777" w:rsidR="006E6678" w:rsidRDefault="006E6678">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2455</w:t>
      </w:r>
    </w:p>
    <w:p w14:paraId="2E10ACBF" w14:textId="77777777" w:rsidR="006E6678" w:rsidRDefault="006E6678">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2455</w:t>
      </w:r>
    </w:p>
    <w:p w14:paraId="50BFE591" w14:textId="77777777" w:rsidR="006E6678" w:rsidRDefault="006E6678">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2455</w:t>
      </w:r>
    </w:p>
    <w:p w14:paraId="6CD6BEC5" w14:textId="77777777" w:rsidR="006E6678" w:rsidRDefault="006E6678">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2456</w:t>
      </w:r>
    </w:p>
    <w:p w14:paraId="05617645" w14:textId="77777777" w:rsidR="006E6678" w:rsidRDefault="006E6678">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2457</w:t>
      </w:r>
    </w:p>
    <w:p w14:paraId="0702DB5C" w14:textId="77777777" w:rsidR="006E6678" w:rsidRDefault="006E6678">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2457</w:t>
      </w:r>
    </w:p>
    <w:p w14:paraId="13A604EF" w14:textId="77777777" w:rsidR="006E6678" w:rsidRDefault="006E6678">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2457</w:t>
      </w:r>
    </w:p>
    <w:p w14:paraId="6317F441" w14:textId="77777777" w:rsidR="006E6678" w:rsidRDefault="006E6678">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2459</w:t>
      </w:r>
    </w:p>
    <w:p w14:paraId="29023AA1" w14:textId="77777777" w:rsidR="006E6678" w:rsidRDefault="006E6678">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2459</w:t>
      </w:r>
    </w:p>
    <w:p w14:paraId="5590043C" w14:textId="77777777" w:rsidR="006E6678" w:rsidRDefault="006E6678">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2459</w:t>
      </w:r>
    </w:p>
    <w:p w14:paraId="10FF5228" w14:textId="77777777" w:rsidR="006E6678" w:rsidRDefault="006E6678">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2459</w:t>
      </w:r>
    </w:p>
    <w:p w14:paraId="2DFF92A3" w14:textId="77777777" w:rsidR="006E6678" w:rsidRDefault="006E6678">
      <w:pPr>
        <w:pStyle w:val="TOC4"/>
        <w:rPr>
          <w:rFonts w:asciiTheme="minorHAnsi" w:eastAsiaTheme="minorEastAsia" w:hAnsiTheme="minorHAnsi" w:cstheme="minorBidi"/>
          <w:sz w:val="22"/>
          <w:szCs w:val="22"/>
        </w:rPr>
      </w:pPr>
      <w:r>
        <w:lastRenderedPageBreak/>
        <w:t>A.9.1.7.</w:t>
      </w:r>
      <w:r>
        <w:rPr>
          <w:lang w:eastAsia="zh-CN"/>
        </w:rPr>
        <w:t>3</w:t>
      </w:r>
      <w:r>
        <w:rPr>
          <w:rFonts w:asciiTheme="minorHAnsi" w:eastAsiaTheme="minorEastAsia" w:hAnsiTheme="minorHAnsi" w:cstheme="minorBidi"/>
          <w:sz w:val="22"/>
          <w:szCs w:val="22"/>
        </w:rPr>
        <w:tab/>
      </w:r>
      <w:r>
        <w:t>Test Requirements</w:t>
      </w:r>
      <w:r>
        <w:tab/>
        <w:t>2461</w:t>
      </w:r>
    </w:p>
    <w:p w14:paraId="40A94358" w14:textId="77777777" w:rsidR="006E6678" w:rsidRDefault="006E6678">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2461</w:t>
      </w:r>
    </w:p>
    <w:p w14:paraId="38894F6D" w14:textId="77777777" w:rsidR="006E6678" w:rsidRDefault="006E6678">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2461</w:t>
      </w:r>
    </w:p>
    <w:p w14:paraId="06B8D4E1" w14:textId="77777777" w:rsidR="006E6678" w:rsidRDefault="006E6678">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2461</w:t>
      </w:r>
    </w:p>
    <w:p w14:paraId="7BCB6BC4" w14:textId="77777777" w:rsidR="006E6678" w:rsidRDefault="006E6678">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2464</w:t>
      </w:r>
    </w:p>
    <w:p w14:paraId="45F2289A" w14:textId="77777777" w:rsidR="006E6678" w:rsidRDefault="006E6678">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2464</w:t>
      </w:r>
    </w:p>
    <w:p w14:paraId="760C7315" w14:textId="77777777" w:rsidR="006E6678" w:rsidRDefault="006E6678">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2464</w:t>
      </w:r>
    </w:p>
    <w:p w14:paraId="56A7F659" w14:textId="77777777" w:rsidR="006E6678" w:rsidRDefault="006E6678">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2464</w:t>
      </w:r>
    </w:p>
    <w:p w14:paraId="04A288C8" w14:textId="77777777" w:rsidR="006E6678" w:rsidRDefault="006E6678">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2467</w:t>
      </w:r>
    </w:p>
    <w:p w14:paraId="6A6608F7" w14:textId="77777777" w:rsidR="006E6678" w:rsidRDefault="006E6678">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2467</w:t>
      </w:r>
    </w:p>
    <w:p w14:paraId="6772E14A" w14:textId="77777777" w:rsidR="006E6678" w:rsidRDefault="006E6678">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2467</w:t>
      </w:r>
    </w:p>
    <w:p w14:paraId="3D39D3DC" w14:textId="77777777" w:rsidR="006E6678" w:rsidRDefault="006E6678">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2467</w:t>
      </w:r>
    </w:p>
    <w:p w14:paraId="6E81820D" w14:textId="77777777" w:rsidR="006E6678" w:rsidRDefault="006E6678">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2469</w:t>
      </w:r>
    </w:p>
    <w:p w14:paraId="79671279" w14:textId="77777777" w:rsidR="006E6678" w:rsidRDefault="006E6678">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2469</w:t>
      </w:r>
    </w:p>
    <w:p w14:paraId="023C9F93" w14:textId="77777777" w:rsidR="006E6678" w:rsidRDefault="006E6678">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2469</w:t>
      </w:r>
    </w:p>
    <w:p w14:paraId="6AC2885E" w14:textId="77777777" w:rsidR="006E6678" w:rsidRDefault="006E6678">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2469</w:t>
      </w:r>
    </w:p>
    <w:p w14:paraId="43F6604F" w14:textId="77777777" w:rsidR="006E6678" w:rsidRDefault="006E6678">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2472</w:t>
      </w:r>
    </w:p>
    <w:p w14:paraId="5DD97F3A" w14:textId="77777777" w:rsidR="006E6678" w:rsidRDefault="006E6678">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2472</w:t>
      </w:r>
    </w:p>
    <w:p w14:paraId="7BF2CDAD" w14:textId="77777777" w:rsidR="006E6678" w:rsidRDefault="006E6678">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2472</w:t>
      </w:r>
    </w:p>
    <w:p w14:paraId="2CC95E7C" w14:textId="77777777" w:rsidR="006E6678" w:rsidRDefault="006E6678">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2472</w:t>
      </w:r>
    </w:p>
    <w:p w14:paraId="443A7F9B" w14:textId="77777777" w:rsidR="006E6678" w:rsidRDefault="006E6678">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2473</w:t>
      </w:r>
    </w:p>
    <w:p w14:paraId="133E3EDE" w14:textId="77777777" w:rsidR="006E6678" w:rsidRDefault="006E6678">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2473</w:t>
      </w:r>
    </w:p>
    <w:p w14:paraId="55FE9128" w14:textId="77777777" w:rsidR="006E6678" w:rsidRDefault="006E6678">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2473</w:t>
      </w:r>
    </w:p>
    <w:p w14:paraId="22138273" w14:textId="77777777" w:rsidR="006E6678" w:rsidRDefault="006E6678">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2473</w:t>
      </w:r>
    </w:p>
    <w:p w14:paraId="6180443A" w14:textId="77777777" w:rsidR="006E6678" w:rsidRDefault="006E6678">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2474</w:t>
      </w:r>
    </w:p>
    <w:p w14:paraId="10C645BB" w14:textId="77777777" w:rsidR="006E6678" w:rsidRDefault="006E6678">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2474</w:t>
      </w:r>
    </w:p>
    <w:p w14:paraId="216DD68D" w14:textId="77777777" w:rsidR="006E6678" w:rsidRDefault="006E6678">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2474</w:t>
      </w:r>
    </w:p>
    <w:p w14:paraId="0DCC9ADE" w14:textId="77777777" w:rsidR="006E6678" w:rsidRDefault="006E6678">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2474</w:t>
      </w:r>
    </w:p>
    <w:p w14:paraId="7D5E0099" w14:textId="77777777" w:rsidR="006E6678" w:rsidRDefault="006E6678">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2477</w:t>
      </w:r>
    </w:p>
    <w:p w14:paraId="1A49F880" w14:textId="77777777" w:rsidR="006E6678" w:rsidRDefault="006E6678">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2477</w:t>
      </w:r>
    </w:p>
    <w:p w14:paraId="22CF175A" w14:textId="77777777" w:rsidR="006E6678" w:rsidRDefault="006E6678">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2477</w:t>
      </w:r>
    </w:p>
    <w:p w14:paraId="7DBF8ACB" w14:textId="77777777" w:rsidR="006E6678" w:rsidRDefault="006E6678">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2477</w:t>
      </w:r>
    </w:p>
    <w:p w14:paraId="383C894E" w14:textId="77777777" w:rsidR="006E6678" w:rsidRDefault="006E6678">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2479</w:t>
      </w:r>
    </w:p>
    <w:p w14:paraId="056C3D0C" w14:textId="77777777" w:rsidR="006E6678" w:rsidRDefault="006E6678">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2480</w:t>
      </w:r>
    </w:p>
    <w:p w14:paraId="246EA252" w14:textId="77777777" w:rsidR="006E6678" w:rsidRDefault="006E6678">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2480</w:t>
      </w:r>
    </w:p>
    <w:p w14:paraId="4355D6AA" w14:textId="77777777" w:rsidR="006E6678" w:rsidRDefault="006E6678">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2480</w:t>
      </w:r>
    </w:p>
    <w:p w14:paraId="4F191E69" w14:textId="77777777" w:rsidR="006E6678" w:rsidRDefault="006E6678">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2481</w:t>
      </w:r>
    </w:p>
    <w:p w14:paraId="11B07624" w14:textId="77777777" w:rsidR="006E6678" w:rsidRDefault="006E6678">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2481</w:t>
      </w:r>
    </w:p>
    <w:p w14:paraId="39B10E4F" w14:textId="77777777" w:rsidR="006E6678" w:rsidRDefault="006E6678">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2481</w:t>
      </w:r>
    </w:p>
    <w:p w14:paraId="587EAE43" w14:textId="77777777" w:rsidR="006E6678" w:rsidRDefault="006E6678">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2482</w:t>
      </w:r>
    </w:p>
    <w:p w14:paraId="0EF017B6" w14:textId="77777777" w:rsidR="006E6678" w:rsidRDefault="006E6678">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2483</w:t>
      </w:r>
    </w:p>
    <w:p w14:paraId="2BCA4CA7" w14:textId="77777777" w:rsidR="006E6678" w:rsidRDefault="006E6678">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2483</w:t>
      </w:r>
    </w:p>
    <w:p w14:paraId="0AEB6A9A" w14:textId="77777777" w:rsidR="006E6678" w:rsidRDefault="006E6678">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2483</w:t>
      </w:r>
    </w:p>
    <w:p w14:paraId="046557D0" w14:textId="77777777" w:rsidR="006E6678" w:rsidRDefault="006E6678">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2483</w:t>
      </w:r>
    </w:p>
    <w:p w14:paraId="3EE66D13" w14:textId="77777777" w:rsidR="006E6678" w:rsidRDefault="006E6678">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2484</w:t>
      </w:r>
    </w:p>
    <w:p w14:paraId="28F359AE" w14:textId="77777777" w:rsidR="006E6678" w:rsidRDefault="006E6678">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2484</w:t>
      </w:r>
    </w:p>
    <w:p w14:paraId="1AC431A5" w14:textId="77777777" w:rsidR="006E6678" w:rsidRDefault="006E6678">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2485</w:t>
      </w:r>
    </w:p>
    <w:p w14:paraId="73B13AB7" w14:textId="77777777" w:rsidR="006E6678" w:rsidRDefault="006E6678">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2485</w:t>
      </w:r>
    </w:p>
    <w:p w14:paraId="71266C06" w14:textId="77777777" w:rsidR="006E6678" w:rsidRDefault="006E6678">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2485</w:t>
      </w:r>
    </w:p>
    <w:p w14:paraId="6A0B1199" w14:textId="77777777" w:rsidR="006E6678" w:rsidRDefault="006E6678">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2485</w:t>
      </w:r>
    </w:p>
    <w:p w14:paraId="45AEF851" w14:textId="77777777" w:rsidR="006E6678" w:rsidRDefault="006E6678">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2485</w:t>
      </w:r>
    </w:p>
    <w:p w14:paraId="64791E2E" w14:textId="77777777" w:rsidR="006E6678" w:rsidRDefault="006E6678">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2485</w:t>
      </w:r>
    </w:p>
    <w:p w14:paraId="1587B3FD" w14:textId="77777777" w:rsidR="006E6678" w:rsidRDefault="006E6678">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2486</w:t>
      </w:r>
    </w:p>
    <w:p w14:paraId="1210AC42" w14:textId="77777777" w:rsidR="006E6678" w:rsidRDefault="006E6678">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2487</w:t>
      </w:r>
    </w:p>
    <w:p w14:paraId="24AD0E0F" w14:textId="77777777" w:rsidR="006E6678" w:rsidRDefault="006E6678">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2487</w:t>
      </w:r>
    </w:p>
    <w:p w14:paraId="1E012420" w14:textId="77777777" w:rsidR="006E6678" w:rsidRDefault="006E6678">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2487</w:t>
      </w:r>
    </w:p>
    <w:p w14:paraId="2CD3AED3" w14:textId="77777777" w:rsidR="006E6678" w:rsidRDefault="006E6678">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2487</w:t>
      </w:r>
    </w:p>
    <w:p w14:paraId="4FE6AE44" w14:textId="77777777" w:rsidR="006E6678" w:rsidRDefault="006E6678">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2487</w:t>
      </w:r>
    </w:p>
    <w:p w14:paraId="5FB849D5" w14:textId="77777777" w:rsidR="006E6678" w:rsidRDefault="006E6678">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2487</w:t>
      </w:r>
    </w:p>
    <w:p w14:paraId="3BF55622" w14:textId="77777777" w:rsidR="006E6678" w:rsidRDefault="006E6678">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2488</w:t>
      </w:r>
    </w:p>
    <w:p w14:paraId="4DF62374" w14:textId="77777777" w:rsidR="006E6678" w:rsidRDefault="006E6678">
      <w:pPr>
        <w:pStyle w:val="TOC4"/>
        <w:rPr>
          <w:rFonts w:asciiTheme="minorHAnsi" w:eastAsiaTheme="minorEastAsia" w:hAnsiTheme="minorHAnsi" w:cstheme="minorBidi"/>
          <w:sz w:val="22"/>
          <w:szCs w:val="22"/>
        </w:rPr>
      </w:pPr>
      <w:r>
        <w:lastRenderedPageBreak/>
        <w:t>A.9.1.22.3</w:t>
      </w:r>
      <w:r>
        <w:rPr>
          <w:rFonts w:asciiTheme="minorHAnsi" w:eastAsiaTheme="minorEastAsia" w:hAnsiTheme="minorHAnsi" w:cstheme="minorBidi"/>
          <w:sz w:val="22"/>
          <w:szCs w:val="22"/>
        </w:rPr>
        <w:tab/>
      </w:r>
      <w:r>
        <w:t>Test Requirements</w:t>
      </w:r>
      <w:r>
        <w:tab/>
        <w:t>2491</w:t>
      </w:r>
    </w:p>
    <w:p w14:paraId="76BAEF74" w14:textId="77777777" w:rsidR="006E6678" w:rsidRDefault="006E6678">
      <w:pPr>
        <w:pStyle w:val="TOC3"/>
        <w:rPr>
          <w:rFonts w:asciiTheme="minorHAnsi" w:eastAsiaTheme="minorEastAsia" w:hAnsiTheme="minorHAnsi" w:cstheme="minorBidi"/>
          <w:sz w:val="22"/>
          <w:szCs w:val="22"/>
        </w:rPr>
      </w:pPr>
      <w:r>
        <w:t>A.9.1.23 RSRP for E-UTRAN TDD-FDD Carrier Aggregation with PCell in TDD</w:t>
      </w:r>
      <w:r>
        <w:tab/>
        <w:t>2491</w:t>
      </w:r>
    </w:p>
    <w:p w14:paraId="7C813EEE" w14:textId="77777777" w:rsidR="006E6678" w:rsidRDefault="006E6678">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2491</w:t>
      </w:r>
    </w:p>
    <w:p w14:paraId="0558322A" w14:textId="77777777" w:rsidR="006E6678" w:rsidRDefault="006E6678">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2491</w:t>
      </w:r>
    </w:p>
    <w:p w14:paraId="238938EC" w14:textId="77777777" w:rsidR="006E6678" w:rsidRDefault="006E6678">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2493</w:t>
      </w:r>
    </w:p>
    <w:p w14:paraId="62596A08" w14:textId="77777777" w:rsidR="006E6678" w:rsidRDefault="006E6678">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2494</w:t>
      </w:r>
    </w:p>
    <w:p w14:paraId="1B45ACDE" w14:textId="77777777" w:rsidR="006E6678" w:rsidRDefault="006E6678">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2494</w:t>
      </w:r>
    </w:p>
    <w:p w14:paraId="5B059311" w14:textId="77777777" w:rsidR="006E6678" w:rsidRDefault="006E6678">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2494</w:t>
      </w:r>
    </w:p>
    <w:p w14:paraId="7FE7EBE2" w14:textId="77777777" w:rsidR="006E6678" w:rsidRDefault="006E6678">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2494</w:t>
      </w:r>
    </w:p>
    <w:p w14:paraId="7F512ED7" w14:textId="77777777" w:rsidR="006E6678" w:rsidRDefault="006E6678">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2495</w:t>
      </w:r>
    </w:p>
    <w:p w14:paraId="687EE41E" w14:textId="77777777" w:rsidR="006E6678" w:rsidRDefault="006E6678">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2495</w:t>
      </w:r>
    </w:p>
    <w:p w14:paraId="67023008" w14:textId="77777777" w:rsidR="006E6678" w:rsidRDefault="006E6678">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2495</w:t>
      </w:r>
    </w:p>
    <w:p w14:paraId="59F99AA4" w14:textId="77777777" w:rsidR="006E6678" w:rsidRDefault="006E6678">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2497</w:t>
      </w:r>
    </w:p>
    <w:p w14:paraId="57AE6975" w14:textId="77777777" w:rsidR="006E6678" w:rsidRDefault="006E6678">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2497</w:t>
      </w:r>
    </w:p>
    <w:p w14:paraId="59108C36" w14:textId="77777777" w:rsidR="006E6678" w:rsidRDefault="006E6678">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2497</w:t>
      </w:r>
    </w:p>
    <w:p w14:paraId="6ADFE43B" w14:textId="77777777" w:rsidR="006E6678" w:rsidRDefault="006E6678">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2497</w:t>
      </w:r>
    </w:p>
    <w:p w14:paraId="2A43ABDD" w14:textId="77777777" w:rsidR="006E6678" w:rsidRDefault="006E6678">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2499</w:t>
      </w:r>
    </w:p>
    <w:p w14:paraId="0124FDA7" w14:textId="77777777" w:rsidR="006E6678" w:rsidRDefault="006E6678">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2499</w:t>
      </w:r>
    </w:p>
    <w:p w14:paraId="0323A446" w14:textId="77777777" w:rsidR="006E6678" w:rsidRDefault="006E6678">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2499</w:t>
      </w:r>
    </w:p>
    <w:p w14:paraId="0961B22E" w14:textId="77777777" w:rsidR="006E6678" w:rsidRDefault="006E6678">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2499</w:t>
      </w:r>
    </w:p>
    <w:p w14:paraId="03FD35CA" w14:textId="77777777" w:rsidR="006E6678" w:rsidRDefault="006E6678">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2501</w:t>
      </w:r>
    </w:p>
    <w:p w14:paraId="24052B85" w14:textId="77777777" w:rsidR="006E6678" w:rsidRDefault="006E6678">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2501</w:t>
      </w:r>
    </w:p>
    <w:p w14:paraId="75636357" w14:textId="77777777" w:rsidR="006E6678" w:rsidRDefault="006E6678">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2501</w:t>
      </w:r>
    </w:p>
    <w:p w14:paraId="00E6FDC7" w14:textId="77777777" w:rsidR="006E6678" w:rsidRDefault="006E6678">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2501</w:t>
      </w:r>
    </w:p>
    <w:p w14:paraId="38A26C39" w14:textId="77777777" w:rsidR="006E6678" w:rsidRDefault="006E6678">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2503</w:t>
      </w:r>
    </w:p>
    <w:p w14:paraId="4A1E91A3" w14:textId="77777777" w:rsidR="006E6678" w:rsidRDefault="006E6678">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2503</w:t>
      </w:r>
    </w:p>
    <w:p w14:paraId="11C5F1BC" w14:textId="77777777" w:rsidR="006E6678" w:rsidRDefault="006E6678">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2503</w:t>
      </w:r>
    </w:p>
    <w:p w14:paraId="71D772C4" w14:textId="77777777" w:rsidR="006E6678" w:rsidRDefault="006E6678">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2503</w:t>
      </w:r>
    </w:p>
    <w:p w14:paraId="715AAF41" w14:textId="77777777" w:rsidR="006E6678" w:rsidRDefault="006E6678">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2505</w:t>
      </w:r>
    </w:p>
    <w:p w14:paraId="3F0239BD" w14:textId="77777777" w:rsidR="006E6678" w:rsidRDefault="006E6678">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2505</w:t>
      </w:r>
    </w:p>
    <w:p w14:paraId="536DDB81" w14:textId="77777777" w:rsidR="006E6678" w:rsidRDefault="006E6678">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2505</w:t>
      </w:r>
    </w:p>
    <w:p w14:paraId="388AC785" w14:textId="77777777" w:rsidR="006E6678" w:rsidRDefault="006E6678">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2505</w:t>
      </w:r>
    </w:p>
    <w:p w14:paraId="3F15031F" w14:textId="77777777" w:rsidR="006E6678" w:rsidRDefault="006E6678">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2507</w:t>
      </w:r>
    </w:p>
    <w:p w14:paraId="242592E1" w14:textId="77777777" w:rsidR="006E6678" w:rsidRDefault="006E6678">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2507</w:t>
      </w:r>
    </w:p>
    <w:p w14:paraId="50809AAD" w14:textId="77777777" w:rsidR="006E6678" w:rsidRDefault="006E6678">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2507</w:t>
      </w:r>
    </w:p>
    <w:p w14:paraId="70BACFFD" w14:textId="77777777" w:rsidR="006E6678" w:rsidRDefault="006E6678">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2507</w:t>
      </w:r>
    </w:p>
    <w:p w14:paraId="49CA0164" w14:textId="77777777" w:rsidR="006E6678" w:rsidRDefault="006E6678">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2509</w:t>
      </w:r>
    </w:p>
    <w:p w14:paraId="65A42321" w14:textId="77777777" w:rsidR="006E6678" w:rsidRDefault="006E6678">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2509</w:t>
      </w:r>
    </w:p>
    <w:p w14:paraId="64E4A5F7" w14:textId="77777777" w:rsidR="006E6678" w:rsidRDefault="006E6678">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2509</w:t>
      </w:r>
    </w:p>
    <w:p w14:paraId="32BFF409" w14:textId="77777777" w:rsidR="006E6678" w:rsidRDefault="006E6678">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2509</w:t>
      </w:r>
    </w:p>
    <w:p w14:paraId="0901C80D" w14:textId="77777777" w:rsidR="006E6678" w:rsidRDefault="006E6678">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2512</w:t>
      </w:r>
    </w:p>
    <w:p w14:paraId="246458D7" w14:textId="77777777" w:rsidR="006E6678" w:rsidRDefault="006E6678">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2512</w:t>
      </w:r>
    </w:p>
    <w:p w14:paraId="38B0F9D6" w14:textId="77777777" w:rsidR="006E6678" w:rsidRDefault="006E6678">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2512</w:t>
      </w:r>
    </w:p>
    <w:p w14:paraId="786D5663" w14:textId="77777777" w:rsidR="006E6678" w:rsidRDefault="006E6678">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2512</w:t>
      </w:r>
    </w:p>
    <w:p w14:paraId="15981764" w14:textId="77777777" w:rsidR="006E6678" w:rsidRDefault="006E6678">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2514</w:t>
      </w:r>
    </w:p>
    <w:p w14:paraId="06C621E3" w14:textId="77777777" w:rsidR="006E6678" w:rsidRDefault="006E6678">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2514</w:t>
      </w:r>
    </w:p>
    <w:p w14:paraId="7A0EAAAC" w14:textId="77777777" w:rsidR="006E6678" w:rsidRDefault="006E6678">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2514</w:t>
      </w:r>
    </w:p>
    <w:p w14:paraId="1FB684F1" w14:textId="77777777" w:rsidR="006E6678" w:rsidRDefault="006E6678">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2514</w:t>
      </w:r>
    </w:p>
    <w:p w14:paraId="3816E027" w14:textId="77777777" w:rsidR="006E6678" w:rsidRDefault="006E6678">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2516</w:t>
      </w:r>
    </w:p>
    <w:p w14:paraId="60A20066" w14:textId="77777777" w:rsidR="006E6678" w:rsidRDefault="006E6678">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2516</w:t>
      </w:r>
    </w:p>
    <w:p w14:paraId="41F626CA" w14:textId="77777777" w:rsidR="006E6678" w:rsidRDefault="006E6678">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2516</w:t>
      </w:r>
    </w:p>
    <w:p w14:paraId="1B3AF624" w14:textId="77777777" w:rsidR="006E6678" w:rsidRDefault="006E6678">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2516</w:t>
      </w:r>
    </w:p>
    <w:p w14:paraId="400185FD" w14:textId="77777777" w:rsidR="006E6678" w:rsidRDefault="006E6678">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2518</w:t>
      </w:r>
    </w:p>
    <w:p w14:paraId="157E1C9F" w14:textId="77777777" w:rsidR="006E6678" w:rsidRDefault="006E6678">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2519</w:t>
      </w:r>
    </w:p>
    <w:p w14:paraId="221CADD8" w14:textId="77777777" w:rsidR="006E6678" w:rsidRDefault="006E6678">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2519</w:t>
      </w:r>
    </w:p>
    <w:p w14:paraId="41460625" w14:textId="77777777" w:rsidR="006E6678" w:rsidRDefault="006E6678">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2519</w:t>
      </w:r>
    </w:p>
    <w:p w14:paraId="366688A4" w14:textId="77777777" w:rsidR="006E6678" w:rsidRDefault="006E6678">
      <w:pPr>
        <w:pStyle w:val="TOC4"/>
        <w:rPr>
          <w:rFonts w:asciiTheme="minorHAnsi" w:eastAsiaTheme="minorEastAsia" w:hAnsiTheme="minorHAnsi" w:cstheme="minorBidi"/>
          <w:sz w:val="22"/>
          <w:szCs w:val="22"/>
        </w:rPr>
      </w:pPr>
      <w:r>
        <w:lastRenderedPageBreak/>
        <w:t>A.9.1.36.3</w:t>
      </w:r>
      <w:r>
        <w:rPr>
          <w:rFonts w:asciiTheme="minorHAnsi" w:eastAsiaTheme="minorEastAsia" w:hAnsiTheme="minorHAnsi" w:cstheme="minorBidi"/>
          <w:sz w:val="22"/>
          <w:szCs w:val="22"/>
        </w:rPr>
        <w:tab/>
      </w:r>
      <w:r>
        <w:t>Test Requirements</w:t>
      </w:r>
      <w:r>
        <w:tab/>
        <w:t>2521</w:t>
      </w:r>
    </w:p>
    <w:p w14:paraId="1694D532" w14:textId="77777777" w:rsidR="006E6678" w:rsidRDefault="006E6678">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2521</w:t>
      </w:r>
    </w:p>
    <w:p w14:paraId="66C39BEE" w14:textId="77777777" w:rsidR="006E6678" w:rsidRDefault="006E6678">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2521</w:t>
      </w:r>
    </w:p>
    <w:p w14:paraId="7941DF36" w14:textId="77777777" w:rsidR="006E6678" w:rsidRDefault="006E6678">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2521</w:t>
      </w:r>
    </w:p>
    <w:p w14:paraId="6F1D0E14" w14:textId="77777777" w:rsidR="006E6678" w:rsidRDefault="006E6678">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2523</w:t>
      </w:r>
    </w:p>
    <w:p w14:paraId="48B21205" w14:textId="77777777" w:rsidR="006E6678" w:rsidRDefault="006E6678">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2524</w:t>
      </w:r>
    </w:p>
    <w:p w14:paraId="726A3449" w14:textId="77777777" w:rsidR="006E6678" w:rsidRDefault="006E6678">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2524</w:t>
      </w:r>
    </w:p>
    <w:p w14:paraId="6F64D8FD" w14:textId="77777777" w:rsidR="006E6678" w:rsidRDefault="006E6678">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2524</w:t>
      </w:r>
    </w:p>
    <w:p w14:paraId="0AE56783" w14:textId="77777777" w:rsidR="006E6678" w:rsidRDefault="006E6678">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2526</w:t>
      </w:r>
    </w:p>
    <w:p w14:paraId="1DC0BAF9" w14:textId="77777777" w:rsidR="006E6678" w:rsidRDefault="006E6678">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2527</w:t>
      </w:r>
    </w:p>
    <w:p w14:paraId="05D1A6A5" w14:textId="77777777" w:rsidR="006E6678" w:rsidRDefault="006E6678">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2527</w:t>
      </w:r>
    </w:p>
    <w:p w14:paraId="56F2C6A8" w14:textId="77777777" w:rsidR="006E6678" w:rsidRDefault="006E6678">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2527</w:t>
      </w:r>
    </w:p>
    <w:p w14:paraId="3ABBF625" w14:textId="77777777" w:rsidR="006E6678" w:rsidRDefault="006E6678">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2531</w:t>
      </w:r>
    </w:p>
    <w:p w14:paraId="57DEBE7C" w14:textId="77777777" w:rsidR="006E6678" w:rsidRDefault="006E6678">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2531</w:t>
      </w:r>
    </w:p>
    <w:p w14:paraId="173E7B1C" w14:textId="77777777" w:rsidR="006E6678" w:rsidRDefault="006E6678">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2531</w:t>
      </w:r>
    </w:p>
    <w:p w14:paraId="53058F67" w14:textId="77777777" w:rsidR="006E6678" w:rsidRDefault="006E6678">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2531</w:t>
      </w:r>
    </w:p>
    <w:p w14:paraId="175B3F08" w14:textId="77777777" w:rsidR="006E6678" w:rsidRDefault="006E6678">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2536</w:t>
      </w:r>
    </w:p>
    <w:p w14:paraId="228DDCDE" w14:textId="77777777" w:rsidR="006E6678" w:rsidRDefault="006E6678">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2536</w:t>
      </w:r>
    </w:p>
    <w:p w14:paraId="375EE4A6" w14:textId="77777777" w:rsidR="006E6678" w:rsidRDefault="006E6678">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2536</w:t>
      </w:r>
    </w:p>
    <w:p w14:paraId="4E769064" w14:textId="77777777" w:rsidR="006E6678" w:rsidRDefault="006E6678">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2536</w:t>
      </w:r>
    </w:p>
    <w:p w14:paraId="358E2F3C" w14:textId="77777777" w:rsidR="006E6678" w:rsidRDefault="006E6678">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2538</w:t>
      </w:r>
    </w:p>
    <w:p w14:paraId="2AB6E1A5" w14:textId="77777777" w:rsidR="006E6678" w:rsidRDefault="006E6678">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2538</w:t>
      </w:r>
    </w:p>
    <w:p w14:paraId="44FB5068" w14:textId="77777777" w:rsidR="006E6678" w:rsidRDefault="006E6678">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2538</w:t>
      </w:r>
    </w:p>
    <w:p w14:paraId="78487AF9" w14:textId="77777777" w:rsidR="006E6678" w:rsidRDefault="006E6678">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2538</w:t>
      </w:r>
    </w:p>
    <w:p w14:paraId="0FA29074" w14:textId="77777777" w:rsidR="006E6678" w:rsidRDefault="006E6678">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2540</w:t>
      </w:r>
    </w:p>
    <w:p w14:paraId="6A8C7E7E" w14:textId="77777777" w:rsidR="006E6678" w:rsidRDefault="006E6678">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2540</w:t>
      </w:r>
    </w:p>
    <w:p w14:paraId="2ADD8523" w14:textId="77777777" w:rsidR="006E6678" w:rsidRDefault="006E6678">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2540</w:t>
      </w:r>
    </w:p>
    <w:p w14:paraId="0F494FA2" w14:textId="77777777" w:rsidR="006E6678" w:rsidRDefault="006E6678">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2540</w:t>
      </w:r>
    </w:p>
    <w:p w14:paraId="0A80AB02" w14:textId="77777777" w:rsidR="006E6678" w:rsidRDefault="006E6678">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2541</w:t>
      </w:r>
    </w:p>
    <w:p w14:paraId="052D2533" w14:textId="77777777" w:rsidR="006E6678" w:rsidRDefault="006E6678">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2542</w:t>
      </w:r>
    </w:p>
    <w:p w14:paraId="2FF8D538" w14:textId="77777777" w:rsidR="006E6678" w:rsidRDefault="006E6678">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2542</w:t>
      </w:r>
    </w:p>
    <w:p w14:paraId="781887F4" w14:textId="77777777" w:rsidR="006E6678" w:rsidRDefault="006E6678">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2542</w:t>
      </w:r>
    </w:p>
    <w:p w14:paraId="602487D6" w14:textId="77777777" w:rsidR="006E6678" w:rsidRDefault="006E6678">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2546</w:t>
      </w:r>
    </w:p>
    <w:p w14:paraId="747C01AB" w14:textId="77777777" w:rsidR="006E6678" w:rsidRDefault="006E6678">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2546</w:t>
      </w:r>
    </w:p>
    <w:p w14:paraId="5458F0A9" w14:textId="77777777" w:rsidR="006E6678" w:rsidRDefault="006E6678">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2546</w:t>
      </w:r>
    </w:p>
    <w:p w14:paraId="731560D4" w14:textId="77777777" w:rsidR="006E6678" w:rsidRDefault="006E6678">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2546</w:t>
      </w:r>
    </w:p>
    <w:p w14:paraId="16309244" w14:textId="77777777" w:rsidR="006E6678" w:rsidRDefault="006E6678">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2550</w:t>
      </w:r>
    </w:p>
    <w:p w14:paraId="6067E7E2" w14:textId="77777777" w:rsidR="006E6678" w:rsidRDefault="006E6678">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2550</w:t>
      </w:r>
    </w:p>
    <w:p w14:paraId="0D37B740" w14:textId="77777777" w:rsidR="006E6678" w:rsidRDefault="006E6678">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2550</w:t>
      </w:r>
    </w:p>
    <w:p w14:paraId="2D7DC62D" w14:textId="77777777" w:rsidR="006E6678" w:rsidRDefault="006E6678">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2550</w:t>
      </w:r>
    </w:p>
    <w:p w14:paraId="4D288177" w14:textId="77777777" w:rsidR="006E6678" w:rsidRDefault="006E6678">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2556</w:t>
      </w:r>
    </w:p>
    <w:p w14:paraId="25FB9942" w14:textId="77777777" w:rsidR="006E6678" w:rsidRDefault="006E6678">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2556</w:t>
      </w:r>
    </w:p>
    <w:p w14:paraId="40334973" w14:textId="77777777" w:rsidR="006E6678" w:rsidRDefault="006E6678">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2556</w:t>
      </w:r>
    </w:p>
    <w:p w14:paraId="0A959DC4" w14:textId="77777777" w:rsidR="006E6678" w:rsidRDefault="006E6678">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2557</w:t>
      </w:r>
    </w:p>
    <w:p w14:paraId="28D22BA4" w14:textId="77777777" w:rsidR="006E6678" w:rsidRDefault="006E6678">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2563</w:t>
      </w:r>
    </w:p>
    <w:p w14:paraId="21E0F857" w14:textId="77777777" w:rsidR="006E6678" w:rsidRDefault="006E6678">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2563</w:t>
      </w:r>
    </w:p>
    <w:p w14:paraId="4EA3D934" w14:textId="77777777" w:rsidR="006E6678" w:rsidRDefault="006E6678">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2563</w:t>
      </w:r>
    </w:p>
    <w:p w14:paraId="7ED0712F" w14:textId="77777777" w:rsidR="006E6678" w:rsidRDefault="006E6678">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2564</w:t>
      </w:r>
    </w:p>
    <w:p w14:paraId="1D931B5A" w14:textId="77777777" w:rsidR="006E6678" w:rsidRDefault="006E6678">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2571</w:t>
      </w:r>
    </w:p>
    <w:p w14:paraId="2F8D082A" w14:textId="77777777" w:rsidR="006E6678" w:rsidRDefault="006E6678">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2572</w:t>
      </w:r>
    </w:p>
    <w:p w14:paraId="507EFD23" w14:textId="77777777" w:rsidR="006E6678" w:rsidRDefault="006E6678">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2572</w:t>
      </w:r>
    </w:p>
    <w:p w14:paraId="32C2054D" w14:textId="77777777" w:rsidR="006E6678" w:rsidRDefault="006E6678">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2572</w:t>
      </w:r>
    </w:p>
    <w:p w14:paraId="58522FCA" w14:textId="77777777" w:rsidR="006E6678" w:rsidRDefault="006E6678">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2579</w:t>
      </w:r>
    </w:p>
    <w:p w14:paraId="640049E6" w14:textId="77777777" w:rsidR="006E6678" w:rsidRDefault="006E6678">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2580</w:t>
      </w:r>
    </w:p>
    <w:p w14:paraId="7A1FDD82" w14:textId="77777777" w:rsidR="006E6678" w:rsidRDefault="006E6678">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2580</w:t>
      </w:r>
    </w:p>
    <w:p w14:paraId="3381C614" w14:textId="77777777" w:rsidR="006E6678" w:rsidRDefault="006E6678">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2580</w:t>
      </w:r>
    </w:p>
    <w:p w14:paraId="1498BEDE" w14:textId="77777777" w:rsidR="006E6678" w:rsidRDefault="006E6678">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2585</w:t>
      </w:r>
    </w:p>
    <w:p w14:paraId="42DEF6B5" w14:textId="77777777" w:rsidR="006E6678" w:rsidRDefault="006E6678">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2585</w:t>
      </w:r>
    </w:p>
    <w:p w14:paraId="7EAB5019" w14:textId="77777777" w:rsidR="006E6678" w:rsidRDefault="006E6678">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2585</w:t>
      </w:r>
    </w:p>
    <w:p w14:paraId="0D2CC0D4" w14:textId="77777777" w:rsidR="006E6678" w:rsidRDefault="006E6678">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2585</w:t>
      </w:r>
    </w:p>
    <w:p w14:paraId="08EE2E4E" w14:textId="77777777" w:rsidR="006E6678" w:rsidRDefault="006E6678">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2589</w:t>
      </w:r>
    </w:p>
    <w:p w14:paraId="34731D09" w14:textId="77777777" w:rsidR="006E6678" w:rsidRDefault="006E6678">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2590</w:t>
      </w:r>
    </w:p>
    <w:p w14:paraId="3F2DACAC" w14:textId="77777777" w:rsidR="006E6678" w:rsidRDefault="006E6678">
      <w:pPr>
        <w:pStyle w:val="TOC4"/>
        <w:rPr>
          <w:rFonts w:asciiTheme="minorHAnsi" w:eastAsiaTheme="minorEastAsia" w:hAnsiTheme="minorHAnsi" w:cstheme="minorBidi"/>
          <w:sz w:val="22"/>
          <w:szCs w:val="22"/>
        </w:rPr>
      </w:pPr>
      <w:r>
        <w:lastRenderedPageBreak/>
        <w:t>A.9.1.52.1</w:t>
      </w:r>
      <w:r>
        <w:rPr>
          <w:rFonts w:asciiTheme="minorHAnsi" w:eastAsiaTheme="minorEastAsia" w:hAnsiTheme="minorHAnsi" w:cstheme="minorBidi"/>
          <w:sz w:val="22"/>
          <w:szCs w:val="22"/>
        </w:rPr>
        <w:tab/>
      </w:r>
      <w:r>
        <w:t>Test Purpose and Environment</w:t>
      </w:r>
      <w:r>
        <w:tab/>
        <w:t>2590</w:t>
      </w:r>
    </w:p>
    <w:p w14:paraId="56462A7C" w14:textId="77777777" w:rsidR="006E6678" w:rsidRDefault="006E6678">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2590</w:t>
      </w:r>
    </w:p>
    <w:p w14:paraId="5CD8B561" w14:textId="77777777" w:rsidR="006E6678" w:rsidRDefault="006E6678">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2592</w:t>
      </w:r>
    </w:p>
    <w:p w14:paraId="00B33E62" w14:textId="77777777" w:rsidR="006E6678" w:rsidRDefault="006E6678">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2592</w:t>
      </w:r>
    </w:p>
    <w:p w14:paraId="776CD78B" w14:textId="77777777" w:rsidR="006E6678" w:rsidRDefault="006E6678">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2592</w:t>
      </w:r>
    </w:p>
    <w:p w14:paraId="2595D434" w14:textId="77777777" w:rsidR="006E6678" w:rsidRDefault="006E6678">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2592</w:t>
      </w:r>
    </w:p>
    <w:p w14:paraId="7FFA92B2" w14:textId="77777777" w:rsidR="006E6678" w:rsidRDefault="006E6678">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2593</w:t>
      </w:r>
    </w:p>
    <w:p w14:paraId="4ADAC5A0" w14:textId="77777777" w:rsidR="006E6678" w:rsidRDefault="006E6678">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2593</w:t>
      </w:r>
    </w:p>
    <w:p w14:paraId="45DC7AD8" w14:textId="77777777" w:rsidR="006E6678" w:rsidRDefault="006E6678">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2593</w:t>
      </w:r>
    </w:p>
    <w:p w14:paraId="366183A4" w14:textId="77777777" w:rsidR="006E6678" w:rsidRDefault="006E6678">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2594</w:t>
      </w:r>
    </w:p>
    <w:p w14:paraId="5603F5E1" w14:textId="77777777" w:rsidR="006E6678" w:rsidRDefault="006E6678">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2596</w:t>
      </w:r>
    </w:p>
    <w:p w14:paraId="70FCA7A1" w14:textId="77777777" w:rsidR="006E6678" w:rsidRDefault="006E6678">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2596</w:t>
      </w:r>
    </w:p>
    <w:p w14:paraId="27B7C519" w14:textId="77777777" w:rsidR="006E6678" w:rsidRDefault="006E6678">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2596</w:t>
      </w:r>
    </w:p>
    <w:p w14:paraId="5011226D" w14:textId="77777777" w:rsidR="006E6678" w:rsidRDefault="006E6678">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2596</w:t>
      </w:r>
    </w:p>
    <w:p w14:paraId="3C62A157" w14:textId="77777777" w:rsidR="006E6678" w:rsidRDefault="006E6678">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2597</w:t>
      </w:r>
    </w:p>
    <w:p w14:paraId="2ED4561B" w14:textId="77777777" w:rsidR="006E6678" w:rsidRDefault="006E6678">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2597</w:t>
      </w:r>
    </w:p>
    <w:p w14:paraId="22F818EF" w14:textId="77777777" w:rsidR="006E6678" w:rsidRDefault="006E6678">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2597</w:t>
      </w:r>
    </w:p>
    <w:p w14:paraId="22E15B79" w14:textId="77777777" w:rsidR="006E6678" w:rsidRDefault="006E6678">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2598</w:t>
      </w:r>
    </w:p>
    <w:p w14:paraId="3A7EF1D8" w14:textId="77777777" w:rsidR="006E6678" w:rsidRDefault="006E6678">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2600</w:t>
      </w:r>
    </w:p>
    <w:p w14:paraId="3310D0D9" w14:textId="77777777" w:rsidR="006E6678" w:rsidRDefault="006E6678">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2600</w:t>
      </w:r>
    </w:p>
    <w:p w14:paraId="2728E575" w14:textId="77777777" w:rsidR="006E6678" w:rsidRDefault="006E6678">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2600</w:t>
      </w:r>
    </w:p>
    <w:p w14:paraId="66F77E10" w14:textId="77777777" w:rsidR="006E6678" w:rsidRDefault="006E6678">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2600</w:t>
      </w:r>
    </w:p>
    <w:p w14:paraId="3FAC0D5F" w14:textId="77777777" w:rsidR="006E6678" w:rsidRDefault="006E6678">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2603</w:t>
      </w:r>
    </w:p>
    <w:p w14:paraId="4689BC05" w14:textId="77777777" w:rsidR="006E6678" w:rsidRDefault="006E6678">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2603</w:t>
      </w:r>
    </w:p>
    <w:p w14:paraId="2CFEE2BC" w14:textId="77777777" w:rsidR="006E6678" w:rsidRDefault="006E6678">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2603</w:t>
      </w:r>
    </w:p>
    <w:p w14:paraId="494D14BF" w14:textId="77777777" w:rsidR="006E6678" w:rsidRDefault="006E6678">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2603</w:t>
      </w:r>
    </w:p>
    <w:p w14:paraId="2D21C40C" w14:textId="77777777" w:rsidR="006E6678" w:rsidRDefault="006E6678">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2605</w:t>
      </w:r>
    </w:p>
    <w:p w14:paraId="036ABFFA" w14:textId="77777777" w:rsidR="006E6678" w:rsidRDefault="006E6678">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2606</w:t>
      </w:r>
    </w:p>
    <w:p w14:paraId="31539577" w14:textId="77777777" w:rsidR="006E6678" w:rsidRDefault="006E6678">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2606</w:t>
      </w:r>
    </w:p>
    <w:p w14:paraId="6E99C02F" w14:textId="77777777" w:rsidR="006E6678" w:rsidRDefault="006E6678">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2606</w:t>
      </w:r>
    </w:p>
    <w:p w14:paraId="1B6EAFA1" w14:textId="77777777" w:rsidR="006E6678" w:rsidRDefault="006E6678">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2608</w:t>
      </w:r>
    </w:p>
    <w:p w14:paraId="00548457" w14:textId="77777777" w:rsidR="006E6678" w:rsidRDefault="006E6678">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2608</w:t>
      </w:r>
    </w:p>
    <w:p w14:paraId="4565B0B5" w14:textId="77777777" w:rsidR="006E6678" w:rsidRDefault="006E6678">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2608</w:t>
      </w:r>
    </w:p>
    <w:p w14:paraId="6938E4F2" w14:textId="77777777" w:rsidR="006E6678" w:rsidRDefault="006E6678">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2608</w:t>
      </w:r>
    </w:p>
    <w:p w14:paraId="46B4144C" w14:textId="77777777" w:rsidR="006E6678" w:rsidRDefault="006E6678">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2609</w:t>
      </w:r>
    </w:p>
    <w:p w14:paraId="057B6F2B" w14:textId="77777777" w:rsidR="006E6678" w:rsidRDefault="006E6678">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2609</w:t>
      </w:r>
    </w:p>
    <w:p w14:paraId="6B648A01" w14:textId="77777777" w:rsidR="006E6678" w:rsidRDefault="006E6678">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2609</w:t>
      </w:r>
    </w:p>
    <w:p w14:paraId="0B0F29D9" w14:textId="77777777" w:rsidR="006E6678" w:rsidRDefault="006E6678">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2610</w:t>
      </w:r>
    </w:p>
    <w:p w14:paraId="5FC52972" w14:textId="77777777" w:rsidR="006E6678" w:rsidRDefault="006E6678">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2612</w:t>
      </w:r>
    </w:p>
    <w:p w14:paraId="29D3DC6C" w14:textId="77777777" w:rsidR="006E6678" w:rsidRDefault="006E6678">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2612</w:t>
      </w:r>
    </w:p>
    <w:p w14:paraId="3FBBE530" w14:textId="77777777" w:rsidR="006E6678" w:rsidRDefault="006E6678">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2612</w:t>
      </w:r>
    </w:p>
    <w:p w14:paraId="265446FE" w14:textId="77777777" w:rsidR="006E6678" w:rsidRDefault="006E6678">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2612</w:t>
      </w:r>
    </w:p>
    <w:p w14:paraId="0A344EFA" w14:textId="77777777" w:rsidR="006E6678" w:rsidRDefault="006E6678">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2613</w:t>
      </w:r>
    </w:p>
    <w:p w14:paraId="13C671FD" w14:textId="77777777" w:rsidR="006E6678" w:rsidRDefault="006E6678">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2613</w:t>
      </w:r>
    </w:p>
    <w:p w14:paraId="3F0FADFC" w14:textId="77777777" w:rsidR="006E6678" w:rsidRDefault="006E6678">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2613</w:t>
      </w:r>
    </w:p>
    <w:p w14:paraId="5792636E" w14:textId="77777777" w:rsidR="006E6678" w:rsidRDefault="006E6678">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2614</w:t>
      </w:r>
    </w:p>
    <w:p w14:paraId="25FD465C" w14:textId="77777777" w:rsidR="006E6678" w:rsidRDefault="006E6678">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2616</w:t>
      </w:r>
    </w:p>
    <w:p w14:paraId="0080F145" w14:textId="77777777" w:rsidR="006E6678" w:rsidRDefault="006E6678">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2616</w:t>
      </w:r>
    </w:p>
    <w:p w14:paraId="6DB4A03B" w14:textId="77777777" w:rsidR="006E6678" w:rsidRDefault="006E6678">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2616</w:t>
      </w:r>
    </w:p>
    <w:p w14:paraId="4573F22B" w14:textId="77777777" w:rsidR="006E6678" w:rsidRDefault="006E6678">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2616</w:t>
      </w:r>
    </w:p>
    <w:p w14:paraId="0C1E2EDF" w14:textId="77777777" w:rsidR="006E6678" w:rsidRDefault="006E6678">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2618</w:t>
      </w:r>
    </w:p>
    <w:p w14:paraId="7CF8CCEB" w14:textId="77777777" w:rsidR="006E6678" w:rsidRDefault="006E6678">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2619</w:t>
      </w:r>
    </w:p>
    <w:p w14:paraId="6FDA3E24" w14:textId="77777777" w:rsidR="006E6678" w:rsidRDefault="006E6678">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2619</w:t>
      </w:r>
    </w:p>
    <w:p w14:paraId="228EE523" w14:textId="77777777" w:rsidR="006E6678" w:rsidRDefault="006E6678">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2619</w:t>
      </w:r>
    </w:p>
    <w:p w14:paraId="5EF94582" w14:textId="77777777" w:rsidR="006E6678" w:rsidRDefault="006E6678">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2621</w:t>
      </w:r>
    </w:p>
    <w:p w14:paraId="1BEC653E" w14:textId="77777777" w:rsidR="006E6678" w:rsidRDefault="006E6678">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2621</w:t>
      </w:r>
    </w:p>
    <w:p w14:paraId="56F4CD45" w14:textId="77777777" w:rsidR="006E6678" w:rsidRDefault="006E6678">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2621</w:t>
      </w:r>
    </w:p>
    <w:p w14:paraId="0873B06E" w14:textId="77777777" w:rsidR="006E6678" w:rsidRDefault="006E6678">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2621</w:t>
      </w:r>
    </w:p>
    <w:p w14:paraId="59440FB3" w14:textId="77777777" w:rsidR="006E6678" w:rsidRDefault="006E6678">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2623</w:t>
      </w:r>
    </w:p>
    <w:p w14:paraId="231B3885" w14:textId="77777777" w:rsidR="006E6678" w:rsidRDefault="006E6678">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2623</w:t>
      </w:r>
    </w:p>
    <w:p w14:paraId="66540EC5" w14:textId="77777777" w:rsidR="006E6678" w:rsidRDefault="006E6678">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2623</w:t>
      </w:r>
    </w:p>
    <w:p w14:paraId="41C78E35" w14:textId="77777777" w:rsidR="006E6678" w:rsidRDefault="006E6678">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2623</w:t>
      </w:r>
    </w:p>
    <w:p w14:paraId="1FA75DA6" w14:textId="77777777" w:rsidR="006E6678" w:rsidRDefault="006E6678">
      <w:pPr>
        <w:pStyle w:val="TOC4"/>
        <w:rPr>
          <w:rFonts w:asciiTheme="minorHAnsi" w:eastAsiaTheme="minorEastAsia" w:hAnsiTheme="minorHAnsi" w:cstheme="minorBidi"/>
          <w:sz w:val="22"/>
          <w:szCs w:val="22"/>
        </w:rPr>
      </w:pPr>
      <w:r>
        <w:lastRenderedPageBreak/>
        <w:t>A.9.1.63.3</w:t>
      </w:r>
      <w:r>
        <w:rPr>
          <w:rFonts w:asciiTheme="minorHAnsi" w:eastAsiaTheme="minorEastAsia" w:hAnsiTheme="minorHAnsi" w:cstheme="minorBidi"/>
          <w:sz w:val="22"/>
          <w:szCs w:val="22"/>
        </w:rPr>
        <w:tab/>
      </w:r>
      <w:r>
        <w:t>Test Requirements</w:t>
      </w:r>
      <w:r>
        <w:tab/>
        <w:t>2625</w:t>
      </w:r>
    </w:p>
    <w:p w14:paraId="72C06D56" w14:textId="77777777" w:rsidR="006E6678" w:rsidRDefault="006E6678">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2625</w:t>
      </w:r>
    </w:p>
    <w:p w14:paraId="5B2F79BF" w14:textId="77777777" w:rsidR="006E6678" w:rsidRDefault="006E6678">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2625</w:t>
      </w:r>
    </w:p>
    <w:p w14:paraId="475E77D1" w14:textId="77777777" w:rsidR="006E6678" w:rsidRDefault="006E6678">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2625</w:t>
      </w:r>
    </w:p>
    <w:p w14:paraId="0E276831" w14:textId="77777777" w:rsidR="006E6678" w:rsidRDefault="006E6678">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2626</w:t>
      </w:r>
    </w:p>
    <w:p w14:paraId="18D4DC6C" w14:textId="77777777" w:rsidR="006E6678" w:rsidRDefault="006E6678">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2627</w:t>
      </w:r>
    </w:p>
    <w:p w14:paraId="3918CCB0" w14:textId="77777777" w:rsidR="006E6678" w:rsidRDefault="006E6678">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2627</w:t>
      </w:r>
    </w:p>
    <w:p w14:paraId="07715149" w14:textId="77777777" w:rsidR="006E6678" w:rsidRDefault="006E6678">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2627</w:t>
      </w:r>
    </w:p>
    <w:p w14:paraId="21480CBA" w14:textId="77777777" w:rsidR="006E6678" w:rsidRDefault="006E6678">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2631</w:t>
      </w:r>
    </w:p>
    <w:p w14:paraId="641CFFAE" w14:textId="77777777" w:rsidR="006E6678" w:rsidRDefault="006E6678">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2631</w:t>
      </w:r>
    </w:p>
    <w:p w14:paraId="47899452" w14:textId="77777777" w:rsidR="006E6678" w:rsidRDefault="006E6678">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2631</w:t>
      </w:r>
    </w:p>
    <w:p w14:paraId="040BED07" w14:textId="77777777" w:rsidR="006E6678" w:rsidRDefault="006E6678">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2635</w:t>
      </w:r>
    </w:p>
    <w:p w14:paraId="5890D3D9" w14:textId="77777777" w:rsidR="006E6678" w:rsidRDefault="006E6678">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2635</w:t>
      </w:r>
    </w:p>
    <w:p w14:paraId="471C0F69" w14:textId="77777777" w:rsidR="006E6678" w:rsidRDefault="006E6678">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2635</w:t>
      </w:r>
    </w:p>
    <w:p w14:paraId="1A881859" w14:textId="77777777" w:rsidR="006E6678" w:rsidRDefault="006E6678">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2635</w:t>
      </w:r>
    </w:p>
    <w:p w14:paraId="721AC2B4" w14:textId="77777777" w:rsidR="006E6678" w:rsidRDefault="006E6678">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2636</w:t>
      </w:r>
    </w:p>
    <w:p w14:paraId="07AC7253" w14:textId="77777777" w:rsidR="006E6678" w:rsidRDefault="006E6678">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2637</w:t>
      </w:r>
    </w:p>
    <w:p w14:paraId="7DAA823C" w14:textId="77777777" w:rsidR="006E6678" w:rsidRDefault="006E6678">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2637</w:t>
      </w:r>
    </w:p>
    <w:p w14:paraId="11533ED2" w14:textId="77777777" w:rsidR="006E6678" w:rsidRDefault="006E6678">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2637</w:t>
      </w:r>
    </w:p>
    <w:p w14:paraId="419DBE0E" w14:textId="77777777" w:rsidR="006E6678" w:rsidRDefault="006E6678">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2637</w:t>
      </w:r>
    </w:p>
    <w:p w14:paraId="5B90E8AA" w14:textId="77777777" w:rsidR="006E6678" w:rsidRDefault="006E6678">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2639</w:t>
      </w:r>
    </w:p>
    <w:p w14:paraId="613AA9D5" w14:textId="77777777" w:rsidR="006E6678" w:rsidRDefault="006E6678">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2639</w:t>
      </w:r>
    </w:p>
    <w:p w14:paraId="229235AF" w14:textId="77777777" w:rsidR="006E6678" w:rsidRDefault="006E6678">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2639</w:t>
      </w:r>
    </w:p>
    <w:p w14:paraId="5E22443A" w14:textId="77777777" w:rsidR="006E6678" w:rsidRDefault="006E6678">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2639</w:t>
      </w:r>
    </w:p>
    <w:p w14:paraId="63A0541D" w14:textId="77777777" w:rsidR="006E6678" w:rsidRDefault="006E6678">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2641</w:t>
      </w:r>
    </w:p>
    <w:p w14:paraId="18C7BDB8" w14:textId="77777777" w:rsidR="006E6678" w:rsidRDefault="006E6678">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2641</w:t>
      </w:r>
    </w:p>
    <w:p w14:paraId="41C605E0" w14:textId="77777777" w:rsidR="006E6678" w:rsidRDefault="006E6678">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2641</w:t>
      </w:r>
    </w:p>
    <w:p w14:paraId="64DC2788" w14:textId="77777777" w:rsidR="006E6678" w:rsidRDefault="006E6678">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2641</w:t>
      </w:r>
    </w:p>
    <w:p w14:paraId="6CE57F58" w14:textId="77777777" w:rsidR="006E6678" w:rsidRDefault="006E6678">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2643</w:t>
      </w:r>
    </w:p>
    <w:p w14:paraId="3B53453C" w14:textId="77777777" w:rsidR="006E6678" w:rsidRDefault="006E6678">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2643</w:t>
      </w:r>
    </w:p>
    <w:p w14:paraId="0493E8CA" w14:textId="77777777" w:rsidR="006E6678" w:rsidRDefault="006E6678">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2643</w:t>
      </w:r>
    </w:p>
    <w:p w14:paraId="395646A1" w14:textId="77777777" w:rsidR="006E6678" w:rsidRDefault="006E6678">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2643</w:t>
      </w:r>
    </w:p>
    <w:p w14:paraId="3DE05FA3" w14:textId="77777777" w:rsidR="006E6678" w:rsidRDefault="006E6678">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2646</w:t>
      </w:r>
    </w:p>
    <w:p w14:paraId="63C1BF30" w14:textId="77777777" w:rsidR="006E6678" w:rsidRDefault="006E6678">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2646</w:t>
      </w:r>
    </w:p>
    <w:p w14:paraId="1AD07F83" w14:textId="77777777" w:rsidR="006E6678" w:rsidRDefault="006E6678">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2646</w:t>
      </w:r>
    </w:p>
    <w:p w14:paraId="4BB88DB8" w14:textId="77777777" w:rsidR="006E6678" w:rsidRDefault="006E6678">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2646</w:t>
      </w:r>
    </w:p>
    <w:p w14:paraId="0221B07A" w14:textId="77777777" w:rsidR="006E6678" w:rsidRDefault="006E6678">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2648</w:t>
      </w:r>
    </w:p>
    <w:p w14:paraId="617BE99F" w14:textId="77777777" w:rsidR="006E6678" w:rsidRDefault="006E6678">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2649</w:t>
      </w:r>
    </w:p>
    <w:p w14:paraId="69BE6688" w14:textId="77777777" w:rsidR="006E6678" w:rsidRDefault="006E6678">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2649</w:t>
      </w:r>
    </w:p>
    <w:p w14:paraId="48706438" w14:textId="77777777" w:rsidR="006E6678" w:rsidRDefault="006E6678">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2649</w:t>
      </w:r>
    </w:p>
    <w:p w14:paraId="1AC19901" w14:textId="77777777" w:rsidR="006E6678" w:rsidRDefault="006E6678">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2651</w:t>
      </w:r>
    </w:p>
    <w:p w14:paraId="10177AFB" w14:textId="77777777" w:rsidR="006E6678" w:rsidRDefault="006E6678">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2651</w:t>
      </w:r>
    </w:p>
    <w:p w14:paraId="6FD5AAD3" w14:textId="77777777" w:rsidR="006E6678" w:rsidRDefault="006E6678">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2651</w:t>
      </w:r>
    </w:p>
    <w:p w14:paraId="730750F8" w14:textId="77777777" w:rsidR="006E6678" w:rsidRDefault="006E6678">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2651</w:t>
      </w:r>
    </w:p>
    <w:p w14:paraId="7ABA1EB8" w14:textId="77777777" w:rsidR="006E6678" w:rsidRDefault="006E6678">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2653</w:t>
      </w:r>
    </w:p>
    <w:p w14:paraId="513976F3" w14:textId="77777777" w:rsidR="006E6678" w:rsidRDefault="006E6678">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2653</w:t>
      </w:r>
    </w:p>
    <w:p w14:paraId="249516BB" w14:textId="77777777" w:rsidR="006E6678" w:rsidRDefault="006E6678">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2653</w:t>
      </w:r>
    </w:p>
    <w:p w14:paraId="0695BE3B" w14:textId="77777777" w:rsidR="006E6678" w:rsidRDefault="006E6678">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2653</w:t>
      </w:r>
    </w:p>
    <w:p w14:paraId="39AF9D0C" w14:textId="77777777" w:rsidR="006E6678" w:rsidRDefault="006E6678">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2656</w:t>
      </w:r>
    </w:p>
    <w:p w14:paraId="2128B75E" w14:textId="77777777" w:rsidR="006E6678" w:rsidRDefault="006E6678">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2656</w:t>
      </w:r>
    </w:p>
    <w:p w14:paraId="320F5B1B" w14:textId="77777777" w:rsidR="006E6678" w:rsidRDefault="006E6678">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2656</w:t>
      </w:r>
    </w:p>
    <w:p w14:paraId="1226D901" w14:textId="77777777" w:rsidR="006E6678" w:rsidRDefault="006E6678">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2656</w:t>
      </w:r>
    </w:p>
    <w:p w14:paraId="775FA5B2" w14:textId="77777777" w:rsidR="006E6678" w:rsidRDefault="006E6678">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2659</w:t>
      </w:r>
    </w:p>
    <w:p w14:paraId="2B648F8F" w14:textId="77777777" w:rsidR="006E6678" w:rsidRDefault="006E6678">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2659</w:t>
      </w:r>
    </w:p>
    <w:p w14:paraId="4BE41805" w14:textId="77777777" w:rsidR="006E6678" w:rsidRDefault="006E6678">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2659</w:t>
      </w:r>
    </w:p>
    <w:p w14:paraId="087A6511" w14:textId="77777777" w:rsidR="006E6678" w:rsidRDefault="006E6678">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2659</w:t>
      </w:r>
    </w:p>
    <w:p w14:paraId="5A83EA35" w14:textId="77777777" w:rsidR="006E6678" w:rsidRDefault="006E6678">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2662</w:t>
      </w:r>
    </w:p>
    <w:p w14:paraId="11BCD377" w14:textId="77777777" w:rsidR="006E6678" w:rsidRDefault="006E6678">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2662</w:t>
      </w:r>
    </w:p>
    <w:p w14:paraId="14093867" w14:textId="77777777" w:rsidR="006E6678" w:rsidRDefault="006E6678">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2662</w:t>
      </w:r>
    </w:p>
    <w:p w14:paraId="40C5756D" w14:textId="77777777" w:rsidR="006E6678" w:rsidRDefault="006E6678">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2662</w:t>
      </w:r>
    </w:p>
    <w:p w14:paraId="72369E4D" w14:textId="77777777" w:rsidR="006E6678" w:rsidRDefault="006E6678">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2665</w:t>
      </w:r>
    </w:p>
    <w:p w14:paraId="3463E9A8" w14:textId="77777777" w:rsidR="006E6678" w:rsidRDefault="006E6678">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2665</w:t>
      </w:r>
    </w:p>
    <w:p w14:paraId="7807AB45" w14:textId="77777777" w:rsidR="006E6678" w:rsidRDefault="006E6678">
      <w:pPr>
        <w:pStyle w:val="TOC4"/>
        <w:rPr>
          <w:rFonts w:asciiTheme="minorHAnsi" w:eastAsiaTheme="minorEastAsia" w:hAnsiTheme="minorHAnsi" w:cstheme="minorBidi"/>
          <w:sz w:val="22"/>
          <w:szCs w:val="22"/>
        </w:rPr>
      </w:pPr>
      <w:r>
        <w:lastRenderedPageBreak/>
        <w:t>A.9.2.11.1</w:t>
      </w:r>
      <w:r>
        <w:rPr>
          <w:rFonts w:asciiTheme="minorHAnsi" w:eastAsiaTheme="minorEastAsia" w:hAnsiTheme="minorHAnsi" w:cstheme="minorBidi"/>
          <w:sz w:val="22"/>
          <w:szCs w:val="22"/>
        </w:rPr>
        <w:tab/>
      </w:r>
      <w:r>
        <w:t>Test Purpose and Environment</w:t>
      </w:r>
      <w:r>
        <w:tab/>
        <w:t>2665</w:t>
      </w:r>
    </w:p>
    <w:p w14:paraId="59425CB8" w14:textId="77777777" w:rsidR="006E6678" w:rsidRDefault="006E6678">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2665</w:t>
      </w:r>
    </w:p>
    <w:p w14:paraId="61EBD2FD" w14:textId="77777777" w:rsidR="006E6678" w:rsidRDefault="006E6678">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2666</w:t>
      </w:r>
    </w:p>
    <w:p w14:paraId="2F0A0D14" w14:textId="77777777" w:rsidR="006E6678" w:rsidRDefault="006E6678">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2666</w:t>
      </w:r>
    </w:p>
    <w:p w14:paraId="2FA47196" w14:textId="77777777" w:rsidR="006E6678" w:rsidRDefault="006E6678">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2666</w:t>
      </w:r>
    </w:p>
    <w:p w14:paraId="52A65F9B" w14:textId="77777777" w:rsidR="006E6678" w:rsidRDefault="006E6678">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2666</w:t>
      </w:r>
    </w:p>
    <w:p w14:paraId="53AEAE86" w14:textId="77777777" w:rsidR="006E6678" w:rsidRDefault="006E6678">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2667</w:t>
      </w:r>
    </w:p>
    <w:p w14:paraId="6F6A3620" w14:textId="77777777" w:rsidR="006E6678" w:rsidRPr="00FF5056" w:rsidRDefault="006E6678">
      <w:pPr>
        <w:pStyle w:val="TOC3"/>
        <w:rPr>
          <w:rFonts w:asciiTheme="minorHAnsi" w:eastAsiaTheme="minorEastAsia" w:hAnsiTheme="minorHAnsi" w:cstheme="minorBidi"/>
          <w:sz w:val="22"/>
          <w:szCs w:val="22"/>
          <w:lang w:val="fi-FI"/>
        </w:rPr>
      </w:pPr>
      <w:r w:rsidRPr="00FF5056">
        <w:rPr>
          <w:lang w:val="fi-FI"/>
        </w:rPr>
        <w:t>A.9.2.13</w:t>
      </w:r>
      <w:r w:rsidRPr="00FF5056">
        <w:rPr>
          <w:rFonts w:asciiTheme="minorHAnsi" w:eastAsiaTheme="minorEastAsia" w:hAnsiTheme="minorHAnsi" w:cstheme="minorBidi"/>
          <w:sz w:val="22"/>
          <w:szCs w:val="22"/>
          <w:lang w:val="fi-FI"/>
        </w:rPr>
        <w:tab/>
      </w:r>
      <w:r w:rsidRPr="00CC1A22">
        <w:rPr>
          <w:lang w:val="fi-FI"/>
        </w:rPr>
        <w:t>Void</w:t>
      </w:r>
      <w:r w:rsidRPr="00FF5056">
        <w:rPr>
          <w:lang w:val="fi-FI"/>
        </w:rPr>
        <w:tab/>
        <w:t>2668</w:t>
      </w:r>
    </w:p>
    <w:p w14:paraId="58AB5598" w14:textId="77777777" w:rsidR="006E6678" w:rsidRPr="00FF5056" w:rsidRDefault="006E6678">
      <w:pPr>
        <w:pStyle w:val="TOC4"/>
        <w:rPr>
          <w:rFonts w:asciiTheme="minorHAnsi" w:eastAsiaTheme="minorEastAsia" w:hAnsiTheme="minorHAnsi" w:cstheme="minorBidi"/>
          <w:sz w:val="22"/>
          <w:szCs w:val="22"/>
          <w:lang w:val="fi-FI"/>
        </w:rPr>
      </w:pPr>
      <w:r w:rsidRPr="00FF5056">
        <w:rPr>
          <w:lang w:val="fi-FI"/>
        </w:rPr>
        <w:t>A.9.2.13.1</w:t>
      </w:r>
      <w:r w:rsidRPr="00FF5056">
        <w:rPr>
          <w:rFonts w:asciiTheme="minorHAnsi" w:eastAsiaTheme="minorEastAsia" w:hAnsiTheme="minorHAnsi" w:cstheme="minorBidi"/>
          <w:sz w:val="22"/>
          <w:szCs w:val="22"/>
          <w:lang w:val="fi-FI"/>
        </w:rPr>
        <w:tab/>
      </w:r>
      <w:r w:rsidRPr="00CC1A22">
        <w:rPr>
          <w:lang w:val="fi-FI"/>
        </w:rPr>
        <w:t>Void</w:t>
      </w:r>
      <w:r w:rsidRPr="00FF5056">
        <w:rPr>
          <w:lang w:val="fi-FI"/>
        </w:rPr>
        <w:tab/>
        <w:t>2668</w:t>
      </w:r>
    </w:p>
    <w:p w14:paraId="3FFF9EAE" w14:textId="77777777" w:rsidR="006E6678" w:rsidRPr="00FF5056" w:rsidRDefault="006E6678">
      <w:pPr>
        <w:pStyle w:val="TOC4"/>
        <w:rPr>
          <w:rFonts w:asciiTheme="minorHAnsi" w:eastAsiaTheme="minorEastAsia" w:hAnsiTheme="minorHAnsi" w:cstheme="minorBidi"/>
          <w:sz w:val="22"/>
          <w:szCs w:val="22"/>
          <w:lang w:val="fi-FI"/>
        </w:rPr>
      </w:pPr>
      <w:r w:rsidRPr="00FF5056">
        <w:rPr>
          <w:lang w:val="fi-FI"/>
        </w:rPr>
        <w:t>A.9.2.13.2</w:t>
      </w:r>
      <w:r w:rsidRPr="00FF5056">
        <w:rPr>
          <w:rFonts w:asciiTheme="minorHAnsi" w:eastAsiaTheme="minorEastAsia" w:hAnsiTheme="minorHAnsi" w:cstheme="minorBidi"/>
          <w:sz w:val="22"/>
          <w:szCs w:val="22"/>
          <w:lang w:val="fi-FI"/>
        </w:rPr>
        <w:tab/>
      </w:r>
      <w:r w:rsidRPr="00CC1A22">
        <w:rPr>
          <w:lang w:val="fi-FI"/>
        </w:rPr>
        <w:t>Void</w:t>
      </w:r>
      <w:r w:rsidRPr="00FF5056">
        <w:rPr>
          <w:lang w:val="fi-FI"/>
        </w:rPr>
        <w:tab/>
        <w:t>2668</w:t>
      </w:r>
    </w:p>
    <w:p w14:paraId="4C7759B8" w14:textId="77777777" w:rsidR="006E6678" w:rsidRPr="00FF5056" w:rsidRDefault="006E6678">
      <w:pPr>
        <w:pStyle w:val="TOC4"/>
        <w:rPr>
          <w:rFonts w:asciiTheme="minorHAnsi" w:eastAsiaTheme="minorEastAsia" w:hAnsiTheme="minorHAnsi" w:cstheme="minorBidi"/>
          <w:sz w:val="22"/>
          <w:szCs w:val="22"/>
          <w:lang w:val="fi-FI"/>
        </w:rPr>
      </w:pPr>
      <w:r w:rsidRPr="00FF5056">
        <w:rPr>
          <w:lang w:val="fi-FI"/>
        </w:rPr>
        <w:t>A.9.2.13.3</w:t>
      </w:r>
      <w:r w:rsidRPr="00FF5056">
        <w:rPr>
          <w:rFonts w:asciiTheme="minorHAnsi" w:eastAsiaTheme="minorEastAsia" w:hAnsiTheme="minorHAnsi" w:cstheme="minorBidi"/>
          <w:sz w:val="22"/>
          <w:szCs w:val="22"/>
          <w:lang w:val="fi-FI"/>
        </w:rPr>
        <w:tab/>
      </w:r>
      <w:r w:rsidRPr="00CC1A22">
        <w:rPr>
          <w:lang w:val="fi-FI"/>
        </w:rPr>
        <w:t>Void</w:t>
      </w:r>
      <w:r w:rsidRPr="00FF5056">
        <w:rPr>
          <w:lang w:val="fi-FI"/>
        </w:rPr>
        <w:tab/>
        <w:t>2668</w:t>
      </w:r>
    </w:p>
    <w:p w14:paraId="19B9BFE3" w14:textId="77777777" w:rsidR="006E6678" w:rsidRPr="00FF5056" w:rsidRDefault="006E6678">
      <w:pPr>
        <w:pStyle w:val="TOC3"/>
        <w:rPr>
          <w:rFonts w:asciiTheme="minorHAnsi" w:eastAsiaTheme="minorEastAsia" w:hAnsiTheme="minorHAnsi" w:cstheme="minorBidi"/>
          <w:sz w:val="22"/>
          <w:szCs w:val="22"/>
          <w:lang w:val="fi-FI"/>
        </w:rPr>
      </w:pPr>
      <w:r w:rsidRPr="00FF5056">
        <w:rPr>
          <w:lang w:val="fi-FI"/>
        </w:rPr>
        <w:t>A.9.2.14</w:t>
      </w:r>
      <w:r w:rsidRPr="00FF5056">
        <w:rPr>
          <w:rFonts w:asciiTheme="minorHAnsi" w:eastAsiaTheme="minorEastAsia" w:hAnsiTheme="minorHAnsi" w:cstheme="minorBidi"/>
          <w:sz w:val="22"/>
          <w:szCs w:val="22"/>
          <w:lang w:val="fi-FI"/>
        </w:rPr>
        <w:tab/>
      </w:r>
      <w:r w:rsidRPr="00CC1A22">
        <w:rPr>
          <w:lang w:val="fi-FI"/>
        </w:rPr>
        <w:t>Void</w:t>
      </w:r>
      <w:r w:rsidRPr="00FF5056">
        <w:rPr>
          <w:lang w:val="fi-FI"/>
        </w:rPr>
        <w:tab/>
        <w:t>2668</w:t>
      </w:r>
    </w:p>
    <w:p w14:paraId="06032B5B" w14:textId="77777777" w:rsidR="006E6678" w:rsidRPr="00FF5056" w:rsidRDefault="006E6678">
      <w:pPr>
        <w:pStyle w:val="TOC4"/>
        <w:rPr>
          <w:rFonts w:asciiTheme="minorHAnsi" w:eastAsiaTheme="minorEastAsia" w:hAnsiTheme="minorHAnsi" w:cstheme="minorBidi"/>
          <w:sz w:val="22"/>
          <w:szCs w:val="22"/>
          <w:lang w:val="fi-FI"/>
        </w:rPr>
      </w:pPr>
      <w:r w:rsidRPr="00FF5056">
        <w:rPr>
          <w:lang w:val="fi-FI"/>
        </w:rPr>
        <w:t>A.9.2.14.1</w:t>
      </w:r>
      <w:r w:rsidRPr="00FF5056">
        <w:rPr>
          <w:rFonts w:asciiTheme="minorHAnsi" w:eastAsiaTheme="minorEastAsia" w:hAnsiTheme="minorHAnsi" w:cstheme="minorBidi"/>
          <w:sz w:val="22"/>
          <w:szCs w:val="22"/>
          <w:lang w:val="fi-FI"/>
        </w:rPr>
        <w:tab/>
      </w:r>
      <w:r w:rsidRPr="00CC1A22">
        <w:rPr>
          <w:lang w:val="fi-FI"/>
        </w:rPr>
        <w:t>Void</w:t>
      </w:r>
      <w:r w:rsidRPr="00FF5056">
        <w:rPr>
          <w:lang w:val="fi-FI"/>
        </w:rPr>
        <w:tab/>
        <w:t>2668</w:t>
      </w:r>
    </w:p>
    <w:p w14:paraId="42A2E4E7" w14:textId="77777777" w:rsidR="006E6678" w:rsidRDefault="006E6678">
      <w:pPr>
        <w:pStyle w:val="TOC4"/>
        <w:rPr>
          <w:rFonts w:asciiTheme="minorHAnsi" w:eastAsiaTheme="minorEastAsia" w:hAnsiTheme="minorHAnsi" w:cstheme="minorBidi"/>
          <w:sz w:val="22"/>
          <w:szCs w:val="22"/>
        </w:rPr>
      </w:pPr>
      <w:r w:rsidRPr="006E6678">
        <w:t>A.9.2.14.2</w:t>
      </w:r>
      <w:r w:rsidRPr="006E6678">
        <w:rPr>
          <w:rFonts w:asciiTheme="minorHAnsi" w:eastAsiaTheme="minorEastAsia" w:hAnsiTheme="minorHAnsi" w:cstheme="minorBidi"/>
          <w:sz w:val="22"/>
          <w:szCs w:val="22"/>
        </w:rPr>
        <w:tab/>
      </w:r>
      <w:r w:rsidRPr="00FF5056">
        <w:t>Void</w:t>
      </w:r>
      <w:r>
        <w:tab/>
        <w:t>2668</w:t>
      </w:r>
    </w:p>
    <w:p w14:paraId="7E343726" w14:textId="77777777" w:rsidR="006E6678" w:rsidRDefault="006E6678">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2668</w:t>
      </w:r>
    </w:p>
    <w:p w14:paraId="3434A6B7" w14:textId="77777777" w:rsidR="006E6678" w:rsidRDefault="006E6678">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2668</w:t>
      </w:r>
    </w:p>
    <w:p w14:paraId="62EC8256" w14:textId="77777777" w:rsidR="006E6678" w:rsidRDefault="006E6678">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2668</w:t>
      </w:r>
    </w:p>
    <w:p w14:paraId="2650FE80" w14:textId="77777777" w:rsidR="006E6678" w:rsidRDefault="006E6678">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2668</w:t>
      </w:r>
    </w:p>
    <w:p w14:paraId="0C404580" w14:textId="77777777" w:rsidR="006E6678" w:rsidRDefault="006E6678">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2671</w:t>
      </w:r>
    </w:p>
    <w:p w14:paraId="18B7008A" w14:textId="77777777" w:rsidR="006E6678" w:rsidRDefault="006E6678">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2671</w:t>
      </w:r>
    </w:p>
    <w:p w14:paraId="3F9C7B16" w14:textId="77777777" w:rsidR="006E6678" w:rsidRDefault="006E6678">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2671</w:t>
      </w:r>
    </w:p>
    <w:p w14:paraId="712AC35F" w14:textId="77777777" w:rsidR="006E6678" w:rsidRDefault="006E6678">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2671</w:t>
      </w:r>
    </w:p>
    <w:p w14:paraId="1095FF30" w14:textId="77777777" w:rsidR="006E6678" w:rsidRDefault="006E6678">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2674</w:t>
      </w:r>
    </w:p>
    <w:p w14:paraId="656B88A9" w14:textId="77777777" w:rsidR="006E6678" w:rsidRDefault="006E6678">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2674</w:t>
      </w:r>
    </w:p>
    <w:p w14:paraId="6966AC62" w14:textId="77777777" w:rsidR="006E6678" w:rsidRDefault="006E6678">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2674</w:t>
      </w:r>
    </w:p>
    <w:p w14:paraId="22F02882" w14:textId="77777777" w:rsidR="006E6678" w:rsidRDefault="006E6678">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2674</w:t>
      </w:r>
    </w:p>
    <w:p w14:paraId="724ED532" w14:textId="77777777" w:rsidR="006E6678" w:rsidRDefault="006E6678">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2676</w:t>
      </w:r>
    </w:p>
    <w:p w14:paraId="5555D46D" w14:textId="77777777" w:rsidR="006E6678" w:rsidRDefault="006E6678">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2676</w:t>
      </w:r>
    </w:p>
    <w:p w14:paraId="58C33DC7" w14:textId="77777777" w:rsidR="006E6678" w:rsidRDefault="006E6678">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2676</w:t>
      </w:r>
    </w:p>
    <w:p w14:paraId="5525CF83" w14:textId="77777777" w:rsidR="006E6678" w:rsidRDefault="006E6678">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2676</w:t>
      </w:r>
    </w:p>
    <w:p w14:paraId="2696B4BA" w14:textId="77777777" w:rsidR="006E6678" w:rsidRDefault="006E6678">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2678</w:t>
      </w:r>
    </w:p>
    <w:p w14:paraId="7E9FF8C4" w14:textId="77777777" w:rsidR="006E6678" w:rsidRDefault="006E6678">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2678</w:t>
      </w:r>
    </w:p>
    <w:p w14:paraId="5A17760E" w14:textId="77777777" w:rsidR="006E6678" w:rsidRDefault="006E6678">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2678</w:t>
      </w:r>
    </w:p>
    <w:p w14:paraId="5118E4DB" w14:textId="77777777" w:rsidR="006E6678" w:rsidRDefault="006E6678">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2678</w:t>
      </w:r>
    </w:p>
    <w:p w14:paraId="4310835E" w14:textId="77777777" w:rsidR="006E6678" w:rsidRDefault="006E6678">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2680</w:t>
      </w:r>
    </w:p>
    <w:p w14:paraId="6B8C96DF" w14:textId="77777777" w:rsidR="006E6678" w:rsidRDefault="006E6678">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2680</w:t>
      </w:r>
    </w:p>
    <w:p w14:paraId="0B84CE2B" w14:textId="77777777" w:rsidR="006E6678" w:rsidRDefault="006E6678">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2680</w:t>
      </w:r>
    </w:p>
    <w:p w14:paraId="00E6037E" w14:textId="77777777" w:rsidR="006E6678" w:rsidRDefault="006E6678">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2680</w:t>
      </w:r>
    </w:p>
    <w:p w14:paraId="1320B146" w14:textId="77777777" w:rsidR="006E6678" w:rsidRDefault="006E6678">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2682</w:t>
      </w:r>
    </w:p>
    <w:p w14:paraId="683D7C42" w14:textId="77777777" w:rsidR="006E6678" w:rsidRDefault="006E6678">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2682</w:t>
      </w:r>
    </w:p>
    <w:p w14:paraId="19D4CD4D" w14:textId="77777777" w:rsidR="006E6678" w:rsidRDefault="006E6678">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2682</w:t>
      </w:r>
    </w:p>
    <w:p w14:paraId="13D4D28D" w14:textId="77777777" w:rsidR="006E6678" w:rsidRDefault="006E6678">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2682</w:t>
      </w:r>
    </w:p>
    <w:p w14:paraId="669E1AF3" w14:textId="77777777" w:rsidR="006E6678" w:rsidRDefault="006E6678">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2684</w:t>
      </w:r>
    </w:p>
    <w:p w14:paraId="5A7CD12A" w14:textId="77777777" w:rsidR="006E6678" w:rsidRDefault="006E6678">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2684</w:t>
      </w:r>
    </w:p>
    <w:p w14:paraId="01711FE3" w14:textId="77777777" w:rsidR="006E6678" w:rsidRDefault="006E6678">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2684</w:t>
      </w:r>
    </w:p>
    <w:p w14:paraId="6BE102F5" w14:textId="77777777" w:rsidR="006E6678" w:rsidRDefault="006E6678">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2684</w:t>
      </w:r>
    </w:p>
    <w:p w14:paraId="323B5363" w14:textId="77777777" w:rsidR="006E6678" w:rsidRDefault="006E6678">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2685</w:t>
      </w:r>
    </w:p>
    <w:p w14:paraId="28FACF03" w14:textId="77777777" w:rsidR="006E6678" w:rsidRDefault="006E6678">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2685</w:t>
      </w:r>
    </w:p>
    <w:p w14:paraId="38E47BF5" w14:textId="77777777" w:rsidR="006E6678" w:rsidRDefault="006E6678">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2685</w:t>
      </w:r>
    </w:p>
    <w:p w14:paraId="307445FD" w14:textId="77777777" w:rsidR="006E6678" w:rsidRDefault="006E6678">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2685</w:t>
      </w:r>
    </w:p>
    <w:p w14:paraId="77ADC888" w14:textId="77777777" w:rsidR="006E6678" w:rsidRDefault="006E6678">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2687</w:t>
      </w:r>
    </w:p>
    <w:p w14:paraId="60F31080" w14:textId="77777777" w:rsidR="006E6678" w:rsidRDefault="006E6678">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2687</w:t>
      </w:r>
    </w:p>
    <w:p w14:paraId="67CCEB85" w14:textId="77777777" w:rsidR="006E6678" w:rsidRDefault="006E6678">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2687</w:t>
      </w:r>
    </w:p>
    <w:p w14:paraId="3B74322C" w14:textId="77777777" w:rsidR="006E6678" w:rsidRDefault="006E6678">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2687</w:t>
      </w:r>
    </w:p>
    <w:p w14:paraId="73B58830" w14:textId="77777777" w:rsidR="006E6678" w:rsidRDefault="006E6678">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2687</w:t>
      </w:r>
    </w:p>
    <w:p w14:paraId="1636A136" w14:textId="77777777" w:rsidR="006E6678" w:rsidRDefault="006E6678">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2688</w:t>
      </w:r>
    </w:p>
    <w:p w14:paraId="48D34D30" w14:textId="77777777" w:rsidR="006E6678" w:rsidRDefault="006E6678">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2688</w:t>
      </w:r>
    </w:p>
    <w:p w14:paraId="6D450998" w14:textId="77777777" w:rsidR="006E6678" w:rsidRDefault="006E6678">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2688</w:t>
      </w:r>
    </w:p>
    <w:p w14:paraId="0C8E0049" w14:textId="77777777" w:rsidR="006E6678" w:rsidRDefault="006E6678">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2691</w:t>
      </w:r>
    </w:p>
    <w:p w14:paraId="3EADB1EF" w14:textId="77777777" w:rsidR="006E6678" w:rsidRDefault="006E6678">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2691</w:t>
      </w:r>
    </w:p>
    <w:p w14:paraId="288FE741" w14:textId="77777777" w:rsidR="006E6678" w:rsidRDefault="006E6678">
      <w:pPr>
        <w:pStyle w:val="TOC4"/>
        <w:rPr>
          <w:rFonts w:asciiTheme="minorHAnsi" w:eastAsiaTheme="minorEastAsia" w:hAnsiTheme="minorHAnsi" w:cstheme="minorBidi"/>
          <w:sz w:val="22"/>
          <w:szCs w:val="22"/>
        </w:rPr>
      </w:pPr>
      <w:r>
        <w:lastRenderedPageBreak/>
        <w:t>A.9.2.26.1</w:t>
      </w:r>
      <w:r>
        <w:rPr>
          <w:rFonts w:asciiTheme="minorHAnsi" w:eastAsiaTheme="minorEastAsia" w:hAnsiTheme="minorHAnsi" w:cstheme="minorBidi"/>
          <w:sz w:val="22"/>
          <w:szCs w:val="22"/>
        </w:rPr>
        <w:tab/>
      </w:r>
      <w:r>
        <w:t>Test Purpose and Environment</w:t>
      </w:r>
      <w:r>
        <w:tab/>
        <w:t>2691</w:t>
      </w:r>
    </w:p>
    <w:p w14:paraId="33A782C1" w14:textId="77777777" w:rsidR="006E6678" w:rsidRDefault="006E6678">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2691</w:t>
      </w:r>
    </w:p>
    <w:p w14:paraId="3C4FED4C" w14:textId="77777777" w:rsidR="006E6678" w:rsidRDefault="006E6678">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2694</w:t>
      </w:r>
    </w:p>
    <w:p w14:paraId="614F4583" w14:textId="77777777" w:rsidR="006E6678" w:rsidRDefault="006E6678">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2694</w:t>
      </w:r>
    </w:p>
    <w:p w14:paraId="392AA8AD" w14:textId="77777777" w:rsidR="006E6678" w:rsidRDefault="006E6678">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2694</w:t>
      </w:r>
    </w:p>
    <w:p w14:paraId="3495D8E1" w14:textId="77777777" w:rsidR="006E6678" w:rsidRDefault="006E6678">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2694</w:t>
      </w:r>
    </w:p>
    <w:p w14:paraId="73ADF605" w14:textId="77777777" w:rsidR="006E6678" w:rsidRDefault="006E6678">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2695</w:t>
      </w:r>
    </w:p>
    <w:p w14:paraId="73C40630" w14:textId="77777777" w:rsidR="006E6678" w:rsidRDefault="006E6678">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2695</w:t>
      </w:r>
    </w:p>
    <w:p w14:paraId="422E60B0" w14:textId="77777777" w:rsidR="006E6678" w:rsidRDefault="006E6678">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2695</w:t>
      </w:r>
    </w:p>
    <w:p w14:paraId="08402685" w14:textId="77777777" w:rsidR="006E6678" w:rsidRDefault="006E6678">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2695</w:t>
      </w:r>
    </w:p>
    <w:p w14:paraId="201262FB" w14:textId="77777777" w:rsidR="006E6678" w:rsidRDefault="006E6678">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2697</w:t>
      </w:r>
    </w:p>
    <w:p w14:paraId="7C6C0687" w14:textId="77777777" w:rsidR="006E6678" w:rsidRDefault="006E6678">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2697</w:t>
      </w:r>
    </w:p>
    <w:p w14:paraId="574376F5" w14:textId="77777777" w:rsidR="006E6678" w:rsidRDefault="006E6678">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2697</w:t>
      </w:r>
    </w:p>
    <w:p w14:paraId="5237700A" w14:textId="77777777" w:rsidR="006E6678" w:rsidRDefault="006E6678">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2697</w:t>
      </w:r>
    </w:p>
    <w:p w14:paraId="33D22413" w14:textId="77777777" w:rsidR="006E6678" w:rsidRDefault="006E6678">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2699</w:t>
      </w:r>
    </w:p>
    <w:p w14:paraId="1FBEAAB8" w14:textId="77777777" w:rsidR="006E6678" w:rsidRDefault="006E6678">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2699</w:t>
      </w:r>
    </w:p>
    <w:p w14:paraId="70A8290F" w14:textId="77777777" w:rsidR="006E6678" w:rsidRDefault="006E6678">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2699</w:t>
      </w:r>
    </w:p>
    <w:p w14:paraId="7E3C2AF1" w14:textId="77777777" w:rsidR="006E6678" w:rsidRDefault="006E6678">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2699</w:t>
      </w:r>
    </w:p>
    <w:p w14:paraId="6548618D" w14:textId="77777777" w:rsidR="006E6678" w:rsidRDefault="006E6678">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2701</w:t>
      </w:r>
    </w:p>
    <w:p w14:paraId="24D33DC2" w14:textId="77777777" w:rsidR="006E6678" w:rsidRDefault="006E6678">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2701</w:t>
      </w:r>
    </w:p>
    <w:p w14:paraId="56F505A8" w14:textId="77777777" w:rsidR="006E6678" w:rsidRDefault="006E6678">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2701</w:t>
      </w:r>
    </w:p>
    <w:p w14:paraId="10E6D121" w14:textId="77777777" w:rsidR="006E6678" w:rsidRDefault="006E6678">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2701</w:t>
      </w:r>
    </w:p>
    <w:p w14:paraId="01F1A354" w14:textId="77777777" w:rsidR="006E6678" w:rsidRDefault="006E6678">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2703</w:t>
      </w:r>
    </w:p>
    <w:p w14:paraId="2E1373CE" w14:textId="77777777" w:rsidR="006E6678" w:rsidRDefault="006E6678">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2703</w:t>
      </w:r>
    </w:p>
    <w:p w14:paraId="3B4E78B6" w14:textId="77777777" w:rsidR="006E6678" w:rsidRDefault="006E6678">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2703</w:t>
      </w:r>
    </w:p>
    <w:p w14:paraId="4C79A48D" w14:textId="77777777" w:rsidR="006E6678" w:rsidRDefault="006E6678">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2703</w:t>
      </w:r>
    </w:p>
    <w:p w14:paraId="71AA852B" w14:textId="77777777" w:rsidR="006E6678" w:rsidRDefault="006E6678">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2705</w:t>
      </w:r>
    </w:p>
    <w:p w14:paraId="35C3BB8E" w14:textId="77777777" w:rsidR="006E6678" w:rsidRDefault="006E6678">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2705</w:t>
      </w:r>
    </w:p>
    <w:p w14:paraId="30FF1705" w14:textId="77777777" w:rsidR="006E6678" w:rsidRDefault="006E6678">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2705</w:t>
      </w:r>
    </w:p>
    <w:p w14:paraId="4522EBE4" w14:textId="77777777" w:rsidR="006E6678" w:rsidRDefault="006E6678">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2705</w:t>
      </w:r>
    </w:p>
    <w:p w14:paraId="67C051D5" w14:textId="77777777" w:rsidR="006E6678" w:rsidRDefault="006E6678">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2707</w:t>
      </w:r>
    </w:p>
    <w:p w14:paraId="58104792" w14:textId="77777777" w:rsidR="006E6678" w:rsidRDefault="006E6678">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2707</w:t>
      </w:r>
    </w:p>
    <w:p w14:paraId="03969B29" w14:textId="77777777" w:rsidR="006E6678" w:rsidRDefault="006E6678">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2707</w:t>
      </w:r>
    </w:p>
    <w:p w14:paraId="43CB35AF" w14:textId="77777777" w:rsidR="006E6678" w:rsidRDefault="006E6678">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2707</w:t>
      </w:r>
    </w:p>
    <w:p w14:paraId="65D7407B" w14:textId="77777777" w:rsidR="006E6678" w:rsidRDefault="006E6678">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2709</w:t>
      </w:r>
    </w:p>
    <w:p w14:paraId="0DD19A95" w14:textId="77777777" w:rsidR="006E6678" w:rsidRDefault="006E6678">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2709</w:t>
      </w:r>
    </w:p>
    <w:p w14:paraId="3D240F2F" w14:textId="77777777" w:rsidR="006E6678" w:rsidRDefault="006E6678">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2709</w:t>
      </w:r>
    </w:p>
    <w:p w14:paraId="2B675BBC" w14:textId="77777777" w:rsidR="006E6678" w:rsidRDefault="006E6678">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2709</w:t>
      </w:r>
    </w:p>
    <w:p w14:paraId="37371716" w14:textId="77777777" w:rsidR="006E6678" w:rsidRDefault="006E6678">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2711</w:t>
      </w:r>
    </w:p>
    <w:p w14:paraId="577D6E06" w14:textId="77777777" w:rsidR="006E6678" w:rsidRDefault="006E6678">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2711</w:t>
      </w:r>
    </w:p>
    <w:p w14:paraId="01F2BD84" w14:textId="77777777" w:rsidR="006E6678" w:rsidRDefault="006E6678">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2711</w:t>
      </w:r>
    </w:p>
    <w:p w14:paraId="585D228E" w14:textId="77777777" w:rsidR="006E6678" w:rsidRDefault="006E6678">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2711</w:t>
      </w:r>
    </w:p>
    <w:p w14:paraId="080384DF" w14:textId="77777777" w:rsidR="006E6678" w:rsidRDefault="006E6678">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2712</w:t>
      </w:r>
    </w:p>
    <w:p w14:paraId="0A0D1CFB" w14:textId="77777777" w:rsidR="006E6678" w:rsidRDefault="006E6678">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2713</w:t>
      </w:r>
    </w:p>
    <w:p w14:paraId="341D84FA" w14:textId="77777777" w:rsidR="006E6678" w:rsidRDefault="006E6678">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2713</w:t>
      </w:r>
    </w:p>
    <w:p w14:paraId="6B8342B5" w14:textId="77777777" w:rsidR="006E6678" w:rsidRDefault="006E6678">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2713</w:t>
      </w:r>
    </w:p>
    <w:p w14:paraId="25A31C6E" w14:textId="77777777" w:rsidR="006E6678" w:rsidRDefault="006E6678">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2714</w:t>
      </w:r>
    </w:p>
    <w:p w14:paraId="7D867968" w14:textId="77777777" w:rsidR="006E6678" w:rsidRDefault="006E6678">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2715</w:t>
      </w:r>
    </w:p>
    <w:p w14:paraId="2AEC75A1" w14:textId="77777777" w:rsidR="006E6678" w:rsidRDefault="006E6678">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2715</w:t>
      </w:r>
    </w:p>
    <w:p w14:paraId="4C697C3A" w14:textId="77777777" w:rsidR="006E6678" w:rsidRDefault="006E6678">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2715</w:t>
      </w:r>
    </w:p>
    <w:p w14:paraId="05CF95A4" w14:textId="77777777" w:rsidR="006E6678" w:rsidRDefault="006E6678">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2718</w:t>
      </w:r>
    </w:p>
    <w:p w14:paraId="07AC5C85" w14:textId="77777777" w:rsidR="006E6678" w:rsidRDefault="006E6678">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2718</w:t>
      </w:r>
    </w:p>
    <w:p w14:paraId="7A6606AC" w14:textId="77777777" w:rsidR="006E6678" w:rsidRDefault="006E6678">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2718</w:t>
      </w:r>
    </w:p>
    <w:p w14:paraId="371AE2B4" w14:textId="77777777" w:rsidR="006E6678" w:rsidRDefault="006E6678">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2718</w:t>
      </w:r>
    </w:p>
    <w:p w14:paraId="1D77F4BA" w14:textId="77777777" w:rsidR="006E6678" w:rsidRDefault="006E6678">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2721</w:t>
      </w:r>
    </w:p>
    <w:p w14:paraId="1DF4352D" w14:textId="77777777" w:rsidR="006E6678" w:rsidRDefault="006E6678">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2721</w:t>
      </w:r>
    </w:p>
    <w:p w14:paraId="3CA8BC44" w14:textId="77777777" w:rsidR="006E6678" w:rsidRDefault="006E6678">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2721</w:t>
      </w:r>
    </w:p>
    <w:p w14:paraId="304B4A08" w14:textId="77777777" w:rsidR="006E6678" w:rsidRDefault="006E6678">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2721</w:t>
      </w:r>
    </w:p>
    <w:p w14:paraId="5363D9C4" w14:textId="77777777" w:rsidR="006E6678" w:rsidRDefault="006E6678">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2723</w:t>
      </w:r>
    </w:p>
    <w:p w14:paraId="38A60B45" w14:textId="77777777" w:rsidR="006E6678" w:rsidRDefault="006E6678">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2723</w:t>
      </w:r>
    </w:p>
    <w:p w14:paraId="550B3274" w14:textId="77777777" w:rsidR="006E6678" w:rsidRDefault="006E6678">
      <w:pPr>
        <w:pStyle w:val="TOC4"/>
        <w:rPr>
          <w:rFonts w:asciiTheme="minorHAnsi" w:eastAsiaTheme="minorEastAsia" w:hAnsiTheme="minorHAnsi" w:cstheme="minorBidi"/>
          <w:sz w:val="22"/>
          <w:szCs w:val="22"/>
        </w:rPr>
      </w:pPr>
      <w:r>
        <w:lastRenderedPageBreak/>
        <w:t>A.9.2.41.1</w:t>
      </w:r>
      <w:r>
        <w:rPr>
          <w:rFonts w:asciiTheme="minorHAnsi" w:eastAsiaTheme="minorEastAsia" w:hAnsiTheme="minorHAnsi" w:cstheme="minorBidi"/>
          <w:sz w:val="22"/>
          <w:szCs w:val="22"/>
        </w:rPr>
        <w:tab/>
      </w:r>
      <w:r>
        <w:t>Test Purpose and Environment</w:t>
      </w:r>
      <w:r>
        <w:tab/>
        <w:t>2723</w:t>
      </w:r>
    </w:p>
    <w:p w14:paraId="299B648F" w14:textId="77777777" w:rsidR="006E6678" w:rsidRDefault="006E6678">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2724</w:t>
      </w:r>
    </w:p>
    <w:p w14:paraId="496D8250" w14:textId="77777777" w:rsidR="006E6678" w:rsidRDefault="006E6678">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2726</w:t>
      </w:r>
    </w:p>
    <w:p w14:paraId="092D1207" w14:textId="77777777" w:rsidR="006E6678" w:rsidRDefault="006E6678">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2726</w:t>
      </w:r>
    </w:p>
    <w:p w14:paraId="21195DA7" w14:textId="77777777" w:rsidR="006E6678" w:rsidRDefault="006E6678">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2726</w:t>
      </w:r>
    </w:p>
    <w:p w14:paraId="652A919A" w14:textId="77777777" w:rsidR="006E6678" w:rsidRDefault="006E6678">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2726</w:t>
      </w:r>
    </w:p>
    <w:p w14:paraId="2D20BB28" w14:textId="77777777" w:rsidR="006E6678" w:rsidRDefault="006E6678">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2728</w:t>
      </w:r>
    </w:p>
    <w:p w14:paraId="5BB8AAD2" w14:textId="77777777" w:rsidR="006E6678" w:rsidRDefault="006E6678">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2728</w:t>
      </w:r>
    </w:p>
    <w:p w14:paraId="567E2A75" w14:textId="77777777" w:rsidR="006E6678" w:rsidRDefault="006E6678">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2728</w:t>
      </w:r>
    </w:p>
    <w:p w14:paraId="412FA11F" w14:textId="77777777" w:rsidR="006E6678" w:rsidRDefault="006E6678">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2728</w:t>
      </w:r>
    </w:p>
    <w:p w14:paraId="5B44FB33" w14:textId="77777777" w:rsidR="006E6678" w:rsidRDefault="006E6678">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2730</w:t>
      </w:r>
    </w:p>
    <w:p w14:paraId="0065C4AC" w14:textId="77777777" w:rsidR="006E6678" w:rsidRDefault="006E6678">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2730</w:t>
      </w:r>
    </w:p>
    <w:p w14:paraId="5B36B899" w14:textId="77777777" w:rsidR="006E6678" w:rsidRDefault="006E6678">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2730</w:t>
      </w:r>
    </w:p>
    <w:p w14:paraId="5D54B5AD" w14:textId="77777777" w:rsidR="006E6678" w:rsidRDefault="006E6678">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2730</w:t>
      </w:r>
    </w:p>
    <w:p w14:paraId="15CA8BE3" w14:textId="77777777" w:rsidR="006E6678" w:rsidRDefault="006E6678">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2732</w:t>
      </w:r>
    </w:p>
    <w:p w14:paraId="1665355F" w14:textId="77777777" w:rsidR="006E6678" w:rsidRDefault="006E6678">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2732</w:t>
      </w:r>
    </w:p>
    <w:p w14:paraId="43BD2FF0" w14:textId="77777777" w:rsidR="006E6678" w:rsidRDefault="006E6678">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2732</w:t>
      </w:r>
    </w:p>
    <w:p w14:paraId="4BE4ED64" w14:textId="77777777" w:rsidR="006E6678" w:rsidRDefault="006E6678">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2732</w:t>
      </w:r>
    </w:p>
    <w:p w14:paraId="2874020D" w14:textId="77777777" w:rsidR="006E6678" w:rsidRDefault="006E6678">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2735</w:t>
      </w:r>
    </w:p>
    <w:p w14:paraId="057F75B5" w14:textId="77777777" w:rsidR="006E6678" w:rsidRDefault="006E6678">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2735</w:t>
      </w:r>
    </w:p>
    <w:p w14:paraId="05D35116" w14:textId="77777777" w:rsidR="006E6678" w:rsidRDefault="006E6678">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2736</w:t>
      </w:r>
    </w:p>
    <w:p w14:paraId="16DA728A" w14:textId="77777777" w:rsidR="006E6678" w:rsidRDefault="006E6678">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2736</w:t>
      </w:r>
    </w:p>
    <w:p w14:paraId="5568DECA" w14:textId="77777777" w:rsidR="006E6678" w:rsidRDefault="006E6678">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2739</w:t>
      </w:r>
    </w:p>
    <w:p w14:paraId="3337D03D" w14:textId="77777777" w:rsidR="006E6678" w:rsidRDefault="006E6678">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2739</w:t>
      </w:r>
    </w:p>
    <w:p w14:paraId="7F3C7A5D" w14:textId="77777777" w:rsidR="006E6678" w:rsidRDefault="006E6678">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2740</w:t>
      </w:r>
    </w:p>
    <w:p w14:paraId="4E2F498E" w14:textId="77777777" w:rsidR="006E6678" w:rsidRDefault="006E6678">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2740</w:t>
      </w:r>
    </w:p>
    <w:p w14:paraId="0725AB86" w14:textId="77777777" w:rsidR="006E6678" w:rsidRDefault="006E6678">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2743</w:t>
      </w:r>
    </w:p>
    <w:p w14:paraId="4B31EC7A" w14:textId="77777777" w:rsidR="006E6678" w:rsidRDefault="006E6678">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2743</w:t>
      </w:r>
    </w:p>
    <w:p w14:paraId="5549D205" w14:textId="77777777" w:rsidR="006E6678" w:rsidRDefault="006E6678">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2743</w:t>
      </w:r>
    </w:p>
    <w:p w14:paraId="0C0AF185" w14:textId="77777777" w:rsidR="006E6678" w:rsidRDefault="006E6678">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2743</w:t>
      </w:r>
    </w:p>
    <w:p w14:paraId="1AE03DC8" w14:textId="77777777" w:rsidR="006E6678" w:rsidRDefault="006E6678">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2746</w:t>
      </w:r>
    </w:p>
    <w:p w14:paraId="27AED98E" w14:textId="77777777" w:rsidR="006E6678" w:rsidRDefault="006E6678">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2746</w:t>
      </w:r>
    </w:p>
    <w:p w14:paraId="79DCE364" w14:textId="77777777" w:rsidR="006E6678" w:rsidRDefault="006E6678">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2746</w:t>
      </w:r>
    </w:p>
    <w:p w14:paraId="2A0C661F" w14:textId="77777777" w:rsidR="006E6678" w:rsidRDefault="006E6678">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2746</w:t>
      </w:r>
    </w:p>
    <w:p w14:paraId="38B6713A" w14:textId="77777777" w:rsidR="006E6678" w:rsidRDefault="006E6678">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2750</w:t>
      </w:r>
    </w:p>
    <w:p w14:paraId="4A22A03A" w14:textId="77777777" w:rsidR="006E6678" w:rsidRDefault="006E6678">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2751</w:t>
      </w:r>
    </w:p>
    <w:p w14:paraId="2D69A8F6" w14:textId="77777777" w:rsidR="006E6678" w:rsidRDefault="006E6678">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2751</w:t>
      </w:r>
    </w:p>
    <w:p w14:paraId="4983C1AE" w14:textId="77777777" w:rsidR="006E6678" w:rsidRDefault="006E6678">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2751</w:t>
      </w:r>
    </w:p>
    <w:p w14:paraId="5EAA01A8" w14:textId="77777777" w:rsidR="006E6678" w:rsidRDefault="006E6678">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2755</w:t>
      </w:r>
    </w:p>
    <w:p w14:paraId="3B0E74E1" w14:textId="77777777" w:rsidR="006E6678" w:rsidRDefault="006E6678">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2755</w:t>
      </w:r>
    </w:p>
    <w:p w14:paraId="34A6B654" w14:textId="77777777" w:rsidR="006E6678" w:rsidRDefault="006E6678">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2755</w:t>
      </w:r>
    </w:p>
    <w:p w14:paraId="7AAD7F24" w14:textId="77777777" w:rsidR="006E6678" w:rsidRDefault="006E6678">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2756</w:t>
      </w:r>
    </w:p>
    <w:p w14:paraId="6CF384FB" w14:textId="77777777" w:rsidR="006E6678" w:rsidRDefault="006E6678">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2759</w:t>
      </w:r>
    </w:p>
    <w:p w14:paraId="55418998" w14:textId="77777777" w:rsidR="006E6678" w:rsidRDefault="006E6678">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2759</w:t>
      </w:r>
    </w:p>
    <w:p w14:paraId="4E486229" w14:textId="77777777" w:rsidR="006E6678" w:rsidRDefault="006E6678">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2759</w:t>
      </w:r>
    </w:p>
    <w:p w14:paraId="49EAA5D9" w14:textId="77777777" w:rsidR="006E6678" w:rsidRDefault="006E6678">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2759</w:t>
      </w:r>
    </w:p>
    <w:p w14:paraId="49E93F56" w14:textId="77777777" w:rsidR="006E6678" w:rsidRDefault="006E6678">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2761</w:t>
      </w:r>
    </w:p>
    <w:p w14:paraId="142FA75A" w14:textId="77777777" w:rsidR="006E6678" w:rsidRDefault="006E6678">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2762</w:t>
      </w:r>
    </w:p>
    <w:p w14:paraId="0333EAC3" w14:textId="77777777" w:rsidR="006E6678" w:rsidRDefault="006E6678">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2762</w:t>
      </w:r>
    </w:p>
    <w:p w14:paraId="79C1DDC1" w14:textId="77777777" w:rsidR="006E6678" w:rsidRDefault="006E6678">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2762</w:t>
      </w:r>
    </w:p>
    <w:p w14:paraId="1D6527AF" w14:textId="77777777" w:rsidR="006E6678" w:rsidRDefault="006E6678">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2766</w:t>
      </w:r>
    </w:p>
    <w:p w14:paraId="4CB024A3" w14:textId="77777777" w:rsidR="006E6678" w:rsidRDefault="006E6678">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2767</w:t>
      </w:r>
    </w:p>
    <w:p w14:paraId="1C7A66AC" w14:textId="77777777" w:rsidR="006E6678" w:rsidRDefault="006E6678">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2767</w:t>
      </w:r>
    </w:p>
    <w:p w14:paraId="1EC185B7" w14:textId="77777777" w:rsidR="006E6678" w:rsidRDefault="006E6678">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2767</w:t>
      </w:r>
    </w:p>
    <w:p w14:paraId="01337DEC" w14:textId="77777777" w:rsidR="006E6678" w:rsidRDefault="006E6678">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2771</w:t>
      </w:r>
    </w:p>
    <w:p w14:paraId="2F72824E" w14:textId="77777777" w:rsidR="006E6678" w:rsidRPr="00FF5056" w:rsidRDefault="006E6678">
      <w:pPr>
        <w:pStyle w:val="TOC2"/>
        <w:rPr>
          <w:rFonts w:asciiTheme="minorHAnsi" w:eastAsiaTheme="minorEastAsia" w:hAnsiTheme="minorHAnsi" w:cstheme="minorBidi"/>
          <w:sz w:val="22"/>
          <w:szCs w:val="22"/>
          <w:lang w:val="sv-FI"/>
        </w:rPr>
      </w:pPr>
      <w:r w:rsidRPr="00FF5056">
        <w:rPr>
          <w:lang w:val="sv-FI"/>
        </w:rPr>
        <w:t>A.9.3</w:t>
      </w:r>
      <w:r w:rsidRPr="00FF5056">
        <w:rPr>
          <w:rFonts w:asciiTheme="minorHAnsi" w:hAnsiTheme="minorHAnsi" w:cstheme="minorBidi"/>
          <w:sz w:val="22"/>
          <w:szCs w:val="22"/>
          <w:lang w:val="sv-FI"/>
        </w:rPr>
        <w:tab/>
      </w:r>
      <w:r w:rsidRPr="00CC1A22">
        <w:rPr>
          <w:rFonts w:eastAsia="SimSun"/>
          <w:lang w:val="sv-SE" w:eastAsia="zh-CN"/>
        </w:rPr>
        <w:t>UTRAN FDD CPICH RSCP</w:t>
      </w:r>
      <w:r w:rsidRPr="00FF5056">
        <w:rPr>
          <w:lang w:val="sv-FI"/>
        </w:rPr>
        <w:tab/>
        <w:t>2771</w:t>
      </w:r>
    </w:p>
    <w:p w14:paraId="56FDAD52" w14:textId="77777777" w:rsidR="006E6678" w:rsidRDefault="006E6678">
      <w:pPr>
        <w:pStyle w:val="TOC3"/>
        <w:rPr>
          <w:rFonts w:asciiTheme="minorHAnsi" w:eastAsiaTheme="minorEastAsia" w:hAnsiTheme="minorHAnsi" w:cstheme="minorBidi"/>
          <w:sz w:val="22"/>
          <w:szCs w:val="22"/>
        </w:rPr>
      </w:pPr>
      <w:r w:rsidRPr="006E6678">
        <w:t>A.9.3.1</w:t>
      </w:r>
      <w:r w:rsidRPr="006E6678">
        <w:rPr>
          <w:rFonts w:asciiTheme="minorHAnsi" w:eastAsiaTheme="minorEastAsia" w:hAnsiTheme="minorHAnsi" w:cstheme="minorBidi"/>
          <w:sz w:val="22"/>
          <w:szCs w:val="22"/>
        </w:rPr>
        <w:tab/>
      </w:r>
      <w:r w:rsidRPr="00FF5056">
        <w:rPr>
          <w:bCs/>
        </w:rPr>
        <w:t>E-UTRAN FDD</w:t>
      </w:r>
      <w:r>
        <w:tab/>
        <w:t>2771</w:t>
      </w:r>
    </w:p>
    <w:p w14:paraId="5CEF16F7" w14:textId="77777777" w:rsidR="006E6678" w:rsidRDefault="006E6678">
      <w:pPr>
        <w:pStyle w:val="TOC4"/>
        <w:rPr>
          <w:rFonts w:asciiTheme="minorHAnsi" w:eastAsiaTheme="minorEastAsia" w:hAnsiTheme="minorHAnsi" w:cstheme="minorBidi"/>
          <w:sz w:val="22"/>
          <w:szCs w:val="22"/>
        </w:rPr>
      </w:pPr>
      <w:r w:rsidRPr="006E6678">
        <w:t>A.9.3.1.1</w:t>
      </w:r>
      <w:r w:rsidRPr="006E6678">
        <w:rPr>
          <w:rFonts w:asciiTheme="minorHAnsi" w:eastAsiaTheme="minorEastAsia" w:hAnsiTheme="minorHAnsi"/>
          <w:sz w:val="22"/>
          <w:szCs w:val="22"/>
        </w:rPr>
        <w:tab/>
      </w:r>
      <w:r w:rsidRPr="00CC1A22">
        <w:rPr>
          <w:rFonts w:cs="v4.2.0"/>
          <w:snapToGrid w:val="0"/>
        </w:rPr>
        <w:t>Test Purpose and Environment</w:t>
      </w:r>
      <w:r>
        <w:tab/>
        <w:t>2771</w:t>
      </w:r>
    </w:p>
    <w:p w14:paraId="5B50E0BD" w14:textId="77777777" w:rsidR="006E6678" w:rsidRDefault="006E6678">
      <w:pPr>
        <w:pStyle w:val="TOC4"/>
        <w:rPr>
          <w:rFonts w:asciiTheme="minorHAnsi" w:eastAsiaTheme="minorEastAsia" w:hAnsiTheme="minorHAnsi" w:cstheme="minorBidi"/>
          <w:sz w:val="22"/>
          <w:szCs w:val="22"/>
        </w:rPr>
      </w:pPr>
      <w:r w:rsidRPr="006E6678">
        <w:t>A.9.3.1.2</w:t>
      </w:r>
      <w:r w:rsidRPr="006E6678">
        <w:rPr>
          <w:rFonts w:asciiTheme="minorHAnsi" w:eastAsiaTheme="minorEastAsia" w:hAnsiTheme="minorHAnsi" w:cstheme="minorBidi"/>
          <w:sz w:val="22"/>
          <w:szCs w:val="22"/>
        </w:rPr>
        <w:tab/>
      </w:r>
      <w:r w:rsidRPr="00CC1A22">
        <w:rPr>
          <w:snapToGrid w:val="0"/>
        </w:rPr>
        <w:t>Parameters</w:t>
      </w:r>
      <w:r>
        <w:tab/>
        <w:t>2771</w:t>
      </w:r>
    </w:p>
    <w:p w14:paraId="48CA98CA" w14:textId="77777777" w:rsidR="006E6678" w:rsidRDefault="006E6678">
      <w:pPr>
        <w:pStyle w:val="TOC4"/>
        <w:rPr>
          <w:rFonts w:asciiTheme="minorHAnsi" w:eastAsiaTheme="minorEastAsia" w:hAnsiTheme="minorHAnsi" w:cstheme="minorBidi"/>
          <w:sz w:val="22"/>
          <w:szCs w:val="22"/>
        </w:rPr>
      </w:pPr>
      <w:r w:rsidRPr="006E6678">
        <w:t>A.9.3.1.3</w:t>
      </w:r>
      <w:r w:rsidRPr="006E6678">
        <w:rPr>
          <w:rFonts w:asciiTheme="minorHAnsi" w:eastAsiaTheme="minorEastAsia" w:hAnsiTheme="minorHAnsi"/>
          <w:sz w:val="22"/>
          <w:szCs w:val="22"/>
        </w:rPr>
        <w:tab/>
      </w:r>
      <w:r w:rsidRPr="00CC1A22">
        <w:rPr>
          <w:rFonts w:cs="v4.2.0"/>
          <w:snapToGrid w:val="0"/>
        </w:rPr>
        <w:t>Test Requirements</w:t>
      </w:r>
      <w:r>
        <w:tab/>
        <w:t>2774</w:t>
      </w:r>
    </w:p>
    <w:p w14:paraId="1F5446F7" w14:textId="77777777" w:rsidR="006E6678" w:rsidRDefault="006E6678">
      <w:pPr>
        <w:pStyle w:val="TOC4"/>
        <w:rPr>
          <w:rFonts w:asciiTheme="minorHAnsi" w:eastAsiaTheme="minorEastAsia" w:hAnsiTheme="minorHAnsi" w:cstheme="minorBidi"/>
          <w:sz w:val="22"/>
          <w:szCs w:val="22"/>
        </w:rPr>
      </w:pPr>
      <w:r>
        <w:t xml:space="preserve">A.9.3.2 </w:t>
      </w:r>
      <w:r w:rsidRPr="00CC1A22">
        <w:rPr>
          <w:bCs/>
        </w:rPr>
        <w:t>E-UTRAN TDD</w:t>
      </w:r>
      <w:r>
        <w:tab/>
        <w:t>2774</w:t>
      </w:r>
    </w:p>
    <w:p w14:paraId="7F333370" w14:textId="77777777" w:rsidR="006E6678" w:rsidRDefault="006E6678">
      <w:pPr>
        <w:pStyle w:val="TOC4"/>
        <w:rPr>
          <w:rFonts w:asciiTheme="minorHAnsi" w:eastAsiaTheme="minorEastAsia" w:hAnsiTheme="minorHAnsi" w:cstheme="minorBidi"/>
          <w:sz w:val="22"/>
          <w:szCs w:val="22"/>
        </w:rPr>
      </w:pPr>
      <w:r w:rsidRPr="006E6678">
        <w:t>A.9.3.2.1</w:t>
      </w:r>
      <w:r w:rsidRPr="006E6678">
        <w:rPr>
          <w:rFonts w:asciiTheme="minorHAnsi" w:eastAsiaTheme="minorEastAsia" w:hAnsiTheme="minorHAnsi"/>
          <w:sz w:val="22"/>
          <w:szCs w:val="22"/>
        </w:rPr>
        <w:tab/>
      </w:r>
      <w:r w:rsidRPr="00CC1A22">
        <w:rPr>
          <w:rFonts w:cs="v4.2.0"/>
          <w:snapToGrid w:val="0"/>
        </w:rPr>
        <w:t>Test Purpose and Environment</w:t>
      </w:r>
      <w:r>
        <w:tab/>
        <w:t>2774</w:t>
      </w:r>
    </w:p>
    <w:p w14:paraId="6A495B5A" w14:textId="77777777" w:rsidR="006E6678" w:rsidRDefault="006E6678">
      <w:pPr>
        <w:pStyle w:val="TOC4"/>
        <w:rPr>
          <w:rFonts w:asciiTheme="minorHAnsi" w:eastAsiaTheme="minorEastAsia" w:hAnsiTheme="minorHAnsi" w:cstheme="minorBidi"/>
          <w:sz w:val="22"/>
          <w:szCs w:val="22"/>
        </w:rPr>
      </w:pPr>
      <w:r w:rsidRPr="006E6678">
        <w:lastRenderedPageBreak/>
        <w:t>A.9.3.2.2</w:t>
      </w:r>
      <w:r w:rsidRPr="006E6678">
        <w:rPr>
          <w:rFonts w:asciiTheme="minorHAnsi" w:eastAsiaTheme="minorEastAsia" w:hAnsiTheme="minorHAnsi" w:cstheme="minorBidi"/>
          <w:sz w:val="22"/>
          <w:szCs w:val="22"/>
        </w:rPr>
        <w:tab/>
      </w:r>
      <w:r w:rsidRPr="00CC1A22">
        <w:rPr>
          <w:snapToGrid w:val="0"/>
        </w:rPr>
        <w:t>Parameters</w:t>
      </w:r>
      <w:r>
        <w:tab/>
        <w:t>2774</w:t>
      </w:r>
    </w:p>
    <w:p w14:paraId="1B427BB7" w14:textId="77777777" w:rsidR="006E6678" w:rsidRDefault="006E6678">
      <w:pPr>
        <w:pStyle w:val="TOC4"/>
        <w:rPr>
          <w:rFonts w:asciiTheme="minorHAnsi" w:eastAsiaTheme="minorEastAsia" w:hAnsiTheme="minorHAnsi" w:cstheme="minorBidi"/>
          <w:sz w:val="22"/>
          <w:szCs w:val="22"/>
        </w:rPr>
      </w:pPr>
      <w:r w:rsidRPr="006E6678">
        <w:t>A.9.3.2.3</w:t>
      </w:r>
      <w:r w:rsidRPr="006E6678">
        <w:rPr>
          <w:rFonts w:asciiTheme="minorHAnsi" w:eastAsiaTheme="minorEastAsia" w:hAnsiTheme="minorHAnsi"/>
          <w:sz w:val="22"/>
          <w:szCs w:val="22"/>
        </w:rPr>
        <w:tab/>
      </w:r>
      <w:r w:rsidRPr="00CC1A22">
        <w:rPr>
          <w:rFonts w:cs="v4.2.0"/>
          <w:snapToGrid w:val="0"/>
        </w:rPr>
        <w:t>Test Requirements</w:t>
      </w:r>
      <w:r>
        <w:tab/>
        <w:t>2777</w:t>
      </w:r>
    </w:p>
    <w:p w14:paraId="6090E429" w14:textId="77777777" w:rsidR="006E6678" w:rsidRDefault="006E6678">
      <w:pPr>
        <w:pStyle w:val="TOC3"/>
        <w:rPr>
          <w:rFonts w:asciiTheme="minorHAnsi" w:eastAsiaTheme="minorEastAsia" w:hAnsiTheme="minorHAnsi" w:cstheme="minorBidi"/>
          <w:sz w:val="22"/>
          <w:szCs w:val="22"/>
        </w:rPr>
      </w:pPr>
      <w:r w:rsidRPr="006E6678">
        <w:t>A.9.3.</w:t>
      </w:r>
      <w:r w:rsidRPr="006E6678">
        <w:rPr>
          <w:lang w:eastAsia="zh-CN"/>
        </w:rPr>
        <w:t>3</w:t>
      </w:r>
      <w:r w:rsidRPr="006E6678">
        <w:rPr>
          <w:rFonts w:asciiTheme="minorHAnsi" w:eastAsiaTheme="minorEastAsia" w:hAnsiTheme="minorHAnsi" w:cstheme="minorBidi"/>
          <w:sz w:val="22"/>
          <w:szCs w:val="22"/>
        </w:rPr>
        <w:tab/>
      </w:r>
      <w:r w:rsidRPr="00CC1A22">
        <w:rPr>
          <w:lang w:val="de-DE"/>
        </w:rPr>
        <w:t>E-UTRAN FDD</w:t>
      </w:r>
      <w:r w:rsidRPr="00CC1A22">
        <w:rPr>
          <w:lang w:val="de-DE" w:eastAsia="zh-CN"/>
        </w:rPr>
        <w:t xml:space="preserve"> for 5MHz Bandwidth</w:t>
      </w:r>
      <w:r>
        <w:tab/>
        <w:t>2777</w:t>
      </w:r>
    </w:p>
    <w:p w14:paraId="318DDA14" w14:textId="77777777" w:rsidR="006E6678" w:rsidRDefault="006E6678">
      <w:pPr>
        <w:pStyle w:val="TOC4"/>
        <w:rPr>
          <w:rFonts w:asciiTheme="minorHAnsi" w:eastAsiaTheme="minorEastAsia" w:hAnsiTheme="minorHAnsi" w:cstheme="minorBidi"/>
          <w:sz w:val="22"/>
          <w:szCs w:val="22"/>
        </w:rPr>
      </w:pPr>
      <w:r w:rsidRPr="006E6678">
        <w:t>A.9.3.</w:t>
      </w:r>
      <w:r w:rsidRPr="006E6678">
        <w:rPr>
          <w:lang w:eastAsia="zh-CN"/>
        </w:rPr>
        <w:t>3</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2777</w:t>
      </w:r>
    </w:p>
    <w:p w14:paraId="29F3FB4C" w14:textId="77777777" w:rsidR="006E6678" w:rsidRDefault="006E6678">
      <w:pPr>
        <w:pStyle w:val="TOC4"/>
        <w:rPr>
          <w:rFonts w:asciiTheme="minorHAnsi" w:eastAsiaTheme="minorEastAsia" w:hAnsiTheme="minorHAnsi" w:cstheme="minorBidi"/>
          <w:sz w:val="22"/>
          <w:szCs w:val="22"/>
        </w:rPr>
      </w:pPr>
      <w:r w:rsidRPr="006E6678">
        <w:t>A.9.3.</w:t>
      </w:r>
      <w:r w:rsidRPr="006E6678">
        <w:rPr>
          <w:lang w:eastAsia="zh-CN"/>
        </w:rPr>
        <w:t>3</w:t>
      </w:r>
      <w:r w:rsidRPr="006E6678">
        <w:t>.2</w:t>
      </w:r>
      <w:r w:rsidRPr="006E6678">
        <w:rPr>
          <w:rFonts w:asciiTheme="minorHAnsi" w:eastAsiaTheme="minorEastAsia" w:hAnsiTheme="minorHAnsi" w:cstheme="minorBidi"/>
          <w:sz w:val="22"/>
          <w:szCs w:val="22"/>
        </w:rPr>
        <w:tab/>
      </w:r>
      <w:r w:rsidRPr="00CC1A22">
        <w:rPr>
          <w:snapToGrid w:val="0"/>
        </w:rPr>
        <w:t>Parameters</w:t>
      </w:r>
      <w:r>
        <w:tab/>
        <w:t>2777</w:t>
      </w:r>
    </w:p>
    <w:p w14:paraId="0FFC57C5" w14:textId="77777777" w:rsidR="006E6678" w:rsidRDefault="006E6678">
      <w:pPr>
        <w:pStyle w:val="TOC4"/>
        <w:rPr>
          <w:rFonts w:asciiTheme="minorHAnsi" w:eastAsiaTheme="minorEastAsia" w:hAnsiTheme="minorHAnsi" w:cstheme="minorBidi"/>
          <w:sz w:val="22"/>
          <w:szCs w:val="22"/>
        </w:rPr>
      </w:pPr>
      <w:r w:rsidRPr="006E6678">
        <w:t>A.9.3.</w:t>
      </w:r>
      <w:r w:rsidRPr="006E6678">
        <w:rPr>
          <w:lang w:eastAsia="zh-CN"/>
        </w:rPr>
        <w:t>3</w:t>
      </w:r>
      <w:r w:rsidRPr="006E6678">
        <w:t>.3</w:t>
      </w:r>
      <w:r w:rsidRPr="006E6678">
        <w:rPr>
          <w:rFonts w:asciiTheme="minorHAnsi" w:eastAsiaTheme="minorEastAsia" w:hAnsiTheme="minorHAnsi" w:cstheme="minorBidi"/>
          <w:sz w:val="22"/>
          <w:szCs w:val="22"/>
        </w:rPr>
        <w:tab/>
      </w:r>
      <w:r w:rsidRPr="00CC1A22">
        <w:rPr>
          <w:snapToGrid w:val="0"/>
        </w:rPr>
        <w:t>Test Requirements</w:t>
      </w:r>
      <w:r>
        <w:tab/>
        <w:t>2778</w:t>
      </w:r>
    </w:p>
    <w:p w14:paraId="5EBFED24" w14:textId="77777777" w:rsidR="006E6678" w:rsidRDefault="006E6678">
      <w:pPr>
        <w:pStyle w:val="TOC2"/>
        <w:rPr>
          <w:rFonts w:asciiTheme="minorHAnsi" w:eastAsiaTheme="minorEastAsia" w:hAnsiTheme="minorHAnsi" w:cstheme="minorBidi"/>
          <w:sz w:val="22"/>
          <w:szCs w:val="22"/>
        </w:rPr>
      </w:pPr>
      <w:r w:rsidRPr="006E6678">
        <w:t>A.9.4</w:t>
      </w:r>
      <w:r w:rsidRPr="006E6678">
        <w:rPr>
          <w:rFonts w:asciiTheme="minorHAnsi" w:hAnsiTheme="minorHAnsi" w:cstheme="minorBidi"/>
          <w:sz w:val="22"/>
          <w:szCs w:val="22"/>
        </w:rPr>
        <w:tab/>
      </w:r>
      <w:r w:rsidRPr="00CC1A22">
        <w:rPr>
          <w:rFonts w:eastAsia="SimSun"/>
        </w:rPr>
        <w:t>UTRAN FDD CPICH Ec/No</w:t>
      </w:r>
      <w:r>
        <w:tab/>
        <w:t>2779</w:t>
      </w:r>
    </w:p>
    <w:p w14:paraId="03F97059" w14:textId="77777777" w:rsidR="006E6678" w:rsidRDefault="006E6678">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2779</w:t>
      </w:r>
    </w:p>
    <w:p w14:paraId="1357B9E3" w14:textId="77777777" w:rsidR="006E6678" w:rsidRDefault="006E6678">
      <w:pPr>
        <w:pStyle w:val="TOC4"/>
        <w:rPr>
          <w:rFonts w:asciiTheme="minorHAnsi" w:eastAsiaTheme="minorEastAsia" w:hAnsiTheme="minorHAnsi" w:cstheme="minorBidi"/>
          <w:sz w:val="22"/>
          <w:szCs w:val="22"/>
        </w:rPr>
      </w:pPr>
      <w:r w:rsidRPr="006E6678">
        <w:t>A.9.4.1.1</w:t>
      </w:r>
      <w:r w:rsidRPr="006E6678">
        <w:rPr>
          <w:rFonts w:asciiTheme="minorHAnsi" w:eastAsiaTheme="minorEastAsia" w:hAnsiTheme="minorHAnsi"/>
          <w:sz w:val="22"/>
          <w:szCs w:val="22"/>
        </w:rPr>
        <w:tab/>
      </w:r>
      <w:r w:rsidRPr="00CC1A22">
        <w:rPr>
          <w:rFonts w:cs="v4.2.0"/>
          <w:snapToGrid w:val="0"/>
        </w:rPr>
        <w:t>Test Purpose and Environment</w:t>
      </w:r>
      <w:r>
        <w:tab/>
        <w:t>2779</w:t>
      </w:r>
    </w:p>
    <w:p w14:paraId="2782EBBE" w14:textId="77777777" w:rsidR="006E6678" w:rsidRDefault="006E6678">
      <w:pPr>
        <w:pStyle w:val="TOC4"/>
        <w:rPr>
          <w:rFonts w:asciiTheme="minorHAnsi" w:eastAsiaTheme="minorEastAsia" w:hAnsiTheme="minorHAnsi" w:cstheme="minorBidi"/>
          <w:sz w:val="22"/>
          <w:szCs w:val="22"/>
        </w:rPr>
      </w:pPr>
      <w:r w:rsidRPr="006E6678">
        <w:t>A.9.4.1.2</w:t>
      </w:r>
      <w:r w:rsidRPr="006E6678">
        <w:rPr>
          <w:rFonts w:asciiTheme="minorHAnsi" w:eastAsiaTheme="minorEastAsia" w:hAnsiTheme="minorHAnsi" w:cstheme="minorBidi"/>
          <w:sz w:val="22"/>
          <w:szCs w:val="22"/>
        </w:rPr>
        <w:tab/>
      </w:r>
      <w:r w:rsidRPr="00CC1A22">
        <w:rPr>
          <w:snapToGrid w:val="0"/>
        </w:rPr>
        <w:t>Parameters</w:t>
      </w:r>
      <w:r>
        <w:tab/>
        <w:t>2779</w:t>
      </w:r>
    </w:p>
    <w:p w14:paraId="649AAD4A" w14:textId="77777777" w:rsidR="006E6678" w:rsidRDefault="006E6678">
      <w:pPr>
        <w:pStyle w:val="TOC4"/>
        <w:rPr>
          <w:rFonts w:asciiTheme="minorHAnsi" w:eastAsiaTheme="minorEastAsia" w:hAnsiTheme="minorHAnsi" w:cstheme="minorBidi"/>
          <w:sz w:val="22"/>
          <w:szCs w:val="22"/>
        </w:rPr>
      </w:pPr>
      <w:r w:rsidRPr="006E6678">
        <w:t>A.9.4.1.3</w:t>
      </w:r>
      <w:r w:rsidRPr="006E6678">
        <w:rPr>
          <w:rFonts w:asciiTheme="minorHAnsi" w:eastAsiaTheme="minorEastAsia" w:hAnsiTheme="minorHAnsi"/>
          <w:sz w:val="22"/>
          <w:szCs w:val="22"/>
        </w:rPr>
        <w:tab/>
      </w:r>
      <w:r w:rsidRPr="00CC1A22">
        <w:rPr>
          <w:rFonts w:cs="v4.2.0"/>
          <w:snapToGrid w:val="0"/>
        </w:rPr>
        <w:t>Test Requirements</w:t>
      </w:r>
      <w:r>
        <w:tab/>
        <w:t>2781</w:t>
      </w:r>
    </w:p>
    <w:p w14:paraId="1CF6E4D9" w14:textId="77777777" w:rsidR="006E6678" w:rsidRDefault="006E6678">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2782</w:t>
      </w:r>
    </w:p>
    <w:p w14:paraId="46B62110" w14:textId="77777777" w:rsidR="006E6678" w:rsidRDefault="006E6678">
      <w:pPr>
        <w:pStyle w:val="TOC4"/>
        <w:rPr>
          <w:rFonts w:asciiTheme="minorHAnsi" w:eastAsiaTheme="minorEastAsia" w:hAnsiTheme="minorHAnsi" w:cstheme="minorBidi"/>
          <w:sz w:val="22"/>
          <w:szCs w:val="22"/>
        </w:rPr>
      </w:pPr>
      <w:r w:rsidRPr="006E6678">
        <w:t>A.9.4.2.1</w:t>
      </w:r>
      <w:r w:rsidRPr="006E6678">
        <w:rPr>
          <w:rFonts w:asciiTheme="minorHAnsi" w:eastAsiaTheme="minorEastAsia" w:hAnsiTheme="minorHAnsi"/>
          <w:sz w:val="22"/>
          <w:szCs w:val="22"/>
        </w:rPr>
        <w:tab/>
      </w:r>
      <w:r w:rsidRPr="00CC1A22">
        <w:rPr>
          <w:rFonts w:cs="v4.2.0"/>
          <w:snapToGrid w:val="0"/>
        </w:rPr>
        <w:t>Test Purpose and Environment</w:t>
      </w:r>
      <w:r>
        <w:tab/>
        <w:t>2782</w:t>
      </w:r>
    </w:p>
    <w:p w14:paraId="541F408C" w14:textId="77777777" w:rsidR="006E6678" w:rsidRDefault="006E6678">
      <w:pPr>
        <w:pStyle w:val="TOC4"/>
        <w:rPr>
          <w:rFonts w:asciiTheme="minorHAnsi" w:eastAsiaTheme="minorEastAsia" w:hAnsiTheme="minorHAnsi" w:cstheme="minorBidi"/>
          <w:sz w:val="22"/>
          <w:szCs w:val="22"/>
        </w:rPr>
      </w:pPr>
      <w:r w:rsidRPr="006E6678">
        <w:t>A.9.4.2.2</w:t>
      </w:r>
      <w:r w:rsidRPr="006E6678">
        <w:rPr>
          <w:rFonts w:asciiTheme="minorHAnsi" w:eastAsiaTheme="minorEastAsia" w:hAnsiTheme="minorHAnsi" w:cstheme="minorBidi"/>
          <w:sz w:val="22"/>
          <w:szCs w:val="22"/>
        </w:rPr>
        <w:tab/>
      </w:r>
      <w:r w:rsidRPr="00CC1A22">
        <w:rPr>
          <w:snapToGrid w:val="0"/>
        </w:rPr>
        <w:t>Parameters</w:t>
      </w:r>
      <w:r>
        <w:tab/>
        <w:t>2782</w:t>
      </w:r>
    </w:p>
    <w:p w14:paraId="4DFC1D9D" w14:textId="77777777" w:rsidR="006E6678" w:rsidRDefault="006E6678">
      <w:pPr>
        <w:pStyle w:val="TOC4"/>
        <w:rPr>
          <w:rFonts w:asciiTheme="minorHAnsi" w:eastAsiaTheme="minorEastAsia" w:hAnsiTheme="minorHAnsi" w:cstheme="minorBidi"/>
          <w:sz w:val="22"/>
          <w:szCs w:val="22"/>
        </w:rPr>
      </w:pPr>
      <w:r w:rsidRPr="006E6678">
        <w:t>A.9.4.2.3</w:t>
      </w:r>
      <w:r w:rsidRPr="006E6678">
        <w:rPr>
          <w:rFonts w:asciiTheme="minorHAnsi" w:eastAsiaTheme="minorEastAsia" w:hAnsiTheme="minorHAnsi"/>
          <w:sz w:val="22"/>
          <w:szCs w:val="22"/>
        </w:rPr>
        <w:tab/>
      </w:r>
      <w:r w:rsidRPr="00CC1A22">
        <w:rPr>
          <w:rFonts w:cs="v4.2.0"/>
          <w:snapToGrid w:val="0"/>
        </w:rPr>
        <w:t>Test Requirements</w:t>
      </w:r>
      <w:r>
        <w:tab/>
        <w:t>2784</w:t>
      </w:r>
    </w:p>
    <w:p w14:paraId="5C08F94F" w14:textId="77777777" w:rsidR="006E6678" w:rsidRDefault="006E6678">
      <w:pPr>
        <w:pStyle w:val="TOC3"/>
        <w:rPr>
          <w:rFonts w:asciiTheme="minorHAnsi" w:eastAsiaTheme="minorEastAsia" w:hAnsiTheme="minorHAnsi" w:cstheme="minorBidi"/>
          <w:sz w:val="22"/>
          <w:szCs w:val="22"/>
        </w:rPr>
      </w:pPr>
      <w:r w:rsidRPr="006E6678">
        <w:t>A.9.</w:t>
      </w:r>
      <w:r w:rsidRPr="006E6678">
        <w:rPr>
          <w:lang w:eastAsia="zh-CN"/>
        </w:rPr>
        <w:t>4</w:t>
      </w:r>
      <w:r w:rsidRPr="006E6678">
        <w:t>.</w:t>
      </w:r>
      <w:r w:rsidRPr="006E6678">
        <w:rPr>
          <w:lang w:eastAsia="zh-CN"/>
        </w:rPr>
        <w:t>3</w:t>
      </w:r>
      <w:r w:rsidRPr="006E6678">
        <w:rPr>
          <w:rFonts w:asciiTheme="minorHAnsi" w:eastAsiaTheme="minorEastAsia" w:hAnsiTheme="minorHAnsi" w:cstheme="minorBidi"/>
          <w:sz w:val="22"/>
          <w:szCs w:val="22"/>
        </w:rPr>
        <w:tab/>
      </w:r>
      <w:r w:rsidRPr="00CC1A22">
        <w:rPr>
          <w:lang w:val="de-DE"/>
        </w:rPr>
        <w:t>E-UTRAN FDD</w:t>
      </w:r>
      <w:r w:rsidRPr="00CC1A22">
        <w:rPr>
          <w:lang w:val="de-DE" w:eastAsia="zh-CN"/>
        </w:rPr>
        <w:t xml:space="preserve"> for 5MHz Bandwidth</w:t>
      </w:r>
      <w:r>
        <w:tab/>
        <w:t>2785</w:t>
      </w:r>
    </w:p>
    <w:p w14:paraId="5F512D67" w14:textId="77777777" w:rsidR="006E6678" w:rsidRDefault="006E6678">
      <w:pPr>
        <w:pStyle w:val="TOC4"/>
        <w:rPr>
          <w:rFonts w:asciiTheme="minorHAnsi" w:eastAsiaTheme="minorEastAsia" w:hAnsiTheme="minorHAnsi" w:cstheme="minorBidi"/>
          <w:sz w:val="22"/>
          <w:szCs w:val="22"/>
        </w:rPr>
      </w:pPr>
      <w:r w:rsidRPr="006E6678">
        <w:t>A.9.</w:t>
      </w:r>
      <w:r w:rsidRPr="006E6678">
        <w:rPr>
          <w:lang w:eastAsia="zh-CN"/>
        </w:rPr>
        <w:t>4</w:t>
      </w:r>
      <w:r w:rsidRPr="006E6678">
        <w:t>.</w:t>
      </w:r>
      <w:r w:rsidRPr="006E6678">
        <w:rPr>
          <w:lang w:eastAsia="zh-CN"/>
        </w:rPr>
        <w:t>3</w:t>
      </w:r>
      <w:r w:rsidRPr="006E6678">
        <w:t>.1</w:t>
      </w:r>
      <w:r w:rsidRPr="006E6678">
        <w:rPr>
          <w:rFonts w:asciiTheme="minorHAnsi" w:eastAsiaTheme="minorEastAsia" w:hAnsiTheme="minorHAnsi" w:cstheme="minorBidi"/>
          <w:sz w:val="22"/>
          <w:szCs w:val="22"/>
        </w:rPr>
        <w:tab/>
      </w:r>
      <w:r w:rsidRPr="00CC1A22">
        <w:rPr>
          <w:snapToGrid w:val="0"/>
        </w:rPr>
        <w:t>Test Purpose and Environment</w:t>
      </w:r>
      <w:r>
        <w:tab/>
        <w:t>2785</w:t>
      </w:r>
    </w:p>
    <w:p w14:paraId="4847C33A" w14:textId="77777777" w:rsidR="006E6678" w:rsidRDefault="006E6678">
      <w:pPr>
        <w:pStyle w:val="TOC4"/>
        <w:rPr>
          <w:rFonts w:asciiTheme="minorHAnsi" w:eastAsiaTheme="minorEastAsia" w:hAnsiTheme="minorHAnsi" w:cstheme="minorBidi"/>
          <w:sz w:val="22"/>
          <w:szCs w:val="22"/>
        </w:rPr>
      </w:pPr>
      <w:r w:rsidRPr="006E6678">
        <w:t>A.9.</w:t>
      </w:r>
      <w:r w:rsidRPr="006E6678">
        <w:rPr>
          <w:lang w:eastAsia="zh-CN"/>
        </w:rPr>
        <w:t>4</w:t>
      </w:r>
      <w:r w:rsidRPr="006E6678">
        <w:t>.</w:t>
      </w:r>
      <w:r w:rsidRPr="006E6678">
        <w:rPr>
          <w:lang w:eastAsia="zh-CN"/>
        </w:rPr>
        <w:t>3</w:t>
      </w:r>
      <w:r w:rsidRPr="006E6678">
        <w:t>.2</w:t>
      </w:r>
      <w:r w:rsidRPr="006E6678">
        <w:rPr>
          <w:rFonts w:asciiTheme="minorHAnsi" w:eastAsiaTheme="minorEastAsia" w:hAnsiTheme="minorHAnsi" w:cstheme="minorBidi"/>
          <w:sz w:val="22"/>
          <w:szCs w:val="22"/>
        </w:rPr>
        <w:tab/>
      </w:r>
      <w:r w:rsidRPr="00CC1A22">
        <w:rPr>
          <w:snapToGrid w:val="0"/>
        </w:rPr>
        <w:t>Parameters</w:t>
      </w:r>
      <w:r>
        <w:tab/>
        <w:t>2785</w:t>
      </w:r>
    </w:p>
    <w:p w14:paraId="041956C0" w14:textId="77777777" w:rsidR="006E6678" w:rsidRDefault="006E6678">
      <w:pPr>
        <w:pStyle w:val="TOC4"/>
        <w:rPr>
          <w:rFonts w:asciiTheme="minorHAnsi" w:eastAsiaTheme="minorEastAsia" w:hAnsiTheme="minorHAnsi" w:cstheme="minorBidi"/>
          <w:sz w:val="22"/>
          <w:szCs w:val="22"/>
        </w:rPr>
      </w:pPr>
      <w:r w:rsidRPr="006E6678">
        <w:t>A.9.</w:t>
      </w:r>
      <w:r w:rsidRPr="006E6678">
        <w:rPr>
          <w:lang w:eastAsia="zh-CN"/>
        </w:rPr>
        <w:t>4</w:t>
      </w:r>
      <w:r w:rsidRPr="006E6678">
        <w:t>.</w:t>
      </w:r>
      <w:r w:rsidRPr="006E6678">
        <w:rPr>
          <w:lang w:eastAsia="zh-CN"/>
        </w:rPr>
        <w:t>3</w:t>
      </w:r>
      <w:r w:rsidRPr="006E6678">
        <w:t>.3</w:t>
      </w:r>
      <w:r w:rsidRPr="006E6678">
        <w:rPr>
          <w:rFonts w:asciiTheme="minorHAnsi" w:eastAsiaTheme="minorEastAsia" w:hAnsiTheme="minorHAnsi" w:cstheme="minorBidi"/>
          <w:sz w:val="22"/>
          <w:szCs w:val="22"/>
        </w:rPr>
        <w:tab/>
      </w:r>
      <w:r w:rsidRPr="00CC1A22">
        <w:rPr>
          <w:snapToGrid w:val="0"/>
        </w:rPr>
        <w:t>Test Requirements</w:t>
      </w:r>
      <w:r>
        <w:tab/>
        <w:t>2786</w:t>
      </w:r>
    </w:p>
    <w:p w14:paraId="5B21AC96" w14:textId="77777777" w:rsidR="006E6678" w:rsidRDefault="006E6678">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2786</w:t>
      </w:r>
    </w:p>
    <w:p w14:paraId="35E6D01B" w14:textId="77777777" w:rsidR="006E6678" w:rsidRDefault="006E6678">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2786</w:t>
      </w:r>
    </w:p>
    <w:p w14:paraId="72CA7EF0" w14:textId="77777777" w:rsidR="006E6678" w:rsidRDefault="006E6678">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2786</w:t>
      </w:r>
    </w:p>
    <w:p w14:paraId="5D74A2F0" w14:textId="77777777" w:rsidR="006E6678" w:rsidRDefault="006E6678">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2786</w:t>
      </w:r>
    </w:p>
    <w:p w14:paraId="5E9BC4CD" w14:textId="77777777" w:rsidR="006E6678" w:rsidRDefault="006E6678">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2788</w:t>
      </w:r>
    </w:p>
    <w:p w14:paraId="18D9D0BB" w14:textId="77777777" w:rsidR="006E6678" w:rsidRDefault="006E6678">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2789</w:t>
      </w:r>
    </w:p>
    <w:p w14:paraId="77294AC1" w14:textId="77777777" w:rsidR="006E6678" w:rsidRDefault="006E6678">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2789</w:t>
      </w:r>
    </w:p>
    <w:p w14:paraId="0625D07E" w14:textId="77777777" w:rsidR="006E6678" w:rsidRDefault="006E6678">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2789</w:t>
      </w:r>
    </w:p>
    <w:p w14:paraId="73BC2758" w14:textId="77777777" w:rsidR="006E6678" w:rsidRDefault="006E6678">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2790</w:t>
      </w:r>
    </w:p>
    <w:p w14:paraId="143E564E" w14:textId="77777777" w:rsidR="006E6678" w:rsidRPr="00FF5056" w:rsidRDefault="006E6678">
      <w:pPr>
        <w:pStyle w:val="TOC2"/>
        <w:rPr>
          <w:rFonts w:asciiTheme="minorHAnsi" w:eastAsiaTheme="minorEastAsia" w:hAnsiTheme="minorHAnsi" w:cstheme="minorBidi"/>
          <w:sz w:val="22"/>
          <w:szCs w:val="22"/>
          <w:lang w:val="sv-FI"/>
        </w:rPr>
      </w:pPr>
      <w:r w:rsidRPr="00FF5056">
        <w:rPr>
          <w:lang w:val="sv-FI"/>
        </w:rPr>
        <w:t>A.9.6</w:t>
      </w:r>
      <w:r w:rsidRPr="00FF5056">
        <w:rPr>
          <w:rFonts w:asciiTheme="minorHAnsi" w:eastAsiaTheme="minorEastAsia" w:hAnsiTheme="minorHAnsi" w:cstheme="minorBidi"/>
          <w:sz w:val="22"/>
          <w:szCs w:val="22"/>
          <w:lang w:val="sv-FI"/>
        </w:rPr>
        <w:tab/>
      </w:r>
      <w:r w:rsidRPr="00CC1A22">
        <w:rPr>
          <w:lang w:val="it-IT"/>
        </w:rPr>
        <w:t>GSM Carrier RSSI</w:t>
      </w:r>
      <w:r w:rsidRPr="00FF5056">
        <w:rPr>
          <w:lang w:val="sv-FI"/>
        </w:rPr>
        <w:tab/>
        <w:t>2791</w:t>
      </w:r>
    </w:p>
    <w:p w14:paraId="3681A137" w14:textId="77777777" w:rsidR="006E6678" w:rsidRPr="00FF5056" w:rsidRDefault="006E6678">
      <w:pPr>
        <w:pStyle w:val="TOC3"/>
        <w:rPr>
          <w:rFonts w:asciiTheme="minorHAnsi" w:eastAsiaTheme="minorEastAsia" w:hAnsiTheme="minorHAnsi" w:cstheme="minorBidi"/>
          <w:sz w:val="22"/>
          <w:szCs w:val="22"/>
          <w:lang w:val="sv-FI"/>
        </w:rPr>
      </w:pPr>
      <w:r w:rsidRPr="00FF5056">
        <w:rPr>
          <w:lang w:val="sv-FI"/>
        </w:rPr>
        <w:t>A.9.6.1</w:t>
      </w:r>
      <w:r w:rsidRPr="00FF5056">
        <w:rPr>
          <w:rFonts w:asciiTheme="minorHAnsi" w:eastAsiaTheme="minorEastAsia" w:hAnsiTheme="minorHAnsi" w:cstheme="minorBidi"/>
          <w:sz w:val="22"/>
          <w:szCs w:val="22"/>
          <w:lang w:val="sv-FI"/>
        </w:rPr>
        <w:tab/>
      </w:r>
      <w:r w:rsidRPr="00CC1A22">
        <w:rPr>
          <w:bCs/>
          <w:lang w:val="it-IT"/>
        </w:rPr>
        <w:t>E-UTRAN FDD</w:t>
      </w:r>
      <w:r w:rsidRPr="00FF5056">
        <w:rPr>
          <w:lang w:val="sv-FI"/>
        </w:rPr>
        <w:tab/>
        <w:t>2791</w:t>
      </w:r>
    </w:p>
    <w:p w14:paraId="26127B45" w14:textId="77777777" w:rsidR="006E6678" w:rsidRDefault="006E6678">
      <w:pPr>
        <w:pStyle w:val="TOC4"/>
        <w:rPr>
          <w:rFonts w:asciiTheme="minorHAnsi" w:eastAsiaTheme="minorEastAsia" w:hAnsiTheme="minorHAnsi" w:cstheme="minorBidi"/>
          <w:sz w:val="22"/>
          <w:szCs w:val="22"/>
        </w:rPr>
      </w:pPr>
      <w:r w:rsidRPr="006E6678">
        <w:t>A.9.6.1.1</w:t>
      </w:r>
      <w:r w:rsidRPr="006E6678">
        <w:rPr>
          <w:rFonts w:asciiTheme="minorHAnsi" w:eastAsiaTheme="minorEastAsia" w:hAnsiTheme="minorHAnsi" w:cstheme="minorBidi"/>
          <w:sz w:val="22"/>
          <w:szCs w:val="22"/>
        </w:rPr>
        <w:tab/>
      </w:r>
      <w:r w:rsidRPr="00CC1A22">
        <w:rPr>
          <w:bCs/>
        </w:rPr>
        <w:t>Test Purpose and Environment</w:t>
      </w:r>
      <w:r>
        <w:tab/>
        <w:t>2791</w:t>
      </w:r>
    </w:p>
    <w:p w14:paraId="2E0FDA10" w14:textId="77777777" w:rsidR="006E6678" w:rsidRDefault="006E6678">
      <w:pPr>
        <w:pStyle w:val="TOC4"/>
        <w:rPr>
          <w:rFonts w:asciiTheme="minorHAnsi" w:eastAsiaTheme="minorEastAsia" w:hAnsiTheme="minorHAnsi" w:cstheme="minorBidi"/>
          <w:sz w:val="22"/>
          <w:szCs w:val="22"/>
        </w:rPr>
      </w:pPr>
      <w:r w:rsidRPr="006E6678">
        <w:t>A.9.6.1.2</w:t>
      </w:r>
      <w:r w:rsidRPr="006E6678">
        <w:rPr>
          <w:rFonts w:asciiTheme="minorHAnsi" w:eastAsiaTheme="minorEastAsia" w:hAnsiTheme="minorHAnsi" w:cstheme="minorBidi"/>
          <w:sz w:val="22"/>
          <w:szCs w:val="22"/>
        </w:rPr>
        <w:tab/>
      </w:r>
      <w:r w:rsidRPr="00CC1A22">
        <w:rPr>
          <w:bCs/>
        </w:rPr>
        <w:t>Test Requirements</w:t>
      </w:r>
      <w:r>
        <w:tab/>
        <w:t>2792</w:t>
      </w:r>
    </w:p>
    <w:p w14:paraId="312D630B" w14:textId="77777777" w:rsidR="006E6678" w:rsidRDefault="006E6678">
      <w:pPr>
        <w:pStyle w:val="TOC3"/>
        <w:rPr>
          <w:rFonts w:asciiTheme="minorHAnsi" w:eastAsiaTheme="minorEastAsia" w:hAnsiTheme="minorHAnsi" w:cstheme="minorBidi"/>
          <w:sz w:val="22"/>
          <w:szCs w:val="22"/>
        </w:rPr>
      </w:pPr>
      <w:r w:rsidRPr="006E6678">
        <w:t>A.9.6.2</w:t>
      </w:r>
      <w:r w:rsidRPr="006E6678">
        <w:rPr>
          <w:rFonts w:asciiTheme="minorHAnsi" w:eastAsiaTheme="minorEastAsia" w:hAnsiTheme="minorHAnsi" w:cstheme="minorBidi"/>
          <w:sz w:val="22"/>
          <w:szCs w:val="22"/>
        </w:rPr>
        <w:tab/>
      </w:r>
      <w:r w:rsidRPr="00CC1A22">
        <w:rPr>
          <w:bCs/>
        </w:rPr>
        <w:t>E-UTRAN TDD</w:t>
      </w:r>
      <w:r>
        <w:tab/>
        <w:t>2792</w:t>
      </w:r>
    </w:p>
    <w:p w14:paraId="353D5E8F" w14:textId="77777777" w:rsidR="006E6678" w:rsidRDefault="006E6678">
      <w:pPr>
        <w:pStyle w:val="TOC4"/>
        <w:rPr>
          <w:rFonts w:asciiTheme="minorHAnsi" w:eastAsiaTheme="minorEastAsia" w:hAnsiTheme="minorHAnsi" w:cstheme="minorBidi"/>
          <w:sz w:val="22"/>
          <w:szCs w:val="22"/>
        </w:rPr>
      </w:pPr>
      <w:r w:rsidRPr="006E6678">
        <w:t>A.9.6.2.1</w:t>
      </w:r>
      <w:r w:rsidRPr="006E6678">
        <w:rPr>
          <w:rFonts w:asciiTheme="minorHAnsi" w:eastAsiaTheme="minorEastAsia" w:hAnsiTheme="minorHAnsi" w:cstheme="minorBidi"/>
          <w:sz w:val="22"/>
          <w:szCs w:val="22"/>
        </w:rPr>
        <w:tab/>
      </w:r>
      <w:r w:rsidRPr="00CC1A22">
        <w:rPr>
          <w:bCs/>
        </w:rPr>
        <w:t>Test Purpose and Environment</w:t>
      </w:r>
      <w:r>
        <w:tab/>
        <w:t>2792</w:t>
      </w:r>
    </w:p>
    <w:p w14:paraId="0E616B52" w14:textId="77777777" w:rsidR="006E6678" w:rsidRDefault="006E6678">
      <w:pPr>
        <w:pStyle w:val="TOC4"/>
        <w:rPr>
          <w:rFonts w:asciiTheme="minorHAnsi" w:eastAsiaTheme="minorEastAsia" w:hAnsiTheme="minorHAnsi" w:cstheme="minorBidi"/>
          <w:sz w:val="22"/>
          <w:szCs w:val="22"/>
        </w:rPr>
      </w:pPr>
      <w:r w:rsidRPr="006E6678">
        <w:t>A.9.6.2.2</w:t>
      </w:r>
      <w:r w:rsidRPr="006E6678">
        <w:rPr>
          <w:rFonts w:asciiTheme="minorHAnsi" w:eastAsiaTheme="minorEastAsia" w:hAnsiTheme="minorHAnsi" w:cstheme="minorBidi"/>
          <w:sz w:val="22"/>
          <w:szCs w:val="22"/>
        </w:rPr>
        <w:tab/>
      </w:r>
      <w:r w:rsidRPr="00CC1A22">
        <w:rPr>
          <w:bCs/>
        </w:rPr>
        <w:t>Test Requirements</w:t>
      </w:r>
      <w:r>
        <w:tab/>
        <w:t>2795</w:t>
      </w:r>
    </w:p>
    <w:p w14:paraId="4A5ED452" w14:textId="77777777" w:rsidR="006E6678" w:rsidRDefault="006E6678">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CC1A22">
        <w:rPr>
          <w:b/>
        </w:rPr>
        <w:t>–</w:t>
      </w:r>
      <w:r w:rsidRPr="00CC1A22">
        <w:rPr>
          <w:b/>
          <w:lang w:eastAsia="zh-CN"/>
        </w:rPr>
        <w:t xml:space="preserve"> </w:t>
      </w:r>
      <w:r>
        <w:rPr>
          <w:lang w:eastAsia="zh-CN"/>
        </w:rPr>
        <w:t>Tx Time Difference</w:t>
      </w:r>
      <w:r>
        <w:tab/>
        <w:t>2795</w:t>
      </w:r>
    </w:p>
    <w:p w14:paraId="33043C16" w14:textId="77777777" w:rsidR="006E6678" w:rsidRDefault="006E6678">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CC1A22">
        <w:rPr>
          <w:b/>
        </w:rPr>
        <w:t>–</w:t>
      </w:r>
      <w:r w:rsidRPr="00CC1A22">
        <w:rPr>
          <w:b/>
          <w:lang w:eastAsia="zh-CN"/>
        </w:rPr>
        <w:t xml:space="preserve"> </w:t>
      </w:r>
      <w:r>
        <w:rPr>
          <w:lang w:eastAsia="zh-CN"/>
        </w:rPr>
        <w:t>Tx time difference</w:t>
      </w:r>
      <w:r>
        <w:t xml:space="preserve"> case</w:t>
      </w:r>
      <w:r>
        <w:tab/>
        <w:t>2795</w:t>
      </w:r>
    </w:p>
    <w:p w14:paraId="4481D9DB" w14:textId="77777777" w:rsidR="006E6678" w:rsidRDefault="006E6678">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2795</w:t>
      </w:r>
    </w:p>
    <w:p w14:paraId="448F736F" w14:textId="77777777" w:rsidR="006E6678" w:rsidRDefault="006E6678">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2795</w:t>
      </w:r>
    </w:p>
    <w:p w14:paraId="4E4C5119" w14:textId="77777777" w:rsidR="006E6678" w:rsidRDefault="006E6678">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2797</w:t>
      </w:r>
    </w:p>
    <w:p w14:paraId="60D01BE0" w14:textId="77777777" w:rsidR="006E6678" w:rsidRDefault="006E6678">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 xml:space="preserve">E-UTRA TDD UE Rx </w:t>
      </w:r>
      <w:r w:rsidRPr="00CC1A22">
        <w:rPr>
          <w:b/>
        </w:rPr>
        <w:t>–</w:t>
      </w:r>
      <w:r w:rsidRPr="00CC1A22">
        <w:rPr>
          <w:b/>
          <w:lang w:eastAsia="zh-CN"/>
        </w:rPr>
        <w:t xml:space="preserve"> </w:t>
      </w:r>
      <w:r>
        <w:rPr>
          <w:lang w:eastAsia="zh-CN"/>
        </w:rPr>
        <w:t>Tx time difference</w:t>
      </w:r>
      <w:r>
        <w:t xml:space="preserve"> case</w:t>
      </w:r>
      <w:r>
        <w:tab/>
        <w:t>2797</w:t>
      </w:r>
    </w:p>
    <w:p w14:paraId="2ACA3A84" w14:textId="77777777" w:rsidR="006E6678" w:rsidRDefault="006E6678">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2797</w:t>
      </w:r>
    </w:p>
    <w:p w14:paraId="2B33A123" w14:textId="77777777" w:rsidR="006E6678" w:rsidRDefault="006E6678">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2797</w:t>
      </w:r>
    </w:p>
    <w:p w14:paraId="76B9849E" w14:textId="77777777" w:rsidR="006E6678" w:rsidRDefault="006E6678">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2799</w:t>
      </w:r>
    </w:p>
    <w:p w14:paraId="4621977C" w14:textId="77777777" w:rsidR="006E6678" w:rsidRDefault="006E6678">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2799</w:t>
      </w:r>
    </w:p>
    <w:p w14:paraId="11BD5414" w14:textId="77777777" w:rsidR="006E6678" w:rsidRDefault="006E6678">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2799</w:t>
      </w:r>
    </w:p>
    <w:p w14:paraId="274F498D" w14:textId="77777777" w:rsidR="006E6678" w:rsidRDefault="006E6678">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2799</w:t>
      </w:r>
    </w:p>
    <w:p w14:paraId="27C5683C" w14:textId="77777777" w:rsidR="006E6678" w:rsidRDefault="006E6678">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2802</w:t>
      </w:r>
    </w:p>
    <w:p w14:paraId="5B3CA09C" w14:textId="77777777" w:rsidR="006E6678" w:rsidRDefault="006E6678">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2802</w:t>
      </w:r>
    </w:p>
    <w:p w14:paraId="3FEA6035" w14:textId="77777777" w:rsidR="006E6678" w:rsidRDefault="006E6678">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2802</w:t>
      </w:r>
    </w:p>
    <w:p w14:paraId="1D799B6F" w14:textId="77777777" w:rsidR="006E6678" w:rsidRDefault="006E6678">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2802</w:t>
      </w:r>
    </w:p>
    <w:p w14:paraId="5D4CC46B" w14:textId="77777777" w:rsidR="006E6678" w:rsidRDefault="006E6678">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2805</w:t>
      </w:r>
    </w:p>
    <w:p w14:paraId="65182791" w14:textId="77777777" w:rsidR="006E6678" w:rsidRDefault="006E6678">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CC1A22">
        <w:rPr>
          <w:b/>
        </w:rPr>
        <w:t>–</w:t>
      </w:r>
      <w:r>
        <w:rPr>
          <w:lang w:eastAsia="zh-CN"/>
        </w:rPr>
        <w:t>Tx time difference</w:t>
      </w:r>
      <w:r>
        <w:t xml:space="preserve"> under Time Domain Measurement Resource Restriction with CRS Assistance Information and Non-MBSFN ABS</w:t>
      </w:r>
      <w:r>
        <w:tab/>
        <w:t>2805</w:t>
      </w:r>
    </w:p>
    <w:p w14:paraId="6AB2D8B0" w14:textId="77777777" w:rsidR="006E6678" w:rsidRDefault="006E6678">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2805</w:t>
      </w:r>
    </w:p>
    <w:p w14:paraId="6A2FD12B" w14:textId="77777777" w:rsidR="006E6678" w:rsidRDefault="006E6678">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2805</w:t>
      </w:r>
    </w:p>
    <w:p w14:paraId="47785AC7" w14:textId="77777777" w:rsidR="006E6678" w:rsidRDefault="006E6678">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2808</w:t>
      </w:r>
    </w:p>
    <w:p w14:paraId="6F3F5D4E" w14:textId="77777777" w:rsidR="006E6678" w:rsidRDefault="006E6678">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2808</w:t>
      </w:r>
    </w:p>
    <w:p w14:paraId="6CEB7172" w14:textId="77777777" w:rsidR="006E6678" w:rsidRDefault="006E6678">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2808</w:t>
      </w:r>
    </w:p>
    <w:p w14:paraId="1F6C02D9" w14:textId="77777777" w:rsidR="006E6678" w:rsidRDefault="006E6678">
      <w:pPr>
        <w:pStyle w:val="TOC4"/>
        <w:rPr>
          <w:rFonts w:asciiTheme="minorHAnsi" w:eastAsiaTheme="minorEastAsia" w:hAnsiTheme="minorHAnsi" w:cstheme="minorBidi"/>
          <w:sz w:val="22"/>
          <w:szCs w:val="22"/>
        </w:rPr>
      </w:pPr>
      <w:r>
        <w:lastRenderedPageBreak/>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2808</w:t>
      </w:r>
    </w:p>
    <w:p w14:paraId="0DB60FFC" w14:textId="77777777" w:rsidR="006E6678" w:rsidRDefault="006E6678">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2811</w:t>
      </w:r>
    </w:p>
    <w:p w14:paraId="1C8FDF29" w14:textId="77777777" w:rsidR="006E6678" w:rsidRDefault="006E6678">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2811</w:t>
      </w:r>
    </w:p>
    <w:p w14:paraId="5670EC9A" w14:textId="77777777" w:rsidR="006E6678" w:rsidRDefault="006E6678">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2811</w:t>
      </w:r>
    </w:p>
    <w:p w14:paraId="4531BF70" w14:textId="77777777" w:rsidR="006E6678" w:rsidRDefault="006E6678">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2811</w:t>
      </w:r>
    </w:p>
    <w:p w14:paraId="208A1052" w14:textId="77777777" w:rsidR="006E6678" w:rsidRDefault="006E6678">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2812</w:t>
      </w:r>
    </w:p>
    <w:p w14:paraId="6BA0CB17" w14:textId="77777777" w:rsidR="006E6678" w:rsidRDefault="006E6678">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2813</w:t>
      </w:r>
    </w:p>
    <w:p w14:paraId="129C1F21" w14:textId="77777777" w:rsidR="006E6678" w:rsidRDefault="006E6678">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2813</w:t>
      </w:r>
    </w:p>
    <w:p w14:paraId="0A62EC84" w14:textId="77777777" w:rsidR="006E6678" w:rsidRDefault="006E6678">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2813</w:t>
      </w:r>
    </w:p>
    <w:p w14:paraId="101827EC" w14:textId="77777777" w:rsidR="006E6678" w:rsidRDefault="006E6678">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2814</w:t>
      </w:r>
    </w:p>
    <w:p w14:paraId="09C04368" w14:textId="77777777" w:rsidR="006E6678" w:rsidRDefault="006E6678">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2814</w:t>
      </w:r>
    </w:p>
    <w:p w14:paraId="2FE6A8E0" w14:textId="77777777" w:rsidR="006E6678" w:rsidRDefault="006E6678">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2814</w:t>
      </w:r>
    </w:p>
    <w:p w14:paraId="3EE966C7" w14:textId="77777777" w:rsidR="006E6678" w:rsidRDefault="006E6678">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2814</w:t>
      </w:r>
    </w:p>
    <w:p w14:paraId="1B18AC1F" w14:textId="77777777" w:rsidR="006E6678" w:rsidRDefault="006E6678">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2815</w:t>
      </w:r>
    </w:p>
    <w:p w14:paraId="1C8FF436" w14:textId="77777777" w:rsidR="006E6678" w:rsidRDefault="006E6678">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2816</w:t>
      </w:r>
    </w:p>
    <w:p w14:paraId="59987204" w14:textId="77777777" w:rsidR="006E6678" w:rsidRDefault="006E6678">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2816</w:t>
      </w:r>
    </w:p>
    <w:p w14:paraId="485AD859"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2816</w:t>
      </w:r>
    </w:p>
    <w:p w14:paraId="602AA074"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2818</w:t>
      </w:r>
    </w:p>
    <w:p w14:paraId="5E5A5EFA"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2818</w:t>
      </w:r>
    </w:p>
    <w:p w14:paraId="4BFA78AF" w14:textId="77777777" w:rsidR="006E6678" w:rsidRDefault="006E6678">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2819</w:t>
      </w:r>
    </w:p>
    <w:p w14:paraId="62F49F93"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2819</w:t>
      </w:r>
    </w:p>
    <w:p w14:paraId="5D9AA79D"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2821</w:t>
      </w:r>
    </w:p>
    <w:p w14:paraId="111D0A61"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2821</w:t>
      </w:r>
    </w:p>
    <w:p w14:paraId="2223E4A3" w14:textId="77777777" w:rsidR="006E6678" w:rsidRDefault="006E6678">
      <w:pPr>
        <w:pStyle w:val="TOC3"/>
        <w:rPr>
          <w:rFonts w:asciiTheme="minorHAnsi" w:eastAsiaTheme="minorEastAsia" w:hAnsiTheme="minorHAnsi" w:cstheme="minorBidi"/>
          <w:sz w:val="22"/>
          <w:szCs w:val="22"/>
        </w:rPr>
      </w:pPr>
      <w:r w:rsidRPr="006E6678">
        <w:t>A.9.</w:t>
      </w:r>
      <w:r w:rsidRPr="006E6678">
        <w:rPr>
          <w:lang w:eastAsia="zh-CN"/>
        </w:rPr>
        <w:t>8</w:t>
      </w:r>
      <w:r w:rsidRPr="006E6678">
        <w:t>.</w:t>
      </w:r>
      <w:r w:rsidRPr="006E6678">
        <w:rPr>
          <w:lang w:eastAsia="zh-CN"/>
        </w:rPr>
        <w:t>3</w:t>
      </w:r>
      <w:r w:rsidRPr="006E6678">
        <w:rPr>
          <w:rFonts w:asciiTheme="minorHAnsi" w:eastAsiaTheme="minorEastAsia" w:hAnsiTheme="minorHAnsi" w:cstheme="minorBidi"/>
          <w:sz w:val="22"/>
          <w:szCs w:val="22"/>
        </w:rPr>
        <w:tab/>
      </w:r>
      <w:r w:rsidRPr="00CC1A22">
        <w:rPr>
          <w:lang w:val="en-US" w:eastAsia="zh-CN"/>
        </w:rPr>
        <w:t>E-UTRAN FDD-FDD RSTD inter frequency case</w:t>
      </w:r>
      <w:r>
        <w:tab/>
        <w:t>2822</w:t>
      </w:r>
    </w:p>
    <w:p w14:paraId="5606F9EF"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2822</w:t>
      </w:r>
    </w:p>
    <w:p w14:paraId="64AF32EB"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2824</w:t>
      </w:r>
    </w:p>
    <w:p w14:paraId="30414D32"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2824</w:t>
      </w:r>
    </w:p>
    <w:p w14:paraId="543B3940" w14:textId="77777777" w:rsidR="006E6678" w:rsidRDefault="006E6678">
      <w:pPr>
        <w:pStyle w:val="TOC3"/>
        <w:rPr>
          <w:rFonts w:asciiTheme="minorHAnsi" w:eastAsiaTheme="minorEastAsia" w:hAnsiTheme="minorHAnsi" w:cstheme="minorBidi"/>
          <w:sz w:val="22"/>
          <w:szCs w:val="22"/>
        </w:rPr>
      </w:pPr>
      <w:r w:rsidRPr="006E6678">
        <w:t>A.9.</w:t>
      </w:r>
      <w:r w:rsidRPr="006E6678">
        <w:rPr>
          <w:lang w:eastAsia="zh-CN"/>
        </w:rPr>
        <w:t>8</w:t>
      </w:r>
      <w:r w:rsidRPr="006E6678">
        <w:t>.</w:t>
      </w:r>
      <w:r w:rsidRPr="006E6678">
        <w:rPr>
          <w:lang w:eastAsia="zh-CN"/>
        </w:rPr>
        <w:t>4</w:t>
      </w:r>
      <w:r w:rsidRPr="006E6678">
        <w:rPr>
          <w:rFonts w:asciiTheme="minorHAnsi" w:eastAsiaTheme="minorEastAsia" w:hAnsiTheme="minorHAnsi" w:cstheme="minorBidi"/>
          <w:sz w:val="22"/>
          <w:szCs w:val="22"/>
        </w:rPr>
        <w:tab/>
      </w:r>
      <w:r w:rsidRPr="00CC1A22">
        <w:rPr>
          <w:lang w:val="en-US" w:eastAsia="zh-CN"/>
        </w:rPr>
        <w:t>E-UTRAN TDD-TDD RSTD inter frequency case</w:t>
      </w:r>
      <w:r>
        <w:tab/>
        <w:t>2825</w:t>
      </w:r>
    </w:p>
    <w:p w14:paraId="7F102E07"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2825</w:t>
      </w:r>
    </w:p>
    <w:p w14:paraId="2AC2C452"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2827</w:t>
      </w:r>
    </w:p>
    <w:p w14:paraId="0CF24859"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2827</w:t>
      </w:r>
    </w:p>
    <w:p w14:paraId="45CE278B" w14:textId="77777777" w:rsidR="006E6678" w:rsidRDefault="006E6678">
      <w:pPr>
        <w:pStyle w:val="TOC3"/>
        <w:rPr>
          <w:rFonts w:asciiTheme="minorHAnsi" w:eastAsiaTheme="minorEastAsia" w:hAnsiTheme="minorHAnsi" w:cstheme="minorBidi"/>
          <w:sz w:val="22"/>
          <w:szCs w:val="22"/>
        </w:rPr>
      </w:pPr>
      <w:r w:rsidRPr="006E6678">
        <w:t>A.9.</w:t>
      </w:r>
      <w:r w:rsidRPr="006E6678">
        <w:rPr>
          <w:lang w:eastAsia="zh-CN"/>
        </w:rPr>
        <w:t>8</w:t>
      </w:r>
      <w:r w:rsidRPr="006E6678">
        <w:t>.</w:t>
      </w:r>
      <w:r w:rsidRPr="006E6678">
        <w:rPr>
          <w:lang w:eastAsia="zh-CN"/>
        </w:rPr>
        <w:t>5</w:t>
      </w:r>
      <w:r w:rsidRPr="006E6678">
        <w:rPr>
          <w:rFonts w:asciiTheme="minorHAnsi" w:eastAsiaTheme="minorEastAsia" w:hAnsiTheme="minorHAnsi" w:cstheme="minorBidi"/>
          <w:sz w:val="22"/>
          <w:szCs w:val="22"/>
        </w:rPr>
        <w:tab/>
      </w:r>
      <w:r w:rsidRPr="00CC1A22">
        <w:rPr>
          <w:lang w:val="en-US" w:eastAsia="zh-CN"/>
        </w:rPr>
        <w:t>E-UTRAN FDD RSTD Measurement Accuracy in Carrier Aggregation</w:t>
      </w:r>
      <w:r>
        <w:tab/>
        <w:t>2828</w:t>
      </w:r>
    </w:p>
    <w:p w14:paraId="10CFD598"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2828</w:t>
      </w:r>
    </w:p>
    <w:p w14:paraId="1041D062"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2830</w:t>
      </w:r>
    </w:p>
    <w:p w14:paraId="47E400DD" w14:textId="77777777" w:rsidR="006E6678" w:rsidRDefault="006E6678">
      <w:pPr>
        <w:pStyle w:val="TOC3"/>
        <w:rPr>
          <w:rFonts w:asciiTheme="minorHAnsi" w:eastAsiaTheme="minorEastAsia" w:hAnsiTheme="minorHAnsi" w:cstheme="minorBidi"/>
          <w:sz w:val="22"/>
          <w:szCs w:val="22"/>
        </w:rPr>
      </w:pPr>
      <w:r w:rsidRPr="006E6678">
        <w:t>A.9.</w:t>
      </w:r>
      <w:r w:rsidRPr="006E6678">
        <w:rPr>
          <w:lang w:eastAsia="zh-CN"/>
        </w:rPr>
        <w:t>8</w:t>
      </w:r>
      <w:r w:rsidRPr="006E6678">
        <w:t>.</w:t>
      </w:r>
      <w:r w:rsidRPr="006E6678">
        <w:rPr>
          <w:lang w:eastAsia="zh-CN"/>
        </w:rPr>
        <w:t>6</w:t>
      </w:r>
      <w:r w:rsidRPr="006E6678">
        <w:rPr>
          <w:rFonts w:asciiTheme="minorHAnsi" w:eastAsiaTheme="minorEastAsia" w:hAnsiTheme="minorHAnsi" w:cstheme="minorBidi"/>
          <w:sz w:val="22"/>
          <w:szCs w:val="22"/>
        </w:rPr>
        <w:tab/>
      </w:r>
      <w:r w:rsidRPr="00CC1A22">
        <w:rPr>
          <w:lang w:val="en-US" w:eastAsia="zh-CN"/>
        </w:rPr>
        <w:t>E-UTRAN TDD RSTD Measurement Accuracy in Carrier Aggregation</w:t>
      </w:r>
      <w:r>
        <w:tab/>
        <w:t>2830</w:t>
      </w:r>
    </w:p>
    <w:p w14:paraId="11020025"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2830</w:t>
      </w:r>
    </w:p>
    <w:p w14:paraId="14CC4776"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2833</w:t>
      </w:r>
    </w:p>
    <w:p w14:paraId="7BDE404C" w14:textId="77777777" w:rsidR="006E6678" w:rsidRDefault="006E6678">
      <w:pPr>
        <w:pStyle w:val="TOC3"/>
        <w:rPr>
          <w:rFonts w:asciiTheme="minorHAnsi" w:eastAsiaTheme="minorEastAsia" w:hAnsiTheme="minorHAnsi" w:cstheme="minorBidi"/>
          <w:sz w:val="22"/>
          <w:szCs w:val="22"/>
        </w:rPr>
      </w:pPr>
      <w:r w:rsidRPr="006E6678">
        <w:t>A.9.</w:t>
      </w:r>
      <w:r w:rsidRPr="006E6678">
        <w:rPr>
          <w:lang w:eastAsia="zh-CN"/>
        </w:rPr>
        <w:t>8</w:t>
      </w:r>
      <w:r w:rsidRPr="006E6678">
        <w:t>.</w:t>
      </w:r>
      <w:r w:rsidRPr="006E6678">
        <w:rPr>
          <w:lang w:eastAsia="zh-CN"/>
        </w:rPr>
        <w:t>7</w:t>
      </w:r>
      <w:r w:rsidRPr="006E6678">
        <w:rPr>
          <w:rFonts w:asciiTheme="minorHAnsi" w:eastAsiaTheme="minorEastAsia" w:hAnsiTheme="minorHAnsi" w:cstheme="minorBidi"/>
          <w:sz w:val="22"/>
          <w:szCs w:val="22"/>
        </w:rPr>
        <w:tab/>
      </w:r>
      <w:r w:rsidRPr="00CC1A22">
        <w:rPr>
          <w:lang w:val="en-US" w:eastAsia="zh-CN"/>
        </w:rPr>
        <w:t>E-UTRAN FDD RSTD Measurement Accuracy in Carrier Aggregation for 20MHz bandwidth</w:t>
      </w:r>
      <w:r>
        <w:tab/>
        <w:t>2833</w:t>
      </w:r>
    </w:p>
    <w:p w14:paraId="185599ED"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2833</w:t>
      </w:r>
    </w:p>
    <w:p w14:paraId="26FEC562"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2834</w:t>
      </w:r>
    </w:p>
    <w:p w14:paraId="16E7017E" w14:textId="77777777" w:rsidR="006E6678" w:rsidRDefault="006E6678">
      <w:pPr>
        <w:pStyle w:val="TOC3"/>
        <w:rPr>
          <w:rFonts w:asciiTheme="minorHAnsi" w:eastAsiaTheme="minorEastAsia" w:hAnsiTheme="minorHAnsi" w:cstheme="minorBidi"/>
          <w:sz w:val="22"/>
          <w:szCs w:val="22"/>
        </w:rPr>
      </w:pPr>
      <w:r w:rsidRPr="006E6678">
        <w:t>A.9.</w:t>
      </w:r>
      <w:r w:rsidRPr="006E6678">
        <w:rPr>
          <w:lang w:eastAsia="zh-CN"/>
        </w:rPr>
        <w:t>8</w:t>
      </w:r>
      <w:r w:rsidRPr="006E6678">
        <w:t>.</w:t>
      </w:r>
      <w:r w:rsidRPr="006E6678">
        <w:rPr>
          <w:lang w:eastAsia="zh-CN"/>
        </w:rPr>
        <w:t>8</w:t>
      </w:r>
      <w:r w:rsidRPr="006E6678">
        <w:rPr>
          <w:rFonts w:asciiTheme="minorHAnsi" w:eastAsiaTheme="minorEastAsia" w:hAnsiTheme="minorHAnsi" w:cstheme="minorBidi"/>
          <w:sz w:val="22"/>
          <w:szCs w:val="22"/>
        </w:rPr>
        <w:tab/>
      </w:r>
      <w:r w:rsidRPr="00CC1A22">
        <w:rPr>
          <w:lang w:val="en-US" w:eastAsia="zh-CN"/>
        </w:rPr>
        <w:t>E-UTRAN TDD RSTD Measurement Accuracy in Carrier Aggregation for 20MHz bandwidth</w:t>
      </w:r>
      <w:r>
        <w:tab/>
        <w:t>2834</w:t>
      </w:r>
    </w:p>
    <w:p w14:paraId="3730FDCA"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2834</w:t>
      </w:r>
    </w:p>
    <w:p w14:paraId="6D84FF01"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2835</w:t>
      </w:r>
    </w:p>
    <w:p w14:paraId="2237B44A" w14:textId="77777777" w:rsidR="006E6678" w:rsidRDefault="006E6678">
      <w:pPr>
        <w:pStyle w:val="TOC3"/>
        <w:rPr>
          <w:rFonts w:asciiTheme="minorHAnsi" w:eastAsiaTheme="minorEastAsia" w:hAnsiTheme="minorHAnsi" w:cstheme="minorBidi"/>
          <w:sz w:val="22"/>
          <w:szCs w:val="22"/>
        </w:rPr>
      </w:pPr>
      <w:r w:rsidRPr="006E6678">
        <w:t>A.9.</w:t>
      </w:r>
      <w:r w:rsidRPr="006E6678">
        <w:rPr>
          <w:lang w:eastAsia="zh-CN"/>
        </w:rPr>
        <w:t>8</w:t>
      </w:r>
      <w:r w:rsidRPr="006E6678">
        <w:t>.</w:t>
      </w:r>
      <w:r w:rsidRPr="006E6678">
        <w:rPr>
          <w:lang w:eastAsia="zh-CN"/>
        </w:rPr>
        <w:t>9</w:t>
      </w:r>
      <w:r w:rsidRPr="006E6678">
        <w:rPr>
          <w:rFonts w:asciiTheme="minorHAnsi" w:eastAsiaTheme="minorEastAsia" w:hAnsiTheme="minorHAnsi" w:cstheme="minorBidi"/>
          <w:sz w:val="22"/>
          <w:szCs w:val="22"/>
        </w:rPr>
        <w:tab/>
      </w:r>
      <w:r w:rsidRPr="00CC1A22">
        <w:rPr>
          <w:lang w:val="en-US" w:eastAsia="zh-CN"/>
        </w:rPr>
        <w:t>E-UTRAN FDD RSTD Measurement Accuracy in Carrier Aggregation for 10MHz+5MHz</w:t>
      </w:r>
      <w:r>
        <w:tab/>
        <w:t>2835</w:t>
      </w:r>
    </w:p>
    <w:p w14:paraId="4E0C3627"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2835</w:t>
      </w:r>
    </w:p>
    <w:p w14:paraId="458643A5"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2836</w:t>
      </w:r>
    </w:p>
    <w:p w14:paraId="4ADDE3BD" w14:textId="77777777" w:rsidR="006E6678" w:rsidRDefault="006E6678">
      <w:pPr>
        <w:pStyle w:val="TOC3"/>
        <w:rPr>
          <w:rFonts w:asciiTheme="minorHAnsi" w:eastAsiaTheme="minorEastAsia" w:hAnsiTheme="minorHAnsi" w:cstheme="minorBidi"/>
          <w:sz w:val="22"/>
          <w:szCs w:val="22"/>
        </w:rPr>
      </w:pPr>
      <w:r w:rsidRPr="006E6678">
        <w:t>A.9.</w:t>
      </w:r>
      <w:r w:rsidRPr="006E6678">
        <w:rPr>
          <w:lang w:eastAsia="zh-CN"/>
        </w:rPr>
        <w:t>8</w:t>
      </w:r>
      <w:r w:rsidRPr="006E6678">
        <w:t>.</w:t>
      </w:r>
      <w:r w:rsidRPr="006E6678">
        <w:rPr>
          <w:lang w:eastAsia="zh-CN"/>
        </w:rPr>
        <w:t>10</w:t>
      </w:r>
      <w:r w:rsidRPr="006E6678">
        <w:rPr>
          <w:rFonts w:asciiTheme="minorHAnsi" w:eastAsiaTheme="minorEastAsia" w:hAnsiTheme="minorHAnsi" w:cstheme="minorBidi"/>
          <w:sz w:val="22"/>
          <w:szCs w:val="22"/>
        </w:rPr>
        <w:tab/>
      </w:r>
      <w:r w:rsidRPr="00CC1A22">
        <w:rPr>
          <w:lang w:val="en-US" w:eastAsia="zh-CN"/>
        </w:rPr>
        <w:t>E-UTRAN TDD RSTD Measurement Accuracy in Carrier Aggregation for 10MHz+5MHz</w:t>
      </w:r>
      <w:r>
        <w:tab/>
        <w:t>2836</w:t>
      </w:r>
    </w:p>
    <w:p w14:paraId="3D76987C"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2836</w:t>
      </w:r>
    </w:p>
    <w:p w14:paraId="09C4AA30"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2836</w:t>
      </w:r>
    </w:p>
    <w:p w14:paraId="58C19E72" w14:textId="77777777" w:rsidR="006E6678" w:rsidRDefault="006E6678">
      <w:pPr>
        <w:pStyle w:val="TOC3"/>
        <w:rPr>
          <w:rFonts w:asciiTheme="minorHAnsi" w:eastAsiaTheme="minorEastAsia" w:hAnsiTheme="minorHAnsi" w:cstheme="minorBidi"/>
          <w:sz w:val="22"/>
          <w:szCs w:val="22"/>
        </w:rPr>
      </w:pPr>
      <w:r w:rsidRPr="006E6678">
        <w:t>A.9.8.11</w:t>
      </w:r>
      <w:r w:rsidRPr="006E6678">
        <w:rPr>
          <w:rFonts w:asciiTheme="minorHAnsi" w:eastAsiaTheme="minorEastAsia" w:hAnsiTheme="minorHAnsi" w:cstheme="minorBidi"/>
          <w:sz w:val="22"/>
          <w:szCs w:val="22"/>
        </w:rPr>
        <w:tab/>
      </w:r>
      <w:r w:rsidRPr="00CC1A22">
        <w:rPr>
          <w:lang w:val="en-US" w:eastAsia="zh-CN"/>
        </w:rPr>
        <w:t>E-UTRAN FDD RSTD Measurement Accuracy in Carrier Aggregation for 5 + 5MHz bandwidth</w:t>
      </w:r>
      <w:r>
        <w:tab/>
        <w:t>2836</w:t>
      </w:r>
    </w:p>
    <w:p w14:paraId="16E85F4C" w14:textId="77777777" w:rsidR="006E6678" w:rsidRDefault="006E6678">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2836</w:t>
      </w:r>
    </w:p>
    <w:p w14:paraId="6B9C9EF4" w14:textId="77777777" w:rsidR="006E6678" w:rsidRDefault="006E6678">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14:paraId="728AE741" w14:textId="77777777" w:rsidR="006E6678" w:rsidRDefault="006E6678">
      <w:pPr>
        <w:pStyle w:val="TOC3"/>
        <w:rPr>
          <w:rFonts w:asciiTheme="minorHAnsi" w:eastAsiaTheme="minorEastAsia" w:hAnsiTheme="minorHAnsi" w:cstheme="minorBidi"/>
          <w:sz w:val="22"/>
          <w:szCs w:val="22"/>
        </w:rPr>
      </w:pPr>
      <w:r w:rsidRPr="006E6678">
        <w:t>A.9.8.12</w:t>
      </w:r>
      <w:r w:rsidRPr="006E6678">
        <w:rPr>
          <w:rFonts w:asciiTheme="minorHAnsi" w:eastAsiaTheme="minorEastAsia" w:hAnsiTheme="minorHAnsi" w:cstheme="minorBidi"/>
          <w:sz w:val="22"/>
          <w:szCs w:val="22"/>
        </w:rPr>
        <w:tab/>
      </w:r>
      <w:r w:rsidRPr="00CC1A22">
        <w:rPr>
          <w:lang w:val="en-US" w:eastAsia="zh-CN"/>
        </w:rPr>
        <w:t>E-UTRAN TDD RSTD Measurement Accuracy in Carrier Aggregation for 5+5MHz bandwidth</w:t>
      </w:r>
      <w:r>
        <w:tab/>
        <w:t>2837</w:t>
      </w:r>
    </w:p>
    <w:p w14:paraId="55D6A91D" w14:textId="77777777" w:rsidR="006E6678" w:rsidRDefault="006E6678">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2837</w:t>
      </w:r>
    </w:p>
    <w:p w14:paraId="2722AB28" w14:textId="77777777" w:rsidR="006E6678" w:rsidRDefault="006E6678">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14:paraId="780CED67" w14:textId="77777777" w:rsidR="006E6678" w:rsidRDefault="006E6678">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2838</w:t>
      </w:r>
    </w:p>
    <w:p w14:paraId="22FC7A63" w14:textId="77777777" w:rsidR="006E6678" w:rsidRDefault="006E6678">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2838</w:t>
      </w:r>
    </w:p>
    <w:p w14:paraId="4AEFE614" w14:textId="77777777" w:rsidR="006E6678" w:rsidRDefault="006E6678">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2839</w:t>
      </w:r>
    </w:p>
    <w:p w14:paraId="705A7D5B" w14:textId="77777777" w:rsidR="006E6678" w:rsidRDefault="006E6678">
      <w:pPr>
        <w:pStyle w:val="TOC3"/>
        <w:rPr>
          <w:rFonts w:asciiTheme="minorHAnsi" w:eastAsiaTheme="minorEastAsia" w:hAnsiTheme="minorHAnsi" w:cstheme="minorBidi"/>
          <w:sz w:val="22"/>
          <w:szCs w:val="22"/>
        </w:rPr>
      </w:pPr>
      <w:r w:rsidRPr="006E6678">
        <w:t>A.9.8.14</w:t>
      </w:r>
      <w:r w:rsidRPr="006E6678">
        <w:rPr>
          <w:rFonts w:asciiTheme="minorHAnsi" w:eastAsiaTheme="minorEastAsia" w:hAnsiTheme="minorHAnsi" w:cstheme="minorBidi"/>
          <w:sz w:val="22"/>
          <w:szCs w:val="22"/>
        </w:rPr>
        <w:tab/>
      </w:r>
      <w:r w:rsidRPr="00CC1A22">
        <w:rPr>
          <w:lang w:val="en-US" w:eastAsia="zh-CN"/>
        </w:rPr>
        <w:t>E-UTRAN FDD RSTD Measurement Accuracy in 3DL Carrier Aggregation</w:t>
      </w:r>
      <w:r>
        <w:tab/>
        <w:t>2839</w:t>
      </w:r>
    </w:p>
    <w:p w14:paraId="5A880212" w14:textId="77777777" w:rsidR="006E6678" w:rsidRDefault="006E6678">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2839</w:t>
      </w:r>
    </w:p>
    <w:p w14:paraId="2EC449AD" w14:textId="77777777" w:rsidR="006E6678" w:rsidRDefault="006E6678">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14:paraId="3B4B4338" w14:textId="77777777" w:rsidR="006E6678" w:rsidRDefault="006E6678">
      <w:pPr>
        <w:pStyle w:val="TOC3"/>
        <w:rPr>
          <w:rFonts w:asciiTheme="minorHAnsi" w:eastAsiaTheme="minorEastAsia" w:hAnsiTheme="minorHAnsi" w:cstheme="minorBidi"/>
          <w:sz w:val="22"/>
          <w:szCs w:val="22"/>
        </w:rPr>
      </w:pPr>
      <w:r w:rsidRPr="006E6678">
        <w:t>A.9.8.15</w:t>
      </w:r>
      <w:r w:rsidRPr="006E6678">
        <w:rPr>
          <w:rFonts w:asciiTheme="minorHAnsi" w:eastAsiaTheme="minorEastAsia" w:hAnsiTheme="minorHAnsi" w:cstheme="minorBidi"/>
          <w:sz w:val="22"/>
          <w:szCs w:val="22"/>
        </w:rPr>
        <w:tab/>
      </w:r>
      <w:r w:rsidRPr="00CC1A22">
        <w:rPr>
          <w:lang w:val="en-US" w:eastAsia="zh-CN"/>
        </w:rPr>
        <w:t>E-UTRAN TDD RSTD Measurement Accuracy in 3DL Carrier Aggregation</w:t>
      </w:r>
      <w:r>
        <w:tab/>
        <w:t>2844</w:t>
      </w:r>
    </w:p>
    <w:p w14:paraId="515E9F39" w14:textId="77777777" w:rsidR="006E6678" w:rsidRDefault="006E6678">
      <w:pPr>
        <w:pStyle w:val="TOC4"/>
        <w:rPr>
          <w:rFonts w:asciiTheme="minorHAnsi" w:eastAsiaTheme="minorEastAsia" w:hAnsiTheme="minorHAnsi" w:cstheme="minorBidi"/>
          <w:sz w:val="22"/>
          <w:szCs w:val="22"/>
        </w:rPr>
      </w:pPr>
      <w:r>
        <w:lastRenderedPageBreak/>
        <w:t>A.9.8.15.</w:t>
      </w:r>
      <w:r>
        <w:rPr>
          <w:lang w:eastAsia="zh-CN"/>
        </w:rPr>
        <w:t>1</w:t>
      </w:r>
      <w:r>
        <w:rPr>
          <w:rFonts w:asciiTheme="minorHAnsi" w:eastAsiaTheme="minorEastAsia" w:hAnsiTheme="minorHAnsi" w:cstheme="minorBidi"/>
          <w:sz w:val="22"/>
          <w:szCs w:val="22"/>
        </w:rPr>
        <w:tab/>
      </w:r>
      <w:r>
        <w:t>Test Purpose and Environment</w:t>
      </w:r>
      <w:r>
        <w:tab/>
        <w:t>2844</w:t>
      </w:r>
    </w:p>
    <w:p w14:paraId="360F2C6B" w14:textId="77777777" w:rsidR="006E6678" w:rsidRDefault="006E6678">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14:paraId="7F27CF1F" w14:textId="77777777" w:rsidR="006E6678" w:rsidRDefault="006E6678">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2848</w:t>
      </w:r>
    </w:p>
    <w:p w14:paraId="3541D8B1" w14:textId="77777777" w:rsidR="006E6678" w:rsidRDefault="006E6678">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2848</w:t>
      </w:r>
    </w:p>
    <w:p w14:paraId="3A22BEAA"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p>
    <w:p w14:paraId="61F95AB8" w14:textId="77777777" w:rsidR="006E6678" w:rsidRDefault="006E6678">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2851</w:t>
      </w:r>
    </w:p>
    <w:p w14:paraId="361A3251" w14:textId="77777777" w:rsidR="006E6678" w:rsidRDefault="006E6678">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2851</w:t>
      </w:r>
    </w:p>
    <w:p w14:paraId="26090F5D"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14:paraId="449F36A1" w14:textId="77777777" w:rsidR="006E6678" w:rsidRDefault="006E6678">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2854</w:t>
      </w:r>
    </w:p>
    <w:p w14:paraId="2AFFA225" w14:textId="77777777" w:rsidR="006E6678" w:rsidRDefault="006E6678">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2854</w:t>
      </w:r>
    </w:p>
    <w:p w14:paraId="2BFC2F3F"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04AD5A82" w14:textId="77777777" w:rsidR="006E6678" w:rsidRDefault="006E6678">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2857</w:t>
      </w:r>
    </w:p>
    <w:p w14:paraId="0975DFCF" w14:textId="77777777" w:rsidR="006E6678" w:rsidRDefault="006E6678">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2857</w:t>
      </w:r>
    </w:p>
    <w:p w14:paraId="0A17AC9E" w14:textId="77777777" w:rsidR="006E6678" w:rsidRDefault="006E6678">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14:paraId="4945E784" w14:textId="77777777" w:rsidR="006E6678" w:rsidRDefault="006E6678">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2860</w:t>
      </w:r>
    </w:p>
    <w:p w14:paraId="19CF7CAF" w14:textId="77777777" w:rsidR="006E6678" w:rsidRDefault="006E6678">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2860</w:t>
      </w:r>
    </w:p>
    <w:p w14:paraId="47EF1539" w14:textId="77777777" w:rsidR="006E6678" w:rsidRDefault="006E6678">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2862</w:t>
      </w:r>
    </w:p>
    <w:p w14:paraId="3A0E08C5" w14:textId="77777777" w:rsidR="006E6678" w:rsidRDefault="006E6678">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2862</w:t>
      </w:r>
    </w:p>
    <w:p w14:paraId="477337F8" w14:textId="77777777" w:rsidR="006E6678" w:rsidRDefault="006E6678">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2862</w:t>
      </w:r>
    </w:p>
    <w:p w14:paraId="2A370D19" w14:textId="77777777" w:rsidR="006E6678" w:rsidRDefault="006E6678">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2865</w:t>
      </w:r>
    </w:p>
    <w:p w14:paraId="1CFE300E" w14:textId="77777777" w:rsidR="006E6678" w:rsidRDefault="006E6678">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2865</w:t>
      </w:r>
    </w:p>
    <w:p w14:paraId="5E8656DC" w14:textId="77777777" w:rsidR="006E6678" w:rsidRDefault="006E6678">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2865</w:t>
      </w:r>
    </w:p>
    <w:p w14:paraId="62BF2497" w14:textId="77777777" w:rsidR="006E6678" w:rsidRDefault="006E6678">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p>
    <w:p w14:paraId="59EB998F" w14:textId="77777777" w:rsidR="006E6678" w:rsidRDefault="006E6678">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2869</w:t>
      </w:r>
    </w:p>
    <w:p w14:paraId="3E6EE196" w14:textId="77777777" w:rsidR="006E6678" w:rsidRDefault="006E6678">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2869</w:t>
      </w:r>
    </w:p>
    <w:p w14:paraId="3ED0FAC7" w14:textId="77777777" w:rsidR="006E6678" w:rsidRDefault="006E6678">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2871</w:t>
      </w:r>
    </w:p>
    <w:p w14:paraId="7231827A" w14:textId="77777777" w:rsidR="006E6678" w:rsidRDefault="006E6678">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2871</w:t>
      </w:r>
    </w:p>
    <w:p w14:paraId="70676885" w14:textId="77777777" w:rsidR="006E6678" w:rsidRDefault="006E6678">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2871</w:t>
      </w:r>
    </w:p>
    <w:p w14:paraId="4A21AD3A" w14:textId="77777777" w:rsidR="006E6678" w:rsidRDefault="006E6678">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2874</w:t>
      </w:r>
    </w:p>
    <w:p w14:paraId="08FF6E1A" w14:textId="77777777" w:rsidR="006E6678" w:rsidRDefault="006E6678">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2874</w:t>
      </w:r>
    </w:p>
    <w:p w14:paraId="4A2FA1BA" w14:textId="77777777" w:rsidR="006E6678" w:rsidRDefault="006E6678">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2874</w:t>
      </w:r>
    </w:p>
    <w:p w14:paraId="205C44F3" w14:textId="77777777" w:rsidR="006E6678" w:rsidRDefault="006E6678">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2877</w:t>
      </w:r>
    </w:p>
    <w:p w14:paraId="0ECDD2BB" w14:textId="77777777" w:rsidR="006E6678" w:rsidRDefault="006E6678">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2878</w:t>
      </w:r>
    </w:p>
    <w:p w14:paraId="091A091C" w14:textId="77777777" w:rsidR="006E6678" w:rsidRDefault="006E6678">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2878</w:t>
      </w:r>
    </w:p>
    <w:p w14:paraId="46DC1AFD" w14:textId="77777777" w:rsidR="006E6678" w:rsidRDefault="006E6678">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2880</w:t>
      </w:r>
    </w:p>
    <w:p w14:paraId="05042F02" w14:textId="77777777" w:rsidR="006E6678" w:rsidRDefault="006E6678">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2880</w:t>
      </w:r>
    </w:p>
    <w:p w14:paraId="0C8C2411" w14:textId="77777777" w:rsidR="006E6678" w:rsidRDefault="006E6678">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2880</w:t>
      </w:r>
    </w:p>
    <w:p w14:paraId="77504676" w14:textId="77777777" w:rsidR="006E6678" w:rsidRDefault="006E6678">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2883</w:t>
      </w:r>
    </w:p>
    <w:p w14:paraId="5DAC161A" w14:textId="77777777" w:rsidR="006E6678" w:rsidRDefault="006E6678">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2883</w:t>
      </w:r>
    </w:p>
    <w:p w14:paraId="2DD8B964" w14:textId="77777777" w:rsidR="006E6678" w:rsidRDefault="006E6678">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2883</w:t>
      </w:r>
    </w:p>
    <w:p w14:paraId="6E4CF1EA" w14:textId="77777777" w:rsidR="006E6678" w:rsidRDefault="006E6678">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2886</w:t>
      </w:r>
    </w:p>
    <w:p w14:paraId="18E98DE1" w14:textId="77777777" w:rsidR="006E6678" w:rsidRDefault="006E6678">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2886</w:t>
      </w:r>
    </w:p>
    <w:p w14:paraId="52F4AB8E" w14:textId="77777777" w:rsidR="006E6678" w:rsidRDefault="006E6678">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2886</w:t>
      </w:r>
    </w:p>
    <w:p w14:paraId="0F6656FB" w14:textId="77777777" w:rsidR="006E6678" w:rsidRDefault="006E6678">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2889</w:t>
      </w:r>
    </w:p>
    <w:p w14:paraId="6423A057" w14:textId="77777777" w:rsidR="006E6678" w:rsidRDefault="006E6678">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2890</w:t>
      </w:r>
    </w:p>
    <w:p w14:paraId="45CB1C8C" w14:textId="77777777" w:rsidR="006E6678" w:rsidRDefault="006E6678">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2890</w:t>
      </w:r>
    </w:p>
    <w:p w14:paraId="1C12F2C4" w14:textId="77777777" w:rsidR="006E6678" w:rsidRDefault="006E6678">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2892</w:t>
      </w:r>
    </w:p>
    <w:p w14:paraId="1DF7FCC2" w14:textId="77777777" w:rsidR="006E6678" w:rsidRDefault="006E6678">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2893</w:t>
      </w:r>
    </w:p>
    <w:p w14:paraId="4DA850C1" w14:textId="77777777" w:rsidR="006E6678" w:rsidRDefault="006E6678">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2893</w:t>
      </w:r>
    </w:p>
    <w:p w14:paraId="4D2ED162" w14:textId="77777777" w:rsidR="006E6678" w:rsidRDefault="006E6678">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2896</w:t>
      </w:r>
    </w:p>
    <w:p w14:paraId="18236B34" w14:textId="77777777" w:rsidR="006E6678" w:rsidRDefault="006E6678">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2896</w:t>
      </w:r>
    </w:p>
    <w:p w14:paraId="21D47220" w14:textId="77777777" w:rsidR="006E6678" w:rsidRDefault="006E6678">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2896</w:t>
      </w:r>
    </w:p>
    <w:p w14:paraId="6E2AECFF" w14:textId="77777777" w:rsidR="006E6678" w:rsidRDefault="006E6678">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2896</w:t>
      </w:r>
    </w:p>
    <w:p w14:paraId="7FD2D563" w14:textId="77777777" w:rsidR="006E6678" w:rsidRDefault="006E6678">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2896</w:t>
      </w:r>
    </w:p>
    <w:p w14:paraId="565146C0" w14:textId="77777777" w:rsidR="006E6678" w:rsidRDefault="006E6678">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2898</w:t>
      </w:r>
    </w:p>
    <w:p w14:paraId="07142379" w14:textId="77777777" w:rsidR="006E6678" w:rsidRDefault="006E6678">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2898</w:t>
      </w:r>
    </w:p>
    <w:p w14:paraId="2AA185C4" w14:textId="77777777" w:rsidR="006E6678" w:rsidRDefault="006E6678">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2898</w:t>
      </w:r>
    </w:p>
    <w:p w14:paraId="11957B82" w14:textId="77777777" w:rsidR="006E6678" w:rsidRDefault="006E6678">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2898</w:t>
      </w:r>
    </w:p>
    <w:p w14:paraId="2EAFF2C2" w14:textId="77777777" w:rsidR="006E6678" w:rsidRDefault="006E6678">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2900</w:t>
      </w:r>
    </w:p>
    <w:p w14:paraId="2F00CFB9" w14:textId="77777777" w:rsidR="006E6678" w:rsidRDefault="006E6678">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2900</w:t>
      </w:r>
    </w:p>
    <w:p w14:paraId="4D2DBE7A" w14:textId="77777777" w:rsidR="006E6678" w:rsidRDefault="006E6678">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2900</w:t>
      </w:r>
    </w:p>
    <w:p w14:paraId="6EF13917" w14:textId="77777777" w:rsidR="006E6678" w:rsidRDefault="006E6678">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2900</w:t>
      </w:r>
    </w:p>
    <w:p w14:paraId="37282157" w14:textId="77777777" w:rsidR="006E6678" w:rsidRDefault="006E6678">
      <w:pPr>
        <w:pStyle w:val="TOC4"/>
        <w:rPr>
          <w:rFonts w:asciiTheme="minorHAnsi" w:eastAsiaTheme="minorEastAsia" w:hAnsiTheme="minorHAnsi" w:cstheme="minorBidi"/>
          <w:sz w:val="22"/>
          <w:szCs w:val="22"/>
        </w:rPr>
      </w:pPr>
      <w:r>
        <w:lastRenderedPageBreak/>
        <w:t>A.9.10.1.2</w:t>
      </w:r>
      <w:r>
        <w:rPr>
          <w:rFonts w:asciiTheme="minorHAnsi" w:eastAsiaTheme="minorEastAsia" w:hAnsiTheme="minorHAnsi" w:cstheme="minorBidi"/>
          <w:sz w:val="22"/>
          <w:szCs w:val="22"/>
        </w:rPr>
        <w:tab/>
      </w:r>
      <w:r>
        <w:t>Test parameters</w:t>
      </w:r>
      <w:r>
        <w:tab/>
        <w:t>2900</w:t>
      </w:r>
    </w:p>
    <w:p w14:paraId="1993D55C" w14:textId="77777777" w:rsidR="006E6678" w:rsidRDefault="006E6678">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CC1A22">
        <w:rPr>
          <w:snapToGrid w:val="0"/>
        </w:rPr>
        <w:t>Test Requirements</w:t>
      </w:r>
      <w:r>
        <w:tab/>
        <w:t>2902</w:t>
      </w:r>
    </w:p>
    <w:p w14:paraId="576CDA3A" w14:textId="77777777" w:rsidR="006E6678" w:rsidRPr="00FF5056" w:rsidRDefault="006E6678">
      <w:pPr>
        <w:pStyle w:val="TOC3"/>
        <w:rPr>
          <w:rFonts w:asciiTheme="minorHAnsi" w:eastAsiaTheme="minorEastAsia" w:hAnsiTheme="minorHAnsi" w:cstheme="minorBidi"/>
          <w:sz w:val="22"/>
          <w:szCs w:val="22"/>
          <w:lang w:val="fi-FI"/>
        </w:rPr>
      </w:pPr>
      <w:r w:rsidRPr="00FF5056">
        <w:rPr>
          <w:lang w:val="fi-FI"/>
        </w:rPr>
        <w:t>A.9.10.2</w:t>
      </w:r>
      <w:r w:rsidRPr="00FF5056">
        <w:rPr>
          <w:rFonts w:asciiTheme="minorHAnsi" w:eastAsiaTheme="minorEastAsia" w:hAnsiTheme="minorHAnsi" w:cstheme="minorBidi"/>
          <w:sz w:val="22"/>
          <w:szCs w:val="22"/>
          <w:lang w:val="fi-FI"/>
        </w:rPr>
        <w:tab/>
      </w:r>
      <w:r w:rsidRPr="00FF5056">
        <w:rPr>
          <w:lang w:val="fi-FI"/>
        </w:rPr>
        <w:t>Void</w:t>
      </w:r>
      <w:r w:rsidRPr="00FF5056">
        <w:rPr>
          <w:lang w:val="fi-FI"/>
        </w:rPr>
        <w:tab/>
        <w:t>2902</w:t>
      </w:r>
    </w:p>
    <w:p w14:paraId="05FCB891" w14:textId="77777777" w:rsidR="006E6678" w:rsidRPr="00FF5056" w:rsidRDefault="006E6678">
      <w:pPr>
        <w:pStyle w:val="TOC3"/>
        <w:rPr>
          <w:rFonts w:asciiTheme="minorHAnsi" w:eastAsiaTheme="minorEastAsia" w:hAnsiTheme="minorHAnsi" w:cstheme="minorBidi"/>
          <w:sz w:val="22"/>
          <w:szCs w:val="22"/>
          <w:lang w:val="fi-FI"/>
        </w:rPr>
      </w:pPr>
      <w:r w:rsidRPr="00FF5056">
        <w:rPr>
          <w:lang w:val="fi-FI"/>
        </w:rPr>
        <w:t>A.9.10.3</w:t>
      </w:r>
      <w:r w:rsidRPr="00FF5056">
        <w:rPr>
          <w:rFonts w:asciiTheme="minorHAnsi" w:eastAsiaTheme="minorEastAsia" w:hAnsiTheme="minorHAnsi" w:cstheme="minorBidi"/>
          <w:sz w:val="22"/>
          <w:szCs w:val="22"/>
          <w:lang w:val="fi-FI"/>
        </w:rPr>
        <w:tab/>
      </w:r>
      <w:r w:rsidRPr="00FF5056">
        <w:rPr>
          <w:lang w:val="fi-FI"/>
        </w:rPr>
        <w:t>Void</w:t>
      </w:r>
      <w:r w:rsidRPr="00FF5056">
        <w:rPr>
          <w:lang w:val="fi-FI"/>
        </w:rPr>
        <w:tab/>
        <w:t>2902</w:t>
      </w:r>
    </w:p>
    <w:p w14:paraId="4B414FD1" w14:textId="77777777" w:rsidR="006E6678" w:rsidRPr="00FF5056" w:rsidRDefault="006E6678">
      <w:pPr>
        <w:pStyle w:val="TOC3"/>
        <w:rPr>
          <w:rFonts w:asciiTheme="minorHAnsi" w:eastAsiaTheme="minorEastAsia" w:hAnsiTheme="minorHAnsi" w:cstheme="minorBidi"/>
          <w:sz w:val="22"/>
          <w:szCs w:val="22"/>
          <w:lang w:val="fi-FI"/>
        </w:rPr>
      </w:pPr>
      <w:r w:rsidRPr="00FF5056">
        <w:rPr>
          <w:lang w:val="fi-FI"/>
        </w:rPr>
        <w:t>A.9.10.4</w:t>
      </w:r>
      <w:r w:rsidRPr="00FF5056">
        <w:rPr>
          <w:rFonts w:asciiTheme="minorHAnsi" w:eastAsiaTheme="minorEastAsia" w:hAnsiTheme="minorHAnsi" w:cstheme="minorBidi"/>
          <w:sz w:val="22"/>
          <w:szCs w:val="22"/>
          <w:lang w:val="fi-FI"/>
        </w:rPr>
        <w:tab/>
      </w:r>
      <w:r w:rsidRPr="00FF5056">
        <w:rPr>
          <w:lang w:val="fi-FI"/>
        </w:rPr>
        <w:t>Void</w:t>
      </w:r>
      <w:r w:rsidRPr="00FF5056">
        <w:rPr>
          <w:lang w:val="fi-FI"/>
        </w:rPr>
        <w:tab/>
        <w:t>2902</w:t>
      </w:r>
    </w:p>
    <w:p w14:paraId="239FE729" w14:textId="77777777" w:rsidR="006E6678" w:rsidRDefault="006E6678">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RSSI</w:t>
      </w:r>
      <w:r>
        <w:tab/>
        <w:t>2902</w:t>
      </w:r>
    </w:p>
    <w:p w14:paraId="4873C864" w14:textId="77777777" w:rsidR="006E6678" w:rsidRDefault="006E6678">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2902</w:t>
      </w:r>
    </w:p>
    <w:p w14:paraId="1CDB7C85" w14:textId="77777777" w:rsidR="006E6678" w:rsidRDefault="006E6678">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2902</w:t>
      </w:r>
    </w:p>
    <w:p w14:paraId="2B44CC24" w14:textId="77777777" w:rsidR="006E6678" w:rsidRDefault="006E6678">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2902</w:t>
      </w:r>
    </w:p>
    <w:p w14:paraId="0958420B" w14:textId="77777777" w:rsidR="006E6678" w:rsidRDefault="006E6678">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2904</w:t>
      </w:r>
    </w:p>
    <w:p w14:paraId="19EA65FB" w14:textId="77777777" w:rsidR="006E6678" w:rsidRDefault="006E6678">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2904</w:t>
      </w:r>
    </w:p>
    <w:p w14:paraId="50571AAF" w14:textId="77777777" w:rsidR="006E6678" w:rsidRDefault="006E6678">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2904</w:t>
      </w:r>
    </w:p>
    <w:p w14:paraId="38A796DF" w14:textId="77777777" w:rsidR="006E6678" w:rsidRDefault="006E6678">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2904</w:t>
      </w:r>
    </w:p>
    <w:p w14:paraId="1053C70D" w14:textId="77777777" w:rsidR="006E6678" w:rsidRDefault="006E6678">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2906</w:t>
      </w:r>
    </w:p>
    <w:p w14:paraId="7907EF9F" w14:textId="77777777" w:rsidR="006E6678" w:rsidRDefault="006E6678">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2906</w:t>
      </w:r>
    </w:p>
    <w:p w14:paraId="4080A5EA" w14:textId="77777777" w:rsidR="006E6678" w:rsidRDefault="006E6678">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2906</w:t>
      </w:r>
    </w:p>
    <w:p w14:paraId="2269E54A" w14:textId="77777777" w:rsidR="006E6678" w:rsidRDefault="006E6678">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2906</w:t>
      </w:r>
    </w:p>
    <w:p w14:paraId="538E1535" w14:textId="77777777" w:rsidR="006E6678" w:rsidRDefault="006E6678">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2908</w:t>
      </w:r>
    </w:p>
    <w:p w14:paraId="0CD07D7B" w14:textId="77777777" w:rsidR="006E6678" w:rsidRDefault="006E6678">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2908</w:t>
      </w:r>
    </w:p>
    <w:p w14:paraId="356A8863" w14:textId="77777777" w:rsidR="006E6678" w:rsidRDefault="006E6678">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2908</w:t>
      </w:r>
    </w:p>
    <w:p w14:paraId="52FF1A5A" w14:textId="77777777" w:rsidR="006E6678" w:rsidRDefault="006E6678">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2908</w:t>
      </w:r>
    </w:p>
    <w:p w14:paraId="1FA2C71D" w14:textId="77777777" w:rsidR="006E6678" w:rsidRDefault="006E6678">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2910</w:t>
      </w:r>
    </w:p>
    <w:p w14:paraId="42BD63E6" w14:textId="77777777" w:rsidR="006E6678" w:rsidRDefault="006E6678">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2910</w:t>
      </w:r>
    </w:p>
    <w:p w14:paraId="76AE4984" w14:textId="77777777" w:rsidR="006E6678" w:rsidRDefault="006E6678">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2910</w:t>
      </w:r>
    </w:p>
    <w:p w14:paraId="17473A6D" w14:textId="77777777" w:rsidR="006E6678" w:rsidRDefault="006E6678">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2910</w:t>
      </w:r>
    </w:p>
    <w:p w14:paraId="2299299D" w14:textId="77777777" w:rsidR="006E6678" w:rsidRDefault="006E6678">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2910</w:t>
      </w:r>
    </w:p>
    <w:p w14:paraId="68DE207C" w14:textId="77777777" w:rsidR="006E6678" w:rsidRDefault="006E6678">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2912</w:t>
      </w:r>
    </w:p>
    <w:p w14:paraId="2C911495" w14:textId="77777777" w:rsidR="006E6678" w:rsidRDefault="006E6678">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2912</w:t>
      </w:r>
    </w:p>
    <w:p w14:paraId="54CF624F" w14:textId="77777777" w:rsidR="006E6678" w:rsidRDefault="006E6678">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2912</w:t>
      </w:r>
    </w:p>
    <w:p w14:paraId="32FB43CC" w14:textId="77777777" w:rsidR="006E6678" w:rsidRDefault="006E6678">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2912</w:t>
      </w:r>
    </w:p>
    <w:p w14:paraId="6C64AD71" w14:textId="77777777" w:rsidR="006E6678" w:rsidRDefault="006E6678">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2915</w:t>
      </w:r>
    </w:p>
    <w:p w14:paraId="6D5EBB10" w14:textId="77777777" w:rsidR="006E6678" w:rsidRDefault="006E6678">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2915</w:t>
      </w:r>
    </w:p>
    <w:p w14:paraId="663B4E1F" w14:textId="77777777" w:rsidR="006E6678" w:rsidRDefault="006E6678">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2915</w:t>
      </w:r>
    </w:p>
    <w:p w14:paraId="0C30D81A" w14:textId="77777777" w:rsidR="006E6678" w:rsidRDefault="006E6678">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2915</w:t>
      </w:r>
    </w:p>
    <w:p w14:paraId="48DF12F2" w14:textId="77777777" w:rsidR="006E6678" w:rsidRDefault="006E6678">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2918</w:t>
      </w:r>
    </w:p>
    <w:p w14:paraId="30E69BEA" w14:textId="77777777" w:rsidR="006E6678" w:rsidRDefault="006E6678">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2918</w:t>
      </w:r>
    </w:p>
    <w:p w14:paraId="19F83D39" w14:textId="77777777" w:rsidR="006E6678" w:rsidRDefault="006E6678">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2918</w:t>
      </w:r>
    </w:p>
    <w:p w14:paraId="635165AF" w14:textId="77777777" w:rsidR="006E6678" w:rsidRDefault="006E6678">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2918</w:t>
      </w:r>
    </w:p>
    <w:p w14:paraId="44B6CA55" w14:textId="77777777" w:rsidR="006E6678" w:rsidRDefault="006E6678">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2922</w:t>
      </w:r>
    </w:p>
    <w:p w14:paraId="337CFDF7" w14:textId="77777777" w:rsidR="006E6678" w:rsidRDefault="006E6678">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2923</w:t>
      </w:r>
    </w:p>
    <w:p w14:paraId="5D27B376" w14:textId="77777777" w:rsidR="006E6678" w:rsidRDefault="006E6678">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2923</w:t>
      </w:r>
    </w:p>
    <w:p w14:paraId="571CA1B0" w14:textId="77777777" w:rsidR="006E6678" w:rsidRDefault="006E6678">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2923</w:t>
      </w:r>
    </w:p>
    <w:p w14:paraId="0073C564" w14:textId="77777777" w:rsidR="006E6678" w:rsidRDefault="006E6678">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2927</w:t>
      </w:r>
    </w:p>
    <w:p w14:paraId="746848BE" w14:textId="77777777" w:rsidR="006E6678" w:rsidRDefault="006E6678">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2927</w:t>
      </w:r>
    </w:p>
    <w:p w14:paraId="5FBBA2CC" w14:textId="77777777" w:rsidR="006E6678" w:rsidRDefault="006E6678">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2927</w:t>
      </w:r>
    </w:p>
    <w:p w14:paraId="3C616891" w14:textId="77777777" w:rsidR="006E6678" w:rsidRDefault="006E6678">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2927</w:t>
      </w:r>
    </w:p>
    <w:p w14:paraId="7FF55132" w14:textId="77777777" w:rsidR="006E6678" w:rsidRDefault="006E6678">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2930</w:t>
      </w:r>
    </w:p>
    <w:p w14:paraId="0138F928" w14:textId="77777777" w:rsidR="006E6678" w:rsidRDefault="006E6678">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2930</w:t>
      </w:r>
    </w:p>
    <w:p w14:paraId="01BB2F1A" w14:textId="77777777" w:rsidR="006E6678" w:rsidRDefault="006E6678">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2930</w:t>
      </w:r>
    </w:p>
    <w:p w14:paraId="050ABB70" w14:textId="77777777" w:rsidR="006E6678" w:rsidRDefault="006E6678">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2930</w:t>
      </w:r>
    </w:p>
    <w:p w14:paraId="07C55F23" w14:textId="77777777" w:rsidR="006E6678" w:rsidRDefault="006E6678">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2930</w:t>
      </w:r>
    </w:p>
    <w:p w14:paraId="39DF89B2" w14:textId="77777777" w:rsidR="006E6678" w:rsidRDefault="006E6678">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2931</w:t>
      </w:r>
    </w:p>
    <w:p w14:paraId="4FB23316" w14:textId="77777777" w:rsidR="006E6678" w:rsidRDefault="006E6678">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2931</w:t>
      </w:r>
    </w:p>
    <w:p w14:paraId="025EABB6" w14:textId="77777777" w:rsidR="006E6678" w:rsidRDefault="006E6678">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2931</w:t>
      </w:r>
    </w:p>
    <w:p w14:paraId="04EE1AFF" w14:textId="77777777" w:rsidR="006E6678" w:rsidRDefault="006E6678">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2931</w:t>
      </w:r>
    </w:p>
    <w:p w14:paraId="3D8E4CC1" w14:textId="77777777" w:rsidR="006E6678" w:rsidRDefault="006E6678">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2932</w:t>
      </w:r>
    </w:p>
    <w:p w14:paraId="172367B7" w14:textId="3C9E51A7" w:rsidR="006E6678" w:rsidRDefault="006E6678">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2932</w:t>
      </w:r>
    </w:p>
    <w:p w14:paraId="444E9958" w14:textId="77777777" w:rsidR="006E6678" w:rsidRDefault="006E6678">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2932</w:t>
      </w:r>
    </w:p>
    <w:p w14:paraId="165D91D9" w14:textId="77777777" w:rsidR="006E6678" w:rsidRDefault="006E6678">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2932</w:t>
      </w:r>
    </w:p>
    <w:p w14:paraId="1EB0F33F" w14:textId="77777777" w:rsidR="006E6678" w:rsidRDefault="006E6678">
      <w:pPr>
        <w:pStyle w:val="TOC3"/>
        <w:rPr>
          <w:rFonts w:asciiTheme="minorHAnsi" w:eastAsiaTheme="minorEastAsia" w:hAnsiTheme="minorHAnsi" w:cstheme="minorBidi"/>
          <w:sz w:val="22"/>
          <w:szCs w:val="22"/>
        </w:rPr>
      </w:pPr>
      <w:r>
        <w:lastRenderedPageBreak/>
        <w:t>A.10.1.2</w:t>
      </w:r>
      <w:r>
        <w:rPr>
          <w:rFonts w:asciiTheme="minorHAnsi" w:eastAsiaTheme="minorEastAsia" w:hAnsiTheme="minorHAnsi" w:cstheme="minorBidi"/>
          <w:sz w:val="22"/>
          <w:szCs w:val="22"/>
        </w:rPr>
        <w:tab/>
      </w:r>
      <w:r>
        <w:t>Test Requirements</w:t>
      </w:r>
      <w:r>
        <w:tab/>
        <w:t>2933</w:t>
      </w:r>
    </w:p>
    <w:p w14:paraId="05708152" w14:textId="77777777" w:rsidR="006E6678" w:rsidRDefault="006E6678">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2934</w:t>
      </w:r>
    </w:p>
    <w:p w14:paraId="481DDA90" w14:textId="77777777" w:rsidR="006E6678" w:rsidRDefault="006E6678">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2934</w:t>
      </w:r>
    </w:p>
    <w:p w14:paraId="3C56B3DC" w14:textId="77777777" w:rsidR="006E6678" w:rsidRDefault="006E6678">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2935</w:t>
      </w:r>
    </w:p>
    <w:p w14:paraId="653EC7D3" w14:textId="77777777" w:rsidR="006E6678" w:rsidRDefault="006E6678">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2935</w:t>
      </w:r>
    </w:p>
    <w:p w14:paraId="3484DFBE" w14:textId="77777777" w:rsidR="006E6678" w:rsidRDefault="006E6678">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2935</w:t>
      </w:r>
    </w:p>
    <w:p w14:paraId="688839B0" w14:textId="77777777" w:rsidR="006E6678" w:rsidRDefault="006E6678">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2937</w:t>
      </w:r>
    </w:p>
    <w:p w14:paraId="4D1A0195" w14:textId="77777777" w:rsidR="006E6678" w:rsidRDefault="006E6678">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2938</w:t>
      </w:r>
    </w:p>
    <w:p w14:paraId="79BB9980" w14:textId="77777777" w:rsidR="006E6678" w:rsidRDefault="006E6678">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2938</w:t>
      </w:r>
    </w:p>
    <w:p w14:paraId="2CFCC4AE" w14:textId="77777777" w:rsidR="006E6678" w:rsidRDefault="006E6678">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2940</w:t>
      </w:r>
    </w:p>
    <w:p w14:paraId="78120061" w14:textId="6DC20C8B" w:rsidR="006E6678" w:rsidRDefault="006E6678">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2940</w:t>
      </w:r>
    </w:p>
    <w:p w14:paraId="65A579C7" w14:textId="77777777" w:rsidR="006E6678" w:rsidRDefault="006E6678">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2940</w:t>
      </w:r>
    </w:p>
    <w:p w14:paraId="183DC0E8" w14:textId="77777777" w:rsidR="006E6678" w:rsidRDefault="006E6678">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2940</w:t>
      </w:r>
    </w:p>
    <w:p w14:paraId="141E3031" w14:textId="77777777" w:rsidR="006E6678" w:rsidRDefault="006E6678">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2941</w:t>
      </w:r>
    </w:p>
    <w:p w14:paraId="652B8C35" w14:textId="77777777" w:rsidR="006E6678" w:rsidRDefault="006E6678">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CC1A22">
        <w:rPr>
          <w:lang w:val="en-US"/>
        </w:rPr>
        <w:t>Interruptions due to V2V sidelink communication</w:t>
      </w:r>
      <w:r>
        <w:tab/>
        <w:t>2941</w:t>
      </w:r>
    </w:p>
    <w:p w14:paraId="52AEC73D" w14:textId="77777777" w:rsidR="006E6678" w:rsidRDefault="006E6678">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2941</w:t>
      </w:r>
    </w:p>
    <w:p w14:paraId="161E3DEA" w14:textId="77777777" w:rsidR="006E6678" w:rsidRDefault="006E6678">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2943</w:t>
      </w:r>
    </w:p>
    <w:p w14:paraId="2139E9D0" w14:textId="425D9763" w:rsidR="006E6678" w:rsidRDefault="006E6678">
      <w:pPr>
        <w:pStyle w:val="TOC1"/>
        <w:rPr>
          <w:rFonts w:asciiTheme="minorHAnsi" w:eastAsiaTheme="minorEastAsia" w:hAnsiTheme="minorHAnsi" w:cstheme="minorBidi"/>
          <w:szCs w:val="22"/>
        </w:rPr>
      </w:pPr>
      <w:r>
        <w:t>A.12</w:t>
      </w:r>
      <w:r>
        <w:tab/>
        <w:t>2943</w:t>
      </w:r>
    </w:p>
    <w:p w14:paraId="45CBA60E" w14:textId="77777777" w:rsidR="006E6678" w:rsidRDefault="006E6678">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2943</w:t>
      </w:r>
    </w:p>
    <w:p w14:paraId="30AE4A98" w14:textId="77777777" w:rsidR="006E6678" w:rsidRDefault="006E6678">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2943</w:t>
      </w:r>
    </w:p>
    <w:p w14:paraId="29706517" w14:textId="77777777" w:rsidR="006E6678" w:rsidRDefault="006E6678">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2943</w:t>
      </w:r>
    </w:p>
    <w:p w14:paraId="57E2DBDA" w14:textId="77777777" w:rsidR="006E6678" w:rsidRDefault="006E6678">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2944</w:t>
      </w:r>
    </w:p>
    <w:p w14:paraId="35191263" w14:textId="77777777" w:rsidR="006E6678" w:rsidRDefault="006E6678">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2945</w:t>
      </w:r>
    </w:p>
    <w:p w14:paraId="1DE331CA" w14:textId="77777777" w:rsidR="006E6678" w:rsidRDefault="006E6678">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2945</w:t>
      </w:r>
    </w:p>
    <w:p w14:paraId="2FF9D359" w14:textId="77777777" w:rsidR="006E6678" w:rsidRDefault="006E6678">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2945</w:t>
      </w:r>
    </w:p>
    <w:p w14:paraId="1E2DC351" w14:textId="77777777" w:rsidR="006E6678" w:rsidRDefault="006E6678">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2946</w:t>
      </w:r>
    </w:p>
    <w:p w14:paraId="5CAAC6ED" w14:textId="77777777" w:rsidR="006E6678" w:rsidRDefault="006E6678">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2946</w:t>
      </w:r>
    </w:p>
    <w:p w14:paraId="1E9E5D66" w14:textId="77777777" w:rsidR="006E6678" w:rsidRDefault="006E6678">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2946</w:t>
      </w:r>
    </w:p>
    <w:p w14:paraId="3C71C9BA" w14:textId="77777777" w:rsidR="006E6678" w:rsidRDefault="006E6678">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2947</w:t>
      </w:r>
    </w:p>
    <w:p w14:paraId="7454BCD5" w14:textId="77777777" w:rsidR="006E6678" w:rsidRDefault="006E6678">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2948</w:t>
      </w:r>
    </w:p>
    <w:p w14:paraId="71DD3688" w14:textId="77777777" w:rsidR="006E6678" w:rsidRDefault="006E6678">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2948</w:t>
      </w:r>
    </w:p>
    <w:p w14:paraId="4E81E2B0" w14:textId="77777777" w:rsidR="006E6678" w:rsidRDefault="006E6678">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2949</w:t>
      </w:r>
    </w:p>
    <w:p w14:paraId="67E24756" w14:textId="77777777" w:rsidR="006E6678" w:rsidRDefault="006E6678">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2949</w:t>
      </w:r>
    </w:p>
    <w:p w14:paraId="6ED7A06E" w14:textId="77777777" w:rsidR="006E6678" w:rsidRDefault="006E6678">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2949</w:t>
      </w:r>
    </w:p>
    <w:p w14:paraId="61329545" w14:textId="77777777" w:rsidR="006E6678" w:rsidRDefault="006E6678">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2949</w:t>
      </w:r>
    </w:p>
    <w:p w14:paraId="6C9554E6" w14:textId="77777777" w:rsidR="006E6678" w:rsidRDefault="006E6678">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2951</w:t>
      </w:r>
    </w:p>
    <w:p w14:paraId="37E6FDC8" w14:textId="77777777" w:rsidR="006E6678" w:rsidRDefault="006E6678">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2952</w:t>
      </w:r>
    </w:p>
    <w:p w14:paraId="33A2AFCF" w14:textId="77777777" w:rsidR="006E6678" w:rsidRDefault="006E6678">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2952</w:t>
      </w:r>
    </w:p>
    <w:p w14:paraId="033F5CFD" w14:textId="77777777" w:rsidR="006E6678" w:rsidRDefault="006E6678">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2954</w:t>
      </w:r>
    </w:p>
    <w:p w14:paraId="30DEFFA5" w14:textId="77777777" w:rsidR="006E6678" w:rsidRDefault="006E6678">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2954</w:t>
      </w:r>
    </w:p>
    <w:p w14:paraId="76023D73" w14:textId="77777777" w:rsidR="006E6678" w:rsidRDefault="006E6678">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2954</w:t>
      </w:r>
    </w:p>
    <w:p w14:paraId="4EFC53D2" w14:textId="77777777" w:rsidR="006E6678" w:rsidRDefault="006E6678">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2956</w:t>
      </w:r>
    </w:p>
    <w:p w14:paraId="4128809F" w14:textId="77777777" w:rsidR="006E6678" w:rsidRDefault="006E6678">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2956</w:t>
      </w:r>
    </w:p>
    <w:p w14:paraId="49DB2BBA" w14:textId="77777777" w:rsidR="006E6678" w:rsidRDefault="006E6678">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2956</w:t>
      </w:r>
    </w:p>
    <w:p w14:paraId="782961D9" w14:textId="77777777" w:rsidR="006E6678" w:rsidRDefault="006E6678">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2958</w:t>
      </w:r>
    </w:p>
    <w:p w14:paraId="669BB585" w14:textId="77777777" w:rsidR="006E6678" w:rsidRDefault="006E6678">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2958</w:t>
      </w:r>
    </w:p>
    <w:p w14:paraId="7E8F9A89" w14:textId="77777777" w:rsidR="006E6678" w:rsidRDefault="006E6678">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2958</w:t>
      </w:r>
    </w:p>
    <w:p w14:paraId="66287733" w14:textId="77777777" w:rsidR="006E6678" w:rsidRDefault="006E6678">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2958</w:t>
      </w:r>
    </w:p>
    <w:p w14:paraId="3971BC11" w14:textId="77777777" w:rsidR="006E6678" w:rsidRDefault="006E6678">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2960</w:t>
      </w:r>
    </w:p>
    <w:p w14:paraId="5B48982A" w14:textId="77777777" w:rsidR="006E6678" w:rsidRDefault="006E6678">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2960</w:t>
      </w:r>
    </w:p>
    <w:p w14:paraId="0B0261BF" w14:textId="77777777" w:rsidR="006E6678" w:rsidRDefault="006E6678">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2960</w:t>
      </w:r>
    </w:p>
    <w:p w14:paraId="756C91BC" w14:textId="77777777" w:rsidR="006E6678" w:rsidRDefault="006E6678">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2962</w:t>
      </w:r>
    </w:p>
    <w:p w14:paraId="611FBFB9" w14:textId="325389B7" w:rsidR="006E6678" w:rsidRDefault="006E6678" w:rsidP="006E6678">
      <w:pPr>
        <w:pStyle w:val="TOC8"/>
        <w:rPr>
          <w:rFonts w:asciiTheme="minorHAnsi" w:eastAsiaTheme="minorEastAsia" w:hAnsiTheme="minorHAnsi" w:cstheme="minorBidi"/>
          <w:b w:val="0"/>
          <w:szCs w:val="22"/>
        </w:rPr>
      </w:pPr>
      <w:r>
        <w:lastRenderedPageBreak/>
        <w:t>Annex B (normative):</w:t>
      </w:r>
      <w:r>
        <w:tab/>
        <w:t>Conditions for RRM requirements applicability for operating bands</w:t>
      </w:r>
      <w:r>
        <w:tab/>
        <w:t>2963</w:t>
      </w:r>
    </w:p>
    <w:p w14:paraId="1A0B01BD" w14:textId="0770E62A" w:rsidR="006E6678" w:rsidRDefault="006E6678">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2963</w:t>
      </w:r>
    </w:p>
    <w:p w14:paraId="334E67DC" w14:textId="77777777" w:rsidR="006E6678" w:rsidRDefault="006E6678">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2963</w:t>
      </w:r>
    </w:p>
    <w:p w14:paraId="61F31F3D" w14:textId="77777777" w:rsidR="006E6678" w:rsidRDefault="006E6678">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2963</w:t>
      </w:r>
    </w:p>
    <w:p w14:paraId="47024977" w14:textId="77777777" w:rsidR="006E6678" w:rsidRDefault="006E6678">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2963</w:t>
      </w:r>
    </w:p>
    <w:p w14:paraId="3DC9400F" w14:textId="77777777" w:rsidR="006E6678" w:rsidRDefault="006E6678">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2965</w:t>
      </w:r>
    </w:p>
    <w:p w14:paraId="6CAB5384" w14:textId="77777777" w:rsidR="006E6678" w:rsidRDefault="006E6678">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2965</w:t>
      </w:r>
    </w:p>
    <w:p w14:paraId="03AFE784" w14:textId="77777777" w:rsidR="006E6678" w:rsidRDefault="006E6678">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2966</w:t>
      </w:r>
    </w:p>
    <w:p w14:paraId="0E517079" w14:textId="77777777" w:rsidR="006E6678" w:rsidRDefault="006E6678">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2966</w:t>
      </w:r>
    </w:p>
    <w:p w14:paraId="65548A4D" w14:textId="77777777" w:rsidR="006E6678" w:rsidRDefault="006E6678">
      <w:pPr>
        <w:pStyle w:val="TOC3"/>
        <w:rPr>
          <w:rFonts w:asciiTheme="minorHAnsi" w:eastAsiaTheme="minorEastAsia" w:hAnsiTheme="minorHAnsi" w:cstheme="minorBidi"/>
          <w:sz w:val="22"/>
          <w:szCs w:val="22"/>
        </w:rPr>
      </w:pPr>
      <w:r>
        <w:t>B.1.7.1 Conditions for measurements of intra-frequence E-UTRAN cells for cell selection</w:t>
      </w:r>
      <w:r>
        <w:tab/>
        <w:t>2966</w:t>
      </w:r>
    </w:p>
    <w:p w14:paraId="774A9C96" w14:textId="77777777" w:rsidR="006E6678" w:rsidRDefault="006E6678">
      <w:pPr>
        <w:pStyle w:val="TOC3"/>
        <w:rPr>
          <w:rFonts w:asciiTheme="minorHAnsi" w:eastAsiaTheme="minorEastAsia" w:hAnsiTheme="minorHAnsi" w:cstheme="minorBidi"/>
          <w:sz w:val="22"/>
          <w:szCs w:val="22"/>
        </w:rPr>
      </w:pPr>
      <w:r>
        <w:t>B.1.7.2 Condition for measurements of inter-frequence E-UTRAN cells for cell selection</w:t>
      </w:r>
      <w:r>
        <w:tab/>
        <w:t>2967</w:t>
      </w:r>
    </w:p>
    <w:p w14:paraId="046626EC" w14:textId="77777777" w:rsidR="006E6678" w:rsidRDefault="006E6678">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2969</w:t>
      </w:r>
    </w:p>
    <w:p w14:paraId="5DEFEC19" w14:textId="7C82074A" w:rsidR="006E6678" w:rsidRDefault="006E6678">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2969</w:t>
      </w:r>
    </w:p>
    <w:p w14:paraId="5841560B" w14:textId="77777777" w:rsidR="006E6678" w:rsidRDefault="006E6678">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2969</w:t>
      </w:r>
    </w:p>
    <w:p w14:paraId="5D8ED177" w14:textId="77777777" w:rsidR="006E6678" w:rsidRDefault="006E6678">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2970</w:t>
      </w:r>
    </w:p>
    <w:p w14:paraId="4B06AA88" w14:textId="77777777" w:rsidR="006E6678" w:rsidRDefault="006E6678">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2970</w:t>
      </w:r>
    </w:p>
    <w:p w14:paraId="59C8F740" w14:textId="77777777" w:rsidR="006E6678" w:rsidRDefault="006E6678">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2970</w:t>
      </w:r>
    </w:p>
    <w:p w14:paraId="0DC235E8" w14:textId="77777777" w:rsidR="006E6678" w:rsidRDefault="006E6678">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2971</w:t>
      </w:r>
    </w:p>
    <w:p w14:paraId="6E9ACF15" w14:textId="77777777" w:rsidR="006E6678" w:rsidRDefault="006E6678">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2971</w:t>
      </w:r>
    </w:p>
    <w:p w14:paraId="4407559C" w14:textId="77777777" w:rsidR="006E6678" w:rsidRDefault="006E6678">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2971</w:t>
      </w:r>
    </w:p>
    <w:p w14:paraId="686C1A9C" w14:textId="77777777" w:rsidR="006E6678" w:rsidRDefault="006E6678">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2972</w:t>
      </w:r>
    </w:p>
    <w:p w14:paraId="1645C3D1" w14:textId="77777777" w:rsidR="006E6678" w:rsidRDefault="006E6678">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2972</w:t>
      </w:r>
    </w:p>
    <w:p w14:paraId="0D75E70B" w14:textId="77777777" w:rsidR="006E6678" w:rsidRDefault="006E6678">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2973</w:t>
      </w:r>
    </w:p>
    <w:p w14:paraId="7F2D5AB9" w14:textId="77777777" w:rsidR="006E6678" w:rsidRDefault="006E6678">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2973</w:t>
      </w:r>
    </w:p>
    <w:p w14:paraId="09FE6139" w14:textId="77777777" w:rsidR="006E6678" w:rsidRDefault="006E6678">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2973</w:t>
      </w:r>
    </w:p>
    <w:p w14:paraId="7EE47E7A" w14:textId="77777777" w:rsidR="006E6678" w:rsidRDefault="006E6678">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2974</w:t>
      </w:r>
    </w:p>
    <w:p w14:paraId="1ED5060F" w14:textId="77777777" w:rsidR="006E6678" w:rsidRDefault="006E6678">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2974</w:t>
      </w:r>
    </w:p>
    <w:p w14:paraId="6D562B1D" w14:textId="77777777" w:rsidR="006E6678" w:rsidRDefault="006E6678">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2974</w:t>
      </w:r>
    </w:p>
    <w:p w14:paraId="1DC0E42F" w14:textId="77777777" w:rsidR="006E6678" w:rsidRDefault="006E6678">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2975</w:t>
      </w:r>
    </w:p>
    <w:p w14:paraId="0BFEA13D" w14:textId="77777777" w:rsidR="006E6678" w:rsidRDefault="006E6678">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2975</w:t>
      </w:r>
    </w:p>
    <w:p w14:paraId="427C638C" w14:textId="77777777" w:rsidR="006E6678" w:rsidRDefault="006E6678">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2975</w:t>
      </w:r>
    </w:p>
    <w:p w14:paraId="3903C927" w14:textId="77777777" w:rsidR="006E6678" w:rsidRDefault="006E6678">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2975</w:t>
      </w:r>
    </w:p>
    <w:p w14:paraId="6148A818" w14:textId="77777777" w:rsidR="006E6678" w:rsidRDefault="006E6678">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2976</w:t>
      </w:r>
    </w:p>
    <w:p w14:paraId="3B659323" w14:textId="77777777" w:rsidR="006E6678" w:rsidRDefault="006E6678">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2977</w:t>
      </w:r>
    </w:p>
    <w:p w14:paraId="42CA6734" w14:textId="77777777" w:rsidR="006E6678" w:rsidRDefault="006E6678">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2977</w:t>
      </w:r>
    </w:p>
    <w:p w14:paraId="69E60649" w14:textId="77777777" w:rsidR="006E6678" w:rsidRDefault="006E6678">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2978</w:t>
      </w:r>
    </w:p>
    <w:p w14:paraId="388C1AE7" w14:textId="77777777" w:rsidR="006E6678" w:rsidRDefault="006E6678">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2978</w:t>
      </w:r>
    </w:p>
    <w:p w14:paraId="71F0D779" w14:textId="77777777" w:rsidR="006E6678" w:rsidRDefault="006E6678">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2980</w:t>
      </w:r>
    </w:p>
    <w:p w14:paraId="3F8728B4" w14:textId="77777777" w:rsidR="006E6678" w:rsidRDefault="006E6678">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2980</w:t>
      </w:r>
    </w:p>
    <w:p w14:paraId="3F316306" w14:textId="77777777" w:rsidR="006E6678" w:rsidRDefault="006E6678">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2980</w:t>
      </w:r>
    </w:p>
    <w:p w14:paraId="64B0AAA7" w14:textId="77777777" w:rsidR="006E6678" w:rsidRDefault="006E6678">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2980</w:t>
      </w:r>
    </w:p>
    <w:p w14:paraId="688FC1D3" w14:textId="77777777" w:rsidR="006E6678" w:rsidRDefault="006E6678">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2981</w:t>
      </w:r>
    </w:p>
    <w:p w14:paraId="6E0BB0D6" w14:textId="77777777" w:rsidR="006E6678" w:rsidRDefault="006E6678">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2981</w:t>
      </w:r>
    </w:p>
    <w:p w14:paraId="518C053E" w14:textId="77777777" w:rsidR="006E6678" w:rsidRDefault="006E6678">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2983</w:t>
      </w:r>
    </w:p>
    <w:p w14:paraId="03B1ECF9" w14:textId="5D33CAE7" w:rsidR="006E6678" w:rsidRDefault="006E6678">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2983</w:t>
      </w:r>
    </w:p>
    <w:p w14:paraId="5BDCD0F1" w14:textId="77777777" w:rsidR="006E6678" w:rsidRDefault="006E6678">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2983</w:t>
      </w:r>
    </w:p>
    <w:p w14:paraId="41488824" w14:textId="77777777" w:rsidR="006E6678" w:rsidRDefault="006E6678">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2983</w:t>
      </w:r>
    </w:p>
    <w:p w14:paraId="169B97B6" w14:textId="77777777" w:rsidR="006E6678" w:rsidRDefault="006E6678">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2983</w:t>
      </w:r>
    </w:p>
    <w:p w14:paraId="6A17D14B" w14:textId="77777777" w:rsidR="006E6678" w:rsidRDefault="006E6678">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2983</w:t>
      </w:r>
    </w:p>
    <w:p w14:paraId="2EC52295" w14:textId="77777777" w:rsidR="006E6678" w:rsidRDefault="006E6678">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2983</w:t>
      </w:r>
    </w:p>
    <w:p w14:paraId="5BCC7D07" w14:textId="77777777" w:rsidR="006E6678" w:rsidRDefault="006E6678">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2984</w:t>
      </w:r>
    </w:p>
    <w:p w14:paraId="4EE559A6" w14:textId="77777777" w:rsidR="006E6678" w:rsidRDefault="006E6678">
      <w:pPr>
        <w:pStyle w:val="TOC2"/>
        <w:rPr>
          <w:rFonts w:asciiTheme="minorHAnsi" w:eastAsiaTheme="minorEastAsia" w:hAnsiTheme="minorHAnsi" w:cstheme="minorBidi"/>
          <w:sz w:val="22"/>
          <w:szCs w:val="22"/>
        </w:rPr>
      </w:pPr>
      <w:r>
        <w:lastRenderedPageBreak/>
        <w:t>B.3.7</w:t>
      </w:r>
      <w:r>
        <w:rPr>
          <w:rFonts w:asciiTheme="minorHAnsi" w:eastAsiaTheme="minorEastAsia" w:hAnsiTheme="minorHAnsi" w:cstheme="minorBidi"/>
          <w:sz w:val="22"/>
          <w:szCs w:val="22"/>
        </w:rPr>
        <w:tab/>
      </w:r>
      <w:r>
        <w:t>Conditions for inter-frequency RSTD measurements</w:t>
      </w:r>
      <w:r>
        <w:tab/>
        <w:t>2984</w:t>
      </w:r>
    </w:p>
    <w:p w14:paraId="4FAD028E" w14:textId="77777777" w:rsidR="006E6678" w:rsidRDefault="006E6678">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2984</w:t>
      </w:r>
    </w:p>
    <w:p w14:paraId="3B47E5D7" w14:textId="77777777" w:rsidR="006E6678" w:rsidRDefault="006E6678">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2984</w:t>
      </w:r>
    </w:p>
    <w:p w14:paraId="5049444B" w14:textId="77777777" w:rsidR="006E6678" w:rsidRDefault="006E6678">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2984</w:t>
      </w:r>
    </w:p>
    <w:p w14:paraId="25CDCD43" w14:textId="77777777" w:rsidR="006E6678" w:rsidRDefault="006E6678">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2985</w:t>
      </w:r>
    </w:p>
    <w:p w14:paraId="634838E9" w14:textId="77777777" w:rsidR="006E6678" w:rsidRDefault="006E6678">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2985</w:t>
      </w:r>
    </w:p>
    <w:p w14:paraId="64BC3DF9" w14:textId="77777777" w:rsidR="006E6678" w:rsidRDefault="006E6678">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2985</w:t>
      </w:r>
    </w:p>
    <w:p w14:paraId="24A278E9" w14:textId="77777777" w:rsidR="006E6678" w:rsidRDefault="006E6678">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2985</w:t>
      </w:r>
    </w:p>
    <w:p w14:paraId="08055B5D" w14:textId="77777777" w:rsidR="006E6678" w:rsidRDefault="006E6678">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2985</w:t>
      </w:r>
    </w:p>
    <w:p w14:paraId="508EB4A8" w14:textId="77777777" w:rsidR="006E6678" w:rsidRDefault="006E6678">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2985</w:t>
      </w:r>
    </w:p>
    <w:p w14:paraId="0DB581E0" w14:textId="77777777" w:rsidR="006E6678" w:rsidRDefault="006E6678">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2986</w:t>
      </w:r>
    </w:p>
    <w:p w14:paraId="074436FC" w14:textId="77777777" w:rsidR="006E6678" w:rsidRDefault="006E6678">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2986</w:t>
      </w:r>
    </w:p>
    <w:p w14:paraId="5EFE1565" w14:textId="77777777" w:rsidR="006E6678" w:rsidRDefault="006E6678">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2986</w:t>
      </w:r>
    </w:p>
    <w:p w14:paraId="5487B834" w14:textId="77777777" w:rsidR="006E6678" w:rsidRDefault="006E6678">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2987</w:t>
      </w:r>
    </w:p>
    <w:p w14:paraId="75B28E09" w14:textId="77777777" w:rsidR="006E6678" w:rsidRDefault="006E6678">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2987</w:t>
      </w:r>
    </w:p>
    <w:p w14:paraId="5DFFE5BB" w14:textId="77777777" w:rsidR="006E6678" w:rsidRDefault="006E6678">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2987</w:t>
      </w:r>
    </w:p>
    <w:p w14:paraId="3D1D1784" w14:textId="77777777" w:rsidR="006E6678" w:rsidRDefault="006E6678">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2987</w:t>
      </w:r>
    </w:p>
    <w:p w14:paraId="201C01F7" w14:textId="77777777" w:rsidR="006E6678" w:rsidRDefault="006E6678">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2987</w:t>
      </w:r>
    </w:p>
    <w:p w14:paraId="6D84207E" w14:textId="77777777" w:rsidR="006E6678" w:rsidRDefault="006E6678">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2987</w:t>
      </w:r>
    </w:p>
    <w:p w14:paraId="00DF71B8" w14:textId="77777777" w:rsidR="006E6678" w:rsidRDefault="006E6678">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2987</w:t>
      </w:r>
    </w:p>
    <w:p w14:paraId="171A61B5" w14:textId="77777777" w:rsidR="006E6678" w:rsidRDefault="006E6678">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2987</w:t>
      </w:r>
    </w:p>
    <w:p w14:paraId="6A2329A1" w14:textId="77777777" w:rsidR="006E6678" w:rsidRDefault="006E6678">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2987</w:t>
      </w:r>
    </w:p>
    <w:p w14:paraId="6200F8C4" w14:textId="77777777" w:rsidR="006E6678" w:rsidRDefault="006E6678">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2988</w:t>
      </w:r>
    </w:p>
    <w:p w14:paraId="5A544F51" w14:textId="77777777" w:rsidR="006E6678" w:rsidRDefault="006E6678">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2988</w:t>
      </w:r>
    </w:p>
    <w:p w14:paraId="6F73C7A4" w14:textId="77777777" w:rsidR="006E6678" w:rsidRDefault="006E6678">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2988</w:t>
      </w:r>
    </w:p>
    <w:p w14:paraId="47BECA06" w14:textId="77777777" w:rsidR="006E6678" w:rsidRDefault="006E6678">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2988</w:t>
      </w:r>
    </w:p>
    <w:p w14:paraId="7D59344C" w14:textId="77777777" w:rsidR="006E6678" w:rsidRDefault="006E6678">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2988</w:t>
      </w:r>
    </w:p>
    <w:p w14:paraId="62384BEE" w14:textId="77777777" w:rsidR="006E6678" w:rsidRDefault="006E6678">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2988</w:t>
      </w:r>
    </w:p>
    <w:p w14:paraId="24C5E146" w14:textId="77777777" w:rsidR="006E6678" w:rsidRDefault="006E6678">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2989</w:t>
      </w:r>
    </w:p>
    <w:p w14:paraId="565FFEEA" w14:textId="77777777" w:rsidR="006E6678" w:rsidRDefault="006E6678">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2989</w:t>
      </w:r>
    </w:p>
    <w:p w14:paraId="3BC33199" w14:textId="77777777" w:rsidR="006E6678" w:rsidRDefault="006E6678">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2989</w:t>
      </w:r>
    </w:p>
    <w:p w14:paraId="4A528536" w14:textId="77777777" w:rsidR="006E6678" w:rsidRDefault="006E6678">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2989</w:t>
      </w:r>
    </w:p>
    <w:p w14:paraId="5ACD3F28" w14:textId="77777777" w:rsidR="006E6678" w:rsidRDefault="006E6678">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2989</w:t>
      </w:r>
    </w:p>
    <w:p w14:paraId="0EFCD9DF" w14:textId="77777777" w:rsidR="006E6678" w:rsidRDefault="006E6678">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2989</w:t>
      </w:r>
    </w:p>
    <w:p w14:paraId="153EE88D" w14:textId="77777777" w:rsidR="006E6678" w:rsidRDefault="006E6678">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2990</w:t>
      </w:r>
    </w:p>
    <w:p w14:paraId="296C26F7" w14:textId="77777777" w:rsidR="006E6678" w:rsidRDefault="006E6678">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2990</w:t>
      </w:r>
    </w:p>
    <w:p w14:paraId="351F9EFC" w14:textId="77777777" w:rsidR="006E6678" w:rsidRDefault="006E6678">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2990</w:t>
      </w:r>
    </w:p>
    <w:p w14:paraId="1922E771" w14:textId="77777777" w:rsidR="006E6678" w:rsidRDefault="006E6678">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2990</w:t>
      </w:r>
    </w:p>
    <w:p w14:paraId="6B158EDF" w14:textId="77777777" w:rsidR="006E6678" w:rsidRDefault="006E6678">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2990</w:t>
      </w:r>
    </w:p>
    <w:p w14:paraId="35170363" w14:textId="77777777" w:rsidR="006E6678" w:rsidRDefault="006E6678">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2990</w:t>
      </w:r>
    </w:p>
    <w:p w14:paraId="4EE9C8E7" w14:textId="77777777" w:rsidR="006E6678" w:rsidRDefault="006E6678">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2990</w:t>
      </w:r>
    </w:p>
    <w:p w14:paraId="79CD1AE2" w14:textId="77777777" w:rsidR="006E6678" w:rsidRDefault="006E6678">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2991</w:t>
      </w:r>
    </w:p>
    <w:p w14:paraId="4C8D4F8E" w14:textId="77777777" w:rsidR="006E6678" w:rsidRDefault="006E6678">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2991</w:t>
      </w:r>
    </w:p>
    <w:p w14:paraId="6431D360" w14:textId="77777777" w:rsidR="006E6678" w:rsidRDefault="006E6678">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2991</w:t>
      </w:r>
    </w:p>
    <w:p w14:paraId="6686ED14" w14:textId="77777777" w:rsidR="006E6678" w:rsidRDefault="006E6678">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2991</w:t>
      </w:r>
    </w:p>
    <w:p w14:paraId="614204FC" w14:textId="77777777" w:rsidR="006E6678" w:rsidRDefault="006E6678">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2991</w:t>
      </w:r>
    </w:p>
    <w:p w14:paraId="3CC626E4" w14:textId="77777777" w:rsidR="006E6678" w:rsidRDefault="006E6678">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2992</w:t>
      </w:r>
    </w:p>
    <w:p w14:paraId="18CECF86" w14:textId="77777777" w:rsidR="006E6678" w:rsidRDefault="006E6678">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2992</w:t>
      </w:r>
    </w:p>
    <w:p w14:paraId="50FC0139" w14:textId="2252C003" w:rsidR="006E6678" w:rsidRDefault="006E6678">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2992</w:t>
      </w:r>
    </w:p>
    <w:p w14:paraId="6EC7D4BA" w14:textId="77777777" w:rsidR="006E6678" w:rsidRDefault="006E6678">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2992</w:t>
      </w:r>
    </w:p>
    <w:p w14:paraId="0338C86E" w14:textId="77777777" w:rsidR="006E6678" w:rsidRDefault="006E6678">
      <w:pPr>
        <w:pStyle w:val="TOC2"/>
        <w:rPr>
          <w:rFonts w:asciiTheme="minorHAnsi" w:eastAsiaTheme="minorEastAsia" w:hAnsiTheme="minorHAnsi" w:cstheme="minorBidi"/>
          <w:sz w:val="22"/>
          <w:szCs w:val="22"/>
        </w:rPr>
      </w:pPr>
      <w:r>
        <w:lastRenderedPageBreak/>
        <w:t>B.4.2</w:t>
      </w:r>
      <w:r>
        <w:rPr>
          <w:rFonts w:asciiTheme="minorHAnsi" w:eastAsiaTheme="minorEastAsia" w:hAnsiTheme="minorHAnsi" w:cstheme="minorBidi"/>
          <w:sz w:val="22"/>
          <w:szCs w:val="22"/>
        </w:rPr>
        <w:tab/>
      </w:r>
      <w:r>
        <w:t>Receiver sensitivity relaxation for UE supporting CA</w:t>
      </w:r>
      <w:r>
        <w:tab/>
        <w:t>2992</w:t>
      </w:r>
    </w:p>
    <w:p w14:paraId="346DC3F5" w14:textId="77777777" w:rsidR="006E6678" w:rsidRDefault="006E6678">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2992</w:t>
      </w:r>
    </w:p>
    <w:p w14:paraId="720356FC" w14:textId="77777777" w:rsidR="006E6678" w:rsidRDefault="006E6678">
      <w:pPr>
        <w:pStyle w:val="TOC3"/>
        <w:rPr>
          <w:rFonts w:asciiTheme="minorHAnsi" w:eastAsiaTheme="minorEastAsia" w:hAnsiTheme="minorHAnsi" w:cstheme="minorBidi"/>
          <w:sz w:val="22"/>
          <w:szCs w:val="22"/>
        </w:rPr>
      </w:pPr>
      <w:r w:rsidRPr="006E6678">
        <w:t>B.4.3.1</w:t>
      </w:r>
      <w:r w:rsidRPr="006E6678">
        <w:rPr>
          <w:rFonts w:asciiTheme="minorHAnsi" w:hAnsiTheme="minorHAnsi" w:cstheme="minorBidi"/>
          <w:sz w:val="22"/>
          <w:szCs w:val="22"/>
        </w:rPr>
        <w:tab/>
      </w:r>
      <w:r w:rsidRPr="00CC1A22">
        <w:rPr>
          <w:rFonts w:eastAsia="MS Mincho"/>
        </w:rPr>
        <w:t>Inter-band carrier aggregation</w:t>
      </w:r>
      <w:r>
        <w:tab/>
        <w:t>2992</w:t>
      </w:r>
    </w:p>
    <w:p w14:paraId="052CEF3F" w14:textId="77777777" w:rsidR="006E6678" w:rsidRDefault="006E6678">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2992</w:t>
      </w:r>
    </w:p>
    <w:p w14:paraId="27E2F45E" w14:textId="77777777" w:rsidR="006E6678" w:rsidRDefault="006E6678">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2993</w:t>
      </w:r>
    </w:p>
    <w:p w14:paraId="48C581A1" w14:textId="3979AF0F" w:rsidR="006E6678" w:rsidRDefault="006E6678">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2993</w:t>
      </w:r>
    </w:p>
    <w:p w14:paraId="5C0AE244" w14:textId="77777777" w:rsidR="006E6678" w:rsidRDefault="006E6678">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2993</w:t>
      </w:r>
    </w:p>
    <w:p w14:paraId="2897304F" w14:textId="77777777" w:rsidR="006E6678" w:rsidRDefault="006E6678">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2993</w:t>
      </w:r>
    </w:p>
    <w:p w14:paraId="4B2505DD" w14:textId="77777777" w:rsidR="006E6678" w:rsidRDefault="006E6678">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2994</w:t>
      </w:r>
    </w:p>
    <w:p w14:paraId="665ECDD8" w14:textId="77777777" w:rsidR="006E6678" w:rsidRDefault="006E6678">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2994</w:t>
      </w:r>
    </w:p>
    <w:p w14:paraId="5E0BBA26" w14:textId="77777777" w:rsidR="006E6678" w:rsidRDefault="006E6678">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2995</w:t>
      </w:r>
    </w:p>
    <w:p w14:paraId="02F1261D" w14:textId="5DD1DA83" w:rsidR="006E6678" w:rsidRDefault="006E6678">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2995</w:t>
      </w:r>
    </w:p>
    <w:p w14:paraId="784FE5FF" w14:textId="77777777" w:rsidR="006E6678" w:rsidRDefault="006E6678">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2995</w:t>
      </w:r>
    </w:p>
    <w:p w14:paraId="2C376213" w14:textId="77777777" w:rsidR="006E6678" w:rsidRDefault="006E6678">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2995</w:t>
      </w:r>
    </w:p>
    <w:p w14:paraId="63BA35D0" w14:textId="77777777" w:rsidR="006E6678" w:rsidRDefault="006E6678">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2995</w:t>
      </w:r>
    </w:p>
    <w:p w14:paraId="79AF4E44" w14:textId="77777777" w:rsidR="006E6678" w:rsidRDefault="006E6678">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2996</w:t>
      </w:r>
    </w:p>
    <w:p w14:paraId="555A8182" w14:textId="77777777" w:rsidR="006E6678" w:rsidRDefault="006E6678">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2996</w:t>
      </w:r>
    </w:p>
    <w:p w14:paraId="0C274D58" w14:textId="606F55F2" w:rsidR="006E6678" w:rsidRDefault="006E6678" w:rsidP="006E6678">
      <w:pPr>
        <w:pStyle w:val="TOC8"/>
        <w:rPr>
          <w:rFonts w:asciiTheme="minorHAnsi" w:eastAsiaTheme="minorEastAsia" w:hAnsiTheme="minorHAnsi" w:cstheme="minorBidi"/>
          <w:b w:val="0"/>
          <w:szCs w:val="22"/>
        </w:rPr>
      </w:pPr>
      <w:r>
        <w:t>Annex C (informative):</w:t>
      </w:r>
      <w:r>
        <w:tab/>
        <w:t>Change history:</w:t>
      </w:r>
      <w:r>
        <w:tab/>
        <w:t>2997</w:t>
      </w:r>
    </w:p>
    <w:p w14:paraId="4EEFB6C0" w14:textId="4529A6A9" w:rsidR="004D51F6" w:rsidRDefault="006E6678" w:rsidP="005F6A6A">
      <w:pPr>
        <w:rPr>
          <w:rFonts w:cs="v4.2.0"/>
          <w:noProof/>
          <w:sz w:val="22"/>
          <w:szCs w:val="22"/>
          <w:lang w:val="en-US"/>
        </w:rPr>
      </w:pPr>
      <w:r>
        <w:rPr>
          <w:rFonts w:cs="v4.2.0"/>
          <w:noProof/>
          <w:sz w:val="22"/>
        </w:rPr>
        <w:fldChar w:fldCharType="end"/>
      </w:r>
    </w:p>
    <w:p w14:paraId="5D42B5F2" w14:textId="003CF19F"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F95D76">
        <w:rPr>
          <w:noProof/>
        </w:rPr>
        <w:instrText>f</w:instrText>
      </w:r>
      <w:r w:rsidR="00733A08" w:rsidRPr="00733A08">
        <w:rPr>
          <w:noProof/>
        </w:rPr>
        <w:instrText>0_s00-11</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F95D76">
        <w:rPr>
          <w:rFonts w:eastAsia="Malgun Gothic"/>
          <w:noProof/>
        </w:rPr>
        <w:instrText>f</w:instrText>
      </w:r>
      <w:r w:rsidR="00733A08" w:rsidRPr="00733A08">
        <w:rPr>
          <w:noProof/>
        </w:rPr>
        <w:instrText>0_sA.1-A.6</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F95D76">
        <w:rPr>
          <w:rFonts w:eastAsia="Malgun Gothic"/>
          <w:noProof/>
        </w:rPr>
        <w:instrText>f</w:instrText>
      </w:r>
      <w:r w:rsidR="00733A08" w:rsidRPr="00733A08">
        <w:rPr>
          <w:noProof/>
        </w:rPr>
        <w:instrText>0_sA.7-A.8</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F95D76">
        <w:rPr>
          <w:noProof/>
        </w:rPr>
        <w:instrText>f</w:instrText>
      </w:r>
      <w:r w:rsidR="00733A08" w:rsidRPr="00733A08">
        <w:rPr>
          <w:noProof/>
        </w:rPr>
        <w:instrText>0_sA.9-XX</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p>
    <w:p w14:paraId="634AE8B7" w14:textId="77777777" w:rsidR="001B39DE" w:rsidRPr="008337D1" w:rsidRDefault="001B39DE" w:rsidP="005F6A6A">
      <w:pPr>
        <w:rPr>
          <w:rFonts w:cs="v4.2.0"/>
          <w:noProof/>
          <w:sz w:val="22"/>
          <w:lang w:val="en-US"/>
        </w:rPr>
      </w:pPr>
      <w:bookmarkStart w:id="3" w:name="_GoBack"/>
      <w:bookmarkEnd w:id="3"/>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7A6E9" w14:textId="77777777" w:rsidR="00CC464F" w:rsidRDefault="00CC464F">
      <w:r>
        <w:separator/>
      </w:r>
    </w:p>
  </w:endnote>
  <w:endnote w:type="continuationSeparator" w:id="0">
    <w:p w14:paraId="09D35437" w14:textId="77777777" w:rsidR="00CC464F" w:rsidRDefault="00CC4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BEC24" w14:textId="77777777" w:rsidR="009B0D89" w:rsidRPr="00FD21B3" w:rsidRDefault="009B0D89"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EFE65" w14:textId="77777777" w:rsidR="00CC464F" w:rsidRDefault="00CC464F">
      <w:r>
        <w:separator/>
      </w:r>
    </w:p>
  </w:footnote>
  <w:footnote w:type="continuationSeparator" w:id="0">
    <w:p w14:paraId="35D8555F" w14:textId="77777777" w:rsidR="00CC464F" w:rsidRDefault="00CC4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F2DE" w14:textId="77777777" w:rsidR="009B0D89" w:rsidRDefault="009B0D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3B558" w14:textId="77777777" w:rsidR="009B0D89" w:rsidRDefault="009B0D89">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4A90AC3D" w14:textId="1EDD47DF" w:rsidR="009B0D89" w:rsidRDefault="009B0D89" w:rsidP="00615564">
    <w:pPr>
      <w:pStyle w:val="Header"/>
      <w:framePr w:wrap="auto" w:vAnchor="text" w:hAnchor="margin" w:xAlign="right" w:y="1"/>
      <w:widowControl/>
    </w:pPr>
    <w:r>
      <w:fldChar w:fldCharType="begin"/>
    </w:r>
    <w:r>
      <w:instrText xml:space="preserve"> STYLEREF ZA </w:instrText>
    </w:r>
    <w:r>
      <w:fldChar w:fldCharType="separate"/>
    </w:r>
    <w:r w:rsidR="00F95D76">
      <w:t>3GPP TS 36.133 V14.15.0 (2020-06)</w:t>
    </w:r>
    <w:r>
      <w:fldChar w:fldCharType="end"/>
    </w:r>
  </w:p>
  <w:p w14:paraId="2B2C6DA3" w14:textId="67CC5770" w:rsidR="009B0D89" w:rsidRDefault="009B0D89" w:rsidP="00615564">
    <w:pPr>
      <w:pStyle w:val="Header"/>
      <w:framePr w:wrap="auto" w:vAnchor="text" w:hAnchor="margin" w:y="1"/>
      <w:widowControl/>
    </w:pPr>
    <w:r>
      <w:fldChar w:fldCharType="begin"/>
    </w:r>
    <w:r>
      <w:instrText xml:space="preserve"> STYLEREF ZGSM </w:instrText>
    </w:r>
    <w:r>
      <w:fldChar w:fldCharType="separate"/>
    </w:r>
    <w:r w:rsidR="00F95D76">
      <w:t>Release 14</w:t>
    </w:r>
    <w:r>
      <w:fldChar w:fldCharType="end"/>
    </w:r>
  </w:p>
  <w:p w14:paraId="6276D902" w14:textId="77777777" w:rsidR="009B0D89" w:rsidRDefault="009B0D89">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7C771" w14:textId="77777777" w:rsidR="009B0D89" w:rsidRDefault="009B0D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152"/>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335F"/>
    <w:rsid w:val="004E4586"/>
    <w:rsid w:val="004E45F6"/>
    <w:rsid w:val="004E46B6"/>
    <w:rsid w:val="004E520C"/>
    <w:rsid w:val="004E5DDC"/>
    <w:rsid w:val="004E65B8"/>
    <w:rsid w:val="004E6DB7"/>
    <w:rsid w:val="004F00AD"/>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E6678"/>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0E2F"/>
    <w:rsid w:val="009412EB"/>
    <w:rsid w:val="009436A8"/>
    <w:rsid w:val="0094406A"/>
    <w:rsid w:val="00945775"/>
    <w:rsid w:val="009532FC"/>
    <w:rsid w:val="009535ED"/>
    <w:rsid w:val="0095509F"/>
    <w:rsid w:val="0095549D"/>
    <w:rsid w:val="00957173"/>
    <w:rsid w:val="009573FF"/>
    <w:rsid w:val="00960CDD"/>
    <w:rsid w:val="00963284"/>
    <w:rsid w:val="00963B87"/>
    <w:rsid w:val="009643AC"/>
    <w:rsid w:val="009658E4"/>
    <w:rsid w:val="009665CF"/>
    <w:rsid w:val="00967619"/>
    <w:rsid w:val="009711B1"/>
    <w:rsid w:val="009739B0"/>
    <w:rsid w:val="00974754"/>
    <w:rsid w:val="00974BE8"/>
    <w:rsid w:val="00976EF8"/>
    <w:rsid w:val="00977645"/>
    <w:rsid w:val="00977BC1"/>
    <w:rsid w:val="00981012"/>
    <w:rsid w:val="009814E8"/>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4CDE"/>
    <w:rsid w:val="00AB5379"/>
    <w:rsid w:val="00AB5E55"/>
    <w:rsid w:val="00AB6624"/>
    <w:rsid w:val="00AB76C1"/>
    <w:rsid w:val="00AB7BF4"/>
    <w:rsid w:val="00AC2D94"/>
    <w:rsid w:val="00AC50A6"/>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0BDE"/>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8DA"/>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464F"/>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C5EBA"/>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10F"/>
    <w:rsid w:val="00EF64A6"/>
    <w:rsid w:val="00F01F6F"/>
    <w:rsid w:val="00F03075"/>
    <w:rsid w:val="00F03983"/>
    <w:rsid w:val="00F0413A"/>
    <w:rsid w:val="00F064DB"/>
    <w:rsid w:val="00F07AAB"/>
    <w:rsid w:val="00F10077"/>
    <w:rsid w:val="00F11CE2"/>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D76"/>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5056"/>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65E85"/>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F505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F50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FF505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FF505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F5056"/>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FF5056"/>
    <w:pPr>
      <w:ind w:left="1701" w:hanging="1701"/>
      <w:outlineLvl w:val="4"/>
    </w:pPr>
    <w:rPr>
      <w:sz w:val="22"/>
    </w:rPr>
  </w:style>
  <w:style w:type="paragraph" w:styleId="Heading6">
    <w:name w:val="heading 6"/>
    <w:aliases w:val="T1,Header 6"/>
    <w:basedOn w:val="H6"/>
    <w:next w:val="Normal"/>
    <w:link w:val="Heading6Char"/>
    <w:qFormat/>
    <w:rsid w:val="00FF5056"/>
    <w:pPr>
      <w:outlineLvl w:val="5"/>
    </w:pPr>
  </w:style>
  <w:style w:type="paragraph" w:styleId="Heading7">
    <w:name w:val="heading 7"/>
    <w:basedOn w:val="H6"/>
    <w:next w:val="Normal"/>
    <w:link w:val="Heading7Char"/>
    <w:qFormat/>
    <w:rsid w:val="00FF5056"/>
    <w:pPr>
      <w:outlineLvl w:val="6"/>
    </w:pPr>
  </w:style>
  <w:style w:type="paragraph" w:styleId="Heading8">
    <w:name w:val="heading 8"/>
    <w:basedOn w:val="Heading1"/>
    <w:next w:val="Normal"/>
    <w:link w:val="Heading8Char"/>
    <w:qFormat/>
    <w:rsid w:val="00FF5056"/>
    <w:pPr>
      <w:ind w:left="0" w:firstLine="0"/>
      <w:outlineLvl w:val="7"/>
    </w:pPr>
  </w:style>
  <w:style w:type="paragraph" w:styleId="Heading9">
    <w:name w:val="heading 9"/>
    <w:aliases w:val="Figure Heading,FH"/>
    <w:basedOn w:val="Heading8"/>
    <w:next w:val="Normal"/>
    <w:link w:val="Heading9Char"/>
    <w:qFormat/>
    <w:rsid w:val="00FF5056"/>
    <w:pPr>
      <w:outlineLvl w:val="8"/>
    </w:pPr>
  </w:style>
  <w:style w:type="character" w:default="1" w:styleId="DefaultParagraphFont">
    <w:name w:val="Default Paragraph Font"/>
    <w:semiHidden/>
    <w:rsid w:val="00FF50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5056"/>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FF5056"/>
    <w:pPr>
      <w:ind w:left="1985" w:hanging="1985"/>
      <w:outlineLvl w:val="9"/>
    </w:pPr>
    <w:rPr>
      <w:sz w:val="20"/>
    </w:rPr>
  </w:style>
  <w:style w:type="paragraph" w:customStyle="1" w:styleId="B1">
    <w:name w:val="B1"/>
    <w:basedOn w:val="List"/>
    <w:link w:val="B1Char"/>
    <w:rsid w:val="00FF5056"/>
  </w:style>
  <w:style w:type="paragraph" w:styleId="List">
    <w:name w:val="List"/>
    <w:basedOn w:val="Normal"/>
    <w:rsid w:val="00FF5056"/>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FF5056"/>
  </w:style>
  <w:style w:type="paragraph" w:customStyle="1" w:styleId="ZA">
    <w:name w:val="ZA"/>
    <w:rsid w:val="00FF50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F50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FF50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F50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F5056"/>
    <w:pPr>
      <w:framePr w:wrap="notBeside" w:y="16161"/>
    </w:pPr>
  </w:style>
  <w:style w:type="paragraph" w:customStyle="1" w:styleId="FP">
    <w:name w:val="FP"/>
    <w:basedOn w:val="Normal"/>
    <w:rsid w:val="00FF5056"/>
    <w:pPr>
      <w:spacing w:after="0"/>
    </w:pPr>
  </w:style>
  <w:style w:type="paragraph" w:customStyle="1" w:styleId="TT">
    <w:name w:val="TT"/>
    <w:basedOn w:val="Heading1"/>
    <w:next w:val="Normal"/>
    <w:rsid w:val="00FF5056"/>
    <w:pPr>
      <w:outlineLvl w:val="9"/>
    </w:pPr>
  </w:style>
  <w:style w:type="paragraph" w:styleId="TOC1">
    <w:name w:val="toc 1"/>
    <w:rsid w:val="00FF50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FF5056"/>
    <w:pPr>
      <w:keepNext w:val="0"/>
      <w:spacing w:before="0"/>
      <w:ind w:left="851" w:hanging="851"/>
    </w:pPr>
    <w:rPr>
      <w:sz w:val="20"/>
    </w:rPr>
  </w:style>
  <w:style w:type="paragraph" w:styleId="TOC3">
    <w:name w:val="toc 3"/>
    <w:basedOn w:val="TOC2"/>
    <w:rsid w:val="00FF5056"/>
    <w:pPr>
      <w:ind w:left="1134" w:hanging="1134"/>
    </w:pPr>
  </w:style>
  <w:style w:type="paragraph" w:styleId="TOC4">
    <w:name w:val="toc 4"/>
    <w:basedOn w:val="TOC3"/>
    <w:rsid w:val="00FF5056"/>
    <w:pPr>
      <w:ind w:left="1418" w:hanging="1418"/>
    </w:pPr>
  </w:style>
  <w:style w:type="paragraph" w:customStyle="1" w:styleId="B2">
    <w:name w:val="B2"/>
    <w:basedOn w:val="List2"/>
    <w:link w:val="B2Char"/>
    <w:rsid w:val="00FF5056"/>
  </w:style>
  <w:style w:type="paragraph" w:styleId="List2">
    <w:name w:val="List 2"/>
    <w:basedOn w:val="List"/>
    <w:rsid w:val="00FF5056"/>
    <w:pPr>
      <w:ind w:left="851"/>
    </w:pPr>
  </w:style>
  <w:style w:type="paragraph" w:customStyle="1" w:styleId="B3">
    <w:name w:val="B3"/>
    <w:basedOn w:val="List3"/>
    <w:link w:val="B3Char"/>
    <w:rsid w:val="00FF5056"/>
  </w:style>
  <w:style w:type="paragraph" w:styleId="List3">
    <w:name w:val="List 3"/>
    <w:basedOn w:val="List2"/>
    <w:rsid w:val="00FF5056"/>
    <w:pPr>
      <w:ind w:left="1135"/>
    </w:pPr>
  </w:style>
  <w:style w:type="paragraph" w:customStyle="1" w:styleId="NO">
    <w:name w:val="NO"/>
    <w:basedOn w:val="Normal"/>
    <w:link w:val="NOChar"/>
    <w:rsid w:val="00FF5056"/>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FF5056"/>
    <w:pPr>
      <w:ind w:left="1418"/>
    </w:pPr>
  </w:style>
  <w:style w:type="paragraph" w:styleId="List5">
    <w:name w:val="List 5"/>
    <w:basedOn w:val="List4"/>
    <w:rsid w:val="00FF5056"/>
    <w:pPr>
      <w:ind w:left="1702"/>
    </w:pPr>
  </w:style>
  <w:style w:type="paragraph" w:customStyle="1" w:styleId="EX">
    <w:name w:val="EX"/>
    <w:basedOn w:val="Normal"/>
    <w:rsid w:val="00FF5056"/>
    <w:pPr>
      <w:keepLines/>
      <w:ind w:left="1702" w:hanging="1418"/>
    </w:pPr>
  </w:style>
  <w:style w:type="paragraph" w:customStyle="1" w:styleId="EW">
    <w:name w:val="EW"/>
    <w:basedOn w:val="EX"/>
    <w:rsid w:val="00FF5056"/>
    <w:pPr>
      <w:spacing w:after="0"/>
    </w:pPr>
  </w:style>
  <w:style w:type="paragraph" w:customStyle="1" w:styleId="TAC">
    <w:name w:val="TAC"/>
    <w:basedOn w:val="TAL"/>
    <w:link w:val="TACChar"/>
    <w:rsid w:val="00FF5056"/>
    <w:pPr>
      <w:jc w:val="center"/>
    </w:pPr>
  </w:style>
  <w:style w:type="paragraph" w:customStyle="1" w:styleId="TAL">
    <w:name w:val="TAL"/>
    <w:basedOn w:val="Normal"/>
    <w:link w:val="TALCar"/>
    <w:rsid w:val="00FF5056"/>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FF5056"/>
    <w:rPr>
      <w:color w:val="FF0000"/>
    </w:rPr>
  </w:style>
  <w:style w:type="paragraph" w:customStyle="1" w:styleId="EQ">
    <w:name w:val="EQ"/>
    <w:basedOn w:val="Normal"/>
    <w:next w:val="Normal"/>
    <w:rsid w:val="00FF5056"/>
    <w:pPr>
      <w:keepLines/>
      <w:tabs>
        <w:tab w:val="center" w:pos="4536"/>
        <w:tab w:val="right" w:pos="9072"/>
      </w:tabs>
    </w:pPr>
    <w:rPr>
      <w:noProof/>
    </w:rPr>
  </w:style>
  <w:style w:type="paragraph" w:customStyle="1" w:styleId="TF">
    <w:name w:val="TF"/>
    <w:basedOn w:val="TH"/>
    <w:link w:val="TFChar"/>
    <w:rsid w:val="00FF5056"/>
    <w:pPr>
      <w:keepNext w:val="0"/>
      <w:spacing w:before="0" w:after="240"/>
    </w:pPr>
  </w:style>
  <w:style w:type="paragraph" w:customStyle="1" w:styleId="TH">
    <w:name w:val="TH"/>
    <w:basedOn w:val="Normal"/>
    <w:link w:val="THChar"/>
    <w:rsid w:val="00FF5056"/>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rsid w:val="00FF5056"/>
    <w:pPr>
      <w:spacing w:before="180"/>
      <w:ind w:left="2693" w:hanging="2693"/>
    </w:pPr>
    <w:rPr>
      <w:b/>
    </w:rPr>
  </w:style>
  <w:style w:type="paragraph" w:styleId="TOC5">
    <w:name w:val="toc 5"/>
    <w:basedOn w:val="TOC4"/>
    <w:rsid w:val="00FF5056"/>
    <w:pPr>
      <w:ind w:left="1701" w:hanging="1701"/>
    </w:pPr>
  </w:style>
  <w:style w:type="paragraph" w:customStyle="1" w:styleId="ZH">
    <w:name w:val="ZH"/>
    <w:rsid w:val="00FF50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FF5056"/>
    <w:pPr>
      <w:ind w:left="1418" w:hanging="1418"/>
    </w:pPr>
  </w:style>
  <w:style w:type="paragraph" w:customStyle="1" w:styleId="LD">
    <w:name w:val="LD"/>
    <w:rsid w:val="00FF50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F5056"/>
    <w:pPr>
      <w:spacing w:after="0"/>
    </w:pPr>
  </w:style>
  <w:style w:type="paragraph" w:styleId="TOC6">
    <w:name w:val="toc 6"/>
    <w:basedOn w:val="TOC5"/>
    <w:next w:val="Normal"/>
    <w:rsid w:val="00FF5056"/>
    <w:pPr>
      <w:ind w:left="1985" w:hanging="1985"/>
    </w:pPr>
  </w:style>
  <w:style w:type="paragraph" w:styleId="TOC7">
    <w:name w:val="toc 7"/>
    <w:basedOn w:val="TOC6"/>
    <w:next w:val="Normal"/>
    <w:rsid w:val="00FF5056"/>
    <w:pPr>
      <w:ind w:left="2268" w:hanging="2268"/>
    </w:pPr>
  </w:style>
  <w:style w:type="paragraph" w:customStyle="1" w:styleId="NF">
    <w:name w:val="NF"/>
    <w:basedOn w:val="NO"/>
    <w:rsid w:val="00FF5056"/>
    <w:pPr>
      <w:keepNext/>
      <w:spacing w:after="0"/>
    </w:pPr>
    <w:rPr>
      <w:rFonts w:ascii="Arial" w:hAnsi="Arial"/>
      <w:sz w:val="18"/>
    </w:rPr>
  </w:style>
  <w:style w:type="paragraph" w:customStyle="1" w:styleId="PL">
    <w:name w:val="PL"/>
    <w:link w:val="PLChar"/>
    <w:rsid w:val="00FF5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F5056"/>
    <w:pPr>
      <w:jc w:val="right"/>
    </w:pPr>
  </w:style>
  <w:style w:type="paragraph" w:customStyle="1" w:styleId="ZD">
    <w:name w:val="ZD"/>
    <w:rsid w:val="00FF50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FF50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FF5056"/>
  </w:style>
  <w:style w:type="paragraph" w:customStyle="1" w:styleId="B5">
    <w:name w:val="B5"/>
    <w:basedOn w:val="List5"/>
    <w:rsid w:val="00FF5056"/>
  </w:style>
  <w:style w:type="paragraph" w:customStyle="1" w:styleId="ZTD">
    <w:name w:val="ZTD"/>
    <w:basedOn w:val="ZB"/>
    <w:rsid w:val="00FF5056"/>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FF5056"/>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FF5056"/>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FF5056"/>
    <w:rPr>
      <w:b/>
      <w:position w:val="6"/>
      <w:sz w:val="16"/>
    </w:rPr>
  </w:style>
  <w:style w:type="paragraph" w:styleId="Footer">
    <w:name w:val="footer"/>
    <w:basedOn w:val="Header"/>
    <w:link w:val="FooterChar"/>
    <w:rsid w:val="00FF5056"/>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F505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FF5056"/>
  </w:style>
  <w:style w:type="paragraph" w:styleId="Index2">
    <w:name w:val="index 2"/>
    <w:basedOn w:val="Index1"/>
    <w:semiHidden/>
    <w:rsid w:val="00FF5056"/>
    <w:pPr>
      <w:ind w:left="284"/>
    </w:pPr>
  </w:style>
  <w:style w:type="paragraph" w:styleId="Index1">
    <w:name w:val="index 1"/>
    <w:basedOn w:val="Normal"/>
    <w:semiHidden/>
    <w:rsid w:val="00FF5056"/>
    <w:pPr>
      <w:keepLines/>
      <w:spacing w:after="0"/>
    </w:pPr>
  </w:style>
  <w:style w:type="paragraph" w:styleId="ListNumber2">
    <w:name w:val="List Number 2"/>
    <w:basedOn w:val="ListNumber"/>
    <w:rsid w:val="00FF5056"/>
    <w:pPr>
      <w:ind w:left="851"/>
    </w:pPr>
  </w:style>
  <w:style w:type="paragraph" w:styleId="ListNumber">
    <w:name w:val="List Number"/>
    <w:basedOn w:val="List"/>
    <w:rsid w:val="00FF5056"/>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F5056"/>
    <w:pPr>
      <w:keepLines/>
      <w:spacing w:after="0"/>
      <w:ind w:left="454" w:hanging="454"/>
    </w:pPr>
    <w:rPr>
      <w:sz w:val="16"/>
    </w:rPr>
  </w:style>
  <w:style w:type="paragraph" w:styleId="ListBullet2">
    <w:name w:val="List Bullet 2"/>
    <w:basedOn w:val="ListBullet"/>
    <w:rsid w:val="00FF5056"/>
    <w:pPr>
      <w:ind w:left="851"/>
    </w:pPr>
  </w:style>
  <w:style w:type="paragraph" w:styleId="ListBullet3">
    <w:name w:val="List Bullet 3"/>
    <w:basedOn w:val="ListBullet2"/>
    <w:rsid w:val="00FF5056"/>
    <w:pPr>
      <w:ind w:left="1135"/>
    </w:pPr>
  </w:style>
  <w:style w:type="paragraph" w:styleId="ListBullet4">
    <w:name w:val="List Bullet 4"/>
    <w:basedOn w:val="ListBullet3"/>
    <w:rsid w:val="00FF5056"/>
    <w:pPr>
      <w:ind w:left="1418"/>
    </w:pPr>
  </w:style>
  <w:style w:type="paragraph" w:styleId="ListBullet5">
    <w:name w:val="List Bullet 5"/>
    <w:basedOn w:val="ListBullet4"/>
    <w:rsid w:val="00FF5056"/>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77</Pages>
  <Words>35765</Words>
  <Characters>203864</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239151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38.863-01-01 CR0297r11 Rel-15 R4-2012345 RP-2067890</cp:lastModifiedBy>
  <cp:revision>3</cp:revision>
  <dcterms:created xsi:type="dcterms:W3CDTF">2020-06-25T08:51:00Z</dcterms:created>
  <dcterms:modified xsi:type="dcterms:W3CDTF">2020-06-25T08:51:00Z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