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C5A" w:rsidRDefault="00DC7C5A" w:rsidP="00DC7C5A">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Pr>
          <w:rFonts w:cs="Arial"/>
          <w:noProof w:val="0"/>
          <w:sz w:val="24"/>
          <w:szCs w:val="24"/>
          <w:lang w:val="en-GB"/>
        </w:rPr>
        <w:t>WG3 Meeting #</w:t>
      </w:r>
      <w:r w:rsidRPr="004C6C93">
        <w:t xml:space="preserve"> </w:t>
      </w:r>
      <w:r w:rsidRPr="004C6C93">
        <w:rPr>
          <w:rFonts w:cs="Arial"/>
          <w:noProof w:val="0"/>
          <w:color w:val="000000" w:themeColor="text1"/>
          <w:sz w:val="24"/>
          <w:szCs w:val="24"/>
          <w:lang w:val="en-GB"/>
        </w:rPr>
        <w:t>AH-1801</w:t>
      </w:r>
      <w:r>
        <w:rPr>
          <w:rFonts w:cs="Arial"/>
          <w:bCs/>
          <w:noProof w:val="0"/>
          <w:sz w:val="24"/>
          <w:lang w:val="en-GB"/>
        </w:rPr>
        <w:tab/>
      </w:r>
      <w:r w:rsidR="00682CD2" w:rsidRPr="00682CD2">
        <w:rPr>
          <w:rFonts w:cs="Arial"/>
          <w:bCs/>
          <w:noProof w:val="0"/>
          <w:sz w:val="24"/>
          <w:lang w:val="en-GB" w:eastAsia="ja-JP"/>
        </w:rPr>
        <w:t>R3-180400</w:t>
      </w:r>
    </w:p>
    <w:p w:rsidR="00DC7C5A" w:rsidRDefault="00DC7C5A" w:rsidP="00DC7C5A">
      <w:pPr>
        <w:pStyle w:val="CRCoverPage"/>
        <w:outlineLvl w:val="0"/>
        <w:rPr>
          <w:b/>
          <w:noProof/>
          <w:sz w:val="24"/>
        </w:rPr>
      </w:pPr>
      <w:r w:rsidRPr="00492291">
        <w:rPr>
          <w:b/>
          <w:noProof/>
          <w:sz w:val="24"/>
        </w:rPr>
        <w:t>Sophia Antipolis, France</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89372D" w:rsidRPr="008543C8">
        <w:rPr>
          <w:rFonts w:cs="Arial"/>
          <w:b/>
          <w:bCs/>
          <w:color w:val="000000"/>
          <w:sz w:val="24"/>
          <w:szCs w:val="24"/>
          <w:lang w:val="en-US"/>
        </w:rPr>
        <w:t>10.5.5</w:t>
      </w:r>
      <w:r w:rsidR="00CF2EB7">
        <w:rPr>
          <w:rFonts w:cs="Arial"/>
          <w:b/>
          <w:bCs/>
          <w:color w:val="000000"/>
          <w:sz w:val="24"/>
          <w:szCs w:val="24"/>
          <w:lang w:val="en-US"/>
        </w:rPr>
        <w:t>.2</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BE7F7C">
        <w:rPr>
          <w:rFonts w:cs="Arial"/>
          <w:b/>
          <w:bCs/>
          <w:color w:val="000000"/>
          <w:sz w:val="24"/>
          <w:szCs w:val="24"/>
        </w:rPr>
        <w:t xml:space="preserve">Handling of </w:t>
      </w:r>
      <w:r w:rsidR="00753486">
        <w:rPr>
          <w:rFonts w:cs="Arial"/>
          <w:b/>
          <w:bCs/>
          <w:color w:val="000000"/>
          <w:sz w:val="24"/>
          <w:szCs w:val="24"/>
        </w:rPr>
        <w:t>End Marker</w:t>
      </w:r>
      <w:r w:rsidR="00753486" w:rsidRPr="00753486">
        <w:rPr>
          <w:rFonts w:cs="Arial"/>
          <w:b/>
          <w:bCs/>
          <w:color w:val="000000"/>
          <w:sz w:val="24"/>
          <w:szCs w:val="24"/>
        </w:rPr>
        <w:t xml:space="preserve"> in HO and DC</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r>
      <w:r w:rsidRPr="008543C8">
        <w:rPr>
          <w:rFonts w:cs="Arial"/>
          <w:b/>
          <w:bCs/>
          <w:sz w:val="24"/>
          <w:szCs w:val="24"/>
        </w:rPr>
        <w:t>pCR</w:t>
      </w:r>
    </w:p>
    <w:p w:rsidR="00301FCF" w:rsidRPr="00301FCF" w:rsidRDefault="00CE008C" w:rsidP="00C6044B">
      <w:pPr>
        <w:pStyle w:val="Heading1"/>
      </w:pPr>
      <w:r>
        <w:t>1</w:t>
      </w:r>
      <w:r w:rsidR="00E810D9">
        <w:tab/>
        <w:t>Background</w:t>
      </w:r>
    </w:p>
    <w:p w:rsidR="00A528B8" w:rsidRDefault="00E810D9" w:rsidP="00735CA3">
      <w:pPr>
        <w:rPr>
          <w:lang w:eastAsia="ja-JP"/>
        </w:rPr>
      </w:pPr>
      <w:r>
        <w:rPr>
          <w:lang w:eastAsia="ja-JP"/>
        </w:rPr>
        <w:t>We have in the past meetings discussed handover, data forward aspects.</w:t>
      </w:r>
    </w:p>
    <w:p w:rsidR="00E810D9" w:rsidRDefault="00E810D9" w:rsidP="00735CA3">
      <w:pPr>
        <w:rPr>
          <w:lang w:eastAsia="ja-JP"/>
        </w:rPr>
      </w:pPr>
      <w:r>
        <w:rPr>
          <w:lang w:eastAsia="ja-JP"/>
        </w:rPr>
        <w:t>This paper the user plane End Marker aspect is discussed.</w:t>
      </w:r>
    </w:p>
    <w:p w:rsidR="00E810D9" w:rsidRPr="00301FCF" w:rsidRDefault="00E810D9" w:rsidP="00E810D9">
      <w:pPr>
        <w:pStyle w:val="Heading1"/>
      </w:pPr>
      <w:r>
        <w:t>2</w:t>
      </w:r>
      <w:r>
        <w:tab/>
        <w:t>Discussion</w:t>
      </w:r>
    </w:p>
    <w:p w:rsidR="00E810D9" w:rsidRDefault="00E810D9" w:rsidP="00E810D9">
      <w:pPr>
        <w:rPr>
          <w:lang w:eastAsia="ja-JP"/>
        </w:rPr>
      </w:pPr>
      <w:r>
        <w:rPr>
          <w:lang w:eastAsia="ja-JP"/>
        </w:rPr>
        <w:t>During handover, the End Marker has been used to indicate in the user plan the end of the old data path.  In GTP-U, (ref [1]), t</w:t>
      </w:r>
      <w:r w:rsidRPr="00A528B8">
        <w:rPr>
          <w:lang w:eastAsia="ja-JP"/>
        </w:rPr>
        <w:t>he End Marker message indicates the end of the payload stream on a given tunnel</w:t>
      </w:r>
      <w:r>
        <w:rPr>
          <w:lang w:eastAsia="ja-JP"/>
        </w:rPr>
        <w:t>.</w:t>
      </w:r>
    </w:p>
    <w:p w:rsidR="003F2D7E" w:rsidRPr="003F2D7E" w:rsidRDefault="003F2D7E" w:rsidP="00E810D9">
      <w:pPr>
        <w:rPr>
          <w:b/>
          <w:lang w:eastAsia="ja-JP"/>
        </w:rPr>
      </w:pPr>
      <w:r w:rsidRPr="001046DA">
        <w:rPr>
          <w:b/>
          <w:lang w:eastAsia="ja-JP"/>
        </w:rPr>
        <w:t xml:space="preserve">Observation 1: </w:t>
      </w:r>
      <w:r>
        <w:rPr>
          <w:b/>
          <w:lang w:eastAsia="ja-JP"/>
        </w:rPr>
        <w:t xml:space="preserve">The </w:t>
      </w:r>
      <w:r w:rsidRPr="003F2D7E">
        <w:rPr>
          <w:b/>
          <w:lang w:eastAsia="ja-JP"/>
        </w:rPr>
        <w:t>End marker is to mar</w:t>
      </w:r>
      <w:r>
        <w:rPr>
          <w:b/>
          <w:lang w:eastAsia="ja-JP"/>
        </w:rPr>
        <w:t xml:space="preserve">k the end of the old path, i.e. the given </w:t>
      </w:r>
      <w:r w:rsidRPr="003F2D7E">
        <w:rPr>
          <w:b/>
          <w:lang w:eastAsia="ja-JP"/>
        </w:rPr>
        <w:t>Tunnel.</w:t>
      </w:r>
    </w:p>
    <w:p w:rsidR="00E810D9" w:rsidRDefault="00E810D9" w:rsidP="00E810D9">
      <w:pPr>
        <w:rPr>
          <w:lang w:eastAsia="ja-JP"/>
        </w:rPr>
      </w:pPr>
      <w:r>
        <w:rPr>
          <w:lang w:eastAsia="ja-JP"/>
        </w:rPr>
        <w:t>In 5G system, handover can be classified as Inter system handover (between 5G and 4G) and Intra system handover (with in 5G).</w:t>
      </w:r>
      <w:r w:rsidR="002540C9">
        <w:rPr>
          <w:lang w:eastAsia="ja-JP"/>
        </w:rPr>
        <w:t xml:space="preserve"> Dual connectivity can be classified as En-DC for optional 3 and DC in 5G system.</w:t>
      </w:r>
    </w:p>
    <w:p w:rsidR="00A528B8" w:rsidRDefault="00E810D9" w:rsidP="00E810D9">
      <w:pPr>
        <w:pStyle w:val="Heading2"/>
        <w:rPr>
          <w:lang w:eastAsia="ja-JP"/>
        </w:rPr>
      </w:pPr>
      <w:r>
        <w:rPr>
          <w:lang w:eastAsia="ja-JP"/>
        </w:rPr>
        <w:t>2.1</w:t>
      </w:r>
      <w:r>
        <w:rPr>
          <w:lang w:eastAsia="ja-JP"/>
        </w:rPr>
        <w:tab/>
        <w:t>Inter system handover</w:t>
      </w:r>
    </w:p>
    <w:p w:rsidR="00076038" w:rsidRDefault="00414914" w:rsidP="00E810D9">
      <w:pPr>
        <w:rPr>
          <w:lang w:eastAsia="ja-JP"/>
        </w:rPr>
      </w:pPr>
      <w:r>
        <w:rPr>
          <w:lang w:eastAsia="ja-JP"/>
        </w:rPr>
        <w:t>As only indirect data forwarding is supported in inter system handover,</w:t>
      </w:r>
      <w:r w:rsidR="005A0DF5">
        <w:rPr>
          <w:lang w:eastAsia="ja-JP"/>
        </w:rPr>
        <w:t xml:space="preserve"> e.g. in</w:t>
      </w:r>
      <w:r w:rsidR="00076038">
        <w:rPr>
          <w:lang w:eastAsia="ja-JP"/>
        </w:rPr>
        <w:t xml:space="preserve"> handover from 5GC to EPS,</w:t>
      </w:r>
      <w:r>
        <w:rPr>
          <w:lang w:eastAsia="ja-JP"/>
        </w:rPr>
        <w:t xml:space="preserve"> </w:t>
      </w:r>
      <w:r w:rsidR="005A0DF5">
        <w:rPr>
          <w:lang w:eastAsia="ja-JP"/>
        </w:rPr>
        <w:t>the data forwarding would be via CN. The end marker is sent from source UPF to source NG-RAN by the old path, and then from source NG-RAN node to UPF. Further from UPF to target SGW, and from the target SGW to target E-UTRAN.</w:t>
      </w:r>
    </w:p>
    <w:p w:rsidR="005A0DF5" w:rsidRDefault="001046DA" w:rsidP="00E810D9">
      <w:pPr>
        <w:rPr>
          <w:lang w:eastAsia="ja-JP"/>
        </w:rPr>
      </w:pPr>
      <w:r>
        <w:rPr>
          <w:lang w:eastAsia="ja-JP"/>
        </w:rPr>
        <w:t>Follow the end marker is per GTP-U tunnel principle, we could consider that UPF sends the end marker per GTP-U tunnel, i.e. per PDU session. The 5GC will do the 5G QoS flow to EPS bearer mapping, so in the phase that UPF forwards the data to target SGW, we could assume that UPF would be able to send one or more End marker per EPS bearer, just like specified in 4G system.</w:t>
      </w:r>
    </w:p>
    <w:p w:rsidR="006B6EDD" w:rsidRPr="001046DA" w:rsidRDefault="003F2D7E" w:rsidP="006B6EDD">
      <w:pPr>
        <w:rPr>
          <w:b/>
          <w:lang w:eastAsia="ja-JP"/>
        </w:rPr>
      </w:pPr>
      <w:r>
        <w:rPr>
          <w:b/>
          <w:lang w:eastAsia="ja-JP"/>
        </w:rPr>
        <w:t>Observation 2</w:t>
      </w:r>
      <w:r w:rsidR="006B6EDD" w:rsidRPr="001046DA">
        <w:rPr>
          <w:b/>
          <w:lang w:eastAsia="ja-JP"/>
        </w:rPr>
        <w:t xml:space="preserve">: </w:t>
      </w:r>
      <w:r w:rsidR="006B6EDD">
        <w:rPr>
          <w:b/>
          <w:lang w:eastAsia="ja-JP"/>
        </w:rPr>
        <w:t xml:space="preserve">in inter system handover, the end marker can be sent per tunnel/PDU session </w:t>
      </w:r>
      <w:r w:rsidR="00BE7F7C">
        <w:rPr>
          <w:b/>
          <w:lang w:eastAsia="ja-JP"/>
        </w:rPr>
        <w:t xml:space="preserve">by UPF </w:t>
      </w:r>
      <w:r w:rsidR="006B6EDD">
        <w:rPr>
          <w:b/>
          <w:lang w:eastAsia="ja-JP"/>
        </w:rPr>
        <w:t>to NG-RAN node.</w:t>
      </w:r>
    </w:p>
    <w:p w:rsidR="00414914" w:rsidRPr="007C5698" w:rsidRDefault="00414914" w:rsidP="00414914">
      <w:pPr>
        <w:pStyle w:val="Heading2"/>
        <w:rPr>
          <w:lang w:val="en-US" w:eastAsia="ja-JP"/>
        </w:rPr>
      </w:pPr>
      <w:r w:rsidRPr="007C5698">
        <w:rPr>
          <w:lang w:val="en-US" w:eastAsia="ja-JP"/>
        </w:rPr>
        <w:t>2.2</w:t>
      </w:r>
      <w:r w:rsidRPr="007C5698">
        <w:rPr>
          <w:lang w:val="en-US" w:eastAsia="ja-JP"/>
        </w:rPr>
        <w:tab/>
        <w:t>Intra system handover in 5G</w:t>
      </w:r>
    </w:p>
    <w:p w:rsidR="007C5698" w:rsidRDefault="007C5698" w:rsidP="007C5698">
      <w:pPr>
        <w:rPr>
          <w:lang w:val="en-US" w:eastAsia="ja-JP"/>
        </w:rPr>
      </w:pPr>
      <w:r w:rsidRPr="007C5698">
        <w:rPr>
          <w:lang w:val="en-US" w:eastAsia="ja-JP"/>
        </w:rPr>
        <w:t>For Intra system handover in 5G, lo</w:t>
      </w:r>
      <w:r w:rsidR="003568FC">
        <w:rPr>
          <w:lang w:val="en-US" w:eastAsia="ja-JP"/>
        </w:rPr>
        <w:t xml:space="preserve">ssless data forward map be supported, but the precondition is that </w:t>
      </w:r>
      <w:r>
        <w:rPr>
          <w:lang w:val="en-US" w:eastAsia="ja-JP"/>
        </w:rPr>
        <w:t>the target NG-RAN node</w:t>
      </w:r>
      <w:r w:rsidR="003568FC">
        <w:rPr>
          <w:lang w:val="en-US" w:eastAsia="ja-JP"/>
        </w:rPr>
        <w:t xml:space="preserve"> keeps the same QoS flow to DRB mapping as in the source NG-RAN</w:t>
      </w:r>
      <w:r>
        <w:rPr>
          <w:lang w:val="en-US" w:eastAsia="ja-JP"/>
        </w:rPr>
        <w:t>. RAN decides if it would be a direct or indirect data forwarding during handover.</w:t>
      </w:r>
    </w:p>
    <w:p w:rsidR="007C5698" w:rsidRDefault="008D3767" w:rsidP="007C5698">
      <w:pPr>
        <w:rPr>
          <w:b/>
          <w:lang w:eastAsia="ja-JP"/>
        </w:rPr>
      </w:pPr>
      <w:r>
        <w:rPr>
          <w:b/>
          <w:lang w:eastAsia="ja-JP"/>
        </w:rPr>
        <w:t>Observation 3</w:t>
      </w:r>
      <w:r w:rsidR="007C5698">
        <w:rPr>
          <w:b/>
          <w:lang w:eastAsia="ja-JP"/>
        </w:rPr>
        <w:t xml:space="preserve">: it is NG-RAN to decide </w:t>
      </w:r>
      <w:r w:rsidR="007C5698" w:rsidRPr="007C5698">
        <w:rPr>
          <w:b/>
          <w:lang w:eastAsia="ja-JP"/>
        </w:rPr>
        <w:t>whether re-ordering is needed for a QoS</w:t>
      </w:r>
      <w:r w:rsidR="007C5698">
        <w:rPr>
          <w:b/>
          <w:lang w:eastAsia="ja-JP"/>
        </w:rPr>
        <w:t xml:space="preserve"> flow, or whether </w:t>
      </w:r>
      <w:r w:rsidR="007C5698" w:rsidRPr="007C5698">
        <w:rPr>
          <w:b/>
          <w:lang w:eastAsia="ja-JP"/>
        </w:rPr>
        <w:t>lossles</w:t>
      </w:r>
      <w:r w:rsidR="007C5698">
        <w:rPr>
          <w:b/>
          <w:lang w:eastAsia="ja-JP"/>
        </w:rPr>
        <w:t>s mobility is supported.</w:t>
      </w:r>
    </w:p>
    <w:p w:rsidR="00463AD5" w:rsidRDefault="001C46C6" w:rsidP="007C5698">
      <w:pPr>
        <w:rPr>
          <w:lang w:val="en-US" w:eastAsia="ja-JP"/>
        </w:rPr>
      </w:pPr>
      <w:r>
        <w:rPr>
          <w:lang w:val="en-US" w:eastAsia="ja-JP"/>
        </w:rPr>
        <w:t xml:space="preserve">There is no </w:t>
      </w:r>
      <w:r w:rsidR="003568FC">
        <w:rPr>
          <w:lang w:val="en-US" w:eastAsia="ja-JP"/>
        </w:rPr>
        <w:t xml:space="preserve">one to one </w:t>
      </w:r>
      <w:r>
        <w:rPr>
          <w:lang w:val="en-US" w:eastAsia="ja-JP"/>
        </w:rPr>
        <w:t>QoS flow to DRB</w:t>
      </w:r>
      <w:r w:rsidR="003568FC">
        <w:rPr>
          <w:lang w:val="en-US" w:eastAsia="ja-JP"/>
        </w:rPr>
        <w:t xml:space="preserve"> mapping and the function to map the QoS flow to DRB resides in SDAP in RAN. When </w:t>
      </w:r>
      <w:r w:rsidR="0030757E">
        <w:rPr>
          <w:lang w:val="en-US" w:eastAsia="ja-JP"/>
        </w:rPr>
        <w:t xml:space="preserve">lossless is supported, the PDCP PDU SN and HFN needs to be preserved to achieve reordering and in sequence. </w:t>
      </w:r>
      <w:r w:rsidR="00F22C1B">
        <w:rPr>
          <w:lang w:val="en-US" w:eastAsia="ja-JP"/>
        </w:rPr>
        <w:t>For direct data forwarding over Xn, RAN has been discussing to have one forward data GTP-U tunnel per DRB for the data already has PDCP PDU SN assigned, and eventually one tunnel for the fresh data.  Even the details is subject to further discussion, for re-ordering and lossless purpose, PDCP PDU SN for DRB is the focus.</w:t>
      </w:r>
    </w:p>
    <w:p w:rsidR="0030757E" w:rsidRDefault="008D3767" w:rsidP="0030757E">
      <w:pPr>
        <w:rPr>
          <w:b/>
          <w:lang w:eastAsia="ja-JP"/>
        </w:rPr>
      </w:pPr>
      <w:r>
        <w:rPr>
          <w:b/>
          <w:lang w:eastAsia="ja-JP"/>
        </w:rPr>
        <w:t>Observation 4</w:t>
      </w:r>
      <w:r w:rsidR="0030757E">
        <w:rPr>
          <w:b/>
          <w:lang w:eastAsia="ja-JP"/>
        </w:rPr>
        <w:t xml:space="preserve">: the lossless </w:t>
      </w:r>
      <w:r w:rsidR="00B47F0D">
        <w:rPr>
          <w:b/>
          <w:lang w:eastAsia="ja-JP"/>
        </w:rPr>
        <w:t>is achieved by preserving the PDCP PDU SN and HFN for DRBs</w:t>
      </w:r>
      <w:r w:rsidR="0030757E">
        <w:rPr>
          <w:b/>
          <w:lang w:eastAsia="ja-JP"/>
        </w:rPr>
        <w:t>.</w:t>
      </w:r>
      <w:r w:rsidR="00D430A2">
        <w:rPr>
          <w:b/>
          <w:lang w:eastAsia="ja-JP"/>
        </w:rPr>
        <w:t xml:space="preserve"> There is no one-one QoS flow to DRB mapping.</w:t>
      </w:r>
    </w:p>
    <w:p w:rsidR="00982F23" w:rsidRDefault="00982F23" w:rsidP="00982F23">
      <w:pPr>
        <w:rPr>
          <w:lang w:eastAsia="ja-JP"/>
        </w:rPr>
      </w:pPr>
      <w:r>
        <w:rPr>
          <w:lang w:eastAsia="ja-JP"/>
        </w:rPr>
        <w:lastRenderedPageBreak/>
        <w:t>During intra system handover, if direct forwarding is determined by NG-RAN, the end marker is sent from UPF to source NG-RAN node</w:t>
      </w:r>
      <w:r w:rsidRPr="00076038">
        <w:rPr>
          <w:lang w:eastAsia="ja-JP"/>
        </w:rPr>
        <w:t xml:space="preserve"> by </w:t>
      </w:r>
      <w:r>
        <w:rPr>
          <w:lang w:eastAsia="ja-JP"/>
        </w:rPr>
        <w:t xml:space="preserve">the </w:t>
      </w:r>
      <w:r w:rsidRPr="00076038">
        <w:rPr>
          <w:lang w:eastAsia="ja-JP"/>
        </w:rPr>
        <w:t xml:space="preserve">old data path, and then </w:t>
      </w:r>
      <w:r>
        <w:rPr>
          <w:lang w:eastAsia="ja-JP"/>
        </w:rPr>
        <w:t>from source NG-RAN node to the target NG-RAN node via Xn interface.</w:t>
      </w:r>
      <w:r w:rsidR="005B4659">
        <w:rPr>
          <w:lang w:eastAsia="ja-JP"/>
        </w:rPr>
        <w:t xml:space="preserve"> When GTP-U tunnel is supposed to be setup for forwarded DRBs, end marker per DRB would be ideal. However DRB is a NG-RAN concept, not known in UPF.</w:t>
      </w:r>
    </w:p>
    <w:p w:rsidR="005B4659" w:rsidRDefault="005B4659" w:rsidP="005B4659">
      <w:pPr>
        <w:rPr>
          <w:lang w:eastAsia="ja-JP"/>
        </w:rPr>
      </w:pPr>
      <w:r>
        <w:rPr>
          <w:lang w:eastAsia="ja-JP"/>
        </w:rPr>
        <w:t>Follow the end marker is per GTP-U tunnel principle, we could consider that UPF sends the end marker per GTP-U tunnel, i.e. per PDU session.</w:t>
      </w:r>
      <w:r w:rsidR="00C964DC">
        <w:rPr>
          <w:lang w:eastAsia="ja-JP"/>
        </w:rPr>
        <w:t xml:space="preserve"> The source NG-RAN needs to forward the end marker per DRB</w:t>
      </w:r>
      <w:r w:rsidR="006B5133">
        <w:rPr>
          <w:lang w:eastAsia="ja-JP"/>
        </w:rPr>
        <w:t>/GTP-U tunnel to the target NG-RAN node.</w:t>
      </w:r>
    </w:p>
    <w:p w:rsidR="006B5133" w:rsidRDefault="008D3767" w:rsidP="006B5133">
      <w:pPr>
        <w:rPr>
          <w:b/>
          <w:lang w:eastAsia="ja-JP"/>
        </w:rPr>
      </w:pPr>
      <w:r>
        <w:rPr>
          <w:b/>
          <w:lang w:eastAsia="ja-JP"/>
        </w:rPr>
        <w:t>Observation 5</w:t>
      </w:r>
      <w:r w:rsidR="006B5133">
        <w:rPr>
          <w:b/>
          <w:lang w:eastAsia="ja-JP"/>
        </w:rPr>
        <w:t xml:space="preserve">: during intra system direct data forwarding, </w:t>
      </w:r>
      <w:r w:rsidR="007424D1">
        <w:rPr>
          <w:b/>
          <w:lang w:eastAsia="ja-JP"/>
        </w:rPr>
        <w:t xml:space="preserve">the end markers is sent to source RAN per PDU session, and </w:t>
      </w:r>
      <w:r w:rsidR="006B5133">
        <w:rPr>
          <w:b/>
          <w:lang w:eastAsia="ja-JP"/>
        </w:rPr>
        <w:t>the source NG-RAN nodes forward end-marker per DRB/GTP-u tunnel to the target NG-RAN node.</w:t>
      </w:r>
    </w:p>
    <w:p w:rsidR="005B4659" w:rsidRDefault="00F27D7A" w:rsidP="00982F23">
      <w:pPr>
        <w:rPr>
          <w:lang w:eastAsia="ja-JP"/>
        </w:rPr>
      </w:pPr>
      <w:r>
        <w:rPr>
          <w:lang w:eastAsia="ja-JP"/>
        </w:rPr>
        <w:t>During intra system handover, if indirect forwarding is determined by NG-RAN, the end marker is sent from UPF to source NG-RAN node</w:t>
      </w:r>
      <w:r w:rsidRPr="00076038">
        <w:rPr>
          <w:lang w:eastAsia="ja-JP"/>
        </w:rPr>
        <w:t xml:space="preserve"> by </w:t>
      </w:r>
      <w:r>
        <w:rPr>
          <w:lang w:eastAsia="ja-JP"/>
        </w:rPr>
        <w:t xml:space="preserve">the </w:t>
      </w:r>
      <w:r w:rsidRPr="00076038">
        <w:rPr>
          <w:lang w:eastAsia="ja-JP"/>
        </w:rPr>
        <w:t xml:space="preserve">old data path, and then </w:t>
      </w:r>
      <w:r>
        <w:rPr>
          <w:lang w:eastAsia="ja-JP"/>
        </w:rPr>
        <w:t>from source NG-RAN node to the source UPF. With UPF relocation, the end marker is then forward to the target UPF, which is further forwarded to target NG-RAN.</w:t>
      </w:r>
      <w:r w:rsidR="008D522D">
        <w:rPr>
          <w:lang w:eastAsia="ja-JP"/>
        </w:rPr>
        <w:t xml:space="preserve"> Lossless data forwarding cannot be achieved, end marker per GTP-U tunnel works t</w:t>
      </w:r>
      <w:r w:rsidR="007424D1">
        <w:rPr>
          <w:lang w:eastAsia="ja-JP"/>
        </w:rPr>
        <w:t>he same and follows the GTP principle.</w:t>
      </w:r>
    </w:p>
    <w:p w:rsidR="007424D1" w:rsidRDefault="008D3767" w:rsidP="007424D1">
      <w:pPr>
        <w:rPr>
          <w:b/>
          <w:lang w:eastAsia="ja-JP"/>
        </w:rPr>
      </w:pPr>
      <w:r>
        <w:rPr>
          <w:b/>
          <w:lang w:eastAsia="ja-JP"/>
        </w:rPr>
        <w:t>Observation 6</w:t>
      </w:r>
      <w:r w:rsidR="007424D1">
        <w:rPr>
          <w:b/>
          <w:lang w:eastAsia="ja-JP"/>
        </w:rPr>
        <w:t>: during intra system indirect data forwarding, the end marker is sent to the source RAN per PDU session.</w:t>
      </w:r>
    </w:p>
    <w:p w:rsidR="000B4B51" w:rsidRPr="000B4B51" w:rsidRDefault="00E27477" w:rsidP="007424D1">
      <w:pPr>
        <w:rPr>
          <w:lang w:eastAsia="ja-JP"/>
        </w:rPr>
      </w:pPr>
      <w:r>
        <w:rPr>
          <w:lang w:eastAsia="ja-JP"/>
        </w:rPr>
        <w:t>End marker pe</w:t>
      </w:r>
      <w:r w:rsidR="00B53B6B">
        <w:rPr>
          <w:lang w:eastAsia="ja-JP"/>
        </w:rPr>
        <w:t>r QoS flow is said to save the time so when one QoS flow has marked by end marker, the fresh data ( from the new path) from the same QoS flow can be transmitted on the new DRB. There is incorrectness in this thinking, as the PDCP PDU SN is assigned per DRB not per QoS flow. When multiple QoS flows are mapped to the same DRB, we have to finish the data forwarding for the whole DRB (in the old path) to ensure the lossless and in</w:t>
      </w:r>
      <w:r w:rsidR="000B4B51">
        <w:rPr>
          <w:lang w:eastAsia="ja-JP"/>
        </w:rPr>
        <w:t>-sequence. On the other hand, end marker per QoS flow makes it difficult for RAN to implement, as when multiple QoS flows are mapped to one DRB, RAN has to wait for the end marker for the all the QoS flows before it could determine the end marker for the DRB.</w:t>
      </w:r>
    </w:p>
    <w:p w:rsidR="00B53B6B" w:rsidRDefault="008D3767" w:rsidP="00B53B6B">
      <w:pPr>
        <w:rPr>
          <w:b/>
          <w:lang w:eastAsia="ja-JP"/>
        </w:rPr>
      </w:pPr>
      <w:r>
        <w:rPr>
          <w:b/>
          <w:lang w:eastAsia="ja-JP"/>
        </w:rPr>
        <w:t>Observation 7</w:t>
      </w:r>
      <w:r w:rsidR="00B53B6B">
        <w:rPr>
          <w:b/>
          <w:lang w:eastAsia="ja-JP"/>
        </w:rPr>
        <w:t xml:space="preserve">: End marker per QoS flow makes lossless and in-sequence data forwarding </w:t>
      </w:r>
      <w:r w:rsidR="000B4B51">
        <w:rPr>
          <w:b/>
          <w:lang w:eastAsia="ja-JP"/>
        </w:rPr>
        <w:t>difficult in NG-RAN node.</w:t>
      </w:r>
    </w:p>
    <w:p w:rsidR="0027098A" w:rsidRPr="0027098A" w:rsidRDefault="0027098A" w:rsidP="0027098A">
      <w:pPr>
        <w:rPr>
          <w:lang w:eastAsia="ja-JP"/>
        </w:rPr>
      </w:pPr>
      <w:r w:rsidRPr="0027098A">
        <w:rPr>
          <w:lang w:eastAsia="ja-JP"/>
        </w:rPr>
        <w:t>Upon receiving the "end</w:t>
      </w:r>
      <w:r>
        <w:rPr>
          <w:lang w:eastAsia="ja-JP"/>
        </w:rPr>
        <w:t xml:space="preserve"> marker" packets, the source NG-RAN</w:t>
      </w:r>
      <w:r w:rsidRPr="0027098A">
        <w:rPr>
          <w:lang w:eastAsia="ja-JP"/>
        </w:rPr>
        <w:t xml:space="preserve"> shall, if forward</w:t>
      </w:r>
      <w:r>
        <w:rPr>
          <w:lang w:eastAsia="ja-JP"/>
        </w:rPr>
        <w:t>ing is activated for that DRB</w:t>
      </w:r>
      <w:r w:rsidRPr="0027098A">
        <w:rPr>
          <w:lang w:eastAsia="ja-JP"/>
        </w:rPr>
        <w:t xml:space="preserve">, forward </w:t>
      </w:r>
      <w:r>
        <w:rPr>
          <w:lang w:eastAsia="ja-JP"/>
        </w:rPr>
        <w:t>the packet toward the target NG-RAN</w:t>
      </w:r>
      <w:r w:rsidRPr="0027098A">
        <w:rPr>
          <w:lang w:eastAsia="ja-JP"/>
        </w:rPr>
        <w:t>.</w:t>
      </w:r>
    </w:p>
    <w:p w:rsidR="0027098A" w:rsidRPr="0027098A" w:rsidRDefault="0027098A" w:rsidP="0027098A">
      <w:pPr>
        <w:rPr>
          <w:lang w:eastAsia="ja-JP"/>
        </w:rPr>
      </w:pPr>
      <w:r w:rsidRPr="0027098A">
        <w:rPr>
          <w:lang w:eastAsia="ja-JP"/>
        </w:rPr>
        <w:t>On detection o</w:t>
      </w:r>
      <w:r w:rsidR="00D37B7A">
        <w:rPr>
          <w:lang w:eastAsia="ja-JP"/>
        </w:rPr>
        <w:t>f an "end marker" the target NG-RAN node</w:t>
      </w:r>
      <w:r w:rsidRPr="0027098A">
        <w:rPr>
          <w:lang w:eastAsia="ja-JP"/>
        </w:rPr>
        <w:t xml:space="preserve"> shall discard the end marker packet and initiate any necessary processing to maintain in sequence delivery.</w:t>
      </w:r>
    </w:p>
    <w:p w:rsidR="008F7FD6" w:rsidRPr="00076038" w:rsidRDefault="001125B2" w:rsidP="008F7FD6">
      <w:pPr>
        <w:pStyle w:val="Heading2"/>
        <w:rPr>
          <w:lang w:val="en-US" w:eastAsia="ja-JP"/>
        </w:rPr>
      </w:pPr>
      <w:r>
        <w:rPr>
          <w:lang w:val="en-US" w:eastAsia="ja-JP"/>
        </w:rPr>
        <w:t>2.3</w:t>
      </w:r>
      <w:r w:rsidR="008F7FD6">
        <w:rPr>
          <w:lang w:val="en-US" w:eastAsia="ja-JP"/>
        </w:rPr>
        <w:tab/>
        <w:t>PDU session splitting in UPF</w:t>
      </w:r>
    </w:p>
    <w:p w:rsidR="008F3250" w:rsidRDefault="00584B68" w:rsidP="00735CA3">
      <w:pPr>
        <w:rPr>
          <w:lang w:eastAsia="ja-JP"/>
        </w:rPr>
      </w:pPr>
      <w:r>
        <w:rPr>
          <w:lang w:eastAsia="ja-JP"/>
        </w:rPr>
        <w:t>Follow the end marker is per GTP-U tunnel principle, we could assume the end marker is sent per GTP-U tunne</w:t>
      </w:r>
      <w:r w:rsidR="00D37B7A">
        <w:rPr>
          <w:lang w:eastAsia="ja-JP"/>
        </w:rPr>
        <w:t>l for each splitted PDU session, for the data path that has been switched</w:t>
      </w:r>
      <w:r w:rsidR="001E6715">
        <w:rPr>
          <w:lang w:eastAsia="ja-JP"/>
        </w:rPr>
        <w:t>.</w:t>
      </w:r>
    </w:p>
    <w:p w:rsidR="00076C4B" w:rsidRDefault="00076C4B" w:rsidP="00EE3B09">
      <w:pPr>
        <w:rPr>
          <w:b/>
          <w:lang w:eastAsia="ja-JP"/>
        </w:rPr>
      </w:pPr>
    </w:p>
    <w:p w:rsidR="00EE3B09" w:rsidRPr="00C0755D" w:rsidRDefault="00EE3B09" w:rsidP="00EE3B09">
      <w:pPr>
        <w:rPr>
          <w:b/>
          <w:lang w:eastAsia="ja-JP"/>
        </w:rPr>
      </w:pPr>
      <w:r w:rsidRPr="00C0755D">
        <w:rPr>
          <w:b/>
          <w:lang w:eastAsia="ja-JP"/>
        </w:rPr>
        <w:t xml:space="preserve">Proposal 1: </w:t>
      </w:r>
      <w:r>
        <w:rPr>
          <w:b/>
          <w:lang w:eastAsia="ja-JP"/>
        </w:rPr>
        <w:t>During handover the UPF</w:t>
      </w:r>
      <w:r w:rsidRPr="00C0755D">
        <w:rPr>
          <w:b/>
          <w:lang w:eastAsia="ja-JP"/>
        </w:rPr>
        <w:t xml:space="preserve"> sends one or more "end marker" p</w:t>
      </w:r>
      <w:r>
        <w:rPr>
          <w:b/>
          <w:lang w:eastAsia="ja-JP"/>
        </w:rPr>
        <w:t xml:space="preserve">er PDU sessions/tunnel </w:t>
      </w:r>
      <w:r w:rsidRPr="00C0755D">
        <w:rPr>
          <w:b/>
          <w:lang w:eastAsia="ja-JP"/>
        </w:rPr>
        <w:t>o</w:t>
      </w:r>
      <w:r>
        <w:rPr>
          <w:b/>
          <w:lang w:eastAsia="ja-JP"/>
        </w:rPr>
        <w:t>n the old path to the source NG-RAN node before it releases the user plane towards the source NG-RAN.</w:t>
      </w:r>
    </w:p>
    <w:p w:rsidR="00EE3B09" w:rsidRPr="00EE3B09" w:rsidRDefault="00EE3B09" w:rsidP="00735CA3">
      <w:pPr>
        <w:rPr>
          <w:b/>
          <w:lang w:eastAsia="ja-JP"/>
        </w:rPr>
      </w:pPr>
      <w:r>
        <w:rPr>
          <w:b/>
          <w:lang w:eastAsia="ja-JP"/>
        </w:rPr>
        <w:t>Proposal 2</w:t>
      </w:r>
      <w:r w:rsidRPr="00C0755D">
        <w:rPr>
          <w:b/>
          <w:lang w:eastAsia="ja-JP"/>
        </w:rPr>
        <w:t xml:space="preserve">: </w:t>
      </w:r>
      <w:r>
        <w:rPr>
          <w:b/>
          <w:lang w:eastAsia="ja-JP"/>
        </w:rPr>
        <w:t>For direct data forward, the source NG-RAN node forwards the end marker per forwarded DRB /tunnel to the target NG-RAN node.</w:t>
      </w:r>
    </w:p>
    <w:p w:rsidR="00B97703" w:rsidRDefault="00D37B7A" w:rsidP="000F6242">
      <w:pPr>
        <w:pStyle w:val="Heading1"/>
      </w:pPr>
      <w:r>
        <w:t>3</w:t>
      </w:r>
      <w:r w:rsidR="002F1940">
        <w:tab/>
      </w:r>
      <w:r w:rsidR="006B4A30">
        <w:t>Proposals</w:t>
      </w:r>
    </w:p>
    <w:p w:rsidR="003F2D7E" w:rsidRDefault="003F2D7E" w:rsidP="00D37B7A">
      <w:pPr>
        <w:rPr>
          <w:b/>
          <w:lang w:eastAsia="ja-JP"/>
        </w:rPr>
      </w:pPr>
      <w:r w:rsidRPr="001046DA">
        <w:rPr>
          <w:b/>
          <w:lang w:eastAsia="ja-JP"/>
        </w:rPr>
        <w:t xml:space="preserve">Observation 1: </w:t>
      </w:r>
      <w:r>
        <w:rPr>
          <w:b/>
          <w:lang w:eastAsia="ja-JP"/>
        </w:rPr>
        <w:t xml:space="preserve">The </w:t>
      </w:r>
      <w:r w:rsidRPr="003F2D7E">
        <w:rPr>
          <w:b/>
          <w:lang w:eastAsia="ja-JP"/>
        </w:rPr>
        <w:t>End marker is to mar</w:t>
      </w:r>
      <w:r>
        <w:rPr>
          <w:b/>
          <w:lang w:eastAsia="ja-JP"/>
        </w:rPr>
        <w:t xml:space="preserve">k the end of the old path, i.e. the given </w:t>
      </w:r>
      <w:r w:rsidRPr="003F2D7E">
        <w:rPr>
          <w:b/>
          <w:lang w:eastAsia="ja-JP"/>
        </w:rPr>
        <w:t>Tunnel.</w:t>
      </w:r>
    </w:p>
    <w:p w:rsidR="00D37B7A" w:rsidRPr="001046DA" w:rsidRDefault="003F2D7E" w:rsidP="00D37B7A">
      <w:pPr>
        <w:rPr>
          <w:b/>
          <w:lang w:eastAsia="ja-JP"/>
        </w:rPr>
      </w:pPr>
      <w:r>
        <w:rPr>
          <w:b/>
          <w:lang w:eastAsia="ja-JP"/>
        </w:rPr>
        <w:t>Observation 2</w:t>
      </w:r>
      <w:r w:rsidR="00D37B7A" w:rsidRPr="001046DA">
        <w:rPr>
          <w:b/>
          <w:lang w:eastAsia="ja-JP"/>
        </w:rPr>
        <w:t xml:space="preserve">: </w:t>
      </w:r>
      <w:r w:rsidR="00D37B7A">
        <w:rPr>
          <w:b/>
          <w:lang w:eastAsia="ja-JP"/>
        </w:rPr>
        <w:t>in inter system handover, the end marker can be sent per tunnel/PDU session by UPF to NG-RAN node.</w:t>
      </w:r>
    </w:p>
    <w:p w:rsidR="009920D2" w:rsidRDefault="003F2D7E" w:rsidP="009920D2">
      <w:pPr>
        <w:rPr>
          <w:b/>
          <w:lang w:eastAsia="ja-JP"/>
        </w:rPr>
      </w:pPr>
      <w:r>
        <w:rPr>
          <w:b/>
          <w:lang w:eastAsia="ja-JP"/>
        </w:rPr>
        <w:t>Observation 3</w:t>
      </w:r>
      <w:r w:rsidR="009920D2">
        <w:rPr>
          <w:b/>
          <w:lang w:eastAsia="ja-JP"/>
        </w:rPr>
        <w:t xml:space="preserve">: it is NG-RAN to decide </w:t>
      </w:r>
      <w:r w:rsidR="009920D2" w:rsidRPr="007C5698">
        <w:rPr>
          <w:b/>
          <w:lang w:eastAsia="ja-JP"/>
        </w:rPr>
        <w:t>whether re-ordering is needed for a QoS</w:t>
      </w:r>
      <w:r w:rsidR="009920D2">
        <w:rPr>
          <w:b/>
          <w:lang w:eastAsia="ja-JP"/>
        </w:rPr>
        <w:t xml:space="preserve"> flow, or whether </w:t>
      </w:r>
      <w:r w:rsidR="009920D2" w:rsidRPr="007C5698">
        <w:rPr>
          <w:b/>
          <w:lang w:eastAsia="ja-JP"/>
        </w:rPr>
        <w:t>lossles</w:t>
      </w:r>
      <w:r w:rsidR="009920D2">
        <w:rPr>
          <w:b/>
          <w:lang w:eastAsia="ja-JP"/>
        </w:rPr>
        <w:t>s mobility is supported.</w:t>
      </w:r>
    </w:p>
    <w:p w:rsidR="00C0261A" w:rsidRDefault="003F2D7E" w:rsidP="009920D2">
      <w:pPr>
        <w:rPr>
          <w:b/>
          <w:lang w:eastAsia="ja-JP"/>
        </w:rPr>
      </w:pPr>
      <w:r>
        <w:rPr>
          <w:b/>
          <w:lang w:eastAsia="ja-JP"/>
        </w:rPr>
        <w:t>Observation 4</w:t>
      </w:r>
      <w:r w:rsidR="00C0261A">
        <w:rPr>
          <w:b/>
          <w:lang w:eastAsia="ja-JP"/>
        </w:rPr>
        <w:t>: the lossless is achieved by preserving the PDCP PDU SN and HFN for DRBs. There is no one-one QoS flow to DRB mapping.</w:t>
      </w:r>
    </w:p>
    <w:p w:rsidR="00C62CFE" w:rsidRDefault="003F2D7E" w:rsidP="009920D2">
      <w:pPr>
        <w:rPr>
          <w:b/>
          <w:lang w:eastAsia="ja-JP"/>
        </w:rPr>
      </w:pPr>
      <w:r>
        <w:rPr>
          <w:b/>
          <w:lang w:eastAsia="ja-JP"/>
        </w:rPr>
        <w:t>Observation 5</w:t>
      </w:r>
      <w:r w:rsidR="00C62CFE">
        <w:rPr>
          <w:b/>
          <w:lang w:eastAsia="ja-JP"/>
        </w:rPr>
        <w:t>: during intra system direct data forwarding, the end markers is sent to source RAN per PDU session, and the source NG-RAN nodes forward end-marker per DRB/GTP-u tunnel to the target NG-RAN node.</w:t>
      </w:r>
    </w:p>
    <w:p w:rsidR="00C62CFE" w:rsidRDefault="003F2D7E" w:rsidP="009920D2">
      <w:pPr>
        <w:rPr>
          <w:b/>
          <w:lang w:eastAsia="ja-JP"/>
        </w:rPr>
      </w:pPr>
      <w:r>
        <w:rPr>
          <w:b/>
          <w:lang w:eastAsia="ja-JP"/>
        </w:rPr>
        <w:lastRenderedPageBreak/>
        <w:t>Observation 6</w:t>
      </w:r>
      <w:r w:rsidR="00C62CFE">
        <w:rPr>
          <w:b/>
          <w:lang w:eastAsia="ja-JP"/>
        </w:rPr>
        <w:t>: during intra system indirect data forwarding, the end marker is sent to the source RAN per PDU session.</w:t>
      </w:r>
    </w:p>
    <w:p w:rsidR="009920D2" w:rsidRDefault="003F2D7E" w:rsidP="009920D2">
      <w:pPr>
        <w:rPr>
          <w:b/>
          <w:lang w:eastAsia="ja-JP"/>
        </w:rPr>
      </w:pPr>
      <w:r>
        <w:rPr>
          <w:b/>
          <w:lang w:eastAsia="ja-JP"/>
        </w:rPr>
        <w:t>Observation 7</w:t>
      </w:r>
      <w:r w:rsidR="009920D2">
        <w:rPr>
          <w:b/>
          <w:lang w:eastAsia="ja-JP"/>
        </w:rPr>
        <w:t>: End marker per QoS flow makes lossless and in-sequence data forwarding difficult in NG-RAN node.</w:t>
      </w:r>
    </w:p>
    <w:p w:rsidR="006B6EDD" w:rsidRDefault="006B6EDD" w:rsidP="004E68E1">
      <w:pPr>
        <w:rPr>
          <w:b/>
          <w:lang w:eastAsia="ja-JP"/>
        </w:rPr>
      </w:pPr>
    </w:p>
    <w:p w:rsidR="00D37B7A" w:rsidRPr="00C0755D" w:rsidRDefault="00D37B7A" w:rsidP="00D37B7A">
      <w:pPr>
        <w:rPr>
          <w:b/>
          <w:lang w:eastAsia="ja-JP"/>
        </w:rPr>
      </w:pPr>
      <w:r w:rsidRPr="00C0755D">
        <w:rPr>
          <w:b/>
          <w:lang w:eastAsia="ja-JP"/>
        </w:rPr>
        <w:t xml:space="preserve">Proposal 1: </w:t>
      </w:r>
      <w:r>
        <w:rPr>
          <w:b/>
          <w:lang w:eastAsia="ja-JP"/>
        </w:rPr>
        <w:t>During handover the UPF</w:t>
      </w:r>
      <w:r w:rsidRPr="00C0755D">
        <w:rPr>
          <w:b/>
          <w:lang w:eastAsia="ja-JP"/>
        </w:rPr>
        <w:t xml:space="preserve"> sends one or more "end marker" p</w:t>
      </w:r>
      <w:r>
        <w:rPr>
          <w:b/>
          <w:lang w:eastAsia="ja-JP"/>
        </w:rPr>
        <w:t xml:space="preserve">er PDU sessions/tunnel </w:t>
      </w:r>
      <w:r w:rsidRPr="00C0755D">
        <w:rPr>
          <w:b/>
          <w:lang w:eastAsia="ja-JP"/>
        </w:rPr>
        <w:t>o</w:t>
      </w:r>
      <w:r>
        <w:rPr>
          <w:b/>
          <w:lang w:eastAsia="ja-JP"/>
        </w:rPr>
        <w:t>n the old path to the source NG-RAN node before it releases the user plane towards the source NG-RAN.</w:t>
      </w:r>
    </w:p>
    <w:p w:rsidR="00D37B7A" w:rsidRDefault="00D37B7A" w:rsidP="00D37B7A">
      <w:pPr>
        <w:rPr>
          <w:b/>
          <w:lang w:eastAsia="ja-JP"/>
        </w:rPr>
      </w:pPr>
      <w:r>
        <w:rPr>
          <w:b/>
          <w:lang w:eastAsia="ja-JP"/>
        </w:rPr>
        <w:t>Proposal 2</w:t>
      </w:r>
      <w:r w:rsidRPr="00C0755D">
        <w:rPr>
          <w:b/>
          <w:lang w:eastAsia="ja-JP"/>
        </w:rPr>
        <w:t xml:space="preserve">: </w:t>
      </w:r>
      <w:r>
        <w:rPr>
          <w:b/>
          <w:lang w:eastAsia="ja-JP"/>
        </w:rPr>
        <w:t>For direct data forward, the source NG-RAN node forwards the end marker per forwarded DRB /tunnel to the target NG-RAN node.</w:t>
      </w:r>
    </w:p>
    <w:p w:rsidR="00CE2EBD" w:rsidRPr="00CE2EBD" w:rsidRDefault="00CE2EBD" w:rsidP="00D37B7A">
      <w:pPr>
        <w:rPr>
          <w:lang w:eastAsia="ja-JP"/>
        </w:rPr>
      </w:pPr>
      <w:r w:rsidRPr="00CE2EBD">
        <w:rPr>
          <w:lang w:eastAsia="ja-JP"/>
        </w:rPr>
        <w:t xml:space="preserve">The </w:t>
      </w:r>
      <w:r>
        <w:rPr>
          <w:lang w:eastAsia="ja-JP"/>
        </w:rPr>
        <w:t>draft CR is submitted in [1].</w:t>
      </w:r>
    </w:p>
    <w:p w:rsidR="00B277CD" w:rsidRPr="00334373" w:rsidRDefault="00CE008C" w:rsidP="00B277CD">
      <w:pPr>
        <w:pStyle w:val="Heading1"/>
        <w:rPr>
          <w:rFonts w:cs="Arial"/>
        </w:rPr>
      </w:pPr>
      <w:r>
        <w:rPr>
          <w:rFonts w:cs="Arial"/>
        </w:rPr>
        <w:t>3</w:t>
      </w:r>
      <w:r w:rsidR="00B277CD">
        <w:rPr>
          <w:rFonts w:cs="Arial"/>
        </w:rPr>
        <w:tab/>
        <w:t>Reference</w:t>
      </w:r>
    </w:p>
    <w:p w:rsidR="002A49B0" w:rsidRDefault="00CE2EBD" w:rsidP="00C8209F">
      <w:pPr>
        <w:pStyle w:val="Proposal"/>
        <w:numPr>
          <w:ilvl w:val="0"/>
          <w:numId w:val="0"/>
        </w:numPr>
        <w:ind w:left="1701" w:hanging="1701"/>
        <w:rPr>
          <w:rFonts w:cs="Arial"/>
          <w:b w:val="0"/>
        </w:rPr>
      </w:pPr>
      <w:r>
        <w:rPr>
          <w:rFonts w:cs="Arial"/>
          <w:b w:val="0"/>
        </w:rPr>
        <w:t>[1]</w:t>
      </w:r>
      <w:r w:rsidR="00B2742A">
        <w:rPr>
          <w:rFonts w:cs="Arial"/>
          <w:b w:val="0"/>
        </w:rPr>
        <w:tab/>
      </w:r>
      <w:r w:rsidR="00682CD2">
        <w:rPr>
          <w:rFonts w:cs="Arial"/>
          <w:b w:val="0"/>
        </w:rPr>
        <w:t>R3-180401</w:t>
      </w:r>
      <w:bookmarkStart w:id="1" w:name="_GoBack"/>
      <w:bookmarkEnd w:id="1"/>
      <w:r w:rsidR="00B2742A">
        <w:rPr>
          <w:rFonts w:cs="Arial"/>
          <w:b w:val="0"/>
        </w:rPr>
        <w:t xml:space="preserve">, </w:t>
      </w:r>
      <w:r w:rsidR="00B2742A" w:rsidRPr="00B2742A">
        <w:rPr>
          <w:rFonts w:cs="Arial"/>
          <w:b w:val="0"/>
        </w:rPr>
        <w:t>Correction on Handling of End Marker in HO and DC</w:t>
      </w:r>
      <w:r w:rsidR="00B2742A">
        <w:rPr>
          <w:rFonts w:cs="Arial"/>
          <w:b w:val="0"/>
        </w:rPr>
        <w:t>, Ericsson</w:t>
      </w:r>
    </w:p>
    <w:p w:rsidR="00CE2EBD" w:rsidRDefault="00CE2EBD" w:rsidP="00C8209F">
      <w:pPr>
        <w:pStyle w:val="Proposal"/>
        <w:numPr>
          <w:ilvl w:val="0"/>
          <w:numId w:val="0"/>
        </w:numPr>
        <w:ind w:left="1701" w:hanging="1701"/>
        <w:rPr>
          <w:rFonts w:cs="Arial"/>
          <w:b w:val="0"/>
        </w:rPr>
      </w:pPr>
    </w:p>
    <w:sectPr w:rsidR="00CE2EB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73D" w:rsidRDefault="00E4473D">
      <w:pPr>
        <w:spacing w:after="0"/>
      </w:pPr>
      <w:r>
        <w:separator/>
      </w:r>
    </w:p>
  </w:endnote>
  <w:endnote w:type="continuationSeparator" w:id="0">
    <w:p w:rsidR="00E4473D" w:rsidRDefault="00E44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73D" w:rsidRDefault="00E4473D">
      <w:pPr>
        <w:spacing w:after="0"/>
      </w:pPr>
      <w:r>
        <w:separator/>
      </w:r>
    </w:p>
  </w:footnote>
  <w:footnote w:type="continuationSeparator" w:id="0">
    <w:p w:rsidR="00E4473D" w:rsidRDefault="00E447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1FD0"/>
    <w:rsid w:val="0001447C"/>
    <w:rsid w:val="000152BF"/>
    <w:rsid w:val="00015561"/>
    <w:rsid w:val="00017F23"/>
    <w:rsid w:val="0002710A"/>
    <w:rsid w:val="00034F96"/>
    <w:rsid w:val="000352E6"/>
    <w:rsid w:val="00051EF1"/>
    <w:rsid w:val="00052481"/>
    <w:rsid w:val="00052C2A"/>
    <w:rsid w:val="00066282"/>
    <w:rsid w:val="00071D99"/>
    <w:rsid w:val="0007222A"/>
    <w:rsid w:val="00076038"/>
    <w:rsid w:val="00076C4B"/>
    <w:rsid w:val="00077485"/>
    <w:rsid w:val="00081CE6"/>
    <w:rsid w:val="00084976"/>
    <w:rsid w:val="00084A1A"/>
    <w:rsid w:val="00096F96"/>
    <w:rsid w:val="00097AFE"/>
    <w:rsid w:val="000A31C9"/>
    <w:rsid w:val="000B4B51"/>
    <w:rsid w:val="000B75D3"/>
    <w:rsid w:val="000C3FCD"/>
    <w:rsid w:val="000C4BEC"/>
    <w:rsid w:val="000C56D1"/>
    <w:rsid w:val="000D0B63"/>
    <w:rsid w:val="000D51B2"/>
    <w:rsid w:val="000E287D"/>
    <w:rsid w:val="000E38DA"/>
    <w:rsid w:val="000E4197"/>
    <w:rsid w:val="000F3001"/>
    <w:rsid w:val="000F3995"/>
    <w:rsid w:val="000F6242"/>
    <w:rsid w:val="001046DA"/>
    <w:rsid w:val="0011026A"/>
    <w:rsid w:val="001125B2"/>
    <w:rsid w:val="00130105"/>
    <w:rsid w:val="0013096F"/>
    <w:rsid w:val="00136DE8"/>
    <w:rsid w:val="00141227"/>
    <w:rsid w:val="001463F9"/>
    <w:rsid w:val="001514A7"/>
    <w:rsid w:val="00154EFB"/>
    <w:rsid w:val="00161886"/>
    <w:rsid w:val="00163EF4"/>
    <w:rsid w:val="00171E9E"/>
    <w:rsid w:val="00185C8F"/>
    <w:rsid w:val="001A4232"/>
    <w:rsid w:val="001A7893"/>
    <w:rsid w:val="001B6E72"/>
    <w:rsid w:val="001C01D2"/>
    <w:rsid w:val="001C46C6"/>
    <w:rsid w:val="001D17FA"/>
    <w:rsid w:val="001D2049"/>
    <w:rsid w:val="001D23DC"/>
    <w:rsid w:val="001E1F5C"/>
    <w:rsid w:val="001E6715"/>
    <w:rsid w:val="001F65A7"/>
    <w:rsid w:val="0022072C"/>
    <w:rsid w:val="00221DC2"/>
    <w:rsid w:val="00222190"/>
    <w:rsid w:val="002250DF"/>
    <w:rsid w:val="00231827"/>
    <w:rsid w:val="00232F6B"/>
    <w:rsid w:val="002411CA"/>
    <w:rsid w:val="00253517"/>
    <w:rsid w:val="00253DBD"/>
    <w:rsid w:val="002540C9"/>
    <w:rsid w:val="0025412E"/>
    <w:rsid w:val="0025450E"/>
    <w:rsid w:val="002618D8"/>
    <w:rsid w:val="00264AD8"/>
    <w:rsid w:val="00264C3A"/>
    <w:rsid w:val="002672F8"/>
    <w:rsid w:val="0027098A"/>
    <w:rsid w:val="00274CD5"/>
    <w:rsid w:val="00295261"/>
    <w:rsid w:val="00296159"/>
    <w:rsid w:val="002967A2"/>
    <w:rsid w:val="002A18FF"/>
    <w:rsid w:val="002A49B0"/>
    <w:rsid w:val="002A6E64"/>
    <w:rsid w:val="002D1332"/>
    <w:rsid w:val="002D1FBB"/>
    <w:rsid w:val="002D67F3"/>
    <w:rsid w:val="002E400B"/>
    <w:rsid w:val="002E43B0"/>
    <w:rsid w:val="002E7D34"/>
    <w:rsid w:val="002E7EC8"/>
    <w:rsid w:val="002F1940"/>
    <w:rsid w:val="002F73B4"/>
    <w:rsid w:val="00301FCF"/>
    <w:rsid w:val="0030757E"/>
    <w:rsid w:val="0031139C"/>
    <w:rsid w:val="00311454"/>
    <w:rsid w:val="00312232"/>
    <w:rsid w:val="00321CF2"/>
    <w:rsid w:val="00326430"/>
    <w:rsid w:val="00327913"/>
    <w:rsid w:val="003301E8"/>
    <w:rsid w:val="003309D9"/>
    <w:rsid w:val="003317CD"/>
    <w:rsid w:val="00340CD3"/>
    <w:rsid w:val="00344CD0"/>
    <w:rsid w:val="003452E1"/>
    <w:rsid w:val="00345E50"/>
    <w:rsid w:val="00352397"/>
    <w:rsid w:val="003568FC"/>
    <w:rsid w:val="00363E36"/>
    <w:rsid w:val="00363F4D"/>
    <w:rsid w:val="00372A38"/>
    <w:rsid w:val="00372BDD"/>
    <w:rsid w:val="003731E0"/>
    <w:rsid w:val="00380F7F"/>
    <w:rsid w:val="00383545"/>
    <w:rsid w:val="0038675F"/>
    <w:rsid w:val="0039698A"/>
    <w:rsid w:val="003A0F5D"/>
    <w:rsid w:val="003A18D4"/>
    <w:rsid w:val="003C0CC7"/>
    <w:rsid w:val="003C4057"/>
    <w:rsid w:val="003D00A2"/>
    <w:rsid w:val="003D3F18"/>
    <w:rsid w:val="003D457D"/>
    <w:rsid w:val="003E43FD"/>
    <w:rsid w:val="003E6944"/>
    <w:rsid w:val="003F24B2"/>
    <w:rsid w:val="003F2D7E"/>
    <w:rsid w:val="003F4968"/>
    <w:rsid w:val="003F4B95"/>
    <w:rsid w:val="0041364A"/>
    <w:rsid w:val="00414914"/>
    <w:rsid w:val="004156CD"/>
    <w:rsid w:val="004213FC"/>
    <w:rsid w:val="00423E17"/>
    <w:rsid w:val="00424105"/>
    <w:rsid w:val="00425FCA"/>
    <w:rsid w:val="00433500"/>
    <w:rsid w:val="00433D84"/>
    <w:rsid w:val="00433F71"/>
    <w:rsid w:val="004376E8"/>
    <w:rsid w:val="00441F50"/>
    <w:rsid w:val="00444AD4"/>
    <w:rsid w:val="00447C61"/>
    <w:rsid w:val="00450F7A"/>
    <w:rsid w:val="0045424B"/>
    <w:rsid w:val="00457C4D"/>
    <w:rsid w:val="00463AD5"/>
    <w:rsid w:val="0046511B"/>
    <w:rsid w:val="00467F13"/>
    <w:rsid w:val="00470CA4"/>
    <w:rsid w:val="004721CA"/>
    <w:rsid w:val="00472E3F"/>
    <w:rsid w:val="00477017"/>
    <w:rsid w:val="004817E4"/>
    <w:rsid w:val="00485DF9"/>
    <w:rsid w:val="00490EFC"/>
    <w:rsid w:val="0049139D"/>
    <w:rsid w:val="004A179D"/>
    <w:rsid w:val="004B63CF"/>
    <w:rsid w:val="004B74D5"/>
    <w:rsid w:val="004C1750"/>
    <w:rsid w:val="004D485E"/>
    <w:rsid w:val="004D55F1"/>
    <w:rsid w:val="004D5B59"/>
    <w:rsid w:val="004D70E3"/>
    <w:rsid w:val="004E3939"/>
    <w:rsid w:val="004E68E1"/>
    <w:rsid w:val="004F2F8C"/>
    <w:rsid w:val="004F3FD1"/>
    <w:rsid w:val="004F78AE"/>
    <w:rsid w:val="00503F31"/>
    <w:rsid w:val="00511B6C"/>
    <w:rsid w:val="0051227E"/>
    <w:rsid w:val="00513DD9"/>
    <w:rsid w:val="005155F8"/>
    <w:rsid w:val="00515805"/>
    <w:rsid w:val="00516F2F"/>
    <w:rsid w:val="005175C0"/>
    <w:rsid w:val="00520766"/>
    <w:rsid w:val="0052370D"/>
    <w:rsid w:val="00537628"/>
    <w:rsid w:val="0054796E"/>
    <w:rsid w:val="0055036E"/>
    <w:rsid w:val="00552FA4"/>
    <w:rsid w:val="00567E53"/>
    <w:rsid w:val="005706DE"/>
    <w:rsid w:val="00571E21"/>
    <w:rsid w:val="005727FD"/>
    <w:rsid w:val="00573DED"/>
    <w:rsid w:val="005746EE"/>
    <w:rsid w:val="00577A33"/>
    <w:rsid w:val="00584B68"/>
    <w:rsid w:val="005911CD"/>
    <w:rsid w:val="00597648"/>
    <w:rsid w:val="005A0DF5"/>
    <w:rsid w:val="005A76CF"/>
    <w:rsid w:val="005A7FAB"/>
    <w:rsid w:val="005B2D15"/>
    <w:rsid w:val="005B4457"/>
    <w:rsid w:val="005B4659"/>
    <w:rsid w:val="005C3196"/>
    <w:rsid w:val="005C32E8"/>
    <w:rsid w:val="005C54FF"/>
    <w:rsid w:val="005D749B"/>
    <w:rsid w:val="005F23D1"/>
    <w:rsid w:val="005F3055"/>
    <w:rsid w:val="006032C7"/>
    <w:rsid w:val="00613F59"/>
    <w:rsid w:val="006149FE"/>
    <w:rsid w:val="00614F8D"/>
    <w:rsid w:val="00621FBD"/>
    <w:rsid w:val="0062790C"/>
    <w:rsid w:val="00633451"/>
    <w:rsid w:val="00655AD0"/>
    <w:rsid w:val="00682CD2"/>
    <w:rsid w:val="006869EA"/>
    <w:rsid w:val="006922A2"/>
    <w:rsid w:val="006938C5"/>
    <w:rsid w:val="006947B8"/>
    <w:rsid w:val="00694D64"/>
    <w:rsid w:val="006A31C8"/>
    <w:rsid w:val="006A464E"/>
    <w:rsid w:val="006A58AF"/>
    <w:rsid w:val="006B0ADE"/>
    <w:rsid w:val="006B17F4"/>
    <w:rsid w:val="006B25BA"/>
    <w:rsid w:val="006B4A30"/>
    <w:rsid w:val="006B5133"/>
    <w:rsid w:val="006B6EDD"/>
    <w:rsid w:val="006D47ED"/>
    <w:rsid w:val="006E0145"/>
    <w:rsid w:val="006E2882"/>
    <w:rsid w:val="006E7CFD"/>
    <w:rsid w:val="006F5C26"/>
    <w:rsid w:val="00701B6D"/>
    <w:rsid w:val="00706209"/>
    <w:rsid w:val="00706920"/>
    <w:rsid w:val="00707B2E"/>
    <w:rsid w:val="007119BC"/>
    <w:rsid w:val="00717A41"/>
    <w:rsid w:val="00720D1E"/>
    <w:rsid w:val="00722AB3"/>
    <w:rsid w:val="0072459F"/>
    <w:rsid w:val="007278B6"/>
    <w:rsid w:val="00727F8A"/>
    <w:rsid w:val="00735CA3"/>
    <w:rsid w:val="007424D1"/>
    <w:rsid w:val="00745EF3"/>
    <w:rsid w:val="0074752A"/>
    <w:rsid w:val="0075024C"/>
    <w:rsid w:val="00751164"/>
    <w:rsid w:val="007531DC"/>
    <w:rsid w:val="00753486"/>
    <w:rsid w:val="00753F87"/>
    <w:rsid w:val="00754D43"/>
    <w:rsid w:val="00757C14"/>
    <w:rsid w:val="00760A52"/>
    <w:rsid w:val="0076375F"/>
    <w:rsid w:val="007677F9"/>
    <w:rsid w:val="007752A4"/>
    <w:rsid w:val="0078580F"/>
    <w:rsid w:val="00795534"/>
    <w:rsid w:val="007A291B"/>
    <w:rsid w:val="007A5112"/>
    <w:rsid w:val="007A5F4A"/>
    <w:rsid w:val="007B0268"/>
    <w:rsid w:val="007C0072"/>
    <w:rsid w:val="007C5698"/>
    <w:rsid w:val="007D0284"/>
    <w:rsid w:val="007D349F"/>
    <w:rsid w:val="007D6BE0"/>
    <w:rsid w:val="007E0AD7"/>
    <w:rsid w:val="007E1BFC"/>
    <w:rsid w:val="007E6AEB"/>
    <w:rsid w:val="007F4F92"/>
    <w:rsid w:val="007F5630"/>
    <w:rsid w:val="00800891"/>
    <w:rsid w:val="00804A90"/>
    <w:rsid w:val="00814AFA"/>
    <w:rsid w:val="0081793E"/>
    <w:rsid w:val="00821D91"/>
    <w:rsid w:val="00827B66"/>
    <w:rsid w:val="00833386"/>
    <w:rsid w:val="008346AC"/>
    <w:rsid w:val="00845DA0"/>
    <w:rsid w:val="00845FDA"/>
    <w:rsid w:val="00852889"/>
    <w:rsid w:val="008543C8"/>
    <w:rsid w:val="00860031"/>
    <w:rsid w:val="00866B74"/>
    <w:rsid w:val="0087038C"/>
    <w:rsid w:val="00870FEE"/>
    <w:rsid w:val="0087132C"/>
    <w:rsid w:val="00876073"/>
    <w:rsid w:val="008766B0"/>
    <w:rsid w:val="0088430D"/>
    <w:rsid w:val="00884BC8"/>
    <w:rsid w:val="008919F7"/>
    <w:rsid w:val="008927F9"/>
    <w:rsid w:val="0089372D"/>
    <w:rsid w:val="00895C6D"/>
    <w:rsid w:val="0089674B"/>
    <w:rsid w:val="008A3EE6"/>
    <w:rsid w:val="008B19ED"/>
    <w:rsid w:val="008B3AE0"/>
    <w:rsid w:val="008B4CBF"/>
    <w:rsid w:val="008C3F15"/>
    <w:rsid w:val="008C49E9"/>
    <w:rsid w:val="008C5330"/>
    <w:rsid w:val="008C5F57"/>
    <w:rsid w:val="008D2023"/>
    <w:rsid w:val="008D3767"/>
    <w:rsid w:val="008D4A93"/>
    <w:rsid w:val="008D522D"/>
    <w:rsid w:val="008D772F"/>
    <w:rsid w:val="008E1BAC"/>
    <w:rsid w:val="008E6A5F"/>
    <w:rsid w:val="008E7485"/>
    <w:rsid w:val="008F2347"/>
    <w:rsid w:val="008F3250"/>
    <w:rsid w:val="008F32D0"/>
    <w:rsid w:val="008F7FD6"/>
    <w:rsid w:val="009016FE"/>
    <w:rsid w:val="009076DF"/>
    <w:rsid w:val="00910711"/>
    <w:rsid w:val="009260C9"/>
    <w:rsid w:val="00940BCE"/>
    <w:rsid w:val="009465CA"/>
    <w:rsid w:val="00947CEF"/>
    <w:rsid w:val="00953BF0"/>
    <w:rsid w:val="0095760C"/>
    <w:rsid w:val="00966940"/>
    <w:rsid w:val="009757A9"/>
    <w:rsid w:val="00975F7E"/>
    <w:rsid w:val="00982F23"/>
    <w:rsid w:val="00987368"/>
    <w:rsid w:val="009920D2"/>
    <w:rsid w:val="0099577A"/>
    <w:rsid w:val="0099585E"/>
    <w:rsid w:val="00997077"/>
    <w:rsid w:val="0099764C"/>
    <w:rsid w:val="009A0F7B"/>
    <w:rsid w:val="009A15E6"/>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14E7B"/>
    <w:rsid w:val="00A3166C"/>
    <w:rsid w:val="00A31F9F"/>
    <w:rsid w:val="00A339D0"/>
    <w:rsid w:val="00A33BB9"/>
    <w:rsid w:val="00A353DC"/>
    <w:rsid w:val="00A40B83"/>
    <w:rsid w:val="00A4795F"/>
    <w:rsid w:val="00A528B8"/>
    <w:rsid w:val="00A730C1"/>
    <w:rsid w:val="00A74D97"/>
    <w:rsid w:val="00A81ED3"/>
    <w:rsid w:val="00A827F2"/>
    <w:rsid w:val="00A832D2"/>
    <w:rsid w:val="00A92389"/>
    <w:rsid w:val="00AA0B83"/>
    <w:rsid w:val="00AA4B0F"/>
    <w:rsid w:val="00AB49DB"/>
    <w:rsid w:val="00AC566D"/>
    <w:rsid w:val="00AC69F4"/>
    <w:rsid w:val="00AD2A69"/>
    <w:rsid w:val="00AD70FD"/>
    <w:rsid w:val="00AF14A0"/>
    <w:rsid w:val="00AF2A86"/>
    <w:rsid w:val="00B05D98"/>
    <w:rsid w:val="00B105F3"/>
    <w:rsid w:val="00B13F7D"/>
    <w:rsid w:val="00B2742A"/>
    <w:rsid w:val="00B277CD"/>
    <w:rsid w:val="00B37503"/>
    <w:rsid w:val="00B465D4"/>
    <w:rsid w:val="00B47F0D"/>
    <w:rsid w:val="00B53189"/>
    <w:rsid w:val="00B53B6B"/>
    <w:rsid w:val="00B62509"/>
    <w:rsid w:val="00B70372"/>
    <w:rsid w:val="00B7450A"/>
    <w:rsid w:val="00B75411"/>
    <w:rsid w:val="00B82D07"/>
    <w:rsid w:val="00B86695"/>
    <w:rsid w:val="00B90233"/>
    <w:rsid w:val="00B961F4"/>
    <w:rsid w:val="00B97703"/>
    <w:rsid w:val="00BA0B62"/>
    <w:rsid w:val="00BA2299"/>
    <w:rsid w:val="00BB0E7B"/>
    <w:rsid w:val="00BB6A23"/>
    <w:rsid w:val="00BB6BDE"/>
    <w:rsid w:val="00BB793D"/>
    <w:rsid w:val="00BC172B"/>
    <w:rsid w:val="00BC3561"/>
    <w:rsid w:val="00BC3D0F"/>
    <w:rsid w:val="00BC74EE"/>
    <w:rsid w:val="00BD0C4F"/>
    <w:rsid w:val="00BD5EA7"/>
    <w:rsid w:val="00BE205F"/>
    <w:rsid w:val="00BE799C"/>
    <w:rsid w:val="00BE7F7C"/>
    <w:rsid w:val="00BF5779"/>
    <w:rsid w:val="00C0261A"/>
    <w:rsid w:val="00C0261E"/>
    <w:rsid w:val="00C02AE4"/>
    <w:rsid w:val="00C0564F"/>
    <w:rsid w:val="00C0755D"/>
    <w:rsid w:val="00C177C2"/>
    <w:rsid w:val="00C30E80"/>
    <w:rsid w:val="00C4396A"/>
    <w:rsid w:val="00C44D07"/>
    <w:rsid w:val="00C462C3"/>
    <w:rsid w:val="00C5599A"/>
    <w:rsid w:val="00C6044B"/>
    <w:rsid w:val="00C62CFE"/>
    <w:rsid w:val="00C631D9"/>
    <w:rsid w:val="00C74AC3"/>
    <w:rsid w:val="00C77A3A"/>
    <w:rsid w:val="00C8209F"/>
    <w:rsid w:val="00C82985"/>
    <w:rsid w:val="00C84AB3"/>
    <w:rsid w:val="00C914A2"/>
    <w:rsid w:val="00C964DC"/>
    <w:rsid w:val="00C97B87"/>
    <w:rsid w:val="00CA5414"/>
    <w:rsid w:val="00CB078B"/>
    <w:rsid w:val="00CD2144"/>
    <w:rsid w:val="00CD41D4"/>
    <w:rsid w:val="00CD7ECD"/>
    <w:rsid w:val="00CE008C"/>
    <w:rsid w:val="00CE15FB"/>
    <w:rsid w:val="00CE2EBD"/>
    <w:rsid w:val="00CF237F"/>
    <w:rsid w:val="00CF2EB7"/>
    <w:rsid w:val="00CF458D"/>
    <w:rsid w:val="00CF59A1"/>
    <w:rsid w:val="00D14AB9"/>
    <w:rsid w:val="00D15DA1"/>
    <w:rsid w:val="00D2199E"/>
    <w:rsid w:val="00D25A76"/>
    <w:rsid w:val="00D26E10"/>
    <w:rsid w:val="00D313F6"/>
    <w:rsid w:val="00D335DB"/>
    <w:rsid w:val="00D358CA"/>
    <w:rsid w:val="00D37B7A"/>
    <w:rsid w:val="00D430A2"/>
    <w:rsid w:val="00D56CD0"/>
    <w:rsid w:val="00D63E18"/>
    <w:rsid w:val="00D72F2B"/>
    <w:rsid w:val="00D74E37"/>
    <w:rsid w:val="00D802B9"/>
    <w:rsid w:val="00D82B6D"/>
    <w:rsid w:val="00D8643E"/>
    <w:rsid w:val="00D9096F"/>
    <w:rsid w:val="00D92A4E"/>
    <w:rsid w:val="00D9631B"/>
    <w:rsid w:val="00DA0E89"/>
    <w:rsid w:val="00DA2AF7"/>
    <w:rsid w:val="00DB34D5"/>
    <w:rsid w:val="00DB46A0"/>
    <w:rsid w:val="00DB793D"/>
    <w:rsid w:val="00DC7C5A"/>
    <w:rsid w:val="00DD1B2E"/>
    <w:rsid w:val="00DE6BB0"/>
    <w:rsid w:val="00E03490"/>
    <w:rsid w:val="00E06327"/>
    <w:rsid w:val="00E2249A"/>
    <w:rsid w:val="00E236F5"/>
    <w:rsid w:val="00E27477"/>
    <w:rsid w:val="00E31D6F"/>
    <w:rsid w:val="00E41A0E"/>
    <w:rsid w:val="00E4473D"/>
    <w:rsid w:val="00E46668"/>
    <w:rsid w:val="00E475DF"/>
    <w:rsid w:val="00E56678"/>
    <w:rsid w:val="00E61064"/>
    <w:rsid w:val="00E65FF0"/>
    <w:rsid w:val="00E70607"/>
    <w:rsid w:val="00E70734"/>
    <w:rsid w:val="00E74CA6"/>
    <w:rsid w:val="00E80E8C"/>
    <w:rsid w:val="00E810D9"/>
    <w:rsid w:val="00E8670A"/>
    <w:rsid w:val="00E93B04"/>
    <w:rsid w:val="00E96316"/>
    <w:rsid w:val="00EA19D7"/>
    <w:rsid w:val="00EA35C9"/>
    <w:rsid w:val="00EA7118"/>
    <w:rsid w:val="00EB368D"/>
    <w:rsid w:val="00EB560F"/>
    <w:rsid w:val="00EC7F43"/>
    <w:rsid w:val="00ED6A8E"/>
    <w:rsid w:val="00EE1E05"/>
    <w:rsid w:val="00EE3B09"/>
    <w:rsid w:val="00EF20E6"/>
    <w:rsid w:val="00EF24CD"/>
    <w:rsid w:val="00EF2B92"/>
    <w:rsid w:val="00EF2EF0"/>
    <w:rsid w:val="00EF3C80"/>
    <w:rsid w:val="00F01D9E"/>
    <w:rsid w:val="00F0724C"/>
    <w:rsid w:val="00F15078"/>
    <w:rsid w:val="00F16B65"/>
    <w:rsid w:val="00F22C1B"/>
    <w:rsid w:val="00F247F5"/>
    <w:rsid w:val="00F263AA"/>
    <w:rsid w:val="00F27D7A"/>
    <w:rsid w:val="00F40A93"/>
    <w:rsid w:val="00F40B8A"/>
    <w:rsid w:val="00F42DBE"/>
    <w:rsid w:val="00F44815"/>
    <w:rsid w:val="00F451FA"/>
    <w:rsid w:val="00F47D6D"/>
    <w:rsid w:val="00F55B65"/>
    <w:rsid w:val="00F613A2"/>
    <w:rsid w:val="00F6673E"/>
    <w:rsid w:val="00F74B0A"/>
    <w:rsid w:val="00F91CDE"/>
    <w:rsid w:val="00F92C75"/>
    <w:rsid w:val="00FB28F2"/>
    <w:rsid w:val="00FC04A3"/>
    <w:rsid w:val="00FC292D"/>
    <w:rsid w:val="00FC4916"/>
    <w:rsid w:val="00FD20F6"/>
    <w:rsid w:val="00FD73DF"/>
    <w:rsid w:val="00FD7FF4"/>
    <w:rsid w:val="00FE6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3D2A4"/>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link w:val="GuidanceChar"/>
    <w:rsid w:val="003A18D4"/>
    <w:pPr>
      <w:overflowPunct/>
      <w:autoSpaceDE/>
      <w:autoSpaceDN/>
      <w:adjustRightInd/>
      <w:textAlignment w:val="auto"/>
    </w:pPr>
    <w:rPr>
      <w:i/>
      <w:color w:val="0000FF"/>
    </w:rPr>
  </w:style>
  <w:style w:type="character" w:customStyle="1" w:styleId="B1Zchn">
    <w:name w:val="B1 Zchn"/>
    <w:rsid w:val="00694D64"/>
  </w:style>
  <w:style w:type="character" w:customStyle="1" w:styleId="TFChar">
    <w:name w:val="TF Char"/>
    <w:rsid w:val="00694D64"/>
    <w:rPr>
      <w:rFonts w:ascii="Arial" w:hAnsi="Arial"/>
      <w:b/>
    </w:rPr>
  </w:style>
  <w:style w:type="character" w:customStyle="1" w:styleId="GuidanceChar">
    <w:name w:val="Guidance Char"/>
    <w:link w:val="Guidance"/>
    <w:rsid w:val="00694D64"/>
    <w:rPr>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1150</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2018-01-12T19:28:00Z</dcterms:created>
  <dcterms:modified xsi:type="dcterms:W3CDTF">2018-01-12T19:29:00Z</dcterms:modified>
</cp:coreProperties>
</file>