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#129</w:t>
        <w:tab/>
        <w:t>R3-255020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51889702" w14:textId="4AFC2B0E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A27756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</w:t>
      </w:r>
      <w:r w:rsidR="00F64D03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5793</w:t>
      </w:r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6F2598B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26C612B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  <w:r w:rsidR="00E84AB2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 SA3</w:t>
      </w:r>
    </w:p>
    <w:p w14:paraId="6B100DE6" w14:textId="38BA3E79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A818F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09368A" w:rsidRPr="0009368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S2-250</w:t>
      </w:r>
      <w:r w:rsidR="00D4691B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5850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39DA1A2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2504515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C1CBDC4" w14:textId="289C1574" w:rsidR="00C80C24" w:rsidRDefault="00C80C24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 has discussed the issue and would like to provide the following feedback.</w:t>
      </w:r>
    </w:p>
    <w:p w14:paraId="389DF889" w14:textId="77777777" w:rsidR="00405801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 TS 23.3</w:t>
      </w:r>
      <w:r w:rsidR="00DB6FF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69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clause 6.2.2, it is specified that the AIOTF sends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 to be included in the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the NG-RAN node, and the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</w:t>
      </w:r>
      <w:r w:rsidRPr="00C80C24">
        <w:t xml:space="preserve">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can include Filtering Information or a 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Identifier.</w:t>
      </w:r>
    </w:p>
    <w:p w14:paraId="3B643AD1" w14:textId="44A51DAA" w:rsidR="00BF4D34" w:rsidRPr="0060107F" w:rsidRDefault="0000459A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</w:t>
      </w:r>
      <w:r w:rsidR="00742B9A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F3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has</w:t>
      </w:r>
      <w:r w:rsidR="00D2498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agreed the attached </w:t>
      </w:r>
      <w:proofErr w:type="spellStart"/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pCR</w:t>
      </w:r>
      <w:proofErr w:type="spellEnd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(S2-250</w:t>
      </w:r>
      <w:r w:rsidR="004413B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5850</w:t>
      </w:r>
      <w:bookmarkStart w:id="7" w:name="_GoBack"/>
      <w:bookmarkEnd w:id="7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</w:t>
      </w:r>
      <w:r w:rsidR="00DD11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asks CT4 to continue the stage 3 work of the Filter Information</w:t>
      </w:r>
      <w:r w:rsidR="00D446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42563" w:rsidRPr="0080226A">
        <w:rPr>
          <w:rFonts w:ascii="Arial" w:eastAsia="宋体" w:hAnsi="Arial" w:cs="Arial" w:hint="eastAsia"/>
          <w:bCs/>
          <w:lang w:eastAsia="zh-CN"/>
        </w:rPr>
        <w:t xml:space="preserve">Security aspect of </w:t>
      </w:r>
      <w:r w:rsidR="00D07342" w:rsidRPr="0080226A">
        <w:rPr>
          <w:rFonts w:ascii="Arial" w:eastAsia="宋体" w:hAnsi="Arial" w:cs="Arial" w:hint="eastAsia"/>
          <w:bCs/>
          <w:lang w:eastAsia="zh-CN"/>
        </w:rPr>
        <w:t xml:space="preserve">the </w:t>
      </w:r>
      <w:r w:rsidR="00C42563" w:rsidRPr="0080226A">
        <w:rPr>
          <w:rFonts w:ascii="Arial" w:eastAsia="宋体" w:hAnsi="Arial" w:cs="Arial" w:hint="eastAsia"/>
          <w:bCs/>
          <w:lang w:eastAsia="zh-CN"/>
        </w:rPr>
        <w:t>Filter Information</w:t>
      </w:r>
      <w:r w:rsidR="00182B60" w:rsidRPr="0080226A">
        <w:rPr>
          <w:rFonts w:ascii="Arial" w:eastAsia="宋体" w:hAnsi="Arial" w:cs="Arial" w:hint="eastAsia"/>
          <w:bCs/>
          <w:lang w:eastAsia="zh-CN"/>
        </w:rPr>
        <w:t xml:space="preserve"> </w:t>
      </w:r>
      <w:r w:rsidR="00BE2732" w:rsidRPr="0080226A">
        <w:rPr>
          <w:rFonts w:ascii="Arial" w:eastAsia="宋体" w:hAnsi="Arial" w:cs="Arial" w:hint="eastAsia"/>
          <w:bCs/>
          <w:lang w:eastAsia="zh-CN"/>
        </w:rPr>
        <w:t>will be decided by SA3.</w:t>
      </w:r>
    </w:p>
    <w:p w14:paraId="11D80C38" w14:textId="271E9EA6" w:rsidR="00912278" w:rsidRPr="00940711" w:rsidRDefault="006D062D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kern w:val="2"/>
          <w:lang w:val="en-US" w:eastAsia="zh-CN"/>
          <w14:ligatures w14:val="standardContextual"/>
        </w:rPr>
        <w:t>F</w:t>
      </w:r>
      <w:r>
        <w:rPr>
          <w:rFonts w:ascii="Arial" w:eastAsia="宋体" w:hAnsi="Arial" w:cs="Arial" w:hint="eastAsia"/>
          <w:kern w:val="2"/>
          <w:lang w:val="en-US" w:eastAsia="zh-CN"/>
          <w14:ligatures w14:val="standardContextual"/>
        </w:rPr>
        <w:t xml:space="preserve">or the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what identifier</w:t>
      </w:r>
      <w:r w:rsidR="008E419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(s)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45A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be used is under discussion in </w:t>
      </w:r>
      <w:proofErr w:type="gramStart"/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 w:rsidR="00B925CB">
        <w:rPr>
          <w:rFonts w:ascii="Arial" w:eastAsia="宋体" w:hAnsi="Arial" w:cs="Arial" w:hint="eastAsia"/>
          <w:bCs/>
          <w:lang w:eastAsia="zh-CN"/>
        </w:rPr>
        <w:t>.</w:t>
      </w:r>
      <w:proofErr w:type="gramEnd"/>
    </w:p>
    <w:p w14:paraId="672DD914" w14:textId="27FE1AC2" w:rsid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8" w:name="OLE_LINK3"/>
      <w:bookmarkStart w:id="9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CT4 to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the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maximum </w:t>
      </w:r>
      <w:r w:rsidR="001E71BC">
        <w:rPr>
          <w:rFonts w:ascii="Arial" w:hAnsi="Arial" w:cs="Arial"/>
          <w:bCs/>
          <w:lang w:eastAsia="zh-CN"/>
        </w:rPr>
        <w:t>length of</w:t>
      </w:r>
      <w:r w:rsidR="00940711">
        <w:rPr>
          <w:rFonts w:ascii="Arial" w:eastAsia="宋体" w:hAnsi="Arial" w:cs="Arial" w:hint="eastAsia"/>
          <w:bCs/>
          <w:lang w:eastAsia="zh-CN"/>
        </w:rPr>
        <w:t xml:space="preserve"> 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宋体" w:hAnsi="Arial" w:cs="Arial" w:hint="eastAsia"/>
          <w:bCs/>
          <w:lang w:eastAsia="zh-CN"/>
        </w:rPr>
        <w:t xml:space="preserve">, and kindly asks SA3 to provide feedback on </w:t>
      </w:r>
      <w:r w:rsidR="002B4FFD">
        <w:rPr>
          <w:rFonts w:ascii="Arial" w:eastAsia="宋体" w:hAnsi="Arial" w:cs="Arial" w:hint="eastAsia"/>
          <w:bCs/>
          <w:lang w:eastAsia="zh-CN"/>
        </w:rPr>
        <w:t>security aspect of</w:t>
      </w:r>
      <w:r w:rsidR="001C4145">
        <w:rPr>
          <w:rFonts w:ascii="Arial" w:eastAsia="宋体" w:hAnsi="Arial" w:cs="Arial"/>
          <w:bCs/>
          <w:lang w:eastAsia="zh-CN"/>
        </w:rPr>
        <w:t xml:space="preserve"> </w:t>
      </w:r>
      <w:r w:rsidR="002B4FFD">
        <w:rPr>
          <w:rFonts w:ascii="Arial" w:eastAsia="宋体" w:hAnsi="Arial" w:cs="Arial" w:hint="eastAsia"/>
          <w:bCs/>
          <w:lang w:eastAsia="zh-CN"/>
        </w:rPr>
        <w:t xml:space="preserve">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39E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on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A9EFFF4" w14:textId="7B3F52E5" w:rsidR="008E4194" w:rsidRPr="008E4194" w:rsidRDefault="008E419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bookmarkEnd w:id="8"/>
    <w:bookmarkEnd w:id="9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0ECCB150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To CT4</w:t>
      </w:r>
    </w:p>
    <w:p w14:paraId="5DED36E8" w14:textId="17AB07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CT4 to provide the maximum length of the Filtering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7CB0F82" w14:textId="63A8A97B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T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o SA3</w:t>
      </w:r>
    </w:p>
    <w:p w14:paraId="6578EC53" w14:textId="767B7404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kindly </w:t>
      </w:r>
      <w:r w:rsidR="00DB5B96">
        <w:rPr>
          <w:rFonts w:ascii="Arial" w:eastAsia="宋体" w:hAnsi="Arial" w:cs="Arial" w:hint="eastAsia"/>
          <w:bCs/>
          <w:lang w:eastAsia="zh-CN"/>
        </w:rPr>
        <w:t xml:space="preserve">asks SA3 to provide feedback on </w:t>
      </w:r>
      <w:r w:rsidR="002B4FFD">
        <w:rPr>
          <w:rFonts w:ascii="Arial" w:eastAsia="宋体" w:hAnsi="Arial" w:cs="Arial" w:hint="eastAsia"/>
          <w:bCs/>
          <w:lang w:eastAsia="zh-CN"/>
        </w:rPr>
        <w:t>security aspect of</w:t>
      </w:r>
      <w:r w:rsidR="002B4FFD">
        <w:rPr>
          <w:rFonts w:ascii="Arial" w:eastAsia="宋体" w:hAnsi="Arial" w:cs="Arial"/>
          <w:bCs/>
          <w:lang w:eastAsia="zh-CN"/>
        </w:rPr>
        <w:t xml:space="preserve"> </w:t>
      </w:r>
      <w:r w:rsidR="002B4FFD">
        <w:rPr>
          <w:rFonts w:ascii="Arial" w:eastAsia="宋体" w:hAnsi="Arial" w:cs="Arial" w:hint="eastAsia"/>
          <w:bCs/>
          <w:lang w:eastAsia="zh-CN"/>
        </w:rPr>
        <w:t xml:space="preserve">the </w:t>
      </w:r>
      <w:r w:rsidR="00DB5B96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AD686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B5B9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77B28D7" w14:textId="77777777" w:rsidR="007B3AF3" w:rsidRDefault="007B3AF3" w:rsidP="007B3AF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lastRenderedPageBreak/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RAN2</w:t>
      </w:r>
    </w:p>
    <w:p w14:paraId="14BB10AB" w14:textId="2D183C7F" w:rsidR="007B3AF3" w:rsidRPr="007B3AF3" w:rsidRDefault="007B3AF3" w:rsidP="0089075A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0EFFD5" w15:done="0"/>
  <w15:commentEx w15:paraId="6A1E46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AF7EBE" w16cex:dateUtc="2025-05-19T05:29:00Z"/>
  <w16cex:commentExtensible w16cex:durableId="67078787" w16cex:dateUtc="2025-05-19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0EFFD5" w16cid:durableId="22AF7EBE"/>
  <w16cid:commentId w16cid:paraId="6A1E46DD" w16cid:durableId="670787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6AFBC" w14:textId="77777777" w:rsidR="001B0233" w:rsidRDefault="001B0233">
      <w:pPr>
        <w:spacing w:after="0"/>
      </w:pPr>
      <w:r>
        <w:separator/>
      </w:r>
    </w:p>
  </w:endnote>
  <w:endnote w:type="continuationSeparator" w:id="0">
    <w:p w14:paraId="75577C13" w14:textId="77777777" w:rsidR="001B0233" w:rsidRDefault="001B0233">
      <w:pPr>
        <w:spacing w:after="0"/>
      </w:pPr>
      <w:r>
        <w:continuationSeparator/>
      </w:r>
    </w:p>
  </w:endnote>
  <w:endnote w:type="continuationNotice" w:id="1">
    <w:p w14:paraId="05173C10" w14:textId="77777777" w:rsidR="001B0233" w:rsidRDefault="001B0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F8978" w14:textId="77777777" w:rsidR="001B0233" w:rsidRDefault="001B0233">
      <w:pPr>
        <w:spacing w:after="0"/>
      </w:pPr>
      <w:r>
        <w:separator/>
      </w:r>
    </w:p>
  </w:footnote>
  <w:footnote w:type="continuationSeparator" w:id="0">
    <w:p w14:paraId="0563314F" w14:textId="77777777" w:rsidR="001B0233" w:rsidRDefault="001B0233">
      <w:pPr>
        <w:spacing w:after="0"/>
      </w:pPr>
      <w:r>
        <w:continuationSeparator/>
      </w:r>
    </w:p>
  </w:footnote>
  <w:footnote w:type="continuationNotice" w:id="1">
    <w:p w14:paraId="1A54C45F" w14:textId="77777777" w:rsidR="001B0233" w:rsidRDefault="001B02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1D5E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7</cp:revision>
  <cp:lastPrinted>1900-12-31T16:00:00Z</cp:lastPrinted>
  <dcterms:created xsi:type="dcterms:W3CDTF">2025-05-23T02:50:00Z</dcterms:created>
  <dcterms:modified xsi:type="dcterms:W3CDTF">2025-05-23T02:52:00Z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