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EE7F" w14:textId="616221C7" w:rsidR="00226BEB" w:rsidRPr="00523B24" w:rsidRDefault="00226BEB" w:rsidP="00226BEB">
      <w:pPr>
        <w:tabs>
          <w:tab w:val="left" w:pos="1701"/>
          <w:tab w:val="right" w:pos="9639"/>
        </w:tabs>
        <w:spacing w:after="60"/>
        <w:jc w:val="both"/>
        <w:rPr>
          <w:rFonts w:eastAsia="Times New Roman"/>
          <w:b/>
          <w:sz w:val="32"/>
          <w:szCs w:val="32"/>
          <w:highlight w:val="yellow"/>
          <w:lang w:val="sv-SE" w:eastAsia="zh-CN"/>
        </w:rPr>
      </w:pPr>
      <w:bookmarkStart w:id="0" w:name="_Hlk177551080"/>
      <w:bookmarkEnd w:id="0"/>
      <w:r w:rsidRPr="00523B24">
        <w:rPr>
          <w:rFonts w:eastAsia="Times New Roman"/>
          <w:b/>
          <w:sz w:val="24"/>
          <w:lang w:val="sv-SE" w:eastAsia="zh-CN"/>
        </w:rPr>
        <w:t xml:space="preserve">3GPP TSG-RAN WG3 </w:t>
      </w:r>
      <w:r w:rsidR="00176691" w:rsidRPr="00523B24">
        <w:rPr>
          <w:rFonts w:eastAsia="Times New Roman"/>
          <w:b/>
          <w:sz w:val="24"/>
          <w:lang w:val="sv-SE" w:eastAsia="zh-CN"/>
        </w:rPr>
        <w:t>#12</w:t>
      </w:r>
      <w:r w:rsidR="00357326" w:rsidRPr="00523B24">
        <w:rPr>
          <w:rFonts w:eastAsia="Times New Roman"/>
          <w:b/>
          <w:sz w:val="24"/>
          <w:lang w:val="sv-SE" w:eastAsia="zh-CN"/>
        </w:rPr>
        <w:t>9</w:t>
      </w:r>
      <w:r w:rsidRPr="00523B24">
        <w:rPr>
          <w:rFonts w:eastAsia="Times New Roman"/>
          <w:b/>
          <w:sz w:val="24"/>
          <w:lang w:val="sv-SE" w:eastAsia="zh-CN"/>
        </w:rPr>
        <w:tab/>
      </w:r>
      <w:r w:rsidR="00FB4CC4" w:rsidRPr="00523B24">
        <w:rPr>
          <w:rFonts w:eastAsia="Times New Roman"/>
          <w:b/>
          <w:sz w:val="24"/>
          <w:szCs w:val="24"/>
          <w:lang w:val="sv-SE" w:eastAsia="zh-CN"/>
        </w:rPr>
        <w:t>R3-255770</w:t>
      </w:r>
    </w:p>
    <w:p w14:paraId="11C3D470" w14:textId="05487190" w:rsidR="001431E8" w:rsidRPr="004D0133" w:rsidRDefault="00357326" w:rsidP="00357326">
      <w:pPr>
        <w:overflowPunct/>
        <w:autoSpaceDE/>
        <w:autoSpaceDN/>
        <w:adjustRightInd/>
        <w:spacing w:after="120"/>
        <w:textAlignment w:val="auto"/>
        <w:outlineLvl w:val="0"/>
        <w:rPr>
          <w:rFonts w:eastAsia="Times New Roman"/>
          <w:b/>
          <w:sz w:val="24"/>
          <w:lang w:val="en-US" w:eastAsia="zh-CN"/>
        </w:rPr>
      </w:pPr>
      <w:r w:rsidRPr="00357326">
        <w:rPr>
          <w:rFonts w:eastAsia="Times New Roman"/>
          <w:b/>
          <w:sz w:val="24"/>
          <w:lang w:val="en-US" w:eastAsia="zh-CN"/>
        </w:rPr>
        <w:t>Bengaluru, India, 25</w:t>
      </w:r>
      <w:r w:rsidRPr="00523B24">
        <w:rPr>
          <w:rFonts w:eastAsia="Times New Roman"/>
          <w:b/>
          <w:sz w:val="24"/>
          <w:vertAlign w:val="superscript"/>
          <w:lang w:val="en-US" w:eastAsia="zh-CN"/>
        </w:rPr>
        <w:t>th</w:t>
      </w:r>
      <w:r w:rsidR="00523B24">
        <w:rPr>
          <w:rFonts w:eastAsia="Times New Roman"/>
          <w:b/>
          <w:sz w:val="24"/>
          <w:lang w:val="en-US" w:eastAsia="zh-CN"/>
        </w:rPr>
        <w:t xml:space="preserve"> </w:t>
      </w:r>
      <w:r w:rsidRPr="00357326">
        <w:rPr>
          <w:rFonts w:eastAsia="Times New Roman"/>
          <w:b/>
          <w:sz w:val="24"/>
          <w:lang w:val="en-US" w:eastAsia="zh-CN"/>
        </w:rPr>
        <w:t>- 29</w:t>
      </w:r>
      <w:r w:rsidRPr="00523B24">
        <w:rPr>
          <w:rFonts w:eastAsia="Times New Roman"/>
          <w:b/>
          <w:sz w:val="24"/>
          <w:vertAlign w:val="superscript"/>
          <w:lang w:val="en-US" w:eastAsia="zh-CN"/>
        </w:rPr>
        <w:t>th</w:t>
      </w:r>
      <w:r w:rsidR="00523B24">
        <w:rPr>
          <w:rFonts w:eastAsia="Times New Roman"/>
          <w:b/>
          <w:sz w:val="24"/>
          <w:lang w:val="en-US" w:eastAsia="zh-CN"/>
        </w:rPr>
        <w:t xml:space="preserve"> </w:t>
      </w:r>
      <w:proofErr w:type="gramStart"/>
      <w:r w:rsidRPr="00357326">
        <w:rPr>
          <w:rFonts w:eastAsia="Times New Roman"/>
          <w:b/>
          <w:sz w:val="24"/>
          <w:lang w:val="en-US" w:eastAsia="zh-CN"/>
        </w:rPr>
        <w:t>Aug,</w:t>
      </w:r>
      <w:proofErr w:type="gramEnd"/>
      <w:r w:rsidRPr="00357326">
        <w:rPr>
          <w:rFonts w:eastAsia="Times New Roman"/>
          <w:b/>
          <w:sz w:val="24"/>
          <w:lang w:val="en-US" w:eastAsia="zh-CN"/>
        </w:rPr>
        <w:t xml:space="preserve"> 2025</w:t>
      </w:r>
    </w:p>
    <w:p w14:paraId="4C83A949" w14:textId="77777777" w:rsidR="00AC5C6C" w:rsidRPr="004D0133" w:rsidRDefault="00AC5C6C" w:rsidP="008C49E9">
      <w:pPr>
        <w:pStyle w:val="CRCoverPage"/>
        <w:tabs>
          <w:tab w:val="left" w:pos="1985"/>
        </w:tabs>
        <w:rPr>
          <w:rFonts w:ascii="Times New Roman" w:hAnsi="Times New Roman"/>
          <w:b/>
          <w:bCs/>
          <w:color w:val="000000"/>
          <w:sz w:val="24"/>
          <w:szCs w:val="24"/>
          <w:lang w:val="en-US"/>
        </w:rPr>
      </w:pPr>
    </w:p>
    <w:p w14:paraId="0C87B9C8" w14:textId="22A11A1C" w:rsidR="008C49E9" w:rsidRPr="004D0133" w:rsidRDefault="00FD73DF" w:rsidP="008C49E9">
      <w:pPr>
        <w:pStyle w:val="CRCoverPage"/>
        <w:tabs>
          <w:tab w:val="left" w:pos="1985"/>
        </w:tabs>
        <w:rPr>
          <w:rFonts w:ascii="Times New Roman" w:hAnsi="Times New Roman"/>
          <w:b/>
          <w:bCs/>
          <w:color w:val="000000"/>
          <w:sz w:val="24"/>
          <w:szCs w:val="24"/>
          <w:lang w:val="en-US" w:eastAsia="ja-JP"/>
        </w:rPr>
      </w:pPr>
      <w:r w:rsidRPr="004D0133">
        <w:rPr>
          <w:rFonts w:ascii="Times New Roman" w:hAnsi="Times New Roman"/>
          <w:b/>
          <w:bCs/>
          <w:color w:val="000000"/>
          <w:sz w:val="24"/>
          <w:szCs w:val="24"/>
          <w:lang w:val="en-US"/>
        </w:rPr>
        <w:t>Agenda Item:</w:t>
      </w:r>
      <w:r w:rsidRPr="004D0133">
        <w:rPr>
          <w:rFonts w:ascii="Times New Roman" w:hAnsi="Times New Roman"/>
          <w:b/>
          <w:bCs/>
          <w:color w:val="000000"/>
          <w:sz w:val="24"/>
          <w:szCs w:val="24"/>
          <w:lang w:val="en-US"/>
        </w:rPr>
        <w:tab/>
      </w:r>
      <w:r w:rsidR="00495B87" w:rsidRPr="004D0133">
        <w:rPr>
          <w:rFonts w:ascii="Times New Roman" w:hAnsi="Times New Roman"/>
          <w:b/>
          <w:bCs/>
          <w:sz w:val="24"/>
          <w:szCs w:val="24"/>
          <w:lang w:val="en-US"/>
        </w:rPr>
        <w:t>17</w:t>
      </w:r>
      <w:r w:rsidR="00412D6C">
        <w:rPr>
          <w:rFonts w:ascii="Times New Roman" w:hAnsi="Times New Roman"/>
          <w:b/>
          <w:bCs/>
          <w:sz w:val="24"/>
          <w:szCs w:val="24"/>
          <w:lang w:val="en-US"/>
        </w:rPr>
        <w:t>.2</w:t>
      </w:r>
    </w:p>
    <w:p w14:paraId="2120A848" w14:textId="77777777" w:rsidR="00030F78" w:rsidRDefault="008C49E9" w:rsidP="00030F78">
      <w:pPr>
        <w:tabs>
          <w:tab w:val="left" w:pos="1985"/>
        </w:tabs>
        <w:ind w:left="1985" w:hanging="1985"/>
        <w:rPr>
          <w:rFonts w:cs="Arial"/>
          <w:b/>
          <w:bCs/>
          <w:sz w:val="24"/>
          <w:lang w:val="en-US" w:eastAsia="ja-JP"/>
        </w:rPr>
      </w:pPr>
      <w:r w:rsidRPr="004D0133">
        <w:rPr>
          <w:b/>
          <w:bCs/>
          <w:sz w:val="24"/>
          <w:lang w:val="en-US"/>
        </w:rPr>
        <w:t>Source:</w:t>
      </w:r>
      <w:r w:rsidRPr="004D0133">
        <w:rPr>
          <w:b/>
          <w:bCs/>
          <w:sz w:val="24"/>
          <w:lang w:val="en-US"/>
        </w:rPr>
        <w:tab/>
      </w:r>
      <w:r w:rsidR="00030F78">
        <w:rPr>
          <w:rFonts w:cs="Arial"/>
          <w:b/>
          <w:bCs/>
          <w:sz w:val="24"/>
          <w:lang w:val="en-US"/>
        </w:rPr>
        <w:t>Ericsson (Moderator)</w:t>
      </w:r>
    </w:p>
    <w:p w14:paraId="21A37CED" w14:textId="6129015A" w:rsidR="00E223D3" w:rsidRPr="004D0133" w:rsidRDefault="009636BD" w:rsidP="00030F78">
      <w:pPr>
        <w:tabs>
          <w:tab w:val="left" w:pos="1985"/>
        </w:tabs>
        <w:rPr>
          <w:b/>
          <w:bCs/>
          <w:color w:val="000000"/>
          <w:sz w:val="24"/>
          <w:szCs w:val="24"/>
          <w:lang w:val="en-US"/>
        </w:rPr>
      </w:pPr>
      <w:r w:rsidRPr="004D0133">
        <w:rPr>
          <w:b/>
          <w:bCs/>
          <w:color w:val="000000"/>
          <w:sz w:val="24"/>
          <w:szCs w:val="24"/>
          <w:lang w:val="en-US"/>
        </w:rPr>
        <w:t xml:space="preserve">Title: </w:t>
      </w:r>
      <w:r w:rsidRPr="004D0133">
        <w:rPr>
          <w:b/>
          <w:bCs/>
          <w:color w:val="000000"/>
          <w:sz w:val="24"/>
          <w:szCs w:val="24"/>
          <w:lang w:val="en-US"/>
        </w:rPr>
        <w:tab/>
      </w:r>
      <w:r w:rsidR="00030F78" w:rsidRPr="00030F78">
        <w:rPr>
          <w:b/>
          <w:bCs/>
          <w:color w:val="000000"/>
          <w:sz w:val="24"/>
          <w:szCs w:val="24"/>
          <w:lang w:val="en-US"/>
        </w:rPr>
        <w:t>Summary of offline discussions: Rel-19 Network Energy Saving</w:t>
      </w:r>
    </w:p>
    <w:p w14:paraId="57E2ACEC" w14:textId="3C39EEDE" w:rsidR="0020311B" w:rsidRPr="004D0133" w:rsidRDefault="00852889" w:rsidP="004E4682">
      <w:pPr>
        <w:ind w:left="1985" w:hanging="1985"/>
        <w:rPr>
          <w:b/>
          <w:bCs/>
          <w:sz w:val="24"/>
          <w:szCs w:val="24"/>
          <w:lang w:val="en-US"/>
        </w:rPr>
      </w:pPr>
      <w:r w:rsidRPr="004D0133">
        <w:rPr>
          <w:b/>
          <w:bCs/>
          <w:sz w:val="24"/>
          <w:szCs w:val="24"/>
          <w:lang w:val="en-US"/>
        </w:rPr>
        <w:t>Document for:</w:t>
      </w:r>
      <w:r w:rsidRPr="004D0133">
        <w:rPr>
          <w:b/>
          <w:bCs/>
          <w:sz w:val="24"/>
          <w:szCs w:val="24"/>
          <w:lang w:val="en-US"/>
        </w:rPr>
        <w:tab/>
      </w:r>
      <w:r w:rsidR="00C55DDF" w:rsidRPr="004D0133">
        <w:rPr>
          <w:b/>
          <w:bCs/>
          <w:sz w:val="24"/>
          <w:szCs w:val="24"/>
          <w:lang w:val="en-US"/>
        </w:rPr>
        <w:t>Discussion and Approval</w:t>
      </w:r>
    </w:p>
    <w:p w14:paraId="52214A7B" w14:textId="77777777" w:rsidR="00052844" w:rsidRDefault="00052844" w:rsidP="00F90778">
      <w:pPr>
        <w:pStyle w:val="Heading1"/>
        <w:numPr>
          <w:ilvl w:val="0"/>
          <w:numId w:val="39"/>
        </w:numPr>
        <w:tabs>
          <w:tab w:val="num" w:pos="360"/>
        </w:tabs>
        <w:ind w:left="360" w:hanging="360"/>
        <w:rPr>
          <w:rFonts w:cs="Arial"/>
        </w:rPr>
      </w:pPr>
      <w:bookmarkStart w:id="1" w:name="_Toc527283429"/>
      <w:bookmarkStart w:id="2" w:name="_Toc527283646"/>
      <w:bookmarkStart w:id="3" w:name="_Toc527283675"/>
      <w:bookmarkStart w:id="4" w:name="_Toc527283905"/>
      <w:bookmarkStart w:id="5" w:name="_Toc527283744"/>
      <w:bookmarkStart w:id="6" w:name="_Toc527283922"/>
      <w:bookmarkStart w:id="7" w:name="_Toc527283740"/>
      <w:r>
        <w:rPr>
          <w:rFonts w:cs="Arial"/>
        </w:rPr>
        <w:t>Introduction</w:t>
      </w:r>
      <w:bookmarkEnd w:id="1"/>
      <w:bookmarkEnd w:id="2"/>
      <w:bookmarkEnd w:id="3"/>
      <w:bookmarkEnd w:id="4"/>
      <w:bookmarkEnd w:id="5"/>
      <w:bookmarkEnd w:id="6"/>
      <w:bookmarkEnd w:id="7"/>
    </w:p>
    <w:p w14:paraId="0D272FD8" w14:textId="379E8400" w:rsidR="00616B8D" w:rsidRPr="000904F2" w:rsidRDefault="000904F2" w:rsidP="002B2BD5">
      <w:pPr>
        <w:rPr>
          <w:rFonts w:cs="Calibri"/>
          <w:bCs/>
        </w:rPr>
      </w:pPr>
      <w:bookmarkStart w:id="8" w:name="_Toc527283676"/>
      <w:bookmarkStart w:id="9" w:name="_Toc527283745"/>
      <w:bookmarkStart w:id="10" w:name="_Toc527283430"/>
      <w:bookmarkStart w:id="11" w:name="_Toc527283647"/>
      <w:bookmarkStart w:id="12" w:name="_Toc527283923"/>
      <w:bookmarkStart w:id="13" w:name="_Toc527283906"/>
      <w:bookmarkStart w:id="14" w:name="_Toc527283741"/>
      <w:r w:rsidRPr="000904F2">
        <w:rPr>
          <w:rFonts w:cs="Calibri"/>
          <w:bCs/>
        </w:rPr>
        <w:t>This document capture</w:t>
      </w:r>
      <w:r>
        <w:rPr>
          <w:rFonts w:cs="Calibri"/>
          <w:bCs/>
        </w:rPr>
        <w:t>s</w:t>
      </w:r>
      <w:r w:rsidRPr="000904F2">
        <w:rPr>
          <w:rFonts w:cs="Calibri"/>
          <w:bCs/>
        </w:rPr>
        <w:t xml:space="preserve"> the breakoff discussion summary</w:t>
      </w:r>
      <w:r w:rsidR="0056669B">
        <w:rPr>
          <w:rFonts w:cs="Calibri"/>
          <w:bCs/>
        </w:rPr>
        <w:t xml:space="preserve"> for Rel-19 Network Energy Saving.</w:t>
      </w:r>
    </w:p>
    <w:p w14:paraId="5E6B01CC" w14:textId="52B31000" w:rsidR="004E0128" w:rsidRPr="005778C6" w:rsidRDefault="00052844" w:rsidP="004E0128">
      <w:pPr>
        <w:pStyle w:val="Heading1"/>
        <w:numPr>
          <w:ilvl w:val="0"/>
          <w:numId w:val="39"/>
        </w:numPr>
        <w:tabs>
          <w:tab w:val="num" w:pos="360"/>
        </w:tabs>
        <w:ind w:left="360" w:hanging="360"/>
        <w:rPr>
          <w:rFonts w:cs="Arial"/>
        </w:rPr>
      </w:pPr>
      <w:r>
        <w:rPr>
          <w:rFonts w:cs="Arial"/>
        </w:rPr>
        <w:t xml:space="preserve">For </w:t>
      </w:r>
      <w:r w:rsidR="00657349">
        <w:rPr>
          <w:rFonts w:cs="Arial"/>
        </w:rPr>
        <w:t>Online discussion</w:t>
      </w:r>
    </w:p>
    <w:p w14:paraId="31D1DAFD" w14:textId="77777777" w:rsidR="00887CA5" w:rsidRDefault="00887CA5" w:rsidP="004E0128"/>
    <w:p w14:paraId="34CDE145" w14:textId="7ABB9FA9" w:rsidR="00887CA5" w:rsidRPr="007F3366" w:rsidRDefault="007F3366" w:rsidP="007F3366">
      <w:pPr>
        <w:rPr>
          <w:bCs/>
          <w:noProof/>
          <w:sz w:val="32"/>
          <w:szCs w:val="32"/>
        </w:rPr>
      </w:pPr>
      <w:r>
        <w:rPr>
          <w:bCs/>
          <w:noProof/>
          <w:sz w:val="32"/>
          <w:szCs w:val="32"/>
        </w:rPr>
        <w:t>2.1</w:t>
      </w:r>
      <w:r w:rsidR="00935C25" w:rsidRPr="007F3366">
        <w:rPr>
          <w:bCs/>
          <w:noProof/>
          <w:sz w:val="32"/>
          <w:szCs w:val="32"/>
        </w:rPr>
        <w:t xml:space="preserve"> </w:t>
      </w:r>
      <w:r w:rsidR="00887CA5" w:rsidRPr="007F3366">
        <w:rPr>
          <w:bCs/>
          <w:noProof/>
          <w:sz w:val="32"/>
          <w:szCs w:val="32"/>
        </w:rPr>
        <w:t xml:space="preserve">Objective </w:t>
      </w:r>
      <w:r w:rsidR="00822A1E" w:rsidRPr="007F3366">
        <w:rPr>
          <w:bCs/>
          <w:noProof/>
          <w:sz w:val="32"/>
          <w:szCs w:val="32"/>
        </w:rPr>
        <w:t>1</w:t>
      </w:r>
      <w:r w:rsidR="00887CA5" w:rsidRPr="007F3366">
        <w:rPr>
          <w:bCs/>
          <w:noProof/>
          <w:sz w:val="32"/>
          <w:szCs w:val="32"/>
        </w:rPr>
        <w:t xml:space="preserve">: Support on-demand </w:t>
      </w:r>
      <w:r w:rsidR="002F0C5F" w:rsidRPr="00F15DC2">
        <w:rPr>
          <w:bCs/>
          <w:noProof/>
          <w:sz w:val="32"/>
          <w:szCs w:val="32"/>
        </w:rPr>
        <w:t>SSB Scell</w:t>
      </w:r>
      <w:r w:rsidR="002F0C5F" w:rsidRPr="007F3366">
        <w:rPr>
          <w:bCs/>
          <w:noProof/>
          <w:sz w:val="32"/>
          <w:szCs w:val="32"/>
        </w:rPr>
        <w:t xml:space="preserve"> </w:t>
      </w:r>
    </w:p>
    <w:p w14:paraId="5947F339" w14:textId="77777777" w:rsidR="00887CA5" w:rsidRDefault="00887CA5" w:rsidP="00887CA5">
      <w:pPr>
        <w:spacing w:after="120"/>
        <w:rPr>
          <w:b/>
          <w:bCs/>
          <w:color w:val="00B050"/>
        </w:rPr>
      </w:pPr>
      <w:r>
        <w:rPr>
          <w:b/>
          <w:bCs/>
          <w:color w:val="00B050"/>
        </w:rPr>
        <w:t>Agreements: it is agreed that the below proposals are not needed:</w:t>
      </w:r>
    </w:p>
    <w:p w14:paraId="384AC5C6" w14:textId="77777777" w:rsidR="00887CA5" w:rsidRDefault="00887CA5" w:rsidP="00887CA5">
      <w:pPr>
        <w:pStyle w:val="ListParagraph"/>
        <w:numPr>
          <w:ilvl w:val="0"/>
          <w:numId w:val="41"/>
        </w:numPr>
        <w:spacing w:after="120"/>
        <w:rPr>
          <w:color w:val="000000" w:themeColor="text1"/>
        </w:rPr>
      </w:pPr>
      <w:r>
        <w:rPr>
          <w:color w:val="000000" w:themeColor="text1"/>
        </w:rPr>
        <w:t xml:space="preserve">Over </w:t>
      </w:r>
      <w:proofErr w:type="spellStart"/>
      <w:r>
        <w:rPr>
          <w:color w:val="000000" w:themeColor="text1"/>
        </w:rPr>
        <w:t>Xn</w:t>
      </w:r>
      <w:proofErr w:type="spellEnd"/>
      <w:r>
        <w:rPr>
          <w:color w:val="000000" w:themeColor="text1"/>
        </w:rPr>
        <w:t>, e</w:t>
      </w:r>
      <w:r w:rsidRPr="00776688">
        <w:rPr>
          <w:color w:val="000000" w:themeColor="text1"/>
        </w:rPr>
        <w:t>xchange OD-SSB state and OD-SSB request</w:t>
      </w:r>
    </w:p>
    <w:p w14:paraId="2791FE45" w14:textId="77777777" w:rsidR="00887CA5" w:rsidRDefault="00887CA5" w:rsidP="00887CA5">
      <w:pPr>
        <w:pStyle w:val="ListParagraph"/>
        <w:numPr>
          <w:ilvl w:val="0"/>
          <w:numId w:val="41"/>
        </w:numPr>
        <w:spacing w:after="120"/>
        <w:rPr>
          <w:color w:val="000000" w:themeColor="text1"/>
        </w:rPr>
      </w:pPr>
      <w:r w:rsidRPr="007369F5">
        <w:rPr>
          <w:color w:val="000000" w:themeColor="text1"/>
        </w:rPr>
        <w:t>The DU should inform the CU when the OD-SSB is being broadcast</w:t>
      </w:r>
    </w:p>
    <w:p w14:paraId="26D45F88" w14:textId="77777777" w:rsidR="00887CA5" w:rsidRPr="00D965AD" w:rsidRDefault="00887CA5" w:rsidP="00887CA5">
      <w:pPr>
        <w:pStyle w:val="ListParagraph"/>
        <w:numPr>
          <w:ilvl w:val="0"/>
          <w:numId w:val="41"/>
        </w:numPr>
        <w:rPr>
          <w:color w:val="000000" w:themeColor="text1"/>
        </w:rPr>
      </w:pPr>
      <w:r w:rsidRPr="00D965AD">
        <w:rPr>
          <w:color w:val="000000" w:themeColor="text1"/>
        </w:rPr>
        <w:t>CU may request DU to send OD-SSB to obtain L3 measurements?</w:t>
      </w:r>
    </w:p>
    <w:p w14:paraId="3C619C4E" w14:textId="77777777" w:rsidR="00887CA5" w:rsidRDefault="00887CA5" w:rsidP="00887CA5">
      <w:pPr>
        <w:spacing w:after="120"/>
        <w:rPr>
          <w:b/>
          <w:bCs/>
          <w:color w:val="00B050"/>
        </w:rPr>
      </w:pPr>
    </w:p>
    <w:p w14:paraId="07B62326" w14:textId="77777777" w:rsidR="00887CA5" w:rsidRPr="007369F5" w:rsidRDefault="00887CA5" w:rsidP="00887CA5">
      <w:pPr>
        <w:spacing w:after="120"/>
        <w:rPr>
          <w:b/>
          <w:bCs/>
          <w:color w:val="00B050"/>
        </w:rPr>
      </w:pPr>
      <w:r w:rsidRPr="007369F5">
        <w:rPr>
          <w:b/>
          <w:bCs/>
          <w:color w:val="00B050"/>
        </w:rPr>
        <w:t>Conclusion: there is no consensus</w:t>
      </w:r>
      <w:r>
        <w:rPr>
          <w:b/>
          <w:bCs/>
          <w:color w:val="00B050"/>
        </w:rPr>
        <w:t xml:space="preserve"> for the below items.</w:t>
      </w:r>
    </w:p>
    <w:p w14:paraId="716F0EDE" w14:textId="77777777" w:rsidR="00887CA5" w:rsidRPr="007369F5" w:rsidRDefault="00887CA5" w:rsidP="00887CA5">
      <w:pPr>
        <w:pStyle w:val="ListParagraph"/>
        <w:numPr>
          <w:ilvl w:val="0"/>
          <w:numId w:val="40"/>
        </w:numPr>
        <w:spacing w:after="120"/>
        <w:rPr>
          <w:color w:val="000000" w:themeColor="text1"/>
        </w:rPr>
      </w:pPr>
      <w:r w:rsidRPr="007369F5">
        <w:rPr>
          <w:color w:val="000000" w:themeColor="text1"/>
        </w:rPr>
        <w:t>Related to if to reuse Rel-18 Cells Allowed … List IE or a create new List for CU to indicate DU a list of cells for OD-SIB1 or do nothing:</w:t>
      </w:r>
    </w:p>
    <w:p w14:paraId="4C9A3EFA" w14:textId="77777777" w:rsidR="00887CA5" w:rsidRDefault="00887CA5" w:rsidP="00887CA5">
      <w:pPr>
        <w:rPr>
          <w:b/>
          <w:color w:val="7030A0"/>
          <w:lang w:val="en-US"/>
        </w:rPr>
      </w:pPr>
    </w:p>
    <w:p w14:paraId="546EDF0D" w14:textId="77777777" w:rsidR="00887CA5" w:rsidRPr="00D965AD" w:rsidRDefault="00887CA5" w:rsidP="00887CA5">
      <w:pPr>
        <w:rPr>
          <w:b/>
          <w:color w:val="7030A0"/>
          <w:lang w:val="en-US"/>
        </w:rPr>
      </w:pPr>
      <w:r w:rsidRPr="00D965AD">
        <w:rPr>
          <w:b/>
          <w:color w:val="7030A0"/>
          <w:lang w:val="en-US"/>
        </w:rPr>
        <w:t>To be discussed online:</w:t>
      </w:r>
    </w:p>
    <w:p w14:paraId="3C6FD495" w14:textId="0DBE2A45" w:rsidR="00887CA5" w:rsidRPr="005402BD" w:rsidRDefault="00887CA5" w:rsidP="00887CA5">
      <w:pPr>
        <w:pStyle w:val="ListParagraph"/>
        <w:numPr>
          <w:ilvl w:val="0"/>
          <w:numId w:val="40"/>
        </w:numPr>
        <w:spacing w:after="120"/>
        <w:rPr>
          <w:color w:val="7030A0"/>
        </w:rPr>
      </w:pPr>
      <w:r w:rsidRPr="005402BD">
        <w:rPr>
          <w:color w:val="7030A0"/>
        </w:rPr>
        <w:t xml:space="preserve">A new </w:t>
      </w:r>
      <w:proofErr w:type="spellStart"/>
      <w:r w:rsidRPr="005402BD">
        <w:rPr>
          <w:color w:val="7030A0"/>
        </w:rPr>
        <w:t>servingCellMO</w:t>
      </w:r>
      <w:proofErr w:type="spellEnd"/>
      <w:r w:rsidRPr="005402BD">
        <w:rPr>
          <w:color w:val="7030A0"/>
        </w:rPr>
        <w:t xml:space="preserve"> IE for OD-SSB should be introduced to the </w:t>
      </w:r>
      <w:proofErr w:type="spellStart"/>
      <w:r w:rsidRPr="005402BD">
        <w:rPr>
          <w:color w:val="7030A0"/>
        </w:rPr>
        <w:t>SCell</w:t>
      </w:r>
      <w:proofErr w:type="spellEnd"/>
      <w:r w:rsidRPr="005402BD">
        <w:rPr>
          <w:color w:val="7030A0"/>
        </w:rPr>
        <w:t xml:space="preserve"> To Be Setup List IE</w:t>
      </w:r>
      <w:r w:rsidR="007C1120">
        <w:rPr>
          <w:color w:val="7030A0"/>
        </w:rPr>
        <w:t>?</w:t>
      </w:r>
    </w:p>
    <w:p w14:paraId="34517A4E" w14:textId="77777777" w:rsidR="00887CA5" w:rsidRPr="004E0128" w:rsidRDefault="00887CA5" w:rsidP="004E0128"/>
    <w:p w14:paraId="7C711FBD" w14:textId="0AE90511" w:rsidR="00F15DC2" w:rsidRPr="00F15DC2" w:rsidRDefault="00F15DC2" w:rsidP="00F15DC2">
      <w:pPr>
        <w:rPr>
          <w:bCs/>
          <w:noProof/>
          <w:sz w:val="32"/>
          <w:szCs w:val="32"/>
        </w:rPr>
      </w:pPr>
      <w:r>
        <w:rPr>
          <w:bCs/>
          <w:noProof/>
          <w:sz w:val="32"/>
          <w:szCs w:val="32"/>
        </w:rPr>
        <w:t>2</w:t>
      </w:r>
      <w:r w:rsidRPr="00F15DC2">
        <w:rPr>
          <w:bCs/>
          <w:noProof/>
          <w:sz w:val="32"/>
          <w:szCs w:val="32"/>
        </w:rPr>
        <w:t>.</w:t>
      </w:r>
      <w:r w:rsidR="007F3366">
        <w:rPr>
          <w:bCs/>
          <w:noProof/>
          <w:sz w:val="32"/>
          <w:szCs w:val="32"/>
        </w:rPr>
        <w:t>2</w:t>
      </w:r>
      <w:r w:rsidRPr="00F15DC2">
        <w:rPr>
          <w:bCs/>
          <w:noProof/>
          <w:sz w:val="32"/>
          <w:szCs w:val="32"/>
        </w:rPr>
        <w:t xml:space="preserve"> </w:t>
      </w:r>
      <w:r>
        <w:rPr>
          <w:bCs/>
          <w:noProof/>
          <w:sz w:val="32"/>
          <w:szCs w:val="32"/>
        </w:rPr>
        <w:t xml:space="preserve">Objective </w:t>
      </w:r>
      <w:r w:rsidR="00822A1E">
        <w:rPr>
          <w:bCs/>
          <w:noProof/>
          <w:sz w:val="32"/>
          <w:szCs w:val="32"/>
        </w:rPr>
        <w:t>2</w:t>
      </w:r>
      <w:r>
        <w:rPr>
          <w:bCs/>
          <w:noProof/>
          <w:sz w:val="32"/>
          <w:szCs w:val="32"/>
        </w:rPr>
        <w:t xml:space="preserve">: </w:t>
      </w:r>
      <w:r w:rsidRPr="00F15DC2">
        <w:rPr>
          <w:bCs/>
          <w:noProof/>
          <w:sz w:val="32"/>
          <w:szCs w:val="32"/>
        </w:rPr>
        <w:t xml:space="preserve">Support on-demand </w:t>
      </w:r>
      <w:r w:rsidR="002F0C5F" w:rsidRPr="007F3366">
        <w:rPr>
          <w:bCs/>
          <w:noProof/>
          <w:sz w:val="32"/>
          <w:szCs w:val="32"/>
        </w:rPr>
        <w:t>SIB1 for UEs</w:t>
      </w:r>
    </w:p>
    <w:p w14:paraId="31EB4700" w14:textId="00C81CA9" w:rsidR="00CF53AD" w:rsidRPr="000E677F" w:rsidRDefault="00B41D34" w:rsidP="000E677F">
      <w:pPr>
        <w:rPr>
          <w:rFonts w:cs="Calibri"/>
          <w:b/>
          <w:color w:val="00B050"/>
        </w:rPr>
      </w:pPr>
      <w:r>
        <w:rPr>
          <w:rFonts w:cs="Calibri"/>
          <w:b/>
          <w:color w:val="00B050"/>
        </w:rPr>
        <w:t>Agreement</w:t>
      </w:r>
      <w:r w:rsidR="000E677F">
        <w:rPr>
          <w:rFonts w:cs="Calibri"/>
          <w:b/>
          <w:color w:val="00B050"/>
        </w:rPr>
        <w:t xml:space="preserve"> 1</w:t>
      </w:r>
      <w:r>
        <w:rPr>
          <w:rFonts w:cs="Calibri"/>
          <w:b/>
          <w:color w:val="00B050"/>
        </w:rPr>
        <w:t>:</w:t>
      </w:r>
      <w:r w:rsidR="000E677F">
        <w:rPr>
          <w:rFonts w:cs="Calibri"/>
          <w:b/>
          <w:color w:val="00B050"/>
        </w:rPr>
        <w:t xml:space="preserve"> </w:t>
      </w:r>
      <w:r w:rsidR="00CF53AD">
        <w:rPr>
          <w:b/>
          <w:color w:val="00B050"/>
        </w:rPr>
        <w:t xml:space="preserve">For the class 1 procedures: </w:t>
      </w:r>
    </w:p>
    <w:p w14:paraId="7986B844" w14:textId="7F6ECB2A" w:rsidR="00CF53AD" w:rsidRDefault="00CF53AD" w:rsidP="00CF53AD">
      <w:pPr>
        <w:spacing w:after="60"/>
        <w:ind w:left="720"/>
        <w:jc w:val="both"/>
        <w:rPr>
          <w:color w:val="00B050"/>
          <w:lang w:val="en-US"/>
        </w:rPr>
      </w:pPr>
      <w:r>
        <w:rPr>
          <w:color w:val="00B050"/>
          <w:lang w:val="en-US"/>
        </w:rPr>
        <w:t>Change the procedure and message name from “</w:t>
      </w:r>
      <w:r w:rsidRPr="007C4005">
        <w:rPr>
          <w:color w:val="00B050"/>
          <w:lang w:val="en-US"/>
        </w:rPr>
        <w:t xml:space="preserve">UL WUS </w:t>
      </w:r>
      <w:r w:rsidRPr="007C4005">
        <w:rPr>
          <w:color w:val="00B050"/>
        </w:rPr>
        <w:t>Configuration</w:t>
      </w:r>
      <w:r w:rsidRPr="007C4005">
        <w:rPr>
          <w:color w:val="00B050"/>
          <w:lang w:val="en-US"/>
        </w:rPr>
        <w:t xml:space="preserve"> Provision</w:t>
      </w:r>
      <w:r>
        <w:rPr>
          <w:color w:val="00B050"/>
          <w:lang w:val="en-US"/>
        </w:rPr>
        <w:t>”</w:t>
      </w:r>
      <w:r w:rsidRPr="007C4005">
        <w:rPr>
          <w:color w:val="00B050"/>
          <w:lang w:val="en-US"/>
        </w:rPr>
        <w:t xml:space="preserve"> </w:t>
      </w:r>
      <w:r>
        <w:rPr>
          <w:color w:val="00B050"/>
          <w:lang w:val="en-US"/>
        </w:rPr>
        <w:t>to “</w:t>
      </w:r>
      <w:bookmarkStart w:id="15" w:name="_Hlk207110630"/>
      <w:r w:rsidRPr="007C4005">
        <w:rPr>
          <w:color w:val="00B050"/>
          <w:lang w:val="en-US"/>
        </w:rPr>
        <w:t>OD-SIB1 Configuration Provision</w:t>
      </w:r>
      <w:r>
        <w:rPr>
          <w:color w:val="00B050"/>
          <w:lang w:val="en-US"/>
        </w:rPr>
        <w:t>”</w:t>
      </w:r>
    </w:p>
    <w:bookmarkEnd w:id="15"/>
    <w:p w14:paraId="7BB0DCCA" w14:textId="2558E8B1" w:rsidR="00CF53AD" w:rsidRDefault="00CF53AD" w:rsidP="00CF53AD">
      <w:pPr>
        <w:spacing w:after="60"/>
        <w:ind w:left="720"/>
        <w:jc w:val="both"/>
        <w:rPr>
          <w:color w:val="00B050"/>
          <w:lang w:val="en-US"/>
        </w:rPr>
      </w:pPr>
      <w:r>
        <w:rPr>
          <w:color w:val="00B050"/>
          <w:lang w:eastAsia="ja-JP"/>
        </w:rPr>
        <w:t xml:space="preserve">Change </w:t>
      </w:r>
      <w:r w:rsidR="00D13D0E">
        <w:rPr>
          <w:color w:val="00B050"/>
          <w:lang w:eastAsia="ja-JP"/>
        </w:rPr>
        <w:t xml:space="preserve">from </w:t>
      </w:r>
      <w:r w:rsidRPr="0069049D">
        <w:rPr>
          <w:color w:val="00B050"/>
          <w:lang w:eastAsia="ja-JP"/>
        </w:rPr>
        <w:t xml:space="preserve">NR CGI at </w:t>
      </w:r>
      <w:r w:rsidRPr="0069049D">
        <w:rPr>
          <w:color w:val="00B050"/>
          <w:szCs w:val="18"/>
        </w:rPr>
        <w:t>NG-RAN node</w:t>
      </w:r>
      <w:r w:rsidRPr="0069049D">
        <w:rPr>
          <w:color w:val="00B050"/>
          <w:szCs w:val="18"/>
          <w:vertAlign w:val="subscript"/>
        </w:rPr>
        <w:t xml:space="preserve">1 </w:t>
      </w:r>
      <w:r w:rsidRPr="0069049D">
        <w:rPr>
          <w:color w:val="00B050"/>
          <w:lang w:eastAsia="ja-JP"/>
        </w:rPr>
        <w:t xml:space="preserve">(Naming FFS) </w:t>
      </w:r>
      <w:r w:rsidR="00D13D0E">
        <w:rPr>
          <w:color w:val="00B050"/>
          <w:lang w:eastAsia="ja-JP"/>
        </w:rPr>
        <w:t xml:space="preserve">to </w:t>
      </w:r>
      <w:r w:rsidRPr="0069049D">
        <w:rPr>
          <w:color w:val="00B050"/>
          <w:lang w:eastAsia="ja-JP"/>
        </w:rPr>
        <w:t>NES Cell ID</w:t>
      </w:r>
    </w:p>
    <w:p w14:paraId="36E944B3" w14:textId="015F0CEF" w:rsidR="00CF53AD" w:rsidRDefault="00CF53AD" w:rsidP="00CF53AD">
      <w:pPr>
        <w:spacing w:after="60"/>
        <w:ind w:left="720"/>
        <w:jc w:val="both"/>
        <w:rPr>
          <w:color w:val="00B050"/>
          <w:lang w:eastAsia="ja-JP"/>
        </w:rPr>
      </w:pPr>
      <w:r>
        <w:rPr>
          <w:color w:val="00B050"/>
          <w:lang w:eastAsia="ja-JP"/>
        </w:rPr>
        <w:t xml:space="preserve">Change </w:t>
      </w:r>
      <w:r w:rsidR="00D13D0E">
        <w:rPr>
          <w:color w:val="00B050"/>
          <w:lang w:eastAsia="ja-JP"/>
        </w:rPr>
        <w:t xml:space="preserve">from </w:t>
      </w:r>
      <w:r w:rsidRPr="0069049D">
        <w:rPr>
          <w:color w:val="00B050"/>
          <w:lang w:eastAsia="ja-JP"/>
        </w:rPr>
        <w:t xml:space="preserve">NR CGI at </w:t>
      </w:r>
      <w:r w:rsidRPr="0069049D">
        <w:rPr>
          <w:color w:val="00B050"/>
          <w:szCs w:val="18"/>
        </w:rPr>
        <w:t>NG-RAN node</w:t>
      </w:r>
      <w:r w:rsidRPr="0069049D">
        <w:rPr>
          <w:color w:val="00B050"/>
          <w:szCs w:val="18"/>
          <w:vertAlign w:val="subscript"/>
        </w:rPr>
        <w:t xml:space="preserve">2 </w:t>
      </w:r>
      <w:r w:rsidRPr="0069049D">
        <w:rPr>
          <w:color w:val="00B050"/>
          <w:lang w:eastAsia="ja-JP"/>
        </w:rPr>
        <w:t>(Naming FFS)</w:t>
      </w:r>
      <w:r w:rsidR="00D13D0E">
        <w:rPr>
          <w:color w:val="00B050"/>
          <w:lang w:eastAsia="ja-JP"/>
        </w:rPr>
        <w:t xml:space="preserve"> to </w:t>
      </w:r>
      <w:r w:rsidRPr="0069049D">
        <w:rPr>
          <w:color w:val="00B050"/>
          <w:lang w:eastAsia="ja-JP"/>
        </w:rPr>
        <w:t xml:space="preserve">Cell </w:t>
      </w:r>
      <w:proofErr w:type="gramStart"/>
      <w:r w:rsidRPr="0069049D">
        <w:rPr>
          <w:color w:val="00B050"/>
          <w:lang w:eastAsia="ja-JP"/>
        </w:rPr>
        <w:t>A</w:t>
      </w:r>
      <w:proofErr w:type="gramEnd"/>
      <w:r w:rsidRPr="0069049D">
        <w:rPr>
          <w:color w:val="00B050"/>
          <w:lang w:eastAsia="ja-JP"/>
        </w:rPr>
        <w:t xml:space="preserve"> ID</w:t>
      </w:r>
    </w:p>
    <w:p w14:paraId="369F8B50" w14:textId="21B03CE1" w:rsidR="007B60D2" w:rsidRDefault="007B60D2" w:rsidP="00CF53AD">
      <w:pPr>
        <w:spacing w:after="60"/>
        <w:ind w:left="720"/>
        <w:jc w:val="both"/>
        <w:rPr>
          <w:color w:val="00B050"/>
          <w:lang w:val="en-US"/>
        </w:rPr>
      </w:pPr>
      <w:r>
        <w:rPr>
          <w:color w:val="00B050"/>
          <w:lang w:val="en-US"/>
        </w:rPr>
        <w:t>Please all TP using the name above for the procedure, messages</w:t>
      </w:r>
    </w:p>
    <w:p w14:paraId="2B82B938" w14:textId="3D727086" w:rsidR="007B60D2" w:rsidRDefault="000E677F" w:rsidP="000E677F">
      <w:pPr>
        <w:spacing w:after="60"/>
        <w:jc w:val="both"/>
        <w:rPr>
          <w:b/>
          <w:color w:val="00B050"/>
        </w:rPr>
      </w:pPr>
      <w:r>
        <w:rPr>
          <w:b/>
          <w:color w:val="00B050"/>
        </w:rPr>
        <w:t xml:space="preserve">Agreement 2: </w:t>
      </w:r>
      <w:r w:rsidR="007B60D2">
        <w:rPr>
          <w:b/>
          <w:color w:val="00B050"/>
        </w:rPr>
        <w:t xml:space="preserve">For the class 2 procedures: </w:t>
      </w:r>
    </w:p>
    <w:p w14:paraId="067293F4" w14:textId="7D513CBC" w:rsidR="007B60D2" w:rsidRPr="00C579E9" w:rsidRDefault="00C579E9" w:rsidP="00C579E9">
      <w:pPr>
        <w:spacing w:after="60"/>
        <w:ind w:left="720"/>
        <w:jc w:val="both"/>
        <w:rPr>
          <w:color w:val="00B050"/>
          <w:lang w:val="en-US"/>
        </w:rPr>
      </w:pPr>
      <w:r w:rsidRPr="00C579E9">
        <w:rPr>
          <w:color w:val="00B050"/>
          <w:lang w:val="en-US"/>
        </w:rPr>
        <w:t xml:space="preserve">UL WUS CONFIGURATION PROVISION STATUS UPDATE =&gt; OD-SIB1 Configuration Provision </w:t>
      </w:r>
      <w:r w:rsidR="00DA7D5D">
        <w:rPr>
          <w:color w:val="00B050"/>
          <w:lang w:val="en-US"/>
        </w:rPr>
        <w:t>S</w:t>
      </w:r>
      <w:r w:rsidRPr="00C579E9">
        <w:rPr>
          <w:color w:val="00B050"/>
          <w:lang w:val="en-US"/>
        </w:rPr>
        <w:t>tatus Update</w:t>
      </w:r>
    </w:p>
    <w:p w14:paraId="74A2A199" w14:textId="77777777" w:rsidR="007B60D2" w:rsidRDefault="007B60D2" w:rsidP="007B60D2">
      <w:pPr>
        <w:spacing w:after="60"/>
        <w:ind w:left="720"/>
        <w:jc w:val="both"/>
        <w:rPr>
          <w:color w:val="00B050"/>
          <w:lang w:val="en-US"/>
        </w:rPr>
      </w:pPr>
      <w:r>
        <w:rPr>
          <w:color w:val="00B050"/>
          <w:lang w:val="en-US"/>
        </w:rPr>
        <w:t>Please all TP using the name above for the procedure, messages</w:t>
      </w:r>
    </w:p>
    <w:p w14:paraId="332E62C4" w14:textId="77777777" w:rsidR="007B60D2" w:rsidRDefault="007B60D2" w:rsidP="00CF53AD">
      <w:pPr>
        <w:spacing w:after="60"/>
        <w:ind w:left="720"/>
        <w:jc w:val="both"/>
        <w:rPr>
          <w:color w:val="00B050"/>
          <w:lang w:val="en-US"/>
        </w:rPr>
      </w:pPr>
    </w:p>
    <w:p w14:paraId="46616F8B" w14:textId="0DE886ED" w:rsidR="007B60D2" w:rsidRDefault="00A51EDE" w:rsidP="00A51EDE">
      <w:pPr>
        <w:spacing w:after="60"/>
        <w:jc w:val="both"/>
        <w:rPr>
          <w:b/>
          <w:bCs/>
          <w:color w:val="00B050"/>
          <w:lang w:val="en-US"/>
        </w:rPr>
      </w:pPr>
      <w:r w:rsidRPr="00A51EDE">
        <w:rPr>
          <w:b/>
          <w:bCs/>
          <w:color w:val="00B050"/>
          <w:lang w:val="en-US"/>
        </w:rPr>
        <w:t>Agreements</w:t>
      </w:r>
      <w:r w:rsidR="000E677F">
        <w:rPr>
          <w:b/>
          <w:bCs/>
          <w:color w:val="00B050"/>
          <w:lang w:val="en-US"/>
        </w:rPr>
        <w:t xml:space="preserve"> 3</w:t>
      </w:r>
      <w:r w:rsidRPr="00A51EDE">
        <w:rPr>
          <w:b/>
          <w:bCs/>
          <w:color w:val="00B050"/>
          <w:lang w:val="en-US"/>
        </w:rPr>
        <w:t>:</w:t>
      </w:r>
      <w:r w:rsidR="000E677F">
        <w:rPr>
          <w:b/>
          <w:bCs/>
          <w:color w:val="00B050"/>
          <w:lang w:val="en-US"/>
        </w:rPr>
        <w:t xml:space="preserve"> the structure of the class 2 message</w:t>
      </w:r>
    </w:p>
    <w:p w14:paraId="4370A68E" w14:textId="7C400DA3" w:rsidR="00A51EDE" w:rsidRDefault="00A51EDE" w:rsidP="00A51EDE">
      <w:pPr>
        <w:spacing w:after="60"/>
        <w:ind w:left="720"/>
        <w:jc w:val="both"/>
        <w:rPr>
          <w:color w:val="00B050"/>
          <w:lang w:val="en-US"/>
        </w:rPr>
      </w:pPr>
      <w:r w:rsidRPr="00A51EDE">
        <w:rPr>
          <w:color w:val="00B050"/>
          <w:lang w:val="en-US"/>
        </w:rPr>
        <w:lastRenderedPageBreak/>
        <w:t xml:space="preserve">In the class 2 message </w:t>
      </w:r>
      <w:r>
        <w:rPr>
          <w:color w:val="00B050"/>
          <w:lang w:val="en-US"/>
        </w:rPr>
        <w:t>“</w:t>
      </w:r>
      <w:r w:rsidRPr="00A51EDE">
        <w:rPr>
          <w:color w:val="00B050"/>
          <w:lang w:val="en-US"/>
        </w:rPr>
        <w:t xml:space="preserve">OD-SIB1 Configuration Provision </w:t>
      </w:r>
      <w:r w:rsidR="0086356B">
        <w:rPr>
          <w:color w:val="00B050"/>
          <w:lang w:val="en-US"/>
        </w:rPr>
        <w:t>S</w:t>
      </w:r>
      <w:r w:rsidRPr="00A51EDE">
        <w:rPr>
          <w:color w:val="00B050"/>
          <w:lang w:val="en-US"/>
        </w:rPr>
        <w:t>tatus Update</w:t>
      </w:r>
      <w:r>
        <w:rPr>
          <w:color w:val="00B050"/>
          <w:lang w:val="en-US"/>
        </w:rPr>
        <w:t>”, it is agreed to include “</w:t>
      </w:r>
      <w:r w:rsidRPr="00A51EDE">
        <w:rPr>
          <w:color w:val="00B050"/>
          <w:lang w:val="en-US"/>
        </w:rPr>
        <w:t>NES Cell ID</w:t>
      </w:r>
      <w:r>
        <w:rPr>
          <w:color w:val="00B050"/>
          <w:lang w:val="en-US"/>
        </w:rPr>
        <w:t>”</w:t>
      </w:r>
      <w:r w:rsidRPr="00A51EDE">
        <w:rPr>
          <w:color w:val="00B050"/>
          <w:lang w:val="en-US"/>
        </w:rPr>
        <w:t xml:space="preserve"> </w:t>
      </w:r>
      <w:r>
        <w:rPr>
          <w:color w:val="00B050"/>
          <w:lang w:val="en-US"/>
        </w:rPr>
        <w:t>a</w:t>
      </w:r>
      <w:r w:rsidRPr="00A51EDE">
        <w:rPr>
          <w:color w:val="00B050"/>
          <w:lang w:val="en-US"/>
        </w:rPr>
        <w:t xml:space="preserve">s Mandatory </w:t>
      </w:r>
      <w:r w:rsidR="00BD4E2F" w:rsidRPr="00A51EDE">
        <w:rPr>
          <w:color w:val="00B050"/>
          <w:lang w:val="en-US"/>
        </w:rPr>
        <w:t>presented.</w:t>
      </w:r>
    </w:p>
    <w:p w14:paraId="09B17C2E" w14:textId="77777777" w:rsidR="0005613C" w:rsidRDefault="0005613C" w:rsidP="00A51EDE">
      <w:pPr>
        <w:spacing w:after="60"/>
        <w:ind w:left="720"/>
        <w:jc w:val="both"/>
        <w:rPr>
          <w:color w:val="00B050"/>
          <w:lang w:val="en-US"/>
        </w:rPr>
      </w:pPr>
    </w:p>
    <w:p w14:paraId="66677834" w14:textId="11DD7C00" w:rsidR="00770DF8" w:rsidRPr="00770DF8" w:rsidRDefault="00770DF8" w:rsidP="00A51EDE">
      <w:pPr>
        <w:spacing w:after="60"/>
        <w:ind w:left="720"/>
        <w:jc w:val="both"/>
        <w:rPr>
          <w:lang w:val="en-US"/>
        </w:rPr>
      </w:pPr>
      <w:r>
        <w:rPr>
          <w:lang w:val="en-US"/>
        </w:rPr>
        <w:t>This is a comment if we use “NES Cell” or “NE</w:t>
      </w:r>
      <w:r w:rsidR="0086356B">
        <w:rPr>
          <w:lang w:val="en-US"/>
        </w:rPr>
        <w:t>S</w:t>
      </w:r>
      <w:r>
        <w:rPr>
          <w:lang w:val="en-US"/>
        </w:rPr>
        <w:t xml:space="preserve"> Cell </w:t>
      </w:r>
      <w:r w:rsidRPr="0096793F">
        <w:rPr>
          <w:highlight w:val="yellow"/>
          <w:lang w:val="en-US"/>
        </w:rPr>
        <w:t>ID</w:t>
      </w:r>
      <w:r>
        <w:rPr>
          <w:lang w:val="en-US"/>
        </w:rPr>
        <w:t>”. After Moderator checking, in XnAP, we often use “</w:t>
      </w:r>
      <w:proofErr w:type="spellStart"/>
      <w:r>
        <w:rPr>
          <w:lang w:val="en-US"/>
        </w:rPr>
        <w:t>xyz</w:t>
      </w:r>
      <w:proofErr w:type="spellEnd"/>
      <w:r>
        <w:rPr>
          <w:lang w:val="en-US"/>
        </w:rPr>
        <w:t xml:space="preserve"> ID” as IE name.</w:t>
      </w:r>
    </w:p>
    <w:p w14:paraId="53B26B27" w14:textId="77777777" w:rsidR="00A51EDE" w:rsidRPr="00A51EDE" w:rsidRDefault="00A51EDE" w:rsidP="00A51EDE">
      <w:pPr>
        <w:spacing w:after="60"/>
        <w:ind w:left="720"/>
        <w:jc w:val="both"/>
        <w:rPr>
          <w:b/>
          <w:bCs/>
          <w:color w:val="00B050"/>
          <w:lang w:val="en-US"/>
        </w:rPr>
      </w:pPr>
    </w:p>
    <w:p w14:paraId="2912E283" w14:textId="5F0692BB" w:rsidR="00BD4E2F" w:rsidRDefault="00A51EDE" w:rsidP="00A51EDE">
      <w:pPr>
        <w:spacing w:after="60"/>
        <w:ind w:left="720"/>
        <w:jc w:val="both"/>
        <w:rPr>
          <w:color w:val="00B050"/>
          <w:lang w:val="en-US"/>
        </w:rPr>
      </w:pPr>
      <w:r w:rsidRPr="0057007A">
        <w:rPr>
          <w:color w:val="00B050"/>
          <w:lang w:val="en-US"/>
        </w:rPr>
        <w:t xml:space="preserve">Cell </w:t>
      </w:r>
      <w:proofErr w:type="gramStart"/>
      <w:r w:rsidRPr="0057007A">
        <w:rPr>
          <w:color w:val="00B050"/>
          <w:lang w:val="en-US"/>
        </w:rPr>
        <w:t>A</w:t>
      </w:r>
      <w:proofErr w:type="gramEnd"/>
      <w:r w:rsidR="005205BB">
        <w:rPr>
          <w:color w:val="00B050"/>
          <w:lang w:val="en-US"/>
        </w:rPr>
        <w:t xml:space="preserve"> ID</w:t>
      </w:r>
      <w:r w:rsidRPr="0057007A">
        <w:rPr>
          <w:color w:val="00B050"/>
          <w:lang w:val="en-US"/>
        </w:rPr>
        <w:t xml:space="preserve"> is optionally presented. </w:t>
      </w:r>
    </w:p>
    <w:p w14:paraId="72C9623E" w14:textId="77777777" w:rsidR="00F255D6" w:rsidRDefault="00F255D6" w:rsidP="00A51EDE">
      <w:pPr>
        <w:spacing w:after="60"/>
        <w:ind w:left="720"/>
        <w:jc w:val="both"/>
        <w:rPr>
          <w:color w:val="00B050"/>
          <w:lang w:val="en-US"/>
        </w:rPr>
      </w:pPr>
    </w:p>
    <w:p w14:paraId="61297EC4" w14:textId="0F0AADE6" w:rsidR="00F255D6" w:rsidRDefault="00F255D6" w:rsidP="00F255D6">
      <w:pPr>
        <w:spacing w:after="60"/>
        <w:jc w:val="both"/>
        <w:rPr>
          <w:b/>
          <w:bCs/>
          <w:color w:val="00B050"/>
          <w:lang w:val="en-US"/>
        </w:rPr>
      </w:pPr>
      <w:r>
        <w:rPr>
          <w:b/>
          <w:bCs/>
          <w:color w:val="00B050"/>
          <w:lang w:val="en-US"/>
        </w:rPr>
        <w:t>Agreement 4: to capture in the class 1 procedure that:</w:t>
      </w:r>
    </w:p>
    <w:p w14:paraId="0FF11F44" w14:textId="2387F932" w:rsidR="00F255D6" w:rsidRPr="0057007A" w:rsidRDefault="00F255D6" w:rsidP="00F255D6">
      <w:pPr>
        <w:spacing w:after="60"/>
        <w:ind w:left="720"/>
        <w:jc w:val="both"/>
        <w:rPr>
          <w:color w:val="00B050"/>
          <w:lang w:val="en-US"/>
        </w:rPr>
      </w:pPr>
      <w:r w:rsidRPr="0057007A">
        <w:rPr>
          <w:color w:val="00B050"/>
          <w:lang w:val="en-US"/>
        </w:rPr>
        <w:t xml:space="preserve">If </w:t>
      </w:r>
      <w:r w:rsidRPr="005B5F0F">
        <w:rPr>
          <w:i/>
          <w:iCs/>
          <w:color w:val="00B050"/>
          <w:lang w:val="en-US"/>
        </w:rPr>
        <w:t xml:space="preserve">Cell </w:t>
      </w:r>
      <w:proofErr w:type="gramStart"/>
      <w:r w:rsidRPr="005B5F0F">
        <w:rPr>
          <w:i/>
          <w:iCs/>
          <w:color w:val="00B050"/>
          <w:lang w:val="en-US"/>
        </w:rPr>
        <w:t>A</w:t>
      </w:r>
      <w:proofErr w:type="gramEnd"/>
      <w:r w:rsidR="005B5F0F" w:rsidRPr="005B5F0F">
        <w:rPr>
          <w:i/>
          <w:iCs/>
          <w:color w:val="00B050"/>
          <w:lang w:val="en-US"/>
        </w:rPr>
        <w:t xml:space="preserve"> ID</w:t>
      </w:r>
      <w:r w:rsidRPr="0057007A">
        <w:rPr>
          <w:color w:val="00B050"/>
          <w:lang w:val="en-US"/>
        </w:rPr>
        <w:t xml:space="preserve"> </w:t>
      </w:r>
      <w:r w:rsidR="005B5F0F">
        <w:rPr>
          <w:color w:val="00B050"/>
          <w:lang w:val="en-US"/>
        </w:rPr>
        <w:t xml:space="preserve">IE </w:t>
      </w:r>
      <w:r w:rsidRPr="0057007A">
        <w:rPr>
          <w:color w:val="00B050"/>
          <w:lang w:val="en-US"/>
        </w:rPr>
        <w:t xml:space="preserve">is included in the provision request, then Cell A </w:t>
      </w:r>
      <w:proofErr w:type="spellStart"/>
      <w:r w:rsidRPr="0057007A">
        <w:rPr>
          <w:color w:val="00B050"/>
          <w:lang w:val="en-US"/>
        </w:rPr>
        <w:t>gNB</w:t>
      </w:r>
      <w:proofErr w:type="spellEnd"/>
      <w:r w:rsidRPr="0057007A">
        <w:rPr>
          <w:color w:val="00B050"/>
          <w:lang w:val="en-US"/>
        </w:rPr>
        <w:t xml:space="preserve"> shall, if support, broadcast the OD-SIB1 configuration in the indicated Cell A.</w:t>
      </w:r>
    </w:p>
    <w:p w14:paraId="6B0C5E34" w14:textId="77777777" w:rsidR="00BD4E2F" w:rsidRDefault="00BD4E2F" w:rsidP="00F255D6">
      <w:pPr>
        <w:spacing w:after="60"/>
        <w:jc w:val="both"/>
        <w:rPr>
          <w:color w:val="00B050"/>
          <w:lang w:val="en-US"/>
        </w:rPr>
      </w:pPr>
    </w:p>
    <w:p w14:paraId="2285C9B8" w14:textId="3F5FDC12" w:rsidR="00BD4E2F" w:rsidRPr="00BD4E2F" w:rsidRDefault="00BD4E2F" w:rsidP="00BD4E2F">
      <w:pPr>
        <w:spacing w:after="60"/>
        <w:jc w:val="both"/>
        <w:rPr>
          <w:b/>
          <w:bCs/>
          <w:color w:val="00B050"/>
          <w:lang w:val="en-US"/>
        </w:rPr>
      </w:pPr>
      <w:r w:rsidRPr="00A51EDE">
        <w:rPr>
          <w:b/>
          <w:bCs/>
          <w:color w:val="00B050"/>
          <w:lang w:val="en-US"/>
        </w:rPr>
        <w:t>Agreements</w:t>
      </w:r>
      <w:r>
        <w:rPr>
          <w:b/>
          <w:bCs/>
          <w:color w:val="00B050"/>
          <w:lang w:val="en-US"/>
        </w:rPr>
        <w:t xml:space="preserve"> </w:t>
      </w:r>
      <w:r w:rsidR="00F255D6">
        <w:rPr>
          <w:b/>
          <w:bCs/>
          <w:color w:val="00B050"/>
          <w:lang w:val="en-US"/>
        </w:rPr>
        <w:t>5</w:t>
      </w:r>
      <w:r w:rsidRPr="00A51EDE">
        <w:rPr>
          <w:b/>
          <w:bCs/>
          <w:color w:val="00B050"/>
          <w:lang w:val="en-US"/>
        </w:rPr>
        <w:t>:</w:t>
      </w:r>
      <w:r>
        <w:rPr>
          <w:b/>
          <w:bCs/>
          <w:color w:val="00B050"/>
          <w:lang w:val="en-US"/>
        </w:rPr>
        <w:t xml:space="preserve"> to capture in the Class 2 procedure text:</w:t>
      </w:r>
    </w:p>
    <w:p w14:paraId="07D6F508" w14:textId="51BD152C" w:rsidR="006A3355" w:rsidRDefault="00A51EDE" w:rsidP="00A51EDE">
      <w:pPr>
        <w:spacing w:after="60"/>
        <w:ind w:left="720"/>
        <w:jc w:val="both"/>
        <w:rPr>
          <w:color w:val="00B050"/>
          <w:lang w:val="en-US"/>
        </w:rPr>
      </w:pPr>
      <w:r w:rsidRPr="0057007A">
        <w:rPr>
          <w:color w:val="00B050"/>
          <w:lang w:val="en-US"/>
        </w:rPr>
        <w:t xml:space="preserve">If </w:t>
      </w:r>
      <w:r w:rsidRPr="005B5F0F">
        <w:rPr>
          <w:i/>
          <w:iCs/>
          <w:color w:val="00B050"/>
          <w:lang w:val="en-US"/>
        </w:rPr>
        <w:t xml:space="preserve">Cell </w:t>
      </w:r>
      <w:proofErr w:type="gramStart"/>
      <w:r w:rsidRPr="005B5F0F">
        <w:rPr>
          <w:i/>
          <w:iCs/>
          <w:color w:val="00B050"/>
          <w:lang w:val="en-US"/>
        </w:rPr>
        <w:t>A</w:t>
      </w:r>
      <w:proofErr w:type="gramEnd"/>
      <w:r w:rsidR="005B5F0F" w:rsidRPr="005B5F0F">
        <w:rPr>
          <w:i/>
          <w:iCs/>
          <w:color w:val="00B050"/>
          <w:lang w:val="en-US"/>
        </w:rPr>
        <w:t xml:space="preserve"> ID</w:t>
      </w:r>
      <w:r w:rsidR="005B5F0F">
        <w:rPr>
          <w:color w:val="00B050"/>
          <w:lang w:val="en-US"/>
        </w:rPr>
        <w:t xml:space="preserve"> IE</w:t>
      </w:r>
      <w:r w:rsidRPr="0057007A">
        <w:rPr>
          <w:color w:val="00B050"/>
          <w:lang w:val="en-US"/>
        </w:rPr>
        <w:t xml:space="preserve"> is present, this message indicates that the indicated Cell A has stopped the broadcasting. </w:t>
      </w:r>
    </w:p>
    <w:p w14:paraId="7EC5A1A3" w14:textId="448E9F1C" w:rsidR="00A51EDE" w:rsidRPr="0057007A" w:rsidRDefault="00A51EDE" w:rsidP="00A51EDE">
      <w:pPr>
        <w:spacing w:after="60"/>
        <w:ind w:left="720"/>
        <w:jc w:val="both"/>
        <w:rPr>
          <w:color w:val="00B050"/>
          <w:lang w:val="en-US"/>
        </w:rPr>
      </w:pPr>
      <w:r w:rsidRPr="0057007A">
        <w:rPr>
          <w:color w:val="00B050"/>
          <w:lang w:val="en-US"/>
        </w:rPr>
        <w:t xml:space="preserve">If </w:t>
      </w:r>
      <w:r w:rsidRPr="00532BBB">
        <w:rPr>
          <w:i/>
          <w:iCs/>
          <w:color w:val="00B050"/>
          <w:lang w:val="en-US"/>
        </w:rPr>
        <w:t xml:space="preserve">Cell </w:t>
      </w:r>
      <w:proofErr w:type="gramStart"/>
      <w:r w:rsidRPr="00532BBB">
        <w:rPr>
          <w:i/>
          <w:iCs/>
          <w:color w:val="00B050"/>
          <w:lang w:val="en-US"/>
        </w:rPr>
        <w:t>A</w:t>
      </w:r>
      <w:proofErr w:type="gramEnd"/>
      <w:r w:rsidR="00532BBB">
        <w:rPr>
          <w:color w:val="00B050"/>
          <w:lang w:val="en-US"/>
        </w:rPr>
        <w:t xml:space="preserve"> </w:t>
      </w:r>
      <w:r w:rsidR="00532BBB" w:rsidRPr="00532BBB">
        <w:rPr>
          <w:i/>
          <w:iCs/>
          <w:color w:val="00B050"/>
          <w:lang w:val="en-US"/>
        </w:rPr>
        <w:t>ID</w:t>
      </w:r>
      <w:r w:rsidR="00532BBB">
        <w:rPr>
          <w:color w:val="00B050"/>
          <w:lang w:val="en-US"/>
        </w:rPr>
        <w:t xml:space="preserve"> IE</w:t>
      </w:r>
      <w:r w:rsidRPr="0057007A">
        <w:rPr>
          <w:color w:val="00B050"/>
          <w:lang w:val="en-US"/>
        </w:rPr>
        <w:t xml:space="preserve"> is not present, then all the Cell A(s) have stopped the broadcasting for the given NES Cell.</w:t>
      </w:r>
    </w:p>
    <w:p w14:paraId="7ED6EEAF" w14:textId="77777777" w:rsidR="00A51EDE" w:rsidRPr="00A51EDE" w:rsidRDefault="00A51EDE" w:rsidP="00A51EDE">
      <w:pPr>
        <w:spacing w:after="60"/>
        <w:ind w:left="720"/>
        <w:jc w:val="both"/>
        <w:rPr>
          <w:b/>
          <w:bCs/>
          <w:color w:val="00B050"/>
          <w:lang w:val="en-US"/>
        </w:rPr>
      </w:pPr>
    </w:p>
    <w:p w14:paraId="02086D7C" w14:textId="77777777" w:rsidR="00A51EDE" w:rsidRPr="00CF53AD" w:rsidRDefault="00A51EDE" w:rsidP="00CF53AD">
      <w:pPr>
        <w:spacing w:after="60"/>
        <w:ind w:left="720"/>
        <w:jc w:val="both"/>
        <w:rPr>
          <w:color w:val="00B050"/>
          <w:lang w:val="en-US"/>
        </w:rPr>
      </w:pPr>
    </w:p>
    <w:p w14:paraId="134AA046" w14:textId="30025A30" w:rsidR="00C2791B" w:rsidRPr="00CB7B53" w:rsidRDefault="00CB7B53" w:rsidP="00657349">
      <w:pPr>
        <w:rPr>
          <w:b/>
          <w:color w:val="00B050"/>
        </w:rPr>
      </w:pPr>
      <w:r w:rsidRPr="00CB7B53">
        <w:rPr>
          <w:b/>
          <w:color w:val="00B050"/>
        </w:rPr>
        <w:t xml:space="preserve">Agreement 6: The below proposals have no </w:t>
      </w:r>
      <w:r w:rsidR="00035167" w:rsidRPr="00CB7B53">
        <w:rPr>
          <w:b/>
          <w:color w:val="00B050"/>
        </w:rPr>
        <w:t>consensus,</w:t>
      </w:r>
      <w:r w:rsidRPr="00CB7B53">
        <w:rPr>
          <w:b/>
          <w:color w:val="00B050"/>
        </w:rPr>
        <w:t xml:space="preserve"> and we have agreed not</w:t>
      </w:r>
      <w:r>
        <w:rPr>
          <w:b/>
          <w:color w:val="00B050"/>
        </w:rPr>
        <w:t xml:space="preserve"> to</w:t>
      </w:r>
      <w:r w:rsidRPr="00CB7B53">
        <w:rPr>
          <w:b/>
          <w:color w:val="00B050"/>
        </w:rPr>
        <w:t xml:space="preserve"> proceed.</w:t>
      </w:r>
    </w:p>
    <w:p w14:paraId="478A9CF4" w14:textId="3FD6E57B" w:rsidR="00CB7B53" w:rsidRPr="00DB00CC" w:rsidRDefault="0001779A" w:rsidP="00F90778">
      <w:pPr>
        <w:numPr>
          <w:ilvl w:val="0"/>
          <w:numId w:val="40"/>
        </w:numPr>
        <w:spacing w:after="60"/>
        <w:ind w:hanging="357"/>
        <w:jc w:val="both"/>
        <w:rPr>
          <w:lang w:val="en-US"/>
        </w:rPr>
      </w:pPr>
      <w:r w:rsidRPr="00DB00CC">
        <w:rPr>
          <w:lang w:val="en-US"/>
        </w:rPr>
        <w:t>the “Update option/code point” in</w:t>
      </w:r>
      <w:r w:rsidR="00CB7B53" w:rsidRPr="00DB00CC">
        <w:rPr>
          <w:lang w:val="en-US"/>
        </w:rPr>
        <w:t xml:space="preserve"> the </w:t>
      </w:r>
      <w:r w:rsidRPr="00DB00CC">
        <w:rPr>
          <w:lang w:val="en-US"/>
        </w:rPr>
        <w:t xml:space="preserve">class 1 message OD-SIB1 Configuration Provision </w:t>
      </w:r>
      <w:proofErr w:type="gramStart"/>
      <w:r w:rsidRPr="00DB00CC">
        <w:rPr>
          <w:lang w:val="en-US"/>
        </w:rPr>
        <w:t xml:space="preserve">Request </w:t>
      </w:r>
      <w:r w:rsidR="00CB7B53" w:rsidRPr="00DB00CC">
        <w:rPr>
          <w:lang w:val="en-US"/>
        </w:rPr>
        <w:t>.</w:t>
      </w:r>
      <w:proofErr w:type="gramEnd"/>
    </w:p>
    <w:p w14:paraId="32CFA3FB" w14:textId="084B5CAE" w:rsidR="00035167" w:rsidRPr="00DB00CC" w:rsidRDefault="00035167" w:rsidP="00F90778">
      <w:pPr>
        <w:numPr>
          <w:ilvl w:val="0"/>
          <w:numId w:val="40"/>
        </w:numPr>
        <w:spacing w:after="60"/>
        <w:ind w:hanging="357"/>
        <w:jc w:val="both"/>
        <w:rPr>
          <w:b/>
          <w:bCs/>
          <w:lang w:val="en-US"/>
        </w:rPr>
      </w:pPr>
      <w:r w:rsidRPr="00DB00CC">
        <w:rPr>
          <w:lang w:val="en-US"/>
        </w:rPr>
        <w:t>Include multiple OD-SIB1 configurations in a REQUEST message (and partial success in RESPONSE message)</w:t>
      </w:r>
    </w:p>
    <w:p w14:paraId="62D29DC3" w14:textId="159A385C" w:rsidR="00035167" w:rsidRPr="00DB00CC" w:rsidRDefault="00035167" w:rsidP="00F90778">
      <w:pPr>
        <w:numPr>
          <w:ilvl w:val="0"/>
          <w:numId w:val="40"/>
        </w:numPr>
        <w:spacing w:after="60"/>
        <w:ind w:hanging="357"/>
        <w:jc w:val="both"/>
        <w:rPr>
          <w:lang w:val="en-US"/>
        </w:rPr>
      </w:pPr>
      <w:r w:rsidRPr="00DB00CC">
        <w:rPr>
          <w:lang w:val="en-US"/>
        </w:rPr>
        <w:t>NES gNB-CU sends a list of the Cell List OD-SIB1 status to NES gNB-DU over F1.</w:t>
      </w:r>
    </w:p>
    <w:p w14:paraId="44FB29EA" w14:textId="74BFAF88" w:rsidR="00035167" w:rsidRPr="00DB00CC" w:rsidRDefault="00035167" w:rsidP="00F90778">
      <w:pPr>
        <w:numPr>
          <w:ilvl w:val="0"/>
          <w:numId w:val="40"/>
        </w:numPr>
        <w:spacing w:after="60"/>
        <w:ind w:hanging="357"/>
        <w:jc w:val="both"/>
        <w:rPr>
          <w:lang w:val="en-US"/>
        </w:rPr>
      </w:pPr>
      <w:r w:rsidRPr="00DB00CC">
        <w:rPr>
          <w:lang w:val="en-US"/>
        </w:rPr>
        <w:t>Cell A to NES Cell to have a list of Cell status in the class 2 update over Xn</w:t>
      </w:r>
    </w:p>
    <w:p w14:paraId="65DEE3A2" w14:textId="2F085473" w:rsidR="00035167" w:rsidRPr="00DB00CC" w:rsidRDefault="00035167" w:rsidP="00F90778">
      <w:pPr>
        <w:numPr>
          <w:ilvl w:val="0"/>
          <w:numId w:val="40"/>
        </w:numPr>
        <w:spacing w:after="60"/>
        <w:ind w:hanging="357"/>
        <w:jc w:val="both"/>
        <w:rPr>
          <w:lang w:val="en-US"/>
        </w:rPr>
      </w:pPr>
      <w:r w:rsidRPr="00DB00CC">
        <w:rPr>
          <w:lang w:val="en-US"/>
        </w:rPr>
        <w:t>Exchange OD-SIB1 provision capabilities</w:t>
      </w:r>
    </w:p>
    <w:p w14:paraId="34B7E20D" w14:textId="77777777" w:rsidR="00CB7B53" w:rsidRDefault="00CB7B53" w:rsidP="00657349">
      <w:pPr>
        <w:rPr>
          <w:b/>
          <w:color w:val="7030A0"/>
          <w:lang w:val="en-US"/>
        </w:rPr>
      </w:pPr>
    </w:p>
    <w:p w14:paraId="2973A2BD" w14:textId="4F078473" w:rsidR="00821EDB" w:rsidRDefault="00821EDB" w:rsidP="00657349">
      <w:pPr>
        <w:rPr>
          <w:b/>
          <w:color w:val="7030A0"/>
          <w:lang w:val="en-US"/>
        </w:rPr>
      </w:pPr>
      <w:r>
        <w:rPr>
          <w:b/>
          <w:color w:val="7030A0"/>
          <w:lang w:val="en-US"/>
        </w:rPr>
        <w:t>To be discussed online:</w:t>
      </w:r>
    </w:p>
    <w:p w14:paraId="39668CF3" w14:textId="61BDB424" w:rsidR="0029505A" w:rsidRDefault="00821EDB" w:rsidP="00B43A95">
      <w:pPr>
        <w:numPr>
          <w:ilvl w:val="0"/>
          <w:numId w:val="40"/>
        </w:numPr>
        <w:spacing w:after="60"/>
        <w:ind w:hanging="357"/>
        <w:jc w:val="both"/>
        <w:rPr>
          <w:color w:val="7030A0"/>
          <w:lang w:val="en-US"/>
        </w:rPr>
      </w:pPr>
      <w:r w:rsidRPr="0082253A">
        <w:rPr>
          <w:color w:val="7030A0"/>
          <w:lang w:val="en-US"/>
        </w:rPr>
        <w:t>Add Transaction ID to Xn requests</w:t>
      </w:r>
      <w:r w:rsidR="00937DE6" w:rsidRPr="0082253A">
        <w:rPr>
          <w:color w:val="7030A0"/>
          <w:lang w:val="en-US"/>
        </w:rPr>
        <w:t xml:space="preserve"> or rely on the “NES Cell ID and Cell </w:t>
      </w:r>
      <w:proofErr w:type="gramStart"/>
      <w:r w:rsidR="00937DE6" w:rsidRPr="0082253A">
        <w:rPr>
          <w:color w:val="7030A0"/>
          <w:lang w:val="en-US"/>
        </w:rPr>
        <w:t>A</w:t>
      </w:r>
      <w:proofErr w:type="gramEnd"/>
      <w:r w:rsidR="00937DE6" w:rsidRPr="0082253A">
        <w:rPr>
          <w:color w:val="7030A0"/>
          <w:lang w:val="en-US"/>
        </w:rPr>
        <w:t xml:space="preserve"> ID”</w:t>
      </w:r>
      <w:r w:rsidR="0082253A">
        <w:rPr>
          <w:color w:val="7030A0"/>
          <w:lang w:val="en-US"/>
        </w:rPr>
        <w:t xml:space="preserve"> </w:t>
      </w:r>
      <w:r w:rsidR="00937DE6" w:rsidRPr="0082253A">
        <w:rPr>
          <w:color w:val="7030A0"/>
          <w:lang w:val="en-US"/>
        </w:rPr>
        <w:t>pair</w:t>
      </w:r>
      <w:r w:rsidR="007C1120">
        <w:rPr>
          <w:color w:val="7030A0"/>
          <w:lang w:val="en-US"/>
        </w:rPr>
        <w:t>?</w:t>
      </w:r>
    </w:p>
    <w:p w14:paraId="2C903B34" w14:textId="77777777" w:rsidR="004C5BAB" w:rsidRDefault="004C5BAB" w:rsidP="004C5BAB">
      <w:pPr>
        <w:spacing w:after="60"/>
        <w:ind w:left="720"/>
        <w:jc w:val="both"/>
        <w:rPr>
          <w:color w:val="7030A0"/>
          <w:lang w:val="en-US"/>
        </w:rPr>
      </w:pPr>
    </w:p>
    <w:p w14:paraId="7D80791D" w14:textId="77777777" w:rsidR="004C5BAB" w:rsidRPr="004C5BAB" w:rsidRDefault="004C5BAB" w:rsidP="004C5BAB">
      <w:pPr>
        <w:spacing w:after="60"/>
        <w:ind w:left="720"/>
        <w:jc w:val="both"/>
        <w:rPr>
          <w:color w:val="7030A0"/>
          <w:lang w:val="en-US"/>
        </w:rPr>
      </w:pPr>
    </w:p>
    <w:p w14:paraId="19DA4FCA" w14:textId="58AA9BC7" w:rsidR="002B2BD5" w:rsidRPr="00937B8E" w:rsidRDefault="002B2BD5" w:rsidP="00C91BE8">
      <w:pPr>
        <w:rPr>
          <w:bCs/>
          <w:noProof/>
          <w:sz w:val="32"/>
          <w:szCs w:val="32"/>
        </w:rPr>
      </w:pPr>
      <w:r>
        <w:rPr>
          <w:bCs/>
          <w:noProof/>
          <w:sz w:val="32"/>
          <w:szCs w:val="32"/>
        </w:rPr>
        <w:t>2</w:t>
      </w:r>
      <w:r w:rsidRPr="00F15DC2">
        <w:rPr>
          <w:bCs/>
          <w:noProof/>
          <w:sz w:val="32"/>
          <w:szCs w:val="32"/>
        </w:rPr>
        <w:t>.</w:t>
      </w:r>
      <w:r>
        <w:rPr>
          <w:bCs/>
          <w:noProof/>
          <w:sz w:val="32"/>
          <w:szCs w:val="32"/>
        </w:rPr>
        <w:t>3</w:t>
      </w:r>
      <w:r w:rsidRPr="00F15DC2">
        <w:rPr>
          <w:bCs/>
          <w:noProof/>
          <w:sz w:val="32"/>
          <w:szCs w:val="32"/>
        </w:rPr>
        <w:t xml:space="preserve"> </w:t>
      </w:r>
      <w:r>
        <w:rPr>
          <w:bCs/>
          <w:noProof/>
          <w:sz w:val="32"/>
          <w:szCs w:val="32"/>
        </w:rPr>
        <w:t>Objective 3:</w:t>
      </w:r>
      <w:r w:rsidR="00C91BE8">
        <w:rPr>
          <w:bCs/>
          <w:noProof/>
          <w:sz w:val="32"/>
          <w:szCs w:val="32"/>
        </w:rPr>
        <w:t xml:space="preserve"> C</w:t>
      </w:r>
      <w:r w:rsidR="00C91BE8" w:rsidRPr="00C91BE8">
        <w:rPr>
          <w:bCs/>
          <w:noProof/>
          <w:sz w:val="32"/>
          <w:szCs w:val="32"/>
        </w:rPr>
        <w:t>ommon signal/channel transmissions pending to progress in other WGs</w:t>
      </w:r>
    </w:p>
    <w:p w14:paraId="60CE9FF0" w14:textId="625CA0BE" w:rsidR="00331C64" w:rsidRDefault="00331C64" w:rsidP="00331C64">
      <w:pPr>
        <w:spacing w:after="120"/>
        <w:rPr>
          <w:b/>
          <w:bCs/>
          <w:color w:val="00B050"/>
        </w:rPr>
      </w:pPr>
      <w:r>
        <w:rPr>
          <w:b/>
          <w:bCs/>
          <w:color w:val="00B050"/>
        </w:rPr>
        <w:t>Agreements: it is agreed that the b</w:t>
      </w:r>
      <w:r w:rsidR="006F7B39">
        <w:rPr>
          <w:b/>
          <w:bCs/>
          <w:color w:val="00B050"/>
        </w:rPr>
        <w:t>e</w:t>
      </w:r>
      <w:r>
        <w:rPr>
          <w:b/>
          <w:bCs/>
          <w:color w:val="00B050"/>
        </w:rPr>
        <w:t>low proposals are not needed:</w:t>
      </w:r>
    </w:p>
    <w:p w14:paraId="77A16650" w14:textId="77777777" w:rsidR="00E703B2" w:rsidRDefault="00E703B2" w:rsidP="00F90778">
      <w:pPr>
        <w:numPr>
          <w:ilvl w:val="0"/>
          <w:numId w:val="42"/>
        </w:numPr>
        <w:spacing w:after="60"/>
        <w:jc w:val="both"/>
        <w:rPr>
          <w:lang w:val="en-US"/>
        </w:rPr>
      </w:pPr>
      <w:r w:rsidRPr="00503174">
        <w:rPr>
          <w:lang w:val="en-US"/>
        </w:rPr>
        <w:t>For PRACH adaptation</w:t>
      </w:r>
      <w:r>
        <w:rPr>
          <w:lang w:val="en-US"/>
        </w:rPr>
        <w:t xml:space="preserve">: </w:t>
      </w:r>
      <w:r w:rsidRPr="00503174">
        <w:rPr>
          <w:lang w:val="en-US"/>
        </w:rPr>
        <w:t>impact on Rel-19 additional PRACH resources on the legacy RACH optimization feature</w:t>
      </w:r>
    </w:p>
    <w:p w14:paraId="594A33D3" w14:textId="6A54A232" w:rsidR="0029505A" w:rsidRPr="00E703B2" w:rsidRDefault="00E703B2" w:rsidP="00F90778">
      <w:pPr>
        <w:numPr>
          <w:ilvl w:val="0"/>
          <w:numId w:val="42"/>
        </w:numPr>
        <w:spacing w:after="60"/>
        <w:jc w:val="both"/>
        <w:rPr>
          <w:lang w:val="en-US"/>
        </w:rPr>
      </w:pPr>
      <w:r w:rsidRPr="00503174">
        <w:rPr>
          <w:lang w:val="en-US"/>
        </w:rPr>
        <w:t>For paging adaptation:</w:t>
      </w:r>
      <w:r>
        <w:rPr>
          <w:lang w:val="en-US"/>
        </w:rPr>
        <w:t xml:space="preserve"> t</w:t>
      </w:r>
      <w:r w:rsidRPr="00503174">
        <w:rPr>
          <w:lang w:val="en-US"/>
        </w:rPr>
        <w:t>he DU decides “paging energy saving mode” and informs the CU</w:t>
      </w:r>
      <w:r>
        <w:rPr>
          <w:lang w:val="en-US"/>
        </w:rPr>
        <w:t xml:space="preserve">. </w:t>
      </w:r>
      <w:r w:rsidRPr="00503174">
        <w:rPr>
          <w:lang w:val="en-US"/>
        </w:rPr>
        <w:t>gNB-DU inform</w:t>
      </w:r>
      <w:r>
        <w:rPr>
          <w:lang w:val="en-US"/>
        </w:rPr>
        <w:t>s</w:t>
      </w:r>
      <w:r w:rsidRPr="00503174">
        <w:rPr>
          <w:lang w:val="en-US"/>
        </w:rPr>
        <w:t xml:space="preserve"> the gNB-CU about not be transmitted </w:t>
      </w:r>
      <w:r>
        <w:rPr>
          <w:lang w:val="en-US"/>
        </w:rPr>
        <w:t xml:space="preserve">Paging message </w:t>
      </w:r>
      <w:r w:rsidRPr="00503174">
        <w:rPr>
          <w:lang w:val="en-US"/>
        </w:rPr>
        <w:t>over the air due to shortage of paging resources</w:t>
      </w:r>
      <w:r>
        <w:rPr>
          <w:lang w:val="en-US"/>
        </w:rPr>
        <w:t>.</w:t>
      </w:r>
    </w:p>
    <w:p w14:paraId="511A4DA8" w14:textId="77777777" w:rsidR="00E703B2" w:rsidRDefault="00E703B2" w:rsidP="002B2BD5">
      <w:pPr>
        <w:rPr>
          <w:b/>
          <w:color w:val="7030A0"/>
          <w:lang w:val="en-US"/>
        </w:rPr>
      </w:pPr>
    </w:p>
    <w:p w14:paraId="4366FFD5" w14:textId="4BDF5059" w:rsidR="005402BD" w:rsidRPr="005402BD" w:rsidRDefault="005402BD" w:rsidP="002B2BD5">
      <w:pPr>
        <w:rPr>
          <w:b/>
          <w:color w:val="7030A0"/>
          <w:lang w:val="en-US"/>
        </w:rPr>
      </w:pPr>
      <w:r w:rsidRPr="00D965AD">
        <w:rPr>
          <w:b/>
          <w:color w:val="7030A0"/>
          <w:lang w:val="en-US"/>
        </w:rPr>
        <w:t>To be discussed online:</w:t>
      </w:r>
    </w:p>
    <w:p w14:paraId="183CF699" w14:textId="3E02D550" w:rsidR="005402BD" w:rsidRPr="005402BD" w:rsidRDefault="005402BD" w:rsidP="00F90778">
      <w:pPr>
        <w:numPr>
          <w:ilvl w:val="0"/>
          <w:numId w:val="42"/>
        </w:numPr>
        <w:spacing w:after="60"/>
        <w:jc w:val="both"/>
        <w:rPr>
          <w:color w:val="7030A0"/>
          <w:lang w:val="en-US"/>
        </w:rPr>
      </w:pPr>
      <w:r w:rsidRPr="005402BD">
        <w:rPr>
          <w:color w:val="7030A0"/>
          <w:lang w:val="en-US"/>
        </w:rPr>
        <w:t>Introduction of a new per-cell PEI adaptation indication over F1</w:t>
      </w:r>
      <w:r w:rsidR="007C1120">
        <w:rPr>
          <w:color w:val="7030A0"/>
          <w:lang w:val="en-US"/>
        </w:rPr>
        <w:t xml:space="preserve"> needed?</w:t>
      </w:r>
    </w:p>
    <w:p w14:paraId="22B6C50B" w14:textId="77777777" w:rsidR="005402BD" w:rsidRDefault="005402BD" w:rsidP="002B2BD5">
      <w:pPr>
        <w:rPr>
          <w:bCs/>
          <w:noProof/>
          <w:sz w:val="32"/>
          <w:szCs w:val="32"/>
          <w:lang w:val="en-US"/>
        </w:rPr>
      </w:pPr>
    </w:p>
    <w:p w14:paraId="70326601" w14:textId="6BB9B63B" w:rsidR="00EB715A" w:rsidRPr="00EB715A" w:rsidRDefault="00EB715A" w:rsidP="002B2BD5">
      <w:pPr>
        <w:rPr>
          <w:bCs/>
          <w:noProof/>
          <w:sz w:val="32"/>
          <w:szCs w:val="32"/>
        </w:rPr>
      </w:pPr>
      <w:r>
        <w:rPr>
          <w:bCs/>
          <w:noProof/>
          <w:sz w:val="32"/>
          <w:szCs w:val="32"/>
        </w:rPr>
        <w:t>2</w:t>
      </w:r>
      <w:r w:rsidRPr="00F15DC2">
        <w:rPr>
          <w:bCs/>
          <w:noProof/>
          <w:sz w:val="32"/>
          <w:szCs w:val="32"/>
        </w:rPr>
        <w:t>.</w:t>
      </w:r>
      <w:r>
        <w:rPr>
          <w:bCs/>
          <w:noProof/>
          <w:sz w:val="32"/>
          <w:szCs w:val="32"/>
        </w:rPr>
        <w:t>4</w:t>
      </w:r>
      <w:r w:rsidRPr="00F15DC2">
        <w:rPr>
          <w:bCs/>
          <w:noProof/>
          <w:sz w:val="32"/>
          <w:szCs w:val="32"/>
        </w:rPr>
        <w:t xml:space="preserve"> </w:t>
      </w:r>
      <w:r>
        <w:rPr>
          <w:bCs/>
          <w:noProof/>
          <w:sz w:val="32"/>
          <w:szCs w:val="32"/>
        </w:rPr>
        <w:t>The below TP will be agreed</w:t>
      </w:r>
    </w:p>
    <w:p w14:paraId="73C4F271" w14:textId="53878636" w:rsidR="00EB715A" w:rsidRPr="00EB715A" w:rsidRDefault="00EB715A" w:rsidP="00EB715A">
      <w:pPr>
        <w:rPr>
          <w:bCs/>
          <w:noProof/>
          <w:sz w:val="24"/>
          <w:szCs w:val="24"/>
          <w:lang w:val="en-US"/>
        </w:rPr>
      </w:pPr>
      <w:r w:rsidRPr="00EB715A">
        <w:rPr>
          <w:bCs/>
          <w:noProof/>
          <w:sz w:val="24"/>
          <w:szCs w:val="24"/>
          <w:lang w:val="en-US"/>
        </w:rPr>
        <w:t>R3-255806</w:t>
      </w:r>
      <w:r w:rsidRPr="00EB715A">
        <w:rPr>
          <w:bCs/>
          <w:noProof/>
          <w:sz w:val="24"/>
          <w:szCs w:val="24"/>
          <w:lang w:val="en-US"/>
        </w:rPr>
        <w:t xml:space="preserve"> (</w:t>
      </w:r>
      <w:r w:rsidRPr="00EB715A">
        <w:rPr>
          <w:bCs/>
          <w:noProof/>
          <w:sz w:val="24"/>
          <w:szCs w:val="24"/>
          <w:lang w:val="en-US"/>
        </w:rPr>
        <w:t>Xn</w:t>
      </w:r>
      <w:r w:rsidRPr="00EB715A">
        <w:rPr>
          <w:bCs/>
          <w:noProof/>
          <w:sz w:val="24"/>
          <w:szCs w:val="24"/>
          <w:lang w:val="en-US"/>
        </w:rPr>
        <w:t xml:space="preserve">AP) / </w:t>
      </w:r>
      <w:r w:rsidRPr="00EB715A">
        <w:rPr>
          <w:bCs/>
          <w:noProof/>
          <w:sz w:val="24"/>
          <w:szCs w:val="24"/>
          <w:lang w:val="en-US"/>
        </w:rPr>
        <w:t>R3-255808</w:t>
      </w:r>
      <w:r w:rsidRPr="00EB715A">
        <w:rPr>
          <w:bCs/>
          <w:noProof/>
          <w:sz w:val="24"/>
          <w:szCs w:val="24"/>
          <w:lang w:val="en-US"/>
        </w:rPr>
        <w:t>(F1AP</w:t>
      </w:r>
    </w:p>
    <w:p w14:paraId="56E50AA0" w14:textId="64A5487E" w:rsidR="00EB715A" w:rsidRPr="00EB715A" w:rsidRDefault="00EB715A" w:rsidP="00EB715A">
      <w:pPr>
        <w:rPr>
          <w:bCs/>
          <w:noProof/>
          <w:sz w:val="24"/>
          <w:szCs w:val="24"/>
          <w:lang w:val="en-US"/>
        </w:rPr>
      </w:pPr>
      <w:r w:rsidRPr="00EB715A">
        <w:rPr>
          <w:bCs/>
          <w:noProof/>
          <w:sz w:val="24"/>
          <w:szCs w:val="24"/>
          <w:lang w:val="en-US"/>
        </w:rPr>
        <w:t>R3-255809</w:t>
      </w:r>
      <w:r w:rsidRPr="00EB715A">
        <w:rPr>
          <w:bCs/>
          <w:noProof/>
          <w:sz w:val="24"/>
          <w:szCs w:val="24"/>
          <w:lang w:val="en-US"/>
        </w:rPr>
        <w:t>(</w:t>
      </w:r>
      <w:r w:rsidRPr="00EB715A">
        <w:rPr>
          <w:bCs/>
          <w:noProof/>
          <w:sz w:val="24"/>
          <w:szCs w:val="24"/>
          <w:lang w:val="en-US"/>
        </w:rPr>
        <w:t xml:space="preserve"> TS 38.300)</w:t>
      </w:r>
      <w:r w:rsidRPr="00EB715A">
        <w:rPr>
          <w:bCs/>
          <w:noProof/>
          <w:sz w:val="24"/>
          <w:szCs w:val="24"/>
          <w:lang w:val="en-US"/>
        </w:rPr>
        <w:t xml:space="preserve">/ </w:t>
      </w:r>
      <w:r w:rsidRPr="00EB715A">
        <w:rPr>
          <w:bCs/>
          <w:noProof/>
          <w:sz w:val="24"/>
          <w:szCs w:val="24"/>
          <w:lang w:val="en-US"/>
        </w:rPr>
        <w:t>R3-255807 (TS 38.401)/</w:t>
      </w:r>
      <w:r w:rsidRPr="00EB715A">
        <w:rPr>
          <w:bCs/>
          <w:noProof/>
          <w:sz w:val="24"/>
          <w:szCs w:val="24"/>
          <w:lang w:val="en-US"/>
        </w:rPr>
        <w:t xml:space="preserve"> </w:t>
      </w:r>
      <w:r w:rsidRPr="00EB715A">
        <w:rPr>
          <w:bCs/>
          <w:noProof/>
          <w:sz w:val="24"/>
          <w:szCs w:val="24"/>
          <w:lang w:val="en-US"/>
        </w:rPr>
        <w:t>R3-255810</w:t>
      </w:r>
      <w:r w:rsidRPr="00EB715A">
        <w:rPr>
          <w:bCs/>
          <w:noProof/>
          <w:sz w:val="24"/>
          <w:szCs w:val="24"/>
          <w:lang w:val="en-US"/>
        </w:rPr>
        <w:t>(</w:t>
      </w:r>
      <w:r w:rsidRPr="00EB715A">
        <w:rPr>
          <w:bCs/>
          <w:noProof/>
          <w:sz w:val="24"/>
          <w:szCs w:val="24"/>
          <w:lang w:val="en-US"/>
        </w:rPr>
        <w:t>TS38.420)</w:t>
      </w:r>
    </w:p>
    <w:p w14:paraId="6925B377" w14:textId="2E682C3C" w:rsidR="00567267" w:rsidRDefault="00160CC4" w:rsidP="00F90778">
      <w:pPr>
        <w:pStyle w:val="Heading1"/>
        <w:numPr>
          <w:ilvl w:val="0"/>
          <w:numId w:val="39"/>
        </w:numPr>
        <w:rPr>
          <w:rFonts w:cs="Arial"/>
        </w:rPr>
      </w:pPr>
      <w:bookmarkStart w:id="16" w:name="_Hlk179954607"/>
      <w:bookmarkStart w:id="17" w:name="_Hlk198568473"/>
      <w:bookmarkEnd w:id="8"/>
      <w:bookmarkEnd w:id="9"/>
      <w:bookmarkEnd w:id="10"/>
      <w:bookmarkEnd w:id="11"/>
      <w:bookmarkEnd w:id="12"/>
      <w:bookmarkEnd w:id="13"/>
      <w:bookmarkEnd w:id="14"/>
      <w:r>
        <w:rPr>
          <w:rFonts w:cs="Arial"/>
        </w:rPr>
        <w:lastRenderedPageBreak/>
        <w:t xml:space="preserve">Discussion on </w:t>
      </w:r>
      <w:bookmarkStart w:id="18" w:name="_CR8_4_3_2"/>
      <w:bookmarkStart w:id="19" w:name="_CR8_4_3_3"/>
      <w:bookmarkStart w:id="20" w:name="_CR8_4_11_2"/>
      <w:bookmarkEnd w:id="16"/>
      <w:bookmarkEnd w:id="18"/>
      <w:bookmarkEnd w:id="19"/>
      <w:bookmarkEnd w:id="20"/>
      <w:r w:rsidR="00B0476A" w:rsidRPr="00B0476A">
        <w:rPr>
          <w:rFonts w:cs="Arial"/>
        </w:rPr>
        <w:t>Support on-demand SIB1 for UEs</w:t>
      </w:r>
    </w:p>
    <w:p w14:paraId="588C96EE" w14:textId="4AF2DDF3" w:rsidR="005E04E9" w:rsidRDefault="005E04E9" w:rsidP="005E04E9">
      <w:pPr>
        <w:rPr>
          <w:bCs/>
          <w:noProof/>
          <w:sz w:val="24"/>
          <w:szCs w:val="24"/>
        </w:rPr>
      </w:pPr>
      <w:r w:rsidRPr="00FB0940">
        <w:rPr>
          <w:bCs/>
          <w:noProof/>
          <w:sz w:val="24"/>
          <w:szCs w:val="24"/>
        </w:rPr>
        <w:t xml:space="preserve">Based on the input documents, the following are </w:t>
      </w:r>
      <w:r w:rsidR="00874CDF">
        <w:rPr>
          <w:bCs/>
          <w:noProof/>
          <w:sz w:val="24"/>
          <w:szCs w:val="24"/>
        </w:rPr>
        <w:t>mentioned</w:t>
      </w:r>
      <w:r w:rsidRPr="00FB0940">
        <w:rPr>
          <w:bCs/>
          <w:noProof/>
          <w:sz w:val="24"/>
          <w:szCs w:val="24"/>
        </w:rPr>
        <w:t xml:space="preserve"> by the companies:</w:t>
      </w:r>
    </w:p>
    <w:p w14:paraId="14F7A646" w14:textId="0D22955F" w:rsidR="00C2046B" w:rsidRPr="00FB0940" w:rsidRDefault="00C2046B" w:rsidP="005E04E9">
      <w:pPr>
        <w:rPr>
          <w:bCs/>
          <w:noProof/>
          <w:sz w:val="24"/>
          <w:szCs w:val="24"/>
        </w:rPr>
      </w:pPr>
      <w:r>
        <w:rPr>
          <w:bCs/>
          <w:noProof/>
          <w:sz w:val="24"/>
          <w:szCs w:val="24"/>
        </w:rPr>
        <w:t>Part 1:</w:t>
      </w:r>
    </w:p>
    <w:p w14:paraId="2486FE68" w14:textId="075DF124" w:rsidR="005E04E9" w:rsidRPr="0074369D" w:rsidRDefault="005E04E9" w:rsidP="00F90778">
      <w:pPr>
        <w:numPr>
          <w:ilvl w:val="0"/>
          <w:numId w:val="40"/>
        </w:numPr>
        <w:spacing w:after="60"/>
        <w:ind w:hanging="357"/>
        <w:jc w:val="both"/>
        <w:rPr>
          <w:color w:val="000000" w:themeColor="text1"/>
          <w:lang w:val="en-US"/>
        </w:rPr>
      </w:pPr>
      <w:r w:rsidRPr="0074369D">
        <w:rPr>
          <w:color w:val="000000" w:themeColor="text1"/>
          <w:lang w:val="en-US"/>
        </w:rPr>
        <w:t>Update</w:t>
      </w:r>
      <w:r w:rsidR="007C4005">
        <w:rPr>
          <w:color w:val="000000" w:themeColor="text1"/>
          <w:lang w:val="en-US"/>
        </w:rPr>
        <w:t xml:space="preserve"> class 1</w:t>
      </w:r>
      <w:r w:rsidRPr="0074369D">
        <w:rPr>
          <w:color w:val="000000" w:themeColor="text1"/>
          <w:lang w:val="en-US"/>
        </w:rPr>
        <w:t xml:space="preserve"> procedures/messages names?</w:t>
      </w:r>
    </w:p>
    <w:p w14:paraId="69DA9C5E" w14:textId="77777777" w:rsidR="005E04E9" w:rsidRPr="0074369D" w:rsidRDefault="005E04E9" w:rsidP="00F90778">
      <w:pPr>
        <w:numPr>
          <w:ilvl w:val="1"/>
          <w:numId w:val="40"/>
        </w:numPr>
        <w:spacing w:after="60"/>
        <w:ind w:hanging="357"/>
        <w:jc w:val="both"/>
        <w:rPr>
          <w:color w:val="000000" w:themeColor="text1"/>
          <w:lang w:val="en-US"/>
        </w:rPr>
      </w:pPr>
      <w:r w:rsidRPr="0074369D">
        <w:rPr>
          <w:color w:val="000000" w:themeColor="text1"/>
          <w:lang w:val="en-US"/>
        </w:rPr>
        <w:t>use OD-SIB1, use UL WUS</w:t>
      </w:r>
    </w:p>
    <w:p w14:paraId="02ADB205" w14:textId="77777777" w:rsidR="005E04E9" w:rsidRDefault="005E04E9" w:rsidP="00F90778">
      <w:pPr>
        <w:numPr>
          <w:ilvl w:val="1"/>
          <w:numId w:val="40"/>
        </w:numPr>
        <w:spacing w:after="60"/>
        <w:ind w:hanging="357"/>
        <w:jc w:val="both"/>
        <w:rPr>
          <w:color w:val="000000" w:themeColor="text1"/>
          <w:lang w:val="en-US"/>
        </w:rPr>
      </w:pPr>
      <w:r w:rsidRPr="0074369D">
        <w:rPr>
          <w:color w:val="000000" w:themeColor="text1"/>
          <w:lang w:val="en-US"/>
        </w:rPr>
        <w:t>Update the IE names</w:t>
      </w:r>
    </w:p>
    <w:p w14:paraId="4D9848D1" w14:textId="4A129128" w:rsidR="007C4005" w:rsidRDefault="007C4005" w:rsidP="007C4005">
      <w:pPr>
        <w:spacing w:after="60"/>
        <w:ind w:left="1440"/>
        <w:jc w:val="both"/>
        <w:rPr>
          <w:color w:val="000000" w:themeColor="text1"/>
          <w:lang w:val="en-US"/>
        </w:rPr>
      </w:pPr>
      <w:r>
        <w:rPr>
          <w:color w:val="000000" w:themeColor="text1"/>
          <w:lang w:val="en-US"/>
        </w:rPr>
        <w:t>HW, SS, CATT, ZTE, NEC: Align to Stage 2 to use OD-SIB1.</w:t>
      </w:r>
    </w:p>
    <w:p w14:paraId="74F44E2F" w14:textId="4037C0D8" w:rsidR="007C4005" w:rsidRDefault="007C4005" w:rsidP="007C4005">
      <w:pPr>
        <w:spacing w:after="60"/>
        <w:ind w:left="1440"/>
        <w:jc w:val="both"/>
        <w:rPr>
          <w:color w:val="000000" w:themeColor="text1"/>
          <w:lang w:val="en-US"/>
        </w:rPr>
      </w:pPr>
      <w:r>
        <w:rPr>
          <w:color w:val="000000" w:themeColor="text1"/>
          <w:lang w:val="en-US"/>
        </w:rPr>
        <w:t>QC, Nokia, Ericsson: what is the purpose of the procedure. We do not need to change because other groups do. Prefer to keep</w:t>
      </w:r>
    </w:p>
    <w:p w14:paraId="2D6D2D01" w14:textId="77777777" w:rsidR="007C4005" w:rsidRDefault="007C4005" w:rsidP="007C4005">
      <w:pPr>
        <w:spacing w:after="60"/>
        <w:ind w:left="1440"/>
        <w:jc w:val="both"/>
        <w:rPr>
          <w:color w:val="000000" w:themeColor="text1"/>
          <w:lang w:val="en-US"/>
        </w:rPr>
      </w:pPr>
    </w:p>
    <w:p w14:paraId="34B09236" w14:textId="4D5AA079" w:rsidR="007C4005" w:rsidRDefault="009C2A6D" w:rsidP="007C4005">
      <w:pPr>
        <w:spacing w:after="60"/>
        <w:ind w:left="1440"/>
        <w:jc w:val="both"/>
        <w:rPr>
          <w:color w:val="00B050"/>
          <w:lang w:val="en-US"/>
        </w:rPr>
      </w:pPr>
      <w:r>
        <w:rPr>
          <w:color w:val="00B050"/>
          <w:lang w:val="en-US"/>
        </w:rPr>
        <w:t xml:space="preserve">Agreement: Change </w:t>
      </w:r>
      <w:r w:rsidR="007C4005" w:rsidRPr="007C4005">
        <w:rPr>
          <w:color w:val="00B050"/>
          <w:lang w:val="en-US"/>
        </w:rPr>
        <w:t xml:space="preserve">UL WUS </w:t>
      </w:r>
      <w:r w:rsidR="007C4005" w:rsidRPr="007C4005">
        <w:rPr>
          <w:color w:val="00B050"/>
        </w:rPr>
        <w:t>Configuration</w:t>
      </w:r>
      <w:r w:rsidR="007C4005" w:rsidRPr="007C4005">
        <w:rPr>
          <w:color w:val="00B050"/>
          <w:lang w:val="en-US"/>
        </w:rPr>
        <w:t xml:space="preserve"> Provision =&gt; OD-SIB1 Configuration Provision</w:t>
      </w:r>
    </w:p>
    <w:p w14:paraId="5663748A" w14:textId="4711C848" w:rsidR="007C4005" w:rsidRDefault="007C4005" w:rsidP="007C4005">
      <w:pPr>
        <w:spacing w:after="60"/>
        <w:ind w:left="1440"/>
        <w:jc w:val="both"/>
        <w:rPr>
          <w:color w:val="00B050"/>
          <w:lang w:val="en-US"/>
        </w:rPr>
      </w:pPr>
      <w:r>
        <w:rPr>
          <w:color w:val="00B050"/>
          <w:lang w:val="en-US"/>
        </w:rPr>
        <w:t xml:space="preserve">Please </w:t>
      </w:r>
      <w:r w:rsidR="009C2A6D">
        <w:rPr>
          <w:color w:val="00B050"/>
          <w:lang w:val="en-US"/>
        </w:rPr>
        <w:t>all</w:t>
      </w:r>
      <w:r>
        <w:rPr>
          <w:color w:val="00B050"/>
          <w:lang w:val="en-US"/>
        </w:rPr>
        <w:t xml:space="preserve"> TP using the name above for the procedure, messages</w:t>
      </w:r>
    </w:p>
    <w:p w14:paraId="2FACDEC0" w14:textId="11C85957" w:rsidR="0069049D" w:rsidRPr="0069049D" w:rsidRDefault="009C2A6D" w:rsidP="007C4005">
      <w:pPr>
        <w:spacing w:after="60"/>
        <w:ind w:left="1440"/>
        <w:jc w:val="both"/>
        <w:rPr>
          <w:color w:val="00B050"/>
          <w:lang w:eastAsia="ja-JP"/>
        </w:rPr>
      </w:pPr>
      <w:r>
        <w:rPr>
          <w:color w:val="00B050"/>
          <w:lang w:eastAsia="ja-JP"/>
        </w:rPr>
        <w:t xml:space="preserve">Agreement: Change </w:t>
      </w:r>
      <w:r w:rsidR="0069049D" w:rsidRPr="0069049D">
        <w:rPr>
          <w:color w:val="00B050"/>
          <w:lang w:eastAsia="ja-JP"/>
        </w:rPr>
        <w:t xml:space="preserve">NR CGI at </w:t>
      </w:r>
      <w:r w:rsidR="0069049D" w:rsidRPr="0069049D">
        <w:rPr>
          <w:color w:val="00B050"/>
          <w:szCs w:val="18"/>
        </w:rPr>
        <w:t>NG-RAN node</w:t>
      </w:r>
      <w:r w:rsidR="0069049D" w:rsidRPr="0069049D">
        <w:rPr>
          <w:color w:val="00B050"/>
          <w:szCs w:val="18"/>
          <w:vertAlign w:val="subscript"/>
        </w:rPr>
        <w:t xml:space="preserve">1 </w:t>
      </w:r>
      <w:r w:rsidR="0069049D" w:rsidRPr="0069049D">
        <w:rPr>
          <w:color w:val="00B050"/>
          <w:lang w:eastAsia="ja-JP"/>
        </w:rPr>
        <w:t>(Naming FFS) =&gt; NES Cell ID</w:t>
      </w:r>
    </w:p>
    <w:p w14:paraId="124BB524" w14:textId="020AB49D" w:rsidR="0069049D" w:rsidRDefault="009C2A6D" w:rsidP="007C4005">
      <w:pPr>
        <w:spacing w:after="60"/>
        <w:ind w:left="1440"/>
        <w:jc w:val="both"/>
        <w:rPr>
          <w:color w:val="00B050"/>
          <w:lang w:eastAsia="ja-JP"/>
        </w:rPr>
      </w:pPr>
      <w:r>
        <w:rPr>
          <w:color w:val="00B050"/>
          <w:lang w:eastAsia="ja-JP"/>
        </w:rPr>
        <w:t xml:space="preserve">Agreement: Change </w:t>
      </w:r>
      <w:r w:rsidR="0069049D" w:rsidRPr="0069049D">
        <w:rPr>
          <w:color w:val="00B050"/>
          <w:lang w:eastAsia="ja-JP"/>
        </w:rPr>
        <w:t xml:space="preserve">NR CGI at </w:t>
      </w:r>
      <w:r w:rsidR="0069049D" w:rsidRPr="0069049D">
        <w:rPr>
          <w:color w:val="00B050"/>
          <w:szCs w:val="18"/>
        </w:rPr>
        <w:t>NG-RAN node</w:t>
      </w:r>
      <w:r w:rsidR="0069049D" w:rsidRPr="0069049D">
        <w:rPr>
          <w:color w:val="00B050"/>
          <w:szCs w:val="18"/>
          <w:vertAlign w:val="subscript"/>
        </w:rPr>
        <w:t xml:space="preserve">2 </w:t>
      </w:r>
      <w:r w:rsidR="0069049D" w:rsidRPr="0069049D">
        <w:rPr>
          <w:color w:val="00B050"/>
          <w:lang w:eastAsia="ja-JP"/>
        </w:rPr>
        <w:t xml:space="preserve">(Naming FFS) =&gt; Cell </w:t>
      </w:r>
      <w:proofErr w:type="gramStart"/>
      <w:r w:rsidR="0069049D" w:rsidRPr="0069049D">
        <w:rPr>
          <w:color w:val="00B050"/>
          <w:lang w:eastAsia="ja-JP"/>
        </w:rPr>
        <w:t>A</w:t>
      </w:r>
      <w:proofErr w:type="gramEnd"/>
      <w:r w:rsidR="0069049D" w:rsidRPr="0069049D">
        <w:rPr>
          <w:color w:val="00B050"/>
          <w:lang w:eastAsia="ja-JP"/>
        </w:rPr>
        <w:t xml:space="preserve"> ID</w:t>
      </w:r>
    </w:p>
    <w:p w14:paraId="636289C6" w14:textId="50681CC8" w:rsidR="0069049D" w:rsidRDefault="0069049D" w:rsidP="0069049D">
      <w:pPr>
        <w:spacing w:after="60"/>
        <w:ind w:left="1440"/>
        <w:jc w:val="both"/>
        <w:rPr>
          <w:color w:val="00B050"/>
          <w:lang w:val="en-US"/>
        </w:rPr>
      </w:pPr>
      <w:r>
        <w:rPr>
          <w:color w:val="00B050"/>
          <w:lang w:val="en-US"/>
        </w:rPr>
        <w:t xml:space="preserve">Please </w:t>
      </w:r>
      <w:r w:rsidR="009C2A6D">
        <w:rPr>
          <w:color w:val="00B050"/>
          <w:lang w:val="en-US"/>
        </w:rPr>
        <w:t xml:space="preserve">all </w:t>
      </w:r>
      <w:r>
        <w:rPr>
          <w:color w:val="00B050"/>
          <w:lang w:val="en-US"/>
        </w:rPr>
        <w:t>TP using the name above for the procedure, messages</w:t>
      </w:r>
    </w:p>
    <w:p w14:paraId="3FDB83F8" w14:textId="77777777" w:rsidR="0069049D" w:rsidRPr="0069049D" w:rsidRDefault="0069049D" w:rsidP="007C4005">
      <w:pPr>
        <w:spacing w:after="60"/>
        <w:ind w:left="1440"/>
        <w:jc w:val="both"/>
        <w:rPr>
          <w:color w:val="00B050"/>
          <w:lang w:val="en-US"/>
        </w:rPr>
      </w:pPr>
    </w:p>
    <w:p w14:paraId="4CD0F65B" w14:textId="77777777" w:rsidR="007C4005" w:rsidRDefault="007C4005" w:rsidP="007C4005">
      <w:pPr>
        <w:spacing w:after="60"/>
        <w:ind w:left="1440"/>
        <w:jc w:val="both"/>
        <w:rPr>
          <w:color w:val="000000" w:themeColor="text1"/>
          <w:lang w:val="en-US"/>
        </w:rPr>
      </w:pPr>
    </w:p>
    <w:p w14:paraId="4F70FEE0" w14:textId="3C1EACE6" w:rsidR="007C4005" w:rsidRPr="0074369D" w:rsidRDefault="007C4005" w:rsidP="00F90778">
      <w:pPr>
        <w:numPr>
          <w:ilvl w:val="0"/>
          <w:numId w:val="40"/>
        </w:numPr>
        <w:spacing w:after="60"/>
        <w:ind w:hanging="357"/>
        <w:jc w:val="both"/>
        <w:rPr>
          <w:color w:val="000000" w:themeColor="text1"/>
          <w:lang w:val="en-US"/>
        </w:rPr>
      </w:pPr>
      <w:r w:rsidRPr="0074369D">
        <w:rPr>
          <w:color w:val="000000" w:themeColor="text1"/>
          <w:lang w:val="en-US"/>
        </w:rPr>
        <w:t>Update</w:t>
      </w:r>
      <w:r>
        <w:rPr>
          <w:color w:val="000000" w:themeColor="text1"/>
          <w:lang w:val="en-US"/>
        </w:rPr>
        <w:t xml:space="preserve"> class 2</w:t>
      </w:r>
      <w:r w:rsidRPr="0074369D">
        <w:rPr>
          <w:color w:val="000000" w:themeColor="text1"/>
          <w:lang w:val="en-US"/>
        </w:rPr>
        <w:t xml:space="preserve"> procedures/messages names?</w:t>
      </w:r>
    </w:p>
    <w:p w14:paraId="50D6BB8F" w14:textId="7EA056CF" w:rsidR="007C4005" w:rsidRDefault="008260C6" w:rsidP="007C4005">
      <w:pPr>
        <w:spacing w:after="60"/>
        <w:ind w:left="1440"/>
        <w:jc w:val="both"/>
        <w:rPr>
          <w:color w:val="000000" w:themeColor="text1"/>
          <w:lang w:val="en-US"/>
        </w:rPr>
      </w:pPr>
      <w:r>
        <w:rPr>
          <w:color w:val="000000" w:themeColor="text1"/>
          <w:lang w:val="en-US"/>
        </w:rPr>
        <w:t>NES: a new name “OD-SIB 1 Configuration Transmission Stop indication”</w:t>
      </w:r>
    </w:p>
    <w:p w14:paraId="7993AC32" w14:textId="34A73A4B" w:rsidR="008260C6" w:rsidRDefault="008260C6" w:rsidP="007C4005">
      <w:pPr>
        <w:spacing w:after="60"/>
        <w:ind w:left="1440"/>
        <w:jc w:val="both"/>
        <w:rPr>
          <w:color w:val="000000" w:themeColor="text1"/>
          <w:lang w:val="en-US"/>
        </w:rPr>
      </w:pPr>
      <w:r>
        <w:rPr>
          <w:color w:val="000000" w:themeColor="text1"/>
          <w:lang w:val="en-US"/>
        </w:rPr>
        <w:t>Nokia: No need to limit the purpose of this message. The status update could be a good name, even now we right now only have one code point to “stop”</w:t>
      </w:r>
    </w:p>
    <w:p w14:paraId="18592E2D" w14:textId="30612989" w:rsidR="008260C6" w:rsidRDefault="008260C6" w:rsidP="007C4005">
      <w:pPr>
        <w:spacing w:after="60"/>
        <w:ind w:left="1440"/>
        <w:jc w:val="both"/>
        <w:rPr>
          <w:color w:val="000000" w:themeColor="text1"/>
          <w:lang w:val="en-US"/>
        </w:rPr>
      </w:pPr>
      <w:r>
        <w:rPr>
          <w:color w:val="000000" w:themeColor="text1"/>
          <w:lang w:val="en-US"/>
        </w:rPr>
        <w:t>Ericsson: agree that we should have a general naming.</w:t>
      </w:r>
    </w:p>
    <w:p w14:paraId="39F937AE" w14:textId="2AB7D392" w:rsidR="008260C6" w:rsidRPr="008260C6" w:rsidRDefault="006A1EE3" w:rsidP="007C4005">
      <w:pPr>
        <w:spacing w:after="60"/>
        <w:ind w:left="1440"/>
        <w:jc w:val="both"/>
        <w:rPr>
          <w:color w:val="00B050"/>
          <w:lang w:val="en-US"/>
        </w:rPr>
      </w:pPr>
      <w:r>
        <w:rPr>
          <w:color w:val="00B050"/>
          <w:lang w:val="en-US"/>
        </w:rPr>
        <w:t xml:space="preserve">Agreement: </w:t>
      </w:r>
      <w:r w:rsidR="008260C6" w:rsidRPr="008260C6">
        <w:rPr>
          <w:color w:val="00B050"/>
          <w:lang w:val="en-US"/>
        </w:rPr>
        <w:t>UL WUS CONFIGURATION PROVISION STATUS UPDATE =&gt; OD-SIB1 Configuration Provision status Update</w:t>
      </w:r>
    </w:p>
    <w:p w14:paraId="5349AEA3" w14:textId="77777777" w:rsidR="006A1EE3" w:rsidRDefault="006A1EE3" w:rsidP="006A1EE3">
      <w:pPr>
        <w:spacing w:after="60"/>
        <w:ind w:left="1440"/>
        <w:jc w:val="both"/>
        <w:rPr>
          <w:color w:val="00B050"/>
          <w:lang w:val="en-US"/>
        </w:rPr>
      </w:pPr>
      <w:r>
        <w:rPr>
          <w:color w:val="00B050"/>
          <w:lang w:val="en-US"/>
        </w:rPr>
        <w:t>Please all TP using the name above for the procedure, messages</w:t>
      </w:r>
    </w:p>
    <w:p w14:paraId="1C6F9F6F" w14:textId="77777777" w:rsidR="007C4005" w:rsidRPr="0074369D" w:rsidRDefault="007C4005" w:rsidP="007C4005">
      <w:pPr>
        <w:spacing w:after="60"/>
        <w:ind w:left="1440"/>
        <w:jc w:val="both"/>
        <w:rPr>
          <w:color w:val="000000" w:themeColor="text1"/>
          <w:lang w:val="en-US"/>
        </w:rPr>
      </w:pPr>
    </w:p>
    <w:p w14:paraId="4ED80438" w14:textId="77777777" w:rsidR="001206CE" w:rsidRDefault="001206CE" w:rsidP="00F90778">
      <w:pPr>
        <w:numPr>
          <w:ilvl w:val="0"/>
          <w:numId w:val="40"/>
        </w:numPr>
        <w:spacing w:after="60"/>
        <w:ind w:hanging="357"/>
        <w:jc w:val="both"/>
        <w:rPr>
          <w:color w:val="000000" w:themeColor="text1"/>
          <w:lang w:val="en-US"/>
        </w:rPr>
      </w:pPr>
      <w:r w:rsidRPr="0074369D">
        <w:rPr>
          <w:color w:val="000000" w:themeColor="text1"/>
          <w:lang w:val="en-US"/>
        </w:rPr>
        <w:t>Add NES Cell ID in class 2 Xn messag</w:t>
      </w:r>
      <w:r>
        <w:rPr>
          <w:color w:val="000000" w:themeColor="text1"/>
          <w:lang w:val="en-US"/>
        </w:rPr>
        <w:t xml:space="preserve">e, is the NE Cell ID mandatory? Should </w:t>
      </w:r>
      <w:proofErr w:type="gramStart"/>
      <w:r>
        <w:rPr>
          <w:color w:val="000000" w:themeColor="text1"/>
          <w:lang w:val="en-US"/>
        </w:rPr>
        <w:t>the Cell</w:t>
      </w:r>
      <w:proofErr w:type="gramEnd"/>
      <w:r>
        <w:rPr>
          <w:color w:val="000000" w:themeColor="text1"/>
          <w:lang w:val="en-US"/>
        </w:rPr>
        <w:t xml:space="preserve"> </w:t>
      </w:r>
      <w:proofErr w:type="gramStart"/>
      <w:r>
        <w:rPr>
          <w:color w:val="000000" w:themeColor="text1"/>
          <w:lang w:val="en-US"/>
        </w:rPr>
        <w:t>A</w:t>
      </w:r>
      <w:proofErr w:type="gramEnd"/>
      <w:r>
        <w:rPr>
          <w:color w:val="000000" w:themeColor="text1"/>
          <w:lang w:val="en-US"/>
        </w:rPr>
        <w:t xml:space="preserve"> ID </w:t>
      </w:r>
      <w:proofErr w:type="gramStart"/>
      <w:r>
        <w:rPr>
          <w:color w:val="000000" w:themeColor="text1"/>
          <w:lang w:val="en-US"/>
        </w:rPr>
        <w:t>included</w:t>
      </w:r>
      <w:proofErr w:type="gramEnd"/>
      <w:r>
        <w:rPr>
          <w:color w:val="000000" w:themeColor="text1"/>
          <w:lang w:val="en-US"/>
        </w:rPr>
        <w:t>, as Mandatory/optional?</w:t>
      </w:r>
    </w:p>
    <w:p w14:paraId="14A730D4" w14:textId="77777777" w:rsidR="006A1EE3" w:rsidRDefault="006A1EE3" w:rsidP="00B916EC">
      <w:pPr>
        <w:pStyle w:val="TAL"/>
        <w:keepNext w:val="0"/>
        <w:keepLines w:val="0"/>
        <w:widowControl w:val="0"/>
        <w:ind w:left="720" w:firstLine="720"/>
        <w:jc w:val="both"/>
        <w:rPr>
          <w:color w:val="00B050"/>
          <w:lang w:eastAsia="ja-JP"/>
        </w:rPr>
      </w:pPr>
      <w:r>
        <w:rPr>
          <w:color w:val="00B050"/>
          <w:lang w:eastAsia="ja-JP"/>
        </w:rPr>
        <w:t xml:space="preserve">Agreement: </w:t>
      </w:r>
    </w:p>
    <w:p w14:paraId="5CB80CA8" w14:textId="075CF81D" w:rsidR="00B916EC" w:rsidRDefault="00B916EC" w:rsidP="00B916EC">
      <w:pPr>
        <w:pStyle w:val="TAL"/>
        <w:keepNext w:val="0"/>
        <w:keepLines w:val="0"/>
        <w:widowControl w:val="0"/>
        <w:ind w:left="720" w:firstLine="720"/>
        <w:jc w:val="both"/>
        <w:rPr>
          <w:color w:val="00B050"/>
          <w:lang w:eastAsia="ja-JP"/>
        </w:rPr>
      </w:pPr>
      <w:r w:rsidRPr="00716135">
        <w:rPr>
          <w:color w:val="00B050"/>
          <w:lang w:eastAsia="ja-JP"/>
        </w:rPr>
        <w:t>NES Cell</w:t>
      </w:r>
      <w:r>
        <w:rPr>
          <w:color w:val="00B050"/>
          <w:lang w:eastAsia="ja-JP"/>
        </w:rPr>
        <w:t xml:space="preserve"> ID </w:t>
      </w:r>
      <w:proofErr w:type="gramStart"/>
      <w:r>
        <w:rPr>
          <w:color w:val="00B050"/>
          <w:lang w:eastAsia="ja-JP"/>
        </w:rPr>
        <w:t>( check</w:t>
      </w:r>
      <w:proofErr w:type="gramEnd"/>
      <w:r>
        <w:rPr>
          <w:color w:val="00B050"/>
          <w:lang w:eastAsia="ja-JP"/>
        </w:rPr>
        <w:t xml:space="preserve"> ID is needed) is Mandatory </w:t>
      </w:r>
      <w:proofErr w:type="gramStart"/>
      <w:r>
        <w:rPr>
          <w:color w:val="00B050"/>
          <w:lang w:eastAsia="ja-JP"/>
        </w:rPr>
        <w:t>presented;</w:t>
      </w:r>
      <w:proofErr w:type="gramEnd"/>
    </w:p>
    <w:p w14:paraId="44669691" w14:textId="77777777" w:rsidR="00D15E36" w:rsidRDefault="00D15E36" w:rsidP="00B916EC">
      <w:pPr>
        <w:pStyle w:val="TAL"/>
        <w:keepNext w:val="0"/>
        <w:keepLines w:val="0"/>
        <w:widowControl w:val="0"/>
        <w:ind w:left="720" w:firstLine="720"/>
        <w:jc w:val="both"/>
        <w:rPr>
          <w:color w:val="00B050"/>
          <w:lang w:eastAsia="ja-JP"/>
        </w:rPr>
      </w:pPr>
    </w:p>
    <w:p w14:paraId="1EAB03BD" w14:textId="521E236A" w:rsidR="00B916EC" w:rsidRPr="000F1CB2" w:rsidRDefault="00B916EC" w:rsidP="00B916EC">
      <w:pPr>
        <w:pStyle w:val="TAL"/>
        <w:keepNext w:val="0"/>
        <w:keepLines w:val="0"/>
        <w:widowControl w:val="0"/>
        <w:ind w:left="720" w:firstLine="720"/>
        <w:jc w:val="both"/>
        <w:rPr>
          <w:color w:val="00B050"/>
          <w:lang w:eastAsia="ja-JP"/>
        </w:rPr>
      </w:pPr>
      <w:r w:rsidRPr="000F1CB2">
        <w:rPr>
          <w:color w:val="00B050"/>
          <w:lang w:eastAsia="ja-JP"/>
        </w:rPr>
        <w:t xml:space="preserve">Cell A </w:t>
      </w:r>
      <w:r w:rsidR="00AD3CEC" w:rsidRPr="000F1CB2">
        <w:rPr>
          <w:color w:val="00B050"/>
          <w:lang w:eastAsia="ja-JP"/>
        </w:rPr>
        <w:t>is optionally presented. If Cell A is presented, this message indicates that the indicated Cell A has stopped the broadcasting. If Cell A is not presented, then all the Cell A(s) have stopped the broadcasting for the given NES</w:t>
      </w:r>
      <w:r w:rsidR="000764EE" w:rsidRPr="000F1CB2">
        <w:rPr>
          <w:color w:val="00B050"/>
          <w:lang w:eastAsia="ja-JP"/>
        </w:rPr>
        <w:t xml:space="preserve"> Cell ID.</w:t>
      </w:r>
    </w:p>
    <w:p w14:paraId="5AA8B71B" w14:textId="198CCBC1" w:rsidR="000F1CB2" w:rsidRDefault="000F1CB2" w:rsidP="000F1CB2">
      <w:pPr>
        <w:pStyle w:val="TAL"/>
        <w:keepNext w:val="0"/>
        <w:keepLines w:val="0"/>
        <w:widowControl w:val="0"/>
        <w:jc w:val="both"/>
        <w:rPr>
          <w:color w:val="000000" w:themeColor="text1"/>
          <w:lang w:eastAsia="ja-JP"/>
        </w:rPr>
      </w:pPr>
    </w:p>
    <w:p w14:paraId="7DB27763" w14:textId="0A2916F7" w:rsidR="00AD3CEC" w:rsidRPr="006A51FF" w:rsidRDefault="00D15E36" w:rsidP="00B916EC">
      <w:pPr>
        <w:pStyle w:val="TAL"/>
        <w:keepNext w:val="0"/>
        <w:keepLines w:val="0"/>
        <w:widowControl w:val="0"/>
        <w:ind w:left="720" w:firstLine="720"/>
        <w:jc w:val="both"/>
        <w:rPr>
          <w:color w:val="00B050"/>
          <w:lang w:eastAsia="ja-JP"/>
        </w:rPr>
      </w:pPr>
      <w:r w:rsidRPr="006A51FF">
        <w:rPr>
          <w:color w:val="00B050"/>
          <w:lang w:eastAsia="ja-JP"/>
        </w:rPr>
        <w:t>If Cell A is included in the provision request, then Cell A gNB shall, if support, broadcast the OD-SIB1 configuration in the indicated Cell A.</w:t>
      </w:r>
    </w:p>
    <w:p w14:paraId="214AB882" w14:textId="77777777" w:rsidR="00D15E36" w:rsidRPr="00B916EC" w:rsidRDefault="00D15E36" w:rsidP="00B916EC">
      <w:pPr>
        <w:pStyle w:val="TAL"/>
        <w:keepNext w:val="0"/>
        <w:keepLines w:val="0"/>
        <w:widowControl w:val="0"/>
        <w:ind w:left="720" w:firstLine="720"/>
        <w:jc w:val="both"/>
        <w:rPr>
          <w:color w:val="000000" w:themeColor="text1"/>
          <w:lang w:eastAsia="ja-JP"/>
        </w:rPr>
      </w:pPr>
    </w:p>
    <w:p w14:paraId="2D8D6684" w14:textId="77777777" w:rsidR="00B916EC" w:rsidRPr="00B916EC" w:rsidRDefault="00B916EC" w:rsidP="00B916EC">
      <w:pPr>
        <w:spacing w:after="60"/>
        <w:ind w:left="1440"/>
        <w:jc w:val="both"/>
        <w:rPr>
          <w:color w:val="000000" w:themeColor="text1"/>
        </w:rPr>
      </w:pPr>
    </w:p>
    <w:p w14:paraId="41BF9C82" w14:textId="5BCA0D6E" w:rsidR="00C2046B" w:rsidRDefault="00C2046B" w:rsidP="00F90778">
      <w:pPr>
        <w:numPr>
          <w:ilvl w:val="0"/>
          <w:numId w:val="40"/>
        </w:numPr>
        <w:spacing w:after="60"/>
        <w:ind w:hanging="357"/>
        <w:jc w:val="both"/>
        <w:rPr>
          <w:color w:val="000000" w:themeColor="text1"/>
          <w:lang w:val="en-US"/>
        </w:rPr>
      </w:pPr>
      <w:r>
        <w:rPr>
          <w:color w:val="000000" w:themeColor="text1"/>
          <w:lang w:val="en-US"/>
        </w:rPr>
        <w:t xml:space="preserve">Update the “UL UWS Configuration”, procedure supports it or </w:t>
      </w:r>
      <w:r w:rsidRPr="00A90CBB">
        <w:rPr>
          <w:color w:val="000000" w:themeColor="text1"/>
          <w:lang w:val="en-US"/>
        </w:rPr>
        <w:t xml:space="preserve">explicit </w:t>
      </w:r>
      <w:r>
        <w:rPr>
          <w:color w:val="000000" w:themeColor="text1"/>
          <w:lang w:val="en-US"/>
        </w:rPr>
        <w:t xml:space="preserve">indication? </w:t>
      </w:r>
      <w:r w:rsidRPr="00A90CBB">
        <w:rPr>
          <w:color w:val="000000" w:themeColor="text1"/>
          <w:lang w:val="en-US"/>
        </w:rPr>
        <w:t>both over Xn and F1</w:t>
      </w:r>
      <w:r>
        <w:rPr>
          <w:color w:val="000000" w:themeColor="text1"/>
          <w:lang w:val="en-US"/>
        </w:rPr>
        <w:t>?</w:t>
      </w:r>
    </w:p>
    <w:p w14:paraId="1A7691BF" w14:textId="5D4C1419" w:rsidR="006A51FF" w:rsidRDefault="006A51FF" w:rsidP="006A51FF">
      <w:pPr>
        <w:spacing w:after="60"/>
        <w:ind w:left="720"/>
        <w:jc w:val="both"/>
        <w:rPr>
          <w:color w:val="000000" w:themeColor="text1"/>
          <w:lang w:val="en-US"/>
        </w:rPr>
      </w:pPr>
      <w:r>
        <w:rPr>
          <w:color w:val="000000" w:themeColor="text1"/>
          <w:lang w:val="en-US"/>
        </w:rPr>
        <w:t>QC, Huawei: We have decided to use Start/Stop</w:t>
      </w:r>
    </w:p>
    <w:p w14:paraId="09A822A3" w14:textId="290D82C5" w:rsidR="006A51FF" w:rsidRPr="006A51FF" w:rsidRDefault="006A1EE3" w:rsidP="006A51FF">
      <w:pPr>
        <w:spacing w:after="60"/>
        <w:ind w:left="720"/>
        <w:jc w:val="both"/>
        <w:rPr>
          <w:color w:val="00B050"/>
          <w:lang w:val="en-US"/>
        </w:rPr>
      </w:pPr>
      <w:r>
        <w:rPr>
          <w:color w:val="00B050"/>
          <w:lang w:val="en-US"/>
        </w:rPr>
        <w:t xml:space="preserve">Agreement: </w:t>
      </w:r>
      <w:r w:rsidR="006A51FF" w:rsidRPr="006A51FF">
        <w:rPr>
          <w:color w:val="00B050"/>
          <w:lang w:val="en-US"/>
        </w:rPr>
        <w:t>No need to have the Update</w:t>
      </w:r>
      <w:r>
        <w:rPr>
          <w:color w:val="00B050"/>
          <w:lang w:val="en-US"/>
        </w:rPr>
        <w:t xml:space="preserve"> option.</w:t>
      </w:r>
    </w:p>
    <w:p w14:paraId="12E019F8" w14:textId="77777777" w:rsidR="00655C9E" w:rsidRDefault="00655C9E" w:rsidP="00F90778">
      <w:pPr>
        <w:numPr>
          <w:ilvl w:val="0"/>
          <w:numId w:val="40"/>
        </w:numPr>
        <w:spacing w:after="60"/>
        <w:ind w:hanging="357"/>
        <w:jc w:val="both"/>
        <w:rPr>
          <w:color w:val="000000" w:themeColor="text1"/>
          <w:lang w:val="en-US"/>
        </w:rPr>
      </w:pPr>
      <w:r w:rsidRPr="0074369D">
        <w:rPr>
          <w:color w:val="000000" w:themeColor="text1"/>
          <w:lang w:val="en-US"/>
        </w:rPr>
        <w:t>Add Transaction ID to Xn requests?</w:t>
      </w:r>
    </w:p>
    <w:p w14:paraId="285FC55B" w14:textId="618B5496" w:rsidR="00CD6366" w:rsidRPr="006E1DF3" w:rsidRDefault="00CD6366" w:rsidP="00F90778">
      <w:pPr>
        <w:pStyle w:val="ListParagraph"/>
        <w:numPr>
          <w:ilvl w:val="1"/>
          <w:numId w:val="40"/>
        </w:numPr>
        <w:spacing w:after="60"/>
        <w:jc w:val="both"/>
        <w:rPr>
          <w:color w:val="000000" w:themeColor="text1"/>
          <w:lang w:val="en-US"/>
        </w:rPr>
      </w:pPr>
      <w:r w:rsidRPr="00CD6366">
        <w:rPr>
          <w:color w:val="000000" w:themeColor="text1"/>
          <w:lang w:val="en-US"/>
        </w:rPr>
        <w:t>Huawei</w:t>
      </w:r>
      <w:r w:rsidR="003F6543">
        <w:rPr>
          <w:color w:val="000000" w:themeColor="text1"/>
          <w:lang w:val="en-US"/>
        </w:rPr>
        <w:t>, CATT, QC</w:t>
      </w:r>
      <w:r w:rsidRPr="00CD6366">
        <w:rPr>
          <w:color w:val="000000" w:themeColor="text1"/>
          <w:lang w:val="en-US"/>
        </w:rPr>
        <w:t>: Needed</w:t>
      </w:r>
    </w:p>
    <w:p w14:paraId="7927B191" w14:textId="35F1D1C9" w:rsidR="00CD6366" w:rsidRDefault="00CD6366" w:rsidP="00F90778">
      <w:pPr>
        <w:pStyle w:val="ListParagraph"/>
        <w:numPr>
          <w:ilvl w:val="1"/>
          <w:numId w:val="40"/>
        </w:numPr>
        <w:spacing w:after="60"/>
        <w:jc w:val="both"/>
        <w:rPr>
          <w:color w:val="000000" w:themeColor="text1"/>
          <w:lang w:val="en-US"/>
        </w:rPr>
      </w:pPr>
      <w:r w:rsidRPr="00CD6366">
        <w:rPr>
          <w:color w:val="000000" w:themeColor="text1"/>
          <w:lang w:val="en-US"/>
        </w:rPr>
        <w:t>NEC</w:t>
      </w:r>
      <w:r w:rsidR="003F6543">
        <w:rPr>
          <w:color w:val="000000" w:themeColor="text1"/>
          <w:lang w:val="en-US"/>
        </w:rPr>
        <w:t>, Nokia</w:t>
      </w:r>
      <w:r w:rsidR="001541E3">
        <w:rPr>
          <w:color w:val="000000" w:themeColor="text1"/>
          <w:lang w:val="en-US"/>
        </w:rPr>
        <w:t>, Rakuten</w:t>
      </w:r>
      <w:r w:rsidRPr="00CD6366">
        <w:rPr>
          <w:color w:val="000000" w:themeColor="text1"/>
          <w:lang w:val="en-US"/>
        </w:rPr>
        <w:t xml:space="preserve">: with NES Cell ID and Cell </w:t>
      </w:r>
      <w:proofErr w:type="gramStart"/>
      <w:r w:rsidRPr="00CD6366">
        <w:rPr>
          <w:color w:val="000000" w:themeColor="text1"/>
          <w:lang w:val="en-US"/>
        </w:rPr>
        <w:t>A</w:t>
      </w:r>
      <w:proofErr w:type="gramEnd"/>
      <w:r w:rsidRPr="00CD6366">
        <w:rPr>
          <w:color w:val="000000" w:themeColor="text1"/>
          <w:lang w:val="en-US"/>
        </w:rPr>
        <w:t xml:space="preserve"> ID</w:t>
      </w:r>
      <w:r w:rsidR="006E1DF3">
        <w:rPr>
          <w:color w:val="000000" w:themeColor="text1"/>
          <w:lang w:val="en-US"/>
        </w:rPr>
        <w:t xml:space="preserve"> (optional in </w:t>
      </w:r>
      <w:proofErr w:type="gramStart"/>
      <w:r w:rsidR="006E1DF3">
        <w:rPr>
          <w:color w:val="000000" w:themeColor="text1"/>
          <w:lang w:val="en-US"/>
        </w:rPr>
        <w:t>the response</w:t>
      </w:r>
      <w:proofErr w:type="gramEnd"/>
      <w:r w:rsidR="006E1DF3">
        <w:rPr>
          <w:color w:val="000000" w:themeColor="text1"/>
          <w:lang w:val="en-US"/>
        </w:rPr>
        <w:t xml:space="preserve"> message).</w:t>
      </w:r>
    </w:p>
    <w:p w14:paraId="349C65A2" w14:textId="7689EB34" w:rsidR="00CD6366" w:rsidRPr="001541E3" w:rsidRDefault="003F6543" w:rsidP="00F90778">
      <w:pPr>
        <w:pStyle w:val="ListParagraph"/>
        <w:numPr>
          <w:ilvl w:val="1"/>
          <w:numId w:val="40"/>
        </w:numPr>
        <w:spacing w:after="60"/>
        <w:jc w:val="both"/>
        <w:rPr>
          <w:b/>
          <w:bCs/>
          <w:color w:val="548DD4" w:themeColor="text2" w:themeTint="99"/>
          <w:lang w:val="en-US"/>
        </w:rPr>
      </w:pPr>
      <w:r w:rsidRPr="001541E3">
        <w:rPr>
          <w:b/>
          <w:bCs/>
          <w:color w:val="548DD4" w:themeColor="text2" w:themeTint="99"/>
          <w:lang w:val="en-US"/>
        </w:rPr>
        <w:t>Proposal</w:t>
      </w:r>
      <w:r w:rsidR="001541E3" w:rsidRPr="001541E3">
        <w:rPr>
          <w:b/>
          <w:bCs/>
          <w:color w:val="548DD4" w:themeColor="text2" w:themeTint="99"/>
          <w:lang w:val="en-US"/>
        </w:rPr>
        <w:t>: to discuss this online</w:t>
      </w:r>
    </w:p>
    <w:p w14:paraId="09761A6A" w14:textId="77777777" w:rsidR="00655C9E" w:rsidRPr="00C2046B" w:rsidRDefault="00655C9E" w:rsidP="00655C9E">
      <w:pPr>
        <w:spacing w:after="60"/>
        <w:ind w:left="720"/>
        <w:jc w:val="both"/>
        <w:rPr>
          <w:color w:val="000000" w:themeColor="text1"/>
          <w:lang w:val="en-US"/>
        </w:rPr>
      </w:pPr>
    </w:p>
    <w:p w14:paraId="2EF728EC" w14:textId="64F66890" w:rsidR="00CB0064" w:rsidRPr="00C2046B" w:rsidRDefault="00C2046B" w:rsidP="00C2046B">
      <w:pPr>
        <w:spacing w:after="60"/>
        <w:jc w:val="both"/>
        <w:rPr>
          <w:color w:val="000000" w:themeColor="text1"/>
          <w:sz w:val="24"/>
          <w:szCs w:val="24"/>
          <w:lang w:val="en-US"/>
        </w:rPr>
      </w:pPr>
      <w:r w:rsidRPr="00C2046B">
        <w:rPr>
          <w:color w:val="000000" w:themeColor="text1"/>
          <w:sz w:val="24"/>
          <w:szCs w:val="24"/>
          <w:lang w:val="en-US"/>
        </w:rPr>
        <w:t>Part 2:</w:t>
      </w:r>
      <w:r w:rsidR="001541E3">
        <w:rPr>
          <w:color w:val="000000" w:themeColor="text1"/>
          <w:sz w:val="24"/>
          <w:szCs w:val="24"/>
          <w:lang w:val="en-US"/>
        </w:rPr>
        <w:t xml:space="preserve"> </w:t>
      </w:r>
    </w:p>
    <w:p w14:paraId="7199879B" w14:textId="2685039A" w:rsidR="00CB0064" w:rsidRPr="00C059C2" w:rsidRDefault="00CB0064" w:rsidP="00F90778">
      <w:pPr>
        <w:numPr>
          <w:ilvl w:val="0"/>
          <w:numId w:val="40"/>
        </w:numPr>
        <w:spacing w:after="60"/>
        <w:ind w:hanging="357"/>
        <w:jc w:val="both"/>
        <w:rPr>
          <w:b/>
          <w:bCs/>
          <w:color w:val="92D050"/>
          <w:lang w:val="en-US"/>
        </w:rPr>
      </w:pPr>
      <w:r w:rsidRPr="0074369D">
        <w:rPr>
          <w:color w:val="000000" w:themeColor="text1"/>
          <w:lang w:val="en-US"/>
        </w:rPr>
        <w:t>Include multiple OD-SIB1 configurations in a REQUEST message (and partial success in RESPONSE message)</w:t>
      </w:r>
      <w:r>
        <w:rPr>
          <w:color w:val="000000" w:themeColor="text1"/>
          <w:lang w:val="en-US"/>
        </w:rPr>
        <w:t>?</w:t>
      </w:r>
      <w:r w:rsidR="00C059C2">
        <w:rPr>
          <w:color w:val="000000" w:themeColor="text1"/>
          <w:lang w:val="en-US"/>
        </w:rPr>
        <w:t xml:space="preserve"> =&gt; </w:t>
      </w:r>
      <w:r w:rsidR="00C059C2" w:rsidRPr="00584158">
        <w:rPr>
          <w:color w:val="00B050"/>
          <w:lang w:val="en-US"/>
        </w:rPr>
        <w:t>We agree not to proceed on this</w:t>
      </w:r>
    </w:p>
    <w:p w14:paraId="08047DC7" w14:textId="4399B8A7" w:rsidR="00A83387" w:rsidRPr="00584158" w:rsidRDefault="00CB0064" w:rsidP="00F90778">
      <w:pPr>
        <w:numPr>
          <w:ilvl w:val="0"/>
          <w:numId w:val="40"/>
        </w:numPr>
        <w:spacing w:after="60"/>
        <w:ind w:hanging="357"/>
        <w:jc w:val="both"/>
        <w:rPr>
          <w:color w:val="00B050"/>
          <w:lang w:val="en-US"/>
        </w:rPr>
      </w:pPr>
      <w:r>
        <w:rPr>
          <w:color w:val="000000" w:themeColor="text1"/>
          <w:lang w:val="en-US"/>
        </w:rPr>
        <w:lastRenderedPageBreak/>
        <w:t xml:space="preserve">NES gNB-CU sends a list of the </w:t>
      </w:r>
      <w:r w:rsidR="00C059C2">
        <w:rPr>
          <w:color w:val="000000" w:themeColor="text1"/>
          <w:lang w:val="en-US"/>
        </w:rPr>
        <w:t xml:space="preserve">Cell List OD-SIB1 </w:t>
      </w:r>
      <w:r>
        <w:rPr>
          <w:color w:val="000000" w:themeColor="text1"/>
          <w:lang w:val="en-US"/>
        </w:rPr>
        <w:t>status to NES gNB-DU over F1?</w:t>
      </w:r>
      <w:r w:rsidR="00A83387">
        <w:rPr>
          <w:color w:val="000000" w:themeColor="text1"/>
          <w:lang w:val="en-US"/>
        </w:rPr>
        <w:t xml:space="preserve"> </w:t>
      </w:r>
      <w:r w:rsidR="00A83387" w:rsidRPr="00584158">
        <w:rPr>
          <w:color w:val="00B050"/>
          <w:lang w:val="en-US"/>
        </w:rPr>
        <w:t>We agree not to proceed on this</w:t>
      </w:r>
    </w:p>
    <w:p w14:paraId="196F37AF" w14:textId="77777777" w:rsidR="00CB0064" w:rsidRDefault="00CB0064" w:rsidP="00F90778">
      <w:pPr>
        <w:numPr>
          <w:ilvl w:val="0"/>
          <w:numId w:val="40"/>
        </w:numPr>
        <w:spacing w:after="60"/>
        <w:ind w:hanging="357"/>
        <w:jc w:val="both"/>
        <w:rPr>
          <w:color w:val="000000" w:themeColor="text1"/>
          <w:lang w:val="en-US"/>
        </w:rPr>
      </w:pPr>
      <w:r>
        <w:rPr>
          <w:color w:val="000000" w:themeColor="text1"/>
          <w:lang w:val="en-US"/>
        </w:rPr>
        <w:t>Cell A to NES Cell a list of status update?</w:t>
      </w:r>
    </w:p>
    <w:p w14:paraId="2F16A118" w14:textId="44EC1645" w:rsidR="00A83387" w:rsidRPr="00584158" w:rsidRDefault="00A83387" w:rsidP="00377D62">
      <w:pPr>
        <w:spacing w:after="60"/>
        <w:ind w:left="720"/>
        <w:jc w:val="both"/>
        <w:rPr>
          <w:color w:val="00B050"/>
          <w:lang w:val="en-US"/>
        </w:rPr>
      </w:pPr>
      <w:r w:rsidRPr="00584158">
        <w:rPr>
          <w:color w:val="00B050"/>
          <w:lang w:val="en-US"/>
        </w:rPr>
        <w:t>We agree not to proceed on this</w:t>
      </w:r>
    </w:p>
    <w:p w14:paraId="05F97F7B" w14:textId="42B6AACA" w:rsidR="007901CB" w:rsidRDefault="007901CB" w:rsidP="00F90778">
      <w:pPr>
        <w:numPr>
          <w:ilvl w:val="0"/>
          <w:numId w:val="40"/>
        </w:numPr>
        <w:spacing w:after="60"/>
        <w:ind w:hanging="357"/>
        <w:jc w:val="both"/>
        <w:rPr>
          <w:color w:val="000000" w:themeColor="text1"/>
          <w:lang w:val="en-US"/>
        </w:rPr>
      </w:pPr>
      <w:r w:rsidRPr="0074369D">
        <w:rPr>
          <w:color w:val="000000" w:themeColor="text1"/>
          <w:lang w:val="en-US"/>
        </w:rPr>
        <w:t>Exchange OD-SIB1 provision capabilities</w:t>
      </w:r>
      <w:r>
        <w:rPr>
          <w:color w:val="000000" w:themeColor="text1"/>
          <w:lang w:val="en-US"/>
        </w:rPr>
        <w:t>?</w:t>
      </w:r>
      <w:r w:rsidR="00D0649C">
        <w:rPr>
          <w:color w:val="000000" w:themeColor="text1"/>
          <w:lang w:val="en-US"/>
        </w:rPr>
        <w:t xml:space="preserve"> =&gt; </w:t>
      </w:r>
    </w:p>
    <w:p w14:paraId="753B42E0" w14:textId="61F939B0" w:rsidR="00D0649C" w:rsidRDefault="00D0649C" w:rsidP="00D0649C">
      <w:pPr>
        <w:spacing w:after="60"/>
        <w:ind w:left="720"/>
        <w:jc w:val="both"/>
        <w:rPr>
          <w:color w:val="000000" w:themeColor="text1"/>
          <w:lang w:val="en-US"/>
        </w:rPr>
      </w:pPr>
      <w:r>
        <w:rPr>
          <w:color w:val="000000" w:themeColor="text1"/>
          <w:lang w:val="en-US"/>
        </w:rPr>
        <w:t>Huawei, Ericsson</w:t>
      </w:r>
      <w:r w:rsidR="00210892">
        <w:rPr>
          <w:color w:val="000000" w:themeColor="text1"/>
          <w:lang w:val="en-US"/>
        </w:rPr>
        <w:t>, Rakuten, ZTE</w:t>
      </w:r>
      <w:r>
        <w:rPr>
          <w:color w:val="000000" w:themeColor="text1"/>
          <w:lang w:val="en-US"/>
        </w:rPr>
        <w:t>: OAM works, as usual, to deal with the capabilities. There is no need.</w:t>
      </w:r>
    </w:p>
    <w:p w14:paraId="44EB4950" w14:textId="5A353940" w:rsidR="00D0649C" w:rsidRPr="007901CB" w:rsidRDefault="00D0649C" w:rsidP="00D0649C">
      <w:pPr>
        <w:spacing w:after="60"/>
        <w:ind w:left="720"/>
        <w:jc w:val="both"/>
        <w:rPr>
          <w:color w:val="000000" w:themeColor="text1"/>
          <w:lang w:val="en-US"/>
        </w:rPr>
      </w:pPr>
      <w:r>
        <w:rPr>
          <w:color w:val="000000" w:themeColor="text1"/>
          <w:lang w:val="en-US"/>
        </w:rPr>
        <w:t>NE</w:t>
      </w:r>
      <w:r w:rsidR="00377D62">
        <w:rPr>
          <w:color w:val="000000" w:themeColor="text1"/>
          <w:lang w:val="en-US"/>
        </w:rPr>
        <w:t>C</w:t>
      </w:r>
      <w:r>
        <w:rPr>
          <w:color w:val="000000" w:themeColor="text1"/>
          <w:lang w:val="en-US"/>
        </w:rPr>
        <w:t>, Nokia</w:t>
      </w:r>
      <w:r w:rsidR="00210892">
        <w:rPr>
          <w:color w:val="000000" w:themeColor="text1"/>
          <w:lang w:val="en-US"/>
        </w:rPr>
        <w:t>, QC</w:t>
      </w:r>
      <w:r>
        <w:rPr>
          <w:color w:val="000000" w:themeColor="text1"/>
          <w:lang w:val="en-US"/>
        </w:rPr>
        <w:t xml:space="preserve">: OAM </w:t>
      </w:r>
      <w:r w:rsidR="00377D62">
        <w:rPr>
          <w:color w:val="000000" w:themeColor="text1"/>
          <w:lang w:val="en-US"/>
        </w:rPr>
        <w:t>is suitable for static</w:t>
      </w:r>
      <w:r>
        <w:rPr>
          <w:color w:val="000000" w:themeColor="text1"/>
          <w:lang w:val="en-US"/>
        </w:rPr>
        <w:t>, we need.</w:t>
      </w:r>
    </w:p>
    <w:p w14:paraId="7FAEF710" w14:textId="3665D520" w:rsidR="00377D62" w:rsidRPr="006A1EE3" w:rsidRDefault="006A1EE3" w:rsidP="00377D62">
      <w:pPr>
        <w:spacing w:after="60"/>
        <w:ind w:left="720"/>
        <w:jc w:val="both"/>
        <w:rPr>
          <w:color w:val="00B050"/>
          <w:lang w:val="en-US"/>
        </w:rPr>
      </w:pPr>
      <w:r w:rsidRPr="006A1EE3">
        <w:rPr>
          <w:color w:val="00B050"/>
          <w:lang w:val="en-US"/>
        </w:rPr>
        <w:t xml:space="preserve">Agreement: </w:t>
      </w:r>
      <w:r w:rsidR="00F6484A" w:rsidRPr="006A1EE3">
        <w:rPr>
          <w:color w:val="00B050"/>
          <w:lang w:val="en-US"/>
        </w:rPr>
        <w:t xml:space="preserve">For Part </w:t>
      </w:r>
      <w:r w:rsidR="00F04C2D" w:rsidRPr="006A1EE3">
        <w:rPr>
          <w:color w:val="00B050"/>
          <w:lang w:val="en-US"/>
        </w:rPr>
        <w:t>2</w:t>
      </w:r>
      <w:r w:rsidR="00F6484A" w:rsidRPr="006A1EE3">
        <w:rPr>
          <w:color w:val="00B050"/>
          <w:lang w:val="en-US"/>
        </w:rPr>
        <w:t xml:space="preserve">, no Consensus on the above items. </w:t>
      </w:r>
      <w:r>
        <w:rPr>
          <w:color w:val="00B050"/>
          <w:lang w:val="en-US"/>
        </w:rPr>
        <w:t>They are not</w:t>
      </w:r>
      <w:r w:rsidR="002A4C91" w:rsidRPr="006A1EE3">
        <w:rPr>
          <w:color w:val="00B050"/>
          <w:lang w:val="en-US"/>
        </w:rPr>
        <w:t xml:space="preserve"> need for the closing of this WID</w:t>
      </w:r>
    </w:p>
    <w:p w14:paraId="1821A918" w14:textId="77777777" w:rsidR="001206CE" w:rsidRDefault="001206CE" w:rsidP="00377D62">
      <w:pPr>
        <w:spacing w:after="60"/>
        <w:ind w:left="363"/>
        <w:jc w:val="both"/>
        <w:rPr>
          <w:color w:val="000000" w:themeColor="text1"/>
          <w:lang w:val="en-US"/>
        </w:rPr>
      </w:pPr>
    </w:p>
    <w:p w14:paraId="68A57436" w14:textId="74F67DD0" w:rsidR="005E04E9" w:rsidRDefault="004005DF" w:rsidP="00B829C7">
      <w:r>
        <w:t xml:space="preserve">Update the Stage 3 and </w:t>
      </w:r>
      <w:r w:rsidR="00FC2BF4">
        <w:t>Stage 2 CR</w:t>
      </w:r>
      <w:r w:rsidR="00E97B57">
        <w:t>s:</w:t>
      </w:r>
    </w:p>
    <w:p w14:paraId="387FB0BA" w14:textId="627EFEA4" w:rsidR="00E97B57" w:rsidRDefault="00E97B57" w:rsidP="00E97B57">
      <w:pPr>
        <w:ind w:left="720"/>
      </w:pPr>
      <w:r>
        <w:t xml:space="preserve">TS 38.300: </w:t>
      </w:r>
    </w:p>
    <w:p w14:paraId="1FC879EA" w14:textId="521BC5C1" w:rsidR="00E97B57" w:rsidRDefault="00E97B57" w:rsidP="00E97B57">
      <w:pPr>
        <w:ind w:left="720"/>
      </w:pPr>
      <w:r>
        <w:t>TS 39.420</w:t>
      </w:r>
      <w:r w:rsidR="009F56EF">
        <w:t>/38.470</w:t>
      </w:r>
      <w:r w:rsidR="007E2E1F">
        <w:t>:</w:t>
      </w:r>
    </w:p>
    <w:p w14:paraId="3476FE3D" w14:textId="77777777" w:rsidR="007E2E1F" w:rsidRDefault="007E2E1F" w:rsidP="007E2E1F">
      <w:pPr>
        <w:ind w:left="720"/>
      </w:pPr>
      <w:r>
        <w:t>TS 38.401, a quick go through?</w:t>
      </w:r>
      <w:r w:rsidRPr="00E97B57">
        <w:t xml:space="preserve"> </w:t>
      </w:r>
      <w:r>
        <w:t xml:space="preserve">(QC: </w:t>
      </w:r>
      <w:r w:rsidRPr="00E97B57">
        <w:t>R3-255255</w:t>
      </w:r>
      <w:r>
        <w:t xml:space="preserve">, Ericsson: </w:t>
      </w:r>
      <w:r w:rsidRPr="00E97B57">
        <w:t>R3-255580</w:t>
      </w:r>
      <w:r>
        <w:t>)</w:t>
      </w:r>
    </w:p>
    <w:bookmarkEnd w:id="17"/>
    <w:p w14:paraId="3B69A3E8" w14:textId="77777777" w:rsidR="00667502" w:rsidRPr="002001B0" w:rsidRDefault="00667502" w:rsidP="0065017A">
      <w:pPr>
        <w:rPr>
          <w:bCs/>
          <w:noProof/>
        </w:rPr>
      </w:pPr>
    </w:p>
    <w:p w14:paraId="64F40884" w14:textId="075026B4" w:rsidR="00B43A95" w:rsidRDefault="00B43A95" w:rsidP="00B43A95">
      <w:pPr>
        <w:pStyle w:val="Heading1"/>
        <w:rPr>
          <w:rFonts w:cs="Arial"/>
        </w:rPr>
      </w:pPr>
      <w:r>
        <w:rPr>
          <w:rFonts w:cs="Arial"/>
        </w:rPr>
        <w:t xml:space="preserve">4 Discussion on </w:t>
      </w:r>
      <w:r w:rsidRPr="00B0476A">
        <w:rPr>
          <w:rFonts w:cs="Arial"/>
        </w:rPr>
        <w:t xml:space="preserve">Support on-demand </w:t>
      </w:r>
      <w:r>
        <w:rPr>
          <w:rFonts w:cs="Arial"/>
        </w:rPr>
        <w:t xml:space="preserve">SSB </w:t>
      </w:r>
      <w:proofErr w:type="spellStart"/>
      <w:r>
        <w:rPr>
          <w:rFonts w:cs="Arial"/>
        </w:rPr>
        <w:t>Scell</w:t>
      </w:r>
      <w:proofErr w:type="spellEnd"/>
    </w:p>
    <w:p w14:paraId="5655D105" w14:textId="77777777" w:rsidR="0021578E" w:rsidRPr="0021578E" w:rsidRDefault="0021578E" w:rsidP="0021578E">
      <w:pPr>
        <w:rPr>
          <w:bCs/>
          <w:noProof/>
          <w:sz w:val="24"/>
          <w:szCs w:val="24"/>
        </w:rPr>
      </w:pPr>
      <w:r w:rsidRPr="0021578E">
        <w:rPr>
          <w:bCs/>
          <w:noProof/>
          <w:sz w:val="24"/>
          <w:szCs w:val="24"/>
        </w:rPr>
        <w:t>Based on the input documents, the following are mentioned by the companies:</w:t>
      </w:r>
    </w:p>
    <w:p w14:paraId="77055D39" w14:textId="0E69AC42" w:rsidR="00874CDF" w:rsidRPr="00874CDF" w:rsidRDefault="0021578E" w:rsidP="00F90778">
      <w:pPr>
        <w:pStyle w:val="ListParagraph"/>
        <w:numPr>
          <w:ilvl w:val="0"/>
          <w:numId w:val="41"/>
        </w:numPr>
        <w:spacing w:after="120"/>
        <w:rPr>
          <w:color w:val="000000" w:themeColor="text1"/>
        </w:rPr>
      </w:pPr>
      <w:r>
        <w:rPr>
          <w:color w:val="000000" w:themeColor="text1"/>
        </w:rPr>
        <w:t>Does gNB-DU need information from gNB-</w:t>
      </w:r>
      <w:r w:rsidR="00874CDF" w:rsidRPr="00874CDF">
        <w:rPr>
          <w:color w:val="000000" w:themeColor="text1"/>
        </w:rPr>
        <w:t xml:space="preserve">CU </w:t>
      </w:r>
      <w:r w:rsidR="00CF471C">
        <w:rPr>
          <w:color w:val="000000" w:themeColor="text1"/>
        </w:rPr>
        <w:t xml:space="preserve">the </w:t>
      </w:r>
      <w:r>
        <w:rPr>
          <w:color w:val="000000" w:themeColor="text1"/>
        </w:rPr>
        <w:t>control/</w:t>
      </w:r>
      <w:r w:rsidR="00CF471C">
        <w:rPr>
          <w:color w:val="000000" w:themeColor="text1"/>
        </w:rPr>
        <w:t xml:space="preserve">assistance </w:t>
      </w:r>
      <w:r>
        <w:rPr>
          <w:color w:val="000000" w:themeColor="text1"/>
        </w:rPr>
        <w:t xml:space="preserve">information on performing </w:t>
      </w:r>
      <w:r w:rsidR="00874CDF" w:rsidRPr="00874CDF">
        <w:rPr>
          <w:color w:val="000000" w:themeColor="text1"/>
        </w:rPr>
        <w:t xml:space="preserve"> OD-SSB </w:t>
      </w:r>
      <w:r w:rsidR="00470951">
        <w:rPr>
          <w:color w:val="000000" w:themeColor="text1"/>
        </w:rPr>
        <w:t xml:space="preserve">S Cell </w:t>
      </w:r>
      <w:r w:rsidR="00874CDF" w:rsidRPr="00874CDF">
        <w:rPr>
          <w:color w:val="000000" w:themeColor="text1"/>
        </w:rPr>
        <w:t>operation mode</w:t>
      </w:r>
      <w:r>
        <w:rPr>
          <w:color w:val="000000" w:themeColor="text1"/>
        </w:rPr>
        <w:t>?</w:t>
      </w:r>
    </w:p>
    <w:p w14:paraId="1DF298AF" w14:textId="2BCCD254" w:rsidR="00874CDF" w:rsidRDefault="00874CDF" w:rsidP="00F90778">
      <w:pPr>
        <w:pStyle w:val="ListParagraph"/>
        <w:numPr>
          <w:ilvl w:val="0"/>
          <w:numId w:val="41"/>
        </w:numPr>
        <w:spacing w:after="120"/>
        <w:rPr>
          <w:color w:val="000000" w:themeColor="text1"/>
        </w:rPr>
      </w:pPr>
      <w:r w:rsidRPr="00874CDF">
        <w:rPr>
          <w:color w:val="000000" w:themeColor="text1"/>
        </w:rPr>
        <w:t xml:space="preserve">Reuse </w:t>
      </w:r>
      <w:r w:rsidR="00A82A45">
        <w:rPr>
          <w:color w:val="000000" w:themeColor="text1"/>
        </w:rPr>
        <w:t>Rel-18</w:t>
      </w:r>
      <w:r w:rsidRPr="00874CDF">
        <w:rPr>
          <w:color w:val="000000" w:themeColor="text1"/>
        </w:rPr>
        <w:t xml:space="preserve"> Cells Allowed … List IE</w:t>
      </w:r>
      <w:r w:rsidR="00A82A45">
        <w:rPr>
          <w:color w:val="000000" w:themeColor="text1"/>
        </w:rPr>
        <w:t xml:space="preserve"> or a new List</w:t>
      </w:r>
      <w:r w:rsidR="00A2104E">
        <w:rPr>
          <w:color w:val="000000" w:themeColor="text1"/>
        </w:rPr>
        <w:t xml:space="preserve"> or nothing?</w:t>
      </w:r>
    </w:p>
    <w:p w14:paraId="751301EC" w14:textId="6A630C7E" w:rsidR="00470951" w:rsidRDefault="00A2104E" w:rsidP="00F90778">
      <w:pPr>
        <w:pStyle w:val="ListParagraph"/>
        <w:numPr>
          <w:ilvl w:val="1"/>
          <w:numId w:val="41"/>
        </w:numPr>
        <w:spacing w:after="120"/>
        <w:rPr>
          <w:color w:val="000000" w:themeColor="text1"/>
        </w:rPr>
      </w:pPr>
      <w:r>
        <w:rPr>
          <w:color w:val="000000" w:themeColor="text1"/>
        </w:rPr>
        <w:t>To do Nothing: Ericsson, QC,</w:t>
      </w:r>
      <w:r w:rsidR="002A0CB8">
        <w:rPr>
          <w:color w:val="000000" w:themeColor="text1"/>
        </w:rPr>
        <w:t xml:space="preserve"> CATT,</w:t>
      </w:r>
      <w:r>
        <w:rPr>
          <w:color w:val="000000" w:themeColor="text1"/>
        </w:rPr>
        <w:t xml:space="preserve"> </w:t>
      </w:r>
      <w:r w:rsidR="005E167D">
        <w:rPr>
          <w:color w:val="000000" w:themeColor="text1"/>
        </w:rPr>
        <w:t xml:space="preserve"> Nokia, SS</w:t>
      </w:r>
      <w:r w:rsidR="00C17A5F">
        <w:rPr>
          <w:color w:val="000000" w:themeColor="text1"/>
        </w:rPr>
        <w:t>, Rakuten</w:t>
      </w:r>
    </w:p>
    <w:p w14:paraId="0BA3ABD9" w14:textId="679EEFB2" w:rsidR="00A2104E" w:rsidRDefault="00A2104E" w:rsidP="00F90778">
      <w:pPr>
        <w:pStyle w:val="ListParagraph"/>
        <w:numPr>
          <w:ilvl w:val="1"/>
          <w:numId w:val="41"/>
        </w:numPr>
        <w:spacing w:after="120"/>
        <w:rPr>
          <w:color w:val="000000" w:themeColor="text1"/>
        </w:rPr>
      </w:pPr>
      <w:r>
        <w:rPr>
          <w:color w:val="000000" w:themeColor="text1"/>
        </w:rPr>
        <w:t>Reuse the List:</w:t>
      </w:r>
      <w:r w:rsidR="00706B55">
        <w:rPr>
          <w:color w:val="000000" w:themeColor="text1"/>
        </w:rPr>
        <w:t xml:space="preserve"> Huawei</w:t>
      </w:r>
      <w:r w:rsidR="002A0CB8">
        <w:rPr>
          <w:color w:val="000000" w:themeColor="text1"/>
        </w:rPr>
        <w:t>, NEC (TP to reuse the list)</w:t>
      </w:r>
    </w:p>
    <w:p w14:paraId="6E033C15" w14:textId="10DB040F" w:rsidR="00A2104E" w:rsidRDefault="00A2104E" w:rsidP="00F90778">
      <w:pPr>
        <w:pStyle w:val="ListParagraph"/>
        <w:numPr>
          <w:ilvl w:val="1"/>
          <w:numId w:val="41"/>
        </w:numPr>
        <w:spacing w:after="120"/>
        <w:rPr>
          <w:color w:val="000000" w:themeColor="text1"/>
        </w:rPr>
      </w:pPr>
      <w:r>
        <w:rPr>
          <w:color w:val="000000" w:themeColor="text1"/>
        </w:rPr>
        <w:t>New List:</w:t>
      </w:r>
      <w:r w:rsidR="00706B55">
        <w:rPr>
          <w:color w:val="000000" w:themeColor="text1"/>
        </w:rPr>
        <w:t xml:space="preserve"> Huawei</w:t>
      </w:r>
      <w:r w:rsidR="002A0CB8">
        <w:rPr>
          <w:color w:val="000000" w:themeColor="text1"/>
        </w:rPr>
        <w:t>, NEC</w:t>
      </w:r>
      <w:r w:rsidR="00E3737C">
        <w:rPr>
          <w:color w:val="000000" w:themeColor="text1"/>
        </w:rPr>
        <w:t xml:space="preserve">, ZTE, </w:t>
      </w:r>
      <w:r w:rsidR="005E167D">
        <w:rPr>
          <w:color w:val="000000" w:themeColor="text1"/>
        </w:rPr>
        <w:t>Nokia, SS</w:t>
      </w:r>
    </w:p>
    <w:p w14:paraId="01BB5E5B" w14:textId="5C23D095" w:rsidR="00C17A5F" w:rsidRPr="00B469C8" w:rsidRDefault="00C17A5F" w:rsidP="00C17A5F">
      <w:pPr>
        <w:spacing w:after="120"/>
        <w:rPr>
          <w:b/>
          <w:bCs/>
          <w:color w:val="00B050"/>
        </w:rPr>
      </w:pPr>
      <w:r w:rsidRPr="00B469C8">
        <w:rPr>
          <w:b/>
          <w:bCs/>
          <w:color w:val="00B050"/>
        </w:rPr>
        <w:t>Conclusion: there is no consensus to do anything on the above</w:t>
      </w:r>
    </w:p>
    <w:p w14:paraId="5BA101DD" w14:textId="77777777" w:rsidR="00470951" w:rsidRPr="00874CDF" w:rsidRDefault="00470951" w:rsidP="00470951">
      <w:pPr>
        <w:pStyle w:val="ListParagraph"/>
        <w:spacing w:after="120"/>
        <w:rPr>
          <w:color w:val="000000" w:themeColor="text1"/>
        </w:rPr>
      </w:pPr>
    </w:p>
    <w:p w14:paraId="7AEF85BC" w14:textId="7EDAC309" w:rsidR="00874CDF" w:rsidRDefault="00CD5823" w:rsidP="00F90778">
      <w:pPr>
        <w:pStyle w:val="ListParagraph"/>
        <w:numPr>
          <w:ilvl w:val="0"/>
          <w:numId w:val="41"/>
        </w:numPr>
        <w:spacing w:after="120"/>
        <w:rPr>
          <w:color w:val="000000" w:themeColor="text1"/>
        </w:rPr>
      </w:pPr>
      <w:r>
        <w:rPr>
          <w:color w:val="000000" w:themeColor="text1"/>
        </w:rPr>
        <w:t>Over Xn, e</w:t>
      </w:r>
      <w:r w:rsidR="00874CDF" w:rsidRPr="00776688">
        <w:rPr>
          <w:color w:val="000000" w:themeColor="text1"/>
        </w:rPr>
        <w:t>xchange OD-SSB state and OD-SSB request</w:t>
      </w:r>
      <w:r w:rsidR="00776688">
        <w:rPr>
          <w:color w:val="000000" w:themeColor="text1"/>
        </w:rPr>
        <w:t xml:space="preserve"> needed?</w:t>
      </w:r>
    </w:p>
    <w:p w14:paraId="74349D65" w14:textId="0A80735C" w:rsidR="00D77D94" w:rsidRPr="00CE01D1" w:rsidRDefault="00CE01D1" w:rsidP="0045630C">
      <w:pPr>
        <w:spacing w:after="120"/>
        <w:rPr>
          <w:b/>
          <w:bCs/>
          <w:color w:val="00B050"/>
        </w:rPr>
      </w:pPr>
      <w:r w:rsidRPr="00CE01D1">
        <w:rPr>
          <w:b/>
          <w:bCs/>
          <w:color w:val="00B050"/>
        </w:rPr>
        <w:t xml:space="preserve">Agreement: This is </w:t>
      </w:r>
      <w:r w:rsidR="00D77D94" w:rsidRPr="00CE01D1">
        <w:rPr>
          <w:b/>
          <w:bCs/>
          <w:color w:val="00B050"/>
        </w:rPr>
        <w:t>No</w:t>
      </w:r>
      <w:r w:rsidRPr="00CE01D1">
        <w:rPr>
          <w:b/>
          <w:bCs/>
          <w:color w:val="00B050"/>
        </w:rPr>
        <w:t>t</w:t>
      </w:r>
      <w:r w:rsidR="00D77D94" w:rsidRPr="00CE01D1">
        <w:rPr>
          <w:b/>
          <w:bCs/>
          <w:color w:val="00B050"/>
        </w:rPr>
        <w:t xml:space="preserve"> need</w:t>
      </w:r>
    </w:p>
    <w:p w14:paraId="51EA8631" w14:textId="3FF84FF8" w:rsidR="00874CDF" w:rsidRPr="00874CDF" w:rsidRDefault="00874CDF" w:rsidP="00F90778">
      <w:pPr>
        <w:pStyle w:val="ListParagraph"/>
        <w:numPr>
          <w:ilvl w:val="0"/>
          <w:numId w:val="41"/>
        </w:numPr>
        <w:spacing w:after="120"/>
        <w:rPr>
          <w:color w:val="000000" w:themeColor="text1"/>
        </w:rPr>
      </w:pPr>
      <w:r w:rsidRPr="00874CDF">
        <w:rPr>
          <w:color w:val="000000" w:themeColor="text1"/>
        </w:rPr>
        <w:t>Other F1 impacts</w:t>
      </w:r>
      <w:r w:rsidR="009739B1">
        <w:rPr>
          <w:color w:val="000000" w:themeColor="text1"/>
        </w:rPr>
        <w:t>?</w:t>
      </w:r>
    </w:p>
    <w:p w14:paraId="2D2AE5C9" w14:textId="16E4FF36" w:rsidR="00874CDF" w:rsidRDefault="00874CDF" w:rsidP="00F90778">
      <w:pPr>
        <w:pStyle w:val="ListParagraph"/>
        <w:numPr>
          <w:ilvl w:val="1"/>
          <w:numId w:val="41"/>
        </w:numPr>
        <w:spacing w:after="120"/>
        <w:rPr>
          <w:color w:val="000000" w:themeColor="text1"/>
        </w:rPr>
      </w:pPr>
      <w:r w:rsidRPr="00874CDF">
        <w:rPr>
          <w:color w:val="000000" w:themeColor="text1"/>
        </w:rPr>
        <w:t>The DU should inform the CU when the OD-SSB is being broadcast</w:t>
      </w:r>
      <w:r w:rsidR="009739B1">
        <w:rPr>
          <w:color w:val="000000" w:themeColor="text1"/>
        </w:rPr>
        <w:t>?</w:t>
      </w:r>
    </w:p>
    <w:p w14:paraId="495868F2" w14:textId="321FB8FA" w:rsidR="00D77D94" w:rsidRDefault="00D77D94" w:rsidP="00D77D94">
      <w:pPr>
        <w:pStyle w:val="ListParagraph"/>
        <w:spacing w:after="120"/>
        <w:ind w:left="1440"/>
        <w:rPr>
          <w:color w:val="000000" w:themeColor="text1"/>
        </w:rPr>
      </w:pPr>
      <w:r>
        <w:rPr>
          <w:color w:val="000000" w:themeColor="text1"/>
        </w:rPr>
        <w:t xml:space="preserve">Huawei: needed as in RAN2, RRC could indicate the activation </w:t>
      </w:r>
    </w:p>
    <w:p w14:paraId="7FF8E4FD" w14:textId="4F3FAF91" w:rsidR="00D77D94" w:rsidRDefault="00CF242B" w:rsidP="00D77D94">
      <w:pPr>
        <w:pStyle w:val="ListParagraph"/>
        <w:spacing w:after="120"/>
        <w:ind w:left="1440"/>
        <w:rPr>
          <w:color w:val="000000" w:themeColor="text1"/>
        </w:rPr>
      </w:pPr>
      <w:r>
        <w:rPr>
          <w:color w:val="000000" w:themeColor="text1"/>
        </w:rPr>
        <w:t>Ericsson</w:t>
      </w:r>
      <w:r w:rsidR="009430EF">
        <w:rPr>
          <w:color w:val="000000" w:themeColor="text1"/>
        </w:rPr>
        <w:t>, Nokia, CATT, ZTE</w:t>
      </w:r>
      <w:r>
        <w:rPr>
          <w:color w:val="000000" w:themeColor="text1"/>
        </w:rPr>
        <w:t>: there is no need, the similar Cell- DTRX in Rel-18. Nothing is needed.</w:t>
      </w:r>
    </w:p>
    <w:p w14:paraId="415F7297" w14:textId="77777777" w:rsidR="00CE01D1" w:rsidRPr="00CE01D1" w:rsidRDefault="00CE01D1" w:rsidP="0045630C">
      <w:pPr>
        <w:spacing w:after="120"/>
        <w:rPr>
          <w:b/>
          <w:bCs/>
          <w:color w:val="00B050"/>
        </w:rPr>
      </w:pPr>
      <w:r w:rsidRPr="00CE01D1">
        <w:rPr>
          <w:b/>
          <w:bCs/>
          <w:color w:val="00B050"/>
        </w:rPr>
        <w:t>Agreement: This is Not need</w:t>
      </w:r>
    </w:p>
    <w:p w14:paraId="613F1963" w14:textId="08529085" w:rsidR="00D77D94" w:rsidRPr="00874CDF" w:rsidRDefault="00D77D94" w:rsidP="00D77D94">
      <w:pPr>
        <w:pStyle w:val="ListParagraph"/>
        <w:spacing w:after="120"/>
        <w:ind w:left="1440"/>
        <w:rPr>
          <w:color w:val="000000" w:themeColor="text1"/>
        </w:rPr>
      </w:pPr>
    </w:p>
    <w:p w14:paraId="61BE1DA5" w14:textId="6A1F6ED7" w:rsidR="00874CDF" w:rsidRDefault="009739B1" w:rsidP="00F90778">
      <w:pPr>
        <w:pStyle w:val="ListParagraph"/>
        <w:numPr>
          <w:ilvl w:val="1"/>
          <w:numId w:val="41"/>
        </w:numPr>
        <w:spacing w:after="120"/>
        <w:rPr>
          <w:color w:val="000000" w:themeColor="text1"/>
        </w:rPr>
      </w:pPr>
      <w:r>
        <w:rPr>
          <w:color w:val="000000" w:themeColor="text1"/>
        </w:rPr>
        <w:t xml:space="preserve">A </w:t>
      </w:r>
      <w:r w:rsidR="00874CDF" w:rsidRPr="009739B1">
        <w:rPr>
          <w:color w:val="000000" w:themeColor="text1"/>
        </w:rPr>
        <w:t xml:space="preserve">new </w:t>
      </w:r>
      <w:proofErr w:type="spellStart"/>
      <w:r w:rsidR="00874CDF" w:rsidRPr="009739B1">
        <w:rPr>
          <w:color w:val="000000" w:themeColor="text1"/>
        </w:rPr>
        <w:t>servingCellMO</w:t>
      </w:r>
      <w:proofErr w:type="spellEnd"/>
      <w:r w:rsidR="00874CDF" w:rsidRPr="009739B1">
        <w:rPr>
          <w:color w:val="000000" w:themeColor="text1"/>
        </w:rPr>
        <w:t xml:space="preserve"> IE for OD-SSB should be introduced to the SCell To Be Setup List IE</w:t>
      </w:r>
      <w:r>
        <w:rPr>
          <w:color w:val="000000" w:themeColor="text1"/>
        </w:rPr>
        <w:t>?</w:t>
      </w:r>
    </w:p>
    <w:p w14:paraId="7E931B73" w14:textId="5905C671" w:rsidR="001A539E" w:rsidRDefault="001A539E" w:rsidP="001A539E">
      <w:pPr>
        <w:pStyle w:val="ListParagraph"/>
        <w:spacing w:after="120"/>
        <w:ind w:left="1440"/>
        <w:rPr>
          <w:color w:val="000000" w:themeColor="text1"/>
        </w:rPr>
      </w:pPr>
      <w:r>
        <w:rPr>
          <w:color w:val="000000" w:themeColor="text1"/>
        </w:rPr>
        <w:t>CATT, Huawei: RAN2 has introduced this in RRC message, needed in RAN3</w:t>
      </w:r>
    </w:p>
    <w:p w14:paraId="7124F0B7" w14:textId="085E829B" w:rsidR="001A539E" w:rsidRDefault="001A539E" w:rsidP="001A539E">
      <w:pPr>
        <w:pStyle w:val="ListParagraph"/>
        <w:spacing w:after="120"/>
        <w:ind w:left="1440"/>
        <w:rPr>
          <w:color w:val="000000" w:themeColor="text1"/>
        </w:rPr>
      </w:pPr>
      <w:r>
        <w:rPr>
          <w:color w:val="000000" w:themeColor="text1"/>
        </w:rPr>
        <w:t>Nokia: included in Cell-Config</w:t>
      </w:r>
    </w:p>
    <w:p w14:paraId="7C6B8B51" w14:textId="77777777" w:rsidR="001A539E" w:rsidRDefault="001A539E" w:rsidP="001A539E">
      <w:pPr>
        <w:pStyle w:val="ListParagraph"/>
        <w:spacing w:after="120"/>
        <w:ind w:left="1440"/>
        <w:rPr>
          <w:color w:val="000000" w:themeColor="text1"/>
        </w:rPr>
      </w:pPr>
    </w:p>
    <w:p w14:paraId="76C1CC1A" w14:textId="139FB656" w:rsidR="001A539E" w:rsidRDefault="001A539E" w:rsidP="001A539E">
      <w:pPr>
        <w:pStyle w:val="ListParagraph"/>
        <w:spacing w:after="120"/>
        <w:ind w:left="1440"/>
        <w:rPr>
          <w:color w:val="000000" w:themeColor="text1"/>
        </w:rPr>
      </w:pPr>
      <w:r>
        <w:rPr>
          <w:color w:val="000000" w:themeColor="text1"/>
        </w:rPr>
        <w:t xml:space="preserve">Check if it is included in “Cell-Config”  and legacy? </w:t>
      </w:r>
    </w:p>
    <w:p w14:paraId="21BC8565" w14:textId="77777777" w:rsidR="001A539E" w:rsidRPr="009739B1" w:rsidRDefault="001A539E" w:rsidP="001A539E">
      <w:pPr>
        <w:pStyle w:val="ListParagraph"/>
        <w:spacing w:after="120"/>
        <w:ind w:left="1440"/>
        <w:rPr>
          <w:color w:val="000000" w:themeColor="text1"/>
        </w:rPr>
      </w:pPr>
    </w:p>
    <w:p w14:paraId="737C44AF" w14:textId="77777777" w:rsidR="00045F09" w:rsidRPr="00874CDF" w:rsidRDefault="00045F09" w:rsidP="00045F09">
      <w:pPr>
        <w:pStyle w:val="ListParagraph"/>
        <w:spacing w:after="120"/>
        <w:ind w:left="1440"/>
        <w:rPr>
          <w:color w:val="000000" w:themeColor="text1"/>
        </w:rPr>
      </w:pPr>
    </w:p>
    <w:p w14:paraId="49596A6E" w14:textId="3420AA45" w:rsidR="00874CDF" w:rsidRDefault="00874CDF" w:rsidP="00F90778">
      <w:pPr>
        <w:pStyle w:val="ListParagraph"/>
        <w:numPr>
          <w:ilvl w:val="1"/>
          <w:numId w:val="41"/>
        </w:numPr>
        <w:spacing w:after="120"/>
        <w:rPr>
          <w:color w:val="000000" w:themeColor="text1"/>
        </w:rPr>
      </w:pPr>
      <w:r w:rsidRPr="00874CDF">
        <w:rPr>
          <w:color w:val="000000" w:themeColor="text1"/>
        </w:rPr>
        <w:t>CU may request DU to send OD-SSB to obtain L3 measurements</w:t>
      </w:r>
      <w:r w:rsidR="009739B1">
        <w:rPr>
          <w:color w:val="000000" w:themeColor="text1"/>
        </w:rPr>
        <w:t>?</w:t>
      </w:r>
    </w:p>
    <w:p w14:paraId="05BBEDFD" w14:textId="77777777" w:rsidR="00CE01D1" w:rsidRPr="00CE01D1" w:rsidRDefault="00CE01D1" w:rsidP="00CE01D1">
      <w:pPr>
        <w:spacing w:after="120"/>
        <w:rPr>
          <w:b/>
          <w:bCs/>
          <w:color w:val="00B050"/>
        </w:rPr>
      </w:pPr>
      <w:r w:rsidRPr="00CE01D1">
        <w:rPr>
          <w:b/>
          <w:bCs/>
          <w:color w:val="00B050"/>
        </w:rPr>
        <w:t>Agreement: This is Not need</w:t>
      </w:r>
    </w:p>
    <w:p w14:paraId="56B13752" w14:textId="77777777" w:rsidR="00045F09" w:rsidRPr="00874CDF" w:rsidRDefault="00045F09" w:rsidP="00045F09">
      <w:pPr>
        <w:pStyle w:val="ListParagraph"/>
        <w:spacing w:after="120"/>
        <w:ind w:left="1440"/>
        <w:rPr>
          <w:color w:val="000000" w:themeColor="text1"/>
        </w:rPr>
      </w:pPr>
    </w:p>
    <w:p w14:paraId="2755D841" w14:textId="77777777" w:rsidR="00B43A95" w:rsidRPr="00657349" w:rsidRDefault="00B43A95" w:rsidP="005D7658">
      <w:pPr>
        <w:rPr>
          <w:b/>
          <w:noProof/>
          <w:lang w:val="en-US"/>
        </w:rPr>
      </w:pPr>
    </w:p>
    <w:p w14:paraId="24D85302" w14:textId="00156B0F" w:rsidR="00B43A95" w:rsidRPr="004D0133" w:rsidRDefault="00B43A95" w:rsidP="00B43A95">
      <w:pPr>
        <w:pStyle w:val="Heading1"/>
        <w:rPr>
          <w:lang w:val="en-US"/>
        </w:rPr>
      </w:pPr>
      <w:r>
        <w:rPr>
          <w:rFonts w:cs="Arial"/>
          <w:lang w:val="en-US"/>
        </w:rPr>
        <w:lastRenderedPageBreak/>
        <w:t>5</w:t>
      </w:r>
      <w:r>
        <w:rPr>
          <w:rFonts w:cs="Arial"/>
        </w:rPr>
        <w:t xml:space="preserve"> Discussion on </w:t>
      </w:r>
      <w:r w:rsidRPr="00B0476A">
        <w:rPr>
          <w:rFonts w:cs="Arial"/>
        </w:rPr>
        <w:t>Support</w:t>
      </w:r>
      <w:r w:rsidR="00EC4154">
        <w:rPr>
          <w:rFonts w:cs="Arial"/>
        </w:rPr>
        <w:t xml:space="preserve"> </w:t>
      </w:r>
      <w:r w:rsidR="00EC4154" w:rsidRPr="00EC4154">
        <w:rPr>
          <w:rFonts w:cs="Arial"/>
        </w:rPr>
        <w:t>Common signal/channel transmissions</w:t>
      </w:r>
    </w:p>
    <w:p w14:paraId="35234344" w14:textId="0F3AE118" w:rsidR="00B43A95" w:rsidRDefault="00B43A95" w:rsidP="005D7658">
      <w:pPr>
        <w:rPr>
          <w:b/>
          <w:noProof/>
          <w:lang w:val="en-US"/>
        </w:rPr>
      </w:pPr>
    </w:p>
    <w:p w14:paraId="2447DAA3" w14:textId="77777777" w:rsidR="00503174" w:rsidRPr="00503174" w:rsidRDefault="00503174" w:rsidP="00503174">
      <w:pPr>
        <w:rPr>
          <w:bCs/>
          <w:noProof/>
          <w:sz w:val="24"/>
          <w:szCs w:val="24"/>
        </w:rPr>
      </w:pPr>
      <w:r w:rsidRPr="00503174">
        <w:rPr>
          <w:bCs/>
          <w:noProof/>
          <w:sz w:val="24"/>
          <w:szCs w:val="24"/>
        </w:rPr>
        <w:t>Based on the input documents, the following are mentioned by the companies:</w:t>
      </w:r>
    </w:p>
    <w:p w14:paraId="05E79670" w14:textId="431D1F68" w:rsidR="00503174" w:rsidRDefault="00503174" w:rsidP="00F90778">
      <w:pPr>
        <w:numPr>
          <w:ilvl w:val="0"/>
          <w:numId w:val="42"/>
        </w:numPr>
        <w:spacing w:after="60"/>
        <w:jc w:val="both"/>
        <w:rPr>
          <w:color w:val="000000" w:themeColor="text1"/>
          <w:lang w:val="en-US"/>
        </w:rPr>
      </w:pPr>
      <w:r w:rsidRPr="00503174">
        <w:rPr>
          <w:color w:val="000000" w:themeColor="text1"/>
          <w:lang w:val="en-US"/>
        </w:rPr>
        <w:t xml:space="preserve">Introduction of a new per-cell PEI adaptation indication </w:t>
      </w:r>
      <w:r w:rsidR="003B3508">
        <w:rPr>
          <w:color w:val="000000" w:themeColor="text1"/>
          <w:lang w:val="en-US"/>
        </w:rPr>
        <w:t>over F1</w:t>
      </w:r>
    </w:p>
    <w:p w14:paraId="61EDDD80" w14:textId="59A09852" w:rsidR="003B3508" w:rsidRDefault="003B3508" w:rsidP="003B3508">
      <w:pPr>
        <w:spacing w:after="60"/>
        <w:ind w:left="720"/>
        <w:jc w:val="both"/>
        <w:rPr>
          <w:color w:val="000000" w:themeColor="text1"/>
          <w:lang w:val="en-US"/>
        </w:rPr>
      </w:pPr>
      <w:r>
        <w:rPr>
          <w:color w:val="000000" w:themeColor="text1"/>
          <w:lang w:val="en-US"/>
        </w:rPr>
        <w:t>Huawei, CATT, ZTE, NEC, SS, CT: needed</w:t>
      </w:r>
    </w:p>
    <w:p w14:paraId="63A42689" w14:textId="43B5E15A" w:rsidR="003B3508" w:rsidRPr="00503174" w:rsidRDefault="003B3508" w:rsidP="003B3508">
      <w:pPr>
        <w:spacing w:after="60"/>
        <w:ind w:left="720"/>
        <w:jc w:val="both"/>
        <w:rPr>
          <w:color w:val="000000" w:themeColor="text1"/>
          <w:lang w:val="en-US"/>
        </w:rPr>
      </w:pPr>
      <w:r>
        <w:rPr>
          <w:color w:val="000000" w:themeColor="text1"/>
          <w:lang w:val="en-US"/>
        </w:rPr>
        <w:t>Will discuss online</w:t>
      </w:r>
    </w:p>
    <w:p w14:paraId="61C7C2D6" w14:textId="77777777" w:rsidR="00503174" w:rsidRDefault="00503174" w:rsidP="00F90778">
      <w:pPr>
        <w:numPr>
          <w:ilvl w:val="0"/>
          <w:numId w:val="42"/>
        </w:numPr>
        <w:spacing w:after="60"/>
        <w:jc w:val="both"/>
        <w:rPr>
          <w:lang w:val="en-US"/>
        </w:rPr>
      </w:pPr>
      <w:r w:rsidRPr="00503174">
        <w:rPr>
          <w:lang w:val="en-US"/>
        </w:rPr>
        <w:t>For PRACH adaptation</w:t>
      </w:r>
      <w:r>
        <w:rPr>
          <w:lang w:val="en-US"/>
        </w:rPr>
        <w:t xml:space="preserve">: </w:t>
      </w:r>
      <w:r w:rsidRPr="00503174">
        <w:rPr>
          <w:lang w:val="en-US"/>
        </w:rPr>
        <w:t>impact on Rel-19 additional PRACH resources on the legacy RACH optimization feature</w:t>
      </w:r>
    </w:p>
    <w:p w14:paraId="2D057779" w14:textId="57E5CB3A" w:rsidR="00FA627C" w:rsidRPr="00FA627C" w:rsidRDefault="00FA627C" w:rsidP="00F90778">
      <w:pPr>
        <w:pStyle w:val="ListParagraph"/>
        <w:numPr>
          <w:ilvl w:val="1"/>
          <w:numId w:val="42"/>
        </w:numPr>
        <w:rPr>
          <w:bCs/>
          <w:noProof/>
          <w:lang w:val="en-US"/>
        </w:rPr>
      </w:pPr>
      <w:r w:rsidRPr="00FA627C">
        <w:rPr>
          <w:bCs/>
          <w:noProof/>
          <w:lang w:val="en-US"/>
        </w:rPr>
        <w:t>Huawei, Ericsson</w:t>
      </w:r>
      <w:r>
        <w:rPr>
          <w:bCs/>
          <w:noProof/>
          <w:lang w:val="en-US"/>
        </w:rPr>
        <w:t>, ZTE</w:t>
      </w:r>
      <w:r w:rsidRPr="00FA627C">
        <w:rPr>
          <w:bCs/>
          <w:noProof/>
          <w:lang w:val="en-US"/>
        </w:rPr>
        <w:t>: it is dynamic, not need</w:t>
      </w:r>
    </w:p>
    <w:p w14:paraId="0E3C4DDC" w14:textId="77777777" w:rsidR="00B071EF" w:rsidRPr="00B071EF" w:rsidRDefault="00B071EF" w:rsidP="00B071EF">
      <w:pPr>
        <w:spacing w:after="120"/>
        <w:rPr>
          <w:b/>
          <w:bCs/>
          <w:color w:val="00B050"/>
        </w:rPr>
      </w:pPr>
      <w:r w:rsidRPr="00B071EF">
        <w:rPr>
          <w:b/>
          <w:bCs/>
          <w:color w:val="00B050"/>
        </w:rPr>
        <w:t>Agreement: This is Not need</w:t>
      </w:r>
    </w:p>
    <w:p w14:paraId="3B3D9734" w14:textId="7F770CBE" w:rsidR="003B3508" w:rsidRPr="00254D1F" w:rsidRDefault="00503174" w:rsidP="00F90778">
      <w:pPr>
        <w:numPr>
          <w:ilvl w:val="0"/>
          <w:numId w:val="42"/>
        </w:numPr>
        <w:spacing w:after="60"/>
        <w:jc w:val="both"/>
        <w:rPr>
          <w:lang w:val="en-US"/>
        </w:rPr>
      </w:pPr>
      <w:r w:rsidRPr="00503174">
        <w:rPr>
          <w:lang w:val="en-US"/>
        </w:rPr>
        <w:t>For paging adaptation:</w:t>
      </w:r>
      <w:r>
        <w:rPr>
          <w:lang w:val="en-US"/>
        </w:rPr>
        <w:t xml:space="preserve"> t</w:t>
      </w:r>
      <w:r w:rsidRPr="00503174">
        <w:rPr>
          <w:lang w:val="en-US"/>
        </w:rPr>
        <w:t>he DU decides “paging energy saving mode” and informs the CU</w:t>
      </w:r>
      <w:r>
        <w:rPr>
          <w:lang w:val="en-US"/>
        </w:rPr>
        <w:t xml:space="preserve">? </w:t>
      </w:r>
      <w:r w:rsidRPr="00503174">
        <w:rPr>
          <w:lang w:val="en-US"/>
        </w:rPr>
        <w:t>gNB-DU inform</w:t>
      </w:r>
      <w:r>
        <w:rPr>
          <w:lang w:val="en-US"/>
        </w:rPr>
        <w:t>s</w:t>
      </w:r>
      <w:r w:rsidRPr="00503174">
        <w:rPr>
          <w:lang w:val="en-US"/>
        </w:rPr>
        <w:t xml:space="preserve"> the gNB-CU about not be transmitted </w:t>
      </w:r>
      <w:r>
        <w:rPr>
          <w:lang w:val="en-US"/>
        </w:rPr>
        <w:t xml:space="preserve">Paging message </w:t>
      </w:r>
      <w:r w:rsidRPr="00503174">
        <w:rPr>
          <w:lang w:val="en-US"/>
        </w:rPr>
        <w:t>over the air due to shortage of paging resources</w:t>
      </w:r>
      <w:r>
        <w:rPr>
          <w:lang w:val="en-US"/>
        </w:rPr>
        <w:t>?</w:t>
      </w:r>
    </w:p>
    <w:p w14:paraId="5AF9A48B" w14:textId="1897E898" w:rsidR="00254D1F" w:rsidRDefault="00254D1F" w:rsidP="003B3508">
      <w:pPr>
        <w:ind w:left="720"/>
        <w:rPr>
          <w:bCs/>
          <w:noProof/>
          <w:lang w:val="en-US"/>
        </w:rPr>
      </w:pPr>
      <w:r>
        <w:rPr>
          <w:bCs/>
          <w:noProof/>
          <w:lang w:val="en-US"/>
        </w:rPr>
        <w:t>Huawei: gCU already aware that how paging resources are needed and the paging configuraitons. No need for the.</w:t>
      </w:r>
    </w:p>
    <w:p w14:paraId="3E2A20DC" w14:textId="73E24EA6" w:rsidR="006C2021" w:rsidRDefault="006C2021" w:rsidP="003B3508">
      <w:pPr>
        <w:ind w:left="720"/>
        <w:rPr>
          <w:bCs/>
          <w:noProof/>
          <w:lang w:val="en-US"/>
        </w:rPr>
      </w:pPr>
      <w:r>
        <w:rPr>
          <w:bCs/>
          <w:noProof/>
          <w:lang w:val="en-US"/>
        </w:rPr>
        <w:t>Ericsson: this is not an issue caused by Rel-19 NES paging enhancements</w:t>
      </w:r>
    </w:p>
    <w:p w14:paraId="03EC9A77" w14:textId="77777777" w:rsidR="00B071EF" w:rsidRPr="00CE01D1" w:rsidRDefault="00B071EF" w:rsidP="00B071EF">
      <w:pPr>
        <w:spacing w:after="120"/>
        <w:ind w:left="360"/>
        <w:rPr>
          <w:b/>
          <w:bCs/>
          <w:color w:val="00B050"/>
        </w:rPr>
      </w:pPr>
      <w:r w:rsidRPr="00CE01D1">
        <w:rPr>
          <w:b/>
          <w:bCs/>
          <w:color w:val="00B050"/>
        </w:rPr>
        <w:t>Agreement: This is Not need</w:t>
      </w:r>
    </w:p>
    <w:p w14:paraId="708BFC50" w14:textId="77777777" w:rsidR="00254D1F" w:rsidRPr="003B3508" w:rsidRDefault="00254D1F" w:rsidP="003B3508">
      <w:pPr>
        <w:ind w:left="720"/>
        <w:rPr>
          <w:bCs/>
          <w:noProof/>
          <w:lang w:val="en-US"/>
        </w:rPr>
      </w:pPr>
    </w:p>
    <w:p w14:paraId="2E34D618" w14:textId="439C813A" w:rsidR="00022889" w:rsidRDefault="00B43A95" w:rsidP="00022889">
      <w:pPr>
        <w:pStyle w:val="Heading1"/>
        <w:rPr>
          <w:lang w:val="en-US" w:eastAsia="zh-CN"/>
        </w:rPr>
      </w:pPr>
      <w:r>
        <w:rPr>
          <w:lang w:val="en-US" w:eastAsia="zh-CN"/>
        </w:rPr>
        <w:t>6</w:t>
      </w:r>
      <w:r w:rsidR="00857DE1">
        <w:rPr>
          <w:lang w:val="en-US" w:eastAsia="zh-CN"/>
        </w:rPr>
        <w:t xml:space="preserve"> Moderator Summary</w:t>
      </w:r>
    </w:p>
    <w:p w14:paraId="26CFA270" w14:textId="77777777" w:rsidR="002B2BD5" w:rsidRPr="002B2BD5" w:rsidRDefault="002B2BD5" w:rsidP="002B2BD5">
      <w:pPr>
        <w:rPr>
          <w:lang w:val="en-US" w:eastAsia="zh-CN"/>
        </w:rPr>
      </w:pPr>
    </w:p>
    <w:p w14:paraId="388E4D99" w14:textId="3505BDAC" w:rsidR="0072747C" w:rsidRDefault="0045593D" w:rsidP="009724C5">
      <w:pPr>
        <w:rPr>
          <w:lang w:val="en-US" w:eastAsia="zh-CN"/>
        </w:rPr>
      </w:pPr>
      <w:r>
        <w:rPr>
          <w:lang w:val="en-US" w:eastAsia="zh-CN"/>
        </w:rPr>
        <w:t>Capture the breakoff discussion in Chapter 2.</w:t>
      </w:r>
    </w:p>
    <w:p w14:paraId="6D563BFD" w14:textId="7DCCB29F" w:rsidR="00AE636C" w:rsidRDefault="00AE636C" w:rsidP="00AE636C">
      <w:pPr>
        <w:rPr>
          <w:lang w:val="en-US" w:eastAsia="zh-CN"/>
        </w:rPr>
      </w:pPr>
    </w:p>
    <w:p w14:paraId="1192F8AE" w14:textId="713CF678" w:rsidR="004A6C82" w:rsidRDefault="004A6C82" w:rsidP="009724C5">
      <w:pPr>
        <w:rPr>
          <w:lang w:val="en-US" w:eastAsia="zh-CN"/>
        </w:rPr>
      </w:pPr>
    </w:p>
    <w:sectPr w:rsidR="004A6C82"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4D5F3" w14:textId="77777777" w:rsidR="00FF4725" w:rsidRDefault="00FF4725">
      <w:pPr>
        <w:spacing w:after="0"/>
      </w:pPr>
      <w:r>
        <w:separator/>
      </w:r>
    </w:p>
  </w:endnote>
  <w:endnote w:type="continuationSeparator" w:id="0">
    <w:p w14:paraId="3BBFE235" w14:textId="77777777" w:rsidR="00FF4725" w:rsidRDefault="00FF4725">
      <w:pPr>
        <w:spacing w:after="0"/>
      </w:pPr>
      <w:r>
        <w:continuationSeparator/>
      </w:r>
    </w:p>
  </w:endnote>
  <w:endnote w:type="continuationNotice" w:id="1">
    <w:p w14:paraId="3A3F9003" w14:textId="77777777" w:rsidR="00FF4725" w:rsidRDefault="00FF4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D73AF" w14:textId="77777777" w:rsidR="00FF4725" w:rsidRDefault="00FF4725">
      <w:pPr>
        <w:spacing w:after="0"/>
      </w:pPr>
      <w:r>
        <w:separator/>
      </w:r>
    </w:p>
  </w:footnote>
  <w:footnote w:type="continuationSeparator" w:id="0">
    <w:p w14:paraId="7F711C08" w14:textId="77777777" w:rsidR="00FF4725" w:rsidRDefault="00FF4725">
      <w:pPr>
        <w:spacing w:after="0"/>
      </w:pPr>
      <w:r>
        <w:continuationSeparator/>
      </w:r>
    </w:p>
  </w:footnote>
  <w:footnote w:type="continuationNotice" w:id="1">
    <w:p w14:paraId="01185D68" w14:textId="77777777" w:rsidR="00FF4725" w:rsidRDefault="00FF47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8C53E8"/>
    <w:multiLevelType w:val="hybridMultilevel"/>
    <w:tmpl w:val="D94E26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8B1925"/>
    <w:multiLevelType w:val="hybridMultilevel"/>
    <w:tmpl w:val="C58C1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065E4"/>
    <w:multiLevelType w:val="hybridMultilevel"/>
    <w:tmpl w:val="62D04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6F5240"/>
    <w:multiLevelType w:val="multilevel"/>
    <w:tmpl w:val="47586214"/>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97774EC"/>
    <w:multiLevelType w:val="multilevel"/>
    <w:tmpl w:val="597774EC"/>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8"/>
  </w:num>
  <w:num w:numId="2" w16cid:durableId="1938246355">
    <w:abstractNumId w:val="34"/>
  </w:num>
  <w:num w:numId="3" w16cid:durableId="1645623878">
    <w:abstractNumId w:val="20"/>
  </w:num>
  <w:num w:numId="4" w16cid:durableId="797142164">
    <w:abstractNumId w:val="7"/>
  </w:num>
  <w:num w:numId="5" w16cid:durableId="634801629">
    <w:abstractNumId w:val="4"/>
  </w:num>
  <w:num w:numId="6" w16cid:durableId="936248803">
    <w:abstractNumId w:val="29"/>
  </w:num>
  <w:num w:numId="7" w16cid:durableId="569466953">
    <w:abstractNumId w:val="5"/>
  </w:num>
  <w:num w:numId="8" w16cid:durableId="1103571716">
    <w:abstractNumId w:val="17"/>
  </w:num>
  <w:num w:numId="9" w16cid:durableId="855534864">
    <w:abstractNumId w:val="16"/>
  </w:num>
  <w:num w:numId="10" w16cid:durableId="521744643">
    <w:abstractNumId w:val="28"/>
  </w:num>
  <w:num w:numId="11" w16cid:durableId="1646932450">
    <w:abstractNumId w:val="22"/>
  </w:num>
  <w:num w:numId="12" w16cid:durableId="1248884774">
    <w:abstractNumId w:val="0"/>
  </w:num>
  <w:num w:numId="13" w16cid:durableId="1589852383">
    <w:abstractNumId w:val="31"/>
  </w:num>
  <w:num w:numId="14" w16cid:durableId="555700125">
    <w:abstractNumId w:val="42"/>
  </w:num>
  <w:num w:numId="15" w16cid:durableId="1733697230">
    <w:abstractNumId w:val="37"/>
  </w:num>
  <w:num w:numId="16" w16cid:durableId="1638100303">
    <w:abstractNumId w:val="25"/>
  </w:num>
  <w:num w:numId="17" w16cid:durableId="1610427219">
    <w:abstractNumId w:val="6"/>
  </w:num>
  <w:num w:numId="18" w16cid:durableId="1737821928">
    <w:abstractNumId w:val="9"/>
  </w:num>
  <w:num w:numId="19" w16cid:durableId="1715689298">
    <w:abstractNumId w:val="35"/>
  </w:num>
  <w:num w:numId="20" w16cid:durableId="823738552">
    <w:abstractNumId w:val="33"/>
  </w:num>
  <w:num w:numId="21" w16cid:durableId="2139639649">
    <w:abstractNumId w:val="3"/>
    <w:lvlOverride w:ilvl="0">
      <w:startOverride w:val="1"/>
    </w:lvlOverride>
  </w:num>
  <w:num w:numId="22" w16cid:durableId="13006447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6"/>
  </w:num>
  <w:num w:numId="24" w16cid:durableId="993142987">
    <w:abstractNumId w:val="27"/>
  </w:num>
  <w:num w:numId="25" w16cid:durableId="95641989">
    <w:abstractNumId w:val="40"/>
  </w:num>
  <w:num w:numId="26" w16cid:durableId="1441998329">
    <w:abstractNumId w:val="18"/>
    <w:lvlOverride w:ilvl="0">
      <w:startOverride w:val="1"/>
    </w:lvlOverride>
  </w:num>
  <w:num w:numId="27" w16cid:durableId="1564575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39"/>
  </w:num>
  <w:num w:numId="32" w16cid:durableId="17217071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1"/>
  </w:num>
  <w:num w:numId="34" w16cid:durableId="2036883364">
    <w:abstractNumId w:val="21"/>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5"/>
  </w:num>
  <w:num w:numId="37" w16cid:durableId="493841232">
    <w:abstractNumId w:val="12"/>
  </w:num>
  <w:num w:numId="38" w16cid:durableId="1831674156">
    <w:abstractNumId w:val="19"/>
  </w:num>
  <w:num w:numId="39" w16cid:durableId="384064314">
    <w:abstractNumId w:val="36"/>
  </w:num>
  <w:num w:numId="40" w16cid:durableId="1082752842">
    <w:abstractNumId w:val="8"/>
  </w:num>
  <w:num w:numId="41" w16cid:durableId="1995407303">
    <w:abstractNumId w:val="13"/>
  </w:num>
  <w:num w:numId="42" w16cid:durableId="438526259">
    <w:abstractNumId w:val="14"/>
  </w:num>
  <w:num w:numId="43" w16cid:durableId="447043171">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38"/>
    <w:rsid w:val="00002D74"/>
    <w:rsid w:val="00002D80"/>
    <w:rsid w:val="0000344E"/>
    <w:rsid w:val="00004081"/>
    <w:rsid w:val="00004148"/>
    <w:rsid w:val="0000431A"/>
    <w:rsid w:val="00004CB6"/>
    <w:rsid w:val="000050DD"/>
    <w:rsid w:val="00006186"/>
    <w:rsid w:val="00006236"/>
    <w:rsid w:val="0000715B"/>
    <w:rsid w:val="000071AF"/>
    <w:rsid w:val="000073D0"/>
    <w:rsid w:val="00007C94"/>
    <w:rsid w:val="000104C6"/>
    <w:rsid w:val="00010576"/>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79A"/>
    <w:rsid w:val="00017F23"/>
    <w:rsid w:val="00021499"/>
    <w:rsid w:val="00022889"/>
    <w:rsid w:val="00023372"/>
    <w:rsid w:val="00023376"/>
    <w:rsid w:val="000238CF"/>
    <w:rsid w:val="00023AE9"/>
    <w:rsid w:val="00024095"/>
    <w:rsid w:val="0002431D"/>
    <w:rsid w:val="000245B1"/>
    <w:rsid w:val="000249EE"/>
    <w:rsid w:val="00025268"/>
    <w:rsid w:val="00025480"/>
    <w:rsid w:val="00025E02"/>
    <w:rsid w:val="0002676F"/>
    <w:rsid w:val="00026835"/>
    <w:rsid w:val="00026877"/>
    <w:rsid w:val="0002710A"/>
    <w:rsid w:val="00027ED1"/>
    <w:rsid w:val="000301F1"/>
    <w:rsid w:val="0003069D"/>
    <w:rsid w:val="000306BF"/>
    <w:rsid w:val="00030819"/>
    <w:rsid w:val="00030A2F"/>
    <w:rsid w:val="00030AAF"/>
    <w:rsid w:val="00030DFF"/>
    <w:rsid w:val="00030F78"/>
    <w:rsid w:val="00031E09"/>
    <w:rsid w:val="00032188"/>
    <w:rsid w:val="00032316"/>
    <w:rsid w:val="00032475"/>
    <w:rsid w:val="00032724"/>
    <w:rsid w:val="000329FC"/>
    <w:rsid w:val="00032A3D"/>
    <w:rsid w:val="0003318D"/>
    <w:rsid w:val="00033409"/>
    <w:rsid w:val="00033848"/>
    <w:rsid w:val="00033C4D"/>
    <w:rsid w:val="00033DF9"/>
    <w:rsid w:val="000344F0"/>
    <w:rsid w:val="00034600"/>
    <w:rsid w:val="00034B7E"/>
    <w:rsid w:val="00034F96"/>
    <w:rsid w:val="00035167"/>
    <w:rsid w:val="000352E6"/>
    <w:rsid w:val="0003550A"/>
    <w:rsid w:val="00035AE0"/>
    <w:rsid w:val="00036372"/>
    <w:rsid w:val="00036880"/>
    <w:rsid w:val="00037418"/>
    <w:rsid w:val="000375B1"/>
    <w:rsid w:val="00037A6C"/>
    <w:rsid w:val="00040335"/>
    <w:rsid w:val="00040DC4"/>
    <w:rsid w:val="0004170C"/>
    <w:rsid w:val="00041BCE"/>
    <w:rsid w:val="000423C8"/>
    <w:rsid w:val="000429F1"/>
    <w:rsid w:val="00042ADA"/>
    <w:rsid w:val="00042E45"/>
    <w:rsid w:val="000430E9"/>
    <w:rsid w:val="0004378D"/>
    <w:rsid w:val="00043A56"/>
    <w:rsid w:val="00043D68"/>
    <w:rsid w:val="00043E2B"/>
    <w:rsid w:val="00043E70"/>
    <w:rsid w:val="00043FA3"/>
    <w:rsid w:val="00044B52"/>
    <w:rsid w:val="00044EC4"/>
    <w:rsid w:val="00045418"/>
    <w:rsid w:val="0004574B"/>
    <w:rsid w:val="00045986"/>
    <w:rsid w:val="00045F09"/>
    <w:rsid w:val="000463B2"/>
    <w:rsid w:val="000465F7"/>
    <w:rsid w:val="00046B68"/>
    <w:rsid w:val="00046F83"/>
    <w:rsid w:val="00047121"/>
    <w:rsid w:val="000479A6"/>
    <w:rsid w:val="00047E8A"/>
    <w:rsid w:val="00050231"/>
    <w:rsid w:val="00050364"/>
    <w:rsid w:val="00050AF9"/>
    <w:rsid w:val="000515A9"/>
    <w:rsid w:val="00051EF1"/>
    <w:rsid w:val="00052481"/>
    <w:rsid w:val="000526FE"/>
    <w:rsid w:val="00052844"/>
    <w:rsid w:val="00052ACC"/>
    <w:rsid w:val="00052C2A"/>
    <w:rsid w:val="00052C92"/>
    <w:rsid w:val="00053581"/>
    <w:rsid w:val="00053622"/>
    <w:rsid w:val="00054418"/>
    <w:rsid w:val="0005478B"/>
    <w:rsid w:val="00054910"/>
    <w:rsid w:val="0005539A"/>
    <w:rsid w:val="000558D5"/>
    <w:rsid w:val="00055D38"/>
    <w:rsid w:val="0005613C"/>
    <w:rsid w:val="0005638F"/>
    <w:rsid w:val="00056CA6"/>
    <w:rsid w:val="00056D6C"/>
    <w:rsid w:val="000570B0"/>
    <w:rsid w:val="00057D99"/>
    <w:rsid w:val="00060097"/>
    <w:rsid w:val="000600EA"/>
    <w:rsid w:val="000601DF"/>
    <w:rsid w:val="000603E4"/>
    <w:rsid w:val="00060788"/>
    <w:rsid w:val="000609C3"/>
    <w:rsid w:val="0006150D"/>
    <w:rsid w:val="00061FC3"/>
    <w:rsid w:val="00062235"/>
    <w:rsid w:val="000626A6"/>
    <w:rsid w:val="000626D0"/>
    <w:rsid w:val="00062808"/>
    <w:rsid w:val="00062809"/>
    <w:rsid w:val="000632A8"/>
    <w:rsid w:val="00063B57"/>
    <w:rsid w:val="00064369"/>
    <w:rsid w:val="000646FF"/>
    <w:rsid w:val="00064BF8"/>
    <w:rsid w:val="00065200"/>
    <w:rsid w:val="000660B9"/>
    <w:rsid w:val="00066263"/>
    <w:rsid w:val="00066276"/>
    <w:rsid w:val="00066282"/>
    <w:rsid w:val="00066616"/>
    <w:rsid w:val="00066E03"/>
    <w:rsid w:val="0006710A"/>
    <w:rsid w:val="000672AA"/>
    <w:rsid w:val="000672E8"/>
    <w:rsid w:val="000675CF"/>
    <w:rsid w:val="000675FA"/>
    <w:rsid w:val="0006778A"/>
    <w:rsid w:val="00067E88"/>
    <w:rsid w:val="000700A0"/>
    <w:rsid w:val="0007029A"/>
    <w:rsid w:val="0007038D"/>
    <w:rsid w:val="00070747"/>
    <w:rsid w:val="00071784"/>
    <w:rsid w:val="00071A0F"/>
    <w:rsid w:val="00071F1D"/>
    <w:rsid w:val="00072141"/>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4EE"/>
    <w:rsid w:val="000769DB"/>
    <w:rsid w:val="00076B95"/>
    <w:rsid w:val="00076FB1"/>
    <w:rsid w:val="000773DF"/>
    <w:rsid w:val="00077485"/>
    <w:rsid w:val="00077829"/>
    <w:rsid w:val="000778F7"/>
    <w:rsid w:val="00077C93"/>
    <w:rsid w:val="00077FC5"/>
    <w:rsid w:val="000800E3"/>
    <w:rsid w:val="000815F3"/>
    <w:rsid w:val="0008167B"/>
    <w:rsid w:val="00081978"/>
    <w:rsid w:val="00081CE6"/>
    <w:rsid w:val="00082186"/>
    <w:rsid w:val="00082ABB"/>
    <w:rsid w:val="00082AEA"/>
    <w:rsid w:val="00082C13"/>
    <w:rsid w:val="00082D2D"/>
    <w:rsid w:val="00082DDE"/>
    <w:rsid w:val="00083237"/>
    <w:rsid w:val="00084202"/>
    <w:rsid w:val="0008470A"/>
    <w:rsid w:val="00084976"/>
    <w:rsid w:val="00084A1A"/>
    <w:rsid w:val="00084A22"/>
    <w:rsid w:val="00084AEF"/>
    <w:rsid w:val="00084DF8"/>
    <w:rsid w:val="00084FF1"/>
    <w:rsid w:val="00085158"/>
    <w:rsid w:val="00085C27"/>
    <w:rsid w:val="00086D2A"/>
    <w:rsid w:val="00086F1C"/>
    <w:rsid w:val="0009043F"/>
    <w:rsid w:val="000904F2"/>
    <w:rsid w:val="000908D2"/>
    <w:rsid w:val="00090BFA"/>
    <w:rsid w:val="00090EC8"/>
    <w:rsid w:val="00090F1D"/>
    <w:rsid w:val="00090F63"/>
    <w:rsid w:val="00091169"/>
    <w:rsid w:val="00091598"/>
    <w:rsid w:val="00092291"/>
    <w:rsid w:val="000926A8"/>
    <w:rsid w:val="00092E5A"/>
    <w:rsid w:val="000933D3"/>
    <w:rsid w:val="00093D71"/>
    <w:rsid w:val="00093EAD"/>
    <w:rsid w:val="00094E8E"/>
    <w:rsid w:val="0009585A"/>
    <w:rsid w:val="00095918"/>
    <w:rsid w:val="00095AB7"/>
    <w:rsid w:val="00095F23"/>
    <w:rsid w:val="0009640E"/>
    <w:rsid w:val="00096A54"/>
    <w:rsid w:val="00096F96"/>
    <w:rsid w:val="000979F1"/>
    <w:rsid w:val="00097AFE"/>
    <w:rsid w:val="000A0467"/>
    <w:rsid w:val="000A0597"/>
    <w:rsid w:val="000A0696"/>
    <w:rsid w:val="000A0A9C"/>
    <w:rsid w:val="000A0FFB"/>
    <w:rsid w:val="000A1487"/>
    <w:rsid w:val="000A18C9"/>
    <w:rsid w:val="000A19A8"/>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6BEC"/>
    <w:rsid w:val="000A7197"/>
    <w:rsid w:val="000A7670"/>
    <w:rsid w:val="000A76C4"/>
    <w:rsid w:val="000A76FD"/>
    <w:rsid w:val="000A79B3"/>
    <w:rsid w:val="000A7A01"/>
    <w:rsid w:val="000B0487"/>
    <w:rsid w:val="000B0645"/>
    <w:rsid w:val="000B0B8F"/>
    <w:rsid w:val="000B13AB"/>
    <w:rsid w:val="000B148B"/>
    <w:rsid w:val="000B180C"/>
    <w:rsid w:val="000B1A0E"/>
    <w:rsid w:val="000B260D"/>
    <w:rsid w:val="000B2C42"/>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7589"/>
    <w:rsid w:val="000B75D3"/>
    <w:rsid w:val="000B770D"/>
    <w:rsid w:val="000B7755"/>
    <w:rsid w:val="000C0003"/>
    <w:rsid w:val="000C0771"/>
    <w:rsid w:val="000C091C"/>
    <w:rsid w:val="000C0B85"/>
    <w:rsid w:val="000C10D1"/>
    <w:rsid w:val="000C1ED8"/>
    <w:rsid w:val="000C1F3A"/>
    <w:rsid w:val="000C20FC"/>
    <w:rsid w:val="000C2503"/>
    <w:rsid w:val="000C26F5"/>
    <w:rsid w:val="000C2B8B"/>
    <w:rsid w:val="000C32EF"/>
    <w:rsid w:val="000C355C"/>
    <w:rsid w:val="000C3C9C"/>
    <w:rsid w:val="000C3D25"/>
    <w:rsid w:val="000C3FCD"/>
    <w:rsid w:val="000C4397"/>
    <w:rsid w:val="000C49B6"/>
    <w:rsid w:val="000C4AB4"/>
    <w:rsid w:val="000C4BEC"/>
    <w:rsid w:val="000C4E46"/>
    <w:rsid w:val="000C56D1"/>
    <w:rsid w:val="000C5AB1"/>
    <w:rsid w:val="000C5F42"/>
    <w:rsid w:val="000C6343"/>
    <w:rsid w:val="000C676A"/>
    <w:rsid w:val="000C6DA6"/>
    <w:rsid w:val="000C6F57"/>
    <w:rsid w:val="000C6FFA"/>
    <w:rsid w:val="000C703E"/>
    <w:rsid w:val="000C73A1"/>
    <w:rsid w:val="000C75B4"/>
    <w:rsid w:val="000D0030"/>
    <w:rsid w:val="000D03DD"/>
    <w:rsid w:val="000D0505"/>
    <w:rsid w:val="000D05AC"/>
    <w:rsid w:val="000D093B"/>
    <w:rsid w:val="000D0B63"/>
    <w:rsid w:val="000D18FE"/>
    <w:rsid w:val="000D1930"/>
    <w:rsid w:val="000D1AAB"/>
    <w:rsid w:val="000D2493"/>
    <w:rsid w:val="000D2894"/>
    <w:rsid w:val="000D2F0D"/>
    <w:rsid w:val="000D33F1"/>
    <w:rsid w:val="000D3E31"/>
    <w:rsid w:val="000D4836"/>
    <w:rsid w:val="000D4FA7"/>
    <w:rsid w:val="000D518D"/>
    <w:rsid w:val="000D51B2"/>
    <w:rsid w:val="000D557B"/>
    <w:rsid w:val="000D58BB"/>
    <w:rsid w:val="000D5C90"/>
    <w:rsid w:val="000D5F0B"/>
    <w:rsid w:val="000D60D7"/>
    <w:rsid w:val="000D62EC"/>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5F62"/>
    <w:rsid w:val="000E677F"/>
    <w:rsid w:val="000E679F"/>
    <w:rsid w:val="000E6A32"/>
    <w:rsid w:val="000E755C"/>
    <w:rsid w:val="000F01DB"/>
    <w:rsid w:val="000F0B78"/>
    <w:rsid w:val="000F17FF"/>
    <w:rsid w:val="000F18AD"/>
    <w:rsid w:val="000F1CB2"/>
    <w:rsid w:val="000F1DD4"/>
    <w:rsid w:val="000F1E92"/>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7074"/>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E58"/>
    <w:rsid w:val="00104FF1"/>
    <w:rsid w:val="00105302"/>
    <w:rsid w:val="00105741"/>
    <w:rsid w:val="00105ED9"/>
    <w:rsid w:val="00105FBE"/>
    <w:rsid w:val="001061B5"/>
    <w:rsid w:val="001067FA"/>
    <w:rsid w:val="00106801"/>
    <w:rsid w:val="0010758E"/>
    <w:rsid w:val="001078FF"/>
    <w:rsid w:val="0011026A"/>
    <w:rsid w:val="0011027A"/>
    <w:rsid w:val="00110327"/>
    <w:rsid w:val="00110A0B"/>
    <w:rsid w:val="00110CE6"/>
    <w:rsid w:val="00111112"/>
    <w:rsid w:val="001112DF"/>
    <w:rsid w:val="00111553"/>
    <w:rsid w:val="001123BF"/>
    <w:rsid w:val="00112B52"/>
    <w:rsid w:val="00112B53"/>
    <w:rsid w:val="00114010"/>
    <w:rsid w:val="00114108"/>
    <w:rsid w:val="001144E9"/>
    <w:rsid w:val="001145F1"/>
    <w:rsid w:val="00115256"/>
    <w:rsid w:val="001155D8"/>
    <w:rsid w:val="00115724"/>
    <w:rsid w:val="00115A5A"/>
    <w:rsid w:val="00115C1D"/>
    <w:rsid w:val="00115D9F"/>
    <w:rsid w:val="00115EB2"/>
    <w:rsid w:val="001164F9"/>
    <w:rsid w:val="00120199"/>
    <w:rsid w:val="001203DA"/>
    <w:rsid w:val="001206CE"/>
    <w:rsid w:val="00121063"/>
    <w:rsid w:val="001217E0"/>
    <w:rsid w:val="00121A14"/>
    <w:rsid w:val="001228B0"/>
    <w:rsid w:val="00123066"/>
    <w:rsid w:val="0012389C"/>
    <w:rsid w:val="00123907"/>
    <w:rsid w:val="00123DA7"/>
    <w:rsid w:val="00123FF4"/>
    <w:rsid w:val="001247F8"/>
    <w:rsid w:val="001248AC"/>
    <w:rsid w:val="00125915"/>
    <w:rsid w:val="00125E1B"/>
    <w:rsid w:val="001266FD"/>
    <w:rsid w:val="00126733"/>
    <w:rsid w:val="001267A6"/>
    <w:rsid w:val="00126EA0"/>
    <w:rsid w:val="001274B2"/>
    <w:rsid w:val="0012769A"/>
    <w:rsid w:val="00127EC8"/>
    <w:rsid w:val="00130195"/>
    <w:rsid w:val="001304BB"/>
    <w:rsid w:val="001307B0"/>
    <w:rsid w:val="0013096F"/>
    <w:rsid w:val="00130EAD"/>
    <w:rsid w:val="00131266"/>
    <w:rsid w:val="00131327"/>
    <w:rsid w:val="0013141A"/>
    <w:rsid w:val="00131CC0"/>
    <w:rsid w:val="00131D38"/>
    <w:rsid w:val="00131DD5"/>
    <w:rsid w:val="0013281A"/>
    <w:rsid w:val="00132849"/>
    <w:rsid w:val="00132C6B"/>
    <w:rsid w:val="001331FC"/>
    <w:rsid w:val="00133460"/>
    <w:rsid w:val="00133746"/>
    <w:rsid w:val="00133F14"/>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320"/>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47FAD"/>
    <w:rsid w:val="00150518"/>
    <w:rsid w:val="001515D4"/>
    <w:rsid w:val="001524A5"/>
    <w:rsid w:val="001525B5"/>
    <w:rsid w:val="00152874"/>
    <w:rsid w:val="00152FAF"/>
    <w:rsid w:val="00153161"/>
    <w:rsid w:val="001535A5"/>
    <w:rsid w:val="00153FD3"/>
    <w:rsid w:val="001541E3"/>
    <w:rsid w:val="001542D2"/>
    <w:rsid w:val="0015440A"/>
    <w:rsid w:val="00154C70"/>
    <w:rsid w:val="00154EFB"/>
    <w:rsid w:val="00155A4B"/>
    <w:rsid w:val="00156A9B"/>
    <w:rsid w:val="001575A9"/>
    <w:rsid w:val="00157A82"/>
    <w:rsid w:val="0016000B"/>
    <w:rsid w:val="00160263"/>
    <w:rsid w:val="001607E5"/>
    <w:rsid w:val="00160ACD"/>
    <w:rsid w:val="00160CC4"/>
    <w:rsid w:val="00161876"/>
    <w:rsid w:val="00161886"/>
    <w:rsid w:val="00161D00"/>
    <w:rsid w:val="00161D3D"/>
    <w:rsid w:val="00162A6B"/>
    <w:rsid w:val="00163283"/>
    <w:rsid w:val="001636CD"/>
    <w:rsid w:val="00163739"/>
    <w:rsid w:val="00163EF4"/>
    <w:rsid w:val="00163F38"/>
    <w:rsid w:val="001644B8"/>
    <w:rsid w:val="00164828"/>
    <w:rsid w:val="00164B5F"/>
    <w:rsid w:val="00164BC6"/>
    <w:rsid w:val="0016597F"/>
    <w:rsid w:val="00166471"/>
    <w:rsid w:val="001665AD"/>
    <w:rsid w:val="00166B01"/>
    <w:rsid w:val="00166E1F"/>
    <w:rsid w:val="0016724C"/>
    <w:rsid w:val="001674FE"/>
    <w:rsid w:val="00167893"/>
    <w:rsid w:val="0017021F"/>
    <w:rsid w:val="00170416"/>
    <w:rsid w:val="00170825"/>
    <w:rsid w:val="00170B88"/>
    <w:rsid w:val="001713A8"/>
    <w:rsid w:val="001713B5"/>
    <w:rsid w:val="001714C1"/>
    <w:rsid w:val="00171E9E"/>
    <w:rsid w:val="00172586"/>
    <w:rsid w:val="00172A2E"/>
    <w:rsid w:val="00172D73"/>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86"/>
    <w:rsid w:val="001821EE"/>
    <w:rsid w:val="00182250"/>
    <w:rsid w:val="00182767"/>
    <w:rsid w:val="00182C64"/>
    <w:rsid w:val="0018332A"/>
    <w:rsid w:val="001835CB"/>
    <w:rsid w:val="00183C1A"/>
    <w:rsid w:val="00184014"/>
    <w:rsid w:val="00184FF9"/>
    <w:rsid w:val="00185C8F"/>
    <w:rsid w:val="001860B5"/>
    <w:rsid w:val="001870C1"/>
    <w:rsid w:val="00187D28"/>
    <w:rsid w:val="00187DC1"/>
    <w:rsid w:val="00190632"/>
    <w:rsid w:val="001909AC"/>
    <w:rsid w:val="00190A0F"/>
    <w:rsid w:val="0019131D"/>
    <w:rsid w:val="00191666"/>
    <w:rsid w:val="001919A5"/>
    <w:rsid w:val="0019234E"/>
    <w:rsid w:val="00192578"/>
    <w:rsid w:val="00192C72"/>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DC1"/>
    <w:rsid w:val="001A23E5"/>
    <w:rsid w:val="001A2C06"/>
    <w:rsid w:val="001A30B0"/>
    <w:rsid w:val="001A4232"/>
    <w:rsid w:val="001A4727"/>
    <w:rsid w:val="001A4DFF"/>
    <w:rsid w:val="001A4E48"/>
    <w:rsid w:val="001A539E"/>
    <w:rsid w:val="001A53F4"/>
    <w:rsid w:val="001A6339"/>
    <w:rsid w:val="001A6570"/>
    <w:rsid w:val="001A6B09"/>
    <w:rsid w:val="001A77C1"/>
    <w:rsid w:val="001A7893"/>
    <w:rsid w:val="001B0129"/>
    <w:rsid w:val="001B0549"/>
    <w:rsid w:val="001B07D3"/>
    <w:rsid w:val="001B0933"/>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990"/>
    <w:rsid w:val="001C3AE5"/>
    <w:rsid w:val="001C453F"/>
    <w:rsid w:val="001C55F0"/>
    <w:rsid w:val="001C5CB0"/>
    <w:rsid w:val="001C5E25"/>
    <w:rsid w:val="001C6672"/>
    <w:rsid w:val="001C6A81"/>
    <w:rsid w:val="001C6B66"/>
    <w:rsid w:val="001C6FCB"/>
    <w:rsid w:val="001C718C"/>
    <w:rsid w:val="001C7603"/>
    <w:rsid w:val="001C78CE"/>
    <w:rsid w:val="001C78E7"/>
    <w:rsid w:val="001D0203"/>
    <w:rsid w:val="001D171A"/>
    <w:rsid w:val="001D173C"/>
    <w:rsid w:val="001D17FA"/>
    <w:rsid w:val="001D190A"/>
    <w:rsid w:val="001D2049"/>
    <w:rsid w:val="001D23DC"/>
    <w:rsid w:val="001D2903"/>
    <w:rsid w:val="001D2C0A"/>
    <w:rsid w:val="001D35C6"/>
    <w:rsid w:val="001D3949"/>
    <w:rsid w:val="001D3B17"/>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AFD"/>
    <w:rsid w:val="001E1F5C"/>
    <w:rsid w:val="001E2093"/>
    <w:rsid w:val="001E2EEB"/>
    <w:rsid w:val="001E3554"/>
    <w:rsid w:val="001E3F0F"/>
    <w:rsid w:val="001E411B"/>
    <w:rsid w:val="001E4E25"/>
    <w:rsid w:val="001E4E86"/>
    <w:rsid w:val="001E4FB1"/>
    <w:rsid w:val="001E4FC5"/>
    <w:rsid w:val="001E51A7"/>
    <w:rsid w:val="001E53BC"/>
    <w:rsid w:val="001E53FF"/>
    <w:rsid w:val="001E65EF"/>
    <w:rsid w:val="001E69CD"/>
    <w:rsid w:val="001E6E5E"/>
    <w:rsid w:val="001E7710"/>
    <w:rsid w:val="001F0621"/>
    <w:rsid w:val="001F11D6"/>
    <w:rsid w:val="001F124E"/>
    <w:rsid w:val="001F1589"/>
    <w:rsid w:val="001F15F4"/>
    <w:rsid w:val="001F1A9C"/>
    <w:rsid w:val="001F1D2C"/>
    <w:rsid w:val="001F234F"/>
    <w:rsid w:val="001F252A"/>
    <w:rsid w:val="001F2537"/>
    <w:rsid w:val="001F3AC2"/>
    <w:rsid w:val="001F405D"/>
    <w:rsid w:val="001F437B"/>
    <w:rsid w:val="001F4EED"/>
    <w:rsid w:val="001F57B8"/>
    <w:rsid w:val="001F5B2E"/>
    <w:rsid w:val="001F60D7"/>
    <w:rsid w:val="001F6378"/>
    <w:rsid w:val="001F65A7"/>
    <w:rsid w:val="001F6AEB"/>
    <w:rsid w:val="001F6BD3"/>
    <w:rsid w:val="001F7393"/>
    <w:rsid w:val="00200095"/>
    <w:rsid w:val="002001B0"/>
    <w:rsid w:val="0020030C"/>
    <w:rsid w:val="002003AE"/>
    <w:rsid w:val="002008FD"/>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10892"/>
    <w:rsid w:val="00210E72"/>
    <w:rsid w:val="00211033"/>
    <w:rsid w:val="002111DD"/>
    <w:rsid w:val="0021180A"/>
    <w:rsid w:val="00211C15"/>
    <w:rsid w:val="00212092"/>
    <w:rsid w:val="002120BD"/>
    <w:rsid w:val="00212BE9"/>
    <w:rsid w:val="00214885"/>
    <w:rsid w:val="00214C55"/>
    <w:rsid w:val="00214E61"/>
    <w:rsid w:val="0021529D"/>
    <w:rsid w:val="002152A9"/>
    <w:rsid w:val="002155DF"/>
    <w:rsid w:val="0021578E"/>
    <w:rsid w:val="00215CD3"/>
    <w:rsid w:val="00217979"/>
    <w:rsid w:val="00217AE3"/>
    <w:rsid w:val="00217C91"/>
    <w:rsid w:val="002201A1"/>
    <w:rsid w:val="0022072C"/>
    <w:rsid w:val="0022088C"/>
    <w:rsid w:val="00221126"/>
    <w:rsid w:val="0022186A"/>
    <w:rsid w:val="00221DA4"/>
    <w:rsid w:val="00221DC2"/>
    <w:rsid w:val="00221F21"/>
    <w:rsid w:val="002220CC"/>
    <w:rsid w:val="00222190"/>
    <w:rsid w:val="00222CC2"/>
    <w:rsid w:val="00223609"/>
    <w:rsid w:val="0022363A"/>
    <w:rsid w:val="00223A82"/>
    <w:rsid w:val="00223BF6"/>
    <w:rsid w:val="00223E25"/>
    <w:rsid w:val="00224004"/>
    <w:rsid w:val="002241A5"/>
    <w:rsid w:val="00224374"/>
    <w:rsid w:val="00224C08"/>
    <w:rsid w:val="002250DF"/>
    <w:rsid w:val="00225FE1"/>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64F3"/>
    <w:rsid w:val="0023723A"/>
    <w:rsid w:val="002375A2"/>
    <w:rsid w:val="00237E17"/>
    <w:rsid w:val="00240137"/>
    <w:rsid w:val="00240BF4"/>
    <w:rsid w:val="00240CEC"/>
    <w:rsid w:val="00242059"/>
    <w:rsid w:val="00242685"/>
    <w:rsid w:val="00242AB4"/>
    <w:rsid w:val="00242DFC"/>
    <w:rsid w:val="00244263"/>
    <w:rsid w:val="002448BE"/>
    <w:rsid w:val="00245596"/>
    <w:rsid w:val="00245CFA"/>
    <w:rsid w:val="00245E31"/>
    <w:rsid w:val="00246389"/>
    <w:rsid w:val="0024681C"/>
    <w:rsid w:val="00247113"/>
    <w:rsid w:val="002473ED"/>
    <w:rsid w:val="00247685"/>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3C4"/>
    <w:rsid w:val="0025450E"/>
    <w:rsid w:val="00254CD1"/>
    <w:rsid w:val="00254D1F"/>
    <w:rsid w:val="002551B4"/>
    <w:rsid w:val="002565D2"/>
    <w:rsid w:val="002566D2"/>
    <w:rsid w:val="002573D2"/>
    <w:rsid w:val="002574F6"/>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AD8"/>
    <w:rsid w:val="00264C3A"/>
    <w:rsid w:val="00264D3A"/>
    <w:rsid w:val="00264EF8"/>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3DFB"/>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936"/>
    <w:rsid w:val="00284E46"/>
    <w:rsid w:val="00284F5A"/>
    <w:rsid w:val="00284F97"/>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8F"/>
    <w:rsid w:val="00293013"/>
    <w:rsid w:val="00293236"/>
    <w:rsid w:val="00293377"/>
    <w:rsid w:val="0029341E"/>
    <w:rsid w:val="002934B8"/>
    <w:rsid w:val="00293A54"/>
    <w:rsid w:val="0029505A"/>
    <w:rsid w:val="00295261"/>
    <w:rsid w:val="0029533F"/>
    <w:rsid w:val="00295AE4"/>
    <w:rsid w:val="00295F68"/>
    <w:rsid w:val="00296159"/>
    <w:rsid w:val="002967A2"/>
    <w:rsid w:val="00296AAC"/>
    <w:rsid w:val="002970F6"/>
    <w:rsid w:val="00297504"/>
    <w:rsid w:val="002A038F"/>
    <w:rsid w:val="002A03B6"/>
    <w:rsid w:val="002A0404"/>
    <w:rsid w:val="002A067B"/>
    <w:rsid w:val="002A0CB8"/>
    <w:rsid w:val="002A129B"/>
    <w:rsid w:val="002A17D3"/>
    <w:rsid w:val="002A18A9"/>
    <w:rsid w:val="002A18FF"/>
    <w:rsid w:val="002A2B66"/>
    <w:rsid w:val="002A2E3E"/>
    <w:rsid w:val="002A45E4"/>
    <w:rsid w:val="002A49B0"/>
    <w:rsid w:val="002A4C91"/>
    <w:rsid w:val="002A51FB"/>
    <w:rsid w:val="002A6327"/>
    <w:rsid w:val="002A66DA"/>
    <w:rsid w:val="002A699C"/>
    <w:rsid w:val="002A6BA4"/>
    <w:rsid w:val="002A6E64"/>
    <w:rsid w:val="002B012B"/>
    <w:rsid w:val="002B1D95"/>
    <w:rsid w:val="002B212F"/>
    <w:rsid w:val="002B2177"/>
    <w:rsid w:val="002B245E"/>
    <w:rsid w:val="002B2BD5"/>
    <w:rsid w:val="002B3ACF"/>
    <w:rsid w:val="002B499B"/>
    <w:rsid w:val="002B4A76"/>
    <w:rsid w:val="002B4B76"/>
    <w:rsid w:val="002B6FC1"/>
    <w:rsid w:val="002B79A6"/>
    <w:rsid w:val="002B7ABA"/>
    <w:rsid w:val="002C01C5"/>
    <w:rsid w:val="002C0355"/>
    <w:rsid w:val="002C2B6A"/>
    <w:rsid w:val="002C3A1B"/>
    <w:rsid w:val="002C4608"/>
    <w:rsid w:val="002C491F"/>
    <w:rsid w:val="002C4A45"/>
    <w:rsid w:val="002C4CD3"/>
    <w:rsid w:val="002C5B21"/>
    <w:rsid w:val="002C6350"/>
    <w:rsid w:val="002C6487"/>
    <w:rsid w:val="002C649B"/>
    <w:rsid w:val="002C686C"/>
    <w:rsid w:val="002C722B"/>
    <w:rsid w:val="002C74F7"/>
    <w:rsid w:val="002C7721"/>
    <w:rsid w:val="002C775C"/>
    <w:rsid w:val="002C79A5"/>
    <w:rsid w:val="002D031D"/>
    <w:rsid w:val="002D039E"/>
    <w:rsid w:val="002D0506"/>
    <w:rsid w:val="002D095B"/>
    <w:rsid w:val="002D0AEF"/>
    <w:rsid w:val="002D1332"/>
    <w:rsid w:val="002D16C9"/>
    <w:rsid w:val="002D1FBB"/>
    <w:rsid w:val="002D2189"/>
    <w:rsid w:val="002D27FB"/>
    <w:rsid w:val="002D2D3E"/>
    <w:rsid w:val="002D3106"/>
    <w:rsid w:val="002D46F8"/>
    <w:rsid w:val="002D4945"/>
    <w:rsid w:val="002D4BE1"/>
    <w:rsid w:val="002D4D29"/>
    <w:rsid w:val="002D4E67"/>
    <w:rsid w:val="002D4FF9"/>
    <w:rsid w:val="002D5C17"/>
    <w:rsid w:val="002D6601"/>
    <w:rsid w:val="002D67F3"/>
    <w:rsid w:val="002D6BA2"/>
    <w:rsid w:val="002D7195"/>
    <w:rsid w:val="002D76BC"/>
    <w:rsid w:val="002D7F54"/>
    <w:rsid w:val="002E04C5"/>
    <w:rsid w:val="002E0F93"/>
    <w:rsid w:val="002E0FEB"/>
    <w:rsid w:val="002E115A"/>
    <w:rsid w:val="002E1755"/>
    <w:rsid w:val="002E2618"/>
    <w:rsid w:val="002E26AC"/>
    <w:rsid w:val="002E2DB8"/>
    <w:rsid w:val="002E3177"/>
    <w:rsid w:val="002E31D7"/>
    <w:rsid w:val="002E371E"/>
    <w:rsid w:val="002E37E7"/>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81D"/>
    <w:rsid w:val="002F0A78"/>
    <w:rsid w:val="002F0B2B"/>
    <w:rsid w:val="002F0B97"/>
    <w:rsid w:val="002F0C5F"/>
    <w:rsid w:val="002F12AF"/>
    <w:rsid w:val="002F1425"/>
    <w:rsid w:val="002F1712"/>
    <w:rsid w:val="002F1940"/>
    <w:rsid w:val="002F1ACD"/>
    <w:rsid w:val="002F1C4D"/>
    <w:rsid w:val="002F2159"/>
    <w:rsid w:val="002F2C55"/>
    <w:rsid w:val="002F2D4A"/>
    <w:rsid w:val="002F3127"/>
    <w:rsid w:val="002F315B"/>
    <w:rsid w:val="002F33C9"/>
    <w:rsid w:val="002F39AA"/>
    <w:rsid w:val="002F39B5"/>
    <w:rsid w:val="002F3FB2"/>
    <w:rsid w:val="002F4E3F"/>
    <w:rsid w:val="002F5228"/>
    <w:rsid w:val="002F6158"/>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6549"/>
    <w:rsid w:val="003068EB"/>
    <w:rsid w:val="00306994"/>
    <w:rsid w:val="00306E10"/>
    <w:rsid w:val="00307162"/>
    <w:rsid w:val="0030717C"/>
    <w:rsid w:val="003071A9"/>
    <w:rsid w:val="0030723B"/>
    <w:rsid w:val="0030733B"/>
    <w:rsid w:val="003075BE"/>
    <w:rsid w:val="00307E03"/>
    <w:rsid w:val="003106E0"/>
    <w:rsid w:val="00310D09"/>
    <w:rsid w:val="00310D49"/>
    <w:rsid w:val="003110C7"/>
    <w:rsid w:val="0031139C"/>
    <w:rsid w:val="00311454"/>
    <w:rsid w:val="003115ED"/>
    <w:rsid w:val="003116F4"/>
    <w:rsid w:val="00311953"/>
    <w:rsid w:val="003121BF"/>
    <w:rsid w:val="00312232"/>
    <w:rsid w:val="003128A7"/>
    <w:rsid w:val="003149B9"/>
    <w:rsid w:val="00314BF7"/>
    <w:rsid w:val="00314C3E"/>
    <w:rsid w:val="00314C57"/>
    <w:rsid w:val="00315471"/>
    <w:rsid w:val="0031619A"/>
    <w:rsid w:val="00316474"/>
    <w:rsid w:val="003164ED"/>
    <w:rsid w:val="00316929"/>
    <w:rsid w:val="0031776D"/>
    <w:rsid w:val="0032055A"/>
    <w:rsid w:val="0032094D"/>
    <w:rsid w:val="00320C76"/>
    <w:rsid w:val="00321757"/>
    <w:rsid w:val="00321CF2"/>
    <w:rsid w:val="00322A0A"/>
    <w:rsid w:val="00322CEF"/>
    <w:rsid w:val="00323675"/>
    <w:rsid w:val="00323738"/>
    <w:rsid w:val="00323931"/>
    <w:rsid w:val="00323950"/>
    <w:rsid w:val="00323AB0"/>
    <w:rsid w:val="00323C0D"/>
    <w:rsid w:val="003248ED"/>
    <w:rsid w:val="00325298"/>
    <w:rsid w:val="003256F0"/>
    <w:rsid w:val="00325844"/>
    <w:rsid w:val="00325C9E"/>
    <w:rsid w:val="00326355"/>
    <w:rsid w:val="00326430"/>
    <w:rsid w:val="003266B5"/>
    <w:rsid w:val="00327320"/>
    <w:rsid w:val="003278D2"/>
    <w:rsid w:val="00327913"/>
    <w:rsid w:val="00327D87"/>
    <w:rsid w:val="003301E8"/>
    <w:rsid w:val="00330880"/>
    <w:rsid w:val="00330980"/>
    <w:rsid w:val="003309D9"/>
    <w:rsid w:val="00330C73"/>
    <w:rsid w:val="00330D81"/>
    <w:rsid w:val="0033153B"/>
    <w:rsid w:val="003317CD"/>
    <w:rsid w:val="00331977"/>
    <w:rsid w:val="00331C64"/>
    <w:rsid w:val="0033223B"/>
    <w:rsid w:val="0033251F"/>
    <w:rsid w:val="00332A76"/>
    <w:rsid w:val="00332E36"/>
    <w:rsid w:val="003344E2"/>
    <w:rsid w:val="0033452C"/>
    <w:rsid w:val="0033466C"/>
    <w:rsid w:val="00334A39"/>
    <w:rsid w:val="00334F13"/>
    <w:rsid w:val="00335347"/>
    <w:rsid w:val="003353B8"/>
    <w:rsid w:val="003355AC"/>
    <w:rsid w:val="003356C3"/>
    <w:rsid w:val="00335754"/>
    <w:rsid w:val="00335AA4"/>
    <w:rsid w:val="00336399"/>
    <w:rsid w:val="003364A7"/>
    <w:rsid w:val="0033735B"/>
    <w:rsid w:val="00340050"/>
    <w:rsid w:val="0034038A"/>
    <w:rsid w:val="00340CD3"/>
    <w:rsid w:val="00341129"/>
    <w:rsid w:val="00341E1C"/>
    <w:rsid w:val="00342265"/>
    <w:rsid w:val="00342267"/>
    <w:rsid w:val="0034315A"/>
    <w:rsid w:val="003436A3"/>
    <w:rsid w:val="003441DF"/>
    <w:rsid w:val="0034420F"/>
    <w:rsid w:val="0034456F"/>
    <w:rsid w:val="00344969"/>
    <w:rsid w:val="00344CD0"/>
    <w:rsid w:val="00344E1B"/>
    <w:rsid w:val="00344EB8"/>
    <w:rsid w:val="00345030"/>
    <w:rsid w:val="003452E1"/>
    <w:rsid w:val="00345499"/>
    <w:rsid w:val="003455FE"/>
    <w:rsid w:val="003457BA"/>
    <w:rsid w:val="00345A09"/>
    <w:rsid w:val="00345E50"/>
    <w:rsid w:val="00346BCC"/>
    <w:rsid w:val="00346FDC"/>
    <w:rsid w:val="0034700E"/>
    <w:rsid w:val="00347650"/>
    <w:rsid w:val="00347AAD"/>
    <w:rsid w:val="00350D11"/>
    <w:rsid w:val="003517FA"/>
    <w:rsid w:val="003518D4"/>
    <w:rsid w:val="00351B8B"/>
    <w:rsid w:val="0035246E"/>
    <w:rsid w:val="00352A98"/>
    <w:rsid w:val="0035355B"/>
    <w:rsid w:val="00355054"/>
    <w:rsid w:val="0035514A"/>
    <w:rsid w:val="00355672"/>
    <w:rsid w:val="003558E9"/>
    <w:rsid w:val="00355A58"/>
    <w:rsid w:val="00355E5C"/>
    <w:rsid w:val="0035614A"/>
    <w:rsid w:val="0035673D"/>
    <w:rsid w:val="003569BD"/>
    <w:rsid w:val="00356BD9"/>
    <w:rsid w:val="0035712A"/>
    <w:rsid w:val="00357326"/>
    <w:rsid w:val="00357A30"/>
    <w:rsid w:val="00357ADA"/>
    <w:rsid w:val="00360198"/>
    <w:rsid w:val="003604BA"/>
    <w:rsid w:val="003612DD"/>
    <w:rsid w:val="00361391"/>
    <w:rsid w:val="003614B0"/>
    <w:rsid w:val="00361E68"/>
    <w:rsid w:val="00361F6D"/>
    <w:rsid w:val="00361F76"/>
    <w:rsid w:val="00362313"/>
    <w:rsid w:val="00362BDE"/>
    <w:rsid w:val="00362CD3"/>
    <w:rsid w:val="00362D02"/>
    <w:rsid w:val="00363441"/>
    <w:rsid w:val="0036349A"/>
    <w:rsid w:val="0036354C"/>
    <w:rsid w:val="00363A1B"/>
    <w:rsid w:val="00363E36"/>
    <w:rsid w:val="00363F4D"/>
    <w:rsid w:val="00363FB0"/>
    <w:rsid w:val="0036425E"/>
    <w:rsid w:val="00364816"/>
    <w:rsid w:val="00364BD3"/>
    <w:rsid w:val="0036531B"/>
    <w:rsid w:val="00365804"/>
    <w:rsid w:val="003659B9"/>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4FED"/>
    <w:rsid w:val="00375405"/>
    <w:rsid w:val="003755DF"/>
    <w:rsid w:val="00375BF7"/>
    <w:rsid w:val="00375FFB"/>
    <w:rsid w:val="00376077"/>
    <w:rsid w:val="0037619C"/>
    <w:rsid w:val="00376678"/>
    <w:rsid w:val="00376CD7"/>
    <w:rsid w:val="00377D62"/>
    <w:rsid w:val="00377FD9"/>
    <w:rsid w:val="00380003"/>
    <w:rsid w:val="003801DB"/>
    <w:rsid w:val="00381595"/>
    <w:rsid w:val="00382AFC"/>
    <w:rsid w:val="00383345"/>
    <w:rsid w:val="00383545"/>
    <w:rsid w:val="00383931"/>
    <w:rsid w:val="00384100"/>
    <w:rsid w:val="00384A1F"/>
    <w:rsid w:val="003853FF"/>
    <w:rsid w:val="0038604C"/>
    <w:rsid w:val="00386415"/>
    <w:rsid w:val="00386659"/>
    <w:rsid w:val="0038675F"/>
    <w:rsid w:val="00386809"/>
    <w:rsid w:val="00386C0B"/>
    <w:rsid w:val="00387446"/>
    <w:rsid w:val="0038768F"/>
    <w:rsid w:val="0039003F"/>
    <w:rsid w:val="00390164"/>
    <w:rsid w:val="003902CB"/>
    <w:rsid w:val="00390735"/>
    <w:rsid w:val="00390986"/>
    <w:rsid w:val="00390CB1"/>
    <w:rsid w:val="00391163"/>
    <w:rsid w:val="003912BB"/>
    <w:rsid w:val="0039167C"/>
    <w:rsid w:val="00391FD4"/>
    <w:rsid w:val="003921C0"/>
    <w:rsid w:val="00392693"/>
    <w:rsid w:val="00392AEB"/>
    <w:rsid w:val="00392BC7"/>
    <w:rsid w:val="00392C7B"/>
    <w:rsid w:val="00393447"/>
    <w:rsid w:val="0039362A"/>
    <w:rsid w:val="00393F0E"/>
    <w:rsid w:val="0039545B"/>
    <w:rsid w:val="00395AAE"/>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FDF"/>
    <w:rsid w:val="003B158D"/>
    <w:rsid w:val="003B16F4"/>
    <w:rsid w:val="003B183A"/>
    <w:rsid w:val="003B1D12"/>
    <w:rsid w:val="003B27C5"/>
    <w:rsid w:val="003B2E76"/>
    <w:rsid w:val="003B34A4"/>
    <w:rsid w:val="003B3508"/>
    <w:rsid w:val="003B3818"/>
    <w:rsid w:val="003B3887"/>
    <w:rsid w:val="003B3FF9"/>
    <w:rsid w:val="003B4879"/>
    <w:rsid w:val="003B514F"/>
    <w:rsid w:val="003B5451"/>
    <w:rsid w:val="003B5C11"/>
    <w:rsid w:val="003B5F86"/>
    <w:rsid w:val="003B6047"/>
    <w:rsid w:val="003B6329"/>
    <w:rsid w:val="003B64C2"/>
    <w:rsid w:val="003B697D"/>
    <w:rsid w:val="003B6D6E"/>
    <w:rsid w:val="003B6DEC"/>
    <w:rsid w:val="003B7689"/>
    <w:rsid w:val="003B7DAB"/>
    <w:rsid w:val="003C0215"/>
    <w:rsid w:val="003C042A"/>
    <w:rsid w:val="003C06CC"/>
    <w:rsid w:val="003C0FE7"/>
    <w:rsid w:val="003C108B"/>
    <w:rsid w:val="003C10BC"/>
    <w:rsid w:val="003C1212"/>
    <w:rsid w:val="003C16B6"/>
    <w:rsid w:val="003C182A"/>
    <w:rsid w:val="003C1886"/>
    <w:rsid w:val="003C2025"/>
    <w:rsid w:val="003C21E3"/>
    <w:rsid w:val="003C2933"/>
    <w:rsid w:val="003C2B8A"/>
    <w:rsid w:val="003C2F49"/>
    <w:rsid w:val="003C3036"/>
    <w:rsid w:val="003C3212"/>
    <w:rsid w:val="003C3835"/>
    <w:rsid w:val="003C3872"/>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C72"/>
    <w:rsid w:val="003D3E5B"/>
    <w:rsid w:val="003D3F18"/>
    <w:rsid w:val="003D417F"/>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2E51"/>
    <w:rsid w:val="003E3516"/>
    <w:rsid w:val="003E3695"/>
    <w:rsid w:val="003E3B07"/>
    <w:rsid w:val="003E3EB8"/>
    <w:rsid w:val="003E4261"/>
    <w:rsid w:val="003E4337"/>
    <w:rsid w:val="003E4FD7"/>
    <w:rsid w:val="003E5554"/>
    <w:rsid w:val="003E5A71"/>
    <w:rsid w:val="003E5DBD"/>
    <w:rsid w:val="003E615E"/>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2BE"/>
    <w:rsid w:val="003F52F6"/>
    <w:rsid w:val="003F5389"/>
    <w:rsid w:val="003F60BB"/>
    <w:rsid w:val="003F6543"/>
    <w:rsid w:val="003F6591"/>
    <w:rsid w:val="003F65C3"/>
    <w:rsid w:val="003F6601"/>
    <w:rsid w:val="003F6D9A"/>
    <w:rsid w:val="003F6F2A"/>
    <w:rsid w:val="003F7808"/>
    <w:rsid w:val="00400165"/>
    <w:rsid w:val="004005DF"/>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2D6C"/>
    <w:rsid w:val="00413380"/>
    <w:rsid w:val="0041364A"/>
    <w:rsid w:val="004137DB"/>
    <w:rsid w:val="00414527"/>
    <w:rsid w:val="00414C0C"/>
    <w:rsid w:val="00415183"/>
    <w:rsid w:val="00415426"/>
    <w:rsid w:val="004156CD"/>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3064"/>
    <w:rsid w:val="0042380D"/>
    <w:rsid w:val="00423E17"/>
    <w:rsid w:val="00424105"/>
    <w:rsid w:val="00424650"/>
    <w:rsid w:val="00424A87"/>
    <w:rsid w:val="0042519A"/>
    <w:rsid w:val="0042544B"/>
    <w:rsid w:val="00425B9A"/>
    <w:rsid w:val="00425EF4"/>
    <w:rsid w:val="00425FCA"/>
    <w:rsid w:val="004263AD"/>
    <w:rsid w:val="00427205"/>
    <w:rsid w:val="00427651"/>
    <w:rsid w:val="00427A11"/>
    <w:rsid w:val="00427B05"/>
    <w:rsid w:val="00427CC6"/>
    <w:rsid w:val="00430481"/>
    <w:rsid w:val="00430A27"/>
    <w:rsid w:val="004311F1"/>
    <w:rsid w:val="0043153F"/>
    <w:rsid w:val="0043179F"/>
    <w:rsid w:val="00431969"/>
    <w:rsid w:val="00431A2D"/>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579E"/>
    <w:rsid w:val="0043583A"/>
    <w:rsid w:val="0043585C"/>
    <w:rsid w:val="004360A7"/>
    <w:rsid w:val="00436101"/>
    <w:rsid w:val="00436316"/>
    <w:rsid w:val="004364D3"/>
    <w:rsid w:val="0043659B"/>
    <w:rsid w:val="00436EA1"/>
    <w:rsid w:val="004376E8"/>
    <w:rsid w:val="00437F4D"/>
    <w:rsid w:val="00440171"/>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6298"/>
    <w:rsid w:val="00446562"/>
    <w:rsid w:val="004471BD"/>
    <w:rsid w:val="0044747F"/>
    <w:rsid w:val="00447C34"/>
    <w:rsid w:val="00447C61"/>
    <w:rsid w:val="004500F0"/>
    <w:rsid w:val="00450F7A"/>
    <w:rsid w:val="004511EF"/>
    <w:rsid w:val="00451F80"/>
    <w:rsid w:val="0045298F"/>
    <w:rsid w:val="0045424B"/>
    <w:rsid w:val="00454EB1"/>
    <w:rsid w:val="00455454"/>
    <w:rsid w:val="0045547E"/>
    <w:rsid w:val="0045593D"/>
    <w:rsid w:val="004559D0"/>
    <w:rsid w:val="0045630C"/>
    <w:rsid w:val="004563E8"/>
    <w:rsid w:val="00456652"/>
    <w:rsid w:val="0045684F"/>
    <w:rsid w:val="00456885"/>
    <w:rsid w:val="00456EB2"/>
    <w:rsid w:val="00456F80"/>
    <w:rsid w:val="004571D9"/>
    <w:rsid w:val="00457235"/>
    <w:rsid w:val="00457301"/>
    <w:rsid w:val="004574D9"/>
    <w:rsid w:val="00457C4D"/>
    <w:rsid w:val="004604C5"/>
    <w:rsid w:val="00460E68"/>
    <w:rsid w:val="004615F4"/>
    <w:rsid w:val="0046166E"/>
    <w:rsid w:val="0046167D"/>
    <w:rsid w:val="00461912"/>
    <w:rsid w:val="00461E4D"/>
    <w:rsid w:val="004628AD"/>
    <w:rsid w:val="00462A10"/>
    <w:rsid w:val="004630CD"/>
    <w:rsid w:val="004635AC"/>
    <w:rsid w:val="004636E0"/>
    <w:rsid w:val="00463C79"/>
    <w:rsid w:val="004644A5"/>
    <w:rsid w:val="00464535"/>
    <w:rsid w:val="00464728"/>
    <w:rsid w:val="00464948"/>
    <w:rsid w:val="00464C77"/>
    <w:rsid w:val="00464D1C"/>
    <w:rsid w:val="00464D9F"/>
    <w:rsid w:val="0046511B"/>
    <w:rsid w:val="00465977"/>
    <w:rsid w:val="004659B5"/>
    <w:rsid w:val="00465FDF"/>
    <w:rsid w:val="00466284"/>
    <w:rsid w:val="00466645"/>
    <w:rsid w:val="004673AB"/>
    <w:rsid w:val="00467679"/>
    <w:rsid w:val="004676AD"/>
    <w:rsid w:val="004677D3"/>
    <w:rsid w:val="00467B9C"/>
    <w:rsid w:val="00467DB8"/>
    <w:rsid w:val="00467F13"/>
    <w:rsid w:val="004706F9"/>
    <w:rsid w:val="00470951"/>
    <w:rsid w:val="00470CA4"/>
    <w:rsid w:val="00470DE0"/>
    <w:rsid w:val="00471152"/>
    <w:rsid w:val="00471218"/>
    <w:rsid w:val="00471287"/>
    <w:rsid w:val="0047135A"/>
    <w:rsid w:val="004718D4"/>
    <w:rsid w:val="004721CA"/>
    <w:rsid w:val="0047222A"/>
    <w:rsid w:val="00472666"/>
    <w:rsid w:val="00472AE9"/>
    <w:rsid w:val="00472E3F"/>
    <w:rsid w:val="004732EF"/>
    <w:rsid w:val="004739C7"/>
    <w:rsid w:val="00473F27"/>
    <w:rsid w:val="0047413D"/>
    <w:rsid w:val="0047543D"/>
    <w:rsid w:val="0047601E"/>
    <w:rsid w:val="00476195"/>
    <w:rsid w:val="00476308"/>
    <w:rsid w:val="0047664A"/>
    <w:rsid w:val="004768AF"/>
    <w:rsid w:val="004769C8"/>
    <w:rsid w:val="00476E03"/>
    <w:rsid w:val="004770CF"/>
    <w:rsid w:val="004770F9"/>
    <w:rsid w:val="00477F29"/>
    <w:rsid w:val="004817E4"/>
    <w:rsid w:val="0048199D"/>
    <w:rsid w:val="00481D13"/>
    <w:rsid w:val="00481F35"/>
    <w:rsid w:val="00482AA1"/>
    <w:rsid w:val="00482D05"/>
    <w:rsid w:val="004832DD"/>
    <w:rsid w:val="00483398"/>
    <w:rsid w:val="00483F29"/>
    <w:rsid w:val="00484529"/>
    <w:rsid w:val="00485492"/>
    <w:rsid w:val="004854F1"/>
    <w:rsid w:val="00485B27"/>
    <w:rsid w:val="00485DF9"/>
    <w:rsid w:val="004861E3"/>
    <w:rsid w:val="004865D9"/>
    <w:rsid w:val="004872F6"/>
    <w:rsid w:val="00487550"/>
    <w:rsid w:val="00487915"/>
    <w:rsid w:val="004900CD"/>
    <w:rsid w:val="00490A13"/>
    <w:rsid w:val="00490EFC"/>
    <w:rsid w:val="0049139D"/>
    <w:rsid w:val="00491C77"/>
    <w:rsid w:val="00491E7E"/>
    <w:rsid w:val="00491EA7"/>
    <w:rsid w:val="004922BB"/>
    <w:rsid w:val="00492C0B"/>
    <w:rsid w:val="00493209"/>
    <w:rsid w:val="00493613"/>
    <w:rsid w:val="004947FD"/>
    <w:rsid w:val="00494816"/>
    <w:rsid w:val="00494A24"/>
    <w:rsid w:val="00494AFE"/>
    <w:rsid w:val="00495B87"/>
    <w:rsid w:val="00496480"/>
    <w:rsid w:val="004975F4"/>
    <w:rsid w:val="004A001C"/>
    <w:rsid w:val="004A04E5"/>
    <w:rsid w:val="004A0EA1"/>
    <w:rsid w:val="004A0F54"/>
    <w:rsid w:val="004A118D"/>
    <w:rsid w:val="004A15B4"/>
    <w:rsid w:val="004A1644"/>
    <w:rsid w:val="004A1741"/>
    <w:rsid w:val="004A179D"/>
    <w:rsid w:val="004A1CB2"/>
    <w:rsid w:val="004A1F78"/>
    <w:rsid w:val="004A226D"/>
    <w:rsid w:val="004A2339"/>
    <w:rsid w:val="004A2D2F"/>
    <w:rsid w:val="004A2DB5"/>
    <w:rsid w:val="004A30C6"/>
    <w:rsid w:val="004A3606"/>
    <w:rsid w:val="004A364B"/>
    <w:rsid w:val="004A387F"/>
    <w:rsid w:val="004A3A60"/>
    <w:rsid w:val="004A3DE8"/>
    <w:rsid w:val="004A40B4"/>
    <w:rsid w:val="004A43D1"/>
    <w:rsid w:val="004A443E"/>
    <w:rsid w:val="004A4486"/>
    <w:rsid w:val="004A48DE"/>
    <w:rsid w:val="004A5668"/>
    <w:rsid w:val="004A5FA8"/>
    <w:rsid w:val="004A5FF7"/>
    <w:rsid w:val="004A683F"/>
    <w:rsid w:val="004A6C82"/>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3B7"/>
    <w:rsid w:val="004B697F"/>
    <w:rsid w:val="004B6BBA"/>
    <w:rsid w:val="004B73A2"/>
    <w:rsid w:val="004B74D5"/>
    <w:rsid w:val="004B7621"/>
    <w:rsid w:val="004B768A"/>
    <w:rsid w:val="004C0134"/>
    <w:rsid w:val="004C01A5"/>
    <w:rsid w:val="004C09B0"/>
    <w:rsid w:val="004C1750"/>
    <w:rsid w:val="004C1851"/>
    <w:rsid w:val="004C1921"/>
    <w:rsid w:val="004C2071"/>
    <w:rsid w:val="004C283C"/>
    <w:rsid w:val="004C2ED1"/>
    <w:rsid w:val="004C3E0F"/>
    <w:rsid w:val="004C423E"/>
    <w:rsid w:val="004C4436"/>
    <w:rsid w:val="004C444C"/>
    <w:rsid w:val="004C50F7"/>
    <w:rsid w:val="004C53EA"/>
    <w:rsid w:val="004C5BAB"/>
    <w:rsid w:val="004C5F68"/>
    <w:rsid w:val="004C6304"/>
    <w:rsid w:val="004C7563"/>
    <w:rsid w:val="004D0133"/>
    <w:rsid w:val="004D053E"/>
    <w:rsid w:val="004D083D"/>
    <w:rsid w:val="004D0C89"/>
    <w:rsid w:val="004D0F0C"/>
    <w:rsid w:val="004D1017"/>
    <w:rsid w:val="004D15DB"/>
    <w:rsid w:val="004D17A0"/>
    <w:rsid w:val="004D1C2D"/>
    <w:rsid w:val="004D1ED0"/>
    <w:rsid w:val="004D242E"/>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92"/>
    <w:rsid w:val="004D70E3"/>
    <w:rsid w:val="004D72F9"/>
    <w:rsid w:val="004D78D3"/>
    <w:rsid w:val="004D7A94"/>
    <w:rsid w:val="004D7F98"/>
    <w:rsid w:val="004E0128"/>
    <w:rsid w:val="004E0967"/>
    <w:rsid w:val="004E0FE2"/>
    <w:rsid w:val="004E1275"/>
    <w:rsid w:val="004E1322"/>
    <w:rsid w:val="004E132D"/>
    <w:rsid w:val="004E1617"/>
    <w:rsid w:val="004E1EE7"/>
    <w:rsid w:val="004E1F75"/>
    <w:rsid w:val="004E306A"/>
    <w:rsid w:val="004E3246"/>
    <w:rsid w:val="004E3686"/>
    <w:rsid w:val="004E373F"/>
    <w:rsid w:val="004E3939"/>
    <w:rsid w:val="004E3C2D"/>
    <w:rsid w:val="004E4682"/>
    <w:rsid w:val="004E488B"/>
    <w:rsid w:val="004E4DC7"/>
    <w:rsid w:val="004E5CD0"/>
    <w:rsid w:val="004E5DDF"/>
    <w:rsid w:val="004E6612"/>
    <w:rsid w:val="004E66BB"/>
    <w:rsid w:val="004E6B28"/>
    <w:rsid w:val="004E6C13"/>
    <w:rsid w:val="004E6EA5"/>
    <w:rsid w:val="004E7178"/>
    <w:rsid w:val="004E7BAF"/>
    <w:rsid w:val="004E7EE4"/>
    <w:rsid w:val="004F0209"/>
    <w:rsid w:val="004F0651"/>
    <w:rsid w:val="004F06CC"/>
    <w:rsid w:val="004F0B84"/>
    <w:rsid w:val="004F1A05"/>
    <w:rsid w:val="004F2F8C"/>
    <w:rsid w:val="004F3B8C"/>
    <w:rsid w:val="004F3FD1"/>
    <w:rsid w:val="004F435D"/>
    <w:rsid w:val="004F43AB"/>
    <w:rsid w:val="004F4B44"/>
    <w:rsid w:val="004F53A2"/>
    <w:rsid w:val="004F53BA"/>
    <w:rsid w:val="004F53BF"/>
    <w:rsid w:val="004F54D6"/>
    <w:rsid w:val="004F61B1"/>
    <w:rsid w:val="004F6B3E"/>
    <w:rsid w:val="004F6BBA"/>
    <w:rsid w:val="004F6CCB"/>
    <w:rsid w:val="004F7116"/>
    <w:rsid w:val="004F78AE"/>
    <w:rsid w:val="004F7A84"/>
    <w:rsid w:val="004F7D83"/>
    <w:rsid w:val="00500027"/>
    <w:rsid w:val="005001DE"/>
    <w:rsid w:val="005004EC"/>
    <w:rsid w:val="00500697"/>
    <w:rsid w:val="005009FA"/>
    <w:rsid w:val="00501B06"/>
    <w:rsid w:val="00501CBC"/>
    <w:rsid w:val="00501EF3"/>
    <w:rsid w:val="00502493"/>
    <w:rsid w:val="00502CA9"/>
    <w:rsid w:val="00503174"/>
    <w:rsid w:val="0050343A"/>
    <w:rsid w:val="0050360F"/>
    <w:rsid w:val="00503F31"/>
    <w:rsid w:val="005045C3"/>
    <w:rsid w:val="00504BEB"/>
    <w:rsid w:val="00504F5D"/>
    <w:rsid w:val="00505072"/>
    <w:rsid w:val="0050544D"/>
    <w:rsid w:val="00505E15"/>
    <w:rsid w:val="00506305"/>
    <w:rsid w:val="00506BA6"/>
    <w:rsid w:val="00506DA8"/>
    <w:rsid w:val="005073AA"/>
    <w:rsid w:val="00507F23"/>
    <w:rsid w:val="0051057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CE1"/>
    <w:rsid w:val="00517E75"/>
    <w:rsid w:val="00520035"/>
    <w:rsid w:val="00520276"/>
    <w:rsid w:val="005204DC"/>
    <w:rsid w:val="00520562"/>
    <w:rsid w:val="005205BB"/>
    <w:rsid w:val="00520766"/>
    <w:rsid w:val="00520AB0"/>
    <w:rsid w:val="00520F64"/>
    <w:rsid w:val="0052127C"/>
    <w:rsid w:val="0052185B"/>
    <w:rsid w:val="005218C4"/>
    <w:rsid w:val="00521BF7"/>
    <w:rsid w:val="00522DC0"/>
    <w:rsid w:val="0052370D"/>
    <w:rsid w:val="005237E7"/>
    <w:rsid w:val="00523B24"/>
    <w:rsid w:val="00523C5F"/>
    <w:rsid w:val="005240E7"/>
    <w:rsid w:val="005243DD"/>
    <w:rsid w:val="0052616C"/>
    <w:rsid w:val="005261D5"/>
    <w:rsid w:val="005264F7"/>
    <w:rsid w:val="00526754"/>
    <w:rsid w:val="0052708E"/>
    <w:rsid w:val="0052770A"/>
    <w:rsid w:val="00527901"/>
    <w:rsid w:val="00527B21"/>
    <w:rsid w:val="00527B6F"/>
    <w:rsid w:val="005301ED"/>
    <w:rsid w:val="005303DF"/>
    <w:rsid w:val="00530E9B"/>
    <w:rsid w:val="00530F4E"/>
    <w:rsid w:val="005311A1"/>
    <w:rsid w:val="005312C1"/>
    <w:rsid w:val="0053262B"/>
    <w:rsid w:val="00532B8C"/>
    <w:rsid w:val="00532BBB"/>
    <w:rsid w:val="00533062"/>
    <w:rsid w:val="00533960"/>
    <w:rsid w:val="00533A98"/>
    <w:rsid w:val="00533DAA"/>
    <w:rsid w:val="00534BA6"/>
    <w:rsid w:val="00535292"/>
    <w:rsid w:val="0053565A"/>
    <w:rsid w:val="005364EC"/>
    <w:rsid w:val="00537628"/>
    <w:rsid w:val="0053793A"/>
    <w:rsid w:val="005402BD"/>
    <w:rsid w:val="0054043D"/>
    <w:rsid w:val="00540660"/>
    <w:rsid w:val="00540B68"/>
    <w:rsid w:val="00540D8C"/>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A65"/>
    <w:rsid w:val="00547D1A"/>
    <w:rsid w:val="0055007C"/>
    <w:rsid w:val="0055039A"/>
    <w:rsid w:val="00550A0B"/>
    <w:rsid w:val="00550A9B"/>
    <w:rsid w:val="00551038"/>
    <w:rsid w:val="005512C9"/>
    <w:rsid w:val="0055132D"/>
    <w:rsid w:val="005513A4"/>
    <w:rsid w:val="00551678"/>
    <w:rsid w:val="00552313"/>
    <w:rsid w:val="0055265C"/>
    <w:rsid w:val="005529EB"/>
    <w:rsid w:val="00552A3B"/>
    <w:rsid w:val="00552FA4"/>
    <w:rsid w:val="005532F2"/>
    <w:rsid w:val="00553921"/>
    <w:rsid w:val="00553C69"/>
    <w:rsid w:val="005542C2"/>
    <w:rsid w:val="00554547"/>
    <w:rsid w:val="00554B84"/>
    <w:rsid w:val="00554BEA"/>
    <w:rsid w:val="0055584B"/>
    <w:rsid w:val="00555A03"/>
    <w:rsid w:val="005563FA"/>
    <w:rsid w:val="0055787B"/>
    <w:rsid w:val="00557B88"/>
    <w:rsid w:val="005602CA"/>
    <w:rsid w:val="005605D6"/>
    <w:rsid w:val="0056095A"/>
    <w:rsid w:val="005610DB"/>
    <w:rsid w:val="00561138"/>
    <w:rsid w:val="00561375"/>
    <w:rsid w:val="0056167C"/>
    <w:rsid w:val="00562838"/>
    <w:rsid w:val="00562FF8"/>
    <w:rsid w:val="005630A1"/>
    <w:rsid w:val="00563333"/>
    <w:rsid w:val="00564248"/>
    <w:rsid w:val="005642DA"/>
    <w:rsid w:val="00564970"/>
    <w:rsid w:val="0056534A"/>
    <w:rsid w:val="00565A71"/>
    <w:rsid w:val="005665D0"/>
    <w:rsid w:val="0056669B"/>
    <w:rsid w:val="00567267"/>
    <w:rsid w:val="00567842"/>
    <w:rsid w:val="005679BD"/>
    <w:rsid w:val="00567A3E"/>
    <w:rsid w:val="0057007A"/>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557"/>
    <w:rsid w:val="00576DE1"/>
    <w:rsid w:val="00576FF0"/>
    <w:rsid w:val="005775EA"/>
    <w:rsid w:val="005778C6"/>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4158"/>
    <w:rsid w:val="0058546C"/>
    <w:rsid w:val="005859EC"/>
    <w:rsid w:val="00586D95"/>
    <w:rsid w:val="00586D9A"/>
    <w:rsid w:val="00587508"/>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6304"/>
    <w:rsid w:val="005966A0"/>
    <w:rsid w:val="00596A2E"/>
    <w:rsid w:val="00596EE3"/>
    <w:rsid w:val="00597648"/>
    <w:rsid w:val="005977FD"/>
    <w:rsid w:val="00597987"/>
    <w:rsid w:val="00597B8D"/>
    <w:rsid w:val="00597E92"/>
    <w:rsid w:val="005A15DD"/>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A40"/>
    <w:rsid w:val="005B5A5D"/>
    <w:rsid w:val="005B5F0F"/>
    <w:rsid w:val="005B6879"/>
    <w:rsid w:val="005B6C27"/>
    <w:rsid w:val="005B6EDD"/>
    <w:rsid w:val="005B6F3E"/>
    <w:rsid w:val="005B6FA8"/>
    <w:rsid w:val="005B7A59"/>
    <w:rsid w:val="005B7A8F"/>
    <w:rsid w:val="005B7CBC"/>
    <w:rsid w:val="005C016A"/>
    <w:rsid w:val="005C01DD"/>
    <w:rsid w:val="005C0965"/>
    <w:rsid w:val="005C1180"/>
    <w:rsid w:val="005C15C9"/>
    <w:rsid w:val="005C1E42"/>
    <w:rsid w:val="005C1E75"/>
    <w:rsid w:val="005C1E95"/>
    <w:rsid w:val="005C2AC6"/>
    <w:rsid w:val="005C2EF4"/>
    <w:rsid w:val="005C325A"/>
    <w:rsid w:val="005C32E8"/>
    <w:rsid w:val="005C32EB"/>
    <w:rsid w:val="005C34C8"/>
    <w:rsid w:val="005C36CF"/>
    <w:rsid w:val="005C4680"/>
    <w:rsid w:val="005C492F"/>
    <w:rsid w:val="005C49C3"/>
    <w:rsid w:val="005C4C73"/>
    <w:rsid w:val="005C5027"/>
    <w:rsid w:val="005C54FF"/>
    <w:rsid w:val="005C6260"/>
    <w:rsid w:val="005C6BC5"/>
    <w:rsid w:val="005C6C77"/>
    <w:rsid w:val="005C7132"/>
    <w:rsid w:val="005C749F"/>
    <w:rsid w:val="005C7B43"/>
    <w:rsid w:val="005C7EDC"/>
    <w:rsid w:val="005D00F8"/>
    <w:rsid w:val="005D01FF"/>
    <w:rsid w:val="005D062F"/>
    <w:rsid w:val="005D0F79"/>
    <w:rsid w:val="005D1606"/>
    <w:rsid w:val="005D1E81"/>
    <w:rsid w:val="005D28B4"/>
    <w:rsid w:val="005D3EAD"/>
    <w:rsid w:val="005D3EF7"/>
    <w:rsid w:val="005D4184"/>
    <w:rsid w:val="005D495F"/>
    <w:rsid w:val="005D4B89"/>
    <w:rsid w:val="005D4BB6"/>
    <w:rsid w:val="005D5111"/>
    <w:rsid w:val="005D547C"/>
    <w:rsid w:val="005D6305"/>
    <w:rsid w:val="005D6619"/>
    <w:rsid w:val="005D6A45"/>
    <w:rsid w:val="005D6C8D"/>
    <w:rsid w:val="005D762D"/>
    <w:rsid w:val="005D7658"/>
    <w:rsid w:val="005D796A"/>
    <w:rsid w:val="005D797B"/>
    <w:rsid w:val="005D7C33"/>
    <w:rsid w:val="005E04E9"/>
    <w:rsid w:val="005E063F"/>
    <w:rsid w:val="005E091D"/>
    <w:rsid w:val="005E0A0F"/>
    <w:rsid w:val="005E0A10"/>
    <w:rsid w:val="005E167D"/>
    <w:rsid w:val="005E2A8F"/>
    <w:rsid w:val="005E2CBA"/>
    <w:rsid w:val="005E33FF"/>
    <w:rsid w:val="005E3495"/>
    <w:rsid w:val="005E39D6"/>
    <w:rsid w:val="005E3B9E"/>
    <w:rsid w:val="005E3C94"/>
    <w:rsid w:val="005E4973"/>
    <w:rsid w:val="005E52C9"/>
    <w:rsid w:val="005E5352"/>
    <w:rsid w:val="005E5745"/>
    <w:rsid w:val="005E5E6E"/>
    <w:rsid w:val="005E6673"/>
    <w:rsid w:val="005E6907"/>
    <w:rsid w:val="005E69D3"/>
    <w:rsid w:val="005E709E"/>
    <w:rsid w:val="005E7119"/>
    <w:rsid w:val="005E7F6D"/>
    <w:rsid w:val="005F0098"/>
    <w:rsid w:val="005F0150"/>
    <w:rsid w:val="005F067D"/>
    <w:rsid w:val="005F08BB"/>
    <w:rsid w:val="005F13B9"/>
    <w:rsid w:val="005F1552"/>
    <w:rsid w:val="005F1EEE"/>
    <w:rsid w:val="005F1FA5"/>
    <w:rsid w:val="005F23D1"/>
    <w:rsid w:val="005F2866"/>
    <w:rsid w:val="005F3055"/>
    <w:rsid w:val="005F3E16"/>
    <w:rsid w:val="005F4182"/>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AC8"/>
    <w:rsid w:val="006122F5"/>
    <w:rsid w:val="00612E7A"/>
    <w:rsid w:val="00612EA9"/>
    <w:rsid w:val="00613107"/>
    <w:rsid w:val="0061390D"/>
    <w:rsid w:val="00613CF0"/>
    <w:rsid w:val="00613F59"/>
    <w:rsid w:val="00614833"/>
    <w:rsid w:val="006149FE"/>
    <w:rsid w:val="00614F8D"/>
    <w:rsid w:val="006150B2"/>
    <w:rsid w:val="00615357"/>
    <w:rsid w:val="00615761"/>
    <w:rsid w:val="00615EF1"/>
    <w:rsid w:val="00616B8D"/>
    <w:rsid w:val="00616F02"/>
    <w:rsid w:val="00617048"/>
    <w:rsid w:val="006170D6"/>
    <w:rsid w:val="006173AD"/>
    <w:rsid w:val="00620855"/>
    <w:rsid w:val="00620A72"/>
    <w:rsid w:val="0062148A"/>
    <w:rsid w:val="00621799"/>
    <w:rsid w:val="006218BE"/>
    <w:rsid w:val="00621C87"/>
    <w:rsid w:val="00621FBD"/>
    <w:rsid w:val="00622113"/>
    <w:rsid w:val="006222C4"/>
    <w:rsid w:val="0062244D"/>
    <w:rsid w:val="00622674"/>
    <w:rsid w:val="00622E74"/>
    <w:rsid w:val="00622E81"/>
    <w:rsid w:val="006230B6"/>
    <w:rsid w:val="006230C5"/>
    <w:rsid w:val="00623E58"/>
    <w:rsid w:val="0062408C"/>
    <w:rsid w:val="006245C3"/>
    <w:rsid w:val="006246F4"/>
    <w:rsid w:val="006249D4"/>
    <w:rsid w:val="00624EF1"/>
    <w:rsid w:val="0062505E"/>
    <w:rsid w:val="006254A4"/>
    <w:rsid w:val="00625618"/>
    <w:rsid w:val="006258D5"/>
    <w:rsid w:val="00626093"/>
    <w:rsid w:val="006265EB"/>
    <w:rsid w:val="00626C57"/>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B52"/>
    <w:rsid w:val="00630BC9"/>
    <w:rsid w:val="006312B8"/>
    <w:rsid w:val="006314D5"/>
    <w:rsid w:val="00631EC3"/>
    <w:rsid w:val="0063241D"/>
    <w:rsid w:val="00632CE6"/>
    <w:rsid w:val="0063335E"/>
    <w:rsid w:val="00633451"/>
    <w:rsid w:val="0063346B"/>
    <w:rsid w:val="006337C0"/>
    <w:rsid w:val="00633F8E"/>
    <w:rsid w:val="0063433C"/>
    <w:rsid w:val="00634780"/>
    <w:rsid w:val="00634880"/>
    <w:rsid w:val="006349C5"/>
    <w:rsid w:val="0063549D"/>
    <w:rsid w:val="00636EAB"/>
    <w:rsid w:val="0063738A"/>
    <w:rsid w:val="00637D49"/>
    <w:rsid w:val="006401AB"/>
    <w:rsid w:val="006403A6"/>
    <w:rsid w:val="006408C0"/>
    <w:rsid w:val="00640F09"/>
    <w:rsid w:val="0064118E"/>
    <w:rsid w:val="00641725"/>
    <w:rsid w:val="00641825"/>
    <w:rsid w:val="006419C3"/>
    <w:rsid w:val="00641F37"/>
    <w:rsid w:val="0064206E"/>
    <w:rsid w:val="00642160"/>
    <w:rsid w:val="0064273E"/>
    <w:rsid w:val="00642921"/>
    <w:rsid w:val="00643411"/>
    <w:rsid w:val="006437AC"/>
    <w:rsid w:val="006437F8"/>
    <w:rsid w:val="0064389C"/>
    <w:rsid w:val="006445E3"/>
    <w:rsid w:val="00644C4E"/>
    <w:rsid w:val="006453CC"/>
    <w:rsid w:val="00645AF9"/>
    <w:rsid w:val="00646A76"/>
    <w:rsid w:val="00646F4C"/>
    <w:rsid w:val="0064784F"/>
    <w:rsid w:val="006500C3"/>
    <w:rsid w:val="0065017A"/>
    <w:rsid w:val="006501EE"/>
    <w:rsid w:val="006509CC"/>
    <w:rsid w:val="006509CE"/>
    <w:rsid w:val="00651F65"/>
    <w:rsid w:val="00652767"/>
    <w:rsid w:val="00654086"/>
    <w:rsid w:val="0065425F"/>
    <w:rsid w:val="00654596"/>
    <w:rsid w:val="00654A86"/>
    <w:rsid w:val="0065515C"/>
    <w:rsid w:val="00655AD0"/>
    <w:rsid w:val="00655C9E"/>
    <w:rsid w:val="00655D26"/>
    <w:rsid w:val="00655DC0"/>
    <w:rsid w:val="00656272"/>
    <w:rsid w:val="0065647C"/>
    <w:rsid w:val="00656CF3"/>
    <w:rsid w:val="00657336"/>
    <w:rsid w:val="00657349"/>
    <w:rsid w:val="006574A8"/>
    <w:rsid w:val="00657653"/>
    <w:rsid w:val="00660D1D"/>
    <w:rsid w:val="006620FF"/>
    <w:rsid w:val="006622F6"/>
    <w:rsid w:val="0066272C"/>
    <w:rsid w:val="00662F3A"/>
    <w:rsid w:val="006637CB"/>
    <w:rsid w:val="006639F3"/>
    <w:rsid w:val="00663DD2"/>
    <w:rsid w:val="00663EED"/>
    <w:rsid w:val="006643EE"/>
    <w:rsid w:val="006645E3"/>
    <w:rsid w:val="006652EF"/>
    <w:rsid w:val="0066563F"/>
    <w:rsid w:val="006659C1"/>
    <w:rsid w:val="00665B05"/>
    <w:rsid w:val="00665BF6"/>
    <w:rsid w:val="0066604C"/>
    <w:rsid w:val="00666167"/>
    <w:rsid w:val="00666432"/>
    <w:rsid w:val="00667502"/>
    <w:rsid w:val="006700E8"/>
    <w:rsid w:val="00670633"/>
    <w:rsid w:val="00670696"/>
    <w:rsid w:val="00670D2D"/>
    <w:rsid w:val="00670DBE"/>
    <w:rsid w:val="0067117C"/>
    <w:rsid w:val="006711DC"/>
    <w:rsid w:val="0067155C"/>
    <w:rsid w:val="00671719"/>
    <w:rsid w:val="00671DD2"/>
    <w:rsid w:val="00672059"/>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172"/>
    <w:rsid w:val="00676596"/>
    <w:rsid w:val="006765B6"/>
    <w:rsid w:val="006765C3"/>
    <w:rsid w:val="006766BB"/>
    <w:rsid w:val="00676D47"/>
    <w:rsid w:val="006774D8"/>
    <w:rsid w:val="00677934"/>
    <w:rsid w:val="00677A42"/>
    <w:rsid w:val="00677E14"/>
    <w:rsid w:val="006814B1"/>
    <w:rsid w:val="0068260B"/>
    <w:rsid w:val="00682753"/>
    <w:rsid w:val="00683A66"/>
    <w:rsid w:val="00684D52"/>
    <w:rsid w:val="00685872"/>
    <w:rsid w:val="00685970"/>
    <w:rsid w:val="00685DFD"/>
    <w:rsid w:val="006860B2"/>
    <w:rsid w:val="006865DE"/>
    <w:rsid w:val="006868A8"/>
    <w:rsid w:val="006868B8"/>
    <w:rsid w:val="006872DF"/>
    <w:rsid w:val="00687673"/>
    <w:rsid w:val="006879B0"/>
    <w:rsid w:val="00687B42"/>
    <w:rsid w:val="00687D39"/>
    <w:rsid w:val="00687F6E"/>
    <w:rsid w:val="00687FCF"/>
    <w:rsid w:val="006900C4"/>
    <w:rsid w:val="006902C1"/>
    <w:rsid w:val="0069044A"/>
    <w:rsid w:val="0069049D"/>
    <w:rsid w:val="006914EC"/>
    <w:rsid w:val="006918F9"/>
    <w:rsid w:val="006922A2"/>
    <w:rsid w:val="006924B6"/>
    <w:rsid w:val="0069274B"/>
    <w:rsid w:val="00692CC5"/>
    <w:rsid w:val="0069304E"/>
    <w:rsid w:val="006932DD"/>
    <w:rsid w:val="006933B3"/>
    <w:rsid w:val="00693426"/>
    <w:rsid w:val="006938C5"/>
    <w:rsid w:val="00693D32"/>
    <w:rsid w:val="00693F1B"/>
    <w:rsid w:val="0069417B"/>
    <w:rsid w:val="006948FC"/>
    <w:rsid w:val="00695979"/>
    <w:rsid w:val="00695E82"/>
    <w:rsid w:val="00695EEC"/>
    <w:rsid w:val="0069631B"/>
    <w:rsid w:val="0069707C"/>
    <w:rsid w:val="006979D1"/>
    <w:rsid w:val="006A009A"/>
    <w:rsid w:val="006A02D5"/>
    <w:rsid w:val="006A03CE"/>
    <w:rsid w:val="006A05C4"/>
    <w:rsid w:val="006A1EE3"/>
    <w:rsid w:val="006A2101"/>
    <w:rsid w:val="006A2E0F"/>
    <w:rsid w:val="006A30D8"/>
    <w:rsid w:val="006A318C"/>
    <w:rsid w:val="006A31C8"/>
    <w:rsid w:val="006A3355"/>
    <w:rsid w:val="006A391A"/>
    <w:rsid w:val="006A3C8F"/>
    <w:rsid w:val="006A43E6"/>
    <w:rsid w:val="006A464E"/>
    <w:rsid w:val="006A46F3"/>
    <w:rsid w:val="006A4795"/>
    <w:rsid w:val="006A47B3"/>
    <w:rsid w:val="006A51FF"/>
    <w:rsid w:val="006A520D"/>
    <w:rsid w:val="006A533F"/>
    <w:rsid w:val="006A58AF"/>
    <w:rsid w:val="006A5BC3"/>
    <w:rsid w:val="006A5E2A"/>
    <w:rsid w:val="006A5F4F"/>
    <w:rsid w:val="006A61E5"/>
    <w:rsid w:val="006A63F4"/>
    <w:rsid w:val="006B0066"/>
    <w:rsid w:val="006B09EC"/>
    <w:rsid w:val="006B1211"/>
    <w:rsid w:val="006B17F4"/>
    <w:rsid w:val="006B25BA"/>
    <w:rsid w:val="006B286C"/>
    <w:rsid w:val="006B2B07"/>
    <w:rsid w:val="006B2CF1"/>
    <w:rsid w:val="006B309B"/>
    <w:rsid w:val="006B3547"/>
    <w:rsid w:val="006B3818"/>
    <w:rsid w:val="006B4A30"/>
    <w:rsid w:val="006B4C7C"/>
    <w:rsid w:val="006B578D"/>
    <w:rsid w:val="006B6034"/>
    <w:rsid w:val="006B60DC"/>
    <w:rsid w:val="006B6ACD"/>
    <w:rsid w:val="006B71B9"/>
    <w:rsid w:val="006C06A3"/>
    <w:rsid w:val="006C0A56"/>
    <w:rsid w:val="006C0A86"/>
    <w:rsid w:val="006C0B0C"/>
    <w:rsid w:val="006C0C1D"/>
    <w:rsid w:val="006C10D2"/>
    <w:rsid w:val="006C14A2"/>
    <w:rsid w:val="006C2021"/>
    <w:rsid w:val="006C36ED"/>
    <w:rsid w:val="006C3E34"/>
    <w:rsid w:val="006C4365"/>
    <w:rsid w:val="006C5158"/>
    <w:rsid w:val="006C55A5"/>
    <w:rsid w:val="006C5A8E"/>
    <w:rsid w:val="006C5DF7"/>
    <w:rsid w:val="006C651A"/>
    <w:rsid w:val="006C7467"/>
    <w:rsid w:val="006C7788"/>
    <w:rsid w:val="006C7DB8"/>
    <w:rsid w:val="006D091A"/>
    <w:rsid w:val="006D0BDD"/>
    <w:rsid w:val="006D273A"/>
    <w:rsid w:val="006D2765"/>
    <w:rsid w:val="006D2EE4"/>
    <w:rsid w:val="006D4117"/>
    <w:rsid w:val="006D43E6"/>
    <w:rsid w:val="006D46A6"/>
    <w:rsid w:val="006D47ED"/>
    <w:rsid w:val="006D4D67"/>
    <w:rsid w:val="006D5125"/>
    <w:rsid w:val="006D5634"/>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1DF3"/>
    <w:rsid w:val="006E2387"/>
    <w:rsid w:val="006E2621"/>
    <w:rsid w:val="006E2882"/>
    <w:rsid w:val="006E2D40"/>
    <w:rsid w:val="006E31C7"/>
    <w:rsid w:val="006E31D3"/>
    <w:rsid w:val="006E3634"/>
    <w:rsid w:val="006E3AC5"/>
    <w:rsid w:val="006E494A"/>
    <w:rsid w:val="006E4F95"/>
    <w:rsid w:val="006E53DB"/>
    <w:rsid w:val="006E574B"/>
    <w:rsid w:val="006E5ECE"/>
    <w:rsid w:val="006E6460"/>
    <w:rsid w:val="006E67FF"/>
    <w:rsid w:val="006E68F5"/>
    <w:rsid w:val="006E701A"/>
    <w:rsid w:val="006E70E9"/>
    <w:rsid w:val="006E786E"/>
    <w:rsid w:val="006E79DF"/>
    <w:rsid w:val="006E7AFB"/>
    <w:rsid w:val="006E7B08"/>
    <w:rsid w:val="006E7CFD"/>
    <w:rsid w:val="006E7E45"/>
    <w:rsid w:val="006F01B8"/>
    <w:rsid w:val="006F059C"/>
    <w:rsid w:val="006F0E5C"/>
    <w:rsid w:val="006F1E08"/>
    <w:rsid w:val="006F2106"/>
    <w:rsid w:val="006F2954"/>
    <w:rsid w:val="006F2EAF"/>
    <w:rsid w:val="006F35F6"/>
    <w:rsid w:val="006F38D4"/>
    <w:rsid w:val="006F3BCF"/>
    <w:rsid w:val="006F5584"/>
    <w:rsid w:val="006F5A9E"/>
    <w:rsid w:val="006F5C26"/>
    <w:rsid w:val="006F5D4D"/>
    <w:rsid w:val="006F6144"/>
    <w:rsid w:val="006F6684"/>
    <w:rsid w:val="006F6CCA"/>
    <w:rsid w:val="006F75F5"/>
    <w:rsid w:val="006F78A6"/>
    <w:rsid w:val="006F7B39"/>
    <w:rsid w:val="006F7C13"/>
    <w:rsid w:val="006F7D4F"/>
    <w:rsid w:val="006F7FD9"/>
    <w:rsid w:val="00700102"/>
    <w:rsid w:val="00701925"/>
    <w:rsid w:val="00701B6D"/>
    <w:rsid w:val="00701E6D"/>
    <w:rsid w:val="007028C4"/>
    <w:rsid w:val="007029CF"/>
    <w:rsid w:val="00702E47"/>
    <w:rsid w:val="007036DE"/>
    <w:rsid w:val="00703737"/>
    <w:rsid w:val="00703B5D"/>
    <w:rsid w:val="00703C88"/>
    <w:rsid w:val="007043AD"/>
    <w:rsid w:val="00704572"/>
    <w:rsid w:val="007053E3"/>
    <w:rsid w:val="00705659"/>
    <w:rsid w:val="007056B2"/>
    <w:rsid w:val="00706209"/>
    <w:rsid w:val="0070625F"/>
    <w:rsid w:val="00706920"/>
    <w:rsid w:val="00706B55"/>
    <w:rsid w:val="00706DC7"/>
    <w:rsid w:val="007079B9"/>
    <w:rsid w:val="00707B2E"/>
    <w:rsid w:val="00707DDE"/>
    <w:rsid w:val="00707F04"/>
    <w:rsid w:val="0071008B"/>
    <w:rsid w:val="00710194"/>
    <w:rsid w:val="007115D4"/>
    <w:rsid w:val="00711677"/>
    <w:rsid w:val="007117F5"/>
    <w:rsid w:val="00711889"/>
    <w:rsid w:val="007119BC"/>
    <w:rsid w:val="00712200"/>
    <w:rsid w:val="00712519"/>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2090B"/>
    <w:rsid w:val="00720D1E"/>
    <w:rsid w:val="00720ECD"/>
    <w:rsid w:val="0072257F"/>
    <w:rsid w:val="00722AB3"/>
    <w:rsid w:val="00722B36"/>
    <w:rsid w:val="00722C59"/>
    <w:rsid w:val="007231C6"/>
    <w:rsid w:val="007233A7"/>
    <w:rsid w:val="00723E52"/>
    <w:rsid w:val="0072408B"/>
    <w:rsid w:val="00724291"/>
    <w:rsid w:val="00724436"/>
    <w:rsid w:val="0072459F"/>
    <w:rsid w:val="007249F4"/>
    <w:rsid w:val="00724B4D"/>
    <w:rsid w:val="00724F6A"/>
    <w:rsid w:val="00725B63"/>
    <w:rsid w:val="0072606E"/>
    <w:rsid w:val="00726853"/>
    <w:rsid w:val="007269A8"/>
    <w:rsid w:val="00726B99"/>
    <w:rsid w:val="0072734F"/>
    <w:rsid w:val="0072747C"/>
    <w:rsid w:val="00727853"/>
    <w:rsid w:val="007278B6"/>
    <w:rsid w:val="00727A59"/>
    <w:rsid w:val="00727CA4"/>
    <w:rsid w:val="00727D5D"/>
    <w:rsid w:val="00727F8A"/>
    <w:rsid w:val="0073029A"/>
    <w:rsid w:val="00730624"/>
    <w:rsid w:val="00730AA4"/>
    <w:rsid w:val="00730F3E"/>
    <w:rsid w:val="00731158"/>
    <w:rsid w:val="00731898"/>
    <w:rsid w:val="00731A11"/>
    <w:rsid w:val="00731B77"/>
    <w:rsid w:val="00731F27"/>
    <w:rsid w:val="00732143"/>
    <w:rsid w:val="007323A5"/>
    <w:rsid w:val="007325D3"/>
    <w:rsid w:val="00733E4F"/>
    <w:rsid w:val="007342CA"/>
    <w:rsid w:val="00734651"/>
    <w:rsid w:val="007349DD"/>
    <w:rsid w:val="00734B20"/>
    <w:rsid w:val="00734D58"/>
    <w:rsid w:val="00735126"/>
    <w:rsid w:val="0073524E"/>
    <w:rsid w:val="00735293"/>
    <w:rsid w:val="0073585B"/>
    <w:rsid w:val="00735CA3"/>
    <w:rsid w:val="00735E43"/>
    <w:rsid w:val="007368F1"/>
    <w:rsid w:val="007369F5"/>
    <w:rsid w:val="00736D34"/>
    <w:rsid w:val="007370BF"/>
    <w:rsid w:val="00737D0C"/>
    <w:rsid w:val="00740154"/>
    <w:rsid w:val="007407A5"/>
    <w:rsid w:val="00740AC6"/>
    <w:rsid w:val="00740BE4"/>
    <w:rsid w:val="007413C2"/>
    <w:rsid w:val="007417E6"/>
    <w:rsid w:val="007419DB"/>
    <w:rsid w:val="00741C8A"/>
    <w:rsid w:val="00741EAC"/>
    <w:rsid w:val="00742630"/>
    <w:rsid w:val="0074369D"/>
    <w:rsid w:val="0074382B"/>
    <w:rsid w:val="00744093"/>
    <w:rsid w:val="00744644"/>
    <w:rsid w:val="00745AFC"/>
    <w:rsid w:val="00745EF3"/>
    <w:rsid w:val="007460AA"/>
    <w:rsid w:val="00746156"/>
    <w:rsid w:val="0074658B"/>
    <w:rsid w:val="00747010"/>
    <w:rsid w:val="00747081"/>
    <w:rsid w:val="0074752A"/>
    <w:rsid w:val="0075024C"/>
    <w:rsid w:val="007504BA"/>
    <w:rsid w:val="00750B86"/>
    <w:rsid w:val="00750EA8"/>
    <w:rsid w:val="00751164"/>
    <w:rsid w:val="00751738"/>
    <w:rsid w:val="00751DAA"/>
    <w:rsid w:val="00753054"/>
    <w:rsid w:val="007531DC"/>
    <w:rsid w:val="00753AB5"/>
    <w:rsid w:val="00753F87"/>
    <w:rsid w:val="00754473"/>
    <w:rsid w:val="00754D43"/>
    <w:rsid w:val="00754D5F"/>
    <w:rsid w:val="00754ECD"/>
    <w:rsid w:val="0075520A"/>
    <w:rsid w:val="0075573A"/>
    <w:rsid w:val="00755B1C"/>
    <w:rsid w:val="00755E25"/>
    <w:rsid w:val="007566B2"/>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0DF8"/>
    <w:rsid w:val="00771762"/>
    <w:rsid w:val="00771A74"/>
    <w:rsid w:val="007722B2"/>
    <w:rsid w:val="007722B9"/>
    <w:rsid w:val="00772475"/>
    <w:rsid w:val="00772C5D"/>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688"/>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6CAB"/>
    <w:rsid w:val="00787025"/>
    <w:rsid w:val="007873ED"/>
    <w:rsid w:val="007876E3"/>
    <w:rsid w:val="00787850"/>
    <w:rsid w:val="0079000A"/>
    <w:rsid w:val="007901CB"/>
    <w:rsid w:val="00791065"/>
    <w:rsid w:val="00791283"/>
    <w:rsid w:val="00791C9E"/>
    <w:rsid w:val="00791FCA"/>
    <w:rsid w:val="00791FE4"/>
    <w:rsid w:val="00792AC0"/>
    <w:rsid w:val="00792B28"/>
    <w:rsid w:val="00793133"/>
    <w:rsid w:val="0079324C"/>
    <w:rsid w:val="00793259"/>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835"/>
    <w:rsid w:val="007A3C78"/>
    <w:rsid w:val="007A3E34"/>
    <w:rsid w:val="007A4050"/>
    <w:rsid w:val="007A44FA"/>
    <w:rsid w:val="007A4A3E"/>
    <w:rsid w:val="007A5112"/>
    <w:rsid w:val="007A566E"/>
    <w:rsid w:val="007A5F4A"/>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2418"/>
    <w:rsid w:val="007B26BE"/>
    <w:rsid w:val="007B2818"/>
    <w:rsid w:val="007B337A"/>
    <w:rsid w:val="007B3EF8"/>
    <w:rsid w:val="007B4CDD"/>
    <w:rsid w:val="007B4FD2"/>
    <w:rsid w:val="007B4FE3"/>
    <w:rsid w:val="007B56A0"/>
    <w:rsid w:val="007B5927"/>
    <w:rsid w:val="007B60D2"/>
    <w:rsid w:val="007B6A22"/>
    <w:rsid w:val="007B6AC4"/>
    <w:rsid w:val="007B70F1"/>
    <w:rsid w:val="007C0072"/>
    <w:rsid w:val="007C04FC"/>
    <w:rsid w:val="007C071B"/>
    <w:rsid w:val="007C1120"/>
    <w:rsid w:val="007C16FB"/>
    <w:rsid w:val="007C191E"/>
    <w:rsid w:val="007C24E0"/>
    <w:rsid w:val="007C2625"/>
    <w:rsid w:val="007C2CAD"/>
    <w:rsid w:val="007C2DA2"/>
    <w:rsid w:val="007C352B"/>
    <w:rsid w:val="007C3C99"/>
    <w:rsid w:val="007C4005"/>
    <w:rsid w:val="007C4191"/>
    <w:rsid w:val="007C49ED"/>
    <w:rsid w:val="007C4F35"/>
    <w:rsid w:val="007C4FCD"/>
    <w:rsid w:val="007C5005"/>
    <w:rsid w:val="007C6C8F"/>
    <w:rsid w:val="007C74BB"/>
    <w:rsid w:val="007C7824"/>
    <w:rsid w:val="007C7F4C"/>
    <w:rsid w:val="007D0284"/>
    <w:rsid w:val="007D0902"/>
    <w:rsid w:val="007D0A0C"/>
    <w:rsid w:val="007D0BA1"/>
    <w:rsid w:val="007D0D94"/>
    <w:rsid w:val="007D17A6"/>
    <w:rsid w:val="007D189C"/>
    <w:rsid w:val="007D1BE5"/>
    <w:rsid w:val="007D22EF"/>
    <w:rsid w:val="007D2AB8"/>
    <w:rsid w:val="007D33EC"/>
    <w:rsid w:val="007D349F"/>
    <w:rsid w:val="007D37D3"/>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F0E"/>
    <w:rsid w:val="007E05C6"/>
    <w:rsid w:val="007E0982"/>
    <w:rsid w:val="007E0AC1"/>
    <w:rsid w:val="007E0B59"/>
    <w:rsid w:val="007E1018"/>
    <w:rsid w:val="007E10B5"/>
    <w:rsid w:val="007E15A1"/>
    <w:rsid w:val="007E165D"/>
    <w:rsid w:val="007E2C56"/>
    <w:rsid w:val="007E2E1F"/>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B6D"/>
    <w:rsid w:val="007F0B8C"/>
    <w:rsid w:val="007F0F5A"/>
    <w:rsid w:val="007F2A9A"/>
    <w:rsid w:val="007F3366"/>
    <w:rsid w:val="007F36A7"/>
    <w:rsid w:val="007F38F3"/>
    <w:rsid w:val="007F394C"/>
    <w:rsid w:val="007F3D1B"/>
    <w:rsid w:val="007F449E"/>
    <w:rsid w:val="007F47DD"/>
    <w:rsid w:val="007F4F0E"/>
    <w:rsid w:val="007F4F92"/>
    <w:rsid w:val="007F5630"/>
    <w:rsid w:val="007F5A79"/>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1FE"/>
    <w:rsid w:val="008045E2"/>
    <w:rsid w:val="0080491B"/>
    <w:rsid w:val="00804A90"/>
    <w:rsid w:val="00804E79"/>
    <w:rsid w:val="00804F87"/>
    <w:rsid w:val="008051AE"/>
    <w:rsid w:val="0080528F"/>
    <w:rsid w:val="0080590D"/>
    <w:rsid w:val="00805D93"/>
    <w:rsid w:val="0080643B"/>
    <w:rsid w:val="00806ACB"/>
    <w:rsid w:val="00806C9B"/>
    <w:rsid w:val="00806EB2"/>
    <w:rsid w:val="00807103"/>
    <w:rsid w:val="0080740B"/>
    <w:rsid w:val="0080744C"/>
    <w:rsid w:val="00807468"/>
    <w:rsid w:val="0080767E"/>
    <w:rsid w:val="00807B9F"/>
    <w:rsid w:val="00807D48"/>
    <w:rsid w:val="008101C2"/>
    <w:rsid w:val="008101C5"/>
    <w:rsid w:val="008102AC"/>
    <w:rsid w:val="008109FC"/>
    <w:rsid w:val="00810BEA"/>
    <w:rsid w:val="00810FDD"/>
    <w:rsid w:val="00811B24"/>
    <w:rsid w:val="00812F02"/>
    <w:rsid w:val="00813263"/>
    <w:rsid w:val="008132D0"/>
    <w:rsid w:val="00813334"/>
    <w:rsid w:val="00813765"/>
    <w:rsid w:val="008137C5"/>
    <w:rsid w:val="00813B35"/>
    <w:rsid w:val="00813EC0"/>
    <w:rsid w:val="00814386"/>
    <w:rsid w:val="008143C1"/>
    <w:rsid w:val="008143FC"/>
    <w:rsid w:val="008146AD"/>
    <w:rsid w:val="00814AFA"/>
    <w:rsid w:val="00814BC3"/>
    <w:rsid w:val="008161E4"/>
    <w:rsid w:val="0081661C"/>
    <w:rsid w:val="00816895"/>
    <w:rsid w:val="00816F71"/>
    <w:rsid w:val="0081725D"/>
    <w:rsid w:val="008177CB"/>
    <w:rsid w:val="0081793E"/>
    <w:rsid w:val="00817D46"/>
    <w:rsid w:val="00820829"/>
    <w:rsid w:val="00820AB5"/>
    <w:rsid w:val="00820CDC"/>
    <w:rsid w:val="00820D4B"/>
    <w:rsid w:val="00820E0E"/>
    <w:rsid w:val="00821465"/>
    <w:rsid w:val="00821BDB"/>
    <w:rsid w:val="00821D91"/>
    <w:rsid w:val="00821EDB"/>
    <w:rsid w:val="0082244D"/>
    <w:rsid w:val="0082253A"/>
    <w:rsid w:val="008226FE"/>
    <w:rsid w:val="00822A1E"/>
    <w:rsid w:val="00822EFA"/>
    <w:rsid w:val="00822F53"/>
    <w:rsid w:val="00823189"/>
    <w:rsid w:val="008232E6"/>
    <w:rsid w:val="00823541"/>
    <w:rsid w:val="008236FA"/>
    <w:rsid w:val="00823DD7"/>
    <w:rsid w:val="0082427D"/>
    <w:rsid w:val="008245EF"/>
    <w:rsid w:val="00824882"/>
    <w:rsid w:val="00824B03"/>
    <w:rsid w:val="00824BEC"/>
    <w:rsid w:val="0082504A"/>
    <w:rsid w:val="008251E5"/>
    <w:rsid w:val="008254F7"/>
    <w:rsid w:val="00825685"/>
    <w:rsid w:val="008260C6"/>
    <w:rsid w:val="00826D2B"/>
    <w:rsid w:val="00826DD4"/>
    <w:rsid w:val="00826E24"/>
    <w:rsid w:val="00827568"/>
    <w:rsid w:val="00827E45"/>
    <w:rsid w:val="00827FDC"/>
    <w:rsid w:val="00830582"/>
    <w:rsid w:val="008307F2"/>
    <w:rsid w:val="00830E28"/>
    <w:rsid w:val="008316F1"/>
    <w:rsid w:val="00833386"/>
    <w:rsid w:val="00833D86"/>
    <w:rsid w:val="00833DDE"/>
    <w:rsid w:val="00834335"/>
    <w:rsid w:val="008344BB"/>
    <w:rsid w:val="008346AC"/>
    <w:rsid w:val="0083476F"/>
    <w:rsid w:val="00835790"/>
    <w:rsid w:val="008357E5"/>
    <w:rsid w:val="008358AA"/>
    <w:rsid w:val="00835A6B"/>
    <w:rsid w:val="00835DF5"/>
    <w:rsid w:val="00836128"/>
    <w:rsid w:val="00836D45"/>
    <w:rsid w:val="00836DA1"/>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71A8"/>
    <w:rsid w:val="00847206"/>
    <w:rsid w:val="00847C87"/>
    <w:rsid w:val="00847E13"/>
    <w:rsid w:val="00847FF5"/>
    <w:rsid w:val="008507B5"/>
    <w:rsid w:val="00850DAA"/>
    <w:rsid w:val="008511B2"/>
    <w:rsid w:val="008512F1"/>
    <w:rsid w:val="00851B18"/>
    <w:rsid w:val="00851FF9"/>
    <w:rsid w:val="0085214B"/>
    <w:rsid w:val="00852889"/>
    <w:rsid w:val="00853296"/>
    <w:rsid w:val="008532EB"/>
    <w:rsid w:val="0085331B"/>
    <w:rsid w:val="008542E7"/>
    <w:rsid w:val="0085475C"/>
    <w:rsid w:val="008547C7"/>
    <w:rsid w:val="0085497C"/>
    <w:rsid w:val="0085521E"/>
    <w:rsid w:val="00855356"/>
    <w:rsid w:val="00855585"/>
    <w:rsid w:val="008557E8"/>
    <w:rsid w:val="00855AE6"/>
    <w:rsid w:val="00855FC6"/>
    <w:rsid w:val="008563E4"/>
    <w:rsid w:val="008567B9"/>
    <w:rsid w:val="00856CB3"/>
    <w:rsid w:val="008571AF"/>
    <w:rsid w:val="00857387"/>
    <w:rsid w:val="008579E9"/>
    <w:rsid w:val="00857A48"/>
    <w:rsid w:val="00857DE1"/>
    <w:rsid w:val="00860024"/>
    <w:rsid w:val="00860031"/>
    <w:rsid w:val="00860B3E"/>
    <w:rsid w:val="008617D9"/>
    <w:rsid w:val="00861BF6"/>
    <w:rsid w:val="00861EE9"/>
    <w:rsid w:val="008626CB"/>
    <w:rsid w:val="00862888"/>
    <w:rsid w:val="0086306C"/>
    <w:rsid w:val="008634D2"/>
    <w:rsid w:val="0086356B"/>
    <w:rsid w:val="00863A2B"/>
    <w:rsid w:val="0086406C"/>
    <w:rsid w:val="00864605"/>
    <w:rsid w:val="00864A0A"/>
    <w:rsid w:val="00864C64"/>
    <w:rsid w:val="0086509D"/>
    <w:rsid w:val="00865A14"/>
    <w:rsid w:val="0086692B"/>
    <w:rsid w:val="00866B74"/>
    <w:rsid w:val="00866D1B"/>
    <w:rsid w:val="00866D68"/>
    <w:rsid w:val="00866E54"/>
    <w:rsid w:val="0086756A"/>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857"/>
    <w:rsid w:val="00873B78"/>
    <w:rsid w:val="00873C6B"/>
    <w:rsid w:val="00873C9C"/>
    <w:rsid w:val="008742F5"/>
    <w:rsid w:val="00874785"/>
    <w:rsid w:val="00874B96"/>
    <w:rsid w:val="00874CDF"/>
    <w:rsid w:val="00874D90"/>
    <w:rsid w:val="00875018"/>
    <w:rsid w:val="0087516C"/>
    <w:rsid w:val="00875593"/>
    <w:rsid w:val="00875C5B"/>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59A"/>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87CA5"/>
    <w:rsid w:val="00890172"/>
    <w:rsid w:val="00890227"/>
    <w:rsid w:val="00890695"/>
    <w:rsid w:val="0089074F"/>
    <w:rsid w:val="008913F2"/>
    <w:rsid w:val="008919F7"/>
    <w:rsid w:val="008924AD"/>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2C9F"/>
    <w:rsid w:val="008A3765"/>
    <w:rsid w:val="008A3A82"/>
    <w:rsid w:val="008A3BD8"/>
    <w:rsid w:val="008A3EE6"/>
    <w:rsid w:val="008A4B6F"/>
    <w:rsid w:val="008A55D3"/>
    <w:rsid w:val="008A59D9"/>
    <w:rsid w:val="008A5B84"/>
    <w:rsid w:val="008A63DC"/>
    <w:rsid w:val="008A6449"/>
    <w:rsid w:val="008A6475"/>
    <w:rsid w:val="008A6935"/>
    <w:rsid w:val="008A6A6C"/>
    <w:rsid w:val="008A6D18"/>
    <w:rsid w:val="008A7EDC"/>
    <w:rsid w:val="008A7FCC"/>
    <w:rsid w:val="008A7FD3"/>
    <w:rsid w:val="008B0414"/>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96A"/>
    <w:rsid w:val="008E1BAC"/>
    <w:rsid w:val="008E2113"/>
    <w:rsid w:val="008E2577"/>
    <w:rsid w:val="008E32D1"/>
    <w:rsid w:val="008E335F"/>
    <w:rsid w:val="008E3491"/>
    <w:rsid w:val="008E4682"/>
    <w:rsid w:val="008E4EDB"/>
    <w:rsid w:val="008E5AEA"/>
    <w:rsid w:val="008E5BCB"/>
    <w:rsid w:val="008E6A5F"/>
    <w:rsid w:val="008E7065"/>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02"/>
    <w:rsid w:val="0090171C"/>
    <w:rsid w:val="009018F7"/>
    <w:rsid w:val="00901EDB"/>
    <w:rsid w:val="00901F3F"/>
    <w:rsid w:val="009020B6"/>
    <w:rsid w:val="009023EC"/>
    <w:rsid w:val="00902985"/>
    <w:rsid w:val="00903460"/>
    <w:rsid w:val="009035F3"/>
    <w:rsid w:val="00903F35"/>
    <w:rsid w:val="00904117"/>
    <w:rsid w:val="00904A9D"/>
    <w:rsid w:val="00904C0E"/>
    <w:rsid w:val="00905356"/>
    <w:rsid w:val="00906138"/>
    <w:rsid w:val="00906315"/>
    <w:rsid w:val="009068D9"/>
    <w:rsid w:val="00906EC9"/>
    <w:rsid w:val="009076DF"/>
    <w:rsid w:val="00907ABD"/>
    <w:rsid w:val="00907B47"/>
    <w:rsid w:val="00907F64"/>
    <w:rsid w:val="009100AC"/>
    <w:rsid w:val="0091046F"/>
    <w:rsid w:val="00910A46"/>
    <w:rsid w:val="00910A88"/>
    <w:rsid w:val="00911509"/>
    <w:rsid w:val="0091156A"/>
    <w:rsid w:val="009123FD"/>
    <w:rsid w:val="00912844"/>
    <w:rsid w:val="00912CD2"/>
    <w:rsid w:val="00913D3D"/>
    <w:rsid w:val="00913FEB"/>
    <w:rsid w:val="00914248"/>
    <w:rsid w:val="0091480D"/>
    <w:rsid w:val="00914AE1"/>
    <w:rsid w:val="00914E09"/>
    <w:rsid w:val="009158A2"/>
    <w:rsid w:val="00915FB4"/>
    <w:rsid w:val="00916577"/>
    <w:rsid w:val="00916FEB"/>
    <w:rsid w:val="00917B86"/>
    <w:rsid w:val="00917F14"/>
    <w:rsid w:val="00920922"/>
    <w:rsid w:val="00920AD0"/>
    <w:rsid w:val="009212B6"/>
    <w:rsid w:val="009213C0"/>
    <w:rsid w:val="00922153"/>
    <w:rsid w:val="009223E8"/>
    <w:rsid w:val="00922BE1"/>
    <w:rsid w:val="00922D2D"/>
    <w:rsid w:val="00922D42"/>
    <w:rsid w:val="00922D7D"/>
    <w:rsid w:val="00922E9E"/>
    <w:rsid w:val="0092324C"/>
    <w:rsid w:val="009232AC"/>
    <w:rsid w:val="009238BC"/>
    <w:rsid w:val="009240E1"/>
    <w:rsid w:val="00924626"/>
    <w:rsid w:val="009248BD"/>
    <w:rsid w:val="00924918"/>
    <w:rsid w:val="00924FEC"/>
    <w:rsid w:val="00925174"/>
    <w:rsid w:val="009251D7"/>
    <w:rsid w:val="009253BB"/>
    <w:rsid w:val="00925B5E"/>
    <w:rsid w:val="00925D6E"/>
    <w:rsid w:val="00926053"/>
    <w:rsid w:val="009260C9"/>
    <w:rsid w:val="0092666A"/>
    <w:rsid w:val="00926F78"/>
    <w:rsid w:val="00927184"/>
    <w:rsid w:val="00927304"/>
    <w:rsid w:val="00930003"/>
    <w:rsid w:val="009307B5"/>
    <w:rsid w:val="009313C7"/>
    <w:rsid w:val="00931D88"/>
    <w:rsid w:val="00931F04"/>
    <w:rsid w:val="00931FA5"/>
    <w:rsid w:val="009321F0"/>
    <w:rsid w:val="00932802"/>
    <w:rsid w:val="009328D0"/>
    <w:rsid w:val="009349A4"/>
    <w:rsid w:val="00934AA7"/>
    <w:rsid w:val="00934BAC"/>
    <w:rsid w:val="00934C0F"/>
    <w:rsid w:val="00935576"/>
    <w:rsid w:val="00935577"/>
    <w:rsid w:val="009357CD"/>
    <w:rsid w:val="0093597B"/>
    <w:rsid w:val="00935C25"/>
    <w:rsid w:val="00935FE4"/>
    <w:rsid w:val="009367C3"/>
    <w:rsid w:val="00936D4C"/>
    <w:rsid w:val="00936D51"/>
    <w:rsid w:val="00937B8E"/>
    <w:rsid w:val="00937D4C"/>
    <w:rsid w:val="00937DE6"/>
    <w:rsid w:val="00940413"/>
    <w:rsid w:val="00940BCE"/>
    <w:rsid w:val="00940CAE"/>
    <w:rsid w:val="00941033"/>
    <w:rsid w:val="009413C6"/>
    <w:rsid w:val="00941511"/>
    <w:rsid w:val="009415D0"/>
    <w:rsid w:val="00941FE4"/>
    <w:rsid w:val="00942559"/>
    <w:rsid w:val="009430EF"/>
    <w:rsid w:val="00943245"/>
    <w:rsid w:val="0094346B"/>
    <w:rsid w:val="009434D7"/>
    <w:rsid w:val="00943963"/>
    <w:rsid w:val="00943965"/>
    <w:rsid w:val="009441CD"/>
    <w:rsid w:val="009444BB"/>
    <w:rsid w:val="00944732"/>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E55"/>
    <w:rsid w:val="00952668"/>
    <w:rsid w:val="00952A76"/>
    <w:rsid w:val="00952BE3"/>
    <w:rsid w:val="00952C88"/>
    <w:rsid w:val="00952DE1"/>
    <w:rsid w:val="00952FC4"/>
    <w:rsid w:val="00953516"/>
    <w:rsid w:val="009535E9"/>
    <w:rsid w:val="00953898"/>
    <w:rsid w:val="0095394D"/>
    <w:rsid w:val="00954347"/>
    <w:rsid w:val="00954621"/>
    <w:rsid w:val="00955367"/>
    <w:rsid w:val="00956627"/>
    <w:rsid w:val="009567C7"/>
    <w:rsid w:val="00956F7F"/>
    <w:rsid w:val="00956FCF"/>
    <w:rsid w:val="00957231"/>
    <w:rsid w:val="009572AB"/>
    <w:rsid w:val="00957387"/>
    <w:rsid w:val="009574B6"/>
    <w:rsid w:val="0095760C"/>
    <w:rsid w:val="009577BB"/>
    <w:rsid w:val="0096030E"/>
    <w:rsid w:val="009607E2"/>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6793F"/>
    <w:rsid w:val="009705BA"/>
    <w:rsid w:val="0097091A"/>
    <w:rsid w:val="0097094F"/>
    <w:rsid w:val="00970A20"/>
    <w:rsid w:val="009713C7"/>
    <w:rsid w:val="009719FE"/>
    <w:rsid w:val="00972390"/>
    <w:rsid w:val="009724C5"/>
    <w:rsid w:val="009727F9"/>
    <w:rsid w:val="0097295A"/>
    <w:rsid w:val="00972B30"/>
    <w:rsid w:val="00972EA6"/>
    <w:rsid w:val="00973246"/>
    <w:rsid w:val="0097354E"/>
    <w:rsid w:val="009739B1"/>
    <w:rsid w:val="009748AA"/>
    <w:rsid w:val="00974B2D"/>
    <w:rsid w:val="00974E62"/>
    <w:rsid w:val="009757A9"/>
    <w:rsid w:val="00977659"/>
    <w:rsid w:val="0097790F"/>
    <w:rsid w:val="009809D5"/>
    <w:rsid w:val="00980BB7"/>
    <w:rsid w:val="009812E5"/>
    <w:rsid w:val="00981698"/>
    <w:rsid w:val="00982076"/>
    <w:rsid w:val="009821F4"/>
    <w:rsid w:val="00982588"/>
    <w:rsid w:val="00982807"/>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653"/>
    <w:rsid w:val="00996F32"/>
    <w:rsid w:val="00997077"/>
    <w:rsid w:val="0099764C"/>
    <w:rsid w:val="00997975"/>
    <w:rsid w:val="009A0036"/>
    <w:rsid w:val="009A0F29"/>
    <w:rsid w:val="009A0F7B"/>
    <w:rsid w:val="009A1696"/>
    <w:rsid w:val="009A16C4"/>
    <w:rsid w:val="009A1E07"/>
    <w:rsid w:val="009A290D"/>
    <w:rsid w:val="009A294B"/>
    <w:rsid w:val="009A2DA9"/>
    <w:rsid w:val="009A3BBA"/>
    <w:rsid w:val="009A4564"/>
    <w:rsid w:val="009A4C20"/>
    <w:rsid w:val="009A4CEA"/>
    <w:rsid w:val="009A4E26"/>
    <w:rsid w:val="009A4EDA"/>
    <w:rsid w:val="009A4F5F"/>
    <w:rsid w:val="009A54C8"/>
    <w:rsid w:val="009A5682"/>
    <w:rsid w:val="009A5EB3"/>
    <w:rsid w:val="009A6197"/>
    <w:rsid w:val="009A62C1"/>
    <w:rsid w:val="009A642E"/>
    <w:rsid w:val="009A65C6"/>
    <w:rsid w:val="009A72D3"/>
    <w:rsid w:val="009A76E3"/>
    <w:rsid w:val="009A7D16"/>
    <w:rsid w:val="009B013F"/>
    <w:rsid w:val="009B01FA"/>
    <w:rsid w:val="009B1269"/>
    <w:rsid w:val="009B1E3A"/>
    <w:rsid w:val="009B216B"/>
    <w:rsid w:val="009B245B"/>
    <w:rsid w:val="009B28D1"/>
    <w:rsid w:val="009B2B26"/>
    <w:rsid w:val="009B2EF6"/>
    <w:rsid w:val="009B3DB9"/>
    <w:rsid w:val="009B4E0F"/>
    <w:rsid w:val="009B5196"/>
    <w:rsid w:val="009B5773"/>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A6D"/>
    <w:rsid w:val="009C2C7B"/>
    <w:rsid w:val="009C2E92"/>
    <w:rsid w:val="009C2EF4"/>
    <w:rsid w:val="009C3459"/>
    <w:rsid w:val="009C3C7B"/>
    <w:rsid w:val="009C45CE"/>
    <w:rsid w:val="009C479C"/>
    <w:rsid w:val="009C4AB5"/>
    <w:rsid w:val="009C4B8A"/>
    <w:rsid w:val="009C4D8A"/>
    <w:rsid w:val="009C5C20"/>
    <w:rsid w:val="009C60CC"/>
    <w:rsid w:val="009C6147"/>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C05"/>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26A"/>
    <w:rsid w:val="009E64DF"/>
    <w:rsid w:val="009E6928"/>
    <w:rsid w:val="009E69B5"/>
    <w:rsid w:val="009E6F41"/>
    <w:rsid w:val="009E6F83"/>
    <w:rsid w:val="009E711F"/>
    <w:rsid w:val="009E7503"/>
    <w:rsid w:val="009E79AB"/>
    <w:rsid w:val="009F0375"/>
    <w:rsid w:val="009F0590"/>
    <w:rsid w:val="009F06A7"/>
    <w:rsid w:val="009F0E33"/>
    <w:rsid w:val="009F0FE2"/>
    <w:rsid w:val="009F10E8"/>
    <w:rsid w:val="009F13C5"/>
    <w:rsid w:val="009F175D"/>
    <w:rsid w:val="009F17C0"/>
    <w:rsid w:val="009F1B43"/>
    <w:rsid w:val="009F2384"/>
    <w:rsid w:val="009F2B62"/>
    <w:rsid w:val="009F2D4C"/>
    <w:rsid w:val="009F3281"/>
    <w:rsid w:val="009F40D4"/>
    <w:rsid w:val="009F4344"/>
    <w:rsid w:val="009F4867"/>
    <w:rsid w:val="009F49B3"/>
    <w:rsid w:val="009F4DF0"/>
    <w:rsid w:val="009F53CF"/>
    <w:rsid w:val="009F56EF"/>
    <w:rsid w:val="009F5F05"/>
    <w:rsid w:val="009F62B2"/>
    <w:rsid w:val="009F652F"/>
    <w:rsid w:val="009F65D1"/>
    <w:rsid w:val="009F6B01"/>
    <w:rsid w:val="009F6DC6"/>
    <w:rsid w:val="009F7CF1"/>
    <w:rsid w:val="00A0083C"/>
    <w:rsid w:val="00A00960"/>
    <w:rsid w:val="00A00B82"/>
    <w:rsid w:val="00A00BE1"/>
    <w:rsid w:val="00A00C70"/>
    <w:rsid w:val="00A01538"/>
    <w:rsid w:val="00A01549"/>
    <w:rsid w:val="00A01687"/>
    <w:rsid w:val="00A01ED0"/>
    <w:rsid w:val="00A02289"/>
    <w:rsid w:val="00A0255C"/>
    <w:rsid w:val="00A026E7"/>
    <w:rsid w:val="00A03162"/>
    <w:rsid w:val="00A034DF"/>
    <w:rsid w:val="00A039A2"/>
    <w:rsid w:val="00A03A12"/>
    <w:rsid w:val="00A0402F"/>
    <w:rsid w:val="00A043E8"/>
    <w:rsid w:val="00A046F7"/>
    <w:rsid w:val="00A04FE0"/>
    <w:rsid w:val="00A05367"/>
    <w:rsid w:val="00A0580F"/>
    <w:rsid w:val="00A05C90"/>
    <w:rsid w:val="00A0610B"/>
    <w:rsid w:val="00A062F4"/>
    <w:rsid w:val="00A063B3"/>
    <w:rsid w:val="00A06721"/>
    <w:rsid w:val="00A069E3"/>
    <w:rsid w:val="00A06D5E"/>
    <w:rsid w:val="00A07087"/>
    <w:rsid w:val="00A0722A"/>
    <w:rsid w:val="00A07691"/>
    <w:rsid w:val="00A07FCA"/>
    <w:rsid w:val="00A10143"/>
    <w:rsid w:val="00A10145"/>
    <w:rsid w:val="00A1021C"/>
    <w:rsid w:val="00A1022C"/>
    <w:rsid w:val="00A10279"/>
    <w:rsid w:val="00A110B7"/>
    <w:rsid w:val="00A11296"/>
    <w:rsid w:val="00A12332"/>
    <w:rsid w:val="00A128BC"/>
    <w:rsid w:val="00A12F34"/>
    <w:rsid w:val="00A13038"/>
    <w:rsid w:val="00A13098"/>
    <w:rsid w:val="00A137FC"/>
    <w:rsid w:val="00A13C9C"/>
    <w:rsid w:val="00A1446E"/>
    <w:rsid w:val="00A14986"/>
    <w:rsid w:val="00A14F27"/>
    <w:rsid w:val="00A1595F"/>
    <w:rsid w:val="00A15C63"/>
    <w:rsid w:val="00A15E56"/>
    <w:rsid w:val="00A15ECB"/>
    <w:rsid w:val="00A162CA"/>
    <w:rsid w:val="00A1637E"/>
    <w:rsid w:val="00A17B60"/>
    <w:rsid w:val="00A203FF"/>
    <w:rsid w:val="00A204C5"/>
    <w:rsid w:val="00A2063B"/>
    <w:rsid w:val="00A206FC"/>
    <w:rsid w:val="00A207F1"/>
    <w:rsid w:val="00A20AA4"/>
    <w:rsid w:val="00A2104E"/>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217"/>
    <w:rsid w:val="00A30AEF"/>
    <w:rsid w:val="00A30E56"/>
    <w:rsid w:val="00A3110D"/>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4798C"/>
    <w:rsid w:val="00A50E7F"/>
    <w:rsid w:val="00A51129"/>
    <w:rsid w:val="00A51971"/>
    <w:rsid w:val="00A51EDE"/>
    <w:rsid w:val="00A51F46"/>
    <w:rsid w:val="00A522CB"/>
    <w:rsid w:val="00A524AE"/>
    <w:rsid w:val="00A52A1B"/>
    <w:rsid w:val="00A52A31"/>
    <w:rsid w:val="00A536C2"/>
    <w:rsid w:val="00A53733"/>
    <w:rsid w:val="00A53AC2"/>
    <w:rsid w:val="00A53BB0"/>
    <w:rsid w:val="00A53E0B"/>
    <w:rsid w:val="00A53E26"/>
    <w:rsid w:val="00A5448D"/>
    <w:rsid w:val="00A54D5F"/>
    <w:rsid w:val="00A55D1F"/>
    <w:rsid w:val="00A55D23"/>
    <w:rsid w:val="00A55EF3"/>
    <w:rsid w:val="00A56501"/>
    <w:rsid w:val="00A56CF7"/>
    <w:rsid w:val="00A5722C"/>
    <w:rsid w:val="00A57A59"/>
    <w:rsid w:val="00A57E55"/>
    <w:rsid w:val="00A60763"/>
    <w:rsid w:val="00A607ED"/>
    <w:rsid w:val="00A60B4B"/>
    <w:rsid w:val="00A60F81"/>
    <w:rsid w:val="00A61715"/>
    <w:rsid w:val="00A61BD7"/>
    <w:rsid w:val="00A6210A"/>
    <w:rsid w:val="00A6212A"/>
    <w:rsid w:val="00A62874"/>
    <w:rsid w:val="00A62AF0"/>
    <w:rsid w:val="00A62D04"/>
    <w:rsid w:val="00A63719"/>
    <w:rsid w:val="00A63D09"/>
    <w:rsid w:val="00A63D4E"/>
    <w:rsid w:val="00A63EF4"/>
    <w:rsid w:val="00A64237"/>
    <w:rsid w:val="00A66680"/>
    <w:rsid w:val="00A66835"/>
    <w:rsid w:val="00A6769A"/>
    <w:rsid w:val="00A67A1A"/>
    <w:rsid w:val="00A67D38"/>
    <w:rsid w:val="00A7024A"/>
    <w:rsid w:val="00A702D0"/>
    <w:rsid w:val="00A70F98"/>
    <w:rsid w:val="00A70FC6"/>
    <w:rsid w:val="00A716E8"/>
    <w:rsid w:val="00A71EF2"/>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57"/>
    <w:rsid w:val="00A770A1"/>
    <w:rsid w:val="00A808A5"/>
    <w:rsid w:val="00A80E6F"/>
    <w:rsid w:val="00A81008"/>
    <w:rsid w:val="00A8186E"/>
    <w:rsid w:val="00A81ED3"/>
    <w:rsid w:val="00A827F2"/>
    <w:rsid w:val="00A82835"/>
    <w:rsid w:val="00A82A45"/>
    <w:rsid w:val="00A82F17"/>
    <w:rsid w:val="00A832D2"/>
    <w:rsid w:val="00A83387"/>
    <w:rsid w:val="00A835A8"/>
    <w:rsid w:val="00A836DE"/>
    <w:rsid w:val="00A838F3"/>
    <w:rsid w:val="00A841CB"/>
    <w:rsid w:val="00A8435B"/>
    <w:rsid w:val="00A84A21"/>
    <w:rsid w:val="00A84A53"/>
    <w:rsid w:val="00A852A5"/>
    <w:rsid w:val="00A853B9"/>
    <w:rsid w:val="00A8676F"/>
    <w:rsid w:val="00A86A18"/>
    <w:rsid w:val="00A86A42"/>
    <w:rsid w:val="00A903A4"/>
    <w:rsid w:val="00A90B66"/>
    <w:rsid w:val="00A90CBB"/>
    <w:rsid w:val="00A9146E"/>
    <w:rsid w:val="00A9149A"/>
    <w:rsid w:val="00A917D6"/>
    <w:rsid w:val="00A91C3B"/>
    <w:rsid w:val="00A91F43"/>
    <w:rsid w:val="00A92389"/>
    <w:rsid w:val="00A92667"/>
    <w:rsid w:val="00A92E75"/>
    <w:rsid w:val="00A92E8E"/>
    <w:rsid w:val="00A92EE6"/>
    <w:rsid w:val="00A9324F"/>
    <w:rsid w:val="00A9367D"/>
    <w:rsid w:val="00A93CA2"/>
    <w:rsid w:val="00A93FFE"/>
    <w:rsid w:val="00A94E2B"/>
    <w:rsid w:val="00A954D2"/>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4C"/>
    <w:rsid w:val="00AB1297"/>
    <w:rsid w:val="00AB1948"/>
    <w:rsid w:val="00AB1BBD"/>
    <w:rsid w:val="00AB238C"/>
    <w:rsid w:val="00AB250B"/>
    <w:rsid w:val="00AB3029"/>
    <w:rsid w:val="00AB359C"/>
    <w:rsid w:val="00AB4410"/>
    <w:rsid w:val="00AB49DB"/>
    <w:rsid w:val="00AB4E4D"/>
    <w:rsid w:val="00AB554B"/>
    <w:rsid w:val="00AB6DCC"/>
    <w:rsid w:val="00AB737C"/>
    <w:rsid w:val="00AB7536"/>
    <w:rsid w:val="00AB7771"/>
    <w:rsid w:val="00AB7914"/>
    <w:rsid w:val="00AC090D"/>
    <w:rsid w:val="00AC0E93"/>
    <w:rsid w:val="00AC140E"/>
    <w:rsid w:val="00AC1477"/>
    <w:rsid w:val="00AC1942"/>
    <w:rsid w:val="00AC21C4"/>
    <w:rsid w:val="00AC2B82"/>
    <w:rsid w:val="00AC3050"/>
    <w:rsid w:val="00AC32D1"/>
    <w:rsid w:val="00AC37CB"/>
    <w:rsid w:val="00AC394D"/>
    <w:rsid w:val="00AC4067"/>
    <w:rsid w:val="00AC4073"/>
    <w:rsid w:val="00AC4610"/>
    <w:rsid w:val="00AC54DC"/>
    <w:rsid w:val="00AC566D"/>
    <w:rsid w:val="00AC5C0D"/>
    <w:rsid w:val="00AC5C6C"/>
    <w:rsid w:val="00AC62BE"/>
    <w:rsid w:val="00AC643D"/>
    <w:rsid w:val="00AC69F4"/>
    <w:rsid w:val="00AC6AF6"/>
    <w:rsid w:val="00AC6FB3"/>
    <w:rsid w:val="00AC71EF"/>
    <w:rsid w:val="00AC746F"/>
    <w:rsid w:val="00AC7B84"/>
    <w:rsid w:val="00AC7D2C"/>
    <w:rsid w:val="00AD013C"/>
    <w:rsid w:val="00AD098E"/>
    <w:rsid w:val="00AD0C03"/>
    <w:rsid w:val="00AD0F15"/>
    <w:rsid w:val="00AD107A"/>
    <w:rsid w:val="00AD1299"/>
    <w:rsid w:val="00AD173C"/>
    <w:rsid w:val="00AD199F"/>
    <w:rsid w:val="00AD1BA5"/>
    <w:rsid w:val="00AD26EF"/>
    <w:rsid w:val="00AD2C0D"/>
    <w:rsid w:val="00AD3B45"/>
    <w:rsid w:val="00AD3C38"/>
    <w:rsid w:val="00AD3CEC"/>
    <w:rsid w:val="00AD4393"/>
    <w:rsid w:val="00AD4A4D"/>
    <w:rsid w:val="00AD4B8A"/>
    <w:rsid w:val="00AD4FD7"/>
    <w:rsid w:val="00AD50B6"/>
    <w:rsid w:val="00AD52CD"/>
    <w:rsid w:val="00AD5662"/>
    <w:rsid w:val="00AD5C85"/>
    <w:rsid w:val="00AD5FF0"/>
    <w:rsid w:val="00AD69B2"/>
    <w:rsid w:val="00AD6A49"/>
    <w:rsid w:val="00AD6B83"/>
    <w:rsid w:val="00AD70C6"/>
    <w:rsid w:val="00AD70FD"/>
    <w:rsid w:val="00AD7776"/>
    <w:rsid w:val="00AD7DC3"/>
    <w:rsid w:val="00AE07A9"/>
    <w:rsid w:val="00AE098B"/>
    <w:rsid w:val="00AE0F89"/>
    <w:rsid w:val="00AE1143"/>
    <w:rsid w:val="00AE11E4"/>
    <w:rsid w:val="00AE132D"/>
    <w:rsid w:val="00AE13C9"/>
    <w:rsid w:val="00AE1A29"/>
    <w:rsid w:val="00AE2588"/>
    <w:rsid w:val="00AE2C1F"/>
    <w:rsid w:val="00AE3E73"/>
    <w:rsid w:val="00AE45FA"/>
    <w:rsid w:val="00AE4A57"/>
    <w:rsid w:val="00AE582E"/>
    <w:rsid w:val="00AE636C"/>
    <w:rsid w:val="00AE6449"/>
    <w:rsid w:val="00AE6550"/>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1F77"/>
    <w:rsid w:val="00AF2474"/>
    <w:rsid w:val="00AF2A86"/>
    <w:rsid w:val="00AF365D"/>
    <w:rsid w:val="00AF3B16"/>
    <w:rsid w:val="00AF411C"/>
    <w:rsid w:val="00AF4737"/>
    <w:rsid w:val="00AF4AAF"/>
    <w:rsid w:val="00AF51A3"/>
    <w:rsid w:val="00AF5584"/>
    <w:rsid w:val="00AF5B7B"/>
    <w:rsid w:val="00AF5ECF"/>
    <w:rsid w:val="00AF5F0B"/>
    <w:rsid w:val="00AF62F7"/>
    <w:rsid w:val="00AF734B"/>
    <w:rsid w:val="00AF7731"/>
    <w:rsid w:val="00AF77E2"/>
    <w:rsid w:val="00AF7991"/>
    <w:rsid w:val="00AF7A81"/>
    <w:rsid w:val="00AF7EA0"/>
    <w:rsid w:val="00B002FD"/>
    <w:rsid w:val="00B00546"/>
    <w:rsid w:val="00B0081F"/>
    <w:rsid w:val="00B00A37"/>
    <w:rsid w:val="00B01690"/>
    <w:rsid w:val="00B01781"/>
    <w:rsid w:val="00B01C0A"/>
    <w:rsid w:val="00B01D4C"/>
    <w:rsid w:val="00B01E42"/>
    <w:rsid w:val="00B02A2E"/>
    <w:rsid w:val="00B031C8"/>
    <w:rsid w:val="00B03A1A"/>
    <w:rsid w:val="00B03D7B"/>
    <w:rsid w:val="00B0440D"/>
    <w:rsid w:val="00B0476A"/>
    <w:rsid w:val="00B0480D"/>
    <w:rsid w:val="00B05536"/>
    <w:rsid w:val="00B0594A"/>
    <w:rsid w:val="00B05B08"/>
    <w:rsid w:val="00B05D98"/>
    <w:rsid w:val="00B05DC3"/>
    <w:rsid w:val="00B05FE2"/>
    <w:rsid w:val="00B06178"/>
    <w:rsid w:val="00B06626"/>
    <w:rsid w:val="00B0671D"/>
    <w:rsid w:val="00B06DA9"/>
    <w:rsid w:val="00B071EF"/>
    <w:rsid w:val="00B071FE"/>
    <w:rsid w:val="00B07A30"/>
    <w:rsid w:val="00B07E0B"/>
    <w:rsid w:val="00B103FC"/>
    <w:rsid w:val="00B105F3"/>
    <w:rsid w:val="00B10AD3"/>
    <w:rsid w:val="00B11351"/>
    <w:rsid w:val="00B114E8"/>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717"/>
    <w:rsid w:val="00B16D64"/>
    <w:rsid w:val="00B17782"/>
    <w:rsid w:val="00B1779B"/>
    <w:rsid w:val="00B177F1"/>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190"/>
    <w:rsid w:val="00B25D5E"/>
    <w:rsid w:val="00B25D65"/>
    <w:rsid w:val="00B26460"/>
    <w:rsid w:val="00B269E7"/>
    <w:rsid w:val="00B26B7D"/>
    <w:rsid w:val="00B274C1"/>
    <w:rsid w:val="00B277CD"/>
    <w:rsid w:val="00B2791E"/>
    <w:rsid w:val="00B300C1"/>
    <w:rsid w:val="00B306F0"/>
    <w:rsid w:val="00B30975"/>
    <w:rsid w:val="00B3097D"/>
    <w:rsid w:val="00B30BE2"/>
    <w:rsid w:val="00B30DB4"/>
    <w:rsid w:val="00B30F5B"/>
    <w:rsid w:val="00B317D4"/>
    <w:rsid w:val="00B31BAB"/>
    <w:rsid w:val="00B32905"/>
    <w:rsid w:val="00B32E1B"/>
    <w:rsid w:val="00B33192"/>
    <w:rsid w:val="00B331ED"/>
    <w:rsid w:val="00B3325A"/>
    <w:rsid w:val="00B334EE"/>
    <w:rsid w:val="00B33ADD"/>
    <w:rsid w:val="00B33D4A"/>
    <w:rsid w:val="00B3460C"/>
    <w:rsid w:val="00B34FFF"/>
    <w:rsid w:val="00B363FE"/>
    <w:rsid w:val="00B36786"/>
    <w:rsid w:val="00B37056"/>
    <w:rsid w:val="00B37503"/>
    <w:rsid w:val="00B3750F"/>
    <w:rsid w:val="00B379CF"/>
    <w:rsid w:val="00B37AB8"/>
    <w:rsid w:val="00B37EB8"/>
    <w:rsid w:val="00B40396"/>
    <w:rsid w:val="00B40519"/>
    <w:rsid w:val="00B41D34"/>
    <w:rsid w:val="00B427D4"/>
    <w:rsid w:val="00B42914"/>
    <w:rsid w:val="00B42A7F"/>
    <w:rsid w:val="00B42AB0"/>
    <w:rsid w:val="00B42EF4"/>
    <w:rsid w:val="00B433C6"/>
    <w:rsid w:val="00B43411"/>
    <w:rsid w:val="00B4364F"/>
    <w:rsid w:val="00B43A95"/>
    <w:rsid w:val="00B43B61"/>
    <w:rsid w:val="00B43CD7"/>
    <w:rsid w:val="00B44392"/>
    <w:rsid w:val="00B448E9"/>
    <w:rsid w:val="00B44C26"/>
    <w:rsid w:val="00B450A0"/>
    <w:rsid w:val="00B458BE"/>
    <w:rsid w:val="00B45D34"/>
    <w:rsid w:val="00B45E9A"/>
    <w:rsid w:val="00B4619B"/>
    <w:rsid w:val="00B4638E"/>
    <w:rsid w:val="00B465D4"/>
    <w:rsid w:val="00B46623"/>
    <w:rsid w:val="00B469C8"/>
    <w:rsid w:val="00B47B6A"/>
    <w:rsid w:val="00B50B8F"/>
    <w:rsid w:val="00B52292"/>
    <w:rsid w:val="00B5251A"/>
    <w:rsid w:val="00B53B55"/>
    <w:rsid w:val="00B53DE7"/>
    <w:rsid w:val="00B54449"/>
    <w:rsid w:val="00B546FF"/>
    <w:rsid w:val="00B54A4C"/>
    <w:rsid w:val="00B54E0E"/>
    <w:rsid w:val="00B54F7F"/>
    <w:rsid w:val="00B55244"/>
    <w:rsid w:val="00B55824"/>
    <w:rsid w:val="00B5666B"/>
    <w:rsid w:val="00B604B9"/>
    <w:rsid w:val="00B605DF"/>
    <w:rsid w:val="00B60B01"/>
    <w:rsid w:val="00B6124B"/>
    <w:rsid w:val="00B6180D"/>
    <w:rsid w:val="00B61B1A"/>
    <w:rsid w:val="00B61C55"/>
    <w:rsid w:val="00B61E47"/>
    <w:rsid w:val="00B61F85"/>
    <w:rsid w:val="00B620B9"/>
    <w:rsid w:val="00B62509"/>
    <w:rsid w:val="00B62A87"/>
    <w:rsid w:val="00B631C8"/>
    <w:rsid w:val="00B63671"/>
    <w:rsid w:val="00B643E7"/>
    <w:rsid w:val="00B64A1D"/>
    <w:rsid w:val="00B64E69"/>
    <w:rsid w:val="00B6509B"/>
    <w:rsid w:val="00B6527A"/>
    <w:rsid w:val="00B655F2"/>
    <w:rsid w:val="00B658C2"/>
    <w:rsid w:val="00B65C5E"/>
    <w:rsid w:val="00B65EE1"/>
    <w:rsid w:val="00B66035"/>
    <w:rsid w:val="00B664FF"/>
    <w:rsid w:val="00B66BF8"/>
    <w:rsid w:val="00B66E27"/>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BD"/>
    <w:rsid w:val="00B72992"/>
    <w:rsid w:val="00B72AEE"/>
    <w:rsid w:val="00B72B5D"/>
    <w:rsid w:val="00B72E80"/>
    <w:rsid w:val="00B73516"/>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C04"/>
    <w:rsid w:val="00B80D7B"/>
    <w:rsid w:val="00B810CD"/>
    <w:rsid w:val="00B81356"/>
    <w:rsid w:val="00B8194A"/>
    <w:rsid w:val="00B81D0F"/>
    <w:rsid w:val="00B81D7C"/>
    <w:rsid w:val="00B82207"/>
    <w:rsid w:val="00B8252D"/>
    <w:rsid w:val="00B82947"/>
    <w:rsid w:val="00B829C7"/>
    <w:rsid w:val="00B82D07"/>
    <w:rsid w:val="00B82D5C"/>
    <w:rsid w:val="00B830C4"/>
    <w:rsid w:val="00B8315D"/>
    <w:rsid w:val="00B84599"/>
    <w:rsid w:val="00B845F5"/>
    <w:rsid w:val="00B84C08"/>
    <w:rsid w:val="00B84EBD"/>
    <w:rsid w:val="00B85494"/>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971"/>
    <w:rsid w:val="00B90CF2"/>
    <w:rsid w:val="00B915AE"/>
    <w:rsid w:val="00B916EC"/>
    <w:rsid w:val="00B91D51"/>
    <w:rsid w:val="00B91EA7"/>
    <w:rsid w:val="00B9219C"/>
    <w:rsid w:val="00B9223E"/>
    <w:rsid w:val="00B92937"/>
    <w:rsid w:val="00B94705"/>
    <w:rsid w:val="00B9475E"/>
    <w:rsid w:val="00B94F25"/>
    <w:rsid w:val="00B9509F"/>
    <w:rsid w:val="00B95B6E"/>
    <w:rsid w:val="00B961F4"/>
    <w:rsid w:val="00B96609"/>
    <w:rsid w:val="00B97103"/>
    <w:rsid w:val="00B973F1"/>
    <w:rsid w:val="00B97703"/>
    <w:rsid w:val="00B97960"/>
    <w:rsid w:val="00BA00B8"/>
    <w:rsid w:val="00BA0B53"/>
    <w:rsid w:val="00BA0B62"/>
    <w:rsid w:val="00BA147F"/>
    <w:rsid w:val="00BA1683"/>
    <w:rsid w:val="00BA1DED"/>
    <w:rsid w:val="00BA2299"/>
    <w:rsid w:val="00BA2907"/>
    <w:rsid w:val="00BA2EF9"/>
    <w:rsid w:val="00BA39C8"/>
    <w:rsid w:val="00BA3F57"/>
    <w:rsid w:val="00BA495A"/>
    <w:rsid w:val="00BA5244"/>
    <w:rsid w:val="00BA5BAC"/>
    <w:rsid w:val="00BA5E12"/>
    <w:rsid w:val="00BA6A5B"/>
    <w:rsid w:val="00BA6C25"/>
    <w:rsid w:val="00BB1035"/>
    <w:rsid w:val="00BB10DC"/>
    <w:rsid w:val="00BB211B"/>
    <w:rsid w:val="00BB2671"/>
    <w:rsid w:val="00BB289B"/>
    <w:rsid w:val="00BB2A3B"/>
    <w:rsid w:val="00BB30CA"/>
    <w:rsid w:val="00BB32D7"/>
    <w:rsid w:val="00BB3417"/>
    <w:rsid w:val="00BB3755"/>
    <w:rsid w:val="00BB5413"/>
    <w:rsid w:val="00BB636B"/>
    <w:rsid w:val="00BB64E3"/>
    <w:rsid w:val="00BB6732"/>
    <w:rsid w:val="00BB6A23"/>
    <w:rsid w:val="00BB6BDE"/>
    <w:rsid w:val="00BB6DC7"/>
    <w:rsid w:val="00BB793D"/>
    <w:rsid w:val="00BB797B"/>
    <w:rsid w:val="00BB7AF7"/>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0E9"/>
    <w:rsid w:val="00BC3183"/>
    <w:rsid w:val="00BC32E2"/>
    <w:rsid w:val="00BC3521"/>
    <w:rsid w:val="00BC3561"/>
    <w:rsid w:val="00BC389A"/>
    <w:rsid w:val="00BC3D0F"/>
    <w:rsid w:val="00BC45E4"/>
    <w:rsid w:val="00BC58DD"/>
    <w:rsid w:val="00BC638D"/>
    <w:rsid w:val="00BC68DF"/>
    <w:rsid w:val="00BC72BF"/>
    <w:rsid w:val="00BC72F7"/>
    <w:rsid w:val="00BC74EE"/>
    <w:rsid w:val="00BC78EE"/>
    <w:rsid w:val="00BC795A"/>
    <w:rsid w:val="00BC7E9C"/>
    <w:rsid w:val="00BD065B"/>
    <w:rsid w:val="00BD06A7"/>
    <w:rsid w:val="00BD0759"/>
    <w:rsid w:val="00BD0C4F"/>
    <w:rsid w:val="00BD1F4F"/>
    <w:rsid w:val="00BD2739"/>
    <w:rsid w:val="00BD2D61"/>
    <w:rsid w:val="00BD2D83"/>
    <w:rsid w:val="00BD2EF5"/>
    <w:rsid w:val="00BD309B"/>
    <w:rsid w:val="00BD3DF8"/>
    <w:rsid w:val="00BD3F84"/>
    <w:rsid w:val="00BD4726"/>
    <w:rsid w:val="00BD4E2F"/>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2DED"/>
    <w:rsid w:val="00BE3F0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61"/>
    <w:rsid w:val="00BF16B5"/>
    <w:rsid w:val="00BF2494"/>
    <w:rsid w:val="00BF2B7B"/>
    <w:rsid w:val="00BF31D1"/>
    <w:rsid w:val="00BF338F"/>
    <w:rsid w:val="00BF3777"/>
    <w:rsid w:val="00BF39A1"/>
    <w:rsid w:val="00BF4178"/>
    <w:rsid w:val="00BF45AE"/>
    <w:rsid w:val="00BF487B"/>
    <w:rsid w:val="00BF4FA4"/>
    <w:rsid w:val="00BF51E3"/>
    <w:rsid w:val="00BF526D"/>
    <w:rsid w:val="00BF5779"/>
    <w:rsid w:val="00BF5C68"/>
    <w:rsid w:val="00BF6CC9"/>
    <w:rsid w:val="00BF7837"/>
    <w:rsid w:val="00C00869"/>
    <w:rsid w:val="00C00CC9"/>
    <w:rsid w:val="00C0101F"/>
    <w:rsid w:val="00C01507"/>
    <w:rsid w:val="00C01AFA"/>
    <w:rsid w:val="00C023B5"/>
    <w:rsid w:val="00C0261E"/>
    <w:rsid w:val="00C02939"/>
    <w:rsid w:val="00C029EA"/>
    <w:rsid w:val="00C02AE4"/>
    <w:rsid w:val="00C02BEC"/>
    <w:rsid w:val="00C035F2"/>
    <w:rsid w:val="00C03850"/>
    <w:rsid w:val="00C04674"/>
    <w:rsid w:val="00C04BF2"/>
    <w:rsid w:val="00C05556"/>
    <w:rsid w:val="00C0564F"/>
    <w:rsid w:val="00C059C2"/>
    <w:rsid w:val="00C06B65"/>
    <w:rsid w:val="00C07E7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17A5F"/>
    <w:rsid w:val="00C200AD"/>
    <w:rsid w:val="00C201E7"/>
    <w:rsid w:val="00C2046B"/>
    <w:rsid w:val="00C20EAB"/>
    <w:rsid w:val="00C21846"/>
    <w:rsid w:val="00C21B53"/>
    <w:rsid w:val="00C21CEB"/>
    <w:rsid w:val="00C21DBD"/>
    <w:rsid w:val="00C2274D"/>
    <w:rsid w:val="00C2278A"/>
    <w:rsid w:val="00C23071"/>
    <w:rsid w:val="00C237B2"/>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2791B"/>
    <w:rsid w:val="00C300EE"/>
    <w:rsid w:val="00C306A5"/>
    <w:rsid w:val="00C30CB8"/>
    <w:rsid w:val="00C31497"/>
    <w:rsid w:val="00C31970"/>
    <w:rsid w:val="00C32872"/>
    <w:rsid w:val="00C32894"/>
    <w:rsid w:val="00C33887"/>
    <w:rsid w:val="00C33F35"/>
    <w:rsid w:val="00C34017"/>
    <w:rsid w:val="00C3414E"/>
    <w:rsid w:val="00C341E4"/>
    <w:rsid w:val="00C35322"/>
    <w:rsid w:val="00C357FC"/>
    <w:rsid w:val="00C35876"/>
    <w:rsid w:val="00C36BC1"/>
    <w:rsid w:val="00C36CAB"/>
    <w:rsid w:val="00C36F73"/>
    <w:rsid w:val="00C37B19"/>
    <w:rsid w:val="00C405F3"/>
    <w:rsid w:val="00C40FCD"/>
    <w:rsid w:val="00C41130"/>
    <w:rsid w:val="00C4207A"/>
    <w:rsid w:val="00C4221E"/>
    <w:rsid w:val="00C4255A"/>
    <w:rsid w:val="00C4265E"/>
    <w:rsid w:val="00C429F6"/>
    <w:rsid w:val="00C42B96"/>
    <w:rsid w:val="00C42CC2"/>
    <w:rsid w:val="00C433CE"/>
    <w:rsid w:val="00C4396A"/>
    <w:rsid w:val="00C43A33"/>
    <w:rsid w:val="00C4485C"/>
    <w:rsid w:val="00C44D07"/>
    <w:rsid w:val="00C4500B"/>
    <w:rsid w:val="00C450BC"/>
    <w:rsid w:val="00C45290"/>
    <w:rsid w:val="00C45368"/>
    <w:rsid w:val="00C45DB5"/>
    <w:rsid w:val="00C462C3"/>
    <w:rsid w:val="00C46427"/>
    <w:rsid w:val="00C46669"/>
    <w:rsid w:val="00C4699F"/>
    <w:rsid w:val="00C4754D"/>
    <w:rsid w:val="00C50016"/>
    <w:rsid w:val="00C502F6"/>
    <w:rsid w:val="00C5049B"/>
    <w:rsid w:val="00C5080D"/>
    <w:rsid w:val="00C50AD1"/>
    <w:rsid w:val="00C5250E"/>
    <w:rsid w:val="00C5297D"/>
    <w:rsid w:val="00C53CC4"/>
    <w:rsid w:val="00C53CC6"/>
    <w:rsid w:val="00C53DFD"/>
    <w:rsid w:val="00C5426E"/>
    <w:rsid w:val="00C54478"/>
    <w:rsid w:val="00C54612"/>
    <w:rsid w:val="00C5476E"/>
    <w:rsid w:val="00C55263"/>
    <w:rsid w:val="00C556D4"/>
    <w:rsid w:val="00C5599A"/>
    <w:rsid w:val="00C55D1C"/>
    <w:rsid w:val="00C55DDF"/>
    <w:rsid w:val="00C57846"/>
    <w:rsid w:val="00C579E9"/>
    <w:rsid w:val="00C57BF6"/>
    <w:rsid w:val="00C603B3"/>
    <w:rsid w:val="00C603F7"/>
    <w:rsid w:val="00C6044B"/>
    <w:rsid w:val="00C61034"/>
    <w:rsid w:val="00C61448"/>
    <w:rsid w:val="00C61938"/>
    <w:rsid w:val="00C6248A"/>
    <w:rsid w:val="00C62893"/>
    <w:rsid w:val="00C629DC"/>
    <w:rsid w:val="00C62FB4"/>
    <w:rsid w:val="00C631D9"/>
    <w:rsid w:val="00C633EA"/>
    <w:rsid w:val="00C6351D"/>
    <w:rsid w:val="00C63789"/>
    <w:rsid w:val="00C64655"/>
    <w:rsid w:val="00C64B32"/>
    <w:rsid w:val="00C65CBE"/>
    <w:rsid w:val="00C65D0A"/>
    <w:rsid w:val="00C65F9F"/>
    <w:rsid w:val="00C665EC"/>
    <w:rsid w:val="00C66929"/>
    <w:rsid w:val="00C66FA2"/>
    <w:rsid w:val="00C67861"/>
    <w:rsid w:val="00C678C3"/>
    <w:rsid w:val="00C67A4A"/>
    <w:rsid w:val="00C67EEA"/>
    <w:rsid w:val="00C67EFC"/>
    <w:rsid w:val="00C70215"/>
    <w:rsid w:val="00C70A4D"/>
    <w:rsid w:val="00C70BBC"/>
    <w:rsid w:val="00C7106D"/>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E64"/>
    <w:rsid w:val="00C76F62"/>
    <w:rsid w:val="00C775A7"/>
    <w:rsid w:val="00C77A3A"/>
    <w:rsid w:val="00C77C52"/>
    <w:rsid w:val="00C77C8F"/>
    <w:rsid w:val="00C77CD8"/>
    <w:rsid w:val="00C77E89"/>
    <w:rsid w:val="00C80671"/>
    <w:rsid w:val="00C806EA"/>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82E"/>
    <w:rsid w:val="00C84C1A"/>
    <w:rsid w:val="00C84E06"/>
    <w:rsid w:val="00C850AB"/>
    <w:rsid w:val="00C8514D"/>
    <w:rsid w:val="00C85166"/>
    <w:rsid w:val="00C853DA"/>
    <w:rsid w:val="00C85888"/>
    <w:rsid w:val="00C86014"/>
    <w:rsid w:val="00C8623B"/>
    <w:rsid w:val="00C86AAA"/>
    <w:rsid w:val="00C86C2E"/>
    <w:rsid w:val="00C871C8"/>
    <w:rsid w:val="00C87A15"/>
    <w:rsid w:val="00C87DD9"/>
    <w:rsid w:val="00C9118A"/>
    <w:rsid w:val="00C914A2"/>
    <w:rsid w:val="00C91BE8"/>
    <w:rsid w:val="00C92760"/>
    <w:rsid w:val="00C930AE"/>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A0B"/>
    <w:rsid w:val="00CA2B00"/>
    <w:rsid w:val="00CA2F64"/>
    <w:rsid w:val="00CA35C5"/>
    <w:rsid w:val="00CA486F"/>
    <w:rsid w:val="00CA5004"/>
    <w:rsid w:val="00CA5143"/>
    <w:rsid w:val="00CA5206"/>
    <w:rsid w:val="00CA5414"/>
    <w:rsid w:val="00CA58AF"/>
    <w:rsid w:val="00CA5B94"/>
    <w:rsid w:val="00CA5FA8"/>
    <w:rsid w:val="00CA6EB9"/>
    <w:rsid w:val="00CA79F6"/>
    <w:rsid w:val="00CB0064"/>
    <w:rsid w:val="00CB01D8"/>
    <w:rsid w:val="00CB0568"/>
    <w:rsid w:val="00CB078B"/>
    <w:rsid w:val="00CB08E6"/>
    <w:rsid w:val="00CB1357"/>
    <w:rsid w:val="00CB185D"/>
    <w:rsid w:val="00CB1F7D"/>
    <w:rsid w:val="00CB21FE"/>
    <w:rsid w:val="00CB2641"/>
    <w:rsid w:val="00CB3B35"/>
    <w:rsid w:val="00CB468A"/>
    <w:rsid w:val="00CB4A96"/>
    <w:rsid w:val="00CB4D63"/>
    <w:rsid w:val="00CB56DC"/>
    <w:rsid w:val="00CB65C1"/>
    <w:rsid w:val="00CB6AC8"/>
    <w:rsid w:val="00CB7B53"/>
    <w:rsid w:val="00CC0015"/>
    <w:rsid w:val="00CC06DD"/>
    <w:rsid w:val="00CC0A9C"/>
    <w:rsid w:val="00CC1011"/>
    <w:rsid w:val="00CC136E"/>
    <w:rsid w:val="00CC1555"/>
    <w:rsid w:val="00CC1643"/>
    <w:rsid w:val="00CC235B"/>
    <w:rsid w:val="00CC2C34"/>
    <w:rsid w:val="00CC30EC"/>
    <w:rsid w:val="00CC3336"/>
    <w:rsid w:val="00CC3FEF"/>
    <w:rsid w:val="00CC4700"/>
    <w:rsid w:val="00CC4836"/>
    <w:rsid w:val="00CC51E2"/>
    <w:rsid w:val="00CC5AD4"/>
    <w:rsid w:val="00CC5DFA"/>
    <w:rsid w:val="00CC67A1"/>
    <w:rsid w:val="00CC685F"/>
    <w:rsid w:val="00CC6A9A"/>
    <w:rsid w:val="00CC6B55"/>
    <w:rsid w:val="00CC6BCC"/>
    <w:rsid w:val="00CC70D9"/>
    <w:rsid w:val="00CC7543"/>
    <w:rsid w:val="00CC7D7C"/>
    <w:rsid w:val="00CC7E2B"/>
    <w:rsid w:val="00CD0260"/>
    <w:rsid w:val="00CD06CF"/>
    <w:rsid w:val="00CD0BF1"/>
    <w:rsid w:val="00CD16E6"/>
    <w:rsid w:val="00CD2001"/>
    <w:rsid w:val="00CD2144"/>
    <w:rsid w:val="00CD24C7"/>
    <w:rsid w:val="00CD2C3A"/>
    <w:rsid w:val="00CD2D87"/>
    <w:rsid w:val="00CD3607"/>
    <w:rsid w:val="00CD4139"/>
    <w:rsid w:val="00CD41D4"/>
    <w:rsid w:val="00CD4403"/>
    <w:rsid w:val="00CD45D3"/>
    <w:rsid w:val="00CD4F9B"/>
    <w:rsid w:val="00CD5042"/>
    <w:rsid w:val="00CD50C9"/>
    <w:rsid w:val="00CD5823"/>
    <w:rsid w:val="00CD6366"/>
    <w:rsid w:val="00CD6B68"/>
    <w:rsid w:val="00CD6DB5"/>
    <w:rsid w:val="00CD6F79"/>
    <w:rsid w:val="00CD73A3"/>
    <w:rsid w:val="00CD7509"/>
    <w:rsid w:val="00CD7D0F"/>
    <w:rsid w:val="00CD7ECD"/>
    <w:rsid w:val="00CE008C"/>
    <w:rsid w:val="00CE01D1"/>
    <w:rsid w:val="00CE03D1"/>
    <w:rsid w:val="00CE06EC"/>
    <w:rsid w:val="00CE1150"/>
    <w:rsid w:val="00CE1363"/>
    <w:rsid w:val="00CE13D4"/>
    <w:rsid w:val="00CE1453"/>
    <w:rsid w:val="00CE15FB"/>
    <w:rsid w:val="00CE185D"/>
    <w:rsid w:val="00CE1C05"/>
    <w:rsid w:val="00CE1C32"/>
    <w:rsid w:val="00CE20C6"/>
    <w:rsid w:val="00CE226D"/>
    <w:rsid w:val="00CE34D1"/>
    <w:rsid w:val="00CE3F6D"/>
    <w:rsid w:val="00CE4049"/>
    <w:rsid w:val="00CE429C"/>
    <w:rsid w:val="00CE4460"/>
    <w:rsid w:val="00CE45ED"/>
    <w:rsid w:val="00CE4A0A"/>
    <w:rsid w:val="00CE4A32"/>
    <w:rsid w:val="00CE504F"/>
    <w:rsid w:val="00CE5266"/>
    <w:rsid w:val="00CE55F8"/>
    <w:rsid w:val="00CE5B73"/>
    <w:rsid w:val="00CE5E94"/>
    <w:rsid w:val="00CE6950"/>
    <w:rsid w:val="00CE6A0F"/>
    <w:rsid w:val="00CE7F16"/>
    <w:rsid w:val="00CF03F6"/>
    <w:rsid w:val="00CF0B28"/>
    <w:rsid w:val="00CF0E3B"/>
    <w:rsid w:val="00CF1BC8"/>
    <w:rsid w:val="00CF2013"/>
    <w:rsid w:val="00CF220E"/>
    <w:rsid w:val="00CF237F"/>
    <w:rsid w:val="00CF242B"/>
    <w:rsid w:val="00CF24BA"/>
    <w:rsid w:val="00CF2659"/>
    <w:rsid w:val="00CF28DB"/>
    <w:rsid w:val="00CF2FAE"/>
    <w:rsid w:val="00CF39B6"/>
    <w:rsid w:val="00CF3B36"/>
    <w:rsid w:val="00CF4343"/>
    <w:rsid w:val="00CF458D"/>
    <w:rsid w:val="00CF471C"/>
    <w:rsid w:val="00CF53AD"/>
    <w:rsid w:val="00CF5548"/>
    <w:rsid w:val="00CF580C"/>
    <w:rsid w:val="00CF59A1"/>
    <w:rsid w:val="00CF623E"/>
    <w:rsid w:val="00CF6B47"/>
    <w:rsid w:val="00CF7ACF"/>
    <w:rsid w:val="00CF7F21"/>
    <w:rsid w:val="00D00B0E"/>
    <w:rsid w:val="00D01282"/>
    <w:rsid w:val="00D013C0"/>
    <w:rsid w:val="00D02195"/>
    <w:rsid w:val="00D02502"/>
    <w:rsid w:val="00D027D8"/>
    <w:rsid w:val="00D02955"/>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9C"/>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3D0E"/>
    <w:rsid w:val="00D13F7B"/>
    <w:rsid w:val="00D14AB9"/>
    <w:rsid w:val="00D14EB3"/>
    <w:rsid w:val="00D156E5"/>
    <w:rsid w:val="00D15C06"/>
    <w:rsid w:val="00D15C6B"/>
    <w:rsid w:val="00D15DA1"/>
    <w:rsid w:val="00D15E36"/>
    <w:rsid w:val="00D16054"/>
    <w:rsid w:val="00D16076"/>
    <w:rsid w:val="00D1699C"/>
    <w:rsid w:val="00D16C9A"/>
    <w:rsid w:val="00D16E69"/>
    <w:rsid w:val="00D16E7C"/>
    <w:rsid w:val="00D17335"/>
    <w:rsid w:val="00D20375"/>
    <w:rsid w:val="00D204D0"/>
    <w:rsid w:val="00D206BD"/>
    <w:rsid w:val="00D20F39"/>
    <w:rsid w:val="00D21035"/>
    <w:rsid w:val="00D21176"/>
    <w:rsid w:val="00D21384"/>
    <w:rsid w:val="00D2233B"/>
    <w:rsid w:val="00D234FA"/>
    <w:rsid w:val="00D23587"/>
    <w:rsid w:val="00D23F59"/>
    <w:rsid w:val="00D2414F"/>
    <w:rsid w:val="00D243EB"/>
    <w:rsid w:val="00D25192"/>
    <w:rsid w:val="00D2558A"/>
    <w:rsid w:val="00D256AB"/>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B9C"/>
    <w:rsid w:val="00D441DA"/>
    <w:rsid w:val="00D44A03"/>
    <w:rsid w:val="00D44CEE"/>
    <w:rsid w:val="00D45D6D"/>
    <w:rsid w:val="00D46CDD"/>
    <w:rsid w:val="00D507E6"/>
    <w:rsid w:val="00D51081"/>
    <w:rsid w:val="00D5146A"/>
    <w:rsid w:val="00D518CD"/>
    <w:rsid w:val="00D51B08"/>
    <w:rsid w:val="00D51F4E"/>
    <w:rsid w:val="00D52107"/>
    <w:rsid w:val="00D5221E"/>
    <w:rsid w:val="00D52F4A"/>
    <w:rsid w:val="00D53B45"/>
    <w:rsid w:val="00D54782"/>
    <w:rsid w:val="00D54B53"/>
    <w:rsid w:val="00D54BAC"/>
    <w:rsid w:val="00D55333"/>
    <w:rsid w:val="00D5553B"/>
    <w:rsid w:val="00D55ABA"/>
    <w:rsid w:val="00D55E7A"/>
    <w:rsid w:val="00D56244"/>
    <w:rsid w:val="00D56A8D"/>
    <w:rsid w:val="00D56C03"/>
    <w:rsid w:val="00D56CD0"/>
    <w:rsid w:val="00D575F3"/>
    <w:rsid w:val="00D57DF3"/>
    <w:rsid w:val="00D57E58"/>
    <w:rsid w:val="00D60757"/>
    <w:rsid w:val="00D609BE"/>
    <w:rsid w:val="00D6184C"/>
    <w:rsid w:val="00D61EA3"/>
    <w:rsid w:val="00D61EEF"/>
    <w:rsid w:val="00D627E2"/>
    <w:rsid w:val="00D62980"/>
    <w:rsid w:val="00D62AAD"/>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130C"/>
    <w:rsid w:val="00D71652"/>
    <w:rsid w:val="00D71C8E"/>
    <w:rsid w:val="00D72E51"/>
    <w:rsid w:val="00D72E7A"/>
    <w:rsid w:val="00D72F2B"/>
    <w:rsid w:val="00D73A3A"/>
    <w:rsid w:val="00D74E37"/>
    <w:rsid w:val="00D75ECD"/>
    <w:rsid w:val="00D75FE6"/>
    <w:rsid w:val="00D761AD"/>
    <w:rsid w:val="00D76954"/>
    <w:rsid w:val="00D76BD6"/>
    <w:rsid w:val="00D77492"/>
    <w:rsid w:val="00D77D94"/>
    <w:rsid w:val="00D802B9"/>
    <w:rsid w:val="00D80860"/>
    <w:rsid w:val="00D80F91"/>
    <w:rsid w:val="00D817C3"/>
    <w:rsid w:val="00D81B5C"/>
    <w:rsid w:val="00D81B8C"/>
    <w:rsid w:val="00D81EAF"/>
    <w:rsid w:val="00D82E0A"/>
    <w:rsid w:val="00D83F77"/>
    <w:rsid w:val="00D8466F"/>
    <w:rsid w:val="00D848FA"/>
    <w:rsid w:val="00D8492A"/>
    <w:rsid w:val="00D84E0B"/>
    <w:rsid w:val="00D850B7"/>
    <w:rsid w:val="00D852AF"/>
    <w:rsid w:val="00D85CEF"/>
    <w:rsid w:val="00D8643E"/>
    <w:rsid w:val="00D86479"/>
    <w:rsid w:val="00D86535"/>
    <w:rsid w:val="00D8675B"/>
    <w:rsid w:val="00D86A0E"/>
    <w:rsid w:val="00D86BBD"/>
    <w:rsid w:val="00D874D6"/>
    <w:rsid w:val="00D900E3"/>
    <w:rsid w:val="00D90392"/>
    <w:rsid w:val="00D9096F"/>
    <w:rsid w:val="00D90B68"/>
    <w:rsid w:val="00D90C48"/>
    <w:rsid w:val="00D90C65"/>
    <w:rsid w:val="00D917EA"/>
    <w:rsid w:val="00D91A8D"/>
    <w:rsid w:val="00D9297D"/>
    <w:rsid w:val="00D92A4E"/>
    <w:rsid w:val="00D92BA8"/>
    <w:rsid w:val="00D92DE9"/>
    <w:rsid w:val="00D93129"/>
    <w:rsid w:val="00D9331C"/>
    <w:rsid w:val="00D9372C"/>
    <w:rsid w:val="00D937E4"/>
    <w:rsid w:val="00D93A12"/>
    <w:rsid w:val="00D94756"/>
    <w:rsid w:val="00D94848"/>
    <w:rsid w:val="00D94876"/>
    <w:rsid w:val="00D95257"/>
    <w:rsid w:val="00D9564D"/>
    <w:rsid w:val="00D957C4"/>
    <w:rsid w:val="00D95947"/>
    <w:rsid w:val="00D9631B"/>
    <w:rsid w:val="00D965AD"/>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49"/>
    <w:rsid w:val="00DA2AF7"/>
    <w:rsid w:val="00DA2C2B"/>
    <w:rsid w:val="00DA3520"/>
    <w:rsid w:val="00DA3D15"/>
    <w:rsid w:val="00DA4960"/>
    <w:rsid w:val="00DA496D"/>
    <w:rsid w:val="00DA4A5C"/>
    <w:rsid w:val="00DA51E2"/>
    <w:rsid w:val="00DA533B"/>
    <w:rsid w:val="00DA5348"/>
    <w:rsid w:val="00DA61D5"/>
    <w:rsid w:val="00DA66A1"/>
    <w:rsid w:val="00DA79ED"/>
    <w:rsid w:val="00DA7D5D"/>
    <w:rsid w:val="00DB006E"/>
    <w:rsid w:val="00DB00CC"/>
    <w:rsid w:val="00DB010D"/>
    <w:rsid w:val="00DB0245"/>
    <w:rsid w:val="00DB06C4"/>
    <w:rsid w:val="00DB0745"/>
    <w:rsid w:val="00DB0815"/>
    <w:rsid w:val="00DB0B5F"/>
    <w:rsid w:val="00DB1035"/>
    <w:rsid w:val="00DB2354"/>
    <w:rsid w:val="00DB2593"/>
    <w:rsid w:val="00DB291A"/>
    <w:rsid w:val="00DB34D5"/>
    <w:rsid w:val="00DB3A39"/>
    <w:rsid w:val="00DB40E8"/>
    <w:rsid w:val="00DB45BB"/>
    <w:rsid w:val="00DB46A0"/>
    <w:rsid w:val="00DB480B"/>
    <w:rsid w:val="00DB4A7A"/>
    <w:rsid w:val="00DB4E0C"/>
    <w:rsid w:val="00DB5152"/>
    <w:rsid w:val="00DB5899"/>
    <w:rsid w:val="00DB5B13"/>
    <w:rsid w:val="00DB5E9B"/>
    <w:rsid w:val="00DB6347"/>
    <w:rsid w:val="00DB6CF2"/>
    <w:rsid w:val="00DB793D"/>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0D5"/>
    <w:rsid w:val="00DC41AE"/>
    <w:rsid w:val="00DC46DC"/>
    <w:rsid w:val="00DC4DBB"/>
    <w:rsid w:val="00DC54C9"/>
    <w:rsid w:val="00DC5B5C"/>
    <w:rsid w:val="00DC5F4E"/>
    <w:rsid w:val="00DC6030"/>
    <w:rsid w:val="00DC7209"/>
    <w:rsid w:val="00DC7567"/>
    <w:rsid w:val="00DD01BC"/>
    <w:rsid w:val="00DD0341"/>
    <w:rsid w:val="00DD041B"/>
    <w:rsid w:val="00DD0B5E"/>
    <w:rsid w:val="00DD0B6D"/>
    <w:rsid w:val="00DD0B96"/>
    <w:rsid w:val="00DD0BC4"/>
    <w:rsid w:val="00DD0EBB"/>
    <w:rsid w:val="00DD1042"/>
    <w:rsid w:val="00DD1873"/>
    <w:rsid w:val="00DD1B2E"/>
    <w:rsid w:val="00DD1D59"/>
    <w:rsid w:val="00DD1EF7"/>
    <w:rsid w:val="00DD2380"/>
    <w:rsid w:val="00DD27D8"/>
    <w:rsid w:val="00DD30A9"/>
    <w:rsid w:val="00DD3FD3"/>
    <w:rsid w:val="00DD4EA3"/>
    <w:rsid w:val="00DD51C5"/>
    <w:rsid w:val="00DD5F54"/>
    <w:rsid w:val="00DD6043"/>
    <w:rsid w:val="00DD6516"/>
    <w:rsid w:val="00DD67CC"/>
    <w:rsid w:val="00DD718D"/>
    <w:rsid w:val="00DD71B5"/>
    <w:rsid w:val="00DD72F7"/>
    <w:rsid w:val="00DD7B6B"/>
    <w:rsid w:val="00DE01BD"/>
    <w:rsid w:val="00DE1E95"/>
    <w:rsid w:val="00DE1EAF"/>
    <w:rsid w:val="00DE1FCB"/>
    <w:rsid w:val="00DE21F8"/>
    <w:rsid w:val="00DE23EE"/>
    <w:rsid w:val="00DE2D1B"/>
    <w:rsid w:val="00DE35F6"/>
    <w:rsid w:val="00DE41D5"/>
    <w:rsid w:val="00DE4DDD"/>
    <w:rsid w:val="00DE4E56"/>
    <w:rsid w:val="00DE55F9"/>
    <w:rsid w:val="00DE5E8F"/>
    <w:rsid w:val="00DE648E"/>
    <w:rsid w:val="00DE64C5"/>
    <w:rsid w:val="00DE6BB0"/>
    <w:rsid w:val="00DF01C7"/>
    <w:rsid w:val="00DF0A9C"/>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A45"/>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835"/>
    <w:rsid w:val="00E03C01"/>
    <w:rsid w:val="00E04125"/>
    <w:rsid w:val="00E044AB"/>
    <w:rsid w:val="00E04898"/>
    <w:rsid w:val="00E04B02"/>
    <w:rsid w:val="00E050EF"/>
    <w:rsid w:val="00E05DBE"/>
    <w:rsid w:val="00E06327"/>
    <w:rsid w:val="00E0720E"/>
    <w:rsid w:val="00E10DDA"/>
    <w:rsid w:val="00E115B5"/>
    <w:rsid w:val="00E11732"/>
    <w:rsid w:val="00E124C5"/>
    <w:rsid w:val="00E129B4"/>
    <w:rsid w:val="00E12DD5"/>
    <w:rsid w:val="00E12FA8"/>
    <w:rsid w:val="00E1346A"/>
    <w:rsid w:val="00E1361D"/>
    <w:rsid w:val="00E13D65"/>
    <w:rsid w:val="00E13DFA"/>
    <w:rsid w:val="00E13E88"/>
    <w:rsid w:val="00E14A9F"/>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24C"/>
    <w:rsid w:val="00E223D3"/>
    <w:rsid w:val="00E2249A"/>
    <w:rsid w:val="00E226F3"/>
    <w:rsid w:val="00E23059"/>
    <w:rsid w:val="00E2340B"/>
    <w:rsid w:val="00E23615"/>
    <w:rsid w:val="00E236F5"/>
    <w:rsid w:val="00E246ED"/>
    <w:rsid w:val="00E24CD5"/>
    <w:rsid w:val="00E25460"/>
    <w:rsid w:val="00E25966"/>
    <w:rsid w:val="00E25D51"/>
    <w:rsid w:val="00E25F76"/>
    <w:rsid w:val="00E2631E"/>
    <w:rsid w:val="00E26A68"/>
    <w:rsid w:val="00E26D64"/>
    <w:rsid w:val="00E2778D"/>
    <w:rsid w:val="00E27F37"/>
    <w:rsid w:val="00E30325"/>
    <w:rsid w:val="00E31D6F"/>
    <w:rsid w:val="00E32188"/>
    <w:rsid w:val="00E322B0"/>
    <w:rsid w:val="00E32383"/>
    <w:rsid w:val="00E337DE"/>
    <w:rsid w:val="00E34243"/>
    <w:rsid w:val="00E35532"/>
    <w:rsid w:val="00E35688"/>
    <w:rsid w:val="00E35A48"/>
    <w:rsid w:val="00E36F4D"/>
    <w:rsid w:val="00E370D4"/>
    <w:rsid w:val="00E3726F"/>
    <w:rsid w:val="00E3735E"/>
    <w:rsid w:val="00E3737C"/>
    <w:rsid w:val="00E37466"/>
    <w:rsid w:val="00E377AD"/>
    <w:rsid w:val="00E379A6"/>
    <w:rsid w:val="00E37E24"/>
    <w:rsid w:val="00E37E35"/>
    <w:rsid w:val="00E37F64"/>
    <w:rsid w:val="00E401FA"/>
    <w:rsid w:val="00E4057E"/>
    <w:rsid w:val="00E41A0E"/>
    <w:rsid w:val="00E41BC0"/>
    <w:rsid w:val="00E41DEE"/>
    <w:rsid w:val="00E428EE"/>
    <w:rsid w:val="00E42E37"/>
    <w:rsid w:val="00E43941"/>
    <w:rsid w:val="00E43ABD"/>
    <w:rsid w:val="00E43AD9"/>
    <w:rsid w:val="00E4467D"/>
    <w:rsid w:val="00E44AC5"/>
    <w:rsid w:val="00E4506A"/>
    <w:rsid w:val="00E462A3"/>
    <w:rsid w:val="00E463FA"/>
    <w:rsid w:val="00E468DA"/>
    <w:rsid w:val="00E46C15"/>
    <w:rsid w:val="00E47315"/>
    <w:rsid w:val="00E47440"/>
    <w:rsid w:val="00E474AC"/>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8CF"/>
    <w:rsid w:val="00E61930"/>
    <w:rsid w:val="00E61E8C"/>
    <w:rsid w:val="00E62238"/>
    <w:rsid w:val="00E62318"/>
    <w:rsid w:val="00E62921"/>
    <w:rsid w:val="00E62C00"/>
    <w:rsid w:val="00E631CE"/>
    <w:rsid w:val="00E63436"/>
    <w:rsid w:val="00E63CE7"/>
    <w:rsid w:val="00E63FCC"/>
    <w:rsid w:val="00E6418D"/>
    <w:rsid w:val="00E64519"/>
    <w:rsid w:val="00E6452B"/>
    <w:rsid w:val="00E64B92"/>
    <w:rsid w:val="00E654E5"/>
    <w:rsid w:val="00E65B7C"/>
    <w:rsid w:val="00E65FF0"/>
    <w:rsid w:val="00E660D6"/>
    <w:rsid w:val="00E6647B"/>
    <w:rsid w:val="00E6672F"/>
    <w:rsid w:val="00E674E7"/>
    <w:rsid w:val="00E67569"/>
    <w:rsid w:val="00E675CC"/>
    <w:rsid w:val="00E67627"/>
    <w:rsid w:val="00E67930"/>
    <w:rsid w:val="00E6797F"/>
    <w:rsid w:val="00E67999"/>
    <w:rsid w:val="00E67C78"/>
    <w:rsid w:val="00E67F00"/>
    <w:rsid w:val="00E70025"/>
    <w:rsid w:val="00E70131"/>
    <w:rsid w:val="00E70156"/>
    <w:rsid w:val="00E7016E"/>
    <w:rsid w:val="00E70375"/>
    <w:rsid w:val="00E703B2"/>
    <w:rsid w:val="00E705EF"/>
    <w:rsid w:val="00E70607"/>
    <w:rsid w:val="00E706F2"/>
    <w:rsid w:val="00E70734"/>
    <w:rsid w:val="00E70D9E"/>
    <w:rsid w:val="00E71063"/>
    <w:rsid w:val="00E712E2"/>
    <w:rsid w:val="00E7152C"/>
    <w:rsid w:val="00E7168D"/>
    <w:rsid w:val="00E71D56"/>
    <w:rsid w:val="00E7264B"/>
    <w:rsid w:val="00E72F31"/>
    <w:rsid w:val="00E73D1C"/>
    <w:rsid w:val="00E73E7A"/>
    <w:rsid w:val="00E74766"/>
    <w:rsid w:val="00E74CA6"/>
    <w:rsid w:val="00E753B9"/>
    <w:rsid w:val="00E75532"/>
    <w:rsid w:val="00E7572F"/>
    <w:rsid w:val="00E75C35"/>
    <w:rsid w:val="00E75DF9"/>
    <w:rsid w:val="00E75EA7"/>
    <w:rsid w:val="00E75F5E"/>
    <w:rsid w:val="00E762BC"/>
    <w:rsid w:val="00E76975"/>
    <w:rsid w:val="00E76CF2"/>
    <w:rsid w:val="00E76E21"/>
    <w:rsid w:val="00E771E4"/>
    <w:rsid w:val="00E774FE"/>
    <w:rsid w:val="00E7788B"/>
    <w:rsid w:val="00E80755"/>
    <w:rsid w:val="00E80B30"/>
    <w:rsid w:val="00E80D4B"/>
    <w:rsid w:val="00E8139F"/>
    <w:rsid w:val="00E81968"/>
    <w:rsid w:val="00E81BD9"/>
    <w:rsid w:val="00E82347"/>
    <w:rsid w:val="00E82526"/>
    <w:rsid w:val="00E825D8"/>
    <w:rsid w:val="00E829B6"/>
    <w:rsid w:val="00E82A9B"/>
    <w:rsid w:val="00E82AE6"/>
    <w:rsid w:val="00E832E2"/>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B57"/>
    <w:rsid w:val="00E97D30"/>
    <w:rsid w:val="00EA05D2"/>
    <w:rsid w:val="00EA100B"/>
    <w:rsid w:val="00EA10EC"/>
    <w:rsid w:val="00EA133D"/>
    <w:rsid w:val="00EA17FE"/>
    <w:rsid w:val="00EA2AEF"/>
    <w:rsid w:val="00EA3183"/>
    <w:rsid w:val="00EA346A"/>
    <w:rsid w:val="00EA34B4"/>
    <w:rsid w:val="00EA35C9"/>
    <w:rsid w:val="00EA40CA"/>
    <w:rsid w:val="00EA4132"/>
    <w:rsid w:val="00EA465A"/>
    <w:rsid w:val="00EA4AB6"/>
    <w:rsid w:val="00EA546E"/>
    <w:rsid w:val="00EA55A8"/>
    <w:rsid w:val="00EA58A1"/>
    <w:rsid w:val="00EA5B09"/>
    <w:rsid w:val="00EA68E1"/>
    <w:rsid w:val="00EA69B3"/>
    <w:rsid w:val="00EA6DEB"/>
    <w:rsid w:val="00EA7399"/>
    <w:rsid w:val="00EA7F25"/>
    <w:rsid w:val="00EB01C2"/>
    <w:rsid w:val="00EB02AD"/>
    <w:rsid w:val="00EB05C4"/>
    <w:rsid w:val="00EB0DF8"/>
    <w:rsid w:val="00EB12B5"/>
    <w:rsid w:val="00EB13F6"/>
    <w:rsid w:val="00EB1729"/>
    <w:rsid w:val="00EB259E"/>
    <w:rsid w:val="00EB2669"/>
    <w:rsid w:val="00EB294C"/>
    <w:rsid w:val="00EB2CC9"/>
    <w:rsid w:val="00EB2EBC"/>
    <w:rsid w:val="00EB368D"/>
    <w:rsid w:val="00EB39C2"/>
    <w:rsid w:val="00EB5019"/>
    <w:rsid w:val="00EB55CF"/>
    <w:rsid w:val="00EB560F"/>
    <w:rsid w:val="00EB5659"/>
    <w:rsid w:val="00EB5A9F"/>
    <w:rsid w:val="00EB5AE5"/>
    <w:rsid w:val="00EB61AD"/>
    <w:rsid w:val="00EB643B"/>
    <w:rsid w:val="00EB685F"/>
    <w:rsid w:val="00EB6A53"/>
    <w:rsid w:val="00EB70D9"/>
    <w:rsid w:val="00EB715A"/>
    <w:rsid w:val="00EB7C04"/>
    <w:rsid w:val="00EC04CE"/>
    <w:rsid w:val="00EC0791"/>
    <w:rsid w:val="00EC0C32"/>
    <w:rsid w:val="00EC12DF"/>
    <w:rsid w:val="00EC13FC"/>
    <w:rsid w:val="00EC1735"/>
    <w:rsid w:val="00EC279E"/>
    <w:rsid w:val="00EC2C3F"/>
    <w:rsid w:val="00EC317D"/>
    <w:rsid w:val="00EC35C2"/>
    <w:rsid w:val="00EC3F0B"/>
    <w:rsid w:val="00EC4154"/>
    <w:rsid w:val="00EC4D95"/>
    <w:rsid w:val="00EC6097"/>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3B4"/>
    <w:rsid w:val="00ED2586"/>
    <w:rsid w:val="00ED29AC"/>
    <w:rsid w:val="00ED2DE4"/>
    <w:rsid w:val="00ED30EC"/>
    <w:rsid w:val="00ED31AE"/>
    <w:rsid w:val="00ED3920"/>
    <w:rsid w:val="00ED4AB1"/>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7AE"/>
    <w:rsid w:val="00EE3BC1"/>
    <w:rsid w:val="00EE4279"/>
    <w:rsid w:val="00EE4321"/>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EF7D78"/>
    <w:rsid w:val="00F0068D"/>
    <w:rsid w:val="00F007CE"/>
    <w:rsid w:val="00F00E31"/>
    <w:rsid w:val="00F015B6"/>
    <w:rsid w:val="00F016B8"/>
    <w:rsid w:val="00F01D9E"/>
    <w:rsid w:val="00F02929"/>
    <w:rsid w:val="00F02CF5"/>
    <w:rsid w:val="00F03119"/>
    <w:rsid w:val="00F0350A"/>
    <w:rsid w:val="00F038A9"/>
    <w:rsid w:val="00F03BE4"/>
    <w:rsid w:val="00F04174"/>
    <w:rsid w:val="00F04C2D"/>
    <w:rsid w:val="00F04CFF"/>
    <w:rsid w:val="00F04FC5"/>
    <w:rsid w:val="00F05224"/>
    <w:rsid w:val="00F052B5"/>
    <w:rsid w:val="00F05830"/>
    <w:rsid w:val="00F058DF"/>
    <w:rsid w:val="00F07092"/>
    <w:rsid w:val="00F0724C"/>
    <w:rsid w:val="00F072B1"/>
    <w:rsid w:val="00F07987"/>
    <w:rsid w:val="00F07BD2"/>
    <w:rsid w:val="00F07F05"/>
    <w:rsid w:val="00F07F0D"/>
    <w:rsid w:val="00F107C8"/>
    <w:rsid w:val="00F10AFF"/>
    <w:rsid w:val="00F1188E"/>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5DC2"/>
    <w:rsid w:val="00F160A9"/>
    <w:rsid w:val="00F16530"/>
    <w:rsid w:val="00F16B65"/>
    <w:rsid w:val="00F16DF7"/>
    <w:rsid w:val="00F17A39"/>
    <w:rsid w:val="00F207D2"/>
    <w:rsid w:val="00F20E2F"/>
    <w:rsid w:val="00F21079"/>
    <w:rsid w:val="00F21424"/>
    <w:rsid w:val="00F215E6"/>
    <w:rsid w:val="00F216A4"/>
    <w:rsid w:val="00F221A8"/>
    <w:rsid w:val="00F22B9A"/>
    <w:rsid w:val="00F22C18"/>
    <w:rsid w:val="00F22D5C"/>
    <w:rsid w:val="00F2422C"/>
    <w:rsid w:val="00F243C7"/>
    <w:rsid w:val="00F2447A"/>
    <w:rsid w:val="00F247F5"/>
    <w:rsid w:val="00F24EA1"/>
    <w:rsid w:val="00F24EDF"/>
    <w:rsid w:val="00F255D6"/>
    <w:rsid w:val="00F25A3B"/>
    <w:rsid w:val="00F25AF6"/>
    <w:rsid w:val="00F25C2C"/>
    <w:rsid w:val="00F261C5"/>
    <w:rsid w:val="00F26205"/>
    <w:rsid w:val="00F263AA"/>
    <w:rsid w:val="00F26411"/>
    <w:rsid w:val="00F26C14"/>
    <w:rsid w:val="00F26D56"/>
    <w:rsid w:val="00F27303"/>
    <w:rsid w:val="00F27ABA"/>
    <w:rsid w:val="00F30377"/>
    <w:rsid w:val="00F30793"/>
    <w:rsid w:val="00F30B75"/>
    <w:rsid w:val="00F318D7"/>
    <w:rsid w:val="00F31A03"/>
    <w:rsid w:val="00F322B3"/>
    <w:rsid w:val="00F327CB"/>
    <w:rsid w:val="00F32D20"/>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1DE"/>
    <w:rsid w:val="00F43252"/>
    <w:rsid w:val="00F43303"/>
    <w:rsid w:val="00F4361D"/>
    <w:rsid w:val="00F445B4"/>
    <w:rsid w:val="00F44636"/>
    <w:rsid w:val="00F446E5"/>
    <w:rsid w:val="00F446E7"/>
    <w:rsid w:val="00F44815"/>
    <w:rsid w:val="00F44B58"/>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20A"/>
    <w:rsid w:val="00F51A52"/>
    <w:rsid w:val="00F51F17"/>
    <w:rsid w:val="00F5262B"/>
    <w:rsid w:val="00F52DD2"/>
    <w:rsid w:val="00F5393B"/>
    <w:rsid w:val="00F552B4"/>
    <w:rsid w:val="00F555CE"/>
    <w:rsid w:val="00F5568E"/>
    <w:rsid w:val="00F55727"/>
    <w:rsid w:val="00F55AB8"/>
    <w:rsid w:val="00F55B65"/>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379"/>
    <w:rsid w:val="00F638E9"/>
    <w:rsid w:val="00F63BAE"/>
    <w:rsid w:val="00F63BD7"/>
    <w:rsid w:val="00F6401E"/>
    <w:rsid w:val="00F642AA"/>
    <w:rsid w:val="00F64569"/>
    <w:rsid w:val="00F6484A"/>
    <w:rsid w:val="00F64F0B"/>
    <w:rsid w:val="00F65EA6"/>
    <w:rsid w:val="00F6684B"/>
    <w:rsid w:val="00F66988"/>
    <w:rsid w:val="00F67A29"/>
    <w:rsid w:val="00F700B0"/>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86C"/>
    <w:rsid w:val="00F75DBD"/>
    <w:rsid w:val="00F7684E"/>
    <w:rsid w:val="00F77389"/>
    <w:rsid w:val="00F77566"/>
    <w:rsid w:val="00F77600"/>
    <w:rsid w:val="00F77674"/>
    <w:rsid w:val="00F80648"/>
    <w:rsid w:val="00F80802"/>
    <w:rsid w:val="00F80C32"/>
    <w:rsid w:val="00F80E06"/>
    <w:rsid w:val="00F812DC"/>
    <w:rsid w:val="00F813FD"/>
    <w:rsid w:val="00F81D79"/>
    <w:rsid w:val="00F82C67"/>
    <w:rsid w:val="00F830E4"/>
    <w:rsid w:val="00F83531"/>
    <w:rsid w:val="00F8390F"/>
    <w:rsid w:val="00F8434F"/>
    <w:rsid w:val="00F845FD"/>
    <w:rsid w:val="00F848CE"/>
    <w:rsid w:val="00F850DF"/>
    <w:rsid w:val="00F85205"/>
    <w:rsid w:val="00F85BAC"/>
    <w:rsid w:val="00F86951"/>
    <w:rsid w:val="00F86A12"/>
    <w:rsid w:val="00F873FF"/>
    <w:rsid w:val="00F8773C"/>
    <w:rsid w:val="00F87ECB"/>
    <w:rsid w:val="00F90328"/>
    <w:rsid w:val="00F906B7"/>
    <w:rsid w:val="00F90778"/>
    <w:rsid w:val="00F9098D"/>
    <w:rsid w:val="00F90B85"/>
    <w:rsid w:val="00F913A3"/>
    <w:rsid w:val="00F91683"/>
    <w:rsid w:val="00F91E55"/>
    <w:rsid w:val="00F91EF9"/>
    <w:rsid w:val="00F92160"/>
    <w:rsid w:val="00F921FB"/>
    <w:rsid w:val="00F92287"/>
    <w:rsid w:val="00F92303"/>
    <w:rsid w:val="00F925B0"/>
    <w:rsid w:val="00F9262F"/>
    <w:rsid w:val="00F92BA4"/>
    <w:rsid w:val="00F92C11"/>
    <w:rsid w:val="00F93090"/>
    <w:rsid w:val="00F9372C"/>
    <w:rsid w:val="00F937AF"/>
    <w:rsid w:val="00F944EF"/>
    <w:rsid w:val="00F94841"/>
    <w:rsid w:val="00F948A9"/>
    <w:rsid w:val="00F94E90"/>
    <w:rsid w:val="00F95AF4"/>
    <w:rsid w:val="00F95BEC"/>
    <w:rsid w:val="00F9671F"/>
    <w:rsid w:val="00F96B15"/>
    <w:rsid w:val="00F9745B"/>
    <w:rsid w:val="00F976C0"/>
    <w:rsid w:val="00F97C5A"/>
    <w:rsid w:val="00FA0674"/>
    <w:rsid w:val="00FA0762"/>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A627C"/>
    <w:rsid w:val="00FB05F7"/>
    <w:rsid w:val="00FB0940"/>
    <w:rsid w:val="00FB14C3"/>
    <w:rsid w:val="00FB1567"/>
    <w:rsid w:val="00FB179C"/>
    <w:rsid w:val="00FB194D"/>
    <w:rsid w:val="00FB261D"/>
    <w:rsid w:val="00FB28F2"/>
    <w:rsid w:val="00FB3550"/>
    <w:rsid w:val="00FB427D"/>
    <w:rsid w:val="00FB4CC4"/>
    <w:rsid w:val="00FB5154"/>
    <w:rsid w:val="00FB5B2F"/>
    <w:rsid w:val="00FB68E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2BF4"/>
    <w:rsid w:val="00FC3432"/>
    <w:rsid w:val="00FC3489"/>
    <w:rsid w:val="00FC36C3"/>
    <w:rsid w:val="00FC44CE"/>
    <w:rsid w:val="00FC453C"/>
    <w:rsid w:val="00FC4933"/>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510A"/>
    <w:rsid w:val="00FD53BC"/>
    <w:rsid w:val="00FD551C"/>
    <w:rsid w:val="00FD57B2"/>
    <w:rsid w:val="00FD5B85"/>
    <w:rsid w:val="00FD5FAF"/>
    <w:rsid w:val="00FD69B2"/>
    <w:rsid w:val="00FD6CDE"/>
    <w:rsid w:val="00FD70C7"/>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4F2B"/>
    <w:rsid w:val="00FE535B"/>
    <w:rsid w:val="00FE573F"/>
    <w:rsid w:val="00FE6519"/>
    <w:rsid w:val="00FE68E0"/>
    <w:rsid w:val="00FE6A63"/>
    <w:rsid w:val="00FE72DF"/>
    <w:rsid w:val="00FE7763"/>
    <w:rsid w:val="00FE77E7"/>
    <w:rsid w:val="00FE793E"/>
    <w:rsid w:val="00FF0209"/>
    <w:rsid w:val="00FF10D5"/>
    <w:rsid w:val="00FF13CD"/>
    <w:rsid w:val="00FF13E2"/>
    <w:rsid w:val="00FF1967"/>
    <w:rsid w:val="00FF2335"/>
    <w:rsid w:val="00FF24A0"/>
    <w:rsid w:val="00FF306C"/>
    <w:rsid w:val="00FF3A78"/>
    <w:rsid w:val="00FF3B62"/>
    <w:rsid w:val="00FF3BAC"/>
    <w:rsid w:val="00FF4725"/>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77CFDF"/>
    <w:rsid w:val="0CC6170E"/>
    <w:rsid w:val="0D5C5663"/>
    <w:rsid w:val="0E0980B8"/>
    <w:rsid w:val="0F5D69C6"/>
    <w:rsid w:val="0FB951AE"/>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2892BEB"/>
    <w:rsid w:val="44800316"/>
    <w:rsid w:val="44D812D1"/>
    <w:rsid w:val="4574442C"/>
    <w:rsid w:val="47609A9D"/>
    <w:rsid w:val="48D7A0D2"/>
    <w:rsid w:val="4A583F19"/>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B993A8E-C87C-490C-81A8-490E599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3B2"/>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qFormat/>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rsid w:val="004B0BC4"/>
  </w:style>
  <w:style w:type="paragraph" w:customStyle="1" w:styleId="ListParagraph4">
    <w:name w:val="List Paragraph4"/>
    <w:basedOn w:val="Normal"/>
    <w:rsid w:val="005E5745"/>
    <w:pPr>
      <w:spacing w:before="100" w:beforeAutospacing="1"/>
      <w:ind w:left="720"/>
      <w:contextualSpacing/>
    </w:pPr>
    <w:rPr>
      <w:rFonts w:eastAsia="SimSun"/>
      <w:sz w:val="24"/>
      <w:szCs w:val="24"/>
      <w:lang w:val="en-US" w:eastAsia="zh-CN"/>
    </w:rPr>
  </w:style>
  <w:style w:type="paragraph" w:customStyle="1" w:styleId="Normal5">
    <w:name w:val="Normal5"/>
    <w:qFormat/>
    <w:rsid w:val="00052844"/>
    <w:pPr>
      <w:jc w:val="both"/>
    </w:pPr>
    <w:rPr>
      <w:rFonts w:ascii="Calibri" w:eastAsia="SimSun" w:hAnsi="Calibri" w:cs="Calibri"/>
      <w:kern w:val="2"/>
      <w:sz w:val="21"/>
      <w:szCs w:val="21"/>
      <w:lang w:eastAsia="zh-CN"/>
    </w:rPr>
  </w:style>
  <w:style w:type="paragraph" w:customStyle="1" w:styleId="ReviewText">
    <w:name w:val="ReviewText"/>
    <w:basedOn w:val="Normal"/>
    <w:link w:val="ReviewTextChar"/>
    <w:qFormat/>
    <w:rsid w:val="00D13F7B"/>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D13F7B"/>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19643848">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44755516">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172</TotalTime>
  <Pages>5</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11</cp:revision>
  <cp:lastPrinted>2018-05-23T04:28:00Z</cp:lastPrinted>
  <dcterms:created xsi:type="dcterms:W3CDTF">2025-08-27T06:28:00Z</dcterms:created>
  <dcterms:modified xsi:type="dcterms:W3CDTF">2025-08-27T12:02:00Z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