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089F" w14:textId="698BD802" w:rsidR="008E15FE" w:rsidRDefault="008E15FE" w:rsidP="008E15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861E5A">
        <w:rPr>
          <w:rFonts w:cs="Arial"/>
          <w:b/>
          <w:sz w:val="24"/>
          <w:szCs w:val="24"/>
        </w:rPr>
        <w:t>5724</w:t>
      </w:r>
    </w:p>
    <w:p w14:paraId="6F90A423" w14:textId="61E0303E" w:rsidR="008E15FE" w:rsidRDefault="008E15FE" w:rsidP="008E15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Bengaluru</w:t>
      </w:r>
      <w:r w:rsidR="00A558AC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India, 25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29</w:t>
      </w:r>
      <w:r>
        <w:rPr>
          <w:rFonts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cs="Arial"/>
          <w:b/>
          <w:bCs/>
          <w:sz w:val="24"/>
          <w:szCs w:val="24"/>
        </w:rPr>
        <w:t>August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1AF5C489" w14:textId="77777777" w:rsidR="008E15FE" w:rsidRPr="00912BD6" w:rsidRDefault="008E15FE" w:rsidP="008E15FE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1816BF2" w14:textId="77777777" w:rsidR="008E15FE" w:rsidRPr="00912BD6" w:rsidRDefault="008E15FE" w:rsidP="008E15F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3D171B40" w14:textId="4E1CCFFF" w:rsidR="008E15FE" w:rsidRPr="00912BD6" w:rsidRDefault="008E15FE" w:rsidP="008E15FE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5A1DBF" w:rsidRPr="005A1DBF">
        <w:rPr>
          <w:rFonts w:ascii="Arial" w:hAnsi="Arial" w:cs="Arial"/>
          <w:b/>
          <w:bCs/>
          <w:color w:val="000000"/>
          <w:sz w:val="24"/>
        </w:rPr>
        <w:t>Ericsson, Jio Platforms, Verizon Wireless, ZTE</w:t>
      </w:r>
      <w:r w:rsidR="00401195">
        <w:rPr>
          <w:rStyle w:val="a1"/>
          <w:rFonts w:eastAsiaTheme="minorEastAsia" w:cs="Arial"/>
          <w:b/>
          <w:bCs/>
          <w:color w:val="000000"/>
          <w:lang w:val="en-GB" w:eastAsia="en-US"/>
        </w:rPr>
        <w:t xml:space="preserve">, </w:t>
      </w:r>
      <w:r w:rsidR="005A1DBF">
        <w:rPr>
          <w:rStyle w:val="a1"/>
          <w:b/>
          <w:bCs/>
        </w:rPr>
        <w:t>Ofinno</w:t>
      </w:r>
    </w:p>
    <w:p w14:paraId="3A7D3526" w14:textId="6E58BAAE" w:rsidR="008E15FE" w:rsidRPr="00912BD6" w:rsidRDefault="008E15FE" w:rsidP="008E15FE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29040F" w:rsidRPr="00DB7FDD">
        <w:rPr>
          <w:rFonts w:ascii="Arial" w:hAnsi="Arial" w:cs="Arial"/>
          <w:b/>
          <w:bCs/>
          <w:color w:val="000000"/>
          <w:sz w:val="24"/>
        </w:rPr>
        <w:t>Support for Semi-persistent CSI-RS transmission</w:t>
      </w:r>
    </w:p>
    <w:p w14:paraId="706CD6E8" w14:textId="77777777" w:rsidR="008E15FE" w:rsidRDefault="008E15FE" w:rsidP="008E15FE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59A9F3DA" w14:textId="77777777" w:rsidR="008E15FE" w:rsidRDefault="008E15FE" w:rsidP="008E15FE">
      <w:r>
        <w:t>At the last RAN3 meeting, in relation to the network coordination for s</w:t>
      </w:r>
      <w:r w:rsidRPr="00C660B9">
        <w:t>emi-</w:t>
      </w:r>
      <w:r>
        <w:t>p</w:t>
      </w:r>
      <w:r w:rsidRPr="00C660B9">
        <w:t xml:space="preserve">ersistent CSI-RS </w:t>
      </w:r>
      <w:r>
        <w:t>transmission in a candidate cell, the following progress was made:</w:t>
      </w:r>
    </w:p>
    <w:p w14:paraId="67FCC789" w14:textId="77777777" w:rsidR="008E15FE" w:rsidRDefault="008E15FE" w:rsidP="008E15FE">
      <w:pPr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 xml:space="preserve">WA: RAN3 agrees that, for both F1AP and </w:t>
      </w:r>
      <w:proofErr w:type="spellStart"/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>XnAP</w:t>
      </w:r>
      <w:proofErr w:type="spellEnd"/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>, the activation and deactivation of CSI-RS transmission in LTM candidate cells are performed at the level of individual CSI-RS Resource IDs.</w:t>
      </w:r>
    </w:p>
    <w:p w14:paraId="677FCEB3" w14:textId="77777777" w:rsidR="008E15FE" w:rsidRDefault="008E15FE" w:rsidP="008E15FE">
      <w:pPr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Reuse the CSI-RS coordination procedure over F1AP and 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 for source 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/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-DU to activate or deactivate the SP </w:t>
      </w:r>
      <w:r w:rsidRPr="00107433">
        <w:rPr>
          <w:rFonts w:ascii="Calibri" w:eastAsia="DengXian" w:hAnsi="Calibri" w:cs="Calibri"/>
          <w:b/>
          <w:color w:val="008000"/>
          <w:sz w:val="18"/>
          <w:szCs w:val="18"/>
        </w:rPr>
        <w:t>CSI-RS resource for CSI acquisition</w:t>
      </w:r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 in candidate cell.</w:t>
      </w:r>
    </w:p>
    <w:p w14:paraId="2D299380" w14:textId="77777777" w:rsidR="008E15FE" w:rsidRPr="00CD3C7E" w:rsidRDefault="008E15FE" w:rsidP="008E15FE">
      <w:pPr>
        <w:rPr>
          <w:rFonts w:ascii="Calibri" w:hAnsi="Calibri" w:cs="Calibri"/>
          <w:b/>
          <w:color w:val="008000"/>
          <w:sz w:val="18"/>
        </w:rPr>
      </w:pPr>
      <w:r w:rsidRPr="00CD3C7E">
        <w:rPr>
          <w:rFonts w:ascii="Calibri" w:hAnsi="Calibri" w:cs="Calibri"/>
          <w:b/>
          <w:color w:val="008000"/>
          <w:sz w:val="18"/>
        </w:rPr>
        <w:t>T</w:t>
      </w:r>
      <w:r w:rsidRPr="00CD3C7E">
        <w:rPr>
          <w:rFonts w:ascii="Calibri" w:hAnsi="Calibri" w:cs="Calibri" w:hint="eastAsia"/>
          <w:b/>
          <w:color w:val="008000"/>
          <w:sz w:val="18"/>
        </w:rPr>
        <w:t>he SP CSI-RS activation/(de)activation for the inter-CU LTM in DC is deprioritized in rel-19.</w:t>
      </w:r>
    </w:p>
    <w:p w14:paraId="2C5690BF" w14:textId="77777777" w:rsidR="00FF6536" w:rsidRPr="00107433" w:rsidRDefault="00FF6536" w:rsidP="00FF6536">
      <w:pPr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FFS on whether to add a new IE for SP CSI-RS resource for CSI acquisition in the corresponding procedure of SP CSI-RS resource for L1 RSRP measurement in F1AP and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.</w:t>
      </w:r>
    </w:p>
    <w:p w14:paraId="2F0C739C" w14:textId="77777777" w:rsidR="008E15FE" w:rsidRDefault="008E15FE" w:rsidP="008E15FE">
      <w:pPr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FFS on whether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-DU/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 provides the report type (periodic or semi-persistent) of the CSI-RS resources in both F1AP and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.</w:t>
      </w:r>
    </w:p>
    <w:p w14:paraId="0D1A3BDC" w14:textId="77777777" w:rsidR="008E15FE" w:rsidRDefault="008E15FE" w:rsidP="008E15FE">
      <w:r>
        <w:t>I</w:t>
      </w:r>
      <w:r w:rsidRPr="009C7F8E">
        <w:t xml:space="preserve">n this paper, we </w:t>
      </w:r>
      <w:r>
        <w:t xml:space="preserve">provide </w:t>
      </w:r>
      <w:r w:rsidRPr="009C7F8E">
        <w:t xml:space="preserve">further </w:t>
      </w:r>
      <w:r>
        <w:t xml:space="preserve">discussion on this topic and </w:t>
      </w:r>
      <w:r w:rsidRPr="009C7F8E">
        <w:t xml:space="preserve">the </w:t>
      </w:r>
      <w:proofErr w:type="spellStart"/>
      <w:r w:rsidRPr="009C7F8E">
        <w:t>signaling</w:t>
      </w:r>
      <w:proofErr w:type="spellEnd"/>
      <w:r w:rsidRPr="009C7F8E">
        <w:t xml:space="preserve"> </w:t>
      </w:r>
      <w:r>
        <w:t>details of the solution</w:t>
      </w:r>
      <w:r w:rsidRPr="009C7F8E">
        <w:t>.</w:t>
      </w:r>
    </w:p>
    <w:p w14:paraId="608D157F" w14:textId="2B60CCCA" w:rsidR="001F5DD1" w:rsidRDefault="003F70B7" w:rsidP="00F80851">
      <w:pPr>
        <w:pStyle w:val="Heading1"/>
      </w:pPr>
      <w:r w:rsidRPr="00F80851">
        <w:t>Discussion</w:t>
      </w:r>
    </w:p>
    <w:p w14:paraId="5262CD1F" w14:textId="77777777" w:rsidR="008E15FE" w:rsidRDefault="008E15FE" w:rsidP="008E15FE">
      <w:pPr>
        <w:pStyle w:val="Heading2"/>
      </w:pPr>
      <w:r>
        <w:t>Granularity for CSI-RS coordination</w:t>
      </w:r>
    </w:p>
    <w:p w14:paraId="3384C35B" w14:textId="1528E54C" w:rsidR="008E15FE" w:rsidRDefault="008E15FE" w:rsidP="008E15FE">
      <w:pPr>
        <w:spacing w:after="0"/>
        <w:rPr>
          <w:bCs/>
        </w:rPr>
      </w:pPr>
      <w:r>
        <w:rPr>
          <w:bCs/>
        </w:rPr>
        <w:t xml:space="preserve">The network coordination </w:t>
      </w:r>
      <w:r>
        <w:t>for s</w:t>
      </w:r>
      <w:r w:rsidRPr="00C660B9">
        <w:t>emi-</w:t>
      </w:r>
      <w:r>
        <w:t>p</w:t>
      </w:r>
      <w:r w:rsidRPr="00C660B9">
        <w:t xml:space="preserve">ersistent CSI-RS </w:t>
      </w:r>
      <w:r>
        <w:t xml:space="preserve">transmission </w:t>
      </w:r>
      <w:r>
        <w:rPr>
          <w:bCs/>
        </w:rPr>
        <w:t>is supported with the newly introduced procedures:</w:t>
      </w:r>
      <w:r>
        <w:rPr>
          <w:bCs/>
        </w:rPr>
        <w:br/>
      </w:r>
    </w:p>
    <w:p w14:paraId="07475028" w14:textId="77777777" w:rsidR="008E15FE" w:rsidRPr="00B86E4B" w:rsidRDefault="008E15FE" w:rsidP="008E15FE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0"/>
          <w:szCs w:val="20"/>
        </w:rPr>
      </w:pPr>
      <w:r w:rsidRPr="00B86E4B">
        <w:rPr>
          <w:rFonts w:ascii="Times New Roman" w:hAnsi="Times New Roman"/>
          <w:bCs/>
          <w:sz w:val="20"/>
          <w:szCs w:val="20"/>
        </w:rPr>
        <w:t>F1AP DU-CU CSI-RS Coordination</w:t>
      </w:r>
    </w:p>
    <w:p w14:paraId="55DAB6B1" w14:textId="77777777" w:rsidR="008E15FE" w:rsidRPr="00B86E4B" w:rsidRDefault="008E15FE" w:rsidP="008E15FE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0"/>
          <w:szCs w:val="20"/>
        </w:rPr>
      </w:pPr>
      <w:r w:rsidRPr="00B86E4B">
        <w:rPr>
          <w:rFonts w:ascii="Times New Roman" w:hAnsi="Times New Roman"/>
          <w:bCs/>
          <w:sz w:val="20"/>
          <w:szCs w:val="20"/>
        </w:rPr>
        <w:t>F1AP CU-DU CSI-RS Coordination</w:t>
      </w:r>
    </w:p>
    <w:p w14:paraId="429F8BED" w14:textId="77777777" w:rsidR="008E15FE" w:rsidRPr="00B86E4B" w:rsidRDefault="008E15FE" w:rsidP="008E15FE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0"/>
          <w:szCs w:val="20"/>
        </w:rPr>
      </w:pPr>
      <w:proofErr w:type="spellStart"/>
      <w:r w:rsidRPr="00B86E4B">
        <w:rPr>
          <w:rFonts w:ascii="Times New Roman" w:hAnsi="Times New Roman"/>
          <w:bCs/>
          <w:sz w:val="20"/>
          <w:szCs w:val="20"/>
        </w:rPr>
        <w:t>XnAP</w:t>
      </w:r>
      <w:proofErr w:type="spellEnd"/>
      <w:r w:rsidRPr="00B86E4B">
        <w:rPr>
          <w:rFonts w:ascii="Times New Roman" w:hAnsi="Times New Roman"/>
          <w:bCs/>
          <w:sz w:val="20"/>
          <w:szCs w:val="20"/>
        </w:rPr>
        <w:t xml:space="preserve"> CSI-RS Coordination</w:t>
      </w:r>
    </w:p>
    <w:p w14:paraId="7DC7E4F3" w14:textId="77777777" w:rsidR="008E15FE" w:rsidRDefault="008E15FE" w:rsidP="008E15FE">
      <w:pPr>
        <w:rPr>
          <w:lang w:val="en-US"/>
        </w:rPr>
      </w:pPr>
      <w:r>
        <w:rPr>
          <w:bCs/>
          <w:lang w:val="en-US"/>
        </w:rPr>
        <w:br/>
      </w:r>
      <w:r>
        <w:rPr>
          <w:lang w:val="en-US"/>
        </w:rPr>
        <w:t>As mentioned, at the last RAN3 meeting the following WA was captured:</w:t>
      </w:r>
    </w:p>
    <w:p w14:paraId="78A74705" w14:textId="77777777" w:rsidR="008E15FE" w:rsidRPr="00A41154" w:rsidRDefault="008E15FE" w:rsidP="008E15FE">
      <w:pPr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 xml:space="preserve">WA: RAN3 agrees that, for both F1AP and </w:t>
      </w:r>
      <w:proofErr w:type="spellStart"/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>XnAP</w:t>
      </w:r>
      <w:proofErr w:type="spellEnd"/>
      <w:r w:rsidRPr="00A41154">
        <w:rPr>
          <w:rFonts w:ascii="Calibri" w:eastAsia="DengXian" w:hAnsi="Calibri" w:cs="Calibri"/>
          <w:b/>
          <w:color w:val="008000"/>
          <w:sz w:val="18"/>
          <w:szCs w:val="18"/>
        </w:rPr>
        <w:t>, the activation and deactivation of CSI-RS transmission in LTM candidate cells are performed at the level of individual CSI-RS Resource IDs.</w:t>
      </w:r>
    </w:p>
    <w:p w14:paraId="3A064FAD" w14:textId="0C03BECA" w:rsidR="00CB1606" w:rsidRPr="00CB1606" w:rsidRDefault="00CB1606" w:rsidP="00CB1606">
      <w:pPr>
        <w:spacing w:after="0"/>
        <w:rPr>
          <w:rFonts w:eastAsia="Times New Roman"/>
          <w:lang w:val="en-US"/>
        </w:rPr>
      </w:pPr>
      <w:r w:rsidRPr="00CB1606">
        <w:rPr>
          <w:rFonts w:eastAsia="Times New Roman"/>
          <w:lang w:val="en-US"/>
        </w:rPr>
        <w:t xml:space="preserve">At this meeting, </w:t>
      </w:r>
      <w:r w:rsidR="00203B2D">
        <w:rPr>
          <w:rFonts w:eastAsia="Times New Roman"/>
          <w:lang w:val="en-US"/>
        </w:rPr>
        <w:t>RAN3</w:t>
      </w:r>
      <w:r w:rsidRPr="00CB1606">
        <w:rPr>
          <w:rFonts w:eastAsia="Times New Roman"/>
          <w:lang w:val="en-US"/>
        </w:rPr>
        <w:t xml:space="preserve"> received an</w:t>
      </w:r>
      <w:r w:rsidRPr="00053061">
        <w:rPr>
          <w:rFonts w:eastAsia="Times New Roman"/>
          <w:lang w:val="en-US"/>
        </w:rPr>
        <w:t xml:space="preserve"> LS from RAN2 </w:t>
      </w:r>
      <w:r w:rsidRPr="00CB1606">
        <w:rPr>
          <w:rFonts w:eastAsia="Times New Roman"/>
          <w:lang w:val="en-US"/>
        </w:rPr>
        <w:t xml:space="preserve">in </w:t>
      </w:r>
      <w:r w:rsidRPr="00053061">
        <w:rPr>
          <w:rFonts w:eastAsia="Times New Roman"/>
          <w:lang w:val="en-US"/>
        </w:rPr>
        <w:t>R3-255011</w:t>
      </w:r>
      <w:r w:rsidRPr="00CB1606">
        <w:rPr>
          <w:rFonts w:eastAsia="Times New Roman"/>
          <w:lang w:val="en-US"/>
        </w:rPr>
        <w:t xml:space="preserve">, </w:t>
      </w:r>
      <w:r>
        <w:rPr>
          <w:rFonts w:eastAsia="Times New Roman"/>
          <w:lang w:val="en-US"/>
        </w:rPr>
        <w:t>concerning</w:t>
      </w:r>
      <w:r w:rsidRPr="00CB1606">
        <w:rPr>
          <w:rFonts w:eastAsia="Times New Roman"/>
          <w:lang w:val="en-US"/>
        </w:rPr>
        <w:t xml:space="preserve"> </w:t>
      </w:r>
      <w:r w:rsidRPr="00CB1606">
        <w:rPr>
          <w:rFonts w:eastAsia="SimSun"/>
          <w:lang w:val="en-US" w:eastAsia="zh-CN" w:bidi="ar"/>
        </w:rPr>
        <w:t>SP CSI-RS activation/deactivation for LTM</w:t>
      </w:r>
      <w:r w:rsidR="00203B2D">
        <w:rPr>
          <w:rFonts w:eastAsia="SimSun"/>
          <w:lang w:val="en-US" w:eastAsia="zh-CN" w:bidi="ar"/>
        </w:rPr>
        <w:t xml:space="preserve">. In the LS, </w:t>
      </w:r>
      <w:r w:rsidRPr="00CB1606">
        <w:rPr>
          <w:rFonts w:eastAsia="SimSun"/>
          <w:lang w:val="en-US" w:eastAsia="zh-CN" w:bidi="ar"/>
        </w:rPr>
        <w:t xml:space="preserve">RAN2 </w:t>
      </w:r>
      <w:r w:rsidR="00203B2D">
        <w:rPr>
          <w:rFonts w:eastAsia="SimSun"/>
          <w:lang w:val="en-US" w:eastAsia="zh-CN" w:bidi="ar"/>
        </w:rPr>
        <w:t xml:space="preserve">informs RAN3 about </w:t>
      </w:r>
      <w:r w:rsidRPr="00CB1606">
        <w:rPr>
          <w:rFonts w:eastAsia="SimSun"/>
          <w:lang w:val="en-US" w:eastAsia="zh-CN" w:bidi="ar"/>
        </w:rPr>
        <w:t xml:space="preserve">the following agreements </w:t>
      </w:r>
      <w:r w:rsidR="00203B2D">
        <w:rPr>
          <w:rFonts w:eastAsia="SimSun"/>
          <w:lang w:val="en-US" w:eastAsia="zh-CN" w:bidi="ar"/>
        </w:rPr>
        <w:t xml:space="preserve">made </w:t>
      </w:r>
      <w:r w:rsidRPr="00CB1606">
        <w:rPr>
          <w:rFonts w:eastAsia="SimSun"/>
          <w:lang w:val="en-US" w:eastAsia="zh-CN" w:bidi="ar"/>
        </w:rPr>
        <w:t>at RAN2#130:</w:t>
      </w:r>
    </w:p>
    <w:p w14:paraId="1F2B8261" w14:textId="77777777" w:rsidR="00CB1606" w:rsidRPr="00CB1606" w:rsidRDefault="00CB1606" w:rsidP="00CB1606">
      <w:pPr>
        <w:spacing w:after="0"/>
        <w:rPr>
          <w:rFonts w:eastAsia="Times New Roman"/>
          <w:lang w:val="en-US"/>
        </w:rPr>
      </w:pPr>
    </w:p>
    <w:p w14:paraId="6335979B" w14:textId="77777777" w:rsidR="00CB1606" w:rsidRPr="00CB1606" w:rsidRDefault="00CB1606" w:rsidP="00CB1606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Times New Roman" w:hAnsi="Times New Roman" w:cs="Times New Roman"/>
          <w:lang w:val="en-US"/>
        </w:rPr>
      </w:pPr>
      <w:r w:rsidRPr="00CB1606">
        <w:rPr>
          <w:rFonts w:ascii="Times New Roman" w:hAnsi="Times New Roman" w:cs="Times New Roman"/>
        </w:rPr>
        <w:t xml:space="preserve">UE </w:t>
      </w:r>
      <w:proofErr w:type="spellStart"/>
      <w:r w:rsidRPr="00CB1606">
        <w:rPr>
          <w:rFonts w:ascii="Times New Roman" w:hAnsi="Times New Roman" w:cs="Times New Roman"/>
        </w:rPr>
        <w:t>deactivates</w:t>
      </w:r>
      <w:proofErr w:type="spellEnd"/>
      <w:r w:rsidRPr="00CB1606">
        <w:rPr>
          <w:rFonts w:ascii="Times New Roman" w:hAnsi="Times New Roman" w:cs="Times New Roman"/>
        </w:rPr>
        <w:t xml:space="preserve"> SP CSI-RS </w:t>
      </w:r>
      <w:proofErr w:type="spellStart"/>
      <w:r w:rsidRPr="00CB1606">
        <w:rPr>
          <w:rFonts w:ascii="Times New Roman" w:hAnsi="Times New Roman" w:cs="Times New Roman"/>
        </w:rPr>
        <w:t>resource</w:t>
      </w:r>
      <w:proofErr w:type="spellEnd"/>
      <w:r w:rsidRPr="00CB1606">
        <w:rPr>
          <w:rFonts w:ascii="Times New Roman" w:hAnsi="Times New Roman" w:cs="Times New Roman"/>
        </w:rPr>
        <w:t xml:space="preserve"> of candidate </w:t>
      </w:r>
      <w:proofErr w:type="spellStart"/>
      <w:r w:rsidRPr="00CB1606">
        <w:rPr>
          <w:rFonts w:ascii="Times New Roman" w:hAnsi="Times New Roman" w:cs="Times New Roman"/>
        </w:rPr>
        <w:t>cells</w:t>
      </w:r>
      <w:proofErr w:type="spellEnd"/>
      <w:r w:rsidRPr="00CB1606">
        <w:rPr>
          <w:rFonts w:ascii="Times New Roman" w:hAnsi="Times New Roman" w:cs="Times New Roman"/>
        </w:rPr>
        <w:t xml:space="preserve"> (</w:t>
      </w:r>
      <w:proofErr w:type="spellStart"/>
      <w:r w:rsidRPr="00CB1606">
        <w:rPr>
          <w:rFonts w:ascii="Times New Roman" w:hAnsi="Times New Roman" w:cs="Times New Roman"/>
        </w:rPr>
        <w:t>other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than</w:t>
      </w:r>
      <w:proofErr w:type="spellEnd"/>
      <w:r w:rsidRPr="00CB1606">
        <w:rPr>
          <w:rFonts w:ascii="Times New Roman" w:hAnsi="Times New Roman" w:cs="Times New Roman"/>
        </w:rPr>
        <w:t xml:space="preserve"> the </w:t>
      </w:r>
      <w:proofErr w:type="spellStart"/>
      <w:r w:rsidRPr="00CB1606">
        <w:rPr>
          <w:rFonts w:ascii="Times New Roman" w:hAnsi="Times New Roman" w:cs="Times New Roman"/>
        </w:rPr>
        <w:t>target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cell</w:t>
      </w:r>
      <w:proofErr w:type="spellEnd"/>
      <w:r w:rsidRPr="00CB1606">
        <w:rPr>
          <w:rFonts w:ascii="Times New Roman" w:hAnsi="Times New Roman" w:cs="Times New Roman"/>
        </w:rPr>
        <w:t xml:space="preserve">) </w:t>
      </w:r>
      <w:proofErr w:type="spellStart"/>
      <w:r w:rsidRPr="00CB1606">
        <w:rPr>
          <w:rFonts w:ascii="Times New Roman" w:hAnsi="Times New Roman" w:cs="Times New Roman"/>
        </w:rPr>
        <w:t>after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cell</w:t>
      </w:r>
      <w:proofErr w:type="spellEnd"/>
      <w:r w:rsidRPr="00CB1606">
        <w:rPr>
          <w:rFonts w:ascii="Times New Roman" w:hAnsi="Times New Roman" w:cs="Times New Roman"/>
        </w:rPr>
        <w:t xml:space="preserve"> switch. FFS on the </w:t>
      </w:r>
      <w:proofErr w:type="spellStart"/>
      <w:r w:rsidRPr="00CB1606">
        <w:rPr>
          <w:rFonts w:ascii="Times New Roman" w:hAnsi="Times New Roman" w:cs="Times New Roman"/>
        </w:rPr>
        <w:t>target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cell</w:t>
      </w:r>
      <w:proofErr w:type="spellEnd"/>
      <w:r w:rsidRPr="00CB1606">
        <w:rPr>
          <w:rFonts w:ascii="Times New Roman" w:hAnsi="Times New Roman" w:cs="Times New Roman"/>
        </w:rPr>
        <w:t>.</w:t>
      </w:r>
    </w:p>
    <w:p w14:paraId="1A060362" w14:textId="77777777" w:rsidR="00CB1606" w:rsidRPr="00CB1606" w:rsidRDefault="00CB1606" w:rsidP="00CB1606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Times New Roman" w:hAnsi="Times New Roman" w:cs="Times New Roman"/>
          <w:lang w:val="en-US"/>
        </w:rPr>
      </w:pPr>
      <w:proofErr w:type="spellStart"/>
      <w:r w:rsidRPr="00CB1606">
        <w:rPr>
          <w:rFonts w:ascii="Times New Roman" w:hAnsi="Times New Roman" w:cs="Times New Roman"/>
        </w:rPr>
        <w:t>Instead</w:t>
      </w:r>
      <w:proofErr w:type="spellEnd"/>
      <w:r w:rsidRPr="00CB1606">
        <w:rPr>
          <w:rFonts w:ascii="Times New Roman" w:hAnsi="Times New Roman" w:cs="Times New Roman"/>
        </w:rPr>
        <w:t xml:space="preserve"> of candidate </w:t>
      </w:r>
      <w:proofErr w:type="spellStart"/>
      <w:r w:rsidRPr="00CB1606">
        <w:rPr>
          <w:rFonts w:ascii="Times New Roman" w:hAnsi="Times New Roman" w:cs="Times New Roman"/>
        </w:rPr>
        <w:t>cell</w:t>
      </w:r>
      <w:proofErr w:type="spellEnd"/>
      <w:r w:rsidRPr="00CB1606">
        <w:rPr>
          <w:rFonts w:ascii="Times New Roman" w:hAnsi="Times New Roman" w:cs="Times New Roman"/>
        </w:rPr>
        <w:t xml:space="preserve"> id and SP CSI-RS </w:t>
      </w:r>
      <w:proofErr w:type="spellStart"/>
      <w:r w:rsidRPr="00CB1606">
        <w:rPr>
          <w:rFonts w:ascii="Times New Roman" w:hAnsi="Times New Roman" w:cs="Times New Roman"/>
        </w:rPr>
        <w:t>resource</w:t>
      </w:r>
      <w:proofErr w:type="spellEnd"/>
      <w:r w:rsidRPr="00CB1606">
        <w:rPr>
          <w:rFonts w:ascii="Times New Roman" w:hAnsi="Times New Roman" w:cs="Times New Roman"/>
        </w:rPr>
        <w:t xml:space="preserve"> set id, LTM-CSI-</w:t>
      </w:r>
      <w:proofErr w:type="spellStart"/>
      <w:r w:rsidRPr="00CB1606">
        <w:rPr>
          <w:rFonts w:ascii="Times New Roman" w:hAnsi="Times New Roman" w:cs="Times New Roman"/>
        </w:rPr>
        <w:t>ResourceConfigId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is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included</w:t>
      </w:r>
      <w:proofErr w:type="spellEnd"/>
      <w:r w:rsidRPr="00CB1606">
        <w:rPr>
          <w:rFonts w:ascii="Times New Roman" w:hAnsi="Times New Roman" w:cs="Times New Roman"/>
        </w:rPr>
        <w:t xml:space="preserve"> </w:t>
      </w:r>
      <w:proofErr w:type="spellStart"/>
      <w:r w:rsidRPr="00CB1606">
        <w:rPr>
          <w:rFonts w:ascii="Times New Roman" w:hAnsi="Times New Roman" w:cs="Times New Roman"/>
        </w:rPr>
        <w:t>into</w:t>
      </w:r>
      <w:proofErr w:type="spellEnd"/>
      <w:r w:rsidRPr="00CB1606">
        <w:rPr>
          <w:rFonts w:ascii="Times New Roman" w:hAnsi="Times New Roman" w:cs="Times New Roman"/>
        </w:rPr>
        <w:t xml:space="preserve"> SP CSI-RS activation/</w:t>
      </w:r>
      <w:proofErr w:type="spellStart"/>
      <w:r w:rsidRPr="00CB1606">
        <w:rPr>
          <w:rFonts w:ascii="Times New Roman" w:hAnsi="Times New Roman" w:cs="Times New Roman"/>
        </w:rPr>
        <w:t>deactivation</w:t>
      </w:r>
      <w:proofErr w:type="spellEnd"/>
      <w:r w:rsidRPr="00CB1606">
        <w:rPr>
          <w:rFonts w:ascii="Times New Roman" w:hAnsi="Times New Roman" w:cs="Times New Roman"/>
        </w:rPr>
        <w:t xml:space="preserve"> MAC CE.</w:t>
      </w:r>
    </w:p>
    <w:p w14:paraId="73BC738E" w14:textId="77777777" w:rsidR="00CB1606" w:rsidRPr="00CB1606" w:rsidRDefault="00CB1606" w:rsidP="00CB1606">
      <w:pPr>
        <w:spacing w:after="0"/>
        <w:rPr>
          <w:rFonts w:eastAsia="Times New Roman"/>
          <w:lang w:val="en-US"/>
        </w:rPr>
      </w:pPr>
    </w:p>
    <w:p w14:paraId="7A7FBA75" w14:textId="77777777" w:rsidR="00BE075E" w:rsidRDefault="00BE075E" w:rsidP="004F4015"/>
    <w:p w14:paraId="795ABAA5" w14:textId="0E3AA2AF" w:rsidR="004F4015" w:rsidRPr="0096230E" w:rsidRDefault="00BE075E" w:rsidP="004F4015">
      <w:r>
        <w:t xml:space="preserve">In RRC, the </w:t>
      </w:r>
      <w:r w:rsidR="004F4015" w:rsidRPr="0096230E">
        <w:rPr>
          <w:iCs/>
        </w:rPr>
        <w:t>LTM-</w:t>
      </w:r>
      <w:r w:rsidR="004F4015" w:rsidRPr="0096230E">
        <w:t>CSI-</w:t>
      </w:r>
      <w:proofErr w:type="spellStart"/>
      <w:r w:rsidR="004F4015" w:rsidRPr="0096230E">
        <w:t>ResourceConfig</w:t>
      </w:r>
      <w:proofErr w:type="spellEnd"/>
      <w:r>
        <w:t xml:space="preserve"> is defined as follows:</w:t>
      </w:r>
    </w:p>
    <w:p w14:paraId="28B74733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LTM-CSI-ResourceConfig-r18 ::=      </w:t>
      </w:r>
      <w:r w:rsidRPr="0096230E">
        <w:rPr>
          <w:color w:val="993366"/>
          <w:sz w:val="14"/>
          <w:szCs w:val="18"/>
        </w:rPr>
        <w:t>SEQUENCE</w:t>
      </w:r>
      <w:r w:rsidRPr="0096230E">
        <w:rPr>
          <w:sz w:val="14"/>
          <w:szCs w:val="18"/>
        </w:rPr>
        <w:t xml:space="preserve"> {</w:t>
      </w:r>
    </w:p>
    <w:p w14:paraId="1A3341BA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ltm-CSI-ResourceConfigId-r18    LTM-CSI-ResourceConfigId-r18,</w:t>
      </w:r>
    </w:p>
    <w:p w14:paraId="3B6D3A03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ltm-SSB-ResourceSet-r18         LTM-SSB-ResourceSet-r18,</w:t>
      </w:r>
    </w:p>
    <w:p w14:paraId="68575CD4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lastRenderedPageBreak/>
        <w:t xml:space="preserve">    ...,</w:t>
      </w:r>
    </w:p>
    <w:p w14:paraId="7A9125C0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[[</w:t>
      </w:r>
    </w:p>
    <w:p w14:paraId="2D6236CE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ltm-NZP-CSI-RS-ResourceSet-r19   LTM-NZP-CSI-RS-ResourceSet-r19                     OPTIONAL, -- Need R</w:t>
      </w:r>
    </w:p>
    <w:p w14:paraId="2BDD40A6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ltm-CSI-IM-ResourceSet-r19       LTM-CSI-IM-ResourceSet-r19                         OPTIONAL, -- Need R</w:t>
      </w:r>
    </w:p>
    <w:p w14:paraId="6205E28A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resourceType-r19                 ENUMERATED {periodic, semiPersistent}              OPTIONAL  -- Cond CSI-RS</w:t>
      </w:r>
    </w:p>
    <w:p w14:paraId="16D0B7DB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]]</w:t>
      </w:r>
    </w:p>
    <w:p w14:paraId="6029F95D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>}</w:t>
      </w:r>
    </w:p>
    <w:p w14:paraId="45505674" w14:textId="77777777" w:rsidR="004F4015" w:rsidRPr="0096230E" w:rsidRDefault="004F4015" w:rsidP="004F4015">
      <w:pPr>
        <w:pStyle w:val="PL"/>
        <w:rPr>
          <w:sz w:val="14"/>
          <w:szCs w:val="18"/>
        </w:rPr>
      </w:pPr>
    </w:p>
    <w:p w14:paraId="361168AC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LTM-SSB-ResourceSet-r18 ::=     </w:t>
      </w:r>
      <w:r w:rsidRPr="0096230E">
        <w:rPr>
          <w:color w:val="993366"/>
          <w:sz w:val="14"/>
          <w:szCs w:val="18"/>
        </w:rPr>
        <w:t>SEQUENCE</w:t>
      </w:r>
      <w:r w:rsidRPr="0096230E">
        <w:rPr>
          <w:sz w:val="14"/>
          <w:szCs w:val="18"/>
        </w:rPr>
        <w:t xml:space="preserve"> {</w:t>
      </w:r>
    </w:p>
    <w:p w14:paraId="54E961BB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ltm-SSB-ResourceList-r18      </w:t>
      </w:r>
      <w:r w:rsidRPr="0096230E">
        <w:rPr>
          <w:color w:val="993366"/>
          <w:sz w:val="14"/>
          <w:szCs w:val="18"/>
        </w:rPr>
        <w:t>SEQUENCE</w:t>
      </w:r>
      <w:r w:rsidRPr="0096230E">
        <w:rPr>
          <w:sz w:val="14"/>
          <w:szCs w:val="18"/>
        </w:rPr>
        <w:t xml:space="preserve"> (</w:t>
      </w:r>
      <w:r w:rsidRPr="0096230E">
        <w:rPr>
          <w:color w:val="993366"/>
          <w:sz w:val="14"/>
          <w:szCs w:val="18"/>
        </w:rPr>
        <w:t>SIZE</w:t>
      </w:r>
      <w:r w:rsidRPr="0096230E">
        <w:rPr>
          <w:sz w:val="14"/>
          <w:szCs w:val="18"/>
        </w:rPr>
        <w:t xml:space="preserve"> (1..maxNrofLTM-CSI-ResourcesPerSet-r18))</w:t>
      </w:r>
      <w:r w:rsidRPr="0096230E">
        <w:rPr>
          <w:color w:val="993366"/>
          <w:sz w:val="14"/>
          <w:szCs w:val="18"/>
        </w:rPr>
        <w:t xml:space="preserve"> OF</w:t>
      </w:r>
      <w:r w:rsidRPr="0096230E">
        <w:rPr>
          <w:sz w:val="14"/>
          <w:szCs w:val="18"/>
        </w:rPr>
        <w:t xml:space="preserve"> SSB-Index,</w:t>
      </w:r>
    </w:p>
    <w:p w14:paraId="18571535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ltm-CandidateIdList-r18       </w:t>
      </w:r>
      <w:r w:rsidRPr="0096230E">
        <w:rPr>
          <w:color w:val="993366"/>
          <w:sz w:val="14"/>
          <w:szCs w:val="18"/>
        </w:rPr>
        <w:t>SEQUENCE</w:t>
      </w:r>
      <w:r w:rsidRPr="0096230E">
        <w:rPr>
          <w:sz w:val="14"/>
          <w:szCs w:val="18"/>
        </w:rPr>
        <w:t xml:space="preserve"> (</w:t>
      </w:r>
      <w:r w:rsidRPr="0096230E">
        <w:rPr>
          <w:color w:val="993366"/>
          <w:sz w:val="14"/>
          <w:szCs w:val="18"/>
        </w:rPr>
        <w:t>SIZE</w:t>
      </w:r>
      <w:r w:rsidRPr="0096230E">
        <w:rPr>
          <w:sz w:val="14"/>
          <w:szCs w:val="18"/>
        </w:rPr>
        <w:t xml:space="preserve"> (1..maxNrofLTM-CSI-ResourcesPerSet-r18))</w:t>
      </w:r>
      <w:r w:rsidRPr="0096230E">
        <w:rPr>
          <w:color w:val="993366"/>
          <w:sz w:val="14"/>
          <w:szCs w:val="18"/>
        </w:rPr>
        <w:t xml:space="preserve"> OF</w:t>
      </w:r>
      <w:r w:rsidRPr="0096230E">
        <w:rPr>
          <w:sz w:val="14"/>
          <w:szCs w:val="18"/>
        </w:rPr>
        <w:t xml:space="preserve"> LTM-CandidateId-r18,</w:t>
      </w:r>
    </w:p>
    <w:p w14:paraId="5FD556A9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...</w:t>
      </w:r>
    </w:p>
    <w:p w14:paraId="166A8B61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>}</w:t>
      </w:r>
    </w:p>
    <w:p w14:paraId="1071D6FE" w14:textId="77777777" w:rsidR="004F4015" w:rsidRPr="0096230E" w:rsidRDefault="004F4015" w:rsidP="004F4015">
      <w:pPr>
        <w:pStyle w:val="PL"/>
        <w:rPr>
          <w:sz w:val="14"/>
          <w:szCs w:val="18"/>
        </w:rPr>
      </w:pPr>
    </w:p>
    <w:p w14:paraId="7A517E13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>LTM-NZP-CSI-RS-ResourceSet-r19 ::=     SEQUENCE {</w:t>
      </w:r>
    </w:p>
    <w:p w14:paraId="235E9AC3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</w:t>
      </w:r>
      <w:r w:rsidRPr="004F4015">
        <w:rPr>
          <w:sz w:val="14"/>
          <w:szCs w:val="18"/>
        </w:rPr>
        <w:t>ltm-CSI-RS-ResourceList-r19    SEQUENCE (SIZE (1..maxNrofLTM-CSI-ResourcesPerSet-r18)) OF NZP-CSI-RS-ResourceId,</w:t>
      </w:r>
    </w:p>
    <w:p w14:paraId="7F63E80D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ltm-CandidateIdList-r19        SEQUENCE (SIZE (1..maxNrofLTM-CSI-ResourcesPerSet-r18)) OF LTM-CandidateId-r18,</w:t>
      </w:r>
    </w:p>
    <w:p w14:paraId="36CA4A49" w14:textId="77777777" w:rsidR="004F4015" w:rsidRPr="0096230E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 xml:space="preserve">    ...</w:t>
      </w:r>
    </w:p>
    <w:p w14:paraId="0990AD43" w14:textId="77777777" w:rsidR="004F4015" w:rsidRDefault="004F4015" w:rsidP="004F4015">
      <w:pPr>
        <w:pStyle w:val="PL"/>
        <w:rPr>
          <w:sz w:val="14"/>
          <w:szCs w:val="18"/>
        </w:rPr>
      </w:pPr>
      <w:r w:rsidRPr="0096230E">
        <w:rPr>
          <w:sz w:val="14"/>
          <w:szCs w:val="18"/>
        </w:rPr>
        <w:t>}</w:t>
      </w:r>
    </w:p>
    <w:p w14:paraId="3857D2B3" w14:textId="1D421C53" w:rsidR="004F4015" w:rsidRDefault="004F4015" w:rsidP="00CB1606">
      <w:pPr>
        <w:spacing w:after="0"/>
        <w:rPr>
          <w:rFonts w:eastAsia="Times New Roman"/>
          <w:lang w:val="en-US"/>
        </w:rPr>
      </w:pPr>
    </w:p>
    <w:p w14:paraId="0AED315A" w14:textId="77777777" w:rsidR="00DA3D31" w:rsidRDefault="00DA3D31" w:rsidP="00CB1606">
      <w:pPr>
        <w:spacing w:after="0"/>
        <w:rPr>
          <w:rFonts w:eastAsia="Times New Roman"/>
          <w:lang w:val="en-US"/>
        </w:rPr>
      </w:pPr>
    </w:p>
    <w:p w14:paraId="151FA9AE" w14:textId="77777777" w:rsidR="00DA3D31" w:rsidRDefault="00DA3D31" w:rsidP="00CB1606">
      <w:pPr>
        <w:spacing w:after="0"/>
        <w:rPr>
          <w:rFonts w:eastAsia="Times New Roman"/>
          <w:lang w:val="en-US"/>
        </w:rPr>
      </w:pPr>
    </w:p>
    <w:p w14:paraId="1FAA0E31" w14:textId="1EA0438F" w:rsidR="00CB1606" w:rsidRDefault="007B3DA9" w:rsidP="00CB1606">
      <w:pPr>
        <w:spacing w:after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</w:t>
      </w:r>
      <w:r w:rsidR="00203B2D">
        <w:rPr>
          <w:rFonts w:eastAsia="Times New Roman"/>
          <w:lang w:val="en-US"/>
        </w:rPr>
        <w:t xml:space="preserve"> </w:t>
      </w:r>
      <w:r w:rsidR="00BF0DD6">
        <w:rPr>
          <w:rFonts w:eastAsia="Times New Roman"/>
          <w:lang w:val="en-US"/>
        </w:rPr>
        <w:t xml:space="preserve">F1AP and </w:t>
      </w:r>
      <w:proofErr w:type="spellStart"/>
      <w:r w:rsidR="00BF0DD6">
        <w:rPr>
          <w:rFonts w:eastAsia="Times New Roman"/>
          <w:lang w:val="en-US"/>
        </w:rPr>
        <w:t>XnAP</w:t>
      </w:r>
      <w:proofErr w:type="spellEnd"/>
      <w:r w:rsidR="00BF0DD6">
        <w:rPr>
          <w:rFonts w:eastAsia="Times New Roman"/>
          <w:lang w:val="en-US"/>
        </w:rPr>
        <w:t xml:space="preserve"> </w:t>
      </w:r>
      <w:r w:rsidR="00203B2D">
        <w:rPr>
          <w:rFonts w:eastAsia="Times New Roman"/>
          <w:lang w:val="en-US"/>
        </w:rPr>
        <w:t>CSI-RS coordination</w:t>
      </w:r>
      <w:r>
        <w:rPr>
          <w:rFonts w:eastAsia="Times New Roman"/>
          <w:lang w:val="en-US"/>
        </w:rPr>
        <w:t xml:space="preserve"> procedures </w:t>
      </w:r>
      <w:r w:rsidR="00BF0DD6">
        <w:rPr>
          <w:rFonts w:eastAsia="Times New Roman"/>
          <w:lang w:val="en-US"/>
        </w:rPr>
        <w:t xml:space="preserve">being specified </w:t>
      </w:r>
      <w:r>
        <w:rPr>
          <w:rFonts w:eastAsia="Times New Roman"/>
          <w:lang w:val="en-US"/>
        </w:rPr>
        <w:t>should take this into account</w:t>
      </w:r>
      <w:r w:rsidR="00493C38">
        <w:rPr>
          <w:rFonts w:eastAsia="Times New Roman"/>
          <w:lang w:val="en-US"/>
        </w:rPr>
        <w:t xml:space="preserve">. </w:t>
      </w:r>
      <w:proofErr w:type="gramStart"/>
      <w:r w:rsidR="00493C38">
        <w:rPr>
          <w:rFonts w:eastAsia="Times New Roman"/>
          <w:lang w:val="en-US"/>
        </w:rPr>
        <w:t>In</w:t>
      </w:r>
      <w:r w:rsidR="00BF0DD6">
        <w:rPr>
          <w:rFonts w:eastAsia="Times New Roman"/>
          <w:lang w:val="en-US"/>
        </w:rPr>
        <w:t xml:space="preserve"> particular,</w:t>
      </w:r>
      <w:r w:rsidR="00493C38">
        <w:rPr>
          <w:rFonts w:eastAsia="Times New Roman"/>
          <w:lang w:val="en-US"/>
        </w:rPr>
        <w:t xml:space="preserve"> </w:t>
      </w:r>
      <w:r w:rsidR="003F1FC9">
        <w:rPr>
          <w:rFonts w:eastAsia="Times New Roman"/>
          <w:lang w:val="en-US"/>
        </w:rPr>
        <w:t>to</w:t>
      </w:r>
      <w:proofErr w:type="gramEnd"/>
      <w:r w:rsidR="003F1FC9">
        <w:rPr>
          <w:rFonts w:eastAsia="Times New Roman"/>
          <w:lang w:val="en-US"/>
        </w:rPr>
        <w:t xml:space="preserve"> reflect the RAN2 agreements, </w:t>
      </w:r>
      <w:r w:rsidR="00337E3F">
        <w:rPr>
          <w:rFonts w:eastAsia="Times New Roman"/>
          <w:lang w:val="en-US"/>
        </w:rPr>
        <w:t xml:space="preserve">the NR CGI </w:t>
      </w:r>
      <w:r w:rsidR="00BF0DD6">
        <w:rPr>
          <w:rFonts w:eastAsia="Times New Roman"/>
          <w:lang w:val="en-US"/>
        </w:rPr>
        <w:t xml:space="preserve">indicating the candidate cell </w:t>
      </w:r>
      <w:r w:rsidR="003F1FC9">
        <w:rPr>
          <w:rFonts w:eastAsia="Times New Roman"/>
          <w:lang w:val="en-US"/>
        </w:rPr>
        <w:t>can be removed</w:t>
      </w:r>
      <w:r w:rsidR="00BF0DD6">
        <w:rPr>
          <w:rFonts w:eastAsia="Times New Roman"/>
          <w:lang w:val="en-US"/>
        </w:rPr>
        <w:t xml:space="preserve">, </w:t>
      </w:r>
      <w:r w:rsidR="00337E3F">
        <w:rPr>
          <w:rFonts w:eastAsia="Times New Roman"/>
          <w:lang w:val="en-US"/>
        </w:rPr>
        <w:t xml:space="preserve">and </w:t>
      </w:r>
      <w:r w:rsidR="003F1FC9">
        <w:rPr>
          <w:rFonts w:eastAsia="Times New Roman"/>
          <w:lang w:val="en-US"/>
        </w:rPr>
        <w:t xml:space="preserve">the </w:t>
      </w:r>
      <w:r w:rsidR="00BF0DD6">
        <w:rPr>
          <w:rFonts w:eastAsia="Times New Roman"/>
          <w:lang w:val="en-US"/>
        </w:rPr>
        <w:t>FFS</w:t>
      </w:r>
      <w:r w:rsidR="001B5479">
        <w:rPr>
          <w:rFonts w:eastAsia="Times New Roman"/>
          <w:lang w:val="en-US"/>
        </w:rPr>
        <w:t xml:space="preserve"> on </w:t>
      </w:r>
      <w:r w:rsidR="00A57482">
        <w:rPr>
          <w:rFonts w:eastAsia="Times New Roman"/>
          <w:lang w:val="en-US"/>
        </w:rPr>
        <w:t xml:space="preserve">the granularity </w:t>
      </w:r>
      <w:r w:rsidR="001B5479">
        <w:rPr>
          <w:rFonts w:eastAsia="Times New Roman"/>
          <w:lang w:val="en-US"/>
        </w:rPr>
        <w:t>(currently indicated as</w:t>
      </w:r>
      <w:r w:rsidR="00A57482">
        <w:rPr>
          <w:rFonts w:eastAsia="Times New Roman"/>
          <w:lang w:val="en-US"/>
        </w:rPr>
        <w:t xml:space="preserve"> CSI-RS Resource ID</w:t>
      </w:r>
      <w:r w:rsidR="0083271D">
        <w:rPr>
          <w:rFonts w:eastAsia="Times New Roman"/>
          <w:lang w:val="en-US"/>
        </w:rPr>
        <w:t>)</w:t>
      </w:r>
      <w:r w:rsidR="001B5479">
        <w:rPr>
          <w:rFonts w:eastAsia="Times New Roman"/>
          <w:lang w:val="en-US"/>
        </w:rPr>
        <w:t xml:space="preserve"> can be </w:t>
      </w:r>
      <w:r w:rsidR="003F1FC9">
        <w:rPr>
          <w:rFonts w:eastAsia="Times New Roman"/>
          <w:lang w:val="en-US"/>
        </w:rPr>
        <w:t>resolved</w:t>
      </w:r>
      <w:r w:rsidR="00770014">
        <w:rPr>
          <w:rFonts w:eastAsia="Times New Roman"/>
          <w:lang w:val="en-US"/>
        </w:rPr>
        <w:t xml:space="preserve"> by </w:t>
      </w:r>
      <w:r w:rsidR="001B5479">
        <w:rPr>
          <w:rFonts w:eastAsia="Times New Roman"/>
          <w:lang w:val="en-US"/>
        </w:rPr>
        <w:t>chan</w:t>
      </w:r>
      <w:r w:rsidR="00770014">
        <w:rPr>
          <w:rFonts w:eastAsia="Times New Roman"/>
          <w:lang w:val="en-US"/>
        </w:rPr>
        <w:t>ging it</w:t>
      </w:r>
      <w:r w:rsidR="001B5479">
        <w:rPr>
          <w:rFonts w:eastAsia="Times New Roman"/>
          <w:lang w:val="en-US"/>
        </w:rPr>
        <w:t xml:space="preserve"> to CSI Resou</w:t>
      </w:r>
      <w:r w:rsidR="003F1FC9">
        <w:rPr>
          <w:rFonts w:eastAsia="Times New Roman"/>
          <w:lang w:val="en-US"/>
        </w:rPr>
        <w:t>r</w:t>
      </w:r>
      <w:r w:rsidR="001B5479">
        <w:rPr>
          <w:rFonts w:eastAsia="Times New Roman"/>
          <w:lang w:val="en-US"/>
        </w:rPr>
        <w:t>ce Config</w:t>
      </w:r>
      <w:r w:rsidR="003F1FC9">
        <w:rPr>
          <w:rFonts w:eastAsia="Times New Roman"/>
          <w:lang w:val="en-US"/>
        </w:rPr>
        <w:t>u</w:t>
      </w:r>
      <w:r w:rsidR="001B5479">
        <w:rPr>
          <w:rFonts w:eastAsia="Times New Roman"/>
          <w:lang w:val="en-US"/>
        </w:rPr>
        <w:t>ration ID</w:t>
      </w:r>
      <w:r w:rsidR="003F1FC9">
        <w:rPr>
          <w:rFonts w:eastAsia="Times New Roman"/>
          <w:lang w:val="en-US"/>
        </w:rPr>
        <w:t>.</w:t>
      </w:r>
      <w:r w:rsidR="004626D1">
        <w:rPr>
          <w:rFonts w:eastAsia="Times New Roman"/>
          <w:lang w:val="en-US"/>
        </w:rPr>
        <w:t xml:space="preserve"> Finally, the encoding of CSI Resource Configuration ID should conside</w:t>
      </w:r>
      <w:r w:rsidR="00971D1E">
        <w:rPr>
          <w:rFonts w:eastAsia="Times New Roman"/>
          <w:lang w:val="en-US"/>
        </w:rPr>
        <w:t>r the RRC encoding for this</w:t>
      </w:r>
      <w:r w:rsidR="00BA15F8">
        <w:rPr>
          <w:rFonts w:eastAsia="Times New Roman"/>
          <w:lang w:val="en-US"/>
        </w:rPr>
        <w:t xml:space="preserve">, i.e., an INTEGER in the range from 0 </w:t>
      </w:r>
      <w:r w:rsidR="009031C6">
        <w:rPr>
          <w:rFonts w:eastAsia="Times New Roman"/>
          <w:lang w:val="en-US"/>
        </w:rPr>
        <w:t>to 111:</w:t>
      </w:r>
    </w:p>
    <w:p w14:paraId="7B7A0221" w14:textId="77777777" w:rsidR="00971D1E" w:rsidRDefault="00971D1E" w:rsidP="00CB1606">
      <w:pPr>
        <w:spacing w:after="0"/>
        <w:rPr>
          <w:rFonts w:eastAsia="Times New Roman"/>
          <w:lang w:val="en-US"/>
        </w:rPr>
      </w:pPr>
    </w:p>
    <w:p w14:paraId="1D40BC0A" w14:textId="77777777" w:rsidR="00971D1E" w:rsidRDefault="00971D1E" w:rsidP="00971D1E">
      <w:pPr>
        <w:pStyle w:val="PL"/>
        <w:rPr>
          <w:sz w:val="14"/>
          <w:szCs w:val="18"/>
        </w:rPr>
      </w:pPr>
      <w:r w:rsidRPr="00971D1E">
        <w:rPr>
          <w:sz w:val="14"/>
          <w:szCs w:val="18"/>
        </w:rPr>
        <w:t>CSI-ResourceConfigId ::=            INTEGER (0..maxNrofCSI-ResourceConfigurations-1)</w:t>
      </w:r>
    </w:p>
    <w:p w14:paraId="5405DDCE" w14:textId="77777777" w:rsidR="00BA15F8" w:rsidRPr="00971D1E" w:rsidRDefault="00BA15F8" w:rsidP="00971D1E">
      <w:pPr>
        <w:pStyle w:val="PL"/>
        <w:rPr>
          <w:sz w:val="14"/>
          <w:szCs w:val="18"/>
        </w:rPr>
      </w:pPr>
    </w:p>
    <w:p w14:paraId="577A88B3" w14:textId="77777777" w:rsidR="00971D1E" w:rsidRPr="00971D1E" w:rsidRDefault="00971D1E" w:rsidP="00971D1E">
      <w:pPr>
        <w:pStyle w:val="PL"/>
        <w:rPr>
          <w:sz w:val="14"/>
          <w:szCs w:val="18"/>
        </w:rPr>
      </w:pPr>
      <w:r w:rsidRPr="00971D1E">
        <w:rPr>
          <w:sz w:val="14"/>
          <w:szCs w:val="18"/>
        </w:rPr>
        <w:t>maxNrofCSI-ResourceConfigurations-1     INTEGER ::= 111     -- Maximum number of resource configurations minus 1</w:t>
      </w:r>
    </w:p>
    <w:p w14:paraId="6DA00231" w14:textId="77777777" w:rsidR="00971D1E" w:rsidRPr="00CB1606" w:rsidRDefault="00971D1E" w:rsidP="00CB1606">
      <w:pPr>
        <w:spacing w:after="0"/>
        <w:rPr>
          <w:rFonts w:eastAsia="Times New Roman"/>
          <w:lang w:val="en-US"/>
        </w:rPr>
      </w:pPr>
    </w:p>
    <w:p w14:paraId="35D0B58B" w14:textId="77777777" w:rsidR="00CB1606" w:rsidRDefault="00CB1606" w:rsidP="008E15FE"/>
    <w:p w14:paraId="1DDC9A12" w14:textId="3EDC6AB6" w:rsid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2" w:name="_Toc206137046"/>
      <w:r>
        <w:rPr>
          <w:rStyle w:val="Hyperlink"/>
          <w:rFonts w:ascii="Arial" w:eastAsia="SimSun" w:hAnsi="Arial" w:cs="Arial"/>
          <w:noProof/>
          <w:color w:val="auto"/>
          <w:u w:val="none"/>
        </w:rPr>
        <w:t>For both F1AP and</w:t>
      </w:r>
      <w:r w:rsidRPr="008E15F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XnAP, the activation and deactivation of CSI-RS transmission in LTM candidate cells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are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performed at the level of CSI Resource</w:t>
      </w:r>
      <w:r w:rsidR="007B3DA9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Configuration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ID.</w:t>
      </w:r>
      <w:bookmarkEnd w:id="2"/>
    </w:p>
    <w:p w14:paraId="1BE36665" w14:textId="77777777" w:rsidR="00BE075E" w:rsidRDefault="00BE075E" w:rsidP="00BE075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3" w:name="_Toc206137047"/>
      <w:r>
        <w:rPr>
          <w:rStyle w:val="Hyperlink"/>
          <w:rFonts w:ascii="Arial" w:eastAsia="SimSun" w:hAnsi="Arial" w:cs="Arial"/>
          <w:noProof/>
          <w:color w:val="auto"/>
          <w:u w:val="none"/>
        </w:rPr>
        <w:t>For both F1AP and</w:t>
      </w:r>
      <w:r w:rsidRPr="008E15F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XnAP,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remove the NR CGI IE in the CSI-RS coordination procedures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>.</w:t>
      </w:r>
      <w:bookmarkEnd w:id="3"/>
    </w:p>
    <w:p w14:paraId="03501B12" w14:textId="77777777" w:rsidR="008E15FE" w:rsidRDefault="008E15FE" w:rsidP="008E15FE"/>
    <w:p w14:paraId="18D7AC13" w14:textId="77777777" w:rsidR="008E15FE" w:rsidRDefault="008E15FE" w:rsidP="008E15FE"/>
    <w:p w14:paraId="4BAD1E7F" w14:textId="4F59DEB2" w:rsidR="008E15FE" w:rsidRDefault="008E15FE" w:rsidP="008E15FE">
      <w:pPr>
        <w:pStyle w:val="Heading2"/>
      </w:pPr>
      <w:r>
        <w:t>CSI resources for CSI acquisition</w:t>
      </w:r>
    </w:p>
    <w:p w14:paraId="4B77DD8E" w14:textId="45C13A97" w:rsidR="008E15FE" w:rsidRDefault="0076163D" w:rsidP="008E15FE">
      <w:pPr>
        <w:rPr>
          <w:lang w:val="en-US"/>
        </w:rPr>
      </w:pPr>
      <w:r>
        <w:t>In this section we analyse t</w:t>
      </w:r>
      <w:r w:rsidR="008E15FE">
        <w:t xml:space="preserve">he network </w:t>
      </w:r>
      <w:proofErr w:type="spellStart"/>
      <w:r w:rsidR="008E15FE">
        <w:t>signaling</w:t>
      </w:r>
      <w:proofErr w:type="spellEnd"/>
      <w:r w:rsidR="008E15FE">
        <w:t xml:space="preserve"> </w:t>
      </w:r>
      <w:r>
        <w:t xml:space="preserve">needed to support </w:t>
      </w:r>
      <w:r w:rsidR="008E15FE">
        <w:rPr>
          <w:lang w:val="en-US"/>
        </w:rPr>
        <w:t xml:space="preserve">CSI resources for CSI acquisition (or Early CSI acquisition) </w:t>
      </w:r>
      <w:r w:rsidR="00EE2EB8">
        <w:rPr>
          <w:lang w:val="en-US"/>
        </w:rPr>
        <w:t>looking separately to the two phases involved</w:t>
      </w:r>
      <w:r w:rsidR="008E15FE">
        <w:rPr>
          <w:lang w:val="en-US"/>
        </w:rPr>
        <w:t xml:space="preserve">: the </w:t>
      </w:r>
      <w:r w:rsidR="008E15FE" w:rsidRPr="00280652">
        <w:rPr>
          <w:b/>
          <w:bCs/>
          <w:lang w:val="en-US"/>
        </w:rPr>
        <w:t>Preparation</w:t>
      </w:r>
      <w:r w:rsidR="008E15FE">
        <w:rPr>
          <w:lang w:val="en-US"/>
        </w:rPr>
        <w:t xml:space="preserve"> and the </w:t>
      </w:r>
      <w:r w:rsidR="008E15FE" w:rsidRPr="00280652">
        <w:rPr>
          <w:b/>
          <w:bCs/>
          <w:lang w:val="en-US"/>
        </w:rPr>
        <w:t>Activation/Deactivation</w:t>
      </w:r>
      <w:r w:rsidR="008E15FE">
        <w:rPr>
          <w:lang w:val="en-US"/>
        </w:rPr>
        <w:t xml:space="preserve">. </w:t>
      </w:r>
    </w:p>
    <w:p w14:paraId="507B6E3F" w14:textId="77777777" w:rsidR="008E15FE" w:rsidRPr="0076163D" w:rsidRDefault="008E15FE" w:rsidP="0076163D">
      <w:pPr>
        <w:pStyle w:val="Heading3"/>
      </w:pPr>
      <w:r w:rsidRPr="0076163D">
        <w:t>Preparation</w:t>
      </w:r>
    </w:p>
    <w:p w14:paraId="65B61A94" w14:textId="3803CEA1" w:rsidR="00D73AB2" w:rsidRDefault="00EE2EB8" w:rsidP="00D73AB2">
      <w:pPr>
        <w:rPr>
          <w:lang w:val="en-US"/>
        </w:rPr>
      </w:pPr>
      <w:r>
        <w:rPr>
          <w:bCs/>
        </w:rPr>
        <w:t xml:space="preserve">During the preparation, the source CU </w:t>
      </w:r>
      <w:r w:rsidRPr="00F104E9">
        <w:rPr>
          <w:bCs/>
        </w:rPr>
        <w:t xml:space="preserve">needs to </w:t>
      </w:r>
      <w:r>
        <w:rPr>
          <w:bCs/>
        </w:rPr>
        <w:t xml:space="preserve">receive </w:t>
      </w:r>
      <w:r w:rsidR="005958ED">
        <w:rPr>
          <w:bCs/>
        </w:rPr>
        <w:t xml:space="preserve">information </w:t>
      </w:r>
      <w:r w:rsidRPr="00F104E9">
        <w:rPr>
          <w:bCs/>
        </w:rPr>
        <w:t xml:space="preserve">from its underlying DUs and from </w:t>
      </w:r>
      <w:r>
        <w:rPr>
          <w:bCs/>
        </w:rPr>
        <w:t xml:space="preserve">other </w:t>
      </w:r>
      <w:r w:rsidRPr="00F104E9">
        <w:rPr>
          <w:bCs/>
        </w:rPr>
        <w:t>CUs</w:t>
      </w:r>
      <w:r w:rsidR="00BD5302">
        <w:rPr>
          <w:bCs/>
        </w:rPr>
        <w:t xml:space="preserve"> about</w:t>
      </w:r>
      <w:r w:rsidR="005958ED">
        <w:rPr>
          <w:bCs/>
        </w:rPr>
        <w:t xml:space="preserve"> </w:t>
      </w:r>
      <w:r w:rsidRPr="00F104E9">
        <w:rPr>
          <w:bCs/>
        </w:rPr>
        <w:t>the</w:t>
      </w:r>
      <w:r w:rsidR="004B1FFC">
        <w:rPr>
          <w:bCs/>
        </w:rPr>
        <w:t xml:space="preserve"> configuration of </w:t>
      </w:r>
      <w:r w:rsidR="004B1FFC" w:rsidRPr="004B1FFC">
        <w:rPr>
          <w:bCs/>
        </w:rPr>
        <w:t>SP CSI resources</w:t>
      </w:r>
      <w:r w:rsidRPr="00F104E9">
        <w:rPr>
          <w:bCs/>
        </w:rPr>
        <w:t xml:space="preserve">. </w:t>
      </w:r>
      <w:r>
        <w:rPr>
          <w:bCs/>
        </w:rPr>
        <w:t xml:space="preserve">For this phase, </w:t>
      </w:r>
      <w:r>
        <w:rPr>
          <w:lang w:val="en-US"/>
        </w:rPr>
        <w:t xml:space="preserve">there were a </w:t>
      </w:r>
      <w:r w:rsidR="004B7F85">
        <w:rPr>
          <w:lang w:val="en-US"/>
        </w:rPr>
        <w:t>few</w:t>
      </w:r>
      <w:r>
        <w:rPr>
          <w:lang w:val="en-US"/>
        </w:rPr>
        <w:t xml:space="preserve"> open issue</w:t>
      </w:r>
      <w:r w:rsidR="004B7F85">
        <w:rPr>
          <w:lang w:val="en-US"/>
        </w:rPr>
        <w:t>s</w:t>
      </w:r>
      <w:r>
        <w:rPr>
          <w:lang w:val="en-US"/>
        </w:rPr>
        <w:t xml:space="preserve"> left from</w:t>
      </w:r>
      <w:r w:rsidR="00D73AB2">
        <w:rPr>
          <w:lang w:val="en-US"/>
        </w:rPr>
        <w:t xml:space="preserve"> the last RAN3 meeting:</w:t>
      </w:r>
    </w:p>
    <w:p w14:paraId="162693FB" w14:textId="77777777" w:rsidR="00D73AB2" w:rsidRDefault="00D73AB2" w:rsidP="00D73AB2">
      <w:pPr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FFS on whether to add a new IE for SP CSI-RS resource for CSI acquisition in the corresponding procedure of SP CSI-RS resource for L1 RSRP measurement in F1AP and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.</w:t>
      </w:r>
    </w:p>
    <w:p w14:paraId="6107D375" w14:textId="77777777" w:rsidR="00D73AB2" w:rsidRPr="00107433" w:rsidRDefault="00D73AB2" w:rsidP="00D73AB2">
      <w:pPr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FFS on whether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-DU/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 xml:space="preserve"> provides the report type (periodic or semi-persistent) of the CSI-RS resources in both F1AP and </w:t>
      </w:r>
      <w:proofErr w:type="spellStart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/>
          <w:b/>
          <w:color w:val="0000FF"/>
          <w:sz w:val="18"/>
          <w:szCs w:val="18"/>
        </w:rPr>
        <w:t>.</w:t>
      </w:r>
    </w:p>
    <w:p w14:paraId="1CD18A11" w14:textId="2128D017" w:rsidR="008E15FE" w:rsidRPr="005303C3" w:rsidRDefault="008E15FE" w:rsidP="008E15FE">
      <w:pPr>
        <w:rPr>
          <w:rFonts w:eastAsia="Aptos"/>
          <w:kern w:val="2"/>
          <w:lang w:val="en-US"/>
          <w14:ligatures w14:val="standardContextual"/>
        </w:rPr>
      </w:pPr>
      <w:r>
        <w:rPr>
          <w:bCs/>
        </w:rPr>
        <w:t xml:space="preserve">We note that 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in the running RRC CR, there is </w:t>
      </w:r>
      <w:r w:rsidRPr="00E573B9">
        <w:rPr>
          <w:rFonts w:eastAsia="Aptos"/>
          <w:kern w:val="2"/>
          <w:u w:val="single"/>
          <w:lang w:val="en-US"/>
          <w14:ligatures w14:val="standardContextual"/>
        </w:rPr>
        <w:t>only one CSI-RS resource configuration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, defined by the </w:t>
      </w:r>
      <w:proofErr w:type="spellStart"/>
      <w:r w:rsidRPr="00E573B9">
        <w:rPr>
          <w:i/>
          <w:iCs/>
        </w:rPr>
        <w:t>ltm</w:t>
      </w:r>
      <w:proofErr w:type="spellEnd"/>
      <w:r w:rsidRPr="00E573B9">
        <w:rPr>
          <w:i/>
          <w:iCs/>
        </w:rPr>
        <w:t>-NZP-CSI-RS-</w:t>
      </w:r>
      <w:proofErr w:type="spellStart"/>
      <w:r w:rsidRPr="00E573B9">
        <w:rPr>
          <w:i/>
          <w:iCs/>
        </w:rPr>
        <w:t>ResourceToAddModList</w:t>
      </w:r>
      <w:proofErr w:type="spellEnd"/>
      <w:r w:rsidRPr="00E573B9">
        <w:rPr>
          <w:rFonts w:eastAsia="Aptos"/>
          <w:kern w:val="2"/>
          <w14:ligatures w14:val="standardContextual"/>
        </w:rPr>
        <w:t xml:space="preserve"> IE within the </w:t>
      </w:r>
      <w:r w:rsidRPr="00E573B9">
        <w:rPr>
          <w:rFonts w:eastAsia="Aptos"/>
          <w:i/>
          <w:iCs/>
          <w:kern w:val="2"/>
          <w14:ligatures w14:val="standardContextual"/>
        </w:rPr>
        <w:t>LTM-Candidate</w:t>
      </w:r>
      <w:r w:rsidRPr="00E573B9">
        <w:rPr>
          <w:rFonts w:eastAsia="Aptos"/>
          <w:kern w:val="2"/>
          <w14:ligatures w14:val="standardContextual"/>
        </w:rPr>
        <w:t xml:space="preserve"> IE. </w:t>
      </w:r>
      <w:r>
        <w:rPr>
          <w:rFonts w:eastAsia="Aptos"/>
          <w:kern w:val="2"/>
          <w14:ligatures w14:val="standardContextual"/>
        </w:rPr>
        <w:t>Also, according to the current</w:t>
      </w:r>
      <w:r w:rsidRPr="00E573B9">
        <w:rPr>
          <w:rFonts w:eastAsia="Aptos"/>
          <w:kern w:val="2"/>
          <w14:ligatures w14:val="standardContextual"/>
        </w:rPr>
        <w:t xml:space="preserve"> 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F1 and </w:t>
      </w:r>
      <w:proofErr w:type="spellStart"/>
      <w:r w:rsidRPr="00E573B9">
        <w:rPr>
          <w:rFonts w:eastAsia="Aptos"/>
          <w:kern w:val="2"/>
          <w:lang w:val="en-US"/>
          <w14:ligatures w14:val="standardContextual"/>
        </w:rPr>
        <w:t>Xn</w:t>
      </w:r>
      <w:proofErr w:type="spellEnd"/>
      <w:r w:rsidRPr="00E573B9">
        <w:rPr>
          <w:rFonts w:eastAsia="Aptos"/>
          <w:kern w:val="2"/>
          <w:lang w:val="en-US"/>
          <w14:ligatures w14:val="standardContextual"/>
        </w:rPr>
        <w:t xml:space="preserve"> baselines, the CU </w:t>
      </w:r>
      <w:r>
        <w:rPr>
          <w:rFonts w:eastAsia="Aptos"/>
          <w:kern w:val="2"/>
          <w:lang w:val="en-US"/>
          <w14:ligatures w14:val="standardContextual"/>
        </w:rPr>
        <w:t>can request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 the CSI-RS resource configuration with the </w:t>
      </w:r>
      <w:r w:rsidRPr="00E573B9">
        <w:rPr>
          <w:i/>
          <w:lang w:val="en-US"/>
        </w:rPr>
        <w:t xml:space="preserve">Request for CSI-RS Resource Configuration </w:t>
      </w:r>
      <w:r w:rsidRPr="00E573B9">
        <w:rPr>
          <w:lang w:val="en-US"/>
        </w:rPr>
        <w:t>IE</w:t>
      </w:r>
      <w:r w:rsidR="004B7F85">
        <w:rPr>
          <w:lang w:val="en-US"/>
        </w:rPr>
        <w:t xml:space="preserve">, 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and the DU </w:t>
      </w:r>
      <w:r>
        <w:rPr>
          <w:rFonts w:eastAsia="Aptos"/>
          <w:kern w:val="2"/>
          <w:lang w:val="en-US"/>
          <w14:ligatures w14:val="standardContextual"/>
        </w:rPr>
        <w:t xml:space="preserve">(or the candidate </w:t>
      </w:r>
      <w:r w:rsidR="00471A69">
        <w:rPr>
          <w:rFonts w:eastAsia="Aptos"/>
          <w:kern w:val="2"/>
          <w:lang w:val="en-US"/>
          <w14:ligatures w14:val="standardContextual"/>
        </w:rPr>
        <w:t>D</w:t>
      </w:r>
      <w:r>
        <w:rPr>
          <w:rFonts w:eastAsia="Aptos"/>
          <w:kern w:val="2"/>
          <w:lang w:val="en-US"/>
          <w14:ligatures w14:val="standardContextual"/>
        </w:rPr>
        <w:t xml:space="preserve">U) can 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provide it </w:t>
      </w:r>
      <w:r>
        <w:rPr>
          <w:rFonts w:eastAsia="Aptos"/>
          <w:kern w:val="2"/>
          <w:lang w:val="en-US"/>
          <w14:ligatures w14:val="standardContextual"/>
        </w:rPr>
        <w:t>in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 the </w:t>
      </w:r>
      <w:r w:rsidRPr="00E573B9">
        <w:rPr>
          <w:i/>
          <w:iCs/>
          <w:lang w:val="en-US"/>
        </w:rPr>
        <w:t xml:space="preserve">CSI-RS Resource Configuration 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IE. </w:t>
      </w:r>
      <w:r w:rsidR="006C0886">
        <w:rPr>
          <w:rFonts w:eastAsia="Aptos"/>
          <w:kern w:val="2"/>
          <w:lang w:val="en-US"/>
          <w14:ligatures w14:val="standardContextual"/>
        </w:rPr>
        <w:t>I</w:t>
      </w:r>
      <w:r>
        <w:rPr>
          <w:rFonts w:eastAsia="Aptos"/>
          <w:kern w:val="2"/>
          <w:lang w:val="en-US"/>
          <w14:ligatures w14:val="standardContextual"/>
        </w:rPr>
        <w:t xml:space="preserve">n RRC </w:t>
      </w:r>
      <w:r w:rsidR="006C0886">
        <w:rPr>
          <w:rFonts w:eastAsia="Aptos"/>
          <w:kern w:val="2"/>
          <w:lang w:val="en-US"/>
          <w14:ligatures w14:val="standardContextual"/>
        </w:rPr>
        <w:t xml:space="preserve">there is no distinction </w:t>
      </w:r>
      <w:r>
        <w:rPr>
          <w:rFonts w:eastAsia="Aptos"/>
          <w:kern w:val="2"/>
          <w:lang w:val="en-US"/>
          <w14:ligatures w14:val="standardContextual"/>
        </w:rPr>
        <w:t xml:space="preserve">for the CSI-RS resource configuration </w:t>
      </w:r>
      <w:r w:rsidR="004B7F85">
        <w:rPr>
          <w:rFonts w:eastAsia="Aptos"/>
          <w:kern w:val="2"/>
          <w:lang w:val="en-US"/>
          <w14:ligatures w14:val="standardContextual"/>
        </w:rPr>
        <w:t xml:space="preserve">used for L1 measurements or </w:t>
      </w:r>
      <w:r>
        <w:rPr>
          <w:rFonts w:eastAsia="Aptos"/>
          <w:kern w:val="2"/>
          <w:lang w:val="en-US"/>
          <w14:ligatures w14:val="standardContextual"/>
        </w:rPr>
        <w:t>for CSI acquisition</w:t>
      </w:r>
      <w:r w:rsidR="006C0886">
        <w:rPr>
          <w:rFonts w:eastAsia="Aptos"/>
          <w:kern w:val="2"/>
          <w:lang w:val="en-US"/>
          <w14:ligatures w14:val="standardContextual"/>
        </w:rPr>
        <w:t>. T</w:t>
      </w:r>
      <w:r w:rsidR="00EF7E5E">
        <w:rPr>
          <w:rFonts w:eastAsia="Aptos"/>
          <w:kern w:val="2"/>
          <w:lang w:val="en-US"/>
          <w14:ligatures w14:val="standardContextual"/>
        </w:rPr>
        <w:t>he CSI resource configuration includes the CSI-RS resource configuration</w:t>
      </w:r>
      <w:r>
        <w:rPr>
          <w:rFonts w:eastAsia="Aptos"/>
          <w:kern w:val="2"/>
          <w:lang w:val="en-US"/>
          <w14:ligatures w14:val="standardContextual"/>
        </w:rPr>
        <w:t xml:space="preserve">, and the network signaling </w:t>
      </w:r>
      <w:r w:rsidR="00EF7E5E">
        <w:rPr>
          <w:rFonts w:eastAsia="Aptos"/>
          <w:kern w:val="2"/>
          <w:lang w:val="en-US"/>
          <w14:ligatures w14:val="standardContextual"/>
        </w:rPr>
        <w:t xml:space="preserve">can </w:t>
      </w:r>
      <w:r>
        <w:rPr>
          <w:rFonts w:eastAsia="Aptos"/>
          <w:kern w:val="2"/>
          <w:lang w:val="en-US"/>
          <w14:ligatures w14:val="standardContextual"/>
        </w:rPr>
        <w:t>support transferring this information</w:t>
      </w:r>
      <w:r w:rsidR="00EF7E5E">
        <w:rPr>
          <w:rFonts w:eastAsia="Aptos"/>
          <w:kern w:val="2"/>
          <w:lang w:val="en-US"/>
          <w14:ligatures w14:val="standardContextual"/>
        </w:rPr>
        <w:t xml:space="preserve"> if we</w:t>
      </w:r>
      <w:r w:rsidR="00895382">
        <w:rPr>
          <w:rFonts w:eastAsia="Aptos"/>
          <w:kern w:val="2"/>
          <w:lang w:val="en-US"/>
          <w14:ligatures w14:val="standardContextual"/>
        </w:rPr>
        <w:t xml:space="preserve"> change the </w:t>
      </w:r>
      <w:r w:rsidR="00895382" w:rsidRPr="00E573B9">
        <w:rPr>
          <w:i/>
          <w:lang w:val="en-US"/>
        </w:rPr>
        <w:t xml:space="preserve">Request for CSI-RS Resource Configuration </w:t>
      </w:r>
      <w:r w:rsidR="00895382" w:rsidRPr="00895382">
        <w:rPr>
          <w:iCs/>
          <w:lang w:val="en-US"/>
        </w:rPr>
        <w:t xml:space="preserve">to </w:t>
      </w:r>
      <w:r w:rsidR="00895382" w:rsidRPr="00E573B9">
        <w:rPr>
          <w:i/>
          <w:lang w:val="en-US"/>
        </w:rPr>
        <w:t xml:space="preserve">Request for CSI Resource Configuration </w:t>
      </w:r>
      <w:r w:rsidR="00895382" w:rsidRPr="00E573B9">
        <w:rPr>
          <w:lang w:val="en-US"/>
        </w:rPr>
        <w:t xml:space="preserve">IE </w:t>
      </w:r>
      <w:r w:rsidR="00895382">
        <w:rPr>
          <w:lang w:val="en-US"/>
        </w:rPr>
        <w:t xml:space="preserve">and the corresponding </w:t>
      </w:r>
      <w:r w:rsidR="00A708AE">
        <w:rPr>
          <w:lang w:val="en-US"/>
        </w:rPr>
        <w:t xml:space="preserve">response from </w:t>
      </w:r>
      <w:r w:rsidR="00A708AE" w:rsidRPr="00E573B9">
        <w:rPr>
          <w:i/>
          <w:iCs/>
          <w:lang w:val="en-US"/>
        </w:rPr>
        <w:t xml:space="preserve">CSI-RS Resource Configuration </w:t>
      </w:r>
      <w:r w:rsidR="00A708AE" w:rsidRPr="00E573B9">
        <w:rPr>
          <w:rFonts w:eastAsia="Aptos"/>
          <w:kern w:val="2"/>
          <w:lang w:val="en-US"/>
          <w14:ligatures w14:val="standardContextual"/>
        </w:rPr>
        <w:t>IE</w:t>
      </w:r>
      <w:r w:rsidR="00A708AE">
        <w:rPr>
          <w:rFonts w:eastAsia="Aptos"/>
          <w:kern w:val="2"/>
          <w:lang w:val="en-US"/>
          <w14:ligatures w14:val="standardContextual"/>
        </w:rPr>
        <w:t xml:space="preserve"> to </w:t>
      </w:r>
      <w:r w:rsidR="00A708AE" w:rsidRPr="00E573B9">
        <w:rPr>
          <w:i/>
          <w:iCs/>
          <w:lang w:val="en-US"/>
        </w:rPr>
        <w:t xml:space="preserve">CSI Resource Configuration </w:t>
      </w:r>
      <w:r w:rsidR="00A708AE" w:rsidRPr="00E573B9">
        <w:rPr>
          <w:rFonts w:eastAsia="Aptos"/>
          <w:kern w:val="2"/>
          <w:lang w:val="en-US"/>
          <w14:ligatures w14:val="standardContextual"/>
        </w:rPr>
        <w:t>IE</w:t>
      </w:r>
      <w:r w:rsidR="006A3E0D">
        <w:rPr>
          <w:rFonts w:eastAsia="Aptos"/>
          <w:kern w:val="2"/>
          <w:lang w:val="en-US"/>
          <w14:ligatures w14:val="standardContextual"/>
        </w:rPr>
        <w:t xml:space="preserve"> (ref R3-25</w:t>
      </w:r>
      <w:r w:rsidR="00AA0491">
        <w:rPr>
          <w:rFonts w:eastAsia="Aptos"/>
          <w:kern w:val="2"/>
          <w:lang w:val="en-US"/>
          <w14:ligatures w14:val="standardContextual"/>
        </w:rPr>
        <w:t>5269</w:t>
      </w:r>
      <w:r w:rsidR="006A3E0D">
        <w:rPr>
          <w:rFonts w:eastAsia="Aptos"/>
          <w:kern w:val="2"/>
          <w:lang w:val="en-US"/>
          <w14:ligatures w14:val="standardContextual"/>
        </w:rPr>
        <w:t>). With this ch</w:t>
      </w:r>
      <w:r w:rsidR="005A645D">
        <w:rPr>
          <w:rFonts w:eastAsia="Aptos"/>
          <w:kern w:val="2"/>
          <w:lang w:val="en-US"/>
          <w14:ligatures w14:val="standardContextual"/>
        </w:rPr>
        <w:t>a</w:t>
      </w:r>
      <w:r w:rsidR="006A3E0D">
        <w:rPr>
          <w:rFonts w:eastAsia="Aptos"/>
          <w:kern w:val="2"/>
          <w:lang w:val="en-US"/>
          <w14:ligatures w14:val="standardContextual"/>
        </w:rPr>
        <w:t>nges</w:t>
      </w:r>
      <w:r>
        <w:rPr>
          <w:rFonts w:eastAsia="Aptos"/>
          <w:kern w:val="2"/>
          <w:lang w:val="en-US"/>
          <w14:ligatures w14:val="standardContextual"/>
        </w:rPr>
        <w:t>, w</w:t>
      </w:r>
      <w:r w:rsidRPr="00E573B9">
        <w:rPr>
          <w:rFonts w:eastAsia="Aptos"/>
          <w:kern w:val="2"/>
          <w:lang w:val="en-US"/>
          <w14:ligatures w14:val="standardContextual"/>
        </w:rPr>
        <w:t xml:space="preserve">e don’t think any new IE is needed in F1 and </w:t>
      </w:r>
      <w:proofErr w:type="spellStart"/>
      <w:r w:rsidRPr="00E573B9">
        <w:rPr>
          <w:rFonts w:eastAsia="Aptos"/>
          <w:kern w:val="2"/>
          <w:lang w:val="en-US"/>
          <w14:ligatures w14:val="standardContextual"/>
        </w:rPr>
        <w:t>Xn</w:t>
      </w:r>
      <w:proofErr w:type="spellEnd"/>
      <w:r w:rsidRPr="00E573B9">
        <w:rPr>
          <w:rFonts w:eastAsia="Aptos"/>
          <w:kern w:val="2"/>
          <w:lang w:val="en-US"/>
          <w14:ligatures w14:val="standardContextual"/>
        </w:rPr>
        <w:t xml:space="preserve">, </w:t>
      </w:r>
      <w:r>
        <w:rPr>
          <w:rFonts w:eastAsia="Aptos"/>
          <w:kern w:val="2"/>
          <w:lang w:val="en-US"/>
          <w14:ligatures w14:val="standardContextual"/>
        </w:rPr>
        <w:t>and we propose to close the FFS.</w:t>
      </w:r>
    </w:p>
    <w:p w14:paraId="5557F3DF" w14:textId="461C0DA4" w:rsidR="008E15FE" w:rsidRP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/>
          <w:bCs/>
          <w:color w:val="auto"/>
          <w:u w:val="none"/>
          <w:lang w:eastAsia="zh-CN"/>
        </w:rPr>
      </w:pPr>
      <w:bookmarkStart w:id="4" w:name="_Toc206137048"/>
      <w:r>
        <w:rPr>
          <w:rStyle w:val="Hyperlink"/>
          <w:rFonts w:ascii="Arial" w:eastAsia="SimSun" w:hAnsi="Arial" w:cs="Arial"/>
          <w:noProof/>
          <w:color w:val="auto"/>
          <w:u w:val="none"/>
          <w:lang w:val="en-US"/>
        </w:rPr>
        <w:lastRenderedPageBreak/>
        <w:t>There is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 xml:space="preserve">no need to </w:t>
      </w:r>
      <w:r w:rsidRPr="0096230E">
        <w:rPr>
          <w:rStyle w:val="ui-provider"/>
          <w:rFonts w:ascii="Arial" w:eastAsia="SimSun" w:hAnsi="Arial"/>
          <w:bCs/>
          <w:lang w:eastAsia="zh-CN"/>
        </w:rPr>
        <w:t xml:space="preserve">add a new IE for SP CSI-RS resource for CSI acquisition in the corresponding procedure of SP CSI-RS resource for L1 measurement in F1AP and </w:t>
      </w:r>
      <w:proofErr w:type="spellStart"/>
      <w:r w:rsidRPr="0096230E"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 w:rsidRPr="007B039E">
        <w:rPr>
          <w:rStyle w:val="ui-provider"/>
          <w:rFonts w:ascii="Arial" w:eastAsia="SimSun" w:hAnsi="Arial"/>
          <w:bCs/>
          <w:lang w:eastAsia="zh-CN"/>
        </w:rPr>
        <w:t>.</w:t>
      </w:r>
      <w:bookmarkEnd w:id="4"/>
    </w:p>
    <w:p w14:paraId="4DF9E95B" w14:textId="5CAF6B68" w:rsidR="008E15FE" w:rsidRDefault="00C00830" w:rsidP="008E15FE">
      <w:pPr>
        <w:rPr>
          <w:bCs/>
        </w:rPr>
      </w:pPr>
      <w:r>
        <w:rPr>
          <w:bCs/>
        </w:rPr>
        <w:t xml:space="preserve">Let’s now discuss the network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needed to support the “CSI-RS </w:t>
      </w:r>
      <w:r w:rsidR="003B27F0">
        <w:rPr>
          <w:bCs/>
        </w:rPr>
        <w:t>report</w:t>
      </w:r>
      <w:r>
        <w:rPr>
          <w:bCs/>
        </w:rPr>
        <w:t xml:space="preserve"> configuration”</w:t>
      </w:r>
      <w:r w:rsidR="008E15FE">
        <w:rPr>
          <w:bCs/>
        </w:rPr>
        <w:t xml:space="preserve">. </w:t>
      </w:r>
      <w:r w:rsidR="004B7F85">
        <w:rPr>
          <w:bCs/>
        </w:rPr>
        <w:t>T</w:t>
      </w:r>
      <w:r w:rsidR="008E15FE">
        <w:rPr>
          <w:bCs/>
        </w:rPr>
        <w:t xml:space="preserve">o our knowledge, the RRC encoding for the </w:t>
      </w:r>
      <w:r w:rsidR="008E15FE">
        <w:rPr>
          <w:bCs/>
          <w:highlight w:val="cyan"/>
        </w:rPr>
        <w:t>C</w:t>
      </w:r>
      <w:r w:rsidR="008E15FE" w:rsidRPr="00F104E9">
        <w:rPr>
          <w:bCs/>
          <w:highlight w:val="cyan"/>
        </w:rPr>
        <w:t>SI</w:t>
      </w:r>
      <w:r w:rsidR="008E15FE">
        <w:rPr>
          <w:bCs/>
          <w:highlight w:val="cyan"/>
        </w:rPr>
        <w:t>-RS</w:t>
      </w:r>
      <w:r w:rsidR="008E15FE" w:rsidRPr="00F104E9">
        <w:rPr>
          <w:bCs/>
          <w:highlight w:val="cyan"/>
        </w:rPr>
        <w:t xml:space="preserve"> report configuration for CSI acquisition</w:t>
      </w:r>
      <w:r w:rsidR="008E15FE">
        <w:rPr>
          <w:bCs/>
        </w:rPr>
        <w:t xml:space="preserve"> and for the </w:t>
      </w:r>
      <w:r w:rsidR="008E15FE" w:rsidRPr="009018B7">
        <w:rPr>
          <w:bCs/>
          <w:highlight w:val="yellow"/>
        </w:rPr>
        <w:t>CSI-RS report configuration for L1 measurements</w:t>
      </w:r>
      <w:r w:rsidR="008E15FE">
        <w:rPr>
          <w:bCs/>
        </w:rPr>
        <w:t xml:space="preserve"> will be different. The source CU </w:t>
      </w:r>
      <w:r>
        <w:rPr>
          <w:bCs/>
        </w:rPr>
        <w:t xml:space="preserve">receives the </w:t>
      </w:r>
      <w:r w:rsidRPr="00BE3FB6">
        <w:rPr>
          <w:bCs/>
          <w:highlight w:val="yellow"/>
        </w:rPr>
        <w:t>CSI-RS report configuration for L1 measurements</w:t>
      </w:r>
      <w:r>
        <w:rPr>
          <w:bCs/>
        </w:rPr>
        <w:t xml:space="preserve"> in </w:t>
      </w:r>
      <w:r w:rsidR="007F6E5F">
        <w:rPr>
          <w:bCs/>
        </w:rPr>
        <w:t>the</w:t>
      </w:r>
      <w:r w:rsidR="00FA4C12">
        <w:rPr>
          <w:bCs/>
        </w:rPr>
        <w:t xml:space="preserve"> </w:t>
      </w:r>
      <w:r w:rsidRPr="009018B7">
        <w:rPr>
          <w:bCs/>
          <w:i/>
          <w:iCs/>
        </w:rPr>
        <w:t>LTM-CSI-</w:t>
      </w:r>
      <w:proofErr w:type="spellStart"/>
      <w:r w:rsidRPr="009018B7">
        <w:rPr>
          <w:bCs/>
          <w:i/>
          <w:iCs/>
        </w:rPr>
        <w:t>ReportConfig</w:t>
      </w:r>
      <w:proofErr w:type="spellEnd"/>
      <w:r>
        <w:rPr>
          <w:bCs/>
        </w:rPr>
        <w:t xml:space="preserve"> IE</w:t>
      </w:r>
      <w:r w:rsidR="00FA4C12">
        <w:rPr>
          <w:bCs/>
        </w:rPr>
        <w:t xml:space="preserve">, included in the </w:t>
      </w:r>
      <w:proofErr w:type="spellStart"/>
      <w:r w:rsidR="00FA4C12">
        <w:rPr>
          <w:bCs/>
        </w:rPr>
        <w:t>CellGroup</w:t>
      </w:r>
      <w:proofErr w:type="spellEnd"/>
      <w:r w:rsidR="00FA4C12">
        <w:rPr>
          <w:bCs/>
        </w:rPr>
        <w:t xml:space="preserve"> </w:t>
      </w:r>
      <w:r>
        <w:rPr>
          <w:bCs/>
        </w:rPr>
        <w:t>(</w:t>
      </w:r>
      <w:proofErr w:type="spellStart"/>
      <w:r w:rsidR="00FA4C12">
        <w:t>CellGroupConfig</w:t>
      </w:r>
      <w:proofErr w:type="spellEnd"/>
      <w:r w:rsidR="00FA4C12">
        <w:t xml:space="preserve">-&gt; </w:t>
      </w:r>
      <w:proofErr w:type="spellStart"/>
      <w:r w:rsidR="00FA4C12" w:rsidRPr="00FA4C12">
        <w:t>SpCellConfig</w:t>
      </w:r>
      <w:proofErr w:type="spellEnd"/>
      <w:r w:rsidR="00FA4C12">
        <w:t>-&gt;</w:t>
      </w:r>
      <w:r w:rsidR="00FA4C12" w:rsidRPr="00FA4C12">
        <w:t xml:space="preserve"> </w:t>
      </w:r>
      <w:proofErr w:type="spellStart"/>
      <w:r w:rsidR="00FA4C12" w:rsidRPr="00FA4C12">
        <w:t>ServingCellConfig</w:t>
      </w:r>
      <w:proofErr w:type="spellEnd"/>
      <w:r w:rsidR="00FA4C12">
        <w:t>-&gt;</w:t>
      </w:r>
      <w:r w:rsidR="007F6E5F" w:rsidRPr="007F6E5F">
        <w:t>CSI-</w:t>
      </w:r>
      <w:proofErr w:type="spellStart"/>
      <w:r w:rsidR="007F6E5F" w:rsidRPr="007F6E5F">
        <w:t>MeasConfig</w:t>
      </w:r>
      <w:proofErr w:type="spellEnd"/>
      <w:r w:rsidR="007F6E5F">
        <w:t>-&gt;</w:t>
      </w:r>
      <w:r w:rsidR="007F6E5F" w:rsidRPr="007F6E5F">
        <w:t xml:space="preserve"> LTM-CSI-</w:t>
      </w:r>
      <w:proofErr w:type="spellStart"/>
      <w:r w:rsidR="007F6E5F" w:rsidRPr="007F6E5F">
        <w:t>ReportConfig</w:t>
      </w:r>
      <w:proofErr w:type="spellEnd"/>
      <w:r>
        <w:rPr>
          <w:bCs/>
        </w:rPr>
        <w:t xml:space="preserve">), but does not receive the </w:t>
      </w:r>
      <w:r w:rsidRPr="00C00830">
        <w:rPr>
          <w:bCs/>
          <w:highlight w:val="cyan"/>
        </w:rPr>
        <w:t>CSI-RS report configuration for CSI acquisition</w:t>
      </w:r>
      <w:r>
        <w:rPr>
          <w:bCs/>
        </w:rPr>
        <w:t>.</w:t>
      </w:r>
      <w:r w:rsidR="008E15FE">
        <w:rPr>
          <w:bCs/>
        </w:rPr>
        <w:t xml:space="preserve"> </w:t>
      </w:r>
      <w:r w:rsidR="004B7F85">
        <w:rPr>
          <w:bCs/>
        </w:rPr>
        <w:t xml:space="preserve">Since the RRC encoding of the two pieces of information is different, </w:t>
      </w:r>
      <w:r>
        <w:rPr>
          <w:bCs/>
        </w:rPr>
        <w:t>w</w:t>
      </w:r>
      <w:r w:rsidR="008E15FE">
        <w:rPr>
          <w:bCs/>
        </w:rPr>
        <w:t xml:space="preserve">e </w:t>
      </w:r>
      <w:r>
        <w:rPr>
          <w:bCs/>
        </w:rPr>
        <w:t>propose</w:t>
      </w:r>
      <w:r w:rsidR="008E15FE">
        <w:rPr>
          <w:bCs/>
        </w:rPr>
        <w:t xml:space="preserve"> to add a new IE</w:t>
      </w:r>
      <w:r w:rsidR="004B7F85">
        <w:rPr>
          <w:bCs/>
        </w:rPr>
        <w:t xml:space="preserve"> to transfer this inform from candidate DU to source/candidate CU</w:t>
      </w:r>
      <w:r>
        <w:rPr>
          <w:bCs/>
        </w:rPr>
        <w:t xml:space="preserve"> (e.g., a </w:t>
      </w:r>
      <w:r w:rsidRPr="00C00830">
        <w:rPr>
          <w:bCs/>
          <w:i/>
          <w:iCs/>
        </w:rPr>
        <w:t>CSI-RS report configuration for CSI acquisition</w:t>
      </w:r>
      <w:r>
        <w:rPr>
          <w:bCs/>
        </w:rPr>
        <w:t xml:space="preserve"> IE</w:t>
      </w:r>
      <w:r w:rsidR="004B7F85">
        <w:rPr>
          <w:bCs/>
        </w:rPr>
        <w:t xml:space="preserve"> </w:t>
      </w:r>
      <w:r w:rsidR="008E15FE">
        <w:rPr>
          <w:bCs/>
        </w:rPr>
        <w:t xml:space="preserve">in the UE CONTEXT SETUP RESPONSE message </w:t>
      </w:r>
      <w:r w:rsidR="004B7F85">
        <w:rPr>
          <w:bCs/>
        </w:rPr>
        <w:t>and a similar IE i</w:t>
      </w:r>
      <w:r w:rsidR="008E15FE">
        <w:rPr>
          <w:bCs/>
        </w:rPr>
        <w:t xml:space="preserve">n </w:t>
      </w:r>
      <w:proofErr w:type="spellStart"/>
      <w:r w:rsidR="008E15FE">
        <w:rPr>
          <w:bCs/>
        </w:rPr>
        <w:t>Xn</w:t>
      </w:r>
      <w:proofErr w:type="spellEnd"/>
      <w:r w:rsidR="008E15FE">
        <w:rPr>
          <w:bCs/>
        </w:rPr>
        <w:t xml:space="preserve"> (in the HANDOVER REQUEST ACKNOWLEDGE message). </w:t>
      </w:r>
    </w:p>
    <w:p w14:paraId="458E6E3B" w14:textId="1024FD22" w:rsidR="008E15FE" w:rsidRP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/>
          <w:bCs/>
          <w:color w:val="auto"/>
          <w:u w:val="none"/>
          <w:lang w:eastAsia="zh-CN"/>
        </w:rPr>
      </w:pPr>
      <w:bookmarkStart w:id="5" w:name="_Toc206137049"/>
      <w:r>
        <w:rPr>
          <w:rStyle w:val="Hyperlink"/>
          <w:rFonts w:ascii="Arial" w:eastAsia="SimSun" w:hAnsi="Arial" w:cs="Arial"/>
          <w:noProof/>
          <w:color w:val="auto"/>
          <w:u w:val="none"/>
          <w:lang w:val="en-US"/>
        </w:rPr>
        <w:t xml:space="preserve">Add </w:t>
      </w:r>
      <w:r>
        <w:rPr>
          <w:rStyle w:val="ui-provider"/>
          <w:rFonts w:ascii="Arial" w:eastAsia="SimSun" w:hAnsi="Arial"/>
          <w:bCs/>
          <w:lang w:eastAsia="zh-CN"/>
        </w:rPr>
        <w:t>a new IE (e.g., CSI-RS report configuration for CSI Acquisition) in the UE CONTEXT SETUP RESPONSE F1AP messages</w:t>
      </w:r>
      <w:r w:rsidRPr="007B039E">
        <w:rPr>
          <w:rStyle w:val="ui-provider"/>
          <w:rFonts w:ascii="Arial" w:eastAsia="SimSun" w:hAnsi="Arial"/>
          <w:bCs/>
          <w:lang w:eastAsia="zh-CN"/>
        </w:rPr>
        <w:t>.</w:t>
      </w:r>
      <w:bookmarkEnd w:id="5"/>
    </w:p>
    <w:p w14:paraId="042795AB" w14:textId="15F23520" w:rsidR="008E15FE" w:rsidRP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/>
          <w:bCs/>
          <w:color w:val="auto"/>
          <w:u w:val="none"/>
          <w:lang w:eastAsia="zh-CN"/>
        </w:rPr>
      </w:pPr>
      <w:bookmarkStart w:id="6" w:name="_Toc206137050"/>
      <w:r>
        <w:rPr>
          <w:rStyle w:val="Hyperlink"/>
          <w:rFonts w:ascii="Arial" w:eastAsia="SimSun" w:hAnsi="Arial" w:cs="Arial"/>
          <w:noProof/>
          <w:color w:val="auto"/>
          <w:u w:val="none"/>
          <w:lang w:val="en-US"/>
        </w:rPr>
        <w:t xml:space="preserve">Add </w:t>
      </w:r>
      <w:r>
        <w:rPr>
          <w:rStyle w:val="ui-provider"/>
          <w:rFonts w:ascii="Arial" w:eastAsia="SimSun" w:hAnsi="Arial"/>
          <w:bCs/>
          <w:lang w:eastAsia="zh-CN"/>
        </w:rPr>
        <w:t>new IE (e.g., CSI-RS report configuration for CSI Acquisition) in the HANDOVER REQUEST ACKNOWLEDGE message</w:t>
      </w:r>
      <w:r w:rsidRPr="007B039E">
        <w:rPr>
          <w:rStyle w:val="ui-provider"/>
          <w:rFonts w:ascii="Arial" w:eastAsia="SimSun" w:hAnsi="Arial"/>
          <w:bCs/>
          <w:lang w:eastAsia="zh-CN"/>
        </w:rPr>
        <w:t>.</w:t>
      </w:r>
      <w:bookmarkEnd w:id="6"/>
    </w:p>
    <w:p w14:paraId="380ED990" w14:textId="77777777" w:rsidR="008E15FE" w:rsidRDefault="008E15FE" w:rsidP="008E15FE"/>
    <w:p w14:paraId="676EA1D0" w14:textId="77777777" w:rsidR="00872247" w:rsidRPr="00C57ED5" w:rsidRDefault="00872247" w:rsidP="00872247">
      <w:pPr>
        <w:pStyle w:val="PL"/>
        <w:rPr>
          <w:rFonts w:eastAsia="DengXian"/>
        </w:rPr>
      </w:pPr>
    </w:p>
    <w:p w14:paraId="60D91A3B" w14:textId="2EE97B0B" w:rsidR="008E15FE" w:rsidRDefault="00241929" w:rsidP="008E15FE">
      <w:pPr>
        <w:rPr>
          <w:lang w:eastAsia="zh-CN"/>
        </w:rPr>
      </w:pPr>
      <w:r>
        <w:rPr>
          <w:bCs/>
        </w:rPr>
        <w:t>An addition aspect</w:t>
      </w:r>
      <w:r w:rsidR="00CD29B0">
        <w:rPr>
          <w:bCs/>
        </w:rPr>
        <w:t xml:space="preserve">, also concerning </w:t>
      </w:r>
      <w:r>
        <w:rPr>
          <w:bCs/>
        </w:rPr>
        <w:t>the Preparation</w:t>
      </w:r>
      <w:r w:rsidR="00CD29B0">
        <w:rPr>
          <w:bCs/>
        </w:rPr>
        <w:t>, which we think is worth to clarify,</w:t>
      </w:r>
      <w:r>
        <w:rPr>
          <w:bCs/>
        </w:rPr>
        <w:t xml:space="preserve"> is whether </w:t>
      </w:r>
      <w:r w:rsidR="008E15FE">
        <w:rPr>
          <w:bCs/>
        </w:rPr>
        <w:t xml:space="preserve">there is a need for an explicit request (from source CU to candidate CU, and from source/candidate CU to a candidate DU), asking to provide the </w:t>
      </w:r>
      <w:r w:rsidR="008E15FE">
        <w:rPr>
          <w:bCs/>
          <w:highlight w:val="cyan"/>
        </w:rPr>
        <w:t>C</w:t>
      </w:r>
      <w:r w:rsidR="008E15FE" w:rsidRPr="00F104E9">
        <w:rPr>
          <w:bCs/>
          <w:highlight w:val="cyan"/>
        </w:rPr>
        <w:t>SI</w:t>
      </w:r>
      <w:r w:rsidR="008E15FE">
        <w:rPr>
          <w:bCs/>
          <w:highlight w:val="cyan"/>
        </w:rPr>
        <w:t>-RS</w:t>
      </w:r>
      <w:r w:rsidR="008E15FE" w:rsidRPr="00F104E9">
        <w:rPr>
          <w:bCs/>
          <w:highlight w:val="cyan"/>
        </w:rPr>
        <w:t xml:space="preserve"> report configuration for CSI acquisition</w:t>
      </w:r>
      <w:r w:rsidR="008E15FE">
        <w:rPr>
          <w:bCs/>
        </w:rPr>
        <w:t>. According to the LS received at the last meeting from RAN1 (</w:t>
      </w:r>
      <w:r w:rsidR="008E15FE" w:rsidRPr="0024158E">
        <w:rPr>
          <w:bCs/>
        </w:rPr>
        <w:t>R3-253008</w:t>
      </w:r>
      <w:r w:rsidR="008E15FE">
        <w:rPr>
          <w:bCs/>
        </w:rPr>
        <w:t xml:space="preserve"> / </w:t>
      </w:r>
      <w:r w:rsidR="008E15FE" w:rsidRPr="00CF1A3A">
        <w:rPr>
          <w:rFonts w:eastAsia="SimSun"/>
          <w:lang w:eastAsia="zh-CN"/>
        </w:rPr>
        <w:t>R1-2503079</w:t>
      </w:r>
      <w:r w:rsidR="008E15FE">
        <w:rPr>
          <w:bCs/>
        </w:rPr>
        <w:t>) the s</w:t>
      </w:r>
      <w:r w:rsidR="008E15FE" w:rsidRPr="0024158E">
        <w:rPr>
          <w:bCs/>
        </w:rPr>
        <w:t>upport of semi-persistent CSI-RS resource</w:t>
      </w:r>
      <w:r w:rsidR="008E15FE">
        <w:rPr>
          <w:bCs/>
        </w:rPr>
        <w:t xml:space="preserve"> for CSI acquisition</w:t>
      </w:r>
      <w:r w:rsidR="008E15FE" w:rsidRPr="0024158E">
        <w:rPr>
          <w:bCs/>
        </w:rPr>
        <w:t xml:space="preserve"> is subject to separate UE capability</w:t>
      </w:r>
      <w:r w:rsidR="008E15FE">
        <w:rPr>
          <w:bCs/>
        </w:rPr>
        <w:t>. This UE capability will be known at the candidate DUs, since the source CU sends it to candidate CU in the HANDOVER REQUEST message, and the source/candidate CU can send it to the candidate DUs in the UE CONTEXT SETUP REQUEST (</w:t>
      </w:r>
      <w:bookmarkStart w:id="7" w:name="_Hlk507487182"/>
      <w:r w:rsidR="008E15FE">
        <w:rPr>
          <w:bCs/>
        </w:rPr>
        <w:t xml:space="preserve">as part of </w:t>
      </w:r>
      <w:r w:rsidR="008E15FE" w:rsidRPr="00945209">
        <w:rPr>
          <w:i/>
          <w:iCs/>
          <w:lang w:eastAsia="zh-CN"/>
        </w:rPr>
        <w:t>UE-</w:t>
      </w:r>
      <w:proofErr w:type="spellStart"/>
      <w:r w:rsidR="008E15FE" w:rsidRPr="00945209">
        <w:rPr>
          <w:i/>
          <w:iCs/>
          <w:lang w:eastAsia="zh-CN"/>
        </w:rPr>
        <w:t>CapabilityRAT</w:t>
      </w:r>
      <w:proofErr w:type="spellEnd"/>
      <w:r w:rsidR="008E15FE" w:rsidRPr="00945209">
        <w:rPr>
          <w:i/>
          <w:iCs/>
          <w:lang w:eastAsia="zh-CN"/>
        </w:rPr>
        <w:t>-</w:t>
      </w:r>
      <w:proofErr w:type="spellStart"/>
      <w:r w:rsidR="008E15FE" w:rsidRPr="00945209">
        <w:rPr>
          <w:i/>
          <w:iCs/>
          <w:lang w:eastAsia="zh-CN"/>
        </w:rPr>
        <w:t>ContainerList</w:t>
      </w:r>
      <w:bookmarkEnd w:id="7"/>
      <w:proofErr w:type="spellEnd"/>
      <w:r w:rsidR="008E15FE">
        <w:rPr>
          <w:lang w:eastAsia="zh-CN"/>
        </w:rPr>
        <w:t xml:space="preserve"> included in </w:t>
      </w:r>
      <w:r w:rsidR="008E15FE" w:rsidRPr="00E57184">
        <w:rPr>
          <w:i/>
          <w:iCs/>
          <w:lang w:eastAsia="zh-CN"/>
        </w:rPr>
        <w:t>CU to DU RRC Information</w:t>
      </w:r>
      <w:r w:rsidR="008E15FE">
        <w:rPr>
          <w:lang w:eastAsia="zh-CN"/>
        </w:rPr>
        <w:t xml:space="preserve"> IE). Therefore, a candidate DU can decide whether it wants the UE to be configured for Early CSI acquisition of </w:t>
      </w:r>
      <w:r w:rsidR="00D54DB6">
        <w:rPr>
          <w:lang w:eastAsia="zh-CN"/>
        </w:rPr>
        <w:t>a</w:t>
      </w:r>
      <w:r w:rsidR="008E15FE">
        <w:rPr>
          <w:lang w:eastAsia="zh-CN"/>
        </w:rPr>
        <w:t xml:space="preserve"> candidate cell. If so,</w:t>
      </w:r>
      <w:r w:rsidR="00D54DB6" w:rsidRPr="00D54DB6">
        <w:rPr>
          <w:lang w:eastAsia="zh-CN"/>
        </w:rPr>
        <w:t xml:space="preserve"> </w:t>
      </w:r>
      <w:r w:rsidR="00D54DB6">
        <w:rPr>
          <w:lang w:eastAsia="zh-CN"/>
        </w:rPr>
        <w:t>without being explicitly requested,</w:t>
      </w:r>
      <w:r w:rsidR="008E15FE">
        <w:rPr>
          <w:lang w:eastAsia="zh-CN"/>
        </w:rPr>
        <w:t xml:space="preserve"> </w:t>
      </w:r>
      <w:r w:rsidR="001D18CE">
        <w:rPr>
          <w:lang w:eastAsia="zh-CN"/>
        </w:rPr>
        <w:t>the DU</w:t>
      </w:r>
      <w:r w:rsidR="008E15FE">
        <w:rPr>
          <w:lang w:eastAsia="zh-CN"/>
        </w:rPr>
        <w:t xml:space="preserve"> can prepare the </w:t>
      </w:r>
      <w:r w:rsidR="008E15FE" w:rsidRPr="001D18CE">
        <w:rPr>
          <w:highlight w:val="cyan"/>
          <w:lang w:eastAsia="zh-CN"/>
        </w:rPr>
        <w:t>CSI-RS report configuration for CSI acquisition</w:t>
      </w:r>
      <w:r w:rsidR="008E15FE">
        <w:rPr>
          <w:lang w:eastAsia="zh-CN"/>
        </w:rPr>
        <w:t>,</w:t>
      </w:r>
      <w:r w:rsidR="00D54DB6">
        <w:rPr>
          <w:lang w:eastAsia="zh-CN"/>
        </w:rPr>
        <w:t xml:space="preserve"> and send it to its CU</w:t>
      </w:r>
      <w:r w:rsidR="008E15FE">
        <w:rPr>
          <w:lang w:eastAsia="zh-CN"/>
        </w:rPr>
        <w:t xml:space="preserve">. </w:t>
      </w:r>
    </w:p>
    <w:p w14:paraId="7F5D77D3" w14:textId="71BB6C90" w:rsidR="00DC173B" w:rsidRPr="008E15FE" w:rsidRDefault="008E15FE" w:rsidP="00DC173B">
      <w:pPr>
        <w:pStyle w:val="Observation"/>
        <w:numPr>
          <w:ilvl w:val="0"/>
          <w:numId w:val="6"/>
        </w:numPr>
        <w:ind w:left="1701" w:hanging="1701"/>
        <w:jc w:val="left"/>
        <w:rPr>
          <w:lang w:val="en-US"/>
        </w:rPr>
      </w:pPr>
      <w:bookmarkStart w:id="8" w:name="_Toc197083528"/>
      <w:bookmarkStart w:id="9" w:name="_Toc206100772"/>
      <w:r>
        <w:t>A candidate DU knows if the UE support SP CSI-RS resources for CSI acquisition</w:t>
      </w:r>
      <w:r w:rsidR="00DC173B">
        <w:t>.</w:t>
      </w:r>
      <w:bookmarkEnd w:id="8"/>
      <w:bookmarkEnd w:id="9"/>
      <w:r w:rsidR="00DC173B">
        <w:t xml:space="preserve"> </w:t>
      </w:r>
    </w:p>
    <w:p w14:paraId="2F3BF0F2" w14:textId="77777777" w:rsidR="008E15FE" w:rsidRPr="008E15FE" w:rsidRDefault="008E15FE" w:rsidP="008E15FE">
      <w:pPr>
        <w:pStyle w:val="Observation"/>
        <w:jc w:val="left"/>
        <w:rPr>
          <w:lang w:val="en-US"/>
        </w:rPr>
      </w:pPr>
    </w:p>
    <w:p w14:paraId="4A9DC375" w14:textId="4DC5AD9E" w:rsid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10" w:name="_Toc206137051"/>
      <w:r>
        <w:rPr>
          <w:rStyle w:val="Hyperlink"/>
          <w:rFonts w:ascii="Arial" w:eastAsia="SimSun" w:hAnsi="Arial" w:cs="Arial"/>
          <w:noProof/>
          <w:color w:val="auto"/>
          <w:u w:val="none"/>
        </w:rPr>
        <w:t>There</w:t>
      </w:r>
      <w:r w:rsidRPr="00401AD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 w:rsidRPr="008E15FE">
        <w:rPr>
          <w:rStyle w:val="Hyperlink"/>
          <w:rFonts w:ascii="Arial" w:eastAsia="SimSun" w:hAnsi="Arial" w:cs="Arial"/>
          <w:noProof/>
          <w:color w:val="auto"/>
          <w:u w:val="none"/>
        </w:rPr>
        <w:t>is no need for an explicit request to provide the CSI-RS report configuration for CSI acquisition</w:t>
      </w:r>
      <w:r w:rsidRPr="00401ADF">
        <w:rPr>
          <w:rStyle w:val="Hyperlink"/>
          <w:rFonts w:ascii="Arial" w:eastAsia="SimSun" w:hAnsi="Arial" w:cs="Arial"/>
          <w:noProof/>
          <w:color w:val="auto"/>
          <w:u w:val="none"/>
        </w:rPr>
        <w:t>.</w:t>
      </w:r>
      <w:bookmarkEnd w:id="10"/>
    </w:p>
    <w:p w14:paraId="0259D553" w14:textId="77777777" w:rsidR="008E15FE" w:rsidRDefault="008E15FE" w:rsidP="008E15FE">
      <w:pPr>
        <w:rPr>
          <w:b/>
          <w:u w:val="single"/>
        </w:rPr>
      </w:pPr>
    </w:p>
    <w:p w14:paraId="1C0A39D8" w14:textId="77777777" w:rsidR="009031C6" w:rsidRDefault="009031C6" w:rsidP="008E15FE">
      <w:pPr>
        <w:rPr>
          <w:b/>
          <w:u w:val="single"/>
        </w:rPr>
      </w:pPr>
    </w:p>
    <w:p w14:paraId="4B5982AE" w14:textId="0C9D8716" w:rsidR="008E15FE" w:rsidRPr="0076163D" w:rsidRDefault="008E15FE" w:rsidP="0076163D">
      <w:pPr>
        <w:pStyle w:val="Heading3"/>
      </w:pPr>
      <w:r w:rsidRPr="0076163D">
        <w:t>Activation/Deactivation</w:t>
      </w:r>
      <w:r w:rsidR="00833FEA">
        <w:t xml:space="preserve"> of SP CSI Resources</w:t>
      </w:r>
      <w:r w:rsidRPr="0076163D">
        <w:t xml:space="preserve"> </w:t>
      </w:r>
    </w:p>
    <w:p w14:paraId="7C00E220" w14:textId="26FF1CFF" w:rsidR="008E15FE" w:rsidRDefault="00EE2EB8" w:rsidP="008E15FE">
      <w:pPr>
        <w:rPr>
          <w:lang w:val="en-US"/>
        </w:rPr>
      </w:pPr>
      <w:r>
        <w:rPr>
          <w:lang w:val="en-US"/>
        </w:rPr>
        <w:t xml:space="preserve">The activation/deactivation is practically implemented with the new CSI-RS Coordination procedures. The source DU requests for activation/deactivation of certain CSI-RS </w:t>
      </w:r>
      <w:proofErr w:type="gramStart"/>
      <w:r>
        <w:rPr>
          <w:lang w:val="en-US"/>
        </w:rPr>
        <w:t>resources</w:t>
      </w:r>
      <w:proofErr w:type="gramEnd"/>
      <w:r>
        <w:rPr>
          <w:lang w:val="en-US"/>
        </w:rPr>
        <w:t xml:space="preserve"> and the candidate DU/CU can accept the request or not. </w:t>
      </w:r>
      <w:r w:rsidR="0076163D">
        <w:rPr>
          <w:lang w:val="en-US"/>
        </w:rPr>
        <w:t xml:space="preserve">In relation to </w:t>
      </w:r>
      <w:r>
        <w:rPr>
          <w:lang w:val="en-US"/>
        </w:rPr>
        <w:t>this phase, the</w:t>
      </w:r>
      <w:r w:rsidR="0076163D">
        <w:rPr>
          <w:lang w:val="en-US"/>
        </w:rPr>
        <w:t xml:space="preserve"> following progress was made at</w:t>
      </w:r>
      <w:r w:rsidR="008E15FE">
        <w:rPr>
          <w:lang w:val="en-US"/>
        </w:rPr>
        <w:t xml:space="preserve"> the last RAN3 meeting:</w:t>
      </w:r>
    </w:p>
    <w:p w14:paraId="48EFEDC5" w14:textId="77777777" w:rsidR="008E15FE" w:rsidRDefault="008E15FE" w:rsidP="008E15FE">
      <w:pPr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Reuse the CSI-RS coordination procedure over F1AP and 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XnAP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 for source 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/</w:t>
      </w:r>
      <w:proofErr w:type="spellStart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>gNB</w:t>
      </w:r>
      <w:proofErr w:type="spellEnd"/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-DU to activate or deactivate the SP </w:t>
      </w:r>
      <w:r w:rsidRPr="00107433">
        <w:rPr>
          <w:rFonts w:ascii="Calibri" w:eastAsia="DengXian" w:hAnsi="Calibri" w:cs="Calibri"/>
          <w:b/>
          <w:color w:val="008000"/>
          <w:sz w:val="18"/>
          <w:szCs w:val="18"/>
        </w:rPr>
        <w:t>CSI-RS resource for CSI acquisition</w:t>
      </w:r>
      <w:r w:rsidRPr="00107433">
        <w:rPr>
          <w:rFonts w:ascii="Calibri" w:eastAsia="DengXian" w:hAnsi="Calibri" w:cs="Calibri" w:hint="eastAsia"/>
          <w:b/>
          <w:color w:val="008000"/>
          <w:sz w:val="18"/>
          <w:szCs w:val="18"/>
        </w:rPr>
        <w:t xml:space="preserve"> in candidate cell.</w:t>
      </w:r>
    </w:p>
    <w:p w14:paraId="780CBA2A" w14:textId="00332090" w:rsidR="008E15FE" w:rsidRPr="00F104E9" w:rsidRDefault="008E15FE" w:rsidP="008E15FE">
      <w:pPr>
        <w:rPr>
          <w:bCs/>
        </w:rPr>
      </w:pPr>
      <w:r>
        <w:rPr>
          <w:bCs/>
        </w:rPr>
        <w:t>When</w:t>
      </w:r>
      <w:r w:rsidRPr="00F104E9">
        <w:rPr>
          <w:bCs/>
        </w:rPr>
        <w:t xml:space="preserve"> </w:t>
      </w:r>
      <w:r>
        <w:rPr>
          <w:bCs/>
        </w:rPr>
        <w:t xml:space="preserve">RAN3 started to discuss </w:t>
      </w:r>
      <w:r w:rsidRPr="00F104E9">
        <w:rPr>
          <w:bCs/>
        </w:rPr>
        <w:t>the CSI-RS Coordination procedures, only one possible use</w:t>
      </w:r>
      <w:r>
        <w:rPr>
          <w:bCs/>
        </w:rPr>
        <w:t xml:space="preserve"> of the CSI-RS resources</w:t>
      </w:r>
      <w:r w:rsidRPr="00F104E9">
        <w:rPr>
          <w:bCs/>
        </w:rPr>
        <w:t xml:space="preserve"> was </w:t>
      </w:r>
      <w:r>
        <w:rPr>
          <w:bCs/>
        </w:rPr>
        <w:t>on the table</w:t>
      </w:r>
      <w:r w:rsidRPr="00F104E9">
        <w:rPr>
          <w:bCs/>
        </w:rPr>
        <w:t>. Now</w:t>
      </w:r>
      <w:r w:rsidR="00DC047B">
        <w:rPr>
          <w:bCs/>
        </w:rPr>
        <w:t xml:space="preserve"> </w:t>
      </w:r>
      <w:r w:rsidR="00EE2EB8">
        <w:rPr>
          <w:bCs/>
        </w:rPr>
        <w:t xml:space="preserve">– according to the agreement above - </w:t>
      </w:r>
      <w:r>
        <w:rPr>
          <w:bCs/>
        </w:rPr>
        <w:t xml:space="preserve">there are two possible uses, and </w:t>
      </w:r>
      <w:r w:rsidR="00DC047B">
        <w:rPr>
          <w:bCs/>
        </w:rPr>
        <w:t xml:space="preserve">we think </w:t>
      </w:r>
      <w:r>
        <w:rPr>
          <w:bCs/>
        </w:rPr>
        <w:t xml:space="preserve">this creates </w:t>
      </w:r>
      <w:proofErr w:type="gramStart"/>
      <w:r>
        <w:rPr>
          <w:bCs/>
        </w:rPr>
        <w:t>a</w:t>
      </w:r>
      <w:r w:rsidR="00DC047B">
        <w:rPr>
          <w:bCs/>
        </w:rPr>
        <w:t>n</w:t>
      </w:r>
      <w:proofErr w:type="gramEnd"/>
      <w:r w:rsidR="00DC047B">
        <w:rPr>
          <w:bCs/>
        </w:rPr>
        <w:t xml:space="preserve"> problem</w:t>
      </w:r>
      <w:r>
        <w:rPr>
          <w:bCs/>
        </w:rPr>
        <w:t xml:space="preserve"> that needs to</w:t>
      </w:r>
      <w:r w:rsidRPr="00F104E9">
        <w:rPr>
          <w:bCs/>
        </w:rPr>
        <w:t xml:space="preserve"> be solved.</w:t>
      </w:r>
      <w:r>
        <w:rPr>
          <w:bCs/>
        </w:rPr>
        <w:t xml:space="preserve"> </w:t>
      </w:r>
      <w:r w:rsidR="00B21C90">
        <w:rPr>
          <w:bCs/>
        </w:rPr>
        <w:t>With the CSI-RS coordination procedures, a candidate</w:t>
      </w:r>
      <w:r w:rsidR="00B21C90" w:rsidRPr="00F104E9">
        <w:rPr>
          <w:bCs/>
        </w:rPr>
        <w:t xml:space="preserve"> </w:t>
      </w:r>
      <w:r w:rsidR="00B21C90">
        <w:rPr>
          <w:bCs/>
        </w:rPr>
        <w:t>CU</w:t>
      </w:r>
      <w:r w:rsidR="00B21C90" w:rsidRPr="00F104E9">
        <w:rPr>
          <w:bCs/>
        </w:rPr>
        <w:t xml:space="preserve"> (or </w:t>
      </w:r>
      <w:r w:rsidR="00B21C90">
        <w:rPr>
          <w:bCs/>
        </w:rPr>
        <w:t>a</w:t>
      </w:r>
      <w:r w:rsidR="00B21C90" w:rsidRPr="00F104E9">
        <w:rPr>
          <w:bCs/>
        </w:rPr>
        <w:t xml:space="preserve"> </w:t>
      </w:r>
      <w:r w:rsidR="00B21C90">
        <w:rPr>
          <w:bCs/>
        </w:rPr>
        <w:t>candidate</w:t>
      </w:r>
      <w:r w:rsidR="00B21C90" w:rsidRPr="00F104E9">
        <w:rPr>
          <w:bCs/>
        </w:rPr>
        <w:t xml:space="preserve"> DU) </w:t>
      </w:r>
      <w:r w:rsidR="00B21C90">
        <w:rPr>
          <w:bCs/>
        </w:rPr>
        <w:t xml:space="preserve">receives from the source CU (or from a candidate CU) the </w:t>
      </w:r>
      <w:r w:rsidR="00B21C90" w:rsidRPr="00F104E9">
        <w:rPr>
          <w:bCs/>
        </w:rPr>
        <w:t>request</w:t>
      </w:r>
      <w:r w:rsidR="00B21C90">
        <w:rPr>
          <w:bCs/>
        </w:rPr>
        <w:t xml:space="preserve"> to</w:t>
      </w:r>
      <w:r w:rsidR="00B21C90" w:rsidRPr="00F104E9">
        <w:rPr>
          <w:bCs/>
        </w:rPr>
        <w:t xml:space="preserve"> activat</w:t>
      </w:r>
      <w:r w:rsidR="00B21C90">
        <w:rPr>
          <w:bCs/>
        </w:rPr>
        <w:t>e</w:t>
      </w:r>
      <w:r w:rsidR="00B21C90" w:rsidRPr="00F104E9">
        <w:rPr>
          <w:bCs/>
        </w:rPr>
        <w:t>/deactiv</w:t>
      </w:r>
      <w:r w:rsidR="00B21C90">
        <w:rPr>
          <w:bCs/>
        </w:rPr>
        <w:t>ate certain</w:t>
      </w:r>
      <w:r w:rsidR="00B21C90" w:rsidRPr="00F104E9">
        <w:rPr>
          <w:bCs/>
        </w:rPr>
        <w:t xml:space="preserve"> CSI-RS </w:t>
      </w:r>
      <w:r w:rsidR="00B21C90">
        <w:rPr>
          <w:bCs/>
        </w:rPr>
        <w:t>resources</w:t>
      </w:r>
      <w:r w:rsidR="00CB415B">
        <w:rPr>
          <w:bCs/>
        </w:rPr>
        <w:t xml:space="preserve">. </w:t>
      </w:r>
      <w:r w:rsidR="00DC047B">
        <w:rPr>
          <w:bCs/>
        </w:rPr>
        <w:t>T</w:t>
      </w:r>
      <w:r w:rsidR="00B21C90">
        <w:rPr>
          <w:bCs/>
        </w:rPr>
        <w:t>he</w:t>
      </w:r>
      <w:r w:rsidR="00DC047B">
        <w:rPr>
          <w:bCs/>
        </w:rPr>
        <w:t>se</w:t>
      </w:r>
      <w:r w:rsidR="00B21C90">
        <w:rPr>
          <w:bCs/>
        </w:rPr>
        <w:t xml:space="preserve"> </w:t>
      </w:r>
      <w:r>
        <w:rPr>
          <w:bCs/>
        </w:rPr>
        <w:t>resources</w:t>
      </w:r>
      <w:r w:rsidR="00B21C90">
        <w:rPr>
          <w:bCs/>
        </w:rPr>
        <w:t xml:space="preserve"> are “owned” by the candidate DU</w:t>
      </w:r>
      <w:r w:rsidR="00CB415B">
        <w:rPr>
          <w:bCs/>
        </w:rPr>
        <w:t xml:space="preserve">, </w:t>
      </w:r>
      <w:r w:rsidR="00DC047B">
        <w:rPr>
          <w:bCs/>
        </w:rPr>
        <w:t xml:space="preserve">so </w:t>
      </w:r>
      <w:r w:rsidR="00CB415B">
        <w:rPr>
          <w:bCs/>
        </w:rPr>
        <w:t>we think that</w:t>
      </w:r>
      <w:r w:rsidR="00EE2EB8">
        <w:rPr>
          <w:bCs/>
        </w:rPr>
        <w:t>, before the candidate DU takes the decision to activate them, i</w:t>
      </w:r>
      <w:r w:rsidR="00B21331">
        <w:rPr>
          <w:bCs/>
        </w:rPr>
        <w:t xml:space="preserve">t </w:t>
      </w:r>
      <w:r>
        <w:rPr>
          <w:bCs/>
        </w:rPr>
        <w:t xml:space="preserve">should know for which purpose </w:t>
      </w:r>
      <w:r w:rsidR="00DC047B">
        <w:rPr>
          <w:bCs/>
        </w:rPr>
        <w:t>they</w:t>
      </w:r>
      <w:r>
        <w:rPr>
          <w:bCs/>
        </w:rPr>
        <w:t xml:space="preserve"> will be used</w:t>
      </w:r>
      <w:r w:rsidR="00B21331">
        <w:rPr>
          <w:bCs/>
        </w:rPr>
        <w:t xml:space="preserve">: </w:t>
      </w:r>
      <w:r>
        <w:rPr>
          <w:bCs/>
        </w:rPr>
        <w:t>for L1 measurements, or for CSI acquisition?</w:t>
      </w:r>
      <w:r w:rsidR="00B21331">
        <w:rPr>
          <w:bCs/>
        </w:rPr>
        <w:t xml:space="preserve"> In th</w:t>
      </w:r>
      <w:r>
        <w:rPr>
          <w:bCs/>
        </w:rPr>
        <w:t xml:space="preserve">e current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the request </w:t>
      </w:r>
      <w:r w:rsidR="00B21331">
        <w:rPr>
          <w:bCs/>
        </w:rPr>
        <w:t xml:space="preserve">for activation/deactivation </w:t>
      </w:r>
      <w:r>
        <w:rPr>
          <w:bCs/>
        </w:rPr>
        <w:t>is generic (</w:t>
      </w:r>
      <w:r w:rsidR="00CB415B">
        <w:rPr>
          <w:bCs/>
        </w:rPr>
        <w:t xml:space="preserve">it </w:t>
      </w:r>
      <w:r>
        <w:rPr>
          <w:bCs/>
        </w:rPr>
        <w:t>does not tell the purpose</w:t>
      </w:r>
      <w:r w:rsidR="002B79C0">
        <w:rPr>
          <w:bCs/>
        </w:rPr>
        <w:t>)</w:t>
      </w:r>
      <w:r w:rsidR="00CB415B">
        <w:rPr>
          <w:bCs/>
        </w:rPr>
        <w:t>.</w:t>
      </w:r>
    </w:p>
    <w:p w14:paraId="1B4ED598" w14:textId="224F0B21" w:rsidR="008E15FE" w:rsidRPr="00A57093" w:rsidRDefault="008E15FE" w:rsidP="008E15FE">
      <w:pPr>
        <w:rPr>
          <w:bCs/>
        </w:rPr>
      </w:pPr>
      <w:r w:rsidRPr="00A57093">
        <w:rPr>
          <w:bCs/>
        </w:rPr>
        <w:t xml:space="preserve">We </w:t>
      </w:r>
      <w:r w:rsidR="00E263C5">
        <w:rPr>
          <w:bCs/>
        </w:rPr>
        <w:t>think</w:t>
      </w:r>
      <w:r w:rsidRPr="00A57093">
        <w:rPr>
          <w:bCs/>
        </w:rPr>
        <w:t xml:space="preserve"> RAN3 </w:t>
      </w:r>
      <w:r w:rsidR="00E263C5">
        <w:rPr>
          <w:bCs/>
        </w:rPr>
        <w:t>needs to</w:t>
      </w:r>
      <w:r>
        <w:rPr>
          <w:bCs/>
        </w:rPr>
        <w:t xml:space="preserve"> </w:t>
      </w:r>
      <w:r w:rsidR="00E263C5">
        <w:rPr>
          <w:bCs/>
        </w:rPr>
        <w:t>resolve</w:t>
      </w:r>
      <w:r w:rsidR="007F0FDC">
        <w:rPr>
          <w:bCs/>
        </w:rPr>
        <w:t xml:space="preserve"> thi</w:t>
      </w:r>
      <w:r w:rsidR="00DC047B">
        <w:rPr>
          <w:bCs/>
        </w:rPr>
        <w:t>s issue, i.e. th</w:t>
      </w:r>
      <w:r w:rsidR="00B21331">
        <w:rPr>
          <w:bCs/>
        </w:rPr>
        <w:t xml:space="preserve">e </w:t>
      </w:r>
      <w:r w:rsidRPr="00A57093">
        <w:rPr>
          <w:bCs/>
        </w:rPr>
        <w:t xml:space="preserve">candidate </w:t>
      </w:r>
      <w:proofErr w:type="spellStart"/>
      <w:r w:rsidRPr="00A57093">
        <w:rPr>
          <w:bCs/>
        </w:rPr>
        <w:t>gNB</w:t>
      </w:r>
      <w:proofErr w:type="spellEnd"/>
      <w:r w:rsidRPr="00A57093">
        <w:rPr>
          <w:bCs/>
        </w:rPr>
        <w:t xml:space="preserve"> (DU) </w:t>
      </w:r>
      <w:r w:rsidR="00B21331">
        <w:rPr>
          <w:bCs/>
        </w:rPr>
        <w:t>should know for which purpose the CSI-RS resources will be used,</w:t>
      </w:r>
      <w:r w:rsidR="00DC047B">
        <w:rPr>
          <w:bCs/>
        </w:rPr>
        <w:t xml:space="preserve"> so that it</w:t>
      </w:r>
      <w:r w:rsidR="00B21331">
        <w:rPr>
          <w:bCs/>
        </w:rPr>
        <w:t xml:space="preserve"> can </w:t>
      </w:r>
      <w:r w:rsidR="00DC047B">
        <w:rPr>
          <w:bCs/>
        </w:rPr>
        <w:t>take proper decisions, and w</w:t>
      </w:r>
      <w:r>
        <w:rPr>
          <w:bCs/>
        </w:rPr>
        <w:t>e propose</w:t>
      </w:r>
      <w:r w:rsidR="00E263C5">
        <w:rPr>
          <w:bCs/>
        </w:rPr>
        <w:t xml:space="preserve"> to discuss the following</w:t>
      </w:r>
      <w:r>
        <w:rPr>
          <w:bCs/>
        </w:rPr>
        <w:t xml:space="preserve"> two options</w:t>
      </w:r>
      <w:r w:rsidRPr="00A57093">
        <w:rPr>
          <w:bCs/>
        </w:rPr>
        <w:t>:</w:t>
      </w:r>
    </w:p>
    <w:p w14:paraId="3A64F745" w14:textId="1881665D" w:rsidR="008E15FE" w:rsidRDefault="008E15FE" w:rsidP="008E15FE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Option 1: activation/deactivation is per CSI-RS </w:t>
      </w:r>
      <w:proofErr w:type="gramStart"/>
      <w:r>
        <w:rPr>
          <w:rFonts w:ascii="Times New Roman" w:hAnsi="Times New Roman"/>
          <w:bCs/>
          <w:sz w:val="20"/>
          <w:szCs w:val="20"/>
        </w:rPr>
        <w:t>resource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and the CSI-RS resources are “grouped” in two lists</w:t>
      </w:r>
      <w:r w:rsidR="00CB415B">
        <w:rPr>
          <w:rFonts w:ascii="Times New Roman" w:hAnsi="Times New Roman"/>
          <w:bCs/>
          <w:sz w:val="20"/>
          <w:szCs w:val="20"/>
        </w:rPr>
        <w:t>: o</w:t>
      </w:r>
      <w:r>
        <w:rPr>
          <w:rFonts w:ascii="Times New Roman" w:hAnsi="Times New Roman"/>
          <w:bCs/>
          <w:sz w:val="20"/>
          <w:szCs w:val="20"/>
        </w:rPr>
        <w:t>ne list refers to the CSI-RS resources t</w:t>
      </w:r>
      <w:r w:rsidR="00CB415B">
        <w:rPr>
          <w:rFonts w:ascii="Times New Roman" w:hAnsi="Times New Roman"/>
          <w:bCs/>
          <w:sz w:val="20"/>
          <w:szCs w:val="20"/>
        </w:rPr>
        <w:t xml:space="preserve">hat will be </w:t>
      </w:r>
      <w:r>
        <w:rPr>
          <w:rFonts w:ascii="Times New Roman" w:hAnsi="Times New Roman"/>
          <w:bCs/>
          <w:sz w:val="20"/>
          <w:szCs w:val="20"/>
        </w:rPr>
        <w:t xml:space="preserve">used for L1 measurements, and another list refers to the CSI-RS resources </w:t>
      </w:r>
      <w:r w:rsidR="00CB415B">
        <w:rPr>
          <w:rFonts w:ascii="Times New Roman" w:hAnsi="Times New Roman"/>
          <w:bCs/>
          <w:sz w:val="20"/>
          <w:szCs w:val="20"/>
        </w:rPr>
        <w:t>that will be</w:t>
      </w:r>
      <w:r>
        <w:rPr>
          <w:rFonts w:ascii="Times New Roman" w:hAnsi="Times New Roman"/>
          <w:bCs/>
          <w:sz w:val="20"/>
          <w:szCs w:val="20"/>
        </w:rPr>
        <w:t xml:space="preserve"> used for CSI acquisition. </w:t>
      </w:r>
    </w:p>
    <w:p w14:paraId="4E6EDDBE" w14:textId="08132C51" w:rsidR="008E15FE" w:rsidRPr="000B0191" w:rsidRDefault="008E15FE" w:rsidP="008E15FE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0"/>
          <w:szCs w:val="20"/>
        </w:rPr>
      </w:pPr>
      <w:r w:rsidRPr="000B0191">
        <w:rPr>
          <w:rFonts w:ascii="Times New Roman" w:hAnsi="Times New Roman"/>
          <w:bCs/>
          <w:sz w:val="20"/>
          <w:szCs w:val="20"/>
        </w:rPr>
        <w:t>Option 2: activation/deactivation is per CSI-RS resource</w:t>
      </w:r>
      <w:r>
        <w:rPr>
          <w:rFonts w:ascii="Times New Roman" w:hAnsi="Times New Roman"/>
          <w:bCs/>
          <w:sz w:val="20"/>
          <w:szCs w:val="20"/>
        </w:rPr>
        <w:t>,</w:t>
      </w:r>
      <w:r w:rsidRPr="000B0191">
        <w:rPr>
          <w:rFonts w:ascii="Times New Roman" w:hAnsi="Times New Roman"/>
          <w:bCs/>
          <w:sz w:val="20"/>
          <w:szCs w:val="20"/>
        </w:rPr>
        <w:t xml:space="preserve"> and a new IE </w:t>
      </w:r>
      <w:r>
        <w:rPr>
          <w:rFonts w:ascii="Times New Roman" w:hAnsi="Times New Roman"/>
          <w:bCs/>
          <w:sz w:val="20"/>
          <w:szCs w:val="20"/>
        </w:rPr>
        <w:t xml:space="preserve">is </w:t>
      </w:r>
      <w:r w:rsidR="00CB415B">
        <w:rPr>
          <w:rFonts w:ascii="Times New Roman" w:hAnsi="Times New Roman"/>
          <w:bCs/>
          <w:sz w:val="20"/>
          <w:szCs w:val="20"/>
        </w:rPr>
        <w:t>added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0B0191">
        <w:rPr>
          <w:rFonts w:ascii="Times New Roman" w:hAnsi="Times New Roman"/>
          <w:bCs/>
          <w:sz w:val="20"/>
          <w:szCs w:val="20"/>
        </w:rPr>
        <w:t>in the CSI-RS Coordination Request</w:t>
      </w:r>
      <w:r>
        <w:rPr>
          <w:rFonts w:ascii="Times New Roman" w:hAnsi="Times New Roman"/>
          <w:bCs/>
          <w:sz w:val="20"/>
          <w:szCs w:val="20"/>
        </w:rPr>
        <w:t xml:space="preserve"> (</w:t>
      </w:r>
      <w:r w:rsidRPr="000B0191">
        <w:rPr>
          <w:rFonts w:ascii="Times New Roman" w:hAnsi="Times New Roman"/>
          <w:bCs/>
          <w:sz w:val="20"/>
          <w:szCs w:val="20"/>
        </w:rPr>
        <w:t xml:space="preserve">both in F1 and </w:t>
      </w:r>
      <w:proofErr w:type="spellStart"/>
      <w:r w:rsidRPr="000B0191">
        <w:rPr>
          <w:rFonts w:ascii="Times New Roman" w:hAnsi="Times New Roman"/>
          <w:bCs/>
          <w:sz w:val="20"/>
          <w:szCs w:val="20"/>
        </w:rPr>
        <w:t>Xn</w:t>
      </w:r>
      <w:proofErr w:type="spellEnd"/>
      <w:r>
        <w:rPr>
          <w:rFonts w:ascii="Times New Roman" w:hAnsi="Times New Roman"/>
          <w:bCs/>
          <w:sz w:val="20"/>
          <w:szCs w:val="20"/>
        </w:rPr>
        <w:t>),</w:t>
      </w:r>
      <w:r w:rsidRPr="000B0191">
        <w:rPr>
          <w:rFonts w:ascii="Times New Roman" w:hAnsi="Times New Roman"/>
          <w:bCs/>
          <w:sz w:val="20"/>
          <w:szCs w:val="20"/>
        </w:rPr>
        <w:t xml:space="preserve"> to </w:t>
      </w:r>
      <w:r>
        <w:rPr>
          <w:rFonts w:ascii="Times New Roman" w:hAnsi="Times New Roman"/>
          <w:bCs/>
          <w:sz w:val="20"/>
          <w:szCs w:val="20"/>
        </w:rPr>
        <w:t>clarify</w:t>
      </w:r>
      <w:r w:rsidRPr="000B0191">
        <w:rPr>
          <w:rFonts w:ascii="Times New Roman" w:hAnsi="Times New Roman"/>
          <w:bCs/>
          <w:sz w:val="20"/>
          <w:szCs w:val="20"/>
        </w:rPr>
        <w:t xml:space="preserve"> for which purpose the resources will be used. </w:t>
      </w:r>
    </w:p>
    <w:p w14:paraId="0E3DAD66" w14:textId="77777777" w:rsidR="008E15FE" w:rsidRDefault="008E15FE" w:rsidP="008E15FE">
      <w:pPr>
        <w:ind w:left="568"/>
        <w:rPr>
          <w:bCs/>
        </w:rPr>
      </w:pPr>
    </w:p>
    <w:p w14:paraId="6F31E0B1" w14:textId="363F10DF" w:rsidR="008E15FE" w:rsidRDefault="008E15FE" w:rsidP="008E15FE">
      <w:pPr>
        <w:rPr>
          <w:bCs/>
        </w:rPr>
      </w:pPr>
      <w:r>
        <w:rPr>
          <w:bCs/>
        </w:rPr>
        <w:t xml:space="preserve">Both options allow to maintain </w:t>
      </w:r>
      <w:r w:rsidR="00CB415B">
        <w:rPr>
          <w:bCs/>
        </w:rPr>
        <w:t>an</w:t>
      </w:r>
      <w:r>
        <w:rPr>
          <w:bCs/>
        </w:rPr>
        <w:t xml:space="preserve"> activation/deactivation of CSI-RS transmission per CSI-RS Resource ID. </w:t>
      </w:r>
      <w:r w:rsidR="00CB415B">
        <w:rPr>
          <w:bCs/>
        </w:rPr>
        <w:t xml:space="preserve">With </w:t>
      </w:r>
      <w:r>
        <w:rPr>
          <w:bCs/>
        </w:rPr>
        <w:t xml:space="preserve">Option 1 </w:t>
      </w:r>
      <w:r w:rsidR="00CB415B">
        <w:rPr>
          <w:bCs/>
        </w:rPr>
        <w:t>it is possible to use only</w:t>
      </w:r>
      <w:r>
        <w:rPr>
          <w:bCs/>
        </w:rPr>
        <w:t xml:space="preserve"> one coordination for two different uses of CSI-RS resources</w:t>
      </w:r>
      <w:r w:rsidR="00CB415B">
        <w:rPr>
          <w:bCs/>
        </w:rPr>
        <w:t>,</w:t>
      </w:r>
      <w:r w:rsidR="00E263C5">
        <w:rPr>
          <w:bCs/>
        </w:rPr>
        <w:t xml:space="preserve"> </w:t>
      </w:r>
      <w:r w:rsidR="00257C7A">
        <w:rPr>
          <w:bCs/>
        </w:rPr>
        <w:t xml:space="preserve">at the expense of a small restructuring in the </w:t>
      </w:r>
      <w:proofErr w:type="spellStart"/>
      <w:r w:rsidR="00257C7A">
        <w:rPr>
          <w:bCs/>
        </w:rPr>
        <w:t>signaling</w:t>
      </w:r>
      <w:proofErr w:type="spellEnd"/>
      <w:r>
        <w:rPr>
          <w:bCs/>
        </w:rPr>
        <w:t xml:space="preserve">. </w:t>
      </w:r>
      <w:r w:rsidR="00CB415B">
        <w:rPr>
          <w:bCs/>
        </w:rPr>
        <w:t>With</w:t>
      </w:r>
      <w:r w:rsidR="00257C7A">
        <w:rPr>
          <w:bCs/>
        </w:rPr>
        <w:t xml:space="preserve"> </w:t>
      </w:r>
      <w:r>
        <w:rPr>
          <w:bCs/>
        </w:rPr>
        <w:t xml:space="preserve">Option 2 the </w:t>
      </w:r>
      <w:r w:rsidR="00257C7A">
        <w:rPr>
          <w:bCs/>
        </w:rPr>
        <w:t>current baseline remains the same</w:t>
      </w:r>
      <w:r>
        <w:rPr>
          <w:bCs/>
        </w:rPr>
        <w:t xml:space="preserve">, but </w:t>
      </w:r>
      <w:r w:rsidR="00CB415B">
        <w:rPr>
          <w:bCs/>
        </w:rPr>
        <w:t xml:space="preserve">the source DU wants to use different CSI-RS resources for two different purposes, </w:t>
      </w:r>
      <w:r>
        <w:rPr>
          <w:bCs/>
        </w:rPr>
        <w:t xml:space="preserve">two </w:t>
      </w:r>
      <w:r w:rsidR="00257C7A">
        <w:rPr>
          <w:bCs/>
        </w:rPr>
        <w:t>coordination</w:t>
      </w:r>
      <w:r w:rsidR="00CB415B">
        <w:rPr>
          <w:bCs/>
        </w:rPr>
        <w:t xml:space="preserve"> will be needed</w:t>
      </w:r>
      <w:r>
        <w:rPr>
          <w:bCs/>
        </w:rPr>
        <w:t xml:space="preserve">, which increases the </w:t>
      </w:r>
      <w:r w:rsidR="00257C7A">
        <w:rPr>
          <w:bCs/>
        </w:rPr>
        <w:t>amount</w:t>
      </w:r>
      <w:r>
        <w:rPr>
          <w:bCs/>
        </w:rPr>
        <w:t xml:space="preserve"> of signalling. </w:t>
      </w:r>
    </w:p>
    <w:p w14:paraId="46636BF4" w14:textId="78789A14" w:rsidR="008E15FE" w:rsidRDefault="008E15FE" w:rsidP="008E15FE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11" w:name="_Toc206137052"/>
      <w:r>
        <w:rPr>
          <w:rStyle w:val="Hyperlink"/>
          <w:rFonts w:ascii="Arial" w:eastAsia="SimSun" w:hAnsi="Arial" w:cs="Arial"/>
          <w:noProof/>
          <w:color w:val="auto"/>
          <w:u w:val="none"/>
        </w:rPr>
        <w:t>RAN3</w:t>
      </w:r>
      <w:r w:rsidRPr="00401AD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>
        <w:rPr>
          <w:rStyle w:val="ui-provider"/>
          <w:rFonts w:ascii="Arial" w:eastAsia="SimSun" w:hAnsi="Arial"/>
          <w:bCs/>
          <w:lang w:eastAsia="zh-CN"/>
        </w:rPr>
        <w:t xml:space="preserve">to discuss </w:t>
      </w:r>
      <w:r w:rsidR="00E263C5">
        <w:rPr>
          <w:rStyle w:val="ui-provider"/>
          <w:rFonts w:ascii="Arial" w:eastAsia="SimSun" w:hAnsi="Arial"/>
          <w:bCs/>
          <w:lang w:eastAsia="zh-CN"/>
        </w:rPr>
        <w:t>the following options</w:t>
      </w:r>
      <w:r>
        <w:rPr>
          <w:rStyle w:val="ui-provider"/>
          <w:rFonts w:ascii="Arial" w:eastAsia="SimSun" w:hAnsi="Arial"/>
          <w:bCs/>
          <w:lang w:eastAsia="zh-CN"/>
        </w:rPr>
        <w:t xml:space="preserve"> to resolve the ambiguity of using the same CSI-RS Coordination procedures for L1 measurements and for CSI acquisition</w:t>
      </w:r>
      <w:r w:rsidR="00E263C5">
        <w:rPr>
          <w:rStyle w:val="ui-provider"/>
          <w:rFonts w:ascii="Arial" w:eastAsia="SimSun" w:hAnsi="Arial"/>
          <w:bCs/>
          <w:lang w:eastAsia="zh-CN"/>
        </w:rPr>
        <w:t xml:space="preserve">: </w:t>
      </w:r>
      <w:r w:rsidR="00E263C5">
        <w:rPr>
          <w:rStyle w:val="ui-provider"/>
          <w:rFonts w:ascii="Arial" w:eastAsia="SimSun" w:hAnsi="Arial"/>
          <w:bCs/>
          <w:lang w:eastAsia="zh-CN"/>
        </w:rPr>
        <w:br/>
      </w:r>
      <w:bookmarkStart w:id="12" w:name="_Hlk203218933"/>
      <w:r w:rsidR="00E263C5">
        <w:rPr>
          <w:rStyle w:val="ui-provider"/>
          <w:rFonts w:ascii="Arial" w:eastAsia="SimSun" w:hAnsi="Arial"/>
          <w:bCs/>
          <w:lang w:eastAsia="zh-CN"/>
        </w:rPr>
        <w:t>Option 1) Activation/deactivation is per CSI Resource</w:t>
      </w:r>
      <w:r w:rsidR="00F37726">
        <w:rPr>
          <w:rStyle w:val="ui-provider"/>
          <w:rFonts w:ascii="Arial" w:eastAsia="SimSun" w:hAnsi="Arial"/>
          <w:bCs/>
          <w:lang w:eastAsia="zh-CN"/>
        </w:rPr>
        <w:t xml:space="preserve"> Configuration</w:t>
      </w:r>
      <w:r w:rsidR="00E263C5">
        <w:rPr>
          <w:rStyle w:val="ui-provider"/>
          <w:rFonts w:ascii="Arial" w:eastAsia="SimSun" w:hAnsi="Arial"/>
          <w:bCs/>
          <w:lang w:eastAsia="zh-CN"/>
        </w:rPr>
        <w:t xml:space="preserve"> and the </w:t>
      </w:r>
      <w:r w:rsidR="00F37726">
        <w:rPr>
          <w:rStyle w:val="ui-provider"/>
          <w:rFonts w:ascii="Arial" w:eastAsia="SimSun" w:hAnsi="Arial"/>
          <w:bCs/>
          <w:lang w:eastAsia="zh-CN"/>
        </w:rPr>
        <w:t xml:space="preserve">Semi persistent </w:t>
      </w:r>
      <w:r w:rsidR="00E263C5">
        <w:rPr>
          <w:rStyle w:val="ui-provider"/>
          <w:rFonts w:ascii="Arial" w:eastAsia="SimSun" w:hAnsi="Arial"/>
          <w:bCs/>
          <w:lang w:eastAsia="zh-CN"/>
        </w:rPr>
        <w:t>CSI resources are split in two list, one for L1 measurements, one for CSI acquisition.</w:t>
      </w:r>
      <w:bookmarkEnd w:id="12"/>
      <w:r w:rsidR="00E263C5">
        <w:rPr>
          <w:rStyle w:val="ui-provider"/>
          <w:rFonts w:ascii="Arial" w:eastAsia="SimSun" w:hAnsi="Arial"/>
          <w:bCs/>
          <w:lang w:eastAsia="zh-CN"/>
        </w:rPr>
        <w:br/>
        <w:t xml:space="preserve">Option 2) </w:t>
      </w:r>
      <w:bookmarkStart w:id="13" w:name="_Hlk203223749"/>
      <w:r w:rsidR="00E263C5">
        <w:rPr>
          <w:rStyle w:val="ui-provider"/>
          <w:rFonts w:ascii="Arial" w:eastAsia="SimSun" w:hAnsi="Arial"/>
          <w:bCs/>
          <w:lang w:eastAsia="zh-CN"/>
        </w:rPr>
        <w:t xml:space="preserve">Activation/deactivation is per CSI Resource </w:t>
      </w:r>
      <w:r w:rsidR="00F37726">
        <w:rPr>
          <w:rStyle w:val="ui-provider"/>
          <w:rFonts w:ascii="Arial" w:eastAsia="SimSun" w:hAnsi="Arial"/>
          <w:bCs/>
          <w:lang w:eastAsia="zh-CN"/>
        </w:rPr>
        <w:t xml:space="preserve">Configuration </w:t>
      </w:r>
      <w:r w:rsidR="00E263C5">
        <w:rPr>
          <w:rStyle w:val="ui-provider"/>
          <w:rFonts w:ascii="Arial" w:eastAsia="SimSun" w:hAnsi="Arial"/>
          <w:bCs/>
          <w:lang w:eastAsia="zh-CN"/>
        </w:rPr>
        <w:t>and a new IE indicates for which purpose</w:t>
      </w:r>
      <w:r w:rsidR="00257C7A">
        <w:rPr>
          <w:rStyle w:val="ui-provider"/>
          <w:rFonts w:ascii="Arial" w:eastAsia="SimSun" w:hAnsi="Arial"/>
          <w:bCs/>
          <w:lang w:eastAsia="zh-CN"/>
        </w:rPr>
        <w:t xml:space="preserve"> all</w:t>
      </w:r>
      <w:r w:rsidR="00E263C5">
        <w:rPr>
          <w:rStyle w:val="ui-provider"/>
          <w:rFonts w:ascii="Arial" w:eastAsia="SimSun" w:hAnsi="Arial"/>
          <w:bCs/>
          <w:lang w:eastAsia="zh-CN"/>
        </w:rPr>
        <w:t xml:space="preserve"> the resources are used</w:t>
      </w:r>
      <w:bookmarkEnd w:id="13"/>
      <w:r w:rsidR="004A74EA">
        <w:rPr>
          <w:rStyle w:val="ui-provider"/>
          <w:rFonts w:ascii="Arial" w:eastAsia="SimSun" w:hAnsi="Arial"/>
          <w:bCs/>
          <w:lang w:eastAsia="zh-CN"/>
        </w:rPr>
        <w:t>.</w:t>
      </w:r>
      <w:bookmarkEnd w:id="11"/>
    </w:p>
    <w:p w14:paraId="372526FB" w14:textId="77777777" w:rsidR="008E15FE" w:rsidRDefault="008E15FE" w:rsidP="008E15FE">
      <w:pPr>
        <w:pStyle w:val="Observation"/>
        <w:jc w:val="left"/>
      </w:pPr>
    </w:p>
    <w:p w14:paraId="3C420415" w14:textId="3942C210" w:rsidR="008E15FE" w:rsidRPr="002D44C6" w:rsidRDefault="008E15FE" w:rsidP="008E15FE">
      <w:pPr>
        <w:rPr>
          <w:bCs/>
        </w:rPr>
      </w:pPr>
      <w:r>
        <w:rPr>
          <w:bCs/>
        </w:rPr>
        <w:t xml:space="preserve">An example of </w:t>
      </w:r>
      <w:proofErr w:type="spellStart"/>
      <w:r w:rsidR="00257C7A">
        <w:rPr>
          <w:bCs/>
        </w:rPr>
        <w:t>Xn</w:t>
      </w:r>
      <w:proofErr w:type="spellEnd"/>
      <w:r w:rsidR="00257C7A">
        <w:rPr>
          <w:bCs/>
        </w:rPr>
        <w:t xml:space="preserve">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for the two options is shown </w:t>
      </w:r>
      <w:r w:rsidR="00257C7A">
        <w:rPr>
          <w:bCs/>
        </w:rPr>
        <w:t xml:space="preserve">in the tables </w:t>
      </w:r>
      <w:r>
        <w:rPr>
          <w:bCs/>
        </w:rPr>
        <w:t>below.</w:t>
      </w:r>
    </w:p>
    <w:p w14:paraId="4BA36408" w14:textId="77777777" w:rsidR="008E15FE" w:rsidRPr="00142DB0" w:rsidRDefault="008E15FE" w:rsidP="008E15FE">
      <w:pPr>
        <w:rPr>
          <w:u w:val="single"/>
          <w:lang w:val="en-US"/>
        </w:rPr>
      </w:pPr>
      <w:r w:rsidRPr="00142DB0">
        <w:rPr>
          <w:u w:val="single"/>
          <w:lang w:val="en-US"/>
        </w:rPr>
        <w:t>Option 1</w:t>
      </w:r>
    </w:p>
    <w:p w14:paraId="56416EE8" w14:textId="77777777" w:rsidR="008E15FE" w:rsidRDefault="008E15FE" w:rsidP="008E15FE">
      <w:pPr>
        <w:rPr>
          <w:lang w:val="fr-FR" w:eastAsia="zh-CN"/>
        </w:rPr>
      </w:pPr>
      <w:r>
        <w:rPr>
          <w:lang w:val="fr-FR" w:eastAsia="zh-CN"/>
        </w:rPr>
        <w:t xml:space="preserve">9.1.x.x7 </w:t>
      </w:r>
      <w:r>
        <w:rPr>
          <w:lang w:val="fr-FR" w:eastAsia="zh-CN"/>
        </w:rPr>
        <w:tab/>
      </w:r>
      <w:r w:rsidRPr="00D11CAF">
        <w:rPr>
          <w:lang w:val="fr-FR" w:eastAsia="zh-CN"/>
        </w:rPr>
        <w:t>CSI-RS COORDINATION REQUEST</w:t>
      </w:r>
    </w:p>
    <w:tbl>
      <w:tblPr>
        <w:tblW w:w="912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1170"/>
        <w:gridCol w:w="1170"/>
        <w:gridCol w:w="1350"/>
        <w:gridCol w:w="1620"/>
        <w:gridCol w:w="990"/>
        <w:gridCol w:w="1080"/>
      </w:tblGrid>
      <w:tr w:rsidR="008E15FE" w:rsidRPr="00492814" w14:paraId="16CC2C14" w14:textId="77777777">
        <w:trPr>
          <w:tblHeader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989E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B32D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8DA7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2460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2F25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8818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8B0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Assigned Criticality</w:t>
            </w:r>
          </w:p>
        </w:tc>
      </w:tr>
      <w:tr w:rsidR="008E15FE" w:rsidRPr="00492814" w14:paraId="380F4776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C3B9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Message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5C7C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771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CE16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9.2.3.1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F922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0B5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A40C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492814" w14:paraId="49AF5FB8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514F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b/>
                <w:bCs/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1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</w:t>
            </w:r>
            <w:r w:rsidRPr="00492814">
              <w:rPr>
                <w:rFonts w:hint="eastAsia"/>
                <w:sz w:val="16"/>
                <w:szCs w:val="16"/>
                <w:lang w:eastAsia="zh-CN"/>
              </w:rPr>
              <w:t>n</w:t>
            </w:r>
            <w:r w:rsidRPr="00492814">
              <w:rPr>
                <w:sz w:val="16"/>
                <w:szCs w:val="16"/>
                <w:lang w:eastAsia="ja-JP"/>
              </w:rPr>
              <w:t>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C90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A7C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i/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FA6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1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XnAP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  <w:r w:rsidRPr="00492814">
              <w:rPr>
                <w:sz w:val="16"/>
                <w:szCs w:val="16"/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CAA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Allocated at the source NG-RAN node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290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492814">
              <w:rPr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3FFB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napToGrid w:val="0"/>
                <w:sz w:val="16"/>
                <w:szCs w:val="16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492814" w14:paraId="7AF1AAD4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005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b/>
                <w:bCs/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2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</w:t>
            </w:r>
            <w:r w:rsidRPr="00492814">
              <w:rPr>
                <w:rFonts w:hint="eastAsia"/>
                <w:sz w:val="16"/>
                <w:szCs w:val="16"/>
                <w:lang w:eastAsia="zh-CN"/>
              </w:rPr>
              <w:t>n</w:t>
            </w:r>
            <w:r w:rsidRPr="00492814">
              <w:rPr>
                <w:sz w:val="16"/>
                <w:szCs w:val="16"/>
                <w:lang w:eastAsia="ja-JP"/>
              </w:rPr>
              <w:t>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947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D21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i/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27A4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2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XnAP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  <w:r w:rsidRPr="00492814">
              <w:rPr>
                <w:sz w:val="16"/>
                <w:szCs w:val="16"/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174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Allocated at the target NG-RAN node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E91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492814">
              <w:rPr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00E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napToGrid w:val="0"/>
                <w:sz w:val="16"/>
                <w:szCs w:val="16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492814" w14:paraId="4564B17E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DBD" w14:textId="37A5CB8D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031C6">
              <w:rPr>
                <w:sz w:val="16"/>
                <w:szCs w:val="16"/>
                <w:highlight w:val="cyan"/>
                <w:lang w:eastAsia="ja-JP"/>
              </w:rPr>
              <w:t>CSI Resource</w:t>
            </w:r>
            <w:r w:rsidR="00794587" w:rsidRPr="009031C6">
              <w:rPr>
                <w:sz w:val="16"/>
                <w:szCs w:val="16"/>
                <w:highlight w:val="cyan"/>
                <w:lang w:eastAsia="ja-JP"/>
              </w:rPr>
              <w:t xml:space="preserve"> </w:t>
            </w:r>
            <w:r w:rsidRPr="009031C6">
              <w:rPr>
                <w:sz w:val="16"/>
                <w:szCs w:val="16"/>
                <w:highlight w:val="cyan"/>
                <w:lang w:eastAsia="ja-JP"/>
              </w:rPr>
              <w:t>Request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55E9" w14:textId="69D90D30" w:rsidR="008E15FE" w:rsidRPr="009031C6" w:rsidRDefault="006805E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>
              <w:rPr>
                <w:sz w:val="16"/>
                <w:szCs w:val="16"/>
                <w:highlight w:val="cyan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C12" w14:textId="7D91C094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B51D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0CEC" w14:textId="46DBE94B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F73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031C6">
              <w:rPr>
                <w:sz w:val="16"/>
                <w:szCs w:val="16"/>
                <w:highlight w:val="cy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00A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9031C6">
              <w:rPr>
                <w:rFonts w:cs="Arial"/>
                <w:sz w:val="16"/>
                <w:szCs w:val="16"/>
                <w:highlight w:val="cyan"/>
                <w:lang w:eastAsia="ja-JP"/>
              </w:rPr>
              <w:t>reject</w:t>
            </w:r>
          </w:p>
        </w:tc>
      </w:tr>
      <w:tr w:rsidR="008E15FE" w:rsidRPr="00492814" w14:paraId="4141F4BF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592" w14:textId="73A6A058" w:rsidR="008E15FE" w:rsidRPr="00A57093" w:rsidRDefault="008E15FE" w:rsidP="006805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eastAsia="Malgun Gothic"/>
                <w:sz w:val="16"/>
                <w:szCs w:val="16"/>
                <w:highlight w:val="cyan"/>
              </w:rPr>
              <w:t>&gt;</w:t>
            </w:r>
            <w:r w:rsidR="00D4719F">
              <w:rPr>
                <w:rFonts w:eastAsia="Malgun Gothic"/>
                <w:sz w:val="16"/>
                <w:szCs w:val="16"/>
                <w:highlight w:val="cyan"/>
              </w:rPr>
              <w:t xml:space="preserve">Layer 1 </w:t>
            </w:r>
            <w:r w:rsidR="00BE04A6">
              <w:rPr>
                <w:rFonts w:eastAsia="Malgun Gothic"/>
                <w:sz w:val="16"/>
                <w:szCs w:val="16"/>
                <w:highlight w:val="cyan"/>
              </w:rPr>
              <w:t>Measurements</w:t>
            </w:r>
            <w:r w:rsidRPr="00A57093">
              <w:rPr>
                <w:rFonts w:eastAsia="Malgun Gothic"/>
                <w:sz w:val="16"/>
                <w:szCs w:val="16"/>
                <w:highlight w:val="cyan"/>
              </w:rPr>
              <w:t xml:space="preserve"> List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C912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8DE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eastAsia="ja-JP"/>
              </w:rPr>
              <w:t>0..1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AFA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C40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E97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A71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2F2ECAB1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91B" w14:textId="5A624D79" w:rsidR="008E15FE" w:rsidRPr="00A57093" w:rsidRDefault="008E15FE" w:rsidP="006805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eastAsia="Malgun Gothic"/>
                <w:sz w:val="16"/>
                <w:szCs w:val="16"/>
                <w:highlight w:val="cyan"/>
              </w:rPr>
              <w:t>&gt;&gt;</w:t>
            </w:r>
            <w:r w:rsidR="00D4719F">
              <w:rPr>
                <w:rFonts w:eastAsia="Malgun Gothic"/>
                <w:sz w:val="16"/>
                <w:szCs w:val="16"/>
                <w:highlight w:val="cyan"/>
              </w:rPr>
              <w:t>Layer 1 Measurements</w:t>
            </w:r>
            <w:r w:rsidR="00D4719F" w:rsidRPr="00A57093">
              <w:rPr>
                <w:rFonts w:eastAsia="Malgun Gothic"/>
                <w:sz w:val="16"/>
                <w:szCs w:val="16"/>
                <w:highlight w:val="cyan"/>
              </w:rPr>
              <w:t xml:space="preserve"> </w:t>
            </w:r>
            <w:r w:rsidRPr="00A57093">
              <w:rPr>
                <w:rFonts w:eastAsia="Malgun Gothic"/>
                <w:sz w:val="16"/>
                <w:szCs w:val="16"/>
                <w:highlight w:val="cyan"/>
              </w:rPr>
              <w:t>Item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2DC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16E" w14:textId="322BE041" w:rsidR="008E15FE" w:rsidRPr="00CF2284" w:rsidRDefault="008E15FE">
            <w:pPr>
              <w:pStyle w:val="TAL"/>
              <w:keepNext w:val="0"/>
              <w:keepLines w:val="0"/>
              <w:widowControl w:val="0"/>
              <w:rPr>
                <w:i/>
                <w:iCs/>
                <w:sz w:val="16"/>
                <w:szCs w:val="16"/>
                <w:highlight w:val="cyan"/>
                <w:lang w:eastAsia="ja-JP"/>
              </w:rPr>
            </w:pPr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1</w:t>
            </w:r>
            <w:proofErr w:type="gramStart"/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 xml:space="preserve"> ..</w:t>
            </w:r>
            <w:proofErr w:type="gramEnd"/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 xml:space="preserve"> &lt;maxnoofCSIResource</w:t>
            </w:r>
            <w:r w:rsidR="007C3CBB"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Configurations</w:t>
            </w:r>
            <w:r w:rsidR="00CF2284"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Plus1</w:t>
            </w:r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296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BC0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BD9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en-US"/>
              </w:rPr>
            </w:pPr>
            <w:r w:rsidRPr="00A57093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16A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79B2D16D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375" w14:textId="718F10DC" w:rsidR="008E15FE" w:rsidRPr="009031C6" w:rsidRDefault="008E15FE" w:rsidP="00225A2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&gt;&gt;&gt;</w:t>
            </w:r>
            <w:r w:rsidR="00E651FB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Request </w:t>
            </w:r>
            <w:r w:rsidR="0022044E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F</w:t>
            </w:r>
            <w:r w:rsidR="00E651FB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or </w:t>
            </w: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Semi Persistent CSI</w:t>
            </w:r>
            <w:r w:rsidR="003E198E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 </w:t>
            </w:r>
            <w:r w:rsidR="0022044E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Resources</w:t>
            </w:r>
            <w:r w:rsidR="0022044E" w:rsidRPr="00225A23">
              <w:rPr>
                <w:rFonts w:cs="Arial"/>
                <w:sz w:val="14"/>
                <w:szCs w:val="14"/>
                <w:highlight w:val="cyan"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A1A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9031C6">
              <w:rPr>
                <w:rFonts w:cs="Arial"/>
                <w:sz w:val="16"/>
                <w:szCs w:val="16"/>
                <w:highlight w:val="cyan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C92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BE90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proofErr w:type="gramStart"/>
            <w:r w:rsidRPr="009031C6">
              <w:rPr>
                <w:rFonts w:cs="Arial"/>
                <w:sz w:val="16"/>
                <w:szCs w:val="16"/>
                <w:highlight w:val="cyan"/>
                <w:lang w:eastAsia="ja-JP"/>
              </w:rPr>
              <w:t>ENUMERATED(</w:t>
            </w:r>
            <w:proofErr w:type="gramEnd"/>
            <w:r w:rsidRPr="009031C6">
              <w:rPr>
                <w:rFonts w:cs="Arial"/>
                <w:sz w:val="16"/>
                <w:szCs w:val="16"/>
                <w:highlight w:val="cyan"/>
                <w:lang w:eastAsia="ja-JP"/>
              </w:rPr>
              <w:t>activate, deactivate, 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5C4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6AD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en-US"/>
              </w:rPr>
            </w:pPr>
            <w:r w:rsidRPr="009031C6">
              <w:rPr>
                <w:rFonts w:cs="Arial"/>
                <w:sz w:val="16"/>
                <w:szCs w:val="16"/>
                <w:highlight w:val="cya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F7E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53194062" w14:textId="77777777" w:rsidTr="00225A23">
        <w:trPr>
          <w:trHeight w:val="35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CB0" w14:textId="0276E61C" w:rsidR="008E15FE" w:rsidRPr="009031C6" w:rsidRDefault="008E15FE" w:rsidP="00225A2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&gt;&gt;&gt;CSI Resource </w:t>
            </w:r>
            <w:r w:rsidR="00794587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Configuration </w:t>
            </w: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326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zh-CN"/>
              </w:rPr>
            </w:pPr>
            <w:r w:rsidRPr="009031C6">
              <w:rPr>
                <w:sz w:val="16"/>
                <w:szCs w:val="16"/>
                <w:highlight w:val="cyan"/>
                <w:lang w:val="fr-FR"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246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643" w14:textId="4E1EF27D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031C6">
              <w:rPr>
                <w:sz w:val="16"/>
                <w:szCs w:val="16"/>
                <w:highlight w:val="cyan"/>
                <w:lang w:val="fr-FR" w:eastAsia="ja-JP"/>
              </w:rPr>
              <w:t>INTEGER (</w:t>
            </w:r>
            <w:proofErr w:type="gramStart"/>
            <w:r w:rsidRPr="009031C6">
              <w:rPr>
                <w:sz w:val="16"/>
                <w:szCs w:val="16"/>
                <w:highlight w:val="cyan"/>
                <w:lang w:val="fr-FR" w:eastAsia="ja-JP"/>
              </w:rPr>
              <w:t>0..</w:t>
            </w:r>
            <w:proofErr w:type="gramEnd"/>
            <w:r w:rsidR="00794587" w:rsidRPr="009031C6">
              <w:rPr>
                <w:sz w:val="16"/>
                <w:szCs w:val="16"/>
                <w:highlight w:val="cyan"/>
                <w:lang w:val="fr-FR" w:eastAsia="ja-JP"/>
              </w:rPr>
              <w:t>111</w:t>
            </w:r>
            <w:r w:rsidR="005203FA">
              <w:rPr>
                <w:sz w:val="16"/>
                <w:szCs w:val="16"/>
                <w:highlight w:val="cyan"/>
                <w:lang w:val="fr-FR" w:eastAsia="ja-JP"/>
              </w:rPr>
              <w:t>, …</w:t>
            </w:r>
            <w:r w:rsidRPr="009031C6">
              <w:rPr>
                <w:sz w:val="16"/>
                <w:szCs w:val="16"/>
                <w:highlight w:val="cyan"/>
                <w:lang w:val="fr-FR"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FF9" w14:textId="77777777" w:rsidR="008E15FE" w:rsidRPr="009031C6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E31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031C6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CBC" w14:textId="77777777" w:rsidR="008E15FE" w:rsidRPr="009031C6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3BE37688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D044" w14:textId="26667F90" w:rsidR="008E15FE" w:rsidRPr="00A57093" w:rsidRDefault="008E15FE" w:rsidP="006805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eastAsia="Malgun Gothic"/>
                <w:sz w:val="16"/>
                <w:szCs w:val="16"/>
                <w:highlight w:val="cyan"/>
              </w:rPr>
              <w:t>&gt;</w:t>
            </w:r>
            <w:r w:rsidR="00D4719F">
              <w:rPr>
                <w:rFonts w:eastAsia="Malgun Gothic"/>
                <w:sz w:val="16"/>
                <w:szCs w:val="16"/>
                <w:highlight w:val="cyan"/>
              </w:rPr>
              <w:t>CSI Acquisition List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70F5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FF3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eastAsia="ja-JP"/>
              </w:rPr>
              <w:t>0..1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1B1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7C9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463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6E9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7562DD7D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09BD" w14:textId="4538846B" w:rsidR="008E15FE" w:rsidRPr="00A57093" w:rsidRDefault="008E15FE" w:rsidP="006805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eastAsia="Malgun Gothic"/>
                <w:sz w:val="16"/>
                <w:szCs w:val="16"/>
                <w:highlight w:val="cyan"/>
              </w:rPr>
              <w:t>&gt;&gt;</w:t>
            </w:r>
            <w:r w:rsidR="00BE04A6" w:rsidRPr="00A57093">
              <w:rPr>
                <w:rFonts w:eastAsia="Malgun Gothic"/>
                <w:sz w:val="16"/>
                <w:szCs w:val="16"/>
                <w:highlight w:val="cyan"/>
              </w:rPr>
              <w:t xml:space="preserve">CSI Acquisition </w:t>
            </w:r>
            <w:r w:rsidRPr="00A57093">
              <w:rPr>
                <w:rFonts w:eastAsia="Malgun Gothic"/>
                <w:sz w:val="16"/>
                <w:szCs w:val="16"/>
                <w:highlight w:val="cyan"/>
              </w:rPr>
              <w:t>Item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254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2F9" w14:textId="5B54EFB4" w:rsidR="008E15FE" w:rsidRPr="00CF2284" w:rsidRDefault="008E15FE">
            <w:pPr>
              <w:pStyle w:val="TAL"/>
              <w:keepNext w:val="0"/>
              <w:keepLines w:val="0"/>
              <w:widowControl w:val="0"/>
              <w:rPr>
                <w:i/>
                <w:iCs/>
                <w:sz w:val="16"/>
                <w:szCs w:val="16"/>
                <w:highlight w:val="cyan"/>
                <w:lang w:eastAsia="ja-JP"/>
              </w:rPr>
            </w:pPr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1</w:t>
            </w:r>
            <w:proofErr w:type="gramStart"/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 xml:space="preserve"> ..</w:t>
            </w:r>
            <w:proofErr w:type="gramEnd"/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 xml:space="preserve"> &lt;maxnoofCSIResource</w:t>
            </w:r>
            <w:r w:rsidR="007C3CBB"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Configurations</w:t>
            </w:r>
            <w:r w:rsidR="00CF2284"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Plus1</w:t>
            </w:r>
            <w:r w:rsidRPr="00CF2284">
              <w:rPr>
                <w:i/>
                <w:iCs/>
                <w:sz w:val="16"/>
                <w:szCs w:val="16"/>
                <w:highlight w:val="cyan"/>
                <w:lang w:eastAsia="ja-JP"/>
              </w:rPr>
              <w:t>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17DC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EBF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EB3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F6C" w14:textId="77777777" w:rsidR="008E15FE" w:rsidRPr="00A5709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79ACB11C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FCE4" w14:textId="3119A48F" w:rsidR="008E15FE" w:rsidRPr="00492814" w:rsidRDefault="008E15FE" w:rsidP="00225A2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sz w:val="16"/>
                <w:szCs w:val="16"/>
                <w:lang w:eastAsia="ja-JP"/>
              </w:rPr>
            </w:pP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&gt;&gt;&gt;</w:t>
            </w:r>
            <w:proofErr w:type="spellStart"/>
            <w:r w:rsidR="00EB5487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Request</w:t>
            </w:r>
            <w:r w:rsidR="0085103A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For</w:t>
            </w:r>
            <w:proofErr w:type="spellEnd"/>
            <w:r w:rsidR="0085103A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 Semi Persistent CSI Resources</w:t>
            </w:r>
            <w:r w:rsidR="0085103A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A07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5203FA">
              <w:rPr>
                <w:rFonts w:cs="Arial"/>
                <w:sz w:val="16"/>
                <w:szCs w:val="16"/>
                <w:highlight w:val="cyan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7A7A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5A8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proofErr w:type="gramStart"/>
            <w:r w:rsidRPr="005203FA">
              <w:rPr>
                <w:rFonts w:cs="Arial"/>
                <w:sz w:val="16"/>
                <w:szCs w:val="16"/>
                <w:highlight w:val="cyan"/>
                <w:lang w:eastAsia="ja-JP"/>
              </w:rPr>
              <w:t>ENUMERATED(</w:t>
            </w:r>
            <w:proofErr w:type="gramEnd"/>
            <w:r w:rsidRPr="005203FA">
              <w:rPr>
                <w:rFonts w:cs="Arial"/>
                <w:sz w:val="16"/>
                <w:szCs w:val="16"/>
                <w:highlight w:val="cyan"/>
                <w:lang w:eastAsia="ja-JP"/>
              </w:rPr>
              <w:t>activate, deactivate, 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0C2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EB32" w14:textId="77777777" w:rsidR="008E15FE" w:rsidRPr="005203FA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en-US"/>
              </w:rPr>
            </w:pPr>
            <w:r w:rsidRPr="005203FA">
              <w:rPr>
                <w:rFonts w:cs="Arial"/>
                <w:sz w:val="16"/>
                <w:szCs w:val="16"/>
                <w:highlight w:val="cya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309" w14:textId="77777777" w:rsidR="008E15FE" w:rsidRPr="005203FA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492814" w14:paraId="083DE708" w14:textId="77777777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E23" w14:textId="5E00542A" w:rsidR="008E15FE" w:rsidRPr="00492814" w:rsidRDefault="008E15FE" w:rsidP="00225A2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sz w:val="16"/>
                <w:szCs w:val="16"/>
                <w:lang w:eastAsia="ja-JP"/>
              </w:rPr>
            </w:pP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&gt;&gt;&gt;</w:t>
            </w:r>
            <w:proofErr w:type="gramStart"/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>CSI  Resource</w:t>
            </w:r>
            <w:proofErr w:type="gramEnd"/>
            <w:r w:rsidR="00EC44D0"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 Configuration</w:t>
            </w:r>
            <w:r w:rsidRPr="00225A23">
              <w:rPr>
                <w:rFonts w:cs="Arial"/>
                <w:sz w:val="16"/>
                <w:szCs w:val="18"/>
                <w:highlight w:val="cyan"/>
                <w:lang w:eastAsia="ja-JP"/>
              </w:rPr>
              <w:t xml:space="preserve">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55F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5203FA">
              <w:rPr>
                <w:sz w:val="16"/>
                <w:szCs w:val="16"/>
                <w:highlight w:val="cyan"/>
                <w:lang w:val="fr-FR"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C57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39A" w14:textId="2E6C7AE3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5203FA">
              <w:rPr>
                <w:sz w:val="16"/>
                <w:szCs w:val="16"/>
                <w:highlight w:val="cyan"/>
                <w:lang w:val="fr-FR" w:eastAsia="ja-JP"/>
              </w:rPr>
              <w:t>INTEGER (</w:t>
            </w:r>
            <w:proofErr w:type="gramStart"/>
            <w:r w:rsidRPr="005203FA">
              <w:rPr>
                <w:sz w:val="16"/>
                <w:szCs w:val="16"/>
                <w:highlight w:val="cyan"/>
                <w:lang w:val="fr-FR" w:eastAsia="ja-JP"/>
              </w:rPr>
              <w:t>0..</w:t>
            </w:r>
            <w:r w:rsidR="00EC44D0" w:rsidRPr="005203FA">
              <w:rPr>
                <w:sz w:val="16"/>
                <w:szCs w:val="16"/>
                <w:highlight w:val="cyan"/>
                <w:lang w:val="fr-FR" w:eastAsia="ja-JP"/>
              </w:rPr>
              <w:t>111</w:t>
            </w:r>
            <w:r w:rsidR="005203FA" w:rsidRPr="005203FA">
              <w:rPr>
                <w:sz w:val="16"/>
                <w:szCs w:val="16"/>
                <w:highlight w:val="cyan"/>
                <w:lang w:val="fr-FR" w:eastAsia="ja-JP"/>
              </w:rPr>
              <w:t>,…</w:t>
            </w:r>
            <w:proofErr w:type="gramEnd"/>
            <w:r w:rsidRPr="005203FA">
              <w:rPr>
                <w:sz w:val="16"/>
                <w:szCs w:val="16"/>
                <w:highlight w:val="cyan"/>
                <w:lang w:val="fr-FR"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274C" w14:textId="77777777" w:rsidR="008E15FE" w:rsidRPr="005203FA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BF8" w14:textId="77777777" w:rsidR="008E15FE" w:rsidRPr="005203FA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5203FA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F5E" w14:textId="77777777" w:rsidR="008E15FE" w:rsidRPr="005203FA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</w:tbl>
    <w:p w14:paraId="49D4D760" w14:textId="77777777" w:rsidR="008E15FE" w:rsidRDefault="008E15FE" w:rsidP="008E15FE"/>
    <w:p w14:paraId="055763EE" w14:textId="77777777" w:rsidR="008E15FE" w:rsidRPr="00142DB0" w:rsidRDefault="008E15FE" w:rsidP="008E15FE">
      <w:pPr>
        <w:rPr>
          <w:u w:val="single"/>
          <w:lang w:val="en-US"/>
        </w:rPr>
      </w:pPr>
      <w:r w:rsidRPr="00142DB0">
        <w:rPr>
          <w:u w:val="single"/>
          <w:lang w:val="en-US"/>
        </w:rPr>
        <w:t>Option 2</w:t>
      </w:r>
    </w:p>
    <w:p w14:paraId="04A16413" w14:textId="77777777" w:rsidR="008E15FE" w:rsidRDefault="008E15FE" w:rsidP="008E15FE">
      <w:pPr>
        <w:rPr>
          <w:lang w:val="fr-FR" w:eastAsia="zh-CN"/>
        </w:rPr>
      </w:pPr>
      <w:r>
        <w:rPr>
          <w:lang w:val="fr-FR" w:eastAsia="zh-CN"/>
        </w:rPr>
        <w:t xml:space="preserve">9.1.x.x7 </w:t>
      </w:r>
      <w:r>
        <w:rPr>
          <w:lang w:val="fr-FR" w:eastAsia="zh-CN"/>
        </w:rPr>
        <w:tab/>
      </w:r>
      <w:r w:rsidRPr="00D11CAF">
        <w:rPr>
          <w:lang w:val="fr-FR" w:eastAsia="zh-CN"/>
        </w:rPr>
        <w:t>CSI-RS COORDINATION REQUEST</w:t>
      </w:r>
    </w:p>
    <w:tbl>
      <w:tblPr>
        <w:tblW w:w="894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170"/>
        <w:gridCol w:w="1170"/>
        <w:gridCol w:w="1350"/>
        <w:gridCol w:w="1620"/>
        <w:gridCol w:w="990"/>
        <w:gridCol w:w="1080"/>
      </w:tblGrid>
      <w:tr w:rsidR="008E15FE" w:rsidRPr="00FD0425" w14:paraId="47EBE265" w14:textId="77777777" w:rsidTr="00095386">
        <w:trPr>
          <w:tblHeader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2BC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lastRenderedPageBreak/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FB3A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AD3F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272D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A24A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F2E2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7A3" w14:textId="77777777" w:rsidR="008E15FE" w:rsidRPr="00492814" w:rsidRDefault="008E15FE">
            <w:pPr>
              <w:pStyle w:val="TAH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Assigned Criticality</w:t>
            </w:r>
          </w:p>
        </w:tc>
      </w:tr>
      <w:tr w:rsidR="008E15FE" w:rsidRPr="00FD0425" w14:paraId="20F69D60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FCA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Message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7CB7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6B80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A01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9.2.3.1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B485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2B68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D80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FD0425" w14:paraId="56812E74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65B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b/>
                <w:bCs/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1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</w:t>
            </w:r>
            <w:r w:rsidRPr="00492814">
              <w:rPr>
                <w:rFonts w:hint="eastAsia"/>
                <w:sz w:val="16"/>
                <w:szCs w:val="16"/>
                <w:lang w:eastAsia="zh-CN"/>
              </w:rPr>
              <w:t>n</w:t>
            </w:r>
            <w:r w:rsidRPr="00492814">
              <w:rPr>
                <w:sz w:val="16"/>
                <w:szCs w:val="16"/>
                <w:lang w:eastAsia="ja-JP"/>
              </w:rPr>
              <w:t>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09AB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8FA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i/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69B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1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XnAP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  <w:r w:rsidRPr="00492814">
              <w:rPr>
                <w:sz w:val="16"/>
                <w:szCs w:val="16"/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375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Allocated at the source NG-RAN node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B11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492814">
              <w:rPr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3AB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napToGrid w:val="0"/>
                <w:sz w:val="16"/>
                <w:szCs w:val="16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FD0425" w14:paraId="42087712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EFC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b/>
                <w:bCs/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2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</w:t>
            </w:r>
            <w:r w:rsidRPr="00492814">
              <w:rPr>
                <w:rFonts w:hint="eastAsia"/>
                <w:sz w:val="16"/>
                <w:szCs w:val="16"/>
                <w:lang w:eastAsia="zh-CN"/>
              </w:rPr>
              <w:t>n</w:t>
            </w:r>
            <w:r w:rsidRPr="00492814">
              <w:rPr>
                <w:sz w:val="16"/>
                <w:szCs w:val="16"/>
                <w:lang w:eastAsia="ja-JP"/>
              </w:rPr>
              <w:t>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108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E52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i/>
                <w:sz w:val="16"/>
                <w:szCs w:val="16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565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NG-RAN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 xml:space="preserve"> </w:t>
            </w:r>
            <w:r w:rsidRPr="00492814">
              <w:rPr>
                <w:sz w:val="16"/>
                <w:szCs w:val="16"/>
                <w:lang w:eastAsia="ja-JP"/>
              </w:rPr>
              <w:t>node</w:t>
            </w:r>
            <w:r w:rsidRPr="00492814">
              <w:rPr>
                <w:sz w:val="16"/>
                <w:szCs w:val="16"/>
                <w:vertAlign w:val="subscript"/>
                <w:lang w:eastAsia="ja-JP"/>
              </w:rPr>
              <w:t>2</w:t>
            </w:r>
            <w:r w:rsidRPr="00492814">
              <w:rPr>
                <w:sz w:val="16"/>
                <w:szCs w:val="16"/>
                <w:lang w:eastAsia="ja-JP"/>
              </w:rPr>
              <w:t xml:space="preserve"> UE </w:t>
            </w:r>
            <w:proofErr w:type="spellStart"/>
            <w:r w:rsidRPr="00492814">
              <w:rPr>
                <w:sz w:val="16"/>
                <w:szCs w:val="16"/>
                <w:lang w:eastAsia="ja-JP"/>
              </w:rPr>
              <w:t>XnAP</w:t>
            </w:r>
            <w:proofErr w:type="spellEnd"/>
            <w:r w:rsidRPr="00492814">
              <w:rPr>
                <w:sz w:val="16"/>
                <w:szCs w:val="16"/>
                <w:lang w:eastAsia="ja-JP"/>
              </w:rPr>
              <w:t xml:space="preserve"> ID</w:t>
            </w:r>
            <w:r w:rsidRPr="00492814">
              <w:rPr>
                <w:sz w:val="16"/>
                <w:szCs w:val="16"/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2DC" w14:textId="77777777" w:rsidR="008E15FE" w:rsidRPr="00492814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492814">
              <w:rPr>
                <w:sz w:val="16"/>
                <w:szCs w:val="16"/>
                <w:lang w:eastAsia="ja-JP"/>
              </w:rPr>
              <w:t>Allocated at the target NG-RAN node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A1F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492814">
              <w:rPr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394" w14:textId="77777777" w:rsidR="008E15FE" w:rsidRPr="00492814" w:rsidRDefault="008E15FE">
            <w:pPr>
              <w:pStyle w:val="TAC"/>
              <w:keepNext w:val="0"/>
              <w:keepLines w:val="0"/>
              <w:widowControl w:val="0"/>
              <w:rPr>
                <w:snapToGrid w:val="0"/>
                <w:sz w:val="16"/>
                <w:szCs w:val="16"/>
              </w:rPr>
            </w:pPr>
            <w:r w:rsidRPr="00492814">
              <w:rPr>
                <w:rFonts w:cs="Arial"/>
                <w:sz w:val="16"/>
                <w:szCs w:val="16"/>
                <w:lang w:eastAsia="ja-JP"/>
              </w:rPr>
              <w:t>reject</w:t>
            </w:r>
          </w:p>
        </w:tc>
      </w:tr>
      <w:tr w:rsidR="008E15FE" w:rsidRPr="00FD0425" w14:paraId="79D6A014" w14:textId="77777777" w:rsidTr="00095386">
        <w:trPr>
          <w:trHeight w:val="188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119" w14:textId="77777777" w:rsidR="008E15FE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bookmarkStart w:id="14" w:name="_Hlk202427511"/>
            <w:r w:rsidRPr="00A57093">
              <w:rPr>
                <w:sz w:val="16"/>
                <w:szCs w:val="16"/>
                <w:highlight w:val="cyan"/>
                <w:lang w:eastAsia="ja-JP"/>
              </w:rPr>
              <w:t>CSI Acquisition</w:t>
            </w:r>
            <w:bookmarkEnd w:id="14"/>
          </w:p>
          <w:p w14:paraId="59CCD35E" w14:textId="77777777" w:rsidR="00842AF9" w:rsidRPr="00A57093" w:rsidRDefault="00842AF9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138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eastAsia="ja-JP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E38B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8F1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cs="Arial"/>
                <w:sz w:val="16"/>
                <w:szCs w:val="16"/>
                <w:highlight w:val="cyan"/>
                <w:lang w:eastAsia="ja-JP"/>
              </w:rPr>
              <w:t>ENUMERATED</w:t>
            </w:r>
          </w:p>
          <w:p w14:paraId="2DE1B6EE" w14:textId="77777777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rFonts w:cs="Arial"/>
                <w:sz w:val="16"/>
                <w:szCs w:val="16"/>
                <w:highlight w:val="cyan"/>
                <w:lang w:eastAsia="ja-JP"/>
              </w:rPr>
              <w:t>(true</w:t>
            </w:r>
            <w:r w:rsidRPr="00A57093">
              <w:rPr>
                <w:rFonts w:cs="Arial"/>
                <w:sz w:val="16"/>
                <w:szCs w:val="16"/>
                <w:highlight w:val="cyan"/>
                <w:lang w:eastAsia="zh-CN"/>
              </w:rPr>
              <w:t>, …</w:t>
            </w:r>
            <w:r w:rsidRPr="00A57093">
              <w:rPr>
                <w:rFonts w:cs="Arial"/>
                <w:sz w:val="16"/>
                <w:szCs w:val="16"/>
                <w:highlight w:val="cyan"/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6D6" w14:textId="43E410D6" w:rsidR="008E15FE" w:rsidRPr="00A5709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A57093">
              <w:rPr>
                <w:sz w:val="16"/>
                <w:szCs w:val="16"/>
                <w:highlight w:val="cyan"/>
                <w:lang w:eastAsia="ja-JP"/>
              </w:rPr>
              <w:t xml:space="preserve">Indicates that transmission of </w:t>
            </w:r>
            <w:r w:rsidR="006A311B">
              <w:rPr>
                <w:sz w:val="16"/>
                <w:szCs w:val="16"/>
                <w:highlight w:val="cyan"/>
                <w:lang w:eastAsia="ja-JP"/>
              </w:rPr>
              <w:t xml:space="preserve">SP </w:t>
            </w:r>
            <w:r w:rsidRPr="00A57093">
              <w:rPr>
                <w:sz w:val="16"/>
                <w:szCs w:val="16"/>
                <w:highlight w:val="cyan"/>
                <w:lang w:eastAsia="ja-JP"/>
              </w:rPr>
              <w:t>CSI resources is for CSI Acquisition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696F" w14:textId="346E3A06" w:rsidR="008E15FE" w:rsidRPr="00A57093" w:rsidRDefault="001D49E9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zh-CN"/>
              </w:rPr>
            </w:pPr>
            <w:r>
              <w:rPr>
                <w:sz w:val="16"/>
                <w:szCs w:val="16"/>
                <w:highlight w:val="cy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B10" w14:textId="17B6A823" w:rsidR="008E15FE" w:rsidRPr="00A57093" w:rsidRDefault="001D49E9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>
              <w:rPr>
                <w:rFonts w:cs="Arial"/>
                <w:sz w:val="16"/>
                <w:szCs w:val="16"/>
                <w:highlight w:val="cyan"/>
                <w:lang w:eastAsia="ja-JP"/>
              </w:rPr>
              <w:t>ignore</w:t>
            </w:r>
          </w:p>
        </w:tc>
      </w:tr>
      <w:tr w:rsidR="008E15FE" w:rsidRPr="00FD0425" w14:paraId="6222B61E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31B" w14:textId="03E0E7A6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sz w:val="16"/>
                <w:szCs w:val="16"/>
                <w:highlight w:val="cyan"/>
                <w:lang w:eastAsia="ja-JP"/>
              </w:rPr>
              <w:t>CSI Resource</w:t>
            </w:r>
            <w:r w:rsidR="00794587" w:rsidRPr="009262E3">
              <w:rPr>
                <w:sz w:val="16"/>
                <w:szCs w:val="16"/>
                <w:highlight w:val="cyan"/>
                <w:lang w:eastAsia="ja-JP"/>
              </w:rPr>
              <w:t xml:space="preserve"> </w:t>
            </w:r>
            <w:r w:rsidRPr="009262E3">
              <w:rPr>
                <w:sz w:val="16"/>
                <w:szCs w:val="16"/>
                <w:highlight w:val="cyan"/>
                <w:lang w:eastAsia="ja-JP"/>
              </w:rPr>
              <w:t>Request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5C1" w14:textId="42D7E91C" w:rsidR="008E15FE" w:rsidRPr="009262E3" w:rsidRDefault="00AD25C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>
              <w:rPr>
                <w:sz w:val="16"/>
                <w:szCs w:val="16"/>
                <w:highlight w:val="cyan"/>
                <w:lang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9E0" w14:textId="7016B85A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B45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82F" w14:textId="32AB451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C647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sz w:val="16"/>
                <w:szCs w:val="16"/>
                <w:highlight w:val="cy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75E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>reject</w:t>
            </w:r>
          </w:p>
        </w:tc>
      </w:tr>
      <w:tr w:rsidR="008E15FE" w:rsidRPr="00FD0425" w14:paraId="6FA7540C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75FC" w14:textId="6872FEAA" w:rsidR="008E15FE" w:rsidRPr="009262E3" w:rsidRDefault="008E15F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sz w:val="16"/>
                <w:szCs w:val="16"/>
                <w:highlight w:val="cyan"/>
                <w:lang w:val="en-US" w:eastAsia="zh-CN"/>
              </w:rPr>
            </w:pPr>
            <w:r w:rsidRPr="009262E3">
              <w:rPr>
                <w:rFonts w:eastAsia="SimSun"/>
                <w:sz w:val="16"/>
                <w:szCs w:val="16"/>
                <w:highlight w:val="cyan"/>
                <w:lang w:eastAsia="ja-JP"/>
              </w:rPr>
              <w:t>&gt;CSI Resource Request</w:t>
            </w:r>
            <w:r w:rsidR="00794587" w:rsidRPr="009262E3">
              <w:rPr>
                <w:rFonts w:eastAsia="SimSun"/>
                <w:sz w:val="16"/>
                <w:szCs w:val="16"/>
                <w:highlight w:val="cyan"/>
                <w:lang w:eastAsia="ja-JP"/>
              </w:rPr>
              <w:t xml:space="preserve"> </w:t>
            </w:r>
            <w:r w:rsidRPr="009262E3">
              <w:rPr>
                <w:rFonts w:eastAsia="SimSun"/>
                <w:sz w:val="16"/>
                <w:szCs w:val="16"/>
                <w:highlight w:val="cyan"/>
                <w:lang w:eastAsia="ja-JP"/>
              </w:rPr>
              <w:t>Item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39F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2D5E" w14:textId="28A8BE66" w:rsidR="008E15FE" w:rsidRPr="009262E3" w:rsidRDefault="00213A92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>
              <w:rPr>
                <w:i/>
                <w:sz w:val="16"/>
                <w:szCs w:val="16"/>
                <w:highlight w:val="cyan"/>
                <w:lang w:eastAsia="ja-JP"/>
              </w:rPr>
              <w:t>0</w:t>
            </w:r>
            <w:proofErr w:type="gramStart"/>
            <w:r w:rsidR="008E15FE" w:rsidRPr="009262E3">
              <w:rPr>
                <w:i/>
                <w:sz w:val="16"/>
                <w:szCs w:val="16"/>
                <w:highlight w:val="cyan"/>
                <w:lang w:eastAsia="ja-JP"/>
              </w:rPr>
              <w:t xml:space="preserve"> ..</w:t>
            </w:r>
            <w:proofErr w:type="gramEnd"/>
            <w:r w:rsidR="008E15FE" w:rsidRPr="009262E3">
              <w:rPr>
                <w:i/>
                <w:sz w:val="16"/>
                <w:szCs w:val="16"/>
                <w:highlight w:val="cyan"/>
                <w:lang w:eastAsia="ja-JP"/>
              </w:rPr>
              <w:t xml:space="preserve"> &lt;</w:t>
            </w:r>
            <w:proofErr w:type="spellStart"/>
            <w:r w:rsidR="008E15FE" w:rsidRPr="009262E3">
              <w:rPr>
                <w:i/>
                <w:sz w:val="16"/>
                <w:szCs w:val="16"/>
                <w:highlight w:val="cyan"/>
                <w:lang w:eastAsia="ja-JP"/>
              </w:rPr>
              <w:t>maxnoofCSIResource</w:t>
            </w:r>
            <w:r w:rsidR="00775856" w:rsidRPr="009262E3">
              <w:rPr>
                <w:i/>
                <w:sz w:val="16"/>
                <w:szCs w:val="16"/>
                <w:highlight w:val="cyan"/>
                <w:lang w:eastAsia="ja-JP"/>
              </w:rPr>
              <w:t>Configuration</w:t>
            </w:r>
            <w:r>
              <w:rPr>
                <w:i/>
                <w:sz w:val="16"/>
                <w:szCs w:val="16"/>
                <w:highlight w:val="cyan"/>
                <w:lang w:eastAsia="ja-JP"/>
              </w:rPr>
              <w:t>s</w:t>
            </w:r>
            <w:proofErr w:type="spellEnd"/>
            <w:r w:rsidR="008E15FE" w:rsidRPr="009262E3">
              <w:rPr>
                <w:i/>
                <w:sz w:val="16"/>
                <w:szCs w:val="16"/>
                <w:highlight w:val="cyan"/>
                <w:lang w:eastAsia="ja-JP"/>
              </w:rPr>
              <w:t>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357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C02E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ACD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sz w:val="16"/>
                <w:szCs w:val="16"/>
                <w:highlight w:val="cya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F5D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FD0425" w14:paraId="571DBE1F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FC62" w14:textId="233484C5" w:rsidR="008E15FE" w:rsidRPr="009262E3" w:rsidRDefault="008E15F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sz w:val="16"/>
                <w:szCs w:val="16"/>
                <w:highlight w:val="cyan"/>
              </w:rPr>
            </w:pPr>
            <w:r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>&gt;&gt;</w:t>
            </w:r>
            <w:r w:rsidR="00947B9B"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>Request for Semi Persistent CSI Resources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1B2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9262E3">
              <w:rPr>
                <w:sz w:val="16"/>
                <w:szCs w:val="16"/>
                <w:highlight w:val="cyan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F69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81D4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proofErr w:type="gramStart"/>
            <w:r w:rsidRPr="009262E3">
              <w:rPr>
                <w:sz w:val="16"/>
                <w:szCs w:val="16"/>
                <w:highlight w:val="cyan"/>
                <w:lang w:eastAsia="ja-JP"/>
              </w:rPr>
              <w:t>ENUMERATED(</w:t>
            </w:r>
            <w:proofErr w:type="gramEnd"/>
            <w:r w:rsidRPr="009262E3">
              <w:rPr>
                <w:sz w:val="16"/>
                <w:szCs w:val="16"/>
                <w:highlight w:val="cyan"/>
                <w:lang w:eastAsia="ja-JP"/>
              </w:rPr>
              <w:t>activate, deactivate, 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5DF6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5D4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sz w:val="16"/>
                <w:szCs w:val="16"/>
                <w:highlight w:val="cya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073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cyan"/>
                <w:lang w:eastAsia="ja-JP"/>
              </w:rPr>
            </w:pPr>
          </w:p>
        </w:tc>
      </w:tr>
      <w:tr w:rsidR="008E15FE" w:rsidRPr="00FD0425" w14:paraId="18ED4151" w14:textId="77777777" w:rsidTr="00095386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3C3" w14:textId="167FC241" w:rsidR="008E15FE" w:rsidRPr="009262E3" w:rsidRDefault="008E15FE" w:rsidP="000F54B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sz w:val="16"/>
                <w:szCs w:val="16"/>
                <w:highlight w:val="cyan"/>
                <w:lang w:eastAsia="ko-KR"/>
              </w:rPr>
            </w:pPr>
            <w:r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 xml:space="preserve">&gt;&gt;CSI-RS Resource </w:t>
            </w:r>
            <w:r w:rsidR="00A50F48"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 xml:space="preserve">Configuration </w:t>
            </w:r>
            <w:r w:rsidRPr="009262E3">
              <w:rPr>
                <w:rFonts w:cs="Arial"/>
                <w:sz w:val="16"/>
                <w:szCs w:val="16"/>
                <w:highlight w:val="cyan"/>
                <w:lang w:eastAsia="ja-JP"/>
              </w:rPr>
              <w:t>ID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1CA2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9262E3">
              <w:rPr>
                <w:sz w:val="16"/>
                <w:szCs w:val="16"/>
                <w:highlight w:val="cyan"/>
                <w:lang w:val="fr-FR" w:eastAsia="ja-JP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92B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2D5" w14:textId="60D1D16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val="fr-FR" w:eastAsia="ja-JP"/>
              </w:rPr>
            </w:pPr>
            <w:r w:rsidRPr="009262E3">
              <w:rPr>
                <w:sz w:val="16"/>
                <w:szCs w:val="16"/>
                <w:highlight w:val="cyan"/>
                <w:lang w:val="fr-FR" w:eastAsia="ja-JP"/>
              </w:rPr>
              <w:t>INTEGER (</w:t>
            </w:r>
            <w:proofErr w:type="gramStart"/>
            <w:r w:rsidRPr="009262E3">
              <w:rPr>
                <w:sz w:val="16"/>
                <w:szCs w:val="16"/>
                <w:highlight w:val="cyan"/>
                <w:lang w:val="fr-FR" w:eastAsia="ja-JP"/>
              </w:rPr>
              <w:t>0..</w:t>
            </w:r>
            <w:proofErr w:type="gramEnd"/>
            <w:r w:rsidR="00EC44D0" w:rsidRPr="009262E3">
              <w:rPr>
                <w:sz w:val="16"/>
                <w:szCs w:val="16"/>
                <w:highlight w:val="cyan"/>
                <w:lang w:val="fr-FR" w:eastAsia="ja-JP"/>
              </w:rPr>
              <w:t>111</w:t>
            </w:r>
            <w:r w:rsidR="006B0FF6" w:rsidRPr="009262E3">
              <w:rPr>
                <w:sz w:val="16"/>
                <w:szCs w:val="16"/>
                <w:highlight w:val="cyan"/>
                <w:lang w:val="fr-FR" w:eastAsia="ja-JP"/>
              </w:rPr>
              <w:t>, …</w:t>
            </w:r>
            <w:r w:rsidRPr="009262E3">
              <w:rPr>
                <w:sz w:val="16"/>
                <w:szCs w:val="16"/>
                <w:highlight w:val="cyan"/>
                <w:lang w:val="fr-FR"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9F4C" w14:textId="77777777" w:rsidR="008E15FE" w:rsidRPr="009262E3" w:rsidRDefault="008E15FE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01C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sz w:val="16"/>
                <w:szCs w:val="16"/>
                <w:highlight w:val="cyan"/>
                <w:lang w:eastAsia="ja-JP"/>
              </w:rPr>
            </w:pPr>
            <w:r w:rsidRPr="009262E3">
              <w:rPr>
                <w:sz w:val="16"/>
                <w:szCs w:val="16"/>
                <w:highlight w:val="cyan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26C" w14:textId="77777777" w:rsidR="008E15FE" w:rsidRPr="009262E3" w:rsidRDefault="008E15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cyan"/>
                <w:lang w:eastAsia="ja-JP"/>
              </w:rPr>
            </w:pPr>
          </w:p>
        </w:tc>
      </w:tr>
    </w:tbl>
    <w:p w14:paraId="60EF9039" w14:textId="77777777" w:rsidR="008E15FE" w:rsidRDefault="008E15FE" w:rsidP="008E15FE"/>
    <w:p w14:paraId="28431E31" w14:textId="77777777" w:rsidR="00014B23" w:rsidRPr="00014B23" w:rsidRDefault="00014B23" w:rsidP="008E15FE">
      <w:pPr>
        <w:pStyle w:val="Observation"/>
        <w:jc w:val="left"/>
        <w:rPr>
          <w:rFonts w:ascii="Times New Roman" w:eastAsiaTheme="minorEastAsia" w:hAnsi="Times New Roman"/>
          <w:b w:val="0"/>
          <w:lang w:eastAsia="en-US"/>
        </w:rPr>
      </w:pPr>
    </w:p>
    <w:p w14:paraId="6CE712A5" w14:textId="1CC9623F" w:rsidR="000F439B" w:rsidRPr="000F439B" w:rsidRDefault="000F439B" w:rsidP="000F439B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hAnsi="Arial" w:cs="Arial"/>
          <w:color w:val="auto"/>
          <w:u w:val="none"/>
        </w:rPr>
      </w:pPr>
      <w:bookmarkStart w:id="15" w:name="_Toc206137053"/>
      <w:r>
        <w:rPr>
          <w:rStyle w:val="Hyperlink"/>
          <w:rFonts w:ascii="Arial" w:eastAsia="SimSun" w:hAnsi="Arial" w:cs="Arial"/>
          <w:noProof/>
          <w:color w:val="auto"/>
          <w:u w:val="none"/>
        </w:rPr>
        <w:t>R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AN3 to </w:t>
      </w:r>
      <w:r w:rsidR="00FC059C">
        <w:rPr>
          <w:rStyle w:val="Hyperlink"/>
          <w:rFonts w:ascii="Arial" w:eastAsia="SimSun" w:hAnsi="Arial" w:cs="Arial"/>
          <w:noProof/>
          <w:color w:val="auto"/>
          <w:u w:val="none"/>
        </w:rPr>
        <w:t>agree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either Option 1 (TPs in R3-255725/</w:t>
      </w:r>
      <w:r w:rsidR="00CD6C0C">
        <w:rPr>
          <w:rStyle w:val="Hyperlink"/>
          <w:rFonts w:ascii="Arial" w:eastAsia="SimSun" w:hAnsi="Arial" w:cs="Arial"/>
          <w:noProof/>
          <w:color w:val="auto"/>
          <w:u w:val="none"/>
        </w:rPr>
        <w:t>R3-255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>726) or Option 2 (TPs in R3-255727/</w:t>
      </w:r>
      <w:r w:rsidR="00CD6C0C"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>R3-255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728) for </w:t>
      </w:r>
      <w:r w:rsidR="009106C9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TS 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38.423 and </w:t>
      </w:r>
      <w:r w:rsidR="009106C9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TS 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38.473, </w:t>
      </w:r>
      <w:r w:rsidR="009D38AA">
        <w:rPr>
          <w:rStyle w:val="Hyperlink"/>
          <w:rFonts w:ascii="Arial" w:eastAsia="SimSun" w:hAnsi="Arial" w:cs="Arial"/>
          <w:noProof/>
          <w:color w:val="auto"/>
          <w:u w:val="none"/>
        </w:rPr>
        <w:t>to support CSI-RS coordination</w:t>
      </w:r>
      <w:r w:rsidRPr="000F439B">
        <w:rPr>
          <w:rStyle w:val="Hyperlink"/>
          <w:rFonts w:ascii="Arial" w:eastAsia="SimSun" w:hAnsi="Arial" w:cs="Arial"/>
          <w:noProof/>
          <w:color w:val="auto"/>
          <w:u w:val="none"/>
        </w:rPr>
        <w:t>.</w:t>
      </w:r>
      <w:bookmarkEnd w:id="15"/>
    </w:p>
    <w:p w14:paraId="397CBA37" w14:textId="3E40B517" w:rsidR="00FD5449" w:rsidRPr="001E7F54" w:rsidRDefault="00FD5449" w:rsidP="008E15FE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375D9461" w:rsidR="00D10FC4" w:rsidRPr="00DE7822" w:rsidRDefault="00D10FC4" w:rsidP="00D10FC4">
      <w:pPr>
        <w:rPr>
          <w:bCs/>
        </w:rPr>
      </w:pPr>
      <w:r w:rsidRPr="00DE7822">
        <w:rPr>
          <w:bCs/>
        </w:rPr>
        <w:t xml:space="preserve">In </w:t>
      </w:r>
      <w:r w:rsidR="00D5725A">
        <w:rPr>
          <w:bCs/>
        </w:rPr>
        <w:t xml:space="preserve">this contribution </w:t>
      </w:r>
      <w:r w:rsidRPr="00DE7822">
        <w:rPr>
          <w:bCs/>
        </w:rPr>
        <w:t>we made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="00321D90">
        <w:rPr>
          <w:bCs/>
        </w:rPr>
        <w:t xml:space="preserve"> for different LTM related topics, as listed below.</w:t>
      </w:r>
    </w:p>
    <w:p w14:paraId="791D5064" w14:textId="77777777" w:rsidR="009172EF" w:rsidRDefault="00494E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100772" w:history="1">
        <w:r w:rsidR="009172EF" w:rsidRPr="00DD5169">
          <w:rPr>
            <w:rStyle w:val="Hyperlink"/>
            <w:noProof/>
            <w:lang w:val="en-US"/>
          </w:rPr>
          <w:t>Observation 1</w:t>
        </w:r>
        <w:r w:rsidR="009172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172EF" w:rsidRPr="00DD5169">
          <w:rPr>
            <w:rStyle w:val="Hyperlink"/>
            <w:noProof/>
          </w:rPr>
          <w:t>A candidate DU knows if the UE support SP CSI-RS resources for CSI acquisition.</w:t>
        </w:r>
      </w:hyperlink>
    </w:p>
    <w:p w14:paraId="59171CE4" w14:textId="74A20D21" w:rsidR="00494E65" w:rsidRPr="008C5CEF" w:rsidRDefault="00494E65" w:rsidP="00494E65">
      <w:pPr>
        <w:rPr>
          <w:bCs/>
        </w:rPr>
      </w:pPr>
      <w:r>
        <w:fldChar w:fldCharType="end"/>
      </w:r>
    </w:p>
    <w:p w14:paraId="039108FA" w14:textId="77777777" w:rsidR="009D38AA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D5725A">
        <w:rPr>
          <w:b w:val="0"/>
          <w:bCs/>
          <w:lang w:val="en-US"/>
        </w:rPr>
        <w:fldChar w:fldCharType="begin"/>
      </w:r>
      <w:r w:rsidRPr="00D5725A">
        <w:rPr>
          <w:b w:val="0"/>
          <w:bCs/>
          <w:lang w:val="en-US"/>
        </w:rPr>
        <w:instrText xml:space="preserve"> TOC \n \h \z \t "Proposal" \c </w:instrText>
      </w:r>
      <w:r w:rsidRPr="00D5725A">
        <w:rPr>
          <w:b w:val="0"/>
          <w:bCs/>
          <w:lang w:val="en-US"/>
        </w:rPr>
        <w:fldChar w:fldCharType="separate"/>
      </w:r>
      <w:hyperlink w:anchor="_Toc206137046" w:history="1">
        <w:r w:rsidR="009D38AA" w:rsidRPr="00C504F8">
          <w:rPr>
            <w:rStyle w:val="Hyperlink"/>
            <w:rFonts w:cs="Arial"/>
            <w:noProof/>
          </w:rPr>
          <w:t>Proposal 1</w:t>
        </w:r>
        <w:r w:rsidR="009D38A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D38AA" w:rsidRPr="00C504F8">
          <w:rPr>
            <w:rStyle w:val="Hyperlink"/>
            <w:rFonts w:cs="Arial"/>
            <w:noProof/>
          </w:rPr>
          <w:t>For both F1AP and XnAP, the activation and deactivation of CSI-RS transmission in LTM candidate cells are performed at the level of CSI Resource Configuration ID.</w:t>
        </w:r>
      </w:hyperlink>
    </w:p>
    <w:p w14:paraId="6E1201BC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47" w:history="1">
        <w:r w:rsidRPr="00C504F8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</w:rPr>
          <w:t>For both F1AP and XnAP, remove the NR CGI IE in the CSI-RS coordination procedures.</w:t>
        </w:r>
      </w:hyperlink>
    </w:p>
    <w:p w14:paraId="43D97BDD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48" w:history="1">
        <w:r w:rsidRPr="00C504F8">
          <w:rPr>
            <w:rStyle w:val="Hyperlink"/>
            <w:b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  <w:lang w:val="en-US"/>
          </w:rPr>
          <w:t>There is</w:t>
        </w:r>
        <w:r w:rsidRPr="00C504F8">
          <w:rPr>
            <w:rStyle w:val="Hyperlink"/>
            <w:rFonts w:cs="Arial"/>
            <w:noProof/>
          </w:rPr>
          <w:t xml:space="preserve"> </w:t>
        </w:r>
        <w:r w:rsidRPr="00C504F8">
          <w:rPr>
            <w:rStyle w:val="Hyperlink"/>
            <w:bCs/>
            <w:noProof/>
          </w:rPr>
          <w:t>no need to add a new IE for SP CSI-RS resource for CSI acquisition in the corresponding procedure of SP CSI-RS resource for L1 measurement in F1AP and XnAP.</w:t>
        </w:r>
      </w:hyperlink>
    </w:p>
    <w:p w14:paraId="09719CCA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49" w:history="1">
        <w:r w:rsidRPr="00C504F8">
          <w:rPr>
            <w:rStyle w:val="Hyperlink"/>
            <w:b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  <w:lang w:val="en-US"/>
          </w:rPr>
          <w:t xml:space="preserve">Add </w:t>
        </w:r>
        <w:r w:rsidRPr="00C504F8">
          <w:rPr>
            <w:rStyle w:val="Hyperlink"/>
            <w:bCs/>
            <w:noProof/>
          </w:rPr>
          <w:t>a new IE (e.g., CSI-RS report configuration for CSI Acquisition) in the UE CONTEXT SETUP RESPONSE F1AP messages.</w:t>
        </w:r>
      </w:hyperlink>
    </w:p>
    <w:p w14:paraId="66989A24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50" w:history="1">
        <w:r w:rsidRPr="00C504F8">
          <w:rPr>
            <w:rStyle w:val="Hyperlink"/>
            <w:bCs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  <w:lang w:val="en-US"/>
          </w:rPr>
          <w:t xml:space="preserve">Add </w:t>
        </w:r>
        <w:r w:rsidRPr="00C504F8">
          <w:rPr>
            <w:rStyle w:val="Hyperlink"/>
            <w:bCs/>
            <w:noProof/>
          </w:rPr>
          <w:t>new IE (e.g., CSI-RS report configuration for CSI Acquisition) in the HANDOVER REQUEST ACKNOWLEDGE message.</w:t>
        </w:r>
      </w:hyperlink>
    </w:p>
    <w:p w14:paraId="075E5017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51" w:history="1">
        <w:r w:rsidRPr="00C504F8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</w:rPr>
          <w:t>There is no need for an explicit request to provide the CSI-RS report configuration for CSI acquisition.</w:t>
        </w:r>
      </w:hyperlink>
    </w:p>
    <w:p w14:paraId="4833433E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52" w:history="1">
        <w:r w:rsidRPr="00C504F8">
          <w:rPr>
            <w:rStyle w:val="Hyperlink"/>
            <w:rFonts w:cs="Arial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</w:rPr>
          <w:t xml:space="preserve">RAN3 </w:t>
        </w:r>
        <w:r w:rsidRPr="00C504F8">
          <w:rPr>
            <w:rStyle w:val="Hyperlink"/>
            <w:bCs/>
            <w:noProof/>
          </w:rPr>
          <w:t>to discuss the following options to resolve the ambiguity of using the same CSI-RS Coordination procedures for L1 measurements and for CSI acquisition:  Option 1) Activation/deactivation is per CSI Resource Configuration and the Semi persistent CSI resources are split in two list, one for L1 measurements, one for CSI acquisition. Option 2) Activation/deactivation is per CSI Resource Configuration and a new IE indicates for which purpose all the resources are used.</w:t>
        </w:r>
      </w:hyperlink>
    </w:p>
    <w:p w14:paraId="71A786E6" w14:textId="77777777" w:rsidR="009D38AA" w:rsidRDefault="009D3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37053" w:history="1">
        <w:r w:rsidRPr="00C504F8">
          <w:rPr>
            <w:rStyle w:val="Hyperlink"/>
            <w:rFonts w:cs="Arial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04F8">
          <w:rPr>
            <w:rStyle w:val="Hyperlink"/>
            <w:rFonts w:cs="Arial"/>
            <w:noProof/>
          </w:rPr>
          <w:t>RAN3 to agree either Option 1 (TPs in R3-255725/R3-255726) or Option 2 (TPs in R3-255727/R3-255728) for TS 38.423 and TS 38.473, to support CSI-RS coordination.</w:t>
        </w:r>
      </w:hyperlink>
    </w:p>
    <w:p w14:paraId="6DE1D84B" w14:textId="42EF1C8A" w:rsidR="00065E42" w:rsidRPr="00BF7DEC" w:rsidRDefault="00D10FC4" w:rsidP="008656D9">
      <w:pPr>
        <w:pStyle w:val="TableofFigures"/>
        <w:tabs>
          <w:tab w:val="right" w:leader="dot" w:pos="9629"/>
        </w:tabs>
        <w:rPr>
          <w:u w:val="single"/>
        </w:rPr>
      </w:pPr>
      <w:r w:rsidRPr="00D5725A">
        <w:rPr>
          <w:b w:val="0"/>
          <w:bCs/>
          <w:lang w:val="en-US"/>
        </w:rPr>
        <w:fldChar w:fldCharType="end"/>
      </w:r>
    </w:p>
    <w:sectPr w:rsidR="00065E42" w:rsidRPr="00BF7DEC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8542" w14:textId="77777777" w:rsidR="00807702" w:rsidRDefault="00807702">
      <w:r>
        <w:separator/>
      </w:r>
    </w:p>
  </w:endnote>
  <w:endnote w:type="continuationSeparator" w:id="0">
    <w:p w14:paraId="6C8A6F74" w14:textId="77777777" w:rsidR="00807702" w:rsidRDefault="00807702">
      <w:r>
        <w:continuationSeparator/>
      </w:r>
    </w:p>
  </w:endnote>
  <w:endnote w:type="continuationNotice" w:id="1">
    <w:p w14:paraId="3065DB6A" w14:textId="77777777" w:rsidR="00807702" w:rsidRDefault="00807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 Light">
    <w:altName w:val="Times New Roman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6AA7" w14:textId="77777777" w:rsidR="00807702" w:rsidRDefault="00807702">
      <w:r>
        <w:separator/>
      </w:r>
    </w:p>
  </w:footnote>
  <w:footnote w:type="continuationSeparator" w:id="0">
    <w:p w14:paraId="3C58CAE8" w14:textId="77777777" w:rsidR="00807702" w:rsidRDefault="00807702">
      <w:r>
        <w:continuationSeparator/>
      </w:r>
    </w:p>
  </w:footnote>
  <w:footnote w:type="continuationNotice" w:id="1">
    <w:p w14:paraId="337F01DB" w14:textId="77777777" w:rsidR="00807702" w:rsidRDefault="00807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C33AA"/>
    <w:multiLevelType w:val="multilevel"/>
    <w:tmpl w:val="D09EBABE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D0B3B"/>
    <w:multiLevelType w:val="multilevel"/>
    <w:tmpl w:val="37BD0B3B"/>
    <w:lvl w:ilvl="0">
      <w:numFmt w:val="bullet"/>
      <w:lvlText w:val="-"/>
      <w:lvlJc w:val="left"/>
      <w:pPr>
        <w:ind w:left="73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7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1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5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1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50" w:hanging="44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8DF12E8"/>
    <w:multiLevelType w:val="multilevel"/>
    <w:tmpl w:val="68DF12E8"/>
    <w:lvl w:ilvl="0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A045CFD"/>
    <w:multiLevelType w:val="hybridMultilevel"/>
    <w:tmpl w:val="1DBE7286"/>
    <w:lvl w:ilvl="0" w:tplc="E3500C2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51071"/>
    <w:multiLevelType w:val="multilevel"/>
    <w:tmpl w:val="35FC33AA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4"/>
  </w:num>
  <w:num w:numId="2" w16cid:durableId="1022509791">
    <w:abstractNumId w:val="15"/>
  </w:num>
  <w:num w:numId="3" w16cid:durableId="1439181995">
    <w:abstractNumId w:val="1"/>
  </w:num>
  <w:num w:numId="4" w16cid:durableId="623269068">
    <w:abstractNumId w:val="4"/>
  </w:num>
  <w:num w:numId="5" w16cid:durableId="751506478">
    <w:abstractNumId w:val="7"/>
  </w:num>
  <w:num w:numId="6" w16cid:durableId="1556044591">
    <w:abstractNumId w:val="9"/>
  </w:num>
  <w:num w:numId="7" w16cid:durableId="1840348816">
    <w:abstractNumId w:val="0"/>
  </w:num>
  <w:num w:numId="8" w16cid:durableId="682824468">
    <w:abstractNumId w:val="2"/>
  </w:num>
  <w:num w:numId="9" w16cid:durableId="1985812086">
    <w:abstractNumId w:val="5"/>
  </w:num>
  <w:num w:numId="10" w16cid:durableId="2075934535">
    <w:abstractNumId w:val="6"/>
  </w:num>
  <w:num w:numId="11" w16cid:durableId="1378969407">
    <w:abstractNumId w:val="8"/>
  </w:num>
  <w:num w:numId="12" w16cid:durableId="2043433805">
    <w:abstractNumId w:val="12"/>
  </w:num>
  <w:num w:numId="13" w16cid:durableId="712539767">
    <w:abstractNumId w:val="10"/>
  </w:num>
  <w:num w:numId="14" w16cid:durableId="1084111729">
    <w:abstractNumId w:val="13"/>
  </w:num>
  <w:num w:numId="15" w16cid:durableId="1080445565">
    <w:abstractNumId w:val="11"/>
  </w:num>
  <w:num w:numId="16" w16cid:durableId="153684263">
    <w:abstractNumId w:val="2"/>
  </w:num>
  <w:num w:numId="17" w16cid:durableId="97455416">
    <w:abstractNumId w:val="2"/>
  </w:num>
  <w:num w:numId="18" w16cid:durableId="546725807">
    <w:abstractNumId w:val="2"/>
  </w:num>
  <w:num w:numId="19" w16cid:durableId="175223645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6F8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5B46"/>
    <w:rsid w:val="00005BDD"/>
    <w:rsid w:val="00006093"/>
    <w:rsid w:val="00006873"/>
    <w:rsid w:val="0000699E"/>
    <w:rsid w:val="00007B9E"/>
    <w:rsid w:val="00007D54"/>
    <w:rsid w:val="00007EF4"/>
    <w:rsid w:val="0001106E"/>
    <w:rsid w:val="000111A5"/>
    <w:rsid w:val="000113E4"/>
    <w:rsid w:val="000115A1"/>
    <w:rsid w:val="00011B42"/>
    <w:rsid w:val="00012313"/>
    <w:rsid w:val="00012B2E"/>
    <w:rsid w:val="00013182"/>
    <w:rsid w:val="00013BCF"/>
    <w:rsid w:val="00013BDE"/>
    <w:rsid w:val="00013F4C"/>
    <w:rsid w:val="00013F97"/>
    <w:rsid w:val="000141F0"/>
    <w:rsid w:val="00014B23"/>
    <w:rsid w:val="00015661"/>
    <w:rsid w:val="00015C67"/>
    <w:rsid w:val="00015C9D"/>
    <w:rsid w:val="000160B2"/>
    <w:rsid w:val="00016C08"/>
    <w:rsid w:val="00020716"/>
    <w:rsid w:val="0002189A"/>
    <w:rsid w:val="00021E62"/>
    <w:rsid w:val="00021EBF"/>
    <w:rsid w:val="00021ED0"/>
    <w:rsid w:val="000220B0"/>
    <w:rsid w:val="00022AA0"/>
    <w:rsid w:val="00022C65"/>
    <w:rsid w:val="00022E4A"/>
    <w:rsid w:val="00023B83"/>
    <w:rsid w:val="00023E74"/>
    <w:rsid w:val="00024EE6"/>
    <w:rsid w:val="00025511"/>
    <w:rsid w:val="000259AE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462F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F0E"/>
    <w:rsid w:val="00043FE0"/>
    <w:rsid w:val="000442EC"/>
    <w:rsid w:val="000444C4"/>
    <w:rsid w:val="00044B34"/>
    <w:rsid w:val="00044C35"/>
    <w:rsid w:val="00045B5F"/>
    <w:rsid w:val="00046893"/>
    <w:rsid w:val="00046C52"/>
    <w:rsid w:val="00046CF6"/>
    <w:rsid w:val="00047181"/>
    <w:rsid w:val="000475FB"/>
    <w:rsid w:val="00047D47"/>
    <w:rsid w:val="00047D8D"/>
    <w:rsid w:val="00047DFC"/>
    <w:rsid w:val="00047E9D"/>
    <w:rsid w:val="00047FAF"/>
    <w:rsid w:val="00047FF3"/>
    <w:rsid w:val="00050041"/>
    <w:rsid w:val="0005042F"/>
    <w:rsid w:val="000504AB"/>
    <w:rsid w:val="00050518"/>
    <w:rsid w:val="00050970"/>
    <w:rsid w:val="00051498"/>
    <w:rsid w:val="00051911"/>
    <w:rsid w:val="0005235F"/>
    <w:rsid w:val="000529D6"/>
    <w:rsid w:val="00053061"/>
    <w:rsid w:val="00053B09"/>
    <w:rsid w:val="00054168"/>
    <w:rsid w:val="000548AF"/>
    <w:rsid w:val="000549F1"/>
    <w:rsid w:val="000552E8"/>
    <w:rsid w:val="000553E7"/>
    <w:rsid w:val="00055803"/>
    <w:rsid w:val="00055A73"/>
    <w:rsid w:val="00055C6A"/>
    <w:rsid w:val="00055FAF"/>
    <w:rsid w:val="000560AF"/>
    <w:rsid w:val="00056938"/>
    <w:rsid w:val="00056C37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086"/>
    <w:rsid w:val="00062349"/>
    <w:rsid w:val="000627E6"/>
    <w:rsid w:val="000628F0"/>
    <w:rsid w:val="00062E51"/>
    <w:rsid w:val="00063636"/>
    <w:rsid w:val="00063AE0"/>
    <w:rsid w:val="00063B63"/>
    <w:rsid w:val="00063FD7"/>
    <w:rsid w:val="0006469E"/>
    <w:rsid w:val="00064FBF"/>
    <w:rsid w:val="000656FB"/>
    <w:rsid w:val="000659F8"/>
    <w:rsid w:val="00065E42"/>
    <w:rsid w:val="00066203"/>
    <w:rsid w:val="00066DE4"/>
    <w:rsid w:val="00067A2D"/>
    <w:rsid w:val="00067B1F"/>
    <w:rsid w:val="00067EC6"/>
    <w:rsid w:val="000703A3"/>
    <w:rsid w:val="00070D2F"/>
    <w:rsid w:val="00072014"/>
    <w:rsid w:val="000721AA"/>
    <w:rsid w:val="000722FE"/>
    <w:rsid w:val="0007390A"/>
    <w:rsid w:val="00073C8B"/>
    <w:rsid w:val="00074053"/>
    <w:rsid w:val="00074827"/>
    <w:rsid w:val="00074867"/>
    <w:rsid w:val="00074C1B"/>
    <w:rsid w:val="00074C5B"/>
    <w:rsid w:val="00075323"/>
    <w:rsid w:val="00075977"/>
    <w:rsid w:val="00076EDC"/>
    <w:rsid w:val="0007701B"/>
    <w:rsid w:val="00077B52"/>
    <w:rsid w:val="00077E64"/>
    <w:rsid w:val="0008044B"/>
    <w:rsid w:val="00080573"/>
    <w:rsid w:val="00081F39"/>
    <w:rsid w:val="0008210F"/>
    <w:rsid w:val="00082A73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2F4B"/>
    <w:rsid w:val="00093350"/>
    <w:rsid w:val="00093A46"/>
    <w:rsid w:val="00093F34"/>
    <w:rsid w:val="00094295"/>
    <w:rsid w:val="00094373"/>
    <w:rsid w:val="00094ADD"/>
    <w:rsid w:val="00094ED8"/>
    <w:rsid w:val="00094F9F"/>
    <w:rsid w:val="00095258"/>
    <w:rsid w:val="00095386"/>
    <w:rsid w:val="00095457"/>
    <w:rsid w:val="0009547B"/>
    <w:rsid w:val="000954EF"/>
    <w:rsid w:val="00095567"/>
    <w:rsid w:val="00095951"/>
    <w:rsid w:val="000962FD"/>
    <w:rsid w:val="00096369"/>
    <w:rsid w:val="00096B83"/>
    <w:rsid w:val="00096CE5"/>
    <w:rsid w:val="00096F7D"/>
    <w:rsid w:val="00096FF4"/>
    <w:rsid w:val="0009744D"/>
    <w:rsid w:val="00097672"/>
    <w:rsid w:val="00097721"/>
    <w:rsid w:val="00097B32"/>
    <w:rsid w:val="00097D75"/>
    <w:rsid w:val="000A0664"/>
    <w:rsid w:val="000A0726"/>
    <w:rsid w:val="000A0BE6"/>
    <w:rsid w:val="000A0FE7"/>
    <w:rsid w:val="000A1357"/>
    <w:rsid w:val="000A13A4"/>
    <w:rsid w:val="000A1704"/>
    <w:rsid w:val="000A19FC"/>
    <w:rsid w:val="000A1ABF"/>
    <w:rsid w:val="000A2EB8"/>
    <w:rsid w:val="000A34B3"/>
    <w:rsid w:val="000A34CA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8A3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62A2"/>
    <w:rsid w:val="000B7E5D"/>
    <w:rsid w:val="000B7FED"/>
    <w:rsid w:val="000C038A"/>
    <w:rsid w:val="000C04C7"/>
    <w:rsid w:val="000C07F0"/>
    <w:rsid w:val="000C0DE0"/>
    <w:rsid w:val="000C0F10"/>
    <w:rsid w:val="000C0FEE"/>
    <w:rsid w:val="000C2D12"/>
    <w:rsid w:val="000C2EDB"/>
    <w:rsid w:val="000C30DF"/>
    <w:rsid w:val="000C313D"/>
    <w:rsid w:val="000C326F"/>
    <w:rsid w:val="000C3677"/>
    <w:rsid w:val="000C3804"/>
    <w:rsid w:val="000C3AAF"/>
    <w:rsid w:val="000C3C71"/>
    <w:rsid w:val="000C4BFF"/>
    <w:rsid w:val="000C4F43"/>
    <w:rsid w:val="000C506C"/>
    <w:rsid w:val="000C5D79"/>
    <w:rsid w:val="000C5FFE"/>
    <w:rsid w:val="000C6277"/>
    <w:rsid w:val="000C6462"/>
    <w:rsid w:val="000C6598"/>
    <w:rsid w:val="000C713F"/>
    <w:rsid w:val="000C740F"/>
    <w:rsid w:val="000D02FE"/>
    <w:rsid w:val="000D0DFC"/>
    <w:rsid w:val="000D1B6A"/>
    <w:rsid w:val="000D1E7A"/>
    <w:rsid w:val="000D2530"/>
    <w:rsid w:val="000D25BE"/>
    <w:rsid w:val="000D281C"/>
    <w:rsid w:val="000D2E99"/>
    <w:rsid w:val="000D38B3"/>
    <w:rsid w:val="000D3F40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16B"/>
    <w:rsid w:val="000E1455"/>
    <w:rsid w:val="000E1E35"/>
    <w:rsid w:val="000E27CE"/>
    <w:rsid w:val="000E2911"/>
    <w:rsid w:val="000E32BA"/>
    <w:rsid w:val="000E3949"/>
    <w:rsid w:val="000E4482"/>
    <w:rsid w:val="000E4854"/>
    <w:rsid w:val="000E5374"/>
    <w:rsid w:val="000E53BC"/>
    <w:rsid w:val="000E71AB"/>
    <w:rsid w:val="000E7B14"/>
    <w:rsid w:val="000E7D02"/>
    <w:rsid w:val="000E7D27"/>
    <w:rsid w:val="000F015C"/>
    <w:rsid w:val="000F08CD"/>
    <w:rsid w:val="000F1125"/>
    <w:rsid w:val="000F13E9"/>
    <w:rsid w:val="000F1D8C"/>
    <w:rsid w:val="000F20C9"/>
    <w:rsid w:val="000F2510"/>
    <w:rsid w:val="000F2F1D"/>
    <w:rsid w:val="000F439B"/>
    <w:rsid w:val="000F43B1"/>
    <w:rsid w:val="000F50BA"/>
    <w:rsid w:val="000F5105"/>
    <w:rsid w:val="000F54BF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F9D"/>
    <w:rsid w:val="0010303F"/>
    <w:rsid w:val="00103534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535"/>
    <w:rsid w:val="00111883"/>
    <w:rsid w:val="00111C41"/>
    <w:rsid w:val="00111E0F"/>
    <w:rsid w:val="00112332"/>
    <w:rsid w:val="0011247D"/>
    <w:rsid w:val="00112950"/>
    <w:rsid w:val="00112B01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CAF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1E12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6D9B"/>
    <w:rsid w:val="001374C5"/>
    <w:rsid w:val="00137582"/>
    <w:rsid w:val="0013781E"/>
    <w:rsid w:val="00137ABE"/>
    <w:rsid w:val="0014041E"/>
    <w:rsid w:val="001405C0"/>
    <w:rsid w:val="001408FD"/>
    <w:rsid w:val="00140DEC"/>
    <w:rsid w:val="00140F5B"/>
    <w:rsid w:val="00141362"/>
    <w:rsid w:val="00141951"/>
    <w:rsid w:val="00141F48"/>
    <w:rsid w:val="00141FDB"/>
    <w:rsid w:val="001422E4"/>
    <w:rsid w:val="001424A9"/>
    <w:rsid w:val="00142BCC"/>
    <w:rsid w:val="001433C5"/>
    <w:rsid w:val="00143778"/>
    <w:rsid w:val="001437DE"/>
    <w:rsid w:val="0014392A"/>
    <w:rsid w:val="001439D6"/>
    <w:rsid w:val="00143AB2"/>
    <w:rsid w:val="00143FCF"/>
    <w:rsid w:val="0014432F"/>
    <w:rsid w:val="001444BF"/>
    <w:rsid w:val="001449FE"/>
    <w:rsid w:val="00144A24"/>
    <w:rsid w:val="00145057"/>
    <w:rsid w:val="00145D43"/>
    <w:rsid w:val="00146494"/>
    <w:rsid w:val="001464BA"/>
    <w:rsid w:val="001466AF"/>
    <w:rsid w:val="00146BD6"/>
    <w:rsid w:val="0014711D"/>
    <w:rsid w:val="0014758F"/>
    <w:rsid w:val="00147AF9"/>
    <w:rsid w:val="00147E5E"/>
    <w:rsid w:val="0015023C"/>
    <w:rsid w:val="00150A6B"/>
    <w:rsid w:val="00150D08"/>
    <w:rsid w:val="00150D57"/>
    <w:rsid w:val="00150E1C"/>
    <w:rsid w:val="00151909"/>
    <w:rsid w:val="00151CDE"/>
    <w:rsid w:val="00152552"/>
    <w:rsid w:val="00152EF4"/>
    <w:rsid w:val="0015352F"/>
    <w:rsid w:val="00153553"/>
    <w:rsid w:val="00153868"/>
    <w:rsid w:val="0015430E"/>
    <w:rsid w:val="00154328"/>
    <w:rsid w:val="00154D1B"/>
    <w:rsid w:val="00156014"/>
    <w:rsid w:val="001560C0"/>
    <w:rsid w:val="001567F0"/>
    <w:rsid w:val="00160027"/>
    <w:rsid w:val="0016043E"/>
    <w:rsid w:val="001605BA"/>
    <w:rsid w:val="001609D7"/>
    <w:rsid w:val="00160AB0"/>
    <w:rsid w:val="001612D2"/>
    <w:rsid w:val="00161D3F"/>
    <w:rsid w:val="00161EDB"/>
    <w:rsid w:val="001620CD"/>
    <w:rsid w:val="0016230F"/>
    <w:rsid w:val="00163595"/>
    <w:rsid w:val="001635E5"/>
    <w:rsid w:val="001639AC"/>
    <w:rsid w:val="00163BB2"/>
    <w:rsid w:val="00164371"/>
    <w:rsid w:val="001649F9"/>
    <w:rsid w:val="00165122"/>
    <w:rsid w:val="0016532A"/>
    <w:rsid w:val="0016557A"/>
    <w:rsid w:val="001656A6"/>
    <w:rsid w:val="0016591A"/>
    <w:rsid w:val="00166109"/>
    <w:rsid w:val="0016639B"/>
    <w:rsid w:val="001669AF"/>
    <w:rsid w:val="00167714"/>
    <w:rsid w:val="00167EBF"/>
    <w:rsid w:val="001703C8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5D86"/>
    <w:rsid w:val="00176096"/>
    <w:rsid w:val="001763D5"/>
    <w:rsid w:val="00176C18"/>
    <w:rsid w:val="00177A66"/>
    <w:rsid w:val="00180026"/>
    <w:rsid w:val="001803A6"/>
    <w:rsid w:val="00181049"/>
    <w:rsid w:val="0018194D"/>
    <w:rsid w:val="00181EE4"/>
    <w:rsid w:val="00182393"/>
    <w:rsid w:val="001823DD"/>
    <w:rsid w:val="00182B2F"/>
    <w:rsid w:val="00182EA4"/>
    <w:rsid w:val="0018316E"/>
    <w:rsid w:val="00183172"/>
    <w:rsid w:val="00183882"/>
    <w:rsid w:val="00183EDD"/>
    <w:rsid w:val="00184283"/>
    <w:rsid w:val="001859FF"/>
    <w:rsid w:val="00186617"/>
    <w:rsid w:val="001866F9"/>
    <w:rsid w:val="00186FFB"/>
    <w:rsid w:val="00187764"/>
    <w:rsid w:val="0019073E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53CE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2A87"/>
    <w:rsid w:val="001A2F1C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883"/>
    <w:rsid w:val="001B1D6D"/>
    <w:rsid w:val="001B26FD"/>
    <w:rsid w:val="001B29FC"/>
    <w:rsid w:val="001B2FA7"/>
    <w:rsid w:val="001B392B"/>
    <w:rsid w:val="001B3CFE"/>
    <w:rsid w:val="001B3DBC"/>
    <w:rsid w:val="001B431E"/>
    <w:rsid w:val="001B52F0"/>
    <w:rsid w:val="001B5479"/>
    <w:rsid w:val="001B5AD1"/>
    <w:rsid w:val="001B6D13"/>
    <w:rsid w:val="001B6F27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017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9F7"/>
    <w:rsid w:val="001D142E"/>
    <w:rsid w:val="001D18CE"/>
    <w:rsid w:val="001D1C84"/>
    <w:rsid w:val="001D1EA9"/>
    <w:rsid w:val="001D229C"/>
    <w:rsid w:val="001D23FF"/>
    <w:rsid w:val="001D2537"/>
    <w:rsid w:val="001D2624"/>
    <w:rsid w:val="001D277F"/>
    <w:rsid w:val="001D307C"/>
    <w:rsid w:val="001D3EAA"/>
    <w:rsid w:val="001D3F62"/>
    <w:rsid w:val="001D4407"/>
    <w:rsid w:val="001D44DB"/>
    <w:rsid w:val="001D457A"/>
    <w:rsid w:val="001D49E9"/>
    <w:rsid w:val="001D4C89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2080"/>
    <w:rsid w:val="001E23FA"/>
    <w:rsid w:val="001E3227"/>
    <w:rsid w:val="001E3424"/>
    <w:rsid w:val="001E3B3D"/>
    <w:rsid w:val="001E3C2E"/>
    <w:rsid w:val="001E3F11"/>
    <w:rsid w:val="001E4174"/>
    <w:rsid w:val="001E41F3"/>
    <w:rsid w:val="001E5030"/>
    <w:rsid w:val="001E5083"/>
    <w:rsid w:val="001E5326"/>
    <w:rsid w:val="001E548D"/>
    <w:rsid w:val="001E54A3"/>
    <w:rsid w:val="001E5A67"/>
    <w:rsid w:val="001E5D4F"/>
    <w:rsid w:val="001E765D"/>
    <w:rsid w:val="001E77A0"/>
    <w:rsid w:val="001E7872"/>
    <w:rsid w:val="001E7BE4"/>
    <w:rsid w:val="001E7F54"/>
    <w:rsid w:val="001F0376"/>
    <w:rsid w:val="001F0719"/>
    <w:rsid w:val="001F09F9"/>
    <w:rsid w:val="001F1117"/>
    <w:rsid w:val="001F1A8B"/>
    <w:rsid w:val="001F1F25"/>
    <w:rsid w:val="001F33DD"/>
    <w:rsid w:val="001F3C0F"/>
    <w:rsid w:val="001F42A2"/>
    <w:rsid w:val="001F4B06"/>
    <w:rsid w:val="001F4CEE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8FC"/>
    <w:rsid w:val="001F7E72"/>
    <w:rsid w:val="00200093"/>
    <w:rsid w:val="002000B0"/>
    <w:rsid w:val="002000F8"/>
    <w:rsid w:val="00200216"/>
    <w:rsid w:val="00200399"/>
    <w:rsid w:val="002004E7"/>
    <w:rsid w:val="00200946"/>
    <w:rsid w:val="00200B1C"/>
    <w:rsid w:val="0020167E"/>
    <w:rsid w:val="00202CC3"/>
    <w:rsid w:val="002037E8"/>
    <w:rsid w:val="00203AAF"/>
    <w:rsid w:val="00203B2D"/>
    <w:rsid w:val="0020406E"/>
    <w:rsid w:val="002042B7"/>
    <w:rsid w:val="00204CE5"/>
    <w:rsid w:val="00204D64"/>
    <w:rsid w:val="00205318"/>
    <w:rsid w:val="00206283"/>
    <w:rsid w:val="00206E25"/>
    <w:rsid w:val="00206E75"/>
    <w:rsid w:val="002071E3"/>
    <w:rsid w:val="00207EBB"/>
    <w:rsid w:val="002101D3"/>
    <w:rsid w:val="00210CDF"/>
    <w:rsid w:val="00210DC8"/>
    <w:rsid w:val="00210F78"/>
    <w:rsid w:val="00211653"/>
    <w:rsid w:val="002120F3"/>
    <w:rsid w:val="0021249E"/>
    <w:rsid w:val="00212EFC"/>
    <w:rsid w:val="00212F74"/>
    <w:rsid w:val="00213505"/>
    <w:rsid w:val="00213A92"/>
    <w:rsid w:val="002145B9"/>
    <w:rsid w:val="00214EE3"/>
    <w:rsid w:val="0021599D"/>
    <w:rsid w:val="00216259"/>
    <w:rsid w:val="00216F10"/>
    <w:rsid w:val="00217562"/>
    <w:rsid w:val="00217F38"/>
    <w:rsid w:val="0022044E"/>
    <w:rsid w:val="002212C8"/>
    <w:rsid w:val="0022150D"/>
    <w:rsid w:val="00222149"/>
    <w:rsid w:val="002224D2"/>
    <w:rsid w:val="002224F7"/>
    <w:rsid w:val="002226B8"/>
    <w:rsid w:val="0022289C"/>
    <w:rsid w:val="00222A68"/>
    <w:rsid w:val="0022311E"/>
    <w:rsid w:val="0022367E"/>
    <w:rsid w:val="00223827"/>
    <w:rsid w:val="002243BE"/>
    <w:rsid w:val="00224599"/>
    <w:rsid w:val="00224D3E"/>
    <w:rsid w:val="0022503B"/>
    <w:rsid w:val="0022511B"/>
    <w:rsid w:val="002259D7"/>
    <w:rsid w:val="00225A23"/>
    <w:rsid w:val="00225CA0"/>
    <w:rsid w:val="00225EA3"/>
    <w:rsid w:val="00226C92"/>
    <w:rsid w:val="00227843"/>
    <w:rsid w:val="00227E0F"/>
    <w:rsid w:val="00230420"/>
    <w:rsid w:val="00230568"/>
    <w:rsid w:val="0023071C"/>
    <w:rsid w:val="00230C07"/>
    <w:rsid w:val="00230F50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3D2"/>
    <w:rsid w:val="002409A3"/>
    <w:rsid w:val="00240F85"/>
    <w:rsid w:val="002417C2"/>
    <w:rsid w:val="00241929"/>
    <w:rsid w:val="00242469"/>
    <w:rsid w:val="00242700"/>
    <w:rsid w:val="00242A0E"/>
    <w:rsid w:val="002437DE"/>
    <w:rsid w:val="00243CD5"/>
    <w:rsid w:val="00244607"/>
    <w:rsid w:val="002446BE"/>
    <w:rsid w:val="002447BE"/>
    <w:rsid w:val="00244832"/>
    <w:rsid w:val="002459D3"/>
    <w:rsid w:val="002459F9"/>
    <w:rsid w:val="00245BA6"/>
    <w:rsid w:val="00245CCF"/>
    <w:rsid w:val="00246279"/>
    <w:rsid w:val="00246715"/>
    <w:rsid w:val="00246E5C"/>
    <w:rsid w:val="00247852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A5B"/>
    <w:rsid w:val="00252F0C"/>
    <w:rsid w:val="00253A28"/>
    <w:rsid w:val="00253B0B"/>
    <w:rsid w:val="00253FB2"/>
    <w:rsid w:val="002546AC"/>
    <w:rsid w:val="00254BFC"/>
    <w:rsid w:val="00254E4E"/>
    <w:rsid w:val="002557AC"/>
    <w:rsid w:val="00255DED"/>
    <w:rsid w:val="002560D5"/>
    <w:rsid w:val="00256310"/>
    <w:rsid w:val="00256520"/>
    <w:rsid w:val="0025677C"/>
    <w:rsid w:val="002571BC"/>
    <w:rsid w:val="00257B01"/>
    <w:rsid w:val="00257BA3"/>
    <w:rsid w:val="00257C7A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50AB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854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828"/>
    <w:rsid w:val="002819DF"/>
    <w:rsid w:val="00281C1A"/>
    <w:rsid w:val="00282F69"/>
    <w:rsid w:val="002837F0"/>
    <w:rsid w:val="00283FFB"/>
    <w:rsid w:val="00284C92"/>
    <w:rsid w:val="00284E7E"/>
    <w:rsid w:val="00284FEB"/>
    <w:rsid w:val="0028521A"/>
    <w:rsid w:val="002853B6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87F93"/>
    <w:rsid w:val="0029040F"/>
    <w:rsid w:val="00290614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A076C"/>
    <w:rsid w:val="002A1108"/>
    <w:rsid w:val="002A11AE"/>
    <w:rsid w:val="002A1B6E"/>
    <w:rsid w:val="002A21BE"/>
    <w:rsid w:val="002A24F4"/>
    <w:rsid w:val="002A2FB8"/>
    <w:rsid w:val="002A4392"/>
    <w:rsid w:val="002A5DB5"/>
    <w:rsid w:val="002A5EC0"/>
    <w:rsid w:val="002A6113"/>
    <w:rsid w:val="002A67D7"/>
    <w:rsid w:val="002A6847"/>
    <w:rsid w:val="002A6B00"/>
    <w:rsid w:val="002A7AD1"/>
    <w:rsid w:val="002A7D3B"/>
    <w:rsid w:val="002A7E67"/>
    <w:rsid w:val="002A7E89"/>
    <w:rsid w:val="002A7E9B"/>
    <w:rsid w:val="002B0A62"/>
    <w:rsid w:val="002B140B"/>
    <w:rsid w:val="002B19CE"/>
    <w:rsid w:val="002B1CC7"/>
    <w:rsid w:val="002B1F62"/>
    <w:rsid w:val="002B20C1"/>
    <w:rsid w:val="002B2105"/>
    <w:rsid w:val="002B2302"/>
    <w:rsid w:val="002B2989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60C3"/>
    <w:rsid w:val="002B6557"/>
    <w:rsid w:val="002B77B5"/>
    <w:rsid w:val="002B79C0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1FD2"/>
    <w:rsid w:val="002C2DCD"/>
    <w:rsid w:val="002C31E3"/>
    <w:rsid w:val="002C356B"/>
    <w:rsid w:val="002C3BFE"/>
    <w:rsid w:val="002C3CF6"/>
    <w:rsid w:val="002C3E0A"/>
    <w:rsid w:val="002C467E"/>
    <w:rsid w:val="002C5466"/>
    <w:rsid w:val="002C5854"/>
    <w:rsid w:val="002C58BC"/>
    <w:rsid w:val="002C5A76"/>
    <w:rsid w:val="002C5BC2"/>
    <w:rsid w:val="002C5CE2"/>
    <w:rsid w:val="002C616D"/>
    <w:rsid w:val="002C6857"/>
    <w:rsid w:val="002C770C"/>
    <w:rsid w:val="002C7CED"/>
    <w:rsid w:val="002C7EA4"/>
    <w:rsid w:val="002C7ED0"/>
    <w:rsid w:val="002D0009"/>
    <w:rsid w:val="002D013B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4F84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1F3D"/>
    <w:rsid w:val="002E2956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31"/>
    <w:rsid w:val="002E6FD8"/>
    <w:rsid w:val="002E72AB"/>
    <w:rsid w:val="002E769C"/>
    <w:rsid w:val="002F0176"/>
    <w:rsid w:val="002F0809"/>
    <w:rsid w:val="002F0DC1"/>
    <w:rsid w:val="002F1C9A"/>
    <w:rsid w:val="002F2C86"/>
    <w:rsid w:val="002F2D0A"/>
    <w:rsid w:val="002F2DDE"/>
    <w:rsid w:val="002F2F46"/>
    <w:rsid w:val="002F32A8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089"/>
    <w:rsid w:val="0030046F"/>
    <w:rsid w:val="00300A93"/>
    <w:rsid w:val="0030119B"/>
    <w:rsid w:val="003012B5"/>
    <w:rsid w:val="00301318"/>
    <w:rsid w:val="00301327"/>
    <w:rsid w:val="003014A9"/>
    <w:rsid w:val="003017C0"/>
    <w:rsid w:val="00301DDB"/>
    <w:rsid w:val="00302BA4"/>
    <w:rsid w:val="00302D06"/>
    <w:rsid w:val="00303005"/>
    <w:rsid w:val="00303560"/>
    <w:rsid w:val="00303696"/>
    <w:rsid w:val="00303C65"/>
    <w:rsid w:val="0030425A"/>
    <w:rsid w:val="003046D6"/>
    <w:rsid w:val="00304ABC"/>
    <w:rsid w:val="00304C43"/>
    <w:rsid w:val="00305348"/>
    <w:rsid w:val="00305409"/>
    <w:rsid w:val="003056C0"/>
    <w:rsid w:val="003061FF"/>
    <w:rsid w:val="00307057"/>
    <w:rsid w:val="0030739F"/>
    <w:rsid w:val="00307886"/>
    <w:rsid w:val="003109D4"/>
    <w:rsid w:val="00310D17"/>
    <w:rsid w:val="0031143D"/>
    <w:rsid w:val="00312B2A"/>
    <w:rsid w:val="00312BBA"/>
    <w:rsid w:val="00313539"/>
    <w:rsid w:val="00313D07"/>
    <w:rsid w:val="00314115"/>
    <w:rsid w:val="0031579F"/>
    <w:rsid w:val="00315E80"/>
    <w:rsid w:val="00315EA2"/>
    <w:rsid w:val="003169E8"/>
    <w:rsid w:val="003169F4"/>
    <w:rsid w:val="00316ABC"/>
    <w:rsid w:val="0031733C"/>
    <w:rsid w:val="0031742B"/>
    <w:rsid w:val="00317C59"/>
    <w:rsid w:val="00317CC2"/>
    <w:rsid w:val="0032004B"/>
    <w:rsid w:val="003205B6"/>
    <w:rsid w:val="003205E8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3A99"/>
    <w:rsid w:val="00323B55"/>
    <w:rsid w:val="00324BAA"/>
    <w:rsid w:val="00324BF6"/>
    <w:rsid w:val="00324C27"/>
    <w:rsid w:val="00324E34"/>
    <w:rsid w:val="00324FF0"/>
    <w:rsid w:val="00325207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0DD5"/>
    <w:rsid w:val="003313FC"/>
    <w:rsid w:val="0033163E"/>
    <w:rsid w:val="00331C7F"/>
    <w:rsid w:val="00332387"/>
    <w:rsid w:val="0033239F"/>
    <w:rsid w:val="003337DD"/>
    <w:rsid w:val="00334CCD"/>
    <w:rsid w:val="00334DAA"/>
    <w:rsid w:val="00334E9E"/>
    <w:rsid w:val="00335494"/>
    <w:rsid w:val="00335593"/>
    <w:rsid w:val="0033687D"/>
    <w:rsid w:val="00337115"/>
    <w:rsid w:val="003376D3"/>
    <w:rsid w:val="00337849"/>
    <w:rsid w:val="00337C5E"/>
    <w:rsid w:val="00337D19"/>
    <w:rsid w:val="00337D9E"/>
    <w:rsid w:val="00337E3F"/>
    <w:rsid w:val="00337EF4"/>
    <w:rsid w:val="0034079C"/>
    <w:rsid w:val="003407B8"/>
    <w:rsid w:val="00340DE1"/>
    <w:rsid w:val="00340F74"/>
    <w:rsid w:val="00340FBF"/>
    <w:rsid w:val="00340FE8"/>
    <w:rsid w:val="003410A3"/>
    <w:rsid w:val="0034174A"/>
    <w:rsid w:val="00341A73"/>
    <w:rsid w:val="00341BC9"/>
    <w:rsid w:val="00342007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16"/>
    <w:rsid w:val="00347741"/>
    <w:rsid w:val="00350E5A"/>
    <w:rsid w:val="003517EA"/>
    <w:rsid w:val="00351A21"/>
    <w:rsid w:val="00352E54"/>
    <w:rsid w:val="003532E0"/>
    <w:rsid w:val="00353484"/>
    <w:rsid w:val="00353D51"/>
    <w:rsid w:val="00354025"/>
    <w:rsid w:val="00354698"/>
    <w:rsid w:val="00354721"/>
    <w:rsid w:val="00354D0D"/>
    <w:rsid w:val="00354E54"/>
    <w:rsid w:val="00354ED4"/>
    <w:rsid w:val="00355331"/>
    <w:rsid w:val="00355444"/>
    <w:rsid w:val="003565C8"/>
    <w:rsid w:val="00356717"/>
    <w:rsid w:val="0035679F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946"/>
    <w:rsid w:val="00361B30"/>
    <w:rsid w:val="00361BC4"/>
    <w:rsid w:val="00361C97"/>
    <w:rsid w:val="00361CC9"/>
    <w:rsid w:val="0036231A"/>
    <w:rsid w:val="00362B07"/>
    <w:rsid w:val="00362F0B"/>
    <w:rsid w:val="00362F53"/>
    <w:rsid w:val="0036334B"/>
    <w:rsid w:val="0036336B"/>
    <w:rsid w:val="00363846"/>
    <w:rsid w:val="0036410E"/>
    <w:rsid w:val="00364B6B"/>
    <w:rsid w:val="00364D8A"/>
    <w:rsid w:val="003652A9"/>
    <w:rsid w:val="003657F5"/>
    <w:rsid w:val="0036581E"/>
    <w:rsid w:val="00365B60"/>
    <w:rsid w:val="00367233"/>
    <w:rsid w:val="00367C4A"/>
    <w:rsid w:val="00370556"/>
    <w:rsid w:val="003705E7"/>
    <w:rsid w:val="00370A05"/>
    <w:rsid w:val="00370CA3"/>
    <w:rsid w:val="00371224"/>
    <w:rsid w:val="00371380"/>
    <w:rsid w:val="003716B8"/>
    <w:rsid w:val="00371714"/>
    <w:rsid w:val="0037210C"/>
    <w:rsid w:val="003722AA"/>
    <w:rsid w:val="0037279E"/>
    <w:rsid w:val="00373653"/>
    <w:rsid w:val="003737D5"/>
    <w:rsid w:val="00374114"/>
    <w:rsid w:val="003743D9"/>
    <w:rsid w:val="00374995"/>
    <w:rsid w:val="00374DD4"/>
    <w:rsid w:val="00375103"/>
    <w:rsid w:val="003754A7"/>
    <w:rsid w:val="003759CB"/>
    <w:rsid w:val="00375ACA"/>
    <w:rsid w:val="00375E9F"/>
    <w:rsid w:val="00376847"/>
    <w:rsid w:val="0037773A"/>
    <w:rsid w:val="00377958"/>
    <w:rsid w:val="0038044A"/>
    <w:rsid w:val="00380649"/>
    <w:rsid w:val="003816C3"/>
    <w:rsid w:val="00382836"/>
    <w:rsid w:val="003828FE"/>
    <w:rsid w:val="00382FE9"/>
    <w:rsid w:val="00383112"/>
    <w:rsid w:val="003831EC"/>
    <w:rsid w:val="00383272"/>
    <w:rsid w:val="00384509"/>
    <w:rsid w:val="00384630"/>
    <w:rsid w:val="00384F42"/>
    <w:rsid w:val="003855BF"/>
    <w:rsid w:val="00385670"/>
    <w:rsid w:val="00385FCE"/>
    <w:rsid w:val="00386558"/>
    <w:rsid w:val="00387573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9A1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88"/>
    <w:rsid w:val="003A22F6"/>
    <w:rsid w:val="003A272D"/>
    <w:rsid w:val="003A28A9"/>
    <w:rsid w:val="003A3430"/>
    <w:rsid w:val="003A3476"/>
    <w:rsid w:val="003A35B5"/>
    <w:rsid w:val="003A3D44"/>
    <w:rsid w:val="003A55D8"/>
    <w:rsid w:val="003A598A"/>
    <w:rsid w:val="003A5B86"/>
    <w:rsid w:val="003A66A0"/>
    <w:rsid w:val="003A6895"/>
    <w:rsid w:val="003A73C3"/>
    <w:rsid w:val="003A742D"/>
    <w:rsid w:val="003A7667"/>
    <w:rsid w:val="003A7B32"/>
    <w:rsid w:val="003B0058"/>
    <w:rsid w:val="003B03FC"/>
    <w:rsid w:val="003B0F62"/>
    <w:rsid w:val="003B1988"/>
    <w:rsid w:val="003B1F39"/>
    <w:rsid w:val="003B228E"/>
    <w:rsid w:val="003B2357"/>
    <w:rsid w:val="003B2481"/>
    <w:rsid w:val="003B2483"/>
    <w:rsid w:val="003B27F0"/>
    <w:rsid w:val="003B2AE2"/>
    <w:rsid w:val="003B2EF1"/>
    <w:rsid w:val="003B3944"/>
    <w:rsid w:val="003B3B52"/>
    <w:rsid w:val="003B3DD8"/>
    <w:rsid w:val="003B461B"/>
    <w:rsid w:val="003B483C"/>
    <w:rsid w:val="003B4A9E"/>
    <w:rsid w:val="003B4BA2"/>
    <w:rsid w:val="003B4BD7"/>
    <w:rsid w:val="003B4E79"/>
    <w:rsid w:val="003B5421"/>
    <w:rsid w:val="003B5C02"/>
    <w:rsid w:val="003B6BBF"/>
    <w:rsid w:val="003B6EA9"/>
    <w:rsid w:val="003B6F57"/>
    <w:rsid w:val="003B6FFF"/>
    <w:rsid w:val="003B75E0"/>
    <w:rsid w:val="003B76D4"/>
    <w:rsid w:val="003B7764"/>
    <w:rsid w:val="003B7C1D"/>
    <w:rsid w:val="003C0277"/>
    <w:rsid w:val="003C07CA"/>
    <w:rsid w:val="003C0C64"/>
    <w:rsid w:val="003C13E1"/>
    <w:rsid w:val="003C1A5F"/>
    <w:rsid w:val="003C1F5C"/>
    <w:rsid w:val="003C215E"/>
    <w:rsid w:val="003C24F3"/>
    <w:rsid w:val="003C260D"/>
    <w:rsid w:val="003C2CA7"/>
    <w:rsid w:val="003C2EC8"/>
    <w:rsid w:val="003C3174"/>
    <w:rsid w:val="003C3868"/>
    <w:rsid w:val="003C3EC1"/>
    <w:rsid w:val="003C40C6"/>
    <w:rsid w:val="003C41B8"/>
    <w:rsid w:val="003C4587"/>
    <w:rsid w:val="003C4748"/>
    <w:rsid w:val="003C51CA"/>
    <w:rsid w:val="003C5C93"/>
    <w:rsid w:val="003C63AF"/>
    <w:rsid w:val="003C693D"/>
    <w:rsid w:val="003C6BA2"/>
    <w:rsid w:val="003C6C8A"/>
    <w:rsid w:val="003C7445"/>
    <w:rsid w:val="003D0220"/>
    <w:rsid w:val="003D0695"/>
    <w:rsid w:val="003D1A39"/>
    <w:rsid w:val="003D1FFB"/>
    <w:rsid w:val="003D2CCC"/>
    <w:rsid w:val="003D4153"/>
    <w:rsid w:val="003D4C1B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98E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E6079"/>
    <w:rsid w:val="003E6900"/>
    <w:rsid w:val="003E7E8F"/>
    <w:rsid w:val="003F0365"/>
    <w:rsid w:val="003F06C8"/>
    <w:rsid w:val="003F09F3"/>
    <w:rsid w:val="003F1227"/>
    <w:rsid w:val="003F17A9"/>
    <w:rsid w:val="003F1C67"/>
    <w:rsid w:val="003F1FC9"/>
    <w:rsid w:val="003F38B2"/>
    <w:rsid w:val="003F3B27"/>
    <w:rsid w:val="003F3C69"/>
    <w:rsid w:val="003F3C95"/>
    <w:rsid w:val="003F3CE1"/>
    <w:rsid w:val="003F41D4"/>
    <w:rsid w:val="003F42CC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E3"/>
    <w:rsid w:val="00400F99"/>
    <w:rsid w:val="00401195"/>
    <w:rsid w:val="004011B7"/>
    <w:rsid w:val="00401201"/>
    <w:rsid w:val="0040142C"/>
    <w:rsid w:val="00401A18"/>
    <w:rsid w:val="00401ADF"/>
    <w:rsid w:val="00402060"/>
    <w:rsid w:val="00402364"/>
    <w:rsid w:val="00403700"/>
    <w:rsid w:val="0040383B"/>
    <w:rsid w:val="004043D1"/>
    <w:rsid w:val="00404679"/>
    <w:rsid w:val="0040474C"/>
    <w:rsid w:val="00404A4C"/>
    <w:rsid w:val="00404C25"/>
    <w:rsid w:val="00405161"/>
    <w:rsid w:val="00405527"/>
    <w:rsid w:val="00405AE9"/>
    <w:rsid w:val="00405D6A"/>
    <w:rsid w:val="00406C01"/>
    <w:rsid w:val="00406E2B"/>
    <w:rsid w:val="00407382"/>
    <w:rsid w:val="0040762C"/>
    <w:rsid w:val="004077B1"/>
    <w:rsid w:val="0041021C"/>
    <w:rsid w:val="00410371"/>
    <w:rsid w:val="004116D2"/>
    <w:rsid w:val="00413AFB"/>
    <w:rsid w:val="004140B0"/>
    <w:rsid w:val="00414962"/>
    <w:rsid w:val="00414A6F"/>
    <w:rsid w:val="00414A76"/>
    <w:rsid w:val="00414AF8"/>
    <w:rsid w:val="00415D60"/>
    <w:rsid w:val="00415DA5"/>
    <w:rsid w:val="00415FE6"/>
    <w:rsid w:val="0041613C"/>
    <w:rsid w:val="00416175"/>
    <w:rsid w:val="004175F7"/>
    <w:rsid w:val="00417FF9"/>
    <w:rsid w:val="0042032C"/>
    <w:rsid w:val="0042159C"/>
    <w:rsid w:val="00421741"/>
    <w:rsid w:val="004219B4"/>
    <w:rsid w:val="00421AB9"/>
    <w:rsid w:val="00422372"/>
    <w:rsid w:val="00422492"/>
    <w:rsid w:val="00422B9D"/>
    <w:rsid w:val="00422F8E"/>
    <w:rsid w:val="00423089"/>
    <w:rsid w:val="00423549"/>
    <w:rsid w:val="00423A13"/>
    <w:rsid w:val="004242F1"/>
    <w:rsid w:val="004244EA"/>
    <w:rsid w:val="004245BA"/>
    <w:rsid w:val="00424ACC"/>
    <w:rsid w:val="0042518E"/>
    <w:rsid w:val="00425F67"/>
    <w:rsid w:val="0042610E"/>
    <w:rsid w:val="00426544"/>
    <w:rsid w:val="00426639"/>
    <w:rsid w:val="00426640"/>
    <w:rsid w:val="0042696D"/>
    <w:rsid w:val="00431417"/>
    <w:rsid w:val="004314A5"/>
    <w:rsid w:val="0043178E"/>
    <w:rsid w:val="00431C35"/>
    <w:rsid w:val="00431F53"/>
    <w:rsid w:val="0043267E"/>
    <w:rsid w:val="004326BA"/>
    <w:rsid w:val="004335A2"/>
    <w:rsid w:val="00433665"/>
    <w:rsid w:val="00433B55"/>
    <w:rsid w:val="00433FCC"/>
    <w:rsid w:val="00434726"/>
    <w:rsid w:val="00434984"/>
    <w:rsid w:val="00434B9C"/>
    <w:rsid w:val="00434C66"/>
    <w:rsid w:val="00435466"/>
    <w:rsid w:val="00435A2B"/>
    <w:rsid w:val="00436DD7"/>
    <w:rsid w:val="00436DFF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2EB6"/>
    <w:rsid w:val="00443047"/>
    <w:rsid w:val="004431C1"/>
    <w:rsid w:val="004432AA"/>
    <w:rsid w:val="0044352E"/>
    <w:rsid w:val="00443A36"/>
    <w:rsid w:val="00444894"/>
    <w:rsid w:val="00445AEF"/>
    <w:rsid w:val="00445F78"/>
    <w:rsid w:val="004462C1"/>
    <w:rsid w:val="004469A0"/>
    <w:rsid w:val="00447697"/>
    <w:rsid w:val="00447A26"/>
    <w:rsid w:val="00447B29"/>
    <w:rsid w:val="00447F77"/>
    <w:rsid w:val="0045017A"/>
    <w:rsid w:val="0045034A"/>
    <w:rsid w:val="004504A7"/>
    <w:rsid w:val="004508D6"/>
    <w:rsid w:val="00451467"/>
    <w:rsid w:val="00451BDD"/>
    <w:rsid w:val="00453C19"/>
    <w:rsid w:val="00453F4A"/>
    <w:rsid w:val="00454B62"/>
    <w:rsid w:val="00454D73"/>
    <w:rsid w:val="00456032"/>
    <w:rsid w:val="004562B1"/>
    <w:rsid w:val="004562DC"/>
    <w:rsid w:val="004569E2"/>
    <w:rsid w:val="00457117"/>
    <w:rsid w:val="00457AC5"/>
    <w:rsid w:val="00457D19"/>
    <w:rsid w:val="0046057E"/>
    <w:rsid w:val="0046084A"/>
    <w:rsid w:val="00460BB4"/>
    <w:rsid w:val="004610AB"/>
    <w:rsid w:val="00461299"/>
    <w:rsid w:val="004614D9"/>
    <w:rsid w:val="00461E3F"/>
    <w:rsid w:val="004626D1"/>
    <w:rsid w:val="00462A06"/>
    <w:rsid w:val="00462B7F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A69"/>
    <w:rsid w:val="00471D55"/>
    <w:rsid w:val="00472823"/>
    <w:rsid w:val="004738AF"/>
    <w:rsid w:val="00473AB9"/>
    <w:rsid w:val="0047451C"/>
    <w:rsid w:val="004750B7"/>
    <w:rsid w:val="00475A3C"/>
    <w:rsid w:val="004760EC"/>
    <w:rsid w:val="00476153"/>
    <w:rsid w:val="004776EC"/>
    <w:rsid w:val="004778A8"/>
    <w:rsid w:val="00480041"/>
    <w:rsid w:val="00480448"/>
    <w:rsid w:val="00481951"/>
    <w:rsid w:val="00481D9B"/>
    <w:rsid w:val="0048287B"/>
    <w:rsid w:val="00482993"/>
    <w:rsid w:val="004829E3"/>
    <w:rsid w:val="00483655"/>
    <w:rsid w:val="0048368E"/>
    <w:rsid w:val="00483C62"/>
    <w:rsid w:val="00484010"/>
    <w:rsid w:val="0048402A"/>
    <w:rsid w:val="0048505F"/>
    <w:rsid w:val="00485E5F"/>
    <w:rsid w:val="00485EF6"/>
    <w:rsid w:val="004862D2"/>
    <w:rsid w:val="004866E3"/>
    <w:rsid w:val="0048714E"/>
    <w:rsid w:val="0048737F"/>
    <w:rsid w:val="00487C91"/>
    <w:rsid w:val="004911E5"/>
    <w:rsid w:val="0049167A"/>
    <w:rsid w:val="00491E18"/>
    <w:rsid w:val="00492464"/>
    <w:rsid w:val="004925AF"/>
    <w:rsid w:val="00493008"/>
    <w:rsid w:val="0049345F"/>
    <w:rsid w:val="00493726"/>
    <w:rsid w:val="004938C4"/>
    <w:rsid w:val="00493AC0"/>
    <w:rsid w:val="00493C38"/>
    <w:rsid w:val="00494E65"/>
    <w:rsid w:val="00495609"/>
    <w:rsid w:val="00496082"/>
    <w:rsid w:val="00496258"/>
    <w:rsid w:val="004965E1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5DE"/>
    <w:rsid w:val="004A5AE3"/>
    <w:rsid w:val="004A5D72"/>
    <w:rsid w:val="004A5E21"/>
    <w:rsid w:val="004A64C5"/>
    <w:rsid w:val="004A6D4A"/>
    <w:rsid w:val="004A74B4"/>
    <w:rsid w:val="004A74EA"/>
    <w:rsid w:val="004A7CE6"/>
    <w:rsid w:val="004B00DB"/>
    <w:rsid w:val="004B0E81"/>
    <w:rsid w:val="004B1261"/>
    <w:rsid w:val="004B12B9"/>
    <w:rsid w:val="004B1A45"/>
    <w:rsid w:val="004B1CBE"/>
    <w:rsid w:val="004B1F61"/>
    <w:rsid w:val="004B1FFC"/>
    <w:rsid w:val="004B20D0"/>
    <w:rsid w:val="004B2A09"/>
    <w:rsid w:val="004B2F60"/>
    <w:rsid w:val="004B3258"/>
    <w:rsid w:val="004B3431"/>
    <w:rsid w:val="004B3C7D"/>
    <w:rsid w:val="004B3D9A"/>
    <w:rsid w:val="004B3F06"/>
    <w:rsid w:val="004B4021"/>
    <w:rsid w:val="004B4F0F"/>
    <w:rsid w:val="004B4F19"/>
    <w:rsid w:val="004B532F"/>
    <w:rsid w:val="004B628E"/>
    <w:rsid w:val="004B6652"/>
    <w:rsid w:val="004B6819"/>
    <w:rsid w:val="004B6BD6"/>
    <w:rsid w:val="004B73FD"/>
    <w:rsid w:val="004B749F"/>
    <w:rsid w:val="004B74A7"/>
    <w:rsid w:val="004B75B7"/>
    <w:rsid w:val="004B7E63"/>
    <w:rsid w:val="004B7F08"/>
    <w:rsid w:val="004B7F85"/>
    <w:rsid w:val="004C0186"/>
    <w:rsid w:val="004C0272"/>
    <w:rsid w:val="004C0363"/>
    <w:rsid w:val="004C0588"/>
    <w:rsid w:val="004C11CD"/>
    <w:rsid w:val="004C184B"/>
    <w:rsid w:val="004C20E5"/>
    <w:rsid w:val="004C2499"/>
    <w:rsid w:val="004C2919"/>
    <w:rsid w:val="004C2C26"/>
    <w:rsid w:val="004C2C4D"/>
    <w:rsid w:val="004C3268"/>
    <w:rsid w:val="004C3874"/>
    <w:rsid w:val="004C3964"/>
    <w:rsid w:val="004C3BA2"/>
    <w:rsid w:val="004C3CC1"/>
    <w:rsid w:val="004C4430"/>
    <w:rsid w:val="004C5104"/>
    <w:rsid w:val="004C5291"/>
    <w:rsid w:val="004C5EA8"/>
    <w:rsid w:val="004C6009"/>
    <w:rsid w:val="004C6427"/>
    <w:rsid w:val="004C6B86"/>
    <w:rsid w:val="004C6D44"/>
    <w:rsid w:val="004C6DFD"/>
    <w:rsid w:val="004C6E31"/>
    <w:rsid w:val="004C6EA5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2EE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C8"/>
    <w:rsid w:val="004D3775"/>
    <w:rsid w:val="004D402C"/>
    <w:rsid w:val="004D435A"/>
    <w:rsid w:val="004D506F"/>
    <w:rsid w:val="004D511F"/>
    <w:rsid w:val="004D5877"/>
    <w:rsid w:val="004D611A"/>
    <w:rsid w:val="004D6B92"/>
    <w:rsid w:val="004D6EA8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988"/>
    <w:rsid w:val="004E4DBB"/>
    <w:rsid w:val="004E5224"/>
    <w:rsid w:val="004E541A"/>
    <w:rsid w:val="004E59B9"/>
    <w:rsid w:val="004E5C8F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0BF7"/>
    <w:rsid w:val="004F15BB"/>
    <w:rsid w:val="004F17E2"/>
    <w:rsid w:val="004F1DC4"/>
    <w:rsid w:val="004F1E8E"/>
    <w:rsid w:val="004F26D8"/>
    <w:rsid w:val="004F3AEF"/>
    <w:rsid w:val="004F3E35"/>
    <w:rsid w:val="004F4015"/>
    <w:rsid w:val="004F4568"/>
    <w:rsid w:val="004F4712"/>
    <w:rsid w:val="004F4774"/>
    <w:rsid w:val="004F4936"/>
    <w:rsid w:val="004F4F5B"/>
    <w:rsid w:val="004F558B"/>
    <w:rsid w:val="004F5F2B"/>
    <w:rsid w:val="004F66C2"/>
    <w:rsid w:val="004F6750"/>
    <w:rsid w:val="004F691A"/>
    <w:rsid w:val="004F79CD"/>
    <w:rsid w:val="004F7FAD"/>
    <w:rsid w:val="0050043B"/>
    <w:rsid w:val="00500AB7"/>
    <w:rsid w:val="00500E09"/>
    <w:rsid w:val="005011A7"/>
    <w:rsid w:val="0050197B"/>
    <w:rsid w:val="005019E0"/>
    <w:rsid w:val="00501C7C"/>
    <w:rsid w:val="00504017"/>
    <w:rsid w:val="0050424E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3BF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0C5"/>
    <w:rsid w:val="0051751C"/>
    <w:rsid w:val="00517692"/>
    <w:rsid w:val="00517922"/>
    <w:rsid w:val="005203FA"/>
    <w:rsid w:val="0052062D"/>
    <w:rsid w:val="00520A14"/>
    <w:rsid w:val="0052181D"/>
    <w:rsid w:val="005220A7"/>
    <w:rsid w:val="00522204"/>
    <w:rsid w:val="00522294"/>
    <w:rsid w:val="00522932"/>
    <w:rsid w:val="005231F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6B85"/>
    <w:rsid w:val="00527697"/>
    <w:rsid w:val="005279A2"/>
    <w:rsid w:val="005305E6"/>
    <w:rsid w:val="00530F72"/>
    <w:rsid w:val="00530F88"/>
    <w:rsid w:val="005313A1"/>
    <w:rsid w:val="005315A3"/>
    <w:rsid w:val="00531926"/>
    <w:rsid w:val="00531D3B"/>
    <w:rsid w:val="00532427"/>
    <w:rsid w:val="0053254C"/>
    <w:rsid w:val="0053271E"/>
    <w:rsid w:val="005329D3"/>
    <w:rsid w:val="00532EB7"/>
    <w:rsid w:val="00533958"/>
    <w:rsid w:val="00534054"/>
    <w:rsid w:val="005344E2"/>
    <w:rsid w:val="00534C5B"/>
    <w:rsid w:val="00534EE1"/>
    <w:rsid w:val="00534F4E"/>
    <w:rsid w:val="005353DD"/>
    <w:rsid w:val="00535860"/>
    <w:rsid w:val="0053592D"/>
    <w:rsid w:val="005359D4"/>
    <w:rsid w:val="00536489"/>
    <w:rsid w:val="005372A7"/>
    <w:rsid w:val="0053739B"/>
    <w:rsid w:val="0053759F"/>
    <w:rsid w:val="005408E8"/>
    <w:rsid w:val="0054172A"/>
    <w:rsid w:val="00541864"/>
    <w:rsid w:val="00541C47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687"/>
    <w:rsid w:val="0054474E"/>
    <w:rsid w:val="00544CE9"/>
    <w:rsid w:val="00544D4E"/>
    <w:rsid w:val="00544E1D"/>
    <w:rsid w:val="005456C3"/>
    <w:rsid w:val="00546D5B"/>
    <w:rsid w:val="00547111"/>
    <w:rsid w:val="0054767B"/>
    <w:rsid w:val="00547C88"/>
    <w:rsid w:val="00547E80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1C3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490"/>
    <w:rsid w:val="0055761F"/>
    <w:rsid w:val="005577CB"/>
    <w:rsid w:val="0056020F"/>
    <w:rsid w:val="00560BD7"/>
    <w:rsid w:val="00560D75"/>
    <w:rsid w:val="00560EEC"/>
    <w:rsid w:val="00561099"/>
    <w:rsid w:val="0056168E"/>
    <w:rsid w:val="005616D3"/>
    <w:rsid w:val="00562B85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5980"/>
    <w:rsid w:val="00566300"/>
    <w:rsid w:val="00566526"/>
    <w:rsid w:val="005669F0"/>
    <w:rsid w:val="00566B31"/>
    <w:rsid w:val="00567263"/>
    <w:rsid w:val="00567309"/>
    <w:rsid w:val="00570B14"/>
    <w:rsid w:val="00570F75"/>
    <w:rsid w:val="00571508"/>
    <w:rsid w:val="005719D4"/>
    <w:rsid w:val="00571A6E"/>
    <w:rsid w:val="00571C8A"/>
    <w:rsid w:val="0057233A"/>
    <w:rsid w:val="00572DBD"/>
    <w:rsid w:val="0057322C"/>
    <w:rsid w:val="005733B9"/>
    <w:rsid w:val="00573AD3"/>
    <w:rsid w:val="00574A29"/>
    <w:rsid w:val="00574A7E"/>
    <w:rsid w:val="00575673"/>
    <w:rsid w:val="00575BB8"/>
    <w:rsid w:val="00575C07"/>
    <w:rsid w:val="00576051"/>
    <w:rsid w:val="0057688D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297F"/>
    <w:rsid w:val="0058372F"/>
    <w:rsid w:val="00583B28"/>
    <w:rsid w:val="00583B9D"/>
    <w:rsid w:val="0058472D"/>
    <w:rsid w:val="00584B80"/>
    <w:rsid w:val="00584D87"/>
    <w:rsid w:val="0058506E"/>
    <w:rsid w:val="00585107"/>
    <w:rsid w:val="005851C8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991"/>
    <w:rsid w:val="00587F28"/>
    <w:rsid w:val="00590498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58ED"/>
    <w:rsid w:val="0059592D"/>
    <w:rsid w:val="005965DF"/>
    <w:rsid w:val="00596847"/>
    <w:rsid w:val="00597509"/>
    <w:rsid w:val="005977C5"/>
    <w:rsid w:val="005977CB"/>
    <w:rsid w:val="005978E6"/>
    <w:rsid w:val="00597F7B"/>
    <w:rsid w:val="005A0B9A"/>
    <w:rsid w:val="005A0ED8"/>
    <w:rsid w:val="005A17F9"/>
    <w:rsid w:val="005A1D36"/>
    <w:rsid w:val="005A1DBF"/>
    <w:rsid w:val="005A1E0C"/>
    <w:rsid w:val="005A1F9A"/>
    <w:rsid w:val="005A22F1"/>
    <w:rsid w:val="005A2835"/>
    <w:rsid w:val="005A30E7"/>
    <w:rsid w:val="005A354F"/>
    <w:rsid w:val="005A4349"/>
    <w:rsid w:val="005A4490"/>
    <w:rsid w:val="005A4901"/>
    <w:rsid w:val="005A4D6C"/>
    <w:rsid w:val="005A4E8D"/>
    <w:rsid w:val="005A565C"/>
    <w:rsid w:val="005A59E7"/>
    <w:rsid w:val="005A645D"/>
    <w:rsid w:val="005A65C0"/>
    <w:rsid w:val="005A664D"/>
    <w:rsid w:val="005A68B9"/>
    <w:rsid w:val="005A6A31"/>
    <w:rsid w:val="005A7162"/>
    <w:rsid w:val="005A72A4"/>
    <w:rsid w:val="005B0E4E"/>
    <w:rsid w:val="005B1258"/>
    <w:rsid w:val="005B2BB3"/>
    <w:rsid w:val="005B2C35"/>
    <w:rsid w:val="005B2F3B"/>
    <w:rsid w:val="005B3033"/>
    <w:rsid w:val="005B352C"/>
    <w:rsid w:val="005B35AA"/>
    <w:rsid w:val="005B3FDC"/>
    <w:rsid w:val="005B46AC"/>
    <w:rsid w:val="005B524C"/>
    <w:rsid w:val="005B564A"/>
    <w:rsid w:val="005B5A78"/>
    <w:rsid w:val="005B5B22"/>
    <w:rsid w:val="005B5E0C"/>
    <w:rsid w:val="005B5F56"/>
    <w:rsid w:val="005B6169"/>
    <w:rsid w:val="005B6B36"/>
    <w:rsid w:val="005B6CB1"/>
    <w:rsid w:val="005B6D58"/>
    <w:rsid w:val="005B73CB"/>
    <w:rsid w:val="005B7699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111"/>
    <w:rsid w:val="005C56CE"/>
    <w:rsid w:val="005C57D1"/>
    <w:rsid w:val="005C5A80"/>
    <w:rsid w:val="005C65FB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B9"/>
    <w:rsid w:val="005D33CA"/>
    <w:rsid w:val="005D3595"/>
    <w:rsid w:val="005D3BA7"/>
    <w:rsid w:val="005D479E"/>
    <w:rsid w:val="005D4C78"/>
    <w:rsid w:val="005D5150"/>
    <w:rsid w:val="005D52B7"/>
    <w:rsid w:val="005D53CB"/>
    <w:rsid w:val="005D5507"/>
    <w:rsid w:val="005D5AFB"/>
    <w:rsid w:val="005D5DF7"/>
    <w:rsid w:val="005D66C2"/>
    <w:rsid w:val="005D6E88"/>
    <w:rsid w:val="005D6F28"/>
    <w:rsid w:val="005D704A"/>
    <w:rsid w:val="005D72EF"/>
    <w:rsid w:val="005D794C"/>
    <w:rsid w:val="005E0B7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969"/>
    <w:rsid w:val="005E3A47"/>
    <w:rsid w:val="005E3B66"/>
    <w:rsid w:val="005E3D7C"/>
    <w:rsid w:val="005E3F45"/>
    <w:rsid w:val="005E402E"/>
    <w:rsid w:val="005E4165"/>
    <w:rsid w:val="005E4342"/>
    <w:rsid w:val="005E500A"/>
    <w:rsid w:val="005E52D5"/>
    <w:rsid w:val="005E5E3D"/>
    <w:rsid w:val="005E6B52"/>
    <w:rsid w:val="005E79BE"/>
    <w:rsid w:val="005F00C5"/>
    <w:rsid w:val="005F168A"/>
    <w:rsid w:val="005F1723"/>
    <w:rsid w:val="005F27B4"/>
    <w:rsid w:val="005F2C6B"/>
    <w:rsid w:val="005F35DD"/>
    <w:rsid w:val="005F369F"/>
    <w:rsid w:val="005F3968"/>
    <w:rsid w:val="005F397B"/>
    <w:rsid w:val="005F4893"/>
    <w:rsid w:val="005F4DE9"/>
    <w:rsid w:val="005F4E19"/>
    <w:rsid w:val="005F4FD4"/>
    <w:rsid w:val="005F7E21"/>
    <w:rsid w:val="0060087C"/>
    <w:rsid w:val="006009B3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31AD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07772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110B"/>
    <w:rsid w:val="0061111F"/>
    <w:rsid w:val="0061149F"/>
    <w:rsid w:val="006115DC"/>
    <w:rsid w:val="006119F9"/>
    <w:rsid w:val="00611AB1"/>
    <w:rsid w:val="00611E1F"/>
    <w:rsid w:val="00612018"/>
    <w:rsid w:val="00612179"/>
    <w:rsid w:val="00612E15"/>
    <w:rsid w:val="0061401A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3DA8"/>
    <w:rsid w:val="006242C1"/>
    <w:rsid w:val="0062433B"/>
    <w:rsid w:val="00624B6F"/>
    <w:rsid w:val="00624F11"/>
    <w:rsid w:val="006257ED"/>
    <w:rsid w:val="00625963"/>
    <w:rsid w:val="006259E3"/>
    <w:rsid w:val="00625D1F"/>
    <w:rsid w:val="00626202"/>
    <w:rsid w:val="00627913"/>
    <w:rsid w:val="00627CEE"/>
    <w:rsid w:val="00627F71"/>
    <w:rsid w:val="00630249"/>
    <w:rsid w:val="00630532"/>
    <w:rsid w:val="00630BA9"/>
    <w:rsid w:val="0063115F"/>
    <w:rsid w:val="006311D1"/>
    <w:rsid w:val="00631C3A"/>
    <w:rsid w:val="00632EAD"/>
    <w:rsid w:val="0063336B"/>
    <w:rsid w:val="006333D8"/>
    <w:rsid w:val="0063384C"/>
    <w:rsid w:val="00633FED"/>
    <w:rsid w:val="0063447F"/>
    <w:rsid w:val="00635634"/>
    <w:rsid w:val="006357AC"/>
    <w:rsid w:val="00635C55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2DD"/>
    <w:rsid w:val="00647657"/>
    <w:rsid w:val="00647774"/>
    <w:rsid w:val="00647CC5"/>
    <w:rsid w:val="00650207"/>
    <w:rsid w:val="00650501"/>
    <w:rsid w:val="00650762"/>
    <w:rsid w:val="00650A7C"/>
    <w:rsid w:val="00650F0E"/>
    <w:rsid w:val="0065125F"/>
    <w:rsid w:val="00651585"/>
    <w:rsid w:val="0065166F"/>
    <w:rsid w:val="00651A8D"/>
    <w:rsid w:val="00652C78"/>
    <w:rsid w:val="00652EF6"/>
    <w:rsid w:val="006533C2"/>
    <w:rsid w:val="00653473"/>
    <w:rsid w:val="0065362A"/>
    <w:rsid w:val="00654716"/>
    <w:rsid w:val="00654783"/>
    <w:rsid w:val="00654BCC"/>
    <w:rsid w:val="00654C51"/>
    <w:rsid w:val="00655020"/>
    <w:rsid w:val="006553A8"/>
    <w:rsid w:val="006555BE"/>
    <w:rsid w:val="0065562F"/>
    <w:rsid w:val="00655832"/>
    <w:rsid w:val="00655E7E"/>
    <w:rsid w:val="006562F3"/>
    <w:rsid w:val="006564C3"/>
    <w:rsid w:val="006570B1"/>
    <w:rsid w:val="00657482"/>
    <w:rsid w:val="00657DA0"/>
    <w:rsid w:val="006608CC"/>
    <w:rsid w:val="00660913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AB6"/>
    <w:rsid w:val="00670FC1"/>
    <w:rsid w:val="00670FF3"/>
    <w:rsid w:val="00671523"/>
    <w:rsid w:val="00671AA8"/>
    <w:rsid w:val="00671BBF"/>
    <w:rsid w:val="00671F02"/>
    <w:rsid w:val="00672584"/>
    <w:rsid w:val="0067294F"/>
    <w:rsid w:val="006731FF"/>
    <w:rsid w:val="00675BFE"/>
    <w:rsid w:val="00675CAB"/>
    <w:rsid w:val="00675E95"/>
    <w:rsid w:val="00676A8F"/>
    <w:rsid w:val="0067787F"/>
    <w:rsid w:val="006801AB"/>
    <w:rsid w:val="0068022D"/>
    <w:rsid w:val="006805EB"/>
    <w:rsid w:val="00680740"/>
    <w:rsid w:val="006808DA"/>
    <w:rsid w:val="00680992"/>
    <w:rsid w:val="00680A3B"/>
    <w:rsid w:val="00680BB5"/>
    <w:rsid w:val="00680CAB"/>
    <w:rsid w:val="00680D7A"/>
    <w:rsid w:val="006810BD"/>
    <w:rsid w:val="00681976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87D9B"/>
    <w:rsid w:val="006908B4"/>
    <w:rsid w:val="0069108A"/>
    <w:rsid w:val="00691B41"/>
    <w:rsid w:val="00691D50"/>
    <w:rsid w:val="0069311D"/>
    <w:rsid w:val="00693296"/>
    <w:rsid w:val="00693892"/>
    <w:rsid w:val="00693DF9"/>
    <w:rsid w:val="00693E38"/>
    <w:rsid w:val="00694129"/>
    <w:rsid w:val="006947D8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DBF"/>
    <w:rsid w:val="006A2E92"/>
    <w:rsid w:val="006A311B"/>
    <w:rsid w:val="006A3501"/>
    <w:rsid w:val="006A375A"/>
    <w:rsid w:val="006A3A12"/>
    <w:rsid w:val="006A3BA1"/>
    <w:rsid w:val="006A3D54"/>
    <w:rsid w:val="006A3E0D"/>
    <w:rsid w:val="006A4363"/>
    <w:rsid w:val="006A46EC"/>
    <w:rsid w:val="006A4A0E"/>
    <w:rsid w:val="006A4F77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1A0"/>
    <w:rsid w:val="006B06DF"/>
    <w:rsid w:val="006B0FF6"/>
    <w:rsid w:val="006B1216"/>
    <w:rsid w:val="006B1B8B"/>
    <w:rsid w:val="006B1CA8"/>
    <w:rsid w:val="006B23FA"/>
    <w:rsid w:val="006B2445"/>
    <w:rsid w:val="006B267A"/>
    <w:rsid w:val="006B2E18"/>
    <w:rsid w:val="006B3058"/>
    <w:rsid w:val="006B34ED"/>
    <w:rsid w:val="006B3500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6EC0"/>
    <w:rsid w:val="006B7DA8"/>
    <w:rsid w:val="006C03C1"/>
    <w:rsid w:val="006C0886"/>
    <w:rsid w:val="006C0ECB"/>
    <w:rsid w:val="006C1140"/>
    <w:rsid w:val="006C14B4"/>
    <w:rsid w:val="006C1826"/>
    <w:rsid w:val="006C2230"/>
    <w:rsid w:val="006C23C5"/>
    <w:rsid w:val="006C2705"/>
    <w:rsid w:val="006C2764"/>
    <w:rsid w:val="006C28EB"/>
    <w:rsid w:val="006C2CC5"/>
    <w:rsid w:val="006C36B0"/>
    <w:rsid w:val="006C3D98"/>
    <w:rsid w:val="006C41B0"/>
    <w:rsid w:val="006C525C"/>
    <w:rsid w:val="006C5DFF"/>
    <w:rsid w:val="006C6105"/>
    <w:rsid w:val="006C687F"/>
    <w:rsid w:val="006C6987"/>
    <w:rsid w:val="006C74C5"/>
    <w:rsid w:val="006C7942"/>
    <w:rsid w:val="006C79DE"/>
    <w:rsid w:val="006C7B2A"/>
    <w:rsid w:val="006C7C79"/>
    <w:rsid w:val="006D055C"/>
    <w:rsid w:val="006D0717"/>
    <w:rsid w:val="006D14DA"/>
    <w:rsid w:val="006D16D6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D70"/>
    <w:rsid w:val="006D5EB9"/>
    <w:rsid w:val="006D6890"/>
    <w:rsid w:val="006D6E07"/>
    <w:rsid w:val="006D6F86"/>
    <w:rsid w:val="006D7423"/>
    <w:rsid w:val="006D74F6"/>
    <w:rsid w:val="006D7B74"/>
    <w:rsid w:val="006D7C59"/>
    <w:rsid w:val="006E04E0"/>
    <w:rsid w:val="006E05A4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B28"/>
    <w:rsid w:val="006E4B39"/>
    <w:rsid w:val="006E5AE3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0490"/>
    <w:rsid w:val="006F0815"/>
    <w:rsid w:val="006F0DE0"/>
    <w:rsid w:val="006F1EE4"/>
    <w:rsid w:val="006F28C3"/>
    <w:rsid w:val="006F2BF0"/>
    <w:rsid w:val="006F35C8"/>
    <w:rsid w:val="006F43C4"/>
    <w:rsid w:val="006F4402"/>
    <w:rsid w:val="006F4C94"/>
    <w:rsid w:val="006F4E3B"/>
    <w:rsid w:val="006F4FDC"/>
    <w:rsid w:val="006F5294"/>
    <w:rsid w:val="006F55D5"/>
    <w:rsid w:val="006F588C"/>
    <w:rsid w:val="006F58D7"/>
    <w:rsid w:val="006F5B42"/>
    <w:rsid w:val="006F6784"/>
    <w:rsid w:val="006F70D3"/>
    <w:rsid w:val="006F751F"/>
    <w:rsid w:val="006F7A47"/>
    <w:rsid w:val="00700B53"/>
    <w:rsid w:val="0070133B"/>
    <w:rsid w:val="0070197B"/>
    <w:rsid w:val="00701A67"/>
    <w:rsid w:val="00701AD5"/>
    <w:rsid w:val="00701E2D"/>
    <w:rsid w:val="00702117"/>
    <w:rsid w:val="00702242"/>
    <w:rsid w:val="0070289E"/>
    <w:rsid w:val="00702C9F"/>
    <w:rsid w:val="007034FC"/>
    <w:rsid w:val="007035A6"/>
    <w:rsid w:val="007037F5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170"/>
    <w:rsid w:val="007069FF"/>
    <w:rsid w:val="00706F35"/>
    <w:rsid w:val="00707980"/>
    <w:rsid w:val="007107A4"/>
    <w:rsid w:val="00712626"/>
    <w:rsid w:val="0071284C"/>
    <w:rsid w:val="00712AC0"/>
    <w:rsid w:val="00712F65"/>
    <w:rsid w:val="00713553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C26"/>
    <w:rsid w:val="00717F0C"/>
    <w:rsid w:val="007202C9"/>
    <w:rsid w:val="007206A6"/>
    <w:rsid w:val="00720B1C"/>
    <w:rsid w:val="00720F84"/>
    <w:rsid w:val="00720F8E"/>
    <w:rsid w:val="00721048"/>
    <w:rsid w:val="00721427"/>
    <w:rsid w:val="007218BC"/>
    <w:rsid w:val="007219F5"/>
    <w:rsid w:val="00721B88"/>
    <w:rsid w:val="007225FC"/>
    <w:rsid w:val="00722957"/>
    <w:rsid w:val="007233D9"/>
    <w:rsid w:val="00723786"/>
    <w:rsid w:val="00723A11"/>
    <w:rsid w:val="007242F9"/>
    <w:rsid w:val="00724677"/>
    <w:rsid w:val="00724B0A"/>
    <w:rsid w:val="00724F59"/>
    <w:rsid w:val="00725B06"/>
    <w:rsid w:val="00725B10"/>
    <w:rsid w:val="00726048"/>
    <w:rsid w:val="007265A4"/>
    <w:rsid w:val="007267AF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3A"/>
    <w:rsid w:val="00740C65"/>
    <w:rsid w:val="007410FD"/>
    <w:rsid w:val="00741E07"/>
    <w:rsid w:val="0074222C"/>
    <w:rsid w:val="007425B7"/>
    <w:rsid w:val="007429E8"/>
    <w:rsid w:val="00742AB4"/>
    <w:rsid w:val="00742CC1"/>
    <w:rsid w:val="007432CE"/>
    <w:rsid w:val="0074363B"/>
    <w:rsid w:val="007437B8"/>
    <w:rsid w:val="00743877"/>
    <w:rsid w:val="00743BF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10"/>
    <w:rsid w:val="00747C66"/>
    <w:rsid w:val="007501BA"/>
    <w:rsid w:val="00750826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28"/>
    <w:rsid w:val="00753A75"/>
    <w:rsid w:val="0075444F"/>
    <w:rsid w:val="00754838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63D"/>
    <w:rsid w:val="00761A76"/>
    <w:rsid w:val="00761F40"/>
    <w:rsid w:val="00762779"/>
    <w:rsid w:val="00762B06"/>
    <w:rsid w:val="007637DC"/>
    <w:rsid w:val="00763EE6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014"/>
    <w:rsid w:val="00770355"/>
    <w:rsid w:val="00770507"/>
    <w:rsid w:val="00771340"/>
    <w:rsid w:val="00771680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4CA8"/>
    <w:rsid w:val="0077576C"/>
    <w:rsid w:val="00775856"/>
    <w:rsid w:val="0077617A"/>
    <w:rsid w:val="007763DE"/>
    <w:rsid w:val="007764DF"/>
    <w:rsid w:val="007764F1"/>
    <w:rsid w:val="007771CF"/>
    <w:rsid w:val="007771DB"/>
    <w:rsid w:val="007775F0"/>
    <w:rsid w:val="00777611"/>
    <w:rsid w:val="00777AF9"/>
    <w:rsid w:val="00780276"/>
    <w:rsid w:val="00780293"/>
    <w:rsid w:val="0078034F"/>
    <w:rsid w:val="00780ACE"/>
    <w:rsid w:val="00780DE9"/>
    <w:rsid w:val="00780EDD"/>
    <w:rsid w:val="0078166A"/>
    <w:rsid w:val="0078202D"/>
    <w:rsid w:val="007830B3"/>
    <w:rsid w:val="00783499"/>
    <w:rsid w:val="007835F8"/>
    <w:rsid w:val="00784090"/>
    <w:rsid w:val="0078457C"/>
    <w:rsid w:val="00784930"/>
    <w:rsid w:val="00784C1C"/>
    <w:rsid w:val="00785034"/>
    <w:rsid w:val="00785159"/>
    <w:rsid w:val="0078593C"/>
    <w:rsid w:val="00785B46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587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97F65"/>
    <w:rsid w:val="007A01E0"/>
    <w:rsid w:val="007A02AC"/>
    <w:rsid w:val="007A0F48"/>
    <w:rsid w:val="007A1628"/>
    <w:rsid w:val="007A203F"/>
    <w:rsid w:val="007A208E"/>
    <w:rsid w:val="007A22A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3BC"/>
    <w:rsid w:val="007A7642"/>
    <w:rsid w:val="007A76F7"/>
    <w:rsid w:val="007B1C07"/>
    <w:rsid w:val="007B1DC3"/>
    <w:rsid w:val="007B202D"/>
    <w:rsid w:val="007B2121"/>
    <w:rsid w:val="007B2555"/>
    <w:rsid w:val="007B30FE"/>
    <w:rsid w:val="007B3980"/>
    <w:rsid w:val="007B3C53"/>
    <w:rsid w:val="007B3DA9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6BD9"/>
    <w:rsid w:val="007B7073"/>
    <w:rsid w:val="007B716E"/>
    <w:rsid w:val="007B732B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CBB"/>
    <w:rsid w:val="007C3FD3"/>
    <w:rsid w:val="007C40A9"/>
    <w:rsid w:val="007C5087"/>
    <w:rsid w:val="007C523E"/>
    <w:rsid w:val="007C59FF"/>
    <w:rsid w:val="007C5EA5"/>
    <w:rsid w:val="007C6538"/>
    <w:rsid w:val="007C664D"/>
    <w:rsid w:val="007C7147"/>
    <w:rsid w:val="007C7316"/>
    <w:rsid w:val="007C7438"/>
    <w:rsid w:val="007C7555"/>
    <w:rsid w:val="007C77EF"/>
    <w:rsid w:val="007C7D7D"/>
    <w:rsid w:val="007C7E31"/>
    <w:rsid w:val="007D013D"/>
    <w:rsid w:val="007D0377"/>
    <w:rsid w:val="007D03E9"/>
    <w:rsid w:val="007D14C3"/>
    <w:rsid w:val="007D1850"/>
    <w:rsid w:val="007D1AD7"/>
    <w:rsid w:val="007D2348"/>
    <w:rsid w:val="007D283B"/>
    <w:rsid w:val="007D2A4A"/>
    <w:rsid w:val="007D2D10"/>
    <w:rsid w:val="007D2E50"/>
    <w:rsid w:val="007D2E59"/>
    <w:rsid w:val="007D37FF"/>
    <w:rsid w:val="007D3CEB"/>
    <w:rsid w:val="007D4D68"/>
    <w:rsid w:val="007D5951"/>
    <w:rsid w:val="007D5965"/>
    <w:rsid w:val="007D6A07"/>
    <w:rsid w:val="007D7101"/>
    <w:rsid w:val="007D7FA6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A82"/>
    <w:rsid w:val="007F04EE"/>
    <w:rsid w:val="007F0FDC"/>
    <w:rsid w:val="007F1029"/>
    <w:rsid w:val="007F16BB"/>
    <w:rsid w:val="007F1F5B"/>
    <w:rsid w:val="007F219C"/>
    <w:rsid w:val="007F2229"/>
    <w:rsid w:val="007F27EC"/>
    <w:rsid w:val="007F3C3B"/>
    <w:rsid w:val="007F401D"/>
    <w:rsid w:val="007F4728"/>
    <w:rsid w:val="007F4CCA"/>
    <w:rsid w:val="007F5332"/>
    <w:rsid w:val="007F6413"/>
    <w:rsid w:val="007F6AF5"/>
    <w:rsid w:val="007F6B0F"/>
    <w:rsid w:val="007F6DED"/>
    <w:rsid w:val="007F6E5F"/>
    <w:rsid w:val="007F702F"/>
    <w:rsid w:val="007F7259"/>
    <w:rsid w:val="007F7A2E"/>
    <w:rsid w:val="007F7F35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8E"/>
    <w:rsid w:val="008069F6"/>
    <w:rsid w:val="00806F90"/>
    <w:rsid w:val="0080743C"/>
    <w:rsid w:val="00807506"/>
    <w:rsid w:val="00807551"/>
    <w:rsid w:val="00807702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3393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6AF"/>
    <w:rsid w:val="00817D87"/>
    <w:rsid w:val="00817D8E"/>
    <w:rsid w:val="008200E2"/>
    <w:rsid w:val="00820560"/>
    <w:rsid w:val="008210F9"/>
    <w:rsid w:val="0082111F"/>
    <w:rsid w:val="00821479"/>
    <w:rsid w:val="00821490"/>
    <w:rsid w:val="00821E9E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5868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71D"/>
    <w:rsid w:val="008328A3"/>
    <w:rsid w:val="00832B7A"/>
    <w:rsid w:val="00832FDD"/>
    <w:rsid w:val="00833000"/>
    <w:rsid w:val="00833B44"/>
    <w:rsid w:val="00833C53"/>
    <w:rsid w:val="00833FEA"/>
    <w:rsid w:val="00834583"/>
    <w:rsid w:val="008347B8"/>
    <w:rsid w:val="00834BA1"/>
    <w:rsid w:val="00834F01"/>
    <w:rsid w:val="0083591C"/>
    <w:rsid w:val="00836048"/>
    <w:rsid w:val="00836AC8"/>
    <w:rsid w:val="00837268"/>
    <w:rsid w:val="0083726F"/>
    <w:rsid w:val="0083736D"/>
    <w:rsid w:val="00837A48"/>
    <w:rsid w:val="00837B16"/>
    <w:rsid w:val="0084047D"/>
    <w:rsid w:val="0084145C"/>
    <w:rsid w:val="0084172D"/>
    <w:rsid w:val="00841796"/>
    <w:rsid w:val="00842190"/>
    <w:rsid w:val="00842198"/>
    <w:rsid w:val="0084253C"/>
    <w:rsid w:val="00842715"/>
    <w:rsid w:val="008429FD"/>
    <w:rsid w:val="00842AF9"/>
    <w:rsid w:val="00842C38"/>
    <w:rsid w:val="008433AA"/>
    <w:rsid w:val="008436D0"/>
    <w:rsid w:val="00843CE2"/>
    <w:rsid w:val="00843D7E"/>
    <w:rsid w:val="00843EAE"/>
    <w:rsid w:val="008448B6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3A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4AE4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5BE"/>
    <w:rsid w:val="00860628"/>
    <w:rsid w:val="00860878"/>
    <w:rsid w:val="00860CAA"/>
    <w:rsid w:val="008614EE"/>
    <w:rsid w:val="0086160A"/>
    <w:rsid w:val="00861E5A"/>
    <w:rsid w:val="0086232C"/>
    <w:rsid w:val="008626E7"/>
    <w:rsid w:val="008628B6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EB8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247"/>
    <w:rsid w:val="008733B1"/>
    <w:rsid w:val="00873C74"/>
    <w:rsid w:val="00873CAE"/>
    <w:rsid w:val="008743B6"/>
    <w:rsid w:val="00874471"/>
    <w:rsid w:val="00874915"/>
    <w:rsid w:val="008752E7"/>
    <w:rsid w:val="0087550D"/>
    <w:rsid w:val="008756B7"/>
    <w:rsid w:val="008758BF"/>
    <w:rsid w:val="00875C48"/>
    <w:rsid w:val="008767A9"/>
    <w:rsid w:val="00877497"/>
    <w:rsid w:val="008776B4"/>
    <w:rsid w:val="0087788D"/>
    <w:rsid w:val="00880B53"/>
    <w:rsid w:val="008823F8"/>
    <w:rsid w:val="00882DE3"/>
    <w:rsid w:val="00882FDF"/>
    <w:rsid w:val="00883022"/>
    <w:rsid w:val="008833DD"/>
    <w:rsid w:val="00883F72"/>
    <w:rsid w:val="008842D9"/>
    <w:rsid w:val="008843AD"/>
    <w:rsid w:val="00884AFA"/>
    <w:rsid w:val="00884EB0"/>
    <w:rsid w:val="00885849"/>
    <w:rsid w:val="008858C4"/>
    <w:rsid w:val="0088591E"/>
    <w:rsid w:val="00886185"/>
    <w:rsid w:val="008863B9"/>
    <w:rsid w:val="00887E1A"/>
    <w:rsid w:val="008903C2"/>
    <w:rsid w:val="008912A3"/>
    <w:rsid w:val="00891351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382"/>
    <w:rsid w:val="008958CA"/>
    <w:rsid w:val="00895B18"/>
    <w:rsid w:val="008963B0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2B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637D"/>
    <w:rsid w:val="008A768D"/>
    <w:rsid w:val="008A7BDD"/>
    <w:rsid w:val="008B203C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2B0"/>
    <w:rsid w:val="008B7564"/>
    <w:rsid w:val="008B75B5"/>
    <w:rsid w:val="008B7FAF"/>
    <w:rsid w:val="008C032D"/>
    <w:rsid w:val="008C04A0"/>
    <w:rsid w:val="008C04D7"/>
    <w:rsid w:val="008C0BF5"/>
    <w:rsid w:val="008C1062"/>
    <w:rsid w:val="008C167F"/>
    <w:rsid w:val="008C1E90"/>
    <w:rsid w:val="008C2DDC"/>
    <w:rsid w:val="008C320F"/>
    <w:rsid w:val="008C451B"/>
    <w:rsid w:val="008C46F8"/>
    <w:rsid w:val="008C5507"/>
    <w:rsid w:val="008C5975"/>
    <w:rsid w:val="008C64DB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6046"/>
    <w:rsid w:val="008D625D"/>
    <w:rsid w:val="008D62A7"/>
    <w:rsid w:val="008D630A"/>
    <w:rsid w:val="008D6902"/>
    <w:rsid w:val="008D7127"/>
    <w:rsid w:val="008D73C5"/>
    <w:rsid w:val="008D7554"/>
    <w:rsid w:val="008E09DE"/>
    <w:rsid w:val="008E0DFD"/>
    <w:rsid w:val="008E1316"/>
    <w:rsid w:val="008E1450"/>
    <w:rsid w:val="008E15BA"/>
    <w:rsid w:val="008E15FE"/>
    <w:rsid w:val="008E1774"/>
    <w:rsid w:val="008E1849"/>
    <w:rsid w:val="008E1AB9"/>
    <w:rsid w:val="008E1B33"/>
    <w:rsid w:val="008E205E"/>
    <w:rsid w:val="008E2837"/>
    <w:rsid w:val="008E2B60"/>
    <w:rsid w:val="008E42A7"/>
    <w:rsid w:val="008E439A"/>
    <w:rsid w:val="008E4B34"/>
    <w:rsid w:val="008E4E05"/>
    <w:rsid w:val="008E4F94"/>
    <w:rsid w:val="008E5D81"/>
    <w:rsid w:val="008E6369"/>
    <w:rsid w:val="008E670B"/>
    <w:rsid w:val="008E67F9"/>
    <w:rsid w:val="008E6915"/>
    <w:rsid w:val="008E69AA"/>
    <w:rsid w:val="008E6B44"/>
    <w:rsid w:val="008E6EEB"/>
    <w:rsid w:val="008E6F26"/>
    <w:rsid w:val="008E70A2"/>
    <w:rsid w:val="008F02BC"/>
    <w:rsid w:val="008F080D"/>
    <w:rsid w:val="008F0813"/>
    <w:rsid w:val="008F0869"/>
    <w:rsid w:val="008F0DBF"/>
    <w:rsid w:val="008F1032"/>
    <w:rsid w:val="008F112A"/>
    <w:rsid w:val="008F1167"/>
    <w:rsid w:val="008F25BD"/>
    <w:rsid w:val="008F2C29"/>
    <w:rsid w:val="008F31F0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31C6"/>
    <w:rsid w:val="00904302"/>
    <w:rsid w:val="009043F4"/>
    <w:rsid w:val="00904DF3"/>
    <w:rsid w:val="009053E4"/>
    <w:rsid w:val="009054F9"/>
    <w:rsid w:val="00906B59"/>
    <w:rsid w:val="009076DA"/>
    <w:rsid w:val="00910475"/>
    <w:rsid w:val="00910533"/>
    <w:rsid w:val="009106C9"/>
    <w:rsid w:val="00910EBF"/>
    <w:rsid w:val="009113FA"/>
    <w:rsid w:val="0091188B"/>
    <w:rsid w:val="00911909"/>
    <w:rsid w:val="00911B53"/>
    <w:rsid w:val="00912047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8B4"/>
    <w:rsid w:val="00915931"/>
    <w:rsid w:val="00915B0B"/>
    <w:rsid w:val="00915B96"/>
    <w:rsid w:val="00915C3E"/>
    <w:rsid w:val="009161CC"/>
    <w:rsid w:val="00916643"/>
    <w:rsid w:val="00916F0D"/>
    <w:rsid w:val="00917017"/>
    <w:rsid w:val="009172EF"/>
    <w:rsid w:val="00920313"/>
    <w:rsid w:val="00920F8B"/>
    <w:rsid w:val="00921730"/>
    <w:rsid w:val="00921E97"/>
    <w:rsid w:val="009227C5"/>
    <w:rsid w:val="00922FA1"/>
    <w:rsid w:val="009230D2"/>
    <w:rsid w:val="00924492"/>
    <w:rsid w:val="009245CB"/>
    <w:rsid w:val="009246A0"/>
    <w:rsid w:val="00924F28"/>
    <w:rsid w:val="009262A9"/>
    <w:rsid w:val="009262E3"/>
    <w:rsid w:val="009265CE"/>
    <w:rsid w:val="00926F01"/>
    <w:rsid w:val="00926F39"/>
    <w:rsid w:val="0092790E"/>
    <w:rsid w:val="00927BAF"/>
    <w:rsid w:val="00930053"/>
    <w:rsid w:val="00930112"/>
    <w:rsid w:val="009302D4"/>
    <w:rsid w:val="009309CA"/>
    <w:rsid w:val="009319D2"/>
    <w:rsid w:val="009319EA"/>
    <w:rsid w:val="00931E9B"/>
    <w:rsid w:val="00932668"/>
    <w:rsid w:val="009328FF"/>
    <w:rsid w:val="009330F1"/>
    <w:rsid w:val="00933565"/>
    <w:rsid w:val="0093388A"/>
    <w:rsid w:val="00934100"/>
    <w:rsid w:val="00934444"/>
    <w:rsid w:val="009346F2"/>
    <w:rsid w:val="009350D4"/>
    <w:rsid w:val="00935466"/>
    <w:rsid w:val="00935FCB"/>
    <w:rsid w:val="00936375"/>
    <w:rsid w:val="009364AB"/>
    <w:rsid w:val="00936B16"/>
    <w:rsid w:val="00937174"/>
    <w:rsid w:val="00940893"/>
    <w:rsid w:val="00941A52"/>
    <w:rsid w:val="00941CDB"/>
    <w:rsid w:val="00941E30"/>
    <w:rsid w:val="009421D2"/>
    <w:rsid w:val="009429CC"/>
    <w:rsid w:val="00942B47"/>
    <w:rsid w:val="00942DDE"/>
    <w:rsid w:val="00943446"/>
    <w:rsid w:val="009440B9"/>
    <w:rsid w:val="009449A8"/>
    <w:rsid w:val="00945209"/>
    <w:rsid w:val="00946363"/>
    <w:rsid w:val="00946946"/>
    <w:rsid w:val="00946DB1"/>
    <w:rsid w:val="00947B9B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5D26"/>
    <w:rsid w:val="009566B5"/>
    <w:rsid w:val="00956828"/>
    <w:rsid w:val="00956D7B"/>
    <w:rsid w:val="0095719C"/>
    <w:rsid w:val="00957C4A"/>
    <w:rsid w:val="00960B08"/>
    <w:rsid w:val="00961D0F"/>
    <w:rsid w:val="00961E1B"/>
    <w:rsid w:val="00962180"/>
    <w:rsid w:val="009623AB"/>
    <w:rsid w:val="00962582"/>
    <w:rsid w:val="00962DD1"/>
    <w:rsid w:val="009632A5"/>
    <w:rsid w:val="0096330C"/>
    <w:rsid w:val="0096404F"/>
    <w:rsid w:val="0096484D"/>
    <w:rsid w:val="00964AAC"/>
    <w:rsid w:val="00964B60"/>
    <w:rsid w:val="00964E47"/>
    <w:rsid w:val="00965221"/>
    <w:rsid w:val="00965CF6"/>
    <w:rsid w:val="009660F4"/>
    <w:rsid w:val="00966148"/>
    <w:rsid w:val="0096622E"/>
    <w:rsid w:val="00966272"/>
    <w:rsid w:val="00966854"/>
    <w:rsid w:val="009673E5"/>
    <w:rsid w:val="00967459"/>
    <w:rsid w:val="00967ADF"/>
    <w:rsid w:val="00967ECB"/>
    <w:rsid w:val="00970D92"/>
    <w:rsid w:val="00971D1E"/>
    <w:rsid w:val="00971D26"/>
    <w:rsid w:val="00971D81"/>
    <w:rsid w:val="00971F33"/>
    <w:rsid w:val="0097208D"/>
    <w:rsid w:val="00972346"/>
    <w:rsid w:val="009728C2"/>
    <w:rsid w:val="00972EBB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706"/>
    <w:rsid w:val="00983B45"/>
    <w:rsid w:val="00983CA4"/>
    <w:rsid w:val="009859D7"/>
    <w:rsid w:val="00985FE6"/>
    <w:rsid w:val="0098604B"/>
    <w:rsid w:val="00986262"/>
    <w:rsid w:val="0098689B"/>
    <w:rsid w:val="00987232"/>
    <w:rsid w:val="00987362"/>
    <w:rsid w:val="00987DB6"/>
    <w:rsid w:val="00990629"/>
    <w:rsid w:val="009907B2"/>
    <w:rsid w:val="009907FF"/>
    <w:rsid w:val="009909A7"/>
    <w:rsid w:val="00990C2F"/>
    <w:rsid w:val="00991461"/>
    <w:rsid w:val="00991B88"/>
    <w:rsid w:val="00991FD9"/>
    <w:rsid w:val="009920AE"/>
    <w:rsid w:val="009920CE"/>
    <w:rsid w:val="00992256"/>
    <w:rsid w:val="009923E8"/>
    <w:rsid w:val="009925C9"/>
    <w:rsid w:val="00992E4A"/>
    <w:rsid w:val="00993081"/>
    <w:rsid w:val="00993376"/>
    <w:rsid w:val="00993438"/>
    <w:rsid w:val="009935F1"/>
    <w:rsid w:val="009938B5"/>
    <w:rsid w:val="00995018"/>
    <w:rsid w:val="0099523B"/>
    <w:rsid w:val="0099558C"/>
    <w:rsid w:val="00996BD8"/>
    <w:rsid w:val="00996BF2"/>
    <w:rsid w:val="00997013"/>
    <w:rsid w:val="00997E70"/>
    <w:rsid w:val="009A011F"/>
    <w:rsid w:val="009A0C2A"/>
    <w:rsid w:val="009A1023"/>
    <w:rsid w:val="009A121B"/>
    <w:rsid w:val="009A21FE"/>
    <w:rsid w:val="009A225B"/>
    <w:rsid w:val="009A2477"/>
    <w:rsid w:val="009A49D7"/>
    <w:rsid w:val="009A5753"/>
    <w:rsid w:val="009A579D"/>
    <w:rsid w:val="009A5DF4"/>
    <w:rsid w:val="009A6335"/>
    <w:rsid w:val="009A6363"/>
    <w:rsid w:val="009A6A59"/>
    <w:rsid w:val="009A719C"/>
    <w:rsid w:val="009A7B9C"/>
    <w:rsid w:val="009A7CD8"/>
    <w:rsid w:val="009A7D3B"/>
    <w:rsid w:val="009B0664"/>
    <w:rsid w:val="009B0A16"/>
    <w:rsid w:val="009B0AFE"/>
    <w:rsid w:val="009B0F42"/>
    <w:rsid w:val="009B1253"/>
    <w:rsid w:val="009B12D8"/>
    <w:rsid w:val="009B16FA"/>
    <w:rsid w:val="009B30E4"/>
    <w:rsid w:val="009B3132"/>
    <w:rsid w:val="009B4824"/>
    <w:rsid w:val="009B4DF8"/>
    <w:rsid w:val="009B4F67"/>
    <w:rsid w:val="009B57F2"/>
    <w:rsid w:val="009B5E27"/>
    <w:rsid w:val="009B62B7"/>
    <w:rsid w:val="009B6D0B"/>
    <w:rsid w:val="009B72A4"/>
    <w:rsid w:val="009B793D"/>
    <w:rsid w:val="009B7FDD"/>
    <w:rsid w:val="009B7FF1"/>
    <w:rsid w:val="009C02EB"/>
    <w:rsid w:val="009C07A1"/>
    <w:rsid w:val="009C0B65"/>
    <w:rsid w:val="009C114C"/>
    <w:rsid w:val="009C1CCC"/>
    <w:rsid w:val="009C1E87"/>
    <w:rsid w:val="009C2991"/>
    <w:rsid w:val="009C2E5C"/>
    <w:rsid w:val="009C2EA4"/>
    <w:rsid w:val="009C3387"/>
    <w:rsid w:val="009C38C1"/>
    <w:rsid w:val="009C4055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8AA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813"/>
    <w:rsid w:val="009E0B23"/>
    <w:rsid w:val="009E1461"/>
    <w:rsid w:val="009E1757"/>
    <w:rsid w:val="009E1EC6"/>
    <w:rsid w:val="009E2158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4213"/>
    <w:rsid w:val="009E43CF"/>
    <w:rsid w:val="009E56B2"/>
    <w:rsid w:val="009E5A21"/>
    <w:rsid w:val="009E5DE2"/>
    <w:rsid w:val="009E5E7B"/>
    <w:rsid w:val="009E6E48"/>
    <w:rsid w:val="009E7B47"/>
    <w:rsid w:val="009E7C85"/>
    <w:rsid w:val="009E7DEA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AA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5F5"/>
    <w:rsid w:val="00A009BA"/>
    <w:rsid w:val="00A02205"/>
    <w:rsid w:val="00A029B4"/>
    <w:rsid w:val="00A03D69"/>
    <w:rsid w:val="00A048A8"/>
    <w:rsid w:val="00A0521D"/>
    <w:rsid w:val="00A058C5"/>
    <w:rsid w:val="00A058D7"/>
    <w:rsid w:val="00A0633D"/>
    <w:rsid w:val="00A064FB"/>
    <w:rsid w:val="00A06509"/>
    <w:rsid w:val="00A0664A"/>
    <w:rsid w:val="00A06A94"/>
    <w:rsid w:val="00A0738D"/>
    <w:rsid w:val="00A074AA"/>
    <w:rsid w:val="00A07A11"/>
    <w:rsid w:val="00A07C03"/>
    <w:rsid w:val="00A1020F"/>
    <w:rsid w:val="00A10514"/>
    <w:rsid w:val="00A108E4"/>
    <w:rsid w:val="00A1092A"/>
    <w:rsid w:val="00A11009"/>
    <w:rsid w:val="00A123C0"/>
    <w:rsid w:val="00A12573"/>
    <w:rsid w:val="00A1297F"/>
    <w:rsid w:val="00A137F0"/>
    <w:rsid w:val="00A13B1B"/>
    <w:rsid w:val="00A14582"/>
    <w:rsid w:val="00A14C79"/>
    <w:rsid w:val="00A14C86"/>
    <w:rsid w:val="00A153AA"/>
    <w:rsid w:val="00A15490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07D0"/>
    <w:rsid w:val="00A20D9F"/>
    <w:rsid w:val="00A2184C"/>
    <w:rsid w:val="00A21AC4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734"/>
    <w:rsid w:val="00A24B64"/>
    <w:rsid w:val="00A24F03"/>
    <w:rsid w:val="00A252AC"/>
    <w:rsid w:val="00A25A0D"/>
    <w:rsid w:val="00A25DCC"/>
    <w:rsid w:val="00A262B4"/>
    <w:rsid w:val="00A262C0"/>
    <w:rsid w:val="00A27173"/>
    <w:rsid w:val="00A273AF"/>
    <w:rsid w:val="00A278C7"/>
    <w:rsid w:val="00A27ADA"/>
    <w:rsid w:val="00A30197"/>
    <w:rsid w:val="00A30979"/>
    <w:rsid w:val="00A30D66"/>
    <w:rsid w:val="00A30D74"/>
    <w:rsid w:val="00A3139F"/>
    <w:rsid w:val="00A31A08"/>
    <w:rsid w:val="00A31C3C"/>
    <w:rsid w:val="00A3214A"/>
    <w:rsid w:val="00A325A7"/>
    <w:rsid w:val="00A32712"/>
    <w:rsid w:val="00A32758"/>
    <w:rsid w:val="00A32868"/>
    <w:rsid w:val="00A32EBD"/>
    <w:rsid w:val="00A33340"/>
    <w:rsid w:val="00A334A6"/>
    <w:rsid w:val="00A334C6"/>
    <w:rsid w:val="00A335D3"/>
    <w:rsid w:val="00A336EA"/>
    <w:rsid w:val="00A337CE"/>
    <w:rsid w:val="00A33A1D"/>
    <w:rsid w:val="00A33A9D"/>
    <w:rsid w:val="00A33C0D"/>
    <w:rsid w:val="00A33E23"/>
    <w:rsid w:val="00A33F4B"/>
    <w:rsid w:val="00A33FF0"/>
    <w:rsid w:val="00A34CF8"/>
    <w:rsid w:val="00A34FF6"/>
    <w:rsid w:val="00A3514A"/>
    <w:rsid w:val="00A35DDB"/>
    <w:rsid w:val="00A36257"/>
    <w:rsid w:val="00A36407"/>
    <w:rsid w:val="00A366B3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0F6A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0F48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7CC"/>
    <w:rsid w:val="00A5484E"/>
    <w:rsid w:val="00A54A53"/>
    <w:rsid w:val="00A5520A"/>
    <w:rsid w:val="00A5532F"/>
    <w:rsid w:val="00A558AC"/>
    <w:rsid w:val="00A55CD1"/>
    <w:rsid w:val="00A5628F"/>
    <w:rsid w:val="00A565ED"/>
    <w:rsid w:val="00A56B8F"/>
    <w:rsid w:val="00A56C2B"/>
    <w:rsid w:val="00A56FDF"/>
    <w:rsid w:val="00A570A3"/>
    <w:rsid w:val="00A57254"/>
    <w:rsid w:val="00A5733B"/>
    <w:rsid w:val="00A57482"/>
    <w:rsid w:val="00A575D6"/>
    <w:rsid w:val="00A57855"/>
    <w:rsid w:val="00A6054B"/>
    <w:rsid w:val="00A60950"/>
    <w:rsid w:val="00A60BAD"/>
    <w:rsid w:val="00A61944"/>
    <w:rsid w:val="00A6265F"/>
    <w:rsid w:val="00A62BB0"/>
    <w:rsid w:val="00A630BE"/>
    <w:rsid w:val="00A630F0"/>
    <w:rsid w:val="00A634A2"/>
    <w:rsid w:val="00A635A1"/>
    <w:rsid w:val="00A6378E"/>
    <w:rsid w:val="00A63C45"/>
    <w:rsid w:val="00A64722"/>
    <w:rsid w:val="00A64B7A"/>
    <w:rsid w:val="00A64F05"/>
    <w:rsid w:val="00A65B1F"/>
    <w:rsid w:val="00A65B2F"/>
    <w:rsid w:val="00A66390"/>
    <w:rsid w:val="00A66B8B"/>
    <w:rsid w:val="00A66BA4"/>
    <w:rsid w:val="00A70294"/>
    <w:rsid w:val="00A708AE"/>
    <w:rsid w:val="00A70C58"/>
    <w:rsid w:val="00A70DED"/>
    <w:rsid w:val="00A713F6"/>
    <w:rsid w:val="00A71990"/>
    <w:rsid w:val="00A71BEF"/>
    <w:rsid w:val="00A7209C"/>
    <w:rsid w:val="00A728F0"/>
    <w:rsid w:val="00A73006"/>
    <w:rsid w:val="00A73BA7"/>
    <w:rsid w:val="00A73C58"/>
    <w:rsid w:val="00A74630"/>
    <w:rsid w:val="00A749E6"/>
    <w:rsid w:val="00A7539F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15C5"/>
    <w:rsid w:val="00A81660"/>
    <w:rsid w:val="00A822B4"/>
    <w:rsid w:val="00A82EDF"/>
    <w:rsid w:val="00A83849"/>
    <w:rsid w:val="00A83A3E"/>
    <w:rsid w:val="00A83ECA"/>
    <w:rsid w:val="00A841FB"/>
    <w:rsid w:val="00A844FB"/>
    <w:rsid w:val="00A84ED1"/>
    <w:rsid w:val="00A85190"/>
    <w:rsid w:val="00A85F5E"/>
    <w:rsid w:val="00A8652C"/>
    <w:rsid w:val="00A86EBA"/>
    <w:rsid w:val="00A86FE3"/>
    <w:rsid w:val="00A870B7"/>
    <w:rsid w:val="00A87469"/>
    <w:rsid w:val="00A8750D"/>
    <w:rsid w:val="00A879A7"/>
    <w:rsid w:val="00A9044F"/>
    <w:rsid w:val="00A907AD"/>
    <w:rsid w:val="00A90A45"/>
    <w:rsid w:val="00A90C56"/>
    <w:rsid w:val="00A90E7C"/>
    <w:rsid w:val="00A91D00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204"/>
    <w:rsid w:val="00A95F8E"/>
    <w:rsid w:val="00A96015"/>
    <w:rsid w:val="00A96107"/>
    <w:rsid w:val="00A96503"/>
    <w:rsid w:val="00A96756"/>
    <w:rsid w:val="00A967B5"/>
    <w:rsid w:val="00A96993"/>
    <w:rsid w:val="00A96BCF"/>
    <w:rsid w:val="00A96DEE"/>
    <w:rsid w:val="00A96F85"/>
    <w:rsid w:val="00A9738B"/>
    <w:rsid w:val="00AA02A1"/>
    <w:rsid w:val="00AA0491"/>
    <w:rsid w:val="00AA0F6E"/>
    <w:rsid w:val="00AA124D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CC8"/>
    <w:rsid w:val="00AA3EB8"/>
    <w:rsid w:val="00AA4347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D0C"/>
    <w:rsid w:val="00AB20E8"/>
    <w:rsid w:val="00AB2421"/>
    <w:rsid w:val="00AB2650"/>
    <w:rsid w:val="00AB2920"/>
    <w:rsid w:val="00AB37B6"/>
    <w:rsid w:val="00AB3A8B"/>
    <w:rsid w:val="00AB3B60"/>
    <w:rsid w:val="00AB42D1"/>
    <w:rsid w:val="00AB43FE"/>
    <w:rsid w:val="00AB47D1"/>
    <w:rsid w:val="00AB4900"/>
    <w:rsid w:val="00AB4B69"/>
    <w:rsid w:val="00AB54D5"/>
    <w:rsid w:val="00AB577E"/>
    <w:rsid w:val="00AB5A1A"/>
    <w:rsid w:val="00AB5C62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558"/>
    <w:rsid w:val="00AC37B0"/>
    <w:rsid w:val="00AC3868"/>
    <w:rsid w:val="00AC3AF1"/>
    <w:rsid w:val="00AC3E39"/>
    <w:rsid w:val="00AC4EEA"/>
    <w:rsid w:val="00AC50BC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5CF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22"/>
    <w:rsid w:val="00AE0DBE"/>
    <w:rsid w:val="00AE0F6F"/>
    <w:rsid w:val="00AE12E6"/>
    <w:rsid w:val="00AE14E8"/>
    <w:rsid w:val="00AE1B2B"/>
    <w:rsid w:val="00AE2717"/>
    <w:rsid w:val="00AE2948"/>
    <w:rsid w:val="00AE294E"/>
    <w:rsid w:val="00AE2AFD"/>
    <w:rsid w:val="00AE2BD9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E76E5"/>
    <w:rsid w:val="00AE7B16"/>
    <w:rsid w:val="00AF09F2"/>
    <w:rsid w:val="00AF0AF4"/>
    <w:rsid w:val="00AF0CCC"/>
    <w:rsid w:val="00AF14BB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B5E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979"/>
    <w:rsid w:val="00B02A44"/>
    <w:rsid w:val="00B02FA5"/>
    <w:rsid w:val="00B03293"/>
    <w:rsid w:val="00B0335D"/>
    <w:rsid w:val="00B03596"/>
    <w:rsid w:val="00B03DFE"/>
    <w:rsid w:val="00B03F17"/>
    <w:rsid w:val="00B043F0"/>
    <w:rsid w:val="00B057DA"/>
    <w:rsid w:val="00B05AE6"/>
    <w:rsid w:val="00B05BD8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1785E"/>
    <w:rsid w:val="00B200BB"/>
    <w:rsid w:val="00B2039D"/>
    <w:rsid w:val="00B20418"/>
    <w:rsid w:val="00B20858"/>
    <w:rsid w:val="00B21036"/>
    <w:rsid w:val="00B21331"/>
    <w:rsid w:val="00B21C90"/>
    <w:rsid w:val="00B2272C"/>
    <w:rsid w:val="00B227BC"/>
    <w:rsid w:val="00B23414"/>
    <w:rsid w:val="00B23F4E"/>
    <w:rsid w:val="00B241EA"/>
    <w:rsid w:val="00B2478B"/>
    <w:rsid w:val="00B248C6"/>
    <w:rsid w:val="00B24A66"/>
    <w:rsid w:val="00B2567B"/>
    <w:rsid w:val="00B258BB"/>
    <w:rsid w:val="00B25985"/>
    <w:rsid w:val="00B25E2C"/>
    <w:rsid w:val="00B2631D"/>
    <w:rsid w:val="00B26502"/>
    <w:rsid w:val="00B27075"/>
    <w:rsid w:val="00B2721F"/>
    <w:rsid w:val="00B2795D"/>
    <w:rsid w:val="00B3074A"/>
    <w:rsid w:val="00B308A0"/>
    <w:rsid w:val="00B313FB"/>
    <w:rsid w:val="00B316A4"/>
    <w:rsid w:val="00B32386"/>
    <w:rsid w:val="00B3244B"/>
    <w:rsid w:val="00B32C69"/>
    <w:rsid w:val="00B32D58"/>
    <w:rsid w:val="00B33D44"/>
    <w:rsid w:val="00B33EA4"/>
    <w:rsid w:val="00B3422F"/>
    <w:rsid w:val="00B342B5"/>
    <w:rsid w:val="00B346E5"/>
    <w:rsid w:val="00B34EDB"/>
    <w:rsid w:val="00B35053"/>
    <w:rsid w:val="00B35605"/>
    <w:rsid w:val="00B36128"/>
    <w:rsid w:val="00B36EFC"/>
    <w:rsid w:val="00B374A5"/>
    <w:rsid w:val="00B37537"/>
    <w:rsid w:val="00B376C8"/>
    <w:rsid w:val="00B37700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44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D32"/>
    <w:rsid w:val="00B50F2A"/>
    <w:rsid w:val="00B51707"/>
    <w:rsid w:val="00B51ADD"/>
    <w:rsid w:val="00B51C91"/>
    <w:rsid w:val="00B52088"/>
    <w:rsid w:val="00B520D6"/>
    <w:rsid w:val="00B5272A"/>
    <w:rsid w:val="00B52833"/>
    <w:rsid w:val="00B529C0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3A6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14A"/>
    <w:rsid w:val="00B65266"/>
    <w:rsid w:val="00B65891"/>
    <w:rsid w:val="00B65D25"/>
    <w:rsid w:val="00B66C1D"/>
    <w:rsid w:val="00B6701E"/>
    <w:rsid w:val="00B67654"/>
    <w:rsid w:val="00B67702"/>
    <w:rsid w:val="00B678D4"/>
    <w:rsid w:val="00B678D7"/>
    <w:rsid w:val="00B67998"/>
    <w:rsid w:val="00B67B36"/>
    <w:rsid w:val="00B67B97"/>
    <w:rsid w:val="00B67F4B"/>
    <w:rsid w:val="00B70123"/>
    <w:rsid w:val="00B701BF"/>
    <w:rsid w:val="00B704BF"/>
    <w:rsid w:val="00B70918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4FA"/>
    <w:rsid w:val="00B80EF9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48B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0AD5"/>
    <w:rsid w:val="00B912C2"/>
    <w:rsid w:val="00B91EFB"/>
    <w:rsid w:val="00B92691"/>
    <w:rsid w:val="00B9277B"/>
    <w:rsid w:val="00B929C5"/>
    <w:rsid w:val="00B92DA0"/>
    <w:rsid w:val="00B92ED9"/>
    <w:rsid w:val="00B93124"/>
    <w:rsid w:val="00B932C8"/>
    <w:rsid w:val="00B93C2F"/>
    <w:rsid w:val="00B94878"/>
    <w:rsid w:val="00B950D1"/>
    <w:rsid w:val="00B95239"/>
    <w:rsid w:val="00B957E2"/>
    <w:rsid w:val="00B95E04"/>
    <w:rsid w:val="00B964D9"/>
    <w:rsid w:val="00B968C8"/>
    <w:rsid w:val="00B96C72"/>
    <w:rsid w:val="00B9779F"/>
    <w:rsid w:val="00B97DE5"/>
    <w:rsid w:val="00BA0096"/>
    <w:rsid w:val="00BA03E5"/>
    <w:rsid w:val="00BA0B67"/>
    <w:rsid w:val="00BA0D99"/>
    <w:rsid w:val="00BA0DF9"/>
    <w:rsid w:val="00BA15F8"/>
    <w:rsid w:val="00BA1EFE"/>
    <w:rsid w:val="00BA20D3"/>
    <w:rsid w:val="00BA2227"/>
    <w:rsid w:val="00BA295C"/>
    <w:rsid w:val="00BA39BC"/>
    <w:rsid w:val="00BA3EC5"/>
    <w:rsid w:val="00BA3F23"/>
    <w:rsid w:val="00BA4264"/>
    <w:rsid w:val="00BA42FF"/>
    <w:rsid w:val="00BA44CA"/>
    <w:rsid w:val="00BA49AE"/>
    <w:rsid w:val="00BA4CB4"/>
    <w:rsid w:val="00BA4CF3"/>
    <w:rsid w:val="00BA51D9"/>
    <w:rsid w:val="00BA56E7"/>
    <w:rsid w:val="00BA59D7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51B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4A5"/>
    <w:rsid w:val="00BC269D"/>
    <w:rsid w:val="00BC29CC"/>
    <w:rsid w:val="00BC2E64"/>
    <w:rsid w:val="00BC2F24"/>
    <w:rsid w:val="00BC3025"/>
    <w:rsid w:val="00BC5186"/>
    <w:rsid w:val="00BC5519"/>
    <w:rsid w:val="00BC5963"/>
    <w:rsid w:val="00BC5E28"/>
    <w:rsid w:val="00BC7176"/>
    <w:rsid w:val="00BC729D"/>
    <w:rsid w:val="00BC7529"/>
    <w:rsid w:val="00BC7684"/>
    <w:rsid w:val="00BC7939"/>
    <w:rsid w:val="00BC7F30"/>
    <w:rsid w:val="00BD03C3"/>
    <w:rsid w:val="00BD03DE"/>
    <w:rsid w:val="00BD04E1"/>
    <w:rsid w:val="00BD08A6"/>
    <w:rsid w:val="00BD0CA7"/>
    <w:rsid w:val="00BD0D28"/>
    <w:rsid w:val="00BD1AC2"/>
    <w:rsid w:val="00BD279D"/>
    <w:rsid w:val="00BD2D41"/>
    <w:rsid w:val="00BD2D70"/>
    <w:rsid w:val="00BD393D"/>
    <w:rsid w:val="00BD39AB"/>
    <w:rsid w:val="00BD3A02"/>
    <w:rsid w:val="00BD4FF9"/>
    <w:rsid w:val="00BD5302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155"/>
    <w:rsid w:val="00BE032A"/>
    <w:rsid w:val="00BE04A6"/>
    <w:rsid w:val="00BE0504"/>
    <w:rsid w:val="00BE0708"/>
    <w:rsid w:val="00BE075E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3FB6"/>
    <w:rsid w:val="00BE4CCA"/>
    <w:rsid w:val="00BE5271"/>
    <w:rsid w:val="00BE5EF8"/>
    <w:rsid w:val="00BE670E"/>
    <w:rsid w:val="00BE6B2D"/>
    <w:rsid w:val="00BE6ECF"/>
    <w:rsid w:val="00BE6FB1"/>
    <w:rsid w:val="00BE74A9"/>
    <w:rsid w:val="00BE7839"/>
    <w:rsid w:val="00BF0225"/>
    <w:rsid w:val="00BF0D52"/>
    <w:rsid w:val="00BF0DD6"/>
    <w:rsid w:val="00BF1340"/>
    <w:rsid w:val="00BF17CA"/>
    <w:rsid w:val="00BF2196"/>
    <w:rsid w:val="00BF247B"/>
    <w:rsid w:val="00BF24AA"/>
    <w:rsid w:val="00BF26FD"/>
    <w:rsid w:val="00BF2FBD"/>
    <w:rsid w:val="00BF337C"/>
    <w:rsid w:val="00BF49F8"/>
    <w:rsid w:val="00BF4B27"/>
    <w:rsid w:val="00BF4D98"/>
    <w:rsid w:val="00BF55D0"/>
    <w:rsid w:val="00BF563C"/>
    <w:rsid w:val="00BF5B55"/>
    <w:rsid w:val="00BF63A6"/>
    <w:rsid w:val="00BF7C97"/>
    <w:rsid w:val="00BF7DEC"/>
    <w:rsid w:val="00BF7EFE"/>
    <w:rsid w:val="00C00209"/>
    <w:rsid w:val="00C00678"/>
    <w:rsid w:val="00C00830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3C2"/>
    <w:rsid w:val="00C0450F"/>
    <w:rsid w:val="00C04548"/>
    <w:rsid w:val="00C053C0"/>
    <w:rsid w:val="00C06272"/>
    <w:rsid w:val="00C06539"/>
    <w:rsid w:val="00C0687F"/>
    <w:rsid w:val="00C069A7"/>
    <w:rsid w:val="00C06B2A"/>
    <w:rsid w:val="00C07609"/>
    <w:rsid w:val="00C07935"/>
    <w:rsid w:val="00C10614"/>
    <w:rsid w:val="00C10A8D"/>
    <w:rsid w:val="00C10DFF"/>
    <w:rsid w:val="00C11047"/>
    <w:rsid w:val="00C11A8E"/>
    <w:rsid w:val="00C11CB8"/>
    <w:rsid w:val="00C1230B"/>
    <w:rsid w:val="00C125C0"/>
    <w:rsid w:val="00C12B25"/>
    <w:rsid w:val="00C13136"/>
    <w:rsid w:val="00C1362B"/>
    <w:rsid w:val="00C13C51"/>
    <w:rsid w:val="00C14509"/>
    <w:rsid w:val="00C14742"/>
    <w:rsid w:val="00C14FC3"/>
    <w:rsid w:val="00C157D2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DA8"/>
    <w:rsid w:val="00C24E9D"/>
    <w:rsid w:val="00C25320"/>
    <w:rsid w:val="00C25BDA"/>
    <w:rsid w:val="00C2626B"/>
    <w:rsid w:val="00C264CA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040"/>
    <w:rsid w:val="00C32476"/>
    <w:rsid w:val="00C324D1"/>
    <w:rsid w:val="00C324D7"/>
    <w:rsid w:val="00C32776"/>
    <w:rsid w:val="00C3296B"/>
    <w:rsid w:val="00C32A50"/>
    <w:rsid w:val="00C32BD9"/>
    <w:rsid w:val="00C32DE7"/>
    <w:rsid w:val="00C3306A"/>
    <w:rsid w:val="00C33CBA"/>
    <w:rsid w:val="00C34D30"/>
    <w:rsid w:val="00C353AB"/>
    <w:rsid w:val="00C35ED0"/>
    <w:rsid w:val="00C36339"/>
    <w:rsid w:val="00C36882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1E8"/>
    <w:rsid w:val="00C436A9"/>
    <w:rsid w:val="00C444A0"/>
    <w:rsid w:val="00C45494"/>
    <w:rsid w:val="00C45753"/>
    <w:rsid w:val="00C45A93"/>
    <w:rsid w:val="00C4608B"/>
    <w:rsid w:val="00C47C3B"/>
    <w:rsid w:val="00C47EA4"/>
    <w:rsid w:val="00C500BE"/>
    <w:rsid w:val="00C50DB9"/>
    <w:rsid w:val="00C51656"/>
    <w:rsid w:val="00C51D74"/>
    <w:rsid w:val="00C52129"/>
    <w:rsid w:val="00C52215"/>
    <w:rsid w:val="00C52BAA"/>
    <w:rsid w:val="00C53C81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873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4B3"/>
    <w:rsid w:val="00C71D48"/>
    <w:rsid w:val="00C7225E"/>
    <w:rsid w:val="00C725B1"/>
    <w:rsid w:val="00C7298C"/>
    <w:rsid w:val="00C729CF"/>
    <w:rsid w:val="00C73CD9"/>
    <w:rsid w:val="00C74451"/>
    <w:rsid w:val="00C7472D"/>
    <w:rsid w:val="00C74B7E"/>
    <w:rsid w:val="00C74ED5"/>
    <w:rsid w:val="00C75092"/>
    <w:rsid w:val="00C7666B"/>
    <w:rsid w:val="00C767D5"/>
    <w:rsid w:val="00C76843"/>
    <w:rsid w:val="00C7706B"/>
    <w:rsid w:val="00C7706E"/>
    <w:rsid w:val="00C774E5"/>
    <w:rsid w:val="00C77D41"/>
    <w:rsid w:val="00C77F75"/>
    <w:rsid w:val="00C802B4"/>
    <w:rsid w:val="00C8055A"/>
    <w:rsid w:val="00C8079B"/>
    <w:rsid w:val="00C8088A"/>
    <w:rsid w:val="00C811A0"/>
    <w:rsid w:val="00C81223"/>
    <w:rsid w:val="00C81469"/>
    <w:rsid w:val="00C81AEC"/>
    <w:rsid w:val="00C82125"/>
    <w:rsid w:val="00C82AE9"/>
    <w:rsid w:val="00C831CD"/>
    <w:rsid w:val="00C83716"/>
    <w:rsid w:val="00C837D3"/>
    <w:rsid w:val="00C8390D"/>
    <w:rsid w:val="00C83C55"/>
    <w:rsid w:val="00C84B3D"/>
    <w:rsid w:val="00C851DB"/>
    <w:rsid w:val="00C85806"/>
    <w:rsid w:val="00C85F00"/>
    <w:rsid w:val="00C85F04"/>
    <w:rsid w:val="00C86773"/>
    <w:rsid w:val="00C86A03"/>
    <w:rsid w:val="00C86DEB"/>
    <w:rsid w:val="00C86ED4"/>
    <w:rsid w:val="00C870D0"/>
    <w:rsid w:val="00C87AAE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1B0"/>
    <w:rsid w:val="00C97A0B"/>
    <w:rsid w:val="00CA03E5"/>
    <w:rsid w:val="00CA07DD"/>
    <w:rsid w:val="00CA09D5"/>
    <w:rsid w:val="00CA0F8C"/>
    <w:rsid w:val="00CA1333"/>
    <w:rsid w:val="00CA15E8"/>
    <w:rsid w:val="00CA1820"/>
    <w:rsid w:val="00CA18C5"/>
    <w:rsid w:val="00CA19E9"/>
    <w:rsid w:val="00CA2205"/>
    <w:rsid w:val="00CA2725"/>
    <w:rsid w:val="00CA2852"/>
    <w:rsid w:val="00CA2ED9"/>
    <w:rsid w:val="00CA3598"/>
    <w:rsid w:val="00CA35FD"/>
    <w:rsid w:val="00CA3767"/>
    <w:rsid w:val="00CA3EEA"/>
    <w:rsid w:val="00CA41CD"/>
    <w:rsid w:val="00CA466A"/>
    <w:rsid w:val="00CA4DB0"/>
    <w:rsid w:val="00CA5333"/>
    <w:rsid w:val="00CA56ED"/>
    <w:rsid w:val="00CA669F"/>
    <w:rsid w:val="00CA69AC"/>
    <w:rsid w:val="00CA69E4"/>
    <w:rsid w:val="00CA6B59"/>
    <w:rsid w:val="00CA7C0F"/>
    <w:rsid w:val="00CA7D97"/>
    <w:rsid w:val="00CB0499"/>
    <w:rsid w:val="00CB05E1"/>
    <w:rsid w:val="00CB0B19"/>
    <w:rsid w:val="00CB0B5B"/>
    <w:rsid w:val="00CB1085"/>
    <w:rsid w:val="00CB14B2"/>
    <w:rsid w:val="00CB1606"/>
    <w:rsid w:val="00CB16D0"/>
    <w:rsid w:val="00CB16E2"/>
    <w:rsid w:val="00CB16ED"/>
    <w:rsid w:val="00CB17B6"/>
    <w:rsid w:val="00CB1E36"/>
    <w:rsid w:val="00CB1F95"/>
    <w:rsid w:val="00CB1FF7"/>
    <w:rsid w:val="00CB2770"/>
    <w:rsid w:val="00CB33BF"/>
    <w:rsid w:val="00CB351F"/>
    <w:rsid w:val="00CB3790"/>
    <w:rsid w:val="00CB38BF"/>
    <w:rsid w:val="00CB3B57"/>
    <w:rsid w:val="00CB3C21"/>
    <w:rsid w:val="00CB415B"/>
    <w:rsid w:val="00CB45E6"/>
    <w:rsid w:val="00CB5036"/>
    <w:rsid w:val="00CB5425"/>
    <w:rsid w:val="00CB58B0"/>
    <w:rsid w:val="00CB626A"/>
    <w:rsid w:val="00CB713E"/>
    <w:rsid w:val="00CB7AB1"/>
    <w:rsid w:val="00CC040B"/>
    <w:rsid w:val="00CC043E"/>
    <w:rsid w:val="00CC056E"/>
    <w:rsid w:val="00CC1912"/>
    <w:rsid w:val="00CC25C5"/>
    <w:rsid w:val="00CC39D3"/>
    <w:rsid w:val="00CC3B5C"/>
    <w:rsid w:val="00CC3E19"/>
    <w:rsid w:val="00CC3E83"/>
    <w:rsid w:val="00CC4026"/>
    <w:rsid w:val="00CC4A80"/>
    <w:rsid w:val="00CC4BF1"/>
    <w:rsid w:val="00CC5026"/>
    <w:rsid w:val="00CC509F"/>
    <w:rsid w:val="00CC522A"/>
    <w:rsid w:val="00CC68D0"/>
    <w:rsid w:val="00CC6D41"/>
    <w:rsid w:val="00CC75D2"/>
    <w:rsid w:val="00CC7753"/>
    <w:rsid w:val="00CD0033"/>
    <w:rsid w:val="00CD00BE"/>
    <w:rsid w:val="00CD03E4"/>
    <w:rsid w:val="00CD100B"/>
    <w:rsid w:val="00CD14FA"/>
    <w:rsid w:val="00CD2189"/>
    <w:rsid w:val="00CD270A"/>
    <w:rsid w:val="00CD293C"/>
    <w:rsid w:val="00CD29B0"/>
    <w:rsid w:val="00CD3034"/>
    <w:rsid w:val="00CD32FF"/>
    <w:rsid w:val="00CD3F77"/>
    <w:rsid w:val="00CD428A"/>
    <w:rsid w:val="00CD4651"/>
    <w:rsid w:val="00CD4959"/>
    <w:rsid w:val="00CD506E"/>
    <w:rsid w:val="00CD55F0"/>
    <w:rsid w:val="00CD59D4"/>
    <w:rsid w:val="00CD67A5"/>
    <w:rsid w:val="00CD6C0C"/>
    <w:rsid w:val="00CD7063"/>
    <w:rsid w:val="00CD7153"/>
    <w:rsid w:val="00CD7899"/>
    <w:rsid w:val="00CD7B5C"/>
    <w:rsid w:val="00CD7E64"/>
    <w:rsid w:val="00CD7F82"/>
    <w:rsid w:val="00CE1A9A"/>
    <w:rsid w:val="00CE1C5F"/>
    <w:rsid w:val="00CE1E12"/>
    <w:rsid w:val="00CE1FDB"/>
    <w:rsid w:val="00CE28C6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284"/>
    <w:rsid w:val="00CF24F9"/>
    <w:rsid w:val="00CF2A0D"/>
    <w:rsid w:val="00CF2B83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ADD"/>
    <w:rsid w:val="00CF7F5F"/>
    <w:rsid w:val="00D00440"/>
    <w:rsid w:val="00D00666"/>
    <w:rsid w:val="00D01092"/>
    <w:rsid w:val="00D01412"/>
    <w:rsid w:val="00D0141A"/>
    <w:rsid w:val="00D018D1"/>
    <w:rsid w:val="00D01F4F"/>
    <w:rsid w:val="00D02081"/>
    <w:rsid w:val="00D0304C"/>
    <w:rsid w:val="00D03124"/>
    <w:rsid w:val="00D03CCD"/>
    <w:rsid w:val="00D03DBD"/>
    <w:rsid w:val="00D03F9A"/>
    <w:rsid w:val="00D0566C"/>
    <w:rsid w:val="00D05A7F"/>
    <w:rsid w:val="00D05FB4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4EC3"/>
    <w:rsid w:val="00D1529F"/>
    <w:rsid w:val="00D15B4C"/>
    <w:rsid w:val="00D15F9F"/>
    <w:rsid w:val="00D1623D"/>
    <w:rsid w:val="00D1680C"/>
    <w:rsid w:val="00D16BF4"/>
    <w:rsid w:val="00D17FF4"/>
    <w:rsid w:val="00D20461"/>
    <w:rsid w:val="00D205DC"/>
    <w:rsid w:val="00D206D7"/>
    <w:rsid w:val="00D21119"/>
    <w:rsid w:val="00D214EC"/>
    <w:rsid w:val="00D21557"/>
    <w:rsid w:val="00D21A8A"/>
    <w:rsid w:val="00D21F32"/>
    <w:rsid w:val="00D21F6C"/>
    <w:rsid w:val="00D222D8"/>
    <w:rsid w:val="00D231FC"/>
    <w:rsid w:val="00D236A1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F4D"/>
    <w:rsid w:val="00D32F9A"/>
    <w:rsid w:val="00D335B1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11F3"/>
    <w:rsid w:val="00D429D7"/>
    <w:rsid w:val="00D430B3"/>
    <w:rsid w:val="00D431B0"/>
    <w:rsid w:val="00D43B7E"/>
    <w:rsid w:val="00D444E1"/>
    <w:rsid w:val="00D448E3"/>
    <w:rsid w:val="00D44A00"/>
    <w:rsid w:val="00D44C0A"/>
    <w:rsid w:val="00D4515A"/>
    <w:rsid w:val="00D45ECD"/>
    <w:rsid w:val="00D46066"/>
    <w:rsid w:val="00D463D1"/>
    <w:rsid w:val="00D4719F"/>
    <w:rsid w:val="00D47A4D"/>
    <w:rsid w:val="00D50255"/>
    <w:rsid w:val="00D502BF"/>
    <w:rsid w:val="00D50359"/>
    <w:rsid w:val="00D50670"/>
    <w:rsid w:val="00D50E4A"/>
    <w:rsid w:val="00D51E0D"/>
    <w:rsid w:val="00D524C7"/>
    <w:rsid w:val="00D52DDF"/>
    <w:rsid w:val="00D5378B"/>
    <w:rsid w:val="00D53AF1"/>
    <w:rsid w:val="00D53D85"/>
    <w:rsid w:val="00D544B9"/>
    <w:rsid w:val="00D54DB6"/>
    <w:rsid w:val="00D55374"/>
    <w:rsid w:val="00D554CF"/>
    <w:rsid w:val="00D55B80"/>
    <w:rsid w:val="00D55E3B"/>
    <w:rsid w:val="00D56ACF"/>
    <w:rsid w:val="00D56B58"/>
    <w:rsid w:val="00D56D36"/>
    <w:rsid w:val="00D56F22"/>
    <w:rsid w:val="00D5725A"/>
    <w:rsid w:val="00D57747"/>
    <w:rsid w:val="00D57955"/>
    <w:rsid w:val="00D60628"/>
    <w:rsid w:val="00D60E7D"/>
    <w:rsid w:val="00D619B1"/>
    <w:rsid w:val="00D61A55"/>
    <w:rsid w:val="00D61BC6"/>
    <w:rsid w:val="00D61C21"/>
    <w:rsid w:val="00D621ED"/>
    <w:rsid w:val="00D62747"/>
    <w:rsid w:val="00D62AF6"/>
    <w:rsid w:val="00D62B20"/>
    <w:rsid w:val="00D631A7"/>
    <w:rsid w:val="00D632B9"/>
    <w:rsid w:val="00D637B7"/>
    <w:rsid w:val="00D639C7"/>
    <w:rsid w:val="00D63E38"/>
    <w:rsid w:val="00D63E86"/>
    <w:rsid w:val="00D641A5"/>
    <w:rsid w:val="00D647C7"/>
    <w:rsid w:val="00D64DD6"/>
    <w:rsid w:val="00D65067"/>
    <w:rsid w:val="00D653A5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67F9F"/>
    <w:rsid w:val="00D70007"/>
    <w:rsid w:val="00D7006B"/>
    <w:rsid w:val="00D70D60"/>
    <w:rsid w:val="00D70E57"/>
    <w:rsid w:val="00D7102B"/>
    <w:rsid w:val="00D71CEA"/>
    <w:rsid w:val="00D71F92"/>
    <w:rsid w:val="00D7223B"/>
    <w:rsid w:val="00D7239E"/>
    <w:rsid w:val="00D723FD"/>
    <w:rsid w:val="00D72B7A"/>
    <w:rsid w:val="00D72C95"/>
    <w:rsid w:val="00D73729"/>
    <w:rsid w:val="00D73AB2"/>
    <w:rsid w:val="00D73ABC"/>
    <w:rsid w:val="00D7437D"/>
    <w:rsid w:val="00D745C6"/>
    <w:rsid w:val="00D75B1E"/>
    <w:rsid w:val="00D76C3F"/>
    <w:rsid w:val="00D76DB4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7D6"/>
    <w:rsid w:val="00D8190C"/>
    <w:rsid w:val="00D8281C"/>
    <w:rsid w:val="00D82E21"/>
    <w:rsid w:val="00D82E84"/>
    <w:rsid w:val="00D832D7"/>
    <w:rsid w:val="00D83588"/>
    <w:rsid w:val="00D83696"/>
    <w:rsid w:val="00D83D67"/>
    <w:rsid w:val="00D8461D"/>
    <w:rsid w:val="00D84735"/>
    <w:rsid w:val="00D84A09"/>
    <w:rsid w:val="00D84C17"/>
    <w:rsid w:val="00D84EE3"/>
    <w:rsid w:val="00D850C7"/>
    <w:rsid w:val="00D85852"/>
    <w:rsid w:val="00D85AE0"/>
    <w:rsid w:val="00D85B4A"/>
    <w:rsid w:val="00D8632F"/>
    <w:rsid w:val="00D86913"/>
    <w:rsid w:val="00D86FFB"/>
    <w:rsid w:val="00D877DB"/>
    <w:rsid w:val="00D87EF3"/>
    <w:rsid w:val="00D9024F"/>
    <w:rsid w:val="00D90999"/>
    <w:rsid w:val="00D91219"/>
    <w:rsid w:val="00D9128C"/>
    <w:rsid w:val="00D91617"/>
    <w:rsid w:val="00D91E3C"/>
    <w:rsid w:val="00D91EAE"/>
    <w:rsid w:val="00D920D7"/>
    <w:rsid w:val="00D93B6A"/>
    <w:rsid w:val="00D9474D"/>
    <w:rsid w:val="00D94785"/>
    <w:rsid w:val="00D94932"/>
    <w:rsid w:val="00D94C40"/>
    <w:rsid w:val="00D953EB"/>
    <w:rsid w:val="00D9551A"/>
    <w:rsid w:val="00D96000"/>
    <w:rsid w:val="00D96DC0"/>
    <w:rsid w:val="00D97142"/>
    <w:rsid w:val="00D971AA"/>
    <w:rsid w:val="00D9737E"/>
    <w:rsid w:val="00D979DE"/>
    <w:rsid w:val="00D97E5A"/>
    <w:rsid w:val="00DA1519"/>
    <w:rsid w:val="00DA1B6C"/>
    <w:rsid w:val="00DA1F67"/>
    <w:rsid w:val="00DA21C6"/>
    <w:rsid w:val="00DA2395"/>
    <w:rsid w:val="00DA2A14"/>
    <w:rsid w:val="00DA2B76"/>
    <w:rsid w:val="00DA2C6C"/>
    <w:rsid w:val="00DA3049"/>
    <w:rsid w:val="00DA33D0"/>
    <w:rsid w:val="00DA3D31"/>
    <w:rsid w:val="00DA3F29"/>
    <w:rsid w:val="00DA4206"/>
    <w:rsid w:val="00DA4345"/>
    <w:rsid w:val="00DA4709"/>
    <w:rsid w:val="00DA4C3E"/>
    <w:rsid w:val="00DA54B3"/>
    <w:rsid w:val="00DA5FFD"/>
    <w:rsid w:val="00DB041A"/>
    <w:rsid w:val="00DB0926"/>
    <w:rsid w:val="00DB0D67"/>
    <w:rsid w:val="00DB14D1"/>
    <w:rsid w:val="00DB1EC2"/>
    <w:rsid w:val="00DB27EB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47B"/>
    <w:rsid w:val="00DC0B98"/>
    <w:rsid w:val="00DC0D00"/>
    <w:rsid w:val="00DC172F"/>
    <w:rsid w:val="00DC173B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58B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5C1"/>
    <w:rsid w:val="00DD3642"/>
    <w:rsid w:val="00DD42A9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1"/>
    <w:rsid w:val="00DE2525"/>
    <w:rsid w:val="00DE25D0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E7275"/>
    <w:rsid w:val="00DF034D"/>
    <w:rsid w:val="00DF111F"/>
    <w:rsid w:val="00DF114A"/>
    <w:rsid w:val="00DF16A1"/>
    <w:rsid w:val="00DF2111"/>
    <w:rsid w:val="00DF30D2"/>
    <w:rsid w:val="00DF3D85"/>
    <w:rsid w:val="00DF42F7"/>
    <w:rsid w:val="00DF4A5B"/>
    <w:rsid w:val="00DF68E9"/>
    <w:rsid w:val="00DF736A"/>
    <w:rsid w:val="00DF73FA"/>
    <w:rsid w:val="00DF7420"/>
    <w:rsid w:val="00DF74EF"/>
    <w:rsid w:val="00DF7B80"/>
    <w:rsid w:val="00DF7F5E"/>
    <w:rsid w:val="00E001F2"/>
    <w:rsid w:val="00E00A13"/>
    <w:rsid w:val="00E01006"/>
    <w:rsid w:val="00E019E8"/>
    <w:rsid w:val="00E01FDD"/>
    <w:rsid w:val="00E03001"/>
    <w:rsid w:val="00E03267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6E22"/>
    <w:rsid w:val="00E0714A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034"/>
    <w:rsid w:val="00E15335"/>
    <w:rsid w:val="00E15575"/>
    <w:rsid w:val="00E15582"/>
    <w:rsid w:val="00E15D42"/>
    <w:rsid w:val="00E1617E"/>
    <w:rsid w:val="00E161AE"/>
    <w:rsid w:val="00E16ABF"/>
    <w:rsid w:val="00E16B97"/>
    <w:rsid w:val="00E16E69"/>
    <w:rsid w:val="00E16FC9"/>
    <w:rsid w:val="00E17BAE"/>
    <w:rsid w:val="00E17C66"/>
    <w:rsid w:val="00E20043"/>
    <w:rsid w:val="00E20635"/>
    <w:rsid w:val="00E21E94"/>
    <w:rsid w:val="00E2236F"/>
    <w:rsid w:val="00E223E3"/>
    <w:rsid w:val="00E22580"/>
    <w:rsid w:val="00E2266C"/>
    <w:rsid w:val="00E22AAF"/>
    <w:rsid w:val="00E232A0"/>
    <w:rsid w:val="00E234FF"/>
    <w:rsid w:val="00E23737"/>
    <w:rsid w:val="00E238FA"/>
    <w:rsid w:val="00E24363"/>
    <w:rsid w:val="00E2441D"/>
    <w:rsid w:val="00E247DE"/>
    <w:rsid w:val="00E247F6"/>
    <w:rsid w:val="00E24889"/>
    <w:rsid w:val="00E2493B"/>
    <w:rsid w:val="00E24EC6"/>
    <w:rsid w:val="00E25451"/>
    <w:rsid w:val="00E256EC"/>
    <w:rsid w:val="00E25DDA"/>
    <w:rsid w:val="00E261AA"/>
    <w:rsid w:val="00E263C5"/>
    <w:rsid w:val="00E26B98"/>
    <w:rsid w:val="00E26F9E"/>
    <w:rsid w:val="00E2714D"/>
    <w:rsid w:val="00E279CE"/>
    <w:rsid w:val="00E27EA6"/>
    <w:rsid w:val="00E314D0"/>
    <w:rsid w:val="00E316A9"/>
    <w:rsid w:val="00E31E7F"/>
    <w:rsid w:val="00E329D7"/>
    <w:rsid w:val="00E32C90"/>
    <w:rsid w:val="00E32EA5"/>
    <w:rsid w:val="00E332C0"/>
    <w:rsid w:val="00E33726"/>
    <w:rsid w:val="00E33A51"/>
    <w:rsid w:val="00E33DA1"/>
    <w:rsid w:val="00E3423D"/>
    <w:rsid w:val="00E34898"/>
    <w:rsid w:val="00E34E93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E9D"/>
    <w:rsid w:val="00E40F8B"/>
    <w:rsid w:val="00E41A7A"/>
    <w:rsid w:val="00E41ECB"/>
    <w:rsid w:val="00E42241"/>
    <w:rsid w:val="00E42BD8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47FA6"/>
    <w:rsid w:val="00E50158"/>
    <w:rsid w:val="00E51158"/>
    <w:rsid w:val="00E51934"/>
    <w:rsid w:val="00E51C6F"/>
    <w:rsid w:val="00E527DA"/>
    <w:rsid w:val="00E52BC7"/>
    <w:rsid w:val="00E52F84"/>
    <w:rsid w:val="00E5394C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64B"/>
    <w:rsid w:val="00E62A8C"/>
    <w:rsid w:val="00E6394D"/>
    <w:rsid w:val="00E6455D"/>
    <w:rsid w:val="00E64B67"/>
    <w:rsid w:val="00E64BD6"/>
    <w:rsid w:val="00E651FB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19C2"/>
    <w:rsid w:val="00E71C62"/>
    <w:rsid w:val="00E72DFE"/>
    <w:rsid w:val="00E73070"/>
    <w:rsid w:val="00E73C25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0EF6"/>
    <w:rsid w:val="00E912A0"/>
    <w:rsid w:val="00E92075"/>
    <w:rsid w:val="00E920EA"/>
    <w:rsid w:val="00E92247"/>
    <w:rsid w:val="00E92EDF"/>
    <w:rsid w:val="00E9346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2FDE"/>
    <w:rsid w:val="00EA333B"/>
    <w:rsid w:val="00EA369C"/>
    <w:rsid w:val="00EA38B0"/>
    <w:rsid w:val="00EA3F1D"/>
    <w:rsid w:val="00EA47C6"/>
    <w:rsid w:val="00EA4BA5"/>
    <w:rsid w:val="00EA5097"/>
    <w:rsid w:val="00EA57D6"/>
    <w:rsid w:val="00EA5950"/>
    <w:rsid w:val="00EA5DBF"/>
    <w:rsid w:val="00EA5FE4"/>
    <w:rsid w:val="00EA64AB"/>
    <w:rsid w:val="00EA699E"/>
    <w:rsid w:val="00EA6A48"/>
    <w:rsid w:val="00EB02AD"/>
    <w:rsid w:val="00EB06EC"/>
    <w:rsid w:val="00EB09B7"/>
    <w:rsid w:val="00EB10A3"/>
    <w:rsid w:val="00EB1B78"/>
    <w:rsid w:val="00EB1FBA"/>
    <w:rsid w:val="00EB250B"/>
    <w:rsid w:val="00EB257C"/>
    <w:rsid w:val="00EB2D67"/>
    <w:rsid w:val="00EB2D9F"/>
    <w:rsid w:val="00EB365B"/>
    <w:rsid w:val="00EB3B8B"/>
    <w:rsid w:val="00EB411C"/>
    <w:rsid w:val="00EB5487"/>
    <w:rsid w:val="00EB5841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4CC"/>
    <w:rsid w:val="00EC2582"/>
    <w:rsid w:val="00EC26F4"/>
    <w:rsid w:val="00EC2825"/>
    <w:rsid w:val="00EC2B97"/>
    <w:rsid w:val="00EC2F65"/>
    <w:rsid w:val="00EC35CE"/>
    <w:rsid w:val="00EC39A6"/>
    <w:rsid w:val="00EC3C22"/>
    <w:rsid w:val="00EC3CF6"/>
    <w:rsid w:val="00EC4050"/>
    <w:rsid w:val="00EC43B6"/>
    <w:rsid w:val="00EC44D0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891"/>
    <w:rsid w:val="00ED0900"/>
    <w:rsid w:val="00ED0D40"/>
    <w:rsid w:val="00ED0FB5"/>
    <w:rsid w:val="00ED1059"/>
    <w:rsid w:val="00ED1DBC"/>
    <w:rsid w:val="00ED24AB"/>
    <w:rsid w:val="00ED2DB9"/>
    <w:rsid w:val="00ED2E94"/>
    <w:rsid w:val="00ED3164"/>
    <w:rsid w:val="00ED410A"/>
    <w:rsid w:val="00ED41A6"/>
    <w:rsid w:val="00ED43C3"/>
    <w:rsid w:val="00ED4555"/>
    <w:rsid w:val="00ED4E87"/>
    <w:rsid w:val="00ED5344"/>
    <w:rsid w:val="00ED55B0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2EB8"/>
    <w:rsid w:val="00EE328B"/>
    <w:rsid w:val="00EE32B0"/>
    <w:rsid w:val="00EE39DD"/>
    <w:rsid w:val="00EE3CA1"/>
    <w:rsid w:val="00EE3F81"/>
    <w:rsid w:val="00EE47DB"/>
    <w:rsid w:val="00EE4BDE"/>
    <w:rsid w:val="00EE4D07"/>
    <w:rsid w:val="00EE4D17"/>
    <w:rsid w:val="00EE56C2"/>
    <w:rsid w:val="00EE5C88"/>
    <w:rsid w:val="00EE5E16"/>
    <w:rsid w:val="00EE6069"/>
    <w:rsid w:val="00EE6219"/>
    <w:rsid w:val="00EE6934"/>
    <w:rsid w:val="00EE6BB9"/>
    <w:rsid w:val="00EE7D7C"/>
    <w:rsid w:val="00EF0947"/>
    <w:rsid w:val="00EF0A76"/>
    <w:rsid w:val="00EF1549"/>
    <w:rsid w:val="00EF203F"/>
    <w:rsid w:val="00EF21D9"/>
    <w:rsid w:val="00EF226C"/>
    <w:rsid w:val="00EF27D1"/>
    <w:rsid w:val="00EF3591"/>
    <w:rsid w:val="00EF3C68"/>
    <w:rsid w:val="00EF4A80"/>
    <w:rsid w:val="00EF4E75"/>
    <w:rsid w:val="00EF4FFD"/>
    <w:rsid w:val="00EF564D"/>
    <w:rsid w:val="00EF5EB4"/>
    <w:rsid w:val="00EF6266"/>
    <w:rsid w:val="00EF62E2"/>
    <w:rsid w:val="00EF6A0C"/>
    <w:rsid w:val="00EF6DA2"/>
    <w:rsid w:val="00EF7110"/>
    <w:rsid w:val="00EF7C67"/>
    <w:rsid w:val="00EF7E5E"/>
    <w:rsid w:val="00F00009"/>
    <w:rsid w:val="00F00575"/>
    <w:rsid w:val="00F00659"/>
    <w:rsid w:val="00F006D1"/>
    <w:rsid w:val="00F00957"/>
    <w:rsid w:val="00F00A38"/>
    <w:rsid w:val="00F01118"/>
    <w:rsid w:val="00F01BC7"/>
    <w:rsid w:val="00F01ECC"/>
    <w:rsid w:val="00F027EF"/>
    <w:rsid w:val="00F029BD"/>
    <w:rsid w:val="00F02C2D"/>
    <w:rsid w:val="00F035C9"/>
    <w:rsid w:val="00F0455E"/>
    <w:rsid w:val="00F045B1"/>
    <w:rsid w:val="00F048BC"/>
    <w:rsid w:val="00F04A5E"/>
    <w:rsid w:val="00F04AC9"/>
    <w:rsid w:val="00F05189"/>
    <w:rsid w:val="00F0523C"/>
    <w:rsid w:val="00F052FD"/>
    <w:rsid w:val="00F05665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3B4"/>
    <w:rsid w:val="00F1354C"/>
    <w:rsid w:val="00F13570"/>
    <w:rsid w:val="00F13715"/>
    <w:rsid w:val="00F13B0B"/>
    <w:rsid w:val="00F13E1F"/>
    <w:rsid w:val="00F1421E"/>
    <w:rsid w:val="00F14441"/>
    <w:rsid w:val="00F1502C"/>
    <w:rsid w:val="00F1529E"/>
    <w:rsid w:val="00F152B7"/>
    <w:rsid w:val="00F156D5"/>
    <w:rsid w:val="00F16003"/>
    <w:rsid w:val="00F16D04"/>
    <w:rsid w:val="00F17231"/>
    <w:rsid w:val="00F173D6"/>
    <w:rsid w:val="00F201D7"/>
    <w:rsid w:val="00F2041C"/>
    <w:rsid w:val="00F20424"/>
    <w:rsid w:val="00F208C1"/>
    <w:rsid w:val="00F20BF5"/>
    <w:rsid w:val="00F20C9A"/>
    <w:rsid w:val="00F20F4C"/>
    <w:rsid w:val="00F21173"/>
    <w:rsid w:val="00F217AA"/>
    <w:rsid w:val="00F21D95"/>
    <w:rsid w:val="00F21E2D"/>
    <w:rsid w:val="00F228BD"/>
    <w:rsid w:val="00F22AFB"/>
    <w:rsid w:val="00F22BCD"/>
    <w:rsid w:val="00F248E2"/>
    <w:rsid w:val="00F253E2"/>
    <w:rsid w:val="00F25623"/>
    <w:rsid w:val="00F257A0"/>
    <w:rsid w:val="00F25895"/>
    <w:rsid w:val="00F25CB9"/>
    <w:rsid w:val="00F25D02"/>
    <w:rsid w:val="00F25D98"/>
    <w:rsid w:val="00F26CE5"/>
    <w:rsid w:val="00F26EAF"/>
    <w:rsid w:val="00F26FBF"/>
    <w:rsid w:val="00F270AE"/>
    <w:rsid w:val="00F27F4E"/>
    <w:rsid w:val="00F300FB"/>
    <w:rsid w:val="00F31A3B"/>
    <w:rsid w:val="00F31DB5"/>
    <w:rsid w:val="00F3213E"/>
    <w:rsid w:val="00F321B1"/>
    <w:rsid w:val="00F3244D"/>
    <w:rsid w:val="00F32556"/>
    <w:rsid w:val="00F32881"/>
    <w:rsid w:val="00F34490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37726"/>
    <w:rsid w:val="00F40285"/>
    <w:rsid w:val="00F40333"/>
    <w:rsid w:val="00F4034B"/>
    <w:rsid w:val="00F4051A"/>
    <w:rsid w:val="00F40973"/>
    <w:rsid w:val="00F40BC4"/>
    <w:rsid w:val="00F40D3E"/>
    <w:rsid w:val="00F410F1"/>
    <w:rsid w:val="00F4196F"/>
    <w:rsid w:val="00F41C05"/>
    <w:rsid w:val="00F41E8B"/>
    <w:rsid w:val="00F43356"/>
    <w:rsid w:val="00F4348C"/>
    <w:rsid w:val="00F4349A"/>
    <w:rsid w:val="00F4361E"/>
    <w:rsid w:val="00F44DDB"/>
    <w:rsid w:val="00F44EA4"/>
    <w:rsid w:val="00F4530C"/>
    <w:rsid w:val="00F46AAD"/>
    <w:rsid w:val="00F46CEB"/>
    <w:rsid w:val="00F46EDD"/>
    <w:rsid w:val="00F4709C"/>
    <w:rsid w:val="00F47752"/>
    <w:rsid w:val="00F47BE0"/>
    <w:rsid w:val="00F50279"/>
    <w:rsid w:val="00F50704"/>
    <w:rsid w:val="00F514E3"/>
    <w:rsid w:val="00F51596"/>
    <w:rsid w:val="00F516D5"/>
    <w:rsid w:val="00F516D8"/>
    <w:rsid w:val="00F51789"/>
    <w:rsid w:val="00F5187D"/>
    <w:rsid w:val="00F51A3E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9"/>
    <w:rsid w:val="00F54DAE"/>
    <w:rsid w:val="00F55294"/>
    <w:rsid w:val="00F556AB"/>
    <w:rsid w:val="00F55FA2"/>
    <w:rsid w:val="00F5665D"/>
    <w:rsid w:val="00F56EA1"/>
    <w:rsid w:val="00F57177"/>
    <w:rsid w:val="00F578A0"/>
    <w:rsid w:val="00F57DE6"/>
    <w:rsid w:val="00F602DC"/>
    <w:rsid w:val="00F603A1"/>
    <w:rsid w:val="00F603F3"/>
    <w:rsid w:val="00F60473"/>
    <w:rsid w:val="00F60606"/>
    <w:rsid w:val="00F60A61"/>
    <w:rsid w:val="00F610F8"/>
    <w:rsid w:val="00F615C5"/>
    <w:rsid w:val="00F6174A"/>
    <w:rsid w:val="00F61966"/>
    <w:rsid w:val="00F6199B"/>
    <w:rsid w:val="00F61BFB"/>
    <w:rsid w:val="00F62BC0"/>
    <w:rsid w:val="00F62DF1"/>
    <w:rsid w:val="00F63143"/>
    <w:rsid w:val="00F63824"/>
    <w:rsid w:val="00F63C6B"/>
    <w:rsid w:val="00F63C6F"/>
    <w:rsid w:val="00F63CCA"/>
    <w:rsid w:val="00F6556B"/>
    <w:rsid w:val="00F65772"/>
    <w:rsid w:val="00F66485"/>
    <w:rsid w:val="00F666F7"/>
    <w:rsid w:val="00F6690B"/>
    <w:rsid w:val="00F66C78"/>
    <w:rsid w:val="00F67817"/>
    <w:rsid w:val="00F678BD"/>
    <w:rsid w:val="00F67B5C"/>
    <w:rsid w:val="00F67DAA"/>
    <w:rsid w:val="00F7081D"/>
    <w:rsid w:val="00F71701"/>
    <w:rsid w:val="00F71F02"/>
    <w:rsid w:val="00F723A7"/>
    <w:rsid w:val="00F72BB3"/>
    <w:rsid w:val="00F73071"/>
    <w:rsid w:val="00F739A1"/>
    <w:rsid w:val="00F73B70"/>
    <w:rsid w:val="00F73C42"/>
    <w:rsid w:val="00F73F05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84E"/>
    <w:rsid w:val="00F82EBA"/>
    <w:rsid w:val="00F83807"/>
    <w:rsid w:val="00F839E3"/>
    <w:rsid w:val="00F83AD6"/>
    <w:rsid w:val="00F85108"/>
    <w:rsid w:val="00F8511F"/>
    <w:rsid w:val="00F860A4"/>
    <w:rsid w:val="00F862DD"/>
    <w:rsid w:val="00F86D12"/>
    <w:rsid w:val="00F873FC"/>
    <w:rsid w:val="00F902FF"/>
    <w:rsid w:val="00F90700"/>
    <w:rsid w:val="00F90A8F"/>
    <w:rsid w:val="00F915AB"/>
    <w:rsid w:val="00F91693"/>
    <w:rsid w:val="00F91973"/>
    <w:rsid w:val="00F92AE9"/>
    <w:rsid w:val="00F92C03"/>
    <w:rsid w:val="00F93624"/>
    <w:rsid w:val="00F93A9B"/>
    <w:rsid w:val="00F93DE4"/>
    <w:rsid w:val="00F9404D"/>
    <w:rsid w:val="00F94524"/>
    <w:rsid w:val="00F94540"/>
    <w:rsid w:val="00F945D0"/>
    <w:rsid w:val="00F94F2B"/>
    <w:rsid w:val="00F95066"/>
    <w:rsid w:val="00F958D2"/>
    <w:rsid w:val="00F95AFA"/>
    <w:rsid w:val="00F95BCF"/>
    <w:rsid w:val="00F96449"/>
    <w:rsid w:val="00F96AD6"/>
    <w:rsid w:val="00F97A1D"/>
    <w:rsid w:val="00FA01A0"/>
    <w:rsid w:val="00FA09B1"/>
    <w:rsid w:val="00FA0D76"/>
    <w:rsid w:val="00FA0D8E"/>
    <w:rsid w:val="00FA112E"/>
    <w:rsid w:val="00FA14D6"/>
    <w:rsid w:val="00FA19BB"/>
    <w:rsid w:val="00FA1D42"/>
    <w:rsid w:val="00FA2AD8"/>
    <w:rsid w:val="00FA2BE5"/>
    <w:rsid w:val="00FA33F0"/>
    <w:rsid w:val="00FA38E3"/>
    <w:rsid w:val="00FA3CBB"/>
    <w:rsid w:val="00FA4781"/>
    <w:rsid w:val="00FA47EF"/>
    <w:rsid w:val="00FA4BA5"/>
    <w:rsid w:val="00FA4C12"/>
    <w:rsid w:val="00FA4C44"/>
    <w:rsid w:val="00FA51FB"/>
    <w:rsid w:val="00FA5400"/>
    <w:rsid w:val="00FA5730"/>
    <w:rsid w:val="00FA626B"/>
    <w:rsid w:val="00FA6D92"/>
    <w:rsid w:val="00FA6ED3"/>
    <w:rsid w:val="00FA6F6C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5C19"/>
    <w:rsid w:val="00FB6386"/>
    <w:rsid w:val="00FB65B1"/>
    <w:rsid w:val="00FB6D54"/>
    <w:rsid w:val="00FB6DE4"/>
    <w:rsid w:val="00FB73C2"/>
    <w:rsid w:val="00FB758F"/>
    <w:rsid w:val="00FB7A78"/>
    <w:rsid w:val="00FB7B90"/>
    <w:rsid w:val="00FC059C"/>
    <w:rsid w:val="00FC0883"/>
    <w:rsid w:val="00FC0B95"/>
    <w:rsid w:val="00FC0CFD"/>
    <w:rsid w:val="00FC0FBD"/>
    <w:rsid w:val="00FC122D"/>
    <w:rsid w:val="00FC186F"/>
    <w:rsid w:val="00FC1BA9"/>
    <w:rsid w:val="00FC223D"/>
    <w:rsid w:val="00FC34DE"/>
    <w:rsid w:val="00FC54D0"/>
    <w:rsid w:val="00FC58D7"/>
    <w:rsid w:val="00FC6600"/>
    <w:rsid w:val="00FC6AE9"/>
    <w:rsid w:val="00FC6C65"/>
    <w:rsid w:val="00FC7101"/>
    <w:rsid w:val="00FC732D"/>
    <w:rsid w:val="00FC7651"/>
    <w:rsid w:val="00FC7D11"/>
    <w:rsid w:val="00FC7EDF"/>
    <w:rsid w:val="00FD0071"/>
    <w:rsid w:val="00FD02E8"/>
    <w:rsid w:val="00FD069B"/>
    <w:rsid w:val="00FD0CDF"/>
    <w:rsid w:val="00FD1144"/>
    <w:rsid w:val="00FD1261"/>
    <w:rsid w:val="00FD1263"/>
    <w:rsid w:val="00FD1715"/>
    <w:rsid w:val="00FD1860"/>
    <w:rsid w:val="00FD1AE3"/>
    <w:rsid w:val="00FD210D"/>
    <w:rsid w:val="00FD2226"/>
    <w:rsid w:val="00FD23D3"/>
    <w:rsid w:val="00FD3941"/>
    <w:rsid w:val="00FD46D4"/>
    <w:rsid w:val="00FD5311"/>
    <w:rsid w:val="00FD5449"/>
    <w:rsid w:val="00FD5747"/>
    <w:rsid w:val="00FD5751"/>
    <w:rsid w:val="00FD5B65"/>
    <w:rsid w:val="00FD6800"/>
    <w:rsid w:val="00FD7EA0"/>
    <w:rsid w:val="00FE01B1"/>
    <w:rsid w:val="00FE01B3"/>
    <w:rsid w:val="00FE065B"/>
    <w:rsid w:val="00FE143C"/>
    <w:rsid w:val="00FE22FC"/>
    <w:rsid w:val="00FE2795"/>
    <w:rsid w:val="00FE282B"/>
    <w:rsid w:val="00FE293D"/>
    <w:rsid w:val="00FE352E"/>
    <w:rsid w:val="00FE370F"/>
    <w:rsid w:val="00FE497F"/>
    <w:rsid w:val="00FE4A65"/>
    <w:rsid w:val="00FE4FF6"/>
    <w:rsid w:val="00FE5129"/>
    <w:rsid w:val="00FE52F3"/>
    <w:rsid w:val="00FE5510"/>
    <w:rsid w:val="00FE59EA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2C4D"/>
    <w:rsid w:val="00FF350D"/>
    <w:rsid w:val="00FF38FD"/>
    <w:rsid w:val="00FF3A3B"/>
    <w:rsid w:val="00FF3A57"/>
    <w:rsid w:val="00FF3B56"/>
    <w:rsid w:val="00FF3EA3"/>
    <w:rsid w:val="00FF4344"/>
    <w:rsid w:val="00FF4EE4"/>
    <w:rsid w:val="00FF5F10"/>
    <w:rsid w:val="00FF6536"/>
    <w:rsid w:val="00FF7205"/>
    <w:rsid w:val="00FF78A1"/>
    <w:rsid w:val="25453429"/>
    <w:rsid w:val="31B221FD"/>
    <w:rsid w:val="32B2ACA2"/>
    <w:rsid w:val="333F1F7F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DF95C1E-2C77-41ED-959D-9359320B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autoRedefine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ListParagraph5">
    <w:name w:val="List Paragraph5"/>
    <w:basedOn w:val="Normal"/>
    <w:rsid w:val="008A7BD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C173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C173B"/>
    <w:rPr>
      <w:rFonts w:ascii="Arial" w:eastAsia="MS Mincho" w:hAnsi="Arial"/>
      <w:noProof/>
      <w:szCs w:val="24"/>
      <w:lang w:val="en-GB" w:eastAsia="en-GB"/>
    </w:rPr>
  </w:style>
  <w:style w:type="character" w:customStyle="1" w:styleId="a1">
    <w:name w:val="首标题"/>
    <w:rsid w:val="004B7E63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2325</TotalTime>
  <Pages>6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15706</CharactersWithSpaces>
  <SharedDoc>false</SharedDoc>
  <HLinks>
    <vt:vector size="54" baseType="variant">
      <vt:variant>
        <vt:i4>1835066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_Toc206073985</vt:lpwstr>
      </vt:variant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_Toc206073984</vt:lpwstr>
      </vt:variant>
      <vt:variant>
        <vt:i4>1835066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_Toc206073983</vt:lpwstr>
      </vt:variant>
      <vt:variant>
        <vt:i4>1835066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_Toc206073982</vt:lpwstr>
      </vt:variant>
      <vt:variant>
        <vt:i4>1835066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_Toc206073981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_Toc206073980</vt:lpwstr>
      </vt:variant>
      <vt:variant>
        <vt:i4>1245242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_Toc206073979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_Toc206073978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_Toc202722229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167</cp:revision>
  <cp:lastPrinted>1900-01-03T05:00:00Z</cp:lastPrinted>
  <dcterms:created xsi:type="dcterms:W3CDTF">2025-07-07T02:26:00Z</dcterms:created>
  <dcterms:modified xsi:type="dcterms:W3CDTF">2025-08-15T05:57:00Z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