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6F861" w14:textId="29691DC9" w:rsidR="009A28A9" w:rsidRPr="00EF2BFF" w:rsidRDefault="009A28A9" w:rsidP="009A28A9">
      <w:pPr>
        <w:pStyle w:val="Header"/>
        <w:rPr>
          <w:rFonts w:cs="Arial"/>
          <w:bCs/>
          <w:sz w:val="24"/>
          <w:szCs w:val="24"/>
        </w:rPr>
      </w:pPr>
      <w:bookmarkStart w:id="0" w:name="_Hlk193005587"/>
      <w:r w:rsidRPr="00EF2BFF">
        <w:rPr>
          <w:rFonts w:cs="Arial"/>
          <w:bCs/>
          <w:sz w:val="24"/>
          <w:szCs w:val="24"/>
        </w:rPr>
        <w:t>3GPP TSG-RAN WG3 Meeting #129</w:t>
      </w:r>
      <w:r w:rsidRPr="00EF2BFF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  <w:t xml:space="preserve">       </w:t>
      </w:r>
      <w:r w:rsidRPr="00EF2BFF">
        <w:rPr>
          <w:rFonts w:cs="Arial"/>
          <w:bCs/>
          <w:sz w:val="24"/>
          <w:szCs w:val="24"/>
        </w:rPr>
        <w:t>R3-25</w:t>
      </w:r>
      <w:r w:rsidR="00E21548">
        <w:rPr>
          <w:rFonts w:cs="Arial"/>
          <w:bCs/>
          <w:sz w:val="24"/>
          <w:szCs w:val="24"/>
        </w:rPr>
        <w:t>5718</w:t>
      </w:r>
    </w:p>
    <w:p w14:paraId="52839B39" w14:textId="22B96290" w:rsidR="009A28A9" w:rsidRPr="00EF2BFF" w:rsidRDefault="009A28A9" w:rsidP="009A28A9">
      <w:pPr>
        <w:pStyle w:val="Header"/>
        <w:rPr>
          <w:rFonts w:cs="Arial"/>
          <w:bCs/>
          <w:sz w:val="24"/>
          <w:szCs w:val="24"/>
        </w:rPr>
      </w:pPr>
      <w:bookmarkStart w:id="1" w:name="_Hlk103953190"/>
      <w:r w:rsidRPr="00EF2BFF">
        <w:rPr>
          <w:rFonts w:cs="Arial"/>
          <w:bCs/>
          <w:sz w:val="24"/>
          <w:szCs w:val="24"/>
        </w:rPr>
        <w:t>Bengaluru</w:t>
      </w:r>
      <w:r w:rsidR="00261135">
        <w:rPr>
          <w:rFonts w:cs="Arial"/>
          <w:bCs/>
          <w:sz w:val="24"/>
          <w:szCs w:val="24"/>
        </w:rPr>
        <w:t xml:space="preserve">, </w:t>
      </w:r>
      <w:r w:rsidRPr="00EF2BFF">
        <w:rPr>
          <w:rFonts w:cs="Arial"/>
          <w:bCs/>
          <w:sz w:val="24"/>
          <w:szCs w:val="24"/>
        </w:rPr>
        <w:t>India, 25</w:t>
      </w:r>
      <w:r w:rsidRPr="00EF2BFF">
        <w:rPr>
          <w:rFonts w:cs="Arial"/>
          <w:bCs/>
          <w:sz w:val="24"/>
          <w:szCs w:val="24"/>
          <w:vertAlign w:val="superscript"/>
        </w:rPr>
        <w:t>th</w:t>
      </w:r>
      <w:r w:rsidRPr="00EF2BFF">
        <w:rPr>
          <w:rFonts w:cs="Arial"/>
          <w:bCs/>
          <w:sz w:val="24"/>
          <w:szCs w:val="24"/>
        </w:rPr>
        <w:t xml:space="preserve"> – 29</w:t>
      </w:r>
      <w:r w:rsidRPr="00EF2BFF">
        <w:rPr>
          <w:rFonts w:cs="Arial"/>
          <w:bCs/>
          <w:sz w:val="24"/>
          <w:szCs w:val="24"/>
          <w:vertAlign w:val="superscript"/>
        </w:rPr>
        <w:t xml:space="preserve">th </w:t>
      </w:r>
      <w:r w:rsidRPr="00EF2BFF">
        <w:rPr>
          <w:rFonts w:cs="Arial"/>
          <w:bCs/>
          <w:sz w:val="24"/>
          <w:szCs w:val="24"/>
        </w:rPr>
        <w:t>August 202</w:t>
      </w:r>
      <w:bookmarkEnd w:id="1"/>
      <w:r w:rsidRPr="00EF2BFF">
        <w:rPr>
          <w:rFonts w:cs="Arial"/>
          <w:bCs/>
          <w:sz w:val="24"/>
          <w:szCs w:val="24"/>
        </w:rPr>
        <w:t>5</w:t>
      </w:r>
      <w:bookmarkEnd w:id="0"/>
    </w:p>
    <w:p w14:paraId="5E080F9E" w14:textId="77777777" w:rsidR="00143AB2" w:rsidRPr="00912BD6" w:rsidRDefault="00143AB2" w:rsidP="00143AB2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764BFBE2" w14:textId="66C4C6B3" w:rsidR="00143AB2" w:rsidRPr="00912BD6" w:rsidRDefault="00143AB2" w:rsidP="00143AB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</w:r>
      <w:r w:rsidR="003836BE">
        <w:rPr>
          <w:rFonts w:cs="Arial"/>
          <w:b/>
          <w:bCs/>
          <w:color w:val="000000"/>
          <w:sz w:val="24"/>
          <w:szCs w:val="24"/>
        </w:rPr>
        <w:t>9.2</w:t>
      </w:r>
    </w:p>
    <w:p w14:paraId="5C0B04FC" w14:textId="34DB2828" w:rsidR="00143AB2" w:rsidRPr="009A28A9" w:rsidRDefault="00143AB2" w:rsidP="00143AB2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FF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AE4A5C" w:rsidRPr="00912BD6">
        <w:rPr>
          <w:rFonts w:ascii="Arial" w:hAnsi="Arial" w:cs="Arial"/>
          <w:b/>
          <w:bCs/>
          <w:color w:val="000000"/>
          <w:sz w:val="24"/>
        </w:rPr>
        <w:t>Ericsson</w:t>
      </w:r>
      <w:r w:rsidR="00691ACD">
        <w:rPr>
          <w:rFonts w:ascii="Arial" w:hAnsi="Arial" w:cs="Arial"/>
          <w:b/>
          <w:bCs/>
          <w:color w:val="000000"/>
          <w:sz w:val="24"/>
        </w:rPr>
        <w:t xml:space="preserve">, </w:t>
      </w:r>
      <w:r w:rsidR="006F0036" w:rsidRPr="006F0036">
        <w:rPr>
          <w:rFonts w:ascii="Arial" w:hAnsi="Arial" w:cs="Arial"/>
          <w:b/>
          <w:bCs/>
          <w:color w:val="000000"/>
          <w:sz w:val="24"/>
        </w:rPr>
        <w:t>Lenovo, Google, Jio Platforms, CATT</w:t>
      </w:r>
      <w:r w:rsidR="00C0241B">
        <w:rPr>
          <w:rFonts w:ascii="Arial" w:hAnsi="Arial" w:cs="Arial"/>
          <w:b/>
          <w:bCs/>
          <w:color w:val="000000"/>
          <w:sz w:val="24"/>
        </w:rPr>
        <w:t>, Ofinno</w:t>
      </w:r>
      <w:r w:rsidR="000A53EC">
        <w:rPr>
          <w:rFonts w:ascii="Arial" w:hAnsi="Arial" w:cs="Arial"/>
          <w:b/>
          <w:bCs/>
          <w:color w:val="000000"/>
          <w:sz w:val="24"/>
        </w:rPr>
        <w:t xml:space="preserve">, </w:t>
      </w:r>
      <w:r w:rsidR="000A53EC" w:rsidRPr="000A53EC">
        <w:rPr>
          <w:rFonts w:ascii="Arial" w:hAnsi="Arial" w:cs="Arial"/>
          <w:b/>
          <w:bCs/>
          <w:color w:val="000000"/>
          <w:sz w:val="24"/>
        </w:rPr>
        <w:t>Verizon Wireless</w:t>
      </w:r>
    </w:p>
    <w:p w14:paraId="2DCB295D" w14:textId="2D627C28" w:rsidR="00143AB2" w:rsidRPr="00912BD6" w:rsidRDefault="00143AB2" w:rsidP="00143AB2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3836BE" w:rsidRPr="003836BE">
        <w:rPr>
          <w:rFonts w:ascii="Arial" w:hAnsi="Arial" w:cs="Arial"/>
          <w:b/>
          <w:bCs/>
          <w:color w:val="000000"/>
          <w:sz w:val="24"/>
        </w:rPr>
        <w:t>Essential corrections to TCI states for LTM</w:t>
      </w:r>
    </w:p>
    <w:p w14:paraId="65FEAB40" w14:textId="77777777" w:rsidR="00143AB2" w:rsidRDefault="00143AB2" w:rsidP="00143AB2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5F084CF0" w14:textId="0BC20B46" w:rsidR="00601EDA" w:rsidRPr="00E32C90" w:rsidRDefault="00601EDA" w:rsidP="00E32C90">
      <w:pPr>
        <w:pStyle w:val="Heading1"/>
      </w:pPr>
      <w:r w:rsidRPr="00E32C90">
        <w:t>Introduction</w:t>
      </w:r>
      <w:r w:rsidR="003B75E0">
        <w:t xml:space="preserve"> </w:t>
      </w:r>
    </w:p>
    <w:p w14:paraId="0C99268E" w14:textId="7539C5A4" w:rsidR="001A430E" w:rsidRDefault="00443047" w:rsidP="001A430E">
      <w:r w:rsidRPr="00587828">
        <w:t xml:space="preserve">In this contribution, we </w:t>
      </w:r>
      <w:r w:rsidR="003836BE">
        <w:t xml:space="preserve">discuss a correction for LTM </w:t>
      </w:r>
      <w:r w:rsidR="006C34E3">
        <w:t>concerning TCI state configuration</w:t>
      </w:r>
      <w:r w:rsidR="003D7D48" w:rsidRPr="00587828">
        <w:t>.</w:t>
      </w:r>
    </w:p>
    <w:p w14:paraId="608D157F" w14:textId="2B60CCCA" w:rsidR="001F5DD1" w:rsidRDefault="003F70B7" w:rsidP="00F80851">
      <w:pPr>
        <w:pStyle w:val="Heading1"/>
      </w:pPr>
      <w:r w:rsidRPr="00F80851">
        <w:t>Discussion</w:t>
      </w:r>
    </w:p>
    <w:p w14:paraId="092A5AEE" w14:textId="36A083B2" w:rsidR="004958EE" w:rsidRDefault="00B97F98" w:rsidP="00211653">
      <w:pPr>
        <w:rPr>
          <w:noProof/>
        </w:rPr>
      </w:pPr>
      <w:r>
        <w:rPr>
          <w:noProof/>
        </w:rPr>
        <w:t xml:space="preserve">In LTM, </w:t>
      </w:r>
      <w:r w:rsidR="003D3E7A">
        <w:rPr>
          <w:noProof/>
        </w:rPr>
        <w:t>the</w:t>
      </w:r>
      <w:r w:rsidR="009D7034">
        <w:rPr>
          <w:noProof/>
        </w:rPr>
        <w:t xml:space="preserve"> network needs to send in th</w:t>
      </w:r>
      <w:r w:rsidR="004958EE">
        <w:rPr>
          <w:noProof/>
        </w:rPr>
        <w:t xml:space="preserve">e LTM cell switch command a TCI state for the target cell which the UE can use. If no </w:t>
      </w:r>
      <w:r w:rsidR="004958EE" w:rsidRPr="00CB01F2">
        <w:rPr>
          <w:noProof/>
        </w:rPr>
        <w:t>TCI state list is configured for an LTM candidate, an LTM cell switch MAC CE cannot be executed</w:t>
      </w:r>
      <w:r w:rsidR="004958EE">
        <w:rPr>
          <w:noProof/>
        </w:rPr>
        <w:t xml:space="preserve"> by the UE since the UE would not have any TCI state to refer to and </w:t>
      </w:r>
      <w:r w:rsidR="0076520A">
        <w:rPr>
          <w:noProof/>
        </w:rPr>
        <w:t>the LTM execution fails</w:t>
      </w:r>
      <w:r w:rsidR="004958EE" w:rsidRPr="00CB01F2">
        <w:rPr>
          <w:noProof/>
        </w:rPr>
        <w:t>.</w:t>
      </w:r>
    </w:p>
    <w:p w14:paraId="6B2505F5" w14:textId="2594F089" w:rsidR="00523098" w:rsidRDefault="00AF2598" w:rsidP="00211653">
      <w:pPr>
        <w:rPr>
          <w:noProof/>
        </w:rPr>
      </w:pPr>
      <w:r>
        <w:rPr>
          <w:noProof/>
        </w:rPr>
        <w:t xml:space="preserve">In Rel-18 solution for LTM, the </w:t>
      </w:r>
      <w:r w:rsidRPr="00CB01F2">
        <w:rPr>
          <w:noProof/>
        </w:rPr>
        <w:t xml:space="preserve">TCI states </w:t>
      </w:r>
      <w:r>
        <w:rPr>
          <w:noProof/>
        </w:rPr>
        <w:t>configuration</w:t>
      </w:r>
      <w:r w:rsidR="00401AE6">
        <w:rPr>
          <w:noProof/>
        </w:rPr>
        <w:t>s</w:t>
      </w:r>
      <w:r>
        <w:rPr>
          <w:noProof/>
        </w:rPr>
        <w:t xml:space="preserve"> are </w:t>
      </w:r>
      <w:r w:rsidRPr="00CB01F2">
        <w:rPr>
          <w:noProof/>
        </w:rPr>
        <w:t xml:space="preserve">only </w:t>
      </w:r>
      <w:r>
        <w:rPr>
          <w:noProof/>
        </w:rPr>
        <w:t xml:space="preserve">included </w:t>
      </w:r>
      <w:r w:rsidRPr="00CB01F2">
        <w:rPr>
          <w:noProof/>
        </w:rPr>
        <w:t>when early synchronization is requested</w:t>
      </w:r>
      <w:r w:rsidR="00EB78F0">
        <w:rPr>
          <w:noProof/>
        </w:rPr>
        <w:t>. Bothe the</w:t>
      </w:r>
      <w:r w:rsidR="00523098">
        <w:rPr>
          <w:noProof/>
        </w:rPr>
        <w:t xml:space="preserve"> </w:t>
      </w:r>
      <w:r w:rsidR="0062064C">
        <w:rPr>
          <w:noProof/>
        </w:rPr>
        <w:t xml:space="preserve">request for Early Synchronization </w:t>
      </w:r>
      <w:r w:rsidR="00523098">
        <w:rPr>
          <w:noProof/>
        </w:rPr>
        <w:t xml:space="preserve">and the corresponding response are </w:t>
      </w:r>
      <w:r w:rsidR="0062064C">
        <w:rPr>
          <w:noProof/>
        </w:rPr>
        <w:t>optional in the current signaling</w:t>
      </w:r>
      <w:r w:rsidR="00523098">
        <w:rPr>
          <w:noProof/>
        </w:rPr>
        <w:t>: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248DE" w14:paraId="1C75B431" w14:textId="77777777" w:rsidTr="001C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8C95" w14:textId="4CC46076" w:rsidR="007248DE" w:rsidRDefault="00AF2598" w:rsidP="001C4139">
            <w:pPr>
              <w:pStyle w:val="TAL"/>
              <w:keepNext w:val="0"/>
              <w:keepLines w:val="0"/>
              <w:widowControl w:val="0"/>
            </w:pPr>
            <w:r>
              <w:rPr>
                <w:noProof/>
              </w:rPr>
              <w:t xml:space="preserve"> </w:t>
            </w:r>
            <w:r w:rsidR="007248DE"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0985" w14:textId="77777777" w:rsidR="007248DE" w:rsidRDefault="007248DE" w:rsidP="001C4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018B" w14:textId="77777777" w:rsidR="007248DE" w:rsidRPr="00122688" w:rsidRDefault="007248DE" w:rsidP="001C413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FD3F" w14:textId="77777777" w:rsidR="007248DE" w:rsidRPr="0002501C" w:rsidRDefault="007248DE" w:rsidP="001C4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4C39" w14:textId="77777777" w:rsidR="007248DE" w:rsidRDefault="007248DE" w:rsidP="001C4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2E1B" w14:textId="77777777" w:rsidR="007248DE" w:rsidRPr="009C29DB" w:rsidRDefault="007248DE" w:rsidP="001C4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DFA" w14:textId="77777777" w:rsidR="007248DE" w:rsidRDefault="007248DE" w:rsidP="001C4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248DE" w14:paraId="3F9F6FD6" w14:textId="77777777" w:rsidTr="001C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8381" w14:textId="77777777" w:rsidR="007248DE" w:rsidRDefault="007248DE" w:rsidP="001C4139">
            <w:pPr>
              <w:pStyle w:val="TAL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58B" w14:textId="77777777" w:rsidR="007248DE" w:rsidRDefault="007248DE" w:rsidP="001C413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0519" w14:textId="77777777" w:rsidR="007248DE" w:rsidRPr="00122688" w:rsidRDefault="007248DE" w:rsidP="001C413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6CF" w14:textId="77777777" w:rsidR="007248DE" w:rsidRPr="0002501C" w:rsidRDefault="007248DE" w:rsidP="001C4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BE2A" w14:textId="77777777" w:rsidR="007248DE" w:rsidRDefault="007248DE" w:rsidP="001C4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185E" w14:textId="77777777" w:rsidR="007248DE" w:rsidRPr="009C29DB" w:rsidRDefault="007248DE" w:rsidP="001C4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9017" w14:textId="77777777" w:rsidR="007248DE" w:rsidRDefault="007248DE" w:rsidP="001C4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32720808" w14:textId="77777777" w:rsidR="00A83451" w:rsidRDefault="00A83451" w:rsidP="00211653">
      <w:pPr>
        <w:rPr>
          <w:noProof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3098" w14:paraId="493F3624" w14:textId="77777777" w:rsidTr="001C4139">
        <w:tc>
          <w:tcPr>
            <w:tcW w:w="2160" w:type="dxa"/>
          </w:tcPr>
          <w:p w14:paraId="066288F6" w14:textId="77777777" w:rsidR="00523098" w:rsidRPr="00644324" w:rsidRDefault="00523098" w:rsidP="001C4139">
            <w:pPr>
              <w:pStyle w:val="TAL"/>
              <w:keepNext w:val="0"/>
              <w:keepLines w:val="0"/>
              <w:widowControl w:val="0"/>
            </w:pPr>
            <w:r w:rsidRPr="00B3422F"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</w:tcPr>
          <w:p w14:paraId="0D2CE9B6" w14:textId="77777777" w:rsidR="00523098" w:rsidRPr="00644324" w:rsidRDefault="00523098" w:rsidP="001C413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0F0EA245" w14:textId="77777777" w:rsidR="00523098" w:rsidRDefault="00523098" w:rsidP="001C413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3F73D88E" w14:textId="77777777" w:rsidR="00523098" w:rsidRPr="00644324" w:rsidRDefault="00523098" w:rsidP="001C413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5A478EDC" w14:textId="77777777" w:rsidR="00523098" w:rsidRPr="00644324" w:rsidRDefault="00523098" w:rsidP="001C4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406E82" w14:textId="77777777" w:rsidR="00523098" w:rsidRDefault="00523098" w:rsidP="001C4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0DC29DF" w14:textId="77777777" w:rsidR="00523098" w:rsidRDefault="00523098" w:rsidP="001C4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23098" w14:paraId="3DD917E3" w14:textId="77777777" w:rsidTr="001C4139">
        <w:tc>
          <w:tcPr>
            <w:tcW w:w="2160" w:type="dxa"/>
          </w:tcPr>
          <w:p w14:paraId="190CCCBC" w14:textId="77777777" w:rsidR="00523098" w:rsidRPr="00644324" w:rsidRDefault="00523098" w:rsidP="001C4139">
            <w:pPr>
              <w:pStyle w:val="TAL"/>
              <w:ind w:leftChars="50" w:left="100"/>
            </w:pPr>
            <w:r w:rsidRPr="007F4B74">
              <w:t>&gt;</w:t>
            </w:r>
            <w:r w:rsidRPr="008D66C6">
              <w:rPr>
                <w:rFonts w:eastAsia="Tahoma" w:cs="Arial"/>
                <w:szCs w:val="18"/>
                <w:lang w:eastAsia="zh-CN"/>
              </w:rPr>
              <w:t>TCI</w:t>
            </w:r>
            <w:r w:rsidRPr="007F4B74">
              <w:t xml:space="preserve"> States </w:t>
            </w:r>
            <w:r w:rsidRPr="008D66C6">
              <w:t>Configurations</w:t>
            </w:r>
            <w:r w:rsidRPr="007F4B74">
              <w:t xml:space="preserve"> List</w:t>
            </w:r>
          </w:p>
        </w:tc>
        <w:tc>
          <w:tcPr>
            <w:tcW w:w="1080" w:type="dxa"/>
          </w:tcPr>
          <w:p w14:paraId="1B1710FB" w14:textId="77777777" w:rsidR="00523098" w:rsidRPr="00644324" w:rsidRDefault="00523098" w:rsidP="001C413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5EF32800" w14:textId="77777777" w:rsidR="00523098" w:rsidRDefault="00523098" w:rsidP="001C413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1527865" w14:textId="77777777" w:rsidR="00523098" w:rsidRPr="00644324" w:rsidRDefault="00523098" w:rsidP="001C413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43E17FDA" w14:textId="77777777" w:rsidR="00523098" w:rsidRPr="0064479D" w:rsidRDefault="00523098" w:rsidP="001C4139">
            <w:pPr>
              <w:pStyle w:val="TAL"/>
            </w:pPr>
            <w:r w:rsidRPr="0064479D">
              <w:t xml:space="preserve">Includes the </w:t>
            </w:r>
            <w:r w:rsidRPr="0064479D">
              <w:rPr>
                <w:i/>
                <w:iCs/>
              </w:rPr>
              <w:t>LTM-TCI-Info</w:t>
            </w:r>
          </w:p>
          <w:p w14:paraId="3CF29AC6" w14:textId="77777777" w:rsidR="00523098" w:rsidRPr="00644324" w:rsidRDefault="00523098" w:rsidP="001C4139">
            <w:pPr>
              <w:pStyle w:val="TAL"/>
              <w:keepNext w:val="0"/>
              <w:keepLines w:val="0"/>
              <w:widowControl w:val="0"/>
            </w:pPr>
            <w:r w:rsidRPr="0064479D">
              <w:t>IE, as defined in TS 38.331 [8].</w:t>
            </w:r>
          </w:p>
        </w:tc>
        <w:tc>
          <w:tcPr>
            <w:tcW w:w="1080" w:type="dxa"/>
          </w:tcPr>
          <w:p w14:paraId="422869D5" w14:textId="77777777" w:rsidR="00523098" w:rsidRDefault="00523098" w:rsidP="001C4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7468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370EA4C" w14:textId="77777777" w:rsidR="00523098" w:rsidRDefault="00523098" w:rsidP="001C4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23098" w:rsidDel="00EE0388" w14:paraId="5D95BE7E" w14:textId="77777777" w:rsidTr="001C4139">
        <w:tc>
          <w:tcPr>
            <w:tcW w:w="2160" w:type="dxa"/>
          </w:tcPr>
          <w:p w14:paraId="4C7634BC" w14:textId="77777777" w:rsidR="00523098" w:rsidDel="00EE0388" w:rsidRDefault="00523098" w:rsidP="001C4139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</w:tcPr>
          <w:p w14:paraId="6DD1DEE5" w14:textId="77777777" w:rsidR="00523098" w:rsidRPr="00A33F4B" w:rsidDel="00EE0388" w:rsidRDefault="00523098" w:rsidP="001C413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760E5CA" w14:textId="77777777" w:rsidR="00523098" w:rsidDel="00EE0388" w:rsidRDefault="00523098" w:rsidP="001C413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B5C2DC1" w14:textId="77777777" w:rsidR="00523098" w:rsidDel="00EE0388" w:rsidRDefault="00523098" w:rsidP="001C413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</w:tcPr>
          <w:p w14:paraId="2A5427DF" w14:textId="77777777" w:rsidR="00523098" w:rsidRPr="004118CE" w:rsidDel="00EE0388" w:rsidRDefault="00523098" w:rsidP="001C413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798A58EB" w14:textId="77777777" w:rsidR="00523098" w:rsidDel="00EE0388" w:rsidRDefault="00523098" w:rsidP="001C4139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B823771" w14:textId="77777777" w:rsidR="00523098" w:rsidDel="00EE0388" w:rsidRDefault="00523098" w:rsidP="001C4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23098" w:rsidDel="00EE0388" w14:paraId="5088D8C6" w14:textId="77777777" w:rsidTr="001C4139">
        <w:tc>
          <w:tcPr>
            <w:tcW w:w="2160" w:type="dxa"/>
          </w:tcPr>
          <w:p w14:paraId="54B9DCCF" w14:textId="77777777" w:rsidR="00523098" w:rsidDel="00EE0388" w:rsidRDefault="00523098" w:rsidP="001C4139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</w:tcPr>
          <w:p w14:paraId="7958E6C2" w14:textId="77777777" w:rsidR="00523098" w:rsidRPr="00A33F4B" w:rsidDel="00EE0388" w:rsidRDefault="00523098" w:rsidP="001C413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99A074" w14:textId="77777777" w:rsidR="00523098" w:rsidDel="00EE0388" w:rsidRDefault="00523098" w:rsidP="001C413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AAD6545" w14:textId="77777777" w:rsidR="00523098" w:rsidRPr="00411DDF" w:rsidRDefault="00523098" w:rsidP="001C4139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2912EDD2" w14:textId="77777777" w:rsidR="00523098" w:rsidDel="00EE0388" w:rsidRDefault="00523098" w:rsidP="001C413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</w:tcPr>
          <w:p w14:paraId="563A5E64" w14:textId="77777777" w:rsidR="00523098" w:rsidRPr="004118CE" w:rsidDel="00EE0388" w:rsidRDefault="00523098" w:rsidP="001C413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1843F8A6" w14:textId="77777777" w:rsidR="00523098" w:rsidDel="00EE0388" w:rsidRDefault="00523098" w:rsidP="001C4139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02A6B560" w14:textId="77777777" w:rsidR="00523098" w:rsidDel="00EE0388" w:rsidRDefault="00523098" w:rsidP="001C4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0017B8BB" w14:textId="77777777" w:rsidR="00BA1C92" w:rsidRDefault="00BA1C92" w:rsidP="00211653">
      <w:pPr>
        <w:rPr>
          <w:noProof/>
        </w:rPr>
      </w:pPr>
    </w:p>
    <w:p w14:paraId="78479BD9" w14:textId="487B9B13" w:rsidR="00B20AFD" w:rsidRDefault="00372203" w:rsidP="00B20AFD">
      <w:pPr>
        <w:rPr>
          <w:noProof/>
        </w:rPr>
      </w:pPr>
      <w:r>
        <w:rPr>
          <w:noProof/>
        </w:rPr>
        <w:t>Still</w:t>
      </w:r>
      <w:r w:rsidR="00AF2598">
        <w:rPr>
          <w:noProof/>
        </w:rPr>
        <w:t xml:space="preserve">, TCI states </w:t>
      </w:r>
      <w:r w:rsidR="00AF2598" w:rsidRPr="00CB01F2">
        <w:rPr>
          <w:noProof/>
        </w:rPr>
        <w:t>are required during a cell switch</w:t>
      </w:r>
      <w:r w:rsidR="00AF2598">
        <w:rPr>
          <w:noProof/>
        </w:rPr>
        <w:t xml:space="preserve"> (since the LTM cell switch MAC CE includes a TCI state which the UE should use)</w:t>
      </w:r>
      <w:r w:rsidR="00AF2598" w:rsidRPr="00CB01F2">
        <w:rPr>
          <w:noProof/>
        </w:rPr>
        <w:t>.</w:t>
      </w:r>
      <w:r w:rsidR="00BA1C92">
        <w:rPr>
          <w:noProof/>
        </w:rPr>
        <w:t xml:space="preserve"> </w:t>
      </w:r>
      <w:r w:rsidR="00B97F98" w:rsidRPr="00D814B6">
        <w:rPr>
          <w:noProof/>
        </w:rPr>
        <w:t xml:space="preserve">To ensure TCI state information is always available for cell switch, it should be included </w:t>
      </w:r>
      <w:r w:rsidR="00BA1C92">
        <w:rPr>
          <w:noProof/>
        </w:rPr>
        <w:t>regardless of</w:t>
      </w:r>
      <w:r w:rsidR="00B97F98" w:rsidRPr="00D814B6">
        <w:rPr>
          <w:noProof/>
        </w:rPr>
        <w:t xml:space="preserve"> early synchronization</w:t>
      </w:r>
      <w:r w:rsidR="00BA1C92">
        <w:rPr>
          <w:noProof/>
        </w:rPr>
        <w:t xml:space="preserve"> </w:t>
      </w:r>
      <w:r w:rsidR="00401AE6">
        <w:rPr>
          <w:noProof/>
        </w:rPr>
        <w:t>information</w:t>
      </w:r>
      <w:r w:rsidR="00B97F98" w:rsidRPr="00D814B6">
        <w:rPr>
          <w:noProof/>
        </w:rPr>
        <w:t>.</w:t>
      </w:r>
      <w:r w:rsidR="007D7CC6">
        <w:rPr>
          <w:noProof/>
        </w:rPr>
        <w:t xml:space="preserve"> </w:t>
      </w:r>
    </w:p>
    <w:p w14:paraId="116A55BF" w14:textId="06D4AF1B" w:rsidR="00B20AFD" w:rsidRPr="00B20AFD" w:rsidRDefault="00B20AFD" w:rsidP="00B20AFD">
      <w:pPr>
        <w:rPr>
          <w:noProof/>
        </w:rPr>
      </w:pPr>
      <w:r>
        <w:rPr>
          <w:noProof/>
        </w:rPr>
        <w:t xml:space="preserve">Currently the RRC </w:t>
      </w:r>
      <w:r w:rsidRPr="00FC2531">
        <w:rPr>
          <w:i/>
          <w:iCs/>
          <w:noProof/>
        </w:rPr>
        <w:t>LTM-Candidate</w:t>
      </w:r>
      <w:r>
        <w:rPr>
          <w:noProof/>
        </w:rPr>
        <w:t xml:space="preserve"> IE already contains this information. To ensure future-proofing in case RAN2 decides that more details </w:t>
      </w:r>
      <w:r w:rsidR="00D128B4">
        <w:rPr>
          <w:noProof/>
        </w:rPr>
        <w:t>for</w:t>
      </w:r>
      <w:r>
        <w:rPr>
          <w:noProof/>
        </w:rPr>
        <w:t xml:space="preserve"> an LTM candidate are needed, we propose adding a new </w:t>
      </w:r>
      <w:r w:rsidRPr="00FC2531">
        <w:rPr>
          <w:i/>
          <w:iCs/>
          <w:noProof/>
        </w:rPr>
        <w:t xml:space="preserve">LTM </w:t>
      </w:r>
      <w:r w:rsidR="008E70D8" w:rsidRPr="00FC2531">
        <w:rPr>
          <w:i/>
          <w:iCs/>
          <w:noProof/>
        </w:rPr>
        <w:t xml:space="preserve">Candidate </w:t>
      </w:r>
      <w:r w:rsidRPr="00FC2531">
        <w:rPr>
          <w:i/>
          <w:iCs/>
          <w:noProof/>
        </w:rPr>
        <w:t>Configuration</w:t>
      </w:r>
      <w:r>
        <w:rPr>
          <w:noProof/>
        </w:rPr>
        <w:t xml:space="preserve"> IE in the F1AP message</w:t>
      </w:r>
      <w:r w:rsidR="00004C5B">
        <w:rPr>
          <w:noProof/>
        </w:rPr>
        <w:t>s</w:t>
      </w:r>
      <w:r>
        <w:rPr>
          <w:noProof/>
        </w:rPr>
        <w:t xml:space="preserve">, referencing it. </w:t>
      </w:r>
      <w:r w:rsidR="00D128B4">
        <w:rPr>
          <w:noProof/>
        </w:rPr>
        <w:t>However</w:t>
      </w:r>
      <w:r>
        <w:rPr>
          <w:noProof/>
        </w:rPr>
        <w:t xml:space="preserve">, that there </w:t>
      </w:r>
      <w:r w:rsidR="00D128B4">
        <w:rPr>
          <w:noProof/>
        </w:rPr>
        <w:t>could be</w:t>
      </w:r>
      <w:r>
        <w:rPr>
          <w:noProof/>
        </w:rPr>
        <w:t xml:space="preserve"> a concern about whether any additional information within the LTM-Candidate needs to be reviewed. To keep changes to a minimum in Rel-18, we propose adding another </w:t>
      </w:r>
      <w:r w:rsidRPr="00836BEC">
        <w:rPr>
          <w:i/>
          <w:iCs/>
          <w:noProof/>
        </w:rPr>
        <w:t>TCI States Configurations</w:t>
      </w:r>
      <w:r>
        <w:rPr>
          <w:noProof/>
        </w:rPr>
        <w:t xml:space="preserve"> IE to the LTM Information.</w:t>
      </w:r>
    </w:p>
    <w:p w14:paraId="5EB76ABE" w14:textId="3768465F" w:rsidR="00B97F98" w:rsidRDefault="003823B0" w:rsidP="00211653">
      <w:pPr>
        <w:rPr>
          <w:noProof/>
        </w:rPr>
      </w:pPr>
      <w:r>
        <w:rPr>
          <w:noProof/>
        </w:rPr>
        <w:t xml:space="preserve">With that, a candidate DU can provide the needed information in case of inter-DU LTM. Furthermore, to </w:t>
      </w:r>
      <w:r w:rsidR="00584115">
        <w:rPr>
          <w:noProof/>
        </w:rPr>
        <w:t xml:space="preserve">pass this information to the source DU, </w:t>
      </w:r>
      <w:r w:rsidR="000D2736">
        <w:rPr>
          <w:noProof/>
        </w:rPr>
        <w:t xml:space="preserve">and </w:t>
      </w:r>
      <w:r>
        <w:rPr>
          <w:noProof/>
        </w:rPr>
        <w:t>align all the candidate DUs</w:t>
      </w:r>
      <w:r w:rsidR="000D2736">
        <w:rPr>
          <w:noProof/>
        </w:rPr>
        <w:t xml:space="preserve"> for subsequent LTM</w:t>
      </w:r>
      <w:r w:rsidR="00AF63D5">
        <w:rPr>
          <w:noProof/>
        </w:rPr>
        <w:t>, we propose to add similar content in the UE CONTEXT MODIFICATION REQUEST</w:t>
      </w:r>
      <w:r w:rsidR="00584115">
        <w:rPr>
          <w:noProof/>
        </w:rPr>
        <w:t xml:space="preserve"> and UE CONTEXT MODIFICATION RESPONSE</w:t>
      </w:r>
      <w:r w:rsidR="006D6891">
        <w:rPr>
          <w:noProof/>
        </w:rPr>
        <w:t xml:space="preserve"> messages</w:t>
      </w:r>
      <w:r w:rsidR="00584115">
        <w:rPr>
          <w:noProof/>
        </w:rPr>
        <w:t>.</w:t>
      </w:r>
    </w:p>
    <w:p w14:paraId="7CC2C45D" w14:textId="77777777" w:rsidR="00B97F98" w:rsidRDefault="00B97F98" w:rsidP="00211653">
      <w:pPr>
        <w:rPr>
          <w:noProof/>
        </w:rPr>
      </w:pPr>
    </w:p>
    <w:p w14:paraId="397C9CD7" w14:textId="26C5B403" w:rsidR="00211653" w:rsidRDefault="006E230B" w:rsidP="00496873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2" w:name="_Toc206133003"/>
      <w:r>
        <w:rPr>
          <w:rStyle w:val="ui-provider"/>
          <w:rFonts w:ascii="Arial" w:eastAsia="SimSun" w:hAnsi="Arial"/>
          <w:bCs/>
          <w:lang w:eastAsia="zh-CN"/>
        </w:rPr>
        <w:t>Include</w:t>
      </w:r>
      <w:r w:rsidR="00DA1FE6">
        <w:rPr>
          <w:rStyle w:val="ui-provider"/>
          <w:rFonts w:ascii="Arial" w:eastAsia="SimSun" w:hAnsi="Arial"/>
          <w:bCs/>
          <w:lang w:eastAsia="zh-CN"/>
        </w:rPr>
        <w:t xml:space="preserve"> a new</w:t>
      </w:r>
      <w:r w:rsidR="004B3552">
        <w:rPr>
          <w:rStyle w:val="ui-provider"/>
          <w:rFonts w:ascii="Arial" w:eastAsia="SimSun" w:hAnsi="Arial"/>
          <w:bCs/>
          <w:lang w:eastAsia="zh-CN"/>
        </w:rPr>
        <w:t xml:space="preserve"> </w:t>
      </w:r>
      <w:r w:rsidR="00B06AAC">
        <w:rPr>
          <w:rStyle w:val="ui-provider"/>
          <w:rFonts w:ascii="Arial" w:eastAsia="SimSun" w:hAnsi="Arial"/>
          <w:bCs/>
          <w:i/>
          <w:iCs/>
          <w:lang w:eastAsia="zh-CN"/>
        </w:rPr>
        <w:t>TCI States Configurations</w:t>
      </w:r>
      <w:r w:rsidR="00DA1FE6">
        <w:rPr>
          <w:rStyle w:val="ui-provider"/>
          <w:rFonts w:ascii="Arial" w:eastAsia="SimSun" w:hAnsi="Arial"/>
          <w:bCs/>
          <w:lang w:eastAsia="zh-CN"/>
        </w:rPr>
        <w:t xml:space="preserve"> IE </w:t>
      </w:r>
      <w:r w:rsidR="00B06AAC">
        <w:rPr>
          <w:rStyle w:val="ui-provider"/>
          <w:rFonts w:ascii="Arial" w:eastAsia="SimSun" w:hAnsi="Arial"/>
          <w:bCs/>
          <w:lang w:eastAsia="zh-CN"/>
        </w:rPr>
        <w:t xml:space="preserve">in the </w:t>
      </w:r>
      <w:r w:rsidR="00B06AAC" w:rsidRPr="00E5362E">
        <w:rPr>
          <w:rStyle w:val="ui-provider"/>
          <w:rFonts w:ascii="Arial" w:eastAsia="SimSun" w:hAnsi="Arial"/>
          <w:bCs/>
          <w:i/>
          <w:iCs/>
          <w:lang w:eastAsia="zh-CN"/>
        </w:rPr>
        <w:t>LTM Configuration</w:t>
      </w:r>
      <w:r w:rsidR="00B06AAC">
        <w:rPr>
          <w:rStyle w:val="ui-provider"/>
          <w:rFonts w:ascii="Arial" w:eastAsia="SimSun" w:hAnsi="Arial"/>
          <w:bCs/>
          <w:lang w:eastAsia="zh-CN"/>
        </w:rPr>
        <w:t xml:space="preserve"> </w:t>
      </w:r>
      <w:r w:rsidR="00AC7252">
        <w:rPr>
          <w:rStyle w:val="ui-provider"/>
          <w:rFonts w:ascii="Arial" w:eastAsia="SimSun" w:hAnsi="Arial"/>
          <w:bCs/>
          <w:lang w:eastAsia="zh-CN"/>
        </w:rPr>
        <w:t xml:space="preserve">IE in </w:t>
      </w:r>
      <w:r w:rsidR="00BD6A1B">
        <w:rPr>
          <w:rStyle w:val="ui-provider"/>
          <w:rFonts w:ascii="Arial" w:eastAsia="SimSun" w:hAnsi="Arial"/>
          <w:bCs/>
          <w:lang w:eastAsia="zh-CN"/>
        </w:rPr>
        <w:t xml:space="preserve">the UE CONTEXT SETUP </w:t>
      </w:r>
      <w:r w:rsidR="00AE5B01">
        <w:rPr>
          <w:rStyle w:val="ui-provider"/>
          <w:rFonts w:ascii="Arial" w:eastAsia="SimSun" w:hAnsi="Arial"/>
          <w:bCs/>
          <w:lang w:eastAsia="zh-CN"/>
        </w:rPr>
        <w:t>RESPONSE message</w:t>
      </w:r>
      <w:r w:rsidR="00211653" w:rsidRPr="00A768AC">
        <w:rPr>
          <w:rStyle w:val="ui-provider"/>
          <w:rFonts w:ascii="Arial" w:eastAsia="SimSun" w:hAnsi="Arial"/>
          <w:bCs/>
          <w:lang w:eastAsia="zh-CN"/>
        </w:rPr>
        <w:t>.</w:t>
      </w:r>
      <w:bookmarkEnd w:id="2"/>
      <w:r w:rsidR="00211653" w:rsidRPr="00A768AC">
        <w:rPr>
          <w:rStyle w:val="ui-provider"/>
          <w:rFonts w:ascii="Arial" w:eastAsia="SimSun" w:hAnsi="Arial"/>
          <w:bCs/>
          <w:lang w:eastAsia="zh-CN"/>
        </w:rPr>
        <w:t xml:space="preserve"> </w:t>
      </w:r>
    </w:p>
    <w:p w14:paraId="71429883" w14:textId="5A95330C" w:rsidR="00934920" w:rsidRPr="00934920" w:rsidRDefault="00934920" w:rsidP="00934920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3" w:name="_Toc206133004"/>
      <w:r>
        <w:rPr>
          <w:rStyle w:val="ui-provider"/>
          <w:rFonts w:ascii="Arial" w:eastAsia="SimSun" w:hAnsi="Arial"/>
          <w:bCs/>
          <w:lang w:eastAsia="zh-CN"/>
        </w:rPr>
        <w:lastRenderedPageBreak/>
        <w:t xml:space="preserve">Include a new </w:t>
      </w:r>
      <w:r w:rsidR="007908BF" w:rsidRPr="007908BF">
        <w:rPr>
          <w:rStyle w:val="ui-provider"/>
          <w:rFonts w:ascii="Arial" w:eastAsia="SimSun" w:hAnsi="Arial"/>
          <w:i/>
          <w:iCs/>
          <w:lang w:eastAsia="zh-CN"/>
        </w:rPr>
        <w:t>LTM TCI States Configurations List</w:t>
      </w:r>
      <w:r w:rsidR="007908BF">
        <w:rPr>
          <w:rStyle w:val="ui-provider"/>
          <w:rFonts w:ascii="Arial" w:eastAsia="SimSun" w:hAnsi="Arial"/>
          <w:bCs/>
          <w:lang w:eastAsia="zh-CN"/>
        </w:rPr>
        <w:t xml:space="preserve"> </w:t>
      </w:r>
      <w:r>
        <w:rPr>
          <w:rStyle w:val="ui-provider"/>
          <w:rFonts w:ascii="Arial" w:eastAsia="SimSun" w:hAnsi="Arial"/>
          <w:bCs/>
          <w:lang w:eastAsia="zh-CN"/>
        </w:rPr>
        <w:t xml:space="preserve">IE </w:t>
      </w:r>
      <w:r w:rsidR="00AC7252">
        <w:rPr>
          <w:rStyle w:val="ui-provider"/>
          <w:rFonts w:ascii="Arial" w:eastAsia="SimSun" w:hAnsi="Arial"/>
          <w:bCs/>
          <w:lang w:eastAsia="zh-CN"/>
        </w:rPr>
        <w:t xml:space="preserve">in </w:t>
      </w:r>
      <w:r>
        <w:rPr>
          <w:rStyle w:val="ui-provider"/>
          <w:rFonts w:ascii="Arial" w:eastAsia="SimSun" w:hAnsi="Arial"/>
          <w:bCs/>
          <w:lang w:eastAsia="zh-CN"/>
        </w:rPr>
        <w:t xml:space="preserve">the UE CONTEXT MODIFICATION </w:t>
      </w:r>
      <w:r w:rsidR="009C0AAC">
        <w:rPr>
          <w:rStyle w:val="ui-provider"/>
          <w:rFonts w:ascii="Arial" w:eastAsia="SimSun" w:hAnsi="Arial"/>
          <w:bCs/>
          <w:lang w:eastAsia="zh-CN"/>
        </w:rPr>
        <w:t>REQUEST</w:t>
      </w:r>
      <w:r w:rsidR="009C0AAC" w:rsidRPr="009C0AAC">
        <w:rPr>
          <w:rStyle w:val="ui-provider"/>
          <w:rFonts w:ascii="Arial" w:eastAsia="SimSun" w:hAnsi="Arial"/>
          <w:bCs/>
          <w:lang w:eastAsia="zh-CN"/>
        </w:rPr>
        <w:t xml:space="preserve"> </w:t>
      </w:r>
      <w:r>
        <w:rPr>
          <w:rStyle w:val="ui-provider"/>
          <w:rFonts w:ascii="Arial" w:eastAsia="SimSun" w:hAnsi="Arial"/>
          <w:bCs/>
          <w:lang w:eastAsia="zh-CN"/>
        </w:rPr>
        <w:t>message</w:t>
      </w:r>
      <w:r w:rsidRPr="00A768AC">
        <w:rPr>
          <w:rStyle w:val="ui-provider"/>
          <w:rFonts w:ascii="Arial" w:eastAsia="SimSun" w:hAnsi="Arial"/>
          <w:bCs/>
          <w:lang w:eastAsia="zh-CN"/>
        </w:rPr>
        <w:t>.</w:t>
      </w:r>
      <w:bookmarkEnd w:id="3"/>
      <w:r w:rsidRPr="00A768AC">
        <w:rPr>
          <w:rStyle w:val="ui-provider"/>
          <w:rFonts w:ascii="Arial" w:eastAsia="SimSun" w:hAnsi="Arial"/>
          <w:bCs/>
          <w:lang w:eastAsia="zh-CN"/>
        </w:rPr>
        <w:t xml:space="preserve"> </w:t>
      </w:r>
    </w:p>
    <w:p w14:paraId="2F6A03EE" w14:textId="5024490F" w:rsidR="00EA1415" w:rsidRDefault="00EA1415" w:rsidP="00EA1415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4" w:name="_Toc206133005"/>
      <w:r>
        <w:rPr>
          <w:rStyle w:val="ui-provider"/>
          <w:rFonts w:ascii="Arial" w:eastAsia="SimSun" w:hAnsi="Arial"/>
          <w:bCs/>
          <w:lang w:eastAsia="zh-CN"/>
        </w:rPr>
        <w:t xml:space="preserve">Include a new </w:t>
      </w:r>
      <w:r w:rsidR="007908BF">
        <w:rPr>
          <w:rStyle w:val="ui-provider"/>
          <w:rFonts w:ascii="Arial" w:eastAsia="SimSun" w:hAnsi="Arial"/>
          <w:bCs/>
          <w:i/>
          <w:iCs/>
          <w:lang w:eastAsia="zh-CN"/>
        </w:rPr>
        <w:t>TCI States Configurations</w:t>
      </w:r>
      <w:r w:rsidR="007908BF">
        <w:rPr>
          <w:rStyle w:val="ui-provider"/>
          <w:rFonts w:ascii="Arial" w:eastAsia="SimSun" w:hAnsi="Arial"/>
          <w:bCs/>
          <w:lang w:eastAsia="zh-CN"/>
        </w:rPr>
        <w:t xml:space="preserve"> </w:t>
      </w:r>
      <w:r>
        <w:rPr>
          <w:rStyle w:val="ui-provider"/>
          <w:rFonts w:ascii="Arial" w:eastAsia="SimSun" w:hAnsi="Arial"/>
          <w:bCs/>
          <w:lang w:eastAsia="zh-CN"/>
        </w:rPr>
        <w:t xml:space="preserve">IE </w:t>
      </w:r>
      <w:r w:rsidR="007908BF">
        <w:rPr>
          <w:rStyle w:val="ui-provider"/>
          <w:rFonts w:ascii="Arial" w:eastAsia="SimSun" w:hAnsi="Arial"/>
          <w:bCs/>
          <w:lang w:eastAsia="zh-CN"/>
        </w:rPr>
        <w:t xml:space="preserve">in the </w:t>
      </w:r>
      <w:r w:rsidR="007908BF" w:rsidRPr="00E5362E">
        <w:rPr>
          <w:rStyle w:val="ui-provider"/>
          <w:rFonts w:ascii="Arial" w:eastAsia="SimSun" w:hAnsi="Arial"/>
          <w:bCs/>
          <w:i/>
          <w:iCs/>
          <w:lang w:eastAsia="zh-CN"/>
        </w:rPr>
        <w:t>LTM Configuration</w:t>
      </w:r>
      <w:r w:rsidR="007908BF">
        <w:rPr>
          <w:rStyle w:val="ui-provider"/>
          <w:rFonts w:ascii="Arial" w:eastAsia="SimSun" w:hAnsi="Arial"/>
          <w:bCs/>
          <w:lang w:eastAsia="zh-CN"/>
        </w:rPr>
        <w:t xml:space="preserve"> IE </w:t>
      </w:r>
      <w:r w:rsidR="00AC7252">
        <w:rPr>
          <w:rStyle w:val="ui-provider"/>
          <w:rFonts w:ascii="Arial" w:eastAsia="SimSun" w:hAnsi="Arial"/>
          <w:bCs/>
          <w:lang w:eastAsia="zh-CN"/>
        </w:rPr>
        <w:t xml:space="preserve">in </w:t>
      </w:r>
      <w:r>
        <w:rPr>
          <w:rStyle w:val="ui-provider"/>
          <w:rFonts w:ascii="Arial" w:eastAsia="SimSun" w:hAnsi="Arial"/>
          <w:bCs/>
          <w:lang w:eastAsia="zh-CN"/>
        </w:rPr>
        <w:t xml:space="preserve">the UE CONTEXT </w:t>
      </w:r>
      <w:r w:rsidR="00891C9A">
        <w:rPr>
          <w:rStyle w:val="ui-provider"/>
          <w:rFonts w:ascii="Arial" w:eastAsia="SimSun" w:hAnsi="Arial"/>
          <w:bCs/>
          <w:lang w:eastAsia="zh-CN"/>
        </w:rPr>
        <w:t xml:space="preserve">MODIFICATION </w:t>
      </w:r>
      <w:r w:rsidR="009C0AAC">
        <w:rPr>
          <w:rStyle w:val="ui-provider"/>
          <w:rFonts w:ascii="Arial" w:eastAsia="SimSun" w:hAnsi="Arial"/>
          <w:bCs/>
          <w:lang w:eastAsia="zh-CN"/>
        </w:rPr>
        <w:t>RESPONSE</w:t>
      </w:r>
      <w:r w:rsidR="003823B0">
        <w:rPr>
          <w:rStyle w:val="ui-provider"/>
          <w:rFonts w:ascii="Arial" w:eastAsia="SimSun" w:hAnsi="Arial"/>
          <w:bCs/>
          <w:lang w:eastAsia="zh-CN"/>
        </w:rPr>
        <w:t xml:space="preserve"> </w:t>
      </w:r>
      <w:r>
        <w:rPr>
          <w:rStyle w:val="ui-provider"/>
          <w:rFonts w:ascii="Arial" w:eastAsia="SimSun" w:hAnsi="Arial"/>
          <w:bCs/>
          <w:lang w:eastAsia="zh-CN"/>
        </w:rPr>
        <w:t>message</w:t>
      </w:r>
      <w:r w:rsidRPr="00A768AC">
        <w:rPr>
          <w:rStyle w:val="ui-provider"/>
          <w:rFonts w:ascii="Arial" w:eastAsia="SimSun" w:hAnsi="Arial"/>
          <w:bCs/>
          <w:lang w:eastAsia="zh-CN"/>
        </w:rPr>
        <w:t>.</w:t>
      </w:r>
      <w:bookmarkEnd w:id="4"/>
      <w:r w:rsidRPr="00A768AC">
        <w:rPr>
          <w:rStyle w:val="ui-provider"/>
          <w:rFonts w:ascii="Arial" w:eastAsia="SimSun" w:hAnsi="Arial"/>
          <w:bCs/>
          <w:lang w:eastAsia="zh-CN"/>
        </w:rPr>
        <w:t xml:space="preserve"> </w:t>
      </w:r>
    </w:p>
    <w:p w14:paraId="45B751DF" w14:textId="77777777" w:rsidR="000C714C" w:rsidRDefault="000C714C" w:rsidP="000C714C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/>
          <w:b w:val="0"/>
          <w:lang w:eastAsia="zh-CN"/>
        </w:rPr>
      </w:pPr>
    </w:p>
    <w:p w14:paraId="6542CCF3" w14:textId="4133C321" w:rsidR="00934920" w:rsidRPr="00055AAB" w:rsidRDefault="00934920" w:rsidP="00934920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5" w:name="_Toc206133006"/>
      <w:r w:rsidRPr="00055AAB">
        <w:rPr>
          <w:rStyle w:val="ui-provider"/>
          <w:rFonts w:ascii="Arial" w:eastAsia="SimSun" w:hAnsi="Arial"/>
          <w:bCs/>
          <w:lang w:eastAsia="zh-CN"/>
        </w:rPr>
        <w:t>Agree to the CR in R3-25</w:t>
      </w:r>
      <w:r w:rsidR="00A71044" w:rsidRPr="00055AAB">
        <w:rPr>
          <w:rStyle w:val="ui-provider"/>
          <w:rFonts w:ascii="Arial" w:eastAsia="SimSun" w:hAnsi="Arial"/>
          <w:bCs/>
          <w:lang w:eastAsia="zh-CN"/>
        </w:rPr>
        <w:t>5719</w:t>
      </w:r>
      <w:r w:rsidRPr="00055AAB">
        <w:rPr>
          <w:rStyle w:val="ui-provider"/>
          <w:rFonts w:ascii="Arial" w:eastAsia="SimSun" w:hAnsi="Arial"/>
          <w:bCs/>
          <w:lang w:eastAsia="zh-CN"/>
        </w:rPr>
        <w:t xml:space="preserve"> that captures the above proposals.</w:t>
      </w:r>
      <w:bookmarkEnd w:id="5"/>
      <w:r w:rsidRPr="00055AAB">
        <w:rPr>
          <w:rStyle w:val="ui-provider"/>
          <w:rFonts w:ascii="Arial" w:eastAsia="SimSun" w:hAnsi="Arial"/>
          <w:bCs/>
          <w:lang w:eastAsia="zh-CN"/>
        </w:rPr>
        <w:t xml:space="preserve"> </w:t>
      </w:r>
    </w:p>
    <w:p w14:paraId="6EE3ACD3" w14:textId="77777777" w:rsidR="00EA1415" w:rsidRPr="00D74A58" w:rsidRDefault="00EA1415" w:rsidP="000C714C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/>
          <w:b w:val="0"/>
          <w:lang w:eastAsia="zh-CN"/>
        </w:rPr>
      </w:pPr>
    </w:p>
    <w:p w14:paraId="7EDB1F82" w14:textId="77777777" w:rsidR="00445AEF" w:rsidRDefault="00445AEF" w:rsidP="006E6507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ui-provider"/>
          <w:rFonts w:ascii="Arial" w:eastAsia="SimSun" w:hAnsi="Arial"/>
          <w:bCs/>
          <w:lang w:eastAsia="zh-CN"/>
        </w:rPr>
      </w:pPr>
    </w:p>
    <w:p w14:paraId="77EDAA3C" w14:textId="77777777" w:rsidR="00601EDA" w:rsidRPr="00362FF7" w:rsidRDefault="00601EDA" w:rsidP="00F80851">
      <w:pPr>
        <w:pStyle w:val="Heading1"/>
      </w:pPr>
      <w:r>
        <w:t>Conclusions and Proposals</w:t>
      </w:r>
    </w:p>
    <w:p w14:paraId="59171CE4" w14:textId="0644F50E" w:rsidR="00494E65" w:rsidRPr="008C5CEF" w:rsidRDefault="00D10FC4" w:rsidP="00494E65">
      <w:pPr>
        <w:rPr>
          <w:bCs/>
        </w:rPr>
      </w:pPr>
      <w:r w:rsidRPr="00DE7822">
        <w:rPr>
          <w:bCs/>
        </w:rPr>
        <w:t xml:space="preserve">In </w:t>
      </w:r>
      <w:r w:rsidR="00D5725A">
        <w:rPr>
          <w:bCs/>
        </w:rPr>
        <w:t xml:space="preserve">this contribution </w:t>
      </w:r>
      <w:r w:rsidRPr="00DE7822">
        <w:rPr>
          <w:bCs/>
        </w:rPr>
        <w:t xml:space="preserve">we made </w:t>
      </w:r>
      <w:r w:rsidR="00934920">
        <w:rPr>
          <w:bCs/>
        </w:rPr>
        <w:t xml:space="preserve">the following </w:t>
      </w:r>
      <w:r w:rsidR="00141951">
        <w:rPr>
          <w:bCs/>
        </w:rPr>
        <w:t>proposals</w:t>
      </w:r>
      <w:r w:rsidR="00321D90">
        <w:rPr>
          <w:bCs/>
        </w:rPr>
        <w:t>.</w:t>
      </w:r>
    </w:p>
    <w:p w14:paraId="0F8F29F4" w14:textId="77777777" w:rsidR="00055AAB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D5725A">
        <w:rPr>
          <w:b w:val="0"/>
          <w:bCs/>
          <w:lang w:val="en-US"/>
        </w:rPr>
        <w:fldChar w:fldCharType="begin"/>
      </w:r>
      <w:r w:rsidRPr="00D5725A">
        <w:rPr>
          <w:b w:val="0"/>
          <w:bCs/>
          <w:lang w:val="en-US"/>
        </w:rPr>
        <w:instrText xml:space="preserve"> TOC \n \h \z \t "Proposal" \c </w:instrText>
      </w:r>
      <w:r w:rsidRPr="00D5725A">
        <w:rPr>
          <w:b w:val="0"/>
          <w:bCs/>
          <w:lang w:val="en-US"/>
        </w:rPr>
        <w:fldChar w:fldCharType="separate"/>
      </w:r>
      <w:hyperlink w:anchor="_Toc206133003" w:history="1">
        <w:r w:rsidR="00055AAB" w:rsidRPr="00FD08A3">
          <w:rPr>
            <w:rStyle w:val="Hyperlink"/>
            <w:bCs/>
            <w:noProof/>
          </w:rPr>
          <w:t>Proposal 1</w:t>
        </w:r>
        <w:r w:rsidR="00055AA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55AAB" w:rsidRPr="00FD08A3">
          <w:rPr>
            <w:rStyle w:val="Hyperlink"/>
            <w:bCs/>
            <w:noProof/>
          </w:rPr>
          <w:t xml:space="preserve">Include a new </w:t>
        </w:r>
        <w:r w:rsidR="00055AAB" w:rsidRPr="00FD08A3">
          <w:rPr>
            <w:rStyle w:val="Hyperlink"/>
            <w:bCs/>
            <w:i/>
            <w:iCs/>
            <w:noProof/>
          </w:rPr>
          <w:t>TCI States Configurations</w:t>
        </w:r>
        <w:r w:rsidR="00055AAB" w:rsidRPr="00FD08A3">
          <w:rPr>
            <w:rStyle w:val="Hyperlink"/>
            <w:bCs/>
            <w:noProof/>
          </w:rPr>
          <w:t xml:space="preserve"> IE in the </w:t>
        </w:r>
        <w:r w:rsidR="00055AAB" w:rsidRPr="00FD08A3">
          <w:rPr>
            <w:rStyle w:val="Hyperlink"/>
            <w:bCs/>
            <w:i/>
            <w:iCs/>
            <w:noProof/>
          </w:rPr>
          <w:t>LTM Configuration</w:t>
        </w:r>
        <w:r w:rsidR="00055AAB" w:rsidRPr="00FD08A3">
          <w:rPr>
            <w:rStyle w:val="Hyperlink"/>
            <w:bCs/>
            <w:noProof/>
          </w:rPr>
          <w:t xml:space="preserve"> IE in the UE CONTEXT SETUP RESPONSE message.</w:t>
        </w:r>
      </w:hyperlink>
    </w:p>
    <w:p w14:paraId="024933D6" w14:textId="77777777" w:rsidR="00055AAB" w:rsidRDefault="00055AA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133004" w:history="1">
        <w:r w:rsidRPr="00FD08A3">
          <w:rPr>
            <w:rStyle w:val="Hyperlink"/>
            <w:bCs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D08A3">
          <w:rPr>
            <w:rStyle w:val="Hyperlink"/>
            <w:bCs/>
            <w:noProof/>
          </w:rPr>
          <w:t xml:space="preserve">Include a new </w:t>
        </w:r>
        <w:r w:rsidRPr="00FD08A3">
          <w:rPr>
            <w:rStyle w:val="Hyperlink"/>
            <w:i/>
            <w:iCs/>
            <w:noProof/>
          </w:rPr>
          <w:t>LTM TCI States Configurations List</w:t>
        </w:r>
        <w:r w:rsidRPr="00FD08A3">
          <w:rPr>
            <w:rStyle w:val="Hyperlink"/>
            <w:bCs/>
            <w:noProof/>
          </w:rPr>
          <w:t xml:space="preserve"> IE in the UE CONTEXT MODIFICATION REQUEST message.</w:t>
        </w:r>
      </w:hyperlink>
    </w:p>
    <w:p w14:paraId="4D564314" w14:textId="77777777" w:rsidR="00055AAB" w:rsidRDefault="00055AA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133005" w:history="1">
        <w:r w:rsidRPr="00FD08A3">
          <w:rPr>
            <w:rStyle w:val="Hyperlink"/>
            <w:bCs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D08A3">
          <w:rPr>
            <w:rStyle w:val="Hyperlink"/>
            <w:bCs/>
            <w:noProof/>
          </w:rPr>
          <w:t xml:space="preserve">Include a new </w:t>
        </w:r>
        <w:r w:rsidRPr="00FD08A3">
          <w:rPr>
            <w:rStyle w:val="Hyperlink"/>
            <w:bCs/>
            <w:i/>
            <w:iCs/>
            <w:noProof/>
          </w:rPr>
          <w:t>TCI States Configurations</w:t>
        </w:r>
        <w:r w:rsidRPr="00FD08A3">
          <w:rPr>
            <w:rStyle w:val="Hyperlink"/>
            <w:bCs/>
            <w:noProof/>
          </w:rPr>
          <w:t xml:space="preserve"> IE in the </w:t>
        </w:r>
        <w:r w:rsidRPr="00FD08A3">
          <w:rPr>
            <w:rStyle w:val="Hyperlink"/>
            <w:bCs/>
            <w:i/>
            <w:iCs/>
            <w:noProof/>
          </w:rPr>
          <w:t>LTM Configuration</w:t>
        </w:r>
        <w:r w:rsidRPr="00FD08A3">
          <w:rPr>
            <w:rStyle w:val="Hyperlink"/>
            <w:bCs/>
            <w:noProof/>
          </w:rPr>
          <w:t xml:space="preserve"> IE in the UE CONTEXT MODIFICATION RESPONSE message.</w:t>
        </w:r>
      </w:hyperlink>
    </w:p>
    <w:p w14:paraId="015821CD" w14:textId="77777777" w:rsidR="00055AAB" w:rsidRDefault="00055AA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133006" w:history="1">
        <w:r w:rsidRPr="00FD08A3">
          <w:rPr>
            <w:rStyle w:val="Hyperlink"/>
            <w:bCs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D08A3">
          <w:rPr>
            <w:rStyle w:val="Hyperlink"/>
            <w:bCs/>
            <w:noProof/>
          </w:rPr>
          <w:t>Agree to the CR in R3-255719 that captures the above proposals.</w:t>
        </w:r>
      </w:hyperlink>
    </w:p>
    <w:p w14:paraId="6DE1D84B" w14:textId="2D155D30" w:rsidR="00065E42" w:rsidRPr="00BF7DEC" w:rsidRDefault="00D10FC4" w:rsidP="008656D9">
      <w:pPr>
        <w:pStyle w:val="TableofFigures"/>
        <w:tabs>
          <w:tab w:val="right" w:leader="dot" w:pos="9629"/>
        </w:tabs>
        <w:rPr>
          <w:u w:val="single"/>
        </w:rPr>
      </w:pPr>
      <w:r w:rsidRPr="00D5725A">
        <w:rPr>
          <w:b w:val="0"/>
          <w:bCs/>
          <w:lang w:val="en-US"/>
        </w:rPr>
        <w:fldChar w:fldCharType="end"/>
      </w:r>
    </w:p>
    <w:sectPr w:rsidR="00065E42" w:rsidRPr="00BF7DEC" w:rsidSect="00E2004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57595" w14:textId="77777777" w:rsidR="00662C5E" w:rsidRDefault="00662C5E">
      <w:r>
        <w:separator/>
      </w:r>
    </w:p>
  </w:endnote>
  <w:endnote w:type="continuationSeparator" w:id="0">
    <w:p w14:paraId="04729841" w14:textId="77777777" w:rsidR="00662C5E" w:rsidRDefault="00662C5E">
      <w:r>
        <w:continuationSeparator/>
      </w:r>
    </w:p>
  </w:endnote>
  <w:endnote w:type="continuationNotice" w:id="1">
    <w:p w14:paraId="47F2203C" w14:textId="77777777" w:rsidR="00662C5E" w:rsidRDefault="00662C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67504" w14:textId="77777777" w:rsidR="00662C5E" w:rsidRDefault="00662C5E">
      <w:r>
        <w:separator/>
      </w:r>
    </w:p>
  </w:footnote>
  <w:footnote w:type="continuationSeparator" w:id="0">
    <w:p w14:paraId="4E659E2B" w14:textId="77777777" w:rsidR="00662C5E" w:rsidRDefault="00662C5E">
      <w:r>
        <w:continuationSeparator/>
      </w:r>
    </w:p>
  </w:footnote>
  <w:footnote w:type="continuationNotice" w:id="1">
    <w:p w14:paraId="459D576D" w14:textId="77777777" w:rsidR="00662C5E" w:rsidRDefault="00662C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6"/>
  </w:num>
  <w:num w:numId="2" w16cid:durableId="1022509791">
    <w:abstractNumId w:val="7"/>
  </w:num>
  <w:num w:numId="3" w16cid:durableId="1439181995">
    <w:abstractNumId w:val="1"/>
  </w:num>
  <w:num w:numId="4" w16cid:durableId="623269068">
    <w:abstractNumId w:val="3"/>
  </w:num>
  <w:num w:numId="5" w16cid:durableId="751506478">
    <w:abstractNumId w:val="4"/>
  </w:num>
  <w:num w:numId="6" w16cid:durableId="1556044591">
    <w:abstractNumId w:val="5"/>
  </w:num>
  <w:num w:numId="7" w16cid:durableId="1840348816">
    <w:abstractNumId w:val="0"/>
  </w:num>
  <w:num w:numId="8" w16cid:durableId="68282446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1E2"/>
    <w:rsid w:val="000003AA"/>
    <w:rsid w:val="00000870"/>
    <w:rsid w:val="0000113E"/>
    <w:rsid w:val="0000136F"/>
    <w:rsid w:val="000021B9"/>
    <w:rsid w:val="00002534"/>
    <w:rsid w:val="00003114"/>
    <w:rsid w:val="00004002"/>
    <w:rsid w:val="00004BD3"/>
    <w:rsid w:val="00004C5B"/>
    <w:rsid w:val="00005ABF"/>
    <w:rsid w:val="00006093"/>
    <w:rsid w:val="00006873"/>
    <w:rsid w:val="0000699E"/>
    <w:rsid w:val="00007D54"/>
    <w:rsid w:val="00007EF4"/>
    <w:rsid w:val="0001106E"/>
    <w:rsid w:val="000111A5"/>
    <w:rsid w:val="000113E4"/>
    <w:rsid w:val="000115A1"/>
    <w:rsid w:val="00011B42"/>
    <w:rsid w:val="00012313"/>
    <w:rsid w:val="00013182"/>
    <w:rsid w:val="00013BCF"/>
    <w:rsid w:val="00013BDE"/>
    <w:rsid w:val="00013F4C"/>
    <w:rsid w:val="00013F97"/>
    <w:rsid w:val="00015661"/>
    <w:rsid w:val="00015C67"/>
    <w:rsid w:val="00015C9D"/>
    <w:rsid w:val="000160B2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3177"/>
    <w:rsid w:val="00024EE6"/>
    <w:rsid w:val="00025511"/>
    <w:rsid w:val="00026BEC"/>
    <w:rsid w:val="00026CA2"/>
    <w:rsid w:val="00026F85"/>
    <w:rsid w:val="00027216"/>
    <w:rsid w:val="0002755A"/>
    <w:rsid w:val="0002757F"/>
    <w:rsid w:val="000278FF"/>
    <w:rsid w:val="00030515"/>
    <w:rsid w:val="00030E26"/>
    <w:rsid w:val="000314BA"/>
    <w:rsid w:val="000315FB"/>
    <w:rsid w:val="00034805"/>
    <w:rsid w:val="00034A30"/>
    <w:rsid w:val="00034BF7"/>
    <w:rsid w:val="00035D7D"/>
    <w:rsid w:val="00036D35"/>
    <w:rsid w:val="00037171"/>
    <w:rsid w:val="00037361"/>
    <w:rsid w:val="00037BF0"/>
    <w:rsid w:val="00041A08"/>
    <w:rsid w:val="000421DA"/>
    <w:rsid w:val="00042321"/>
    <w:rsid w:val="000424A0"/>
    <w:rsid w:val="00042900"/>
    <w:rsid w:val="00042913"/>
    <w:rsid w:val="00042EC4"/>
    <w:rsid w:val="000436BC"/>
    <w:rsid w:val="00043F0E"/>
    <w:rsid w:val="00043FE0"/>
    <w:rsid w:val="000442EC"/>
    <w:rsid w:val="000444C4"/>
    <w:rsid w:val="00044C35"/>
    <w:rsid w:val="00045B5F"/>
    <w:rsid w:val="00046893"/>
    <w:rsid w:val="00046C52"/>
    <w:rsid w:val="00046CF6"/>
    <w:rsid w:val="00047181"/>
    <w:rsid w:val="000475FB"/>
    <w:rsid w:val="00047D47"/>
    <w:rsid w:val="00047DFC"/>
    <w:rsid w:val="00047E9D"/>
    <w:rsid w:val="00047FF3"/>
    <w:rsid w:val="00050041"/>
    <w:rsid w:val="0005042F"/>
    <w:rsid w:val="000504AB"/>
    <w:rsid w:val="00050518"/>
    <w:rsid w:val="00050970"/>
    <w:rsid w:val="00051498"/>
    <w:rsid w:val="0005235F"/>
    <w:rsid w:val="00053B09"/>
    <w:rsid w:val="00054168"/>
    <w:rsid w:val="000548AF"/>
    <w:rsid w:val="000549F1"/>
    <w:rsid w:val="00055803"/>
    <w:rsid w:val="00055A73"/>
    <w:rsid w:val="00055AAB"/>
    <w:rsid w:val="00055C6A"/>
    <w:rsid w:val="00055FAF"/>
    <w:rsid w:val="000560AF"/>
    <w:rsid w:val="00056938"/>
    <w:rsid w:val="00057912"/>
    <w:rsid w:val="00057F04"/>
    <w:rsid w:val="000601E1"/>
    <w:rsid w:val="00060676"/>
    <w:rsid w:val="00060881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8F0"/>
    <w:rsid w:val="00062E51"/>
    <w:rsid w:val="00063162"/>
    <w:rsid w:val="00063636"/>
    <w:rsid w:val="00063AE0"/>
    <w:rsid w:val="00063B63"/>
    <w:rsid w:val="00063FD7"/>
    <w:rsid w:val="0006469E"/>
    <w:rsid w:val="000656FB"/>
    <w:rsid w:val="000659F8"/>
    <w:rsid w:val="00065E42"/>
    <w:rsid w:val="00066203"/>
    <w:rsid w:val="00066DE4"/>
    <w:rsid w:val="00067A2D"/>
    <w:rsid w:val="00067B1F"/>
    <w:rsid w:val="00067EC6"/>
    <w:rsid w:val="000703A3"/>
    <w:rsid w:val="00070D2F"/>
    <w:rsid w:val="000721AA"/>
    <w:rsid w:val="0007390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10F"/>
    <w:rsid w:val="00082FCD"/>
    <w:rsid w:val="000835B1"/>
    <w:rsid w:val="0008417A"/>
    <w:rsid w:val="0008467F"/>
    <w:rsid w:val="00084C42"/>
    <w:rsid w:val="0008541D"/>
    <w:rsid w:val="00085BC9"/>
    <w:rsid w:val="00085C87"/>
    <w:rsid w:val="000865C5"/>
    <w:rsid w:val="000868F2"/>
    <w:rsid w:val="00086CA1"/>
    <w:rsid w:val="000877D7"/>
    <w:rsid w:val="000877E3"/>
    <w:rsid w:val="0009071B"/>
    <w:rsid w:val="000909EE"/>
    <w:rsid w:val="00091CBF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D75"/>
    <w:rsid w:val="000A0BE6"/>
    <w:rsid w:val="000A0FE7"/>
    <w:rsid w:val="000A1357"/>
    <w:rsid w:val="000A1704"/>
    <w:rsid w:val="000A1ABF"/>
    <w:rsid w:val="000A2EB8"/>
    <w:rsid w:val="000A34B3"/>
    <w:rsid w:val="000A390F"/>
    <w:rsid w:val="000A3D5D"/>
    <w:rsid w:val="000A4A57"/>
    <w:rsid w:val="000A4DBB"/>
    <w:rsid w:val="000A53EC"/>
    <w:rsid w:val="000A54C5"/>
    <w:rsid w:val="000A5C45"/>
    <w:rsid w:val="000A6394"/>
    <w:rsid w:val="000A7114"/>
    <w:rsid w:val="000A7540"/>
    <w:rsid w:val="000A786D"/>
    <w:rsid w:val="000B0790"/>
    <w:rsid w:val="000B084C"/>
    <w:rsid w:val="000B0AC0"/>
    <w:rsid w:val="000B1A2A"/>
    <w:rsid w:val="000B21A0"/>
    <w:rsid w:val="000B2220"/>
    <w:rsid w:val="000B2518"/>
    <w:rsid w:val="000B2956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E5D"/>
    <w:rsid w:val="000B7FED"/>
    <w:rsid w:val="000C038A"/>
    <w:rsid w:val="000C04C7"/>
    <w:rsid w:val="000C07F0"/>
    <w:rsid w:val="000C0DE0"/>
    <w:rsid w:val="000C0F10"/>
    <w:rsid w:val="000C0FEE"/>
    <w:rsid w:val="000C2C94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277"/>
    <w:rsid w:val="000C6462"/>
    <w:rsid w:val="000C6598"/>
    <w:rsid w:val="000C713F"/>
    <w:rsid w:val="000C714C"/>
    <w:rsid w:val="000C740F"/>
    <w:rsid w:val="000D08A5"/>
    <w:rsid w:val="000D0DFC"/>
    <w:rsid w:val="000D11B6"/>
    <w:rsid w:val="000D11E1"/>
    <w:rsid w:val="000D1B6A"/>
    <w:rsid w:val="000D1E7A"/>
    <w:rsid w:val="000D2736"/>
    <w:rsid w:val="000D281C"/>
    <w:rsid w:val="000D38B3"/>
    <w:rsid w:val="000D3F40"/>
    <w:rsid w:val="000D42AE"/>
    <w:rsid w:val="000D43B2"/>
    <w:rsid w:val="000D44B3"/>
    <w:rsid w:val="000D505F"/>
    <w:rsid w:val="000D5204"/>
    <w:rsid w:val="000D52A7"/>
    <w:rsid w:val="000D57D5"/>
    <w:rsid w:val="000D5CDE"/>
    <w:rsid w:val="000D6299"/>
    <w:rsid w:val="000D7328"/>
    <w:rsid w:val="000D744C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53BC"/>
    <w:rsid w:val="000E5F3D"/>
    <w:rsid w:val="000E71AB"/>
    <w:rsid w:val="000E7B14"/>
    <w:rsid w:val="000E7D02"/>
    <w:rsid w:val="000E7D27"/>
    <w:rsid w:val="000F015C"/>
    <w:rsid w:val="000F08CD"/>
    <w:rsid w:val="000F1125"/>
    <w:rsid w:val="000F13E9"/>
    <w:rsid w:val="000F1C35"/>
    <w:rsid w:val="000F1D8C"/>
    <w:rsid w:val="000F2510"/>
    <w:rsid w:val="000F2F1D"/>
    <w:rsid w:val="000F369E"/>
    <w:rsid w:val="000F50BA"/>
    <w:rsid w:val="000F5D13"/>
    <w:rsid w:val="000F5F5D"/>
    <w:rsid w:val="000F6297"/>
    <w:rsid w:val="000F66DD"/>
    <w:rsid w:val="000F72E0"/>
    <w:rsid w:val="000F771A"/>
    <w:rsid w:val="000F7A57"/>
    <w:rsid w:val="00100530"/>
    <w:rsid w:val="00100A78"/>
    <w:rsid w:val="001016CD"/>
    <w:rsid w:val="00102064"/>
    <w:rsid w:val="001024AF"/>
    <w:rsid w:val="00102F9D"/>
    <w:rsid w:val="0010303F"/>
    <w:rsid w:val="00103712"/>
    <w:rsid w:val="00103C35"/>
    <w:rsid w:val="00103D3D"/>
    <w:rsid w:val="001045C5"/>
    <w:rsid w:val="00104E18"/>
    <w:rsid w:val="00105BCD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47D"/>
    <w:rsid w:val="00112950"/>
    <w:rsid w:val="00112BDB"/>
    <w:rsid w:val="001133AF"/>
    <w:rsid w:val="00113414"/>
    <w:rsid w:val="00113C04"/>
    <w:rsid w:val="00114A55"/>
    <w:rsid w:val="00116267"/>
    <w:rsid w:val="0011641E"/>
    <w:rsid w:val="0011658D"/>
    <w:rsid w:val="001165AC"/>
    <w:rsid w:val="00116A81"/>
    <w:rsid w:val="00117285"/>
    <w:rsid w:val="001175D4"/>
    <w:rsid w:val="00117934"/>
    <w:rsid w:val="00117ACF"/>
    <w:rsid w:val="00117DFB"/>
    <w:rsid w:val="0012035D"/>
    <w:rsid w:val="00120471"/>
    <w:rsid w:val="001204B8"/>
    <w:rsid w:val="00120771"/>
    <w:rsid w:val="001209C8"/>
    <w:rsid w:val="00120E4E"/>
    <w:rsid w:val="00120FB5"/>
    <w:rsid w:val="001210EE"/>
    <w:rsid w:val="001210F8"/>
    <w:rsid w:val="001218B0"/>
    <w:rsid w:val="00121F67"/>
    <w:rsid w:val="00121FA6"/>
    <w:rsid w:val="00122315"/>
    <w:rsid w:val="001232BE"/>
    <w:rsid w:val="001235E9"/>
    <w:rsid w:val="0012372C"/>
    <w:rsid w:val="00124DFA"/>
    <w:rsid w:val="00125436"/>
    <w:rsid w:val="00126748"/>
    <w:rsid w:val="0012688D"/>
    <w:rsid w:val="00126FD2"/>
    <w:rsid w:val="00127582"/>
    <w:rsid w:val="001278F9"/>
    <w:rsid w:val="00130228"/>
    <w:rsid w:val="00131165"/>
    <w:rsid w:val="001312AB"/>
    <w:rsid w:val="001317E3"/>
    <w:rsid w:val="00131B4E"/>
    <w:rsid w:val="00132282"/>
    <w:rsid w:val="001322D7"/>
    <w:rsid w:val="00133668"/>
    <w:rsid w:val="00133836"/>
    <w:rsid w:val="00133AC8"/>
    <w:rsid w:val="00134071"/>
    <w:rsid w:val="00134240"/>
    <w:rsid w:val="00134302"/>
    <w:rsid w:val="0013493D"/>
    <w:rsid w:val="001349FD"/>
    <w:rsid w:val="00134F1B"/>
    <w:rsid w:val="00135094"/>
    <w:rsid w:val="0013524E"/>
    <w:rsid w:val="0013552F"/>
    <w:rsid w:val="001365EE"/>
    <w:rsid w:val="001365F1"/>
    <w:rsid w:val="001374C5"/>
    <w:rsid w:val="00137ABE"/>
    <w:rsid w:val="0014041E"/>
    <w:rsid w:val="001405C0"/>
    <w:rsid w:val="00140F5B"/>
    <w:rsid w:val="00141362"/>
    <w:rsid w:val="00141951"/>
    <w:rsid w:val="00141F48"/>
    <w:rsid w:val="00142BCC"/>
    <w:rsid w:val="00143778"/>
    <w:rsid w:val="001437DE"/>
    <w:rsid w:val="0014392A"/>
    <w:rsid w:val="001439D6"/>
    <w:rsid w:val="00143AB2"/>
    <w:rsid w:val="00143FCF"/>
    <w:rsid w:val="0014432F"/>
    <w:rsid w:val="001449FE"/>
    <w:rsid w:val="00144A24"/>
    <w:rsid w:val="00145D43"/>
    <w:rsid w:val="001464BA"/>
    <w:rsid w:val="001466AF"/>
    <w:rsid w:val="00146BD6"/>
    <w:rsid w:val="0014711D"/>
    <w:rsid w:val="0014758F"/>
    <w:rsid w:val="00147AF9"/>
    <w:rsid w:val="00147E5E"/>
    <w:rsid w:val="0015023C"/>
    <w:rsid w:val="00150BCD"/>
    <w:rsid w:val="00150D08"/>
    <w:rsid w:val="00150D57"/>
    <w:rsid w:val="00150E1C"/>
    <w:rsid w:val="00151909"/>
    <w:rsid w:val="00151CDE"/>
    <w:rsid w:val="00152552"/>
    <w:rsid w:val="00152EF4"/>
    <w:rsid w:val="0015430E"/>
    <w:rsid w:val="00154D1B"/>
    <w:rsid w:val="001560C0"/>
    <w:rsid w:val="00157777"/>
    <w:rsid w:val="00160027"/>
    <w:rsid w:val="0016043E"/>
    <w:rsid w:val="001605BA"/>
    <w:rsid w:val="001609D7"/>
    <w:rsid w:val="00160AB0"/>
    <w:rsid w:val="001612D2"/>
    <w:rsid w:val="00161EDB"/>
    <w:rsid w:val="001620CD"/>
    <w:rsid w:val="00163595"/>
    <w:rsid w:val="001635E5"/>
    <w:rsid w:val="001639AC"/>
    <w:rsid w:val="00163BB2"/>
    <w:rsid w:val="00165122"/>
    <w:rsid w:val="0016557A"/>
    <w:rsid w:val="001655A4"/>
    <w:rsid w:val="001656A6"/>
    <w:rsid w:val="0016591A"/>
    <w:rsid w:val="00166109"/>
    <w:rsid w:val="0016639B"/>
    <w:rsid w:val="001669AF"/>
    <w:rsid w:val="00167714"/>
    <w:rsid w:val="00167EBF"/>
    <w:rsid w:val="001703C8"/>
    <w:rsid w:val="00171C2A"/>
    <w:rsid w:val="00172116"/>
    <w:rsid w:val="00172DA3"/>
    <w:rsid w:val="0017301E"/>
    <w:rsid w:val="0017367E"/>
    <w:rsid w:val="00173A56"/>
    <w:rsid w:val="00173EC5"/>
    <w:rsid w:val="00173F7C"/>
    <w:rsid w:val="001746B3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77CE3"/>
    <w:rsid w:val="00180026"/>
    <w:rsid w:val="001803A6"/>
    <w:rsid w:val="00181049"/>
    <w:rsid w:val="00181EE4"/>
    <w:rsid w:val="00182393"/>
    <w:rsid w:val="001823DD"/>
    <w:rsid w:val="00182B2F"/>
    <w:rsid w:val="00182EA4"/>
    <w:rsid w:val="00183172"/>
    <w:rsid w:val="00183882"/>
    <w:rsid w:val="00183EDD"/>
    <w:rsid w:val="00184283"/>
    <w:rsid w:val="00184FFC"/>
    <w:rsid w:val="001859FF"/>
    <w:rsid w:val="00185EFC"/>
    <w:rsid w:val="00186617"/>
    <w:rsid w:val="001866F9"/>
    <w:rsid w:val="00187764"/>
    <w:rsid w:val="0019073E"/>
    <w:rsid w:val="0019139D"/>
    <w:rsid w:val="001915E8"/>
    <w:rsid w:val="001918E2"/>
    <w:rsid w:val="00191EB5"/>
    <w:rsid w:val="00191EEA"/>
    <w:rsid w:val="001926FE"/>
    <w:rsid w:val="00192843"/>
    <w:rsid w:val="00192C46"/>
    <w:rsid w:val="00192E83"/>
    <w:rsid w:val="0019348D"/>
    <w:rsid w:val="00194456"/>
    <w:rsid w:val="00194540"/>
    <w:rsid w:val="001945C1"/>
    <w:rsid w:val="001945C4"/>
    <w:rsid w:val="0019462F"/>
    <w:rsid w:val="00194800"/>
    <w:rsid w:val="00195419"/>
    <w:rsid w:val="00195527"/>
    <w:rsid w:val="00196011"/>
    <w:rsid w:val="0019652F"/>
    <w:rsid w:val="0019755B"/>
    <w:rsid w:val="001A005F"/>
    <w:rsid w:val="001A08B3"/>
    <w:rsid w:val="001A126A"/>
    <w:rsid w:val="001A1F3C"/>
    <w:rsid w:val="001A1F8C"/>
    <w:rsid w:val="001A2134"/>
    <w:rsid w:val="001A2C8F"/>
    <w:rsid w:val="001A3075"/>
    <w:rsid w:val="001A3178"/>
    <w:rsid w:val="001A430E"/>
    <w:rsid w:val="001A4928"/>
    <w:rsid w:val="001A4ECA"/>
    <w:rsid w:val="001A563E"/>
    <w:rsid w:val="001A5931"/>
    <w:rsid w:val="001A5CDB"/>
    <w:rsid w:val="001A64FD"/>
    <w:rsid w:val="001A6975"/>
    <w:rsid w:val="001A6DC2"/>
    <w:rsid w:val="001A71DE"/>
    <w:rsid w:val="001A7B60"/>
    <w:rsid w:val="001A7B9E"/>
    <w:rsid w:val="001A7BD0"/>
    <w:rsid w:val="001A7F94"/>
    <w:rsid w:val="001B021E"/>
    <w:rsid w:val="001B0961"/>
    <w:rsid w:val="001B0DE6"/>
    <w:rsid w:val="001B1D6D"/>
    <w:rsid w:val="001B26FD"/>
    <w:rsid w:val="001B29FC"/>
    <w:rsid w:val="001B392B"/>
    <w:rsid w:val="001B3CFE"/>
    <w:rsid w:val="001B3DBC"/>
    <w:rsid w:val="001B431E"/>
    <w:rsid w:val="001B52F0"/>
    <w:rsid w:val="001B6D13"/>
    <w:rsid w:val="001B6F27"/>
    <w:rsid w:val="001B6F63"/>
    <w:rsid w:val="001B72B2"/>
    <w:rsid w:val="001B7A65"/>
    <w:rsid w:val="001C040A"/>
    <w:rsid w:val="001C079D"/>
    <w:rsid w:val="001C109F"/>
    <w:rsid w:val="001C1887"/>
    <w:rsid w:val="001C201C"/>
    <w:rsid w:val="001C2409"/>
    <w:rsid w:val="001C2788"/>
    <w:rsid w:val="001C2C73"/>
    <w:rsid w:val="001C4139"/>
    <w:rsid w:val="001C4A82"/>
    <w:rsid w:val="001C4ED7"/>
    <w:rsid w:val="001C544A"/>
    <w:rsid w:val="001C5D27"/>
    <w:rsid w:val="001C5D56"/>
    <w:rsid w:val="001C6D56"/>
    <w:rsid w:val="001C703D"/>
    <w:rsid w:val="001C72BF"/>
    <w:rsid w:val="001C76D4"/>
    <w:rsid w:val="001D142E"/>
    <w:rsid w:val="001D1EA9"/>
    <w:rsid w:val="001D229C"/>
    <w:rsid w:val="001D23FF"/>
    <w:rsid w:val="001D2537"/>
    <w:rsid w:val="001D2624"/>
    <w:rsid w:val="001D307C"/>
    <w:rsid w:val="001D3EAA"/>
    <w:rsid w:val="001D3F62"/>
    <w:rsid w:val="001D4407"/>
    <w:rsid w:val="001D44DB"/>
    <w:rsid w:val="001D457A"/>
    <w:rsid w:val="001D532B"/>
    <w:rsid w:val="001D56C7"/>
    <w:rsid w:val="001D5DDC"/>
    <w:rsid w:val="001D5FB1"/>
    <w:rsid w:val="001D6A4D"/>
    <w:rsid w:val="001D747C"/>
    <w:rsid w:val="001D776A"/>
    <w:rsid w:val="001D7C35"/>
    <w:rsid w:val="001E00C2"/>
    <w:rsid w:val="001E087D"/>
    <w:rsid w:val="001E0987"/>
    <w:rsid w:val="001E0C8F"/>
    <w:rsid w:val="001E10A6"/>
    <w:rsid w:val="001E174A"/>
    <w:rsid w:val="001E23FA"/>
    <w:rsid w:val="001E3227"/>
    <w:rsid w:val="001E3424"/>
    <w:rsid w:val="001E3B3D"/>
    <w:rsid w:val="001E3C2E"/>
    <w:rsid w:val="001E4174"/>
    <w:rsid w:val="001E41F3"/>
    <w:rsid w:val="001E5030"/>
    <w:rsid w:val="001E5083"/>
    <w:rsid w:val="001E5326"/>
    <w:rsid w:val="001E548D"/>
    <w:rsid w:val="001E54A3"/>
    <w:rsid w:val="001E5A02"/>
    <w:rsid w:val="001E5D4F"/>
    <w:rsid w:val="001E77A0"/>
    <w:rsid w:val="001E7872"/>
    <w:rsid w:val="001E7BE4"/>
    <w:rsid w:val="001E7F5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8FC"/>
    <w:rsid w:val="001F7E72"/>
    <w:rsid w:val="00200093"/>
    <w:rsid w:val="002000B0"/>
    <w:rsid w:val="00200216"/>
    <w:rsid w:val="00200399"/>
    <w:rsid w:val="002004E7"/>
    <w:rsid w:val="00200946"/>
    <w:rsid w:val="00200B1C"/>
    <w:rsid w:val="0020167E"/>
    <w:rsid w:val="00202CC3"/>
    <w:rsid w:val="002035FC"/>
    <w:rsid w:val="002037E8"/>
    <w:rsid w:val="00203AAF"/>
    <w:rsid w:val="0020406E"/>
    <w:rsid w:val="002042B7"/>
    <w:rsid w:val="00204CE5"/>
    <w:rsid w:val="00204D64"/>
    <w:rsid w:val="00205318"/>
    <w:rsid w:val="00206283"/>
    <w:rsid w:val="002064E9"/>
    <w:rsid w:val="00206E25"/>
    <w:rsid w:val="00206E75"/>
    <w:rsid w:val="002071E3"/>
    <w:rsid w:val="00207EBB"/>
    <w:rsid w:val="002101D3"/>
    <w:rsid w:val="00210DC8"/>
    <w:rsid w:val="00210F78"/>
    <w:rsid w:val="00211653"/>
    <w:rsid w:val="002120F3"/>
    <w:rsid w:val="0021249E"/>
    <w:rsid w:val="00212EFC"/>
    <w:rsid w:val="00213505"/>
    <w:rsid w:val="002145B9"/>
    <w:rsid w:val="00214EE3"/>
    <w:rsid w:val="0021599D"/>
    <w:rsid w:val="00216259"/>
    <w:rsid w:val="00216F10"/>
    <w:rsid w:val="00217562"/>
    <w:rsid w:val="00217F38"/>
    <w:rsid w:val="002212C8"/>
    <w:rsid w:val="0022150D"/>
    <w:rsid w:val="00222149"/>
    <w:rsid w:val="002224D2"/>
    <w:rsid w:val="002224F7"/>
    <w:rsid w:val="002226B8"/>
    <w:rsid w:val="0022289C"/>
    <w:rsid w:val="00222A68"/>
    <w:rsid w:val="0022367E"/>
    <w:rsid w:val="00223827"/>
    <w:rsid w:val="002243BE"/>
    <w:rsid w:val="00224599"/>
    <w:rsid w:val="00224D3E"/>
    <w:rsid w:val="0022503B"/>
    <w:rsid w:val="002259D7"/>
    <w:rsid w:val="00225EA3"/>
    <w:rsid w:val="00226C92"/>
    <w:rsid w:val="00227843"/>
    <w:rsid w:val="00227E0F"/>
    <w:rsid w:val="00230420"/>
    <w:rsid w:val="0023071C"/>
    <w:rsid w:val="00230BBC"/>
    <w:rsid w:val="00230C07"/>
    <w:rsid w:val="00230DD0"/>
    <w:rsid w:val="00231AD4"/>
    <w:rsid w:val="002328E3"/>
    <w:rsid w:val="00232C1D"/>
    <w:rsid w:val="00232CFD"/>
    <w:rsid w:val="00233533"/>
    <w:rsid w:val="00233BA5"/>
    <w:rsid w:val="00233DFD"/>
    <w:rsid w:val="002340CC"/>
    <w:rsid w:val="00234310"/>
    <w:rsid w:val="00234CC9"/>
    <w:rsid w:val="002360B2"/>
    <w:rsid w:val="002367B9"/>
    <w:rsid w:val="00237482"/>
    <w:rsid w:val="002409A3"/>
    <w:rsid w:val="00240F85"/>
    <w:rsid w:val="002417C2"/>
    <w:rsid w:val="00242700"/>
    <w:rsid w:val="00242A0E"/>
    <w:rsid w:val="002437DE"/>
    <w:rsid w:val="00243CD5"/>
    <w:rsid w:val="00244607"/>
    <w:rsid w:val="002447BE"/>
    <w:rsid w:val="00244832"/>
    <w:rsid w:val="002459D3"/>
    <w:rsid w:val="002459F9"/>
    <w:rsid w:val="00245BA6"/>
    <w:rsid w:val="00245CCF"/>
    <w:rsid w:val="00246279"/>
    <w:rsid w:val="00246715"/>
    <w:rsid w:val="00246E5C"/>
    <w:rsid w:val="00247F96"/>
    <w:rsid w:val="0025019D"/>
    <w:rsid w:val="0025099F"/>
    <w:rsid w:val="00250AC8"/>
    <w:rsid w:val="00250DC4"/>
    <w:rsid w:val="00250F15"/>
    <w:rsid w:val="00250FF8"/>
    <w:rsid w:val="00251059"/>
    <w:rsid w:val="00251E08"/>
    <w:rsid w:val="002520FC"/>
    <w:rsid w:val="0025225C"/>
    <w:rsid w:val="002523D7"/>
    <w:rsid w:val="00252F0C"/>
    <w:rsid w:val="00253A28"/>
    <w:rsid w:val="00253B0B"/>
    <w:rsid w:val="00253FB2"/>
    <w:rsid w:val="002546AC"/>
    <w:rsid w:val="00254BFC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6004D"/>
    <w:rsid w:val="00260A79"/>
    <w:rsid w:val="00260C8E"/>
    <w:rsid w:val="00261135"/>
    <w:rsid w:val="002619C8"/>
    <w:rsid w:val="002624EE"/>
    <w:rsid w:val="00262B85"/>
    <w:rsid w:val="00262C12"/>
    <w:rsid w:val="00262C91"/>
    <w:rsid w:val="00263A3D"/>
    <w:rsid w:val="002640DD"/>
    <w:rsid w:val="00264C01"/>
    <w:rsid w:val="00264EBA"/>
    <w:rsid w:val="00266141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577"/>
    <w:rsid w:val="00272C05"/>
    <w:rsid w:val="00273381"/>
    <w:rsid w:val="002733DF"/>
    <w:rsid w:val="00273691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80326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833"/>
    <w:rsid w:val="00285A1C"/>
    <w:rsid w:val="00285D78"/>
    <w:rsid w:val="00285EB4"/>
    <w:rsid w:val="002860C4"/>
    <w:rsid w:val="00286CC2"/>
    <w:rsid w:val="00287110"/>
    <w:rsid w:val="00287553"/>
    <w:rsid w:val="00287B6E"/>
    <w:rsid w:val="00287DFF"/>
    <w:rsid w:val="002914F2"/>
    <w:rsid w:val="002916BA"/>
    <w:rsid w:val="002917CD"/>
    <w:rsid w:val="00291DFE"/>
    <w:rsid w:val="00292138"/>
    <w:rsid w:val="00293A0A"/>
    <w:rsid w:val="00293F24"/>
    <w:rsid w:val="0029414A"/>
    <w:rsid w:val="002942A9"/>
    <w:rsid w:val="00294425"/>
    <w:rsid w:val="00294CAA"/>
    <w:rsid w:val="00294E84"/>
    <w:rsid w:val="0029522F"/>
    <w:rsid w:val="002958E9"/>
    <w:rsid w:val="00295928"/>
    <w:rsid w:val="00296CF3"/>
    <w:rsid w:val="002975D3"/>
    <w:rsid w:val="00297872"/>
    <w:rsid w:val="002A076C"/>
    <w:rsid w:val="002A1108"/>
    <w:rsid w:val="002A18DC"/>
    <w:rsid w:val="002A1B6E"/>
    <w:rsid w:val="002A21BE"/>
    <w:rsid w:val="002A24F4"/>
    <w:rsid w:val="002A2FB8"/>
    <w:rsid w:val="002A4392"/>
    <w:rsid w:val="002A5DB5"/>
    <w:rsid w:val="002A5EC0"/>
    <w:rsid w:val="002A6113"/>
    <w:rsid w:val="002A665B"/>
    <w:rsid w:val="002A6847"/>
    <w:rsid w:val="002A6B00"/>
    <w:rsid w:val="002A6F96"/>
    <w:rsid w:val="002A7AD1"/>
    <w:rsid w:val="002A7D3B"/>
    <w:rsid w:val="002A7E67"/>
    <w:rsid w:val="002A7E89"/>
    <w:rsid w:val="002A7E9B"/>
    <w:rsid w:val="002B09E3"/>
    <w:rsid w:val="002B0A62"/>
    <w:rsid w:val="002B140B"/>
    <w:rsid w:val="002B1CC7"/>
    <w:rsid w:val="002B1F62"/>
    <w:rsid w:val="002B20C1"/>
    <w:rsid w:val="002B2105"/>
    <w:rsid w:val="002B2302"/>
    <w:rsid w:val="002B2989"/>
    <w:rsid w:val="002B372C"/>
    <w:rsid w:val="002B4204"/>
    <w:rsid w:val="002B42CA"/>
    <w:rsid w:val="002B4772"/>
    <w:rsid w:val="002B4DFC"/>
    <w:rsid w:val="002B4E51"/>
    <w:rsid w:val="002B51C5"/>
    <w:rsid w:val="002B521F"/>
    <w:rsid w:val="002B5741"/>
    <w:rsid w:val="002B5C20"/>
    <w:rsid w:val="002B60C3"/>
    <w:rsid w:val="002B6557"/>
    <w:rsid w:val="002B77B5"/>
    <w:rsid w:val="002B7ABA"/>
    <w:rsid w:val="002B7D6E"/>
    <w:rsid w:val="002C09C6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466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F24"/>
    <w:rsid w:val="002D3025"/>
    <w:rsid w:val="002D34C4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925"/>
    <w:rsid w:val="002E1B58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5D23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4C"/>
    <w:rsid w:val="002F2C86"/>
    <w:rsid w:val="002F2D0A"/>
    <w:rsid w:val="002F2DDE"/>
    <w:rsid w:val="002F2F46"/>
    <w:rsid w:val="002F3893"/>
    <w:rsid w:val="002F39A2"/>
    <w:rsid w:val="002F3C0F"/>
    <w:rsid w:val="002F42E1"/>
    <w:rsid w:val="002F4941"/>
    <w:rsid w:val="002F5157"/>
    <w:rsid w:val="002F5557"/>
    <w:rsid w:val="002F5875"/>
    <w:rsid w:val="002F621E"/>
    <w:rsid w:val="002F66D6"/>
    <w:rsid w:val="002F6CE0"/>
    <w:rsid w:val="002F6F3A"/>
    <w:rsid w:val="002F7830"/>
    <w:rsid w:val="002F79FD"/>
    <w:rsid w:val="00300307"/>
    <w:rsid w:val="0030046F"/>
    <w:rsid w:val="00300A93"/>
    <w:rsid w:val="0030119B"/>
    <w:rsid w:val="003012B5"/>
    <w:rsid w:val="00301318"/>
    <w:rsid w:val="00301327"/>
    <w:rsid w:val="003014A9"/>
    <w:rsid w:val="003017C0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348"/>
    <w:rsid w:val="00305409"/>
    <w:rsid w:val="003061FF"/>
    <w:rsid w:val="00307057"/>
    <w:rsid w:val="0030739F"/>
    <w:rsid w:val="00307886"/>
    <w:rsid w:val="003109D4"/>
    <w:rsid w:val="00310D17"/>
    <w:rsid w:val="0031143D"/>
    <w:rsid w:val="00312B2A"/>
    <w:rsid w:val="00312BBA"/>
    <w:rsid w:val="00313539"/>
    <w:rsid w:val="00313D07"/>
    <w:rsid w:val="00314115"/>
    <w:rsid w:val="00315E80"/>
    <w:rsid w:val="003162F2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1D90"/>
    <w:rsid w:val="00322473"/>
    <w:rsid w:val="0032279F"/>
    <w:rsid w:val="00322E29"/>
    <w:rsid w:val="00323361"/>
    <w:rsid w:val="00323749"/>
    <w:rsid w:val="00324BAA"/>
    <w:rsid w:val="00324C27"/>
    <w:rsid w:val="00324E34"/>
    <w:rsid w:val="003259C0"/>
    <w:rsid w:val="00325A3B"/>
    <w:rsid w:val="003266A7"/>
    <w:rsid w:val="00326BFB"/>
    <w:rsid w:val="00327128"/>
    <w:rsid w:val="00327E05"/>
    <w:rsid w:val="003303EC"/>
    <w:rsid w:val="003309DE"/>
    <w:rsid w:val="003313FC"/>
    <w:rsid w:val="0033163E"/>
    <w:rsid w:val="00331C7F"/>
    <w:rsid w:val="0033239F"/>
    <w:rsid w:val="003337DD"/>
    <w:rsid w:val="00334DAA"/>
    <w:rsid w:val="00334E9E"/>
    <w:rsid w:val="00335494"/>
    <w:rsid w:val="00335593"/>
    <w:rsid w:val="0033687D"/>
    <w:rsid w:val="00337115"/>
    <w:rsid w:val="003376D3"/>
    <w:rsid w:val="00337C5E"/>
    <w:rsid w:val="00337D9E"/>
    <w:rsid w:val="00337EF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21D"/>
    <w:rsid w:val="0034339F"/>
    <w:rsid w:val="003435BA"/>
    <w:rsid w:val="003439B6"/>
    <w:rsid w:val="00344282"/>
    <w:rsid w:val="00344498"/>
    <w:rsid w:val="003446AE"/>
    <w:rsid w:val="00344AFA"/>
    <w:rsid w:val="003451C5"/>
    <w:rsid w:val="003455B5"/>
    <w:rsid w:val="00345E7F"/>
    <w:rsid w:val="003460A8"/>
    <w:rsid w:val="00347189"/>
    <w:rsid w:val="0034725B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4025"/>
    <w:rsid w:val="00354698"/>
    <w:rsid w:val="00354721"/>
    <w:rsid w:val="00354D0D"/>
    <w:rsid w:val="00354E54"/>
    <w:rsid w:val="00355444"/>
    <w:rsid w:val="003565C8"/>
    <w:rsid w:val="00356717"/>
    <w:rsid w:val="0035679F"/>
    <w:rsid w:val="00357258"/>
    <w:rsid w:val="003575E7"/>
    <w:rsid w:val="00357649"/>
    <w:rsid w:val="00357771"/>
    <w:rsid w:val="00357B44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36B"/>
    <w:rsid w:val="00363846"/>
    <w:rsid w:val="00364B6B"/>
    <w:rsid w:val="00364D8A"/>
    <w:rsid w:val="003652A9"/>
    <w:rsid w:val="003657F5"/>
    <w:rsid w:val="00365B60"/>
    <w:rsid w:val="00367C4A"/>
    <w:rsid w:val="00370556"/>
    <w:rsid w:val="003705E7"/>
    <w:rsid w:val="00370CA3"/>
    <w:rsid w:val="00371224"/>
    <w:rsid w:val="00371380"/>
    <w:rsid w:val="003716B8"/>
    <w:rsid w:val="00371714"/>
    <w:rsid w:val="00371BC6"/>
    <w:rsid w:val="00372203"/>
    <w:rsid w:val="003722AA"/>
    <w:rsid w:val="0037279E"/>
    <w:rsid w:val="00373653"/>
    <w:rsid w:val="003737D5"/>
    <w:rsid w:val="00374114"/>
    <w:rsid w:val="00374995"/>
    <w:rsid w:val="00374DD4"/>
    <w:rsid w:val="00375103"/>
    <w:rsid w:val="003754A7"/>
    <w:rsid w:val="00375887"/>
    <w:rsid w:val="003759CB"/>
    <w:rsid w:val="00375E9F"/>
    <w:rsid w:val="003765F4"/>
    <w:rsid w:val="00376847"/>
    <w:rsid w:val="0037773A"/>
    <w:rsid w:val="00377958"/>
    <w:rsid w:val="0038044A"/>
    <w:rsid w:val="003816C3"/>
    <w:rsid w:val="003823B0"/>
    <w:rsid w:val="00382836"/>
    <w:rsid w:val="00382FE9"/>
    <w:rsid w:val="00383112"/>
    <w:rsid w:val="003831EC"/>
    <w:rsid w:val="00383272"/>
    <w:rsid w:val="003836BE"/>
    <w:rsid w:val="00384509"/>
    <w:rsid w:val="00384630"/>
    <w:rsid w:val="00384F42"/>
    <w:rsid w:val="003855BF"/>
    <w:rsid w:val="00385670"/>
    <w:rsid w:val="00386558"/>
    <w:rsid w:val="00387E22"/>
    <w:rsid w:val="003907D6"/>
    <w:rsid w:val="00390D97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94F"/>
    <w:rsid w:val="003A09B7"/>
    <w:rsid w:val="003A1746"/>
    <w:rsid w:val="003A1857"/>
    <w:rsid w:val="003A209C"/>
    <w:rsid w:val="003A226A"/>
    <w:rsid w:val="003A2288"/>
    <w:rsid w:val="003A22F6"/>
    <w:rsid w:val="003A28A9"/>
    <w:rsid w:val="003A35B5"/>
    <w:rsid w:val="003A3D44"/>
    <w:rsid w:val="003A55D8"/>
    <w:rsid w:val="003A598A"/>
    <w:rsid w:val="003A5B86"/>
    <w:rsid w:val="003A6895"/>
    <w:rsid w:val="003A6C92"/>
    <w:rsid w:val="003A742D"/>
    <w:rsid w:val="003A7667"/>
    <w:rsid w:val="003A7B32"/>
    <w:rsid w:val="003B03FC"/>
    <w:rsid w:val="003B0F62"/>
    <w:rsid w:val="003B1988"/>
    <w:rsid w:val="003B1F39"/>
    <w:rsid w:val="003B228E"/>
    <w:rsid w:val="003B2481"/>
    <w:rsid w:val="003B2483"/>
    <w:rsid w:val="003B2AE2"/>
    <w:rsid w:val="003B2EF1"/>
    <w:rsid w:val="003B3944"/>
    <w:rsid w:val="003B39AD"/>
    <w:rsid w:val="003B3B52"/>
    <w:rsid w:val="003B3DD8"/>
    <w:rsid w:val="003B461B"/>
    <w:rsid w:val="003B483C"/>
    <w:rsid w:val="003B4A9E"/>
    <w:rsid w:val="003B4BA2"/>
    <w:rsid w:val="003B4BD7"/>
    <w:rsid w:val="003B4E79"/>
    <w:rsid w:val="003B5C02"/>
    <w:rsid w:val="003B6BBF"/>
    <w:rsid w:val="003B6EA9"/>
    <w:rsid w:val="003B6F57"/>
    <w:rsid w:val="003B6FFF"/>
    <w:rsid w:val="003B75E0"/>
    <w:rsid w:val="003B7764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CA7"/>
    <w:rsid w:val="003C3174"/>
    <w:rsid w:val="003C3868"/>
    <w:rsid w:val="003C3EC1"/>
    <w:rsid w:val="003C40C6"/>
    <w:rsid w:val="003C41B8"/>
    <w:rsid w:val="003C4587"/>
    <w:rsid w:val="003C4748"/>
    <w:rsid w:val="003C53B6"/>
    <w:rsid w:val="003C5C93"/>
    <w:rsid w:val="003C63AF"/>
    <w:rsid w:val="003C693D"/>
    <w:rsid w:val="003C6BA2"/>
    <w:rsid w:val="003C7445"/>
    <w:rsid w:val="003D0220"/>
    <w:rsid w:val="003D0695"/>
    <w:rsid w:val="003D1A39"/>
    <w:rsid w:val="003D1FFB"/>
    <w:rsid w:val="003D2042"/>
    <w:rsid w:val="003D2CCC"/>
    <w:rsid w:val="003D3E7A"/>
    <w:rsid w:val="003D4F4F"/>
    <w:rsid w:val="003D5626"/>
    <w:rsid w:val="003D570D"/>
    <w:rsid w:val="003D64D9"/>
    <w:rsid w:val="003D6787"/>
    <w:rsid w:val="003D67C8"/>
    <w:rsid w:val="003D79D1"/>
    <w:rsid w:val="003D7D48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29E"/>
    <w:rsid w:val="003E387C"/>
    <w:rsid w:val="003E3D7A"/>
    <w:rsid w:val="003E3E18"/>
    <w:rsid w:val="003E4096"/>
    <w:rsid w:val="003E4900"/>
    <w:rsid w:val="003E4A3B"/>
    <w:rsid w:val="003E4C21"/>
    <w:rsid w:val="003E55E4"/>
    <w:rsid w:val="003E5739"/>
    <w:rsid w:val="003E5821"/>
    <w:rsid w:val="003F0365"/>
    <w:rsid w:val="003F06C8"/>
    <w:rsid w:val="003F09F3"/>
    <w:rsid w:val="003F1227"/>
    <w:rsid w:val="003F1C67"/>
    <w:rsid w:val="003F3B27"/>
    <w:rsid w:val="003F3C69"/>
    <w:rsid w:val="003F3C95"/>
    <w:rsid w:val="003F3CE1"/>
    <w:rsid w:val="003F41D4"/>
    <w:rsid w:val="003F42CC"/>
    <w:rsid w:val="003F4853"/>
    <w:rsid w:val="003F4969"/>
    <w:rsid w:val="003F49B5"/>
    <w:rsid w:val="003F4B81"/>
    <w:rsid w:val="003F5554"/>
    <w:rsid w:val="003F5DDC"/>
    <w:rsid w:val="003F623B"/>
    <w:rsid w:val="003F6256"/>
    <w:rsid w:val="003F676C"/>
    <w:rsid w:val="003F6CA8"/>
    <w:rsid w:val="003F70B7"/>
    <w:rsid w:val="003F7153"/>
    <w:rsid w:val="003F7516"/>
    <w:rsid w:val="003F7C2A"/>
    <w:rsid w:val="003F7CA1"/>
    <w:rsid w:val="0040092F"/>
    <w:rsid w:val="00400F99"/>
    <w:rsid w:val="004011B7"/>
    <w:rsid w:val="0040142C"/>
    <w:rsid w:val="0040171A"/>
    <w:rsid w:val="00401A18"/>
    <w:rsid w:val="00401ADF"/>
    <w:rsid w:val="00401AE6"/>
    <w:rsid w:val="00402060"/>
    <w:rsid w:val="00402364"/>
    <w:rsid w:val="0040383B"/>
    <w:rsid w:val="004043D1"/>
    <w:rsid w:val="00404679"/>
    <w:rsid w:val="00404A4C"/>
    <w:rsid w:val="00404C25"/>
    <w:rsid w:val="00404FFF"/>
    <w:rsid w:val="00405161"/>
    <w:rsid w:val="00405527"/>
    <w:rsid w:val="0040572F"/>
    <w:rsid w:val="00405AE9"/>
    <w:rsid w:val="00406C01"/>
    <w:rsid w:val="00406E2B"/>
    <w:rsid w:val="004077B1"/>
    <w:rsid w:val="0041021C"/>
    <w:rsid w:val="00410371"/>
    <w:rsid w:val="004116D2"/>
    <w:rsid w:val="004120F6"/>
    <w:rsid w:val="00413AFB"/>
    <w:rsid w:val="00414962"/>
    <w:rsid w:val="00414A6F"/>
    <w:rsid w:val="00414A76"/>
    <w:rsid w:val="00414AF8"/>
    <w:rsid w:val="00415DA5"/>
    <w:rsid w:val="00415FE6"/>
    <w:rsid w:val="004175F7"/>
    <w:rsid w:val="0042032C"/>
    <w:rsid w:val="0042159C"/>
    <w:rsid w:val="00421741"/>
    <w:rsid w:val="004219B4"/>
    <w:rsid w:val="00421AB9"/>
    <w:rsid w:val="00422492"/>
    <w:rsid w:val="00422B9D"/>
    <w:rsid w:val="00422F8E"/>
    <w:rsid w:val="00423089"/>
    <w:rsid w:val="00423549"/>
    <w:rsid w:val="00423A13"/>
    <w:rsid w:val="004242F1"/>
    <w:rsid w:val="00424ACC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35A2"/>
    <w:rsid w:val="00433665"/>
    <w:rsid w:val="00433FCC"/>
    <w:rsid w:val="00434726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047"/>
    <w:rsid w:val="0044352E"/>
    <w:rsid w:val="00443A36"/>
    <w:rsid w:val="004440DF"/>
    <w:rsid w:val="00444894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8D6"/>
    <w:rsid w:val="00451467"/>
    <w:rsid w:val="00453C19"/>
    <w:rsid w:val="00454B62"/>
    <w:rsid w:val="00454D73"/>
    <w:rsid w:val="00456032"/>
    <w:rsid w:val="004562DC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1E3F"/>
    <w:rsid w:val="00462A06"/>
    <w:rsid w:val="00462F91"/>
    <w:rsid w:val="0046319B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67EBD"/>
    <w:rsid w:val="0047003E"/>
    <w:rsid w:val="004704F1"/>
    <w:rsid w:val="0047098D"/>
    <w:rsid w:val="00471D55"/>
    <w:rsid w:val="00472823"/>
    <w:rsid w:val="00472AFE"/>
    <w:rsid w:val="004738AF"/>
    <w:rsid w:val="00473AB9"/>
    <w:rsid w:val="0047451C"/>
    <w:rsid w:val="004750B7"/>
    <w:rsid w:val="00475A3C"/>
    <w:rsid w:val="00476153"/>
    <w:rsid w:val="004776EC"/>
    <w:rsid w:val="004778A8"/>
    <w:rsid w:val="00480041"/>
    <w:rsid w:val="00480448"/>
    <w:rsid w:val="00481951"/>
    <w:rsid w:val="0048287B"/>
    <w:rsid w:val="00482993"/>
    <w:rsid w:val="004829E3"/>
    <w:rsid w:val="00483C62"/>
    <w:rsid w:val="00484010"/>
    <w:rsid w:val="0048402A"/>
    <w:rsid w:val="0048505F"/>
    <w:rsid w:val="00485EF6"/>
    <w:rsid w:val="004862D2"/>
    <w:rsid w:val="004866E3"/>
    <w:rsid w:val="0048714E"/>
    <w:rsid w:val="00487C91"/>
    <w:rsid w:val="004911E5"/>
    <w:rsid w:val="00491E18"/>
    <w:rsid w:val="00492464"/>
    <w:rsid w:val="004925AF"/>
    <w:rsid w:val="00493008"/>
    <w:rsid w:val="0049345F"/>
    <w:rsid w:val="00493726"/>
    <w:rsid w:val="00493AC0"/>
    <w:rsid w:val="00494E65"/>
    <w:rsid w:val="00495609"/>
    <w:rsid w:val="004958EE"/>
    <w:rsid w:val="004965E1"/>
    <w:rsid w:val="00496873"/>
    <w:rsid w:val="00496A10"/>
    <w:rsid w:val="00496D20"/>
    <w:rsid w:val="00497D33"/>
    <w:rsid w:val="00497DFB"/>
    <w:rsid w:val="004A10C4"/>
    <w:rsid w:val="004A12DC"/>
    <w:rsid w:val="004A1BD2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BE"/>
    <w:rsid w:val="004B1F61"/>
    <w:rsid w:val="004B20D0"/>
    <w:rsid w:val="004B2A09"/>
    <w:rsid w:val="004B2F60"/>
    <w:rsid w:val="004B3258"/>
    <w:rsid w:val="004B3431"/>
    <w:rsid w:val="004B3552"/>
    <w:rsid w:val="004B3C7D"/>
    <w:rsid w:val="004B3F06"/>
    <w:rsid w:val="004B4021"/>
    <w:rsid w:val="004B4F0F"/>
    <w:rsid w:val="004B4F19"/>
    <w:rsid w:val="004B532F"/>
    <w:rsid w:val="004B628E"/>
    <w:rsid w:val="004B6652"/>
    <w:rsid w:val="004B6819"/>
    <w:rsid w:val="004B73FD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2DCA"/>
    <w:rsid w:val="004C3874"/>
    <w:rsid w:val="004C3964"/>
    <w:rsid w:val="004C3BA2"/>
    <w:rsid w:val="004C3CC1"/>
    <w:rsid w:val="004C4430"/>
    <w:rsid w:val="004C5104"/>
    <w:rsid w:val="004C5291"/>
    <w:rsid w:val="004C5613"/>
    <w:rsid w:val="004C5EA8"/>
    <w:rsid w:val="004C6009"/>
    <w:rsid w:val="004C6427"/>
    <w:rsid w:val="004C6D44"/>
    <w:rsid w:val="004C6DFD"/>
    <w:rsid w:val="004C6E31"/>
    <w:rsid w:val="004C6EA5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57F"/>
    <w:rsid w:val="004D199D"/>
    <w:rsid w:val="004D1B27"/>
    <w:rsid w:val="004D2042"/>
    <w:rsid w:val="004D25F4"/>
    <w:rsid w:val="004D25FC"/>
    <w:rsid w:val="004D28DB"/>
    <w:rsid w:val="004D2A80"/>
    <w:rsid w:val="004D35C8"/>
    <w:rsid w:val="004D3775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EE3"/>
    <w:rsid w:val="004E000E"/>
    <w:rsid w:val="004E04A4"/>
    <w:rsid w:val="004E08AD"/>
    <w:rsid w:val="004E0CB5"/>
    <w:rsid w:val="004E0FE7"/>
    <w:rsid w:val="004E120B"/>
    <w:rsid w:val="004E1597"/>
    <w:rsid w:val="004E2194"/>
    <w:rsid w:val="004E249A"/>
    <w:rsid w:val="004E464A"/>
    <w:rsid w:val="004E4DBB"/>
    <w:rsid w:val="004E5224"/>
    <w:rsid w:val="004E541A"/>
    <w:rsid w:val="004E59B9"/>
    <w:rsid w:val="004E5C8F"/>
    <w:rsid w:val="004E5F6A"/>
    <w:rsid w:val="004E62D2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6D8"/>
    <w:rsid w:val="004F3AEF"/>
    <w:rsid w:val="004F3E35"/>
    <w:rsid w:val="004F4712"/>
    <w:rsid w:val="004F4774"/>
    <w:rsid w:val="004F4936"/>
    <w:rsid w:val="004F4F5B"/>
    <w:rsid w:val="004F5F2B"/>
    <w:rsid w:val="004F5F81"/>
    <w:rsid w:val="004F66C2"/>
    <w:rsid w:val="004F6750"/>
    <w:rsid w:val="004F6906"/>
    <w:rsid w:val="004F691A"/>
    <w:rsid w:val="0050043B"/>
    <w:rsid w:val="00500AB7"/>
    <w:rsid w:val="005011A7"/>
    <w:rsid w:val="0050197B"/>
    <w:rsid w:val="005019E0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502"/>
    <w:rsid w:val="0051152A"/>
    <w:rsid w:val="00511759"/>
    <w:rsid w:val="00512649"/>
    <w:rsid w:val="00512CEA"/>
    <w:rsid w:val="00513796"/>
    <w:rsid w:val="005139D4"/>
    <w:rsid w:val="0051405A"/>
    <w:rsid w:val="0051458F"/>
    <w:rsid w:val="00514A97"/>
    <w:rsid w:val="00514F05"/>
    <w:rsid w:val="0051527B"/>
    <w:rsid w:val="0051580D"/>
    <w:rsid w:val="00515B76"/>
    <w:rsid w:val="005162E3"/>
    <w:rsid w:val="0051644D"/>
    <w:rsid w:val="0051644E"/>
    <w:rsid w:val="0051693B"/>
    <w:rsid w:val="00516BC1"/>
    <w:rsid w:val="00516C82"/>
    <w:rsid w:val="00516EE5"/>
    <w:rsid w:val="0051751C"/>
    <w:rsid w:val="00517692"/>
    <w:rsid w:val="00517922"/>
    <w:rsid w:val="0052062D"/>
    <w:rsid w:val="00520A14"/>
    <w:rsid w:val="0052181D"/>
    <w:rsid w:val="005220A7"/>
    <w:rsid w:val="00522204"/>
    <w:rsid w:val="00522294"/>
    <w:rsid w:val="00522D8B"/>
    <w:rsid w:val="00523098"/>
    <w:rsid w:val="00523BA1"/>
    <w:rsid w:val="00523C2B"/>
    <w:rsid w:val="005241E7"/>
    <w:rsid w:val="005248C9"/>
    <w:rsid w:val="00524F28"/>
    <w:rsid w:val="00526399"/>
    <w:rsid w:val="005263CA"/>
    <w:rsid w:val="0052687A"/>
    <w:rsid w:val="0052692C"/>
    <w:rsid w:val="00527697"/>
    <w:rsid w:val="005279A2"/>
    <w:rsid w:val="005305E6"/>
    <w:rsid w:val="00530F72"/>
    <w:rsid w:val="00530F88"/>
    <w:rsid w:val="005313A1"/>
    <w:rsid w:val="005314F5"/>
    <w:rsid w:val="005315A3"/>
    <w:rsid w:val="00531926"/>
    <w:rsid w:val="00532427"/>
    <w:rsid w:val="0053254C"/>
    <w:rsid w:val="0053271E"/>
    <w:rsid w:val="005329D3"/>
    <w:rsid w:val="00532EB7"/>
    <w:rsid w:val="00533958"/>
    <w:rsid w:val="005344E2"/>
    <w:rsid w:val="00534C5B"/>
    <w:rsid w:val="00534EE1"/>
    <w:rsid w:val="00534F4E"/>
    <w:rsid w:val="005353DD"/>
    <w:rsid w:val="005359D4"/>
    <w:rsid w:val="00536489"/>
    <w:rsid w:val="005372A7"/>
    <w:rsid w:val="0053739B"/>
    <w:rsid w:val="0053759F"/>
    <w:rsid w:val="005376F0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4E1D"/>
    <w:rsid w:val="005456C3"/>
    <w:rsid w:val="00546D5B"/>
    <w:rsid w:val="00547111"/>
    <w:rsid w:val="0054767B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BE1"/>
    <w:rsid w:val="00555D8C"/>
    <w:rsid w:val="00556B58"/>
    <w:rsid w:val="00557032"/>
    <w:rsid w:val="005570D9"/>
    <w:rsid w:val="00557187"/>
    <w:rsid w:val="005571BC"/>
    <w:rsid w:val="0055724C"/>
    <w:rsid w:val="005577CB"/>
    <w:rsid w:val="0056020F"/>
    <w:rsid w:val="00560BD7"/>
    <w:rsid w:val="00560D75"/>
    <w:rsid w:val="00560EEC"/>
    <w:rsid w:val="00561099"/>
    <w:rsid w:val="005616D3"/>
    <w:rsid w:val="00561EB9"/>
    <w:rsid w:val="00562C1D"/>
    <w:rsid w:val="00562C2E"/>
    <w:rsid w:val="00563032"/>
    <w:rsid w:val="0056405A"/>
    <w:rsid w:val="005642E8"/>
    <w:rsid w:val="0056481F"/>
    <w:rsid w:val="005649AE"/>
    <w:rsid w:val="005649FA"/>
    <w:rsid w:val="00564E16"/>
    <w:rsid w:val="005650B3"/>
    <w:rsid w:val="00566300"/>
    <w:rsid w:val="00566526"/>
    <w:rsid w:val="005669F0"/>
    <w:rsid w:val="00566B31"/>
    <w:rsid w:val="00567309"/>
    <w:rsid w:val="00570B14"/>
    <w:rsid w:val="00570F75"/>
    <w:rsid w:val="00571508"/>
    <w:rsid w:val="00571A6E"/>
    <w:rsid w:val="00571C8A"/>
    <w:rsid w:val="0057233A"/>
    <w:rsid w:val="00572DBD"/>
    <w:rsid w:val="0057322C"/>
    <w:rsid w:val="005733B9"/>
    <w:rsid w:val="00574A29"/>
    <w:rsid w:val="00574A7E"/>
    <w:rsid w:val="00575673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372F"/>
    <w:rsid w:val="00583B9D"/>
    <w:rsid w:val="00584115"/>
    <w:rsid w:val="0058472D"/>
    <w:rsid w:val="00584B80"/>
    <w:rsid w:val="00584D87"/>
    <w:rsid w:val="0058506E"/>
    <w:rsid w:val="00585107"/>
    <w:rsid w:val="00585946"/>
    <w:rsid w:val="00585BAF"/>
    <w:rsid w:val="005864B6"/>
    <w:rsid w:val="005866FB"/>
    <w:rsid w:val="005868A8"/>
    <w:rsid w:val="00586D90"/>
    <w:rsid w:val="00587194"/>
    <w:rsid w:val="00587802"/>
    <w:rsid w:val="00587828"/>
    <w:rsid w:val="00587F28"/>
    <w:rsid w:val="00590480"/>
    <w:rsid w:val="00591040"/>
    <w:rsid w:val="00591441"/>
    <w:rsid w:val="00591836"/>
    <w:rsid w:val="005919D3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570E"/>
    <w:rsid w:val="005965DF"/>
    <w:rsid w:val="00596847"/>
    <w:rsid w:val="00597509"/>
    <w:rsid w:val="005977C5"/>
    <w:rsid w:val="005977CB"/>
    <w:rsid w:val="005978E6"/>
    <w:rsid w:val="00597F7B"/>
    <w:rsid w:val="005A0B9A"/>
    <w:rsid w:val="005A17F9"/>
    <w:rsid w:val="005A1D36"/>
    <w:rsid w:val="005A1E0C"/>
    <w:rsid w:val="005A1F9A"/>
    <w:rsid w:val="005A22F1"/>
    <w:rsid w:val="005A2835"/>
    <w:rsid w:val="005A30E7"/>
    <w:rsid w:val="005A354F"/>
    <w:rsid w:val="005A4349"/>
    <w:rsid w:val="005A4901"/>
    <w:rsid w:val="005A4D6C"/>
    <w:rsid w:val="005A4E8D"/>
    <w:rsid w:val="005A565C"/>
    <w:rsid w:val="005A59E7"/>
    <w:rsid w:val="005A65C0"/>
    <w:rsid w:val="005A664D"/>
    <w:rsid w:val="005A68B9"/>
    <w:rsid w:val="005A6A31"/>
    <w:rsid w:val="005A7162"/>
    <w:rsid w:val="005A72A4"/>
    <w:rsid w:val="005B0E4E"/>
    <w:rsid w:val="005B1258"/>
    <w:rsid w:val="005B2BB3"/>
    <w:rsid w:val="005B2C35"/>
    <w:rsid w:val="005B2F3B"/>
    <w:rsid w:val="005B3033"/>
    <w:rsid w:val="005B352C"/>
    <w:rsid w:val="005B35AA"/>
    <w:rsid w:val="005B3FDC"/>
    <w:rsid w:val="005B46AC"/>
    <w:rsid w:val="005B524C"/>
    <w:rsid w:val="005B564A"/>
    <w:rsid w:val="005B5A78"/>
    <w:rsid w:val="005B5B22"/>
    <w:rsid w:val="005B5E0C"/>
    <w:rsid w:val="005B5F56"/>
    <w:rsid w:val="005B6B36"/>
    <w:rsid w:val="005B6CB1"/>
    <w:rsid w:val="005B6D58"/>
    <w:rsid w:val="005B73CB"/>
    <w:rsid w:val="005B7FA9"/>
    <w:rsid w:val="005C0153"/>
    <w:rsid w:val="005C03CF"/>
    <w:rsid w:val="005C0E03"/>
    <w:rsid w:val="005C1AE0"/>
    <w:rsid w:val="005C1B57"/>
    <w:rsid w:val="005C1FE3"/>
    <w:rsid w:val="005C2440"/>
    <w:rsid w:val="005C28E1"/>
    <w:rsid w:val="005C2D3B"/>
    <w:rsid w:val="005C2F6C"/>
    <w:rsid w:val="005C3234"/>
    <w:rsid w:val="005C3672"/>
    <w:rsid w:val="005C3BB1"/>
    <w:rsid w:val="005C40C0"/>
    <w:rsid w:val="005C48BB"/>
    <w:rsid w:val="005C56CE"/>
    <w:rsid w:val="005C57D1"/>
    <w:rsid w:val="005C5A80"/>
    <w:rsid w:val="005C683C"/>
    <w:rsid w:val="005C6AAB"/>
    <w:rsid w:val="005C6AEB"/>
    <w:rsid w:val="005C75F9"/>
    <w:rsid w:val="005C7977"/>
    <w:rsid w:val="005C7F25"/>
    <w:rsid w:val="005D09CA"/>
    <w:rsid w:val="005D1100"/>
    <w:rsid w:val="005D1249"/>
    <w:rsid w:val="005D169E"/>
    <w:rsid w:val="005D235D"/>
    <w:rsid w:val="005D2814"/>
    <w:rsid w:val="005D33CA"/>
    <w:rsid w:val="005D3595"/>
    <w:rsid w:val="005D3BA7"/>
    <w:rsid w:val="005D4C78"/>
    <w:rsid w:val="005D5150"/>
    <w:rsid w:val="005D52B7"/>
    <w:rsid w:val="005D53CB"/>
    <w:rsid w:val="005D5DF7"/>
    <w:rsid w:val="005D66C2"/>
    <w:rsid w:val="005D6E88"/>
    <w:rsid w:val="005D6F28"/>
    <w:rsid w:val="005D704A"/>
    <w:rsid w:val="005D72EF"/>
    <w:rsid w:val="005D794C"/>
    <w:rsid w:val="005E0CE1"/>
    <w:rsid w:val="005E1284"/>
    <w:rsid w:val="005E15C6"/>
    <w:rsid w:val="005E168C"/>
    <w:rsid w:val="005E168F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E3D"/>
    <w:rsid w:val="005E65F5"/>
    <w:rsid w:val="005E6B52"/>
    <w:rsid w:val="005F00C5"/>
    <w:rsid w:val="005F1723"/>
    <w:rsid w:val="005F27B4"/>
    <w:rsid w:val="005F2C6B"/>
    <w:rsid w:val="005F35DD"/>
    <w:rsid w:val="005F369F"/>
    <w:rsid w:val="005F397B"/>
    <w:rsid w:val="005F3ACF"/>
    <w:rsid w:val="005F4893"/>
    <w:rsid w:val="005F4DE9"/>
    <w:rsid w:val="005F4E19"/>
    <w:rsid w:val="005F4FD4"/>
    <w:rsid w:val="005F7E21"/>
    <w:rsid w:val="0060087C"/>
    <w:rsid w:val="00600F27"/>
    <w:rsid w:val="00600F47"/>
    <w:rsid w:val="00601104"/>
    <w:rsid w:val="00601128"/>
    <w:rsid w:val="00601700"/>
    <w:rsid w:val="00601B90"/>
    <w:rsid w:val="00601C92"/>
    <w:rsid w:val="00601EDA"/>
    <w:rsid w:val="00602475"/>
    <w:rsid w:val="00602ABC"/>
    <w:rsid w:val="00602B6D"/>
    <w:rsid w:val="00602BAF"/>
    <w:rsid w:val="00604527"/>
    <w:rsid w:val="006045EC"/>
    <w:rsid w:val="0060478D"/>
    <w:rsid w:val="006047F6"/>
    <w:rsid w:val="0060498D"/>
    <w:rsid w:val="00604AAB"/>
    <w:rsid w:val="0060525A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07291"/>
    <w:rsid w:val="006100B6"/>
    <w:rsid w:val="006102B0"/>
    <w:rsid w:val="006103FA"/>
    <w:rsid w:val="006104CD"/>
    <w:rsid w:val="00610645"/>
    <w:rsid w:val="0061068D"/>
    <w:rsid w:val="006106E8"/>
    <w:rsid w:val="00610B71"/>
    <w:rsid w:val="00610C57"/>
    <w:rsid w:val="0061110B"/>
    <w:rsid w:val="0061111F"/>
    <w:rsid w:val="006115DC"/>
    <w:rsid w:val="006119F9"/>
    <w:rsid w:val="00611AB1"/>
    <w:rsid w:val="00611E1F"/>
    <w:rsid w:val="00612018"/>
    <w:rsid w:val="00612179"/>
    <w:rsid w:val="00612E15"/>
    <w:rsid w:val="0061401A"/>
    <w:rsid w:val="006140D8"/>
    <w:rsid w:val="00615361"/>
    <w:rsid w:val="0061541B"/>
    <w:rsid w:val="0061566D"/>
    <w:rsid w:val="0061576B"/>
    <w:rsid w:val="00616635"/>
    <w:rsid w:val="00616BBC"/>
    <w:rsid w:val="00616D6F"/>
    <w:rsid w:val="00616FF9"/>
    <w:rsid w:val="006173C1"/>
    <w:rsid w:val="00617579"/>
    <w:rsid w:val="00617FD7"/>
    <w:rsid w:val="0062064C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B6F"/>
    <w:rsid w:val="00624F11"/>
    <w:rsid w:val="006257ED"/>
    <w:rsid w:val="00625963"/>
    <w:rsid w:val="00625CF0"/>
    <w:rsid w:val="00625D1F"/>
    <w:rsid w:val="00626202"/>
    <w:rsid w:val="00626F32"/>
    <w:rsid w:val="00627913"/>
    <w:rsid w:val="00627F71"/>
    <w:rsid w:val="00630249"/>
    <w:rsid w:val="00630532"/>
    <w:rsid w:val="00630BA9"/>
    <w:rsid w:val="0063115F"/>
    <w:rsid w:val="006311D1"/>
    <w:rsid w:val="00631C3A"/>
    <w:rsid w:val="00632EAD"/>
    <w:rsid w:val="006333D8"/>
    <w:rsid w:val="0063384C"/>
    <w:rsid w:val="00633FED"/>
    <w:rsid w:val="0063447F"/>
    <w:rsid w:val="00635634"/>
    <w:rsid w:val="006357AC"/>
    <w:rsid w:val="00635C55"/>
    <w:rsid w:val="00635E70"/>
    <w:rsid w:val="00635F12"/>
    <w:rsid w:val="00635FEE"/>
    <w:rsid w:val="0063645E"/>
    <w:rsid w:val="00637A38"/>
    <w:rsid w:val="0064128C"/>
    <w:rsid w:val="00643D31"/>
    <w:rsid w:val="00644191"/>
    <w:rsid w:val="00644ECA"/>
    <w:rsid w:val="00644FF4"/>
    <w:rsid w:val="0064509D"/>
    <w:rsid w:val="00646F09"/>
    <w:rsid w:val="006471C5"/>
    <w:rsid w:val="00647774"/>
    <w:rsid w:val="00647CC5"/>
    <w:rsid w:val="00650207"/>
    <w:rsid w:val="00650762"/>
    <w:rsid w:val="00650F0E"/>
    <w:rsid w:val="0065125F"/>
    <w:rsid w:val="00651585"/>
    <w:rsid w:val="00651A8D"/>
    <w:rsid w:val="00652C68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70B1"/>
    <w:rsid w:val="00657482"/>
    <w:rsid w:val="00657DA0"/>
    <w:rsid w:val="006610C5"/>
    <w:rsid w:val="00661708"/>
    <w:rsid w:val="00661F67"/>
    <w:rsid w:val="00662B24"/>
    <w:rsid w:val="00662C5E"/>
    <w:rsid w:val="00663F59"/>
    <w:rsid w:val="00664CC8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67AE7"/>
    <w:rsid w:val="00670AB6"/>
    <w:rsid w:val="00670FC1"/>
    <w:rsid w:val="00670FF3"/>
    <w:rsid w:val="00671523"/>
    <w:rsid w:val="00671AA8"/>
    <w:rsid w:val="00671F02"/>
    <w:rsid w:val="00672584"/>
    <w:rsid w:val="0067294F"/>
    <w:rsid w:val="00675CAB"/>
    <w:rsid w:val="00675E95"/>
    <w:rsid w:val="00676A8F"/>
    <w:rsid w:val="0067787F"/>
    <w:rsid w:val="006801AB"/>
    <w:rsid w:val="0068022D"/>
    <w:rsid w:val="00680738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4F9"/>
    <w:rsid w:val="00683A8A"/>
    <w:rsid w:val="00683BDD"/>
    <w:rsid w:val="00684212"/>
    <w:rsid w:val="006842AA"/>
    <w:rsid w:val="006848FA"/>
    <w:rsid w:val="006851AD"/>
    <w:rsid w:val="006856E7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0907"/>
    <w:rsid w:val="0069108A"/>
    <w:rsid w:val="00691ACD"/>
    <w:rsid w:val="00691B41"/>
    <w:rsid w:val="00691D50"/>
    <w:rsid w:val="00693892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10CD"/>
    <w:rsid w:val="006A1718"/>
    <w:rsid w:val="006A249C"/>
    <w:rsid w:val="006A2A76"/>
    <w:rsid w:val="006A2E92"/>
    <w:rsid w:val="006A3501"/>
    <w:rsid w:val="006A3A12"/>
    <w:rsid w:val="006A3BA1"/>
    <w:rsid w:val="006A3D54"/>
    <w:rsid w:val="006A4363"/>
    <w:rsid w:val="006A46EC"/>
    <w:rsid w:val="006A4A0E"/>
    <w:rsid w:val="006A504B"/>
    <w:rsid w:val="006A5C70"/>
    <w:rsid w:val="006A60AE"/>
    <w:rsid w:val="006A61B0"/>
    <w:rsid w:val="006A637D"/>
    <w:rsid w:val="006A63F4"/>
    <w:rsid w:val="006A6761"/>
    <w:rsid w:val="006A679B"/>
    <w:rsid w:val="006A6805"/>
    <w:rsid w:val="006A687D"/>
    <w:rsid w:val="006A6948"/>
    <w:rsid w:val="006A6ED4"/>
    <w:rsid w:val="006A7342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42C"/>
    <w:rsid w:val="006B5EC1"/>
    <w:rsid w:val="006B5F5A"/>
    <w:rsid w:val="006B6437"/>
    <w:rsid w:val="006B6B91"/>
    <w:rsid w:val="006B6EC0"/>
    <w:rsid w:val="006B7DA8"/>
    <w:rsid w:val="006C03C1"/>
    <w:rsid w:val="006C0ECB"/>
    <w:rsid w:val="006C1140"/>
    <w:rsid w:val="006C14B4"/>
    <w:rsid w:val="006C2230"/>
    <w:rsid w:val="006C23C5"/>
    <w:rsid w:val="006C2705"/>
    <w:rsid w:val="006C2764"/>
    <w:rsid w:val="006C28EB"/>
    <w:rsid w:val="006C34E3"/>
    <w:rsid w:val="006C36B0"/>
    <w:rsid w:val="006C3D98"/>
    <w:rsid w:val="006C525C"/>
    <w:rsid w:val="006C5DFF"/>
    <w:rsid w:val="006C5EBC"/>
    <w:rsid w:val="006C6105"/>
    <w:rsid w:val="006C687F"/>
    <w:rsid w:val="006C6987"/>
    <w:rsid w:val="006C74C5"/>
    <w:rsid w:val="006C7942"/>
    <w:rsid w:val="006C79DE"/>
    <w:rsid w:val="006C7B2A"/>
    <w:rsid w:val="006D055C"/>
    <w:rsid w:val="006D0717"/>
    <w:rsid w:val="006D14DA"/>
    <w:rsid w:val="006D16D6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890"/>
    <w:rsid w:val="006D6891"/>
    <w:rsid w:val="006D6E07"/>
    <w:rsid w:val="006D6F86"/>
    <w:rsid w:val="006D7423"/>
    <w:rsid w:val="006D7C59"/>
    <w:rsid w:val="006E04E0"/>
    <w:rsid w:val="006E0998"/>
    <w:rsid w:val="006E1030"/>
    <w:rsid w:val="006E179A"/>
    <w:rsid w:val="006E1850"/>
    <w:rsid w:val="006E21FB"/>
    <w:rsid w:val="006E230B"/>
    <w:rsid w:val="006E23D4"/>
    <w:rsid w:val="006E2457"/>
    <w:rsid w:val="006E2E8C"/>
    <w:rsid w:val="006E2F85"/>
    <w:rsid w:val="006E3232"/>
    <w:rsid w:val="006E3BD6"/>
    <w:rsid w:val="006E412F"/>
    <w:rsid w:val="006E421A"/>
    <w:rsid w:val="006E4B28"/>
    <w:rsid w:val="006E4B39"/>
    <w:rsid w:val="006E5FF3"/>
    <w:rsid w:val="006E6507"/>
    <w:rsid w:val="006E6545"/>
    <w:rsid w:val="006E6811"/>
    <w:rsid w:val="006E717C"/>
    <w:rsid w:val="006E72F2"/>
    <w:rsid w:val="006E74AC"/>
    <w:rsid w:val="006E75D0"/>
    <w:rsid w:val="006E7617"/>
    <w:rsid w:val="006E78A5"/>
    <w:rsid w:val="006E7940"/>
    <w:rsid w:val="006E7FAF"/>
    <w:rsid w:val="006F0036"/>
    <w:rsid w:val="006F0490"/>
    <w:rsid w:val="006F1EE4"/>
    <w:rsid w:val="006F28C3"/>
    <w:rsid w:val="006F2BF0"/>
    <w:rsid w:val="006F35C8"/>
    <w:rsid w:val="006F41E4"/>
    <w:rsid w:val="006F43C4"/>
    <w:rsid w:val="006F4402"/>
    <w:rsid w:val="006F4C94"/>
    <w:rsid w:val="006F4E3B"/>
    <w:rsid w:val="006F4FDC"/>
    <w:rsid w:val="006F5294"/>
    <w:rsid w:val="006F55D5"/>
    <w:rsid w:val="006F58D7"/>
    <w:rsid w:val="006F5B42"/>
    <w:rsid w:val="006F6784"/>
    <w:rsid w:val="006F70D3"/>
    <w:rsid w:val="006F7A47"/>
    <w:rsid w:val="00700B53"/>
    <w:rsid w:val="0070133B"/>
    <w:rsid w:val="00701950"/>
    <w:rsid w:val="0070197B"/>
    <w:rsid w:val="00701A67"/>
    <w:rsid w:val="00701AD5"/>
    <w:rsid w:val="00701E2D"/>
    <w:rsid w:val="00702117"/>
    <w:rsid w:val="0070278C"/>
    <w:rsid w:val="0070289E"/>
    <w:rsid w:val="007034FC"/>
    <w:rsid w:val="007035A6"/>
    <w:rsid w:val="0070384F"/>
    <w:rsid w:val="00703958"/>
    <w:rsid w:val="007042A8"/>
    <w:rsid w:val="00704393"/>
    <w:rsid w:val="00704952"/>
    <w:rsid w:val="00704F3A"/>
    <w:rsid w:val="007056EA"/>
    <w:rsid w:val="00705EA8"/>
    <w:rsid w:val="00705EB0"/>
    <w:rsid w:val="00706001"/>
    <w:rsid w:val="007069FF"/>
    <w:rsid w:val="00706F35"/>
    <w:rsid w:val="00707980"/>
    <w:rsid w:val="007107A4"/>
    <w:rsid w:val="00712626"/>
    <w:rsid w:val="0071284C"/>
    <w:rsid w:val="00712AC0"/>
    <w:rsid w:val="00712F65"/>
    <w:rsid w:val="0071360B"/>
    <w:rsid w:val="00713921"/>
    <w:rsid w:val="00714064"/>
    <w:rsid w:val="00714EFC"/>
    <w:rsid w:val="00715CCA"/>
    <w:rsid w:val="0071612A"/>
    <w:rsid w:val="00716AEB"/>
    <w:rsid w:val="00716ED0"/>
    <w:rsid w:val="00717255"/>
    <w:rsid w:val="00717C0B"/>
    <w:rsid w:val="00717F0C"/>
    <w:rsid w:val="007202C9"/>
    <w:rsid w:val="007206A6"/>
    <w:rsid w:val="00720F84"/>
    <w:rsid w:val="00720F8E"/>
    <w:rsid w:val="00721427"/>
    <w:rsid w:val="007218BC"/>
    <w:rsid w:val="007219F5"/>
    <w:rsid w:val="00721B88"/>
    <w:rsid w:val="007225FC"/>
    <w:rsid w:val="00722957"/>
    <w:rsid w:val="007233D9"/>
    <w:rsid w:val="00723786"/>
    <w:rsid w:val="007242F9"/>
    <w:rsid w:val="00724677"/>
    <w:rsid w:val="007248DE"/>
    <w:rsid w:val="00724B0A"/>
    <w:rsid w:val="0072568C"/>
    <w:rsid w:val="00725B06"/>
    <w:rsid w:val="00726048"/>
    <w:rsid w:val="00726EA6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73C1"/>
    <w:rsid w:val="00737465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CC1"/>
    <w:rsid w:val="007432CE"/>
    <w:rsid w:val="0074363B"/>
    <w:rsid w:val="007437B8"/>
    <w:rsid w:val="00743877"/>
    <w:rsid w:val="00743BF7"/>
    <w:rsid w:val="00743E5A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66"/>
    <w:rsid w:val="007501BA"/>
    <w:rsid w:val="0075082F"/>
    <w:rsid w:val="00750B2A"/>
    <w:rsid w:val="007510DB"/>
    <w:rsid w:val="007511D1"/>
    <w:rsid w:val="007519EC"/>
    <w:rsid w:val="007520C5"/>
    <w:rsid w:val="007525A1"/>
    <w:rsid w:val="00752780"/>
    <w:rsid w:val="0075279F"/>
    <w:rsid w:val="00752F89"/>
    <w:rsid w:val="007538AD"/>
    <w:rsid w:val="00753A75"/>
    <w:rsid w:val="0075444F"/>
    <w:rsid w:val="00755505"/>
    <w:rsid w:val="00755CAB"/>
    <w:rsid w:val="00755E94"/>
    <w:rsid w:val="00755F78"/>
    <w:rsid w:val="007561EB"/>
    <w:rsid w:val="00756DAA"/>
    <w:rsid w:val="0075710E"/>
    <w:rsid w:val="007571B9"/>
    <w:rsid w:val="007576E3"/>
    <w:rsid w:val="00757B8D"/>
    <w:rsid w:val="007603B6"/>
    <w:rsid w:val="00760CFC"/>
    <w:rsid w:val="00760DED"/>
    <w:rsid w:val="00761A76"/>
    <w:rsid w:val="00761F40"/>
    <w:rsid w:val="00762779"/>
    <w:rsid w:val="00762B06"/>
    <w:rsid w:val="007637DC"/>
    <w:rsid w:val="007640C3"/>
    <w:rsid w:val="00764867"/>
    <w:rsid w:val="0076520A"/>
    <w:rsid w:val="0076550B"/>
    <w:rsid w:val="0076590F"/>
    <w:rsid w:val="00766028"/>
    <w:rsid w:val="00766182"/>
    <w:rsid w:val="00766D49"/>
    <w:rsid w:val="00767942"/>
    <w:rsid w:val="00767F38"/>
    <w:rsid w:val="00770355"/>
    <w:rsid w:val="00770507"/>
    <w:rsid w:val="00770EDF"/>
    <w:rsid w:val="00771681"/>
    <w:rsid w:val="007719B2"/>
    <w:rsid w:val="007719E7"/>
    <w:rsid w:val="00771AAB"/>
    <w:rsid w:val="00771C98"/>
    <w:rsid w:val="00771D24"/>
    <w:rsid w:val="007721EA"/>
    <w:rsid w:val="00772637"/>
    <w:rsid w:val="007731F1"/>
    <w:rsid w:val="007739C8"/>
    <w:rsid w:val="00773CDC"/>
    <w:rsid w:val="00773E0D"/>
    <w:rsid w:val="00773F1B"/>
    <w:rsid w:val="0077576C"/>
    <w:rsid w:val="0077617A"/>
    <w:rsid w:val="007763DE"/>
    <w:rsid w:val="007764DF"/>
    <w:rsid w:val="007764F1"/>
    <w:rsid w:val="007771CF"/>
    <w:rsid w:val="007771DB"/>
    <w:rsid w:val="007775F0"/>
    <w:rsid w:val="00777611"/>
    <w:rsid w:val="00780293"/>
    <w:rsid w:val="0078034F"/>
    <w:rsid w:val="00780ACE"/>
    <w:rsid w:val="00780DE9"/>
    <w:rsid w:val="00780EDD"/>
    <w:rsid w:val="0078166A"/>
    <w:rsid w:val="0078202D"/>
    <w:rsid w:val="007835F8"/>
    <w:rsid w:val="00784090"/>
    <w:rsid w:val="0078457C"/>
    <w:rsid w:val="00785034"/>
    <w:rsid w:val="00785159"/>
    <w:rsid w:val="0078593C"/>
    <w:rsid w:val="00785BA4"/>
    <w:rsid w:val="00785DFA"/>
    <w:rsid w:val="007867AA"/>
    <w:rsid w:val="00786800"/>
    <w:rsid w:val="007874C4"/>
    <w:rsid w:val="007877F3"/>
    <w:rsid w:val="00787C44"/>
    <w:rsid w:val="007906CE"/>
    <w:rsid w:val="007908BF"/>
    <w:rsid w:val="00790F95"/>
    <w:rsid w:val="007912F4"/>
    <w:rsid w:val="007913B0"/>
    <w:rsid w:val="00791748"/>
    <w:rsid w:val="00791A3B"/>
    <w:rsid w:val="00792342"/>
    <w:rsid w:val="0079299C"/>
    <w:rsid w:val="00793187"/>
    <w:rsid w:val="007931DC"/>
    <w:rsid w:val="00794E2A"/>
    <w:rsid w:val="0079514B"/>
    <w:rsid w:val="00795607"/>
    <w:rsid w:val="007960C8"/>
    <w:rsid w:val="007967DA"/>
    <w:rsid w:val="00796D9A"/>
    <w:rsid w:val="00797270"/>
    <w:rsid w:val="0079735C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2AA"/>
    <w:rsid w:val="007A25FA"/>
    <w:rsid w:val="007A2727"/>
    <w:rsid w:val="007A3A16"/>
    <w:rsid w:val="007A3F5B"/>
    <w:rsid w:val="007A4696"/>
    <w:rsid w:val="007A49C9"/>
    <w:rsid w:val="007A5FC0"/>
    <w:rsid w:val="007A6178"/>
    <w:rsid w:val="007A64B3"/>
    <w:rsid w:val="007A654F"/>
    <w:rsid w:val="007A6A6B"/>
    <w:rsid w:val="007A6B18"/>
    <w:rsid w:val="007A70BE"/>
    <w:rsid w:val="007A7642"/>
    <w:rsid w:val="007A76F7"/>
    <w:rsid w:val="007B1C07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2D3"/>
    <w:rsid w:val="007B63A7"/>
    <w:rsid w:val="007B647A"/>
    <w:rsid w:val="007B651A"/>
    <w:rsid w:val="007B65B3"/>
    <w:rsid w:val="007B716E"/>
    <w:rsid w:val="007B7E04"/>
    <w:rsid w:val="007C0126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0A9"/>
    <w:rsid w:val="007C5087"/>
    <w:rsid w:val="007C523E"/>
    <w:rsid w:val="007C59FF"/>
    <w:rsid w:val="007C6538"/>
    <w:rsid w:val="007C664D"/>
    <w:rsid w:val="007C7316"/>
    <w:rsid w:val="007C7438"/>
    <w:rsid w:val="007C7555"/>
    <w:rsid w:val="007C77EF"/>
    <w:rsid w:val="007C7D7D"/>
    <w:rsid w:val="007C7E31"/>
    <w:rsid w:val="007D013D"/>
    <w:rsid w:val="007D0276"/>
    <w:rsid w:val="007D0377"/>
    <w:rsid w:val="007D03E9"/>
    <w:rsid w:val="007D11AA"/>
    <w:rsid w:val="007D14C3"/>
    <w:rsid w:val="007D1850"/>
    <w:rsid w:val="007D2348"/>
    <w:rsid w:val="007D283B"/>
    <w:rsid w:val="007D2A4A"/>
    <w:rsid w:val="007D2D10"/>
    <w:rsid w:val="007D2E50"/>
    <w:rsid w:val="007D2E59"/>
    <w:rsid w:val="007D37FF"/>
    <w:rsid w:val="007D3CEB"/>
    <w:rsid w:val="007D4D68"/>
    <w:rsid w:val="007D5965"/>
    <w:rsid w:val="007D6A07"/>
    <w:rsid w:val="007D7101"/>
    <w:rsid w:val="007D7CC6"/>
    <w:rsid w:val="007E0293"/>
    <w:rsid w:val="007E0767"/>
    <w:rsid w:val="007E098F"/>
    <w:rsid w:val="007E09BB"/>
    <w:rsid w:val="007E0D8F"/>
    <w:rsid w:val="007E0F27"/>
    <w:rsid w:val="007E19E7"/>
    <w:rsid w:val="007E2B5F"/>
    <w:rsid w:val="007E3104"/>
    <w:rsid w:val="007E32F8"/>
    <w:rsid w:val="007E3441"/>
    <w:rsid w:val="007E3EBE"/>
    <w:rsid w:val="007E4035"/>
    <w:rsid w:val="007E4E1D"/>
    <w:rsid w:val="007E5546"/>
    <w:rsid w:val="007E568E"/>
    <w:rsid w:val="007E653D"/>
    <w:rsid w:val="007E78B6"/>
    <w:rsid w:val="007E7938"/>
    <w:rsid w:val="007E7A82"/>
    <w:rsid w:val="007F04EE"/>
    <w:rsid w:val="007F1029"/>
    <w:rsid w:val="007F2229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7F7F35"/>
    <w:rsid w:val="00800956"/>
    <w:rsid w:val="00800DBB"/>
    <w:rsid w:val="008013BD"/>
    <w:rsid w:val="00801FA1"/>
    <w:rsid w:val="00802081"/>
    <w:rsid w:val="00802102"/>
    <w:rsid w:val="00802116"/>
    <w:rsid w:val="00802460"/>
    <w:rsid w:val="00802581"/>
    <w:rsid w:val="0080266B"/>
    <w:rsid w:val="00802D08"/>
    <w:rsid w:val="00802D64"/>
    <w:rsid w:val="00802DE7"/>
    <w:rsid w:val="0080325B"/>
    <w:rsid w:val="008033E4"/>
    <w:rsid w:val="008038AB"/>
    <w:rsid w:val="008039C6"/>
    <w:rsid w:val="00803B38"/>
    <w:rsid w:val="00803DA2"/>
    <w:rsid w:val="008040A8"/>
    <w:rsid w:val="00804544"/>
    <w:rsid w:val="0080454E"/>
    <w:rsid w:val="00804A57"/>
    <w:rsid w:val="00804B47"/>
    <w:rsid w:val="00804F4A"/>
    <w:rsid w:val="00805A32"/>
    <w:rsid w:val="0080678E"/>
    <w:rsid w:val="008069F6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0C"/>
    <w:rsid w:val="00811E66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7089"/>
    <w:rsid w:val="00817320"/>
    <w:rsid w:val="00817D87"/>
    <w:rsid w:val="00817D8E"/>
    <w:rsid w:val="008200E2"/>
    <w:rsid w:val="00820560"/>
    <w:rsid w:val="008210F9"/>
    <w:rsid w:val="0082111F"/>
    <w:rsid w:val="00821490"/>
    <w:rsid w:val="00821F5E"/>
    <w:rsid w:val="00822273"/>
    <w:rsid w:val="008230E8"/>
    <w:rsid w:val="008232E6"/>
    <w:rsid w:val="008236E3"/>
    <w:rsid w:val="00823985"/>
    <w:rsid w:val="0082445F"/>
    <w:rsid w:val="00824E25"/>
    <w:rsid w:val="008250B5"/>
    <w:rsid w:val="008252D0"/>
    <w:rsid w:val="00825868"/>
    <w:rsid w:val="00826645"/>
    <w:rsid w:val="00826744"/>
    <w:rsid w:val="008268BC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6AC8"/>
    <w:rsid w:val="00836BEC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9FD"/>
    <w:rsid w:val="00842C38"/>
    <w:rsid w:val="008433AA"/>
    <w:rsid w:val="008436D0"/>
    <w:rsid w:val="00843CE2"/>
    <w:rsid w:val="00843D7E"/>
    <w:rsid w:val="00844EFE"/>
    <w:rsid w:val="00845047"/>
    <w:rsid w:val="008459D1"/>
    <w:rsid w:val="00845F34"/>
    <w:rsid w:val="008465A3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21DA"/>
    <w:rsid w:val="008536E5"/>
    <w:rsid w:val="00853839"/>
    <w:rsid w:val="00853E62"/>
    <w:rsid w:val="00854153"/>
    <w:rsid w:val="00854185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29F"/>
    <w:rsid w:val="008604DC"/>
    <w:rsid w:val="00860628"/>
    <w:rsid w:val="00860878"/>
    <w:rsid w:val="00860CAA"/>
    <w:rsid w:val="00861095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6D9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33B1"/>
    <w:rsid w:val="00873A8E"/>
    <w:rsid w:val="00873C74"/>
    <w:rsid w:val="00873CAE"/>
    <w:rsid w:val="008742BB"/>
    <w:rsid w:val="008743B6"/>
    <w:rsid w:val="00874471"/>
    <w:rsid w:val="00874915"/>
    <w:rsid w:val="0087550D"/>
    <w:rsid w:val="008756B7"/>
    <w:rsid w:val="00875C48"/>
    <w:rsid w:val="00876D92"/>
    <w:rsid w:val="00877497"/>
    <w:rsid w:val="008776B4"/>
    <w:rsid w:val="0087788D"/>
    <w:rsid w:val="008807AF"/>
    <w:rsid w:val="00880B53"/>
    <w:rsid w:val="008823F8"/>
    <w:rsid w:val="00882DE3"/>
    <w:rsid w:val="00882FDF"/>
    <w:rsid w:val="00883022"/>
    <w:rsid w:val="00883F72"/>
    <w:rsid w:val="008843AD"/>
    <w:rsid w:val="00884AFA"/>
    <w:rsid w:val="00884EB0"/>
    <w:rsid w:val="00885849"/>
    <w:rsid w:val="008858C4"/>
    <w:rsid w:val="0088591E"/>
    <w:rsid w:val="00886174"/>
    <w:rsid w:val="00886185"/>
    <w:rsid w:val="008863B9"/>
    <w:rsid w:val="00887E1A"/>
    <w:rsid w:val="008912A3"/>
    <w:rsid w:val="008918D8"/>
    <w:rsid w:val="00891C9A"/>
    <w:rsid w:val="00891E44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213"/>
    <w:rsid w:val="008963B0"/>
    <w:rsid w:val="00896BA8"/>
    <w:rsid w:val="00896DA8"/>
    <w:rsid w:val="00897568"/>
    <w:rsid w:val="008A0AAF"/>
    <w:rsid w:val="008A1308"/>
    <w:rsid w:val="008A1365"/>
    <w:rsid w:val="008A14DA"/>
    <w:rsid w:val="008A1A5E"/>
    <w:rsid w:val="008A1BC2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637D"/>
    <w:rsid w:val="008A768D"/>
    <w:rsid w:val="008A7BDD"/>
    <w:rsid w:val="008A7D1E"/>
    <w:rsid w:val="008B0FAD"/>
    <w:rsid w:val="008B203C"/>
    <w:rsid w:val="008B2FAA"/>
    <w:rsid w:val="008B2FEB"/>
    <w:rsid w:val="008B3935"/>
    <w:rsid w:val="008B3A0F"/>
    <w:rsid w:val="008B3A37"/>
    <w:rsid w:val="008B3C83"/>
    <w:rsid w:val="008B4492"/>
    <w:rsid w:val="008B4820"/>
    <w:rsid w:val="008B52A8"/>
    <w:rsid w:val="008B5607"/>
    <w:rsid w:val="008B5736"/>
    <w:rsid w:val="008B65F1"/>
    <w:rsid w:val="008B6D3A"/>
    <w:rsid w:val="008B7564"/>
    <w:rsid w:val="008B75B5"/>
    <w:rsid w:val="008B7EFD"/>
    <w:rsid w:val="008B7FAF"/>
    <w:rsid w:val="008C032D"/>
    <w:rsid w:val="008C04A0"/>
    <w:rsid w:val="008C1062"/>
    <w:rsid w:val="008C167F"/>
    <w:rsid w:val="008C1E90"/>
    <w:rsid w:val="008C2DDC"/>
    <w:rsid w:val="008C320F"/>
    <w:rsid w:val="008C46F8"/>
    <w:rsid w:val="008C5507"/>
    <w:rsid w:val="008C5975"/>
    <w:rsid w:val="008C64DB"/>
    <w:rsid w:val="008C71AF"/>
    <w:rsid w:val="008C7220"/>
    <w:rsid w:val="008D0355"/>
    <w:rsid w:val="008D03E5"/>
    <w:rsid w:val="008D060A"/>
    <w:rsid w:val="008D06A5"/>
    <w:rsid w:val="008D0702"/>
    <w:rsid w:val="008D0D23"/>
    <w:rsid w:val="008D1740"/>
    <w:rsid w:val="008D208D"/>
    <w:rsid w:val="008D270A"/>
    <w:rsid w:val="008D3238"/>
    <w:rsid w:val="008D32F6"/>
    <w:rsid w:val="008D4086"/>
    <w:rsid w:val="008D425D"/>
    <w:rsid w:val="008D4267"/>
    <w:rsid w:val="008D4B33"/>
    <w:rsid w:val="008D6046"/>
    <w:rsid w:val="008D62A7"/>
    <w:rsid w:val="008D630A"/>
    <w:rsid w:val="008D6902"/>
    <w:rsid w:val="008D6CEC"/>
    <w:rsid w:val="008D7127"/>
    <w:rsid w:val="008D7292"/>
    <w:rsid w:val="008D73C5"/>
    <w:rsid w:val="008D7554"/>
    <w:rsid w:val="008E09DE"/>
    <w:rsid w:val="008E0DFD"/>
    <w:rsid w:val="008E1450"/>
    <w:rsid w:val="008E15BA"/>
    <w:rsid w:val="008E1774"/>
    <w:rsid w:val="008E1801"/>
    <w:rsid w:val="008E1849"/>
    <w:rsid w:val="008E1B33"/>
    <w:rsid w:val="008E205E"/>
    <w:rsid w:val="008E2B60"/>
    <w:rsid w:val="008E42A7"/>
    <w:rsid w:val="008E439A"/>
    <w:rsid w:val="008E4E05"/>
    <w:rsid w:val="008E5D81"/>
    <w:rsid w:val="008E6369"/>
    <w:rsid w:val="008E670B"/>
    <w:rsid w:val="008E6915"/>
    <w:rsid w:val="008E6B44"/>
    <w:rsid w:val="008E6EEB"/>
    <w:rsid w:val="008E70A2"/>
    <w:rsid w:val="008E70D8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D5B"/>
    <w:rsid w:val="008F5F26"/>
    <w:rsid w:val="008F6190"/>
    <w:rsid w:val="008F61AB"/>
    <w:rsid w:val="008F6355"/>
    <w:rsid w:val="008F66F3"/>
    <w:rsid w:val="008F6847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338"/>
    <w:rsid w:val="00901AD0"/>
    <w:rsid w:val="00902D29"/>
    <w:rsid w:val="00904302"/>
    <w:rsid w:val="009043F4"/>
    <w:rsid w:val="00904DF3"/>
    <w:rsid w:val="009054F9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0B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7C5"/>
    <w:rsid w:val="00922FA1"/>
    <w:rsid w:val="0092315F"/>
    <w:rsid w:val="00924492"/>
    <w:rsid w:val="009245CB"/>
    <w:rsid w:val="009246A0"/>
    <w:rsid w:val="009252FB"/>
    <w:rsid w:val="009262A9"/>
    <w:rsid w:val="009265CE"/>
    <w:rsid w:val="00926F01"/>
    <w:rsid w:val="0092790E"/>
    <w:rsid w:val="00927BAF"/>
    <w:rsid w:val="00930053"/>
    <w:rsid w:val="00930112"/>
    <w:rsid w:val="009302D4"/>
    <w:rsid w:val="009304A1"/>
    <w:rsid w:val="009309CA"/>
    <w:rsid w:val="009319D2"/>
    <w:rsid w:val="009319EA"/>
    <w:rsid w:val="00932668"/>
    <w:rsid w:val="009328FF"/>
    <w:rsid w:val="009330F1"/>
    <w:rsid w:val="00933565"/>
    <w:rsid w:val="0093388A"/>
    <w:rsid w:val="00934100"/>
    <w:rsid w:val="00934444"/>
    <w:rsid w:val="009346F2"/>
    <w:rsid w:val="00934920"/>
    <w:rsid w:val="00936375"/>
    <w:rsid w:val="009364AB"/>
    <w:rsid w:val="00936B16"/>
    <w:rsid w:val="00940893"/>
    <w:rsid w:val="00941A52"/>
    <w:rsid w:val="00941E30"/>
    <w:rsid w:val="009421D2"/>
    <w:rsid w:val="009429CC"/>
    <w:rsid w:val="00942B47"/>
    <w:rsid w:val="00943446"/>
    <w:rsid w:val="009440B9"/>
    <w:rsid w:val="0094489A"/>
    <w:rsid w:val="009449A8"/>
    <w:rsid w:val="00946363"/>
    <w:rsid w:val="00946946"/>
    <w:rsid w:val="00950A64"/>
    <w:rsid w:val="00950E65"/>
    <w:rsid w:val="009510C0"/>
    <w:rsid w:val="00951918"/>
    <w:rsid w:val="00951D66"/>
    <w:rsid w:val="0095285F"/>
    <w:rsid w:val="00952E7C"/>
    <w:rsid w:val="009537B1"/>
    <w:rsid w:val="00953A5C"/>
    <w:rsid w:val="009547DD"/>
    <w:rsid w:val="0095481E"/>
    <w:rsid w:val="00955A57"/>
    <w:rsid w:val="00955BC5"/>
    <w:rsid w:val="00955C11"/>
    <w:rsid w:val="009566B5"/>
    <w:rsid w:val="00956828"/>
    <w:rsid w:val="00956D7B"/>
    <w:rsid w:val="00957C4A"/>
    <w:rsid w:val="00960B08"/>
    <w:rsid w:val="00961E1B"/>
    <w:rsid w:val="00962180"/>
    <w:rsid w:val="009623AB"/>
    <w:rsid w:val="00962582"/>
    <w:rsid w:val="00962DD1"/>
    <w:rsid w:val="0096330C"/>
    <w:rsid w:val="00963B3E"/>
    <w:rsid w:val="0096404F"/>
    <w:rsid w:val="0096484D"/>
    <w:rsid w:val="00964AAC"/>
    <w:rsid w:val="00964E47"/>
    <w:rsid w:val="00965221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4529"/>
    <w:rsid w:val="009757CD"/>
    <w:rsid w:val="00975D26"/>
    <w:rsid w:val="00975E58"/>
    <w:rsid w:val="0097669E"/>
    <w:rsid w:val="00976913"/>
    <w:rsid w:val="009777D9"/>
    <w:rsid w:val="00977EFB"/>
    <w:rsid w:val="009800A9"/>
    <w:rsid w:val="00980B9D"/>
    <w:rsid w:val="009814D4"/>
    <w:rsid w:val="009814F7"/>
    <w:rsid w:val="00981639"/>
    <w:rsid w:val="009829E3"/>
    <w:rsid w:val="00982ED8"/>
    <w:rsid w:val="00982F1B"/>
    <w:rsid w:val="00983B45"/>
    <w:rsid w:val="00983CA4"/>
    <w:rsid w:val="009843C8"/>
    <w:rsid w:val="00985036"/>
    <w:rsid w:val="009859D7"/>
    <w:rsid w:val="0098604B"/>
    <w:rsid w:val="00986262"/>
    <w:rsid w:val="0098689B"/>
    <w:rsid w:val="00987362"/>
    <w:rsid w:val="00990629"/>
    <w:rsid w:val="009907B2"/>
    <w:rsid w:val="009907FF"/>
    <w:rsid w:val="009909A7"/>
    <w:rsid w:val="00990C2F"/>
    <w:rsid w:val="00991461"/>
    <w:rsid w:val="00991B88"/>
    <w:rsid w:val="009920AE"/>
    <w:rsid w:val="009920CE"/>
    <w:rsid w:val="00992256"/>
    <w:rsid w:val="009923E8"/>
    <w:rsid w:val="00992E4A"/>
    <w:rsid w:val="00993376"/>
    <w:rsid w:val="00993438"/>
    <w:rsid w:val="009935F1"/>
    <w:rsid w:val="009938B5"/>
    <w:rsid w:val="0099523B"/>
    <w:rsid w:val="0099558C"/>
    <w:rsid w:val="00996BD8"/>
    <w:rsid w:val="00996BF2"/>
    <w:rsid w:val="00997013"/>
    <w:rsid w:val="009A011F"/>
    <w:rsid w:val="009A0C2A"/>
    <w:rsid w:val="009A1023"/>
    <w:rsid w:val="009A21FE"/>
    <w:rsid w:val="009A225B"/>
    <w:rsid w:val="009A2477"/>
    <w:rsid w:val="009A28A9"/>
    <w:rsid w:val="009A3A54"/>
    <w:rsid w:val="009A49D7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F42"/>
    <w:rsid w:val="009B1253"/>
    <w:rsid w:val="009B16FA"/>
    <w:rsid w:val="009B30E4"/>
    <w:rsid w:val="009B3132"/>
    <w:rsid w:val="009B4824"/>
    <w:rsid w:val="009B4DF8"/>
    <w:rsid w:val="009B5E27"/>
    <w:rsid w:val="009B62B7"/>
    <w:rsid w:val="009B6A49"/>
    <w:rsid w:val="009B72A4"/>
    <w:rsid w:val="009B793D"/>
    <w:rsid w:val="009B7FDD"/>
    <w:rsid w:val="009B7FF1"/>
    <w:rsid w:val="009C02EB"/>
    <w:rsid w:val="009C07A1"/>
    <w:rsid w:val="009C0AAC"/>
    <w:rsid w:val="009C0B65"/>
    <w:rsid w:val="009C114C"/>
    <w:rsid w:val="009C187C"/>
    <w:rsid w:val="009C1CCC"/>
    <w:rsid w:val="009C1E87"/>
    <w:rsid w:val="009C2991"/>
    <w:rsid w:val="009C2E5C"/>
    <w:rsid w:val="009C2EA4"/>
    <w:rsid w:val="009C3387"/>
    <w:rsid w:val="009C38C1"/>
    <w:rsid w:val="009C4055"/>
    <w:rsid w:val="009C439E"/>
    <w:rsid w:val="009C6080"/>
    <w:rsid w:val="009C67D5"/>
    <w:rsid w:val="009C6A89"/>
    <w:rsid w:val="009C7308"/>
    <w:rsid w:val="009C740F"/>
    <w:rsid w:val="009C7B9B"/>
    <w:rsid w:val="009D17FF"/>
    <w:rsid w:val="009D1AFC"/>
    <w:rsid w:val="009D1C50"/>
    <w:rsid w:val="009D1F51"/>
    <w:rsid w:val="009D2844"/>
    <w:rsid w:val="009D28DB"/>
    <w:rsid w:val="009D2FB0"/>
    <w:rsid w:val="009D3364"/>
    <w:rsid w:val="009D396F"/>
    <w:rsid w:val="009D4605"/>
    <w:rsid w:val="009D47CD"/>
    <w:rsid w:val="009D4918"/>
    <w:rsid w:val="009D4A48"/>
    <w:rsid w:val="009D59BF"/>
    <w:rsid w:val="009D5B6F"/>
    <w:rsid w:val="009D5FB1"/>
    <w:rsid w:val="009D6104"/>
    <w:rsid w:val="009D703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D55"/>
    <w:rsid w:val="009E3EB1"/>
    <w:rsid w:val="009E3EBE"/>
    <w:rsid w:val="009E3F78"/>
    <w:rsid w:val="009E4213"/>
    <w:rsid w:val="009E56B2"/>
    <w:rsid w:val="009E5A21"/>
    <w:rsid w:val="009E5DE2"/>
    <w:rsid w:val="009E5E7B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9C8"/>
    <w:rsid w:val="009F1C1B"/>
    <w:rsid w:val="009F22F8"/>
    <w:rsid w:val="009F2E8A"/>
    <w:rsid w:val="009F37F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79C"/>
    <w:rsid w:val="009F6E21"/>
    <w:rsid w:val="009F709E"/>
    <w:rsid w:val="009F734F"/>
    <w:rsid w:val="00A00451"/>
    <w:rsid w:val="00A005F5"/>
    <w:rsid w:val="00A009BA"/>
    <w:rsid w:val="00A02000"/>
    <w:rsid w:val="00A02205"/>
    <w:rsid w:val="00A03D69"/>
    <w:rsid w:val="00A048A8"/>
    <w:rsid w:val="00A0521D"/>
    <w:rsid w:val="00A058C5"/>
    <w:rsid w:val="00A0633D"/>
    <w:rsid w:val="00A064FB"/>
    <w:rsid w:val="00A06509"/>
    <w:rsid w:val="00A06A94"/>
    <w:rsid w:val="00A0738D"/>
    <w:rsid w:val="00A074AA"/>
    <w:rsid w:val="00A07A11"/>
    <w:rsid w:val="00A07C03"/>
    <w:rsid w:val="00A1020F"/>
    <w:rsid w:val="00A10514"/>
    <w:rsid w:val="00A108E4"/>
    <w:rsid w:val="00A1092A"/>
    <w:rsid w:val="00A11009"/>
    <w:rsid w:val="00A123C0"/>
    <w:rsid w:val="00A12573"/>
    <w:rsid w:val="00A137F0"/>
    <w:rsid w:val="00A14582"/>
    <w:rsid w:val="00A14C79"/>
    <w:rsid w:val="00A14C86"/>
    <w:rsid w:val="00A153AA"/>
    <w:rsid w:val="00A15490"/>
    <w:rsid w:val="00A15B86"/>
    <w:rsid w:val="00A1637D"/>
    <w:rsid w:val="00A163D7"/>
    <w:rsid w:val="00A167AE"/>
    <w:rsid w:val="00A17526"/>
    <w:rsid w:val="00A17864"/>
    <w:rsid w:val="00A20127"/>
    <w:rsid w:val="00A204EB"/>
    <w:rsid w:val="00A2055F"/>
    <w:rsid w:val="00A2184C"/>
    <w:rsid w:val="00A21AC4"/>
    <w:rsid w:val="00A22869"/>
    <w:rsid w:val="00A22981"/>
    <w:rsid w:val="00A22A69"/>
    <w:rsid w:val="00A22EA8"/>
    <w:rsid w:val="00A231DD"/>
    <w:rsid w:val="00A23C69"/>
    <w:rsid w:val="00A241B2"/>
    <w:rsid w:val="00A24215"/>
    <w:rsid w:val="00A246B6"/>
    <w:rsid w:val="00A24704"/>
    <w:rsid w:val="00A24B64"/>
    <w:rsid w:val="00A24F03"/>
    <w:rsid w:val="00A252AC"/>
    <w:rsid w:val="00A25A0D"/>
    <w:rsid w:val="00A25DCC"/>
    <w:rsid w:val="00A262C0"/>
    <w:rsid w:val="00A27173"/>
    <w:rsid w:val="00A273AF"/>
    <w:rsid w:val="00A278C7"/>
    <w:rsid w:val="00A27ADA"/>
    <w:rsid w:val="00A30979"/>
    <w:rsid w:val="00A30D66"/>
    <w:rsid w:val="00A3139F"/>
    <w:rsid w:val="00A31A08"/>
    <w:rsid w:val="00A31C3C"/>
    <w:rsid w:val="00A325A7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45B"/>
    <w:rsid w:val="00A3768E"/>
    <w:rsid w:val="00A37719"/>
    <w:rsid w:val="00A37C98"/>
    <w:rsid w:val="00A37CA2"/>
    <w:rsid w:val="00A37CA6"/>
    <w:rsid w:val="00A37D1C"/>
    <w:rsid w:val="00A4019D"/>
    <w:rsid w:val="00A40231"/>
    <w:rsid w:val="00A40C4E"/>
    <w:rsid w:val="00A41ACE"/>
    <w:rsid w:val="00A41AE6"/>
    <w:rsid w:val="00A41C37"/>
    <w:rsid w:val="00A41CA1"/>
    <w:rsid w:val="00A42709"/>
    <w:rsid w:val="00A430AE"/>
    <w:rsid w:val="00A43B3F"/>
    <w:rsid w:val="00A44151"/>
    <w:rsid w:val="00A4421C"/>
    <w:rsid w:val="00A4428C"/>
    <w:rsid w:val="00A449BE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E45"/>
    <w:rsid w:val="00A52EBB"/>
    <w:rsid w:val="00A52FCE"/>
    <w:rsid w:val="00A533D3"/>
    <w:rsid w:val="00A53E41"/>
    <w:rsid w:val="00A53FE0"/>
    <w:rsid w:val="00A547CC"/>
    <w:rsid w:val="00A5484E"/>
    <w:rsid w:val="00A54A53"/>
    <w:rsid w:val="00A5520A"/>
    <w:rsid w:val="00A5532F"/>
    <w:rsid w:val="00A55CD1"/>
    <w:rsid w:val="00A5628F"/>
    <w:rsid w:val="00A565ED"/>
    <w:rsid w:val="00A56B8F"/>
    <w:rsid w:val="00A56C2B"/>
    <w:rsid w:val="00A56FDF"/>
    <w:rsid w:val="00A57254"/>
    <w:rsid w:val="00A5733B"/>
    <w:rsid w:val="00A575D6"/>
    <w:rsid w:val="00A57855"/>
    <w:rsid w:val="00A6054B"/>
    <w:rsid w:val="00A60950"/>
    <w:rsid w:val="00A6265F"/>
    <w:rsid w:val="00A62BB0"/>
    <w:rsid w:val="00A630BE"/>
    <w:rsid w:val="00A630F0"/>
    <w:rsid w:val="00A634A2"/>
    <w:rsid w:val="00A635A1"/>
    <w:rsid w:val="00A6378E"/>
    <w:rsid w:val="00A63C45"/>
    <w:rsid w:val="00A63FD9"/>
    <w:rsid w:val="00A64B7A"/>
    <w:rsid w:val="00A64F05"/>
    <w:rsid w:val="00A65B1F"/>
    <w:rsid w:val="00A65B2F"/>
    <w:rsid w:val="00A66390"/>
    <w:rsid w:val="00A66B8B"/>
    <w:rsid w:val="00A66BA4"/>
    <w:rsid w:val="00A70C58"/>
    <w:rsid w:val="00A70DED"/>
    <w:rsid w:val="00A71044"/>
    <w:rsid w:val="00A713F6"/>
    <w:rsid w:val="00A71990"/>
    <w:rsid w:val="00A71BEF"/>
    <w:rsid w:val="00A7209C"/>
    <w:rsid w:val="00A728F0"/>
    <w:rsid w:val="00A73BA7"/>
    <w:rsid w:val="00A73C58"/>
    <w:rsid w:val="00A749E6"/>
    <w:rsid w:val="00A753D9"/>
    <w:rsid w:val="00A75434"/>
    <w:rsid w:val="00A7547B"/>
    <w:rsid w:val="00A7554B"/>
    <w:rsid w:val="00A7671C"/>
    <w:rsid w:val="00A768AC"/>
    <w:rsid w:val="00A769B7"/>
    <w:rsid w:val="00A7748D"/>
    <w:rsid w:val="00A775AE"/>
    <w:rsid w:val="00A77897"/>
    <w:rsid w:val="00A77B35"/>
    <w:rsid w:val="00A8045B"/>
    <w:rsid w:val="00A81660"/>
    <w:rsid w:val="00A81A4D"/>
    <w:rsid w:val="00A822B4"/>
    <w:rsid w:val="00A82EDF"/>
    <w:rsid w:val="00A83451"/>
    <w:rsid w:val="00A83849"/>
    <w:rsid w:val="00A83A3E"/>
    <w:rsid w:val="00A83E0C"/>
    <w:rsid w:val="00A83ECA"/>
    <w:rsid w:val="00A841FB"/>
    <w:rsid w:val="00A844FB"/>
    <w:rsid w:val="00A84ED1"/>
    <w:rsid w:val="00A85190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E01"/>
    <w:rsid w:val="00A91F46"/>
    <w:rsid w:val="00A92766"/>
    <w:rsid w:val="00A93032"/>
    <w:rsid w:val="00A93814"/>
    <w:rsid w:val="00A93824"/>
    <w:rsid w:val="00A93C50"/>
    <w:rsid w:val="00A940ED"/>
    <w:rsid w:val="00A944FB"/>
    <w:rsid w:val="00A95F8E"/>
    <w:rsid w:val="00A96015"/>
    <w:rsid w:val="00A96503"/>
    <w:rsid w:val="00A96756"/>
    <w:rsid w:val="00A967B5"/>
    <w:rsid w:val="00A96993"/>
    <w:rsid w:val="00A96BCF"/>
    <w:rsid w:val="00A96F85"/>
    <w:rsid w:val="00A9738B"/>
    <w:rsid w:val="00AA02A1"/>
    <w:rsid w:val="00AA0F3C"/>
    <w:rsid w:val="00AA0F6E"/>
    <w:rsid w:val="00AA13B7"/>
    <w:rsid w:val="00AA192D"/>
    <w:rsid w:val="00AA19D7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9E0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5CFD"/>
    <w:rsid w:val="00AB6046"/>
    <w:rsid w:val="00AB6379"/>
    <w:rsid w:val="00AB67C4"/>
    <w:rsid w:val="00AB6BD8"/>
    <w:rsid w:val="00AB6DA3"/>
    <w:rsid w:val="00AB719E"/>
    <w:rsid w:val="00AB7D73"/>
    <w:rsid w:val="00AC1171"/>
    <w:rsid w:val="00AC11CC"/>
    <w:rsid w:val="00AC14A8"/>
    <w:rsid w:val="00AC1691"/>
    <w:rsid w:val="00AC1A1B"/>
    <w:rsid w:val="00AC1C9C"/>
    <w:rsid w:val="00AC22BC"/>
    <w:rsid w:val="00AC305B"/>
    <w:rsid w:val="00AC37B0"/>
    <w:rsid w:val="00AC3868"/>
    <w:rsid w:val="00AC3AF1"/>
    <w:rsid w:val="00AC3E39"/>
    <w:rsid w:val="00AC5820"/>
    <w:rsid w:val="00AC5A0E"/>
    <w:rsid w:val="00AC606A"/>
    <w:rsid w:val="00AC61E3"/>
    <w:rsid w:val="00AC62A2"/>
    <w:rsid w:val="00AC634C"/>
    <w:rsid w:val="00AC681E"/>
    <w:rsid w:val="00AC6B5A"/>
    <w:rsid w:val="00AC7252"/>
    <w:rsid w:val="00AC74AF"/>
    <w:rsid w:val="00AC7F09"/>
    <w:rsid w:val="00AD0790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969"/>
    <w:rsid w:val="00AD4D1C"/>
    <w:rsid w:val="00AD5B51"/>
    <w:rsid w:val="00AD6009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94E"/>
    <w:rsid w:val="00AE2AFD"/>
    <w:rsid w:val="00AE2C94"/>
    <w:rsid w:val="00AE2D5A"/>
    <w:rsid w:val="00AE2DD4"/>
    <w:rsid w:val="00AE312B"/>
    <w:rsid w:val="00AE31A0"/>
    <w:rsid w:val="00AE3633"/>
    <w:rsid w:val="00AE38AA"/>
    <w:rsid w:val="00AE3FF3"/>
    <w:rsid w:val="00AE486C"/>
    <w:rsid w:val="00AE4A5C"/>
    <w:rsid w:val="00AE4E07"/>
    <w:rsid w:val="00AE508D"/>
    <w:rsid w:val="00AE51FE"/>
    <w:rsid w:val="00AE535D"/>
    <w:rsid w:val="00AE5B01"/>
    <w:rsid w:val="00AE5B88"/>
    <w:rsid w:val="00AE716D"/>
    <w:rsid w:val="00AE717F"/>
    <w:rsid w:val="00AE76E5"/>
    <w:rsid w:val="00AF09F2"/>
    <w:rsid w:val="00AF0AF4"/>
    <w:rsid w:val="00AF154C"/>
    <w:rsid w:val="00AF180B"/>
    <w:rsid w:val="00AF2598"/>
    <w:rsid w:val="00AF3536"/>
    <w:rsid w:val="00AF36B4"/>
    <w:rsid w:val="00AF375B"/>
    <w:rsid w:val="00AF3B32"/>
    <w:rsid w:val="00AF3BCE"/>
    <w:rsid w:val="00AF3C6F"/>
    <w:rsid w:val="00AF3D50"/>
    <w:rsid w:val="00AF425C"/>
    <w:rsid w:val="00AF4D51"/>
    <w:rsid w:val="00AF53DF"/>
    <w:rsid w:val="00AF5542"/>
    <w:rsid w:val="00AF5A62"/>
    <w:rsid w:val="00AF5B38"/>
    <w:rsid w:val="00AF6133"/>
    <w:rsid w:val="00AF6174"/>
    <w:rsid w:val="00AF63D5"/>
    <w:rsid w:val="00AF679C"/>
    <w:rsid w:val="00AF69AD"/>
    <w:rsid w:val="00AF6E83"/>
    <w:rsid w:val="00AF73D7"/>
    <w:rsid w:val="00AF747A"/>
    <w:rsid w:val="00AF75F1"/>
    <w:rsid w:val="00AF7752"/>
    <w:rsid w:val="00AF7841"/>
    <w:rsid w:val="00B004C0"/>
    <w:rsid w:val="00B006C6"/>
    <w:rsid w:val="00B013E5"/>
    <w:rsid w:val="00B0143A"/>
    <w:rsid w:val="00B014B2"/>
    <w:rsid w:val="00B018C3"/>
    <w:rsid w:val="00B02478"/>
    <w:rsid w:val="00B02FA5"/>
    <w:rsid w:val="00B03293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6AAC"/>
    <w:rsid w:val="00B0737F"/>
    <w:rsid w:val="00B0785C"/>
    <w:rsid w:val="00B11359"/>
    <w:rsid w:val="00B13B40"/>
    <w:rsid w:val="00B13CA5"/>
    <w:rsid w:val="00B1535D"/>
    <w:rsid w:val="00B1600F"/>
    <w:rsid w:val="00B165FF"/>
    <w:rsid w:val="00B167DE"/>
    <w:rsid w:val="00B174AD"/>
    <w:rsid w:val="00B200BB"/>
    <w:rsid w:val="00B2039D"/>
    <w:rsid w:val="00B20418"/>
    <w:rsid w:val="00B20858"/>
    <w:rsid w:val="00B20AFD"/>
    <w:rsid w:val="00B21036"/>
    <w:rsid w:val="00B2272C"/>
    <w:rsid w:val="00B23F4E"/>
    <w:rsid w:val="00B241EA"/>
    <w:rsid w:val="00B248C6"/>
    <w:rsid w:val="00B2567B"/>
    <w:rsid w:val="00B258BB"/>
    <w:rsid w:val="00B25985"/>
    <w:rsid w:val="00B25E2C"/>
    <w:rsid w:val="00B26502"/>
    <w:rsid w:val="00B27075"/>
    <w:rsid w:val="00B2721F"/>
    <w:rsid w:val="00B2795D"/>
    <w:rsid w:val="00B3074A"/>
    <w:rsid w:val="00B30CA7"/>
    <w:rsid w:val="00B313FB"/>
    <w:rsid w:val="00B316A4"/>
    <w:rsid w:val="00B318D1"/>
    <w:rsid w:val="00B3244B"/>
    <w:rsid w:val="00B32C69"/>
    <w:rsid w:val="00B33D44"/>
    <w:rsid w:val="00B3404A"/>
    <w:rsid w:val="00B3422F"/>
    <w:rsid w:val="00B342B5"/>
    <w:rsid w:val="00B346E5"/>
    <w:rsid w:val="00B34EDB"/>
    <w:rsid w:val="00B35053"/>
    <w:rsid w:val="00B35605"/>
    <w:rsid w:val="00B36115"/>
    <w:rsid w:val="00B36128"/>
    <w:rsid w:val="00B36EFC"/>
    <w:rsid w:val="00B374A5"/>
    <w:rsid w:val="00B37537"/>
    <w:rsid w:val="00B376C8"/>
    <w:rsid w:val="00B377C1"/>
    <w:rsid w:val="00B37D0A"/>
    <w:rsid w:val="00B37D64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DF6"/>
    <w:rsid w:val="00B41F29"/>
    <w:rsid w:val="00B420D5"/>
    <w:rsid w:val="00B42924"/>
    <w:rsid w:val="00B429FF"/>
    <w:rsid w:val="00B43659"/>
    <w:rsid w:val="00B437C6"/>
    <w:rsid w:val="00B43B6A"/>
    <w:rsid w:val="00B44549"/>
    <w:rsid w:val="00B446F8"/>
    <w:rsid w:val="00B44AEE"/>
    <w:rsid w:val="00B452E6"/>
    <w:rsid w:val="00B46564"/>
    <w:rsid w:val="00B46E2E"/>
    <w:rsid w:val="00B47688"/>
    <w:rsid w:val="00B500BE"/>
    <w:rsid w:val="00B501BF"/>
    <w:rsid w:val="00B50600"/>
    <w:rsid w:val="00B50819"/>
    <w:rsid w:val="00B50BFF"/>
    <w:rsid w:val="00B50D32"/>
    <w:rsid w:val="00B51ADD"/>
    <w:rsid w:val="00B51C91"/>
    <w:rsid w:val="00B52088"/>
    <w:rsid w:val="00B520D6"/>
    <w:rsid w:val="00B52833"/>
    <w:rsid w:val="00B529C0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3C0"/>
    <w:rsid w:val="00B55595"/>
    <w:rsid w:val="00B56418"/>
    <w:rsid w:val="00B57291"/>
    <w:rsid w:val="00B578B3"/>
    <w:rsid w:val="00B57F71"/>
    <w:rsid w:val="00B57FA8"/>
    <w:rsid w:val="00B606E2"/>
    <w:rsid w:val="00B607A9"/>
    <w:rsid w:val="00B613F1"/>
    <w:rsid w:val="00B618A3"/>
    <w:rsid w:val="00B622D7"/>
    <w:rsid w:val="00B62D43"/>
    <w:rsid w:val="00B64268"/>
    <w:rsid w:val="00B64813"/>
    <w:rsid w:val="00B64E2F"/>
    <w:rsid w:val="00B65D25"/>
    <w:rsid w:val="00B6701E"/>
    <w:rsid w:val="00B67654"/>
    <w:rsid w:val="00B67702"/>
    <w:rsid w:val="00B678D4"/>
    <w:rsid w:val="00B678D7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E33"/>
    <w:rsid w:val="00B71FE7"/>
    <w:rsid w:val="00B7245F"/>
    <w:rsid w:val="00B73BB5"/>
    <w:rsid w:val="00B73E53"/>
    <w:rsid w:val="00B74170"/>
    <w:rsid w:val="00B74627"/>
    <w:rsid w:val="00B7471E"/>
    <w:rsid w:val="00B75F61"/>
    <w:rsid w:val="00B76540"/>
    <w:rsid w:val="00B77353"/>
    <w:rsid w:val="00B779B1"/>
    <w:rsid w:val="00B779FF"/>
    <w:rsid w:val="00B77A87"/>
    <w:rsid w:val="00B802F4"/>
    <w:rsid w:val="00B812C4"/>
    <w:rsid w:val="00B81704"/>
    <w:rsid w:val="00B82072"/>
    <w:rsid w:val="00B82077"/>
    <w:rsid w:val="00B8228E"/>
    <w:rsid w:val="00B8237A"/>
    <w:rsid w:val="00B82848"/>
    <w:rsid w:val="00B82991"/>
    <w:rsid w:val="00B82A0C"/>
    <w:rsid w:val="00B82BF3"/>
    <w:rsid w:val="00B82FA7"/>
    <w:rsid w:val="00B8388F"/>
    <w:rsid w:val="00B83BFE"/>
    <w:rsid w:val="00B83C76"/>
    <w:rsid w:val="00B84FDD"/>
    <w:rsid w:val="00B8572E"/>
    <w:rsid w:val="00B86E3E"/>
    <w:rsid w:val="00B8708B"/>
    <w:rsid w:val="00B871DA"/>
    <w:rsid w:val="00B87A7A"/>
    <w:rsid w:val="00B87C0A"/>
    <w:rsid w:val="00B87F5B"/>
    <w:rsid w:val="00B905D1"/>
    <w:rsid w:val="00B90739"/>
    <w:rsid w:val="00B9075B"/>
    <w:rsid w:val="00B92691"/>
    <w:rsid w:val="00B9277B"/>
    <w:rsid w:val="00B92DA0"/>
    <w:rsid w:val="00B92ED9"/>
    <w:rsid w:val="00B93124"/>
    <w:rsid w:val="00B932C8"/>
    <w:rsid w:val="00B93C2F"/>
    <w:rsid w:val="00B94878"/>
    <w:rsid w:val="00B950D1"/>
    <w:rsid w:val="00B957E2"/>
    <w:rsid w:val="00B95E04"/>
    <w:rsid w:val="00B964D9"/>
    <w:rsid w:val="00B968C8"/>
    <w:rsid w:val="00B96C72"/>
    <w:rsid w:val="00B97DE5"/>
    <w:rsid w:val="00B97F98"/>
    <w:rsid w:val="00BA03E5"/>
    <w:rsid w:val="00BA0B67"/>
    <w:rsid w:val="00BA0DF9"/>
    <w:rsid w:val="00BA1C92"/>
    <w:rsid w:val="00BA20D3"/>
    <w:rsid w:val="00BA2227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9D7"/>
    <w:rsid w:val="00BA5FB7"/>
    <w:rsid w:val="00BA60D8"/>
    <w:rsid w:val="00BA6168"/>
    <w:rsid w:val="00BA6341"/>
    <w:rsid w:val="00BA6B33"/>
    <w:rsid w:val="00BA725D"/>
    <w:rsid w:val="00BA79B4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7E2"/>
    <w:rsid w:val="00BB70E8"/>
    <w:rsid w:val="00BB70FD"/>
    <w:rsid w:val="00BB7BDD"/>
    <w:rsid w:val="00BB7CDB"/>
    <w:rsid w:val="00BC0000"/>
    <w:rsid w:val="00BC0289"/>
    <w:rsid w:val="00BC08CA"/>
    <w:rsid w:val="00BC0944"/>
    <w:rsid w:val="00BC096C"/>
    <w:rsid w:val="00BC0AE5"/>
    <w:rsid w:val="00BC0B40"/>
    <w:rsid w:val="00BC1C78"/>
    <w:rsid w:val="00BC22C7"/>
    <w:rsid w:val="00BC2476"/>
    <w:rsid w:val="00BC24A5"/>
    <w:rsid w:val="00BC29CC"/>
    <w:rsid w:val="00BC2F24"/>
    <w:rsid w:val="00BC3025"/>
    <w:rsid w:val="00BC5186"/>
    <w:rsid w:val="00BC5519"/>
    <w:rsid w:val="00BC5963"/>
    <w:rsid w:val="00BC5E28"/>
    <w:rsid w:val="00BC7176"/>
    <w:rsid w:val="00BC729D"/>
    <w:rsid w:val="00BC7529"/>
    <w:rsid w:val="00BC7939"/>
    <w:rsid w:val="00BC7F30"/>
    <w:rsid w:val="00BD03C3"/>
    <w:rsid w:val="00BD03DE"/>
    <w:rsid w:val="00BD04E1"/>
    <w:rsid w:val="00BD08A6"/>
    <w:rsid w:val="00BD0CA7"/>
    <w:rsid w:val="00BD18A7"/>
    <w:rsid w:val="00BD1AC2"/>
    <w:rsid w:val="00BD279D"/>
    <w:rsid w:val="00BD2D41"/>
    <w:rsid w:val="00BD2D70"/>
    <w:rsid w:val="00BD393D"/>
    <w:rsid w:val="00BD39AB"/>
    <w:rsid w:val="00BD3A02"/>
    <w:rsid w:val="00BD4FF9"/>
    <w:rsid w:val="00BD5487"/>
    <w:rsid w:val="00BD5807"/>
    <w:rsid w:val="00BD59A0"/>
    <w:rsid w:val="00BD61D1"/>
    <w:rsid w:val="00BD6A1B"/>
    <w:rsid w:val="00BD6BB8"/>
    <w:rsid w:val="00BD735E"/>
    <w:rsid w:val="00BD7634"/>
    <w:rsid w:val="00BD767A"/>
    <w:rsid w:val="00BD78C0"/>
    <w:rsid w:val="00BE0504"/>
    <w:rsid w:val="00BE14E1"/>
    <w:rsid w:val="00BE1A9C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225"/>
    <w:rsid w:val="00BF0D52"/>
    <w:rsid w:val="00BF1340"/>
    <w:rsid w:val="00BF17CA"/>
    <w:rsid w:val="00BF2196"/>
    <w:rsid w:val="00BF26FD"/>
    <w:rsid w:val="00BF2FBD"/>
    <w:rsid w:val="00BF337C"/>
    <w:rsid w:val="00BF4B27"/>
    <w:rsid w:val="00BF4D98"/>
    <w:rsid w:val="00BF563C"/>
    <w:rsid w:val="00BF5B55"/>
    <w:rsid w:val="00BF7C97"/>
    <w:rsid w:val="00BF7DEC"/>
    <w:rsid w:val="00BF7EFE"/>
    <w:rsid w:val="00C00678"/>
    <w:rsid w:val="00C00E0B"/>
    <w:rsid w:val="00C0160F"/>
    <w:rsid w:val="00C018F8"/>
    <w:rsid w:val="00C01D29"/>
    <w:rsid w:val="00C0241B"/>
    <w:rsid w:val="00C0250C"/>
    <w:rsid w:val="00C0340F"/>
    <w:rsid w:val="00C035CA"/>
    <w:rsid w:val="00C03A60"/>
    <w:rsid w:val="00C042D2"/>
    <w:rsid w:val="00C04548"/>
    <w:rsid w:val="00C053C0"/>
    <w:rsid w:val="00C0564A"/>
    <w:rsid w:val="00C05857"/>
    <w:rsid w:val="00C06272"/>
    <w:rsid w:val="00C0687F"/>
    <w:rsid w:val="00C069A7"/>
    <w:rsid w:val="00C06B2A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4509"/>
    <w:rsid w:val="00C14742"/>
    <w:rsid w:val="00C14FC3"/>
    <w:rsid w:val="00C15847"/>
    <w:rsid w:val="00C159E2"/>
    <w:rsid w:val="00C15F4F"/>
    <w:rsid w:val="00C15FF4"/>
    <w:rsid w:val="00C16372"/>
    <w:rsid w:val="00C16736"/>
    <w:rsid w:val="00C170A7"/>
    <w:rsid w:val="00C17503"/>
    <w:rsid w:val="00C17797"/>
    <w:rsid w:val="00C17876"/>
    <w:rsid w:val="00C178EC"/>
    <w:rsid w:val="00C17BD0"/>
    <w:rsid w:val="00C17F2A"/>
    <w:rsid w:val="00C209CD"/>
    <w:rsid w:val="00C209DF"/>
    <w:rsid w:val="00C21232"/>
    <w:rsid w:val="00C215A4"/>
    <w:rsid w:val="00C21B05"/>
    <w:rsid w:val="00C22797"/>
    <w:rsid w:val="00C227D5"/>
    <w:rsid w:val="00C22BB6"/>
    <w:rsid w:val="00C22CDA"/>
    <w:rsid w:val="00C230AE"/>
    <w:rsid w:val="00C2330A"/>
    <w:rsid w:val="00C23705"/>
    <w:rsid w:val="00C23F08"/>
    <w:rsid w:val="00C24587"/>
    <w:rsid w:val="00C2473A"/>
    <w:rsid w:val="00C24E9D"/>
    <w:rsid w:val="00C25320"/>
    <w:rsid w:val="00C25BDA"/>
    <w:rsid w:val="00C2626B"/>
    <w:rsid w:val="00C264CA"/>
    <w:rsid w:val="00C26AB9"/>
    <w:rsid w:val="00C26F09"/>
    <w:rsid w:val="00C2711C"/>
    <w:rsid w:val="00C272F3"/>
    <w:rsid w:val="00C27303"/>
    <w:rsid w:val="00C27C62"/>
    <w:rsid w:val="00C30929"/>
    <w:rsid w:val="00C309FA"/>
    <w:rsid w:val="00C30A35"/>
    <w:rsid w:val="00C30D6C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339"/>
    <w:rsid w:val="00C36882"/>
    <w:rsid w:val="00C37A57"/>
    <w:rsid w:val="00C37B7A"/>
    <w:rsid w:val="00C4036E"/>
    <w:rsid w:val="00C4096B"/>
    <w:rsid w:val="00C4125D"/>
    <w:rsid w:val="00C4150B"/>
    <w:rsid w:val="00C41EF9"/>
    <w:rsid w:val="00C42666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D74"/>
    <w:rsid w:val="00C52129"/>
    <w:rsid w:val="00C52215"/>
    <w:rsid w:val="00C52BAA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B15"/>
    <w:rsid w:val="00C57D3F"/>
    <w:rsid w:val="00C57DBB"/>
    <w:rsid w:val="00C60457"/>
    <w:rsid w:val="00C604D9"/>
    <w:rsid w:val="00C606B7"/>
    <w:rsid w:val="00C60FC6"/>
    <w:rsid w:val="00C610B3"/>
    <w:rsid w:val="00C61613"/>
    <w:rsid w:val="00C61C76"/>
    <w:rsid w:val="00C62C81"/>
    <w:rsid w:val="00C62D2B"/>
    <w:rsid w:val="00C62D67"/>
    <w:rsid w:val="00C63A9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67CD7"/>
    <w:rsid w:val="00C70E41"/>
    <w:rsid w:val="00C70FF9"/>
    <w:rsid w:val="00C71074"/>
    <w:rsid w:val="00C71D48"/>
    <w:rsid w:val="00C7225E"/>
    <w:rsid w:val="00C728EC"/>
    <w:rsid w:val="00C729CF"/>
    <w:rsid w:val="00C73CD9"/>
    <w:rsid w:val="00C74451"/>
    <w:rsid w:val="00C7472D"/>
    <w:rsid w:val="00C74B7E"/>
    <w:rsid w:val="00C74ED5"/>
    <w:rsid w:val="00C75092"/>
    <w:rsid w:val="00C7666B"/>
    <w:rsid w:val="00C767D5"/>
    <w:rsid w:val="00C76843"/>
    <w:rsid w:val="00C7706E"/>
    <w:rsid w:val="00C774E5"/>
    <w:rsid w:val="00C77D41"/>
    <w:rsid w:val="00C77F75"/>
    <w:rsid w:val="00C802B4"/>
    <w:rsid w:val="00C8055A"/>
    <w:rsid w:val="00C8079B"/>
    <w:rsid w:val="00C8088A"/>
    <w:rsid w:val="00C811A0"/>
    <w:rsid w:val="00C81469"/>
    <w:rsid w:val="00C81AEC"/>
    <w:rsid w:val="00C82125"/>
    <w:rsid w:val="00C831CD"/>
    <w:rsid w:val="00C83716"/>
    <w:rsid w:val="00C837D3"/>
    <w:rsid w:val="00C8390D"/>
    <w:rsid w:val="00C83C55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6D2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E7F"/>
    <w:rsid w:val="00C96221"/>
    <w:rsid w:val="00C96A40"/>
    <w:rsid w:val="00C97A0B"/>
    <w:rsid w:val="00CA03E5"/>
    <w:rsid w:val="00CA07DD"/>
    <w:rsid w:val="00CA09BA"/>
    <w:rsid w:val="00CA09D5"/>
    <w:rsid w:val="00CA0E3C"/>
    <w:rsid w:val="00CA0F8C"/>
    <w:rsid w:val="00CA1333"/>
    <w:rsid w:val="00CA15E8"/>
    <w:rsid w:val="00CA18C5"/>
    <w:rsid w:val="00CA19E9"/>
    <w:rsid w:val="00CA2725"/>
    <w:rsid w:val="00CA2852"/>
    <w:rsid w:val="00CA2ED9"/>
    <w:rsid w:val="00CA35FD"/>
    <w:rsid w:val="00CA3767"/>
    <w:rsid w:val="00CA3EEA"/>
    <w:rsid w:val="00CA466A"/>
    <w:rsid w:val="00CA4DB0"/>
    <w:rsid w:val="00CA5333"/>
    <w:rsid w:val="00CA669F"/>
    <w:rsid w:val="00CA69AC"/>
    <w:rsid w:val="00CA69E4"/>
    <w:rsid w:val="00CA6B59"/>
    <w:rsid w:val="00CA7C0F"/>
    <w:rsid w:val="00CA7D97"/>
    <w:rsid w:val="00CB0B19"/>
    <w:rsid w:val="00CB0B5B"/>
    <w:rsid w:val="00CB1085"/>
    <w:rsid w:val="00CB14B2"/>
    <w:rsid w:val="00CB16D0"/>
    <w:rsid w:val="00CB16E2"/>
    <w:rsid w:val="00CB17B6"/>
    <w:rsid w:val="00CB1E36"/>
    <w:rsid w:val="00CB351F"/>
    <w:rsid w:val="00CB3790"/>
    <w:rsid w:val="00CB38BF"/>
    <w:rsid w:val="00CB3B57"/>
    <w:rsid w:val="00CB3C21"/>
    <w:rsid w:val="00CB45E6"/>
    <w:rsid w:val="00CB5036"/>
    <w:rsid w:val="00CB5425"/>
    <w:rsid w:val="00CB626A"/>
    <w:rsid w:val="00CB713E"/>
    <w:rsid w:val="00CB7AB1"/>
    <w:rsid w:val="00CB7C1D"/>
    <w:rsid w:val="00CC043E"/>
    <w:rsid w:val="00CC056E"/>
    <w:rsid w:val="00CC1912"/>
    <w:rsid w:val="00CC39D3"/>
    <w:rsid w:val="00CC3E19"/>
    <w:rsid w:val="00CC3E83"/>
    <w:rsid w:val="00CC4026"/>
    <w:rsid w:val="00CC4A80"/>
    <w:rsid w:val="00CC4BF1"/>
    <w:rsid w:val="00CC5026"/>
    <w:rsid w:val="00CC522A"/>
    <w:rsid w:val="00CC68D0"/>
    <w:rsid w:val="00CC6D41"/>
    <w:rsid w:val="00CC75D2"/>
    <w:rsid w:val="00CC7753"/>
    <w:rsid w:val="00CD0033"/>
    <w:rsid w:val="00CD03E4"/>
    <w:rsid w:val="00CD0CA0"/>
    <w:rsid w:val="00CD14FA"/>
    <w:rsid w:val="00CD15C4"/>
    <w:rsid w:val="00CD2189"/>
    <w:rsid w:val="00CD270A"/>
    <w:rsid w:val="00CD293C"/>
    <w:rsid w:val="00CD32FF"/>
    <w:rsid w:val="00CD3FD6"/>
    <w:rsid w:val="00CD428A"/>
    <w:rsid w:val="00CD4651"/>
    <w:rsid w:val="00CD4959"/>
    <w:rsid w:val="00CD506E"/>
    <w:rsid w:val="00CD55F0"/>
    <w:rsid w:val="00CD59D4"/>
    <w:rsid w:val="00CD67A5"/>
    <w:rsid w:val="00CD7059"/>
    <w:rsid w:val="00CD7153"/>
    <w:rsid w:val="00CD7899"/>
    <w:rsid w:val="00CD7B5C"/>
    <w:rsid w:val="00CD7E64"/>
    <w:rsid w:val="00CD7F82"/>
    <w:rsid w:val="00CE0051"/>
    <w:rsid w:val="00CE1A9A"/>
    <w:rsid w:val="00CE1C5F"/>
    <w:rsid w:val="00CE1E12"/>
    <w:rsid w:val="00CE1FDB"/>
    <w:rsid w:val="00CE29B8"/>
    <w:rsid w:val="00CE2E03"/>
    <w:rsid w:val="00CE3A6F"/>
    <w:rsid w:val="00CE407C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CF7ADD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054"/>
    <w:rsid w:val="00D10910"/>
    <w:rsid w:val="00D10A83"/>
    <w:rsid w:val="00D10BCA"/>
    <w:rsid w:val="00D10FC4"/>
    <w:rsid w:val="00D11848"/>
    <w:rsid w:val="00D1228C"/>
    <w:rsid w:val="00D12336"/>
    <w:rsid w:val="00D128B4"/>
    <w:rsid w:val="00D12B93"/>
    <w:rsid w:val="00D132FF"/>
    <w:rsid w:val="00D134F3"/>
    <w:rsid w:val="00D13A3C"/>
    <w:rsid w:val="00D13B76"/>
    <w:rsid w:val="00D140E2"/>
    <w:rsid w:val="00D14A3F"/>
    <w:rsid w:val="00D14BD1"/>
    <w:rsid w:val="00D14D69"/>
    <w:rsid w:val="00D14EC3"/>
    <w:rsid w:val="00D1529F"/>
    <w:rsid w:val="00D15F9F"/>
    <w:rsid w:val="00D1623D"/>
    <w:rsid w:val="00D16BF4"/>
    <w:rsid w:val="00D20461"/>
    <w:rsid w:val="00D205DC"/>
    <w:rsid w:val="00D206D7"/>
    <w:rsid w:val="00D214EC"/>
    <w:rsid w:val="00D21557"/>
    <w:rsid w:val="00D21A8A"/>
    <w:rsid w:val="00D21F32"/>
    <w:rsid w:val="00D21F6C"/>
    <w:rsid w:val="00D222D8"/>
    <w:rsid w:val="00D231FC"/>
    <w:rsid w:val="00D2381D"/>
    <w:rsid w:val="00D238F8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6D8E"/>
    <w:rsid w:val="00D2727A"/>
    <w:rsid w:val="00D3065A"/>
    <w:rsid w:val="00D30D3C"/>
    <w:rsid w:val="00D30E39"/>
    <w:rsid w:val="00D30FBF"/>
    <w:rsid w:val="00D310AE"/>
    <w:rsid w:val="00D31A77"/>
    <w:rsid w:val="00D31D2F"/>
    <w:rsid w:val="00D3222B"/>
    <w:rsid w:val="00D32268"/>
    <w:rsid w:val="00D323EB"/>
    <w:rsid w:val="00D32F4D"/>
    <w:rsid w:val="00D32F9A"/>
    <w:rsid w:val="00D33D83"/>
    <w:rsid w:val="00D347F1"/>
    <w:rsid w:val="00D34A91"/>
    <w:rsid w:val="00D34C1C"/>
    <w:rsid w:val="00D357F6"/>
    <w:rsid w:val="00D358DA"/>
    <w:rsid w:val="00D363B4"/>
    <w:rsid w:val="00D363C7"/>
    <w:rsid w:val="00D3696F"/>
    <w:rsid w:val="00D36BBE"/>
    <w:rsid w:val="00D378D8"/>
    <w:rsid w:val="00D37C4E"/>
    <w:rsid w:val="00D410EF"/>
    <w:rsid w:val="00D429D7"/>
    <w:rsid w:val="00D430B3"/>
    <w:rsid w:val="00D444E1"/>
    <w:rsid w:val="00D44A00"/>
    <w:rsid w:val="00D44C0A"/>
    <w:rsid w:val="00D4515A"/>
    <w:rsid w:val="00D45ECD"/>
    <w:rsid w:val="00D46066"/>
    <w:rsid w:val="00D463D1"/>
    <w:rsid w:val="00D47A4D"/>
    <w:rsid w:val="00D50255"/>
    <w:rsid w:val="00D50359"/>
    <w:rsid w:val="00D50670"/>
    <w:rsid w:val="00D50E4A"/>
    <w:rsid w:val="00D51E0D"/>
    <w:rsid w:val="00D52DDF"/>
    <w:rsid w:val="00D5378B"/>
    <w:rsid w:val="00D53AF1"/>
    <w:rsid w:val="00D53D85"/>
    <w:rsid w:val="00D544B9"/>
    <w:rsid w:val="00D55374"/>
    <w:rsid w:val="00D554CF"/>
    <w:rsid w:val="00D55B80"/>
    <w:rsid w:val="00D55E3B"/>
    <w:rsid w:val="00D56ACF"/>
    <w:rsid w:val="00D56B58"/>
    <w:rsid w:val="00D56F22"/>
    <w:rsid w:val="00D5725A"/>
    <w:rsid w:val="00D57747"/>
    <w:rsid w:val="00D578F5"/>
    <w:rsid w:val="00D57955"/>
    <w:rsid w:val="00D60628"/>
    <w:rsid w:val="00D60E7D"/>
    <w:rsid w:val="00D619B1"/>
    <w:rsid w:val="00D61A55"/>
    <w:rsid w:val="00D61BC6"/>
    <w:rsid w:val="00D621ED"/>
    <w:rsid w:val="00D62747"/>
    <w:rsid w:val="00D62AF6"/>
    <w:rsid w:val="00D62B20"/>
    <w:rsid w:val="00D631A7"/>
    <w:rsid w:val="00D632B9"/>
    <w:rsid w:val="00D637B7"/>
    <w:rsid w:val="00D639C7"/>
    <w:rsid w:val="00D63E86"/>
    <w:rsid w:val="00D647C7"/>
    <w:rsid w:val="00D64C12"/>
    <w:rsid w:val="00D64DD6"/>
    <w:rsid w:val="00D65067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06B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4831"/>
    <w:rsid w:val="00D74A58"/>
    <w:rsid w:val="00D76C3F"/>
    <w:rsid w:val="00D77005"/>
    <w:rsid w:val="00D7711C"/>
    <w:rsid w:val="00D77390"/>
    <w:rsid w:val="00D774EF"/>
    <w:rsid w:val="00D776DC"/>
    <w:rsid w:val="00D8046F"/>
    <w:rsid w:val="00D80501"/>
    <w:rsid w:val="00D80EA4"/>
    <w:rsid w:val="00D80FF3"/>
    <w:rsid w:val="00D8190C"/>
    <w:rsid w:val="00D8281C"/>
    <w:rsid w:val="00D82E21"/>
    <w:rsid w:val="00D82E31"/>
    <w:rsid w:val="00D82E84"/>
    <w:rsid w:val="00D832D7"/>
    <w:rsid w:val="00D832F9"/>
    <w:rsid w:val="00D83588"/>
    <w:rsid w:val="00D83696"/>
    <w:rsid w:val="00D836DA"/>
    <w:rsid w:val="00D83D67"/>
    <w:rsid w:val="00D8461D"/>
    <w:rsid w:val="00D84735"/>
    <w:rsid w:val="00D84C17"/>
    <w:rsid w:val="00D850C7"/>
    <w:rsid w:val="00D85852"/>
    <w:rsid w:val="00D85AE0"/>
    <w:rsid w:val="00D85B4A"/>
    <w:rsid w:val="00D8632F"/>
    <w:rsid w:val="00D86913"/>
    <w:rsid w:val="00D877DB"/>
    <w:rsid w:val="00D877FB"/>
    <w:rsid w:val="00D87EF3"/>
    <w:rsid w:val="00D9024F"/>
    <w:rsid w:val="00D90999"/>
    <w:rsid w:val="00D91219"/>
    <w:rsid w:val="00D9128C"/>
    <w:rsid w:val="00D91617"/>
    <w:rsid w:val="00D91EAE"/>
    <w:rsid w:val="00D920D7"/>
    <w:rsid w:val="00D93B6A"/>
    <w:rsid w:val="00D9474D"/>
    <w:rsid w:val="00D94785"/>
    <w:rsid w:val="00D94932"/>
    <w:rsid w:val="00D953EB"/>
    <w:rsid w:val="00D9551A"/>
    <w:rsid w:val="00D96000"/>
    <w:rsid w:val="00D96032"/>
    <w:rsid w:val="00D971AA"/>
    <w:rsid w:val="00D9737E"/>
    <w:rsid w:val="00D979DE"/>
    <w:rsid w:val="00D97E5A"/>
    <w:rsid w:val="00DA1B6C"/>
    <w:rsid w:val="00DA1F67"/>
    <w:rsid w:val="00DA1FE6"/>
    <w:rsid w:val="00DA21C6"/>
    <w:rsid w:val="00DA2395"/>
    <w:rsid w:val="00DA2B76"/>
    <w:rsid w:val="00DA2C6C"/>
    <w:rsid w:val="00DA3049"/>
    <w:rsid w:val="00DA33D0"/>
    <w:rsid w:val="00DA3F29"/>
    <w:rsid w:val="00DA4206"/>
    <w:rsid w:val="00DA4345"/>
    <w:rsid w:val="00DA4C3E"/>
    <w:rsid w:val="00DB041A"/>
    <w:rsid w:val="00DB0926"/>
    <w:rsid w:val="00DB0D67"/>
    <w:rsid w:val="00DB14D1"/>
    <w:rsid w:val="00DB1EC2"/>
    <w:rsid w:val="00DB2C71"/>
    <w:rsid w:val="00DB3568"/>
    <w:rsid w:val="00DB35B0"/>
    <w:rsid w:val="00DB3767"/>
    <w:rsid w:val="00DB388A"/>
    <w:rsid w:val="00DB40F7"/>
    <w:rsid w:val="00DB43CC"/>
    <w:rsid w:val="00DB5836"/>
    <w:rsid w:val="00DB5B31"/>
    <w:rsid w:val="00DB5E13"/>
    <w:rsid w:val="00DB63E1"/>
    <w:rsid w:val="00DB69AA"/>
    <w:rsid w:val="00DB71E8"/>
    <w:rsid w:val="00DB72F5"/>
    <w:rsid w:val="00DB7C3F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273F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A32"/>
    <w:rsid w:val="00DC7D60"/>
    <w:rsid w:val="00DD0141"/>
    <w:rsid w:val="00DD07CD"/>
    <w:rsid w:val="00DD0CA8"/>
    <w:rsid w:val="00DD11D7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912"/>
    <w:rsid w:val="00DE0507"/>
    <w:rsid w:val="00DE051A"/>
    <w:rsid w:val="00DE097A"/>
    <w:rsid w:val="00DE16D7"/>
    <w:rsid w:val="00DE174B"/>
    <w:rsid w:val="00DE1E47"/>
    <w:rsid w:val="00DE2143"/>
    <w:rsid w:val="00DE24D9"/>
    <w:rsid w:val="00DE2525"/>
    <w:rsid w:val="00DE25D0"/>
    <w:rsid w:val="00DE2B8E"/>
    <w:rsid w:val="00DE2F00"/>
    <w:rsid w:val="00DE3108"/>
    <w:rsid w:val="00DE31C1"/>
    <w:rsid w:val="00DE341C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C27"/>
    <w:rsid w:val="00DE6ECD"/>
    <w:rsid w:val="00DE6EE6"/>
    <w:rsid w:val="00DE701F"/>
    <w:rsid w:val="00DF034D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0A14"/>
    <w:rsid w:val="00E01006"/>
    <w:rsid w:val="00E019E8"/>
    <w:rsid w:val="00E01FDD"/>
    <w:rsid w:val="00E03001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800"/>
    <w:rsid w:val="00E06BC2"/>
    <w:rsid w:val="00E06C06"/>
    <w:rsid w:val="00E07198"/>
    <w:rsid w:val="00E078DE"/>
    <w:rsid w:val="00E079DC"/>
    <w:rsid w:val="00E07F10"/>
    <w:rsid w:val="00E10CE3"/>
    <w:rsid w:val="00E11232"/>
    <w:rsid w:val="00E11488"/>
    <w:rsid w:val="00E11A9A"/>
    <w:rsid w:val="00E11E8D"/>
    <w:rsid w:val="00E12523"/>
    <w:rsid w:val="00E127F3"/>
    <w:rsid w:val="00E13F3D"/>
    <w:rsid w:val="00E14054"/>
    <w:rsid w:val="00E14C63"/>
    <w:rsid w:val="00E15575"/>
    <w:rsid w:val="00E15582"/>
    <w:rsid w:val="00E15912"/>
    <w:rsid w:val="00E15D42"/>
    <w:rsid w:val="00E1617E"/>
    <w:rsid w:val="00E16ABF"/>
    <w:rsid w:val="00E16B97"/>
    <w:rsid w:val="00E16E69"/>
    <w:rsid w:val="00E16FC9"/>
    <w:rsid w:val="00E17BAE"/>
    <w:rsid w:val="00E17C66"/>
    <w:rsid w:val="00E20043"/>
    <w:rsid w:val="00E21548"/>
    <w:rsid w:val="00E21E94"/>
    <w:rsid w:val="00E223E3"/>
    <w:rsid w:val="00E22AAF"/>
    <w:rsid w:val="00E234FF"/>
    <w:rsid w:val="00E23737"/>
    <w:rsid w:val="00E238FA"/>
    <w:rsid w:val="00E24363"/>
    <w:rsid w:val="00E2441D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14D"/>
    <w:rsid w:val="00E279CE"/>
    <w:rsid w:val="00E27EA6"/>
    <w:rsid w:val="00E314D0"/>
    <w:rsid w:val="00E316A9"/>
    <w:rsid w:val="00E31E7F"/>
    <w:rsid w:val="00E32C90"/>
    <w:rsid w:val="00E32EA5"/>
    <w:rsid w:val="00E332C0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56F"/>
    <w:rsid w:val="00E36699"/>
    <w:rsid w:val="00E36ADE"/>
    <w:rsid w:val="00E36B57"/>
    <w:rsid w:val="00E37CB9"/>
    <w:rsid w:val="00E37E11"/>
    <w:rsid w:val="00E40009"/>
    <w:rsid w:val="00E40B7F"/>
    <w:rsid w:val="00E40C93"/>
    <w:rsid w:val="00E40C9B"/>
    <w:rsid w:val="00E40F8B"/>
    <w:rsid w:val="00E41A7A"/>
    <w:rsid w:val="00E42241"/>
    <w:rsid w:val="00E42BD8"/>
    <w:rsid w:val="00E43C76"/>
    <w:rsid w:val="00E4400D"/>
    <w:rsid w:val="00E4411B"/>
    <w:rsid w:val="00E442A2"/>
    <w:rsid w:val="00E44948"/>
    <w:rsid w:val="00E44A2C"/>
    <w:rsid w:val="00E44BE6"/>
    <w:rsid w:val="00E45579"/>
    <w:rsid w:val="00E45CBE"/>
    <w:rsid w:val="00E462C8"/>
    <w:rsid w:val="00E466D2"/>
    <w:rsid w:val="00E47089"/>
    <w:rsid w:val="00E47467"/>
    <w:rsid w:val="00E47958"/>
    <w:rsid w:val="00E50158"/>
    <w:rsid w:val="00E51158"/>
    <w:rsid w:val="00E51934"/>
    <w:rsid w:val="00E519A0"/>
    <w:rsid w:val="00E527DA"/>
    <w:rsid w:val="00E52BC7"/>
    <w:rsid w:val="00E52F84"/>
    <w:rsid w:val="00E5362E"/>
    <w:rsid w:val="00E53C37"/>
    <w:rsid w:val="00E540D1"/>
    <w:rsid w:val="00E54332"/>
    <w:rsid w:val="00E54463"/>
    <w:rsid w:val="00E54ED8"/>
    <w:rsid w:val="00E56BA4"/>
    <w:rsid w:val="00E5702D"/>
    <w:rsid w:val="00E571A9"/>
    <w:rsid w:val="00E579F5"/>
    <w:rsid w:val="00E57E13"/>
    <w:rsid w:val="00E62130"/>
    <w:rsid w:val="00E6264B"/>
    <w:rsid w:val="00E62A8C"/>
    <w:rsid w:val="00E6394D"/>
    <w:rsid w:val="00E643AF"/>
    <w:rsid w:val="00E6455D"/>
    <w:rsid w:val="00E64B67"/>
    <w:rsid w:val="00E652D7"/>
    <w:rsid w:val="00E65A4B"/>
    <w:rsid w:val="00E65FBE"/>
    <w:rsid w:val="00E6643B"/>
    <w:rsid w:val="00E66729"/>
    <w:rsid w:val="00E66BD2"/>
    <w:rsid w:val="00E6766C"/>
    <w:rsid w:val="00E6781C"/>
    <w:rsid w:val="00E67B2C"/>
    <w:rsid w:val="00E67D5A"/>
    <w:rsid w:val="00E67E76"/>
    <w:rsid w:val="00E70292"/>
    <w:rsid w:val="00E712D9"/>
    <w:rsid w:val="00E714B3"/>
    <w:rsid w:val="00E72DFE"/>
    <w:rsid w:val="00E73070"/>
    <w:rsid w:val="00E73C34"/>
    <w:rsid w:val="00E7417A"/>
    <w:rsid w:val="00E74D5A"/>
    <w:rsid w:val="00E74DCC"/>
    <w:rsid w:val="00E7531D"/>
    <w:rsid w:val="00E7561C"/>
    <w:rsid w:val="00E75EA5"/>
    <w:rsid w:val="00E76162"/>
    <w:rsid w:val="00E769A9"/>
    <w:rsid w:val="00E77B43"/>
    <w:rsid w:val="00E77B44"/>
    <w:rsid w:val="00E803E4"/>
    <w:rsid w:val="00E8050B"/>
    <w:rsid w:val="00E8099C"/>
    <w:rsid w:val="00E80A51"/>
    <w:rsid w:val="00E81C77"/>
    <w:rsid w:val="00E81DD5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12A0"/>
    <w:rsid w:val="00E92075"/>
    <w:rsid w:val="00E920EA"/>
    <w:rsid w:val="00E92247"/>
    <w:rsid w:val="00E92EDF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076"/>
    <w:rsid w:val="00E974AC"/>
    <w:rsid w:val="00E97896"/>
    <w:rsid w:val="00EA02AA"/>
    <w:rsid w:val="00EA03C6"/>
    <w:rsid w:val="00EA043F"/>
    <w:rsid w:val="00EA10C5"/>
    <w:rsid w:val="00EA1415"/>
    <w:rsid w:val="00EA1CD0"/>
    <w:rsid w:val="00EA1E95"/>
    <w:rsid w:val="00EA2054"/>
    <w:rsid w:val="00EA38B0"/>
    <w:rsid w:val="00EA3F1D"/>
    <w:rsid w:val="00EA47C6"/>
    <w:rsid w:val="00EA4BA5"/>
    <w:rsid w:val="00EA5097"/>
    <w:rsid w:val="00EA57D6"/>
    <w:rsid w:val="00EA5950"/>
    <w:rsid w:val="00EA5FE4"/>
    <w:rsid w:val="00EA64AB"/>
    <w:rsid w:val="00EA699E"/>
    <w:rsid w:val="00EA6A48"/>
    <w:rsid w:val="00EB02AD"/>
    <w:rsid w:val="00EB06EC"/>
    <w:rsid w:val="00EB09B7"/>
    <w:rsid w:val="00EB0DAF"/>
    <w:rsid w:val="00EB10A3"/>
    <w:rsid w:val="00EB1B78"/>
    <w:rsid w:val="00EB1FBA"/>
    <w:rsid w:val="00EB250B"/>
    <w:rsid w:val="00EB2D67"/>
    <w:rsid w:val="00EB2D9F"/>
    <w:rsid w:val="00EB365B"/>
    <w:rsid w:val="00EB3B8B"/>
    <w:rsid w:val="00EB411C"/>
    <w:rsid w:val="00EB4F19"/>
    <w:rsid w:val="00EB5841"/>
    <w:rsid w:val="00EB5C12"/>
    <w:rsid w:val="00EB5DA5"/>
    <w:rsid w:val="00EB6157"/>
    <w:rsid w:val="00EB63E0"/>
    <w:rsid w:val="00EB691F"/>
    <w:rsid w:val="00EB71AF"/>
    <w:rsid w:val="00EB78F0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3A5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250"/>
    <w:rsid w:val="00EC5AF5"/>
    <w:rsid w:val="00EC5B79"/>
    <w:rsid w:val="00EC6098"/>
    <w:rsid w:val="00EC66EE"/>
    <w:rsid w:val="00EC676E"/>
    <w:rsid w:val="00EC6A0E"/>
    <w:rsid w:val="00EC6FF6"/>
    <w:rsid w:val="00EC7338"/>
    <w:rsid w:val="00EC7584"/>
    <w:rsid w:val="00EC7D42"/>
    <w:rsid w:val="00EC7EFB"/>
    <w:rsid w:val="00ED010A"/>
    <w:rsid w:val="00ED0900"/>
    <w:rsid w:val="00ED0D40"/>
    <w:rsid w:val="00ED0FB5"/>
    <w:rsid w:val="00ED1DBC"/>
    <w:rsid w:val="00ED24AB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6741"/>
    <w:rsid w:val="00EE1999"/>
    <w:rsid w:val="00EE1C85"/>
    <w:rsid w:val="00EE1FC4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7D7C"/>
    <w:rsid w:val="00EF0947"/>
    <w:rsid w:val="00EF0A76"/>
    <w:rsid w:val="00EF1E0B"/>
    <w:rsid w:val="00EF21D9"/>
    <w:rsid w:val="00EF27D1"/>
    <w:rsid w:val="00EF3C68"/>
    <w:rsid w:val="00EF4A80"/>
    <w:rsid w:val="00EF4E75"/>
    <w:rsid w:val="00EF4FFD"/>
    <w:rsid w:val="00EF564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7A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79D"/>
    <w:rsid w:val="00F118D8"/>
    <w:rsid w:val="00F118EC"/>
    <w:rsid w:val="00F11EF6"/>
    <w:rsid w:val="00F1354C"/>
    <w:rsid w:val="00F13570"/>
    <w:rsid w:val="00F13B0B"/>
    <w:rsid w:val="00F13E1F"/>
    <w:rsid w:val="00F1421E"/>
    <w:rsid w:val="00F14441"/>
    <w:rsid w:val="00F1502C"/>
    <w:rsid w:val="00F1529E"/>
    <w:rsid w:val="00F152B7"/>
    <w:rsid w:val="00F16003"/>
    <w:rsid w:val="00F16D04"/>
    <w:rsid w:val="00F17231"/>
    <w:rsid w:val="00F173D6"/>
    <w:rsid w:val="00F2041C"/>
    <w:rsid w:val="00F208C1"/>
    <w:rsid w:val="00F20BF5"/>
    <w:rsid w:val="00F20C9A"/>
    <w:rsid w:val="00F20F4C"/>
    <w:rsid w:val="00F21173"/>
    <w:rsid w:val="00F21D95"/>
    <w:rsid w:val="00F21E2D"/>
    <w:rsid w:val="00F228BD"/>
    <w:rsid w:val="00F22AFB"/>
    <w:rsid w:val="00F22BCD"/>
    <w:rsid w:val="00F23BBA"/>
    <w:rsid w:val="00F248E2"/>
    <w:rsid w:val="00F253E2"/>
    <w:rsid w:val="00F25623"/>
    <w:rsid w:val="00F25895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3E"/>
    <w:rsid w:val="00F321B1"/>
    <w:rsid w:val="00F3244D"/>
    <w:rsid w:val="00F32881"/>
    <w:rsid w:val="00F35332"/>
    <w:rsid w:val="00F35628"/>
    <w:rsid w:val="00F35788"/>
    <w:rsid w:val="00F35BA0"/>
    <w:rsid w:val="00F35CF7"/>
    <w:rsid w:val="00F35F51"/>
    <w:rsid w:val="00F36821"/>
    <w:rsid w:val="00F36995"/>
    <w:rsid w:val="00F36C77"/>
    <w:rsid w:val="00F36D00"/>
    <w:rsid w:val="00F373E1"/>
    <w:rsid w:val="00F3753D"/>
    <w:rsid w:val="00F40285"/>
    <w:rsid w:val="00F40333"/>
    <w:rsid w:val="00F4034B"/>
    <w:rsid w:val="00F4051A"/>
    <w:rsid w:val="00F40973"/>
    <w:rsid w:val="00F40D3E"/>
    <w:rsid w:val="00F410F1"/>
    <w:rsid w:val="00F4196F"/>
    <w:rsid w:val="00F41C05"/>
    <w:rsid w:val="00F41E8B"/>
    <w:rsid w:val="00F43356"/>
    <w:rsid w:val="00F4348C"/>
    <w:rsid w:val="00F4349A"/>
    <w:rsid w:val="00F4361E"/>
    <w:rsid w:val="00F43669"/>
    <w:rsid w:val="00F44DDB"/>
    <w:rsid w:val="00F44EA4"/>
    <w:rsid w:val="00F4530C"/>
    <w:rsid w:val="00F46AAD"/>
    <w:rsid w:val="00F46CEB"/>
    <w:rsid w:val="00F46EDD"/>
    <w:rsid w:val="00F4709C"/>
    <w:rsid w:val="00F47BE0"/>
    <w:rsid w:val="00F50279"/>
    <w:rsid w:val="00F514E3"/>
    <w:rsid w:val="00F51596"/>
    <w:rsid w:val="00F516D5"/>
    <w:rsid w:val="00F516D8"/>
    <w:rsid w:val="00F51789"/>
    <w:rsid w:val="00F5187D"/>
    <w:rsid w:val="00F5243F"/>
    <w:rsid w:val="00F52483"/>
    <w:rsid w:val="00F535A8"/>
    <w:rsid w:val="00F53647"/>
    <w:rsid w:val="00F53810"/>
    <w:rsid w:val="00F53BED"/>
    <w:rsid w:val="00F54159"/>
    <w:rsid w:val="00F54279"/>
    <w:rsid w:val="00F547D6"/>
    <w:rsid w:val="00F549F3"/>
    <w:rsid w:val="00F54D33"/>
    <w:rsid w:val="00F54DAE"/>
    <w:rsid w:val="00F556AB"/>
    <w:rsid w:val="00F55FA2"/>
    <w:rsid w:val="00F5665D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5C5"/>
    <w:rsid w:val="00F6174A"/>
    <w:rsid w:val="00F6199B"/>
    <w:rsid w:val="00F61BFB"/>
    <w:rsid w:val="00F63143"/>
    <w:rsid w:val="00F63164"/>
    <w:rsid w:val="00F63824"/>
    <w:rsid w:val="00F63C6B"/>
    <w:rsid w:val="00F63C6F"/>
    <w:rsid w:val="00F63CCA"/>
    <w:rsid w:val="00F65772"/>
    <w:rsid w:val="00F65F7E"/>
    <w:rsid w:val="00F6690B"/>
    <w:rsid w:val="00F66C78"/>
    <w:rsid w:val="00F67817"/>
    <w:rsid w:val="00F678BD"/>
    <w:rsid w:val="00F67B5C"/>
    <w:rsid w:val="00F67DAA"/>
    <w:rsid w:val="00F706E9"/>
    <w:rsid w:val="00F7081D"/>
    <w:rsid w:val="00F71701"/>
    <w:rsid w:val="00F723A7"/>
    <w:rsid w:val="00F72BB3"/>
    <w:rsid w:val="00F73071"/>
    <w:rsid w:val="00F73266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70A3"/>
    <w:rsid w:val="00F77DDC"/>
    <w:rsid w:val="00F803E2"/>
    <w:rsid w:val="00F8067B"/>
    <w:rsid w:val="00F807CF"/>
    <w:rsid w:val="00F80851"/>
    <w:rsid w:val="00F80A1B"/>
    <w:rsid w:val="00F80D80"/>
    <w:rsid w:val="00F81A9F"/>
    <w:rsid w:val="00F81E29"/>
    <w:rsid w:val="00F81EE2"/>
    <w:rsid w:val="00F82EBA"/>
    <w:rsid w:val="00F83807"/>
    <w:rsid w:val="00F83AD6"/>
    <w:rsid w:val="00F85108"/>
    <w:rsid w:val="00F8511F"/>
    <w:rsid w:val="00F860A4"/>
    <w:rsid w:val="00F862DD"/>
    <w:rsid w:val="00F869BA"/>
    <w:rsid w:val="00F873FC"/>
    <w:rsid w:val="00F902FF"/>
    <w:rsid w:val="00F90700"/>
    <w:rsid w:val="00F90A8F"/>
    <w:rsid w:val="00F915AB"/>
    <w:rsid w:val="00F91693"/>
    <w:rsid w:val="00F92C0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97568"/>
    <w:rsid w:val="00FA01A0"/>
    <w:rsid w:val="00FA0D76"/>
    <w:rsid w:val="00FA0D8E"/>
    <w:rsid w:val="00FA112E"/>
    <w:rsid w:val="00FA14D6"/>
    <w:rsid w:val="00FA19BB"/>
    <w:rsid w:val="00FA1D42"/>
    <w:rsid w:val="00FA23D1"/>
    <w:rsid w:val="00FA2AD8"/>
    <w:rsid w:val="00FA2BE5"/>
    <w:rsid w:val="00FA33F0"/>
    <w:rsid w:val="00FA38E3"/>
    <w:rsid w:val="00FA3CBB"/>
    <w:rsid w:val="00FA462F"/>
    <w:rsid w:val="00FA4781"/>
    <w:rsid w:val="00FA47EF"/>
    <w:rsid w:val="00FA51FB"/>
    <w:rsid w:val="00FA5400"/>
    <w:rsid w:val="00FA6D92"/>
    <w:rsid w:val="00FA6ED3"/>
    <w:rsid w:val="00FA76D4"/>
    <w:rsid w:val="00FA7D78"/>
    <w:rsid w:val="00FB0102"/>
    <w:rsid w:val="00FB0C49"/>
    <w:rsid w:val="00FB147B"/>
    <w:rsid w:val="00FB2566"/>
    <w:rsid w:val="00FB282E"/>
    <w:rsid w:val="00FB2F9B"/>
    <w:rsid w:val="00FB347E"/>
    <w:rsid w:val="00FB3F67"/>
    <w:rsid w:val="00FB4326"/>
    <w:rsid w:val="00FB49F4"/>
    <w:rsid w:val="00FB4F7F"/>
    <w:rsid w:val="00FB5479"/>
    <w:rsid w:val="00FB55A7"/>
    <w:rsid w:val="00FB5687"/>
    <w:rsid w:val="00FB6386"/>
    <w:rsid w:val="00FB65B1"/>
    <w:rsid w:val="00FB6D54"/>
    <w:rsid w:val="00FB6DE4"/>
    <w:rsid w:val="00FB73C2"/>
    <w:rsid w:val="00FB758F"/>
    <w:rsid w:val="00FB7B90"/>
    <w:rsid w:val="00FC0883"/>
    <w:rsid w:val="00FC0B95"/>
    <w:rsid w:val="00FC0CFD"/>
    <w:rsid w:val="00FC122D"/>
    <w:rsid w:val="00FC186F"/>
    <w:rsid w:val="00FC1BA9"/>
    <w:rsid w:val="00FC223D"/>
    <w:rsid w:val="00FC2531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2226"/>
    <w:rsid w:val="00FD3941"/>
    <w:rsid w:val="00FD46D4"/>
    <w:rsid w:val="00FD5311"/>
    <w:rsid w:val="00FD5449"/>
    <w:rsid w:val="00FD5747"/>
    <w:rsid w:val="00FD5751"/>
    <w:rsid w:val="00FD5B65"/>
    <w:rsid w:val="00FD6800"/>
    <w:rsid w:val="00FD7D55"/>
    <w:rsid w:val="00FD7EA0"/>
    <w:rsid w:val="00FE01B1"/>
    <w:rsid w:val="00FE065B"/>
    <w:rsid w:val="00FE22FC"/>
    <w:rsid w:val="00FE2795"/>
    <w:rsid w:val="00FE293D"/>
    <w:rsid w:val="00FE352E"/>
    <w:rsid w:val="00FE370F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31F"/>
    <w:rsid w:val="00FE7DDD"/>
    <w:rsid w:val="00FF0214"/>
    <w:rsid w:val="00FF143A"/>
    <w:rsid w:val="00FF166A"/>
    <w:rsid w:val="00FF1CD9"/>
    <w:rsid w:val="00FF20C9"/>
    <w:rsid w:val="00FF2C0C"/>
    <w:rsid w:val="00FF350D"/>
    <w:rsid w:val="00FF38FD"/>
    <w:rsid w:val="00FF3A3B"/>
    <w:rsid w:val="00FF3A57"/>
    <w:rsid w:val="00FF3B56"/>
    <w:rsid w:val="00FF3EA3"/>
    <w:rsid w:val="00FF4344"/>
    <w:rsid w:val="00FF4EE4"/>
    <w:rsid w:val="00FF5F10"/>
    <w:rsid w:val="00FF67FE"/>
    <w:rsid w:val="00FF7205"/>
    <w:rsid w:val="00FF78A1"/>
    <w:rsid w:val="25453429"/>
    <w:rsid w:val="31B221FD"/>
    <w:rsid w:val="32B2ACA2"/>
    <w:rsid w:val="333F1F7F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C5ABEA7-196E-45F6-82A1-BA8191056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1440" w:hanging="36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autoRedefine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7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143AB2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24B6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24B6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customStyle="1" w:styleId="ListParagraph5">
    <w:name w:val="List Paragraph5"/>
    <w:basedOn w:val="Normal"/>
    <w:rsid w:val="008A7BD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32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2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7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2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6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3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2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5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2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073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6546</TotalTime>
  <Pages>2</Pages>
  <Words>551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3563</CharactersWithSpaces>
  <SharedDoc>false</SharedDoc>
  <HLinks>
    <vt:vector size="24" baseType="variant">
      <vt:variant>
        <vt:i4>1572912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_Toc205971076</vt:lpwstr>
      </vt:variant>
      <vt:variant>
        <vt:i4>1572912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_Toc205971075</vt:lpwstr>
      </vt:variant>
      <vt:variant>
        <vt:i4>1572912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_Toc205971074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_Toc205971073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1670</cp:revision>
  <cp:lastPrinted>1900-01-03T05:00:00Z</cp:lastPrinted>
  <dcterms:created xsi:type="dcterms:W3CDTF">2024-08-01T09:13:00Z</dcterms:created>
  <dcterms:modified xsi:type="dcterms:W3CDTF">2025-08-15T04:49:00Z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