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RAN WG3 Meeting #128</w:t>
        <w:tab/>
        <w:t>R3-253028</w:t>
      </w:r>
    </w:p>
    <w:p>
      <w:pPr>
        <w:pStyle w:val="LSHeader"/>
      </w:pPr>
      <w:r>
        <w:t>Malta, MT, 19 - 23 May, 2025</w:t>
      </w:r>
      <w:r>
        <w:br/>
      </w:r>
    </w:p>
    <w:p w14:paraId="124D64B1" w14:textId="634C1512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FE64EA">
        <w:rPr>
          <w:rFonts w:cs="Arial"/>
          <w:bCs/>
          <w:sz w:val="22"/>
          <w:szCs w:val="22"/>
        </w:rPr>
        <w:t>9</w:t>
      </w:r>
      <w:r w:rsidR="009B0F3F">
        <w:rPr>
          <w:rFonts w:cs="Arial"/>
          <w:bCs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1453D7" w:rsidRPr="001453D7">
        <w:rPr>
          <w:rFonts w:cs="Arial"/>
          <w:bCs/>
          <w:sz w:val="22"/>
          <w:szCs w:val="22"/>
        </w:rPr>
        <w:t>R2-2503191</w:t>
      </w:r>
    </w:p>
    <w:p w14:paraId="3E1C83A9" w14:textId="1985939A" w:rsidR="004E3939" w:rsidRPr="00DA53A0" w:rsidRDefault="009B0F3F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Wuhan, China, 7 - 11 April,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1A16AABB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_Hlk195879117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195879097"/>
      <w:r w:rsidR="00E6249A" w:rsidRPr="00E6249A">
        <w:rPr>
          <w:rFonts w:ascii="Arial" w:hAnsi="Arial" w:cs="Arial"/>
          <w:sz w:val="22"/>
          <w:szCs w:val="22"/>
        </w:rPr>
        <w:t xml:space="preserve">LS on </w:t>
      </w:r>
      <w:r w:rsidR="00FB7566" w:rsidRPr="00FB7566">
        <w:rPr>
          <w:rFonts w:ascii="Arial" w:hAnsi="Arial" w:cs="Arial"/>
          <w:sz w:val="22"/>
          <w:szCs w:val="22"/>
        </w:rPr>
        <w:t>simultaneous configuration of SBFD and DC</w:t>
      </w:r>
      <w:bookmarkEnd w:id="4"/>
    </w:p>
    <w:p w14:paraId="4D462D1D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7"/>
    <w:bookmarkEnd w:id="8"/>
    <w:bookmarkEnd w:id="9"/>
    <w:p w14:paraId="0C3E11DE" w14:textId="3686ABCC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7566" w:rsidRPr="00FB7566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FB7566" w:rsidRPr="00FB7566">
        <w:rPr>
          <w:rFonts w:ascii="Arial" w:hAnsi="Arial" w:cs="Arial"/>
          <w:bCs/>
          <w:sz w:val="22"/>
          <w:szCs w:val="22"/>
        </w:rPr>
        <w:t>-Core</w:t>
      </w:r>
    </w:p>
    <w:bookmarkEnd w:id="3"/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62E1EE91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453D7">
        <w:rPr>
          <w:rFonts w:ascii="Arial" w:hAnsi="Arial" w:cs="Arial"/>
          <w:sz w:val="22"/>
          <w:szCs w:val="22"/>
        </w:rPr>
        <w:t>RAN2</w:t>
      </w:r>
    </w:p>
    <w:p w14:paraId="1FD1A7DF" w14:textId="3FC281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  <w:lang w:eastAsia="zh-CN"/>
        </w:rPr>
        <w:t>RAN1</w:t>
      </w:r>
    </w:p>
    <w:p w14:paraId="4921E2AA" w14:textId="700AC6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  <w:lang w:eastAsia="zh-CN"/>
        </w:rPr>
        <w:t xml:space="preserve">RAN3, </w:t>
      </w:r>
      <w:r w:rsidR="00FB7566" w:rsidRPr="00FB7566">
        <w:rPr>
          <w:rFonts w:ascii="Arial" w:hAnsi="Arial" w:cs="Arial"/>
          <w:bCs/>
          <w:sz w:val="22"/>
          <w:szCs w:val="22"/>
          <w:lang w:eastAsia="zh-CN"/>
        </w:rPr>
        <w:t>RAN4</w:t>
      </w:r>
    </w:p>
    <w:bookmarkEnd w:id="10"/>
    <w:bookmarkEnd w:id="11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5119E022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 w:rsidRPr="00FB7566">
        <w:rPr>
          <w:rFonts w:ascii="Arial" w:hAnsi="Arial" w:cs="Arial"/>
          <w:bCs/>
          <w:sz w:val="22"/>
          <w:szCs w:val="22"/>
        </w:rPr>
        <w:t>Xubin</w:t>
      </w:r>
    </w:p>
    <w:p w14:paraId="6B70172B" w14:textId="0429C291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 w:rsidRPr="00FB7566">
        <w:rPr>
          <w:rFonts w:ascii="Arial" w:hAnsi="Arial" w:cs="Arial"/>
          <w:bCs/>
          <w:sz w:val="22"/>
          <w:szCs w:val="22"/>
        </w:rPr>
        <w:t>xubin10</w:t>
      </w:r>
      <w:r w:rsidR="001252FB" w:rsidRPr="00FB7566">
        <w:rPr>
          <w:rFonts w:ascii="Arial" w:hAnsi="Arial" w:cs="Arial"/>
          <w:bCs/>
          <w:sz w:val="22"/>
          <w:szCs w:val="22"/>
        </w:rPr>
        <w:t>@huawei.com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EA6A4CD" w14:textId="5B752339" w:rsidR="000A327E" w:rsidRDefault="000A327E" w:rsidP="000F6242">
      <w:pPr>
        <w:rPr>
          <w:lang w:eastAsia="zh-CN"/>
        </w:rPr>
      </w:pPr>
      <w:r>
        <w:rPr>
          <w:lang w:eastAsia="zh-CN"/>
        </w:rPr>
        <w:t xml:space="preserve">RAN2 has discussed </w:t>
      </w:r>
      <w:r w:rsidR="00EE32C2">
        <w:rPr>
          <w:lang w:eastAsia="zh-CN"/>
        </w:rPr>
        <w:t>whether SBFD and dual connectivity (DC) can be configured</w:t>
      </w:r>
      <w:r w:rsidR="002E3C51">
        <w:rPr>
          <w:lang w:eastAsia="zh-CN"/>
        </w:rPr>
        <w:t xml:space="preserve"> simultaneously</w:t>
      </w:r>
      <w:r w:rsidR="00EE32C2">
        <w:rPr>
          <w:lang w:eastAsia="zh-CN"/>
        </w:rPr>
        <w:t xml:space="preserve"> for a</w:t>
      </w:r>
      <w:r w:rsidR="00C828D4">
        <w:rPr>
          <w:lang w:eastAsia="zh-CN"/>
        </w:rPr>
        <w:t>n</w:t>
      </w:r>
      <w:r w:rsidR="00EE32C2">
        <w:rPr>
          <w:lang w:eastAsia="zh-CN"/>
        </w:rPr>
        <w:t xml:space="preserve"> </w:t>
      </w:r>
      <w:r w:rsidR="001A0954">
        <w:rPr>
          <w:lang w:eastAsia="zh-CN"/>
        </w:rPr>
        <w:t xml:space="preserve">SBFD-aware </w:t>
      </w:r>
      <w:r w:rsidR="00EE32C2">
        <w:rPr>
          <w:lang w:eastAsia="zh-CN"/>
        </w:rPr>
        <w:t xml:space="preserve">UE. However, no consensus has been </w:t>
      </w:r>
      <w:r w:rsidR="001A0954">
        <w:rPr>
          <w:lang w:eastAsia="zh-CN"/>
        </w:rPr>
        <w:t>reached</w:t>
      </w:r>
      <w:r w:rsidR="00EE32C2">
        <w:rPr>
          <w:lang w:eastAsia="zh-CN"/>
        </w:rPr>
        <w:t xml:space="preserve">. RAN2 would like to seek inputs from </w:t>
      </w:r>
      <w:r w:rsidR="000476C5">
        <w:rPr>
          <w:lang w:eastAsia="zh-CN"/>
        </w:rPr>
        <w:t>RAN1 by</w:t>
      </w:r>
      <w:r>
        <w:rPr>
          <w:lang w:eastAsia="zh-CN"/>
        </w:rPr>
        <w:t xml:space="preserve"> ask</w:t>
      </w:r>
      <w:r w:rsidR="000476C5">
        <w:rPr>
          <w:lang w:eastAsia="zh-CN"/>
        </w:rPr>
        <w:t>ing</w:t>
      </w:r>
      <w:r>
        <w:rPr>
          <w:lang w:eastAsia="zh-CN"/>
        </w:rPr>
        <w:t xml:space="preserve"> the following question:</w:t>
      </w:r>
    </w:p>
    <w:p w14:paraId="6B5FAF87" w14:textId="09FE0873" w:rsidR="00C50A3C" w:rsidRPr="000A327E" w:rsidRDefault="000A327E" w:rsidP="000F6242">
      <w:pPr>
        <w:rPr>
          <w:b/>
          <w:lang w:val="en-US" w:eastAsia="zh-CN"/>
        </w:rPr>
      </w:pPr>
      <w:r w:rsidRPr="000A327E">
        <w:rPr>
          <w:b/>
          <w:lang w:eastAsia="zh-CN"/>
        </w:rPr>
        <w:t xml:space="preserve">Question: </w:t>
      </w:r>
      <w:r w:rsidRPr="000A327E">
        <w:rPr>
          <w:b/>
          <w:lang w:val="en-US" w:eastAsia="zh-CN"/>
        </w:rPr>
        <w:t>W</w:t>
      </w:r>
      <w:r w:rsidR="00FB7566" w:rsidRPr="000A327E">
        <w:rPr>
          <w:b/>
          <w:lang w:val="en-US" w:eastAsia="zh-CN"/>
        </w:rPr>
        <w:t>hether SBFD and DC can be configured simultaneously, and whether there is a</w:t>
      </w:r>
      <w:r w:rsidRPr="000A327E">
        <w:rPr>
          <w:b/>
          <w:lang w:val="en-US" w:eastAsia="zh-CN"/>
        </w:rPr>
        <w:t xml:space="preserve">ny issue </w:t>
      </w:r>
      <w:r w:rsidR="001A0954">
        <w:rPr>
          <w:b/>
          <w:lang w:val="en-US" w:eastAsia="zh-CN"/>
        </w:rPr>
        <w:t>with</w:t>
      </w:r>
      <w:r w:rsidR="001A0954" w:rsidRPr="000A327E">
        <w:rPr>
          <w:b/>
          <w:lang w:val="en-US" w:eastAsia="zh-CN"/>
        </w:rPr>
        <w:t xml:space="preserve"> </w:t>
      </w:r>
      <w:r w:rsidRPr="000A327E">
        <w:rPr>
          <w:b/>
          <w:lang w:val="en-US" w:eastAsia="zh-CN"/>
        </w:rPr>
        <w:t>such configuration</w:t>
      </w:r>
      <w:r w:rsidR="001A0954">
        <w:rPr>
          <w:b/>
          <w:lang w:val="en-US" w:eastAsia="zh-CN"/>
        </w:rPr>
        <w:t xml:space="preserve"> for </w:t>
      </w:r>
      <w:r w:rsidR="000476C5">
        <w:rPr>
          <w:b/>
          <w:lang w:val="en-US" w:eastAsia="zh-CN"/>
        </w:rPr>
        <w:t xml:space="preserve">an </w:t>
      </w:r>
      <w:r w:rsidR="001A0954">
        <w:rPr>
          <w:b/>
          <w:lang w:val="en-US" w:eastAsia="zh-CN"/>
        </w:rPr>
        <w:t>SBFD-aware UE</w:t>
      </w:r>
      <w:r w:rsidRPr="000A327E">
        <w:rPr>
          <w:b/>
          <w:lang w:val="en-US" w:eastAsia="zh-CN"/>
        </w:rPr>
        <w:t>?</w:t>
      </w:r>
    </w:p>
    <w:p w14:paraId="469AD63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  <w:bookmarkStart w:id="12" w:name="_GoBack"/>
      <w:bookmarkEnd w:id="12"/>
    </w:p>
    <w:p w14:paraId="3D17F197" w14:textId="2C90296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B7566">
        <w:rPr>
          <w:rFonts w:ascii="Arial" w:hAnsi="Arial" w:cs="Arial"/>
          <w:b/>
        </w:rPr>
        <w:t>RAN1</w:t>
      </w:r>
      <w:r w:rsidR="00A378A8">
        <w:rPr>
          <w:rFonts w:ascii="Arial" w:hAnsi="Arial" w:cs="Arial"/>
          <w:b/>
        </w:rPr>
        <w:t>:</w:t>
      </w:r>
    </w:p>
    <w:p w14:paraId="5A9BF4E3" w14:textId="28CEE378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9C2ABE">
        <w:t xml:space="preserve">RAN2 respectfully asks </w:t>
      </w:r>
      <w:r w:rsidR="00FB7566">
        <w:t>RAN1</w:t>
      </w:r>
      <w:r w:rsidR="009C2ABE" w:rsidRPr="009C2ABE">
        <w:t xml:space="preserve"> to </w:t>
      </w:r>
      <w:r w:rsidR="00FB7566">
        <w:t xml:space="preserve">provide </w:t>
      </w:r>
      <w:r w:rsidR="000A327E">
        <w:t>feedback to the above question</w:t>
      </w:r>
      <w:r w:rsidR="00AB42CB">
        <w:t>.</w:t>
      </w:r>
    </w:p>
    <w:p w14:paraId="2C0E89CC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9924CD" w14:textId="77777777" w:rsidR="00DA22AD" w:rsidRDefault="00DA22AD" w:rsidP="00DA22AD">
      <w:r>
        <w:t>TSG RAN2 Meeting #130</w:t>
      </w:r>
      <w:r>
        <w:tab/>
      </w:r>
      <w:r>
        <w:tab/>
        <w:t>19 - 23 May 2025</w:t>
      </w:r>
      <w:r>
        <w:tab/>
      </w:r>
      <w:r>
        <w:tab/>
      </w:r>
      <w:r>
        <w:tab/>
      </w:r>
      <w:r>
        <w:tab/>
      </w:r>
      <w:r>
        <w:tab/>
        <w:t>Malta, EU</w:t>
      </w:r>
    </w:p>
    <w:p w14:paraId="605C0B66" w14:textId="5325893D" w:rsidR="00CE308A" w:rsidRPr="00DA22AD" w:rsidRDefault="00DA22AD" w:rsidP="00DA22AD">
      <w:pPr>
        <w:rPr>
          <w:lang w:val="en-US"/>
        </w:rPr>
      </w:pPr>
      <w:r>
        <w:t>TSG RAN2 Meeting #131</w:t>
      </w:r>
      <w:r>
        <w:tab/>
      </w:r>
      <w:r>
        <w:tab/>
        <w:t>25 - 29 Aug 2025</w:t>
      </w:r>
      <w:r>
        <w:tab/>
      </w:r>
      <w:r>
        <w:tab/>
      </w:r>
      <w:r>
        <w:tab/>
      </w:r>
      <w:r>
        <w:tab/>
      </w:r>
      <w:r>
        <w:tab/>
        <w:t>Bangalore, India</w:t>
      </w:r>
    </w:p>
    <w:sectPr w:rsidR="00CE308A" w:rsidRPr="00DA22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192DB9B" w16cex:dateUtc="2025-04-16T08:24:00Z"/>
  <w16cex:commentExtensible w16cex:durableId="34CAA74C" w16cex:dateUtc="2025-04-15T19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F9FB8" w14:textId="77777777" w:rsidR="00721F67" w:rsidRDefault="00721F67">
      <w:pPr>
        <w:spacing w:after="0"/>
      </w:pPr>
      <w:r>
        <w:separator/>
      </w:r>
    </w:p>
  </w:endnote>
  <w:endnote w:type="continuationSeparator" w:id="0">
    <w:p w14:paraId="52A2A420" w14:textId="77777777" w:rsidR="00721F67" w:rsidRDefault="00721F67">
      <w:pPr>
        <w:spacing w:after="0"/>
      </w:pPr>
      <w:r>
        <w:continuationSeparator/>
      </w:r>
    </w:p>
  </w:endnote>
  <w:endnote w:type="continuationNotice" w:id="1">
    <w:p w14:paraId="5ED52706" w14:textId="77777777" w:rsidR="00721F67" w:rsidRDefault="00721F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7CC5A" w14:textId="77777777" w:rsidR="00721F67" w:rsidRDefault="00721F67">
      <w:pPr>
        <w:spacing w:after="0"/>
      </w:pPr>
      <w:r>
        <w:separator/>
      </w:r>
    </w:p>
  </w:footnote>
  <w:footnote w:type="continuationSeparator" w:id="0">
    <w:p w14:paraId="3B16993B" w14:textId="77777777" w:rsidR="00721F67" w:rsidRDefault="00721F67">
      <w:pPr>
        <w:spacing w:after="0"/>
      </w:pPr>
      <w:r>
        <w:continuationSeparator/>
      </w:r>
    </w:p>
  </w:footnote>
  <w:footnote w:type="continuationNotice" w:id="1">
    <w:p w14:paraId="62905884" w14:textId="77777777" w:rsidR="00721F67" w:rsidRDefault="00721F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19"/>
    <w:rsid w:val="0001634E"/>
    <w:rsid w:val="00017F23"/>
    <w:rsid w:val="000376CA"/>
    <w:rsid w:val="00040964"/>
    <w:rsid w:val="00046A43"/>
    <w:rsid w:val="000476C5"/>
    <w:rsid w:val="00062CC0"/>
    <w:rsid w:val="000668BC"/>
    <w:rsid w:val="00067C8A"/>
    <w:rsid w:val="000722F0"/>
    <w:rsid w:val="00077160"/>
    <w:rsid w:val="000A327E"/>
    <w:rsid w:val="000A52C9"/>
    <w:rsid w:val="000B45EE"/>
    <w:rsid w:val="000E230D"/>
    <w:rsid w:val="000F6242"/>
    <w:rsid w:val="00101429"/>
    <w:rsid w:val="001252FB"/>
    <w:rsid w:val="001453D7"/>
    <w:rsid w:val="00184DA1"/>
    <w:rsid w:val="00191ADD"/>
    <w:rsid w:val="001944B9"/>
    <w:rsid w:val="001A0954"/>
    <w:rsid w:val="00201726"/>
    <w:rsid w:val="00202E11"/>
    <w:rsid w:val="00210934"/>
    <w:rsid w:val="00216AE0"/>
    <w:rsid w:val="00226569"/>
    <w:rsid w:val="00247445"/>
    <w:rsid w:val="002532D3"/>
    <w:rsid w:val="002A2C68"/>
    <w:rsid w:val="002E3C51"/>
    <w:rsid w:val="002E5A3D"/>
    <w:rsid w:val="002F1940"/>
    <w:rsid w:val="00332BD5"/>
    <w:rsid w:val="003334D7"/>
    <w:rsid w:val="003426CA"/>
    <w:rsid w:val="00361164"/>
    <w:rsid w:val="00383545"/>
    <w:rsid w:val="003B68B7"/>
    <w:rsid w:val="003C2FD0"/>
    <w:rsid w:val="003E6C35"/>
    <w:rsid w:val="00414D4C"/>
    <w:rsid w:val="00421D6E"/>
    <w:rsid w:val="0043156C"/>
    <w:rsid w:val="00433500"/>
    <w:rsid w:val="00433F71"/>
    <w:rsid w:val="00440D43"/>
    <w:rsid w:val="004849C9"/>
    <w:rsid w:val="00487678"/>
    <w:rsid w:val="004A3596"/>
    <w:rsid w:val="004C6FEE"/>
    <w:rsid w:val="004E3939"/>
    <w:rsid w:val="005028DE"/>
    <w:rsid w:val="00533C9C"/>
    <w:rsid w:val="005349BD"/>
    <w:rsid w:val="00555DF9"/>
    <w:rsid w:val="00566D95"/>
    <w:rsid w:val="00572BDE"/>
    <w:rsid w:val="00577B27"/>
    <w:rsid w:val="00591582"/>
    <w:rsid w:val="005970C3"/>
    <w:rsid w:val="005B2D9C"/>
    <w:rsid w:val="005B5644"/>
    <w:rsid w:val="005C2D9B"/>
    <w:rsid w:val="005C549E"/>
    <w:rsid w:val="005E0A79"/>
    <w:rsid w:val="005F051F"/>
    <w:rsid w:val="005F70DE"/>
    <w:rsid w:val="006053E0"/>
    <w:rsid w:val="006242BE"/>
    <w:rsid w:val="00654C3E"/>
    <w:rsid w:val="00655D04"/>
    <w:rsid w:val="00661A72"/>
    <w:rsid w:val="00665C6C"/>
    <w:rsid w:val="00672289"/>
    <w:rsid w:val="00693334"/>
    <w:rsid w:val="006A29FA"/>
    <w:rsid w:val="006B5ABC"/>
    <w:rsid w:val="006C01CB"/>
    <w:rsid w:val="006C1ED3"/>
    <w:rsid w:val="006C62A0"/>
    <w:rsid w:val="006D23D3"/>
    <w:rsid w:val="006D72A7"/>
    <w:rsid w:val="00721F67"/>
    <w:rsid w:val="00723A21"/>
    <w:rsid w:val="007258DE"/>
    <w:rsid w:val="00757C3A"/>
    <w:rsid w:val="0079309F"/>
    <w:rsid w:val="007978C4"/>
    <w:rsid w:val="007A24CC"/>
    <w:rsid w:val="007E763A"/>
    <w:rsid w:val="007F3A12"/>
    <w:rsid w:val="007F4F92"/>
    <w:rsid w:val="00846F66"/>
    <w:rsid w:val="00857481"/>
    <w:rsid w:val="00862393"/>
    <w:rsid w:val="00877E93"/>
    <w:rsid w:val="008A46D4"/>
    <w:rsid w:val="008D2531"/>
    <w:rsid w:val="008D4FD0"/>
    <w:rsid w:val="008D772F"/>
    <w:rsid w:val="008D79E3"/>
    <w:rsid w:val="0097234B"/>
    <w:rsid w:val="00991E10"/>
    <w:rsid w:val="00994787"/>
    <w:rsid w:val="0099764C"/>
    <w:rsid w:val="009A090C"/>
    <w:rsid w:val="009B0F3F"/>
    <w:rsid w:val="009B7541"/>
    <w:rsid w:val="009C2ABE"/>
    <w:rsid w:val="00A06E21"/>
    <w:rsid w:val="00A20DDD"/>
    <w:rsid w:val="00A25460"/>
    <w:rsid w:val="00A378A8"/>
    <w:rsid w:val="00A62C53"/>
    <w:rsid w:val="00A81EAE"/>
    <w:rsid w:val="00A85B7B"/>
    <w:rsid w:val="00AB42CB"/>
    <w:rsid w:val="00AC03D9"/>
    <w:rsid w:val="00B159CF"/>
    <w:rsid w:val="00B16F69"/>
    <w:rsid w:val="00B3133B"/>
    <w:rsid w:val="00B77F45"/>
    <w:rsid w:val="00B92C65"/>
    <w:rsid w:val="00B97703"/>
    <w:rsid w:val="00BE372C"/>
    <w:rsid w:val="00C11EE7"/>
    <w:rsid w:val="00C1298D"/>
    <w:rsid w:val="00C50A3C"/>
    <w:rsid w:val="00C71386"/>
    <w:rsid w:val="00C73EB7"/>
    <w:rsid w:val="00C828D4"/>
    <w:rsid w:val="00C83B70"/>
    <w:rsid w:val="00C94E05"/>
    <w:rsid w:val="00CA2C31"/>
    <w:rsid w:val="00CC1F39"/>
    <w:rsid w:val="00CC7B07"/>
    <w:rsid w:val="00CD29B6"/>
    <w:rsid w:val="00CD78E1"/>
    <w:rsid w:val="00CE1005"/>
    <w:rsid w:val="00CE308A"/>
    <w:rsid w:val="00CF6087"/>
    <w:rsid w:val="00D10FA0"/>
    <w:rsid w:val="00D31442"/>
    <w:rsid w:val="00D457D2"/>
    <w:rsid w:val="00D86723"/>
    <w:rsid w:val="00D93A90"/>
    <w:rsid w:val="00DA084D"/>
    <w:rsid w:val="00DA22AD"/>
    <w:rsid w:val="00DB37FE"/>
    <w:rsid w:val="00DB6F62"/>
    <w:rsid w:val="00DE111A"/>
    <w:rsid w:val="00DE29E9"/>
    <w:rsid w:val="00E0401F"/>
    <w:rsid w:val="00E2324B"/>
    <w:rsid w:val="00E3413A"/>
    <w:rsid w:val="00E366F6"/>
    <w:rsid w:val="00E42A9A"/>
    <w:rsid w:val="00E452A2"/>
    <w:rsid w:val="00E6249A"/>
    <w:rsid w:val="00E97F88"/>
    <w:rsid w:val="00EA0B00"/>
    <w:rsid w:val="00EA1365"/>
    <w:rsid w:val="00EE32C2"/>
    <w:rsid w:val="00F1005C"/>
    <w:rsid w:val="00F340F0"/>
    <w:rsid w:val="00F92379"/>
    <w:rsid w:val="00F923C1"/>
    <w:rsid w:val="00FA1DD0"/>
    <w:rsid w:val="00FA5CE2"/>
    <w:rsid w:val="00FB2680"/>
    <w:rsid w:val="00FB4965"/>
    <w:rsid w:val="00FB7566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D23D3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6D23D3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CC7B07"/>
  </w:style>
  <w:style w:type="paragraph" w:customStyle="1" w:styleId="Comments">
    <w:name w:val="Comments"/>
    <w:basedOn w:val="a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af8">
    <w:name w:val="Table Grid"/>
    <w:basedOn w:val="a1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Huawei-Xubin</cp:lastModifiedBy>
  <cp:revision>4</cp:revision>
  <cp:lastPrinted>2002-04-23T07:10:00Z</cp:lastPrinted>
  <dcterms:created xsi:type="dcterms:W3CDTF">2025-04-18T06:33:00Z</dcterms:created>
  <dcterms:modified xsi:type="dcterms:W3CDTF">2025-04-18T08:26:00Z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2025-04-15T19:24:41Z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eb646493-d2ce-4fd5-8c76-9a9da6bc37d3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1744852340</vt:lpwstr>
  </property>
</Properties>
</file>