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7FB4D787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501C45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74D3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80648" w:rsidRPr="00501C45">
        <w:rPr>
          <w:b/>
          <w:noProof/>
          <w:sz w:val="24"/>
        </w:rPr>
        <w:t>3GPP TSG-RAN WG</w:t>
      </w:r>
      <w:r w:rsidR="009D0148">
        <w:rPr>
          <w:b/>
          <w:noProof/>
          <w:sz w:val="24"/>
        </w:rPr>
        <w:t>3</w:t>
      </w:r>
      <w:r w:rsidR="00280648" w:rsidRPr="00501C45">
        <w:rPr>
          <w:b/>
          <w:noProof/>
          <w:sz w:val="24"/>
        </w:rPr>
        <w:t xml:space="preserve"> #12</w:t>
      </w:r>
      <w:r w:rsidR="009D0148">
        <w:rPr>
          <w:b/>
          <w:noProof/>
          <w:sz w:val="24"/>
        </w:rPr>
        <w:t>4</w:t>
      </w:r>
      <w:r w:rsidR="002364A5" w:rsidRPr="00B26453">
        <w:rPr>
          <w:b/>
          <w:noProof/>
          <w:color w:val="FF0000"/>
          <w:sz w:val="24"/>
          <w:lang w:val="en-US"/>
        </w:rPr>
        <w:t xml:space="preserve">                                             </w:t>
      </w:r>
      <w:r w:rsidR="00B26453">
        <w:rPr>
          <w:b/>
          <w:noProof/>
          <w:sz w:val="24"/>
          <w:lang w:val="en-US"/>
        </w:rPr>
        <w:tab/>
      </w:r>
      <w:r w:rsidR="00280648">
        <w:rPr>
          <w:b/>
          <w:noProof/>
          <w:sz w:val="24"/>
          <w:lang w:val="en-US"/>
        </w:rPr>
        <w:t xml:space="preserve">   </w:t>
      </w:r>
      <w:r w:rsidR="002364A5">
        <w:rPr>
          <w:b/>
          <w:noProof/>
          <w:sz w:val="24"/>
          <w:lang w:val="en-US"/>
        </w:rPr>
        <w:t xml:space="preserve"> </w:t>
      </w:r>
      <w:r w:rsidR="000D3FAB">
        <w:rPr>
          <w:b/>
          <w:noProof/>
          <w:sz w:val="24"/>
          <w:lang w:val="en-US"/>
        </w:rPr>
        <w:t xml:space="preserve">    </w:t>
      </w:r>
      <w:r w:rsidR="00280648">
        <w:rPr>
          <w:b/>
          <w:noProof/>
          <w:sz w:val="24"/>
          <w:lang w:val="en-US"/>
        </w:rPr>
        <w:t>R</w:t>
      </w:r>
      <w:r w:rsidR="009D0148">
        <w:rPr>
          <w:b/>
          <w:noProof/>
          <w:sz w:val="24"/>
          <w:lang w:val="en-US"/>
        </w:rPr>
        <w:t>3</w:t>
      </w:r>
      <w:r w:rsidR="00280648">
        <w:rPr>
          <w:b/>
          <w:noProof/>
          <w:sz w:val="24"/>
          <w:lang w:val="en-US"/>
        </w:rPr>
        <w:t>-24</w:t>
      </w:r>
      <w:r w:rsidR="000D3FAB">
        <w:rPr>
          <w:b/>
          <w:noProof/>
          <w:sz w:val="24"/>
          <w:lang w:val="en-US"/>
        </w:rPr>
        <w:t>3522</w:t>
      </w:r>
      <w:r w:rsidR="00B26453" w:rsidRPr="00B26453">
        <w:rPr>
          <w:b/>
          <w:noProof/>
          <w:color w:val="FF0000"/>
          <w:sz w:val="24"/>
          <w:lang w:val="en-US"/>
        </w:rPr>
        <w:t xml:space="preserve">                                                              </w:t>
      </w:r>
    </w:p>
    <w:p w14:paraId="351CA33D" w14:textId="59AC04A5" w:rsidR="00347001" w:rsidRPr="002D2634" w:rsidRDefault="00420CEA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Fukuoka,</w:t>
      </w:r>
      <w:r w:rsidR="00B01A89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J</w:t>
      </w:r>
      <w:r w:rsidR="00F650F0">
        <w:rPr>
          <w:rFonts w:ascii="Arial" w:eastAsia="MS Mincho" w:hAnsi="Arial"/>
          <w:b/>
          <w:noProof/>
          <w:sz w:val="24"/>
        </w:rPr>
        <w:t>apan</w:t>
      </w:r>
      <w:r w:rsidR="00B01A89">
        <w:rPr>
          <w:rFonts w:ascii="Arial" w:eastAsia="MS Mincho" w:hAnsi="Arial"/>
          <w:b/>
          <w:noProof/>
          <w:sz w:val="24"/>
        </w:rPr>
        <w:t xml:space="preserve">, </w:t>
      </w:r>
      <w:r w:rsidR="00545FC0">
        <w:rPr>
          <w:rFonts w:ascii="Arial" w:eastAsia="MS Mincho" w:hAnsi="Arial"/>
          <w:b/>
          <w:noProof/>
          <w:sz w:val="24"/>
        </w:rPr>
        <w:t>May</w:t>
      </w:r>
      <w:r w:rsidR="00B01A89">
        <w:rPr>
          <w:rFonts w:ascii="Arial" w:eastAsia="MS Mincho" w:hAnsi="Arial"/>
          <w:b/>
          <w:noProof/>
          <w:sz w:val="24"/>
        </w:rPr>
        <w:t xml:space="preserve"> </w:t>
      </w:r>
      <w:r w:rsidR="00545FC0">
        <w:rPr>
          <w:rFonts w:ascii="Arial" w:eastAsia="MS Mincho" w:hAnsi="Arial"/>
          <w:b/>
          <w:noProof/>
          <w:sz w:val="24"/>
        </w:rPr>
        <w:t>20</w:t>
      </w:r>
      <w:r w:rsidR="004D30CE" w:rsidRPr="004D30CE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B01A89">
        <w:rPr>
          <w:rFonts w:ascii="Arial" w:eastAsia="MS Mincho" w:hAnsi="Arial"/>
          <w:b/>
          <w:noProof/>
          <w:sz w:val="24"/>
        </w:rPr>
        <w:t xml:space="preserve"> –</w:t>
      </w:r>
      <w:r w:rsidR="00545FC0">
        <w:rPr>
          <w:rFonts w:ascii="Arial" w:eastAsia="MS Mincho" w:hAnsi="Arial"/>
          <w:b/>
          <w:noProof/>
          <w:sz w:val="24"/>
        </w:rPr>
        <w:t>24</w:t>
      </w:r>
      <w:r w:rsidR="00356AA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B01A89">
        <w:rPr>
          <w:rFonts w:ascii="Arial" w:eastAsia="MS Mincho" w:hAnsi="Arial"/>
          <w:b/>
          <w:noProof/>
          <w:sz w:val="24"/>
        </w:rPr>
        <w:t>, 202</w:t>
      </w:r>
      <w:r w:rsidR="004D30CE">
        <w:rPr>
          <w:rFonts w:ascii="Arial" w:eastAsia="MS Mincho" w:hAnsi="Arial"/>
          <w:b/>
          <w:noProof/>
          <w:sz w:val="24"/>
        </w:rPr>
        <w:t>4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7A81A94F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2C9F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375970">
        <w:rPr>
          <w:sz w:val="24"/>
          <w:lang w:val="pt-PT"/>
        </w:rPr>
        <w:tab/>
      </w:r>
      <w:r w:rsidR="00280648">
        <w:rPr>
          <w:sz w:val="24"/>
          <w:lang w:val="pt-PT"/>
        </w:rPr>
        <w:t xml:space="preserve">   </w:t>
      </w:r>
      <w:r w:rsidR="009D0148">
        <w:rPr>
          <w:sz w:val="24"/>
          <w:lang w:val="pt-PT"/>
        </w:rPr>
        <w:t>13.2</w:t>
      </w:r>
      <w:r w:rsidR="00375970">
        <w:rPr>
          <w:sz w:val="24"/>
          <w:lang w:val="pt-PT"/>
        </w:rPr>
        <w:tab/>
      </w:r>
    </w:p>
    <w:p w14:paraId="5D21C94C" w14:textId="26704CF3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  <w:r w:rsidR="00D57206">
        <w:rPr>
          <w:rFonts w:ascii="Arial" w:hAnsi="Arial"/>
          <w:bCs/>
          <w:sz w:val="24"/>
        </w:rPr>
        <w:t>, NTT DOCOMO</w:t>
      </w:r>
    </w:p>
    <w:p w14:paraId="74344D9C" w14:textId="659381EF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B07447" w:rsidRPr="00B07447">
        <w:rPr>
          <w:rFonts w:ascii="Arial" w:hAnsi="Arial"/>
          <w:sz w:val="24"/>
        </w:rPr>
        <w:t>Inter-</w:t>
      </w:r>
      <w:proofErr w:type="spellStart"/>
      <w:r w:rsidR="00B07447" w:rsidRPr="00B07447">
        <w:rPr>
          <w:rFonts w:ascii="Arial" w:hAnsi="Arial"/>
          <w:sz w:val="24"/>
        </w:rPr>
        <w:t>gNB</w:t>
      </w:r>
      <w:proofErr w:type="spellEnd"/>
      <w:r w:rsidR="00B07447" w:rsidRPr="00B07447">
        <w:rPr>
          <w:rFonts w:ascii="Arial" w:hAnsi="Arial"/>
          <w:sz w:val="24"/>
        </w:rPr>
        <w:t xml:space="preserve"> LTM </w:t>
      </w:r>
      <w:r w:rsidR="00BF0F5F">
        <w:rPr>
          <w:rFonts w:ascii="Arial" w:hAnsi="Arial"/>
          <w:sz w:val="24"/>
        </w:rPr>
        <w:t xml:space="preserve">and </w:t>
      </w:r>
      <w:r w:rsidR="00292CB8">
        <w:rPr>
          <w:rFonts w:ascii="Arial" w:hAnsi="Arial"/>
          <w:sz w:val="24"/>
        </w:rPr>
        <w:t>keep</w:t>
      </w:r>
      <w:r w:rsidR="00F650F0">
        <w:rPr>
          <w:rFonts w:ascii="Arial" w:hAnsi="Arial"/>
          <w:sz w:val="24"/>
        </w:rPr>
        <w:t xml:space="preserve"> </w:t>
      </w:r>
      <w:r w:rsidR="00804DCF">
        <w:rPr>
          <w:rFonts w:ascii="Arial" w:hAnsi="Arial"/>
          <w:sz w:val="24"/>
        </w:rPr>
        <w:t>PDCP</w:t>
      </w:r>
      <w:r w:rsidR="00BF0F5F">
        <w:rPr>
          <w:rFonts w:ascii="Arial" w:hAnsi="Arial"/>
          <w:sz w:val="24"/>
        </w:rPr>
        <w:t xml:space="preserve"> anchor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1CCF6C8F" w14:textId="7A220A12" w:rsidR="002E46BC" w:rsidRDefault="00EA7E54" w:rsidP="002E46BC">
      <w:pPr>
        <w:spacing w:after="0"/>
      </w:pPr>
      <w:r>
        <w:t>RAN#</w:t>
      </w:r>
      <w:r w:rsidR="00F254CC">
        <w:t>102 agreed the following WID objective</w:t>
      </w:r>
      <w:r w:rsidR="002E46BC">
        <w:t xml:space="preserve"> [1]:</w:t>
      </w:r>
    </w:p>
    <w:p w14:paraId="5C846B0F" w14:textId="77777777" w:rsidR="002E46BC" w:rsidRDefault="002E46BC" w:rsidP="002E46BC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46BC" w14:paraId="02D83BA3" w14:textId="77777777" w:rsidTr="005A1A83">
        <w:tc>
          <w:tcPr>
            <w:tcW w:w="9631" w:type="dxa"/>
          </w:tcPr>
          <w:p w14:paraId="49F5AFF5" w14:textId="77777777" w:rsidR="000D4B32" w:rsidRPr="009C4D94" w:rsidRDefault="000D4B32" w:rsidP="000D4B32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>Specify support for inter-CU Layer 2 Mobility (LTM)</w:t>
            </w:r>
            <w:r>
              <w:rPr>
                <w:bCs/>
              </w:rPr>
              <w:t xml:space="preserve"> [RAN2, RAN3]</w:t>
            </w:r>
          </w:p>
          <w:p w14:paraId="716C3719" w14:textId="77777777" w:rsidR="000D4B32" w:rsidRPr="003A61EE" w:rsidRDefault="000D4B32" w:rsidP="000D4B32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 xml:space="preserve">Prioritize the case when CU is acting as MN when DC is not </w:t>
            </w:r>
            <w:proofErr w:type="gramStart"/>
            <w:r w:rsidRPr="009C4D94">
              <w:rPr>
                <w:bCs/>
              </w:rPr>
              <w:t>configured</w:t>
            </w:r>
            <w:proofErr w:type="gramEnd"/>
          </w:p>
          <w:p w14:paraId="03F212CE" w14:textId="0AEDF26A" w:rsidR="000D4B32" w:rsidRPr="00077389" w:rsidRDefault="00404328" w:rsidP="00056B5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…</w:t>
            </w:r>
          </w:p>
          <w:p w14:paraId="78C819C3" w14:textId="77777777" w:rsidR="000D4B32" w:rsidRPr="0062324F" w:rsidRDefault="000D4B32" w:rsidP="000D4B32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2F913F22" w14:textId="77777777" w:rsidR="000D4B32" w:rsidRPr="0062324F" w:rsidRDefault="000D4B32" w:rsidP="000D4B32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</w:t>
            </w:r>
            <w:proofErr w:type="gramStart"/>
            <w:r w:rsidRPr="0062324F">
              <w:rPr>
                <w:bCs/>
              </w:rPr>
              <w:t>handling</w:t>
            </w:r>
            <w:proofErr w:type="gramEnd"/>
            <w:r w:rsidRPr="0062324F">
              <w:rPr>
                <w:bCs/>
              </w:rPr>
              <w:t xml:space="preserve"> </w:t>
            </w:r>
          </w:p>
          <w:p w14:paraId="6E1DA88E" w14:textId="722FC767" w:rsidR="005D00BE" w:rsidRPr="006B5887" w:rsidRDefault="000D4B32" w:rsidP="00404328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2E116C">
              <w:rPr>
                <w:bCs/>
              </w:rPr>
              <w:t>Rel. 18 intra-CU LTM procedure is considered as baseline for adding inter-CU support</w:t>
            </w:r>
          </w:p>
        </w:tc>
      </w:tr>
    </w:tbl>
    <w:p w14:paraId="74369818" w14:textId="77777777" w:rsidR="00501C45" w:rsidRDefault="00501C45" w:rsidP="00480428"/>
    <w:p w14:paraId="2196B654" w14:textId="75F31C9F" w:rsidR="00280648" w:rsidRDefault="00280648" w:rsidP="00480428">
      <w:r>
        <w:t>RAN3#123bis agreements</w:t>
      </w:r>
      <w:r w:rsidR="00E058CC">
        <w:t xml:space="preserve"> [2]</w:t>
      </w:r>
      <w:r>
        <w:t>:</w:t>
      </w:r>
    </w:p>
    <w:p w14:paraId="65114832" w14:textId="77777777" w:rsidR="00280648" w:rsidRPr="000424F5" w:rsidRDefault="00280648" w:rsidP="00C25C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0424F5"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 xml:space="preserve">Prioritize to support inter-CU LTM over </w:t>
      </w:r>
      <w:proofErr w:type="spellStart"/>
      <w:r w:rsidRPr="000424F5"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Xn</w:t>
      </w:r>
      <w:proofErr w:type="spellEnd"/>
      <w:r w:rsidRPr="000424F5"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 xml:space="preserve"> interface, and RAN3 specify the inter-CU LTM solutions for standalone scenario first.</w:t>
      </w:r>
    </w:p>
    <w:p w14:paraId="630B888B" w14:textId="77777777" w:rsidR="00280648" w:rsidRPr="000424F5" w:rsidRDefault="00280648" w:rsidP="00C25C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0424F5"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 xml:space="preserve">Reuse existing </w:t>
      </w:r>
      <w:proofErr w:type="spellStart"/>
      <w:r w:rsidRPr="000424F5"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Xn</w:t>
      </w:r>
      <w:proofErr w:type="spellEnd"/>
      <w:r w:rsidRPr="000424F5"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 xml:space="preserve"> Handover Request and Handover Request ACK for Inter-CU LTM initial preparation. </w:t>
      </w:r>
    </w:p>
    <w:p w14:paraId="4C82294B" w14:textId="77777777" w:rsidR="00280648" w:rsidRPr="000424F5" w:rsidRDefault="00280648" w:rsidP="00C25C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0424F5"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Confirm the case that inter-CU LTM is not configured in both MCG and SCG at the same time.</w:t>
      </w:r>
    </w:p>
    <w:p w14:paraId="3876F232" w14:textId="77777777" w:rsidR="00280648" w:rsidRDefault="00280648" w:rsidP="00C25C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0424F5"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Early data forwarding can be supported for inter-CU LTM</w:t>
      </w:r>
      <w:r w:rsidRPr="000424F5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.</w:t>
      </w:r>
      <w:r>
        <w:rPr>
          <w:rFonts w:ascii="Calibri" w:hAnsi="Calibri" w:cs="Calibri"/>
          <w:b/>
          <w:bCs/>
          <w:color w:val="008000"/>
          <w:sz w:val="18"/>
          <w:szCs w:val="18"/>
        </w:rPr>
        <w:t xml:space="preserve"> </w:t>
      </w:r>
      <w:r w:rsidRPr="000424F5">
        <w:rPr>
          <w:rFonts w:ascii="Calibri" w:eastAsia="MS Mincho" w:hAnsi="Calibri" w:cs="Calibri"/>
          <w:i/>
          <w:color w:val="FF0000"/>
          <w:sz w:val="16"/>
          <w:szCs w:val="16"/>
        </w:rPr>
        <w:t xml:space="preserve">When to trigger can be further discussed. </w:t>
      </w:r>
    </w:p>
    <w:p w14:paraId="46363ABC" w14:textId="77777777" w:rsidR="00280648" w:rsidRPr="000424F5" w:rsidRDefault="00280648" w:rsidP="00C25C1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0424F5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Cell Switch Notification from source DU to target DU (in different </w:t>
      </w:r>
      <w:proofErr w:type="spellStart"/>
      <w:r w:rsidRPr="000424F5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0424F5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from source) for LTM execution.</w:t>
      </w:r>
    </w:p>
    <w:p w14:paraId="4DE9FEDA" w14:textId="29781E95" w:rsidR="00280648" w:rsidRDefault="00280648" w:rsidP="00C25C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424F5">
        <w:rPr>
          <w:rFonts w:eastAsia="MS Mincho" w:cs="Calibri" w:hint="eastAsia"/>
          <w:i/>
          <w:color w:val="FF0000"/>
          <w:sz w:val="16"/>
          <w:szCs w:val="16"/>
        </w:rPr>
        <w:t>D</w:t>
      </w:r>
      <w:r w:rsidRPr="000424F5">
        <w:rPr>
          <w:rFonts w:eastAsia="MS Mincho" w:cs="Calibri"/>
          <w:i/>
          <w:color w:val="FF0000"/>
          <w:sz w:val="16"/>
          <w:szCs w:val="16"/>
        </w:rPr>
        <w:t xml:space="preserve">iscuss on the </w:t>
      </w:r>
      <w:r w:rsidRPr="000424F5">
        <w:rPr>
          <w:rFonts w:eastAsia="MS Mincho" w:cs="Calibri" w:hint="eastAsia"/>
          <w:i/>
          <w:color w:val="FF0000"/>
          <w:sz w:val="16"/>
          <w:szCs w:val="16"/>
        </w:rPr>
        <w:t>inter-CU LTM solutions for standalone scenario</w:t>
      </w:r>
      <w:r>
        <w:rPr>
          <w:rFonts w:eastAsia="MS Mincho" w:cs="Calibri"/>
          <w:i/>
          <w:color w:val="FF0000"/>
          <w:sz w:val="16"/>
          <w:szCs w:val="16"/>
        </w:rPr>
        <w:t>…</w:t>
      </w:r>
    </w:p>
    <w:p w14:paraId="34381EC7" w14:textId="77777777" w:rsidR="00A5146C" w:rsidRDefault="00480428" w:rsidP="00A5146C">
      <w:pPr>
        <w:rPr>
          <w:lang w:val="en-US"/>
        </w:rPr>
      </w:pPr>
      <w:r w:rsidRPr="00A5146C">
        <w:t xml:space="preserve">This paper has </w:t>
      </w:r>
      <w:r w:rsidR="00D728FD" w:rsidRPr="00A5146C">
        <w:t>two</w:t>
      </w:r>
      <w:r w:rsidRPr="00A5146C">
        <w:t xml:space="preserve"> parts:</w:t>
      </w:r>
    </w:p>
    <w:p w14:paraId="313A73D4" w14:textId="703EA604" w:rsidR="00480428" w:rsidRPr="00A5146C" w:rsidRDefault="00480428" w:rsidP="00A5146C">
      <w:pPr>
        <w:pStyle w:val="ListParagraph"/>
        <w:numPr>
          <w:ilvl w:val="0"/>
          <w:numId w:val="12"/>
        </w:numPr>
        <w:rPr>
          <w:lang w:val="en-US"/>
        </w:rPr>
      </w:pPr>
      <w:r w:rsidRPr="00A5146C">
        <w:t>Part 1 (Section 2) discuss</w:t>
      </w:r>
      <w:r w:rsidR="00900E85" w:rsidRPr="00A5146C">
        <w:t>es</w:t>
      </w:r>
      <w:r w:rsidRPr="00A5146C">
        <w:t xml:space="preserve"> the direction </w:t>
      </w:r>
      <w:r w:rsidR="00BF0F5F">
        <w:t>considered</w:t>
      </w:r>
      <w:r w:rsidR="00BF0F5F" w:rsidRPr="00A5146C">
        <w:t xml:space="preserve"> </w:t>
      </w:r>
      <w:r w:rsidR="00BF0F5F">
        <w:t>in the first RAN2/RAN3 meeting</w:t>
      </w:r>
      <w:r w:rsidRPr="00A5146C">
        <w:t xml:space="preserve"> for inter-</w:t>
      </w:r>
      <w:proofErr w:type="spellStart"/>
      <w:r w:rsidRPr="00A5146C">
        <w:t>gNB</w:t>
      </w:r>
      <w:proofErr w:type="spellEnd"/>
      <w:r w:rsidRPr="00A5146C">
        <w:t xml:space="preserve"> LTM, which assumes PDCP and RLC always </w:t>
      </w:r>
      <w:r>
        <w:t xml:space="preserve">reside in the </w:t>
      </w:r>
      <w:r w:rsidRPr="00E14D0A">
        <w:rPr>
          <w:b/>
          <w:bCs/>
          <w:u w:val="single"/>
        </w:rPr>
        <w:t>same</w:t>
      </w:r>
      <w:r>
        <w:t xml:space="preserve"> LTM candidate </w:t>
      </w:r>
      <w:proofErr w:type="spellStart"/>
      <w:r>
        <w:t>gNB</w:t>
      </w:r>
      <w:proofErr w:type="spellEnd"/>
      <w:r>
        <w:t xml:space="preserve"> following any sequence of LTM cell switches, which requires </w:t>
      </w:r>
      <w:r w:rsidRPr="00E14D0A">
        <w:rPr>
          <w:u w:val="single"/>
        </w:rPr>
        <w:t>security update</w:t>
      </w:r>
      <w:r>
        <w:t xml:space="preserve"> per inter-</w:t>
      </w:r>
      <w:proofErr w:type="spellStart"/>
      <w:r>
        <w:t>gNB</w:t>
      </w:r>
      <w:proofErr w:type="spellEnd"/>
      <w:r>
        <w:t xml:space="preserve"> cell switch. We illustrate the many downsides for following this approach.</w:t>
      </w:r>
    </w:p>
    <w:p w14:paraId="0748F8E9" w14:textId="3ED89330" w:rsidR="00E720F5" w:rsidRDefault="00480428" w:rsidP="00945884">
      <w:pPr>
        <w:pStyle w:val="ListParagraph"/>
        <w:numPr>
          <w:ilvl w:val="0"/>
          <w:numId w:val="10"/>
        </w:numPr>
        <w:spacing w:after="0"/>
        <w:contextualSpacing w:val="0"/>
      </w:pPr>
      <w:r>
        <w:t xml:space="preserve">Part </w:t>
      </w:r>
      <w:r w:rsidR="00374218">
        <w:t>2</w:t>
      </w:r>
      <w:r>
        <w:t xml:space="preserve"> (Section </w:t>
      </w:r>
      <w:r w:rsidR="00374218">
        <w:t>3</w:t>
      </w:r>
      <w:r>
        <w:t>) discusses an alternative direction for inter-</w:t>
      </w:r>
      <w:proofErr w:type="spellStart"/>
      <w:r>
        <w:t>gNB</w:t>
      </w:r>
      <w:proofErr w:type="spellEnd"/>
      <w:r>
        <w:t xml:space="preserve"> LTM based on the idea that PDCP and RLC may reside in </w:t>
      </w:r>
      <w:r w:rsidRPr="00E14D0A">
        <w:rPr>
          <w:b/>
          <w:bCs/>
          <w:u w:val="single"/>
        </w:rPr>
        <w:t>separate</w:t>
      </w:r>
      <w:r>
        <w:t xml:space="preserve"> </w:t>
      </w:r>
      <w:proofErr w:type="spellStart"/>
      <w:r>
        <w:t>gNBs</w:t>
      </w:r>
      <w:proofErr w:type="spellEnd"/>
      <w:r w:rsidR="00121B45">
        <w:t xml:space="preserve"> following an inter-</w:t>
      </w:r>
      <w:proofErr w:type="spellStart"/>
      <w:r w:rsidR="00121B45">
        <w:t>gNB</w:t>
      </w:r>
      <w:proofErr w:type="spellEnd"/>
      <w:r w:rsidR="00121B45">
        <w:t xml:space="preserve"> LTM cell switch</w:t>
      </w:r>
      <w:r>
        <w:t xml:space="preserve">. We illustrate the </w:t>
      </w:r>
      <w:r w:rsidR="00BF0F5F">
        <w:rPr>
          <w:b/>
          <w:bCs/>
        </w:rPr>
        <w:t>significant</w:t>
      </w:r>
      <w:r w:rsidR="00BF0F5F" w:rsidRPr="00E14D0A">
        <w:rPr>
          <w:b/>
          <w:bCs/>
        </w:rPr>
        <w:t xml:space="preserve"> </w:t>
      </w:r>
      <w:r w:rsidRPr="00E14D0A">
        <w:rPr>
          <w:b/>
          <w:bCs/>
        </w:rPr>
        <w:t>benefits</w:t>
      </w:r>
      <w:r>
        <w:t xml:space="preserve"> for such an approach and </w:t>
      </w:r>
      <w:r w:rsidR="000A093F">
        <w:t>discuss</w:t>
      </w:r>
      <w:r w:rsidR="002C1749">
        <w:t>es</w:t>
      </w:r>
      <w:r>
        <w:t xml:space="preserve"> how </w:t>
      </w:r>
      <w:r w:rsidRPr="00E14D0A">
        <w:rPr>
          <w:b/>
          <w:bCs/>
        </w:rPr>
        <w:t>legacy</w:t>
      </w:r>
      <w:r>
        <w:t xml:space="preserve"> SDT</w:t>
      </w:r>
      <w:r w:rsidR="002C1749">
        <w:t xml:space="preserve"> and</w:t>
      </w:r>
      <w:r w:rsidR="00A04238">
        <w:t xml:space="preserve"> </w:t>
      </w:r>
      <w:r>
        <w:t xml:space="preserve">NR-DC procedures can be leveraged to enable a </w:t>
      </w:r>
      <w:r w:rsidR="002C1749">
        <w:t xml:space="preserve">better </w:t>
      </w:r>
      <w:r>
        <w:t>working solution.</w:t>
      </w:r>
    </w:p>
    <w:p w14:paraId="3901FFF2" w14:textId="77777777" w:rsidR="007B4CB5" w:rsidRPr="00E62972" w:rsidRDefault="007B4CB5" w:rsidP="007B4CB5">
      <w:pPr>
        <w:pStyle w:val="Heading1"/>
      </w:pPr>
      <w:r>
        <w:lastRenderedPageBreak/>
        <w:t>2</w:t>
      </w:r>
      <w:r>
        <w:tab/>
        <w:t>Inter-</w:t>
      </w:r>
      <w:proofErr w:type="spellStart"/>
      <w:r>
        <w:t>gNB</w:t>
      </w:r>
      <w:proofErr w:type="spellEnd"/>
      <w:r>
        <w:t xml:space="preserve"> LTM where PDCP and RLC always reside in the </w:t>
      </w:r>
      <w:r w:rsidRPr="00B1670A">
        <w:rPr>
          <w:u w:val="single"/>
        </w:rPr>
        <w:t>same</w:t>
      </w:r>
      <w:r>
        <w:t xml:space="preserve"> LTM candidate </w:t>
      </w:r>
      <w:proofErr w:type="spellStart"/>
      <w:proofErr w:type="gramStart"/>
      <w:r>
        <w:t>gNB</w:t>
      </w:r>
      <w:proofErr w:type="spellEnd"/>
      <w:proofErr w:type="gramEnd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B4CB5" w14:paraId="43545B96" w14:textId="77777777" w:rsidTr="009957EB">
        <w:trPr>
          <w:jc w:val="center"/>
        </w:trPr>
        <w:tc>
          <w:tcPr>
            <w:tcW w:w="9631" w:type="dxa"/>
          </w:tcPr>
          <w:p w14:paraId="1CC4C208" w14:textId="77777777" w:rsidR="007B4CB5" w:rsidRDefault="007B4CB5" w:rsidP="009957E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AE5E241" wp14:editId="0AD70E59">
                  <wp:extent cx="4521816" cy="1338775"/>
                  <wp:effectExtent l="0" t="0" r="0" b="0"/>
                  <wp:docPr id="135227353" name="Picture 1" descr="A black background with different colored rectangl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227353" name="Picture 1" descr="A black background with different colored rectangle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0597" cy="13472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4CB5" w14:paraId="3FC01AD1" w14:textId="77777777" w:rsidTr="009957EB">
        <w:trPr>
          <w:jc w:val="center"/>
        </w:trPr>
        <w:tc>
          <w:tcPr>
            <w:tcW w:w="9631" w:type="dxa"/>
          </w:tcPr>
          <w:p w14:paraId="164A698E" w14:textId="77777777" w:rsidR="007B4CB5" w:rsidRDefault="007B4CB5" w:rsidP="009957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Figure 1 – Inter-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LTM with UE’s PDCP connection and RLC connection always terminating at the </w:t>
            </w:r>
            <w:r w:rsidRPr="00E70736">
              <w:rPr>
                <w:b/>
                <w:bCs/>
                <w:u w:val="single"/>
              </w:rPr>
              <w:t>same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(gNB1 or gNB2)</w:t>
            </w:r>
          </w:p>
        </w:tc>
      </w:tr>
    </w:tbl>
    <w:p w14:paraId="47D1A089" w14:textId="77777777" w:rsidR="007B4CB5" w:rsidRDefault="007B4CB5" w:rsidP="007B4CB5">
      <w:r>
        <w:t>Figure 1 shows an inter-</w:t>
      </w:r>
      <w:proofErr w:type="spellStart"/>
      <w:r>
        <w:t>gNB</w:t>
      </w:r>
      <w:proofErr w:type="spellEnd"/>
      <w:r>
        <w:t xml:space="preserve"> LTM scenario where the UE changes cells under separate LTM candidate </w:t>
      </w:r>
      <w:proofErr w:type="spellStart"/>
      <w:r>
        <w:t>gNBs</w:t>
      </w:r>
      <w:proofErr w:type="spellEnd"/>
      <w:r>
        <w:t xml:space="preserve">, where the UE switches both its RLC connection and PDCP connection to the target </w:t>
      </w:r>
      <w:proofErr w:type="spellStart"/>
      <w:r>
        <w:t>gNB</w:t>
      </w:r>
      <w:proofErr w:type="spellEnd"/>
      <w:r>
        <w:t xml:space="preserve"> per cell switch command for both Control Plane (CP) and User Plane (UP). Consequently, the UE’s RRC connection and UE’s DRBs are switched to the target </w:t>
      </w:r>
      <w:proofErr w:type="spellStart"/>
      <w:r>
        <w:t>gNB</w:t>
      </w:r>
      <w:proofErr w:type="spellEnd"/>
      <w:r>
        <w:t>-CU per inter-</w:t>
      </w:r>
      <w:proofErr w:type="spellStart"/>
      <w:r>
        <w:t>gNB</w:t>
      </w:r>
      <w:proofErr w:type="spellEnd"/>
      <w:r>
        <w:t xml:space="preserve"> cell switch. This has several implications:</w:t>
      </w:r>
    </w:p>
    <w:p w14:paraId="50089517" w14:textId="77777777" w:rsidR="007B4CB5" w:rsidRDefault="007B4CB5" w:rsidP="007B4CB5">
      <w:pPr>
        <w:pStyle w:val="ListParagraph"/>
        <w:numPr>
          <w:ilvl w:val="0"/>
          <w:numId w:val="9"/>
        </w:numPr>
      </w:pPr>
      <w:r>
        <w:t>Per inter-</w:t>
      </w:r>
      <w:proofErr w:type="spellStart"/>
      <w:r>
        <w:t>gNB</w:t>
      </w:r>
      <w:proofErr w:type="spellEnd"/>
      <w:r>
        <w:t xml:space="preserve"> LTM cell switch, the UE needs to perform a security update.</w:t>
      </w:r>
    </w:p>
    <w:p w14:paraId="744C6DB7" w14:textId="77777777" w:rsidR="007B4CB5" w:rsidRDefault="007B4CB5" w:rsidP="007B4CB5">
      <w:pPr>
        <w:pStyle w:val="ListParagraph"/>
        <w:numPr>
          <w:ilvl w:val="0"/>
          <w:numId w:val="5"/>
        </w:numPr>
      </w:pPr>
      <w:r>
        <w:t>A consequence of the security update is that all PDCP entities need to be re-established. This causes large UP interruption.</w:t>
      </w:r>
    </w:p>
    <w:p w14:paraId="331A07EF" w14:textId="77777777" w:rsidR="007B4CB5" w:rsidRDefault="007B4CB5" w:rsidP="007B4CB5">
      <w:pPr>
        <w:pStyle w:val="ListParagraph"/>
        <w:numPr>
          <w:ilvl w:val="0"/>
          <w:numId w:val="5"/>
        </w:numPr>
      </w:pPr>
      <w:r>
        <w:t>Depending on the security solution:</w:t>
      </w:r>
    </w:p>
    <w:p w14:paraId="08AF1872" w14:textId="77777777" w:rsidR="007B4CB5" w:rsidRDefault="007B4CB5" w:rsidP="007B4CB5">
      <w:pPr>
        <w:pStyle w:val="ListParagraph"/>
        <w:numPr>
          <w:ilvl w:val="1"/>
          <w:numId w:val="5"/>
        </w:numPr>
      </w:pPr>
      <w:r>
        <w:t xml:space="preserve">Large </w:t>
      </w:r>
      <w:proofErr w:type="spellStart"/>
      <w:r>
        <w:t>signaling</w:t>
      </w:r>
      <w:proofErr w:type="spellEnd"/>
      <w:r>
        <w:t xml:space="preserve"> overhead is needed if security update is configured per cell switch, whether RRC (Option 4 in [3]) or MAC CE (Options 1A/1B in [3]) is used (for MAC CE, each MAC CE requires a corresponding F1 message to carry NCC info). </w:t>
      </w:r>
    </w:p>
    <w:p w14:paraId="40497EDE" w14:textId="77777777" w:rsidR="007B4CB5" w:rsidRDefault="007B4CB5" w:rsidP="007B4CB5">
      <w:pPr>
        <w:pStyle w:val="ListParagraph"/>
        <w:numPr>
          <w:ilvl w:val="1"/>
          <w:numId w:val="5"/>
        </w:numPr>
      </w:pPr>
      <w:r>
        <w:t>Large CN impact is foreseen to pre-configure security update (</w:t>
      </w:r>
      <w:r w:rsidRPr="00A609E4">
        <w:t xml:space="preserve">Options 2A/2B/3B </w:t>
      </w:r>
      <w:r>
        <w:t xml:space="preserve">in [3]) for a sequence of switches. </w:t>
      </w:r>
    </w:p>
    <w:p w14:paraId="5E94DFFD" w14:textId="77777777" w:rsidR="007B4CB5" w:rsidRDefault="007B4CB5" w:rsidP="007B4CB5">
      <w:pPr>
        <w:pStyle w:val="ListParagraph"/>
        <w:numPr>
          <w:ilvl w:val="1"/>
          <w:numId w:val="5"/>
        </w:numPr>
      </w:pPr>
      <w:r>
        <w:t xml:space="preserve">UE may have RLF if it autonomously determines security update (Option 3A in [3]) since UE and </w:t>
      </w:r>
      <w:proofErr w:type="spellStart"/>
      <w:r>
        <w:t>gNB</w:t>
      </w:r>
      <w:proofErr w:type="spellEnd"/>
      <w:r>
        <w:t xml:space="preserve"> may get out of sync on current active security context. </w:t>
      </w:r>
    </w:p>
    <w:p w14:paraId="1061E8D8" w14:textId="77777777" w:rsidR="007B4CB5" w:rsidRDefault="007B4CB5" w:rsidP="007B4CB5">
      <w:pPr>
        <w:pStyle w:val="ListParagraph"/>
        <w:numPr>
          <w:ilvl w:val="0"/>
          <w:numId w:val="5"/>
        </w:numPr>
      </w:pPr>
      <w:r>
        <w:t>Large spec effort is envisioned for both RAN2 and RAN3. Additional large spec effort is envisioned for SA3 and SA2 depending on the selected security solution.</w:t>
      </w:r>
    </w:p>
    <w:p w14:paraId="172E6A95" w14:textId="77777777" w:rsidR="007B4CB5" w:rsidRDefault="007B4CB5" w:rsidP="007B4CB5">
      <w:pPr>
        <w:pStyle w:val="ListParagraph"/>
        <w:numPr>
          <w:ilvl w:val="0"/>
          <w:numId w:val="5"/>
        </w:numPr>
      </w:pPr>
      <w:r>
        <w:t xml:space="preserve">Large implementation effort is required to support complex security solutions. </w:t>
      </w:r>
    </w:p>
    <w:p w14:paraId="6ABB8DE0" w14:textId="77777777" w:rsidR="007B4CB5" w:rsidRDefault="007B4CB5" w:rsidP="007B4CB5">
      <w:pPr>
        <w:pStyle w:val="ListParagraph"/>
        <w:numPr>
          <w:ilvl w:val="0"/>
          <w:numId w:val="5"/>
        </w:numPr>
      </w:pPr>
      <w:r>
        <w:t>Per inter-</w:t>
      </w:r>
      <w:proofErr w:type="spellStart"/>
      <w:r>
        <w:t>gNB</w:t>
      </w:r>
      <w:proofErr w:type="spellEnd"/>
      <w:r>
        <w:t xml:space="preserve"> LTM cell switch, dynamic </w:t>
      </w:r>
      <w:proofErr w:type="spellStart"/>
      <w:r>
        <w:t>signaling</w:t>
      </w:r>
      <w:proofErr w:type="spellEnd"/>
      <w:r>
        <w:t xml:space="preserve"> b/w RAN and CN is required to perform path switch.</w:t>
      </w:r>
    </w:p>
    <w:p w14:paraId="383EA99C" w14:textId="77777777" w:rsidR="007B4CB5" w:rsidRDefault="007B4CB5" w:rsidP="007B4CB5">
      <w:pPr>
        <w:pStyle w:val="ListParagraph"/>
        <w:numPr>
          <w:ilvl w:val="0"/>
          <w:numId w:val="5"/>
        </w:numPr>
      </w:pPr>
      <w:r>
        <w:t>The benefit of LTM over L3 mobility is significantly reduced compared to the intra-</w:t>
      </w:r>
      <w:proofErr w:type="spellStart"/>
      <w:r>
        <w:t>gNB</w:t>
      </w:r>
      <w:proofErr w:type="spellEnd"/>
      <w:r>
        <w:t xml:space="preserve"> LTM mobility scenario.</w:t>
      </w:r>
    </w:p>
    <w:p w14:paraId="56FD9A57" w14:textId="77777777" w:rsidR="007B4CB5" w:rsidRDefault="007B4CB5" w:rsidP="007B4CB5">
      <w:pPr>
        <w:rPr>
          <w:b/>
          <w:bCs/>
        </w:rPr>
      </w:pPr>
      <w:r>
        <w:rPr>
          <w:b/>
          <w:bCs/>
        </w:rPr>
        <w:t xml:space="preserve">Observation 1: If UE’s PDCP connection always </w:t>
      </w:r>
      <w:proofErr w:type="gramStart"/>
      <w:r>
        <w:rPr>
          <w:b/>
          <w:bCs/>
        </w:rPr>
        <w:t>has to</w:t>
      </w:r>
      <w:proofErr w:type="gramEnd"/>
      <w:r>
        <w:rPr>
          <w:b/>
          <w:bCs/>
        </w:rPr>
        <w:t xml:space="preserve"> terminate at the same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as the UE’s RLC connection, RRC/DRBs would have to be switched to the target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per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cell switch. This has many downsides: </w:t>
      </w:r>
    </w:p>
    <w:p w14:paraId="5A16DF2F" w14:textId="77777777" w:rsidR="007B4CB5" w:rsidRDefault="007B4CB5" w:rsidP="007B4CB5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S</w:t>
      </w:r>
      <w:r w:rsidRPr="002271AF">
        <w:rPr>
          <w:b/>
          <w:bCs/>
        </w:rPr>
        <w:t xml:space="preserve">ecurity update </w:t>
      </w:r>
      <w:r>
        <w:rPr>
          <w:b/>
          <w:bCs/>
        </w:rPr>
        <w:t>is required per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cell switch.</w:t>
      </w:r>
    </w:p>
    <w:p w14:paraId="3A7CF746" w14:textId="77777777" w:rsidR="007B4CB5" w:rsidRDefault="007B4CB5" w:rsidP="007B4CB5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 xml:space="preserve">PDCP </w:t>
      </w:r>
      <w:proofErr w:type="gramStart"/>
      <w:r>
        <w:rPr>
          <w:b/>
          <w:bCs/>
        </w:rPr>
        <w:t>has to</w:t>
      </w:r>
      <w:proofErr w:type="gramEnd"/>
      <w:r>
        <w:rPr>
          <w:b/>
          <w:bCs/>
        </w:rPr>
        <w:t xml:space="preserve"> be re-established per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cell switch. </w:t>
      </w:r>
    </w:p>
    <w:p w14:paraId="6727132A" w14:textId="77777777" w:rsidR="007B4CB5" w:rsidRDefault="007B4CB5" w:rsidP="007B4CB5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UP interruption is large.</w:t>
      </w:r>
    </w:p>
    <w:p w14:paraId="6117312F" w14:textId="77777777" w:rsidR="007B4CB5" w:rsidRDefault="007B4CB5" w:rsidP="007B4CB5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Depending on security solution, at least subset of below issues cannot be avoided:</w:t>
      </w:r>
    </w:p>
    <w:p w14:paraId="51C6CCBD" w14:textId="77777777" w:rsidR="007B4CB5" w:rsidRDefault="007B4CB5" w:rsidP="007B4CB5">
      <w:pPr>
        <w:pStyle w:val="ListParagraph"/>
        <w:numPr>
          <w:ilvl w:val="1"/>
          <w:numId w:val="5"/>
        </w:numPr>
        <w:rPr>
          <w:b/>
          <w:bCs/>
        </w:rPr>
      </w:pPr>
      <w:r>
        <w:rPr>
          <w:b/>
          <w:bCs/>
        </w:rPr>
        <w:t xml:space="preserve">Large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</w:t>
      </w:r>
      <w:proofErr w:type="gramStart"/>
      <w:r>
        <w:rPr>
          <w:b/>
          <w:bCs/>
        </w:rPr>
        <w:t>overhead</w:t>
      </w:r>
      <w:proofErr w:type="gramEnd"/>
    </w:p>
    <w:p w14:paraId="52A94161" w14:textId="77777777" w:rsidR="007B4CB5" w:rsidRDefault="007B4CB5" w:rsidP="007B4CB5">
      <w:pPr>
        <w:pStyle w:val="ListParagraph"/>
        <w:numPr>
          <w:ilvl w:val="1"/>
          <w:numId w:val="5"/>
        </w:numPr>
        <w:rPr>
          <w:b/>
          <w:bCs/>
        </w:rPr>
      </w:pPr>
      <w:r>
        <w:rPr>
          <w:b/>
          <w:bCs/>
        </w:rPr>
        <w:t>Large core network impact</w:t>
      </w:r>
    </w:p>
    <w:p w14:paraId="423E1475" w14:textId="77777777" w:rsidR="007B4CB5" w:rsidRDefault="007B4CB5" w:rsidP="007B4CB5">
      <w:pPr>
        <w:pStyle w:val="ListParagraph"/>
        <w:numPr>
          <w:ilvl w:val="1"/>
          <w:numId w:val="5"/>
        </w:numPr>
        <w:rPr>
          <w:b/>
          <w:bCs/>
        </w:rPr>
      </w:pPr>
      <w:r>
        <w:rPr>
          <w:b/>
          <w:bCs/>
        </w:rPr>
        <w:t>RLF</w:t>
      </w:r>
    </w:p>
    <w:p w14:paraId="62A3ADC2" w14:textId="77777777" w:rsidR="007B4CB5" w:rsidRDefault="007B4CB5" w:rsidP="007B4CB5">
      <w:pPr>
        <w:pStyle w:val="ListParagraph"/>
        <w:numPr>
          <w:ilvl w:val="1"/>
          <w:numId w:val="5"/>
        </w:numPr>
        <w:rPr>
          <w:b/>
          <w:bCs/>
        </w:rPr>
      </w:pPr>
      <w:r>
        <w:rPr>
          <w:b/>
          <w:bCs/>
        </w:rPr>
        <w:t>Significant spec effort for RAN2, RAN3, SA3 and/or SA2</w:t>
      </w:r>
    </w:p>
    <w:p w14:paraId="3C4DE2D6" w14:textId="77777777" w:rsidR="007B4CB5" w:rsidRDefault="007B4CB5" w:rsidP="007B4CB5">
      <w:pPr>
        <w:pStyle w:val="ListParagraph"/>
        <w:numPr>
          <w:ilvl w:val="1"/>
          <w:numId w:val="5"/>
        </w:numPr>
        <w:rPr>
          <w:b/>
          <w:bCs/>
        </w:rPr>
      </w:pPr>
      <w:r>
        <w:rPr>
          <w:b/>
          <w:bCs/>
        </w:rPr>
        <w:t>Significant implementation effort</w:t>
      </w:r>
    </w:p>
    <w:p w14:paraId="13041325" w14:textId="77777777" w:rsidR="007B4CB5" w:rsidRPr="0082763E" w:rsidRDefault="007B4CB5" w:rsidP="007B4CB5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 xml:space="preserve">Dynamic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b/w RAN and CN is required per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cell switch. </w:t>
      </w:r>
    </w:p>
    <w:p w14:paraId="1E5F3F65" w14:textId="77777777" w:rsidR="007B4CB5" w:rsidRDefault="007B4CB5" w:rsidP="007B4CB5">
      <w:pPr>
        <w:pStyle w:val="Heading1"/>
      </w:pPr>
      <w:r>
        <w:lastRenderedPageBreak/>
        <w:t>3</w:t>
      </w:r>
      <w:r>
        <w:tab/>
        <w:t>Inter-</w:t>
      </w:r>
      <w:proofErr w:type="spellStart"/>
      <w:r>
        <w:t>gNB</w:t>
      </w:r>
      <w:proofErr w:type="spellEnd"/>
      <w:r>
        <w:t xml:space="preserve"> LTM where PDCP and RLC may reside in </w:t>
      </w:r>
      <w:r w:rsidRPr="00B1670A">
        <w:rPr>
          <w:u w:val="single"/>
        </w:rPr>
        <w:t>separate</w:t>
      </w:r>
      <w:r>
        <w:t xml:space="preserve"> LTM candidate </w:t>
      </w:r>
      <w:proofErr w:type="spellStart"/>
      <w:proofErr w:type="gramStart"/>
      <w:r>
        <w:t>gNBs</w:t>
      </w:r>
      <w:proofErr w:type="spellEnd"/>
      <w:proofErr w:type="gramEnd"/>
    </w:p>
    <w:p w14:paraId="470FCE12" w14:textId="77777777" w:rsidR="007B4CB5" w:rsidRPr="001B1293" w:rsidRDefault="007B4CB5" w:rsidP="007B4CB5">
      <w:pPr>
        <w:pStyle w:val="Heading2"/>
      </w:pPr>
      <w:r>
        <w:t>3.1</w:t>
      </w:r>
      <w:r>
        <w:tab/>
        <w:t>Motivation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B4CB5" w14:paraId="69B41621" w14:textId="77777777" w:rsidTr="009957EB">
        <w:trPr>
          <w:jc w:val="center"/>
        </w:trPr>
        <w:tc>
          <w:tcPr>
            <w:tcW w:w="9631" w:type="dxa"/>
          </w:tcPr>
          <w:p w14:paraId="44617436" w14:textId="77777777" w:rsidR="007B4CB5" w:rsidRDefault="007B4CB5" w:rsidP="009957E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28031105" wp14:editId="0860F657">
                  <wp:extent cx="4799037" cy="1600605"/>
                  <wp:effectExtent l="0" t="0" r="1905" b="0"/>
                  <wp:docPr id="139440682" name="Picture 2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440682" name="Picture 2" descr="A screenshot of a computer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018" cy="16099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4CB5" w14:paraId="73D57FC0" w14:textId="77777777" w:rsidTr="009957EB">
        <w:trPr>
          <w:jc w:val="center"/>
        </w:trPr>
        <w:tc>
          <w:tcPr>
            <w:tcW w:w="9631" w:type="dxa"/>
          </w:tcPr>
          <w:p w14:paraId="3CC1DA03" w14:textId="77777777" w:rsidR="007B4CB5" w:rsidRDefault="007B4CB5" w:rsidP="009957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Figure 2 – Inter-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LTM where UE’s PDCP connection and RLC connection may terminate at </w:t>
            </w:r>
            <w:r w:rsidRPr="00604DD5">
              <w:rPr>
                <w:b/>
                <w:bCs/>
                <w:u w:val="single"/>
              </w:rPr>
              <w:t>separate</w:t>
            </w:r>
            <w:r>
              <w:rPr>
                <w:b/>
                <w:bCs/>
              </w:rPr>
              <w:t xml:space="preserve"> LTM candidate </w:t>
            </w:r>
            <w:proofErr w:type="spellStart"/>
            <w:r>
              <w:rPr>
                <w:b/>
                <w:bCs/>
              </w:rPr>
              <w:t>gNBs</w:t>
            </w:r>
            <w:proofErr w:type="spellEnd"/>
            <w:r>
              <w:rPr>
                <w:b/>
                <w:bCs/>
              </w:rPr>
              <w:t xml:space="preserve"> (as in the right figure)</w:t>
            </w:r>
          </w:p>
        </w:tc>
      </w:tr>
    </w:tbl>
    <w:p w14:paraId="6092E0B5" w14:textId="77777777" w:rsidR="007B4CB5" w:rsidRDefault="007B4CB5" w:rsidP="007B4CB5">
      <w:r>
        <w:t>Figure 2 shows an inter-</w:t>
      </w:r>
      <w:proofErr w:type="spellStart"/>
      <w:r>
        <w:t>gNB</w:t>
      </w:r>
      <w:proofErr w:type="spellEnd"/>
      <w:r>
        <w:t xml:space="preserve"> LTM scenario where the UE executes an inter-</w:t>
      </w:r>
      <w:proofErr w:type="spellStart"/>
      <w:r>
        <w:t>gNB</w:t>
      </w:r>
      <w:proofErr w:type="spellEnd"/>
      <w:r>
        <w:t xml:space="preserve"> cell switch, where the UE flips its RLC connection between the red cell group and the blue cell group with every inter-</w:t>
      </w:r>
      <w:proofErr w:type="spellStart"/>
      <w:r>
        <w:t>gNB</w:t>
      </w:r>
      <w:proofErr w:type="spellEnd"/>
      <w:r>
        <w:t xml:space="preserve"> cell switch, but the UE’s PDCP connection always terminates at a fixed LTM candidate </w:t>
      </w:r>
      <w:proofErr w:type="spellStart"/>
      <w:r>
        <w:t>gNB</w:t>
      </w:r>
      <w:proofErr w:type="spellEnd"/>
      <w:r>
        <w:t xml:space="preserve"> (namely, red gNB-CU1) for CP and UP independent of the UE’s serving location. Consequently, the UE’s RRC connection and UE’s DRBs always connect to the same LTM candidate </w:t>
      </w:r>
      <w:proofErr w:type="spellStart"/>
      <w:r>
        <w:t>gNB</w:t>
      </w:r>
      <w:proofErr w:type="spellEnd"/>
      <w:r>
        <w:t>. This has several benefits:</w:t>
      </w:r>
    </w:p>
    <w:p w14:paraId="7DC3789C" w14:textId="77777777" w:rsidR="007B4CB5" w:rsidRDefault="007B4CB5" w:rsidP="007B4CB5">
      <w:pPr>
        <w:pStyle w:val="ListParagraph"/>
        <w:numPr>
          <w:ilvl w:val="0"/>
          <w:numId w:val="9"/>
        </w:numPr>
      </w:pPr>
      <w:r>
        <w:t>Security update is NOT required for an inter-</w:t>
      </w:r>
      <w:proofErr w:type="spellStart"/>
      <w:r>
        <w:t>gNB</w:t>
      </w:r>
      <w:proofErr w:type="spellEnd"/>
      <w:r>
        <w:t xml:space="preserve"> LTM cell switch since the UE is RRC-connected to the same </w:t>
      </w:r>
      <w:proofErr w:type="spellStart"/>
      <w:r>
        <w:t>gNB</w:t>
      </w:r>
      <w:proofErr w:type="spellEnd"/>
      <w:r>
        <w:t>.</w:t>
      </w:r>
    </w:p>
    <w:p w14:paraId="4EF6F859" w14:textId="77777777" w:rsidR="007B4CB5" w:rsidRDefault="007B4CB5" w:rsidP="007B4CB5">
      <w:pPr>
        <w:pStyle w:val="ListParagraph"/>
        <w:numPr>
          <w:ilvl w:val="0"/>
          <w:numId w:val="5"/>
        </w:numPr>
      </w:pPr>
      <w:r>
        <w:t>PDCP entities do NOT need to be re-established since PDCP is not relocated. This minimizes UP interruption by avoiding PDU discard.</w:t>
      </w:r>
    </w:p>
    <w:p w14:paraId="73A25BF3" w14:textId="77777777" w:rsidR="007B4CB5" w:rsidRDefault="007B4CB5" w:rsidP="007B4CB5">
      <w:pPr>
        <w:pStyle w:val="ListParagraph"/>
        <w:numPr>
          <w:ilvl w:val="0"/>
          <w:numId w:val="5"/>
        </w:numPr>
      </w:pPr>
      <w:r>
        <w:t xml:space="preserve">RRC </w:t>
      </w:r>
      <w:proofErr w:type="spellStart"/>
      <w:r>
        <w:t>signaling</w:t>
      </w:r>
      <w:proofErr w:type="spellEnd"/>
      <w:r>
        <w:t xml:space="preserve"> towards the UE is not required following an inter-</w:t>
      </w:r>
      <w:proofErr w:type="spellStart"/>
      <w:r>
        <w:t>gNB</w:t>
      </w:r>
      <w:proofErr w:type="spellEnd"/>
      <w:r>
        <w:t xml:space="preserve"> cell switch but is required only once during LTM preparation (</w:t>
      </w:r>
      <w:proofErr w:type="gramStart"/>
      <w:r>
        <w:t>similar to</w:t>
      </w:r>
      <w:proofErr w:type="gramEnd"/>
      <w:r>
        <w:t xml:space="preserve"> Options 2/3 in [3]).</w:t>
      </w:r>
    </w:p>
    <w:p w14:paraId="36AE6F84" w14:textId="77777777" w:rsidR="007B4CB5" w:rsidRDefault="007B4CB5" w:rsidP="007B4CB5">
      <w:pPr>
        <w:pStyle w:val="ListParagraph"/>
        <w:numPr>
          <w:ilvl w:val="0"/>
          <w:numId w:val="5"/>
        </w:numPr>
      </w:pPr>
      <w:r>
        <w:t xml:space="preserve">CN does not need to be upgraded to support new security schemes and </w:t>
      </w:r>
      <w:proofErr w:type="spellStart"/>
      <w:r>
        <w:t>signaling</w:t>
      </w:r>
      <w:proofErr w:type="spellEnd"/>
      <w:r>
        <w:t xml:space="preserve"> (</w:t>
      </w:r>
      <w:proofErr w:type="gramStart"/>
      <w:r>
        <w:t>similar to</w:t>
      </w:r>
      <w:proofErr w:type="gramEnd"/>
      <w:r>
        <w:t xml:space="preserve"> Options 1/4 in [3]).</w:t>
      </w:r>
    </w:p>
    <w:p w14:paraId="5CF8E6B4" w14:textId="77777777" w:rsidR="007B4CB5" w:rsidRDefault="007B4CB5" w:rsidP="007B4CB5">
      <w:pPr>
        <w:pStyle w:val="ListParagraph"/>
        <w:numPr>
          <w:ilvl w:val="0"/>
          <w:numId w:val="5"/>
        </w:numPr>
      </w:pPr>
      <w:r>
        <w:t xml:space="preserve">Dynamic </w:t>
      </w:r>
      <w:proofErr w:type="spellStart"/>
      <w:r>
        <w:t>signaling</w:t>
      </w:r>
      <w:proofErr w:type="spellEnd"/>
      <w:r>
        <w:t xml:space="preserve"> between RAN and CN is not needed since path switch is not required </w:t>
      </w:r>
      <w:proofErr w:type="gramStart"/>
      <w:r>
        <w:t>as long as</w:t>
      </w:r>
      <w:proofErr w:type="gramEnd"/>
      <w:r>
        <w:t xml:space="preserve"> PDCP termination point does not change.</w:t>
      </w:r>
    </w:p>
    <w:p w14:paraId="53B779BB" w14:textId="77777777" w:rsidR="007B4CB5" w:rsidRDefault="007B4CB5" w:rsidP="007B4CB5">
      <w:pPr>
        <w:pStyle w:val="ListParagraph"/>
        <w:numPr>
          <w:ilvl w:val="0"/>
          <w:numId w:val="5"/>
        </w:numPr>
      </w:pPr>
      <w:r>
        <w:t>Minimal specification effort is envisioned for both RAN2 and RAN3 (see next subsections). SA3 and SA2 do not have to be involved.</w:t>
      </w:r>
    </w:p>
    <w:p w14:paraId="40C5DBD1" w14:textId="77777777" w:rsidR="007B4CB5" w:rsidRDefault="007B4CB5" w:rsidP="007B4CB5">
      <w:pPr>
        <w:pStyle w:val="ListParagraph"/>
        <w:numPr>
          <w:ilvl w:val="0"/>
          <w:numId w:val="5"/>
        </w:numPr>
      </w:pPr>
      <w:r>
        <w:t xml:space="preserve">By reducing the specification changes, implementation effort is also minimized. </w:t>
      </w:r>
    </w:p>
    <w:p w14:paraId="018EB573" w14:textId="77777777" w:rsidR="007B4CB5" w:rsidRDefault="007B4CB5" w:rsidP="007B4CB5">
      <w:pPr>
        <w:pStyle w:val="ListParagraph"/>
        <w:numPr>
          <w:ilvl w:val="0"/>
          <w:numId w:val="5"/>
        </w:numPr>
      </w:pPr>
      <w:r>
        <w:t xml:space="preserve">The merits of LTM over L3 mobility are retained </w:t>
      </w:r>
      <w:proofErr w:type="gramStart"/>
      <w:r>
        <w:t>similar to</w:t>
      </w:r>
      <w:proofErr w:type="gramEnd"/>
      <w:r>
        <w:t xml:space="preserve"> intra-</w:t>
      </w:r>
      <w:proofErr w:type="spellStart"/>
      <w:r>
        <w:t>gNB</w:t>
      </w:r>
      <w:proofErr w:type="spellEnd"/>
      <w:r>
        <w:t xml:space="preserve"> LTM mobility scenario.</w:t>
      </w:r>
    </w:p>
    <w:p w14:paraId="5AD3AC0E" w14:textId="77777777" w:rsidR="007B4CB5" w:rsidRDefault="007B4CB5" w:rsidP="007B4CB5">
      <w:pPr>
        <w:rPr>
          <w:b/>
          <w:bCs/>
        </w:rPr>
      </w:pPr>
      <w:r>
        <w:rPr>
          <w:b/>
          <w:bCs/>
        </w:rPr>
        <w:t xml:space="preserve">Observation 2a: If PDCP and RLC may reside in separate LTM candidate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during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LTM, RRC/DRBs may remain connected to the same LTM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following an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cell switch. This has many advantages: </w:t>
      </w:r>
    </w:p>
    <w:p w14:paraId="057C8688" w14:textId="77777777" w:rsidR="007B4CB5" w:rsidRDefault="007B4CB5" w:rsidP="007B4CB5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S</w:t>
      </w:r>
      <w:r w:rsidRPr="002271AF">
        <w:rPr>
          <w:b/>
          <w:bCs/>
        </w:rPr>
        <w:t xml:space="preserve">ecurity update </w:t>
      </w:r>
      <w:r>
        <w:rPr>
          <w:b/>
          <w:bCs/>
        </w:rPr>
        <w:t>is not required.</w:t>
      </w:r>
    </w:p>
    <w:p w14:paraId="1541CE80" w14:textId="77777777" w:rsidR="007B4CB5" w:rsidRDefault="007B4CB5" w:rsidP="007B4CB5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 xml:space="preserve">PDCP does not have to be re-established. </w:t>
      </w:r>
    </w:p>
    <w:p w14:paraId="189BB5BB" w14:textId="77777777" w:rsidR="007B4CB5" w:rsidRDefault="007B4CB5" w:rsidP="007B4CB5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UP interruption is minimal.</w:t>
      </w:r>
    </w:p>
    <w:p w14:paraId="28978760" w14:textId="77777777" w:rsidR="007B4CB5" w:rsidRDefault="007B4CB5" w:rsidP="007B4CB5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 xml:space="preserve">RRC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towards the UE is only required during LTM preparation.</w:t>
      </w:r>
    </w:p>
    <w:p w14:paraId="58312971" w14:textId="77777777" w:rsidR="007B4CB5" w:rsidRDefault="007B4CB5" w:rsidP="007B4CB5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CN upgrade to support new security schemes does not apply.</w:t>
      </w:r>
    </w:p>
    <w:p w14:paraId="710FBD66" w14:textId="77777777" w:rsidR="007B4CB5" w:rsidRDefault="007B4CB5" w:rsidP="007B4CB5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 xml:space="preserve">No path switch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towards CN is needed.</w:t>
      </w:r>
    </w:p>
    <w:p w14:paraId="03E1DABC" w14:textId="77777777" w:rsidR="007B4CB5" w:rsidRDefault="007B4CB5" w:rsidP="007B4CB5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Reduced RAN2/3 specification effort. No SA3/SA2 involvement needed.</w:t>
      </w:r>
    </w:p>
    <w:p w14:paraId="0A910856" w14:textId="77777777" w:rsidR="007B4CB5" w:rsidRDefault="007B4CB5" w:rsidP="007B4CB5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Reduced implementation effort.</w:t>
      </w:r>
    </w:p>
    <w:p w14:paraId="78F97AE5" w14:textId="77777777" w:rsidR="007B4CB5" w:rsidRDefault="007B4CB5" w:rsidP="007B4CB5">
      <w:r>
        <w:t xml:space="preserve">It should be noted that supporting the scenario that PDCP and RLC reside in separate </w:t>
      </w:r>
      <w:proofErr w:type="spellStart"/>
      <w:r>
        <w:t>gNBs</w:t>
      </w:r>
      <w:proofErr w:type="spellEnd"/>
      <w:r>
        <w:t xml:space="preserve"> still abides by the legacy 5G RAN architecture principles where a </w:t>
      </w:r>
      <w:proofErr w:type="spellStart"/>
      <w:r>
        <w:t>gNB</w:t>
      </w:r>
      <w:proofErr w:type="spellEnd"/>
      <w:r>
        <w:t xml:space="preserve">-DU is managed by a single </w:t>
      </w:r>
      <w:proofErr w:type="spellStart"/>
      <w:r>
        <w:t>gNB</w:t>
      </w:r>
      <w:proofErr w:type="spellEnd"/>
      <w:r>
        <w:t>-CU-CP (see Figure 2).</w:t>
      </w:r>
    </w:p>
    <w:p w14:paraId="15EC911D" w14:textId="77777777" w:rsidR="007B4CB5" w:rsidRDefault="007B4CB5" w:rsidP="007B4CB5">
      <w:pPr>
        <w:rPr>
          <w:b/>
          <w:bCs/>
        </w:rPr>
      </w:pPr>
      <w:r>
        <w:rPr>
          <w:b/>
          <w:bCs/>
        </w:rPr>
        <w:t xml:space="preserve">Observation 2b: Assuming PDCP and RLC reside in separate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for LTM does not violate the legacy 5G RAN architecture principle which assumes that a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is managed by a single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-CU-CP via F1-C.</w:t>
      </w:r>
    </w:p>
    <w:p w14:paraId="2F87CAFF" w14:textId="77777777" w:rsidR="007B4CB5" w:rsidRDefault="007B4CB5" w:rsidP="007B4CB5">
      <w:r>
        <w:t xml:space="preserve">Additionally, while some of the benefits listed above only apply to the case that CU-UP is not relocated (and thus PDCP does not have to be re-established), support of CU-UP relocation is not </w:t>
      </w:r>
      <w:proofErr w:type="gramStart"/>
      <w:r>
        <w:t>precluded ,</w:t>
      </w:r>
      <w:proofErr w:type="gramEnd"/>
      <w:r>
        <w:t xml:space="preserve"> where in this case only a subset of </w:t>
      </w:r>
      <w:r>
        <w:lastRenderedPageBreak/>
        <w:t xml:space="preserve">the benefits would apply. However, in prior </w:t>
      </w:r>
      <w:proofErr w:type="gramStart"/>
      <w:r>
        <w:t>discussions ,</w:t>
      </w:r>
      <w:proofErr w:type="gramEnd"/>
      <w:r>
        <w:t xml:space="preserve"> it was noted that a shared CU-UP among </w:t>
      </w:r>
      <w:proofErr w:type="spellStart"/>
      <w:r>
        <w:t>neighboring</w:t>
      </w:r>
      <w:proofErr w:type="spellEnd"/>
      <w:r>
        <w:t xml:space="preserve"> </w:t>
      </w:r>
      <w:proofErr w:type="spellStart"/>
      <w:r>
        <w:t>gNBs</w:t>
      </w:r>
      <w:proofErr w:type="spellEnd"/>
      <w:r>
        <w:t xml:space="preserve"> is a very common deployment scenario so most of the times all benefits of the LTM scheme of Figure 3 would still be retained.</w:t>
      </w:r>
    </w:p>
    <w:p w14:paraId="07835ABA" w14:textId="77777777" w:rsidR="007B4CB5" w:rsidRPr="00F51F16" w:rsidRDefault="007B4CB5" w:rsidP="007B4CB5">
      <w:r>
        <w:rPr>
          <w:b/>
          <w:bCs/>
        </w:rPr>
        <w:t xml:space="preserve">Observation 2c: Assuming PDCP and RLC reside in separate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does not preclude the scenario where CU-UP is relocated (e.g., within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, in which case only a subset of LTM benefits would apply). </w:t>
      </w:r>
    </w:p>
    <w:p w14:paraId="553C4CFD" w14:textId="77777777" w:rsidR="007B4CB5" w:rsidRDefault="007B4CB5" w:rsidP="007B4CB5">
      <w:pPr>
        <w:pStyle w:val="Heading2"/>
      </w:pPr>
      <w:r>
        <w:t>3.2</w:t>
      </w:r>
      <w:r>
        <w:tab/>
        <w:t xml:space="preserve">Leveraging legacy SDT/NR-DC procedures for the </w:t>
      </w:r>
      <w:proofErr w:type="gramStart"/>
      <w:r>
        <w:t>solution</w:t>
      </w:r>
      <w:proofErr w:type="gramEnd"/>
    </w:p>
    <w:p w14:paraId="05626154" w14:textId="77777777" w:rsidR="007B4CB5" w:rsidRPr="00D81E07" w:rsidRDefault="007B4CB5" w:rsidP="007B4CB5">
      <w:pPr>
        <w:pStyle w:val="Heading3"/>
      </w:pPr>
      <w:r>
        <w:t>3.2.1</w:t>
      </w:r>
      <w:r>
        <w:tab/>
        <w:t>General principle</w:t>
      </w:r>
    </w:p>
    <w:p w14:paraId="2A3C77B5" w14:textId="77777777" w:rsidR="007B4CB5" w:rsidRDefault="007B4CB5" w:rsidP="007B4CB5">
      <w:pPr>
        <w:spacing w:after="0"/>
      </w:pPr>
      <w:bookmarkStart w:id="0" w:name="_Hlk165470693"/>
      <w:r>
        <w:t xml:space="preserve">“SDT without UE context relocation” </w:t>
      </w:r>
      <w:bookmarkEnd w:id="0"/>
      <w:r>
        <w:t xml:space="preserve">(see Annex A.1) is a precedent 3GPP framework where UE connects via PDCP to the “old serving </w:t>
      </w:r>
      <w:proofErr w:type="spellStart"/>
      <w:r>
        <w:t>gNB</w:t>
      </w:r>
      <w:proofErr w:type="spellEnd"/>
      <w:r>
        <w:t xml:space="preserve">” and connects via RLC to the “receiving </w:t>
      </w:r>
      <w:proofErr w:type="spellStart"/>
      <w:r>
        <w:t>gNB</w:t>
      </w:r>
      <w:proofErr w:type="spellEnd"/>
      <w:r>
        <w:t>”.</w:t>
      </w:r>
    </w:p>
    <w:p w14:paraId="6CC92A53" w14:textId="77777777" w:rsidR="007B4CB5" w:rsidRDefault="007B4CB5" w:rsidP="007B4CB5">
      <w:pPr>
        <w:spacing w:after="0"/>
      </w:pPr>
    </w:p>
    <w:p w14:paraId="7C69AE9B" w14:textId="77777777" w:rsidR="007B4CB5" w:rsidRDefault="007B4CB5" w:rsidP="007B4CB5">
      <w:pPr>
        <w:spacing w:after="0"/>
      </w:pPr>
      <w:r>
        <w:t>“NR-DC with MN-terminated radio bearer with SCG leg” (see Annex B.1) is another precedent 3GPP framework where UE connects via PDCP to the MN and via RLC to the SN.</w:t>
      </w:r>
    </w:p>
    <w:p w14:paraId="7D5C6545" w14:textId="77777777" w:rsidR="007B4CB5" w:rsidRDefault="007B4CB5" w:rsidP="007B4CB5">
      <w:pPr>
        <w:spacing w:after="0"/>
      </w:pPr>
    </w:p>
    <w:p w14:paraId="5CA5F6BC" w14:textId="77777777" w:rsidR="007B4CB5" w:rsidRDefault="007B4CB5" w:rsidP="007B4CB5">
      <w:pPr>
        <w:spacing w:after="0"/>
      </w:pPr>
      <w:r>
        <w:t>Procedures from these two precedent frameworks can be leveraged to support the inter-</w:t>
      </w:r>
      <w:proofErr w:type="spellStart"/>
      <w:r>
        <w:t>gNB</w:t>
      </w:r>
      <w:proofErr w:type="spellEnd"/>
      <w:r>
        <w:t xml:space="preserve"> LTM scenario where, following an inter-</w:t>
      </w:r>
      <w:proofErr w:type="spellStart"/>
      <w:r>
        <w:t>gNB</w:t>
      </w:r>
      <w:proofErr w:type="spellEnd"/>
      <w:r>
        <w:t xml:space="preserve"> LTM cell switch, a UE may connect via PDCP to one LTM candidate </w:t>
      </w:r>
      <w:proofErr w:type="spellStart"/>
      <w:r>
        <w:t>gNB</w:t>
      </w:r>
      <w:proofErr w:type="spellEnd"/>
      <w:r>
        <w:t xml:space="preserve"> and via RLC to another LTM candidate </w:t>
      </w:r>
      <w:proofErr w:type="spellStart"/>
      <w:r>
        <w:t>gNB</w:t>
      </w:r>
      <w:proofErr w:type="spellEnd"/>
      <w:r>
        <w:t>.</w:t>
      </w:r>
    </w:p>
    <w:p w14:paraId="65F76F13" w14:textId="77777777" w:rsidR="007B4CB5" w:rsidRDefault="007B4CB5" w:rsidP="007B4CB5">
      <w:pPr>
        <w:spacing w:after="0"/>
      </w:pPr>
    </w:p>
    <w:p w14:paraId="606D1181" w14:textId="77777777" w:rsidR="007B4CB5" w:rsidRPr="00A46A39" w:rsidRDefault="007B4CB5" w:rsidP="007B4CB5">
      <w:pPr>
        <w:spacing w:after="0"/>
        <w:rPr>
          <w:b/>
          <w:bCs/>
        </w:rPr>
      </w:pPr>
      <w:r>
        <w:rPr>
          <w:b/>
          <w:bCs/>
        </w:rPr>
        <w:t>Observation 3: “</w:t>
      </w:r>
      <w:r w:rsidRPr="00A46A39">
        <w:rPr>
          <w:b/>
          <w:bCs/>
        </w:rPr>
        <w:t>SDT without UE context relocation</w:t>
      </w:r>
      <w:r>
        <w:rPr>
          <w:b/>
          <w:bCs/>
        </w:rPr>
        <w:t>” and “</w:t>
      </w:r>
      <w:r w:rsidRPr="00A46A39">
        <w:rPr>
          <w:b/>
          <w:bCs/>
        </w:rPr>
        <w:t>NR-DC with MN-terminated radio bearer with SCG leg</w:t>
      </w:r>
      <w:r>
        <w:rPr>
          <w:b/>
          <w:bCs/>
        </w:rPr>
        <w:t xml:space="preserve">” are two precedent 3GPP frameworks where UE connects via PDCP to one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via RLC to another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. This principle can be carried over to LTM. </w:t>
      </w:r>
    </w:p>
    <w:p w14:paraId="53456764" w14:textId="77777777" w:rsidR="007B4CB5" w:rsidRDefault="007B4CB5" w:rsidP="007B4CB5">
      <w:pPr>
        <w:spacing w:after="0"/>
        <w:rPr>
          <w:b/>
          <w:bCs/>
        </w:rPr>
      </w:pPr>
    </w:p>
    <w:p w14:paraId="289C45E4" w14:textId="77777777" w:rsidR="007B4CB5" w:rsidRDefault="007B4CB5" w:rsidP="007B4CB5">
      <w:pPr>
        <w:spacing w:after="0"/>
        <w:rPr>
          <w:b/>
          <w:bCs/>
        </w:rPr>
      </w:pPr>
      <w:r w:rsidRPr="006C054E">
        <w:rPr>
          <w:b/>
          <w:bCs/>
        </w:rPr>
        <w:t>Proposal</w:t>
      </w:r>
      <w:r>
        <w:rPr>
          <w:b/>
          <w:bCs/>
        </w:rPr>
        <w:t xml:space="preserve"> 1</w:t>
      </w:r>
      <w:r w:rsidRPr="006C054E">
        <w:rPr>
          <w:b/>
          <w:bCs/>
        </w:rPr>
        <w:t xml:space="preserve">: </w:t>
      </w:r>
      <w:r>
        <w:rPr>
          <w:b/>
          <w:bCs/>
        </w:rPr>
        <w:t>Upon</w:t>
      </w:r>
      <w:r w:rsidRPr="006C054E">
        <w:rPr>
          <w:b/>
          <w:bCs/>
        </w:rPr>
        <w:t xml:space="preserve"> inter-</w:t>
      </w:r>
      <w:proofErr w:type="spellStart"/>
      <w:r w:rsidRPr="006C054E">
        <w:rPr>
          <w:b/>
          <w:bCs/>
        </w:rPr>
        <w:t>gNB</w:t>
      </w:r>
      <w:proofErr w:type="spellEnd"/>
      <w:r w:rsidRPr="006C054E">
        <w:rPr>
          <w:b/>
          <w:bCs/>
        </w:rPr>
        <w:t xml:space="preserve"> LTM cell switch, a UE </w:t>
      </w:r>
      <w:r>
        <w:rPr>
          <w:b/>
          <w:bCs/>
        </w:rPr>
        <w:t>may</w:t>
      </w:r>
      <w:r w:rsidRPr="006C054E">
        <w:rPr>
          <w:b/>
          <w:bCs/>
        </w:rPr>
        <w:t xml:space="preserve"> have </w:t>
      </w:r>
      <w:r>
        <w:rPr>
          <w:b/>
          <w:bCs/>
        </w:rPr>
        <w:t>RRC/DRBs</w:t>
      </w:r>
      <w:r w:rsidRPr="006C054E">
        <w:rPr>
          <w:b/>
          <w:bCs/>
        </w:rPr>
        <w:t xml:space="preserve"> </w:t>
      </w:r>
      <w:r>
        <w:rPr>
          <w:b/>
          <w:bCs/>
        </w:rPr>
        <w:t xml:space="preserve">connect over PDCP to a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</w:t>
      </w:r>
      <w:r w:rsidRPr="006C054E">
        <w:rPr>
          <w:b/>
          <w:bCs/>
        </w:rPr>
        <w:t xml:space="preserve">one LTM candidate </w:t>
      </w:r>
      <w:proofErr w:type="spellStart"/>
      <w:r w:rsidRPr="006C054E">
        <w:rPr>
          <w:b/>
          <w:bCs/>
        </w:rPr>
        <w:t>gNB</w:t>
      </w:r>
      <w:proofErr w:type="spellEnd"/>
      <w:r>
        <w:rPr>
          <w:b/>
          <w:bCs/>
        </w:rPr>
        <w:t xml:space="preserve"> using </w:t>
      </w:r>
      <w:r w:rsidRPr="006C054E">
        <w:rPr>
          <w:b/>
          <w:bCs/>
        </w:rPr>
        <w:t>an RLC connection</w:t>
      </w:r>
      <w:r>
        <w:rPr>
          <w:b/>
          <w:bCs/>
        </w:rPr>
        <w:t xml:space="preserve"> </w:t>
      </w:r>
      <w:r w:rsidRPr="006C054E">
        <w:rPr>
          <w:b/>
          <w:bCs/>
        </w:rPr>
        <w:t xml:space="preserve">to </w:t>
      </w:r>
      <w:r>
        <w:rPr>
          <w:b/>
          <w:bCs/>
        </w:rPr>
        <w:t xml:space="preserve">a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of </w:t>
      </w:r>
      <w:r w:rsidRPr="006C054E">
        <w:rPr>
          <w:b/>
          <w:bCs/>
        </w:rPr>
        <w:t xml:space="preserve">another LTM candidate </w:t>
      </w:r>
      <w:proofErr w:type="spellStart"/>
      <w:r w:rsidRPr="006C054E"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0E31F826" w14:textId="77777777" w:rsidR="007B4CB5" w:rsidRDefault="007B4CB5" w:rsidP="007B4CB5">
      <w:pPr>
        <w:spacing w:after="0"/>
        <w:rPr>
          <w:b/>
          <w:bCs/>
        </w:rPr>
      </w:pPr>
    </w:p>
    <w:p w14:paraId="2E0985C0" w14:textId="77777777" w:rsidR="007B4CB5" w:rsidRDefault="007B4CB5" w:rsidP="007B4CB5">
      <w:pPr>
        <w:pStyle w:val="Heading3"/>
      </w:pPr>
      <w:r>
        <w:t>3</w:t>
      </w:r>
      <w:r w:rsidRPr="008E0BA7">
        <w:t>.2.2</w:t>
      </w:r>
      <w:r w:rsidRPr="008E0BA7">
        <w:tab/>
        <w:t>Transport-related aspects</w:t>
      </w:r>
    </w:p>
    <w:p w14:paraId="3E5CD637" w14:textId="77777777" w:rsidR="007B4CB5" w:rsidRPr="00C52972" w:rsidRDefault="007B4CB5" w:rsidP="007B4CB5">
      <w:r>
        <w:t>The solution outlined in Section 3.2.1 has precedence in features already adopted for NR and hence the procedures from those features can be re-used.</w:t>
      </w:r>
    </w:p>
    <w:p w14:paraId="0A92D00E" w14:textId="77777777" w:rsidR="007B4CB5" w:rsidRPr="00C821D8" w:rsidRDefault="007B4CB5" w:rsidP="007B4CB5">
      <w:pPr>
        <w:spacing w:after="0"/>
        <w:rPr>
          <w:u w:val="single"/>
        </w:rPr>
      </w:pPr>
      <w:r w:rsidRPr="00C821D8">
        <w:rPr>
          <w:u w:val="single"/>
        </w:rPr>
        <w:t>C</w:t>
      </w:r>
      <w:r>
        <w:rPr>
          <w:u w:val="single"/>
        </w:rPr>
        <w:t xml:space="preserve">ontrol </w:t>
      </w:r>
      <w:r w:rsidRPr="00C821D8">
        <w:rPr>
          <w:u w:val="single"/>
        </w:rPr>
        <w:t>P</w:t>
      </w:r>
      <w:r>
        <w:rPr>
          <w:u w:val="single"/>
        </w:rPr>
        <w:t>lane</w:t>
      </w:r>
      <w:r w:rsidRPr="00C821D8">
        <w:rPr>
          <w:u w:val="single"/>
        </w:rPr>
        <w:t>:</w:t>
      </w:r>
    </w:p>
    <w:p w14:paraId="3D4454EB" w14:textId="77777777" w:rsidR="007B4CB5" w:rsidRDefault="007B4CB5" w:rsidP="007B4CB5">
      <w:pPr>
        <w:spacing w:after="0"/>
      </w:pPr>
    </w:p>
    <w:p w14:paraId="017A9F2E" w14:textId="77777777" w:rsidR="007B4CB5" w:rsidRDefault="007B4CB5" w:rsidP="007B4CB5">
      <w:pPr>
        <w:spacing w:after="0"/>
      </w:pPr>
      <w:r>
        <w:t xml:space="preserve">“SDT without UE context relocation” (see Annex A.2) supports the transport of CP traffic between the UE and the PDCP-terminating via the RLC-terminating </w:t>
      </w:r>
      <w:proofErr w:type="spellStart"/>
      <w:r>
        <w:t>gNB</w:t>
      </w:r>
      <w:proofErr w:type="spellEnd"/>
      <w:r>
        <w:t xml:space="preserve"> using “</w:t>
      </w:r>
      <w:proofErr w:type="spellStart"/>
      <w:r>
        <w:t>Xn</w:t>
      </w:r>
      <w:proofErr w:type="spellEnd"/>
      <w:r>
        <w:t xml:space="preserve"> RRC transfer” and “F1 RRC message transfer”. </w:t>
      </w:r>
      <w:r w:rsidRPr="001A5F5B">
        <w:t xml:space="preserve">The PDCP-terminating </w:t>
      </w:r>
      <w:proofErr w:type="spellStart"/>
      <w:r w:rsidRPr="001A5F5B">
        <w:t>gNB</w:t>
      </w:r>
      <w:proofErr w:type="spellEnd"/>
      <w:r w:rsidRPr="001A5F5B">
        <w:t xml:space="preserve"> provides SRB IDs to the RLC-terminating </w:t>
      </w:r>
      <w:proofErr w:type="spellStart"/>
      <w:r w:rsidRPr="001A5F5B">
        <w:t>gNB</w:t>
      </w:r>
      <w:proofErr w:type="spellEnd"/>
      <w:r w:rsidRPr="001A5F5B">
        <w:t xml:space="preserve"> to </w:t>
      </w:r>
      <w:r>
        <w:t>enable</w:t>
      </w:r>
      <w:r w:rsidRPr="001A5F5B">
        <w:t xml:space="preserve"> </w:t>
      </w:r>
      <w:r>
        <w:t>this transport.</w:t>
      </w:r>
    </w:p>
    <w:p w14:paraId="58395916" w14:textId="77777777" w:rsidR="007B4CB5" w:rsidRDefault="007B4CB5" w:rsidP="007B4CB5">
      <w:pPr>
        <w:spacing w:after="0"/>
      </w:pPr>
    </w:p>
    <w:p w14:paraId="2B1B95BC" w14:textId="77777777" w:rsidR="007B4CB5" w:rsidRDefault="007B4CB5" w:rsidP="007B4CB5">
      <w:pPr>
        <w:spacing w:after="0"/>
      </w:pPr>
      <w:r>
        <w:t>“NR-DC with MN-terminated radio bearer with SCG leg” (see Annex B.2) uses the same procedures to support the transport of CP traffic between the MN PDCP entity and the SN RLC entity.</w:t>
      </w:r>
    </w:p>
    <w:p w14:paraId="5C4C0C16" w14:textId="77777777" w:rsidR="007B4CB5" w:rsidRDefault="007B4CB5" w:rsidP="007B4CB5">
      <w:pPr>
        <w:spacing w:after="0"/>
      </w:pPr>
    </w:p>
    <w:p w14:paraId="6C788A12" w14:textId="77777777" w:rsidR="007B4CB5" w:rsidRDefault="007B4CB5" w:rsidP="007B4CB5">
      <w:pPr>
        <w:spacing w:after="0"/>
      </w:pPr>
      <w:r>
        <w:t>These procedures can be re-used for LTM.</w:t>
      </w:r>
    </w:p>
    <w:p w14:paraId="6755CBD3" w14:textId="77777777" w:rsidR="007B4CB5" w:rsidRDefault="007B4CB5" w:rsidP="007B4CB5">
      <w:pPr>
        <w:spacing w:after="0"/>
      </w:pPr>
    </w:p>
    <w:p w14:paraId="61793E15" w14:textId="77777777" w:rsidR="007B4CB5" w:rsidRDefault="007B4CB5" w:rsidP="007B4CB5">
      <w:pPr>
        <w:spacing w:after="0"/>
      </w:pPr>
      <w:r>
        <w:rPr>
          <w:b/>
          <w:bCs/>
        </w:rPr>
        <w:t>Observation 4: Both “</w:t>
      </w:r>
      <w:r w:rsidRPr="00A46A39">
        <w:rPr>
          <w:b/>
          <w:bCs/>
        </w:rPr>
        <w:t>SDT without UE context relocation</w:t>
      </w:r>
      <w:r>
        <w:rPr>
          <w:b/>
          <w:bCs/>
        </w:rPr>
        <w:t>” and “</w:t>
      </w:r>
      <w:r w:rsidRPr="00A46A39">
        <w:rPr>
          <w:b/>
          <w:bCs/>
        </w:rPr>
        <w:t>NR-DC with MN-terminated radio bearer with SCG leg</w:t>
      </w:r>
      <w:r>
        <w:rPr>
          <w:b/>
          <w:bCs/>
        </w:rPr>
        <w:t xml:space="preserve">” use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RRC transfer and F1 RRC message transfer procedures to support transport of CP traffic between the UE and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via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based on exchange of SRB IDs b/w the two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>. These procedures can be reused for LTM.</w:t>
      </w:r>
    </w:p>
    <w:p w14:paraId="034FA312" w14:textId="77777777" w:rsidR="007B4CB5" w:rsidRDefault="007B4CB5" w:rsidP="007B4CB5">
      <w:pPr>
        <w:spacing w:after="0"/>
      </w:pPr>
    </w:p>
    <w:p w14:paraId="212F8B2F" w14:textId="77777777" w:rsidR="007B4CB5" w:rsidRPr="006C054E" w:rsidRDefault="007B4CB5" w:rsidP="007B4CB5">
      <w:pPr>
        <w:spacing w:after="0"/>
        <w:rPr>
          <w:b/>
          <w:bCs/>
        </w:rPr>
      </w:pPr>
      <w:r w:rsidRPr="006C054E">
        <w:rPr>
          <w:b/>
          <w:bCs/>
        </w:rPr>
        <w:t>Proposal</w:t>
      </w:r>
      <w:r>
        <w:rPr>
          <w:b/>
          <w:bCs/>
        </w:rPr>
        <w:t xml:space="preserve"> 2a</w:t>
      </w:r>
      <w:r w:rsidRPr="006C054E">
        <w:rPr>
          <w:b/>
          <w:bCs/>
        </w:rPr>
        <w:t>: The transport of UE’s RRC messages uses:</w:t>
      </w:r>
    </w:p>
    <w:p w14:paraId="37FB52E8" w14:textId="77777777" w:rsidR="007B4CB5" w:rsidRPr="001F4342" w:rsidRDefault="007B4CB5" w:rsidP="007B4CB5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proofErr w:type="spellStart"/>
      <w:r w:rsidRPr="006C054E">
        <w:rPr>
          <w:b/>
          <w:bCs/>
        </w:rPr>
        <w:t>Xn</w:t>
      </w:r>
      <w:proofErr w:type="spellEnd"/>
      <w:r w:rsidRPr="006C054E">
        <w:rPr>
          <w:b/>
          <w:bCs/>
        </w:rPr>
        <w:t xml:space="preserve"> RRC </w:t>
      </w:r>
      <w:r>
        <w:rPr>
          <w:b/>
          <w:bCs/>
        </w:rPr>
        <w:t xml:space="preserve">transfer b/w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the PDCP-terminating LTM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the RLC-terminating LTM candidate </w:t>
      </w:r>
      <w:proofErr w:type="spellStart"/>
      <w:proofErr w:type="gramStart"/>
      <w:r>
        <w:rPr>
          <w:b/>
          <w:bCs/>
        </w:rPr>
        <w:t>gNB</w:t>
      </w:r>
      <w:proofErr w:type="spellEnd"/>
      <w:proofErr w:type="gramEnd"/>
    </w:p>
    <w:p w14:paraId="3FA86E0A" w14:textId="77777777" w:rsidR="007B4CB5" w:rsidRDefault="007B4CB5" w:rsidP="007B4CB5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r w:rsidRPr="00CF3C2E">
        <w:rPr>
          <w:b/>
          <w:bCs/>
        </w:rPr>
        <w:t xml:space="preserve">F1 RRC message transfer b/w the </w:t>
      </w:r>
      <w:proofErr w:type="spellStart"/>
      <w:r w:rsidRPr="00CF3C2E">
        <w:rPr>
          <w:b/>
          <w:bCs/>
        </w:rPr>
        <w:t>gNB</w:t>
      </w:r>
      <w:proofErr w:type="spellEnd"/>
      <w:r w:rsidRPr="00CF3C2E">
        <w:rPr>
          <w:b/>
          <w:bCs/>
        </w:rPr>
        <w:t>-DU</w:t>
      </w:r>
      <w:r>
        <w:rPr>
          <w:b/>
          <w:bCs/>
        </w:rPr>
        <w:t xml:space="preserve"> and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</w:t>
      </w:r>
      <w:r w:rsidRPr="00CF3C2E">
        <w:rPr>
          <w:b/>
          <w:bCs/>
        </w:rPr>
        <w:t xml:space="preserve"> of </w:t>
      </w:r>
      <w:r>
        <w:rPr>
          <w:b/>
          <w:bCs/>
        </w:rPr>
        <w:t xml:space="preserve">the RLC-terminating LTM candidate </w:t>
      </w:r>
      <w:proofErr w:type="spellStart"/>
      <w:r>
        <w:rPr>
          <w:b/>
          <w:bCs/>
        </w:rPr>
        <w:t>gNB</w:t>
      </w:r>
      <w:proofErr w:type="spellEnd"/>
    </w:p>
    <w:p w14:paraId="3B9254B8" w14:textId="77777777" w:rsidR="007B4CB5" w:rsidRDefault="007B4CB5" w:rsidP="007B4CB5">
      <w:pPr>
        <w:spacing w:after="0"/>
      </w:pPr>
    </w:p>
    <w:p w14:paraId="77C8DD93" w14:textId="77777777" w:rsidR="007B4CB5" w:rsidRDefault="007B4CB5" w:rsidP="007B4CB5">
      <w:pPr>
        <w:spacing w:after="0"/>
      </w:pPr>
      <w:r w:rsidRPr="006C054E">
        <w:rPr>
          <w:b/>
          <w:bCs/>
        </w:rPr>
        <w:t>Proposal</w:t>
      </w:r>
      <w:r>
        <w:rPr>
          <w:b/>
          <w:bCs/>
        </w:rPr>
        <w:t xml:space="preserve"> 2b: </w:t>
      </w:r>
      <w:r w:rsidRPr="006C054E">
        <w:rPr>
          <w:b/>
          <w:bCs/>
        </w:rPr>
        <w:t xml:space="preserve">During LTM preparation, the PDCP-terminating LTM candidate </w:t>
      </w:r>
      <w:proofErr w:type="spellStart"/>
      <w:r w:rsidRPr="006C054E">
        <w:rPr>
          <w:b/>
          <w:bCs/>
        </w:rPr>
        <w:t>gNB</w:t>
      </w:r>
      <w:proofErr w:type="spellEnd"/>
      <w:r w:rsidRPr="006C054E">
        <w:rPr>
          <w:b/>
          <w:bCs/>
        </w:rPr>
        <w:t xml:space="preserve"> provides SRB IDs to each candidate </w:t>
      </w:r>
      <w:r>
        <w:rPr>
          <w:b/>
          <w:bCs/>
        </w:rPr>
        <w:t xml:space="preserve">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support the transport of PDCP PDUs of a UE’s SRB.</w:t>
      </w:r>
    </w:p>
    <w:p w14:paraId="6FE93C39" w14:textId="77777777" w:rsidR="007B4CB5" w:rsidRDefault="007B4CB5" w:rsidP="007B4CB5">
      <w:pPr>
        <w:spacing w:after="0"/>
        <w:rPr>
          <w:b/>
          <w:bCs/>
        </w:rPr>
      </w:pPr>
    </w:p>
    <w:p w14:paraId="61B83F3B" w14:textId="77777777" w:rsidR="007B4CB5" w:rsidRDefault="007B4CB5" w:rsidP="007B4CB5">
      <w:pPr>
        <w:spacing w:after="0"/>
        <w:rPr>
          <w:u w:val="single"/>
        </w:rPr>
      </w:pPr>
      <w:r w:rsidRPr="00C821D8">
        <w:rPr>
          <w:u w:val="single"/>
        </w:rPr>
        <w:t>U</w:t>
      </w:r>
      <w:r>
        <w:rPr>
          <w:u w:val="single"/>
        </w:rPr>
        <w:t xml:space="preserve">ser </w:t>
      </w:r>
      <w:r w:rsidRPr="00C821D8">
        <w:rPr>
          <w:u w:val="single"/>
        </w:rPr>
        <w:t>P</w:t>
      </w:r>
      <w:r>
        <w:rPr>
          <w:u w:val="single"/>
        </w:rPr>
        <w:t>lane</w:t>
      </w:r>
      <w:r w:rsidRPr="00C821D8">
        <w:rPr>
          <w:u w:val="single"/>
        </w:rPr>
        <w:t>:</w:t>
      </w:r>
    </w:p>
    <w:p w14:paraId="745EA341" w14:textId="77777777" w:rsidR="007B4CB5" w:rsidRDefault="007B4CB5" w:rsidP="007B4CB5">
      <w:pPr>
        <w:spacing w:after="0"/>
        <w:rPr>
          <w:u w:val="single"/>
        </w:rPr>
      </w:pPr>
    </w:p>
    <w:p w14:paraId="6DA9F93C" w14:textId="77777777" w:rsidR="007B4CB5" w:rsidRDefault="007B4CB5" w:rsidP="007B4CB5">
      <w:pPr>
        <w:spacing w:after="0"/>
      </w:pPr>
      <w:r>
        <w:lastRenderedPageBreak/>
        <w:t xml:space="preserve">“SDT without UE context relocation” (see Annex A.2) uses </w:t>
      </w:r>
      <w:r w:rsidRPr="00727231">
        <w:rPr>
          <w:b/>
          <w:bCs/>
        </w:rPr>
        <w:t xml:space="preserve">F1-U </w:t>
      </w:r>
      <w:r>
        <w:t xml:space="preserve">GTP-U tunnels between the </w:t>
      </w:r>
      <w:proofErr w:type="spellStart"/>
      <w:r>
        <w:t>gNB</w:t>
      </w:r>
      <w:proofErr w:type="spellEnd"/>
      <w:r>
        <w:t xml:space="preserve">-CU of the PDCP-terminating </w:t>
      </w:r>
      <w:proofErr w:type="spellStart"/>
      <w:r>
        <w:t>gNB</w:t>
      </w:r>
      <w:proofErr w:type="spellEnd"/>
      <w:r>
        <w:t xml:space="preserve"> and the </w:t>
      </w:r>
      <w:proofErr w:type="spellStart"/>
      <w:r>
        <w:t>gNB</w:t>
      </w:r>
      <w:proofErr w:type="spellEnd"/>
      <w:r>
        <w:t xml:space="preserve">-DU of the RLC-terminating </w:t>
      </w:r>
      <w:proofErr w:type="spellStart"/>
      <w:r>
        <w:t>gNB</w:t>
      </w:r>
      <w:proofErr w:type="spellEnd"/>
      <w:r>
        <w:t xml:space="preserve"> to carry UP traffic between the PDCP-terminating </w:t>
      </w:r>
      <w:proofErr w:type="spellStart"/>
      <w:r>
        <w:t>gNB</w:t>
      </w:r>
      <w:proofErr w:type="spellEnd"/>
      <w:r>
        <w:t xml:space="preserve"> and the UE via the RLC-terminating </w:t>
      </w:r>
      <w:proofErr w:type="spellStart"/>
      <w:r>
        <w:t>gNB</w:t>
      </w:r>
      <w:proofErr w:type="spellEnd"/>
      <w:r>
        <w:t>.</w:t>
      </w:r>
    </w:p>
    <w:p w14:paraId="2CCB601E" w14:textId="77777777" w:rsidR="007B4CB5" w:rsidRDefault="007B4CB5" w:rsidP="007B4CB5">
      <w:pPr>
        <w:spacing w:after="0"/>
      </w:pPr>
    </w:p>
    <w:p w14:paraId="11333957" w14:textId="77777777" w:rsidR="007B4CB5" w:rsidRDefault="007B4CB5" w:rsidP="007B4CB5">
      <w:pPr>
        <w:spacing w:after="0"/>
      </w:pPr>
      <w:r>
        <w:t xml:space="preserve">“NR-DC with MN-terminated radio bearer with SCG leg” (see Annex B.2) uses </w:t>
      </w:r>
      <w:proofErr w:type="spellStart"/>
      <w:r w:rsidRPr="00727231">
        <w:rPr>
          <w:b/>
          <w:bCs/>
        </w:rPr>
        <w:t>Xn</w:t>
      </w:r>
      <w:proofErr w:type="spellEnd"/>
      <w:r w:rsidRPr="00727231">
        <w:rPr>
          <w:b/>
          <w:bCs/>
        </w:rPr>
        <w:t>-U</w:t>
      </w:r>
      <w:r>
        <w:t xml:space="preserve"> GTP-U tunnels between the PDCP-terminating </w:t>
      </w:r>
      <w:proofErr w:type="spellStart"/>
      <w:r>
        <w:t>gNB</w:t>
      </w:r>
      <w:proofErr w:type="spellEnd"/>
      <w:r>
        <w:t xml:space="preserve"> and the RLC-terminating </w:t>
      </w:r>
      <w:proofErr w:type="spellStart"/>
      <w:r>
        <w:t>gNB</w:t>
      </w:r>
      <w:proofErr w:type="spellEnd"/>
      <w:r>
        <w:t xml:space="preserve"> to carry UP traffic between the PDCP-terminating </w:t>
      </w:r>
      <w:proofErr w:type="spellStart"/>
      <w:r>
        <w:t>gNB</w:t>
      </w:r>
      <w:proofErr w:type="spellEnd"/>
      <w:r>
        <w:t xml:space="preserve"> and the UE via the RLC-terminating </w:t>
      </w:r>
      <w:proofErr w:type="spellStart"/>
      <w:r>
        <w:t>gNB</w:t>
      </w:r>
      <w:proofErr w:type="spellEnd"/>
      <w:r>
        <w:t>.</w:t>
      </w:r>
    </w:p>
    <w:p w14:paraId="752B7B4B" w14:textId="77777777" w:rsidR="007B4CB5" w:rsidRDefault="007B4CB5" w:rsidP="007B4CB5">
      <w:pPr>
        <w:spacing w:after="0"/>
      </w:pPr>
    </w:p>
    <w:p w14:paraId="2025F165" w14:textId="77777777" w:rsidR="007B4CB5" w:rsidRDefault="007B4CB5" w:rsidP="007B4CB5">
      <w:pPr>
        <w:spacing w:after="0"/>
      </w:pPr>
      <w:r>
        <w:t xml:space="preserve">For LTM, transport latency should be minimized so the SDT partial context transfer-approach is more suitable. UP transport layer information would have to be exchanged between the PDCP-terminating </w:t>
      </w:r>
      <w:proofErr w:type="spellStart"/>
      <w:r>
        <w:t>gNB</w:t>
      </w:r>
      <w:proofErr w:type="spellEnd"/>
      <w:r>
        <w:t xml:space="preserve"> and the candidate RLC-terminating </w:t>
      </w:r>
      <w:proofErr w:type="spellStart"/>
      <w:r>
        <w:t>gNB</w:t>
      </w:r>
      <w:proofErr w:type="spellEnd"/>
      <w:r>
        <w:t xml:space="preserve"> during LTM preparation to establish the tunnel.</w:t>
      </w:r>
    </w:p>
    <w:p w14:paraId="6AAA80FC" w14:textId="77777777" w:rsidR="007B4CB5" w:rsidRDefault="007B4CB5" w:rsidP="007B4CB5">
      <w:pPr>
        <w:spacing w:after="0"/>
      </w:pPr>
    </w:p>
    <w:p w14:paraId="2A2346D3" w14:textId="77777777" w:rsidR="007B4CB5" w:rsidRPr="00A36289" w:rsidRDefault="007B4CB5" w:rsidP="007B4CB5">
      <w:pPr>
        <w:spacing w:after="0"/>
        <w:rPr>
          <w:b/>
          <w:bCs/>
        </w:rPr>
      </w:pPr>
      <w:r>
        <w:rPr>
          <w:b/>
          <w:bCs/>
        </w:rPr>
        <w:t xml:space="preserve">Observation 5: </w:t>
      </w:r>
      <w:r w:rsidRPr="00A36289">
        <w:rPr>
          <w:b/>
          <w:bCs/>
        </w:rPr>
        <w:t>“SDT without UE context relocation”</w:t>
      </w:r>
      <w:r>
        <w:rPr>
          <w:b/>
          <w:bCs/>
        </w:rPr>
        <w:t xml:space="preserve"> and </w:t>
      </w:r>
      <w:r w:rsidRPr="00A36289">
        <w:rPr>
          <w:b/>
          <w:bCs/>
        </w:rPr>
        <w:t>“NR-DC with MN-terminated radio bearer with SCG leg”</w:t>
      </w:r>
      <w:r>
        <w:rPr>
          <w:b/>
          <w:bCs/>
        </w:rPr>
        <w:t xml:space="preserve"> respectively use </w:t>
      </w:r>
      <w:r w:rsidRPr="00EA5D1E">
        <w:rPr>
          <w:b/>
          <w:bCs/>
          <w:u w:val="single"/>
        </w:rPr>
        <w:t>F1-U</w:t>
      </w:r>
      <w:r>
        <w:rPr>
          <w:b/>
          <w:bCs/>
        </w:rPr>
        <w:t xml:space="preserve"> GTP-U tunnels and </w:t>
      </w:r>
      <w:proofErr w:type="spellStart"/>
      <w:r w:rsidRPr="00EA5D1E">
        <w:rPr>
          <w:b/>
          <w:bCs/>
          <w:u w:val="single"/>
        </w:rPr>
        <w:t>Xn</w:t>
      </w:r>
      <w:proofErr w:type="spellEnd"/>
      <w:r w:rsidRPr="00EA5D1E">
        <w:rPr>
          <w:b/>
          <w:bCs/>
          <w:u w:val="single"/>
        </w:rPr>
        <w:t>-U</w:t>
      </w:r>
      <w:r>
        <w:rPr>
          <w:b/>
          <w:bCs/>
        </w:rPr>
        <w:t xml:space="preserve"> GTP-U tunnels </w:t>
      </w:r>
      <w:r w:rsidRPr="00AF1E68">
        <w:rPr>
          <w:b/>
          <w:bCs/>
        </w:rPr>
        <w:t xml:space="preserve">between the PDCP-terminating </w:t>
      </w:r>
      <w:proofErr w:type="spellStart"/>
      <w:r w:rsidRPr="00AF1E68">
        <w:rPr>
          <w:b/>
          <w:bCs/>
        </w:rPr>
        <w:t>gNB</w:t>
      </w:r>
      <w:proofErr w:type="spellEnd"/>
      <w:r w:rsidRPr="00AF1E68">
        <w:rPr>
          <w:b/>
          <w:bCs/>
        </w:rPr>
        <w:t xml:space="preserve"> and the RLC-terminating </w:t>
      </w:r>
      <w:proofErr w:type="spellStart"/>
      <w:r w:rsidRPr="00AF1E68">
        <w:rPr>
          <w:b/>
          <w:bCs/>
        </w:rPr>
        <w:t>gNB</w:t>
      </w:r>
      <w:proofErr w:type="spellEnd"/>
      <w:r>
        <w:rPr>
          <w:b/>
          <w:bCs/>
        </w:rPr>
        <w:t xml:space="preserve"> to </w:t>
      </w:r>
      <w:r w:rsidRPr="00AF1E68">
        <w:rPr>
          <w:b/>
          <w:bCs/>
        </w:rPr>
        <w:t xml:space="preserve">carry UP traffic between the PDCP-terminating </w:t>
      </w:r>
      <w:proofErr w:type="spellStart"/>
      <w:r w:rsidRPr="00AF1E68">
        <w:rPr>
          <w:b/>
          <w:bCs/>
        </w:rPr>
        <w:t>gNB</w:t>
      </w:r>
      <w:proofErr w:type="spellEnd"/>
      <w:r w:rsidRPr="00AF1E68">
        <w:rPr>
          <w:b/>
          <w:bCs/>
        </w:rPr>
        <w:t xml:space="preserve"> and the UE via the RLC-terminating </w:t>
      </w:r>
      <w:proofErr w:type="spellStart"/>
      <w:r w:rsidRPr="00AF1E68">
        <w:rPr>
          <w:b/>
          <w:bCs/>
        </w:rPr>
        <w:t>gNB</w:t>
      </w:r>
      <w:proofErr w:type="spellEnd"/>
      <w:r>
        <w:rPr>
          <w:b/>
          <w:bCs/>
        </w:rPr>
        <w:t>. Reusing cross-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F1-U tunnels </w:t>
      </w:r>
      <w:proofErr w:type="gramStart"/>
      <w:r>
        <w:rPr>
          <w:b/>
          <w:bCs/>
        </w:rPr>
        <w:t>similar to</w:t>
      </w:r>
      <w:proofErr w:type="gramEnd"/>
      <w:r>
        <w:rPr>
          <w:b/>
          <w:bCs/>
        </w:rPr>
        <w:t xml:space="preserve"> SDT for LTM would reduce transport latency and is thus more suitable.    </w:t>
      </w:r>
    </w:p>
    <w:p w14:paraId="2660C91F" w14:textId="77777777" w:rsidR="007B4CB5" w:rsidRPr="00816BE7" w:rsidRDefault="007B4CB5" w:rsidP="007B4CB5">
      <w:pPr>
        <w:spacing w:after="0"/>
      </w:pPr>
    </w:p>
    <w:p w14:paraId="6A107424" w14:textId="77777777" w:rsidR="007B4CB5" w:rsidRPr="004B0E6C" w:rsidRDefault="007B4CB5" w:rsidP="007B4CB5">
      <w:pPr>
        <w:spacing w:after="0"/>
        <w:rPr>
          <w:b/>
          <w:bCs/>
        </w:rPr>
      </w:pPr>
      <w:r>
        <w:rPr>
          <w:b/>
          <w:bCs/>
        </w:rPr>
        <w:t>Prop</w:t>
      </w:r>
      <w:r w:rsidRPr="006C054E">
        <w:rPr>
          <w:b/>
          <w:bCs/>
        </w:rPr>
        <w:t>osal</w:t>
      </w:r>
      <w:r>
        <w:rPr>
          <w:b/>
          <w:bCs/>
        </w:rPr>
        <w:t xml:space="preserve"> 3a: The transport of UE’s UP traffic uses F1-U GTP-U tunnels between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the PDCP-terminating LTM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of the RLC-terminating LTM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. </w:t>
      </w:r>
    </w:p>
    <w:p w14:paraId="144466AB" w14:textId="77777777" w:rsidR="007B4CB5" w:rsidRDefault="007B4CB5" w:rsidP="007B4CB5">
      <w:pPr>
        <w:spacing w:after="0"/>
        <w:rPr>
          <w:b/>
          <w:bCs/>
        </w:rPr>
      </w:pPr>
    </w:p>
    <w:p w14:paraId="1F235C94" w14:textId="77777777" w:rsidR="007B4CB5" w:rsidRPr="0074482F" w:rsidRDefault="007B4CB5" w:rsidP="007B4CB5">
      <w:pPr>
        <w:spacing w:after="0"/>
        <w:rPr>
          <w:b/>
          <w:bCs/>
        </w:rPr>
      </w:pPr>
      <w:r w:rsidRPr="006C054E">
        <w:rPr>
          <w:b/>
          <w:bCs/>
        </w:rPr>
        <w:t>Proposal</w:t>
      </w:r>
      <w:r>
        <w:rPr>
          <w:b/>
          <w:bCs/>
        </w:rPr>
        <w:t xml:space="preserve"> 3b</w:t>
      </w:r>
      <w:r w:rsidRPr="006C054E">
        <w:rPr>
          <w:b/>
          <w:bCs/>
        </w:rPr>
        <w:t xml:space="preserve">: During LTM preparation, the PDCP-terminating LTM candidate </w:t>
      </w:r>
      <w:proofErr w:type="spellStart"/>
      <w:r w:rsidRPr="006C054E">
        <w:rPr>
          <w:b/>
          <w:bCs/>
        </w:rPr>
        <w:t>gNB</w:t>
      </w:r>
      <w:proofErr w:type="spellEnd"/>
      <w:r w:rsidRPr="006C054E">
        <w:rPr>
          <w:b/>
          <w:bCs/>
        </w:rPr>
        <w:t xml:space="preserve"> and each candidate </w:t>
      </w:r>
      <w:r>
        <w:rPr>
          <w:b/>
          <w:bCs/>
        </w:rPr>
        <w:t xml:space="preserve">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exchange UP transport layer info for the </w:t>
      </w:r>
      <w:r w:rsidRPr="004B0E6C">
        <w:rPr>
          <w:b/>
          <w:bCs/>
        </w:rPr>
        <w:t>establishment</w:t>
      </w:r>
      <w:r>
        <w:rPr>
          <w:b/>
          <w:bCs/>
        </w:rPr>
        <w:t xml:space="preserve"> of the tunnel that transports the PDCP PDUs of a UE’s DRB</w:t>
      </w:r>
      <w:r w:rsidRPr="004B0E6C">
        <w:rPr>
          <w:b/>
          <w:bCs/>
        </w:rPr>
        <w:t>.</w:t>
      </w:r>
    </w:p>
    <w:p w14:paraId="2AA364EC" w14:textId="77777777" w:rsidR="007B4CB5" w:rsidRPr="008E0BA7" w:rsidRDefault="007B4CB5" w:rsidP="007B4CB5">
      <w:pPr>
        <w:pStyle w:val="Heading3"/>
      </w:pPr>
      <w:r>
        <w:t>3</w:t>
      </w:r>
      <w:r w:rsidRPr="008E0BA7">
        <w:t>.2.3</w:t>
      </w:r>
      <w:r w:rsidRPr="008E0BA7">
        <w:tab/>
        <w:t>Configuration-related aspects</w:t>
      </w:r>
    </w:p>
    <w:p w14:paraId="59636C54" w14:textId="77777777" w:rsidR="007B4CB5" w:rsidRDefault="007B4CB5" w:rsidP="007B4CB5">
      <w:pPr>
        <w:spacing w:after="0"/>
      </w:pPr>
      <w:r>
        <w:t xml:space="preserve">In “SDT without UE context relocation” (see Annex A.3), the PDCP-terminating </w:t>
      </w:r>
      <w:proofErr w:type="spellStart"/>
      <w:r>
        <w:t>gNB</w:t>
      </w:r>
      <w:proofErr w:type="spellEnd"/>
      <w:r>
        <w:t xml:space="preserve"> decides on both PDCP-config and RLC-</w:t>
      </w:r>
      <w:proofErr w:type="spellStart"/>
      <w:r>
        <w:t>bearerConfig</w:t>
      </w:r>
      <w:proofErr w:type="spellEnd"/>
      <w:r>
        <w:t xml:space="preserve"> for the UE. Any </w:t>
      </w:r>
      <w:proofErr w:type="spellStart"/>
      <w:r>
        <w:t>CellGroupConfig</w:t>
      </w:r>
      <w:proofErr w:type="spellEnd"/>
      <w:r>
        <w:t xml:space="preserve"> generated by the </w:t>
      </w:r>
      <w:proofErr w:type="spellStart"/>
      <w:r>
        <w:t>gNB</w:t>
      </w:r>
      <w:proofErr w:type="spellEnd"/>
      <w:r>
        <w:t xml:space="preserve">-DU of the RLC-terminating </w:t>
      </w:r>
      <w:proofErr w:type="spellStart"/>
      <w:r>
        <w:t>gNB</w:t>
      </w:r>
      <w:proofErr w:type="spellEnd"/>
      <w:r>
        <w:t xml:space="preserve"> is simply ignored and never configured on the UE.</w:t>
      </w:r>
    </w:p>
    <w:p w14:paraId="563FAE01" w14:textId="77777777" w:rsidR="007B4CB5" w:rsidRDefault="007B4CB5" w:rsidP="007B4CB5">
      <w:pPr>
        <w:spacing w:after="0"/>
      </w:pPr>
    </w:p>
    <w:p w14:paraId="64032DE2" w14:textId="77777777" w:rsidR="007B4CB5" w:rsidRDefault="007B4CB5" w:rsidP="007B4CB5">
      <w:pPr>
        <w:spacing w:after="0"/>
      </w:pPr>
      <w:r>
        <w:t xml:space="preserve">In “NR-DC with MN-terminated radio bearer with SCG leg” (see Annex B.3), the MN PDCP-terminating </w:t>
      </w:r>
      <w:proofErr w:type="spellStart"/>
      <w:r>
        <w:t>gNB</w:t>
      </w:r>
      <w:proofErr w:type="spellEnd"/>
      <w:r>
        <w:t xml:space="preserve"> decides on </w:t>
      </w:r>
      <w:proofErr w:type="spellStart"/>
      <w:r w:rsidRPr="00C150E2">
        <w:t>radioBearerConfig</w:t>
      </w:r>
      <w:proofErr w:type="spellEnd"/>
      <w:r>
        <w:t xml:space="preserve">, whereas the SN RLC-terminating </w:t>
      </w:r>
      <w:proofErr w:type="spellStart"/>
      <w:r>
        <w:t>gNB</w:t>
      </w:r>
      <w:proofErr w:type="spellEnd"/>
      <w:r>
        <w:t xml:space="preserve"> decides on the full </w:t>
      </w:r>
      <w:r w:rsidRPr="00B021EE">
        <w:t xml:space="preserve">secondary </w:t>
      </w:r>
      <w:proofErr w:type="spellStart"/>
      <w:r w:rsidRPr="00B021EE">
        <w:t>CellGroupConfig</w:t>
      </w:r>
      <w:proofErr w:type="spellEnd"/>
      <w:r w:rsidRPr="00B021EE">
        <w:t xml:space="preserve"> including RLC-</w:t>
      </w:r>
      <w:proofErr w:type="spellStart"/>
      <w:r w:rsidRPr="00B021EE">
        <w:t>BearerConfig</w:t>
      </w:r>
      <w:proofErr w:type="spellEnd"/>
      <w:r w:rsidRPr="00B021EE">
        <w:t xml:space="preserve"> for the SCG leg</w:t>
      </w:r>
      <w:r>
        <w:t>.</w:t>
      </w:r>
    </w:p>
    <w:p w14:paraId="690428EA" w14:textId="77777777" w:rsidR="007B4CB5" w:rsidRDefault="007B4CB5" w:rsidP="007B4CB5">
      <w:pPr>
        <w:spacing w:after="0"/>
      </w:pPr>
    </w:p>
    <w:p w14:paraId="5FA295D6" w14:textId="77777777" w:rsidR="007B4CB5" w:rsidRDefault="007B4CB5" w:rsidP="007B4CB5">
      <w:pPr>
        <w:spacing w:after="0"/>
      </w:pPr>
      <w:r>
        <w:t xml:space="preserve">For LTM, each LTM candidate </w:t>
      </w:r>
      <w:proofErr w:type="spellStart"/>
      <w:r>
        <w:t>gNB</w:t>
      </w:r>
      <w:proofErr w:type="spellEnd"/>
      <w:r>
        <w:t xml:space="preserve"> generates the </w:t>
      </w:r>
      <w:proofErr w:type="spellStart"/>
      <w:r w:rsidRPr="00B021EE">
        <w:t>CellGroupConfig</w:t>
      </w:r>
      <w:proofErr w:type="spellEnd"/>
      <w:r>
        <w:t xml:space="preserve"> for its own LTM candidate cells, so the NR-DC approach is more suitable. In this case, each candidate RLC-terminating </w:t>
      </w:r>
      <w:proofErr w:type="spellStart"/>
      <w:r>
        <w:t>gNB</w:t>
      </w:r>
      <w:proofErr w:type="spellEnd"/>
      <w:r>
        <w:t xml:space="preserve"> provides the </w:t>
      </w:r>
      <w:proofErr w:type="spellStart"/>
      <w:r>
        <w:t>CellGroupConfig</w:t>
      </w:r>
      <w:proofErr w:type="spellEnd"/>
      <w:r>
        <w:t xml:space="preserve"> to the PDCP-terminating </w:t>
      </w:r>
      <w:proofErr w:type="spellStart"/>
      <w:r>
        <w:t>gNB</w:t>
      </w:r>
      <w:proofErr w:type="spellEnd"/>
      <w:r>
        <w:t xml:space="preserve"> during LTM preparation. On the other hand, the PDCP-terminating </w:t>
      </w:r>
      <w:proofErr w:type="spellStart"/>
      <w:r>
        <w:t>gNB</w:t>
      </w:r>
      <w:proofErr w:type="spellEnd"/>
      <w:r>
        <w:t xml:space="preserve"> generates the </w:t>
      </w:r>
      <w:proofErr w:type="spellStart"/>
      <w:r>
        <w:t>radioBearerConfig</w:t>
      </w:r>
      <w:proofErr w:type="spellEnd"/>
      <w:r>
        <w:t xml:space="preserve"> for all the LTM candidate configurations. The PDCP-terminating </w:t>
      </w:r>
      <w:proofErr w:type="spellStart"/>
      <w:r>
        <w:t>gNB</w:t>
      </w:r>
      <w:proofErr w:type="spellEnd"/>
      <w:r>
        <w:t xml:space="preserve"> combines all the configurations into an RRC message and sends it to the UE.</w:t>
      </w:r>
    </w:p>
    <w:p w14:paraId="7B5B241B" w14:textId="77777777" w:rsidR="007B4CB5" w:rsidRDefault="007B4CB5" w:rsidP="007B4CB5">
      <w:pPr>
        <w:spacing w:after="0"/>
      </w:pPr>
    </w:p>
    <w:p w14:paraId="72851931" w14:textId="77777777" w:rsidR="007B4CB5" w:rsidRDefault="007B4CB5" w:rsidP="007B4CB5">
      <w:pPr>
        <w:spacing w:after="0"/>
        <w:rPr>
          <w:b/>
          <w:bCs/>
        </w:rPr>
      </w:pPr>
      <w:r>
        <w:rPr>
          <w:b/>
          <w:bCs/>
        </w:rPr>
        <w:t xml:space="preserve">Observation 6: </w:t>
      </w:r>
      <w:r w:rsidRPr="005C1E8D">
        <w:rPr>
          <w:b/>
          <w:bCs/>
        </w:rPr>
        <w:t>In “SDT without UE context relocation”</w:t>
      </w:r>
      <w:r>
        <w:rPr>
          <w:b/>
          <w:bCs/>
        </w:rPr>
        <w:t xml:space="preserve">, a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generated by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is discarded. In </w:t>
      </w:r>
      <w:r w:rsidRPr="00A36289">
        <w:rPr>
          <w:b/>
          <w:bCs/>
        </w:rPr>
        <w:t>“NR-DC with MN-terminated radio bearer with SCG leg”</w:t>
      </w:r>
      <w:r>
        <w:rPr>
          <w:b/>
          <w:bCs/>
        </w:rPr>
        <w:t xml:space="preserve">, the SN generates the full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, which is then configured on the UE by the MN. In LTM, each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decides on the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for its own cells so the NR-DC approach is more adequate.</w:t>
      </w:r>
    </w:p>
    <w:p w14:paraId="77245087" w14:textId="77777777" w:rsidR="007B4CB5" w:rsidRDefault="007B4CB5" w:rsidP="007B4CB5">
      <w:pPr>
        <w:spacing w:after="0"/>
      </w:pPr>
    </w:p>
    <w:p w14:paraId="47324241" w14:textId="77777777" w:rsidR="007B4CB5" w:rsidRDefault="007B4CB5" w:rsidP="007B4CB5">
      <w:pPr>
        <w:spacing w:after="0"/>
        <w:rPr>
          <w:b/>
          <w:bCs/>
        </w:rPr>
      </w:pPr>
      <w:r w:rsidRPr="006C054E">
        <w:rPr>
          <w:b/>
          <w:bCs/>
        </w:rPr>
        <w:t>Proposal</w:t>
      </w:r>
      <w:r>
        <w:rPr>
          <w:b/>
          <w:bCs/>
        </w:rPr>
        <w:t xml:space="preserve"> 4</w:t>
      </w:r>
      <w:r w:rsidRPr="006C054E">
        <w:rPr>
          <w:b/>
          <w:bCs/>
        </w:rPr>
        <w:t xml:space="preserve">: </w:t>
      </w:r>
      <w:proofErr w:type="gramStart"/>
      <w:r>
        <w:rPr>
          <w:b/>
          <w:bCs/>
        </w:rPr>
        <w:t>Similar to</w:t>
      </w:r>
      <w:proofErr w:type="gramEnd"/>
      <w:r>
        <w:rPr>
          <w:b/>
          <w:bCs/>
        </w:rPr>
        <w:t xml:space="preserve"> NR-DC procedure, during LTM preparation:</w:t>
      </w:r>
    </w:p>
    <w:p w14:paraId="6E249126" w14:textId="77777777" w:rsidR="007B4CB5" w:rsidRPr="00887615" w:rsidRDefault="007B4CB5" w:rsidP="007B4CB5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r w:rsidRPr="008649E7">
        <w:rPr>
          <w:b/>
          <w:bCs/>
        </w:rPr>
        <w:t xml:space="preserve">The PDCP-terminating </w:t>
      </w:r>
      <w:proofErr w:type="spellStart"/>
      <w:r w:rsidRPr="008649E7">
        <w:rPr>
          <w:b/>
          <w:bCs/>
        </w:rPr>
        <w:t>gNB</w:t>
      </w:r>
      <w:proofErr w:type="spellEnd"/>
      <w:r w:rsidRPr="008649E7">
        <w:rPr>
          <w:b/>
          <w:bCs/>
        </w:rPr>
        <w:t xml:space="preserve"> generates</w:t>
      </w:r>
      <w:r>
        <w:rPr>
          <w:b/>
          <w:bCs/>
        </w:rPr>
        <w:t xml:space="preserve"> the </w:t>
      </w:r>
      <w:proofErr w:type="spellStart"/>
      <w:r>
        <w:rPr>
          <w:b/>
          <w:bCs/>
        </w:rPr>
        <w:t>radioBearerConfig</w:t>
      </w:r>
      <w:proofErr w:type="spellEnd"/>
      <w:r>
        <w:rPr>
          <w:b/>
          <w:bCs/>
        </w:rPr>
        <w:t xml:space="preserve"> for all LTM candidate configurations.</w:t>
      </w:r>
    </w:p>
    <w:p w14:paraId="0BE16155" w14:textId="77777777" w:rsidR="007B4CB5" w:rsidRDefault="007B4CB5" w:rsidP="007B4CB5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r>
        <w:rPr>
          <w:b/>
          <w:bCs/>
        </w:rPr>
        <w:t>Each candidate</w:t>
      </w:r>
      <w:r w:rsidRPr="00C150E2">
        <w:rPr>
          <w:b/>
          <w:bCs/>
        </w:rPr>
        <w:t xml:space="preserve"> RLC-terminating </w:t>
      </w:r>
      <w:proofErr w:type="spellStart"/>
      <w:r w:rsidRPr="00C150E2">
        <w:rPr>
          <w:b/>
          <w:bCs/>
        </w:rPr>
        <w:t>gNB</w:t>
      </w:r>
      <w:proofErr w:type="spellEnd"/>
      <w:r w:rsidRPr="00C150E2">
        <w:rPr>
          <w:b/>
          <w:bCs/>
        </w:rPr>
        <w:t xml:space="preserve"> generates the </w:t>
      </w:r>
      <w:proofErr w:type="spellStart"/>
      <w:r w:rsidRPr="00C150E2">
        <w:rPr>
          <w:b/>
          <w:bCs/>
        </w:rPr>
        <w:t>CellGroupConfig</w:t>
      </w:r>
      <w:proofErr w:type="spellEnd"/>
      <w:r w:rsidRPr="00C150E2">
        <w:rPr>
          <w:b/>
          <w:bCs/>
        </w:rPr>
        <w:t xml:space="preserve"> for </w:t>
      </w:r>
      <w:r>
        <w:rPr>
          <w:b/>
          <w:bCs/>
        </w:rPr>
        <w:t xml:space="preserve">its own LTM candidate configurations and shares it with the </w:t>
      </w:r>
      <w:r w:rsidRPr="008649E7">
        <w:rPr>
          <w:b/>
          <w:bCs/>
        </w:rPr>
        <w:t xml:space="preserve">PDCP-terminating </w:t>
      </w:r>
      <w:r>
        <w:rPr>
          <w:b/>
          <w:bCs/>
        </w:rPr>
        <w:t xml:space="preserve">LTM candidate </w:t>
      </w:r>
      <w:proofErr w:type="spellStart"/>
      <w:r w:rsidRPr="008649E7">
        <w:rPr>
          <w:b/>
          <w:bCs/>
        </w:rPr>
        <w:t>gNB</w:t>
      </w:r>
      <w:proofErr w:type="spellEnd"/>
      <w:r w:rsidRPr="00C150E2">
        <w:rPr>
          <w:b/>
          <w:bCs/>
        </w:rPr>
        <w:t>.</w:t>
      </w:r>
    </w:p>
    <w:p w14:paraId="605FBD8A" w14:textId="77777777" w:rsidR="007B4CB5" w:rsidRPr="00C150E2" w:rsidRDefault="007B4CB5" w:rsidP="007B4CB5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r>
        <w:rPr>
          <w:b/>
          <w:bCs/>
        </w:rPr>
        <w:t xml:space="preserve">The </w:t>
      </w:r>
      <w:r w:rsidRPr="008649E7">
        <w:rPr>
          <w:b/>
          <w:bCs/>
        </w:rPr>
        <w:t xml:space="preserve">PDCP-terminating </w:t>
      </w:r>
      <w:proofErr w:type="spellStart"/>
      <w:r w:rsidRPr="008649E7">
        <w:rPr>
          <w:b/>
          <w:bCs/>
        </w:rPr>
        <w:t>gNB</w:t>
      </w:r>
      <w:proofErr w:type="spellEnd"/>
      <w:r>
        <w:rPr>
          <w:b/>
          <w:bCs/>
        </w:rPr>
        <w:t xml:space="preserve"> combines all configurations into an RRC message and sends it to the UE.</w:t>
      </w:r>
    </w:p>
    <w:p w14:paraId="53F731CC" w14:textId="77777777" w:rsidR="007B4CB5" w:rsidRPr="008E0BA7" w:rsidRDefault="007B4CB5" w:rsidP="007B4CB5">
      <w:pPr>
        <w:pStyle w:val="Heading3"/>
      </w:pPr>
      <w:r>
        <w:t>3</w:t>
      </w:r>
      <w:r w:rsidRPr="008E0BA7">
        <w:t>.2.4</w:t>
      </w:r>
      <w:r w:rsidRPr="008E0BA7">
        <w:tab/>
        <w:t>Security-related aspects</w:t>
      </w:r>
    </w:p>
    <w:p w14:paraId="4D3E30B5" w14:textId="77777777" w:rsidR="007B4CB5" w:rsidRDefault="007B4CB5" w:rsidP="007B4CB5">
      <w:pPr>
        <w:spacing w:after="0"/>
      </w:pPr>
      <w:r>
        <w:t xml:space="preserve">In “SDT without UE context relocation” (see Annex A.4), the UE transitions to RRC_INACTIVE, so security update is mandatory and PDCP </w:t>
      </w:r>
      <w:proofErr w:type="gramStart"/>
      <w:r>
        <w:t>has to</w:t>
      </w:r>
      <w:proofErr w:type="gramEnd"/>
      <w:r>
        <w:t xml:space="preserve"> be re-established. </w:t>
      </w:r>
    </w:p>
    <w:p w14:paraId="65DF622C" w14:textId="77777777" w:rsidR="007B4CB5" w:rsidRDefault="007B4CB5" w:rsidP="007B4CB5">
      <w:pPr>
        <w:spacing w:after="0"/>
      </w:pPr>
    </w:p>
    <w:p w14:paraId="45C62AB2" w14:textId="77777777" w:rsidR="007B4CB5" w:rsidRDefault="007B4CB5" w:rsidP="007B4CB5">
      <w:pPr>
        <w:spacing w:after="0"/>
      </w:pPr>
      <w:r>
        <w:t xml:space="preserve">In “NR-DC with MN-terminated radio bearer with SCG leg” (see Annex B.4), during SN mobility with no MN change, the UE remains in </w:t>
      </w:r>
      <w:r w:rsidRPr="007618A6">
        <w:t>RRC_CONNECTED</w:t>
      </w:r>
      <w:r>
        <w:t>, so MN security update is optional.</w:t>
      </w:r>
    </w:p>
    <w:p w14:paraId="5E60BA0A" w14:textId="77777777" w:rsidR="007B4CB5" w:rsidRDefault="007B4CB5" w:rsidP="007B4CB5">
      <w:pPr>
        <w:spacing w:after="0"/>
      </w:pPr>
    </w:p>
    <w:p w14:paraId="3FCE077F" w14:textId="77777777" w:rsidR="007B4CB5" w:rsidRDefault="007B4CB5" w:rsidP="007B4CB5">
      <w:pPr>
        <w:spacing w:after="0"/>
      </w:pPr>
      <w:r>
        <w:t>Since LTM is a mobility solution for RRC_CONNECTED state and assuming PDCP is not relocated during inter-</w:t>
      </w:r>
      <w:proofErr w:type="spellStart"/>
      <w:r>
        <w:t>gNB</w:t>
      </w:r>
      <w:proofErr w:type="spellEnd"/>
      <w:r>
        <w:t xml:space="preserve"> cell switches, this would resemble the NR-DC scenario where security update is optional.</w:t>
      </w:r>
    </w:p>
    <w:p w14:paraId="5E026242" w14:textId="77777777" w:rsidR="007B4CB5" w:rsidRDefault="007B4CB5" w:rsidP="007B4CB5">
      <w:pPr>
        <w:spacing w:after="0"/>
      </w:pPr>
    </w:p>
    <w:p w14:paraId="1C8076FD" w14:textId="77777777" w:rsidR="007B4CB5" w:rsidRPr="003D1A12" w:rsidRDefault="007B4CB5" w:rsidP="007B4CB5">
      <w:pPr>
        <w:spacing w:after="0"/>
        <w:rPr>
          <w:b/>
          <w:bCs/>
        </w:rPr>
      </w:pPr>
      <w:r>
        <w:rPr>
          <w:b/>
          <w:bCs/>
        </w:rPr>
        <w:t xml:space="preserve">Observation 7: In </w:t>
      </w:r>
      <w:r w:rsidRPr="005C1E8D">
        <w:rPr>
          <w:b/>
          <w:bCs/>
        </w:rPr>
        <w:t>“SDT without UE context relocation”</w:t>
      </w:r>
      <w:r>
        <w:rPr>
          <w:b/>
          <w:bCs/>
        </w:rPr>
        <w:t xml:space="preserve">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must reconfigure security on the UE due to transition to RRC_INACTIVE. In </w:t>
      </w:r>
      <w:r w:rsidRPr="00A36289">
        <w:rPr>
          <w:b/>
          <w:bCs/>
        </w:rPr>
        <w:t>“NR-DC with MN-terminated radio bearer with SCG leg”</w:t>
      </w:r>
      <w:r>
        <w:rPr>
          <w:b/>
          <w:bCs/>
        </w:rPr>
        <w:t xml:space="preserve">, the MN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does not have to reconfigure MN security during SN mobility with no MN change since the UE remains in RRC_CONNECTED. Since LTM is a connected-mode mobility solution, no security requirement applies upon sole change of RLC-termination point </w:t>
      </w:r>
      <w:proofErr w:type="gramStart"/>
      <w:r>
        <w:rPr>
          <w:b/>
          <w:bCs/>
        </w:rPr>
        <w:t>similar to</w:t>
      </w:r>
      <w:proofErr w:type="gramEnd"/>
      <w:r>
        <w:rPr>
          <w:b/>
          <w:bCs/>
        </w:rPr>
        <w:t xml:space="preserve"> the NR-DC scenario.  </w:t>
      </w:r>
    </w:p>
    <w:p w14:paraId="076188CD" w14:textId="77777777" w:rsidR="007B4CB5" w:rsidRDefault="007B4CB5" w:rsidP="007B4CB5">
      <w:pPr>
        <w:spacing w:after="0"/>
      </w:pPr>
    </w:p>
    <w:p w14:paraId="43C9DF7D" w14:textId="77777777" w:rsidR="007B4CB5" w:rsidRPr="006B6896" w:rsidRDefault="007B4CB5" w:rsidP="007B4CB5">
      <w:pPr>
        <w:spacing w:after="0"/>
        <w:rPr>
          <w:b/>
          <w:bCs/>
        </w:rPr>
      </w:pPr>
      <w:r>
        <w:rPr>
          <w:b/>
          <w:bCs/>
        </w:rPr>
        <w:t>Proposal 5</w:t>
      </w:r>
      <w:r w:rsidRPr="004F74B6">
        <w:rPr>
          <w:b/>
          <w:bCs/>
        </w:rPr>
        <w:t xml:space="preserve">: </w:t>
      </w:r>
      <w:r>
        <w:rPr>
          <w:b/>
          <w:bCs/>
        </w:rPr>
        <w:t xml:space="preserve">For LTM with fixed PDCP-terminating LTM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, </w:t>
      </w:r>
      <w:proofErr w:type="gramStart"/>
      <w:r>
        <w:rPr>
          <w:b/>
          <w:bCs/>
        </w:rPr>
        <w:t>similar to</w:t>
      </w:r>
      <w:proofErr w:type="gramEnd"/>
      <w:r>
        <w:rPr>
          <w:b/>
          <w:bCs/>
        </w:rPr>
        <w:t xml:space="preserve"> NR-DC bearer switch without PDCP termination point change, there is no need to reconfigure </w:t>
      </w:r>
      <w:proofErr w:type="spellStart"/>
      <w:r>
        <w:rPr>
          <w:b/>
          <w:bCs/>
        </w:rPr>
        <w:t>K</w:t>
      </w:r>
      <w:r w:rsidRPr="00EE6D0D">
        <w:rPr>
          <w:b/>
          <w:bCs/>
          <w:vertAlign w:val="subscript"/>
        </w:rPr>
        <w:t>gNB</w:t>
      </w:r>
      <w:proofErr w:type="spellEnd"/>
      <w:r>
        <w:rPr>
          <w:b/>
          <w:bCs/>
        </w:rPr>
        <w:t xml:space="preserve"> for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cell switches.</w:t>
      </w:r>
    </w:p>
    <w:p w14:paraId="328F8F09" w14:textId="77777777" w:rsidR="007B4CB5" w:rsidRDefault="007B4CB5" w:rsidP="007B4CB5">
      <w:pPr>
        <w:pStyle w:val="Heading2"/>
      </w:pPr>
      <w:r>
        <w:t>3.3</w:t>
      </w:r>
      <w:r>
        <w:tab/>
        <w:t>Support of subsequent LTM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B4CB5" w14:paraId="67E57692" w14:textId="77777777" w:rsidTr="009957EB">
        <w:tc>
          <w:tcPr>
            <w:tcW w:w="9631" w:type="dxa"/>
          </w:tcPr>
          <w:p w14:paraId="486F10D4" w14:textId="77777777" w:rsidR="007B4CB5" w:rsidRDefault="007B4CB5" w:rsidP="009957EB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4F159FF9" wp14:editId="15B97F9A">
                  <wp:extent cx="5970270" cy="1291703"/>
                  <wp:effectExtent l="0" t="0" r="0" b="3810"/>
                  <wp:docPr id="1755552006" name="Picture 1" descr="A computer screen shot of a 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5552006" name="Picture 1" descr="A computer screen shot of a 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7517" cy="13062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4CB5" w14:paraId="2689E090" w14:textId="77777777" w:rsidTr="009957EB">
        <w:tc>
          <w:tcPr>
            <w:tcW w:w="9631" w:type="dxa"/>
          </w:tcPr>
          <w:p w14:paraId="6902ABE8" w14:textId="77777777" w:rsidR="007B4CB5" w:rsidRDefault="007B4CB5" w:rsidP="009957EB">
            <w:pPr>
              <w:spacing w:after="0"/>
              <w:jc w:val="center"/>
            </w:pPr>
            <w:r>
              <w:rPr>
                <w:b/>
                <w:bCs/>
              </w:rPr>
              <w:t>Figure 3 – Subsequent inter-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LTM with fixed PDCP-terminating LTM candidate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changing RLC-terminating LTM candidate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</w:p>
        </w:tc>
      </w:tr>
    </w:tbl>
    <w:p w14:paraId="1278C2C4" w14:textId="77777777" w:rsidR="007B4CB5" w:rsidRDefault="007B4CB5" w:rsidP="007B4CB5">
      <w:pPr>
        <w:spacing w:after="0"/>
      </w:pPr>
    </w:p>
    <w:p w14:paraId="3DD4937F" w14:textId="77777777" w:rsidR="007B4CB5" w:rsidRDefault="007B4CB5" w:rsidP="007B4CB5">
      <w:pPr>
        <w:spacing w:after="0"/>
      </w:pPr>
      <w:r>
        <w:t xml:space="preserve">Per the WID objective, RAN2#125bis confirmed the support of subsequent LTM, captured in the Chair notes as </w:t>
      </w:r>
      <w:proofErr w:type="gramStart"/>
      <w:r>
        <w:t>follows::</w:t>
      </w:r>
      <w:proofErr w:type="gramEnd"/>
    </w:p>
    <w:p w14:paraId="1F2B551E" w14:textId="77777777" w:rsidR="007B4CB5" w:rsidRPr="00101482" w:rsidRDefault="007B4CB5" w:rsidP="007B4CB5">
      <w:pPr>
        <w:pStyle w:val="ListParagraph"/>
        <w:numPr>
          <w:ilvl w:val="0"/>
          <w:numId w:val="13"/>
        </w:numPr>
        <w:spacing w:after="0"/>
        <w:rPr>
          <w:i/>
          <w:iCs/>
        </w:rPr>
      </w:pPr>
      <w:r w:rsidRPr="00101482">
        <w:rPr>
          <w:i/>
          <w:iCs/>
        </w:rPr>
        <w:t xml:space="preserve">Rel-19 inter-CU LTM also supports mixture of subsequent inter-CU LTM and subsequent intra-CU LTM after an inter-CU or intra-CU LTM </w:t>
      </w:r>
      <w:proofErr w:type="gramStart"/>
      <w:r w:rsidRPr="00101482">
        <w:rPr>
          <w:i/>
          <w:iCs/>
        </w:rPr>
        <w:t>switch</w:t>
      </w:r>
      <w:proofErr w:type="gramEnd"/>
    </w:p>
    <w:p w14:paraId="5C6D1B8A" w14:textId="77777777" w:rsidR="007B4CB5" w:rsidRDefault="007B4CB5" w:rsidP="007B4CB5">
      <w:pPr>
        <w:spacing w:after="0"/>
      </w:pPr>
    </w:p>
    <w:p w14:paraId="60C66D73" w14:textId="77777777" w:rsidR="007B4CB5" w:rsidRDefault="007B4CB5" w:rsidP="007B4CB5">
      <w:pPr>
        <w:spacing w:after="0"/>
      </w:pPr>
      <w:r>
        <w:t xml:space="preserve">In this section, we describe how subsequent LTM can easily be supported by the solution in Section 3.2.1. </w:t>
      </w:r>
    </w:p>
    <w:p w14:paraId="3761B955" w14:textId="77777777" w:rsidR="007B4CB5" w:rsidRDefault="007B4CB5" w:rsidP="007B4CB5">
      <w:pPr>
        <w:spacing w:after="0"/>
      </w:pPr>
    </w:p>
    <w:p w14:paraId="3B0FC294" w14:textId="77777777" w:rsidR="007B4CB5" w:rsidRDefault="007B4CB5" w:rsidP="007B4CB5">
      <w:pPr>
        <w:spacing w:after="0"/>
      </w:pPr>
      <w:r>
        <w:t>Figure 3 shows a subsequent inter-</w:t>
      </w:r>
      <w:proofErr w:type="spellStart"/>
      <w:r>
        <w:t>gNB</w:t>
      </w:r>
      <w:proofErr w:type="spellEnd"/>
      <w:r>
        <w:t xml:space="preserve"> LTM scenario where the UE performs multiple LTM executions, where the UE switches its RLC connection to the new target </w:t>
      </w:r>
      <w:proofErr w:type="spellStart"/>
      <w:r>
        <w:t>gNB</w:t>
      </w:r>
      <w:proofErr w:type="spellEnd"/>
      <w:r>
        <w:t xml:space="preserve"> per cell switch, but it always retains its PDCP connection to a fixed LTM candidate </w:t>
      </w:r>
      <w:proofErr w:type="spellStart"/>
      <w:r>
        <w:t>gNB</w:t>
      </w:r>
      <w:proofErr w:type="spellEnd"/>
      <w:r>
        <w:t xml:space="preserve"> throughout the cell switches. While the figure assumes each cell switch is towards a new </w:t>
      </w:r>
      <w:proofErr w:type="spellStart"/>
      <w:r>
        <w:t>gNB</w:t>
      </w:r>
      <w:proofErr w:type="spellEnd"/>
      <w:r>
        <w:t>, this does not preclude other scenarios, e.g., mix of intra-</w:t>
      </w:r>
      <w:proofErr w:type="spellStart"/>
      <w:r>
        <w:t>gNB</w:t>
      </w:r>
      <w:proofErr w:type="spellEnd"/>
      <w:r>
        <w:t xml:space="preserve"> cell switches and inter-</w:t>
      </w:r>
      <w:proofErr w:type="spellStart"/>
      <w:r>
        <w:t>gNB</w:t>
      </w:r>
      <w:proofErr w:type="spellEnd"/>
      <w:r>
        <w:t xml:space="preserve"> cell switches, or ping-ponging b/w the same pair of </w:t>
      </w:r>
      <w:proofErr w:type="spellStart"/>
      <w:r>
        <w:t>gNBs</w:t>
      </w:r>
      <w:proofErr w:type="spellEnd"/>
      <w:r>
        <w:t>, etc.</w:t>
      </w:r>
    </w:p>
    <w:p w14:paraId="66A8734B" w14:textId="77777777" w:rsidR="007B4CB5" w:rsidRDefault="007B4CB5" w:rsidP="007B4CB5">
      <w:pPr>
        <w:spacing w:after="0"/>
      </w:pPr>
    </w:p>
    <w:p w14:paraId="675BE1AE" w14:textId="77777777" w:rsidR="007B4CB5" w:rsidRDefault="007B4CB5" w:rsidP="007B4CB5">
      <w:pPr>
        <w:spacing w:after="0"/>
      </w:pPr>
      <w:r>
        <w:t>The scenario of Figure 3 can be easily supported using the same solution components as the scenario of Figure 2:</w:t>
      </w:r>
    </w:p>
    <w:p w14:paraId="4AEDBD75" w14:textId="77777777" w:rsidR="007B4CB5" w:rsidRDefault="007B4CB5" w:rsidP="007B4CB5">
      <w:pPr>
        <w:pStyle w:val="ListParagraph"/>
        <w:numPr>
          <w:ilvl w:val="0"/>
          <w:numId w:val="7"/>
        </w:numPr>
        <w:spacing w:after="0"/>
      </w:pPr>
      <w:r>
        <w:t xml:space="preserve">The PDCP-terminating </w:t>
      </w:r>
      <w:proofErr w:type="spellStart"/>
      <w:r>
        <w:t>gNB</w:t>
      </w:r>
      <w:proofErr w:type="spellEnd"/>
      <w:r>
        <w:t xml:space="preserve"> performs LTM preparation with each candidate RLC-terminating </w:t>
      </w:r>
      <w:proofErr w:type="spellStart"/>
      <w:r>
        <w:t>gNB</w:t>
      </w:r>
      <w:proofErr w:type="spellEnd"/>
      <w:r>
        <w:t xml:space="preserve"> </w:t>
      </w:r>
      <w:proofErr w:type="gramStart"/>
      <w:r>
        <w:t>for  various</w:t>
      </w:r>
      <w:proofErr w:type="gramEnd"/>
      <w:r>
        <w:t xml:space="preserve"> LTM candidate configurations</w:t>
      </w:r>
    </w:p>
    <w:p w14:paraId="1D8A04E7" w14:textId="77777777" w:rsidR="007B4CB5" w:rsidRDefault="007B4CB5" w:rsidP="007B4CB5">
      <w:pPr>
        <w:pStyle w:val="ListParagraph"/>
        <w:numPr>
          <w:ilvl w:val="0"/>
          <w:numId w:val="7"/>
        </w:numPr>
        <w:spacing w:after="0"/>
      </w:pPr>
      <w:r>
        <w:t xml:space="preserve">After each LTM execution, the UE sends an </w:t>
      </w:r>
      <w:proofErr w:type="spellStart"/>
      <w:r>
        <w:rPr>
          <w:i/>
          <w:iCs/>
          <w:lang w:val="en-US"/>
        </w:rPr>
        <w:t>RRCReconfigurationComplete</w:t>
      </w:r>
      <w:proofErr w:type="spellEnd"/>
      <w:r>
        <w:t xml:space="preserve"> message to the PDCP-terminating LTM candidate </w:t>
      </w:r>
      <w:proofErr w:type="spellStart"/>
      <w:r>
        <w:t>gNB</w:t>
      </w:r>
      <w:proofErr w:type="spellEnd"/>
      <w:r>
        <w:t xml:space="preserve"> via the new serving RLC-terminating LTM candidate </w:t>
      </w:r>
      <w:proofErr w:type="spellStart"/>
      <w:r>
        <w:t>gNB</w:t>
      </w:r>
      <w:proofErr w:type="spellEnd"/>
      <w:r>
        <w:t>.</w:t>
      </w:r>
    </w:p>
    <w:p w14:paraId="52EACBC3" w14:textId="77777777" w:rsidR="007B4CB5" w:rsidRDefault="007B4CB5" w:rsidP="007B4CB5">
      <w:pPr>
        <w:pStyle w:val="ListParagraph"/>
        <w:numPr>
          <w:ilvl w:val="0"/>
          <w:numId w:val="7"/>
        </w:numPr>
        <w:spacing w:after="0"/>
      </w:pPr>
      <w:r>
        <w:t xml:space="preserve">The PDCP-terminating LTM candidate </w:t>
      </w:r>
      <w:proofErr w:type="spellStart"/>
      <w:r>
        <w:t>gNB</w:t>
      </w:r>
      <w:proofErr w:type="spellEnd"/>
      <w:r>
        <w:t xml:space="preserve"> infers the new serving location of the UE from the </w:t>
      </w:r>
      <w:proofErr w:type="spellStart"/>
      <w:r>
        <w:rPr>
          <w:i/>
          <w:iCs/>
          <w:lang w:val="en-US"/>
        </w:rPr>
        <w:t>RRCReconfigurationComplete</w:t>
      </w:r>
      <w:proofErr w:type="spellEnd"/>
      <w:r>
        <w:t xml:space="preserve"> message.</w:t>
      </w:r>
    </w:p>
    <w:p w14:paraId="1497DA60" w14:textId="77777777" w:rsidR="007B4CB5" w:rsidRDefault="007B4CB5" w:rsidP="007B4CB5">
      <w:pPr>
        <w:pStyle w:val="ListParagraph"/>
        <w:numPr>
          <w:ilvl w:val="1"/>
          <w:numId w:val="7"/>
        </w:numPr>
        <w:spacing w:after="0"/>
      </w:pPr>
      <w:r>
        <w:t xml:space="preserve">UP transport is initiated/resumed between the PDCP-terminating LTM candidate </w:t>
      </w:r>
      <w:proofErr w:type="spellStart"/>
      <w:r>
        <w:t>gNB</w:t>
      </w:r>
      <w:proofErr w:type="spellEnd"/>
      <w:r>
        <w:t xml:space="preserve"> and the new serving RLC-terminating LTM candidate </w:t>
      </w:r>
      <w:proofErr w:type="spellStart"/>
      <w:proofErr w:type="gramStart"/>
      <w:r>
        <w:t>gNB</w:t>
      </w:r>
      <w:proofErr w:type="spellEnd"/>
      <w:r>
        <w:t xml:space="preserve"> .</w:t>
      </w:r>
      <w:proofErr w:type="gramEnd"/>
    </w:p>
    <w:p w14:paraId="20A142E2" w14:textId="77777777" w:rsidR="007B4CB5" w:rsidRDefault="007B4CB5" w:rsidP="007B4CB5">
      <w:pPr>
        <w:pStyle w:val="ListParagraph"/>
        <w:numPr>
          <w:ilvl w:val="1"/>
          <w:numId w:val="7"/>
        </w:numPr>
        <w:spacing w:after="0"/>
      </w:pPr>
      <w:r>
        <w:t xml:space="preserve">UP transport is deactivated/released between the PDCP-terminating LTM candidate </w:t>
      </w:r>
      <w:proofErr w:type="spellStart"/>
      <w:r>
        <w:t>gNB</w:t>
      </w:r>
      <w:proofErr w:type="spellEnd"/>
      <w:r>
        <w:t xml:space="preserve"> and the old serving RLC-terminating LTM candidate </w:t>
      </w:r>
      <w:proofErr w:type="spellStart"/>
      <w:proofErr w:type="gramStart"/>
      <w:r>
        <w:t>gNB</w:t>
      </w:r>
      <w:proofErr w:type="spellEnd"/>
      <w:proofErr w:type="gramEnd"/>
    </w:p>
    <w:p w14:paraId="658F9FCE" w14:textId="77777777" w:rsidR="007B4CB5" w:rsidRDefault="007B4CB5" w:rsidP="007B4CB5">
      <w:pPr>
        <w:pStyle w:val="ListParagraph"/>
        <w:numPr>
          <w:ilvl w:val="0"/>
          <w:numId w:val="7"/>
        </w:numPr>
        <w:spacing w:after="0"/>
      </w:pPr>
      <w:r>
        <w:t xml:space="preserve">No RRC </w:t>
      </w:r>
      <w:proofErr w:type="spellStart"/>
      <w:r>
        <w:t>signaling</w:t>
      </w:r>
      <w:proofErr w:type="spellEnd"/>
      <w:r>
        <w:t xml:space="preserve"> is required towards the UE between LTM cell switches.</w:t>
      </w:r>
    </w:p>
    <w:p w14:paraId="51F29B85" w14:textId="77777777" w:rsidR="007B4CB5" w:rsidRDefault="007B4CB5" w:rsidP="007B4CB5">
      <w:pPr>
        <w:spacing w:after="0"/>
      </w:pPr>
    </w:p>
    <w:p w14:paraId="6345168E" w14:textId="77777777" w:rsidR="007B4CB5" w:rsidRDefault="007B4CB5" w:rsidP="007B4CB5">
      <w:pPr>
        <w:spacing w:after="0"/>
        <w:rPr>
          <w:b/>
          <w:bCs/>
        </w:rPr>
      </w:pPr>
      <w:r>
        <w:rPr>
          <w:b/>
          <w:bCs/>
        </w:rPr>
        <w:t>Proposal 6a: Subsequent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LTM with fixed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moving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is supported.</w:t>
      </w:r>
    </w:p>
    <w:p w14:paraId="6C7F2C3C" w14:textId="77777777" w:rsidR="007B4CB5" w:rsidRDefault="007B4CB5" w:rsidP="007B4CB5">
      <w:pPr>
        <w:spacing w:after="0"/>
        <w:rPr>
          <w:b/>
          <w:bCs/>
        </w:rPr>
      </w:pPr>
    </w:p>
    <w:p w14:paraId="65D0F427" w14:textId="77777777" w:rsidR="007B4CB5" w:rsidRDefault="007B4CB5" w:rsidP="007B4CB5">
      <w:pPr>
        <w:spacing w:after="0"/>
        <w:rPr>
          <w:b/>
          <w:bCs/>
        </w:rPr>
      </w:pPr>
      <w:r>
        <w:rPr>
          <w:b/>
          <w:bCs/>
        </w:rPr>
        <w:t xml:space="preserve">Proposal 6b: The UE sends an </w:t>
      </w:r>
      <w:proofErr w:type="spellStart"/>
      <w:r>
        <w:rPr>
          <w:b/>
          <w:bCs/>
        </w:rPr>
        <w:t>RRCReconfigurationComplete</w:t>
      </w:r>
      <w:proofErr w:type="spellEnd"/>
      <w:r>
        <w:rPr>
          <w:b/>
          <w:bCs/>
        </w:rPr>
        <w:t xml:space="preserve"> message following each LTM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cell switch, which is forwarded by the new serving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 The message indicates the new serving location of the UE.</w:t>
      </w:r>
    </w:p>
    <w:p w14:paraId="1C336DD6" w14:textId="77777777" w:rsidR="007B4CB5" w:rsidRDefault="007B4CB5" w:rsidP="007B4CB5">
      <w:pPr>
        <w:spacing w:after="0"/>
        <w:rPr>
          <w:b/>
          <w:bCs/>
        </w:rPr>
      </w:pPr>
    </w:p>
    <w:p w14:paraId="7C097345" w14:textId="77777777" w:rsidR="007B4CB5" w:rsidRDefault="007B4CB5" w:rsidP="007B4CB5">
      <w:pPr>
        <w:spacing w:after="0"/>
        <w:rPr>
          <w:b/>
          <w:bCs/>
        </w:rPr>
      </w:pPr>
      <w:r>
        <w:rPr>
          <w:b/>
          <w:bCs/>
        </w:rPr>
        <w:t xml:space="preserve">Proposal 6c: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starts/resumes UP transport towards the new serving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deactivates/releases UP transport towards the old serving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following the reception of the </w:t>
      </w:r>
      <w:proofErr w:type="spellStart"/>
      <w:r>
        <w:rPr>
          <w:b/>
          <w:bCs/>
        </w:rPr>
        <w:t>RRCReconfigurationComplete</w:t>
      </w:r>
      <w:proofErr w:type="spellEnd"/>
      <w:r>
        <w:rPr>
          <w:b/>
          <w:bCs/>
        </w:rPr>
        <w:t xml:space="preserve"> message from the UE.</w:t>
      </w:r>
    </w:p>
    <w:p w14:paraId="119817AE" w14:textId="77777777" w:rsidR="007B4CB5" w:rsidRDefault="007B4CB5" w:rsidP="007B4CB5">
      <w:pPr>
        <w:spacing w:after="0"/>
        <w:rPr>
          <w:b/>
          <w:bCs/>
        </w:rPr>
      </w:pPr>
    </w:p>
    <w:p w14:paraId="12D11A32" w14:textId="77777777" w:rsidR="007B4CB5" w:rsidRPr="000B267F" w:rsidRDefault="007B4CB5" w:rsidP="007B4CB5">
      <w:pPr>
        <w:pStyle w:val="Heading2"/>
      </w:pPr>
      <w:r w:rsidRPr="000B267F">
        <w:lastRenderedPageBreak/>
        <w:t>3.4</w:t>
      </w:r>
      <w:r w:rsidRPr="000B267F">
        <w:tab/>
      </w:r>
      <w:r>
        <w:t>Remaining aspects</w:t>
      </w:r>
    </w:p>
    <w:p w14:paraId="7AE6BB8A" w14:textId="77777777" w:rsidR="007B4CB5" w:rsidRPr="000B267F" w:rsidRDefault="007B4CB5" w:rsidP="007B4CB5">
      <w:pPr>
        <w:spacing w:after="0"/>
      </w:pPr>
      <w:r w:rsidRPr="000B267F">
        <w:t xml:space="preserve">The PDCP-terminating </w:t>
      </w:r>
      <w:proofErr w:type="spellStart"/>
      <w:r w:rsidRPr="000B267F">
        <w:t>gNB</w:t>
      </w:r>
      <w:proofErr w:type="spellEnd"/>
      <w:r w:rsidRPr="000B267F">
        <w:t xml:space="preserve"> may decide to relocate the UE’s context for a UE served by the RLC-terminating </w:t>
      </w:r>
      <w:proofErr w:type="spellStart"/>
      <w:r w:rsidRPr="000B267F">
        <w:t>gNB</w:t>
      </w:r>
      <w:proofErr w:type="spellEnd"/>
      <w:r w:rsidRPr="000B267F">
        <w:t xml:space="preserve">. This </w:t>
      </w:r>
      <w:r>
        <w:t>could</w:t>
      </w:r>
      <w:r w:rsidRPr="000B267F">
        <w:t xml:space="preserve"> be</w:t>
      </w:r>
      <w:r>
        <w:t xml:space="preserve"> due to any number of reasons (mostly implementation-based)</w:t>
      </w:r>
      <w:r w:rsidRPr="000B267F">
        <w:t xml:space="preserve">, e.g., variation of load conditions on the PDCP-terminating </w:t>
      </w:r>
      <w:proofErr w:type="spellStart"/>
      <w:r w:rsidRPr="000B267F">
        <w:t>gNB</w:t>
      </w:r>
      <w:proofErr w:type="spellEnd"/>
      <w:r w:rsidRPr="000B267F">
        <w:t>, or accumulation of transport latency</w:t>
      </w:r>
      <w:r>
        <w:t xml:space="preserve"> on the backhaul</w:t>
      </w:r>
      <w:r w:rsidRPr="000B267F">
        <w:t xml:space="preserve">, or based on more recent measurement reports from the UE that indicate that the </w:t>
      </w:r>
      <w:r>
        <w:t>LTM configuration needs to be updated</w:t>
      </w:r>
      <w:r w:rsidRPr="000B267F">
        <w:t xml:space="preserve">, etc. In </w:t>
      </w:r>
      <w:r>
        <w:t>such scenarios</w:t>
      </w:r>
      <w:r w:rsidRPr="000B267F">
        <w:t xml:space="preserve">, the PDCP-terminating </w:t>
      </w:r>
      <w:proofErr w:type="spellStart"/>
      <w:r w:rsidRPr="000B267F">
        <w:t>gNB</w:t>
      </w:r>
      <w:proofErr w:type="spellEnd"/>
      <w:r w:rsidRPr="000B267F">
        <w:t xml:space="preserve"> may initiate UE context transfer, e.g., towards the RLC-terminating </w:t>
      </w:r>
      <w:proofErr w:type="spellStart"/>
      <w:r w:rsidRPr="000B267F">
        <w:t>gNB</w:t>
      </w:r>
      <w:proofErr w:type="spellEnd"/>
      <w:r w:rsidRPr="000B267F">
        <w:t>, which would invoke a security update on the UE via a reconfiguration with sync.</w:t>
      </w:r>
    </w:p>
    <w:p w14:paraId="00B59300" w14:textId="77777777" w:rsidR="007B4CB5" w:rsidRDefault="007B4CB5" w:rsidP="007B4CB5">
      <w:pPr>
        <w:spacing w:after="0"/>
        <w:rPr>
          <w:b/>
          <w:bCs/>
        </w:rPr>
      </w:pPr>
    </w:p>
    <w:p w14:paraId="50D50FD6" w14:textId="77777777" w:rsidR="007B4CB5" w:rsidRPr="007920DD" w:rsidRDefault="007B4CB5" w:rsidP="007B4CB5">
      <w:pPr>
        <w:spacing w:after="0"/>
        <w:rPr>
          <w:b/>
          <w:bCs/>
        </w:rPr>
      </w:pPr>
      <w:r>
        <w:rPr>
          <w:b/>
          <w:bCs/>
        </w:rPr>
        <w:t xml:space="preserve">Proposal 7: If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decides to fully relocate the UE’s context to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, it can initiate UE context transfer, which invokes </w:t>
      </w:r>
      <w:r w:rsidRPr="009E51BF">
        <w:rPr>
          <w:b/>
          <w:bCs/>
        </w:rPr>
        <w:t>security update on the UE via a reconfiguration with sync</w:t>
      </w:r>
      <w:r>
        <w:rPr>
          <w:b/>
          <w:bCs/>
        </w:rPr>
        <w:t>. However,</w:t>
      </w:r>
      <w:r w:rsidRPr="00A72801">
        <w:rPr>
          <w:b/>
          <w:bCs/>
        </w:rPr>
        <w:t xml:space="preserve"> this would not be necessary to be done very often and could also consider an ongoing traffic.</w:t>
      </w:r>
    </w:p>
    <w:p w14:paraId="18CD5E5C" w14:textId="77777777" w:rsidR="007B4CB5" w:rsidRDefault="007B4CB5" w:rsidP="007B4CB5">
      <w:pPr>
        <w:spacing w:after="0"/>
        <w:rPr>
          <w:b/>
          <w:bCs/>
        </w:rPr>
      </w:pPr>
    </w:p>
    <w:p w14:paraId="19A9B7A8" w14:textId="77777777" w:rsidR="007B4CB5" w:rsidRDefault="007B4CB5" w:rsidP="007B4CB5">
      <w:pPr>
        <w:spacing w:after="0"/>
      </w:pPr>
      <w:r>
        <w:t xml:space="preserve">The connection via PDCP towards one </w:t>
      </w:r>
      <w:proofErr w:type="spellStart"/>
      <w:r>
        <w:t>gNB</w:t>
      </w:r>
      <w:proofErr w:type="spellEnd"/>
      <w:r>
        <w:t xml:space="preserve"> and via RLC towards another </w:t>
      </w:r>
      <w:proofErr w:type="spellStart"/>
      <w:r>
        <w:t>gNB</w:t>
      </w:r>
      <w:proofErr w:type="spellEnd"/>
      <w:r>
        <w:t xml:space="preserve"> may last for an extended time. There may be new aspects to be addressed, e.g., whether to support initiation of update of the UE’s </w:t>
      </w:r>
      <w:proofErr w:type="spellStart"/>
      <w:r>
        <w:t>CellGroupConfig</w:t>
      </w:r>
      <w:proofErr w:type="spellEnd"/>
      <w:r>
        <w:t xml:space="preserve"> by the RLC-terminating </w:t>
      </w:r>
      <w:proofErr w:type="spellStart"/>
      <w:r>
        <w:t>gNB</w:t>
      </w:r>
      <w:proofErr w:type="spellEnd"/>
      <w:r>
        <w:t xml:space="preserve"> for candidate cells served by the latter </w:t>
      </w:r>
      <w:proofErr w:type="spellStart"/>
      <w:r>
        <w:t>gNB</w:t>
      </w:r>
      <w:proofErr w:type="spellEnd"/>
      <w:r>
        <w:t>. This can be further discussed.</w:t>
      </w:r>
    </w:p>
    <w:p w14:paraId="1EF75F68" w14:textId="77777777" w:rsidR="007B4CB5" w:rsidRDefault="007B4CB5" w:rsidP="007B4CB5">
      <w:pPr>
        <w:spacing w:after="0"/>
      </w:pPr>
    </w:p>
    <w:p w14:paraId="3E07F783" w14:textId="23E64AF3" w:rsidR="007B4CB5" w:rsidRPr="007B4CB5" w:rsidRDefault="007B4CB5" w:rsidP="007B4CB5">
      <w:pPr>
        <w:spacing w:after="0"/>
        <w:rPr>
          <w:b/>
          <w:bCs/>
        </w:rPr>
      </w:pPr>
      <w:r>
        <w:rPr>
          <w:b/>
          <w:bCs/>
        </w:rPr>
        <w:t>Proposal 8: Discuss how to support the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LTM scenario with separate PDCP/RLC-terminating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for an extended period.</w:t>
      </w:r>
    </w:p>
    <w:p w14:paraId="23DA704C" w14:textId="0DB1EF42" w:rsidR="0096408F" w:rsidRDefault="0096408F" w:rsidP="0096408F">
      <w:pPr>
        <w:pStyle w:val="Heading1"/>
      </w:pPr>
      <w:r>
        <w:t>Conclusion</w:t>
      </w:r>
    </w:p>
    <w:p w14:paraId="21840441" w14:textId="77777777" w:rsidR="00C76913" w:rsidRDefault="00C76913" w:rsidP="00C76913">
      <w:pPr>
        <w:spacing w:after="120"/>
      </w:pPr>
      <w:r>
        <w:t>This contribution discussed the downsides of the current direction considered</w:t>
      </w:r>
      <w:r w:rsidRPr="00A5146C">
        <w:t xml:space="preserve"> </w:t>
      </w:r>
      <w:r>
        <w:t>in the first RAN2/RAN3 meeting</w:t>
      </w:r>
      <w:r w:rsidRPr="00A5146C">
        <w:t xml:space="preserve"> for inter-</w:t>
      </w:r>
      <w:proofErr w:type="spellStart"/>
      <w:r w:rsidRPr="00A5146C">
        <w:t>gNB</w:t>
      </w:r>
      <w:proofErr w:type="spellEnd"/>
      <w:r w:rsidRPr="00A5146C">
        <w:t xml:space="preserve"> LTM</w:t>
      </w:r>
      <w:r>
        <w:t xml:space="preserve">, which assumes PDCP and RLC always reside in the </w:t>
      </w:r>
      <w:r>
        <w:rPr>
          <w:u w:val="single"/>
        </w:rPr>
        <w:t>same</w:t>
      </w:r>
      <w:r>
        <w:t xml:space="preserve"> LTM candidate </w:t>
      </w:r>
      <w:proofErr w:type="spellStart"/>
      <w:r>
        <w:t>gNB</w:t>
      </w:r>
      <w:proofErr w:type="spellEnd"/>
      <w:r>
        <w:t xml:space="preserve"> following any sequence of LTM cell switches. This contribution proposed an alternative direction for inter-</w:t>
      </w:r>
      <w:proofErr w:type="spellStart"/>
      <w:r>
        <w:t>gNB</w:t>
      </w:r>
      <w:proofErr w:type="spellEnd"/>
      <w:r>
        <w:t xml:space="preserve"> LTM based on the idea that PDCP and RLC may reside in </w:t>
      </w:r>
      <w:r>
        <w:rPr>
          <w:u w:val="single"/>
        </w:rPr>
        <w:t>separate</w:t>
      </w:r>
      <w:r>
        <w:t xml:space="preserve"> </w:t>
      </w:r>
      <w:proofErr w:type="spellStart"/>
      <w:r>
        <w:t>gNBs</w:t>
      </w:r>
      <w:proofErr w:type="spellEnd"/>
      <w:r>
        <w:t xml:space="preserve"> following an inter-</w:t>
      </w:r>
      <w:proofErr w:type="spellStart"/>
      <w:r>
        <w:t>gNB</w:t>
      </w:r>
      <w:proofErr w:type="spellEnd"/>
      <w:r>
        <w:t xml:space="preserve"> LTM cell switch. The contribution illustrates the numerous advantages for the alternative approach, where we leverage legacy SDT/NR-DC procedures. The following observations and proposals have been made:</w:t>
      </w:r>
    </w:p>
    <w:p w14:paraId="60A40276" w14:textId="77777777" w:rsidR="00C76913" w:rsidRPr="00F90139" w:rsidRDefault="00C76913" w:rsidP="00C76913">
      <w:pPr>
        <w:rPr>
          <w:sz w:val="24"/>
          <w:szCs w:val="24"/>
          <w:u w:val="single"/>
        </w:rPr>
      </w:pPr>
      <w:r w:rsidRPr="00F90139">
        <w:rPr>
          <w:sz w:val="24"/>
          <w:szCs w:val="24"/>
          <w:u w:val="single"/>
        </w:rPr>
        <w:t>Inter-</w:t>
      </w:r>
      <w:proofErr w:type="spellStart"/>
      <w:r w:rsidRPr="00F90139">
        <w:rPr>
          <w:sz w:val="24"/>
          <w:szCs w:val="24"/>
          <w:u w:val="single"/>
        </w:rPr>
        <w:t>gNB</w:t>
      </w:r>
      <w:proofErr w:type="spellEnd"/>
      <w:r w:rsidRPr="00F90139">
        <w:rPr>
          <w:sz w:val="24"/>
          <w:szCs w:val="24"/>
          <w:u w:val="single"/>
        </w:rPr>
        <w:t xml:space="preserve"> LTM where PDCP and RLC always reside in the </w:t>
      </w:r>
      <w:r w:rsidRPr="00F90139">
        <w:rPr>
          <w:sz w:val="24"/>
          <w:szCs w:val="24"/>
          <w:highlight w:val="yellow"/>
          <w:u w:val="single"/>
        </w:rPr>
        <w:t>same</w:t>
      </w:r>
      <w:r w:rsidRPr="00F90139">
        <w:rPr>
          <w:sz w:val="24"/>
          <w:szCs w:val="24"/>
          <w:u w:val="single"/>
        </w:rPr>
        <w:t xml:space="preserve"> LTM candidate </w:t>
      </w:r>
      <w:proofErr w:type="spellStart"/>
      <w:r w:rsidRPr="00F90139">
        <w:rPr>
          <w:sz w:val="24"/>
          <w:szCs w:val="24"/>
          <w:u w:val="single"/>
        </w:rPr>
        <w:t>gNB</w:t>
      </w:r>
      <w:proofErr w:type="spellEnd"/>
      <w:r w:rsidRPr="00F90139">
        <w:rPr>
          <w:sz w:val="24"/>
          <w:szCs w:val="24"/>
          <w:u w:val="single"/>
        </w:rPr>
        <w:t>:</w:t>
      </w:r>
    </w:p>
    <w:p w14:paraId="0EFF4256" w14:textId="77777777" w:rsidR="00C76913" w:rsidRDefault="00C76913" w:rsidP="00C76913">
      <w:pPr>
        <w:ind w:left="360"/>
        <w:rPr>
          <w:b/>
          <w:bCs/>
        </w:rPr>
      </w:pPr>
      <w:r>
        <w:rPr>
          <w:b/>
          <w:bCs/>
        </w:rPr>
        <w:t xml:space="preserve">Observation 1: If UE’s PDCP connection always </w:t>
      </w:r>
      <w:proofErr w:type="gramStart"/>
      <w:r>
        <w:rPr>
          <w:b/>
          <w:bCs/>
        </w:rPr>
        <w:t>has to</w:t>
      </w:r>
      <w:proofErr w:type="gramEnd"/>
      <w:r>
        <w:rPr>
          <w:b/>
          <w:bCs/>
        </w:rPr>
        <w:t xml:space="preserve"> terminate at the same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as the UE’s RLC connection, RRC/DRBs would have to be switched to the target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per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cell switch. This has many downsides: </w:t>
      </w:r>
    </w:p>
    <w:p w14:paraId="71A08C12" w14:textId="77777777" w:rsidR="00C76913" w:rsidRDefault="00C76913" w:rsidP="00C76913">
      <w:pPr>
        <w:pStyle w:val="ListParagraph"/>
        <w:numPr>
          <w:ilvl w:val="0"/>
          <w:numId w:val="5"/>
        </w:numPr>
        <w:ind w:left="1080"/>
        <w:rPr>
          <w:b/>
          <w:bCs/>
        </w:rPr>
      </w:pPr>
      <w:r>
        <w:rPr>
          <w:b/>
          <w:bCs/>
        </w:rPr>
        <w:t>S</w:t>
      </w:r>
      <w:r w:rsidRPr="002271AF">
        <w:rPr>
          <w:b/>
          <w:bCs/>
        </w:rPr>
        <w:t xml:space="preserve">ecurity update </w:t>
      </w:r>
      <w:r>
        <w:rPr>
          <w:b/>
          <w:bCs/>
        </w:rPr>
        <w:t>is required per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cell switch.</w:t>
      </w:r>
    </w:p>
    <w:p w14:paraId="372A7C89" w14:textId="77777777" w:rsidR="00C76913" w:rsidRDefault="00C76913" w:rsidP="00C76913">
      <w:pPr>
        <w:pStyle w:val="ListParagraph"/>
        <w:numPr>
          <w:ilvl w:val="0"/>
          <w:numId w:val="5"/>
        </w:numPr>
        <w:ind w:left="1080"/>
        <w:rPr>
          <w:b/>
          <w:bCs/>
        </w:rPr>
      </w:pPr>
      <w:r>
        <w:rPr>
          <w:b/>
          <w:bCs/>
        </w:rPr>
        <w:t xml:space="preserve">PDCP </w:t>
      </w:r>
      <w:proofErr w:type="gramStart"/>
      <w:r>
        <w:rPr>
          <w:b/>
          <w:bCs/>
        </w:rPr>
        <w:t>has to</w:t>
      </w:r>
      <w:proofErr w:type="gramEnd"/>
      <w:r>
        <w:rPr>
          <w:b/>
          <w:bCs/>
        </w:rPr>
        <w:t xml:space="preserve"> be re-established per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cell switch. </w:t>
      </w:r>
    </w:p>
    <w:p w14:paraId="73F8601E" w14:textId="77777777" w:rsidR="00C76913" w:rsidRDefault="00C76913" w:rsidP="00C76913">
      <w:pPr>
        <w:pStyle w:val="ListParagraph"/>
        <w:numPr>
          <w:ilvl w:val="0"/>
          <w:numId w:val="5"/>
        </w:numPr>
        <w:ind w:left="1080"/>
        <w:rPr>
          <w:b/>
          <w:bCs/>
        </w:rPr>
      </w:pPr>
      <w:r>
        <w:rPr>
          <w:b/>
          <w:bCs/>
        </w:rPr>
        <w:t>UP interruption is large.</w:t>
      </w:r>
    </w:p>
    <w:p w14:paraId="1A8C62A0" w14:textId="77777777" w:rsidR="00C76913" w:rsidRDefault="00C76913" w:rsidP="00C76913">
      <w:pPr>
        <w:pStyle w:val="ListParagraph"/>
        <w:numPr>
          <w:ilvl w:val="0"/>
          <w:numId w:val="5"/>
        </w:numPr>
        <w:ind w:left="1080"/>
        <w:rPr>
          <w:b/>
          <w:bCs/>
        </w:rPr>
      </w:pPr>
      <w:r>
        <w:rPr>
          <w:b/>
          <w:bCs/>
        </w:rPr>
        <w:t>Depending on security solution, at least subset of below issues cannot be avoided:</w:t>
      </w:r>
    </w:p>
    <w:p w14:paraId="16B05431" w14:textId="77777777" w:rsidR="00C76913" w:rsidRDefault="00C76913" w:rsidP="00C76913">
      <w:pPr>
        <w:pStyle w:val="ListParagraph"/>
        <w:numPr>
          <w:ilvl w:val="1"/>
          <w:numId w:val="5"/>
        </w:numPr>
        <w:ind w:left="1800"/>
        <w:rPr>
          <w:b/>
          <w:bCs/>
        </w:rPr>
      </w:pPr>
      <w:r>
        <w:rPr>
          <w:b/>
          <w:bCs/>
        </w:rPr>
        <w:t xml:space="preserve">Large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</w:t>
      </w:r>
      <w:proofErr w:type="gramStart"/>
      <w:r>
        <w:rPr>
          <w:b/>
          <w:bCs/>
        </w:rPr>
        <w:t>overhead</w:t>
      </w:r>
      <w:proofErr w:type="gramEnd"/>
    </w:p>
    <w:p w14:paraId="059A9AE5" w14:textId="77777777" w:rsidR="00C76913" w:rsidRDefault="00C76913" w:rsidP="00C76913">
      <w:pPr>
        <w:pStyle w:val="ListParagraph"/>
        <w:numPr>
          <w:ilvl w:val="1"/>
          <w:numId w:val="5"/>
        </w:numPr>
        <w:ind w:left="1800"/>
        <w:rPr>
          <w:b/>
          <w:bCs/>
        </w:rPr>
      </w:pPr>
      <w:r>
        <w:rPr>
          <w:b/>
          <w:bCs/>
        </w:rPr>
        <w:t>Large core network impact</w:t>
      </w:r>
    </w:p>
    <w:p w14:paraId="1734F46C" w14:textId="77777777" w:rsidR="00C76913" w:rsidRDefault="00C76913" w:rsidP="00C76913">
      <w:pPr>
        <w:pStyle w:val="ListParagraph"/>
        <w:numPr>
          <w:ilvl w:val="1"/>
          <w:numId w:val="5"/>
        </w:numPr>
        <w:ind w:left="1800"/>
        <w:rPr>
          <w:b/>
          <w:bCs/>
        </w:rPr>
      </w:pPr>
      <w:r>
        <w:rPr>
          <w:b/>
          <w:bCs/>
        </w:rPr>
        <w:t>RLF</w:t>
      </w:r>
    </w:p>
    <w:p w14:paraId="659193AC" w14:textId="77777777" w:rsidR="00C76913" w:rsidRDefault="00C76913" w:rsidP="00C76913">
      <w:pPr>
        <w:pStyle w:val="ListParagraph"/>
        <w:numPr>
          <w:ilvl w:val="1"/>
          <w:numId w:val="5"/>
        </w:numPr>
        <w:ind w:left="1800"/>
        <w:rPr>
          <w:b/>
          <w:bCs/>
        </w:rPr>
      </w:pPr>
      <w:r>
        <w:rPr>
          <w:b/>
          <w:bCs/>
        </w:rPr>
        <w:t>Significant spec effort for RAN2, RAN3, SA3 and/or SA2</w:t>
      </w:r>
    </w:p>
    <w:p w14:paraId="1CDB0F6B" w14:textId="77777777" w:rsidR="00C76913" w:rsidRDefault="00C76913" w:rsidP="00C76913">
      <w:pPr>
        <w:pStyle w:val="ListParagraph"/>
        <w:numPr>
          <w:ilvl w:val="1"/>
          <w:numId w:val="5"/>
        </w:numPr>
        <w:ind w:left="1800"/>
        <w:rPr>
          <w:b/>
          <w:bCs/>
        </w:rPr>
      </w:pPr>
      <w:r>
        <w:rPr>
          <w:b/>
          <w:bCs/>
        </w:rPr>
        <w:t>Significant implementation effort</w:t>
      </w:r>
    </w:p>
    <w:p w14:paraId="1AEB3EDC" w14:textId="77777777" w:rsidR="00C76913" w:rsidRPr="009D1CFF" w:rsidRDefault="00C76913" w:rsidP="00C76913">
      <w:pPr>
        <w:pStyle w:val="ListParagraph"/>
        <w:numPr>
          <w:ilvl w:val="0"/>
          <w:numId w:val="5"/>
        </w:numPr>
        <w:ind w:left="1080"/>
        <w:rPr>
          <w:b/>
          <w:bCs/>
        </w:rPr>
      </w:pPr>
      <w:r w:rsidRPr="009D1CFF">
        <w:rPr>
          <w:b/>
          <w:bCs/>
        </w:rPr>
        <w:t xml:space="preserve">Dynamic </w:t>
      </w:r>
      <w:proofErr w:type="spellStart"/>
      <w:r w:rsidRPr="009D1CFF">
        <w:rPr>
          <w:b/>
          <w:bCs/>
        </w:rPr>
        <w:t>signaling</w:t>
      </w:r>
      <w:proofErr w:type="spellEnd"/>
      <w:r w:rsidRPr="009D1CFF">
        <w:rPr>
          <w:b/>
          <w:bCs/>
        </w:rPr>
        <w:t xml:space="preserve"> b/w RAN and CN is required per inter-</w:t>
      </w:r>
      <w:proofErr w:type="spellStart"/>
      <w:r w:rsidRPr="009D1CFF">
        <w:rPr>
          <w:b/>
          <w:bCs/>
        </w:rPr>
        <w:t>gNB</w:t>
      </w:r>
      <w:proofErr w:type="spellEnd"/>
      <w:r w:rsidRPr="009D1CFF">
        <w:rPr>
          <w:b/>
          <w:bCs/>
        </w:rPr>
        <w:t xml:space="preserve"> cell switch.</w:t>
      </w:r>
    </w:p>
    <w:p w14:paraId="4DD7403C" w14:textId="77777777" w:rsidR="00C76913" w:rsidRPr="0007153F" w:rsidRDefault="00C76913" w:rsidP="00C76913">
      <w:pPr>
        <w:rPr>
          <w:sz w:val="24"/>
          <w:szCs w:val="24"/>
          <w:u w:val="single"/>
        </w:rPr>
      </w:pPr>
      <w:r w:rsidRPr="0007153F">
        <w:rPr>
          <w:sz w:val="24"/>
          <w:szCs w:val="24"/>
          <w:u w:val="single"/>
        </w:rPr>
        <w:t>Inter-</w:t>
      </w:r>
      <w:proofErr w:type="spellStart"/>
      <w:r w:rsidRPr="0007153F">
        <w:rPr>
          <w:sz w:val="24"/>
          <w:szCs w:val="24"/>
          <w:u w:val="single"/>
        </w:rPr>
        <w:t>gNB</w:t>
      </w:r>
      <w:proofErr w:type="spellEnd"/>
      <w:r w:rsidRPr="0007153F">
        <w:rPr>
          <w:sz w:val="24"/>
          <w:szCs w:val="24"/>
          <w:u w:val="single"/>
        </w:rPr>
        <w:t xml:space="preserve"> LTM where PDCP and RLC may reside in </w:t>
      </w:r>
      <w:r w:rsidRPr="0007153F">
        <w:rPr>
          <w:sz w:val="24"/>
          <w:szCs w:val="24"/>
          <w:highlight w:val="yellow"/>
          <w:u w:val="single"/>
        </w:rPr>
        <w:t>separate</w:t>
      </w:r>
      <w:r w:rsidRPr="0007153F">
        <w:rPr>
          <w:sz w:val="24"/>
          <w:szCs w:val="24"/>
          <w:u w:val="single"/>
        </w:rPr>
        <w:t xml:space="preserve"> LTM candidate </w:t>
      </w:r>
      <w:proofErr w:type="spellStart"/>
      <w:r w:rsidRPr="0007153F">
        <w:rPr>
          <w:sz w:val="24"/>
          <w:szCs w:val="24"/>
          <w:u w:val="single"/>
        </w:rPr>
        <w:t>gNBs</w:t>
      </w:r>
      <w:proofErr w:type="spellEnd"/>
      <w:r w:rsidRPr="0007153F">
        <w:rPr>
          <w:sz w:val="24"/>
          <w:szCs w:val="24"/>
          <w:u w:val="single"/>
        </w:rPr>
        <w:t>:</w:t>
      </w:r>
    </w:p>
    <w:p w14:paraId="55C80E1E" w14:textId="77777777" w:rsidR="00C76913" w:rsidRPr="009C16A1" w:rsidRDefault="00C76913" w:rsidP="00C76913">
      <w:pPr>
        <w:rPr>
          <w:u w:val="single"/>
        </w:rPr>
      </w:pPr>
      <w:r w:rsidRPr="009C16A1">
        <w:rPr>
          <w:u w:val="single"/>
        </w:rPr>
        <w:t>Motivation:</w:t>
      </w:r>
    </w:p>
    <w:p w14:paraId="76D28A4F" w14:textId="77777777" w:rsidR="00C76913" w:rsidRDefault="00C76913" w:rsidP="00C76913">
      <w:pPr>
        <w:ind w:left="360"/>
        <w:rPr>
          <w:b/>
          <w:bCs/>
        </w:rPr>
      </w:pPr>
      <w:r>
        <w:rPr>
          <w:b/>
          <w:bCs/>
        </w:rPr>
        <w:t xml:space="preserve">Observation 2a: If PDCP and RLC may reside in separate LTM candidate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during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LTM, RRC/DRBs may remain connected to the same LTM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following an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cell switch. This has many advantages: </w:t>
      </w:r>
    </w:p>
    <w:p w14:paraId="0610EABE" w14:textId="77777777" w:rsidR="00C76913" w:rsidRDefault="00C76913" w:rsidP="00C76913">
      <w:pPr>
        <w:pStyle w:val="ListParagraph"/>
        <w:numPr>
          <w:ilvl w:val="0"/>
          <w:numId w:val="5"/>
        </w:numPr>
        <w:ind w:left="1080"/>
        <w:rPr>
          <w:b/>
          <w:bCs/>
        </w:rPr>
      </w:pPr>
      <w:r>
        <w:rPr>
          <w:b/>
          <w:bCs/>
        </w:rPr>
        <w:t>S</w:t>
      </w:r>
      <w:r w:rsidRPr="002271AF">
        <w:rPr>
          <w:b/>
          <w:bCs/>
        </w:rPr>
        <w:t xml:space="preserve">ecurity update </w:t>
      </w:r>
      <w:r>
        <w:rPr>
          <w:b/>
          <w:bCs/>
        </w:rPr>
        <w:t>is not required.</w:t>
      </w:r>
    </w:p>
    <w:p w14:paraId="520A402E" w14:textId="77777777" w:rsidR="00C76913" w:rsidRDefault="00C76913" w:rsidP="00C76913">
      <w:pPr>
        <w:pStyle w:val="ListParagraph"/>
        <w:numPr>
          <w:ilvl w:val="0"/>
          <w:numId w:val="5"/>
        </w:numPr>
        <w:ind w:left="1080"/>
        <w:rPr>
          <w:b/>
          <w:bCs/>
        </w:rPr>
      </w:pPr>
      <w:r>
        <w:rPr>
          <w:b/>
          <w:bCs/>
        </w:rPr>
        <w:t xml:space="preserve">PDCP does not have to be re-established. </w:t>
      </w:r>
    </w:p>
    <w:p w14:paraId="6E4D17A6" w14:textId="77777777" w:rsidR="00C76913" w:rsidRDefault="00C76913" w:rsidP="00C76913">
      <w:pPr>
        <w:pStyle w:val="ListParagraph"/>
        <w:numPr>
          <w:ilvl w:val="0"/>
          <w:numId w:val="5"/>
        </w:numPr>
        <w:ind w:left="1080"/>
        <w:rPr>
          <w:b/>
          <w:bCs/>
        </w:rPr>
      </w:pPr>
      <w:r>
        <w:rPr>
          <w:b/>
          <w:bCs/>
        </w:rPr>
        <w:t>UP interruption is minimal.</w:t>
      </w:r>
    </w:p>
    <w:p w14:paraId="1E912D93" w14:textId="77777777" w:rsidR="00C76913" w:rsidRDefault="00C76913" w:rsidP="00C76913">
      <w:pPr>
        <w:pStyle w:val="ListParagraph"/>
        <w:numPr>
          <w:ilvl w:val="0"/>
          <w:numId w:val="5"/>
        </w:numPr>
        <w:ind w:left="1080"/>
        <w:rPr>
          <w:b/>
          <w:bCs/>
        </w:rPr>
      </w:pPr>
      <w:r>
        <w:rPr>
          <w:b/>
          <w:bCs/>
        </w:rPr>
        <w:t xml:space="preserve">RRC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towards the UE is only required during LTM preparation.</w:t>
      </w:r>
    </w:p>
    <w:p w14:paraId="428E1407" w14:textId="77777777" w:rsidR="00C76913" w:rsidRDefault="00C76913" w:rsidP="00C76913">
      <w:pPr>
        <w:pStyle w:val="ListParagraph"/>
        <w:numPr>
          <w:ilvl w:val="0"/>
          <w:numId w:val="5"/>
        </w:numPr>
        <w:ind w:left="1080"/>
        <w:rPr>
          <w:b/>
          <w:bCs/>
        </w:rPr>
      </w:pPr>
      <w:r>
        <w:rPr>
          <w:b/>
          <w:bCs/>
        </w:rPr>
        <w:t>CN upgrade to support new security schemes does not apply.</w:t>
      </w:r>
    </w:p>
    <w:p w14:paraId="5FA33026" w14:textId="77777777" w:rsidR="00C76913" w:rsidRDefault="00C76913" w:rsidP="00C76913">
      <w:pPr>
        <w:pStyle w:val="ListParagraph"/>
        <w:numPr>
          <w:ilvl w:val="0"/>
          <w:numId w:val="5"/>
        </w:numPr>
        <w:ind w:left="1080"/>
        <w:rPr>
          <w:b/>
          <w:bCs/>
        </w:rPr>
      </w:pPr>
      <w:r>
        <w:rPr>
          <w:b/>
          <w:bCs/>
        </w:rPr>
        <w:t xml:space="preserve">No path switch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towards CN is needed.</w:t>
      </w:r>
    </w:p>
    <w:p w14:paraId="127B1952" w14:textId="77777777" w:rsidR="00C76913" w:rsidRDefault="00C76913" w:rsidP="00C76913">
      <w:pPr>
        <w:pStyle w:val="ListParagraph"/>
        <w:numPr>
          <w:ilvl w:val="0"/>
          <w:numId w:val="5"/>
        </w:numPr>
        <w:ind w:left="1080"/>
        <w:rPr>
          <w:b/>
          <w:bCs/>
        </w:rPr>
      </w:pPr>
      <w:r>
        <w:rPr>
          <w:b/>
          <w:bCs/>
        </w:rPr>
        <w:t>Reduced RAN2/3 specification effort. No SA3/SA2 involvement needed.</w:t>
      </w:r>
    </w:p>
    <w:p w14:paraId="17870767" w14:textId="77777777" w:rsidR="00C76913" w:rsidRDefault="00C76913" w:rsidP="00C76913">
      <w:pPr>
        <w:pStyle w:val="ListParagraph"/>
        <w:numPr>
          <w:ilvl w:val="0"/>
          <w:numId w:val="5"/>
        </w:numPr>
        <w:ind w:left="1080"/>
        <w:rPr>
          <w:b/>
          <w:bCs/>
        </w:rPr>
      </w:pPr>
      <w:r>
        <w:rPr>
          <w:b/>
          <w:bCs/>
        </w:rPr>
        <w:lastRenderedPageBreak/>
        <w:t>Reduced implementation effort.</w:t>
      </w:r>
    </w:p>
    <w:p w14:paraId="3233BF21" w14:textId="77777777" w:rsidR="00C76913" w:rsidRDefault="00C76913" w:rsidP="00C76913">
      <w:pPr>
        <w:ind w:left="360"/>
        <w:rPr>
          <w:b/>
          <w:bCs/>
        </w:rPr>
      </w:pPr>
      <w:r>
        <w:rPr>
          <w:b/>
          <w:bCs/>
        </w:rPr>
        <w:t xml:space="preserve">Observation 2b: Assuming PDCP and RLC reside in separate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for LTM does not violate the legacy 5G RAN architecture principle which assumes that a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is managed by a single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-CU-CP via F1-C.</w:t>
      </w:r>
    </w:p>
    <w:p w14:paraId="06381E1F" w14:textId="77777777" w:rsidR="00C76913" w:rsidRPr="006557A7" w:rsidRDefault="00C76913" w:rsidP="00C76913">
      <w:pPr>
        <w:ind w:left="360"/>
      </w:pPr>
      <w:r>
        <w:rPr>
          <w:b/>
          <w:bCs/>
        </w:rPr>
        <w:t xml:space="preserve">Observation 2c: Assuming PDCP and RLC reside in separate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does not preclude the scenario where CU-UP is relocated (e.g., within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, in which case only a subset of LTM benefits would apply). </w:t>
      </w:r>
    </w:p>
    <w:p w14:paraId="31E84987" w14:textId="77777777" w:rsidR="00C76913" w:rsidRPr="00CF79B4" w:rsidRDefault="00C76913" w:rsidP="00C76913">
      <w:pPr>
        <w:rPr>
          <w:u w:val="single"/>
        </w:rPr>
      </w:pPr>
      <w:r w:rsidRPr="00CF79B4">
        <w:rPr>
          <w:u w:val="single"/>
        </w:rPr>
        <w:t>General</w:t>
      </w:r>
      <w:r>
        <w:rPr>
          <w:u w:val="single"/>
        </w:rPr>
        <w:t xml:space="preserve"> principle [leverage SDT/NR-DC]</w:t>
      </w:r>
      <w:r w:rsidRPr="00CF79B4">
        <w:rPr>
          <w:u w:val="single"/>
        </w:rPr>
        <w:t>:</w:t>
      </w:r>
    </w:p>
    <w:p w14:paraId="375997B6" w14:textId="77777777" w:rsidR="00C76913" w:rsidRPr="00A46A39" w:rsidRDefault="00C76913" w:rsidP="00C76913">
      <w:pPr>
        <w:spacing w:after="0"/>
        <w:ind w:left="432"/>
        <w:rPr>
          <w:b/>
          <w:bCs/>
        </w:rPr>
      </w:pPr>
      <w:r>
        <w:rPr>
          <w:b/>
          <w:bCs/>
        </w:rPr>
        <w:t>Observation 3: “</w:t>
      </w:r>
      <w:r w:rsidRPr="00A46A39">
        <w:rPr>
          <w:b/>
          <w:bCs/>
        </w:rPr>
        <w:t>SDT without UE context relocation</w:t>
      </w:r>
      <w:r>
        <w:rPr>
          <w:b/>
          <w:bCs/>
        </w:rPr>
        <w:t>” and “</w:t>
      </w:r>
      <w:r w:rsidRPr="00A46A39">
        <w:rPr>
          <w:b/>
          <w:bCs/>
        </w:rPr>
        <w:t>NR-DC with MN-terminated radio bearer with SCG leg</w:t>
      </w:r>
      <w:r>
        <w:rPr>
          <w:b/>
          <w:bCs/>
        </w:rPr>
        <w:t xml:space="preserve">” are two precedent 3GPP frameworks where UE connects via PDCP to one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via RLC to another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. This principle can be carried over to LTM. </w:t>
      </w:r>
    </w:p>
    <w:p w14:paraId="031DE887" w14:textId="77777777" w:rsidR="00C76913" w:rsidRDefault="00C76913" w:rsidP="00C76913">
      <w:pPr>
        <w:spacing w:after="0"/>
        <w:rPr>
          <w:b/>
          <w:bCs/>
        </w:rPr>
      </w:pPr>
    </w:p>
    <w:p w14:paraId="2D6E3A7E" w14:textId="77777777" w:rsidR="00C76913" w:rsidRDefault="00C76913" w:rsidP="00C76913">
      <w:pPr>
        <w:spacing w:after="0"/>
        <w:ind w:left="432"/>
        <w:rPr>
          <w:b/>
          <w:bCs/>
        </w:rPr>
      </w:pPr>
      <w:r w:rsidRPr="006C054E">
        <w:rPr>
          <w:b/>
          <w:bCs/>
        </w:rPr>
        <w:t>Proposal</w:t>
      </w:r>
      <w:r>
        <w:rPr>
          <w:b/>
          <w:bCs/>
        </w:rPr>
        <w:t xml:space="preserve"> 1</w:t>
      </w:r>
      <w:r w:rsidRPr="006C054E">
        <w:rPr>
          <w:b/>
          <w:bCs/>
        </w:rPr>
        <w:t xml:space="preserve">: </w:t>
      </w:r>
      <w:r>
        <w:rPr>
          <w:b/>
          <w:bCs/>
        </w:rPr>
        <w:t>Upon</w:t>
      </w:r>
      <w:r w:rsidRPr="006C054E">
        <w:rPr>
          <w:b/>
          <w:bCs/>
        </w:rPr>
        <w:t xml:space="preserve"> inter-</w:t>
      </w:r>
      <w:proofErr w:type="spellStart"/>
      <w:r w:rsidRPr="006C054E">
        <w:rPr>
          <w:b/>
          <w:bCs/>
        </w:rPr>
        <w:t>gNB</w:t>
      </w:r>
      <w:proofErr w:type="spellEnd"/>
      <w:r w:rsidRPr="006C054E">
        <w:rPr>
          <w:b/>
          <w:bCs/>
        </w:rPr>
        <w:t xml:space="preserve"> LTM cell switch, a UE </w:t>
      </w:r>
      <w:r>
        <w:rPr>
          <w:b/>
          <w:bCs/>
        </w:rPr>
        <w:t>may</w:t>
      </w:r>
      <w:r w:rsidRPr="006C054E">
        <w:rPr>
          <w:b/>
          <w:bCs/>
        </w:rPr>
        <w:t xml:space="preserve"> have </w:t>
      </w:r>
      <w:r>
        <w:rPr>
          <w:b/>
          <w:bCs/>
        </w:rPr>
        <w:t>RRC/DRBs</w:t>
      </w:r>
      <w:r w:rsidRPr="006C054E">
        <w:rPr>
          <w:b/>
          <w:bCs/>
        </w:rPr>
        <w:t xml:space="preserve"> </w:t>
      </w:r>
      <w:r>
        <w:rPr>
          <w:b/>
          <w:bCs/>
        </w:rPr>
        <w:t xml:space="preserve">connect over PDCP to a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</w:t>
      </w:r>
      <w:r w:rsidRPr="006C054E">
        <w:rPr>
          <w:b/>
          <w:bCs/>
        </w:rPr>
        <w:t xml:space="preserve">one LTM candidate </w:t>
      </w:r>
      <w:proofErr w:type="spellStart"/>
      <w:r w:rsidRPr="006C054E">
        <w:rPr>
          <w:b/>
          <w:bCs/>
        </w:rPr>
        <w:t>gNB</w:t>
      </w:r>
      <w:proofErr w:type="spellEnd"/>
      <w:r>
        <w:rPr>
          <w:b/>
          <w:bCs/>
        </w:rPr>
        <w:t xml:space="preserve"> using </w:t>
      </w:r>
      <w:r w:rsidRPr="006C054E">
        <w:rPr>
          <w:b/>
          <w:bCs/>
        </w:rPr>
        <w:t>an RLC connection</w:t>
      </w:r>
      <w:r>
        <w:rPr>
          <w:b/>
          <w:bCs/>
        </w:rPr>
        <w:t xml:space="preserve"> </w:t>
      </w:r>
      <w:r w:rsidRPr="006C054E">
        <w:rPr>
          <w:b/>
          <w:bCs/>
        </w:rPr>
        <w:t xml:space="preserve">to </w:t>
      </w:r>
      <w:r>
        <w:rPr>
          <w:b/>
          <w:bCs/>
        </w:rPr>
        <w:t xml:space="preserve">a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of </w:t>
      </w:r>
      <w:r w:rsidRPr="006C054E">
        <w:rPr>
          <w:b/>
          <w:bCs/>
        </w:rPr>
        <w:t xml:space="preserve">another LTM candidate </w:t>
      </w:r>
      <w:proofErr w:type="spellStart"/>
      <w:r w:rsidRPr="006C054E"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78C6B722" w14:textId="77777777" w:rsidR="00C76913" w:rsidRPr="00907029" w:rsidRDefault="00C76913" w:rsidP="00C76913">
      <w:pPr>
        <w:spacing w:after="0"/>
        <w:rPr>
          <w:b/>
          <w:bCs/>
        </w:rPr>
      </w:pPr>
    </w:p>
    <w:p w14:paraId="7A6C8F81" w14:textId="77777777" w:rsidR="00C76913" w:rsidRDefault="00C76913" w:rsidP="00C76913">
      <w:pPr>
        <w:rPr>
          <w:u w:val="single"/>
        </w:rPr>
      </w:pPr>
      <w:r w:rsidRPr="00907029">
        <w:rPr>
          <w:u w:val="single"/>
        </w:rPr>
        <w:t>Transport-related aspects</w:t>
      </w:r>
      <w:r>
        <w:rPr>
          <w:u w:val="single"/>
        </w:rPr>
        <w:t xml:space="preserve"> [CP: leverage SDT/NR-DC, UP: leverage SDT]</w:t>
      </w:r>
      <w:r w:rsidRPr="00907029">
        <w:rPr>
          <w:u w:val="single"/>
        </w:rPr>
        <w:t>:</w:t>
      </w:r>
    </w:p>
    <w:p w14:paraId="31CA4751" w14:textId="77777777" w:rsidR="00C76913" w:rsidRPr="00C54554" w:rsidRDefault="00C76913" w:rsidP="00C76913">
      <w:pPr>
        <w:spacing w:after="0"/>
        <w:rPr>
          <w:u w:val="single"/>
        </w:rPr>
      </w:pPr>
      <w:r w:rsidRPr="00C54554">
        <w:rPr>
          <w:u w:val="single"/>
        </w:rPr>
        <w:t>CP:</w:t>
      </w:r>
    </w:p>
    <w:p w14:paraId="381EC737" w14:textId="77777777" w:rsidR="00C76913" w:rsidRDefault="00C76913" w:rsidP="00C76913">
      <w:pPr>
        <w:spacing w:after="0"/>
        <w:ind w:left="432"/>
      </w:pPr>
      <w:r>
        <w:rPr>
          <w:b/>
          <w:bCs/>
        </w:rPr>
        <w:t>Observation 4: Both “</w:t>
      </w:r>
      <w:r w:rsidRPr="00A46A39">
        <w:rPr>
          <w:b/>
          <w:bCs/>
        </w:rPr>
        <w:t>SDT without UE context relocation</w:t>
      </w:r>
      <w:r>
        <w:rPr>
          <w:b/>
          <w:bCs/>
        </w:rPr>
        <w:t>” and “</w:t>
      </w:r>
      <w:r w:rsidRPr="00A46A39">
        <w:rPr>
          <w:b/>
          <w:bCs/>
        </w:rPr>
        <w:t>NR-DC with MN-terminated radio bearer with SCG leg</w:t>
      </w:r>
      <w:r>
        <w:rPr>
          <w:b/>
          <w:bCs/>
        </w:rPr>
        <w:t xml:space="preserve">” use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RRC transfer and F1 RRC message transfer procedures to support transport of CP traffic between the UE and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via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based on exchange of SRB IDs b/w the two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>. These procedures can be reused for LTM.</w:t>
      </w:r>
    </w:p>
    <w:p w14:paraId="0FCD6C30" w14:textId="77777777" w:rsidR="00C76913" w:rsidRDefault="00C76913" w:rsidP="00C76913">
      <w:pPr>
        <w:spacing w:after="0"/>
        <w:ind w:left="432"/>
      </w:pPr>
    </w:p>
    <w:p w14:paraId="56BC33CB" w14:textId="77777777" w:rsidR="00C76913" w:rsidRPr="006C054E" w:rsidRDefault="00C76913" w:rsidP="00C76913">
      <w:pPr>
        <w:spacing w:after="0"/>
        <w:ind w:left="432"/>
        <w:rPr>
          <w:b/>
          <w:bCs/>
        </w:rPr>
      </w:pPr>
      <w:r w:rsidRPr="006C054E">
        <w:rPr>
          <w:b/>
          <w:bCs/>
        </w:rPr>
        <w:t>Proposal</w:t>
      </w:r>
      <w:r>
        <w:rPr>
          <w:b/>
          <w:bCs/>
        </w:rPr>
        <w:t xml:space="preserve"> 2a</w:t>
      </w:r>
      <w:r w:rsidRPr="006C054E">
        <w:rPr>
          <w:b/>
          <w:bCs/>
        </w:rPr>
        <w:t>: The transport of UE’s RRC messages uses:</w:t>
      </w:r>
    </w:p>
    <w:p w14:paraId="0D1BE218" w14:textId="77777777" w:rsidR="00C76913" w:rsidRPr="001F4342" w:rsidRDefault="00C76913" w:rsidP="00C76913">
      <w:pPr>
        <w:pStyle w:val="ListParagraph"/>
        <w:numPr>
          <w:ilvl w:val="0"/>
          <w:numId w:val="7"/>
        </w:numPr>
        <w:spacing w:after="0"/>
        <w:ind w:left="1152"/>
        <w:rPr>
          <w:b/>
          <w:bCs/>
        </w:rPr>
      </w:pPr>
      <w:proofErr w:type="spellStart"/>
      <w:r w:rsidRPr="006C054E">
        <w:rPr>
          <w:b/>
          <w:bCs/>
        </w:rPr>
        <w:t>Xn</w:t>
      </w:r>
      <w:proofErr w:type="spellEnd"/>
      <w:r w:rsidRPr="006C054E">
        <w:rPr>
          <w:b/>
          <w:bCs/>
        </w:rPr>
        <w:t xml:space="preserve"> RRC </w:t>
      </w:r>
      <w:r>
        <w:rPr>
          <w:b/>
          <w:bCs/>
        </w:rPr>
        <w:t xml:space="preserve">transfer b/w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the PDCP-terminating LTM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the RLC-terminating LTM candidate </w:t>
      </w:r>
      <w:proofErr w:type="spellStart"/>
      <w:proofErr w:type="gramStart"/>
      <w:r>
        <w:rPr>
          <w:b/>
          <w:bCs/>
        </w:rPr>
        <w:t>gNB</w:t>
      </w:r>
      <w:proofErr w:type="spellEnd"/>
      <w:proofErr w:type="gramEnd"/>
    </w:p>
    <w:p w14:paraId="01BD630D" w14:textId="77777777" w:rsidR="00C76913" w:rsidRDefault="00C76913" w:rsidP="00C76913">
      <w:pPr>
        <w:pStyle w:val="ListParagraph"/>
        <w:numPr>
          <w:ilvl w:val="0"/>
          <w:numId w:val="7"/>
        </w:numPr>
        <w:spacing w:after="0"/>
        <w:ind w:left="1152"/>
        <w:rPr>
          <w:b/>
          <w:bCs/>
        </w:rPr>
      </w:pPr>
      <w:r w:rsidRPr="00CF3C2E">
        <w:rPr>
          <w:b/>
          <w:bCs/>
        </w:rPr>
        <w:t xml:space="preserve">F1 RRC message transfer b/w the </w:t>
      </w:r>
      <w:proofErr w:type="spellStart"/>
      <w:r w:rsidRPr="00CF3C2E">
        <w:rPr>
          <w:b/>
          <w:bCs/>
        </w:rPr>
        <w:t>gNB</w:t>
      </w:r>
      <w:proofErr w:type="spellEnd"/>
      <w:r w:rsidRPr="00CF3C2E">
        <w:rPr>
          <w:b/>
          <w:bCs/>
        </w:rPr>
        <w:t>-DU</w:t>
      </w:r>
      <w:r>
        <w:rPr>
          <w:b/>
          <w:bCs/>
        </w:rPr>
        <w:t xml:space="preserve"> and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</w:t>
      </w:r>
      <w:r w:rsidRPr="00CF3C2E">
        <w:rPr>
          <w:b/>
          <w:bCs/>
        </w:rPr>
        <w:t xml:space="preserve"> of </w:t>
      </w:r>
      <w:r>
        <w:rPr>
          <w:b/>
          <w:bCs/>
        </w:rPr>
        <w:t xml:space="preserve">the RLC-terminating LTM candidate </w:t>
      </w:r>
      <w:proofErr w:type="spellStart"/>
      <w:r>
        <w:rPr>
          <w:b/>
          <w:bCs/>
        </w:rPr>
        <w:t>gNB</w:t>
      </w:r>
      <w:proofErr w:type="spellEnd"/>
    </w:p>
    <w:p w14:paraId="598DA344" w14:textId="77777777" w:rsidR="00C76913" w:rsidRDefault="00C76913" w:rsidP="00C76913">
      <w:pPr>
        <w:spacing w:after="0"/>
        <w:ind w:left="432"/>
      </w:pPr>
    </w:p>
    <w:p w14:paraId="29BD54BA" w14:textId="77777777" w:rsidR="00C76913" w:rsidRDefault="00C76913" w:rsidP="00C76913">
      <w:pPr>
        <w:spacing w:after="0"/>
        <w:ind w:left="432"/>
        <w:rPr>
          <w:b/>
          <w:bCs/>
        </w:rPr>
      </w:pPr>
      <w:r w:rsidRPr="006C054E">
        <w:rPr>
          <w:b/>
          <w:bCs/>
        </w:rPr>
        <w:t>Proposal</w:t>
      </w:r>
      <w:r>
        <w:rPr>
          <w:b/>
          <w:bCs/>
        </w:rPr>
        <w:t xml:space="preserve"> 2b: </w:t>
      </w:r>
      <w:r w:rsidRPr="006C054E">
        <w:rPr>
          <w:b/>
          <w:bCs/>
        </w:rPr>
        <w:t xml:space="preserve">During LTM preparation, the PDCP-terminating LTM candidate </w:t>
      </w:r>
      <w:proofErr w:type="spellStart"/>
      <w:r w:rsidRPr="006C054E">
        <w:rPr>
          <w:b/>
          <w:bCs/>
        </w:rPr>
        <w:t>gNB</w:t>
      </w:r>
      <w:proofErr w:type="spellEnd"/>
      <w:r w:rsidRPr="006C054E">
        <w:rPr>
          <w:b/>
          <w:bCs/>
        </w:rPr>
        <w:t xml:space="preserve"> provides SRB IDs to each candidate </w:t>
      </w:r>
      <w:r>
        <w:rPr>
          <w:b/>
          <w:bCs/>
        </w:rPr>
        <w:t xml:space="preserve">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support the transport of PDCP PDUs of a UE’s SRB.</w:t>
      </w:r>
    </w:p>
    <w:p w14:paraId="5F683910" w14:textId="77777777" w:rsidR="00C76913" w:rsidRDefault="00C76913" w:rsidP="00C76913">
      <w:pPr>
        <w:spacing w:after="0"/>
      </w:pPr>
    </w:p>
    <w:p w14:paraId="3C61FE51" w14:textId="77777777" w:rsidR="00C76913" w:rsidRPr="00C54554" w:rsidRDefault="00C76913" w:rsidP="00C76913">
      <w:pPr>
        <w:spacing w:after="0"/>
        <w:rPr>
          <w:u w:val="single"/>
        </w:rPr>
      </w:pPr>
      <w:r w:rsidRPr="00C54554">
        <w:rPr>
          <w:u w:val="single"/>
        </w:rPr>
        <w:t>UP:</w:t>
      </w:r>
    </w:p>
    <w:p w14:paraId="16664BA9" w14:textId="77777777" w:rsidR="00C76913" w:rsidRPr="00A36289" w:rsidRDefault="00C76913" w:rsidP="00C76913">
      <w:pPr>
        <w:spacing w:after="0"/>
        <w:ind w:left="432"/>
        <w:rPr>
          <w:b/>
          <w:bCs/>
        </w:rPr>
      </w:pPr>
      <w:r>
        <w:rPr>
          <w:b/>
          <w:bCs/>
        </w:rPr>
        <w:t xml:space="preserve">Observation 5: </w:t>
      </w:r>
      <w:r w:rsidRPr="00A36289">
        <w:rPr>
          <w:b/>
          <w:bCs/>
        </w:rPr>
        <w:t>“SDT without UE context relocation”</w:t>
      </w:r>
      <w:r>
        <w:rPr>
          <w:b/>
          <w:bCs/>
        </w:rPr>
        <w:t xml:space="preserve"> and </w:t>
      </w:r>
      <w:r w:rsidRPr="00A36289">
        <w:rPr>
          <w:b/>
          <w:bCs/>
        </w:rPr>
        <w:t>“NR-DC with MN-terminated radio bearer with SCG leg”</w:t>
      </w:r>
      <w:r>
        <w:rPr>
          <w:b/>
          <w:bCs/>
        </w:rPr>
        <w:t xml:space="preserve"> respectively use </w:t>
      </w:r>
      <w:r w:rsidRPr="00EA5D1E">
        <w:rPr>
          <w:b/>
          <w:bCs/>
          <w:u w:val="single"/>
        </w:rPr>
        <w:t>F1-U</w:t>
      </w:r>
      <w:r>
        <w:rPr>
          <w:b/>
          <w:bCs/>
        </w:rPr>
        <w:t xml:space="preserve"> GTP-U tunnels and </w:t>
      </w:r>
      <w:proofErr w:type="spellStart"/>
      <w:r w:rsidRPr="00EA5D1E">
        <w:rPr>
          <w:b/>
          <w:bCs/>
          <w:u w:val="single"/>
        </w:rPr>
        <w:t>Xn</w:t>
      </w:r>
      <w:proofErr w:type="spellEnd"/>
      <w:r w:rsidRPr="00EA5D1E">
        <w:rPr>
          <w:b/>
          <w:bCs/>
          <w:u w:val="single"/>
        </w:rPr>
        <w:t>-U</w:t>
      </w:r>
      <w:r>
        <w:rPr>
          <w:b/>
          <w:bCs/>
        </w:rPr>
        <w:t xml:space="preserve"> GTP-U tunnels </w:t>
      </w:r>
      <w:r w:rsidRPr="00AF1E68">
        <w:rPr>
          <w:b/>
          <w:bCs/>
        </w:rPr>
        <w:t xml:space="preserve">between the PDCP-terminating </w:t>
      </w:r>
      <w:proofErr w:type="spellStart"/>
      <w:r w:rsidRPr="00AF1E68">
        <w:rPr>
          <w:b/>
          <w:bCs/>
        </w:rPr>
        <w:t>gNB</w:t>
      </w:r>
      <w:proofErr w:type="spellEnd"/>
      <w:r w:rsidRPr="00AF1E68">
        <w:rPr>
          <w:b/>
          <w:bCs/>
        </w:rPr>
        <w:t xml:space="preserve"> and the RLC-terminating </w:t>
      </w:r>
      <w:proofErr w:type="spellStart"/>
      <w:r w:rsidRPr="00AF1E68">
        <w:rPr>
          <w:b/>
          <w:bCs/>
        </w:rPr>
        <w:t>gNB</w:t>
      </w:r>
      <w:proofErr w:type="spellEnd"/>
      <w:r>
        <w:rPr>
          <w:b/>
          <w:bCs/>
        </w:rPr>
        <w:t xml:space="preserve"> to </w:t>
      </w:r>
      <w:r w:rsidRPr="00AF1E68">
        <w:rPr>
          <w:b/>
          <w:bCs/>
        </w:rPr>
        <w:t xml:space="preserve">carry UP traffic between the PDCP-terminating </w:t>
      </w:r>
      <w:proofErr w:type="spellStart"/>
      <w:r w:rsidRPr="00AF1E68">
        <w:rPr>
          <w:b/>
          <w:bCs/>
        </w:rPr>
        <w:t>gNB</w:t>
      </w:r>
      <w:proofErr w:type="spellEnd"/>
      <w:r w:rsidRPr="00AF1E68">
        <w:rPr>
          <w:b/>
          <w:bCs/>
        </w:rPr>
        <w:t xml:space="preserve"> and the UE via the RLC-terminating </w:t>
      </w:r>
      <w:proofErr w:type="spellStart"/>
      <w:r w:rsidRPr="00AF1E68">
        <w:rPr>
          <w:b/>
          <w:bCs/>
        </w:rPr>
        <w:t>gNB</w:t>
      </w:r>
      <w:proofErr w:type="spellEnd"/>
      <w:r>
        <w:rPr>
          <w:b/>
          <w:bCs/>
        </w:rPr>
        <w:t>. Reusing cross-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F1-U tunnels </w:t>
      </w:r>
      <w:proofErr w:type="gramStart"/>
      <w:r>
        <w:rPr>
          <w:b/>
          <w:bCs/>
        </w:rPr>
        <w:t>similar to</w:t>
      </w:r>
      <w:proofErr w:type="gramEnd"/>
      <w:r>
        <w:rPr>
          <w:b/>
          <w:bCs/>
        </w:rPr>
        <w:t xml:space="preserve"> SDT for LTM would reduce transport latency and is thus more suitable.    </w:t>
      </w:r>
    </w:p>
    <w:p w14:paraId="6D714AE3" w14:textId="77777777" w:rsidR="00C76913" w:rsidRPr="00816BE7" w:rsidRDefault="00C76913" w:rsidP="00C76913">
      <w:pPr>
        <w:spacing w:after="0"/>
        <w:ind w:left="432"/>
      </w:pPr>
    </w:p>
    <w:p w14:paraId="2E52E505" w14:textId="77777777" w:rsidR="00C76913" w:rsidRPr="004B0E6C" w:rsidRDefault="00C76913" w:rsidP="00C76913">
      <w:pPr>
        <w:spacing w:after="0"/>
        <w:ind w:left="432"/>
        <w:rPr>
          <w:b/>
          <w:bCs/>
        </w:rPr>
      </w:pPr>
      <w:r>
        <w:rPr>
          <w:b/>
          <w:bCs/>
        </w:rPr>
        <w:t>Prop</w:t>
      </w:r>
      <w:r w:rsidRPr="006C054E">
        <w:rPr>
          <w:b/>
          <w:bCs/>
        </w:rPr>
        <w:t>osal</w:t>
      </w:r>
      <w:r>
        <w:rPr>
          <w:b/>
          <w:bCs/>
        </w:rPr>
        <w:t xml:space="preserve"> 3a: The transport of UE’s UP traffic uses F1-U GTP-U tunnels between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the PDCP-terminating LTM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of the RLC-terminating LTM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. </w:t>
      </w:r>
    </w:p>
    <w:p w14:paraId="3D28C2B7" w14:textId="77777777" w:rsidR="00C76913" w:rsidRDefault="00C76913" w:rsidP="00C76913">
      <w:pPr>
        <w:spacing w:after="0"/>
        <w:ind w:left="432"/>
        <w:rPr>
          <w:b/>
          <w:bCs/>
        </w:rPr>
      </w:pPr>
    </w:p>
    <w:p w14:paraId="5FC2AE69" w14:textId="77777777" w:rsidR="00C76913" w:rsidRPr="0074482F" w:rsidRDefault="00C76913" w:rsidP="00C76913">
      <w:pPr>
        <w:spacing w:after="0"/>
        <w:ind w:left="432"/>
        <w:rPr>
          <w:b/>
          <w:bCs/>
        </w:rPr>
      </w:pPr>
      <w:r w:rsidRPr="006C054E">
        <w:rPr>
          <w:b/>
          <w:bCs/>
        </w:rPr>
        <w:t>Proposal</w:t>
      </w:r>
      <w:r>
        <w:rPr>
          <w:b/>
          <w:bCs/>
        </w:rPr>
        <w:t xml:space="preserve"> 3b</w:t>
      </w:r>
      <w:r w:rsidRPr="006C054E">
        <w:rPr>
          <w:b/>
          <w:bCs/>
        </w:rPr>
        <w:t xml:space="preserve">: During LTM preparation, the PDCP-terminating LTM candidate </w:t>
      </w:r>
      <w:proofErr w:type="spellStart"/>
      <w:r w:rsidRPr="006C054E">
        <w:rPr>
          <w:b/>
          <w:bCs/>
        </w:rPr>
        <w:t>gNB</w:t>
      </w:r>
      <w:proofErr w:type="spellEnd"/>
      <w:r w:rsidRPr="006C054E">
        <w:rPr>
          <w:b/>
          <w:bCs/>
        </w:rPr>
        <w:t xml:space="preserve"> and each candidate </w:t>
      </w:r>
      <w:r>
        <w:rPr>
          <w:b/>
          <w:bCs/>
        </w:rPr>
        <w:t xml:space="preserve">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exchange UP transport layer info for the </w:t>
      </w:r>
      <w:r w:rsidRPr="004B0E6C">
        <w:rPr>
          <w:b/>
          <w:bCs/>
        </w:rPr>
        <w:t>establishment</w:t>
      </w:r>
      <w:r>
        <w:rPr>
          <w:b/>
          <w:bCs/>
        </w:rPr>
        <w:t xml:space="preserve"> of the tunnel that transports the PDCP PDUs of a UE’s DRB</w:t>
      </w:r>
      <w:r w:rsidRPr="004B0E6C">
        <w:rPr>
          <w:b/>
          <w:bCs/>
        </w:rPr>
        <w:t>.</w:t>
      </w:r>
    </w:p>
    <w:p w14:paraId="4AA9DA5F" w14:textId="77777777" w:rsidR="00C76913" w:rsidRPr="00E76F3A" w:rsidRDefault="00C76913" w:rsidP="00C76913">
      <w:pPr>
        <w:spacing w:after="0"/>
        <w:rPr>
          <w:b/>
          <w:bCs/>
        </w:rPr>
      </w:pPr>
    </w:p>
    <w:p w14:paraId="712B3B63" w14:textId="77777777" w:rsidR="00C76913" w:rsidRPr="005514B4" w:rsidRDefault="00C76913" w:rsidP="00C76913">
      <w:pPr>
        <w:rPr>
          <w:u w:val="single"/>
        </w:rPr>
      </w:pPr>
      <w:r w:rsidRPr="005514B4">
        <w:rPr>
          <w:u w:val="single"/>
        </w:rPr>
        <w:t>Configuration-related aspects</w:t>
      </w:r>
      <w:r>
        <w:rPr>
          <w:u w:val="single"/>
        </w:rPr>
        <w:t xml:space="preserve"> [leverage NR-DC]</w:t>
      </w:r>
      <w:r w:rsidRPr="005514B4">
        <w:rPr>
          <w:u w:val="single"/>
        </w:rPr>
        <w:t>:</w:t>
      </w:r>
    </w:p>
    <w:p w14:paraId="22922CBE" w14:textId="77777777" w:rsidR="00C76913" w:rsidRDefault="00C76913" w:rsidP="00C76913">
      <w:pPr>
        <w:spacing w:after="0"/>
        <w:ind w:left="432"/>
        <w:rPr>
          <w:b/>
          <w:bCs/>
        </w:rPr>
      </w:pPr>
      <w:r>
        <w:rPr>
          <w:b/>
          <w:bCs/>
        </w:rPr>
        <w:t xml:space="preserve">Observation 6: </w:t>
      </w:r>
      <w:r w:rsidRPr="005C1E8D">
        <w:rPr>
          <w:b/>
          <w:bCs/>
        </w:rPr>
        <w:t>In “SDT without UE context relocation”</w:t>
      </w:r>
      <w:r>
        <w:rPr>
          <w:b/>
          <w:bCs/>
        </w:rPr>
        <w:t xml:space="preserve">, a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generated by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is discarded. In </w:t>
      </w:r>
      <w:r w:rsidRPr="00A36289">
        <w:rPr>
          <w:b/>
          <w:bCs/>
        </w:rPr>
        <w:t>“NR-DC with MN-terminated radio bearer with SCG leg”</w:t>
      </w:r>
      <w:r>
        <w:rPr>
          <w:b/>
          <w:bCs/>
        </w:rPr>
        <w:t xml:space="preserve">, the SN generates the full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, which is then configured on the UE by the MN. In LTM, each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decides on the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for its own cells so the NR-DC approach is more adequate.</w:t>
      </w:r>
    </w:p>
    <w:p w14:paraId="5CCB3E87" w14:textId="77777777" w:rsidR="00C76913" w:rsidRDefault="00C76913" w:rsidP="00C76913">
      <w:pPr>
        <w:spacing w:after="0"/>
        <w:ind w:left="432"/>
      </w:pPr>
    </w:p>
    <w:p w14:paraId="7C2AA226" w14:textId="77777777" w:rsidR="00C76913" w:rsidRDefault="00C76913" w:rsidP="00C76913">
      <w:pPr>
        <w:spacing w:after="0"/>
        <w:ind w:left="432"/>
        <w:rPr>
          <w:b/>
          <w:bCs/>
        </w:rPr>
      </w:pPr>
      <w:r w:rsidRPr="006C054E">
        <w:rPr>
          <w:b/>
          <w:bCs/>
        </w:rPr>
        <w:t>Proposal</w:t>
      </w:r>
      <w:r>
        <w:rPr>
          <w:b/>
          <w:bCs/>
        </w:rPr>
        <w:t xml:space="preserve"> 4</w:t>
      </w:r>
      <w:r w:rsidRPr="006C054E">
        <w:rPr>
          <w:b/>
          <w:bCs/>
        </w:rPr>
        <w:t xml:space="preserve">: </w:t>
      </w:r>
      <w:proofErr w:type="gramStart"/>
      <w:r>
        <w:rPr>
          <w:b/>
          <w:bCs/>
        </w:rPr>
        <w:t>Similar to</w:t>
      </w:r>
      <w:proofErr w:type="gramEnd"/>
      <w:r>
        <w:rPr>
          <w:b/>
          <w:bCs/>
        </w:rPr>
        <w:t xml:space="preserve"> NR-DC procedure, during LTM preparation:</w:t>
      </w:r>
    </w:p>
    <w:p w14:paraId="0A9B753B" w14:textId="77777777" w:rsidR="00C76913" w:rsidRPr="00887615" w:rsidRDefault="00C76913" w:rsidP="00C76913">
      <w:pPr>
        <w:pStyle w:val="ListParagraph"/>
        <w:numPr>
          <w:ilvl w:val="0"/>
          <w:numId w:val="7"/>
        </w:numPr>
        <w:spacing w:after="0"/>
        <w:ind w:left="1152"/>
        <w:rPr>
          <w:b/>
          <w:bCs/>
        </w:rPr>
      </w:pPr>
      <w:r w:rsidRPr="008649E7">
        <w:rPr>
          <w:b/>
          <w:bCs/>
        </w:rPr>
        <w:t xml:space="preserve">The PDCP-terminating </w:t>
      </w:r>
      <w:proofErr w:type="spellStart"/>
      <w:r w:rsidRPr="008649E7">
        <w:rPr>
          <w:b/>
          <w:bCs/>
        </w:rPr>
        <w:t>gNB</w:t>
      </w:r>
      <w:proofErr w:type="spellEnd"/>
      <w:r w:rsidRPr="008649E7">
        <w:rPr>
          <w:b/>
          <w:bCs/>
        </w:rPr>
        <w:t xml:space="preserve"> generates</w:t>
      </w:r>
      <w:r>
        <w:rPr>
          <w:b/>
          <w:bCs/>
        </w:rPr>
        <w:t xml:space="preserve"> the </w:t>
      </w:r>
      <w:proofErr w:type="spellStart"/>
      <w:r>
        <w:rPr>
          <w:b/>
          <w:bCs/>
        </w:rPr>
        <w:t>radioBearerConfig</w:t>
      </w:r>
      <w:proofErr w:type="spellEnd"/>
      <w:r>
        <w:rPr>
          <w:b/>
          <w:bCs/>
        </w:rPr>
        <w:t xml:space="preserve"> for all LTM candidate configurations.</w:t>
      </w:r>
    </w:p>
    <w:p w14:paraId="08ED21CB" w14:textId="77777777" w:rsidR="00C76913" w:rsidRDefault="00C76913" w:rsidP="00C76913">
      <w:pPr>
        <w:pStyle w:val="ListParagraph"/>
        <w:numPr>
          <w:ilvl w:val="0"/>
          <w:numId w:val="7"/>
        </w:numPr>
        <w:spacing w:after="0"/>
        <w:ind w:left="1152"/>
        <w:rPr>
          <w:b/>
          <w:bCs/>
        </w:rPr>
      </w:pPr>
      <w:r>
        <w:rPr>
          <w:b/>
          <w:bCs/>
        </w:rPr>
        <w:t>Each candidate</w:t>
      </w:r>
      <w:r w:rsidRPr="00C150E2">
        <w:rPr>
          <w:b/>
          <w:bCs/>
        </w:rPr>
        <w:t xml:space="preserve"> RLC-terminating </w:t>
      </w:r>
      <w:proofErr w:type="spellStart"/>
      <w:r w:rsidRPr="00C150E2">
        <w:rPr>
          <w:b/>
          <w:bCs/>
        </w:rPr>
        <w:t>gNB</w:t>
      </w:r>
      <w:proofErr w:type="spellEnd"/>
      <w:r w:rsidRPr="00C150E2">
        <w:rPr>
          <w:b/>
          <w:bCs/>
        </w:rPr>
        <w:t xml:space="preserve"> generates the </w:t>
      </w:r>
      <w:proofErr w:type="spellStart"/>
      <w:r w:rsidRPr="00C150E2">
        <w:rPr>
          <w:b/>
          <w:bCs/>
        </w:rPr>
        <w:t>CellGroupConfig</w:t>
      </w:r>
      <w:proofErr w:type="spellEnd"/>
      <w:r w:rsidRPr="00C150E2">
        <w:rPr>
          <w:b/>
          <w:bCs/>
        </w:rPr>
        <w:t xml:space="preserve"> for </w:t>
      </w:r>
      <w:r>
        <w:rPr>
          <w:b/>
          <w:bCs/>
        </w:rPr>
        <w:t xml:space="preserve">its own LTM candidate configurations and shares it with the </w:t>
      </w:r>
      <w:r w:rsidRPr="008649E7">
        <w:rPr>
          <w:b/>
          <w:bCs/>
        </w:rPr>
        <w:t xml:space="preserve">PDCP-terminating </w:t>
      </w:r>
      <w:r>
        <w:rPr>
          <w:b/>
          <w:bCs/>
        </w:rPr>
        <w:t xml:space="preserve">LTM candidate </w:t>
      </w:r>
      <w:proofErr w:type="spellStart"/>
      <w:r w:rsidRPr="008649E7">
        <w:rPr>
          <w:b/>
          <w:bCs/>
        </w:rPr>
        <w:t>gNB</w:t>
      </w:r>
      <w:proofErr w:type="spellEnd"/>
      <w:r w:rsidRPr="00C150E2">
        <w:rPr>
          <w:b/>
          <w:bCs/>
        </w:rPr>
        <w:t>.</w:t>
      </w:r>
    </w:p>
    <w:p w14:paraId="0C36158F" w14:textId="77777777" w:rsidR="00C76913" w:rsidRPr="00C150E2" w:rsidRDefault="00C76913" w:rsidP="00C76913">
      <w:pPr>
        <w:pStyle w:val="ListParagraph"/>
        <w:numPr>
          <w:ilvl w:val="0"/>
          <w:numId w:val="7"/>
        </w:numPr>
        <w:spacing w:after="0"/>
        <w:ind w:left="1152"/>
        <w:rPr>
          <w:b/>
          <w:bCs/>
        </w:rPr>
      </w:pPr>
      <w:r>
        <w:rPr>
          <w:b/>
          <w:bCs/>
        </w:rPr>
        <w:t xml:space="preserve">The </w:t>
      </w:r>
      <w:r w:rsidRPr="008649E7">
        <w:rPr>
          <w:b/>
          <w:bCs/>
        </w:rPr>
        <w:t xml:space="preserve">PDCP-terminating </w:t>
      </w:r>
      <w:proofErr w:type="spellStart"/>
      <w:r w:rsidRPr="008649E7">
        <w:rPr>
          <w:b/>
          <w:bCs/>
        </w:rPr>
        <w:t>gNB</w:t>
      </w:r>
      <w:proofErr w:type="spellEnd"/>
      <w:r>
        <w:rPr>
          <w:b/>
          <w:bCs/>
        </w:rPr>
        <w:t xml:space="preserve"> combines all configurations into an RRC message and sends it to the UE.</w:t>
      </w:r>
    </w:p>
    <w:p w14:paraId="11E5B3E4" w14:textId="77777777" w:rsidR="00C76913" w:rsidRPr="0062784B" w:rsidRDefault="00C76913" w:rsidP="00C76913">
      <w:pPr>
        <w:spacing w:after="0"/>
        <w:rPr>
          <w:b/>
          <w:bCs/>
        </w:rPr>
      </w:pPr>
    </w:p>
    <w:p w14:paraId="3432FA5C" w14:textId="77777777" w:rsidR="00C76913" w:rsidRPr="00E76F3A" w:rsidRDefault="00C76913" w:rsidP="00C76913">
      <w:pPr>
        <w:rPr>
          <w:u w:val="single"/>
        </w:rPr>
      </w:pPr>
      <w:r w:rsidRPr="00E76F3A">
        <w:rPr>
          <w:u w:val="single"/>
        </w:rPr>
        <w:t>Security-related aspects</w:t>
      </w:r>
      <w:r>
        <w:rPr>
          <w:u w:val="single"/>
        </w:rPr>
        <w:t xml:space="preserve"> [leverage NR-DC]</w:t>
      </w:r>
      <w:r w:rsidRPr="00E76F3A">
        <w:rPr>
          <w:u w:val="single"/>
        </w:rPr>
        <w:t>:</w:t>
      </w:r>
    </w:p>
    <w:p w14:paraId="22BB6EAB" w14:textId="77777777" w:rsidR="00C76913" w:rsidRPr="003D1A12" w:rsidRDefault="00C76913" w:rsidP="00C76913">
      <w:pPr>
        <w:spacing w:after="0"/>
        <w:ind w:left="432"/>
        <w:rPr>
          <w:b/>
          <w:bCs/>
        </w:rPr>
      </w:pPr>
      <w:r>
        <w:rPr>
          <w:b/>
          <w:bCs/>
        </w:rPr>
        <w:t xml:space="preserve">Observation 7: In </w:t>
      </w:r>
      <w:r w:rsidRPr="005C1E8D">
        <w:rPr>
          <w:b/>
          <w:bCs/>
        </w:rPr>
        <w:t>“SDT without UE context relocation”</w:t>
      </w:r>
      <w:r>
        <w:rPr>
          <w:b/>
          <w:bCs/>
        </w:rPr>
        <w:t xml:space="preserve">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must reconfigure security on the UE due to transition to RRC_INACTIVE. In </w:t>
      </w:r>
      <w:r w:rsidRPr="00A36289">
        <w:rPr>
          <w:b/>
          <w:bCs/>
        </w:rPr>
        <w:t>“NR-DC with MN-terminated radio bearer with SCG leg”</w:t>
      </w:r>
      <w:r>
        <w:rPr>
          <w:b/>
          <w:bCs/>
        </w:rPr>
        <w:t xml:space="preserve">, the MN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does not have to reconfigure MN security during SN mobility with no MN change since the UE remains in RRC_CONNECTED. Since LTM is a connected-mode mobility solution, no security requirement applies upon sole change of RLC-termination point </w:t>
      </w:r>
      <w:proofErr w:type="gramStart"/>
      <w:r>
        <w:rPr>
          <w:b/>
          <w:bCs/>
        </w:rPr>
        <w:t>similar to</w:t>
      </w:r>
      <w:proofErr w:type="gramEnd"/>
      <w:r>
        <w:rPr>
          <w:b/>
          <w:bCs/>
        </w:rPr>
        <w:t xml:space="preserve"> the NR-DC scenario.  </w:t>
      </w:r>
    </w:p>
    <w:p w14:paraId="0B916865" w14:textId="77777777" w:rsidR="00C76913" w:rsidRDefault="00C76913" w:rsidP="00C76913">
      <w:pPr>
        <w:spacing w:after="0"/>
      </w:pPr>
    </w:p>
    <w:p w14:paraId="645EAF19" w14:textId="77777777" w:rsidR="00C76913" w:rsidRDefault="00C76913" w:rsidP="00C76913">
      <w:pPr>
        <w:ind w:left="432"/>
        <w:rPr>
          <w:b/>
          <w:bCs/>
        </w:rPr>
      </w:pPr>
      <w:r>
        <w:rPr>
          <w:b/>
          <w:bCs/>
        </w:rPr>
        <w:t>Proposal 5</w:t>
      </w:r>
      <w:r w:rsidRPr="004F74B6">
        <w:rPr>
          <w:b/>
          <w:bCs/>
        </w:rPr>
        <w:t xml:space="preserve">: </w:t>
      </w:r>
      <w:r>
        <w:rPr>
          <w:b/>
          <w:bCs/>
        </w:rPr>
        <w:t xml:space="preserve">For LTM with fixed PDCP-terminating LTM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, </w:t>
      </w:r>
      <w:proofErr w:type="gramStart"/>
      <w:r>
        <w:rPr>
          <w:b/>
          <w:bCs/>
        </w:rPr>
        <w:t>similar to</w:t>
      </w:r>
      <w:proofErr w:type="gramEnd"/>
      <w:r>
        <w:rPr>
          <w:b/>
          <w:bCs/>
        </w:rPr>
        <w:t xml:space="preserve"> NR-DC bearer switch without PDCP termination point change, there is no need to reconfigure </w:t>
      </w:r>
      <w:proofErr w:type="spellStart"/>
      <w:r>
        <w:rPr>
          <w:b/>
          <w:bCs/>
        </w:rPr>
        <w:t>K</w:t>
      </w:r>
      <w:r w:rsidRPr="00EE6D0D">
        <w:rPr>
          <w:b/>
          <w:bCs/>
          <w:vertAlign w:val="subscript"/>
        </w:rPr>
        <w:t>gNB</w:t>
      </w:r>
      <w:proofErr w:type="spellEnd"/>
      <w:r>
        <w:rPr>
          <w:b/>
          <w:bCs/>
        </w:rPr>
        <w:t xml:space="preserve"> for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cell switches.</w:t>
      </w:r>
    </w:p>
    <w:p w14:paraId="1F704C11" w14:textId="77777777" w:rsidR="00C76913" w:rsidRPr="00F95B43" w:rsidRDefault="00C76913" w:rsidP="00C76913">
      <w:pPr>
        <w:rPr>
          <w:u w:val="single"/>
        </w:rPr>
      </w:pPr>
      <w:r w:rsidRPr="00F95B43">
        <w:rPr>
          <w:u w:val="single"/>
        </w:rPr>
        <w:t>Support of subsequent LTM:</w:t>
      </w:r>
    </w:p>
    <w:p w14:paraId="3222F6ED" w14:textId="77777777" w:rsidR="00C76913" w:rsidRDefault="00C76913" w:rsidP="00C76913">
      <w:pPr>
        <w:spacing w:after="0"/>
        <w:ind w:left="432"/>
        <w:rPr>
          <w:b/>
          <w:bCs/>
        </w:rPr>
      </w:pPr>
      <w:r>
        <w:rPr>
          <w:b/>
          <w:bCs/>
        </w:rPr>
        <w:t>Proposal 6a: Subsequent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LTM with fixed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moving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is supported.</w:t>
      </w:r>
    </w:p>
    <w:p w14:paraId="0267B845" w14:textId="77777777" w:rsidR="00C76913" w:rsidRDefault="00C76913" w:rsidP="00C76913">
      <w:pPr>
        <w:spacing w:after="0"/>
        <w:ind w:left="432"/>
        <w:rPr>
          <w:b/>
          <w:bCs/>
        </w:rPr>
      </w:pPr>
    </w:p>
    <w:p w14:paraId="6014DE32" w14:textId="77777777" w:rsidR="00C76913" w:rsidRDefault="00C76913" w:rsidP="00C76913">
      <w:pPr>
        <w:spacing w:after="0"/>
        <w:ind w:left="432"/>
        <w:rPr>
          <w:b/>
          <w:bCs/>
        </w:rPr>
      </w:pPr>
      <w:r>
        <w:rPr>
          <w:b/>
          <w:bCs/>
        </w:rPr>
        <w:t xml:space="preserve">Proposal 6b: The UE sends an </w:t>
      </w:r>
      <w:proofErr w:type="spellStart"/>
      <w:r>
        <w:rPr>
          <w:b/>
          <w:bCs/>
        </w:rPr>
        <w:t>RRCReconfigurationComplete</w:t>
      </w:r>
      <w:proofErr w:type="spellEnd"/>
      <w:r>
        <w:rPr>
          <w:b/>
          <w:bCs/>
        </w:rPr>
        <w:t xml:space="preserve"> message following each LTM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cell switch, which is forwarded by the new serving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 The message indicates the new serving location of the UE.</w:t>
      </w:r>
    </w:p>
    <w:p w14:paraId="1B9D07AC" w14:textId="77777777" w:rsidR="00C76913" w:rsidRDefault="00C76913" w:rsidP="00C76913">
      <w:pPr>
        <w:spacing w:after="0"/>
        <w:ind w:left="432"/>
        <w:rPr>
          <w:b/>
          <w:bCs/>
        </w:rPr>
      </w:pPr>
    </w:p>
    <w:p w14:paraId="723C245A" w14:textId="77777777" w:rsidR="00C76913" w:rsidRDefault="00C76913" w:rsidP="00C76913">
      <w:pPr>
        <w:ind w:left="432"/>
        <w:rPr>
          <w:b/>
          <w:bCs/>
        </w:rPr>
      </w:pPr>
      <w:r>
        <w:rPr>
          <w:b/>
          <w:bCs/>
        </w:rPr>
        <w:t xml:space="preserve">Proposal 6c: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starts/resumes UP transport towards the new serving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deactivates/releases UP transport towards the old serving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following the reception of the </w:t>
      </w:r>
      <w:proofErr w:type="spellStart"/>
      <w:r>
        <w:rPr>
          <w:b/>
          <w:bCs/>
        </w:rPr>
        <w:t>RRCReconfigurationComplete</w:t>
      </w:r>
      <w:proofErr w:type="spellEnd"/>
      <w:r>
        <w:rPr>
          <w:b/>
          <w:bCs/>
        </w:rPr>
        <w:t xml:space="preserve"> message from the UE.</w:t>
      </w:r>
    </w:p>
    <w:p w14:paraId="084B8CDB" w14:textId="77777777" w:rsidR="00C76913" w:rsidRDefault="00C76913" w:rsidP="00C76913">
      <w:pPr>
        <w:rPr>
          <w:b/>
          <w:bCs/>
        </w:rPr>
      </w:pPr>
      <w:r w:rsidRPr="00B50ADC">
        <w:rPr>
          <w:u w:val="single"/>
        </w:rPr>
        <w:t>Remaining aspects:</w:t>
      </w:r>
    </w:p>
    <w:p w14:paraId="55676049" w14:textId="77777777" w:rsidR="00C76913" w:rsidRDefault="00C76913" w:rsidP="00C76913">
      <w:pPr>
        <w:ind w:left="432"/>
      </w:pPr>
      <w:r>
        <w:rPr>
          <w:b/>
          <w:bCs/>
        </w:rPr>
        <w:t xml:space="preserve">Proposal 7: If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decides to fully relocate the UE’s context to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, it can initiate UE context transfer, which invokes </w:t>
      </w:r>
      <w:r w:rsidRPr="009E51BF">
        <w:rPr>
          <w:b/>
          <w:bCs/>
        </w:rPr>
        <w:t>security update on the UE via a reconfiguration with sync</w:t>
      </w:r>
      <w:r>
        <w:rPr>
          <w:b/>
          <w:bCs/>
        </w:rPr>
        <w:t>. However,</w:t>
      </w:r>
      <w:r w:rsidRPr="00A72801">
        <w:rPr>
          <w:b/>
          <w:bCs/>
        </w:rPr>
        <w:t xml:space="preserve"> this would not be necessary to be done very often and could also consider an ongoing traffic.</w:t>
      </w:r>
    </w:p>
    <w:p w14:paraId="0613E792" w14:textId="3565A224" w:rsidR="005817D5" w:rsidRPr="00C76913" w:rsidRDefault="00C76913" w:rsidP="00C76913">
      <w:pPr>
        <w:ind w:left="432"/>
      </w:pPr>
      <w:r>
        <w:rPr>
          <w:b/>
          <w:bCs/>
        </w:rPr>
        <w:t>Proposal 8: Discuss how to support the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LTM scenario with separate PDCP/RLC-terminating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for an extended period.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261519F3" w14:textId="0FD1683E" w:rsidR="00453EFC" w:rsidRDefault="00986987" w:rsidP="00FB428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986987">
        <w:rPr>
          <w:lang w:val="en-US" w:eastAsia="zh-CN"/>
        </w:rPr>
        <w:t>RP-234006</w:t>
      </w:r>
      <w:r>
        <w:rPr>
          <w:lang w:val="en-US" w:eastAsia="zh-CN"/>
        </w:rPr>
        <w:t xml:space="preserve">, </w:t>
      </w:r>
      <w:r w:rsidR="005B4B92" w:rsidRPr="005B4B92">
        <w:rPr>
          <w:lang w:val="en-US" w:eastAsia="zh-CN"/>
        </w:rPr>
        <w:t>New WID: NR mobility enhancements Phase 4</w:t>
      </w:r>
      <w:r w:rsidR="005B4B92">
        <w:rPr>
          <w:lang w:val="en-US" w:eastAsia="zh-CN"/>
        </w:rPr>
        <w:t xml:space="preserve">, </w:t>
      </w:r>
      <w:r w:rsidR="00B272C3" w:rsidRPr="00B272C3">
        <w:rPr>
          <w:lang w:val="en-US" w:eastAsia="zh-CN"/>
        </w:rPr>
        <w:t>3GPP TSG RAN Meeting #102</w:t>
      </w:r>
      <w:r w:rsidR="00B272C3">
        <w:rPr>
          <w:lang w:val="en-US" w:eastAsia="zh-CN"/>
        </w:rPr>
        <w:t xml:space="preserve">, </w:t>
      </w:r>
      <w:r w:rsidR="00036166" w:rsidRPr="00036166">
        <w:rPr>
          <w:lang w:val="en-US" w:eastAsia="zh-CN"/>
        </w:rPr>
        <w:t>Edinburgh, Scotland, December 11-15, 2023</w:t>
      </w:r>
    </w:p>
    <w:p w14:paraId="5D2D7016" w14:textId="369DCE52" w:rsidR="00822502" w:rsidRDefault="00776F42" w:rsidP="00776F4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1" w:name="_Ref490247806"/>
      <w:r>
        <w:rPr>
          <w:lang w:eastAsia="zh-CN"/>
        </w:rPr>
        <w:t xml:space="preserve">Chairman </w:t>
      </w:r>
      <w:proofErr w:type="gramStart"/>
      <w:r>
        <w:rPr>
          <w:lang w:eastAsia="zh-CN"/>
        </w:rPr>
        <w:t>Notes</w:t>
      </w:r>
      <w:r w:rsidRPr="00F04C08">
        <w:rPr>
          <w:lang w:val="en-US" w:eastAsia="zh-CN"/>
        </w:rPr>
        <w:t>;</w:t>
      </w:r>
      <w:proofErr w:type="gramEnd"/>
      <w:r w:rsidRPr="00F04C08">
        <w:rPr>
          <w:lang w:val="en-US" w:eastAsia="zh-CN"/>
        </w:rPr>
        <w:t xml:space="preserve"> TSG RAN </w:t>
      </w:r>
      <w:r>
        <w:rPr>
          <w:lang w:val="en-US" w:eastAsia="zh-CN"/>
        </w:rPr>
        <w:t>WG</w:t>
      </w:r>
      <w:r w:rsidR="00E058CC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 w:rsidRPr="00F04C08">
        <w:rPr>
          <w:lang w:val="en-US" w:eastAsia="zh-CN"/>
        </w:rPr>
        <w:t>Meeting #</w:t>
      </w:r>
      <w:r>
        <w:rPr>
          <w:lang w:val="en-US" w:eastAsia="zh-CN"/>
        </w:rPr>
        <w:t>12</w:t>
      </w:r>
      <w:bookmarkEnd w:id="1"/>
      <w:r w:rsidR="00E058CC">
        <w:rPr>
          <w:lang w:val="en-US" w:eastAsia="zh-CN"/>
        </w:rPr>
        <w:t>3</w:t>
      </w:r>
      <w:r>
        <w:rPr>
          <w:lang w:val="en-US" w:eastAsia="zh-CN"/>
        </w:rPr>
        <w:t>bis</w:t>
      </w:r>
    </w:p>
    <w:p w14:paraId="7C87B2AB" w14:textId="66E6D7EC" w:rsidR="002C1B95" w:rsidRDefault="00557253" w:rsidP="00776F4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557253">
        <w:rPr>
          <w:lang w:val="en-US" w:eastAsia="zh-CN"/>
        </w:rPr>
        <w:t>R2-2403929</w:t>
      </w:r>
      <w:r>
        <w:rPr>
          <w:lang w:val="en-US" w:eastAsia="zh-CN"/>
        </w:rPr>
        <w:t xml:space="preserve">, </w:t>
      </w:r>
      <w:r w:rsidR="002852B2" w:rsidRPr="002852B2">
        <w:rPr>
          <w:lang w:val="en-US" w:eastAsia="zh-CN"/>
        </w:rPr>
        <w:t>LS on security handling for inter-CU LTM in non-DC cases</w:t>
      </w:r>
      <w:r w:rsidR="002852B2">
        <w:rPr>
          <w:lang w:val="en-US" w:eastAsia="zh-CN"/>
        </w:rPr>
        <w:t xml:space="preserve">, </w:t>
      </w:r>
      <w:r w:rsidR="00481CD2" w:rsidRPr="00481CD2">
        <w:rPr>
          <w:lang w:val="en-US" w:eastAsia="zh-CN"/>
        </w:rPr>
        <w:t>3GPP TSG RAN WG2#125bis</w:t>
      </w:r>
      <w:r w:rsidR="00481CD2">
        <w:rPr>
          <w:lang w:val="en-US" w:eastAsia="zh-CN"/>
        </w:rPr>
        <w:t xml:space="preserve">, </w:t>
      </w:r>
      <w:r w:rsidR="00746883" w:rsidRPr="00746883">
        <w:rPr>
          <w:lang w:val="en-US" w:eastAsia="zh-CN"/>
        </w:rPr>
        <w:t>Changsha, China, 15th - 19th April 2024</w:t>
      </w:r>
    </w:p>
    <w:p w14:paraId="63345B51" w14:textId="77777777" w:rsidR="00545151" w:rsidRDefault="00545151" w:rsidP="00545151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4852939A" w14:textId="77777777" w:rsidR="00545151" w:rsidRDefault="00545151" w:rsidP="00545151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3A3823E1" w14:textId="77777777" w:rsidR="00545151" w:rsidRDefault="00545151" w:rsidP="00545151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29A0A5E3" w14:textId="77777777" w:rsidR="00545151" w:rsidRDefault="00545151" w:rsidP="00545151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524B08EC" w14:textId="77777777" w:rsidR="00545151" w:rsidRDefault="00545151" w:rsidP="00545151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20AFF8E6" w14:textId="77777777" w:rsidR="00545151" w:rsidRDefault="00545151" w:rsidP="00545151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1C40E8A0" w14:textId="77777777" w:rsidR="00545151" w:rsidRDefault="00545151" w:rsidP="00545151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1F343AA6" w14:textId="77777777" w:rsidR="00545151" w:rsidRDefault="00545151" w:rsidP="00545151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6322E80C" w14:textId="77777777" w:rsidR="00545151" w:rsidRDefault="00545151" w:rsidP="00545151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5459C705" w14:textId="77777777" w:rsidR="00545151" w:rsidRDefault="00545151" w:rsidP="00545151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6E7CDAFA" w14:textId="77777777" w:rsidR="00545151" w:rsidRPr="00545151" w:rsidRDefault="00545151" w:rsidP="00545151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4F6406F8" w14:textId="6B32D373" w:rsidR="004E7465" w:rsidRPr="00D074A7" w:rsidRDefault="00F64238" w:rsidP="00D074A7">
      <w:pPr>
        <w:pStyle w:val="Heading1"/>
      </w:pPr>
      <w:r w:rsidRPr="00D074A7">
        <w:lastRenderedPageBreak/>
        <w:t xml:space="preserve">Annex A – </w:t>
      </w:r>
      <w:r w:rsidR="00A2235F">
        <w:t>B</w:t>
      </w:r>
      <w:r w:rsidRPr="00D074A7">
        <w:t xml:space="preserve">ackground information </w:t>
      </w:r>
      <w:r w:rsidR="00D074A7" w:rsidRPr="00D074A7">
        <w:t>on</w:t>
      </w:r>
      <w:r w:rsidRPr="00D074A7">
        <w:t xml:space="preserve"> Rel-17 SDT</w:t>
      </w:r>
      <w:r w:rsidR="000A3373">
        <w:t xml:space="preserve"> without UE context </w:t>
      </w:r>
      <w:proofErr w:type="gramStart"/>
      <w:r w:rsidR="000A3373">
        <w:t>relocation</w:t>
      </w:r>
      <w:proofErr w:type="gramEnd"/>
    </w:p>
    <w:p w14:paraId="4ADB0F8A" w14:textId="3DAFECB9" w:rsidR="00D074A7" w:rsidRDefault="00D074A7" w:rsidP="008A07B9">
      <w:pPr>
        <w:pStyle w:val="Heading2"/>
      </w:pPr>
      <w:r>
        <w:t>A.1</w:t>
      </w:r>
      <w:r>
        <w:tab/>
        <w:t>General</w:t>
      </w:r>
    </w:p>
    <w:p w14:paraId="50F00563" w14:textId="77777777" w:rsidR="00D074A7" w:rsidRDefault="00D074A7" w:rsidP="00D074A7">
      <w:pPr>
        <w:spacing w:after="0"/>
      </w:pPr>
      <w:r>
        <w:t>TS 38.300 Section 18.3 includes the following:</w:t>
      </w:r>
    </w:p>
    <w:p w14:paraId="230B8228" w14:textId="77777777" w:rsidR="00D074A7" w:rsidRDefault="00D074A7" w:rsidP="00D074A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74A7" w14:paraId="389A36A6" w14:textId="77777777" w:rsidTr="006A514F">
        <w:tc>
          <w:tcPr>
            <w:tcW w:w="9631" w:type="dxa"/>
          </w:tcPr>
          <w:p w14:paraId="0B8CEE2F" w14:textId="77777777" w:rsidR="00D074A7" w:rsidRDefault="00D074A7" w:rsidP="006A514F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56513E39" wp14:editId="57BD56D8">
                  <wp:extent cx="5956523" cy="3199751"/>
                  <wp:effectExtent l="0" t="0" r="0" b="1270"/>
                  <wp:docPr id="2021641229" name="Picture 3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1641229" name="Picture 3" descr="A screenshot of a computer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7773" cy="32165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2F5347" w14:textId="77777777" w:rsidR="00D074A7" w:rsidRDefault="00D074A7" w:rsidP="00D074A7">
      <w:pPr>
        <w:spacing w:after="0"/>
      </w:pPr>
    </w:p>
    <w:p w14:paraId="259A7D85" w14:textId="77777777" w:rsidR="00D074A7" w:rsidRDefault="00D074A7" w:rsidP="00D074A7">
      <w:pPr>
        <w:spacing w:after="0"/>
        <w:rPr>
          <w:b/>
          <w:bCs/>
        </w:rPr>
      </w:pPr>
      <w:r>
        <w:rPr>
          <w:b/>
          <w:bCs/>
        </w:rPr>
        <w:t xml:space="preserve">Observation: Rel-17 SDT supports the scenario where a UE concurrently has a PDCP connection with one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that runs on top of an RLC connection to another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32CE3008" w14:textId="77777777" w:rsidR="00D074A7" w:rsidRDefault="00D074A7" w:rsidP="00D074A7">
      <w:pPr>
        <w:spacing w:after="0"/>
        <w:rPr>
          <w:b/>
          <w:bCs/>
        </w:rPr>
      </w:pPr>
    </w:p>
    <w:p w14:paraId="2B157F25" w14:textId="77777777" w:rsidR="00D074A7" w:rsidRPr="00E938B9" w:rsidRDefault="00D074A7" w:rsidP="00D074A7">
      <w:pPr>
        <w:spacing w:after="0"/>
        <w:rPr>
          <w:b/>
          <w:bCs/>
        </w:rPr>
      </w:pPr>
      <w:r>
        <w:rPr>
          <w:b/>
          <w:bCs/>
        </w:rPr>
        <w:t xml:space="preserve">Observation: Rel-17 SDT supports transport of CP traffic and UP traffic in DL and UL between the UE and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via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. </w:t>
      </w:r>
    </w:p>
    <w:p w14:paraId="72BB78EB" w14:textId="77777777" w:rsidR="00D074A7" w:rsidRDefault="00D074A7" w:rsidP="00D074A7">
      <w:pPr>
        <w:spacing w:after="0"/>
      </w:pPr>
    </w:p>
    <w:p w14:paraId="1D1ABE58" w14:textId="58F7258C" w:rsidR="00D074A7" w:rsidRDefault="00D074A7" w:rsidP="008A07B9">
      <w:pPr>
        <w:pStyle w:val="Heading2"/>
      </w:pPr>
      <w:r>
        <w:t>A.2</w:t>
      </w:r>
      <w:r>
        <w:tab/>
        <w:t>Transport-related aspects</w:t>
      </w:r>
    </w:p>
    <w:p w14:paraId="2604E9E5" w14:textId="77777777" w:rsidR="00D074A7" w:rsidRDefault="00D074A7" w:rsidP="00D074A7">
      <w:pPr>
        <w:spacing w:after="0"/>
      </w:pPr>
      <w:r>
        <w:t>TS 38.300 Section 18.1 additionally states the following:</w:t>
      </w:r>
    </w:p>
    <w:p w14:paraId="258DCB50" w14:textId="77777777" w:rsidR="00D074A7" w:rsidRDefault="00D074A7" w:rsidP="00D074A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74A7" w14:paraId="7B395CFB" w14:textId="77777777" w:rsidTr="006A514F">
        <w:tc>
          <w:tcPr>
            <w:tcW w:w="9631" w:type="dxa"/>
          </w:tcPr>
          <w:p w14:paraId="4BBD7CBA" w14:textId="77777777" w:rsidR="00D074A7" w:rsidRPr="00A42FD0" w:rsidRDefault="00D074A7" w:rsidP="006A514F">
            <w:pPr>
              <w:spacing w:after="120"/>
              <w:rPr>
                <w:lang w:eastAsia="zh-CN"/>
              </w:rPr>
            </w:pPr>
            <w:r w:rsidRPr="00A42FD0">
              <w:rPr>
                <w:lang w:eastAsia="zh-CN"/>
              </w:rPr>
              <w:t xml:space="preserve">If the last serving </w:t>
            </w:r>
            <w:proofErr w:type="spellStart"/>
            <w:r w:rsidRPr="00A42FD0">
              <w:rPr>
                <w:lang w:eastAsia="zh-CN"/>
              </w:rPr>
              <w:t>gNB</w:t>
            </w:r>
            <w:proofErr w:type="spellEnd"/>
            <w:r w:rsidRPr="00A42FD0">
              <w:rPr>
                <w:lang w:eastAsia="zh-CN"/>
              </w:rPr>
              <w:t xml:space="preserve"> decides not to relocate the full UE context, it </w:t>
            </w:r>
            <w:r w:rsidRPr="001916FC">
              <w:rPr>
                <w:b/>
                <w:bCs/>
                <w:lang w:eastAsia="zh-CN"/>
              </w:rPr>
              <w:t>transfers a partial UE context</w:t>
            </w:r>
            <w:r w:rsidRPr="001916FC">
              <w:rPr>
                <w:lang w:eastAsia="zh-CN"/>
              </w:rPr>
              <w:t xml:space="preserve"> containing SDT RLC context</w:t>
            </w:r>
            <w:r w:rsidRPr="00A42FD0">
              <w:rPr>
                <w:lang w:eastAsia="zh-CN"/>
              </w:rPr>
              <w:t xml:space="preserve"> information necessary for the receiving </w:t>
            </w:r>
            <w:proofErr w:type="spellStart"/>
            <w:r w:rsidRPr="00A42FD0">
              <w:rPr>
                <w:lang w:eastAsia="zh-CN"/>
              </w:rPr>
              <w:t>gNB</w:t>
            </w:r>
            <w:proofErr w:type="spellEnd"/>
            <w:r w:rsidRPr="00A42FD0">
              <w:rPr>
                <w:lang w:eastAsia="zh-CN"/>
              </w:rPr>
              <w:t xml:space="preserve"> to handle SDT via the Partial UE Context Transfer procedure.</w:t>
            </w:r>
          </w:p>
          <w:p w14:paraId="3F66BC0B" w14:textId="77777777" w:rsidR="00D074A7" w:rsidRPr="00A42FD0" w:rsidRDefault="00D074A7" w:rsidP="006A514F">
            <w:pPr>
              <w:spacing w:after="120"/>
              <w:rPr>
                <w:lang w:eastAsia="zh-CN"/>
              </w:rPr>
            </w:pPr>
            <w:r w:rsidRPr="00A42FD0">
              <w:rPr>
                <w:lang w:eastAsia="zh-CN"/>
              </w:rPr>
              <w:t xml:space="preserve">Then, in case SDT is used </w:t>
            </w:r>
            <w:r w:rsidRPr="00B30BB7">
              <w:rPr>
                <w:highlight w:val="blue"/>
                <w:lang w:eastAsia="zh-CN"/>
              </w:rPr>
              <w:t xml:space="preserve">for user </w:t>
            </w:r>
            <w:r w:rsidRPr="00760FD0">
              <w:rPr>
                <w:highlight w:val="blue"/>
                <w:lang w:eastAsia="zh-CN"/>
              </w:rPr>
              <w:t xml:space="preserve">data over DRBs, UL/DL tunnels are established for DRBs configured for SDT between the receiving </w:t>
            </w:r>
            <w:proofErr w:type="spellStart"/>
            <w:r w:rsidRPr="00760FD0">
              <w:rPr>
                <w:highlight w:val="blue"/>
                <w:lang w:eastAsia="zh-CN"/>
              </w:rPr>
              <w:t>gNB</w:t>
            </w:r>
            <w:proofErr w:type="spellEnd"/>
            <w:r w:rsidRPr="00760FD0">
              <w:rPr>
                <w:highlight w:val="blue"/>
                <w:lang w:eastAsia="zh-CN"/>
              </w:rPr>
              <w:t xml:space="preserve"> and the last serving </w:t>
            </w:r>
            <w:proofErr w:type="spellStart"/>
            <w:r w:rsidRPr="00760FD0">
              <w:rPr>
                <w:highlight w:val="blue"/>
                <w:lang w:eastAsia="zh-CN"/>
              </w:rPr>
              <w:t>gNB</w:t>
            </w:r>
            <w:proofErr w:type="spellEnd"/>
            <w:r w:rsidRPr="00A42FD0">
              <w:rPr>
                <w:lang w:eastAsia="zh-CN"/>
              </w:rPr>
              <w:t xml:space="preserve">. The </w:t>
            </w:r>
            <w:r w:rsidRPr="00760FD0">
              <w:rPr>
                <w:highlight w:val="blue"/>
                <w:lang w:eastAsia="zh-CN"/>
              </w:rPr>
              <w:t>PDCP PDU of UL/DL data is transferred over the tunnels</w:t>
            </w:r>
            <w:r w:rsidRPr="00A42FD0">
              <w:rPr>
                <w:lang w:eastAsia="zh-CN"/>
              </w:rPr>
              <w:t xml:space="preserve">, until the last serving </w:t>
            </w:r>
            <w:proofErr w:type="spellStart"/>
            <w:r w:rsidRPr="00A42FD0">
              <w:rPr>
                <w:lang w:eastAsia="zh-CN"/>
              </w:rPr>
              <w:t>gNB</w:t>
            </w:r>
            <w:proofErr w:type="spellEnd"/>
            <w:r w:rsidRPr="00A42FD0">
              <w:rPr>
                <w:lang w:eastAsia="zh-CN"/>
              </w:rPr>
              <w:t xml:space="preserve"> terminates the SDT session and directs the UE to continue in RRC_INACTIVE by sending the </w:t>
            </w:r>
            <w:proofErr w:type="spellStart"/>
            <w:r w:rsidRPr="00A42FD0">
              <w:rPr>
                <w:i/>
                <w:lang w:eastAsia="zh-CN"/>
              </w:rPr>
              <w:t>RRCRelease</w:t>
            </w:r>
            <w:proofErr w:type="spellEnd"/>
            <w:r w:rsidRPr="00A42FD0">
              <w:rPr>
                <w:lang w:eastAsia="zh-CN"/>
              </w:rPr>
              <w:t xml:space="preserve"> message.</w:t>
            </w:r>
          </w:p>
          <w:p w14:paraId="6348CEFB" w14:textId="77777777" w:rsidR="00D074A7" w:rsidRDefault="00D074A7" w:rsidP="006A514F">
            <w:pPr>
              <w:rPr>
                <w:lang w:eastAsia="zh-CN"/>
              </w:rPr>
            </w:pPr>
            <w:r w:rsidRPr="00A42FD0">
              <w:rPr>
                <w:lang w:eastAsia="zh-CN"/>
              </w:rPr>
              <w:t xml:space="preserve">Or in case SDT is used </w:t>
            </w:r>
            <w:r w:rsidRPr="00B30BB7">
              <w:rPr>
                <w:highlight w:val="magenta"/>
                <w:lang w:eastAsia="zh-CN"/>
              </w:rPr>
              <w:t xml:space="preserve">for signalling, SRB PDCP PDUs are transferred between the receiving </w:t>
            </w:r>
            <w:proofErr w:type="spellStart"/>
            <w:r w:rsidRPr="00B30BB7">
              <w:rPr>
                <w:highlight w:val="magenta"/>
                <w:lang w:eastAsia="zh-CN"/>
              </w:rPr>
              <w:t>gNB</w:t>
            </w:r>
            <w:proofErr w:type="spellEnd"/>
            <w:r w:rsidRPr="00B30BB7">
              <w:rPr>
                <w:highlight w:val="magenta"/>
                <w:lang w:eastAsia="zh-CN"/>
              </w:rPr>
              <w:t xml:space="preserve"> and the last serving </w:t>
            </w:r>
            <w:proofErr w:type="spellStart"/>
            <w:r w:rsidRPr="00B30BB7">
              <w:rPr>
                <w:highlight w:val="magenta"/>
                <w:lang w:eastAsia="zh-CN"/>
              </w:rPr>
              <w:t>gNB</w:t>
            </w:r>
            <w:proofErr w:type="spellEnd"/>
            <w:r w:rsidRPr="00B30BB7">
              <w:rPr>
                <w:highlight w:val="magenta"/>
                <w:lang w:eastAsia="zh-CN"/>
              </w:rPr>
              <w:t xml:space="preserve"> via the </w:t>
            </w:r>
            <w:proofErr w:type="spellStart"/>
            <w:r w:rsidRPr="00B30BB7">
              <w:rPr>
                <w:highlight w:val="magenta"/>
                <w:lang w:eastAsia="zh-CN"/>
              </w:rPr>
              <w:t>XnAP</w:t>
            </w:r>
            <w:proofErr w:type="spellEnd"/>
            <w:r w:rsidRPr="00B30BB7">
              <w:rPr>
                <w:highlight w:val="magenta"/>
                <w:lang w:eastAsia="zh-CN"/>
              </w:rPr>
              <w:t xml:space="preserve"> RRC Transfer procedure</w:t>
            </w:r>
            <w:r w:rsidRPr="00A42FD0">
              <w:rPr>
                <w:lang w:eastAsia="zh-CN"/>
              </w:rPr>
              <w:t xml:space="preserve">, until the last serving </w:t>
            </w:r>
            <w:proofErr w:type="spellStart"/>
            <w:r w:rsidRPr="00A42FD0">
              <w:rPr>
                <w:lang w:eastAsia="zh-CN"/>
              </w:rPr>
              <w:t>gNB</w:t>
            </w:r>
            <w:proofErr w:type="spellEnd"/>
            <w:r w:rsidRPr="00A42FD0">
              <w:rPr>
                <w:lang w:eastAsia="zh-CN"/>
              </w:rPr>
              <w:t xml:space="preserve"> terminates the SDT session and directs the UE to continue in RRC_INACTIVE by sending the </w:t>
            </w:r>
            <w:proofErr w:type="spellStart"/>
            <w:r w:rsidRPr="00A42FD0">
              <w:rPr>
                <w:i/>
                <w:lang w:eastAsia="zh-CN"/>
              </w:rPr>
              <w:t>RRCRelease</w:t>
            </w:r>
            <w:proofErr w:type="spellEnd"/>
            <w:r w:rsidRPr="00A42FD0">
              <w:rPr>
                <w:lang w:eastAsia="zh-CN"/>
              </w:rPr>
              <w:t xml:space="preserve"> message.</w:t>
            </w:r>
          </w:p>
        </w:tc>
      </w:tr>
    </w:tbl>
    <w:p w14:paraId="62B0F54E" w14:textId="77777777" w:rsidR="00D074A7" w:rsidRDefault="00D074A7" w:rsidP="00D074A7">
      <w:pPr>
        <w:spacing w:after="0"/>
      </w:pPr>
    </w:p>
    <w:p w14:paraId="39BF8F5F" w14:textId="77777777" w:rsidR="00D074A7" w:rsidRDefault="00D074A7" w:rsidP="00D074A7">
      <w:pPr>
        <w:spacing w:after="0"/>
      </w:pPr>
      <w:r>
        <w:t>TS 38.300 Section 18.3 additionally states the following:</w:t>
      </w:r>
    </w:p>
    <w:p w14:paraId="04EC07C8" w14:textId="77777777" w:rsidR="00D074A7" w:rsidRDefault="00D074A7" w:rsidP="00D074A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74A7" w14:paraId="59D97C6D" w14:textId="77777777" w:rsidTr="006A514F">
        <w:tc>
          <w:tcPr>
            <w:tcW w:w="9631" w:type="dxa"/>
          </w:tcPr>
          <w:p w14:paraId="6DF33615" w14:textId="77777777" w:rsidR="00D074A7" w:rsidRPr="00A42FD0" w:rsidRDefault="00D074A7" w:rsidP="006A514F">
            <w:pPr>
              <w:pStyle w:val="B1"/>
            </w:pPr>
            <w:r w:rsidRPr="00A42FD0">
              <w:t>4.</w:t>
            </w:r>
            <w:r w:rsidRPr="00A42FD0">
              <w:tab/>
              <w:t>The last</w:t>
            </w:r>
            <w:r w:rsidRPr="00A42FD0">
              <w:rPr>
                <w:lang w:eastAsia="zh-CN"/>
              </w:rPr>
              <w:t xml:space="preserve"> serving</w:t>
            </w:r>
            <w:r w:rsidRPr="00A42FD0">
              <w:t xml:space="preserve"> </w:t>
            </w:r>
            <w:proofErr w:type="spellStart"/>
            <w:r w:rsidRPr="00A42FD0">
              <w:t>gNB</w:t>
            </w:r>
            <w:proofErr w:type="spellEnd"/>
            <w:r w:rsidRPr="00A42FD0">
              <w:t xml:space="preserve"> </w:t>
            </w:r>
            <w:r w:rsidRPr="001916FC">
              <w:rPr>
                <w:b/>
                <w:bCs/>
              </w:rPr>
              <w:t>transfers a partial UE context</w:t>
            </w:r>
            <w:r w:rsidRPr="001916FC">
              <w:t xml:space="preserve"> including the SDT related RLC context</w:t>
            </w:r>
            <w:r w:rsidRPr="00A42FD0">
              <w:t>.</w:t>
            </w:r>
          </w:p>
          <w:p w14:paraId="266EA6D6" w14:textId="77777777" w:rsidR="00D074A7" w:rsidRPr="00A42FD0" w:rsidRDefault="00D074A7" w:rsidP="006A514F">
            <w:pPr>
              <w:pStyle w:val="B1"/>
              <w:rPr>
                <w:lang w:eastAsia="zh-CN"/>
              </w:rPr>
            </w:pPr>
            <w:r w:rsidRPr="00A42FD0">
              <w:t>5.</w:t>
            </w:r>
            <w:r w:rsidRPr="00A42FD0">
              <w:tab/>
              <w:t xml:space="preserve">The receiving </w:t>
            </w:r>
            <w:proofErr w:type="spellStart"/>
            <w:r w:rsidRPr="00A42FD0">
              <w:t>gNB</w:t>
            </w:r>
            <w:proofErr w:type="spellEnd"/>
            <w:r w:rsidRPr="00A42FD0">
              <w:t xml:space="preserve"> acknowledges receiving the partial UE context and provides associated DL TNL address. The UE context is kept at the last serving </w:t>
            </w:r>
            <w:proofErr w:type="spellStart"/>
            <w:r w:rsidRPr="00A42FD0">
              <w:t>gNB</w:t>
            </w:r>
            <w:proofErr w:type="spellEnd"/>
            <w:r w:rsidRPr="00A42FD0">
              <w:rPr>
                <w:lang w:eastAsia="zh-CN"/>
              </w:rPr>
              <w:t xml:space="preserve"> and the SDT related RLC context is established at the </w:t>
            </w:r>
            <w:r w:rsidRPr="00A42FD0">
              <w:rPr>
                <w:lang w:eastAsia="zh-CN"/>
              </w:rPr>
              <w:lastRenderedPageBreak/>
              <w:t xml:space="preserve">receiving </w:t>
            </w:r>
            <w:proofErr w:type="spellStart"/>
            <w:r w:rsidRPr="00A42FD0">
              <w:rPr>
                <w:lang w:eastAsia="zh-CN"/>
              </w:rPr>
              <w:t>gNB</w:t>
            </w:r>
            <w:proofErr w:type="spellEnd"/>
            <w:r w:rsidRPr="00A42FD0">
              <w:rPr>
                <w:lang w:eastAsia="zh-CN"/>
              </w:rPr>
              <w:t xml:space="preserve">. Then </w:t>
            </w:r>
            <w:r w:rsidRPr="00CF15DD">
              <w:rPr>
                <w:highlight w:val="blue"/>
                <w:lang w:eastAsia="zh-CN"/>
              </w:rPr>
              <w:t>UL/DL</w:t>
            </w:r>
            <w:r w:rsidRPr="00CF15DD">
              <w:rPr>
                <w:highlight w:val="blue"/>
              </w:rPr>
              <w:t xml:space="preserve"> GTP-U tunnels</w:t>
            </w:r>
            <w:r w:rsidRPr="00A42FD0">
              <w:t xml:space="preserve"> are established for DRBs configured for SDT, if any,</w:t>
            </w:r>
            <w:r w:rsidRPr="00A42FD0">
              <w:rPr>
                <w:lang w:eastAsia="zh-CN"/>
              </w:rPr>
              <w:t xml:space="preserve"> and the UL SDT data and/or signalling, if any, are forwarded to the last serving </w:t>
            </w:r>
            <w:proofErr w:type="spellStart"/>
            <w:r w:rsidRPr="00A42FD0">
              <w:rPr>
                <w:lang w:eastAsia="zh-CN"/>
              </w:rPr>
              <w:t>gNB</w:t>
            </w:r>
            <w:proofErr w:type="spellEnd"/>
            <w:r w:rsidRPr="00A42FD0">
              <w:rPr>
                <w:lang w:eastAsia="zh-CN"/>
              </w:rPr>
              <w:t>, and then delivered to the core network.</w:t>
            </w:r>
          </w:p>
          <w:p w14:paraId="7E032619" w14:textId="77777777" w:rsidR="00D074A7" w:rsidRDefault="00D074A7" w:rsidP="006A514F">
            <w:pPr>
              <w:pStyle w:val="NO"/>
              <w:rPr>
                <w:lang w:eastAsia="zh-CN"/>
              </w:rPr>
            </w:pPr>
            <w:r w:rsidRPr="00A42FD0">
              <w:rPr>
                <w:lang w:eastAsia="zh-CN"/>
              </w:rPr>
              <w:t>NOTE 1:</w:t>
            </w:r>
            <w:r w:rsidRPr="00A42FD0">
              <w:rPr>
                <w:lang w:eastAsia="zh-CN"/>
              </w:rPr>
              <w:tab/>
              <w:t xml:space="preserve">The </w:t>
            </w:r>
            <w:r w:rsidRPr="00432844">
              <w:rPr>
                <w:highlight w:val="magenta"/>
                <w:lang w:eastAsia="zh-CN"/>
              </w:rPr>
              <w:t xml:space="preserve">DL signalling from the last serving </w:t>
            </w:r>
            <w:proofErr w:type="spellStart"/>
            <w:r w:rsidRPr="00432844">
              <w:rPr>
                <w:highlight w:val="magenta"/>
                <w:lang w:eastAsia="zh-CN"/>
              </w:rPr>
              <w:t>gNB</w:t>
            </w:r>
            <w:proofErr w:type="spellEnd"/>
            <w:r w:rsidRPr="00432844">
              <w:rPr>
                <w:highlight w:val="magenta"/>
                <w:lang w:eastAsia="zh-CN"/>
              </w:rPr>
              <w:t xml:space="preserve">, if any, is forwarded to the receiving </w:t>
            </w:r>
            <w:proofErr w:type="spellStart"/>
            <w:r w:rsidRPr="00432844">
              <w:rPr>
                <w:highlight w:val="magenta"/>
                <w:lang w:eastAsia="zh-CN"/>
              </w:rPr>
              <w:t>gNB</w:t>
            </w:r>
            <w:proofErr w:type="spellEnd"/>
            <w:r w:rsidRPr="00432844">
              <w:rPr>
                <w:highlight w:val="magenta"/>
                <w:lang w:eastAsia="zh-CN"/>
              </w:rPr>
              <w:t xml:space="preserve"> via the RRC TRANSFER message</w:t>
            </w:r>
            <w:r w:rsidRPr="00B96485">
              <w:rPr>
                <w:highlight w:val="magenta"/>
                <w:lang w:eastAsia="zh-CN"/>
              </w:rPr>
              <w:t xml:space="preserve">, for which the receiving </w:t>
            </w:r>
            <w:proofErr w:type="spellStart"/>
            <w:r w:rsidRPr="00B96485">
              <w:rPr>
                <w:highlight w:val="magenta"/>
                <w:lang w:eastAsia="zh-CN"/>
              </w:rPr>
              <w:t>gNB</w:t>
            </w:r>
            <w:proofErr w:type="spellEnd"/>
            <w:r w:rsidRPr="00B96485">
              <w:rPr>
                <w:highlight w:val="magenta"/>
                <w:lang w:eastAsia="zh-CN"/>
              </w:rPr>
              <w:t xml:space="preserve"> delivers it to the UE</w:t>
            </w:r>
            <w:r w:rsidRPr="00A42FD0">
              <w:rPr>
                <w:lang w:eastAsia="zh-CN"/>
              </w:rPr>
              <w:t>.</w:t>
            </w:r>
          </w:p>
        </w:tc>
      </w:tr>
    </w:tbl>
    <w:p w14:paraId="07873871" w14:textId="77777777" w:rsidR="00D074A7" w:rsidRDefault="00D074A7" w:rsidP="00D074A7">
      <w:pPr>
        <w:spacing w:after="0"/>
      </w:pPr>
      <w:r>
        <w:lastRenderedPageBreak/>
        <w:t xml:space="preserve"> </w:t>
      </w:r>
    </w:p>
    <w:p w14:paraId="698D0E88" w14:textId="77777777" w:rsidR="00D074A7" w:rsidRDefault="00D074A7" w:rsidP="00D074A7">
      <w:pPr>
        <w:spacing w:after="0"/>
      </w:pPr>
      <w:r>
        <w:t>TS 38.401 Section 8.18.1 states the following:</w:t>
      </w:r>
    </w:p>
    <w:p w14:paraId="63735C2F" w14:textId="77777777" w:rsidR="00D074A7" w:rsidRDefault="00D074A7" w:rsidP="00D074A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74A7" w14:paraId="4B843E60" w14:textId="77777777" w:rsidTr="006A514F">
        <w:tc>
          <w:tcPr>
            <w:tcW w:w="9631" w:type="dxa"/>
          </w:tcPr>
          <w:p w14:paraId="5BA45CAD" w14:textId="77777777" w:rsidR="00D074A7" w:rsidRDefault="00D074A7" w:rsidP="006A514F">
            <w:pPr>
              <w:spacing w:after="0"/>
            </w:pPr>
            <w:r w:rsidRPr="006736E2">
              <w:t>NOTE 2:</w:t>
            </w:r>
            <w:r w:rsidRPr="006736E2">
              <w:tab/>
              <w:t xml:space="preserve">In case that only partial UE context for SDT including </w:t>
            </w:r>
            <w:r w:rsidRPr="00CF15DD">
              <w:rPr>
                <w:highlight w:val="blue"/>
              </w:rPr>
              <w:t xml:space="preserve">F1-U UL TEIDs is retrieved from another </w:t>
            </w:r>
            <w:proofErr w:type="spellStart"/>
            <w:r w:rsidRPr="00CF15DD">
              <w:rPr>
                <w:highlight w:val="blue"/>
              </w:rPr>
              <w:t>gNB</w:t>
            </w:r>
            <w:proofErr w:type="spellEnd"/>
            <w:r w:rsidRPr="00CF15DD">
              <w:rPr>
                <w:highlight w:val="blue"/>
              </w:rPr>
              <w:t>-CU-CP</w:t>
            </w:r>
            <w:r w:rsidRPr="006736E2">
              <w:t xml:space="preserve"> as specified in TS 38.300 [2], the </w:t>
            </w:r>
            <w:proofErr w:type="spellStart"/>
            <w:r w:rsidRPr="006736E2">
              <w:t>gNB</w:t>
            </w:r>
            <w:proofErr w:type="spellEnd"/>
            <w:r w:rsidRPr="006736E2">
              <w:t xml:space="preserve">-CU-CP uses those F1-U UL TEIDs for steps 4-5, and the subsequent steps 6-7 are not executed. The </w:t>
            </w:r>
            <w:r w:rsidRPr="00CF15DD">
              <w:rPr>
                <w:highlight w:val="blue"/>
              </w:rPr>
              <w:t xml:space="preserve">F1-U DL TEIDs received from the </w:t>
            </w:r>
            <w:proofErr w:type="spellStart"/>
            <w:r w:rsidRPr="00CF15DD">
              <w:rPr>
                <w:highlight w:val="blue"/>
              </w:rPr>
              <w:t>gNB</w:t>
            </w:r>
            <w:proofErr w:type="spellEnd"/>
            <w:r w:rsidRPr="00CF15DD">
              <w:rPr>
                <w:highlight w:val="blue"/>
              </w:rPr>
              <w:t xml:space="preserve">-DU in step 5 should be forwarded to the other </w:t>
            </w:r>
            <w:proofErr w:type="spellStart"/>
            <w:r w:rsidRPr="00CF15DD">
              <w:rPr>
                <w:highlight w:val="blue"/>
              </w:rPr>
              <w:t>gNB</w:t>
            </w:r>
            <w:proofErr w:type="spellEnd"/>
            <w:r w:rsidRPr="00CF15DD">
              <w:rPr>
                <w:highlight w:val="blue"/>
              </w:rPr>
              <w:t>-CU-CP</w:t>
            </w:r>
            <w:r w:rsidRPr="006736E2">
              <w:t xml:space="preserve">, to be used for transferring of the DL SDT data. In addition, the UL SDT data, if any, is forwarded from the </w:t>
            </w:r>
            <w:proofErr w:type="spellStart"/>
            <w:r w:rsidRPr="006736E2">
              <w:t>gNB</w:t>
            </w:r>
            <w:proofErr w:type="spellEnd"/>
            <w:r w:rsidRPr="006736E2">
              <w:t xml:space="preserve">-DU to the </w:t>
            </w:r>
            <w:proofErr w:type="spellStart"/>
            <w:r w:rsidRPr="006736E2">
              <w:t>gNB</w:t>
            </w:r>
            <w:proofErr w:type="spellEnd"/>
            <w:r w:rsidRPr="006736E2">
              <w:t xml:space="preserve">-CU-UP of the other </w:t>
            </w:r>
            <w:proofErr w:type="spellStart"/>
            <w:r w:rsidRPr="006736E2">
              <w:t>gNB</w:t>
            </w:r>
            <w:proofErr w:type="spellEnd"/>
            <w:r w:rsidRPr="006736E2">
              <w:t xml:space="preserve">-CU-CP for which the partial context is retrieved, and the </w:t>
            </w:r>
            <w:r w:rsidRPr="00432844">
              <w:rPr>
                <w:highlight w:val="magenta"/>
              </w:rPr>
              <w:t xml:space="preserve">UL signalling, if any, is forwarded from the </w:t>
            </w:r>
            <w:proofErr w:type="spellStart"/>
            <w:r w:rsidRPr="00432844">
              <w:rPr>
                <w:highlight w:val="magenta"/>
              </w:rPr>
              <w:t>gNB</w:t>
            </w:r>
            <w:proofErr w:type="spellEnd"/>
            <w:r w:rsidRPr="00432844">
              <w:rPr>
                <w:highlight w:val="magenta"/>
              </w:rPr>
              <w:t xml:space="preserve">-CU-CP to the other </w:t>
            </w:r>
            <w:proofErr w:type="spellStart"/>
            <w:r w:rsidRPr="00432844">
              <w:rPr>
                <w:highlight w:val="magenta"/>
              </w:rPr>
              <w:t>gNB</w:t>
            </w:r>
            <w:proofErr w:type="spellEnd"/>
            <w:r w:rsidRPr="00432844">
              <w:rPr>
                <w:highlight w:val="magenta"/>
              </w:rPr>
              <w:t xml:space="preserve">-CU-CP (the last serving </w:t>
            </w:r>
            <w:proofErr w:type="spellStart"/>
            <w:r w:rsidRPr="00432844">
              <w:rPr>
                <w:highlight w:val="magenta"/>
              </w:rPr>
              <w:t>gNB</w:t>
            </w:r>
            <w:proofErr w:type="spellEnd"/>
            <w:r w:rsidRPr="00432844">
              <w:rPr>
                <w:highlight w:val="magenta"/>
              </w:rPr>
              <w:t xml:space="preserve">-CU-CP) via the </w:t>
            </w:r>
            <w:proofErr w:type="spellStart"/>
            <w:r w:rsidRPr="00432844">
              <w:rPr>
                <w:highlight w:val="magenta"/>
              </w:rPr>
              <w:t>XnAP</w:t>
            </w:r>
            <w:proofErr w:type="spellEnd"/>
            <w:r w:rsidRPr="00432844">
              <w:rPr>
                <w:highlight w:val="magenta"/>
              </w:rPr>
              <w:t xml:space="preserve"> RRC TRANSFER message</w:t>
            </w:r>
            <w:r w:rsidRPr="006736E2">
              <w:t>.</w:t>
            </w:r>
          </w:p>
        </w:tc>
      </w:tr>
    </w:tbl>
    <w:p w14:paraId="1CFA05DA" w14:textId="77777777" w:rsidR="00D074A7" w:rsidRPr="00F26047" w:rsidRDefault="00D074A7" w:rsidP="00D074A7">
      <w:pPr>
        <w:spacing w:after="0"/>
      </w:pPr>
    </w:p>
    <w:p w14:paraId="3EBF2D93" w14:textId="77777777" w:rsidR="00D074A7" w:rsidRDefault="00D074A7" w:rsidP="00D074A7">
      <w:pPr>
        <w:spacing w:after="0"/>
      </w:pPr>
      <w:r>
        <w:t>TS 38.423 Section 9.2.3.164 includes:</w:t>
      </w:r>
    </w:p>
    <w:p w14:paraId="47442EC7" w14:textId="77777777" w:rsidR="00D074A7" w:rsidRDefault="00D074A7" w:rsidP="00D074A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74A7" w14:paraId="45ED6909" w14:textId="77777777" w:rsidTr="006A514F">
        <w:tc>
          <w:tcPr>
            <w:tcW w:w="9631" w:type="dxa"/>
          </w:tcPr>
          <w:p w14:paraId="1DC361FC" w14:textId="77777777" w:rsidR="00D074A7" w:rsidRPr="00EF2617" w:rsidRDefault="00D074A7" w:rsidP="006A514F">
            <w:pPr>
              <w:spacing w:after="0"/>
            </w:pPr>
            <w:r w:rsidRPr="00EF2617">
              <w:t>9.2.3.164</w:t>
            </w:r>
            <w:r w:rsidRPr="00EF2617">
              <w:tab/>
              <w:t>Partial UE Context Information for SDT</w:t>
            </w:r>
          </w:p>
          <w:p w14:paraId="6B92C448" w14:textId="77777777" w:rsidR="00D074A7" w:rsidRDefault="00D074A7" w:rsidP="006A514F">
            <w:pPr>
              <w:spacing w:after="0"/>
            </w:pPr>
            <w:r w:rsidRPr="00EF2617">
              <w:t>This IE contains the UE context information within the PARTIAL UE CONTEXT TRANSFER message for NR SDT.</w:t>
            </w:r>
          </w:p>
          <w:p w14:paraId="7880DFC9" w14:textId="77777777" w:rsidR="00D074A7" w:rsidRPr="00EF2617" w:rsidRDefault="00D074A7" w:rsidP="006A514F">
            <w:pPr>
              <w:spacing w:after="0"/>
            </w:pP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93"/>
              <w:gridCol w:w="1019"/>
              <w:gridCol w:w="2009"/>
              <w:gridCol w:w="1318"/>
              <w:gridCol w:w="1493"/>
              <w:gridCol w:w="1094"/>
              <w:gridCol w:w="1094"/>
            </w:tblGrid>
            <w:tr w:rsidR="00D074A7" w:rsidRPr="00EF2617" w14:paraId="1DD70D08" w14:textId="77777777" w:rsidTr="006A514F">
              <w:trPr>
                <w:tblHeader/>
              </w:trPr>
              <w:tc>
                <w:tcPr>
                  <w:tcW w:w="1693" w:type="dxa"/>
                </w:tcPr>
                <w:p w14:paraId="031615F0" w14:textId="77777777" w:rsidR="00D074A7" w:rsidRPr="00EF2617" w:rsidRDefault="00D074A7" w:rsidP="006A514F">
                  <w:pPr>
                    <w:spacing w:after="0"/>
                    <w:rPr>
                      <w:b/>
                    </w:rPr>
                  </w:pPr>
                  <w:r w:rsidRPr="00EF2617">
                    <w:rPr>
                      <w:b/>
                    </w:rPr>
                    <w:t>IE/Group Name</w:t>
                  </w:r>
                </w:p>
              </w:tc>
              <w:tc>
                <w:tcPr>
                  <w:tcW w:w="1019" w:type="dxa"/>
                </w:tcPr>
                <w:p w14:paraId="01544BAB" w14:textId="77777777" w:rsidR="00D074A7" w:rsidRPr="00EF2617" w:rsidRDefault="00D074A7" w:rsidP="006A514F">
                  <w:pPr>
                    <w:spacing w:after="0"/>
                    <w:rPr>
                      <w:b/>
                    </w:rPr>
                  </w:pPr>
                  <w:r w:rsidRPr="00EF2617">
                    <w:rPr>
                      <w:b/>
                    </w:rPr>
                    <w:t>Presence</w:t>
                  </w:r>
                </w:p>
              </w:tc>
              <w:tc>
                <w:tcPr>
                  <w:tcW w:w="2009" w:type="dxa"/>
                </w:tcPr>
                <w:p w14:paraId="19E78A6F" w14:textId="77777777" w:rsidR="00D074A7" w:rsidRPr="00EF2617" w:rsidRDefault="00D074A7" w:rsidP="006A514F">
                  <w:pPr>
                    <w:spacing w:after="0"/>
                    <w:rPr>
                      <w:b/>
                    </w:rPr>
                  </w:pPr>
                  <w:r w:rsidRPr="00EF2617">
                    <w:rPr>
                      <w:b/>
                    </w:rPr>
                    <w:t>Range</w:t>
                  </w:r>
                </w:p>
              </w:tc>
              <w:tc>
                <w:tcPr>
                  <w:tcW w:w="1318" w:type="dxa"/>
                </w:tcPr>
                <w:p w14:paraId="62B68E59" w14:textId="77777777" w:rsidR="00D074A7" w:rsidRPr="00EF2617" w:rsidRDefault="00D074A7" w:rsidP="006A514F">
                  <w:pPr>
                    <w:spacing w:after="0"/>
                    <w:rPr>
                      <w:b/>
                    </w:rPr>
                  </w:pPr>
                  <w:r w:rsidRPr="00EF2617">
                    <w:rPr>
                      <w:b/>
                    </w:rPr>
                    <w:t>IE type and reference</w:t>
                  </w:r>
                </w:p>
              </w:tc>
              <w:tc>
                <w:tcPr>
                  <w:tcW w:w="1493" w:type="dxa"/>
                </w:tcPr>
                <w:p w14:paraId="107FC4BB" w14:textId="77777777" w:rsidR="00D074A7" w:rsidRPr="00EF2617" w:rsidRDefault="00D074A7" w:rsidP="006A514F">
                  <w:pPr>
                    <w:spacing w:after="0"/>
                    <w:rPr>
                      <w:b/>
                    </w:rPr>
                  </w:pPr>
                  <w:r w:rsidRPr="00EF2617">
                    <w:rPr>
                      <w:b/>
                    </w:rPr>
                    <w:t>Semantics description</w:t>
                  </w:r>
                </w:p>
              </w:tc>
              <w:tc>
                <w:tcPr>
                  <w:tcW w:w="1094" w:type="dxa"/>
                </w:tcPr>
                <w:p w14:paraId="10AB022B" w14:textId="77777777" w:rsidR="00D074A7" w:rsidRPr="00EF2617" w:rsidRDefault="00D074A7" w:rsidP="006A514F">
                  <w:pPr>
                    <w:spacing w:after="0"/>
                    <w:rPr>
                      <w:b/>
                    </w:rPr>
                  </w:pPr>
                  <w:r w:rsidRPr="00EF2617">
                    <w:rPr>
                      <w:b/>
                    </w:rPr>
                    <w:t>Criticality</w:t>
                  </w:r>
                </w:p>
              </w:tc>
              <w:tc>
                <w:tcPr>
                  <w:tcW w:w="1094" w:type="dxa"/>
                </w:tcPr>
                <w:p w14:paraId="0B7EE2FF" w14:textId="77777777" w:rsidR="00D074A7" w:rsidRPr="00EF2617" w:rsidRDefault="00D074A7" w:rsidP="006A514F">
                  <w:pPr>
                    <w:spacing w:after="0"/>
                    <w:rPr>
                      <w:b/>
                    </w:rPr>
                  </w:pPr>
                  <w:r w:rsidRPr="00EF2617">
                    <w:rPr>
                      <w:b/>
                    </w:rPr>
                    <w:t>Assigned Criticality</w:t>
                  </w:r>
                </w:p>
              </w:tc>
            </w:tr>
            <w:tr w:rsidR="00D074A7" w:rsidRPr="00EF2617" w14:paraId="6200A49A" w14:textId="77777777" w:rsidTr="006A514F">
              <w:tc>
                <w:tcPr>
                  <w:tcW w:w="1693" w:type="dxa"/>
                </w:tcPr>
                <w:p w14:paraId="5E1BAED1" w14:textId="77777777" w:rsidR="00D074A7" w:rsidRPr="00EF2617" w:rsidRDefault="00D074A7" w:rsidP="006A514F">
                  <w:pPr>
                    <w:spacing w:after="0"/>
                    <w:rPr>
                      <w:b/>
                      <w:bCs/>
                    </w:rPr>
                  </w:pPr>
                  <w:r w:rsidRPr="00EF2617">
                    <w:rPr>
                      <w:b/>
                      <w:bCs/>
                    </w:rPr>
                    <w:t>SDT DRBs To Be Setup List</w:t>
                  </w:r>
                </w:p>
              </w:tc>
              <w:tc>
                <w:tcPr>
                  <w:tcW w:w="1019" w:type="dxa"/>
                </w:tcPr>
                <w:p w14:paraId="670E69A1" w14:textId="77777777" w:rsidR="00D074A7" w:rsidRPr="00EF2617" w:rsidRDefault="00D074A7" w:rsidP="006A514F">
                  <w:pPr>
                    <w:spacing w:after="0"/>
                    <w:rPr>
                      <w:b/>
                      <w:bCs/>
                    </w:rPr>
                  </w:pPr>
                </w:p>
              </w:tc>
              <w:tc>
                <w:tcPr>
                  <w:tcW w:w="2009" w:type="dxa"/>
                </w:tcPr>
                <w:p w14:paraId="2EF7404C" w14:textId="77777777" w:rsidR="00D074A7" w:rsidRPr="00EF2617" w:rsidRDefault="00D074A7" w:rsidP="006A514F">
                  <w:pPr>
                    <w:spacing w:after="0"/>
                    <w:rPr>
                      <w:i/>
                      <w:iCs/>
                    </w:rPr>
                  </w:pPr>
                  <w:r w:rsidRPr="00EF2617">
                    <w:rPr>
                      <w:i/>
                      <w:iCs/>
                    </w:rPr>
                    <w:t>0..1</w:t>
                  </w:r>
                </w:p>
              </w:tc>
              <w:tc>
                <w:tcPr>
                  <w:tcW w:w="1318" w:type="dxa"/>
                </w:tcPr>
                <w:p w14:paraId="5E6A7248" w14:textId="77777777" w:rsidR="00D074A7" w:rsidRPr="00EF2617" w:rsidRDefault="00D074A7" w:rsidP="006A514F">
                  <w:pPr>
                    <w:spacing w:after="0"/>
                    <w:rPr>
                      <w:b/>
                      <w:bCs/>
                    </w:rPr>
                  </w:pPr>
                </w:p>
              </w:tc>
              <w:tc>
                <w:tcPr>
                  <w:tcW w:w="1493" w:type="dxa"/>
                </w:tcPr>
                <w:p w14:paraId="34AF29B8" w14:textId="77777777" w:rsidR="00D074A7" w:rsidRPr="00EF2617" w:rsidRDefault="00D074A7" w:rsidP="006A514F">
                  <w:pPr>
                    <w:spacing w:after="0"/>
                  </w:pPr>
                </w:p>
              </w:tc>
              <w:tc>
                <w:tcPr>
                  <w:tcW w:w="1094" w:type="dxa"/>
                </w:tcPr>
                <w:p w14:paraId="3EE05175" w14:textId="77777777" w:rsidR="00D074A7" w:rsidRPr="00EF2617" w:rsidRDefault="00D074A7" w:rsidP="006A514F">
                  <w:pPr>
                    <w:spacing w:after="0"/>
                  </w:pPr>
                  <w:r w:rsidRPr="00EF2617">
                    <w:t>YES</w:t>
                  </w:r>
                </w:p>
              </w:tc>
              <w:tc>
                <w:tcPr>
                  <w:tcW w:w="1094" w:type="dxa"/>
                </w:tcPr>
                <w:p w14:paraId="3EA1D8A2" w14:textId="77777777" w:rsidR="00D074A7" w:rsidRPr="00EF2617" w:rsidRDefault="00D074A7" w:rsidP="006A514F">
                  <w:pPr>
                    <w:spacing w:after="0"/>
                  </w:pPr>
                  <w:r w:rsidRPr="00EF2617">
                    <w:t>ignore</w:t>
                  </w:r>
                </w:p>
              </w:tc>
            </w:tr>
            <w:tr w:rsidR="00D074A7" w:rsidRPr="00EF2617" w14:paraId="377BDD99" w14:textId="77777777" w:rsidTr="006A514F">
              <w:tc>
                <w:tcPr>
                  <w:tcW w:w="1693" w:type="dxa"/>
                </w:tcPr>
                <w:p w14:paraId="4DB79B69" w14:textId="77777777" w:rsidR="00D074A7" w:rsidRPr="00EF2617" w:rsidRDefault="00D074A7" w:rsidP="006A514F">
                  <w:pPr>
                    <w:spacing w:after="0"/>
                    <w:rPr>
                      <w:b/>
                    </w:rPr>
                  </w:pPr>
                  <w:r w:rsidRPr="00EF2617">
                    <w:rPr>
                      <w:b/>
                    </w:rPr>
                    <w:t>&gt;SDT DRBs to Be Setup Item</w:t>
                  </w:r>
                </w:p>
              </w:tc>
              <w:tc>
                <w:tcPr>
                  <w:tcW w:w="1019" w:type="dxa"/>
                </w:tcPr>
                <w:p w14:paraId="17D1E177" w14:textId="77777777" w:rsidR="00D074A7" w:rsidRPr="00EF2617" w:rsidRDefault="00D074A7" w:rsidP="006A514F">
                  <w:pPr>
                    <w:spacing w:after="0"/>
                  </w:pPr>
                </w:p>
              </w:tc>
              <w:tc>
                <w:tcPr>
                  <w:tcW w:w="2009" w:type="dxa"/>
                </w:tcPr>
                <w:p w14:paraId="69C34F4B" w14:textId="77777777" w:rsidR="00D074A7" w:rsidRPr="00EF2617" w:rsidRDefault="00D074A7" w:rsidP="006A514F">
                  <w:pPr>
                    <w:spacing w:after="0"/>
                    <w:rPr>
                      <w:bCs/>
                      <w:i/>
                    </w:rPr>
                  </w:pPr>
                  <w:r w:rsidRPr="00EF2617">
                    <w:rPr>
                      <w:bCs/>
                      <w:i/>
                    </w:rPr>
                    <w:t>1</w:t>
                  </w:r>
                  <w:proofErr w:type="gramStart"/>
                  <w:r w:rsidRPr="00EF2617">
                    <w:rPr>
                      <w:bCs/>
                      <w:i/>
                    </w:rPr>
                    <w:t xml:space="preserve"> ..</w:t>
                  </w:r>
                  <w:proofErr w:type="gramEnd"/>
                  <w:r w:rsidRPr="00EF2617">
                    <w:rPr>
                      <w:bCs/>
                      <w:i/>
                    </w:rPr>
                    <w:t xml:space="preserve"> &lt;</w:t>
                  </w:r>
                  <w:proofErr w:type="spellStart"/>
                  <w:r w:rsidRPr="00EF2617">
                    <w:rPr>
                      <w:bCs/>
                      <w:i/>
                    </w:rPr>
                    <w:t>maxnoofDRBs</w:t>
                  </w:r>
                  <w:proofErr w:type="spellEnd"/>
                  <w:r w:rsidRPr="00EF2617">
                    <w:rPr>
                      <w:bCs/>
                      <w:i/>
                    </w:rPr>
                    <w:t>&gt;</w:t>
                  </w:r>
                </w:p>
              </w:tc>
              <w:tc>
                <w:tcPr>
                  <w:tcW w:w="1318" w:type="dxa"/>
                </w:tcPr>
                <w:p w14:paraId="04C5F1E0" w14:textId="77777777" w:rsidR="00D074A7" w:rsidRPr="00EF2617" w:rsidRDefault="00D074A7" w:rsidP="006A514F">
                  <w:pPr>
                    <w:spacing w:after="0"/>
                  </w:pPr>
                </w:p>
              </w:tc>
              <w:tc>
                <w:tcPr>
                  <w:tcW w:w="1493" w:type="dxa"/>
                </w:tcPr>
                <w:p w14:paraId="38DCDAFE" w14:textId="77777777" w:rsidR="00D074A7" w:rsidRPr="00EF2617" w:rsidRDefault="00D074A7" w:rsidP="006A514F">
                  <w:pPr>
                    <w:spacing w:after="0"/>
                  </w:pPr>
                </w:p>
              </w:tc>
              <w:tc>
                <w:tcPr>
                  <w:tcW w:w="1094" w:type="dxa"/>
                </w:tcPr>
                <w:p w14:paraId="0BCA1A18" w14:textId="77777777" w:rsidR="00D074A7" w:rsidRPr="00EF2617" w:rsidRDefault="00D074A7" w:rsidP="006A514F">
                  <w:pPr>
                    <w:spacing w:after="0"/>
                    <w:rPr>
                      <w:iCs/>
                    </w:rPr>
                  </w:pPr>
                  <w:r w:rsidRPr="00EF2617">
                    <w:t>–</w:t>
                  </w:r>
                </w:p>
              </w:tc>
              <w:tc>
                <w:tcPr>
                  <w:tcW w:w="1094" w:type="dxa"/>
                </w:tcPr>
                <w:p w14:paraId="6357B9B2" w14:textId="77777777" w:rsidR="00D074A7" w:rsidRPr="00EF2617" w:rsidRDefault="00D074A7" w:rsidP="006A514F">
                  <w:pPr>
                    <w:spacing w:after="0"/>
                    <w:rPr>
                      <w:iCs/>
                    </w:rPr>
                  </w:pPr>
                </w:p>
              </w:tc>
            </w:tr>
            <w:tr w:rsidR="00D074A7" w:rsidRPr="00EF2617" w14:paraId="5505F690" w14:textId="77777777" w:rsidTr="006A514F">
              <w:tc>
                <w:tcPr>
                  <w:tcW w:w="1693" w:type="dxa"/>
                </w:tcPr>
                <w:p w14:paraId="25F0FAB2" w14:textId="77777777" w:rsidR="00D074A7" w:rsidRPr="00EF2617" w:rsidRDefault="00D074A7" w:rsidP="006A514F">
                  <w:pPr>
                    <w:spacing w:after="0"/>
                  </w:pPr>
                  <w:r w:rsidRPr="00EF2617">
                    <w:t>&gt;&gt;</w:t>
                  </w:r>
                  <w:r w:rsidRPr="00EF2617">
                    <w:rPr>
                      <w:highlight w:val="blue"/>
                    </w:rPr>
                    <w:t>DRB ID</w:t>
                  </w:r>
                </w:p>
              </w:tc>
              <w:tc>
                <w:tcPr>
                  <w:tcW w:w="1019" w:type="dxa"/>
                </w:tcPr>
                <w:p w14:paraId="28CE366A" w14:textId="77777777" w:rsidR="00D074A7" w:rsidRPr="00EF2617" w:rsidRDefault="00D074A7" w:rsidP="006A514F">
                  <w:pPr>
                    <w:spacing w:after="0"/>
                  </w:pPr>
                  <w:r w:rsidRPr="00EF2617">
                    <w:t>M</w:t>
                  </w:r>
                </w:p>
              </w:tc>
              <w:tc>
                <w:tcPr>
                  <w:tcW w:w="2009" w:type="dxa"/>
                </w:tcPr>
                <w:p w14:paraId="0A0A3962" w14:textId="77777777" w:rsidR="00D074A7" w:rsidRPr="00EF2617" w:rsidRDefault="00D074A7" w:rsidP="006A514F">
                  <w:pPr>
                    <w:spacing w:after="0"/>
                    <w:rPr>
                      <w:bCs/>
                      <w:i/>
                    </w:rPr>
                  </w:pPr>
                </w:p>
              </w:tc>
              <w:tc>
                <w:tcPr>
                  <w:tcW w:w="1318" w:type="dxa"/>
                </w:tcPr>
                <w:p w14:paraId="454812E8" w14:textId="77777777" w:rsidR="00D074A7" w:rsidRPr="00EF2617" w:rsidRDefault="00D074A7" w:rsidP="006A514F">
                  <w:pPr>
                    <w:spacing w:after="0"/>
                  </w:pPr>
                  <w:r w:rsidRPr="00EF2617">
                    <w:t>9.2.3.33</w:t>
                  </w:r>
                </w:p>
              </w:tc>
              <w:tc>
                <w:tcPr>
                  <w:tcW w:w="1493" w:type="dxa"/>
                </w:tcPr>
                <w:p w14:paraId="790A31DC" w14:textId="77777777" w:rsidR="00D074A7" w:rsidRPr="00EF2617" w:rsidRDefault="00D074A7" w:rsidP="006A514F">
                  <w:pPr>
                    <w:spacing w:after="0"/>
                  </w:pPr>
                </w:p>
              </w:tc>
              <w:tc>
                <w:tcPr>
                  <w:tcW w:w="1094" w:type="dxa"/>
                </w:tcPr>
                <w:p w14:paraId="1727AE20" w14:textId="77777777" w:rsidR="00D074A7" w:rsidRPr="00EF2617" w:rsidRDefault="00D074A7" w:rsidP="006A514F">
                  <w:pPr>
                    <w:spacing w:after="0"/>
                    <w:rPr>
                      <w:iCs/>
                    </w:rPr>
                  </w:pPr>
                  <w:r w:rsidRPr="00EF2617">
                    <w:t>–</w:t>
                  </w:r>
                </w:p>
              </w:tc>
              <w:tc>
                <w:tcPr>
                  <w:tcW w:w="1094" w:type="dxa"/>
                </w:tcPr>
                <w:p w14:paraId="684FB5FF" w14:textId="77777777" w:rsidR="00D074A7" w:rsidRPr="00EF2617" w:rsidRDefault="00D074A7" w:rsidP="006A514F">
                  <w:pPr>
                    <w:spacing w:after="0"/>
                    <w:rPr>
                      <w:iCs/>
                    </w:rPr>
                  </w:pPr>
                </w:p>
              </w:tc>
            </w:tr>
            <w:tr w:rsidR="00D074A7" w:rsidRPr="00EF2617" w14:paraId="047CC814" w14:textId="77777777" w:rsidTr="006A514F">
              <w:tc>
                <w:tcPr>
                  <w:tcW w:w="1693" w:type="dxa"/>
                </w:tcPr>
                <w:p w14:paraId="60D0E6F9" w14:textId="77777777" w:rsidR="00D074A7" w:rsidRPr="00EF2617" w:rsidRDefault="00D074A7" w:rsidP="006A514F">
                  <w:pPr>
                    <w:spacing w:after="0"/>
                  </w:pPr>
                  <w:r w:rsidRPr="00EF2617">
                    <w:t>&gt;&gt;</w:t>
                  </w:r>
                  <w:r w:rsidRPr="00EF2617">
                    <w:rPr>
                      <w:highlight w:val="blue"/>
                    </w:rPr>
                    <w:t>UL TNL Information</w:t>
                  </w:r>
                </w:p>
              </w:tc>
              <w:tc>
                <w:tcPr>
                  <w:tcW w:w="1019" w:type="dxa"/>
                </w:tcPr>
                <w:p w14:paraId="4939D78A" w14:textId="77777777" w:rsidR="00D074A7" w:rsidRPr="00EF2617" w:rsidRDefault="00D074A7" w:rsidP="006A514F">
                  <w:pPr>
                    <w:spacing w:after="0"/>
                  </w:pPr>
                  <w:r w:rsidRPr="00EF2617">
                    <w:t>M</w:t>
                  </w:r>
                </w:p>
              </w:tc>
              <w:tc>
                <w:tcPr>
                  <w:tcW w:w="2009" w:type="dxa"/>
                </w:tcPr>
                <w:p w14:paraId="4B0EB75A" w14:textId="77777777" w:rsidR="00D074A7" w:rsidRPr="00EF2617" w:rsidRDefault="00D074A7" w:rsidP="006A514F">
                  <w:pPr>
                    <w:spacing w:after="0"/>
                    <w:rPr>
                      <w:bCs/>
                      <w:i/>
                    </w:rPr>
                  </w:pPr>
                </w:p>
              </w:tc>
              <w:tc>
                <w:tcPr>
                  <w:tcW w:w="1318" w:type="dxa"/>
                </w:tcPr>
                <w:p w14:paraId="0E9CD8F5" w14:textId="77777777" w:rsidR="00D074A7" w:rsidRPr="00EF2617" w:rsidRDefault="00D074A7" w:rsidP="006A514F">
                  <w:pPr>
                    <w:spacing w:after="0"/>
                  </w:pPr>
                  <w:r w:rsidRPr="00EF2617">
                    <w:rPr>
                      <w:highlight w:val="blue"/>
                    </w:rPr>
                    <w:t>UP Transport Layer Information 9.2.3.30</w:t>
                  </w:r>
                </w:p>
              </w:tc>
              <w:tc>
                <w:tcPr>
                  <w:tcW w:w="1493" w:type="dxa"/>
                </w:tcPr>
                <w:p w14:paraId="323BD9A4" w14:textId="77777777" w:rsidR="00D074A7" w:rsidRPr="00EF2617" w:rsidRDefault="00D074A7" w:rsidP="006A514F">
                  <w:pPr>
                    <w:spacing w:after="0"/>
                  </w:pPr>
                </w:p>
              </w:tc>
              <w:tc>
                <w:tcPr>
                  <w:tcW w:w="1094" w:type="dxa"/>
                </w:tcPr>
                <w:p w14:paraId="3D19299E" w14:textId="77777777" w:rsidR="00D074A7" w:rsidRPr="00EF2617" w:rsidRDefault="00D074A7" w:rsidP="006A514F">
                  <w:pPr>
                    <w:spacing w:after="0"/>
                  </w:pPr>
                  <w:r w:rsidRPr="00EF2617">
                    <w:t>–</w:t>
                  </w:r>
                </w:p>
              </w:tc>
              <w:tc>
                <w:tcPr>
                  <w:tcW w:w="1094" w:type="dxa"/>
                </w:tcPr>
                <w:p w14:paraId="095E5F5A" w14:textId="77777777" w:rsidR="00D074A7" w:rsidRPr="00EF2617" w:rsidRDefault="00D074A7" w:rsidP="006A514F">
                  <w:pPr>
                    <w:spacing w:after="0"/>
                  </w:pPr>
                </w:p>
              </w:tc>
            </w:tr>
            <w:tr w:rsidR="00D074A7" w:rsidRPr="00EF2617" w14:paraId="24961DEB" w14:textId="77777777" w:rsidTr="006A514F">
              <w:tc>
                <w:tcPr>
                  <w:tcW w:w="9720" w:type="dxa"/>
                  <w:gridSpan w:val="7"/>
                </w:tcPr>
                <w:p w14:paraId="42146C93" w14:textId="77777777" w:rsidR="00D074A7" w:rsidRPr="00EF2617" w:rsidRDefault="00D074A7" w:rsidP="006A514F">
                  <w:pPr>
                    <w:spacing w:after="0"/>
                  </w:pPr>
                  <w:r>
                    <w:t>…</w:t>
                  </w:r>
                </w:p>
              </w:tc>
            </w:tr>
            <w:tr w:rsidR="00D074A7" w:rsidRPr="00EF2617" w14:paraId="20F18C99" w14:textId="77777777" w:rsidTr="006A514F">
              <w:tc>
                <w:tcPr>
                  <w:tcW w:w="1693" w:type="dxa"/>
                </w:tcPr>
                <w:p w14:paraId="2E068408" w14:textId="77777777" w:rsidR="00D074A7" w:rsidRPr="00EF2617" w:rsidRDefault="00D074A7" w:rsidP="006A514F">
                  <w:pPr>
                    <w:spacing w:after="0"/>
                  </w:pPr>
                  <w:r w:rsidRPr="00EF2617">
                    <w:rPr>
                      <w:b/>
                    </w:rPr>
                    <w:t>SDT SRBs to Be Setup List</w:t>
                  </w:r>
                </w:p>
              </w:tc>
              <w:tc>
                <w:tcPr>
                  <w:tcW w:w="1019" w:type="dxa"/>
                </w:tcPr>
                <w:p w14:paraId="4B040192" w14:textId="77777777" w:rsidR="00D074A7" w:rsidRPr="00EF2617" w:rsidRDefault="00D074A7" w:rsidP="006A514F">
                  <w:pPr>
                    <w:spacing w:after="0"/>
                  </w:pPr>
                </w:p>
              </w:tc>
              <w:tc>
                <w:tcPr>
                  <w:tcW w:w="2009" w:type="dxa"/>
                </w:tcPr>
                <w:p w14:paraId="73BD0FA2" w14:textId="77777777" w:rsidR="00D074A7" w:rsidRPr="00EF2617" w:rsidRDefault="00D074A7" w:rsidP="006A514F">
                  <w:pPr>
                    <w:spacing w:after="0"/>
                  </w:pPr>
                  <w:r w:rsidRPr="00EF2617">
                    <w:rPr>
                      <w:bCs/>
                      <w:i/>
                    </w:rPr>
                    <w:t>1</w:t>
                  </w:r>
                </w:p>
              </w:tc>
              <w:tc>
                <w:tcPr>
                  <w:tcW w:w="1318" w:type="dxa"/>
                </w:tcPr>
                <w:p w14:paraId="370DB2A3" w14:textId="77777777" w:rsidR="00D074A7" w:rsidRPr="00EF2617" w:rsidRDefault="00D074A7" w:rsidP="006A514F">
                  <w:pPr>
                    <w:spacing w:after="0"/>
                  </w:pPr>
                </w:p>
              </w:tc>
              <w:tc>
                <w:tcPr>
                  <w:tcW w:w="1493" w:type="dxa"/>
                </w:tcPr>
                <w:p w14:paraId="238AE990" w14:textId="77777777" w:rsidR="00D074A7" w:rsidRPr="00EF2617" w:rsidRDefault="00D074A7" w:rsidP="006A514F">
                  <w:pPr>
                    <w:spacing w:after="0"/>
                  </w:pPr>
                  <w:r w:rsidRPr="00EF2617">
                    <w:rPr>
                      <w:rFonts w:hint="eastAsia"/>
                    </w:rPr>
                    <w:t>S</w:t>
                  </w:r>
                  <w:r w:rsidRPr="00EF2617">
                    <w:t>RB1 is always included.</w:t>
                  </w:r>
                </w:p>
              </w:tc>
              <w:tc>
                <w:tcPr>
                  <w:tcW w:w="1094" w:type="dxa"/>
                </w:tcPr>
                <w:p w14:paraId="232F04B1" w14:textId="77777777" w:rsidR="00D074A7" w:rsidRPr="00EF2617" w:rsidRDefault="00D074A7" w:rsidP="006A514F">
                  <w:pPr>
                    <w:spacing w:after="0"/>
                  </w:pPr>
                  <w:r w:rsidRPr="00EF2617">
                    <w:rPr>
                      <w:bCs/>
                    </w:rPr>
                    <w:t>YES</w:t>
                  </w:r>
                </w:p>
              </w:tc>
              <w:tc>
                <w:tcPr>
                  <w:tcW w:w="1094" w:type="dxa"/>
                </w:tcPr>
                <w:p w14:paraId="5DD3C9CC" w14:textId="77777777" w:rsidR="00D074A7" w:rsidRPr="00EF2617" w:rsidRDefault="00D074A7" w:rsidP="006A514F">
                  <w:pPr>
                    <w:spacing w:after="0"/>
                  </w:pPr>
                  <w:r w:rsidRPr="00EF2617">
                    <w:rPr>
                      <w:bCs/>
                    </w:rPr>
                    <w:t>ignore</w:t>
                  </w:r>
                </w:p>
              </w:tc>
            </w:tr>
            <w:tr w:rsidR="00D074A7" w:rsidRPr="00EF2617" w14:paraId="43FF6DD4" w14:textId="77777777" w:rsidTr="006A514F">
              <w:tc>
                <w:tcPr>
                  <w:tcW w:w="1693" w:type="dxa"/>
                </w:tcPr>
                <w:p w14:paraId="6DAB9C3A" w14:textId="77777777" w:rsidR="00D074A7" w:rsidRPr="00EF2617" w:rsidRDefault="00D074A7" w:rsidP="006A514F">
                  <w:pPr>
                    <w:spacing w:after="0"/>
                    <w:rPr>
                      <w:bCs/>
                    </w:rPr>
                  </w:pPr>
                  <w:r w:rsidRPr="00EF2617">
                    <w:rPr>
                      <w:b/>
                    </w:rPr>
                    <w:t>&gt;SDT SRBs to Be Setup Item</w:t>
                  </w:r>
                </w:p>
              </w:tc>
              <w:tc>
                <w:tcPr>
                  <w:tcW w:w="1019" w:type="dxa"/>
                </w:tcPr>
                <w:p w14:paraId="6B954452" w14:textId="77777777" w:rsidR="00D074A7" w:rsidRPr="00EF2617" w:rsidRDefault="00D074A7" w:rsidP="006A514F">
                  <w:pPr>
                    <w:spacing w:after="0"/>
                  </w:pPr>
                </w:p>
              </w:tc>
              <w:tc>
                <w:tcPr>
                  <w:tcW w:w="2009" w:type="dxa"/>
                </w:tcPr>
                <w:p w14:paraId="586AE351" w14:textId="77777777" w:rsidR="00D074A7" w:rsidRPr="00EF2617" w:rsidRDefault="00D074A7" w:rsidP="006A514F">
                  <w:pPr>
                    <w:spacing w:after="0"/>
                    <w:rPr>
                      <w:bCs/>
                      <w:i/>
                    </w:rPr>
                  </w:pPr>
                  <w:r w:rsidRPr="00EF2617">
                    <w:rPr>
                      <w:bCs/>
                      <w:i/>
                    </w:rPr>
                    <w:t>1</w:t>
                  </w:r>
                  <w:proofErr w:type="gramStart"/>
                  <w:r w:rsidRPr="00EF2617">
                    <w:rPr>
                      <w:bCs/>
                      <w:i/>
                    </w:rPr>
                    <w:t xml:space="preserve"> ..</w:t>
                  </w:r>
                  <w:proofErr w:type="gramEnd"/>
                  <w:r w:rsidRPr="00EF2617">
                    <w:rPr>
                      <w:bCs/>
                      <w:i/>
                    </w:rPr>
                    <w:t xml:space="preserve"> &lt;</w:t>
                  </w:r>
                  <w:proofErr w:type="spellStart"/>
                  <w:r w:rsidRPr="00EF2617">
                    <w:rPr>
                      <w:bCs/>
                      <w:i/>
                    </w:rPr>
                    <w:t>maxnoofSRBs</w:t>
                  </w:r>
                  <w:proofErr w:type="spellEnd"/>
                  <w:r w:rsidRPr="00EF2617">
                    <w:rPr>
                      <w:bCs/>
                      <w:i/>
                    </w:rPr>
                    <w:t>&gt;</w:t>
                  </w:r>
                </w:p>
              </w:tc>
              <w:tc>
                <w:tcPr>
                  <w:tcW w:w="1318" w:type="dxa"/>
                </w:tcPr>
                <w:p w14:paraId="179F7910" w14:textId="77777777" w:rsidR="00D074A7" w:rsidRPr="00EF2617" w:rsidRDefault="00D074A7" w:rsidP="006A514F">
                  <w:pPr>
                    <w:spacing w:after="0"/>
                  </w:pPr>
                </w:p>
              </w:tc>
              <w:tc>
                <w:tcPr>
                  <w:tcW w:w="1493" w:type="dxa"/>
                </w:tcPr>
                <w:p w14:paraId="5BF41E19" w14:textId="77777777" w:rsidR="00D074A7" w:rsidRPr="00EF2617" w:rsidRDefault="00D074A7" w:rsidP="006A514F">
                  <w:pPr>
                    <w:spacing w:after="0"/>
                  </w:pPr>
                </w:p>
              </w:tc>
              <w:tc>
                <w:tcPr>
                  <w:tcW w:w="1094" w:type="dxa"/>
                </w:tcPr>
                <w:p w14:paraId="3F338344" w14:textId="77777777" w:rsidR="00D074A7" w:rsidRPr="00EF2617" w:rsidRDefault="00D074A7" w:rsidP="006A514F">
                  <w:pPr>
                    <w:spacing w:after="0"/>
                    <w:rPr>
                      <w:bCs/>
                    </w:rPr>
                  </w:pPr>
                  <w:r w:rsidRPr="00EF2617">
                    <w:t>–</w:t>
                  </w:r>
                </w:p>
              </w:tc>
              <w:tc>
                <w:tcPr>
                  <w:tcW w:w="1094" w:type="dxa"/>
                </w:tcPr>
                <w:p w14:paraId="363FADE8" w14:textId="77777777" w:rsidR="00D074A7" w:rsidRPr="00EF2617" w:rsidRDefault="00D074A7" w:rsidP="006A514F">
                  <w:pPr>
                    <w:spacing w:after="0"/>
                    <w:rPr>
                      <w:bCs/>
                    </w:rPr>
                  </w:pPr>
                </w:p>
              </w:tc>
            </w:tr>
            <w:tr w:rsidR="00D074A7" w:rsidRPr="00EF2617" w14:paraId="1BFE87FE" w14:textId="77777777" w:rsidTr="006A514F">
              <w:tc>
                <w:tcPr>
                  <w:tcW w:w="1693" w:type="dxa"/>
                </w:tcPr>
                <w:p w14:paraId="392541F9" w14:textId="77777777" w:rsidR="00D074A7" w:rsidRPr="00EF2617" w:rsidRDefault="00D074A7" w:rsidP="006A514F">
                  <w:pPr>
                    <w:spacing w:after="0"/>
                    <w:rPr>
                      <w:b/>
                    </w:rPr>
                  </w:pPr>
                  <w:r w:rsidRPr="00EF2617">
                    <w:t>&gt;&gt;</w:t>
                  </w:r>
                  <w:r w:rsidRPr="00EF2617">
                    <w:rPr>
                      <w:highlight w:val="magenta"/>
                    </w:rPr>
                    <w:t>SRB ID</w:t>
                  </w:r>
                </w:p>
              </w:tc>
              <w:tc>
                <w:tcPr>
                  <w:tcW w:w="1019" w:type="dxa"/>
                </w:tcPr>
                <w:p w14:paraId="6560ACC5" w14:textId="77777777" w:rsidR="00D074A7" w:rsidRPr="00EF2617" w:rsidRDefault="00D074A7" w:rsidP="006A514F">
                  <w:pPr>
                    <w:spacing w:after="0"/>
                  </w:pPr>
                  <w:r w:rsidRPr="00EF2617">
                    <w:t>M</w:t>
                  </w:r>
                </w:p>
              </w:tc>
              <w:tc>
                <w:tcPr>
                  <w:tcW w:w="2009" w:type="dxa"/>
                </w:tcPr>
                <w:p w14:paraId="48D0EE10" w14:textId="77777777" w:rsidR="00D074A7" w:rsidRPr="00EF2617" w:rsidRDefault="00D074A7" w:rsidP="006A514F">
                  <w:pPr>
                    <w:spacing w:after="0"/>
                    <w:rPr>
                      <w:bCs/>
                      <w:i/>
                    </w:rPr>
                  </w:pPr>
                </w:p>
              </w:tc>
              <w:tc>
                <w:tcPr>
                  <w:tcW w:w="1318" w:type="dxa"/>
                </w:tcPr>
                <w:p w14:paraId="1249B641" w14:textId="77777777" w:rsidR="00D074A7" w:rsidRPr="00EF2617" w:rsidRDefault="00D074A7" w:rsidP="006A514F">
                  <w:pPr>
                    <w:spacing w:after="0"/>
                  </w:pPr>
                  <w:r w:rsidRPr="00EF2617">
                    <w:t>9.2.3.165</w:t>
                  </w:r>
                </w:p>
              </w:tc>
              <w:tc>
                <w:tcPr>
                  <w:tcW w:w="1493" w:type="dxa"/>
                </w:tcPr>
                <w:p w14:paraId="30E1984E" w14:textId="77777777" w:rsidR="00D074A7" w:rsidRPr="00EF2617" w:rsidRDefault="00D074A7" w:rsidP="006A514F">
                  <w:pPr>
                    <w:spacing w:after="0"/>
                  </w:pPr>
                  <w:r w:rsidRPr="00EF2617">
                    <w:t>In this version of the specification, values "0", "3", and "4" are not set by the sender and ignored by the receiver.</w:t>
                  </w:r>
                </w:p>
              </w:tc>
              <w:tc>
                <w:tcPr>
                  <w:tcW w:w="1094" w:type="dxa"/>
                </w:tcPr>
                <w:p w14:paraId="599CC71E" w14:textId="77777777" w:rsidR="00D074A7" w:rsidRPr="00EF2617" w:rsidRDefault="00D074A7" w:rsidP="006A514F">
                  <w:pPr>
                    <w:spacing w:after="0"/>
                  </w:pPr>
                  <w:r w:rsidRPr="00EF2617">
                    <w:t>–</w:t>
                  </w:r>
                </w:p>
              </w:tc>
              <w:tc>
                <w:tcPr>
                  <w:tcW w:w="1094" w:type="dxa"/>
                </w:tcPr>
                <w:p w14:paraId="6E8FC17B" w14:textId="77777777" w:rsidR="00D074A7" w:rsidRPr="00EF2617" w:rsidRDefault="00D074A7" w:rsidP="006A514F">
                  <w:pPr>
                    <w:spacing w:after="0"/>
                    <w:rPr>
                      <w:bCs/>
                    </w:rPr>
                  </w:pPr>
                </w:p>
              </w:tc>
            </w:tr>
            <w:tr w:rsidR="00D074A7" w:rsidRPr="00EF2617" w14:paraId="250956AA" w14:textId="77777777" w:rsidTr="006A514F">
              <w:tc>
                <w:tcPr>
                  <w:tcW w:w="9720" w:type="dxa"/>
                  <w:gridSpan w:val="7"/>
                </w:tcPr>
                <w:p w14:paraId="0EB3DBF1" w14:textId="77777777" w:rsidR="00D074A7" w:rsidRPr="00EF2617" w:rsidRDefault="00D074A7" w:rsidP="006A514F">
                  <w:pPr>
                    <w:spacing w:after="0"/>
                    <w:rPr>
                      <w:bCs/>
                    </w:rPr>
                  </w:pPr>
                  <w:r>
                    <w:rPr>
                      <w:bCs/>
                    </w:rPr>
                    <w:t>…</w:t>
                  </w:r>
                </w:p>
              </w:tc>
            </w:tr>
          </w:tbl>
          <w:p w14:paraId="724E6E61" w14:textId="77777777" w:rsidR="00D074A7" w:rsidRDefault="00D074A7" w:rsidP="006A514F">
            <w:pPr>
              <w:spacing w:after="0"/>
            </w:pPr>
          </w:p>
        </w:tc>
      </w:tr>
    </w:tbl>
    <w:p w14:paraId="3FE36A64" w14:textId="77777777" w:rsidR="00D074A7" w:rsidRDefault="00D074A7" w:rsidP="00D074A7">
      <w:pPr>
        <w:spacing w:after="0"/>
      </w:pPr>
    </w:p>
    <w:p w14:paraId="12755C4B" w14:textId="77777777" w:rsidR="00D074A7" w:rsidRDefault="00D074A7" w:rsidP="00D074A7">
      <w:pPr>
        <w:spacing w:after="0"/>
      </w:pPr>
      <w:r>
        <w:t>TS 38.423 Section 9.1.1.18 includes:</w:t>
      </w:r>
    </w:p>
    <w:p w14:paraId="3B62542E" w14:textId="77777777" w:rsidR="00D074A7" w:rsidRDefault="00D074A7" w:rsidP="00D074A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74A7" w14:paraId="0475A0C3" w14:textId="77777777" w:rsidTr="006A514F">
        <w:tc>
          <w:tcPr>
            <w:tcW w:w="9631" w:type="dxa"/>
          </w:tcPr>
          <w:p w14:paraId="4644459F" w14:textId="77777777" w:rsidR="00D074A7" w:rsidRPr="00E70B26" w:rsidRDefault="00D074A7" w:rsidP="006A514F">
            <w:pPr>
              <w:spacing w:after="0"/>
            </w:pPr>
            <w:r w:rsidRPr="00E70B26">
              <w:t>9.1.1.18</w:t>
            </w:r>
            <w:r w:rsidRPr="00E70B26">
              <w:tab/>
              <w:t>PARTIAL UE CONTEXT TRANSFER ACKNOWLEDGE</w:t>
            </w:r>
          </w:p>
          <w:p w14:paraId="442FC798" w14:textId="77777777" w:rsidR="00D074A7" w:rsidRPr="00E70B26" w:rsidRDefault="00D074A7" w:rsidP="006A514F">
            <w:pPr>
              <w:spacing w:after="0"/>
            </w:pPr>
            <w:r w:rsidRPr="00E70B26">
              <w:t>This message is sent by the new NG-RAN node to acknowledge the transferring part of the UE context from the old NG-RAN node. This message is also used to provide data forwarding related information for NR SDT.</w:t>
            </w:r>
          </w:p>
          <w:p w14:paraId="7808DC18" w14:textId="77777777" w:rsidR="00D074A7" w:rsidRPr="00E70B26" w:rsidRDefault="00D074A7" w:rsidP="006A514F">
            <w:pPr>
              <w:spacing w:after="0"/>
            </w:pPr>
            <w:r w:rsidRPr="00E70B26">
              <w:t xml:space="preserve">Direction: new NG-RAN node </w:t>
            </w:r>
            <w:r w:rsidRPr="00E70B26">
              <w:sym w:font="Symbol" w:char="F0AE"/>
            </w:r>
            <w:r w:rsidRPr="00E70B26">
              <w:t xml:space="preserve"> old NG-RAN node.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82"/>
              <w:gridCol w:w="1036"/>
              <w:gridCol w:w="1842"/>
              <w:gridCol w:w="1372"/>
              <w:gridCol w:w="1500"/>
              <w:gridCol w:w="1094"/>
              <w:gridCol w:w="1094"/>
            </w:tblGrid>
            <w:tr w:rsidR="00D074A7" w:rsidRPr="00E70B26" w14:paraId="0AD46F14" w14:textId="77777777" w:rsidTr="006A514F">
              <w:trPr>
                <w:tblHeader/>
              </w:trPr>
              <w:tc>
                <w:tcPr>
                  <w:tcW w:w="1782" w:type="dxa"/>
                </w:tcPr>
                <w:p w14:paraId="06F088AC" w14:textId="77777777" w:rsidR="00D074A7" w:rsidRPr="00E70B26" w:rsidRDefault="00D074A7" w:rsidP="006A514F">
                  <w:pPr>
                    <w:spacing w:after="0"/>
                    <w:rPr>
                      <w:b/>
                    </w:rPr>
                  </w:pPr>
                  <w:r w:rsidRPr="00E70B26">
                    <w:rPr>
                      <w:b/>
                    </w:rPr>
                    <w:t>IE/Group Name</w:t>
                  </w:r>
                </w:p>
              </w:tc>
              <w:tc>
                <w:tcPr>
                  <w:tcW w:w="1036" w:type="dxa"/>
                </w:tcPr>
                <w:p w14:paraId="54B7DD04" w14:textId="77777777" w:rsidR="00D074A7" w:rsidRPr="00E70B26" w:rsidRDefault="00D074A7" w:rsidP="006A514F">
                  <w:pPr>
                    <w:spacing w:after="0"/>
                    <w:rPr>
                      <w:b/>
                    </w:rPr>
                  </w:pPr>
                  <w:r w:rsidRPr="00E70B26">
                    <w:rPr>
                      <w:b/>
                    </w:rPr>
                    <w:t>Presence</w:t>
                  </w:r>
                </w:p>
              </w:tc>
              <w:tc>
                <w:tcPr>
                  <w:tcW w:w="1842" w:type="dxa"/>
                </w:tcPr>
                <w:p w14:paraId="2CA6B493" w14:textId="77777777" w:rsidR="00D074A7" w:rsidRPr="00E70B26" w:rsidRDefault="00D074A7" w:rsidP="006A514F">
                  <w:pPr>
                    <w:spacing w:after="0"/>
                    <w:rPr>
                      <w:b/>
                    </w:rPr>
                  </w:pPr>
                  <w:r w:rsidRPr="00E70B26">
                    <w:rPr>
                      <w:b/>
                    </w:rPr>
                    <w:t>Range</w:t>
                  </w:r>
                </w:p>
              </w:tc>
              <w:tc>
                <w:tcPr>
                  <w:tcW w:w="1372" w:type="dxa"/>
                </w:tcPr>
                <w:p w14:paraId="126A483E" w14:textId="77777777" w:rsidR="00D074A7" w:rsidRPr="00E70B26" w:rsidRDefault="00D074A7" w:rsidP="006A514F">
                  <w:pPr>
                    <w:spacing w:after="0"/>
                    <w:rPr>
                      <w:b/>
                    </w:rPr>
                  </w:pPr>
                  <w:r w:rsidRPr="00E70B26">
                    <w:rPr>
                      <w:b/>
                    </w:rPr>
                    <w:t>IE type and reference</w:t>
                  </w:r>
                </w:p>
              </w:tc>
              <w:tc>
                <w:tcPr>
                  <w:tcW w:w="1500" w:type="dxa"/>
                </w:tcPr>
                <w:p w14:paraId="12622806" w14:textId="77777777" w:rsidR="00D074A7" w:rsidRPr="00E70B26" w:rsidRDefault="00D074A7" w:rsidP="006A514F">
                  <w:pPr>
                    <w:spacing w:after="0"/>
                    <w:rPr>
                      <w:b/>
                    </w:rPr>
                  </w:pPr>
                  <w:r w:rsidRPr="00E70B26">
                    <w:rPr>
                      <w:b/>
                    </w:rPr>
                    <w:t>Semantics description</w:t>
                  </w:r>
                </w:p>
              </w:tc>
              <w:tc>
                <w:tcPr>
                  <w:tcW w:w="1094" w:type="dxa"/>
                </w:tcPr>
                <w:p w14:paraId="5AA63C2E" w14:textId="77777777" w:rsidR="00D074A7" w:rsidRPr="00E70B26" w:rsidRDefault="00D074A7" w:rsidP="006A514F">
                  <w:pPr>
                    <w:spacing w:after="0"/>
                    <w:rPr>
                      <w:b/>
                    </w:rPr>
                  </w:pPr>
                  <w:r w:rsidRPr="00E70B26">
                    <w:rPr>
                      <w:b/>
                    </w:rPr>
                    <w:t>Criticality</w:t>
                  </w:r>
                </w:p>
              </w:tc>
              <w:tc>
                <w:tcPr>
                  <w:tcW w:w="1094" w:type="dxa"/>
                </w:tcPr>
                <w:p w14:paraId="365F8DEC" w14:textId="77777777" w:rsidR="00D074A7" w:rsidRPr="00E70B26" w:rsidRDefault="00D074A7" w:rsidP="006A514F">
                  <w:pPr>
                    <w:spacing w:after="0"/>
                  </w:pPr>
                  <w:r w:rsidRPr="00E70B26">
                    <w:rPr>
                      <w:b/>
                    </w:rPr>
                    <w:t>Assigned Criticality</w:t>
                  </w:r>
                </w:p>
              </w:tc>
            </w:tr>
            <w:tr w:rsidR="00D074A7" w:rsidRPr="00E70B26" w14:paraId="6CEA317A" w14:textId="77777777" w:rsidTr="006A514F">
              <w:tc>
                <w:tcPr>
                  <w:tcW w:w="9720" w:type="dxa"/>
                  <w:gridSpan w:val="7"/>
                </w:tcPr>
                <w:p w14:paraId="12B60BAA" w14:textId="77777777" w:rsidR="00D074A7" w:rsidRPr="00E70B26" w:rsidRDefault="00D074A7" w:rsidP="006A514F">
                  <w:pPr>
                    <w:spacing w:after="0"/>
                  </w:pPr>
                  <w:r>
                    <w:t>…</w:t>
                  </w:r>
                </w:p>
              </w:tc>
            </w:tr>
            <w:tr w:rsidR="00D074A7" w:rsidRPr="00E70B26" w14:paraId="194C4EEA" w14:textId="77777777" w:rsidTr="006A514F"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9026A" w14:textId="77777777" w:rsidR="00D074A7" w:rsidRPr="00E70B26" w:rsidRDefault="00D074A7" w:rsidP="006A514F">
                  <w:pPr>
                    <w:spacing w:after="0"/>
                  </w:pPr>
                  <w:r w:rsidRPr="00E70B26">
                    <w:rPr>
                      <w:b/>
                    </w:rPr>
                    <w:lastRenderedPageBreak/>
                    <w:t>SDT Data Forwarding DRB List</w:t>
                  </w: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E8855" w14:textId="77777777" w:rsidR="00D074A7" w:rsidRPr="00E70B26" w:rsidRDefault="00D074A7" w:rsidP="006A514F">
                  <w:pPr>
                    <w:spacing w:after="0"/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0E70B" w14:textId="77777777" w:rsidR="00D074A7" w:rsidRPr="00E70B26" w:rsidRDefault="00D074A7" w:rsidP="006A514F">
                  <w:pPr>
                    <w:spacing w:after="0"/>
                  </w:pPr>
                  <w:r w:rsidRPr="00E70B26">
                    <w:rPr>
                      <w:bCs/>
                      <w:i/>
                    </w:rPr>
                    <w:t>0..1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C5362" w14:textId="77777777" w:rsidR="00D074A7" w:rsidRPr="00E70B26" w:rsidRDefault="00D074A7" w:rsidP="006A514F">
                  <w:pPr>
                    <w:spacing w:after="0"/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7ADE5" w14:textId="77777777" w:rsidR="00D074A7" w:rsidRPr="00E70B26" w:rsidRDefault="00D074A7" w:rsidP="006A514F">
                  <w:pPr>
                    <w:spacing w:after="0"/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6F520" w14:textId="77777777" w:rsidR="00D074A7" w:rsidRPr="00E70B26" w:rsidRDefault="00D074A7" w:rsidP="006A514F">
                  <w:pPr>
                    <w:spacing w:after="0"/>
                  </w:pPr>
                  <w:r w:rsidRPr="00E70B26">
                    <w:t>YES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67250" w14:textId="77777777" w:rsidR="00D074A7" w:rsidRPr="00E70B26" w:rsidRDefault="00D074A7" w:rsidP="006A514F">
                  <w:pPr>
                    <w:spacing w:after="0"/>
                  </w:pPr>
                  <w:r w:rsidRPr="00E70B26">
                    <w:t>ignore</w:t>
                  </w:r>
                </w:p>
              </w:tc>
            </w:tr>
            <w:tr w:rsidR="00D074A7" w:rsidRPr="00E70B26" w14:paraId="09911124" w14:textId="77777777" w:rsidTr="006A514F"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C3768" w14:textId="77777777" w:rsidR="00D074A7" w:rsidRPr="00E70B26" w:rsidRDefault="00D074A7" w:rsidP="006A514F">
                  <w:pPr>
                    <w:spacing w:after="0"/>
                    <w:rPr>
                      <w:b/>
                      <w:bCs/>
                    </w:rPr>
                  </w:pPr>
                  <w:r w:rsidRPr="00E70B26">
                    <w:rPr>
                      <w:b/>
                      <w:bCs/>
                    </w:rPr>
                    <w:t>&gt;SDT Data Forwarding DRB Item</w:t>
                  </w: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666CC" w14:textId="77777777" w:rsidR="00D074A7" w:rsidRPr="00E70B26" w:rsidRDefault="00D074A7" w:rsidP="006A514F">
                  <w:pPr>
                    <w:spacing w:after="0"/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28E08" w14:textId="77777777" w:rsidR="00D074A7" w:rsidRPr="00E70B26" w:rsidRDefault="00D074A7" w:rsidP="006A514F">
                  <w:pPr>
                    <w:spacing w:after="0"/>
                  </w:pPr>
                  <w:proofErr w:type="gramStart"/>
                  <w:r w:rsidRPr="00E70B26">
                    <w:rPr>
                      <w:bCs/>
                      <w:i/>
                    </w:rPr>
                    <w:t>1..&lt;</w:t>
                  </w:r>
                  <w:proofErr w:type="spellStart"/>
                  <w:proofErr w:type="gramEnd"/>
                  <w:r w:rsidRPr="00E70B26">
                    <w:rPr>
                      <w:bCs/>
                      <w:i/>
                    </w:rPr>
                    <w:t>maxnoofDRBs</w:t>
                  </w:r>
                  <w:proofErr w:type="spellEnd"/>
                  <w:r w:rsidRPr="00E70B26">
                    <w:rPr>
                      <w:bCs/>
                      <w:i/>
                    </w:rPr>
                    <w:t>&gt;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8F8E5E" w14:textId="77777777" w:rsidR="00D074A7" w:rsidRPr="00E70B26" w:rsidRDefault="00D074A7" w:rsidP="006A514F">
                  <w:pPr>
                    <w:spacing w:after="0"/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56E3C" w14:textId="77777777" w:rsidR="00D074A7" w:rsidRPr="00E70B26" w:rsidRDefault="00D074A7" w:rsidP="006A514F">
                  <w:pPr>
                    <w:spacing w:after="0"/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72D594" w14:textId="77777777" w:rsidR="00D074A7" w:rsidRPr="00E70B26" w:rsidRDefault="00D074A7" w:rsidP="006A514F">
                  <w:pPr>
                    <w:spacing w:after="0"/>
                  </w:pPr>
                  <w:r w:rsidRPr="00E70B26">
                    <w:t>–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86A41" w14:textId="77777777" w:rsidR="00D074A7" w:rsidRPr="00E70B26" w:rsidRDefault="00D074A7" w:rsidP="006A514F">
                  <w:pPr>
                    <w:spacing w:after="0"/>
                  </w:pPr>
                </w:p>
              </w:tc>
            </w:tr>
            <w:tr w:rsidR="00D074A7" w:rsidRPr="00E70B26" w14:paraId="34D202D2" w14:textId="77777777" w:rsidTr="006A514F"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B372C" w14:textId="77777777" w:rsidR="00D074A7" w:rsidRPr="00E70B26" w:rsidRDefault="00D074A7" w:rsidP="006A514F">
                  <w:pPr>
                    <w:spacing w:after="0"/>
                  </w:pPr>
                  <w:r w:rsidRPr="00E70B26">
                    <w:t>&gt;&gt;</w:t>
                  </w:r>
                  <w:r w:rsidRPr="00E70B26">
                    <w:rPr>
                      <w:rFonts w:hint="eastAsia"/>
                      <w:highlight w:val="blue"/>
                    </w:rPr>
                    <w:t>DRB ID</w:t>
                  </w: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04316" w14:textId="77777777" w:rsidR="00D074A7" w:rsidRPr="00E70B26" w:rsidRDefault="00D074A7" w:rsidP="006A514F">
                  <w:pPr>
                    <w:spacing w:after="0"/>
                  </w:pPr>
                  <w:r w:rsidRPr="00E70B26">
                    <w:t>M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6A945B" w14:textId="77777777" w:rsidR="00D074A7" w:rsidRPr="00E70B26" w:rsidRDefault="00D074A7" w:rsidP="006A514F">
                  <w:pPr>
                    <w:spacing w:after="0"/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A6071" w14:textId="77777777" w:rsidR="00D074A7" w:rsidRPr="00E70B26" w:rsidRDefault="00D074A7" w:rsidP="006A514F">
                  <w:pPr>
                    <w:spacing w:after="0"/>
                  </w:pPr>
                  <w:r w:rsidRPr="00E70B26">
                    <w:t>9.2.3.33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E2B2C8" w14:textId="77777777" w:rsidR="00D074A7" w:rsidRPr="00E70B26" w:rsidRDefault="00D074A7" w:rsidP="006A514F">
                  <w:pPr>
                    <w:spacing w:after="0"/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1736E" w14:textId="77777777" w:rsidR="00D074A7" w:rsidRPr="00E70B26" w:rsidRDefault="00D074A7" w:rsidP="006A514F">
                  <w:pPr>
                    <w:spacing w:after="0"/>
                  </w:pPr>
                  <w:r w:rsidRPr="00E70B26">
                    <w:t>–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61575" w14:textId="77777777" w:rsidR="00D074A7" w:rsidRPr="00E70B26" w:rsidRDefault="00D074A7" w:rsidP="006A514F">
                  <w:pPr>
                    <w:spacing w:after="0"/>
                  </w:pPr>
                </w:p>
              </w:tc>
            </w:tr>
            <w:tr w:rsidR="00D074A7" w:rsidRPr="00E70B26" w14:paraId="10CB5C13" w14:textId="77777777" w:rsidTr="006A514F"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2F98B" w14:textId="77777777" w:rsidR="00D074A7" w:rsidRPr="00E70B26" w:rsidRDefault="00D074A7" w:rsidP="006A514F">
                  <w:pPr>
                    <w:spacing w:after="0"/>
                  </w:pPr>
                  <w:r w:rsidRPr="00E70B26">
                    <w:t>&gt;&gt;</w:t>
                  </w:r>
                  <w:r w:rsidRPr="00E70B26">
                    <w:rPr>
                      <w:highlight w:val="blue"/>
                    </w:rPr>
                    <w:t>DL TNL Information</w:t>
                  </w: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C3FBD" w14:textId="77777777" w:rsidR="00D074A7" w:rsidRPr="00E70B26" w:rsidRDefault="00D074A7" w:rsidP="006A514F">
                  <w:pPr>
                    <w:spacing w:after="0"/>
                  </w:pPr>
                  <w:r w:rsidRPr="00E70B26">
                    <w:t>O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55DB0D" w14:textId="77777777" w:rsidR="00D074A7" w:rsidRPr="00E70B26" w:rsidRDefault="00D074A7" w:rsidP="006A514F">
                  <w:pPr>
                    <w:spacing w:after="0"/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14DB3" w14:textId="77777777" w:rsidR="00D074A7" w:rsidRPr="00E70B26" w:rsidRDefault="00D074A7" w:rsidP="006A514F">
                  <w:pPr>
                    <w:spacing w:after="0"/>
                  </w:pPr>
                  <w:r w:rsidRPr="00E70B26">
                    <w:rPr>
                      <w:highlight w:val="blue"/>
                    </w:rPr>
                    <w:t>UP Transport Layer Information</w:t>
                  </w:r>
                  <w:r w:rsidRPr="00E70B26">
                    <w:rPr>
                      <w:highlight w:val="blue"/>
                      <w:lang w:val="sv-SE"/>
                    </w:rPr>
                    <w:t xml:space="preserve"> </w:t>
                  </w:r>
                  <w:r w:rsidRPr="00E70B26">
                    <w:rPr>
                      <w:highlight w:val="blue"/>
                    </w:rPr>
                    <w:t>9.2.3.30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EACE8" w14:textId="77777777" w:rsidR="00D074A7" w:rsidRPr="00E70B26" w:rsidRDefault="00D074A7" w:rsidP="006A514F">
                  <w:pPr>
                    <w:spacing w:after="0"/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CC3B29" w14:textId="77777777" w:rsidR="00D074A7" w:rsidRPr="00E70B26" w:rsidRDefault="00D074A7" w:rsidP="006A514F">
                  <w:pPr>
                    <w:spacing w:after="0"/>
                  </w:pPr>
                  <w:r w:rsidRPr="00E70B26">
                    <w:t>–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068FE7" w14:textId="77777777" w:rsidR="00D074A7" w:rsidRPr="00E70B26" w:rsidRDefault="00D074A7" w:rsidP="006A514F">
                  <w:pPr>
                    <w:spacing w:after="0"/>
                  </w:pPr>
                </w:p>
              </w:tc>
            </w:tr>
            <w:tr w:rsidR="00D074A7" w:rsidRPr="00E70B26" w14:paraId="363186A0" w14:textId="77777777" w:rsidTr="006A514F">
              <w:tc>
                <w:tcPr>
                  <w:tcW w:w="972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7FF7F" w14:textId="77777777" w:rsidR="00D074A7" w:rsidRPr="00E70B26" w:rsidRDefault="00D074A7" w:rsidP="006A514F">
                  <w:pPr>
                    <w:spacing w:after="0"/>
                  </w:pPr>
                  <w:r>
                    <w:t>…</w:t>
                  </w:r>
                </w:p>
              </w:tc>
            </w:tr>
          </w:tbl>
          <w:p w14:paraId="250679A6" w14:textId="77777777" w:rsidR="00D074A7" w:rsidRDefault="00D074A7" w:rsidP="006A514F">
            <w:pPr>
              <w:spacing w:after="0"/>
            </w:pPr>
          </w:p>
        </w:tc>
      </w:tr>
    </w:tbl>
    <w:p w14:paraId="2FA508F2" w14:textId="77777777" w:rsidR="00D074A7" w:rsidRPr="004C16B4" w:rsidRDefault="00D074A7" w:rsidP="00D074A7">
      <w:pPr>
        <w:spacing w:after="0"/>
      </w:pPr>
    </w:p>
    <w:p w14:paraId="1470AC16" w14:textId="6A9AD047" w:rsidR="00637232" w:rsidRPr="00791501" w:rsidRDefault="00637232" w:rsidP="00083E15">
      <w:pPr>
        <w:spacing w:after="0"/>
        <w:rPr>
          <w:u w:val="single"/>
        </w:rPr>
      </w:pPr>
      <w:r w:rsidRPr="00791501">
        <w:rPr>
          <w:u w:val="single"/>
        </w:rPr>
        <w:t>CP:</w:t>
      </w:r>
    </w:p>
    <w:p w14:paraId="6811BF4C" w14:textId="2F308246" w:rsidR="00083E15" w:rsidRDefault="00083E15" w:rsidP="00083E15">
      <w:pPr>
        <w:spacing w:after="0"/>
        <w:rPr>
          <w:b/>
          <w:bCs/>
        </w:rPr>
      </w:pPr>
      <w:r>
        <w:rPr>
          <w:b/>
          <w:bCs/>
        </w:rPr>
        <w:t>Observation: The transport of UE’s [SDT-related] CP traffic uses:</w:t>
      </w:r>
    </w:p>
    <w:p w14:paraId="0BE4A83F" w14:textId="77777777" w:rsidR="00083E15" w:rsidRPr="001F4342" w:rsidRDefault="00083E15" w:rsidP="00083E15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RRC transfer b/w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the RLC-terminating </w:t>
      </w:r>
      <w:proofErr w:type="spellStart"/>
      <w:proofErr w:type="gramStart"/>
      <w:r>
        <w:rPr>
          <w:b/>
          <w:bCs/>
        </w:rPr>
        <w:t>gNB</w:t>
      </w:r>
      <w:proofErr w:type="spellEnd"/>
      <w:proofErr w:type="gramEnd"/>
    </w:p>
    <w:p w14:paraId="5E171FFF" w14:textId="77777777" w:rsidR="00083E15" w:rsidRDefault="00083E15" w:rsidP="00083E15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r w:rsidRPr="00CF3C2E">
        <w:rPr>
          <w:b/>
          <w:bCs/>
        </w:rPr>
        <w:t xml:space="preserve">F1 RRC message transfer b/w the </w:t>
      </w:r>
      <w:proofErr w:type="spellStart"/>
      <w:r w:rsidRPr="00CF3C2E">
        <w:rPr>
          <w:b/>
          <w:bCs/>
        </w:rPr>
        <w:t>gNB</w:t>
      </w:r>
      <w:proofErr w:type="spellEnd"/>
      <w:r w:rsidRPr="00CF3C2E">
        <w:rPr>
          <w:b/>
          <w:bCs/>
        </w:rPr>
        <w:t>-DU</w:t>
      </w:r>
      <w:r>
        <w:rPr>
          <w:b/>
          <w:bCs/>
        </w:rPr>
        <w:t xml:space="preserve"> and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</w:t>
      </w:r>
      <w:r w:rsidRPr="00CF3C2E">
        <w:rPr>
          <w:b/>
          <w:bCs/>
        </w:rPr>
        <w:t xml:space="preserve"> of </w:t>
      </w:r>
      <w:r>
        <w:rPr>
          <w:b/>
          <w:bCs/>
        </w:rPr>
        <w:t xml:space="preserve">the RLC-terminating </w:t>
      </w:r>
      <w:proofErr w:type="spellStart"/>
      <w:r>
        <w:rPr>
          <w:b/>
          <w:bCs/>
        </w:rPr>
        <w:t>gNB</w:t>
      </w:r>
      <w:proofErr w:type="spellEnd"/>
    </w:p>
    <w:p w14:paraId="383372CC" w14:textId="77777777" w:rsidR="00083E15" w:rsidRDefault="00083E15" w:rsidP="00083E15">
      <w:pPr>
        <w:spacing w:after="0"/>
      </w:pPr>
    </w:p>
    <w:p w14:paraId="28C7CAF0" w14:textId="484245D5" w:rsidR="00083E15" w:rsidRDefault="00083E15" w:rsidP="00083E15">
      <w:pPr>
        <w:spacing w:after="0"/>
      </w:pPr>
      <w:r>
        <w:rPr>
          <w:b/>
          <w:bCs/>
        </w:rPr>
        <w:t xml:space="preserve">Observation: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provides SRB IDs to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support the </w:t>
      </w:r>
      <w:r w:rsidR="00FE77A7">
        <w:rPr>
          <w:b/>
          <w:bCs/>
        </w:rPr>
        <w:t>transport</w:t>
      </w:r>
      <w:r>
        <w:rPr>
          <w:b/>
          <w:bCs/>
        </w:rPr>
        <w:t xml:space="preserve"> of PDCP PDUs of a UE’s [SDT-related] SRB.</w:t>
      </w:r>
    </w:p>
    <w:p w14:paraId="4C8010CF" w14:textId="77777777" w:rsidR="00083E15" w:rsidRDefault="00083E15" w:rsidP="00B01941">
      <w:pPr>
        <w:spacing w:after="0"/>
        <w:rPr>
          <w:b/>
          <w:bCs/>
        </w:rPr>
      </w:pPr>
    </w:p>
    <w:p w14:paraId="362FD0C8" w14:textId="071C336B" w:rsidR="00637232" w:rsidRPr="00791501" w:rsidRDefault="00637232" w:rsidP="00B01941">
      <w:pPr>
        <w:spacing w:after="0"/>
        <w:rPr>
          <w:u w:val="single"/>
        </w:rPr>
      </w:pPr>
      <w:r w:rsidRPr="00791501">
        <w:rPr>
          <w:u w:val="single"/>
        </w:rPr>
        <w:t>UP:</w:t>
      </w:r>
    </w:p>
    <w:p w14:paraId="362E74C7" w14:textId="491883AB" w:rsidR="00B01941" w:rsidRPr="004B0E6C" w:rsidRDefault="00B01941" w:rsidP="00B01941">
      <w:pPr>
        <w:spacing w:after="0"/>
        <w:rPr>
          <w:b/>
          <w:bCs/>
        </w:rPr>
      </w:pPr>
      <w:r>
        <w:rPr>
          <w:b/>
          <w:bCs/>
        </w:rPr>
        <w:t xml:space="preserve">Observation: The transport of UE’s [SDT-related] UP traffic uses F1-U GTP-U tunnels b/w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of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. </w:t>
      </w:r>
    </w:p>
    <w:p w14:paraId="2F42BE60" w14:textId="77777777" w:rsidR="00B01941" w:rsidRDefault="00B01941" w:rsidP="00B01941">
      <w:pPr>
        <w:spacing w:after="0"/>
        <w:rPr>
          <w:b/>
          <w:bCs/>
        </w:rPr>
      </w:pPr>
    </w:p>
    <w:p w14:paraId="49F82405" w14:textId="54A13FC6" w:rsidR="0029351C" w:rsidRDefault="0029351C" w:rsidP="00B01941">
      <w:pPr>
        <w:spacing w:after="0"/>
        <w:rPr>
          <w:b/>
          <w:bCs/>
        </w:rPr>
      </w:pPr>
      <w:r>
        <w:rPr>
          <w:b/>
          <w:bCs/>
        </w:rPr>
        <w:t xml:space="preserve">Observation: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exchange UP transport layer info for the </w:t>
      </w:r>
      <w:r w:rsidRPr="004B0E6C">
        <w:rPr>
          <w:b/>
          <w:bCs/>
        </w:rPr>
        <w:t>establishment</w:t>
      </w:r>
      <w:r>
        <w:rPr>
          <w:b/>
          <w:bCs/>
        </w:rPr>
        <w:t xml:space="preserve"> of the tunnel that transports the PDCP PDUs of a UE’s [SDT-related] DRB</w:t>
      </w:r>
      <w:r w:rsidRPr="004B0E6C">
        <w:rPr>
          <w:b/>
          <w:bCs/>
        </w:rPr>
        <w:t>.</w:t>
      </w:r>
    </w:p>
    <w:p w14:paraId="0E62184D" w14:textId="6E71BB78" w:rsidR="00D074A7" w:rsidRDefault="00D074A7" w:rsidP="008A07B9">
      <w:pPr>
        <w:pStyle w:val="Heading2"/>
      </w:pPr>
      <w:r>
        <w:t>A.3</w:t>
      </w:r>
      <w:r>
        <w:tab/>
        <w:t>Configuration-related aspects</w:t>
      </w:r>
    </w:p>
    <w:p w14:paraId="644AF512" w14:textId="77777777" w:rsidR="00D074A7" w:rsidRDefault="00D074A7" w:rsidP="00D074A7">
      <w:pPr>
        <w:spacing w:after="0"/>
      </w:pPr>
      <w:r>
        <w:t>TS 38.300 Section 18.1 includes the following:</w:t>
      </w:r>
    </w:p>
    <w:p w14:paraId="2AA8AF19" w14:textId="77777777" w:rsidR="00D074A7" w:rsidRDefault="00D074A7" w:rsidP="00D074A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74A7" w14:paraId="7CB14DD4" w14:textId="77777777" w:rsidTr="006A514F">
        <w:tc>
          <w:tcPr>
            <w:tcW w:w="9631" w:type="dxa"/>
          </w:tcPr>
          <w:p w14:paraId="245219B7" w14:textId="77777777" w:rsidR="00D074A7" w:rsidRDefault="00D074A7" w:rsidP="006A514F">
            <w:pPr>
              <w:spacing w:after="120"/>
              <w:rPr>
                <w:lang w:eastAsia="zh-CN"/>
              </w:rPr>
            </w:pPr>
            <w:r w:rsidRPr="00A42FD0">
              <w:rPr>
                <w:lang w:eastAsia="zh-CN"/>
              </w:rPr>
              <w:t xml:space="preserve">If the last serving </w:t>
            </w:r>
            <w:proofErr w:type="spellStart"/>
            <w:r w:rsidRPr="00A42FD0">
              <w:rPr>
                <w:lang w:eastAsia="zh-CN"/>
              </w:rPr>
              <w:t>gNB</w:t>
            </w:r>
            <w:proofErr w:type="spellEnd"/>
            <w:r w:rsidRPr="00A42FD0">
              <w:rPr>
                <w:lang w:eastAsia="zh-CN"/>
              </w:rPr>
              <w:t xml:space="preserve"> decides not to relocate the full UE context, it transfers a </w:t>
            </w:r>
            <w:r w:rsidRPr="001538F0">
              <w:rPr>
                <w:highlight w:val="yellow"/>
                <w:lang w:eastAsia="zh-CN"/>
              </w:rPr>
              <w:t>partial UE context containing SDT RLC context information</w:t>
            </w:r>
            <w:r w:rsidRPr="00A42FD0">
              <w:rPr>
                <w:lang w:eastAsia="zh-CN"/>
              </w:rPr>
              <w:t xml:space="preserve"> necessary for the receiving </w:t>
            </w:r>
            <w:proofErr w:type="spellStart"/>
            <w:r w:rsidRPr="00A42FD0">
              <w:rPr>
                <w:lang w:eastAsia="zh-CN"/>
              </w:rPr>
              <w:t>gNB</w:t>
            </w:r>
            <w:proofErr w:type="spellEnd"/>
            <w:r w:rsidRPr="00A42FD0">
              <w:rPr>
                <w:lang w:eastAsia="zh-CN"/>
              </w:rPr>
              <w:t xml:space="preserve"> to handle SDT via the Partial UE Context Transfer procedure.</w:t>
            </w:r>
          </w:p>
        </w:tc>
      </w:tr>
    </w:tbl>
    <w:p w14:paraId="3903C1BE" w14:textId="77777777" w:rsidR="00D074A7" w:rsidRDefault="00D074A7" w:rsidP="00D074A7">
      <w:pPr>
        <w:spacing w:after="0"/>
      </w:pPr>
    </w:p>
    <w:p w14:paraId="602C5616" w14:textId="77777777" w:rsidR="00D074A7" w:rsidRDefault="00D074A7" w:rsidP="00D074A7">
      <w:pPr>
        <w:spacing w:after="0"/>
      </w:pPr>
      <w:r>
        <w:t>TS 38.331 Section 5.3.13.3 includes:</w:t>
      </w:r>
    </w:p>
    <w:p w14:paraId="1FEF6F73" w14:textId="77777777" w:rsidR="00D074A7" w:rsidRDefault="00D074A7" w:rsidP="00D074A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74A7" w14:paraId="00FC4FB3" w14:textId="77777777" w:rsidTr="006A514F">
        <w:tc>
          <w:tcPr>
            <w:tcW w:w="9631" w:type="dxa"/>
          </w:tcPr>
          <w:p w14:paraId="3F934001" w14:textId="77777777" w:rsidR="00D074A7" w:rsidRPr="0035111B" w:rsidRDefault="00D074A7" w:rsidP="006A514F">
            <w:pPr>
              <w:pStyle w:val="B1"/>
            </w:pPr>
            <w:r w:rsidRPr="0035111B">
              <w:t>1&gt;</w:t>
            </w:r>
            <w:r w:rsidRPr="0035111B">
              <w:tab/>
              <w:t>if the resume procedure is initiated for SDT:</w:t>
            </w:r>
          </w:p>
          <w:p w14:paraId="0F0B4D2B" w14:textId="77777777" w:rsidR="00D074A7" w:rsidRPr="0035111B" w:rsidRDefault="00D074A7" w:rsidP="006A514F">
            <w:pPr>
              <w:pStyle w:val="B2"/>
            </w:pPr>
            <w:r w:rsidRPr="0035111B">
              <w:t>2&gt;</w:t>
            </w:r>
            <w:r w:rsidRPr="0035111B">
              <w:tab/>
              <w:t>for each radio bearer that is configured for SDT and for SRB1:</w:t>
            </w:r>
          </w:p>
          <w:p w14:paraId="3F9C2630" w14:textId="77777777" w:rsidR="00D074A7" w:rsidRDefault="00D074A7" w:rsidP="006A514F">
            <w:pPr>
              <w:pStyle w:val="B3"/>
            </w:pPr>
            <w:r w:rsidRPr="0035111B">
              <w:t>3&gt;</w:t>
            </w:r>
            <w:r w:rsidRPr="0035111B">
              <w:tab/>
            </w:r>
            <w:r w:rsidRPr="004A6DA8">
              <w:rPr>
                <w:highlight w:val="yellow"/>
              </w:rPr>
              <w:t xml:space="preserve">restore the </w:t>
            </w:r>
            <w:r w:rsidRPr="004A6DA8">
              <w:rPr>
                <w:i/>
                <w:iCs/>
                <w:highlight w:val="yellow"/>
              </w:rPr>
              <w:t>RLC-</w:t>
            </w:r>
            <w:proofErr w:type="spellStart"/>
            <w:r w:rsidRPr="004A6DA8">
              <w:rPr>
                <w:i/>
                <w:iCs/>
                <w:highlight w:val="yellow"/>
              </w:rPr>
              <w:t>BearerConfig</w:t>
            </w:r>
            <w:proofErr w:type="spellEnd"/>
            <w:r w:rsidRPr="0035111B">
              <w:t xml:space="preserve"> associated with the RLC bearers of </w:t>
            </w:r>
            <w:proofErr w:type="spellStart"/>
            <w:r w:rsidRPr="0035111B">
              <w:rPr>
                <w:i/>
                <w:iCs/>
              </w:rPr>
              <w:t>masterCellGroup</w:t>
            </w:r>
            <w:proofErr w:type="spellEnd"/>
            <w:r w:rsidRPr="0035111B">
              <w:t xml:space="preserve"> </w:t>
            </w:r>
            <w:r w:rsidRPr="004A6DA8">
              <w:rPr>
                <w:highlight w:val="yellow"/>
              </w:rPr>
              <w:t xml:space="preserve">and </w:t>
            </w:r>
            <w:proofErr w:type="spellStart"/>
            <w:r w:rsidRPr="004A6DA8">
              <w:rPr>
                <w:i/>
                <w:iCs/>
                <w:highlight w:val="yellow"/>
              </w:rPr>
              <w:t>pdcp</w:t>
            </w:r>
            <w:proofErr w:type="spellEnd"/>
            <w:r w:rsidRPr="004A6DA8">
              <w:rPr>
                <w:i/>
                <w:iCs/>
                <w:highlight w:val="yellow"/>
              </w:rPr>
              <w:t>-Config</w:t>
            </w:r>
            <w:r w:rsidRPr="0035111B">
              <w:t xml:space="preserve"> </w:t>
            </w:r>
            <w:r w:rsidRPr="004A6DA8">
              <w:rPr>
                <w:highlight w:val="yellow"/>
              </w:rPr>
              <w:t xml:space="preserve">from the UE Inactive AS </w:t>
            </w:r>
            <w:proofErr w:type="gramStart"/>
            <w:r w:rsidRPr="004A6DA8">
              <w:rPr>
                <w:highlight w:val="yellow"/>
              </w:rPr>
              <w:t>context</w:t>
            </w:r>
            <w:r w:rsidRPr="0035111B">
              <w:t>;</w:t>
            </w:r>
            <w:proofErr w:type="gramEnd"/>
          </w:p>
          <w:p w14:paraId="6471E8C9" w14:textId="77777777" w:rsidR="00D074A7" w:rsidRDefault="00D074A7" w:rsidP="006A514F">
            <w:pPr>
              <w:pStyle w:val="B3"/>
            </w:pPr>
            <w:r>
              <w:t>3&gt;  …</w:t>
            </w:r>
          </w:p>
        </w:tc>
      </w:tr>
    </w:tbl>
    <w:p w14:paraId="6A8A2FFC" w14:textId="77777777" w:rsidR="00D074A7" w:rsidRDefault="00D074A7" w:rsidP="00D074A7">
      <w:pPr>
        <w:spacing w:after="0"/>
      </w:pPr>
    </w:p>
    <w:p w14:paraId="525FCBF6" w14:textId="77777777" w:rsidR="00D074A7" w:rsidRDefault="00D074A7" w:rsidP="00D074A7">
      <w:pPr>
        <w:spacing w:after="0"/>
      </w:pPr>
      <w:r>
        <w:t>TS 38.423 Section 9.2.3.164 includes:</w:t>
      </w:r>
    </w:p>
    <w:p w14:paraId="40207382" w14:textId="77777777" w:rsidR="00D074A7" w:rsidRDefault="00D074A7" w:rsidP="00D074A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74A7" w14:paraId="00BDBF3C" w14:textId="77777777" w:rsidTr="006A514F">
        <w:tc>
          <w:tcPr>
            <w:tcW w:w="9631" w:type="dxa"/>
          </w:tcPr>
          <w:p w14:paraId="37FC2595" w14:textId="77777777" w:rsidR="00D074A7" w:rsidRPr="00FD0425" w:rsidRDefault="00D074A7" w:rsidP="006A514F">
            <w:pPr>
              <w:pStyle w:val="Heading4"/>
              <w:keepNext w:val="0"/>
              <w:keepLines w:val="0"/>
              <w:widowControl w:val="0"/>
            </w:pPr>
            <w:r w:rsidRPr="00FD0425">
              <w:t>9.2.</w:t>
            </w:r>
            <w:r>
              <w:t>3</w:t>
            </w:r>
            <w:r w:rsidRPr="00FD0425">
              <w:t>.</w:t>
            </w:r>
            <w:r>
              <w:t>164</w:t>
            </w:r>
            <w:r w:rsidRPr="00FD0425">
              <w:tab/>
            </w:r>
            <w:r>
              <w:t xml:space="preserve">Partial </w:t>
            </w:r>
            <w:r w:rsidRPr="00FD0425">
              <w:t xml:space="preserve">UE Context Information </w:t>
            </w:r>
            <w:r>
              <w:t>for SDT</w:t>
            </w:r>
          </w:p>
          <w:p w14:paraId="5F3A996C" w14:textId="77777777" w:rsidR="00D074A7" w:rsidRPr="004C5D0A" w:rsidRDefault="00D074A7" w:rsidP="006A514F">
            <w:pPr>
              <w:widowControl w:val="0"/>
            </w:pPr>
            <w:r w:rsidRPr="00FD0425">
              <w:t>This IE contains the UE context information</w:t>
            </w:r>
            <w:r>
              <w:t xml:space="preserve"> within the PARTIAL UE CONTEXT TRANSFER message for NR SDT</w:t>
            </w:r>
            <w:r w:rsidRPr="00FD0425">
              <w:t>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42"/>
              <w:gridCol w:w="1044"/>
              <w:gridCol w:w="1947"/>
              <w:gridCol w:w="1304"/>
              <w:gridCol w:w="1471"/>
              <w:gridCol w:w="1056"/>
              <w:gridCol w:w="1056"/>
            </w:tblGrid>
            <w:tr w:rsidR="00D074A7" w:rsidRPr="00D32C6B" w14:paraId="16A94018" w14:textId="77777777" w:rsidTr="006A514F">
              <w:trPr>
                <w:tblHeader/>
              </w:trPr>
              <w:tc>
                <w:tcPr>
                  <w:tcW w:w="1842" w:type="dxa"/>
                </w:tcPr>
                <w:p w14:paraId="661CAB55" w14:textId="77777777" w:rsidR="00D074A7" w:rsidRPr="00D32C6B" w:rsidRDefault="00D074A7" w:rsidP="006A514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0E6E27"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44" w:type="dxa"/>
                </w:tcPr>
                <w:p w14:paraId="74E5D9AE" w14:textId="77777777" w:rsidR="00D074A7" w:rsidRPr="00D32C6B" w:rsidRDefault="00D074A7" w:rsidP="006A514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0E6E27"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947" w:type="dxa"/>
                </w:tcPr>
                <w:p w14:paraId="30DCE771" w14:textId="77777777" w:rsidR="00D074A7" w:rsidRPr="00D32C6B" w:rsidRDefault="00D074A7" w:rsidP="006A514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0E6E27"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304" w:type="dxa"/>
                </w:tcPr>
                <w:p w14:paraId="25A79E03" w14:textId="77777777" w:rsidR="00D074A7" w:rsidRPr="00FD0425" w:rsidRDefault="00D074A7" w:rsidP="006A514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0E6E27"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71" w:type="dxa"/>
                </w:tcPr>
                <w:p w14:paraId="2A65A944" w14:textId="77777777" w:rsidR="00D074A7" w:rsidRPr="00D32C6B" w:rsidRDefault="00D074A7" w:rsidP="006A514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0E6E27">
                    <w:rPr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56" w:type="dxa"/>
                </w:tcPr>
                <w:p w14:paraId="191B56D2" w14:textId="77777777" w:rsidR="00D074A7" w:rsidRPr="00D32C6B" w:rsidRDefault="00D074A7" w:rsidP="006A514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0E6E27">
                    <w:rPr>
                      <w:lang w:eastAsia="ja-JP"/>
                    </w:rPr>
                    <w:t>Criticality</w:t>
                  </w:r>
                </w:p>
              </w:tc>
              <w:tc>
                <w:tcPr>
                  <w:tcW w:w="1056" w:type="dxa"/>
                </w:tcPr>
                <w:p w14:paraId="48DE63D8" w14:textId="77777777" w:rsidR="00D074A7" w:rsidRPr="00D32C6B" w:rsidRDefault="00D074A7" w:rsidP="006A514F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0E6E27">
                    <w:rPr>
                      <w:lang w:eastAsia="ja-JP"/>
                    </w:rPr>
                    <w:t>Assigned Criticality</w:t>
                  </w:r>
                </w:p>
              </w:tc>
            </w:tr>
            <w:tr w:rsidR="00D074A7" w:rsidRPr="00D32C6B" w14:paraId="79C8EC9E" w14:textId="77777777" w:rsidTr="006A514F">
              <w:tc>
                <w:tcPr>
                  <w:tcW w:w="1842" w:type="dxa"/>
                </w:tcPr>
                <w:p w14:paraId="760C9E66" w14:textId="77777777" w:rsidR="00D074A7" w:rsidRPr="00791720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eastAsia="ja-JP"/>
                    </w:rPr>
                  </w:pPr>
                  <w:r w:rsidRPr="00791720">
                    <w:rPr>
                      <w:b/>
                      <w:bCs/>
                      <w:lang w:eastAsia="ja-JP"/>
                    </w:rPr>
                    <w:t>SDT DRBs To Be Setup List</w:t>
                  </w:r>
                </w:p>
              </w:tc>
              <w:tc>
                <w:tcPr>
                  <w:tcW w:w="1044" w:type="dxa"/>
                </w:tcPr>
                <w:p w14:paraId="5D25AC69" w14:textId="77777777" w:rsidR="00D074A7" w:rsidRPr="002F3BC7" w:rsidRDefault="00D074A7" w:rsidP="006A514F">
                  <w:pPr>
                    <w:pStyle w:val="TAH"/>
                    <w:keepNext w:val="0"/>
                    <w:keepLines w:val="0"/>
                    <w:widowControl w:val="0"/>
                    <w:jc w:val="left"/>
                    <w:rPr>
                      <w:bCs/>
                      <w:lang w:eastAsia="ja-JP"/>
                    </w:rPr>
                  </w:pPr>
                </w:p>
              </w:tc>
              <w:tc>
                <w:tcPr>
                  <w:tcW w:w="1947" w:type="dxa"/>
                </w:tcPr>
                <w:p w14:paraId="09540DA4" w14:textId="77777777" w:rsidR="00D074A7" w:rsidRPr="00791720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iCs/>
                      <w:lang w:eastAsia="ja-JP"/>
                    </w:rPr>
                  </w:pPr>
                  <w:r>
                    <w:rPr>
                      <w:i/>
                      <w:iCs/>
                      <w:lang w:eastAsia="ja-JP"/>
                    </w:rPr>
                    <w:t>0..</w:t>
                  </w:r>
                  <w:r w:rsidRPr="00791720">
                    <w:rPr>
                      <w:i/>
                      <w:iCs/>
                      <w:lang w:eastAsia="ja-JP"/>
                    </w:rPr>
                    <w:t>1</w:t>
                  </w:r>
                </w:p>
              </w:tc>
              <w:tc>
                <w:tcPr>
                  <w:tcW w:w="1304" w:type="dxa"/>
                </w:tcPr>
                <w:p w14:paraId="789C09B7" w14:textId="77777777" w:rsidR="00D074A7" w:rsidRPr="002F3BC7" w:rsidRDefault="00D074A7" w:rsidP="006A514F">
                  <w:pPr>
                    <w:pStyle w:val="TAH"/>
                    <w:keepNext w:val="0"/>
                    <w:keepLines w:val="0"/>
                    <w:widowControl w:val="0"/>
                    <w:jc w:val="left"/>
                    <w:rPr>
                      <w:bCs/>
                      <w:lang w:eastAsia="ja-JP"/>
                    </w:rPr>
                  </w:pPr>
                </w:p>
              </w:tc>
              <w:tc>
                <w:tcPr>
                  <w:tcW w:w="1471" w:type="dxa"/>
                </w:tcPr>
                <w:p w14:paraId="152DBA14" w14:textId="77777777" w:rsidR="00D074A7" w:rsidRPr="00791720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en-GB"/>
                    </w:rPr>
                  </w:pPr>
                </w:p>
              </w:tc>
              <w:tc>
                <w:tcPr>
                  <w:tcW w:w="1056" w:type="dxa"/>
                </w:tcPr>
                <w:p w14:paraId="164849D7" w14:textId="77777777" w:rsidR="00D074A7" w:rsidRPr="002F3BC7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CB38CF"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1056" w:type="dxa"/>
                </w:tcPr>
                <w:p w14:paraId="6E4575E6" w14:textId="77777777" w:rsidR="00D074A7" w:rsidRPr="002F3BC7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CB38CF">
                    <w:rPr>
                      <w:lang w:eastAsia="ja-JP"/>
                    </w:rPr>
                    <w:t>ignore</w:t>
                  </w:r>
                </w:p>
              </w:tc>
            </w:tr>
            <w:tr w:rsidR="00D074A7" w:rsidRPr="00FD0425" w14:paraId="6C1FE842" w14:textId="77777777" w:rsidTr="006A514F">
              <w:tc>
                <w:tcPr>
                  <w:tcW w:w="1842" w:type="dxa"/>
                </w:tcPr>
                <w:p w14:paraId="2C2A512D" w14:textId="77777777" w:rsidR="00D074A7" w:rsidRPr="00FD0425" w:rsidRDefault="00D074A7" w:rsidP="006A514F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b/>
                      <w:lang w:eastAsia="ja-JP"/>
                    </w:rPr>
                  </w:pPr>
                  <w:r w:rsidRPr="00FD0425">
                    <w:rPr>
                      <w:b/>
                      <w:lang w:eastAsia="ja-JP"/>
                    </w:rPr>
                    <w:t>&gt;</w:t>
                  </w:r>
                  <w:r>
                    <w:rPr>
                      <w:b/>
                      <w:lang w:eastAsia="ja-JP"/>
                    </w:rPr>
                    <w:t xml:space="preserve">SDT </w:t>
                  </w:r>
                  <w:r w:rsidRPr="00FD0425">
                    <w:rPr>
                      <w:b/>
                      <w:lang w:eastAsia="ja-JP"/>
                    </w:rPr>
                    <w:t xml:space="preserve">DRBs to Be </w:t>
                  </w:r>
                  <w:r w:rsidRPr="00FD0425">
                    <w:rPr>
                      <w:b/>
                      <w:lang w:eastAsia="ja-JP"/>
                    </w:rPr>
                    <w:lastRenderedPageBreak/>
                    <w:t>Setup Item</w:t>
                  </w:r>
                </w:p>
              </w:tc>
              <w:tc>
                <w:tcPr>
                  <w:tcW w:w="1044" w:type="dxa"/>
                </w:tcPr>
                <w:p w14:paraId="6E78F4DA" w14:textId="77777777" w:rsidR="00D074A7" w:rsidRPr="00FD0425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  <w:lang w:eastAsia="ja-JP"/>
                    </w:rPr>
                  </w:pPr>
                </w:p>
              </w:tc>
              <w:tc>
                <w:tcPr>
                  <w:tcW w:w="1947" w:type="dxa"/>
                </w:tcPr>
                <w:p w14:paraId="3156304E" w14:textId="77777777" w:rsidR="00D074A7" w:rsidRPr="00FD0425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  <w:r w:rsidRPr="00FD0425">
                    <w:rPr>
                      <w:bCs/>
                      <w:i/>
                      <w:szCs w:val="18"/>
                      <w:lang w:eastAsia="ja-JP"/>
                    </w:rPr>
                    <w:t>1</w:t>
                  </w:r>
                  <w:proofErr w:type="gramStart"/>
                  <w:r w:rsidRPr="00FD0425">
                    <w:rPr>
                      <w:bCs/>
                      <w:i/>
                      <w:szCs w:val="18"/>
                      <w:lang w:eastAsia="ja-JP"/>
                    </w:rPr>
                    <w:t xml:space="preserve"> ..</w:t>
                  </w:r>
                  <w:proofErr w:type="gramEnd"/>
                  <w:r w:rsidRPr="00FD0425">
                    <w:rPr>
                      <w:bCs/>
                      <w:i/>
                      <w:szCs w:val="18"/>
                      <w:lang w:eastAsia="ja-JP"/>
                    </w:rPr>
                    <w:t xml:space="preserve"> &lt;</w:t>
                  </w:r>
                  <w:proofErr w:type="spellStart"/>
                  <w:r w:rsidRPr="00FD0425">
                    <w:rPr>
                      <w:bCs/>
                      <w:i/>
                      <w:szCs w:val="18"/>
                      <w:lang w:eastAsia="ja-JP"/>
                    </w:rPr>
                    <w:t>maxnoofDRBs</w:t>
                  </w:r>
                  <w:proofErr w:type="spellEnd"/>
                  <w:r w:rsidRPr="00FD0425">
                    <w:rPr>
                      <w:bCs/>
                      <w:i/>
                      <w:szCs w:val="18"/>
                      <w:lang w:eastAsia="ja-JP"/>
                    </w:rPr>
                    <w:t>&gt;</w:t>
                  </w:r>
                </w:p>
              </w:tc>
              <w:tc>
                <w:tcPr>
                  <w:tcW w:w="1304" w:type="dxa"/>
                </w:tcPr>
                <w:p w14:paraId="5287E365" w14:textId="77777777" w:rsidR="00D074A7" w:rsidRPr="00FD0425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471" w:type="dxa"/>
                </w:tcPr>
                <w:p w14:paraId="422B8956" w14:textId="77777777" w:rsidR="00D074A7" w:rsidRPr="00791720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en-GB"/>
                    </w:rPr>
                  </w:pPr>
                </w:p>
              </w:tc>
              <w:tc>
                <w:tcPr>
                  <w:tcW w:w="1056" w:type="dxa"/>
                </w:tcPr>
                <w:p w14:paraId="1B407472" w14:textId="77777777" w:rsidR="00D074A7" w:rsidRPr="00FD0425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56" w:type="dxa"/>
                </w:tcPr>
                <w:p w14:paraId="12C008D7" w14:textId="77777777" w:rsidR="00D074A7" w:rsidRPr="00FD0425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D074A7" w:rsidRPr="00FD0425" w14:paraId="1CB2CDCB" w14:textId="77777777" w:rsidTr="006A514F">
              <w:tc>
                <w:tcPr>
                  <w:tcW w:w="1842" w:type="dxa"/>
                </w:tcPr>
                <w:p w14:paraId="1F1E291C" w14:textId="77777777" w:rsidR="00D074A7" w:rsidRPr="00FD0425" w:rsidRDefault="00D074A7" w:rsidP="006A514F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&gt;&gt;DRB ID</w:t>
                  </w:r>
                </w:p>
              </w:tc>
              <w:tc>
                <w:tcPr>
                  <w:tcW w:w="1044" w:type="dxa"/>
                </w:tcPr>
                <w:p w14:paraId="631BD7D5" w14:textId="77777777" w:rsidR="00D074A7" w:rsidRPr="00FD0425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  <w:lang w:eastAsia="ja-JP"/>
                    </w:rPr>
                  </w:pPr>
                  <w:r w:rsidRPr="00FD0425">
                    <w:rPr>
                      <w:rFonts w:eastAsia="Batang"/>
                      <w:lang w:eastAsia="ja-JP"/>
                    </w:rPr>
                    <w:t>M</w:t>
                  </w:r>
                </w:p>
              </w:tc>
              <w:tc>
                <w:tcPr>
                  <w:tcW w:w="1947" w:type="dxa"/>
                </w:tcPr>
                <w:p w14:paraId="3E33FD37" w14:textId="77777777" w:rsidR="00D074A7" w:rsidRPr="00FD0425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304" w:type="dxa"/>
                </w:tcPr>
                <w:p w14:paraId="6B8603F7" w14:textId="77777777" w:rsidR="00D074A7" w:rsidRPr="00FD0425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9.2.3.33</w:t>
                  </w:r>
                </w:p>
              </w:tc>
              <w:tc>
                <w:tcPr>
                  <w:tcW w:w="1471" w:type="dxa"/>
                </w:tcPr>
                <w:p w14:paraId="0F530488" w14:textId="77777777" w:rsidR="00D074A7" w:rsidRPr="00791720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en-GB"/>
                    </w:rPr>
                  </w:pPr>
                </w:p>
              </w:tc>
              <w:tc>
                <w:tcPr>
                  <w:tcW w:w="1056" w:type="dxa"/>
                </w:tcPr>
                <w:p w14:paraId="7EE19B29" w14:textId="77777777" w:rsidR="00D074A7" w:rsidRPr="00FD0425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56" w:type="dxa"/>
                </w:tcPr>
                <w:p w14:paraId="300A7838" w14:textId="77777777" w:rsidR="00D074A7" w:rsidRPr="00FD0425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D074A7" w:rsidRPr="00FD0425" w14:paraId="5FA21705" w14:textId="77777777" w:rsidTr="006A514F">
              <w:tc>
                <w:tcPr>
                  <w:tcW w:w="9720" w:type="dxa"/>
                  <w:gridSpan w:val="7"/>
                </w:tcPr>
                <w:p w14:paraId="128DA93C" w14:textId="77777777" w:rsidR="00D074A7" w:rsidRPr="00FD0425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…</w:t>
                  </w:r>
                </w:p>
              </w:tc>
            </w:tr>
            <w:tr w:rsidR="00D074A7" w:rsidRPr="00FD0425" w14:paraId="4394C1AF" w14:textId="77777777" w:rsidTr="006A514F">
              <w:tc>
                <w:tcPr>
                  <w:tcW w:w="1842" w:type="dxa"/>
                </w:tcPr>
                <w:p w14:paraId="685A0BCE" w14:textId="77777777" w:rsidR="00D074A7" w:rsidRPr="004F258F" w:rsidRDefault="00D074A7" w:rsidP="006A514F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rFonts w:cs="Arial"/>
                      <w:lang w:eastAsia="zh-CN"/>
                    </w:rPr>
                  </w:pPr>
                  <w:r w:rsidRPr="005358E8">
                    <w:rPr>
                      <w:rFonts w:cs="Arial"/>
                      <w:highlight w:val="yellow"/>
                      <w:lang w:eastAsia="zh-CN"/>
                    </w:rPr>
                    <w:t>&gt;&gt;DRB RLC Bearer Configuration</w:t>
                  </w:r>
                </w:p>
              </w:tc>
              <w:tc>
                <w:tcPr>
                  <w:tcW w:w="1044" w:type="dxa"/>
                </w:tcPr>
                <w:p w14:paraId="6183DABD" w14:textId="77777777" w:rsidR="00D074A7" w:rsidRPr="004F258F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 w:rsidRPr="004F258F">
                    <w:rPr>
                      <w:rFonts w:cs="Arial"/>
                      <w:lang w:eastAsia="zh-CN"/>
                    </w:rPr>
                    <w:t>M</w:t>
                  </w:r>
                </w:p>
              </w:tc>
              <w:tc>
                <w:tcPr>
                  <w:tcW w:w="1947" w:type="dxa"/>
                </w:tcPr>
                <w:p w14:paraId="1A6B7CFF" w14:textId="77777777" w:rsidR="00D074A7" w:rsidRPr="004F258F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1304" w:type="dxa"/>
                </w:tcPr>
                <w:p w14:paraId="28A7118A" w14:textId="77777777" w:rsidR="00D074A7" w:rsidRPr="004F258F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 w:rsidRPr="004F258F">
                    <w:rPr>
                      <w:rFonts w:cs="Arial"/>
                      <w:lang w:eastAsia="zh-CN"/>
                    </w:rPr>
                    <w:t>OCTET STRING</w:t>
                  </w:r>
                </w:p>
              </w:tc>
              <w:tc>
                <w:tcPr>
                  <w:tcW w:w="1471" w:type="dxa"/>
                </w:tcPr>
                <w:p w14:paraId="2C5898E0" w14:textId="77777777" w:rsidR="00D074A7" w:rsidRPr="00791720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en-GB"/>
                    </w:rPr>
                  </w:pPr>
                  <w:r w:rsidRPr="005358E8">
                    <w:rPr>
                      <w:highlight w:val="yellow"/>
                      <w:lang w:eastAsia="en-GB"/>
                    </w:rPr>
                    <w:t xml:space="preserve">Includes the </w:t>
                  </w:r>
                  <w:r w:rsidRPr="005358E8">
                    <w:rPr>
                      <w:i/>
                      <w:iCs/>
                      <w:highlight w:val="yellow"/>
                      <w:lang w:eastAsia="en-GB"/>
                    </w:rPr>
                    <w:t>RLC-</w:t>
                  </w:r>
                  <w:proofErr w:type="spellStart"/>
                  <w:r w:rsidRPr="005358E8">
                    <w:rPr>
                      <w:i/>
                      <w:iCs/>
                      <w:highlight w:val="yellow"/>
                      <w:lang w:eastAsia="en-GB"/>
                    </w:rPr>
                    <w:t>BearerConfig</w:t>
                  </w:r>
                  <w:proofErr w:type="spellEnd"/>
                  <w:r w:rsidRPr="005358E8">
                    <w:rPr>
                      <w:highlight w:val="yellow"/>
                      <w:lang w:eastAsia="en-GB"/>
                    </w:rPr>
                    <w:t xml:space="preserve"> IE</w:t>
                  </w:r>
                  <w:r w:rsidRPr="00791720">
                    <w:rPr>
                      <w:lang w:eastAsia="en-GB"/>
                    </w:rPr>
                    <w:t xml:space="preserve"> </w:t>
                  </w:r>
                  <w:r w:rsidRPr="005468C0">
                    <w:rPr>
                      <w:lang w:eastAsia="en-GB"/>
                    </w:rPr>
                    <w:t xml:space="preserve">as </w:t>
                  </w:r>
                  <w:r w:rsidRPr="00791720">
                    <w:rPr>
                      <w:lang w:eastAsia="en-GB"/>
                    </w:rPr>
                    <w:t>defined in subclause 6.3.2 of TS 38.331</w:t>
                  </w:r>
                  <w:r>
                    <w:t xml:space="preserve"> [10]</w:t>
                  </w:r>
                </w:p>
                <w:p w14:paraId="5DED96A0" w14:textId="77777777" w:rsidR="00D074A7" w:rsidRPr="00791720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en-GB"/>
                    </w:rPr>
                  </w:pPr>
                </w:p>
              </w:tc>
              <w:tc>
                <w:tcPr>
                  <w:tcW w:w="1056" w:type="dxa"/>
                </w:tcPr>
                <w:p w14:paraId="7EB85C60" w14:textId="77777777" w:rsidR="00D074A7" w:rsidRPr="004F258F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 w:rsidRPr="00FD0425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56" w:type="dxa"/>
                </w:tcPr>
                <w:p w14:paraId="01BCD06E" w14:textId="77777777" w:rsidR="00D074A7" w:rsidRPr="004F258F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</w:p>
              </w:tc>
            </w:tr>
            <w:tr w:rsidR="00D074A7" w:rsidRPr="00FD0425" w14:paraId="27C50B89" w14:textId="77777777" w:rsidTr="006A514F">
              <w:tc>
                <w:tcPr>
                  <w:tcW w:w="9720" w:type="dxa"/>
                  <w:gridSpan w:val="7"/>
                </w:tcPr>
                <w:p w14:paraId="3CD7397C" w14:textId="77777777" w:rsidR="00D074A7" w:rsidRPr="004F258F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…</w:t>
                  </w:r>
                </w:p>
              </w:tc>
            </w:tr>
            <w:tr w:rsidR="00D074A7" w:rsidRPr="00FD0425" w14:paraId="504921E5" w14:textId="77777777" w:rsidTr="006A514F">
              <w:tc>
                <w:tcPr>
                  <w:tcW w:w="1842" w:type="dxa"/>
                </w:tcPr>
                <w:p w14:paraId="4D58572B" w14:textId="77777777" w:rsidR="00D074A7" w:rsidRPr="00AE399D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 xml:space="preserve">SDT </w:t>
                  </w:r>
                  <w:r w:rsidRPr="00863538">
                    <w:rPr>
                      <w:b/>
                      <w:lang w:eastAsia="ja-JP"/>
                    </w:rPr>
                    <w:t>SRBs to Be Setup List</w:t>
                  </w:r>
                </w:p>
              </w:tc>
              <w:tc>
                <w:tcPr>
                  <w:tcW w:w="1044" w:type="dxa"/>
                </w:tcPr>
                <w:p w14:paraId="5114E2A3" w14:textId="77777777" w:rsidR="00D074A7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947" w:type="dxa"/>
                </w:tcPr>
                <w:p w14:paraId="29477523" w14:textId="77777777" w:rsidR="00D074A7" w:rsidRPr="004F258F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>
                    <w:rPr>
                      <w:bCs/>
                      <w:i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1304" w:type="dxa"/>
                </w:tcPr>
                <w:p w14:paraId="35658519" w14:textId="77777777" w:rsidR="00D074A7" w:rsidRPr="00CE2449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471" w:type="dxa"/>
                </w:tcPr>
                <w:p w14:paraId="12AFF191" w14:textId="77777777" w:rsidR="00D074A7" w:rsidRPr="00791720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en-GB"/>
                    </w:rPr>
                  </w:pPr>
                  <w:r>
                    <w:rPr>
                      <w:rFonts w:hint="eastAsia"/>
                      <w:lang w:eastAsia="zh-CN"/>
                    </w:rPr>
                    <w:t>S</w:t>
                  </w:r>
                  <w:r>
                    <w:rPr>
                      <w:lang w:eastAsia="zh-CN"/>
                    </w:rPr>
                    <w:t>RB1 is always included.</w:t>
                  </w:r>
                </w:p>
              </w:tc>
              <w:tc>
                <w:tcPr>
                  <w:tcW w:w="1056" w:type="dxa"/>
                </w:tcPr>
                <w:p w14:paraId="02D30738" w14:textId="77777777" w:rsidR="00D074A7" w:rsidRPr="00406352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516">
                    <w:rPr>
                      <w:bCs/>
                      <w:lang w:eastAsia="ja-JP"/>
                    </w:rPr>
                    <w:t>YES</w:t>
                  </w:r>
                </w:p>
              </w:tc>
              <w:tc>
                <w:tcPr>
                  <w:tcW w:w="1056" w:type="dxa"/>
                </w:tcPr>
                <w:p w14:paraId="74C8A404" w14:textId="77777777" w:rsidR="00D074A7" w:rsidRPr="00406352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CB38CF">
                    <w:rPr>
                      <w:bCs/>
                      <w:lang w:eastAsia="ja-JP"/>
                    </w:rPr>
                    <w:t>ignore</w:t>
                  </w:r>
                </w:p>
              </w:tc>
            </w:tr>
            <w:tr w:rsidR="00D074A7" w:rsidRPr="00FD0425" w14:paraId="3FE15923" w14:textId="77777777" w:rsidTr="006A514F">
              <w:tc>
                <w:tcPr>
                  <w:tcW w:w="1842" w:type="dxa"/>
                </w:tcPr>
                <w:p w14:paraId="20A62316" w14:textId="77777777" w:rsidR="00D074A7" w:rsidRPr="00656EBE" w:rsidRDefault="00D074A7" w:rsidP="006A514F">
                  <w:pPr>
                    <w:pStyle w:val="TAL"/>
                    <w:keepNext w:val="0"/>
                    <w:keepLines w:val="0"/>
                    <w:widowControl w:val="0"/>
                    <w:ind w:left="113"/>
                    <w:rPr>
                      <w:bCs/>
                      <w:lang w:eastAsia="ja-JP"/>
                    </w:rPr>
                  </w:pPr>
                  <w:r w:rsidRPr="00FD0425">
                    <w:rPr>
                      <w:b/>
                      <w:lang w:eastAsia="ja-JP"/>
                    </w:rPr>
                    <w:t>&gt;</w:t>
                  </w:r>
                  <w:r>
                    <w:rPr>
                      <w:b/>
                      <w:lang w:eastAsia="ja-JP"/>
                    </w:rPr>
                    <w:t>SDT S</w:t>
                  </w:r>
                  <w:r w:rsidRPr="00FD0425">
                    <w:rPr>
                      <w:b/>
                      <w:lang w:eastAsia="ja-JP"/>
                    </w:rPr>
                    <w:t>RBs to Be Setup Item</w:t>
                  </w:r>
                </w:p>
              </w:tc>
              <w:tc>
                <w:tcPr>
                  <w:tcW w:w="1044" w:type="dxa"/>
                </w:tcPr>
                <w:p w14:paraId="209CD51E" w14:textId="77777777" w:rsidR="00D074A7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947" w:type="dxa"/>
                </w:tcPr>
                <w:p w14:paraId="3BA8965F" w14:textId="77777777" w:rsidR="00D074A7" w:rsidRPr="00E06069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  <w:r w:rsidRPr="00FD0425">
                    <w:rPr>
                      <w:bCs/>
                      <w:i/>
                      <w:szCs w:val="18"/>
                      <w:lang w:eastAsia="ja-JP"/>
                    </w:rPr>
                    <w:t>1</w:t>
                  </w:r>
                  <w:proofErr w:type="gramStart"/>
                  <w:r w:rsidRPr="00FD0425">
                    <w:rPr>
                      <w:bCs/>
                      <w:i/>
                      <w:szCs w:val="18"/>
                      <w:lang w:eastAsia="ja-JP"/>
                    </w:rPr>
                    <w:t xml:space="preserve"> ..</w:t>
                  </w:r>
                  <w:proofErr w:type="gramEnd"/>
                  <w:r w:rsidRPr="00FD0425">
                    <w:rPr>
                      <w:bCs/>
                      <w:i/>
                      <w:szCs w:val="18"/>
                      <w:lang w:eastAsia="ja-JP"/>
                    </w:rPr>
                    <w:t xml:space="preserve"> &lt;</w:t>
                  </w:r>
                  <w:proofErr w:type="spellStart"/>
                  <w:r w:rsidRPr="00FD0425">
                    <w:rPr>
                      <w:bCs/>
                      <w:i/>
                      <w:szCs w:val="18"/>
                      <w:lang w:eastAsia="ja-JP"/>
                    </w:rPr>
                    <w:t>maxnoof</w:t>
                  </w:r>
                  <w:r>
                    <w:rPr>
                      <w:bCs/>
                      <w:i/>
                      <w:szCs w:val="18"/>
                      <w:lang w:eastAsia="ja-JP"/>
                    </w:rPr>
                    <w:t>S</w:t>
                  </w:r>
                  <w:r w:rsidRPr="00FD0425">
                    <w:rPr>
                      <w:bCs/>
                      <w:i/>
                      <w:szCs w:val="18"/>
                      <w:lang w:eastAsia="ja-JP"/>
                    </w:rPr>
                    <w:t>RBs</w:t>
                  </w:r>
                  <w:proofErr w:type="spellEnd"/>
                  <w:r w:rsidRPr="00FD0425">
                    <w:rPr>
                      <w:bCs/>
                      <w:i/>
                      <w:szCs w:val="18"/>
                      <w:lang w:eastAsia="ja-JP"/>
                    </w:rPr>
                    <w:t>&gt;</w:t>
                  </w:r>
                </w:p>
              </w:tc>
              <w:tc>
                <w:tcPr>
                  <w:tcW w:w="1304" w:type="dxa"/>
                </w:tcPr>
                <w:p w14:paraId="4D9D9660" w14:textId="77777777" w:rsidR="00D074A7" w:rsidRPr="00CE2449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471" w:type="dxa"/>
                </w:tcPr>
                <w:p w14:paraId="319EAEE0" w14:textId="77777777" w:rsidR="00D074A7" w:rsidRPr="00791720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en-GB"/>
                    </w:rPr>
                  </w:pPr>
                </w:p>
              </w:tc>
              <w:tc>
                <w:tcPr>
                  <w:tcW w:w="1056" w:type="dxa"/>
                </w:tcPr>
                <w:p w14:paraId="2FA7A496" w14:textId="77777777" w:rsidR="00D074A7" w:rsidRPr="00FD0516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bCs/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56" w:type="dxa"/>
                </w:tcPr>
                <w:p w14:paraId="4D61E6D5" w14:textId="77777777" w:rsidR="00D074A7" w:rsidRPr="00CB38CF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bCs/>
                      <w:lang w:eastAsia="ja-JP"/>
                    </w:rPr>
                  </w:pPr>
                </w:p>
              </w:tc>
            </w:tr>
            <w:tr w:rsidR="00D074A7" w:rsidRPr="00FD0425" w14:paraId="741A44AB" w14:textId="77777777" w:rsidTr="006A514F">
              <w:tc>
                <w:tcPr>
                  <w:tcW w:w="1842" w:type="dxa"/>
                </w:tcPr>
                <w:p w14:paraId="432572CD" w14:textId="77777777" w:rsidR="00D074A7" w:rsidRPr="00FD0425" w:rsidRDefault="00D074A7" w:rsidP="006A514F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b/>
                      <w:lang w:eastAsia="ja-JP"/>
                    </w:rPr>
                  </w:pPr>
                  <w:r w:rsidRPr="00E2411E">
                    <w:rPr>
                      <w:lang w:eastAsia="ja-JP"/>
                    </w:rPr>
                    <w:t>&gt;&gt;SRB ID</w:t>
                  </w:r>
                </w:p>
              </w:tc>
              <w:tc>
                <w:tcPr>
                  <w:tcW w:w="1044" w:type="dxa"/>
                </w:tcPr>
                <w:p w14:paraId="0EB1E935" w14:textId="77777777" w:rsidR="00D074A7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656EBE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947" w:type="dxa"/>
                </w:tcPr>
                <w:p w14:paraId="5A4C5BB6" w14:textId="77777777" w:rsidR="00D074A7" w:rsidRPr="00FD0425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304" w:type="dxa"/>
                </w:tcPr>
                <w:p w14:paraId="3E673D91" w14:textId="77777777" w:rsidR="00D074A7" w:rsidRPr="00264E2F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264E2F">
                    <w:rPr>
                      <w:lang w:eastAsia="ja-JP"/>
                    </w:rPr>
                    <w:t>9.2.3.</w:t>
                  </w:r>
                  <w:r>
                    <w:rPr>
                      <w:lang w:eastAsia="ja-JP"/>
                    </w:rPr>
                    <w:t>165</w:t>
                  </w:r>
                </w:p>
              </w:tc>
              <w:tc>
                <w:tcPr>
                  <w:tcW w:w="1471" w:type="dxa"/>
                </w:tcPr>
                <w:p w14:paraId="19B1C576" w14:textId="77777777" w:rsidR="00D074A7" w:rsidRPr="00791720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en-GB"/>
                    </w:rPr>
                  </w:pPr>
                  <w:r w:rsidRPr="00791720">
                    <w:rPr>
                      <w:lang w:eastAsia="en-GB"/>
                    </w:rPr>
                    <w:t xml:space="preserve">In this version of the specification, values </w:t>
                  </w:r>
                  <w:r w:rsidRPr="009555FF">
                    <w:t>"</w:t>
                  </w:r>
                  <w:r w:rsidRPr="00791720">
                    <w:rPr>
                      <w:lang w:eastAsia="en-GB"/>
                    </w:rPr>
                    <w:t>0</w:t>
                  </w:r>
                  <w:r w:rsidRPr="009555FF">
                    <w:t>", "</w:t>
                  </w:r>
                  <w:r w:rsidRPr="00791720">
                    <w:rPr>
                      <w:lang w:eastAsia="en-GB"/>
                    </w:rPr>
                    <w:t>3</w:t>
                  </w:r>
                  <w:r w:rsidRPr="009555FF">
                    <w:t xml:space="preserve">", </w:t>
                  </w:r>
                  <w:r w:rsidRPr="00791720">
                    <w:rPr>
                      <w:lang w:eastAsia="en-GB"/>
                    </w:rPr>
                    <w:t xml:space="preserve">and </w:t>
                  </w:r>
                  <w:r w:rsidRPr="009555FF">
                    <w:t>"</w:t>
                  </w:r>
                  <w:r w:rsidRPr="00791720">
                    <w:rPr>
                      <w:lang w:eastAsia="en-GB"/>
                    </w:rPr>
                    <w:t>4</w:t>
                  </w:r>
                  <w:r w:rsidRPr="009555FF">
                    <w:t>"</w:t>
                  </w:r>
                  <w:r w:rsidRPr="00791720">
                    <w:rPr>
                      <w:lang w:eastAsia="en-GB"/>
                    </w:rPr>
                    <w:t xml:space="preserve"> </w:t>
                  </w:r>
                  <w:r>
                    <w:rPr>
                      <w:lang w:eastAsia="en-GB"/>
                    </w:rPr>
                    <w:t>are not</w:t>
                  </w:r>
                  <w:r w:rsidRPr="00791720">
                    <w:rPr>
                      <w:lang w:eastAsia="en-GB"/>
                    </w:rPr>
                    <w:t xml:space="preserve"> set by the sender and ignored by the receiver.</w:t>
                  </w:r>
                </w:p>
              </w:tc>
              <w:tc>
                <w:tcPr>
                  <w:tcW w:w="1056" w:type="dxa"/>
                </w:tcPr>
                <w:p w14:paraId="53F0F4EA" w14:textId="77777777" w:rsidR="00D074A7" w:rsidRPr="00FD0425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C214D1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56" w:type="dxa"/>
                </w:tcPr>
                <w:p w14:paraId="5DF0A5EC" w14:textId="77777777" w:rsidR="00D074A7" w:rsidRPr="00CB38CF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bCs/>
                      <w:lang w:eastAsia="ja-JP"/>
                    </w:rPr>
                  </w:pPr>
                </w:p>
              </w:tc>
            </w:tr>
            <w:tr w:rsidR="00D074A7" w:rsidRPr="00FD0425" w14:paraId="17FEAF37" w14:textId="77777777" w:rsidTr="006A514F">
              <w:tc>
                <w:tcPr>
                  <w:tcW w:w="1842" w:type="dxa"/>
                </w:tcPr>
                <w:p w14:paraId="2EC95094" w14:textId="77777777" w:rsidR="00D074A7" w:rsidRPr="00E2411E" w:rsidRDefault="00D074A7" w:rsidP="006A514F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lang w:eastAsia="ja-JP"/>
                    </w:rPr>
                  </w:pPr>
                  <w:r w:rsidRPr="005358E8">
                    <w:rPr>
                      <w:highlight w:val="yellow"/>
                      <w:lang w:eastAsia="ja-JP"/>
                    </w:rPr>
                    <w:t>&gt;&gt;SRB RLC Bearer Configuration</w:t>
                  </w:r>
                </w:p>
              </w:tc>
              <w:tc>
                <w:tcPr>
                  <w:tcW w:w="1044" w:type="dxa"/>
                </w:tcPr>
                <w:p w14:paraId="7C250C5D" w14:textId="77777777" w:rsidR="00D074A7" w:rsidRPr="00656EBE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656EBE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947" w:type="dxa"/>
                </w:tcPr>
                <w:p w14:paraId="34583A61" w14:textId="77777777" w:rsidR="00D074A7" w:rsidRPr="00FD0425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304" w:type="dxa"/>
                </w:tcPr>
                <w:p w14:paraId="37C478F9" w14:textId="77777777" w:rsidR="00D074A7" w:rsidRPr="00656EBE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656EBE">
                    <w:rPr>
                      <w:rFonts w:hint="eastAsia"/>
                      <w:lang w:eastAsia="ja-JP"/>
                    </w:rPr>
                    <w:t>O</w:t>
                  </w:r>
                  <w:r w:rsidRPr="00656EBE">
                    <w:rPr>
                      <w:lang w:eastAsia="ja-JP"/>
                    </w:rPr>
                    <w:t>CTET STRING</w:t>
                  </w:r>
                </w:p>
              </w:tc>
              <w:tc>
                <w:tcPr>
                  <w:tcW w:w="1471" w:type="dxa"/>
                </w:tcPr>
                <w:p w14:paraId="0761CB37" w14:textId="77777777" w:rsidR="00D074A7" w:rsidRPr="00791720" w:rsidRDefault="00D074A7" w:rsidP="006A514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en-GB"/>
                    </w:rPr>
                  </w:pPr>
                  <w:r w:rsidRPr="005358E8">
                    <w:rPr>
                      <w:highlight w:val="yellow"/>
                      <w:lang w:eastAsia="en-GB"/>
                    </w:rPr>
                    <w:t xml:space="preserve">Includes the </w:t>
                  </w:r>
                  <w:r w:rsidRPr="005358E8">
                    <w:rPr>
                      <w:i/>
                      <w:iCs/>
                      <w:highlight w:val="yellow"/>
                      <w:lang w:eastAsia="en-GB"/>
                    </w:rPr>
                    <w:t>RLC-</w:t>
                  </w:r>
                  <w:proofErr w:type="spellStart"/>
                  <w:r w:rsidRPr="005358E8">
                    <w:rPr>
                      <w:i/>
                      <w:iCs/>
                      <w:highlight w:val="yellow"/>
                      <w:lang w:eastAsia="en-GB"/>
                    </w:rPr>
                    <w:t>BearerConfig</w:t>
                  </w:r>
                  <w:proofErr w:type="spellEnd"/>
                  <w:r w:rsidRPr="005358E8" w:rsidDel="005468C0">
                    <w:rPr>
                      <w:highlight w:val="yellow"/>
                      <w:lang w:eastAsia="en-GB"/>
                    </w:rPr>
                    <w:t xml:space="preserve"> </w:t>
                  </w:r>
                  <w:r w:rsidRPr="005358E8">
                    <w:rPr>
                      <w:highlight w:val="yellow"/>
                      <w:lang w:eastAsia="en-GB"/>
                    </w:rPr>
                    <w:t>IE</w:t>
                  </w:r>
                  <w:r w:rsidRPr="00791720">
                    <w:rPr>
                      <w:lang w:eastAsia="en-GB"/>
                    </w:rPr>
                    <w:t xml:space="preserve"> </w:t>
                  </w:r>
                  <w:r w:rsidRPr="005468C0">
                    <w:rPr>
                      <w:lang w:eastAsia="en-GB"/>
                    </w:rPr>
                    <w:t xml:space="preserve">as </w:t>
                  </w:r>
                  <w:r w:rsidRPr="00791720">
                    <w:rPr>
                      <w:lang w:eastAsia="en-GB"/>
                    </w:rPr>
                    <w:t>defined in subclause 6.3.2 of TS 38.331 [10].</w:t>
                  </w:r>
                </w:p>
              </w:tc>
              <w:tc>
                <w:tcPr>
                  <w:tcW w:w="1056" w:type="dxa"/>
                </w:tcPr>
                <w:p w14:paraId="4DBDBFE4" w14:textId="77777777" w:rsidR="00D074A7" w:rsidRPr="00C214D1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C214D1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56" w:type="dxa"/>
                </w:tcPr>
                <w:p w14:paraId="03776F8A" w14:textId="77777777" w:rsidR="00D074A7" w:rsidRPr="00CB38CF" w:rsidRDefault="00D074A7" w:rsidP="006A514F">
                  <w:pPr>
                    <w:pStyle w:val="TAC"/>
                    <w:keepNext w:val="0"/>
                    <w:keepLines w:val="0"/>
                    <w:widowControl w:val="0"/>
                    <w:rPr>
                      <w:bCs/>
                      <w:lang w:eastAsia="ja-JP"/>
                    </w:rPr>
                  </w:pPr>
                </w:p>
              </w:tc>
            </w:tr>
          </w:tbl>
          <w:p w14:paraId="20949FA8" w14:textId="77777777" w:rsidR="00D074A7" w:rsidRDefault="00D074A7" w:rsidP="006A514F">
            <w:pPr>
              <w:spacing w:after="0"/>
            </w:pPr>
          </w:p>
        </w:tc>
      </w:tr>
    </w:tbl>
    <w:p w14:paraId="0A5E140D" w14:textId="77777777" w:rsidR="00D074A7" w:rsidRDefault="00D074A7" w:rsidP="00D074A7">
      <w:pPr>
        <w:spacing w:after="0"/>
      </w:pPr>
    </w:p>
    <w:p w14:paraId="5633F37D" w14:textId="77777777" w:rsidR="00D074A7" w:rsidRDefault="00D074A7" w:rsidP="00D074A7">
      <w:pPr>
        <w:spacing w:after="0"/>
      </w:pPr>
      <w:r>
        <w:t>TS 38.473 Section 8.3.1 includes:</w:t>
      </w:r>
    </w:p>
    <w:p w14:paraId="2210F3AB" w14:textId="77777777" w:rsidR="00D074A7" w:rsidRDefault="00D074A7" w:rsidP="00D074A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74A7" w14:paraId="070038F2" w14:textId="77777777" w:rsidTr="006A514F">
        <w:tc>
          <w:tcPr>
            <w:tcW w:w="9631" w:type="dxa"/>
          </w:tcPr>
          <w:p w14:paraId="7F609C77" w14:textId="77777777" w:rsidR="00D074A7" w:rsidRDefault="00D074A7" w:rsidP="006A514F">
            <w:r w:rsidRPr="00EA5FA7">
              <w:t xml:space="preserve">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initiates the procedure by sending UE CONTEXT SETUP REQUEST message to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If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 succeeds to establish the UE context, it replies to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with UE CONTEXT SETUP RESPONSE. </w:t>
            </w:r>
            <w:r>
              <w:t>...</w:t>
            </w:r>
          </w:p>
          <w:p w14:paraId="385F8E06" w14:textId="77777777" w:rsidR="00D074A7" w:rsidRDefault="00D074A7" w:rsidP="006A514F">
            <w:r w:rsidRPr="00854D59">
              <w:rPr>
                <w:highlight w:val="yellow"/>
              </w:rPr>
              <w:t>In the cases of RACH based SDT procedure</w:t>
            </w:r>
            <w:r w:rsidRPr="00644324">
              <w:t xml:space="preserve"> and UE configured with BWP specific </w:t>
            </w:r>
            <w:proofErr w:type="spellStart"/>
            <w:r w:rsidRPr="00644324">
              <w:t>ServingCellMO</w:t>
            </w:r>
            <w:proofErr w:type="spellEnd"/>
            <w:r w:rsidRPr="000E790E">
              <w:t xml:space="preserve">, </w:t>
            </w:r>
            <w:r w:rsidRPr="00854D59">
              <w:rPr>
                <w:highlight w:val="yellow"/>
              </w:rPr>
              <w:t xml:space="preserve">the </w:t>
            </w:r>
            <w:proofErr w:type="spellStart"/>
            <w:r w:rsidRPr="00854D59">
              <w:rPr>
                <w:i/>
                <w:highlight w:val="yellow"/>
              </w:rPr>
              <w:t>CellGroupConfig</w:t>
            </w:r>
            <w:proofErr w:type="spellEnd"/>
            <w:r w:rsidRPr="00854D59">
              <w:rPr>
                <w:highlight w:val="yellow"/>
              </w:rPr>
              <w:t xml:space="preserve"> IE shall be ignored by the </w:t>
            </w:r>
            <w:proofErr w:type="spellStart"/>
            <w:r w:rsidRPr="00854D59">
              <w:rPr>
                <w:highlight w:val="yellow"/>
              </w:rPr>
              <w:t>gNB</w:t>
            </w:r>
            <w:proofErr w:type="spellEnd"/>
            <w:r w:rsidRPr="00854D59">
              <w:rPr>
                <w:highlight w:val="yellow"/>
              </w:rPr>
              <w:t>-CU.</w:t>
            </w:r>
          </w:p>
          <w:p w14:paraId="44D83B58" w14:textId="77777777" w:rsidR="00D074A7" w:rsidRDefault="00D074A7" w:rsidP="006A514F">
            <w:r>
              <w:t>…</w:t>
            </w:r>
          </w:p>
          <w:p w14:paraId="36697D87" w14:textId="77777777" w:rsidR="00D074A7" w:rsidRDefault="00D074A7" w:rsidP="006A514F">
            <w:pPr>
              <w:rPr>
                <w:rFonts w:eastAsia="SimSun"/>
              </w:rPr>
            </w:pPr>
            <w:r w:rsidRPr="00430233">
              <w:rPr>
                <w:rFonts w:eastAsia="MS Mincho"/>
              </w:rPr>
              <w:t xml:space="preserve">If the </w:t>
            </w:r>
            <w:r w:rsidRPr="008E335C">
              <w:rPr>
                <w:rFonts w:eastAsia="SimSun" w:cs="Arial"/>
                <w:bCs/>
                <w:i/>
                <w:highlight w:val="yellow"/>
                <w:lang w:eastAsia="zh-CN"/>
              </w:rPr>
              <w:t xml:space="preserve">SDT RLC Bearer Configuration </w:t>
            </w:r>
            <w:r w:rsidRPr="008E335C">
              <w:rPr>
                <w:rFonts w:eastAsia="SimSun" w:cs="Arial"/>
                <w:bCs/>
                <w:highlight w:val="yellow"/>
                <w:lang w:eastAsia="zh-CN"/>
              </w:rPr>
              <w:t>IE</w:t>
            </w:r>
            <w:r w:rsidRPr="00430233">
              <w:rPr>
                <w:rFonts w:eastAsia="SimSun" w:cs="Arial"/>
                <w:bCs/>
                <w:lang w:eastAsia="zh-CN"/>
              </w:rPr>
              <w:t xml:space="preserve"> is contained </w:t>
            </w:r>
            <w:r w:rsidRPr="00430233">
              <w:rPr>
                <w:rFonts w:eastAsia="MS Mincho"/>
              </w:rPr>
              <w:t xml:space="preserve">in the </w:t>
            </w:r>
            <w:r w:rsidRPr="00430233">
              <w:rPr>
                <w:rFonts w:eastAsia="SimSun"/>
                <w:i/>
              </w:rPr>
              <w:t>SRB To Be Setup List</w:t>
            </w:r>
            <w:r w:rsidRPr="00430233">
              <w:rPr>
                <w:rFonts w:eastAsia="SimSun"/>
              </w:rPr>
              <w:t xml:space="preserve"> IE, the </w:t>
            </w:r>
            <w:proofErr w:type="spellStart"/>
            <w:r w:rsidRPr="00430233">
              <w:rPr>
                <w:rFonts w:eastAsia="SimSun"/>
              </w:rPr>
              <w:t>gNB</w:t>
            </w:r>
            <w:proofErr w:type="spellEnd"/>
            <w:r w:rsidRPr="00430233">
              <w:rPr>
                <w:rFonts w:eastAsia="SimSun"/>
              </w:rPr>
              <w:t xml:space="preserve">-DU shall, if supported, use it for packet transmission belonging to the </w:t>
            </w:r>
            <w:r w:rsidRPr="003E423C">
              <w:rPr>
                <w:rFonts w:eastAsia="SimSun"/>
                <w:highlight w:val="yellow"/>
              </w:rPr>
              <w:t>SDT SRB</w:t>
            </w:r>
            <w:r w:rsidRPr="00430233">
              <w:rPr>
                <w:rFonts w:eastAsia="SimSun"/>
              </w:rPr>
              <w:t xml:space="preserve"> indicated by the </w:t>
            </w:r>
            <w:r w:rsidRPr="00430233">
              <w:rPr>
                <w:rFonts w:eastAsia="SimSun"/>
                <w:i/>
              </w:rPr>
              <w:t>SRB ID</w:t>
            </w:r>
            <w:r w:rsidRPr="00430233">
              <w:rPr>
                <w:rFonts w:eastAsia="SimSun"/>
              </w:rPr>
              <w:t xml:space="preserve"> IE</w:t>
            </w:r>
            <w:r>
              <w:rPr>
                <w:rFonts w:eastAsia="SimSun"/>
              </w:rPr>
              <w:t>.</w:t>
            </w:r>
          </w:p>
          <w:p w14:paraId="080186BA" w14:textId="77777777" w:rsidR="00D074A7" w:rsidRDefault="00D074A7" w:rsidP="006A514F">
            <w:pPr>
              <w:rPr>
                <w:rFonts w:eastAsia="SimSun"/>
              </w:rPr>
            </w:pPr>
            <w:r>
              <w:rPr>
                <w:rFonts w:eastAsia="SimSun"/>
              </w:rPr>
              <w:t>…</w:t>
            </w:r>
          </w:p>
          <w:p w14:paraId="3D9A4983" w14:textId="77777777" w:rsidR="00D074A7" w:rsidRDefault="00D074A7" w:rsidP="006A514F">
            <w:pPr>
              <w:rPr>
                <w:rFonts w:eastAsia="SimSun"/>
              </w:rPr>
            </w:pPr>
            <w:r w:rsidRPr="00430233">
              <w:rPr>
                <w:rFonts w:eastAsia="MS Mincho"/>
              </w:rPr>
              <w:t xml:space="preserve">If the </w:t>
            </w:r>
            <w:r w:rsidRPr="00F92197">
              <w:rPr>
                <w:rFonts w:eastAsia="SimSun" w:cs="Arial"/>
                <w:bCs/>
                <w:i/>
                <w:highlight w:val="yellow"/>
                <w:lang w:eastAsia="zh-CN"/>
              </w:rPr>
              <w:t xml:space="preserve">SDT RLC Bearer Configuration </w:t>
            </w:r>
            <w:r w:rsidRPr="00F92197">
              <w:rPr>
                <w:rFonts w:eastAsia="SimSun" w:cs="Arial"/>
                <w:bCs/>
                <w:highlight w:val="yellow"/>
                <w:lang w:eastAsia="zh-CN"/>
              </w:rPr>
              <w:t>IE</w:t>
            </w:r>
            <w:r w:rsidRPr="00430233">
              <w:rPr>
                <w:rFonts w:eastAsia="SimSun" w:cs="Arial"/>
                <w:bCs/>
                <w:lang w:eastAsia="zh-CN"/>
              </w:rPr>
              <w:t xml:space="preserve"> is contained </w:t>
            </w:r>
            <w:r w:rsidRPr="00430233">
              <w:rPr>
                <w:rFonts w:eastAsia="MS Mincho"/>
              </w:rPr>
              <w:t xml:space="preserve">in the </w:t>
            </w:r>
            <w:r w:rsidRPr="00430233">
              <w:rPr>
                <w:rFonts w:eastAsia="SimSun"/>
                <w:i/>
              </w:rPr>
              <w:t>DRB To Be Setup List</w:t>
            </w:r>
            <w:r w:rsidRPr="00430233">
              <w:rPr>
                <w:rFonts w:eastAsia="SimSun"/>
              </w:rPr>
              <w:t xml:space="preserve"> IE, the </w:t>
            </w:r>
            <w:proofErr w:type="spellStart"/>
            <w:r w:rsidRPr="00430233">
              <w:rPr>
                <w:rFonts w:eastAsia="SimSun"/>
              </w:rPr>
              <w:t>gNB</w:t>
            </w:r>
            <w:proofErr w:type="spellEnd"/>
            <w:r w:rsidRPr="00430233">
              <w:rPr>
                <w:rFonts w:eastAsia="SimSun"/>
              </w:rPr>
              <w:t xml:space="preserve">-DU shall, if supported, use it for packet transmission belonging to the </w:t>
            </w:r>
            <w:r w:rsidRPr="00F92197">
              <w:rPr>
                <w:rFonts w:eastAsia="SimSun"/>
                <w:highlight w:val="yellow"/>
              </w:rPr>
              <w:t>SDT DRB</w:t>
            </w:r>
            <w:r w:rsidRPr="00430233">
              <w:rPr>
                <w:rFonts w:eastAsia="SimSun"/>
              </w:rPr>
              <w:t xml:space="preserve"> indicated by the </w:t>
            </w:r>
            <w:r w:rsidRPr="00430233">
              <w:rPr>
                <w:rFonts w:eastAsia="SimSun"/>
                <w:i/>
              </w:rPr>
              <w:t>DRB ID</w:t>
            </w:r>
            <w:r w:rsidRPr="00430233">
              <w:rPr>
                <w:rFonts w:eastAsia="SimSun"/>
              </w:rPr>
              <w:t xml:space="preserve"> IE</w:t>
            </w:r>
            <w:r>
              <w:rPr>
                <w:rFonts w:eastAsia="SimSun"/>
              </w:rPr>
              <w:t>.</w:t>
            </w:r>
          </w:p>
          <w:p w14:paraId="63030C6A" w14:textId="77777777" w:rsidR="00D074A7" w:rsidRPr="00F92197" w:rsidRDefault="00D074A7" w:rsidP="006A514F">
            <w:pPr>
              <w:rPr>
                <w:rFonts w:eastAsia="SimSun"/>
              </w:rPr>
            </w:pPr>
            <w:r>
              <w:rPr>
                <w:rFonts w:eastAsia="SimSun"/>
              </w:rPr>
              <w:t>…</w:t>
            </w:r>
          </w:p>
        </w:tc>
      </w:tr>
    </w:tbl>
    <w:p w14:paraId="2E9547C0" w14:textId="77777777" w:rsidR="00D074A7" w:rsidRDefault="00D074A7" w:rsidP="00D074A7">
      <w:pPr>
        <w:spacing w:after="0"/>
      </w:pPr>
    </w:p>
    <w:p w14:paraId="41466331" w14:textId="77777777" w:rsidR="00CF0F49" w:rsidRDefault="00CF0F49" w:rsidP="00CF0F49">
      <w:pPr>
        <w:spacing w:after="0"/>
        <w:rPr>
          <w:b/>
          <w:bCs/>
        </w:rPr>
      </w:pPr>
      <w:r>
        <w:rPr>
          <w:b/>
          <w:bCs/>
        </w:rPr>
        <w:t xml:space="preserve">Observation: For SDT without UE-context relocation, a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generated by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of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is ignored.</w:t>
      </w:r>
    </w:p>
    <w:p w14:paraId="44582665" w14:textId="77777777" w:rsidR="00CF0F49" w:rsidRDefault="00CF0F49" w:rsidP="00CF0F49">
      <w:pPr>
        <w:spacing w:after="0"/>
        <w:rPr>
          <w:b/>
          <w:bCs/>
        </w:rPr>
      </w:pPr>
    </w:p>
    <w:p w14:paraId="2FEE4E31" w14:textId="04C5BC99" w:rsidR="00D074A7" w:rsidRPr="00E82FDA" w:rsidRDefault="00CF0F49" w:rsidP="00CF0F49">
      <w:pPr>
        <w:spacing w:after="0"/>
        <w:rPr>
          <w:b/>
          <w:bCs/>
        </w:rPr>
      </w:pPr>
      <w:r>
        <w:rPr>
          <w:b/>
          <w:bCs/>
        </w:rPr>
        <w:t xml:space="preserve">Observation: For SDT without UE-context relocation,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generates both </w:t>
      </w:r>
      <w:proofErr w:type="spellStart"/>
      <w:r>
        <w:rPr>
          <w:b/>
          <w:bCs/>
        </w:rPr>
        <w:t>pdcp</w:t>
      </w:r>
      <w:proofErr w:type="spellEnd"/>
      <w:r>
        <w:rPr>
          <w:b/>
          <w:bCs/>
        </w:rPr>
        <w:t xml:space="preserve">-Config and RLC-Bearer-Config for the [SDT-related] DRBs/SRBs of the UE.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provides a copy of RLC-Bearer-Config to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.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forwards the copy to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of the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643A858A" w14:textId="5251267D" w:rsidR="00D074A7" w:rsidRDefault="00D074A7" w:rsidP="008A07B9">
      <w:pPr>
        <w:pStyle w:val="Heading2"/>
      </w:pPr>
      <w:r>
        <w:t>A.4</w:t>
      </w:r>
      <w:r>
        <w:tab/>
        <w:t>Security-related aspects</w:t>
      </w:r>
    </w:p>
    <w:p w14:paraId="3421F3DF" w14:textId="77777777" w:rsidR="00D074A7" w:rsidRDefault="00D074A7" w:rsidP="00D074A7">
      <w:pPr>
        <w:spacing w:after="0"/>
      </w:pPr>
      <w:r>
        <w:t>TS 38.331 Section 5.3.8.3 includes: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74A7" w14:paraId="0FB42403" w14:textId="77777777" w:rsidTr="006A514F">
        <w:tc>
          <w:tcPr>
            <w:tcW w:w="9631" w:type="dxa"/>
          </w:tcPr>
          <w:p w14:paraId="15958BB4" w14:textId="77777777" w:rsidR="00D074A7" w:rsidRPr="0035111B" w:rsidRDefault="00D074A7" w:rsidP="006A514F">
            <w:pPr>
              <w:pStyle w:val="B1"/>
            </w:pPr>
            <w:r w:rsidRPr="0035111B">
              <w:lastRenderedPageBreak/>
              <w:t>1&gt;</w:t>
            </w:r>
            <w:r w:rsidRPr="0035111B">
              <w:tab/>
              <w:t xml:space="preserve">if the </w:t>
            </w:r>
            <w:proofErr w:type="spellStart"/>
            <w:r w:rsidRPr="0035111B">
              <w:rPr>
                <w:i/>
              </w:rPr>
              <w:t>RRCRelease</w:t>
            </w:r>
            <w:proofErr w:type="spellEnd"/>
            <w:r w:rsidRPr="0035111B">
              <w:t xml:space="preserve"> includes </w:t>
            </w:r>
            <w:proofErr w:type="spellStart"/>
            <w:r w:rsidRPr="0035111B">
              <w:rPr>
                <w:i/>
              </w:rPr>
              <w:t>suspendConfig</w:t>
            </w:r>
            <w:proofErr w:type="spellEnd"/>
            <w:r w:rsidRPr="0035111B">
              <w:t>:</w:t>
            </w:r>
          </w:p>
          <w:p w14:paraId="251D3C21" w14:textId="77777777" w:rsidR="00D074A7" w:rsidRPr="0035111B" w:rsidRDefault="00D074A7" w:rsidP="006A514F">
            <w:pPr>
              <w:pStyle w:val="B3"/>
            </w:pPr>
            <w:r>
              <w:t>…</w:t>
            </w:r>
          </w:p>
          <w:p w14:paraId="6D987941" w14:textId="77777777" w:rsidR="00D074A7" w:rsidRPr="0035111B" w:rsidRDefault="00D074A7" w:rsidP="006A514F">
            <w:pPr>
              <w:pStyle w:val="B2"/>
            </w:pPr>
            <w:r w:rsidRPr="0035111B">
              <w:t>2&gt;</w:t>
            </w:r>
            <w:r w:rsidRPr="0035111B">
              <w:tab/>
              <w:t xml:space="preserve">if the </w:t>
            </w:r>
            <w:proofErr w:type="spellStart"/>
            <w:r w:rsidRPr="0035111B">
              <w:rPr>
                <w:i/>
              </w:rPr>
              <w:t>RRCRelease</w:t>
            </w:r>
            <w:proofErr w:type="spellEnd"/>
            <w:r w:rsidRPr="0035111B">
              <w:t xml:space="preserve"> message with </w:t>
            </w:r>
            <w:proofErr w:type="spellStart"/>
            <w:r w:rsidRPr="0035111B">
              <w:rPr>
                <w:i/>
              </w:rPr>
              <w:t>suspendConfig</w:t>
            </w:r>
            <w:proofErr w:type="spellEnd"/>
            <w:r w:rsidRPr="0035111B">
              <w:t xml:space="preserve"> was received in response to an </w:t>
            </w:r>
            <w:proofErr w:type="spellStart"/>
            <w:r w:rsidRPr="0035111B">
              <w:rPr>
                <w:i/>
              </w:rPr>
              <w:t>RRCResumeRequest</w:t>
            </w:r>
            <w:proofErr w:type="spellEnd"/>
            <w:r w:rsidRPr="0035111B">
              <w:rPr>
                <w:i/>
              </w:rPr>
              <w:t xml:space="preserve"> </w:t>
            </w:r>
            <w:r w:rsidRPr="0035111B">
              <w:t xml:space="preserve">or an </w:t>
            </w:r>
            <w:r w:rsidRPr="0035111B">
              <w:rPr>
                <w:i/>
              </w:rPr>
              <w:t>RRCResumeRequest1</w:t>
            </w:r>
            <w:r w:rsidRPr="0035111B">
              <w:t>:</w:t>
            </w:r>
          </w:p>
          <w:p w14:paraId="0D70A675" w14:textId="77777777" w:rsidR="00D074A7" w:rsidRPr="0035111B" w:rsidRDefault="00D074A7" w:rsidP="006A514F">
            <w:pPr>
              <w:pStyle w:val="B3"/>
            </w:pPr>
            <w:r>
              <w:t>…</w:t>
            </w:r>
          </w:p>
          <w:p w14:paraId="35AE8316" w14:textId="77777777" w:rsidR="00D074A7" w:rsidRPr="0035111B" w:rsidRDefault="00D074A7" w:rsidP="006A514F">
            <w:pPr>
              <w:pStyle w:val="B2"/>
            </w:pPr>
            <w:r w:rsidRPr="0035111B">
              <w:t>2&gt;</w:t>
            </w:r>
            <w:r w:rsidRPr="0035111B">
              <w:tab/>
              <w:t>else:</w:t>
            </w:r>
          </w:p>
          <w:p w14:paraId="02E7BFC2" w14:textId="77777777" w:rsidR="00D074A7" w:rsidRDefault="00D074A7" w:rsidP="006A514F">
            <w:pPr>
              <w:pStyle w:val="B3"/>
            </w:pPr>
            <w:r w:rsidRPr="0035111B">
              <w:t>3&gt;</w:t>
            </w:r>
            <w:r w:rsidRPr="0035111B">
              <w:tab/>
            </w:r>
            <w:r w:rsidRPr="00321159">
              <w:rPr>
                <w:highlight w:val="yellow"/>
              </w:rPr>
              <w:t xml:space="preserve">store in the UE Inactive AS Context the </w:t>
            </w:r>
            <w:proofErr w:type="spellStart"/>
            <w:r w:rsidRPr="00321159">
              <w:rPr>
                <w:i/>
                <w:iCs/>
                <w:highlight w:val="yellow"/>
              </w:rPr>
              <w:t>nextHopChainingCount</w:t>
            </w:r>
            <w:proofErr w:type="spellEnd"/>
            <w:r w:rsidRPr="00321159">
              <w:rPr>
                <w:i/>
                <w:iCs/>
                <w:highlight w:val="yellow"/>
              </w:rPr>
              <w:t xml:space="preserve"> </w:t>
            </w:r>
            <w:r w:rsidRPr="00321159">
              <w:rPr>
                <w:highlight w:val="yellow"/>
              </w:rPr>
              <w:t xml:space="preserve">received in the </w:t>
            </w:r>
            <w:proofErr w:type="spellStart"/>
            <w:r w:rsidRPr="00321159">
              <w:rPr>
                <w:i/>
                <w:highlight w:val="yellow"/>
              </w:rPr>
              <w:t>RRCRelease</w:t>
            </w:r>
            <w:proofErr w:type="spellEnd"/>
            <w:r w:rsidRPr="00321159">
              <w:rPr>
                <w:i/>
                <w:highlight w:val="yellow"/>
              </w:rPr>
              <w:t xml:space="preserve"> </w:t>
            </w:r>
            <w:r w:rsidRPr="00321159">
              <w:rPr>
                <w:iCs/>
                <w:highlight w:val="yellow"/>
              </w:rPr>
              <w:t>message</w:t>
            </w:r>
            <w:r w:rsidRPr="0035111B">
              <w:rPr>
                <w:i/>
                <w:iCs/>
              </w:rPr>
              <w:t>,</w:t>
            </w:r>
            <w:r w:rsidRPr="0035111B">
              <w:t xml:space="preserve"> the current </w:t>
            </w:r>
            <w:proofErr w:type="spellStart"/>
            <w:r w:rsidRPr="0035111B">
              <w:t>K</w:t>
            </w:r>
            <w:r w:rsidRPr="0035111B">
              <w:rPr>
                <w:vertAlign w:val="subscript"/>
              </w:rPr>
              <w:t>gNB</w:t>
            </w:r>
            <w:proofErr w:type="spellEnd"/>
            <w:r w:rsidRPr="0035111B">
              <w:t xml:space="preserve"> and </w:t>
            </w:r>
            <w:proofErr w:type="spellStart"/>
            <w:r w:rsidRPr="0035111B">
              <w:t>K</w:t>
            </w:r>
            <w:r w:rsidRPr="0035111B">
              <w:rPr>
                <w:vertAlign w:val="subscript"/>
              </w:rPr>
              <w:t>RRCint</w:t>
            </w:r>
            <w:proofErr w:type="spellEnd"/>
            <w:r w:rsidRPr="0035111B">
              <w:rPr>
                <w:vertAlign w:val="subscript"/>
              </w:rPr>
              <w:t xml:space="preserve"> </w:t>
            </w:r>
            <w:r w:rsidRPr="0035111B">
              <w:t xml:space="preserve">keys </w:t>
            </w:r>
            <w:r>
              <w:t>…</w:t>
            </w:r>
          </w:p>
        </w:tc>
      </w:tr>
    </w:tbl>
    <w:p w14:paraId="0CD632DB" w14:textId="77777777" w:rsidR="00D074A7" w:rsidRDefault="00D074A7" w:rsidP="00D074A7">
      <w:pPr>
        <w:spacing w:after="0"/>
      </w:pPr>
    </w:p>
    <w:p w14:paraId="1069A2AD" w14:textId="77777777" w:rsidR="00D074A7" w:rsidRDefault="00D074A7" w:rsidP="00D074A7">
      <w:pPr>
        <w:spacing w:after="0"/>
      </w:pPr>
      <w:r>
        <w:t>TS 38.331 Section 5.3.13.3 includes:</w:t>
      </w:r>
    </w:p>
    <w:p w14:paraId="3F927348" w14:textId="77777777" w:rsidR="00D074A7" w:rsidRDefault="00D074A7" w:rsidP="00D074A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74A7" w14:paraId="30132BD0" w14:textId="77777777" w:rsidTr="006A514F">
        <w:tc>
          <w:tcPr>
            <w:tcW w:w="9631" w:type="dxa"/>
          </w:tcPr>
          <w:p w14:paraId="705D5FFA" w14:textId="77777777" w:rsidR="00D074A7" w:rsidRDefault="00D074A7" w:rsidP="00D074A7">
            <w:pPr>
              <w:pStyle w:val="B1"/>
              <w:numPr>
                <w:ilvl w:val="0"/>
                <w:numId w:val="8"/>
              </w:numPr>
            </w:pPr>
            <w:r w:rsidRPr="005A3571">
              <w:rPr>
                <w:highlight w:val="yellow"/>
              </w:rPr>
              <w:t xml:space="preserve">derive the </w:t>
            </w:r>
            <w:proofErr w:type="spellStart"/>
            <w:r w:rsidRPr="005A3571">
              <w:rPr>
                <w:highlight w:val="yellow"/>
              </w:rPr>
              <w:t>K</w:t>
            </w:r>
            <w:r w:rsidRPr="005A3571">
              <w:rPr>
                <w:highlight w:val="yellow"/>
                <w:vertAlign w:val="subscript"/>
              </w:rPr>
              <w:t>gNB</w:t>
            </w:r>
            <w:proofErr w:type="spellEnd"/>
            <w:r w:rsidRPr="005A3571">
              <w:rPr>
                <w:highlight w:val="yellow"/>
              </w:rPr>
              <w:t xml:space="preserve"> key based on the current </w:t>
            </w:r>
            <w:proofErr w:type="spellStart"/>
            <w:r w:rsidRPr="005A3571">
              <w:rPr>
                <w:highlight w:val="yellow"/>
              </w:rPr>
              <w:t>K</w:t>
            </w:r>
            <w:r w:rsidRPr="005A3571">
              <w:rPr>
                <w:highlight w:val="yellow"/>
                <w:vertAlign w:val="subscript"/>
              </w:rPr>
              <w:t>gNB</w:t>
            </w:r>
            <w:proofErr w:type="spellEnd"/>
            <w:r w:rsidRPr="005A3571">
              <w:rPr>
                <w:highlight w:val="yellow"/>
              </w:rPr>
              <w:t xml:space="preserve"> key or the NH, using the </w:t>
            </w:r>
            <w:proofErr w:type="spellStart"/>
            <w:r w:rsidRPr="005A3571">
              <w:rPr>
                <w:i/>
                <w:highlight w:val="yellow"/>
              </w:rPr>
              <w:t>nextHopChainingCount</w:t>
            </w:r>
            <w:proofErr w:type="spellEnd"/>
            <w:r w:rsidRPr="005A3571">
              <w:rPr>
                <w:highlight w:val="yellow"/>
              </w:rPr>
              <w:t xml:space="preserve"> value received in the previous </w:t>
            </w:r>
            <w:proofErr w:type="spellStart"/>
            <w:r w:rsidRPr="005A3571">
              <w:rPr>
                <w:i/>
                <w:iCs/>
                <w:highlight w:val="yellow"/>
              </w:rPr>
              <w:t>RRCRelease</w:t>
            </w:r>
            <w:proofErr w:type="spellEnd"/>
            <w:r w:rsidRPr="005A3571">
              <w:rPr>
                <w:highlight w:val="yellow"/>
              </w:rPr>
              <w:t xml:space="preserve"> message and stored in the UE Inactive AS Context</w:t>
            </w:r>
            <w:r w:rsidRPr="0035111B">
              <w:t>, as specified in TS 33.501 [11</w:t>
            </w:r>
            <w:proofErr w:type="gramStart"/>
            <w:r w:rsidRPr="0035111B">
              <w:t>];</w:t>
            </w:r>
            <w:proofErr w:type="gramEnd"/>
          </w:p>
          <w:p w14:paraId="4937FD52" w14:textId="77777777" w:rsidR="00D074A7" w:rsidRDefault="00D074A7" w:rsidP="006A514F">
            <w:pPr>
              <w:pStyle w:val="B1"/>
              <w:ind w:left="644" w:firstLine="0"/>
            </w:pPr>
            <w:r>
              <w:t>…</w:t>
            </w:r>
          </w:p>
          <w:p w14:paraId="03FE043D" w14:textId="77777777" w:rsidR="00D074A7" w:rsidRPr="0035111B" w:rsidRDefault="00D074A7" w:rsidP="006A514F">
            <w:pPr>
              <w:pStyle w:val="B1"/>
            </w:pPr>
            <w:r w:rsidRPr="0035111B">
              <w:t>1&gt;</w:t>
            </w:r>
            <w:r w:rsidRPr="0035111B">
              <w:tab/>
              <w:t>if the resume procedure is initiated for SDT:</w:t>
            </w:r>
          </w:p>
          <w:p w14:paraId="42F55CA5" w14:textId="77777777" w:rsidR="00D074A7" w:rsidRPr="0035111B" w:rsidRDefault="00D074A7" w:rsidP="006A514F">
            <w:pPr>
              <w:pStyle w:val="B2"/>
            </w:pPr>
            <w:r w:rsidRPr="0035111B">
              <w:t>2&gt;</w:t>
            </w:r>
            <w:r w:rsidRPr="0035111B">
              <w:tab/>
              <w:t>for each radio bearer that is configured for SDT and for SRB1:</w:t>
            </w:r>
          </w:p>
          <w:p w14:paraId="59F00087" w14:textId="77777777" w:rsidR="00D074A7" w:rsidRPr="0035111B" w:rsidRDefault="00D074A7" w:rsidP="006A514F">
            <w:pPr>
              <w:pStyle w:val="B3"/>
            </w:pPr>
            <w:r w:rsidRPr="0035111B">
              <w:t>3&gt;</w:t>
            </w:r>
            <w:r w:rsidRPr="0035111B">
              <w:tab/>
            </w:r>
            <w:r>
              <w:t>…</w:t>
            </w:r>
          </w:p>
          <w:p w14:paraId="67512C08" w14:textId="77777777" w:rsidR="00D074A7" w:rsidRDefault="00D074A7" w:rsidP="006A514F">
            <w:pPr>
              <w:pStyle w:val="B3"/>
            </w:pPr>
            <w:r w:rsidRPr="0035111B">
              <w:t>3&gt;</w:t>
            </w:r>
            <w:r w:rsidRPr="0035111B">
              <w:tab/>
            </w:r>
            <w:r w:rsidRPr="009D663A">
              <w:rPr>
                <w:highlight w:val="yellow"/>
              </w:rPr>
              <w:t>re-establish PDCP entity</w:t>
            </w:r>
            <w:r w:rsidRPr="0035111B">
              <w:t xml:space="preserve"> for the radio bearer that is configured for SDT without triggering PDCP status report;</w:t>
            </w:r>
          </w:p>
        </w:tc>
      </w:tr>
    </w:tbl>
    <w:p w14:paraId="6A849C88" w14:textId="77777777" w:rsidR="00D074A7" w:rsidRDefault="00D074A7" w:rsidP="00D074A7">
      <w:pPr>
        <w:spacing w:after="0"/>
      </w:pPr>
    </w:p>
    <w:p w14:paraId="08B10DE5" w14:textId="1E1C89E8" w:rsidR="004E7465" w:rsidRPr="00D74FCF" w:rsidRDefault="00D074A7" w:rsidP="00D74FCF">
      <w:pPr>
        <w:spacing w:after="0"/>
        <w:rPr>
          <w:b/>
          <w:bCs/>
        </w:rPr>
      </w:pPr>
      <w:r>
        <w:rPr>
          <w:b/>
          <w:bCs/>
        </w:rPr>
        <w:t xml:space="preserve">Observation: For SDT, the UE transitions to RRC_INACTIVE, so the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must reconfigure security in RRC release message, which requires PDCP reestablishment upon connection resume.</w:t>
      </w:r>
    </w:p>
    <w:p w14:paraId="71A8E596" w14:textId="0D3D245A" w:rsidR="004D4536" w:rsidRDefault="004D4536" w:rsidP="004D4536">
      <w:pPr>
        <w:pStyle w:val="Heading1"/>
      </w:pPr>
      <w:r w:rsidRPr="004D4536">
        <w:t xml:space="preserve">Annex B - </w:t>
      </w:r>
      <w:r w:rsidR="00A2235F">
        <w:t>B</w:t>
      </w:r>
      <w:r w:rsidRPr="00D074A7">
        <w:t>ackground information on</w:t>
      </w:r>
      <w:r>
        <w:t xml:space="preserve"> </w:t>
      </w:r>
      <w:r w:rsidR="00557E8A">
        <w:t>NR-DC</w:t>
      </w:r>
      <w:r w:rsidR="00A23BE0">
        <w:t xml:space="preserve"> with MN-terminated radio bearer</w:t>
      </w:r>
      <w:r w:rsidR="00E77DCE">
        <w:t xml:space="preserve"> with SCG </w:t>
      </w:r>
      <w:proofErr w:type="gramStart"/>
      <w:r w:rsidR="00E77DCE">
        <w:t>leg</w:t>
      </w:r>
      <w:proofErr w:type="gramEnd"/>
    </w:p>
    <w:p w14:paraId="49D7E210" w14:textId="03190D5D" w:rsidR="00440BE6" w:rsidRDefault="00440BE6" w:rsidP="00440BE6">
      <w:pPr>
        <w:pStyle w:val="Heading2"/>
      </w:pPr>
      <w:r>
        <w:t>B.1</w:t>
      </w:r>
      <w:r>
        <w:tab/>
        <w:t>General</w:t>
      </w:r>
    </w:p>
    <w:p w14:paraId="7A08638A" w14:textId="77777777" w:rsidR="00440BE6" w:rsidRDefault="00440BE6" w:rsidP="00440BE6">
      <w:pPr>
        <w:spacing w:after="0"/>
      </w:pPr>
      <w:r>
        <w:t>TS 37.340 Section 7.6 states the following:</w:t>
      </w:r>
    </w:p>
    <w:p w14:paraId="2EDF9C45" w14:textId="77777777" w:rsidR="00440BE6" w:rsidRDefault="00440BE6" w:rsidP="00440BE6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0BE6" w14:paraId="2A658E5F" w14:textId="77777777" w:rsidTr="006A514F">
        <w:tc>
          <w:tcPr>
            <w:tcW w:w="9631" w:type="dxa"/>
          </w:tcPr>
          <w:p w14:paraId="537AD5B6" w14:textId="77777777" w:rsidR="00440BE6" w:rsidRDefault="00440BE6" w:rsidP="006A514F">
            <w:pPr>
              <w:spacing w:after="0"/>
            </w:pPr>
            <w:r w:rsidRPr="00673FAC">
              <w:rPr>
                <w:highlight w:val="magenta"/>
              </w:rPr>
              <w:t>Split SRB is supported</w:t>
            </w:r>
            <w:r w:rsidRPr="00FC5CBF">
              <w:t xml:space="preserve"> for both SRB1 and SRB2 (split SRB is not supported for SRB0 and SRB3) in all MR-DC cases. </w:t>
            </w:r>
            <w:r w:rsidRPr="000D1FF6">
              <w:rPr>
                <w:highlight w:val="magenta"/>
              </w:rPr>
              <w:t>RRC PDUs on split SRB</w:t>
            </w:r>
            <w:r w:rsidRPr="00FC5CBF">
              <w:t xml:space="preserve"> are ciphered and integrity protected </w:t>
            </w:r>
            <w:r w:rsidRPr="000D1FF6">
              <w:rPr>
                <w:highlight w:val="magenta"/>
              </w:rPr>
              <w:t>using NR PDCP</w:t>
            </w:r>
            <w:r w:rsidRPr="00FC5CBF">
              <w:t>.</w:t>
            </w:r>
          </w:p>
        </w:tc>
      </w:tr>
    </w:tbl>
    <w:p w14:paraId="15139188" w14:textId="77777777" w:rsidR="00440BE6" w:rsidRDefault="00440BE6" w:rsidP="00440BE6">
      <w:pPr>
        <w:spacing w:after="0"/>
      </w:pPr>
    </w:p>
    <w:p w14:paraId="2AC2B8AB" w14:textId="77777777" w:rsidR="00440BE6" w:rsidRDefault="00440BE6" w:rsidP="00440BE6">
      <w:pPr>
        <w:spacing w:after="0"/>
      </w:pPr>
      <w:r>
        <w:t>TS 37.340 Section 4.2.2 includes:</w:t>
      </w:r>
    </w:p>
    <w:p w14:paraId="0B333CAF" w14:textId="77777777" w:rsidR="00440BE6" w:rsidRDefault="00440BE6" w:rsidP="00440BE6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89"/>
      </w:tblGrid>
      <w:tr w:rsidR="00440BE6" w14:paraId="230F0C13" w14:textId="77777777" w:rsidTr="006A514F">
        <w:tc>
          <w:tcPr>
            <w:tcW w:w="6389" w:type="dxa"/>
          </w:tcPr>
          <w:p w14:paraId="47ABC0C4" w14:textId="77777777" w:rsidR="00440BE6" w:rsidRDefault="00440BE6" w:rsidP="006A514F">
            <w:pPr>
              <w:spacing w:after="0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282DC9D7" wp14:editId="7FA509E8">
                  <wp:extent cx="3920295" cy="2330881"/>
                  <wp:effectExtent l="0" t="0" r="0" b="0"/>
                  <wp:docPr id="130380532" name="Picture 1" descr="A diagram of a diagram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380532" name="Picture 1" descr="A diagram of a diagram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4171" cy="23510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4F0BD2" w14:textId="77777777" w:rsidR="00440BE6" w:rsidRDefault="00440BE6" w:rsidP="00440BE6">
      <w:pPr>
        <w:spacing w:after="0"/>
      </w:pPr>
    </w:p>
    <w:p w14:paraId="5A8545BD" w14:textId="77777777" w:rsidR="00440BE6" w:rsidRDefault="00440BE6" w:rsidP="00440BE6">
      <w:pPr>
        <w:spacing w:after="0"/>
        <w:rPr>
          <w:b/>
          <w:bCs/>
        </w:rPr>
      </w:pPr>
      <w:r>
        <w:rPr>
          <w:b/>
          <w:bCs/>
        </w:rPr>
        <w:t xml:space="preserve">Observation: NR-DC supports the scenario where a UE concurrently has an MN PDCP connection with one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that runs on top of an SN RLC connection to another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45D14451" w14:textId="77777777" w:rsidR="00440BE6" w:rsidRDefault="00440BE6" w:rsidP="00440BE6">
      <w:pPr>
        <w:spacing w:after="0"/>
        <w:rPr>
          <w:b/>
          <w:bCs/>
        </w:rPr>
      </w:pPr>
    </w:p>
    <w:p w14:paraId="0836BD68" w14:textId="77777777" w:rsidR="00440BE6" w:rsidRDefault="00440BE6" w:rsidP="00440BE6">
      <w:pPr>
        <w:spacing w:after="0"/>
      </w:pPr>
      <w:r>
        <w:rPr>
          <w:b/>
          <w:bCs/>
        </w:rPr>
        <w:t xml:space="preserve">Observation: NR-DC supports transport of CP traffic (e.g., split SRB1/2) and UP traffic (e.g., MN-terminated/split DRB) in DL and UL between the UE and the MN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via the SN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370CFA6D" w14:textId="0AB2AB91" w:rsidR="00440BE6" w:rsidRDefault="00440BE6" w:rsidP="00440BE6">
      <w:pPr>
        <w:pStyle w:val="Heading2"/>
      </w:pPr>
      <w:r>
        <w:t>B.2</w:t>
      </w:r>
      <w:r>
        <w:tab/>
        <w:t>Transport-related aspects</w:t>
      </w:r>
    </w:p>
    <w:p w14:paraId="07EFF18E" w14:textId="77777777" w:rsidR="00440BE6" w:rsidRDefault="00440BE6" w:rsidP="00440BE6">
      <w:pPr>
        <w:spacing w:after="0"/>
      </w:pPr>
      <w:r>
        <w:t>TS 38.423 Section 9.2.1.7 includes:</w:t>
      </w:r>
    </w:p>
    <w:p w14:paraId="1B1292C7" w14:textId="77777777" w:rsidR="00440BE6" w:rsidRDefault="00440BE6" w:rsidP="00440BE6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0BE6" w14:paraId="4380D9F3" w14:textId="77777777" w:rsidTr="006A514F">
        <w:tc>
          <w:tcPr>
            <w:tcW w:w="9631" w:type="dxa"/>
          </w:tcPr>
          <w:p w14:paraId="3295ACFE" w14:textId="77777777" w:rsidR="00440BE6" w:rsidRPr="002A5AE1" w:rsidRDefault="00440BE6" w:rsidP="006A514F">
            <w:pPr>
              <w:spacing w:after="0"/>
            </w:pPr>
            <w:r w:rsidRPr="002A5AE1">
              <w:t>9.2.1.7</w:t>
            </w:r>
            <w:r w:rsidRPr="002A5AE1">
              <w:tab/>
              <w:t xml:space="preserve">PDU Session Resource Setup Info – MN </w:t>
            </w:r>
            <w:proofErr w:type="gramStart"/>
            <w:r w:rsidRPr="002A5AE1">
              <w:t>terminated</w:t>
            </w:r>
            <w:proofErr w:type="gramEnd"/>
          </w:p>
          <w:p w14:paraId="331A57CD" w14:textId="77777777" w:rsidR="00440BE6" w:rsidRPr="002A5AE1" w:rsidRDefault="00440BE6" w:rsidP="006A514F">
            <w:pPr>
              <w:spacing w:after="0"/>
            </w:pPr>
            <w:r w:rsidRPr="002A5AE1">
              <w:t>This IE contains information for the addition of S-NG-RAN node resources related to a PDU session for DRBs configured with an MN terminated bearer option.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77"/>
              <w:gridCol w:w="1049"/>
              <w:gridCol w:w="1642"/>
              <w:gridCol w:w="1395"/>
              <w:gridCol w:w="1569"/>
              <w:gridCol w:w="1094"/>
              <w:gridCol w:w="1094"/>
            </w:tblGrid>
            <w:tr w:rsidR="00440BE6" w:rsidRPr="002A5AE1" w14:paraId="3433D8A6" w14:textId="77777777" w:rsidTr="006A514F">
              <w:trPr>
                <w:tblHeader/>
              </w:trPr>
              <w:tc>
                <w:tcPr>
                  <w:tcW w:w="1877" w:type="dxa"/>
                </w:tcPr>
                <w:p w14:paraId="14A730E9" w14:textId="77777777" w:rsidR="00440BE6" w:rsidRPr="002A5AE1" w:rsidRDefault="00440BE6" w:rsidP="006A514F">
                  <w:pPr>
                    <w:spacing w:after="0"/>
                    <w:rPr>
                      <w:b/>
                    </w:rPr>
                  </w:pPr>
                  <w:r w:rsidRPr="002A5AE1">
                    <w:rPr>
                      <w:b/>
                    </w:rPr>
                    <w:t>IE/Group Name</w:t>
                  </w:r>
                </w:p>
              </w:tc>
              <w:tc>
                <w:tcPr>
                  <w:tcW w:w="1049" w:type="dxa"/>
                </w:tcPr>
                <w:p w14:paraId="6D0C2186" w14:textId="77777777" w:rsidR="00440BE6" w:rsidRPr="002A5AE1" w:rsidRDefault="00440BE6" w:rsidP="006A514F">
                  <w:pPr>
                    <w:spacing w:after="0"/>
                    <w:rPr>
                      <w:b/>
                    </w:rPr>
                  </w:pPr>
                  <w:r w:rsidRPr="002A5AE1">
                    <w:rPr>
                      <w:b/>
                    </w:rPr>
                    <w:t>Presence</w:t>
                  </w:r>
                </w:p>
              </w:tc>
              <w:tc>
                <w:tcPr>
                  <w:tcW w:w="1642" w:type="dxa"/>
                </w:tcPr>
                <w:p w14:paraId="056F0B71" w14:textId="77777777" w:rsidR="00440BE6" w:rsidRPr="002A5AE1" w:rsidRDefault="00440BE6" w:rsidP="006A514F">
                  <w:pPr>
                    <w:spacing w:after="0"/>
                    <w:rPr>
                      <w:b/>
                    </w:rPr>
                  </w:pPr>
                  <w:r w:rsidRPr="002A5AE1">
                    <w:rPr>
                      <w:b/>
                    </w:rPr>
                    <w:t>Range</w:t>
                  </w:r>
                </w:p>
              </w:tc>
              <w:tc>
                <w:tcPr>
                  <w:tcW w:w="1395" w:type="dxa"/>
                </w:tcPr>
                <w:p w14:paraId="1016A7F9" w14:textId="77777777" w:rsidR="00440BE6" w:rsidRPr="002A5AE1" w:rsidRDefault="00440BE6" w:rsidP="006A514F">
                  <w:pPr>
                    <w:spacing w:after="0"/>
                    <w:rPr>
                      <w:b/>
                    </w:rPr>
                  </w:pPr>
                  <w:r w:rsidRPr="002A5AE1">
                    <w:rPr>
                      <w:b/>
                    </w:rPr>
                    <w:t>IE type and reference</w:t>
                  </w:r>
                </w:p>
              </w:tc>
              <w:tc>
                <w:tcPr>
                  <w:tcW w:w="1569" w:type="dxa"/>
                </w:tcPr>
                <w:p w14:paraId="5036BE98" w14:textId="77777777" w:rsidR="00440BE6" w:rsidRPr="002A5AE1" w:rsidRDefault="00440BE6" w:rsidP="006A514F">
                  <w:pPr>
                    <w:spacing w:after="0"/>
                    <w:rPr>
                      <w:b/>
                    </w:rPr>
                  </w:pPr>
                  <w:r w:rsidRPr="002A5AE1">
                    <w:rPr>
                      <w:b/>
                    </w:rPr>
                    <w:t>Semantics description</w:t>
                  </w:r>
                </w:p>
              </w:tc>
              <w:tc>
                <w:tcPr>
                  <w:tcW w:w="1094" w:type="dxa"/>
                </w:tcPr>
                <w:p w14:paraId="5F3A9D77" w14:textId="77777777" w:rsidR="00440BE6" w:rsidRPr="002A5AE1" w:rsidRDefault="00440BE6" w:rsidP="006A514F">
                  <w:pPr>
                    <w:spacing w:after="0"/>
                    <w:rPr>
                      <w:b/>
                    </w:rPr>
                  </w:pPr>
                  <w:r w:rsidRPr="002A5AE1">
                    <w:rPr>
                      <w:b/>
                    </w:rPr>
                    <w:t>Criticality</w:t>
                  </w:r>
                </w:p>
              </w:tc>
              <w:tc>
                <w:tcPr>
                  <w:tcW w:w="1094" w:type="dxa"/>
                </w:tcPr>
                <w:p w14:paraId="66B7CCAC" w14:textId="77777777" w:rsidR="00440BE6" w:rsidRPr="002A5AE1" w:rsidRDefault="00440BE6" w:rsidP="006A514F">
                  <w:pPr>
                    <w:spacing w:after="0"/>
                    <w:rPr>
                      <w:b/>
                    </w:rPr>
                  </w:pPr>
                  <w:r w:rsidRPr="002A5AE1">
                    <w:rPr>
                      <w:b/>
                    </w:rPr>
                    <w:t>Assigned Criticality</w:t>
                  </w:r>
                </w:p>
              </w:tc>
            </w:tr>
            <w:tr w:rsidR="00440BE6" w:rsidRPr="002A5AE1" w14:paraId="79620BB6" w14:textId="77777777" w:rsidTr="006A514F">
              <w:tc>
                <w:tcPr>
                  <w:tcW w:w="9720" w:type="dxa"/>
                  <w:gridSpan w:val="7"/>
                </w:tcPr>
                <w:p w14:paraId="440B1CF0" w14:textId="77777777" w:rsidR="00440BE6" w:rsidRPr="002A5AE1" w:rsidRDefault="00440BE6" w:rsidP="006A514F">
                  <w:pPr>
                    <w:spacing w:after="0"/>
                  </w:pPr>
                  <w:r>
                    <w:t>…</w:t>
                  </w:r>
                </w:p>
              </w:tc>
            </w:tr>
            <w:tr w:rsidR="00440BE6" w:rsidRPr="002A5AE1" w14:paraId="5FE13EA8" w14:textId="77777777" w:rsidTr="006A514F">
              <w:tc>
                <w:tcPr>
                  <w:tcW w:w="1877" w:type="dxa"/>
                </w:tcPr>
                <w:p w14:paraId="41682DDE" w14:textId="77777777" w:rsidR="00440BE6" w:rsidRPr="002A5AE1" w:rsidRDefault="00440BE6" w:rsidP="006A514F">
                  <w:pPr>
                    <w:spacing w:after="0"/>
                    <w:rPr>
                      <w:b/>
                    </w:rPr>
                  </w:pPr>
                  <w:r w:rsidRPr="002A5AE1">
                    <w:rPr>
                      <w:b/>
                    </w:rPr>
                    <w:t>DRBs To Be Setup List</w:t>
                  </w:r>
                </w:p>
              </w:tc>
              <w:tc>
                <w:tcPr>
                  <w:tcW w:w="1049" w:type="dxa"/>
                </w:tcPr>
                <w:p w14:paraId="54B47517" w14:textId="77777777" w:rsidR="00440BE6" w:rsidRPr="002A5AE1" w:rsidRDefault="00440BE6" w:rsidP="006A514F">
                  <w:pPr>
                    <w:spacing w:after="0"/>
                  </w:pPr>
                </w:p>
              </w:tc>
              <w:tc>
                <w:tcPr>
                  <w:tcW w:w="1642" w:type="dxa"/>
                </w:tcPr>
                <w:p w14:paraId="29FCCC39" w14:textId="77777777" w:rsidR="00440BE6" w:rsidRPr="002A5AE1" w:rsidRDefault="00440BE6" w:rsidP="006A514F">
                  <w:pPr>
                    <w:spacing w:after="0"/>
                    <w:rPr>
                      <w:bCs/>
                      <w:i/>
                    </w:rPr>
                  </w:pPr>
                  <w:r w:rsidRPr="002A5AE1">
                    <w:rPr>
                      <w:bCs/>
                      <w:i/>
                    </w:rPr>
                    <w:t>1</w:t>
                  </w:r>
                </w:p>
              </w:tc>
              <w:tc>
                <w:tcPr>
                  <w:tcW w:w="1395" w:type="dxa"/>
                </w:tcPr>
                <w:p w14:paraId="62336A84" w14:textId="77777777" w:rsidR="00440BE6" w:rsidRPr="002A5AE1" w:rsidRDefault="00440BE6" w:rsidP="006A514F">
                  <w:pPr>
                    <w:spacing w:after="0"/>
                  </w:pPr>
                </w:p>
              </w:tc>
              <w:tc>
                <w:tcPr>
                  <w:tcW w:w="1569" w:type="dxa"/>
                </w:tcPr>
                <w:p w14:paraId="698A328D" w14:textId="77777777" w:rsidR="00440BE6" w:rsidRPr="002A5AE1" w:rsidRDefault="00440BE6" w:rsidP="006A514F">
                  <w:pPr>
                    <w:spacing w:after="0"/>
                    <w:rPr>
                      <w:iCs/>
                    </w:rPr>
                  </w:pPr>
                </w:p>
              </w:tc>
              <w:tc>
                <w:tcPr>
                  <w:tcW w:w="1094" w:type="dxa"/>
                </w:tcPr>
                <w:p w14:paraId="75C23AF0" w14:textId="77777777" w:rsidR="00440BE6" w:rsidRPr="002A5AE1" w:rsidRDefault="00440BE6" w:rsidP="006A514F">
                  <w:pPr>
                    <w:spacing w:after="0"/>
                  </w:pPr>
                  <w:r w:rsidRPr="002A5AE1">
                    <w:t>–</w:t>
                  </w:r>
                </w:p>
              </w:tc>
              <w:tc>
                <w:tcPr>
                  <w:tcW w:w="1094" w:type="dxa"/>
                </w:tcPr>
                <w:p w14:paraId="375C02B9" w14:textId="77777777" w:rsidR="00440BE6" w:rsidRPr="002A5AE1" w:rsidRDefault="00440BE6" w:rsidP="006A514F">
                  <w:pPr>
                    <w:spacing w:after="0"/>
                  </w:pPr>
                </w:p>
              </w:tc>
            </w:tr>
            <w:tr w:rsidR="00440BE6" w:rsidRPr="002A5AE1" w14:paraId="4B3DFFCA" w14:textId="77777777" w:rsidTr="006A514F">
              <w:tc>
                <w:tcPr>
                  <w:tcW w:w="1877" w:type="dxa"/>
                </w:tcPr>
                <w:p w14:paraId="5F2DAFDC" w14:textId="77777777" w:rsidR="00440BE6" w:rsidRPr="002A5AE1" w:rsidRDefault="00440BE6" w:rsidP="006A514F">
                  <w:pPr>
                    <w:spacing w:after="0"/>
                    <w:rPr>
                      <w:b/>
                    </w:rPr>
                  </w:pPr>
                  <w:r w:rsidRPr="002A5AE1">
                    <w:rPr>
                      <w:b/>
                    </w:rPr>
                    <w:t>&gt;DRBs to Be Setup Item</w:t>
                  </w:r>
                </w:p>
              </w:tc>
              <w:tc>
                <w:tcPr>
                  <w:tcW w:w="1049" w:type="dxa"/>
                </w:tcPr>
                <w:p w14:paraId="76C07C49" w14:textId="77777777" w:rsidR="00440BE6" w:rsidRPr="002A5AE1" w:rsidRDefault="00440BE6" w:rsidP="006A514F">
                  <w:pPr>
                    <w:spacing w:after="0"/>
                  </w:pPr>
                </w:p>
              </w:tc>
              <w:tc>
                <w:tcPr>
                  <w:tcW w:w="1642" w:type="dxa"/>
                </w:tcPr>
                <w:p w14:paraId="516CF5E7" w14:textId="77777777" w:rsidR="00440BE6" w:rsidRPr="002A5AE1" w:rsidRDefault="00440BE6" w:rsidP="006A514F">
                  <w:pPr>
                    <w:spacing w:after="0"/>
                    <w:rPr>
                      <w:bCs/>
                      <w:i/>
                    </w:rPr>
                  </w:pPr>
                  <w:r w:rsidRPr="002A5AE1">
                    <w:rPr>
                      <w:bCs/>
                      <w:i/>
                    </w:rPr>
                    <w:t>1</w:t>
                  </w:r>
                  <w:proofErr w:type="gramStart"/>
                  <w:r w:rsidRPr="002A5AE1">
                    <w:rPr>
                      <w:bCs/>
                      <w:i/>
                    </w:rPr>
                    <w:t xml:space="preserve"> ..</w:t>
                  </w:r>
                  <w:proofErr w:type="gramEnd"/>
                  <w:r w:rsidRPr="002A5AE1">
                    <w:rPr>
                      <w:bCs/>
                      <w:i/>
                    </w:rPr>
                    <w:t xml:space="preserve"> &lt;</w:t>
                  </w:r>
                  <w:proofErr w:type="spellStart"/>
                  <w:r w:rsidRPr="002A5AE1">
                    <w:rPr>
                      <w:bCs/>
                      <w:i/>
                    </w:rPr>
                    <w:t>maxnoofDRBs</w:t>
                  </w:r>
                  <w:proofErr w:type="spellEnd"/>
                  <w:r w:rsidRPr="002A5AE1">
                    <w:rPr>
                      <w:bCs/>
                      <w:i/>
                    </w:rPr>
                    <w:t>&gt;</w:t>
                  </w:r>
                </w:p>
              </w:tc>
              <w:tc>
                <w:tcPr>
                  <w:tcW w:w="1395" w:type="dxa"/>
                </w:tcPr>
                <w:p w14:paraId="5C2282A5" w14:textId="77777777" w:rsidR="00440BE6" w:rsidRPr="002A5AE1" w:rsidRDefault="00440BE6" w:rsidP="006A514F">
                  <w:pPr>
                    <w:spacing w:after="0"/>
                  </w:pPr>
                </w:p>
              </w:tc>
              <w:tc>
                <w:tcPr>
                  <w:tcW w:w="1569" w:type="dxa"/>
                </w:tcPr>
                <w:p w14:paraId="32FAEB14" w14:textId="77777777" w:rsidR="00440BE6" w:rsidRPr="002A5AE1" w:rsidRDefault="00440BE6" w:rsidP="006A514F">
                  <w:pPr>
                    <w:spacing w:after="0"/>
                    <w:rPr>
                      <w:iCs/>
                    </w:rPr>
                  </w:pPr>
                </w:p>
              </w:tc>
              <w:tc>
                <w:tcPr>
                  <w:tcW w:w="1094" w:type="dxa"/>
                </w:tcPr>
                <w:p w14:paraId="5F1930C3" w14:textId="77777777" w:rsidR="00440BE6" w:rsidRPr="002A5AE1" w:rsidRDefault="00440BE6" w:rsidP="006A514F">
                  <w:pPr>
                    <w:spacing w:after="0"/>
                  </w:pPr>
                  <w:r w:rsidRPr="002A5AE1">
                    <w:t>–</w:t>
                  </w:r>
                </w:p>
              </w:tc>
              <w:tc>
                <w:tcPr>
                  <w:tcW w:w="1094" w:type="dxa"/>
                </w:tcPr>
                <w:p w14:paraId="64708227" w14:textId="77777777" w:rsidR="00440BE6" w:rsidRPr="002A5AE1" w:rsidRDefault="00440BE6" w:rsidP="006A514F">
                  <w:pPr>
                    <w:spacing w:after="0"/>
                  </w:pPr>
                </w:p>
              </w:tc>
            </w:tr>
            <w:tr w:rsidR="00440BE6" w:rsidRPr="002A5AE1" w14:paraId="4629B03D" w14:textId="77777777" w:rsidTr="006A514F">
              <w:tc>
                <w:tcPr>
                  <w:tcW w:w="1877" w:type="dxa"/>
                </w:tcPr>
                <w:p w14:paraId="248AB842" w14:textId="77777777" w:rsidR="00440BE6" w:rsidRPr="002A5AE1" w:rsidRDefault="00440BE6" w:rsidP="006A514F">
                  <w:pPr>
                    <w:spacing w:after="0"/>
                  </w:pPr>
                  <w:r w:rsidRPr="002A5AE1">
                    <w:t>&gt;&gt;</w:t>
                  </w:r>
                  <w:r w:rsidRPr="002A5AE1">
                    <w:rPr>
                      <w:highlight w:val="blue"/>
                    </w:rPr>
                    <w:t>DRB ID</w:t>
                  </w:r>
                </w:p>
              </w:tc>
              <w:tc>
                <w:tcPr>
                  <w:tcW w:w="1049" w:type="dxa"/>
                </w:tcPr>
                <w:p w14:paraId="78CB8793" w14:textId="77777777" w:rsidR="00440BE6" w:rsidRPr="002A5AE1" w:rsidRDefault="00440BE6" w:rsidP="006A514F">
                  <w:pPr>
                    <w:spacing w:after="0"/>
                  </w:pPr>
                  <w:r w:rsidRPr="002A5AE1">
                    <w:t>M</w:t>
                  </w:r>
                </w:p>
              </w:tc>
              <w:tc>
                <w:tcPr>
                  <w:tcW w:w="1642" w:type="dxa"/>
                </w:tcPr>
                <w:p w14:paraId="331D1D2C" w14:textId="77777777" w:rsidR="00440BE6" w:rsidRPr="002A5AE1" w:rsidRDefault="00440BE6" w:rsidP="006A514F">
                  <w:pPr>
                    <w:spacing w:after="0"/>
                    <w:rPr>
                      <w:bCs/>
                      <w:i/>
                    </w:rPr>
                  </w:pPr>
                </w:p>
              </w:tc>
              <w:tc>
                <w:tcPr>
                  <w:tcW w:w="1395" w:type="dxa"/>
                </w:tcPr>
                <w:p w14:paraId="7EF4E3BE" w14:textId="77777777" w:rsidR="00440BE6" w:rsidRPr="002A5AE1" w:rsidRDefault="00440BE6" w:rsidP="006A514F">
                  <w:pPr>
                    <w:spacing w:after="0"/>
                  </w:pPr>
                  <w:r w:rsidRPr="002A5AE1">
                    <w:t>9.2.3.33</w:t>
                  </w:r>
                </w:p>
              </w:tc>
              <w:tc>
                <w:tcPr>
                  <w:tcW w:w="1569" w:type="dxa"/>
                </w:tcPr>
                <w:p w14:paraId="13D1EA29" w14:textId="77777777" w:rsidR="00440BE6" w:rsidRPr="002A5AE1" w:rsidRDefault="00440BE6" w:rsidP="006A514F">
                  <w:pPr>
                    <w:spacing w:after="0"/>
                  </w:pPr>
                </w:p>
              </w:tc>
              <w:tc>
                <w:tcPr>
                  <w:tcW w:w="1094" w:type="dxa"/>
                </w:tcPr>
                <w:p w14:paraId="7710DD5D" w14:textId="77777777" w:rsidR="00440BE6" w:rsidRPr="002A5AE1" w:rsidRDefault="00440BE6" w:rsidP="006A514F">
                  <w:pPr>
                    <w:spacing w:after="0"/>
                  </w:pPr>
                  <w:r w:rsidRPr="002A5AE1">
                    <w:t>–</w:t>
                  </w:r>
                </w:p>
              </w:tc>
              <w:tc>
                <w:tcPr>
                  <w:tcW w:w="1094" w:type="dxa"/>
                </w:tcPr>
                <w:p w14:paraId="5D093B02" w14:textId="77777777" w:rsidR="00440BE6" w:rsidRPr="002A5AE1" w:rsidRDefault="00440BE6" w:rsidP="006A514F">
                  <w:pPr>
                    <w:spacing w:after="0"/>
                  </w:pPr>
                </w:p>
              </w:tc>
            </w:tr>
            <w:tr w:rsidR="00440BE6" w:rsidRPr="002A5AE1" w14:paraId="7089906C" w14:textId="77777777" w:rsidTr="006A514F">
              <w:tc>
                <w:tcPr>
                  <w:tcW w:w="1877" w:type="dxa"/>
                </w:tcPr>
                <w:p w14:paraId="485AFF4F" w14:textId="77777777" w:rsidR="00440BE6" w:rsidRPr="002A5AE1" w:rsidRDefault="00440BE6" w:rsidP="006A514F">
                  <w:pPr>
                    <w:spacing w:after="0"/>
                  </w:pPr>
                  <w:r w:rsidRPr="002A5AE1">
                    <w:t>&gt;&gt;</w:t>
                  </w:r>
                  <w:r w:rsidRPr="002A5AE1">
                    <w:rPr>
                      <w:highlight w:val="blue"/>
                    </w:rPr>
                    <w:t>MN UL PDCP UP TNL Information</w:t>
                  </w:r>
                </w:p>
              </w:tc>
              <w:tc>
                <w:tcPr>
                  <w:tcW w:w="1049" w:type="dxa"/>
                </w:tcPr>
                <w:p w14:paraId="660149CC" w14:textId="77777777" w:rsidR="00440BE6" w:rsidRPr="002A5AE1" w:rsidRDefault="00440BE6" w:rsidP="006A514F">
                  <w:pPr>
                    <w:spacing w:after="0"/>
                  </w:pPr>
                  <w:r w:rsidRPr="002A5AE1">
                    <w:t>M</w:t>
                  </w:r>
                </w:p>
              </w:tc>
              <w:tc>
                <w:tcPr>
                  <w:tcW w:w="1642" w:type="dxa"/>
                </w:tcPr>
                <w:p w14:paraId="5A78F79E" w14:textId="77777777" w:rsidR="00440BE6" w:rsidRPr="002A5AE1" w:rsidRDefault="00440BE6" w:rsidP="006A514F">
                  <w:pPr>
                    <w:spacing w:after="0"/>
                    <w:rPr>
                      <w:bCs/>
                      <w:i/>
                    </w:rPr>
                  </w:pPr>
                </w:p>
              </w:tc>
              <w:tc>
                <w:tcPr>
                  <w:tcW w:w="1395" w:type="dxa"/>
                </w:tcPr>
                <w:p w14:paraId="6DC04070" w14:textId="77777777" w:rsidR="00440BE6" w:rsidRPr="002A5AE1" w:rsidRDefault="00440BE6" w:rsidP="006A514F">
                  <w:pPr>
                    <w:spacing w:after="0"/>
                  </w:pPr>
                  <w:r w:rsidRPr="002A5AE1">
                    <w:rPr>
                      <w:highlight w:val="blue"/>
                    </w:rPr>
                    <w:t>UP Transport Parameters 9.2.3.76</w:t>
                  </w:r>
                </w:p>
              </w:tc>
              <w:tc>
                <w:tcPr>
                  <w:tcW w:w="1569" w:type="dxa"/>
                </w:tcPr>
                <w:p w14:paraId="0374F2F1" w14:textId="77777777" w:rsidR="00440BE6" w:rsidRPr="002A5AE1" w:rsidRDefault="00440BE6" w:rsidP="006A514F">
                  <w:pPr>
                    <w:spacing w:after="0"/>
                  </w:pPr>
                  <w:r w:rsidRPr="002A5AE1">
                    <w:rPr>
                      <w:highlight w:val="blue"/>
                    </w:rPr>
                    <w:t xml:space="preserve">M-NG-RAN node endpoint(s) of a DRB’s </w:t>
                  </w:r>
                  <w:proofErr w:type="spellStart"/>
                  <w:r w:rsidRPr="002A5AE1">
                    <w:rPr>
                      <w:highlight w:val="blue"/>
                    </w:rPr>
                    <w:t>Xn</w:t>
                  </w:r>
                  <w:proofErr w:type="spellEnd"/>
                  <w:r w:rsidRPr="002A5AE1">
                    <w:rPr>
                      <w:highlight w:val="blue"/>
                    </w:rPr>
                    <w:t>-U transport bearer</w:t>
                  </w:r>
                  <w:r w:rsidRPr="002A5AE1">
                    <w:t xml:space="preserve"> at its PDCP resource. For delivery of UL PDUs.</w:t>
                  </w:r>
                </w:p>
              </w:tc>
              <w:tc>
                <w:tcPr>
                  <w:tcW w:w="1094" w:type="dxa"/>
                </w:tcPr>
                <w:p w14:paraId="3898AA8B" w14:textId="77777777" w:rsidR="00440BE6" w:rsidRPr="002A5AE1" w:rsidRDefault="00440BE6" w:rsidP="006A514F">
                  <w:pPr>
                    <w:spacing w:after="0"/>
                  </w:pPr>
                  <w:r w:rsidRPr="002A5AE1">
                    <w:t>–</w:t>
                  </w:r>
                </w:p>
              </w:tc>
              <w:tc>
                <w:tcPr>
                  <w:tcW w:w="1094" w:type="dxa"/>
                </w:tcPr>
                <w:p w14:paraId="53D369AA" w14:textId="77777777" w:rsidR="00440BE6" w:rsidRPr="002A5AE1" w:rsidRDefault="00440BE6" w:rsidP="006A514F">
                  <w:pPr>
                    <w:spacing w:after="0"/>
                  </w:pPr>
                </w:p>
              </w:tc>
            </w:tr>
            <w:tr w:rsidR="00440BE6" w:rsidRPr="002A5AE1" w14:paraId="226BBB3C" w14:textId="77777777" w:rsidTr="006A514F">
              <w:tc>
                <w:tcPr>
                  <w:tcW w:w="9720" w:type="dxa"/>
                  <w:gridSpan w:val="7"/>
                </w:tcPr>
                <w:p w14:paraId="68766E20" w14:textId="77777777" w:rsidR="00440BE6" w:rsidRPr="002A5AE1" w:rsidRDefault="00440BE6" w:rsidP="006A514F">
                  <w:pPr>
                    <w:spacing w:after="0"/>
                  </w:pPr>
                  <w:r>
                    <w:t>…</w:t>
                  </w:r>
                </w:p>
              </w:tc>
            </w:tr>
          </w:tbl>
          <w:p w14:paraId="19FABF12" w14:textId="77777777" w:rsidR="00440BE6" w:rsidRDefault="00440BE6" w:rsidP="006A514F">
            <w:pPr>
              <w:spacing w:after="0"/>
            </w:pPr>
          </w:p>
        </w:tc>
      </w:tr>
    </w:tbl>
    <w:p w14:paraId="413612E6" w14:textId="77777777" w:rsidR="00440BE6" w:rsidRDefault="00440BE6" w:rsidP="00440BE6">
      <w:pPr>
        <w:spacing w:after="0"/>
      </w:pPr>
    </w:p>
    <w:p w14:paraId="527FD04E" w14:textId="77777777" w:rsidR="00440BE6" w:rsidRDefault="00440BE6" w:rsidP="00440BE6">
      <w:pPr>
        <w:spacing w:after="0"/>
      </w:pPr>
      <w:r>
        <w:t>TS 38.423 Section 9.2.1.8 includes:</w:t>
      </w:r>
    </w:p>
    <w:p w14:paraId="0C671682" w14:textId="77777777" w:rsidR="00440BE6" w:rsidRDefault="00440BE6" w:rsidP="00440BE6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0BE6" w14:paraId="6E0DCC5F" w14:textId="77777777" w:rsidTr="006A514F">
        <w:tc>
          <w:tcPr>
            <w:tcW w:w="9631" w:type="dxa"/>
          </w:tcPr>
          <w:p w14:paraId="69D7285B" w14:textId="77777777" w:rsidR="00440BE6" w:rsidRPr="00545E26" w:rsidRDefault="00440BE6" w:rsidP="006A514F">
            <w:pPr>
              <w:spacing w:after="0"/>
            </w:pPr>
            <w:r w:rsidRPr="00545E26">
              <w:t>9.2.1.8</w:t>
            </w:r>
            <w:r w:rsidRPr="00545E26">
              <w:tab/>
              <w:t xml:space="preserve">PDU Session Resource Setup Response Info – MN </w:t>
            </w:r>
            <w:proofErr w:type="gramStart"/>
            <w:r w:rsidRPr="00545E26">
              <w:t>terminated</w:t>
            </w:r>
            <w:proofErr w:type="gramEnd"/>
          </w:p>
          <w:p w14:paraId="7E340E8F" w14:textId="77777777" w:rsidR="00440BE6" w:rsidRPr="00545E26" w:rsidRDefault="00440BE6" w:rsidP="006A514F">
            <w:pPr>
              <w:spacing w:after="0"/>
            </w:pPr>
            <w:r w:rsidRPr="00545E26">
              <w:t>This IE contains the result of the addition of S-NG-RAN node resources related to a PDU session for DRBs configured with an MN terminated bearer option.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77"/>
              <w:gridCol w:w="1049"/>
              <w:gridCol w:w="1642"/>
              <w:gridCol w:w="1395"/>
              <w:gridCol w:w="1569"/>
              <w:gridCol w:w="1094"/>
              <w:gridCol w:w="1094"/>
            </w:tblGrid>
            <w:tr w:rsidR="00440BE6" w:rsidRPr="00545E26" w14:paraId="72512F3D" w14:textId="77777777" w:rsidTr="006A514F">
              <w:trPr>
                <w:tblHeader/>
              </w:trPr>
              <w:tc>
                <w:tcPr>
                  <w:tcW w:w="1877" w:type="dxa"/>
                </w:tcPr>
                <w:p w14:paraId="2E1F8C8B" w14:textId="77777777" w:rsidR="00440BE6" w:rsidRPr="00545E26" w:rsidRDefault="00440BE6" w:rsidP="006A514F">
                  <w:pPr>
                    <w:spacing w:after="0"/>
                    <w:rPr>
                      <w:b/>
                    </w:rPr>
                  </w:pPr>
                  <w:r w:rsidRPr="00545E26">
                    <w:rPr>
                      <w:b/>
                    </w:rPr>
                    <w:t>IE/Group Name</w:t>
                  </w:r>
                </w:p>
              </w:tc>
              <w:tc>
                <w:tcPr>
                  <w:tcW w:w="1049" w:type="dxa"/>
                </w:tcPr>
                <w:p w14:paraId="0B5F8F6F" w14:textId="77777777" w:rsidR="00440BE6" w:rsidRPr="00545E26" w:rsidRDefault="00440BE6" w:rsidP="006A514F">
                  <w:pPr>
                    <w:spacing w:after="0"/>
                    <w:rPr>
                      <w:b/>
                    </w:rPr>
                  </w:pPr>
                  <w:r w:rsidRPr="00545E26">
                    <w:rPr>
                      <w:b/>
                    </w:rPr>
                    <w:t>Presence</w:t>
                  </w:r>
                </w:p>
              </w:tc>
              <w:tc>
                <w:tcPr>
                  <w:tcW w:w="1642" w:type="dxa"/>
                </w:tcPr>
                <w:p w14:paraId="6C0E4E1E" w14:textId="77777777" w:rsidR="00440BE6" w:rsidRPr="00545E26" w:rsidRDefault="00440BE6" w:rsidP="006A514F">
                  <w:pPr>
                    <w:spacing w:after="0"/>
                    <w:rPr>
                      <w:b/>
                    </w:rPr>
                  </w:pPr>
                  <w:r w:rsidRPr="00545E26">
                    <w:rPr>
                      <w:b/>
                    </w:rPr>
                    <w:t>Range</w:t>
                  </w:r>
                </w:p>
              </w:tc>
              <w:tc>
                <w:tcPr>
                  <w:tcW w:w="1395" w:type="dxa"/>
                </w:tcPr>
                <w:p w14:paraId="7BD7C8F6" w14:textId="77777777" w:rsidR="00440BE6" w:rsidRPr="00545E26" w:rsidRDefault="00440BE6" w:rsidP="006A514F">
                  <w:pPr>
                    <w:spacing w:after="0"/>
                    <w:rPr>
                      <w:b/>
                    </w:rPr>
                  </w:pPr>
                  <w:r w:rsidRPr="00545E26">
                    <w:rPr>
                      <w:b/>
                    </w:rPr>
                    <w:t>IE type and reference</w:t>
                  </w:r>
                </w:p>
              </w:tc>
              <w:tc>
                <w:tcPr>
                  <w:tcW w:w="1569" w:type="dxa"/>
                </w:tcPr>
                <w:p w14:paraId="20456D25" w14:textId="77777777" w:rsidR="00440BE6" w:rsidRPr="00545E26" w:rsidRDefault="00440BE6" w:rsidP="006A514F">
                  <w:pPr>
                    <w:spacing w:after="0"/>
                    <w:rPr>
                      <w:b/>
                    </w:rPr>
                  </w:pPr>
                  <w:r w:rsidRPr="00545E26">
                    <w:rPr>
                      <w:b/>
                    </w:rPr>
                    <w:t>Semantics description</w:t>
                  </w:r>
                </w:p>
              </w:tc>
              <w:tc>
                <w:tcPr>
                  <w:tcW w:w="1094" w:type="dxa"/>
                </w:tcPr>
                <w:p w14:paraId="2278EDF3" w14:textId="77777777" w:rsidR="00440BE6" w:rsidRPr="00545E26" w:rsidRDefault="00440BE6" w:rsidP="006A514F">
                  <w:pPr>
                    <w:spacing w:after="0"/>
                    <w:rPr>
                      <w:b/>
                    </w:rPr>
                  </w:pPr>
                  <w:r w:rsidRPr="00545E26">
                    <w:rPr>
                      <w:b/>
                    </w:rPr>
                    <w:t>Criticality</w:t>
                  </w:r>
                </w:p>
              </w:tc>
              <w:tc>
                <w:tcPr>
                  <w:tcW w:w="1094" w:type="dxa"/>
                </w:tcPr>
                <w:p w14:paraId="144D3E06" w14:textId="77777777" w:rsidR="00440BE6" w:rsidRPr="00545E26" w:rsidRDefault="00440BE6" w:rsidP="006A514F">
                  <w:pPr>
                    <w:spacing w:after="0"/>
                    <w:rPr>
                      <w:b/>
                    </w:rPr>
                  </w:pPr>
                  <w:r w:rsidRPr="00545E26">
                    <w:rPr>
                      <w:b/>
                    </w:rPr>
                    <w:t>Assigned Criticality</w:t>
                  </w:r>
                </w:p>
              </w:tc>
            </w:tr>
            <w:tr w:rsidR="00440BE6" w:rsidRPr="00545E26" w14:paraId="6E135213" w14:textId="77777777" w:rsidTr="006A514F">
              <w:tc>
                <w:tcPr>
                  <w:tcW w:w="1877" w:type="dxa"/>
                </w:tcPr>
                <w:p w14:paraId="2F8E26CE" w14:textId="77777777" w:rsidR="00440BE6" w:rsidRPr="00545E26" w:rsidRDefault="00440BE6" w:rsidP="006A514F">
                  <w:pPr>
                    <w:spacing w:after="0"/>
                    <w:rPr>
                      <w:b/>
                    </w:rPr>
                  </w:pPr>
                  <w:r w:rsidRPr="00545E26">
                    <w:rPr>
                      <w:b/>
                    </w:rPr>
                    <w:t>DRBs Admitted List</w:t>
                  </w:r>
                </w:p>
              </w:tc>
              <w:tc>
                <w:tcPr>
                  <w:tcW w:w="1049" w:type="dxa"/>
                </w:tcPr>
                <w:p w14:paraId="7B73792F" w14:textId="77777777" w:rsidR="00440BE6" w:rsidRPr="00545E26" w:rsidRDefault="00440BE6" w:rsidP="006A514F">
                  <w:pPr>
                    <w:spacing w:after="0"/>
                  </w:pPr>
                </w:p>
              </w:tc>
              <w:tc>
                <w:tcPr>
                  <w:tcW w:w="1642" w:type="dxa"/>
                </w:tcPr>
                <w:p w14:paraId="17FD03CD" w14:textId="77777777" w:rsidR="00440BE6" w:rsidRPr="00545E26" w:rsidRDefault="00440BE6" w:rsidP="006A514F">
                  <w:pPr>
                    <w:spacing w:after="0"/>
                    <w:rPr>
                      <w:bCs/>
                      <w:i/>
                    </w:rPr>
                  </w:pPr>
                  <w:r w:rsidRPr="00545E26">
                    <w:rPr>
                      <w:bCs/>
                      <w:i/>
                    </w:rPr>
                    <w:t>1</w:t>
                  </w:r>
                </w:p>
              </w:tc>
              <w:tc>
                <w:tcPr>
                  <w:tcW w:w="1395" w:type="dxa"/>
                </w:tcPr>
                <w:p w14:paraId="60878F89" w14:textId="77777777" w:rsidR="00440BE6" w:rsidRPr="00545E26" w:rsidRDefault="00440BE6" w:rsidP="006A514F">
                  <w:pPr>
                    <w:spacing w:after="0"/>
                  </w:pPr>
                </w:p>
              </w:tc>
              <w:tc>
                <w:tcPr>
                  <w:tcW w:w="1569" w:type="dxa"/>
                </w:tcPr>
                <w:p w14:paraId="4B9A6039" w14:textId="77777777" w:rsidR="00440BE6" w:rsidRPr="00545E26" w:rsidRDefault="00440BE6" w:rsidP="006A514F">
                  <w:pPr>
                    <w:spacing w:after="0"/>
                    <w:rPr>
                      <w:iCs/>
                    </w:rPr>
                  </w:pPr>
                </w:p>
              </w:tc>
              <w:tc>
                <w:tcPr>
                  <w:tcW w:w="1094" w:type="dxa"/>
                </w:tcPr>
                <w:p w14:paraId="7C6A424B" w14:textId="77777777" w:rsidR="00440BE6" w:rsidRPr="00545E26" w:rsidRDefault="00440BE6" w:rsidP="006A514F">
                  <w:pPr>
                    <w:spacing w:after="0"/>
                  </w:pPr>
                  <w:r w:rsidRPr="00545E26">
                    <w:t>–</w:t>
                  </w:r>
                </w:p>
              </w:tc>
              <w:tc>
                <w:tcPr>
                  <w:tcW w:w="1094" w:type="dxa"/>
                </w:tcPr>
                <w:p w14:paraId="137E446A" w14:textId="77777777" w:rsidR="00440BE6" w:rsidRPr="00545E26" w:rsidRDefault="00440BE6" w:rsidP="006A514F">
                  <w:pPr>
                    <w:spacing w:after="0"/>
                  </w:pPr>
                </w:p>
              </w:tc>
            </w:tr>
            <w:tr w:rsidR="00440BE6" w:rsidRPr="00545E26" w14:paraId="30F5A14A" w14:textId="77777777" w:rsidTr="006A514F">
              <w:tc>
                <w:tcPr>
                  <w:tcW w:w="1877" w:type="dxa"/>
                </w:tcPr>
                <w:p w14:paraId="76408C40" w14:textId="77777777" w:rsidR="00440BE6" w:rsidRPr="00545E26" w:rsidRDefault="00440BE6" w:rsidP="006A514F">
                  <w:pPr>
                    <w:spacing w:after="0"/>
                    <w:rPr>
                      <w:b/>
                    </w:rPr>
                  </w:pPr>
                  <w:r w:rsidRPr="00545E26">
                    <w:rPr>
                      <w:b/>
                    </w:rPr>
                    <w:t>&gt;DRBs Admitted Item</w:t>
                  </w:r>
                </w:p>
              </w:tc>
              <w:tc>
                <w:tcPr>
                  <w:tcW w:w="1049" w:type="dxa"/>
                </w:tcPr>
                <w:p w14:paraId="25515C14" w14:textId="77777777" w:rsidR="00440BE6" w:rsidRPr="00545E26" w:rsidRDefault="00440BE6" w:rsidP="006A514F">
                  <w:pPr>
                    <w:spacing w:after="0"/>
                  </w:pPr>
                </w:p>
              </w:tc>
              <w:tc>
                <w:tcPr>
                  <w:tcW w:w="1642" w:type="dxa"/>
                </w:tcPr>
                <w:p w14:paraId="3D46233D" w14:textId="77777777" w:rsidR="00440BE6" w:rsidRPr="00545E26" w:rsidRDefault="00440BE6" w:rsidP="006A514F">
                  <w:pPr>
                    <w:spacing w:after="0"/>
                    <w:rPr>
                      <w:bCs/>
                      <w:i/>
                    </w:rPr>
                  </w:pPr>
                  <w:r w:rsidRPr="00545E26">
                    <w:rPr>
                      <w:bCs/>
                      <w:i/>
                    </w:rPr>
                    <w:t>1</w:t>
                  </w:r>
                  <w:proofErr w:type="gramStart"/>
                  <w:r w:rsidRPr="00545E26">
                    <w:rPr>
                      <w:bCs/>
                      <w:i/>
                    </w:rPr>
                    <w:t xml:space="preserve"> ..</w:t>
                  </w:r>
                  <w:proofErr w:type="gramEnd"/>
                  <w:r w:rsidRPr="00545E26">
                    <w:rPr>
                      <w:bCs/>
                      <w:i/>
                    </w:rPr>
                    <w:t xml:space="preserve"> &lt;</w:t>
                  </w:r>
                  <w:proofErr w:type="spellStart"/>
                  <w:r w:rsidRPr="00545E26">
                    <w:rPr>
                      <w:bCs/>
                      <w:i/>
                    </w:rPr>
                    <w:t>maxnoofDRBs</w:t>
                  </w:r>
                  <w:proofErr w:type="spellEnd"/>
                  <w:r w:rsidRPr="00545E26">
                    <w:rPr>
                      <w:bCs/>
                      <w:i/>
                    </w:rPr>
                    <w:t>&gt;</w:t>
                  </w:r>
                </w:p>
              </w:tc>
              <w:tc>
                <w:tcPr>
                  <w:tcW w:w="1395" w:type="dxa"/>
                </w:tcPr>
                <w:p w14:paraId="46C2A8F0" w14:textId="77777777" w:rsidR="00440BE6" w:rsidRPr="00545E26" w:rsidRDefault="00440BE6" w:rsidP="006A514F">
                  <w:pPr>
                    <w:spacing w:after="0"/>
                  </w:pPr>
                </w:p>
              </w:tc>
              <w:tc>
                <w:tcPr>
                  <w:tcW w:w="1569" w:type="dxa"/>
                </w:tcPr>
                <w:p w14:paraId="34D7C77F" w14:textId="77777777" w:rsidR="00440BE6" w:rsidRPr="00545E26" w:rsidRDefault="00440BE6" w:rsidP="006A514F">
                  <w:pPr>
                    <w:spacing w:after="0"/>
                    <w:rPr>
                      <w:iCs/>
                    </w:rPr>
                  </w:pPr>
                </w:p>
              </w:tc>
              <w:tc>
                <w:tcPr>
                  <w:tcW w:w="1094" w:type="dxa"/>
                </w:tcPr>
                <w:p w14:paraId="550D117A" w14:textId="77777777" w:rsidR="00440BE6" w:rsidRPr="00545E26" w:rsidRDefault="00440BE6" w:rsidP="006A514F">
                  <w:pPr>
                    <w:spacing w:after="0"/>
                  </w:pPr>
                  <w:r w:rsidRPr="00545E26">
                    <w:t>–</w:t>
                  </w:r>
                </w:p>
              </w:tc>
              <w:tc>
                <w:tcPr>
                  <w:tcW w:w="1094" w:type="dxa"/>
                </w:tcPr>
                <w:p w14:paraId="716453F4" w14:textId="77777777" w:rsidR="00440BE6" w:rsidRPr="00545E26" w:rsidRDefault="00440BE6" w:rsidP="006A514F">
                  <w:pPr>
                    <w:spacing w:after="0"/>
                  </w:pPr>
                </w:p>
              </w:tc>
            </w:tr>
            <w:tr w:rsidR="00440BE6" w:rsidRPr="00545E26" w14:paraId="0EAECBF9" w14:textId="77777777" w:rsidTr="006A514F">
              <w:tc>
                <w:tcPr>
                  <w:tcW w:w="1877" w:type="dxa"/>
                </w:tcPr>
                <w:p w14:paraId="5A397237" w14:textId="77777777" w:rsidR="00440BE6" w:rsidRPr="00545E26" w:rsidRDefault="00440BE6" w:rsidP="006A514F">
                  <w:pPr>
                    <w:spacing w:after="0"/>
                  </w:pPr>
                  <w:r w:rsidRPr="00545E26">
                    <w:t>&gt;&gt;</w:t>
                  </w:r>
                  <w:r w:rsidRPr="00545E26">
                    <w:rPr>
                      <w:highlight w:val="blue"/>
                    </w:rPr>
                    <w:t>DRB ID</w:t>
                  </w:r>
                </w:p>
              </w:tc>
              <w:tc>
                <w:tcPr>
                  <w:tcW w:w="1049" w:type="dxa"/>
                </w:tcPr>
                <w:p w14:paraId="68DF9C1E" w14:textId="77777777" w:rsidR="00440BE6" w:rsidRPr="00545E26" w:rsidRDefault="00440BE6" w:rsidP="006A514F">
                  <w:pPr>
                    <w:spacing w:after="0"/>
                  </w:pPr>
                  <w:r w:rsidRPr="00545E26">
                    <w:t>M</w:t>
                  </w:r>
                </w:p>
              </w:tc>
              <w:tc>
                <w:tcPr>
                  <w:tcW w:w="1642" w:type="dxa"/>
                </w:tcPr>
                <w:p w14:paraId="65751991" w14:textId="77777777" w:rsidR="00440BE6" w:rsidRPr="00545E26" w:rsidRDefault="00440BE6" w:rsidP="006A514F">
                  <w:pPr>
                    <w:spacing w:after="0"/>
                    <w:rPr>
                      <w:bCs/>
                      <w:i/>
                    </w:rPr>
                  </w:pPr>
                </w:p>
              </w:tc>
              <w:tc>
                <w:tcPr>
                  <w:tcW w:w="1395" w:type="dxa"/>
                </w:tcPr>
                <w:p w14:paraId="5862B461" w14:textId="77777777" w:rsidR="00440BE6" w:rsidRPr="00545E26" w:rsidRDefault="00440BE6" w:rsidP="006A514F">
                  <w:pPr>
                    <w:spacing w:after="0"/>
                  </w:pPr>
                  <w:r w:rsidRPr="00545E26">
                    <w:t>9.2.3.33</w:t>
                  </w:r>
                </w:p>
              </w:tc>
              <w:tc>
                <w:tcPr>
                  <w:tcW w:w="1569" w:type="dxa"/>
                </w:tcPr>
                <w:p w14:paraId="5DAECBDF" w14:textId="77777777" w:rsidR="00440BE6" w:rsidRPr="00545E26" w:rsidRDefault="00440BE6" w:rsidP="006A514F">
                  <w:pPr>
                    <w:spacing w:after="0"/>
                    <w:rPr>
                      <w:iCs/>
                    </w:rPr>
                  </w:pPr>
                </w:p>
              </w:tc>
              <w:tc>
                <w:tcPr>
                  <w:tcW w:w="1094" w:type="dxa"/>
                </w:tcPr>
                <w:p w14:paraId="15D013AA" w14:textId="77777777" w:rsidR="00440BE6" w:rsidRPr="00545E26" w:rsidRDefault="00440BE6" w:rsidP="006A514F">
                  <w:pPr>
                    <w:spacing w:after="0"/>
                  </w:pPr>
                  <w:r w:rsidRPr="00545E26">
                    <w:t>–</w:t>
                  </w:r>
                </w:p>
              </w:tc>
              <w:tc>
                <w:tcPr>
                  <w:tcW w:w="1094" w:type="dxa"/>
                </w:tcPr>
                <w:p w14:paraId="6A8F1894" w14:textId="77777777" w:rsidR="00440BE6" w:rsidRPr="00545E26" w:rsidRDefault="00440BE6" w:rsidP="006A514F">
                  <w:pPr>
                    <w:spacing w:after="0"/>
                  </w:pPr>
                </w:p>
              </w:tc>
            </w:tr>
            <w:tr w:rsidR="00440BE6" w:rsidRPr="00545E26" w14:paraId="2992BB03" w14:textId="77777777" w:rsidTr="006A514F">
              <w:tc>
                <w:tcPr>
                  <w:tcW w:w="1877" w:type="dxa"/>
                </w:tcPr>
                <w:p w14:paraId="62D3B9A4" w14:textId="77777777" w:rsidR="00440BE6" w:rsidRPr="00545E26" w:rsidRDefault="00440BE6" w:rsidP="006A514F">
                  <w:pPr>
                    <w:spacing w:after="0"/>
                  </w:pPr>
                  <w:r w:rsidRPr="00545E26">
                    <w:lastRenderedPageBreak/>
                    <w:t>&gt;&gt;</w:t>
                  </w:r>
                  <w:r w:rsidRPr="00545E26">
                    <w:rPr>
                      <w:highlight w:val="blue"/>
                    </w:rPr>
                    <w:t>SN DL SCG UP TNL Information</w:t>
                  </w:r>
                </w:p>
              </w:tc>
              <w:tc>
                <w:tcPr>
                  <w:tcW w:w="1049" w:type="dxa"/>
                </w:tcPr>
                <w:p w14:paraId="6F85AC88" w14:textId="77777777" w:rsidR="00440BE6" w:rsidRPr="00545E26" w:rsidRDefault="00440BE6" w:rsidP="006A514F">
                  <w:pPr>
                    <w:spacing w:after="0"/>
                  </w:pPr>
                  <w:r w:rsidRPr="00545E26">
                    <w:t>M</w:t>
                  </w:r>
                </w:p>
              </w:tc>
              <w:tc>
                <w:tcPr>
                  <w:tcW w:w="1642" w:type="dxa"/>
                </w:tcPr>
                <w:p w14:paraId="7638C315" w14:textId="77777777" w:rsidR="00440BE6" w:rsidRPr="00545E26" w:rsidRDefault="00440BE6" w:rsidP="006A514F">
                  <w:pPr>
                    <w:spacing w:after="0"/>
                    <w:rPr>
                      <w:bCs/>
                      <w:i/>
                    </w:rPr>
                  </w:pPr>
                </w:p>
              </w:tc>
              <w:tc>
                <w:tcPr>
                  <w:tcW w:w="1395" w:type="dxa"/>
                </w:tcPr>
                <w:p w14:paraId="7AA0E932" w14:textId="77777777" w:rsidR="00440BE6" w:rsidRPr="00545E26" w:rsidRDefault="00440BE6" w:rsidP="006A514F">
                  <w:pPr>
                    <w:spacing w:after="0"/>
                  </w:pPr>
                  <w:r w:rsidRPr="00545E26">
                    <w:rPr>
                      <w:highlight w:val="blue"/>
                    </w:rPr>
                    <w:t>UP Transport Parameters</w:t>
                  </w:r>
                  <w:r w:rsidRPr="00545E26">
                    <w:t xml:space="preserve"> 9.2.3.76</w:t>
                  </w:r>
                </w:p>
              </w:tc>
              <w:tc>
                <w:tcPr>
                  <w:tcW w:w="1569" w:type="dxa"/>
                </w:tcPr>
                <w:p w14:paraId="0A1F2B03" w14:textId="77777777" w:rsidR="00440BE6" w:rsidRPr="00545E26" w:rsidRDefault="00440BE6" w:rsidP="006A514F">
                  <w:pPr>
                    <w:spacing w:after="0"/>
                    <w:rPr>
                      <w:iCs/>
                    </w:rPr>
                  </w:pPr>
                  <w:r w:rsidRPr="00545E26">
                    <w:rPr>
                      <w:iCs/>
                      <w:highlight w:val="blue"/>
                    </w:rPr>
                    <w:t xml:space="preserve">S-NG-RAN node GTP-U tunnel endpoint(s) of the DRB’s </w:t>
                  </w:r>
                  <w:proofErr w:type="spellStart"/>
                  <w:r w:rsidRPr="00545E26">
                    <w:rPr>
                      <w:iCs/>
                      <w:highlight w:val="blue"/>
                    </w:rPr>
                    <w:t>Xn</w:t>
                  </w:r>
                  <w:proofErr w:type="spellEnd"/>
                  <w:r w:rsidRPr="00545E26">
                    <w:rPr>
                      <w:iCs/>
                      <w:highlight w:val="blue"/>
                    </w:rPr>
                    <w:t xml:space="preserve"> transport</w:t>
                  </w:r>
                  <w:r w:rsidRPr="00545E26">
                    <w:rPr>
                      <w:iCs/>
                    </w:rPr>
                    <w:t xml:space="preserve"> at its Lower Layer SCG resource. For delivery of DL PDUs.</w:t>
                  </w:r>
                </w:p>
              </w:tc>
              <w:tc>
                <w:tcPr>
                  <w:tcW w:w="1094" w:type="dxa"/>
                </w:tcPr>
                <w:p w14:paraId="68C1D1B4" w14:textId="77777777" w:rsidR="00440BE6" w:rsidRPr="00545E26" w:rsidRDefault="00440BE6" w:rsidP="006A514F">
                  <w:pPr>
                    <w:spacing w:after="0"/>
                  </w:pPr>
                  <w:r w:rsidRPr="00545E26">
                    <w:t>–</w:t>
                  </w:r>
                </w:p>
              </w:tc>
              <w:tc>
                <w:tcPr>
                  <w:tcW w:w="1094" w:type="dxa"/>
                </w:tcPr>
                <w:p w14:paraId="6E96C865" w14:textId="77777777" w:rsidR="00440BE6" w:rsidRPr="00545E26" w:rsidRDefault="00440BE6" w:rsidP="006A514F">
                  <w:pPr>
                    <w:spacing w:after="0"/>
                  </w:pPr>
                </w:p>
              </w:tc>
            </w:tr>
            <w:tr w:rsidR="00440BE6" w:rsidRPr="00545E26" w14:paraId="616F1AB9" w14:textId="77777777" w:rsidTr="006A514F">
              <w:tc>
                <w:tcPr>
                  <w:tcW w:w="9720" w:type="dxa"/>
                  <w:gridSpan w:val="7"/>
                </w:tcPr>
                <w:p w14:paraId="7D1D205A" w14:textId="77777777" w:rsidR="00440BE6" w:rsidRPr="00545E26" w:rsidRDefault="00440BE6" w:rsidP="006A514F">
                  <w:pPr>
                    <w:spacing w:after="0"/>
                  </w:pPr>
                  <w:r>
                    <w:t>…</w:t>
                  </w:r>
                </w:p>
              </w:tc>
            </w:tr>
          </w:tbl>
          <w:p w14:paraId="7E611920" w14:textId="77777777" w:rsidR="00440BE6" w:rsidRDefault="00440BE6" w:rsidP="006A514F">
            <w:pPr>
              <w:spacing w:after="0"/>
            </w:pPr>
          </w:p>
        </w:tc>
      </w:tr>
    </w:tbl>
    <w:p w14:paraId="22663A25" w14:textId="77777777" w:rsidR="00440BE6" w:rsidRDefault="00440BE6" w:rsidP="00440BE6">
      <w:pPr>
        <w:spacing w:after="0"/>
      </w:pPr>
    </w:p>
    <w:p w14:paraId="46D16AFE" w14:textId="77777777" w:rsidR="00440BE6" w:rsidRDefault="00440BE6" w:rsidP="00440BE6">
      <w:pPr>
        <w:spacing w:after="0"/>
      </w:pPr>
      <w:r>
        <w:t>TS 38.423 Section 8.3.9.1 states the following:</w:t>
      </w:r>
    </w:p>
    <w:p w14:paraId="6B026C09" w14:textId="77777777" w:rsidR="00440BE6" w:rsidRDefault="00440BE6" w:rsidP="00440BE6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0BE6" w14:paraId="70E96ED3" w14:textId="77777777" w:rsidTr="006A514F">
        <w:tc>
          <w:tcPr>
            <w:tcW w:w="9631" w:type="dxa"/>
          </w:tcPr>
          <w:p w14:paraId="56F78656" w14:textId="77777777" w:rsidR="00440BE6" w:rsidRDefault="00440BE6" w:rsidP="006A514F">
            <w:pPr>
              <w:spacing w:after="0"/>
            </w:pPr>
            <w:r w:rsidRPr="00FD0425">
              <w:t xml:space="preserve">The purpose of the </w:t>
            </w:r>
            <w:r w:rsidRPr="00670743">
              <w:rPr>
                <w:highlight w:val="magenta"/>
              </w:rPr>
              <w:t>RRC Transfer procedure is to deliver a PDCP-C PDU encapsulating</w:t>
            </w:r>
            <w:r w:rsidRPr="00FD0425">
              <w:t xml:space="preserve"> an LTE RRC message or </w:t>
            </w:r>
            <w:r w:rsidRPr="00670743">
              <w:rPr>
                <w:highlight w:val="magenta"/>
              </w:rPr>
              <w:t>NR RRC message to the S-NG-RAN-NODE that it may then be forwarded to the UE, or from the S-NG-RAN-NODE, if it was received from the UE.</w:t>
            </w:r>
          </w:p>
        </w:tc>
      </w:tr>
    </w:tbl>
    <w:p w14:paraId="464D8FD6" w14:textId="77777777" w:rsidR="00440BE6" w:rsidRDefault="00440BE6" w:rsidP="00440BE6">
      <w:pPr>
        <w:spacing w:after="0"/>
      </w:pPr>
    </w:p>
    <w:p w14:paraId="2893CFE6" w14:textId="77777777" w:rsidR="00440BE6" w:rsidRDefault="00440BE6" w:rsidP="00440BE6">
      <w:pPr>
        <w:spacing w:after="0"/>
      </w:pPr>
      <w:r>
        <w:t>TS 38.423 Section 9.1.2.1 includes:</w:t>
      </w:r>
    </w:p>
    <w:p w14:paraId="499B6526" w14:textId="77777777" w:rsidR="00440BE6" w:rsidRDefault="00440BE6" w:rsidP="00440BE6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0BE6" w14:paraId="3F77DFC7" w14:textId="77777777" w:rsidTr="006A514F">
        <w:tc>
          <w:tcPr>
            <w:tcW w:w="9631" w:type="dxa"/>
          </w:tcPr>
          <w:p w14:paraId="69843E4A" w14:textId="77777777" w:rsidR="00440BE6" w:rsidRPr="00CB77F1" w:rsidRDefault="00440BE6" w:rsidP="006A514F">
            <w:pPr>
              <w:spacing w:after="0"/>
            </w:pPr>
            <w:r w:rsidRPr="00CB77F1">
              <w:t>9.1.2.1</w:t>
            </w:r>
            <w:r w:rsidRPr="00CB77F1">
              <w:tab/>
              <w:t>S-NODE ADDITION REQUEST</w:t>
            </w:r>
          </w:p>
          <w:p w14:paraId="115694C5" w14:textId="77777777" w:rsidR="00440BE6" w:rsidRPr="00CB77F1" w:rsidRDefault="00440BE6" w:rsidP="006A514F">
            <w:pPr>
              <w:spacing w:after="0"/>
            </w:pPr>
            <w:r w:rsidRPr="00CB77F1">
              <w:t>This message is sent by the M-NG-RAN node to the S-NG-RAN node to request the preparation of resources for dual connectivity operation for a specific UE.</w:t>
            </w:r>
          </w:p>
          <w:p w14:paraId="41961505" w14:textId="77777777" w:rsidR="00440BE6" w:rsidRPr="00CB77F1" w:rsidRDefault="00440BE6" w:rsidP="006A514F">
            <w:pPr>
              <w:spacing w:after="0"/>
            </w:pPr>
            <w:r w:rsidRPr="00CB77F1">
              <w:t xml:space="preserve">Direction: M-NG-RAN node </w:t>
            </w:r>
            <w:r w:rsidRPr="00CB77F1">
              <w:sym w:font="Symbol" w:char="F0AE"/>
            </w:r>
            <w:r w:rsidRPr="00CB77F1">
              <w:t xml:space="preserve"> S-NG-RAN node.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59"/>
              <w:gridCol w:w="1000"/>
              <w:gridCol w:w="2264"/>
              <w:gridCol w:w="1594"/>
              <w:gridCol w:w="1315"/>
              <w:gridCol w:w="1094"/>
              <w:gridCol w:w="1094"/>
            </w:tblGrid>
            <w:tr w:rsidR="00440BE6" w:rsidRPr="00CB77F1" w14:paraId="6E6529BD" w14:textId="77777777" w:rsidTr="006A514F">
              <w:trPr>
                <w:tblHeader/>
              </w:trPr>
              <w:tc>
                <w:tcPr>
                  <w:tcW w:w="1359" w:type="dxa"/>
                </w:tcPr>
                <w:p w14:paraId="35B13749" w14:textId="77777777" w:rsidR="00440BE6" w:rsidRPr="00CB77F1" w:rsidRDefault="00440BE6" w:rsidP="006A514F">
                  <w:pPr>
                    <w:spacing w:after="0"/>
                    <w:rPr>
                      <w:b/>
                    </w:rPr>
                  </w:pPr>
                  <w:r w:rsidRPr="00CB77F1">
                    <w:rPr>
                      <w:b/>
                    </w:rPr>
                    <w:t>IE/Group Name</w:t>
                  </w:r>
                </w:p>
              </w:tc>
              <w:tc>
                <w:tcPr>
                  <w:tcW w:w="1000" w:type="dxa"/>
                </w:tcPr>
                <w:p w14:paraId="6AA2B685" w14:textId="77777777" w:rsidR="00440BE6" w:rsidRPr="00CB77F1" w:rsidRDefault="00440BE6" w:rsidP="006A514F">
                  <w:pPr>
                    <w:spacing w:after="0"/>
                    <w:rPr>
                      <w:b/>
                    </w:rPr>
                  </w:pPr>
                  <w:r w:rsidRPr="00CB77F1">
                    <w:rPr>
                      <w:b/>
                    </w:rPr>
                    <w:t>Presence</w:t>
                  </w:r>
                </w:p>
              </w:tc>
              <w:tc>
                <w:tcPr>
                  <w:tcW w:w="2264" w:type="dxa"/>
                </w:tcPr>
                <w:p w14:paraId="7F4105B2" w14:textId="77777777" w:rsidR="00440BE6" w:rsidRPr="00CB77F1" w:rsidRDefault="00440BE6" w:rsidP="006A514F">
                  <w:pPr>
                    <w:spacing w:after="0"/>
                    <w:rPr>
                      <w:b/>
                    </w:rPr>
                  </w:pPr>
                  <w:r w:rsidRPr="00CB77F1">
                    <w:rPr>
                      <w:b/>
                    </w:rPr>
                    <w:t>Range</w:t>
                  </w:r>
                </w:p>
              </w:tc>
              <w:tc>
                <w:tcPr>
                  <w:tcW w:w="1594" w:type="dxa"/>
                </w:tcPr>
                <w:p w14:paraId="7C8487C1" w14:textId="77777777" w:rsidR="00440BE6" w:rsidRPr="00CB77F1" w:rsidRDefault="00440BE6" w:rsidP="006A514F">
                  <w:pPr>
                    <w:spacing w:after="0"/>
                    <w:rPr>
                      <w:b/>
                    </w:rPr>
                  </w:pPr>
                  <w:r w:rsidRPr="00CB77F1">
                    <w:rPr>
                      <w:b/>
                    </w:rPr>
                    <w:t>IE type and reference</w:t>
                  </w:r>
                </w:p>
              </w:tc>
              <w:tc>
                <w:tcPr>
                  <w:tcW w:w="1315" w:type="dxa"/>
                </w:tcPr>
                <w:p w14:paraId="0358EE54" w14:textId="77777777" w:rsidR="00440BE6" w:rsidRPr="00CB77F1" w:rsidRDefault="00440BE6" w:rsidP="006A514F">
                  <w:pPr>
                    <w:spacing w:after="0"/>
                    <w:rPr>
                      <w:b/>
                    </w:rPr>
                  </w:pPr>
                  <w:r w:rsidRPr="00CB77F1">
                    <w:rPr>
                      <w:b/>
                    </w:rPr>
                    <w:t>Semantics description</w:t>
                  </w:r>
                </w:p>
              </w:tc>
              <w:tc>
                <w:tcPr>
                  <w:tcW w:w="1094" w:type="dxa"/>
                </w:tcPr>
                <w:p w14:paraId="05BBBFB2" w14:textId="77777777" w:rsidR="00440BE6" w:rsidRPr="00CB77F1" w:rsidRDefault="00440BE6" w:rsidP="006A514F">
                  <w:pPr>
                    <w:spacing w:after="0"/>
                  </w:pPr>
                  <w:r w:rsidRPr="00CB77F1">
                    <w:rPr>
                      <w:b/>
                    </w:rPr>
                    <w:t>Criticality</w:t>
                  </w:r>
                </w:p>
              </w:tc>
              <w:tc>
                <w:tcPr>
                  <w:tcW w:w="1094" w:type="dxa"/>
                </w:tcPr>
                <w:p w14:paraId="0EB5C577" w14:textId="77777777" w:rsidR="00440BE6" w:rsidRPr="00CB77F1" w:rsidRDefault="00440BE6" w:rsidP="006A514F">
                  <w:pPr>
                    <w:spacing w:after="0"/>
                  </w:pPr>
                  <w:r w:rsidRPr="00CB77F1">
                    <w:rPr>
                      <w:b/>
                    </w:rPr>
                    <w:t>Assigned Criticality</w:t>
                  </w:r>
                </w:p>
              </w:tc>
            </w:tr>
            <w:tr w:rsidR="00440BE6" w:rsidRPr="00CB77F1" w14:paraId="0D17E198" w14:textId="77777777" w:rsidTr="006A514F">
              <w:tc>
                <w:tcPr>
                  <w:tcW w:w="9720" w:type="dxa"/>
                  <w:gridSpan w:val="7"/>
                </w:tcPr>
                <w:p w14:paraId="39FF2AC0" w14:textId="77777777" w:rsidR="00440BE6" w:rsidRPr="00CB77F1" w:rsidRDefault="00440BE6" w:rsidP="006A514F">
                  <w:pPr>
                    <w:spacing w:after="0"/>
                  </w:pPr>
                  <w:r>
                    <w:t>…</w:t>
                  </w:r>
                </w:p>
              </w:tc>
            </w:tr>
            <w:tr w:rsidR="00440BE6" w:rsidRPr="00CB77F1" w14:paraId="7B6A3AA3" w14:textId="77777777" w:rsidTr="006A514F">
              <w:tc>
                <w:tcPr>
                  <w:tcW w:w="1359" w:type="dxa"/>
                </w:tcPr>
                <w:p w14:paraId="68362F86" w14:textId="77777777" w:rsidR="00440BE6" w:rsidRPr="00CB77F1" w:rsidRDefault="00440BE6" w:rsidP="006A514F">
                  <w:pPr>
                    <w:spacing w:after="0"/>
                  </w:pPr>
                  <w:r w:rsidRPr="00CB77F1">
                    <w:rPr>
                      <w:highlight w:val="magenta"/>
                    </w:rPr>
                    <w:t>Requested Split SRBs</w:t>
                  </w:r>
                </w:p>
              </w:tc>
              <w:tc>
                <w:tcPr>
                  <w:tcW w:w="1000" w:type="dxa"/>
                </w:tcPr>
                <w:p w14:paraId="01CA2770" w14:textId="77777777" w:rsidR="00440BE6" w:rsidRPr="00CB77F1" w:rsidRDefault="00440BE6" w:rsidP="006A514F">
                  <w:pPr>
                    <w:spacing w:after="0"/>
                  </w:pPr>
                  <w:r w:rsidRPr="00CB77F1">
                    <w:t>O</w:t>
                  </w:r>
                </w:p>
              </w:tc>
              <w:tc>
                <w:tcPr>
                  <w:tcW w:w="2264" w:type="dxa"/>
                </w:tcPr>
                <w:p w14:paraId="43579B8D" w14:textId="77777777" w:rsidR="00440BE6" w:rsidRPr="00CB77F1" w:rsidRDefault="00440BE6" w:rsidP="006A514F">
                  <w:pPr>
                    <w:spacing w:after="0"/>
                  </w:pPr>
                </w:p>
              </w:tc>
              <w:tc>
                <w:tcPr>
                  <w:tcW w:w="1594" w:type="dxa"/>
                </w:tcPr>
                <w:p w14:paraId="12F73BFB" w14:textId="77777777" w:rsidR="00440BE6" w:rsidRPr="00CB77F1" w:rsidRDefault="00440BE6" w:rsidP="006A514F">
                  <w:pPr>
                    <w:spacing w:after="0"/>
                  </w:pPr>
                  <w:r w:rsidRPr="00CB77F1">
                    <w:t>ENUMERATED (srb1, srb2, srb1&amp;2, ...)</w:t>
                  </w:r>
                </w:p>
              </w:tc>
              <w:tc>
                <w:tcPr>
                  <w:tcW w:w="1315" w:type="dxa"/>
                </w:tcPr>
                <w:p w14:paraId="31C4C8CD" w14:textId="77777777" w:rsidR="00440BE6" w:rsidRPr="00CB77F1" w:rsidRDefault="00440BE6" w:rsidP="006A514F">
                  <w:pPr>
                    <w:spacing w:after="0"/>
                  </w:pPr>
                  <w:r w:rsidRPr="00CB77F1">
                    <w:t>Indicates that resources for Split SRBs are requested.</w:t>
                  </w:r>
                </w:p>
              </w:tc>
              <w:tc>
                <w:tcPr>
                  <w:tcW w:w="1094" w:type="dxa"/>
                </w:tcPr>
                <w:p w14:paraId="65583849" w14:textId="77777777" w:rsidR="00440BE6" w:rsidRPr="00CB77F1" w:rsidRDefault="00440BE6" w:rsidP="006A514F">
                  <w:pPr>
                    <w:spacing w:after="0"/>
                  </w:pPr>
                  <w:r w:rsidRPr="00CB77F1">
                    <w:t>YES</w:t>
                  </w:r>
                </w:p>
              </w:tc>
              <w:tc>
                <w:tcPr>
                  <w:tcW w:w="1094" w:type="dxa"/>
                </w:tcPr>
                <w:p w14:paraId="0474443B" w14:textId="77777777" w:rsidR="00440BE6" w:rsidRPr="00CB77F1" w:rsidRDefault="00440BE6" w:rsidP="006A514F">
                  <w:pPr>
                    <w:spacing w:after="0"/>
                  </w:pPr>
                  <w:r w:rsidRPr="00CB77F1">
                    <w:t>reject</w:t>
                  </w:r>
                </w:p>
              </w:tc>
            </w:tr>
            <w:tr w:rsidR="00440BE6" w:rsidRPr="00CB77F1" w14:paraId="1BDB6320" w14:textId="77777777" w:rsidTr="006A514F">
              <w:tc>
                <w:tcPr>
                  <w:tcW w:w="9720" w:type="dxa"/>
                  <w:gridSpan w:val="7"/>
                </w:tcPr>
                <w:p w14:paraId="355869B0" w14:textId="77777777" w:rsidR="00440BE6" w:rsidRPr="00CB77F1" w:rsidRDefault="00440BE6" w:rsidP="006A514F">
                  <w:pPr>
                    <w:spacing w:after="0"/>
                  </w:pPr>
                  <w:r>
                    <w:t>...</w:t>
                  </w:r>
                </w:p>
              </w:tc>
            </w:tr>
          </w:tbl>
          <w:p w14:paraId="4A768277" w14:textId="77777777" w:rsidR="00440BE6" w:rsidRDefault="00440BE6" w:rsidP="006A514F">
            <w:pPr>
              <w:spacing w:after="0"/>
            </w:pPr>
          </w:p>
        </w:tc>
      </w:tr>
    </w:tbl>
    <w:p w14:paraId="74D0B93F" w14:textId="77777777" w:rsidR="00440BE6" w:rsidRDefault="00440BE6" w:rsidP="00440BE6">
      <w:pPr>
        <w:spacing w:after="0"/>
      </w:pPr>
    </w:p>
    <w:p w14:paraId="065F8B91" w14:textId="77777777" w:rsidR="00440BE6" w:rsidRDefault="00440BE6" w:rsidP="00440BE6">
      <w:pPr>
        <w:spacing w:after="0"/>
      </w:pPr>
      <w:r>
        <w:t>TS 38.423 Section 9.1.2.2 includes:</w:t>
      </w:r>
    </w:p>
    <w:p w14:paraId="1A79FFE3" w14:textId="77777777" w:rsidR="00440BE6" w:rsidRDefault="00440BE6" w:rsidP="00440BE6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0BE6" w14:paraId="1F45150A" w14:textId="77777777" w:rsidTr="006A514F">
        <w:tc>
          <w:tcPr>
            <w:tcW w:w="9631" w:type="dxa"/>
          </w:tcPr>
          <w:p w14:paraId="555A6282" w14:textId="77777777" w:rsidR="00440BE6" w:rsidRPr="00F36F29" w:rsidRDefault="00440BE6" w:rsidP="006A514F">
            <w:pPr>
              <w:spacing w:after="0"/>
            </w:pPr>
            <w:r w:rsidRPr="00F36F29">
              <w:t>9.1.2.2</w:t>
            </w:r>
            <w:r w:rsidRPr="00F36F29">
              <w:tab/>
              <w:t>S-NODE ADDITION REQUEST ACKNOWLEDGE</w:t>
            </w:r>
          </w:p>
          <w:p w14:paraId="0781F42A" w14:textId="77777777" w:rsidR="00440BE6" w:rsidRPr="00F36F29" w:rsidRDefault="00440BE6" w:rsidP="006A514F">
            <w:pPr>
              <w:spacing w:after="0"/>
            </w:pPr>
            <w:r w:rsidRPr="00F36F29">
              <w:t>This message is sent by the S-NG-RAN node to confirm the M-NG-RAN node about the S-NG-RAN node addition preparation.</w:t>
            </w:r>
          </w:p>
          <w:p w14:paraId="1F80A80E" w14:textId="77777777" w:rsidR="00440BE6" w:rsidRPr="00F36F29" w:rsidRDefault="00440BE6" w:rsidP="006A514F">
            <w:pPr>
              <w:spacing w:after="0"/>
            </w:pPr>
            <w:r w:rsidRPr="00F36F29">
              <w:t xml:space="preserve">Direction: S-NG-RAN node </w:t>
            </w:r>
            <w:r w:rsidRPr="00F36F29">
              <w:sym w:font="Symbol" w:char="F0AE"/>
            </w:r>
            <w:r w:rsidRPr="00F36F29">
              <w:t xml:space="preserve"> M-NG-RAN node.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02"/>
              <w:gridCol w:w="1074"/>
              <w:gridCol w:w="1063"/>
              <w:gridCol w:w="1594"/>
              <w:gridCol w:w="1699"/>
              <w:gridCol w:w="1094"/>
              <w:gridCol w:w="1094"/>
            </w:tblGrid>
            <w:tr w:rsidR="00440BE6" w:rsidRPr="00F36F29" w14:paraId="605F784E" w14:textId="77777777" w:rsidTr="006A514F">
              <w:trPr>
                <w:tblHeader/>
              </w:trPr>
              <w:tc>
                <w:tcPr>
                  <w:tcW w:w="2102" w:type="dxa"/>
                </w:tcPr>
                <w:p w14:paraId="25BBEECA" w14:textId="77777777" w:rsidR="00440BE6" w:rsidRPr="00F36F29" w:rsidRDefault="00440BE6" w:rsidP="006A514F">
                  <w:pPr>
                    <w:spacing w:after="0"/>
                    <w:rPr>
                      <w:b/>
                    </w:rPr>
                  </w:pPr>
                  <w:r w:rsidRPr="00F36F29">
                    <w:rPr>
                      <w:b/>
                    </w:rPr>
                    <w:t>IE/Group Name</w:t>
                  </w:r>
                </w:p>
              </w:tc>
              <w:tc>
                <w:tcPr>
                  <w:tcW w:w="1074" w:type="dxa"/>
                </w:tcPr>
                <w:p w14:paraId="35C47CB9" w14:textId="77777777" w:rsidR="00440BE6" w:rsidRPr="00F36F29" w:rsidRDefault="00440BE6" w:rsidP="006A514F">
                  <w:pPr>
                    <w:spacing w:after="0"/>
                    <w:rPr>
                      <w:b/>
                    </w:rPr>
                  </w:pPr>
                  <w:r w:rsidRPr="00F36F29">
                    <w:rPr>
                      <w:b/>
                    </w:rPr>
                    <w:t>Presence</w:t>
                  </w:r>
                </w:p>
              </w:tc>
              <w:tc>
                <w:tcPr>
                  <w:tcW w:w="1063" w:type="dxa"/>
                </w:tcPr>
                <w:p w14:paraId="4DF187AB" w14:textId="77777777" w:rsidR="00440BE6" w:rsidRPr="00F36F29" w:rsidRDefault="00440BE6" w:rsidP="006A514F">
                  <w:pPr>
                    <w:spacing w:after="0"/>
                    <w:rPr>
                      <w:b/>
                    </w:rPr>
                  </w:pPr>
                  <w:r w:rsidRPr="00F36F29">
                    <w:rPr>
                      <w:b/>
                    </w:rPr>
                    <w:t>Range</w:t>
                  </w:r>
                </w:p>
              </w:tc>
              <w:tc>
                <w:tcPr>
                  <w:tcW w:w="1594" w:type="dxa"/>
                </w:tcPr>
                <w:p w14:paraId="45EE8961" w14:textId="77777777" w:rsidR="00440BE6" w:rsidRPr="00F36F29" w:rsidRDefault="00440BE6" w:rsidP="006A514F">
                  <w:pPr>
                    <w:spacing w:after="0"/>
                    <w:rPr>
                      <w:b/>
                    </w:rPr>
                  </w:pPr>
                  <w:r w:rsidRPr="00F36F29">
                    <w:rPr>
                      <w:b/>
                    </w:rPr>
                    <w:t>IE type and reference</w:t>
                  </w:r>
                </w:p>
              </w:tc>
              <w:tc>
                <w:tcPr>
                  <w:tcW w:w="1699" w:type="dxa"/>
                </w:tcPr>
                <w:p w14:paraId="6B193B68" w14:textId="77777777" w:rsidR="00440BE6" w:rsidRPr="00F36F29" w:rsidRDefault="00440BE6" w:rsidP="006A514F">
                  <w:pPr>
                    <w:spacing w:after="0"/>
                    <w:rPr>
                      <w:b/>
                    </w:rPr>
                  </w:pPr>
                  <w:r w:rsidRPr="00F36F29">
                    <w:rPr>
                      <w:b/>
                    </w:rPr>
                    <w:t>Semantics description</w:t>
                  </w:r>
                </w:p>
              </w:tc>
              <w:tc>
                <w:tcPr>
                  <w:tcW w:w="1094" w:type="dxa"/>
                </w:tcPr>
                <w:p w14:paraId="4208F792" w14:textId="77777777" w:rsidR="00440BE6" w:rsidRPr="00F36F29" w:rsidRDefault="00440BE6" w:rsidP="006A514F">
                  <w:pPr>
                    <w:spacing w:after="0"/>
                  </w:pPr>
                  <w:r w:rsidRPr="00F36F29">
                    <w:rPr>
                      <w:b/>
                    </w:rPr>
                    <w:t>Criticality</w:t>
                  </w:r>
                </w:p>
              </w:tc>
              <w:tc>
                <w:tcPr>
                  <w:tcW w:w="1094" w:type="dxa"/>
                </w:tcPr>
                <w:p w14:paraId="6D0E805E" w14:textId="77777777" w:rsidR="00440BE6" w:rsidRPr="00F36F29" w:rsidRDefault="00440BE6" w:rsidP="006A514F">
                  <w:pPr>
                    <w:spacing w:after="0"/>
                  </w:pPr>
                  <w:r w:rsidRPr="00F36F29">
                    <w:rPr>
                      <w:b/>
                    </w:rPr>
                    <w:t>Assigned Criticality</w:t>
                  </w:r>
                </w:p>
              </w:tc>
            </w:tr>
            <w:tr w:rsidR="00440BE6" w:rsidRPr="00F36F29" w14:paraId="45C1ED20" w14:textId="77777777" w:rsidTr="006A514F">
              <w:tc>
                <w:tcPr>
                  <w:tcW w:w="9720" w:type="dxa"/>
                  <w:gridSpan w:val="7"/>
                </w:tcPr>
                <w:p w14:paraId="49972060" w14:textId="77777777" w:rsidR="00440BE6" w:rsidRPr="00F36F29" w:rsidRDefault="00440BE6" w:rsidP="006A514F">
                  <w:pPr>
                    <w:spacing w:after="0"/>
                  </w:pPr>
                  <w:r>
                    <w:t>…</w:t>
                  </w:r>
                </w:p>
              </w:tc>
            </w:tr>
            <w:tr w:rsidR="00440BE6" w:rsidRPr="00F36F29" w14:paraId="21E131A5" w14:textId="77777777" w:rsidTr="006A514F"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B2ADD5" w14:textId="77777777" w:rsidR="00440BE6" w:rsidRPr="00F36F29" w:rsidRDefault="00440BE6" w:rsidP="006A514F">
                  <w:pPr>
                    <w:spacing w:after="0"/>
                    <w:rPr>
                      <w:highlight w:val="magenta"/>
                    </w:rPr>
                  </w:pPr>
                  <w:r w:rsidRPr="00F36F29">
                    <w:rPr>
                      <w:highlight w:val="magenta"/>
                    </w:rPr>
                    <w:t>Admitted Split SRBs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C3899D" w14:textId="77777777" w:rsidR="00440BE6" w:rsidRPr="00F36F29" w:rsidRDefault="00440BE6" w:rsidP="006A514F">
                  <w:pPr>
                    <w:spacing w:after="0"/>
                  </w:pPr>
                  <w:r w:rsidRPr="00F36F29">
                    <w:t>O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31F94" w14:textId="77777777" w:rsidR="00440BE6" w:rsidRPr="00F36F29" w:rsidRDefault="00440BE6" w:rsidP="006A514F">
                  <w:pPr>
                    <w:spacing w:after="0"/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F5EE9" w14:textId="77777777" w:rsidR="00440BE6" w:rsidRPr="00F36F29" w:rsidRDefault="00440BE6" w:rsidP="006A514F">
                  <w:pPr>
                    <w:spacing w:after="0"/>
                    <w:rPr>
                      <w:lang w:val="sv-SE"/>
                    </w:rPr>
                  </w:pPr>
                  <w:r w:rsidRPr="00F36F29">
                    <w:t>ENUMERATED (srb1, srb2, srb1&amp;2, ...)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8EB15" w14:textId="77777777" w:rsidR="00440BE6" w:rsidRPr="00F36F29" w:rsidRDefault="00440BE6" w:rsidP="006A514F">
                  <w:pPr>
                    <w:spacing w:after="0"/>
                  </w:pPr>
                  <w:r w:rsidRPr="00F36F29">
                    <w:t>Indicates admitted SRBs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F67AF" w14:textId="77777777" w:rsidR="00440BE6" w:rsidRPr="00F36F29" w:rsidRDefault="00440BE6" w:rsidP="006A514F">
                  <w:pPr>
                    <w:spacing w:after="0"/>
                  </w:pPr>
                  <w:r w:rsidRPr="00F36F29">
                    <w:t>YES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835C" w14:textId="77777777" w:rsidR="00440BE6" w:rsidRPr="00F36F29" w:rsidRDefault="00440BE6" w:rsidP="006A514F">
                  <w:pPr>
                    <w:spacing w:after="0"/>
                  </w:pPr>
                  <w:r w:rsidRPr="00F36F29">
                    <w:t>reject</w:t>
                  </w:r>
                </w:p>
              </w:tc>
            </w:tr>
            <w:tr w:rsidR="00440BE6" w:rsidRPr="00F36F29" w14:paraId="750A310D" w14:textId="77777777" w:rsidTr="006A514F">
              <w:tc>
                <w:tcPr>
                  <w:tcW w:w="972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3A5CE2" w14:textId="77777777" w:rsidR="00440BE6" w:rsidRPr="00F36F29" w:rsidRDefault="00440BE6" w:rsidP="006A514F">
                  <w:pPr>
                    <w:spacing w:after="0"/>
                  </w:pPr>
                  <w:r>
                    <w:t>…</w:t>
                  </w:r>
                </w:p>
              </w:tc>
            </w:tr>
          </w:tbl>
          <w:p w14:paraId="2308AF98" w14:textId="77777777" w:rsidR="00440BE6" w:rsidRDefault="00440BE6" w:rsidP="006A514F">
            <w:pPr>
              <w:spacing w:after="0"/>
            </w:pPr>
          </w:p>
        </w:tc>
      </w:tr>
    </w:tbl>
    <w:p w14:paraId="3844EAAA" w14:textId="77777777" w:rsidR="00440BE6" w:rsidRDefault="00440BE6" w:rsidP="00440BE6">
      <w:pPr>
        <w:spacing w:after="0"/>
      </w:pPr>
    </w:p>
    <w:p w14:paraId="3F4D3BD9" w14:textId="730C9D5E" w:rsidR="007C0177" w:rsidRPr="00791501" w:rsidRDefault="007C0177" w:rsidP="000860C9">
      <w:pPr>
        <w:spacing w:after="0"/>
        <w:rPr>
          <w:u w:val="single"/>
        </w:rPr>
      </w:pPr>
      <w:r w:rsidRPr="00791501">
        <w:rPr>
          <w:u w:val="single"/>
        </w:rPr>
        <w:t>CP:</w:t>
      </w:r>
    </w:p>
    <w:p w14:paraId="3C23511F" w14:textId="13B4D058" w:rsidR="000860C9" w:rsidRDefault="000860C9" w:rsidP="000860C9">
      <w:pPr>
        <w:spacing w:after="0"/>
        <w:rPr>
          <w:b/>
          <w:bCs/>
        </w:rPr>
      </w:pPr>
      <w:r>
        <w:rPr>
          <w:b/>
          <w:bCs/>
        </w:rPr>
        <w:t xml:space="preserve">Observation: The transport of UE’s MN-terminated CP traffic </w:t>
      </w:r>
      <w:r w:rsidR="00C375FA">
        <w:rPr>
          <w:b/>
          <w:bCs/>
        </w:rPr>
        <w:t xml:space="preserve">via the SCG leg </w:t>
      </w:r>
      <w:r>
        <w:rPr>
          <w:b/>
          <w:bCs/>
        </w:rPr>
        <w:t>uses:</w:t>
      </w:r>
    </w:p>
    <w:p w14:paraId="31EBF0E6" w14:textId="77777777" w:rsidR="000860C9" w:rsidRPr="001F4342" w:rsidRDefault="000860C9" w:rsidP="000860C9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RRC transfer b/w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the MN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the SN RLC-terminating </w:t>
      </w:r>
      <w:proofErr w:type="spellStart"/>
      <w:proofErr w:type="gramStart"/>
      <w:r>
        <w:rPr>
          <w:b/>
          <w:bCs/>
        </w:rPr>
        <w:t>gNB</w:t>
      </w:r>
      <w:proofErr w:type="spellEnd"/>
      <w:proofErr w:type="gramEnd"/>
    </w:p>
    <w:p w14:paraId="4385764E" w14:textId="77777777" w:rsidR="000860C9" w:rsidRDefault="000860C9" w:rsidP="000860C9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r w:rsidRPr="00CF3C2E">
        <w:rPr>
          <w:b/>
          <w:bCs/>
        </w:rPr>
        <w:t xml:space="preserve">F1 RRC message transfer b/w the </w:t>
      </w:r>
      <w:proofErr w:type="spellStart"/>
      <w:r w:rsidRPr="00CF3C2E">
        <w:rPr>
          <w:b/>
          <w:bCs/>
        </w:rPr>
        <w:t>gNB</w:t>
      </w:r>
      <w:proofErr w:type="spellEnd"/>
      <w:r w:rsidRPr="00CF3C2E">
        <w:rPr>
          <w:b/>
          <w:bCs/>
        </w:rPr>
        <w:t>-DU</w:t>
      </w:r>
      <w:r>
        <w:rPr>
          <w:b/>
          <w:bCs/>
        </w:rPr>
        <w:t xml:space="preserve"> and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</w:t>
      </w:r>
      <w:r w:rsidRPr="00CF3C2E">
        <w:rPr>
          <w:b/>
          <w:bCs/>
        </w:rPr>
        <w:t xml:space="preserve"> of </w:t>
      </w:r>
      <w:r>
        <w:rPr>
          <w:b/>
          <w:bCs/>
        </w:rPr>
        <w:t xml:space="preserve">the SN RLC-terminating </w:t>
      </w:r>
      <w:proofErr w:type="spellStart"/>
      <w:r>
        <w:rPr>
          <w:b/>
          <w:bCs/>
        </w:rPr>
        <w:t>gNB</w:t>
      </w:r>
      <w:proofErr w:type="spellEnd"/>
    </w:p>
    <w:p w14:paraId="72186480" w14:textId="77777777" w:rsidR="000860C9" w:rsidRDefault="000860C9" w:rsidP="000860C9">
      <w:pPr>
        <w:spacing w:after="0"/>
      </w:pPr>
    </w:p>
    <w:p w14:paraId="2CD47E5C" w14:textId="288BA47B" w:rsidR="000860C9" w:rsidRDefault="000860C9" w:rsidP="000860C9">
      <w:pPr>
        <w:spacing w:after="0"/>
      </w:pPr>
      <w:r>
        <w:rPr>
          <w:b/>
          <w:bCs/>
        </w:rPr>
        <w:t xml:space="preserve">Observation: The MN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provides SRB IDs to the SN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support the </w:t>
      </w:r>
      <w:r w:rsidR="00FE77A7">
        <w:rPr>
          <w:b/>
          <w:bCs/>
        </w:rPr>
        <w:t>transport</w:t>
      </w:r>
      <w:r>
        <w:rPr>
          <w:b/>
          <w:bCs/>
        </w:rPr>
        <w:t xml:space="preserve"> of PDCP PDUs of a UE’s MN-terminated SRB</w:t>
      </w:r>
      <w:r w:rsidR="004A7BB1">
        <w:rPr>
          <w:b/>
          <w:bCs/>
        </w:rPr>
        <w:t xml:space="preserve"> via the SCG leg</w:t>
      </w:r>
      <w:r>
        <w:rPr>
          <w:b/>
          <w:bCs/>
        </w:rPr>
        <w:t>.</w:t>
      </w:r>
    </w:p>
    <w:p w14:paraId="01192168" w14:textId="77777777" w:rsidR="000860C9" w:rsidRDefault="000860C9" w:rsidP="00440BE6">
      <w:pPr>
        <w:spacing w:after="0"/>
        <w:rPr>
          <w:b/>
          <w:bCs/>
        </w:rPr>
      </w:pPr>
    </w:p>
    <w:p w14:paraId="41BD892A" w14:textId="372B44FE" w:rsidR="007C0177" w:rsidRPr="00791501" w:rsidRDefault="007C0177" w:rsidP="00440BE6">
      <w:pPr>
        <w:spacing w:after="0"/>
        <w:rPr>
          <w:u w:val="single"/>
        </w:rPr>
      </w:pPr>
      <w:r w:rsidRPr="00791501">
        <w:rPr>
          <w:u w:val="single"/>
        </w:rPr>
        <w:t>UP:</w:t>
      </w:r>
    </w:p>
    <w:p w14:paraId="46EB40EB" w14:textId="40A65796" w:rsidR="00440BE6" w:rsidRDefault="00440BE6" w:rsidP="00440BE6">
      <w:pPr>
        <w:spacing w:after="0"/>
        <w:rPr>
          <w:b/>
          <w:bCs/>
        </w:rPr>
      </w:pPr>
      <w:r>
        <w:rPr>
          <w:b/>
          <w:bCs/>
        </w:rPr>
        <w:t xml:space="preserve">Observation: The transport of UE’s MN-terminated UP traffic </w:t>
      </w:r>
      <w:r w:rsidR="00B04C28">
        <w:rPr>
          <w:b/>
          <w:bCs/>
        </w:rPr>
        <w:t xml:space="preserve">via the SCG leg </w:t>
      </w:r>
      <w:r>
        <w:rPr>
          <w:b/>
          <w:bCs/>
        </w:rPr>
        <w:t xml:space="preserve">uses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-U/F1-U GTP-U tunnels b/w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of the MN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of the SN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. </w:t>
      </w:r>
    </w:p>
    <w:p w14:paraId="72F4A6D5" w14:textId="77777777" w:rsidR="00C87D09" w:rsidRDefault="00C87D09" w:rsidP="00440BE6">
      <w:pPr>
        <w:spacing w:after="0"/>
        <w:rPr>
          <w:b/>
          <w:bCs/>
        </w:rPr>
      </w:pPr>
    </w:p>
    <w:p w14:paraId="4A2643F3" w14:textId="506DAE8E" w:rsidR="00440BE6" w:rsidRDefault="00C87D09" w:rsidP="00440BE6">
      <w:pPr>
        <w:spacing w:after="0"/>
        <w:rPr>
          <w:b/>
          <w:bCs/>
        </w:rPr>
      </w:pPr>
      <w:r>
        <w:rPr>
          <w:b/>
          <w:bCs/>
        </w:rPr>
        <w:lastRenderedPageBreak/>
        <w:t xml:space="preserve">Observation: The MN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SN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exchange UP transport layer info for the </w:t>
      </w:r>
      <w:r w:rsidRPr="004B0E6C">
        <w:rPr>
          <w:b/>
          <w:bCs/>
        </w:rPr>
        <w:t>establishment</w:t>
      </w:r>
      <w:r>
        <w:rPr>
          <w:b/>
          <w:bCs/>
        </w:rPr>
        <w:t xml:space="preserve"> of the tunnel that transports the PDCP PDUs of a UE’s MN-terminated DRB</w:t>
      </w:r>
      <w:r w:rsidR="00F709F5">
        <w:rPr>
          <w:b/>
          <w:bCs/>
        </w:rPr>
        <w:t xml:space="preserve"> via the SCG leg</w:t>
      </w:r>
      <w:r w:rsidRPr="004B0E6C">
        <w:rPr>
          <w:b/>
          <w:bCs/>
        </w:rPr>
        <w:t>.</w:t>
      </w:r>
    </w:p>
    <w:p w14:paraId="523490AC" w14:textId="7630A5AF" w:rsidR="00440BE6" w:rsidRDefault="00440BE6" w:rsidP="00440BE6">
      <w:pPr>
        <w:pStyle w:val="Heading2"/>
      </w:pPr>
      <w:r>
        <w:t>B.3</w:t>
      </w:r>
      <w:r>
        <w:tab/>
        <w:t>Configuration-related aspects</w:t>
      </w:r>
    </w:p>
    <w:p w14:paraId="459EE80B" w14:textId="77777777" w:rsidR="00440BE6" w:rsidRDefault="00440BE6" w:rsidP="00440BE6">
      <w:pPr>
        <w:spacing w:after="0"/>
      </w:pPr>
      <w:r>
        <w:t>TS 38.331 Section 11.2.2 includes:</w:t>
      </w:r>
    </w:p>
    <w:p w14:paraId="7C38D026" w14:textId="77777777" w:rsidR="00440BE6" w:rsidRDefault="00440BE6" w:rsidP="00440BE6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0BE6" w14:paraId="0292E2B9" w14:textId="77777777" w:rsidTr="006A514F">
        <w:tc>
          <w:tcPr>
            <w:tcW w:w="9631" w:type="dxa"/>
          </w:tcPr>
          <w:p w14:paraId="2A96400F" w14:textId="77777777" w:rsidR="00440BE6" w:rsidRPr="00B17411" w:rsidRDefault="00440BE6" w:rsidP="006A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r w:rsidRPr="00B17411">
              <w:rPr>
                <w:rFonts w:ascii="Arial" w:eastAsia="Times New Roman" w:hAnsi="Arial"/>
                <w:sz w:val="24"/>
                <w:lang w:eastAsia="ja-JP"/>
              </w:rPr>
              <w:t>–</w:t>
            </w:r>
            <w:r w:rsidRPr="00B17411">
              <w:rPr>
                <w:rFonts w:ascii="Arial" w:eastAsia="Times New Roman" w:hAnsi="Arial"/>
                <w:sz w:val="24"/>
                <w:lang w:eastAsia="ja-JP"/>
              </w:rPr>
              <w:tab/>
            </w:r>
            <w:r w:rsidRPr="00B17411">
              <w:rPr>
                <w:rFonts w:ascii="Arial" w:eastAsia="Times New Roman" w:hAnsi="Arial"/>
                <w:i/>
                <w:sz w:val="24"/>
                <w:lang w:eastAsia="ja-JP"/>
              </w:rPr>
              <w:t>CG-Config</w:t>
            </w:r>
          </w:p>
          <w:p w14:paraId="61245BD6" w14:textId="77777777" w:rsidR="00440BE6" w:rsidRPr="00B17411" w:rsidRDefault="00440BE6" w:rsidP="006A51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B17411">
              <w:rPr>
                <w:rFonts w:eastAsia="Times New Roman"/>
                <w:lang w:eastAsia="ja-JP"/>
              </w:rPr>
              <w:t xml:space="preserve">This message is used to transfer the </w:t>
            </w:r>
            <w:r w:rsidRPr="00B17411">
              <w:rPr>
                <w:rFonts w:eastAsia="Times New Roman"/>
                <w:highlight w:val="yellow"/>
                <w:lang w:eastAsia="ja-JP"/>
              </w:rPr>
              <w:t>SCG radio configuration</w:t>
            </w:r>
            <w:r w:rsidRPr="00B17411">
              <w:rPr>
                <w:rFonts w:eastAsia="Times New Roman"/>
                <w:lang w:eastAsia="ja-JP"/>
              </w:rPr>
              <w:t xml:space="preserve"> as generated by the </w:t>
            </w:r>
            <w:proofErr w:type="spellStart"/>
            <w:r w:rsidRPr="00B17411">
              <w:rPr>
                <w:rFonts w:eastAsia="Times New Roman"/>
                <w:lang w:eastAsia="ja-JP"/>
              </w:rPr>
              <w:t>SgNB</w:t>
            </w:r>
            <w:proofErr w:type="spellEnd"/>
            <w:r w:rsidRPr="00B17411">
              <w:rPr>
                <w:rFonts w:eastAsia="Times New Roman"/>
                <w:lang w:eastAsia="ja-JP"/>
              </w:rPr>
              <w:t xml:space="preserve"> or </w:t>
            </w:r>
            <w:proofErr w:type="spellStart"/>
            <w:r w:rsidRPr="00B17411">
              <w:rPr>
                <w:rFonts w:eastAsia="Times New Roman"/>
                <w:lang w:eastAsia="ja-JP"/>
              </w:rPr>
              <w:t>SeNB</w:t>
            </w:r>
            <w:proofErr w:type="spellEnd"/>
            <w:r w:rsidRPr="00B17411">
              <w:rPr>
                <w:rFonts w:eastAsia="Times New Roman"/>
                <w:lang w:eastAsia="ja-JP"/>
              </w:rPr>
              <w:t>.</w:t>
            </w:r>
            <w:r w:rsidRPr="00B17411">
              <w:rPr>
                <w:rFonts w:eastAsia="Times New Roman"/>
                <w:lang w:eastAsia="zh-CN"/>
              </w:rPr>
              <w:t xml:space="preserve"> </w:t>
            </w:r>
            <w:r w:rsidRPr="00B17411">
              <w:rPr>
                <w:rFonts w:eastAsia="Times New Roman"/>
                <w:lang w:eastAsia="ja-JP"/>
              </w:rPr>
              <w:t xml:space="preserve">It can also be used by a CU to request a DU to perform certain actions, e.g. to </w:t>
            </w:r>
            <w:r w:rsidRPr="00B17411">
              <w:rPr>
                <w:rFonts w:eastAsia="Times New Roman"/>
                <w:lang w:eastAsia="zh-CN"/>
              </w:rPr>
              <w:t>request the DU to perform a new lower layer configuration.</w:t>
            </w:r>
          </w:p>
          <w:p w14:paraId="4AE3F928" w14:textId="77777777" w:rsidR="00440BE6" w:rsidRPr="00B17411" w:rsidRDefault="00440BE6" w:rsidP="006A514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B17411">
              <w:rPr>
                <w:rFonts w:eastAsia="Times New Roman"/>
                <w:lang w:eastAsia="ja-JP"/>
              </w:rPr>
              <w:t xml:space="preserve">Direction: Secondary </w:t>
            </w:r>
            <w:proofErr w:type="spellStart"/>
            <w:r w:rsidRPr="00B17411">
              <w:rPr>
                <w:rFonts w:eastAsia="Times New Roman"/>
                <w:lang w:eastAsia="ja-JP"/>
              </w:rPr>
              <w:t>gNB</w:t>
            </w:r>
            <w:proofErr w:type="spellEnd"/>
            <w:r w:rsidRPr="00B17411">
              <w:rPr>
                <w:rFonts w:eastAsia="Times New Roman"/>
                <w:lang w:eastAsia="ja-JP"/>
              </w:rPr>
              <w:t xml:space="preserve"> or </w:t>
            </w:r>
            <w:proofErr w:type="spellStart"/>
            <w:r w:rsidRPr="00B17411">
              <w:rPr>
                <w:rFonts w:eastAsia="Times New Roman"/>
                <w:lang w:eastAsia="ja-JP"/>
              </w:rPr>
              <w:t>eNB</w:t>
            </w:r>
            <w:proofErr w:type="spellEnd"/>
            <w:r w:rsidRPr="00B17411">
              <w:rPr>
                <w:rFonts w:eastAsia="Times New Roman"/>
                <w:lang w:eastAsia="ja-JP"/>
              </w:rPr>
              <w:t xml:space="preserve"> to master </w:t>
            </w:r>
            <w:proofErr w:type="spellStart"/>
            <w:r w:rsidRPr="00B17411">
              <w:rPr>
                <w:rFonts w:eastAsia="Times New Roman"/>
                <w:lang w:eastAsia="ja-JP"/>
              </w:rPr>
              <w:t>gNB</w:t>
            </w:r>
            <w:proofErr w:type="spellEnd"/>
            <w:r w:rsidRPr="00B17411">
              <w:rPr>
                <w:rFonts w:eastAsia="Times New Roman"/>
                <w:lang w:eastAsia="ja-JP"/>
              </w:rPr>
              <w:t xml:space="preserve"> or </w:t>
            </w:r>
            <w:proofErr w:type="spellStart"/>
            <w:r w:rsidRPr="00B17411">
              <w:rPr>
                <w:rFonts w:eastAsia="Times New Roman"/>
                <w:lang w:eastAsia="ja-JP"/>
              </w:rPr>
              <w:t>eNB</w:t>
            </w:r>
            <w:proofErr w:type="spellEnd"/>
            <w:r w:rsidRPr="00B17411">
              <w:rPr>
                <w:rFonts w:eastAsia="Times New Roman"/>
                <w:lang w:eastAsia="zh-CN"/>
              </w:rPr>
              <w:t>, alternatively CU to DU</w:t>
            </w:r>
            <w:r w:rsidRPr="00B17411">
              <w:rPr>
                <w:rFonts w:eastAsia="Times New Roman"/>
                <w:lang w:eastAsia="ja-JP"/>
              </w:rPr>
              <w:t>.</w:t>
            </w:r>
          </w:p>
          <w:p w14:paraId="26DA5A43" w14:textId="77777777" w:rsidR="00440BE6" w:rsidRPr="00B17411" w:rsidRDefault="00440BE6" w:rsidP="006A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ja-JP"/>
              </w:rPr>
            </w:pPr>
            <w:r w:rsidRPr="00B17411">
              <w:rPr>
                <w:rFonts w:ascii="Arial" w:eastAsia="Times New Roman" w:hAnsi="Arial"/>
                <w:b/>
                <w:i/>
                <w:lang w:eastAsia="ja-JP"/>
              </w:rPr>
              <w:t>CG-Config</w:t>
            </w:r>
            <w:r w:rsidRPr="00B17411">
              <w:rPr>
                <w:rFonts w:ascii="Arial" w:eastAsia="Times New Roman" w:hAnsi="Arial"/>
                <w:b/>
                <w:lang w:eastAsia="ja-JP"/>
              </w:rPr>
              <w:t xml:space="preserve"> message</w:t>
            </w:r>
          </w:p>
          <w:p w14:paraId="21C570F1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2E8A94A9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TAG-CG-CONFIG-START</w:t>
            </w:r>
          </w:p>
          <w:p w14:paraId="1575D956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651F65B9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CG-Config ::=                   </w:t>
            </w:r>
            <w:r w:rsidRPr="00B1741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008E4DDE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criticalExtensions                  </w:t>
            </w:r>
            <w:r w:rsidRPr="00B1741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6E4DE116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c1                                  </w:t>
            </w:r>
            <w:r w:rsidRPr="00B1741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>{</w:t>
            </w:r>
          </w:p>
          <w:p w14:paraId="3CC105F9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cg-Config                           CG-Config-IEs,</w:t>
            </w:r>
          </w:p>
          <w:p w14:paraId="540F05EF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spare3 </w:t>
            </w:r>
            <w:r w:rsidRPr="00B1741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NULL</w:t>
            </w: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spare2 </w:t>
            </w:r>
            <w:r w:rsidRPr="00B1741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NULL</w:t>
            </w: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spare1 </w:t>
            </w:r>
            <w:r w:rsidRPr="00B1741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NULL</w:t>
            </w:r>
          </w:p>
          <w:p w14:paraId="5F6391EA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},</w:t>
            </w:r>
          </w:p>
          <w:p w14:paraId="09E1B406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criticalExtensionsFuture            </w:t>
            </w:r>
            <w:r w:rsidRPr="00B1741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{}</w:t>
            </w:r>
          </w:p>
          <w:p w14:paraId="32C400E1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</w:t>
            </w:r>
          </w:p>
          <w:p w14:paraId="24628225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72278713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7175E899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CG-Config-IEs ::=                   </w:t>
            </w:r>
            <w:r w:rsidRPr="00B1741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36929CC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B17411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scg-CellGroupConfig                 </w:t>
            </w:r>
            <w:r w:rsidRPr="00B17411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OCTET</w:t>
            </w:r>
            <w:r w:rsidRPr="00B17411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</w:t>
            </w:r>
            <w:r w:rsidRPr="00B17411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STRING</w:t>
            </w:r>
            <w:r w:rsidRPr="00B17411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(CONTAINING RRCReconfiguration)</w:t>
            </w: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B17411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04754676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...</w:t>
            </w:r>
          </w:p>
          <w:p w14:paraId="221CDE0F" w14:textId="77777777" w:rsidR="00440BE6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17411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87F99F9" w14:textId="77777777" w:rsidR="00440BE6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6242CBF5" w14:textId="77777777" w:rsidR="00440BE6" w:rsidRPr="00B17411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...</w:t>
            </w:r>
          </w:p>
          <w:p w14:paraId="3797626D" w14:textId="77777777" w:rsidR="00440BE6" w:rsidRDefault="00440BE6" w:rsidP="006A514F">
            <w:pPr>
              <w:spacing w:after="0"/>
            </w:pPr>
          </w:p>
          <w:tbl>
            <w:tblPr>
              <w:tblW w:w="14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73"/>
            </w:tblGrid>
            <w:tr w:rsidR="00440BE6" w:rsidRPr="0035111B" w14:paraId="4FF34A5A" w14:textId="77777777" w:rsidTr="006A514F">
              <w:tc>
                <w:tcPr>
                  <w:tcW w:w="14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A7C311" w14:textId="77777777" w:rsidR="00440BE6" w:rsidRPr="0035111B" w:rsidRDefault="00440BE6" w:rsidP="006A514F">
                  <w:pPr>
                    <w:pStyle w:val="TAH"/>
                    <w:rPr>
                      <w:lang w:eastAsia="sv-SE"/>
                    </w:rPr>
                  </w:pPr>
                  <w:r w:rsidRPr="0035111B">
                    <w:rPr>
                      <w:i/>
                      <w:lang w:eastAsia="sv-SE"/>
                    </w:rPr>
                    <w:t xml:space="preserve">CG-Config </w:t>
                  </w:r>
                  <w:r w:rsidRPr="0035111B">
                    <w:rPr>
                      <w:lang w:eastAsia="sv-SE"/>
                    </w:rPr>
                    <w:t>field descriptions</w:t>
                  </w:r>
                </w:p>
              </w:tc>
            </w:tr>
            <w:tr w:rsidR="00440BE6" w:rsidRPr="0035111B" w14:paraId="76CD098D" w14:textId="77777777" w:rsidTr="006A514F">
              <w:tc>
                <w:tcPr>
                  <w:tcW w:w="14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83D1B" w14:textId="77777777" w:rsidR="00440BE6" w:rsidRPr="0035111B" w:rsidRDefault="00440BE6" w:rsidP="006A514F">
                  <w:pPr>
                    <w:pStyle w:val="TAL"/>
                    <w:rPr>
                      <w:lang w:eastAsia="sv-SE"/>
                    </w:rPr>
                  </w:pPr>
                  <w:r>
                    <w:rPr>
                      <w:lang w:eastAsia="sv-SE"/>
                    </w:rPr>
                    <w:t>…</w:t>
                  </w:r>
                </w:p>
              </w:tc>
            </w:tr>
            <w:tr w:rsidR="00440BE6" w:rsidRPr="0035111B" w14:paraId="69EA3210" w14:textId="77777777" w:rsidTr="006A514F">
              <w:tc>
                <w:tcPr>
                  <w:tcW w:w="14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F450C6" w14:textId="77777777" w:rsidR="00440BE6" w:rsidRPr="005F4706" w:rsidRDefault="00440BE6" w:rsidP="006A514F">
                  <w:pPr>
                    <w:pStyle w:val="TAL"/>
                    <w:rPr>
                      <w:b/>
                      <w:i/>
                      <w:highlight w:val="yellow"/>
                      <w:lang w:eastAsia="sv-SE"/>
                    </w:rPr>
                  </w:pPr>
                  <w:proofErr w:type="spellStart"/>
                  <w:r w:rsidRPr="005F4706">
                    <w:rPr>
                      <w:b/>
                      <w:i/>
                      <w:highlight w:val="yellow"/>
                      <w:lang w:eastAsia="sv-SE"/>
                    </w:rPr>
                    <w:t>scg-CellGroupConfig</w:t>
                  </w:r>
                  <w:proofErr w:type="spellEnd"/>
                </w:p>
                <w:p w14:paraId="61CB7ACB" w14:textId="77777777" w:rsidR="00440BE6" w:rsidRPr="0035111B" w:rsidRDefault="00440BE6" w:rsidP="006A514F">
                  <w:pPr>
                    <w:pStyle w:val="TAL"/>
                    <w:rPr>
                      <w:lang w:eastAsia="sv-SE"/>
                    </w:rPr>
                  </w:pPr>
                  <w:r w:rsidRPr="005F4706">
                    <w:rPr>
                      <w:highlight w:val="yellow"/>
                      <w:lang w:eastAsia="sv-SE"/>
                    </w:rPr>
                    <w:t xml:space="preserve">Contains the </w:t>
                  </w:r>
                  <w:proofErr w:type="spellStart"/>
                  <w:r w:rsidRPr="005F4706">
                    <w:rPr>
                      <w:i/>
                      <w:highlight w:val="yellow"/>
                      <w:lang w:eastAsia="sv-SE"/>
                    </w:rPr>
                    <w:t>RRCReconfiguration</w:t>
                  </w:r>
                  <w:proofErr w:type="spellEnd"/>
                  <w:r w:rsidRPr="005F4706">
                    <w:rPr>
                      <w:highlight w:val="yellow"/>
                      <w:lang w:eastAsia="sv-SE"/>
                    </w:rPr>
                    <w:t xml:space="preserve"> message (containing only </w:t>
                  </w:r>
                  <w:proofErr w:type="spellStart"/>
                  <w:r w:rsidRPr="005F4706">
                    <w:rPr>
                      <w:i/>
                      <w:highlight w:val="yellow"/>
                      <w:lang w:eastAsia="sv-SE"/>
                    </w:rPr>
                    <w:t>secondaryCellGroup</w:t>
                  </w:r>
                  <w:proofErr w:type="spellEnd"/>
                  <w:r w:rsidRPr="0035111B">
                    <w:rPr>
                      <w:lang w:eastAsia="sv-SE"/>
                    </w:rPr>
                    <w:t xml:space="preserve"> and/or </w:t>
                  </w:r>
                  <w:proofErr w:type="spellStart"/>
                  <w:r w:rsidRPr="0035111B">
                    <w:rPr>
                      <w:i/>
                      <w:lang w:eastAsia="sv-SE"/>
                    </w:rPr>
                    <w:t>measConfig</w:t>
                  </w:r>
                  <w:proofErr w:type="spellEnd"/>
                  <w:r w:rsidRPr="0035111B">
                    <w:t xml:space="preserve"> and/or </w:t>
                  </w:r>
                  <w:proofErr w:type="spellStart"/>
                  <w:r w:rsidRPr="0035111B">
                    <w:rPr>
                      <w:i/>
                    </w:rPr>
                    <w:t>otherConfig</w:t>
                  </w:r>
                  <w:proofErr w:type="spellEnd"/>
                  <w:r w:rsidRPr="0035111B">
                    <w:t xml:space="preserve"> and/or </w:t>
                  </w:r>
                  <w:proofErr w:type="spellStart"/>
                  <w:r w:rsidRPr="0035111B">
                    <w:rPr>
                      <w:i/>
                    </w:rPr>
                    <w:t>conditionalReconfiguration</w:t>
                  </w:r>
                  <w:proofErr w:type="spellEnd"/>
                  <w:r w:rsidRPr="0035111B">
                    <w:t xml:space="preserve"> and/or </w:t>
                  </w:r>
                  <w:r w:rsidRPr="0035111B">
                    <w:rPr>
                      <w:i/>
                    </w:rPr>
                    <w:t>bap-Config</w:t>
                  </w:r>
                  <w:r w:rsidRPr="0035111B">
                    <w:t xml:space="preserve"> and/or </w:t>
                  </w:r>
                  <w:proofErr w:type="spellStart"/>
                  <w:r w:rsidRPr="0035111B">
                    <w:rPr>
                      <w:i/>
                    </w:rPr>
                    <w:t>iab</w:t>
                  </w:r>
                  <w:proofErr w:type="spellEnd"/>
                  <w:r w:rsidRPr="0035111B">
                    <w:rPr>
                      <w:i/>
                    </w:rPr>
                    <w:t>-IP-</w:t>
                  </w:r>
                  <w:proofErr w:type="spellStart"/>
                  <w:r w:rsidRPr="0035111B">
                    <w:rPr>
                      <w:i/>
                    </w:rPr>
                    <w:t>AddressConfigurationList</w:t>
                  </w:r>
                  <w:proofErr w:type="spellEnd"/>
                  <w:r w:rsidRPr="0035111B">
                    <w:rPr>
                      <w:iCs/>
                    </w:rPr>
                    <w:t>)</w:t>
                  </w:r>
                  <w:r w:rsidRPr="0035111B">
                    <w:rPr>
                      <w:lang w:eastAsia="sv-SE"/>
                    </w:rPr>
                    <w:t>:</w:t>
                  </w:r>
                </w:p>
                <w:p w14:paraId="5632A6CB" w14:textId="77777777" w:rsidR="00440BE6" w:rsidRPr="0035111B" w:rsidRDefault="00440BE6" w:rsidP="006A514F">
                  <w:pPr>
                    <w:pStyle w:val="B1"/>
                    <w:rPr>
                      <w:rFonts w:ascii="Arial" w:hAnsi="Arial" w:cs="Arial"/>
                      <w:sz w:val="18"/>
                      <w:szCs w:val="18"/>
                      <w:lang w:eastAsia="sv-SE"/>
                    </w:rPr>
                  </w:pPr>
                  <w:r w:rsidRPr="0035111B">
                    <w:rPr>
                      <w:rFonts w:ascii="Arial" w:hAnsi="Arial" w:cs="Arial"/>
                      <w:sz w:val="18"/>
                      <w:szCs w:val="18"/>
                      <w:lang w:eastAsia="sv-SE"/>
                    </w:rPr>
                    <w:t>-</w:t>
                  </w:r>
                  <w:r w:rsidRPr="0035111B">
                    <w:rPr>
                      <w:rFonts w:ascii="Arial" w:hAnsi="Arial" w:cs="Arial"/>
                      <w:sz w:val="18"/>
                      <w:szCs w:val="18"/>
                      <w:lang w:eastAsia="sv-SE"/>
                    </w:rPr>
                    <w:tab/>
                  </w:r>
                  <w:r w:rsidRPr="005F4706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sv-SE"/>
                    </w:rPr>
                    <w:t>to be sent to the UE, used upon SCG establishment or modification</w:t>
                  </w:r>
                  <w:r w:rsidRPr="0035111B">
                    <w:rPr>
                      <w:rFonts w:ascii="Arial" w:hAnsi="Arial" w:cs="Arial"/>
                      <w:sz w:val="18"/>
                      <w:szCs w:val="18"/>
                      <w:lang w:eastAsia="sv-SE"/>
                    </w:rPr>
                    <w:t xml:space="preserve"> (only when the SCG is not released by the SN), as generated (entirely) by the (target) </w:t>
                  </w:r>
                  <w:proofErr w:type="spellStart"/>
                  <w:r w:rsidRPr="0035111B">
                    <w:rPr>
                      <w:rFonts w:ascii="Arial" w:hAnsi="Arial" w:cs="Arial"/>
                      <w:sz w:val="18"/>
                      <w:szCs w:val="18"/>
                      <w:lang w:eastAsia="sv-SE"/>
                    </w:rPr>
                    <w:t>SgNB</w:t>
                  </w:r>
                  <w:proofErr w:type="spellEnd"/>
                  <w:r w:rsidRPr="0035111B">
                    <w:rPr>
                      <w:rFonts w:ascii="Arial" w:hAnsi="Arial" w:cs="Arial"/>
                      <w:sz w:val="18"/>
                      <w:szCs w:val="18"/>
                      <w:lang w:eastAsia="sv-SE"/>
                    </w:rPr>
                    <w:t xml:space="preserve">. In this case, the SN sets the </w:t>
                  </w:r>
                  <w:proofErr w:type="spellStart"/>
                  <w:r w:rsidRPr="0035111B">
                    <w:rPr>
                      <w:rFonts w:ascii="Arial" w:hAnsi="Arial" w:cs="Arial"/>
                      <w:i/>
                      <w:sz w:val="18"/>
                      <w:szCs w:val="18"/>
                      <w:lang w:eastAsia="sv-SE"/>
                    </w:rPr>
                    <w:t>RRCReconfiguration</w:t>
                  </w:r>
                  <w:proofErr w:type="spellEnd"/>
                  <w:r w:rsidRPr="0035111B">
                    <w:rPr>
                      <w:rFonts w:ascii="Arial" w:hAnsi="Arial" w:cs="Arial"/>
                      <w:sz w:val="18"/>
                      <w:szCs w:val="18"/>
                      <w:lang w:eastAsia="sv-SE"/>
                    </w:rPr>
                    <w:t xml:space="preserve"> message in accordance with clause 6 e.g. regarding the "Need" or "Cond" statements.</w:t>
                  </w:r>
                </w:p>
                <w:p w14:paraId="7035ACE9" w14:textId="77777777" w:rsidR="00440BE6" w:rsidRPr="0035111B" w:rsidRDefault="00440BE6" w:rsidP="006A514F">
                  <w:pPr>
                    <w:pStyle w:val="B1"/>
                    <w:rPr>
                      <w:rFonts w:cs="Arial"/>
                      <w:szCs w:val="18"/>
                      <w:lang w:eastAsia="sv-SE"/>
                    </w:rPr>
                  </w:pPr>
                  <w:r w:rsidRPr="0035111B">
                    <w:rPr>
                      <w:rFonts w:ascii="Arial" w:hAnsi="Arial" w:cs="Arial"/>
                      <w:sz w:val="18"/>
                      <w:szCs w:val="18"/>
                      <w:lang w:eastAsia="sv-SE"/>
                    </w:rPr>
                    <w:t xml:space="preserve"> or</w:t>
                  </w:r>
                </w:p>
                <w:p w14:paraId="56374773" w14:textId="77777777" w:rsidR="00440BE6" w:rsidRPr="0035111B" w:rsidRDefault="00440BE6" w:rsidP="006A514F">
                  <w:pPr>
                    <w:pStyle w:val="B1"/>
                    <w:rPr>
                      <w:rFonts w:ascii="Arial" w:hAnsi="Arial" w:cs="Arial"/>
                      <w:sz w:val="18"/>
                      <w:szCs w:val="18"/>
                      <w:lang w:eastAsia="sv-SE"/>
                    </w:rPr>
                  </w:pPr>
                  <w:r w:rsidRPr="0035111B">
                    <w:rPr>
                      <w:rFonts w:ascii="Arial" w:hAnsi="Arial" w:cs="Arial"/>
                      <w:sz w:val="18"/>
                      <w:szCs w:val="18"/>
                      <w:lang w:eastAsia="sv-SE"/>
                    </w:rPr>
                    <w:t>-</w:t>
                  </w:r>
                  <w:r w:rsidRPr="0035111B">
                    <w:rPr>
                      <w:rFonts w:ascii="Arial" w:hAnsi="Arial" w:cs="Arial"/>
                      <w:sz w:val="18"/>
                      <w:szCs w:val="18"/>
                      <w:lang w:eastAsia="sv-SE"/>
                    </w:rPr>
                    <w:tab/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sv-SE"/>
                    </w:rPr>
                    <w:t>..</w:t>
                  </w:r>
                  <w:r w:rsidRPr="0035111B">
                    <w:rPr>
                      <w:rFonts w:ascii="Arial" w:hAnsi="Arial" w:cs="Arial"/>
                      <w:sz w:val="18"/>
                      <w:szCs w:val="18"/>
                      <w:lang w:eastAsia="sv-SE"/>
                    </w:rPr>
                    <w:t>.</w:t>
                  </w:r>
                </w:p>
                <w:p w14:paraId="21BCFAB2" w14:textId="77777777" w:rsidR="00440BE6" w:rsidRPr="0035111B" w:rsidRDefault="00440BE6" w:rsidP="006A514F">
                  <w:pPr>
                    <w:pStyle w:val="TAL"/>
                    <w:rPr>
                      <w:rFonts w:ascii="Times New Roman" w:hAnsi="Times New Roman" w:cs="Arial"/>
                      <w:sz w:val="20"/>
                      <w:szCs w:val="18"/>
                      <w:lang w:eastAsia="sv-SE"/>
                    </w:rPr>
                  </w:pPr>
                  <w:r>
                    <w:rPr>
                      <w:rFonts w:cs="Arial"/>
                      <w:szCs w:val="18"/>
                      <w:lang w:eastAsia="sv-SE"/>
                    </w:rPr>
                    <w:t>…</w:t>
                  </w:r>
                </w:p>
              </w:tc>
            </w:tr>
            <w:tr w:rsidR="00440BE6" w:rsidRPr="0035111B" w14:paraId="14501540" w14:textId="77777777" w:rsidTr="006A514F">
              <w:tc>
                <w:tcPr>
                  <w:tcW w:w="14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8F80E1" w14:textId="77777777" w:rsidR="00440BE6" w:rsidRPr="0035111B" w:rsidRDefault="00440BE6" w:rsidP="006A514F">
                  <w:pPr>
                    <w:pStyle w:val="TAL"/>
                    <w:rPr>
                      <w:b/>
                      <w:i/>
                      <w:lang w:eastAsia="sv-SE"/>
                    </w:rPr>
                  </w:pPr>
                  <w:r>
                    <w:rPr>
                      <w:b/>
                      <w:i/>
                      <w:lang w:eastAsia="sv-SE"/>
                    </w:rPr>
                    <w:t>…</w:t>
                  </w:r>
                </w:p>
              </w:tc>
            </w:tr>
          </w:tbl>
          <w:p w14:paraId="5F4C0619" w14:textId="77777777" w:rsidR="00440BE6" w:rsidRDefault="00440BE6" w:rsidP="006A514F">
            <w:pPr>
              <w:spacing w:after="0"/>
            </w:pPr>
          </w:p>
        </w:tc>
      </w:tr>
    </w:tbl>
    <w:p w14:paraId="58108D6D" w14:textId="77777777" w:rsidR="00440BE6" w:rsidRDefault="00440BE6" w:rsidP="00440BE6">
      <w:pPr>
        <w:spacing w:after="0"/>
      </w:pPr>
    </w:p>
    <w:p w14:paraId="0E0E6D9D" w14:textId="77777777" w:rsidR="00440BE6" w:rsidRDefault="00440BE6" w:rsidP="00440BE6">
      <w:pPr>
        <w:spacing w:after="0"/>
      </w:pPr>
      <w:r>
        <w:t>TS 38.331 Section 6.2.2 includes:</w:t>
      </w:r>
    </w:p>
    <w:p w14:paraId="5A8FD070" w14:textId="77777777" w:rsidR="00440BE6" w:rsidRDefault="00440BE6" w:rsidP="00440BE6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0BE6" w14:paraId="01201215" w14:textId="77777777" w:rsidTr="006A514F">
        <w:tc>
          <w:tcPr>
            <w:tcW w:w="9631" w:type="dxa"/>
          </w:tcPr>
          <w:p w14:paraId="5A3C3F90" w14:textId="77777777" w:rsidR="00440BE6" w:rsidRPr="00566754" w:rsidRDefault="00440BE6" w:rsidP="006A514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lang w:eastAsia="ja-JP"/>
              </w:rPr>
            </w:pPr>
            <w:proofErr w:type="spellStart"/>
            <w:r w:rsidRPr="00566754">
              <w:rPr>
                <w:rFonts w:ascii="Arial" w:eastAsia="Times New Roman" w:hAnsi="Arial"/>
                <w:b/>
                <w:bCs/>
                <w:i/>
                <w:iCs/>
                <w:lang w:eastAsia="ja-JP"/>
              </w:rPr>
              <w:lastRenderedPageBreak/>
              <w:t>RRCReconfiguration</w:t>
            </w:r>
            <w:proofErr w:type="spellEnd"/>
            <w:r w:rsidRPr="00566754">
              <w:rPr>
                <w:rFonts w:ascii="Arial" w:eastAsia="Times New Roman" w:hAnsi="Arial"/>
                <w:b/>
                <w:bCs/>
                <w:i/>
                <w:iCs/>
                <w:lang w:eastAsia="ja-JP"/>
              </w:rPr>
              <w:t xml:space="preserve"> message</w:t>
            </w:r>
          </w:p>
          <w:p w14:paraId="545F6036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66754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69FADCD8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66754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TAG-RRCRECONFIGURATION-START</w:t>
            </w:r>
          </w:p>
          <w:p w14:paraId="57F73384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180421E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RRCReconfiguration ::=                  </w:t>
            </w:r>
            <w:r w:rsidRPr="00566754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707559B4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rrc-TransactionIdentifier               RRC-TransactionIdentifier,</w:t>
            </w:r>
          </w:p>
          <w:p w14:paraId="60FF424E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criticalExtensions                      </w:t>
            </w:r>
            <w:r w:rsidRPr="00566754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3B9F842D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rrcReconfiguration                      RRCReconfiguration-IEs,</w:t>
            </w:r>
          </w:p>
          <w:p w14:paraId="719E8404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criticalExtensionsFuture                </w:t>
            </w:r>
            <w:r w:rsidRPr="00566754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{}</w:t>
            </w:r>
          </w:p>
          <w:p w14:paraId="693B8D34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</w:t>
            </w:r>
          </w:p>
          <w:p w14:paraId="2CA4F88E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FE0324E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66F6C88E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RRCReconfiguration-IEs ::=              </w:t>
            </w:r>
            <w:r w:rsidRPr="00566754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2478D0D8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566754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radioBearerConfig                       RadioBearerConfig</w:t>
            </w: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       </w:t>
            </w:r>
            <w:r w:rsidRPr="00566754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566754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49F0BF77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566754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secondaryCellGroup                      </w:t>
            </w:r>
            <w:r w:rsidRPr="00566754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OCTET</w:t>
            </w:r>
            <w:r w:rsidRPr="00566754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</w:t>
            </w:r>
            <w:r w:rsidRPr="00566754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STRING</w:t>
            </w:r>
            <w:r w:rsidRPr="00566754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(CONTAINING CellGroupConfig)</w:t>
            </w: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</w:t>
            </w:r>
            <w:r w:rsidRPr="00566754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566754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SCG</w:t>
            </w:r>
          </w:p>
          <w:p w14:paraId="33EE1FA2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...</w:t>
            </w:r>
          </w:p>
          <w:p w14:paraId="514056CD" w14:textId="77777777" w:rsidR="00440BE6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66754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2C4EE538" w14:textId="77777777" w:rsidR="00440BE6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69BC5AA6" w14:textId="77777777" w:rsidR="00440BE6" w:rsidRPr="00566754" w:rsidRDefault="00440BE6" w:rsidP="006A51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...</w:t>
            </w:r>
          </w:p>
          <w:p w14:paraId="79EE932E" w14:textId="77777777" w:rsidR="00440BE6" w:rsidRDefault="00440BE6" w:rsidP="006A514F">
            <w:pPr>
              <w:spacing w:after="0"/>
            </w:pPr>
          </w:p>
          <w:tbl>
            <w:tblPr>
              <w:tblW w:w="14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73"/>
            </w:tblGrid>
            <w:tr w:rsidR="00440BE6" w:rsidRPr="0035111B" w14:paraId="6DC74808" w14:textId="77777777" w:rsidTr="006A514F">
              <w:tc>
                <w:tcPr>
                  <w:tcW w:w="14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9135BC" w14:textId="77777777" w:rsidR="00440BE6" w:rsidRPr="0035111B" w:rsidRDefault="00440BE6" w:rsidP="006A514F">
                  <w:pPr>
                    <w:pStyle w:val="TAH"/>
                    <w:rPr>
                      <w:szCs w:val="22"/>
                      <w:lang w:eastAsia="sv-SE"/>
                    </w:rPr>
                  </w:pPr>
                  <w:proofErr w:type="spellStart"/>
                  <w:r w:rsidRPr="0035111B">
                    <w:rPr>
                      <w:i/>
                      <w:szCs w:val="22"/>
                      <w:lang w:eastAsia="sv-SE"/>
                    </w:rPr>
                    <w:t>RRCReconfiguration</w:t>
                  </w:r>
                  <w:proofErr w:type="spellEnd"/>
                  <w:r w:rsidRPr="0035111B">
                    <w:rPr>
                      <w:i/>
                      <w:szCs w:val="22"/>
                      <w:lang w:eastAsia="sv-SE"/>
                    </w:rPr>
                    <w:t xml:space="preserve">-IEs </w:t>
                  </w:r>
                  <w:r w:rsidRPr="0035111B">
                    <w:rPr>
                      <w:szCs w:val="22"/>
                      <w:lang w:eastAsia="sv-SE"/>
                    </w:rPr>
                    <w:t>field descriptions</w:t>
                  </w:r>
                </w:p>
              </w:tc>
            </w:tr>
            <w:tr w:rsidR="00440BE6" w:rsidRPr="0035111B" w14:paraId="143A3532" w14:textId="77777777" w:rsidTr="006A514F">
              <w:tc>
                <w:tcPr>
                  <w:tcW w:w="14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359D7" w14:textId="77777777" w:rsidR="00440BE6" w:rsidRPr="0035111B" w:rsidRDefault="00440BE6" w:rsidP="006A514F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>
                    <w:rPr>
                      <w:b/>
                      <w:bCs/>
                      <w:i/>
                      <w:iCs/>
                      <w:lang w:eastAsia="en-GB"/>
                    </w:rPr>
                    <w:t>…</w:t>
                  </w:r>
                </w:p>
              </w:tc>
            </w:tr>
            <w:tr w:rsidR="00440BE6" w:rsidRPr="0035111B" w14:paraId="7F4447B0" w14:textId="77777777" w:rsidTr="006A514F">
              <w:tc>
                <w:tcPr>
                  <w:tcW w:w="14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177976" w14:textId="77777777" w:rsidR="00440BE6" w:rsidRPr="0035111B" w:rsidRDefault="00440BE6" w:rsidP="006A514F">
                  <w:pPr>
                    <w:pStyle w:val="TAL"/>
                    <w:rPr>
                      <w:szCs w:val="22"/>
                      <w:lang w:eastAsia="sv-SE"/>
                    </w:rPr>
                  </w:pPr>
                  <w:proofErr w:type="spellStart"/>
                  <w:r w:rsidRPr="0035111B">
                    <w:rPr>
                      <w:b/>
                      <w:i/>
                      <w:szCs w:val="22"/>
                      <w:lang w:eastAsia="sv-SE"/>
                    </w:rPr>
                    <w:t>radioBearerConfig</w:t>
                  </w:r>
                  <w:proofErr w:type="spellEnd"/>
                </w:p>
                <w:p w14:paraId="579B637B" w14:textId="77777777" w:rsidR="00440BE6" w:rsidRPr="0035111B" w:rsidRDefault="00440BE6" w:rsidP="006A514F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364F8E">
                    <w:rPr>
                      <w:szCs w:val="22"/>
                      <w:highlight w:val="yellow"/>
                      <w:lang w:eastAsia="sv-SE"/>
                    </w:rPr>
                    <w:t>Configuration of Radio Bearers (DRBs, SRBs</w:t>
                  </w:r>
                  <w:r w:rsidRPr="0035111B">
                    <w:rPr>
                      <w:szCs w:val="22"/>
                      <w:lang w:eastAsia="sv-SE"/>
                    </w:rPr>
                    <w:t xml:space="preserve">, multicast MRBs) </w:t>
                  </w:r>
                  <w:r w:rsidRPr="00364F8E">
                    <w:rPr>
                      <w:szCs w:val="22"/>
                      <w:highlight w:val="yellow"/>
                      <w:lang w:eastAsia="sv-SE"/>
                    </w:rPr>
                    <w:t>including</w:t>
                  </w:r>
                  <w:r w:rsidRPr="0035111B">
                    <w:rPr>
                      <w:szCs w:val="22"/>
                      <w:lang w:eastAsia="sv-SE"/>
                    </w:rPr>
                    <w:t xml:space="preserve"> SDAP/</w:t>
                  </w:r>
                  <w:r w:rsidRPr="00364F8E">
                    <w:rPr>
                      <w:szCs w:val="22"/>
                      <w:highlight w:val="yellow"/>
                      <w:lang w:eastAsia="sv-SE"/>
                    </w:rPr>
                    <w:t>PDCP</w:t>
                  </w:r>
                  <w:r w:rsidRPr="0035111B">
                    <w:rPr>
                      <w:szCs w:val="22"/>
                      <w:lang w:eastAsia="sv-SE"/>
                    </w:rPr>
                    <w:t>.</w:t>
                  </w:r>
                  <w:r>
                    <w:rPr>
                      <w:szCs w:val="22"/>
                      <w:lang w:eastAsia="sv-SE"/>
                    </w:rPr>
                    <w:t>..</w:t>
                  </w:r>
                </w:p>
              </w:tc>
            </w:tr>
            <w:tr w:rsidR="00440BE6" w:rsidRPr="0035111B" w14:paraId="1C45713F" w14:textId="77777777" w:rsidTr="006A514F">
              <w:tc>
                <w:tcPr>
                  <w:tcW w:w="14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7F1B40" w14:textId="77777777" w:rsidR="00440BE6" w:rsidRPr="0035111B" w:rsidRDefault="00440BE6" w:rsidP="006A514F">
                  <w:pPr>
                    <w:pStyle w:val="TAL"/>
                    <w:rPr>
                      <w:szCs w:val="22"/>
                      <w:lang w:eastAsia="sv-SE"/>
                    </w:rPr>
                  </w:pPr>
                  <w:r>
                    <w:rPr>
                      <w:b/>
                      <w:i/>
                      <w:szCs w:val="22"/>
                      <w:lang w:eastAsia="sv-SE"/>
                    </w:rPr>
                    <w:t>…</w:t>
                  </w:r>
                </w:p>
              </w:tc>
            </w:tr>
          </w:tbl>
          <w:p w14:paraId="2F162F44" w14:textId="77777777" w:rsidR="00440BE6" w:rsidRDefault="00440BE6" w:rsidP="006A514F">
            <w:pPr>
              <w:spacing w:after="0"/>
            </w:pPr>
          </w:p>
        </w:tc>
      </w:tr>
    </w:tbl>
    <w:p w14:paraId="466262F4" w14:textId="77777777" w:rsidR="00440BE6" w:rsidRDefault="00440BE6" w:rsidP="00440BE6">
      <w:pPr>
        <w:spacing w:after="0"/>
      </w:pPr>
    </w:p>
    <w:p w14:paraId="477B14BD" w14:textId="25AF99B9" w:rsidR="00440BE6" w:rsidRDefault="00440BE6" w:rsidP="00440BE6">
      <w:pPr>
        <w:spacing w:after="0"/>
        <w:rPr>
          <w:b/>
          <w:bCs/>
        </w:rPr>
      </w:pPr>
      <w:r>
        <w:rPr>
          <w:b/>
          <w:bCs/>
        </w:rPr>
        <w:t>Observation: For MN-terminated bearers</w:t>
      </w:r>
      <w:r w:rsidR="001614F4">
        <w:rPr>
          <w:b/>
          <w:bCs/>
        </w:rPr>
        <w:t xml:space="preserve"> with SCG leg</w:t>
      </w:r>
      <w:r>
        <w:rPr>
          <w:b/>
          <w:bCs/>
        </w:rPr>
        <w:t>:</w:t>
      </w:r>
    </w:p>
    <w:p w14:paraId="57D783C1" w14:textId="073BF708" w:rsidR="00440BE6" w:rsidRDefault="00440BE6" w:rsidP="00440BE6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r w:rsidRPr="008649E7">
        <w:rPr>
          <w:b/>
          <w:bCs/>
        </w:rPr>
        <w:t xml:space="preserve">The MN PDCP-terminating </w:t>
      </w:r>
      <w:proofErr w:type="spellStart"/>
      <w:r w:rsidRPr="008649E7">
        <w:rPr>
          <w:b/>
          <w:bCs/>
        </w:rPr>
        <w:t>gNB</w:t>
      </w:r>
      <w:proofErr w:type="spellEnd"/>
      <w:r w:rsidRPr="008649E7">
        <w:rPr>
          <w:b/>
          <w:bCs/>
        </w:rPr>
        <w:t xml:space="preserve"> generates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radioBearerConfig</w:t>
      </w:r>
      <w:proofErr w:type="spellEnd"/>
      <w:r>
        <w:rPr>
          <w:b/>
          <w:bCs/>
        </w:rPr>
        <w:t xml:space="preserve"> including</w:t>
      </w:r>
      <w:r w:rsidRPr="008649E7">
        <w:rPr>
          <w:b/>
          <w:bCs/>
        </w:rPr>
        <w:t xml:space="preserve"> PDCP-config</w:t>
      </w:r>
      <w:r w:rsidR="0031353C">
        <w:rPr>
          <w:b/>
          <w:bCs/>
        </w:rPr>
        <w:t>.</w:t>
      </w:r>
      <w:r w:rsidRPr="008649E7">
        <w:rPr>
          <w:b/>
          <w:bCs/>
        </w:rPr>
        <w:t xml:space="preserve"> </w:t>
      </w:r>
    </w:p>
    <w:p w14:paraId="01E66EF0" w14:textId="2280B577" w:rsidR="00440BE6" w:rsidRPr="00CA2F77" w:rsidRDefault="00440BE6" w:rsidP="00440BE6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r>
        <w:rPr>
          <w:b/>
          <w:bCs/>
        </w:rPr>
        <w:t xml:space="preserve">The SN </w:t>
      </w:r>
      <w:r w:rsidRPr="008649E7">
        <w:rPr>
          <w:b/>
          <w:bCs/>
        </w:rPr>
        <w:t xml:space="preserve">RLC-terminating </w:t>
      </w:r>
      <w:proofErr w:type="spellStart"/>
      <w:r w:rsidRPr="008649E7">
        <w:rPr>
          <w:b/>
          <w:bCs/>
        </w:rPr>
        <w:t>gNB</w:t>
      </w:r>
      <w:proofErr w:type="spellEnd"/>
      <w:r w:rsidRPr="008649E7">
        <w:rPr>
          <w:b/>
          <w:bCs/>
        </w:rPr>
        <w:t xml:space="preserve"> </w:t>
      </w:r>
      <w:r>
        <w:rPr>
          <w:b/>
          <w:bCs/>
        </w:rPr>
        <w:t xml:space="preserve">generates the secondary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including </w:t>
      </w:r>
      <w:r w:rsidRPr="00E07960">
        <w:rPr>
          <w:b/>
          <w:bCs/>
        </w:rPr>
        <w:t>RLC-</w:t>
      </w:r>
      <w:proofErr w:type="spellStart"/>
      <w:r w:rsidRPr="00E07960">
        <w:rPr>
          <w:b/>
          <w:bCs/>
        </w:rPr>
        <w:t>BearerConfig</w:t>
      </w:r>
      <w:proofErr w:type="spellEnd"/>
      <w:r w:rsidR="007B6B1D">
        <w:rPr>
          <w:b/>
          <w:bCs/>
        </w:rPr>
        <w:t xml:space="preserve"> for the SCG leg</w:t>
      </w:r>
      <w:r w:rsidR="0031353C">
        <w:rPr>
          <w:b/>
          <w:bCs/>
        </w:rPr>
        <w:t>.</w:t>
      </w:r>
    </w:p>
    <w:p w14:paraId="003AAF47" w14:textId="182890FB" w:rsidR="00440BE6" w:rsidRDefault="00440BE6" w:rsidP="00440BE6">
      <w:pPr>
        <w:pStyle w:val="Heading2"/>
      </w:pPr>
      <w:r>
        <w:t>B.4</w:t>
      </w:r>
      <w:r>
        <w:tab/>
        <w:t>Security-related aspects</w:t>
      </w:r>
    </w:p>
    <w:p w14:paraId="6662F236" w14:textId="77777777" w:rsidR="00440BE6" w:rsidRDefault="00440BE6" w:rsidP="00440BE6">
      <w:pPr>
        <w:spacing w:after="0"/>
      </w:pPr>
      <w:r>
        <w:t>TS 37.340 Section 9 includes:</w:t>
      </w:r>
    </w:p>
    <w:p w14:paraId="7CF2F406" w14:textId="77777777" w:rsidR="00440BE6" w:rsidRDefault="00440BE6" w:rsidP="00440BE6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0BE6" w14:paraId="03DB673B" w14:textId="77777777" w:rsidTr="006A514F">
        <w:tc>
          <w:tcPr>
            <w:tcW w:w="9631" w:type="dxa"/>
          </w:tcPr>
          <w:p w14:paraId="0F888823" w14:textId="77777777" w:rsidR="00440BE6" w:rsidRDefault="00440BE6" w:rsidP="006A514F">
            <w:r w:rsidRPr="00FC5CBF">
              <w:t>In EN-DC, NGEN-</w:t>
            </w:r>
            <w:proofErr w:type="gramStart"/>
            <w:r w:rsidRPr="00FC5CBF">
              <w:t>DC</w:t>
            </w:r>
            <w:proofErr w:type="gramEnd"/>
            <w:r w:rsidRPr="00FC5CBF">
              <w:t xml:space="preserve"> and NR-DC, </w:t>
            </w:r>
            <w:r w:rsidRPr="0095341F">
              <w:rPr>
                <w:highlight w:val="yellow"/>
              </w:rPr>
              <w:t xml:space="preserve">for a </w:t>
            </w:r>
            <w:proofErr w:type="spellStart"/>
            <w:r w:rsidRPr="0095341F">
              <w:rPr>
                <w:highlight w:val="yellow"/>
              </w:rPr>
              <w:t>PSCell</w:t>
            </w:r>
            <w:proofErr w:type="spellEnd"/>
            <w:r w:rsidRPr="0095341F">
              <w:rPr>
                <w:highlight w:val="yellow"/>
              </w:rPr>
              <w:t xml:space="preserve"> change that does not </w:t>
            </w:r>
            <w:r w:rsidRPr="0033771B">
              <w:rPr>
                <w:highlight w:val="yellow"/>
              </w:rPr>
              <w:t xml:space="preserve">require a </w:t>
            </w:r>
            <w:proofErr w:type="spellStart"/>
            <w:r w:rsidRPr="0033771B">
              <w:rPr>
                <w:highlight w:val="yellow"/>
              </w:rPr>
              <w:t>K</w:t>
            </w:r>
            <w:r w:rsidRPr="0033771B">
              <w:rPr>
                <w:highlight w:val="yellow"/>
                <w:vertAlign w:val="subscript"/>
              </w:rPr>
              <w:t>eNB</w:t>
            </w:r>
            <w:proofErr w:type="spellEnd"/>
            <w:r w:rsidRPr="0033771B">
              <w:rPr>
                <w:highlight w:val="yellow"/>
              </w:rPr>
              <w:t xml:space="preserve"> change (i</w:t>
            </w:r>
            <w:r w:rsidRPr="0095341F">
              <w:rPr>
                <w:highlight w:val="yellow"/>
              </w:rPr>
              <w:t xml:space="preserve">.e. no simultaneous </w:t>
            </w:r>
            <w:proofErr w:type="spellStart"/>
            <w:r w:rsidRPr="0095341F">
              <w:rPr>
                <w:highlight w:val="yellow"/>
              </w:rPr>
              <w:t>PCell</w:t>
            </w:r>
            <w:proofErr w:type="spellEnd"/>
            <w:r w:rsidRPr="0095341F">
              <w:rPr>
                <w:highlight w:val="yellow"/>
              </w:rPr>
              <w:t xml:space="preserve"> handover in EN-DC and NGEN-DC) or a </w:t>
            </w:r>
            <w:proofErr w:type="spellStart"/>
            <w:r w:rsidRPr="0095341F">
              <w:rPr>
                <w:highlight w:val="yellow"/>
              </w:rPr>
              <w:t>K</w:t>
            </w:r>
            <w:r w:rsidRPr="0095341F">
              <w:rPr>
                <w:highlight w:val="yellow"/>
                <w:vertAlign w:val="subscript"/>
              </w:rPr>
              <w:t>gNB</w:t>
            </w:r>
            <w:proofErr w:type="spellEnd"/>
            <w:r w:rsidRPr="0095341F">
              <w:rPr>
                <w:highlight w:val="yellow"/>
              </w:rPr>
              <w:t xml:space="preserve"> change (in NR-DC)</w:t>
            </w:r>
            <w:r w:rsidRPr="00FC5CBF">
              <w:t>, S-</w:t>
            </w:r>
            <w:proofErr w:type="spellStart"/>
            <w:r w:rsidRPr="00FC5CBF">
              <w:t>K</w:t>
            </w:r>
            <w:r w:rsidRPr="00FC5CBF">
              <w:rPr>
                <w:vertAlign w:val="subscript"/>
              </w:rPr>
              <w:t>gNB</w:t>
            </w:r>
            <w:proofErr w:type="spellEnd"/>
            <w:r w:rsidRPr="00FC5CBF">
              <w:t xml:space="preserve"> key refresh is not required if the PDCP termination point of the SN is not changed. In NE-DC, a </w:t>
            </w:r>
            <w:proofErr w:type="spellStart"/>
            <w:r w:rsidRPr="00FC5CBF">
              <w:t>PSCell</w:t>
            </w:r>
            <w:proofErr w:type="spellEnd"/>
            <w:r w:rsidRPr="00FC5CBF">
              <w:t xml:space="preserve"> change always requires a S-</w:t>
            </w:r>
            <w:proofErr w:type="spellStart"/>
            <w:r w:rsidRPr="00FC5CBF">
              <w:t>K</w:t>
            </w:r>
            <w:r w:rsidRPr="00FC5CBF">
              <w:rPr>
                <w:vertAlign w:val="subscript"/>
              </w:rPr>
              <w:t>eNB</w:t>
            </w:r>
            <w:proofErr w:type="spellEnd"/>
            <w:r w:rsidRPr="00FC5CBF">
              <w:t xml:space="preserve"> change.</w:t>
            </w:r>
          </w:p>
        </w:tc>
      </w:tr>
    </w:tbl>
    <w:p w14:paraId="131404F9" w14:textId="77777777" w:rsidR="00440BE6" w:rsidRDefault="00440BE6" w:rsidP="00440BE6">
      <w:pPr>
        <w:spacing w:after="0"/>
      </w:pPr>
    </w:p>
    <w:p w14:paraId="020F8353" w14:textId="0D13686A" w:rsidR="00440BE6" w:rsidRPr="00E17BC2" w:rsidRDefault="00440BE6" w:rsidP="00440BE6">
      <w:pPr>
        <w:spacing w:after="0"/>
        <w:rPr>
          <w:b/>
          <w:bCs/>
        </w:rPr>
      </w:pPr>
      <w:r>
        <w:rPr>
          <w:b/>
          <w:bCs/>
        </w:rPr>
        <w:t xml:space="preserve">Observation: For NR-DC, the MN PDCP-terminating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</w:t>
      </w:r>
      <w:r w:rsidR="009E02F7">
        <w:rPr>
          <w:b/>
          <w:bCs/>
        </w:rPr>
        <w:t>is</w:t>
      </w:r>
      <w:r>
        <w:rPr>
          <w:b/>
          <w:bCs/>
        </w:rPr>
        <w:t xml:space="preserve"> NOT require</w:t>
      </w:r>
      <w:r w:rsidR="009E02F7">
        <w:rPr>
          <w:b/>
          <w:bCs/>
        </w:rPr>
        <w:t>d</w:t>
      </w:r>
      <w:r>
        <w:rPr>
          <w:b/>
          <w:bCs/>
        </w:rPr>
        <w:t xml:space="preserve"> to reconfigure </w:t>
      </w:r>
      <w:proofErr w:type="spellStart"/>
      <w:r>
        <w:rPr>
          <w:b/>
          <w:bCs/>
        </w:rPr>
        <w:t>K</w:t>
      </w:r>
      <w:r w:rsidRPr="00EE6D0D">
        <w:rPr>
          <w:b/>
          <w:bCs/>
          <w:vertAlign w:val="subscript"/>
        </w:rPr>
        <w:t>gNB</w:t>
      </w:r>
      <w:proofErr w:type="spellEnd"/>
      <w:r>
        <w:rPr>
          <w:b/>
          <w:bCs/>
        </w:rPr>
        <w:t xml:space="preserve"> upon SN RLC-terminating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change with no MN PDCP-termination point change.</w:t>
      </w:r>
    </w:p>
    <w:p w14:paraId="506BC403" w14:textId="77777777" w:rsidR="004D4536" w:rsidRPr="004E7465" w:rsidRDefault="004D4536" w:rsidP="004E7465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sectPr w:rsidR="004D4536" w:rsidRPr="004E746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4F003" w14:textId="77777777" w:rsidR="00795207" w:rsidRDefault="00795207">
      <w:r>
        <w:separator/>
      </w:r>
    </w:p>
  </w:endnote>
  <w:endnote w:type="continuationSeparator" w:id="0">
    <w:p w14:paraId="7B0B3F98" w14:textId="77777777" w:rsidR="00795207" w:rsidRDefault="00795207">
      <w:r>
        <w:continuationSeparator/>
      </w:r>
    </w:p>
  </w:endnote>
  <w:endnote w:type="continuationNotice" w:id="1">
    <w:p w14:paraId="306849B5" w14:textId="77777777" w:rsidR="00795207" w:rsidRDefault="007952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4039F" w14:textId="77777777" w:rsidR="00795207" w:rsidRDefault="00795207">
      <w:r>
        <w:separator/>
      </w:r>
    </w:p>
  </w:footnote>
  <w:footnote w:type="continuationSeparator" w:id="0">
    <w:p w14:paraId="5BB7CEF4" w14:textId="77777777" w:rsidR="00795207" w:rsidRDefault="00795207">
      <w:r>
        <w:continuationSeparator/>
      </w:r>
    </w:p>
  </w:footnote>
  <w:footnote w:type="continuationNotice" w:id="1">
    <w:p w14:paraId="3E4EB127" w14:textId="77777777" w:rsidR="00795207" w:rsidRDefault="007952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F63999"/>
    <w:multiLevelType w:val="hybridMultilevel"/>
    <w:tmpl w:val="D83868F0"/>
    <w:lvl w:ilvl="0" w:tplc="30BCF19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52800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71E22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38A808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BFC15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8FC6D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5EDDB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9FC27C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623C3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" w15:restartNumberingAfterBreak="0">
    <w:nsid w:val="1312479B"/>
    <w:multiLevelType w:val="hybridMultilevel"/>
    <w:tmpl w:val="4B50D0A0"/>
    <w:lvl w:ilvl="0" w:tplc="B48878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422FA7"/>
    <w:multiLevelType w:val="hybridMultilevel"/>
    <w:tmpl w:val="947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93C20"/>
    <w:multiLevelType w:val="hybridMultilevel"/>
    <w:tmpl w:val="17B25450"/>
    <w:lvl w:ilvl="0" w:tplc="7ED637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3957E9"/>
    <w:multiLevelType w:val="hybridMultilevel"/>
    <w:tmpl w:val="800480C2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B20654"/>
    <w:multiLevelType w:val="hybridMultilevel"/>
    <w:tmpl w:val="D8A60B72"/>
    <w:lvl w:ilvl="0" w:tplc="401CD1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F231A"/>
    <w:multiLevelType w:val="hybridMultilevel"/>
    <w:tmpl w:val="E4BCBBDC"/>
    <w:lvl w:ilvl="0" w:tplc="4134C5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num w:numId="1" w16cid:durableId="1825201637">
    <w:abstractNumId w:val="6"/>
  </w:num>
  <w:num w:numId="2" w16cid:durableId="337000327">
    <w:abstractNumId w:val="12"/>
  </w:num>
  <w:num w:numId="3" w16cid:durableId="297147906">
    <w:abstractNumId w:val="9"/>
  </w:num>
  <w:num w:numId="4" w16cid:durableId="1567648578">
    <w:abstractNumId w:val="0"/>
  </w:num>
  <w:num w:numId="5" w16cid:durableId="765881323">
    <w:abstractNumId w:val="8"/>
  </w:num>
  <w:num w:numId="6" w16cid:durableId="579565847">
    <w:abstractNumId w:val="11"/>
  </w:num>
  <w:num w:numId="7" w16cid:durableId="102724696">
    <w:abstractNumId w:val="7"/>
  </w:num>
  <w:num w:numId="8" w16cid:durableId="1324773345">
    <w:abstractNumId w:val="2"/>
  </w:num>
  <w:num w:numId="9" w16cid:durableId="17775443">
    <w:abstractNumId w:val="10"/>
  </w:num>
  <w:num w:numId="10" w16cid:durableId="1065686306">
    <w:abstractNumId w:val="4"/>
  </w:num>
  <w:num w:numId="11" w16cid:durableId="237445605">
    <w:abstractNumId w:val="1"/>
  </w:num>
  <w:num w:numId="12" w16cid:durableId="888609260">
    <w:abstractNumId w:val="5"/>
  </w:num>
  <w:num w:numId="13" w16cid:durableId="2309610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9E0"/>
    <w:rsid w:val="00000E4A"/>
    <w:rsid w:val="000014D3"/>
    <w:rsid w:val="00001886"/>
    <w:rsid w:val="00001C90"/>
    <w:rsid w:val="000025DC"/>
    <w:rsid w:val="000028B0"/>
    <w:rsid w:val="00002B05"/>
    <w:rsid w:val="00003661"/>
    <w:rsid w:val="000039F6"/>
    <w:rsid w:val="0000409B"/>
    <w:rsid w:val="000053AA"/>
    <w:rsid w:val="00005D79"/>
    <w:rsid w:val="00006287"/>
    <w:rsid w:val="000064F6"/>
    <w:rsid w:val="00006EBD"/>
    <w:rsid w:val="000070FA"/>
    <w:rsid w:val="000072B3"/>
    <w:rsid w:val="00010161"/>
    <w:rsid w:val="00011630"/>
    <w:rsid w:val="00012887"/>
    <w:rsid w:val="00013C23"/>
    <w:rsid w:val="00014067"/>
    <w:rsid w:val="000143F9"/>
    <w:rsid w:val="000147A7"/>
    <w:rsid w:val="000152D3"/>
    <w:rsid w:val="000155B7"/>
    <w:rsid w:val="00015CAE"/>
    <w:rsid w:val="00015DE8"/>
    <w:rsid w:val="0001657D"/>
    <w:rsid w:val="0001796A"/>
    <w:rsid w:val="00017D09"/>
    <w:rsid w:val="00017EB6"/>
    <w:rsid w:val="00020686"/>
    <w:rsid w:val="00020FE4"/>
    <w:rsid w:val="00021653"/>
    <w:rsid w:val="00021809"/>
    <w:rsid w:val="00022502"/>
    <w:rsid w:val="0002375F"/>
    <w:rsid w:val="00023FC6"/>
    <w:rsid w:val="00024FAA"/>
    <w:rsid w:val="00025CE4"/>
    <w:rsid w:val="0002693E"/>
    <w:rsid w:val="00026FC4"/>
    <w:rsid w:val="000276A3"/>
    <w:rsid w:val="000305FF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42FC"/>
    <w:rsid w:val="00034BF8"/>
    <w:rsid w:val="00034CBF"/>
    <w:rsid w:val="00034D12"/>
    <w:rsid w:val="0003553F"/>
    <w:rsid w:val="00035677"/>
    <w:rsid w:val="00036008"/>
    <w:rsid w:val="00036166"/>
    <w:rsid w:val="000365C3"/>
    <w:rsid w:val="000368BE"/>
    <w:rsid w:val="00037528"/>
    <w:rsid w:val="0003767C"/>
    <w:rsid w:val="00037A01"/>
    <w:rsid w:val="00037AFB"/>
    <w:rsid w:val="00040095"/>
    <w:rsid w:val="0004017A"/>
    <w:rsid w:val="00040BB4"/>
    <w:rsid w:val="00041313"/>
    <w:rsid w:val="00041433"/>
    <w:rsid w:val="0004224F"/>
    <w:rsid w:val="00042275"/>
    <w:rsid w:val="000423DB"/>
    <w:rsid w:val="00042439"/>
    <w:rsid w:val="000426E0"/>
    <w:rsid w:val="0004272E"/>
    <w:rsid w:val="00042BC2"/>
    <w:rsid w:val="00042BE1"/>
    <w:rsid w:val="00042D20"/>
    <w:rsid w:val="0004341F"/>
    <w:rsid w:val="00044072"/>
    <w:rsid w:val="0004414E"/>
    <w:rsid w:val="00044ED2"/>
    <w:rsid w:val="000453EC"/>
    <w:rsid w:val="00045625"/>
    <w:rsid w:val="00046A35"/>
    <w:rsid w:val="00046AE0"/>
    <w:rsid w:val="0004707F"/>
    <w:rsid w:val="00047ED0"/>
    <w:rsid w:val="00050B17"/>
    <w:rsid w:val="00050B75"/>
    <w:rsid w:val="0005117E"/>
    <w:rsid w:val="000516D8"/>
    <w:rsid w:val="00051CD5"/>
    <w:rsid w:val="00051F1E"/>
    <w:rsid w:val="0005270E"/>
    <w:rsid w:val="00052AFF"/>
    <w:rsid w:val="00052D2E"/>
    <w:rsid w:val="0005301B"/>
    <w:rsid w:val="00054320"/>
    <w:rsid w:val="000559A2"/>
    <w:rsid w:val="00056B50"/>
    <w:rsid w:val="00056DB2"/>
    <w:rsid w:val="0006135D"/>
    <w:rsid w:val="00061505"/>
    <w:rsid w:val="0006358A"/>
    <w:rsid w:val="00063A4C"/>
    <w:rsid w:val="00064091"/>
    <w:rsid w:val="00065659"/>
    <w:rsid w:val="00065D6B"/>
    <w:rsid w:val="00065DE8"/>
    <w:rsid w:val="00065E93"/>
    <w:rsid w:val="00065EA8"/>
    <w:rsid w:val="00066096"/>
    <w:rsid w:val="00066114"/>
    <w:rsid w:val="000702AC"/>
    <w:rsid w:val="00070883"/>
    <w:rsid w:val="00070C99"/>
    <w:rsid w:val="00071167"/>
    <w:rsid w:val="000711E5"/>
    <w:rsid w:val="0007153F"/>
    <w:rsid w:val="00071623"/>
    <w:rsid w:val="000716A1"/>
    <w:rsid w:val="00071930"/>
    <w:rsid w:val="00071F32"/>
    <w:rsid w:val="000732E0"/>
    <w:rsid w:val="00073380"/>
    <w:rsid w:val="00073C42"/>
    <w:rsid w:val="00073D16"/>
    <w:rsid w:val="00073EB1"/>
    <w:rsid w:val="00074261"/>
    <w:rsid w:val="00074814"/>
    <w:rsid w:val="000758D5"/>
    <w:rsid w:val="000771A2"/>
    <w:rsid w:val="0007762E"/>
    <w:rsid w:val="00077C88"/>
    <w:rsid w:val="00077D82"/>
    <w:rsid w:val="000803CB"/>
    <w:rsid w:val="00080512"/>
    <w:rsid w:val="000812F8"/>
    <w:rsid w:val="000821B9"/>
    <w:rsid w:val="00082723"/>
    <w:rsid w:val="00082872"/>
    <w:rsid w:val="00083E15"/>
    <w:rsid w:val="0008429B"/>
    <w:rsid w:val="00084591"/>
    <w:rsid w:val="00084D63"/>
    <w:rsid w:val="00085173"/>
    <w:rsid w:val="00085EA2"/>
    <w:rsid w:val="000860C9"/>
    <w:rsid w:val="00086667"/>
    <w:rsid w:val="00086E7B"/>
    <w:rsid w:val="0008762B"/>
    <w:rsid w:val="00087E3D"/>
    <w:rsid w:val="00090401"/>
    <w:rsid w:val="00090468"/>
    <w:rsid w:val="000907F2"/>
    <w:rsid w:val="00090CEE"/>
    <w:rsid w:val="00090EBD"/>
    <w:rsid w:val="000911D9"/>
    <w:rsid w:val="000926D3"/>
    <w:rsid w:val="00092E0A"/>
    <w:rsid w:val="00092E9C"/>
    <w:rsid w:val="00093164"/>
    <w:rsid w:val="00093671"/>
    <w:rsid w:val="000937B0"/>
    <w:rsid w:val="00095C4E"/>
    <w:rsid w:val="00095C6F"/>
    <w:rsid w:val="00095F90"/>
    <w:rsid w:val="00096069"/>
    <w:rsid w:val="00096258"/>
    <w:rsid w:val="00097348"/>
    <w:rsid w:val="00097396"/>
    <w:rsid w:val="00097488"/>
    <w:rsid w:val="0009788E"/>
    <w:rsid w:val="000A050C"/>
    <w:rsid w:val="000A093F"/>
    <w:rsid w:val="000A11F0"/>
    <w:rsid w:val="000A13A5"/>
    <w:rsid w:val="000A1C98"/>
    <w:rsid w:val="000A31B9"/>
    <w:rsid w:val="000A3373"/>
    <w:rsid w:val="000A3981"/>
    <w:rsid w:val="000A3F9B"/>
    <w:rsid w:val="000A5628"/>
    <w:rsid w:val="000A59FD"/>
    <w:rsid w:val="000A5AD5"/>
    <w:rsid w:val="000A5FB3"/>
    <w:rsid w:val="000B0052"/>
    <w:rsid w:val="000B0C46"/>
    <w:rsid w:val="000B0D71"/>
    <w:rsid w:val="000B1613"/>
    <w:rsid w:val="000B1637"/>
    <w:rsid w:val="000B19D0"/>
    <w:rsid w:val="000B19D1"/>
    <w:rsid w:val="000B1B2F"/>
    <w:rsid w:val="000B1FAB"/>
    <w:rsid w:val="000B277C"/>
    <w:rsid w:val="000B2CBF"/>
    <w:rsid w:val="000B3DB5"/>
    <w:rsid w:val="000B4310"/>
    <w:rsid w:val="000B4B92"/>
    <w:rsid w:val="000B4D19"/>
    <w:rsid w:val="000B4F58"/>
    <w:rsid w:val="000B5198"/>
    <w:rsid w:val="000B606B"/>
    <w:rsid w:val="000B63DD"/>
    <w:rsid w:val="000B675D"/>
    <w:rsid w:val="000B6BEF"/>
    <w:rsid w:val="000B6ED0"/>
    <w:rsid w:val="000B7757"/>
    <w:rsid w:val="000B7BCF"/>
    <w:rsid w:val="000C0524"/>
    <w:rsid w:val="000C161C"/>
    <w:rsid w:val="000C1F60"/>
    <w:rsid w:val="000C2677"/>
    <w:rsid w:val="000C2CA3"/>
    <w:rsid w:val="000C2D34"/>
    <w:rsid w:val="000C3678"/>
    <w:rsid w:val="000C415C"/>
    <w:rsid w:val="000C416C"/>
    <w:rsid w:val="000C474D"/>
    <w:rsid w:val="000C48CA"/>
    <w:rsid w:val="000C4AA7"/>
    <w:rsid w:val="000C522B"/>
    <w:rsid w:val="000C5567"/>
    <w:rsid w:val="000C571B"/>
    <w:rsid w:val="000C5982"/>
    <w:rsid w:val="000C5B30"/>
    <w:rsid w:val="000C5DF5"/>
    <w:rsid w:val="000C7102"/>
    <w:rsid w:val="000C718E"/>
    <w:rsid w:val="000C74B9"/>
    <w:rsid w:val="000C77C8"/>
    <w:rsid w:val="000C7894"/>
    <w:rsid w:val="000D023A"/>
    <w:rsid w:val="000D03ED"/>
    <w:rsid w:val="000D057D"/>
    <w:rsid w:val="000D0B0C"/>
    <w:rsid w:val="000D137A"/>
    <w:rsid w:val="000D1FF6"/>
    <w:rsid w:val="000D2711"/>
    <w:rsid w:val="000D30A2"/>
    <w:rsid w:val="000D3C9D"/>
    <w:rsid w:val="000D3FAB"/>
    <w:rsid w:val="000D4A15"/>
    <w:rsid w:val="000D4B32"/>
    <w:rsid w:val="000D58AB"/>
    <w:rsid w:val="000D5B53"/>
    <w:rsid w:val="000D5D2A"/>
    <w:rsid w:val="000D6673"/>
    <w:rsid w:val="000D6ABB"/>
    <w:rsid w:val="000D6B39"/>
    <w:rsid w:val="000D78C6"/>
    <w:rsid w:val="000D7982"/>
    <w:rsid w:val="000D7F23"/>
    <w:rsid w:val="000E00F3"/>
    <w:rsid w:val="000E0388"/>
    <w:rsid w:val="000E0694"/>
    <w:rsid w:val="000E07E3"/>
    <w:rsid w:val="000E2444"/>
    <w:rsid w:val="000E253B"/>
    <w:rsid w:val="000E31FD"/>
    <w:rsid w:val="000E427B"/>
    <w:rsid w:val="000E49BE"/>
    <w:rsid w:val="000E530B"/>
    <w:rsid w:val="000E537A"/>
    <w:rsid w:val="000E55A2"/>
    <w:rsid w:val="000E5617"/>
    <w:rsid w:val="000E5F0C"/>
    <w:rsid w:val="000E6697"/>
    <w:rsid w:val="000E6B11"/>
    <w:rsid w:val="000F03B7"/>
    <w:rsid w:val="000F19FE"/>
    <w:rsid w:val="000F267D"/>
    <w:rsid w:val="000F2F84"/>
    <w:rsid w:val="000F30BC"/>
    <w:rsid w:val="000F342D"/>
    <w:rsid w:val="000F3484"/>
    <w:rsid w:val="000F5314"/>
    <w:rsid w:val="000F5547"/>
    <w:rsid w:val="000F5CC9"/>
    <w:rsid w:val="000F5DDE"/>
    <w:rsid w:val="000F64BF"/>
    <w:rsid w:val="000F6E63"/>
    <w:rsid w:val="000F796E"/>
    <w:rsid w:val="000F7B20"/>
    <w:rsid w:val="0010099D"/>
    <w:rsid w:val="00100ACD"/>
    <w:rsid w:val="00101232"/>
    <w:rsid w:val="00101B0E"/>
    <w:rsid w:val="00101BA1"/>
    <w:rsid w:val="00101CAE"/>
    <w:rsid w:val="00101DEC"/>
    <w:rsid w:val="00102DAD"/>
    <w:rsid w:val="001032E8"/>
    <w:rsid w:val="00104704"/>
    <w:rsid w:val="0010588F"/>
    <w:rsid w:val="0010620D"/>
    <w:rsid w:val="00106455"/>
    <w:rsid w:val="00106C74"/>
    <w:rsid w:val="00106EFF"/>
    <w:rsid w:val="001071AE"/>
    <w:rsid w:val="00107C2F"/>
    <w:rsid w:val="00107EE0"/>
    <w:rsid w:val="00110512"/>
    <w:rsid w:val="001117BD"/>
    <w:rsid w:val="00111B4D"/>
    <w:rsid w:val="0011222A"/>
    <w:rsid w:val="00112267"/>
    <w:rsid w:val="00113379"/>
    <w:rsid w:val="0011492A"/>
    <w:rsid w:val="001158B5"/>
    <w:rsid w:val="00116DE8"/>
    <w:rsid w:val="001170EE"/>
    <w:rsid w:val="00120844"/>
    <w:rsid w:val="00120C3C"/>
    <w:rsid w:val="00120C85"/>
    <w:rsid w:val="00120E78"/>
    <w:rsid w:val="00121B45"/>
    <w:rsid w:val="00121DD7"/>
    <w:rsid w:val="00121FB7"/>
    <w:rsid w:val="001223E0"/>
    <w:rsid w:val="001224F1"/>
    <w:rsid w:val="00122700"/>
    <w:rsid w:val="001229E1"/>
    <w:rsid w:val="00123920"/>
    <w:rsid w:val="00123DB1"/>
    <w:rsid w:val="00123E9D"/>
    <w:rsid w:val="001241A8"/>
    <w:rsid w:val="00124B3D"/>
    <w:rsid w:val="00126209"/>
    <w:rsid w:val="00126D29"/>
    <w:rsid w:val="001271C1"/>
    <w:rsid w:val="001272A3"/>
    <w:rsid w:val="00130949"/>
    <w:rsid w:val="00131495"/>
    <w:rsid w:val="001316EB"/>
    <w:rsid w:val="00132323"/>
    <w:rsid w:val="0013234A"/>
    <w:rsid w:val="001323D8"/>
    <w:rsid w:val="00132506"/>
    <w:rsid w:val="0013276A"/>
    <w:rsid w:val="00132A97"/>
    <w:rsid w:val="00132E1E"/>
    <w:rsid w:val="00133B16"/>
    <w:rsid w:val="00134105"/>
    <w:rsid w:val="0013487C"/>
    <w:rsid w:val="00134AB1"/>
    <w:rsid w:val="00135C51"/>
    <w:rsid w:val="00135EC2"/>
    <w:rsid w:val="00136055"/>
    <w:rsid w:val="00137741"/>
    <w:rsid w:val="00137B44"/>
    <w:rsid w:val="00140907"/>
    <w:rsid w:val="00140C86"/>
    <w:rsid w:val="0014111B"/>
    <w:rsid w:val="00141AA9"/>
    <w:rsid w:val="0014357A"/>
    <w:rsid w:val="0014488C"/>
    <w:rsid w:val="00144A38"/>
    <w:rsid w:val="00144C81"/>
    <w:rsid w:val="00145075"/>
    <w:rsid w:val="0014593A"/>
    <w:rsid w:val="00145BD1"/>
    <w:rsid w:val="00145DD6"/>
    <w:rsid w:val="001465EC"/>
    <w:rsid w:val="00146FB1"/>
    <w:rsid w:val="0014714F"/>
    <w:rsid w:val="0014751F"/>
    <w:rsid w:val="0014764D"/>
    <w:rsid w:val="00147723"/>
    <w:rsid w:val="00147B8F"/>
    <w:rsid w:val="00147D5A"/>
    <w:rsid w:val="0015032F"/>
    <w:rsid w:val="0015058A"/>
    <w:rsid w:val="00151304"/>
    <w:rsid w:val="0015207F"/>
    <w:rsid w:val="00152344"/>
    <w:rsid w:val="00152357"/>
    <w:rsid w:val="00152965"/>
    <w:rsid w:val="00153076"/>
    <w:rsid w:val="001536F1"/>
    <w:rsid w:val="001538F0"/>
    <w:rsid w:val="001543BB"/>
    <w:rsid w:val="00154926"/>
    <w:rsid w:val="0015505D"/>
    <w:rsid w:val="001568A4"/>
    <w:rsid w:val="001568B8"/>
    <w:rsid w:val="00157332"/>
    <w:rsid w:val="001573C0"/>
    <w:rsid w:val="00157634"/>
    <w:rsid w:val="0015777C"/>
    <w:rsid w:val="00157B0B"/>
    <w:rsid w:val="00157C7D"/>
    <w:rsid w:val="00157CA9"/>
    <w:rsid w:val="00157E87"/>
    <w:rsid w:val="0016098E"/>
    <w:rsid w:val="001609D0"/>
    <w:rsid w:val="00160AF6"/>
    <w:rsid w:val="001614F4"/>
    <w:rsid w:val="00161683"/>
    <w:rsid w:val="001619CF"/>
    <w:rsid w:val="0016224C"/>
    <w:rsid w:val="00162818"/>
    <w:rsid w:val="00162A76"/>
    <w:rsid w:val="0016361E"/>
    <w:rsid w:val="001637ED"/>
    <w:rsid w:val="00163DF7"/>
    <w:rsid w:val="00163E1F"/>
    <w:rsid w:val="00164109"/>
    <w:rsid w:val="001644B8"/>
    <w:rsid w:val="001645DF"/>
    <w:rsid w:val="00164EDE"/>
    <w:rsid w:val="00165EF0"/>
    <w:rsid w:val="001662B4"/>
    <w:rsid w:val="0016717F"/>
    <w:rsid w:val="00167246"/>
    <w:rsid w:val="001675FE"/>
    <w:rsid w:val="00167A87"/>
    <w:rsid w:val="00170876"/>
    <w:rsid w:val="00171800"/>
    <w:rsid w:val="00171E1A"/>
    <w:rsid w:val="00172208"/>
    <w:rsid w:val="001725F6"/>
    <w:rsid w:val="00172665"/>
    <w:rsid w:val="0017283B"/>
    <w:rsid w:val="00174173"/>
    <w:rsid w:val="001741A0"/>
    <w:rsid w:val="001745D0"/>
    <w:rsid w:val="001752F1"/>
    <w:rsid w:val="001767D8"/>
    <w:rsid w:val="001769F9"/>
    <w:rsid w:val="00176A6D"/>
    <w:rsid w:val="0017733D"/>
    <w:rsid w:val="0017736D"/>
    <w:rsid w:val="001774FC"/>
    <w:rsid w:val="001801CC"/>
    <w:rsid w:val="0018124C"/>
    <w:rsid w:val="00181456"/>
    <w:rsid w:val="001814AB"/>
    <w:rsid w:val="0018182C"/>
    <w:rsid w:val="00181A75"/>
    <w:rsid w:val="00181EE1"/>
    <w:rsid w:val="001821BD"/>
    <w:rsid w:val="001822E5"/>
    <w:rsid w:val="00182DE1"/>
    <w:rsid w:val="00183165"/>
    <w:rsid w:val="001833C6"/>
    <w:rsid w:val="00183953"/>
    <w:rsid w:val="00185FE1"/>
    <w:rsid w:val="00186DE6"/>
    <w:rsid w:val="00187CDA"/>
    <w:rsid w:val="00190142"/>
    <w:rsid w:val="0019028B"/>
    <w:rsid w:val="00190C58"/>
    <w:rsid w:val="001916FC"/>
    <w:rsid w:val="00191DD5"/>
    <w:rsid w:val="0019236F"/>
    <w:rsid w:val="00192549"/>
    <w:rsid w:val="00192BE6"/>
    <w:rsid w:val="00193DA3"/>
    <w:rsid w:val="00194CC5"/>
    <w:rsid w:val="00194CD0"/>
    <w:rsid w:val="00195332"/>
    <w:rsid w:val="001958DA"/>
    <w:rsid w:val="001963D6"/>
    <w:rsid w:val="001967E2"/>
    <w:rsid w:val="001967FC"/>
    <w:rsid w:val="00196C23"/>
    <w:rsid w:val="00196DF8"/>
    <w:rsid w:val="001972B1"/>
    <w:rsid w:val="0019788E"/>
    <w:rsid w:val="001A0D09"/>
    <w:rsid w:val="001A161B"/>
    <w:rsid w:val="001A16DE"/>
    <w:rsid w:val="001A2460"/>
    <w:rsid w:val="001A2B4C"/>
    <w:rsid w:val="001A2CD1"/>
    <w:rsid w:val="001A3098"/>
    <w:rsid w:val="001A3142"/>
    <w:rsid w:val="001A320D"/>
    <w:rsid w:val="001A33F0"/>
    <w:rsid w:val="001A5095"/>
    <w:rsid w:val="001A552F"/>
    <w:rsid w:val="001A583E"/>
    <w:rsid w:val="001A5B5B"/>
    <w:rsid w:val="001A5D96"/>
    <w:rsid w:val="001A5E58"/>
    <w:rsid w:val="001A5F5B"/>
    <w:rsid w:val="001A68CD"/>
    <w:rsid w:val="001A6D8E"/>
    <w:rsid w:val="001A70E9"/>
    <w:rsid w:val="001A7342"/>
    <w:rsid w:val="001A7C5A"/>
    <w:rsid w:val="001B059A"/>
    <w:rsid w:val="001B1293"/>
    <w:rsid w:val="001B1863"/>
    <w:rsid w:val="001B23BA"/>
    <w:rsid w:val="001B2D29"/>
    <w:rsid w:val="001B3250"/>
    <w:rsid w:val="001B39BC"/>
    <w:rsid w:val="001B3DF2"/>
    <w:rsid w:val="001B4091"/>
    <w:rsid w:val="001B49C9"/>
    <w:rsid w:val="001B560A"/>
    <w:rsid w:val="001B5A2E"/>
    <w:rsid w:val="001B5B58"/>
    <w:rsid w:val="001B5FCC"/>
    <w:rsid w:val="001B6282"/>
    <w:rsid w:val="001B6D4D"/>
    <w:rsid w:val="001B6FF1"/>
    <w:rsid w:val="001B7140"/>
    <w:rsid w:val="001B720E"/>
    <w:rsid w:val="001B7C2D"/>
    <w:rsid w:val="001C0180"/>
    <w:rsid w:val="001C01CB"/>
    <w:rsid w:val="001C0CD7"/>
    <w:rsid w:val="001C0FCA"/>
    <w:rsid w:val="001C1697"/>
    <w:rsid w:val="001C28B2"/>
    <w:rsid w:val="001C2B2E"/>
    <w:rsid w:val="001C2E7A"/>
    <w:rsid w:val="001C595C"/>
    <w:rsid w:val="001C6634"/>
    <w:rsid w:val="001C6E7C"/>
    <w:rsid w:val="001C7590"/>
    <w:rsid w:val="001C78BB"/>
    <w:rsid w:val="001D0EF4"/>
    <w:rsid w:val="001D15C1"/>
    <w:rsid w:val="001D2E58"/>
    <w:rsid w:val="001D379F"/>
    <w:rsid w:val="001D3975"/>
    <w:rsid w:val="001D3A7D"/>
    <w:rsid w:val="001D41C2"/>
    <w:rsid w:val="001D4B32"/>
    <w:rsid w:val="001D4E13"/>
    <w:rsid w:val="001D4FB0"/>
    <w:rsid w:val="001D599B"/>
    <w:rsid w:val="001D623C"/>
    <w:rsid w:val="001D6CF3"/>
    <w:rsid w:val="001D788F"/>
    <w:rsid w:val="001E017F"/>
    <w:rsid w:val="001E0586"/>
    <w:rsid w:val="001E0694"/>
    <w:rsid w:val="001E0E63"/>
    <w:rsid w:val="001E1C56"/>
    <w:rsid w:val="001E284D"/>
    <w:rsid w:val="001E2B6C"/>
    <w:rsid w:val="001E2EEA"/>
    <w:rsid w:val="001E53A0"/>
    <w:rsid w:val="001E5436"/>
    <w:rsid w:val="001E58D7"/>
    <w:rsid w:val="001E5C04"/>
    <w:rsid w:val="001E5D1D"/>
    <w:rsid w:val="001E602B"/>
    <w:rsid w:val="001E6059"/>
    <w:rsid w:val="001E64FC"/>
    <w:rsid w:val="001E667A"/>
    <w:rsid w:val="001E70D7"/>
    <w:rsid w:val="001E79A4"/>
    <w:rsid w:val="001F00A8"/>
    <w:rsid w:val="001F168B"/>
    <w:rsid w:val="001F1ABB"/>
    <w:rsid w:val="001F1CFE"/>
    <w:rsid w:val="001F2E7F"/>
    <w:rsid w:val="001F3207"/>
    <w:rsid w:val="001F34F3"/>
    <w:rsid w:val="001F4342"/>
    <w:rsid w:val="001F4887"/>
    <w:rsid w:val="001F55C1"/>
    <w:rsid w:val="001F5770"/>
    <w:rsid w:val="001F5C44"/>
    <w:rsid w:val="001F5CC4"/>
    <w:rsid w:val="001F632B"/>
    <w:rsid w:val="001F6839"/>
    <w:rsid w:val="001F6901"/>
    <w:rsid w:val="001F6B3C"/>
    <w:rsid w:val="001F7023"/>
    <w:rsid w:val="001F7831"/>
    <w:rsid w:val="00200B44"/>
    <w:rsid w:val="00200E06"/>
    <w:rsid w:val="00200F87"/>
    <w:rsid w:val="0020111A"/>
    <w:rsid w:val="00201188"/>
    <w:rsid w:val="0020159A"/>
    <w:rsid w:val="002016BF"/>
    <w:rsid w:val="00201844"/>
    <w:rsid w:val="00201B08"/>
    <w:rsid w:val="0020204C"/>
    <w:rsid w:val="002029A9"/>
    <w:rsid w:val="00203645"/>
    <w:rsid w:val="0020370C"/>
    <w:rsid w:val="00204045"/>
    <w:rsid w:val="0020425F"/>
    <w:rsid w:val="00204929"/>
    <w:rsid w:val="00204CA2"/>
    <w:rsid w:val="00206ED3"/>
    <w:rsid w:val="00207079"/>
    <w:rsid w:val="00207223"/>
    <w:rsid w:val="00207BB9"/>
    <w:rsid w:val="00210089"/>
    <w:rsid w:val="002112CF"/>
    <w:rsid w:val="00211542"/>
    <w:rsid w:val="00211EF6"/>
    <w:rsid w:val="00212383"/>
    <w:rsid w:val="00212DFA"/>
    <w:rsid w:val="0021342D"/>
    <w:rsid w:val="0021353E"/>
    <w:rsid w:val="002138DD"/>
    <w:rsid w:val="00213BC1"/>
    <w:rsid w:val="00213F5F"/>
    <w:rsid w:val="00214A01"/>
    <w:rsid w:val="00214E95"/>
    <w:rsid w:val="00214FD1"/>
    <w:rsid w:val="00215BFD"/>
    <w:rsid w:val="00215C7D"/>
    <w:rsid w:val="002162F3"/>
    <w:rsid w:val="00216471"/>
    <w:rsid w:val="00216B20"/>
    <w:rsid w:val="00216B72"/>
    <w:rsid w:val="00216FA7"/>
    <w:rsid w:val="00217A4C"/>
    <w:rsid w:val="00217CBC"/>
    <w:rsid w:val="00220600"/>
    <w:rsid w:val="00220646"/>
    <w:rsid w:val="0022086B"/>
    <w:rsid w:val="00221497"/>
    <w:rsid w:val="00221DC7"/>
    <w:rsid w:val="00221E06"/>
    <w:rsid w:val="00222E1E"/>
    <w:rsid w:val="00222E9B"/>
    <w:rsid w:val="0022361C"/>
    <w:rsid w:val="00223A13"/>
    <w:rsid w:val="00223AD3"/>
    <w:rsid w:val="00224198"/>
    <w:rsid w:val="002244A9"/>
    <w:rsid w:val="00225498"/>
    <w:rsid w:val="0022573F"/>
    <w:rsid w:val="0022589F"/>
    <w:rsid w:val="00225C84"/>
    <w:rsid w:val="0022606D"/>
    <w:rsid w:val="0022609C"/>
    <w:rsid w:val="00226205"/>
    <w:rsid w:val="00226347"/>
    <w:rsid w:val="00226BD6"/>
    <w:rsid w:val="002271AF"/>
    <w:rsid w:val="002278A8"/>
    <w:rsid w:val="00231757"/>
    <w:rsid w:val="00233196"/>
    <w:rsid w:val="0023335F"/>
    <w:rsid w:val="00233904"/>
    <w:rsid w:val="00233A4C"/>
    <w:rsid w:val="00233C17"/>
    <w:rsid w:val="00233CCF"/>
    <w:rsid w:val="0023417C"/>
    <w:rsid w:val="00234C4B"/>
    <w:rsid w:val="00234D51"/>
    <w:rsid w:val="00235144"/>
    <w:rsid w:val="00235C8E"/>
    <w:rsid w:val="00235E96"/>
    <w:rsid w:val="0023614D"/>
    <w:rsid w:val="002364A5"/>
    <w:rsid w:val="00236713"/>
    <w:rsid w:val="00236CE0"/>
    <w:rsid w:val="00241B9A"/>
    <w:rsid w:val="00242BC2"/>
    <w:rsid w:val="00242D19"/>
    <w:rsid w:val="00243757"/>
    <w:rsid w:val="0024485F"/>
    <w:rsid w:val="00244AC1"/>
    <w:rsid w:val="0024521D"/>
    <w:rsid w:val="002457B3"/>
    <w:rsid w:val="00245B7D"/>
    <w:rsid w:val="00247D9E"/>
    <w:rsid w:val="00247FC8"/>
    <w:rsid w:val="00250812"/>
    <w:rsid w:val="00250B04"/>
    <w:rsid w:val="0025139B"/>
    <w:rsid w:val="002514E4"/>
    <w:rsid w:val="00252958"/>
    <w:rsid w:val="002537A7"/>
    <w:rsid w:val="0025406F"/>
    <w:rsid w:val="00254484"/>
    <w:rsid w:val="00254DB8"/>
    <w:rsid w:val="002553B3"/>
    <w:rsid w:val="0025560D"/>
    <w:rsid w:val="00255A7B"/>
    <w:rsid w:val="00255B4F"/>
    <w:rsid w:val="00256B66"/>
    <w:rsid w:val="002573AA"/>
    <w:rsid w:val="00257C5B"/>
    <w:rsid w:val="00260AE7"/>
    <w:rsid w:val="00260CB6"/>
    <w:rsid w:val="00261537"/>
    <w:rsid w:val="00261551"/>
    <w:rsid w:val="00261EFC"/>
    <w:rsid w:val="00262113"/>
    <w:rsid w:val="00262730"/>
    <w:rsid w:val="00262ABE"/>
    <w:rsid w:val="00262C41"/>
    <w:rsid w:val="00262EDD"/>
    <w:rsid w:val="002639BD"/>
    <w:rsid w:val="0026614D"/>
    <w:rsid w:val="0027053F"/>
    <w:rsid w:val="002705D2"/>
    <w:rsid w:val="00270ED2"/>
    <w:rsid w:val="00270F19"/>
    <w:rsid w:val="00271935"/>
    <w:rsid w:val="002719F7"/>
    <w:rsid w:val="00271B79"/>
    <w:rsid w:val="00271E30"/>
    <w:rsid w:val="00271E96"/>
    <w:rsid w:val="00272C79"/>
    <w:rsid w:val="002747EC"/>
    <w:rsid w:val="00274E15"/>
    <w:rsid w:val="00274E85"/>
    <w:rsid w:val="00275268"/>
    <w:rsid w:val="0027537D"/>
    <w:rsid w:val="0027606F"/>
    <w:rsid w:val="00276D25"/>
    <w:rsid w:val="002778A3"/>
    <w:rsid w:val="002779A1"/>
    <w:rsid w:val="002805EC"/>
    <w:rsid w:val="00280648"/>
    <w:rsid w:val="00280DEC"/>
    <w:rsid w:val="002818B2"/>
    <w:rsid w:val="00281980"/>
    <w:rsid w:val="00281DC1"/>
    <w:rsid w:val="002828C0"/>
    <w:rsid w:val="00282E36"/>
    <w:rsid w:val="0028311E"/>
    <w:rsid w:val="00283377"/>
    <w:rsid w:val="002844D9"/>
    <w:rsid w:val="00284D00"/>
    <w:rsid w:val="002852B2"/>
    <w:rsid w:val="002855BF"/>
    <w:rsid w:val="00290479"/>
    <w:rsid w:val="00290663"/>
    <w:rsid w:val="0029098A"/>
    <w:rsid w:val="00290FC1"/>
    <w:rsid w:val="002915E1"/>
    <w:rsid w:val="002927F2"/>
    <w:rsid w:val="00292B32"/>
    <w:rsid w:val="00292CB8"/>
    <w:rsid w:val="00293031"/>
    <w:rsid w:val="0029351C"/>
    <w:rsid w:val="00294708"/>
    <w:rsid w:val="00294D7C"/>
    <w:rsid w:val="00294DC0"/>
    <w:rsid w:val="002956AA"/>
    <w:rsid w:val="0029570F"/>
    <w:rsid w:val="00295BD8"/>
    <w:rsid w:val="002966A8"/>
    <w:rsid w:val="0029691E"/>
    <w:rsid w:val="00296DE5"/>
    <w:rsid w:val="00296F18"/>
    <w:rsid w:val="002970F1"/>
    <w:rsid w:val="00297E56"/>
    <w:rsid w:val="002A00A9"/>
    <w:rsid w:val="002A0698"/>
    <w:rsid w:val="002A09FF"/>
    <w:rsid w:val="002A13F8"/>
    <w:rsid w:val="002A1BE8"/>
    <w:rsid w:val="002A1D96"/>
    <w:rsid w:val="002A1E58"/>
    <w:rsid w:val="002A2843"/>
    <w:rsid w:val="002A463F"/>
    <w:rsid w:val="002A4AD1"/>
    <w:rsid w:val="002A52EB"/>
    <w:rsid w:val="002A580C"/>
    <w:rsid w:val="002A5AE1"/>
    <w:rsid w:val="002A64CB"/>
    <w:rsid w:val="002A717B"/>
    <w:rsid w:val="002A798F"/>
    <w:rsid w:val="002B017B"/>
    <w:rsid w:val="002B0EC2"/>
    <w:rsid w:val="002B17AD"/>
    <w:rsid w:val="002B2BE3"/>
    <w:rsid w:val="002B2FC5"/>
    <w:rsid w:val="002B3A68"/>
    <w:rsid w:val="002B3E0B"/>
    <w:rsid w:val="002B3E0F"/>
    <w:rsid w:val="002B42EC"/>
    <w:rsid w:val="002B4A31"/>
    <w:rsid w:val="002B4AC3"/>
    <w:rsid w:val="002B4BA8"/>
    <w:rsid w:val="002B5B4A"/>
    <w:rsid w:val="002B69DE"/>
    <w:rsid w:val="002B7133"/>
    <w:rsid w:val="002C037E"/>
    <w:rsid w:val="002C07D8"/>
    <w:rsid w:val="002C102C"/>
    <w:rsid w:val="002C1749"/>
    <w:rsid w:val="002C1B95"/>
    <w:rsid w:val="002C20DD"/>
    <w:rsid w:val="002C2E8F"/>
    <w:rsid w:val="002C3919"/>
    <w:rsid w:val="002C3AF1"/>
    <w:rsid w:val="002C3C20"/>
    <w:rsid w:val="002C4A37"/>
    <w:rsid w:val="002C4B01"/>
    <w:rsid w:val="002C4FF8"/>
    <w:rsid w:val="002C6EDD"/>
    <w:rsid w:val="002C708A"/>
    <w:rsid w:val="002C72D4"/>
    <w:rsid w:val="002C7C92"/>
    <w:rsid w:val="002D0C29"/>
    <w:rsid w:val="002D10D9"/>
    <w:rsid w:val="002D1D6B"/>
    <w:rsid w:val="002D2415"/>
    <w:rsid w:val="002D2AB9"/>
    <w:rsid w:val="002D2DCB"/>
    <w:rsid w:val="002D3172"/>
    <w:rsid w:val="002D4340"/>
    <w:rsid w:val="002D50EB"/>
    <w:rsid w:val="002D62E4"/>
    <w:rsid w:val="002D65AA"/>
    <w:rsid w:val="002D6687"/>
    <w:rsid w:val="002D67CE"/>
    <w:rsid w:val="002D6857"/>
    <w:rsid w:val="002E13C5"/>
    <w:rsid w:val="002E17A8"/>
    <w:rsid w:val="002E18BB"/>
    <w:rsid w:val="002E1AB4"/>
    <w:rsid w:val="002E1D57"/>
    <w:rsid w:val="002E1E21"/>
    <w:rsid w:val="002E2CD5"/>
    <w:rsid w:val="002E3585"/>
    <w:rsid w:val="002E386F"/>
    <w:rsid w:val="002E3CCA"/>
    <w:rsid w:val="002E4270"/>
    <w:rsid w:val="002E44DA"/>
    <w:rsid w:val="002E46BC"/>
    <w:rsid w:val="002E5753"/>
    <w:rsid w:val="002E598B"/>
    <w:rsid w:val="002E61FD"/>
    <w:rsid w:val="002E6523"/>
    <w:rsid w:val="002E7B35"/>
    <w:rsid w:val="002F0591"/>
    <w:rsid w:val="002F0C02"/>
    <w:rsid w:val="002F0D22"/>
    <w:rsid w:val="002F0F94"/>
    <w:rsid w:val="002F1ED3"/>
    <w:rsid w:val="002F2560"/>
    <w:rsid w:val="002F267E"/>
    <w:rsid w:val="002F39BB"/>
    <w:rsid w:val="002F3C58"/>
    <w:rsid w:val="002F55AC"/>
    <w:rsid w:val="002F61D6"/>
    <w:rsid w:val="002F6918"/>
    <w:rsid w:val="002F73E8"/>
    <w:rsid w:val="0030002C"/>
    <w:rsid w:val="003007BF"/>
    <w:rsid w:val="00301D12"/>
    <w:rsid w:val="0030249C"/>
    <w:rsid w:val="003025AD"/>
    <w:rsid w:val="00302AFC"/>
    <w:rsid w:val="00303A17"/>
    <w:rsid w:val="00303EE5"/>
    <w:rsid w:val="00304765"/>
    <w:rsid w:val="00305868"/>
    <w:rsid w:val="00305A52"/>
    <w:rsid w:val="00305ECA"/>
    <w:rsid w:val="00306271"/>
    <w:rsid w:val="00307039"/>
    <w:rsid w:val="003078D1"/>
    <w:rsid w:val="003079BA"/>
    <w:rsid w:val="00307DD1"/>
    <w:rsid w:val="003118DC"/>
    <w:rsid w:val="00311E70"/>
    <w:rsid w:val="00312A2C"/>
    <w:rsid w:val="003130D1"/>
    <w:rsid w:val="0031353C"/>
    <w:rsid w:val="00313562"/>
    <w:rsid w:val="003136AE"/>
    <w:rsid w:val="00314064"/>
    <w:rsid w:val="00314429"/>
    <w:rsid w:val="0031467C"/>
    <w:rsid w:val="00314B36"/>
    <w:rsid w:val="00314EDF"/>
    <w:rsid w:val="00315322"/>
    <w:rsid w:val="003158A8"/>
    <w:rsid w:val="00316444"/>
    <w:rsid w:val="003164AD"/>
    <w:rsid w:val="00316792"/>
    <w:rsid w:val="003169A2"/>
    <w:rsid w:val="003172DC"/>
    <w:rsid w:val="00320498"/>
    <w:rsid w:val="00320A56"/>
    <w:rsid w:val="00320A6B"/>
    <w:rsid w:val="00320E41"/>
    <w:rsid w:val="00320FB8"/>
    <w:rsid w:val="00321159"/>
    <w:rsid w:val="0032148E"/>
    <w:rsid w:val="00321520"/>
    <w:rsid w:val="003217D4"/>
    <w:rsid w:val="00321E4C"/>
    <w:rsid w:val="003221A8"/>
    <w:rsid w:val="00322B92"/>
    <w:rsid w:val="00322BD0"/>
    <w:rsid w:val="00322D89"/>
    <w:rsid w:val="003237E8"/>
    <w:rsid w:val="003240F3"/>
    <w:rsid w:val="0032434D"/>
    <w:rsid w:val="003246F7"/>
    <w:rsid w:val="0032558C"/>
    <w:rsid w:val="00326019"/>
    <w:rsid w:val="00326069"/>
    <w:rsid w:val="00326242"/>
    <w:rsid w:val="0032647F"/>
    <w:rsid w:val="0032655A"/>
    <w:rsid w:val="00326726"/>
    <w:rsid w:val="00326829"/>
    <w:rsid w:val="003305E3"/>
    <w:rsid w:val="003313B2"/>
    <w:rsid w:val="003313BC"/>
    <w:rsid w:val="003314D7"/>
    <w:rsid w:val="0033176D"/>
    <w:rsid w:val="00331D99"/>
    <w:rsid w:val="00331E8D"/>
    <w:rsid w:val="00332356"/>
    <w:rsid w:val="003329AD"/>
    <w:rsid w:val="003329B6"/>
    <w:rsid w:val="00333081"/>
    <w:rsid w:val="0033320C"/>
    <w:rsid w:val="00333BDE"/>
    <w:rsid w:val="00333C15"/>
    <w:rsid w:val="00334544"/>
    <w:rsid w:val="00335983"/>
    <w:rsid w:val="00335990"/>
    <w:rsid w:val="00335A2A"/>
    <w:rsid w:val="003360BD"/>
    <w:rsid w:val="00336957"/>
    <w:rsid w:val="0033695D"/>
    <w:rsid w:val="00336CEE"/>
    <w:rsid w:val="00336E66"/>
    <w:rsid w:val="00336E72"/>
    <w:rsid w:val="0033771B"/>
    <w:rsid w:val="00337B1A"/>
    <w:rsid w:val="003408F6"/>
    <w:rsid w:val="00340AC4"/>
    <w:rsid w:val="00341408"/>
    <w:rsid w:val="003414FC"/>
    <w:rsid w:val="003417CA"/>
    <w:rsid w:val="00341C3A"/>
    <w:rsid w:val="003424E1"/>
    <w:rsid w:val="00342578"/>
    <w:rsid w:val="00342CC7"/>
    <w:rsid w:val="0034360C"/>
    <w:rsid w:val="00343A4A"/>
    <w:rsid w:val="00343ACF"/>
    <w:rsid w:val="00343C86"/>
    <w:rsid w:val="00344236"/>
    <w:rsid w:val="003442D2"/>
    <w:rsid w:val="00344969"/>
    <w:rsid w:val="00344C13"/>
    <w:rsid w:val="00344C9A"/>
    <w:rsid w:val="003452AB"/>
    <w:rsid w:val="00345934"/>
    <w:rsid w:val="003459C4"/>
    <w:rsid w:val="00345E90"/>
    <w:rsid w:val="003462BF"/>
    <w:rsid w:val="0034639E"/>
    <w:rsid w:val="00346563"/>
    <w:rsid w:val="0034687E"/>
    <w:rsid w:val="003468B9"/>
    <w:rsid w:val="00346B5D"/>
    <w:rsid w:val="00346D47"/>
    <w:rsid w:val="00347001"/>
    <w:rsid w:val="003502C3"/>
    <w:rsid w:val="00350E3B"/>
    <w:rsid w:val="003512E5"/>
    <w:rsid w:val="00351DDD"/>
    <w:rsid w:val="00353AC9"/>
    <w:rsid w:val="00353EFF"/>
    <w:rsid w:val="003543AB"/>
    <w:rsid w:val="0035462D"/>
    <w:rsid w:val="00354E1B"/>
    <w:rsid w:val="00355989"/>
    <w:rsid w:val="003560E4"/>
    <w:rsid w:val="00356AAA"/>
    <w:rsid w:val="00356CC3"/>
    <w:rsid w:val="0035701C"/>
    <w:rsid w:val="003577E7"/>
    <w:rsid w:val="003603A9"/>
    <w:rsid w:val="0036066F"/>
    <w:rsid w:val="00360AEC"/>
    <w:rsid w:val="00360E1A"/>
    <w:rsid w:val="003611C1"/>
    <w:rsid w:val="00361273"/>
    <w:rsid w:val="00362020"/>
    <w:rsid w:val="00362050"/>
    <w:rsid w:val="0036248E"/>
    <w:rsid w:val="00362567"/>
    <w:rsid w:val="00363636"/>
    <w:rsid w:val="00363BCA"/>
    <w:rsid w:val="003647FF"/>
    <w:rsid w:val="00364820"/>
    <w:rsid w:val="00364F8E"/>
    <w:rsid w:val="003650E7"/>
    <w:rsid w:val="00365361"/>
    <w:rsid w:val="00365F68"/>
    <w:rsid w:val="003665E1"/>
    <w:rsid w:val="00366721"/>
    <w:rsid w:val="0036720B"/>
    <w:rsid w:val="0036742E"/>
    <w:rsid w:val="003701B6"/>
    <w:rsid w:val="00370364"/>
    <w:rsid w:val="00370436"/>
    <w:rsid w:val="00370473"/>
    <w:rsid w:val="00371744"/>
    <w:rsid w:val="00372D36"/>
    <w:rsid w:val="003730FC"/>
    <w:rsid w:val="00373466"/>
    <w:rsid w:val="003734B5"/>
    <w:rsid w:val="00374218"/>
    <w:rsid w:val="003744C9"/>
    <w:rsid w:val="00374BAF"/>
    <w:rsid w:val="00375217"/>
    <w:rsid w:val="00375247"/>
    <w:rsid w:val="00375970"/>
    <w:rsid w:val="00375A2E"/>
    <w:rsid w:val="00375CCC"/>
    <w:rsid w:val="003764E1"/>
    <w:rsid w:val="00376792"/>
    <w:rsid w:val="00376CEF"/>
    <w:rsid w:val="003773C6"/>
    <w:rsid w:val="0038021B"/>
    <w:rsid w:val="00380A4A"/>
    <w:rsid w:val="00380A53"/>
    <w:rsid w:val="003811DA"/>
    <w:rsid w:val="00381F76"/>
    <w:rsid w:val="00381FB6"/>
    <w:rsid w:val="0038214D"/>
    <w:rsid w:val="00382A17"/>
    <w:rsid w:val="00382AC9"/>
    <w:rsid w:val="00382B15"/>
    <w:rsid w:val="00383752"/>
    <w:rsid w:val="003839E9"/>
    <w:rsid w:val="00383D39"/>
    <w:rsid w:val="00384448"/>
    <w:rsid w:val="00384E6A"/>
    <w:rsid w:val="0038520B"/>
    <w:rsid w:val="00385910"/>
    <w:rsid w:val="00385A28"/>
    <w:rsid w:val="003860EA"/>
    <w:rsid w:val="00386326"/>
    <w:rsid w:val="0038664C"/>
    <w:rsid w:val="0038677D"/>
    <w:rsid w:val="00387E54"/>
    <w:rsid w:val="003900E7"/>
    <w:rsid w:val="0039145F"/>
    <w:rsid w:val="003921CE"/>
    <w:rsid w:val="00392F03"/>
    <w:rsid w:val="0039311F"/>
    <w:rsid w:val="00394322"/>
    <w:rsid w:val="00394409"/>
    <w:rsid w:val="00394D47"/>
    <w:rsid w:val="00395806"/>
    <w:rsid w:val="00395ADA"/>
    <w:rsid w:val="003973B6"/>
    <w:rsid w:val="00397BE9"/>
    <w:rsid w:val="00397D5D"/>
    <w:rsid w:val="00397D9F"/>
    <w:rsid w:val="003A1265"/>
    <w:rsid w:val="003A128A"/>
    <w:rsid w:val="003A16C0"/>
    <w:rsid w:val="003A181B"/>
    <w:rsid w:val="003A1E19"/>
    <w:rsid w:val="003A2659"/>
    <w:rsid w:val="003A3AA2"/>
    <w:rsid w:val="003A3CE2"/>
    <w:rsid w:val="003A3EA0"/>
    <w:rsid w:val="003A3EA9"/>
    <w:rsid w:val="003A40EE"/>
    <w:rsid w:val="003A415E"/>
    <w:rsid w:val="003A45D4"/>
    <w:rsid w:val="003A4664"/>
    <w:rsid w:val="003A4749"/>
    <w:rsid w:val="003A4DA4"/>
    <w:rsid w:val="003A4E37"/>
    <w:rsid w:val="003A4EBF"/>
    <w:rsid w:val="003A50F8"/>
    <w:rsid w:val="003A5117"/>
    <w:rsid w:val="003A5BEE"/>
    <w:rsid w:val="003A5C13"/>
    <w:rsid w:val="003A71DD"/>
    <w:rsid w:val="003A7CEB"/>
    <w:rsid w:val="003B05A1"/>
    <w:rsid w:val="003B0C5F"/>
    <w:rsid w:val="003B17A1"/>
    <w:rsid w:val="003B1B8C"/>
    <w:rsid w:val="003B268F"/>
    <w:rsid w:val="003B30F9"/>
    <w:rsid w:val="003B31B0"/>
    <w:rsid w:val="003B372F"/>
    <w:rsid w:val="003B3B2C"/>
    <w:rsid w:val="003B3DFA"/>
    <w:rsid w:val="003B40AD"/>
    <w:rsid w:val="003B49C5"/>
    <w:rsid w:val="003B5BB7"/>
    <w:rsid w:val="003B6713"/>
    <w:rsid w:val="003B68F7"/>
    <w:rsid w:val="003B6B3F"/>
    <w:rsid w:val="003B7A87"/>
    <w:rsid w:val="003B7AD1"/>
    <w:rsid w:val="003C0176"/>
    <w:rsid w:val="003C0911"/>
    <w:rsid w:val="003C0FA8"/>
    <w:rsid w:val="003C1176"/>
    <w:rsid w:val="003C117A"/>
    <w:rsid w:val="003C16AD"/>
    <w:rsid w:val="003C1A8C"/>
    <w:rsid w:val="003C1BCC"/>
    <w:rsid w:val="003C1FA1"/>
    <w:rsid w:val="003C20CC"/>
    <w:rsid w:val="003C2271"/>
    <w:rsid w:val="003C36A3"/>
    <w:rsid w:val="003C3A6A"/>
    <w:rsid w:val="003C4194"/>
    <w:rsid w:val="003C43AB"/>
    <w:rsid w:val="003C4451"/>
    <w:rsid w:val="003C4E37"/>
    <w:rsid w:val="003C6194"/>
    <w:rsid w:val="003C66DE"/>
    <w:rsid w:val="003C6BCE"/>
    <w:rsid w:val="003C6E89"/>
    <w:rsid w:val="003C7337"/>
    <w:rsid w:val="003D0468"/>
    <w:rsid w:val="003D0570"/>
    <w:rsid w:val="003D0659"/>
    <w:rsid w:val="003D0AEF"/>
    <w:rsid w:val="003D1462"/>
    <w:rsid w:val="003D159B"/>
    <w:rsid w:val="003D1A12"/>
    <w:rsid w:val="003D2286"/>
    <w:rsid w:val="003D2A66"/>
    <w:rsid w:val="003D2B58"/>
    <w:rsid w:val="003D2C5B"/>
    <w:rsid w:val="003D302D"/>
    <w:rsid w:val="003D3389"/>
    <w:rsid w:val="003D368C"/>
    <w:rsid w:val="003D3F2A"/>
    <w:rsid w:val="003D3FB5"/>
    <w:rsid w:val="003D41F1"/>
    <w:rsid w:val="003D4662"/>
    <w:rsid w:val="003D561D"/>
    <w:rsid w:val="003D57B5"/>
    <w:rsid w:val="003D5B6A"/>
    <w:rsid w:val="003D6072"/>
    <w:rsid w:val="003D67C4"/>
    <w:rsid w:val="003D7042"/>
    <w:rsid w:val="003D762B"/>
    <w:rsid w:val="003D7E3F"/>
    <w:rsid w:val="003E0643"/>
    <w:rsid w:val="003E16BE"/>
    <w:rsid w:val="003E1716"/>
    <w:rsid w:val="003E1F2D"/>
    <w:rsid w:val="003E226C"/>
    <w:rsid w:val="003E2337"/>
    <w:rsid w:val="003E36DF"/>
    <w:rsid w:val="003E41EF"/>
    <w:rsid w:val="003E423C"/>
    <w:rsid w:val="003E47E4"/>
    <w:rsid w:val="003E4A6A"/>
    <w:rsid w:val="003E4BF0"/>
    <w:rsid w:val="003E4D05"/>
    <w:rsid w:val="003E4DDA"/>
    <w:rsid w:val="003E530B"/>
    <w:rsid w:val="003E588D"/>
    <w:rsid w:val="003E6C37"/>
    <w:rsid w:val="003E6CEC"/>
    <w:rsid w:val="003E6D72"/>
    <w:rsid w:val="003E70FE"/>
    <w:rsid w:val="003F037E"/>
    <w:rsid w:val="003F18E9"/>
    <w:rsid w:val="003F1AF2"/>
    <w:rsid w:val="003F203D"/>
    <w:rsid w:val="003F28F4"/>
    <w:rsid w:val="003F32AF"/>
    <w:rsid w:val="003F39B4"/>
    <w:rsid w:val="003F3E81"/>
    <w:rsid w:val="003F43B0"/>
    <w:rsid w:val="003F4A67"/>
    <w:rsid w:val="003F4BC0"/>
    <w:rsid w:val="003F6749"/>
    <w:rsid w:val="003F7693"/>
    <w:rsid w:val="003F799F"/>
    <w:rsid w:val="003F7BB3"/>
    <w:rsid w:val="00400113"/>
    <w:rsid w:val="00400591"/>
    <w:rsid w:val="00400701"/>
    <w:rsid w:val="00400AF9"/>
    <w:rsid w:val="00401520"/>
    <w:rsid w:val="00401855"/>
    <w:rsid w:val="00401A43"/>
    <w:rsid w:val="00402AC2"/>
    <w:rsid w:val="004032C7"/>
    <w:rsid w:val="004032E4"/>
    <w:rsid w:val="00403C9A"/>
    <w:rsid w:val="00404328"/>
    <w:rsid w:val="00405800"/>
    <w:rsid w:val="0040734B"/>
    <w:rsid w:val="00410637"/>
    <w:rsid w:val="004109AF"/>
    <w:rsid w:val="004119E9"/>
    <w:rsid w:val="004123E8"/>
    <w:rsid w:val="00412662"/>
    <w:rsid w:val="0041286F"/>
    <w:rsid w:val="0041296E"/>
    <w:rsid w:val="00413649"/>
    <w:rsid w:val="00413AE2"/>
    <w:rsid w:val="00414A8D"/>
    <w:rsid w:val="00414DE8"/>
    <w:rsid w:val="004165E2"/>
    <w:rsid w:val="00416688"/>
    <w:rsid w:val="00416B1A"/>
    <w:rsid w:val="004174BD"/>
    <w:rsid w:val="00420392"/>
    <w:rsid w:val="004203A6"/>
    <w:rsid w:val="0042040B"/>
    <w:rsid w:val="00420B07"/>
    <w:rsid w:val="00420CEA"/>
    <w:rsid w:val="00420DD6"/>
    <w:rsid w:val="00421A4A"/>
    <w:rsid w:val="00421A80"/>
    <w:rsid w:val="004223D5"/>
    <w:rsid w:val="00422B7D"/>
    <w:rsid w:val="00422FA9"/>
    <w:rsid w:val="0042394C"/>
    <w:rsid w:val="0042395C"/>
    <w:rsid w:val="00423B56"/>
    <w:rsid w:val="00423FC0"/>
    <w:rsid w:val="00424006"/>
    <w:rsid w:val="0042455D"/>
    <w:rsid w:val="004251BE"/>
    <w:rsid w:val="00425D0C"/>
    <w:rsid w:val="004269D0"/>
    <w:rsid w:val="00426CC8"/>
    <w:rsid w:val="004275A9"/>
    <w:rsid w:val="004307A7"/>
    <w:rsid w:val="00430A74"/>
    <w:rsid w:val="00430D92"/>
    <w:rsid w:val="004310A3"/>
    <w:rsid w:val="004316D5"/>
    <w:rsid w:val="0043189D"/>
    <w:rsid w:val="00431A77"/>
    <w:rsid w:val="0043235D"/>
    <w:rsid w:val="00432844"/>
    <w:rsid w:val="0043311F"/>
    <w:rsid w:val="0043393F"/>
    <w:rsid w:val="00433AE9"/>
    <w:rsid w:val="00434681"/>
    <w:rsid w:val="0043492C"/>
    <w:rsid w:val="00434D94"/>
    <w:rsid w:val="00435311"/>
    <w:rsid w:val="004359B7"/>
    <w:rsid w:val="00437409"/>
    <w:rsid w:val="004378F1"/>
    <w:rsid w:val="00437E0C"/>
    <w:rsid w:val="00440891"/>
    <w:rsid w:val="00440AA6"/>
    <w:rsid w:val="00440BE6"/>
    <w:rsid w:val="00440EFF"/>
    <w:rsid w:val="00441777"/>
    <w:rsid w:val="00441F4C"/>
    <w:rsid w:val="004423B4"/>
    <w:rsid w:val="004423EE"/>
    <w:rsid w:val="00442AB4"/>
    <w:rsid w:val="00443341"/>
    <w:rsid w:val="004439D5"/>
    <w:rsid w:val="00443F2A"/>
    <w:rsid w:val="004452E8"/>
    <w:rsid w:val="004455F8"/>
    <w:rsid w:val="00445A94"/>
    <w:rsid w:val="00446683"/>
    <w:rsid w:val="00446BEB"/>
    <w:rsid w:val="00447102"/>
    <w:rsid w:val="00447717"/>
    <w:rsid w:val="004477E7"/>
    <w:rsid w:val="00447946"/>
    <w:rsid w:val="004515E0"/>
    <w:rsid w:val="00451FF3"/>
    <w:rsid w:val="004522CC"/>
    <w:rsid w:val="00452AD0"/>
    <w:rsid w:val="00453473"/>
    <w:rsid w:val="004534B2"/>
    <w:rsid w:val="00453708"/>
    <w:rsid w:val="0045378B"/>
    <w:rsid w:val="00453EFC"/>
    <w:rsid w:val="00453F33"/>
    <w:rsid w:val="0045411A"/>
    <w:rsid w:val="004545E0"/>
    <w:rsid w:val="00454656"/>
    <w:rsid w:val="004553CD"/>
    <w:rsid w:val="00456872"/>
    <w:rsid w:val="00456B3D"/>
    <w:rsid w:val="00457578"/>
    <w:rsid w:val="00457661"/>
    <w:rsid w:val="00457982"/>
    <w:rsid w:val="00460045"/>
    <w:rsid w:val="004608EA"/>
    <w:rsid w:val="00462BC9"/>
    <w:rsid w:val="00462EDD"/>
    <w:rsid w:val="00463569"/>
    <w:rsid w:val="004649E0"/>
    <w:rsid w:val="00464E0E"/>
    <w:rsid w:val="0046510C"/>
    <w:rsid w:val="00465CB0"/>
    <w:rsid w:val="00465E1B"/>
    <w:rsid w:val="00466468"/>
    <w:rsid w:val="004666C1"/>
    <w:rsid w:val="00466DD5"/>
    <w:rsid w:val="004672EE"/>
    <w:rsid w:val="00467446"/>
    <w:rsid w:val="00467A94"/>
    <w:rsid w:val="00467DBF"/>
    <w:rsid w:val="00470799"/>
    <w:rsid w:val="00470D8F"/>
    <w:rsid w:val="00471CDE"/>
    <w:rsid w:val="00472A8B"/>
    <w:rsid w:val="00472A9D"/>
    <w:rsid w:val="0047331C"/>
    <w:rsid w:val="00473A27"/>
    <w:rsid w:val="00473AAE"/>
    <w:rsid w:val="00474110"/>
    <w:rsid w:val="00474C33"/>
    <w:rsid w:val="0047536C"/>
    <w:rsid w:val="0047662E"/>
    <w:rsid w:val="00476C52"/>
    <w:rsid w:val="00476CAD"/>
    <w:rsid w:val="00476D3C"/>
    <w:rsid w:val="00477455"/>
    <w:rsid w:val="00480428"/>
    <w:rsid w:val="004807E3"/>
    <w:rsid w:val="0048130D"/>
    <w:rsid w:val="00481CD2"/>
    <w:rsid w:val="00481FC7"/>
    <w:rsid w:val="00482B57"/>
    <w:rsid w:val="00482C65"/>
    <w:rsid w:val="004832C4"/>
    <w:rsid w:val="00483C1D"/>
    <w:rsid w:val="00483C82"/>
    <w:rsid w:val="00485126"/>
    <w:rsid w:val="0048523B"/>
    <w:rsid w:val="00485492"/>
    <w:rsid w:val="00485BDB"/>
    <w:rsid w:val="00486410"/>
    <w:rsid w:val="004864C2"/>
    <w:rsid w:val="00486B43"/>
    <w:rsid w:val="00486FEA"/>
    <w:rsid w:val="00487EDE"/>
    <w:rsid w:val="00490470"/>
    <w:rsid w:val="00490D4E"/>
    <w:rsid w:val="0049106E"/>
    <w:rsid w:val="00491B86"/>
    <w:rsid w:val="00492258"/>
    <w:rsid w:val="00492558"/>
    <w:rsid w:val="00492562"/>
    <w:rsid w:val="004925DF"/>
    <w:rsid w:val="00493287"/>
    <w:rsid w:val="004935D5"/>
    <w:rsid w:val="00493D2B"/>
    <w:rsid w:val="00494EA9"/>
    <w:rsid w:val="00495EBA"/>
    <w:rsid w:val="0049656C"/>
    <w:rsid w:val="004972DD"/>
    <w:rsid w:val="00497C1A"/>
    <w:rsid w:val="004A0319"/>
    <w:rsid w:val="004A087E"/>
    <w:rsid w:val="004A0D80"/>
    <w:rsid w:val="004A2B72"/>
    <w:rsid w:val="004A2D7D"/>
    <w:rsid w:val="004A32F3"/>
    <w:rsid w:val="004A333B"/>
    <w:rsid w:val="004A3441"/>
    <w:rsid w:val="004A4700"/>
    <w:rsid w:val="004A59FA"/>
    <w:rsid w:val="004A68F4"/>
    <w:rsid w:val="004A6DA8"/>
    <w:rsid w:val="004A7BB1"/>
    <w:rsid w:val="004A7CA1"/>
    <w:rsid w:val="004A7CCA"/>
    <w:rsid w:val="004B0AAB"/>
    <w:rsid w:val="004B0E6C"/>
    <w:rsid w:val="004B20E3"/>
    <w:rsid w:val="004B21E0"/>
    <w:rsid w:val="004B2A10"/>
    <w:rsid w:val="004B31AA"/>
    <w:rsid w:val="004B3659"/>
    <w:rsid w:val="004B39DD"/>
    <w:rsid w:val="004B3B18"/>
    <w:rsid w:val="004B41F8"/>
    <w:rsid w:val="004B5CED"/>
    <w:rsid w:val="004B6126"/>
    <w:rsid w:val="004B6388"/>
    <w:rsid w:val="004B67C1"/>
    <w:rsid w:val="004B6840"/>
    <w:rsid w:val="004B68D7"/>
    <w:rsid w:val="004B7120"/>
    <w:rsid w:val="004B7886"/>
    <w:rsid w:val="004B7A0B"/>
    <w:rsid w:val="004C09D5"/>
    <w:rsid w:val="004C1531"/>
    <w:rsid w:val="004C16B4"/>
    <w:rsid w:val="004C181F"/>
    <w:rsid w:val="004C1974"/>
    <w:rsid w:val="004C20BD"/>
    <w:rsid w:val="004C229D"/>
    <w:rsid w:val="004C2E68"/>
    <w:rsid w:val="004C35A3"/>
    <w:rsid w:val="004C57F5"/>
    <w:rsid w:val="004C5A95"/>
    <w:rsid w:val="004C5C04"/>
    <w:rsid w:val="004C642F"/>
    <w:rsid w:val="004C658E"/>
    <w:rsid w:val="004C6BCC"/>
    <w:rsid w:val="004C7561"/>
    <w:rsid w:val="004C7E08"/>
    <w:rsid w:val="004C7E7C"/>
    <w:rsid w:val="004D0DD6"/>
    <w:rsid w:val="004D11E0"/>
    <w:rsid w:val="004D1DC6"/>
    <w:rsid w:val="004D22D6"/>
    <w:rsid w:val="004D30CE"/>
    <w:rsid w:val="004D3578"/>
    <w:rsid w:val="004D380D"/>
    <w:rsid w:val="004D383A"/>
    <w:rsid w:val="004D4536"/>
    <w:rsid w:val="004D4E02"/>
    <w:rsid w:val="004D57A9"/>
    <w:rsid w:val="004E0137"/>
    <w:rsid w:val="004E01D9"/>
    <w:rsid w:val="004E0243"/>
    <w:rsid w:val="004E0926"/>
    <w:rsid w:val="004E0C79"/>
    <w:rsid w:val="004E0CD4"/>
    <w:rsid w:val="004E0EE9"/>
    <w:rsid w:val="004E1D05"/>
    <w:rsid w:val="004E1D92"/>
    <w:rsid w:val="004E213A"/>
    <w:rsid w:val="004E23D7"/>
    <w:rsid w:val="004E2917"/>
    <w:rsid w:val="004E383E"/>
    <w:rsid w:val="004E48C4"/>
    <w:rsid w:val="004E4A02"/>
    <w:rsid w:val="004E4B53"/>
    <w:rsid w:val="004E4DEC"/>
    <w:rsid w:val="004E5142"/>
    <w:rsid w:val="004E59E1"/>
    <w:rsid w:val="004E7369"/>
    <w:rsid w:val="004E7465"/>
    <w:rsid w:val="004E7CCA"/>
    <w:rsid w:val="004E7F56"/>
    <w:rsid w:val="004F0A84"/>
    <w:rsid w:val="004F0DE1"/>
    <w:rsid w:val="004F10A5"/>
    <w:rsid w:val="004F156A"/>
    <w:rsid w:val="004F158C"/>
    <w:rsid w:val="004F2110"/>
    <w:rsid w:val="004F220B"/>
    <w:rsid w:val="004F2DDE"/>
    <w:rsid w:val="004F34FB"/>
    <w:rsid w:val="004F389E"/>
    <w:rsid w:val="004F3CFE"/>
    <w:rsid w:val="004F41B5"/>
    <w:rsid w:val="004F48EC"/>
    <w:rsid w:val="004F48F3"/>
    <w:rsid w:val="004F51B8"/>
    <w:rsid w:val="004F5E81"/>
    <w:rsid w:val="004F74B6"/>
    <w:rsid w:val="004F7631"/>
    <w:rsid w:val="004F76F3"/>
    <w:rsid w:val="005001F2"/>
    <w:rsid w:val="0050043C"/>
    <w:rsid w:val="0050055F"/>
    <w:rsid w:val="00500F72"/>
    <w:rsid w:val="005014C3"/>
    <w:rsid w:val="00501C45"/>
    <w:rsid w:val="00501ECC"/>
    <w:rsid w:val="00502735"/>
    <w:rsid w:val="00502BC6"/>
    <w:rsid w:val="00502C9E"/>
    <w:rsid w:val="00503171"/>
    <w:rsid w:val="005031C6"/>
    <w:rsid w:val="005037A0"/>
    <w:rsid w:val="00503C29"/>
    <w:rsid w:val="00503E61"/>
    <w:rsid w:val="00504CFF"/>
    <w:rsid w:val="0050524D"/>
    <w:rsid w:val="0050543D"/>
    <w:rsid w:val="00505BF0"/>
    <w:rsid w:val="00505E9B"/>
    <w:rsid w:val="005063E6"/>
    <w:rsid w:val="00506C28"/>
    <w:rsid w:val="00510AF8"/>
    <w:rsid w:val="0051137B"/>
    <w:rsid w:val="0051153F"/>
    <w:rsid w:val="00511607"/>
    <w:rsid w:val="00511F56"/>
    <w:rsid w:val="00512674"/>
    <w:rsid w:val="0051299A"/>
    <w:rsid w:val="00513BFF"/>
    <w:rsid w:val="00514541"/>
    <w:rsid w:val="005147BD"/>
    <w:rsid w:val="005148BF"/>
    <w:rsid w:val="005148F1"/>
    <w:rsid w:val="00514A09"/>
    <w:rsid w:val="00515B9F"/>
    <w:rsid w:val="00515D32"/>
    <w:rsid w:val="00516225"/>
    <w:rsid w:val="00516518"/>
    <w:rsid w:val="005166D3"/>
    <w:rsid w:val="005169F2"/>
    <w:rsid w:val="0051770A"/>
    <w:rsid w:val="005208AC"/>
    <w:rsid w:val="00520F61"/>
    <w:rsid w:val="005214EB"/>
    <w:rsid w:val="005216B5"/>
    <w:rsid w:val="00522978"/>
    <w:rsid w:val="005234CD"/>
    <w:rsid w:val="00523AF1"/>
    <w:rsid w:val="00523F98"/>
    <w:rsid w:val="00523FEE"/>
    <w:rsid w:val="00524EDA"/>
    <w:rsid w:val="005273C0"/>
    <w:rsid w:val="00527DE0"/>
    <w:rsid w:val="005308A2"/>
    <w:rsid w:val="00530AD3"/>
    <w:rsid w:val="00530B20"/>
    <w:rsid w:val="00531145"/>
    <w:rsid w:val="00531BE2"/>
    <w:rsid w:val="00532A92"/>
    <w:rsid w:val="00532B12"/>
    <w:rsid w:val="00534DA0"/>
    <w:rsid w:val="00534F86"/>
    <w:rsid w:val="0053506A"/>
    <w:rsid w:val="0053529C"/>
    <w:rsid w:val="0053556B"/>
    <w:rsid w:val="005358E8"/>
    <w:rsid w:val="00535C0F"/>
    <w:rsid w:val="00535F73"/>
    <w:rsid w:val="00536DC2"/>
    <w:rsid w:val="00536F33"/>
    <w:rsid w:val="00540007"/>
    <w:rsid w:val="005407FE"/>
    <w:rsid w:val="00540F10"/>
    <w:rsid w:val="00541610"/>
    <w:rsid w:val="00543478"/>
    <w:rsid w:val="005434EB"/>
    <w:rsid w:val="00543855"/>
    <w:rsid w:val="00543E6C"/>
    <w:rsid w:val="00543F5F"/>
    <w:rsid w:val="0054417F"/>
    <w:rsid w:val="005450C9"/>
    <w:rsid w:val="00545151"/>
    <w:rsid w:val="005458E5"/>
    <w:rsid w:val="00545E26"/>
    <w:rsid w:val="00545FC0"/>
    <w:rsid w:val="00546319"/>
    <w:rsid w:val="00546749"/>
    <w:rsid w:val="00546C98"/>
    <w:rsid w:val="00546CB4"/>
    <w:rsid w:val="005473D8"/>
    <w:rsid w:val="0055050A"/>
    <w:rsid w:val="005506D7"/>
    <w:rsid w:val="00550DA7"/>
    <w:rsid w:val="005513E1"/>
    <w:rsid w:val="005514B4"/>
    <w:rsid w:val="00551814"/>
    <w:rsid w:val="00551ED5"/>
    <w:rsid w:val="00551ED6"/>
    <w:rsid w:val="00551EFA"/>
    <w:rsid w:val="00551F97"/>
    <w:rsid w:val="00552D11"/>
    <w:rsid w:val="00553021"/>
    <w:rsid w:val="005539F6"/>
    <w:rsid w:val="00554096"/>
    <w:rsid w:val="0055415B"/>
    <w:rsid w:val="005547F0"/>
    <w:rsid w:val="00554923"/>
    <w:rsid w:val="0055559E"/>
    <w:rsid w:val="00555F7B"/>
    <w:rsid w:val="00557253"/>
    <w:rsid w:val="00557966"/>
    <w:rsid w:val="00557E8A"/>
    <w:rsid w:val="00560655"/>
    <w:rsid w:val="0056076A"/>
    <w:rsid w:val="00560D54"/>
    <w:rsid w:val="00561B0D"/>
    <w:rsid w:val="00561CD2"/>
    <w:rsid w:val="00562071"/>
    <w:rsid w:val="00562A1A"/>
    <w:rsid w:val="00562CDA"/>
    <w:rsid w:val="0056383D"/>
    <w:rsid w:val="00563FB4"/>
    <w:rsid w:val="0056469D"/>
    <w:rsid w:val="005646A1"/>
    <w:rsid w:val="0056480F"/>
    <w:rsid w:val="00565087"/>
    <w:rsid w:val="0056573F"/>
    <w:rsid w:val="00565860"/>
    <w:rsid w:val="00566413"/>
    <w:rsid w:val="00566566"/>
    <w:rsid w:val="00566754"/>
    <w:rsid w:val="005670E4"/>
    <w:rsid w:val="0056750B"/>
    <w:rsid w:val="005702AA"/>
    <w:rsid w:val="00570466"/>
    <w:rsid w:val="005704EA"/>
    <w:rsid w:val="0057072F"/>
    <w:rsid w:val="00570858"/>
    <w:rsid w:val="0057085C"/>
    <w:rsid w:val="00571414"/>
    <w:rsid w:val="00571D6A"/>
    <w:rsid w:val="00571FB4"/>
    <w:rsid w:val="00572081"/>
    <w:rsid w:val="00572095"/>
    <w:rsid w:val="00572B99"/>
    <w:rsid w:val="005731F8"/>
    <w:rsid w:val="005732D0"/>
    <w:rsid w:val="0057346D"/>
    <w:rsid w:val="0057356F"/>
    <w:rsid w:val="00573B7D"/>
    <w:rsid w:val="00573DDF"/>
    <w:rsid w:val="005740A5"/>
    <w:rsid w:val="00574CF4"/>
    <w:rsid w:val="00575276"/>
    <w:rsid w:val="0057551C"/>
    <w:rsid w:val="005759D8"/>
    <w:rsid w:val="00575E5D"/>
    <w:rsid w:val="00576387"/>
    <w:rsid w:val="00576429"/>
    <w:rsid w:val="0057656C"/>
    <w:rsid w:val="0057705C"/>
    <w:rsid w:val="005771E4"/>
    <w:rsid w:val="0058043D"/>
    <w:rsid w:val="0058047C"/>
    <w:rsid w:val="00580A44"/>
    <w:rsid w:val="00580A73"/>
    <w:rsid w:val="00580E96"/>
    <w:rsid w:val="005817D5"/>
    <w:rsid w:val="00581892"/>
    <w:rsid w:val="005818DB"/>
    <w:rsid w:val="00581B86"/>
    <w:rsid w:val="005829B4"/>
    <w:rsid w:val="00582B71"/>
    <w:rsid w:val="00582CDB"/>
    <w:rsid w:val="00583265"/>
    <w:rsid w:val="00583FB8"/>
    <w:rsid w:val="00584632"/>
    <w:rsid w:val="00584B26"/>
    <w:rsid w:val="00584D30"/>
    <w:rsid w:val="00584EE9"/>
    <w:rsid w:val="005855AB"/>
    <w:rsid w:val="00586023"/>
    <w:rsid w:val="005862E2"/>
    <w:rsid w:val="005867E6"/>
    <w:rsid w:val="00586897"/>
    <w:rsid w:val="00586CF6"/>
    <w:rsid w:val="00586EA2"/>
    <w:rsid w:val="00586F6E"/>
    <w:rsid w:val="005878CB"/>
    <w:rsid w:val="00587B48"/>
    <w:rsid w:val="0059000C"/>
    <w:rsid w:val="005900CE"/>
    <w:rsid w:val="0059049F"/>
    <w:rsid w:val="00590690"/>
    <w:rsid w:val="00590DC8"/>
    <w:rsid w:val="005910E6"/>
    <w:rsid w:val="00591100"/>
    <w:rsid w:val="00591783"/>
    <w:rsid w:val="005920E6"/>
    <w:rsid w:val="00592432"/>
    <w:rsid w:val="00592637"/>
    <w:rsid w:val="00592CA3"/>
    <w:rsid w:val="00593B6E"/>
    <w:rsid w:val="00593BDE"/>
    <w:rsid w:val="00593D72"/>
    <w:rsid w:val="005959FC"/>
    <w:rsid w:val="00595E80"/>
    <w:rsid w:val="005960C1"/>
    <w:rsid w:val="0059633C"/>
    <w:rsid w:val="0059652A"/>
    <w:rsid w:val="0059654C"/>
    <w:rsid w:val="005A0B84"/>
    <w:rsid w:val="005A0BC5"/>
    <w:rsid w:val="005A14B6"/>
    <w:rsid w:val="005A166D"/>
    <w:rsid w:val="005A1D32"/>
    <w:rsid w:val="005A1E04"/>
    <w:rsid w:val="005A1EB8"/>
    <w:rsid w:val="005A33B5"/>
    <w:rsid w:val="005A3571"/>
    <w:rsid w:val="005A52D1"/>
    <w:rsid w:val="005A5478"/>
    <w:rsid w:val="005A6916"/>
    <w:rsid w:val="005A71AD"/>
    <w:rsid w:val="005A7235"/>
    <w:rsid w:val="005A73AD"/>
    <w:rsid w:val="005A76F2"/>
    <w:rsid w:val="005A7B9F"/>
    <w:rsid w:val="005B0E76"/>
    <w:rsid w:val="005B158C"/>
    <w:rsid w:val="005B1DC5"/>
    <w:rsid w:val="005B20B7"/>
    <w:rsid w:val="005B249B"/>
    <w:rsid w:val="005B2659"/>
    <w:rsid w:val="005B3C9A"/>
    <w:rsid w:val="005B3F3E"/>
    <w:rsid w:val="005B4474"/>
    <w:rsid w:val="005B46AD"/>
    <w:rsid w:val="005B4903"/>
    <w:rsid w:val="005B4B92"/>
    <w:rsid w:val="005B50EA"/>
    <w:rsid w:val="005B5177"/>
    <w:rsid w:val="005B68A3"/>
    <w:rsid w:val="005B7E46"/>
    <w:rsid w:val="005C0207"/>
    <w:rsid w:val="005C029F"/>
    <w:rsid w:val="005C0F62"/>
    <w:rsid w:val="005C13F7"/>
    <w:rsid w:val="005C15EC"/>
    <w:rsid w:val="005C1674"/>
    <w:rsid w:val="005C1E8D"/>
    <w:rsid w:val="005C2085"/>
    <w:rsid w:val="005C215B"/>
    <w:rsid w:val="005C2845"/>
    <w:rsid w:val="005C28DA"/>
    <w:rsid w:val="005C33F5"/>
    <w:rsid w:val="005C34C6"/>
    <w:rsid w:val="005C3B10"/>
    <w:rsid w:val="005C43EE"/>
    <w:rsid w:val="005C4449"/>
    <w:rsid w:val="005C44CD"/>
    <w:rsid w:val="005C461E"/>
    <w:rsid w:val="005C528A"/>
    <w:rsid w:val="005C5C23"/>
    <w:rsid w:val="005C679D"/>
    <w:rsid w:val="005C6F08"/>
    <w:rsid w:val="005C71E8"/>
    <w:rsid w:val="005C7E45"/>
    <w:rsid w:val="005D00BE"/>
    <w:rsid w:val="005D06C2"/>
    <w:rsid w:val="005D0756"/>
    <w:rsid w:val="005D07DE"/>
    <w:rsid w:val="005D1C9B"/>
    <w:rsid w:val="005D25A3"/>
    <w:rsid w:val="005D3307"/>
    <w:rsid w:val="005D4E7C"/>
    <w:rsid w:val="005D5311"/>
    <w:rsid w:val="005D53AD"/>
    <w:rsid w:val="005D5447"/>
    <w:rsid w:val="005D5D11"/>
    <w:rsid w:val="005D661E"/>
    <w:rsid w:val="005D6C5B"/>
    <w:rsid w:val="005D70C4"/>
    <w:rsid w:val="005D7987"/>
    <w:rsid w:val="005D79C5"/>
    <w:rsid w:val="005D7B38"/>
    <w:rsid w:val="005D7F8B"/>
    <w:rsid w:val="005E0496"/>
    <w:rsid w:val="005E1080"/>
    <w:rsid w:val="005E1354"/>
    <w:rsid w:val="005E13DF"/>
    <w:rsid w:val="005E1669"/>
    <w:rsid w:val="005E1A07"/>
    <w:rsid w:val="005E1DD4"/>
    <w:rsid w:val="005E2266"/>
    <w:rsid w:val="005E2590"/>
    <w:rsid w:val="005E2814"/>
    <w:rsid w:val="005E2884"/>
    <w:rsid w:val="005E359C"/>
    <w:rsid w:val="005E401B"/>
    <w:rsid w:val="005E4486"/>
    <w:rsid w:val="005E44BE"/>
    <w:rsid w:val="005E4BEE"/>
    <w:rsid w:val="005E4DF7"/>
    <w:rsid w:val="005E56E5"/>
    <w:rsid w:val="005E5D4F"/>
    <w:rsid w:val="005E6196"/>
    <w:rsid w:val="005E6235"/>
    <w:rsid w:val="005E6A6C"/>
    <w:rsid w:val="005E6E6B"/>
    <w:rsid w:val="005E74AA"/>
    <w:rsid w:val="005E74FD"/>
    <w:rsid w:val="005F071B"/>
    <w:rsid w:val="005F1A14"/>
    <w:rsid w:val="005F1C94"/>
    <w:rsid w:val="005F1CD9"/>
    <w:rsid w:val="005F21F1"/>
    <w:rsid w:val="005F2295"/>
    <w:rsid w:val="005F2551"/>
    <w:rsid w:val="005F2ED7"/>
    <w:rsid w:val="005F2EDF"/>
    <w:rsid w:val="005F31C6"/>
    <w:rsid w:val="005F3692"/>
    <w:rsid w:val="005F3922"/>
    <w:rsid w:val="005F4706"/>
    <w:rsid w:val="005F4E8E"/>
    <w:rsid w:val="005F54B2"/>
    <w:rsid w:val="005F70C3"/>
    <w:rsid w:val="005F783A"/>
    <w:rsid w:val="005F7843"/>
    <w:rsid w:val="006006D9"/>
    <w:rsid w:val="0060164A"/>
    <w:rsid w:val="00602641"/>
    <w:rsid w:val="0060285E"/>
    <w:rsid w:val="00603219"/>
    <w:rsid w:val="00604765"/>
    <w:rsid w:val="00604DD5"/>
    <w:rsid w:val="00604E26"/>
    <w:rsid w:val="00605118"/>
    <w:rsid w:val="00605B2B"/>
    <w:rsid w:val="006064AE"/>
    <w:rsid w:val="006067A4"/>
    <w:rsid w:val="00606808"/>
    <w:rsid w:val="00606878"/>
    <w:rsid w:val="006079F6"/>
    <w:rsid w:val="006112AF"/>
    <w:rsid w:val="00611566"/>
    <w:rsid w:val="00611A85"/>
    <w:rsid w:val="00611C58"/>
    <w:rsid w:val="00612951"/>
    <w:rsid w:val="00613340"/>
    <w:rsid w:val="00613BE2"/>
    <w:rsid w:val="00613C5E"/>
    <w:rsid w:val="00613E26"/>
    <w:rsid w:val="00614757"/>
    <w:rsid w:val="00614EE6"/>
    <w:rsid w:val="00615BC1"/>
    <w:rsid w:val="00615CCD"/>
    <w:rsid w:val="006160C0"/>
    <w:rsid w:val="006168F2"/>
    <w:rsid w:val="00616D86"/>
    <w:rsid w:val="00621140"/>
    <w:rsid w:val="006211DA"/>
    <w:rsid w:val="00621371"/>
    <w:rsid w:val="00621EBC"/>
    <w:rsid w:val="00622C58"/>
    <w:rsid w:val="00623713"/>
    <w:rsid w:val="00623A25"/>
    <w:rsid w:val="00623A65"/>
    <w:rsid w:val="00624145"/>
    <w:rsid w:val="0062427C"/>
    <w:rsid w:val="00624826"/>
    <w:rsid w:val="00624A06"/>
    <w:rsid w:val="00624A67"/>
    <w:rsid w:val="00625522"/>
    <w:rsid w:val="00625618"/>
    <w:rsid w:val="00626696"/>
    <w:rsid w:val="00626997"/>
    <w:rsid w:val="00626B96"/>
    <w:rsid w:val="0062739F"/>
    <w:rsid w:val="00627B6F"/>
    <w:rsid w:val="00627F74"/>
    <w:rsid w:val="00630301"/>
    <w:rsid w:val="00631DBD"/>
    <w:rsid w:val="00632222"/>
    <w:rsid w:val="00634954"/>
    <w:rsid w:val="00634A1E"/>
    <w:rsid w:val="00634DF9"/>
    <w:rsid w:val="00634F6A"/>
    <w:rsid w:val="0063501D"/>
    <w:rsid w:val="0063536A"/>
    <w:rsid w:val="00635F47"/>
    <w:rsid w:val="0063691A"/>
    <w:rsid w:val="00637146"/>
    <w:rsid w:val="00637232"/>
    <w:rsid w:val="00637338"/>
    <w:rsid w:val="006402F4"/>
    <w:rsid w:val="00640D76"/>
    <w:rsid w:val="006416F3"/>
    <w:rsid w:val="00641740"/>
    <w:rsid w:val="00641A3D"/>
    <w:rsid w:val="00641F14"/>
    <w:rsid w:val="00642C4E"/>
    <w:rsid w:val="00643AF9"/>
    <w:rsid w:val="0064411C"/>
    <w:rsid w:val="006447F9"/>
    <w:rsid w:val="006454FE"/>
    <w:rsid w:val="006455EE"/>
    <w:rsid w:val="00645D44"/>
    <w:rsid w:val="006465F3"/>
    <w:rsid w:val="00646AD5"/>
    <w:rsid w:val="00646B77"/>
    <w:rsid w:val="00646D99"/>
    <w:rsid w:val="00647E08"/>
    <w:rsid w:val="00647E8B"/>
    <w:rsid w:val="00650084"/>
    <w:rsid w:val="00650C29"/>
    <w:rsid w:val="00650F33"/>
    <w:rsid w:val="00651125"/>
    <w:rsid w:val="00651930"/>
    <w:rsid w:val="00651A6B"/>
    <w:rsid w:val="00651E3B"/>
    <w:rsid w:val="00652646"/>
    <w:rsid w:val="00652926"/>
    <w:rsid w:val="00652BC9"/>
    <w:rsid w:val="00652CF2"/>
    <w:rsid w:val="00652CFE"/>
    <w:rsid w:val="006531CD"/>
    <w:rsid w:val="0065498B"/>
    <w:rsid w:val="006557A7"/>
    <w:rsid w:val="00656910"/>
    <w:rsid w:val="00656B57"/>
    <w:rsid w:val="00657362"/>
    <w:rsid w:val="00657969"/>
    <w:rsid w:val="00657C9E"/>
    <w:rsid w:val="006600CD"/>
    <w:rsid w:val="00660764"/>
    <w:rsid w:val="00660C1B"/>
    <w:rsid w:val="00660C51"/>
    <w:rsid w:val="006615DA"/>
    <w:rsid w:val="00661676"/>
    <w:rsid w:val="00662320"/>
    <w:rsid w:val="00662592"/>
    <w:rsid w:val="00662E3D"/>
    <w:rsid w:val="0066344B"/>
    <w:rsid w:val="00663AAF"/>
    <w:rsid w:val="00664631"/>
    <w:rsid w:val="006647C9"/>
    <w:rsid w:val="00665BE7"/>
    <w:rsid w:val="00666483"/>
    <w:rsid w:val="00666DD5"/>
    <w:rsid w:val="00666EE6"/>
    <w:rsid w:val="00667885"/>
    <w:rsid w:val="006678B0"/>
    <w:rsid w:val="00670743"/>
    <w:rsid w:val="00670D63"/>
    <w:rsid w:val="00670FA9"/>
    <w:rsid w:val="00671987"/>
    <w:rsid w:val="0067236E"/>
    <w:rsid w:val="006729E9"/>
    <w:rsid w:val="00672B57"/>
    <w:rsid w:val="00672E6C"/>
    <w:rsid w:val="006731E0"/>
    <w:rsid w:val="00673251"/>
    <w:rsid w:val="006736E2"/>
    <w:rsid w:val="00673FAC"/>
    <w:rsid w:val="0067477D"/>
    <w:rsid w:val="00675761"/>
    <w:rsid w:val="00675D82"/>
    <w:rsid w:val="00676012"/>
    <w:rsid w:val="006760A1"/>
    <w:rsid w:val="006762DC"/>
    <w:rsid w:val="006766AE"/>
    <w:rsid w:val="0067697E"/>
    <w:rsid w:val="00676A6B"/>
    <w:rsid w:val="00676D63"/>
    <w:rsid w:val="006776C8"/>
    <w:rsid w:val="00677E20"/>
    <w:rsid w:val="00677F5A"/>
    <w:rsid w:val="0068064C"/>
    <w:rsid w:val="00680C10"/>
    <w:rsid w:val="006811AE"/>
    <w:rsid w:val="00681379"/>
    <w:rsid w:val="006829F2"/>
    <w:rsid w:val="00682D58"/>
    <w:rsid w:val="00682FA2"/>
    <w:rsid w:val="0068513B"/>
    <w:rsid w:val="006856CF"/>
    <w:rsid w:val="00685E23"/>
    <w:rsid w:val="006874EB"/>
    <w:rsid w:val="00687CDB"/>
    <w:rsid w:val="00687E4D"/>
    <w:rsid w:val="006901D6"/>
    <w:rsid w:val="0069105F"/>
    <w:rsid w:val="0069179C"/>
    <w:rsid w:val="00691909"/>
    <w:rsid w:val="006919F8"/>
    <w:rsid w:val="006926BA"/>
    <w:rsid w:val="00692981"/>
    <w:rsid w:val="00692FC3"/>
    <w:rsid w:val="006931E4"/>
    <w:rsid w:val="00693373"/>
    <w:rsid w:val="00694012"/>
    <w:rsid w:val="00694B00"/>
    <w:rsid w:val="00694D2A"/>
    <w:rsid w:val="006959BA"/>
    <w:rsid w:val="00695E92"/>
    <w:rsid w:val="006965CD"/>
    <w:rsid w:val="006969F8"/>
    <w:rsid w:val="00696C1B"/>
    <w:rsid w:val="00696DF2"/>
    <w:rsid w:val="006970C7"/>
    <w:rsid w:val="00697858"/>
    <w:rsid w:val="00697F25"/>
    <w:rsid w:val="006A0956"/>
    <w:rsid w:val="006A11C7"/>
    <w:rsid w:val="006A1436"/>
    <w:rsid w:val="006A180F"/>
    <w:rsid w:val="006A1F54"/>
    <w:rsid w:val="006A20F1"/>
    <w:rsid w:val="006A2591"/>
    <w:rsid w:val="006A2641"/>
    <w:rsid w:val="006A334F"/>
    <w:rsid w:val="006A34F2"/>
    <w:rsid w:val="006A3AC2"/>
    <w:rsid w:val="006A3F79"/>
    <w:rsid w:val="006A4518"/>
    <w:rsid w:val="006A456D"/>
    <w:rsid w:val="006A48C8"/>
    <w:rsid w:val="006A4ECF"/>
    <w:rsid w:val="006A5153"/>
    <w:rsid w:val="006A54BE"/>
    <w:rsid w:val="006A5573"/>
    <w:rsid w:val="006A6620"/>
    <w:rsid w:val="006A6944"/>
    <w:rsid w:val="006A7B31"/>
    <w:rsid w:val="006B01A8"/>
    <w:rsid w:val="006B0254"/>
    <w:rsid w:val="006B07AB"/>
    <w:rsid w:val="006B08D9"/>
    <w:rsid w:val="006B1EBB"/>
    <w:rsid w:val="006B24DF"/>
    <w:rsid w:val="006B35B8"/>
    <w:rsid w:val="006B35EC"/>
    <w:rsid w:val="006B4D84"/>
    <w:rsid w:val="006B523D"/>
    <w:rsid w:val="006B585D"/>
    <w:rsid w:val="006B5887"/>
    <w:rsid w:val="006B605E"/>
    <w:rsid w:val="006B6466"/>
    <w:rsid w:val="006B6896"/>
    <w:rsid w:val="006B7719"/>
    <w:rsid w:val="006B7943"/>
    <w:rsid w:val="006B7CFE"/>
    <w:rsid w:val="006C0204"/>
    <w:rsid w:val="006C054E"/>
    <w:rsid w:val="006C1519"/>
    <w:rsid w:val="006C1850"/>
    <w:rsid w:val="006C217A"/>
    <w:rsid w:val="006C2FE2"/>
    <w:rsid w:val="006C46DA"/>
    <w:rsid w:val="006C4CB7"/>
    <w:rsid w:val="006C4CC8"/>
    <w:rsid w:val="006C4CEF"/>
    <w:rsid w:val="006C5474"/>
    <w:rsid w:val="006C6225"/>
    <w:rsid w:val="006C66D8"/>
    <w:rsid w:val="006C70C6"/>
    <w:rsid w:val="006C768F"/>
    <w:rsid w:val="006C7F23"/>
    <w:rsid w:val="006D00B9"/>
    <w:rsid w:val="006D05F2"/>
    <w:rsid w:val="006D09C3"/>
    <w:rsid w:val="006D0C80"/>
    <w:rsid w:val="006D0E95"/>
    <w:rsid w:val="006D0EC9"/>
    <w:rsid w:val="006D1466"/>
    <w:rsid w:val="006D1670"/>
    <w:rsid w:val="006D1E24"/>
    <w:rsid w:val="006D21DD"/>
    <w:rsid w:val="006D23E9"/>
    <w:rsid w:val="006D26EE"/>
    <w:rsid w:val="006D299B"/>
    <w:rsid w:val="006D448F"/>
    <w:rsid w:val="006D472C"/>
    <w:rsid w:val="006D478E"/>
    <w:rsid w:val="006D4CB0"/>
    <w:rsid w:val="006D4F13"/>
    <w:rsid w:val="006D6538"/>
    <w:rsid w:val="006D6BA6"/>
    <w:rsid w:val="006D6C42"/>
    <w:rsid w:val="006D775A"/>
    <w:rsid w:val="006D7C66"/>
    <w:rsid w:val="006D7D62"/>
    <w:rsid w:val="006E0285"/>
    <w:rsid w:val="006E046C"/>
    <w:rsid w:val="006E057E"/>
    <w:rsid w:val="006E08C3"/>
    <w:rsid w:val="006E0A99"/>
    <w:rsid w:val="006E1417"/>
    <w:rsid w:val="006E1583"/>
    <w:rsid w:val="006E267B"/>
    <w:rsid w:val="006E3A2F"/>
    <w:rsid w:val="006E4365"/>
    <w:rsid w:val="006E43AB"/>
    <w:rsid w:val="006E4548"/>
    <w:rsid w:val="006E4C2D"/>
    <w:rsid w:val="006E507F"/>
    <w:rsid w:val="006E5AD2"/>
    <w:rsid w:val="006E6E56"/>
    <w:rsid w:val="006E7397"/>
    <w:rsid w:val="006F0D09"/>
    <w:rsid w:val="006F0EE0"/>
    <w:rsid w:val="006F10A1"/>
    <w:rsid w:val="006F110E"/>
    <w:rsid w:val="006F17E0"/>
    <w:rsid w:val="006F1952"/>
    <w:rsid w:val="006F1BA2"/>
    <w:rsid w:val="006F1C88"/>
    <w:rsid w:val="006F1E46"/>
    <w:rsid w:val="006F25E4"/>
    <w:rsid w:val="006F2FD0"/>
    <w:rsid w:val="006F32EA"/>
    <w:rsid w:val="006F394D"/>
    <w:rsid w:val="006F3A17"/>
    <w:rsid w:val="006F47F6"/>
    <w:rsid w:val="006F5690"/>
    <w:rsid w:val="006F5D11"/>
    <w:rsid w:val="006F5F3C"/>
    <w:rsid w:val="006F621F"/>
    <w:rsid w:val="006F62AC"/>
    <w:rsid w:val="006F6A2C"/>
    <w:rsid w:val="006F6C78"/>
    <w:rsid w:val="006F6E95"/>
    <w:rsid w:val="006F7738"/>
    <w:rsid w:val="006F78E6"/>
    <w:rsid w:val="006F7D2D"/>
    <w:rsid w:val="0070058D"/>
    <w:rsid w:val="00700F3F"/>
    <w:rsid w:val="00701028"/>
    <w:rsid w:val="0070190A"/>
    <w:rsid w:val="00702AAA"/>
    <w:rsid w:val="00702F97"/>
    <w:rsid w:val="00703143"/>
    <w:rsid w:val="00703654"/>
    <w:rsid w:val="00703E5B"/>
    <w:rsid w:val="007047C1"/>
    <w:rsid w:val="00704C10"/>
    <w:rsid w:val="0070502D"/>
    <w:rsid w:val="00705CBD"/>
    <w:rsid w:val="00705D88"/>
    <w:rsid w:val="00705F53"/>
    <w:rsid w:val="00706575"/>
    <w:rsid w:val="007068ED"/>
    <w:rsid w:val="00710201"/>
    <w:rsid w:val="0071066B"/>
    <w:rsid w:val="007119C1"/>
    <w:rsid w:val="00712508"/>
    <w:rsid w:val="0071273A"/>
    <w:rsid w:val="00713634"/>
    <w:rsid w:val="00713A79"/>
    <w:rsid w:val="00714B47"/>
    <w:rsid w:val="00715050"/>
    <w:rsid w:val="007151A3"/>
    <w:rsid w:val="0071593F"/>
    <w:rsid w:val="00715CEE"/>
    <w:rsid w:val="00715F82"/>
    <w:rsid w:val="007161DC"/>
    <w:rsid w:val="00716280"/>
    <w:rsid w:val="0071689E"/>
    <w:rsid w:val="0071735D"/>
    <w:rsid w:val="00717A1C"/>
    <w:rsid w:val="0072014D"/>
    <w:rsid w:val="00720825"/>
    <w:rsid w:val="007208B6"/>
    <w:rsid w:val="00721002"/>
    <w:rsid w:val="007217EC"/>
    <w:rsid w:val="007219DE"/>
    <w:rsid w:val="00721C42"/>
    <w:rsid w:val="00721FCB"/>
    <w:rsid w:val="00722806"/>
    <w:rsid w:val="00722B45"/>
    <w:rsid w:val="00722D8E"/>
    <w:rsid w:val="00722F65"/>
    <w:rsid w:val="00723702"/>
    <w:rsid w:val="00725742"/>
    <w:rsid w:val="0072595F"/>
    <w:rsid w:val="0072715C"/>
    <w:rsid w:val="00727231"/>
    <w:rsid w:val="00727896"/>
    <w:rsid w:val="00730422"/>
    <w:rsid w:val="00730736"/>
    <w:rsid w:val="00730C08"/>
    <w:rsid w:val="00730F67"/>
    <w:rsid w:val="00731267"/>
    <w:rsid w:val="007312D2"/>
    <w:rsid w:val="007317F6"/>
    <w:rsid w:val="007329BE"/>
    <w:rsid w:val="00733A98"/>
    <w:rsid w:val="00734A5B"/>
    <w:rsid w:val="00734CEE"/>
    <w:rsid w:val="00735E81"/>
    <w:rsid w:val="00735F8A"/>
    <w:rsid w:val="00737801"/>
    <w:rsid w:val="00737C20"/>
    <w:rsid w:val="0074043B"/>
    <w:rsid w:val="00740BD9"/>
    <w:rsid w:val="00740DC3"/>
    <w:rsid w:val="007418B7"/>
    <w:rsid w:val="007419EF"/>
    <w:rsid w:val="00741BC3"/>
    <w:rsid w:val="00741E7A"/>
    <w:rsid w:val="007424F6"/>
    <w:rsid w:val="00743455"/>
    <w:rsid w:val="0074346C"/>
    <w:rsid w:val="007435A0"/>
    <w:rsid w:val="007435C0"/>
    <w:rsid w:val="00743888"/>
    <w:rsid w:val="0074426B"/>
    <w:rsid w:val="0074482F"/>
    <w:rsid w:val="00744E76"/>
    <w:rsid w:val="007460EF"/>
    <w:rsid w:val="00746114"/>
    <w:rsid w:val="00746426"/>
    <w:rsid w:val="0074662F"/>
    <w:rsid w:val="00746883"/>
    <w:rsid w:val="0074752B"/>
    <w:rsid w:val="007476B5"/>
    <w:rsid w:val="007478F0"/>
    <w:rsid w:val="00747A03"/>
    <w:rsid w:val="00747D0A"/>
    <w:rsid w:val="00747F96"/>
    <w:rsid w:val="007501F3"/>
    <w:rsid w:val="007504A9"/>
    <w:rsid w:val="007506DA"/>
    <w:rsid w:val="00750B30"/>
    <w:rsid w:val="00751804"/>
    <w:rsid w:val="0075199C"/>
    <w:rsid w:val="00752EEA"/>
    <w:rsid w:val="00753464"/>
    <w:rsid w:val="00753591"/>
    <w:rsid w:val="007542F1"/>
    <w:rsid w:val="00754765"/>
    <w:rsid w:val="00754845"/>
    <w:rsid w:val="00754A4C"/>
    <w:rsid w:val="00754F5F"/>
    <w:rsid w:val="00756027"/>
    <w:rsid w:val="007566DF"/>
    <w:rsid w:val="00757D40"/>
    <w:rsid w:val="00760022"/>
    <w:rsid w:val="0076028A"/>
    <w:rsid w:val="00760FD0"/>
    <w:rsid w:val="007618A6"/>
    <w:rsid w:val="00761B1F"/>
    <w:rsid w:val="00761BB5"/>
    <w:rsid w:val="007633DD"/>
    <w:rsid w:val="007636D3"/>
    <w:rsid w:val="007636DB"/>
    <w:rsid w:val="00763FB1"/>
    <w:rsid w:val="007658B7"/>
    <w:rsid w:val="00765DA9"/>
    <w:rsid w:val="007665C4"/>
    <w:rsid w:val="00766BC9"/>
    <w:rsid w:val="00766F89"/>
    <w:rsid w:val="0076792F"/>
    <w:rsid w:val="00767E0F"/>
    <w:rsid w:val="00771178"/>
    <w:rsid w:val="00771416"/>
    <w:rsid w:val="00771599"/>
    <w:rsid w:val="00771754"/>
    <w:rsid w:val="00771A48"/>
    <w:rsid w:val="00771BCD"/>
    <w:rsid w:val="00771E2F"/>
    <w:rsid w:val="007739F8"/>
    <w:rsid w:val="00773A96"/>
    <w:rsid w:val="00773ACB"/>
    <w:rsid w:val="0077401B"/>
    <w:rsid w:val="007740E8"/>
    <w:rsid w:val="007748E2"/>
    <w:rsid w:val="00775182"/>
    <w:rsid w:val="00775595"/>
    <w:rsid w:val="0077560A"/>
    <w:rsid w:val="00776125"/>
    <w:rsid w:val="00776516"/>
    <w:rsid w:val="007767D3"/>
    <w:rsid w:val="00776C2C"/>
    <w:rsid w:val="00776CED"/>
    <w:rsid w:val="00776F42"/>
    <w:rsid w:val="007775C6"/>
    <w:rsid w:val="00777AE3"/>
    <w:rsid w:val="007809B9"/>
    <w:rsid w:val="007809DB"/>
    <w:rsid w:val="007811A2"/>
    <w:rsid w:val="00781396"/>
    <w:rsid w:val="00781F0F"/>
    <w:rsid w:val="00781FA2"/>
    <w:rsid w:val="00782C71"/>
    <w:rsid w:val="00783725"/>
    <w:rsid w:val="00783E27"/>
    <w:rsid w:val="0078448D"/>
    <w:rsid w:val="007846F6"/>
    <w:rsid w:val="007851AB"/>
    <w:rsid w:val="0078543A"/>
    <w:rsid w:val="00785908"/>
    <w:rsid w:val="00785B8F"/>
    <w:rsid w:val="00785DE8"/>
    <w:rsid w:val="00785E00"/>
    <w:rsid w:val="00786052"/>
    <w:rsid w:val="0078619F"/>
    <w:rsid w:val="00786A8D"/>
    <w:rsid w:val="00786D72"/>
    <w:rsid w:val="00786DED"/>
    <w:rsid w:val="00787207"/>
    <w:rsid w:val="0078727C"/>
    <w:rsid w:val="007872BE"/>
    <w:rsid w:val="00787E4E"/>
    <w:rsid w:val="0079016D"/>
    <w:rsid w:val="0079049D"/>
    <w:rsid w:val="007906A6"/>
    <w:rsid w:val="00790701"/>
    <w:rsid w:val="00790A4A"/>
    <w:rsid w:val="00790D6E"/>
    <w:rsid w:val="007914C8"/>
    <w:rsid w:val="00791501"/>
    <w:rsid w:val="007918B3"/>
    <w:rsid w:val="00791F5E"/>
    <w:rsid w:val="0079307F"/>
    <w:rsid w:val="00793490"/>
    <w:rsid w:val="00793504"/>
    <w:rsid w:val="00793A53"/>
    <w:rsid w:val="00793CCC"/>
    <w:rsid w:val="00793E48"/>
    <w:rsid w:val="00794590"/>
    <w:rsid w:val="00794876"/>
    <w:rsid w:val="00795204"/>
    <w:rsid w:val="00795207"/>
    <w:rsid w:val="0079664E"/>
    <w:rsid w:val="007967C7"/>
    <w:rsid w:val="00797A11"/>
    <w:rsid w:val="007A022B"/>
    <w:rsid w:val="007A0634"/>
    <w:rsid w:val="007A1EE3"/>
    <w:rsid w:val="007A2383"/>
    <w:rsid w:val="007A25CF"/>
    <w:rsid w:val="007A313C"/>
    <w:rsid w:val="007A4B57"/>
    <w:rsid w:val="007A5735"/>
    <w:rsid w:val="007A574A"/>
    <w:rsid w:val="007A5D5C"/>
    <w:rsid w:val="007A72E5"/>
    <w:rsid w:val="007A7FF9"/>
    <w:rsid w:val="007B0D47"/>
    <w:rsid w:val="007B0E56"/>
    <w:rsid w:val="007B12D7"/>
    <w:rsid w:val="007B18D8"/>
    <w:rsid w:val="007B2558"/>
    <w:rsid w:val="007B28F9"/>
    <w:rsid w:val="007B2D99"/>
    <w:rsid w:val="007B327B"/>
    <w:rsid w:val="007B3472"/>
    <w:rsid w:val="007B36AF"/>
    <w:rsid w:val="007B4CB5"/>
    <w:rsid w:val="007B4E45"/>
    <w:rsid w:val="007B5408"/>
    <w:rsid w:val="007B579C"/>
    <w:rsid w:val="007B5C20"/>
    <w:rsid w:val="007B6902"/>
    <w:rsid w:val="007B6B1D"/>
    <w:rsid w:val="007B724D"/>
    <w:rsid w:val="007B7974"/>
    <w:rsid w:val="007B7D44"/>
    <w:rsid w:val="007C0177"/>
    <w:rsid w:val="007C095F"/>
    <w:rsid w:val="007C1120"/>
    <w:rsid w:val="007C1139"/>
    <w:rsid w:val="007C160B"/>
    <w:rsid w:val="007C1897"/>
    <w:rsid w:val="007C2012"/>
    <w:rsid w:val="007C209A"/>
    <w:rsid w:val="007C27BA"/>
    <w:rsid w:val="007C2977"/>
    <w:rsid w:val="007C3413"/>
    <w:rsid w:val="007C39DE"/>
    <w:rsid w:val="007C3F9A"/>
    <w:rsid w:val="007C4071"/>
    <w:rsid w:val="007C4179"/>
    <w:rsid w:val="007C4222"/>
    <w:rsid w:val="007C4BDF"/>
    <w:rsid w:val="007C5707"/>
    <w:rsid w:val="007C67D2"/>
    <w:rsid w:val="007C6916"/>
    <w:rsid w:val="007C6D72"/>
    <w:rsid w:val="007C74A8"/>
    <w:rsid w:val="007C77C4"/>
    <w:rsid w:val="007D107C"/>
    <w:rsid w:val="007D1B85"/>
    <w:rsid w:val="007D1FD5"/>
    <w:rsid w:val="007D27EA"/>
    <w:rsid w:val="007D2E4B"/>
    <w:rsid w:val="007D309E"/>
    <w:rsid w:val="007D3AF6"/>
    <w:rsid w:val="007D3D3A"/>
    <w:rsid w:val="007D3F50"/>
    <w:rsid w:val="007D4B38"/>
    <w:rsid w:val="007D4B79"/>
    <w:rsid w:val="007D4C6C"/>
    <w:rsid w:val="007D53D1"/>
    <w:rsid w:val="007D5BED"/>
    <w:rsid w:val="007D5C1C"/>
    <w:rsid w:val="007D5E6C"/>
    <w:rsid w:val="007D5EF6"/>
    <w:rsid w:val="007D5EFB"/>
    <w:rsid w:val="007D692E"/>
    <w:rsid w:val="007D7B37"/>
    <w:rsid w:val="007D7D25"/>
    <w:rsid w:val="007E03DE"/>
    <w:rsid w:val="007E1E53"/>
    <w:rsid w:val="007E2F8F"/>
    <w:rsid w:val="007E4556"/>
    <w:rsid w:val="007E457A"/>
    <w:rsid w:val="007E485A"/>
    <w:rsid w:val="007E5151"/>
    <w:rsid w:val="007E515A"/>
    <w:rsid w:val="007E6026"/>
    <w:rsid w:val="007E710B"/>
    <w:rsid w:val="007E7F95"/>
    <w:rsid w:val="007F04EE"/>
    <w:rsid w:val="007F1005"/>
    <w:rsid w:val="007F14AD"/>
    <w:rsid w:val="007F1531"/>
    <w:rsid w:val="007F17F7"/>
    <w:rsid w:val="007F1B78"/>
    <w:rsid w:val="007F1CE1"/>
    <w:rsid w:val="007F1EF4"/>
    <w:rsid w:val="007F2948"/>
    <w:rsid w:val="007F29FE"/>
    <w:rsid w:val="007F2A38"/>
    <w:rsid w:val="007F2D47"/>
    <w:rsid w:val="007F31EB"/>
    <w:rsid w:val="007F3E65"/>
    <w:rsid w:val="007F52A6"/>
    <w:rsid w:val="007F6A39"/>
    <w:rsid w:val="007F6F39"/>
    <w:rsid w:val="007F7268"/>
    <w:rsid w:val="007F727F"/>
    <w:rsid w:val="007F7342"/>
    <w:rsid w:val="007F7946"/>
    <w:rsid w:val="00800D57"/>
    <w:rsid w:val="00801887"/>
    <w:rsid w:val="00801A90"/>
    <w:rsid w:val="00801ADC"/>
    <w:rsid w:val="00801D40"/>
    <w:rsid w:val="00801EDA"/>
    <w:rsid w:val="008028A4"/>
    <w:rsid w:val="00802F07"/>
    <w:rsid w:val="008030FF"/>
    <w:rsid w:val="0080333D"/>
    <w:rsid w:val="008042EF"/>
    <w:rsid w:val="008045DE"/>
    <w:rsid w:val="00804DCF"/>
    <w:rsid w:val="008054A8"/>
    <w:rsid w:val="00805ACF"/>
    <w:rsid w:val="00805E0B"/>
    <w:rsid w:val="0080611A"/>
    <w:rsid w:val="00806310"/>
    <w:rsid w:val="00806683"/>
    <w:rsid w:val="008101F9"/>
    <w:rsid w:val="00810BC7"/>
    <w:rsid w:val="00812B0C"/>
    <w:rsid w:val="0081321E"/>
    <w:rsid w:val="00813245"/>
    <w:rsid w:val="00813603"/>
    <w:rsid w:val="008139CC"/>
    <w:rsid w:val="00814F81"/>
    <w:rsid w:val="00815481"/>
    <w:rsid w:val="008155DA"/>
    <w:rsid w:val="00815694"/>
    <w:rsid w:val="00815852"/>
    <w:rsid w:val="00815B65"/>
    <w:rsid w:val="008168B6"/>
    <w:rsid w:val="00816BCA"/>
    <w:rsid w:val="00816BE7"/>
    <w:rsid w:val="00816D27"/>
    <w:rsid w:val="00817325"/>
    <w:rsid w:val="008173E3"/>
    <w:rsid w:val="00817883"/>
    <w:rsid w:val="00820AB0"/>
    <w:rsid w:val="00820B45"/>
    <w:rsid w:val="00820DE8"/>
    <w:rsid w:val="0082162B"/>
    <w:rsid w:val="00821AB7"/>
    <w:rsid w:val="00821AED"/>
    <w:rsid w:val="0082216A"/>
    <w:rsid w:val="00822184"/>
    <w:rsid w:val="00822502"/>
    <w:rsid w:val="00822946"/>
    <w:rsid w:val="00823732"/>
    <w:rsid w:val="0082391A"/>
    <w:rsid w:val="00823DA9"/>
    <w:rsid w:val="00824755"/>
    <w:rsid w:val="00825BB6"/>
    <w:rsid w:val="008265B1"/>
    <w:rsid w:val="008267DC"/>
    <w:rsid w:val="008276C3"/>
    <w:rsid w:val="00830067"/>
    <w:rsid w:val="008301FB"/>
    <w:rsid w:val="0083049B"/>
    <w:rsid w:val="0083050B"/>
    <w:rsid w:val="0083052D"/>
    <w:rsid w:val="00830733"/>
    <w:rsid w:val="008309CD"/>
    <w:rsid w:val="0083100C"/>
    <w:rsid w:val="0083177F"/>
    <w:rsid w:val="00831C50"/>
    <w:rsid w:val="008324A5"/>
    <w:rsid w:val="00832C02"/>
    <w:rsid w:val="0083352A"/>
    <w:rsid w:val="00834604"/>
    <w:rsid w:val="00834669"/>
    <w:rsid w:val="008347A3"/>
    <w:rsid w:val="00834868"/>
    <w:rsid w:val="00834A6D"/>
    <w:rsid w:val="00835415"/>
    <w:rsid w:val="00840883"/>
    <w:rsid w:val="00840B67"/>
    <w:rsid w:val="00841FF6"/>
    <w:rsid w:val="00842B0B"/>
    <w:rsid w:val="008435FF"/>
    <w:rsid w:val="00844201"/>
    <w:rsid w:val="00844863"/>
    <w:rsid w:val="00844B44"/>
    <w:rsid w:val="00845847"/>
    <w:rsid w:val="00845E80"/>
    <w:rsid w:val="008460EF"/>
    <w:rsid w:val="0084614F"/>
    <w:rsid w:val="00846471"/>
    <w:rsid w:val="008464E4"/>
    <w:rsid w:val="00847242"/>
    <w:rsid w:val="00847253"/>
    <w:rsid w:val="0084763A"/>
    <w:rsid w:val="00850BBB"/>
    <w:rsid w:val="00850CBF"/>
    <w:rsid w:val="00851218"/>
    <w:rsid w:val="00851307"/>
    <w:rsid w:val="00851B45"/>
    <w:rsid w:val="008524DD"/>
    <w:rsid w:val="008526A9"/>
    <w:rsid w:val="00854A4F"/>
    <w:rsid w:val="00854AD0"/>
    <w:rsid w:val="00854D59"/>
    <w:rsid w:val="00855178"/>
    <w:rsid w:val="00855240"/>
    <w:rsid w:val="00855578"/>
    <w:rsid w:val="00856127"/>
    <w:rsid w:val="0085698E"/>
    <w:rsid w:val="00856A7D"/>
    <w:rsid w:val="008571AD"/>
    <w:rsid w:val="00857329"/>
    <w:rsid w:val="00857756"/>
    <w:rsid w:val="008579A3"/>
    <w:rsid w:val="00857AEF"/>
    <w:rsid w:val="008604C3"/>
    <w:rsid w:val="00860820"/>
    <w:rsid w:val="00860BEE"/>
    <w:rsid w:val="00860D01"/>
    <w:rsid w:val="00862BA3"/>
    <w:rsid w:val="00863005"/>
    <w:rsid w:val="008649E7"/>
    <w:rsid w:val="0086528E"/>
    <w:rsid w:val="008664C4"/>
    <w:rsid w:val="00867D0B"/>
    <w:rsid w:val="00867F46"/>
    <w:rsid w:val="00870B46"/>
    <w:rsid w:val="008717B3"/>
    <w:rsid w:val="00872001"/>
    <w:rsid w:val="0087261C"/>
    <w:rsid w:val="00872C72"/>
    <w:rsid w:val="00872DDF"/>
    <w:rsid w:val="008732B8"/>
    <w:rsid w:val="00873320"/>
    <w:rsid w:val="008736FD"/>
    <w:rsid w:val="00874665"/>
    <w:rsid w:val="00875B8D"/>
    <w:rsid w:val="00875D80"/>
    <w:rsid w:val="00875E69"/>
    <w:rsid w:val="00876031"/>
    <w:rsid w:val="0087619C"/>
    <w:rsid w:val="008765A4"/>
    <w:rsid w:val="008768CA"/>
    <w:rsid w:val="008773D4"/>
    <w:rsid w:val="00877EA6"/>
    <w:rsid w:val="00877EF9"/>
    <w:rsid w:val="00880559"/>
    <w:rsid w:val="008807BD"/>
    <w:rsid w:val="008808F9"/>
    <w:rsid w:val="00880FF7"/>
    <w:rsid w:val="008811ED"/>
    <w:rsid w:val="00881B98"/>
    <w:rsid w:val="00881CEB"/>
    <w:rsid w:val="00882365"/>
    <w:rsid w:val="00882AE0"/>
    <w:rsid w:val="00882C69"/>
    <w:rsid w:val="00882EA8"/>
    <w:rsid w:val="00882F12"/>
    <w:rsid w:val="00883168"/>
    <w:rsid w:val="00883728"/>
    <w:rsid w:val="00884703"/>
    <w:rsid w:val="00884B7E"/>
    <w:rsid w:val="00884F4E"/>
    <w:rsid w:val="008863D0"/>
    <w:rsid w:val="00886422"/>
    <w:rsid w:val="0088691C"/>
    <w:rsid w:val="00886BC0"/>
    <w:rsid w:val="00886E56"/>
    <w:rsid w:val="008873F5"/>
    <w:rsid w:val="00887615"/>
    <w:rsid w:val="008878EC"/>
    <w:rsid w:val="00887957"/>
    <w:rsid w:val="00887C52"/>
    <w:rsid w:val="00887E37"/>
    <w:rsid w:val="00890DD8"/>
    <w:rsid w:val="00890F79"/>
    <w:rsid w:val="008912F9"/>
    <w:rsid w:val="008916F0"/>
    <w:rsid w:val="00891FD1"/>
    <w:rsid w:val="0089339C"/>
    <w:rsid w:val="00893663"/>
    <w:rsid w:val="00894069"/>
    <w:rsid w:val="008943AE"/>
    <w:rsid w:val="00895302"/>
    <w:rsid w:val="008953A5"/>
    <w:rsid w:val="008953F5"/>
    <w:rsid w:val="00896192"/>
    <w:rsid w:val="00896849"/>
    <w:rsid w:val="008976F6"/>
    <w:rsid w:val="008A0335"/>
    <w:rsid w:val="008A0516"/>
    <w:rsid w:val="008A07B9"/>
    <w:rsid w:val="008A07BA"/>
    <w:rsid w:val="008A130F"/>
    <w:rsid w:val="008A15D5"/>
    <w:rsid w:val="008A1D28"/>
    <w:rsid w:val="008A203C"/>
    <w:rsid w:val="008A20BB"/>
    <w:rsid w:val="008A27FC"/>
    <w:rsid w:val="008A2D12"/>
    <w:rsid w:val="008A32B8"/>
    <w:rsid w:val="008A4513"/>
    <w:rsid w:val="008A4B75"/>
    <w:rsid w:val="008A506B"/>
    <w:rsid w:val="008A50D1"/>
    <w:rsid w:val="008A55BC"/>
    <w:rsid w:val="008A699C"/>
    <w:rsid w:val="008A7B93"/>
    <w:rsid w:val="008B0A2F"/>
    <w:rsid w:val="008B0DCD"/>
    <w:rsid w:val="008B1662"/>
    <w:rsid w:val="008B192A"/>
    <w:rsid w:val="008B393F"/>
    <w:rsid w:val="008B44F1"/>
    <w:rsid w:val="008B477F"/>
    <w:rsid w:val="008B5306"/>
    <w:rsid w:val="008B560E"/>
    <w:rsid w:val="008B566A"/>
    <w:rsid w:val="008B5A1C"/>
    <w:rsid w:val="008B5C0C"/>
    <w:rsid w:val="008B681A"/>
    <w:rsid w:val="008B6DC9"/>
    <w:rsid w:val="008B7AAE"/>
    <w:rsid w:val="008C01CF"/>
    <w:rsid w:val="008C04D8"/>
    <w:rsid w:val="008C0D89"/>
    <w:rsid w:val="008C0E06"/>
    <w:rsid w:val="008C0E07"/>
    <w:rsid w:val="008C10E2"/>
    <w:rsid w:val="008C1100"/>
    <w:rsid w:val="008C1A63"/>
    <w:rsid w:val="008C20AD"/>
    <w:rsid w:val="008C20F7"/>
    <w:rsid w:val="008C2738"/>
    <w:rsid w:val="008C3436"/>
    <w:rsid w:val="008C35C7"/>
    <w:rsid w:val="008C3626"/>
    <w:rsid w:val="008C3F92"/>
    <w:rsid w:val="008C42B8"/>
    <w:rsid w:val="008C52A9"/>
    <w:rsid w:val="008C60A1"/>
    <w:rsid w:val="008C64ED"/>
    <w:rsid w:val="008C71A0"/>
    <w:rsid w:val="008C7888"/>
    <w:rsid w:val="008D05CE"/>
    <w:rsid w:val="008D0626"/>
    <w:rsid w:val="008D0839"/>
    <w:rsid w:val="008D0D66"/>
    <w:rsid w:val="008D0E92"/>
    <w:rsid w:val="008D0F3E"/>
    <w:rsid w:val="008D1ADE"/>
    <w:rsid w:val="008D1CD5"/>
    <w:rsid w:val="008D2258"/>
    <w:rsid w:val="008D23CD"/>
    <w:rsid w:val="008D2461"/>
    <w:rsid w:val="008D2CEE"/>
    <w:rsid w:val="008D3E3A"/>
    <w:rsid w:val="008D467A"/>
    <w:rsid w:val="008D524D"/>
    <w:rsid w:val="008D5D87"/>
    <w:rsid w:val="008D5ED8"/>
    <w:rsid w:val="008D641C"/>
    <w:rsid w:val="008D74D6"/>
    <w:rsid w:val="008E0BA7"/>
    <w:rsid w:val="008E0FF6"/>
    <w:rsid w:val="008E131E"/>
    <w:rsid w:val="008E16FE"/>
    <w:rsid w:val="008E1D78"/>
    <w:rsid w:val="008E2034"/>
    <w:rsid w:val="008E22FF"/>
    <w:rsid w:val="008E234E"/>
    <w:rsid w:val="008E335C"/>
    <w:rsid w:val="008E345E"/>
    <w:rsid w:val="008E3552"/>
    <w:rsid w:val="008E3B19"/>
    <w:rsid w:val="008E3CF0"/>
    <w:rsid w:val="008E3E5A"/>
    <w:rsid w:val="008E412B"/>
    <w:rsid w:val="008E41FE"/>
    <w:rsid w:val="008E438B"/>
    <w:rsid w:val="008E46A4"/>
    <w:rsid w:val="008E4C3E"/>
    <w:rsid w:val="008E5567"/>
    <w:rsid w:val="008E596F"/>
    <w:rsid w:val="008E60D9"/>
    <w:rsid w:val="008E6339"/>
    <w:rsid w:val="008E6E30"/>
    <w:rsid w:val="008E72D2"/>
    <w:rsid w:val="008F0640"/>
    <w:rsid w:val="008F068E"/>
    <w:rsid w:val="008F1276"/>
    <w:rsid w:val="008F2003"/>
    <w:rsid w:val="008F2039"/>
    <w:rsid w:val="008F2BF7"/>
    <w:rsid w:val="008F2D46"/>
    <w:rsid w:val="008F2E9A"/>
    <w:rsid w:val="008F38E7"/>
    <w:rsid w:val="008F3A8F"/>
    <w:rsid w:val="008F3CE5"/>
    <w:rsid w:val="008F59F5"/>
    <w:rsid w:val="008F7308"/>
    <w:rsid w:val="00900B9A"/>
    <w:rsid w:val="00900E85"/>
    <w:rsid w:val="0090101E"/>
    <w:rsid w:val="00901335"/>
    <w:rsid w:val="0090138E"/>
    <w:rsid w:val="0090187C"/>
    <w:rsid w:val="00901FC4"/>
    <w:rsid w:val="009020CA"/>
    <w:rsid w:val="009024E8"/>
    <w:rsid w:val="0090271F"/>
    <w:rsid w:val="00902DB9"/>
    <w:rsid w:val="00902E36"/>
    <w:rsid w:val="00903DD4"/>
    <w:rsid w:val="00904135"/>
    <w:rsid w:val="0090455D"/>
    <w:rsid w:val="0090466A"/>
    <w:rsid w:val="00904AB7"/>
    <w:rsid w:val="00904EBD"/>
    <w:rsid w:val="009062D3"/>
    <w:rsid w:val="00907029"/>
    <w:rsid w:val="0090708C"/>
    <w:rsid w:val="0090775C"/>
    <w:rsid w:val="00907DD2"/>
    <w:rsid w:val="00907DF5"/>
    <w:rsid w:val="00907F60"/>
    <w:rsid w:val="00910D7A"/>
    <w:rsid w:val="00911A3A"/>
    <w:rsid w:val="00911DEA"/>
    <w:rsid w:val="00912204"/>
    <w:rsid w:val="00912830"/>
    <w:rsid w:val="00912CD4"/>
    <w:rsid w:val="00913352"/>
    <w:rsid w:val="009136BC"/>
    <w:rsid w:val="00913C47"/>
    <w:rsid w:val="00913FB1"/>
    <w:rsid w:val="009145A4"/>
    <w:rsid w:val="009148CB"/>
    <w:rsid w:val="00914A57"/>
    <w:rsid w:val="00915711"/>
    <w:rsid w:val="009161B2"/>
    <w:rsid w:val="00916DE0"/>
    <w:rsid w:val="00917374"/>
    <w:rsid w:val="0091771F"/>
    <w:rsid w:val="00917ABE"/>
    <w:rsid w:val="00917F83"/>
    <w:rsid w:val="00917F9E"/>
    <w:rsid w:val="0092024A"/>
    <w:rsid w:val="0092098D"/>
    <w:rsid w:val="00921F58"/>
    <w:rsid w:val="00922509"/>
    <w:rsid w:val="00922CED"/>
    <w:rsid w:val="00922DC1"/>
    <w:rsid w:val="0092322B"/>
    <w:rsid w:val="00923274"/>
    <w:rsid w:val="00924497"/>
    <w:rsid w:val="00924827"/>
    <w:rsid w:val="00924D2C"/>
    <w:rsid w:val="0092657D"/>
    <w:rsid w:val="00931360"/>
    <w:rsid w:val="009314D4"/>
    <w:rsid w:val="009317BF"/>
    <w:rsid w:val="00931AF4"/>
    <w:rsid w:val="00933503"/>
    <w:rsid w:val="00933F83"/>
    <w:rsid w:val="00934101"/>
    <w:rsid w:val="009347F6"/>
    <w:rsid w:val="0093495A"/>
    <w:rsid w:val="00936071"/>
    <w:rsid w:val="00936657"/>
    <w:rsid w:val="00937007"/>
    <w:rsid w:val="00940212"/>
    <w:rsid w:val="0094105F"/>
    <w:rsid w:val="0094197F"/>
    <w:rsid w:val="00941D95"/>
    <w:rsid w:val="009423E8"/>
    <w:rsid w:val="00942810"/>
    <w:rsid w:val="00942E6A"/>
    <w:rsid w:val="00942EC2"/>
    <w:rsid w:val="00942FA6"/>
    <w:rsid w:val="00943958"/>
    <w:rsid w:val="00943ADE"/>
    <w:rsid w:val="009442D4"/>
    <w:rsid w:val="00944389"/>
    <w:rsid w:val="009454B8"/>
    <w:rsid w:val="00945884"/>
    <w:rsid w:val="00945A86"/>
    <w:rsid w:val="00945AA3"/>
    <w:rsid w:val="00945B30"/>
    <w:rsid w:val="009466BE"/>
    <w:rsid w:val="00946A16"/>
    <w:rsid w:val="00946D1C"/>
    <w:rsid w:val="0094798C"/>
    <w:rsid w:val="00950417"/>
    <w:rsid w:val="00951EF9"/>
    <w:rsid w:val="009523A7"/>
    <w:rsid w:val="00952A0E"/>
    <w:rsid w:val="0095306B"/>
    <w:rsid w:val="0095341F"/>
    <w:rsid w:val="0095382B"/>
    <w:rsid w:val="00954697"/>
    <w:rsid w:val="00954F57"/>
    <w:rsid w:val="00955470"/>
    <w:rsid w:val="009556D0"/>
    <w:rsid w:val="0095577E"/>
    <w:rsid w:val="00955C0F"/>
    <w:rsid w:val="00956444"/>
    <w:rsid w:val="00956606"/>
    <w:rsid w:val="00956A9D"/>
    <w:rsid w:val="009571B5"/>
    <w:rsid w:val="009579AC"/>
    <w:rsid w:val="00957D2B"/>
    <w:rsid w:val="00957E6F"/>
    <w:rsid w:val="009600EE"/>
    <w:rsid w:val="00960588"/>
    <w:rsid w:val="00960B0F"/>
    <w:rsid w:val="00960C32"/>
    <w:rsid w:val="00961318"/>
    <w:rsid w:val="009616AA"/>
    <w:rsid w:val="00961B32"/>
    <w:rsid w:val="00962174"/>
    <w:rsid w:val="00962179"/>
    <w:rsid w:val="0096294B"/>
    <w:rsid w:val="00963F32"/>
    <w:rsid w:val="0096408F"/>
    <w:rsid w:val="00964344"/>
    <w:rsid w:val="00964D49"/>
    <w:rsid w:val="009656AD"/>
    <w:rsid w:val="009658F8"/>
    <w:rsid w:val="00965AC8"/>
    <w:rsid w:val="00965EAA"/>
    <w:rsid w:val="00967045"/>
    <w:rsid w:val="00967B63"/>
    <w:rsid w:val="009707A7"/>
    <w:rsid w:val="009709BE"/>
    <w:rsid w:val="00970DB3"/>
    <w:rsid w:val="00971212"/>
    <w:rsid w:val="009719F0"/>
    <w:rsid w:val="0097246D"/>
    <w:rsid w:val="009728B0"/>
    <w:rsid w:val="0097292A"/>
    <w:rsid w:val="0097345F"/>
    <w:rsid w:val="0097355D"/>
    <w:rsid w:val="009738F6"/>
    <w:rsid w:val="0097406A"/>
    <w:rsid w:val="00974276"/>
    <w:rsid w:val="009743F3"/>
    <w:rsid w:val="00974900"/>
    <w:rsid w:val="00974940"/>
    <w:rsid w:val="00974B05"/>
    <w:rsid w:val="00974BB0"/>
    <w:rsid w:val="00975632"/>
    <w:rsid w:val="009756F4"/>
    <w:rsid w:val="00976D97"/>
    <w:rsid w:val="0097702E"/>
    <w:rsid w:val="009777CF"/>
    <w:rsid w:val="00977DC3"/>
    <w:rsid w:val="00980499"/>
    <w:rsid w:val="0098074A"/>
    <w:rsid w:val="009819C5"/>
    <w:rsid w:val="0098205E"/>
    <w:rsid w:val="009824B7"/>
    <w:rsid w:val="009827BD"/>
    <w:rsid w:val="00982FB2"/>
    <w:rsid w:val="00983387"/>
    <w:rsid w:val="009839FB"/>
    <w:rsid w:val="00983BCB"/>
    <w:rsid w:val="00983F29"/>
    <w:rsid w:val="00984778"/>
    <w:rsid w:val="00985155"/>
    <w:rsid w:val="009851DF"/>
    <w:rsid w:val="0098528A"/>
    <w:rsid w:val="0098533E"/>
    <w:rsid w:val="009859BF"/>
    <w:rsid w:val="00985B3E"/>
    <w:rsid w:val="00985E09"/>
    <w:rsid w:val="00986211"/>
    <w:rsid w:val="00986279"/>
    <w:rsid w:val="00986987"/>
    <w:rsid w:val="009871BA"/>
    <w:rsid w:val="009877F1"/>
    <w:rsid w:val="00990913"/>
    <w:rsid w:val="009917FD"/>
    <w:rsid w:val="00991EA8"/>
    <w:rsid w:val="00992531"/>
    <w:rsid w:val="00992D37"/>
    <w:rsid w:val="0099343F"/>
    <w:rsid w:val="00993898"/>
    <w:rsid w:val="00993EBD"/>
    <w:rsid w:val="00994A4F"/>
    <w:rsid w:val="009951D6"/>
    <w:rsid w:val="00995433"/>
    <w:rsid w:val="009955C9"/>
    <w:rsid w:val="0099581A"/>
    <w:rsid w:val="00995C57"/>
    <w:rsid w:val="00996096"/>
    <w:rsid w:val="00996146"/>
    <w:rsid w:val="009971C0"/>
    <w:rsid w:val="00997819"/>
    <w:rsid w:val="009A0AF3"/>
    <w:rsid w:val="009A0C38"/>
    <w:rsid w:val="009A0C6D"/>
    <w:rsid w:val="009A1852"/>
    <w:rsid w:val="009A1A7C"/>
    <w:rsid w:val="009A1E95"/>
    <w:rsid w:val="009A2D1C"/>
    <w:rsid w:val="009A3615"/>
    <w:rsid w:val="009A36A2"/>
    <w:rsid w:val="009A3BED"/>
    <w:rsid w:val="009A4136"/>
    <w:rsid w:val="009A443C"/>
    <w:rsid w:val="009A47E3"/>
    <w:rsid w:val="009A4C1F"/>
    <w:rsid w:val="009A50C5"/>
    <w:rsid w:val="009A5788"/>
    <w:rsid w:val="009A67E0"/>
    <w:rsid w:val="009A7362"/>
    <w:rsid w:val="009A7D05"/>
    <w:rsid w:val="009A7F1A"/>
    <w:rsid w:val="009B07CD"/>
    <w:rsid w:val="009B0F6E"/>
    <w:rsid w:val="009B113E"/>
    <w:rsid w:val="009B16DE"/>
    <w:rsid w:val="009B1ABB"/>
    <w:rsid w:val="009B1F35"/>
    <w:rsid w:val="009B2074"/>
    <w:rsid w:val="009B21A9"/>
    <w:rsid w:val="009B2939"/>
    <w:rsid w:val="009B2AB5"/>
    <w:rsid w:val="009B2D62"/>
    <w:rsid w:val="009B41E2"/>
    <w:rsid w:val="009B5066"/>
    <w:rsid w:val="009B56F2"/>
    <w:rsid w:val="009B5DDB"/>
    <w:rsid w:val="009B5DED"/>
    <w:rsid w:val="009B6E5C"/>
    <w:rsid w:val="009B701C"/>
    <w:rsid w:val="009B70A3"/>
    <w:rsid w:val="009B73A2"/>
    <w:rsid w:val="009C0BBE"/>
    <w:rsid w:val="009C0E7D"/>
    <w:rsid w:val="009C16A1"/>
    <w:rsid w:val="009C19CE"/>
    <w:rsid w:val="009C19E9"/>
    <w:rsid w:val="009C1AA5"/>
    <w:rsid w:val="009C2148"/>
    <w:rsid w:val="009C23D7"/>
    <w:rsid w:val="009C2DF4"/>
    <w:rsid w:val="009C427D"/>
    <w:rsid w:val="009C4B6F"/>
    <w:rsid w:val="009C57C8"/>
    <w:rsid w:val="009C59B4"/>
    <w:rsid w:val="009C7072"/>
    <w:rsid w:val="009D0148"/>
    <w:rsid w:val="009D0363"/>
    <w:rsid w:val="009D0C2F"/>
    <w:rsid w:val="009D0CD3"/>
    <w:rsid w:val="009D13CA"/>
    <w:rsid w:val="009D1AE2"/>
    <w:rsid w:val="009D2895"/>
    <w:rsid w:val="009D2AD2"/>
    <w:rsid w:val="009D2DA6"/>
    <w:rsid w:val="009D3147"/>
    <w:rsid w:val="009D33F6"/>
    <w:rsid w:val="009D35CA"/>
    <w:rsid w:val="009D3714"/>
    <w:rsid w:val="009D37CE"/>
    <w:rsid w:val="009D3A79"/>
    <w:rsid w:val="009D4250"/>
    <w:rsid w:val="009D428C"/>
    <w:rsid w:val="009D4975"/>
    <w:rsid w:val="009D4F27"/>
    <w:rsid w:val="009D4FAF"/>
    <w:rsid w:val="009D5E99"/>
    <w:rsid w:val="009D63AB"/>
    <w:rsid w:val="009D663A"/>
    <w:rsid w:val="009D6F1F"/>
    <w:rsid w:val="009D7755"/>
    <w:rsid w:val="009D775C"/>
    <w:rsid w:val="009D7D5A"/>
    <w:rsid w:val="009E02F7"/>
    <w:rsid w:val="009E079A"/>
    <w:rsid w:val="009E0F24"/>
    <w:rsid w:val="009E19F1"/>
    <w:rsid w:val="009E1A17"/>
    <w:rsid w:val="009E1BCF"/>
    <w:rsid w:val="009E2947"/>
    <w:rsid w:val="009E2AA6"/>
    <w:rsid w:val="009E2B4C"/>
    <w:rsid w:val="009E3C02"/>
    <w:rsid w:val="009E3D1A"/>
    <w:rsid w:val="009E4284"/>
    <w:rsid w:val="009E44ED"/>
    <w:rsid w:val="009E4DE4"/>
    <w:rsid w:val="009E57A1"/>
    <w:rsid w:val="009E6E30"/>
    <w:rsid w:val="009E747C"/>
    <w:rsid w:val="009E79BE"/>
    <w:rsid w:val="009F07C1"/>
    <w:rsid w:val="009F080F"/>
    <w:rsid w:val="009F10C0"/>
    <w:rsid w:val="009F10CA"/>
    <w:rsid w:val="009F1F82"/>
    <w:rsid w:val="009F2F08"/>
    <w:rsid w:val="009F3289"/>
    <w:rsid w:val="009F381B"/>
    <w:rsid w:val="009F3A7D"/>
    <w:rsid w:val="009F3D18"/>
    <w:rsid w:val="009F407D"/>
    <w:rsid w:val="009F499C"/>
    <w:rsid w:val="009F4D66"/>
    <w:rsid w:val="009F51D3"/>
    <w:rsid w:val="009F59CE"/>
    <w:rsid w:val="009F64AF"/>
    <w:rsid w:val="009F69DE"/>
    <w:rsid w:val="009F7994"/>
    <w:rsid w:val="009F799D"/>
    <w:rsid w:val="009F7C29"/>
    <w:rsid w:val="009F7E73"/>
    <w:rsid w:val="009F7E84"/>
    <w:rsid w:val="00A00EC3"/>
    <w:rsid w:val="00A01163"/>
    <w:rsid w:val="00A01F9E"/>
    <w:rsid w:val="00A029FB"/>
    <w:rsid w:val="00A0342C"/>
    <w:rsid w:val="00A03918"/>
    <w:rsid w:val="00A03B42"/>
    <w:rsid w:val="00A04238"/>
    <w:rsid w:val="00A0497D"/>
    <w:rsid w:val="00A05911"/>
    <w:rsid w:val="00A05DE2"/>
    <w:rsid w:val="00A06206"/>
    <w:rsid w:val="00A067FE"/>
    <w:rsid w:val="00A06C95"/>
    <w:rsid w:val="00A07512"/>
    <w:rsid w:val="00A07948"/>
    <w:rsid w:val="00A108CF"/>
    <w:rsid w:val="00A10C4B"/>
    <w:rsid w:val="00A10F02"/>
    <w:rsid w:val="00A11331"/>
    <w:rsid w:val="00A11888"/>
    <w:rsid w:val="00A138BD"/>
    <w:rsid w:val="00A14E25"/>
    <w:rsid w:val="00A14E7A"/>
    <w:rsid w:val="00A15FB2"/>
    <w:rsid w:val="00A16DF1"/>
    <w:rsid w:val="00A177E4"/>
    <w:rsid w:val="00A204CA"/>
    <w:rsid w:val="00A207D2"/>
    <w:rsid w:val="00A2115A"/>
    <w:rsid w:val="00A215F6"/>
    <w:rsid w:val="00A2235F"/>
    <w:rsid w:val="00A228FD"/>
    <w:rsid w:val="00A23966"/>
    <w:rsid w:val="00A23AC0"/>
    <w:rsid w:val="00A23BE0"/>
    <w:rsid w:val="00A2400E"/>
    <w:rsid w:val="00A2408D"/>
    <w:rsid w:val="00A242F5"/>
    <w:rsid w:val="00A24CE3"/>
    <w:rsid w:val="00A250EF"/>
    <w:rsid w:val="00A25740"/>
    <w:rsid w:val="00A25850"/>
    <w:rsid w:val="00A258D4"/>
    <w:rsid w:val="00A25A22"/>
    <w:rsid w:val="00A25F04"/>
    <w:rsid w:val="00A25F51"/>
    <w:rsid w:val="00A26593"/>
    <w:rsid w:val="00A270B0"/>
    <w:rsid w:val="00A270FA"/>
    <w:rsid w:val="00A27275"/>
    <w:rsid w:val="00A300A0"/>
    <w:rsid w:val="00A300BB"/>
    <w:rsid w:val="00A308BB"/>
    <w:rsid w:val="00A30DED"/>
    <w:rsid w:val="00A30E3E"/>
    <w:rsid w:val="00A3131A"/>
    <w:rsid w:val="00A31AB2"/>
    <w:rsid w:val="00A31D17"/>
    <w:rsid w:val="00A32493"/>
    <w:rsid w:val="00A32E13"/>
    <w:rsid w:val="00A34005"/>
    <w:rsid w:val="00A34168"/>
    <w:rsid w:val="00A35014"/>
    <w:rsid w:val="00A35830"/>
    <w:rsid w:val="00A36289"/>
    <w:rsid w:val="00A36C40"/>
    <w:rsid w:val="00A36E10"/>
    <w:rsid w:val="00A423AE"/>
    <w:rsid w:val="00A4289C"/>
    <w:rsid w:val="00A42D39"/>
    <w:rsid w:val="00A431FB"/>
    <w:rsid w:val="00A43A2E"/>
    <w:rsid w:val="00A4476C"/>
    <w:rsid w:val="00A44AE9"/>
    <w:rsid w:val="00A45665"/>
    <w:rsid w:val="00A46A39"/>
    <w:rsid w:val="00A46AB5"/>
    <w:rsid w:val="00A47B93"/>
    <w:rsid w:val="00A510A4"/>
    <w:rsid w:val="00A5146C"/>
    <w:rsid w:val="00A5146F"/>
    <w:rsid w:val="00A52986"/>
    <w:rsid w:val="00A52CC6"/>
    <w:rsid w:val="00A5356B"/>
    <w:rsid w:val="00A53724"/>
    <w:rsid w:val="00A54151"/>
    <w:rsid w:val="00A54875"/>
    <w:rsid w:val="00A54A9E"/>
    <w:rsid w:val="00A54D92"/>
    <w:rsid w:val="00A55549"/>
    <w:rsid w:val="00A556BD"/>
    <w:rsid w:val="00A557C9"/>
    <w:rsid w:val="00A565A9"/>
    <w:rsid w:val="00A566A2"/>
    <w:rsid w:val="00A56E0F"/>
    <w:rsid w:val="00A57AD8"/>
    <w:rsid w:val="00A603F1"/>
    <w:rsid w:val="00A609E4"/>
    <w:rsid w:val="00A61435"/>
    <w:rsid w:val="00A617B5"/>
    <w:rsid w:val="00A61839"/>
    <w:rsid w:val="00A61CFB"/>
    <w:rsid w:val="00A62BFC"/>
    <w:rsid w:val="00A6330F"/>
    <w:rsid w:val="00A634C3"/>
    <w:rsid w:val="00A64498"/>
    <w:rsid w:val="00A6496B"/>
    <w:rsid w:val="00A653E2"/>
    <w:rsid w:val="00A65425"/>
    <w:rsid w:val="00A65C1F"/>
    <w:rsid w:val="00A66990"/>
    <w:rsid w:val="00A674E1"/>
    <w:rsid w:val="00A679FB"/>
    <w:rsid w:val="00A70C35"/>
    <w:rsid w:val="00A70E9E"/>
    <w:rsid w:val="00A70FA0"/>
    <w:rsid w:val="00A7142D"/>
    <w:rsid w:val="00A718DA"/>
    <w:rsid w:val="00A71B77"/>
    <w:rsid w:val="00A7247E"/>
    <w:rsid w:val="00A72714"/>
    <w:rsid w:val="00A73A2C"/>
    <w:rsid w:val="00A73BA5"/>
    <w:rsid w:val="00A73EC5"/>
    <w:rsid w:val="00A743AC"/>
    <w:rsid w:val="00A74780"/>
    <w:rsid w:val="00A74826"/>
    <w:rsid w:val="00A74C06"/>
    <w:rsid w:val="00A74FB2"/>
    <w:rsid w:val="00A75305"/>
    <w:rsid w:val="00A753E1"/>
    <w:rsid w:val="00A75F80"/>
    <w:rsid w:val="00A7641C"/>
    <w:rsid w:val="00A76589"/>
    <w:rsid w:val="00A775DD"/>
    <w:rsid w:val="00A77F59"/>
    <w:rsid w:val="00A80334"/>
    <w:rsid w:val="00A81004"/>
    <w:rsid w:val="00A81D89"/>
    <w:rsid w:val="00A82346"/>
    <w:rsid w:val="00A82448"/>
    <w:rsid w:val="00A825BF"/>
    <w:rsid w:val="00A82709"/>
    <w:rsid w:val="00A82E1C"/>
    <w:rsid w:val="00A845B8"/>
    <w:rsid w:val="00A84A45"/>
    <w:rsid w:val="00A85BB3"/>
    <w:rsid w:val="00A85D75"/>
    <w:rsid w:val="00A86601"/>
    <w:rsid w:val="00A86DC6"/>
    <w:rsid w:val="00A8700F"/>
    <w:rsid w:val="00A87209"/>
    <w:rsid w:val="00A90066"/>
    <w:rsid w:val="00A9111C"/>
    <w:rsid w:val="00A912E7"/>
    <w:rsid w:val="00A914AD"/>
    <w:rsid w:val="00A91770"/>
    <w:rsid w:val="00A91843"/>
    <w:rsid w:val="00A925A1"/>
    <w:rsid w:val="00A92E8B"/>
    <w:rsid w:val="00A93524"/>
    <w:rsid w:val="00A93A34"/>
    <w:rsid w:val="00A94940"/>
    <w:rsid w:val="00A94C7E"/>
    <w:rsid w:val="00A94D13"/>
    <w:rsid w:val="00A950BF"/>
    <w:rsid w:val="00A95145"/>
    <w:rsid w:val="00A9538B"/>
    <w:rsid w:val="00A953EC"/>
    <w:rsid w:val="00A954D8"/>
    <w:rsid w:val="00A95B6E"/>
    <w:rsid w:val="00A9605E"/>
    <w:rsid w:val="00A96186"/>
    <w:rsid w:val="00A9671C"/>
    <w:rsid w:val="00A96F10"/>
    <w:rsid w:val="00A9769E"/>
    <w:rsid w:val="00A97749"/>
    <w:rsid w:val="00A978E7"/>
    <w:rsid w:val="00AA0D9D"/>
    <w:rsid w:val="00AA1553"/>
    <w:rsid w:val="00AA2876"/>
    <w:rsid w:val="00AA3330"/>
    <w:rsid w:val="00AA39FE"/>
    <w:rsid w:val="00AA423E"/>
    <w:rsid w:val="00AA4494"/>
    <w:rsid w:val="00AA44D8"/>
    <w:rsid w:val="00AA48B3"/>
    <w:rsid w:val="00AA52B0"/>
    <w:rsid w:val="00AA56E5"/>
    <w:rsid w:val="00AA57EE"/>
    <w:rsid w:val="00AA5900"/>
    <w:rsid w:val="00AA658A"/>
    <w:rsid w:val="00AA7EC1"/>
    <w:rsid w:val="00AB0409"/>
    <w:rsid w:val="00AB090B"/>
    <w:rsid w:val="00AB0FA6"/>
    <w:rsid w:val="00AB1408"/>
    <w:rsid w:val="00AB163A"/>
    <w:rsid w:val="00AB177B"/>
    <w:rsid w:val="00AB17A0"/>
    <w:rsid w:val="00AB183D"/>
    <w:rsid w:val="00AB196F"/>
    <w:rsid w:val="00AB1A97"/>
    <w:rsid w:val="00AB24ED"/>
    <w:rsid w:val="00AB27C6"/>
    <w:rsid w:val="00AB2E1B"/>
    <w:rsid w:val="00AB4F3D"/>
    <w:rsid w:val="00AB504B"/>
    <w:rsid w:val="00AB5A5A"/>
    <w:rsid w:val="00AB5FC5"/>
    <w:rsid w:val="00AB6640"/>
    <w:rsid w:val="00AB68E6"/>
    <w:rsid w:val="00AB71C6"/>
    <w:rsid w:val="00AB7EA2"/>
    <w:rsid w:val="00AC0234"/>
    <w:rsid w:val="00AC0D69"/>
    <w:rsid w:val="00AC12D4"/>
    <w:rsid w:val="00AC1314"/>
    <w:rsid w:val="00AC1359"/>
    <w:rsid w:val="00AC1BA1"/>
    <w:rsid w:val="00AC1E31"/>
    <w:rsid w:val="00AC1F0C"/>
    <w:rsid w:val="00AC26C2"/>
    <w:rsid w:val="00AC2B2C"/>
    <w:rsid w:val="00AC2CF8"/>
    <w:rsid w:val="00AC3E63"/>
    <w:rsid w:val="00AC4320"/>
    <w:rsid w:val="00AC43D3"/>
    <w:rsid w:val="00AC46D0"/>
    <w:rsid w:val="00AC53FE"/>
    <w:rsid w:val="00AC6CC8"/>
    <w:rsid w:val="00AC6D0A"/>
    <w:rsid w:val="00AC7CA7"/>
    <w:rsid w:val="00AD0425"/>
    <w:rsid w:val="00AD0450"/>
    <w:rsid w:val="00AD0B2B"/>
    <w:rsid w:val="00AD0BA4"/>
    <w:rsid w:val="00AD0C68"/>
    <w:rsid w:val="00AD0CE0"/>
    <w:rsid w:val="00AD0F1D"/>
    <w:rsid w:val="00AD155F"/>
    <w:rsid w:val="00AD17F7"/>
    <w:rsid w:val="00AD192C"/>
    <w:rsid w:val="00AD1EEB"/>
    <w:rsid w:val="00AD2619"/>
    <w:rsid w:val="00AD2E79"/>
    <w:rsid w:val="00AD34DA"/>
    <w:rsid w:val="00AD3EF4"/>
    <w:rsid w:val="00AD48F9"/>
    <w:rsid w:val="00AD4D8C"/>
    <w:rsid w:val="00AD5427"/>
    <w:rsid w:val="00AD5B72"/>
    <w:rsid w:val="00AD6231"/>
    <w:rsid w:val="00AD6265"/>
    <w:rsid w:val="00AD74B1"/>
    <w:rsid w:val="00AD778F"/>
    <w:rsid w:val="00AD77DA"/>
    <w:rsid w:val="00AD7EB7"/>
    <w:rsid w:val="00AE06A4"/>
    <w:rsid w:val="00AE095D"/>
    <w:rsid w:val="00AE1871"/>
    <w:rsid w:val="00AE1A7A"/>
    <w:rsid w:val="00AE26C0"/>
    <w:rsid w:val="00AE2D09"/>
    <w:rsid w:val="00AE32B8"/>
    <w:rsid w:val="00AE35AC"/>
    <w:rsid w:val="00AE3ACD"/>
    <w:rsid w:val="00AE3C8B"/>
    <w:rsid w:val="00AE474D"/>
    <w:rsid w:val="00AE4A32"/>
    <w:rsid w:val="00AE52D8"/>
    <w:rsid w:val="00AE5708"/>
    <w:rsid w:val="00AE5998"/>
    <w:rsid w:val="00AE5A3F"/>
    <w:rsid w:val="00AE6169"/>
    <w:rsid w:val="00AE67B2"/>
    <w:rsid w:val="00AE691F"/>
    <w:rsid w:val="00AE6C5B"/>
    <w:rsid w:val="00AE6C65"/>
    <w:rsid w:val="00AE7394"/>
    <w:rsid w:val="00AE74E2"/>
    <w:rsid w:val="00AE7935"/>
    <w:rsid w:val="00AF122F"/>
    <w:rsid w:val="00AF12BD"/>
    <w:rsid w:val="00AF17E2"/>
    <w:rsid w:val="00AF1C7D"/>
    <w:rsid w:val="00AF1C91"/>
    <w:rsid w:val="00AF1E68"/>
    <w:rsid w:val="00AF1ED7"/>
    <w:rsid w:val="00AF20A6"/>
    <w:rsid w:val="00AF2778"/>
    <w:rsid w:val="00AF3563"/>
    <w:rsid w:val="00AF3E6F"/>
    <w:rsid w:val="00AF5456"/>
    <w:rsid w:val="00AF5D4A"/>
    <w:rsid w:val="00AF5E5C"/>
    <w:rsid w:val="00AF5ECA"/>
    <w:rsid w:val="00AF6272"/>
    <w:rsid w:val="00AF63A6"/>
    <w:rsid w:val="00AF63F6"/>
    <w:rsid w:val="00AF7A89"/>
    <w:rsid w:val="00AF7AD7"/>
    <w:rsid w:val="00AF7CAC"/>
    <w:rsid w:val="00B002EA"/>
    <w:rsid w:val="00B0118B"/>
    <w:rsid w:val="00B018E8"/>
    <w:rsid w:val="00B01941"/>
    <w:rsid w:val="00B01A89"/>
    <w:rsid w:val="00B01CA8"/>
    <w:rsid w:val="00B021EE"/>
    <w:rsid w:val="00B024E5"/>
    <w:rsid w:val="00B033FA"/>
    <w:rsid w:val="00B0343F"/>
    <w:rsid w:val="00B0381B"/>
    <w:rsid w:val="00B046A0"/>
    <w:rsid w:val="00B04A75"/>
    <w:rsid w:val="00B04BB6"/>
    <w:rsid w:val="00B04C28"/>
    <w:rsid w:val="00B052F3"/>
    <w:rsid w:val="00B05C95"/>
    <w:rsid w:val="00B0648D"/>
    <w:rsid w:val="00B069CE"/>
    <w:rsid w:val="00B07447"/>
    <w:rsid w:val="00B07AAA"/>
    <w:rsid w:val="00B10754"/>
    <w:rsid w:val="00B10B69"/>
    <w:rsid w:val="00B1117E"/>
    <w:rsid w:val="00B11743"/>
    <w:rsid w:val="00B1192D"/>
    <w:rsid w:val="00B1195F"/>
    <w:rsid w:val="00B11CB0"/>
    <w:rsid w:val="00B11DE2"/>
    <w:rsid w:val="00B11F59"/>
    <w:rsid w:val="00B12271"/>
    <w:rsid w:val="00B131E1"/>
    <w:rsid w:val="00B13682"/>
    <w:rsid w:val="00B13B79"/>
    <w:rsid w:val="00B1514F"/>
    <w:rsid w:val="00B15449"/>
    <w:rsid w:val="00B154C9"/>
    <w:rsid w:val="00B15627"/>
    <w:rsid w:val="00B15ADA"/>
    <w:rsid w:val="00B1607A"/>
    <w:rsid w:val="00B1608D"/>
    <w:rsid w:val="00B1608F"/>
    <w:rsid w:val="00B16626"/>
    <w:rsid w:val="00B1670A"/>
    <w:rsid w:val="00B17411"/>
    <w:rsid w:val="00B17ABD"/>
    <w:rsid w:val="00B20601"/>
    <w:rsid w:val="00B220A4"/>
    <w:rsid w:val="00B2265C"/>
    <w:rsid w:val="00B2397F"/>
    <w:rsid w:val="00B23A5E"/>
    <w:rsid w:val="00B23FAA"/>
    <w:rsid w:val="00B254AA"/>
    <w:rsid w:val="00B26453"/>
    <w:rsid w:val="00B26C13"/>
    <w:rsid w:val="00B272C3"/>
    <w:rsid w:val="00B2740B"/>
    <w:rsid w:val="00B2755F"/>
    <w:rsid w:val="00B27C62"/>
    <w:rsid w:val="00B30ADA"/>
    <w:rsid w:val="00B30BB7"/>
    <w:rsid w:val="00B31C59"/>
    <w:rsid w:val="00B325AA"/>
    <w:rsid w:val="00B32A7C"/>
    <w:rsid w:val="00B331AE"/>
    <w:rsid w:val="00B33E45"/>
    <w:rsid w:val="00B34063"/>
    <w:rsid w:val="00B34971"/>
    <w:rsid w:val="00B3527F"/>
    <w:rsid w:val="00B3588C"/>
    <w:rsid w:val="00B359B7"/>
    <w:rsid w:val="00B36611"/>
    <w:rsid w:val="00B36BDD"/>
    <w:rsid w:val="00B36F6F"/>
    <w:rsid w:val="00B37487"/>
    <w:rsid w:val="00B379C4"/>
    <w:rsid w:val="00B37D3A"/>
    <w:rsid w:val="00B40295"/>
    <w:rsid w:val="00B40C67"/>
    <w:rsid w:val="00B4164D"/>
    <w:rsid w:val="00B41AD2"/>
    <w:rsid w:val="00B41B8B"/>
    <w:rsid w:val="00B422C3"/>
    <w:rsid w:val="00B42667"/>
    <w:rsid w:val="00B42FC8"/>
    <w:rsid w:val="00B438C4"/>
    <w:rsid w:val="00B4408A"/>
    <w:rsid w:val="00B444B8"/>
    <w:rsid w:val="00B4484B"/>
    <w:rsid w:val="00B450AE"/>
    <w:rsid w:val="00B450D2"/>
    <w:rsid w:val="00B4746E"/>
    <w:rsid w:val="00B47480"/>
    <w:rsid w:val="00B477E4"/>
    <w:rsid w:val="00B47F03"/>
    <w:rsid w:val="00B47FD1"/>
    <w:rsid w:val="00B50027"/>
    <w:rsid w:val="00B516BB"/>
    <w:rsid w:val="00B51B0A"/>
    <w:rsid w:val="00B51F9D"/>
    <w:rsid w:val="00B5205D"/>
    <w:rsid w:val="00B520BF"/>
    <w:rsid w:val="00B523ED"/>
    <w:rsid w:val="00B52D96"/>
    <w:rsid w:val="00B53197"/>
    <w:rsid w:val="00B53A01"/>
    <w:rsid w:val="00B53C45"/>
    <w:rsid w:val="00B54665"/>
    <w:rsid w:val="00B54D5E"/>
    <w:rsid w:val="00B5641A"/>
    <w:rsid w:val="00B56E17"/>
    <w:rsid w:val="00B57055"/>
    <w:rsid w:val="00B573B8"/>
    <w:rsid w:val="00B57999"/>
    <w:rsid w:val="00B57AF1"/>
    <w:rsid w:val="00B57EEA"/>
    <w:rsid w:val="00B57F5A"/>
    <w:rsid w:val="00B60DD2"/>
    <w:rsid w:val="00B61417"/>
    <w:rsid w:val="00B62091"/>
    <w:rsid w:val="00B623BD"/>
    <w:rsid w:val="00B62989"/>
    <w:rsid w:val="00B62D32"/>
    <w:rsid w:val="00B62E9A"/>
    <w:rsid w:val="00B6310C"/>
    <w:rsid w:val="00B633C3"/>
    <w:rsid w:val="00B6406E"/>
    <w:rsid w:val="00B642B6"/>
    <w:rsid w:val="00B64B73"/>
    <w:rsid w:val="00B651E2"/>
    <w:rsid w:val="00B65493"/>
    <w:rsid w:val="00B65637"/>
    <w:rsid w:val="00B6570F"/>
    <w:rsid w:val="00B65E42"/>
    <w:rsid w:val="00B66388"/>
    <w:rsid w:val="00B6646D"/>
    <w:rsid w:val="00B6737A"/>
    <w:rsid w:val="00B67EA2"/>
    <w:rsid w:val="00B700C8"/>
    <w:rsid w:val="00B701A0"/>
    <w:rsid w:val="00B7070B"/>
    <w:rsid w:val="00B710EF"/>
    <w:rsid w:val="00B71F94"/>
    <w:rsid w:val="00B72528"/>
    <w:rsid w:val="00B72B1A"/>
    <w:rsid w:val="00B72CC9"/>
    <w:rsid w:val="00B7308F"/>
    <w:rsid w:val="00B732D6"/>
    <w:rsid w:val="00B735A4"/>
    <w:rsid w:val="00B73C50"/>
    <w:rsid w:val="00B73D0C"/>
    <w:rsid w:val="00B7409D"/>
    <w:rsid w:val="00B747AE"/>
    <w:rsid w:val="00B74842"/>
    <w:rsid w:val="00B751DC"/>
    <w:rsid w:val="00B756ED"/>
    <w:rsid w:val="00B75806"/>
    <w:rsid w:val="00B75EF1"/>
    <w:rsid w:val="00B7621A"/>
    <w:rsid w:val="00B7681A"/>
    <w:rsid w:val="00B76DFD"/>
    <w:rsid w:val="00B770FF"/>
    <w:rsid w:val="00B7762C"/>
    <w:rsid w:val="00B77AF0"/>
    <w:rsid w:val="00B8019B"/>
    <w:rsid w:val="00B80E84"/>
    <w:rsid w:val="00B81449"/>
    <w:rsid w:val="00B815CB"/>
    <w:rsid w:val="00B829FA"/>
    <w:rsid w:val="00B82DD7"/>
    <w:rsid w:val="00B83F9A"/>
    <w:rsid w:val="00B83FE4"/>
    <w:rsid w:val="00B84A9E"/>
    <w:rsid w:val="00B84B18"/>
    <w:rsid w:val="00B85C46"/>
    <w:rsid w:val="00B85F74"/>
    <w:rsid w:val="00B86855"/>
    <w:rsid w:val="00B86A6B"/>
    <w:rsid w:val="00B86BE3"/>
    <w:rsid w:val="00B8722E"/>
    <w:rsid w:val="00B8739B"/>
    <w:rsid w:val="00B901CE"/>
    <w:rsid w:val="00B901F2"/>
    <w:rsid w:val="00B904AF"/>
    <w:rsid w:val="00B91065"/>
    <w:rsid w:val="00B912B1"/>
    <w:rsid w:val="00B919F2"/>
    <w:rsid w:val="00B9223C"/>
    <w:rsid w:val="00B92742"/>
    <w:rsid w:val="00B94A1D"/>
    <w:rsid w:val="00B94C9F"/>
    <w:rsid w:val="00B951D4"/>
    <w:rsid w:val="00B95934"/>
    <w:rsid w:val="00B95CBC"/>
    <w:rsid w:val="00B95E10"/>
    <w:rsid w:val="00B9638A"/>
    <w:rsid w:val="00B96485"/>
    <w:rsid w:val="00B96CCF"/>
    <w:rsid w:val="00B9754E"/>
    <w:rsid w:val="00B97C71"/>
    <w:rsid w:val="00B97CBC"/>
    <w:rsid w:val="00BA13FD"/>
    <w:rsid w:val="00BA1599"/>
    <w:rsid w:val="00BA1953"/>
    <w:rsid w:val="00BA1BB4"/>
    <w:rsid w:val="00BA1C30"/>
    <w:rsid w:val="00BA2746"/>
    <w:rsid w:val="00BA2ABC"/>
    <w:rsid w:val="00BA3230"/>
    <w:rsid w:val="00BA3763"/>
    <w:rsid w:val="00BA37B5"/>
    <w:rsid w:val="00BA3913"/>
    <w:rsid w:val="00BA4B67"/>
    <w:rsid w:val="00BA5608"/>
    <w:rsid w:val="00BA57C9"/>
    <w:rsid w:val="00BA5D06"/>
    <w:rsid w:val="00BA601F"/>
    <w:rsid w:val="00BA64A9"/>
    <w:rsid w:val="00BA6B3D"/>
    <w:rsid w:val="00BA6C11"/>
    <w:rsid w:val="00BA74DA"/>
    <w:rsid w:val="00BA7FDD"/>
    <w:rsid w:val="00BB0470"/>
    <w:rsid w:val="00BB13B3"/>
    <w:rsid w:val="00BB1993"/>
    <w:rsid w:val="00BB1CF4"/>
    <w:rsid w:val="00BB1D64"/>
    <w:rsid w:val="00BB2276"/>
    <w:rsid w:val="00BB2A19"/>
    <w:rsid w:val="00BB3CBA"/>
    <w:rsid w:val="00BB4028"/>
    <w:rsid w:val="00BB4799"/>
    <w:rsid w:val="00BB4DAC"/>
    <w:rsid w:val="00BB53BE"/>
    <w:rsid w:val="00BB5E22"/>
    <w:rsid w:val="00BB69C4"/>
    <w:rsid w:val="00BB6B0D"/>
    <w:rsid w:val="00BB6D42"/>
    <w:rsid w:val="00BB72A5"/>
    <w:rsid w:val="00BB75DD"/>
    <w:rsid w:val="00BB7C4F"/>
    <w:rsid w:val="00BC0285"/>
    <w:rsid w:val="00BC02B4"/>
    <w:rsid w:val="00BC03BF"/>
    <w:rsid w:val="00BC07C5"/>
    <w:rsid w:val="00BC0C88"/>
    <w:rsid w:val="00BC136A"/>
    <w:rsid w:val="00BC175D"/>
    <w:rsid w:val="00BC1ADF"/>
    <w:rsid w:val="00BC1BBC"/>
    <w:rsid w:val="00BC1C99"/>
    <w:rsid w:val="00BC28B2"/>
    <w:rsid w:val="00BC2C61"/>
    <w:rsid w:val="00BC2D6C"/>
    <w:rsid w:val="00BC2D7A"/>
    <w:rsid w:val="00BC3069"/>
    <w:rsid w:val="00BC30E7"/>
    <w:rsid w:val="00BC3147"/>
    <w:rsid w:val="00BC39AD"/>
    <w:rsid w:val="00BC3A5F"/>
    <w:rsid w:val="00BC3F2D"/>
    <w:rsid w:val="00BC41B5"/>
    <w:rsid w:val="00BC5128"/>
    <w:rsid w:val="00BC5196"/>
    <w:rsid w:val="00BC5A4D"/>
    <w:rsid w:val="00BC7783"/>
    <w:rsid w:val="00BD091C"/>
    <w:rsid w:val="00BD0927"/>
    <w:rsid w:val="00BD0FCF"/>
    <w:rsid w:val="00BD1631"/>
    <w:rsid w:val="00BD1A91"/>
    <w:rsid w:val="00BD26C2"/>
    <w:rsid w:val="00BD31D3"/>
    <w:rsid w:val="00BD3FF4"/>
    <w:rsid w:val="00BD55FC"/>
    <w:rsid w:val="00BD6273"/>
    <w:rsid w:val="00BD67B1"/>
    <w:rsid w:val="00BE1728"/>
    <w:rsid w:val="00BE17BB"/>
    <w:rsid w:val="00BE22FC"/>
    <w:rsid w:val="00BE2E64"/>
    <w:rsid w:val="00BE3EC2"/>
    <w:rsid w:val="00BE45EB"/>
    <w:rsid w:val="00BE48EB"/>
    <w:rsid w:val="00BE4BDA"/>
    <w:rsid w:val="00BE5261"/>
    <w:rsid w:val="00BE56A5"/>
    <w:rsid w:val="00BE5FAE"/>
    <w:rsid w:val="00BE7500"/>
    <w:rsid w:val="00BE7B3F"/>
    <w:rsid w:val="00BF000C"/>
    <w:rsid w:val="00BF0256"/>
    <w:rsid w:val="00BF0F5F"/>
    <w:rsid w:val="00BF10B4"/>
    <w:rsid w:val="00BF2A11"/>
    <w:rsid w:val="00BF2DF0"/>
    <w:rsid w:val="00BF2E14"/>
    <w:rsid w:val="00BF2E94"/>
    <w:rsid w:val="00BF2ECB"/>
    <w:rsid w:val="00BF2F2E"/>
    <w:rsid w:val="00BF3470"/>
    <w:rsid w:val="00BF4416"/>
    <w:rsid w:val="00BF449E"/>
    <w:rsid w:val="00BF46D7"/>
    <w:rsid w:val="00BF46DB"/>
    <w:rsid w:val="00BF49E1"/>
    <w:rsid w:val="00BF5561"/>
    <w:rsid w:val="00BF630D"/>
    <w:rsid w:val="00BF67C1"/>
    <w:rsid w:val="00BF6A4B"/>
    <w:rsid w:val="00BF6EB6"/>
    <w:rsid w:val="00BF705C"/>
    <w:rsid w:val="00BF7E91"/>
    <w:rsid w:val="00C00C8B"/>
    <w:rsid w:val="00C01E8E"/>
    <w:rsid w:val="00C0247A"/>
    <w:rsid w:val="00C03D2D"/>
    <w:rsid w:val="00C042E6"/>
    <w:rsid w:val="00C04644"/>
    <w:rsid w:val="00C05A12"/>
    <w:rsid w:val="00C06318"/>
    <w:rsid w:val="00C0666C"/>
    <w:rsid w:val="00C072C9"/>
    <w:rsid w:val="00C07585"/>
    <w:rsid w:val="00C07B22"/>
    <w:rsid w:val="00C07D96"/>
    <w:rsid w:val="00C10DF1"/>
    <w:rsid w:val="00C11E9F"/>
    <w:rsid w:val="00C12B51"/>
    <w:rsid w:val="00C13154"/>
    <w:rsid w:val="00C132B1"/>
    <w:rsid w:val="00C13470"/>
    <w:rsid w:val="00C136D6"/>
    <w:rsid w:val="00C13C51"/>
    <w:rsid w:val="00C13DC1"/>
    <w:rsid w:val="00C14637"/>
    <w:rsid w:val="00C14F42"/>
    <w:rsid w:val="00C150E2"/>
    <w:rsid w:val="00C1510F"/>
    <w:rsid w:val="00C15264"/>
    <w:rsid w:val="00C15795"/>
    <w:rsid w:val="00C16357"/>
    <w:rsid w:val="00C1641F"/>
    <w:rsid w:val="00C16F4A"/>
    <w:rsid w:val="00C17978"/>
    <w:rsid w:val="00C17F79"/>
    <w:rsid w:val="00C2032B"/>
    <w:rsid w:val="00C20D86"/>
    <w:rsid w:val="00C20E9C"/>
    <w:rsid w:val="00C21789"/>
    <w:rsid w:val="00C21857"/>
    <w:rsid w:val="00C21995"/>
    <w:rsid w:val="00C223C0"/>
    <w:rsid w:val="00C230AE"/>
    <w:rsid w:val="00C23432"/>
    <w:rsid w:val="00C235C7"/>
    <w:rsid w:val="00C23FA7"/>
    <w:rsid w:val="00C243B1"/>
    <w:rsid w:val="00C24650"/>
    <w:rsid w:val="00C2597A"/>
    <w:rsid w:val="00C25AAF"/>
    <w:rsid w:val="00C25C19"/>
    <w:rsid w:val="00C25C90"/>
    <w:rsid w:val="00C26782"/>
    <w:rsid w:val="00C27752"/>
    <w:rsid w:val="00C279DE"/>
    <w:rsid w:val="00C27B36"/>
    <w:rsid w:val="00C30284"/>
    <w:rsid w:val="00C30B53"/>
    <w:rsid w:val="00C31033"/>
    <w:rsid w:val="00C313DE"/>
    <w:rsid w:val="00C319E7"/>
    <w:rsid w:val="00C31C47"/>
    <w:rsid w:val="00C31F2E"/>
    <w:rsid w:val="00C322E5"/>
    <w:rsid w:val="00C32347"/>
    <w:rsid w:val="00C32FA1"/>
    <w:rsid w:val="00C33079"/>
    <w:rsid w:val="00C330DF"/>
    <w:rsid w:val="00C330E3"/>
    <w:rsid w:val="00C333E9"/>
    <w:rsid w:val="00C345F8"/>
    <w:rsid w:val="00C34F52"/>
    <w:rsid w:val="00C3525B"/>
    <w:rsid w:val="00C364F2"/>
    <w:rsid w:val="00C36B04"/>
    <w:rsid w:val="00C36BCC"/>
    <w:rsid w:val="00C375FA"/>
    <w:rsid w:val="00C37FDE"/>
    <w:rsid w:val="00C413DD"/>
    <w:rsid w:val="00C41500"/>
    <w:rsid w:val="00C42121"/>
    <w:rsid w:val="00C4212C"/>
    <w:rsid w:val="00C42782"/>
    <w:rsid w:val="00C42828"/>
    <w:rsid w:val="00C42C71"/>
    <w:rsid w:val="00C42C83"/>
    <w:rsid w:val="00C43728"/>
    <w:rsid w:val="00C43926"/>
    <w:rsid w:val="00C4392C"/>
    <w:rsid w:val="00C4443E"/>
    <w:rsid w:val="00C45DD4"/>
    <w:rsid w:val="00C467BB"/>
    <w:rsid w:val="00C46BDB"/>
    <w:rsid w:val="00C47BAC"/>
    <w:rsid w:val="00C47D2D"/>
    <w:rsid w:val="00C47F3D"/>
    <w:rsid w:val="00C51D27"/>
    <w:rsid w:val="00C51EFA"/>
    <w:rsid w:val="00C521A1"/>
    <w:rsid w:val="00C52972"/>
    <w:rsid w:val="00C52B70"/>
    <w:rsid w:val="00C532FE"/>
    <w:rsid w:val="00C534FC"/>
    <w:rsid w:val="00C5351C"/>
    <w:rsid w:val="00C5354B"/>
    <w:rsid w:val="00C54475"/>
    <w:rsid w:val="00C54554"/>
    <w:rsid w:val="00C54C10"/>
    <w:rsid w:val="00C54E61"/>
    <w:rsid w:val="00C551BF"/>
    <w:rsid w:val="00C556FB"/>
    <w:rsid w:val="00C56804"/>
    <w:rsid w:val="00C56928"/>
    <w:rsid w:val="00C572E5"/>
    <w:rsid w:val="00C612B8"/>
    <w:rsid w:val="00C613BA"/>
    <w:rsid w:val="00C614CA"/>
    <w:rsid w:val="00C614FA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4F82"/>
    <w:rsid w:val="00C65C4C"/>
    <w:rsid w:val="00C65F6D"/>
    <w:rsid w:val="00C65FAE"/>
    <w:rsid w:val="00C66162"/>
    <w:rsid w:val="00C66163"/>
    <w:rsid w:val="00C66876"/>
    <w:rsid w:val="00C67098"/>
    <w:rsid w:val="00C673A6"/>
    <w:rsid w:val="00C67555"/>
    <w:rsid w:val="00C70487"/>
    <w:rsid w:val="00C7087A"/>
    <w:rsid w:val="00C709C5"/>
    <w:rsid w:val="00C709E8"/>
    <w:rsid w:val="00C70B2E"/>
    <w:rsid w:val="00C712F3"/>
    <w:rsid w:val="00C7199A"/>
    <w:rsid w:val="00C725A5"/>
    <w:rsid w:val="00C72837"/>
    <w:rsid w:val="00C741E5"/>
    <w:rsid w:val="00C74A7B"/>
    <w:rsid w:val="00C750AD"/>
    <w:rsid w:val="00C768BB"/>
    <w:rsid w:val="00C76913"/>
    <w:rsid w:val="00C7710F"/>
    <w:rsid w:val="00C773BD"/>
    <w:rsid w:val="00C77701"/>
    <w:rsid w:val="00C81452"/>
    <w:rsid w:val="00C821D8"/>
    <w:rsid w:val="00C8235D"/>
    <w:rsid w:val="00C8253A"/>
    <w:rsid w:val="00C83189"/>
    <w:rsid w:val="00C8330B"/>
    <w:rsid w:val="00C8368A"/>
    <w:rsid w:val="00C83A13"/>
    <w:rsid w:val="00C844E3"/>
    <w:rsid w:val="00C8454C"/>
    <w:rsid w:val="00C85572"/>
    <w:rsid w:val="00C859B9"/>
    <w:rsid w:val="00C870DE"/>
    <w:rsid w:val="00C874BF"/>
    <w:rsid w:val="00C8796D"/>
    <w:rsid w:val="00C87D09"/>
    <w:rsid w:val="00C901CE"/>
    <w:rsid w:val="00C903F3"/>
    <w:rsid w:val="00C9045E"/>
    <w:rsid w:val="00C9062C"/>
    <w:rsid w:val="00C9068C"/>
    <w:rsid w:val="00C90F53"/>
    <w:rsid w:val="00C91051"/>
    <w:rsid w:val="00C9285D"/>
    <w:rsid w:val="00C92967"/>
    <w:rsid w:val="00C9299B"/>
    <w:rsid w:val="00C9327D"/>
    <w:rsid w:val="00C9366A"/>
    <w:rsid w:val="00C93917"/>
    <w:rsid w:val="00C9499A"/>
    <w:rsid w:val="00C96B15"/>
    <w:rsid w:val="00C96B8C"/>
    <w:rsid w:val="00C96CAE"/>
    <w:rsid w:val="00C974F4"/>
    <w:rsid w:val="00C97780"/>
    <w:rsid w:val="00C97B36"/>
    <w:rsid w:val="00C97B90"/>
    <w:rsid w:val="00C97DD9"/>
    <w:rsid w:val="00CA08C8"/>
    <w:rsid w:val="00CA0C6F"/>
    <w:rsid w:val="00CA1196"/>
    <w:rsid w:val="00CA12AE"/>
    <w:rsid w:val="00CA160C"/>
    <w:rsid w:val="00CA2A2E"/>
    <w:rsid w:val="00CA2A63"/>
    <w:rsid w:val="00CA2F77"/>
    <w:rsid w:val="00CA3CB5"/>
    <w:rsid w:val="00CA3D0C"/>
    <w:rsid w:val="00CA4BF0"/>
    <w:rsid w:val="00CA4CC4"/>
    <w:rsid w:val="00CA4D56"/>
    <w:rsid w:val="00CA4F75"/>
    <w:rsid w:val="00CA55A2"/>
    <w:rsid w:val="00CA5628"/>
    <w:rsid w:val="00CA5FBE"/>
    <w:rsid w:val="00CA6073"/>
    <w:rsid w:val="00CA654B"/>
    <w:rsid w:val="00CA77B9"/>
    <w:rsid w:val="00CA7A7B"/>
    <w:rsid w:val="00CA7FB5"/>
    <w:rsid w:val="00CB09D3"/>
    <w:rsid w:val="00CB0ACB"/>
    <w:rsid w:val="00CB1831"/>
    <w:rsid w:val="00CB192D"/>
    <w:rsid w:val="00CB20EE"/>
    <w:rsid w:val="00CB2B0B"/>
    <w:rsid w:val="00CB2BE5"/>
    <w:rsid w:val="00CB35F3"/>
    <w:rsid w:val="00CB46EE"/>
    <w:rsid w:val="00CB474B"/>
    <w:rsid w:val="00CB54BF"/>
    <w:rsid w:val="00CB5616"/>
    <w:rsid w:val="00CB5AE0"/>
    <w:rsid w:val="00CB5CEE"/>
    <w:rsid w:val="00CB77F1"/>
    <w:rsid w:val="00CB7E32"/>
    <w:rsid w:val="00CC05BA"/>
    <w:rsid w:val="00CC1F68"/>
    <w:rsid w:val="00CC20D7"/>
    <w:rsid w:val="00CC2B2F"/>
    <w:rsid w:val="00CC2F19"/>
    <w:rsid w:val="00CC365E"/>
    <w:rsid w:val="00CC54EA"/>
    <w:rsid w:val="00CC59C6"/>
    <w:rsid w:val="00CC67AE"/>
    <w:rsid w:val="00CC69A7"/>
    <w:rsid w:val="00CC6BD1"/>
    <w:rsid w:val="00CC7955"/>
    <w:rsid w:val="00CD00B8"/>
    <w:rsid w:val="00CD0243"/>
    <w:rsid w:val="00CD1B51"/>
    <w:rsid w:val="00CD1CFE"/>
    <w:rsid w:val="00CD23A8"/>
    <w:rsid w:val="00CD270F"/>
    <w:rsid w:val="00CD3E58"/>
    <w:rsid w:val="00CD3E86"/>
    <w:rsid w:val="00CD4A61"/>
    <w:rsid w:val="00CD4A75"/>
    <w:rsid w:val="00CD4C7B"/>
    <w:rsid w:val="00CD5176"/>
    <w:rsid w:val="00CD5436"/>
    <w:rsid w:val="00CD5D58"/>
    <w:rsid w:val="00CD6435"/>
    <w:rsid w:val="00CE0288"/>
    <w:rsid w:val="00CE054B"/>
    <w:rsid w:val="00CE0A16"/>
    <w:rsid w:val="00CE0BBA"/>
    <w:rsid w:val="00CE0C16"/>
    <w:rsid w:val="00CE1095"/>
    <w:rsid w:val="00CE1A7D"/>
    <w:rsid w:val="00CE27D3"/>
    <w:rsid w:val="00CE3213"/>
    <w:rsid w:val="00CE3B81"/>
    <w:rsid w:val="00CE3BD1"/>
    <w:rsid w:val="00CE3D00"/>
    <w:rsid w:val="00CE3E5A"/>
    <w:rsid w:val="00CE475C"/>
    <w:rsid w:val="00CE476C"/>
    <w:rsid w:val="00CE5A3E"/>
    <w:rsid w:val="00CE5AB8"/>
    <w:rsid w:val="00CE6BF3"/>
    <w:rsid w:val="00CE7127"/>
    <w:rsid w:val="00CE7822"/>
    <w:rsid w:val="00CE7CBD"/>
    <w:rsid w:val="00CF07F5"/>
    <w:rsid w:val="00CF0F49"/>
    <w:rsid w:val="00CF15DD"/>
    <w:rsid w:val="00CF2C4F"/>
    <w:rsid w:val="00CF2C9F"/>
    <w:rsid w:val="00CF3059"/>
    <w:rsid w:val="00CF3C2E"/>
    <w:rsid w:val="00CF3E63"/>
    <w:rsid w:val="00CF4860"/>
    <w:rsid w:val="00CF5B54"/>
    <w:rsid w:val="00CF5B76"/>
    <w:rsid w:val="00CF77AE"/>
    <w:rsid w:val="00CF79B4"/>
    <w:rsid w:val="00D00174"/>
    <w:rsid w:val="00D00217"/>
    <w:rsid w:val="00D0039B"/>
    <w:rsid w:val="00D00C0E"/>
    <w:rsid w:val="00D00E4C"/>
    <w:rsid w:val="00D01329"/>
    <w:rsid w:val="00D015EF"/>
    <w:rsid w:val="00D017C9"/>
    <w:rsid w:val="00D01E59"/>
    <w:rsid w:val="00D01E5B"/>
    <w:rsid w:val="00D023DA"/>
    <w:rsid w:val="00D0310E"/>
    <w:rsid w:val="00D03911"/>
    <w:rsid w:val="00D04103"/>
    <w:rsid w:val="00D048E7"/>
    <w:rsid w:val="00D05687"/>
    <w:rsid w:val="00D05C9E"/>
    <w:rsid w:val="00D06427"/>
    <w:rsid w:val="00D06BF8"/>
    <w:rsid w:val="00D07251"/>
    <w:rsid w:val="00D074A7"/>
    <w:rsid w:val="00D07A30"/>
    <w:rsid w:val="00D103FC"/>
    <w:rsid w:val="00D10581"/>
    <w:rsid w:val="00D10E72"/>
    <w:rsid w:val="00D11700"/>
    <w:rsid w:val="00D120B0"/>
    <w:rsid w:val="00D12C8F"/>
    <w:rsid w:val="00D133BA"/>
    <w:rsid w:val="00D138B4"/>
    <w:rsid w:val="00D13E75"/>
    <w:rsid w:val="00D14063"/>
    <w:rsid w:val="00D16129"/>
    <w:rsid w:val="00D16A69"/>
    <w:rsid w:val="00D16D3E"/>
    <w:rsid w:val="00D16E75"/>
    <w:rsid w:val="00D16FC8"/>
    <w:rsid w:val="00D1745E"/>
    <w:rsid w:val="00D177F8"/>
    <w:rsid w:val="00D20104"/>
    <w:rsid w:val="00D20B74"/>
    <w:rsid w:val="00D20E7D"/>
    <w:rsid w:val="00D212B7"/>
    <w:rsid w:val="00D22628"/>
    <w:rsid w:val="00D22BA7"/>
    <w:rsid w:val="00D22E47"/>
    <w:rsid w:val="00D23786"/>
    <w:rsid w:val="00D239FF"/>
    <w:rsid w:val="00D23A35"/>
    <w:rsid w:val="00D23AE6"/>
    <w:rsid w:val="00D23C59"/>
    <w:rsid w:val="00D23E60"/>
    <w:rsid w:val="00D25F15"/>
    <w:rsid w:val="00D2673E"/>
    <w:rsid w:val="00D26AA2"/>
    <w:rsid w:val="00D272E6"/>
    <w:rsid w:val="00D276C9"/>
    <w:rsid w:val="00D27780"/>
    <w:rsid w:val="00D27E3D"/>
    <w:rsid w:val="00D30301"/>
    <w:rsid w:val="00D3057D"/>
    <w:rsid w:val="00D30A67"/>
    <w:rsid w:val="00D30C7D"/>
    <w:rsid w:val="00D3258F"/>
    <w:rsid w:val="00D33118"/>
    <w:rsid w:val="00D33A18"/>
    <w:rsid w:val="00D34230"/>
    <w:rsid w:val="00D34997"/>
    <w:rsid w:val="00D349A9"/>
    <w:rsid w:val="00D34B1E"/>
    <w:rsid w:val="00D359EA"/>
    <w:rsid w:val="00D35C14"/>
    <w:rsid w:val="00D366C1"/>
    <w:rsid w:val="00D36B2F"/>
    <w:rsid w:val="00D37BA4"/>
    <w:rsid w:val="00D402F5"/>
    <w:rsid w:val="00D4033E"/>
    <w:rsid w:val="00D40933"/>
    <w:rsid w:val="00D41585"/>
    <w:rsid w:val="00D418EC"/>
    <w:rsid w:val="00D42844"/>
    <w:rsid w:val="00D43109"/>
    <w:rsid w:val="00D44163"/>
    <w:rsid w:val="00D44328"/>
    <w:rsid w:val="00D44C25"/>
    <w:rsid w:val="00D450E9"/>
    <w:rsid w:val="00D45EC0"/>
    <w:rsid w:val="00D46200"/>
    <w:rsid w:val="00D47740"/>
    <w:rsid w:val="00D50476"/>
    <w:rsid w:val="00D509AD"/>
    <w:rsid w:val="00D50A56"/>
    <w:rsid w:val="00D50FAB"/>
    <w:rsid w:val="00D51054"/>
    <w:rsid w:val="00D511FB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06"/>
    <w:rsid w:val="00D572C1"/>
    <w:rsid w:val="00D57716"/>
    <w:rsid w:val="00D57B51"/>
    <w:rsid w:val="00D60027"/>
    <w:rsid w:val="00D604C0"/>
    <w:rsid w:val="00D6117F"/>
    <w:rsid w:val="00D61338"/>
    <w:rsid w:val="00D61B4D"/>
    <w:rsid w:val="00D62E82"/>
    <w:rsid w:val="00D62F93"/>
    <w:rsid w:val="00D63BB4"/>
    <w:rsid w:val="00D64033"/>
    <w:rsid w:val="00D641A2"/>
    <w:rsid w:val="00D641AE"/>
    <w:rsid w:val="00D646DB"/>
    <w:rsid w:val="00D64B2D"/>
    <w:rsid w:val="00D65F4C"/>
    <w:rsid w:val="00D669E9"/>
    <w:rsid w:val="00D66F34"/>
    <w:rsid w:val="00D679C7"/>
    <w:rsid w:val="00D7053B"/>
    <w:rsid w:val="00D705D5"/>
    <w:rsid w:val="00D722CD"/>
    <w:rsid w:val="00D728FD"/>
    <w:rsid w:val="00D738D6"/>
    <w:rsid w:val="00D73E24"/>
    <w:rsid w:val="00D73F4E"/>
    <w:rsid w:val="00D7400F"/>
    <w:rsid w:val="00D742F4"/>
    <w:rsid w:val="00D74DD7"/>
    <w:rsid w:val="00D74FCF"/>
    <w:rsid w:val="00D750F2"/>
    <w:rsid w:val="00D75638"/>
    <w:rsid w:val="00D75A54"/>
    <w:rsid w:val="00D75BB4"/>
    <w:rsid w:val="00D76AC8"/>
    <w:rsid w:val="00D7786F"/>
    <w:rsid w:val="00D77D71"/>
    <w:rsid w:val="00D805A4"/>
    <w:rsid w:val="00D80795"/>
    <w:rsid w:val="00D80A1F"/>
    <w:rsid w:val="00D80F5E"/>
    <w:rsid w:val="00D81B94"/>
    <w:rsid w:val="00D81B9C"/>
    <w:rsid w:val="00D81E07"/>
    <w:rsid w:val="00D81F19"/>
    <w:rsid w:val="00D82DC3"/>
    <w:rsid w:val="00D83E5E"/>
    <w:rsid w:val="00D84F19"/>
    <w:rsid w:val="00D85C64"/>
    <w:rsid w:val="00D86932"/>
    <w:rsid w:val="00D8694E"/>
    <w:rsid w:val="00D86C62"/>
    <w:rsid w:val="00D870B2"/>
    <w:rsid w:val="00D87A08"/>
    <w:rsid w:val="00D87E00"/>
    <w:rsid w:val="00D87F5A"/>
    <w:rsid w:val="00D90351"/>
    <w:rsid w:val="00D90718"/>
    <w:rsid w:val="00D90F3D"/>
    <w:rsid w:val="00D9134D"/>
    <w:rsid w:val="00D915DA"/>
    <w:rsid w:val="00D91BCA"/>
    <w:rsid w:val="00D92B08"/>
    <w:rsid w:val="00D93CEB"/>
    <w:rsid w:val="00D94A97"/>
    <w:rsid w:val="00D95A58"/>
    <w:rsid w:val="00D95A6D"/>
    <w:rsid w:val="00D95AF8"/>
    <w:rsid w:val="00D95F4A"/>
    <w:rsid w:val="00D96D11"/>
    <w:rsid w:val="00D96FFF"/>
    <w:rsid w:val="00D97D72"/>
    <w:rsid w:val="00D97DD9"/>
    <w:rsid w:val="00DA029A"/>
    <w:rsid w:val="00DA046B"/>
    <w:rsid w:val="00DA0867"/>
    <w:rsid w:val="00DA1584"/>
    <w:rsid w:val="00DA192E"/>
    <w:rsid w:val="00DA1E58"/>
    <w:rsid w:val="00DA2930"/>
    <w:rsid w:val="00DA343D"/>
    <w:rsid w:val="00DA4533"/>
    <w:rsid w:val="00DA5135"/>
    <w:rsid w:val="00DA5616"/>
    <w:rsid w:val="00DA5C4E"/>
    <w:rsid w:val="00DA5CBB"/>
    <w:rsid w:val="00DA5CFC"/>
    <w:rsid w:val="00DA5F98"/>
    <w:rsid w:val="00DA6227"/>
    <w:rsid w:val="00DA7A03"/>
    <w:rsid w:val="00DB033E"/>
    <w:rsid w:val="00DB0C0E"/>
    <w:rsid w:val="00DB119A"/>
    <w:rsid w:val="00DB13AE"/>
    <w:rsid w:val="00DB1818"/>
    <w:rsid w:val="00DB2510"/>
    <w:rsid w:val="00DB2607"/>
    <w:rsid w:val="00DB276F"/>
    <w:rsid w:val="00DB2B5D"/>
    <w:rsid w:val="00DB4248"/>
    <w:rsid w:val="00DB4BA8"/>
    <w:rsid w:val="00DB5624"/>
    <w:rsid w:val="00DB6424"/>
    <w:rsid w:val="00DB6E8D"/>
    <w:rsid w:val="00DB70B2"/>
    <w:rsid w:val="00DB72F8"/>
    <w:rsid w:val="00DB732F"/>
    <w:rsid w:val="00DC042D"/>
    <w:rsid w:val="00DC17FD"/>
    <w:rsid w:val="00DC1FD9"/>
    <w:rsid w:val="00DC262B"/>
    <w:rsid w:val="00DC2D95"/>
    <w:rsid w:val="00DC309B"/>
    <w:rsid w:val="00DC3231"/>
    <w:rsid w:val="00DC3B63"/>
    <w:rsid w:val="00DC3FEB"/>
    <w:rsid w:val="00DC41E9"/>
    <w:rsid w:val="00DC451D"/>
    <w:rsid w:val="00DC4DA2"/>
    <w:rsid w:val="00DC50B4"/>
    <w:rsid w:val="00DC5A84"/>
    <w:rsid w:val="00DC5F5E"/>
    <w:rsid w:val="00DC5F65"/>
    <w:rsid w:val="00DC731A"/>
    <w:rsid w:val="00DC7854"/>
    <w:rsid w:val="00DC7859"/>
    <w:rsid w:val="00DC78A1"/>
    <w:rsid w:val="00DD06F0"/>
    <w:rsid w:val="00DD102D"/>
    <w:rsid w:val="00DD28C0"/>
    <w:rsid w:val="00DD2D30"/>
    <w:rsid w:val="00DD43BA"/>
    <w:rsid w:val="00DD50E2"/>
    <w:rsid w:val="00DD5312"/>
    <w:rsid w:val="00DD70DE"/>
    <w:rsid w:val="00DD70FA"/>
    <w:rsid w:val="00DD722F"/>
    <w:rsid w:val="00DD7DC3"/>
    <w:rsid w:val="00DE0D91"/>
    <w:rsid w:val="00DE1496"/>
    <w:rsid w:val="00DE16E8"/>
    <w:rsid w:val="00DE17D1"/>
    <w:rsid w:val="00DE218C"/>
    <w:rsid w:val="00DE2512"/>
    <w:rsid w:val="00DE328A"/>
    <w:rsid w:val="00DE3784"/>
    <w:rsid w:val="00DE44B0"/>
    <w:rsid w:val="00DE4648"/>
    <w:rsid w:val="00DE4743"/>
    <w:rsid w:val="00DE4A98"/>
    <w:rsid w:val="00DE56A5"/>
    <w:rsid w:val="00DE572F"/>
    <w:rsid w:val="00DE582E"/>
    <w:rsid w:val="00DE5B44"/>
    <w:rsid w:val="00DE67F4"/>
    <w:rsid w:val="00DE7030"/>
    <w:rsid w:val="00DE7DCD"/>
    <w:rsid w:val="00DF06BD"/>
    <w:rsid w:val="00DF08B7"/>
    <w:rsid w:val="00DF1BB9"/>
    <w:rsid w:val="00DF2B7B"/>
    <w:rsid w:val="00DF4A7C"/>
    <w:rsid w:val="00DF4D3E"/>
    <w:rsid w:val="00DF5B0C"/>
    <w:rsid w:val="00DF62E6"/>
    <w:rsid w:val="00DF761B"/>
    <w:rsid w:val="00DF7733"/>
    <w:rsid w:val="00DF796C"/>
    <w:rsid w:val="00DF7AD8"/>
    <w:rsid w:val="00E00223"/>
    <w:rsid w:val="00E0098E"/>
    <w:rsid w:val="00E02297"/>
    <w:rsid w:val="00E02F6A"/>
    <w:rsid w:val="00E03198"/>
    <w:rsid w:val="00E035DC"/>
    <w:rsid w:val="00E03A46"/>
    <w:rsid w:val="00E03C19"/>
    <w:rsid w:val="00E03F18"/>
    <w:rsid w:val="00E0415B"/>
    <w:rsid w:val="00E058CC"/>
    <w:rsid w:val="00E06135"/>
    <w:rsid w:val="00E062E3"/>
    <w:rsid w:val="00E074C7"/>
    <w:rsid w:val="00E077B2"/>
    <w:rsid w:val="00E07960"/>
    <w:rsid w:val="00E10477"/>
    <w:rsid w:val="00E1061A"/>
    <w:rsid w:val="00E10D62"/>
    <w:rsid w:val="00E113C0"/>
    <w:rsid w:val="00E12190"/>
    <w:rsid w:val="00E12C52"/>
    <w:rsid w:val="00E13974"/>
    <w:rsid w:val="00E14D0A"/>
    <w:rsid w:val="00E14E0F"/>
    <w:rsid w:val="00E17BC2"/>
    <w:rsid w:val="00E2016B"/>
    <w:rsid w:val="00E20D6B"/>
    <w:rsid w:val="00E2145E"/>
    <w:rsid w:val="00E21F36"/>
    <w:rsid w:val="00E22C13"/>
    <w:rsid w:val="00E23537"/>
    <w:rsid w:val="00E23973"/>
    <w:rsid w:val="00E23EAD"/>
    <w:rsid w:val="00E24530"/>
    <w:rsid w:val="00E250F4"/>
    <w:rsid w:val="00E251B4"/>
    <w:rsid w:val="00E25BEF"/>
    <w:rsid w:val="00E25C19"/>
    <w:rsid w:val="00E27211"/>
    <w:rsid w:val="00E30372"/>
    <w:rsid w:val="00E30618"/>
    <w:rsid w:val="00E307FC"/>
    <w:rsid w:val="00E3081C"/>
    <w:rsid w:val="00E30DC9"/>
    <w:rsid w:val="00E313B9"/>
    <w:rsid w:val="00E3191A"/>
    <w:rsid w:val="00E31932"/>
    <w:rsid w:val="00E31E89"/>
    <w:rsid w:val="00E32571"/>
    <w:rsid w:val="00E33147"/>
    <w:rsid w:val="00E3337E"/>
    <w:rsid w:val="00E33A8A"/>
    <w:rsid w:val="00E34168"/>
    <w:rsid w:val="00E348F9"/>
    <w:rsid w:val="00E35793"/>
    <w:rsid w:val="00E36407"/>
    <w:rsid w:val="00E3679D"/>
    <w:rsid w:val="00E37F0F"/>
    <w:rsid w:val="00E37F3D"/>
    <w:rsid w:val="00E4004D"/>
    <w:rsid w:val="00E4026E"/>
    <w:rsid w:val="00E40E41"/>
    <w:rsid w:val="00E40F38"/>
    <w:rsid w:val="00E41AFF"/>
    <w:rsid w:val="00E42D93"/>
    <w:rsid w:val="00E43071"/>
    <w:rsid w:val="00E430BA"/>
    <w:rsid w:val="00E43856"/>
    <w:rsid w:val="00E43DB9"/>
    <w:rsid w:val="00E442E6"/>
    <w:rsid w:val="00E448A1"/>
    <w:rsid w:val="00E451D4"/>
    <w:rsid w:val="00E45C6E"/>
    <w:rsid w:val="00E45DC2"/>
    <w:rsid w:val="00E45E6B"/>
    <w:rsid w:val="00E4673B"/>
    <w:rsid w:val="00E50281"/>
    <w:rsid w:val="00E503AC"/>
    <w:rsid w:val="00E50F6F"/>
    <w:rsid w:val="00E51DC4"/>
    <w:rsid w:val="00E5269B"/>
    <w:rsid w:val="00E52804"/>
    <w:rsid w:val="00E539D7"/>
    <w:rsid w:val="00E539FD"/>
    <w:rsid w:val="00E541DF"/>
    <w:rsid w:val="00E54361"/>
    <w:rsid w:val="00E546AB"/>
    <w:rsid w:val="00E54929"/>
    <w:rsid w:val="00E558EA"/>
    <w:rsid w:val="00E55DCB"/>
    <w:rsid w:val="00E561E6"/>
    <w:rsid w:val="00E56C91"/>
    <w:rsid w:val="00E56EEF"/>
    <w:rsid w:val="00E575B8"/>
    <w:rsid w:val="00E5765F"/>
    <w:rsid w:val="00E57795"/>
    <w:rsid w:val="00E6006E"/>
    <w:rsid w:val="00E60C6C"/>
    <w:rsid w:val="00E60CAF"/>
    <w:rsid w:val="00E60E17"/>
    <w:rsid w:val="00E61B39"/>
    <w:rsid w:val="00E61F51"/>
    <w:rsid w:val="00E62835"/>
    <w:rsid w:val="00E62972"/>
    <w:rsid w:val="00E634D2"/>
    <w:rsid w:val="00E63985"/>
    <w:rsid w:val="00E64044"/>
    <w:rsid w:val="00E64523"/>
    <w:rsid w:val="00E6528D"/>
    <w:rsid w:val="00E65882"/>
    <w:rsid w:val="00E6683D"/>
    <w:rsid w:val="00E67BE9"/>
    <w:rsid w:val="00E7041F"/>
    <w:rsid w:val="00E70736"/>
    <w:rsid w:val="00E70A06"/>
    <w:rsid w:val="00E70B26"/>
    <w:rsid w:val="00E7181C"/>
    <w:rsid w:val="00E71E17"/>
    <w:rsid w:val="00E720F5"/>
    <w:rsid w:val="00E7229F"/>
    <w:rsid w:val="00E72746"/>
    <w:rsid w:val="00E730C7"/>
    <w:rsid w:val="00E73610"/>
    <w:rsid w:val="00E73923"/>
    <w:rsid w:val="00E751E7"/>
    <w:rsid w:val="00E76225"/>
    <w:rsid w:val="00E76317"/>
    <w:rsid w:val="00E76946"/>
    <w:rsid w:val="00E769AC"/>
    <w:rsid w:val="00E76F3A"/>
    <w:rsid w:val="00E77645"/>
    <w:rsid w:val="00E77AE3"/>
    <w:rsid w:val="00E77BAF"/>
    <w:rsid w:val="00E77DCE"/>
    <w:rsid w:val="00E77E21"/>
    <w:rsid w:val="00E808D1"/>
    <w:rsid w:val="00E810BF"/>
    <w:rsid w:val="00E8195C"/>
    <w:rsid w:val="00E82447"/>
    <w:rsid w:val="00E82625"/>
    <w:rsid w:val="00E82FDA"/>
    <w:rsid w:val="00E83697"/>
    <w:rsid w:val="00E83810"/>
    <w:rsid w:val="00E83E4C"/>
    <w:rsid w:val="00E84073"/>
    <w:rsid w:val="00E84230"/>
    <w:rsid w:val="00E84686"/>
    <w:rsid w:val="00E8544F"/>
    <w:rsid w:val="00E8546B"/>
    <w:rsid w:val="00E854D4"/>
    <w:rsid w:val="00E855F7"/>
    <w:rsid w:val="00E858CD"/>
    <w:rsid w:val="00E8658B"/>
    <w:rsid w:val="00E86D9B"/>
    <w:rsid w:val="00E870A0"/>
    <w:rsid w:val="00E87213"/>
    <w:rsid w:val="00E91487"/>
    <w:rsid w:val="00E9163E"/>
    <w:rsid w:val="00E91DDC"/>
    <w:rsid w:val="00E925C9"/>
    <w:rsid w:val="00E92B2F"/>
    <w:rsid w:val="00E92B5B"/>
    <w:rsid w:val="00E93169"/>
    <w:rsid w:val="00E938B9"/>
    <w:rsid w:val="00E9444B"/>
    <w:rsid w:val="00E9482B"/>
    <w:rsid w:val="00E94C2C"/>
    <w:rsid w:val="00E94C85"/>
    <w:rsid w:val="00E9518B"/>
    <w:rsid w:val="00E963F2"/>
    <w:rsid w:val="00E96FF8"/>
    <w:rsid w:val="00E970D7"/>
    <w:rsid w:val="00E9769F"/>
    <w:rsid w:val="00EA00A8"/>
    <w:rsid w:val="00EA061B"/>
    <w:rsid w:val="00EA0892"/>
    <w:rsid w:val="00EA0AAF"/>
    <w:rsid w:val="00EA1C81"/>
    <w:rsid w:val="00EA1DC3"/>
    <w:rsid w:val="00EA1ED6"/>
    <w:rsid w:val="00EA20C7"/>
    <w:rsid w:val="00EA334E"/>
    <w:rsid w:val="00EA387F"/>
    <w:rsid w:val="00EA4768"/>
    <w:rsid w:val="00EA4D32"/>
    <w:rsid w:val="00EA4EA2"/>
    <w:rsid w:val="00EA52BB"/>
    <w:rsid w:val="00EA5D1E"/>
    <w:rsid w:val="00EA5DDA"/>
    <w:rsid w:val="00EA6CB4"/>
    <w:rsid w:val="00EA7E54"/>
    <w:rsid w:val="00EB0925"/>
    <w:rsid w:val="00EB1483"/>
    <w:rsid w:val="00EB1C1B"/>
    <w:rsid w:val="00EB1F86"/>
    <w:rsid w:val="00EB20C0"/>
    <w:rsid w:val="00EB2AF5"/>
    <w:rsid w:val="00EB3098"/>
    <w:rsid w:val="00EB3626"/>
    <w:rsid w:val="00EB3D75"/>
    <w:rsid w:val="00EB3E8D"/>
    <w:rsid w:val="00EB454E"/>
    <w:rsid w:val="00EB4566"/>
    <w:rsid w:val="00EB493B"/>
    <w:rsid w:val="00EB4E5D"/>
    <w:rsid w:val="00EB4F79"/>
    <w:rsid w:val="00EB564C"/>
    <w:rsid w:val="00EB5AFA"/>
    <w:rsid w:val="00EB62B7"/>
    <w:rsid w:val="00EB6489"/>
    <w:rsid w:val="00EB7699"/>
    <w:rsid w:val="00EC08A9"/>
    <w:rsid w:val="00EC0A52"/>
    <w:rsid w:val="00EC1EA3"/>
    <w:rsid w:val="00EC2608"/>
    <w:rsid w:val="00EC266C"/>
    <w:rsid w:val="00EC3728"/>
    <w:rsid w:val="00EC39EB"/>
    <w:rsid w:val="00EC41DC"/>
    <w:rsid w:val="00EC464F"/>
    <w:rsid w:val="00EC46FB"/>
    <w:rsid w:val="00EC48FA"/>
    <w:rsid w:val="00EC4A25"/>
    <w:rsid w:val="00EC5195"/>
    <w:rsid w:val="00EC5873"/>
    <w:rsid w:val="00EC599A"/>
    <w:rsid w:val="00EC59FC"/>
    <w:rsid w:val="00EC5DC4"/>
    <w:rsid w:val="00EC6834"/>
    <w:rsid w:val="00EC6A06"/>
    <w:rsid w:val="00EC6D05"/>
    <w:rsid w:val="00EC717A"/>
    <w:rsid w:val="00EC7A1A"/>
    <w:rsid w:val="00EC7ABA"/>
    <w:rsid w:val="00ED0538"/>
    <w:rsid w:val="00ED07E4"/>
    <w:rsid w:val="00ED09BF"/>
    <w:rsid w:val="00ED1D93"/>
    <w:rsid w:val="00ED20B1"/>
    <w:rsid w:val="00ED239F"/>
    <w:rsid w:val="00ED43A5"/>
    <w:rsid w:val="00ED4820"/>
    <w:rsid w:val="00ED566E"/>
    <w:rsid w:val="00ED67FF"/>
    <w:rsid w:val="00ED68E1"/>
    <w:rsid w:val="00ED7ECC"/>
    <w:rsid w:val="00EE03F3"/>
    <w:rsid w:val="00EE1512"/>
    <w:rsid w:val="00EE2015"/>
    <w:rsid w:val="00EE217F"/>
    <w:rsid w:val="00EE2367"/>
    <w:rsid w:val="00EE2509"/>
    <w:rsid w:val="00EE2B51"/>
    <w:rsid w:val="00EE4120"/>
    <w:rsid w:val="00EE426A"/>
    <w:rsid w:val="00EE44AD"/>
    <w:rsid w:val="00EE4EA4"/>
    <w:rsid w:val="00EE5483"/>
    <w:rsid w:val="00EE6D0D"/>
    <w:rsid w:val="00EE6D6E"/>
    <w:rsid w:val="00EE78CE"/>
    <w:rsid w:val="00EE7D61"/>
    <w:rsid w:val="00EF0237"/>
    <w:rsid w:val="00EF02A4"/>
    <w:rsid w:val="00EF15BA"/>
    <w:rsid w:val="00EF1E0A"/>
    <w:rsid w:val="00EF2617"/>
    <w:rsid w:val="00EF267F"/>
    <w:rsid w:val="00EF2758"/>
    <w:rsid w:val="00EF2F1F"/>
    <w:rsid w:val="00EF40DF"/>
    <w:rsid w:val="00EF462F"/>
    <w:rsid w:val="00EF4E32"/>
    <w:rsid w:val="00EF5090"/>
    <w:rsid w:val="00EF7671"/>
    <w:rsid w:val="00EF773B"/>
    <w:rsid w:val="00EF78A1"/>
    <w:rsid w:val="00F00C1E"/>
    <w:rsid w:val="00F01F47"/>
    <w:rsid w:val="00F025A2"/>
    <w:rsid w:val="00F02A0B"/>
    <w:rsid w:val="00F02C12"/>
    <w:rsid w:val="00F0310B"/>
    <w:rsid w:val="00F04103"/>
    <w:rsid w:val="00F04C08"/>
    <w:rsid w:val="00F04C45"/>
    <w:rsid w:val="00F04F0E"/>
    <w:rsid w:val="00F0500E"/>
    <w:rsid w:val="00F059C4"/>
    <w:rsid w:val="00F05D71"/>
    <w:rsid w:val="00F0608A"/>
    <w:rsid w:val="00F06F0B"/>
    <w:rsid w:val="00F07388"/>
    <w:rsid w:val="00F07834"/>
    <w:rsid w:val="00F0796F"/>
    <w:rsid w:val="00F07FD6"/>
    <w:rsid w:val="00F1009E"/>
    <w:rsid w:val="00F1031F"/>
    <w:rsid w:val="00F11953"/>
    <w:rsid w:val="00F11D6B"/>
    <w:rsid w:val="00F11DF0"/>
    <w:rsid w:val="00F1208F"/>
    <w:rsid w:val="00F12B8B"/>
    <w:rsid w:val="00F12D4C"/>
    <w:rsid w:val="00F13E8C"/>
    <w:rsid w:val="00F148E6"/>
    <w:rsid w:val="00F152C7"/>
    <w:rsid w:val="00F161D2"/>
    <w:rsid w:val="00F16971"/>
    <w:rsid w:val="00F17066"/>
    <w:rsid w:val="00F2026E"/>
    <w:rsid w:val="00F20620"/>
    <w:rsid w:val="00F20B49"/>
    <w:rsid w:val="00F20C7B"/>
    <w:rsid w:val="00F22078"/>
    <w:rsid w:val="00F2210A"/>
    <w:rsid w:val="00F22286"/>
    <w:rsid w:val="00F22362"/>
    <w:rsid w:val="00F2288F"/>
    <w:rsid w:val="00F22C94"/>
    <w:rsid w:val="00F22D6A"/>
    <w:rsid w:val="00F24379"/>
    <w:rsid w:val="00F24EC7"/>
    <w:rsid w:val="00F25290"/>
    <w:rsid w:val="00F254CC"/>
    <w:rsid w:val="00F2595D"/>
    <w:rsid w:val="00F25B2B"/>
    <w:rsid w:val="00F26047"/>
    <w:rsid w:val="00F2754C"/>
    <w:rsid w:val="00F2783F"/>
    <w:rsid w:val="00F279CE"/>
    <w:rsid w:val="00F27D44"/>
    <w:rsid w:val="00F307D5"/>
    <w:rsid w:val="00F31951"/>
    <w:rsid w:val="00F31BC7"/>
    <w:rsid w:val="00F31CC8"/>
    <w:rsid w:val="00F32043"/>
    <w:rsid w:val="00F32173"/>
    <w:rsid w:val="00F3250E"/>
    <w:rsid w:val="00F3264A"/>
    <w:rsid w:val="00F326D6"/>
    <w:rsid w:val="00F32EE5"/>
    <w:rsid w:val="00F33FC9"/>
    <w:rsid w:val="00F34D44"/>
    <w:rsid w:val="00F34D65"/>
    <w:rsid w:val="00F36F29"/>
    <w:rsid w:val="00F37743"/>
    <w:rsid w:val="00F37E7D"/>
    <w:rsid w:val="00F40310"/>
    <w:rsid w:val="00F41ED1"/>
    <w:rsid w:val="00F42B86"/>
    <w:rsid w:val="00F430F6"/>
    <w:rsid w:val="00F43636"/>
    <w:rsid w:val="00F43EAA"/>
    <w:rsid w:val="00F44FCE"/>
    <w:rsid w:val="00F46259"/>
    <w:rsid w:val="00F46576"/>
    <w:rsid w:val="00F47078"/>
    <w:rsid w:val="00F4731F"/>
    <w:rsid w:val="00F508DC"/>
    <w:rsid w:val="00F514B8"/>
    <w:rsid w:val="00F51A7D"/>
    <w:rsid w:val="00F51F16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7256"/>
    <w:rsid w:val="00F57BF9"/>
    <w:rsid w:val="00F57DB1"/>
    <w:rsid w:val="00F57DC1"/>
    <w:rsid w:val="00F60337"/>
    <w:rsid w:val="00F603BE"/>
    <w:rsid w:val="00F61917"/>
    <w:rsid w:val="00F62456"/>
    <w:rsid w:val="00F62609"/>
    <w:rsid w:val="00F62CB5"/>
    <w:rsid w:val="00F62D28"/>
    <w:rsid w:val="00F62E3D"/>
    <w:rsid w:val="00F64238"/>
    <w:rsid w:val="00F6472E"/>
    <w:rsid w:val="00F6484F"/>
    <w:rsid w:val="00F65098"/>
    <w:rsid w:val="00F650F0"/>
    <w:rsid w:val="00F65136"/>
    <w:rsid w:val="00F653B8"/>
    <w:rsid w:val="00F65A0C"/>
    <w:rsid w:val="00F66673"/>
    <w:rsid w:val="00F66E5B"/>
    <w:rsid w:val="00F6758A"/>
    <w:rsid w:val="00F67AF6"/>
    <w:rsid w:val="00F67FC0"/>
    <w:rsid w:val="00F705E6"/>
    <w:rsid w:val="00F709F5"/>
    <w:rsid w:val="00F70D9C"/>
    <w:rsid w:val="00F7150E"/>
    <w:rsid w:val="00F71B89"/>
    <w:rsid w:val="00F72922"/>
    <w:rsid w:val="00F7353C"/>
    <w:rsid w:val="00F73779"/>
    <w:rsid w:val="00F74FB5"/>
    <w:rsid w:val="00F75201"/>
    <w:rsid w:val="00F753D8"/>
    <w:rsid w:val="00F75B5F"/>
    <w:rsid w:val="00F76050"/>
    <w:rsid w:val="00F766A4"/>
    <w:rsid w:val="00F76F8F"/>
    <w:rsid w:val="00F777E4"/>
    <w:rsid w:val="00F80C4B"/>
    <w:rsid w:val="00F80F72"/>
    <w:rsid w:val="00F81496"/>
    <w:rsid w:val="00F8151C"/>
    <w:rsid w:val="00F81C97"/>
    <w:rsid w:val="00F83135"/>
    <w:rsid w:val="00F83E59"/>
    <w:rsid w:val="00F84092"/>
    <w:rsid w:val="00F8488E"/>
    <w:rsid w:val="00F84AD1"/>
    <w:rsid w:val="00F8529B"/>
    <w:rsid w:val="00F8570F"/>
    <w:rsid w:val="00F8585E"/>
    <w:rsid w:val="00F8639A"/>
    <w:rsid w:val="00F86589"/>
    <w:rsid w:val="00F86BF3"/>
    <w:rsid w:val="00F86CDE"/>
    <w:rsid w:val="00F8741F"/>
    <w:rsid w:val="00F90139"/>
    <w:rsid w:val="00F9019F"/>
    <w:rsid w:val="00F90371"/>
    <w:rsid w:val="00F92197"/>
    <w:rsid w:val="00F923AC"/>
    <w:rsid w:val="00F92E90"/>
    <w:rsid w:val="00F9402E"/>
    <w:rsid w:val="00F941A4"/>
    <w:rsid w:val="00F94745"/>
    <w:rsid w:val="00F9501D"/>
    <w:rsid w:val="00F95700"/>
    <w:rsid w:val="00F95A53"/>
    <w:rsid w:val="00F95B43"/>
    <w:rsid w:val="00F96966"/>
    <w:rsid w:val="00F96CF4"/>
    <w:rsid w:val="00F971CB"/>
    <w:rsid w:val="00F973FA"/>
    <w:rsid w:val="00F97D6E"/>
    <w:rsid w:val="00FA022E"/>
    <w:rsid w:val="00FA0274"/>
    <w:rsid w:val="00FA0A42"/>
    <w:rsid w:val="00FA0D44"/>
    <w:rsid w:val="00FA1245"/>
    <w:rsid w:val="00FA1266"/>
    <w:rsid w:val="00FA1336"/>
    <w:rsid w:val="00FA1C5C"/>
    <w:rsid w:val="00FA1CB3"/>
    <w:rsid w:val="00FA1DC7"/>
    <w:rsid w:val="00FA22EE"/>
    <w:rsid w:val="00FA26C7"/>
    <w:rsid w:val="00FA2EA8"/>
    <w:rsid w:val="00FA3027"/>
    <w:rsid w:val="00FA35E1"/>
    <w:rsid w:val="00FA36B8"/>
    <w:rsid w:val="00FA489E"/>
    <w:rsid w:val="00FA4BA7"/>
    <w:rsid w:val="00FA52BC"/>
    <w:rsid w:val="00FA593C"/>
    <w:rsid w:val="00FA5B5E"/>
    <w:rsid w:val="00FA6453"/>
    <w:rsid w:val="00FA6B50"/>
    <w:rsid w:val="00FA7156"/>
    <w:rsid w:val="00FA7479"/>
    <w:rsid w:val="00FA760F"/>
    <w:rsid w:val="00FA7840"/>
    <w:rsid w:val="00FA7A0F"/>
    <w:rsid w:val="00FB019F"/>
    <w:rsid w:val="00FB0844"/>
    <w:rsid w:val="00FB11CA"/>
    <w:rsid w:val="00FB16A0"/>
    <w:rsid w:val="00FB1950"/>
    <w:rsid w:val="00FB1ACE"/>
    <w:rsid w:val="00FB1C84"/>
    <w:rsid w:val="00FB1FDF"/>
    <w:rsid w:val="00FB23F4"/>
    <w:rsid w:val="00FB3649"/>
    <w:rsid w:val="00FB3AE7"/>
    <w:rsid w:val="00FB3FAE"/>
    <w:rsid w:val="00FB428A"/>
    <w:rsid w:val="00FB4507"/>
    <w:rsid w:val="00FB46CA"/>
    <w:rsid w:val="00FB5C29"/>
    <w:rsid w:val="00FB5DC7"/>
    <w:rsid w:val="00FB61EB"/>
    <w:rsid w:val="00FB69F2"/>
    <w:rsid w:val="00FB72DD"/>
    <w:rsid w:val="00FB76A8"/>
    <w:rsid w:val="00FC07D2"/>
    <w:rsid w:val="00FC0B77"/>
    <w:rsid w:val="00FC114A"/>
    <w:rsid w:val="00FC1192"/>
    <w:rsid w:val="00FC18C5"/>
    <w:rsid w:val="00FC20B6"/>
    <w:rsid w:val="00FC2308"/>
    <w:rsid w:val="00FC2AD3"/>
    <w:rsid w:val="00FC2D74"/>
    <w:rsid w:val="00FC40D1"/>
    <w:rsid w:val="00FC40D3"/>
    <w:rsid w:val="00FC5133"/>
    <w:rsid w:val="00FC5660"/>
    <w:rsid w:val="00FC573E"/>
    <w:rsid w:val="00FC5B5A"/>
    <w:rsid w:val="00FC63B6"/>
    <w:rsid w:val="00FC7138"/>
    <w:rsid w:val="00FC71B3"/>
    <w:rsid w:val="00FC77D8"/>
    <w:rsid w:val="00FD03E5"/>
    <w:rsid w:val="00FD081F"/>
    <w:rsid w:val="00FD0AC7"/>
    <w:rsid w:val="00FD0D12"/>
    <w:rsid w:val="00FD0D53"/>
    <w:rsid w:val="00FD14E5"/>
    <w:rsid w:val="00FD1B9D"/>
    <w:rsid w:val="00FD1F4A"/>
    <w:rsid w:val="00FD1FA7"/>
    <w:rsid w:val="00FD2845"/>
    <w:rsid w:val="00FD2CBF"/>
    <w:rsid w:val="00FD3E22"/>
    <w:rsid w:val="00FD4A60"/>
    <w:rsid w:val="00FD4EDD"/>
    <w:rsid w:val="00FD55F1"/>
    <w:rsid w:val="00FD680B"/>
    <w:rsid w:val="00FD70C5"/>
    <w:rsid w:val="00FD7FDF"/>
    <w:rsid w:val="00FE0CE7"/>
    <w:rsid w:val="00FE0DB2"/>
    <w:rsid w:val="00FE1F4E"/>
    <w:rsid w:val="00FE2463"/>
    <w:rsid w:val="00FE55FB"/>
    <w:rsid w:val="00FE5909"/>
    <w:rsid w:val="00FE6025"/>
    <w:rsid w:val="00FE647C"/>
    <w:rsid w:val="00FE6DC8"/>
    <w:rsid w:val="00FE77A7"/>
    <w:rsid w:val="00FE7F9A"/>
    <w:rsid w:val="00FF0142"/>
    <w:rsid w:val="00FF05DE"/>
    <w:rsid w:val="00FF0BC3"/>
    <w:rsid w:val="00FF0F4F"/>
    <w:rsid w:val="00FF10DD"/>
    <w:rsid w:val="00FF122E"/>
    <w:rsid w:val="00FF1498"/>
    <w:rsid w:val="00FF3055"/>
    <w:rsid w:val="00FF3826"/>
    <w:rsid w:val="00FF3C83"/>
    <w:rsid w:val="00FF3FEE"/>
    <w:rsid w:val="00FF466F"/>
    <w:rsid w:val="00FF4683"/>
    <w:rsid w:val="00FF4750"/>
    <w:rsid w:val="00FF4802"/>
    <w:rsid w:val="00FF4FF4"/>
    <w:rsid w:val="00FF5002"/>
    <w:rsid w:val="00FF587D"/>
    <w:rsid w:val="00FF6A2B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9C3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b050a894608e01957192bee762da122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289065640d099ae3d510746e1ee58d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A22644-88FF-408A-9AB9-44200A0DC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18</Pages>
  <Words>6824</Words>
  <Characters>36925</Characters>
  <Application>Microsoft Office Word</Application>
  <DocSecurity>0</DocSecurity>
  <Lines>307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43662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</cp:lastModifiedBy>
  <cp:revision>29</cp:revision>
  <dcterms:created xsi:type="dcterms:W3CDTF">2024-05-03T18:52:00Z</dcterms:created>
  <dcterms:modified xsi:type="dcterms:W3CDTF">2024-05-10T02:13:00Z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</Properties>
</file>