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AC02F" w14:textId="08B3CB55" w:rsidR="00586845" w:rsidRDefault="00586845" w:rsidP="0058684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A48B7">
        <w:rPr>
          <w:rFonts w:ascii="Arial" w:hAnsi="Arial" w:cs="Arial"/>
          <w:b/>
          <w:bCs/>
          <w:sz w:val="24"/>
        </w:rPr>
        <w:t>3724</w:t>
      </w:r>
    </w:p>
    <w:p w14:paraId="2C0BB852" w14:textId="77777777" w:rsidR="00586845" w:rsidRDefault="00586845" w:rsidP="00586845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58AAF52F" w14:textId="77777777" w:rsidR="00586845" w:rsidRDefault="00586845" w:rsidP="00586845">
      <w:pPr>
        <w:pStyle w:val="3GPPHeader"/>
        <w:spacing w:after="0"/>
      </w:pPr>
    </w:p>
    <w:bookmarkEnd w:id="1"/>
    <w:p w14:paraId="488C90B0" w14:textId="706ECA5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5" w:name="_Hlk135658085"/>
      <w:r w:rsidR="00F35D47">
        <w:rPr>
          <w:sz w:val="22"/>
          <w:szCs w:val="22"/>
        </w:rPr>
        <w:tab/>
      </w:r>
      <w:bookmarkEnd w:id="5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11"/>
    <w:bookmarkEnd w:id="12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3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4" w:name="_Hlk126159513"/>
      <w:r w:rsidRPr="003E3908">
        <w:rPr>
          <w:color w:val="FF0000"/>
          <w:highlight w:val="yellow"/>
        </w:rPr>
        <w:t>Application energy efficiency monitoring</w:t>
      </w:r>
      <w:bookmarkEnd w:id="14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5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 xml:space="preserve">named “EnergyServ”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5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6" w:name="OLE_LINK55"/>
      <w:bookmarkStart w:id="17" w:name="OLE_LINK56"/>
      <w:bookmarkStart w:id="18" w:name="OLE_LINK53"/>
      <w:bookmarkStart w:id="19" w:name="OLE_LINK54"/>
      <w:r w:rsidRPr="005B0B83">
        <w:t>SA1#103</w:t>
      </w:r>
      <w:r w:rsidRPr="005B0B83">
        <w:tab/>
      </w:r>
      <w:bookmarkEnd w:id="16"/>
      <w:bookmarkEnd w:id="17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8"/>
    <w:bookmarkEnd w:id="19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677F1" w14:textId="77777777" w:rsidR="004A3003" w:rsidRDefault="004A3003">
      <w:pPr>
        <w:spacing w:after="0"/>
      </w:pPr>
      <w:r>
        <w:separator/>
      </w:r>
    </w:p>
  </w:endnote>
  <w:endnote w:type="continuationSeparator" w:id="0">
    <w:p w14:paraId="0C623661" w14:textId="77777777" w:rsidR="004A3003" w:rsidRDefault="004A30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E7CF2" w14:textId="77777777" w:rsidR="004A3003" w:rsidRDefault="004A3003">
      <w:pPr>
        <w:spacing w:after="0"/>
      </w:pPr>
      <w:r>
        <w:separator/>
      </w:r>
    </w:p>
  </w:footnote>
  <w:footnote w:type="continuationSeparator" w:id="0">
    <w:p w14:paraId="51420953" w14:textId="77777777" w:rsidR="004A3003" w:rsidRDefault="004A30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A3003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86845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A48B7"/>
    <w:rsid w:val="008D772F"/>
    <w:rsid w:val="008F11EF"/>
    <w:rsid w:val="008F46F1"/>
    <w:rsid w:val="00905EEF"/>
    <w:rsid w:val="009143EF"/>
    <w:rsid w:val="00922F3E"/>
    <w:rsid w:val="009264E8"/>
    <w:rsid w:val="009303E3"/>
    <w:rsid w:val="009349DE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customStyle="1" w:styleId="3GPPHeader">
    <w:name w:val="3GPP_Header"/>
    <w:basedOn w:val="BodyText"/>
    <w:qFormat/>
    <w:rsid w:val="00586845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683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32</cp:revision>
  <cp:lastPrinted>2002-04-23T07:10:00Z</cp:lastPrinted>
  <dcterms:created xsi:type="dcterms:W3CDTF">2023-05-22T10:23:00Z</dcterms:created>
  <dcterms:modified xsi:type="dcterms:W3CDTF">2023-08-07T12:54:00Z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