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B9BDE" w14:textId="26E3306D" w:rsidR="000D6019" w:rsidRDefault="000D6019" w:rsidP="000D60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70966980"/>
      <w:r>
        <w:rPr>
          <w:b/>
          <w:noProof/>
          <w:sz w:val="24"/>
        </w:rPr>
        <w:t>3GPP TSG-RAN WG3 Meeting #118</w:t>
      </w:r>
      <w:r>
        <w:rPr>
          <w:b/>
          <w:i/>
          <w:noProof/>
          <w:sz w:val="28"/>
        </w:rPr>
        <w:tab/>
        <w:t>R3-22</w:t>
      </w:r>
      <w:r w:rsidR="00275DBA">
        <w:rPr>
          <w:b/>
          <w:i/>
          <w:noProof/>
          <w:sz w:val="28"/>
        </w:rPr>
        <w:t>6228</w:t>
      </w:r>
    </w:p>
    <w:p w14:paraId="4DE78E28" w14:textId="77777777" w:rsidR="000D6019" w:rsidRDefault="000D6019" w:rsidP="000D60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14-18 November 2022</w:t>
      </w:r>
    </w:p>
    <w:p w14:paraId="48156F14" w14:textId="77777777" w:rsidR="00E44BED" w:rsidRPr="000665EA" w:rsidRDefault="00E44BED" w:rsidP="00E44BED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</w:p>
    <w:bookmarkEnd w:id="0"/>
    <w:p w14:paraId="79533B9D" w14:textId="6E18ACE1" w:rsidR="00E44BED" w:rsidRDefault="00E44BED" w:rsidP="00E44BED">
      <w:pPr>
        <w:pStyle w:val="a"/>
        <w:rPr>
          <w:lang w:eastAsia="ja-JP"/>
        </w:rPr>
      </w:pPr>
      <w:r>
        <w:t>Agenda Item:</w:t>
      </w:r>
      <w:r>
        <w:tab/>
      </w:r>
      <w:r w:rsidR="00047E97">
        <w:t>9.2.</w:t>
      </w:r>
      <w:r w:rsidR="003925BE">
        <w:t>7</w:t>
      </w:r>
    </w:p>
    <w:p w14:paraId="0922DEB7" w14:textId="7BCFA063" w:rsidR="00E44BED" w:rsidRDefault="00E44BED" w:rsidP="00E44BED">
      <w:pPr>
        <w:pStyle w:val="a"/>
        <w:ind w:left="1985" w:hanging="1985"/>
      </w:pPr>
      <w:r w:rsidDel="001A35DB">
        <w:t>Source:</w:t>
      </w:r>
      <w:r w:rsidDel="001A35DB">
        <w:tab/>
        <w:t>Ericsson</w:t>
      </w:r>
      <w:r w:rsidR="00B9579F">
        <w:t>, Lenovo, ZTE</w:t>
      </w:r>
      <w:r w:rsidR="0071400A">
        <w:t xml:space="preserve">, </w:t>
      </w:r>
      <w:r w:rsidR="0071400A" w:rsidRPr="005673A6">
        <w:rPr>
          <w:noProof/>
        </w:rPr>
        <w:t>Google Inc.</w:t>
      </w:r>
      <w:r w:rsidR="0071400A">
        <w:rPr>
          <w:noProof/>
        </w:rPr>
        <w:t xml:space="preserve">, </w:t>
      </w:r>
      <w:r w:rsidR="0071400A" w:rsidRPr="00610B1A">
        <w:rPr>
          <w:noProof/>
        </w:rPr>
        <w:t>Intel Corporation</w:t>
      </w:r>
    </w:p>
    <w:p w14:paraId="19C6BC85" w14:textId="2E6DEAFB" w:rsidR="00E44BED" w:rsidRPr="00B50379" w:rsidRDefault="00E44BED" w:rsidP="00E44BED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8A46AE">
        <w:t xml:space="preserve">Handling interaction between </w:t>
      </w:r>
      <w:r w:rsidR="00C46398">
        <w:t xml:space="preserve">CPC cancel and </w:t>
      </w:r>
      <w:r w:rsidR="005E2B92">
        <w:t>SN</w:t>
      </w:r>
      <w:r w:rsidR="00C46398">
        <w:t xml:space="preserve"> release</w:t>
      </w:r>
    </w:p>
    <w:p w14:paraId="783AE9F8" w14:textId="77777777" w:rsidR="00E44BED" w:rsidRDefault="00E44BED" w:rsidP="00E44BED">
      <w:pPr>
        <w:pStyle w:val="a"/>
        <w:rPr>
          <w:lang w:eastAsia="ja-JP"/>
        </w:rPr>
      </w:pPr>
      <w:r>
        <w:t>Document for:</w:t>
      </w:r>
      <w:r>
        <w:tab/>
        <w:t>Approval</w:t>
      </w:r>
    </w:p>
    <w:p w14:paraId="72437526" w14:textId="77777777" w:rsidR="00E90E49" w:rsidRPr="009F463A" w:rsidRDefault="00230D18" w:rsidP="00CE0424">
      <w:pPr>
        <w:pStyle w:val="Heading1"/>
        <w:rPr>
          <w:lang w:val="en-US"/>
        </w:rPr>
      </w:pPr>
      <w:r w:rsidRPr="009F463A">
        <w:rPr>
          <w:lang w:val="en-US"/>
        </w:rPr>
        <w:t>1</w:t>
      </w:r>
      <w:r w:rsidRPr="009F463A">
        <w:rPr>
          <w:lang w:val="en-US"/>
        </w:rPr>
        <w:tab/>
      </w:r>
      <w:r w:rsidR="00E90E49" w:rsidRPr="009F463A">
        <w:rPr>
          <w:lang w:val="en-US"/>
        </w:rPr>
        <w:t>Introduction</w:t>
      </w:r>
    </w:p>
    <w:p w14:paraId="5FC384DD" w14:textId="5F3706FD" w:rsidR="00C074AA" w:rsidRPr="00A176D5" w:rsidRDefault="00C074AA" w:rsidP="003237EC">
      <w:pPr>
        <w:rPr>
          <w:bCs/>
        </w:rPr>
      </w:pPr>
      <w:r>
        <w:rPr>
          <w:bCs/>
        </w:rPr>
        <w:t>In Rel-1</w:t>
      </w:r>
      <w:r w:rsidR="004F796D">
        <w:rPr>
          <w:bCs/>
        </w:rPr>
        <w:t>6, CPC has been introduced in case of SN-initiated intra-node</w:t>
      </w:r>
      <w:r w:rsidR="005E3A6B">
        <w:rPr>
          <w:bCs/>
        </w:rPr>
        <w:t xml:space="preserve"> case</w:t>
      </w:r>
      <w:r w:rsidR="004F796D">
        <w:rPr>
          <w:bCs/>
        </w:rPr>
        <w:t>. In Rel-17, the cases of CPC have been extended to SN-initiated inter-node CPC and MN-initiated inter-node CPC. However, how to cancel CPC</w:t>
      </w:r>
      <w:r w:rsidR="00D644DD">
        <w:rPr>
          <w:bCs/>
        </w:rPr>
        <w:t>/CPA</w:t>
      </w:r>
      <w:r w:rsidR="004F796D">
        <w:rPr>
          <w:bCs/>
        </w:rPr>
        <w:t xml:space="preserve"> when SN is released </w:t>
      </w:r>
      <w:r w:rsidR="00AF4717">
        <w:rPr>
          <w:bCs/>
        </w:rPr>
        <w:t>is not captured anywhere in the specification, which may cause different interpretations among vendors.</w:t>
      </w:r>
    </w:p>
    <w:p w14:paraId="5A441BB6" w14:textId="61C19A8D" w:rsidR="00FA34BF" w:rsidRPr="00A176D5" w:rsidRDefault="00FA42BC" w:rsidP="000C2946">
      <w:pPr>
        <w:rPr>
          <w:bCs/>
        </w:rPr>
      </w:pPr>
      <w:r w:rsidRPr="00A176D5">
        <w:rPr>
          <w:bCs/>
        </w:rPr>
        <w:t>In this paper,</w:t>
      </w:r>
      <w:r w:rsidR="00EA7C82" w:rsidRPr="00A176D5">
        <w:rPr>
          <w:bCs/>
        </w:rPr>
        <w:t xml:space="preserve"> we would </w:t>
      </w:r>
      <w:r w:rsidR="006824A2">
        <w:rPr>
          <w:bCs/>
        </w:rPr>
        <w:t>further discuss and</w:t>
      </w:r>
      <w:r w:rsidR="004F796D">
        <w:rPr>
          <w:bCs/>
        </w:rPr>
        <w:t xml:space="preserve"> provide the corresponding </w:t>
      </w:r>
      <w:r w:rsidR="003A3D95">
        <w:rPr>
          <w:bCs/>
        </w:rPr>
        <w:t xml:space="preserve">specification </w:t>
      </w:r>
      <w:r w:rsidR="004F796D">
        <w:rPr>
          <w:bCs/>
        </w:rPr>
        <w:t>changes.</w:t>
      </w:r>
    </w:p>
    <w:p w14:paraId="02C771A7" w14:textId="7305BD6E" w:rsidR="004000E8" w:rsidRPr="00CE0424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55D7DC19" w14:textId="07335587" w:rsidR="004F796D" w:rsidRPr="004F796D" w:rsidRDefault="004F796D" w:rsidP="004F796D">
      <w:pPr>
        <w:rPr>
          <w:bCs/>
        </w:rPr>
      </w:pPr>
      <w:r>
        <w:rPr>
          <w:bCs/>
        </w:rPr>
        <w:t>Considering the interaction between SN release and CPC cancel, there could be various combinations</w:t>
      </w:r>
      <w:r w:rsidRPr="004F796D">
        <w:rPr>
          <w:bCs/>
        </w:rPr>
        <w:t>.</w:t>
      </w:r>
      <w:r>
        <w:rPr>
          <w:bCs/>
        </w:rPr>
        <w:t xml:space="preserve"> Details are given below.</w:t>
      </w:r>
    </w:p>
    <w:p w14:paraId="4A814886" w14:textId="28573690" w:rsidR="003C6BA8" w:rsidRPr="003C6BA8" w:rsidRDefault="001C4D33" w:rsidP="001C4D33">
      <w:pPr>
        <w:rPr>
          <w:b/>
          <w:u w:val="single"/>
        </w:rPr>
      </w:pPr>
      <w:r w:rsidRPr="000F6316">
        <w:rPr>
          <w:b/>
          <w:u w:val="single"/>
        </w:rPr>
        <w:t xml:space="preserve">Case 1: </w:t>
      </w:r>
      <w:r w:rsidR="003C6BA8" w:rsidRPr="003C6BA8">
        <w:rPr>
          <w:b/>
          <w:u w:val="single"/>
        </w:rPr>
        <w:t>MN-initiated CPC followe</w:t>
      </w:r>
      <w:r w:rsidR="003C6BA8" w:rsidRPr="000F6316">
        <w:rPr>
          <w:b/>
          <w:u w:val="single"/>
        </w:rPr>
        <w:t>d</w:t>
      </w:r>
      <w:r w:rsidR="003C6BA8" w:rsidRPr="003C6BA8">
        <w:rPr>
          <w:b/>
          <w:u w:val="single"/>
        </w:rPr>
        <w:t xml:space="preserve"> by an MN-initiated S-SN release</w:t>
      </w:r>
    </w:p>
    <w:p w14:paraId="008DD59D" w14:textId="34D5020A" w:rsidR="00844028" w:rsidRDefault="009A1202" w:rsidP="0099022F">
      <w:pPr>
        <w:rPr>
          <w:rFonts w:ascii="Arial" w:hAnsi="Arial" w:cs="Arial"/>
        </w:rPr>
      </w:pPr>
      <w:r w:rsidRPr="001F0550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6458E47" wp14:editId="287EE169">
                <wp:simplePos x="0" y="0"/>
                <wp:positionH relativeFrom="column">
                  <wp:posOffset>462851</wp:posOffset>
                </wp:positionH>
                <wp:positionV relativeFrom="paragraph">
                  <wp:posOffset>35697</wp:posOffset>
                </wp:positionV>
                <wp:extent cx="5305411" cy="3339457"/>
                <wp:effectExtent l="0" t="0" r="0" b="33020"/>
                <wp:wrapNone/>
                <wp:docPr id="20" name="Group 19">
                  <a:extLst xmlns:a="http://schemas.openxmlformats.org/drawingml/2006/main">
                    <a:ext uri="{FF2B5EF4-FFF2-40B4-BE49-F238E27FC236}">
                      <a16:creationId xmlns:a16="http://schemas.microsoft.com/office/drawing/2014/main" id="{6E6F14F7-4A9A-4A8A-8B60-9F8C3736821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05411" cy="3339457"/>
                          <a:chOff x="0" y="0"/>
                          <a:chExt cx="5305411" cy="3339457"/>
                        </a:xfrm>
                      </wpg:grpSpPr>
                      <wps:wsp>
                        <wps:cNvPr id="2" name="Straight Connector 2">
                          <a:extLst>
                            <a:ext uri="{FF2B5EF4-FFF2-40B4-BE49-F238E27FC236}">
                              <a16:creationId xmlns:a16="http://schemas.microsoft.com/office/drawing/2014/main" id="{1565CE57-EDE7-4297-9DE9-82A0DF3193F0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625726" y="222361"/>
                            <a:ext cx="0" cy="305531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Straight Connector 3">
                          <a:extLst>
                            <a:ext uri="{FF2B5EF4-FFF2-40B4-BE49-F238E27FC236}">
                              <a16:creationId xmlns:a16="http://schemas.microsoft.com/office/drawing/2014/main" id="{865CC0B0-25B9-4C18-899A-8D36EB16B4CE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2096991" y="222361"/>
                            <a:ext cx="0" cy="305531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Straight Connector 4">
                          <a:extLst>
                            <a:ext uri="{FF2B5EF4-FFF2-40B4-BE49-F238E27FC236}">
                              <a16:creationId xmlns:a16="http://schemas.microsoft.com/office/drawing/2014/main" id="{F333DB68-CBAA-44FE-BA63-999F38BB029A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3568255" y="222361"/>
                            <a:ext cx="0" cy="311709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Straight Connector 5">
                          <a:extLst>
                            <a:ext uri="{FF2B5EF4-FFF2-40B4-BE49-F238E27FC236}">
                              <a16:creationId xmlns:a16="http://schemas.microsoft.com/office/drawing/2014/main" id="{E6A7E216-A75D-49DE-86F3-5A7FD1A5C986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5039519" y="222360"/>
                            <a:ext cx="0" cy="311709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TextBox 8">
                          <a:extLst>
                            <a:ext uri="{FF2B5EF4-FFF2-40B4-BE49-F238E27FC236}">
                              <a16:creationId xmlns:a16="http://schemas.microsoft.com/office/drawing/2014/main" id="{D012FE6B-3463-47DC-8BBC-48ED40DC17D1}"/>
                            </a:ext>
                          </a:extLst>
                        </wps:cNvPr>
                        <wps:cNvSpPr txBox="1"/>
                        <wps:spPr>
                          <a:xfrm>
                            <a:off x="464376" y="0"/>
                            <a:ext cx="326390" cy="3606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C87C9C6" w14:textId="77777777" w:rsidR="001F0550" w:rsidRDefault="001F0550" w:rsidP="001F0550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sv-SE"/>
                                </w:rPr>
                                <w:t>UE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7" name="TextBox 9">
                          <a:extLst>
                            <a:ext uri="{FF2B5EF4-FFF2-40B4-BE49-F238E27FC236}">
                              <a16:creationId xmlns:a16="http://schemas.microsoft.com/office/drawing/2014/main" id="{AEE19F1C-6BB4-41EB-AA8D-257D8A13AED3}"/>
                            </a:ext>
                          </a:extLst>
                        </wps:cNvPr>
                        <wps:cNvSpPr txBox="1"/>
                        <wps:spPr>
                          <a:xfrm>
                            <a:off x="1914013" y="0"/>
                            <a:ext cx="374015" cy="3606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0547FFB" w14:textId="77777777" w:rsidR="001F0550" w:rsidRDefault="001F0550" w:rsidP="001F0550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sv-SE"/>
                                </w:rPr>
                                <w:t>MN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8" name="TextBox 10">
                          <a:extLst>
                            <a:ext uri="{FF2B5EF4-FFF2-40B4-BE49-F238E27FC236}">
                              <a16:creationId xmlns:a16="http://schemas.microsoft.com/office/drawing/2014/main" id="{6F4DC374-9D62-45C5-96E0-5006613529AE}"/>
                            </a:ext>
                          </a:extLst>
                        </wps:cNvPr>
                        <wps:cNvSpPr txBox="1"/>
                        <wps:spPr>
                          <a:xfrm>
                            <a:off x="3363649" y="0"/>
                            <a:ext cx="421005" cy="3606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4BE8BDD" w14:textId="77777777" w:rsidR="001F0550" w:rsidRDefault="001F0550" w:rsidP="001F0550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sv-SE"/>
                                </w:rPr>
                                <w:t>S-SN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9" name="TextBox 11">
                          <a:extLst>
                            <a:ext uri="{FF2B5EF4-FFF2-40B4-BE49-F238E27FC236}">
                              <a16:creationId xmlns:a16="http://schemas.microsoft.com/office/drawing/2014/main" id="{517F9127-B685-4D80-8888-2B8B01776AF8}"/>
                            </a:ext>
                          </a:extLst>
                        </wps:cNvPr>
                        <wps:cNvSpPr txBox="1"/>
                        <wps:spPr>
                          <a:xfrm>
                            <a:off x="4813286" y="0"/>
                            <a:ext cx="492125" cy="3606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D08624C" w14:textId="77777777" w:rsidR="001F0550" w:rsidRDefault="001F0550" w:rsidP="001F0550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sv-SE"/>
                                </w:rPr>
                                <w:t>TC-SN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10" name="Straight Arrow Connector 10">
                          <a:extLst>
                            <a:ext uri="{FF2B5EF4-FFF2-40B4-BE49-F238E27FC236}">
                              <a16:creationId xmlns:a16="http://schemas.microsoft.com/office/drawing/2014/main" id="{E9FC11A1-F610-426E-840C-E5BED3A00B20}"/>
                            </a:ext>
                          </a:extLst>
                        </wps:cNvPr>
                        <wps:cNvCnPr/>
                        <wps:spPr>
                          <a:xfrm>
                            <a:off x="2096991" y="506775"/>
                            <a:ext cx="2942529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Straight Arrow Connector 11">
                          <a:extLst>
                            <a:ext uri="{FF2B5EF4-FFF2-40B4-BE49-F238E27FC236}">
                              <a16:creationId xmlns:a16="http://schemas.microsoft.com/office/drawing/2014/main" id="{0FE9EAA4-F6BB-4C68-98FB-90AC20A7830F}"/>
                            </a:ext>
                          </a:extLst>
                        </wps:cNvPr>
                        <wps:cNvCnPr/>
                        <wps:spPr>
                          <a:xfrm flipH="1">
                            <a:off x="2096991" y="713622"/>
                            <a:ext cx="2942529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TextBox 16">
                          <a:extLst>
                            <a:ext uri="{FF2B5EF4-FFF2-40B4-BE49-F238E27FC236}">
                              <a16:creationId xmlns:a16="http://schemas.microsoft.com/office/drawing/2014/main" id="{EBE6079B-887B-446B-A91E-0AD009939C30}"/>
                            </a:ext>
                          </a:extLst>
                        </wps:cNvPr>
                        <wps:cNvSpPr txBox="1"/>
                        <wps:spPr>
                          <a:xfrm>
                            <a:off x="2291997" y="294007"/>
                            <a:ext cx="1137285" cy="3454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5AFBC3F" w14:textId="77777777" w:rsidR="001F0550" w:rsidRDefault="001F0550" w:rsidP="001F0550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 xml:space="preserve">SN Addition 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Request</w:t>
                              </w:r>
                              <w:proofErr w:type="spellEnd"/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13" name="Straight Arrow Connector 13">
                          <a:extLst>
                            <a:ext uri="{FF2B5EF4-FFF2-40B4-BE49-F238E27FC236}">
                              <a16:creationId xmlns:a16="http://schemas.microsoft.com/office/drawing/2014/main" id="{B03B9051-D40A-4D02-8523-00CFB033935C}"/>
                            </a:ext>
                          </a:extLst>
                        </wps:cNvPr>
                        <wps:cNvCnPr/>
                        <wps:spPr>
                          <a:xfrm flipH="1">
                            <a:off x="625726" y="842901"/>
                            <a:ext cx="1471264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Straight Arrow Connector 14">
                          <a:extLst>
                            <a:ext uri="{FF2B5EF4-FFF2-40B4-BE49-F238E27FC236}">
                              <a16:creationId xmlns:a16="http://schemas.microsoft.com/office/drawing/2014/main" id="{8D84B46C-2B58-4C21-8BBC-374EF3156203}"/>
                            </a:ext>
                          </a:extLst>
                        </wps:cNvPr>
                        <wps:cNvCnPr/>
                        <wps:spPr>
                          <a:xfrm>
                            <a:off x="625726" y="1075604"/>
                            <a:ext cx="1471264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Rectangle: Rounded Corners 15">
                          <a:extLst>
                            <a:ext uri="{FF2B5EF4-FFF2-40B4-BE49-F238E27FC236}">
                              <a16:creationId xmlns:a16="http://schemas.microsoft.com/office/drawing/2014/main" id="{A9ECCBC5-70B7-4991-A3CB-8A3A5D96512D}"/>
                            </a:ext>
                          </a:extLst>
                        </wps:cNvPr>
                        <wps:cNvSpPr/>
                        <wps:spPr>
                          <a:xfrm>
                            <a:off x="0" y="1222211"/>
                            <a:ext cx="1251455" cy="446823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1D5B766" w14:textId="77777777" w:rsidR="001F0550" w:rsidRDefault="001F0550" w:rsidP="001F0550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lang w:val="sv-SE"/>
                                </w:rPr>
                                <w:t xml:space="preserve">UE is 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lang w:val="sv-SE"/>
                                </w:rPr>
                                <w:t>configured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lang w:val="sv-SE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lang w:val="sv-SE"/>
                                </w:rPr>
                                <w:t>with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lang w:val="sv-SE"/>
                                </w:rPr>
                                <w:t xml:space="preserve"> CPC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6" name="Straight Arrow Connector 16">
                          <a:extLst>
                            <a:ext uri="{FF2B5EF4-FFF2-40B4-BE49-F238E27FC236}">
                              <a16:creationId xmlns:a16="http://schemas.microsoft.com/office/drawing/2014/main" id="{0FE55285-9A33-4C8B-B387-C99628760455}"/>
                            </a:ext>
                          </a:extLst>
                        </wps:cNvPr>
                        <wps:cNvCnPr/>
                        <wps:spPr>
                          <a:xfrm>
                            <a:off x="2096991" y="1389211"/>
                            <a:ext cx="1490468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TextBox 25">
                          <a:extLst>
                            <a:ext uri="{FF2B5EF4-FFF2-40B4-BE49-F238E27FC236}">
                              <a16:creationId xmlns:a16="http://schemas.microsoft.com/office/drawing/2014/main" id="{C80901CA-51E9-4D9F-BA9C-33F5501B1F30}"/>
                            </a:ext>
                          </a:extLst>
                        </wps:cNvPr>
                        <wps:cNvSpPr txBox="1"/>
                        <wps:spPr>
                          <a:xfrm>
                            <a:off x="2236232" y="1161640"/>
                            <a:ext cx="1098550" cy="3454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EE976DC" w14:textId="77777777" w:rsidR="001F0550" w:rsidRDefault="001F0550" w:rsidP="001F0550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 xml:space="preserve">SN Release 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Request</w:t>
                              </w:r>
                              <w:proofErr w:type="spellEnd"/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18" name="Straight Arrow Connector 18">
                          <a:extLst>
                            <a:ext uri="{FF2B5EF4-FFF2-40B4-BE49-F238E27FC236}">
                              <a16:creationId xmlns:a16="http://schemas.microsoft.com/office/drawing/2014/main" id="{236CF015-F8EF-471C-82C2-9F8419896A67}"/>
                            </a:ext>
                          </a:extLst>
                        </wps:cNvPr>
                        <wps:cNvCnPr/>
                        <wps:spPr>
                          <a:xfrm flipH="1">
                            <a:off x="2096991" y="1633680"/>
                            <a:ext cx="1471264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Straight Arrow Connector 19">
                          <a:extLst>
                            <a:ext uri="{FF2B5EF4-FFF2-40B4-BE49-F238E27FC236}">
                              <a16:creationId xmlns:a16="http://schemas.microsoft.com/office/drawing/2014/main" id="{2C566AFC-15C6-4EC4-AE82-7E519490B102}"/>
                            </a:ext>
                          </a:extLst>
                        </wps:cNvPr>
                        <wps:cNvCnPr/>
                        <wps:spPr>
                          <a:xfrm flipH="1">
                            <a:off x="635620" y="1932033"/>
                            <a:ext cx="1471264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Straight Arrow Connector 21">
                          <a:extLst>
                            <a:ext uri="{FF2B5EF4-FFF2-40B4-BE49-F238E27FC236}">
                              <a16:creationId xmlns:a16="http://schemas.microsoft.com/office/drawing/2014/main" id="{9229F0A9-5EBB-4700-8E01-2F3D077FAB84}"/>
                            </a:ext>
                          </a:extLst>
                        </wps:cNvPr>
                        <wps:cNvCnPr/>
                        <wps:spPr>
                          <a:xfrm>
                            <a:off x="635620" y="2163375"/>
                            <a:ext cx="1471264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TextBox 30">
                          <a:extLst>
                            <a:ext uri="{FF2B5EF4-FFF2-40B4-BE49-F238E27FC236}">
                              <a16:creationId xmlns:a16="http://schemas.microsoft.com/office/drawing/2014/main" id="{6244641F-2D2F-404D-8521-A74D9BD2D05E}"/>
                            </a:ext>
                          </a:extLst>
                        </wps:cNvPr>
                        <wps:cNvSpPr txBox="1"/>
                        <wps:spPr>
                          <a:xfrm>
                            <a:off x="2233266" y="1438136"/>
                            <a:ext cx="2073910" cy="3454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D818F3D" w14:textId="77777777" w:rsidR="001F0550" w:rsidRPr="001F0550" w:rsidRDefault="001F0550" w:rsidP="001F0550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1F0550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SN Release Request Ack (release MR-DC)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3" name="Rectangle: Rounded Corners 23">
                          <a:extLst>
                            <a:ext uri="{FF2B5EF4-FFF2-40B4-BE49-F238E27FC236}">
                              <a16:creationId xmlns:a16="http://schemas.microsoft.com/office/drawing/2014/main" id="{3452F992-A49F-4958-9745-0E49412C5549}"/>
                            </a:ext>
                          </a:extLst>
                        </wps:cNvPr>
                        <wps:cNvSpPr/>
                        <wps:spPr>
                          <a:xfrm>
                            <a:off x="34681" y="2385342"/>
                            <a:ext cx="1251455" cy="356812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E6115A3" w14:textId="77777777" w:rsidR="001F0550" w:rsidRDefault="001F0550" w:rsidP="001F0550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lang w:val="sv-SE"/>
                                </w:rPr>
                                <w:t>No DC, no CPC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" name="Straight Arrow Connector 24">
                          <a:extLst>
                            <a:ext uri="{FF2B5EF4-FFF2-40B4-BE49-F238E27FC236}">
                              <a16:creationId xmlns:a16="http://schemas.microsoft.com/office/drawing/2014/main" id="{BCC91518-A637-4730-9AE6-22ACCC259CE4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2089415" y="2489341"/>
                            <a:ext cx="2950105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TextBox 33">
                          <a:extLst>
                            <a:ext uri="{FF2B5EF4-FFF2-40B4-BE49-F238E27FC236}">
                              <a16:creationId xmlns:a16="http://schemas.microsoft.com/office/drawing/2014/main" id="{980A8101-2689-4AD5-BBCE-9261C30AE2A1}"/>
                            </a:ext>
                          </a:extLst>
                        </wps:cNvPr>
                        <wps:cNvSpPr txBox="1"/>
                        <wps:spPr>
                          <a:xfrm>
                            <a:off x="2844651" y="2296018"/>
                            <a:ext cx="1650365" cy="3454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D87FF6F" w14:textId="77777777" w:rsidR="001F0550" w:rsidRPr="001F0550" w:rsidRDefault="001F0550" w:rsidP="001F0550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1F0550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SN release request (cancel CPC)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6" name="Straight Arrow Connector 26">
                          <a:extLst>
                            <a:ext uri="{FF2B5EF4-FFF2-40B4-BE49-F238E27FC236}">
                              <a16:creationId xmlns:a16="http://schemas.microsoft.com/office/drawing/2014/main" id="{AE0C369A-A28D-488B-BA51-1E32415399C4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>
                            <a:off x="2089415" y="2733810"/>
                            <a:ext cx="2950105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TextBox 35">
                          <a:extLst>
                            <a:ext uri="{FF2B5EF4-FFF2-40B4-BE49-F238E27FC236}">
                              <a16:creationId xmlns:a16="http://schemas.microsoft.com/office/drawing/2014/main" id="{EB3D1D97-8DAB-49E9-875D-6C55B64ED5F9}"/>
                            </a:ext>
                          </a:extLst>
                        </wps:cNvPr>
                        <wps:cNvSpPr txBox="1"/>
                        <wps:spPr>
                          <a:xfrm>
                            <a:off x="2757077" y="2524478"/>
                            <a:ext cx="1842770" cy="3454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55F0A7D" w14:textId="77777777" w:rsidR="001F0550" w:rsidRPr="001F0550" w:rsidRDefault="001F0550" w:rsidP="001F0550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1F0550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SN release request Ack (cancel CPC)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8" name="Rectangle: Rounded Corners 28">
                          <a:extLst>
                            <a:ext uri="{FF2B5EF4-FFF2-40B4-BE49-F238E27FC236}">
                              <a16:creationId xmlns:a16="http://schemas.microsoft.com/office/drawing/2014/main" id="{8EA42502-2D2F-4A1B-BD82-4E4091785782}"/>
                            </a:ext>
                          </a:extLst>
                        </wps:cNvPr>
                        <wps:cNvSpPr/>
                        <wps:spPr>
                          <a:xfrm>
                            <a:off x="1928332" y="2292213"/>
                            <a:ext cx="3329768" cy="602726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9" name="TextBox 36">
                          <a:extLst>
                            <a:ext uri="{FF2B5EF4-FFF2-40B4-BE49-F238E27FC236}">
                              <a16:creationId xmlns:a16="http://schemas.microsoft.com/office/drawing/2014/main" id="{845044DD-327E-4BF0-8D33-8BC2B3B02AF1}"/>
                            </a:ext>
                          </a:extLst>
                        </wps:cNvPr>
                        <wps:cNvSpPr txBox="1"/>
                        <wps:spPr>
                          <a:xfrm>
                            <a:off x="2298965" y="520012"/>
                            <a:ext cx="1329690" cy="3454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A2203A0" w14:textId="77777777" w:rsidR="001F0550" w:rsidRDefault="001F0550" w:rsidP="001F0550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 xml:space="preserve">SN Addition 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Request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 xml:space="preserve"> Ack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30" name="TextBox 37">
                          <a:extLst>
                            <a:ext uri="{FF2B5EF4-FFF2-40B4-BE49-F238E27FC236}">
                              <a16:creationId xmlns:a16="http://schemas.microsoft.com/office/drawing/2014/main" id="{AB178EAB-AD5B-4DE5-961C-2C8199E96205}"/>
                            </a:ext>
                          </a:extLst>
                        </wps:cNvPr>
                        <wps:cNvSpPr txBox="1"/>
                        <wps:spPr>
                          <a:xfrm>
                            <a:off x="696775" y="611954"/>
                            <a:ext cx="1109980" cy="3454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AB92F75" w14:textId="77777777" w:rsidR="001F0550" w:rsidRDefault="001F0550" w:rsidP="001F0550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RRCReconfiguration</w:t>
                              </w:r>
                              <w:proofErr w:type="spellEnd"/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31" name="TextBox 40">
                          <a:extLst>
                            <a:ext uri="{FF2B5EF4-FFF2-40B4-BE49-F238E27FC236}">
                              <a16:creationId xmlns:a16="http://schemas.microsoft.com/office/drawing/2014/main" id="{B007DC87-DABF-4F84-B693-993E3BD3C83E}"/>
                            </a:ext>
                          </a:extLst>
                        </wps:cNvPr>
                        <wps:cNvSpPr txBox="1"/>
                        <wps:spPr>
                          <a:xfrm>
                            <a:off x="685700" y="847744"/>
                            <a:ext cx="1560830" cy="3454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B9A84B5" w14:textId="77777777" w:rsidR="001F0550" w:rsidRDefault="001F0550" w:rsidP="001F0550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RRCReconfigurationComplete</w:t>
                              </w:r>
                              <w:proofErr w:type="spellEnd"/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32" name="TextBox 41">
                          <a:extLst>
                            <a:ext uri="{FF2B5EF4-FFF2-40B4-BE49-F238E27FC236}">
                              <a16:creationId xmlns:a16="http://schemas.microsoft.com/office/drawing/2014/main" id="{E7E56132-5758-4E90-B000-A47D06918D02}"/>
                            </a:ext>
                          </a:extLst>
                        </wps:cNvPr>
                        <wps:cNvSpPr txBox="1"/>
                        <wps:spPr>
                          <a:xfrm>
                            <a:off x="687908" y="1687463"/>
                            <a:ext cx="1109980" cy="3454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7754327" w14:textId="77777777" w:rsidR="001F0550" w:rsidRDefault="001F0550" w:rsidP="001F0550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RRCReconfiguration</w:t>
                              </w:r>
                              <w:proofErr w:type="spellEnd"/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33" name="TextBox 42">
                          <a:extLst>
                            <a:ext uri="{FF2B5EF4-FFF2-40B4-BE49-F238E27FC236}">
                              <a16:creationId xmlns:a16="http://schemas.microsoft.com/office/drawing/2014/main" id="{B6DFE334-44CB-4A2F-AA82-C9EBDD8E6ECE}"/>
                            </a:ext>
                          </a:extLst>
                        </wps:cNvPr>
                        <wps:cNvSpPr txBox="1"/>
                        <wps:spPr>
                          <a:xfrm>
                            <a:off x="670585" y="1963576"/>
                            <a:ext cx="1560830" cy="3454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DB052BC" w14:textId="77777777" w:rsidR="001F0550" w:rsidRDefault="001F0550" w:rsidP="001F0550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RRCReconfigurationComplete</w:t>
                              </w:r>
                              <w:proofErr w:type="spellEnd"/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6458E47" id="Group 19" o:spid="_x0000_s1026" style="position:absolute;margin-left:36.45pt;margin-top:2.8pt;width:417.75pt;height:262.95pt;z-index:251659264" coordsize="53054,3339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">
                <v:line id="Straight Connector 2" o:spid="_x0000_s1027" style="position:absolute;visibility:visible;mso-wrap-style:square" from="6257,2223" to="6257,3277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" strokecolor="#4472c4 [3204]" strokeweight=".5pt">
                  <v:stroke joinstyle="miter"/>
                  <o:lock v:ext="edit" shapetype="f"/>
                </v:line>
                <v:line id="Straight Connector 3" o:spid="_x0000_s1028" style="position:absolute;visibility:visible;mso-wrap-style:square" from="20969,2223" to="20969,3277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" strokecolor="#4472c4 [3204]" strokeweight=".5pt">
                  <v:stroke joinstyle="miter"/>
                  <o:lock v:ext="edit" shapetype="f"/>
                </v:line>
                <v:line id="Straight Connector 4" o:spid="_x0000_s1029" style="position:absolute;visibility:visible;mso-wrap-style:square" from="35682,2223" to="35682,333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" strokecolor="#4472c4 [3204]" strokeweight=".5pt">
                  <v:stroke joinstyle="miter"/>
                  <o:lock v:ext="edit" shapetype="f"/>
                </v:line>
                <v:line id="Straight Connector 5" o:spid="_x0000_s1030" style="position:absolute;visibility:visible;mso-wrap-style:square" from="50395,2223" to="50395,333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" strokecolor="#4472c4 [3204]" strokeweight=".5pt">
                  <v:stroke joinstyle="miter"/>
                  <o:lock v:ext="edit" shapetype="f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8" o:spid="_x0000_s1031" type="#_x0000_t202" style="position:absolute;left:4643;width:3264;height:3606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" filled="f" stroked="f">
                  <v:textbox style="mso-fit-shape-to-text:t">
                    <w:txbxContent>
                      <w:p w14:paraId="3C87C9C6" w14:textId="77777777" w:rsidR="001F0550" w:rsidRDefault="001F0550" w:rsidP="001F0550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4"/>
                            <w:szCs w:val="24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lang w:val="sv-SE"/>
                          </w:rPr>
                          <w:t>UE</w:t>
                        </w:r>
                      </w:p>
                    </w:txbxContent>
                  </v:textbox>
                </v:shape>
                <v:shape id="TextBox 9" o:spid="_x0000_s1032" type="#_x0000_t202" style="position:absolute;left:19140;width:3740;height:3606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" filled="f" stroked="f">
                  <v:textbox style="mso-fit-shape-to-text:t">
                    <w:txbxContent>
                      <w:p w14:paraId="40547FFB" w14:textId="77777777" w:rsidR="001F0550" w:rsidRDefault="001F0550" w:rsidP="001F0550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4"/>
                            <w:szCs w:val="24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lang w:val="sv-SE"/>
                          </w:rPr>
                          <w:t>MN</w:t>
                        </w:r>
                      </w:p>
                    </w:txbxContent>
                  </v:textbox>
                </v:shape>
                <v:shape id="TextBox 10" o:spid="_x0000_s1033" type="#_x0000_t202" style="position:absolute;left:33636;width:4210;height:3606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" filled="f" stroked="f">
                  <v:textbox style="mso-fit-shape-to-text:t">
                    <w:txbxContent>
                      <w:p w14:paraId="04BE8BDD" w14:textId="77777777" w:rsidR="001F0550" w:rsidRDefault="001F0550" w:rsidP="001F0550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4"/>
                            <w:szCs w:val="24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lang w:val="sv-SE"/>
                          </w:rPr>
                          <w:t>S-SN</w:t>
                        </w:r>
                      </w:p>
                    </w:txbxContent>
                  </v:textbox>
                </v:shape>
                <v:shape id="TextBox 11" o:spid="_x0000_s1034" type="#_x0000_t202" style="position:absolute;left:48132;width:4922;height:3606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" filled="f" stroked="f">
                  <v:textbox style="mso-fit-shape-to-text:t">
                    <w:txbxContent>
                      <w:p w14:paraId="1D08624C" w14:textId="77777777" w:rsidR="001F0550" w:rsidRDefault="001F0550" w:rsidP="001F0550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4"/>
                            <w:szCs w:val="24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lang w:val="sv-SE"/>
                          </w:rPr>
                          <w:t>TC-SN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0" o:spid="_x0000_s1035" type="#_x0000_t32" style="position:absolute;left:20969;top:5067;width:29426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" strokecolor="#4472c4 [3204]" strokeweight=".5pt">
                  <v:stroke endarrow="block" joinstyle="miter"/>
                </v:shape>
                <v:shape id="Straight Arrow Connector 11" o:spid="_x0000_s1036" type="#_x0000_t32" style="position:absolute;left:20969;top:7136;width:29426;height: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" strokecolor="#4472c4 [3204]" strokeweight=".5pt">
                  <v:stroke endarrow="block" joinstyle="miter"/>
                </v:shape>
                <v:shape id="TextBox 16" o:spid="_x0000_s1037" type="#_x0000_t202" style="position:absolute;left:22919;top:2940;width:11373;height:345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" filled="f" stroked="f">
                  <v:textbox style="mso-fit-shape-to-text:t">
                    <w:txbxContent>
                      <w:p w14:paraId="65AFBC3F" w14:textId="77777777" w:rsidR="001F0550" w:rsidRDefault="001F0550" w:rsidP="001F0550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 xml:space="preserve">SN Addition 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>Request</w:t>
                        </w:r>
                        <w:proofErr w:type="spellEnd"/>
                      </w:p>
                    </w:txbxContent>
                  </v:textbox>
                </v:shape>
                <v:shape id="Straight Arrow Connector 13" o:spid="_x0000_s1038" type="#_x0000_t32" style="position:absolute;left:6257;top:8429;width:14712;height: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" strokecolor="#4472c4 [3204]" strokeweight=".5pt">
                  <v:stroke endarrow="block" joinstyle="miter"/>
                </v:shape>
                <v:shape id="Straight Arrow Connector 14" o:spid="_x0000_s1039" type="#_x0000_t32" style="position:absolute;left:6257;top:10756;width:14712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" strokecolor="#4472c4 [3204]" strokeweight=".5pt">
                  <v:stroke endarrow="block" joinstyle="miter"/>
                </v:shape>
                <v:roundrect id="Rectangle: Rounded Corners 15" o:spid="_x0000_s1040" style="position:absolute;top:12222;width:12514;height:4468;visibility:visible;mso-wrap-style:square;v-text-anchor:middle" arcsize="10923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" fillcolor="#4472c4 [3204]" strokecolor="#1f3763 [1604]" strokeweight="1pt">
                  <v:stroke joinstyle="miter"/>
                  <v:textbox>
                    <w:txbxContent>
                      <w:p w14:paraId="21D5B766" w14:textId="77777777" w:rsidR="001F0550" w:rsidRDefault="001F0550" w:rsidP="001F0550">
                        <w:pPr>
                          <w:jc w:val="center"/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24"/>
                            <w:szCs w:val="24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lang w:val="sv-SE"/>
                          </w:rPr>
                          <w:t xml:space="preserve">UE is 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lang w:val="sv-SE"/>
                          </w:rPr>
                          <w:t>configured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lang w:val="sv-SE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lang w:val="sv-SE"/>
                          </w:rPr>
                          <w:t>with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lang w:val="sv-SE"/>
                          </w:rPr>
                          <w:t xml:space="preserve"> CPC</w:t>
                        </w:r>
                      </w:p>
                    </w:txbxContent>
                  </v:textbox>
                </v:roundrect>
                <v:shape id="Straight Arrow Connector 16" o:spid="_x0000_s1041" type="#_x0000_t32" style="position:absolute;left:20969;top:13892;width:14905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" strokecolor="#4472c4 [3204]" strokeweight=".5pt">
                  <v:stroke endarrow="block" joinstyle="miter"/>
                </v:shape>
                <v:shape id="TextBox 25" o:spid="_x0000_s1042" type="#_x0000_t202" style="position:absolute;left:22362;top:11616;width:10985;height:345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" filled="f" stroked="f">
                  <v:textbox style="mso-fit-shape-to-text:t">
                    <w:txbxContent>
                      <w:p w14:paraId="1EE976DC" w14:textId="77777777" w:rsidR="001F0550" w:rsidRDefault="001F0550" w:rsidP="001F0550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 xml:space="preserve">SN Release 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>Request</w:t>
                        </w:r>
                        <w:proofErr w:type="spellEnd"/>
                      </w:p>
                    </w:txbxContent>
                  </v:textbox>
                </v:shape>
                <v:shape id="Straight Arrow Connector 18" o:spid="_x0000_s1043" type="#_x0000_t32" style="position:absolute;left:20969;top:16336;width:14713;height: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" strokecolor="#4472c4 [3204]" strokeweight=".5pt">
                  <v:stroke endarrow="block" joinstyle="miter"/>
                </v:shape>
                <v:shape id="Straight Arrow Connector 19" o:spid="_x0000_s1044" type="#_x0000_t32" style="position:absolute;left:6356;top:19320;width:14712;height: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" strokecolor="#4472c4 [3204]" strokeweight=".5pt">
                  <v:stroke endarrow="block" joinstyle="miter"/>
                </v:shape>
                <v:shape id="Straight Arrow Connector 21" o:spid="_x0000_s1045" type="#_x0000_t32" style="position:absolute;left:6356;top:21633;width:14712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" strokecolor="#4472c4 [3204]" strokeweight=".5pt">
                  <v:stroke endarrow="block" joinstyle="miter"/>
                </v:shape>
                <v:shape id="TextBox 30" o:spid="_x0000_s1046" type="#_x0000_t202" style="position:absolute;left:22332;top:14381;width:20739;height:345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" filled="f" stroked="f">
                  <v:textbox style="mso-fit-shape-to-text:t">
                    <w:txbxContent>
                      <w:p w14:paraId="7D818F3D" w14:textId="77777777" w:rsidR="001F0550" w:rsidRPr="001F0550" w:rsidRDefault="001F0550" w:rsidP="001F0550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r w:rsidRPr="001F0550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SN Release Request Ack (release MR-DC)</w:t>
                        </w:r>
                      </w:p>
                    </w:txbxContent>
                  </v:textbox>
                </v:shape>
                <v:roundrect id="Rectangle: Rounded Corners 23" o:spid="_x0000_s1047" style="position:absolute;left:346;top:23853;width:12515;height:3568;visibility:visible;mso-wrap-style:square;v-text-anchor:middle" arcsize="10923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" fillcolor="#4472c4 [3204]" strokecolor="#1f3763 [1604]" strokeweight="1pt">
                  <v:stroke joinstyle="miter"/>
                  <v:textbox>
                    <w:txbxContent>
                      <w:p w14:paraId="6E6115A3" w14:textId="77777777" w:rsidR="001F0550" w:rsidRDefault="001F0550" w:rsidP="001F0550">
                        <w:pPr>
                          <w:jc w:val="center"/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24"/>
                            <w:szCs w:val="24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lang w:val="sv-SE"/>
                          </w:rPr>
                          <w:t>No DC, no CPC</w:t>
                        </w:r>
                      </w:p>
                    </w:txbxContent>
                  </v:textbox>
                </v:roundrect>
                <v:shape id="Straight Arrow Connector 24" o:spid="_x0000_s1048" type="#_x0000_t32" style="position:absolute;left:20894;top:24893;width:29501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" strokecolor="#4472c4 [3204]" strokeweight=".5pt">
                  <v:stroke endarrow="block" joinstyle="miter"/>
                  <o:lock v:ext="edit" shapetype="f"/>
                </v:shape>
                <v:shape id="TextBox 33" o:spid="_x0000_s1049" type="#_x0000_t202" style="position:absolute;left:28446;top:22960;width:16504;height:345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" filled="f" stroked="f">
                  <v:textbox style="mso-fit-shape-to-text:t">
                    <w:txbxContent>
                      <w:p w14:paraId="1D87FF6F" w14:textId="77777777" w:rsidR="001F0550" w:rsidRPr="001F0550" w:rsidRDefault="001F0550" w:rsidP="001F0550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r w:rsidRPr="001F0550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SN release request (cancel CPC)</w:t>
                        </w:r>
                      </w:p>
                    </w:txbxContent>
                  </v:textbox>
                </v:shape>
                <v:shape id="Straight Arrow Connector 26" o:spid="_x0000_s1050" type="#_x0000_t32" style="position:absolute;left:20894;top:27338;width:29501;height: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" strokecolor="#4472c4 [3204]" strokeweight=".5pt">
                  <v:stroke endarrow="block" joinstyle="miter"/>
                  <o:lock v:ext="edit" shapetype="f"/>
                </v:shape>
                <v:shape id="TextBox 35" o:spid="_x0000_s1051" type="#_x0000_t202" style="position:absolute;left:27570;top:25244;width:18428;height:3455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" filled="f" stroked="f">
                  <v:textbox style="mso-fit-shape-to-text:t">
                    <w:txbxContent>
                      <w:p w14:paraId="055F0A7D" w14:textId="77777777" w:rsidR="001F0550" w:rsidRPr="001F0550" w:rsidRDefault="001F0550" w:rsidP="001F0550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r w:rsidRPr="001F0550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SN release request Ack (cancel CPC)</w:t>
                        </w:r>
                      </w:p>
                    </w:txbxContent>
                  </v:textbox>
                </v:shape>
                <v:roundrect id="Rectangle: Rounded Corners 28" o:spid="_x0000_s1052" style="position:absolute;left:19283;top:22922;width:33298;height:6027;visibility:visible;mso-wrap-style:square;v-text-anchor:middle" arcsize="10923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" filled="f" strokecolor="red" strokeweight="1pt">
                  <v:stroke joinstyle="miter"/>
                </v:roundrect>
                <v:shape id="TextBox 36" o:spid="_x0000_s1053" type="#_x0000_t202" style="position:absolute;left:22989;top:5200;width:13297;height:345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" filled="f" stroked="f">
                  <v:textbox style="mso-fit-shape-to-text:t">
                    <w:txbxContent>
                      <w:p w14:paraId="2A2203A0" w14:textId="77777777" w:rsidR="001F0550" w:rsidRDefault="001F0550" w:rsidP="001F0550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 xml:space="preserve">SN Addition 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>Request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 xml:space="preserve"> Ack</w:t>
                        </w:r>
                      </w:p>
                    </w:txbxContent>
                  </v:textbox>
                </v:shape>
                <v:shape id="TextBox 37" o:spid="_x0000_s1054" type="#_x0000_t202" style="position:absolute;left:6967;top:6119;width:11100;height:345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" filled="f" stroked="f">
                  <v:textbox style="mso-fit-shape-to-text:t">
                    <w:txbxContent>
                      <w:p w14:paraId="5AB92F75" w14:textId="77777777" w:rsidR="001F0550" w:rsidRDefault="001F0550" w:rsidP="001F0550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>RRCReconfiguration</w:t>
                        </w:r>
                        <w:proofErr w:type="spellEnd"/>
                      </w:p>
                    </w:txbxContent>
                  </v:textbox>
                </v:shape>
                <v:shape id="TextBox 40" o:spid="_x0000_s1055" type="#_x0000_t202" style="position:absolute;left:6857;top:8477;width:15608;height:345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" filled="f" stroked="f">
                  <v:textbox style="mso-fit-shape-to-text:t">
                    <w:txbxContent>
                      <w:p w14:paraId="7B9A84B5" w14:textId="77777777" w:rsidR="001F0550" w:rsidRDefault="001F0550" w:rsidP="001F0550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>RRCReconfigurationComplete</w:t>
                        </w:r>
                        <w:proofErr w:type="spellEnd"/>
                      </w:p>
                    </w:txbxContent>
                  </v:textbox>
                </v:shape>
                <v:shape id="TextBox 41" o:spid="_x0000_s1056" type="#_x0000_t202" style="position:absolute;left:6879;top:16874;width:11099;height:3455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" filled="f" stroked="f">
                  <v:textbox style="mso-fit-shape-to-text:t">
                    <w:txbxContent>
                      <w:p w14:paraId="07754327" w14:textId="77777777" w:rsidR="001F0550" w:rsidRDefault="001F0550" w:rsidP="001F0550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>RRCReconfiguration</w:t>
                        </w:r>
                        <w:proofErr w:type="spellEnd"/>
                      </w:p>
                    </w:txbxContent>
                  </v:textbox>
                </v:shape>
                <v:shape id="TextBox 42" o:spid="_x0000_s1057" type="#_x0000_t202" style="position:absolute;left:6705;top:19635;width:15609;height:3455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" filled="f" stroked="f">
                  <v:textbox style="mso-fit-shape-to-text:t">
                    <w:txbxContent>
                      <w:p w14:paraId="1DB052BC" w14:textId="77777777" w:rsidR="001F0550" w:rsidRDefault="001F0550" w:rsidP="001F0550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>RRCReconfigurationComplete</w:t>
                        </w:r>
                        <w:proofErr w:type="spellEnd"/>
                      </w:p>
                    </w:txbxContent>
                  </v:textbox>
                </v:shape>
              </v:group>
            </w:pict>
          </mc:Fallback>
        </mc:AlternateContent>
      </w:r>
    </w:p>
    <w:p w14:paraId="66E4D4E2" w14:textId="73C7D8EF" w:rsidR="00844028" w:rsidRDefault="00844028" w:rsidP="0099022F">
      <w:pPr>
        <w:rPr>
          <w:rFonts w:ascii="Arial" w:hAnsi="Arial" w:cs="Arial"/>
        </w:rPr>
      </w:pPr>
    </w:p>
    <w:p w14:paraId="54DA4C2C" w14:textId="55A91DDB" w:rsidR="00844028" w:rsidRDefault="00844028" w:rsidP="0099022F">
      <w:pPr>
        <w:rPr>
          <w:rFonts w:ascii="Arial" w:hAnsi="Arial" w:cs="Arial"/>
        </w:rPr>
      </w:pPr>
    </w:p>
    <w:p w14:paraId="53EB4DA6" w14:textId="723B9FAB" w:rsidR="00844028" w:rsidRDefault="00844028" w:rsidP="0099022F">
      <w:pPr>
        <w:rPr>
          <w:rFonts w:ascii="Arial" w:hAnsi="Arial" w:cs="Arial"/>
        </w:rPr>
      </w:pPr>
    </w:p>
    <w:p w14:paraId="74695276" w14:textId="078D7613" w:rsidR="00844028" w:rsidRDefault="00844028" w:rsidP="0099022F">
      <w:pPr>
        <w:rPr>
          <w:rFonts w:ascii="Arial" w:hAnsi="Arial" w:cs="Arial"/>
        </w:rPr>
      </w:pPr>
    </w:p>
    <w:p w14:paraId="58F77E75" w14:textId="29BB3A41" w:rsidR="00844028" w:rsidRDefault="00844028" w:rsidP="009A1202">
      <w:pPr>
        <w:jc w:val="center"/>
        <w:rPr>
          <w:rFonts w:ascii="Arial" w:hAnsi="Arial" w:cs="Arial"/>
        </w:rPr>
      </w:pPr>
    </w:p>
    <w:p w14:paraId="0EB68ABC" w14:textId="0BF50DD7" w:rsidR="00844028" w:rsidRDefault="00844028" w:rsidP="0099022F">
      <w:pPr>
        <w:rPr>
          <w:rFonts w:ascii="Arial" w:hAnsi="Arial" w:cs="Arial"/>
        </w:rPr>
      </w:pPr>
    </w:p>
    <w:p w14:paraId="5320A5C7" w14:textId="2684B7BC" w:rsidR="00844028" w:rsidRDefault="00844028" w:rsidP="0099022F">
      <w:pPr>
        <w:rPr>
          <w:rFonts w:ascii="Arial" w:hAnsi="Arial" w:cs="Arial"/>
        </w:rPr>
      </w:pPr>
    </w:p>
    <w:p w14:paraId="4C89651D" w14:textId="4DF8DDC1" w:rsidR="00844028" w:rsidRDefault="00844028" w:rsidP="0099022F">
      <w:pPr>
        <w:rPr>
          <w:rFonts w:ascii="Arial" w:hAnsi="Arial" w:cs="Arial"/>
        </w:rPr>
      </w:pPr>
    </w:p>
    <w:p w14:paraId="5F60153F" w14:textId="041BED74" w:rsidR="00844028" w:rsidRDefault="00844028" w:rsidP="0099022F">
      <w:pPr>
        <w:rPr>
          <w:rFonts w:ascii="Arial" w:hAnsi="Arial" w:cs="Arial"/>
        </w:rPr>
      </w:pPr>
    </w:p>
    <w:p w14:paraId="3E712D45" w14:textId="16E27767" w:rsidR="00844028" w:rsidRDefault="00844028" w:rsidP="0099022F">
      <w:pPr>
        <w:rPr>
          <w:rFonts w:ascii="Arial" w:hAnsi="Arial" w:cs="Arial"/>
        </w:rPr>
      </w:pPr>
    </w:p>
    <w:p w14:paraId="090B5AE6" w14:textId="13AAF10A" w:rsidR="00844028" w:rsidRDefault="00844028" w:rsidP="0099022F">
      <w:pPr>
        <w:rPr>
          <w:rFonts w:ascii="Arial" w:hAnsi="Arial" w:cs="Arial"/>
        </w:rPr>
      </w:pPr>
    </w:p>
    <w:p w14:paraId="65BD0FAE" w14:textId="6ADA77D2" w:rsidR="00844028" w:rsidRDefault="00844028" w:rsidP="00C074AA">
      <w:pPr>
        <w:ind w:left="720"/>
        <w:rPr>
          <w:bCs/>
        </w:rPr>
      </w:pPr>
    </w:p>
    <w:p w14:paraId="5A33B284" w14:textId="581B4EAE" w:rsidR="001F0550" w:rsidRDefault="002440AA" w:rsidP="002440AA">
      <w:pPr>
        <w:ind w:left="720"/>
        <w:jc w:val="center"/>
        <w:rPr>
          <w:bCs/>
        </w:rPr>
      </w:pPr>
      <w:r>
        <w:rPr>
          <w:bCs/>
        </w:rPr>
        <w:t xml:space="preserve">Figure 1. Example </w:t>
      </w:r>
      <w:proofErr w:type="spellStart"/>
      <w:r>
        <w:rPr>
          <w:bCs/>
        </w:rPr>
        <w:t>signaling</w:t>
      </w:r>
      <w:proofErr w:type="spellEnd"/>
      <w:r>
        <w:rPr>
          <w:bCs/>
        </w:rPr>
        <w:t xml:space="preserve"> for MN-initiated CPC followed by an MN-initiated S-SN release</w:t>
      </w:r>
    </w:p>
    <w:p w14:paraId="4A097EE2" w14:textId="79AF92BB" w:rsidR="006077E4" w:rsidRPr="006077E4" w:rsidRDefault="009A1202" w:rsidP="006077E4">
      <w:pPr>
        <w:rPr>
          <w:bCs/>
        </w:rPr>
      </w:pPr>
      <w:r w:rsidRPr="006077E4">
        <w:rPr>
          <w:bCs/>
        </w:rPr>
        <w:t xml:space="preserve">In the above figure, it shows that </w:t>
      </w:r>
      <w:r w:rsidR="006077E4" w:rsidRPr="006077E4">
        <w:rPr>
          <w:bCs/>
        </w:rPr>
        <w:t xml:space="preserve">MN generates an </w:t>
      </w:r>
      <w:proofErr w:type="spellStart"/>
      <w:r w:rsidR="006077E4" w:rsidRPr="006077E4">
        <w:rPr>
          <w:bCs/>
        </w:rPr>
        <w:t>RRCReconfiguration</w:t>
      </w:r>
      <w:proofErr w:type="spellEnd"/>
      <w:r w:rsidR="006077E4" w:rsidRPr="006077E4">
        <w:rPr>
          <w:bCs/>
        </w:rPr>
        <w:t xml:space="preserve">* per </w:t>
      </w:r>
      <w:proofErr w:type="spellStart"/>
      <w:r w:rsidR="006077E4" w:rsidRPr="006077E4">
        <w:rPr>
          <w:bCs/>
        </w:rPr>
        <w:t>PSCell</w:t>
      </w:r>
      <w:proofErr w:type="spellEnd"/>
      <w:r w:rsidR="006077E4" w:rsidRPr="006077E4">
        <w:rPr>
          <w:bCs/>
        </w:rPr>
        <w:t xml:space="preserve"> target candidate and determines MCG </w:t>
      </w:r>
      <w:proofErr w:type="spellStart"/>
      <w:r w:rsidR="006077E4" w:rsidRPr="006077E4">
        <w:rPr>
          <w:bCs/>
        </w:rPr>
        <w:t>MeasConfig</w:t>
      </w:r>
      <w:proofErr w:type="spellEnd"/>
      <w:r w:rsidR="006077E4" w:rsidRPr="006077E4">
        <w:rPr>
          <w:bCs/>
        </w:rPr>
        <w:t xml:space="preserve"> for CPC and mapped conditi</w:t>
      </w:r>
      <w:r w:rsidR="006077E4">
        <w:rPr>
          <w:bCs/>
        </w:rPr>
        <w:t xml:space="preserve">ons. UE is successfully configured with CPC, however MN may decide to release MR-DC, i.e., release the S-SN, before CPC is executed. In that case, MN should cancel CPC to the target candidate SN as well. From procedure point of view, </w:t>
      </w:r>
      <w:r w:rsidR="008B3710">
        <w:rPr>
          <w:bCs/>
        </w:rPr>
        <w:t>u</w:t>
      </w:r>
      <w:r w:rsidR="006077E4" w:rsidRPr="006077E4">
        <w:rPr>
          <w:bCs/>
        </w:rPr>
        <w:t xml:space="preserve">pon reception of an </w:t>
      </w:r>
      <w:r w:rsidR="006077E4" w:rsidRPr="00124A27">
        <w:rPr>
          <w:bCs/>
        </w:rPr>
        <w:t>SN Release Request ACK from</w:t>
      </w:r>
      <w:r w:rsidR="006077E4" w:rsidRPr="006077E4">
        <w:rPr>
          <w:bCs/>
        </w:rPr>
        <w:t xml:space="preserve"> the S-SN</w:t>
      </w:r>
      <w:r w:rsidR="00124A27">
        <w:rPr>
          <w:bCs/>
        </w:rPr>
        <w:t>,</w:t>
      </w:r>
      <w:r w:rsidR="006077E4">
        <w:rPr>
          <w:bCs/>
        </w:rPr>
        <w:t xml:space="preserve"> </w:t>
      </w:r>
      <w:r w:rsidR="006077E4" w:rsidRPr="006077E4">
        <w:rPr>
          <w:bCs/>
        </w:rPr>
        <w:t xml:space="preserve">the MN </w:t>
      </w:r>
      <w:r w:rsidR="0091248A">
        <w:rPr>
          <w:bCs/>
        </w:rPr>
        <w:t>c</w:t>
      </w:r>
      <w:r w:rsidR="006077E4" w:rsidRPr="006077E4">
        <w:rPr>
          <w:bCs/>
        </w:rPr>
        <w:t>ancels CPC with target candidate SN(s) if CPC is configured</w:t>
      </w:r>
      <w:r w:rsidR="00543CDF">
        <w:rPr>
          <w:bCs/>
        </w:rPr>
        <w:t>.</w:t>
      </w:r>
    </w:p>
    <w:p w14:paraId="40EF3B2D" w14:textId="77777777" w:rsidR="001F0550" w:rsidRPr="00C074AA" w:rsidRDefault="001F0550" w:rsidP="00C074AA">
      <w:pPr>
        <w:ind w:left="720"/>
        <w:rPr>
          <w:bCs/>
        </w:rPr>
      </w:pPr>
    </w:p>
    <w:p w14:paraId="7E03EE5D" w14:textId="673AFC91" w:rsidR="00844028" w:rsidRPr="000F6316" w:rsidRDefault="00417AB7" w:rsidP="00417AB7">
      <w:pPr>
        <w:rPr>
          <w:b/>
          <w:u w:val="single"/>
        </w:rPr>
      </w:pPr>
      <w:r w:rsidRPr="000F6316">
        <w:rPr>
          <w:b/>
          <w:u w:val="single"/>
        </w:rPr>
        <w:lastRenderedPageBreak/>
        <w:t xml:space="preserve">Case 2: </w:t>
      </w:r>
      <w:r w:rsidR="00844028" w:rsidRPr="00844028">
        <w:rPr>
          <w:b/>
          <w:u w:val="single"/>
        </w:rPr>
        <w:t>SN-initiated CPC followed by an MN-initiated S-SN release</w:t>
      </w:r>
    </w:p>
    <w:p w14:paraId="6E82D0B7" w14:textId="54CAB0FB" w:rsidR="00543CDF" w:rsidRDefault="00543CDF" w:rsidP="00417AB7">
      <w:pPr>
        <w:rPr>
          <w:bCs/>
          <w:u w:val="single"/>
        </w:rPr>
      </w:pPr>
      <w:r w:rsidRPr="00543CDF">
        <w:rPr>
          <w:bCs/>
          <w:noProof/>
          <w:u w:val="single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EF4661F" wp14:editId="00FEA468">
                <wp:simplePos x="0" y="0"/>
                <wp:positionH relativeFrom="column">
                  <wp:posOffset>0</wp:posOffset>
                </wp:positionH>
                <wp:positionV relativeFrom="paragraph">
                  <wp:posOffset>1270</wp:posOffset>
                </wp:positionV>
                <wp:extent cx="6069670" cy="4274451"/>
                <wp:effectExtent l="0" t="0" r="26670" b="31115"/>
                <wp:wrapNone/>
                <wp:docPr id="148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69670" cy="4274451"/>
                          <a:chOff x="0" y="0"/>
                          <a:chExt cx="7277219" cy="5312537"/>
                        </a:xfrm>
                      </wpg:grpSpPr>
                      <wpg:grpSp>
                        <wpg:cNvPr id="149" name="Group 149"/>
                        <wpg:cNvGrpSpPr/>
                        <wpg:grpSpPr>
                          <a:xfrm>
                            <a:off x="0" y="0"/>
                            <a:ext cx="7277219" cy="5312537"/>
                            <a:chOff x="0" y="0"/>
                            <a:chExt cx="7277219" cy="5312537"/>
                          </a:xfrm>
                        </wpg:grpSpPr>
                        <wps:wsp>
                          <wps:cNvPr id="150" name="Straight Connector 150"/>
                          <wps:cNvCnPr/>
                          <wps:spPr>
                            <a:xfrm>
                              <a:off x="897353" y="276897"/>
                              <a:ext cx="0" cy="503564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1" name="Straight Connector 151"/>
                          <wps:cNvCnPr/>
                          <wps:spPr>
                            <a:xfrm>
                              <a:off x="2923629" y="276897"/>
                              <a:ext cx="0" cy="503564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2" name="Straight Connector 152"/>
                          <wps:cNvCnPr/>
                          <wps:spPr>
                            <a:xfrm>
                              <a:off x="4949905" y="276897"/>
                              <a:ext cx="0" cy="503564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3" name="Straight Connector 153"/>
                          <wps:cNvCnPr/>
                          <wps:spPr>
                            <a:xfrm>
                              <a:off x="6976181" y="276897"/>
                              <a:ext cx="0" cy="503564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4" name="TextBox 8"/>
                          <wps:cNvSpPr txBox="1"/>
                          <wps:spPr>
                            <a:xfrm>
                              <a:off x="675138" y="0"/>
                              <a:ext cx="374575" cy="42933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DEF1DA3" w14:textId="77777777" w:rsidR="00543CDF" w:rsidRDefault="00543CDF" w:rsidP="00543CDF">
                                <w:pP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55" name="TextBox 9"/>
                          <wps:cNvSpPr txBox="1"/>
                          <wps:spPr>
                            <a:xfrm>
                              <a:off x="2671647" y="0"/>
                              <a:ext cx="425585" cy="42933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950E2C9" w14:textId="77777777" w:rsidR="00543CDF" w:rsidRDefault="00543CDF" w:rsidP="00543CDF">
                                <w:pP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  <w:t>MN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56" name="TextBox 10"/>
                          <wps:cNvSpPr txBox="1"/>
                          <wps:spPr>
                            <a:xfrm>
                              <a:off x="4668156" y="0"/>
                              <a:ext cx="475833" cy="42933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F191A6C" w14:textId="77777777" w:rsidR="00543CDF" w:rsidRDefault="00543CDF" w:rsidP="00543CDF">
                                <w:pP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  <w:t>S-SN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57" name="TextBox 11"/>
                          <wps:cNvSpPr txBox="1"/>
                          <wps:spPr>
                            <a:xfrm>
                              <a:off x="6664664" y="0"/>
                              <a:ext cx="552727" cy="42933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117A688" w14:textId="77777777" w:rsidR="00543CDF" w:rsidRDefault="00543CDF" w:rsidP="00543CDF">
                                <w:pP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  <w:t>TC-SN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58" name="Straight Arrow Connector 158"/>
                          <wps:cNvCnPr/>
                          <wps:spPr>
                            <a:xfrm>
                              <a:off x="2923629" y="1045511"/>
                              <a:ext cx="4052552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9" name="Straight Arrow Connector 159"/>
                          <wps:cNvCnPr/>
                          <wps:spPr>
                            <a:xfrm flipH="1">
                              <a:off x="2923629" y="1303088"/>
                              <a:ext cx="4052552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0" name="TextBox 16"/>
                          <wps:cNvSpPr txBox="1"/>
                          <wps:spPr>
                            <a:xfrm>
                              <a:off x="3465336" y="793137"/>
                              <a:ext cx="1363546" cy="42933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35C8EA3" w14:textId="77777777" w:rsidR="00543CDF" w:rsidRDefault="00543CDF" w:rsidP="00543CDF">
                                <w:pP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  <w:t xml:space="preserve">SN Addition </w:t>
                                </w:r>
                                <w:proofErr w:type="spellStart"/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  <w:t>Request</w:t>
                                </w:r>
                                <w:proofErr w:type="spellEnd"/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61" name="Straight Arrow Connector 161"/>
                          <wps:cNvCnPr/>
                          <wps:spPr>
                            <a:xfrm flipH="1">
                              <a:off x="897353" y="1543010"/>
                              <a:ext cx="2026276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2" name="Straight Arrow Connector 162"/>
                          <wps:cNvCnPr/>
                          <wps:spPr>
                            <a:xfrm>
                              <a:off x="897353" y="1832785"/>
                              <a:ext cx="2026276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3" name="Rectangle: Rounded Corners 163"/>
                          <wps:cNvSpPr/>
                          <wps:spPr>
                            <a:xfrm>
                              <a:off x="34782" y="2204311"/>
                              <a:ext cx="1625542" cy="520819"/>
                            </a:xfrm>
                            <a:prstGeom prst="round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0D8FE3F" w14:textId="77777777" w:rsidR="00543CDF" w:rsidRDefault="00543CDF" w:rsidP="00543CDF">
                                <w:pPr>
                                  <w:jc w:val="center"/>
                                  <w:rPr>
                                    <w:rFonts w:asciiTheme="minorHAnsi" w:hAnsi="Calibri" w:cstheme="minorBidi"/>
                                    <w:color w:val="FFFFFF" w:themeColor="light1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FFFFFF" w:themeColor="light1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  <w:t xml:space="preserve">UE is </w:t>
                                </w:r>
                                <w:proofErr w:type="spellStart"/>
                                <w:r>
                                  <w:rPr>
                                    <w:rFonts w:asciiTheme="minorHAnsi" w:hAnsi="Calibri" w:cstheme="minorBidi"/>
                                    <w:color w:val="FFFFFF" w:themeColor="light1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  <w:t>configured</w:t>
                                </w:r>
                                <w:proofErr w:type="spellEnd"/>
                                <w:r>
                                  <w:rPr>
                                    <w:rFonts w:asciiTheme="minorHAnsi" w:hAnsi="Calibri" w:cstheme="minorBidi"/>
                                    <w:color w:val="FFFFFF" w:themeColor="light1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Theme="minorHAnsi" w:hAnsi="Calibri" w:cstheme="minorBidi"/>
                                    <w:color w:val="FFFFFF" w:themeColor="light1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  <w:t>with</w:t>
                                </w:r>
                                <w:proofErr w:type="spellEnd"/>
                                <w:r>
                                  <w:rPr>
                                    <w:rFonts w:asciiTheme="minorHAnsi" w:hAnsi="Calibri" w:cstheme="minorBidi"/>
                                    <w:color w:val="FFFFFF" w:themeColor="light1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  <w:t xml:space="preserve"> CPC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64" name="Straight Arrow Connector 164"/>
                          <wps:cNvCnPr/>
                          <wps:spPr>
                            <a:xfrm>
                              <a:off x="2923629" y="2690375"/>
                              <a:ext cx="2052724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5" name="TextBox 25"/>
                          <wps:cNvSpPr txBox="1"/>
                          <wps:spPr>
                            <a:xfrm>
                              <a:off x="3352244" y="2450021"/>
                              <a:ext cx="1317104" cy="42933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F9E9A9D" w14:textId="77777777" w:rsidR="00543CDF" w:rsidRDefault="00543CDF" w:rsidP="00543CDF">
                                <w:pP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  <w:t xml:space="preserve">SN Release </w:t>
                                </w:r>
                                <w:proofErr w:type="spellStart"/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  <w:t>Request</w:t>
                                </w:r>
                                <w:proofErr w:type="spellEnd"/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66" name="Straight Arrow Connector 166"/>
                          <wps:cNvCnPr/>
                          <wps:spPr>
                            <a:xfrm flipH="1">
                              <a:off x="2923629" y="2994802"/>
                              <a:ext cx="2026276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7" name="Straight Arrow Connector 167"/>
                          <wps:cNvCnPr>
                            <a:cxnSpLocks/>
                          </wps:cNvCnPr>
                          <wps:spPr>
                            <a:xfrm flipH="1">
                              <a:off x="897353" y="3366328"/>
                              <a:ext cx="2015843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8" name="Straight Arrow Connector 168"/>
                          <wps:cNvCnPr>
                            <a:cxnSpLocks/>
                          </wps:cNvCnPr>
                          <wps:spPr>
                            <a:xfrm>
                              <a:off x="897353" y="3656103"/>
                              <a:ext cx="2026276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9" name="TextBox 30"/>
                          <wps:cNvSpPr txBox="1"/>
                          <wps:spPr>
                            <a:xfrm>
                              <a:off x="3231627" y="2734549"/>
                              <a:ext cx="2486510" cy="42933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29E702B" w14:textId="77777777" w:rsidR="00543CDF" w:rsidRPr="00543CDF" w:rsidRDefault="00543CDF" w:rsidP="00543CDF">
                                <w:pP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 w:rsidRPr="00543CDF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SN Release Request Ack (release MR-DC)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70" name="Rectangle: Rounded Corners 170"/>
                          <wps:cNvSpPr/>
                          <wps:spPr>
                            <a:xfrm>
                              <a:off x="0" y="3820120"/>
                              <a:ext cx="1723547" cy="444323"/>
                            </a:xfrm>
                            <a:prstGeom prst="round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3421A7A" w14:textId="77777777" w:rsidR="00543CDF" w:rsidRDefault="00543CDF" w:rsidP="00543CDF">
                                <w:pPr>
                                  <w:jc w:val="center"/>
                                  <w:rPr>
                                    <w:rFonts w:asciiTheme="minorHAnsi" w:hAnsi="Calibri" w:cstheme="minorBidi"/>
                                    <w:color w:val="FFFFFF" w:themeColor="light1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FFFFFF" w:themeColor="light1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  <w:t>No DC, no CPC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71" name="Straight Arrow Connector 171"/>
                          <wps:cNvCnPr>
                            <a:cxnSpLocks/>
                          </wps:cNvCnPr>
                          <wps:spPr>
                            <a:xfrm>
                              <a:off x="2913195" y="4060321"/>
                              <a:ext cx="4062986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2" name="TextBox 33"/>
                          <wps:cNvSpPr txBox="1"/>
                          <wps:spPr>
                            <a:xfrm>
                              <a:off x="3953570" y="3819883"/>
                              <a:ext cx="1978702" cy="42933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9FEB9FF" w14:textId="77777777" w:rsidR="00543CDF" w:rsidRPr="00543CDF" w:rsidRDefault="00543CDF" w:rsidP="00543CDF">
                                <w:pP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 w:rsidRPr="00543CDF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SN release request (cancel CPC)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73" name="Straight Arrow Connector 173"/>
                          <wps:cNvCnPr>
                            <a:cxnSpLocks/>
                          </wps:cNvCnPr>
                          <wps:spPr>
                            <a:xfrm flipH="1">
                              <a:off x="2913195" y="4364748"/>
                              <a:ext cx="4062986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4" name="TextBox 35"/>
                          <wps:cNvSpPr txBox="1"/>
                          <wps:spPr>
                            <a:xfrm>
                              <a:off x="3832953" y="4104409"/>
                              <a:ext cx="2209385" cy="42933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C325942" w14:textId="77777777" w:rsidR="00543CDF" w:rsidRPr="00543CDF" w:rsidRDefault="00543CDF" w:rsidP="00543CDF">
                                <w:pP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 w:rsidRPr="00543CDF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SN release request Ack (cancel CPC)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75" name="Straight Arrow Connector 175"/>
                          <wps:cNvCnPr/>
                          <wps:spPr>
                            <a:xfrm flipH="1">
                              <a:off x="2923629" y="659464"/>
                              <a:ext cx="2026276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6" name="TextBox 36"/>
                          <wps:cNvSpPr txBox="1"/>
                          <wps:spPr>
                            <a:xfrm>
                              <a:off x="3352244" y="398593"/>
                              <a:ext cx="1354410" cy="42933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29708DA" w14:textId="77777777" w:rsidR="00543CDF" w:rsidRDefault="00543CDF" w:rsidP="00543CDF">
                                <w:pP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  <w:t xml:space="preserve">SN Change </w:t>
                                </w:r>
                                <w:proofErr w:type="spellStart"/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  <w:t>Required</w:t>
                                </w:r>
                                <w:proofErr w:type="spellEnd"/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77" name="Straight Arrow Connector 177"/>
                          <wps:cNvCnPr>
                            <a:cxnSpLocks/>
                          </wps:cNvCnPr>
                          <wps:spPr>
                            <a:xfrm>
                              <a:off x="2923629" y="2120969"/>
                              <a:ext cx="2021059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8" name="TextBox 38"/>
                          <wps:cNvSpPr txBox="1"/>
                          <wps:spPr>
                            <a:xfrm>
                              <a:off x="3377089" y="1903850"/>
                              <a:ext cx="1296548" cy="42933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73B5ECC" w14:textId="77777777" w:rsidR="00543CDF" w:rsidRDefault="00543CDF" w:rsidP="00543CDF">
                                <w:pP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  <w:t xml:space="preserve">SN Change </w:t>
                                </w:r>
                                <w:proofErr w:type="spellStart"/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  <w:t>Confirm</w:t>
                                </w:r>
                                <w:proofErr w:type="spellEnd"/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79" name="Rectangle: Rounded Corners 179"/>
                          <wps:cNvSpPr/>
                          <wps:spPr>
                            <a:xfrm>
                              <a:off x="2691347" y="3861412"/>
                              <a:ext cx="4585872" cy="685909"/>
                            </a:xfrm>
                            <a:prstGeom prst="roundRect">
                              <a:avLst/>
                            </a:prstGeom>
                            <a:noFill/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80" name="TextBox 41"/>
                          <wps:cNvSpPr txBox="1"/>
                          <wps:spPr>
                            <a:xfrm>
                              <a:off x="1100192" y="1267881"/>
                              <a:ext cx="1330808" cy="42933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BB09C83" w14:textId="77777777" w:rsidR="00543CDF" w:rsidRDefault="00543CDF" w:rsidP="00543CDF">
                                <w:pP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  <w:t>RRCReconfiguration</w:t>
                                </w:r>
                                <w:proofErr w:type="spellEnd"/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81" name="TextBox 42"/>
                          <wps:cNvSpPr txBox="1"/>
                          <wps:spPr>
                            <a:xfrm>
                              <a:off x="1094059" y="1566422"/>
                              <a:ext cx="1871354" cy="42933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17136B7" w14:textId="77777777" w:rsidR="00543CDF" w:rsidRDefault="00543CDF" w:rsidP="00543CDF">
                                <w:pP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  <w:t>RRCReconfigurationComplete</w:t>
                                </w:r>
                                <w:proofErr w:type="spellEnd"/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82" name="TextBox 43"/>
                          <wps:cNvSpPr txBox="1"/>
                          <wps:spPr>
                            <a:xfrm>
                              <a:off x="1036144" y="3112457"/>
                              <a:ext cx="1330808" cy="42933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F4CDE54" w14:textId="77777777" w:rsidR="00543CDF" w:rsidRDefault="00543CDF" w:rsidP="00543CDF">
                                <w:pP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  <w:t>RRCReconfiguration</w:t>
                                </w:r>
                                <w:proofErr w:type="spellEnd"/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83" name="TextBox 44"/>
                          <wps:cNvSpPr txBox="1"/>
                          <wps:spPr>
                            <a:xfrm>
                              <a:off x="1011512" y="3405761"/>
                              <a:ext cx="1871354" cy="42933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2F9F9CF" w14:textId="77777777" w:rsidR="00543CDF" w:rsidRDefault="00543CDF" w:rsidP="00543CDF">
                                <w:pP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  <w:t>RRCReconfigurationComplete</w:t>
                                </w:r>
                                <w:proofErr w:type="spellEnd"/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</wpg:grpSp>
                      <wps:wsp>
                        <wps:cNvPr id="184" name="TextBox 45"/>
                        <wps:cNvSpPr txBox="1"/>
                        <wps:spPr>
                          <a:xfrm>
                            <a:off x="3465336" y="1097545"/>
                            <a:ext cx="1594229" cy="42933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AF14401" w14:textId="77777777" w:rsidR="00543CDF" w:rsidRDefault="00543CDF" w:rsidP="00543CDF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 xml:space="preserve">SN Addition 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Request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 xml:space="preserve"> Ack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EF4661F" id="Group 14" o:spid="_x0000_s1058" style="position:absolute;margin-left:0;margin-top:.1pt;width:477.95pt;height:336.55pt;z-index:251661312" coordsize="72772,5312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">
                <v:group id="Group 149" o:spid="_x0000_s1059" style="position:absolute;width:72772;height:53125" coordsize="72772,5312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">
                  <v:line id="Straight Connector 150" o:spid="_x0000_s1060" style="position:absolute;visibility:visible;mso-wrap-style:square" from="8973,2768" to="8973,53125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" strokecolor="#4472c4 [3204]" strokeweight=".5pt">
                    <v:stroke joinstyle="miter"/>
                  </v:line>
                  <v:line id="Straight Connector 151" o:spid="_x0000_s1061" style="position:absolute;visibility:visible;mso-wrap-style:square" from="29236,2768" to="29236,53125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" strokecolor="#4472c4 [3204]" strokeweight=".5pt">
                    <v:stroke joinstyle="miter"/>
                  </v:line>
                  <v:line id="Straight Connector 152" o:spid="_x0000_s1062" style="position:absolute;visibility:visible;mso-wrap-style:square" from="49499,2768" to="49499,53125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" strokecolor="#4472c4 [3204]" strokeweight=".5pt">
                    <v:stroke joinstyle="miter"/>
                  </v:line>
                  <v:line id="Straight Connector 153" o:spid="_x0000_s1063" style="position:absolute;visibility:visible;mso-wrap-style:square" from="69761,2768" to="69761,53125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" strokecolor="#4472c4 [3204]" strokeweight=".5pt">
                    <v:stroke joinstyle="miter"/>
                  </v:line>
                  <v:shape id="TextBox 8" o:spid="_x0000_s1064" type="#_x0000_t202" style="position:absolute;left:6751;width:3746;height:429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" filled="f" stroked="f">
                    <v:textbox style="mso-fit-shape-to-text:t">
                      <w:txbxContent>
                        <w:p w14:paraId="5DEF1DA3" w14:textId="77777777" w:rsidR="00543CDF" w:rsidRDefault="00543CDF" w:rsidP="00543CDF">
                          <w:pP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  <w:lang w:val="sv-SE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  <w:lang w:val="sv-SE"/>
                            </w:rPr>
                            <w:t>UE</w:t>
                          </w:r>
                        </w:p>
                      </w:txbxContent>
                    </v:textbox>
                  </v:shape>
                  <v:shape id="TextBox 9" o:spid="_x0000_s1065" type="#_x0000_t202" style="position:absolute;left:26716;width:4256;height:429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" filled="f" stroked="f">
                    <v:textbox style="mso-fit-shape-to-text:t">
                      <w:txbxContent>
                        <w:p w14:paraId="3950E2C9" w14:textId="77777777" w:rsidR="00543CDF" w:rsidRDefault="00543CDF" w:rsidP="00543CDF">
                          <w:pP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  <w:lang w:val="sv-SE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  <w:lang w:val="sv-SE"/>
                            </w:rPr>
                            <w:t>MN</w:t>
                          </w:r>
                        </w:p>
                      </w:txbxContent>
                    </v:textbox>
                  </v:shape>
                  <v:shape id="TextBox 10" o:spid="_x0000_s1066" type="#_x0000_t202" style="position:absolute;left:46681;width:4758;height:429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" filled="f" stroked="f">
                    <v:textbox style="mso-fit-shape-to-text:t">
                      <w:txbxContent>
                        <w:p w14:paraId="6F191A6C" w14:textId="77777777" w:rsidR="00543CDF" w:rsidRDefault="00543CDF" w:rsidP="00543CDF">
                          <w:pP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  <w:lang w:val="sv-SE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  <w:lang w:val="sv-SE"/>
                            </w:rPr>
                            <w:t>S-SN</w:t>
                          </w:r>
                        </w:p>
                      </w:txbxContent>
                    </v:textbox>
                  </v:shape>
                  <v:shape id="TextBox 11" o:spid="_x0000_s1067" type="#_x0000_t202" style="position:absolute;left:66646;width:5527;height:429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" filled="f" stroked="f">
                    <v:textbox style="mso-fit-shape-to-text:t">
                      <w:txbxContent>
                        <w:p w14:paraId="3117A688" w14:textId="77777777" w:rsidR="00543CDF" w:rsidRDefault="00543CDF" w:rsidP="00543CDF">
                          <w:pP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  <w:lang w:val="sv-SE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  <w:lang w:val="sv-SE"/>
                            </w:rPr>
                            <w:t>TC-SN</w:t>
                          </w:r>
                        </w:p>
                      </w:txbxContent>
                    </v:textbox>
                  </v:shape>
                  <v:shape id="Straight Arrow Connector 158" o:spid="_x0000_s1068" type="#_x0000_t32" style="position:absolute;left:29236;top:10455;width:40525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" strokecolor="#4472c4 [3204]" strokeweight=".5pt">
                    <v:stroke endarrow="block" joinstyle="miter"/>
                  </v:shape>
                  <v:shape id="Straight Arrow Connector 159" o:spid="_x0000_s1069" type="#_x0000_t32" style="position:absolute;left:29236;top:13030;width:40525;height: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" strokecolor="#4472c4 [3204]" strokeweight=".5pt">
                    <v:stroke endarrow="block" joinstyle="miter"/>
                  </v:shape>
                  <v:shape id="TextBox 16" o:spid="_x0000_s1070" type="#_x0000_t202" style="position:absolute;left:34653;top:7931;width:13635;height:429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" filled="f" stroked="f">
                    <v:textbox style="mso-fit-shape-to-text:t">
                      <w:txbxContent>
                        <w:p w14:paraId="735C8EA3" w14:textId="77777777" w:rsidR="00543CDF" w:rsidRDefault="00543CDF" w:rsidP="00543CDF">
                          <w:pP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  <w:lang w:val="sv-SE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  <w:lang w:val="sv-SE"/>
                            </w:rPr>
                            <w:t xml:space="preserve">SN Addition </w:t>
                          </w:r>
                          <w:proofErr w:type="spellStart"/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  <w:lang w:val="sv-SE"/>
                            </w:rPr>
                            <w:t>Request</w:t>
                          </w:r>
                          <w:proofErr w:type="spellEnd"/>
                        </w:p>
                      </w:txbxContent>
                    </v:textbox>
                  </v:shape>
                  <v:shape id="Straight Arrow Connector 161" o:spid="_x0000_s1071" type="#_x0000_t32" style="position:absolute;left:8973;top:15430;width:20263;height: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" strokecolor="#4472c4 [3204]" strokeweight=".5pt">
                    <v:stroke endarrow="block" joinstyle="miter"/>
                  </v:shape>
                  <v:shape id="Straight Arrow Connector 162" o:spid="_x0000_s1072" type="#_x0000_t32" style="position:absolute;left:8973;top:18327;width:20263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" strokecolor="#4472c4 [3204]" strokeweight=".5pt">
                    <v:stroke endarrow="block" joinstyle="miter"/>
                  </v:shape>
                  <v:roundrect id="Rectangle: Rounded Corners 163" o:spid="_x0000_s1073" style="position:absolute;left:347;top:22043;width:16256;height:5208;visibility:visible;mso-wrap-style:square;v-text-anchor:middle" arcsize="10923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" fillcolor="#4472c4 [3204]" strokecolor="#1f3763 [1604]" strokeweight="1pt">
                    <v:stroke joinstyle="miter"/>
                    <v:textbox>
                      <w:txbxContent>
                        <w:p w14:paraId="40D8FE3F" w14:textId="77777777" w:rsidR="00543CDF" w:rsidRDefault="00543CDF" w:rsidP="00543CDF">
                          <w:pPr>
                            <w:jc w:val="center"/>
                            <w:rPr>
                              <w:rFonts w:asciiTheme="minorHAnsi" w:hAnsi="Calibri" w:cstheme="minorBidi"/>
                              <w:color w:val="FFFFFF" w:themeColor="light1"/>
                              <w:kern w:val="24"/>
                              <w:sz w:val="18"/>
                              <w:szCs w:val="18"/>
                              <w:lang w:val="sv-SE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FFFFFF" w:themeColor="light1"/>
                              <w:kern w:val="24"/>
                              <w:sz w:val="18"/>
                              <w:szCs w:val="18"/>
                              <w:lang w:val="sv-SE"/>
                            </w:rPr>
                            <w:t xml:space="preserve">UE is </w:t>
                          </w:r>
                          <w:proofErr w:type="spellStart"/>
                          <w:r>
                            <w:rPr>
                              <w:rFonts w:asciiTheme="minorHAnsi" w:hAnsi="Calibri" w:cstheme="minorBidi"/>
                              <w:color w:val="FFFFFF" w:themeColor="light1"/>
                              <w:kern w:val="24"/>
                              <w:sz w:val="18"/>
                              <w:szCs w:val="18"/>
                              <w:lang w:val="sv-SE"/>
                            </w:rPr>
                            <w:t>configured</w:t>
                          </w:r>
                          <w:proofErr w:type="spellEnd"/>
                          <w:r>
                            <w:rPr>
                              <w:rFonts w:asciiTheme="minorHAnsi" w:hAnsi="Calibri" w:cstheme="minorBidi"/>
                              <w:color w:val="FFFFFF" w:themeColor="light1"/>
                              <w:kern w:val="24"/>
                              <w:sz w:val="18"/>
                              <w:szCs w:val="18"/>
                              <w:lang w:val="sv-SE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Theme="minorHAnsi" w:hAnsi="Calibri" w:cstheme="minorBidi"/>
                              <w:color w:val="FFFFFF" w:themeColor="light1"/>
                              <w:kern w:val="24"/>
                              <w:sz w:val="18"/>
                              <w:szCs w:val="18"/>
                              <w:lang w:val="sv-SE"/>
                            </w:rPr>
                            <w:t>with</w:t>
                          </w:r>
                          <w:proofErr w:type="spellEnd"/>
                          <w:r>
                            <w:rPr>
                              <w:rFonts w:asciiTheme="minorHAnsi" w:hAnsi="Calibri" w:cstheme="minorBidi"/>
                              <w:color w:val="FFFFFF" w:themeColor="light1"/>
                              <w:kern w:val="24"/>
                              <w:sz w:val="18"/>
                              <w:szCs w:val="18"/>
                              <w:lang w:val="sv-SE"/>
                            </w:rPr>
                            <w:t xml:space="preserve"> CPC</w:t>
                          </w:r>
                        </w:p>
                      </w:txbxContent>
                    </v:textbox>
                  </v:roundrect>
                  <v:shape id="Straight Arrow Connector 164" o:spid="_x0000_s1074" type="#_x0000_t32" style="position:absolute;left:29236;top:26903;width:20527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" strokecolor="#4472c4 [3204]" strokeweight=".5pt">
                    <v:stroke endarrow="block" joinstyle="miter"/>
                  </v:shape>
                  <v:shape id="TextBox 25" o:spid="_x0000_s1075" type="#_x0000_t202" style="position:absolute;left:33522;top:24500;width:13171;height:429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" filled="f" stroked="f">
                    <v:textbox style="mso-fit-shape-to-text:t">
                      <w:txbxContent>
                        <w:p w14:paraId="5F9E9A9D" w14:textId="77777777" w:rsidR="00543CDF" w:rsidRDefault="00543CDF" w:rsidP="00543CDF">
                          <w:pP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  <w:lang w:val="sv-SE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  <w:lang w:val="sv-SE"/>
                            </w:rPr>
                            <w:t xml:space="preserve">SN Release </w:t>
                          </w:r>
                          <w:proofErr w:type="spellStart"/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  <w:lang w:val="sv-SE"/>
                            </w:rPr>
                            <w:t>Request</w:t>
                          </w:r>
                          <w:proofErr w:type="spellEnd"/>
                        </w:p>
                      </w:txbxContent>
                    </v:textbox>
                  </v:shape>
                  <v:shape id="Straight Arrow Connector 166" o:spid="_x0000_s1076" type="#_x0000_t32" style="position:absolute;left:29236;top:29948;width:20263;height: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" strokecolor="#4472c4 [3204]" strokeweight=".5pt">
                    <v:stroke endarrow="block" joinstyle="miter"/>
                  </v:shape>
                  <v:shape id="Straight Arrow Connector 167" o:spid="_x0000_s1077" type="#_x0000_t32" style="position:absolute;left:8973;top:33663;width:20158;height: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" strokecolor="#4472c4 [3204]" strokeweight=".5pt">
                    <v:stroke endarrow="block" joinstyle="miter"/>
                    <o:lock v:ext="edit" shapetype="f"/>
                  </v:shape>
                  <v:shape id="Straight Arrow Connector 168" o:spid="_x0000_s1078" type="#_x0000_t32" style="position:absolute;left:8973;top:36561;width:20263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" strokecolor="#4472c4 [3204]" strokeweight=".5pt">
                    <v:stroke endarrow="block" joinstyle="miter"/>
                    <o:lock v:ext="edit" shapetype="f"/>
                  </v:shape>
                  <v:shape id="TextBox 30" o:spid="_x0000_s1079" type="#_x0000_t202" style="position:absolute;left:32316;top:27345;width:24865;height:429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" filled="f" stroked="f">
                    <v:textbox style="mso-fit-shape-to-text:t">
                      <w:txbxContent>
                        <w:p w14:paraId="629E702B" w14:textId="77777777" w:rsidR="00543CDF" w:rsidRPr="00543CDF" w:rsidRDefault="00543CDF" w:rsidP="00543CDF">
                          <w:pP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</w:pPr>
                          <w:r w:rsidRPr="00543CDF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SN Release Request Ack (release MR-DC)</w:t>
                          </w:r>
                        </w:p>
                      </w:txbxContent>
                    </v:textbox>
                  </v:shape>
                  <v:roundrect id="Rectangle: Rounded Corners 170" o:spid="_x0000_s1080" style="position:absolute;top:38201;width:17235;height:4443;visibility:visible;mso-wrap-style:square;v-text-anchor:middle" arcsize="10923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" fillcolor="#4472c4 [3204]" strokecolor="#1f3763 [1604]" strokeweight="1pt">
                    <v:stroke joinstyle="miter"/>
                    <v:textbox>
                      <w:txbxContent>
                        <w:p w14:paraId="73421A7A" w14:textId="77777777" w:rsidR="00543CDF" w:rsidRDefault="00543CDF" w:rsidP="00543CDF">
                          <w:pPr>
                            <w:jc w:val="center"/>
                            <w:rPr>
                              <w:rFonts w:asciiTheme="minorHAnsi" w:hAnsi="Calibri" w:cstheme="minorBidi"/>
                              <w:color w:val="FFFFFF" w:themeColor="light1"/>
                              <w:kern w:val="24"/>
                              <w:sz w:val="18"/>
                              <w:szCs w:val="18"/>
                              <w:lang w:val="sv-SE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FFFFFF" w:themeColor="light1"/>
                              <w:kern w:val="24"/>
                              <w:sz w:val="18"/>
                              <w:szCs w:val="18"/>
                              <w:lang w:val="sv-SE"/>
                            </w:rPr>
                            <w:t>No DC, no CPC</w:t>
                          </w:r>
                        </w:p>
                      </w:txbxContent>
                    </v:textbox>
                  </v:roundrect>
                  <v:shape id="Straight Arrow Connector 171" o:spid="_x0000_s1081" type="#_x0000_t32" style="position:absolute;left:29131;top:40603;width:40630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" strokecolor="#4472c4 [3204]" strokeweight=".5pt">
                    <v:stroke endarrow="block" joinstyle="miter"/>
                    <o:lock v:ext="edit" shapetype="f"/>
                  </v:shape>
                  <v:shape id="TextBox 33" o:spid="_x0000_s1082" type="#_x0000_t202" style="position:absolute;left:39535;top:38198;width:19787;height:429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" filled="f" stroked="f">
                    <v:textbox style="mso-fit-shape-to-text:t">
                      <w:txbxContent>
                        <w:p w14:paraId="49FEB9FF" w14:textId="77777777" w:rsidR="00543CDF" w:rsidRPr="00543CDF" w:rsidRDefault="00543CDF" w:rsidP="00543CDF">
                          <w:pP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</w:pPr>
                          <w:r w:rsidRPr="00543CDF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SN release request (cancel CPC)</w:t>
                          </w:r>
                        </w:p>
                      </w:txbxContent>
                    </v:textbox>
                  </v:shape>
                  <v:shape id="Straight Arrow Connector 173" o:spid="_x0000_s1083" type="#_x0000_t32" style="position:absolute;left:29131;top:43647;width:40630;height: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" strokecolor="#4472c4 [3204]" strokeweight=".5pt">
                    <v:stroke endarrow="block" joinstyle="miter"/>
                    <o:lock v:ext="edit" shapetype="f"/>
                  </v:shape>
                  <v:shape id="TextBox 35" o:spid="_x0000_s1084" type="#_x0000_t202" style="position:absolute;left:38329;top:41044;width:22094;height:429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" filled="f" stroked="f">
                    <v:textbox style="mso-fit-shape-to-text:t">
                      <w:txbxContent>
                        <w:p w14:paraId="4C325942" w14:textId="77777777" w:rsidR="00543CDF" w:rsidRPr="00543CDF" w:rsidRDefault="00543CDF" w:rsidP="00543CDF">
                          <w:pP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</w:pPr>
                          <w:r w:rsidRPr="00543CDF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SN release request Ack (cancel CPC)</w:t>
                          </w:r>
                        </w:p>
                      </w:txbxContent>
                    </v:textbox>
                  </v:shape>
                  <v:shape id="Straight Arrow Connector 175" o:spid="_x0000_s1085" type="#_x0000_t32" style="position:absolute;left:29236;top:6594;width:20263;height: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" strokecolor="#4472c4 [3204]" strokeweight=".5pt">
                    <v:stroke endarrow="block" joinstyle="miter"/>
                  </v:shape>
                  <v:shape id="TextBox 36" o:spid="_x0000_s1086" type="#_x0000_t202" style="position:absolute;left:33522;top:3985;width:13544;height:429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" filled="f" stroked="f">
                    <v:textbox style="mso-fit-shape-to-text:t">
                      <w:txbxContent>
                        <w:p w14:paraId="429708DA" w14:textId="77777777" w:rsidR="00543CDF" w:rsidRDefault="00543CDF" w:rsidP="00543CDF">
                          <w:pP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  <w:lang w:val="sv-SE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  <w:lang w:val="sv-SE"/>
                            </w:rPr>
                            <w:t xml:space="preserve">SN Change </w:t>
                          </w:r>
                          <w:proofErr w:type="spellStart"/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  <w:lang w:val="sv-SE"/>
                            </w:rPr>
                            <w:t>Required</w:t>
                          </w:r>
                          <w:proofErr w:type="spellEnd"/>
                        </w:p>
                      </w:txbxContent>
                    </v:textbox>
                  </v:shape>
                  <v:shape id="Straight Arrow Connector 177" o:spid="_x0000_s1087" type="#_x0000_t32" style="position:absolute;left:29236;top:21209;width:20210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" strokecolor="#4472c4 [3204]" strokeweight=".5pt">
                    <v:stroke endarrow="block" joinstyle="miter"/>
                    <o:lock v:ext="edit" shapetype="f"/>
                  </v:shape>
                  <v:shape id="TextBox 38" o:spid="_x0000_s1088" type="#_x0000_t202" style="position:absolute;left:33770;top:19038;width:12966;height:429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" filled="f" stroked="f">
                    <v:textbox style="mso-fit-shape-to-text:t">
                      <w:txbxContent>
                        <w:p w14:paraId="373B5ECC" w14:textId="77777777" w:rsidR="00543CDF" w:rsidRDefault="00543CDF" w:rsidP="00543CDF">
                          <w:pP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  <w:lang w:val="sv-SE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  <w:lang w:val="sv-SE"/>
                            </w:rPr>
                            <w:t xml:space="preserve">SN Change </w:t>
                          </w:r>
                          <w:proofErr w:type="spellStart"/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  <w:lang w:val="sv-SE"/>
                            </w:rPr>
                            <w:t>Confirm</w:t>
                          </w:r>
                          <w:proofErr w:type="spellEnd"/>
                        </w:p>
                      </w:txbxContent>
                    </v:textbox>
                  </v:shape>
                  <v:roundrect id="Rectangle: Rounded Corners 179" o:spid="_x0000_s1089" style="position:absolute;left:26913;top:38614;width:45859;height:6859;visibility:visible;mso-wrap-style:square;v-text-anchor:middle" arcsize="10923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" filled="f" strokecolor="red" strokeweight="1pt">
                    <v:stroke joinstyle="miter"/>
                  </v:roundrect>
                  <v:shape id="TextBox 41" o:spid="_x0000_s1090" type="#_x0000_t202" style="position:absolute;left:11001;top:12678;width:13309;height:429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" filled="f" stroked="f">
                    <v:textbox style="mso-fit-shape-to-text:t">
                      <w:txbxContent>
                        <w:p w14:paraId="7BB09C83" w14:textId="77777777" w:rsidR="00543CDF" w:rsidRDefault="00543CDF" w:rsidP="00543CDF">
                          <w:pP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  <w:lang w:val="sv-SE"/>
                            </w:rPr>
                          </w:pPr>
                          <w:proofErr w:type="spellStart"/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  <w:lang w:val="sv-SE"/>
                            </w:rPr>
                            <w:t>RRCReconfiguration</w:t>
                          </w:r>
                          <w:proofErr w:type="spellEnd"/>
                        </w:p>
                      </w:txbxContent>
                    </v:textbox>
                  </v:shape>
                  <v:shape id="TextBox 42" o:spid="_x0000_s1091" type="#_x0000_t202" style="position:absolute;left:10940;top:15664;width:18714;height:429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" filled="f" stroked="f">
                    <v:textbox style="mso-fit-shape-to-text:t">
                      <w:txbxContent>
                        <w:p w14:paraId="417136B7" w14:textId="77777777" w:rsidR="00543CDF" w:rsidRDefault="00543CDF" w:rsidP="00543CDF">
                          <w:pP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  <w:lang w:val="sv-SE"/>
                            </w:rPr>
                          </w:pPr>
                          <w:proofErr w:type="spellStart"/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  <w:lang w:val="sv-SE"/>
                            </w:rPr>
                            <w:t>RRCReconfigurationComplete</w:t>
                          </w:r>
                          <w:proofErr w:type="spellEnd"/>
                        </w:p>
                      </w:txbxContent>
                    </v:textbox>
                  </v:shape>
                  <v:shape id="TextBox 43" o:spid="_x0000_s1092" type="#_x0000_t202" style="position:absolute;left:10361;top:31124;width:13308;height:429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" filled="f" stroked="f">
                    <v:textbox style="mso-fit-shape-to-text:t">
                      <w:txbxContent>
                        <w:p w14:paraId="2F4CDE54" w14:textId="77777777" w:rsidR="00543CDF" w:rsidRDefault="00543CDF" w:rsidP="00543CDF">
                          <w:pP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  <w:lang w:val="sv-SE"/>
                            </w:rPr>
                          </w:pPr>
                          <w:proofErr w:type="spellStart"/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  <w:lang w:val="sv-SE"/>
                            </w:rPr>
                            <w:t>RRCReconfiguration</w:t>
                          </w:r>
                          <w:proofErr w:type="spellEnd"/>
                        </w:p>
                      </w:txbxContent>
                    </v:textbox>
                  </v:shape>
                  <v:shape id="TextBox 44" o:spid="_x0000_s1093" type="#_x0000_t202" style="position:absolute;left:10115;top:34057;width:18713;height:429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" filled="f" stroked="f">
                    <v:textbox style="mso-fit-shape-to-text:t">
                      <w:txbxContent>
                        <w:p w14:paraId="32F9F9CF" w14:textId="77777777" w:rsidR="00543CDF" w:rsidRDefault="00543CDF" w:rsidP="00543CDF">
                          <w:pP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  <w:lang w:val="sv-SE"/>
                            </w:rPr>
                          </w:pPr>
                          <w:proofErr w:type="spellStart"/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  <w:lang w:val="sv-SE"/>
                            </w:rPr>
                            <w:t>RRCReconfigurationComplete</w:t>
                          </w:r>
                          <w:proofErr w:type="spellEnd"/>
                        </w:p>
                      </w:txbxContent>
                    </v:textbox>
                  </v:shape>
                </v:group>
                <v:shape id="TextBox 45" o:spid="_x0000_s1094" type="#_x0000_t202" style="position:absolute;left:34653;top:10975;width:15942;height:429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" filled="f" stroked="f">
                  <v:textbox style="mso-fit-shape-to-text:t">
                    <w:txbxContent>
                      <w:p w14:paraId="3AF14401" w14:textId="77777777" w:rsidR="00543CDF" w:rsidRDefault="00543CDF" w:rsidP="00543CDF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 xml:space="preserve">SN Addition 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>Request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 xml:space="preserve"> Ack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F1970F8" w14:textId="11919601" w:rsidR="00543CDF" w:rsidRDefault="00543CDF" w:rsidP="00417AB7">
      <w:pPr>
        <w:rPr>
          <w:bCs/>
          <w:u w:val="single"/>
        </w:rPr>
      </w:pPr>
    </w:p>
    <w:p w14:paraId="19346FD2" w14:textId="0BB27B66" w:rsidR="00543CDF" w:rsidRDefault="00543CDF" w:rsidP="00417AB7">
      <w:pPr>
        <w:rPr>
          <w:bCs/>
          <w:u w:val="single"/>
        </w:rPr>
      </w:pPr>
    </w:p>
    <w:p w14:paraId="59349CB2" w14:textId="526C2BAF" w:rsidR="00543CDF" w:rsidRDefault="00543CDF" w:rsidP="00417AB7">
      <w:pPr>
        <w:rPr>
          <w:bCs/>
          <w:u w:val="single"/>
        </w:rPr>
      </w:pPr>
    </w:p>
    <w:p w14:paraId="1AD4BC4E" w14:textId="6E48CD1B" w:rsidR="00543CDF" w:rsidRDefault="00543CDF" w:rsidP="00417AB7">
      <w:pPr>
        <w:rPr>
          <w:bCs/>
          <w:u w:val="single"/>
        </w:rPr>
      </w:pPr>
    </w:p>
    <w:p w14:paraId="79F17DAA" w14:textId="406EE283" w:rsidR="00543CDF" w:rsidRDefault="00543CDF" w:rsidP="00417AB7">
      <w:pPr>
        <w:rPr>
          <w:bCs/>
          <w:u w:val="single"/>
        </w:rPr>
      </w:pPr>
    </w:p>
    <w:p w14:paraId="78F489E3" w14:textId="585AC28C" w:rsidR="00543CDF" w:rsidRDefault="00543CDF" w:rsidP="00417AB7">
      <w:pPr>
        <w:rPr>
          <w:bCs/>
          <w:u w:val="single"/>
        </w:rPr>
      </w:pPr>
    </w:p>
    <w:p w14:paraId="2CE66315" w14:textId="1D73D786" w:rsidR="00543CDF" w:rsidRDefault="00543CDF" w:rsidP="00417AB7">
      <w:pPr>
        <w:rPr>
          <w:bCs/>
          <w:u w:val="single"/>
        </w:rPr>
      </w:pPr>
    </w:p>
    <w:p w14:paraId="002000AE" w14:textId="66C6D43F" w:rsidR="00543CDF" w:rsidRDefault="00543CDF" w:rsidP="00417AB7">
      <w:pPr>
        <w:rPr>
          <w:bCs/>
          <w:u w:val="single"/>
        </w:rPr>
      </w:pPr>
    </w:p>
    <w:p w14:paraId="74C96833" w14:textId="6DAF69A8" w:rsidR="00543CDF" w:rsidRDefault="00543CDF" w:rsidP="00417AB7">
      <w:pPr>
        <w:rPr>
          <w:bCs/>
          <w:u w:val="single"/>
        </w:rPr>
      </w:pPr>
    </w:p>
    <w:p w14:paraId="7D75390E" w14:textId="151AC500" w:rsidR="00543CDF" w:rsidRDefault="00543CDF" w:rsidP="00417AB7">
      <w:pPr>
        <w:rPr>
          <w:bCs/>
          <w:u w:val="single"/>
        </w:rPr>
      </w:pPr>
    </w:p>
    <w:p w14:paraId="3F044EAB" w14:textId="234ABC68" w:rsidR="00543CDF" w:rsidRDefault="00543CDF" w:rsidP="00417AB7">
      <w:pPr>
        <w:rPr>
          <w:bCs/>
          <w:u w:val="single"/>
        </w:rPr>
      </w:pPr>
    </w:p>
    <w:p w14:paraId="052AA3CC" w14:textId="4FDA7D8F" w:rsidR="00543CDF" w:rsidRDefault="00543CDF" w:rsidP="00417AB7">
      <w:pPr>
        <w:rPr>
          <w:bCs/>
          <w:u w:val="single"/>
        </w:rPr>
      </w:pPr>
    </w:p>
    <w:p w14:paraId="0C0FB67C" w14:textId="51D87D3A" w:rsidR="00543CDF" w:rsidRDefault="00543CDF" w:rsidP="00417AB7">
      <w:pPr>
        <w:rPr>
          <w:bCs/>
          <w:u w:val="single"/>
        </w:rPr>
      </w:pPr>
    </w:p>
    <w:p w14:paraId="7948ED2A" w14:textId="7DBF4EF4" w:rsidR="00543CDF" w:rsidRDefault="00543CDF" w:rsidP="00417AB7">
      <w:pPr>
        <w:rPr>
          <w:bCs/>
          <w:u w:val="single"/>
        </w:rPr>
      </w:pPr>
    </w:p>
    <w:p w14:paraId="2F44D9A8" w14:textId="7F5ED4F9" w:rsidR="00543CDF" w:rsidRDefault="00543CDF" w:rsidP="00417AB7">
      <w:pPr>
        <w:rPr>
          <w:bCs/>
          <w:u w:val="single"/>
        </w:rPr>
      </w:pPr>
    </w:p>
    <w:p w14:paraId="6C33AC1D" w14:textId="155ED677" w:rsidR="00543CDF" w:rsidRDefault="00543CDF" w:rsidP="00417AB7">
      <w:pPr>
        <w:rPr>
          <w:bCs/>
          <w:u w:val="single"/>
        </w:rPr>
      </w:pPr>
    </w:p>
    <w:p w14:paraId="74173D15" w14:textId="031D06D6" w:rsidR="00543CDF" w:rsidRDefault="00543CDF" w:rsidP="00543CDF">
      <w:pPr>
        <w:ind w:left="720"/>
        <w:jc w:val="center"/>
        <w:rPr>
          <w:bCs/>
        </w:rPr>
      </w:pPr>
      <w:r>
        <w:rPr>
          <w:bCs/>
        </w:rPr>
        <w:t xml:space="preserve">Figure 2. Example </w:t>
      </w:r>
      <w:proofErr w:type="spellStart"/>
      <w:r>
        <w:rPr>
          <w:bCs/>
        </w:rPr>
        <w:t>signaling</w:t>
      </w:r>
      <w:proofErr w:type="spellEnd"/>
      <w:r>
        <w:rPr>
          <w:bCs/>
        </w:rPr>
        <w:t xml:space="preserve"> for SN-initiated CPC followed by an MN-initiated S-SN release</w:t>
      </w:r>
    </w:p>
    <w:p w14:paraId="3ED87E44" w14:textId="709EFEA7" w:rsidR="002476E2" w:rsidRPr="002476E2" w:rsidRDefault="00265868" w:rsidP="002476E2">
      <w:pPr>
        <w:rPr>
          <w:bCs/>
        </w:rPr>
      </w:pPr>
      <w:r>
        <w:rPr>
          <w:bCs/>
        </w:rPr>
        <w:t>In this case, u</w:t>
      </w:r>
      <w:r w:rsidR="002476E2" w:rsidRPr="002476E2">
        <w:rPr>
          <w:bCs/>
        </w:rPr>
        <w:t>pon reception of an SN Release Request ACK from the S-SN (to release MR-DC),</w:t>
      </w:r>
      <w:r>
        <w:rPr>
          <w:bCs/>
        </w:rPr>
        <w:t xml:space="preserve"> </w:t>
      </w:r>
      <w:r w:rsidR="002476E2" w:rsidRPr="002476E2">
        <w:rPr>
          <w:bCs/>
        </w:rPr>
        <w:t xml:space="preserve">the MN </w:t>
      </w:r>
      <w:r>
        <w:rPr>
          <w:bCs/>
        </w:rPr>
        <w:t>should cancel</w:t>
      </w:r>
      <w:r w:rsidR="002476E2" w:rsidRPr="002476E2">
        <w:rPr>
          <w:bCs/>
        </w:rPr>
        <w:t xml:space="preserve"> CPC with target candidate SN(s) if CPC is configured</w:t>
      </w:r>
      <w:r w:rsidR="00467EF6">
        <w:rPr>
          <w:bCs/>
        </w:rPr>
        <w:t>.</w:t>
      </w:r>
    </w:p>
    <w:p w14:paraId="516F0F52" w14:textId="77777777" w:rsidR="00543CDF" w:rsidRPr="00844028" w:rsidRDefault="00543CDF" w:rsidP="00417AB7">
      <w:pPr>
        <w:rPr>
          <w:bCs/>
          <w:u w:val="single"/>
        </w:rPr>
      </w:pPr>
    </w:p>
    <w:p w14:paraId="6DEFB05E" w14:textId="1B8C3EAF" w:rsidR="00726067" w:rsidRPr="000F6316" w:rsidRDefault="00417AB7" w:rsidP="00417AB7">
      <w:pPr>
        <w:rPr>
          <w:b/>
          <w:u w:val="single"/>
        </w:rPr>
      </w:pPr>
      <w:r w:rsidRPr="000F6316">
        <w:rPr>
          <w:b/>
          <w:u w:val="single"/>
        </w:rPr>
        <w:t xml:space="preserve">Case 3: </w:t>
      </w:r>
      <w:r w:rsidR="00726067" w:rsidRPr="00726067">
        <w:rPr>
          <w:b/>
          <w:u w:val="single"/>
        </w:rPr>
        <w:t>MN-initiated CPC followed by an SN-initiated S-SN release</w:t>
      </w:r>
    </w:p>
    <w:p w14:paraId="6E4D7FEF" w14:textId="23D263FF" w:rsidR="008E3E3E" w:rsidRDefault="008E3E3E" w:rsidP="00417AB7">
      <w:pPr>
        <w:rPr>
          <w:bCs/>
          <w:u w:val="single"/>
        </w:rPr>
      </w:pPr>
      <w:r w:rsidRPr="008E3E3E">
        <w:rPr>
          <w:bCs/>
          <w:noProof/>
          <w:u w:val="single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5952FF02" wp14:editId="600DD39B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5817622" cy="3425955"/>
                <wp:effectExtent l="0" t="0" r="12065" b="41275"/>
                <wp:wrapNone/>
                <wp:docPr id="185" name="Group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17622" cy="3425955"/>
                          <a:chOff x="0" y="0"/>
                          <a:chExt cx="7277469" cy="4286809"/>
                        </a:xfrm>
                      </wpg:grpSpPr>
                      <wps:wsp>
                        <wps:cNvPr id="186" name="Straight Connector 186"/>
                        <wps:cNvCnPr>
                          <a:cxnSpLocks/>
                        </wps:cNvCnPr>
                        <wps:spPr>
                          <a:xfrm flipH="1">
                            <a:off x="908308" y="276897"/>
                            <a:ext cx="8845" cy="400991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7" name="Straight Connector 187"/>
                        <wps:cNvCnPr>
                          <a:cxnSpLocks/>
                        </wps:cNvCnPr>
                        <wps:spPr>
                          <a:xfrm flipH="1">
                            <a:off x="2932995" y="276897"/>
                            <a:ext cx="10434" cy="3976961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8" name="Straight Connector 188"/>
                        <wps:cNvCnPr>
                          <a:cxnSpLocks/>
                        </wps:cNvCnPr>
                        <wps:spPr>
                          <a:xfrm flipH="1">
                            <a:off x="4964488" y="276897"/>
                            <a:ext cx="5217" cy="3976961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9" name="Straight Connector 189"/>
                        <wps:cNvCnPr>
                          <a:cxnSpLocks/>
                        </wps:cNvCnPr>
                        <wps:spPr>
                          <a:xfrm>
                            <a:off x="6995981" y="276897"/>
                            <a:ext cx="0" cy="3976961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0" name="TextBox 8"/>
                        <wps:cNvSpPr txBox="1"/>
                        <wps:spPr>
                          <a:xfrm>
                            <a:off x="694931" y="0"/>
                            <a:ext cx="390817" cy="4322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8430DA4" w14:textId="77777777" w:rsidR="008E3E3E" w:rsidRDefault="008E3E3E" w:rsidP="008E3E3E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UE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191" name="TextBox 9"/>
                        <wps:cNvSpPr txBox="1"/>
                        <wps:spPr>
                          <a:xfrm>
                            <a:off x="2691419" y="0"/>
                            <a:ext cx="444038" cy="4322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F6F0380" w14:textId="77777777" w:rsidR="008E3E3E" w:rsidRDefault="008E3E3E" w:rsidP="008E3E3E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MN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192" name="TextBox 10"/>
                        <wps:cNvSpPr txBox="1"/>
                        <wps:spPr>
                          <a:xfrm>
                            <a:off x="4687905" y="0"/>
                            <a:ext cx="496465" cy="4322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81EF4D7" w14:textId="77777777" w:rsidR="008E3E3E" w:rsidRDefault="008E3E3E" w:rsidP="008E3E3E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S-SN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193" name="TextBox 11"/>
                        <wps:cNvSpPr txBox="1"/>
                        <wps:spPr>
                          <a:xfrm>
                            <a:off x="6684393" y="0"/>
                            <a:ext cx="576694" cy="4322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C9FAF1B" w14:textId="77777777" w:rsidR="008E3E3E" w:rsidRDefault="008E3E3E" w:rsidP="008E3E3E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TC-SN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194" name="Straight Arrow Connector 194"/>
                        <wps:cNvCnPr/>
                        <wps:spPr>
                          <a:xfrm>
                            <a:off x="2943429" y="631066"/>
                            <a:ext cx="4052552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5" name="Straight Arrow Connector 195"/>
                        <wps:cNvCnPr/>
                        <wps:spPr>
                          <a:xfrm flipH="1">
                            <a:off x="2943429" y="888643"/>
                            <a:ext cx="4052552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6" name="TextBox 16"/>
                        <wps:cNvSpPr txBox="1"/>
                        <wps:spPr>
                          <a:xfrm>
                            <a:off x="3134888" y="336967"/>
                            <a:ext cx="1422670" cy="4322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AB5F0B8" w14:textId="77777777" w:rsidR="008E3E3E" w:rsidRDefault="008E3E3E" w:rsidP="008E3E3E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 xml:space="preserve">SN Addition 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Request</w:t>
                              </w:r>
                              <w:proofErr w:type="spellEnd"/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197" name="Straight Arrow Connector 197"/>
                        <wps:cNvCnPr/>
                        <wps:spPr>
                          <a:xfrm flipH="1">
                            <a:off x="917153" y="1049629"/>
                            <a:ext cx="2026276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8" name="Straight Arrow Connector 198"/>
                        <wps:cNvCnPr/>
                        <wps:spPr>
                          <a:xfrm>
                            <a:off x="917153" y="1339404"/>
                            <a:ext cx="2026276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9" name="Rectangle: Rounded Corners 199"/>
                        <wps:cNvSpPr/>
                        <wps:spPr>
                          <a:xfrm>
                            <a:off x="0" y="1412033"/>
                            <a:ext cx="1723547" cy="369332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274E7EF" w14:textId="77777777" w:rsidR="008E3E3E" w:rsidRDefault="008E3E3E" w:rsidP="008E3E3E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 xml:space="preserve">UE is 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configured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with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 xml:space="preserve"> CPC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00" name="Straight Arrow Connector 200"/>
                        <wps:cNvCnPr>
                          <a:cxnSpLocks/>
                        </wps:cNvCnPr>
                        <wps:spPr>
                          <a:xfrm flipH="1">
                            <a:off x="2943429" y="1749515"/>
                            <a:ext cx="2026276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1" name="TextBox 25"/>
                        <wps:cNvSpPr txBox="1"/>
                        <wps:spPr>
                          <a:xfrm>
                            <a:off x="3211698" y="1486885"/>
                            <a:ext cx="2407656" cy="4322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3C198DD" w14:textId="77777777" w:rsidR="008E3E3E" w:rsidRPr="008E3E3E" w:rsidRDefault="008E3E3E" w:rsidP="008E3E3E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8E3E3E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SN Release Required (release MR-DC)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02" name="Straight Arrow Connector 202"/>
                        <wps:cNvCnPr>
                          <a:cxnSpLocks/>
                        </wps:cNvCnPr>
                        <wps:spPr>
                          <a:xfrm>
                            <a:off x="2938212" y="2008682"/>
                            <a:ext cx="2036710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3" name="Straight Arrow Connector 203"/>
                        <wps:cNvCnPr/>
                        <wps:spPr>
                          <a:xfrm flipH="1">
                            <a:off x="908308" y="2254438"/>
                            <a:ext cx="2026276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4" name="Straight Arrow Connector 204"/>
                        <wps:cNvCnPr/>
                        <wps:spPr>
                          <a:xfrm>
                            <a:off x="917153" y="2529328"/>
                            <a:ext cx="2026276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5" name="TextBox 30"/>
                        <wps:cNvSpPr txBox="1"/>
                        <wps:spPr>
                          <a:xfrm>
                            <a:off x="3242153" y="1758533"/>
                            <a:ext cx="1367066" cy="4322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63A4862" w14:textId="77777777" w:rsidR="008E3E3E" w:rsidRDefault="008E3E3E" w:rsidP="008E3E3E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 xml:space="preserve">SN Release 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Confirm</w:t>
                              </w:r>
                              <w:proofErr w:type="spellEnd"/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06" name="Rectangle: Rounded Corners 206"/>
                        <wps:cNvSpPr/>
                        <wps:spPr>
                          <a:xfrm>
                            <a:off x="19800" y="2859671"/>
                            <a:ext cx="1723547" cy="444323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CD513ED" w14:textId="77777777" w:rsidR="008E3E3E" w:rsidRDefault="008E3E3E" w:rsidP="008E3E3E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No DC, no CPC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07" name="Straight Arrow Connector 207"/>
                        <wps:cNvCnPr>
                          <a:cxnSpLocks/>
                        </wps:cNvCnPr>
                        <wps:spPr>
                          <a:xfrm>
                            <a:off x="2932995" y="3099872"/>
                            <a:ext cx="4062986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8" name="TextBox 33"/>
                        <wps:cNvSpPr txBox="1"/>
                        <wps:spPr>
                          <a:xfrm>
                            <a:off x="3973327" y="2859562"/>
                            <a:ext cx="2064500" cy="4322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F77F127" w14:textId="77777777" w:rsidR="008E3E3E" w:rsidRPr="008E3E3E" w:rsidRDefault="008E3E3E" w:rsidP="008E3E3E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8E3E3E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SN release request (cancel CPC)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09" name="Straight Arrow Connector 209"/>
                        <wps:cNvCnPr>
                          <a:cxnSpLocks/>
                        </wps:cNvCnPr>
                        <wps:spPr>
                          <a:xfrm flipH="1">
                            <a:off x="2932995" y="3404299"/>
                            <a:ext cx="4062986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0" name="TextBox 35"/>
                        <wps:cNvSpPr txBox="1"/>
                        <wps:spPr>
                          <a:xfrm>
                            <a:off x="3852711" y="3144097"/>
                            <a:ext cx="2305186" cy="4322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3E21500" w14:textId="77777777" w:rsidR="008E3E3E" w:rsidRPr="008E3E3E" w:rsidRDefault="008E3E3E" w:rsidP="008E3E3E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8E3E3E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SN release request Ack (cancel CPC)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11" name="Rectangle: Rounded Corners 211"/>
                        <wps:cNvSpPr/>
                        <wps:spPr>
                          <a:xfrm>
                            <a:off x="2691597" y="2794717"/>
                            <a:ext cx="4585872" cy="910826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12" name="TextBox 37"/>
                        <wps:cNvSpPr txBox="1"/>
                        <wps:spPr>
                          <a:xfrm>
                            <a:off x="3126155" y="642634"/>
                            <a:ext cx="1663356" cy="4322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73405BC" w14:textId="77777777" w:rsidR="008E3E3E" w:rsidRDefault="008E3E3E" w:rsidP="008E3E3E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 xml:space="preserve">SN Addition 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Request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 xml:space="preserve"> Ack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13" name="TextBox 38"/>
                        <wps:cNvSpPr txBox="1"/>
                        <wps:spPr>
                          <a:xfrm>
                            <a:off x="987253" y="738891"/>
                            <a:ext cx="1388513" cy="4322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BE47A30" w14:textId="77777777" w:rsidR="008E3E3E" w:rsidRDefault="008E3E3E" w:rsidP="008E3E3E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RRCReconfiguration</w:t>
                              </w:r>
                              <w:proofErr w:type="spellEnd"/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14" name="TextBox 39"/>
                        <wps:cNvSpPr txBox="1"/>
                        <wps:spPr>
                          <a:xfrm>
                            <a:off x="989903" y="1063672"/>
                            <a:ext cx="1952497" cy="4322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3BF7241" w14:textId="77777777" w:rsidR="008E3E3E" w:rsidRDefault="008E3E3E" w:rsidP="008E3E3E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RRCReconfigurationComplete</w:t>
                              </w:r>
                              <w:proofErr w:type="spellEnd"/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15" name="TextBox 40"/>
                        <wps:cNvSpPr txBox="1"/>
                        <wps:spPr>
                          <a:xfrm>
                            <a:off x="987253" y="2008605"/>
                            <a:ext cx="1388513" cy="4322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FE796F7" w14:textId="77777777" w:rsidR="008E3E3E" w:rsidRDefault="008E3E3E" w:rsidP="008E3E3E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RRCReconfiguration</w:t>
                              </w:r>
                              <w:proofErr w:type="spellEnd"/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16" name="TextBox 41"/>
                        <wps:cNvSpPr txBox="1"/>
                        <wps:spPr>
                          <a:xfrm>
                            <a:off x="962448" y="2295585"/>
                            <a:ext cx="1952497" cy="4322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1C6770D" w14:textId="77777777" w:rsidR="008E3E3E" w:rsidRDefault="008E3E3E" w:rsidP="008E3E3E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RRCReconfigurationComplete</w:t>
                              </w:r>
                              <w:proofErr w:type="spellEnd"/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952FF02" id="_x0000_s1095" style="position:absolute;margin-left:0;margin-top:.05pt;width:458.1pt;height:269.75pt;z-index:251663360" coordsize="72774,42868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">
                <v:line id="Straight Connector 186" o:spid="_x0000_s1096" style="position:absolute;flip:x;visibility:visible;mso-wrap-style:square" from="9083,2768" to="9171,4286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" strokecolor="#4472c4 [3204]" strokeweight=".5pt">
                  <v:stroke joinstyle="miter"/>
                  <o:lock v:ext="edit" shapetype="f"/>
                </v:line>
                <v:line id="Straight Connector 187" o:spid="_x0000_s1097" style="position:absolute;flip:x;visibility:visible;mso-wrap-style:square" from="29329,2768" to="29434,4253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" strokecolor="#4472c4 [3204]" strokeweight=".5pt">
                  <v:stroke joinstyle="miter"/>
                  <o:lock v:ext="edit" shapetype="f"/>
                </v:line>
                <v:line id="Straight Connector 188" o:spid="_x0000_s1098" style="position:absolute;flip:x;visibility:visible;mso-wrap-style:square" from="49644,2768" to="49697,4253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" strokecolor="#4472c4 [3204]" strokeweight=".5pt">
                  <v:stroke joinstyle="miter"/>
                  <o:lock v:ext="edit" shapetype="f"/>
                </v:line>
                <v:line id="Straight Connector 189" o:spid="_x0000_s1099" style="position:absolute;visibility:visible;mso-wrap-style:square" from="69959,2768" to="69959,4253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" strokecolor="#4472c4 [3204]" strokeweight=".5pt">
                  <v:stroke joinstyle="miter"/>
                  <o:lock v:ext="edit" shapetype="f"/>
                </v:line>
                <v:shape id="TextBox 8" o:spid="_x0000_s1100" type="#_x0000_t202" style="position:absolute;left:6949;width:3908;height:432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" filled="f" stroked="f">
                  <v:textbox style="mso-fit-shape-to-text:t">
                    <w:txbxContent>
                      <w:p w14:paraId="28430DA4" w14:textId="77777777" w:rsidR="008E3E3E" w:rsidRDefault="008E3E3E" w:rsidP="008E3E3E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>UE</w:t>
                        </w:r>
                      </w:p>
                    </w:txbxContent>
                  </v:textbox>
                </v:shape>
                <v:shape id="TextBox 9" o:spid="_x0000_s1101" type="#_x0000_t202" style="position:absolute;left:26914;width:4440;height:432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" filled="f" stroked="f">
                  <v:textbox style="mso-fit-shape-to-text:t">
                    <w:txbxContent>
                      <w:p w14:paraId="2F6F0380" w14:textId="77777777" w:rsidR="008E3E3E" w:rsidRDefault="008E3E3E" w:rsidP="008E3E3E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>MN</w:t>
                        </w:r>
                      </w:p>
                    </w:txbxContent>
                  </v:textbox>
                </v:shape>
                <v:shape id="TextBox 10" o:spid="_x0000_s1102" type="#_x0000_t202" style="position:absolute;left:46879;width:4964;height:432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" filled="f" stroked="f">
                  <v:textbox style="mso-fit-shape-to-text:t">
                    <w:txbxContent>
                      <w:p w14:paraId="281EF4D7" w14:textId="77777777" w:rsidR="008E3E3E" w:rsidRDefault="008E3E3E" w:rsidP="008E3E3E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>S-SN</w:t>
                        </w:r>
                      </w:p>
                    </w:txbxContent>
                  </v:textbox>
                </v:shape>
                <v:shape id="TextBox 11" o:spid="_x0000_s1103" type="#_x0000_t202" style="position:absolute;left:66843;width:5767;height:432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" filled="f" stroked="f">
                  <v:textbox style="mso-fit-shape-to-text:t">
                    <w:txbxContent>
                      <w:p w14:paraId="0C9FAF1B" w14:textId="77777777" w:rsidR="008E3E3E" w:rsidRDefault="008E3E3E" w:rsidP="008E3E3E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>TC-SN</w:t>
                        </w:r>
                      </w:p>
                    </w:txbxContent>
                  </v:textbox>
                </v:shape>
                <v:shape id="Straight Arrow Connector 194" o:spid="_x0000_s1104" type="#_x0000_t32" style="position:absolute;left:29434;top:6310;width:40525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" strokecolor="#4472c4 [3204]" strokeweight=".5pt">
                  <v:stroke endarrow="block" joinstyle="miter"/>
                </v:shape>
                <v:shape id="Straight Arrow Connector 195" o:spid="_x0000_s1105" type="#_x0000_t32" style="position:absolute;left:29434;top:8886;width:40525;height: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" strokecolor="#4472c4 [3204]" strokeweight=".5pt">
                  <v:stroke endarrow="block" joinstyle="miter"/>
                </v:shape>
                <v:shape id="TextBox 16" o:spid="_x0000_s1106" type="#_x0000_t202" style="position:absolute;left:31348;top:3369;width:14227;height:432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" filled="f" stroked="f">
                  <v:textbox style="mso-fit-shape-to-text:t">
                    <w:txbxContent>
                      <w:p w14:paraId="4AB5F0B8" w14:textId="77777777" w:rsidR="008E3E3E" w:rsidRDefault="008E3E3E" w:rsidP="008E3E3E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 xml:space="preserve">SN Addition 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>Request</w:t>
                        </w:r>
                        <w:proofErr w:type="spellEnd"/>
                      </w:p>
                    </w:txbxContent>
                  </v:textbox>
                </v:shape>
                <v:shape id="Straight Arrow Connector 197" o:spid="_x0000_s1107" type="#_x0000_t32" style="position:absolute;left:9171;top:10496;width:20263;height: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" strokecolor="#4472c4 [3204]" strokeweight=".5pt">
                  <v:stroke endarrow="block" joinstyle="miter"/>
                </v:shape>
                <v:shape id="Straight Arrow Connector 198" o:spid="_x0000_s1108" type="#_x0000_t32" style="position:absolute;left:9171;top:13394;width:20263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" strokecolor="#4472c4 [3204]" strokeweight=".5pt">
                  <v:stroke endarrow="block" joinstyle="miter"/>
                </v:shape>
                <v:roundrect id="Rectangle: Rounded Corners 199" o:spid="_x0000_s1109" style="position:absolute;top:14120;width:17235;height:3693;visibility:visible;mso-wrap-style:square;v-text-anchor:middle" arcsize="10923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" fillcolor="#4472c4 [3204]" strokecolor="#1f3763 [1604]" strokeweight="1pt">
                  <v:stroke joinstyle="miter"/>
                  <v:textbox>
                    <w:txbxContent>
                      <w:p w14:paraId="0274E7EF" w14:textId="77777777" w:rsidR="008E3E3E" w:rsidRDefault="008E3E3E" w:rsidP="008E3E3E">
                        <w:pPr>
                          <w:jc w:val="center"/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  <w:lang w:val="sv-SE"/>
                          </w:rPr>
                          <w:t xml:space="preserve">UE is 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  <w:lang w:val="sv-SE"/>
                          </w:rPr>
                          <w:t>configured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  <w:lang w:val="sv-SE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  <w:lang w:val="sv-SE"/>
                          </w:rPr>
                          <w:t>with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  <w:lang w:val="sv-SE"/>
                          </w:rPr>
                          <w:t xml:space="preserve"> CPC</w:t>
                        </w:r>
                      </w:p>
                    </w:txbxContent>
                  </v:textbox>
                </v:roundrect>
                <v:shape id="Straight Arrow Connector 200" o:spid="_x0000_s1110" type="#_x0000_t32" style="position:absolute;left:29434;top:17495;width:20263;height: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" strokecolor="#4472c4 [3204]" strokeweight=".5pt">
                  <v:stroke endarrow="block" joinstyle="miter"/>
                  <o:lock v:ext="edit" shapetype="f"/>
                </v:shape>
                <v:shape id="TextBox 25" o:spid="_x0000_s1111" type="#_x0000_t202" style="position:absolute;left:32116;top:14868;width:24077;height:432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" filled="f" stroked="f">
                  <v:textbox style="mso-fit-shape-to-text:t">
                    <w:txbxContent>
                      <w:p w14:paraId="43C198DD" w14:textId="77777777" w:rsidR="008E3E3E" w:rsidRPr="008E3E3E" w:rsidRDefault="008E3E3E" w:rsidP="008E3E3E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r w:rsidRPr="008E3E3E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SN Release Required (release MR-DC)</w:t>
                        </w:r>
                      </w:p>
                    </w:txbxContent>
                  </v:textbox>
                </v:shape>
                <v:shape id="Straight Arrow Connector 202" o:spid="_x0000_s1112" type="#_x0000_t32" style="position:absolute;left:29382;top:20086;width:20367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" strokecolor="#4472c4 [3204]" strokeweight=".5pt">
                  <v:stroke endarrow="block" joinstyle="miter"/>
                  <o:lock v:ext="edit" shapetype="f"/>
                </v:shape>
                <v:shape id="Straight Arrow Connector 203" o:spid="_x0000_s1113" type="#_x0000_t32" style="position:absolute;left:9083;top:22544;width:20262;height: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" strokecolor="#4472c4 [3204]" strokeweight=".5pt">
                  <v:stroke endarrow="block" joinstyle="miter"/>
                </v:shape>
                <v:shape id="Straight Arrow Connector 204" o:spid="_x0000_s1114" type="#_x0000_t32" style="position:absolute;left:9171;top:25293;width:20263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" strokecolor="#4472c4 [3204]" strokeweight=".5pt">
                  <v:stroke endarrow="block" joinstyle="miter"/>
                </v:shape>
                <v:shape id="TextBox 30" o:spid="_x0000_s1115" type="#_x0000_t202" style="position:absolute;left:32421;top:17585;width:13671;height:432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" filled="f" stroked="f">
                  <v:textbox style="mso-fit-shape-to-text:t">
                    <w:txbxContent>
                      <w:p w14:paraId="563A4862" w14:textId="77777777" w:rsidR="008E3E3E" w:rsidRDefault="008E3E3E" w:rsidP="008E3E3E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 xml:space="preserve">SN Release 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>Confirm</w:t>
                        </w:r>
                        <w:proofErr w:type="spellEnd"/>
                      </w:p>
                    </w:txbxContent>
                  </v:textbox>
                </v:shape>
                <v:roundrect id="Rectangle: Rounded Corners 206" o:spid="_x0000_s1116" style="position:absolute;left:198;top:28596;width:17235;height:4443;visibility:visible;mso-wrap-style:square;v-text-anchor:middle" arcsize="10923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" fillcolor="#4472c4 [3204]" strokecolor="#1f3763 [1604]" strokeweight="1pt">
                  <v:stroke joinstyle="miter"/>
                  <v:textbox>
                    <w:txbxContent>
                      <w:p w14:paraId="7CD513ED" w14:textId="77777777" w:rsidR="008E3E3E" w:rsidRDefault="008E3E3E" w:rsidP="008E3E3E">
                        <w:pPr>
                          <w:jc w:val="center"/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  <w:lang w:val="sv-SE"/>
                          </w:rPr>
                          <w:t>No DC, no CPC</w:t>
                        </w:r>
                      </w:p>
                    </w:txbxContent>
                  </v:textbox>
                </v:roundrect>
                <v:shape id="Straight Arrow Connector 207" o:spid="_x0000_s1117" type="#_x0000_t32" style="position:absolute;left:29329;top:30998;width:40630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" strokecolor="#4472c4 [3204]" strokeweight=".5pt">
                  <v:stroke endarrow="block" joinstyle="miter"/>
                  <o:lock v:ext="edit" shapetype="f"/>
                </v:shape>
                <v:shape id="TextBox 33" o:spid="_x0000_s1118" type="#_x0000_t202" style="position:absolute;left:39733;top:28595;width:20645;height:432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" filled="f" stroked="f">
                  <v:textbox style="mso-fit-shape-to-text:t">
                    <w:txbxContent>
                      <w:p w14:paraId="2F77F127" w14:textId="77777777" w:rsidR="008E3E3E" w:rsidRPr="008E3E3E" w:rsidRDefault="008E3E3E" w:rsidP="008E3E3E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r w:rsidRPr="008E3E3E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SN release request (cancel CPC)</w:t>
                        </w:r>
                      </w:p>
                    </w:txbxContent>
                  </v:textbox>
                </v:shape>
                <v:shape id="Straight Arrow Connector 209" o:spid="_x0000_s1119" type="#_x0000_t32" style="position:absolute;left:29329;top:34042;width:40630;height: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" strokecolor="#4472c4 [3204]" strokeweight=".5pt">
                  <v:stroke endarrow="block" joinstyle="miter"/>
                  <o:lock v:ext="edit" shapetype="f"/>
                </v:shape>
                <v:shape id="TextBox 35" o:spid="_x0000_s1120" type="#_x0000_t202" style="position:absolute;left:38527;top:31440;width:23051;height:432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" filled="f" stroked="f">
                  <v:textbox style="mso-fit-shape-to-text:t">
                    <w:txbxContent>
                      <w:p w14:paraId="53E21500" w14:textId="77777777" w:rsidR="008E3E3E" w:rsidRPr="008E3E3E" w:rsidRDefault="008E3E3E" w:rsidP="008E3E3E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r w:rsidRPr="008E3E3E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SN release request Ack (cancel CPC)</w:t>
                        </w:r>
                      </w:p>
                    </w:txbxContent>
                  </v:textbox>
                </v:shape>
                <v:roundrect id="Rectangle: Rounded Corners 211" o:spid="_x0000_s1121" style="position:absolute;left:26915;top:27947;width:45859;height:9108;visibility:visible;mso-wrap-style:square;v-text-anchor:middle" arcsize="10923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" filled="f" strokecolor="red" strokeweight="1pt">
                  <v:stroke joinstyle="miter"/>
                </v:roundrect>
                <v:shape id="TextBox 37" o:spid="_x0000_s1122" type="#_x0000_t202" style="position:absolute;left:31261;top:6426;width:16634;height:432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" filled="f" stroked="f">
                  <v:textbox style="mso-fit-shape-to-text:t">
                    <w:txbxContent>
                      <w:p w14:paraId="473405BC" w14:textId="77777777" w:rsidR="008E3E3E" w:rsidRDefault="008E3E3E" w:rsidP="008E3E3E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 xml:space="preserve">SN Addition 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>Request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 xml:space="preserve"> Ack</w:t>
                        </w:r>
                      </w:p>
                    </w:txbxContent>
                  </v:textbox>
                </v:shape>
                <v:shape id="TextBox 38" o:spid="_x0000_s1123" type="#_x0000_t202" style="position:absolute;left:9872;top:7388;width:13885;height:432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" filled="f" stroked="f">
                  <v:textbox style="mso-fit-shape-to-text:t">
                    <w:txbxContent>
                      <w:p w14:paraId="1BE47A30" w14:textId="77777777" w:rsidR="008E3E3E" w:rsidRDefault="008E3E3E" w:rsidP="008E3E3E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>RRCReconfiguration</w:t>
                        </w:r>
                        <w:proofErr w:type="spellEnd"/>
                      </w:p>
                    </w:txbxContent>
                  </v:textbox>
                </v:shape>
                <v:shape id="TextBox 39" o:spid="_x0000_s1124" type="#_x0000_t202" style="position:absolute;left:9899;top:10636;width:19525;height:432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" filled="f" stroked="f">
                  <v:textbox style="mso-fit-shape-to-text:t">
                    <w:txbxContent>
                      <w:p w14:paraId="03BF7241" w14:textId="77777777" w:rsidR="008E3E3E" w:rsidRDefault="008E3E3E" w:rsidP="008E3E3E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>RRCReconfigurationComplete</w:t>
                        </w:r>
                        <w:proofErr w:type="spellEnd"/>
                      </w:p>
                    </w:txbxContent>
                  </v:textbox>
                </v:shape>
                <v:shape id="TextBox 40" o:spid="_x0000_s1125" type="#_x0000_t202" style="position:absolute;left:9872;top:20086;width:13885;height:432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" filled="f" stroked="f">
                  <v:textbox style="mso-fit-shape-to-text:t">
                    <w:txbxContent>
                      <w:p w14:paraId="1FE796F7" w14:textId="77777777" w:rsidR="008E3E3E" w:rsidRDefault="008E3E3E" w:rsidP="008E3E3E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>RRCReconfiguration</w:t>
                        </w:r>
                        <w:proofErr w:type="spellEnd"/>
                      </w:p>
                    </w:txbxContent>
                  </v:textbox>
                </v:shape>
                <v:shape id="TextBox 41" o:spid="_x0000_s1126" type="#_x0000_t202" style="position:absolute;left:9624;top:22955;width:19525;height:432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" filled="f" stroked="f">
                  <v:textbox style="mso-fit-shape-to-text:t">
                    <w:txbxContent>
                      <w:p w14:paraId="51C6770D" w14:textId="77777777" w:rsidR="008E3E3E" w:rsidRDefault="008E3E3E" w:rsidP="008E3E3E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>RRCReconfigurationComplete</w:t>
                        </w:r>
                        <w:proofErr w:type="spellEnd"/>
                      </w:p>
                    </w:txbxContent>
                  </v:textbox>
                </v:shape>
              </v:group>
            </w:pict>
          </mc:Fallback>
        </mc:AlternateContent>
      </w:r>
    </w:p>
    <w:p w14:paraId="3FD19DD2" w14:textId="32A4D6C0" w:rsidR="008E3E3E" w:rsidRDefault="008E3E3E" w:rsidP="00417AB7">
      <w:pPr>
        <w:rPr>
          <w:bCs/>
          <w:u w:val="single"/>
        </w:rPr>
      </w:pPr>
    </w:p>
    <w:p w14:paraId="78CF6321" w14:textId="5F47949D" w:rsidR="008E3E3E" w:rsidRDefault="008E3E3E" w:rsidP="00417AB7">
      <w:pPr>
        <w:rPr>
          <w:bCs/>
          <w:u w:val="single"/>
        </w:rPr>
      </w:pPr>
    </w:p>
    <w:p w14:paraId="581D3B34" w14:textId="74751081" w:rsidR="008E3E3E" w:rsidRDefault="008E3E3E" w:rsidP="00417AB7">
      <w:pPr>
        <w:rPr>
          <w:bCs/>
          <w:u w:val="single"/>
        </w:rPr>
      </w:pPr>
    </w:p>
    <w:p w14:paraId="4A07242B" w14:textId="0F03507A" w:rsidR="008E3E3E" w:rsidRDefault="008E3E3E" w:rsidP="00417AB7">
      <w:pPr>
        <w:rPr>
          <w:bCs/>
          <w:u w:val="single"/>
        </w:rPr>
      </w:pPr>
    </w:p>
    <w:p w14:paraId="0D331D68" w14:textId="7CFBE463" w:rsidR="008E3E3E" w:rsidRDefault="008E3E3E" w:rsidP="00417AB7">
      <w:pPr>
        <w:rPr>
          <w:bCs/>
          <w:u w:val="single"/>
        </w:rPr>
      </w:pPr>
    </w:p>
    <w:p w14:paraId="6675A059" w14:textId="4995763C" w:rsidR="008E3E3E" w:rsidRDefault="008E3E3E" w:rsidP="00417AB7">
      <w:pPr>
        <w:rPr>
          <w:bCs/>
          <w:u w:val="single"/>
        </w:rPr>
      </w:pPr>
    </w:p>
    <w:p w14:paraId="05E5B7F6" w14:textId="58CF1BE0" w:rsidR="008E3E3E" w:rsidRDefault="008E3E3E" w:rsidP="00417AB7">
      <w:pPr>
        <w:rPr>
          <w:bCs/>
          <w:u w:val="single"/>
        </w:rPr>
      </w:pPr>
    </w:p>
    <w:p w14:paraId="1C6D5378" w14:textId="2927D612" w:rsidR="008E3E3E" w:rsidRDefault="008E3E3E" w:rsidP="00417AB7">
      <w:pPr>
        <w:rPr>
          <w:bCs/>
          <w:u w:val="single"/>
        </w:rPr>
      </w:pPr>
    </w:p>
    <w:p w14:paraId="784C4235" w14:textId="2094EB02" w:rsidR="008E3E3E" w:rsidRDefault="008E3E3E" w:rsidP="00417AB7">
      <w:pPr>
        <w:rPr>
          <w:bCs/>
          <w:u w:val="single"/>
        </w:rPr>
      </w:pPr>
    </w:p>
    <w:p w14:paraId="0C087A08" w14:textId="1073C39A" w:rsidR="008E3E3E" w:rsidRDefault="008E3E3E" w:rsidP="00417AB7">
      <w:pPr>
        <w:rPr>
          <w:bCs/>
          <w:u w:val="single"/>
        </w:rPr>
      </w:pPr>
    </w:p>
    <w:p w14:paraId="24FD2CDB" w14:textId="62D8D46F" w:rsidR="008E3E3E" w:rsidRDefault="008E3E3E" w:rsidP="008E3E3E">
      <w:pPr>
        <w:ind w:left="720"/>
        <w:jc w:val="center"/>
        <w:rPr>
          <w:bCs/>
        </w:rPr>
      </w:pPr>
      <w:r>
        <w:rPr>
          <w:bCs/>
        </w:rPr>
        <w:t xml:space="preserve">Figure 3. Example </w:t>
      </w:r>
      <w:proofErr w:type="spellStart"/>
      <w:r>
        <w:rPr>
          <w:bCs/>
        </w:rPr>
        <w:t>signaling</w:t>
      </w:r>
      <w:proofErr w:type="spellEnd"/>
      <w:r>
        <w:rPr>
          <w:bCs/>
        </w:rPr>
        <w:t xml:space="preserve"> for MN-initiated CPC followed by an SN-initiated S-SN release</w:t>
      </w:r>
    </w:p>
    <w:p w14:paraId="7DD41452" w14:textId="41190E46" w:rsidR="00DA0371" w:rsidRPr="00DA0371" w:rsidRDefault="00DA0371" w:rsidP="00DA0371">
      <w:pPr>
        <w:rPr>
          <w:bCs/>
        </w:rPr>
      </w:pPr>
      <w:r w:rsidRPr="00DA0371">
        <w:rPr>
          <w:bCs/>
        </w:rPr>
        <w:lastRenderedPageBreak/>
        <w:t xml:space="preserve">Upon reception of SN Release Required </w:t>
      </w:r>
      <w:r w:rsidR="0094784F">
        <w:rPr>
          <w:bCs/>
        </w:rPr>
        <w:t xml:space="preserve">message </w:t>
      </w:r>
      <w:r w:rsidRPr="00DA0371">
        <w:rPr>
          <w:bCs/>
        </w:rPr>
        <w:t>from the S-SN (to release MR-DC),</w:t>
      </w:r>
      <w:r>
        <w:rPr>
          <w:bCs/>
        </w:rPr>
        <w:t xml:space="preserve"> </w:t>
      </w:r>
      <w:r w:rsidRPr="00DA0371">
        <w:rPr>
          <w:bCs/>
        </w:rPr>
        <w:t xml:space="preserve">the MN </w:t>
      </w:r>
      <w:r>
        <w:rPr>
          <w:bCs/>
        </w:rPr>
        <w:t>also needs to cancel</w:t>
      </w:r>
      <w:r w:rsidRPr="00DA0371">
        <w:rPr>
          <w:bCs/>
        </w:rPr>
        <w:t xml:space="preserve"> CPC with target candidate SN(s) if CPC is configured</w:t>
      </w:r>
      <w:r w:rsidR="007B0C32">
        <w:rPr>
          <w:bCs/>
        </w:rPr>
        <w:t xml:space="preserve"> as shown in the red box.</w:t>
      </w:r>
    </w:p>
    <w:p w14:paraId="14FF9367" w14:textId="77777777" w:rsidR="008E3E3E" w:rsidRPr="00726067" w:rsidRDefault="008E3E3E" w:rsidP="00417AB7">
      <w:pPr>
        <w:rPr>
          <w:bCs/>
          <w:u w:val="single"/>
        </w:rPr>
      </w:pPr>
    </w:p>
    <w:p w14:paraId="403FBB96" w14:textId="235C4E6F" w:rsidR="0075557D" w:rsidRPr="0075557D" w:rsidRDefault="00417AB7" w:rsidP="00417AB7">
      <w:pPr>
        <w:rPr>
          <w:b/>
          <w:u w:val="single"/>
        </w:rPr>
      </w:pPr>
      <w:r w:rsidRPr="000F6316">
        <w:rPr>
          <w:b/>
          <w:u w:val="single"/>
        </w:rPr>
        <w:t xml:space="preserve">Case 4: </w:t>
      </w:r>
      <w:r w:rsidR="0075557D" w:rsidRPr="0075557D">
        <w:rPr>
          <w:b/>
          <w:u w:val="single"/>
        </w:rPr>
        <w:t>SN-initiated CPC followed by an SN-initiated S-SN release</w:t>
      </w:r>
    </w:p>
    <w:p w14:paraId="4EEAA352" w14:textId="2739AF66" w:rsidR="00844028" w:rsidRDefault="00A21F0D" w:rsidP="0099022F">
      <w:pPr>
        <w:rPr>
          <w:rFonts w:ascii="Arial" w:hAnsi="Arial" w:cs="Arial"/>
        </w:rPr>
      </w:pPr>
      <w:r w:rsidRPr="00FC0FFB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6048834" wp14:editId="79D962FE">
                <wp:simplePos x="0" y="0"/>
                <wp:positionH relativeFrom="column">
                  <wp:posOffset>55620</wp:posOffset>
                </wp:positionH>
                <wp:positionV relativeFrom="paragraph">
                  <wp:posOffset>13970</wp:posOffset>
                </wp:positionV>
                <wp:extent cx="5668010" cy="3825240"/>
                <wp:effectExtent l="0" t="0" r="8890" b="22860"/>
                <wp:wrapNone/>
                <wp:docPr id="217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68010" cy="3825240"/>
                          <a:chOff x="0" y="0"/>
                          <a:chExt cx="7255039" cy="5312537"/>
                        </a:xfrm>
                      </wpg:grpSpPr>
                      <wps:wsp>
                        <wps:cNvPr id="218" name="Straight Connector 218"/>
                        <wps:cNvCnPr/>
                        <wps:spPr>
                          <a:xfrm>
                            <a:off x="898017" y="276897"/>
                            <a:ext cx="0" cy="503564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9" name="Straight Connector 219"/>
                        <wps:cNvCnPr/>
                        <wps:spPr>
                          <a:xfrm>
                            <a:off x="2924293" y="276897"/>
                            <a:ext cx="0" cy="503564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0" name="Straight Connector 220"/>
                        <wps:cNvCnPr/>
                        <wps:spPr>
                          <a:xfrm>
                            <a:off x="4950569" y="276897"/>
                            <a:ext cx="0" cy="503564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1" name="Straight Connector 221"/>
                        <wps:cNvCnPr/>
                        <wps:spPr>
                          <a:xfrm>
                            <a:off x="6976845" y="276897"/>
                            <a:ext cx="0" cy="503564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2" name="TextBox 8"/>
                        <wps:cNvSpPr txBox="1"/>
                        <wps:spPr>
                          <a:xfrm>
                            <a:off x="675765" y="0"/>
                            <a:ext cx="399888" cy="4797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34A8CBB" w14:textId="77777777" w:rsidR="00FC0FFB" w:rsidRDefault="00FC0FFB" w:rsidP="00FC0FFB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UE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23" name="TextBox 9"/>
                        <wps:cNvSpPr txBox="1"/>
                        <wps:spPr>
                          <a:xfrm>
                            <a:off x="2672164" y="0"/>
                            <a:ext cx="454344" cy="4797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AA00805" w14:textId="77777777" w:rsidR="00FC0FFB" w:rsidRDefault="00FC0FFB" w:rsidP="00FC0FFB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MN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24" name="TextBox 10"/>
                        <wps:cNvSpPr txBox="1"/>
                        <wps:spPr>
                          <a:xfrm>
                            <a:off x="4668562" y="0"/>
                            <a:ext cx="507988" cy="4797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801EB3A" w14:textId="77777777" w:rsidR="00FC0FFB" w:rsidRDefault="00FC0FFB" w:rsidP="00FC0FFB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S-SN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25" name="TextBox 11"/>
                        <wps:cNvSpPr txBox="1"/>
                        <wps:spPr>
                          <a:xfrm>
                            <a:off x="6664960" y="0"/>
                            <a:ext cx="590079" cy="4797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70D6B8D" w14:textId="77777777" w:rsidR="00FC0FFB" w:rsidRDefault="00FC0FFB" w:rsidP="00FC0FFB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TC-SN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26" name="Straight Arrow Connector 226"/>
                        <wps:cNvCnPr/>
                        <wps:spPr>
                          <a:xfrm>
                            <a:off x="2924293" y="1045511"/>
                            <a:ext cx="4052552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7" name="Straight Arrow Connector 227"/>
                        <wps:cNvCnPr/>
                        <wps:spPr>
                          <a:xfrm flipH="1">
                            <a:off x="2924293" y="1303088"/>
                            <a:ext cx="4052552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8" name="TextBox 16"/>
                        <wps:cNvSpPr txBox="1"/>
                        <wps:spPr>
                          <a:xfrm>
                            <a:off x="4224413" y="790789"/>
                            <a:ext cx="1455690" cy="4797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62C00C3" w14:textId="77777777" w:rsidR="00FC0FFB" w:rsidRDefault="00FC0FFB" w:rsidP="00FC0FFB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 xml:space="preserve">SN Addition 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Request</w:t>
                              </w:r>
                              <w:proofErr w:type="spellEnd"/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29" name="Straight Arrow Connector 229"/>
                        <wps:cNvCnPr/>
                        <wps:spPr>
                          <a:xfrm flipH="1">
                            <a:off x="898017" y="1543010"/>
                            <a:ext cx="2026276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0" name="Straight Arrow Connector 230"/>
                        <wps:cNvCnPr/>
                        <wps:spPr>
                          <a:xfrm>
                            <a:off x="898017" y="1832785"/>
                            <a:ext cx="2026276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1" name="Rectangle: Rounded Corners 231"/>
                        <wps:cNvSpPr/>
                        <wps:spPr>
                          <a:xfrm>
                            <a:off x="0" y="2021248"/>
                            <a:ext cx="1851450" cy="553032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E84997C" w14:textId="77777777" w:rsidR="00FC0FFB" w:rsidRDefault="00FC0FFB" w:rsidP="00FC0FFB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 xml:space="preserve">UE is 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configured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with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 xml:space="preserve"> CPC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32" name="Straight Arrow Connector 232"/>
                        <wps:cNvCnPr>
                          <a:cxnSpLocks/>
                        </wps:cNvCnPr>
                        <wps:spPr>
                          <a:xfrm flipH="1">
                            <a:off x="2913859" y="2711784"/>
                            <a:ext cx="2031848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3" name="TextBox 25"/>
                        <wps:cNvSpPr txBox="1"/>
                        <wps:spPr>
                          <a:xfrm>
                            <a:off x="3038489" y="2437887"/>
                            <a:ext cx="2463537" cy="4797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9AFF48D" w14:textId="77777777" w:rsidR="00FC0FFB" w:rsidRPr="00FC0FFB" w:rsidRDefault="00FC0FFB" w:rsidP="00FC0FFB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FC0FFB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SN Release Required (release MR-DC)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34" name="Straight Arrow Connector 234"/>
                        <wps:cNvCnPr>
                          <a:cxnSpLocks/>
                        </wps:cNvCnPr>
                        <wps:spPr>
                          <a:xfrm>
                            <a:off x="2929510" y="2988915"/>
                            <a:ext cx="2021059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5" name="Straight Arrow Connector 235"/>
                        <wps:cNvCnPr>
                          <a:cxnSpLocks/>
                        </wps:cNvCnPr>
                        <wps:spPr>
                          <a:xfrm flipH="1">
                            <a:off x="862438" y="3099819"/>
                            <a:ext cx="2051421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6" name="Straight Arrow Connector 236"/>
                        <wps:cNvCnPr>
                          <a:cxnSpLocks/>
                        </wps:cNvCnPr>
                        <wps:spPr>
                          <a:xfrm>
                            <a:off x="867655" y="3492033"/>
                            <a:ext cx="2061855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7" name="TextBox 30"/>
                        <wps:cNvSpPr txBox="1"/>
                        <wps:spPr>
                          <a:xfrm>
                            <a:off x="3038489" y="2686492"/>
                            <a:ext cx="1398795" cy="4797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C8741EF" w14:textId="77777777" w:rsidR="00FC0FFB" w:rsidRDefault="00FC0FFB" w:rsidP="00FC0FFB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 xml:space="preserve">SN Release 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Confirm</w:t>
                              </w:r>
                              <w:proofErr w:type="spellEnd"/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38" name="Rectangle: Rounded Corners 238"/>
                        <wps:cNvSpPr/>
                        <wps:spPr>
                          <a:xfrm>
                            <a:off x="36243" y="3597958"/>
                            <a:ext cx="1723547" cy="444323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E124911" w14:textId="77777777" w:rsidR="00FC0FFB" w:rsidRDefault="00FC0FFB" w:rsidP="00FC0FFB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No DC, no CPC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39" name="Straight Arrow Connector 239"/>
                        <wps:cNvCnPr>
                          <a:cxnSpLocks/>
                        </wps:cNvCnPr>
                        <wps:spPr>
                          <a:xfrm>
                            <a:off x="2913859" y="4060321"/>
                            <a:ext cx="4062986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0" name="TextBox 33"/>
                        <wps:cNvSpPr txBox="1"/>
                        <wps:spPr>
                          <a:xfrm>
                            <a:off x="3954367" y="3819871"/>
                            <a:ext cx="2112416" cy="4797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FAA405B" w14:textId="77777777" w:rsidR="00FC0FFB" w:rsidRPr="00FC0FFB" w:rsidRDefault="00FC0FFB" w:rsidP="00FC0FFB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FC0FFB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SN release request (cancel CPC)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41" name="Straight Arrow Connector 241"/>
                        <wps:cNvCnPr>
                          <a:cxnSpLocks/>
                        </wps:cNvCnPr>
                        <wps:spPr>
                          <a:xfrm flipH="1">
                            <a:off x="2913859" y="4364748"/>
                            <a:ext cx="4062986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2" name="TextBox 35"/>
                        <wps:cNvSpPr txBox="1"/>
                        <wps:spPr>
                          <a:xfrm>
                            <a:off x="3833746" y="4104397"/>
                            <a:ext cx="2358689" cy="4797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C12040C" w14:textId="77777777" w:rsidR="00FC0FFB" w:rsidRPr="00FC0FFB" w:rsidRDefault="00FC0FFB" w:rsidP="00FC0FFB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FC0FFB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SN release request Ack (cancel CPC)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43" name="Straight Arrow Connector 243"/>
                        <wps:cNvCnPr/>
                        <wps:spPr>
                          <a:xfrm flipH="1">
                            <a:off x="2924293" y="659464"/>
                            <a:ext cx="2026276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4" name="TextBox 36"/>
                        <wps:cNvSpPr txBox="1"/>
                        <wps:spPr>
                          <a:xfrm>
                            <a:off x="3353021" y="398592"/>
                            <a:ext cx="1445936" cy="4797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8AC32B0" w14:textId="77777777" w:rsidR="00FC0FFB" w:rsidRDefault="00FC0FFB" w:rsidP="00FC0FFB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 xml:space="preserve">SN Change 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Required</w:t>
                              </w:r>
                              <w:proofErr w:type="spellEnd"/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45" name="Straight Arrow Connector 245"/>
                        <wps:cNvCnPr>
                          <a:cxnSpLocks/>
                        </wps:cNvCnPr>
                        <wps:spPr>
                          <a:xfrm>
                            <a:off x="2924293" y="2120969"/>
                            <a:ext cx="2021059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6" name="TextBox 38"/>
                        <wps:cNvSpPr txBox="1"/>
                        <wps:spPr>
                          <a:xfrm>
                            <a:off x="3018543" y="1859994"/>
                            <a:ext cx="1384165" cy="4797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DF9E18B" w14:textId="77777777" w:rsidR="00FC0FFB" w:rsidRDefault="00FC0FFB" w:rsidP="00FC0FFB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 xml:space="preserve">SN Change 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Confirm</w:t>
                              </w:r>
                              <w:proofErr w:type="spellEnd"/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47" name="TextBox 39"/>
                        <wps:cNvSpPr txBox="1"/>
                        <wps:spPr>
                          <a:xfrm>
                            <a:off x="1127406" y="2798618"/>
                            <a:ext cx="1420772" cy="39773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87AA0BF" w14:textId="77777777" w:rsidR="00A21F0D" w:rsidRDefault="00A21F0D" w:rsidP="00A21F0D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RRCReconfiguration</w:t>
                              </w:r>
                              <w:proofErr w:type="spellEnd"/>
                            </w:p>
                            <w:p w14:paraId="2F143CDE" w14:textId="41453E7A" w:rsidR="00FC0FFB" w:rsidRPr="00FC0FFB" w:rsidRDefault="00FC0FFB" w:rsidP="00FC0FFB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wrap="none" rtlCol="0">
                          <a:noAutofit/>
                        </wps:bodyPr>
                      </wps:wsp>
                      <wps:wsp>
                        <wps:cNvPr id="248" name="Rectangle: Rounded Corners 248"/>
                        <wps:cNvSpPr/>
                        <wps:spPr>
                          <a:xfrm>
                            <a:off x="2810030" y="3775247"/>
                            <a:ext cx="4411514" cy="772003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49" name="TextBox 41"/>
                        <wps:cNvSpPr txBox="1"/>
                        <wps:spPr>
                          <a:xfrm>
                            <a:off x="4224413" y="1071094"/>
                            <a:ext cx="1701962" cy="4797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ED40B75" w14:textId="77777777" w:rsidR="00FC0FFB" w:rsidRDefault="00FC0FFB" w:rsidP="00FC0FFB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 xml:space="preserve">SN Addition 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Request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 xml:space="preserve"> Ack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50" name="TextBox 42"/>
                        <wps:cNvSpPr txBox="1"/>
                        <wps:spPr>
                          <a:xfrm>
                            <a:off x="1127438" y="1251139"/>
                            <a:ext cx="1420740" cy="4797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2EE3DCB" w14:textId="77777777" w:rsidR="00FC0FFB" w:rsidRDefault="00FC0FFB" w:rsidP="00FC0FFB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RRCReconfiguration</w:t>
                              </w:r>
                              <w:proofErr w:type="spellEnd"/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51" name="TextBox 43"/>
                        <wps:cNvSpPr txBox="1"/>
                        <wps:spPr>
                          <a:xfrm>
                            <a:off x="1083303" y="1579609"/>
                            <a:ext cx="1997814" cy="4797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A9791FF" w14:textId="77777777" w:rsidR="00FC0FFB" w:rsidRDefault="00FC0FFB" w:rsidP="00FC0FFB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RRCReconfigurationComplete</w:t>
                              </w:r>
                              <w:proofErr w:type="spellEnd"/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52" name="TextBox 44"/>
                        <wps:cNvSpPr txBox="1"/>
                        <wps:spPr>
                          <a:xfrm>
                            <a:off x="862438" y="3166212"/>
                            <a:ext cx="1997814" cy="3629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A52BDE0" w14:textId="77777777" w:rsidR="00FC0FFB" w:rsidRDefault="00FC0FFB" w:rsidP="00FC0FFB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RRCReconfigurationComplete</w:t>
                              </w:r>
                              <w:proofErr w:type="spellEnd"/>
                            </w:p>
                          </w:txbxContent>
                        </wps:txbx>
                        <wps:bodyPr wrap="none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6048834" id="Group 3" o:spid="_x0000_s1127" style="position:absolute;margin-left:4.4pt;margin-top:1.1pt;width:446.3pt;height:301.2pt;z-index:251665408" coordsize="72550,5312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">
                <v:line id="Straight Connector 218" o:spid="_x0000_s1128" style="position:absolute;visibility:visible;mso-wrap-style:square" from="8980,2768" to="8980,53125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" strokecolor="#4472c4 [3204]" strokeweight=".5pt">
                  <v:stroke joinstyle="miter"/>
                </v:line>
                <v:line id="Straight Connector 219" o:spid="_x0000_s1129" style="position:absolute;visibility:visible;mso-wrap-style:square" from="29242,2768" to="29242,53125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" strokecolor="#4472c4 [3204]" strokeweight=".5pt">
                  <v:stroke joinstyle="miter"/>
                </v:line>
                <v:line id="Straight Connector 220" o:spid="_x0000_s1130" style="position:absolute;visibility:visible;mso-wrap-style:square" from="49505,2768" to="49505,53125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" strokecolor="#4472c4 [3204]" strokeweight=".5pt">
                  <v:stroke joinstyle="miter"/>
                </v:line>
                <v:line id="Straight Connector 221" o:spid="_x0000_s1131" style="position:absolute;visibility:visible;mso-wrap-style:square" from="69768,2768" to="69768,53125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" strokecolor="#4472c4 [3204]" strokeweight=".5pt">
                  <v:stroke joinstyle="miter"/>
                </v:line>
                <v:shape id="TextBox 8" o:spid="_x0000_s1132" type="#_x0000_t202" style="position:absolute;left:6757;width:3999;height:4797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" filled="f" stroked="f">
                  <v:textbox style="mso-fit-shape-to-text:t">
                    <w:txbxContent>
                      <w:p w14:paraId="234A8CBB" w14:textId="77777777" w:rsidR="00FC0FFB" w:rsidRDefault="00FC0FFB" w:rsidP="00FC0FFB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>UE</w:t>
                        </w:r>
                      </w:p>
                    </w:txbxContent>
                  </v:textbox>
                </v:shape>
                <v:shape id="TextBox 9" o:spid="_x0000_s1133" type="#_x0000_t202" style="position:absolute;left:26721;width:4544;height:4797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" filled="f" stroked="f">
                  <v:textbox style="mso-fit-shape-to-text:t">
                    <w:txbxContent>
                      <w:p w14:paraId="3AA00805" w14:textId="77777777" w:rsidR="00FC0FFB" w:rsidRDefault="00FC0FFB" w:rsidP="00FC0FFB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>MN</w:t>
                        </w:r>
                      </w:p>
                    </w:txbxContent>
                  </v:textbox>
                </v:shape>
                <v:shape id="TextBox 10" o:spid="_x0000_s1134" type="#_x0000_t202" style="position:absolute;left:46685;width:5080;height:4797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" filled="f" stroked="f">
                  <v:textbox style="mso-fit-shape-to-text:t">
                    <w:txbxContent>
                      <w:p w14:paraId="1801EB3A" w14:textId="77777777" w:rsidR="00FC0FFB" w:rsidRDefault="00FC0FFB" w:rsidP="00FC0FFB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>S-SN</w:t>
                        </w:r>
                      </w:p>
                    </w:txbxContent>
                  </v:textbox>
                </v:shape>
                <v:shape id="TextBox 11" o:spid="_x0000_s1135" type="#_x0000_t202" style="position:absolute;left:66649;width:5901;height:4797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" filled="f" stroked="f">
                  <v:textbox style="mso-fit-shape-to-text:t">
                    <w:txbxContent>
                      <w:p w14:paraId="370D6B8D" w14:textId="77777777" w:rsidR="00FC0FFB" w:rsidRDefault="00FC0FFB" w:rsidP="00FC0FFB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>TC-SN</w:t>
                        </w:r>
                      </w:p>
                    </w:txbxContent>
                  </v:textbox>
                </v:shape>
                <v:shape id="Straight Arrow Connector 226" o:spid="_x0000_s1136" type="#_x0000_t32" style="position:absolute;left:29242;top:10455;width:40526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" strokecolor="#4472c4 [3204]" strokeweight=".5pt">
                  <v:stroke endarrow="block" joinstyle="miter"/>
                </v:shape>
                <v:shape id="Straight Arrow Connector 227" o:spid="_x0000_s1137" type="#_x0000_t32" style="position:absolute;left:29242;top:13030;width:40526;height: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" strokecolor="#4472c4 [3204]" strokeweight=".5pt">
                  <v:stroke endarrow="block" joinstyle="miter"/>
                </v:shape>
                <v:shape id="TextBox 16" o:spid="_x0000_s1138" type="#_x0000_t202" style="position:absolute;left:42244;top:7907;width:14557;height:4798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" filled="f" stroked="f">
                  <v:textbox style="mso-fit-shape-to-text:t">
                    <w:txbxContent>
                      <w:p w14:paraId="762C00C3" w14:textId="77777777" w:rsidR="00FC0FFB" w:rsidRDefault="00FC0FFB" w:rsidP="00FC0FFB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 xml:space="preserve">SN Addition 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>Request</w:t>
                        </w:r>
                        <w:proofErr w:type="spellEnd"/>
                      </w:p>
                    </w:txbxContent>
                  </v:textbox>
                </v:shape>
                <v:shape id="Straight Arrow Connector 229" o:spid="_x0000_s1139" type="#_x0000_t32" style="position:absolute;left:8980;top:15430;width:20262;height: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" strokecolor="#4472c4 [3204]" strokeweight=".5pt">
                  <v:stroke endarrow="block" joinstyle="miter"/>
                </v:shape>
                <v:shape id="Straight Arrow Connector 230" o:spid="_x0000_s1140" type="#_x0000_t32" style="position:absolute;left:8980;top:18327;width:20262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" strokecolor="#4472c4 [3204]" strokeweight=".5pt">
                  <v:stroke endarrow="block" joinstyle="miter"/>
                </v:shape>
                <v:roundrect id="Rectangle: Rounded Corners 231" o:spid="_x0000_s1141" style="position:absolute;top:20212;width:18514;height:5530;visibility:visible;mso-wrap-style:square;v-text-anchor:middle" arcsize="10923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" fillcolor="#4472c4 [3204]" strokecolor="#1f3763 [1604]" strokeweight="1pt">
                  <v:stroke joinstyle="miter"/>
                  <v:textbox>
                    <w:txbxContent>
                      <w:p w14:paraId="7E84997C" w14:textId="77777777" w:rsidR="00FC0FFB" w:rsidRDefault="00FC0FFB" w:rsidP="00FC0FFB">
                        <w:pPr>
                          <w:jc w:val="center"/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  <w:lang w:val="sv-SE"/>
                          </w:rPr>
                          <w:t xml:space="preserve">UE is 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  <w:lang w:val="sv-SE"/>
                          </w:rPr>
                          <w:t>configured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  <w:lang w:val="sv-SE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  <w:lang w:val="sv-SE"/>
                          </w:rPr>
                          <w:t>with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  <w:lang w:val="sv-SE"/>
                          </w:rPr>
                          <w:t xml:space="preserve"> CPC</w:t>
                        </w:r>
                      </w:p>
                    </w:txbxContent>
                  </v:textbox>
                </v:roundrect>
                <v:shape id="Straight Arrow Connector 232" o:spid="_x0000_s1142" type="#_x0000_t32" style="position:absolute;left:29138;top:27117;width:20319;height: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" strokecolor="#4472c4 [3204]" strokeweight=".5pt">
                  <v:stroke endarrow="block" joinstyle="miter"/>
                  <o:lock v:ext="edit" shapetype="f"/>
                </v:shape>
                <v:shape id="TextBox 25" o:spid="_x0000_s1143" type="#_x0000_t202" style="position:absolute;left:30384;top:24378;width:24636;height:4798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" filled="f" stroked="f">
                  <v:textbox style="mso-fit-shape-to-text:t">
                    <w:txbxContent>
                      <w:p w14:paraId="09AFF48D" w14:textId="77777777" w:rsidR="00FC0FFB" w:rsidRPr="00FC0FFB" w:rsidRDefault="00FC0FFB" w:rsidP="00FC0FFB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r w:rsidRPr="00FC0FFB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SN Release Required (release MR-DC)</w:t>
                        </w:r>
                      </w:p>
                    </w:txbxContent>
                  </v:textbox>
                </v:shape>
                <v:shape id="Straight Arrow Connector 234" o:spid="_x0000_s1144" type="#_x0000_t32" style="position:absolute;left:29295;top:29889;width:20210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" strokecolor="#4472c4 [3204]" strokeweight=".5pt">
                  <v:stroke endarrow="block" joinstyle="miter"/>
                  <o:lock v:ext="edit" shapetype="f"/>
                </v:shape>
                <v:shape id="Straight Arrow Connector 235" o:spid="_x0000_s1145" type="#_x0000_t32" style="position:absolute;left:8624;top:30998;width:20514;height: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" strokecolor="#4472c4 [3204]" strokeweight=".5pt">
                  <v:stroke endarrow="block" joinstyle="miter"/>
                  <o:lock v:ext="edit" shapetype="f"/>
                </v:shape>
                <v:shape id="Straight Arrow Connector 236" o:spid="_x0000_s1146" type="#_x0000_t32" style="position:absolute;left:8676;top:34920;width:20619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" strokecolor="#4472c4 [3204]" strokeweight=".5pt">
                  <v:stroke endarrow="block" joinstyle="miter"/>
                  <o:lock v:ext="edit" shapetype="f"/>
                </v:shape>
                <v:shape id="TextBox 30" o:spid="_x0000_s1147" type="#_x0000_t202" style="position:absolute;left:30384;top:26864;width:13988;height:4798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" filled="f" stroked="f">
                  <v:textbox style="mso-fit-shape-to-text:t">
                    <w:txbxContent>
                      <w:p w14:paraId="0C8741EF" w14:textId="77777777" w:rsidR="00FC0FFB" w:rsidRDefault="00FC0FFB" w:rsidP="00FC0FFB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 xml:space="preserve">SN Release 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>Confirm</w:t>
                        </w:r>
                        <w:proofErr w:type="spellEnd"/>
                      </w:p>
                    </w:txbxContent>
                  </v:textbox>
                </v:shape>
                <v:roundrect id="Rectangle: Rounded Corners 238" o:spid="_x0000_s1148" style="position:absolute;left:362;top:35979;width:17235;height:4443;visibility:visible;mso-wrap-style:square;v-text-anchor:middle" arcsize="10923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" fillcolor="#4472c4 [3204]" strokecolor="#1f3763 [1604]" strokeweight="1pt">
                  <v:stroke joinstyle="miter"/>
                  <v:textbox>
                    <w:txbxContent>
                      <w:p w14:paraId="5E124911" w14:textId="77777777" w:rsidR="00FC0FFB" w:rsidRDefault="00FC0FFB" w:rsidP="00FC0FFB">
                        <w:pPr>
                          <w:jc w:val="center"/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  <w:lang w:val="sv-SE"/>
                          </w:rPr>
                          <w:t>No DC, no CPC</w:t>
                        </w:r>
                      </w:p>
                    </w:txbxContent>
                  </v:textbox>
                </v:roundrect>
                <v:shape id="Straight Arrow Connector 239" o:spid="_x0000_s1149" type="#_x0000_t32" style="position:absolute;left:29138;top:40603;width:40630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" strokecolor="#4472c4 [3204]" strokeweight=".5pt">
                  <v:stroke endarrow="block" joinstyle="miter"/>
                  <o:lock v:ext="edit" shapetype="f"/>
                </v:shape>
                <v:shape id="TextBox 33" o:spid="_x0000_s1150" type="#_x0000_t202" style="position:absolute;left:39543;top:38198;width:21124;height:4797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" filled="f" stroked="f">
                  <v:textbox style="mso-fit-shape-to-text:t">
                    <w:txbxContent>
                      <w:p w14:paraId="0FAA405B" w14:textId="77777777" w:rsidR="00FC0FFB" w:rsidRPr="00FC0FFB" w:rsidRDefault="00FC0FFB" w:rsidP="00FC0FFB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r w:rsidRPr="00FC0FFB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SN release request (cancel CPC)</w:t>
                        </w:r>
                      </w:p>
                    </w:txbxContent>
                  </v:textbox>
                </v:shape>
                <v:shape id="Straight Arrow Connector 241" o:spid="_x0000_s1151" type="#_x0000_t32" style="position:absolute;left:29138;top:43647;width:40630;height: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" strokecolor="#4472c4 [3204]" strokeweight=".5pt">
                  <v:stroke endarrow="block" joinstyle="miter"/>
                  <o:lock v:ext="edit" shapetype="f"/>
                </v:shape>
                <v:shape id="TextBox 35" o:spid="_x0000_s1152" type="#_x0000_t202" style="position:absolute;left:38337;top:41043;width:23587;height:4798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" filled="f" stroked="f">
                  <v:textbox style="mso-fit-shape-to-text:t">
                    <w:txbxContent>
                      <w:p w14:paraId="1C12040C" w14:textId="77777777" w:rsidR="00FC0FFB" w:rsidRPr="00FC0FFB" w:rsidRDefault="00FC0FFB" w:rsidP="00FC0FFB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r w:rsidRPr="00FC0FFB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SN release request Ack (cancel CPC)</w:t>
                        </w:r>
                      </w:p>
                    </w:txbxContent>
                  </v:textbox>
                </v:shape>
                <v:shape id="Straight Arrow Connector 243" o:spid="_x0000_s1153" type="#_x0000_t32" style="position:absolute;left:29242;top:6594;width:20263;height: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" strokecolor="#4472c4 [3204]" strokeweight=".5pt">
                  <v:stroke endarrow="block" joinstyle="miter"/>
                </v:shape>
                <v:shape id="TextBox 36" o:spid="_x0000_s1154" type="#_x0000_t202" style="position:absolute;left:33530;top:3985;width:14459;height:4798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" filled="f" stroked="f">
                  <v:textbox style="mso-fit-shape-to-text:t">
                    <w:txbxContent>
                      <w:p w14:paraId="68AC32B0" w14:textId="77777777" w:rsidR="00FC0FFB" w:rsidRDefault="00FC0FFB" w:rsidP="00FC0FFB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 xml:space="preserve">SN Change 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>Required</w:t>
                        </w:r>
                        <w:proofErr w:type="spellEnd"/>
                      </w:p>
                    </w:txbxContent>
                  </v:textbox>
                </v:shape>
                <v:shape id="Straight Arrow Connector 245" o:spid="_x0000_s1155" type="#_x0000_t32" style="position:absolute;left:29242;top:21209;width:20211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" strokecolor="#4472c4 [3204]" strokeweight=".5pt">
                  <v:stroke endarrow="block" joinstyle="miter"/>
                  <o:lock v:ext="edit" shapetype="f"/>
                </v:shape>
                <v:shape id="TextBox 38" o:spid="_x0000_s1156" type="#_x0000_t202" style="position:absolute;left:30185;top:18599;width:13842;height:4798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" filled="f" stroked="f">
                  <v:textbox style="mso-fit-shape-to-text:t">
                    <w:txbxContent>
                      <w:p w14:paraId="6DF9E18B" w14:textId="77777777" w:rsidR="00FC0FFB" w:rsidRDefault="00FC0FFB" w:rsidP="00FC0FFB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 xml:space="preserve">SN Change 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>Confirm</w:t>
                        </w:r>
                        <w:proofErr w:type="spellEnd"/>
                      </w:p>
                    </w:txbxContent>
                  </v:textbox>
                </v:shape>
                <v:shape id="TextBox 39" o:spid="_x0000_s1157" type="#_x0000_t202" style="position:absolute;left:11274;top:27986;width:14207;height:3977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" filled="f" stroked="f">
                  <v:textbox>
                    <w:txbxContent>
                      <w:p w14:paraId="187AA0BF" w14:textId="77777777" w:rsidR="00A21F0D" w:rsidRDefault="00A21F0D" w:rsidP="00A21F0D">
                        <w:pPr>
                          <w:jc w:val="center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>RRCReconfiguration</w:t>
                        </w:r>
                        <w:proofErr w:type="spellEnd"/>
                      </w:p>
                      <w:p w14:paraId="2F143CDE" w14:textId="41453E7A" w:rsidR="00FC0FFB" w:rsidRPr="00FC0FFB" w:rsidRDefault="00FC0FFB" w:rsidP="00FC0FFB">
                        <w:pPr>
                          <w:jc w:val="center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roundrect id="Rectangle: Rounded Corners 248" o:spid="_x0000_s1158" style="position:absolute;left:28100;top:37752;width:44115;height:7720;visibility:visible;mso-wrap-style:square;v-text-anchor:middle" arcsize="10923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" filled="f" strokecolor="red" strokeweight="1pt">
                  <v:stroke joinstyle="miter"/>
                </v:roundrect>
                <v:shape id="TextBox 41" o:spid="_x0000_s1159" type="#_x0000_t202" style="position:absolute;left:42244;top:10710;width:17019;height:4798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" filled="f" stroked="f">
                  <v:textbox style="mso-fit-shape-to-text:t">
                    <w:txbxContent>
                      <w:p w14:paraId="7ED40B75" w14:textId="77777777" w:rsidR="00FC0FFB" w:rsidRDefault="00FC0FFB" w:rsidP="00FC0FFB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 xml:space="preserve">SN Addition 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>Request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 xml:space="preserve"> Ack</w:t>
                        </w:r>
                      </w:p>
                    </w:txbxContent>
                  </v:textbox>
                </v:shape>
                <v:shape id="TextBox 42" o:spid="_x0000_s1160" type="#_x0000_t202" style="position:absolute;left:11274;top:12511;width:14207;height:4797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" filled="f" stroked="f">
                  <v:textbox style="mso-fit-shape-to-text:t">
                    <w:txbxContent>
                      <w:p w14:paraId="52EE3DCB" w14:textId="77777777" w:rsidR="00FC0FFB" w:rsidRDefault="00FC0FFB" w:rsidP="00FC0FFB">
                        <w:pPr>
                          <w:jc w:val="center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>RRCReconfiguration</w:t>
                        </w:r>
                        <w:proofErr w:type="spellEnd"/>
                      </w:p>
                    </w:txbxContent>
                  </v:textbox>
                </v:shape>
                <v:shape id="TextBox 43" o:spid="_x0000_s1161" type="#_x0000_t202" style="position:absolute;left:10833;top:15796;width:19978;height:4797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" filled="f" stroked="f">
                  <v:textbox style="mso-fit-shape-to-text:t">
                    <w:txbxContent>
                      <w:p w14:paraId="6A9791FF" w14:textId="77777777" w:rsidR="00FC0FFB" w:rsidRDefault="00FC0FFB" w:rsidP="00FC0FFB">
                        <w:pPr>
                          <w:jc w:val="center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>RRCReconfigurationComplete</w:t>
                        </w:r>
                        <w:proofErr w:type="spellEnd"/>
                      </w:p>
                    </w:txbxContent>
                  </v:textbox>
                </v:shape>
                <v:shape id="TextBox 44" o:spid="_x0000_s1162" type="#_x0000_t202" style="position:absolute;left:8624;top:31662;width:19978;height:3629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" filled="f" stroked="f">
                  <v:textbox>
                    <w:txbxContent>
                      <w:p w14:paraId="5A52BDE0" w14:textId="77777777" w:rsidR="00FC0FFB" w:rsidRDefault="00FC0FFB" w:rsidP="00FC0FFB">
                        <w:pPr>
                          <w:jc w:val="center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>RRCReconfigurationComplete</w:t>
                        </w:r>
                        <w:proofErr w:type="spellEnd"/>
                      </w:p>
                    </w:txbxContent>
                  </v:textbox>
                </v:shape>
              </v:group>
            </w:pict>
          </mc:Fallback>
        </mc:AlternateContent>
      </w:r>
    </w:p>
    <w:p w14:paraId="7FACFA41" w14:textId="2A0996DC" w:rsidR="00844028" w:rsidRDefault="00844028" w:rsidP="0099022F">
      <w:pPr>
        <w:rPr>
          <w:rFonts w:ascii="Arial" w:hAnsi="Arial" w:cs="Arial"/>
        </w:rPr>
      </w:pPr>
    </w:p>
    <w:p w14:paraId="4CED4A84" w14:textId="46508690" w:rsidR="00844028" w:rsidRDefault="00844028" w:rsidP="0099022F">
      <w:pPr>
        <w:rPr>
          <w:rFonts w:ascii="Arial" w:hAnsi="Arial" w:cs="Arial"/>
        </w:rPr>
      </w:pPr>
    </w:p>
    <w:p w14:paraId="1A472FA3" w14:textId="37FB3437" w:rsidR="00844028" w:rsidRDefault="00844028" w:rsidP="0099022F">
      <w:pPr>
        <w:rPr>
          <w:rFonts w:ascii="Arial" w:hAnsi="Arial" w:cs="Arial"/>
        </w:rPr>
      </w:pPr>
    </w:p>
    <w:p w14:paraId="3B0EFE11" w14:textId="4935B515" w:rsidR="00844028" w:rsidRDefault="00844028" w:rsidP="0099022F">
      <w:pPr>
        <w:rPr>
          <w:rFonts w:ascii="Arial" w:hAnsi="Arial" w:cs="Arial"/>
        </w:rPr>
      </w:pPr>
    </w:p>
    <w:p w14:paraId="2C70B77A" w14:textId="7B3B9CC8" w:rsidR="00844028" w:rsidRDefault="00844028" w:rsidP="0099022F">
      <w:pPr>
        <w:rPr>
          <w:rFonts w:ascii="Arial" w:hAnsi="Arial" w:cs="Arial"/>
        </w:rPr>
      </w:pPr>
    </w:p>
    <w:p w14:paraId="38FAA037" w14:textId="01E125B1" w:rsidR="00844028" w:rsidRDefault="00844028" w:rsidP="0099022F">
      <w:pPr>
        <w:rPr>
          <w:rFonts w:ascii="Arial" w:hAnsi="Arial" w:cs="Arial"/>
        </w:rPr>
      </w:pPr>
    </w:p>
    <w:p w14:paraId="356FA442" w14:textId="16FD5139" w:rsidR="00844028" w:rsidRDefault="00844028" w:rsidP="0099022F">
      <w:pPr>
        <w:rPr>
          <w:rFonts w:ascii="Arial" w:hAnsi="Arial" w:cs="Arial"/>
        </w:rPr>
      </w:pPr>
    </w:p>
    <w:p w14:paraId="0F21A8A3" w14:textId="194F4025" w:rsidR="00844028" w:rsidRDefault="00844028" w:rsidP="0099022F">
      <w:pPr>
        <w:rPr>
          <w:rFonts w:ascii="Arial" w:hAnsi="Arial" w:cs="Arial"/>
        </w:rPr>
      </w:pPr>
    </w:p>
    <w:p w14:paraId="105C977F" w14:textId="4B2CA4A0" w:rsidR="00844028" w:rsidRDefault="00844028" w:rsidP="0099022F">
      <w:pPr>
        <w:rPr>
          <w:rFonts w:ascii="Arial" w:hAnsi="Arial" w:cs="Arial"/>
        </w:rPr>
      </w:pPr>
    </w:p>
    <w:p w14:paraId="0AB45E87" w14:textId="449B10B3" w:rsidR="00844028" w:rsidRDefault="00844028" w:rsidP="0099022F">
      <w:pPr>
        <w:rPr>
          <w:rFonts w:ascii="Arial" w:hAnsi="Arial" w:cs="Arial"/>
        </w:rPr>
      </w:pPr>
    </w:p>
    <w:p w14:paraId="0BDC6A96" w14:textId="21F1C1E1" w:rsidR="00844028" w:rsidRDefault="00844028" w:rsidP="0099022F">
      <w:pPr>
        <w:rPr>
          <w:rFonts w:ascii="Arial" w:hAnsi="Arial" w:cs="Arial"/>
        </w:rPr>
      </w:pPr>
    </w:p>
    <w:p w14:paraId="52A78FDB" w14:textId="0146AA77" w:rsidR="00844028" w:rsidRDefault="00844028" w:rsidP="0099022F">
      <w:pPr>
        <w:rPr>
          <w:rFonts w:ascii="Arial" w:hAnsi="Arial" w:cs="Arial"/>
        </w:rPr>
      </w:pPr>
    </w:p>
    <w:p w14:paraId="0F064BE9" w14:textId="7F9AD15B" w:rsidR="00844028" w:rsidRDefault="00844028" w:rsidP="0099022F">
      <w:pPr>
        <w:rPr>
          <w:rFonts w:ascii="Arial" w:hAnsi="Arial" w:cs="Arial"/>
        </w:rPr>
      </w:pPr>
    </w:p>
    <w:p w14:paraId="715E7FBD" w14:textId="515758A4" w:rsidR="00844028" w:rsidRDefault="00844028" w:rsidP="0099022F">
      <w:pPr>
        <w:rPr>
          <w:rFonts w:ascii="Arial" w:hAnsi="Arial" w:cs="Arial"/>
        </w:rPr>
      </w:pPr>
    </w:p>
    <w:p w14:paraId="7B18E683" w14:textId="514CE7FC" w:rsidR="00FC0FFB" w:rsidRDefault="00FC0FFB" w:rsidP="00FC0FFB">
      <w:pPr>
        <w:ind w:left="720"/>
        <w:jc w:val="center"/>
        <w:rPr>
          <w:bCs/>
        </w:rPr>
      </w:pPr>
      <w:r>
        <w:rPr>
          <w:bCs/>
        </w:rPr>
        <w:t xml:space="preserve">Figure 4. Example </w:t>
      </w:r>
      <w:proofErr w:type="spellStart"/>
      <w:r>
        <w:rPr>
          <w:bCs/>
        </w:rPr>
        <w:t>signaling</w:t>
      </w:r>
      <w:proofErr w:type="spellEnd"/>
      <w:r>
        <w:rPr>
          <w:bCs/>
        </w:rPr>
        <w:t xml:space="preserve"> for SN-initiated CPC followed by an SN-initiated S-SN release</w:t>
      </w:r>
    </w:p>
    <w:p w14:paraId="0F104759" w14:textId="276271A3" w:rsidR="00775D6F" w:rsidRDefault="00775D6F" w:rsidP="00775D6F">
      <w:pPr>
        <w:rPr>
          <w:bCs/>
        </w:rPr>
      </w:pPr>
      <w:r w:rsidRPr="00775D6F">
        <w:rPr>
          <w:bCs/>
        </w:rPr>
        <w:t xml:space="preserve">Similar as Case 3, </w:t>
      </w:r>
      <w:r w:rsidRPr="00DA0371">
        <w:rPr>
          <w:bCs/>
        </w:rPr>
        <w:t xml:space="preserve">Upon reception of SN Release Required </w:t>
      </w:r>
      <w:r>
        <w:rPr>
          <w:bCs/>
        </w:rPr>
        <w:t xml:space="preserve">message </w:t>
      </w:r>
      <w:r w:rsidRPr="00DA0371">
        <w:rPr>
          <w:bCs/>
        </w:rPr>
        <w:t>from the S-SN (to release MR-DC),</w:t>
      </w:r>
      <w:r>
        <w:rPr>
          <w:bCs/>
        </w:rPr>
        <w:t xml:space="preserve"> </w:t>
      </w:r>
      <w:r w:rsidRPr="00DA0371">
        <w:rPr>
          <w:bCs/>
        </w:rPr>
        <w:t xml:space="preserve">the </w:t>
      </w:r>
      <w:r>
        <w:rPr>
          <w:bCs/>
        </w:rPr>
        <w:t xml:space="preserve">CPC needs to be cancelled </w:t>
      </w:r>
      <w:r w:rsidRPr="00DA0371">
        <w:rPr>
          <w:bCs/>
        </w:rPr>
        <w:t xml:space="preserve">with target candidate SN(s) </w:t>
      </w:r>
      <w:r>
        <w:rPr>
          <w:bCs/>
        </w:rPr>
        <w:t>as shown in the red box.</w:t>
      </w:r>
      <w:r w:rsidR="00A2333C">
        <w:rPr>
          <w:bCs/>
        </w:rPr>
        <w:t xml:space="preserve"> In addition, </w:t>
      </w:r>
      <w:r w:rsidR="005D4321">
        <w:rPr>
          <w:bCs/>
        </w:rPr>
        <w:t>cancellation of</w:t>
      </w:r>
      <w:r w:rsidR="00A2333C">
        <w:rPr>
          <w:bCs/>
        </w:rPr>
        <w:t xml:space="preserve"> CPA case applies as well.</w:t>
      </w:r>
    </w:p>
    <w:p w14:paraId="6D1F1725" w14:textId="5F614356" w:rsidR="006812D6" w:rsidRDefault="006812D6" w:rsidP="006812D6">
      <w:pPr>
        <w:rPr>
          <w:lang w:eastAsia="en-GB"/>
        </w:rPr>
      </w:pPr>
      <w:r>
        <w:rPr>
          <w:bCs/>
        </w:rPr>
        <w:t xml:space="preserve">Regarding the UE behaviour, it has been specified in TS 38.331 that </w:t>
      </w:r>
      <w:r>
        <w:t xml:space="preserve">UE </w:t>
      </w:r>
      <w:r w:rsidR="00703D3D">
        <w:t>shall</w:t>
      </w:r>
      <w:r>
        <w:t xml:space="preserve"> </w:t>
      </w:r>
      <w:proofErr w:type="gramStart"/>
      <w:r>
        <w:t>release also</w:t>
      </w:r>
      <w:proofErr w:type="gramEnd"/>
      <w:r>
        <w:t xml:space="preserve"> the CPC configuration when the source SN is released. </w:t>
      </w:r>
      <w:proofErr w:type="gramStart"/>
      <w:r>
        <w:t>Therefore</w:t>
      </w:r>
      <w:proofErr w:type="gramEnd"/>
      <w:r>
        <w:t xml:space="preserve"> it also justifies that the MN needs to release the candidate SNs</w:t>
      </w:r>
      <w:r w:rsidR="00703D3D">
        <w:t>, though the part in stage-2 is missing.</w:t>
      </w:r>
    </w:p>
    <w:p w14:paraId="5CC7C8D2" w14:textId="77777777" w:rsidR="006812D6" w:rsidRPr="00962B3F" w:rsidRDefault="006812D6" w:rsidP="006812D6">
      <w:pPr>
        <w:pStyle w:val="Heading4"/>
        <w:rPr>
          <w:rFonts w:eastAsia="MS Mincho"/>
        </w:rPr>
      </w:pPr>
      <w:bookmarkStart w:id="2" w:name="_Toc100929559"/>
      <w:bookmarkStart w:id="3" w:name="_Toc60776761"/>
      <w:bookmarkEnd w:id="2"/>
      <w:r w:rsidRPr="00962B3F">
        <w:rPr>
          <w:rFonts w:eastAsia="MS Mincho"/>
        </w:rPr>
        <w:t>5.3.5.4</w:t>
      </w:r>
      <w:r w:rsidRPr="00962B3F">
        <w:rPr>
          <w:rFonts w:eastAsia="MS Mincho"/>
        </w:rPr>
        <w:tab/>
        <w:t>Secondary cell group release</w:t>
      </w:r>
      <w:bookmarkEnd w:id="3"/>
    </w:p>
    <w:p w14:paraId="77700D28" w14:textId="77777777" w:rsidR="006812D6" w:rsidRPr="00962B3F" w:rsidRDefault="006812D6" w:rsidP="006812D6">
      <w:pPr>
        <w:rPr>
          <w:rFonts w:eastAsia="MS Mincho"/>
        </w:rPr>
      </w:pPr>
      <w:r w:rsidRPr="00962B3F">
        <w:t>The UE shall:</w:t>
      </w:r>
    </w:p>
    <w:p w14:paraId="20B5B4D0" w14:textId="77777777" w:rsidR="006812D6" w:rsidRPr="00962B3F" w:rsidRDefault="006812D6" w:rsidP="006812D6">
      <w:pPr>
        <w:pStyle w:val="B1"/>
      </w:pPr>
      <w:r w:rsidRPr="00962B3F">
        <w:t>1&gt;</w:t>
      </w:r>
      <w:r w:rsidRPr="00962B3F">
        <w:tab/>
        <w:t>as a result of SCG release triggered by E-UTRA (i.e. (NG)EN-DC case) or NR (</w:t>
      </w:r>
      <w:proofErr w:type="gramStart"/>
      <w:r w:rsidRPr="00962B3F">
        <w:t>i.e.</w:t>
      </w:r>
      <w:proofErr w:type="gramEnd"/>
      <w:r w:rsidRPr="00962B3F">
        <w:t xml:space="preserve"> NR-DC case):</w:t>
      </w:r>
    </w:p>
    <w:p w14:paraId="75E65E02" w14:textId="77777777" w:rsidR="006812D6" w:rsidRPr="00962B3F" w:rsidRDefault="006812D6" w:rsidP="006812D6">
      <w:pPr>
        <w:pStyle w:val="B2"/>
      </w:pPr>
      <w:r w:rsidRPr="00962B3F">
        <w:t>2&gt;</w:t>
      </w:r>
      <w:r w:rsidRPr="00962B3F">
        <w:tab/>
        <w:t xml:space="preserve">reset SCG MAC, if </w:t>
      </w:r>
      <w:proofErr w:type="gramStart"/>
      <w:r w:rsidRPr="00962B3F">
        <w:t>configured;</w:t>
      </w:r>
      <w:proofErr w:type="gramEnd"/>
    </w:p>
    <w:p w14:paraId="21B179C0" w14:textId="77777777" w:rsidR="006812D6" w:rsidRPr="00962B3F" w:rsidRDefault="006812D6" w:rsidP="006812D6">
      <w:pPr>
        <w:pStyle w:val="B2"/>
      </w:pPr>
      <w:r w:rsidRPr="00962B3F">
        <w:t>2&gt;</w:t>
      </w:r>
      <w:r w:rsidRPr="00962B3F">
        <w:tab/>
        <w:t>for each RLC bearer that is part of the SCG configuration:</w:t>
      </w:r>
    </w:p>
    <w:p w14:paraId="30987A84" w14:textId="77777777" w:rsidR="006812D6" w:rsidRPr="00962B3F" w:rsidRDefault="006812D6" w:rsidP="006812D6">
      <w:pPr>
        <w:pStyle w:val="B3"/>
      </w:pPr>
      <w:r w:rsidRPr="00962B3F">
        <w:t>3&gt;</w:t>
      </w:r>
      <w:r w:rsidRPr="00962B3F">
        <w:tab/>
        <w:t xml:space="preserve">perform RLC bearer release procedure as specified in </w:t>
      </w:r>
      <w:proofErr w:type="gramStart"/>
      <w:r w:rsidRPr="00962B3F">
        <w:t>5.3.5.5.3;</w:t>
      </w:r>
      <w:proofErr w:type="gramEnd"/>
    </w:p>
    <w:p w14:paraId="64A0E388" w14:textId="77777777" w:rsidR="006812D6" w:rsidRPr="00962B3F" w:rsidRDefault="006812D6" w:rsidP="006812D6">
      <w:pPr>
        <w:pStyle w:val="B2"/>
      </w:pPr>
      <w:r w:rsidRPr="00962B3F">
        <w:t>2&gt;</w:t>
      </w:r>
      <w:r w:rsidRPr="00962B3F">
        <w:tab/>
        <w:t>for each BH RLC channel that is part of the SCG configuration:</w:t>
      </w:r>
    </w:p>
    <w:p w14:paraId="0B45C07C" w14:textId="77777777" w:rsidR="006812D6" w:rsidRPr="00962B3F" w:rsidRDefault="006812D6" w:rsidP="006812D6">
      <w:pPr>
        <w:pStyle w:val="B3"/>
      </w:pPr>
      <w:r w:rsidRPr="00962B3F">
        <w:t>3&gt;</w:t>
      </w:r>
      <w:r w:rsidRPr="00962B3F">
        <w:tab/>
        <w:t>perform BH RLC channel release procedure as specified in 5.3.</w:t>
      </w:r>
      <w:proofErr w:type="gramStart"/>
      <w:r w:rsidRPr="00962B3F">
        <w:t>5.5.10;</w:t>
      </w:r>
      <w:proofErr w:type="gramEnd"/>
    </w:p>
    <w:p w14:paraId="0DF613FD" w14:textId="77777777" w:rsidR="006812D6" w:rsidRPr="00962B3F" w:rsidRDefault="006812D6" w:rsidP="006812D6">
      <w:pPr>
        <w:pStyle w:val="B2"/>
      </w:pPr>
      <w:r w:rsidRPr="00962B3F">
        <w:t>2&gt;</w:t>
      </w:r>
      <w:r w:rsidRPr="00962B3F">
        <w:tab/>
        <w:t xml:space="preserve">release the SCG </w:t>
      </w:r>
      <w:proofErr w:type="gramStart"/>
      <w:r w:rsidRPr="00962B3F">
        <w:t>configuration;</w:t>
      </w:r>
      <w:proofErr w:type="gramEnd"/>
    </w:p>
    <w:p w14:paraId="34699A91" w14:textId="77777777" w:rsidR="006812D6" w:rsidRPr="00962B3F" w:rsidRDefault="006812D6" w:rsidP="006812D6">
      <w:pPr>
        <w:pStyle w:val="B2"/>
      </w:pPr>
      <w:r w:rsidRPr="00962B3F">
        <w:t>2&gt;</w:t>
      </w:r>
      <w:r w:rsidRPr="00962B3F">
        <w:tab/>
        <w:t>if CPC was configured:</w:t>
      </w:r>
    </w:p>
    <w:p w14:paraId="525B755B" w14:textId="77777777" w:rsidR="006812D6" w:rsidRPr="00962B3F" w:rsidRDefault="006812D6" w:rsidP="006812D6">
      <w:pPr>
        <w:pStyle w:val="B3"/>
      </w:pPr>
      <w:r w:rsidRPr="00962B3F">
        <w:t>3&gt;</w:t>
      </w:r>
      <w:r w:rsidRPr="00962B3F">
        <w:tab/>
        <w:t xml:space="preserve">remove all the entries within </w:t>
      </w:r>
      <w:proofErr w:type="spellStart"/>
      <w:r w:rsidRPr="00962B3F">
        <w:rPr>
          <w:i/>
        </w:rPr>
        <w:t>VarConditionalReconfig</w:t>
      </w:r>
      <w:proofErr w:type="spellEnd"/>
      <w:r w:rsidRPr="00962B3F">
        <w:t xml:space="preserve">, if </w:t>
      </w:r>
      <w:proofErr w:type="gramStart"/>
      <w:r w:rsidRPr="00962B3F">
        <w:t>any;</w:t>
      </w:r>
      <w:proofErr w:type="gramEnd"/>
    </w:p>
    <w:p w14:paraId="19B2053E" w14:textId="77777777" w:rsidR="006812D6" w:rsidRPr="00962B3F" w:rsidRDefault="006812D6" w:rsidP="006812D6">
      <w:pPr>
        <w:pStyle w:val="B2"/>
      </w:pPr>
      <w:r w:rsidRPr="00962B3F">
        <w:t>2&gt;</w:t>
      </w:r>
      <w:r w:rsidRPr="00962B3F">
        <w:tab/>
        <w:t xml:space="preserve">stop timer T310 for the corresponding </w:t>
      </w:r>
      <w:proofErr w:type="spellStart"/>
      <w:r w:rsidRPr="00962B3F">
        <w:t>SpCell</w:t>
      </w:r>
      <w:proofErr w:type="spellEnd"/>
      <w:r w:rsidRPr="00962B3F">
        <w:t xml:space="preserve">, if </w:t>
      </w:r>
      <w:proofErr w:type="gramStart"/>
      <w:r w:rsidRPr="00962B3F">
        <w:t>running;</w:t>
      </w:r>
      <w:proofErr w:type="gramEnd"/>
    </w:p>
    <w:p w14:paraId="5D7FE58D" w14:textId="77777777" w:rsidR="006812D6" w:rsidRPr="00962B3F" w:rsidRDefault="006812D6" w:rsidP="006812D6">
      <w:pPr>
        <w:pStyle w:val="B2"/>
      </w:pPr>
      <w:r w:rsidRPr="00962B3F">
        <w:lastRenderedPageBreak/>
        <w:t>2&gt;</w:t>
      </w:r>
      <w:r w:rsidRPr="00962B3F">
        <w:tab/>
        <w:t xml:space="preserve">stop timer T312 for the corresponding </w:t>
      </w:r>
      <w:proofErr w:type="spellStart"/>
      <w:r w:rsidRPr="00962B3F">
        <w:t>SpCell</w:t>
      </w:r>
      <w:proofErr w:type="spellEnd"/>
      <w:r w:rsidRPr="00962B3F">
        <w:t xml:space="preserve">, if </w:t>
      </w:r>
      <w:proofErr w:type="gramStart"/>
      <w:r w:rsidRPr="00962B3F">
        <w:t>running;</w:t>
      </w:r>
      <w:proofErr w:type="gramEnd"/>
    </w:p>
    <w:p w14:paraId="0E963DC0" w14:textId="77777777" w:rsidR="006812D6" w:rsidRPr="00962B3F" w:rsidRDefault="006812D6" w:rsidP="006812D6">
      <w:pPr>
        <w:pStyle w:val="B2"/>
      </w:pPr>
      <w:r w:rsidRPr="00962B3F">
        <w:t>2&gt;</w:t>
      </w:r>
      <w:r w:rsidRPr="00962B3F">
        <w:tab/>
        <w:t xml:space="preserve">stop timer T304 for the corresponding </w:t>
      </w:r>
      <w:proofErr w:type="spellStart"/>
      <w:r w:rsidRPr="00962B3F">
        <w:t>SpCell</w:t>
      </w:r>
      <w:proofErr w:type="spellEnd"/>
      <w:r w:rsidRPr="00962B3F">
        <w:t>, if running.</w:t>
      </w:r>
    </w:p>
    <w:p w14:paraId="34CB94F7" w14:textId="77777777" w:rsidR="006812D6" w:rsidRPr="00962B3F" w:rsidRDefault="006812D6" w:rsidP="006812D6">
      <w:pPr>
        <w:pStyle w:val="NO"/>
      </w:pPr>
      <w:r w:rsidRPr="00962B3F">
        <w:t>NOTE:</w:t>
      </w:r>
      <w:r w:rsidRPr="00962B3F">
        <w:tab/>
        <w:t xml:space="preserve">Release of cell group means only release of the lower layer configuration of the cell </w:t>
      </w:r>
      <w:proofErr w:type="gramStart"/>
      <w:r w:rsidRPr="00962B3F">
        <w:t>group</w:t>
      </w:r>
      <w:proofErr w:type="gramEnd"/>
      <w:r w:rsidRPr="00962B3F">
        <w:t xml:space="preserve"> but the </w:t>
      </w:r>
      <w:proofErr w:type="spellStart"/>
      <w:r w:rsidRPr="00962B3F">
        <w:rPr>
          <w:i/>
        </w:rPr>
        <w:t>RadioBearerConfig</w:t>
      </w:r>
      <w:proofErr w:type="spellEnd"/>
      <w:r w:rsidRPr="00962B3F">
        <w:t xml:space="preserve"> may not be released.</w:t>
      </w:r>
    </w:p>
    <w:p w14:paraId="56F81FD8" w14:textId="4A4A81CD" w:rsidR="00E75C3C" w:rsidRDefault="00E75C3C" w:rsidP="0099022F">
      <w:pPr>
        <w:rPr>
          <w:rFonts w:ascii="Arial" w:hAnsi="Arial" w:cs="Arial"/>
          <w:lang w:val="en-US"/>
        </w:rPr>
      </w:pPr>
    </w:p>
    <w:p w14:paraId="7B8DE5BE" w14:textId="4308B0BF" w:rsidR="00731004" w:rsidRDefault="009614F7" w:rsidP="00731004">
      <w:pPr>
        <w:pStyle w:val="Observation"/>
      </w:pPr>
      <w:bookmarkStart w:id="4" w:name="_Toc118410472"/>
      <w:r>
        <w:t>In all the cases shown above,</w:t>
      </w:r>
      <w:r w:rsidR="00667BBA">
        <w:t xml:space="preserve"> the configured CP</w:t>
      </w:r>
      <w:r w:rsidR="005D4321">
        <w:t>C/CPA</w:t>
      </w:r>
      <w:r w:rsidR="00667BBA">
        <w:t xml:space="preserve"> </w:t>
      </w:r>
      <w:r w:rsidR="007960EB">
        <w:t>needs to</w:t>
      </w:r>
      <w:r w:rsidR="00667BBA">
        <w:t xml:space="preserve"> be cancelled </w:t>
      </w:r>
      <w:r>
        <w:t>when either MN or SN initiates the release of MR-DC.</w:t>
      </w:r>
      <w:r w:rsidR="009742FE">
        <w:t xml:space="preserve"> </w:t>
      </w:r>
      <w:r w:rsidR="00237186">
        <w:t>This is well acknowledged by RAN3.</w:t>
      </w:r>
      <w:bookmarkEnd w:id="4"/>
    </w:p>
    <w:p w14:paraId="5E06AB8F" w14:textId="40F06FC8" w:rsidR="002B0171" w:rsidRPr="00317DE3" w:rsidRDefault="002B0171" w:rsidP="00317DE3">
      <w:pPr>
        <w:pStyle w:val="Discussion"/>
        <w:rPr>
          <w:rFonts w:cs="Times New Roman"/>
        </w:rPr>
      </w:pPr>
    </w:p>
    <w:p w14:paraId="7E4D72F2" w14:textId="172E112E" w:rsidR="003D09CC" w:rsidRDefault="003D09CC" w:rsidP="003D09CC">
      <w:pPr>
        <w:rPr>
          <w:bCs/>
        </w:rPr>
      </w:pPr>
      <w:r>
        <w:rPr>
          <w:bCs/>
        </w:rPr>
        <w:t xml:space="preserve">Current stage-3 specifications would be able to support the individual procedures for CPC and MR-DC, though the interaction explained above is not captured anywhere. And such interaction is important while CPC feature is implemented with MR-DC. Therefore, the </w:t>
      </w:r>
      <w:proofErr w:type="spellStart"/>
      <w:r>
        <w:rPr>
          <w:bCs/>
        </w:rPr>
        <w:t>signaling</w:t>
      </w:r>
      <w:proofErr w:type="spellEnd"/>
      <w:r>
        <w:rPr>
          <w:bCs/>
        </w:rPr>
        <w:t xml:space="preserve"> flows </w:t>
      </w:r>
      <w:r w:rsidR="0055555A">
        <w:rPr>
          <w:bCs/>
        </w:rPr>
        <w:t>should</w:t>
      </w:r>
      <w:r>
        <w:rPr>
          <w:bCs/>
        </w:rPr>
        <w:t xml:space="preserve"> be clarified in stage-2 to avoid any potential interoperability issue.</w:t>
      </w:r>
      <w:r w:rsidR="00F07D20">
        <w:rPr>
          <w:bCs/>
        </w:rPr>
        <w:t xml:space="preserve"> </w:t>
      </w:r>
      <w:proofErr w:type="gramStart"/>
      <w:r w:rsidR="00F07D20">
        <w:rPr>
          <w:bCs/>
        </w:rPr>
        <w:t>Also</w:t>
      </w:r>
      <w:proofErr w:type="gramEnd"/>
      <w:r w:rsidR="00F07D20">
        <w:rPr>
          <w:bCs/>
        </w:rPr>
        <w:t xml:space="preserve"> some comments were raised about the other combination of features, for example, CHO+MR-DC. </w:t>
      </w:r>
      <w:r w:rsidR="000F7CE4">
        <w:rPr>
          <w:bCs/>
        </w:rPr>
        <w:t xml:space="preserve">This should be discussed based on the latest agreed </w:t>
      </w:r>
      <w:proofErr w:type="spellStart"/>
      <w:r w:rsidR="000F7CE4">
        <w:rPr>
          <w:bCs/>
        </w:rPr>
        <w:t>signaling</w:t>
      </w:r>
      <w:proofErr w:type="spellEnd"/>
      <w:r w:rsidR="000F7CE4">
        <w:rPr>
          <w:bCs/>
        </w:rPr>
        <w:t xml:space="preserve"> flows by RAN2.</w:t>
      </w:r>
      <w:r w:rsidR="007B182D">
        <w:rPr>
          <w:bCs/>
        </w:rPr>
        <w:t xml:space="preserve"> T</w:t>
      </w:r>
      <w:r w:rsidR="00F07D20">
        <w:rPr>
          <w:bCs/>
        </w:rPr>
        <w:t>hese two cases should be discussed in separate topics.</w:t>
      </w:r>
    </w:p>
    <w:p w14:paraId="7493FD8C" w14:textId="67ED3696" w:rsidR="0015025D" w:rsidRDefault="0015025D" w:rsidP="0015025D">
      <w:pPr>
        <w:pStyle w:val="Observation"/>
      </w:pPr>
      <w:bookmarkStart w:id="5" w:name="_Toc118410473"/>
      <w:r>
        <w:t xml:space="preserve">Cancellation of CHO when SN is released </w:t>
      </w:r>
      <w:r w:rsidR="0023139D">
        <w:t>would</w:t>
      </w:r>
      <w:r>
        <w:t xml:space="preserve"> be discussed in </w:t>
      </w:r>
      <w:r w:rsidR="000404D2">
        <w:t>another</w:t>
      </w:r>
      <w:r>
        <w:t xml:space="preserve"> thread. This should not be the showstopper of this discussion.</w:t>
      </w:r>
      <w:bookmarkEnd w:id="5"/>
    </w:p>
    <w:p w14:paraId="6D79AE1E" w14:textId="77777777" w:rsidR="000A20D2" w:rsidRDefault="000A20D2" w:rsidP="003D09CC">
      <w:pPr>
        <w:rPr>
          <w:bCs/>
        </w:rPr>
      </w:pPr>
    </w:p>
    <w:p w14:paraId="5A653653" w14:textId="40F7620F" w:rsidR="003D09CC" w:rsidRDefault="0015025D" w:rsidP="003D09CC">
      <w:pPr>
        <w:rPr>
          <w:bCs/>
        </w:rPr>
      </w:pPr>
      <w:r>
        <w:rPr>
          <w:bCs/>
        </w:rPr>
        <w:t xml:space="preserve">As mentioned last meeting, </w:t>
      </w:r>
      <w:r w:rsidR="00AC465A">
        <w:rPr>
          <w:bCs/>
        </w:rPr>
        <w:t xml:space="preserve">two ways can be considered when adding the interaction between cancellation of CPA/CPC and the release of SN. Either a new </w:t>
      </w:r>
      <w:proofErr w:type="spellStart"/>
      <w:r w:rsidR="00AC465A">
        <w:rPr>
          <w:bCs/>
        </w:rPr>
        <w:t>signaling</w:t>
      </w:r>
      <w:proofErr w:type="spellEnd"/>
      <w:r w:rsidR="00AC465A">
        <w:rPr>
          <w:bCs/>
        </w:rPr>
        <w:t xml:space="preserve"> flow is added, or a new note is introduced. In general, a less impact approach is preferred. </w:t>
      </w:r>
    </w:p>
    <w:p w14:paraId="7E295DC0" w14:textId="35F92E36" w:rsidR="00ED2DCA" w:rsidRDefault="00D26343" w:rsidP="001B2674">
      <w:pPr>
        <w:pStyle w:val="Proposal"/>
        <w:tabs>
          <w:tab w:val="clear" w:pos="1304"/>
        </w:tabs>
        <w:ind w:left="1701" w:hanging="1701"/>
      </w:pPr>
      <w:bookmarkStart w:id="6" w:name="_Toc110368140"/>
      <w:bookmarkStart w:id="7" w:name="_Toc110368156"/>
      <w:bookmarkStart w:id="8" w:name="_Toc110368141"/>
      <w:bookmarkStart w:id="9" w:name="_Toc110368157"/>
      <w:bookmarkStart w:id="10" w:name="_Toc110368142"/>
      <w:bookmarkStart w:id="11" w:name="_Toc110368158"/>
      <w:bookmarkStart w:id="12" w:name="_Toc110368143"/>
      <w:bookmarkStart w:id="13" w:name="_Toc110368159"/>
      <w:bookmarkStart w:id="14" w:name="_Toc118410372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>RAN3 to agree the CR to TS 37.340</w:t>
      </w:r>
      <w:r w:rsidR="00006A7C">
        <w:t xml:space="preserve"> in [1]</w:t>
      </w:r>
      <w:r>
        <w:t xml:space="preserve">, i.e., add notes to clearly describe </w:t>
      </w:r>
      <w:r w:rsidR="00F86C53">
        <w:t>how the CPC cancellation works when MR-DC is released</w:t>
      </w:r>
      <w:r w:rsidR="0069139B">
        <w:t>.</w:t>
      </w:r>
      <w:bookmarkEnd w:id="14"/>
    </w:p>
    <w:p w14:paraId="4433DC8A" w14:textId="56A62BDF" w:rsidR="0069139B" w:rsidRPr="0069139B" w:rsidRDefault="0069139B" w:rsidP="0069139B">
      <w:pPr>
        <w:rPr>
          <w:bCs/>
        </w:rPr>
      </w:pPr>
      <w:r w:rsidRPr="0069139B">
        <w:rPr>
          <w:bCs/>
        </w:rPr>
        <w:t xml:space="preserve">The </w:t>
      </w:r>
      <w:proofErr w:type="spellStart"/>
      <w:r w:rsidR="00BD43AE">
        <w:rPr>
          <w:bCs/>
        </w:rPr>
        <w:t>draftCR</w:t>
      </w:r>
      <w:proofErr w:type="spellEnd"/>
      <w:r w:rsidR="00BD43AE">
        <w:rPr>
          <w:bCs/>
        </w:rPr>
        <w:t xml:space="preserve"> is provided in [1].</w:t>
      </w:r>
    </w:p>
    <w:p w14:paraId="23BD68D6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7FFC11CA" w14:textId="5950782D" w:rsidR="00DE7822" w:rsidRPr="00DE7822" w:rsidRDefault="00DE7822" w:rsidP="00DE7822">
      <w:pPr>
        <w:rPr>
          <w:bCs/>
        </w:rPr>
      </w:pPr>
      <w:r w:rsidRPr="00DE7822">
        <w:rPr>
          <w:bCs/>
        </w:rPr>
        <w:t xml:space="preserve">In the previous sections we made the following observation: </w:t>
      </w:r>
    </w:p>
    <w:p w14:paraId="79B91E57" w14:textId="77777777" w:rsidR="00563C41" w:rsidRDefault="00DE782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18410472" w:history="1">
        <w:r w:rsidR="00563C41" w:rsidRPr="00064F55">
          <w:rPr>
            <w:rStyle w:val="Hyperlink"/>
            <w:noProof/>
          </w:rPr>
          <w:t>Observation 1</w:t>
        </w:r>
        <w:r w:rsidR="00563C41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/>
          </w:rPr>
          <w:tab/>
        </w:r>
        <w:r w:rsidR="00563C41" w:rsidRPr="00064F55">
          <w:rPr>
            <w:rStyle w:val="Hyperlink"/>
            <w:noProof/>
          </w:rPr>
          <w:t>In all the cases shown above, the configured CPC/CPA needs to be cancelled when either MN or SN initiates the release of MR-DC. This is well acknowledged by RAN3.</w:t>
        </w:r>
      </w:hyperlink>
    </w:p>
    <w:p w14:paraId="4DCDE0F9" w14:textId="77777777" w:rsidR="00563C41" w:rsidRDefault="00563C4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/>
        </w:rPr>
      </w:pPr>
      <w:hyperlink w:anchor="_Toc118410473" w:history="1">
        <w:r w:rsidRPr="00064F55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/>
          </w:rPr>
          <w:tab/>
        </w:r>
        <w:r w:rsidRPr="00064F55">
          <w:rPr>
            <w:rStyle w:val="Hyperlink"/>
            <w:noProof/>
          </w:rPr>
          <w:t>Cancellation of CHO when SN is released would be discussed in another thread. This should not be the showstopper of this discussion.</w:t>
        </w:r>
      </w:hyperlink>
    </w:p>
    <w:p w14:paraId="494772ED" w14:textId="6E3C838D" w:rsidR="006E1C82" w:rsidRPr="008C5CEF" w:rsidRDefault="00DE7822" w:rsidP="00DE7822">
      <w:pPr>
        <w:rPr>
          <w:bCs/>
        </w:rPr>
      </w:pPr>
      <w:r>
        <w:rPr>
          <w:b/>
          <w:bCs/>
        </w:rPr>
        <w:fldChar w:fldCharType="end"/>
      </w:r>
      <w:r w:rsidR="0069139B" w:rsidRPr="008C5CEF">
        <w:rPr>
          <w:bCs/>
        </w:rPr>
        <w:t>In this paper we propose:</w:t>
      </w:r>
    </w:p>
    <w:p w14:paraId="16E37A08" w14:textId="77777777" w:rsidR="008A6D79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18410372" w:history="1">
        <w:r w:rsidR="008A6D79" w:rsidRPr="00AB43E6">
          <w:rPr>
            <w:rStyle w:val="Hyperlink"/>
            <w:noProof/>
          </w:rPr>
          <w:t>Proposal 1</w:t>
        </w:r>
        <w:r w:rsidR="008A6D79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/>
          </w:rPr>
          <w:tab/>
        </w:r>
        <w:r w:rsidR="008A6D79" w:rsidRPr="00AB43E6">
          <w:rPr>
            <w:rStyle w:val="Hyperlink"/>
            <w:noProof/>
          </w:rPr>
          <w:t>RAN3 to agree the CR to TS 37.340 in [1], i.e., add notes to clearly describe how the CPC cancellation works when MR-DC is released.</w:t>
        </w:r>
      </w:hyperlink>
    </w:p>
    <w:p w14:paraId="555F807E" w14:textId="2FCD3EE7" w:rsidR="00C01F33" w:rsidRPr="006A4E04" w:rsidRDefault="006E1C82" w:rsidP="006A4E04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bookmarkStart w:id="15" w:name="_In-sequence_SDU_delivery"/>
      <w:bookmarkEnd w:id="15"/>
    </w:p>
    <w:p w14:paraId="4BD14594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51FFB786" w14:textId="0D3DEAE1" w:rsidR="00D6683D" w:rsidRPr="00572559" w:rsidRDefault="0071332E" w:rsidP="00D6683D">
      <w:pPr>
        <w:pStyle w:val="Reference"/>
        <w:overflowPunct/>
        <w:autoSpaceDE/>
        <w:autoSpaceDN/>
        <w:adjustRightInd/>
        <w:spacing w:after="0"/>
        <w:textAlignment w:val="auto"/>
        <w:rPr>
          <w:rFonts w:ascii="Times New Roman" w:hAnsi="Times New Roman"/>
        </w:rPr>
      </w:pPr>
      <w:r w:rsidRPr="00572559">
        <w:rPr>
          <w:rFonts w:ascii="Times New Roman" w:hAnsi="Times New Roman"/>
        </w:rPr>
        <w:t>R3-22</w:t>
      </w:r>
      <w:r w:rsidR="00DE7A76" w:rsidRPr="00572559">
        <w:rPr>
          <w:rFonts w:ascii="Times New Roman" w:hAnsi="Times New Roman"/>
        </w:rPr>
        <w:t>6229</w:t>
      </w:r>
      <w:r w:rsidR="0024315C" w:rsidRPr="00572559">
        <w:rPr>
          <w:rFonts w:ascii="Times New Roman" w:hAnsi="Times New Roman"/>
        </w:rPr>
        <w:t xml:space="preserve">, Interaction between CPC Cancel and SN Release, </w:t>
      </w:r>
      <w:r w:rsidR="00E8695A" w:rsidRPr="00572559">
        <w:rPr>
          <w:rFonts w:ascii="Times New Roman" w:hAnsi="Times New Roman"/>
        </w:rPr>
        <w:t xml:space="preserve">TS 37.340, </w:t>
      </w:r>
      <w:r w:rsidR="0024315C" w:rsidRPr="00572559">
        <w:rPr>
          <w:rFonts w:ascii="Times New Roman" w:hAnsi="Times New Roman"/>
        </w:rPr>
        <w:t>Ericsson, Leno</w:t>
      </w:r>
      <w:r w:rsidR="00BF240A" w:rsidRPr="00572559">
        <w:rPr>
          <w:rFonts w:ascii="Times New Roman" w:hAnsi="Times New Roman"/>
        </w:rPr>
        <w:t>v</w:t>
      </w:r>
      <w:r w:rsidR="0024315C" w:rsidRPr="00572559">
        <w:rPr>
          <w:rFonts w:ascii="Times New Roman" w:hAnsi="Times New Roman"/>
        </w:rPr>
        <w:t>o, ZTE</w:t>
      </w:r>
      <w:r w:rsidR="004317F4" w:rsidRPr="00572559">
        <w:rPr>
          <w:rFonts w:ascii="Times New Roman" w:hAnsi="Times New Roman"/>
        </w:rPr>
        <w:t xml:space="preserve">, </w:t>
      </w:r>
      <w:r w:rsidR="00D6683D" w:rsidRPr="00572559">
        <w:rPr>
          <w:rFonts w:ascii="Times New Roman" w:hAnsi="Times New Roman"/>
        </w:rPr>
        <w:t>Google Inc., Intel Corporation</w:t>
      </w:r>
    </w:p>
    <w:sectPr w:rsidR="00D6683D" w:rsidRPr="00572559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6561C" w14:textId="77777777" w:rsidR="00C76791" w:rsidRDefault="00C76791">
      <w:r>
        <w:separator/>
      </w:r>
    </w:p>
  </w:endnote>
  <w:endnote w:type="continuationSeparator" w:id="0">
    <w:p w14:paraId="4BF7CFAF" w14:textId="77777777" w:rsidR="00C76791" w:rsidRDefault="00C76791">
      <w:r>
        <w:continuationSeparator/>
      </w:r>
    </w:p>
  </w:endnote>
  <w:endnote w:type="continuationNotice" w:id="1">
    <w:p w14:paraId="51D267AB" w14:textId="77777777" w:rsidR="00C76791" w:rsidRDefault="00C767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38E8A" w14:textId="77777777" w:rsidR="00476F2B" w:rsidRDefault="00476F2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FB8F0" w14:textId="77777777" w:rsidR="00C76791" w:rsidRDefault="00C76791">
      <w:r>
        <w:separator/>
      </w:r>
    </w:p>
  </w:footnote>
  <w:footnote w:type="continuationSeparator" w:id="0">
    <w:p w14:paraId="1121647F" w14:textId="77777777" w:rsidR="00C76791" w:rsidRDefault="00C76791">
      <w:r>
        <w:continuationSeparator/>
      </w:r>
    </w:p>
  </w:footnote>
  <w:footnote w:type="continuationNotice" w:id="1">
    <w:p w14:paraId="60D4F314" w14:textId="77777777" w:rsidR="00C76791" w:rsidRDefault="00C7679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D81CD" w14:textId="77777777" w:rsidR="00476F2B" w:rsidRDefault="00476F2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F74A7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9CF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760530"/>
    <w:multiLevelType w:val="hybridMultilevel"/>
    <w:tmpl w:val="F4BC6F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A32A3C"/>
    <w:multiLevelType w:val="hybridMultilevel"/>
    <w:tmpl w:val="8806EE7C"/>
    <w:lvl w:ilvl="0" w:tplc="AD9CBCE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7E26E0"/>
    <w:multiLevelType w:val="hybridMultilevel"/>
    <w:tmpl w:val="38C8A07C"/>
    <w:lvl w:ilvl="0" w:tplc="041D0019">
      <w:start w:val="1"/>
      <w:numFmt w:val="lowerLetter"/>
      <w:lvlText w:val="%1."/>
      <w:lvlJc w:val="left"/>
      <w:pPr>
        <w:ind w:left="776" w:hanging="360"/>
      </w:pPr>
    </w:lvl>
    <w:lvl w:ilvl="1" w:tplc="08090019" w:tentative="1">
      <w:start w:val="1"/>
      <w:numFmt w:val="lowerLetter"/>
      <w:lvlText w:val="%2."/>
      <w:lvlJc w:val="left"/>
      <w:pPr>
        <w:ind w:left="1496" w:hanging="360"/>
      </w:pPr>
    </w:lvl>
    <w:lvl w:ilvl="2" w:tplc="0809001B" w:tentative="1">
      <w:start w:val="1"/>
      <w:numFmt w:val="lowerRoman"/>
      <w:lvlText w:val="%3."/>
      <w:lvlJc w:val="right"/>
      <w:pPr>
        <w:ind w:left="2216" w:hanging="180"/>
      </w:pPr>
    </w:lvl>
    <w:lvl w:ilvl="3" w:tplc="0809000F" w:tentative="1">
      <w:start w:val="1"/>
      <w:numFmt w:val="decimal"/>
      <w:lvlText w:val="%4."/>
      <w:lvlJc w:val="left"/>
      <w:pPr>
        <w:ind w:left="2936" w:hanging="360"/>
      </w:pPr>
    </w:lvl>
    <w:lvl w:ilvl="4" w:tplc="08090019" w:tentative="1">
      <w:start w:val="1"/>
      <w:numFmt w:val="lowerLetter"/>
      <w:lvlText w:val="%5."/>
      <w:lvlJc w:val="left"/>
      <w:pPr>
        <w:ind w:left="3656" w:hanging="360"/>
      </w:pPr>
    </w:lvl>
    <w:lvl w:ilvl="5" w:tplc="0809001B" w:tentative="1">
      <w:start w:val="1"/>
      <w:numFmt w:val="lowerRoman"/>
      <w:lvlText w:val="%6."/>
      <w:lvlJc w:val="right"/>
      <w:pPr>
        <w:ind w:left="4376" w:hanging="180"/>
      </w:pPr>
    </w:lvl>
    <w:lvl w:ilvl="6" w:tplc="0809000F" w:tentative="1">
      <w:start w:val="1"/>
      <w:numFmt w:val="decimal"/>
      <w:lvlText w:val="%7."/>
      <w:lvlJc w:val="left"/>
      <w:pPr>
        <w:ind w:left="5096" w:hanging="360"/>
      </w:pPr>
    </w:lvl>
    <w:lvl w:ilvl="7" w:tplc="08090019" w:tentative="1">
      <w:start w:val="1"/>
      <w:numFmt w:val="lowerLetter"/>
      <w:lvlText w:val="%8."/>
      <w:lvlJc w:val="left"/>
      <w:pPr>
        <w:ind w:left="5816" w:hanging="360"/>
      </w:pPr>
    </w:lvl>
    <w:lvl w:ilvl="8" w:tplc="080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6" w15:restartNumberingAfterBreak="0">
    <w:nsid w:val="07B83DEB"/>
    <w:multiLevelType w:val="hybridMultilevel"/>
    <w:tmpl w:val="5240DE6E"/>
    <w:lvl w:ilvl="0" w:tplc="041D0017">
      <w:start w:val="1"/>
      <w:numFmt w:val="lowerLetter"/>
      <w:lvlText w:val="%1)"/>
      <w:lvlJc w:val="left"/>
      <w:pPr>
        <w:ind w:left="776" w:hanging="360"/>
      </w:pPr>
    </w:lvl>
    <w:lvl w:ilvl="1" w:tplc="08090019" w:tentative="1">
      <w:start w:val="1"/>
      <w:numFmt w:val="lowerLetter"/>
      <w:lvlText w:val="%2."/>
      <w:lvlJc w:val="left"/>
      <w:pPr>
        <w:ind w:left="1496" w:hanging="360"/>
      </w:pPr>
    </w:lvl>
    <w:lvl w:ilvl="2" w:tplc="0809001B" w:tentative="1">
      <w:start w:val="1"/>
      <w:numFmt w:val="lowerRoman"/>
      <w:lvlText w:val="%3."/>
      <w:lvlJc w:val="right"/>
      <w:pPr>
        <w:ind w:left="2216" w:hanging="180"/>
      </w:pPr>
    </w:lvl>
    <w:lvl w:ilvl="3" w:tplc="0809000F" w:tentative="1">
      <w:start w:val="1"/>
      <w:numFmt w:val="decimal"/>
      <w:lvlText w:val="%4."/>
      <w:lvlJc w:val="left"/>
      <w:pPr>
        <w:ind w:left="2936" w:hanging="360"/>
      </w:pPr>
    </w:lvl>
    <w:lvl w:ilvl="4" w:tplc="08090019" w:tentative="1">
      <w:start w:val="1"/>
      <w:numFmt w:val="lowerLetter"/>
      <w:lvlText w:val="%5."/>
      <w:lvlJc w:val="left"/>
      <w:pPr>
        <w:ind w:left="3656" w:hanging="360"/>
      </w:pPr>
    </w:lvl>
    <w:lvl w:ilvl="5" w:tplc="0809001B" w:tentative="1">
      <w:start w:val="1"/>
      <w:numFmt w:val="lowerRoman"/>
      <w:lvlText w:val="%6."/>
      <w:lvlJc w:val="right"/>
      <w:pPr>
        <w:ind w:left="4376" w:hanging="180"/>
      </w:pPr>
    </w:lvl>
    <w:lvl w:ilvl="6" w:tplc="0809000F" w:tentative="1">
      <w:start w:val="1"/>
      <w:numFmt w:val="decimal"/>
      <w:lvlText w:val="%7."/>
      <w:lvlJc w:val="left"/>
      <w:pPr>
        <w:ind w:left="5096" w:hanging="360"/>
      </w:pPr>
    </w:lvl>
    <w:lvl w:ilvl="7" w:tplc="08090019" w:tentative="1">
      <w:start w:val="1"/>
      <w:numFmt w:val="lowerLetter"/>
      <w:lvlText w:val="%8."/>
      <w:lvlJc w:val="left"/>
      <w:pPr>
        <w:ind w:left="5816" w:hanging="360"/>
      </w:pPr>
    </w:lvl>
    <w:lvl w:ilvl="8" w:tplc="080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7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0FB65C30"/>
    <w:multiLevelType w:val="hybridMultilevel"/>
    <w:tmpl w:val="FB709D22"/>
    <w:lvl w:ilvl="0" w:tplc="AB3A4E5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482296"/>
    <w:multiLevelType w:val="multilevel"/>
    <w:tmpl w:val="114822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 w15:restartNumberingAfterBreak="0">
    <w:nsid w:val="11617529"/>
    <w:multiLevelType w:val="hybridMultilevel"/>
    <w:tmpl w:val="D9A8A740"/>
    <w:lvl w:ilvl="0" w:tplc="1304FA1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6B21C7"/>
    <w:multiLevelType w:val="multilevel"/>
    <w:tmpl w:val="1E6B21C7"/>
    <w:lvl w:ilvl="0">
      <w:start w:val="1"/>
      <w:numFmt w:val="bullet"/>
      <w:lvlText w:val=""/>
      <w:lvlJc w:val="left"/>
      <w:pPr>
        <w:ind w:left="98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323C56E2"/>
    <w:multiLevelType w:val="hybridMultilevel"/>
    <w:tmpl w:val="DE1ECB94"/>
    <w:lvl w:ilvl="0" w:tplc="838E426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952B77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3C308C8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35C3E8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1069D3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964195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B3ED02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D52F29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03074D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8C23655"/>
    <w:multiLevelType w:val="hybridMultilevel"/>
    <w:tmpl w:val="43D4945C"/>
    <w:lvl w:ilvl="0" w:tplc="F77C137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AD5CD1"/>
    <w:multiLevelType w:val="hybridMultilevel"/>
    <w:tmpl w:val="131A37D6"/>
    <w:lvl w:ilvl="0" w:tplc="9C0265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C22F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28A4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08D3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C6DE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2A73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42C8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C4CD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88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AA46647"/>
    <w:multiLevelType w:val="hybridMultilevel"/>
    <w:tmpl w:val="43E4057E"/>
    <w:lvl w:ilvl="0" w:tplc="3434F72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6B16C4"/>
    <w:multiLevelType w:val="hybridMultilevel"/>
    <w:tmpl w:val="0554D6EE"/>
    <w:lvl w:ilvl="0" w:tplc="E3F246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C38377C"/>
    <w:multiLevelType w:val="hybridMultilevel"/>
    <w:tmpl w:val="707836C2"/>
    <w:lvl w:ilvl="0" w:tplc="AF9A4E8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38743C08"/>
    <w:lvl w:ilvl="0" w:tplc="67C4672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A532D9"/>
    <w:multiLevelType w:val="hybridMultilevel"/>
    <w:tmpl w:val="B5ACF7F6"/>
    <w:lvl w:ilvl="0" w:tplc="6F5ED88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4F4338"/>
    <w:multiLevelType w:val="hybridMultilevel"/>
    <w:tmpl w:val="19260ADE"/>
    <w:lvl w:ilvl="0" w:tplc="42A06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748A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8E85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AAC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A62A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D08D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1C37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02EC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921B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E33054B"/>
    <w:multiLevelType w:val="multilevel"/>
    <w:tmpl w:val="7B24609F"/>
    <w:lvl w:ilvl="0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10B37A0"/>
    <w:multiLevelType w:val="hybridMultilevel"/>
    <w:tmpl w:val="C774237E"/>
    <w:lvl w:ilvl="0" w:tplc="19B0BA0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143C00"/>
    <w:multiLevelType w:val="hybridMultilevel"/>
    <w:tmpl w:val="9E4E811E"/>
    <w:lvl w:ilvl="0" w:tplc="78E2DD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00E0E02"/>
    <w:multiLevelType w:val="hybridMultilevel"/>
    <w:tmpl w:val="D10C69AC"/>
    <w:lvl w:ilvl="0" w:tplc="5B08D12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 w15:restartNumberingAfterBreak="0">
    <w:nsid w:val="78C31862"/>
    <w:multiLevelType w:val="hybridMultilevel"/>
    <w:tmpl w:val="D264E0C8"/>
    <w:lvl w:ilvl="0" w:tplc="282EB85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24609F"/>
    <w:multiLevelType w:val="multilevel"/>
    <w:tmpl w:val="7B24609F"/>
    <w:lvl w:ilvl="0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 w16cid:durableId="1861122140">
    <w:abstractNumId w:val="21"/>
  </w:num>
  <w:num w:numId="2" w16cid:durableId="997075793">
    <w:abstractNumId w:val="19"/>
  </w:num>
  <w:num w:numId="3" w16cid:durableId="141432793">
    <w:abstractNumId w:val="2"/>
  </w:num>
  <w:num w:numId="4" w16cid:durableId="1002120887">
    <w:abstractNumId w:val="23"/>
  </w:num>
  <w:num w:numId="5" w16cid:durableId="854076554">
    <w:abstractNumId w:val="25"/>
  </w:num>
  <w:num w:numId="6" w16cid:durableId="1434204796">
    <w:abstractNumId w:val="28"/>
  </w:num>
  <w:num w:numId="7" w16cid:durableId="977304243">
    <w:abstractNumId w:val="13"/>
  </w:num>
  <w:num w:numId="8" w16cid:durableId="1016736173">
    <w:abstractNumId w:val="14"/>
  </w:num>
  <w:num w:numId="9" w16cid:durableId="430515656">
    <w:abstractNumId w:val="8"/>
  </w:num>
  <w:num w:numId="10" w16cid:durableId="979723403">
    <w:abstractNumId w:val="35"/>
  </w:num>
  <w:num w:numId="11" w16cid:durableId="260535038">
    <w:abstractNumId w:val="16"/>
  </w:num>
  <w:num w:numId="12" w16cid:durableId="1571958468">
    <w:abstractNumId w:val="32"/>
  </w:num>
  <w:num w:numId="13" w16cid:durableId="729571554">
    <w:abstractNumId w:val="34"/>
  </w:num>
  <w:num w:numId="14" w16cid:durableId="1307125298">
    <w:abstractNumId w:val="1"/>
  </w:num>
  <w:num w:numId="15" w16cid:durableId="1647510655">
    <w:abstractNumId w:val="0"/>
  </w:num>
  <w:num w:numId="16" w16cid:durableId="1607343709">
    <w:abstractNumId w:val="3"/>
  </w:num>
  <w:num w:numId="17" w16cid:durableId="830560482">
    <w:abstractNumId w:val="20"/>
  </w:num>
  <w:num w:numId="18" w16cid:durableId="2104836922">
    <w:abstractNumId w:val="11"/>
  </w:num>
  <w:num w:numId="19" w16cid:durableId="1144082148">
    <w:abstractNumId w:val="5"/>
  </w:num>
  <w:num w:numId="20" w16cid:durableId="357395100">
    <w:abstractNumId w:val="6"/>
  </w:num>
  <w:num w:numId="21" w16cid:durableId="1225414221">
    <w:abstractNumId w:val="31"/>
  </w:num>
  <w:num w:numId="22" w16cid:durableId="1975400689">
    <w:abstractNumId w:val="4"/>
  </w:num>
  <w:num w:numId="23" w16cid:durableId="1890022812">
    <w:abstractNumId w:val="19"/>
  </w:num>
  <w:num w:numId="24" w16cid:durableId="88281679">
    <w:abstractNumId w:val="36"/>
  </w:num>
  <w:num w:numId="25" w16cid:durableId="164908482">
    <w:abstractNumId w:val="9"/>
  </w:num>
  <w:num w:numId="26" w16cid:durableId="1789274295">
    <w:abstractNumId w:val="17"/>
  </w:num>
  <w:num w:numId="27" w16cid:durableId="1884517795">
    <w:abstractNumId w:val="37"/>
  </w:num>
  <w:num w:numId="28" w16cid:durableId="564679599">
    <w:abstractNumId w:val="30"/>
  </w:num>
  <w:num w:numId="29" w16cid:durableId="1284002369">
    <w:abstractNumId w:val="22"/>
  </w:num>
  <w:num w:numId="30" w16cid:durableId="1370373860">
    <w:abstractNumId w:val="19"/>
  </w:num>
  <w:num w:numId="31" w16cid:durableId="1506938563">
    <w:abstractNumId w:val="19"/>
  </w:num>
  <w:num w:numId="32" w16cid:durableId="1990478865">
    <w:abstractNumId w:val="19"/>
  </w:num>
  <w:num w:numId="33" w16cid:durableId="1290093562">
    <w:abstractNumId w:val="26"/>
  </w:num>
  <w:num w:numId="34" w16cid:durableId="1402483563">
    <w:abstractNumId w:val="33"/>
  </w:num>
  <w:num w:numId="35" w16cid:durableId="1450197834">
    <w:abstractNumId w:val="19"/>
  </w:num>
  <w:num w:numId="36" w16cid:durableId="1202324336">
    <w:abstractNumId w:val="29"/>
  </w:num>
  <w:num w:numId="37" w16cid:durableId="1556892587">
    <w:abstractNumId w:val="24"/>
  </w:num>
  <w:num w:numId="38" w16cid:durableId="1195340670">
    <w:abstractNumId w:val="7"/>
  </w:num>
  <w:num w:numId="39" w16cid:durableId="1236432387">
    <w:abstractNumId w:val="10"/>
  </w:num>
  <w:num w:numId="40" w16cid:durableId="1498497510">
    <w:abstractNumId w:val="12"/>
  </w:num>
  <w:num w:numId="41" w16cid:durableId="829371931">
    <w:abstractNumId w:val="19"/>
  </w:num>
  <w:num w:numId="42" w16cid:durableId="1208488891">
    <w:abstractNumId w:val="18"/>
  </w:num>
  <w:num w:numId="43" w16cid:durableId="1050030927">
    <w:abstractNumId w:val="15"/>
  </w:num>
  <w:num w:numId="44" w16cid:durableId="49306976">
    <w:abstractNumId w:val="27"/>
  </w:num>
  <w:num w:numId="45" w16cid:durableId="572468981">
    <w:abstractNumId w:val="2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6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821"/>
    <w:rsid w:val="00000186"/>
    <w:rsid w:val="000006E1"/>
    <w:rsid w:val="00000FAE"/>
    <w:rsid w:val="00001452"/>
    <w:rsid w:val="000014C9"/>
    <w:rsid w:val="00001DA8"/>
    <w:rsid w:val="00002026"/>
    <w:rsid w:val="000023B8"/>
    <w:rsid w:val="00002A37"/>
    <w:rsid w:val="0000564C"/>
    <w:rsid w:val="0000609F"/>
    <w:rsid w:val="00006446"/>
    <w:rsid w:val="00006896"/>
    <w:rsid w:val="00006A7C"/>
    <w:rsid w:val="00006FB1"/>
    <w:rsid w:val="00007CDC"/>
    <w:rsid w:val="000106FA"/>
    <w:rsid w:val="00011B28"/>
    <w:rsid w:val="0001373B"/>
    <w:rsid w:val="00015530"/>
    <w:rsid w:val="00015D15"/>
    <w:rsid w:val="00016285"/>
    <w:rsid w:val="000166AF"/>
    <w:rsid w:val="000170F0"/>
    <w:rsid w:val="00017479"/>
    <w:rsid w:val="000217F0"/>
    <w:rsid w:val="00024D4D"/>
    <w:rsid w:val="00024D61"/>
    <w:rsid w:val="00024E72"/>
    <w:rsid w:val="0002564D"/>
    <w:rsid w:val="00025ECA"/>
    <w:rsid w:val="000274CE"/>
    <w:rsid w:val="0003153F"/>
    <w:rsid w:val="000325B8"/>
    <w:rsid w:val="0003357D"/>
    <w:rsid w:val="00034C15"/>
    <w:rsid w:val="00034C70"/>
    <w:rsid w:val="00036225"/>
    <w:rsid w:val="00036BA1"/>
    <w:rsid w:val="0004001C"/>
    <w:rsid w:val="000404D2"/>
    <w:rsid w:val="00040CCE"/>
    <w:rsid w:val="000422E2"/>
    <w:rsid w:val="00042F22"/>
    <w:rsid w:val="000444EF"/>
    <w:rsid w:val="00045AA7"/>
    <w:rsid w:val="00045FE0"/>
    <w:rsid w:val="00046DE7"/>
    <w:rsid w:val="00047E97"/>
    <w:rsid w:val="00047EF6"/>
    <w:rsid w:val="00050A03"/>
    <w:rsid w:val="000510EB"/>
    <w:rsid w:val="000525ED"/>
    <w:rsid w:val="000529BB"/>
    <w:rsid w:val="00052A07"/>
    <w:rsid w:val="00052B85"/>
    <w:rsid w:val="000534E3"/>
    <w:rsid w:val="0005606A"/>
    <w:rsid w:val="000566D5"/>
    <w:rsid w:val="00057117"/>
    <w:rsid w:val="000601C3"/>
    <w:rsid w:val="000616E7"/>
    <w:rsid w:val="000626DC"/>
    <w:rsid w:val="00063AB9"/>
    <w:rsid w:val="00063EDA"/>
    <w:rsid w:val="0006487E"/>
    <w:rsid w:val="00065B59"/>
    <w:rsid w:val="00065E1A"/>
    <w:rsid w:val="0006690D"/>
    <w:rsid w:val="0006791E"/>
    <w:rsid w:val="00072CF6"/>
    <w:rsid w:val="00073C12"/>
    <w:rsid w:val="0007569A"/>
    <w:rsid w:val="0007783D"/>
    <w:rsid w:val="00077973"/>
    <w:rsid w:val="00077E5F"/>
    <w:rsid w:val="0008036A"/>
    <w:rsid w:val="00081330"/>
    <w:rsid w:val="00081AE6"/>
    <w:rsid w:val="00081EE5"/>
    <w:rsid w:val="00084317"/>
    <w:rsid w:val="000855EB"/>
    <w:rsid w:val="00085B52"/>
    <w:rsid w:val="000866F2"/>
    <w:rsid w:val="00086AD3"/>
    <w:rsid w:val="00086BDD"/>
    <w:rsid w:val="000878EC"/>
    <w:rsid w:val="0009009F"/>
    <w:rsid w:val="00091488"/>
    <w:rsid w:val="00091557"/>
    <w:rsid w:val="0009183C"/>
    <w:rsid w:val="00091989"/>
    <w:rsid w:val="00091A0B"/>
    <w:rsid w:val="000921C1"/>
    <w:rsid w:val="000924C1"/>
    <w:rsid w:val="000924F0"/>
    <w:rsid w:val="00093474"/>
    <w:rsid w:val="00094A56"/>
    <w:rsid w:val="00094E09"/>
    <w:rsid w:val="0009510F"/>
    <w:rsid w:val="000A054E"/>
    <w:rsid w:val="000A06CA"/>
    <w:rsid w:val="000A1526"/>
    <w:rsid w:val="000A189C"/>
    <w:rsid w:val="000A1B7B"/>
    <w:rsid w:val="000A20D2"/>
    <w:rsid w:val="000A27F1"/>
    <w:rsid w:val="000A296D"/>
    <w:rsid w:val="000A3F11"/>
    <w:rsid w:val="000A4E71"/>
    <w:rsid w:val="000A559C"/>
    <w:rsid w:val="000A56F2"/>
    <w:rsid w:val="000B2719"/>
    <w:rsid w:val="000B3A8F"/>
    <w:rsid w:val="000B4063"/>
    <w:rsid w:val="000B479A"/>
    <w:rsid w:val="000B4AB9"/>
    <w:rsid w:val="000B58C3"/>
    <w:rsid w:val="000B601F"/>
    <w:rsid w:val="000B61E9"/>
    <w:rsid w:val="000B66AF"/>
    <w:rsid w:val="000B6D65"/>
    <w:rsid w:val="000B71A9"/>
    <w:rsid w:val="000B7235"/>
    <w:rsid w:val="000C0905"/>
    <w:rsid w:val="000C165A"/>
    <w:rsid w:val="000C2946"/>
    <w:rsid w:val="000C2CAB"/>
    <w:rsid w:val="000C2E19"/>
    <w:rsid w:val="000C3FB8"/>
    <w:rsid w:val="000C5447"/>
    <w:rsid w:val="000C6BBC"/>
    <w:rsid w:val="000D008A"/>
    <w:rsid w:val="000D0D07"/>
    <w:rsid w:val="000D2CEB"/>
    <w:rsid w:val="000D431C"/>
    <w:rsid w:val="000D4797"/>
    <w:rsid w:val="000D4C8C"/>
    <w:rsid w:val="000D5A38"/>
    <w:rsid w:val="000D5A63"/>
    <w:rsid w:val="000D6019"/>
    <w:rsid w:val="000D7FEE"/>
    <w:rsid w:val="000E0527"/>
    <w:rsid w:val="000E1E92"/>
    <w:rsid w:val="000E20B6"/>
    <w:rsid w:val="000E2103"/>
    <w:rsid w:val="000E22B9"/>
    <w:rsid w:val="000E234D"/>
    <w:rsid w:val="000E263C"/>
    <w:rsid w:val="000E2D9A"/>
    <w:rsid w:val="000E3397"/>
    <w:rsid w:val="000E5F45"/>
    <w:rsid w:val="000E64E1"/>
    <w:rsid w:val="000E7051"/>
    <w:rsid w:val="000E794D"/>
    <w:rsid w:val="000F06D6"/>
    <w:rsid w:val="000F0AB9"/>
    <w:rsid w:val="000F0EB1"/>
    <w:rsid w:val="000F0FE0"/>
    <w:rsid w:val="000F1106"/>
    <w:rsid w:val="000F1A8E"/>
    <w:rsid w:val="000F27C7"/>
    <w:rsid w:val="000F2894"/>
    <w:rsid w:val="000F2D09"/>
    <w:rsid w:val="000F3705"/>
    <w:rsid w:val="000F3BE9"/>
    <w:rsid w:val="000F3F6C"/>
    <w:rsid w:val="000F47C3"/>
    <w:rsid w:val="000F60E1"/>
    <w:rsid w:val="000F6111"/>
    <w:rsid w:val="000F6316"/>
    <w:rsid w:val="000F668C"/>
    <w:rsid w:val="000F6DF3"/>
    <w:rsid w:val="000F7CE4"/>
    <w:rsid w:val="001005FF"/>
    <w:rsid w:val="00100CF6"/>
    <w:rsid w:val="0010121A"/>
    <w:rsid w:val="00103D05"/>
    <w:rsid w:val="00103F29"/>
    <w:rsid w:val="00104E8A"/>
    <w:rsid w:val="00105FE2"/>
    <w:rsid w:val="001062FB"/>
    <w:rsid w:val="001063E6"/>
    <w:rsid w:val="00107A6B"/>
    <w:rsid w:val="00107F35"/>
    <w:rsid w:val="00110F59"/>
    <w:rsid w:val="00111864"/>
    <w:rsid w:val="0011199B"/>
    <w:rsid w:val="00111B19"/>
    <w:rsid w:val="00111C23"/>
    <w:rsid w:val="001122A4"/>
    <w:rsid w:val="001123E9"/>
    <w:rsid w:val="00112A0A"/>
    <w:rsid w:val="00113237"/>
    <w:rsid w:val="00113426"/>
    <w:rsid w:val="00113CF4"/>
    <w:rsid w:val="00114D27"/>
    <w:rsid w:val="001153EA"/>
    <w:rsid w:val="00115643"/>
    <w:rsid w:val="00115C03"/>
    <w:rsid w:val="00116063"/>
    <w:rsid w:val="00116765"/>
    <w:rsid w:val="001172F5"/>
    <w:rsid w:val="00117709"/>
    <w:rsid w:val="00120325"/>
    <w:rsid w:val="001213BB"/>
    <w:rsid w:val="001219F5"/>
    <w:rsid w:val="00121A20"/>
    <w:rsid w:val="0012377F"/>
    <w:rsid w:val="00124314"/>
    <w:rsid w:val="00124A27"/>
    <w:rsid w:val="00125783"/>
    <w:rsid w:val="00125910"/>
    <w:rsid w:val="00126299"/>
    <w:rsid w:val="00126B4A"/>
    <w:rsid w:val="00127923"/>
    <w:rsid w:val="0013026F"/>
    <w:rsid w:val="0013098F"/>
    <w:rsid w:val="0013240B"/>
    <w:rsid w:val="00132F13"/>
    <w:rsid w:val="00132FD0"/>
    <w:rsid w:val="001344C0"/>
    <w:rsid w:val="001346FA"/>
    <w:rsid w:val="00135252"/>
    <w:rsid w:val="001353D2"/>
    <w:rsid w:val="001360C1"/>
    <w:rsid w:val="00136968"/>
    <w:rsid w:val="00136C1D"/>
    <w:rsid w:val="00136F8E"/>
    <w:rsid w:val="00137AB5"/>
    <w:rsid w:val="00137F0B"/>
    <w:rsid w:val="00140072"/>
    <w:rsid w:val="00140980"/>
    <w:rsid w:val="00143088"/>
    <w:rsid w:val="001435FA"/>
    <w:rsid w:val="00144916"/>
    <w:rsid w:val="00144F60"/>
    <w:rsid w:val="00145802"/>
    <w:rsid w:val="001464B7"/>
    <w:rsid w:val="0015025D"/>
    <w:rsid w:val="0015137B"/>
    <w:rsid w:val="00151728"/>
    <w:rsid w:val="00151B08"/>
    <w:rsid w:val="00151D59"/>
    <w:rsid w:val="00151E23"/>
    <w:rsid w:val="001526E0"/>
    <w:rsid w:val="00152737"/>
    <w:rsid w:val="00152EAF"/>
    <w:rsid w:val="001551B1"/>
    <w:rsid w:val="001551B5"/>
    <w:rsid w:val="00156387"/>
    <w:rsid w:val="00156773"/>
    <w:rsid w:val="00157548"/>
    <w:rsid w:val="00157BDA"/>
    <w:rsid w:val="00160D9C"/>
    <w:rsid w:val="00161012"/>
    <w:rsid w:val="001612FE"/>
    <w:rsid w:val="0016143B"/>
    <w:rsid w:val="001622DE"/>
    <w:rsid w:val="00162A24"/>
    <w:rsid w:val="001659C1"/>
    <w:rsid w:val="00165B29"/>
    <w:rsid w:val="001661FA"/>
    <w:rsid w:val="0016716A"/>
    <w:rsid w:val="00167402"/>
    <w:rsid w:val="00167993"/>
    <w:rsid w:val="001702BB"/>
    <w:rsid w:val="00170C15"/>
    <w:rsid w:val="00170C1A"/>
    <w:rsid w:val="00170CD5"/>
    <w:rsid w:val="00170EC9"/>
    <w:rsid w:val="00171527"/>
    <w:rsid w:val="00172540"/>
    <w:rsid w:val="00173A8E"/>
    <w:rsid w:val="00173B5A"/>
    <w:rsid w:val="0017502C"/>
    <w:rsid w:val="00175916"/>
    <w:rsid w:val="00175C9A"/>
    <w:rsid w:val="001761D7"/>
    <w:rsid w:val="0018011E"/>
    <w:rsid w:val="001807AB"/>
    <w:rsid w:val="0018143F"/>
    <w:rsid w:val="001818F4"/>
    <w:rsid w:val="00181CD7"/>
    <w:rsid w:val="00181FF8"/>
    <w:rsid w:val="00182064"/>
    <w:rsid w:val="00183B9C"/>
    <w:rsid w:val="0018473A"/>
    <w:rsid w:val="001857D2"/>
    <w:rsid w:val="0018610D"/>
    <w:rsid w:val="00186726"/>
    <w:rsid w:val="0018711E"/>
    <w:rsid w:val="001907DE"/>
    <w:rsid w:val="00190A44"/>
    <w:rsid w:val="00190AC1"/>
    <w:rsid w:val="00192912"/>
    <w:rsid w:val="0019341A"/>
    <w:rsid w:val="00193490"/>
    <w:rsid w:val="00195A0D"/>
    <w:rsid w:val="00195F53"/>
    <w:rsid w:val="00196749"/>
    <w:rsid w:val="00197604"/>
    <w:rsid w:val="00197709"/>
    <w:rsid w:val="00197DF9"/>
    <w:rsid w:val="001A01CE"/>
    <w:rsid w:val="001A1987"/>
    <w:rsid w:val="001A2564"/>
    <w:rsid w:val="001A3A9B"/>
    <w:rsid w:val="001A41D7"/>
    <w:rsid w:val="001A4AE4"/>
    <w:rsid w:val="001A6173"/>
    <w:rsid w:val="001A6215"/>
    <w:rsid w:val="001A6CBA"/>
    <w:rsid w:val="001A7087"/>
    <w:rsid w:val="001A7B56"/>
    <w:rsid w:val="001B0D97"/>
    <w:rsid w:val="001B13FD"/>
    <w:rsid w:val="001B39AF"/>
    <w:rsid w:val="001B461F"/>
    <w:rsid w:val="001B5672"/>
    <w:rsid w:val="001B5A5D"/>
    <w:rsid w:val="001B65DC"/>
    <w:rsid w:val="001B6EE2"/>
    <w:rsid w:val="001C0368"/>
    <w:rsid w:val="001C17CF"/>
    <w:rsid w:val="001C1CE5"/>
    <w:rsid w:val="001C347A"/>
    <w:rsid w:val="001C3D2A"/>
    <w:rsid w:val="001C41E1"/>
    <w:rsid w:val="001C4D33"/>
    <w:rsid w:val="001C4FCA"/>
    <w:rsid w:val="001C7EA0"/>
    <w:rsid w:val="001D0BB2"/>
    <w:rsid w:val="001D1818"/>
    <w:rsid w:val="001D19B9"/>
    <w:rsid w:val="001D19CB"/>
    <w:rsid w:val="001D206F"/>
    <w:rsid w:val="001D28CD"/>
    <w:rsid w:val="001D2DC6"/>
    <w:rsid w:val="001D4589"/>
    <w:rsid w:val="001D467D"/>
    <w:rsid w:val="001D51BA"/>
    <w:rsid w:val="001D53E7"/>
    <w:rsid w:val="001D56CE"/>
    <w:rsid w:val="001D6342"/>
    <w:rsid w:val="001D6352"/>
    <w:rsid w:val="001D64F2"/>
    <w:rsid w:val="001D66B1"/>
    <w:rsid w:val="001D66E4"/>
    <w:rsid w:val="001D681C"/>
    <w:rsid w:val="001D6D53"/>
    <w:rsid w:val="001E1F2D"/>
    <w:rsid w:val="001E507E"/>
    <w:rsid w:val="001E58E2"/>
    <w:rsid w:val="001E592A"/>
    <w:rsid w:val="001E7AED"/>
    <w:rsid w:val="001F0550"/>
    <w:rsid w:val="001F055B"/>
    <w:rsid w:val="001F0870"/>
    <w:rsid w:val="001F099A"/>
    <w:rsid w:val="001F0F74"/>
    <w:rsid w:val="001F123D"/>
    <w:rsid w:val="001F3916"/>
    <w:rsid w:val="001F3C1F"/>
    <w:rsid w:val="001F53C0"/>
    <w:rsid w:val="001F54C5"/>
    <w:rsid w:val="001F662C"/>
    <w:rsid w:val="001F7074"/>
    <w:rsid w:val="001F7818"/>
    <w:rsid w:val="001F7B7F"/>
    <w:rsid w:val="00200490"/>
    <w:rsid w:val="00200816"/>
    <w:rsid w:val="00201F3A"/>
    <w:rsid w:val="0020337E"/>
    <w:rsid w:val="0020395A"/>
    <w:rsid w:val="00203D20"/>
    <w:rsid w:val="00203F96"/>
    <w:rsid w:val="00204E18"/>
    <w:rsid w:val="002052D9"/>
    <w:rsid w:val="00205803"/>
    <w:rsid w:val="002069B2"/>
    <w:rsid w:val="00206E77"/>
    <w:rsid w:val="002077C2"/>
    <w:rsid w:val="00207FA3"/>
    <w:rsid w:val="002102FD"/>
    <w:rsid w:val="002122E9"/>
    <w:rsid w:val="00214DA8"/>
    <w:rsid w:val="00215423"/>
    <w:rsid w:val="002158FA"/>
    <w:rsid w:val="00217F42"/>
    <w:rsid w:val="00220210"/>
    <w:rsid w:val="00220600"/>
    <w:rsid w:val="002210A2"/>
    <w:rsid w:val="00222470"/>
    <w:rsid w:val="002224DB"/>
    <w:rsid w:val="00223FCB"/>
    <w:rsid w:val="00223FE3"/>
    <w:rsid w:val="0022499C"/>
    <w:rsid w:val="00224F87"/>
    <w:rsid w:val="002252C3"/>
    <w:rsid w:val="00225C54"/>
    <w:rsid w:val="0022708D"/>
    <w:rsid w:val="002271C9"/>
    <w:rsid w:val="0022786F"/>
    <w:rsid w:val="00230765"/>
    <w:rsid w:val="00230D18"/>
    <w:rsid w:val="0023139D"/>
    <w:rsid w:val="002315CB"/>
    <w:rsid w:val="002319E4"/>
    <w:rsid w:val="002320C1"/>
    <w:rsid w:val="00233870"/>
    <w:rsid w:val="00235632"/>
    <w:rsid w:val="00235872"/>
    <w:rsid w:val="002366AC"/>
    <w:rsid w:val="00237186"/>
    <w:rsid w:val="0023750E"/>
    <w:rsid w:val="0024154D"/>
    <w:rsid w:val="00241559"/>
    <w:rsid w:val="00242777"/>
    <w:rsid w:val="00242E8C"/>
    <w:rsid w:val="0024315C"/>
    <w:rsid w:val="002435B3"/>
    <w:rsid w:val="002440AA"/>
    <w:rsid w:val="0024479B"/>
    <w:rsid w:val="002457F1"/>
    <w:rsid w:val="002458EB"/>
    <w:rsid w:val="002476E2"/>
    <w:rsid w:val="00247A8D"/>
    <w:rsid w:val="00247A9B"/>
    <w:rsid w:val="00247CA8"/>
    <w:rsid w:val="002500C8"/>
    <w:rsid w:val="00250246"/>
    <w:rsid w:val="0025295F"/>
    <w:rsid w:val="00252F04"/>
    <w:rsid w:val="0025320D"/>
    <w:rsid w:val="002542DA"/>
    <w:rsid w:val="002546C5"/>
    <w:rsid w:val="00256335"/>
    <w:rsid w:val="0025688A"/>
    <w:rsid w:val="002570A8"/>
    <w:rsid w:val="00257543"/>
    <w:rsid w:val="00260849"/>
    <w:rsid w:val="00261671"/>
    <w:rsid w:val="002617E7"/>
    <w:rsid w:val="002618EE"/>
    <w:rsid w:val="00262B9D"/>
    <w:rsid w:val="00264228"/>
    <w:rsid w:val="00264334"/>
    <w:rsid w:val="002646E5"/>
    <w:rsid w:val="0026473E"/>
    <w:rsid w:val="00265868"/>
    <w:rsid w:val="00266214"/>
    <w:rsid w:val="002672CB"/>
    <w:rsid w:val="00267C83"/>
    <w:rsid w:val="002704F1"/>
    <w:rsid w:val="00270C0C"/>
    <w:rsid w:val="0027144F"/>
    <w:rsid w:val="00271813"/>
    <w:rsid w:val="00271BF3"/>
    <w:rsid w:val="00271F3A"/>
    <w:rsid w:val="002723FB"/>
    <w:rsid w:val="00273278"/>
    <w:rsid w:val="002737F4"/>
    <w:rsid w:val="002747DB"/>
    <w:rsid w:val="00275DBA"/>
    <w:rsid w:val="00275DFE"/>
    <w:rsid w:val="00275EFB"/>
    <w:rsid w:val="002801F5"/>
    <w:rsid w:val="002805F5"/>
    <w:rsid w:val="00280751"/>
    <w:rsid w:val="0028280A"/>
    <w:rsid w:val="002830A6"/>
    <w:rsid w:val="0028371C"/>
    <w:rsid w:val="002837E7"/>
    <w:rsid w:val="00284582"/>
    <w:rsid w:val="0028513F"/>
    <w:rsid w:val="00285439"/>
    <w:rsid w:val="00286964"/>
    <w:rsid w:val="00286ACD"/>
    <w:rsid w:val="00287838"/>
    <w:rsid w:val="002907B5"/>
    <w:rsid w:val="00290AE4"/>
    <w:rsid w:val="00290AF4"/>
    <w:rsid w:val="00292957"/>
    <w:rsid w:val="00292EB7"/>
    <w:rsid w:val="00294F0C"/>
    <w:rsid w:val="00296227"/>
    <w:rsid w:val="00296F44"/>
    <w:rsid w:val="0029777D"/>
    <w:rsid w:val="002A055E"/>
    <w:rsid w:val="002A0D0B"/>
    <w:rsid w:val="002A185F"/>
    <w:rsid w:val="002A1D4E"/>
    <w:rsid w:val="002A2869"/>
    <w:rsid w:val="002A3531"/>
    <w:rsid w:val="002A3E0D"/>
    <w:rsid w:val="002A4F5D"/>
    <w:rsid w:val="002A698A"/>
    <w:rsid w:val="002A75A5"/>
    <w:rsid w:val="002B0171"/>
    <w:rsid w:val="002B0652"/>
    <w:rsid w:val="002B0821"/>
    <w:rsid w:val="002B1AD7"/>
    <w:rsid w:val="002B23C0"/>
    <w:rsid w:val="002B24D6"/>
    <w:rsid w:val="002B3D69"/>
    <w:rsid w:val="002B3FFB"/>
    <w:rsid w:val="002B551A"/>
    <w:rsid w:val="002B566B"/>
    <w:rsid w:val="002B71CC"/>
    <w:rsid w:val="002C14C4"/>
    <w:rsid w:val="002C22F4"/>
    <w:rsid w:val="002C41E6"/>
    <w:rsid w:val="002C567D"/>
    <w:rsid w:val="002D0401"/>
    <w:rsid w:val="002D071A"/>
    <w:rsid w:val="002D091E"/>
    <w:rsid w:val="002D0DE9"/>
    <w:rsid w:val="002D15C1"/>
    <w:rsid w:val="002D16CB"/>
    <w:rsid w:val="002D34B2"/>
    <w:rsid w:val="002D3D0C"/>
    <w:rsid w:val="002D43F6"/>
    <w:rsid w:val="002D48B0"/>
    <w:rsid w:val="002D54D4"/>
    <w:rsid w:val="002D5B37"/>
    <w:rsid w:val="002D7459"/>
    <w:rsid w:val="002D7637"/>
    <w:rsid w:val="002E15E2"/>
    <w:rsid w:val="002E17F2"/>
    <w:rsid w:val="002E26DC"/>
    <w:rsid w:val="002E298F"/>
    <w:rsid w:val="002E5123"/>
    <w:rsid w:val="002E56F6"/>
    <w:rsid w:val="002E6F21"/>
    <w:rsid w:val="002E7065"/>
    <w:rsid w:val="002E7CAE"/>
    <w:rsid w:val="002F04D6"/>
    <w:rsid w:val="002F0C77"/>
    <w:rsid w:val="002F2771"/>
    <w:rsid w:val="002F37A9"/>
    <w:rsid w:val="002F3C3F"/>
    <w:rsid w:val="002F42A8"/>
    <w:rsid w:val="002F4AD7"/>
    <w:rsid w:val="002F58E5"/>
    <w:rsid w:val="002F684E"/>
    <w:rsid w:val="002F7315"/>
    <w:rsid w:val="00300428"/>
    <w:rsid w:val="00300690"/>
    <w:rsid w:val="00300AA2"/>
    <w:rsid w:val="00301CE6"/>
    <w:rsid w:val="0030256B"/>
    <w:rsid w:val="0030398D"/>
    <w:rsid w:val="003041F5"/>
    <w:rsid w:val="0030501F"/>
    <w:rsid w:val="00306C00"/>
    <w:rsid w:val="00307361"/>
    <w:rsid w:val="00307BA1"/>
    <w:rsid w:val="003109F6"/>
    <w:rsid w:val="00310CAE"/>
    <w:rsid w:val="00310CBC"/>
    <w:rsid w:val="00311702"/>
    <w:rsid w:val="00311E82"/>
    <w:rsid w:val="00312339"/>
    <w:rsid w:val="00312795"/>
    <w:rsid w:val="00312A13"/>
    <w:rsid w:val="003137E7"/>
    <w:rsid w:val="00313F8F"/>
    <w:rsid w:val="00313FD6"/>
    <w:rsid w:val="003143BD"/>
    <w:rsid w:val="00314B64"/>
    <w:rsid w:val="0031501E"/>
    <w:rsid w:val="00315363"/>
    <w:rsid w:val="003167E0"/>
    <w:rsid w:val="003169C6"/>
    <w:rsid w:val="00317DE3"/>
    <w:rsid w:val="003203ED"/>
    <w:rsid w:val="003217D3"/>
    <w:rsid w:val="00322262"/>
    <w:rsid w:val="00322C9F"/>
    <w:rsid w:val="00323077"/>
    <w:rsid w:val="003237EC"/>
    <w:rsid w:val="00323E31"/>
    <w:rsid w:val="00324D23"/>
    <w:rsid w:val="00324E5C"/>
    <w:rsid w:val="003305DA"/>
    <w:rsid w:val="00330C40"/>
    <w:rsid w:val="0033108B"/>
    <w:rsid w:val="003312EE"/>
    <w:rsid w:val="00331496"/>
    <w:rsid w:val="00331751"/>
    <w:rsid w:val="003336E4"/>
    <w:rsid w:val="00333B33"/>
    <w:rsid w:val="00334579"/>
    <w:rsid w:val="00334EFA"/>
    <w:rsid w:val="00335513"/>
    <w:rsid w:val="00335858"/>
    <w:rsid w:val="00335C0D"/>
    <w:rsid w:val="003365FA"/>
    <w:rsid w:val="00336620"/>
    <w:rsid w:val="003366F4"/>
    <w:rsid w:val="00336BDA"/>
    <w:rsid w:val="0033774C"/>
    <w:rsid w:val="0034158C"/>
    <w:rsid w:val="00342BD7"/>
    <w:rsid w:val="00342FB8"/>
    <w:rsid w:val="00343F46"/>
    <w:rsid w:val="0034421E"/>
    <w:rsid w:val="0034565E"/>
    <w:rsid w:val="0034601D"/>
    <w:rsid w:val="00346DB5"/>
    <w:rsid w:val="003477B1"/>
    <w:rsid w:val="0035122B"/>
    <w:rsid w:val="003519E3"/>
    <w:rsid w:val="0035310E"/>
    <w:rsid w:val="00353369"/>
    <w:rsid w:val="0035380E"/>
    <w:rsid w:val="00354BBC"/>
    <w:rsid w:val="00356E34"/>
    <w:rsid w:val="00357039"/>
    <w:rsid w:val="00357380"/>
    <w:rsid w:val="00357FA0"/>
    <w:rsid w:val="003602D9"/>
    <w:rsid w:val="003604CE"/>
    <w:rsid w:val="0036299B"/>
    <w:rsid w:val="00363B0E"/>
    <w:rsid w:val="00364536"/>
    <w:rsid w:val="00364B44"/>
    <w:rsid w:val="00365775"/>
    <w:rsid w:val="00365B38"/>
    <w:rsid w:val="0036737E"/>
    <w:rsid w:val="00367431"/>
    <w:rsid w:val="0037067A"/>
    <w:rsid w:val="00370E47"/>
    <w:rsid w:val="00371500"/>
    <w:rsid w:val="00371514"/>
    <w:rsid w:val="003716B1"/>
    <w:rsid w:val="00371B4E"/>
    <w:rsid w:val="00372853"/>
    <w:rsid w:val="003742AC"/>
    <w:rsid w:val="003751D7"/>
    <w:rsid w:val="0037539F"/>
    <w:rsid w:val="00376165"/>
    <w:rsid w:val="00376D63"/>
    <w:rsid w:val="00377701"/>
    <w:rsid w:val="00377CE1"/>
    <w:rsid w:val="00380C7C"/>
    <w:rsid w:val="00380D25"/>
    <w:rsid w:val="00381515"/>
    <w:rsid w:val="00382023"/>
    <w:rsid w:val="00382196"/>
    <w:rsid w:val="0038376A"/>
    <w:rsid w:val="0038480E"/>
    <w:rsid w:val="00384F47"/>
    <w:rsid w:val="00385B3C"/>
    <w:rsid w:val="00385BF0"/>
    <w:rsid w:val="00385DB4"/>
    <w:rsid w:val="00386A51"/>
    <w:rsid w:val="00387909"/>
    <w:rsid w:val="003901D3"/>
    <w:rsid w:val="00391125"/>
    <w:rsid w:val="003918A6"/>
    <w:rsid w:val="003918ED"/>
    <w:rsid w:val="003925BE"/>
    <w:rsid w:val="00392A94"/>
    <w:rsid w:val="00392BE3"/>
    <w:rsid w:val="003939FF"/>
    <w:rsid w:val="00393C99"/>
    <w:rsid w:val="00394E20"/>
    <w:rsid w:val="003954C2"/>
    <w:rsid w:val="00396744"/>
    <w:rsid w:val="00397345"/>
    <w:rsid w:val="003A0A1A"/>
    <w:rsid w:val="003A1A76"/>
    <w:rsid w:val="003A1BDA"/>
    <w:rsid w:val="003A2223"/>
    <w:rsid w:val="003A2A0F"/>
    <w:rsid w:val="003A2D3F"/>
    <w:rsid w:val="003A3D95"/>
    <w:rsid w:val="003A3FCB"/>
    <w:rsid w:val="003A45A1"/>
    <w:rsid w:val="003A561A"/>
    <w:rsid w:val="003A5B0A"/>
    <w:rsid w:val="003A5B4C"/>
    <w:rsid w:val="003A6BAC"/>
    <w:rsid w:val="003A6C88"/>
    <w:rsid w:val="003A70A4"/>
    <w:rsid w:val="003A7EF3"/>
    <w:rsid w:val="003B0623"/>
    <w:rsid w:val="003B0AD4"/>
    <w:rsid w:val="003B159C"/>
    <w:rsid w:val="003B1FDE"/>
    <w:rsid w:val="003B252E"/>
    <w:rsid w:val="003B30CC"/>
    <w:rsid w:val="003B369F"/>
    <w:rsid w:val="003B36A3"/>
    <w:rsid w:val="003B4379"/>
    <w:rsid w:val="003B52DC"/>
    <w:rsid w:val="003B64BB"/>
    <w:rsid w:val="003B7161"/>
    <w:rsid w:val="003B7933"/>
    <w:rsid w:val="003B7C46"/>
    <w:rsid w:val="003B7F70"/>
    <w:rsid w:val="003B7FE5"/>
    <w:rsid w:val="003C07E7"/>
    <w:rsid w:val="003C11C8"/>
    <w:rsid w:val="003C1F41"/>
    <w:rsid w:val="003C2043"/>
    <w:rsid w:val="003C24DF"/>
    <w:rsid w:val="003C2702"/>
    <w:rsid w:val="003C2F5A"/>
    <w:rsid w:val="003C4135"/>
    <w:rsid w:val="003C514E"/>
    <w:rsid w:val="003C5F4C"/>
    <w:rsid w:val="003C6BA8"/>
    <w:rsid w:val="003C7033"/>
    <w:rsid w:val="003C7101"/>
    <w:rsid w:val="003C71C2"/>
    <w:rsid w:val="003C7806"/>
    <w:rsid w:val="003C798D"/>
    <w:rsid w:val="003D09CC"/>
    <w:rsid w:val="003D0FAA"/>
    <w:rsid w:val="003D109F"/>
    <w:rsid w:val="003D1736"/>
    <w:rsid w:val="003D19CF"/>
    <w:rsid w:val="003D2478"/>
    <w:rsid w:val="003D268E"/>
    <w:rsid w:val="003D2A9A"/>
    <w:rsid w:val="003D31A5"/>
    <w:rsid w:val="003D3C45"/>
    <w:rsid w:val="003D59A5"/>
    <w:rsid w:val="003D5B1F"/>
    <w:rsid w:val="003D7A9E"/>
    <w:rsid w:val="003E02BD"/>
    <w:rsid w:val="003E1221"/>
    <w:rsid w:val="003E15FA"/>
    <w:rsid w:val="003E19F2"/>
    <w:rsid w:val="003E1DB2"/>
    <w:rsid w:val="003E24B1"/>
    <w:rsid w:val="003E3BEE"/>
    <w:rsid w:val="003E424D"/>
    <w:rsid w:val="003E454B"/>
    <w:rsid w:val="003E55E4"/>
    <w:rsid w:val="003E59C8"/>
    <w:rsid w:val="003E6D21"/>
    <w:rsid w:val="003E74E3"/>
    <w:rsid w:val="003E7A36"/>
    <w:rsid w:val="003F05C7"/>
    <w:rsid w:val="003F081D"/>
    <w:rsid w:val="003F102B"/>
    <w:rsid w:val="003F1EBA"/>
    <w:rsid w:val="003F24E4"/>
    <w:rsid w:val="003F2C0C"/>
    <w:rsid w:val="003F2CD4"/>
    <w:rsid w:val="003F6BBE"/>
    <w:rsid w:val="003F6F2F"/>
    <w:rsid w:val="003F763B"/>
    <w:rsid w:val="004000E8"/>
    <w:rsid w:val="00401AD9"/>
    <w:rsid w:val="004020B8"/>
    <w:rsid w:val="00402E2B"/>
    <w:rsid w:val="004036FE"/>
    <w:rsid w:val="00403876"/>
    <w:rsid w:val="00404EA8"/>
    <w:rsid w:val="0040512B"/>
    <w:rsid w:val="00405CA5"/>
    <w:rsid w:val="0040632B"/>
    <w:rsid w:val="004066CA"/>
    <w:rsid w:val="00407974"/>
    <w:rsid w:val="00407CD3"/>
    <w:rsid w:val="00410134"/>
    <w:rsid w:val="00410B72"/>
    <w:rsid w:val="00410F18"/>
    <w:rsid w:val="00411753"/>
    <w:rsid w:val="0041263E"/>
    <w:rsid w:val="00413014"/>
    <w:rsid w:val="00413AAC"/>
    <w:rsid w:val="00413E92"/>
    <w:rsid w:val="00414357"/>
    <w:rsid w:val="00415F6A"/>
    <w:rsid w:val="004160AE"/>
    <w:rsid w:val="00416EC6"/>
    <w:rsid w:val="004176B5"/>
    <w:rsid w:val="00417AB7"/>
    <w:rsid w:val="00417CC3"/>
    <w:rsid w:val="004201E8"/>
    <w:rsid w:val="00420AFD"/>
    <w:rsid w:val="00421105"/>
    <w:rsid w:val="00421C87"/>
    <w:rsid w:val="004226B2"/>
    <w:rsid w:val="00422AA4"/>
    <w:rsid w:val="00423BA7"/>
    <w:rsid w:val="00423BC3"/>
    <w:rsid w:val="004242F4"/>
    <w:rsid w:val="004266D0"/>
    <w:rsid w:val="00426D07"/>
    <w:rsid w:val="00427248"/>
    <w:rsid w:val="00430309"/>
    <w:rsid w:val="00430DFB"/>
    <w:rsid w:val="004317F4"/>
    <w:rsid w:val="00433E10"/>
    <w:rsid w:val="00434FDB"/>
    <w:rsid w:val="00435672"/>
    <w:rsid w:val="004364DF"/>
    <w:rsid w:val="00437447"/>
    <w:rsid w:val="00437767"/>
    <w:rsid w:val="004378F8"/>
    <w:rsid w:val="0044076B"/>
    <w:rsid w:val="00441A92"/>
    <w:rsid w:val="004431DC"/>
    <w:rsid w:val="0044382C"/>
    <w:rsid w:val="00443B36"/>
    <w:rsid w:val="00443CB5"/>
    <w:rsid w:val="0044473A"/>
    <w:rsid w:val="00444F56"/>
    <w:rsid w:val="00444F7B"/>
    <w:rsid w:val="00445B1A"/>
    <w:rsid w:val="00446488"/>
    <w:rsid w:val="0044727F"/>
    <w:rsid w:val="00447AFE"/>
    <w:rsid w:val="00450869"/>
    <w:rsid w:val="004517A8"/>
    <w:rsid w:val="004517AA"/>
    <w:rsid w:val="00451F4D"/>
    <w:rsid w:val="00452CAC"/>
    <w:rsid w:val="00452D90"/>
    <w:rsid w:val="00455A89"/>
    <w:rsid w:val="004563B7"/>
    <w:rsid w:val="00457565"/>
    <w:rsid w:val="00457AB8"/>
    <w:rsid w:val="00457B71"/>
    <w:rsid w:val="00460337"/>
    <w:rsid w:val="0046092D"/>
    <w:rsid w:val="00461979"/>
    <w:rsid w:val="00462B1E"/>
    <w:rsid w:val="00462F8D"/>
    <w:rsid w:val="004639E2"/>
    <w:rsid w:val="0046419D"/>
    <w:rsid w:val="004643FE"/>
    <w:rsid w:val="004663D0"/>
    <w:rsid w:val="004669E2"/>
    <w:rsid w:val="00467EF6"/>
    <w:rsid w:val="004700CB"/>
    <w:rsid w:val="00470346"/>
    <w:rsid w:val="00470712"/>
    <w:rsid w:val="00470C31"/>
    <w:rsid w:val="00471DE0"/>
    <w:rsid w:val="004725F8"/>
    <w:rsid w:val="004734D0"/>
    <w:rsid w:val="00473D2B"/>
    <w:rsid w:val="00474292"/>
    <w:rsid w:val="0047556B"/>
    <w:rsid w:val="004769EB"/>
    <w:rsid w:val="00476F2B"/>
    <w:rsid w:val="00477768"/>
    <w:rsid w:val="0048007D"/>
    <w:rsid w:val="004806B4"/>
    <w:rsid w:val="00481515"/>
    <w:rsid w:val="00481CB6"/>
    <w:rsid w:val="00482B11"/>
    <w:rsid w:val="00482BBC"/>
    <w:rsid w:val="00482E4B"/>
    <w:rsid w:val="0048348A"/>
    <w:rsid w:val="00483CFF"/>
    <w:rsid w:val="00484EA7"/>
    <w:rsid w:val="00485238"/>
    <w:rsid w:val="0048649F"/>
    <w:rsid w:val="004865BF"/>
    <w:rsid w:val="0049094A"/>
    <w:rsid w:val="00490D4D"/>
    <w:rsid w:val="0049100B"/>
    <w:rsid w:val="00492090"/>
    <w:rsid w:val="00492BC5"/>
    <w:rsid w:val="00494D00"/>
    <w:rsid w:val="00494EF7"/>
    <w:rsid w:val="00495EF3"/>
    <w:rsid w:val="00496265"/>
    <w:rsid w:val="004964F1"/>
    <w:rsid w:val="00496997"/>
    <w:rsid w:val="00496BDB"/>
    <w:rsid w:val="004973DB"/>
    <w:rsid w:val="00497422"/>
    <w:rsid w:val="004A13A6"/>
    <w:rsid w:val="004A15D3"/>
    <w:rsid w:val="004A16BC"/>
    <w:rsid w:val="004A2B94"/>
    <w:rsid w:val="004A540C"/>
    <w:rsid w:val="004A5537"/>
    <w:rsid w:val="004A59E3"/>
    <w:rsid w:val="004A664E"/>
    <w:rsid w:val="004A78EB"/>
    <w:rsid w:val="004B1E84"/>
    <w:rsid w:val="004B4BAA"/>
    <w:rsid w:val="004B5E31"/>
    <w:rsid w:val="004B6A0B"/>
    <w:rsid w:val="004B6F6A"/>
    <w:rsid w:val="004B6F73"/>
    <w:rsid w:val="004B7C0C"/>
    <w:rsid w:val="004C013D"/>
    <w:rsid w:val="004C0972"/>
    <w:rsid w:val="004C0994"/>
    <w:rsid w:val="004C2558"/>
    <w:rsid w:val="004C3166"/>
    <w:rsid w:val="004C3898"/>
    <w:rsid w:val="004C39DB"/>
    <w:rsid w:val="004C43EB"/>
    <w:rsid w:val="004C4C24"/>
    <w:rsid w:val="004C72D8"/>
    <w:rsid w:val="004D0136"/>
    <w:rsid w:val="004D1440"/>
    <w:rsid w:val="004D146C"/>
    <w:rsid w:val="004D259E"/>
    <w:rsid w:val="004D3048"/>
    <w:rsid w:val="004D35D2"/>
    <w:rsid w:val="004D36B1"/>
    <w:rsid w:val="004D4764"/>
    <w:rsid w:val="004D4DC9"/>
    <w:rsid w:val="004D62BB"/>
    <w:rsid w:val="004D6AB7"/>
    <w:rsid w:val="004D7EBD"/>
    <w:rsid w:val="004E0886"/>
    <w:rsid w:val="004E0EBC"/>
    <w:rsid w:val="004E180B"/>
    <w:rsid w:val="004E18B5"/>
    <w:rsid w:val="004E2680"/>
    <w:rsid w:val="004E28F9"/>
    <w:rsid w:val="004E29DA"/>
    <w:rsid w:val="004E3A7D"/>
    <w:rsid w:val="004E4294"/>
    <w:rsid w:val="004E462E"/>
    <w:rsid w:val="004E56DC"/>
    <w:rsid w:val="004E5992"/>
    <w:rsid w:val="004E5F66"/>
    <w:rsid w:val="004E7585"/>
    <w:rsid w:val="004E76F4"/>
    <w:rsid w:val="004E7DAF"/>
    <w:rsid w:val="004F0B4E"/>
    <w:rsid w:val="004F0B6C"/>
    <w:rsid w:val="004F2078"/>
    <w:rsid w:val="004F2D1F"/>
    <w:rsid w:val="004F362D"/>
    <w:rsid w:val="004F4DA3"/>
    <w:rsid w:val="004F5B42"/>
    <w:rsid w:val="004F796D"/>
    <w:rsid w:val="004F7984"/>
    <w:rsid w:val="005014B5"/>
    <w:rsid w:val="00501644"/>
    <w:rsid w:val="00501F9F"/>
    <w:rsid w:val="00504720"/>
    <w:rsid w:val="00504E22"/>
    <w:rsid w:val="00506002"/>
    <w:rsid w:val="005063E3"/>
    <w:rsid w:val="00506557"/>
    <w:rsid w:val="0050677A"/>
    <w:rsid w:val="0050750F"/>
    <w:rsid w:val="005108D8"/>
    <w:rsid w:val="00510A1C"/>
    <w:rsid w:val="005116F9"/>
    <w:rsid w:val="0051265C"/>
    <w:rsid w:val="00512EF9"/>
    <w:rsid w:val="00515079"/>
    <w:rsid w:val="005153A7"/>
    <w:rsid w:val="0051662C"/>
    <w:rsid w:val="00516A7B"/>
    <w:rsid w:val="00516F9F"/>
    <w:rsid w:val="00517DBE"/>
    <w:rsid w:val="0052063A"/>
    <w:rsid w:val="0052085F"/>
    <w:rsid w:val="00520D80"/>
    <w:rsid w:val="005215AF"/>
    <w:rsid w:val="005219CF"/>
    <w:rsid w:val="005220D9"/>
    <w:rsid w:val="005223E5"/>
    <w:rsid w:val="00523744"/>
    <w:rsid w:val="00525238"/>
    <w:rsid w:val="0052533E"/>
    <w:rsid w:val="00526672"/>
    <w:rsid w:val="00526C18"/>
    <w:rsid w:val="00526EC8"/>
    <w:rsid w:val="005273CA"/>
    <w:rsid w:val="00530DFA"/>
    <w:rsid w:val="0053235C"/>
    <w:rsid w:val="00532DBC"/>
    <w:rsid w:val="005338D8"/>
    <w:rsid w:val="00534009"/>
    <w:rsid w:val="0053444D"/>
    <w:rsid w:val="00534B59"/>
    <w:rsid w:val="00534D96"/>
    <w:rsid w:val="00536759"/>
    <w:rsid w:val="005367F1"/>
    <w:rsid w:val="00537C62"/>
    <w:rsid w:val="00540294"/>
    <w:rsid w:val="005402F0"/>
    <w:rsid w:val="005405DC"/>
    <w:rsid w:val="0054093B"/>
    <w:rsid w:val="00540DD8"/>
    <w:rsid w:val="00540EF4"/>
    <w:rsid w:val="00541C56"/>
    <w:rsid w:val="00541EC3"/>
    <w:rsid w:val="00543171"/>
    <w:rsid w:val="00543CDF"/>
    <w:rsid w:val="00544F62"/>
    <w:rsid w:val="00546970"/>
    <w:rsid w:val="00546DCC"/>
    <w:rsid w:val="005470C8"/>
    <w:rsid w:val="005472AC"/>
    <w:rsid w:val="00547E4A"/>
    <w:rsid w:val="0055161F"/>
    <w:rsid w:val="00554C93"/>
    <w:rsid w:val="00554E19"/>
    <w:rsid w:val="0055555A"/>
    <w:rsid w:val="0055678E"/>
    <w:rsid w:val="00556CDD"/>
    <w:rsid w:val="005577A4"/>
    <w:rsid w:val="00560786"/>
    <w:rsid w:val="0056121F"/>
    <w:rsid w:val="00561785"/>
    <w:rsid w:val="0056234E"/>
    <w:rsid w:val="00563C41"/>
    <w:rsid w:val="005652F0"/>
    <w:rsid w:val="00565630"/>
    <w:rsid w:val="0056574E"/>
    <w:rsid w:val="005664DD"/>
    <w:rsid w:val="00570E28"/>
    <w:rsid w:val="00571962"/>
    <w:rsid w:val="00571A93"/>
    <w:rsid w:val="00572197"/>
    <w:rsid w:val="005724BF"/>
    <w:rsid w:val="00572505"/>
    <w:rsid w:val="00572559"/>
    <w:rsid w:val="00572587"/>
    <w:rsid w:val="0057266C"/>
    <w:rsid w:val="00572A80"/>
    <w:rsid w:val="0057391A"/>
    <w:rsid w:val="00573B91"/>
    <w:rsid w:val="005741E5"/>
    <w:rsid w:val="00575A4B"/>
    <w:rsid w:val="0057704B"/>
    <w:rsid w:val="00577E76"/>
    <w:rsid w:val="005800AB"/>
    <w:rsid w:val="0058033E"/>
    <w:rsid w:val="0058134D"/>
    <w:rsid w:val="00581572"/>
    <w:rsid w:val="00582809"/>
    <w:rsid w:val="00582CC3"/>
    <w:rsid w:val="005830B4"/>
    <w:rsid w:val="00584160"/>
    <w:rsid w:val="0058457F"/>
    <w:rsid w:val="00585727"/>
    <w:rsid w:val="005859DB"/>
    <w:rsid w:val="005861CC"/>
    <w:rsid w:val="0058687B"/>
    <w:rsid w:val="00586898"/>
    <w:rsid w:val="00586FBC"/>
    <w:rsid w:val="005876DF"/>
    <w:rsid w:val="0058798C"/>
    <w:rsid w:val="005900FA"/>
    <w:rsid w:val="005910EA"/>
    <w:rsid w:val="00592D8B"/>
    <w:rsid w:val="00592E16"/>
    <w:rsid w:val="00592F1A"/>
    <w:rsid w:val="005935A4"/>
    <w:rsid w:val="00593DAB"/>
    <w:rsid w:val="005948C2"/>
    <w:rsid w:val="00595354"/>
    <w:rsid w:val="00595CF9"/>
    <w:rsid w:val="00595DCA"/>
    <w:rsid w:val="005967D6"/>
    <w:rsid w:val="0059779B"/>
    <w:rsid w:val="00597816"/>
    <w:rsid w:val="005A0DB4"/>
    <w:rsid w:val="005A12FB"/>
    <w:rsid w:val="005A1BD2"/>
    <w:rsid w:val="005A209A"/>
    <w:rsid w:val="005A2A0F"/>
    <w:rsid w:val="005A3A25"/>
    <w:rsid w:val="005A662D"/>
    <w:rsid w:val="005A6BE9"/>
    <w:rsid w:val="005B1406"/>
    <w:rsid w:val="005B1409"/>
    <w:rsid w:val="005B34A3"/>
    <w:rsid w:val="005B35D7"/>
    <w:rsid w:val="005B392A"/>
    <w:rsid w:val="005B3AA3"/>
    <w:rsid w:val="005B5600"/>
    <w:rsid w:val="005B566B"/>
    <w:rsid w:val="005B5CA4"/>
    <w:rsid w:val="005B66C1"/>
    <w:rsid w:val="005B6F83"/>
    <w:rsid w:val="005B7000"/>
    <w:rsid w:val="005C167C"/>
    <w:rsid w:val="005C2222"/>
    <w:rsid w:val="005C2517"/>
    <w:rsid w:val="005C3EEE"/>
    <w:rsid w:val="005C5304"/>
    <w:rsid w:val="005C6D7B"/>
    <w:rsid w:val="005C74FB"/>
    <w:rsid w:val="005D1602"/>
    <w:rsid w:val="005D2414"/>
    <w:rsid w:val="005D28EE"/>
    <w:rsid w:val="005D42C9"/>
    <w:rsid w:val="005D4321"/>
    <w:rsid w:val="005D6A79"/>
    <w:rsid w:val="005D6EF1"/>
    <w:rsid w:val="005E00A2"/>
    <w:rsid w:val="005E0AAD"/>
    <w:rsid w:val="005E1520"/>
    <w:rsid w:val="005E2B92"/>
    <w:rsid w:val="005E385F"/>
    <w:rsid w:val="005E3A6B"/>
    <w:rsid w:val="005E3F85"/>
    <w:rsid w:val="005E4A43"/>
    <w:rsid w:val="005E4F4A"/>
    <w:rsid w:val="005E5B81"/>
    <w:rsid w:val="005E62EF"/>
    <w:rsid w:val="005E7C96"/>
    <w:rsid w:val="005F175F"/>
    <w:rsid w:val="005F2CB1"/>
    <w:rsid w:val="005F3025"/>
    <w:rsid w:val="005F45C2"/>
    <w:rsid w:val="005F52E2"/>
    <w:rsid w:val="005F618C"/>
    <w:rsid w:val="005F6905"/>
    <w:rsid w:val="005F6D8A"/>
    <w:rsid w:val="005F70BD"/>
    <w:rsid w:val="005F7FD9"/>
    <w:rsid w:val="006008D4"/>
    <w:rsid w:val="006009CD"/>
    <w:rsid w:val="00600D31"/>
    <w:rsid w:val="0060283C"/>
    <w:rsid w:val="006039A0"/>
    <w:rsid w:val="00604077"/>
    <w:rsid w:val="00604333"/>
    <w:rsid w:val="00604855"/>
    <w:rsid w:val="00604F14"/>
    <w:rsid w:val="006050C9"/>
    <w:rsid w:val="00605721"/>
    <w:rsid w:val="00605767"/>
    <w:rsid w:val="006061DC"/>
    <w:rsid w:val="00606980"/>
    <w:rsid w:val="006077E4"/>
    <w:rsid w:val="00611925"/>
    <w:rsid w:val="00611B83"/>
    <w:rsid w:val="00613257"/>
    <w:rsid w:val="00613747"/>
    <w:rsid w:val="00615763"/>
    <w:rsid w:val="00617BCF"/>
    <w:rsid w:val="006201F0"/>
    <w:rsid w:val="00620A71"/>
    <w:rsid w:val="00620D80"/>
    <w:rsid w:val="00623083"/>
    <w:rsid w:val="006234A6"/>
    <w:rsid w:val="00624164"/>
    <w:rsid w:val="00624D2A"/>
    <w:rsid w:val="00624EEF"/>
    <w:rsid w:val="00625650"/>
    <w:rsid w:val="00626D9D"/>
    <w:rsid w:val="006274DF"/>
    <w:rsid w:val="006277B0"/>
    <w:rsid w:val="00627D5A"/>
    <w:rsid w:val="00630001"/>
    <w:rsid w:val="00630932"/>
    <w:rsid w:val="00630A81"/>
    <w:rsid w:val="006311B3"/>
    <w:rsid w:val="0063284C"/>
    <w:rsid w:val="00634903"/>
    <w:rsid w:val="00634EB7"/>
    <w:rsid w:val="006359A2"/>
    <w:rsid w:val="00636398"/>
    <w:rsid w:val="006368D3"/>
    <w:rsid w:val="006370A5"/>
    <w:rsid w:val="006377EC"/>
    <w:rsid w:val="0064151F"/>
    <w:rsid w:val="00641533"/>
    <w:rsid w:val="0064208D"/>
    <w:rsid w:val="0064331E"/>
    <w:rsid w:val="00643475"/>
    <w:rsid w:val="00643577"/>
    <w:rsid w:val="00643861"/>
    <w:rsid w:val="0064396A"/>
    <w:rsid w:val="00643F23"/>
    <w:rsid w:val="00644274"/>
    <w:rsid w:val="00644493"/>
    <w:rsid w:val="00644872"/>
    <w:rsid w:val="00645686"/>
    <w:rsid w:val="00645722"/>
    <w:rsid w:val="00645E3A"/>
    <w:rsid w:val="0064624E"/>
    <w:rsid w:val="006462A6"/>
    <w:rsid w:val="006464AE"/>
    <w:rsid w:val="006467DA"/>
    <w:rsid w:val="00646E9D"/>
    <w:rsid w:val="00647B0F"/>
    <w:rsid w:val="0065080B"/>
    <w:rsid w:val="00650AB9"/>
    <w:rsid w:val="0065110C"/>
    <w:rsid w:val="00651A2B"/>
    <w:rsid w:val="006522BB"/>
    <w:rsid w:val="00652AEA"/>
    <w:rsid w:val="00652C44"/>
    <w:rsid w:val="00655733"/>
    <w:rsid w:val="00655ACD"/>
    <w:rsid w:val="00656A92"/>
    <w:rsid w:val="00656DDE"/>
    <w:rsid w:val="00657522"/>
    <w:rsid w:val="0066011D"/>
    <w:rsid w:val="006604BF"/>
    <w:rsid w:val="0066062E"/>
    <w:rsid w:val="006607C0"/>
    <w:rsid w:val="006613A6"/>
    <w:rsid w:val="0066156A"/>
    <w:rsid w:val="00661820"/>
    <w:rsid w:val="0066226A"/>
    <w:rsid w:val="00662562"/>
    <w:rsid w:val="006627A2"/>
    <w:rsid w:val="00663094"/>
    <w:rsid w:val="006634E6"/>
    <w:rsid w:val="00663608"/>
    <w:rsid w:val="00663AE1"/>
    <w:rsid w:val="00663EAF"/>
    <w:rsid w:val="00664F6B"/>
    <w:rsid w:val="006655EE"/>
    <w:rsid w:val="00667BBA"/>
    <w:rsid w:val="00667EE7"/>
    <w:rsid w:val="0067033E"/>
    <w:rsid w:val="00670922"/>
    <w:rsid w:val="00670BE1"/>
    <w:rsid w:val="0067218F"/>
    <w:rsid w:val="00672507"/>
    <w:rsid w:val="006741F2"/>
    <w:rsid w:val="00674CC3"/>
    <w:rsid w:val="00675C72"/>
    <w:rsid w:val="006768A4"/>
    <w:rsid w:val="00676BDF"/>
    <w:rsid w:val="00676CF7"/>
    <w:rsid w:val="006771F9"/>
    <w:rsid w:val="006776D7"/>
    <w:rsid w:val="00677BFD"/>
    <w:rsid w:val="00677FEE"/>
    <w:rsid w:val="00680CB9"/>
    <w:rsid w:val="00681003"/>
    <w:rsid w:val="006812D6"/>
    <w:rsid w:val="0068145B"/>
    <w:rsid w:val="006817C9"/>
    <w:rsid w:val="006820C5"/>
    <w:rsid w:val="006824A2"/>
    <w:rsid w:val="006830BD"/>
    <w:rsid w:val="00683157"/>
    <w:rsid w:val="00683BE9"/>
    <w:rsid w:val="00683ECE"/>
    <w:rsid w:val="00685058"/>
    <w:rsid w:val="00687A68"/>
    <w:rsid w:val="00690454"/>
    <w:rsid w:val="0069139B"/>
    <w:rsid w:val="00691F93"/>
    <w:rsid w:val="0069210F"/>
    <w:rsid w:val="00692F7B"/>
    <w:rsid w:val="00693147"/>
    <w:rsid w:val="00693A4A"/>
    <w:rsid w:val="00694D44"/>
    <w:rsid w:val="0069554B"/>
    <w:rsid w:val="00695763"/>
    <w:rsid w:val="00695FC2"/>
    <w:rsid w:val="00696035"/>
    <w:rsid w:val="006961D6"/>
    <w:rsid w:val="00696949"/>
    <w:rsid w:val="00696CB7"/>
    <w:rsid w:val="00697052"/>
    <w:rsid w:val="006A0799"/>
    <w:rsid w:val="006A32A9"/>
    <w:rsid w:val="006A46FB"/>
    <w:rsid w:val="006A49E9"/>
    <w:rsid w:val="006A4E04"/>
    <w:rsid w:val="006A560A"/>
    <w:rsid w:val="006A5E28"/>
    <w:rsid w:val="006A697B"/>
    <w:rsid w:val="006A7AFF"/>
    <w:rsid w:val="006B0262"/>
    <w:rsid w:val="006B12D7"/>
    <w:rsid w:val="006B1816"/>
    <w:rsid w:val="006B1B19"/>
    <w:rsid w:val="006B1EA5"/>
    <w:rsid w:val="006B2099"/>
    <w:rsid w:val="006B231F"/>
    <w:rsid w:val="006B24C8"/>
    <w:rsid w:val="006B25F2"/>
    <w:rsid w:val="006B5073"/>
    <w:rsid w:val="006B50CF"/>
    <w:rsid w:val="006B64D2"/>
    <w:rsid w:val="006B7ADE"/>
    <w:rsid w:val="006C03B8"/>
    <w:rsid w:val="006C1E1B"/>
    <w:rsid w:val="006C1F3A"/>
    <w:rsid w:val="006C3AF9"/>
    <w:rsid w:val="006C5EC9"/>
    <w:rsid w:val="006C6059"/>
    <w:rsid w:val="006C701A"/>
    <w:rsid w:val="006C7522"/>
    <w:rsid w:val="006C770F"/>
    <w:rsid w:val="006D042D"/>
    <w:rsid w:val="006D0D28"/>
    <w:rsid w:val="006D25B6"/>
    <w:rsid w:val="006D2B50"/>
    <w:rsid w:val="006D2BB7"/>
    <w:rsid w:val="006D4065"/>
    <w:rsid w:val="006D5606"/>
    <w:rsid w:val="006D5ACD"/>
    <w:rsid w:val="006D6F08"/>
    <w:rsid w:val="006D7B9D"/>
    <w:rsid w:val="006E0177"/>
    <w:rsid w:val="006E062C"/>
    <w:rsid w:val="006E1664"/>
    <w:rsid w:val="006E1938"/>
    <w:rsid w:val="006E1C82"/>
    <w:rsid w:val="006E264B"/>
    <w:rsid w:val="006E28B7"/>
    <w:rsid w:val="006E2A9B"/>
    <w:rsid w:val="006E3210"/>
    <w:rsid w:val="006E3310"/>
    <w:rsid w:val="006E364B"/>
    <w:rsid w:val="006E3817"/>
    <w:rsid w:val="006E467A"/>
    <w:rsid w:val="006E4E39"/>
    <w:rsid w:val="006E565E"/>
    <w:rsid w:val="006E673D"/>
    <w:rsid w:val="006E74C3"/>
    <w:rsid w:val="006E7D3B"/>
    <w:rsid w:val="006F058D"/>
    <w:rsid w:val="006F1B70"/>
    <w:rsid w:val="006F341D"/>
    <w:rsid w:val="006F3CDE"/>
    <w:rsid w:val="006F3F7B"/>
    <w:rsid w:val="006F41F2"/>
    <w:rsid w:val="006F5435"/>
    <w:rsid w:val="006F58D4"/>
    <w:rsid w:val="006F6582"/>
    <w:rsid w:val="006F75DF"/>
    <w:rsid w:val="007007CA"/>
    <w:rsid w:val="00701EC0"/>
    <w:rsid w:val="0070346E"/>
    <w:rsid w:val="00703D3D"/>
    <w:rsid w:val="00704179"/>
    <w:rsid w:val="00704325"/>
    <w:rsid w:val="0070482D"/>
    <w:rsid w:val="00704C74"/>
    <w:rsid w:val="00704EDB"/>
    <w:rsid w:val="00705C5C"/>
    <w:rsid w:val="00706012"/>
    <w:rsid w:val="00706101"/>
    <w:rsid w:val="00707072"/>
    <w:rsid w:val="00707D61"/>
    <w:rsid w:val="00710267"/>
    <w:rsid w:val="00710F89"/>
    <w:rsid w:val="00712287"/>
    <w:rsid w:val="00712772"/>
    <w:rsid w:val="0071332E"/>
    <w:rsid w:val="0071400A"/>
    <w:rsid w:val="0071415E"/>
    <w:rsid w:val="00714379"/>
    <w:rsid w:val="0071445A"/>
    <w:rsid w:val="007148D3"/>
    <w:rsid w:val="007149DC"/>
    <w:rsid w:val="00715B9A"/>
    <w:rsid w:val="00715FA7"/>
    <w:rsid w:val="0071619A"/>
    <w:rsid w:val="007172DE"/>
    <w:rsid w:val="007203CA"/>
    <w:rsid w:val="0072078B"/>
    <w:rsid w:val="007208E8"/>
    <w:rsid w:val="007243AB"/>
    <w:rsid w:val="007257D0"/>
    <w:rsid w:val="00726067"/>
    <w:rsid w:val="00726883"/>
    <w:rsid w:val="00726EA6"/>
    <w:rsid w:val="00727208"/>
    <w:rsid w:val="00727680"/>
    <w:rsid w:val="00730C39"/>
    <w:rsid w:val="00731004"/>
    <w:rsid w:val="007315C9"/>
    <w:rsid w:val="0073171C"/>
    <w:rsid w:val="007346B4"/>
    <w:rsid w:val="007348B1"/>
    <w:rsid w:val="00735A72"/>
    <w:rsid w:val="00735D6A"/>
    <w:rsid w:val="00735DE2"/>
    <w:rsid w:val="007362A6"/>
    <w:rsid w:val="00736406"/>
    <w:rsid w:val="00736D7D"/>
    <w:rsid w:val="00737DA0"/>
    <w:rsid w:val="00737FFE"/>
    <w:rsid w:val="00740950"/>
    <w:rsid w:val="00740E58"/>
    <w:rsid w:val="00743F60"/>
    <w:rsid w:val="007445A0"/>
    <w:rsid w:val="00744831"/>
    <w:rsid w:val="0074524B"/>
    <w:rsid w:val="00745DC3"/>
    <w:rsid w:val="00747D8B"/>
    <w:rsid w:val="0075098E"/>
    <w:rsid w:val="00750DAE"/>
    <w:rsid w:val="00751228"/>
    <w:rsid w:val="00752E6A"/>
    <w:rsid w:val="00753587"/>
    <w:rsid w:val="00753CA5"/>
    <w:rsid w:val="00753D8B"/>
    <w:rsid w:val="0075557D"/>
    <w:rsid w:val="007568AD"/>
    <w:rsid w:val="00756AE1"/>
    <w:rsid w:val="007571E1"/>
    <w:rsid w:val="00757A16"/>
    <w:rsid w:val="007604B2"/>
    <w:rsid w:val="00760945"/>
    <w:rsid w:val="00762E75"/>
    <w:rsid w:val="00765281"/>
    <w:rsid w:val="00765358"/>
    <w:rsid w:val="00765551"/>
    <w:rsid w:val="0076655C"/>
    <w:rsid w:val="00766BAD"/>
    <w:rsid w:val="00766C9E"/>
    <w:rsid w:val="00767043"/>
    <w:rsid w:val="0076732B"/>
    <w:rsid w:val="00767664"/>
    <w:rsid w:val="007700CC"/>
    <w:rsid w:val="00770C6C"/>
    <w:rsid w:val="007727AB"/>
    <w:rsid w:val="007729A2"/>
    <w:rsid w:val="00773063"/>
    <w:rsid w:val="007731C3"/>
    <w:rsid w:val="00773B0B"/>
    <w:rsid w:val="007755F2"/>
    <w:rsid w:val="00775D6F"/>
    <w:rsid w:val="00776183"/>
    <w:rsid w:val="00776971"/>
    <w:rsid w:val="00780A80"/>
    <w:rsid w:val="0078177E"/>
    <w:rsid w:val="0078304C"/>
    <w:rsid w:val="00783673"/>
    <w:rsid w:val="007843B0"/>
    <w:rsid w:val="00785490"/>
    <w:rsid w:val="00785BD6"/>
    <w:rsid w:val="00786038"/>
    <w:rsid w:val="00786EDF"/>
    <w:rsid w:val="00787513"/>
    <w:rsid w:val="007877AD"/>
    <w:rsid w:val="0078792A"/>
    <w:rsid w:val="00790721"/>
    <w:rsid w:val="00791415"/>
    <w:rsid w:val="00791E95"/>
    <w:rsid w:val="00792180"/>
    <w:rsid w:val="007925EA"/>
    <w:rsid w:val="00793CD8"/>
    <w:rsid w:val="00795C92"/>
    <w:rsid w:val="007960EB"/>
    <w:rsid w:val="00796231"/>
    <w:rsid w:val="00797C51"/>
    <w:rsid w:val="00797EEA"/>
    <w:rsid w:val="007A1CB3"/>
    <w:rsid w:val="007A306F"/>
    <w:rsid w:val="007A43A6"/>
    <w:rsid w:val="007A518C"/>
    <w:rsid w:val="007A51DE"/>
    <w:rsid w:val="007A578E"/>
    <w:rsid w:val="007A58A6"/>
    <w:rsid w:val="007A6DA6"/>
    <w:rsid w:val="007A7351"/>
    <w:rsid w:val="007A79BC"/>
    <w:rsid w:val="007B0C32"/>
    <w:rsid w:val="007B182D"/>
    <w:rsid w:val="007B2735"/>
    <w:rsid w:val="007B2A92"/>
    <w:rsid w:val="007B3D2D"/>
    <w:rsid w:val="007B4593"/>
    <w:rsid w:val="007B49B0"/>
    <w:rsid w:val="007B50AE"/>
    <w:rsid w:val="007B51DF"/>
    <w:rsid w:val="007B6E7A"/>
    <w:rsid w:val="007C05DD"/>
    <w:rsid w:val="007C1187"/>
    <w:rsid w:val="007C1B93"/>
    <w:rsid w:val="007C3B84"/>
    <w:rsid w:val="007C3D18"/>
    <w:rsid w:val="007C43C8"/>
    <w:rsid w:val="007C4B7C"/>
    <w:rsid w:val="007C5995"/>
    <w:rsid w:val="007C5B38"/>
    <w:rsid w:val="007C60BF"/>
    <w:rsid w:val="007C6A07"/>
    <w:rsid w:val="007C75A1"/>
    <w:rsid w:val="007C77A5"/>
    <w:rsid w:val="007D0323"/>
    <w:rsid w:val="007D04E5"/>
    <w:rsid w:val="007D0BFB"/>
    <w:rsid w:val="007D2F86"/>
    <w:rsid w:val="007D3869"/>
    <w:rsid w:val="007D43A0"/>
    <w:rsid w:val="007D4B0B"/>
    <w:rsid w:val="007D4CAB"/>
    <w:rsid w:val="007D540C"/>
    <w:rsid w:val="007D5901"/>
    <w:rsid w:val="007D5BCA"/>
    <w:rsid w:val="007D615F"/>
    <w:rsid w:val="007D715A"/>
    <w:rsid w:val="007D7526"/>
    <w:rsid w:val="007D75ED"/>
    <w:rsid w:val="007E00F0"/>
    <w:rsid w:val="007E0906"/>
    <w:rsid w:val="007E4610"/>
    <w:rsid w:val="007E4715"/>
    <w:rsid w:val="007E4780"/>
    <w:rsid w:val="007E505B"/>
    <w:rsid w:val="007E544C"/>
    <w:rsid w:val="007E5AE8"/>
    <w:rsid w:val="007E6849"/>
    <w:rsid w:val="007E7091"/>
    <w:rsid w:val="007F0105"/>
    <w:rsid w:val="007F0D3D"/>
    <w:rsid w:val="007F1B6D"/>
    <w:rsid w:val="007F1E90"/>
    <w:rsid w:val="007F357F"/>
    <w:rsid w:val="007F47B5"/>
    <w:rsid w:val="007F582A"/>
    <w:rsid w:val="007F6323"/>
    <w:rsid w:val="007F753D"/>
    <w:rsid w:val="007F7BC8"/>
    <w:rsid w:val="00800104"/>
    <w:rsid w:val="00801D6E"/>
    <w:rsid w:val="00803C17"/>
    <w:rsid w:val="00803D91"/>
    <w:rsid w:val="00803FAE"/>
    <w:rsid w:val="0080442E"/>
    <w:rsid w:val="00804491"/>
    <w:rsid w:val="008046BA"/>
    <w:rsid w:val="0080601D"/>
    <w:rsid w:val="0080605F"/>
    <w:rsid w:val="00806509"/>
    <w:rsid w:val="00806E5E"/>
    <w:rsid w:val="00807442"/>
    <w:rsid w:val="00807786"/>
    <w:rsid w:val="008108AE"/>
    <w:rsid w:val="008119BD"/>
    <w:rsid w:val="00811FCB"/>
    <w:rsid w:val="0081220E"/>
    <w:rsid w:val="008127C9"/>
    <w:rsid w:val="00812F96"/>
    <w:rsid w:val="00813027"/>
    <w:rsid w:val="00813E6A"/>
    <w:rsid w:val="008154FB"/>
    <w:rsid w:val="008158D6"/>
    <w:rsid w:val="00815DB8"/>
    <w:rsid w:val="0081696B"/>
    <w:rsid w:val="00817196"/>
    <w:rsid w:val="0081782A"/>
    <w:rsid w:val="0082168B"/>
    <w:rsid w:val="00822898"/>
    <w:rsid w:val="00822BBF"/>
    <w:rsid w:val="008235DB"/>
    <w:rsid w:val="00823685"/>
    <w:rsid w:val="00824AB4"/>
    <w:rsid w:val="00825C42"/>
    <w:rsid w:val="00825D25"/>
    <w:rsid w:val="008264AE"/>
    <w:rsid w:val="00827D6F"/>
    <w:rsid w:val="00827DA3"/>
    <w:rsid w:val="00830038"/>
    <w:rsid w:val="008300AE"/>
    <w:rsid w:val="0083190E"/>
    <w:rsid w:val="00831AAF"/>
    <w:rsid w:val="00831BB5"/>
    <w:rsid w:val="00835687"/>
    <w:rsid w:val="0083678B"/>
    <w:rsid w:val="00837352"/>
    <w:rsid w:val="00837670"/>
    <w:rsid w:val="008376AC"/>
    <w:rsid w:val="00841995"/>
    <w:rsid w:val="00842A31"/>
    <w:rsid w:val="00843BB5"/>
    <w:rsid w:val="00844028"/>
    <w:rsid w:val="008443E9"/>
    <w:rsid w:val="008444E8"/>
    <w:rsid w:val="00844E80"/>
    <w:rsid w:val="008456A8"/>
    <w:rsid w:val="00845A23"/>
    <w:rsid w:val="0084603B"/>
    <w:rsid w:val="00846FE7"/>
    <w:rsid w:val="00850F16"/>
    <w:rsid w:val="008515C6"/>
    <w:rsid w:val="00856911"/>
    <w:rsid w:val="0086041C"/>
    <w:rsid w:val="00863D3C"/>
    <w:rsid w:val="00865AD5"/>
    <w:rsid w:val="008660C6"/>
    <w:rsid w:val="008677FD"/>
    <w:rsid w:val="00867EDB"/>
    <w:rsid w:val="008706D4"/>
    <w:rsid w:val="00870F41"/>
    <w:rsid w:val="00870F8A"/>
    <w:rsid w:val="008719A4"/>
    <w:rsid w:val="00871D23"/>
    <w:rsid w:val="0087263C"/>
    <w:rsid w:val="00872745"/>
    <w:rsid w:val="00872785"/>
    <w:rsid w:val="008732E7"/>
    <w:rsid w:val="0087362B"/>
    <w:rsid w:val="00874312"/>
    <w:rsid w:val="00874333"/>
    <w:rsid w:val="0087437C"/>
    <w:rsid w:val="00875CD7"/>
    <w:rsid w:val="00876775"/>
    <w:rsid w:val="008767DD"/>
    <w:rsid w:val="00876B4D"/>
    <w:rsid w:val="0087742D"/>
    <w:rsid w:val="0087788E"/>
    <w:rsid w:val="00877F18"/>
    <w:rsid w:val="008810D3"/>
    <w:rsid w:val="00886622"/>
    <w:rsid w:val="00886B98"/>
    <w:rsid w:val="00887BE7"/>
    <w:rsid w:val="00890445"/>
    <w:rsid w:val="00891188"/>
    <w:rsid w:val="00891D41"/>
    <w:rsid w:val="008941E3"/>
    <w:rsid w:val="008947DF"/>
    <w:rsid w:val="00894A88"/>
    <w:rsid w:val="00895386"/>
    <w:rsid w:val="008961BB"/>
    <w:rsid w:val="00897BC9"/>
    <w:rsid w:val="008A0F46"/>
    <w:rsid w:val="008A13F9"/>
    <w:rsid w:val="008A166E"/>
    <w:rsid w:val="008A21FF"/>
    <w:rsid w:val="008A2CE2"/>
    <w:rsid w:val="008A30AC"/>
    <w:rsid w:val="008A44B8"/>
    <w:rsid w:val="008A46AE"/>
    <w:rsid w:val="008A49F1"/>
    <w:rsid w:val="008A4A3B"/>
    <w:rsid w:val="008A4D02"/>
    <w:rsid w:val="008A4D50"/>
    <w:rsid w:val="008A51A8"/>
    <w:rsid w:val="008A54C7"/>
    <w:rsid w:val="008A589C"/>
    <w:rsid w:val="008A6D79"/>
    <w:rsid w:val="008A7565"/>
    <w:rsid w:val="008A77D8"/>
    <w:rsid w:val="008A7C6F"/>
    <w:rsid w:val="008B0483"/>
    <w:rsid w:val="008B0758"/>
    <w:rsid w:val="008B0BE1"/>
    <w:rsid w:val="008B120C"/>
    <w:rsid w:val="008B1ABB"/>
    <w:rsid w:val="008B3710"/>
    <w:rsid w:val="008B51A0"/>
    <w:rsid w:val="008B553C"/>
    <w:rsid w:val="008B592A"/>
    <w:rsid w:val="008B5F03"/>
    <w:rsid w:val="008B6421"/>
    <w:rsid w:val="008B6483"/>
    <w:rsid w:val="008B67CF"/>
    <w:rsid w:val="008B6FB7"/>
    <w:rsid w:val="008B77AA"/>
    <w:rsid w:val="008B79A5"/>
    <w:rsid w:val="008B7B5C"/>
    <w:rsid w:val="008C0C99"/>
    <w:rsid w:val="008C2017"/>
    <w:rsid w:val="008C2018"/>
    <w:rsid w:val="008C4958"/>
    <w:rsid w:val="008C4BAA"/>
    <w:rsid w:val="008C5A77"/>
    <w:rsid w:val="008C5BE5"/>
    <w:rsid w:val="008C5CEF"/>
    <w:rsid w:val="008C6AE8"/>
    <w:rsid w:val="008C6FC4"/>
    <w:rsid w:val="008C7573"/>
    <w:rsid w:val="008D00A5"/>
    <w:rsid w:val="008D22F8"/>
    <w:rsid w:val="008D3462"/>
    <w:rsid w:val="008D34F1"/>
    <w:rsid w:val="008D39D8"/>
    <w:rsid w:val="008D3FA4"/>
    <w:rsid w:val="008D5EF1"/>
    <w:rsid w:val="008D6D1A"/>
    <w:rsid w:val="008D78AB"/>
    <w:rsid w:val="008D7B00"/>
    <w:rsid w:val="008E065E"/>
    <w:rsid w:val="008E0927"/>
    <w:rsid w:val="008E1909"/>
    <w:rsid w:val="008E1E06"/>
    <w:rsid w:val="008E24FA"/>
    <w:rsid w:val="008E2C04"/>
    <w:rsid w:val="008E3C9C"/>
    <w:rsid w:val="008E3E3E"/>
    <w:rsid w:val="008E446B"/>
    <w:rsid w:val="008E4C09"/>
    <w:rsid w:val="008E5D38"/>
    <w:rsid w:val="008E7665"/>
    <w:rsid w:val="008E784A"/>
    <w:rsid w:val="008F1EAB"/>
    <w:rsid w:val="008F33DC"/>
    <w:rsid w:val="008F35C2"/>
    <w:rsid w:val="008F3797"/>
    <w:rsid w:val="008F477F"/>
    <w:rsid w:val="008F6B82"/>
    <w:rsid w:val="00901CE8"/>
    <w:rsid w:val="00901E74"/>
    <w:rsid w:val="00902350"/>
    <w:rsid w:val="00902C50"/>
    <w:rsid w:val="0090336B"/>
    <w:rsid w:val="00903AF0"/>
    <w:rsid w:val="00903E04"/>
    <w:rsid w:val="009053AA"/>
    <w:rsid w:val="00905EA3"/>
    <w:rsid w:val="0090601B"/>
    <w:rsid w:val="0090632C"/>
    <w:rsid w:val="00906939"/>
    <w:rsid w:val="00907716"/>
    <w:rsid w:val="0090791C"/>
    <w:rsid w:val="00907E32"/>
    <w:rsid w:val="00910B7D"/>
    <w:rsid w:val="00910D7F"/>
    <w:rsid w:val="00911440"/>
    <w:rsid w:val="00911DFB"/>
    <w:rsid w:val="00911EC3"/>
    <w:rsid w:val="0091232E"/>
    <w:rsid w:val="0091248A"/>
    <w:rsid w:val="00912808"/>
    <w:rsid w:val="009128DA"/>
    <w:rsid w:val="00913627"/>
    <w:rsid w:val="009139D9"/>
    <w:rsid w:val="00914526"/>
    <w:rsid w:val="00914895"/>
    <w:rsid w:val="00914AD8"/>
    <w:rsid w:val="00915FE9"/>
    <w:rsid w:val="00916079"/>
    <w:rsid w:val="00916C59"/>
    <w:rsid w:val="009172A6"/>
    <w:rsid w:val="0091754F"/>
    <w:rsid w:val="0091782A"/>
    <w:rsid w:val="00917CE9"/>
    <w:rsid w:val="00920BF2"/>
    <w:rsid w:val="00922010"/>
    <w:rsid w:val="00923D96"/>
    <w:rsid w:val="00924FB0"/>
    <w:rsid w:val="009251F2"/>
    <w:rsid w:val="00925559"/>
    <w:rsid w:val="00926B8F"/>
    <w:rsid w:val="009302CB"/>
    <w:rsid w:val="00930829"/>
    <w:rsid w:val="00931142"/>
    <w:rsid w:val="009313CA"/>
    <w:rsid w:val="009313D6"/>
    <w:rsid w:val="009317CD"/>
    <w:rsid w:val="00931AF2"/>
    <w:rsid w:val="00931BD9"/>
    <w:rsid w:val="00933C8F"/>
    <w:rsid w:val="00933D16"/>
    <w:rsid w:val="00934624"/>
    <w:rsid w:val="00934F13"/>
    <w:rsid w:val="0093583F"/>
    <w:rsid w:val="00936323"/>
    <w:rsid w:val="009368F3"/>
    <w:rsid w:val="00937A62"/>
    <w:rsid w:val="00937AF9"/>
    <w:rsid w:val="009405D7"/>
    <w:rsid w:val="009409F4"/>
    <w:rsid w:val="00941636"/>
    <w:rsid w:val="00942D98"/>
    <w:rsid w:val="00943742"/>
    <w:rsid w:val="00945C05"/>
    <w:rsid w:val="009463AA"/>
    <w:rsid w:val="00946871"/>
    <w:rsid w:val="00946945"/>
    <w:rsid w:val="00947400"/>
    <w:rsid w:val="00947713"/>
    <w:rsid w:val="0094784F"/>
    <w:rsid w:val="00947B69"/>
    <w:rsid w:val="00947C34"/>
    <w:rsid w:val="009505F8"/>
    <w:rsid w:val="00950BB3"/>
    <w:rsid w:val="00950DE7"/>
    <w:rsid w:val="009517BF"/>
    <w:rsid w:val="0095338B"/>
    <w:rsid w:val="00953920"/>
    <w:rsid w:val="00953D47"/>
    <w:rsid w:val="00953DAB"/>
    <w:rsid w:val="00955F0C"/>
    <w:rsid w:val="0095681E"/>
    <w:rsid w:val="00956BE0"/>
    <w:rsid w:val="00956F97"/>
    <w:rsid w:val="009572D4"/>
    <w:rsid w:val="0096016B"/>
    <w:rsid w:val="00961148"/>
    <w:rsid w:val="00961185"/>
    <w:rsid w:val="009614F7"/>
    <w:rsid w:val="00961921"/>
    <w:rsid w:val="00961A0C"/>
    <w:rsid w:val="00964305"/>
    <w:rsid w:val="0096430A"/>
    <w:rsid w:val="0096554B"/>
    <w:rsid w:val="0096584A"/>
    <w:rsid w:val="00965CA7"/>
    <w:rsid w:val="009670A4"/>
    <w:rsid w:val="0097087D"/>
    <w:rsid w:val="009712DC"/>
    <w:rsid w:val="00971674"/>
    <w:rsid w:val="00971F08"/>
    <w:rsid w:val="009723FE"/>
    <w:rsid w:val="00972468"/>
    <w:rsid w:val="0097256E"/>
    <w:rsid w:val="009742FE"/>
    <w:rsid w:val="009758E1"/>
    <w:rsid w:val="0097603D"/>
    <w:rsid w:val="00976949"/>
    <w:rsid w:val="009775EC"/>
    <w:rsid w:val="00980477"/>
    <w:rsid w:val="00980A7F"/>
    <w:rsid w:val="00981410"/>
    <w:rsid w:val="00981C80"/>
    <w:rsid w:val="00983FCC"/>
    <w:rsid w:val="00984DE4"/>
    <w:rsid w:val="00984F5C"/>
    <w:rsid w:val="00985243"/>
    <w:rsid w:val="00985253"/>
    <w:rsid w:val="009853B3"/>
    <w:rsid w:val="00985CE2"/>
    <w:rsid w:val="0099022F"/>
    <w:rsid w:val="00990630"/>
    <w:rsid w:val="00990F2F"/>
    <w:rsid w:val="00991761"/>
    <w:rsid w:val="009939DE"/>
    <w:rsid w:val="00994DCA"/>
    <w:rsid w:val="009960EC"/>
    <w:rsid w:val="009970DD"/>
    <w:rsid w:val="0099767E"/>
    <w:rsid w:val="009A0050"/>
    <w:rsid w:val="009A0FBA"/>
    <w:rsid w:val="009A1202"/>
    <w:rsid w:val="009A15F6"/>
    <w:rsid w:val="009A1601"/>
    <w:rsid w:val="009A290A"/>
    <w:rsid w:val="009A2AB8"/>
    <w:rsid w:val="009A34DE"/>
    <w:rsid w:val="009A3BB6"/>
    <w:rsid w:val="009A3DB5"/>
    <w:rsid w:val="009A44D8"/>
    <w:rsid w:val="009A462D"/>
    <w:rsid w:val="009A469E"/>
    <w:rsid w:val="009A5CBA"/>
    <w:rsid w:val="009B1588"/>
    <w:rsid w:val="009B1F30"/>
    <w:rsid w:val="009B2B40"/>
    <w:rsid w:val="009B3AC2"/>
    <w:rsid w:val="009B4438"/>
    <w:rsid w:val="009B4705"/>
    <w:rsid w:val="009B4DF4"/>
    <w:rsid w:val="009B564E"/>
    <w:rsid w:val="009B5C0D"/>
    <w:rsid w:val="009B6604"/>
    <w:rsid w:val="009B7B77"/>
    <w:rsid w:val="009B7E87"/>
    <w:rsid w:val="009C0169"/>
    <w:rsid w:val="009C0283"/>
    <w:rsid w:val="009C14BE"/>
    <w:rsid w:val="009C1746"/>
    <w:rsid w:val="009C3170"/>
    <w:rsid w:val="009C403E"/>
    <w:rsid w:val="009C5A19"/>
    <w:rsid w:val="009C614D"/>
    <w:rsid w:val="009C64A5"/>
    <w:rsid w:val="009C6A76"/>
    <w:rsid w:val="009D0BCD"/>
    <w:rsid w:val="009D119E"/>
    <w:rsid w:val="009D14C5"/>
    <w:rsid w:val="009D1645"/>
    <w:rsid w:val="009D23C8"/>
    <w:rsid w:val="009D3C1D"/>
    <w:rsid w:val="009D4013"/>
    <w:rsid w:val="009D44AD"/>
    <w:rsid w:val="009D4511"/>
    <w:rsid w:val="009D4A4A"/>
    <w:rsid w:val="009D4FF0"/>
    <w:rsid w:val="009D6262"/>
    <w:rsid w:val="009D703C"/>
    <w:rsid w:val="009D718F"/>
    <w:rsid w:val="009D72B4"/>
    <w:rsid w:val="009D7464"/>
    <w:rsid w:val="009D7487"/>
    <w:rsid w:val="009D7AA7"/>
    <w:rsid w:val="009E068F"/>
    <w:rsid w:val="009E089C"/>
    <w:rsid w:val="009E14E0"/>
    <w:rsid w:val="009E35DB"/>
    <w:rsid w:val="009E394C"/>
    <w:rsid w:val="009E47A3"/>
    <w:rsid w:val="009E4A85"/>
    <w:rsid w:val="009E7728"/>
    <w:rsid w:val="009E77BD"/>
    <w:rsid w:val="009F08F3"/>
    <w:rsid w:val="009F1359"/>
    <w:rsid w:val="009F1E00"/>
    <w:rsid w:val="009F344F"/>
    <w:rsid w:val="009F463A"/>
    <w:rsid w:val="009F4A61"/>
    <w:rsid w:val="009F704C"/>
    <w:rsid w:val="009F70F9"/>
    <w:rsid w:val="00A01DC1"/>
    <w:rsid w:val="00A024BF"/>
    <w:rsid w:val="00A031D8"/>
    <w:rsid w:val="00A048A8"/>
    <w:rsid w:val="00A04C78"/>
    <w:rsid w:val="00A04F49"/>
    <w:rsid w:val="00A05F21"/>
    <w:rsid w:val="00A07805"/>
    <w:rsid w:val="00A1020A"/>
    <w:rsid w:val="00A1064A"/>
    <w:rsid w:val="00A11393"/>
    <w:rsid w:val="00A115CF"/>
    <w:rsid w:val="00A11903"/>
    <w:rsid w:val="00A12E41"/>
    <w:rsid w:val="00A1340E"/>
    <w:rsid w:val="00A13718"/>
    <w:rsid w:val="00A13E54"/>
    <w:rsid w:val="00A1419D"/>
    <w:rsid w:val="00A14C10"/>
    <w:rsid w:val="00A1587C"/>
    <w:rsid w:val="00A16942"/>
    <w:rsid w:val="00A16DAC"/>
    <w:rsid w:val="00A176D5"/>
    <w:rsid w:val="00A17F63"/>
    <w:rsid w:val="00A20B64"/>
    <w:rsid w:val="00A2193B"/>
    <w:rsid w:val="00A21F0D"/>
    <w:rsid w:val="00A2268A"/>
    <w:rsid w:val="00A23192"/>
    <w:rsid w:val="00A2333C"/>
    <w:rsid w:val="00A2351A"/>
    <w:rsid w:val="00A24724"/>
    <w:rsid w:val="00A264A9"/>
    <w:rsid w:val="00A26DCF"/>
    <w:rsid w:val="00A27785"/>
    <w:rsid w:val="00A30187"/>
    <w:rsid w:val="00A30808"/>
    <w:rsid w:val="00A309B3"/>
    <w:rsid w:val="00A30CF4"/>
    <w:rsid w:val="00A312EA"/>
    <w:rsid w:val="00A31F27"/>
    <w:rsid w:val="00A341DD"/>
    <w:rsid w:val="00A3448A"/>
    <w:rsid w:val="00A3472C"/>
    <w:rsid w:val="00A34953"/>
    <w:rsid w:val="00A34F6B"/>
    <w:rsid w:val="00A36297"/>
    <w:rsid w:val="00A36E0B"/>
    <w:rsid w:val="00A41AC7"/>
    <w:rsid w:val="00A41E2B"/>
    <w:rsid w:val="00A448C6"/>
    <w:rsid w:val="00A45B74"/>
    <w:rsid w:val="00A471A0"/>
    <w:rsid w:val="00A472C4"/>
    <w:rsid w:val="00A5028E"/>
    <w:rsid w:val="00A52E1D"/>
    <w:rsid w:val="00A55F14"/>
    <w:rsid w:val="00A57826"/>
    <w:rsid w:val="00A57D67"/>
    <w:rsid w:val="00A6083C"/>
    <w:rsid w:val="00A60BEE"/>
    <w:rsid w:val="00A61499"/>
    <w:rsid w:val="00A62691"/>
    <w:rsid w:val="00A629D2"/>
    <w:rsid w:val="00A62A77"/>
    <w:rsid w:val="00A62F6A"/>
    <w:rsid w:val="00A63483"/>
    <w:rsid w:val="00A63567"/>
    <w:rsid w:val="00A657D7"/>
    <w:rsid w:val="00A660AC"/>
    <w:rsid w:val="00A66811"/>
    <w:rsid w:val="00A67E6C"/>
    <w:rsid w:val="00A7154D"/>
    <w:rsid w:val="00A71B99"/>
    <w:rsid w:val="00A73249"/>
    <w:rsid w:val="00A739D0"/>
    <w:rsid w:val="00A7489E"/>
    <w:rsid w:val="00A74D7D"/>
    <w:rsid w:val="00A75122"/>
    <w:rsid w:val="00A75538"/>
    <w:rsid w:val="00A75EC6"/>
    <w:rsid w:val="00A761D4"/>
    <w:rsid w:val="00A772D6"/>
    <w:rsid w:val="00A77309"/>
    <w:rsid w:val="00A77EC4"/>
    <w:rsid w:val="00A80FCA"/>
    <w:rsid w:val="00A8304E"/>
    <w:rsid w:val="00A83733"/>
    <w:rsid w:val="00A84376"/>
    <w:rsid w:val="00A8441E"/>
    <w:rsid w:val="00A856AD"/>
    <w:rsid w:val="00A85975"/>
    <w:rsid w:val="00A8659B"/>
    <w:rsid w:val="00A867E2"/>
    <w:rsid w:val="00A86A18"/>
    <w:rsid w:val="00A8732F"/>
    <w:rsid w:val="00A87AB5"/>
    <w:rsid w:val="00A87AC2"/>
    <w:rsid w:val="00A87BD0"/>
    <w:rsid w:val="00A916C3"/>
    <w:rsid w:val="00A922B1"/>
    <w:rsid w:val="00A92879"/>
    <w:rsid w:val="00A93B35"/>
    <w:rsid w:val="00A9442A"/>
    <w:rsid w:val="00A9545E"/>
    <w:rsid w:val="00A96BAF"/>
    <w:rsid w:val="00A96E4E"/>
    <w:rsid w:val="00A9720F"/>
    <w:rsid w:val="00AA016F"/>
    <w:rsid w:val="00AA0D45"/>
    <w:rsid w:val="00AA1019"/>
    <w:rsid w:val="00AA1ED6"/>
    <w:rsid w:val="00AA2191"/>
    <w:rsid w:val="00AA2D37"/>
    <w:rsid w:val="00AA2EAD"/>
    <w:rsid w:val="00AA2FF2"/>
    <w:rsid w:val="00AA33CD"/>
    <w:rsid w:val="00AA35D3"/>
    <w:rsid w:val="00AA51D6"/>
    <w:rsid w:val="00AA5E6D"/>
    <w:rsid w:val="00AA66E5"/>
    <w:rsid w:val="00AA69DE"/>
    <w:rsid w:val="00AA7DE1"/>
    <w:rsid w:val="00AB0399"/>
    <w:rsid w:val="00AB0BC8"/>
    <w:rsid w:val="00AB110C"/>
    <w:rsid w:val="00AB11CA"/>
    <w:rsid w:val="00AB14D9"/>
    <w:rsid w:val="00AB2C0E"/>
    <w:rsid w:val="00AB2F04"/>
    <w:rsid w:val="00AB4AB8"/>
    <w:rsid w:val="00AB5860"/>
    <w:rsid w:val="00AB5D24"/>
    <w:rsid w:val="00AB655E"/>
    <w:rsid w:val="00AB67A7"/>
    <w:rsid w:val="00AC007F"/>
    <w:rsid w:val="00AC0694"/>
    <w:rsid w:val="00AC0F54"/>
    <w:rsid w:val="00AC100C"/>
    <w:rsid w:val="00AC1208"/>
    <w:rsid w:val="00AC1EDF"/>
    <w:rsid w:val="00AC2DF3"/>
    <w:rsid w:val="00AC2ECD"/>
    <w:rsid w:val="00AC3119"/>
    <w:rsid w:val="00AC465A"/>
    <w:rsid w:val="00AC49FB"/>
    <w:rsid w:val="00AC5A10"/>
    <w:rsid w:val="00AC7211"/>
    <w:rsid w:val="00AD0AA3"/>
    <w:rsid w:val="00AD10FC"/>
    <w:rsid w:val="00AD1613"/>
    <w:rsid w:val="00AD3F94"/>
    <w:rsid w:val="00AD496B"/>
    <w:rsid w:val="00AD4A5A"/>
    <w:rsid w:val="00AD591A"/>
    <w:rsid w:val="00AD5BC6"/>
    <w:rsid w:val="00AD6634"/>
    <w:rsid w:val="00AE0AAE"/>
    <w:rsid w:val="00AE1C09"/>
    <w:rsid w:val="00AE1C8B"/>
    <w:rsid w:val="00AE1D7A"/>
    <w:rsid w:val="00AE201A"/>
    <w:rsid w:val="00AE27AC"/>
    <w:rsid w:val="00AE40E0"/>
    <w:rsid w:val="00AE40E9"/>
    <w:rsid w:val="00AE490F"/>
    <w:rsid w:val="00AE4DBA"/>
    <w:rsid w:val="00AE4F07"/>
    <w:rsid w:val="00AE70D8"/>
    <w:rsid w:val="00AE7F78"/>
    <w:rsid w:val="00AE7FB3"/>
    <w:rsid w:val="00AF10F0"/>
    <w:rsid w:val="00AF116E"/>
    <w:rsid w:val="00AF1C5D"/>
    <w:rsid w:val="00AF23FE"/>
    <w:rsid w:val="00AF2CBA"/>
    <w:rsid w:val="00AF3F2A"/>
    <w:rsid w:val="00AF42D7"/>
    <w:rsid w:val="00AF43B9"/>
    <w:rsid w:val="00AF44A4"/>
    <w:rsid w:val="00AF4717"/>
    <w:rsid w:val="00AF5433"/>
    <w:rsid w:val="00AF543C"/>
    <w:rsid w:val="00B006FE"/>
    <w:rsid w:val="00B007CB"/>
    <w:rsid w:val="00B01EA6"/>
    <w:rsid w:val="00B02197"/>
    <w:rsid w:val="00B02AA9"/>
    <w:rsid w:val="00B02C21"/>
    <w:rsid w:val="00B02FA3"/>
    <w:rsid w:val="00B04769"/>
    <w:rsid w:val="00B05084"/>
    <w:rsid w:val="00B0526B"/>
    <w:rsid w:val="00B0596F"/>
    <w:rsid w:val="00B073B1"/>
    <w:rsid w:val="00B105E3"/>
    <w:rsid w:val="00B10852"/>
    <w:rsid w:val="00B10F83"/>
    <w:rsid w:val="00B12B8E"/>
    <w:rsid w:val="00B12D51"/>
    <w:rsid w:val="00B13700"/>
    <w:rsid w:val="00B1376F"/>
    <w:rsid w:val="00B13DBD"/>
    <w:rsid w:val="00B13E32"/>
    <w:rsid w:val="00B15696"/>
    <w:rsid w:val="00B157F9"/>
    <w:rsid w:val="00B165AC"/>
    <w:rsid w:val="00B17D58"/>
    <w:rsid w:val="00B20256"/>
    <w:rsid w:val="00B203C1"/>
    <w:rsid w:val="00B205A2"/>
    <w:rsid w:val="00B2082F"/>
    <w:rsid w:val="00B20D09"/>
    <w:rsid w:val="00B211F6"/>
    <w:rsid w:val="00B21BE2"/>
    <w:rsid w:val="00B21D6E"/>
    <w:rsid w:val="00B22EC4"/>
    <w:rsid w:val="00B238ED"/>
    <w:rsid w:val="00B24EA3"/>
    <w:rsid w:val="00B259D9"/>
    <w:rsid w:val="00B25A2B"/>
    <w:rsid w:val="00B2763F"/>
    <w:rsid w:val="00B27AAC"/>
    <w:rsid w:val="00B300BC"/>
    <w:rsid w:val="00B30350"/>
    <w:rsid w:val="00B3067E"/>
    <w:rsid w:val="00B30929"/>
    <w:rsid w:val="00B316A3"/>
    <w:rsid w:val="00B32467"/>
    <w:rsid w:val="00B348E0"/>
    <w:rsid w:val="00B353BC"/>
    <w:rsid w:val="00B35E1C"/>
    <w:rsid w:val="00B3642E"/>
    <w:rsid w:val="00B372AA"/>
    <w:rsid w:val="00B40445"/>
    <w:rsid w:val="00B40670"/>
    <w:rsid w:val="00B409E0"/>
    <w:rsid w:val="00B40E42"/>
    <w:rsid w:val="00B415BC"/>
    <w:rsid w:val="00B41888"/>
    <w:rsid w:val="00B41CA3"/>
    <w:rsid w:val="00B41F48"/>
    <w:rsid w:val="00B4505A"/>
    <w:rsid w:val="00B458E2"/>
    <w:rsid w:val="00B458E7"/>
    <w:rsid w:val="00B45A52"/>
    <w:rsid w:val="00B46175"/>
    <w:rsid w:val="00B469D1"/>
    <w:rsid w:val="00B50D73"/>
    <w:rsid w:val="00B51344"/>
    <w:rsid w:val="00B51596"/>
    <w:rsid w:val="00B52FE7"/>
    <w:rsid w:val="00B53128"/>
    <w:rsid w:val="00B548B7"/>
    <w:rsid w:val="00B55D37"/>
    <w:rsid w:val="00B56C21"/>
    <w:rsid w:val="00B56FE0"/>
    <w:rsid w:val="00B5797C"/>
    <w:rsid w:val="00B579E4"/>
    <w:rsid w:val="00B6043A"/>
    <w:rsid w:val="00B60B85"/>
    <w:rsid w:val="00B60BCA"/>
    <w:rsid w:val="00B610DB"/>
    <w:rsid w:val="00B63C2D"/>
    <w:rsid w:val="00B63C9B"/>
    <w:rsid w:val="00B64DDB"/>
    <w:rsid w:val="00B664C7"/>
    <w:rsid w:val="00B667A7"/>
    <w:rsid w:val="00B677A8"/>
    <w:rsid w:val="00B67E21"/>
    <w:rsid w:val="00B724A1"/>
    <w:rsid w:val="00B739F6"/>
    <w:rsid w:val="00B73FFC"/>
    <w:rsid w:val="00B7522B"/>
    <w:rsid w:val="00B77351"/>
    <w:rsid w:val="00B77490"/>
    <w:rsid w:val="00B80EB9"/>
    <w:rsid w:val="00B81A6C"/>
    <w:rsid w:val="00B833C4"/>
    <w:rsid w:val="00B8342C"/>
    <w:rsid w:val="00B8525C"/>
    <w:rsid w:val="00B85DE5"/>
    <w:rsid w:val="00B868BC"/>
    <w:rsid w:val="00B90F73"/>
    <w:rsid w:val="00B912F1"/>
    <w:rsid w:val="00B91364"/>
    <w:rsid w:val="00B93B59"/>
    <w:rsid w:val="00B9406A"/>
    <w:rsid w:val="00B9579F"/>
    <w:rsid w:val="00BA19D0"/>
    <w:rsid w:val="00BA1F3F"/>
    <w:rsid w:val="00BA2280"/>
    <w:rsid w:val="00BA27BB"/>
    <w:rsid w:val="00BA2A08"/>
    <w:rsid w:val="00BA53D5"/>
    <w:rsid w:val="00BA56D2"/>
    <w:rsid w:val="00BA6680"/>
    <w:rsid w:val="00BA76E0"/>
    <w:rsid w:val="00BB1B77"/>
    <w:rsid w:val="00BB2A25"/>
    <w:rsid w:val="00BB301D"/>
    <w:rsid w:val="00BB31A7"/>
    <w:rsid w:val="00BB3682"/>
    <w:rsid w:val="00BB3A83"/>
    <w:rsid w:val="00BB40A7"/>
    <w:rsid w:val="00BB4232"/>
    <w:rsid w:val="00BB51E9"/>
    <w:rsid w:val="00BB5FE8"/>
    <w:rsid w:val="00BB79EC"/>
    <w:rsid w:val="00BB7A76"/>
    <w:rsid w:val="00BB7DCC"/>
    <w:rsid w:val="00BC09DF"/>
    <w:rsid w:val="00BC0FDC"/>
    <w:rsid w:val="00BC14C4"/>
    <w:rsid w:val="00BC2091"/>
    <w:rsid w:val="00BC2236"/>
    <w:rsid w:val="00BC3053"/>
    <w:rsid w:val="00BC34F7"/>
    <w:rsid w:val="00BC4371"/>
    <w:rsid w:val="00BC438D"/>
    <w:rsid w:val="00BC4D2E"/>
    <w:rsid w:val="00BC5C2D"/>
    <w:rsid w:val="00BC5F98"/>
    <w:rsid w:val="00BD1C34"/>
    <w:rsid w:val="00BD312C"/>
    <w:rsid w:val="00BD349E"/>
    <w:rsid w:val="00BD3858"/>
    <w:rsid w:val="00BD4307"/>
    <w:rsid w:val="00BD4349"/>
    <w:rsid w:val="00BD43AE"/>
    <w:rsid w:val="00BD48AC"/>
    <w:rsid w:val="00BD5F1A"/>
    <w:rsid w:val="00BD66C7"/>
    <w:rsid w:val="00BD67EE"/>
    <w:rsid w:val="00BD6C55"/>
    <w:rsid w:val="00BD7892"/>
    <w:rsid w:val="00BE1234"/>
    <w:rsid w:val="00BE12C7"/>
    <w:rsid w:val="00BE1708"/>
    <w:rsid w:val="00BE1B43"/>
    <w:rsid w:val="00BE233F"/>
    <w:rsid w:val="00BE2FA6"/>
    <w:rsid w:val="00BE333F"/>
    <w:rsid w:val="00BE349A"/>
    <w:rsid w:val="00BE35BE"/>
    <w:rsid w:val="00BE4DF7"/>
    <w:rsid w:val="00BE6254"/>
    <w:rsid w:val="00BE7406"/>
    <w:rsid w:val="00BE7603"/>
    <w:rsid w:val="00BF01A4"/>
    <w:rsid w:val="00BF049D"/>
    <w:rsid w:val="00BF1250"/>
    <w:rsid w:val="00BF23CF"/>
    <w:rsid w:val="00BF240A"/>
    <w:rsid w:val="00BF2E12"/>
    <w:rsid w:val="00BF3279"/>
    <w:rsid w:val="00BF4750"/>
    <w:rsid w:val="00BF4C5D"/>
    <w:rsid w:val="00BF59C3"/>
    <w:rsid w:val="00BF6C30"/>
    <w:rsid w:val="00BF74C7"/>
    <w:rsid w:val="00BF76D0"/>
    <w:rsid w:val="00C015F1"/>
    <w:rsid w:val="00C01F33"/>
    <w:rsid w:val="00C02CC6"/>
    <w:rsid w:val="00C038A0"/>
    <w:rsid w:val="00C040F7"/>
    <w:rsid w:val="00C044AB"/>
    <w:rsid w:val="00C051C0"/>
    <w:rsid w:val="00C05706"/>
    <w:rsid w:val="00C05D22"/>
    <w:rsid w:val="00C07377"/>
    <w:rsid w:val="00C074AA"/>
    <w:rsid w:val="00C074FF"/>
    <w:rsid w:val="00C10478"/>
    <w:rsid w:val="00C116C7"/>
    <w:rsid w:val="00C117DB"/>
    <w:rsid w:val="00C11ABC"/>
    <w:rsid w:val="00C12107"/>
    <w:rsid w:val="00C12266"/>
    <w:rsid w:val="00C137B9"/>
    <w:rsid w:val="00C13F69"/>
    <w:rsid w:val="00C1407F"/>
    <w:rsid w:val="00C14D4B"/>
    <w:rsid w:val="00C1545E"/>
    <w:rsid w:val="00C154BB"/>
    <w:rsid w:val="00C164FD"/>
    <w:rsid w:val="00C165AB"/>
    <w:rsid w:val="00C17680"/>
    <w:rsid w:val="00C176AC"/>
    <w:rsid w:val="00C225EC"/>
    <w:rsid w:val="00C237A6"/>
    <w:rsid w:val="00C237C9"/>
    <w:rsid w:val="00C247C0"/>
    <w:rsid w:val="00C26158"/>
    <w:rsid w:val="00C268E6"/>
    <w:rsid w:val="00C279B5"/>
    <w:rsid w:val="00C279FD"/>
    <w:rsid w:val="00C27C45"/>
    <w:rsid w:val="00C306E0"/>
    <w:rsid w:val="00C3284D"/>
    <w:rsid w:val="00C35288"/>
    <w:rsid w:val="00C355C1"/>
    <w:rsid w:val="00C35FB3"/>
    <w:rsid w:val="00C3719D"/>
    <w:rsid w:val="00C3733B"/>
    <w:rsid w:val="00C37A57"/>
    <w:rsid w:val="00C37AAC"/>
    <w:rsid w:val="00C37CB2"/>
    <w:rsid w:val="00C37E50"/>
    <w:rsid w:val="00C37E75"/>
    <w:rsid w:val="00C404EF"/>
    <w:rsid w:val="00C43248"/>
    <w:rsid w:val="00C44107"/>
    <w:rsid w:val="00C4572D"/>
    <w:rsid w:val="00C46398"/>
    <w:rsid w:val="00C46DE0"/>
    <w:rsid w:val="00C473A5"/>
    <w:rsid w:val="00C47431"/>
    <w:rsid w:val="00C47807"/>
    <w:rsid w:val="00C527B6"/>
    <w:rsid w:val="00C53A81"/>
    <w:rsid w:val="00C53D78"/>
    <w:rsid w:val="00C53FED"/>
    <w:rsid w:val="00C54995"/>
    <w:rsid w:val="00C54A24"/>
    <w:rsid w:val="00C54D41"/>
    <w:rsid w:val="00C554F7"/>
    <w:rsid w:val="00C5570C"/>
    <w:rsid w:val="00C56205"/>
    <w:rsid w:val="00C56216"/>
    <w:rsid w:val="00C60783"/>
    <w:rsid w:val="00C6157C"/>
    <w:rsid w:val="00C62BAF"/>
    <w:rsid w:val="00C63BD1"/>
    <w:rsid w:val="00C64672"/>
    <w:rsid w:val="00C64947"/>
    <w:rsid w:val="00C64C59"/>
    <w:rsid w:val="00C66DD1"/>
    <w:rsid w:val="00C67E55"/>
    <w:rsid w:val="00C70697"/>
    <w:rsid w:val="00C71D44"/>
    <w:rsid w:val="00C72051"/>
    <w:rsid w:val="00C72093"/>
    <w:rsid w:val="00C7277F"/>
    <w:rsid w:val="00C72EF4"/>
    <w:rsid w:val="00C72FE2"/>
    <w:rsid w:val="00C74170"/>
    <w:rsid w:val="00C744FE"/>
    <w:rsid w:val="00C75D2F"/>
    <w:rsid w:val="00C76791"/>
    <w:rsid w:val="00C767BE"/>
    <w:rsid w:val="00C76E3C"/>
    <w:rsid w:val="00C77F81"/>
    <w:rsid w:val="00C80FF2"/>
    <w:rsid w:val="00C81568"/>
    <w:rsid w:val="00C81D9A"/>
    <w:rsid w:val="00C827FC"/>
    <w:rsid w:val="00C83CD0"/>
    <w:rsid w:val="00C83D23"/>
    <w:rsid w:val="00C83F2A"/>
    <w:rsid w:val="00C8429E"/>
    <w:rsid w:val="00C859B8"/>
    <w:rsid w:val="00C85A49"/>
    <w:rsid w:val="00C85CCE"/>
    <w:rsid w:val="00C85D7A"/>
    <w:rsid w:val="00C85F58"/>
    <w:rsid w:val="00C87FE4"/>
    <w:rsid w:val="00C9027A"/>
    <w:rsid w:val="00C9068E"/>
    <w:rsid w:val="00C9138B"/>
    <w:rsid w:val="00C91AB4"/>
    <w:rsid w:val="00C91B0D"/>
    <w:rsid w:val="00C92721"/>
    <w:rsid w:val="00C930E4"/>
    <w:rsid w:val="00C93814"/>
    <w:rsid w:val="00C939C4"/>
    <w:rsid w:val="00C93C4B"/>
    <w:rsid w:val="00C944AB"/>
    <w:rsid w:val="00C94913"/>
    <w:rsid w:val="00C957DA"/>
    <w:rsid w:val="00C95B40"/>
    <w:rsid w:val="00C9689D"/>
    <w:rsid w:val="00C96C7F"/>
    <w:rsid w:val="00C96E7F"/>
    <w:rsid w:val="00C96FCB"/>
    <w:rsid w:val="00C97EA3"/>
    <w:rsid w:val="00CA06FB"/>
    <w:rsid w:val="00CA1D01"/>
    <w:rsid w:val="00CA1ED8"/>
    <w:rsid w:val="00CA2FEF"/>
    <w:rsid w:val="00CA675A"/>
    <w:rsid w:val="00CA6998"/>
    <w:rsid w:val="00CA7E6C"/>
    <w:rsid w:val="00CB0C2D"/>
    <w:rsid w:val="00CB0C5A"/>
    <w:rsid w:val="00CB18D4"/>
    <w:rsid w:val="00CB1F63"/>
    <w:rsid w:val="00CB3328"/>
    <w:rsid w:val="00CB3AF2"/>
    <w:rsid w:val="00CB47E6"/>
    <w:rsid w:val="00CB4982"/>
    <w:rsid w:val="00CB56D8"/>
    <w:rsid w:val="00CB5BD7"/>
    <w:rsid w:val="00CB6E44"/>
    <w:rsid w:val="00CB7170"/>
    <w:rsid w:val="00CB7230"/>
    <w:rsid w:val="00CC040E"/>
    <w:rsid w:val="00CC070E"/>
    <w:rsid w:val="00CC10EF"/>
    <w:rsid w:val="00CC111F"/>
    <w:rsid w:val="00CC12E1"/>
    <w:rsid w:val="00CC2011"/>
    <w:rsid w:val="00CC2F81"/>
    <w:rsid w:val="00CC3EA0"/>
    <w:rsid w:val="00CC4324"/>
    <w:rsid w:val="00CC4A34"/>
    <w:rsid w:val="00CC4DD9"/>
    <w:rsid w:val="00CC4E6C"/>
    <w:rsid w:val="00CC67DC"/>
    <w:rsid w:val="00CC7B45"/>
    <w:rsid w:val="00CD0363"/>
    <w:rsid w:val="00CD0834"/>
    <w:rsid w:val="00CD0C3C"/>
    <w:rsid w:val="00CD0CC3"/>
    <w:rsid w:val="00CD0F0E"/>
    <w:rsid w:val="00CD1188"/>
    <w:rsid w:val="00CD1252"/>
    <w:rsid w:val="00CD2ED1"/>
    <w:rsid w:val="00CD337B"/>
    <w:rsid w:val="00CD35EF"/>
    <w:rsid w:val="00CD45F9"/>
    <w:rsid w:val="00CD5181"/>
    <w:rsid w:val="00CD5476"/>
    <w:rsid w:val="00CD5D8B"/>
    <w:rsid w:val="00CD6A89"/>
    <w:rsid w:val="00CD78A5"/>
    <w:rsid w:val="00CE0424"/>
    <w:rsid w:val="00CE0628"/>
    <w:rsid w:val="00CE15EF"/>
    <w:rsid w:val="00CE2560"/>
    <w:rsid w:val="00CE28CB"/>
    <w:rsid w:val="00CE2BF0"/>
    <w:rsid w:val="00CE3D4A"/>
    <w:rsid w:val="00CE4078"/>
    <w:rsid w:val="00CE4FC1"/>
    <w:rsid w:val="00CE59A9"/>
    <w:rsid w:val="00CE5E28"/>
    <w:rsid w:val="00CE5FAC"/>
    <w:rsid w:val="00CE6939"/>
    <w:rsid w:val="00CE7101"/>
    <w:rsid w:val="00CE7561"/>
    <w:rsid w:val="00CF0C10"/>
    <w:rsid w:val="00CF1354"/>
    <w:rsid w:val="00CF2059"/>
    <w:rsid w:val="00CF331C"/>
    <w:rsid w:val="00CF3B1F"/>
    <w:rsid w:val="00CF3BF6"/>
    <w:rsid w:val="00CF4466"/>
    <w:rsid w:val="00CF50A8"/>
    <w:rsid w:val="00CF56A7"/>
    <w:rsid w:val="00CF625B"/>
    <w:rsid w:val="00CF6483"/>
    <w:rsid w:val="00CF687E"/>
    <w:rsid w:val="00CF6DBB"/>
    <w:rsid w:val="00D00ABD"/>
    <w:rsid w:val="00D024E8"/>
    <w:rsid w:val="00D0349B"/>
    <w:rsid w:val="00D04C4C"/>
    <w:rsid w:val="00D0504C"/>
    <w:rsid w:val="00D05A3D"/>
    <w:rsid w:val="00D05E52"/>
    <w:rsid w:val="00D10080"/>
    <w:rsid w:val="00D10249"/>
    <w:rsid w:val="00D10ECC"/>
    <w:rsid w:val="00D115C3"/>
    <w:rsid w:val="00D11897"/>
    <w:rsid w:val="00D12553"/>
    <w:rsid w:val="00D13102"/>
    <w:rsid w:val="00D13135"/>
    <w:rsid w:val="00D137FA"/>
    <w:rsid w:val="00D13E4E"/>
    <w:rsid w:val="00D13FA1"/>
    <w:rsid w:val="00D15B67"/>
    <w:rsid w:val="00D16235"/>
    <w:rsid w:val="00D1665A"/>
    <w:rsid w:val="00D16A89"/>
    <w:rsid w:val="00D1784D"/>
    <w:rsid w:val="00D17DBE"/>
    <w:rsid w:val="00D2091B"/>
    <w:rsid w:val="00D22942"/>
    <w:rsid w:val="00D239A7"/>
    <w:rsid w:val="00D23F47"/>
    <w:rsid w:val="00D24489"/>
    <w:rsid w:val="00D24707"/>
    <w:rsid w:val="00D24ACA"/>
    <w:rsid w:val="00D24D53"/>
    <w:rsid w:val="00D2568A"/>
    <w:rsid w:val="00D26300"/>
    <w:rsid w:val="00D26343"/>
    <w:rsid w:val="00D32140"/>
    <w:rsid w:val="00D3225B"/>
    <w:rsid w:val="00D3261F"/>
    <w:rsid w:val="00D33162"/>
    <w:rsid w:val="00D331C2"/>
    <w:rsid w:val="00D34B62"/>
    <w:rsid w:val="00D352B3"/>
    <w:rsid w:val="00D35C02"/>
    <w:rsid w:val="00D36CF8"/>
    <w:rsid w:val="00D36E71"/>
    <w:rsid w:val="00D37D87"/>
    <w:rsid w:val="00D40B33"/>
    <w:rsid w:val="00D40BF8"/>
    <w:rsid w:val="00D4318F"/>
    <w:rsid w:val="00D433A0"/>
    <w:rsid w:val="00D438BF"/>
    <w:rsid w:val="00D440F8"/>
    <w:rsid w:val="00D44566"/>
    <w:rsid w:val="00D44A06"/>
    <w:rsid w:val="00D46653"/>
    <w:rsid w:val="00D50917"/>
    <w:rsid w:val="00D50B85"/>
    <w:rsid w:val="00D53AA5"/>
    <w:rsid w:val="00D54556"/>
    <w:rsid w:val="00D546FF"/>
    <w:rsid w:val="00D54F6B"/>
    <w:rsid w:val="00D552C9"/>
    <w:rsid w:val="00D55AD5"/>
    <w:rsid w:val="00D57644"/>
    <w:rsid w:val="00D576CA"/>
    <w:rsid w:val="00D57C6B"/>
    <w:rsid w:val="00D60791"/>
    <w:rsid w:val="00D6129B"/>
    <w:rsid w:val="00D6158B"/>
    <w:rsid w:val="00D61AF5"/>
    <w:rsid w:val="00D62040"/>
    <w:rsid w:val="00D623FE"/>
    <w:rsid w:val="00D644DD"/>
    <w:rsid w:val="00D652B5"/>
    <w:rsid w:val="00D66155"/>
    <w:rsid w:val="00D6683D"/>
    <w:rsid w:val="00D6712D"/>
    <w:rsid w:val="00D67AF0"/>
    <w:rsid w:val="00D70404"/>
    <w:rsid w:val="00D708B0"/>
    <w:rsid w:val="00D730B8"/>
    <w:rsid w:val="00D73138"/>
    <w:rsid w:val="00D74F31"/>
    <w:rsid w:val="00D7630E"/>
    <w:rsid w:val="00D76ED4"/>
    <w:rsid w:val="00D77B1D"/>
    <w:rsid w:val="00D8021F"/>
    <w:rsid w:val="00D80383"/>
    <w:rsid w:val="00D804B9"/>
    <w:rsid w:val="00D8089C"/>
    <w:rsid w:val="00D81C8F"/>
    <w:rsid w:val="00D823C6"/>
    <w:rsid w:val="00D82551"/>
    <w:rsid w:val="00D8327F"/>
    <w:rsid w:val="00D84B95"/>
    <w:rsid w:val="00D84F83"/>
    <w:rsid w:val="00D86CA3"/>
    <w:rsid w:val="00D871CE"/>
    <w:rsid w:val="00D90B26"/>
    <w:rsid w:val="00D9196D"/>
    <w:rsid w:val="00D92982"/>
    <w:rsid w:val="00D92B13"/>
    <w:rsid w:val="00D9308C"/>
    <w:rsid w:val="00D93436"/>
    <w:rsid w:val="00D935D9"/>
    <w:rsid w:val="00D93A07"/>
    <w:rsid w:val="00D93E25"/>
    <w:rsid w:val="00D93E7D"/>
    <w:rsid w:val="00D93F9D"/>
    <w:rsid w:val="00D9465E"/>
    <w:rsid w:val="00D96798"/>
    <w:rsid w:val="00D97217"/>
    <w:rsid w:val="00D97349"/>
    <w:rsid w:val="00D97844"/>
    <w:rsid w:val="00D97949"/>
    <w:rsid w:val="00DA0371"/>
    <w:rsid w:val="00DA305E"/>
    <w:rsid w:val="00DA45B7"/>
    <w:rsid w:val="00DA5417"/>
    <w:rsid w:val="00DA56E8"/>
    <w:rsid w:val="00DA64AC"/>
    <w:rsid w:val="00DB0A9F"/>
    <w:rsid w:val="00DB0BE6"/>
    <w:rsid w:val="00DB377D"/>
    <w:rsid w:val="00DB50F1"/>
    <w:rsid w:val="00DC2D36"/>
    <w:rsid w:val="00DC4BE7"/>
    <w:rsid w:val="00DC53EF"/>
    <w:rsid w:val="00DC57A2"/>
    <w:rsid w:val="00DC726D"/>
    <w:rsid w:val="00DC7D91"/>
    <w:rsid w:val="00DD1852"/>
    <w:rsid w:val="00DD3B51"/>
    <w:rsid w:val="00DD4718"/>
    <w:rsid w:val="00DD52A2"/>
    <w:rsid w:val="00DD589A"/>
    <w:rsid w:val="00DD5D6D"/>
    <w:rsid w:val="00DD79D4"/>
    <w:rsid w:val="00DE071A"/>
    <w:rsid w:val="00DE2001"/>
    <w:rsid w:val="00DE342C"/>
    <w:rsid w:val="00DE54CF"/>
    <w:rsid w:val="00DE5608"/>
    <w:rsid w:val="00DE58D0"/>
    <w:rsid w:val="00DE654F"/>
    <w:rsid w:val="00DE6DB2"/>
    <w:rsid w:val="00DE7822"/>
    <w:rsid w:val="00DE7A76"/>
    <w:rsid w:val="00DF0B6E"/>
    <w:rsid w:val="00DF15E0"/>
    <w:rsid w:val="00DF1CE4"/>
    <w:rsid w:val="00DF1E44"/>
    <w:rsid w:val="00DF37A0"/>
    <w:rsid w:val="00DF4155"/>
    <w:rsid w:val="00DF4526"/>
    <w:rsid w:val="00DF4B0B"/>
    <w:rsid w:val="00DF50CA"/>
    <w:rsid w:val="00E01767"/>
    <w:rsid w:val="00E01BE0"/>
    <w:rsid w:val="00E01FE2"/>
    <w:rsid w:val="00E04532"/>
    <w:rsid w:val="00E051BA"/>
    <w:rsid w:val="00E052BA"/>
    <w:rsid w:val="00E0651D"/>
    <w:rsid w:val="00E06C07"/>
    <w:rsid w:val="00E110E7"/>
    <w:rsid w:val="00E11434"/>
    <w:rsid w:val="00E11B20"/>
    <w:rsid w:val="00E12186"/>
    <w:rsid w:val="00E149B2"/>
    <w:rsid w:val="00E14C11"/>
    <w:rsid w:val="00E15F17"/>
    <w:rsid w:val="00E16693"/>
    <w:rsid w:val="00E16883"/>
    <w:rsid w:val="00E173F3"/>
    <w:rsid w:val="00E17FA2"/>
    <w:rsid w:val="00E20C86"/>
    <w:rsid w:val="00E21BDB"/>
    <w:rsid w:val="00E21BEC"/>
    <w:rsid w:val="00E21F37"/>
    <w:rsid w:val="00E22330"/>
    <w:rsid w:val="00E22723"/>
    <w:rsid w:val="00E238C4"/>
    <w:rsid w:val="00E23ECB"/>
    <w:rsid w:val="00E25D62"/>
    <w:rsid w:val="00E267B5"/>
    <w:rsid w:val="00E300F3"/>
    <w:rsid w:val="00E30B5A"/>
    <w:rsid w:val="00E3123D"/>
    <w:rsid w:val="00E31461"/>
    <w:rsid w:val="00E31D43"/>
    <w:rsid w:val="00E32608"/>
    <w:rsid w:val="00E33317"/>
    <w:rsid w:val="00E34188"/>
    <w:rsid w:val="00E34298"/>
    <w:rsid w:val="00E34B38"/>
    <w:rsid w:val="00E34B6E"/>
    <w:rsid w:val="00E35559"/>
    <w:rsid w:val="00E3723A"/>
    <w:rsid w:val="00E37860"/>
    <w:rsid w:val="00E37A2D"/>
    <w:rsid w:val="00E37BCB"/>
    <w:rsid w:val="00E40684"/>
    <w:rsid w:val="00E4224E"/>
    <w:rsid w:val="00E42FB3"/>
    <w:rsid w:val="00E446F1"/>
    <w:rsid w:val="00E44776"/>
    <w:rsid w:val="00E44BED"/>
    <w:rsid w:val="00E44E50"/>
    <w:rsid w:val="00E45E24"/>
    <w:rsid w:val="00E46886"/>
    <w:rsid w:val="00E46E10"/>
    <w:rsid w:val="00E47AEF"/>
    <w:rsid w:val="00E47DAC"/>
    <w:rsid w:val="00E502A7"/>
    <w:rsid w:val="00E502F4"/>
    <w:rsid w:val="00E503FE"/>
    <w:rsid w:val="00E51C8D"/>
    <w:rsid w:val="00E52EA5"/>
    <w:rsid w:val="00E53B75"/>
    <w:rsid w:val="00E54E3B"/>
    <w:rsid w:val="00E55D51"/>
    <w:rsid w:val="00E56225"/>
    <w:rsid w:val="00E56BB9"/>
    <w:rsid w:val="00E57565"/>
    <w:rsid w:val="00E575AE"/>
    <w:rsid w:val="00E6042F"/>
    <w:rsid w:val="00E60D33"/>
    <w:rsid w:val="00E626D5"/>
    <w:rsid w:val="00E62BE1"/>
    <w:rsid w:val="00E63838"/>
    <w:rsid w:val="00E63990"/>
    <w:rsid w:val="00E64434"/>
    <w:rsid w:val="00E656C6"/>
    <w:rsid w:val="00E67C51"/>
    <w:rsid w:val="00E70C4B"/>
    <w:rsid w:val="00E712C5"/>
    <w:rsid w:val="00E72998"/>
    <w:rsid w:val="00E72EFC"/>
    <w:rsid w:val="00E745E4"/>
    <w:rsid w:val="00E758EC"/>
    <w:rsid w:val="00E75C3C"/>
    <w:rsid w:val="00E75E6B"/>
    <w:rsid w:val="00E777D7"/>
    <w:rsid w:val="00E77B28"/>
    <w:rsid w:val="00E812CC"/>
    <w:rsid w:val="00E8234C"/>
    <w:rsid w:val="00E8260F"/>
    <w:rsid w:val="00E8388F"/>
    <w:rsid w:val="00E83AA9"/>
    <w:rsid w:val="00E845CB"/>
    <w:rsid w:val="00E846CC"/>
    <w:rsid w:val="00E85295"/>
    <w:rsid w:val="00E85928"/>
    <w:rsid w:val="00E85ECE"/>
    <w:rsid w:val="00E8695A"/>
    <w:rsid w:val="00E87822"/>
    <w:rsid w:val="00E90395"/>
    <w:rsid w:val="00E90E49"/>
    <w:rsid w:val="00E90EB2"/>
    <w:rsid w:val="00E917F9"/>
    <w:rsid w:val="00E9291C"/>
    <w:rsid w:val="00E93D1B"/>
    <w:rsid w:val="00E93FFE"/>
    <w:rsid w:val="00E941C7"/>
    <w:rsid w:val="00E94F8A"/>
    <w:rsid w:val="00E94FFE"/>
    <w:rsid w:val="00E96351"/>
    <w:rsid w:val="00E9684B"/>
    <w:rsid w:val="00EA0A0A"/>
    <w:rsid w:val="00EA1D4A"/>
    <w:rsid w:val="00EA215E"/>
    <w:rsid w:val="00EA2557"/>
    <w:rsid w:val="00EA2977"/>
    <w:rsid w:val="00EA4BF4"/>
    <w:rsid w:val="00EA51CE"/>
    <w:rsid w:val="00EA57F2"/>
    <w:rsid w:val="00EA6ABF"/>
    <w:rsid w:val="00EA7A41"/>
    <w:rsid w:val="00EA7C82"/>
    <w:rsid w:val="00EB077B"/>
    <w:rsid w:val="00EB1074"/>
    <w:rsid w:val="00EB1D0D"/>
    <w:rsid w:val="00EB3290"/>
    <w:rsid w:val="00EB470B"/>
    <w:rsid w:val="00EB4EA2"/>
    <w:rsid w:val="00EB5935"/>
    <w:rsid w:val="00EB5968"/>
    <w:rsid w:val="00EB7763"/>
    <w:rsid w:val="00EB7AED"/>
    <w:rsid w:val="00EC07D0"/>
    <w:rsid w:val="00EC0FFA"/>
    <w:rsid w:val="00EC146B"/>
    <w:rsid w:val="00EC17BF"/>
    <w:rsid w:val="00EC24D5"/>
    <w:rsid w:val="00EC26CA"/>
    <w:rsid w:val="00EC27C6"/>
    <w:rsid w:val="00EC2E03"/>
    <w:rsid w:val="00EC4207"/>
    <w:rsid w:val="00EC42EC"/>
    <w:rsid w:val="00EC446F"/>
    <w:rsid w:val="00EC51B0"/>
    <w:rsid w:val="00EC5278"/>
    <w:rsid w:val="00EC5653"/>
    <w:rsid w:val="00EC71CE"/>
    <w:rsid w:val="00ED1006"/>
    <w:rsid w:val="00ED23FE"/>
    <w:rsid w:val="00ED2498"/>
    <w:rsid w:val="00ED2DCA"/>
    <w:rsid w:val="00ED38AA"/>
    <w:rsid w:val="00ED39FC"/>
    <w:rsid w:val="00ED5F13"/>
    <w:rsid w:val="00ED7128"/>
    <w:rsid w:val="00ED7A7E"/>
    <w:rsid w:val="00EE0406"/>
    <w:rsid w:val="00EE06F1"/>
    <w:rsid w:val="00EE3B7C"/>
    <w:rsid w:val="00EE4B80"/>
    <w:rsid w:val="00EE5384"/>
    <w:rsid w:val="00EE5F49"/>
    <w:rsid w:val="00EE619E"/>
    <w:rsid w:val="00EF0A26"/>
    <w:rsid w:val="00EF18FE"/>
    <w:rsid w:val="00EF1D18"/>
    <w:rsid w:val="00EF243E"/>
    <w:rsid w:val="00EF2F40"/>
    <w:rsid w:val="00EF461E"/>
    <w:rsid w:val="00EF46D4"/>
    <w:rsid w:val="00EF5081"/>
    <w:rsid w:val="00EF53C6"/>
    <w:rsid w:val="00EF5787"/>
    <w:rsid w:val="00EF5CCD"/>
    <w:rsid w:val="00EF60D0"/>
    <w:rsid w:val="00EF6234"/>
    <w:rsid w:val="00F00613"/>
    <w:rsid w:val="00F007B8"/>
    <w:rsid w:val="00F026D7"/>
    <w:rsid w:val="00F036F5"/>
    <w:rsid w:val="00F04295"/>
    <w:rsid w:val="00F04ACF"/>
    <w:rsid w:val="00F0528D"/>
    <w:rsid w:val="00F05A82"/>
    <w:rsid w:val="00F06C67"/>
    <w:rsid w:val="00F06DFD"/>
    <w:rsid w:val="00F071D1"/>
    <w:rsid w:val="00F07533"/>
    <w:rsid w:val="00F0757C"/>
    <w:rsid w:val="00F07BE3"/>
    <w:rsid w:val="00F07D20"/>
    <w:rsid w:val="00F10629"/>
    <w:rsid w:val="00F11BE2"/>
    <w:rsid w:val="00F11FA7"/>
    <w:rsid w:val="00F11FEC"/>
    <w:rsid w:val="00F1530B"/>
    <w:rsid w:val="00F15FA5"/>
    <w:rsid w:val="00F162D9"/>
    <w:rsid w:val="00F16467"/>
    <w:rsid w:val="00F209B7"/>
    <w:rsid w:val="00F20F5C"/>
    <w:rsid w:val="00F2376F"/>
    <w:rsid w:val="00F242B1"/>
    <w:rsid w:val="00F243D8"/>
    <w:rsid w:val="00F24CF1"/>
    <w:rsid w:val="00F26E7E"/>
    <w:rsid w:val="00F30828"/>
    <w:rsid w:val="00F313D6"/>
    <w:rsid w:val="00F315DA"/>
    <w:rsid w:val="00F35299"/>
    <w:rsid w:val="00F36266"/>
    <w:rsid w:val="00F3779C"/>
    <w:rsid w:val="00F4039C"/>
    <w:rsid w:val="00F40F0C"/>
    <w:rsid w:val="00F413AF"/>
    <w:rsid w:val="00F42A4F"/>
    <w:rsid w:val="00F4358B"/>
    <w:rsid w:val="00F436A9"/>
    <w:rsid w:val="00F44BA2"/>
    <w:rsid w:val="00F45273"/>
    <w:rsid w:val="00F4766C"/>
    <w:rsid w:val="00F50323"/>
    <w:rsid w:val="00F5060E"/>
    <w:rsid w:val="00F507D1"/>
    <w:rsid w:val="00F50E31"/>
    <w:rsid w:val="00F512BB"/>
    <w:rsid w:val="00F516B8"/>
    <w:rsid w:val="00F519CE"/>
    <w:rsid w:val="00F51ADA"/>
    <w:rsid w:val="00F530E4"/>
    <w:rsid w:val="00F54468"/>
    <w:rsid w:val="00F5507D"/>
    <w:rsid w:val="00F56610"/>
    <w:rsid w:val="00F56E0B"/>
    <w:rsid w:val="00F60203"/>
    <w:rsid w:val="00F607C5"/>
    <w:rsid w:val="00F60DEA"/>
    <w:rsid w:val="00F6104E"/>
    <w:rsid w:val="00F610BD"/>
    <w:rsid w:val="00F612A7"/>
    <w:rsid w:val="00F61FBC"/>
    <w:rsid w:val="00F62C70"/>
    <w:rsid w:val="00F6302A"/>
    <w:rsid w:val="00F63950"/>
    <w:rsid w:val="00F6447D"/>
    <w:rsid w:val="00F649A4"/>
    <w:rsid w:val="00F64C2B"/>
    <w:rsid w:val="00F651BE"/>
    <w:rsid w:val="00F6595C"/>
    <w:rsid w:val="00F65AC1"/>
    <w:rsid w:val="00F65B7F"/>
    <w:rsid w:val="00F676D0"/>
    <w:rsid w:val="00F677C5"/>
    <w:rsid w:val="00F67AF9"/>
    <w:rsid w:val="00F67C0B"/>
    <w:rsid w:val="00F67F53"/>
    <w:rsid w:val="00F703BE"/>
    <w:rsid w:val="00F70996"/>
    <w:rsid w:val="00F71F69"/>
    <w:rsid w:val="00F72B72"/>
    <w:rsid w:val="00F7437D"/>
    <w:rsid w:val="00F744C9"/>
    <w:rsid w:val="00F74BB9"/>
    <w:rsid w:val="00F75582"/>
    <w:rsid w:val="00F756B5"/>
    <w:rsid w:val="00F765C2"/>
    <w:rsid w:val="00F76EFA"/>
    <w:rsid w:val="00F77C77"/>
    <w:rsid w:val="00F804BE"/>
    <w:rsid w:val="00F8071D"/>
    <w:rsid w:val="00F817CE"/>
    <w:rsid w:val="00F82319"/>
    <w:rsid w:val="00F82F87"/>
    <w:rsid w:val="00F83812"/>
    <w:rsid w:val="00F8456C"/>
    <w:rsid w:val="00F84CC5"/>
    <w:rsid w:val="00F8580C"/>
    <w:rsid w:val="00F859D8"/>
    <w:rsid w:val="00F85C95"/>
    <w:rsid w:val="00F865C0"/>
    <w:rsid w:val="00F868F5"/>
    <w:rsid w:val="00F86C53"/>
    <w:rsid w:val="00F87E2B"/>
    <w:rsid w:val="00F9056A"/>
    <w:rsid w:val="00F90F8D"/>
    <w:rsid w:val="00F9176F"/>
    <w:rsid w:val="00F920E9"/>
    <w:rsid w:val="00F92782"/>
    <w:rsid w:val="00F93AA9"/>
    <w:rsid w:val="00F94012"/>
    <w:rsid w:val="00F94D9C"/>
    <w:rsid w:val="00F96985"/>
    <w:rsid w:val="00F96EF2"/>
    <w:rsid w:val="00F97838"/>
    <w:rsid w:val="00FA22BE"/>
    <w:rsid w:val="00FA2646"/>
    <w:rsid w:val="00FA2BB3"/>
    <w:rsid w:val="00FA3240"/>
    <w:rsid w:val="00FA34BF"/>
    <w:rsid w:val="00FA3FF9"/>
    <w:rsid w:val="00FA42BC"/>
    <w:rsid w:val="00FA44EF"/>
    <w:rsid w:val="00FA6581"/>
    <w:rsid w:val="00FA7E1B"/>
    <w:rsid w:val="00FB3723"/>
    <w:rsid w:val="00FB4C80"/>
    <w:rsid w:val="00FB54BE"/>
    <w:rsid w:val="00FB5666"/>
    <w:rsid w:val="00FB5BCE"/>
    <w:rsid w:val="00FB6A6A"/>
    <w:rsid w:val="00FB6C8A"/>
    <w:rsid w:val="00FB6ED4"/>
    <w:rsid w:val="00FB70DD"/>
    <w:rsid w:val="00FB7D65"/>
    <w:rsid w:val="00FB7DCF"/>
    <w:rsid w:val="00FC0CF3"/>
    <w:rsid w:val="00FC0FFB"/>
    <w:rsid w:val="00FC10BF"/>
    <w:rsid w:val="00FC146E"/>
    <w:rsid w:val="00FC1940"/>
    <w:rsid w:val="00FC214E"/>
    <w:rsid w:val="00FC3184"/>
    <w:rsid w:val="00FC3636"/>
    <w:rsid w:val="00FC7429"/>
    <w:rsid w:val="00FC7CAA"/>
    <w:rsid w:val="00FD07F6"/>
    <w:rsid w:val="00FD09D5"/>
    <w:rsid w:val="00FD0E96"/>
    <w:rsid w:val="00FD1780"/>
    <w:rsid w:val="00FD1EC8"/>
    <w:rsid w:val="00FD47ED"/>
    <w:rsid w:val="00FD5D37"/>
    <w:rsid w:val="00FD731D"/>
    <w:rsid w:val="00FD74DB"/>
    <w:rsid w:val="00FD7660"/>
    <w:rsid w:val="00FD7746"/>
    <w:rsid w:val="00FE0655"/>
    <w:rsid w:val="00FE0C22"/>
    <w:rsid w:val="00FE1D83"/>
    <w:rsid w:val="00FE1EC1"/>
    <w:rsid w:val="00FE2365"/>
    <w:rsid w:val="00FE2459"/>
    <w:rsid w:val="00FE37D7"/>
    <w:rsid w:val="00FE3C1E"/>
    <w:rsid w:val="00FE4591"/>
    <w:rsid w:val="00FE4781"/>
    <w:rsid w:val="00FE4C7B"/>
    <w:rsid w:val="00FE5F19"/>
    <w:rsid w:val="00FE7336"/>
    <w:rsid w:val="00FE787C"/>
    <w:rsid w:val="00FE7A6F"/>
    <w:rsid w:val="00FE7BDD"/>
    <w:rsid w:val="00FF0E4A"/>
    <w:rsid w:val="00FF14E1"/>
    <w:rsid w:val="00FF179E"/>
    <w:rsid w:val="00FF17D2"/>
    <w:rsid w:val="00FF45A5"/>
    <w:rsid w:val="00FF5247"/>
    <w:rsid w:val="00FF5A2B"/>
    <w:rsid w:val="00FF5B9B"/>
    <w:rsid w:val="00FF5C91"/>
    <w:rsid w:val="00FF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D1AE254"/>
  <w15:chartTrackingRefBased/>
  <w15:docId w15:val="{36185E6A-D0F3-4AAB-835D-C8EED0929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/>
    <w:lsdException w:name="toc 4" w:uiPriority="39" w:qFormat="1"/>
    <w:lsdException w:name="toc 5" w:uiPriority="39" w:qFormat="1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table of figures" w:uiPriority="99"/>
    <w:lsdException w:name="footnote reference" w:qFormat="1"/>
    <w:lsdException w:name="annotation reference" w:qFormat="1"/>
    <w:lsdException w:name="List Bullet" w:qFormat="1"/>
    <w:lsdException w:name="List Number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0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qFormat/>
    <w:rsid w:val="008D00A5"/>
    <w:pPr>
      <w:ind w:left="1701" w:hanging="1701"/>
    </w:pPr>
  </w:style>
  <w:style w:type="paragraph" w:styleId="TOC4">
    <w:name w:val="toc 4"/>
    <w:basedOn w:val="TOC3"/>
    <w:uiPriority w:val="39"/>
    <w:qFormat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8D00A5"/>
    <w:pPr>
      <w:ind w:left="284"/>
    </w:pPr>
  </w:style>
  <w:style w:type="paragraph" w:styleId="Index1">
    <w:name w:val="index 1"/>
    <w:basedOn w:val="Normal"/>
    <w:qFormat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qFormat/>
    <w:rsid w:val="003A70A4"/>
    <w:pPr>
      <w:numPr>
        <w:numId w:val="12"/>
      </w:numPr>
    </w:pPr>
  </w:style>
  <w:style w:type="paragraph" w:styleId="ListNumber">
    <w:name w:val="List Number"/>
    <w:basedOn w:val="List"/>
    <w:qFormat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qFormat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qFormat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qFormat/>
    <w:rsid w:val="008D00A5"/>
    <w:pPr>
      <w:numPr>
        <w:numId w:val="7"/>
      </w:numPr>
    </w:pPr>
  </w:style>
  <w:style w:type="paragraph" w:styleId="ListBullet">
    <w:name w:val="List Bullet"/>
    <w:basedOn w:val="List"/>
    <w:qFormat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qFormat/>
    <w:rsid w:val="008D00A5"/>
    <w:pPr>
      <w:ind w:left="1418"/>
    </w:pPr>
  </w:style>
  <w:style w:type="paragraph" w:styleId="List5">
    <w:name w:val="List 5"/>
    <w:basedOn w:val="List4"/>
    <w:qFormat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qFormat/>
    <w:rsid w:val="008D00A5"/>
    <w:pPr>
      <w:numPr>
        <w:numId w:val="9"/>
      </w:numPr>
    </w:pPr>
  </w:style>
  <w:style w:type="paragraph" w:styleId="ListBullet5">
    <w:name w:val="List Bullet 5"/>
    <w:basedOn w:val="ListBullet4"/>
    <w:qFormat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qFormat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qFormat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qFormat/>
    <w:rsid w:val="008D00A5"/>
    <w:rPr>
      <w:b/>
      <w:bCs/>
    </w:rPr>
  </w:style>
  <w:style w:type="character" w:customStyle="1" w:styleId="Heading1Char">
    <w:name w:val="Heading 1 Char"/>
    <w:link w:val="Heading1"/>
    <w:qFormat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qFormat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qFormat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qFormat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D00A5"/>
    <w:pPr>
      <w:ind w:left="2269"/>
    </w:pPr>
  </w:style>
  <w:style w:type="character" w:customStyle="1" w:styleId="B7Char">
    <w:name w:val="B7 Char"/>
    <w:basedOn w:val="B6Char"/>
    <w:link w:val="B7"/>
    <w:qFormat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qFormat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qFormat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qFormat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8D3FA4"/>
    <w:rPr>
      <w:rFonts w:eastAsia="SimSun"/>
      <w:lang w:val="en-GB" w:eastAsia="en-US" w:bidi="ar-SA"/>
    </w:rPr>
  </w:style>
  <w:style w:type="character" w:customStyle="1" w:styleId="EmailDiscussionChar">
    <w:name w:val="EmailDiscussion Char"/>
    <w:link w:val="EmailDiscussion"/>
    <w:locked/>
    <w:rsid w:val="00813E6A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813E6A"/>
    <w:pPr>
      <w:tabs>
        <w:tab w:val="left" w:pos="1622"/>
      </w:tabs>
      <w:overflowPunct/>
      <w:autoSpaceDE/>
      <w:autoSpaceDN/>
      <w:adjustRightInd/>
      <w:spacing w:after="0" w:line="256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813E6A"/>
    <w:pPr>
      <w:numPr>
        <w:numId w:val="13"/>
      </w:numPr>
      <w:overflowPunct/>
      <w:autoSpaceDE/>
      <w:autoSpaceDN/>
      <w:adjustRightInd/>
      <w:spacing w:before="60" w:after="0" w:line="256" w:lineRule="auto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rsid w:val="00262B9D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262B9D"/>
    <w:rPr>
      <w:rFonts w:ascii="Arial" w:eastAsia="MS Mincho" w:hAnsi="Arial"/>
      <w:b/>
      <w:szCs w:val="24"/>
      <w:lang w:val="x-none" w:eastAsia="x-none"/>
    </w:rPr>
  </w:style>
  <w:style w:type="character" w:customStyle="1" w:styleId="TALChar">
    <w:name w:val="TAL Char"/>
    <w:qFormat/>
    <w:rsid w:val="00D05E52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D05E52"/>
    <w:rPr>
      <w:rFonts w:ascii="Arial" w:hAnsi="Arial"/>
      <w:sz w:val="18"/>
      <w:lang w:val="x-none" w:eastAsia="x-none"/>
    </w:rPr>
  </w:style>
  <w:style w:type="paragraph" w:styleId="Revision">
    <w:name w:val="Revision"/>
    <w:hidden/>
    <w:uiPriority w:val="99"/>
    <w:qFormat/>
    <w:rsid w:val="00C237C9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qFormat/>
    <w:rsid w:val="00C527B6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customStyle="1" w:styleId="1">
    <w:name w:val="修订1"/>
    <w:hidden/>
    <w:uiPriority w:val="99"/>
    <w:semiHidden/>
    <w:qFormat/>
    <w:rsid w:val="00C527B6"/>
    <w:rPr>
      <w:rFonts w:ascii="Times New Roman" w:eastAsia="Batang" w:hAnsi="Times New Roman"/>
      <w:lang w:eastAsia="en-US"/>
    </w:rPr>
  </w:style>
  <w:style w:type="paragraph" w:customStyle="1" w:styleId="Revision1">
    <w:name w:val="Revision1"/>
    <w:hidden/>
    <w:uiPriority w:val="99"/>
    <w:semiHidden/>
    <w:qFormat/>
    <w:rsid w:val="00C527B6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B9">
    <w:name w:val="B9"/>
    <w:basedOn w:val="B8"/>
    <w:qFormat/>
    <w:rsid w:val="00C527B6"/>
    <w:pPr>
      <w:spacing w:after="180"/>
      <w:ind w:left="2836"/>
      <w:jc w:val="left"/>
    </w:pPr>
    <w:rPr>
      <w:lang w:val="en-US"/>
    </w:rPr>
  </w:style>
  <w:style w:type="paragraph" w:customStyle="1" w:styleId="B10">
    <w:name w:val="B10"/>
    <w:basedOn w:val="B5"/>
    <w:link w:val="B10Char"/>
    <w:qFormat/>
    <w:rsid w:val="00C527B6"/>
    <w:pPr>
      <w:spacing w:after="180"/>
      <w:ind w:left="3119"/>
      <w:jc w:val="left"/>
    </w:pPr>
  </w:style>
  <w:style w:type="character" w:customStyle="1" w:styleId="B10Char">
    <w:name w:val="B10 Char"/>
    <w:basedOn w:val="B5Char"/>
    <w:link w:val="B10"/>
    <w:qFormat/>
    <w:rsid w:val="00C527B6"/>
    <w:rPr>
      <w:rFonts w:ascii="Times New Roman" w:hAnsi="Times New Roman"/>
      <w:lang w:eastAsia="ja-JP"/>
    </w:rPr>
  </w:style>
  <w:style w:type="character" w:customStyle="1" w:styleId="EXChar">
    <w:name w:val="EX Char"/>
    <w:link w:val="EX"/>
    <w:qFormat/>
    <w:locked/>
    <w:rsid w:val="00C527B6"/>
    <w:rPr>
      <w:rFonts w:ascii="Times New Roman" w:hAnsi="Times New Roman"/>
      <w:lang w:eastAsia="ja-JP"/>
    </w:rPr>
  </w:style>
  <w:style w:type="character" w:customStyle="1" w:styleId="B3Char">
    <w:name w:val="B3 Char"/>
    <w:qFormat/>
    <w:rsid w:val="00C527B6"/>
    <w:rPr>
      <w:rFonts w:ascii="Times New Roman" w:hAnsi="Times New Roman"/>
      <w:lang w:val="en-GB" w:eastAsia="en-US"/>
    </w:rPr>
  </w:style>
  <w:style w:type="table" w:customStyle="1" w:styleId="10">
    <w:name w:val="网格型1"/>
    <w:basedOn w:val="TableNormal"/>
    <w:qFormat/>
    <w:rsid w:val="00C527B6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C527B6"/>
  </w:style>
  <w:style w:type="character" w:customStyle="1" w:styleId="CharChar3">
    <w:name w:val="Char Char3"/>
    <w:rsid w:val="00C527B6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527B6"/>
  </w:style>
  <w:style w:type="paragraph" w:customStyle="1" w:styleId="a">
    <w:name w:val="a"/>
    <w:basedOn w:val="CRCoverPage"/>
    <w:rsid w:val="00E44BED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 w:eastAsia="en-US"/>
    </w:rPr>
  </w:style>
  <w:style w:type="paragraph" w:customStyle="1" w:styleId="Discussion">
    <w:name w:val="Discussion"/>
    <w:basedOn w:val="Normal"/>
    <w:rsid w:val="00B50D73"/>
    <w:pPr>
      <w:overflowPunct/>
      <w:autoSpaceDE/>
      <w:autoSpaceDN/>
      <w:adjustRightInd/>
      <w:textAlignment w:val="auto"/>
    </w:pPr>
    <w:rPr>
      <w:rFonts w:ascii="Arial" w:hAnsi="Arial" w:cs="Arial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8711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8711E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8711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18711E"/>
    <w:rPr>
      <w:rFonts w:ascii="Arial" w:hAnsi="Arial"/>
      <w:spacing w:val="2"/>
      <w:lang w:val="en-US" w:eastAsia="en-US"/>
    </w:rPr>
  </w:style>
  <w:style w:type="character" w:customStyle="1" w:styleId="ListParagraphChar1">
    <w:name w:val="List Paragraph Char1"/>
    <w:uiPriority w:val="34"/>
    <w:qFormat/>
    <w:locked/>
    <w:rsid w:val="002B0171"/>
    <w:rPr>
      <w:rFonts w:ascii="Times New Roman" w:eastAsia="SimSun" w:hAnsi="Times New Roman"/>
      <w:lang w:val="en-GB" w:eastAsia="en-US"/>
    </w:rPr>
  </w:style>
  <w:style w:type="character" w:customStyle="1" w:styleId="B1Zchn">
    <w:name w:val="B1 Zchn"/>
    <w:qFormat/>
    <w:locked/>
    <w:rsid w:val="0081782A"/>
    <w:rPr>
      <w:rFonts w:eastAsia="Times New Roman"/>
    </w:rPr>
  </w:style>
  <w:style w:type="paragraph" w:customStyle="1" w:styleId="gmail-b1">
    <w:name w:val="gmail-b1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gmail-b2">
    <w:name w:val="gmail-b2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gmail-b3">
    <w:name w:val="gmail-b3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gmail-no">
    <w:name w:val="gmail-no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3733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83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9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9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05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0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7625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225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20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8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16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0991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5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9877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21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46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41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4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39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cajer\Desktop\CHO%20activity\RAN%23112e\R2-20xxxxx%20CPC%20and%20CP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20" ma:contentTypeDescription="Skapa ett nytt dokument." ma:contentTypeScope="" ma:versionID="57884faac33aa3e6caab8b16f504253a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561f39b67cbc39bdd4cd4cd806e0dd17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Bildmarkeringar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DE7AC99A-EF86-4906-A496-21C8806FB4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82E82B-8677-456E-9034-26B39FF53B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C:\Users\eicajer\Desktop\CHO activity\RAN#112e\R2-20xxxxx CPC and CPA.dotx</Template>
  <TotalTime>30</TotalTime>
  <Pages>4</Pages>
  <Words>890</Words>
  <Characters>5077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5956</CharactersWithSpaces>
  <SharedDoc>false</SharedDoc>
  <HLinks>
    <vt:vector size="192" baseType="variant">
      <vt:variant>
        <vt:i4>1376314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_Toc54279041</vt:lpwstr>
      </vt:variant>
      <vt:variant>
        <vt:i4>1310778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_Toc54279040</vt:lpwstr>
      </vt:variant>
      <vt:variant>
        <vt:i4>1900605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_Toc54279039</vt:lpwstr>
      </vt:variant>
      <vt:variant>
        <vt:i4>1835069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_Toc54279038</vt:lpwstr>
      </vt:variant>
      <vt:variant>
        <vt:i4>1245245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_Toc54279037</vt:lpwstr>
      </vt:variant>
      <vt:variant>
        <vt:i4>1179709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_Toc54279036</vt:lpwstr>
      </vt:variant>
      <vt:variant>
        <vt:i4>1114173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_Toc54279035</vt:lpwstr>
      </vt:variant>
      <vt:variant>
        <vt:i4>1048637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_Toc54279034</vt:lpwstr>
      </vt:variant>
      <vt:variant>
        <vt:i4>1507389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_Toc54279033</vt:lpwstr>
      </vt:variant>
      <vt:variant>
        <vt:i4>1441853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_Toc54279032</vt:lpwstr>
      </vt:variant>
      <vt:variant>
        <vt:i4>1376317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_Toc54279031</vt:lpwstr>
      </vt:variant>
      <vt:variant>
        <vt:i4>1310781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_Toc54279030</vt:lpwstr>
      </vt:variant>
      <vt:variant>
        <vt:i4>1900604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_Toc54279029</vt:lpwstr>
      </vt:variant>
      <vt:variant>
        <vt:i4>1835068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_Toc54279028</vt:lpwstr>
      </vt:variant>
      <vt:variant>
        <vt:i4>1245244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_Toc54279027</vt:lpwstr>
      </vt:variant>
      <vt:variant>
        <vt:i4>1179708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_Toc54279026</vt:lpwstr>
      </vt:variant>
      <vt:variant>
        <vt:i4>1114172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_Toc54279025</vt:lpwstr>
      </vt:variant>
      <vt:variant>
        <vt:i4>1048636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_Toc54279024</vt:lpwstr>
      </vt:variant>
      <vt:variant>
        <vt:i4>1507388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_Toc54279023</vt:lpwstr>
      </vt:variant>
      <vt:variant>
        <vt:i4>1441852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_Toc54279022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_Toc54279021</vt:lpwstr>
      </vt:variant>
      <vt:variant>
        <vt:i4>1310780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_Toc54279020</vt:lpwstr>
      </vt:variant>
      <vt:variant>
        <vt:i4>1900607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_Toc54279019</vt:lpwstr>
      </vt:variant>
      <vt:variant>
        <vt:i4>1835071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_Toc54279018</vt:lpwstr>
      </vt:variant>
      <vt:variant>
        <vt:i4>1245247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_Toc54279017</vt:lpwstr>
      </vt:variant>
      <vt:variant>
        <vt:i4>1179711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_Toc54279016</vt:lpwstr>
      </vt:variant>
      <vt:variant>
        <vt:i4>1114175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_Toc54279015</vt:lpwstr>
      </vt:variant>
      <vt:variant>
        <vt:i4>1048639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_Toc54279014</vt:lpwstr>
      </vt:variant>
      <vt:variant>
        <vt:i4>1507391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_Toc54279013</vt:lpwstr>
      </vt:variant>
      <vt:variant>
        <vt:i4>1441855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_Toc54279012</vt:lpwstr>
      </vt:variant>
      <vt:variant>
        <vt:i4>7733300</vt:i4>
      </vt:variant>
      <vt:variant>
        <vt:i4>9</vt:i4>
      </vt:variant>
      <vt:variant>
        <vt:i4>0</vt:i4>
      </vt:variant>
      <vt:variant>
        <vt:i4>5</vt:i4>
      </vt:variant>
      <vt:variant>
        <vt:lpwstr>C:\Users\terhentt\Documents\Tdocs\RAN2\RAN2_112-e\R2-2010734.zip</vt:lpwstr>
      </vt:variant>
      <vt:variant>
        <vt:lpwstr/>
      </vt:variant>
      <vt:variant>
        <vt:i4>7798840</vt:i4>
      </vt:variant>
      <vt:variant>
        <vt:i4>0</vt:i4>
      </vt:variant>
      <vt:variant>
        <vt:i4>0</vt:i4>
      </vt:variant>
      <vt:variant>
        <vt:i4>5</vt:i4>
      </vt:variant>
      <vt:variant>
        <vt:lpwstr>C:\Users\terhentt\Documents\Tdocs\RAN2\RAN2_112-e\R2-2009360.zip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Icaro</dc:creator>
  <cp:keywords>3GPP; Ericsson; TDoc</cp:keywords>
  <dc:description/>
  <cp:lastModifiedBy>Ericsson</cp:lastModifiedBy>
  <cp:revision>54</cp:revision>
  <cp:lastPrinted>2020-10-23T01:47:00Z</cp:lastPrinted>
  <dcterms:created xsi:type="dcterms:W3CDTF">2022-09-19T18:05:00Z</dcterms:created>
  <dcterms:modified xsi:type="dcterms:W3CDTF">2022-11-03T22:27:00Z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