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67E124" w14:textId="3CA576B7" w:rsidR="0090442B" w:rsidRDefault="0090442B" w:rsidP="0090442B">
      <w:pPr>
        <w:pStyle w:val="Header"/>
        <w:tabs>
          <w:tab w:val="right" w:pos="9923"/>
        </w:tabs>
        <w:ind w:right="-7"/>
        <w:rPr>
          <w:rFonts w:cs="Arial"/>
          <w:bCs/>
          <w:i/>
          <w:sz w:val="32"/>
          <w:lang w:eastAsia="ja-JP"/>
        </w:rPr>
      </w:pPr>
      <w:r>
        <w:rPr>
          <w:rFonts w:cs="Arial"/>
          <w:bCs/>
          <w:sz w:val="24"/>
        </w:rPr>
        <w:t>3GPP T</w:t>
      </w:r>
      <w:bookmarkStart w:id="0" w:name="_Ref452454252"/>
      <w:bookmarkEnd w:id="0"/>
      <w:r>
        <w:rPr>
          <w:rFonts w:cs="Arial"/>
          <w:bCs/>
          <w:sz w:val="24"/>
        </w:rPr>
        <w:t>SG-</w:t>
      </w:r>
      <w:r>
        <w:rPr>
          <w:rFonts w:cs="Arial"/>
          <w:bCs/>
          <w:sz w:val="24"/>
          <w:szCs w:val="24"/>
        </w:rPr>
        <w:t xml:space="preserve">RAN </w:t>
      </w:r>
      <w:r>
        <w:rPr>
          <w:rFonts w:cs="Arial"/>
          <w:sz w:val="24"/>
          <w:szCs w:val="24"/>
        </w:rPr>
        <w:t>WG3 Meeting #110</w:t>
      </w:r>
      <w:r>
        <w:rPr>
          <w:rFonts w:cs="Arial"/>
          <w:bCs/>
          <w:sz w:val="24"/>
        </w:rPr>
        <w:tab/>
      </w:r>
      <w:r>
        <w:rPr>
          <w:rFonts w:cs="Arial"/>
          <w:bCs/>
          <w:sz w:val="24"/>
          <w:lang w:eastAsia="ja-JP"/>
        </w:rPr>
        <w:t>R3-20</w:t>
      </w:r>
      <w:r w:rsidR="00D37586">
        <w:rPr>
          <w:rFonts w:cs="Arial"/>
          <w:bCs/>
          <w:sz w:val="24"/>
          <w:lang w:eastAsia="ja-JP"/>
        </w:rPr>
        <w:t>6504</w:t>
      </w:r>
    </w:p>
    <w:p w14:paraId="52350A3A" w14:textId="77777777" w:rsidR="0090442B" w:rsidRDefault="0090442B" w:rsidP="0090442B">
      <w:pPr>
        <w:pStyle w:val="CRCoverPage"/>
        <w:outlineLvl w:val="0"/>
        <w:rPr>
          <w:b/>
          <w:noProof/>
          <w:sz w:val="24"/>
        </w:rPr>
      </w:pPr>
      <w:r>
        <w:rPr>
          <w:b/>
          <w:noProof/>
          <w:sz w:val="24"/>
        </w:rPr>
        <w:t>Online, 2</w:t>
      </w:r>
      <w:r w:rsidRPr="00F14B26">
        <w:rPr>
          <w:b/>
          <w:noProof/>
          <w:sz w:val="24"/>
          <w:vertAlign w:val="superscript"/>
        </w:rPr>
        <w:t>nd</w:t>
      </w:r>
      <w:r>
        <w:rPr>
          <w:b/>
          <w:noProof/>
          <w:sz w:val="24"/>
        </w:rPr>
        <w:t xml:space="preserve"> - 12</w:t>
      </w:r>
      <w:r w:rsidRPr="00F14B26">
        <w:rPr>
          <w:b/>
          <w:noProof/>
          <w:sz w:val="24"/>
          <w:vertAlign w:val="superscript"/>
        </w:rPr>
        <w:t>th</w:t>
      </w:r>
      <w:r>
        <w:rPr>
          <w:b/>
          <w:noProof/>
          <w:sz w:val="24"/>
        </w:rPr>
        <w:t xml:space="preserve"> November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615B4" w14:paraId="2CD63040" w14:textId="77777777">
        <w:tc>
          <w:tcPr>
            <w:tcW w:w="9641" w:type="dxa"/>
            <w:gridSpan w:val="9"/>
            <w:tcBorders>
              <w:top w:val="single" w:sz="4" w:space="0" w:color="auto"/>
              <w:left w:val="single" w:sz="4" w:space="0" w:color="auto"/>
              <w:right w:val="single" w:sz="4" w:space="0" w:color="auto"/>
            </w:tcBorders>
          </w:tcPr>
          <w:p w14:paraId="63902B33" w14:textId="32C404E6" w:rsidR="008615B4" w:rsidRDefault="00191EFC">
            <w:pPr>
              <w:pStyle w:val="CRCoverPage"/>
              <w:spacing w:after="0"/>
              <w:jc w:val="right"/>
              <w:rPr>
                <w:i/>
              </w:rPr>
            </w:pPr>
            <w:r>
              <w:rPr>
                <w:i/>
                <w:sz w:val="14"/>
              </w:rPr>
              <w:t>CR-Form-v12</w:t>
            </w:r>
            <w:r w:rsidR="00FE59A9">
              <w:rPr>
                <w:i/>
                <w:sz w:val="14"/>
              </w:rPr>
              <w:t>.</w:t>
            </w:r>
            <w:r w:rsidR="004648DB">
              <w:rPr>
                <w:i/>
                <w:sz w:val="14"/>
              </w:rPr>
              <w:t>1</w:t>
            </w:r>
          </w:p>
        </w:tc>
      </w:tr>
      <w:tr w:rsidR="008615B4" w14:paraId="6A123E20" w14:textId="77777777">
        <w:tc>
          <w:tcPr>
            <w:tcW w:w="9641" w:type="dxa"/>
            <w:gridSpan w:val="9"/>
            <w:tcBorders>
              <w:left w:val="single" w:sz="4" w:space="0" w:color="auto"/>
              <w:right w:val="single" w:sz="4" w:space="0" w:color="auto"/>
            </w:tcBorders>
          </w:tcPr>
          <w:p w14:paraId="3005D03B" w14:textId="77777777" w:rsidR="008615B4" w:rsidRDefault="00191EFC">
            <w:pPr>
              <w:pStyle w:val="CRCoverPage"/>
              <w:spacing w:after="0"/>
              <w:jc w:val="center"/>
            </w:pPr>
            <w:r>
              <w:rPr>
                <w:b/>
                <w:sz w:val="32"/>
              </w:rPr>
              <w:t>CHANGE REQUEST</w:t>
            </w:r>
          </w:p>
        </w:tc>
      </w:tr>
      <w:tr w:rsidR="008615B4" w14:paraId="12071B6E" w14:textId="77777777">
        <w:tc>
          <w:tcPr>
            <w:tcW w:w="9641" w:type="dxa"/>
            <w:gridSpan w:val="9"/>
            <w:tcBorders>
              <w:left w:val="single" w:sz="4" w:space="0" w:color="auto"/>
              <w:right w:val="single" w:sz="4" w:space="0" w:color="auto"/>
            </w:tcBorders>
          </w:tcPr>
          <w:p w14:paraId="58E63188" w14:textId="77777777" w:rsidR="008615B4" w:rsidRDefault="008615B4">
            <w:pPr>
              <w:pStyle w:val="CRCoverPage"/>
              <w:spacing w:after="0"/>
              <w:rPr>
                <w:sz w:val="8"/>
                <w:szCs w:val="8"/>
              </w:rPr>
            </w:pPr>
          </w:p>
        </w:tc>
      </w:tr>
      <w:tr w:rsidR="008615B4" w14:paraId="101A7B40" w14:textId="77777777">
        <w:tc>
          <w:tcPr>
            <w:tcW w:w="142" w:type="dxa"/>
            <w:tcBorders>
              <w:left w:val="single" w:sz="4" w:space="0" w:color="auto"/>
            </w:tcBorders>
          </w:tcPr>
          <w:p w14:paraId="35B40974" w14:textId="77777777" w:rsidR="008615B4" w:rsidRDefault="008615B4">
            <w:pPr>
              <w:pStyle w:val="CRCoverPage"/>
              <w:spacing w:after="0"/>
              <w:jc w:val="right"/>
            </w:pPr>
          </w:p>
        </w:tc>
        <w:tc>
          <w:tcPr>
            <w:tcW w:w="1559" w:type="dxa"/>
            <w:shd w:val="pct30" w:color="FFFF00" w:fill="auto"/>
          </w:tcPr>
          <w:p w14:paraId="56DB6D59" w14:textId="77777777" w:rsidR="008615B4" w:rsidRDefault="00191EFC">
            <w:pPr>
              <w:pStyle w:val="CRCoverPage"/>
              <w:spacing w:after="0"/>
              <w:ind w:right="548"/>
              <w:rPr>
                <w:b/>
                <w:sz w:val="28"/>
              </w:rPr>
            </w:pPr>
            <w:r>
              <w:rPr>
                <w:b/>
                <w:sz w:val="28"/>
              </w:rPr>
              <w:t>38.300</w:t>
            </w:r>
          </w:p>
        </w:tc>
        <w:tc>
          <w:tcPr>
            <w:tcW w:w="709" w:type="dxa"/>
          </w:tcPr>
          <w:p w14:paraId="3AFED0BD" w14:textId="77777777" w:rsidR="008615B4" w:rsidRDefault="00191EFC">
            <w:pPr>
              <w:pStyle w:val="CRCoverPage"/>
              <w:spacing w:after="0"/>
              <w:jc w:val="center"/>
            </w:pPr>
            <w:r>
              <w:rPr>
                <w:b/>
                <w:sz w:val="28"/>
              </w:rPr>
              <w:t>CR</w:t>
            </w:r>
          </w:p>
        </w:tc>
        <w:tc>
          <w:tcPr>
            <w:tcW w:w="1276" w:type="dxa"/>
            <w:shd w:val="pct30" w:color="FFFF00" w:fill="auto"/>
          </w:tcPr>
          <w:p w14:paraId="5C9AC198" w14:textId="77777777" w:rsidR="008615B4" w:rsidRDefault="008615B4">
            <w:pPr>
              <w:pStyle w:val="CRCoverPage"/>
              <w:spacing w:after="0"/>
              <w:rPr>
                <w:lang w:eastAsia="zh-CN"/>
              </w:rPr>
            </w:pPr>
          </w:p>
        </w:tc>
        <w:tc>
          <w:tcPr>
            <w:tcW w:w="709" w:type="dxa"/>
          </w:tcPr>
          <w:p w14:paraId="3801C361" w14:textId="77777777" w:rsidR="008615B4" w:rsidRDefault="00191EFC">
            <w:pPr>
              <w:pStyle w:val="CRCoverPage"/>
              <w:tabs>
                <w:tab w:val="right" w:pos="625"/>
              </w:tabs>
              <w:spacing w:after="0"/>
              <w:jc w:val="center"/>
            </w:pPr>
            <w:r>
              <w:rPr>
                <w:b/>
                <w:bCs/>
                <w:sz w:val="28"/>
              </w:rPr>
              <w:t>rev</w:t>
            </w:r>
          </w:p>
        </w:tc>
        <w:tc>
          <w:tcPr>
            <w:tcW w:w="992" w:type="dxa"/>
            <w:shd w:val="pct30" w:color="FFFF00" w:fill="auto"/>
          </w:tcPr>
          <w:p w14:paraId="36B12DF1" w14:textId="77777777" w:rsidR="008615B4" w:rsidRDefault="008615B4">
            <w:pPr>
              <w:pStyle w:val="CRCoverPage"/>
              <w:spacing w:after="0"/>
              <w:rPr>
                <w:b/>
              </w:rPr>
            </w:pPr>
          </w:p>
        </w:tc>
        <w:tc>
          <w:tcPr>
            <w:tcW w:w="2410" w:type="dxa"/>
          </w:tcPr>
          <w:p w14:paraId="463C37E3" w14:textId="77777777" w:rsidR="008615B4" w:rsidRDefault="00191EFC">
            <w:pPr>
              <w:pStyle w:val="CRCoverPage"/>
              <w:tabs>
                <w:tab w:val="right" w:pos="1825"/>
              </w:tabs>
              <w:spacing w:after="0"/>
              <w:jc w:val="center"/>
            </w:pPr>
            <w:r>
              <w:rPr>
                <w:b/>
                <w:sz w:val="28"/>
                <w:szCs w:val="28"/>
              </w:rPr>
              <w:t>Current version:</w:t>
            </w:r>
          </w:p>
        </w:tc>
        <w:tc>
          <w:tcPr>
            <w:tcW w:w="1701" w:type="dxa"/>
            <w:shd w:val="pct30" w:color="FFFF00" w:fill="auto"/>
          </w:tcPr>
          <w:p w14:paraId="0F38E84B" w14:textId="0DFE67AE" w:rsidR="008615B4" w:rsidRDefault="00C8713B" w:rsidP="00E334DF">
            <w:pPr>
              <w:pStyle w:val="CRCoverPage"/>
              <w:spacing w:after="0"/>
              <w:jc w:val="center"/>
              <w:rPr>
                <w:sz w:val="28"/>
              </w:rPr>
            </w:pPr>
            <w:r>
              <w:rPr>
                <w:b/>
                <w:sz w:val="28"/>
              </w:rPr>
              <w:t>1</w:t>
            </w:r>
            <w:r>
              <w:rPr>
                <w:rFonts w:hint="eastAsia"/>
                <w:b/>
                <w:sz w:val="28"/>
                <w:lang w:eastAsia="zh-CN"/>
              </w:rPr>
              <w:t>6</w:t>
            </w:r>
            <w:r w:rsidR="00191EFC">
              <w:rPr>
                <w:b/>
                <w:sz w:val="28"/>
              </w:rPr>
              <w:t>.</w:t>
            </w:r>
            <w:r w:rsidR="009E5B7D">
              <w:rPr>
                <w:b/>
                <w:sz w:val="28"/>
                <w:lang w:eastAsia="zh-CN"/>
              </w:rPr>
              <w:t>3</w:t>
            </w:r>
            <w:r w:rsidR="00191EFC">
              <w:rPr>
                <w:b/>
                <w:sz w:val="28"/>
              </w:rPr>
              <w:t>.0</w:t>
            </w:r>
          </w:p>
        </w:tc>
        <w:tc>
          <w:tcPr>
            <w:tcW w:w="143" w:type="dxa"/>
            <w:tcBorders>
              <w:right w:val="single" w:sz="4" w:space="0" w:color="auto"/>
            </w:tcBorders>
          </w:tcPr>
          <w:p w14:paraId="15343D25" w14:textId="77777777" w:rsidR="008615B4" w:rsidRDefault="008615B4">
            <w:pPr>
              <w:pStyle w:val="CRCoverPage"/>
              <w:spacing w:after="0"/>
            </w:pPr>
          </w:p>
        </w:tc>
      </w:tr>
      <w:tr w:rsidR="008615B4" w14:paraId="3B945B2D" w14:textId="77777777">
        <w:tc>
          <w:tcPr>
            <w:tcW w:w="9641" w:type="dxa"/>
            <w:gridSpan w:val="9"/>
            <w:tcBorders>
              <w:left w:val="single" w:sz="4" w:space="0" w:color="auto"/>
              <w:right w:val="single" w:sz="4" w:space="0" w:color="auto"/>
            </w:tcBorders>
          </w:tcPr>
          <w:p w14:paraId="62F712AD" w14:textId="77777777" w:rsidR="008615B4" w:rsidRDefault="008615B4">
            <w:pPr>
              <w:pStyle w:val="CRCoverPage"/>
              <w:spacing w:after="0"/>
            </w:pPr>
          </w:p>
        </w:tc>
      </w:tr>
      <w:tr w:rsidR="008615B4" w14:paraId="0EABBFC2" w14:textId="77777777">
        <w:tc>
          <w:tcPr>
            <w:tcW w:w="9641" w:type="dxa"/>
            <w:gridSpan w:val="9"/>
            <w:tcBorders>
              <w:top w:val="single" w:sz="4" w:space="0" w:color="auto"/>
            </w:tcBorders>
          </w:tcPr>
          <w:p w14:paraId="457AAF81" w14:textId="77777777" w:rsidR="008615B4" w:rsidRDefault="00191EFC">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8615B4" w14:paraId="7ED6C60B" w14:textId="77777777">
        <w:tc>
          <w:tcPr>
            <w:tcW w:w="9641" w:type="dxa"/>
            <w:gridSpan w:val="9"/>
          </w:tcPr>
          <w:p w14:paraId="6DE82B6C" w14:textId="77777777" w:rsidR="008615B4" w:rsidRDefault="008615B4">
            <w:pPr>
              <w:pStyle w:val="CRCoverPage"/>
              <w:spacing w:after="0"/>
              <w:rPr>
                <w:sz w:val="8"/>
                <w:szCs w:val="8"/>
              </w:rPr>
            </w:pPr>
          </w:p>
        </w:tc>
      </w:tr>
    </w:tbl>
    <w:p w14:paraId="10787EEC" w14:textId="77777777" w:rsidR="008615B4" w:rsidRDefault="008615B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615B4" w14:paraId="4316A513" w14:textId="77777777">
        <w:tc>
          <w:tcPr>
            <w:tcW w:w="2835" w:type="dxa"/>
          </w:tcPr>
          <w:p w14:paraId="79A9DF00" w14:textId="77777777" w:rsidR="008615B4" w:rsidRDefault="00191EFC">
            <w:pPr>
              <w:pStyle w:val="CRCoverPage"/>
              <w:tabs>
                <w:tab w:val="right" w:pos="2751"/>
              </w:tabs>
              <w:spacing w:after="0"/>
              <w:rPr>
                <w:b/>
                <w:i/>
              </w:rPr>
            </w:pPr>
            <w:r>
              <w:rPr>
                <w:b/>
                <w:i/>
              </w:rPr>
              <w:t>Proposed change affects:</w:t>
            </w:r>
          </w:p>
        </w:tc>
        <w:tc>
          <w:tcPr>
            <w:tcW w:w="1418" w:type="dxa"/>
          </w:tcPr>
          <w:p w14:paraId="04DCF6D8" w14:textId="77777777" w:rsidR="008615B4" w:rsidRDefault="00191EF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F6690D" w14:textId="77777777" w:rsidR="008615B4" w:rsidRDefault="008615B4">
            <w:pPr>
              <w:pStyle w:val="CRCoverPage"/>
              <w:spacing w:after="0"/>
              <w:jc w:val="center"/>
              <w:rPr>
                <w:b/>
                <w:caps/>
              </w:rPr>
            </w:pPr>
          </w:p>
        </w:tc>
        <w:tc>
          <w:tcPr>
            <w:tcW w:w="709" w:type="dxa"/>
            <w:tcBorders>
              <w:left w:val="single" w:sz="4" w:space="0" w:color="auto"/>
            </w:tcBorders>
          </w:tcPr>
          <w:p w14:paraId="2728F47C" w14:textId="77777777" w:rsidR="008615B4" w:rsidRDefault="00191EF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380DF0" w14:textId="77777777" w:rsidR="008615B4" w:rsidRDefault="008615B4">
            <w:pPr>
              <w:pStyle w:val="CRCoverPage"/>
              <w:spacing w:after="0"/>
              <w:jc w:val="center"/>
              <w:rPr>
                <w:b/>
                <w:caps/>
              </w:rPr>
            </w:pPr>
          </w:p>
        </w:tc>
        <w:tc>
          <w:tcPr>
            <w:tcW w:w="2126" w:type="dxa"/>
          </w:tcPr>
          <w:p w14:paraId="267BA8AD" w14:textId="77777777" w:rsidR="008615B4" w:rsidRDefault="00191EF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02AB51" w14:textId="77777777" w:rsidR="008615B4" w:rsidRDefault="00191EFC">
            <w:pPr>
              <w:pStyle w:val="CRCoverPage"/>
              <w:spacing w:after="0"/>
              <w:jc w:val="center"/>
              <w:rPr>
                <w:b/>
                <w:caps/>
              </w:rPr>
            </w:pPr>
            <w:r>
              <w:rPr>
                <w:b/>
                <w:caps/>
              </w:rPr>
              <w:t>x</w:t>
            </w:r>
          </w:p>
        </w:tc>
        <w:tc>
          <w:tcPr>
            <w:tcW w:w="1418" w:type="dxa"/>
            <w:tcBorders>
              <w:left w:val="nil"/>
            </w:tcBorders>
          </w:tcPr>
          <w:p w14:paraId="0E7344A8" w14:textId="77777777" w:rsidR="008615B4" w:rsidRDefault="00191EF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1D88D1" w14:textId="77777777" w:rsidR="008615B4" w:rsidRDefault="008615B4">
            <w:pPr>
              <w:pStyle w:val="CRCoverPage"/>
              <w:spacing w:after="0"/>
              <w:jc w:val="center"/>
              <w:rPr>
                <w:b/>
                <w:bCs/>
                <w:caps/>
              </w:rPr>
            </w:pPr>
          </w:p>
        </w:tc>
      </w:tr>
    </w:tbl>
    <w:p w14:paraId="56C79A26" w14:textId="77777777" w:rsidR="008615B4" w:rsidRDefault="008615B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615B4" w14:paraId="1A04710D" w14:textId="77777777">
        <w:tc>
          <w:tcPr>
            <w:tcW w:w="9640" w:type="dxa"/>
            <w:gridSpan w:val="11"/>
          </w:tcPr>
          <w:p w14:paraId="42719240" w14:textId="77777777" w:rsidR="008615B4" w:rsidRDefault="008615B4">
            <w:pPr>
              <w:pStyle w:val="CRCoverPage"/>
              <w:spacing w:after="0"/>
              <w:rPr>
                <w:sz w:val="8"/>
                <w:szCs w:val="8"/>
              </w:rPr>
            </w:pPr>
          </w:p>
        </w:tc>
      </w:tr>
      <w:tr w:rsidR="008615B4" w14:paraId="26709FE1" w14:textId="77777777">
        <w:tc>
          <w:tcPr>
            <w:tcW w:w="1843" w:type="dxa"/>
            <w:tcBorders>
              <w:top w:val="single" w:sz="4" w:space="0" w:color="auto"/>
              <w:left w:val="single" w:sz="4" w:space="0" w:color="auto"/>
            </w:tcBorders>
          </w:tcPr>
          <w:p w14:paraId="3771C45C" w14:textId="77777777" w:rsidR="008615B4" w:rsidRDefault="00191EF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286BF96" w14:textId="7969AD82" w:rsidR="008615B4" w:rsidRDefault="00782F3F">
            <w:pPr>
              <w:pStyle w:val="CRCoverPage"/>
              <w:spacing w:after="0"/>
              <w:ind w:left="100"/>
              <w:rPr>
                <w:lang w:eastAsia="zh-CN"/>
              </w:rPr>
            </w:pPr>
            <w:r>
              <w:rPr>
                <w:lang w:eastAsia="zh-CN"/>
              </w:rPr>
              <w:t>Corrections on AQP for notification control</w:t>
            </w:r>
          </w:p>
        </w:tc>
      </w:tr>
      <w:tr w:rsidR="008615B4" w14:paraId="345C28CC" w14:textId="77777777">
        <w:tc>
          <w:tcPr>
            <w:tcW w:w="1843" w:type="dxa"/>
            <w:tcBorders>
              <w:left w:val="single" w:sz="4" w:space="0" w:color="auto"/>
            </w:tcBorders>
          </w:tcPr>
          <w:p w14:paraId="49B25208" w14:textId="77777777" w:rsidR="008615B4" w:rsidRDefault="008615B4">
            <w:pPr>
              <w:pStyle w:val="CRCoverPage"/>
              <w:spacing w:after="0"/>
              <w:rPr>
                <w:b/>
                <w:i/>
                <w:sz w:val="8"/>
                <w:szCs w:val="8"/>
              </w:rPr>
            </w:pPr>
          </w:p>
        </w:tc>
        <w:tc>
          <w:tcPr>
            <w:tcW w:w="7797" w:type="dxa"/>
            <w:gridSpan w:val="10"/>
            <w:tcBorders>
              <w:right w:val="single" w:sz="4" w:space="0" w:color="auto"/>
            </w:tcBorders>
          </w:tcPr>
          <w:p w14:paraId="5901C7D5" w14:textId="77777777" w:rsidR="008615B4" w:rsidRDefault="008615B4">
            <w:pPr>
              <w:pStyle w:val="CRCoverPage"/>
              <w:spacing w:after="0"/>
              <w:rPr>
                <w:sz w:val="8"/>
                <w:szCs w:val="8"/>
              </w:rPr>
            </w:pPr>
          </w:p>
        </w:tc>
      </w:tr>
      <w:tr w:rsidR="008615B4" w14:paraId="00940F35" w14:textId="77777777">
        <w:tc>
          <w:tcPr>
            <w:tcW w:w="1843" w:type="dxa"/>
            <w:tcBorders>
              <w:left w:val="single" w:sz="4" w:space="0" w:color="auto"/>
            </w:tcBorders>
          </w:tcPr>
          <w:p w14:paraId="4E95DB99" w14:textId="77777777" w:rsidR="008615B4" w:rsidRDefault="00191EF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6164CFA" w14:textId="2DF66C26" w:rsidR="008615B4" w:rsidRDefault="00B65CEB">
            <w:pPr>
              <w:pStyle w:val="CRCoverPage"/>
              <w:spacing w:after="0"/>
              <w:ind w:left="100"/>
              <w:rPr>
                <w:lang w:eastAsia="zh-CN"/>
              </w:rPr>
            </w:pPr>
            <w:r>
              <w:rPr>
                <w:lang w:eastAsia="zh-CN"/>
              </w:rPr>
              <w:t>Ericsson</w:t>
            </w:r>
            <w:r w:rsidR="00776293">
              <w:rPr>
                <w:lang w:eastAsia="zh-CN"/>
              </w:rPr>
              <w:t xml:space="preserve">, Nokia, </w:t>
            </w:r>
            <w:r w:rsidR="00776293">
              <w:t>Nokia Shanghai Bell</w:t>
            </w:r>
            <w:r w:rsidR="005D2368">
              <w:t xml:space="preserve">, </w:t>
            </w:r>
            <w:proofErr w:type="spellStart"/>
            <w:r w:rsidR="005D2368">
              <w:t>InterDigital</w:t>
            </w:r>
            <w:proofErr w:type="spellEnd"/>
            <w:r w:rsidR="003B4852">
              <w:t xml:space="preserve">, </w:t>
            </w:r>
            <w:r w:rsidR="003B4852" w:rsidRPr="003B4852">
              <w:t>LG Electronics</w:t>
            </w:r>
            <w:r w:rsidR="00AD6BC8">
              <w:t>, Intel</w:t>
            </w:r>
            <w:r w:rsidR="00BF5FCC" w:rsidRPr="00BF5FCC">
              <w:t xml:space="preserve"> Corporation</w:t>
            </w:r>
          </w:p>
        </w:tc>
      </w:tr>
      <w:tr w:rsidR="008615B4" w14:paraId="55AC5BD7" w14:textId="77777777">
        <w:tc>
          <w:tcPr>
            <w:tcW w:w="1843" w:type="dxa"/>
            <w:tcBorders>
              <w:left w:val="single" w:sz="4" w:space="0" w:color="auto"/>
            </w:tcBorders>
          </w:tcPr>
          <w:p w14:paraId="4B180572" w14:textId="77777777" w:rsidR="008615B4" w:rsidRDefault="00191EF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395D229" w14:textId="77777777" w:rsidR="008615B4" w:rsidRDefault="0084081C">
            <w:pPr>
              <w:pStyle w:val="CRCoverPage"/>
              <w:spacing w:after="0"/>
              <w:ind w:left="100"/>
            </w:pPr>
            <w:r>
              <w:fldChar w:fldCharType="begin"/>
            </w:r>
            <w:r>
              <w:instrText xml:space="preserve"> DOCPROPERTY  SourceIfTsg  \* MERGEFORMAT </w:instrText>
            </w:r>
            <w:r>
              <w:fldChar w:fldCharType="separate"/>
            </w:r>
            <w:r w:rsidR="00191EFC">
              <w:t>R3</w:t>
            </w:r>
            <w:r>
              <w:fldChar w:fldCharType="end"/>
            </w:r>
          </w:p>
        </w:tc>
      </w:tr>
      <w:tr w:rsidR="008615B4" w14:paraId="03E23EC3" w14:textId="77777777">
        <w:tc>
          <w:tcPr>
            <w:tcW w:w="1843" w:type="dxa"/>
            <w:tcBorders>
              <w:left w:val="single" w:sz="4" w:space="0" w:color="auto"/>
            </w:tcBorders>
          </w:tcPr>
          <w:p w14:paraId="504C2524" w14:textId="77777777" w:rsidR="008615B4" w:rsidRDefault="008615B4">
            <w:pPr>
              <w:pStyle w:val="CRCoverPage"/>
              <w:spacing w:after="0"/>
              <w:rPr>
                <w:b/>
                <w:i/>
                <w:sz w:val="8"/>
                <w:szCs w:val="8"/>
              </w:rPr>
            </w:pPr>
          </w:p>
        </w:tc>
        <w:tc>
          <w:tcPr>
            <w:tcW w:w="7797" w:type="dxa"/>
            <w:gridSpan w:val="10"/>
            <w:tcBorders>
              <w:right w:val="single" w:sz="4" w:space="0" w:color="auto"/>
            </w:tcBorders>
          </w:tcPr>
          <w:p w14:paraId="1439AE59" w14:textId="77777777" w:rsidR="008615B4" w:rsidRDefault="008615B4">
            <w:pPr>
              <w:pStyle w:val="CRCoverPage"/>
              <w:spacing w:after="0"/>
              <w:rPr>
                <w:sz w:val="8"/>
                <w:szCs w:val="8"/>
              </w:rPr>
            </w:pPr>
          </w:p>
        </w:tc>
      </w:tr>
      <w:tr w:rsidR="008615B4" w14:paraId="402BF14C" w14:textId="77777777">
        <w:tc>
          <w:tcPr>
            <w:tcW w:w="1843" w:type="dxa"/>
            <w:tcBorders>
              <w:left w:val="single" w:sz="4" w:space="0" w:color="auto"/>
            </w:tcBorders>
          </w:tcPr>
          <w:p w14:paraId="198E7BAF" w14:textId="77777777" w:rsidR="008615B4" w:rsidRDefault="00191EFC">
            <w:pPr>
              <w:pStyle w:val="CRCoverPage"/>
              <w:tabs>
                <w:tab w:val="right" w:pos="1759"/>
              </w:tabs>
              <w:spacing w:after="0"/>
              <w:rPr>
                <w:b/>
                <w:i/>
              </w:rPr>
            </w:pPr>
            <w:r>
              <w:rPr>
                <w:b/>
                <w:i/>
              </w:rPr>
              <w:t>Work item code:</w:t>
            </w:r>
          </w:p>
        </w:tc>
        <w:tc>
          <w:tcPr>
            <w:tcW w:w="3686" w:type="dxa"/>
            <w:gridSpan w:val="5"/>
            <w:shd w:val="pct30" w:color="FFFF00" w:fill="auto"/>
          </w:tcPr>
          <w:p w14:paraId="0A2BAEEF" w14:textId="0C8267A8" w:rsidR="008615B4" w:rsidRDefault="009B2D0B">
            <w:pPr>
              <w:pStyle w:val="CRCoverPage"/>
              <w:spacing w:after="0"/>
              <w:ind w:left="100"/>
              <w:rPr>
                <w:lang w:eastAsia="zh-CN"/>
              </w:rPr>
            </w:pPr>
            <w:r>
              <w:t>5G_V2X_NRSL, TEI16</w:t>
            </w:r>
          </w:p>
        </w:tc>
        <w:tc>
          <w:tcPr>
            <w:tcW w:w="567" w:type="dxa"/>
            <w:tcBorders>
              <w:left w:val="nil"/>
            </w:tcBorders>
          </w:tcPr>
          <w:p w14:paraId="48E2CFCE" w14:textId="77777777" w:rsidR="008615B4" w:rsidRDefault="008615B4">
            <w:pPr>
              <w:pStyle w:val="CRCoverPage"/>
              <w:spacing w:after="0"/>
              <w:ind w:right="100"/>
            </w:pPr>
          </w:p>
        </w:tc>
        <w:tc>
          <w:tcPr>
            <w:tcW w:w="1417" w:type="dxa"/>
            <w:gridSpan w:val="3"/>
            <w:tcBorders>
              <w:left w:val="nil"/>
            </w:tcBorders>
          </w:tcPr>
          <w:p w14:paraId="404AE887" w14:textId="77777777" w:rsidR="008615B4" w:rsidRDefault="00191EFC">
            <w:pPr>
              <w:pStyle w:val="CRCoverPage"/>
              <w:spacing w:after="0"/>
              <w:jc w:val="right"/>
            </w:pPr>
            <w:r>
              <w:rPr>
                <w:b/>
                <w:i/>
              </w:rPr>
              <w:t>Date:</w:t>
            </w:r>
          </w:p>
        </w:tc>
        <w:tc>
          <w:tcPr>
            <w:tcW w:w="2127" w:type="dxa"/>
            <w:tcBorders>
              <w:right w:val="single" w:sz="4" w:space="0" w:color="auto"/>
            </w:tcBorders>
            <w:shd w:val="pct30" w:color="FFFF00" w:fill="auto"/>
          </w:tcPr>
          <w:p w14:paraId="14C762F4" w14:textId="3A748FB2" w:rsidR="008615B4" w:rsidRDefault="00191EFC" w:rsidP="00EE4CF9">
            <w:pPr>
              <w:pStyle w:val="CRCoverPage"/>
              <w:spacing w:after="0"/>
              <w:rPr>
                <w:lang w:eastAsia="zh-CN"/>
              </w:rPr>
            </w:pPr>
            <w:r>
              <w:t xml:space="preserve">  20</w:t>
            </w:r>
            <w:r w:rsidR="00FA646C">
              <w:rPr>
                <w:rFonts w:hint="eastAsia"/>
                <w:lang w:eastAsia="zh-CN"/>
              </w:rPr>
              <w:t>20</w:t>
            </w:r>
            <w:r>
              <w:t>-</w:t>
            </w:r>
            <w:r w:rsidR="00B65CEB">
              <w:rPr>
                <w:lang w:eastAsia="zh-CN"/>
              </w:rPr>
              <w:t>10-</w:t>
            </w:r>
            <w:r w:rsidR="00865F22">
              <w:rPr>
                <w:lang w:eastAsia="zh-CN"/>
              </w:rPr>
              <w:t>22</w:t>
            </w:r>
          </w:p>
        </w:tc>
      </w:tr>
      <w:tr w:rsidR="008615B4" w14:paraId="7A3690FE" w14:textId="77777777">
        <w:tc>
          <w:tcPr>
            <w:tcW w:w="1843" w:type="dxa"/>
            <w:tcBorders>
              <w:left w:val="single" w:sz="4" w:space="0" w:color="auto"/>
            </w:tcBorders>
          </w:tcPr>
          <w:p w14:paraId="70D4D576" w14:textId="77777777" w:rsidR="008615B4" w:rsidRDefault="008615B4">
            <w:pPr>
              <w:pStyle w:val="CRCoverPage"/>
              <w:spacing w:after="0"/>
              <w:rPr>
                <w:b/>
                <w:i/>
                <w:sz w:val="8"/>
                <w:szCs w:val="8"/>
              </w:rPr>
            </w:pPr>
          </w:p>
        </w:tc>
        <w:tc>
          <w:tcPr>
            <w:tcW w:w="1986" w:type="dxa"/>
            <w:gridSpan w:val="4"/>
          </w:tcPr>
          <w:p w14:paraId="300DFC71" w14:textId="77777777" w:rsidR="008615B4" w:rsidRDefault="008615B4">
            <w:pPr>
              <w:pStyle w:val="CRCoverPage"/>
              <w:spacing w:after="0"/>
              <w:rPr>
                <w:sz w:val="8"/>
                <w:szCs w:val="8"/>
              </w:rPr>
            </w:pPr>
          </w:p>
        </w:tc>
        <w:tc>
          <w:tcPr>
            <w:tcW w:w="2267" w:type="dxa"/>
            <w:gridSpan w:val="2"/>
          </w:tcPr>
          <w:p w14:paraId="239A362C" w14:textId="77777777" w:rsidR="008615B4" w:rsidRDefault="008615B4">
            <w:pPr>
              <w:pStyle w:val="CRCoverPage"/>
              <w:spacing w:after="0"/>
              <w:rPr>
                <w:sz w:val="8"/>
                <w:szCs w:val="8"/>
              </w:rPr>
            </w:pPr>
          </w:p>
        </w:tc>
        <w:tc>
          <w:tcPr>
            <w:tcW w:w="1417" w:type="dxa"/>
            <w:gridSpan w:val="3"/>
          </w:tcPr>
          <w:p w14:paraId="6E1CF585" w14:textId="77777777" w:rsidR="008615B4" w:rsidRDefault="008615B4">
            <w:pPr>
              <w:pStyle w:val="CRCoverPage"/>
              <w:spacing w:after="0"/>
              <w:rPr>
                <w:sz w:val="8"/>
                <w:szCs w:val="8"/>
              </w:rPr>
            </w:pPr>
          </w:p>
        </w:tc>
        <w:tc>
          <w:tcPr>
            <w:tcW w:w="2127" w:type="dxa"/>
            <w:tcBorders>
              <w:right w:val="single" w:sz="4" w:space="0" w:color="auto"/>
            </w:tcBorders>
          </w:tcPr>
          <w:p w14:paraId="6803F0B7" w14:textId="77777777" w:rsidR="008615B4" w:rsidRDefault="008615B4">
            <w:pPr>
              <w:pStyle w:val="CRCoverPage"/>
              <w:spacing w:after="0"/>
              <w:rPr>
                <w:sz w:val="8"/>
                <w:szCs w:val="8"/>
              </w:rPr>
            </w:pPr>
          </w:p>
        </w:tc>
      </w:tr>
      <w:tr w:rsidR="008615B4" w14:paraId="61FE1BFA" w14:textId="77777777">
        <w:trPr>
          <w:cantSplit/>
        </w:trPr>
        <w:tc>
          <w:tcPr>
            <w:tcW w:w="1843" w:type="dxa"/>
            <w:tcBorders>
              <w:left w:val="single" w:sz="4" w:space="0" w:color="auto"/>
            </w:tcBorders>
          </w:tcPr>
          <w:p w14:paraId="1A654B6C" w14:textId="77777777" w:rsidR="008615B4" w:rsidRDefault="00191EFC">
            <w:pPr>
              <w:pStyle w:val="CRCoverPage"/>
              <w:tabs>
                <w:tab w:val="right" w:pos="1759"/>
              </w:tabs>
              <w:spacing w:after="0"/>
              <w:rPr>
                <w:b/>
                <w:i/>
              </w:rPr>
            </w:pPr>
            <w:r>
              <w:rPr>
                <w:b/>
                <w:i/>
              </w:rPr>
              <w:t>Category:</w:t>
            </w:r>
          </w:p>
        </w:tc>
        <w:tc>
          <w:tcPr>
            <w:tcW w:w="851" w:type="dxa"/>
            <w:shd w:val="pct30" w:color="FFFF00" w:fill="auto"/>
          </w:tcPr>
          <w:p w14:paraId="3B0B3E7C" w14:textId="5BE5A21F" w:rsidR="008615B4" w:rsidRDefault="00B65CEB">
            <w:pPr>
              <w:pStyle w:val="CRCoverPage"/>
              <w:spacing w:after="0"/>
              <w:ind w:left="100" w:right="-609"/>
              <w:rPr>
                <w:b/>
              </w:rPr>
            </w:pPr>
            <w:r>
              <w:t>F</w:t>
            </w:r>
          </w:p>
        </w:tc>
        <w:tc>
          <w:tcPr>
            <w:tcW w:w="3402" w:type="dxa"/>
            <w:gridSpan w:val="5"/>
            <w:tcBorders>
              <w:left w:val="nil"/>
            </w:tcBorders>
          </w:tcPr>
          <w:p w14:paraId="3968E321" w14:textId="77777777" w:rsidR="008615B4" w:rsidRDefault="008615B4">
            <w:pPr>
              <w:pStyle w:val="CRCoverPage"/>
              <w:spacing w:after="0"/>
            </w:pPr>
          </w:p>
        </w:tc>
        <w:tc>
          <w:tcPr>
            <w:tcW w:w="1417" w:type="dxa"/>
            <w:gridSpan w:val="3"/>
            <w:tcBorders>
              <w:left w:val="nil"/>
            </w:tcBorders>
          </w:tcPr>
          <w:p w14:paraId="07DE38CA" w14:textId="77777777" w:rsidR="008615B4" w:rsidRDefault="00191EFC">
            <w:pPr>
              <w:pStyle w:val="CRCoverPage"/>
              <w:spacing w:after="0"/>
              <w:jc w:val="right"/>
              <w:rPr>
                <w:b/>
                <w:i/>
              </w:rPr>
            </w:pPr>
            <w:r>
              <w:rPr>
                <w:b/>
                <w:i/>
              </w:rPr>
              <w:t>Release:</w:t>
            </w:r>
          </w:p>
        </w:tc>
        <w:tc>
          <w:tcPr>
            <w:tcW w:w="2127" w:type="dxa"/>
            <w:tcBorders>
              <w:right w:val="single" w:sz="4" w:space="0" w:color="auto"/>
            </w:tcBorders>
            <w:shd w:val="pct30" w:color="FFFF00" w:fill="auto"/>
          </w:tcPr>
          <w:p w14:paraId="73356204" w14:textId="77777777" w:rsidR="008615B4" w:rsidRDefault="0084081C">
            <w:pPr>
              <w:pStyle w:val="CRCoverPage"/>
              <w:spacing w:after="0"/>
              <w:ind w:left="100"/>
            </w:pPr>
            <w:r>
              <w:fldChar w:fldCharType="begin"/>
            </w:r>
            <w:r>
              <w:instrText xml:space="preserve"> DOCPROPERTY  Release  \* MERGEFORMAT </w:instrText>
            </w:r>
            <w:r>
              <w:fldChar w:fldCharType="separate"/>
            </w:r>
            <w:r w:rsidR="00191EFC">
              <w:t>Rel-16</w:t>
            </w:r>
            <w:r>
              <w:fldChar w:fldCharType="end"/>
            </w:r>
          </w:p>
        </w:tc>
      </w:tr>
      <w:tr w:rsidR="00245242" w14:paraId="0CC43C41" w14:textId="77777777">
        <w:tc>
          <w:tcPr>
            <w:tcW w:w="1843" w:type="dxa"/>
            <w:tcBorders>
              <w:left w:val="single" w:sz="4" w:space="0" w:color="auto"/>
              <w:bottom w:val="single" w:sz="4" w:space="0" w:color="auto"/>
            </w:tcBorders>
          </w:tcPr>
          <w:p w14:paraId="6C842EA5" w14:textId="77777777" w:rsidR="00245242" w:rsidRDefault="00245242" w:rsidP="00245242">
            <w:pPr>
              <w:pStyle w:val="CRCoverPage"/>
              <w:spacing w:after="0"/>
              <w:rPr>
                <w:b/>
                <w:i/>
              </w:rPr>
            </w:pPr>
          </w:p>
        </w:tc>
        <w:tc>
          <w:tcPr>
            <w:tcW w:w="4677" w:type="dxa"/>
            <w:gridSpan w:val="8"/>
            <w:tcBorders>
              <w:bottom w:val="single" w:sz="4" w:space="0" w:color="auto"/>
            </w:tcBorders>
          </w:tcPr>
          <w:p w14:paraId="744E7A0D" w14:textId="77777777" w:rsidR="00245242" w:rsidRDefault="00245242" w:rsidP="002452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0AE7D9" w14:textId="01AD42AE" w:rsidR="00245242" w:rsidRDefault="00245242" w:rsidP="00245242">
            <w:pPr>
              <w:pStyle w:val="CRCoverPage"/>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6D4A32" w14:textId="34581B1C" w:rsidR="00245242" w:rsidRDefault="00245242" w:rsidP="00245242">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615B4" w14:paraId="21178BB4" w14:textId="77777777">
        <w:tc>
          <w:tcPr>
            <w:tcW w:w="1843" w:type="dxa"/>
          </w:tcPr>
          <w:p w14:paraId="5F484627" w14:textId="77777777" w:rsidR="008615B4" w:rsidRDefault="008615B4">
            <w:pPr>
              <w:pStyle w:val="CRCoverPage"/>
              <w:spacing w:after="0"/>
              <w:rPr>
                <w:b/>
                <w:i/>
                <w:sz w:val="8"/>
                <w:szCs w:val="8"/>
              </w:rPr>
            </w:pPr>
          </w:p>
        </w:tc>
        <w:tc>
          <w:tcPr>
            <w:tcW w:w="7797" w:type="dxa"/>
            <w:gridSpan w:val="10"/>
          </w:tcPr>
          <w:p w14:paraId="72B83D60" w14:textId="77777777" w:rsidR="008615B4" w:rsidRDefault="008615B4">
            <w:pPr>
              <w:pStyle w:val="CRCoverPage"/>
              <w:spacing w:after="0"/>
              <w:rPr>
                <w:sz w:val="8"/>
                <w:szCs w:val="8"/>
              </w:rPr>
            </w:pPr>
          </w:p>
        </w:tc>
      </w:tr>
      <w:tr w:rsidR="008615B4" w14:paraId="119DDAC3" w14:textId="77777777">
        <w:tc>
          <w:tcPr>
            <w:tcW w:w="2694" w:type="dxa"/>
            <w:gridSpan w:val="2"/>
            <w:tcBorders>
              <w:top w:val="single" w:sz="4" w:space="0" w:color="auto"/>
              <w:left w:val="single" w:sz="4" w:space="0" w:color="auto"/>
            </w:tcBorders>
          </w:tcPr>
          <w:p w14:paraId="1F574DBC" w14:textId="77777777" w:rsidR="008615B4" w:rsidRDefault="00191EF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34DFADD" w14:textId="5094078A" w:rsidR="008615B4" w:rsidRDefault="00C92476">
            <w:pPr>
              <w:pStyle w:val="CRCoverPage"/>
              <w:spacing w:after="0"/>
              <w:rPr>
                <w:lang w:eastAsia="zh-CN"/>
              </w:rPr>
            </w:pPr>
            <w:r>
              <w:rPr>
                <w:lang w:eastAsia="zh-CN"/>
              </w:rPr>
              <w:t xml:space="preserve">In </w:t>
            </w:r>
            <w:proofErr w:type="spellStart"/>
            <w:r>
              <w:rPr>
                <w:lang w:eastAsia="zh-CN"/>
              </w:rPr>
              <w:t>XnAP</w:t>
            </w:r>
            <w:proofErr w:type="spellEnd"/>
            <w:r>
              <w:rPr>
                <w:lang w:eastAsia="zh-CN"/>
              </w:rPr>
              <w:t xml:space="preserve"> specification, currently fulfilled AQP index has been introduced to NOTIFICATION CONTROL INDICATION message. However, there was no detailed discussion</w:t>
            </w:r>
            <w:r w:rsidR="00423186">
              <w:rPr>
                <w:lang w:eastAsia="zh-CN"/>
              </w:rPr>
              <w:t xml:space="preserve"> on the support of AQP in dual connectivity. </w:t>
            </w:r>
            <w:r w:rsidR="00A921EB">
              <w:rPr>
                <w:lang w:eastAsia="zh-CN"/>
              </w:rPr>
              <w:t>Considering</w:t>
            </w:r>
            <w:r w:rsidR="00423186">
              <w:rPr>
                <w:lang w:eastAsia="zh-CN"/>
              </w:rPr>
              <w:t xml:space="preserve"> R16 function is frozen, we propose to add description in stage-2 to align</w:t>
            </w:r>
            <w:r w:rsidR="00240CE9">
              <w:rPr>
                <w:lang w:eastAsia="zh-CN"/>
              </w:rPr>
              <w:t xml:space="preserve"> the specifications</w:t>
            </w:r>
            <w:bookmarkStart w:id="2" w:name="_GoBack"/>
            <w:bookmarkEnd w:id="2"/>
            <w:r w:rsidR="00423186">
              <w:rPr>
                <w:lang w:eastAsia="zh-CN"/>
              </w:rPr>
              <w:t>.</w:t>
            </w:r>
          </w:p>
        </w:tc>
      </w:tr>
      <w:tr w:rsidR="008615B4" w14:paraId="56FF2521" w14:textId="77777777">
        <w:tc>
          <w:tcPr>
            <w:tcW w:w="2694" w:type="dxa"/>
            <w:gridSpan w:val="2"/>
            <w:tcBorders>
              <w:left w:val="single" w:sz="4" w:space="0" w:color="auto"/>
            </w:tcBorders>
          </w:tcPr>
          <w:p w14:paraId="6FDE22A9" w14:textId="77777777" w:rsidR="008615B4" w:rsidRDefault="008615B4">
            <w:pPr>
              <w:pStyle w:val="CRCoverPage"/>
              <w:spacing w:after="0"/>
              <w:rPr>
                <w:b/>
                <w:i/>
                <w:sz w:val="8"/>
                <w:szCs w:val="8"/>
              </w:rPr>
            </w:pPr>
          </w:p>
        </w:tc>
        <w:tc>
          <w:tcPr>
            <w:tcW w:w="6946" w:type="dxa"/>
            <w:gridSpan w:val="9"/>
            <w:tcBorders>
              <w:right w:val="single" w:sz="4" w:space="0" w:color="auto"/>
            </w:tcBorders>
          </w:tcPr>
          <w:p w14:paraId="37E49399" w14:textId="77777777" w:rsidR="008615B4" w:rsidRDefault="008615B4">
            <w:pPr>
              <w:pStyle w:val="CRCoverPage"/>
              <w:spacing w:after="0"/>
              <w:rPr>
                <w:sz w:val="8"/>
                <w:szCs w:val="8"/>
              </w:rPr>
            </w:pPr>
          </w:p>
        </w:tc>
      </w:tr>
      <w:tr w:rsidR="008615B4" w14:paraId="29751476" w14:textId="77777777">
        <w:tc>
          <w:tcPr>
            <w:tcW w:w="2694" w:type="dxa"/>
            <w:gridSpan w:val="2"/>
            <w:tcBorders>
              <w:left w:val="single" w:sz="4" w:space="0" w:color="auto"/>
            </w:tcBorders>
          </w:tcPr>
          <w:p w14:paraId="154046F2" w14:textId="77777777" w:rsidR="008615B4" w:rsidRDefault="00191EF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9285A72" w14:textId="33711582" w:rsidR="00AD0CDB" w:rsidRDefault="003201D5" w:rsidP="00627564">
            <w:pPr>
              <w:pStyle w:val="CRCoverPage"/>
              <w:spacing w:after="0"/>
            </w:pPr>
            <w:r>
              <w:t xml:space="preserve">Add description for notification control procedure over </w:t>
            </w:r>
            <w:proofErr w:type="spellStart"/>
            <w:r>
              <w:t>Xn</w:t>
            </w:r>
            <w:proofErr w:type="spellEnd"/>
            <w:r>
              <w:t>.</w:t>
            </w:r>
            <w:r w:rsidR="00C92476">
              <w:t xml:space="preserve"> </w:t>
            </w:r>
          </w:p>
          <w:p w14:paraId="1452E00A" w14:textId="77777777" w:rsidR="004C23E6" w:rsidRDefault="004C23E6" w:rsidP="00627564">
            <w:pPr>
              <w:pStyle w:val="CRCoverPage"/>
              <w:spacing w:after="0"/>
            </w:pPr>
          </w:p>
          <w:p w14:paraId="6C228514" w14:textId="77777777" w:rsidR="004C23E6" w:rsidRPr="00E67E0D" w:rsidRDefault="004C23E6" w:rsidP="004C23E6">
            <w:pPr>
              <w:pStyle w:val="CRCoverPage"/>
              <w:spacing w:after="0"/>
              <w:rPr>
                <w:noProof/>
              </w:rPr>
            </w:pPr>
            <w:r w:rsidRPr="00E67E0D">
              <w:rPr>
                <w:noProof/>
                <w:u w:val="single"/>
              </w:rPr>
              <w:t>Impact analysis</w:t>
            </w:r>
            <w:r w:rsidRPr="00E67E0D">
              <w:rPr>
                <w:noProof/>
              </w:rPr>
              <w:t>:</w:t>
            </w:r>
          </w:p>
          <w:p w14:paraId="03583CEA" w14:textId="77777777" w:rsidR="004C23E6" w:rsidRDefault="004C23E6" w:rsidP="004C23E6">
            <w:pPr>
              <w:pStyle w:val="CRCoverPage"/>
              <w:spacing w:after="0"/>
              <w:rPr>
                <w:noProof/>
              </w:rPr>
            </w:pPr>
            <w:r w:rsidRPr="00E67E0D">
              <w:rPr>
                <w:noProof/>
              </w:rPr>
              <w:t>Impact assessment towards the previous version of the specification (same release):</w:t>
            </w:r>
          </w:p>
          <w:p w14:paraId="5E3EC76A" w14:textId="6B259F2B" w:rsidR="004C23E6" w:rsidRPr="00AD0CDB" w:rsidRDefault="004C23E6" w:rsidP="004C23E6">
            <w:pPr>
              <w:pStyle w:val="CRCoverPage"/>
              <w:spacing w:after="0"/>
            </w:pPr>
            <w:r w:rsidRPr="00E67E0D">
              <w:rPr>
                <w:noProof/>
              </w:rPr>
              <w:t xml:space="preserve">This CR has </w:t>
            </w:r>
            <w:r>
              <w:rPr>
                <w:noProof/>
              </w:rPr>
              <w:t>no</w:t>
            </w:r>
            <w:r w:rsidRPr="00E67E0D">
              <w:rPr>
                <w:noProof/>
              </w:rPr>
              <w:t xml:space="preserve"> impact </w:t>
            </w:r>
            <w:r>
              <w:rPr>
                <w:noProof/>
              </w:rPr>
              <w:t>with the previous version of the specification (same release)</w:t>
            </w:r>
            <w:r w:rsidRPr="00E67E0D">
              <w:rPr>
                <w:noProof/>
              </w:rPr>
              <w:t>.</w:t>
            </w:r>
          </w:p>
        </w:tc>
      </w:tr>
      <w:tr w:rsidR="008615B4" w14:paraId="0EB9BBD3" w14:textId="77777777">
        <w:tc>
          <w:tcPr>
            <w:tcW w:w="2694" w:type="dxa"/>
            <w:gridSpan w:val="2"/>
            <w:tcBorders>
              <w:left w:val="single" w:sz="4" w:space="0" w:color="auto"/>
            </w:tcBorders>
          </w:tcPr>
          <w:p w14:paraId="0B9EBC60" w14:textId="77777777" w:rsidR="008615B4" w:rsidRDefault="008615B4">
            <w:pPr>
              <w:pStyle w:val="CRCoverPage"/>
              <w:spacing w:after="0"/>
              <w:rPr>
                <w:b/>
                <w:i/>
                <w:sz w:val="8"/>
                <w:szCs w:val="8"/>
              </w:rPr>
            </w:pPr>
          </w:p>
        </w:tc>
        <w:tc>
          <w:tcPr>
            <w:tcW w:w="6946" w:type="dxa"/>
            <w:gridSpan w:val="9"/>
            <w:tcBorders>
              <w:right w:val="single" w:sz="4" w:space="0" w:color="auto"/>
            </w:tcBorders>
          </w:tcPr>
          <w:p w14:paraId="63AD699E" w14:textId="77777777" w:rsidR="008615B4" w:rsidRDefault="008615B4">
            <w:pPr>
              <w:pStyle w:val="CRCoverPage"/>
              <w:spacing w:after="0"/>
              <w:rPr>
                <w:sz w:val="8"/>
                <w:szCs w:val="8"/>
              </w:rPr>
            </w:pPr>
          </w:p>
        </w:tc>
      </w:tr>
      <w:tr w:rsidR="008615B4" w14:paraId="1B057441" w14:textId="77777777">
        <w:tc>
          <w:tcPr>
            <w:tcW w:w="2694" w:type="dxa"/>
            <w:gridSpan w:val="2"/>
            <w:tcBorders>
              <w:left w:val="single" w:sz="4" w:space="0" w:color="auto"/>
              <w:bottom w:val="single" w:sz="4" w:space="0" w:color="auto"/>
            </w:tcBorders>
          </w:tcPr>
          <w:p w14:paraId="066756F0" w14:textId="77777777" w:rsidR="008615B4" w:rsidRDefault="00191EF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EA56AF8" w14:textId="1ADD993C" w:rsidR="008615B4" w:rsidRPr="00231825" w:rsidRDefault="00240BBD" w:rsidP="008F1A6C">
            <w:pPr>
              <w:pStyle w:val="CRCoverPage"/>
              <w:spacing w:after="0"/>
            </w:pPr>
            <w:r>
              <w:t>Missing description on support of DC for AQP in stage-2</w:t>
            </w:r>
            <w:r w:rsidR="009B2D0B">
              <w:t>.</w:t>
            </w:r>
          </w:p>
        </w:tc>
      </w:tr>
      <w:tr w:rsidR="008615B4" w14:paraId="3B8EA16A" w14:textId="77777777">
        <w:tc>
          <w:tcPr>
            <w:tcW w:w="2694" w:type="dxa"/>
            <w:gridSpan w:val="2"/>
          </w:tcPr>
          <w:p w14:paraId="3B499204" w14:textId="77777777" w:rsidR="008615B4" w:rsidRDefault="008615B4">
            <w:pPr>
              <w:pStyle w:val="CRCoverPage"/>
              <w:spacing w:after="0"/>
              <w:rPr>
                <w:b/>
                <w:i/>
                <w:sz w:val="8"/>
                <w:szCs w:val="8"/>
              </w:rPr>
            </w:pPr>
          </w:p>
        </w:tc>
        <w:tc>
          <w:tcPr>
            <w:tcW w:w="6946" w:type="dxa"/>
            <w:gridSpan w:val="9"/>
          </w:tcPr>
          <w:p w14:paraId="10738A55" w14:textId="77777777" w:rsidR="008615B4" w:rsidRDefault="008615B4">
            <w:pPr>
              <w:pStyle w:val="CRCoverPage"/>
              <w:spacing w:after="0"/>
              <w:rPr>
                <w:sz w:val="8"/>
                <w:szCs w:val="8"/>
              </w:rPr>
            </w:pPr>
          </w:p>
        </w:tc>
      </w:tr>
      <w:tr w:rsidR="008615B4" w14:paraId="5E392822" w14:textId="77777777">
        <w:tc>
          <w:tcPr>
            <w:tcW w:w="2694" w:type="dxa"/>
            <w:gridSpan w:val="2"/>
            <w:tcBorders>
              <w:top w:val="single" w:sz="4" w:space="0" w:color="auto"/>
              <w:left w:val="single" w:sz="4" w:space="0" w:color="auto"/>
            </w:tcBorders>
          </w:tcPr>
          <w:p w14:paraId="69D344BC" w14:textId="77777777" w:rsidR="008615B4" w:rsidRDefault="00191EF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900C958" w14:textId="659B1B36" w:rsidR="008615B4" w:rsidRDefault="007204F7" w:rsidP="00D07CAF">
            <w:pPr>
              <w:pStyle w:val="CRCoverPage"/>
              <w:spacing w:after="0"/>
              <w:rPr>
                <w:lang w:eastAsia="zh-CN"/>
              </w:rPr>
            </w:pPr>
            <w:r>
              <w:rPr>
                <w:lang w:eastAsia="zh-CN"/>
              </w:rPr>
              <w:t>12.1</w:t>
            </w:r>
          </w:p>
        </w:tc>
      </w:tr>
      <w:tr w:rsidR="008615B4" w14:paraId="043B222F" w14:textId="77777777">
        <w:tc>
          <w:tcPr>
            <w:tcW w:w="2694" w:type="dxa"/>
            <w:gridSpan w:val="2"/>
            <w:tcBorders>
              <w:left w:val="single" w:sz="4" w:space="0" w:color="auto"/>
            </w:tcBorders>
          </w:tcPr>
          <w:p w14:paraId="51C58128" w14:textId="77777777" w:rsidR="008615B4" w:rsidRDefault="008615B4">
            <w:pPr>
              <w:pStyle w:val="CRCoverPage"/>
              <w:spacing w:after="0"/>
              <w:rPr>
                <w:b/>
                <w:i/>
                <w:sz w:val="8"/>
                <w:szCs w:val="8"/>
              </w:rPr>
            </w:pPr>
          </w:p>
        </w:tc>
        <w:tc>
          <w:tcPr>
            <w:tcW w:w="6946" w:type="dxa"/>
            <w:gridSpan w:val="9"/>
            <w:tcBorders>
              <w:right w:val="single" w:sz="4" w:space="0" w:color="auto"/>
            </w:tcBorders>
          </w:tcPr>
          <w:p w14:paraId="20F8CF73" w14:textId="77777777" w:rsidR="008615B4" w:rsidRDefault="008615B4">
            <w:pPr>
              <w:pStyle w:val="CRCoverPage"/>
              <w:spacing w:after="0"/>
              <w:rPr>
                <w:sz w:val="8"/>
                <w:szCs w:val="8"/>
              </w:rPr>
            </w:pPr>
          </w:p>
        </w:tc>
      </w:tr>
      <w:tr w:rsidR="008615B4" w14:paraId="3E1E7070" w14:textId="77777777">
        <w:tc>
          <w:tcPr>
            <w:tcW w:w="2694" w:type="dxa"/>
            <w:gridSpan w:val="2"/>
            <w:tcBorders>
              <w:left w:val="single" w:sz="4" w:space="0" w:color="auto"/>
            </w:tcBorders>
          </w:tcPr>
          <w:p w14:paraId="6B9B096A" w14:textId="77777777" w:rsidR="008615B4" w:rsidRDefault="008615B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5C50505" w14:textId="77777777" w:rsidR="008615B4" w:rsidRDefault="00191EF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5E5EAA" w14:textId="77777777" w:rsidR="008615B4" w:rsidRDefault="00191EFC">
            <w:pPr>
              <w:pStyle w:val="CRCoverPage"/>
              <w:spacing w:after="0"/>
              <w:jc w:val="center"/>
              <w:rPr>
                <w:b/>
                <w:caps/>
              </w:rPr>
            </w:pPr>
            <w:r>
              <w:rPr>
                <w:b/>
                <w:caps/>
              </w:rPr>
              <w:t>N</w:t>
            </w:r>
          </w:p>
        </w:tc>
        <w:tc>
          <w:tcPr>
            <w:tcW w:w="2977" w:type="dxa"/>
            <w:gridSpan w:val="4"/>
          </w:tcPr>
          <w:p w14:paraId="59629565" w14:textId="77777777" w:rsidR="008615B4" w:rsidRDefault="008615B4">
            <w:pPr>
              <w:pStyle w:val="CRCoverPage"/>
              <w:tabs>
                <w:tab w:val="right" w:pos="2893"/>
              </w:tabs>
              <w:spacing w:after="0"/>
            </w:pPr>
          </w:p>
        </w:tc>
        <w:tc>
          <w:tcPr>
            <w:tcW w:w="3401" w:type="dxa"/>
            <w:gridSpan w:val="3"/>
            <w:tcBorders>
              <w:right w:val="single" w:sz="4" w:space="0" w:color="auto"/>
            </w:tcBorders>
            <w:shd w:val="clear" w:color="FFFF00" w:fill="auto"/>
          </w:tcPr>
          <w:p w14:paraId="360A2446" w14:textId="77777777" w:rsidR="008615B4" w:rsidRDefault="008615B4">
            <w:pPr>
              <w:pStyle w:val="CRCoverPage"/>
              <w:spacing w:after="0"/>
              <w:ind w:left="99"/>
            </w:pPr>
          </w:p>
        </w:tc>
      </w:tr>
      <w:tr w:rsidR="008615B4" w14:paraId="57645CA4" w14:textId="77777777">
        <w:tc>
          <w:tcPr>
            <w:tcW w:w="2694" w:type="dxa"/>
            <w:gridSpan w:val="2"/>
            <w:tcBorders>
              <w:left w:val="single" w:sz="4" w:space="0" w:color="auto"/>
            </w:tcBorders>
          </w:tcPr>
          <w:p w14:paraId="30CC5ED1" w14:textId="77777777" w:rsidR="008615B4" w:rsidRDefault="00191EF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B5E4182" w14:textId="77777777"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03D9F0" w14:textId="77777777" w:rsidR="008615B4" w:rsidRDefault="00191EFC">
            <w:pPr>
              <w:pStyle w:val="CRCoverPage"/>
              <w:spacing w:after="0"/>
              <w:jc w:val="center"/>
              <w:rPr>
                <w:b/>
                <w:caps/>
              </w:rPr>
            </w:pPr>
            <w:r>
              <w:rPr>
                <w:b/>
                <w:caps/>
              </w:rPr>
              <w:t>X</w:t>
            </w:r>
          </w:p>
        </w:tc>
        <w:tc>
          <w:tcPr>
            <w:tcW w:w="2977" w:type="dxa"/>
            <w:gridSpan w:val="4"/>
          </w:tcPr>
          <w:p w14:paraId="60CCB17D" w14:textId="77777777" w:rsidR="008615B4" w:rsidRDefault="00191EF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7C1F86E" w14:textId="77777777" w:rsidR="008615B4" w:rsidRDefault="00191EFC">
            <w:pPr>
              <w:pStyle w:val="CRCoverPage"/>
              <w:spacing w:after="0"/>
              <w:ind w:left="99"/>
            </w:pPr>
            <w:r>
              <w:t>TS/TR ... CR ...</w:t>
            </w:r>
          </w:p>
        </w:tc>
      </w:tr>
      <w:tr w:rsidR="008615B4" w14:paraId="1BC96DE6" w14:textId="77777777">
        <w:tc>
          <w:tcPr>
            <w:tcW w:w="2694" w:type="dxa"/>
            <w:gridSpan w:val="2"/>
            <w:tcBorders>
              <w:left w:val="single" w:sz="4" w:space="0" w:color="auto"/>
            </w:tcBorders>
          </w:tcPr>
          <w:p w14:paraId="4042E0C3" w14:textId="77777777" w:rsidR="008615B4" w:rsidRDefault="00191EF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0B562DE" w14:textId="77777777"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9ECA2C" w14:textId="77777777" w:rsidR="008615B4" w:rsidRDefault="00191EFC">
            <w:pPr>
              <w:pStyle w:val="CRCoverPage"/>
              <w:spacing w:after="0"/>
              <w:jc w:val="center"/>
              <w:rPr>
                <w:b/>
                <w:caps/>
              </w:rPr>
            </w:pPr>
            <w:r>
              <w:rPr>
                <w:b/>
                <w:caps/>
              </w:rPr>
              <w:t>x</w:t>
            </w:r>
          </w:p>
        </w:tc>
        <w:tc>
          <w:tcPr>
            <w:tcW w:w="2977" w:type="dxa"/>
            <w:gridSpan w:val="4"/>
          </w:tcPr>
          <w:p w14:paraId="4BBEC690" w14:textId="77777777" w:rsidR="008615B4" w:rsidRDefault="00191EFC">
            <w:pPr>
              <w:pStyle w:val="CRCoverPage"/>
              <w:spacing w:after="0"/>
            </w:pPr>
            <w:r>
              <w:t xml:space="preserve"> Test specifications</w:t>
            </w:r>
          </w:p>
        </w:tc>
        <w:tc>
          <w:tcPr>
            <w:tcW w:w="3401" w:type="dxa"/>
            <w:gridSpan w:val="3"/>
            <w:tcBorders>
              <w:right w:val="single" w:sz="4" w:space="0" w:color="auto"/>
            </w:tcBorders>
            <w:shd w:val="pct30" w:color="FFFF00" w:fill="auto"/>
          </w:tcPr>
          <w:p w14:paraId="70D44E36" w14:textId="77777777" w:rsidR="008615B4" w:rsidRDefault="00191EFC">
            <w:pPr>
              <w:pStyle w:val="CRCoverPage"/>
              <w:spacing w:after="0"/>
              <w:ind w:left="99"/>
            </w:pPr>
            <w:r>
              <w:t xml:space="preserve">TS/TR ... CR ... </w:t>
            </w:r>
          </w:p>
        </w:tc>
      </w:tr>
      <w:tr w:rsidR="008615B4" w14:paraId="6CE821E8" w14:textId="77777777">
        <w:tc>
          <w:tcPr>
            <w:tcW w:w="2694" w:type="dxa"/>
            <w:gridSpan w:val="2"/>
            <w:tcBorders>
              <w:left w:val="single" w:sz="4" w:space="0" w:color="auto"/>
            </w:tcBorders>
          </w:tcPr>
          <w:p w14:paraId="1989C2D6" w14:textId="77777777" w:rsidR="008615B4" w:rsidRDefault="00191EF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5043AA5" w14:textId="77777777"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AC0E8" w14:textId="77777777" w:rsidR="008615B4" w:rsidRDefault="00191EFC">
            <w:pPr>
              <w:pStyle w:val="CRCoverPage"/>
              <w:spacing w:after="0"/>
              <w:jc w:val="center"/>
              <w:rPr>
                <w:b/>
                <w:caps/>
              </w:rPr>
            </w:pPr>
            <w:r>
              <w:rPr>
                <w:b/>
                <w:caps/>
              </w:rPr>
              <w:t>x</w:t>
            </w:r>
          </w:p>
        </w:tc>
        <w:tc>
          <w:tcPr>
            <w:tcW w:w="2977" w:type="dxa"/>
            <w:gridSpan w:val="4"/>
          </w:tcPr>
          <w:p w14:paraId="34D74C83" w14:textId="77777777" w:rsidR="008615B4" w:rsidRDefault="00191EFC">
            <w:pPr>
              <w:pStyle w:val="CRCoverPage"/>
              <w:spacing w:after="0"/>
            </w:pPr>
            <w:r>
              <w:t xml:space="preserve"> O&amp;M Specifications</w:t>
            </w:r>
          </w:p>
        </w:tc>
        <w:tc>
          <w:tcPr>
            <w:tcW w:w="3401" w:type="dxa"/>
            <w:gridSpan w:val="3"/>
            <w:tcBorders>
              <w:right w:val="single" w:sz="4" w:space="0" w:color="auto"/>
            </w:tcBorders>
            <w:shd w:val="pct30" w:color="FFFF00" w:fill="auto"/>
          </w:tcPr>
          <w:p w14:paraId="429F1B53" w14:textId="77777777" w:rsidR="008615B4" w:rsidRDefault="00191EFC">
            <w:pPr>
              <w:pStyle w:val="CRCoverPage"/>
              <w:spacing w:after="0"/>
              <w:ind w:left="99"/>
            </w:pPr>
            <w:r>
              <w:t xml:space="preserve">TS/TR ... CR ... </w:t>
            </w:r>
          </w:p>
        </w:tc>
      </w:tr>
      <w:tr w:rsidR="008615B4" w14:paraId="5412508F" w14:textId="77777777">
        <w:tc>
          <w:tcPr>
            <w:tcW w:w="2694" w:type="dxa"/>
            <w:gridSpan w:val="2"/>
            <w:tcBorders>
              <w:left w:val="single" w:sz="4" w:space="0" w:color="auto"/>
            </w:tcBorders>
          </w:tcPr>
          <w:p w14:paraId="2069AA8F" w14:textId="77777777" w:rsidR="008615B4" w:rsidRDefault="008615B4">
            <w:pPr>
              <w:pStyle w:val="CRCoverPage"/>
              <w:spacing w:after="0"/>
              <w:rPr>
                <w:b/>
                <w:i/>
              </w:rPr>
            </w:pPr>
          </w:p>
        </w:tc>
        <w:tc>
          <w:tcPr>
            <w:tcW w:w="6946" w:type="dxa"/>
            <w:gridSpan w:val="9"/>
            <w:tcBorders>
              <w:right w:val="single" w:sz="4" w:space="0" w:color="auto"/>
            </w:tcBorders>
          </w:tcPr>
          <w:p w14:paraId="10C0EB5F" w14:textId="77777777" w:rsidR="008615B4" w:rsidRDefault="008615B4">
            <w:pPr>
              <w:pStyle w:val="CRCoverPage"/>
              <w:spacing w:after="0"/>
            </w:pPr>
          </w:p>
        </w:tc>
      </w:tr>
      <w:tr w:rsidR="008615B4" w14:paraId="040802CE" w14:textId="77777777">
        <w:tc>
          <w:tcPr>
            <w:tcW w:w="2694" w:type="dxa"/>
            <w:gridSpan w:val="2"/>
            <w:tcBorders>
              <w:left w:val="single" w:sz="4" w:space="0" w:color="auto"/>
              <w:bottom w:val="single" w:sz="4" w:space="0" w:color="auto"/>
            </w:tcBorders>
          </w:tcPr>
          <w:p w14:paraId="5DA96EDD" w14:textId="77777777" w:rsidR="008615B4" w:rsidRDefault="00191EF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80F0A39" w14:textId="77777777" w:rsidR="008615B4" w:rsidRDefault="008615B4" w:rsidP="00744D1A">
            <w:pPr>
              <w:pStyle w:val="CRCoverPage"/>
              <w:spacing w:after="0"/>
              <w:rPr>
                <w:lang w:eastAsia="zh-CN"/>
              </w:rPr>
            </w:pPr>
          </w:p>
        </w:tc>
      </w:tr>
      <w:tr w:rsidR="008615B4" w14:paraId="7FEF1231" w14:textId="77777777">
        <w:tc>
          <w:tcPr>
            <w:tcW w:w="2694" w:type="dxa"/>
            <w:gridSpan w:val="2"/>
            <w:tcBorders>
              <w:top w:val="single" w:sz="4" w:space="0" w:color="auto"/>
              <w:bottom w:val="single" w:sz="4" w:space="0" w:color="auto"/>
            </w:tcBorders>
          </w:tcPr>
          <w:p w14:paraId="426040FF" w14:textId="77777777" w:rsidR="008615B4" w:rsidRDefault="008615B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1AA5E44" w14:textId="77777777" w:rsidR="008615B4" w:rsidRDefault="008615B4">
            <w:pPr>
              <w:pStyle w:val="CRCoverPage"/>
              <w:spacing w:after="0"/>
              <w:ind w:left="100"/>
              <w:rPr>
                <w:sz w:val="8"/>
                <w:szCs w:val="8"/>
              </w:rPr>
            </w:pPr>
          </w:p>
        </w:tc>
      </w:tr>
      <w:tr w:rsidR="008615B4" w14:paraId="04597027" w14:textId="77777777">
        <w:tc>
          <w:tcPr>
            <w:tcW w:w="2694" w:type="dxa"/>
            <w:gridSpan w:val="2"/>
            <w:tcBorders>
              <w:top w:val="single" w:sz="4" w:space="0" w:color="auto"/>
              <w:left w:val="single" w:sz="4" w:space="0" w:color="auto"/>
              <w:bottom w:val="single" w:sz="4" w:space="0" w:color="auto"/>
            </w:tcBorders>
          </w:tcPr>
          <w:p w14:paraId="1199EA8D" w14:textId="77777777" w:rsidR="008615B4" w:rsidRDefault="00191EF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C7CEE8" w14:textId="77777777" w:rsidR="008615B4" w:rsidRDefault="008615B4">
            <w:pPr>
              <w:pStyle w:val="CRCoverPage"/>
              <w:spacing w:after="0"/>
            </w:pPr>
          </w:p>
        </w:tc>
      </w:tr>
    </w:tbl>
    <w:p w14:paraId="763041C9" w14:textId="77777777" w:rsidR="008615B4" w:rsidRDefault="008615B4">
      <w:pPr>
        <w:pStyle w:val="CRCoverPage"/>
        <w:spacing w:after="0"/>
        <w:rPr>
          <w:sz w:val="8"/>
          <w:szCs w:val="8"/>
        </w:rPr>
      </w:pPr>
    </w:p>
    <w:p w14:paraId="3458B002" w14:textId="77777777" w:rsidR="008615B4" w:rsidRDefault="008615B4">
      <w:pPr>
        <w:sectPr w:rsidR="008615B4">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680" w:footer="567" w:gutter="0"/>
          <w:cols w:space="720"/>
        </w:sectPr>
      </w:pPr>
    </w:p>
    <w:p w14:paraId="49651D75" w14:textId="77777777" w:rsidR="002C3B56" w:rsidRDefault="002C3B56" w:rsidP="002C3B56">
      <w:pPr>
        <w:rPr>
          <w:b/>
          <w:color w:val="0070C0"/>
          <w:sz w:val="22"/>
          <w:szCs w:val="22"/>
          <w:lang w:eastAsia="zh-CN"/>
        </w:rPr>
      </w:pPr>
      <w:r>
        <w:rPr>
          <w:b/>
          <w:color w:val="0070C0"/>
          <w:sz w:val="22"/>
          <w:szCs w:val="22"/>
        </w:rPr>
        <w:lastRenderedPageBreak/>
        <w:t>--------------------------------------------------Start of the change---------------------------------------------------</w:t>
      </w:r>
    </w:p>
    <w:p w14:paraId="0EDFBA5D" w14:textId="77777777" w:rsidR="00BF6115" w:rsidRPr="00F1484D" w:rsidRDefault="00BF6115" w:rsidP="00BF6115">
      <w:pPr>
        <w:pStyle w:val="Heading1"/>
      </w:pPr>
      <w:bookmarkStart w:id="3" w:name="_Toc20388020"/>
      <w:bookmarkStart w:id="4" w:name="_Toc29376100"/>
      <w:bookmarkStart w:id="5" w:name="_Toc37231997"/>
      <w:bookmarkStart w:id="6" w:name="_Toc46502055"/>
      <w:bookmarkStart w:id="7" w:name="_Toc51971403"/>
      <w:bookmarkStart w:id="8" w:name="_Toc52551386"/>
      <w:r w:rsidRPr="00F1484D">
        <w:t>12</w:t>
      </w:r>
      <w:r w:rsidRPr="00F1484D">
        <w:tab/>
        <w:t>QoS</w:t>
      </w:r>
      <w:bookmarkEnd w:id="3"/>
      <w:bookmarkEnd w:id="4"/>
      <w:bookmarkEnd w:id="5"/>
      <w:bookmarkEnd w:id="6"/>
      <w:bookmarkEnd w:id="7"/>
      <w:bookmarkEnd w:id="8"/>
    </w:p>
    <w:p w14:paraId="37FD3C01" w14:textId="77777777" w:rsidR="00BF6115" w:rsidRPr="00F1484D" w:rsidRDefault="00BF6115" w:rsidP="00BF6115">
      <w:pPr>
        <w:pStyle w:val="Heading2"/>
      </w:pPr>
      <w:bookmarkStart w:id="9" w:name="_Toc20388021"/>
      <w:bookmarkStart w:id="10" w:name="_Toc29376101"/>
      <w:bookmarkStart w:id="11" w:name="_Toc37231998"/>
      <w:bookmarkStart w:id="12" w:name="_Toc46502056"/>
      <w:bookmarkStart w:id="13" w:name="_Toc51971404"/>
      <w:bookmarkStart w:id="14" w:name="_Toc52551387"/>
      <w:r w:rsidRPr="00F1484D">
        <w:t>12.1</w:t>
      </w:r>
      <w:r w:rsidRPr="00F1484D">
        <w:tab/>
        <w:t>Overview</w:t>
      </w:r>
      <w:bookmarkEnd w:id="9"/>
      <w:bookmarkEnd w:id="10"/>
      <w:bookmarkEnd w:id="11"/>
      <w:bookmarkEnd w:id="12"/>
      <w:bookmarkEnd w:id="13"/>
      <w:bookmarkEnd w:id="14"/>
    </w:p>
    <w:p w14:paraId="08F3D160" w14:textId="77777777" w:rsidR="00BF6115" w:rsidRPr="00F1484D" w:rsidRDefault="00BF6115" w:rsidP="00BF6115">
      <w:r w:rsidRPr="00F1484D">
        <w:t xml:space="preserve">The </w:t>
      </w:r>
      <w:r w:rsidRPr="00F1484D">
        <w:rPr>
          <w:b/>
        </w:rPr>
        <w:t>5G QoS model</w:t>
      </w:r>
      <w:r w:rsidRPr="00F1484D">
        <w:t xml:space="preserve"> is based on QoS Flows (see TS 23.501 [3]) and supports both QoS Flows that require guaranteed flow bit rate (GBR QoS Flows) and QoS Flows that do not require guaranteed flow bit rate (non-GBR QoS Flows). At NAS level (see TS 23.501 [3]), the QoS flow is thus the finest granularity of QoS differentiation in a PDU session. A QoS flow is identified within a PDU session by a QoS Flow ID (QFI) carried in an encapsulation header over NG-U.</w:t>
      </w:r>
    </w:p>
    <w:p w14:paraId="0CB40FA4" w14:textId="77777777" w:rsidR="00BF6115" w:rsidRPr="00F1484D" w:rsidRDefault="00BF6115" w:rsidP="00BF6115">
      <w:r w:rsidRPr="00F1484D">
        <w:t xml:space="preserve">The </w:t>
      </w:r>
      <w:r w:rsidRPr="00F1484D">
        <w:rPr>
          <w:b/>
        </w:rPr>
        <w:t>QoS architecture</w:t>
      </w:r>
      <w:r w:rsidRPr="00F1484D">
        <w:t xml:space="preserve"> in NG-RAN, both for NR connected to 5GC and for E-UTRA connected to 5GC, is depicted in the Figure 12-1 and described in the following:</w:t>
      </w:r>
    </w:p>
    <w:p w14:paraId="72C8D028" w14:textId="77777777" w:rsidR="00BF6115" w:rsidRPr="00F1484D" w:rsidRDefault="00BF6115" w:rsidP="00BF6115">
      <w:pPr>
        <w:pStyle w:val="B1"/>
      </w:pPr>
      <w:r w:rsidRPr="00F1484D">
        <w:t>-</w:t>
      </w:r>
      <w:r w:rsidRPr="00F1484D">
        <w:tab/>
        <w:t>For each UE, 5GC establishes one or more PDU Sessions;</w:t>
      </w:r>
    </w:p>
    <w:p w14:paraId="1CE6769C" w14:textId="77777777" w:rsidR="00BF6115" w:rsidRPr="00F1484D" w:rsidRDefault="00BF6115" w:rsidP="00BF6115">
      <w:pPr>
        <w:pStyle w:val="B1"/>
      </w:pPr>
      <w:r w:rsidRPr="00F1484D">
        <w:t>-</w:t>
      </w:r>
      <w:r w:rsidRPr="00F1484D">
        <w:tab/>
        <w:t>Except for NB-IoT, for each UE, the NG-RAN establishes at least one Data Radio Bearers (DRB) together with the PDU Session and additional DRB(s) for QoS flow(s) of that PDU session can be subsequently configured (it is up to NG-RAN when to do so);</w:t>
      </w:r>
    </w:p>
    <w:p w14:paraId="5060FDB0" w14:textId="77777777" w:rsidR="00BF6115" w:rsidRPr="00F1484D" w:rsidRDefault="00BF6115" w:rsidP="00BF6115">
      <w:pPr>
        <w:pStyle w:val="B1"/>
      </w:pPr>
      <w:r w:rsidRPr="00F1484D">
        <w:t>-</w:t>
      </w:r>
      <w:r w:rsidRPr="00F1484D">
        <w:tab/>
        <w:t xml:space="preserve">If NB-IoT UE supports </w:t>
      </w:r>
      <w:r w:rsidRPr="00F1484D">
        <w:rPr>
          <w:lang w:eastAsia="zh-CN"/>
        </w:rPr>
        <w:t>NG-U data transfer</w:t>
      </w:r>
      <w:r w:rsidRPr="00F1484D">
        <w:t>, the NG-RAN may establish Data Radio Bearers (DRB) together with the PDU Session and one PDU session maps to only one DRB;</w:t>
      </w:r>
    </w:p>
    <w:p w14:paraId="33F11990" w14:textId="77777777" w:rsidR="00BF6115" w:rsidRPr="00F1484D" w:rsidRDefault="00BF6115" w:rsidP="00BF6115">
      <w:pPr>
        <w:pStyle w:val="B1"/>
      </w:pPr>
      <w:r w:rsidRPr="00F1484D">
        <w:t>-</w:t>
      </w:r>
      <w:r w:rsidRPr="00F1484D">
        <w:tab/>
        <w:t>The NG-RAN maps packets belonging to different PDU sessions to different DRBs;</w:t>
      </w:r>
    </w:p>
    <w:p w14:paraId="436E6DDF" w14:textId="77777777" w:rsidR="00BF6115" w:rsidRPr="00F1484D" w:rsidRDefault="00BF6115" w:rsidP="00BF6115">
      <w:pPr>
        <w:pStyle w:val="B1"/>
      </w:pPr>
      <w:r w:rsidRPr="00F1484D">
        <w:t>-</w:t>
      </w:r>
      <w:r w:rsidRPr="00F1484D">
        <w:tab/>
        <w:t>NAS level packet filters in the UE and in the 5GC associate UL and DL packets with QoS Flows;</w:t>
      </w:r>
    </w:p>
    <w:p w14:paraId="7E79E591" w14:textId="77777777" w:rsidR="00BF6115" w:rsidRPr="00F1484D" w:rsidRDefault="00BF6115" w:rsidP="00BF6115">
      <w:pPr>
        <w:pStyle w:val="B1"/>
      </w:pPr>
      <w:r w:rsidRPr="00F1484D">
        <w:t>-</w:t>
      </w:r>
      <w:r w:rsidRPr="00F1484D">
        <w:tab/>
        <w:t>AS-level mapping rules in the UE and in the NG-RAN associate UL and DL QoS Flows with DRBs.</w:t>
      </w:r>
    </w:p>
    <w:p w14:paraId="2568D88C" w14:textId="77777777" w:rsidR="00BF6115" w:rsidRPr="00F1484D" w:rsidRDefault="00BF6115" w:rsidP="00BF6115">
      <w:pPr>
        <w:pStyle w:val="TH"/>
      </w:pPr>
      <w:r w:rsidRPr="00F1484D">
        <w:rPr>
          <w:noProof/>
        </w:rPr>
        <w:object w:dxaOrig="5897" w:dyaOrig="4458" w14:anchorId="2E22FA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5pt;height:222.65pt" o:ole="">
            <v:imagedata r:id="rId20" o:title=""/>
          </v:shape>
          <o:OLEObject Type="Embed" ProgID="Visio.Drawing.11" ShapeID="_x0000_i1025" DrawAspect="Content" ObjectID="_1664947586" r:id="rId21"/>
        </w:object>
      </w:r>
    </w:p>
    <w:p w14:paraId="424849DA" w14:textId="77777777" w:rsidR="00BF6115" w:rsidRPr="00F1484D" w:rsidRDefault="00BF6115" w:rsidP="00BF6115">
      <w:pPr>
        <w:pStyle w:val="TF"/>
      </w:pPr>
      <w:r w:rsidRPr="00F1484D">
        <w:t>Figure 12-1: QoS architecture</w:t>
      </w:r>
    </w:p>
    <w:p w14:paraId="6A46059C" w14:textId="77777777" w:rsidR="00BF6115" w:rsidRPr="00F1484D" w:rsidRDefault="00BF6115" w:rsidP="00BF6115">
      <w:r w:rsidRPr="00F1484D">
        <w:lastRenderedPageBreak/>
        <w:t>NG-RAN and 5GC ensure quality of service (e.g. reliability and target delay) by mapping packets to appropriate QoS Flows and DRBs. Hence there is a 2-step mapping of IP-flows to QoS flows (NAS) and from QoS flows to DRBs (Access Stratum).</w:t>
      </w:r>
    </w:p>
    <w:p w14:paraId="1B523493" w14:textId="77777777" w:rsidR="00BF6115" w:rsidRPr="00F1484D" w:rsidRDefault="00BF6115" w:rsidP="00BF6115">
      <w:r w:rsidRPr="00F1484D">
        <w:t xml:space="preserve">At </w:t>
      </w:r>
      <w:r w:rsidRPr="00F1484D">
        <w:rPr>
          <w:b/>
        </w:rPr>
        <w:t>NAS level</w:t>
      </w:r>
      <w:r w:rsidRPr="00F1484D">
        <w:t>, a QoS flow is characterised by a QoS profile provided by 5GC to NG-RAN and QoS rule(s) provided by 5GC to the UE. The QoS profile is used by NG-RAN to determine the treatment on the radio interface while the QoS rules dictates the mapping between uplink User Plane traffic and QoS flows to the UE. A QoS flow may either be GBR or Non-GBR depending on its profile. The QoS profile of a QoS flow contains QoS parameters, for instance (see TS 23.501 [3]):</w:t>
      </w:r>
    </w:p>
    <w:p w14:paraId="3BB7AB64" w14:textId="77777777" w:rsidR="00BF6115" w:rsidRPr="00F1484D" w:rsidRDefault="00BF6115" w:rsidP="00BF6115">
      <w:pPr>
        <w:pStyle w:val="B1"/>
      </w:pPr>
      <w:r w:rsidRPr="00F1484D">
        <w:t>-</w:t>
      </w:r>
      <w:r w:rsidRPr="00F1484D">
        <w:tab/>
        <w:t>For each QoS flow:</w:t>
      </w:r>
    </w:p>
    <w:p w14:paraId="1036F9D1" w14:textId="77777777" w:rsidR="00BF6115" w:rsidRPr="00F1484D" w:rsidRDefault="00BF6115" w:rsidP="00BF6115">
      <w:pPr>
        <w:pStyle w:val="B2"/>
      </w:pPr>
      <w:r w:rsidRPr="00F1484D">
        <w:t>-</w:t>
      </w:r>
      <w:r w:rsidRPr="00F1484D">
        <w:tab/>
        <w:t>A 5G QoS Identifier (5QI);</w:t>
      </w:r>
    </w:p>
    <w:p w14:paraId="281A7C47" w14:textId="77777777" w:rsidR="00BF6115" w:rsidRPr="00F1484D" w:rsidRDefault="00BF6115" w:rsidP="00BF6115">
      <w:pPr>
        <w:pStyle w:val="B2"/>
      </w:pPr>
      <w:r w:rsidRPr="00F1484D">
        <w:t>-</w:t>
      </w:r>
      <w:r w:rsidRPr="00F1484D">
        <w:tab/>
        <w:t>An Allocation and Retention Priority (ARP).</w:t>
      </w:r>
    </w:p>
    <w:p w14:paraId="1B1E6FDC" w14:textId="77777777" w:rsidR="00BF6115" w:rsidRPr="00F1484D" w:rsidRDefault="00BF6115" w:rsidP="00BF6115">
      <w:pPr>
        <w:pStyle w:val="B1"/>
      </w:pPr>
      <w:r w:rsidRPr="00F1484D">
        <w:t>-</w:t>
      </w:r>
      <w:r w:rsidRPr="00F1484D">
        <w:tab/>
        <w:t>In case of a GBR QoS flow only:</w:t>
      </w:r>
    </w:p>
    <w:p w14:paraId="79B60A02" w14:textId="77777777" w:rsidR="00BF6115" w:rsidRPr="00F1484D" w:rsidRDefault="00BF6115" w:rsidP="00BF6115">
      <w:pPr>
        <w:pStyle w:val="B2"/>
      </w:pPr>
      <w:r w:rsidRPr="00F1484D">
        <w:t>-</w:t>
      </w:r>
      <w:r w:rsidRPr="00F1484D">
        <w:tab/>
        <w:t>Guaranteed Flow Bit Rate (GFBR) for both uplink and downlink;</w:t>
      </w:r>
    </w:p>
    <w:p w14:paraId="57AAECAE" w14:textId="77777777" w:rsidR="00BF6115" w:rsidRPr="00F1484D" w:rsidRDefault="00BF6115" w:rsidP="00BF6115">
      <w:pPr>
        <w:pStyle w:val="B2"/>
      </w:pPr>
      <w:r w:rsidRPr="00F1484D">
        <w:t>-</w:t>
      </w:r>
      <w:r w:rsidRPr="00F1484D">
        <w:tab/>
        <w:t>Maximum Flow Bit Rate (MFBR) for both uplink and downlink;</w:t>
      </w:r>
    </w:p>
    <w:p w14:paraId="5346B616" w14:textId="77777777" w:rsidR="00BF6115" w:rsidRPr="00F1484D" w:rsidRDefault="00BF6115" w:rsidP="00BF6115">
      <w:pPr>
        <w:pStyle w:val="B2"/>
      </w:pPr>
      <w:r w:rsidRPr="00F1484D">
        <w:t>-</w:t>
      </w:r>
      <w:r w:rsidRPr="00F1484D">
        <w:tab/>
        <w:t>Maximum Packet Loss Rate for both uplink and downlink;</w:t>
      </w:r>
    </w:p>
    <w:p w14:paraId="5AC452E4" w14:textId="77777777" w:rsidR="00BF6115" w:rsidRPr="00F1484D" w:rsidRDefault="00BF6115" w:rsidP="00BF6115">
      <w:pPr>
        <w:pStyle w:val="B2"/>
      </w:pPr>
      <w:r w:rsidRPr="00F1484D">
        <w:t>-</w:t>
      </w:r>
      <w:r w:rsidRPr="00F1484D">
        <w:tab/>
        <w:t>Delay Critical Resource Type;</w:t>
      </w:r>
    </w:p>
    <w:p w14:paraId="38ACDA0F" w14:textId="77777777" w:rsidR="00BF6115" w:rsidRPr="00F1484D" w:rsidRDefault="00BF6115" w:rsidP="00BF6115">
      <w:pPr>
        <w:pStyle w:val="B2"/>
      </w:pPr>
      <w:r w:rsidRPr="00F1484D">
        <w:t>-</w:t>
      </w:r>
      <w:r w:rsidRPr="00F1484D">
        <w:tab/>
        <w:t>Notification Control.</w:t>
      </w:r>
    </w:p>
    <w:p w14:paraId="5A363422" w14:textId="77777777" w:rsidR="00BF6115" w:rsidRPr="00F1484D" w:rsidRDefault="00BF6115" w:rsidP="00BF6115">
      <w:pPr>
        <w:pStyle w:val="NO"/>
      </w:pPr>
      <w:r w:rsidRPr="00F1484D">
        <w:t>NOTE:</w:t>
      </w:r>
      <w:r w:rsidRPr="00F1484D">
        <w:tab/>
        <w:t>The Maximum Packet Loss Rate (UL, DL) is only provided for a GBR QoS flow belonging to voice media.</w:t>
      </w:r>
    </w:p>
    <w:p w14:paraId="6C7AEF84" w14:textId="77777777" w:rsidR="00BF6115" w:rsidRPr="00F1484D" w:rsidRDefault="00BF6115" w:rsidP="00BF6115">
      <w:pPr>
        <w:pStyle w:val="B1"/>
      </w:pPr>
      <w:r w:rsidRPr="00F1484D">
        <w:t>-</w:t>
      </w:r>
      <w:r w:rsidRPr="00F1484D">
        <w:tab/>
        <w:t>In case of Non-GBR QoS only:</w:t>
      </w:r>
    </w:p>
    <w:p w14:paraId="43437BC3" w14:textId="77777777" w:rsidR="00BF6115" w:rsidRPr="00F1484D" w:rsidRDefault="00BF6115" w:rsidP="00BF6115">
      <w:pPr>
        <w:pStyle w:val="B2"/>
      </w:pPr>
      <w:r w:rsidRPr="00F1484D">
        <w:t>-</w:t>
      </w:r>
      <w:r w:rsidRPr="00F1484D">
        <w:tab/>
        <w:t>Reflective QoS Attribute (RQA): the RQA, when included, indicates that some (not necessarily all) traffic carried on this QoS flow is subject to reflective quality of service (</w:t>
      </w:r>
      <w:proofErr w:type="spellStart"/>
      <w:r w:rsidRPr="00F1484D">
        <w:t>RQoS</w:t>
      </w:r>
      <w:proofErr w:type="spellEnd"/>
      <w:r w:rsidRPr="00F1484D">
        <w:t>) at NAS;</w:t>
      </w:r>
    </w:p>
    <w:p w14:paraId="0EEFB565" w14:textId="77777777" w:rsidR="00BF6115" w:rsidRPr="00F1484D" w:rsidRDefault="00BF6115" w:rsidP="00BF6115">
      <w:pPr>
        <w:pStyle w:val="B2"/>
      </w:pPr>
      <w:r w:rsidRPr="00F1484D">
        <w:t>-</w:t>
      </w:r>
      <w:r w:rsidRPr="00F1484D">
        <w:tab/>
        <w:t>Additional QoS Flow Information.</w:t>
      </w:r>
    </w:p>
    <w:p w14:paraId="1D0E9718" w14:textId="77777777" w:rsidR="00BF6115" w:rsidRPr="00F1484D" w:rsidRDefault="00BF6115" w:rsidP="00BF6115">
      <w:r w:rsidRPr="00F1484D">
        <w:t>The QoS parameter Notification Control indicates whether notifications are requested from the RAN when the GFBR can no longer (or again) be fulfilled for a QoS Flow. If, for a given GBR QoS Flow, notification control is enabled and the RAN determines that the GFBR cannot be guaranteed, RAN shall send a notification towards SMF and keep the QoS Flow (i.e. while the NG-RAN is not delivering the requested GFBR for this QoS Flow), unless specific conditions at the NG-RAN require the release of the NG-RAN resources for this GBR QoS Flow, e.g. due to Radio link failure or RAN internal congestion. When applicable, NG-RAN sends a new notification, informing SMF that the GFBR can be guaranteed again.</w:t>
      </w:r>
    </w:p>
    <w:p w14:paraId="53C73E6C" w14:textId="1884306A" w:rsidR="00BF6115" w:rsidRPr="00F1484D" w:rsidRDefault="00BF6115" w:rsidP="00BF6115">
      <w:r w:rsidRPr="00C92476">
        <w:t>If Alternative QoS parameters Sets are received with the Notification Control parameter, the NG-RAN may also include in the notification a reference corresponding to the QoS Parameter Set which it can currently fulfil as specified in TS 23.501 [3].</w:t>
      </w:r>
      <w:ins w:id="15" w:author="Ericsson user" w:date="2020-10-22T15:25:00Z">
        <w:r w:rsidR="00E51624" w:rsidRPr="00E51624">
          <w:t xml:space="preserve"> </w:t>
        </w:r>
        <w:r w:rsidR="00E51624">
          <w:t xml:space="preserve">Both NG-RAN nodes may include in the notification control indication the reference to the QoS Parameter Set over </w:t>
        </w:r>
        <w:proofErr w:type="spellStart"/>
        <w:r w:rsidR="00E51624">
          <w:t>Xn</w:t>
        </w:r>
        <w:proofErr w:type="spellEnd"/>
        <w:r w:rsidR="00E51624">
          <w:t xml:space="preserve"> to its peer node.</w:t>
        </w:r>
      </w:ins>
    </w:p>
    <w:p w14:paraId="1DB292BF" w14:textId="77777777" w:rsidR="00BF6115" w:rsidRPr="00F1484D" w:rsidRDefault="00BF6115" w:rsidP="00BF6115">
      <w:r w:rsidRPr="00F1484D">
        <w:t xml:space="preserve">In addition, an Aggregate Maximum Bit Rate is associated to each PDU session (Session-AMBR) and to each UE (UE-AMBR). The Session-AMBR limits the aggregate bit rate that can be expected to be provided across all Non-GBR QoS </w:t>
      </w:r>
      <w:r w:rsidRPr="00F1484D">
        <w:lastRenderedPageBreak/>
        <w:t>Flows for a specific PDU Session and is ensured by the UPF. The UE-AMBR limits the aggregate bit rate that can be expected to be provided across all Non-GBR QoS Flows of a UE and is ensured by the RAN (see clause 10.5.1).</w:t>
      </w:r>
    </w:p>
    <w:p w14:paraId="66B4773C" w14:textId="77777777" w:rsidR="00BF6115" w:rsidRPr="00F1484D" w:rsidRDefault="00BF6115" w:rsidP="00BF6115">
      <w:r w:rsidRPr="00F1484D">
        <w:t>The 5QI is associated to QoS characteristics giving guidelines for setting node specific parameters for each QoS Flow. Standardized or pre-configured 5G QoS characteristics are derived from the 5QI value and are not explicitly signalled. Signalled QoS characteristics are included as part of the QoS profile. The QoS characteristics consist for instance of (see TS 23.501 [3]):</w:t>
      </w:r>
    </w:p>
    <w:p w14:paraId="344F2E6F" w14:textId="77777777" w:rsidR="00BF6115" w:rsidRPr="00F1484D" w:rsidRDefault="00BF6115" w:rsidP="00BF6115">
      <w:pPr>
        <w:pStyle w:val="B1"/>
      </w:pPr>
      <w:r w:rsidRPr="00F1484D">
        <w:t>-</w:t>
      </w:r>
      <w:r w:rsidRPr="00F1484D">
        <w:tab/>
        <w:t>Priority level;</w:t>
      </w:r>
    </w:p>
    <w:p w14:paraId="5CB538E8" w14:textId="77777777" w:rsidR="00BF6115" w:rsidRPr="00F1484D" w:rsidRDefault="00BF6115" w:rsidP="00BF6115">
      <w:pPr>
        <w:pStyle w:val="B1"/>
      </w:pPr>
      <w:r w:rsidRPr="00F1484D">
        <w:t>-</w:t>
      </w:r>
      <w:r w:rsidRPr="00F1484D">
        <w:tab/>
        <w:t>Packet Delay Budget</w:t>
      </w:r>
      <w:r w:rsidRPr="00F1484D">
        <w:rPr>
          <w:lang w:eastAsia="zh-CN"/>
        </w:rPr>
        <w:t xml:space="preserve"> </w:t>
      </w:r>
      <w:r w:rsidRPr="00F1484D">
        <w:t>(including Core Network Packet Delay Budget);</w:t>
      </w:r>
    </w:p>
    <w:p w14:paraId="2F54FB4B" w14:textId="77777777" w:rsidR="00BF6115" w:rsidRPr="00F1484D" w:rsidRDefault="00BF6115" w:rsidP="00BF6115">
      <w:pPr>
        <w:pStyle w:val="B1"/>
      </w:pPr>
      <w:r w:rsidRPr="00F1484D">
        <w:t>-</w:t>
      </w:r>
      <w:r w:rsidRPr="00F1484D">
        <w:tab/>
        <w:t>Packet Error Rate;</w:t>
      </w:r>
    </w:p>
    <w:p w14:paraId="6A392C02" w14:textId="77777777" w:rsidR="00BF6115" w:rsidRPr="00F1484D" w:rsidRDefault="00BF6115" w:rsidP="00BF6115">
      <w:pPr>
        <w:pStyle w:val="B1"/>
      </w:pPr>
      <w:r w:rsidRPr="00F1484D">
        <w:t>-</w:t>
      </w:r>
      <w:r w:rsidRPr="00F1484D">
        <w:tab/>
        <w:t>Averaging window;</w:t>
      </w:r>
    </w:p>
    <w:p w14:paraId="2E5A38AC" w14:textId="77777777" w:rsidR="00BF6115" w:rsidRPr="00F1484D" w:rsidRDefault="00BF6115" w:rsidP="00BF6115">
      <w:pPr>
        <w:pStyle w:val="B1"/>
      </w:pPr>
      <w:r w:rsidRPr="00F1484D">
        <w:t>-</w:t>
      </w:r>
      <w:r w:rsidRPr="00F1484D">
        <w:tab/>
        <w:t>Maximum Data Burst Volume.</w:t>
      </w:r>
    </w:p>
    <w:p w14:paraId="20CD0280" w14:textId="77777777" w:rsidR="002C3B56" w:rsidRDefault="002C3B56" w:rsidP="002C3B56">
      <w:pPr>
        <w:overflowPunct w:val="0"/>
        <w:autoSpaceDE w:val="0"/>
        <w:autoSpaceDN w:val="0"/>
        <w:adjustRightInd w:val="0"/>
        <w:jc w:val="center"/>
        <w:textAlignment w:val="baseline"/>
        <w:rPr>
          <w:b/>
          <w:color w:val="0070C0"/>
          <w:sz w:val="22"/>
          <w:szCs w:val="22"/>
        </w:rPr>
      </w:pPr>
      <w:r>
        <w:rPr>
          <w:b/>
          <w:color w:val="0070C0"/>
          <w:sz w:val="22"/>
          <w:szCs w:val="22"/>
        </w:rPr>
        <w:t>--------------------------------------------------End of the change-----------------------------------------------------</w:t>
      </w:r>
    </w:p>
    <w:p w14:paraId="73E59EF8" w14:textId="77777777" w:rsidR="008615B4" w:rsidRDefault="008615B4">
      <w:pPr>
        <w:rPr>
          <w:i/>
        </w:rPr>
      </w:pPr>
    </w:p>
    <w:sectPr w:rsidR="008615B4" w:rsidSect="008615B4">
      <w:footnotePr>
        <w:numRestart w:val="eachSect"/>
      </w:footnotePr>
      <w:pgSz w:w="11907" w:h="16840"/>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F9F234" w14:textId="77777777" w:rsidR="0084081C" w:rsidRDefault="0084081C" w:rsidP="008615B4">
      <w:pPr>
        <w:spacing w:after="0"/>
      </w:pPr>
      <w:r>
        <w:separator/>
      </w:r>
    </w:p>
  </w:endnote>
  <w:endnote w:type="continuationSeparator" w:id="0">
    <w:p w14:paraId="773D20DF" w14:textId="77777777" w:rsidR="0084081C" w:rsidRDefault="0084081C" w:rsidP="00861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A85626" w14:textId="77777777" w:rsidR="00150F95" w:rsidRDefault="00150F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D5EF5" w14:textId="77777777" w:rsidR="00150F95" w:rsidRDefault="00150F9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EF2AD6" w14:textId="77777777" w:rsidR="00150F95" w:rsidRDefault="00150F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055866" w14:textId="77777777" w:rsidR="0084081C" w:rsidRDefault="0084081C" w:rsidP="008615B4">
      <w:pPr>
        <w:spacing w:after="0"/>
      </w:pPr>
      <w:r>
        <w:separator/>
      </w:r>
    </w:p>
  </w:footnote>
  <w:footnote w:type="continuationSeparator" w:id="0">
    <w:p w14:paraId="13F3A57A" w14:textId="77777777" w:rsidR="0084081C" w:rsidRDefault="0084081C" w:rsidP="008615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9F491" w14:textId="77777777" w:rsidR="00150F95" w:rsidRDefault="00150F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D3A9C" w14:textId="77777777" w:rsidR="008615B4" w:rsidRDefault="00191EF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2261B0" w14:textId="77777777" w:rsidR="00150F95" w:rsidRDefault="00150F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displayBackgroundShape/>
  <w:embedSystemFonts/>
  <w:bordersDoNotSurroundHeader/>
  <w:bordersDoNotSurroundFooter/>
  <w:hideSpellingErrors/>
  <w:proofState w:spelling="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937"/>
    <w:rsid w:val="00014797"/>
    <w:rsid w:val="00020B52"/>
    <w:rsid w:val="000211F4"/>
    <w:rsid w:val="000228DF"/>
    <w:rsid w:val="00022E4A"/>
    <w:rsid w:val="00031419"/>
    <w:rsid w:val="00031569"/>
    <w:rsid w:val="00043549"/>
    <w:rsid w:val="0005115F"/>
    <w:rsid w:val="00055EA8"/>
    <w:rsid w:val="0006441D"/>
    <w:rsid w:val="00077639"/>
    <w:rsid w:val="00077DB3"/>
    <w:rsid w:val="00084AC4"/>
    <w:rsid w:val="0009481B"/>
    <w:rsid w:val="000A3F78"/>
    <w:rsid w:val="000A6394"/>
    <w:rsid w:val="000A65C0"/>
    <w:rsid w:val="000A6926"/>
    <w:rsid w:val="000B5C93"/>
    <w:rsid w:val="000B7FED"/>
    <w:rsid w:val="000C038A"/>
    <w:rsid w:val="000C0EA9"/>
    <w:rsid w:val="000C6598"/>
    <w:rsid w:val="000D3609"/>
    <w:rsid w:val="000E15D7"/>
    <w:rsid w:val="000E685E"/>
    <w:rsid w:val="000F24DD"/>
    <w:rsid w:val="00103851"/>
    <w:rsid w:val="00125F68"/>
    <w:rsid w:val="00145D43"/>
    <w:rsid w:val="00150F95"/>
    <w:rsid w:val="00151150"/>
    <w:rsid w:val="00151449"/>
    <w:rsid w:val="00152CE8"/>
    <w:rsid w:val="001568DB"/>
    <w:rsid w:val="00157615"/>
    <w:rsid w:val="00161076"/>
    <w:rsid w:val="00173D5A"/>
    <w:rsid w:val="00177B23"/>
    <w:rsid w:val="00177C08"/>
    <w:rsid w:val="00190773"/>
    <w:rsid w:val="00191EFC"/>
    <w:rsid w:val="00192C46"/>
    <w:rsid w:val="00193D6E"/>
    <w:rsid w:val="001A00CC"/>
    <w:rsid w:val="001A0230"/>
    <w:rsid w:val="001A07DB"/>
    <w:rsid w:val="001A08B3"/>
    <w:rsid w:val="001A0EAC"/>
    <w:rsid w:val="001A4039"/>
    <w:rsid w:val="001A41C2"/>
    <w:rsid w:val="001A7B60"/>
    <w:rsid w:val="001B27F0"/>
    <w:rsid w:val="001B3D73"/>
    <w:rsid w:val="001B52F0"/>
    <w:rsid w:val="001B7A65"/>
    <w:rsid w:val="001C4F81"/>
    <w:rsid w:val="001C73F5"/>
    <w:rsid w:val="001D0C14"/>
    <w:rsid w:val="001D5AC6"/>
    <w:rsid w:val="001E367A"/>
    <w:rsid w:val="001E41F3"/>
    <w:rsid w:val="00210367"/>
    <w:rsid w:val="00211C97"/>
    <w:rsid w:val="00211E52"/>
    <w:rsid w:val="00213DB7"/>
    <w:rsid w:val="00214531"/>
    <w:rsid w:val="00224D43"/>
    <w:rsid w:val="00230ED3"/>
    <w:rsid w:val="00231825"/>
    <w:rsid w:val="00235791"/>
    <w:rsid w:val="00236E0E"/>
    <w:rsid w:val="00236F25"/>
    <w:rsid w:val="00240BBD"/>
    <w:rsid w:val="00240CE9"/>
    <w:rsid w:val="002411F6"/>
    <w:rsid w:val="00245242"/>
    <w:rsid w:val="002525B8"/>
    <w:rsid w:val="00253539"/>
    <w:rsid w:val="002556BF"/>
    <w:rsid w:val="0026004D"/>
    <w:rsid w:val="0026008E"/>
    <w:rsid w:val="002640DD"/>
    <w:rsid w:val="00266193"/>
    <w:rsid w:val="002678CD"/>
    <w:rsid w:val="002715D2"/>
    <w:rsid w:val="00273659"/>
    <w:rsid w:val="002755D1"/>
    <w:rsid w:val="00275D12"/>
    <w:rsid w:val="00284FEB"/>
    <w:rsid w:val="002860C4"/>
    <w:rsid w:val="0028624D"/>
    <w:rsid w:val="0028709E"/>
    <w:rsid w:val="00290DA6"/>
    <w:rsid w:val="0029403D"/>
    <w:rsid w:val="002A5AE9"/>
    <w:rsid w:val="002B5741"/>
    <w:rsid w:val="002C2AB8"/>
    <w:rsid w:val="002C3B56"/>
    <w:rsid w:val="002C66F8"/>
    <w:rsid w:val="002D08FC"/>
    <w:rsid w:val="002D4EDE"/>
    <w:rsid w:val="002E1CDB"/>
    <w:rsid w:val="002E1DEE"/>
    <w:rsid w:val="002E23A2"/>
    <w:rsid w:val="002E53CA"/>
    <w:rsid w:val="002E5596"/>
    <w:rsid w:val="002E5977"/>
    <w:rsid w:val="002E697D"/>
    <w:rsid w:val="002E77EF"/>
    <w:rsid w:val="002F4CF0"/>
    <w:rsid w:val="00305409"/>
    <w:rsid w:val="00311215"/>
    <w:rsid w:val="003201D5"/>
    <w:rsid w:val="00321F13"/>
    <w:rsid w:val="00323612"/>
    <w:rsid w:val="00325E59"/>
    <w:rsid w:val="00326378"/>
    <w:rsid w:val="00326DBF"/>
    <w:rsid w:val="00327DD2"/>
    <w:rsid w:val="00330081"/>
    <w:rsid w:val="00337CA4"/>
    <w:rsid w:val="00343E28"/>
    <w:rsid w:val="0035299F"/>
    <w:rsid w:val="003609EF"/>
    <w:rsid w:val="0036231A"/>
    <w:rsid w:val="00363545"/>
    <w:rsid w:val="003651F8"/>
    <w:rsid w:val="00366943"/>
    <w:rsid w:val="0037089D"/>
    <w:rsid w:val="003722CE"/>
    <w:rsid w:val="00373282"/>
    <w:rsid w:val="00373874"/>
    <w:rsid w:val="00374DD4"/>
    <w:rsid w:val="00375943"/>
    <w:rsid w:val="00381121"/>
    <w:rsid w:val="003907AD"/>
    <w:rsid w:val="00394C43"/>
    <w:rsid w:val="00396C69"/>
    <w:rsid w:val="00396DA9"/>
    <w:rsid w:val="003A59B7"/>
    <w:rsid w:val="003B0099"/>
    <w:rsid w:val="003B4037"/>
    <w:rsid w:val="003B4475"/>
    <w:rsid w:val="003B4852"/>
    <w:rsid w:val="003B7345"/>
    <w:rsid w:val="003B79BA"/>
    <w:rsid w:val="003B7F30"/>
    <w:rsid w:val="003C6A8D"/>
    <w:rsid w:val="003D50D7"/>
    <w:rsid w:val="003D5F76"/>
    <w:rsid w:val="003E1A36"/>
    <w:rsid w:val="003F5ACF"/>
    <w:rsid w:val="00405172"/>
    <w:rsid w:val="00405836"/>
    <w:rsid w:val="00410371"/>
    <w:rsid w:val="00410B64"/>
    <w:rsid w:val="00423186"/>
    <w:rsid w:val="004242F1"/>
    <w:rsid w:val="00425D32"/>
    <w:rsid w:val="004328D3"/>
    <w:rsid w:val="00440F2D"/>
    <w:rsid w:val="00453F5D"/>
    <w:rsid w:val="00456B9D"/>
    <w:rsid w:val="004648DB"/>
    <w:rsid w:val="00487B63"/>
    <w:rsid w:val="00494633"/>
    <w:rsid w:val="004971FF"/>
    <w:rsid w:val="004A710E"/>
    <w:rsid w:val="004B6951"/>
    <w:rsid w:val="004B75B7"/>
    <w:rsid w:val="004B79B4"/>
    <w:rsid w:val="004C23E6"/>
    <w:rsid w:val="004D4085"/>
    <w:rsid w:val="004D51D8"/>
    <w:rsid w:val="004D7C07"/>
    <w:rsid w:val="004E22F9"/>
    <w:rsid w:val="004F3721"/>
    <w:rsid w:val="00510FE8"/>
    <w:rsid w:val="0051580D"/>
    <w:rsid w:val="005211CF"/>
    <w:rsid w:val="00524DA4"/>
    <w:rsid w:val="005255A0"/>
    <w:rsid w:val="00530E9E"/>
    <w:rsid w:val="00534B5C"/>
    <w:rsid w:val="00542CA4"/>
    <w:rsid w:val="0054344E"/>
    <w:rsid w:val="00546515"/>
    <w:rsid w:val="00547111"/>
    <w:rsid w:val="00552CC2"/>
    <w:rsid w:val="00566023"/>
    <w:rsid w:val="00570A25"/>
    <w:rsid w:val="00572011"/>
    <w:rsid w:val="00573188"/>
    <w:rsid w:val="0057481D"/>
    <w:rsid w:val="0058380D"/>
    <w:rsid w:val="005878B9"/>
    <w:rsid w:val="00592D74"/>
    <w:rsid w:val="005941C4"/>
    <w:rsid w:val="00595691"/>
    <w:rsid w:val="0059578C"/>
    <w:rsid w:val="00597C64"/>
    <w:rsid w:val="005A1931"/>
    <w:rsid w:val="005C4E47"/>
    <w:rsid w:val="005C65AC"/>
    <w:rsid w:val="005D0C19"/>
    <w:rsid w:val="005D2368"/>
    <w:rsid w:val="005D3262"/>
    <w:rsid w:val="005D7952"/>
    <w:rsid w:val="005E0B22"/>
    <w:rsid w:val="005E1AD7"/>
    <w:rsid w:val="005E21B9"/>
    <w:rsid w:val="005E2C44"/>
    <w:rsid w:val="005F1FD0"/>
    <w:rsid w:val="005F29C3"/>
    <w:rsid w:val="005F3497"/>
    <w:rsid w:val="00601DF0"/>
    <w:rsid w:val="00605530"/>
    <w:rsid w:val="00610A9D"/>
    <w:rsid w:val="00613ADC"/>
    <w:rsid w:val="0062098C"/>
    <w:rsid w:val="00620AEC"/>
    <w:rsid w:val="00621188"/>
    <w:rsid w:val="0062437B"/>
    <w:rsid w:val="006257ED"/>
    <w:rsid w:val="00625B86"/>
    <w:rsid w:val="006261C4"/>
    <w:rsid w:val="00627564"/>
    <w:rsid w:val="006319E7"/>
    <w:rsid w:val="006337A6"/>
    <w:rsid w:val="00646D35"/>
    <w:rsid w:val="006470AF"/>
    <w:rsid w:val="00662004"/>
    <w:rsid w:val="00662E47"/>
    <w:rsid w:val="00667535"/>
    <w:rsid w:val="00691BB3"/>
    <w:rsid w:val="00695808"/>
    <w:rsid w:val="006A6492"/>
    <w:rsid w:val="006A65AF"/>
    <w:rsid w:val="006B05DF"/>
    <w:rsid w:val="006B2F79"/>
    <w:rsid w:val="006B46FB"/>
    <w:rsid w:val="006C58CD"/>
    <w:rsid w:val="006D0296"/>
    <w:rsid w:val="006D6FA7"/>
    <w:rsid w:val="006E21FB"/>
    <w:rsid w:val="006E231F"/>
    <w:rsid w:val="006E3569"/>
    <w:rsid w:val="006F43DD"/>
    <w:rsid w:val="006F6849"/>
    <w:rsid w:val="007204F7"/>
    <w:rsid w:val="00736905"/>
    <w:rsid w:val="007410BE"/>
    <w:rsid w:val="007424C6"/>
    <w:rsid w:val="00744D1A"/>
    <w:rsid w:val="00746E38"/>
    <w:rsid w:val="00750F5E"/>
    <w:rsid w:val="00761696"/>
    <w:rsid w:val="00775AE4"/>
    <w:rsid w:val="00776293"/>
    <w:rsid w:val="00782439"/>
    <w:rsid w:val="00782F3F"/>
    <w:rsid w:val="0078653E"/>
    <w:rsid w:val="00792342"/>
    <w:rsid w:val="007977A8"/>
    <w:rsid w:val="007A6BE7"/>
    <w:rsid w:val="007A7E1E"/>
    <w:rsid w:val="007B4787"/>
    <w:rsid w:val="007B4F81"/>
    <w:rsid w:val="007B512A"/>
    <w:rsid w:val="007C2097"/>
    <w:rsid w:val="007C3BDA"/>
    <w:rsid w:val="007C4976"/>
    <w:rsid w:val="007D11C6"/>
    <w:rsid w:val="007D1F72"/>
    <w:rsid w:val="007D2F95"/>
    <w:rsid w:val="007D6A07"/>
    <w:rsid w:val="007E0780"/>
    <w:rsid w:val="007F08CD"/>
    <w:rsid w:val="007F1C13"/>
    <w:rsid w:val="007F5818"/>
    <w:rsid w:val="007F6969"/>
    <w:rsid w:val="007F7259"/>
    <w:rsid w:val="008040A8"/>
    <w:rsid w:val="008279FA"/>
    <w:rsid w:val="00836454"/>
    <w:rsid w:val="00837C46"/>
    <w:rsid w:val="008404B7"/>
    <w:rsid w:val="0084081C"/>
    <w:rsid w:val="0084424D"/>
    <w:rsid w:val="008550D7"/>
    <w:rsid w:val="008615B4"/>
    <w:rsid w:val="0086186D"/>
    <w:rsid w:val="008626E7"/>
    <w:rsid w:val="008628AA"/>
    <w:rsid w:val="00865F22"/>
    <w:rsid w:val="00870EE7"/>
    <w:rsid w:val="008714B2"/>
    <w:rsid w:val="008728F6"/>
    <w:rsid w:val="00881013"/>
    <w:rsid w:val="008863B9"/>
    <w:rsid w:val="008A45A6"/>
    <w:rsid w:val="008F130A"/>
    <w:rsid w:val="008F1A6C"/>
    <w:rsid w:val="008F686C"/>
    <w:rsid w:val="00900044"/>
    <w:rsid w:val="009004BE"/>
    <w:rsid w:val="00903E7A"/>
    <w:rsid w:val="0090442B"/>
    <w:rsid w:val="00907A04"/>
    <w:rsid w:val="009148DE"/>
    <w:rsid w:val="00914F25"/>
    <w:rsid w:val="00922393"/>
    <w:rsid w:val="00923F7F"/>
    <w:rsid w:val="00930B63"/>
    <w:rsid w:val="0093528B"/>
    <w:rsid w:val="00941C16"/>
    <w:rsid w:val="00941E30"/>
    <w:rsid w:val="00950D71"/>
    <w:rsid w:val="009627DD"/>
    <w:rsid w:val="00962E4D"/>
    <w:rsid w:val="00970947"/>
    <w:rsid w:val="00971D92"/>
    <w:rsid w:val="009777D9"/>
    <w:rsid w:val="00980541"/>
    <w:rsid w:val="00980B00"/>
    <w:rsid w:val="00987D9C"/>
    <w:rsid w:val="00991B88"/>
    <w:rsid w:val="009A422A"/>
    <w:rsid w:val="009A4EA6"/>
    <w:rsid w:val="009A5753"/>
    <w:rsid w:val="009A579D"/>
    <w:rsid w:val="009B2D0B"/>
    <w:rsid w:val="009C280E"/>
    <w:rsid w:val="009C44F5"/>
    <w:rsid w:val="009C486F"/>
    <w:rsid w:val="009C709E"/>
    <w:rsid w:val="009D58F7"/>
    <w:rsid w:val="009E3297"/>
    <w:rsid w:val="009E5B7D"/>
    <w:rsid w:val="009F541B"/>
    <w:rsid w:val="009F6F3B"/>
    <w:rsid w:val="009F734F"/>
    <w:rsid w:val="00A0452D"/>
    <w:rsid w:val="00A240E1"/>
    <w:rsid w:val="00A246B6"/>
    <w:rsid w:val="00A332AE"/>
    <w:rsid w:val="00A37C74"/>
    <w:rsid w:val="00A47E70"/>
    <w:rsid w:val="00A50CF0"/>
    <w:rsid w:val="00A557BD"/>
    <w:rsid w:val="00A56606"/>
    <w:rsid w:val="00A56E99"/>
    <w:rsid w:val="00A63BAA"/>
    <w:rsid w:val="00A7434A"/>
    <w:rsid w:val="00A7671C"/>
    <w:rsid w:val="00A76B9E"/>
    <w:rsid w:val="00A86DCD"/>
    <w:rsid w:val="00A921EB"/>
    <w:rsid w:val="00A93A1C"/>
    <w:rsid w:val="00A944FD"/>
    <w:rsid w:val="00A947EB"/>
    <w:rsid w:val="00AA2CBC"/>
    <w:rsid w:val="00AA77B0"/>
    <w:rsid w:val="00AC5820"/>
    <w:rsid w:val="00AD0061"/>
    <w:rsid w:val="00AD07AB"/>
    <w:rsid w:val="00AD0CDB"/>
    <w:rsid w:val="00AD1296"/>
    <w:rsid w:val="00AD1CD8"/>
    <w:rsid w:val="00AD20EF"/>
    <w:rsid w:val="00AD6BC8"/>
    <w:rsid w:val="00AE1788"/>
    <w:rsid w:val="00AF636C"/>
    <w:rsid w:val="00B005BD"/>
    <w:rsid w:val="00B03167"/>
    <w:rsid w:val="00B07442"/>
    <w:rsid w:val="00B23924"/>
    <w:rsid w:val="00B258BB"/>
    <w:rsid w:val="00B270B2"/>
    <w:rsid w:val="00B33522"/>
    <w:rsid w:val="00B34C8E"/>
    <w:rsid w:val="00B41FB6"/>
    <w:rsid w:val="00B47690"/>
    <w:rsid w:val="00B51CF0"/>
    <w:rsid w:val="00B5785E"/>
    <w:rsid w:val="00B64181"/>
    <w:rsid w:val="00B65CEB"/>
    <w:rsid w:val="00B67B97"/>
    <w:rsid w:val="00B72F3A"/>
    <w:rsid w:val="00B8178C"/>
    <w:rsid w:val="00B93533"/>
    <w:rsid w:val="00B938A7"/>
    <w:rsid w:val="00B968C8"/>
    <w:rsid w:val="00BA1C98"/>
    <w:rsid w:val="00BA3EC5"/>
    <w:rsid w:val="00BA49D0"/>
    <w:rsid w:val="00BA51D9"/>
    <w:rsid w:val="00BB20D1"/>
    <w:rsid w:val="00BB30CC"/>
    <w:rsid w:val="00BB5DFC"/>
    <w:rsid w:val="00BB685E"/>
    <w:rsid w:val="00BD1BA2"/>
    <w:rsid w:val="00BD279D"/>
    <w:rsid w:val="00BD461B"/>
    <w:rsid w:val="00BD6BB8"/>
    <w:rsid w:val="00BE2B7D"/>
    <w:rsid w:val="00BF5FCC"/>
    <w:rsid w:val="00BF6115"/>
    <w:rsid w:val="00BF67EF"/>
    <w:rsid w:val="00C00584"/>
    <w:rsid w:val="00C0509A"/>
    <w:rsid w:val="00C132C5"/>
    <w:rsid w:val="00C301C8"/>
    <w:rsid w:val="00C431A0"/>
    <w:rsid w:val="00C47E7A"/>
    <w:rsid w:val="00C55284"/>
    <w:rsid w:val="00C65668"/>
    <w:rsid w:val="00C66BA2"/>
    <w:rsid w:val="00C66C93"/>
    <w:rsid w:val="00C67960"/>
    <w:rsid w:val="00C72DA4"/>
    <w:rsid w:val="00C7717D"/>
    <w:rsid w:val="00C8713B"/>
    <w:rsid w:val="00C92476"/>
    <w:rsid w:val="00C95985"/>
    <w:rsid w:val="00CA5062"/>
    <w:rsid w:val="00CB30A6"/>
    <w:rsid w:val="00CB5E9E"/>
    <w:rsid w:val="00CB6249"/>
    <w:rsid w:val="00CB6E98"/>
    <w:rsid w:val="00CB7D9D"/>
    <w:rsid w:val="00CC03F9"/>
    <w:rsid w:val="00CC075D"/>
    <w:rsid w:val="00CC5026"/>
    <w:rsid w:val="00CC68D0"/>
    <w:rsid w:val="00CE2134"/>
    <w:rsid w:val="00CF1F71"/>
    <w:rsid w:val="00D00170"/>
    <w:rsid w:val="00D03F9A"/>
    <w:rsid w:val="00D06125"/>
    <w:rsid w:val="00D06D51"/>
    <w:rsid w:val="00D07CAF"/>
    <w:rsid w:val="00D14E12"/>
    <w:rsid w:val="00D17D2A"/>
    <w:rsid w:val="00D24991"/>
    <w:rsid w:val="00D37586"/>
    <w:rsid w:val="00D42371"/>
    <w:rsid w:val="00D44CFD"/>
    <w:rsid w:val="00D47A9D"/>
    <w:rsid w:val="00D50255"/>
    <w:rsid w:val="00D52B26"/>
    <w:rsid w:val="00D541E2"/>
    <w:rsid w:val="00D5494F"/>
    <w:rsid w:val="00D54C9D"/>
    <w:rsid w:val="00D567B1"/>
    <w:rsid w:val="00D606D3"/>
    <w:rsid w:val="00D66520"/>
    <w:rsid w:val="00D74460"/>
    <w:rsid w:val="00D74AF8"/>
    <w:rsid w:val="00D7536A"/>
    <w:rsid w:val="00D7791D"/>
    <w:rsid w:val="00D87F6A"/>
    <w:rsid w:val="00D9351B"/>
    <w:rsid w:val="00DB0B37"/>
    <w:rsid w:val="00DB0BAF"/>
    <w:rsid w:val="00DB4535"/>
    <w:rsid w:val="00DC6642"/>
    <w:rsid w:val="00DD0668"/>
    <w:rsid w:val="00DD5553"/>
    <w:rsid w:val="00DE2E73"/>
    <w:rsid w:val="00DE34CF"/>
    <w:rsid w:val="00DE42A3"/>
    <w:rsid w:val="00DF2FFC"/>
    <w:rsid w:val="00DF5EC4"/>
    <w:rsid w:val="00E03168"/>
    <w:rsid w:val="00E11CEA"/>
    <w:rsid w:val="00E13F3D"/>
    <w:rsid w:val="00E24AA7"/>
    <w:rsid w:val="00E334DF"/>
    <w:rsid w:val="00E34898"/>
    <w:rsid w:val="00E356EF"/>
    <w:rsid w:val="00E51624"/>
    <w:rsid w:val="00E560FA"/>
    <w:rsid w:val="00E56800"/>
    <w:rsid w:val="00E579C6"/>
    <w:rsid w:val="00E65FC9"/>
    <w:rsid w:val="00E76341"/>
    <w:rsid w:val="00E84855"/>
    <w:rsid w:val="00E86272"/>
    <w:rsid w:val="00E952D9"/>
    <w:rsid w:val="00EA1808"/>
    <w:rsid w:val="00EA4ABD"/>
    <w:rsid w:val="00EA5095"/>
    <w:rsid w:val="00EB09B7"/>
    <w:rsid w:val="00EB37B4"/>
    <w:rsid w:val="00EB3ED2"/>
    <w:rsid w:val="00EB483C"/>
    <w:rsid w:val="00EB515A"/>
    <w:rsid w:val="00EB5B25"/>
    <w:rsid w:val="00EC22A8"/>
    <w:rsid w:val="00EC300B"/>
    <w:rsid w:val="00EC33EC"/>
    <w:rsid w:val="00EC5948"/>
    <w:rsid w:val="00EC7033"/>
    <w:rsid w:val="00ED0EFE"/>
    <w:rsid w:val="00EE1B66"/>
    <w:rsid w:val="00EE4CF9"/>
    <w:rsid w:val="00EE7D7C"/>
    <w:rsid w:val="00EF6564"/>
    <w:rsid w:val="00EF7A1D"/>
    <w:rsid w:val="00F1315C"/>
    <w:rsid w:val="00F157C5"/>
    <w:rsid w:val="00F25D98"/>
    <w:rsid w:val="00F300FB"/>
    <w:rsid w:val="00F3760A"/>
    <w:rsid w:val="00F40201"/>
    <w:rsid w:val="00F441F0"/>
    <w:rsid w:val="00F502A9"/>
    <w:rsid w:val="00F54540"/>
    <w:rsid w:val="00F61324"/>
    <w:rsid w:val="00F62724"/>
    <w:rsid w:val="00F6328B"/>
    <w:rsid w:val="00F63BCE"/>
    <w:rsid w:val="00F73FB9"/>
    <w:rsid w:val="00F80104"/>
    <w:rsid w:val="00F81594"/>
    <w:rsid w:val="00F908FD"/>
    <w:rsid w:val="00F9318C"/>
    <w:rsid w:val="00F977DB"/>
    <w:rsid w:val="00FA018C"/>
    <w:rsid w:val="00FA44AC"/>
    <w:rsid w:val="00FA5765"/>
    <w:rsid w:val="00FA646C"/>
    <w:rsid w:val="00FB2B3D"/>
    <w:rsid w:val="00FB6386"/>
    <w:rsid w:val="00FB65E7"/>
    <w:rsid w:val="00FB7CCE"/>
    <w:rsid w:val="00FC13F3"/>
    <w:rsid w:val="00FC1A17"/>
    <w:rsid w:val="00FE4F8B"/>
    <w:rsid w:val="00FE59A9"/>
    <w:rsid w:val="00FE729E"/>
    <w:rsid w:val="00FF0B12"/>
    <w:rsid w:val="00FF18F4"/>
    <w:rsid w:val="00FF712B"/>
    <w:rsid w:val="00FF72C2"/>
    <w:rsid w:val="02846275"/>
    <w:rsid w:val="1C673E8E"/>
    <w:rsid w:val="3A2A36AA"/>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2F80DF"/>
  <w15:docId w15:val="{8163C137-36F4-414F-84D5-F17463AB6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15B4"/>
    <w:pPr>
      <w:spacing w:after="180"/>
    </w:pPr>
    <w:rPr>
      <w:rFonts w:ascii="Times New Roman" w:hAnsi="Times New Roman"/>
      <w:lang w:val="en-GB" w:eastAsia="en-US"/>
    </w:rPr>
  </w:style>
  <w:style w:type="paragraph" w:styleId="Heading1">
    <w:name w:val="heading 1"/>
    <w:next w:val="Normal"/>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8615B4"/>
    <w:pPr>
      <w:pBdr>
        <w:top w:val="none" w:sz="0" w:space="0" w:color="auto"/>
      </w:pBdr>
      <w:spacing w:before="180"/>
      <w:outlineLvl w:val="1"/>
    </w:pPr>
    <w:rPr>
      <w:sz w:val="32"/>
    </w:rPr>
  </w:style>
  <w:style w:type="paragraph" w:styleId="Heading3">
    <w:name w:val="heading 3"/>
    <w:basedOn w:val="Heading2"/>
    <w:next w:val="Normal"/>
    <w:qFormat/>
    <w:rsid w:val="008615B4"/>
    <w:pPr>
      <w:spacing w:before="120"/>
      <w:outlineLvl w:val="2"/>
    </w:pPr>
    <w:rPr>
      <w:sz w:val="28"/>
    </w:rPr>
  </w:style>
  <w:style w:type="paragraph" w:styleId="Heading4">
    <w:name w:val="heading 4"/>
    <w:basedOn w:val="Heading3"/>
    <w:next w:val="Normal"/>
    <w:qFormat/>
    <w:rsid w:val="008615B4"/>
    <w:pPr>
      <w:ind w:left="1418" w:hanging="1418"/>
      <w:outlineLvl w:val="3"/>
    </w:pPr>
    <w:rPr>
      <w:sz w:val="24"/>
    </w:rPr>
  </w:style>
  <w:style w:type="paragraph" w:styleId="Heading5">
    <w:name w:val="heading 5"/>
    <w:basedOn w:val="Heading4"/>
    <w:next w:val="Normal"/>
    <w:qFormat/>
    <w:rsid w:val="008615B4"/>
    <w:pPr>
      <w:ind w:left="1701" w:hanging="1701"/>
      <w:outlineLvl w:val="4"/>
    </w:pPr>
    <w:rPr>
      <w:sz w:val="22"/>
    </w:rPr>
  </w:style>
  <w:style w:type="paragraph" w:styleId="Heading6">
    <w:name w:val="heading 6"/>
    <w:basedOn w:val="H6"/>
    <w:next w:val="Normal"/>
    <w:qFormat/>
    <w:rsid w:val="008615B4"/>
    <w:pPr>
      <w:outlineLvl w:val="5"/>
    </w:pPr>
  </w:style>
  <w:style w:type="paragraph" w:styleId="Heading7">
    <w:name w:val="heading 7"/>
    <w:basedOn w:val="H6"/>
    <w:next w:val="Normal"/>
    <w:qFormat/>
    <w:rsid w:val="008615B4"/>
    <w:pPr>
      <w:outlineLvl w:val="6"/>
    </w:pPr>
  </w:style>
  <w:style w:type="paragraph" w:styleId="Heading8">
    <w:name w:val="heading 8"/>
    <w:basedOn w:val="Heading1"/>
    <w:next w:val="Normal"/>
    <w:qFormat/>
    <w:rsid w:val="008615B4"/>
    <w:pPr>
      <w:ind w:left="0" w:firstLine="0"/>
      <w:outlineLvl w:val="7"/>
    </w:pPr>
  </w:style>
  <w:style w:type="paragraph" w:styleId="Heading9">
    <w:name w:val="heading 9"/>
    <w:basedOn w:val="Heading8"/>
    <w:next w:val="Normal"/>
    <w:qFormat/>
    <w:rsid w:val="008615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615B4"/>
    <w:pPr>
      <w:ind w:left="1985" w:hanging="1985"/>
      <w:outlineLvl w:val="9"/>
    </w:pPr>
    <w:rPr>
      <w:sz w:val="20"/>
    </w:rPr>
  </w:style>
  <w:style w:type="paragraph" w:styleId="List3">
    <w:name w:val="List 3"/>
    <w:basedOn w:val="List2"/>
    <w:rsid w:val="008615B4"/>
    <w:pPr>
      <w:ind w:left="1135"/>
    </w:pPr>
  </w:style>
  <w:style w:type="paragraph" w:styleId="List2">
    <w:name w:val="List 2"/>
    <w:basedOn w:val="List"/>
    <w:rsid w:val="008615B4"/>
    <w:pPr>
      <w:ind w:left="851"/>
    </w:pPr>
  </w:style>
  <w:style w:type="paragraph" w:styleId="List">
    <w:name w:val="List"/>
    <w:basedOn w:val="Normal"/>
    <w:rsid w:val="008615B4"/>
    <w:pPr>
      <w:ind w:left="568" w:hanging="284"/>
    </w:pPr>
  </w:style>
  <w:style w:type="paragraph" w:styleId="CommentSubject">
    <w:name w:val="annotation subject"/>
    <w:basedOn w:val="CommentText"/>
    <w:next w:val="CommentText"/>
    <w:semiHidden/>
    <w:rsid w:val="008615B4"/>
    <w:rPr>
      <w:b/>
      <w:bCs/>
    </w:rPr>
  </w:style>
  <w:style w:type="paragraph" w:styleId="CommentText">
    <w:name w:val="annotation text"/>
    <w:basedOn w:val="Normal"/>
    <w:semiHidden/>
    <w:rsid w:val="008615B4"/>
  </w:style>
  <w:style w:type="paragraph" w:styleId="TOC7">
    <w:name w:val="toc 7"/>
    <w:basedOn w:val="TOC6"/>
    <w:next w:val="Normal"/>
    <w:semiHidden/>
    <w:rsid w:val="008615B4"/>
    <w:pPr>
      <w:ind w:left="2268" w:hanging="2268"/>
    </w:pPr>
  </w:style>
  <w:style w:type="paragraph" w:styleId="TOC6">
    <w:name w:val="toc 6"/>
    <w:basedOn w:val="TOC5"/>
    <w:next w:val="Normal"/>
    <w:semiHidden/>
    <w:rsid w:val="008615B4"/>
    <w:pPr>
      <w:ind w:left="1985" w:hanging="1985"/>
    </w:pPr>
  </w:style>
  <w:style w:type="paragraph" w:styleId="TOC5">
    <w:name w:val="toc 5"/>
    <w:basedOn w:val="TOC4"/>
    <w:next w:val="Normal"/>
    <w:semiHidden/>
    <w:qFormat/>
    <w:rsid w:val="008615B4"/>
    <w:pPr>
      <w:ind w:left="1701" w:hanging="1701"/>
    </w:pPr>
  </w:style>
  <w:style w:type="paragraph" w:styleId="TOC4">
    <w:name w:val="toc 4"/>
    <w:basedOn w:val="TOC3"/>
    <w:next w:val="Normal"/>
    <w:semiHidden/>
    <w:qFormat/>
    <w:rsid w:val="008615B4"/>
    <w:pPr>
      <w:ind w:left="1418" w:hanging="1418"/>
    </w:pPr>
  </w:style>
  <w:style w:type="paragraph" w:styleId="TOC3">
    <w:name w:val="toc 3"/>
    <w:basedOn w:val="TOC2"/>
    <w:next w:val="Normal"/>
    <w:semiHidden/>
    <w:qFormat/>
    <w:rsid w:val="008615B4"/>
    <w:pPr>
      <w:ind w:left="1134" w:hanging="1134"/>
    </w:pPr>
  </w:style>
  <w:style w:type="paragraph" w:styleId="TOC2">
    <w:name w:val="toc 2"/>
    <w:basedOn w:val="TOC1"/>
    <w:next w:val="Normal"/>
    <w:semiHidden/>
    <w:qFormat/>
    <w:rsid w:val="008615B4"/>
    <w:pPr>
      <w:keepNext w:val="0"/>
      <w:spacing w:before="0"/>
      <w:ind w:left="851" w:hanging="851"/>
    </w:pPr>
    <w:rPr>
      <w:sz w:val="20"/>
    </w:rPr>
  </w:style>
  <w:style w:type="paragraph" w:styleId="TOC1">
    <w:name w:val="toc 1"/>
    <w:next w:val="Normal"/>
    <w:semiHidden/>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rsid w:val="008615B4"/>
    <w:pPr>
      <w:ind w:left="851"/>
    </w:pPr>
  </w:style>
  <w:style w:type="paragraph" w:styleId="ListNumber">
    <w:name w:val="List Number"/>
    <w:basedOn w:val="List"/>
    <w:rsid w:val="008615B4"/>
  </w:style>
  <w:style w:type="paragraph" w:styleId="ListBullet4">
    <w:name w:val="List Bullet 4"/>
    <w:basedOn w:val="ListBullet3"/>
    <w:rsid w:val="008615B4"/>
    <w:pPr>
      <w:ind w:left="1418"/>
    </w:pPr>
  </w:style>
  <w:style w:type="paragraph" w:styleId="ListBullet3">
    <w:name w:val="List Bullet 3"/>
    <w:basedOn w:val="ListBullet2"/>
    <w:rsid w:val="008615B4"/>
    <w:pPr>
      <w:ind w:left="1135"/>
    </w:pPr>
  </w:style>
  <w:style w:type="paragraph" w:styleId="ListBullet2">
    <w:name w:val="List Bullet 2"/>
    <w:basedOn w:val="ListBullet"/>
    <w:rsid w:val="008615B4"/>
    <w:pPr>
      <w:ind w:left="851"/>
    </w:pPr>
  </w:style>
  <w:style w:type="paragraph" w:styleId="ListBullet">
    <w:name w:val="List Bullet"/>
    <w:basedOn w:val="List"/>
    <w:rsid w:val="008615B4"/>
  </w:style>
  <w:style w:type="paragraph" w:styleId="DocumentMap">
    <w:name w:val="Document Map"/>
    <w:basedOn w:val="Normal"/>
    <w:semiHidden/>
    <w:rsid w:val="008615B4"/>
    <w:pPr>
      <w:shd w:val="clear" w:color="auto" w:fill="000080"/>
    </w:pPr>
    <w:rPr>
      <w:rFonts w:ascii="Tahoma" w:hAnsi="Tahoma" w:cs="Tahoma"/>
    </w:rPr>
  </w:style>
  <w:style w:type="paragraph" w:styleId="ListBullet5">
    <w:name w:val="List Bullet 5"/>
    <w:basedOn w:val="ListBullet4"/>
    <w:rsid w:val="008615B4"/>
    <w:pPr>
      <w:ind w:left="1702"/>
    </w:pPr>
  </w:style>
  <w:style w:type="paragraph" w:styleId="TOC8">
    <w:name w:val="toc 8"/>
    <w:basedOn w:val="TOC1"/>
    <w:next w:val="Normal"/>
    <w:semiHidden/>
    <w:qFormat/>
    <w:rsid w:val="008615B4"/>
    <w:pPr>
      <w:spacing w:before="180"/>
      <w:ind w:left="2693" w:hanging="2693"/>
    </w:pPr>
    <w:rPr>
      <w:b/>
    </w:rPr>
  </w:style>
  <w:style w:type="paragraph" w:styleId="BalloonText">
    <w:name w:val="Balloon Text"/>
    <w:basedOn w:val="Normal"/>
    <w:semiHidden/>
    <w:rsid w:val="008615B4"/>
    <w:rPr>
      <w:rFonts w:ascii="Tahoma" w:hAnsi="Tahoma" w:cs="Tahoma"/>
      <w:sz w:val="16"/>
      <w:szCs w:val="16"/>
    </w:rPr>
  </w:style>
  <w:style w:type="paragraph" w:styleId="Footer">
    <w:name w:val="footer"/>
    <w:basedOn w:val="Header"/>
    <w:rsid w:val="008615B4"/>
    <w:pPr>
      <w:jc w:val="center"/>
    </w:pPr>
    <w:rPr>
      <w:i/>
    </w:rPr>
  </w:style>
  <w:style w:type="paragraph" w:styleId="Header">
    <w:name w:val="header"/>
    <w:aliases w:val="header odd"/>
    <w:link w:val="HeaderChar"/>
    <w:qFormat/>
    <w:rsid w:val="008615B4"/>
    <w:pPr>
      <w:widowControl w:val="0"/>
    </w:pPr>
    <w:rPr>
      <w:rFonts w:ascii="Arial" w:hAnsi="Arial"/>
      <w:b/>
      <w:sz w:val="18"/>
      <w:lang w:val="en-GB" w:eastAsia="en-US"/>
    </w:rPr>
  </w:style>
  <w:style w:type="paragraph" w:styleId="FootnoteText">
    <w:name w:val="footnote text"/>
    <w:basedOn w:val="Normal"/>
    <w:semiHidden/>
    <w:qFormat/>
    <w:rsid w:val="008615B4"/>
    <w:pPr>
      <w:keepLines/>
      <w:spacing w:after="0"/>
      <w:ind w:left="454" w:hanging="454"/>
    </w:pPr>
    <w:rPr>
      <w:sz w:val="16"/>
    </w:rPr>
  </w:style>
  <w:style w:type="paragraph" w:styleId="List5">
    <w:name w:val="List 5"/>
    <w:basedOn w:val="List4"/>
    <w:rsid w:val="008615B4"/>
    <w:pPr>
      <w:ind w:left="1702"/>
    </w:pPr>
  </w:style>
  <w:style w:type="paragraph" w:styleId="List4">
    <w:name w:val="List 4"/>
    <w:basedOn w:val="List3"/>
    <w:rsid w:val="008615B4"/>
    <w:pPr>
      <w:ind w:left="1418"/>
    </w:pPr>
  </w:style>
  <w:style w:type="paragraph" w:styleId="TOC9">
    <w:name w:val="toc 9"/>
    <w:basedOn w:val="TOC8"/>
    <w:next w:val="Normal"/>
    <w:semiHidden/>
    <w:qFormat/>
    <w:rsid w:val="008615B4"/>
    <w:pPr>
      <w:ind w:left="1418" w:hanging="1418"/>
    </w:pPr>
  </w:style>
  <w:style w:type="paragraph" w:styleId="Index1">
    <w:name w:val="index 1"/>
    <w:basedOn w:val="Normal"/>
    <w:next w:val="Normal"/>
    <w:semiHidden/>
    <w:qFormat/>
    <w:rsid w:val="008615B4"/>
    <w:pPr>
      <w:keepLines/>
      <w:spacing w:after="0"/>
    </w:pPr>
  </w:style>
  <w:style w:type="paragraph" w:styleId="Index2">
    <w:name w:val="index 2"/>
    <w:basedOn w:val="Index1"/>
    <w:next w:val="Normal"/>
    <w:semiHidden/>
    <w:qFormat/>
    <w:rsid w:val="008615B4"/>
    <w:pPr>
      <w:ind w:left="284"/>
    </w:pPr>
  </w:style>
  <w:style w:type="character" w:styleId="FollowedHyperlink">
    <w:name w:val="FollowedHyperlink"/>
    <w:rsid w:val="008615B4"/>
    <w:rPr>
      <w:color w:val="800080"/>
      <w:u w:val="single"/>
    </w:rPr>
  </w:style>
  <w:style w:type="character" w:styleId="Hyperlink">
    <w:name w:val="Hyperlink"/>
    <w:rsid w:val="008615B4"/>
    <w:rPr>
      <w:color w:val="0000FF"/>
      <w:u w:val="single"/>
    </w:rPr>
  </w:style>
  <w:style w:type="character" w:styleId="CommentReference">
    <w:name w:val="annotation reference"/>
    <w:semiHidden/>
    <w:rsid w:val="008615B4"/>
    <w:rPr>
      <w:sz w:val="16"/>
    </w:rPr>
  </w:style>
  <w:style w:type="character" w:styleId="FootnoteReference">
    <w:name w:val="footnote reference"/>
    <w:semiHidden/>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Normal"/>
    <w:link w:val="TALChar"/>
    <w:rsid w:val="008615B4"/>
    <w:pPr>
      <w:keepNext/>
      <w:keepLines/>
      <w:spacing w:after="0"/>
    </w:pPr>
    <w:rPr>
      <w:rFonts w:ascii="Arial" w:hAnsi="Arial"/>
      <w:sz w:val="18"/>
    </w:rPr>
  </w:style>
  <w:style w:type="paragraph" w:customStyle="1" w:styleId="TF">
    <w:name w:val="TF"/>
    <w:basedOn w:val="TH"/>
    <w:link w:val="TFZchn"/>
    <w:qFormat/>
    <w:rsid w:val="008615B4"/>
    <w:pPr>
      <w:keepNext w:val="0"/>
      <w:spacing w:before="0" w:after="240"/>
    </w:pPr>
  </w:style>
  <w:style w:type="paragraph" w:customStyle="1" w:styleId="TH">
    <w:name w:val="TH"/>
    <w:basedOn w:val="Normal"/>
    <w:link w:val="THChar"/>
    <w:qFormat/>
    <w:rsid w:val="008615B4"/>
    <w:pPr>
      <w:keepNext/>
      <w:keepLines/>
      <w:spacing w:before="60"/>
      <w:jc w:val="center"/>
    </w:pPr>
    <w:rPr>
      <w:rFonts w:ascii="Arial" w:hAnsi="Arial"/>
      <w:b/>
    </w:rPr>
  </w:style>
  <w:style w:type="paragraph" w:customStyle="1" w:styleId="NO">
    <w:name w:val="NO"/>
    <w:basedOn w:val="Normal"/>
    <w:link w:val="NOZchn"/>
    <w:qFormat/>
    <w:rsid w:val="008615B4"/>
    <w:pPr>
      <w:keepLines/>
      <w:ind w:left="1135" w:hanging="851"/>
    </w:pPr>
  </w:style>
  <w:style w:type="paragraph" w:customStyle="1" w:styleId="EX">
    <w:name w:val="EX"/>
    <w:basedOn w:val="Normal"/>
    <w:link w:val="EXChar"/>
    <w:qFormat/>
    <w:rsid w:val="008615B4"/>
    <w:pPr>
      <w:keepLines/>
      <w:ind w:left="1702" w:hanging="1418"/>
    </w:pPr>
  </w:style>
  <w:style w:type="paragraph" w:customStyle="1" w:styleId="FP">
    <w:name w:val="FP"/>
    <w:basedOn w:val="Normal"/>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Normal"/>
    <w:next w:val="Normal"/>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sid w:val="008615B4"/>
    <w:rPr>
      <w:color w:val="FF0000"/>
    </w:rPr>
  </w:style>
  <w:style w:type="paragraph" w:customStyle="1" w:styleId="B1">
    <w:name w:val="B1"/>
    <w:basedOn w:val="List"/>
    <w:link w:val="B1Char"/>
    <w:qFormat/>
    <w:rsid w:val="008615B4"/>
  </w:style>
  <w:style w:type="paragraph" w:customStyle="1" w:styleId="B2">
    <w:name w:val="B2"/>
    <w:basedOn w:val="List2"/>
    <w:link w:val="B2Char"/>
    <w:qFormat/>
    <w:rsid w:val="008615B4"/>
  </w:style>
  <w:style w:type="paragraph" w:customStyle="1" w:styleId="B3">
    <w:name w:val="B3"/>
    <w:basedOn w:val="List3"/>
    <w:rsid w:val="008615B4"/>
  </w:style>
  <w:style w:type="paragraph" w:customStyle="1" w:styleId="B4">
    <w:name w:val="B4"/>
    <w:basedOn w:val="List4"/>
    <w:rsid w:val="008615B4"/>
  </w:style>
  <w:style w:type="paragraph" w:customStyle="1" w:styleId="B5">
    <w:name w:val="B5"/>
    <w:basedOn w:val="List5"/>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rsid w:val="008615B4"/>
    <w:rPr>
      <w:rFonts w:ascii="Arial" w:hAnsi="Arial"/>
      <w:sz w:val="18"/>
      <w:lang w:val="en-GB" w:eastAsia="en-US"/>
    </w:rPr>
  </w:style>
  <w:style w:type="character" w:customStyle="1" w:styleId="TAHChar">
    <w:name w:val="TAH Char"/>
    <w:link w:val="TAH"/>
    <w:rsid w:val="008615B4"/>
    <w:rPr>
      <w:rFonts w:ascii="Arial" w:hAnsi="Arial"/>
      <w:b/>
      <w:sz w:val="18"/>
      <w:lang w:val="en-GB" w:eastAsia="en-US"/>
    </w:rPr>
  </w:style>
  <w:style w:type="character" w:customStyle="1" w:styleId="B1Char">
    <w:name w:val="B1 Char"/>
    <w:link w:val="B1"/>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qFormat/>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qFormat/>
    <w:rsid w:val="008615B4"/>
    <w:rPr>
      <w:rFonts w:ascii="Arial" w:hAnsi="Arial"/>
      <w:b/>
    </w:rPr>
  </w:style>
  <w:style w:type="character" w:customStyle="1" w:styleId="EditorsNoteChar">
    <w:name w:val="Editor's Note Char"/>
    <w:link w:val="EditorsNote"/>
    <w:rsid w:val="008615B4"/>
    <w:rPr>
      <w:rFonts w:ascii="Times New Roman" w:hAnsi="Times New Roman"/>
      <w:color w:val="FF0000"/>
      <w:lang w:val="en-GB" w:eastAsia="en-US"/>
    </w:rPr>
  </w:style>
  <w:style w:type="character" w:customStyle="1" w:styleId="TACChar">
    <w:name w:val="TAC Char"/>
    <w:link w:val="TAC"/>
    <w:rsid w:val="008615B4"/>
    <w:rPr>
      <w:rFonts w:ascii="Arial" w:hAnsi="Arial"/>
      <w:sz w:val="18"/>
      <w:lang w:val="en-GB" w:eastAsia="en-US"/>
    </w:rPr>
  </w:style>
  <w:style w:type="paragraph" w:styleId="ListParagraph">
    <w:name w:val="List Paragraph"/>
    <w:basedOn w:val="Normal"/>
    <w:link w:val="ListParagraphChar"/>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B1Zchn">
    <w:name w:val="B1 Zchn"/>
    <w:rsid w:val="008615B4"/>
  </w:style>
  <w:style w:type="character" w:customStyle="1" w:styleId="ListParagraphChar">
    <w:name w:val="List Paragraph Char"/>
    <w:link w:val="ListParagraph"/>
    <w:uiPriority w:val="34"/>
    <w:qFormat/>
    <w:locked/>
    <w:rsid w:val="008615B4"/>
    <w:rPr>
      <w:rFonts w:ascii="Times New Roman" w:hAnsi="Times New Roman"/>
      <w:lang w:val="en-GB" w:eastAsia="en-US"/>
    </w:rPr>
  </w:style>
  <w:style w:type="paragraph" w:styleId="BodyText">
    <w:name w:val="Body Text"/>
    <w:basedOn w:val="Normal"/>
    <w:link w:val="BodyTextChar"/>
    <w:uiPriority w:val="99"/>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uiPriority w:val="99"/>
    <w:rsid w:val="00DB4535"/>
    <w:rPr>
      <w:rFonts w:ascii="Times New Roman" w:eastAsia="Times New Roman" w:hAnsi="Times New Roman"/>
      <w:lang w:val="en-GB" w:eastAsia="ja-JP"/>
    </w:rPr>
  </w:style>
  <w:style w:type="character" w:customStyle="1" w:styleId="B1Char1">
    <w:name w:val="B1 Char1"/>
    <w:rsid w:val="00456B9D"/>
    <w:rPr>
      <w:rFonts w:ascii="Arial" w:eastAsia="Arial Unicode MS" w:hAnsi="Arial"/>
      <w:lang w:val="en-GB" w:eastAsia="en-US"/>
    </w:rPr>
  </w:style>
  <w:style w:type="paragraph" w:styleId="Revision">
    <w:name w:val="Revision"/>
    <w:hidden/>
    <w:uiPriority w:val="99"/>
    <w:unhideWhenUsed/>
    <w:rsid w:val="003F5ACF"/>
    <w:rPr>
      <w:rFonts w:ascii="Times New Roman" w:hAnsi="Times New Roman"/>
      <w:lang w:val="en-GB" w:eastAsia="en-US"/>
    </w:rPr>
  </w:style>
  <w:style w:type="paragraph" w:styleId="NoSpacing">
    <w:name w:val="No Spacing"/>
    <w:basedOn w:val="Normal"/>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BodyText"/>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HeaderChar">
    <w:name w:val="Header Char"/>
    <w:aliases w:val="header odd Char"/>
    <w:link w:val="Header"/>
    <w:rsid w:val="0090442B"/>
    <w:rPr>
      <w:rFonts w:ascii="Arial" w:hAnsi="Arial"/>
      <w:b/>
      <w:sz w:val="18"/>
      <w:lang w:val="en-GB" w:eastAsia="en-US"/>
    </w:rPr>
  </w:style>
  <w:style w:type="character" w:customStyle="1" w:styleId="NOZchn">
    <w:name w:val="NO Zchn"/>
    <w:link w:val="NO"/>
    <w:rsid w:val="00BF61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oleObject" Target="embeddings/Microsoft_Visio_2003-2010_Drawing.vsd"/><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E259DBB-26FA-4213-A9FC-5CB21E8F5681}">
  <ds:schemaRefs>
    <ds:schemaRef ds:uri="http://schemas.openxmlformats.org/officeDocument/2006/bibliography"/>
  </ds:schemaRefs>
</ds:datastoreItem>
</file>

<file path=customXml/itemProps3.xml><?xml version="1.0" encoding="utf-8"?>
<ds:datastoreItem xmlns:ds="http://schemas.openxmlformats.org/officeDocument/2006/customXml" ds:itemID="{C1753528-7990-460F-AA8A-CEE52C68CD93}">
  <ds:schemaRefs>
    <ds:schemaRef ds:uri="http://schemas.openxmlformats.org/officeDocument/2006/bibliography"/>
  </ds:schemaRefs>
</ds:datastoreItem>
</file>

<file path=customXml/itemProps4.xml><?xml version="1.0" encoding="utf-8"?>
<ds:datastoreItem xmlns:ds="http://schemas.openxmlformats.org/officeDocument/2006/customXml" ds:itemID="{89D802AF-F577-49B5-ABFD-DD0DA9CC6D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Pages>
  <Words>1122</Words>
  <Characters>6402</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7509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LIU</dc:creator>
  <cp:lastModifiedBy>Ericsson user</cp:lastModifiedBy>
  <cp:revision>24</cp:revision>
  <cp:lastPrinted>1899-12-31T23:00:00Z</cp:lastPrinted>
  <dcterms:created xsi:type="dcterms:W3CDTF">2020-10-19T10:49:00Z</dcterms:created>
  <dcterms:modified xsi:type="dcterms:W3CDTF">2020-10-23T00:40:00Z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ies>
</file>