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D4EF3">
        <w:rPr>
          <w:b/>
          <w:noProof/>
          <w:sz w:val="24"/>
        </w:rPr>
        <w:t>8</w:t>
      </w:r>
      <w:r w:rsidR="0048606F">
        <w:rPr>
          <w:b/>
          <w:noProof/>
          <w:sz w:val="24"/>
        </w:rPr>
        <w:t>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4D04DC" w:rsidRPr="004D04DC">
        <w:rPr>
          <w:b/>
          <w:i/>
          <w:noProof/>
          <w:sz w:val="28"/>
        </w:rPr>
        <w:t>R3-204077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44465D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24E" w:rsidP="008D4E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D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A2E3D">
              <w:rPr>
                <w:b/>
                <w:noProof/>
                <w:sz w:val="28"/>
              </w:rPr>
              <w:t>46</w:t>
            </w:r>
            <w:r w:rsidR="008D4EF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9A2E3D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A2E3D">
              <w:rPr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E1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13D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F13" w:rsidP="00C76EE3">
            <w:pPr>
              <w:pStyle w:val="CRCoverPage"/>
              <w:spacing w:after="0"/>
              <w:ind w:left="100"/>
              <w:rPr>
                <w:noProof/>
              </w:rPr>
            </w:pPr>
            <w:r w:rsidRPr="00664F13">
              <w:t xml:space="preserve">PDCP duplication with more than 2 entities for </w:t>
            </w:r>
            <w:r w:rsidR="00C76EE3">
              <w:t>E</w:t>
            </w:r>
            <w:r w:rsidRPr="00664F13">
              <w:t xml:space="preserve">1 stage 2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20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4FB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8D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6A2A4C">
              <w:rPr>
                <w:noProof/>
              </w:rPr>
              <w:t>6</w:t>
            </w:r>
            <w:r w:rsidR="00C226A3">
              <w:rPr>
                <w:noProof/>
              </w:rPr>
              <w:t>-</w:t>
            </w:r>
            <w:r w:rsidR="006A2A4C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Pr="006F6DA7" w:rsidRDefault="00D93F00" w:rsidP="00D93F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</w:t>
            </w:r>
            <w:proofErr w:type="spellStart"/>
            <w:r>
              <w:t>enitites</w:t>
            </w:r>
            <w:proofErr w:type="spellEnd"/>
            <w:r>
              <w:t xml:space="preserve">. The stage 2 specification should be updated accordingly.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617D48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00" w:rsidRDefault="00D93F00" w:rsidP="00A147DB">
            <w:pPr>
              <w:pStyle w:val="CRCoverPage"/>
              <w:spacing w:after="0"/>
            </w:pPr>
          </w:p>
          <w:p w:rsidR="00FC7F02" w:rsidRDefault="00FC7F02" w:rsidP="00A147DB">
            <w:pPr>
              <w:pStyle w:val="CRCoverPage"/>
              <w:spacing w:after="0"/>
            </w:pPr>
            <w:r>
              <w:t xml:space="preserve">For </w:t>
            </w:r>
            <w:r w:rsidR="008D4EF3" w:rsidRPr="008D4EF3">
              <w:t xml:space="preserve">PDCP duplication with more than </w:t>
            </w:r>
            <w:r w:rsidR="009038BF">
              <w:t>two</w:t>
            </w:r>
            <w:r w:rsidR="008D4EF3" w:rsidRPr="008D4EF3">
              <w:t xml:space="preserve"> entities</w:t>
            </w:r>
            <w:r w:rsidR="00D535E1">
              <w:t xml:space="preserve">, </w:t>
            </w:r>
            <w:r w:rsidR="008D4EF3">
              <w:t xml:space="preserve">update </w:t>
            </w:r>
            <w:r w:rsidR="008D4EF3"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 w:rsidR="006525AD">
              <w:rPr>
                <w:lang w:eastAsia="zh-CN"/>
              </w:rPr>
              <w:t>at least two</w:t>
            </w:r>
            <w:r w:rsidR="008D4EF3" w:rsidRPr="007F5361">
              <w:rPr>
                <w:rFonts w:hint="eastAsia"/>
                <w:lang w:eastAsia="zh-CN"/>
              </w:rPr>
              <w:t xml:space="preserve"> GTP-U</w:t>
            </w:r>
            <w:r w:rsidR="008D4EF3" w:rsidRPr="00946E34">
              <w:rPr>
                <w:rFonts w:hint="eastAsia"/>
                <w:lang w:eastAsia="zh-CN"/>
              </w:rPr>
              <w:t xml:space="preserve"> tunnels between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-CU</w:t>
            </w:r>
            <w:r w:rsidR="00783D10">
              <w:rPr>
                <w:lang w:eastAsia="zh-CN"/>
              </w:rPr>
              <w:t>-UP</w:t>
            </w:r>
            <w:r w:rsidR="008D4EF3" w:rsidRPr="00946E34">
              <w:rPr>
                <w:rFonts w:hint="eastAsia"/>
                <w:lang w:eastAsia="zh-CN"/>
              </w:rPr>
              <w:t xml:space="preserve"> and a </w:t>
            </w:r>
            <w:proofErr w:type="spellStart"/>
            <w:r w:rsidR="008D4EF3" w:rsidRPr="00946E34">
              <w:rPr>
                <w:rFonts w:hint="eastAsia"/>
                <w:lang w:eastAsia="zh-CN"/>
              </w:rPr>
              <w:t>gNB</w:t>
            </w:r>
            <w:proofErr w:type="spellEnd"/>
            <w:r w:rsidR="008D4EF3" w:rsidRPr="00946E34">
              <w:rPr>
                <w:rFonts w:hint="eastAsia"/>
                <w:lang w:eastAsia="zh-CN"/>
              </w:rPr>
              <w:t>-DU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EF3" w:rsidP="003E0862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 w:rsidR="003E0862">
              <w:t>two</w:t>
            </w:r>
            <w:r w:rsidRPr="008D4EF3">
              <w:t xml:space="preserve"> entities</w:t>
            </w:r>
            <w:r w:rsidR="002075E3">
              <w:t xml:space="preserve"> </w:t>
            </w:r>
            <w:r w:rsidR="00A147DB" w:rsidRPr="00A147DB">
              <w:t xml:space="preserve">is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7D48" w:rsidP="00096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0962BD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0962BD">
              <w:rPr>
                <w:lang w:eastAsia="zh-CN"/>
              </w:rPr>
              <w:t>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A9538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A95380" w:rsidP="006B756C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38.470 </w:t>
            </w:r>
            <w:r w:rsidRPr="00A95380">
              <w:rPr>
                <w:noProof/>
                <w:lang w:eastAsia="zh-CN"/>
              </w:rPr>
              <w:t>CR0067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27274F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30FE" w:rsidRPr="00E605A7" w:rsidRDefault="00C930FE" w:rsidP="00C930FE">
      <w:pPr>
        <w:jc w:val="center"/>
        <w:rPr>
          <w:b/>
          <w:color w:val="0070C0"/>
        </w:rPr>
      </w:pPr>
      <w:bookmarkStart w:id="3" w:name="_Toc20612084"/>
      <w:bookmarkStart w:id="4" w:name="_Toc5694402"/>
      <w:bookmarkStart w:id="5" w:name="_Toc535237692"/>
      <w:bookmarkStart w:id="6" w:name="_Toc534900834"/>
      <w:bookmarkStart w:id="7" w:name="_Toc525567631"/>
      <w:bookmarkStart w:id="8" w:name="_Toc525567067"/>
      <w:r w:rsidRPr="00E605A7">
        <w:rPr>
          <w:b/>
          <w:color w:val="0070C0"/>
        </w:rPr>
        <w:lastRenderedPageBreak/>
        <w:t>----------------------------------------------------------Change</w:t>
      </w:r>
      <w:r>
        <w:rPr>
          <w:b/>
          <w:color w:val="0070C0"/>
        </w:rPr>
        <w:t xml:space="preserve"> Begin of 38.460</w:t>
      </w:r>
      <w:r w:rsidRPr="00E605A7">
        <w:rPr>
          <w:b/>
          <w:color w:val="0070C0"/>
        </w:rPr>
        <w:t>------------------------------------------------------</w:t>
      </w:r>
    </w:p>
    <w:p w:rsidR="00C930FE" w:rsidRPr="00DB1371" w:rsidRDefault="00C930FE" w:rsidP="00C930FE">
      <w:pPr>
        <w:pStyle w:val="3"/>
        <w:rPr>
          <w:lang w:eastAsia="ja-JP"/>
        </w:rPr>
      </w:pPr>
      <w:bookmarkStart w:id="9" w:name="_Toc13759429"/>
      <w:bookmarkStart w:id="10" w:name="_Toc29461981"/>
      <w:bookmarkEnd w:id="3"/>
      <w:r w:rsidRPr="00DB1371">
        <w:t>5.1.2</w:t>
      </w:r>
      <w:r w:rsidRPr="00DB1371">
        <w:tab/>
        <w:t>E1 bearer context management function</w:t>
      </w:r>
      <w:bookmarkEnd w:id="9"/>
      <w:bookmarkEnd w:id="10"/>
    </w:p>
    <w:p w:rsidR="00C930FE" w:rsidRPr="00DB1371" w:rsidRDefault="00C930FE" w:rsidP="00C930FE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:rsidR="00C930FE" w:rsidRPr="00DB1371" w:rsidRDefault="00C930FE" w:rsidP="00C930FE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reject the modification.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:rsidR="00C930FE" w:rsidRPr="00DB1371" w:rsidRDefault="00C930FE" w:rsidP="00C930FE">
      <w:r w:rsidRPr="00DB1371">
        <w:t xml:space="preserve">This function is used to setup and modify the </w:t>
      </w:r>
      <w:proofErr w:type="spellStart"/>
      <w:r w:rsidRPr="00DB1371">
        <w:t>QoS</w:t>
      </w:r>
      <w:proofErr w:type="spellEnd"/>
      <w:r w:rsidRPr="00DB1371">
        <w:t xml:space="preserve">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</w:t>
      </w:r>
      <w:proofErr w:type="spellStart"/>
      <w:r w:rsidRPr="00DB1371">
        <w:t>QoS</w:t>
      </w:r>
      <w:proofErr w:type="spellEnd"/>
      <w:r w:rsidRPr="00DB1371">
        <w:t xml:space="preserve"> flow to DRB mapping. 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 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an UL packet including a QFI value in the SDAP header not configured by the </w:t>
      </w:r>
      <w:r w:rsidRPr="00DB1371">
        <w:rPr>
          <w:i/>
        </w:rPr>
        <w:t>Flow Mapping Information</w:t>
      </w:r>
      <w:r w:rsidRPr="00DB1371">
        <w:t xml:space="preserve"> IE is received for the first time at the default DRB.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:rsidR="00C930FE" w:rsidRPr="00DB1371" w:rsidRDefault="00C930FE" w:rsidP="00C930FE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:rsidR="00C930FE" w:rsidRPr="00DB1371" w:rsidRDefault="00C930FE" w:rsidP="00C930FE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</w:p>
    <w:p w:rsidR="00C930FE" w:rsidRPr="00DB1371" w:rsidRDefault="00C930FE" w:rsidP="00C930F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ins w:id="11" w:author="Huawei" w:date="2020-05-18T18:09:00Z">
        <w:r>
          <w:rPr>
            <w:lang w:eastAsia="zh-CN"/>
          </w:rPr>
          <w:t xml:space="preserve">at least </w:t>
        </w:r>
      </w:ins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bookmarkEnd w:id="4"/>
    <w:bookmarkEnd w:id="5"/>
    <w:bookmarkEnd w:id="6"/>
    <w:bookmarkEnd w:id="7"/>
    <w:bookmarkEnd w:id="8"/>
    <w:p w:rsidR="003F6CF3" w:rsidRDefault="003F6CF3" w:rsidP="003F6CF3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4B2091">
        <w:rPr>
          <w:b/>
          <w:color w:val="0070C0"/>
        </w:rPr>
        <w:t>End of</w:t>
      </w:r>
      <w:r w:rsidRPr="00E605A7">
        <w:rPr>
          <w:b/>
          <w:color w:val="0070C0"/>
        </w:rPr>
        <w:t xml:space="preserve"> Change</w:t>
      </w:r>
      <w:r w:rsidR="00A72701">
        <w:rPr>
          <w:b/>
          <w:color w:val="0070C0"/>
        </w:rPr>
        <w:t xml:space="preserve"> 38.460</w:t>
      </w:r>
      <w:r w:rsidRPr="00E605A7">
        <w:rPr>
          <w:b/>
          <w:color w:val="0070C0"/>
        </w:rPr>
        <w:t>--------------------------------------------------------</w:t>
      </w:r>
    </w:p>
    <w:p w:rsidR="006E55DA" w:rsidRPr="00290669" w:rsidRDefault="006E55DA" w:rsidP="00E64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 w:rsidR="006E55DA" w:rsidRPr="00290669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6FB" w:rsidRDefault="000716FB">
      <w:r>
        <w:separator/>
      </w:r>
    </w:p>
  </w:endnote>
  <w:endnote w:type="continuationSeparator" w:id="0">
    <w:p w:rsidR="000716FB" w:rsidRDefault="0007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6FB" w:rsidRDefault="000716FB">
      <w:r>
        <w:separator/>
      </w:r>
    </w:p>
  </w:footnote>
  <w:footnote w:type="continuationSeparator" w:id="0">
    <w:p w:rsidR="000716FB" w:rsidRDefault="00071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042C"/>
    <w:rsid w:val="00022E4A"/>
    <w:rsid w:val="00023E7D"/>
    <w:rsid w:val="0003085E"/>
    <w:rsid w:val="00054FC2"/>
    <w:rsid w:val="00060F55"/>
    <w:rsid w:val="00062827"/>
    <w:rsid w:val="000716FB"/>
    <w:rsid w:val="0009218B"/>
    <w:rsid w:val="000962BD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6F7"/>
    <w:rsid w:val="000D6E22"/>
    <w:rsid w:val="000E481D"/>
    <w:rsid w:val="000F5190"/>
    <w:rsid w:val="00103B40"/>
    <w:rsid w:val="00111AA5"/>
    <w:rsid w:val="00112D8D"/>
    <w:rsid w:val="00115E46"/>
    <w:rsid w:val="00117353"/>
    <w:rsid w:val="00130E8E"/>
    <w:rsid w:val="00135922"/>
    <w:rsid w:val="00145D43"/>
    <w:rsid w:val="00164B84"/>
    <w:rsid w:val="00165C14"/>
    <w:rsid w:val="00166269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13D5"/>
    <w:rsid w:val="001E2A2B"/>
    <w:rsid w:val="001E41F3"/>
    <w:rsid w:val="001F7168"/>
    <w:rsid w:val="002007B5"/>
    <w:rsid w:val="00206AE1"/>
    <w:rsid w:val="002075E3"/>
    <w:rsid w:val="0021120D"/>
    <w:rsid w:val="00211AA7"/>
    <w:rsid w:val="002251FF"/>
    <w:rsid w:val="00235D43"/>
    <w:rsid w:val="002361BB"/>
    <w:rsid w:val="00241238"/>
    <w:rsid w:val="00244DEA"/>
    <w:rsid w:val="0025450B"/>
    <w:rsid w:val="0026004D"/>
    <w:rsid w:val="00260DD9"/>
    <w:rsid w:val="002640DD"/>
    <w:rsid w:val="00267175"/>
    <w:rsid w:val="002700D6"/>
    <w:rsid w:val="00270557"/>
    <w:rsid w:val="0027274F"/>
    <w:rsid w:val="00275D12"/>
    <w:rsid w:val="00284FEB"/>
    <w:rsid w:val="002860C4"/>
    <w:rsid w:val="00290669"/>
    <w:rsid w:val="002929E8"/>
    <w:rsid w:val="002B5741"/>
    <w:rsid w:val="002C01A3"/>
    <w:rsid w:val="002C0641"/>
    <w:rsid w:val="002C47FC"/>
    <w:rsid w:val="002C5EE0"/>
    <w:rsid w:val="002C6D59"/>
    <w:rsid w:val="002D41B5"/>
    <w:rsid w:val="002D495E"/>
    <w:rsid w:val="002D4C7D"/>
    <w:rsid w:val="002D5F2A"/>
    <w:rsid w:val="002D66D5"/>
    <w:rsid w:val="002E0191"/>
    <w:rsid w:val="002F0833"/>
    <w:rsid w:val="002F10E4"/>
    <w:rsid w:val="002F3782"/>
    <w:rsid w:val="002F6F69"/>
    <w:rsid w:val="00302396"/>
    <w:rsid w:val="00305409"/>
    <w:rsid w:val="00306826"/>
    <w:rsid w:val="0031049C"/>
    <w:rsid w:val="00313965"/>
    <w:rsid w:val="0032221C"/>
    <w:rsid w:val="00330E6A"/>
    <w:rsid w:val="00360070"/>
    <w:rsid w:val="003609EF"/>
    <w:rsid w:val="0036231A"/>
    <w:rsid w:val="003624C5"/>
    <w:rsid w:val="00362896"/>
    <w:rsid w:val="00371BC4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A245F"/>
    <w:rsid w:val="003B7101"/>
    <w:rsid w:val="003C06C2"/>
    <w:rsid w:val="003D1839"/>
    <w:rsid w:val="003D3237"/>
    <w:rsid w:val="003E0862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4C6B"/>
    <w:rsid w:val="0042624C"/>
    <w:rsid w:val="00426553"/>
    <w:rsid w:val="00427643"/>
    <w:rsid w:val="00430A6A"/>
    <w:rsid w:val="0044465D"/>
    <w:rsid w:val="00444C46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2091"/>
    <w:rsid w:val="004B3AC4"/>
    <w:rsid w:val="004B75B7"/>
    <w:rsid w:val="004C3782"/>
    <w:rsid w:val="004D04DC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2D74"/>
    <w:rsid w:val="005940B2"/>
    <w:rsid w:val="005A35F6"/>
    <w:rsid w:val="005B0A0E"/>
    <w:rsid w:val="005C4FE1"/>
    <w:rsid w:val="005D612B"/>
    <w:rsid w:val="005D646A"/>
    <w:rsid w:val="005E1B64"/>
    <w:rsid w:val="005E2854"/>
    <w:rsid w:val="005E2C44"/>
    <w:rsid w:val="00600EA5"/>
    <w:rsid w:val="0060551A"/>
    <w:rsid w:val="00605D1A"/>
    <w:rsid w:val="00617D48"/>
    <w:rsid w:val="00621188"/>
    <w:rsid w:val="006257ED"/>
    <w:rsid w:val="00627257"/>
    <w:rsid w:val="00635743"/>
    <w:rsid w:val="006432C0"/>
    <w:rsid w:val="00646F91"/>
    <w:rsid w:val="0065172F"/>
    <w:rsid w:val="006525AD"/>
    <w:rsid w:val="00657AB5"/>
    <w:rsid w:val="006603C1"/>
    <w:rsid w:val="00664B3E"/>
    <w:rsid w:val="00664F13"/>
    <w:rsid w:val="00665C0D"/>
    <w:rsid w:val="00694668"/>
    <w:rsid w:val="00695808"/>
    <w:rsid w:val="00695DA1"/>
    <w:rsid w:val="006A250B"/>
    <w:rsid w:val="006A2A4C"/>
    <w:rsid w:val="006A33D6"/>
    <w:rsid w:val="006A36B5"/>
    <w:rsid w:val="006A5310"/>
    <w:rsid w:val="006A53EE"/>
    <w:rsid w:val="006B0585"/>
    <w:rsid w:val="006B46FB"/>
    <w:rsid w:val="006B691B"/>
    <w:rsid w:val="006B756C"/>
    <w:rsid w:val="006C1D38"/>
    <w:rsid w:val="006D1969"/>
    <w:rsid w:val="006D4CF6"/>
    <w:rsid w:val="006E21FB"/>
    <w:rsid w:val="006E55DA"/>
    <w:rsid w:val="006E56AB"/>
    <w:rsid w:val="006E61E9"/>
    <w:rsid w:val="006F6B72"/>
    <w:rsid w:val="006F6DA7"/>
    <w:rsid w:val="007027BF"/>
    <w:rsid w:val="0071006E"/>
    <w:rsid w:val="007125C7"/>
    <w:rsid w:val="00713E25"/>
    <w:rsid w:val="00715068"/>
    <w:rsid w:val="00716797"/>
    <w:rsid w:val="00730BBE"/>
    <w:rsid w:val="00742991"/>
    <w:rsid w:val="00750EE3"/>
    <w:rsid w:val="00752799"/>
    <w:rsid w:val="00753342"/>
    <w:rsid w:val="007533FB"/>
    <w:rsid w:val="00757EF2"/>
    <w:rsid w:val="00764BD3"/>
    <w:rsid w:val="00776AE6"/>
    <w:rsid w:val="00780E2C"/>
    <w:rsid w:val="00783210"/>
    <w:rsid w:val="00783D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6328"/>
    <w:rsid w:val="00814C8B"/>
    <w:rsid w:val="00816F24"/>
    <w:rsid w:val="00820CE0"/>
    <w:rsid w:val="00825459"/>
    <w:rsid w:val="008279FA"/>
    <w:rsid w:val="00827E91"/>
    <w:rsid w:val="00840B43"/>
    <w:rsid w:val="00851D05"/>
    <w:rsid w:val="00854CC9"/>
    <w:rsid w:val="00860F3F"/>
    <w:rsid w:val="008626E7"/>
    <w:rsid w:val="008660AC"/>
    <w:rsid w:val="00870EE7"/>
    <w:rsid w:val="00875C64"/>
    <w:rsid w:val="00876A0A"/>
    <w:rsid w:val="008863B9"/>
    <w:rsid w:val="00886996"/>
    <w:rsid w:val="00892046"/>
    <w:rsid w:val="00894A3B"/>
    <w:rsid w:val="008A1E82"/>
    <w:rsid w:val="008A45A6"/>
    <w:rsid w:val="008B1B73"/>
    <w:rsid w:val="008B5CAF"/>
    <w:rsid w:val="008C0A22"/>
    <w:rsid w:val="008C2088"/>
    <w:rsid w:val="008D20EB"/>
    <w:rsid w:val="008D4EF3"/>
    <w:rsid w:val="008E0BFB"/>
    <w:rsid w:val="008E2829"/>
    <w:rsid w:val="008E4FB0"/>
    <w:rsid w:val="008F686C"/>
    <w:rsid w:val="00903499"/>
    <w:rsid w:val="009038BF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A0FFB"/>
    <w:rsid w:val="009A2E3D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6046"/>
    <w:rsid w:val="009F734F"/>
    <w:rsid w:val="00A02D7E"/>
    <w:rsid w:val="00A03624"/>
    <w:rsid w:val="00A0543A"/>
    <w:rsid w:val="00A11840"/>
    <w:rsid w:val="00A147DB"/>
    <w:rsid w:val="00A226CB"/>
    <w:rsid w:val="00A246B6"/>
    <w:rsid w:val="00A26E16"/>
    <w:rsid w:val="00A321B6"/>
    <w:rsid w:val="00A32B04"/>
    <w:rsid w:val="00A35D36"/>
    <w:rsid w:val="00A37278"/>
    <w:rsid w:val="00A40458"/>
    <w:rsid w:val="00A41E21"/>
    <w:rsid w:val="00A45D42"/>
    <w:rsid w:val="00A47E70"/>
    <w:rsid w:val="00A50CF0"/>
    <w:rsid w:val="00A72701"/>
    <w:rsid w:val="00A7671A"/>
    <w:rsid w:val="00A7671C"/>
    <w:rsid w:val="00A77B41"/>
    <w:rsid w:val="00A802BB"/>
    <w:rsid w:val="00A826A9"/>
    <w:rsid w:val="00A870B4"/>
    <w:rsid w:val="00A95380"/>
    <w:rsid w:val="00AA2CBC"/>
    <w:rsid w:val="00AC23FA"/>
    <w:rsid w:val="00AC5820"/>
    <w:rsid w:val="00AC6576"/>
    <w:rsid w:val="00AC6C20"/>
    <w:rsid w:val="00AD01B2"/>
    <w:rsid w:val="00AD1CD8"/>
    <w:rsid w:val="00AE2B68"/>
    <w:rsid w:val="00AE2F1A"/>
    <w:rsid w:val="00AF2D97"/>
    <w:rsid w:val="00B00297"/>
    <w:rsid w:val="00B03BF2"/>
    <w:rsid w:val="00B0774C"/>
    <w:rsid w:val="00B258BB"/>
    <w:rsid w:val="00B30907"/>
    <w:rsid w:val="00B45E07"/>
    <w:rsid w:val="00B67B97"/>
    <w:rsid w:val="00B739D6"/>
    <w:rsid w:val="00B803C4"/>
    <w:rsid w:val="00B912B8"/>
    <w:rsid w:val="00B968C8"/>
    <w:rsid w:val="00BA3EC5"/>
    <w:rsid w:val="00BA51D9"/>
    <w:rsid w:val="00BB5DFC"/>
    <w:rsid w:val="00BC469E"/>
    <w:rsid w:val="00BD16DB"/>
    <w:rsid w:val="00BD180F"/>
    <w:rsid w:val="00BD279D"/>
    <w:rsid w:val="00BD6BB8"/>
    <w:rsid w:val="00BE3055"/>
    <w:rsid w:val="00BF616C"/>
    <w:rsid w:val="00C17286"/>
    <w:rsid w:val="00C21831"/>
    <w:rsid w:val="00C21E59"/>
    <w:rsid w:val="00C226A3"/>
    <w:rsid w:val="00C24C5E"/>
    <w:rsid w:val="00C314F4"/>
    <w:rsid w:val="00C34368"/>
    <w:rsid w:val="00C42200"/>
    <w:rsid w:val="00C50A12"/>
    <w:rsid w:val="00C54087"/>
    <w:rsid w:val="00C54ED1"/>
    <w:rsid w:val="00C61C2E"/>
    <w:rsid w:val="00C64047"/>
    <w:rsid w:val="00C66BA2"/>
    <w:rsid w:val="00C71D8F"/>
    <w:rsid w:val="00C71FEB"/>
    <w:rsid w:val="00C76EE3"/>
    <w:rsid w:val="00C916AE"/>
    <w:rsid w:val="00C930F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E140D"/>
    <w:rsid w:val="00CF15C4"/>
    <w:rsid w:val="00D03F9A"/>
    <w:rsid w:val="00D06D51"/>
    <w:rsid w:val="00D1057C"/>
    <w:rsid w:val="00D10B6F"/>
    <w:rsid w:val="00D11CC3"/>
    <w:rsid w:val="00D13366"/>
    <w:rsid w:val="00D143E1"/>
    <w:rsid w:val="00D15556"/>
    <w:rsid w:val="00D23175"/>
    <w:rsid w:val="00D23AD7"/>
    <w:rsid w:val="00D23C7B"/>
    <w:rsid w:val="00D23FA6"/>
    <w:rsid w:val="00D24991"/>
    <w:rsid w:val="00D50255"/>
    <w:rsid w:val="00D535E1"/>
    <w:rsid w:val="00D561F8"/>
    <w:rsid w:val="00D614EF"/>
    <w:rsid w:val="00D66520"/>
    <w:rsid w:val="00D8187F"/>
    <w:rsid w:val="00D85A50"/>
    <w:rsid w:val="00D93F00"/>
    <w:rsid w:val="00DA0662"/>
    <w:rsid w:val="00DA0EC8"/>
    <w:rsid w:val="00DA1E65"/>
    <w:rsid w:val="00DA2976"/>
    <w:rsid w:val="00DC6A15"/>
    <w:rsid w:val="00DD635E"/>
    <w:rsid w:val="00DE34CF"/>
    <w:rsid w:val="00DF1806"/>
    <w:rsid w:val="00DF35DB"/>
    <w:rsid w:val="00DF4745"/>
    <w:rsid w:val="00E020F9"/>
    <w:rsid w:val="00E027A4"/>
    <w:rsid w:val="00E07E8F"/>
    <w:rsid w:val="00E13F3D"/>
    <w:rsid w:val="00E21137"/>
    <w:rsid w:val="00E22BFE"/>
    <w:rsid w:val="00E2465D"/>
    <w:rsid w:val="00E2756A"/>
    <w:rsid w:val="00E3203C"/>
    <w:rsid w:val="00E331EA"/>
    <w:rsid w:val="00E34898"/>
    <w:rsid w:val="00E351CF"/>
    <w:rsid w:val="00E408E3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7C5B"/>
    <w:rsid w:val="00F97D03"/>
    <w:rsid w:val="00FA29E8"/>
    <w:rsid w:val="00FA33E7"/>
    <w:rsid w:val="00FA6B56"/>
    <w:rsid w:val="00FB287C"/>
    <w:rsid w:val="00FB6386"/>
    <w:rsid w:val="00FC70F4"/>
    <w:rsid w:val="00FC7F02"/>
    <w:rsid w:val="00FD2977"/>
    <w:rsid w:val="00FD406C"/>
    <w:rsid w:val="00FD793B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locked/>
    <w:rsid w:val="00757EF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B9AB8-E8EE-44CA-89B6-788E6121F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2020-06-04T04:08:00Z</dcterms:created>
  <dcterms:modified xsi:type="dcterms:W3CDTF">2020-06-05T09:56:00Z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(3)xfQ1lQesXGjjEu/dbRyuwOjwPy8dW3aOL7Y0vHYC2lEFMHIuE46ZB7avhVg0vB3ybO28FsHM
S1OngQd9RxoyTLLYxr1CSNbzf5Q0AqfX8NbUgl50lwh7EM/KdFdu7UxTn1QpmWx2Rui5JIw5
LEvMt46s9B34ToroI4d8U0PAg/1O+3pJ9d5QYWimpStyrA4dHEHX1icF6gF0Y3iyTqPFdZ7r
zXdnqb3Vf/ZvyrVIkH</vt:lpwstr>
  </property>
  <property fmtid="{D5CDD505-2E9C-101B-9397-08002B2CF9AE}" pid="22" name="_2015_ms_pID_7253431">
    <vt:lpwstr>oZ9iAAxEwn4XSsY+Th74Y0tcZox69TcW4KNw8N4mjTEcx1ZlKUyv29
KoO0+/7IXfD24yYa33ryhlNpNDqxdQQtC1xOYvIU5i4/dU7u79Lkmm+GM9xno7UF5PmdlRgq
71ynZrMLOm7aCTxqzPMXy7BVz6Ou2Ul2hDXAEVwX3h1znB6Pks73tTNPhTdyTX8CYy3VWoK+
FleUgbhUS3Ffm7xSrEwS3Kccr6gWVB3SvlM5</vt:lpwstr>
  </property>
  <property fmtid="{D5CDD505-2E9C-101B-9397-08002B2CF9AE}" pid="23" name="_2015_ms_pID_7253432">
    <vt:lpwstr>9da6hL+VrbhUvo1EvY6prFU=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1591145506</vt:lpwstr>
  </property>
</Properties>
</file>