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w:t>
      </w:r>
      <w:r w:rsidR="000B3059">
        <w:rPr>
          <w:b/>
          <w:noProof/>
          <w:sz w:val="24"/>
        </w:rPr>
        <w:t>6</w:t>
      </w:r>
      <w:r w:rsidRPr="00C226A3">
        <w:rPr>
          <w:b/>
          <w:noProof/>
          <w:sz w:val="24"/>
        </w:rPr>
        <w:tab/>
      </w:r>
      <w:r w:rsidR="00CA1E1B" w:rsidRPr="00CA1E1B">
        <w:rPr>
          <w:b/>
          <w:i/>
          <w:noProof/>
          <w:sz w:val="28"/>
        </w:rPr>
        <w:t>R3-196919</w:t>
      </w:r>
    </w:p>
    <w:p w:rsidR="001E41F3" w:rsidRDefault="00F373F2" w:rsidP="00C226A3">
      <w:pPr>
        <w:pStyle w:val="CRCoverPage"/>
        <w:tabs>
          <w:tab w:val="right" w:pos="9639"/>
        </w:tabs>
        <w:spacing w:after="0"/>
        <w:rPr>
          <w:b/>
          <w:noProof/>
          <w:sz w:val="24"/>
        </w:rPr>
      </w:pPr>
      <w:r w:rsidRPr="00F373F2">
        <w:rPr>
          <w:rFonts w:cs="Arial"/>
          <w:b/>
          <w:sz w:val="24"/>
          <w:szCs w:val="24"/>
        </w:rPr>
        <w:t>Reno, NV, USA, 18-22 November 2019</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24E" w:rsidP="003A0299">
            <w:pPr>
              <w:pStyle w:val="CRCoverPage"/>
              <w:spacing w:after="0"/>
              <w:rPr>
                <w:b/>
                <w:noProof/>
                <w:sz w:val="28"/>
              </w:rPr>
            </w:pPr>
            <w:r>
              <w:rPr>
                <w:b/>
                <w:noProof/>
                <w:sz w:val="28"/>
              </w:rPr>
              <w:t>37.340</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1E41F3" w:rsidP="00547111">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4D124E">
            <w:pPr>
              <w:pStyle w:val="CRCoverPage"/>
              <w:spacing w:after="0"/>
              <w:jc w:val="center"/>
              <w:rPr>
                <w:noProof/>
                <w:sz w:val="28"/>
              </w:rPr>
            </w:pPr>
            <w:r>
              <w:rPr>
                <w:b/>
                <w:noProof/>
                <w:sz w:val="28"/>
              </w:rPr>
              <w:t>15.</w:t>
            </w:r>
            <w:r w:rsidR="004D124E">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965">
            <w:pPr>
              <w:pStyle w:val="CRCoverPage"/>
              <w:spacing w:after="0"/>
              <w:ind w:left="100"/>
              <w:rPr>
                <w:noProof/>
              </w:rPr>
            </w:pPr>
            <w:r w:rsidRPr="00313965">
              <w:t>Higher layer duplication solution 4 for TS 37.340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5FDF">
            <w:pPr>
              <w:pStyle w:val="CRCoverPage"/>
              <w:spacing w:after="0"/>
              <w:ind w:left="100"/>
              <w:rPr>
                <w:noProof/>
              </w:rPr>
            </w:pPr>
            <w:r w:rsidRPr="003E5FDF">
              <w:t>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1137">
            <w:pPr>
              <w:pStyle w:val="CRCoverPage"/>
              <w:spacing w:after="0"/>
              <w:ind w:left="100"/>
              <w:rPr>
                <w:noProof/>
              </w:rPr>
            </w:pPr>
            <w:r>
              <w:rPr>
                <w:noProof/>
              </w:rPr>
              <w:t>2019-</w:t>
            </w:r>
            <w:r w:rsidR="00DD635E">
              <w:rPr>
                <w:noProof/>
              </w:rPr>
              <w:t>1</w:t>
            </w:r>
            <w:r w:rsidR="00E21137">
              <w:rPr>
                <w:noProof/>
              </w:rPr>
              <w:t>1</w:t>
            </w:r>
            <w:r>
              <w:rPr>
                <w:noProof/>
              </w:rPr>
              <w:t>-</w:t>
            </w:r>
            <w:r w:rsidR="00DD635E">
              <w:rPr>
                <w:noProof/>
              </w:rPr>
              <w:t>0</w:t>
            </w:r>
            <w:r w:rsidR="00CF15C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47DB" w:rsidRDefault="00A147DB" w:rsidP="00A147DB">
            <w:pPr>
              <w:pStyle w:val="CRCoverPage"/>
              <w:spacing w:after="0"/>
            </w:pPr>
            <w:r>
              <w:t xml:space="preserve">Add the </w:t>
            </w:r>
            <w:r w:rsidR="00112D8D">
              <w:t xml:space="preserve">descriptions on </w:t>
            </w:r>
            <w:r w:rsidR="006603C1">
              <w:t xml:space="preserve">solution 4, i.e. </w:t>
            </w:r>
            <w:r w:rsidR="00112D8D">
              <w:t>s</w:t>
            </w:r>
            <w:r w:rsidR="00DA2976" w:rsidRPr="00DA2976">
              <w:t xml:space="preserve">upporting redundant data transmission via single UPF and single RAN node </w:t>
            </w:r>
            <w:r w:rsidR="00112D8D">
              <w:t>for redundant transmission</w:t>
            </w:r>
            <w:r w:rsidR="000F5190">
              <w:t>.</w:t>
            </w:r>
          </w:p>
          <w:p w:rsidR="00E331EA" w:rsidRDefault="00E331EA" w:rsidP="00DA2976">
            <w:pPr>
              <w:pStyle w:val="CRCoverPage"/>
              <w:spacing w:after="0"/>
              <w:rPr>
                <w:noProof/>
                <w:lang w:eastAsia="zh-CN"/>
              </w:rPr>
            </w:pP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7F02" w:rsidRDefault="00FC7F02" w:rsidP="00A147DB">
            <w:pPr>
              <w:pStyle w:val="CRCoverPage"/>
              <w:spacing w:after="0"/>
            </w:pPr>
          </w:p>
          <w:p w:rsidR="00FC7F02" w:rsidRDefault="00FC7F02" w:rsidP="00A147DB">
            <w:pPr>
              <w:pStyle w:val="CRCoverPage"/>
              <w:spacing w:after="0"/>
            </w:pPr>
            <w:r>
              <w:t xml:space="preserve">For MR-DC with 5GC, add descriptions that </w:t>
            </w:r>
            <w:r w:rsidR="003D1839">
              <w:t>redundant NG-U tunnels for a single PDU session may be signalled for the redundant transmission</w:t>
            </w:r>
            <w:r w:rsidR="000F5190">
              <w:t>.</w:t>
            </w:r>
            <w:r w:rsidR="003D1839">
              <w:t xml:space="preserve"> </w:t>
            </w:r>
          </w:p>
          <w:p w:rsidR="00A147DB" w:rsidRDefault="00A147DB" w:rsidP="00A147DB">
            <w:pPr>
              <w:pStyle w:val="CRCoverPage"/>
              <w:spacing w:after="0"/>
            </w:pPr>
          </w:p>
          <w:p w:rsidR="00664B3E" w:rsidRDefault="00664B3E" w:rsidP="003D1839">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A147DB" w:rsidP="003D1839">
            <w:pPr>
              <w:pStyle w:val="CRCoverPage"/>
              <w:spacing w:after="0"/>
              <w:rPr>
                <w:noProof/>
              </w:rPr>
            </w:pPr>
            <w:r w:rsidRPr="00A147DB">
              <w:t>Higher layer duplication</w:t>
            </w:r>
            <w:r w:rsidR="002075E3">
              <w:t xml:space="preserve"> for solution 4</w:t>
            </w:r>
            <w:r w:rsidRPr="00A147DB">
              <w:t xml:space="preserve">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7792B" w:rsidP="00A147DB">
            <w:pPr>
              <w:pStyle w:val="CRCoverPage"/>
              <w:spacing w:after="0"/>
              <w:ind w:left="100"/>
              <w:rPr>
                <w:noProof/>
              </w:rPr>
            </w:pPr>
            <w:r>
              <w:rPr>
                <w:lang w:eastAsia="zh-CN"/>
              </w:rPr>
              <w:t>10.</w:t>
            </w:r>
            <w:r w:rsidR="00DA2976">
              <w:rPr>
                <w:lang w:eastAsia="zh-CN"/>
              </w:rPr>
              <w:t>2.2, 10.14</w:t>
            </w:r>
            <w:r w:rsidR="00814C8B">
              <w:rPr>
                <w:lang w:eastAsia="zh-CN"/>
              </w:rPr>
              <w:t>.1, 10.14.2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20612052"/>
      <w:bookmarkStart w:id="3" w:name="_Toc5694402"/>
      <w:bookmarkStart w:id="4" w:name="_Toc535237692"/>
      <w:bookmarkStart w:id="5" w:name="_Toc534900834"/>
      <w:bookmarkStart w:id="6" w:name="_Toc525567631"/>
      <w:bookmarkStart w:id="7" w:name="_Toc525567067"/>
      <w:r w:rsidRPr="00E64F4B">
        <w:rPr>
          <w:rFonts w:ascii="Arial" w:eastAsia="Times New Roman" w:hAnsi="Arial"/>
          <w:sz w:val="28"/>
          <w:lang w:eastAsia="zh-CN"/>
        </w:rPr>
        <w:lastRenderedPageBreak/>
        <w:t>10.2.2</w:t>
      </w:r>
      <w:r w:rsidRPr="00E64F4B">
        <w:rPr>
          <w:rFonts w:ascii="Arial" w:eastAsia="Times New Roman" w:hAnsi="Arial"/>
          <w:sz w:val="28"/>
          <w:lang w:eastAsia="zh-CN"/>
        </w:rPr>
        <w:tab/>
        <w:t>MR-DC with 5GC</w:t>
      </w:r>
      <w:bookmarkEnd w:id="2"/>
    </w:p>
    <w:p w:rsidR="00E64F4B" w:rsidRPr="00E64F4B" w:rsidRDefault="00E64F4B" w:rsidP="00E64F4B">
      <w:pPr>
        <w:overflowPunct w:val="0"/>
        <w:autoSpaceDE w:val="0"/>
        <w:autoSpaceDN w:val="0"/>
        <w:adjustRightInd w:val="0"/>
        <w:textAlignment w:val="baseline"/>
        <w:rPr>
          <w:rFonts w:eastAsia="Times New Roman"/>
          <w:lang w:eastAsia="ja-JP"/>
        </w:rPr>
      </w:pPr>
      <w:r w:rsidRPr="00E64F4B">
        <w:rPr>
          <w:rFonts w:eastAsia="Times New Roman"/>
          <w:lang w:eastAsia="ja-JP"/>
        </w:rPr>
        <w:t>The Secondary Node</w:t>
      </w:r>
      <w:r w:rsidRPr="00E64F4B">
        <w:rPr>
          <w:rFonts w:eastAsia="Times New Roman"/>
          <w:lang w:eastAsia="zh-CN"/>
        </w:rPr>
        <w:t xml:space="preserve"> (SN)</w:t>
      </w:r>
      <w:r w:rsidRPr="00E64F4B">
        <w:rPr>
          <w:rFonts w:eastAsia="Times New Roman"/>
          <w:lang w:eastAsia="ja-JP"/>
        </w:rPr>
        <w:t xml:space="preserve"> Addition procedure is initiated by the MN and is used to establish a UE context at the SN in order to provide resources from the S</w:t>
      </w:r>
      <w:r w:rsidRPr="00E64F4B">
        <w:rPr>
          <w:rFonts w:eastAsia="Times New Roman"/>
          <w:lang w:eastAsia="zh-CN"/>
        </w:rPr>
        <w:t>N</w:t>
      </w:r>
      <w:r w:rsidRPr="00E64F4B">
        <w:rPr>
          <w:rFonts w:eastAsia="Times New Roman"/>
          <w:lang w:eastAsia="ja-JP"/>
        </w:rPr>
        <w:t xml:space="preserve"> to the UE. For bearers requiring SCG radio resources, this procedure is used to add at least the </w:t>
      </w:r>
      <w:r w:rsidRPr="00E64F4B">
        <w:rPr>
          <w:rFonts w:eastAsia="Times New Roman"/>
          <w:lang w:eastAsia="zh-CN"/>
        </w:rPr>
        <w:t>initial SCG serving</w:t>
      </w:r>
      <w:r w:rsidRPr="00E64F4B">
        <w:rPr>
          <w:rFonts w:eastAsia="Times New Roman"/>
          <w:lang w:eastAsia="ja-JP"/>
        </w:rPr>
        <w:t xml:space="preserve"> cell</w:t>
      </w:r>
      <w:r w:rsidRPr="00E64F4B">
        <w:rPr>
          <w:rFonts w:eastAsia="Times New Roman"/>
          <w:lang w:eastAsia="zh-CN"/>
        </w:rPr>
        <w:t xml:space="preserve"> of the SCG</w:t>
      </w:r>
      <w:r w:rsidRPr="00E64F4B">
        <w:rPr>
          <w:rFonts w:eastAsia="Times New Roman"/>
          <w:lang w:eastAsia="ja-JP"/>
        </w:rPr>
        <w:t xml:space="preserve">. This procedure can also be used to configure an SN terminated MCG bearer (where no SCG configuration is needed). Figure </w:t>
      </w:r>
      <w:r w:rsidRPr="00E64F4B">
        <w:rPr>
          <w:rFonts w:eastAsia="Times New Roman"/>
          <w:lang w:eastAsia="zh-CN"/>
        </w:rPr>
        <w:t>10</w:t>
      </w:r>
      <w:r w:rsidRPr="00E64F4B">
        <w:rPr>
          <w:rFonts w:eastAsia="Times New Roman"/>
          <w:lang w:eastAsia="ja-JP"/>
        </w:rPr>
        <w:t>.2.2-1 shows the S</w:t>
      </w:r>
      <w:r w:rsidRPr="00E64F4B">
        <w:rPr>
          <w:rFonts w:eastAsia="Times New Roman"/>
          <w:lang w:eastAsia="zh-CN"/>
        </w:rPr>
        <w:t>N</w:t>
      </w:r>
      <w:r w:rsidRPr="00E64F4B">
        <w:rPr>
          <w:rFonts w:eastAsia="Times New Roman"/>
          <w:lang w:eastAsia="ja-JP"/>
        </w:rPr>
        <w:t xml:space="preserve"> Addition procedure.</w:t>
      </w:r>
    </w:p>
    <w:p w:rsidR="00E64F4B" w:rsidRPr="00E64F4B" w:rsidRDefault="00E64F4B" w:rsidP="00E64F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4F4B">
        <w:rPr>
          <w:rFonts w:ascii="Arial" w:eastAsia="Times New Roman" w:hAnsi="Arial"/>
          <w:b/>
          <w:lang w:eastAsia="ja-JP"/>
        </w:rPr>
        <w:object w:dxaOrig="10260" w:dyaOrig="5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5pt" o:ole="">
            <v:fill o:detectmouseclick="t"/>
            <v:imagedata r:id="rId13" o:title=""/>
            <o:lock v:ext="edit" aspectratio="f"/>
          </v:shape>
          <o:OLEObject Type="Embed" ProgID="Visio.Drawing.11" ShapeID="_x0000_i1025" DrawAspect="Content" ObjectID="_1634806469" r:id="rId14"/>
        </w:object>
      </w:r>
    </w:p>
    <w:p w:rsidR="00E64F4B" w:rsidRPr="00E64F4B" w:rsidRDefault="00E64F4B" w:rsidP="00E64F4B">
      <w:pPr>
        <w:keepLines/>
        <w:overflowPunct w:val="0"/>
        <w:autoSpaceDE w:val="0"/>
        <w:autoSpaceDN w:val="0"/>
        <w:adjustRightInd w:val="0"/>
        <w:spacing w:after="240"/>
        <w:jc w:val="center"/>
        <w:textAlignment w:val="baseline"/>
        <w:rPr>
          <w:rFonts w:ascii="Arial" w:eastAsia="Times New Roman" w:hAnsi="Arial"/>
          <w:b/>
          <w:lang w:eastAsia="ja-JP"/>
        </w:rPr>
      </w:pPr>
      <w:r w:rsidRPr="00E64F4B">
        <w:rPr>
          <w:rFonts w:ascii="Arial" w:eastAsia="Times New Roman" w:hAnsi="Arial"/>
          <w:b/>
          <w:lang w:eastAsia="ja-JP"/>
        </w:rPr>
        <w:t xml:space="preserve">Figure </w:t>
      </w:r>
      <w:r w:rsidRPr="00E64F4B">
        <w:rPr>
          <w:rFonts w:ascii="Arial" w:eastAsia="Times New Roman" w:hAnsi="Arial"/>
          <w:b/>
          <w:lang w:eastAsia="zh-CN"/>
        </w:rPr>
        <w:t>10.2.2</w:t>
      </w:r>
      <w:r w:rsidRPr="00E64F4B">
        <w:rPr>
          <w:rFonts w:ascii="Arial" w:eastAsia="Times New Roman" w:hAnsi="Arial"/>
          <w:b/>
          <w:lang w:eastAsia="ja-JP"/>
        </w:rPr>
        <w:t>-</w:t>
      </w:r>
      <w:r w:rsidRPr="00E64F4B">
        <w:rPr>
          <w:rFonts w:ascii="Arial" w:eastAsia="Times New Roman" w:hAnsi="Arial"/>
          <w:b/>
          <w:lang w:eastAsia="zh-CN"/>
        </w:rPr>
        <w:t>1</w:t>
      </w:r>
      <w:r w:rsidRPr="00E64F4B">
        <w:rPr>
          <w:rFonts w:ascii="Arial" w:eastAsia="Times New Roman" w:hAnsi="Arial"/>
          <w:b/>
          <w:lang w:eastAsia="ja-JP"/>
        </w:rPr>
        <w:t>: S</w:t>
      </w:r>
      <w:r w:rsidRPr="00E64F4B">
        <w:rPr>
          <w:rFonts w:ascii="Arial" w:eastAsia="Times New Roman" w:hAnsi="Arial"/>
          <w:b/>
          <w:lang w:eastAsia="zh-CN"/>
        </w:rPr>
        <w:t>N</w:t>
      </w:r>
      <w:r w:rsidRPr="00E64F4B">
        <w:rPr>
          <w:rFonts w:ascii="Arial" w:eastAsia="Times New Roman" w:hAnsi="Arial"/>
          <w:b/>
          <w:lang w:eastAsia="ja-JP"/>
        </w:rPr>
        <w:t xml:space="preserve"> Addition procedure</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1.</w:t>
      </w:r>
      <w:r w:rsidRPr="00E64F4B">
        <w:rPr>
          <w:rFonts w:eastAsia="Times New Roman"/>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E64F4B">
        <w:rPr>
          <w:rFonts w:eastAsia="Times New Roman"/>
          <w:lang w:eastAsia="zh-CN"/>
        </w:rPr>
        <w:t xml:space="preserve">the </w:t>
      </w:r>
      <w:r w:rsidRPr="00E64F4B">
        <w:rPr>
          <w:rFonts w:eastAsia="Times New Roman"/>
          <w:lang w:eastAsia="ja-JP"/>
        </w:rPr>
        <w:t>MN always provides all the needed security information to the SN (even if no SN terminated bearers are setup) to enable SRB3 to be setup based on SN decision.</w:t>
      </w:r>
      <w:r w:rsidR="004227AE">
        <w:rPr>
          <w:rFonts w:eastAsia="Times New Roman"/>
          <w:lang w:eastAsia="ja-JP"/>
        </w:rPr>
        <w:t xml:space="preserve"> </w:t>
      </w:r>
      <w:ins w:id="8" w:author="Huawei" w:date="2019-11-06T17:12:00Z">
        <w:r w:rsidR="002361BB">
          <w:rPr>
            <w:rFonts w:eastAsia="Times New Roman"/>
            <w:lang w:eastAsia="ja-JP"/>
          </w:rPr>
          <w:t xml:space="preserve">In order to support </w:t>
        </w:r>
      </w:ins>
      <w:ins w:id="9" w:author="Huawei" w:date="2019-11-06T17:13:00Z">
        <w:r w:rsidR="005940B2">
          <w:rPr>
            <w:rFonts w:eastAsia="Times New Roman"/>
            <w:lang w:eastAsia="ja-JP"/>
          </w:rPr>
          <w:t>redundant transmission for URLLC services</w:t>
        </w:r>
      </w:ins>
      <w:ins w:id="10" w:author="Huawei" w:date="2019-11-06T17:12:00Z">
        <w:r w:rsidR="002361BB">
          <w:rPr>
            <w:rFonts w:eastAsia="Times New Roman"/>
            <w:lang w:eastAsia="ja-JP"/>
          </w:rPr>
          <w:t xml:space="preserve">, </w:t>
        </w:r>
      </w:ins>
      <w:ins w:id="11" w:author="Huawei" w:date="2019-11-06T17:13:00Z">
        <w:r w:rsidR="005940B2">
          <w:rPr>
            <w:rFonts w:eastAsia="Times New Roman"/>
            <w:lang w:eastAsia="ja-JP"/>
          </w:rPr>
          <w:t>t</w:t>
        </w:r>
      </w:ins>
      <w:ins w:id="12" w:author="Huawei" w:date="2019-11-05T19:27:00Z">
        <w:r w:rsidR="004227AE" w:rsidRPr="00E64F4B">
          <w:rPr>
            <w:rFonts w:eastAsia="Times New Roman"/>
            <w:lang w:eastAsia="ja-JP"/>
          </w:rPr>
          <w:t xml:space="preserve">he MN may request the SN to allocate </w:t>
        </w:r>
      </w:ins>
      <w:ins w:id="13" w:author="Huawei" w:date="2019-11-09T11:59:00Z">
        <w:r w:rsidR="00E831DB">
          <w:rPr>
            <w:rFonts w:eastAsia="Times New Roman"/>
            <w:lang w:eastAsia="ja-JP"/>
          </w:rPr>
          <w:t>a</w:t>
        </w:r>
      </w:ins>
      <w:bookmarkStart w:id="14" w:name="_GoBack"/>
      <w:bookmarkEnd w:id="14"/>
      <w:ins w:id="15" w:author="Huawei" w:date="2019-11-05T19:27:00Z">
        <w:r w:rsidR="004227AE">
          <w:rPr>
            <w:rFonts w:eastAsia="Times New Roman"/>
            <w:lang w:eastAsia="ja-JP"/>
          </w:rPr>
          <w:t xml:space="preserve"> </w:t>
        </w:r>
      </w:ins>
      <w:ins w:id="16" w:author="Huawei" w:date="2019-11-05T19:28:00Z">
        <w:r w:rsidR="004227AE" w:rsidRPr="004227AE">
          <w:rPr>
            <w:rFonts w:eastAsia="Times New Roman"/>
            <w:lang w:eastAsia="ja-JP"/>
          </w:rPr>
          <w:t xml:space="preserve">redundant </w:t>
        </w:r>
      </w:ins>
      <w:ins w:id="17" w:author="Huawei" w:date="2019-11-06T17:15:00Z">
        <w:r w:rsidR="00C93C75">
          <w:rPr>
            <w:rFonts w:eastAsia="Times New Roman"/>
            <w:lang w:eastAsia="ja-JP"/>
          </w:rPr>
          <w:t xml:space="preserve">NG-U </w:t>
        </w:r>
      </w:ins>
      <w:ins w:id="18" w:author="Huawei" w:date="2019-11-05T19:28:00Z">
        <w:r w:rsidR="004227AE">
          <w:rPr>
            <w:rFonts w:eastAsia="Times New Roman"/>
            <w:lang w:eastAsia="ja-JP"/>
          </w:rPr>
          <w:t>tunnel</w:t>
        </w:r>
      </w:ins>
      <w:ins w:id="19" w:author="Huawei" w:date="2019-11-05T19:27:00Z">
        <w:r w:rsidR="004227AE" w:rsidRPr="00E64F4B">
          <w:rPr>
            <w:rFonts w:eastAsia="Times New Roman"/>
            <w:lang w:eastAsia="ja-JP"/>
          </w:rPr>
          <w:t xml:space="preserve"> </w:t>
        </w:r>
      </w:ins>
      <w:ins w:id="20" w:author="Huawei" w:date="2019-11-05T19:29:00Z">
        <w:r w:rsidR="004227AE">
          <w:rPr>
            <w:rFonts w:eastAsia="Times New Roman"/>
            <w:lang w:eastAsia="ja-JP"/>
          </w:rPr>
          <w:t xml:space="preserve">in order to support the </w:t>
        </w:r>
        <w:r w:rsidR="004227AE" w:rsidRPr="004227AE">
          <w:rPr>
            <w:rFonts w:eastAsia="Times New Roman"/>
            <w:lang w:eastAsia="ja-JP"/>
          </w:rPr>
          <w:t>redundant transmission</w:t>
        </w:r>
        <w:r w:rsidR="004227AE">
          <w:rPr>
            <w:rFonts w:eastAsia="Times New Roman"/>
            <w:lang w:eastAsia="ja-JP"/>
          </w:rPr>
          <w:t xml:space="preserve"> between the UPF and t</w:t>
        </w:r>
      </w:ins>
      <w:ins w:id="21" w:author="Huawei" w:date="2019-11-05T19:30:00Z">
        <w:r w:rsidR="004227AE">
          <w:rPr>
            <w:rFonts w:eastAsia="Times New Roman"/>
            <w:lang w:eastAsia="ja-JP"/>
          </w:rPr>
          <w:t>arget SN</w:t>
        </w:r>
      </w:ins>
      <w:ins w:id="22" w:author="Huawei" w:date="2019-11-06T17:15:00Z">
        <w:r w:rsidR="00C93C75">
          <w:rPr>
            <w:rFonts w:eastAsia="Times New Roman"/>
            <w:lang w:eastAsia="ja-JP"/>
          </w:rPr>
          <w:t xml:space="preserve"> for a single PDU session</w:t>
        </w:r>
      </w:ins>
      <w:ins w:id="23" w:author="Huawei" w:date="2019-11-05T19:27:00Z">
        <w:r w:rsidR="004227AE" w:rsidRPr="00E64F4B">
          <w:rPr>
            <w:rFonts w:eastAsia="Times New Roman"/>
            <w:lang w:eastAsia="ja-JP"/>
          </w:rPr>
          <w:t>.</w:t>
        </w:r>
      </w:ins>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ab/>
        <w:t xml:space="preserve">For MN terminated bearer options that require Xn-U resources between the MN and the SN, the MN provides Xn-U UL TNL address information. For SN terminated bearers, the MN provides a list of available DRB IDs. </w:t>
      </w:r>
      <w:r w:rsidRPr="00E64F4B">
        <w:rPr>
          <w:rFonts w:eastAsia="Times New Roman"/>
          <w:lang w:eastAsia="zh-CN"/>
        </w:rPr>
        <w:t xml:space="preserve">The S-NG-RAN node shall store this information and use it when establishing SN terminated bearers. </w:t>
      </w:r>
      <w:r w:rsidRPr="00E64F4B">
        <w:rPr>
          <w:rFonts w:eastAsia="Times New Roman"/>
          <w:lang w:eastAsia="ja-JP"/>
        </w:rPr>
        <w:t>The SN may reject the request.</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E64F4B" w:rsidRPr="00E64F4B" w:rsidRDefault="00E64F4B" w:rsidP="00E64F4B">
      <w:pPr>
        <w:keepLines/>
        <w:overflowPunct w:val="0"/>
        <w:autoSpaceDE w:val="0"/>
        <w:autoSpaceDN w:val="0"/>
        <w:adjustRightInd w:val="0"/>
        <w:ind w:left="1135" w:hanging="851"/>
        <w:textAlignment w:val="baseline"/>
        <w:rPr>
          <w:rFonts w:eastAsia="Times New Roman"/>
          <w:i/>
          <w:lang w:eastAsia="zh-CN"/>
        </w:rPr>
      </w:pPr>
      <w:r w:rsidRPr="00E64F4B">
        <w:rPr>
          <w:rFonts w:eastAsia="Times New Roman"/>
          <w:lang w:eastAsia="ja-JP"/>
        </w:rPr>
        <w:t>NOTE 1:</w:t>
      </w:r>
      <w:r w:rsidRPr="00E64F4B">
        <w:rPr>
          <w:rFonts w:eastAsia="Times New Roman"/>
          <w:lang w:eastAsia="ja-JP"/>
        </w:rPr>
        <w:tab/>
        <w:t xml:space="preserve">For split bearers, MCG and SCG resources may be requested of such an amount, that the QoS for the respective </w:t>
      </w:r>
      <w:r w:rsidRPr="00E64F4B">
        <w:rPr>
          <w:rFonts w:eastAsia="Times New Roman"/>
          <w:lang w:eastAsia="zh-CN"/>
        </w:rPr>
        <w:t>QoS Flow</w:t>
      </w:r>
      <w:r w:rsidRPr="00E64F4B">
        <w:rPr>
          <w:rFonts w:eastAsia="Times New Roman"/>
          <w:lang w:eastAsia="ja-JP"/>
        </w:rPr>
        <w:t xml:space="preserve"> is guaranteed by the exact sum of resources provided by the MCG and the SCG together, or even more. For M</w:t>
      </w:r>
      <w:r w:rsidRPr="00E64F4B">
        <w:rPr>
          <w:rFonts w:eastAsia="Times New Roman"/>
          <w:lang w:eastAsia="zh-CN"/>
        </w:rPr>
        <w:t>N</w:t>
      </w:r>
      <w:r w:rsidRPr="00E64F4B">
        <w:rPr>
          <w:rFonts w:eastAsia="Times New Roman"/>
          <w:lang w:eastAsia="ja-JP"/>
        </w:rPr>
        <w:t xml:space="preserve"> terminated split bearers, the MN decision is reflected in step 1 by the </w:t>
      </w:r>
      <w:r w:rsidRPr="00E64F4B">
        <w:rPr>
          <w:rFonts w:eastAsia="Times New Roman"/>
          <w:lang w:eastAsia="zh-CN"/>
        </w:rPr>
        <w:t>QoS Flow</w:t>
      </w:r>
      <w:r w:rsidRPr="00E64F4B">
        <w:rPr>
          <w:rFonts w:eastAsia="Times New Roman"/>
          <w:lang w:eastAsia="ja-JP"/>
        </w:rPr>
        <w:t xml:space="preserve"> parameters signalled to the S</w:t>
      </w:r>
      <w:r w:rsidRPr="00E64F4B">
        <w:rPr>
          <w:rFonts w:eastAsia="Times New Roman"/>
          <w:lang w:eastAsia="zh-CN"/>
        </w:rPr>
        <w:t>N</w:t>
      </w:r>
      <w:r w:rsidRPr="00E64F4B">
        <w:rPr>
          <w:rFonts w:eastAsia="Times New Roman"/>
          <w:lang w:eastAsia="ja-JP"/>
        </w:rPr>
        <w:t xml:space="preserve">, which may differ from </w:t>
      </w:r>
      <w:r w:rsidRPr="00E64F4B">
        <w:rPr>
          <w:rFonts w:eastAsia="Times New Roman"/>
          <w:lang w:eastAsia="zh-CN"/>
        </w:rPr>
        <w:t>QoS Flow</w:t>
      </w:r>
      <w:r w:rsidRPr="00E64F4B">
        <w:rPr>
          <w:rFonts w:eastAsia="Times New Roman"/>
          <w:lang w:eastAsia="ja-JP"/>
        </w:rPr>
        <w:t xml:space="preserve"> parameters received over </w:t>
      </w:r>
      <w:r w:rsidRPr="00E64F4B">
        <w:rPr>
          <w:rFonts w:eastAsia="Times New Roman"/>
          <w:lang w:eastAsia="zh-CN"/>
        </w:rPr>
        <w:t>NG</w:t>
      </w:r>
      <w:r w:rsidRPr="00E64F4B">
        <w:rPr>
          <w:rFonts w:eastAsia="Times New Roman"/>
          <w:lang w:eastAsia="ja-JP"/>
        </w:rPr>
        <w:t>.</w:t>
      </w:r>
    </w:p>
    <w:p w:rsidR="00E64F4B" w:rsidRPr="00E64F4B" w:rsidRDefault="00E64F4B" w:rsidP="00E64F4B">
      <w:pPr>
        <w:keepLines/>
        <w:overflowPunct w:val="0"/>
        <w:autoSpaceDE w:val="0"/>
        <w:autoSpaceDN w:val="0"/>
        <w:adjustRightInd w:val="0"/>
        <w:ind w:left="1135" w:hanging="851"/>
        <w:textAlignment w:val="baseline"/>
        <w:rPr>
          <w:rFonts w:eastAsia="Arial"/>
          <w:lang w:eastAsia="ja-JP"/>
        </w:rPr>
      </w:pPr>
      <w:r w:rsidRPr="00E64F4B">
        <w:rPr>
          <w:rFonts w:eastAsia="Times New Roman"/>
          <w:lang w:eastAsia="ja-JP"/>
        </w:rPr>
        <w:t>NOTE 2:</w:t>
      </w:r>
      <w:r w:rsidRPr="00E64F4B">
        <w:rPr>
          <w:rFonts w:eastAsia="Times New Roman"/>
          <w:lang w:eastAsia="ja-JP"/>
        </w:rPr>
        <w:tab/>
        <w:t>For a specific QoS flow, the M</w:t>
      </w:r>
      <w:r w:rsidRPr="00E64F4B">
        <w:rPr>
          <w:rFonts w:eastAsia="Times New Roman"/>
          <w:lang w:eastAsia="zh-CN"/>
        </w:rPr>
        <w:t>N</w:t>
      </w:r>
      <w:r w:rsidRPr="00E64F4B">
        <w:rPr>
          <w:rFonts w:eastAsia="Times New Roman"/>
          <w:lang w:eastAsia="ja-JP"/>
        </w:rPr>
        <w:t xml:space="preserve"> may request the direct establishment of SCG </w:t>
      </w:r>
      <w:r w:rsidRPr="00E64F4B">
        <w:rPr>
          <w:rFonts w:eastAsia="Times New Roman"/>
          <w:lang w:eastAsia="zh-CN"/>
        </w:rPr>
        <w:t>and/</w:t>
      </w:r>
      <w:r w:rsidRPr="00E64F4B">
        <w:rPr>
          <w:rFonts w:eastAsia="Times New Roman"/>
          <w:lang w:eastAsia="ja-JP"/>
        </w:rPr>
        <w:t xml:space="preserve">or </w:t>
      </w:r>
      <w:r w:rsidRPr="00E64F4B">
        <w:rPr>
          <w:rFonts w:eastAsia="Times New Roman"/>
          <w:lang w:eastAsia="zh-CN"/>
        </w:rPr>
        <w:t>s</w:t>
      </w:r>
      <w:r w:rsidRPr="00E64F4B">
        <w:rPr>
          <w:rFonts w:eastAsia="Times New Roman"/>
          <w:lang w:eastAsia="ja-JP"/>
        </w:rPr>
        <w:t>plit bearer</w:t>
      </w:r>
      <w:r w:rsidRPr="00E64F4B">
        <w:rPr>
          <w:rFonts w:eastAsia="Times New Roman"/>
          <w:lang w:eastAsia="zh-CN"/>
        </w:rPr>
        <w:t>s</w:t>
      </w:r>
      <w:r w:rsidRPr="00E64F4B">
        <w:rPr>
          <w:rFonts w:eastAsia="Times New Roman"/>
          <w:lang w:eastAsia="ja-JP"/>
        </w:rPr>
        <w:t>, i.e. without first having to establish MCG bearer</w:t>
      </w:r>
      <w:r w:rsidRPr="00E64F4B">
        <w:rPr>
          <w:rFonts w:eastAsia="Times New Roman"/>
          <w:lang w:eastAsia="zh-CN"/>
        </w:rPr>
        <w:t>s</w:t>
      </w:r>
      <w:r w:rsidRPr="00E64F4B">
        <w:rPr>
          <w:rFonts w:eastAsia="Times New Roman"/>
          <w:lang w:eastAsia="ja-JP"/>
        </w:rPr>
        <w:t xml:space="preserve">. </w:t>
      </w:r>
      <w:r w:rsidRPr="00E64F4B">
        <w:rPr>
          <w:rFonts w:eastAsia="Arial"/>
          <w:lang w:eastAsia="ja-JP"/>
        </w:rPr>
        <w:t>It is also allowed that all QoS flows can be mapped to</w:t>
      </w:r>
      <w:r w:rsidRPr="00E64F4B">
        <w:rPr>
          <w:rFonts w:eastAsia="Times New Roman"/>
          <w:lang w:eastAsia="ja-JP"/>
        </w:rPr>
        <w:t xml:space="preserve"> SN terminated bearers</w:t>
      </w:r>
      <w:r w:rsidRPr="00E64F4B">
        <w:rPr>
          <w:rFonts w:eastAsia="Arial"/>
          <w:lang w:eastAsia="ja-JP"/>
        </w:rPr>
        <w:t>, i.e. there is no QoS flow mapped to an MN terminated bearer.</w:t>
      </w:r>
    </w:p>
    <w:p w:rsidR="00E64F4B" w:rsidRPr="00E64F4B" w:rsidRDefault="00E64F4B" w:rsidP="00E64F4B">
      <w:pPr>
        <w:overflowPunct w:val="0"/>
        <w:autoSpaceDE w:val="0"/>
        <w:autoSpaceDN w:val="0"/>
        <w:adjustRightInd w:val="0"/>
        <w:ind w:left="568" w:hanging="284"/>
        <w:textAlignment w:val="baseline"/>
        <w:rPr>
          <w:rFonts w:eastAsia="Times New Roman"/>
          <w:lang w:eastAsia="zh-CN"/>
        </w:rPr>
      </w:pPr>
      <w:r w:rsidRPr="00E64F4B">
        <w:rPr>
          <w:rFonts w:eastAsia="Times New Roman"/>
          <w:lang w:eastAsia="ja-JP"/>
        </w:rPr>
        <w:lastRenderedPageBreak/>
        <w:t>2.</w:t>
      </w:r>
      <w:r w:rsidRPr="00E64F4B">
        <w:rPr>
          <w:rFonts w:eastAsia="Times New Roman"/>
          <w:lang w:eastAsia="ja-JP"/>
        </w:rPr>
        <w:tab/>
        <w:t>If the RRM entity in the S</w:t>
      </w:r>
      <w:r w:rsidRPr="00E64F4B">
        <w:rPr>
          <w:rFonts w:eastAsia="Times New Roman"/>
          <w:lang w:eastAsia="zh-CN"/>
        </w:rPr>
        <w:t>N</w:t>
      </w:r>
      <w:r w:rsidRPr="00E64F4B">
        <w:rPr>
          <w:rFonts w:eastAsia="Times New Roman"/>
          <w:lang w:eastAsia="ja-JP"/>
        </w:rPr>
        <w:t xml:space="preserve"> is able to admit the resource request, it allocates respective radio resources and, dependent on the bearer </w:t>
      </w:r>
      <w:r w:rsidRPr="00E64F4B">
        <w:rPr>
          <w:rFonts w:eastAsia="Times New Roman"/>
          <w:lang w:eastAsia="zh-CN"/>
        </w:rPr>
        <w:t xml:space="preserve">type </w:t>
      </w:r>
      <w:r w:rsidRPr="00E64F4B">
        <w:rPr>
          <w:rFonts w:eastAsia="Times New Roman"/>
          <w:lang w:eastAsia="ja-JP"/>
        </w:rPr>
        <w:t>option</w:t>
      </w:r>
      <w:r w:rsidRPr="00E64F4B">
        <w:rPr>
          <w:rFonts w:eastAsia="Times New Roman"/>
          <w:lang w:eastAsia="zh-CN"/>
        </w:rPr>
        <w:t>s</w:t>
      </w:r>
      <w:r w:rsidRPr="00E64F4B">
        <w:rPr>
          <w:rFonts w:eastAsia="Times New Roman"/>
          <w:lang w:eastAsia="ja-JP"/>
        </w:rPr>
        <w:t>, respective transport network resources. For bearers requiring SCG radio resources the S</w:t>
      </w:r>
      <w:r w:rsidRPr="00E64F4B">
        <w:rPr>
          <w:rFonts w:eastAsia="Times New Roman"/>
          <w:lang w:eastAsia="zh-CN"/>
        </w:rPr>
        <w:t>N</w:t>
      </w:r>
      <w:r w:rsidRPr="00E64F4B">
        <w:rPr>
          <w:rFonts w:eastAsia="Times New Roman"/>
          <w:lang w:eastAsia="ja-JP"/>
        </w:rPr>
        <w:t xml:space="preserve"> triggers </w:t>
      </w:r>
      <w:r w:rsidRPr="00E64F4B">
        <w:rPr>
          <w:rFonts w:eastAsia="Times New Roman"/>
          <w:lang w:eastAsia="zh-CN"/>
        </w:rPr>
        <w:t xml:space="preserve">UE </w:t>
      </w:r>
      <w:r w:rsidRPr="00E64F4B">
        <w:rPr>
          <w:rFonts w:eastAsia="Times New Roman"/>
          <w:lang w:eastAsia="ja-JP"/>
        </w:rPr>
        <w:t>Random Access so that synchronisation of the S</w:t>
      </w:r>
      <w:r w:rsidRPr="00E64F4B">
        <w:rPr>
          <w:rFonts w:eastAsia="Times New Roman"/>
          <w:lang w:eastAsia="zh-CN"/>
        </w:rPr>
        <w:t>N</w:t>
      </w:r>
      <w:r w:rsidRPr="00E64F4B">
        <w:rPr>
          <w:rFonts w:eastAsia="Times New Roman"/>
          <w:lang w:eastAsia="ja-JP"/>
        </w:rPr>
        <w:t xml:space="preserve"> radio resource configuration can be performed. The S</w:t>
      </w:r>
      <w:r w:rsidRPr="00E64F4B">
        <w:rPr>
          <w:rFonts w:eastAsia="Times New Roman"/>
          <w:lang w:eastAsia="zh-CN"/>
        </w:rPr>
        <w:t>N</w:t>
      </w:r>
      <w:r w:rsidRPr="00E64F4B">
        <w:rPr>
          <w:rFonts w:eastAsia="Times New Roman"/>
          <w:lang w:eastAsia="ja-JP"/>
        </w:rPr>
        <w:t xml:space="preserve"> </w:t>
      </w:r>
      <w:r w:rsidRPr="00E64F4B">
        <w:rPr>
          <w:rFonts w:eastAsia="Times New Roman"/>
          <w:lang w:eastAsia="zh-CN"/>
        </w:rPr>
        <w:t>decides for the PSCell and other SCG SCells and</w:t>
      </w:r>
      <w:r w:rsidRPr="00E64F4B">
        <w:rPr>
          <w:rFonts w:eastAsia="Times New Roman"/>
          <w:lang w:eastAsia="ja-JP"/>
        </w:rPr>
        <w:t xml:space="preserve"> provides the new SCG radio resource configuration to the MN within an S</w:t>
      </w:r>
      <w:r w:rsidRPr="00E64F4B">
        <w:rPr>
          <w:rFonts w:eastAsia="Times New Roman"/>
          <w:lang w:eastAsia="zh-CN"/>
        </w:rPr>
        <w:t>N RRC configuration message</w:t>
      </w:r>
      <w:r w:rsidRPr="00E64F4B">
        <w:rPr>
          <w:rFonts w:eastAsia="Times New Roman"/>
          <w:lang w:eastAsia="ja-JP"/>
        </w:rPr>
        <w:t xml:space="preserve"> contained in</w:t>
      </w:r>
      <w:r w:rsidRPr="00E64F4B">
        <w:rPr>
          <w:rFonts w:eastAsia="Times New Roman"/>
          <w:lang w:eastAsia="zh-CN"/>
        </w:rPr>
        <w:t xml:space="preserve"> the </w:t>
      </w:r>
      <w:r w:rsidRPr="00E64F4B">
        <w:rPr>
          <w:rFonts w:eastAsia="Times New Roman"/>
          <w:i/>
          <w:lang w:eastAsia="zh-CN"/>
        </w:rPr>
        <w:t>SN Addition Request Acknowledge</w:t>
      </w:r>
      <w:r w:rsidRPr="00E64F4B">
        <w:rPr>
          <w:rFonts w:eastAsia="Times New Roman"/>
          <w:lang w:eastAsia="zh-CN"/>
        </w:rPr>
        <w:t xml:space="preserve"> message</w:t>
      </w:r>
      <w:r w:rsidRPr="00E64F4B">
        <w:rPr>
          <w:rFonts w:eastAsia="Times New Roman"/>
          <w:lang w:eastAsia="ja-JP"/>
        </w:rPr>
        <w:t>.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sidRPr="00E64F4B">
        <w:rPr>
          <w:rFonts w:eastAsia="Times New Roman"/>
          <w:lang w:eastAsia="zh-CN"/>
        </w:rPr>
        <w:t xml:space="preserve"> bearers</w:t>
      </w:r>
      <w:r w:rsidRPr="00E64F4B">
        <w:rPr>
          <w:rFonts w:eastAsia="Times New Roman"/>
          <w:lang w:eastAsia="ja-JP"/>
        </w:rPr>
        <w:t>, the S</w:t>
      </w:r>
      <w:r w:rsidRPr="00E64F4B">
        <w:rPr>
          <w:rFonts w:eastAsia="Times New Roman"/>
          <w:lang w:eastAsia="zh-CN"/>
        </w:rPr>
        <w:t>N</w:t>
      </w:r>
      <w:r w:rsidRPr="00E64F4B">
        <w:rPr>
          <w:rFonts w:eastAsia="Times New Roman"/>
          <w:lang w:eastAsia="ja-JP"/>
        </w:rPr>
        <w:t xml:space="preserve"> provides the </w:t>
      </w:r>
      <w:r w:rsidRPr="00E64F4B">
        <w:rPr>
          <w:rFonts w:eastAsia="Times New Roman"/>
          <w:lang w:eastAsia="zh-CN"/>
        </w:rPr>
        <w:t>NG-U</w:t>
      </w:r>
      <w:r w:rsidRPr="00E64F4B">
        <w:rPr>
          <w:rFonts w:eastAsia="Times New Roman"/>
          <w:lang w:eastAsia="ja-JP"/>
        </w:rPr>
        <w:t xml:space="preserve"> DL TNL address information for the respective</w:t>
      </w:r>
      <w:r w:rsidRPr="00E64F4B">
        <w:rPr>
          <w:rFonts w:eastAsia="Times New Roman"/>
          <w:lang w:eastAsia="zh-CN"/>
        </w:rPr>
        <w:t xml:space="preserve"> PDU Session</w:t>
      </w:r>
      <w:r w:rsidRPr="00E64F4B">
        <w:rPr>
          <w:rFonts w:eastAsia="Times New Roman"/>
          <w:lang w:eastAsia="ja-JP"/>
        </w:rPr>
        <w:t xml:space="preserve"> and security algorithm. If SCG radio resources have been requested, the SCG radio resource configuration is provided.</w:t>
      </w:r>
    </w:p>
    <w:p w:rsidR="00E64F4B" w:rsidRPr="00E64F4B" w:rsidRDefault="00E64F4B" w:rsidP="00E64F4B">
      <w:pPr>
        <w:keepLines/>
        <w:overflowPunct w:val="0"/>
        <w:autoSpaceDE w:val="0"/>
        <w:autoSpaceDN w:val="0"/>
        <w:adjustRightInd w:val="0"/>
        <w:ind w:left="1135" w:hanging="851"/>
        <w:textAlignment w:val="baseline"/>
        <w:rPr>
          <w:rFonts w:eastAsia="Times New Roman"/>
          <w:i/>
          <w:lang w:eastAsia="zh-CN"/>
        </w:rPr>
      </w:pPr>
      <w:r w:rsidRPr="00E64F4B">
        <w:rPr>
          <w:rFonts w:eastAsia="Times New Roman"/>
          <w:lang w:eastAsia="ja-JP"/>
        </w:rPr>
        <w:t>NOTE 3:</w:t>
      </w:r>
      <w:r w:rsidRPr="00E64F4B">
        <w:rPr>
          <w:rFonts w:eastAsia="Times New Roman"/>
          <w:lang w:eastAsia="ja-JP"/>
        </w:rPr>
        <w:tab/>
        <w:t xml:space="preserve">In case of </w:t>
      </w:r>
      <w:r w:rsidRPr="00E64F4B">
        <w:rPr>
          <w:rFonts w:eastAsia="Times New Roman"/>
          <w:lang w:eastAsia="zh-CN"/>
        </w:rPr>
        <w:t>MN terminated</w:t>
      </w:r>
      <w:r w:rsidRPr="00E64F4B">
        <w:rPr>
          <w:rFonts w:eastAsia="Times New Roman"/>
          <w:lang w:eastAsia="ja-JP"/>
        </w:rPr>
        <w:t xml:space="preserve"> bearers, transmission of user plane data may take place after step 2.</w:t>
      </w:r>
    </w:p>
    <w:p w:rsidR="00E64F4B" w:rsidRPr="00E64F4B" w:rsidRDefault="00E64F4B" w:rsidP="00E64F4B">
      <w:pPr>
        <w:keepLines/>
        <w:overflowPunct w:val="0"/>
        <w:autoSpaceDE w:val="0"/>
        <w:autoSpaceDN w:val="0"/>
        <w:adjustRightInd w:val="0"/>
        <w:ind w:left="1135" w:hanging="851"/>
        <w:textAlignment w:val="baseline"/>
        <w:rPr>
          <w:rFonts w:eastAsia="Times New Roman"/>
          <w:lang w:eastAsia="ja-JP"/>
        </w:rPr>
      </w:pPr>
      <w:r w:rsidRPr="00E64F4B">
        <w:rPr>
          <w:rFonts w:eastAsia="Times New Roman"/>
          <w:lang w:eastAsia="ja-JP"/>
        </w:rPr>
        <w:t>NOTE 4:</w:t>
      </w:r>
      <w:r w:rsidRPr="00E64F4B">
        <w:rPr>
          <w:rFonts w:eastAsia="Times New Roman"/>
          <w:lang w:eastAsia="ja-JP"/>
        </w:rPr>
        <w:tab/>
        <w:t>In case of SN terminated bearers, data forwarding and the SN Status Transfer may take place after step 2.</w:t>
      </w:r>
    </w:p>
    <w:p w:rsidR="00E64F4B" w:rsidRPr="00E64F4B" w:rsidRDefault="00E64F4B" w:rsidP="00E64F4B">
      <w:pPr>
        <w:keepLines/>
        <w:overflowPunct w:val="0"/>
        <w:autoSpaceDE w:val="0"/>
        <w:autoSpaceDN w:val="0"/>
        <w:adjustRightInd w:val="0"/>
        <w:ind w:left="1135" w:hanging="851"/>
        <w:textAlignment w:val="baseline"/>
        <w:rPr>
          <w:rFonts w:eastAsia="Times New Roman"/>
          <w:lang w:eastAsia="ja-JP"/>
        </w:rPr>
      </w:pPr>
      <w:r w:rsidRPr="00E64F4B">
        <w:rPr>
          <w:rFonts w:eastAsia="Times New Roman"/>
          <w:lang w:eastAsia="ja-JP"/>
        </w:rPr>
        <w:t>NOTE 5:</w:t>
      </w:r>
      <w:r w:rsidRPr="00E64F4B">
        <w:rPr>
          <w:rFonts w:eastAsia="Times New Roman"/>
          <w:lang w:eastAsia="ja-JP"/>
        </w:rPr>
        <w:tab/>
        <w:t>For MN terminated NR SCG bearers for which PDCP duplication with CA is configured the MN allocates 2 separate Xn-U bearers.</w:t>
      </w:r>
    </w:p>
    <w:p w:rsidR="00E64F4B" w:rsidRPr="00E64F4B" w:rsidRDefault="00E64F4B" w:rsidP="00E64F4B">
      <w:pPr>
        <w:keepLines/>
        <w:overflowPunct w:val="0"/>
        <w:autoSpaceDE w:val="0"/>
        <w:autoSpaceDN w:val="0"/>
        <w:adjustRightInd w:val="0"/>
        <w:ind w:left="1135" w:hanging="851"/>
        <w:textAlignment w:val="baseline"/>
        <w:rPr>
          <w:rFonts w:eastAsia="Times New Roman"/>
          <w:lang w:eastAsia="zh-CN"/>
        </w:rPr>
      </w:pPr>
      <w:r w:rsidRPr="00E64F4B">
        <w:rPr>
          <w:rFonts w:eastAsia="Times New Roman"/>
          <w:lang w:eastAsia="ja-JP"/>
        </w:rPr>
        <w:tab/>
        <w:t>For SN terminated NR MCG bearers for which PDCP duplication with CA is configured the SN allocates 2 separate Xn-U bearers.</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2a.</w:t>
      </w:r>
      <w:r w:rsidRPr="00E64F4B">
        <w:rPr>
          <w:rFonts w:eastAsia="Times New Roman"/>
          <w:lang w:eastAsia="ja-JP"/>
        </w:rPr>
        <w:tab/>
        <w:t xml:space="preserve">For SN terminated bearers using MCG resources, the MN provides Xn-U DL TNL address information in the </w:t>
      </w:r>
      <w:r w:rsidRPr="00E64F4B">
        <w:rPr>
          <w:rFonts w:eastAsia="Times New Roman"/>
          <w:i/>
          <w:lang w:eastAsia="ja-JP"/>
        </w:rPr>
        <w:t>Xn-U Address Indication</w:t>
      </w:r>
      <w:r w:rsidRPr="00E64F4B">
        <w:rPr>
          <w:rFonts w:eastAsia="Times New Roman"/>
          <w:lang w:eastAsia="ja-JP"/>
        </w:rPr>
        <w:t xml:space="preserve"> message.</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3.</w:t>
      </w:r>
      <w:r w:rsidRPr="00E64F4B">
        <w:rPr>
          <w:rFonts w:eastAsia="Times New Roman"/>
          <w:lang w:eastAsia="ja-JP"/>
        </w:rPr>
        <w:tab/>
      </w:r>
      <w:r w:rsidRPr="00E64F4B">
        <w:rPr>
          <w:rFonts w:eastAsia="Times New Roman"/>
          <w:lang w:eastAsia="zh-CN"/>
        </w:rPr>
        <w:t>T</w:t>
      </w:r>
      <w:r w:rsidRPr="00E64F4B">
        <w:rPr>
          <w:rFonts w:eastAsia="Times New Roman"/>
          <w:lang w:eastAsia="ja-JP"/>
        </w:rPr>
        <w:t>he M</w:t>
      </w:r>
      <w:r w:rsidRPr="00E64F4B">
        <w:rPr>
          <w:rFonts w:eastAsia="Times New Roman"/>
          <w:lang w:eastAsia="zh-CN"/>
        </w:rPr>
        <w:t>N</w:t>
      </w:r>
      <w:r w:rsidRPr="00E64F4B">
        <w:rPr>
          <w:rFonts w:eastAsia="Times New Roman"/>
          <w:lang w:eastAsia="ja-JP"/>
        </w:rPr>
        <w:t xml:space="preserve"> sends the </w:t>
      </w:r>
      <w:r w:rsidRPr="00E64F4B">
        <w:rPr>
          <w:rFonts w:eastAsia="Times New Roman"/>
          <w:i/>
          <w:lang w:eastAsia="ja-JP"/>
        </w:rPr>
        <w:t>MN RRC reconfiguration</w:t>
      </w:r>
      <w:r w:rsidRPr="00E64F4B">
        <w:rPr>
          <w:rFonts w:eastAsia="Times New Roman"/>
          <w:lang w:eastAsia="ja-JP"/>
        </w:rPr>
        <w:t xml:space="preserve"> message to the UE including the</w:t>
      </w:r>
      <w:r w:rsidRPr="00E64F4B">
        <w:rPr>
          <w:rFonts w:eastAsia="Times New Roman"/>
          <w:lang w:eastAsia="zh-CN"/>
        </w:rPr>
        <w:t xml:space="preserve"> SN RRC configuration mess</w:t>
      </w:r>
      <w:r w:rsidRPr="00E64F4B">
        <w:rPr>
          <w:rFonts w:eastAsia="Times New Roman"/>
          <w:lang w:eastAsia="ja-JP"/>
        </w:rPr>
        <w:t>age, without modifying it</w:t>
      </w:r>
      <w:r w:rsidRPr="00E64F4B">
        <w:rPr>
          <w:rFonts w:eastAsia="Times New Roman"/>
          <w:lang w:eastAsia="zh-CN"/>
        </w:rPr>
        <w:t>.</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4.</w:t>
      </w:r>
      <w:r w:rsidRPr="00E64F4B">
        <w:rPr>
          <w:rFonts w:eastAsia="Times New Roman"/>
          <w:lang w:eastAsia="ja-JP"/>
        </w:rPr>
        <w:tab/>
        <w:t xml:space="preserve">The UE applies the new configuration and replies to MN with </w:t>
      </w:r>
      <w:r w:rsidRPr="00E64F4B">
        <w:rPr>
          <w:rFonts w:eastAsia="Times New Roman"/>
          <w:i/>
          <w:lang w:eastAsia="ja-JP"/>
        </w:rPr>
        <w:t>MN RRC reconfiguration complete</w:t>
      </w:r>
      <w:r w:rsidRPr="00E64F4B">
        <w:rPr>
          <w:rFonts w:eastAsia="Times New Roman"/>
          <w:lang w:eastAsia="ja-JP"/>
        </w:rPr>
        <w:t xml:space="preserve"> message</w:t>
      </w:r>
      <w:r w:rsidRPr="00E64F4B">
        <w:rPr>
          <w:rFonts w:eastAsia="Times New Roman"/>
          <w:lang w:eastAsia="zh-CN"/>
        </w:rPr>
        <w:t>, including an SN RRC response message for SN, if needed</w:t>
      </w:r>
      <w:r w:rsidRPr="00E64F4B">
        <w:rPr>
          <w:rFonts w:eastAsia="Times New Roman"/>
          <w:lang w:eastAsia="ja-JP"/>
        </w:rPr>
        <w:t xml:space="preserve">. In case the UE is unable to comply with (part of) the configuration included in the </w:t>
      </w:r>
      <w:r w:rsidRPr="00E64F4B">
        <w:rPr>
          <w:rFonts w:eastAsia="Times New Roman"/>
          <w:i/>
          <w:lang w:eastAsia="ja-JP"/>
        </w:rPr>
        <w:t>MN RRC reconfiguration</w:t>
      </w:r>
      <w:r w:rsidRPr="00E64F4B">
        <w:rPr>
          <w:rFonts w:eastAsia="Times New Roman"/>
          <w:lang w:eastAsia="ja-JP"/>
        </w:rPr>
        <w:t xml:space="preserve"> message, it performs the reconfiguration failure procedure.</w:t>
      </w:r>
    </w:p>
    <w:p w:rsidR="00E64F4B" w:rsidRPr="00E64F4B" w:rsidRDefault="00E64F4B" w:rsidP="00E64F4B">
      <w:pPr>
        <w:overflowPunct w:val="0"/>
        <w:autoSpaceDE w:val="0"/>
        <w:autoSpaceDN w:val="0"/>
        <w:adjustRightInd w:val="0"/>
        <w:ind w:left="568" w:hanging="284"/>
        <w:textAlignment w:val="baseline"/>
        <w:rPr>
          <w:rFonts w:eastAsia="Times New Roman"/>
          <w:lang w:eastAsia="zh-CN"/>
        </w:rPr>
      </w:pPr>
      <w:r w:rsidRPr="00E64F4B">
        <w:rPr>
          <w:rFonts w:eastAsia="Times New Roman"/>
          <w:lang w:eastAsia="ja-JP"/>
        </w:rPr>
        <w:t>5.</w:t>
      </w:r>
      <w:r w:rsidRPr="00E64F4B">
        <w:rPr>
          <w:rFonts w:eastAsia="Times New Roman"/>
          <w:lang w:eastAsia="ja-JP"/>
        </w:rPr>
        <w:tab/>
        <w:t>The M</w:t>
      </w:r>
      <w:r w:rsidRPr="00E64F4B">
        <w:rPr>
          <w:rFonts w:eastAsia="Times New Roman"/>
          <w:lang w:eastAsia="zh-CN"/>
        </w:rPr>
        <w:t>N</w:t>
      </w:r>
      <w:r w:rsidRPr="00E64F4B">
        <w:rPr>
          <w:rFonts w:eastAsia="Times New Roman"/>
          <w:lang w:eastAsia="ja-JP"/>
        </w:rPr>
        <w:t xml:space="preserve"> informs the S</w:t>
      </w:r>
      <w:r w:rsidRPr="00E64F4B">
        <w:rPr>
          <w:rFonts w:eastAsia="Times New Roman"/>
          <w:lang w:eastAsia="zh-CN"/>
        </w:rPr>
        <w:t>N</w:t>
      </w:r>
      <w:r w:rsidRPr="00E64F4B">
        <w:rPr>
          <w:rFonts w:eastAsia="Times New Roman"/>
          <w:lang w:eastAsia="ja-JP"/>
        </w:rPr>
        <w:t xml:space="preserve"> that the UE has completed the reconfiguration procedure successfully</w:t>
      </w:r>
      <w:r w:rsidRPr="00E64F4B">
        <w:rPr>
          <w:rFonts w:eastAsia="Times New Roman"/>
          <w:lang w:eastAsia="zh-CN"/>
        </w:rPr>
        <w:t xml:space="preserve"> via </w:t>
      </w:r>
      <w:r w:rsidRPr="00E64F4B">
        <w:rPr>
          <w:rFonts w:eastAsia="Times New Roman"/>
          <w:i/>
          <w:lang w:eastAsia="ja-JP"/>
        </w:rPr>
        <w:t>S</w:t>
      </w:r>
      <w:r w:rsidRPr="00E64F4B">
        <w:rPr>
          <w:rFonts w:eastAsia="Times New Roman"/>
          <w:i/>
          <w:lang w:eastAsia="zh-CN"/>
        </w:rPr>
        <w:t xml:space="preserve">N </w:t>
      </w:r>
      <w:r w:rsidRPr="00E64F4B">
        <w:rPr>
          <w:rFonts w:eastAsia="Times New Roman"/>
          <w:i/>
          <w:lang w:eastAsia="ja-JP"/>
        </w:rPr>
        <w:t>Reconfiguration Complete</w:t>
      </w:r>
      <w:r w:rsidRPr="00E64F4B">
        <w:rPr>
          <w:rFonts w:eastAsia="Times New Roman"/>
          <w:lang w:eastAsia="ja-JP"/>
        </w:rPr>
        <w:t xml:space="preserve"> message</w:t>
      </w:r>
      <w:r w:rsidRPr="00E64F4B">
        <w:rPr>
          <w:rFonts w:eastAsia="Times New Roman"/>
          <w:lang w:eastAsia="zh-CN"/>
        </w:rPr>
        <w:t>, including the SN RRC response message, if received from the UE</w:t>
      </w:r>
      <w:r w:rsidRPr="00E64F4B">
        <w:rPr>
          <w:rFonts w:eastAsia="Times New Roman"/>
          <w:lang w:eastAsia="ja-JP"/>
        </w:rPr>
        <w:t>.</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6.</w:t>
      </w:r>
      <w:r w:rsidRPr="00E64F4B">
        <w:rPr>
          <w:rFonts w:eastAsia="Times New Roman"/>
          <w:lang w:eastAsia="ja-JP"/>
        </w:rPr>
        <w:tab/>
        <w:t xml:space="preserve">If configured with bearers requiring SCG radio resources, the UE performs synchronisation towards the PSCell </w:t>
      </w:r>
      <w:r w:rsidRPr="00E64F4B">
        <w:rPr>
          <w:rFonts w:eastAsia="Times New Roman"/>
          <w:lang w:eastAsia="zh-CN"/>
        </w:rPr>
        <w:t xml:space="preserve">configured by </w:t>
      </w:r>
      <w:r w:rsidRPr="00E64F4B">
        <w:rPr>
          <w:rFonts w:eastAsia="Times New Roman"/>
          <w:lang w:eastAsia="ja-JP"/>
        </w:rPr>
        <w:t>the S</w:t>
      </w:r>
      <w:r w:rsidRPr="00E64F4B">
        <w:rPr>
          <w:rFonts w:eastAsia="Times New Roman"/>
          <w:lang w:eastAsia="zh-CN"/>
        </w:rPr>
        <w:t>N</w:t>
      </w:r>
      <w:r w:rsidRPr="00E64F4B">
        <w:rPr>
          <w:rFonts w:eastAsia="Times New Roman"/>
          <w:lang w:eastAsia="ja-JP"/>
        </w:rPr>
        <w:t xml:space="preserve">. The order the UE sends the </w:t>
      </w:r>
      <w:r w:rsidRPr="00E64F4B">
        <w:rPr>
          <w:rFonts w:eastAsia="Times New Roman"/>
          <w:i/>
          <w:lang w:eastAsia="ja-JP"/>
        </w:rPr>
        <w:t>MN RRC reconfiguration complete</w:t>
      </w:r>
      <w:r w:rsidRPr="00E64F4B">
        <w:rPr>
          <w:rFonts w:eastAsia="Times New Roman"/>
          <w:lang w:eastAsia="ja-JP"/>
        </w:rPr>
        <w:t xml:space="preserve"> message and performs the Random Access procedure towards the SCG is not defined. The successful RA procedure towards the SCG is not required for a successful completion of the RRC</w:t>
      </w:r>
      <w:r w:rsidRPr="00E64F4B">
        <w:rPr>
          <w:rFonts w:eastAsia="Malgun Gothic"/>
          <w:lang w:eastAsia="ko-KR"/>
        </w:rPr>
        <w:t xml:space="preserve"> </w:t>
      </w:r>
      <w:r w:rsidRPr="00E64F4B">
        <w:rPr>
          <w:rFonts w:eastAsia="Times New Roman"/>
          <w:lang w:eastAsia="ja-JP"/>
        </w:rPr>
        <w:t>Connection</w:t>
      </w:r>
      <w:r w:rsidRPr="00E64F4B">
        <w:rPr>
          <w:rFonts w:eastAsia="Malgun Gothic"/>
          <w:lang w:eastAsia="ko-KR"/>
        </w:rPr>
        <w:t xml:space="preserve"> </w:t>
      </w:r>
      <w:r w:rsidRPr="00E64F4B">
        <w:rPr>
          <w:rFonts w:eastAsia="Times New Roman"/>
          <w:lang w:eastAsia="ja-JP"/>
        </w:rPr>
        <w:t>Reconfiguration procedure.</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7.</w:t>
      </w:r>
      <w:r w:rsidRPr="00E64F4B">
        <w:rPr>
          <w:rFonts w:eastAsia="Times New Roman"/>
          <w:lang w:eastAsia="ja-JP"/>
        </w:rPr>
        <w:tab/>
        <w:t>In case of SN terminated bearers using RLC AM, the MN sends SN Status Transfer.</w:t>
      </w: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8.</w:t>
      </w:r>
      <w:r w:rsidRPr="00E64F4B">
        <w:rPr>
          <w:rFonts w:eastAsia="Times New Roman"/>
          <w:lang w:eastAsia="zh-CN"/>
        </w:rPr>
        <w:tab/>
      </w:r>
      <w:r w:rsidRPr="00E64F4B">
        <w:rPr>
          <w:rFonts w:eastAsia="Times New Roman"/>
          <w:lang w:eastAsia="ja-JP"/>
        </w:rPr>
        <w:t>In case of SN terminated</w:t>
      </w:r>
      <w:r w:rsidRPr="00E64F4B">
        <w:rPr>
          <w:rFonts w:eastAsia="Times New Roman"/>
          <w:lang w:eastAsia="zh-CN"/>
        </w:rPr>
        <w:t xml:space="preserve"> bearers</w:t>
      </w:r>
      <w:r w:rsidRPr="00E64F4B">
        <w:rPr>
          <w:rFonts w:eastAsia="Times New Roman"/>
          <w:lang w:eastAsia="ja-JP"/>
        </w:rPr>
        <w:t xml:space="preserve"> </w:t>
      </w:r>
      <w:r w:rsidRPr="00E64F4B">
        <w:rPr>
          <w:rFonts w:eastAsia="Times New Roman"/>
          <w:lang w:eastAsia="zh-CN"/>
        </w:rPr>
        <w:t>using RLC AM</w:t>
      </w:r>
      <w:r w:rsidRPr="00E64F4B">
        <w:rPr>
          <w:rFonts w:eastAsia="Times New Roman"/>
          <w:lang w:eastAsia="ja-JP"/>
        </w:rPr>
        <w:t xml:space="preserve">, and dependent on the bearer characteristics of the respective </w:t>
      </w:r>
      <w:r w:rsidRPr="00E64F4B">
        <w:rPr>
          <w:rFonts w:eastAsia="Times New Roman"/>
          <w:lang w:eastAsia="zh-CN"/>
        </w:rPr>
        <w:t>QoS Flows</w:t>
      </w:r>
      <w:r w:rsidRPr="00E64F4B">
        <w:rPr>
          <w:rFonts w:eastAsia="Times New Roman"/>
          <w:lang w:eastAsia="ja-JP"/>
        </w:rPr>
        <w:t>, the M</w:t>
      </w:r>
      <w:r w:rsidRPr="00E64F4B">
        <w:rPr>
          <w:rFonts w:eastAsia="Times New Roman"/>
          <w:lang w:eastAsia="zh-CN"/>
        </w:rPr>
        <w:t>N</w:t>
      </w:r>
      <w:r w:rsidRPr="00E64F4B">
        <w:rPr>
          <w:rFonts w:eastAsia="Times New Roman"/>
          <w:lang w:eastAsia="ja-JP"/>
        </w:rPr>
        <w:t xml:space="preserve"> may take actions to minimise service interruption due to activation of MR-DC (Data forwarding).</w:t>
      </w:r>
    </w:p>
    <w:p w:rsidR="00E64F4B" w:rsidRPr="00E64F4B" w:rsidRDefault="00E64F4B" w:rsidP="00E64F4B">
      <w:pPr>
        <w:overflowPunct w:val="0"/>
        <w:autoSpaceDE w:val="0"/>
        <w:autoSpaceDN w:val="0"/>
        <w:adjustRightInd w:val="0"/>
        <w:ind w:left="568" w:hanging="284"/>
        <w:textAlignment w:val="baseline"/>
        <w:rPr>
          <w:rFonts w:eastAsia="Times New Roman"/>
          <w:i/>
          <w:lang w:eastAsia="ja-JP"/>
        </w:rPr>
      </w:pPr>
      <w:r w:rsidRPr="00E64F4B">
        <w:rPr>
          <w:rFonts w:eastAsia="Times New Roman"/>
          <w:lang w:eastAsia="ja-JP"/>
        </w:rPr>
        <w:t>9-12.</w:t>
      </w:r>
      <w:r w:rsidRPr="00E64F4B">
        <w:rPr>
          <w:rFonts w:eastAsia="Times New Roman"/>
          <w:lang w:eastAsia="ja-JP"/>
        </w:rPr>
        <w:tab/>
        <w:t>For SN terminated</w:t>
      </w:r>
      <w:r w:rsidRPr="00E64F4B">
        <w:rPr>
          <w:rFonts w:eastAsia="Times New Roman"/>
          <w:lang w:eastAsia="zh-CN"/>
        </w:rPr>
        <w:t xml:space="preserve"> bearers</w:t>
      </w:r>
      <w:r w:rsidRPr="00E64F4B">
        <w:rPr>
          <w:rFonts w:eastAsia="Times New Roman"/>
          <w:lang w:eastAsia="ja-JP"/>
        </w:rPr>
        <w:t>, the update of the UP path towards the 5GC is performed</w:t>
      </w:r>
      <w:r w:rsidRPr="00E64F4B">
        <w:rPr>
          <w:rFonts w:eastAsia="Times New Roman"/>
          <w:lang w:eastAsia="zh-CN"/>
        </w:rPr>
        <w:t xml:space="preserve"> via PDU Session Path Update procedure</w:t>
      </w:r>
      <w:r w:rsidRPr="00E64F4B">
        <w:rPr>
          <w:rFonts w:eastAsia="Times New Roman"/>
          <w:i/>
          <w:lang w:eastAsia="ja-JP"/>
        </w:rPr>
        <w: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E64F4B" w:rsidRPr="00E64F4B" w:rsidRDefault="00E64F4B" w:rsidP="00E64F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20612084"/>
      <w:r w:rsidRPr="00E64F4B">
        <w:rPr>
          <w:rFonts w:ascii="Arial" w:eastAsia="Times New Roman" w:hAnsi="Arial"/>
          <w:sz w:val="32"/>
          <w:lang w:eastAsia="ja-JP"/>
        </w:rPr>
        <w:t>10.14</w:t>
      </w:r>
      <w:r w:rsidRPr="00E64F4B">
        <w:rPr>
          <w:rFonts w:ascii="Arial" w:eastAsia="Times New Roman" w:hAnsi="Arial"/>
          <w:sz w:val="32"/>
          <w:lang w:eastAsia="ja-JP"/>
        </w:rPr>
        <w:tab/>
        <w:t>PDU Session Split at UPF</w:t>
      </w:r>
      <w:bookmarkEnd w:id="24"/>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5" w:name="_Toc20612085"/>
      <w:r w:rsidRPr="00E64F4B">
        <w:rPr>
          <w:rFonts w:ascii="Arial" w:eastAsia="Times New Roman" w:hAnsi="Arial"/>
          <w:sz w:val="28"/>
          <w:lang w:eastAsia="ja-JP"/>
        </w:rPr>
        <w:t>10.14.1</w:t>
      </w:r>
      <w:r w:rsidRPr="00E64F4B">
        <w:rPr>
          <w:rFonts w:ascii="Arial" w:eastAsia="Times New Roman" w:hAnsi="Arial"/>
          <w:sz w:val="28"/>
          <w:lang w:eastAsia="ja-JP"/>
        </w:rPr>
        <w:tab/>
        <w:t>PDU Session Split at UPF during PDU session resource setup</w:t>
      </w:r>
      <w:bookmarkEnd w:id="25"/>
    </w:p>
    <w:p w:rsidR="00E64F4B" w:rsidRPr="00E64F4B" w:rsidRDefault="00E64F4B" w:rsidP="00E64F4B">
      <w:pPr>
        <w:overflowPunct w:val="0"/>
        <w:autoSpaceDE w:val="0"/>
        <w:autoSpaceDN w:val="0"/>
        <w:adjustRightInd w:val="0"/>
        <w:textAlignment w:val="baseline"/>
        <w:rPr>
          <w:rFonts w:eastAsia="Times New Roman"/>
          <w:lang w:eastAsia="ja-JP"/>
        </w:rPr>
      </w:pPr>
      <w:r w:rsidRPr="00E64F4B">
        <w:rPr>
          <w:rFonts w:eastAsia="Times New Roman"/>
          <w:lang w:eastAsia="ja-JP"/>
        </w:rPr>
        <w:t>When a new PDU session needs to be established, the 5GC may provide two UL TEID addresses during PDU Session Resource Setup in order to allow for PDU session split. If the MN decides to split the PDU session, the MN provides two DL TEID addresses and also the QoS flows associated with the tunnel.</w:t>
      </w:r>
    </w:p>
    <w:p w:rsidR="00E64F4B" w:rsidRPr="00E64F4B" w:rsidRDefault="00E64F4B" w:rsidP="00E64F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4F4B">
        <w:rPr>
          <w:rFonts w:ascii="Arial" w:eastAsia="Times New Roman" w:hAnsi="Arial"/>
          <w:b/>
          <w:lang w:eastAsia="ja-JP"/>
        </w:rPr>
        <w:object w:dxaOrig="13715" w:dyaOrig="7984">
          <v:shape id="对象 68" o:spid="_x0000_i1026" type="#_x0000_t75" style="width:387pt;height:246pt;mso-position-horizontal-relative:page;mso-position-vertical-relative:page" o:ole="">
            <v:imagedata r:id="rId15" o:title=""/>
          </v:shape>
          <o:OLEObject Type="Embed" ProgID="Visio.Drawing.11" ShapeID="对象 68" DrawAspect="Content" ObjectID="_1634806470" r:id="rId16"/>
        </w:object>
      </w:r>
    </w:p>
    <w:p w:rsidR="00E64F4B" w:rsidRPr="00E64F4B" w:rsidRDefault="00E64F4B" w:rsidP="00E64F4B">
      <w:pPr>
        <w:keepLines/>
        <w:overflowPunct w:val="0"/>
        <w:autoSpaceDE w:val="0"/>
        <w:autoSpaceDN w:val="0"/>
        <w:adjustRightInd w:val="0"/>
        <w:spacing w:after="240"/>
        <w:jc w:val="center"/>
        <w:textAlignment w:val="baseline"/>
        <w:rPr>
          <w:rFonts w:ascii="Arial" w:eastAsia="Times New Roman" w:hAnsi="Arial"/>
          <w:b/>
          <w:lang w:eastAsia="ja-JP"/>
        </w:rPr>
      </w:pPr>
      <w:r w:rsidRPr="00E64F4B">
        <w:rPr>
          <w:rFonts w:ascii="Arial" w:eastAsia="Times New Roman" w:hAnsi="Arial"/>
          <w:b/>
          <w:lang w:eastAsia="ja-JP"/>
        </w:rPr>
        <w:t xml:space="preserve">Figure </w:t>
      </w:r>
      <w:r w:rsidRPr="00E64F4B">
        <w:rPr>
          <w:rFonts w:ascii="Arial" w:eastAsia="MS Mincho" w:hAnsi="Arial"/>
          <w:b/>
          <w:lang w:eastAsia="ja-JP"/>
        </w:rPr>
        <w:t>10.14.1-1</w:t>
      </w:r>
      <w:r w:rsidRPr="00E64F4B">
        <w:rPr>
          <w:rFonts w:ascii="Arial" w:eastAsia="Times New Roman" w:hAnsi="Arial"/>
          <w:b/>
          <w:lang w:eastAsia="ja-JP"/>
        </w:rPr>
        <w:t>: PDU Session Split at UPF during PDU session resource setup</w:t>
      </w:r>
    </w:p>
    <w:p w:rsidR="007D3A71"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1.</w:t>
      </w:r>
      <w:r w:rsidRPr="00E64F4B">
        <w:rPr>
          <w:rFonts w:eastAsia="Times New Roman"/>
          <w:lang w:eastAsia="ja-JP"/>
        </w:rPr>
        <w:tab/>
        <w:t>The 5GC provides two UL TEID addresses during PDU Session Resource Setup, to be applied as the first UL tunnel on the NG-U interface and the additional NG-U tunnel in case the MN decides to split the PDU session.</w:t>
      </w:r>
      <w:ins w:id="26" w:author="Huawei" w:date="2019-11-06T17:17:00Z">
        <w:r w:rsidR="00164B84">
          <w:rPr>
            <w:rFonts w:eastAsia="Times New Roman"/>
            <w:lang w:eastAsia="ja-JP"/>
          </w:rPr>
          <w:t xml:space="preserve"> </w:t>
        </w:r>
      </w:ins>
      <w:ins w:id="27" w:author="Huawei" w:date="2019-11-05T19:38:00Z">
        <w:r w:rsidR="007D3A71" w:rsidRPr="007D3A71">
          <w:rPr>
            <w:rFonts w:eastAsia="Times New Roman"/>
            <w:lang w:eastAsia="ja-JP"/>
          </w:rPr>
          <w:t xml:space="preserve">The 5GC </w:t>
        </w:r>
      </w:ins>
      <w:ins w:id="28" w:author="Huawei" w:date="2019-11-06T17:16:00Z">
        <w:r w:rsidR="00965C42">
          <w:rPr>
            <w:rFonts w:eastAsia="Times New Roman"/>
            <w:lang w:eastAsia="ja-JP"/>
          </w:rPr>
          <w:t xml:space="preserve">may </w:t>
        </w:r>
      </w:ins>
      <w:ins w:id="29" w:author="Huawei" w:date="2019-11-05T19:38:00Z">
        <w:r w:rsidR="007D3A71" w:rsidRPr="007D3A71">
          <w:rPr>
            <w:rFonts w:eastAsia="Times New Roman"/>
            <w:lang w:eastAsia="ja-JP"/>
          </w:rPr>
          <w:t xml:space="preserve">provide </w:t>
        </w:r>
      </w:ins>
      <w:ins w:id="30" w:author="Huawei" w:date="2019-11-06T17:16:00Z">
        <w:r w:rsidR="00965C42">
          <w:rPr>
            <w:rFonts w:eastAsia="Times New Roman"/>
            <w:lang w:eastAsia="ja-JP"/>
          </w:rPr>
          <w:t>two</w:t>
        </w:r>
      </w:ins>
      <w:ins w:id="31" w:author="Huawei" w:date="2019-11-05T19:41:00Z">
        <w:r w:rsidR="007D3A71">
          <w:rPr>
            <w:rFonts w:eastAsia="Times New Roman"/>
            <w:lang w:eastAsia="ja-JP"/>
          </w:rPr>
          <w:t xml:space="preserve"> </w:t>
        </w:r>
      </w:ins>
      <w:ins w:id="32" w:author="Huawei" w:date="2019-11-05T19:52:00Z">
        <w:r w:rsidR="009C2962">
          <w:rPr>
            <w:rFonts w:eastAsia="Times New Roman"/>
            <w:lang w:eastAsia="ja-JP"/>
          </w:rPr>
          <w:t>r</w:t>
        </w:r>
      </w:ins>
      <w:ins w:id="33" w:author="Huawei" w:date="2019-11-05T19:40:00Z">
        <w:r w:rsidR="007D3A71">
          <w:rPr>
            <w:rFonts w:eastAsia="Times New Roman"/>
            <w:lang w:eastAsia="ja-JP"/>
          </w:rPr>
          <w:t xml:space="preserve">edundant </w:t>
        </w:r>
      </w:ins>
      <w:ins w:id="34" w:author="Huawei" w:date="2019-11-05T19:38:00Z">
        <w:r w:rsidR="007D3A71" w:rsidRPr="007D3A71">
          <w:rPr>
            <w:rFonts w:eastAsia="Times New Roman"/>
            <w:lang w:eastAsia="ja-JP"/>
          </w:rPr>
          <w:t xml:space="preserve">UL TEID addresses </w:t>
        </w:r>
      </w:ins>
      <w:ins w:id="35" w:author="Huawei" w:date="2019-11-06T17:18:00Z">
        <w:r w:rsidR="00B30907" w:rsidRPr="00E64F4B">
          <w:rPr>
            <w:rFonts w:eastAsia="Times New Roman"/>
            <w:lang w:eastAsia="ja-JP"/>
          </w:rPr>
          <w:t xml:space="preserve">to be applied as the first </w:t>
        </w:r>
        <w:r w:rsidR="00B30907">
          <w:rPr>
            <w:rFonts w:eastAsia="Times New Roman"/>
            <w:lang w:eastAsia="ja-JP"/>
          </w:rPr>
          <w:t xml:space="preserve">redundant </w:t>
        </w:r>
        <w:r w:rsidR="00B30907" w:rsidRPr="00E64F4B">
          <w:rPr>
            <w:rFonts w:eastAsia="Times New Roman"/>
            <w:lang w:eastAsia="ja-JP"/>
          </w:rPr>
          <w:t xml:space="preserve">UL tunnel on the NG-U interface and the additional </w:t>
        </w:r>
      </w:ins>
      <w:ins w:id="36" w:author="Huawei" w:date="2019-11-06T17:20:00Z">
        <w:r w:rsidR="00E2465D">
          <w:rPr>
            <w:rFonts w:eastAsia="Times New Roman"/>
            <w:lang w:eastAsia="ja-JP"/>
          </w:rPr>
          <w:t xml:space="preserve">redundant </w:t>
        </w:r>
      </w:ins>
      <w:ins w:id="37" w:author="Huawei" w:date="2019-11-06T17:18:00Z">
        <w:r w:rsidR="00B30907" w:rsidRPr="00E64F4B">
          <w:rPr>
            <w:rFonts w:eastAsia="Times New Roman"/>
            <w:lang w:eastAsia="ja-JP"/>
          </w:rPr>
          <w:t>NG-U tunnel in case the MN decides to split the PDU session</w:t>
        </w:r>
      </w:ins>
      <w:ins w:id="38" w:author="Huawei" w:date="2019-11-06T17:19:00Z">
        <w:r w:rsidR="009B02C6">
          <w:rPr>
            <w:rFonts w:eastAsia="Times New Roman"/>
            <w:lang w:eastAsia="ja-JP"/>
          </w:rPr>
          <w:t xml:space="preserve"> for the redundant transmission for a single PDU session</w:t>
        </w:r>
      </w:ins>
      <w:ins w:id="39" w:author="Huawei" w:date="2019-11-05T19:38:00Z">
        <w:r w:rsidR="007D3A71" w:rsidRPr="007D3A71">
          <w:rPr>
            <w:rFonts w:eastAsia="Times New Roman"/>
            <w:lang w:eastAsia="ja-JP"/>
          </w:rPr>
          <w:t>.</w:t>
        </w:r>
      </w:ins>
    </w:p>
    <w:p w:rsidR="009C2962" w:rsidRPr="009C2962" w:rsidDel="00A826A9" w:rsidRDefault="009C2962" w:rsidP="00E64F4B">
      <w:pPr>
        <w:overflowPunct w:val="0"/>
        <w:autoSpaceDE w:val="0"/>
        <w:autoSpaceDN w:val="0"/>
        <w:adjustRightInd w:val="0"/>
        <w:ind w:left="568" w:hanging="284"/>
        <w:textAlignment w:val="baseline"/>
        <w:rPr>
          <w:del w:id="40" w:author="Huawei" w:date="2019-11-06T17:15:00Z"/>
          <w:rFonts w:eastAsia="Times New Roman"/>
          <w:lang w:eastAsia="ja-JP"/>
        </w:rPr>
      </w:pP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2.</w:t>
      </w:r>
      <w:r w:rsidRPr="00E64F4B">
        <w:rPr>
          <w:rFonts w:eastAsia="Times New Roman"/>
          <w:lang w:eastAsia="ja-JP"/>
        </w:rPr>
        <w:tab/>
        <w:t>The MN decides to setup two tunnels. MN uses the SN Addition procedure as described in 10.2.2 up to step 6 or SN Modification procedure as described in 10.3.2 up to step 8.</w:t>
      </w:r>
    </w:p>
    <w:p w:rsidR="007C130B" w:rsidRDefault="00E64F4B" w:rsidP="00E64F4B">
      <w:pPr>
        <w:overflowPunct w:val="0"/>
        <w:autoSpaceDE w:val="0"/>
        <w:autoSpaceDN w:val="0"/>
        <w:adjustRightInd w:val="0"/>
        <w:ind w:left="568" w:hanging="284"/>
        <w:textAlignment w:val="baseline"/>
        <w:rPr>
          <w:ins w:id="41" w:author="Huawei" w:date="2019-11-05T19:54:00Z"/>
          <w:rFonts w:eastAsia="Times New Roman"/>
          <w:lang w:eastAsia="ja-JP"/>
        </w:rPr>
      </w:pPr>
      <w:r w:rsidRPr="00E64F4B">
        <w:rPr>
          <w:rFonts w:eastAsia="Times New Roman"/>
          <w:lang w:eastAsia="ja-JP"/>
        </w:rPr>
        <w:t>3.</w:t>
      </w:r>
      <w:r w:rsidRPr="00E64F4B">
        <w:rPr>
          <w:rFonts w:eastAsia="Times New Roman"/>
          <w:lang w:eastAsia="ja-JP"/>
        </w:rPr>
        <w:tab/>
        <w:t>The MN provides a DL TEID address to be applied as the first and an additional DL tunnel address on the NG-U interface. MN also provides which QoS flows are associated with which tunnel.</w:t>
      </w:r>
      <w:ins w:id="42" w:author="Huawei" w:date="2019-11-06T17:19:00Z">
        <w:r w:rsidR="0003085E">
          <w:rPr>
            <w:rFonts w:eastAsia="Times New Roman"/>
            <w:lang w:eastAsia="ja-JP"/>
          </w:rPr>
          <w:t xml:space="preserve"> </w:t>
        </w:r>
      </w:ins>
      <w:ins w:id="43" w:author="Huawei" w:date="2019-11-05T19:48:00Z">
        <w:r w:rsidR="007C130B" w:rsidRPr="007C130B">
          <w:rPr>
            <w:rFonts w:eastAsia="Times New Roman"/>
            <w:lang w:eastAsia="ja-JP"/>
          </w:rPr>
          <w:t xml:space="preserve">The MN </w:t>
        </w:r>
      </w:ins>
      <w:ins w:id="44" w:author="Huawei" w:date="2019-11-06T17:19:00Z">
        <w:r w:rsidR="0003085E">
          <w:rPr>
            <w:rFonts w:eastAsia="Times New Roman"/>
            <w:lang w:eastAsia="ja-JP"/>
          </w:rPr>
          <w:t xml:space="preserve">may </w:t>
        </w:r>
      </w:ins>
      <w:ins w:id="45" w:author="Huawei" w:date="2019-11-05T19:48:00Z">
        <w:r w:rsidR="007C130B" w:rsidRPr="007C130B">
          <w:rPr>
            <w:rFonts w:eastAsia="Times New Roman"/>
            <w:lang w:eastAsia="ja-JP"/>
          </w:rPr>
          <w:t xml:space="preserve">provide a </w:t>
        </w:r>
      </w:ins>
      <w:ins w:id="46" w:author="Huawei" w:date="2019-11-06T17:21:00Z">
        <w:r w:rsidR="00192CE4">
          <w:rPr>
            <w:rFonts w:eastAsia="Times New Roman"/>
            <w:lang w:eastAsia="ja-JP"/>
          </w:rPr>
          <w:t>r</w:t>
        </w:r>
      </w:ins>
      <w:ins w:id="47" w:author="Huawei" w:date="2019-11-05T19:48:00Z">
        <w:r w:rsidR="007C130B" w:rsidRPr="007C130B">
          <w:rPr>
            <w:rFonts w:eastAsia="Times New Roman"/>
            <w:lang w:eastAsia="ja-JP"/>
          </w:rPr>
          <w:t xml:space="preserve">edundant DL TEID address to be applied as the first and an additional </w:t>
        </w:r>
      </w:ins>
      <w:ins w:id="48" w:author="Huawei" w:date="2019-11-06T17:20:00Z">
        <w:r w:rsidR="0003085E">
          <w:rPr>
            <w:rFonts w:eastAsia="Times New Roman"/>
            <w:lang w:eastAsia="ja-JP"/>
          </w:rPr>
          <w:t>r</w:t>
        </w:r>
      </w:ins>
      <w:ins w:id="49" w:author="Huawei" w:date="2019-11-05T19:48:00Z">
        <w:r w:rsidR="007C130B" w:rsidRPr="007C130B">
          <w:rPr>
            <w:rFonts w:eastAsia="Times New Roman"/>
            <w:lang w:eastAsia="ja-JP"/>
          </w:rPr>
          <w:t>edundant DL tunnel address on the NG-U interface</w:t>
        </w:r>
      </w:ins>
      <w:ins w:id="50" w:author="Huawei" w:date="2019-11-06T17:21:00Z">
        <w:r w:rsidR="00192CE4">
          <w:rPr>
            <w:rFonts w:eastAsia="Times New Roman"/>
            <w:lang w:eastAsia="ja-JP"/>
          </w:rPr>
          <w:t xml:space="preserve"> for the redundant transmission for a single PDU session</w:t>
        </w:r>
      </w:ins>
      <w:ins w:id="51" w:author="Huawei" w:date="2019-11-05T19:48:00Z">
        <w:r w:rsidR="007C130B" w:rsidRPr="007C130B">
          <w:rPr>
            <w:rFonts w:eastAsia="Times New Roman"/>
            <w:lang w:eastAsia="ja-JP"/>
          </w:rPr>
          <w:t>.</w:t>
        </w:r>
      </w:ins>
    </w:p>
    <w:p w:rsidR="009C2962" w:rsidRPr="00E64F4B" w:rsidRDefault="009C2962" w:rsidP="00E64F4B">
      <w:pPr>
        <w:overflowPunct w:val="0"/>
        <w:autoSpaceDE w:val="0"/>
        <w:autoSpaceDN w:val="0"/>
        <w:adjustRightInd w:val="0"/>
        <w:ind w:left="568" w:hanging="284"/>
        <w:textAlignment w:val="baseline"/>
        <w:rPr>
          <w:rFonts w:eastAsia="Times New Roman"/>
          <w:lang w:eastAsia="ja-JP"/>
        </w:rPr>
      </w:pPr>
    </w:p>
    <w:p w:rsidR="00E64F4B" w:rsidRPr="00E64F4B" w:rsidRDefault="00E64F4B" w:rsidP="00E64F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 w:name="_Toc20612086"/>
      <w:r w:rsidRPr="00E64F4B">
        <w:rPr>
          <w:rFonts w:ascii="Arial" w:eastAsia="Times New Roman" w:hAnsi="Arial"/>
          <w:sz w:val="28"/>
          <w:lang w:eastAsia="ja-JP"/>
        </w:rPr>
        <w:t>10.14.2</w:t>
      </w:r>
      <w:r w:rsidRPr="00E64F4B">
        <w:rPr>
          <w:rFonts w:ascii="Arial" w:eastAsia="Times New Roman" w:hAnsi="Arial"/>
          <w:sz w:val="28"/>
          <w:lang w:eastAsia="ja-JP"/>
        </w:rPr>
        <w:tab/>
        <w:t>PDU Session Split at UPF during PDU session resource modify (5GC initiated)</w:t>
      </w:r>
      <w:bookmarkEnd w:id="52"/>
    </w:p>
    <w:p w:rsidR="00E64F4B" w:rsidRPr="00E64F4B" w:rsidRDefault="00E64F4B" w:rsidP="00E64F4B">
      <w:pPr>
        <w:overflowPunct w:val="0"/>
        <w:autoSpaceDE w:val="0"/>
        <w:autoSpaceDN w:val="0"/>
        <w:adjustRightInd w:val="0"/>
        <w:textAlignment w:val="baseline"/>
        <w:rPr>
          <w:rFonts w:eastAsia="Times New Roman"/>
          <w:lang w:eastAsia="ja-JP"/>
        </w:rPr>
      </w:pPr>
      <w:r w:rsidRPr="00E64F4B">
        <w:rPr>
          <w:rFonts w:eastAsia="Times New Roman"/>
          <w:lang w:eastAsia="ja-JP"/>
        </w:rPr>
        <w:t>When 5GC uses the PDU sessions resource modify procedure, the 5GC may provide an additional UL TEID address during PDU Session Resource Modify Request in order to allow the MN to split the PDU session. The MN may perform the SN Addition or SN modification procedure. If the MN decides to use PDU session split, the MN provides a DL TEID address to be applied as the additional DL tunnel address and the QoS flows associated to the tunnel.</w:t>
      </w:r>
    </w:p>
    <w:p w:rsidR="00E64F4B" w:rsidRPr="00E64F4B" w:rsidRDefault="00E64F4B" w:rsidP="00E64F4B">
      <w:pPr>
        <w:overflowPunct w:val="0"/>
        <w:autoSpaceDE w:val="0"/>
        <w:autoSpaceDN w:val="0"/>
        <w:adjustRightInd w:val="0"/>
        <w:textAlignment w:val="baseline"/>
        <w:rPr>
          <w:rFonts w:eastAsia="Times New Roman"/>
          <w:lang w:eastAsia="ja-JP"/>
        </w:rPr>
      </w:pPr>
    </w:p>
    <w:p w:rsidR="00E64F4B" w:rsidRPr="00E64F4B" w:rsidRDefault="00E64F4B" w:rsidP="00E64F4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64F4B">
        <w:rPr>
          <w:rFonts w:ascii="Arial" w:eastAsia="Times New Roman" w:hAnsi="Arial"/>
          <w:b/>
          <w:lang w:eastAsia="ja-JP"/>
        </w:rPr>
        <w:object w:dxaOrig="13709" w:dyaOrig="7987">
          <v:shape id="对象 70" o:spid="_x0000_i1027" type="#_x0000_t75" style="width:377pt;height:219.5pt;mso-position-horizontal-relative:page;mso-position-vertical-relative:page" o:ole="">
            <v:imagedata r:id="rId17" o:title=""/>
          </v:shape>
          <o:OLEObject Type="Embed" ProgID="Visio.Drawing.11" ShapeID="对象 70" DrawAspect="Content" ObjectID="_1634806471" r:id="rId18"/>
        </w:object>
      </w:r>
    </w:p>
    <w:p w:rsidR="00E64F4B" w:rsidRPr="00E64F4B" w:rsidRDefault="00E64F4B" w:rsidP="00E64F4B">
      <w:pPr>
        <w:keepLines/>
        <w:overflowPunct w:val="0"/>
        <w:autoSpaceDE w:val="0"/>
        <w:autoSpaceDN w:val="0"/>
        <w:adjustRightInd w:val="0"/>
        <w:spacing w:after="240"/>
        <w:jc w:val="center"/>
        <w:textAlignment w:val="baseline"/>
        <w:rPr>
          <w:rFonts w:ascii="Arial" w:eastAsia="Times New Roman" w:hAnsi="Arial"/>
          <w:b/>
          <w:lang w:eastAsia="ja-JP"/>
        </w:rPr>
      </w:pPr>
      <w:r w:rsidRPr="00E64F4B">
        <w:rPr>
          <w:rFonts w:ascii="Arial" w:eastAsia="Times New Roman" w:hAnsi="Arial"/>
          <w:b/>
          <w:lang w:eastAsia="ja-JP"/>
        </w:rPr>
        <w:t xml:space="preserve">Figure </w:t>
      </w:r>
      <w:r w:rsidRPr="00E64F4B">
        <w:rPr>
          <w:rFonts w:ascii="Arial" w:eastAsia="MS Mincho" w:hAnsi="Arial"/>
          <w:b/>
          <w:lang w:eastAsia="ja-JP"/>
        </w:rPr>
        <w:t>10.14.2-1</w:t>
      </w:r>
      <w:r w:rsidRPr="00E64F4B">
        <w:rPr>
          <w:rFonts w:ascii="Arial" w:eastAsia="Times New Roman" w:hAnsi="Arial"/>
          <w:b/>
          <w:lang w:eastAsia="ja-JP"/>
        </w:rPr>
        <w:t>: PDU Session Split at UPF during PDU session resource modify</w:t>
      </w:r>
    </w:p>
    <w:p w:rsidR="007D3A71" w:rsidRDefault="00E64F4B" w:rsidP="00E64F4B">
      <w:pPr>
        <w:overflowPunct w:val="0"/>
        <w:autoSpaceDE w:val="0"/>
        <w:autoSpaceDN w:val="0"/>
        <w:adjustRightInd w:val="0"/>
        <w:ind w:left="568" w:hanging="284"/>
        <w:textAlignment w:val="baseline"/>
        <w:rPr>
          <w:ins w:id="53" w:author="Huawei" w:date="2019-11-05T19:56:00Z"/>
          <w:rFonts w:eastAsia="Times New Roman"/>
          <w:lang w:eastAsia="ja-JP"/>
        </w:rPr>
      </w:pPr>
      <w:r w:rsidRPr="00E64F4B">
        <w:rPr>
          <w:rFonts w:eastAsia="Times New Roman"/>
          <w:lang w:eastAsia="ja-JP"/>
        </w:rPr>
        <w:t>1.</w:t>
      </w:r>
      <w:r w:rsidRPr="00E64F4B">
        <w:rPr>
          <w:rFonts w:eastAsia="Times New Roman"/>
          <w:lang w:eastAsia="ja-JP"/>
        </w:rPr>
        <w:tab/>
        <w:t>The 5GC provides an additional UL TEID address during PDU Session Resource Modify Request, to be applied as the additional NG-U tunnel in case the MN decides to split the PDU session.</w:t>
      </w:r>
      <w:ins w:id="54" w:author="Huawei" w:date="2019-11-06T17:21:00Z">
        <w:r w:rsidR="00780E2C">
          <w:rPr>
            <w:rFonts w:eastAsia="Times New Roman"/>
            <w:lang w:eastAsia="ja-JP"/>
          </w:rPr>
          <w:t xml:space="preserve"> </w:t>
        </w:r>
      </w:ins>
      <w:ins w:id="55" w:author="Huawei" w:date="2019-11-05T19:43:00Z">
        <w:r w:rsidR="007D3A71" w:rsidRPr="007D3A71">
          <w:rPr>
            <w:rFonts w:eastAsia="Times New Roman"/>
            <w:lang w:eastAsia="ja-JP"/>
          </w:rPr>
          <w:t xml:space="preserve">The 5GC </w:t>
        </w:r>
      </w:ins>
      <w:ins w:id="56" w:author="Huawei" w:date="2019-11-06T17:21:00Z">
        <w:r w:rsidR="002C6D59">
          <w:rPr>
            <w:rFonts w:eastAsia="Times New Roman"/>
            <w:lang w:eastAsia="ja-JP"/>
          </w:rPr>
          <w:t xml:space="preserve">may </w:t>
        </w:r>
      </w:ins>
      <w:ins w:id="57" w:author="Huawei" w:date="2019-11-05T19:43:00Z">
        <w:r w:rsidR="007D3A71" w:rsidRPr="007D3A71">
          <w:rPr>
            <w:rFonts w:eastAsia="Times New Roman"/>
            <w:lang w:eastAsia="ja-JP"/>
          </w:rPr>
          <w:t xml:space="preserve">provide </w:t>
        </w:r>
        <w:r w:rsidR="007D3A71">
          <w:rPr>
            <w:rFonts w:eastAsia="Times New Roman"/>
            <w:lang w:eastAsia="ja-JP"/>
          </w:rPr>
          <w:t xml:space="preserve">a </w:t>
        </w:r>
      </w:ins>
      <w:ins w:id="58" w:author="Huawei" w:date="2019-11-06T17:22:00Z">
        <w:r w:rsidR="0060551A">
          <w:rPr>
            <w:rFonts w:eastAsia="Times New Roman"/>
            <w:lang w:eastAsia="ja-JP"/>
          </w:rPr>
          <w:t>r</w:t>
        </w:r>
      </w:ins>
      <w:ins w:id="59" w:author="Huawei" w:date="2019-11-05T19:43:00Z">
        <w:r w:rsidR="007D3A71">
          <w:rPr>
            <w:rFonts w:eastAsia="Times New Roman"/>
            <w:lang w:eastAsia="ja-JP"/>
          </w:rPr>
          <w:t xml:space="preserve">edundant </w:t>
        </w:r>
        <w:r w:rsidR="007D3A71" w:rsidRPr="007D3A71">
          <w:rPr>
            <w:rFonts w:eastAsia="Times New Roman"/>
            <w:lang w:eastAsia="ja-JP"/>
          </w:rPr>
          <w:t>UL TEID addresses, to be applied as</w:t>
        </w:r>
        <w:r w:rsidR="007D3A71">
          <w:rPr>
            <w:rFonts w:eastAsia="Times New Roman"/>
            <w:lang w:eastAsia="ja-JP"/>
          </w:rPr>
          <w:t xml:space="preserve"> the redundant </w:t>
        </w:r>
      </w:ins>
      <w:ins w:id="60" w:author="Huawei" w:date="2019-11-06T17:22:00Z">
        <w:r w:rsidR="0042624C">
          <w:rPr>
            <w:rFonts w:eastAsia="Times New Roman"/>
            <w:lang w:eastAsia="ja-JP"/>
          </w:rPr>
          <w:t>NG-U tunnel</w:t>
        </w:r>
      </w:ins>
      <w:ins w:id="61" w:author="Huawei" w:date="2019-11-05T19:43:00Z">
        <w:r w:rsidR="007D3A71">
          <w:rPr>
            <w:rFonts w:eastAsia="Times New Roman"/>
            <w:lang w:eastAsia="ja-JP"/>
          </w:rPr>
          <w:t xml:space="preserve"> for</w:t>
        </w:r>
      </w:ins>
      <w:ins w:id="62" w:author="Huawei" w:date="2019-11-06T17:22:00Z">
        <w:r w:rsidR="00EB453A">
          <w:rPr>
            <w:rFonts w:eastAsia="Times New Roman"/>
            <w:lang w:eastAsia="ja-JP"/>
          </w:rPr>
          <w:t xml:space="preserve"> the redundant transmission for a single PDU session</w:t>
        </w:r>
      </w:ins>
      <w:ins w:id="63" w:author="Huawei" w:date="2019-11-05T19:43:00Z">
        <w:r w:rsidR="007D3A71" w:rsidRPr="007D3A71">
          <w:rPr>
            <w:rFonts w:eastAsia="Times New Roman"/>
            <w:lang w:eastAsia="ja-JP"/>
          </w:rPr>
          <w:t>.</w:t>
        </w:r>
      </w:ins>
    </w:p>
    <w:p w:rsidR="006E55DA" w:rsidRPr="007D3A71" w:rsidDel="00783210" w:rsidRDefault="006E55DA" w:rsidP="00E64F4B">
      <w:pPr>
        <w:overflowPunct w:val="0"/>
        <w:autoSpaceDE w:val="0"/>
        <w:autoSpaceDN w:val="0"/>
        <w:adjustRightInd w:val="0"/>
        <w:ind w:left="568" w:hanging="284"/>
        <w:textAlignment w:val="baseline"/>
        <w:rPr>
          <w:del w:id="64" w:author="Huawei" w:date="2019-11-06T17:21:00Z"/>
          <w:rFonts w:eastAsia="Times New Roman"/>
          <w:lang w:eastAsia="ja-JP"/>
        </w:rPr>
      </w:pPr>
    </w:p>
    <w:p w:rsidR="00E64F4B" w:rsidRPr="00E64F4B" w:rsidRDefault="00E64F4B" w:rsidP="00E64F4B">
      <w:pPr>
        <w:overflowPunct w:val="0"/>
        <w:autoSpaceDE w:val="0"/>
        <w:autoSpaceDN w:val="0"/>
        <w:adjustRightInd w:val="0"/>
        <w:ind w:left="568" w:hanging="284"/>
        <w:textAlignment w:val="baseline"/>
        <w:rPr>
          <w:rFonts w:eastAsia="Times New Roman"/>
          <w:lang w:eastAsia="ja-JP"/>
        </w:rPr>
      </w:pPr>
      <w:r w:rsidRPr="00E64F4B">
        <w:rPr>
          <w:rFonts w:eastAsia="Times New Roman"/>
          <w:lang w:eastAsia="ja-JP"/>
        </w:rPr>
        <w:t>2.</w:t>
      </w:r>
      <w:r w:rsidRPr="00E64F4B">
        <w:rPr>
          <w:rFonts w:eastAsia="Times New Roman"/>
          <w:lang w:eastAsia="ja-JP"/>
        </w:rPr>
        <w:tab/>
        <w:t>The MN decides to setup two tunnels. If the new tunnel is to be setup at SN, the MN may perform SN Addition as described in 10.2.2 up to step 6 or the MN performs SN modification as described in 10.3.2 up to step 8.</w:t>
      </w:r>
    </w:p>
    <w:p w:rsidR="007C130B" w:rsidRDefault="00E64F4B" w:rsidP="00E64F4B">
      <w:pPr>
        <w:overflowPunct w:val="0"/>
        <w:autoSpaceDE w:val="0"/>
        <w:autoSpaceDN w:val="0"/>
        <w:adjustRightInd w:val="0"/>
        <w:ind w:left="568" w:hanging="284"/>
        <w:textAlignment w:val="baseline"/>
        <w:rPr>
          <w:ins w:id="65" w:author="Huawei" w:date="2019-11-05T19:57:00Z"/>
          <w:rFonts w:eastAsia="Times New Roman"/>
          <w:lang w:eastAsia="ja-JP"/>
        </w:rPr>
      </w:pPr>
      <w:r w:rsidRPr="00E64F4B">
        <w:rPr>
          <w:rFonts w:eastAsia="Times New Roman"/>
          <w:lang w:eastAsia="ja-JP"/>
        </w:rPr>
        <w:t>3.</w:t>
      </w:r>
      <w:r w:rsidRPr="00E64F4B">
        <w:rPr>
          <w:rFonts w:eastAsia="Times New Roman"/>
          <w:lang w:eastAsia="ja-JP"/>
        </w:rPr>
        <w:tab/>
        <w:t>The MN provides a DL TEID address to be applied as the additional DL tunnel address on the NG-U interface and the QoS flows associated with it.</w:t>
      </w:r>
      <w:ins w:id="66" w:author="Huawei" w:date="2019-11-06T17:22:00Z">
        <w:r w:rsidR="003827BC">
          <w:rPr>
            <w:rFonts w:eastAsia="Times New Roman"/>
            <w:lang w:eastAsia="ja-JP"/>
          </w:rPr>
          <w:t xml:space="preserve"> </w:t>
        </w:r>
      </w:ins>
      <w:ins w:id="67" w:author="Huawei" w:date="2019-11-05T19:47:00Z">
        <w:r w:rsidR="007C130B" w:rsidRPr="007C130B">
          <w:rPr>
            <w:rFonts w:eastAsia="Times New Roman"/>
            <w:lang w:eastAsia="ja-JP"/>
          </w:rPr>
          <w:t xml:space="preserve">The MN </w:t>
        </w:r>
      </w:ins>
      <w:ins w:id="68" w:author="Huawei" w:date="2019-11-06T17:23:00Z">
        <w:r w:rsidR="003827BC">
          <w:rPr>
            <w:rFonts w:eastAsia="Times New Roman"/>
            <w:lang w:eastAsia="ja-JP"/>
          </w:rPr>
          <w:t xml:space="preserve">may </w:t>
        </w:r>
      </w:ins>
      <w:ins w:id="69" w:author="Huawei" w:date="2019-11-05T19:47:00Z">
        <w:r w:rsidR="007C130B" w:rsidRPr="007C130B">
          <w:rPr>
            <w:rFonts w:eastAsia="Times New Roman"/>
            <w:lang w:eastAsia="ja-JP"/>
          </w:rPr>
          <w:t xml:space="preserve">provide a </w:t>
        </w:r>
      </w:ins>
      <w:ins w:id="70" w:author="Huawei" w:date="2019-11-06T17:23:00Z">
        <w:r w:rsidR="003827BC">
          <w:rPr>
            <w:rFonts w:eastAsia="Times New Roman"/>
            <w:lang w:eastAsia="ja-JP"/>
          </w:rPr>
          <w:t>r</w:t>
        </w:r>
      </w:ins>
      <w:ins w:id="71" w:author="Huawei" w:date="2019-11-05T19:47:00Z">
        <w:r w:rsidR="007C130B">
          <w:rPr>
            <w:rFonts w:eastAsia="Times New Roman"/>
            <w:lang w:eastAsia="ja-JP"/>
          </w:rPr>
          <w:t xml:space="preserve">edundant </w:t>
        </w:r>
        <w:r w:rsidR="007C130B" w:rsidRPr="007C130B">
          <w:rPr>
            <w:rFonts w:eastAsia="Times New Roman"/>
            <w:lang w:eastAsia="ja-JP"/>
          </w:rPr>
          <w:t xml:space="preserve">DL TEID address to be applied as the additional </w:t>
        </w:r>
      </w:ins>
      <w:ins w:id="72" w:author="Huawei" w:date="2019-11-06T17:23:00Z">
        <w:r w:rsidR="00E476B1">
          <w:rPr>
            <w:rFonts w:eastAsia="Times New Roman"/>
            <w:lang w:eastAsia="ja-JP"/>
          </w:rPr>
          <w:t>r</w:t>
        </w:r>
      </w:ins>
      <w:ins w:id="73" w:author="Huawei" w:date="2019-11-05T19:47:00Z">
        <w:r w:rsidR="007C130B">
          <w:rPr>
            <w:rFonts w:eastAsia="Times New Roman"/>
            <w:lang w:eastAsia="ja-JP"/>
          </w:rPr>
          <w:t xml:space="preserve">edundant </w:t>
        </w:r>
        <w:r w:rsidR="007C130B" w:rsidRPr="007C130B">
          <w:rPr>
            <w:rFonts w:eastAsia="Times New Roman"/>
            <w:lang w:eastAsia="ja-JP"/>
          </w:rPr>
          <w:t>DL tunnel address on the NG-U interface</w:t>
        </w:r>
      </w:ins>
      <w:ins w:id="74" w:author="Huawei" w:date="2019-11-06T17:23:00Z">
        <w:r w:rsidR="00EB26C9">
          <w:rPr>
            <w:rFonts w:eastAsia="Times New Roman"/>
            <w:lang w:eastAsia="ja-JP"/>
          </w:rPr>
          <w:t xml:space="preserve"> </w:t>
        </w:r>
        <w:r w:rsidR="000D28C4">
          <w:rPr>
            <w:rFonts w:eastAsia="Times New Roman"/>
            <w:lang w:eastAsia="ja-JP"/>
          </w:rPr>
          <w:t>for the redundant transmission for a single PDU session</w:t>
        </w:r>
      </w:ins>
      <w:ins w:id="75" w:author="Huawei" w:date="2019-11-05T19:47:00Z">
        <w:r w:rsidR="007C130B" w:rsidRPr="007C130B">
          <w:rPr>
            <w:rFonts w:eastAsia="Times New Roman"/>
            <w:lang w:eastAsia="ja-JP"/>
          </w:rPr>
          <w:t>.</w:t>
        </w:r>
      </w:ins>
    </w:p>
    <w:bookmarkEnd w:id="3"/>
    <w:bookmarkEnd w:id="4"/>
    <w:bookmarkEnd w:id="5"/>
    <w:bookmarkEnd w:id="6"/>
    <w:bookmarkEnd w:id="7"/>
    <w:p w:rsidR="006E55DA" w:rsidRPr="006E55DA" w:rsidRDefault="006E55DA" w:rsidP="00E64F4B">
      <w:pPr>
        <w:overflowPunct w:val="0"/>
        <w:autoSpaceDE w:val="0"/>
        <w:autoSpaceDN w:val="0"/>
        <w:adjustRightInd w:val="0"/>
        <w:ind w:left="568" w:hanging="284"/>
        <w:textAlignment w:val="baseline"/>
        <w:rPr>
          <w:rFonts w:eastAsia="Times New Roman"/>
          <w:lang w:eastAsia="ja-JP"/>
        </w:rPr>
      </w:pPr>
    </w:p>
    <w:sectPr w:rsidR="006E55DA" w:rsidRPr="006E55DA" w:rsidSect="0065172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6C2" w:rsidRDefault="003C06C2">
      <w:r>
        <w:separator/>
      </w:r>
    </w:p>
  </w:endnote>
  <w:endnote w:type="continuationSeparator" w:id="0">
    <w:p w:rsidR="003C06C2" w:rsidRDefault="003C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6C2" w:rsidRDefault="003C06C2">
      <w:r>
        <w:separator/>
      </w:r>
    </w:p>
  </w:footnote>
  <w:footnote w:type="continuationSeparator" w:id="0">
    <w:p w:rsidR="003C06C2" w:rsidRDefault="003C06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4E542A7"/>
    <w:multiLevelType w:val="hybridMultilevel"/>
    <w:tmpl w:val="AD9CE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3085E"/>
    <w:rsid w:val="00054FC2"/>
    <w:rsid w:val="00060F55"/>
    <w:rsid w:val="00062827"/>
    <w:rsid w:val="000A0DBF"/>
    <w:rsid w:val="000A4C0E"/>
    <w:rsid w:val="000A5A53"/>
    <w:rsid w:val="000A6394"/>
    <w:rsid w:val="000B3059"/>
    <w:rsid w:val="000B7FED"/>
    <w:rsid w:val="000C038A"/>
    <w:rsid w:val="000C39C7"/>
    <w:rsid w:val="000C6598"/>
    <w:rsid w:val="000D0222"/>
    <w:rsid w:val="000D28C4"/>
    <w:rsid w:val="000D6E22"/>
    <w:rsid w:val="000E481D"/>
    <w:rsid w:val="000F5190"/>
    <w:rsid w:val="00103B40"/>
    <w:rsid w:val="00111AA5"/>
    <w:rsid w:val="00112D8D"/>
    <w:rsid w:val="00115E46"/>
    <w:rsid w:val="00130E8E"/>
    <w:rsid w:val="00135922"/>
    <w:rsid w:val="00145D43"/>
    <w:rsid w:val="00164B84"/>
    <w:rsid w:val="001878CD"/>
    <w:rsid w:val="00192C46"/>
    <w:rsid w:val="00192CE4"/>
    <w:rsid w:val="001A08B3"/>
    <w:rsid w:val="001A7B60"/>
    <w:rsid w:val="001A7E72"/>
    <w:rsid w:val="001B3C1A"/>
    <w:rsid w:val="001B52F0"/>
    <w:rsid w:val="001B7A65"/>
    <w:rsid w:val="001B7C26"/>
    <w:rsid w:val="001C0DB8"/>
    <w:rsid w:val="001C47F8"/>
    <w:rsid w:val="001E2A2B"/>
    <w:rsid w:val="001E41F3"/>
    <w:rsid w:val="00206AE1"/>
    <w:rsid w:val="002075E3"/>
    <w:rsid w:val="00211AA7"/>
    <w:rsid w:val="002251FF"/>
    <w:rsid w:val="00235D43"/>
    <w:rsid w:val="002361BB"/>
    <w:rsid w:val="0026004D"/>
    <w:rsid w:val="002640DD"/>
    <w:rsid w:val="00270557"/>
    <w:rsid w:val="00275D12"/>
    <w:rsid w:val="00284FEB"/>
    <w:rsid w:val="002860C4"/>
    <w:rsid w:val="002B5741"/>
    <w:rsid w:val="002C0641"/>
    <w:rsid w:val="002C47FC"/>
    <w:rsid w:val="002C6D59"/>
    <w:rsid w:val="002D41B5"/>
    <w:rsid w:val="002D495E"/>
    <w:rsid w:val="002D4C7D"/>
    <w:rsid w:val="002D66D5"/>
    <w:rsid w:val="002E0191"/>
    <w:rsid w:val="002F10E4"/>
    <w:rsid w:val="00302396"/>
    <w:rsid w:val="00305409"/>
    <w:rsid w:val="00306826"/>
    <w:rsid w:val="0031049C"/>
    <w:rsid w:val="00313965"/>
    <w:rsid w:val="0032221C"/>
    <w:rsid w:val="00330E6A"/>
    <w:rsid w:val="00360070"/>
    <w:rsid w:val="003609EF"/>
    <w:rsid w:val="0036231A"/>
    <w:rsid w:val="003624C5"/>
    <w:rsid w:val="00362896"/>
    <w:rsid w:val="0037279F"/>
    <w:rsid w:val="003735F6"/>
    <w:rsid w:val="00374DD4"/>
    <w:rsid w:val="0038250A"/>
    <w:rsid w:val="003827BC"/>
    <w:rsid w:val="00383AAD"/>
    <w:rsid w:val="00394131"/>
    <w:rsid w:val="00395353"/>
    <w:rsid w:val="003A0299"/>
    <w:rsid w:val="003B7101"/>
    <w:rsid w:val="003C06C2"/>
    <w:rsid w:val="003D1839"/>
    <w:rsid w:val="003E1A36"/>
    <w:rsid w:val="003E5FDF"/>
    <w:rsid w:val="003E7C34"/>
    <w:rsid w:val="003F08F2"/>
    <w:rsid w:val="00410371"/>
    <w:rsid w:val="00417CA8"/>
    <w:rsid w:val="00421D0C"/>
    <w:rsid w:val="004227AE"/>
    <w:rsid w:val="004242F1"/>
    <w:rsid w:val="00424560"/>
    <w:rsid w:val="0042624C"/>
    <w:rsid w:val="00426553"/>
    <w:rsid w:val="00430A6A"/>
    <w:rsid w:val="00453E9A"/>
    <w:rsid w:val="0046168D"/>
    <w:rsid w:val="004645B3"/>
    <w:rsid w:val="00467352"/>
    <w:rsid w:val="00493D29"/>
    <w:rsid w:val="00493E1F"/>
    <w:rsid w:val="004A1C16"/>
    <w:rsid w:val="004A1D43"/>
    <w:rsid w:val="004B3AC4"/>
    <w:rsid w:val="004B75B7"/>
    <w:rsid w:val="004C3782"/>
    <w:rsid w:val="004D124E"/>
    <w:rsid w:val="004E67FD"/>
    <w:rsid w:val="004F395B"/>
    <w:rsid w:val="005003DA"/>
    <w:rsid w:val="0051129C"/>
    <w:rsid w:val="0051580D"/>
    <w:rsid w:val="00527009"/>
    <w:rsid w:val="00532247"/>
    <w:rsid w:val="00547111"/>
    <w:rsid w:val="00557B0D"/>
    <w:rsid w:val="005755DB"/>
    <w:rsid w:val="00586955"/>
    <w:rsid w:val="00592D74"/>
    <w:rsid w:val="005940B2"/>
    <w:rsid w:val="005A35F6"/>
    <w:rsid w:val="005C4FE1"/>
    <w:rsid w:val="005D646A"/>
    <w:rsid w:val="005E2854"/>
    <w:rsid w:val="005E2C44"/>
    <w:rsid w:val="00600EA5"/>
    <w:rsid w:val="0060551A"/>
    <w:rsid w:val="00605D1A"/>
    <w:rsid w:val="00621188"/>
    <w:rsid w:val="006257ED"/>
    <w:rsid w:val="00635743"/>
    <w:rsid w:val="0065172F"/>
    <w:rsid w:val="006603C1"/>
    <w:rsid w:val="00664B3E"/>
    <w:rsid w:val="00665C0D"/>
    <w:rsid w:val="00694668"/>
    <w:rsid w:val="00695808"/>
    <w:rsid w:val="00695DA1"/>
    <w:rsid w:val="006A250B"/>
    <w:rsid w:val="006A36B5"/>
    <w:rsid w:val="006A53EE"/>
    <w:rsid w:val="006B0585"/>
    <w:rsid w:val="006B46FB"/>
    <w:rsid w:val="006B756C"/>
    <w:rsid w:val="006C1D38"/>
    <w:rsid w:val="006D4CF6"/>
    <w:rsid w:val="006E21FB"/>
    <w:rsid w:val="006E55DA"/>
    <w:rsid w:val="006E56AB"/>
    <w:rsid w:val="006E61E9"/>
    <w:rsid w:val="006F6B72"/>
    <w:rsid w:val="006F6DA7"/>
    <w:rsid w:val="007125C7"/>
    <w:rsid w:val="00713E25"/>
    <w:rsid w:val="00715068"/>
    <w:rsid w:val="00716797"/>
    <w:rsid w:val="00742991"/>
    <w:rsid w:val="00752799"/>
    <w:rsid w:val="00753342"/>
    <w:rsid w:val="007533FB"/>
    <w:rsid w:val="00764BD3"/>
    <w:rsid w:val="00780E2C"/>
    <w:rsid w:val="00783210"/>
    <w:rsid w:val="0079043B"/>
    <w:rsid w:val="007912A5"/>
    <w:rsid w:val="00792342"/>
    <w:rsid w:val="00794382"/>
    <w:rsid w:val="007977A8"/>
    <w:rsid w:val="007A6DA8"/>
    <w:rsid w:val="007B512A"/>
    <w:rsid w:val="007B690E"/>
    <w:rsid w:val="007C130B"/>
    <w:rsid w:val="007C2097"/>
    <w:rsid w:val="007D0D75"/>
    <w:rsid w:val="007D2D69"/>
    <w:rsid w:val="007D3A71"/>
    <w:rsid w:val="007D6A07"/>
    <w:rsid w:val="007F7259"/>
    <w:rsid w:val="008040A8"/>
    <w:rsid w:val="00805200"/>
    <w:rsid w:val="00806328"/>
    <w:rsid w:val="00814C8B"/>
    <w:rsid w:val="00816F24"/>
    <w:rsid w:val="008279FA"/>
    <w:rsid w:val="00840B43"/>
    <w:rsid w:val="00860F3F"/>
    <w:rsid w:val="008626E7"/>
    <w:rsid w:val="00870EE7"/>
    <w:rsid w:val="00875C64"/>
    <w:rsid w:val="008863B9"/>
    <w:rsid w:val="00886996"/>
    <w:rsid w:val="00892046"/>
    <w:rsid w:val="008A1E82"/>
    <w:rsid w:val="008A45A6"/>
    <w:rsid w:val="008B1B73"/>
    <w:rsid w:val="008B5CAF"/>
    <w:rsid w:val="008C0A22"/>
    <w:rsid w:val="008D20EB"/>
    <w:rsid w:val="008E0BFB"/>
    <w:rsid w:val="008F686C"/>
    <w:rsid w:val="00903499"/>
    <w:rsid w:val="009146C0"/>
    <w:rsid w:val="009148DE"/>
    <w:rsid w:val="00924C87"/>
    <w:rsid w:val="009302FC"/>
    <w:rsid w:val="00933857"/>
    <w:rsid w:val="00941E30"/>
    <w:rsid w:val="00945BAC"/>
    <w:rsid w:val="00952861"/>
    <w:rsid w:val="00965C42"/>
    <w:rsid w:val="009777D9"/>
    <w:rsid w:val="0097792B"/>
    <w:rsid w:val="009820AD"/>
    <w:rsid w:val="00991B88"/>
    <w:rsid w:val="009929DA"/>
    <w:rsid w:val="009A0FFB"/>
    <w:rsid w:val="009A5753"/>
    <w:rsid w:val="009A579D"/>
    <w:rsid w:val="009B02C6"/>
    <w:rsid w:val="009B43DF"/>
    <w:rsid w:val="009C2962"/>
    <w:rsid w:val="009D51C3"/>
    <w:rsid w:val="009D634E"/>
    <w:rsid w:val="009E3297"/>
    <w:rsid w:val="009E7E7F"/>
    <w:rsid w:val="009F361A"/>
    <w:rsid w:val="009F4EC2"/>
    <w:rsid w:val="009F734F"/>
    <w:rsid w:val="00A02D7E"/>
    <w:rsid w:val="00A03624"/>
    <w:rsid w:val="00A11840"/>
    <w:rsid w:val="00A147DB"/>
    <w:rsid w:val="00A226CB"/>
    <w:rsid w:val="00A246B6"/>
    <w:rsid w:val="00A26E16"/>
    <w:rsid w:val="00A321B6"/>
    <w:rsid w:val="00A32B04"/>
    <w:rsid w:val="00A35D36"/>
    <w:rsid w:val="00A40458"/>
    <w:rsid w:val="00A45D42"/>
    <w:rsid w:val="00A47E70"/>
    <w:rsid w:val="00A50CF0"/>
    <w:rsid w:val="00A7671C"/>
    <w:rsid w:val="00A802BB"/>
    <w:rsid w:val="00A826A9"/>
    <w:rsid w:val="00AA2CBC"/>
    <w:rsid w:val="00AC23FA"/>
    <w:rsid w:val="00AC5820"/>
    <w:rsid w:val="00AC6C20"/>
    <w:rsid w:val="00AD01B2"/>
    <w:rsid w:val="00AD1CD8"/>
    <w:rsid w:val="00AE2F1A"/>
    <w:rsid w:val="00AF2D97"/>
    <w:rsid w:val="00B258BB"/>
    <w:rsid w:val="00B30907"/>
    <w:rsid w:val="00B45E07"/>
    <w:rsid w:val="00B67B97"/>
    <w:rsid w:val="00B739D6"/>
    <w:rsid w:val="00B803C4"/>
    <w:rsid w:val="00B968C8"/>
    <w:rsid w:val="00BA3EC5"/>
    <w:rsid w:val="00BA51D9"/>
    <w:rsid w:val="00BB5DFC"/>
    <w:rsid w:val="00BC469E"/>
    <w:rsid w:val="00BD279D"/>
    <w:rsid w:val="00BD6BB8"/>
    <w:rsid w:val="00C21E59"/>
    <w:rsid w:val="00C226A3"/>
    <w:rsid w:val="00C314F4"/>
    <w:rsid w:val="00C42200"/>
    <w:rsid w:val="00C50A12"/>
    <w:rsid w:val="00C64047"/>
    <w:rsid w:val="00C66BA2"/>
    <w:rsid w:val="00C71D8F"/>
    <w:rsid w:val="00C71FEB"/>
    <w:rsid w:val="00C916AE"/>
    <w:rsid w:val="00C93C75"/>
    <w:rsid w:val="00C95985"/>
    <w:rsid w:val="00C97A89"/>
    <w:rsid w:val="00CA0299"/>
    <w:rsid w:val="00CA1DEC"/>
    <w:rsid w:val="00CA1E1B"/>
    <w:rsid w:val="00CB1729"/>
    <w:rsid w:val="00CB2878"/>
    <w:rsid w:val="00CC5026"/>
    <w:rsid w:val="00CC68D0"/>
    <w:rsid w:val="00CD11CA"/>
    <w:rsid w:val="00CF15C4"/>
    <w:rsid w:val="00D03F9A"/>
    <w:rsid w:val="00D06D51"/>
    <w:rsid w:val="00D1057C"/>
    <w:rsid w:val="00D10B6F"/>
    <w:rsid w:val="00D13366"/>
    <w:rsid w:val="00D143E1"/>
    <w:rsid w:val="00D15556"/>
    <w:rsid w:val="00D24991"/>
    <w:rsid w:val="00D50255"/>
    <w:rsid w:val="00D614EF"/>
    <w:rsid w:val="00D66520"/>
    <w:rsid w:val="00D8187F"/>
    <w:rsid w:val="00DA0EC8"/>
    <w:rsid w:val="00DA1E65"/>
    <w:rsid w:val="00DA2976"/>
    <w:rsid w:val="00DC6A15"/>
    <w:rsid w:val="00DD635E"/>
    <w:rsid w:val="00DE34CF"/>
    <w:rsid w:val="00DF1806"/>
    <w:rsid w:val="00E07E8F"/>
    <w:rsid w:val="00E13F3D"/>
    <w:rsid w:val="00E21137"/>
    <w:rsid w:val="00E2465D"/>
    <w:rsid w:val="00E2756A"/>
    <w:rsid w:val="00E3203C"/>
    <w:rsid w:val="00E331EA"/>
    <w:rsid w:val="00E34898"/>
    <w:rsid w:val="00E351CF"/>
    <w:rsid w:val="00E476B1"/>
    <w:rsid w:val="00E56475"/>
    <w:rsid w:val="00E57FA4"/>
    <w:rsid w:val="00E60271"/>
    <w:rsid w:val="00E64F4B"/>
    <w:rsid w:val="00E65941"/>
    <w:rsid w:val="00E65E8A"/>
    <w:rsid w:val="00E831DB"/>
    <w:rsid w:val="00E843DD"/>
    <w:rsid w:val="00E8630C"/>
    <w:rsid w:val="00EA3901"/>
    <w:rsid w:val="00EB09B7"/>
    <w:rsid w:val="00EB26C9"/>
    <w:rsid w:val="00EB35D9"/>
    <w:rsid w:val="00EB453A"/>
    <w:rsid w:val="00EB5104"/>
    <w:rsid w:val="00EE0B83"/>
    <w:rsid w:val="00EE4235"/>
    <w:rsid w:val="00EE7D7C"/>
    <w:rsid w:val="00F108FC"/>
    <w:rsid w:val="00F15715"/>
    <w:rsid w:val="00F178BB"/>
    <w:rsid w:val="00F25D98"/>
    <w:rsid w:val="00F300FB"/>
    <w:rsid w:val="00F34A6C"/>
    <w:rsid w:val="00F373F2"/>
    <w:rsid w:val="00F45D1C"/>
    <w:rsid w:val="00F55888"/>
    <w:rsid w:val="00F97D03"/>
    <w:rsid w:val="00FA29E8"/>
    <w:rsid w:val="00FB287C"/>
    <w:rsid w:val="00FB6386"/>
    <w:rsid w:val="00FC7F02"/>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paragraph" w:styleId="af1">
    <w:name w:val="List Paragraph"/>
    <w:basedOn w:val="a"/>
    <w:uiPriority w:val="34"/>
    <w:qFormat/>
    <w:rsid w:val="007D3A7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2F855-F97E-4684-9A79-2415A206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1678</Words>
  <Characters>9567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2019-11-05T08:38:00Z</dcterms:created>
  <dcterms:modified xsi:type="dcterms:W3CDTF">2019-11-09T03:59:00Z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(3)B1gNA+1kuwevdtuHxwQfYPhIqPDIKSWy1YCkVpmaMj2Nj/lL4x0tmo8FJ1nfsb0+yO1v4uqA
pWfHA5/xaoGn3wTMxf8Ig/LaOUB2WE42ZSuDdAhyEc6Hk2NARKOgo1vgoptCx8P7oPfHoxZC
wNIF7GHrxw/kGmyIyoaISw01FqrxOFHCyEK32ajNy6MI8aazebXqwjWyBO3SxMzw8iLnTkGv
PDG9ZPiJDKL+PAQ8+e</vt:lpwstr>
  </property>
  <property fmtid="{D5CDD505-2E9C-101B-9397-08002B2CF9AE}" pid="22" name="_2015_ms_pID_7253431">
    <vt:lpwstr>11HsrI4mJx1FkkyCyCoqozflNrNvdBAgZfjknR1CmNeOUCkGvx8jga
L79lp6/jbVWoBMOFoyQI79IJU5wVKIH+Hn6BJNsl32woLiCDdXZuxL8ZAgrrYRv+Z4o4iAFJ
QBSE7qhOpNWtRaGxrihw0rx9F0krfj62VbZJDYc9tT2p3mhdq+tYHYeyxezk30LTzIpHzAAl
GqbK0m8py05OKHwYEllJzNkaMPgY1rMaL/+p</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