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E08B" w14:textId="4171E9D3" w:rsidR="007522C8" w:rsidRPr="00B90C5D" w:rsidRDefault="007522C8" w:rsidP="007522C8">
      <w:pPr>
        <w:tabs>
          <w:tab w:val="right" w:pos="9781"/>
        </w:tabs>
        <w:spacing w:after="0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B90C5D">
        <w:rPr>
          <w:rFonts w:ascii="Arial" w:hAnsi="Arial"/>
          <w:b/>
          <w:noProof/>
          <w:sz w:val="24"/>
        </w:rPr>
        <w:t>3GPP TSG RAN WG2#13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B90C5D">
        <w:rPr>
          <w:rFonts w:ascii="Arial" w:hAnsi="Arial"/>
          <w:b/>
          <w:noProof/>
          <w:sz w:val="24"/>
        </w:rPr>
        <w:tab/>
        <w:t>R2-250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>
        <w:rPr>
          <w:rFonts w:ascii="Arial" w:eastAsia="Malgun Gothic" w:hAnsi="Arial"/>
          <w:b/>
          <w:noProof/>
          <w:sz w:val="24"/>
          <w:lang w:eastAsia="ja-JP"/>
        </w:rPr>
        <w:t>4</w:t>
      </w:r>
      <w:r>
        <w:rPr>
          <w:rFonts w:ascii="Arial" w:eastAsia="Malgun Gothic" w:hAnsi="Arial"/>
          <w:b/>
          <w:noProof/>
          <w:sz w:val="24"/>
          <w:lang w:eastAsia="ja-JP"/>
        </w:rPr>
        <w:t>3</w:t>
      </w:r>
    </w:p>
    <w:p w14:paraId="1776E8B9" w14:textId="77777777" w:rsidR="007522C8" w:rsidRPr="00B90C5D" w:rsidRDefault="007522C8" w:rsidP="007522C8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B90C5D">
        <w:rPr>
          <w:rFonts w:ascii="Arial" w:hAnsi="Arial"/>
          <w:b/>
          <w:noProof/>
          <w:sz w:val="24"/>
        </w:rPr>
        <w:t xml:space="preserve">, 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B90C5D">
        <w:rPr>
          <w:rFonts w:ascii="Arial" w:hAnsi="Arial"/>
          <w:b/>
          <w:noProof/>
          <w:sz w:val="24"/>
          <w:vertAlign w:val="superscript"/>
        </w:rPr>
        <w:t>th</w:t>
      </w:r>
      <w:r w:rsidRPr="00B90C5D">
        <w:rPr>
          <w:rFonts w:ascii="Arial" w:hAnsi="Arial"/>
          <w:b/>
          <w:noProof/>
          <w:sz w:val="24"/>
        </w:rPr>
        <w:t xml:space="preserve"> - 2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B90C5D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B90C5D">
        <w:rPr>
          <w:rFonts w:ascii="Arial" w:hAnsi="Arial"/>
          <w:b/>
          <w:noProof/>
          <w:sz w:val="24"/>
        </w:rPr>
        <w:t xml:space="preserve"> 2025</w:t>
      </w:r>
    </w:p>
    <w:p w14:paraId="47CACBD6" w14:textId="77777777" w:rsidR="007522C8" w:rsidRPr="00B90C5D" w:rsidRDefault="007522C8" w:rsidP="007522C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49FAA749" w14:textId="77777777" w:rsidR="007522C8" w:rsidRPr="00B90C5D" w:rsidRDefault="007522C8" w:rsidP="007522C8">
      <w:pPr>
        <w:spacing w:after="0"/>
        <w:rPr>
          <w:rFonts w:ascii="Arial" w:eastAsia="Malgun Gothic" w:hAnsi="Arial" w:cs="Arial"/>
        </w:rPr>
      </w:pPr>
    </w:p>
    <w:p w14:paraId="695B425A" w14:textId="77777777" w:rsidR="00944F31" w:rsidRDefault="00944F31" w:rsidP="00944F31">
      <w:pPr>
        <w:pStyle w:val="3gpptitlecitytdocnumber"/>
      </w:pPr>
      <w:r>
        <w:t>3GPP TSG-</w:t>
      </w:r>
      <w:r>
        <w:rPr>
          <w:szCs w:val="24"/>
        </w:rPr>
        <w:t>RAN WG3 Meeting #128</w:t>
      </w:r>
      <w:r>
        <w:tab/>
      </w:r>
      <w:r w:rsidR="00B33277">
        <w:t>R3-</w:t>
      </w:r>
      <w:r w:rsidR="00B121D4" w:rsidRPr="00B121D4">
        <w:rPr>
          <w:lang w:eastAsia="ja-JP"/>
        </w:rPr>
        <w:t>253</w:t>
      </w:r>
      <w:r w:rsidR="00DA20FF">
        <w:rPr>
          <w:lang w:eastAsia="ja-JP"/>
        </w:rPr>
        <w:t>962</w:t>
      </w:r>
    </w:p>
    <w:p w14:paraId="6D0D7552" w14:textId="77777777" w:rsidR="00944F31" w:rsidRDefault="00944F31" w:rsidP="00944F31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</w:t>
      </w:r>
      <w:r w:rsidR="002649A1">
        <w:t>rd</w:t>
      </w:r>
      <w:r w:rsidRPr="001902EB">
        <w:t xml:space="preserve"> May 2025</w:t>
      </w:r>
    </w:p>
    <w:p w14:paraId="0E0205D6" w14:textId="77777777" w:rsidR="001B7414" w:rsidRDefault="001B7414">
      <w:pPr>
        <w:pStyle w:val="3gpptitlecitytdocnumber"/>
      </w:pPr>
    </w:p>
    <w:p w14:paraId="7EA689B4" w14:textId="77777777" w:rsidR="001B7414" w:rsidRDefault="00221B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</w:t>
      </w:r>
      <w:r w:rsidR="008F702D">
        <w:rPr>
          <w:rFonts w:ascii="Arial" w:eastAsia="DengXian" w:hAnsi="Arial" w:cs="Arial"/>
          <w:b/>
          <w:lang w:eastAsia="en-GB"/>
        </w:rPr>
        <w:t>itle:</w:t>
      </w:r>
      <w:r w:rsidR="008F702D">
        <w:rPr>
          <w:rFonts w:ascii="Arial" w:eastAsia="DengXian" w:hAnsi="Arial" w:cs="Arial"/>
          <w:b/>
          <w:lang w:eastAsia="en-GB"/>
        </w:rPr>
        <w:tab/>
        <w:t>Reply LS on OAM-centric solution for NW-side data collection</w:t>
      </w:r>
    </w:p>
    <w:p w14:paraId="55FDA99D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r>
        <w:rPr>
          <w:rFonts w:ascii="Arial" w:eastAsia="DengXian" w:hAnsi="Arial" w:cs="Arial"/>
          <w:b/>
          <w:lang w:eastAsia="en-GB"/>
        </w:rPr>
        <w:tab/>
      </w:r>
      <w:r w:rsidR="009040B0">
        <w:rPr>
          <w:rFonts w:ascii="Arial" w:eastAsia="DengXian" w:hAnsi="Arial" w:cs="Arial"/>
          <w:b/>
          <w:lang w:eastAsia="en-GB"/>
        </w:rPr>
        <w:t>R2-2503170/</w:t>
      </w:r>
      <w:r w:rsidR="009040B0" w:rsidRPr="00AF5BC1">
        <w:rPr>
          <w:rFonts w:ascii="Arial" w:eastAsia="DengXian" w:hAnsi="Arial" w:cs="Arial"/>
          <w:b/>
          <w:lang w:eastAsia="en-GB"/>
        </w:rPr>
        <w:t>R3-253011</w:t>
      </w:r>
    </w:p>
    <w:p w14:paraId="7F60C32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p w14:paraId="3E2C78B4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-Core</w:t>
      </w:r>
    </w:p>
    <w:p w14:paraId="4B1F65D6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0E92916C" w14:textId="77777777" w:rsidR="001B7414" w:rsidRDefault="008F702D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7356FD">
        <w:rPr>
          <w:rFonts w:ascii="Arial" w:eastAsia="DengXian" w:hAnsi="Arial" w:cs="Arial"/>
          <w:b/>
        </w:rPr>
        <w:t>RAN3</w:t>
      </w:r>
    </w:p>
    <w:p w14:paraId="27E18512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RAN2</w:t>
      </w:r>
    </w:p>
    <w:p w14:paraId="11BADD28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SA5</w:t>
      </w:r>
    </w:p>
    <w:p w14:paraId="48C3044C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7C88BD5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24D565E3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29B28BD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41AC3AF5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75EA026" w14:textId="77777777"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4328ECC" w14:textId="77777777"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329CFC68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4B8BE285" w14:textId="77777777" w:rsidR="001B7414" w:rsidRDefault="008F702D">
      <w:r>
        <w:t>RAN3 thanks RAN2 for the LS related to OAM-centric solution for NW-side data collection.</w:t>
      </w:r>
    </w:p>
    <w:p w14:paraId="507DDFC2" w14:textId="77777777" w:rsidR="005D6508" w:rsidRPr="005D6508" w:rsidRDefault="005D65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AN3 has not been involved in this discussion concerning the network side data collection AI/ML use cases.</w:t>
      </w:r>
    </w:p>
    <w:p w14:paraId="07FDEE58" w14:textId="77777777" w:rsidR="00A95848" w:rsidRDefault="002F3233">
      <w:r>
        <w:t>With this in mind, f</w:t>
      </w:r>
      <w:r w:rsidR="00A95848" w:rsidRPr="00A95848">
        <w:t>or both RAN2 agreements, they can be supported based on current management based immediate MDT mechanism without impact on RAN3</w:t>
      </w:r>
      <w:r w:rsidR="004264E2">
        <w:t xml:space="preserve"> specifications</w:t>
      </w:r>
      <w:r w:rsidR="00A95848" w:rsidRPr="00A95848">
        <w:t>.</w:t>
      </w:r>
    </w:p>
    <w:p w14:paraId="33AD69C8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EBFDFE5" w14:textId="77777777"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RAN2</w:t>
      </w:r>
    </w:p>
    <w:p w14:paraId="41FD1D8C" w14:textId="77777777"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kindly asks RAN2 to </w:t>
      </w:r>
      <w:r w:rsidR="007359F4">
        <w:rPr>
          <w:rFonts w:ascii="Arial" w:eastAsia="DengXian" w:hAnsi="Arial" w:cs="Arial"/>
          <w:b/>
          <w:lang w:eastAsia="en-GB"/>
        </w:rPr>
        <w:t>take above information into consideration</w:t>
      </w:r>
      <w:r>
        <w:rPr>
          <w:rFonts w:ascii="Arial" w:eastAsia="DengXian" w:hAnsi="Arial" w:cs="Arial"/>
          <w:b/>
          <w:lang w:eastAsia="en-GB"/>
        </w:rPr>
        <w:t>.</w:t>
      </w:r>
    </w:p>
    <w:p w14:paraId="26635708" w14:textId="77777777"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4C0E9935" w14:textId="25B6971D"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</w:p>
    <w:p w14:paraId="67187525" w14:textId="7C6829A3" w:rsidR="001B7414" w:rsidRDefault="008F702D" w:rsidP="007522C8">
      <w:pPr>
        <w:tabs>
          <w:tab w:val="left" w:pos="2127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</w:t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  <w:t>India, IN</w:t>
      </w:r>
    </w:p>
    <w:p w14:paraId="3053060D" w14:textId="6025D058" w:rsidR="001B7414" w:rsidRDefault="008F702D" w:rsidP="007522C8">
      <w:pPr>
        <w:tabs>
          <w:tab w:val="left" w:pos="2127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RAN3#129bis</w:t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  <w:t>Prague, CZ</w:t>
      </w:r>
    </w:p>
    <w:p w14:paraId="7C1BF2FE" w14:textId="77777777" w:rsidR="001B7414" w:rsidRDefault="001B7414"/>
    <w:sectPr w:rsidR="001B7414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EC693" w14:textId="77777777" w:rsidR="00D60DB1" w:rsidRDefault="00D60DB1">
      <w:pPr>
        <w:spacing w:after="0"/>
      </w:pPr>
      <w:r>
        <w:separator/>
      </w:r>
    </w:p>
  </w:endnote>
  <w:endnote w:type="continuationSeparator" w:id="0">
    <w:p w14:paraId="658628CD" w14:textId="77777777" w:rsidR="00D60DB1" w:rsidRDefault="00D60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CCFB" w14:textId="77777777" w:rsidR="00D60DB1" w:rsidRDefault="00D60DB1">
      <w:pPr>
        <w:spacing w:after="0"/>
      </w:pPr>
      <w:r>
        <w:separator/>
      </w:r>
    </w:p>
  </w:footnote>
  <w:footnote w:type="continuationSeparator" w:id="0">
    <w:p w14:paraId="07FB86C0" w14:textId="77777777" w:rsidR="00D60DB1" w:rsidRDefault="00D60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3D0F" w14:textId="77777777" w:rsidR="001B7414" w:rsidRDefault="008F702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5318"/>
    <w:multiLevelType w:val="multilevel"/>
    <w:tmpl w:val="081253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F371A"/>
    <w:multiLevelType w:val="multilevel"/>
    <w:tmpl w:val="0ADF371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0686E"/>
    <w:multiLevelType w:val="multilevel"/>
    <w:tmpl w:val="33E0686E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2C3E12"/>
    <w:multiLevelType w:val="multilevel"/>
    <w:tmpl w:val="432C3E1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90294390">
    <w:abstractNumId w:val="0"/>
  </w:num>
  <w:num w:numId="2" w16cid:durableId="151262842">
    <w:abstractNumId w:val="2"/>
  </w:num>
  <w:num w:numId="3" w16cid:durableId="606932800">
    <w:abstractNumId w:val="5"/>
  </w:num>
  <w:num w:numId="4" w16cid:durableId="55981329">
    <w:abstractNumId w:val="3"/>
  </w:num>
  <w:num w:numId="5" w16cid:durableId="1067462506">
    <w:abstractNumId w:val="4"/>
  </w:num>
  <w:num w:numId="6" w16cid:durableId="482241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A6"/>
    <w:rsid w:val="00000DF0"/>
    <w:rsid w:val="00001E8F"/>
    <w:rsid w:val="00005439"/>
    <w:rsid w:val="00014226"/>
    <w:rsid w:val="00020D4D"/>
    <w:rsid w:val="0002228C"/>
    <w:rsid w:val="00022E4A"/>
    <w:rsid w:val="000243D2"/>
    <w:rsid w:val="00024C18"/>
    <w:rsid w:val="000472E8"/>
    <w:rsid w:val="00051FFB"/>
    <w:rsid w:val="00061D0F"/>
    <w:rsid w:val="00067DCD"/>
    <w:rsid w:val="00077BF0"/>
    <w:rsid w:val="00094F0A"/>
    <w:rsid w:val="000A622A"/>
    <w:rsid w:val="000A6394"/>
    <w:rsid w:val="000B3581"/>
    <w:rsid w:val="000C038A"/>
    <w:rsid w:val="000C6598"/>
    <w:rsid w:val="000D6382"/>
    <w:rsid w:val="000E3FA3"/>
    <w:rsid w:val="000E49FB"/>
    <w:rsid w:val="000F23FA"/>
    <w:rsid w:val="00102F67"/>
    <w:rsid w:val="00112C4C"/>
    <w:rsid w:val="00116582"/>
    <w:rsid w:val="00145D43"/>
    <w:rsid w:val="001562B4"/>
    <w:rsid w:val="0016286B"/>
    <w:rsid w:val="001670B9"/>
    <w:rsid w:val="001670C1"/>
    <w:rsid w:val="001763A1"/>
    <w:rsid w:val="001902EB"/>
    <w:rsid w:val="00191183"/>
    <w:rsid w:val="00192C46"/>
    <w:rsid w:val="001A7B60"/>
    <w:rsid w:val="001B0017"/>
    <w:rsid w:val="001B596B"/>
    <w:rsid w:val="001B6CDC"/>
    <w:rsid w:val="001B7414"/>
    <w:rsid w:val="001B7A65"/>
    <w:rsid w:val="001D0440"/>
    <w:rsid w:val="001D2CB8"/>
    <w:rsid w:val="001D3382"/>
    <w:rsid w:val="001D6135"/>
    <w:rsid w:val="001E0F9A"/>
    <w:rsid w:val="001E41F3"/>
    <w:rsid w:val="001E48D4"/>
    <w:rsid w:val="001E54F4"/>
    <w:rsid w:val="00205F7E"/>
    <w:rsid w:val="0020722F"/>
    <w:rsid w:val="002101FC"/>
    <w:rsid w:val="002212B6"/>
    <w:rsid w:val="002218D6"/>
    <w:rsid w:val="00221B88"/>
    <w:rsid w:val="0023491B"/>
    <w:rsid w:val="002353C3"/>
    <w:rsid w:val="0026004D"/>
    <w:rsid w:val="00260BCB"/>
    <w:rsid w:val="00262C39"/>
    <w:rsid w:val="002636A7"/>
    <w:rsid w:val="002649A1"/>
    <w:rsid w:val="00265568"/>
    <w:rsid w:val="00273954"/>
    <w:rsid w:val="00274611"/>
    <w:rsid w:val="0027588B"/>
    <w:rsid w:val="00275D12"/>
    <w:rsid w:val="002769EB"/>
    <w:rsid w:val="002860C4"/>
    <w:rsid w:val="002A37C8"/>
    <w:rsid w:val="002A47EF"/>
    <w:rsid w:val="002B1A43"/>
    <w:rsid w:val="002B23F9"/>
    <w:rsid w:val="002B24C6"/>
    <w:rsid w:val="002B27BF"/>
    <w:rsid w:val="002B5741"/>
    <w:rsid w:val="002B5B7A"/>
    <w:rsid w:val="002C238A"/>
    <w:rsid w:val="002C47E6"/>
    <w:rsid w:val="002D2202"/>
    <w:rsid w:val="002E5649"/>
    <w:rsid w:val="002E595A"/>
    <w:rsid w:val="002E6D32"/>
    <w:rsid w:val="002F3233"/>
    <w:rsid w:val="002F49A7"/>
    <w:rsid w:val="002F6F9F"/>
    <w:rsid w:val="00305409"/>
    <w:rsid w:val="00312183"/>
    <w:rsid w:val="00320BE8"/>
    <w:rsid w:val="00331E3E"/>
    <w:rsid w:val="00332A03"/>
    <w:rsid w:val="00336C09"/>
    <w:rsid w:val="003412F5"/>
    <w:rsid w:val="00343403"/>
    <w:rsid w:val="0034386B"/>
    <w:rsid w:val="0035319E"/>
    <w:rsid w:val="00353346"/>
    <w:rsid w:val="00376EE0"/>
    <w:rsid w:val="00392B19"/>
    <w:rsid w:val="00393995"/>
    <w:rsid w:val="00395DA6"/>
    <w:rsid w:val="00396631"/>
    <w:rsid w:val="003A17F8"/>
    <w:rsid w:val="003A4E1D"/>
    <w:rsid w:val="003A5266"/>
    <w:rsid w:val="003B044E"/>
    <w:rsid w:val="003B3C60"/>
    <w:rsid w:val="003B597F"/>
    <w:rsid w:val="003B7609"/>
    <w:rsid w:val="003C12C0"/>
    <w:rsid w:val="003D15E8"/>
    <w:rsid w:val="003E1A36"/>
    <w:rsid w:val="003E5FB2"/>
    <w:rsid w:val="003E61FC"/>
    <w:rsid w:val="003F54CE"/>
    <w:rsid w:val="0040623E"/>
    <w:rsid w:val="004165D0"/>
    <w:rsid w:val="00416CFA"/>
    <w:rsid w:val="004242F1"/>
    <w:rsid w:val="00425B14"/>
    <w:rsid w:val="004264E2"/>
    <w:rsid w:val="00427549"/>
    <w:rsid w:val="00430CD0"/>
    <w:rsid w:val="00432031"/>
    <w:rsid w:val="00447131"/>
    <w:rsid w:val="004508ED"/>
    <w:rsid w:val="00452E18"/>
    <w:rsid w:val="004624CB"/>
    <w:rsid w:val="00465749"/>
    <w:rsid w:val="00467657"/>
    <w:rsid w:val="004704E3"/>
    <w:rsid w:val="00477480"/>
    <w:rsid w:val="00477891"/>
    <w:rsid w:val="004839DB"/>
    <w:rsid w:val="004865D4"/>
    <w:rsid w:val="004A1950"/>
    <w:rsid w:val="004A20E3"/>
    <w:rsid w:val="004B436D"/>
    <w:rsid w:val="004B75B7"/>
    <w:rsid w:val="004D1EBE"/>
    <w:rsid w:val="004E13AA"/>
    <w:rsid w:val="004F242B"/>
    <w:rsid w:val="004F260B"/>
    <w:rsid w:val="00501900"/>
    <w:rsid w:val="005124D6"/>
    <w:rsid w:val="0051580D"/>
    <w:rsid w:val="00520062"/>
    <w:rsid w:val="00540E46"/>
    <w:rsid w:val="00541738"/>
    <w:rsid w:val="00550D78"/>
    <w:rsid w:val="0055506D"/>
    <w:rsid w:val="00564BDC"/>
    <w:rsid w:val="00591D07"/>
    <w:rsid w:val="00592303"/>
    <w:rsid w:val="00592D74"/>
    <w:rsid w:val="00592E12"/>
    <w:rsid w:val="00592FB9"/>
    <w:rsid w:val="005A4ECC"/>
    <w:rsid w:val="005A6845"/>
    <w:rsid w:val="005C4D70"/>
    <w:rsid w:val="005D6508"/>
    <w:rsid w:val="005D6988"/>
    <w:rsid w:val="005E2C44"/>
    <w:rsid w:val="005E3A71"/>
    <w:rsid w:val="005E3D2A"/>
    <w:rsid w:val="005E4D8A"/>
    <w:rsid w:val="005F2108"/>
    <w:rsid w:val="005F436C"/>
    <w:rsid w:val="005F681F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566"/>
    <w:rsid w:val="006804C7"/>
    <w:rsid w:val="006848B8"/>
    <w:rsid w:val="0069062E"/>
    <w:rsid w:val="00695808"/>
    <w:rsid w:val="006A0847"/>
    <w:rsid w:val="006A5614"/>
    <w:rsid w:val="006B46FB"/>
    <w:rsid w:val="006D56BC"/>
    <w:rsid w:val="006E21FB"/>
    <w:rsid w:val="006E74F4"/>
    <w:rsid w:val="006F5DB4"/>
    <w:rsid w:val="00701495"/>
    <w:rsid w:val="0071052A"/>
    <w:rsid w:val="00711130"/>
    <w:rsid w:val="00721466"/>
    <w:rsid w:val="007342B2"/>
    <w:rsid w:val="007356FD"/>
    <w:rsid w:val="007359F4"/>
    <w:rsid w:val="00741E43"/>
    <w:rsid w:val="00742578"/>
    <w:rsid w:val="007522C8"/>
    <w:rsid w:val="007534C3"/>
    <w:rsid w:val="00761F53"/>
    <w:rsid w:val="00765952"/>
    <w:rsid w:val="00773339"/>
    <w:rsid w:val="00775CD6"/>
    <w:rsid w:val="007767A3"/>
    <w:rsid w:val="00781DD7"/>
    <w:rsid w:val="00783A7F"/>
    <w:rsid w:val="00792342"/>
    <w:rsid w:val="00795237"/>
    <w:rsid w:val="0079777F"/>
    <w:rsid w:val="007A3277"/>
    <w:rsid w:val="007A34F3"/>
    <w:rsid w:val="007A6E6A"/>
    <w:rsid w:val="007A6F2E"/>
    <w:rsid w:val="007A7E79"/>
    <w:rsid w:val="007B5101"/>
    <w:rsid w:val="007B512A"/>
    <w:rsid w:val="007B572B"/>
    <w:rsid w:val="007C2097"/>
    <w:rsid w:val="007C2145"/>
    <w:rsid w:val="007D6A07"/>
    <w:rsid w:val="007E4113"/>
    <w:rsid w:val="007E4DB0"/>
    <w:rsid w:val="007E5FC8"/>
    <w:rsid w:val="008006B4"/>
    <w:rsid w:val="00805D95"/>
    <w:rsid w:val="00806761"/>
    <w:rsid w:val="00817981"/>
    <w:rsid w:val="008212BA"/>
    <w:rsid w:val="008227DB"/>
    <w:rsid w:val="008279FA"/>
    <w:rsid w:val="008430A5"/>
    <w:rsid w:val="00845D17"/>
    <w:rsid w:val="008579E4"/>
    <w:rsid w:val="008626E7"/>
    <w:rsid w:val="00864C42"/>
    <w:rsid w:val="00870EE7"/>
    <w:rsid w:val="008720B8"/>
    <w:rsid w:val="00885FB8"/>
    <w:rsid w:val="008872F5"/>
    <w:rsid w:val="008B1F20"/>
    <w:rsid w:val="008B253B"/>
    <w:rsid w:val="008C4751"/>
    <w:rsid w:val="008E5BDA"/>
    <w:rsid w:val="008F5544"/>
    <w:rsid w:val="008F664D"/>
    <w:rsid w:val="008F686C"/>
    <w:rsid w:val="008F6C3D"/>
    <w:rsid w:val="008F702D"/>
    <w:rsid w:val="009017EE"/>
    <w:rsid w:val="009040B0"/>
    <w:rsid w:val="00910F0E"/>
    <w:rsid w:val="00913222"/>
    <w:rsid w:val="00916443"/>
    <w:rsid w:val="00917C9F"/>
    <w:rsid w:val="00936638"/>
    <w:rsid w:val="00944F31"/>
    <w:rsid w:val="00950368"/>
    <w:rsid w:val="00952C9B"/>
    <w:rsid w:val="00955FBC"/>
    <w:rsid w:val="00957A67"/>
    <w:rsid w:val="00972525"/>
    <w:rsid w:val="0097349A"/>
    <w:rsid w:val="009777D9"/>
    <w:rsid w:val="009824D9"/>
    <w:rsid w:val="00991B88"/>
    <w:rsid w:val="0099484A"/>
    <w:rsid w:val="00995252"/>
    <w:rsid w:val="00996397"/>
    <w:rsid w:val="009A1081"/>
    <w:rsid w:val="009A579D"/>
    <w:rsid w:val="009B4C9D"/>
    <w:rsid w:val="009C0AEB"/>
    <w:rsid w:val="009C41C1"/>
    <w:rsid w:val="009E0762"/>
    <w:rsid w:val="009E21AE"/>
    <w:rsid w:val="009E3297"/>
    <w:rsid w:val="009F251D"/>
    <w:rsid w:val="009F734F"/>
    <w:rsid w:val="00A01D9B"/>
    <w:rsid w:val="00A04081"/>
    <w:rsid w:val="00A07158"/>
    <w:rsid w:val="00A20AB3"/>
    <w:rsid w:val="00A21256"/>
    <w:rsid w:val="00A22AE9"/>
    <w:rsid w:val="00A23D84"/>
    <w:rsid w:val="00A246B6"/>
    <w:rsid w:val="00A3732B"/>
    <w:rsid w:val="00A47E70"/>
    <w:rsid w:val="00A53AEF"/>
    <w:rsid w:val="00A71975"/>
    <w:rsid w:val="00A7671C"/>
    <w:rsid w:val="00A877DA"/>
    <w:rsid w:val="00A9195F"/>
    <w:rsid w:val="00A95848"/>
    <w:rsid w:val="00A97600"/>
    <w:rsid w:val="00AB00C3"/>
    <w:rsid w:val="00AB1244"/>
    <w:rsid w:val="00AC166D"/>
    <w:rsid w:val="00AC4923"/>
    <w:rsid w:val="00AD1CD8"/>
    <w:rsid w:val="00AD22E6"/>
    <w:rsid w:val="00AD7FC3"/>
    <w:rsid w:val="00AE0527"/>
    <w:rsid w:val="00AE5A38"/>
    <w:rsid w:val="00AE6E2C"/>
    <w:rsid w:val="00AF05DD"/>
    <w:rsid w:val="00AF43A8"/>
    <w:rsid w:val="00B001C7"/>
    <w:rsid w:val="00B01DFB"/>
    <w:rsid w:val="00B0502B"/>
    <w:rsid w:val="00B121D4"/>
    <w:rsid w:val="00B24807"/>
    <w:rsid w:val="00B258BB"/>
    <w:rsid w:val="00B33277"/>
    <w:rsid w:val="00B34900"/>
    <w:rsid w:val="00B437CA"/>
    <w:rsid w:val="00B4770D"/>
    <w:rsid w:val="00B50379"/>
    <w:rsid w:val="00B560B5"/>
    <w:rsid w:val="00B67B97"/>
    <w:rsid w:val="00B70BDD"/>
    <w:rsid w:val="00B75CD2"/>
    <w:rsid w:val="00B76C75"/>
    <w:rsid w:val="00B968C8"/>
    <w:rsid w:val="00BA3EC5"/>
    <w:rsid w:val="00BB5DFC"/>
    <w:rsid w:val="00BD279D"/>
    <w:rsid w:val="00BD6BB8"/>
    <w:rsid w:val="00BE3B42"/>
    <w:rsid w:val="00C112C5"/>
    <w:rsid w:val="00C12DBC"/>
    <w:rsid w:val="00C25578"/>
    <w:rsid w:val="00C25AB1"/>
    <w:rsid w:val="00C31B69"/>
    <w:rsid w:val="00C5481B"/>
    <w:rsid w:val="00C573F0"/>
    <w:rsid w:val="00C65E99"/>
    <w:rsid w:val="00C72A29"/>
    <w:rsid w:val="00C74ED2"/>
    <w:rsid w:val="00C906BA"/>
    <w:rsid w:val="00C95985"/>
    <w:rsid w:val="00C95B80"/>
    <w:rsid w:val="00CA6304"/>
    <w:rsid w:val="00CB11E6"/>
    <w:rsid w:val="00CB512D"/>
    <w:rsid w:val="00CC5026"/>
    <w:rsid w:val="00CC644F"/>
    <w:rsid w:val="00CD5AC2"/>
    <w:rsid w:val="00CE5C0E"/>
    <w:rsid w:val="00D03F9A"/>
    <w:rsid w:val="00D07EFC"/>
    <w:rsid w:val="00D104E0"/>
    <w:rsid w:val="00D157AF"/>
    <w:rsid w:val="00D202FA"/>
    <w:rsid w:val="00D35F6F"/>
    <w:rsid w:val="00D608C3"/>
    <w:rsid w:val="00D60DB1"/>
    <w:rsid w:val="00D63018"/>
    <w:rsid w:val="00D73D5F"/>
    <w:rsid w:val="00D94595"/>
    <w:rsid w:val="00D95B9C"/>
    <w:rsid w:val="00D95FEB"/>
    <w:rsid w:val="00D96016"/>
    <w:rsid w:val="00DA20FF"/>
    <w:rsid w:val="00DB17B2"/>
    <w:rsid w:val="00DB66FE"/>
    <w:rsid w:val="00DC274E"/>
    <w:rsid w:val="00DD5724"/>
    <w:rsid w:val="00DE34CF"/>
    <w:rsid w:val="00DE5BF9"/>
    <w:rsid w:val="00DE6E1D"/>
    <w:rsid w:val="00DF377D"/>
    <w:rsid w:val="00E02866"/>
    <w:rsid w:val="00E15BA1"/>
    <w:rsid w:val="00E27E18"/>
    <w:rsid w:val="00E64117"/>
    <w:rsid w:val="00E80E64"/>
    <w:rsid w:val="00E93D4C"/>
    <w:rsid w:val="00E9743C"/>
    <w:rsid w:val="00EA19EB"/>
    <w:rsid w:val="00EA32CF"/>
    <w:rsid w:val="00EA35BA"/>
    <w:rsid w:val="00EA6906"/>
    <w:rsid w:val="00EB1F52"/>
    <w:rsid w:val="00EB2397"/>
    <w:rsid w:val="00EB3F46"/>
    <w:rsid w:val="00EC0294"/>
    <w:rsid w:val="00EC635A"/>
    <w:rsid w:val="00EE0733"/>
    <w:rsid w:val="00EE7D7C"/>
    <w:rsid w:val="00EF376B"/>
    <w:rsid w:val="00EF3A19"/>
    <w:rsid w:val="00F03AED"/>
    <w:rsid w:val="00F03C76"/>
    <w:rsid w:val="00F1071F"/>
    <w:rsid w:val="00F10B0F"/>
    <w:rsid w:val="00F11694"/>
    <w:rsid w:val="00F2517E"/>
    <w:rsid w:val="00F25D98"/>
    <w:rsid w:val="00F262DF"/>
    <w:rsid w:val="00F300FB"/>
    <w:rsid w:val="00F3190B"/>
    <w:rsid w:val="00F425EA"/>
    <w:rsid w:val="00F458B7"/>
    <w:rsid w:val="00F54C39"/>
    <w:rsid w:val="00F56FE9"/>
    <w:rsid w:val="00F61596"/>
    <w:rsid w:val="00F75006"/>
    <w:rsid w:val="00F77D84"/>
    <w:rsid w:val="00F84D51"/>
    <w:rsid w:val="00F9031B"/>
    <w:rsid w:val="00F92B61"/>
    <w:rsid w:val="00F94E63"/>
    <w:rsid w:val="00FA1226"/>
    <w:rsid w:val="00FA55A0"/>
    <w:rsid w:val="00FA5EE6"/>
    <w:rsid w:val="00FB4E49"/>
    <w:rsid w:val="00FB6386"/>
    <w:rsid w:val="00FB7DE3"/>
    <w:rsid w:val="00FD0B53"/>
    <w:rsid w:val="00FD1195"/>
    <w:rsid w:val="00FD6FB0"/>
    <w:rsid w:val="00FE006E"/>
    <w:rsid w:val="00FE57B3"/>
    <w:rsid w:val="00FF250B"/>
    <w:rsid w:val="02B6410D"/>
    <w:rsid w:val="16CE0C48"/>
    <w:rsid w:val="17F1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AF20E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>3GPP Support Team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Draft v3</cp:lastModifiedBy>
  <cp:revision>3</cp:revision>
  <cp:lastPrinted>2411-12-31T15:59:00Z</cp:lastPrinted>
  <dcterms:created xsi:type="dcterms:W3CDTF">2025-08-08T21:39:00Z</dcterms:created>
  <dcterms:modified xsi:type="dcterms:W3CDTF">2025-08-08T21:40:00Z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7E99EDBC42524AFBB137A1626435AC8A</vt:lpwstr>
  </property>
</Properties>
</file>