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85FEA" w14:textId="7378715F" w:rsidR="004F7F4E" w:rsidRPr="00750F98" w:rsidRDefault="004F7F4E" w:rsidP="004F7F4E">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w:t>
      </w:r>
      <w:r w:rsidR="00CE664D">
        <w:rPr>
          <w:rFonts w:eastAsia="Times New Roman" w:cs="Arial"/>
          <w:noProof w:val="0"/>
          <w:sz w:val="24"/>
          <w:szCs w:val="28"/>
          <w:lang w:eastAsia="x-none"/>
        </w:rPr>
        <w:t>30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CE664D">
        <w:rPr>
          <w:rFonts w:eastAsia="Times New Roman" w:cs="Arial"/>
          <w:noProof w:val="0"/>
          <w:sz w:val="24"/>
          <w:szCs w:val="28"/>
          <w:lang w:eastAsia="x-none"/>
        </w:rPr>
        <w:t xml:space="preserve">        </w:t>
      </w:r>
      <w:r w:rsidR="007E5119" w:rsidRPr="007E5119">
        <w:rPr>
          <w:rFonts w:eastAsia="Times New Roman" w:cs="Arial"/>
          <w:bCs/>
          <w:noProof w:val="0"/>
          <w:sz w:val="24"/>
          <w:szCs w:val="28"/>
          <w:lang w:val="en-US" w:eastAsia="x-none"/>
        </w:rPr>
        <w:t>R2-2504329</w:t>
      </w:r>
      <w:r w:rsidR="00CE664D">
        <w:rPr>
          <w:rFonts w:eastAsia="Times New Roman" w:cs="Arial"/>
          <w:bCs/>
          <w:noProof w:val="0"/>
          <w:sz w:val="24"/>
          <w:szCs w:val="28"/>
          <w:lang w:val="en-US" w:eastAsia="x-none"/>
        </w:rPr>
        <w:t xml:space="preserve">     </w:t>
      </w:r>
      <w:r w:rsidR="009B0696" w:rsidRPr="009B0696">
        <w:rPr>
          <w:rFonts w:eastAsia="Times New Roman" w:cs="Arial"/>
          <w:bCs/>
          <w:noProof w:val="0"/>
          <w:sz w:val="24"/>
          <w:szCs w:val="28"/>
          <w:lang w:val="en-US" w:eastAsia="x-none"/>
        </w:rPr>
        <w:t xml:space="preserve"> </w:t>
      </w:r>
      <w:r w:rsidR="00CE664D">
        <w:rPr>
          <w:rFonts w:cs="Arial"/>
          <w:bCs/>
          <w:sz w:val="24"/>
          <w:szCs w:val="24"/>
        </w:rPr>
        <w:t>St Julians, Malta, May 19-23</w:t>
      </w:r>
      <w:r w:rsidR="00CE664D" w:rsidRPr="008A73B0">
        <w:rPr>
          <w:rFonts w:cs="Arial"/>
          <w:bCs/>
          <w:sz w:val="24"/>
          <w:szCs w:val="24"/>
        </w:rPr>
        <w:t>, 202</w:t>
      </w:r>
      <w:r w:rsidR="00CE664D">
        <w:rPr>
          <w:rFonts w:cs="Arial"/>
          <w:bCs/>
          <w:sz w:val="24"/>
          <w:szCs w:val="24"/>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826D63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B456E0">
        <w:rPr>
          <w:rFonts w:ascii="Arial" w:hAnsi="Arial" w:cs="Arial"/>
          <w:szCs w:val="24"/>
        </w:rPr>
        <w:t>4</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3052B6F"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B0696">
        <w:rPr>
          <w:b/>
          <w:sz w:val="24"/>
          <w:lang w:val="en-GB"/>
        </w:rPr>
        <w:t xml:space="preserve">Remaining issues of </w:t>
      </w:r>
      <w:r w:rsidR="00B456E0">
        <w:rPr>
          <w:rFonts w:eastAsia="SimSun"/>
          <w:b/>
          <w:bCs/>
          <w:sz w:val="24"/>
        </w:rPr>
        <w:t>Conditional LTM</w:t>
      </w:r>
      <w:r w:rsidR="00856AE9" w:rsidRPr="00856AE9">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28131A85" w14:textId="6CFB5531" w:rsidR="00B456E0" w:rsidRPr="00B266B0" w:rsidRDefault="00B456E0" w:rsidP="00B456E0">
      <w:pPr>
        <w:ind w:left="1985" w:hanging="1985"/>
        <w:rPr>
          <w:rFonts w:ascii="Arial" w:hAnsi="Arial" w:cs="Arial"/>
          <w:b/>
          <w:bCs/>
          <w:sz w:val="24"/>
        </w:rPr>
      </w:pPr>
      <w:r>
        <w:rPr>
          <w:rFonts w:ascii="Arial" w:hAnsi="Arial" w:cs="Arial"/>
          <w:b/>
          <w:bCs/>
          <w:sz w:val="24"/>
        </w:rPr>
        <w:t xml:space="preserve">WID/SID:           </w:t>
      </w:r>
      <w:r w:rsidRPr="008B6125">
        <w:rPr>
          <w:rFonts w:ascii="Arial" w:hAnsi="Arial" w:cs="Arial"/>
          <w:b/>
          <w:bCs/>
          <w:sz w:val="24"/>
        </w:rPr>
        <w:t>NR_Mob_Ph4-Core</w:t>
      </w:r>
      <w:r>
        <w:rPr>
          <w:rFonts w:ascii="Arial" w:hAnsi="Arial" w:cs="Arial"/>
          <w:b/>
          <w:bCs/>
          <w:sz w:val="24"/>
        </w:rPr>
        <w:t>- Release 19</w:t>
      </w:r>
    </w:p>
    <w:p w14:paraId="4570B40E" w14:textId="4FB8BA79" w:rsidR="00A07E02" w:rsidRPr="00575E71" w:rsidRDefault="00B456E0" w:rsidP="00115117">
      <w:pPr>
        <w:pStyle w:val="3GPPHeader"/>
        <w:rPr>
          <w:rFonts w:ascii="Arial" w:hAnsi="Arial" w:cs="Arial"/>
          <w:szCs w:val="24"/>
        </w:rPr>
      </w:pPr>
      <w:r>
        <w:rPr>
          <w:rFonts w:ascii="Arial" w:hAnsi="Arial" w:cs="Arial"/>
          <w:szCs w:val="24"/>
        </w:rPr>
        <w:br/>
      </w:r>
      <w:r w:rsidR="00A07E02" w:rsidRPr="00575E71">
        <w:rPr>
          <w:rFonts w:ascii="Arial" w:hAnsi="Arial" w:cs="Arial"/>
          <w:szCs w:val="24"/>
        </w:rPr>
        <w:t>Document for:</w:t>
      </w:r>
      <w:r w:rsidR="00A07E02" w:rsidRPr="00575E71">
        <w:rPr>
          <w:rFonts w:ascii="Arial" w:hAnsi="Arial" w:cs="Arial"/>
          <w:szCs w:val="24"/>
        </w:rPr>
        <w:tab/>
        <w:t>Discussion</w:t>
      </w:r>
      <w:r w:rsidR="00B77B09">
        <w:rPr>
          <w:rFonts w:ascii="Arial" w:hAnsi="Arial" w:cs="Arial"/>
          <w:szCs w:val="24"/>
        </w:rPr>
        <w:t>,</w:t>
      </w:r>
      <w:r w:rsidR="00A07E02"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B2D701F" w14:textId="6A59A0E0" w:rsidR="00B456E0" w:rsidRDefault="00B456E0" w:rsidP="00B456E0">
      <w:pPr>
        <w:jc w:val="both"/>
      </w:pPr>
      <w:r>
        <w:t xml:space="preserve">In RAN #105, the Rel-19 WID on </w:t>
      </w:r>
      <w:r w:rsidRPr="00D72AFE">
        <w:t>NR mobility enhancements Phase 4</w:t>
      </w:r>
      <w:r>
        <w:t xml:space="preserve"> was updated [1], where the objectives relevant to conditional LTM (CLTM) are described below:</w:t>
      </w:r>
    </w:p>
    <w:p w14:paraId="6B60C27E" w14:textId="77777777" w:rsidR="00B456E0" w:rsidRDefault="00B456E0" w:rsidP="00B456E0">
      <w:pPr>
        <w:jc w:val="both"/>
      </w:pPr>
    </w:p>
    <w:tbl>
      <w:tblPr>
        <w:tblStyle w:val="TableGrid"/>
        <w:tblW w:w="0" w:type="auto"/>
        <w:tblLook w:val="04A0" w:firstRow="1" w:lastRow="0" w:firstColumn="1" w:lastColumn="0" w:noHBand="0" w:noVBand="1"/>
      </w:tblPr>
      <w:tblGrid>
        <w:gridCol w:w="9631"/>
      </w:tblGrid>
      <w:tr w:rsidR="00B456E0" w14:paraId="1F87A0EF" w14:textId="77777777" w:rsidTr="00C7691C">
        <w:tc>
          <w:tcPr>
            <w:tcW w:w="9631" w:type="dxa"/>
          </w:tcPr>
          <w:p w14:paraId="6933025E" w14:textId="77777777" w:rsidR="00B456E0" w:rsidRPr="004F01D4" w:rsidRDefault="00B456E0" w:rsidP="00B456E0">
            <w:pPr>
              <w:numPr>
                <w:ilvl w:val="0"/>
                <w:numId w:val="16"/>
              </w:numPr>
              <w:overflowPunct w:val="0"/>
              <w:autoSpaceDE w:val="0"/>
              <w:autoSpaceDN w:val="0"/>
              <w:adjustRightInd w:val="0"/>
              <w:spacing w:after="0"/>
              <w:textAlignment w:val="baseline"/>
              <w:rPr>
                <w:bCs/>
              </w:rPr>
            </w:pPr>
            <w:r w:rsidRPr="004F01D4">
              <w:rPr>
                <w:bCs/>
              </w:rPr>
              <w:t>Specify support of conditional Intra-CU LTM [RAN2, RAN3, RAN1]</w:t>
            </w:r>
          </w:p>
          <w:p w14:paraId="64EEB753"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Specify UE evaluated conditions for triggering LTM</w:t>
            </w:r>
          </w:p>
          <w:p w14:paraId="34FBC990"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Aim to support conditional LTM including subsequent LTM</w:t>
            </w:r>
          </w:p>
          <w:p w14:paraId="3A706E0F" w14:textId="77777777" w:rsidR="00B456E0" w:rsidRPr="004103DA" w:rsidRDefault="00B456E0" w:rsidP="00B456E0">
            <w:pPr>
              <w:numPr>
                <w:ilvl w:val="1"/>
                <w:numId w:val="16"/>
              </w:numPr>
              <w:overflowPunct w:val="0"/>
              <w:autoSpaceDE w:val="0"/>
              <w:autoSpaceDN w:val="0"/>
              <w:adjustRightInd w:val="0"/>
              <w:spacing w:after="0"/>
              <w:textAlignment w:val="baseline"/>
              <w:rPr>
                <w:bCs/>
              </w:rPr>
            </w:pPr>
            <w:r w:rsidRPr="004103DA">
              <w:rPr>
                <w:bCs/>
              </w:rPr>
              <w:t xml:space="preserve">Limit specifying the conditional LTM to the scenario where the UE is in non-DC </w:t>
            </w:r>
          </w:p>
          <w:p w14:paraId="063AF9A3" w14:textId="77777777" w:rsidR="00B456E0" w:rsidRDefault="00B456E0" w:rsidP="00B456E0">
            <w:pPr>
              <w:numPr>
                <w:ilvl w:val="1"/>
                <w:numId w:val="16"/>
              </w:numPr>
              <w:overflowPunct w:val="0"/>
              <w:autoSpaceDE w:val="0"/>
              <w:autoSpaceDN w:val="0"/>
              <w:adjustRightInd w:val="0"/>
              <w:spacing w:after="0"/>
              <w:textAlignment w:val="baseline"/>
            </w:pPr>
            <w:r w:rsidRPr="004103DA">
              <w:rPr>
                <w:bCs/>
              </w:rPr>
              <w:t>Checkpoint at RAN#107 to review the objective on whether Intra-CU conditional LTM can be specified to DC scenarios and if so, to which cases. RAN WG work to not start before this checkpoint</w:t>
            </w:r>
          </w:p>
        </w:tc>
      </w:tr>
    </w:tbl>
    <w:p w14:paraId="3135A593" w14:textId="77777777" w:rsidR="00B456E0" w:rsidRDefault="00B456E0" w:rsidP="00B456E0">
      <w:pPr>
        <w:jc w:val="both"/>
      </w:pPr>
    </w:p>
    <w:p w14:paraId="35A99B75" w14:textId="4A7A58C0" w:rsidR="004E7F5A" w:rsidRDefault="00B456E0" w:rsidP="00B456E0">
      <w:pPr>
        <w:jc w:val="both"/>
      </w:pPr>
      <w:r>
        <w:t xml:space="preserve">The primary motivation for CLTM is to introduce robustness to the LTM procedure where the UE may not be able to receive the </w:t>
      </w:r>
      <w:r w:rsidR="004E7F5A">
        <w:t xml:space="preserve">LTM </w:t>
      </w:r>
      <w:r>
        <w:t xml:space="preserve">cell-switch command </w:t>
      </w:r>
      <w:r w:rsidR="004E7F5A">
        <w:t>from the serving gNB-DU,</w:t>
      </w:r>
      <w:r>
        <w:t xml:space="preserve"> which may lead to radio link failure. </w:t>
      </w:r>
      <w:r w:rsidR="004E7F5A">
        <w:t>T</w:t>
      </w:r>
      <w:r>
        <w:t xml:space="preserve">he conditional LTM is expected to bring the benefits of robustness </w:t>
      </w:r>
      <w:r w:rsidR="004E7F5A">
        <w:t>while retaining</w:t>
      </w:r>
      <w:r>
        <w:t xml:space="preserve"> the interruption time reduction benefits of LTM. </w:t>
      </w:r>
    </w:p>
    <w:p w14:paraId="7560791D" w14:textId="77777777" w:rsidR="004E7F5A" w:rsidRDefault="004E7F5A" w:rsidP="00B456E0">
      <w:pPr>
        <w:jc w:val="both"/>
      </w:pPr>
    </w:p>
    <w:p w14:paraId="721DCD71" w14:textId="29D2D7D9" w:rsidR="00B456E0" w:rsidRPr="005F0611" w:rsidRDefault="00B456E0" w:rsidP="00B456E0">
      <w:pPr>
        <w:jc w:val="both"/>
      </w:pPr>
      <w:r>
        <w:t xml:space="preserve">In this contribution, we discuss </w:t>
      </w:r>
      <w:r w:rsidR="006E2152">
        <w:t xml:space="preserve">remaining issues of </w:t>
      </w:r>
      <w:r>
        <w:t>CLTM.</w:t>
      </w:r>
    </w:p>
    <w:p w14:paraId="374B2051" w14:textId="7D03699A" w:rsidR="00122E0D" w:rsidRPr="00081054" w:rsidRDefault="00122E0D" w:rsidP="00081054">
      <w:pPr>
        <w:spacing w:before="120" w:after="120"/>
        <w:jc w:val="both"/>
        <w:rPr>
          <w:rFonts w:ascii="Arial" w:hAnsi="Arial" w:cs="Arial"/>
          <w:sz w:val="20"/>
          <w:szCs w:val="20"/>
          <w:lang w:val="en-GB"/>
        </w:rPr>
      </w:pP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3B70C433" w14:textId="77777777" w:rsidR="00DB2059" w:rsidRDefault="00DB2059" w:rsidP="00272D14">
      <w:pPr>
        <w:rPr>
          <w:lang w:val="en-GB" w:eastAsia="en-US"/>
        </w:rPr>
      </w:pPr>
    </w:p>
    <w:p w14:paraId="65A49D0B" w14:textId="77777777" w:rsidR="00822CB1" w:rsidRDefault="00822CB1" w:rsidP="00AF7041">
      <w:pPr>
        <w:rPr>
          <w:rFonts w:ascii="Arial" w:hAnsi="Arial" w:cs="Arial"/>
          <w:szCs w:val="20"/>
          <w:lang w:eastAsia="zh-CN"/>
        </w:rPr>
      </w:pPr>
    </w:p>
    <w:p w14:paraId="5F6E1DA8" w14:textId="466BD09D" w:rsidR="004E7F5A" w:rsidRDefault="002C4A1F" w:rsidP="004E7F5A">
      <w:pPr>
        <w:pStyle w:val="Heading2"/>
        <w:rPr>
          <w:rFonts w:cs="Arial"/>
        </w:rPr>
      </w:pPr>
      <w:r w:rsidRPr="00CD7E6B">
        <w:rPr>
          <w:rFonts w:cs="Arial"/>
          <w:color w:val="000000" w:themeColor="text1"/>
          <w:lang w:val="en-US"/>
        </w:rPr>
        <w:t>RACH</w:t>
      </w:r>
      <w:r>
        <w:rPr>
          <w:rFonts w:cs="Arial"/>
          <w:lang w:val="en-US"/>
        </w:rPr>
        <w:t xml:space="preserve">-based </w:t>
      </w:r>
      <w:r w:rsidR="004E7F5A">
        <w:rPr>
          <w:rFonts w:cs="Arial"/>
          <w:lang w:val="en-US"/>
        </w:rPr>
        <w:t>TA acquisition during CLTM</w:t>
      </w:r>
    </w:p>
    <w:p w14:paraId="26A17A5A" w14:textId="65E4DF79" w:rsidR="00222FB1" w:rsidRDefault="00222FB1" w:rsidP="00222FB1">
      <w:r>
        <w:t xml:space="preserve">One of the </w:t>
      </w:r>
      <w:r w:rsidR="006E27A6">
        <w:t>important</w:t>
      </w:r>
      <w:r>
        <w:t xml:space="preserve"> advantages of LTM in R18 is the reduction of </w:t>
      </w:r>
      <w:r w:rsidR="00A5398A">
        <w:t xml:space="preserve">service </w:t>
      </w:r>
      <w:r>
        <w:t xml:space="preserve">interruption </w:t>
      </w:r>
      <w:r w:rsidR="00A5398A">
        <w:t xml:space="preserve">during HO, </w:t>
      </w:r>
      <w:r>
        <w:t>due to RACH-less</w:t>
      </w:r>
      <w:r w:rsidR="00A5398A">
        <w:t xml:space="preserve"> cell switch.</w:t>
      </w:r>
      <w:r>
        <w:t xml:space="preserve"> </w:t>
      </w:r>
      <w:r w:rsidR="00A5398A">
        <w:t>I</w:t>
      </w:r>
      <w:r>
        <w:t xml:space="preserve">t was agreed in </w:t>
      </w:r>
      <w:r w:rsidR="00A5398A">
        <w:t xml:space="preserve">one of </w:t>
      </w:r>
      <w:r>
        <w:t>the previous meeting</w:t>
      </w:r>
      <w:r w:rsidR="00A5398A">
        <w:t>s</w:t>
      </w:r>
      <w:r>
        <w:t xml:space="preserve"> to support RACH-less </w:t>
      </w:r>
      <w:r w:rsidR="006E27A6">
        <w:t>C</w:t>
      </w:r>
      <w:r>
        <w:t xml:space="preserve">LTM, and at least </w:t>
      </w:r>
      <w:r w:rsidRPr="00E75EC4">
        <w:t>PDCCH ordered early TA acquisition</w:t>
      </w:r>
      <w:r>
        <w:t xml:space="preserve">. </w:t>
      </w:r>
    </w:p>
    <w:p w14:paraId="1BDF9AFA" w14:textId="77777777" w:rsidR="00222FB1" w:rsidRDefault="00222FB1" w:rsidP="00222FB1"/>
    <w:p w14:paraId="2063FC72" w14:textId="495F506E" w:rsidR="00A5398A" w:rsidRDefault="00A5398A" w:rsidP="00222FB1">
      <w:pPr>
        <w:rPr>
          <w:bCs/>
        </w:rPr>
      </w:pPr>
      <w:r>
        <w:rPr>
          <w:bCs/>
        </w:rPr>
        <w:t>A UE configured with CLTM perform</w:t>
      </w:r>
      <w:r w:rsidR="00B87B5F">
        <w:rPr>
          <w:bCs/>
        </w:rPr>
        <w:t>s</w:t>
      </w:r>
      <w:r>
        <w:rPr>
          <w:bCs/>
        </w:rPr>
        <w:t xml:space="preserve"> a cell switch without receiving a cell switch command, when the </w:t>
      </w:r>
      <w:r w:rsidR="00B87B5F">
        <w:rPr>
          <w:bCs/>
        </w:rPr>
        <w:t>CLTM</w:t>
      </w:r>
      <w:r>
        <w:rPr>
          <w:bCs/>
        </w:rPr>
        <w:t xml:space="preserve"> execution condition </w:t>
      </w:r>
      <w:r w:rsidR="00B87B5F">
        <w:rPr>
          <w:bCs/>
        </w:rPr>
        <w:t>of</w:t>
      </w:r>
      <w:r>
        <w:rPr>
          <w:bCs/>
        </w:rPr>
        <w:t xml:space="preserve"> a candidate cell is </w:t>
      </w:r>
      <w:r w:rsidR="00B87B5F">
        <w:rPr>
          <w:bCs/>
        </w:rPr>
        <w:t>satisfied</w:t>
      </w:r>
      <w:r>
        <w:rPr>
          <w:bCs/>
        </w:rPr>
        <w:t xml:space="preserve">. Therefore, the existing mechanism of TA information transfer to the UE in the </w:t>
      </w:r>
      <w:r w:rsidR="00B87B5F">
        <w:rPr>
          <w:bCs/>
        </w:rPr>
        <w:t xml:space="preserve">MAC CE </w:t>
      </w:r>
      <w:r>
        <w:rPr>
          <w:bCs/>
        </w:rPr>
        <w:t xml:space="preserve">cell switch command is not feasible in CLTM and an alternate mechanism is required for </w:t>
      </w:r>
      <w:r w:rsidR="009F75E0">
        <w:rPr>
          <w:bCs/>
        </w:rPr>
        <w:t xml:space="preserve">delivering TA for </w:t>
      </w:r>
      <w:r>
        <w:rPr>
          <w:bCs/>
        </w:rPr>
        <w:t xml:space="preserve">RACH-less CLTM cell switches. </w:t>
      </w:r>
      <w:r w:rsidR="009F75E0">
        <w:rPr>
          <w:bCs/>
        </w:rPr>
        <w:t xml:space="preserve">TA delivery using </w:t>
      </w:r>
      <w:r>
        <w:rPr>
          <w:bCs/>
        </w:rPr>
        <w:t>random-access response (RAR) to the UE was was ruled out for non-conditional intra- and inter-CU LTM and left as FFS for conditional LTM</w:t>
      </w:r>
      <w:r w:rsidR="009F75E0">
        <w:rPr>
          <w:bCs/>
        </w:rPr>
        <w:t>.</w:t>
      </w:r>
    </w:p>
    <w:p w14:paraId="27A19972" w14:textId="77777777" w:rsidR="00A5398A" w:rsidRDefault="00A5398A" w:rsidP="00222FB1">
      <w:pPr>
        <w:rPr>
          <w:bCs/>
        </w:rPr>
      </w:pPr>
    </w:p>
    <w:p w14:paraId="6C4918D9" w14:textId="18461519" w:rsidR="00222FB1" w:rsidRDefault="009F75E0" w:rsidP="00222FB1">
      <w:r>
        <w:lastRenderedPageBreak/>
        <w:t>In</w:t>
      </w:r>
      <w:r w:rsidR="00222FB1">
        <w:t xml:space="preserve"> the case of PDCCH ordered RACH </w:t>
      </w:r>
      <w:r>
        <w:t>based</w:t>
      </w:r>
      <w:r w:rsidR="00222FB1">
        <w:t xml:space="preserve"> TA acquisition, one </w:t>
      </w:r>
      <w:r>
        <w:t>solution</w:t>
      </w:r>
      <w:r w:rsidR="00222FB1">
        <w:t xml:space="preserve"> is </w:t>
      </w:r>
      <w:r>
        <w:t xml:space="preserve">that </w:t>
      </w:r>
      <w:r w:rsidR="00222FB1">
        <w:t xml:space="preserve">the TA </w:t>
      </w:r>
      <w:r>
        <w:t>could be</w:t>
      </w:r>
      <w:r w:rsidR="00222FB1">
        <w:t xml:space="preserve"> provided by the source </w:t>
      </w:r>
      <w:r>
        <w:t>gNB-DU</w:t>
      </w:r>
      <w:r w:rsidR="00222FB1">
        <w:t xml:space="preserve"> in a MAC CE, </w:t>
      </w:r>
      <w:proofErr w:type="gramStart"/>
      <w:r w:rsidR="00222FB1">
        <w:t>similar to</w:t>
      </w:r>
      <w:proofErr w:type="gramEnd"/>
      <w:r w:rsidR="00222FB1">
        <w:t xml:space="preserve"> R18. </w:t>
      </w:r>
    </w:p>
    <w:p w14:paraId="4B4B273B" w14:textId="77777777" w:rsidR="00222FB1" w:rsidRDefault="00222FB1" w:rsidP="00222FB1"/>
    <w:p w14:paraId="1D2CD994" w14:textId="29C3ADAB" w:rsidR="00222FB1" w:rsidRDefault="00222FB1" w:rsidP="00222FB1">
      <w:r>
        <w:t xml:space="preserve">While this </w:t>
      </w:r>
      <w:r w:rsidR="009F75E0">
        <w:t>is some</w:t>
      </w:r>
      <w:r>
        <w:t xml:space="preserve"> improvement compared to explicitly triggered </w:t>
      </w:r>
      <w:r w:rsidR="009F75E0">
        <w:t xml:space="preserve">LTM </w:t>
      </w:r>
      <w:r>
        <w:t>cell switch, there is still some dependency on the source</w:t>
      </w:r>
      <w:r w:rsidR="009F75E0">
        <w:t xml:space="preserve"> gNB-DU</w:t>
      </w:r>
      <w:r>
        <w:t xml:space="preserve"> to </w:t>
      </w:r>
      <w:r w:rsidR="00591191">
        <w:t>assist</w:t>
      </w:r>
      <w:r>
        <w:t xml:space="preserve"> the cell switch </w:t>
      </w:r>
      <w:r w:rsidR="009F75E0">
        <w:t xml:space="preserve">i.e </w:t>
      </w:r>
      <w:r>
        <w:t xml:space="preserve">an event triggered </w:t>
      </w:r>
      <w:r w:rsidR="009F75E0">
        <w:t xml:space="preserve">UL </w:t>
      </w:r>
      <w:r>
        <w:t xml:space="preserve">MAC CE to report </w:t>
      </w:r>
      <w:r w:rsidR="009F75E0">
        <w:t xml:space="preserve">L1 </w:t>
      </w:r>
      <w:r>
        <w:t xml:space="preserve">measurements, and a </w:t>
      </w:r>
      <w:r w:rsidR="009F75E0">
        <w:t xml:space="preserve">DL </w:t>
      </w:r>
      <w:r>
        <w:t xml:space="preserve">MAC CE to provide TA, before the </w:t>
      </w:r>
      <w:r w:rsidR="009F75E0">
        <w:t>C</w:t>
      </w:r>
      <w:r>
        <w:t>LTM</w:t>
      </w:r>
      <w:r w:rsidR="009F75E0">
        <w:t>.</w:t>
      </w:r>
    </w:p>
    <w:p w14:paraId="1D72E99B" w14:textId="77777777" w:rsidR="00591191" w:rsidRDefault="00591191" w:rsidP="00222FB1"/>
    <w:p w14:paraId="110049C6" w14:textId="6417B963" w:rsidR="00222FB1" w:rsidRDefault="00591191" w:rsidP="00222FB1">
      <w:r>
        <w:t>To overcome this signaling and latency with the source gNB-DU, a</w:t>
      </w:r>
      <w:r w:rsidR="00222FB1">
        <w:t xml:space="preserve"> conditional early UL sync </w:t>
      </w:r>
      <w:r>
        <w:t xml:space="preserve">could be employed, where </w:t>
      </w:r>
      <w:r w:rsidR="00222FB1">
        <w:t xml:space="preserve">the TA value can be obtained </w:t>
      </w:r>
      <w:r>
        <w:t>based on a new execution condition</w:t>
      </w:r>
      <w:r w:rsidR="00222FB1">
        <w:t xml:space="preserve"> (ahead of cell switching)</w:t>
      </w:r>
      <w:r>
        <w:t>, therefore</w:t>
      </w:r>
      <w:r w:rsidR="00222FB1">
        <w:t xml:space="preserve"> reducing the amount of time needed during cell switch itself. It also </w:t>
      </w:r>
      <w:r>
        <w:t>ensures that</w:t>
      </w:r>
      <w:r w:rsidR="00222FB1">
        <w:t xml:space="preserve"> the RACH </w:t>
      </w:r>
      <w:r>
        <w:t>for TA acquisition is</w:t>
      </w:r>
      <w:r w:rsidR="00222FB1">
        <w:t xml:space="preserve"> performed without </w:t>
      </w:r>
      <w:r>
        <w:t xml:space="preserve">the </w:t>
      </w:r>
      <w:r w:rsidR="00222FB1">
        <w:t xml:space="preserve">event triggered </w:t>
      </w:r>
      <w:r>
        <w:t xml:space="preserve">L1 measurement </w:t>
      </w:r>
      <w:r w:rsidR="00222FB1">
        <w:t>report to the source</w:t>
      </w:r>
      <w:r>
        <w:t xml:space="preserve"> gNB-DU</w:t>
      </w:r>
      <w:r w:rsidR="00222FB1">
        <w:t xml:space="preserve"> </w:t>
      </w:r>
      <w:r>
        <w:t xml:space="preserve">in UL </w:t>
      </w:r>
      <w:r w:rsidR="00222FB1">
        <w:t xml:space="preserve">and PDCCH order </w:t>
      </w:r>
      <w:r>
        <w:t>in DL. T</w:t>
      </w:r>
      <w:r w:rsidR="00222FB1">
        <w:t xml:space="preserve">he early </w:t>
      </w:r>
      <w:r>
        <w:t xml:space="preserve">UL </w:t>
      </w:r>
      <w:r w:rsidR="00222FB1">
        <w:t xml:space="preserve">sync and the cell switch could therefore be performed completely based on </w:t>
      </w:r>
      <w:r>
        <w:t xml:space="preserve">execution </w:t>
      </w:r>
      <w:r w:rsidR="000F3C33">
        <w:t>conditions being satisfied at the UE</w:t>
      </w:r>
      <w:r w:rsidR="00222FB1">
        <w:t>.</w:t>
      </w:r>
    </w:p>
    <w:p w14:paraId="531AF1AB" w14:textId="77777777" w:rsidR="00222FB1" w:rsidRDefault="00222FB1" w:rsidP="00222FB1"/>
    <w:p w14:paraId="36E72545" w14:textId="7F3B8323" w:rsidR="000F3C33" w:rsidRDefault="000F3C33" w:rsidP="00222FB1">
      <w:r>
        <w:t>For this</w:t>
      </w:r>
      <w:r w:rsidRPr="000F3C33">
        <w:t xml:space="preserve"> </w:t>
      </w:r>
      <w:r>
        <w:t>conditional early UL sync, a dedicated RACH preamble may have to be allocated at the time of CLTM target cell preparation, which enables the target gNB-DU to identify the UE’s objective of performing RACH.</w:t>
      </w:r>
    </w:p>
    <w:p w14:paraId="4BB60490" w14:textId="2F825ED1" w:rsidR="00222FB1" w:rsidRDefault="000F3C33" w:rsidP="00222FB1">
      <w:r>
        <w:t>Together with this</w:t>
      </w:r>
      <w:r w:rsidR="00222FB1">
        <w:t xml:space="preserve">, the conditional trigger for performing RACH would need to be set such that the condition is met earlier than the condition for performing </w:t>
      </w:r>
      <w:r>
        <w:t xml:space="preserve">CLTM </w:t>
      </w:r>
      <w:r w:rsidR="00222FB1">
        <w:t>cell switch.</w:t>
      </w:r>
    </w:p>
    <w:p w14:paraId="20D9E12E" w14:textId="77777777" w:rsidR="00222FB1" w:rsidRDefault="00222FB1" w:rsidP="00222FB1"/>
    <w:p w14:paraId="61A06585" w14:textId="041100F3" w:rsidR="00222FB1" w:rsidRDefault="000F3C33" w:rsidP="00222FB1">
      <w:r>
        <w:t>A</w:t>
      </w:r>
      <w:r w:rsidR="00222FB1">
        <w:t xml:space="preserve"> conditional uplink sync </w:t>
      </w:r>
      <w:r>
        <w:t>could be perfectly complimented by delivering the</w:t>
      </w:r>
      <w:r w:rsidR="00222FB1">
        <w:t xml:space="preserve"> TA </w:t>
      </w:r>
      <w:r>
        <w:t>directly to the UE using</w:t>
      </w:r>
      <w:r w:rsidR="00222FB1">
        <w:t xml:space="preserve"> RAR. </w:t>
      </w:r>
    </w:p>
    <w:p w14:paraId="616387EA" w14:textId="77777777" w:rsidR="00222FB1" w:rsidRDefault="00222FB1" w:rsidP="00222FB1"/>
    <w:p w14:paraId="08AFF77E" w14:textId="37C28504" w:rsidR="008736F4" w:rsidRDefault="008736F4" w:rsidP="008736F4">
      <w:pPr>
        <w:pStyle w:val="Proposal"/>
        <w:rPr>
          <w:lang w:val="en-US"/>
        </w:rPr>
      </w:pPr>
      <w:bookmarkStart w:id="5" w:name="_Ref189668129"/>
      <w:r w:rsidRPr="007A5C22">
        <w:t xml:space="preserve">RAR-based TA acquisition </w:t>
      </w:r>
      <w:r w:rsidR="00D05957">
        <w:t xml:space="preserve">directly from target gNB-DU </w:t>
      </w:r>
      <w:r w:rsidRPr="007A5C22">
        <w:t xml:space="preserve">is supported for </w:t>
      </w:r>
      <w:r>
        <w:t>conditional LTM</w:t>
      </w:r>
      <w:r>
        <w:rPr>
          <w:lang w:val="en-US"/>
        </w:rPr>
        <w:t>.</w:t>
      </w:r>
      <w:bookmarkEnd w:id="5"/>
    </w:p>
    <w:p w14:paraId="7DBB2737" w14:textId="77777777" w:rsidR="00D27BA7" w:rsidRPr="00724E6F" w:rsidRDefault="00D27BA7" w:rsidP="00D27BA7">
      <w:pPr>
        <w:pStyle w:val="Proposal"/>
        <w:numPr>
          <w:ilvl w:val="0"/>
          <w:numId w:val="0"/>
        </w:numPr>
        <w:ind w:left="1304" w:hanging="1304"/>
        <w:rPr>
          <w:lang w:val="en-US"/>
        </w:rPr>
      </w:pPr>
    </w:p>
    <w:p w14:paraId="048A02CF" w14:textId="4B35BCD2" w:rsidR="003F2B34" w:rsidRDefault="003F2B34">
      <w:pPr>
        <w:rPr>
          <w:bCs/>
        </w:rPr>
      </w:pPr>
      <w:r>
        <w:rPr>
          <w:bCs/>
        </w:rPr>
        <w:t>Direct RAR based delivery of TA was also discussed in Rel 18 LTM and the main drawback identified was that, depending on UE capability and cell frequency, it may lead to increased interruption time at the source cell, since the UE must monitor the PDCCH of the candidate cell and may not be able to receive data from the source while monitoring for RAR.</w:t>
      </w:r>
    </w:p>
    <w:p w14:paraId="7D8BD3DD" w14:textId="77777777" w:rsidR="003F2B34" w:rsidRDefault="003F2B34">
      <w:pPr>
        <w:rPr>
          <w:bCs/>
        </w:rPr>
      </w:pPr>
    </w:p>
    <w:p w14:paraId="3157615D" w14:textId="172BE0F9" w:rsidR="00222FB1" w:rsidRDefault="00D27BA7">
      <w:pPr>
        <w:rPr>
          <w:bCs/>
        </w:rPr>
      </w:pPr>
      <w:r>
        <w:rPr>
          <w:bCs/>
        </w:rPr>
        <w:t xml:space="preserve">In addition, </w:t>
      </w:r>
      <w:r w:rsidR="003F2B34">
        <w:rPr>
          <w:bCs/>
        </w:rPr>
        <w:t>delivery of</w:t>
      </w:r>
      <w:r>
        <w:rPr>
          <w:bCs/>
        </w:rPr>
        <w:t xml:space="preserve"> </w:t>
      </w:r>
      <w:r w:rsidR="003F2B34">
        <w:rPr>
          <w:bCs/>
        </w:rPr>
        <w:t xml:space="preserve">target gNB-DU </w:t>
      </w:r>
      <w:r>
        <w:rPr>
          <w:bCs/>
        </w:rPr>
        <w:t xml:space="preserve">RAR </w:t>
      </w:r>
      <w:r w:rsidR="003F2B34">
        <w:rPr>
          <w:bCs/>
        </w:rPr>
        <w:t xml:space="preserve">via the </w:t>
      </w:r>
      <w:r>
        <w:rPr>
          <w:bCs/>
        </w:rPr>
        <w:t xml:space="preserve">source </w:t>
      </w:r>
      <w:r w:rsidR="003F2B34">
        <w:rPr>
          <w:bCs/>
        </w:rPr>
        <w:t xml:space="preserve">gNB-DU </w:t>
      </w:r>
      <w:r>
        <w:rPr>
          <w:bCs/>
        </w:rPr>
        <w:t xml:space="preserve">is fully compatible with the Rel-18 early UL synchronization procedure and </w:t>
      </w:r>
      <w:r w:rsidR="003F2B34">
        <w:rPr>
          <w:bCs/>
        </w:rPr>
        <w:t xml:space="preserve">very </w:t>
      </w:r>
      <w:r>
        <w:rPr>
          <w:bCs/>
        </w:rPr>
        <w:t>minimal changes are required to support th</w:t>
      </w:r>
      <w:r w:rsidR="003F2B34">
        <w:rPr>
          <w:bCs/>
        </w:rPr>
        <w:t xml:space="preserve">e inclusion of </w:t>
      </w:r>
      <w:r>
        <w:rPr>
          <w:bCs/>
        </w:rPr>
        <w:t>RAR</w:t>
      </w:r>
      <w:r w:rsidR="003F2B34">
        <w:rPr>
          <w:bCs/>
        </w:rPr>
        <w:t xml:space="preserve"> over F1</w:t>
      </w:r>
      <w:r>
        <w:rPr>
          <w:bCs/>
        </w:rPr>
        <w:t>.</w:t>
      </w:r>
    </w:p>
    <w:p w14:paraId="1E1F3F51" w14:textId="01AB3282" w:rsidR="003F2B34" w:rsidRDefault="003F2B34">
      <w:pPr>
        <w:rPr>
          <w:bCs/>
        </w:rPr>
      </w:pPr>
      <w:r>
        <w:rPr>
          <w:bCs/>
        </w:rPr>
        <w:t>Therefore, to address the requirements of UEs which don’t have the capability of monitor PDCCH of the target cell without its serving cell data transmission getting impacted, we propose delivery of RAR via the serving gNB-DU.</w:t>
      </w:r>
      <w:r w:rsidR="00294783">
        <w:rPr>
          <w:bCs/>
        </w:rPr>
        <w:t xml:space="preserve"> This could be delivered by having RAR as a payload in a MAC CE.</w:t>
      </w:r>
    </w:p>
    <w:p w14:paraId="70874B94" w14:textId="77777777" w:rsidR="00D27BA7" w:rsidRDefault="00D27BA7">
      <w:pPr>
        <w:rPr>
          <w:bCs/>
        </w:rPr>
      </w:pPr>
    </w:p>
    <w:p w14:paraId="24E65F2F" w14:textId="4176E562" w:rsidR="00D27BA7" w:rsidRDefault="003F2B34" w:rsidP="00D27BA7">
      <w:pPr>
        <w:pStyle w:val="Proposal"/>
        <w:rPr>
          <w:lang w:val="en-US"/>
        </w:rPr>
      </w:pPr>
      <w:bookmarkStart w:id="6" w:name="_Ref189668146"/>
      <w:r>
        <w:t xml:space="preserve">Delivery of </w:t>
      </w:r>
      <w:r w:rsidR="00670D03">
        <w:t xml:space="preserve">target gNB-DU </w:t>
      </w:r>
      <w:r w:rsidR="00D27BA7" w:rsidRPr="007A5C22">
        <w:t xml:space="preserve">RAR </w:t>
      </w:r>
      <w:r w:rsidR="00670D03">
        <w:t>to the UE</w:t>
      </w:r>
      <w:r>
        <w:t xml:space="preserve"> via the serving gNB-DU is supported</w:t>
      </w:r>
      <w:r w:rsidR="00D27BA7">
        <w:rPr>
          <w:lang w:val="en-US"/>
        </w:rPr>
        <w:t>.</w:t>
      </w:r>
      <w:bookmarkEnd w:id="6"/>
    </w:p>
    <w:p w14:paraId="60ECDB84" w14:textId="77777777" w:rsidR="00D27BA7" w:rsidRDefault="00D27BA7">
      <w:pPr>
        <w:rPr>
          <w:rFonts w:ascii="Arial" w:hAnsi="Arial" w:cs="Arial"/>
          <w:sz w:val="20"/>
          <w:szCs w:val="20"/>
        </w:rPr>
      </w:pPr>
    </w:p>
    <w:p w14:paraId="003EF6BE" w14:textId="5F6C6FA2" w:rsidR="00222FB1" w:rsidRDefault="00222FB1" w:rsidP="00222FB1">
      <w:pPr>
        <w:pStyle w:val="Heading2"/>
        <w:rPr>
          <w:rFonts w:cs="Arial"/>
        </w:rPr>
      </w:pPr>
      <w:r w:rsidRPr="00CD7E6B">
        <w:rPr>
          <w:rFonts w:cs="Arial"/>
          <w:color w:val="000000" w:themeColor="text1"/>
          <w:lang w:val="en-US"/>
        </w:rPr>
        <w:t xml:space="preserve">Conditional </w:t>
      </w:r>
      <w:r>
        <w:rPr>
          <w:rFonts w:cs="Arial"/>
          <w:lang w:val="en-US"/>
        </w:rPr>
        <w:t>TA acquisition during CLTM</w:t>
      </w:r>
    </w:p>
    <w:p w14:paraId="1DD0901E" w14:textId="3504F692" w:rsidR="00222FB1" w:rsidRDefault="00D05957" w:rsidP="00222FB1">
      <w:r>
        <w:t>In one of the previous meetings, i</w:t>
      </w:r>
      <w:r w:rsidR="00222FB1">
        <w:t>t was agreed to support explicit triggering of early UL sync (using PDCCH order for TA acquisition) and early DL sync (Rel-18 Early candidate TCI State activation/deactivation).</w:t>
      </w:r>
    </w:p>
    <w:p w14:paraId="65358AC4" w14:textId="77777777" w:rsidR="00222FB1" w:rsidRDefault="00222FB1" w:rsidP="00222FB1"/>
    <w:p w14:paraId="6FCF053B" w14:textId="41E71F46" w:rsidR="00D05957" w:rsidRDefault="00D05957" w:rsidP="00222FB1">
      <w:r>
        <w:t>As explained above, to reduce the signaling and latency overhead with the source gNB-DU, a conditional early UL sync could be configured at the UE, where the RACH based TA acquisition could be performed based on a new execution condition.</w:t>
      </w:r>
    </w:p>
    <w:p w14:paraId="6C31EB16" w14:textId="77777777" w:rsidR="00D05957" w:rsidRDefault="00D05957" w:rsidP="00222FB1"/>
    <w:p w14:paraId="05A16D68" w14:textId="69BC8C2F" w:rsidR="00222FB1" w:rsidRDefault="00222FB1" w:rsidP="00222FB1">
      <w:r>
        <w:t xml:space="preserve">The </w:t>
      </w:r>
      <w:r w:rsidR="00122B7A">
        <w:t>C</w:t>
      </w:r>
      <w:r>
        <w:t xml:space="preserve">LTM </w:t>
      </w:r>
      <w:r w:rsidR="00122B7A">
        <w:t>execution condition</w:t>
      </w:r>
      <w:r>
        <w:t xml:space="preserve"> could be a trigger to execute LTM cell switch or it could be a trigger for performing early </w:t>
      </w:r>
      <w:r w:rsidR="00122B7A">
        <w:t>DL/UL sync</w:t>
      </w:r>
      <w:r>
        <w:t xml:space="preserve"> (e.g. activate TCI </w:t>
      </w:r>
      <w:r w:rsidR="00122B7A">
        <w:t xml:space="preserve">state </w:t>
      </w:r>
      <w:r>
        <w:t xml:space="preserve">on </w:t>
      </w:r>
      <w:r w:rsidR="00122B7A">
        <w:t>candidate cell</w:t>
      </w:r>
      <w:r>
        <w:t xml:space="preserve">, </w:t>
      </w:r>
      <w:r w:rsidR="00122B7A">
        <w:t>perform</w:t>
      </w:r>
      <w:r>
        <w:t xml:space="preserve"> a RA</w:t>
      </w:r>
      <w:r w:rsidR="00122B7A">
        <w:t>CH procedure</w:t>
      </w:r>
      <w:r>
        <w:t xml:space="preserve"> for TA acquisition). </w:t>
      </w:r>
    </w:p>
    <w:p w14:paraId="1CEED4EC" w14:textId="77777777" w:rsidR="00222FB1" w:rsidRDefault="00222FB1" w:rsidP="00222FB1"/>
    <w:p w14:paraId="116B26AC" w14:textId="2CD8925C" w:rsidR="00222FB1" w:rsidRDefault="00122B7A" w:rsidP="00222FB1">
      <w:r>
        <w:t>In summary</w:t>
      </w:r>
      <w:r w:rsidR="00222FB1">
        <w:t>, it should be possible to configure a</w:t>
      </w:r>
      <w:r>
        <w:t>n execution</w:t>
      </w:r>
      <w:r w:rsidR="00222FB1">
        <w:t xml:space="preserve"> condition (e.g. beam-based, cell-based threshold) </w:t>
      </w:r>
      <w:r>
        <w:t>to perform</w:t>
      </w:r>
      <w:r w:rsidR="00222FB1">
        <w:t xml:space="preserve"> an action (cell switch, UL sync, DL sync).</w:t>
      </w:r>
    </w:p>
    <w:p w14:paraId="32AA39FD" w14:textId="77777777" w:rsidR="00C93F96" w:rsidRDefault="00C93F96" w:rsidP="00222FB1"/>
    <w:p w14:paraId="7EA4824D" w14:textId="411B6827" w:rsidR="00C93F96" w:rsidRDefault="00C93F96" w:rsidP="00222FB1">
      <w:r>
        <w:lastRenderedPageBreak/>
        <w:t xml:space="preserve">In L3 measurements based CLTM, the </w:t>
      </w:r>
      <w:r w:rsidR="00C30D38">
        <w:t>decision to trigger early DL and UL sync are triggered based on L3 measurements and this involves additional signaling from gNB-CU to gNB-DU, as the early UL/DL sync is initiated by the gNB-DU. Conditional execution based early UL/DL sync avoids this overhead.</w:t>
      </w:r>
    </w:p>
    <w:p w14:paraId="56B74C28" w14:textId="77777777" w:rsidR="00222FB1" w:rsidRDefault="00222FB1" w:rsidP="00222FB1"/>
    <w:p w14:paraId="6520F098" w14:textId="580787DD" w:rsidR="00122B7A" w:rsidRPr="00122B7A" w:rsidRDefault="00122B7A" w:rsidP="00696F27">
      <w:pPr>
        <w:pStyle w:val="Proposal"/>
        <w:rPr>
          <w:lang w:val="en-US"/>
        </w:rPr>
      </w:pPr>
      <w:bookmarkStart w:id="7" w:name="_Ref189668164"/>
      <w:r>
        <w:t xml:space="preserve">Conditional execution </w:t>
      </w:r>
      <w:r w:rsidR="00FA6191">
        <w:t xml:space="preserve">i.e triggered based on an execution condition, </w:t>
      </w:r>
      <w:r>
        <w:t>of the following is supported</w:t>
      </w:r>
      <w:r w:rsidR="00C93F96">
        <w:t xml:space="preserve"> for both L1 measurements based CLTM and L3 measurements based CLTM</w:t>
      </w:r>
      <w:bookmarkEnd w:id="7"/>
    </w:p>
    <w:p w14:paraId="517768A8" w14:textId="117E3A3F" w:rsidR="00122B7A" w:rsidRPr="00122B7A" w:rsidRDefault="00122B7A" w:rsidP="00122B7A">
      <w:pPr>
        <w:pStyle w:val="Proposal"/>
        <w:numPr>
          <w:ilvl w:val="0"/>
          <w:numId w:val="35"/>
        </w:numPr>
      </w:pPr>
      <w:r w:rsidRPr="00122B7A">
        <w:t>C</w:t>
      </w:r>
      <w:r w:rsidR="00222FB1" w:rsidRPr="00122B7A">
        <w:t xml:space="preserve">LTM cell switch </w:t>
      </w:r>
    </w:p>
    <w:p w14:paraId="5F31E609" w14:textId="6FB71795" w:rsidR="00122B7A" w:rsidRPr="00122B7A" w:rsidRDefault="00C30D38" w:rsidP="00122B7A">
      <w:pPr>
        <w:pStyle w:val="Proposal"/>
        <w:numPr>
          <w:ilvl w:val="0"/>
          <w:numId w:val="35"/>
        </w:numPr>
      </w:pPr>
      <w:r>
        <w:t>E</w:t>
      </w:r>
      <w:r w:rsidR="00222FB1" w:rsidRPr="00122B7A">
        <w:t xml:space="preserve">arly </w:t>
      </w:r>
      <w:r w:rsidRPr="00122B7A">
        <w:t xml:space="preserve">DL </w:t>
      </w:r>
      <w:r w:rsidR="00222FB1" w:rsidRPr="00122B7A">
        <w:t>sync (TCI state activation)</w:t>
      </w:r>
    </w:p>
    <w:p w14:paraId="26D92533" w14:textId="40068E5B" w:rsidR="00222FB1" w:rsidRPr="00122B7A" w:rsidRDefault="00C30D38" w:rsidP="00122B7A">
      <w:pPr>
        <w:pStyle w:val="Proposal"/>
        <w:numPr>
          <w:ilvl w:val="0"/>
          <w:numId w:val="35"/>
        </w:numPr>
      </w:pPr>
      <w:r>
        <w:t>E</w:t>
      </w:r>
      <w:r w:rsidR="00222FB1" w:rsidRPr="00122B7A">
        <w:t xml:space="preserve">arly </w:t>
      </w:r>
      <w:r w:rsidRPr="00122B7A">
        <w:t xml:space="preserve">UL </w:t>
      </w:r>
      <w:r w:rsidR="00222FB1" w:rsidRPr="00122B7A">
        <w:t>sync (RA</w:t>
      </w:r>
      <w:r w:rsidR="00122B7A">
        <w:t>CH based</w:t>
      </w:r>
      <w:r w:rsidR="00222FB1" w:rsidRPr="00122B7A">
        <w:t xml:space="preserve"> for TA acquisition).</w:t>
      </w:r>
    </w:p>
    <w:p w14:paraId="792E8158" w14:textId="77777777" w:rsidR="00553DE5" w:rsidRDefault="00553DE5" w:rsidP="00553DE5">
      <w:pPr>
        <w:rPr>
          <w:rFonts w:ascii="Arial" w:hAnsi="Arial" w:cs="Arial"/>
          <w:sz w:val="20"/>
          <w:szCs w:val="20"/>
        </w:rPr>
      </w:pPr>
    </w:p>
    <w:p w14:paraId="5CA43B37" w14:textId="77777777" w:rsidR="00553DE5" w:rsidRPr="00553DE5" w:rsidRDefault="00553DE5" w:rsidP="00553DE5">
      <w:pPr>
        <w:pStyle w:val="Proposal"/>
        <w:numPr>
          <w:ilvl w:val="0"/>
          <w:numId w:val="0"/>
        </w:numPr>
        <w:ind w:left="1304" w:hanging="1304"/>
        <w:textAlignment w:val="auto"/>
        <w:rPr>
          <w:rFonts w:eastAsiaTheme="minorEastAsia"/>
          <w:b w:val="0"/>
          <w:bCs w:val="0"/>
          <w:lang w:val="en-US" w:eastAsia="zh-TW"/>
        </w:rPr>
      </w:pPr>
    </w:p>
    <w:p w14:paraId="7283CE72" w14:textId="77777777" w:rsidR="00553DE5" w:rsidRDefault="00553DE5" w:rsidP="00553DE5">
      <w:pPr>
        <w:pStyle w:val="Heading2"/>
        <w:rPr>
          <w:rFonts w:cs="Arial"/>
        </w:rPr>
      </w:pPr>
      <w:r>
        <w:rPr>
          <w:rFonts w:cs="Arial"/>
          <w:lang w:val="en-US"/>
        </w:rPr>
        <w:t>CLTM cell switch notification to the gNB-CU</w:t>
      </w:r>
    </w:p>
    <w:p w14:paraId="51A1A4E1" w14:textId="51FDF92A" w:rsidR="00850E8E" w:rsidRDefault="00371BC8">
      <w:pPr>
        <w:rPr>
          <w:rFonts w:ascii="Arial" w:hAnsi="Arial" w:cs="Arial"/>
          <w:sz w:val="20"/>
          <w:szCs w:val="20"/>
        </w:rPr>
      </w:pPr>
      <w:r>
        <w:rPr>
          <w:rFonts w:ascii="Arial" w:hAnsi="Arial" w:cs="Arial"/>
          <w:sz w:val="20"/>
          <w:szCs w:val="20"/>
        </w:rPr>
        <w:t xml:space="preserve">In Rel 18 LTM, the gNB-DU notifies the gNB-CU after the LTM cell switch </w:t>
      </w:r>
      <w:r w:rsidR="0084748D">
        <w:rPr>
          <w:rFonts w:ascii="Arial" w:hAnsi="Arial" w:cs="Arial"/>
          <w:sz w:val="20"/>
          <w:szCs w:val="20"/>
        </w:rPr>
        <w:t xml:space="preserve">command is delivered to the UE. This ensures that the gNB-CU is always aware of the UE’s current serving cell. </w:t>
      </w:r>
    </w:p>
    <w:p w14:paraId="2865220C" w14:textId="77777777" w:rsidR="0084748D" w:rsidRDefault="0084748D">
      <w:pPr>
        <w:rPr>
          <w:rFonts w:ascii="Arial" w:hAnsi="Arial" w:cs="Arial"/>
          <w:sz w:val="20"/>
          <w:szCs w:val="20"/>
        </w:rPr>
      </w:pPr>
    </w:p>
    <w:p w14:paraId="56FA8AD5" w14:textId="1D2E22A9" w:rsidR="0084748D" w:rsidRDefault="0084748D">
      <w:pPr>
        <w:rPr>
          <w:rFonts w:ascii="Arial" w:hAnsi="Arial" w:cs="Arial"/>
          <w:sz w:val="20"/>
          <w:szCs w:val="20"/>
        </w:rPr>
      </w:pPr>
      <w:r>
        <w:rPr>
          <w:rFonts w:ascii="Arial" w:hAnsi="Arial" w:cs="Arial"/>
          <w:sz w:val="20"/>
          <w:szCs w:val="20"/>
        </w:rPr>
        <w:t>In CLTM, the gNB-DU doesn’t deliver a cell switch command, instead the CLTM cell switch is based on CLTM execution condition. Hence, we there is a need to address this issue using an alternative mechanism.</w:t>
      </w:r>
    </w:p>
    <w:p w14:paraId="77540D38" w14:textId="77777777" w:rsidR="0084748D" w:rsidRDefault="0084748D">
      <w:pPr>
        <w:rPr>
          <w:rFonts w:ascii="Arial" w:hAnsi="Arial" w:cs="Arial"/>
          <w:sz w:val="20"/>
          <w:szCs w:val="20"/>
        </w:rPr>
      </w:pPr>
    </w:p>
    <w:p w14:paraId="2946B533" w14:textId="77777777" w:rsidR="0084748D" w:rsidRDefault="0084748D">
      <w:pPr>
        <w:rPr>
          <w:rFonts w:ascii="Arial" w:hAnsi="Arial" w:cs="Arial"/>
          <w:sz w:val="20"/>
          <w:szCs w:val="20"/>
        </w:rPr>
      </w:pPr>
      <w:r>
        <w:rPr>
          <w:rFonts w:ascii="Arial" w:hAnsi="Arial" w:cs="Arial"/>
          <w:sz w:val="20"/>
          <w:szCs w:val="20"/>
        </w:rPr>
        <w:t xml:space="preserve">The UE may inform the source gNB-DU of the selected CLTM target cell right when the CLTM execution condition is satisfied, but this may not be reliable as there could be a too-late </w:t>
      </w:r>
      <w:proofErr w:type="gramStart"/>
      <w:r>
        <w:rPr>
          <w:rFonts w:ascii="Arial" w:hAnsi="Arial" w:cs="Arial"/>
          <w:sz w:val="20"/>
          <w:szCs w:val="20"/>
        </w:rPr>
        <w:t>HO</w:t>
      </w:r>
      <w:proofErr w:type="gramEnd"/>
      <w:r>
        <w:rPr>
          <w:rFonts w:ascii="Arial" w:hAnsi="Arial" w:cs="Arial"/>
          <w:sz w:val="20"/>
          <w:szCs w:val="20"/>
        </w:rPr>
        <w:t xml:space="preserve"> and the message may not successfully reach the source gNB-DU.</w:t>
      </w:r>
    </w:p>
    <w:p w14:paraId="2DD7D2CA" w14:textId="57F62157" w:rsidR="00AE23E3" w:rsidRDefault="0084748D">
      <w:pPr>
        <w:rPr>
          <w:rFonts w:ascii="Arial" w:hAnsi="Arial" w:cs="Arial"/>
          <w:sz w:val="20"/>
          <w:szCs w:val="20"/>
        </w:rPr>
      </w:pPr>
      <w:r>
        <w:rPr>
          <w:rFonts w:ascii="Arial" w:hAnsi="Arial" w:cs="Arial"/>
          <w:sz w:val="20"/>
          <w:szCs w:val="20"/>
        </w:rPr>
        <w:t xml:space="preserve">Hence, we propose that the UE informs the target gNB-DU of the target cell configuration index </w:t>
      </w:r>
      <w:r w:rsidR="00161FD4">
        <w:rPr>
          <w:rFonts w:ascii="Arial" w:hAnsi="Arial" w:cs="Arial"/>
          <w:sz w:val="20"/>
          <w:szCs w:val="20"/>
        </w:rPr>
        <w:t xml:space="preserve">sent over RRC, </w:t>
      </w:r>
      <w:r>
        <w:rPr>
          <w:rFonts w:ascii="Arial" w:hAnsi="Arial" w:cs="Arial"/>
          <w:sz w:val="20"/>
          <w:szCs w:val="20"/>
        </w:rPr>
        <w:t>after a successful CLTM cell switch. The target gNB-DU can send the same to the gNB-CU, using which the gNB-CU can identify the UE’s current serving cell.</w:t>
      </w:r>
    </w:p>
    <w:p w14:paraId="2B568DBB" w14:textId="77777777" w:rsidR="0084748D" w:rsidRDefault="0084748D">
      <w:pPr>
        <w:rPr>
          <w:rFonts w:ascii="Arial" w:hAnsi="Arial" w:cs="Arial"/>
          <w:sz w:val="20"/>
          <w:szCs w:val="20"/>
        </w:rPr>
      </w:pPr>
    </w:p>
    <w:p w14:paraId="0DD55260" w14:textId="7928BFE4" w:rsidR="0084748D" w:rsidRDefault="0084748D">
      <w:pPr>
        <w:rPr>
          <w:rFonts w:ascii="Arial" w:hAnsi="Arial" w:cs="Arial"/>
          <w:sz w:val="20"/>
          <w:szCs w:val="20"/>
        </w:rPr>
      </w:pPr>
      <w:r>
        <w:rPr>
          <w:rFonts w:ascii="Arial" w:hAnsi="Arial" w:cs="Arial"/>
          <w:sz w:val="20"/>
          <w:szCs w:val="20"/>
        </w:rPr>
        <w:t xml:space="preserve"> </w:t>
      </w:r>
    </w:p>
    <w:p w14:paraId="54B48915" w14:textId="02988CAE" w:rsidR="0084748D" w:rsidRPr="00724E6F" w:rsidRDefault="0084748D" w:rsidP="0084748D">
      <w:pPr>
        <w:pStyle w:val="Proposal"/>
        <w:rPr>
          <w:lang w:val="en-US"/>
        </w:rPr>
      </w:pPr>
      <w:bookmarkStart w:id="8" w:name="_Ref189668220"/>
      <w:r>
        <w:t xml:space="preserve">UE informs the target gNB-DU of the </w:t>
      </w:r>
      <w:r>
        <w:rPr>
          <w:rFonts w:cs="Arial"/>
        </w:rPr>
        <w:t xml:space="preserve">target cell configuration index </w:t>
      </w:r>
      <w:r w:rsidR="00161FD4">
        <w:rPr>
          <w:rFonts w:cs="Arial"/>
        </w:rPr>
        <w:t xml:space="preserve">sent over RRC, </w:t>
      </w:r>
      <w:r>
        <w:rPr>
          <w:rFonts w:cs="Arial"/>
        </w:rPr>
        <w:t>after a successful CLTM cell switch</w:t>
      </w:r>
      <w:r>
        <w:rPr>
          <w:lang w:val="en-US"/>
        </w:rPr>
        <w:t>.</w:t>
      </w:r>
      <w:bookmarkEnd w:id="8"/>
      <w:r>
        <w:rPr>
          <w:lang w:val="en-US"/>
        </w:rPr>
        <w:t xml:space="preserve"> </w:t>
      </w:r>
    </w:p>
    <w:p w14:paraId="72FBC3A6" w14:textId="77777777" w:rsidR="00371BC8" w:rsidRDefault="00371BC8">
      <w:pPr>
        <w:rPr>
          <w:rFonts w:ascii="Arial" w:hAnsi="Arial" w:cs="Arial"/>
          <w:sz w:val="20"/>
          <w:szCs w:val="20"/>
        </w:rPr>
      </w:pPr>
    </w:p>
    <w:p w14:paraId="12760090" w14:textId="7E1679EB" w:rsidR="00410349" w:rsidRDefault="00410349">
      <w:pPr>
        <w:rPr>
          <w:rFonts w:ascii="Arial" w:hAnsi="Arial" w:cs="Arial"/>
          <w:sz w:val="20"/>
          <w:szCs w:val="20"/>
        </w:rPr>
      </w:pPr>
    </w:p>
    <w:p w14:paraId="13E51B70" w14:textId="36C1BBC9" w:rsidR="00850E8E" w:rsidRDefault="00850E8E" w:rsidP="00850E8E">
      <w:pPr>
        <w:pStyle w:val="Heading2"/>
        <w:rPr>
          <w:rFonts w:cs="Arial"/>
          <w:lang w:val="en-US"/>
        </w:rPr>
      </w:pPr>
      <w:r>
        <w:rPr>
          <w:rFonts w:cs="Arial"/>
          <w:lang w:val="en-US"/>
        </w:rPr>
        <w:t xml:space="preserve">CLTM for a </w:t>
      </w:r>
      <w:r w:rsidR="00391ECA">
        <w:rPr>
          <w:rFonts w:cs="Arial"/>
          <w:lang w:val="en-US"/>
        </w:rPr>
        <w:t>MIMO 2TA</w:t>
      </w:r>
      <w:r>
        <w:rPr>
          <w:rFonts w:cs="Arial"/>
          <w:lang w:val="en-US"/>
        </w:rPr>
        <w:t xml:space="preserve"> UE</w:t>
      </w:r>
    </w:p>
    <w:p w14:paraId="60D691D7" w14:textId="77777777" w:rsidR="000C542D" w:rsidRDefault="000C542D" w:rsidP="000C542D">
      <w:pPr>
        <w:snapToGrid w:val="0"/>
        <w:contextualSpacing/>
        <w:rPr>
          <w:rFonts w:asciiTheme="minorHAnsi" w:hAnsiTheme="minorHAnsi" w:cstheme="minorHAnsi"/>
        </w:rPr>
      </w:pPr>
    </w:p>
    <w:p w14:paraId="3606693A" w14:textId="7D7524BD" w:rsidR="00391ECA" w:rsidRDefault="00391ECA" w:rsidP="000C542D">
      <w:pPr>
        <w:snapToGrid w:val="0"/>
        <w:contextualSpacing/>
        <w:rPr>
          <w:rFonts w:asciiTheme="minorHAnsi" w:hAnsiTheme="minorHAnsi" w:cstheme="minorHAnsi"/>
        </w:rPr>
      </w:pPr>
      <w:r>
        <w:rPr>
          <w:rFonts w:asciiTheme="minorHAnsi" w:hAnsiTheme="minorHAnsi" w:cstheme="minorHAnsi"/>
        </w:rPr>
        <w:t>In RAN2#129bis made the below agreements for MIMO 2 TA.</w:t>
      </w:r>
    </w:p>
    <w:p w14:paraId="727FCE53" w14:textId="77777777" w:rsidR="00391ECA" w:rsidRDefault="00391ECA" w:rsidP="000C542D">
      <w:pPr>
        <w:snapToGrid w:val="0"/>
        <w:contextualSpacing/>
        <w:rPr>
          <w:rFonts w:asciiTheme="minorHAnsi" w:hAnsiTheme="minorHAnsi" w:cstheme="minorHAnsi"/>
        </w:rPr>
      </w:pPr>
    </w:p>
    <w:tbl>
      <w:tblPr>
        <w:tblW w:w="1056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6"/>
      </w:tblGrid>
      <w:tr w:rsidR="00391ECA" w14:paraId="2BE825C9" w14:textId="77777777" w:rsidTr="00391ECA">
        <w:trPr>
          <w:trHeight w:val="1302"/>
        </w:trPr>
        <w:tc>
          <w:tcPr>
            <w:tcW w:w="10566" w:type="dxa"/>
          </w:tcPr>
          <w:p w14:paraId="37B680A9" w14:textId="77777777" w:rsidR="00391ECA" w:rsidRDefault="00391ECA" w:rsidP="00391ECA">
            <w:pPr>
              <w:pStyle w:val="Agreement"/>
              <w:tabs>
                <w:tab w:val="clear" w:pos="-7826"/>
                <w:tab w:val="num" w:pos="1800"/>
              </w:tabs>
              <w:ind w:left="1800"/>
              <w:rPr>
                <w:rFonts w:eastAsia="Malgun Gothic"/>
                <w:lang w:val="en-US" w:eastAsia="ko-KR"/>
              </w:rPr>
            </w:pPr>
            <w:r w:rsidRPr="0009107A">
              <w:rPr>
                <w:rFonts w:eastAsia="Malgun Gothic"/>
                <w:lang w:eastAsia="ko-KR"/>
              </w:rPr>
              <w:t>RAN2 confirm CLTM with Rel-18 MIMO 2TA is supported, introducing TAG ID field in LTM candidate TAC MAC CE.</w:t>
            </w:r>
          </w:p>
          <w:p w14:paraId="3D8ED758" w14:textId="53E14383" w:rsidR="00391ECA" w:rsidRPr="00391ECA" w:rsidRDefault="00391ECA" w:rsidP="00391ECA">
            <w:pPr>
              <w:pStyle w:val="Agreement"/>
              <w:tabs>
                <w:tab w:val="num" w:pos="1800"/>
              </w:tabs>
              <w:ind w:left="1800"/>
              <w:rPr>
                <w:rFonts w:eastAsia="Malgun Gothic"/>
                <w:lang w:val="en-US" w:eastAsia="ko-KR"/>
              </w:rPr>
            </w:pPr>
            <w:r>
              <w:t xml:space="preserve">For </w:t>
            </w:r>
            <w:r w:rsidRPr="001C2C42">
              <w:t xml:space="preserve">CLTM with </w:t>
            </w:r>
            <w:r>
              <w:rPr>
                <w:rFonts w:eastAsia="Malgun Gothic" w:hint="eastAsia"/>
                <w:lang w:eastAsia="ko-KR"/>
              </w:rPr>
              <w:t xml:space="preserve">Rel-18 </w:t>
            </w:r>
            <w:r w:rsidRPr="001C2C42">
              <w:t xml:space="preserve">MIMO 2TA, </w:t>
            </w:r>
            <w:r>
              <w:t>two TA timer length (i.e. ltm-</w:t>
            </w:r>
            <w:r w:rsidRPr="007B481A">
              <w:t>TimeAlignmentTimer</w:t>
            </w:r>
            <w:r>
              <w:t>) can be configured via RRC</w:t>
            </w:r>
            <w:r w:rsidRPr="001C2C42">
              <w:t>.</w:t>
            </w:r>
          </w:p>
        </w:tc>
      </w:tr>
    </w:tbl>
    <w:p w14:paraId="2BB4D643" w14:textId="77777777" w:rsidR="00391ECA" w:rsidRDefault="00391ECA" w:rsidP="000C542D">
      <w:pPr>
        <w:snapToGrid w:val="0"/>
        <w:contextualSpacing/>
        <w:rPr>
          <w:rFonts w:asciiTheme="minorHAnsi" w:hAnsiTheme="minorHAnsi" w:cstheme="minorHAnsi"/>
        </w:rPr>
      </w:pPr>
    </w:p>
    <w:p w14:paraId="16F29D49" w14:textId="5DEBB187" w:rsidR="000C542D" w:rsidRDefault="000C542D" w:rsidP="000C542D">
      <w:pPr>
        <w:snapToGrid w:val="0"/>
        <w:contextualSpacing/>
        <w:rPr>
          <w:rFonts w:asciiTheme="minorHAnsi" w:hAnsiTheme="minorHAnsi" w:cstheme="minorHAnsi"/>
        </w:rPr>
      </w:pPr>
      <w:r>
        <w:rPr>
          <w:rFonts w:asciiTheme="minorHAnsi" w:hAnsiTheme="minorHAnsi" w:cstheme="minorHAnsi"/>
        </w:rPr>
        <w:t>When a UE is configured with mTRP and with C-LTM, we have the following.</w:t>
      </w:r>
    </w:p>
    <w:p w14:paraId="7488B576" w14:textId="3FB251C2"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There are at least two TRPs configured for the UE</w:t>
      </w:r>
      <w:r w:rsidR="00E40C63">
        <w:rPr>
          <w:rFonts w:asciiTheme="minorHAnsi" w:hAnsiTheme="minorHAnsi" w:cstheme="minorHAnsi"/>
        </w:rPr>
        <w:t>, which will have 2TAs corresponding to each TRP</w:t>
      </w:r>
      <w:r>
        <w:rPr>
          <w:rFonts w:asciiTheme="minorHAnsi" w:hAnsiTheme="minorHAnsi" w:cstheme="minorHAnsi"/>
        </w:rPr>
        <w:t xml:space="preserve">. </w:t>
      </w:r>
    </w:p>
    <w:p w14:paraId="3BA655B2" w14:textId="77777777"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 TRPs could belong to different cells, which could belong to same or different gNB-DU, but the same gNB.</w:t>
      </w:r>
    </w:p>
    <w:p w14:paraId="773261CE" w14:textId="1A6CAEFA"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 UE can be configured with one or more C-LTM candidate cells coupled with a</w:t>
      </w:r>
      <w:r w:rsidR="002A5A8D">
        <w:rPr>
          <w:rFonts w:asciiTheme="minorHAnsi" w:hAnsiTheme="minorHAnsi" w:cstheme="minorHAnsi"/>
        </w:rPr>
        <w:t xml:space="preserve"> CLTM </w:t>
      </w:r>
      <w:r>
        <w:rPr>
          <w:rFonts w:asciiTheme="minorHAnsi" w:hAnsiTheme="minorHAnsi" w:cstheme="minorHAnsi"/>
        </w:rPr>
        <w:t>execution condition.</w:t>
      </w:r>
    </w:p>
    <w:p w14:paraId="62DF1B5D" w14:textId="5681653E" w:rsidR="000C542D" w:rsidRDefault="000C542D" w:rsidP="000C542D">
      <w:pPr>
        <w:pStyle w:val="ListParagraph"/>
        <w:widowControl w:val="0"/>
        <w:numPr>
          <w:ilvl w:val="0"/>
          <w:numId w:val="38"/>
        </w:numPr>
        <w:overflowPunct/>
        <w:autoSpaceDE/>
        <w:autoSpaceDN/>
        <w:adjustRightInd/>
        <w:snapToGrid w:val="0"/>
        <w:spacing w:after="0"/>
        <w:jc w:val="both"/>
        <w:textAlignment w:val="auto"/>
        <w:rPr>
          <w:rFonts w:asciiTheme="minorHAnsi" w:hAnsiTheme="minorHAnsi" w:cstheme="minorHAnsi"/>
        </w:rPr>
      </w:pPr>
      <w:r>
        <w:rPr>
          <w:rFonts w:asciiTheme="minorHAnsi" w:hAnsiTheme="minorHAnsi" w:cstheme="minorHAnsi"/>
        </w:rPr>
        <w:t>The C-LTM candidate cells and the execution condition are TRP specific i.e candidate cells and execution condition of one TRP aren’t applicable to the other.</w:t>
      </w:r>
    </w:p>
    <w:p w14:paraId="544C8762" w14:textId="77777777" w:rsidR="000C542D" w:rsidRDefault="000C542D" w:rsidP="000C542D">
      <w:pPr>
        <w:snapToGrid w:val="0"/>
        <w:contextualSpacing/>
        <w:rPr>
          <w:rFonts w:asciiTheme="minorHAnsi" w:hAnsiTheme="minorHAnsi" w:cstheme="minorHAnsi"/>
        </w:rPr>
      </w:pPr>
    </w:p>
    <w:p w14:paraId="4AE6E77C" w14:textId="2A718936" w:rsidR="000C542D" w:rsidRDefault="00E40C63" w:rsidP="000C542D">
      <w:pPr>
        <w:snapToGrid w:val="0"/>
        <w:contextualSpacing/>
        <w:rPr>
          <w:rFonts w:asciiTheme="minorHAnsi" w:hAnsiTheme="minorHAnsi" w:cstheme="minorHAnsi"/>
        </w:rPr>
      </w:pPr>
      <w:r>
        <w:rPr>
          <w:rFonts w:asciiTheme="minorHAnsi" w:hAnsiTheme="minorHAnsi" w:cstheme="minorHAnsi"/>
        </w:rPr>
        <w:t xml:space="preserve">In CLTM, since there is no gNB control over the cell switch execution, </w:t>
      </w:r>
      <w:r w:rsidR="000C542D">
        <w:rPr>
          <w:rFonts w:asciiTheme="minorHAnsi" w:hAnsiTheme="minorHAnsi" w:cstheme="minorHAnsi"/>
        </w:rPr>
        <w:t>there is a possibility where only one of the TRPs satisfy the CLTM execution condition, while the other does not. There are the following feasible alternatives when only one of the TRPs satisfy the CLTM execution condition.</w:t>
      </w:r>
    </w:p>
    <w:p w14:paraId="1B9F917A" w14:textId="362B9989" w:rsidR="002B75A5" w:rsidRPr="00696F27" w:rsidRDefault="000C542D"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lastRenderedPageBreak/>
        <w:t>T</w:t>
      </w:r>
      <w:r w:rsidR="002B75A5" w:rsidRPr="00696F27">
        <w:rPr>
          <w:rFonts w:asciiTheme="minorHAnsi" w:eastAsiaTheme="minorEastAsia" w:hAnsiTheme="minorHAnsi" w:cstheme="minorHAnsi"/>
          <w:sz w:val="22"/>
          <w:szCs w:val="22"/>
          <w:lang w:val="en-US" w:eastAsia="zh-TW"/>
        </w:rPr>
        <w:t>he UE performs RACH-less C-LTM cell switch for only that TRP. The other TRPs are retained with the</w:t>
      </w:r>
      <w:r w:rsidR="00696F27" w:rsidRPr="00696F27">
        <w:rPr>
          <w:rFonts w:asciiTheme="minorHAnsi" w:eastAsiaTheme="minorEastAsia" w:hAnsiTheme="minorHAnsi" w:cstheme="minorHAnsi"/>
          <w:sz w:val="22"/>
          <w:szCs w:val="22"/>
          <w:lang w:val="en-US" w:eastAsia="zh-TW"/>
        </w:rPr>
        <w:t>ir</w:t>
      </w:r>
      <w:r w:rsidR="002B75A5" w:rsidRPr="00696F27">
        <w:rPr>
          <w:rFonts w:asciiTheme="minorHAnsi" w:eastAsiaTheme="minorEastAsia" w:hAnsiTheme="minorHAnsi" w:cstheme="minorHAnsi"/>
          <w:sz w:val="22"/>
          <w:szCs w:val="22"/>
          <w:lang w:val="en-US" w:eastAsia="zh-TW"/>
        </w:rPr>
        <w:t xml:space="preserve"> serving cell, until either of the following occurs</w:t>
      </w:r>
    </w:p>
    <w:p w14:paraId="539CC412" w14:textId="47B138B0" w:rsidR="002B75A5" w:rsidRPr="00696F27" w:rsidRDefault="002B75A5" w:rsidP="00696F27">
      <w:pPr>
        <w:pStyle w:val="ListParagraph"/>
        <w:numPr>
          <w:ilvl w:val="1"/>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TRP execution condition(s) is </w:t>
      </w:r>
      <w:r w:rsidR="000C542D" w:rsidRPr="00696F27">
        <w:rPr>
          <w:rFonts w:asciiTheme="minorHAnsi" w:eastAsiaTheme="minorEastAsia" w:hAnsiTheme="minorHAnsi" w:cstheme="minorHAnsi"/>
          <w:sz w:val="22"/>
          <w:szCs w:val="22"/>
          <w:lang w:val="en-US" w:eastAsia="zh-TW"/>
        </w:rPr>
        <w:t>satisfied,</w:t>
      </w:r>
      <w:r w:rsidRPr="00696F27">
        <w:rPr>
          <w:rFonts w:asciiTheme="minorHAnsi" w:eastAsiaTheme="minorEastAsia" w:hAnsiTheme="minorHAnsi" w:cstheme="minorHAnsi"/>
          <w:sz w:val="22"/>
          <w:szCs w:val="22"/>
          <w:lang w:val="en-US" w:eastAsia="zh-TW"/>
        </w:rPr>
        <w:t xml:space="preserve"> and C-LTM cell switch can be executed.</w:t>
      </w:r>
    </w:p>
    <w:p w14:paraId="401ABCB5" w14:textId="6F2CED8D" w:rsidR="002B75A5" w:rsidRPr="00696F27" w:rsidRDefault="002B75A5" w:rsidP="00696F27">
      <w:pPr>
        <w:pStyle w:val="ListParagraph"/>
        <w:numPr>
          <w:ilvl w:val="1"/>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UE detects RLF for the TRP and the TRP is autonomously discarded by the UE. No RRC re-establishment is performed after RLF detection</w:t>
      </w:r>
      <w:r w:rsidR="00696F27" w:rsidRPr="00696F27">
        <w:rPr>
          <w:rFonts w:asciiTheme="minorHAnsi" w:eastAsiaTheme="minorEastAsia" w:hAnsiTheme="minorHAnsi" w:cstheme="minorHAnsi"/>
          <w:sz w:val="22"/>
          <w:szCs w:val="22"/>
          <w:lang w:val="en-US" w:eastAsia="zh-TW"/>
        </w:rPr>
        <w:t xml:space="preserve"> as there is another TRP active</w:t>
      </w:r>
      <w:r w:rsidRPr="00696F27">
        <w:rPr>
          <w:rFonts w:asciiTheme="minorHAnsi" w:eastAsiaTheme="minorEastAsia" w:hAnsiTheme="minorHAnsi" w:cstheme="minorHAnsi"/>
          <w:sz w:val="22"/>
          <w:szCs w:val="22"/>
          <w:lang w:val="en-US" w:eastAsia="zh-TW"/>
        </w:rPr>
        <w:t xml:space="preserve">. TRP recovery can be attempted, if configured and feasible. </w:t>
      </w:r>
    </w:p>
    <w:p w14:paraId="5CC6413F" w14:textId="77777777"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One of the TRPs is designated as the master TRP by the gNB and the UE performs C-LTM cell switch only if the execution condition(s) of the master TRP is satisfied.</w:t>
      </w:r>
    </w:p>
    <w:p w14:paraId="77566B8E" w14:textId="77777777"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C-LTM cell switch is performed only when both TRPs have the execution condition(s) are satisfied.</w:t>
      </w:r>
    </w:p>
    <w:p w14:paraId="49692BCF" w14:textId="0D80887B" w:rsidR="002B75A5" w:rsidRPr="00696F27" w:rsidRDefault="002B75A5" w:rsidP="00696F27">
      <w:pPr>
        <w:pStyle w:val="ListParagraph"/>
        <w:numPr>
          <w:ilvl w:val="0"/>
          <w:numId w:val="41"/>
        </w:numPr>
        <w:snapToGrid w:val="0"/>
        <w:rPr>
          <w:rFonts w:asciiTheme="minorHAnsi" w:eastAsiaTheme="minorEastAsia" w:hAnsiTheme="minorHAnsi" w:cstheme="minorHAnsi"/>
          <w:sz w:val="22"/>
          <w:szCs w:val="22"/>
          <w:lang w:val="en-US" w:eastAsia="zh-TW"/>
        </w:rPr>
      </w:pPr>
      <w:r w:rsidRPr="00696F27">
        <w:rPr>
          <w:rFonts w:asciiTheme="minorHAnsi" w:eastAsiaTheme="minorEastAsia" w:hAnsiTheme="minorHAnsi" w:cstheme="minorHAnsi"/>
          <w:sz w:val="22"/>
          <w:szCs w:val="22"/>
          <w:lang w:val="en-US" w:eastAsia="zh-TW"/>
        </w:rPr>
        <w:t xml:space="preserve">C-LTM candidates are never prepared with mTRP (only prepared </w:t>
      </w:r>
      <w:r w:rsidR="00696F27" w:rsidRPr="00696F27">
        <w:rPr>
          <w:rFonts w:asciiTheme="minorHAnsi" w:eastAsiaTheme="minorEastAsia" w:hAnsiTheme="minorHAnsi" w:cstheme="minorHAnsi"/>
          <w:sz w:val="22"/>
          <w:szCs w:val="22"/>
          <w:lang w:val="en-US" w:eastAsia="zh-TW"/>
        </w:rPr>
        <w:t>with a</w:t>
      </w:r>
      <w:r w:rsidRPr="00696F27">
        <w:rPr>
          <w:rFonts w:asciiTheme="minorHAnsi" w:eastAsiaTheme="minorEastAsia" w:hAnsiTheme="minorHAnsi" w:cstheme="minorHAnsi"/>
          <w:sz w:val="22"/>
          <w:szCs w:val="22"/>
          <w:lang w:val="en-US" w:eastAsia="zh-TW"/>
        </w:rPr>
        <w:t xml:space="preserve"> single TRP). If C-LTM execution condition</w:t>
      </w:r>
      <w:r w:rsidR="00696F27" w:rsidRPr="00696F27">
        <w:rPr>
          <w:rFonts w:asciiTheme="minorHAnsi" w:eastAsiaTheme="minorEastAsia" w:hAnsiTheme="minorHAnsi" w:cstheme="minorHAnsi"/>
          <w:sz w:val="22"/>
          <w:szCs w:val="22"/>
          <w:lang w:val="en-US" w:eastAsia="zh-TW"/>
        </w:rPr>
        <w:t xml:space="preserve"> </w:t>
      </w:r>
      <w:r w:rsidRPr="00696F27">
        <w:rPr>
          <w:rFonts w:asciiTheme="minorHAnsi" w:eastAsiaTheme="minorEastAsia" w:hAnsiTheme="minorHAnsi" w:cstheme="minorHAnsi"/>
          <w:sz w:val="22"/>
          <w:szCs w:val="22"/>
          <w:lang w:val="en-US" w:eastAsia="zh-TW"/>
        </w:rPr>
        <w:t xml:space="preserve">is satisfied for one TRP at the source, the UE performs C-LTM cell switch. The network </w:t>
      </w:r>
      <w:r w:rsidR="00696F27" w:rsidRPr="00696F27">
        <w:rPr>
          <w:rFonts w:asciiTheme="minorHAnsi" w:eastAsiaTheme="minorEastAsia" w:hAnsiTheme="minorHAnsi" w:cstheme="minorHAnsi"/>
          <w:sz w:val="22"/>
          <w:szCs w:val="22"/>
          <w:lang w:val="en-US" w:eastAsia="zh-TW"/>
        </w:rPr>
        <w:t xml:space="preserve">may </w:t>
      </w:r>
      <w:r w:rsidRPr="00696F27">
        <w:rPr>
          <w:rFonts w:asciiTheme="minorHAnsi" w:eastAsiaTheme="minorEastAsia" w:hAnsiTheme="minorHAnsi" w:cstheme="minorHAnsi"/>
          <w:sz w:val="22"/>
          <w:szCs w:val="22"/>
          <w:lang w:val="en-US" w:eastAsia="zh-TW"/>
        </w:rPr>
        <w:t xml:space="preserve">configure mTRP again after a successful C-LTM cell switch. </w:t>
      </w:r>
    </w:p>
    <w:p w14:paraId="50C242E5" w14:textId="77777777" w:rsidR="00850E8E" w:rsidRPr="00850E8E" w:rsidRDefault="00850E8E" w:rsidP="00850E8E">
      <w:pPr>
        <w:rPr>
          <w:lang w:eastAsia="en-US"/>
        </w:rPr>
      </w:pPr>
    </w:p>
    <w:p w14:paraId="71668E3B" w14:textId="77777777" w:rsidR="00696F27" w:rsidRDefault="00696F27" w:rsidP="00696F27"/>
    <w:p w14:paraId="066B72CF" w14:textId="6E26F159" w:rsidR="00696F27" w:rsidRPr="00724E6F" w:rsidRDefault="00696F27" w:rsidP="00696F27">
      <w:pPr>
        <w:pStyle w:val="Proposal"/>
        <w:rPr>
          <w:lang w:val="en-US"/>
        </w:rPr>
      </w:pPr>
      <w:bookmarkStart w:id="9" w:name="_Ref189668262"/>
      <w:r>
        <w:t xml:space="preserve">RAN2 discusses and agrees a way forward </w:t>
      </w:r>
      <w:r w:rsidR="00905168">
        <w:t>CLTM handling of a mTRP UE</w:t>
      </w:r>
      <w:r>
        <w:rPr>
          <w:lang w:val="en-US"/>
        </w:rPr>
        <w:t>.</w:t>
      </w:r>
      <w:bookmarkEnd w:id="9"/>
    </w:p>
    <w:p w14:paraId="3D85D82F" w14:textId="77777777" w:rsidR="00696F27" w:rsidRDefault="00696F27" w:rsidP="00696F27"/>
    <w:p w14:paraId="14A5A648" w14:textId="51446173"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56CF0543" w14:textId="6EE77951"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_Ref189668129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Pr>
          <w:rFonts w:ascii="Arial" w:hAnsi="Arial" w:cs="Arial"/>
          <w:b/>
          <w:bCs/>
          <w:sz w:val="20"/>
          <w:szCs w:val="20"/>
          <w:lang w:val="en-GB"/>
        </w:rPr>
        <w:t>Proposal 1</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_Ref189668129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sidRPr="0038428A">
        <w:rPr>
          <w:b/>
          <w:bCs/>
        </w:rPr>
        <w:t>RAR-based TA acquisition directly from target gNB-DU is supported for conditional LTM.</w:t>
      </w:r>
      <w:r w:rsidRPr="008C33BA">
        <w:rPr>
          <w:rFonts w:ascii="Arial" w:hAnsi="Arial" w:cs="Arial"/>
          <w:b/>
          <w:bCs/>
          <w:sz w:val="20"/>
          <w:szCs w:val="20"/>
          <w:lang w:val="en-GB"/>
        </w:rPr>
        <w:fldChar w:fldCharType="end"/>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_Ref189668129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sidRPr="0038428A">
        <w:rPr>
          <w:b/>
          <w:bCs/>
        </w:rPr>
        <w:t>RAR-based TA acquisition directly from target gNB-DU is supported for conditional LTM.</w:t>
      </w:r>
      <w:r w:rsidRPr="008C33BA">
        <w:rPr>
          <w:rFonts w:ascii="Arial" w:hAnsi="Arial" w:cs="Arial"/>
          <w:b/>
          <w:bCs/>
          <w:sz w:val="20"/>
          <w:szCs w:val="20"/>
          <w:lang w:val="en-GB"/>
        </w:rPr>
        <w:fldChar w:fldCharType="end"/>
      </w:r>
    </w:p>
    <w:p w14:paraId="20FDC57B" w14:textId="399C29C9"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_Ref189668146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Pr>
          <w:rFonts w:ascii="Arial" w:hAnsi="Arial" w:cs="Arial"/>
          <w:b/>
          <w:bCs/>
          <w:sz w:val="20"/>
          <w:szCs w:val="20"/>
          <w:lang w:val="en-GB"/>
        </w:rPr>
        <w:t>Proposal 2</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_Ref189668146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sidRPr="0038428A">
        <w:rPr>
          <w:b/>
          <w:bCs/>
        </w:rPr>
        <w:t>Delivery of target gNB-DU RAR to the UE via the serving gNB-DU is supported.</w:t>
      </w:r>
      <w:r w:rsidRPr="008C33BA">
        <w:rPr>
          <w:rFonts w:ascii="Arial" w:hAnsi="Arial" w:cs="Arial"/>
          <w:b/>
          <w:bCs/>
          <w:sz w:val="20"/>
          <w:szCs w:val="20"/>
          <w:lang w:val="en-GB"/>
        </w:rPr>
        <w:fldChar w:fldCharType="end"/>
      </w:r>
    </w:p>
    <w:p w14:paraId="2E7B4A29" w14:textId="19367637" w:rsid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_Ref189668164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Pr>
          <w:rFonts w:ascii="Arial" w:hAnsi="Arial" w:cs="Arial"/>
          <w:b/>
          <w:bCs/>
          <w:sz w:val="20"/>
          <w:szCs w:val="20"/>
          <w:lang w:val="en-GB"/>
        </w:rPr>
        <w:t>Proposal 3</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_Ref189668164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sidRPr="0038428A">
        <w:rPr>
          <w:b/>
          <w:bCs/>
        </w:rPr>
        <w:t>Conditional execution i.e triggered based on an execution condition, of the following is supported for both L1 measurements based CLTM and L3 measurements based CLTM</w:t>
      </w:r>
      <w:r w:rsidRPr="008C33BA">
        <w:rPr>
          <w:rFonts w:ascii="Arial" w:hAnsi="Arial" w:cs="Arial"/>
          <w:b/>
          <w:bCs/>
          <w:sz w:val="20"/>
          <w:szCs w:val="20"/>
          <w:lang w:val="en-GB"/>
        </w:rPr>
        <w:fldChar w:fldCharType="end"/>
      </w:r>
    </w:p>
    <w:p w14:paraId="06B99D28" w14:textId="2F5D21AC"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_Ref189668220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Pr>
          <w:rFonts w:ascii="Arial" w:hAnsi="Arial" w:cs="Arial"/>
          <w:b/>
          <w:bCs/>
          <w:sz w:val="20"/>
          <w:szCs w:val="20"/>
          <w:lang w:val="en-GB"/>
        </w:rPr>
        <w:t>Proposal 4</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_Ref189668220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sidRPr="0038428A">
        <w:rPr>
          <w:b/>
          <w:bCs/>
        </w:rPr>
        <w:t xml:space="preserve">UE informs the target gNB-DU of the </w:t>
      </w:r>
      <w:r w:rsidR="0038428A" w:rsidRPr="0038428A">
        <w:rPr>
          <w:rFonts w:ascii="Arial" w:hAnsi="Arial" w:cs="Arial"/>
          <w:b/>
          <w:bCs/>
          <w:sz w:val="20"/>
          <w:szCs w:val="20"/>
        </w:rPr>
        <w:t xml:space="preserve">target cell configuration index </w:t>
      </w:r>
      <w:r w:rsidR="0038428A" w:rsidRPr="0038428A">
        <w:rPr>
          <w:rFonts w:cs="Arial"/>
          <w:b/>
          <w:bCs/>
        </w:rPr>
        <w:t xml:space="preserve">sent over RRC, </w:t>
      </w:r>
      <w:r w:rsidR="0038428A" w:rsidRPr="0038428A">
        <w:rPr>
          <w:rFonts w:ascii="Arial" w:hAnsi="Arial" w:cs="Arial"/>
          <w:b/>
          <w:bCs/>
          <w:sz w:val="20"/>
          <w:szCs w:val="20"/>
        </w:rPr>
        <w:t>after a successful CLTM cell switch</w:t>
      </w:r>
      <w:r w:rsidR="0038428A" w:rsidRPr="0038428A">
        <w:rPr>
          <w:b/>
          <w:bCs/>
        </w:rPr>
        <w:t>.</w:t>
      </w:r>
      <w:r w:rsidRPr="008C33BA">
        <w:rPr>
          <w:rFonts w:ascii="Arial" w:hAnsi="Arial" w:cs="Arial"/>
          <w:b/>
          <w:bCs/>
          <w:sz w:val="20"/>
          <w:szCs w:val="20"/>
          <w:lang w:val="en-GB"/>
        </w:rPr>
        <w:fldChar w:fldCharType="end"/>
      </w:r>
    </w:p>
    <w:p w14:paraId="4E1DF2D2" w14:textId="132751A3" w:rsidR="008C33BA" w:rsidRPr="008C33BA" w:rsidRDefault="008C33BA" w:rsidP="006C7A06">
      <w:pPr>
        <w:spacing w:before="120" w:after="120"/>
        <w:jc w:val="both"/>
        <w:rPr>
          <w:rFonts w:ascii="Arial" w:hAnsi="Arial" w:cs="Arial"/>
          <w:b/>
          <w:bCs/>
          <w:sz w:val="20"/>
          <w:szCs w:val="20"/>
          <w:lang w:val="en-GB"/>
        </w:rPr>
      </w:pP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_Ref189668262 \r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Pr>
          <w:rFonts w:ascii="Arial" w:hAnsi="Arial" w:cs="Arial"/>
          <w:b/>
          <w:bCs/>
          <w:sz w:val="20"/>
          <w:szCs w:val="20"/>
          <w:lang w:val="en-GB"/>
        </w:rPr>
        <w:t>Proposal 5</w:t>
      </w:r>
      <w:r w:rsidRPr="008C33BA">
        <w:rPr>
          <w:rFonts w:ascii="Arial" w:hAnsi="Arial" w:cs="Arial"/>
          <w:b/>
          <w:bCs/>
          <w:sz w:val="20"/>
          <w:szCs w:val="20"/>
          <w:lang w:val="en-GB"/>
        </w:rPr>
        <w:fldChar w:fldCharType="end"/>
      </w:r>
      <w:r w:rsidRPr="008C33BA">
        <w:rPr>
          <w:rFonts w:ascii="Arial" w:hAnsi="Arial" w:cs="Arial"/>
          <w:b/>
          <w:bCs/>
          <w:sz w:val="20"/>
          <w:szCs w:val="20"/>
          <w:lang w:val="en-GB"/>
        </w:rPr>
        <w:tab/>
      </w:r>
      <w:r w:rsidRPr="008C33BA">
        <w:rPr>
          <w:rFonts w:ascii="Arial" w:hAnsi="Arial" w:cs="Arial"/>
          <w:b/>
          <w:bCs/>
          <w:sz w:val="20"/>
          <w:szCs w:val="20"/>
          <w:lang w:val="en-GB"/>
        </w:rPr>
        <w:fldChar w:fldCharType="begin"/>
      </w:r>
      <w:r w:rsidRPr="008C33BA">
        <w:rPr>
          <w:rFonts w:ascii="Arial" w:hAnsi="Arial" w:cs="Arial"/>
          <w:b/>
          <w:bCs/>
          <w:sz w:val="20"/>
          <w:szCs w:val="20"/>
          <w:lang w:val="en-GB"/>
        </w:rPr>
        <w:instrText xml:space="preserve"> REF _Ref189668262 \h  \* MERGEFORMAT </w:instrText>
      </w:r>
      <w:r w:rsidRPr="008C33BA">
        <w:rPr>
          <w:rFonts w:ascii="Arial" w:hAnsi="Arial" w:cs="Arial"/>
          <w:b/>
          <w:bCs/>
          <w:sz w:val="20"/>
          <w:szCs w:val="20"/>
          <w:lang w:val="en-GB"/>
        </w:rPr>
      </w:r>
      <w:r w:rsidRPr="008C33BA">
        <w:rPr>
          <w:rFonts w:ascii="Arial" w:hAnsi="Arial" w:cs="Arial"/>
          <w:b/>
          <w:bCs/>
          <w:sz w:val="20"/>
          <w:szCs w:val="20"/>
          <w:lang w:val="en-GB"/>
        </w:rPr>
        <w:fldChar w:fldCharType="separate"/>
      </w:r>
      <w:r w:rsidR="0038428A" w:rsidRPr="0038428A">
        <w:rPr>
          <w:b/>
          <w:bCs/>
        </w:rPr>
        <w:t>RAN2 discusses and agrees a way forward CLTM handling of a mTRP UE.</w:t>
      </w:r>
      <w:r w:rsidRPr="008C33BA">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0" w:name="_Ref110867306"/>
    <w:p w14:paraId="18657A3F" w14:textId="7C4017C0" w:rsidR="00B77B09" w:rsidRDefault="002C4A1F" w:rsidP="00B77B09">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10"/>
      <w:r>
        <w:t>“</w:t>
      </w:r>
      <w:r w:rsidRPr="00337677">
        <w:t>Revised Work Item: NR mobility enhancements Phase 4</w:t>
      </w:r>
      <w:r>
        <w:t>”</w:t>
      </w:r>
    </w:p>
    <w:p w14:paraId="6DBC4AA0" w14:textId="489803E0" w:rsidR="00926912" w:rsidRPr="000A6325" w:rsidRDefault="00926912" w:rsidP="00926912">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w:t>
        </w:r>
        <w:r>
          <w:rPr>
            <w:rStyle w:val="Hyperlink"/>
            <w:lang w:val="en-US"/>
          </w:rPr>
          <w:t>7</w:t>
        </w:r>
        <w:r w:rsidRPr="004D18BF">
          <w:rPr>
            <w:rStyle w:val="Hyperlink"/>
            <w:lang w:val="en-US"/>
          </w:rPr>
          <w:t>bis_ChairNotes</w:t>
        </w:r>
      </w:hyperlink>
    </w:p>
    <w:p w14:paraId="6B87C5C6" w14:textId="5708F6C5" w:rsidR="00926912" w:rsidRPr="009144A1" w:rsidRDefault="00926912" w:rsidP="00926912">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Pr>
            <w:rStyle w:val="Hyperlink"/>
            <w:lang w:val="en-US"/>
          </w:rPr>
          <w:t>8</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61AE6" w14:textId="77777777" w:rsidR="0001139A" w:rsidRDefault="0001139A">
      <w:pPr>
        <w:pStyle w:val="TAL"/>
      </w:pPr>
      <w:r>
        <w:separator/>
      </w:r>
    </w:p>
  </w:endnote>
  <w:endnote w:type="continuationSeparator" w:id="0">
    <w:p w14:paraId="6BCC639E" w14:textId="77777777" w:rsidR="0001139A" w:rsidRDefault="0001139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E9A1E" w14:textId="77777777" w:rsidR="0001139A" w:rsidRDefault="0001139A">
      <w:pPr>
        <w:pStyle w:val="TAL"/>
      </w:pPr>
      <w:r>
        <w:separator/>
      </w:r>
    </w:p>
  </w:footnote>
  <w:footnote w:type="continuationSeparator" w:id="0">
    <w:p w14:paraId="0F72EF84" w14:textId="77777777" w:rsidR="0001139A" w:rsidRDefault="0001139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382841"/>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A4D3859"/>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D33040"/>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13684F"/>
    <w:multiLevelType w:val="hybridMultilevel"/>
    <w:tmpl w:val="A47A76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5D5985"/>
    <w:multiLevelType w:val="hybridMultilevel"/>
    <w:tmpl w:val="2EEA20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9544DD"/>
    <w:multiLevelType w:val="hybridMultilevel"/>
    <w:tmpl w:val="7F88ED6A"/>
    <w:lvl w:ilvl="0" w:tplc="F2D436B8">
      <w:start w:val="2"/>
      <w:numFmt w:val="bullet"/>
      <w:lvlText w:val=""/>
      <w:lvlJc w:val="left"/>
      <w:pPr>
        <w:ind w:left="1767" w:hanging="360"/>
      </w:pPr>
      <w:rPr>
        <w:rFonts w:ascii="Wingdings" w:eastAsia="MS Mincho" w:hAnsi="Wingdings" w:cs="Times New Roman" w:hint="default"/>
      </w:rPr>
    </w:lvl>
    <w:lvl w:ilvl="1" w:tplc="08090003" w:tentative="1">
      <w:start w:val="1"/>
      <w:numFmt w:val="bullet"/>
      <w:lvlText w:val="o"/>
      <w:lvlJc w:val="left"/>
      <w:pPr>
        <w:ind w:left="2487" w:hanging="360"/>
      </w:pPr>
      <w:rPr>
        <w:rFonts w:ascii="Courier New" w:hAnsi="Courier New" w:cs="Courier New" w:hint="default"/>
      </w:rPr>
    </w:lvl>
    <w:lvl w:ilvl="2" w:tplc="08090005" w:tentative="1">
      <w:start w:val="1"/>
      <w:numFmt w:val="bullet"/>
      <w:lvlText w:val=""/>
      <w:lvlJc w:val="left"/>
      <w:pPr>
        <w:ind w:left="3207" w:hanging="360"/>
      </w:pPr>
      <w:rPr>
        <w:rFonts w:ascii="Wingdings" w:hAnsi="Wingdings" w:hint="default"/>
      </w:rPr>
    </w:lvl>
    <w:lvl w:ilvl="3" w:tplc="08090001" w:tentative="1">
      <w:start w:val="1"/>
      <w:numFmt w:val="bullet"/>
      <w:lvlText w:val=""/>
      <w:lvlJc w:val="left"/>
      <w:pPr>
        <w:ind w:left="3927" w:hanging="360"/>
      </w:pPr>
      <w:rPr>
        <w:rFonts w:ascii="Symbol" w:hAnsi="Symbol" w:hint="default"/>
      </w:rPr>
    </w:lvl>
    <w:lvl w:ilvl="4" w:tplc="08090003" w:tentative="1">
      <w:start w:val="1"/>
      <w:numFmt w:val="bullet"/>
      <w:lvlText w:val="o"/>
      <w:lvlJc w:val="left"/>
      <w:pPr>
        <w:ind w:left="4647" w:hanging="360"/>
      </w:pPr>
      <w:rPr>
        <w:rFonts w:ascii="Courier New" w:hAnsi="Courier New" w:cs="Courier New" w:hint="default"/>
      </w:rPr>
    </w:lvl>
    <w:lvl w:ilvl="5" w:tplc="08090005" w:tentative="1">
      <w:start w:val="1"/>
      <w:numFmt w:val="bullet"/>
      <w:lvlText w:val=""/>
      <w:lvlJc w:val="left"/>
      <w:pPr>
        <w:ind w:left="5367" w:hanging="360"/>
      </w:pPr>
      <w:rPr>
        <w:rFonts w:ascii="Wingdings" w:hAnsi="Wingdings" w:hint="default"/>
      </w:rPr>
    </w:lvl>
    <w:lvl w:ilvl="6" w:tplc="08090001" w:tentative="1">
      <w:start w:val="1"/>
      <w:numFmt w:val="bullet"/>
      <w:lvlText w:val=""/>
      <w:lvlJc w:val="left"/>
      <w:pPr>
        <w:ind w:left="6087" w:hanging="360"/>
      </w:pPr>
      <w:rPr>
        <w:rFonts w:ascii="Symbol" w:hAnsi="Symbol" w:hint="default"/>
      </w:rPr>
    </w:lvl>
    <w:lvl w:ilvl="7" w:tplc="08090003" w:tentative="1">
      <w:start w:val="1"/>
      <w:numFmt w:val="bullet"/>
      <w:lvlText w:val="o"/>
      <w:lvlJc w:val="left"/>
      <w:pPr>
        <w:ind w:left="6807" w:hanging="360"/>
      </w:pPr>
      <w:rPr>
        <w:rFonts w:ascii="Courier New" w:hAnsi="Courier New" w:cs="Courier New" w:hint="default"/>
      </w:rPr>
    </w:lvl>
    <w:lvl w:ilvl="8" w:tplc="08090005" w:tentative="1">
      <w:start w:val="1"/>
      <w:numFmt w:val="bullet"/>
      <w:lvlText w:val=""/>
      <w:lvlJc w:val="left"/>
      <w:pPr>
        <w:ind w:left="752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EB37EE"/>
    <w:multiLevelType w:val="multilevel"/>
    <w:tmpl w:val="40B02B5A"/>
    <w:lvl w:ilvl="0">
      <w:start w:val="1"/>
      <w:numFmt w:val="upperLetter"/>
      <w:lvlText w:val="%1."/>
      <w:lvlJc w:val="left"/>
      <w:pPr>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31D2911"/>
    <w:multiLevelType w:val="hybridMultilevel"/>
    <w:tmpl w:val="AB6A8094"/>
    <w:lvl w:ilvl="0" w:tplc="917A5C4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9A69F7"/>
    <w:multiLevelType w:val="hybridMultilevel"/>
    <w:tmpl w:val="ED7C5EB6"/>
    <w:lvl w:ilvl="0" w:tplc="1B4A3FF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826"/>
        </w:tabs>
        <w:ind w:left="-7826" w:hanging="360"/>
      </w:pPr>
      <w:rPr>
        <w:rFonts w:ascii="Symbol" w:hAnsi="Symbol" w:hint="default"/>
        <w:b/>
        <w:i w:val="0"/>
        <w:color w:val="auto"/>
        <w:sz w:val="22"/>
      </w:rPr>
    </w:lvl>
    <w:lvl w:ilvl="1" w:tplc="04090003">
      <w:start w:val="1"/>
      <w:numFmt w:val="bullet"/>
      <w:lvlText w:val="o"/>
      <w:lvlJc w:val="left"/>
      <w:pPr>
        <w:tabs>
          <w:tab w:val="num" w:pos="-13586"/>
        </w:tabs>
        <w:ind w:left="-13586" w:hanging="360"/>
      </w:pPr>
      <w:rPr>
        <w:rFonts w:ascii="Courier New" w:hAnsi="Courier New" w:cs="Courier New" w:hint="default"/>
      </w:rPr>
    </w:lvl>
    <w:lvl w:ilvl="2" w:tplc="04090005">
      <w:start w:val="1"/>
      <w:numFmt w:val="bullet"/>
      <w:lvlText w:val=""/>
      <w:lvlJc w:val="left"/>
      <w:pPr>
        <w:tabs>
          <w:tab w:val="num" w:pos="-12866"/>
        </w:tabs>
        <w:ind w:left="-12866" w:hanging="360"/>
      </w:pPr>
      <w:rPr>
        <w:rFonts w:ascii="Wingdings" w:hAnsi="Wingdings" w:hint="default"/>
      </w:rPr>
    </w:lvl>
    <w:lvl w:ilvl="3" w:tplc="04090001">
      <w:start w:val="1"/>
      <w:numFmt w:val="bullet"/>
      <w:lvlText w:val=""/>
      <w:lvlJc w:val="left"/>
      <w:pPr>
        <w:tabs>
          <w:tab w:val="num" w:pos="-12146"/>
        </w:tabs>
        <w:ind w:left="-12146" w:hanging="360"/>
      </w:pPr>
      <w:rPr>
        <w:rFonts w:ascii="Symbol" w:hAnsi="Symbol" w:hint="default"/>
      </w:rPr>
    </w:lvl>
    <w:lvl w:ilvl="4" w:tplc="04090003">
      <w:start w:val="1"/>
      <w:numFmt w:val="bullet"/>
      <w:lvlText w:val="o"/>
      <w:lvlJc w:val="left"/>
      <w:pPr>
        <w:tabs>
          <w:tab w:val="num" w:pos="-11426"/>
        </w:tabs>
        <w:ind w:left="-11426" w:hanging="360"/>
      </w:pPr>
      <w:rPr>
        <w:rFonts w:ascii="Courier New" w:hAnsi="Courier New" w:cs="Courier New" w:hint="default"/>
      </w:rPr>
    </w:lvl>
    <w:lvl w:ilvl="5" w:tplc="04090005">
      <w:start w:val="1"/>
      <w:numFmt w:val="bullet"/>
      <w:lvlText w:val=""/>
      <w:lvlJc w:val="left"/>
      <w:pPr>
        <w:tabs>
          <w:tab w:val="num" w:pos="-10706"/>
        </w:tabs>
        <w:ind w:left="-10706" w:hanging="360"/>
      </w:pPr>
      <w:rPr>
        <w:rFonts w:ascii="Wingdings" w:hAnsi="Wingdings" w:hint="default"/>
      </w:rPr>
    </w:lvl>
    <w:lvl w:ilvl="6" w:tplc="04090001">
      <w:start w:val="1"/>
      <w:numFmt w:val="bullet"/>
      <w:lvlText w:val=""/>
      <w:lvlJc w:val="left"/>
      <w:pPr>
        <w:tabs>
          <w:tab w:val="num" w:pos="-9986"/>
        </w:tabs>
        <w:ind w:left="-9986" w:hanging="360"/>
      </w:pPr>
      <w:rPr>
        <w:rFonts w:ascii="Symbol" w:hAnsi="Symbol" w:hint="default"/>
      </w:rPr>
    </w:lvl>
    <w:lvl w:ilvl="7" w:tplc="04090003" w:tentative="1">
      <w:start w:val="1"/>
      <w:numFmt w:val="bullet"/>
      <w:lvlText w:val="o"/>
      <w:lvlJc w:val="left"/>
      <w:pPr>
        <w:tabs>
          <w:tab w:val="num" w:pos="-9266"/>
        </w:tabs>
        <w:ind w:left="-9266" w:hanging="360"/>
      </w:pPr>
      <w:rPr>
        <w:rFonts w:ascii="Courier New" w:hAnsi="Courier New" w:cs="Courier New" w:hint="default"/>
      </w:rPr>
    </w:lvl>
    <w:lvl w:ilvl="8" w:tplc="04090005" w:tentative="1">
      <w:start w:val="1"/>
      <w:numFmt w:val="bullet"/>
      <w:lvlText w:val=""/>
      <w:lvlJc w:val="left"/>
      <w:pPr>
        <w:tabs>
          <w:tab w:val="num" w:pos="-8546"/>
        </w:tabs>
        <w:ind w:left="-8546" w:hanging="360"/>
      </w:pPr>
      <w:rPr>
        <w:rFonts w:ascii="Wingdings" w:hAnsi="Wingdings" w:hint="default"/>
      </w:rPr>
    </w:lvl>
  </w:abstractNum>
  <w:abstractNum w:abstractNumId="3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4"/>
  </w:num>
  <w:num w:numId="2" w16cid:durableId="1712925209">
    <w:abstractNumId w:val="39"/>
  </w:num>
  <w:num w:numId="3" w16cid:durableId="1459103136">
    <w:abstractNumId w:val="35"/>
  </w:num>
  <w:num w:numId="4" w16cid:durableId="1141001138">
    <w:abstractNumId w:val="21"/>
  </w:num>
  <w:num w:numId="5" w16cid:durableId="734744943">
    <w:abstractNumId w:val="3"/>
  </w:num>
  <w:num w:numId="6" w16cid:durableId="1392147612">
    <w:abstractNumId w:val="35"/>
  </w:num>
  <w:num w:numId="7" w16cid:durableId="1980916596">
    <w:abstractNumId w:val="11"/>
  </w:num>
  <w:num w:numId="8" w16cid:durableId="544022156">
    <w:abstractNumId w:val="8"/>
  </w:num>
  <w:num w:numId="9" w16cid:durableId="223220381">
    <w:abstractNumId w:val="35"/>
  </w:num>
  <w:num w:numId="10" w16cid:durableId="2089769091">
    <w:abstractNumId w:val="36"/>
  </w:num>
  <w:num w:numId="11" w16cid:durableId="1967614257">
    <w:abstractNumId w:val="40"/>
  </w:num>
  <w:num w:numId="12" w16cid:durableId="161240221">
    <w:abstractNumId w:val="17"/>
  </w:num>
  <w:num w:numId="13" w16cid:durableId="940725846">
    <w:abstractNumId w:val="26"/>
  </w:num>
  <w:num w:numId="14" w16cid:durableId="1956788693">
    <w:abstractNumId w:val="33"/>
  </w:num>
  <w:num w:numId="15" w16cid:durableId="774136100">
    <w:abstractNumId w:val="30"/>
  </w:num>
  <w:num w:numId="16" w16cid:durableId="1123812728">
    <w:abstractNumId w:val="29"/>
  </w:num>
  <w:num w:numId="17" w16cid:durableId="1915168103">
    <w:abstractNumId w:val="38"/>
  </w:num>
  <w:num w:numId="18" w16cid:durableId="125317429">
    <w:abstractNumId w:val="23"/>
  </w:num>
  <w:num w:numId="19" w16cid:durableId="145899448">
    <w:abstractNumId w:val="1"/>
  </w:num>
  <w:num w:numId="20" w16cid:durableId="1275096279">
    <w:abstractNumId w:val="20"/>
  </w:num>
  <w:num w:numId="21" w16cid:durableId="1013848472">
    <w:abstractNumId w:val="18"/>
  </w:num>
  <w:num w:numId="22" w16cid:durableId="491719827">
    <w:abstractNumId w:val="22"/>
  </w:num>
  <w:num w:numId="23" w16cid:durableId="515073769">
    <w:abstractNumId w:val="13"/>
  </w:num>
  <w:num w:numId="24" w16cid:durableId="902135417">
    <w:abstractNumId w:val="37"/>
  </w:num>
  <w:num w:numId="25" w16cid:durableId="1971940421">
    <w:abstractNumId w:val="2"/>
  </w:num>
  <w:num w:numId="26" w16cid:durableId="985354978">
    <w:abstractNumId w:val="28"/>
  </w:num>
  <w:num w:numId="27" w16cid:durableId="1230918910">
    <w:abstractNumId w:val="16"/>
  </w:num>
  <w:num w:numId="28" w16cid:durableId="1748728366">
    <w:abstractNumId w:val="32"/>
  </w:num>
  <w:num w:numId="29" w16cid:durableId="1157380325">
    <w:abstractNumId w:val="0"/>
  </w:num>
  <w:num w:numId="30" w16cid:durableId="453787544">
    <w:abstractNumId w:val="25"/>
  </w:num>
  <w:num w:numId="31" w16cid:durableId="1880776938">
    <w:abstractNumId w:val="4"/>
  </w:num>
  <w:num w:numId="32" w16cid:durableId="537935297">
    <w:abstractNumId w:val="34"/>
  </w:num>
  <w:num w:numId="33" w16cid:durableId="1652175809">
    <w:abstractNumId w:val="15"/>
  </w:num>
  <w:num w:numId="34" w16cid:durableId="398020317">
    <w:abstractNumId w:val="10"/>
  </w:num>
  <w:num w:numId="35" w16cid:durableId="1995332572">
    <w:abstractNumId w:val="27"/>
  </w:num>
  <w:num w:numId="36" w16cid:durableId="1269195189">
    <w:abstractNumId w:val="7"/>
  </w:num>
  <w:num w:numId="37" w16cid:durableId="303044241">
    <w:abstractNumId w:val="5"/>
  </w:num>
  <w:num w:numId="38" w16cid:durableId="942346561">
    <w:abstractNumId w:val="31"/>
  </w:num>
  <w:num w:numId="39" w16cid:durableId="1499073106">
    <w:abstractNumId w:val="24"/>
  </w:num>
  <w:num w:numId="40" w16cid:durableId="86654810">
    <w:abstractNumId w:val="6"/>
  </w:num>
  <w:num w:numId="41" w16cid:durableId="48458383">
    <w:abstractNumId w:val="12"/>
  </w:num>
  <w:num w:numId="42" w16cid:durableId="953097619">
    <w:abstractNumId w:val="13"/>
    <w:lvlOverride w:ilvl="0">
      <w:startOverride w:val="1"/>
    </w:lvlOverride>
  </w:num>
  <w:num w:numId="43" w16cid:durableId="2092846984">
    <w:abstractNumId w:val="9"/>
  </w:num>
  <w:num w:numId="44" w16cid:durableId="6821265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64220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1970646">
    <w:abstractNumId w:val="13"/>
  </w:num>
  <w:num w:numId="47" w16cid:durableId="1609851166">
    <w:abstractNumId w:val="19"/>
  </w:num>
  <w:num w:numId="48" w16cid:durableId="1583487090">
    <w:abstractNumId w:val="35"/>
  </w:num>
  <w:num w:numId="49" w16cid:durableId="32593956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39A"/>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31"/>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1C6"/>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B0D"/>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2D"/>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3C33"/>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B7A"/>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8D5"/>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1FD4"/>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8D9"/>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10"/>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535"/>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B52"/>
    <w:rsid w:val="00214C48"/>
    <w:rsid w:val="00214E0D"/>
    <w:rsid w:val="00215261"/>
    <w:rsid w:val="002154C6"/>
    <w:rsid w:val="0021597E"/>
    <w:rsid w:val="00215B31"/>
    <w:rsid w:val="0021665C"/>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2FB1"/>
    <w:rsid w:val="00223EFD"/>
    <w:rsid w:val="00224016"/>
    <w:rsid w:val="0022431F"/>
    <w:rsid w:val="00224427"/>
    <w:rsid w:val="00224464"/>
    <w:rsid w:val="0022464B"/>
    <w:rsid w:val="002254F6"/>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302"/>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63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614"/>
    <w:rsid w:val="002711CD"/>
    <w:rsid w:val="00271EC2"/>
    <w:rsid w:val="00272148"/>
    <w:rsid w:val="00272232"/>
    <w:rsid w:val="00272295"/>
    <w:rsid w:val="002722C0"/>
    <w:rsid w:val="0027255B"/>
    <w:rsid w:val="00272769"/>
    <w:rsid w:val="00272A5B"/>
    <w:rsid w:val="00272D14"/>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83"/>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A8D"/>
    <w:rsid w:val="002A5CF3"/>
    <w:rsid w:val="002A69DF"/>
    <w:rsid w:val="002A703B"/>
    <w:rsid w:val="002A703E"/>
    <w:rsid w:val="002A728D"/>
    <w:rsid w:val="002A759A"/>
    <w:rsid w:val="002A7769"/>
    <w:rsid w:val="002A7A25"/>
    <w:rsid w:val="002A7B8E"/>
    <w:rsid w:val="002A7CC2"/>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5A5"/>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638"/>
    <w:rsid w:val="002C4A1F"/>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73C"/>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B0D"/>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1BC8"/>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28A"/>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1ECA"/>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2A43"/>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BA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B34"/>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0349"/>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1B6"/>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C8E"/>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4D71"/>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0E0"/>
    <w:rsid w:val="00492174"/>
    <w:rsid w:val="00492474"/>
    <w:rsid w:val="004926D2"/>
    <w:rsid w:val="00492F6F"/>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8DC"/>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F5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4F7F4E"/>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78F"/>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C5E"/>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0F4"/>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DE5"/>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DE"/>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191"/>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CCB"/>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2F"/>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6F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806"/>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D03"/>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75"/>
    <w:rsid w:val="00685BA9"/>
    <w:rsid w:val="00685C8B"/>
    <w:rsid w:val="00685F80"/>
    <w:rsid w:val="00686422"/>
    <w:rsid w:val="00686483"/>
    <w:rsid w:val="00686484"/>
    <w:rsid w:val="00686AEA"/>
    <w:rsid w:val="00686C49"/>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27"/>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152"/>
    <w:rsid w:val="006E25DA"/>
    <w:rsid w:val="006E27A6"/>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12A"/>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8F"/>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0EFF"/>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119"/>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35"/>
    <w:rsid w:val="008170CA"/>
    <w:rsid w:val="00817662"/>
    <w:rsid w:val="0081768E"/>
    <w:rsid w:val="00817713"/>
    <w:rsid w:val="008177D5"/>
    <w:rsid w:val="0081797F"/>
    <w:rsid w:val="00817D52"/>
    <w:rsid w:val="008200A6"/>
    <w:rsid w:val="0082034E"/>
    <w:rsid w:val="008206A6"/>
    <w:rsid w:val="00820A8D"/>
    <w:rsid w:val="00820C96"/>
    <w:rsid w:val="00821045"/>
    <w:rsid w:val="00821179"/>
    <w:rsid w:val="0082133F"/>
    <w:rsid w:val="00821D30"/>
    <w:rsid w:val="00822B40"/>
    <w:rsid w:val="00822C6C"/>
    <w:rsid w:val="00822CB1"/>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76"/>
    <w:rsid w:val="008462A3"/>
    <w:rsid w:val="00846530"/>
    <w:rsid w:val="008465A7"/>
    <w:rsid w:val="0084687C"/>
    <w:rsid w:val="008468DB"/>
    <w:rsid w:val="00846B18"/>
    <w:rsid w:val="00847396"/>
    <w:rsid w:val="0084748D"/>
    <w:rsid w:val="00847516"/>
    <w:rsid w:val="008479DC"/>
    <w:rsid w:val="00847D3A"/>
    <w:rsid w:val="00847F28"/>
    <w:rsid w:val="0085034F"/>
    <w:rsid w:val="00850417"/>
    <w:rsid w:val="008505B3"/>
    <w:rsid w:val="008506D8"/>
    <w:rsid w:val="008507E1"/>
    <w:rsid w:val="0085082B"/>
    <w:rsid w:val="00850BFF"/>
    <w:rsid w:val="00850CB3"/>
    <w:rsid w:val="00850E8E"/>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1B8"/>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6F4"/>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0"/>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66"/>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3BA"/>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971"/>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3AC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168"/>
    <w:rsid w:val="0090592D"/>
    <w:rsid w:val="00905C34"/>
    <w:rsid w:val="009068C9"/>
    <w:rsid w:val="0090699F"/>
    <w:rsid w:val="00906B14"/>
    <w:rsid w:val="00906C3C"/>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A9"/>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12"/>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8DA"/>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3E0"/>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696"/>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096"/>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5EEB"/>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316"/>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B5C"/>
    <w:rsid w:val="009F6EB8"/>
    <w:rsid w:val="009F75E0"/>
    <w:rsid w:val="009F75F0"/>
    <w:rsid w:val="009F7B39"/>
    <w:rsid w:val="009F7CA6"/>
    <w:rsid w:val="009F7DE4"/>
    <w:rsid w:val="009F7F04"/>
    <w:rsid w:val="00A00110"/>
    <w:rsid w:val="00A0025C"/>
    <w:rsid w:val="00A0034F"/>
    <w:rsid w:val="00A00596"/>
    <w:rsid w:val="00A00817"/>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8BE"/>
    <w:rsid w:val="00A27977"/>
    <w:rsid w:val="00A30939"/>
    <w:rsid w:val="00A30C85"/>
    <w:rsid w:val="00A30F1E"/>
    <w:rsid w:val="00A31368"/>
    <w:rsid w:val="00A325D6"/>
    <w:rsid w:val="00A32633"/>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53F"/>
    <w:rsid w:val="00A40615"/>
    <w:rsid w:val="00A407BD"/>
    <w:rsid w:val="00A407D5"/>
    <w:rsid w:val="00A409A5"/>
    <w:rsid w:val="00A40B38"/>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357"/>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98A"/>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59C"/>
    <w:rsid w:val="00A9778D"/>
    <w:rsid w:val="00A97799"/>
    <w:rsid w:val="00A977CB"/>
    <w:rsid w:val="00A97F69"/>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29B"/>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3E3"/>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5F50"/>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6F96"/>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6E0"/>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93B"/>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B5F"/>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91E"/>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690"/>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32"/>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69D"/>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D38"/>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6C2"/>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533"/>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3F96"/>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A53"/>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D7E6B"/>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64D"/>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5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D97"/>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BA7"/>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6FC3"/>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5AD"/>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DD"/>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1F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059"/>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5EC"/>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7C"/>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0C63"/>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EF7"/>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B0"/>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B6"/>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EE"/>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AC9"/>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16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D81"/>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3CB4"/>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A44"/>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13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47E96"/>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5C8"/>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1F3"/>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191"/>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3F6"/>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B0F"/>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6C35"/>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link w:val="ProposalChar"/>
    <w:qForma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 w:type="paragraph" w:customStyle="1" w:styleId="ZTE-Proposal-20210505">
    <w:name w:val="!ZTE-Proposal-2021 + 段前: 0.5 行 段后: 0.5 行"/>
    <w:basedOn w:val="Normal"/>
    <w:link w:val="ZTE-Proposal-20210505Char"/>
    <w:qFormat/>
    <w:rsid w:val="00C01832"/>
    <w:pPr>
      <w:spacing w:beforeLines="50" w:before="50" w:afterLines="50" w:after="50" w:line="259" w:lineRule="auto"/>
    </w:pPr>
    <w:rPr>
      <w:rFonts w:ascii="Times New Roman" w:hAnsi="Times New Roman" w:cs="SimSun"/>
      <w:b/>
      <w:bCs/>
      <w:iCs/>
      <w:kern w:val="2"/>
      <w:sz w:val="20"/>
      <w:szCs w:val="20"/>
      <w:lang w:val="en-GB" w:eastAsia="zh-CN"/>
    </w:rPr>
  </w:style>
  <w:style w:type="paragraph" w:customStyle="1" w:styleId="3rdlevelproposal">
    <w:name w:val="3rd level proposal"/>
    <w:basedOn w:val="Normal"/>
    <w:qFormat/>
    <w:rsid w:val="00C01832"/>
    <w:pPr>
      <w:numPr>
        <w:numId w:val="29"/>
      </w:numPr>
      <w:tabs>
        <w:tab w:val="left" w:pos="0"/>
        <w:tab w:val="left" w:pos="420"/>
        <w:tab w:val="left" w:pos="567"/>
        <w:tab w:val="left" w:pos="993"/>
      </w:tabs>
      <w:spacing w:beforeLines="50" w:before="120" w:afterLines="50" w:after="120" w:line="259" w:lineRule="auto"/>
      <w:ind w:leftChars="496" w:left="1199" w:hangingChars="103" w:hanging="207"/>
    </w:pPr>
    <w:rPr>
      <w:rFonts w:ascii="Times New Roman" w:hAnsi="Times New Roman"/>
      <w:b/>
      <w:bCs/>
      <w:i/>
      <w:iCs/>
      <w:kern w:val="2"/>
      <w:sz w:val="20"/>
      <w:szCs w:val="20"/>
      <w:lang w:eastAsia="zh-CN"/>
    </w:rPr>
  </w:style>
  <w:style w:type="character" w:customStyle="1" w:styleId="ZTE-Proposal-20210505Char">
    <w:name w:val="!ZTE-Proposal-2021 + 段前: 0.5 行 段后: 0.5 行 Char"/>
    <w:link w:val="ZTE-Proposal-20210505"/>
    <w:qFormat/>
    <w:rsid w:val="00C01832"/>
    <w:rPr>
      <w:rFonts w:eastAsiaTheme="minorEastAsia" w:cs="SimSun"/>
      <w:b/>
      <w:bCs/>
      <w:iCs/>
      <w:kern w:val="2"/>
      <w:lang w:val="en-GB" w:eastAsia="zh-CN"/>
    </w:rPr>
  </w:style>
  <w:style w:type="character" w:customStyle="1" w:styleId="ProposalChar">
    <w:name w:val="Proposal Char"/>
    <w:basedOn w:val="BodyTextChar"/>
    <w:link w:val="Proposal"/>
    <w:qFormat/>
    <w:rsid w:val="009823E0"/>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1740751">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6796924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8/Inbox/Chair_Notes/R2_128_ChairNotes_24-11-22_17-0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7bis/Inbox/Chair_Notes/R2_127bis_ChairNotes_24-10-18_15-45_eom_clean.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5</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11029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[Subramanya]</cp:lastModifiedBy>
  <cp:revision>3</cp:revision>
  <cp:lastPrinted>2007-12-21T04:58:00Z</cp:lastPrinted>
  <dcterms:created xsi:type="dcterms:W3CDTF">2025-05-08T19:32:00Z</dcterms:created>
  <dcterms:modified xsi:type="dcterms:W3CDTF">2025-05-08T19:33:00Z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