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72F851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0F3ECF74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44435">
        <w:rPr>
          <w:rFonts w:ascii="Calibri" w:eastAsia="MS Mincho" w:hAnsi="Calibri" w:cs="Calibri"/>
          <w:sz w:val="24"/>
          <w:szCs w:val="24"/>
          <w:lang w:val="en-US" w:eastAsia="en-US"/>
        </w:rPr>
        <w:t>30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0F3ECF74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32E9C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237ED1">
        <w:rPr>
          <w:rFonts w:ascii="Calibri" w:eastAsia="MS Mincho" w:hAnsi="Calibri" w:cs="Calibri"/>
          <w:sz w:val="24"/>
          <w:szCs w:val="24"/>
          <w:lang w:val="en-US" w:eastAsia="en-US"/>
        </w:rPr>
        <w:t>04060</w:t>
      </w:r>
    </w:p>
    <w:p w14:paraId="36508560" w14:textId="5D406177" w:rsidR="006D2320" w:rsidRPr="001977ED" w:rsidRDefault="00244435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St.Julians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6429DA">
        <w:rPr>
          <w:rFonts w:ascii="Calibri" w:eastAsia="MS Mincho" w:hAnsi="Calibri" w:cs="Calibri"/>
          <w:bCs/>
          <w:sz w:val="24"/>
          <w:szCs w:val="24"/>
          <w:lang w:val="en-US" w:eastAsia="en-US"/>
        </w:rPr>
        <w:t>Malta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6429DA"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429DA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6429DA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6429DA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EE35C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AB2071">
        <w:rPr>
          <w:rFonts w:eastAsia="MS Mincho"/>
        </w:rPr>
        <w:t xml:space="preserve">      </w:t>
      </w:r>
      <w:r w:rsidR="002E638C">
        <w:rPr>
          <w:rFonts w:eastAsia="MS Mincho"/>
        </w:rPr>
        <w:t xml:space="preserve">    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BA3955">
        <w:rPr>
          <w:rFonts w:ascii="Calibri" w:eastAsia="MS Mincho" w:hAnsi="Calibri" w:cs="Calibri"/>
          <w:sz w:val="24"/>
          <w:szCs w:val="24"/>
          <w:lang w:val="en-US" w:eastAsia="en-US"/>
        </w:rPr>
        <w:t>submission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of </w:t>
      </w:r>
      <w:r w:rsidR="00A55FEF" w:rsidRPr="0F3ECF74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A55FEF">
        <w:rPr>
          <w:rFonts w:ascii="Calibri" w:eastAsia="MS Mincho" w:hAnsi="Calibri" w:cs="Calibri"/>
          <w:sz w:val="24"/>
          <w:szCs w:val="24"/>
          <w:lang w:val="en-US" w:eastAsia="en-US"/>
        </w:rPr>
        <w:t>502497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8B33D0">
        <w:rPr>
          <w:rFonts w:eastAsia="MS Mincho"/>
        </w:rPr>
        <w:t xml:space="preserve">   </w:t>
      </w:r>
      <w:r w:rsidR="001977ED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E52F56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D61E2D">
        <w:rPr>
          <w:rFonts w:ascii="Calibri" w:eastAsia="MS Mincho" w:hAnsi="Calibri" w:cs="Calibri"/>
          <w:sz w:val="24"/>
          <w:lang w:val="en-US" w:eastAsia="en-US"/>
        </w:rPr>
        <w:t>.13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D61E2D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C8F7369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D61E2D">
        <w:rPr>
          <w:rFonts w:ascii="Calibri" w:eastAsia="MS Mincho" w:hAnsi="Calibri" w:cs="Calibri"/>
          <w:sz w:val="24"/>
          <w:lang w:val="en-US" w:eastAsia="en-US"/>
        </w:rPr>
        <w:t>Multi</w:t>
      </w:r>
      <w:r w:rsidR="00FA45CB">
        <w:rPr>
          <w:rFonts w:ascii="Calibri" w:eastAsia="MS Mincho" w:hAnsi="Calibri" w:cs="Calibri"/>
          <w:sz w:val="24"/>
          <w:lang w:val="en-US" w:eastAsia="en-US"/>
        </w:rPr>
        <w:t>-hop relay selection/re-selection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5B3AC097" w:rsidR="00CF09A2" w:rsidRDefault="00557B12" w:rsidP="00CF09A2">
      <w:r>
        <w:t>In RAN</w:t>
      </w:r>
      <w:r w:rsidR="00A923D1">
        <w:t>2#12</w:t>
      </w:r>
      <w:r w:rsidR="00CC5B05">
        <w:t>9</w:t>
      </w:r>
      <w:r w:rsidR="00A923D1">
        <w:t xml:space="preserve"> meeting</w:t>
      </w:r>
      <w:r>
        <w:t>,</w:t>
      </w:r>
      <w:r w:rsidR="00F11379">
        <w:t xml:space="preserve"> </w:t>
      </w:r>
      <w:r w:rsidR="00405D9E">
        <w:t>multi-hop relay discovery</w:t>
      </w:r>
      <w:r w:rsidR="00A96D22">
        <w:t>/selection</w:t>
      </w:r>
      <w:r w:rsidR="006847C7">
        <w:t>/re-selection</w:t>
      </w:r>
      <w:r w:rsidR="00405D9E">
        <w:t xml:space="preserve"> was discussed with agreement</w:t>
      </w:r>
      <w:r w:rsidR="00A73833">
        <w:t xml:space="preserve">s </w:t>
      </w:r>
      <w:r w:rsidR="00CC5B05">
        <w:t xml:space="preserve">on relay selection/re-selection </w:t>
      </w:r>
      <w:r w:rsidR="00A73833">
        <w:t>as following</w:t>
      </w:r>
      <w:r w:rsidR="00CF09A2">
        <w:t>:</w:t>
      </w:r>
    </w:p>
    <w:p w14:paraId="6CE2942B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5B2C28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multi-hop U2N relay selection at the remote UE, it reuses the trigger condition of R17 single-hop U2N relay, i.e.: 1) Direct </w:t>
      </w:r>
      <w:proofErr w:type="spellStart"/>
      <w:r>
        <w:t>Uu</w:t>
      </w:r>
      <w:proofErr w:type="spellEnd"/>
      <w:r>
        <w:t xml:space="preserve"> signal strength of current serving cell of the multi-hop U2N Remote UE is below a configured signal strength threshold; 2) Indicated by upper layer of the U2N Remote UE.</w:t>
      </w:r>
    </w:p>
    <w:p w14:paraId="03B9E229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multi-hop U2N Relay reselection trigger at the remote UE, reuse the following R17 single-hop U2N Relay reselection trigger condition:</w:t>
      </w:r>
    </w:p>
    <w:p w14:paraId="0D25FA64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PC5 signal strength of current first relay UE is below a (pre)configured signal strength threshold.</w:t>
      </w:r>
    </w:p>
    <w:p w14:paraId="05038A5A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When U2N Remote UE receives a PC5-S link release message from current first relay UE.</w:t>
      </w:r>
    </w:p>
    <w:p w14:paraId="73DF3EC3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When U2N Remote UE detects PC5 RLF with the current first relay UE.</w:t>
      </w:r>
    </w:p>
    <w:p w14:paraId="5677B527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Indicated by upper layer.</w:t>
      </w:r>
    </w:p>
    <w:p w14:paraId="496D6BD0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L2 multi-hop U2N Remote UE in idle/inactive triggers relay reselection upon PC5-RRC </w:t>
      </w:r>
      <w:proofErr w:type="spellStart"/>
      <w:r>
        <w:t>signaling</w:t>
      </w:r>
      <w:proofErr w:type="spellEnd"/>
      <w:r>
        <w:t xml:space="preserve"> from the first relay UE indicating (FFS on the detailed PC5-RRC </w:t>
      </w:r>
      <w:proofErr w:type="spellStart"/>
      <w:r>
        <w:t>signaling</w:t>
      </w:r>
      <w:proofErr w:type="spellEnd"/>
      <w:r>
        <w:t xml:space="preserve"> design):</w:t>
      </w:r>
    </w:p>
    <w:p w14:paraId="05CDF1D1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cell reselection, handover, </w:t>
      </w:r>
      <w:proofErr w:type="spellStart"/>
      <w:r>
        <w:t>Uu</w:t>
      </w:r>
      <w:proofErr w:type="spellEnd"/>
      <w:r>
        <w:t xml:space="preserve"> RLF, or </w:t>
      </w:r>
      <w:proofErr w:type="spellStart"/>
      <w:r>
        <w:t>Uu</w:t>
      </w:r>
      <w:proofErr w:type="spellEnd"/>
      <w:r>
        <w:t xml:space="preserve"> RRC connection establishment/resume failure between the last relay UE and network.</w:t>
      </w:r>
    </w:p>
    <w:p w14:paraId="48C29DF1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release of RRC connection between an intermediate relay UE and the network.</w:t>
      </w:r>
    </w:p>
    <w:p w14:paraId="6D31F72C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PC5 RLF or PC5-S connection release between the multi-hop U2N Relay UE(s).</w:t>
      </w:r>
    </w:p>
    <w:p w14:paraId="30E43DE9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FFS: link quality degradation of the upstream links resulting in a notification.</w:t>
      </w:r>
    </w:p>
    <w:p w14:paraId="3F27CEEA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if any of these conditions can occur without notifying the remote UE (e.g., allowing recovery by the intermediate relay UE).</w:t>
      </w:r>
    </w:p>
    <w:p w14:paraId="7539B47B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on the signalling contents of the PC5-RRC indication from the first relay UE.</w:t>
      </w:r>
    </w:p>
    <w:p w14:paraId="41CDCBD8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applicability to L3.</w:t>
      </w:r>
    </w:p>
    <w:p w14:paraId="308A73F1" w14:textId="77777777" w:rsidR="00E07C28" w:rsidRPr="00AE3852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A4EDA16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</w:t>
      </w:r>
      <w:r w:rsidR="00E25BF5">
        <w:t xml:space="preserve"> </w:t>
      </w:r>
      <w:proofErr w:type="spellStart"/>
      <w:r w:rsidR="00D06F89">
        <w:t>sidelink</w:t>
      </w:r>
      <w:proofErr w:type="spellEnd"/>
      <w:r w:rsidR="00D06F89">
        <w:t xml:space="preserve"> </w:t>
      </w:r>
      <w:r w:rsidR="00E25BF5">
        <w:t>relay selection</w:t>
      </w:r>
      <w:r w:rsidR="00D06F89">
        <w:t>/re-selection in multi-hop relay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27EDBCB" w14:textId="7951DF14" w:rsidR="003765C5" w:rsidRDefault="003765C5" w:rsidP="003765C5">
      <w:pPr>
        <w:pStyle w:val="BodyText"/>
        <w:spacing w:after="0"/>
      </w:pPr>
      <w:r w:rsidRPr="00C334BF">
        <w:t>In</w:t>
      </w:r>
      <w:r>
        <w:t xml:space="preserve"> </w:t>
      </w:r>
      <w:r w:rsidR="00AE1F8C">
        <w:t>Rel-17</w:t>
      </w:r>
      <w:r w:rsidR="00521909">
        <w:t xml:space="preserve"> </w:t>
      </w:r>
      <w:proofErr w:type="spellStart"/>
      <w:r w:rsidR="00521909">
        <w:t>sidelink</w:t>
      </w:r>
      <w:proofErr w:type="spellEnd"/>
      <w:r>
        <w:t xml:space="preserve"> L2 U2N relay, </w:t>
      </w:r>
      <w:r w:rsidR="00350520">
        <w:t>i</w:t>
      </w:r>
      <w:r w:rsidR="00350520" w:rsidRPr="00E96F07">
        <w:t xml:space="preserve">f there are multiple </w:t>
      </w:r>
      <w:r w:rsidR="00350520" w:rsidRPr="00E96F07">
        <w:rPr>
          <w:rFonts w:eastAsia="SimSun"/>
          <w:lang w:eastAsia="zh-CN"/>
        </w:rPr>
        <w:t xml:space="preserve">suitable </w:t>
      </w:r>
      <w:r w:rsidR="00350520" w:rsidRPr="00E96F07">
        <w:t xml:space="preserve">U2N Relay UEs, </w:t>
      </w:r>
      <w:r w:rsidR="00350520" w:rsidRPr="0087531D">
        <w:t xml:space="preserve">it is up to U2N Remote UE implementation to choose one </w:t>
      </w:r>
      <w:r w:rsidR="002944B9">
        <w:t xml:space="preserve">of the </w:t>
      </w:r>
      <w:r w:rsidR="00350520" w:rsidRPr="0087531D">
        <w:t>U2N Relay UE</w:t>
      </w:r>
      <w:r w:rsidR="002944B9">
        <w:t>s</w:t>
      </w:r>
      <w:r w:rsidR="00350520" w:rsidRPr="0087531D">
        <w:t xml:space="preserve"> among them. </w:t>
      </w:r>
      <w:r w:rsidR="008957A1">
        <w:t xml:space="preserve">With the introduction of multi-hop L2 U2N relay, </w:t>
      </w:r>
      <w:r w:rsidR="00903126">
        <w:t xml:space="preserve">both </w:t>
      </w:r>
      <w:r>
        <w:t xml:space="preserve">L2 </w:t>
      </w:r>
      <w:r w:rsidR="00DF7D03">
        <w:t>single</w:t>
      </w:r>
      <w:r w:rsidR="003D7DD4">
        <w:t xml:space="preserve"> hop</w:t>
      </w:r>
      <w:r w:rsidR="00DF7D03">
        <w:t xml:space="preserve"> </w:t>
      </w:r>
      <w:r>
        <w:t>U2N relay</w:t>
      </w:r>
      <w:r w:rsidR="00936445">
        <w:t xml:space="preserve"> and</w:t>
      </w:r>
      <w:r>
        <w:t xml:space="preserve"> </w:t>
      </w:r>
      <w:r w:rsidR="00DF7D03">
        <w:t xml:space="preserve">L2 </w:t>
      </w:r>
      <w:r>
        <w:t>multi-hop U2N relay</w:t>
      </w:r>
      <w:r w:rsidR="00903126">
        <w:t>s could be</w:t>
      </w:r>
      <w:r w:rsidR="0093046A">
        <w:t xml:space="preserve"> deployed in the network for remote UE to choose from</w:t>
      </w:r>
      <w:r>
        <w:t xml:space="preserve">. </w:t>
      </w:r>
      <w:r w:rsidR="000736E3">
        <w:t>On the other hand, f</w:t>
      </w:r>
      <w:r>
        <w:t xml:space="preserve">rom reliability and latency point of view, the reliability will reduce as the number of hops </w:t>
      </w:r>
      <w:r w:rsidR="00903126">
        <w:t xml:space="preserve">will </w:t>
      </w:r>
      <w:r>
        <w:t>increase and the latency will increase as the number of hops increases. If it is fully up to</w:t>
      </w:r>
      <w:r w:rsidR="00A1257A">
        <w:t xml:space="preserve"> remote</w:t>
      </w:r>
      <w:r>
        <w:t xml:space="preserve"> UE implementation to select/re-select the relay among the relay candidates</w:t>
      </w:r>
      <w:r w:rsidR="00A1257A">
        <w:t xml:space="preserve"> and if remote UE is not aware of </w:t>
      </w:r>
      <w:r w:rsidR="00D40B3A">
        <w:t>the number of hops to the network, the remote UE will tend to only consider the PC5 radio link quality</w:t>
      </w:r>
      <w:r w:rsidR="00BA6B50">
        <w:t xml:space="preserve"> (and/or any existing criteria)</w:t>
      </w:r>
      <w:r w:rsidR="00D40B3A">
        <w:t xml:space="preserve"> on the first hop</w:t>
      </w:r>
      <w:r w:rsidR="00BA7017">
        <w:t xml:space="preserve"> </w:t>
      </w:r>
      <w:r w:rsidR="00D50C75">
        <w:t>e.g., the radio link quality between remote UE and first relay UE</w:t>
      </w:r>
      <w:r w:rsidR="002F1980">
        <w:t xml:space="preserve"> candidate. But </w:t>
      </w:r>
      <w:r w:rsidR="00695254">
        <w:t xml:space="preserve">the </w:t>
      </w:r>
      <w:r w:rsidR="001315F8">
        <w:t xml:space="preserve">QoS performance e.g., reliability, latency will </w:t>
      </w:r>
      <w:r w:rsidR="00E511F0">
        <w:t xml:space="preserve">fluctuate among the choice of different relay paths with different number of </w:t>
      </w:r>
      <w:r w:rsidR="00816015">
        <w:t>hops on the path, the QoS requirement may not be</w:t>
      </w:r>
      <w:r w:rsidR="00C117F1">
        <w:t xml:space="preserve"> met for certain relay paths if only the first hop PC5 radio link quality is considered.</w:t>
      </w:r>
      <w:r w:rsidR="00A1257A">
        <w:t xml:space="preserve"> </w:t>
      </w:r>
    </w:p>
    <w:p w14:paraId="75EEBE6B" w14:textId="77777777" w:rsidR="002752C7" w:rsidRDefault="002752C7" w:rsidP="003765C5">
      <w:pPr>
        <w:pStyle w:val="BodyText"/>
        <w:spacing w:after="0"/>
      </w:pPr>
    </w:p>
    <w:p w14:paraId="04D5399C" w14:textId="3525D5B4" w:rsidR="008B70DA" w:rsidRPr="002752C7" w:rsidRDefault="00E7360C" w:rsidP="003765C5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</w:t>
      </w:r>
      <w:r w:rsidR="0079011B" w:rsidRPr="002752C7">
        <w:rPr>
          <w:b/>
          <w:bCs/>
        </w:rPr>
        <w:t>for certain relay paths with different number of hops on the path</w:t>
      </w:r>
      <w:r w:rsidR="009E345B" w:rsidRPr="002752C7">
        <w:rPr>
          <w:b/>
          <w:bCs/>
        </w:rPr>
        <w:t xml:space="preserve">, if only </w:t>
      </w:r>
      <w:r w:rsidR="005A0986">
        <w:rPr>
          <w:b/>
          <w:bCs/>
        </w:rPr>
        <w:t>existing one hop L2 U2N</w:t>
      </w:r>
      <w:r w:rsidR="00623D3B">
        <w:rPr>
          <w:b/>
          <w:bCs/>
        </w:rPr>
        <w:t xml:space="preserve"> relay</w:t>
      </w:r>
      <w:r w:rsidR="00953607">
        <w:rPr>
          <w:b/>
          <w:bCs/>
        </w:rPr>
        <w:t xml:space="preserve"> criteria</w:t>
      </w:r>
      <w:r w:rsidR="00623D3B">
        <w:rPr>
          <w:b/>
          <w:bCs/>
        </w:rPr>
        <w:t xml:space="preserve"> e.g.,</w:t>
      </w:r>
      <w:r w:rsidR="005A0986">
        <w:rPr>
          <w:b/>
          <w:bCs/>
        </w:rPr>
        <w:t xml:space="preserve"> </w:t>
      </w:r>
      <w:r w:rsidR="009E345B" w:rsidRPr="002752C7">
        <w:rPr>
          <w:b/>
          <w:bCs/>
        </w:rPr>
        <w:t xml:space="preserve">PC5 radio link quality of the first hop is considered for multi-hop </w:t>
      </w:r>
      <w:r w:rsidR="008B70DA" w:rsidRPr="002752C7">
        <w:rPr>
          <w:b/>
          <w:bCs/>
        </w:rPr>
        <w:t>relay selection/re-selection.</w:t>
      </w:r>
    </w:p>
    <w:p w14:paraId="79C1D8BA" w14:textId="098D17C3" w:rsidR="00E7360C" w:rsidRPr="00E7360C" w:rsidRDefault="00E7360C" w:rsidP="003765C5">
      <w:pPr>
        <w:pStyle w:val="BodyText"/>
        <w:spacing w:after="0"/>
      </w:pPr>
      <w:r w:rsidRPr="00E7360C">
        <w:t xml:space="preserve"> </w:t>
      </w:r>
    </w:p>
    <w:p w14:paraId="6922A3D4" w14:textId="5F0674C7" w:rsidR="003765C5" w:rsidRDefault="003765C5" w:rsidP="003765C5">
      <w:pPr>
        <w:pStyle w:val="BodyText"/>
        <w:spacing w:after="0"/>
      </w:pPr>
      <w:r>
        <w:t xml:space="preserve">So, the </w:t>
      </w:r>
      <w:r w:rsidR="006C30DF">
        <w:t>cri</w:t>
      </w:r>
      <w:r w:rsidR="00E67638">
        <w:t>teria</w:t>
      </w:r>
      <w:r w:rsidR="006C30DF">
        <w:t xml:space="preserve"> </w:t>
      </w:r>
      <w:r>
        <w:t xml:space="preserve">on how to select the relay </w:t>
      </w:r>
      <w:r w:rsidR="00FD3E00">
        <w:t>among different types</w:t>
      </w:r>
      <w:r w:rsidR="00F81E1A">
        <w:t xml:space="preserve"> e.g</w:t>
      </w:r>
      <w:r w:rsidR="00A63331">
        <w:t>.</w:t>
      </w:r>
      <w:r w:rsidR="00F81E1A">
        <w:t>, number of hops</w:t>
      </w:r>
      <w:r w:rsidR="00FD3E00">
        <w:t xml:space="preserve"> of relay</w:t>
      </w:r>
      <w:r w:rsidR="00FC6AB5">
        <w:t xml:space="preserve"> candidates</w:t>
      </w:r>
      <w:r w:rsidR="00FD3E00">
        <w:t xml:space="preserve"> </w:t>
      </w:r>
      <w:r>
        <w:t>should be specified</w:t>
      </w:r>
      <w:r w:rsidR="00333189">
        <w:t xml:space="preserve">, in addition to </w:t>
      </w:r>
      <w:r w:rsidR="005E587A">
        <w:t xml:space="preserve">existing one hop L2 U2N relay criteria, </w:t>
      </w:r>
      <w:proofErr w:type="spellStart"/>
      <w:proofErr w:type="gramStart"/>
      <w:r w:rsidR="005E587A">
        <w:t>e,g</w:t>
      </w:r>
      <w:proofErr w:type="spellEnd"/>
      <w:r w:rsidR="000E25C5">
        <w:t>.</w:t>
      </w:r>
      <w:proofErr w:type="gramEnd"/>
      <w:r w:rsidR="005E587A">
        <w:t xml:space="preserve">, </w:t>
      </w:r>
      <w:r w:rsidR="00333189">
        <w:t>the radio link quality of the first hop</w:t>
      </w:r>
      <w:r w:rsidR="0023130F">
        <w:t>, if the above problem is recognised</w:t>
      </w:r>
      <w:r w:rsidR="00D4719F">
        <w:t xml:space="preserve">. </w:t>
      </w:r>
    </w:p>
    <w:p w14:paraId="70F3FD90" w14:textId="77777777" w:rsidR="003765C5" w:rsidRDefault="003765C5" w:rsidP="003765C5">
      <w:pPr>
        <w:pStyle w:val="BodyText"/>
        <w:spacing w:after="0"/>
      </w:pPr>
    </w:p>
    <w:p w14:paraId="23CBFC88" w14:textId="67E2A77C" w:rsidR="00BE2708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</w:t>
      </w:r>
      <w:r w:rsidR="00E67638">
        <w:rPr>
          <w:b/>
          <w:bCs/>
        </w:rPr>
        <w:t xml:space="preserve"> RAN2 to discuss the criteria to select/re-select </w:t>
      </w:r>
      <w:r w:rsidR="00C95D5E">
        <w:rPr>
          <w:b/>
          <w:bCs/>
        </w:rPr>
        <w:t>L2 U2N relay</w:t>
      </w:r>
      <w:r w:rsidR="0082484E">
        <w:rPr>
          <w:b/>
          <w:bCs/>
        </w:rPr>
        <w:t>, in addition to the</w:t>
      </w:r>
      <w:r w:rsidR="004737AF">
        <w:rPr>
          <w:b/>
          <w:bCs/>
        </w:rPr>
        <w:t xml:space="preserve"> existing one hop L2 U2N relay criteria</w:t>
      </w:r>
      <w:r w:rsidR="0082484E">
        <w:rPr>
          <w:b/>
          <w:bCs/>
        </w:rPr>
        <w:t>, with the introduction of multi-hop relay.</w:t>
      </w:r>
    </w:p>
    <w:p w14:paraId="59B6492A" w14:textId="05B075F3" w:rsidR="003765C5" w:rsidRPr="00FA2B27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 xml:space="preserve"> </w:t>
      </w:r>
    </w:p>
    <w:p w14:paraId="4121AC7F" w14:textId="4BE48AF8" w:rsidR="003765C5" w:rsidRDefault="00FA2B27" w:rsidP="003765C5">
      <w:pPr>
        <w:pStyle w:val="BodyText"/>
        <w:spacing w:after="0"/>
      </w:pPr>
      <w:r>
        <w:t xml:space="preserve">In Rel-17 U2N relay, the </w:t>
      </w:r>
      <w:r w:rsidR="00C24926">
        <w:t>remote UE triggers U2N relay selection when the direct</w:t>
      </w:r>
      <w:r w:rsidR="009E2AD5">
        <w:t xml:space="preserve"> </w:t>
      </w:r>
      <w:proofErr w:type="spellStart"/>
      <w:r w:rsidR="009E2AD5">
        <w:t>Uu</w:t>
      </w:r>
      <w:proofErr w:type="spellEnd"/>
      <w:r w:rsidR="009E2AD5">
        <w:t xml:space="preserve"> signal strength of current serving cell of the remote UE is below a configured signal strength threshold</w:t>
      </w:r>
      <w:r w:rsidR="00C24926">
        <w:t>.</w:t>
      </w:r>
      <w:r w:rsidR="00944922">
        <w:t xml:space="preserve"> Similarly, the same principle should be applied </w:t>
      </w:r>
      <w:r w:rsidR="00B23AB6">
        <w:t>when remote UE performs the selection of U2N multi-hop relay</w:t>
      </w:r>
      <w:r w:rsidR="00B735E9">
        <w:t xml:space="preserve">. </w:t>
      </w:r>
      <w:r w:rsidR="003765C5">
        <w:t xml:space="preserve">Network may </w:t>
      </w:r>
      <w:r w:rsidR="001441B6">
        <w:t>configure</w:t>
      </w:r>
      <w:r w:rsidR="003765C5">
        <w:t xml:space="preserve"> a </w:t>
      </w:r>
      <w:proofErr w:type="spellStart"/>
      <w:r w:rsidR="003765C5">
        <w:t>Uu</w:t>
      </w:r>
      <w:proofErr w:type="spellEnd"/>
      <w:r w:rsidR="003765C5">
        <w:t xml:space="preserve"> link quality threshold e.g., RSRP threshold, indicating that only when the </w:t>
      </w:r>
      <w:proofErr w:type="spellStart"/>
      <w:r w:rsidR="003765C5">
        <w:t>Uu</w:t>
      </w:r>
      <w:proofErr w:type="spellEnd"/>
      <w:r w:rsidR="003765C5">
        <w:t xml:space="preserve"> link quality is below this threshold, the remote UE will be allowed to select multi-hop L2 U2N relay. This threshold can be included in the broadcast signalling or pre-configured.</w:t>
      </w:r>
    </w:p>
    <w:p w14:paraId="2D42A8D3" w14:textId="77777777" w:rsidR="00240EFD" w:rsidRDefault="00240EFD" w:rsidP="003765C5">
      <w:pPr>
        <w:pStyle w:val="BodyText"/>
        <w:spacing w:after="0"/>
      </w:pPr>
    </w:p>
    <w:p w14:paraId="1BA52B91" w14:textId="5CA30525" w:rsidR="00240EFD" w:rsidRDefault="00653764" w:rsidP="00240EFD">
      <w:pPr>
        <w:pStyle w:val="BodyText"/>
        <w:spacing w:after="0"/>
      </w:pPr>
      <w:r>
        <w:t>And it was agreed that in RAN2#129</w:t>
      </w:r>
      <w:r w:rsidR="008B5BEF">
        <w:t>,</w:t>
      </w:r>
      <w:r>
        <w:t xml:space="preserve"> the direct </w:t>
      </w:r>
      <w:proofErr w:type="spellStart"/>
      <w:r>
        <w:t>Uu</w:t>
      </w:r>
      <w:proofErr w:type="spellEnd"/>
      <w:r>
        <w:t xml:space="preserve"> signal strength of current serving cell of the multi-hop U2N Remote UE is below a configured signal strength threshold</w:t>
      </w:r>
      <w:r w:rsidR="008B5BEF">
        <w:t xml:space="preserve"> will trigger the </w:t>
      </w:r>
      <w:r w:rsidR="001A5DDA">
        <w:t>multi-hop relay selection.</w:t>
      </w:r>
      <w:r>
        <w:t xml:space="preserve"> </w:t>
      </w:r>
      <w:r w:rsidR="00240EFD">
        <w:t xml:space="preserve">It is FFS whether the same </w:t>
      </w:r>
      <w:proofErr w:type="spellStart"/>
      <w:r w:rsidR="00240EFD">
        <w:t>Uu</w:t>
      </w:r>
      <w:proofErr w:type="spellEnd"/>
      <w:r w:rsidR="00240EFD">
        <w:t xml:space="preserve"> RS</w:t>
      </w:r>
      <w:r w:rsidR="00350B2C">
        <w:t xml:space="preserve">RP threshold </w:t>
      </w:r>
      <w:r w:rsidR="003D7DD4">
        <w:t>as s</w:t>
      </w:r>
      <w:r w:rsidR="00AE1466">
        <w:t xml:space="preserve">ingle hop U2N relay </w:t>
      </w:r>
      <w:r w:rsidR="00A162AF">
        <w:t>will be configured for multi-hop U2N relay or not</w:t>
      </w:r>
      <w:r w:rsidR="005B729A">
        <w:t xml:space="preserve">. It is preferrable that a separate </w:t>
      </w:r>
      <w:proofErr w:type="spellStart"/>
      <w:r w:rsidR="005B729A">
        <w:t>Uu</w:t>
      </w:r>
      <w:proofErr w:type="spellEnd"/>
      <w:r w:rsidR="005B729A">
        <w:t xml:space="preserve"> RSRP threshold is configured for multi-hop U2N relay if network would like to </w:t>
      </w:r>
      <w:r w:rsidR="0009384F">
        <w:t>restrict the condition for remote UE to perform multi-hop U2N relay selection.</w:t>
      </w:r>
      <w:r w:rsidR="00240EFD">
        <w:t xml:space="preserve"> </w:t>
      </w:r>
    </w:p>
    <w:p w14:paraId="27985FEF" w14:textId="03A9B836" w:rsidR="00240EFD" w:rsidRDefault="00240EFD" w:rsidP="003765C5">
      <w:pPr>
        <w:pStyle w:val="BodyText"/>
        <w:spacing w:after="0"/>
      </w:pPr>
    </w:p>
    <w:p w14:paraId="32E20016" w14:textId="4BBDC730" w:rsidR="00B820FF" w:rsidRDefault="00A123F8" w:rsidP="00B820FF">
      <w:pPr>
        <w:rPr>
          <w:b/>
          <w:bCs/>
        </w:rPr>
      </w:pPr>
      <w:r>
        <w:rPr>
          <w:b/>
          <w:bCs/>
        </w:rPr>
        <w:t>Proposal</w:t>
      </w:r>
      <w:r w:rsidR="006B5BF6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3C3679">
        <w:rPr>
          <w:b/>
          <w:bCs/>
        </w:rPr>
        <w:t xml:space="preserve">Network configures a </w:t>
      </w:r>
      <w:r w:rsidR="00CF4C29">
        <w:rPr>
          <w:b/>
          <w:bCs/>
        </w:rPr>
        <w:t xml:space="preserve">separate </w:t>
      </w:r>
      <w:proofErr w:type="spellStart"/>
      <w:r w:rsidR="003C3679">
        <w:rPr>
          <w:b/>
          <w:bCs/>
        </w:rPr>
        <w:t>Uu</w:t>
      </w:r>
      <w:proofErr w:type="spellEnd"/>
      <w:r w:rsidR="003C3679">
        <w:rPr>
          <w:b/>
          <w:bCs/>
        </w:rPr>
        <w:t xml:space="preserve"> signal strength</w:t>
      </w:r>
      <w:r w:rsidR="00C2556F">
        <w:rPr>
          <w:b/>
          <w:bCs/>
        </w:rPr>
        <w:t xml:space="preserve"> threshold for remote UE to perform the multi-hop U2N relay selection.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7D67C26" w14:textId="675491C7" w:rsidR="00B95F10" w:rsidRDefault="00B95F10" w:rsidP="007C0347">
      <w:r>
        <w:t>We have observation as follows.</w:t>
      </w:r>
    </w:p>
    <w:p w14:paraId="6BE20EE4" w14:textId="77777777" w:rsidR="00F85D5D" w:rsidRPr="002752C7" w:rsidRDefault="00F85D5D" w:rsidP="00F85D5D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for certain relay paths with different number of hops on the path, if only </w:t>
      </w:r>
      <w:r>
        <w:rPr>
          <w:b/>
          <w:bCs/>
        </w:rPr>
        <w:t xml:space="preserve">existing one hop L2 U2N relay criteria e.g., </w:t>
      </w:r>
      <w:r w:rsidRPr="002752C7">
        <w:rPr>
          <w:b/>
          <w:bCs/>
        </w:rPr>
        <w:t>PC5 radio link quality of the first hop is considered for multi-hop relay selection/re-selection.</w:t>
      </w:r>
    </w:p>
    <w:p w14:paraId="10592A56" w14:textId="77777777" w:rsidR="00B95F10" w:rsidRDefault="00B95F10" w:rsidP="007C0347"/>
    <w:p w14:paraId="640741CD" w14:textId="5FCF1E9E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6EBFA84D" w14:textId="77777777" w:rsidR="00B95F10" w:rsidRDefault="00B95F10" w:rsidP="00B95F10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 RAN2 to discuss the criteria to select/re-select L2 U2N relay, in addition to the existing one hop L2 U2N relay criteria, with the introduction of multi-hop relay.</w:t>
      </w:r>
    </w:p>
    <w:p w14:paraId="5BC4D181" w14:textId="77777777" w:rsidR="00BB43A1" w:rsidRDefault="00BB43A1" w:rsidP="006B5BF6">
      <w:pPr>
        <w:pStyle w:val="BodyText"/>
        <w:spacing w:after="0"/>
        <w:rPr>
          <w:b/>
          <w:bCs/>
        </w:rPr>
      </w:pPr>
    </w:p>
    <w:p w14:paraId="2C0DBA3B" w14:textId="290C34A6" w:rsidR="00BB43A1" w:rsidRDefault="00BB43A1" w:rsidP="00BB43A1">
      <w:pPr>
        <w:rPr>
          <w:b/>
          <w:bCs/>
        </w:rPr>
      </w:pPr>
      <w:r>
        <w:rPr>
          <w:b/>
          <w:bCs/>
        </w:rPr>
        <w:t xml:space="preserve">Proposal 2: Network configures a </w:t>
      </w:r>
      <w:r w:rsidR="0013400A">
        <w:rPr>
          <w:b/>
          <w:bCs/>
        </w:rPr>
        <w:t xml:space="preserve">separate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signal strength threshold for remote UE to perform the multi-hop U2N relay selection.</w:t>
      </w: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1B09" w14:textId="77777777" w:rsidR="004A7566" w:rsidRDefault="004A7566">
      <w:r>
        <w:separator/>
      </w:r>
    </w:p>
  </w:endnote>
  <w:endnote w:type="continuationSeparator" w:id="0">
    <w:p w14:paraId="7F5FA3FA" w14:textId="77777777" w:rsidR="004A7566" w:rsidRDefault="004A7566">
      <w:r>
        <w:continuationSeparator/>
      </w:r>
    </w:p>
  </w:endnote>
  <w:endnote w:type="continuationNotice" w:id="1">
    <w:p w14:paraId="31A0CEC7" w14:textId="77777777" w:rsidR="004A7566" w:rsidRDefault="004A75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328A" w14:textId="77777777" w:rsidR="004A7566" w:rsidRDefault="004A7566">
      <w:r>
        <w:separator/>
      </w:r>
    </w:p>
  </w:footnote>
  <w:footnote w:type="continuationSeparator" w:id="0">
    <w:p w14:paraId="0DC75104" w14:textId="77777777" w:rsidR="004A7566" w:rsidRDefault="004A7566">
      <w:r>
        <w:continuationSeparator/>
      </w:r>
    </w:p>
  </w:footnote>
  <w:footnote w:type="continuationNotice" w:id="1">
    <w:p w14:paraId="505C2857" w14:textId="77777777" w:rsidR="004A7566" w:rsidRDefault="004A75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C7251"/>
    <w:multiLevelType w:val="hybridMultilevel"/>
    <w:tmpl w:val="087AAE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30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8"/>
  </w:num>
  <w:num w:numId="7" w16cid:durableId="495194234">
    <w:abstractNumId w:val="26"/>
  </w:num>
  <w:num w:numId="8" w16cid:durableId="178592675">
    <w:abstractNumId w:val="31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7"/>
  </w:num>
  <w:num w:numId="12" w16cid:durableId="1875606508">
    <w:abstractNumId w:val="22"/>
  </w:num>
  <w:num w:numId="13" w16cid:durableId="1902011288">
    <w:abstractNumId w:val="29"/>
  </w:num>
  <w:num w:numId="14" w16cid:durableId="249000757">
    <w:abstractNumId w:val="25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8"/>
  </w:num>
  <w:num w:numId="28" w16cid:durableId="1111318022">
    <w:abstractNumId w:val="9"/>
  </w:num>
  <w:num w:numId="29" w16cid:durableId="373316426">
    <w:abstractNumId w:val="0"/>
  </w:num>
  <w:num w:numId="30" w16cid:durableId="445080934">
    <w:abstractNumId w:val="21"/>
  </w:num>
  <w:num w:numId="31" w16cid:durableId="1043486101">
    <w:abstractNumId w:val="5"/>
  </w:num>
  <w:num w:numId="32" w16cid:durableId="38221306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3FDB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66D89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6E3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4FCE"/>
    <w:rsid w:val="000851DE"/>
    <w:rsid w:val="00085358"/>
    <w:rsid w:val="00085540"/>
    <w:rsid w:val="00085A6C"/>
    <w:rsid w:val="00086ADB"/>
    <w:rsid w:val="00086B41"/>
    <w:rsid w:val="00086ED5"/>
    <w:rsid w:val="0008764C"/>
    <w:rsid w:val="000878D9"/>
    <w:rsid w:val="00087E98"/>
    <w:rsid w:val="00087FE2"/>
    <w:rsid w:val="000904A9"/>
    <w:rsid w:val="00090A9C"/>
    <w:rsid w:val="00090E68"/>
    <w:rsid w:val="00090FB1"/>
    <w:rsid w:val="0009102A"/>
    <w:rsid w:val="00091081"/>
    <w:rsid w:val="000925E1"/>
    <w:rsid w:val="000926C6"/>
    <w:rsid w:val="000927BF"/>
    <w:rsid w:val="00092F4E"/>
    <w:rsid w:val="00092FCA"/>
    <w:rsid w:val="000933F3"/>
    <w:rsid w:val="0009384F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913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641"/>
    <w:rsid w:val="000B7953"/>
    <w:rsid w:val="000B7C34"/>
    <w:rsid w:val="000C04E1"/>
    <w:rsid w:val="000C05F2"/>
    <w:rsid w:val="000C0798"/>
    <w:rsid w:val="000C0F14"/>
    <w:rsid w:val="000C12B4"/>
    <w:rsid w:val="000C28FA"/>
    <w:rsid w:val="000C327D"/>
    <w:rsid w:val="000C405C"/>
    <w:rsid w:val="000C4680"/>
    <w:rsid w:val="000C534D"/>
    <w:rsid w:val="000C5A3A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5C5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4B0"/>
    <w:rsid w:val="001307C1"/>
    <w:rsid w:val="00130B76"/>
    <w:rsid w:val="001315F8"/>
    <w:rsid w:val="00132010"/>
    <w:rsid w:val="00133947"/>
    <w:rsid w:val="00133CAD"/>
    <w:rsid w:val="00133F48"/>
    <w:rsid w:val="0013400A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1B6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162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0B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2EBB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5DDA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424"/>
    <w:rsid w:val="001F1576"/>
    <w:rsid w:val="001F17F0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66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30F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37ED1"/>
    <w:rsid w:val="0024024B"/>
    <w:rsid w:val="002405E3"/>
    <w:rsid w:val="002408AB"/>
    <w:rsid w:val="00240EFD"/>
    <w:rsid w:val="00241B41"/>
    <w:rsid w:val="00242535"/>
    <w:rsid w:val="002444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0FF3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2C7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4B9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3D3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481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38C"/>
    <w:rsid w:val="002E648C"/>
    <w:rsid w:val="002E79F5"/>
    <w:rsid w:val="002E7D51"/>
    <w:rsid w:val="002F01E7"/>
    <w:rsid w:val="002F097C"/>
    <w:rsid w:val="002F0F82"/>
    <w:rsid w:val="002F16B0"/>
    <w:rsid w:val="002F18B2"/>
    <w:rsid w:val="002F198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B0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3189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0520"/>
    <w:rsid w:val="00350B2C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5C5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3D75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17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679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597D"/>
    <w:rsid w:val="003D60A2"/>
    <w:rsid w:val="003D774B"/>
    <w:rsid w:val="003D7DD4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5D9E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370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3E0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7AF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1C5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B06"/>
    <w:rsid w:val="00491EF7"/>
    <w:rsid w:val="004936E8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9A7"/>
    <w:rsid w:val="004A1DF0"/>
    <w:rsid w:val="004A24B0"/>
    <w:rsid w:val="004A25D7"/>
    <w:rsid w:val="004A28AA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566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AC9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0E9E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035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239"/>
    <w:rsid w:val="005203C1"/>
    <w:rsid w:val="00520E1E"/>
    <w:rsid w:val="00520E59"/>
    <w:rsid w:val="005210D1"/>
    <w:rsid w:val="00521522"/>
    <w:rsid w:val="0052153F"/>
    <w:rsid w:val="00521909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1AB3"/>
    <w:rsid w:val="005421DD"/>
    <w:rsid w:val="00542347"/>
    <w:rsid w:val="00542515"/>
    <w:rsid w:val="00542F9E"/>
    <w:rsid w:val="0054529F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986"/>
    <w:rsid w:val="005A0EF4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29A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871"/>
    <w:rsid w:val="005E20B6"/>
    <w:rsid w:val="005E26A5"/>
    <w:rsid w:val="005E34A7"/>
    <w:rsid w:val="005E3871"/>
    <w:rsid w:val="005E4ACC"/>
    <w:rsid w:val="005E4AE7"/>
    <w:rsid w:val="005E4F17"/>
    <w:rsid w:val="005E587A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3D3B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2DED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29DA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64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DBF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0B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C7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54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5BF6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0DF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42E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91A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47E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11B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4539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294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6B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15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484E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31D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7A1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C29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BEF"/>
    <w:rsid w:val="008B5CDE"/>
    <w:rsid w:val="008B5DF1"/>
    <w:rsid w:val="008B5EC7"/>
    <w:rsid w:val="008B6B72"/>
    <w:rsid w:val="008B70DA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9D2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46F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334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3E4E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126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46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45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922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607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2AD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2A6D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C10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AD5"/>
    <w:rsid w:val="009E2B8F"/>
    <w:rsid w:val="009E2BB9"/>
    <w:rsid w:val="009E345B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3F8"/>
    <w:rsid w:val="00A124FF"/>
    <w:rsid w:val="00A1257A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2AF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5FEF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1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833"/>
    <w:rsid w:val="00A73953"/>
    <w:rsid w:val="00A73CED"/>
    <w:rsid w:val="00A747BE"/>
    <w:rsid w:val="00A74A63"/>
    <w:rsid w:val="00A74DF7"/>
    <w:rsid w:val="00A74FA0"/>
    <w:rsid w:val="00A75981"/>
    <w:rsid w:val="00A75E36"/>
    <w:rsid w:val="00A77208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3D1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D22"/>
    <w:rsid w:val="00A96E0C"/>
    <w:rsid w:val="00A96ED6"/>
    <w:rsid w:val="00A97382"/>
    <w:rsid w:val="00A973AB"/>
    <w:rsid w:val="00A976B4"/>
    <w:rsid w:val="00A97B2D"/>
    <w:rsid w:val="00AA0F88"/>
    <w:rsid w:val="00AA1484"/>
    <w:rsid w:val="00AA149C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5FCE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071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1466"/>
    <w:rsid w:val="00AE1969"/>
    <w:rsid w:val="00AE1F8C"/>
    <w:rsid w:val="00AE213B"/>
    <w:rsid w:val="00AE23F2"/>
    <w:rsid w:val="00AE2C04"/>
    <w:rsid w:val="00AE3399"/>
    <w:rsid w:val="00AE35A5"/>
    <w:rsid w:val="00AE3852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057D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4D8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AB6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35E9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5F10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955"/>
    <w:rsid w:val="00BA3C4F"/>
    <w:rsid w:val="00BA3DAE"/>
    <w:rsid w:val="00BA3E77"/>
    <w:rsid w:val="00BA6788"/>
    <w:rsid w:val="00BA6B50"/>
    <w:rsid w:val="00BA6D0A"/>
    <w:rsid w:val="00BA7017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A1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4E41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708"/>
    <w:rsid w:val="00BE2DCF"/>
    <w:rsid w:val="00BE4FCA"/>
    <w:rsid w:val="00BE5466"/>
    <w:rsid w:val="00BE6545"/>
    <w:rsid w:val="00BE6668"/>
    <w:rsid w:val="00BE6ABA"/>
    <w:rsid w:val="00BE72F0"/>
    <w:rsid w:val="00BE74A2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17F1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926"/>
    <w:rsid w:val="00C24C2C"/>
    <w:rsid w:val="00C24DA7"/>
    <w:rsid w:val="00C24FDE"/>
    <w:rsid w:val="00C2556F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DF6"/>
    <w:rsid w:val="00C27E8E"/>
    <w:rsid w:val="00C3001C"/>
    <w:rsid w:val="00C3063F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8C1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A8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D5E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BFD"/>
    <w:rsid w:val="00CC4C8B"/>
    <w:rsid w:val="00CC5261"/>
    <w:rsid w:val="00CC54E1"/>
    <w:rsid w:val="00CC5A6D"/>
    <w:rsid w:val="00CC5B05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79A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4C29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3941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6F89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9E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2E9C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0B3A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5632"/>
    <w:rsid w:val="00D46E58"/>
    <w:rsid w:val="00D4719F"/>
    <w:rsid w:val="00D47A9B"/>
    <w:rsid w:val="00D50143"/>
    <w:rsid w:val="00D50421"/>
    <w:rsid w:val="00D506FC"/>
    <w:rsid w:val="00D50AC9"/>
    <w:rsid w:val="00D50C2B"/>
    <w:rsid w:val="00D50C75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1E2D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9AC"/>
    <w:rsid w:val="00DE2BC6"/>
    <w:rsid w:val="00DE40EF"/>
    <w:rsid w:val="00DE436D"/>
    <w:rsid w:val="00DE49A3"/>
    <w:rsid w:val="00DE4F4C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DF7D03"/>
    <w:rsid w:val="00E0012D"/>
    <w:rsid w:val="00E00DFC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C28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AFD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BF5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174"/>
    <w:rsid w:val="00E41979"/>
    <w:rsid w:val="00E41FFC"/>
    <w:rsid w:val="00E42A2E"/>
    <w:rsid w:val="00E439FB"/>
    <w:rsid w:val="00E43C51"/>
    <w:rsid w:val="00E44139"/>
    <w:rsid w:val="00E442D5"/>
    <w:rsid w:val="00E44693"/>
    <w:rsid w:val="00E4493F"/>
    <w:rsid w:val="00E44AE5"/>
    <w:rsid w:val="00E450CA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F77"/>
    <w:rsid w:val="00E511F0"/>
    <w:rsid w:val="00E51450"/>
    <w:rsid w:val="00E518D8"/>
    <w:rsid w:val="00E52110"/>
    <w:rsid w:val="00E525CA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5FA2"/>
    <w:rsid w:val="00E660E9"/>
    <w:rsid w:val="00E66221"/>
    <w:rsid w:val="00E66852"/>
    <w:rsid w:val="00E66F23"/>
    <w:rsid w:val="00E67408"/>
    <w:rsid w:val="00E675B0"/>
    <w:rsid w:val="00E675D3"/>
    <w:rsid w:val="00E67638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0C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9CD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259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662"/>
    <w:rsid w:val="00EC4999"/>
    <w:rsid w:val="00EC4B88"/>
    <w:rsid w:val="00EC698A"/>
    <w:rsid w:val="00EC6E4B"/>
    <w:rsid w:val="00EC7406"/>
    <w:rsid w:val="00EC7433"/>
    <w:rsid w:val="00EC7751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5CB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2895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371"/>
    <w:rsid w:val="00F06AB0"/>
    <w:rsid w:val="00F06CF1"/>
    <w:rsid w:val="00F070B8"/>
    <w:rsid w:val="00F07C1D"/>
    <w:rsid w:val="00F1010A"/>
    <w:rsid w:val="00F107D5"/>
    <w:rsid w:val="00F10BD0"/>
    <w:rsid w:val="00F10F4F"/>
    <w:rsid w:val="00F11379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2F3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2E05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0FE6"/>
    <w:rsid w:val="00F511BF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3EF9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1E1A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5C39"/>
    <w:rsid w:val="00F85D5D"/>
    <w:rsid w:val="00F86102"/>
    <w:rsid w:val="00F8682B"/>
    <w:rsid w:val="00F869A3"/>
    <w:rsid w:val="00F87A65"/>
    <w:rsid w:val="00F87F59"/>
    <w:rsid w:val="00F89EA5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0FF"/>
    <w:rsid w:val="00F9619D"/>
    <w:rsid w:val="00F97042"/>
    <w:rsid w:val="00F97550"/>
    <w:rsid w:val="00F976E4"/>
    <w:rsid w:val="00F97A9D"/>
    <w:rsid w:val="00FA2937"/>
    <w:rsid w:val="00FA29A1"/>
    <w:rsid w:val="00FA2B27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5CB"/>
    <w:rsid w:val="00FA4910"/>
    <w:rsid w:val="00FA4DE5"/>
    <w:rsid w:val="00FA5422"/>
    <w:rsid w:val="00FA5C6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AB5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E00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6DF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4E77"/>
    <w:rsid w:val="00FF58F1"/>
    <w:rsid w:val="00FF772A"/>
    <w:rsid w:val="00FF7A4F"/>
    <w:rsid w:val="01228934"/>
    <w:rsid w:val="031F5C95"/>
    <w:rsid w:val="0EF10484"/>
    <w:rsid w:val="0F3ECF7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8C1448D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55d979c1-5249-49b1-9d13-48b77d465b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950</Words>
  <Characters>4932</Characters>
  <Application>Microsoft Office Word</Application>
  <DocSecurity>0</DocSecurity>
  <Lines>41</Lines>
  <Paragraphs>11</Paragraphs>
  <ScaleCrop>false</ScaleCrop>
  <Company>Alcatel-Lucent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54</cp:revision>
  <cp:lastPrinted>2009-09-26T16:02:00Z</cp:lastPrinted>
  <dcterms:created xsi:type="dcterms:W3CDTF">2025-05-08T13:58:00Z</dcterms:created>
  <dcterms:modified xsi:type="dcterms:W3CDTF">2025-05-08T14:03:00Z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