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58270DB3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6B5BE008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E41AB0">
        <w:rPr>
          <w:rFonts w:ascii="Calibri" w:eastAsia="MS Mincho" w:hAnsi="Calibri" w:cs="Calibri"/>
          <w:sz w:val="24"/>
          <w:szCs w:val="24"/>
          <w:lang w:val="en-US" w:eastAsia="en-US"/>
        </w:rPr>
        <w:t>30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6B5BE008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00D0C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AB0BC6">
        <w:rPr>
          <w:rFonts w:ascii="Calibri" w:eastAsia="MS Mincho" w:hAnsi="Calibri" w:cs="Calibri"/>
          <w:sz w:val="24"/>
          <w:szCs w:val="24"/>
          <w:lang w:val="en-US" w:eastAsia="en-US"/>
        </w:rPr>
        <w:t>04058</w:t>
      </w:r>
    </w:p>
    <w:p w14:paraId="3F83D124" w14:textId="59206462" w:rsidR="004A0B6E" w:rsidRPr="00305BA5" w:rsidRDefault="00E116C2" w:rsidP="00305BA5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St.Julians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Malta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May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F01940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F01940">
        <w:rPr>
          <w:rFonts w:ascii="Calibri" w:eastAsia="MS Mincho" w:hAnsi="Calibri" w:cs="Calibri"/>
          <w:sz w:val="24"/>
          <w:szCs w:val="24"/>
          <w:lang w:val="en-US" w:eastAsia="en-US"/>
        </w:rPr>
        <w:t>23</w:t>
      </w:r>
      <w:r w:rsidR="00F01940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F1044A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305BA5">
        <w:rPr>
          <w:rFonts w:eastAsia="MS Mincho"/>
        </w:rPr>
        <w:t xml:space="preserve">                </w:t>
      </w:r>
      <w:r w:rsidR="00305BA5" w:rsidRPr="00305BA5">
        <w:rPr>
          <w:rFonts w:ascii="Calibri" w:eastAsia="MS Mincho" w:hAnsi="Calibri" w:cs="Calibri"/>
          <w:bCs/>
          <w:sz w:val="24"/>
          <w:szCs w:val="24"/>
          <w:lang w:val="en-US" w:eastAsia="en-US"/>
        </w:rPr>
        <w:t xml:space="preserve">(Resubmission of </w:t>
      </w:r>
      <w:r w:rsidR="00E41AB0" w:rsidRPr="6B5BE008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41AB0">
        <w:rPr>
          <w:rFonts w:ascii="Calibri" w:eastAsia="MS Mincho" w:hAnsi="Calibri" w:cs="Calibri"/>
          <w:sz w:val="24"/>
          <w:szCs w:val="24"/>
          <w:lang w:val="en-US" w:eastAsia="en-US"/>
        </w:rPr>
        <w:t>502494</w:t>
      </w:r>
      <w:r w:rsidR="00305BA5" w:rsidRPr="00305BA5">
        <w:rPr>
          <w:rFonts w:ascii="Calibri" w:eastAsia="MS Mincho" w:hAnsi="Calibri" w:cs="Calibri"/>
          <w:bCs/>
          <w:sz w:val="24"/>
          <w:szCs w:val="24"/>
          <w:lang w:val="en-US" w:eastAsia="en-US"/>
        </w:rPr>
        <w:t>)</w:t>
      </w:r>
      <w:r w:rsidR="00CF5E2C" w:rsidRPr="00305BA5">
        <w:rPr>
          <w:rFonts w:ascii="Calibri" w:eastAsia="MS Mincho" w:hAnsi="Calibri" w:cs="Calibri"/>
          <w:bCs/>
          <w:sz w:val="24"/>
          <w:szCs w:val="24"/>
          <w:lang w:val="en-US" w:eastAsia="en-US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</w:t>
      </w:r>
      <w:r w:rsidR="000817C6">
        <w:rPr>
          <w:rFonts w:eastAsia="MS Mincho"/>
        </w:rPr>
        <w:t xml:space="preserve">            </w:t>
      </w: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BE04BC0" w:rsidR="00CF09A2" w:rsidRDefault="00557B12" w:rsidP="00CF09A2">
      <w:r>
        <w:t>In RAN2#12</w:t>
      </w:r>
      <w:r w:rsidR="00860CDB">
        <w:t>6</w:t>
      </w:r>
      <w:r>
        <w:t xml:space="preserve">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0EA4309F" w14:textId="77777777" w:rsidR="000C7962" w:rsidRDefault="000C7962" w:rsidP="000C7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E9F8BC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RRC re-establishment, RAN2 will wait for RAN3 input, if any</w:t>
      </w:r>
    </w:p>
    <w:p w14:paraId="69F82E3E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support of Inactive state, RAN2 will wait for RAN3 input, if any</w:t>
      </w:r>
    </w:p>
    <w:p w14:paraId="7112FA94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>. Can further discuss whether any optimization is needed</w:t>
      </w:r>
    </w:p>
    <w:p w14:paraId="0023FBDA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network verified UE positioning is supported for regenerative architecture </w:t>
      </w:r>
    </w:p>
    <w:p w14:paraId="7F8185E0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typical setting for </w:t>
      </w:r>
      <w:r w:rsidRPr="005D461C">
        <w:t xml:space="preserve">common TA </w:t>
      </w:r>
      <w:r>
        <w:t xml:space="preserve">and </w:t>
      </w:r>
      <w:proofErr w:type="spellStart"/>
      <w:r>
        <w:t>kmac</w:t>
      </w:r>
      <w:proofErr w:type="spellEnd"/>
      <w:r>
        <w:t xml:space="preserve"> would be</w:t>
      </w:r>
      <w:r w:rsidRPr="005D461C">
        <w:t xml:space="preserve"> zero in case of regenerative mode with full </w:t>
      </w:r>
      <w:proofErr w:type="spellStart"/>
      <w:r w:rsidRPr="005D461C">
        <w:t>gNB</w:t>
      </w:r>
      <w:proofErr w:type="spellEnd"/>
      <w:r w:rsidRPr="005D461C">
        <w:t xml:space="preserve"> on board</w:t>
      </w:r>
      <w:r>
        <w:t xml:space="preserve">. FFS whether we capture in the spec that common TA and </w:t>
      </w:r>
      <w:proofErr w:type="spellStart"/>
      <w:r>
        <w:t>Kmac</w:t>
      </w:r>
      <w:proofErr w:type="spellEnd"/>
      <w:r>
        <w:t xml:space="preserve"> shall/should be set to zero.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4ACB7BFC" w14:textId="0CA87012" w:rsidR="009A2DED" w:rsidRDefault="009A2DED" w:rsidP="00C6166E">
      <w:r>
        <w:t xml:space="preserve">But as there was no </w:t>
      </w:r>
      <w:r w:rsidR="00EB3C09">
        <w:t xml:space="preserve">further agreements to conclude how to progress </w:t>
      </w:r>
      <w:r w:rsidR="00555759">
        <w:t>the re-sync, we have the proposal as follows.</w:t>
      </w:r>
      <w:r w:rsidR="00EB3C09">
        <w:t xml:space="preserve">  </w:t>
      </w:r>
    </w:p>
    <w:p w14:paraId="41C5669B" w14:textId="26D572CD" w:rsidR="007F4276" w:rsidRPr="00555759" w:rsidRDefault="00555759" w:rsidP="00C6166E">
      <w:pPr>
        <w:rPr>
          <w:b/>
          <w:bCs/>
        </w:rPr>
      </w:pPr>
      <w:r w:rsidRPr="00555759">
        <w:rPr>
          <w:b/>
          <w:bCs/>
        </w:rPr>
        <w:lastRenderedPageBreak/>
        <w:t>Proposal 1:</w:t>
      </w:r>
      <w:r>
        <w:rPr>
          <w:b/>
          <w:bCs/>
        </w:rPr>
        <w:t xml:space="preserve"> Re</w:t>
      </w:r>
      <w:r w:rsidR="0068603F">
        <w:rPr>
          <w:b/>
          <w:bCs/>
        </w:rPr>
        <w:t>-sync for regenerative payload will not be supported in Rel-19 NTN.</w:t>
      </w:r>
      <w:r w:rsidR="00400BC6" w:rsidRPr="00555759">
        <w:rPr>
          <w:b/>
          <w:bCs/>
        </w:rPr>
        <w:t xml:space="preserve"> </w:t>
      </w:r>
      <w:r w:rsidR="00C17B6C" w:rsidRPr="00555759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7B14A2C6" w14:textId="77777777" w:rsidR="00FF0FF7" w:rsidRPr="00555759" w:rsidRDefault="00FF0FF7" w:rsidP="00FF0FF7">
      <w:pPr>
        <w:rPr>
          <w:b/>
          <w:bCs/>
        </w:rPr>
      </w:pPr>
      <w:r w:rsidRPr="00555759">
        <w:rPr>
          <w:b/>
          <w:bCs/>
        </w:rPr>
        <w:t>Proposal 1:</w:t>
      </w:r>
      <w:r>
        <w:rPr>
          <w:b/>
          <w:bCs/>
        </w:rPr>
        <w:t xml:space="preserve"> Re-sync for regenerative payload will not be supported in Rel-19 NTN.</w:t>
      </w:r>
      <w:r w:rsidRPr="00555759">
        <w:rPr>
          <w:b/>
          <w:bCs/>
        </w:rPr>
        <w:t xml:space="preserve">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7AB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2D2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5B1F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CBC"/>
    <w:rsid w:val="000C0F14"/>
    <w:rsid w:val="000C12B4"/>
    <w:rsid w:val="000C28FA"/>
    <w:rsid w:val="000C327D"/>
    <w:rsid w:val="000C405C"/>
    <w:rsid w:val="000C4680"/>
    <w:rsid w:val="000C4C28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639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25C"/>
    <w:rsid w:val="001E387D"/>
    <w:rsid w:val="001E3DE9"/>
    <w:rsid w:val="001E410D"/>
    <w:rsid w:val="001E4F14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4C21"/>
    <w:rsid w:val="002950E9"/>
    <w:rsid w:val="0029553F"/>
    <w:rsid w:val="0029568A"/>
    <w:rsid w:val="00295DC0"/>
    <w:rsid w:val="00295F7A"/>
    <w:rsid w:val="00296055"/>
    <w:rsid w:val="00296ADD"/>
    <w:rsid w:val="00296B77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164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2D94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7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BA5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0CCF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5D0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27E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28B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8AA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A85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759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64F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03F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02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4D7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6ED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B1E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2DED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D74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32C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4AB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6583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0BC6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B64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5E7C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6E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D0C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37F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4CD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6C2"/>
    <w:rsid w:val="00E11F2F"/>
    <w:rsid w:val="00E12376"/>
    <w:rsid w:val="00E13022"/>
    <w:rsid w:val="00E1338F"/>
    <w:rsid w:val="00E13C12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1AB0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C09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D77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1940"/>
    <w:rsid w:val="00F02112"/>
    <w:rsid w:val="00F02169"/>
    <w:rsid w:val="00F02371"/>
    <w:rsid w:val="00F040E9"/>
    <w:rsid w:val="00F04223"/>
    <w:rsid w:val="00F04360"/>
    <w:rsid w:val="00F04BE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44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F7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4E77"/>
    <w:rsid w:val="00FF58F1"/>
    <w:rsid w:val="00FF7607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ED9279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B5BE008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512</Words>
  <Characters>2849</Characters>
  <Application>Microsoft Office Word</Application>
  <DocSecurity>0</DocSecurity>
  <Lines>23</Lines>
  <Paragraphs>6</Paragraphs>
  <ScaleCrop>false</ScaleCrop>
  <Company>Alcatel-Lucent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20</cp:revision>
  <cp:lastPrinted>2009-09-26T16:02:00Z</cp:lastPrinted>
  <dcterms:created xsi:type="dcterms:W3CDTF">2025-05-08T13:42:00Z</dcterms:created>
  <dcterms:modified xsi:type="dcterms:W3CDTF">2025-05-08T13:46:00Z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