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06ADEFDB"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w:t>
      </w:r>
      <w:r w:rsidR="00FE602E">
        <w:rPr>
          <w:rFonts w:cs="Arial"/>
          <w:lang w:eastAsia="ja-JP"/>
        </w:rPr>
        <w:t>9</w:t>
      </w:r>
      <w:r w:rsidRPr="00863065">
        <w:rPr>
          <w:rFonts w:cs="Arial"/>
        </w:rPr>
        <w:tab/>
      </w:r>
      <w:r w:rsidR="00976043" w:rsidRPr="00976043">
        <w:rPr>
          <w:rFonts w:cs="Arial"/>
        </w:rPr>
        <w:t>R2-2501004</w:t>
      </w:r>
    </w:p>
    <w:p w14:paraId="3F82C15C" w14:textId="515A460E" w:rsidR="00AA6371" w:rsidRPr="00863065" w:rsidRDefault="00E56417" w:rsidP="00AA6371">
      <w:pPr>
        <w:pStyle w:val="af7"/>
        <w:tabs>
          <w:tab w:val="left" w:pos="709"/>
          <w:tab w:val="right" w:pos="9639"/>
        </w:tabs>
        <w:spacing w:after="0"/>
        <w:jc w:val="left"/>
        <w:rPr>
          <w:rFonts w:cs="Arial"/>
          <w:lang w:val="en-US" w:eastAsia="ja-JP"/>
        </w:rPr>
      </w:pPr>
      <w:r>
        <w:rPr>
          <w:rFonts w:cs="Arial"/>
          <w:lang w:val="en-US" w:eastAsia="ja-JP"/>
        </w:rPr>
        <w:t>Athens</w:t>
      </w:r>
      <w:r w:rsidR="00B50CBE" w:rsidRPr="00B50CBE">
        <w:rPr>
          <w:rFonts w:cs="Arial"/>
          <w:lang w:val="en-US" w:eastAsia="ja-JP"/>
        </w:rPr>
        <w:t xml:space="preserve">, </w:t>
      </w:r>
      <w:r w:rsidR="00760380" w:rsidRPr="00760380">
        <w:rPr>
          <w:rFonts w:cs="Arial"/>
          <w:lang w:val="en-US" w:eastAsia="ja-JP"/>
        </w:rPr>
        <w:t>Greece</w:t>
      </w:r>
      <w:r w:rsidR="00302DB2">
        <w:rPr>
          <w:rFonts w:cs="Arial" w:hint="eastAsia"/>
          <w:lang w:val="en-US" w:eastAsia="ja-JP"/>
        </w:rPr>
        <w:t>,</w:t>
      </w:r>
      <w:r w:rsidR="00302DB2">
        <w:rPr>
          <w:rFonts w:cs="Arial"/>
          <w:lang w:val="en-US" w:eastAsia="ja-JP"/>
        </w:rPr>
        <w:t xml:space="preserve"> </w:t>
      </w:r>
      <w:r w:rsidR="00760380">
        <w:rPr>
          <w:rFonts w:cs="Arial"/>
          <w:lang w:val="en-US" w:eastAsia="ja-JP"/>
        </w:rPr>
        <w:t>Feb</w:t>
      </w:r>
      <w:r w:rsidR="00B50CBE">
        <w:rPr>
          <w:rFonts w:cs="Arial"/>
          <w:lang w:val="en-US" w:eastAsia="ja-JP"/>
        </w:rPr>
        <w:t>.</w:t>
      </w:r>
      <w:r w:rsidR="00D5183B">
        <w:rPr>
          <w:rFonts w:cs="Arial"/>
          <w:lang w:val="en-US" w:eastAsia="ja-JP"/>
        </w:rPr>
        <w:t xml:space="preserve"> </w:t>
      </w:r>
      <w:r w:rsidR="009E6CCF">
        <w:rPr>
          <w:rFonts w:cs="Arial"/>
          <w:lang w:val="en-US" w:eastAsia="ja-JP"/>
        </w:rPr>
        <w:t>1</w:t>
      </w:r>
      <w:r w:rsidR="00FE602E">
        <w:rPr>
          <w:rFonts w:cs="Arial"/>
          <w:lang w:val="en-US" w:eastAsia="ja-JP"/>
        </w:rPr>
        <w:t>7</w:t>
      </w:r>
      <w:r w:rsidR="00AA6371">
        <w:rPr>
          <w:rFonts w:cs="Arial"/>
          <w:vertAlign w:val="superscript"/>
          <w:lang w:val="en-US" w:eastAsia="ja-JP"/>
        </w:rPr>
        <w:t>th</w:t>
      </w:r>
      <w:r w:rsidR="00AA6371">
        <w:rPr>
          <w:rFonts w:cs="Arial"/>
          <w:lang w:val="en-US" w:eastAsia="ja-JP"/>
        </w:rPr>
        <w:t xml:space="preserve"> </w:t>
      </w:r>
      <w:r w:rsidR="00F52659" w:rsidRPr="00CF194D">
        <w:rPr>
          <w:b w:val="0"/>
          <w:noProof/>
        </w:rPr>
        <w:t>–</w:t>
      </w:r>
      <w:r w:rsidR="00F52659">
        <w:rPr>
          <w:b w:val="0"/>
          <w:noProof/>
        </w:rPr>
        <w:t xml:space="preserve"> </w:t>
      </w:r>
      <w:r w:rsidR="009E6CCF">
        <w:rPr>
          <w:rFonts w:cs="Arial"/>
          <w:lang w:val="en-US" w:eastAsia="ja-JP"/>
        </w:rPr>
        <w:t>2</w:t>
      </w:r>
      <w:r w:rsidR="00FE602E">
        <w:rPr>
          <w:rFonts w:cs="Arial"/>
          <w:lang w:val="en-US" w:eastAsia="ja-JP"/>
        </w:rPr>
        <w:t>1</w:t>
      </w:r>
      <w:r w:rsidR="00FE602E">
        <w:rPr>
          <w:rFonts w:cs="Arial"/>
          <w:vertAlign w:val="superscript"/>
          <w:lang w:val="en-US" w:eastAsia="ja-JP"/>
        </w:rPr>
        <w:t>st</w:t>
      </w:r>
      <w:r w:rsidR="00804892">
        <w:rPr>
          <w:rFonts w:cs="Arial"/>
          <w:lang w:val="en-US" w:eastAsia="ja-JP"/>
        </w:rPr>
        <w:t xml:space="preserve"> </w:t>
      </w:r>
      <w:r w:rsidR="00AA6371" w:rsidRPr="00802E96">
        <w:rPr>
          <w:rFonts w:cs="Arial"/>
          <w:lang w:val="en-US" w:eastAsia="ja-JP"/>
        </w:rPr>
        <w:t>20</w:t>
      </w:r>
      <w:r w:rsidR="00AA6371">
        <w:rPr>
          <w:rFonts w:cs="Arial" w:hint="eastAsia"/>
          <w:lang w:val="en-US" w:eastAsia="ja-JP"/>
        </w:rPr>
        <w:t>2</w:t>
      </w:r>
      <w:r w:rsidR="00FE602E">
        <w:rPr>
          <w:rFonts w:cs="Arial"/>
          <w:lang w:val="en-US" w:eastAsia="ja-JP"/>
        </w:rPr>
        <w:t>5</w:t>
      </w:r>
      <w:r w:rsidR="00AA6371">
        <w:rPr>
          <w:rFonts w:cs="Arial"/>
          <w:lang w:val="en-US" w:eastAsia="ja-JP"/>
        </w:rPr>
        <w:tab/>
      </w:r>
    </w:p>
    <w:p w14:paraId="1AED183E" w14:textId="77777777" w:rsidR="00DB7D65" w:rsidRPr="00F52659"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E8BF402"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4199F">
        <w:rPr>
          <w:rFonts w:ascii="Arial" w:hAnsi="Arial" w:cs="Arial" w:hint="eastAsia"/>
          <w:b/>
          <w:sz w:val="24"/>
          <w:lang w:eastAsia="ja-JP"/>
        </w:rPr>
        <w:t>Discussion</w:t>
      </w:r>
      <w:r w:rsidR="00ED36DD">
        <w:rPr>
          <w:rFonts w:ascii="Arial" w:hAnsi="Arial" w:cs="Arial"/>
          <w:b/>
          <w:sz w:val="24"/>
        </w:rPr>
        <w:t xml:space="preserve"> on </w:t>
      </w:r>
      <w:r w:rsidR="007F5000">
        <w:rPr>
          <w:rFonts w:ascii="Arial" w:hAnsi="Arial" w:cs="Arial"/>
          <w:b/>
          <w:sz w:val="24"/>
          <w:lang w:eastAsia="ja-JP"/>
        </w:rPr>
        <w:t>S</w:t>
      </w:r>
      <w:r w:rsidR="00E35A43">
        <w:rPr>
          <w:rFonts w:ascii="Arial" w:hAnsi="Arial" w:cs="Arial"/>
          <w:b/>
          <w:sz w:val="24"/>
          <w:lang w:eastAsia="ja-JP"/>
        </w:rPr>
        <w:t xml:space="preserve">tore </w:t>
      </w:r>
      <w:r w:rsidR="007F5000">
        <w:rPr>
          <w:rFonts w:ascii="Arial" w:hAnsi="Arial" w:cs="Arial"/>
          <w:b/>
          <w:sz w:val="24"/>
          <w:lang w:eastAsia="ja-JP"/>
        </w:rPr>
        <w:t>&amp;</w:t>
      </w:r>
      <w:r w:rsidR="00E35A43">
        <w:rPr>
          <w:rFonts w:ascii="Arial" w:hAnsi="Arial" w:cs="Arial"/>
          <w:b/>
          <w:sz w:val="24"/>
          <w:lang w:eastAsia="ja-JP"/>
        </w:rPr>
        <w:t xml:space="preserve"> </w:t>
      </w:r>
      <w:r w:rsidR="007F5000">
        <w:rPr>
          <w:rFonts w:ascii="Arial" w:hAnsi="Arial" w:cs="Arial"/>
          <w:b/>
          <w:sz w:val="24"/>
          <w:lang w:eastAsia="ja-JP"/>
        </w:rPr>
        <w:t>F</w:t>
      </w:r>
      <w:r w:rsidR="00E35A43">
        <w:rPr>
          <w:rFonts w:ascii="Arial" w:hAnsi="Arial" w:cs="Arial"/>
          <w:b/>
          <w:sz w:val="24"/>
          <w:lang w:eastAsia="ja-JP"/>
        </w:rPr>
        <w:t>orward</w:t>
      </w:r>
      <w:r w:rsidR="007F5000">
        <w:rPr>
          <w:rFonts w:ascii="Arial" w:hAnsi="Arial" w:cs="Arial"/>
          <w:b/>
          <w:sz w:val="24"/>
          <w:lang w:eastAsia="ja-JP"/>
        </w:rPr>
        <w:t xml:space="preserve"> operation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92F2D50"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8.9.2</w:t>
      </w:r>
      <w:r w:rsidR="009E3C93" w:rsidRPr="009E3C93">
        <w:rPr>
          <w:rFonts w:ascii="Arial" w:hAnsi="Arial" w:cs="Arial"/>
          <w:b/>
          <w:sz w:val="24"/>
          <w:lang w:eastAsia="ja-JP"/>
        </w:rPr>
        <w:tab/>
        <w:t>Support of Store &amp; Forward</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7E37BC8A" w14:textId="6B40CFCF" w:rsidR="004C7063" w:rsidRPr="00450988" w:rsidRDefault="00E66F0A" w:rsidP="005F39CD">
      <w:pPr>
        <w:textAlignment w:val="center"/>
        <w:rPr>
          <w:sz w:val="21"/>
          <w:szCs w:val="21"/>
          <w:lang w:eastAsia="ja-JP"/>
        </w:rPr>
      </w:pPr>
      <w:r w:rsidRPr="00450988">
        <w:rPr>
          <w:rFonts w:hint="eastAsia"/>
          <w:noProof/>
          <w:sz w:val="21"/>
          <w:szCs w:val="21"/>
          <w:lang w:eastAsia="ja-JP"/>
        </w:rPr>
        <mc:AlternateContent>
          <mc:Choice Requires="wps">
            <w:drawing>
              <wp:anchor distT="0" distB="0" distL="114300" distR="114300" simplePos="0" relativeHeight="251659264" behindDoc="0" locked="0" layoutInCell="1" allowOverlap="1" wp14:anchorId="2F87FC1C" wp14:editId="06CA7338">
                <wp:simplePos x="0" y="0"/>
                <wp:positionH relativeFrom="column">
                  <wp:posOffset>155045</wp:posOffset>
                </wp:positionH>
                <wp:positionV relativeFrom="paragraph">
                  <wp:posOffset>363119</wp:posOffset>
                </wp:positionV>
                <wp:extent cx="6103480" cy="1868068"/>
                <wp:effectExtent l="0" t="0" r="12065" b="18415"/>
                <wp:wrapNone/>
                <wp:docPr id="1" name="正方形/長方形 1"/>
                <wp:cNvGraphicFramePr/>
                <a:graphic xmlns:a="http://schemas.openxmlformats.org/drawingml/2006/main">
                  <a:graphicData uri="http://schemas.microsoft.com/office/word/2010/wordprocessingShape">
                    <wps:wsp>
                      <wps:cNvSpPr/>
                      <wps:spPr>
                        <a:xfrm>
                          <a:off x="0" y="0"/>
                          <a:ext cx="6103480" cy="1868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D24EE7" id="正方形/長方形 1" o:spid="_x0000_s1026" style="position:absolute;left:0;text-align:left;margin-left:12.2pt;margin-top:28.6pt;width:480.6pt;height:147.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" filled="f" strokecolor="#091723 [484]" strokeweight=".5pt"/>
            </w:pict>
          </mc:Fallback>
        </mc:AlternateContent>
      </w:r>
      <w:r w:rsidR="00AA0E5B" w:rsidRPr="00450988">
        <w:rPr>
          <w:sz w:val="21"/>
          <w:szCs w:val="21"/>
          <w:lang w:eastAsia="ja-JP"/>
        </w:rPr>
        <w:t xml:space="preserve">In Rel-19, the </w:t>
      </w:r>
      <w:r w:rsidR="00F311A4">
        <w:rPr>
          <w:rFonts w:hint="eastAsia"/>
          <w:sz w:val="21"/>
          <w:szCs w:val="21"/>
          <w:lang w:eastAsia="ja-JP"/>
        </w:rPr>
        <w:t>o</w:t>
      </w:r>
      <w:r w:rsidR="00F311A4">
        <w:rPr>
          <w:sz w:val="21"/>
          <w:szCs w:val="21"/>
          <w:lang w:eastAsia="ja-JP"/>
        </w:rPr>
        <w:t>bjective</w:t>
      </w:r>
      <w:r w:rsidR="00FB6D66">
        <w:rPr>
          <w:sz w:val="21"/>
          <w:szCs w:val="21"/>
          <w:lang w:eastAsia="ja-JP"/>
        </w:rPr>
        <w:t>s</w:t>
      </w:r>
      <w:r w:rsidR="00F311A4">
        <w:rPr>
          <w:sz w:val="21"/>
          <w:szCs w:val="21"/>
          <w:lang w:eastAsia="ja-JP"/>
        </w:rPr>
        <w:t xml:space="preserve"> for</w:t>
      </w:r>
      <w:r w:rsidR="00AA0E5B" w:rsidRPr="00450988">
        <w:rPr>
          <w:sz w:val="21"/>
          <w:szCs w:val="21"/>
          <w:lang w:eastAsia="ja-JP"/>
        </w:rPr>
        <w:t xml:space="preserve"> Store &amp; Forward operation </w:t>
      </w:r>
      <w:r w:rsidR="00FB6D66">
        <w:rPr>
          <w:sz w:val="21"/>
          <w:szCs w:val="21"/>
          <w:lang w:eastAsia="ja-JP"/>
        </w:rPr>
        <w:t>of</w:t>
      </w:r>
      <w:r w:rsidR="00AA0E5B" w:rsidRPr="00450988">
        <w:rPr>
          <w:sz w:val="21"/>
          <w:szCs w:val="21"/>
          <w:lang w:eastAsia="ja-JP"/>
        </w:rPr>
        <w:t xml:space="preserve"> IoT-NTN are </w:t>
      </w:r>
      <w:r w:rsidR="00C545E6">
        <w:rPr>
          <w:sz w:val="21"/>
          <w:szCs w:val="21"/>
          <w:lang w:eastAsia="ja-JP"/>
        </w:rPr>
        <w:t>described</w:t>
      </w:r>
      <w:r w:rsidR="00AA0E5B" w:rsidRPr="00450988">
        <w:rPr>
          <w:sz w:val="21"/>
          <w:szCs w:val="21"/>
          <w:lang w:eastAsia="ja-JP"/>
        </w:rPr>
        <w:t xml:space="preserve"> in the WID of Rel-19 IoT-NTN [1]</w:t>
      </w:r>
      <w:r w:rsidR="00C545E6">
        <w:rPr>
          <w:sz w:val="21"/>
          <w:szCs w:val="21"/>
          <w:lang w:eastAsia="ja-JP"/>
        </w:rPr>
        <w:t xml:space="preserve"> as follows:</w:t>
      </w:r>
    </w:p>
    <w:p w14:paraId="060AF694" w14:textId="77777777" w:rsidR="0027223C" w:rsidRPr="0077358C" w:rsidRDefault="0027223C" w:rsidP="0027223C">
      <w:pPr>
        <w:numPr>
          <w:ilvl w:val="0"/>
          <w:numId w:val="40"/>
        </w:numPr>
        <w:overflowPunct w:val="0"/>
        <w:autoSpaceDE w:val="0"/>
        <w:autoSpaceDN w:val="0"/>
        <w:adjustRightInd w:val="0"/>
        <w:textAlignment w:val="baseline"/>
        <w:rPr>
          <w:bCs/>
        </w:rPr>
      </w:pPr>
      <w:r w:rsidRPr="00702D0A">
        <w:rPr>
          <w:bCs/>
        </w:rPr>
        <w:t xml:space="preserve">Support of </w:t>
      </w:r>
      <w:bookmarkStart w:id="1" w:name="OLE_LINK13"/>
      <w:proofErr w:type="spellStart"/>
      <w:r w:rsidRPr="00702D0A">
        <w:rPr>
          <w:bCs/>
        </w:rPr>
        <w:t>Store&amp;Forward</w:t>
      </w:r>
      <w:proofErr w:type="spellEnd"/>
      <w:r w:rsidRPr="00702D0A">
        <w:rPr>
          <w:bCs/>
        </w:rPr>
        <w:t xml:space="preserve"> (S&amp;F)</w:t>
      </w:r>
      <w:bookmarkEnd w:id="1"/>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6DA24B74" w14:textId="77777777" w:rsidR="0027223C" w:rsidRPr="00702D0A" w:rsidRDefault="0027223C" w:rsidP="0027223C">
      <w:pPr>
        <w:numPr>
          <w:ilvl w:val="1"/>
          <w:numId w:val="40"/>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06358A1E" w14:textId="77777777" w:rsidR="0027223C" w:rsidRPr="00702D0A" w:rsidRDefault="0027223C" w:rsidP="0027223C">
      <w:pPr>
        <w:numPr>
          <w:ilvl w:val="2"/>
          <w:numId w:val="40"/>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F0066CE" w14:textId="77777777" w:rsidR="0027223C" w:rsidRPr="00702D0A" w:rsidRDefault="0027223C" w:rsidP="0027223C">
      <w:pPr>
        <w:spacing w:after="0"/>
        <w:rPr>
          <w:bCs/>
        </w:rPr>
      </w:pPr>
    </w:p>
    <w:p w14:paraId="5D74D8BB" w14:textId="77777777" w:rsidR="0027223C" w:rsidRPr="00702D0A" w:rsidRDefault="0027223C" w:rsidP="0027223C">
      <w:pPr>
        <w:spacing w:after="0"/>
        <w:ind w:left="720"/>
        <w:rPr>
          <w:bCs/>
        </w:rPr>
      </w:pPr>
      <w:r w:rsidRPr="00702D0A">
        <w:rPr>
          <w:bCs/>
        </w:rPr>
        <w:t>Note: Strive to minimise UE impact.</w:t>
      </w:r>
    </w:p>
    <w:p w14:paraId="66AB6D5A" w14:textId="77777777" w:rsidR="0027223C" w:rsidRPr="00702D0A" w:rsidRDefault="0027223C" w:rsidP="0027223C">
      <w:pPr>
        <w:spacing w:after="0"/>
        <w:rPr>
          <w:bCs/>
        </w:rPr>
      </w:pPr>
    </w:p>
    <w:p w14:paraId="55598345" w14:textId="5B1DB0BE" w:rsidR="00174720" w:rsidRPr="0027223C" w:rsidRDefault="0027223C" w:rsidP="002722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3B786CE8" w14:textId="77777777" w:rsidR="00174720" w:rsidRDefault="00174720" w:rsidP="005F39CD">
      <w:pPr>
        <w:textAlignment w:val="center"/>
        <w:rPr>
          <w:lang w:eastAsia="ja-JP"/>
        </w:rPr>
      </w:pPr>
    </w:p>
    <w:p w14:paraId="1F6EA837" w14:textId="0F9535EE" w:rsidR="008E0A61" w:rsidRPr="00450988"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last meeting RAN2#12</w:t>
      </w:r>
      <w:r w:rsidR="002D420C">
        <w:rPr>
          <w:sz w:val="21"/>
          <w:szCs w:val="21"/>
          <w:lang w:eastAsia="ja-JP"/>
        </w:rPr>
        <w:t>8</w:t>
      </w:r>
      <w:r>
        <w:rPr>
          <w:sz w:val="21"/>
          <w:szCs w:val="21"/>
          <w:lang w:eastAsia="ja-JP"/>
        </w:rPr>
        <w:t>[2]</w:t>
      </w:r>
      <w:r w:rsidR="00D541C4" w:rsidRPr="00450988">
        <w:rPr>
          <w:sz w:val="21"/>
          <w:szCs w:val="21"/>
          <w:lang w:eastAsia="ja-JP"/>
        </w:rPr>
        <w:t>, the following agreements are made</w:t>
      </w:r>
      <w:r w:rsidR="00B72495">
        <w:rPr>
          <w:sz w:val="21"/>
          <w:szCs w:val="21"/>
          <w:lang w:eastAsia="ja-JP"/>
        </w:rPr>
        <w:t xml:space="preserve"> for S&amp;F operation</w:t>
      </w:r>
      <w:r w:rsidR="00077210" w:rsidRPr="00450988">
        <w:rPr>
          <w:sz w:val="21"/>
          <w:szCs w:val="21"/>
          <w:lang w:eastAsia="ja-JP"/>
        </w:rPr>
        <w:t>:</w:t>
      </w:r>
    </w:p>
    <w:p w14:paraId="66A30B40"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rPr>
          <w:lang w:val="en-US" w:eastAsia="ko-KR"/>
        </w:rPr>
      </w:pPr>
      <w:r>
        <w:rPr>
          <w:lang w:val="en-US" w:eastAsia="ko-KR"/>
        </w:rPr>
        <w:t>Agreements:</w:t>
      </w:r>
    </w:p>
    <w:p w14:paraId="17F3794F"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7281841E"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2.</w:t>
      </w:r>
      <w:r>
        <w:tab/>
      </w:r>
      <w:r w:rsidRPr="00597894">
        <w:t>It is FFS whether we need to introduce a new release cause when the NW wants to release a R19 UE to RRC idle because the feeder link becomes unavailable</w:t>
      </w:r>
    </w:p>
    <w:p w14:paraId="6DB66A7B"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3.</w:t>
      </w:r>
      <w:r>
        <w:tab/>
      </w:r>
      <w:r w:rsidRPr="00597894">
        <w:t>“S&amp;F operation” indication is provided in SIB1</w:t>
      </w:r>
    </w:p>
    <w:p w14:paraId="0A1FECFE"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4.</w:t>
      </w:r>
      <w:r>
        <w:tab/>
      </w:r>
      <w:r w:rsidRPr="000F0066">
        <w:t xml:space="preserve">RAN2 </w:t>
      </w:r>
      <w:r>
        <w:t xml:space="preserve">assumes that AS </w:t>
      </w:r>
      <w:r w:rsidRPr="000F0066">
        <w:t>signalling is not needed to indicate the architecture option (Split MME or Full CN).</w:t>
      </w:r>
    </w:p>
    <w:p w14:paraId="05D38CF1"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1FD2A3AA"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6EDD6761" w14:textId="77777777" w:rsidR="002D420C" w:rsidRDefault="002D420C" w:rsidP="002D420C">
      <w:pPr>
        <w:pStyle w:val="Doc-text2"/>
        <w:pBdr>
          <w:top w:val="single" w:sz="4" w:space="1" w:color="auto"/>
          <w:left w:val="single" w:sz="4" w:space="4" w:color="auto"/>
          <w:bottom w:val="single" w:sz="4" w:space="1" w:color="auto"/>
          <w:right w:val="single" w:sz="4" w:space="4" w:color="auto"/>
        </w:pBdr>
        <w:tabs>
          <w:tab w:val="clear" w:pos="1622"/>
        </w:tabs>
        <w:ind w:left="709"/>
      </w:pPr>
      <w:r>
        <w:t>7.</w:t>
      </w:r>
      <w:r>
        <w:tab/>
      </w:r>
      <w:r w:rsidRPr="00E5443B">
        <w:t>RAN2 understands the UE configured with a satellite ID list by MME is not prevented to camp on, attempt to access to and communicate with a satellite which is not included in the MME-configured satellite list.</w:t>
      </w:r>
    </w:p>
    <w:p w14:paraId="7B29B59F" w14:textId="1D5EEC5A"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D65DBC">
        <w:rPr>
          <w:rFonts w:eastAsia="游ゴシック"/>
          <w:sz w:val="22"/>
          <w:szCs w:val="22"/>
          <w:lang w:val="en-US" w:eastAsia="ja-JP"/>
        </w:rPr>
        <w:t xml:space="preserve">consideration on </w:t>
      </w:r>
      <w:r w:rsidR="00B323E3">
        <w:t>S&amp;F operation</w:t>
      </w:r>
      <w:r w:rsidR="006E7E93">
        <w:t xml:space="preserve"> based on the above</w:t>
      </w:r>
      <w:r w:rsidR="00077210">
        <w:t xml:space="preserve"> </w:t>
      </w:r>
      <w:r w:rsidR="00B323E3">
        <w:t>objectives and agreements</w:t>
      </w:r>
      <w:r w:rsidR="00326D9B">
        <w:t>.</w:t>
      </w:r>
    </w:p>
    <w:p w14:paraId="7B3AB7E2" w14:textId="77777777" w:rsidR="00FC11BE" w:rsidRDefault="00FC11BE">
      <w:pPr>
        <w:spacing w:after="0"/>
        <w:rPr>
          <w:rFonts w:ascii="Arial" w:hAnsi="Arial"/>
          <w:sz w:val="32"/>
          <w:lang w:eastAsia="ja-JP"/>
        </w:rPr>
      </w:pPr>
      <w:r>
        <w:rPr>
          <w:lang w:eastAsia="ja-JP"/>
        </w:rPr>
        <w:br w:type="page"/>
      </w:r>
    </w:p>
    <w:p w14:paraId="5BA29505" w14:textId="52A53399" w:rsidR="005852CD" w:rsidRDefault="00C30470" w:rsidP="00036EF4">
      <w:pPr>
        <w:pStyle w:val="2"/>
        <w:numPr>
          <w:ilvl w:val="0"/>
          <w:numId w:val="2"/>
        </w:numPr>
        <w:rPr>
          <w:lang w:eastAsia="ja-JP"/>
        </w:rPr>
      </w:pPr>
      <w:r>
        <w:rPr>
          <w:rFonts w:hint="eastAsia"/>
          <w:lang w:eastAsia="ja-JP"/>
        </w:rPr>
        <w:lastRenderedPageBreak/>
        <w:t>Discussion</w:t>
      </w:r>
    </w:p>
    <w:p w14:paraId="6B7F45C5" w14:textId="3A364736" w:rsidR="00760248" w:rsidRDefault="00B26C02" w:rsidP="003354B7">
      <w:pPr>
        <w:pStyle w:val="3"/>
        <w:rPr>
          <w:lang w:val="en-US" w:eastAsia="ja-JP"/>
        </w:rPr>
      </w:pPr>
      <w:r>
        <w:rPr>
          <w:rFonts w:hint="eastAsia"/>
          <w:lang w:val="en-US" w:eastAsia="ja-JP"/>
        </w:rPr>
        <w:t>2.1</w:t>
      </w:r>
      <w:r w:rsidR="00D15118">
        <w:rPr>
          <w:lang w:val="en-US" w:eastAsia="ja-JP"/>
        </w:rPr>
        <w:t xml:space="preserve"> </w:t>
      </w:r>
      <w:r w:rsidR="00534CE6">
        <w:rPr>
          <w:lang w:val="en-US" w:eastAsia="ja-JP"/>
        </w:rPr>
        <w:t>R</w:t>
      </w:r>
      <w:r w:rsidR="00D15118" w:rsidRPr="00D15118">
        <w:rPr>
          <w:lang w:val="en-US" w:eastAsia="ja-JP"/>
        </w:rPr>
        <w:t>emaining time of current operation mode</w:t>
      </w:r>
    </w:p>
    <w:p w14:paraId="176BFD21" w14:textId="243301F3" w:rsidR="003476B8" w:rsidRDefault="003476B8" w:rsidP="00EB3607">
      <w:pPr>
        <w:jc w:val="both"/>
        <w:rPr>
          <w:sz w:val="21"/>
          <w:szCs w:val="21"/>
          <w:lang w:val="en-US" w:eastAsia="ja-JP"/>
        </w:rPr>
      </w:pPr>
      <w:r>
        <w:rPr>
          <w:rFonts w:hint="eastAsia"/>
          <w:sz w:val="21"/>
          <w:szCs w:val="21"/>
          <w:lang w:val="en-US" w:eastAsia="ja-JP"/>
        </w:rPr>
        <w:t xml:space="preserve">In </w:t>
      </w:r>
      <w:r>
        <w:rPr>
          <w:sz w:val="21"/>
          <w:szCs w:val="21"/>
          <w:lang w:val="en-US" w:eastAsia="ja-JP"/>
        </w:rPr>
        <w:t>RAN2 #12</w:t>
      </w:r>
      <w:r w:rsidR="004D2C37">
        <w:rPr>
          <w:sz w:val="21"/>
          <w:szCs w:val="21"/>
          <w:lang w:val="en-US" w:eastAsia="ja-JP"/>
        </w:rPr>
        <w:t>9</w:t>
      </w:r>
      <w:r>
        <w:rPr>
          <w:sz w:val="21"/>
          <w:szCs w:val="21"/>
          <w:lang w:val="en-US" w:eastAsia="ja-JP"/>
        </w:rPr>
        <w:t>,</w:t>
      </w:r>
      <w:r w:rsidR="00B97736">
        <w:rPr>
          <w:sz w:val="21"/>
          <w:szCs w:val="21"/>
          <w:lang w:val="en-US" w:eastAsia="ja-JP"/>
        </w:rPr>
        <w:t xml:space="preserve"> it was agreed that the </w:t>
      </w:r>
      <w:r w:rsidR="00B97736" w:rsidRPr="00D15118">
        <w:rPr>
          <w:lang w:val="en-US" w:eastAsia="ja-JP"/>
        </w:rPr>
        <w:t>remaining time of current operation mode</w:t>
      </w:r>
      <w:r w:rsidR="00B97736">
        <w:rPr>
          <w:lang w:val="en-US" w:eastAsia="ja-JP"/>
        </w:rPr>
        <w:t xml:space="preserve"> can be informed via System Information broadcast</w:t>
      </w:r>
      <w:r w:rsidR="00D5698C">
        <w:rPr>
          <w:lang w:val="en-US" w:eastAsia="ja-JP"/>
        </w:rPr>
        <w:t>.</w:t>
      </w:r>
      <w:r w:rsidR="009755D2">
        <w:rPr>
          <w:lang w:val="en-US" w:eastAsia="ja-JP"/>
        </w:rPr>
        <w:t xml:space="preserve"> </w:t>
      </w:r>
      <w:r w:rsidR="00B778BF">
        <w:rPr>
          <w:lang w:val="en-US" w:eastAsia="ja-JP"/>
        </w:rPr>
        <w:t xml:space="preserve">As mentioned in the agreement, </w:t>
      </w:r>
      <w:r w:rsidR="00B778BF" w:rsidRPr="00225362">
        <w:t>R</w:t>
      </w:r>
      <w:r w:rsidR="00B778BF">
        <w:t>el-</w:t>
      </w:r>
      <w:r w:rsidR="00B778BF" w:rsidRPr="00225362">
        <w:t xml:space="preserve">19 UE could use this information </w:t>
      </w:r>
      <w:r w:rsidR="00B778BF">
        <w:t xml:space="preserve">at least </w:t>
      </w:r>
      <w:r w:rsidR="00B778BF" w:rsidRPr="00225362">
        <w:t>to delay some NAS procedures until the feeder link is resumed</w:t>
      </w:r>
      <w:r w:rsidR="00FC1673">
        <w:t xml:space="preserve">. </w:t>
      </w:r>
      <w:r w:rsidR="00B4048B">
        <w:rPr>
          <w:rFonts w:hint="eastAsia"/>
          <w:lang w:eastAsia="ja-JP"/>
        </w:rPr>
        <w:t>Besides</w:t>
      </w:r>
      <w:r w:rsidR="0052569E">
        <w:t xml:space="preserve"> the delay of NAS procedures, we think this information could be use</w:t>
      </w:r>
      <w:r w:rsidR="006E66E7">
        <w:t>ful</w:t>
      </w:r>
      <w:r w:rsidR="0052569E">
        <w:t xml:space="preserve"> for </w:t>
      </w:r>
      <w:r w:rsidR="00017A10">
        <w:t>cell reselection</w:t>
      </w:r>
      <w:r w:rsidR="004D64E8">
        <w:t xml:space="preserve"> to </w:t>
      </w:r>
      <w:r w:rsidR="00E3619A">
        <w:t>se</w:t>
      </w:r>
      <w:r w:rsidR="009268A8">
        <w:t>a</w:t>
      </w:r>
      <w:r w:rsidR="00E3619A">
        <w:t>r</w:t>
      </w:r>
      <w:r w:rsidR="009268A8">
        <w:t xml:space="preserve">ch a cell which has longer remaining </w:t>
      </w:r>
      <w:r w:rsidR="00E348D6">
        <w:t xml:space="preserve">time </w:t>
      </w:r>
      <w:r w:rsidR="00B4048B">
        <w:rPr>
          <w:rFonts w:hint="eastAsia"/>
          <w:lang w:eastAsia="ja-JP"/>
        </w:rPr>
        <w:t>in</w:t>
      </w:r>
      <w:r w:rsidR="009268A8">
        <w:t xml:space="preserve"> real-time mode (or shorter remaining time </w:t>
      </w:r>
      <w:r w:rsidR="00B4048B">
        <w:rPr>
          <w:rFonts w:hint="eastAsia"/>
          <w:lang w:eastAsia="ja-JP"/>
        </w:rPr>
        <w:t>in</w:t>
      </w:r>
      <w:r w:rsidR="009268A8">
        <w:t xml:space="preserve"> S&amp;F mode).</w:t>
      </w:r>
      <w:r w:rsidR="008B52F4">
        <w:t xml:space="preserve"> </w:t>
      </w:r>
      <w:r w:rsidR="00D7216B">
        <w:t xml:space="preserve">In this case, </w:t>
      </w:r>
      <w:r w:rsidR="00327BA6">
        <w:t xml:space="preserve">the </w:t>
      </w:r>
      <w:r w:rsidR="00D7216B">
        <w:t xml:space="preserve">UE has to know </w:t>
      </w:r>
      <w:r w:rsidR="00795729" w:rsidRPr="00795729">
        <w:t>current operation mode</w:t>
      </w:r>
      <w:r w:rsidR="00795729">
        <w:t xml:space="preserve"> and remaining time for </w:t>
      </w:r>
      <w:r w:rsidR="00AE0321">
        <w:rPr>
          <w:lang w:val="en-US" w:eastAsia="ja-JP"/>
        </w:rPr>
        <w:t xml:space="preserve">neighbor </w:t>
      </w:r>
      <w:r w:rsidR="00795729">
        <w:t xml:space="preserve">satellites. Therefore, we would like to </w:t>
      </w:r>
      <w:r w:rsidR="00511499">
        <w:t xml:space="preserve">propose that </w:t>
      </w:r>
      <w:r w:rsidR="00511499" w:rsidRPr="00511499">
        <w:t xml:space="preserve">S&amp;F related information for </w:t>
      </w:r>
      <w:r w:rsidR="00AE0321">
        <w:rPr>
          <w:lang w:val="en-US" w:eastAsia="ja-JP"/>
        </w:rPr>
        <w:t xml:space="preserve">neighbor </w:t>
      </w:r>
      <w:r w:rsidR="00511499" w:rsidRPr="00511499">
        <w:t>satellites (current operation mode, remaining time) could be informed to UE.</w:t>
      </w:r>
    </w:p>
    <w:p w14:paraId="401C233F" w14:textId="31EE3AB7" w:rsidR="007F6165" w:rsidRDefault="007F6165" w:rsidP="007F6165">
      <w:pPr>
        <w:ind w:leftChars="142" w:left="1557" w:hangingChars="604" w:hanging="1273"/>
        <w:rPr>
          <w:sz w:val="21"/>
          <w:szCs w:val="21"/>
          <w:lang w:val="en-US" w:eastAsia="ja-JP"/>
        </w:rPr>
      </w:pPr>
      <w:r>
        <w:rPr>
          <w:b/>
          <w:sz w:val="21"/>
          <w:szCs w:val="21"/>
          <w:lang w:val="en-US" w:eastAsia="ja-JP"/>
        </w:rPr>
        <w:t>Observation</w:t>
      </w:r>
      <w:r>
        <w:rPr>
          <w:b/>
          <w:sz w:val="21"/>
          <w:szCs w:val="21"/>
          <w:lang w:eastAsia="ja-JP"/>
        </w:rPr>
        <w:t xml:space="preserve"> 1</w:t>
      </w:r>
      <w:r w:rsidRPr="00E229AF">
        <w:rPr>
          <w:b/>
          <w:sz w:val="21"/>
          <w:szCs w:val="21"/>
          <w:lang w:eastAsia="ja-JP"/>
        </w:rPr>
        <w:t>:</w:t>
      </w:r>
      <w:r>
        <w:rPr>
          <w:b/>
          <w:sz w:val="21"/>
          <w:szCs w:val="21"/>
          <w:lang w:val="en-US" w:eastAsia="ja-JP"/>
        </w:rPr>
        <w:t xml:space="preserve"> R</w:t>
      </w:r>
      <w:r w:rsidRPr="007F6165">
        <w:rPr>
          <w:b/>
          <w:sz w:val="21"/>
          <w:szCs w:val="21"/>
          <w:lang w:val="en-US" w:eastAsia="ja-JP"/>
        </w:rPr>
        <w:t>emaining time of current operation mode</w:t>
      </w:r>
      <w:r>
        <w:rPr>
          <w:b/>
          <w:sz w:val="21"/>
          <w:szCs w:val="21"/>
          <w:lang w:val="en-US" w:eastAsia="ja-JP"/>
        </w:rPr>
        <w:t xml:space="preserve"> could be use</w:t>
      </w:r>
      <w:r w:rsidR="006E66E7">
        <w:rPr>
          <w:b/>
          <w:sz w:val="21"/>
          <w:szCs w:val="21"/>
          <w:lang w:val="en-US" w:eastAsia="ja-JP"/>
        </w:rPr>
        <w:t>ful</w:t>
      </w:r>
      <w:r>
        <w:rPr>
          <w:b/>
          <w:sz w:val="21"/>
          <w:szCs w:val="21"/>
          <w:lang w:val="en-US" w:eastAsia="ja-JP"/>
        </w:rPr>
        <w:t xml:space="preserve"> </w:t>
      </w:r>
      <w:r w:rsidR="00130FA4">
        <w:rPr>
          <w:rFonts w:hint="eastAsia"/>
          <w:b/>
          <w:sz w:val="21"/>
          <w:szCs w:val="21"/>
          <w:lang w:val="en-US" w:eastAsia="ja-JP"/>
        </w:rPr>
        <w:t>during</w:t>
      </w:r>
      <w:r w:rsidRPr="007F6165">
        <w:rPr>
          <w:b/>
          <w:sz w:val="21"/>
          <w:szCs w:val="21"/>
          <w:lang w:val="en-US" w:eastAsia="ja-JP"/>
        </w:rPr>
        <w:t xml:space="preserve"> cell reselection </w:t>
      </w:r>
      <w:r w:rsidR="00CD2D1F">
        <w:rPr>
          <w:b/>
          <w:sz w:val="21"/>
          <w:szCs w:val="21"/>
          <w:lang w:val="en-US" w:eastAsia="ja-JP"/>
        </w:rPr>
        <w:t xml:space="preserve">procedure </w:t>
      </w:r>
      <w:r w:rsidRPr="007F6165">
        <w:rPr>
          <w:b/>
          <w:sz w:val="21"/>
          <w:szCs w:val="21"/>
          <w:lang w:val="en-US" w:eastAsia="ja-JP"/>
        </w:rPr>
        <w:t>to se</w:t>
      </w:r>
      <w:r w:rsidR="00130FA4">
        <w:rPr>
          <w:rFonts w:hint="eastAsia"/>
          <w:b/>
          <w:sz w:val="21"/>
          <w:szCs w:val="21"/>
          <w:lang w:val="en-US" w:eastAsia="ja-JP"/>
        </w:rPr>
        <w:t>lect</w:t>
      </w:r>
      <w:r w:rsidRPr="007F6165">
        <w:rPr>
          <w:b/>
          <w:sz w:val="21"/>
          <w:szCs w:val="21"/>
          <w:lang w:val="en-US" w:eastAsia="ja-JP"/>
        </w:rPr>
        <w:t xml:space="preserve"> a cell which has longer remaining </w:t>
      </w:r>
      <w:r w:rsidR="001A7176">
        <w:rPr>
          <w:b/>
          <w:sz w:val="21"/>
          <w:szCs w:val="21"/>
          <w:lang w:val="en-US" w:eastAsia="ja-JP"/>
        </w:rPr>
        <w:t xml:space="preserve">time </w:t>
      </w:r>
      <w:r w:rsidRPr="007F6165">
        <w:rPr>
          <w:b/>
          <w:sz w:val="21"/>
          <w:szCs w:val="21"/>
          <w:lang w:val="en-US" w:eastAsia="ja-JP"/>
        </w:rPr>
        <w:t>of real-time mode.</w:t>
      </w:r>
    </w:p>
    <w:p w14:paraId="26DCC372" w14:textId="32946120" w:rsidR="008B52F4" w:rsidRPr="006C7393" w:rsidRDefault="008B52F4" w:rsidP="008B52F4">
      <w:pPr>
        <w:ind w:left="1424" w:hanging="1140"/>
        <w:rPr>
          <w:b/>
          <w:sz w:val="21"/>
          <w:szCs w:val="21"/>
          <w:lang w:val="en-US" w:eastAsia="ja-JP"/>
        </w:rPr>
      </w:pPr>
      <w:r>
        <w:rPr>
          <w:b/>
          <w:sz w:val="21"/>
          <w:szCs w:val="21"/>
          <w:lang w:val="en-US" w:eastAsia="ja-JP"/>
        </w:rPr>
        <w:t>Proposal</w:t>
      </w:r>
      <w:r>
        <w:rPr>
          <w:b/>
          <w:sz w:val="21"/>
          <w:szCs w:val="21"/>
          <w:lang w:eastAsia="ja-JP"/>
        </w:rPr>
        <w:t xml:space="preserve"> 1</w:t>
      </w:r>
      <w:r w:rsidRPr="00E229AF">
        <w:rPr>
          <w:b/>
          <w:sz w:val="21"/>
          <w:szCs w:val="21"/>
          <w:lang w:eastAsia="ja-JP"/>
        </w:rPr>
        <w:t>:</w:t>
      </w:r>
      <w:r w:rsidRPr="00E229AF">
        <w:rPr>
          <w:rFonts w:hint="eastAsia"/>
          <w:b/>
          <w:sz w:val="21"/>
          <w:szCs w:val="21"/>
          <w:lang w:val="en-US" w:eastAsia="ja-JP"/>
        </w:rPr>
        <w:t xml:space="preserve"> </w:t>
      </w:r>
      <w:r w:rsidR="00AE0321">
        <w:rPr>
          <w:b/>
          <w:sz w:val="21"/>
          <w:szCs w:val="21"/>
          <w:lang w:val="en-US" w:eastAsia="ja-JP"/>
        </w:rPr>
        <w:t>S&amp;F related information for n</w:t>
      </w:r>
      <w:r w:rsidR="00AE0321" w:rsidRPr="00410807">
        <w:rPr>
          <w:b/>
          <w:sz w:val="21"/>
          <w:szCs w:val="21"/>
          <w:lang w:val="en-US" w:eastAsia="ja-JP"/>
        </w:rPr>
        <w:t>eighbor satellite</w:t>
      </w:r>
      <w:r w:rsidR="00AE0321">
        <w:rPr>
          <w:b/>
          <w:sz w:val="21"/>
          <w:szCs w:val="21"/>
          <w:lang w:val="en-US" w:eastAsia="ja-JP"/>
        </w:rPr>
        <w:t>s</w:t>
      </w:r>
      <w:r w:rsidR="00AE0321" w:rsidRPr="00E854FA">
        <w:rPr>
          <w:b/>
          <w:sz w:val="21"/>
          <w:szCs w:val="21"/>
          <w:lang w:val="en-US" w:eastAsia="ja-JP"/>
        </w:rPr>
        <w:t xml:space="preserve"> </w:t>
      </w:r>
      <w:r w:rsidR="00AE0321">
        <w:rPr>
          <w:b/>
          <w:sz w:val="21"/>
          <w:szCs w:val="21"/>
          <w:lang w:val="en-US" w:eastAsia="ja-JP"/>
        </w:rPr>
        <w:t>(</w:t>
      </w:r>
      <w:r w:rsidR="00AE0321" w:rsidRPr="00E854FA">
        <w:rPr>
          <w:b/>
          <w:sz w:val="21"/>
          <w:szCs w:val="21"/>
          <w:lang w:val="en-US" w:eastAsia="ja-JP"/>
        </w:rPr>
        <w:t>current operation mode</w:t>
      </w:r>
      <w:r w:rsidR="00AE0321">
        <w:rPr>
          <w:b/>
          <w:sz w:val="21"/>
          <w:szCs w:val="21"/>
          <w:lang w:val="en-US" w:eastAsia="ja-JP"/>
        </w:rPr>
        <w:t>, remaining time) could</w:t>
      </w:r>
      <w:r w:rsidR="00AE0321">
        <w:rPr>
          <w:rFonts w:hint="eastAsia"/>
          <w:b/>
          <w:sz w:val="21"/>
          <w:szCs w:val="21"/>
          <w:lang w:val="en-US" w:eastAsia="ja-JP"/>
        </w:rPr>
        <w:t xml:space="preserve"> </w:t>
      </w:r>
      <w:r w:rsidR="00AE0321">
        <w:rPr>
          <w:b/>
          <w:sz w:val="21"/>
          <w:szCs w:val="21"/>
          <w:lang w:val="en-US" w:eastAsia="ja-JP"/>
        </w:rPr>
        <w:t>be informed to UE.</w:t>
      </w:r>
    </w:p>
    <w:p w14:paraId="35FC7C79" w14:textId="7EAE9A16" w:rsidR="008B52F4" w:rsidRDefault="00803F80" w:rsidP="00F67E74">
      <w:pPr>
        <w:jc w:val="both"/>
        <w:rPr>
          <w:sz w:val="21"/>
          <w:szCs w:val="21"/>
          <w:lang w:val="en-US" w:eastAsia="ja-JP"/>
        </w:rPr>
      </w:pPr>
      <w:r>
        <w:rPr>
          <w:sz w:val="21"/>
          <w:szCs w:val="21"/>
          <w:lang w:val="en-US" w:eastAsia="ja-JP"/>
        </w:rPr>
        <w:t>Based on the chair notes of RAN2 #129</w:t>
      </w:r>
      <w:r w:rsidR="00C56E15">
        <w:rPr>
          <w:sz w:val="21"/>
          <w:szCs w:val="21"/>
          <w:lang w:val="en-US" w:eastAsia="ja-JP"/>
        </w:rPr>
        <w:t xml:space="preserve">, </w:t>
      </w:r>
      <w:r w:rsidR="00E07AF4">
        <w:rPr>
          <w:sz w:val="21"/>
          <w:szCs w:val="21"/>
          <w:lang w:val="en-US" w:eastAsia="ja-JP"/>
        </w:rPr>
        <w:t>which</w:t>
      </w:r>
      <w:r w:rsidR="00D005A5">
        <w:rPr>
          <w:sz w:val="21"/>
          <w:szCs w:val="21"/>
          <w:lang w:val="en-US" w:eastAsia="ja-JP"/>
        </w:rPr>
        <w:t xml:space="preserve"> SIB </w:t>
      </w:r>
      <w:r w:rsidR="00E07AF4">
        <w:rPr>
          <w:sz w:val="21"/>
          <w:szCs w:val="21"/>
          <w:lang w:val="en-US" w:eastAsia="ja-JP"/>
        </w:rPr>
        <w:t>is</w:t>
      </w:r>
      <w:r w:rsidR="00D005A5">
        <w:rPr>
          <w:sz w:val="21"/>
          <w:szCs w:val="21"/>
          <w:lang w:val="en-US" w:eastAsia="ja-JP"/>
        </w:rPr>
        <w:t xml:space="preserve"> used for </w:t>
      </w:r>
      <w:r w:rsidR="00C56E15">
        <w:rPr>
          <w:sz w:val="21"/>
          <w:szCs w:val="21"/>
          <w:lang w:val="en-US" w:eastAsia="ja-JP"/>
        </w:rPr>
        <w:t xml:space="preserve">the remaining time information </w:t>
      </w:r>
      <w:r w:rsidR="000B324B">
        <w:rPr>
          <w:sz w:val="21"/>
          <w:szCs w:val="21"/>
          <w:lang w:val="en-US" w:eastAsia="ja-JP"/>
        </w:rPr>
        <w:t>i</w:t>
      </w:r>
      <w:r w:rsidR="00E07AF4">
        <w:rPr>
          <w:sz w:val="21"/>
          <w:szCs w:val="21"/>
          <w:lang w:val="en-US" w:eastAsia="ja-JP"/>
        </w:rPr>
        <w:t>s</w:t>
      </w:r>
      <w:r w:rsidR="000B324B">
        <w:rPr>
          <w:sz w:val="21"/>
          <w:szCs w:val="21"/>
          <w:lang w:val="en-US" w:eastAsia="ja-JP"/>
        </w:rPr>
        <w:t xml:space="preserve"> still</w:t>
      </w:r>
      <w:r w:rsidR="00E07AF4">
        <w:rPr>
          <w:sz w:val="21"/>
          <w:szCs w:val="21"/>
          <w:lang w:val="en-US" w:eastAsia="ja-JP"/>
        </w:rPr>
        <w:t xml:space="preserve"> FFS.</w:t>
      </w:r>
      <w:r w:rsidR="004345FD">
        <w:rPr>
          <w:sz w:val="21"/>
          <w:szCs w:val="21"/>
          <w:lang w:val="en-US" w:eastAsia="ja-JP"/>
        </w:rPr>
        <w:t xml:space="preserve"> We think SIB31 is </w:t>
      </w:r>
      <w:r w:rsidR="00EA5F05">
        <w:rPr>
          <w:sz w:val="21"/>
          <w:szCs w:val="21"/>
          <w:lang w:val="en-US" w:eastAsia="ja-JP"/>
        </w:rPr>
        <w:t>suitable rather</w:t>
      </w:r>
      <w:r w:rsidR="004345FD">
        <w:rPr>
          <w:sz w:val="21"/>
          <w:szCs w:val="21"/>
          <w:lang w:val="en-US" w:eastAsia="ja-JP"/>
        </w:rPr>
        <w:t xml:space="preserve"> than SIB1, since </w:t>
      </w:r>
      <w:r w:rsidR="00914942">
        <w:rPr>
          <w:sz w:val="21"/>
          <w:szCs w:val="21"/>
          <w:lang w:val="en-US" w:eastAsia="ja-JP"/>
        </w:rPr>
        <w:t xml:space="preserve">the information is not necessary for the </w:t>
      </w:r>
      <w:r w:rsidR="004345FD">
        <w:rPr>
          <w:sz w:val="21"/>
          <w:szCs w:val="21"/>
          <w:lang w:val="en-US" w:eastAsia="ja-JP"/>
        </w:rPr>
        <w:t>UEs not suppo</w:t>
      </w:r>
      <w:r w:rsidR="00914942">
        <w:rPr>
          <w:sz w:val="21"/>
          <w:szCs w:val="21"/>
          <w:lang w:val="en-US" w:eastAsia="ja-JP"/>
        </w:rPr>
        <w:t>rting S&amp;F operation</w:t>
      </w:r>
      <w:r w:rsidR="00465900">
        <w:rPr>
          <w:sz w:val="21"/>
          <w:szCs w:val="21"/>
          <w:lang w:val="en-US" w:eastAsia="ja-JP"/>
        </w:rPr>
        <w:t xml:space="preserve">, and </w:t>
      </w:r>
      <w:r w:rsidR="00A16824">
        <w:rPr>
          <w:sz w:val="21"/>
          <w:szCs w:val="21"/>
          <w:lang w:val="en-US" w:eastAsia="ja-JP"/>
        </w:rPr>
        <w:t>the UEs supporting S&amp;F operation</w:t>
      </w:r>
      <w:r w:rsidR="00A16824">
        <w:rPr>
          <w:rFonts w:hint="eastAsia"/>
          <w:sz w:val="21"/>
          <w:szCs w:val="21"/>
          <w:lang w:val="en-US" w:eastAsia="ja-JP"/>
        </w:rPr>
        <w:t xml:space="preserve"> </w:t>
      </w:r>
      <w:r w:rsidR="00A16824">
        <w:rPr>
          <w:sz w:val="21"/>
          <w:szCs w:val="21"/>
          <w:lang w:val="en-US" w:eastAsia="ja-JP"/>
        </w:rPr>
        <w:t>m</w:t>
      </w:r>
      <w:r w:rsidR="004A1553">
        <w:rPr>
          <w:sz w:val="21"/>
          <w:szCs w:val="21"/>
          <w:lang w:val="en-US" w:eastAsia="ja-JP"/>
        </w:rPr>
        <w:t xml:space="preserve">ight be required anyway to monitor SIB31 for </w:t>
      </w:r>
      <w:r w:rsidR="001A255A">
        <w:rPr>
          <w:rFonts w:hint="eastAsia"/>
          <w:sz w:val="21"/>
          <w:szCs w:val="21"/>
          <w:lang w:val="en-US" w:eastAsia="ja-JP"/>
        </w:rPr>
        <w:t>S</w:t>
      </w:r>
      <w:r w:rsidR="001A255A">
        <w:rPr>
          <w:sz w:val="21"/>
          <w:szCs w:val="21"/>
          <w:lang w:val="en-US" w:eastAsia="ja-JP"/>
        </w:rPr>
        <w:t>atellite ID List</w:t>
      </w:r>
      <w:r w:rsidR="009840E8">
        <w:rPr>
          <w:sz w:val="21"/>
          <w:szCs w:val="21"/>
          <w:lang w:val="en-US" w:eastAsia="ja-JP"/>
        </w:rPr>
        <w:t>.</w:t>
      </w:r>
    </w:p>
    <w:p w14:paraId="561EC0D0" w14:textId="3E942D07" w:rsidR="00334A0D" w:rsidRPr="006C7393" w:rsidRDefault="00070D86" w:rsidP="00334A0D">
      <w:pPr>
        <w:ind w:left="1424" w:hanging="1140"/>
        <w:rPr>
          <w:rFonts w:hint="eastAsia"/>
          <w:b/>
          <w:sz w:val="21"/>
          <w:szCs w:val="21"/>
          <w:lang w:val="en-US" w:eastAsia="ja-JP"/>
        </w:rPr>
      </w:pPr>
      <w:r>
        <w:rPr>
          <w:b/>
          <w:sz w:val="21"/>
          <w:szCs w:val="21"/>
          <w:lang w:val="en-US" w:eastAsia="ja-JP"/>
        </w:rPr>
        <w:t>Proposal</w:t>
      </w:r>
      <w:r>
        <w:rPr>
          <w:b/>
          <w:sz w:val="21"/>
          <w:szCs w:val="21"/>
          <w:lang w:eastAsia="ja-JP"/>
        </w:rPr>
        <w:t xml:space="preserve"> 2</w:t>
      </w:r>
      <w:r w:rsidRPr="00E229AF">
        <w:rPr>
          <w:b/>
          <w:sz w:val="21"/>
          <w:szCs w:val="21"/>
          <w:lang w:eastAsia="ja-JP"/>
        </w:rPr>
        <w:t>:</w:t>
      </w:r>
      <w:r w:rsidR="00AA41C6" w:rsidRPr="00AA41C6">
        <w:rPr>
          <w:b/>
          <w:sz w:val="21"/>
          <w:szCs w:val="21"/>
          <w:lang w:val="en-US" w:eastAsia="ja-JP"/>
        </w:rPr>
        <w:t xml:space="preserve"> </w:t>
      </w:r>
      <w:r w:rsidR="00AA41C6">
        <w:rPr>
          <w:b/>
          <w:sz w:val="21"/>
          <w:szCs w:val="21"/>
          <w:lang w:val="en-US" w:eastAsia="ja-JP"/>
        </w:rPr>
        <w:t>R</w:t>
      </w:r>
      <w:r w:rsidR="00AA41C6" w:rsidRPr="007F6165">
        <w:rPr>
          <w:b/>
          <w:sz w:val="21"/>
          <w:szCs w:val="21"/>
          <w:lang w:val="en-US" w:eastAsia="ja-JP"/>
        </w:rPr>
        <w:t>emaining time of current operation mode</w:t>
      </w:r>
      <w:r w:rsidR="00AA41C6">
        <w:rPr>
          <w:b/>
          <w:sz w:val="21"/>
          <w:szCs w:val="21"/>
          <w:lang w:val="en-US" w:eastAsia="ja-JP"/>
        </w:rPr>
        <w:t xml:space="preserve"> could be </w:t>
      </w:r>
      <w:r w:rsidR="00766569">
        <w:rPr>
          <w:b/>
          <w:sz w:val="21"/>
          <w:szCs w:val="21"/>
          <w:lang w:val="en-US" w:eastAsia="ja-JP"/>
        </w:rPr>
        <w:t>broadcasted via SIB31.</w:t>
      </w:r>
    </w:p>
    <w:p w14:paraId="2073679E" w14:textId="0059DA8A" w:rsidR="003354B7" w:rsidRPr="003354B7" w:rsidRDefault="003354B7" w:rsidP="00036EF4">
      <w:pPr>
        <w:pStyle w:val="3"/>
        <w:rPr>
          <w:lang w:val="en-US" w:eastAsia="ja-JP"/>
        </w:rPr>
      </w:pPr>
      <w:r>
        <w:rPr>
          <w:rFonts w:hint="eastAsia"/>
          <w:lang w:val="en-US" w:eastAsia="ja-JP"/>
        </w:rPr>
        <w:t>2.2</w:t>
      </w:r>
      <w:r w:rsidR="00D15118">
        <w:rPr>
          <w:lang w:val="en-US" w:eastAsia="ja-JP"/>
        </w:rPr>
        <w:t xml:space="preserve"> </w:t>
      </w:r>
      <w:r w:rsidR="00E3495C">
        <w:rPr>
          <w:lang w:val="en-US" w:eastAsia="ja-JP"/>
        </w:rPr>
        <w:t xml:space="preserve">Existing </w:t>
      </w:r>
      <w:r w:rsidR="00753275">
        <w:rPr>
          <w:lang w:val="en-US" w:eastAsia="ja-JP"/>
        </w:rPr>
        <w:t xml:space="preserve">RRC connection </w:t>
      </w:r>
      <w:r w:rsidR="00E3495C">
        <w:rPr>
          <w:lang w:val="en-US" w:eastAsia="ja-JP"/>
        </w:rPr>
        <w:t>at</w:t>
      </w:r>
      <w:r w:rsidR="00753275">
        <w:rPr>
          <w:lang w:val="en-US" w:eastAsia="ja-JP"/>
        </w:rPr>
        <w:t xml:space="preserve"> </w:t>
      </w:r>
      <w:r w:rsidR="005E7481">
        <w:rPr>
          <w:lang w:val="en-US" w:eastAsia="ja-JP"/>
        </w:rPr>
        <w:t>the</w:t>
      </w:r>
      <w:r w:rsidR="00753275">
        <w:rPr>
          <w:lang w:val="en-US" w:eastAsia="ja-JP"/>
        </w:rPr>
        <w:t xml:space="preserve"> mode switch</w:t>
      </w:r>
    </w:p>
    <w:p w14:paraId="7D60C2D4" w14:textId="28F4ED93" w:rsidR="00966191" w:rsidRDefault="00966191" w:rsidP="00F67E74">
      <w:pPr>
        <w:jc w:val="both"/>
        <w:rPr>
          <w:sz w:val="21"/>
          <w:szCs w:val="21"/>
          <w:lang w:val="en-US" w:eastAsia="ja-JP"/>
        </w:rPr>
      </w:pPr>
      <w:r w:rsidRPr="003D6E09">
        <w:rPr>
          <w:sz w:val="21"/>
          <w:szCs w:val="21"/>
          <w:lang w:val="en-US" w:eastAsia="ja-JP"/>
        </w:rPr>
        <w:t xml:space="preserve">It has been already agreed that UE not supporting S&amp;F capability should be barred on “S&amp;F mode”. </w:t>
      </w:r>
      <w:r w:rsidR="00764B9E" w:rsidRPr="003D6E09">
        <w:rPr>
          <w:rFonts w:hint="eastAsia"/>
          <w:sz w:val="21"/>
          <w:szCs w:val="21"/>
          <w:lang w:val="en-US" w:eastAsia="ja-JP"/>
        </w:rPr>
        <w:t xml:space="preserve">In </w:t>
      </w:r>
      <w:r w:rsidR="003846C4">
        <w:rPr>
          <w:rFonts w:hint="eastAsia"/>
          <w:sz w:val="21"/>
          <w:szCs w:val="21"/>
          <w:lang w:val="en-US" w:eastAsia="ja-JP"/>
        </w:rPr>
        <w:t xml:space="preserve">the </w:t>
      </w:r>
      <w:r w:rsidR="00764B9E" w:rsidRPr="003D6E09">
        <w:rPr>
          <w:rFonts w:hint="eastAsia"/>
          <w:sz w:val="21"/>
          <w:szCs w:val="21"/>
          <w:lang w:val="en-US" w:eastAsia="ja-JP"/>
        </w:rPr>
        <w:t xml:space="preserve">case </w:t>
      </w:r>
      <w:r w:rsidR="003846C4">
        <w:rPr>
          <w:rFonts w:hint="eastAsia"/>
          <w:sz w:val="21"/>
          <w:szCs w:val="21"/>
          <w:lang w:val="en-US" w:eastAsia="ja-JP"/>
        </w:rPr>
        <w:t>where</w:t>
      </w:r>
      <w:r w:rsidR="00764B9E" w:rsidRPr="003D6E09">
        <w:rPr>
          <w:rFonts w:hint="eastAsia"/>
          <w:sz w:val="21"/>
          <w:szCs w:val="21"/>
          <w:lang w:val="en-US" w:eastAsia="ja-JP"/>
        </w:rPr>
        <w:t xml:space="preserve"> </w:t>
      </w:r>
      <w:r w:rsidR="00BB5E48" w:rsidRPr="003D6E09">
        <w:rPr>
          <w:sz w:val="21"/>
          <w:szCs w:val="21"/>
          <w:lang w:val="en-US" w:eastAsia="ja-JP"/>
        </w:rPr>
        <w:t xml:space="preserve">the UE not supporting S&amp;F already </w:t>
      </w:r>
      <w:r w:rsidR="007D443A" w:rsidRPr="003D6E09">
        <w:rPr>
          <w:sz w:val="21"/>
          <w:szCs w:val="21"/>
          <w:lang w:val="en-US" w:eastAsia="ja-JP"/>
        </w:rPr>
        <w:t>has established RRC connection</w:t>
      </w:r>
      <w:r w:rsidR="009737BB" w:rsidRPr="003D6E09">
        <w:rPr>
          <w:rFonts w:hint="eastAsia"/>
          <w:sz w:val="21"/>
          <w:szCs w:val="21"/>
          <w:lang w:val="en-US" w:eastAsia="ja-JP"/>
        </w:rPr>
        <w:t xml:space="preserve"> before switching to </w:t>
      </w:r>
      <w:r w:rsidR="00C56383" w:rsidRPr="003D6E09">
        <w:rPr>
          <w:sz w:val="21"/>
          <w:szCs w:val="21"/>
          <w:lang w:val="en-US" w:eastAsia="ja-JP"/>
        </w:rPr>
        <w:t>“</w:t>
      </w:r>
      <w:r w:rsidR="00C56383" w:rsidRPr="003D6E09">
        <w:rPr>
          <w:rFonts w:hint="eastAsia"/>
          <w:sz w:val="21"/>
          <w:szCs w:val="21"/>
          <w:lang w:val="en-US" w:eastAsia="ja-JP"/>
        </w:rPr>
        <w:t>S&amp;F mode</w:t>
      </w:r>
      <w:r w:rsidR="00C56383" w:rsidRPr="003D6E09">
        <w:rPr>
          <w:sz w:val="21"/>
          <w:szCs w:val="21"/>
          <w:lang w:val="en-US" w:eastAsia="ja-JP"/>
        </w:rPr>
        <w:t>”</w:t>
      </w:r>
      <w:r w:rsidRPr="003D6E09">
        <w:rPr>
          <w:sz w:val="21"/>
          <w:szCs w:val="21"/>
          <w:lang w:val="en-US" w:eastAsia="ja-JP"/>
        </w:rPr>
        <w:t xml:space="preserve">, we think the RRC connection </w:t>
      </w:r>
      <w:r w:rsidR="00C56383" w:rsidRPr="003D6E09">
        <w:rPr>
          <w:rFonts w:hint="eastAsia"/>
          <w:sz w:val="21"/>
          <w:szCs w:val="21"/>
          <w:lang w:val="en-US" w:eastAsia="ja-JP"/>
        </w:rPr>
        <w:t>should</w:t>
      </w:r>
      <w:r w:rsidRPr="003D6E09">
        <w:rPr>
          <w:sz w:val="21"/>
          <w:szCs w:val="21"/>
          <w:lang w:val="en-US" w:eastAsia="ja-JP"/>
        </w:rPr>
        <w:t xml:space="preserve"> be released when the satellite is going to “S&amp;F mode” from “real-time mode”, since the UE not supporting S&amp;F</w:t>
      </w:r>
      <w:r w:rsidR="00C02EB7" w:rsidRPr="003D6E09">
        <w:rPr>
          <w:sz w:val="21"/>
          <w:szCs w:val="21"/>
          <w:lang w:val="en-US" w:eastAsia="ja-JP"/>
        </w:rPr>
        <w:t xml:space="preserve"> most likely</w:t>
      </w:r>
      <w:r w:rsidRPr="003D6E09">
        <w:rPr>
          <w:sz w:val="21"/>
          <w:szCs w:val="21"/>
          <w:lang w:val="en-US" w:eastAsia="ja-JP"/>
        </w:rPr>
        <w:t xml:space="preserve"> does not expect the significant delay on S&amp;F operation.</w:t>
      </w:r>
    </w:p>
    <w:p w14:paraId="19A9D40F" w14:textId="29DADDE1" w:rsidR="00410807" w:rsidRPr="006C7393" w:rsidRDefault="00410807" w:rsidP="009D6B60">
      <w:pPr>
        <w:ind w:left="1418" w:hanging="1134"/>
        <w:rPr>
          <w:b/>
          <w:sz w:val="21"/>
          <w:szCs w:val="21"/>
          <w:lang w:val="en-US" w:eastAsia="ja-JP"/>
        </w:rPr>
      </w:pPr>
      <w:r>
        <w:rPr>
          <w:b/>
          <w:sz w:val="21"/>
          <w:szCs w:val="21"/>
          <w:lang w:val="en-US" w:eastAsia="ja-JP"/>
        </w:rPr>
        <w:t>Proposal</w:t>
      </w:r>
      <w:r>
        <w:rPr>
          <w:b/>
          <w:sz w:val="21"/>
          <w:szCs w:val="21"/>
          <w:lang w:eastAsia="ja-JP"/>
        </w:rPr>
        <w:t xml:space="preserve"> </w:t>
      </w:r>
      <w:r w:rsidR="00D364C2">
        <w:rPr>
          <w:b/>
          <w:sz w:val="21"/>
          <w:szCs w:val="21"/>
          <w:lang w:eastAsia="ja-JP"/>
        </w:rPr>
        <w:t>3:</w:t>
      </w:r>
      <w:r w:rsidRPr="00E229AF">
        <w:rPr>
          <w:b/>
          <w:sz w:val="21"/>
          <w:szCs w:val="21"/>
          <w:lang w:val="en-US" w:eastAsia="ja-JP"/>
        </w:rPr>
        <w:t xml:space="preserve"> </w:t>
      </w:r>
      <w:r w:rsidR="007F3CDA" w:rsidRPr="007F3CDA">
        <w:rPr>
          <w:b/>
          <w:sz w:val="21"/>
          <w:szCs w:val="21"/>
          <w:lang w:val="en-US" w:eastAsia="ja-JP"/>
        </w:rPr>
        <w:t xml:space="preserve">RRC connection of </w:t>
      </w:r>
      <w:r w:rsidR="00DC12DA">
        <w:rPr>
          <w:b/>
          <w:sz w:val="21"/>
          <w:szCs w:val="21"/>
          <w:lang w:val="en-US" w:eastAsia="ja-JP"/>
        </w:rPr>
        <w:t>UE</w:t>
      </w:r>
      <w:r w:rsidR="00F02CC7">
        <w:rPr>
          <w:b/>
          <w:sz w:val="21"/>
          <w:szCs w:val="21"/>
          <w:lang w:val="en-US" w:eastAsia="ja-JP"/>
        </w:rPr>
        <w:t xml:space="preserve"> not supporting S&amp;F</w:t>
      </w:r>
      <w:r w:rsidR="00DC12DA">
        <w:rPr>
          <w:b/>
          <w:sz w:val="21"/>
          <w:szCs w:val="21"/>
          <w:lang w:val="en-US" w:eastAsia="ja-JP"/>
        </w:rPr>
        <w:t xml:space="preserve"> </w:t>
      </w:r>
      <w:r w:rsidR="003840C1" w:rsidRPr="006C3BAE">
        <w:rPr>
          <w:rFonts w:hint="eastAsia"/>
          <w:b/>
          <w:sz w:val="21"/>
          <w:szCs w:val="21"/>
          <w:lang w:val="en-US" w:eastAsia="ja-JP"/>
        </w:rPr>
        <w:t>should</w:t>
      </w:r>
      <w:r w:rsidR="00DC12DA">
        <w:rPr>
          <w:b/>
          <w:sz w:val="21"/>
          <w:szCs w:val="21"/>
          <w:lang w:val="en-US" w:eastAsia="ja-JP"/>
        </w:rPr>
        <w:t xml:space="preserve"> be released </w:t>
      </w:r>
      <w:r w:rsidR="003F6A5D">
        <w:rPr>
          <w:b/>
          <w:sz w:val="21"/>
          <w:szCs w:val="21"/>
          <w:lang w:val="en-US" w:eastAsia="ja-JP"/>
        </w:rPr>
        <w:t>with</w:t>
      </w:r>
      <w:r w:rsidR="003F6A5D" w:rsidRPr="003F6A5D">
        <w:rPr>
          <w:b/>
          <w:bCs/>
          <w:sz w:val="21"/>
          <w:szCs w:val="21"/>
          <w:lang w:val="en-US" w:eastAsia="ja-JP"/>
        </w:rPr>
        <w:t xml:space="preserve"> </w:t>
      </w:r>
      <w:proofErr w:type="spellStart"/>
      <w:r w:rsidR="003F6A5D" w:rsidRPr="003F6A5D">
        <w:rPr>
          <w:b/>
          <w:bCs/>
          <w:i/>
          <w:iCs/>
          <w:sz w:val="21"/>
          <w:szCs w:val="21"/>
          <w:lang w:val="en-US" w:eastAsia="ja-JP"/>
        </w:rPr>
        <w:t>RRCConnectionRelease</w:t>
      </w:r>
      <w:proofErr w:type="spellEnd"/>
      <w:r w:rsidR="003F6A5D" w:rsidRPr="003F6A5D">
        <w:rPr>
          <w:b/>
          <w:bCs/>
          <w:sz w:val="21"/>
          <w:szCs w:val="21"/>
          <w:lang w:val="en-US" w:eastAsia="ja-JP"/>
        </w:rPr>
        <w:t xml:space="preserve"> message </w:t>
      </w:r>
      <w:r w:rsidR="00DC12DA">
        <w:rPr>
          <w:b/>
          <w:sz w:val="21"/>
          <w:szCs w:val="21"/>
          <w:lang w:val="en-US" w:eastAsia="ja-JP"/>
        </w:rPr>
        <w:t xml:space="preserve">when the satellite </w:t>
      </w:r>
      <w:r w:rsidR="007F3CDA">
        <w:rPr>
          <w:b/>
          <w:sz w:val="21"/>
          <w:szCs w:val="21"/>
          <w:lang w:val="en-US" w:eastAsia="ja-JP"/>
        </w:rPr>
        <w:t>is going to</w:t>
      </w:r>
      <w:r w:rsidR="00F451D4">
        <w:rPr>
          <w:b/>
          <w:sz w:val="21"/>
          <w:szCs w:val="21"/>
          <w:lang w:val="en-US" w:eastAsia="ja-JP"/>
        </w:rPr>
        <w:t xml:space="preserve"> </w:t>
      </w:r>
      <w:r w:rsidR="007F3CDA">
        <w:rPr>
          <w:b/>
          <w:sz w:val="21"/>
          <w:szCs w:val="21"/>
          <w:lang w:val="en-US" w:eastAsia="ja-JP"/>
        </w:rPr>
        <w:t>“</w:t>
      </w:r>
      <w:r w:rsidR="007C22DE">
        <w:rPr>
          <w:b/>
          <w:sz w:val="21"/>
          <w:szCs w:val="21"/>
          <w:lang w:val="en-US" w:eastAsia="ja-JP"/>
        </w:rPr>
        <w:t>S&amp;F mode</w:t>
      </w:r>
      <w:r w:rsidR="007F3CDA">
        <w:rPr>
          <w:b/>
          <w:sz w:val="21"/>
          <w:szCs w:val="21"/>
          <w:lang w:val="en-US" w:eastAsia="ja-JP"/>
        </w:rPr>
        <w:t>”</w:t>
      </w:r>
      <w:r w:rsidR="00F451D4">
        <w:rPr>
          <w:b/>
          <w:sz w:val="21"/>
          <w:szCs w:val="21"/>
          <w:lang w:val="en-US" w:eastAsia="ja-JP"/>
        </w:rPr>
        <w:t xml:space="preserve"> </w:t>
      </w:r>
      <w:r w:rsidR="007F3CDA">
        <w:rPr>
          <w:b/>
          <w:sz w:val="21"/>
          <w:szCs w:val="21"/>
          <w:lang w:val="en-US" w:eastAsia="ja-JP"/>
        </w:rPr>
        <w:t>from</w:t>
      </w:r>
      <w:r w:rsidR="00F451D4">
        <w:rPr>
          <w:b/>
          <w:sz w:val="21"/>
          <w:szCs w:val="21"/>
          <w:lang w:val="en-US" w:eastAsia="ja-JP"/>
        </w:rPr>
        <w:t xml:space="preserve"> </w:t>
      </w:r>
      <w:r w:rsidR="007F3CDA">
        <w:rPr>
          <w:b/>
          <w:sz w:val="21"/>
          <w:szCs w:val="21"/>
          <w:lang w:val="en-US" w:eastAsia="ja-JP"/>
        </w:rPr>
        <w:t>“</w:t>
      </w:r>
      <w:r w:rsidR="00634BE9">
        <w:rPr>
          <w:b/>
          <w:sz w:val="21"/>
          <w:szCs w:val="21"/>
          <w:lang w:val="en-US" w:eastAsia="ja-JP"/>
        </w:rPr>
        <w:t>real-time</w:t>
      </w:r>
      <w:r w:rsidR="007F3CDA">
        <w:rPr>
          <w:b/>
          <w:sz w:val="21"/>
          <w:szCs w:val="21"/>
          <w:lang w:val="en-US" w:eastAsia="ja-JP"/>
        </w:rPr>
        <w:t xml:space="preserve"> mode”</w:t>
      </w:r>
      <w:r w:rsidR="003904A6">
        <w:rPr>
          <w:b/>
          <w:sz w:val="21"/>
          <w:szCs w:val="21"/>
          <w:lang w:val="en-US" w:eastAsia="ja-JP"/>
        </w:rPr>
        <w:t>.</w:t>
      </w:r>
    </w:p>
    <w:p w14:paraId="62A633DC" w14:textId="661C6FE0" w:rsidR="007C7AEF" w:rsidRPr="000F1A10" w:rsidRDefault="00AE308C" w:rsidP="00F67E74">
      <w:pPr>
        <w:jc w:val="both"/>
        <w:rPr>
          <w:rFonts w:hint="eastAsia"/>
          <w:sz w:val="21"/>
          <w:szCs w:val="21"/>
          <w:lang w:eastAsia="ja-JP"/>
        </w:rPr>
      </w:pPr>
      <w:r w:rsidRPr="00966191">
        <w:rPr>
          <w:sz w:val="21"/>
          <w:szCs w:val="21"/>
          <w:lang w:val="en-US" w:eastAsia="ja-JP"/>
        </w:rPr>
        <w:t>Furthermore</w:t>
      </w:r>
      <w:r>
        <w:rPr>
          <w:rFonts w:hint="eastAsia"/>
          <w:sz w:val="21"/>
          <w:szCs w:val="21"/>
          <w:lang w:val="en-US" w:eastAsia="ja-JP"/>
        </w:rPr>
        <w:t xml:space="preserve">, </w:t>
      </w:r>
      <w:r w:rsidR="00C96820">
        <w:rPr>
          <w:rFonts w:hint="eastAsia"/>
          <w:sz w:val="21"/>
          <w:szCs w:val="21"/>
          <w:lang w:val="en-US" w:eastAsia="ja-JP"/>
        </w:rPr>
        <w:t xml:space="preserve">during the last meeting, </w:t>
      </w:r>
      <w:r w:rsidR="00FA7CB2">
        <w:rPr>
          <w:rFonts w:hint="eastAsia"/>
          <w:sz w:val="21"/>
          <w:szCs w:val="21"/>
          <w:lang w:val="en-US" w:eastAsia="ja-JP"/>
        </w:rPr>
        <w:t>it</w:t>
      </w:r>
      <w:r w:rsidR="00962659">
        <w:rPr>
          <w:rFonts w:hint="eastAsia"/>
          <w:sz w:val="21"/>
          <w:szCs w:val="21"/>
          <w:lang w:val="en-US" w:eastAsia="ja-JP"/>
        </w:rPr>
        <w:t xml:space="preserve"> is</w:t>
      </w:r>
      <w:r w:rsidR="00D038BD">
        <w:rPr>
          <w:rFonts w:hint="eastAsia"/>
          <w:sz w:val="21"/>
          <w:szCs w:val="21"/>
          <w:lang w:val="en-US" w:eastAsia="ja-JP"/>
        </w:rPr>
        <w:t xml:space="preserve"> still</w:t>
      </w:r>
      <w:r w:rsidR="00FA7CB2">
        <w:rPr>
          <w:rFonts w:hint="eastAsia"/>
          <w:sz w:val="21"/>
          <w:szCs w:val="21"/>
          <w:lang w:val="en-US" w:eastAsia="ja-JP"/>
        </w:rPr>
        <w:t xml:space="preserve"> FFS whether</w:t>
      </w:r>
      <w:r w:rsidR="0024340E">
        <w:rPr>
          <w:rFonts w:hint="eastAsia"/>
          <w:sz w:val="21"/>
          <w:szCs w:val="21"/>
          <w:lang w:val="en-US" w:eastAsia="ja-JP"/>
        </w:rPr>
        <w:t xml:space="preserve"> a</w:t>
      </w:r>
      <w:r w:rsidR="00FA7CB2">
        <w:rPr>
          <w:rFonts w:hint="eastAsia"/>
          <w:sz w:val="21"/>
          <w:szCs w:val="21"/>
          <w:lang w:val="en-US" w:eastAsia="ja-JP"/>
        </w:rPr>
        <w:t xml:space="preserve"> </w:t>
      </w:r>
      <w:r w:rsidR="003C63B2">
        <w:rPr>
          <w:rFonts w:hint="eastAsia"/>
          <w:sz w:val="21"/>
          <w:szCs w:val="21"/>
          <w:lang w:val="en-US" w:eastAsia="ja-JP"/>
        </w:rPr>
        <w:t xml:space="preserve">new </w:t>
      </w:r>
      <w:r w:rsidR="00FA7CB2">
        <w:rPr>
          <w:rFonts w:hint="eastAsia"/>
          <w:sz w:val="21"/>
          <w:szCs w:val="21"/>
          <w:lang w:val="en-US" w:eastAsia="ja-JP"/>
        </w:rPr>
        <w:t xml:space="preserve">release cause </w:t>
      </w:r>
      <w:r w:rsidR="003C63B2">
        <w:rPr>
          <w:rFonts w:hint="eastAsia"/>
          <w:sz w:val="21"/>
          <w:szCs w:val="21"/>
          <w:lang w:val="en-US" w:eastAsia="ja-JP"/>
        </w:rPr>
        <w:t xml:space="preserve">will be introduced for </w:t>
      </w:r>
      <w:r w:rsidR="00415A88">
        <w:rPr>
          <w:rFonts w:hint="eastAsia"/>
          <w:sz w:val="21"/>
          <w:szCs w:val="21"/>
          <w:lang w:val="en-US" w:eastAsia="ja-JP"/>
        </w:rPr>
        <w:t xml:space="preserve">the case </w:t>
      </w:r>
      <w:r w:rsidR="004065D9">
        <w:rPr>
          <w:rFonts w:hint="eastAsia"/>
          <w:sz w:val="21"/>
          <w:szCs w:val="21"/>
          <w:lang w:val="en-US" w:eastAsia="ja-JP"/>
        </w:rPr>
        <w:t xml:space="preserve">where </w:t>
      </w:r>
      <w:r w:rsidR="00C96820">
        <w:rPr>
          <w:rFonts w:hint="eastAsia"/>
          <w:lang w:eastAsia="ja-JP"/>
        </w:rPr>
        <w:t>the network</w:t>
      </w:r>
      <w:r w:rsidR="00415A88" w:rsidRPr="00597894">
        <w:t xml:space="preserve"> wants to release a R</w:t>
      </w:r>
      <w:r w:rsidR="00415A88">
        <w:rPr>
          <w:rFonts w:hint="eastAsia"/>
          <w:lang w:eastAsia="ja-JP"/>
        </w:rPr>
        <w:t>el-</w:t>
      </w:r>
      <w:r w:rsidR="00415A88" w:rsidRPr="00597894">
        <w:t>19 UE</w:t>
      </w:r>
      <w:r w:rsidR="005D5413">
        <w:rPr>
          <w:rFonts w:hint="eastAsia"/>
          <w:lang w:eastAsia="ja-JP"/>
        </w:rPr>
        <w:t xml:space="preserve"> because </w:t>
      </w:r>
      <w:r w:rsidR="005D5413" w:rsidRPr="005D5413">
        <w:rPr>
          <w:lang w:eastAsia="ja-JP"/>
        </w:rPr>
        <w:t>the feeder link becomes unavailable</w:t>
      </w:r>
      <w:r w:rsidR="005D5413">
        <w:rPr>
          <w:rFonts w:hint="eastAsia"/>
          <w:lang w:eastAsia="ja-JP"/>
        </w:rPr>
        <w:t>.</w:t>
      </w:r>
      <w:r w:rsidR="00C96820">
        <w:rPr>
          <w:rFonts w:hint="eastAsia"/>
          <w:lang w:eastAsia="ja-JP"/>
        </w:rPr>
        <w:t xml:space="preserve"> </w:t>
      </w:r>
      <w:r w:rsidR="00861F63">
        <w:rPr>
          <w:rFonts w:hint="eastAsia"/>
          <w:lang w:eastAsia="ja-JP"/>
        </w:rPr>
        <w:t xml:space="preserve">We think </w:t>
      </w:r>
      <w:r w:rsidR="0024340E">
        <w:rPr>
          <w:rFonts w:hint="eastAsia"/>
          <w:lang w:eastAsia="ja-JP"/>
        </w:rPr>
        <w:t xml:space="preserve">the </w:t>
      </w:r>
      <w:r w:rsidR="00861F63" w:rsidRPr="00966191">
        <w:rPr>
          <w:sz w:val="21"/>
          <w:szCs w:val="21"/>
          <w:lang w:val="en-US" w:eastAsia="ja-JP"/>
        </w:rPr>
        <w:t>new release cause</w:t>
      </w:r>
      <w:r w:rsidR="00861F63">
        <w:rPr>
          <w:rFonts w:hint="eastAsia"/>
          <w:sz w:val="21"/>
          <w:szCs w:val="21"/>
          <w:lang w:val="en-US" w:eastAsia="ja-JP"/>
        </w:rPr>
        <w:t xml:space="preserve"> is</w:t>
      </w:r>
      <w:r w:rsidR="003E71E8">
        <w:rPr>
          <w:rFonts w:hint="eastAsia"/>
          <w:sz w:val="21"/>
          <w:szCs w:val="21"/>
          <w:lang w:val="en-US" w:eastAsia="ja-JP"/>
        </w:rPr>
        <w:t xml:space="preserve"> not</w:t>
      </w:r>
      <w:r w:rsidR="00861F63">
        <w:rPr>
          <w:rFonts w:hint="eastAsia"/>
          <w:sz w:val="21"/>
          <w:szCs w:val="21"/>
          <w:lang w:val="en-US" w:eastAsia="ja-JP"/>
        </w:rPr>
        <w:t xml:space="preserve"> necessary although </w:t>
      </w:r>
      <w:r w:rsidR="00845687">
        <w:rPr>
          <w:rFonts w:hint="eastAsia"/>
          <w:sz w:val="21"/>
          <w:szCs w:val="21"/>
          <w:lang w:val="en-US" w:eastAsia="ja-JP"/>
        </w:rPr>
        <w:t>it could be used to avoid</w:t>
      </w:r>
      <w:bookmarkStart w:id="2" w:name="_Hlk189841479"/>
      <w:r w:rsidR="00845687">
        <w:rPr>
          <w:rFonts w:hint="eastAsia"/>
          <w:sz w:val="21"/>
          <w:szCs w:val="21"/>
          <w:lang w:val="en-US" w:eastAsia="ja-JP"/>
        </w:rPr>
        <w:t xml:space="preserve"> re-connection </w:t>
      </w:r>
      <w:r w:rsidR="00845687" w:rsidRPr="00966191">
        <w:rPr>
          <w:sz w:val="21"/>
          <w:szCs w:val="21"/>
          <w:lang w:val="en-US" w:eastAsia="ja-JP"/>
        </w:rPr>
        <w:t>during mode switching</w:t>
      </w:r>
      <w:bookmarkEnd w:id="2"/>
      <w:r w:rsidR="00845687" w:rsidRPr="00966191">
        <w:rPr>
          <w:sz w:val="21"/>
          <w:szCs w:val="21"/>
          <w:lang w:val="en-US" w:eastAsia="ja-JP"/>
        </w:rPr>
        <w:t>.</w:t>
      </w:r>
      <w:r w:rsidR="006F0F2F">
        <w:rPr>
          <w:rFonts w:hint="eastAsia"/>
          <w:sz w:val="21"/>
          <w:szCs w:val="21"/>
          <w:lang w:val="en-US" w:eastAsia="ja-JP"/>
        </w:rPr>
        <w:t xml:space="preserve"> </w:t>
      </w:r>
      <w:r w:rsidR="00E423DF">
        <w:rPr>
          <w:rFonts w:hint="eastAsia"/>
          <w:sz w:val="21"/>
          <w:szCs w:val="21"/>
          <w:lang w:val="en-US" w:eastAsia="ja-JP"/>
        </w:rPr>
        <w:t xml:space="preserve">Instead of the new release cause, </w:t>
      </w:r>
      <w:proofErr w:type="spellStart"/>
      <w:r w:rsidR="00E423DF" w:rsidRPr="00EA3E80">
        <w:rPr>
          <w:rFonts w:hint="eastAsia"/>
          <w:i/>
          <w:iCs/>
          <w:sz w:val="21"/>
          <w:szCs w:val="21"/>
          <w:lang w:val="en-US" w:eastAsia="ja-JP"/>
        </w:rPr>
        <w:t>waitTime</w:t>
      </w:r>
      <w:proofErr w:type="spellEnd"/>
      <w:r w:rsidR="00E423DF">
        <w:rPr>
          <w:rFonts w:hint="eastAsia"/>
          <w:sz w:val="21"/>
          <w:szCs w:val="21"/>
          <w:lang w:val="en-US" w:eastAsia="ja-JP"/>
        </w:rPr>
        <w:t xml:space="preserve"> </w:t>
      </w:r>
      <w:r w:rsidR="00A52007" w:rsidRPr="00A60C48">
        <w:rPr>
          <w:sz w:val="21"/>
          <w:szCs w:val="21"/>
          <w:lang w:val="en-US" w:eastAsia="ja-JP"/>
        </w:rPr>
        <w:t xml:space="preserve">in </w:t>
      </w:r>
      <w:proofErr w:type="spellStart"/>
      <w:r w:rsidR="00A52007" w:rsidRPr="00A60C48">
        <w:rPr>
          <w:i/>
          <w:iCs/>
          <w:sz w:val="21"/>
          <w:szCs w:val="21"/>
          <w:lang w:val="en-US" w:eastAsia="ja-JP"/>
        </w:rPr>
        <w:t>RRCConnectionRelease</w:t>
      </w:r>
      <w:proofErr w:type="spellEnd"/>
      <w:r w:rsidR="00A52007" w:rsidRPr="00A60C48">
        <w:rPr>
          <w:sz w:val="21"/>
          <w:szCs w:val="21"/>
          <w:lang w:val="en-US" w:eastAsia="ja-JP"/>
        </w:rPr>
        <w:t xml:space="preserve"> </w:t>
      </w:r>
      <w:r w:rsidR="00E423DF">
        <w:rPr>
          <w:rFonts w:hint="eastAsia"/>
          <w:sz w:val="21"/>
          <w:szCs w:val="21"/>
          <w:lang w:val="en-US" w:eastAsia="ja-JP"/>
        </w:rPr>
        <w:t xml:space="preserve">could be used </w:t>
      </w:r>
      <w:r w:rsidR="00CA1535">
        <w:rPr>
          <w:rFonts w:hint="eastAsia"/>
          <w:sz w:val="21"/>
          <w:szCs w:val="21"/>
          <w:lang w:val="en-US" w:eastAsia="ja-JP"/>
        </w:rPr>
        <w:t xml:space="preserve">to </w:t>
      </w:r>
      <w:r w:rsidR="00CA1535">
        <w:rPr>
          <w:rFonts w:hint="eastAsia"/>
          <w:sz w:val="21"/>
          <w:szCs w:val="21"/>
          <w:lang w:val="en-US" w:eastAsia="ja-JP"/>
        </w:rPr>
        <w:t>avoid re-connection</w:t>
      </w:r>
      <w:r w:rsidR="005D5FF6">
        <w:rPr>
          <w:rFonts w:hint="eastAsia"/>
          <w:sz w:val="21"/>
          <w:szCs w:val="21"/>
          <w:lang w:val="en-US" w:eastAsia="ja-JP"/>
        </w:rPr>
        <w:t xml:space="preserve"> until </w:t>
      </w:r>
      <w:r w:rsidR="009069FD">
        <w:rPr>
          <w:rFonts w:hint="eastAsia"/>
          <w:sz w:val="21"/>
          <w:szCs w:val="21"/>
          <w:lang w:val="en-US" w:eastAsia="ja-JP"/>
        </w:rPr>
        <w:t xml:space="preserve">the </w:t>
      </w:r>
      <w:r w:rsidR="00E928B8">
        <w:rPr>
          <w:rFonts w:hint="eastAsia"/>
          <w:sz w:val="21"/>
          <w:szCs w:val="21"/>
          <w:lang w:val="en-US" w:eastAsia="ja-JP"/>
        </w:rPr>
        <w:t>completion of mode swit</w:t>
      </w:r>
      <w:r w:rsidR="00360CA8">
        <w:rPr>
          <w:rFonts w:hint="eastAsia"/>
          <w:sz w:val="21"/>
          <w:szCs w:val="21"/>
          <w:lang w:val="en-US" w:eastAsia="ja-JP"/>
        </w:rPr>
        <w:t>ching</w:t>
      </w:r>
      <w:r w:rsidR="00E423DF">
        <w:rPr>
          <w:rFonts w:hint="eastAsia"/>
          <w:sz w:val="21"/>
          <w:szCs w:val="21"/>
          <w:lang w:val="en-US" w:eastAsia="ja-JP"/>
        </w:rPr>
        <w:t>.</w:t>
      </w:r>
      <w:r w:rsidR="001327E1">
        <w:rPr>
          <w:rFonts w:hint="eastAsia"/>
          <w:sz w:val="21"/>
          <w:szCs w:val="21"/>
          <w:lang w:val="en-US" w:eastAsia="ja-JP"/>
        </w:rPr>
        <w:t xml:space="preserve"> </w:t>
      </w:r>
      <w:r w:rsidR="00A60C48" w:rsidRPr="00A60C48">
        <w:rPr>
          <w:sz w:val="21"/>
          <w:szCs w:val="21"/>
          <w:lang w:val="en-US" w:eastAsia="ja-JP"/>
        </w:rPr>
        <w:t xml:space="preserve">The network may not </w:t>
      </w:r>
      <w:r w:rsidR="00EA3E80">
        <w:rPr>
          <w:rFonts w:hint="eastAsia"/>
          <w:sz w:val="21"/>
          <w:szCs w:val="21"/>
          <w:lang w:val="en-US" w:eastAsia="ja-JP"/>
        </w:rPr>
        <w:t xml:space="preserve">be </w:t>
      </w:r>
      <w:r w:rsidR="009069FD">
        <w:rPr>
          <w:rFonts w:hint="eastAsia"/>
          <w:sz w:val="21"/>
          <w:szCs w:val="21"/>
          <w:lang w:val="en-US" w:eastAsia="ja-JP"/>
        </w:rPr>
        <w:t>able</w:t>
      </w:r>
      <w:r w:rsidR="00A60C48" w:rsidRPr="00A60C48">
        <w:rPr>
          <w:sz w:val="21"/>
          <w:szCs w:val="21"/>
          <w:lang w:val="en-US" w:eastAsia="ja-JP"/>
        </w:rPr>
        <w:t xml:space="preserve"> to estimate the </w:t>
      </w:r>
      <w:r w:rsidR="009069FD">
        <w:rPr>
          <w:rFonts w:hint="eastAsia"/>
          <w:sz w:val="21"/>
          <w:szCs w:val="21"/>
          <w:lang w:val="en-US" w:eastAsia="ja-JP"/>
        </w:rPr>
        <w:t>exact</w:t>
      </w:r>
      <w:r w:rsidR="00A60C48" w:rsidRPr="00A60C48">
        <w:rPr>
          <w:sz w:val="21"/>
          <w:szCs w:val="21"/>
          <w:lang w:val="en-US" w:eastAsia="ja-JP"/>
        </w:rPr>
        <w:t xml:space="preserve"> timing when the feeder link becomes </w:t>
      </w:r>
      <w:proofErr w:type="gramStart"/>
      <w:r w:rsidR="00A60C48" w:rsidRPr="00A60C48">
        <w:rPr>
          <w:sz w:val="21"/>
          <w:szCs w:val="21"/>
          <w:lang w:val="en-US" w:eastAsia="ja-JP"/>
        </w:rPr>
        <w:t>unavailable</w:t>
      </w:r>
      <w:r w:rsidR="00C025B5">
        <w:rPr>
          <w:rFonts w:hint="eastAsia"/>
          <w:sz w:val="21"/>
          <w:szCs w:val="21"/>
          <w:lang w:val="en-US" w:eastAsia="ja-JP"/>
        </w:rPr>
        <w:t xml:space="preserve"> actually</w:t>
      </w:r>
      <w:r w:rsidR="00A60C48" w:rsidRPr="00A60C48">
        <w:rPr>
          <w:sz w:val="21"/>
          <w:szCs w:val="21"/>
          <w:lang w:val="en-US" w:eastAsia="ja-JP"/>
        </w:rPr>
        <w:t>, however</w:t>
      </w:r>
      <w:proofErr w:type="gramEnd"/>
      <w:r w:rsidR="00A60C48" w:rsidRPr="00A60C48">
        <w:rPr>
          <w:sz w:val="21"/>
          <w:szCs w:val="21"/>
          <w:lang w:val="en-US" w:eastAsia="ja-JP"/>
        </w:rPr>
        <w:t>, the network could change the S&amp;F indication in SIB</w:t>
      </w:r>
      <w:r w:rsidR="00A33682">
        <w:rPr>
          <w:rFonts w:hint="eastAsia"/>
          <w:sz w:val="21"/>
          <w:szCs w:val="21"/>
          <w:lang w:val="en-US" w:eastAsia="ja-JP"/>
        </w:rPr>
        <w:t>1</w:t>
      </w:r>
      <w:r w:rsidR="00A60C48" w:rsidRPr="00A60C48">
        <w:rPr>
          <w:sz w:val="21"/>
          <w:szCs w:val="21"/>
          <w:lang w:val="en-US" w:eastAsia="ja-JP"/>
        </w:rPr>
        <w:t xml:space="preserve"> to “S&amp;F mode” in advance</w:t>
      </w:r>
      <w:r w:rsidR="00897611">
        <w:rPr>
          <w:rFonts w:hint="eastAsia"/>
          <w:sz w:val="21"/>
          <w:szCs w:val="21"/>
          <w:lang w:val="en-US" w:eastAsia="ja-JP"/>
        </w:rPr>
        <w:t xml:space="preserve"> an</w:t>
      </w:r>
      <w:r w:rsidR="00A60C48" w:rsidRPr="00A60C48">
        <w:rPr>
          <w:sz w:val="21"/>
          <w:szCs w:val="21"/>
          <w:lang w:val="en-US" w:eastAsia="ja-JP"/>
        </w:rPr>
        <w:t xml:space="preserve">d set </w:t>
      </w:r>
      <w:proofErr w:type="spellStart"/>
      <w:r w:rsidR="00A60C48" w:rsidRPr="00A60C48">
        <w:rPr>
          <w:i/>
          <w:iCs/>
          <w:sz w:val="21"/>
          <w:szCs w:val="21"/>
          <w:lang w:val="en-US" w:eastAsia="ja-JP"/>
        </w:rPr>
        <w:t>waitTime</w:t>
      </w:r>
      <w:proofErr w:type="spellEnd"/>
      <w:r w:rsidR="00A60C48" w:rsidRPr="00A60C48">
        <w:rPr>
          <w:sz w:val="21"/>
          <w:szCs w:val="21"/>
          <w:lang w:val="en-US" w:eastAsia="ja-JP"/>
        </w:rPr>
        <w:t xml:space="preserve"> to the time duration until next </w:t>
      </w:r>
      <w:r w:rsidR="00A33682">
        <w:rPr>
          <w:rFonts w:hint="eastAsia"/>
          <w:sz w:val="21"/>
          <w:szCs w:val="21"/>
          <w:lang w:val="en-US" w:eastAsia="ja-JP"/>
        </w:rPr>
        <w:t xml:space="preserve">the </w:t>
      </w:r>
      <w:r w:rsidR="00A60C48" w:rsidRPr="00A60C48">
        <w:rPr>
          <w:sz w:val="21"/>
          <w:szCs w:val="21"/>
          <w:lang w:val="en-US" w:eastAsia="ja-JP"/>
        </w:rPr>
        <w:t>SIB</w:t>
      </w:r>
      <w:r w:rsidR="00A33682">
        <w:rPr>
          <w:rFonts w:hint="eastAsia"/>
          <w:sz w:val="21"/>
          <w:szCs w:val="21"/>
          <w:lang w:val="en-US" w:eastAsia="ja-JP"/>
        </w:rPr>
        <w:t>1</w:t>
      </w:r>
      <w:r w:rsidR="00A60C48" w:rsidRPr="00A60C48">
        <w:rPr>
          <w:sz w:val="21"/>
          <w:szCs w:val="21"/>
          <w:lang w:val="en-US" w:eastAsia="ja-JP"/>
        </w:rPr>
        <w:t xml:space="preserve"> with new S&amp;F indication</w:t>
      </w:r>
      <w:r w:rsidR="00A60C48">
        <w:rPr>
          <w:rFonts w:hint="eastAsia"/>
          <w:sz w:val="21"/>
          <w:szCs w:val="21"/>
          <w:lang w:val="en-US" w:eastAsia="ja-JP"/>
        </w:rPr>
        <w:t>.</w:t>
      </w:r>
    </w:p>
    <w:p w14:paraId="37B330EE" w14:textId="7402BEFB" w:rsidR="00736918" w:rsidRPr="00514ABA" w:rsidRDefault="00736918" w:rsidP="00736918">
      <w:pPr>
        <w:ind w:leftChars="142" w:left="1557" w:hangingChars="604" w:hanging="1273"/>
        <w:rPr>
          <w:sz w:val="21"/>
          <w:szCs w:val="21"/>
          <w:lang w:val="en-US" w:eastAsia="ja-JP"/>
        </w:rPr>
      </w:pPr>
      <w:r>
        <w:rPr>
          <w:b/>
          <w:sz w:val="21"/>
          <w:szCs w:val="21"/>
          <w:lang w:val="en-US" w:eastAsia="ja-JP"/>
        </w:rPr>
        <w:t>Observation</w:t>
      </w:r>
      <w:r>
        <w:rPr>
          <w:b/>
          <w:sz w:val="21"/>
          <w:szCs w:val="21"/>
          <w:lang w:eastAsia="ja-JP"/>
        </w:rPr>
        <w:t xml:space="preserve"> 2</w:t>
      </w:r>
      <w:r w:rsidRPr="00E229AF">
        <w:rPr>
          <w:b/>
          <w:sz w:val="21"/>
          <w:szCs w:val="21"/>
          <w:lang w:eastAsia="ja-JP"/>
        </w:rPr>
        <w:t>:</w:t>
      </w:r>
      <w:r>
        <w:rPr>
          <w:b/>
          <w:sz w:val="21"/>
          <w:szCs w:val="21"/>
          <w:lang w:val="en-US" w:eastAsia="ja-JP"/>
        </w:rPr>
        <w:t xml:space="preserve"> </w:t>
      </w:r>
      <w:r w:rsidR="00DA753C">
        <w:rPr>
          <w:rFonts w:hint="eastAsia"/>
          <w:b/>
          <w:sz w:val="21"/>
          <w:szCs w:val="21"/>
          <w:lang w:val="en-US" w:eastAsia="ja-JP"/>
        </w:rPr>
        <w:t>To avoid re-connection during mode s</w:t>
      </w:r>
      <w:r w:rsidR="00334A0D">
        <w:rPr>
          <w:rFonts w:hint="eastAsia"/>
          <w:b/>
          <w:sz w:val="21"/>
          <w:szCs w:val="21"/>
          <w:lang w:val="en-US" w:eastAsia="ja-JP"/>
        </w:rPr>
        <w:t>wi</w:t>
      </w:r>
      <w:r w:rsidR="00DA753C">
        <w:rPr>
          <w:rFonts w:hint="eastAsia"/>
          <w:b/>
          <w:sz w:val="21"/>
          <w:szCs w:val="21"/>
          <w:lang w:val="en-US" w:eastAsia="ja-JP"/>
        </w:rPr>
        <w:t xml:space="preserve">tching, </w:t>
      </w:r>
      <w:proofErr w:type="spellStart"/>
      <w:r w:rsidR="00D53314" w:rsidRPr="00DA753C">
        <w:rPr>
          <w:b/>
          <w:bCs/>
          <w:i/>
          <w:iCs/>
          <w:sz w:val="21"/>
          <w:szCs w:val="21"/>
          <w:lang w:val="en-US" w:eastAsia="ja-JP"/>
        </w:rPr>
        <w:t>waitTime</w:t>
      </w:r>
      <w:proofErr w:type="spellEnd"/>
      <w:r w:rsidR="00D53314" w:rsidRPr="00DA753C">
        <w:rPr>
          <w:b/>
          <w:bCs/>
          <w:sz w:val="21"/>
          <w:szCs w:val="21"/>
          <w:lang w:val="en-US" w:eastAsia="ja-JP"/>
        </w:rPr>
        <w:t xml:space="preserve"> could </w:t>
      </w:r>
      <w:r w:rsidR="00D53314" w:rsidRPr="00334A0D">
        <w:rPr>
          <w:rFonts w:hint="eastAsia"/>
          <w:b/>
          <w:bCs/>
          <w:sz w:val="21"/>
          <w:szCs w:val="21"/>
          <w:lang w:val="en-US" w:eastAsia="ja-JP"/>
        </w:rPr>
        <w:t xml:space="preserve">work by </w:t>
      </w:r>
      <w:r w:rsidR="00D53314" w:rsidRPr="00334A0D">
        <w:rPr>
          <w:rFonts w:hint="eastAsia"/>
          <w:b/>
          <w:bCs/>
          <w:sz w:val="21"/>
          <w:szCs w:val="21"/>
          <w:lang w:val="en-US" w:eastAsia="ja-JP"/>
        </w:rPr>
        <w:t>setting</w:t>
      </w:r>
      <w:r w:rsidR="00D53314" w:rsidRPr="00334A0D">
        <w:rPr>
          <w:rFonts w:hint="eastAsia"/>
          <w:b/>
          <w:bCs/>
          <w:sz w:val="21"/>
          <w:szCs w:val="21"/>
          <w:lang w:val="en-US" w:eastAsia="ja-JP"/>
        </w:rPr>
        <w:t xml:space="preserve"> </w:t>
      </w:r>
      <w:r w:rsidR="00D53314" w:rsidRPr="00334A0D">
        <w:rPr>
          <w:rFonts w:hint="eastAsia"/>
          <w:b/>
          <w:bCs/>
          <w:sz w:val="21"/>
          <w:szCs w:val="21"/>
          <w:lang w:val="en-US" w:eastAsia="ja-JP"/>
        </w:rPr>
        <w:t xml:space="preserve">the </w:t>
      </w:r>
      <w:r w:rsidR="00D53314" w:rsidRPr="00334A0D">
        <w:rPr>
          <w:rFonts w:hint="eastAsia"/>
          <w:b/>
          <w:bCs/>
          <w:sz w:val="21"/>
          <w:szCs w:val="21"/>
          <w:lang w:val="en-US" w:eastAsia="ja-JP"/>
        </w:rPr>
        <w:t xml:space="preserve">time duration until </w:t>
      </w:r>
      <w:r w:rsidR="00FC39F2">
        <w:rPr>
          <w:rFonts w:hint="eastAsia"/>
          <w:b/>
          <w:bCs/>
          <w:sz w:val="21"/>
          <w:szCs w:val="21"/>
          <w:lang w:val="en-US" w:eastAsia="ja-JP"/>
        </w:rPr>
        <w:t xml:space="preserve">the </w:t>
      </w:r>
      <w:r w:rsidR="00D53314" w:rsidRPr="00334A0D">
        <w:rPr>
          <w:rFonts w:hint="eastAsia"/>
          <w:b/>
          <w:bCs/>
          <w:sz w:val="21"/>
          <w:szCs w:val="21"/>
          <w:lang w:val="en-US" w:eastAsia="ja-JP"/>
        </w:rPr>
        <w:t>next SIB1 with new S&amp;F mode indication</w:t>
      </w:r>
      <w:r w:rsidR="00DA753C" w:rsidRPr="00334A0D">
        <w:rPr>
          <w:rFonts w:hint="eastAsia"/>
          <w:b/>
          <w:bCs/>
          <w:sz w:val="21"/>
          <w:szCs w:val="21"/>
          <w:lang w:val="en-US" w:eastAsia="ja-JP"/>
        </w:rPr>
        <w:t>.</w:t>
      </w:r>
    </w:p>
    <w:p w14:paraId="7068DABF" w14:textId="330A3863" w:rsidR="00736918" w:rsidRPr="00783328" w:rsidRDefault="00736918" w:rsidP="00736918">
      <w:pPr>
        <w:ind w:leftChars="142" w:left="1414" w:hangingChars="536" w:hanging="1130"/>
        <w:rPr>
          <w:rFonts w:hint="eastAsia"/>
          <w:b/>
          <w:sz w:val="21"/>
          <w:szCs w:val="21"/>
          <w:lang w:val="en-US" w:eastAsia="ja-JP"/>
        </w:rPr>
      </w:pPr>
      <w:r>
        <w:rPr>
          <w:b/>
          <w:sz w:val="21"/>
          <w:szCs w:val="21"/>
          <w:lang w:val="en-US" w:eastAsia="ja-JP"/>
        </w:rPr>
        <w:t>Proposal</w:t>
      </w:r>
      <w:r>
        <w:rPr>
          <w:b/>
          <w:sz w:val="21"/>
          <w:szCs w:val="21"/>
          <w:lang w:eastAsia="ja-JP"/>
        </w:rPr>
        <w:t xml:space="preserve"> 4:</w:t>
      </w:r>
      <w:r w:rsidRPr="00E229AF">
        <w:rPr>
          <w:b/>
          <w:sz w:val="21"/>
          <w:szCs w:val="21"/>
          <w:lang w:val="en-US" w:eastAsia="ja-JP"/>
        </w:rPr>
        <w:t xml:space="preserve"> </w:t>
      </w:r>
      <w:r w:rsidR="00783328">
        <w:rPr>
          <w:rFonts w:hint="eastAsia"/>
          <w:b/>
          <w:sz w:val="21"/>
          <w:szCs w:val="21"/>
          <w:lang w:val="en-US" w:eastAsia="ja-JP"/>
        </w:rPr>
        <w:t>Th</w:t>
      </w:r>
      <w:r w:rsidR="00783328" w:rsidRPr="00783328">
        <w:rPr>
          <w:rFonts w:hint="eastAsia"/>
          <w:b/>
          <w:sz w:val="21"/>
          <w:szCs w:val="21"/>
          <w:lang w:val="en-US" w:eastAsia="ja-JP"/>
        </w:rPr>
        <w:t xml:space="preserve">e </w:t>
      </w:r>
      <w:r w:rsidR="00783328" w:rsidRPr="00783328">
        <w:rPr>
          <w:b/>
          <w:sz w:val="21"/>
          <w:szCs w:val="21"/>
          <w:lang w:val="en-US" w:eastAsia="ja-JP"/>
        </w:rPr>
        <w:t>new release cause</w:t>
      </w:r>
      <w:r w:rsidR="00783328" w:rsidRPr="00783328">
        <w:rPr>
          <w:rFonts w:hint="eastAsia"/>
          <w:b/>
          <w:sz w:val="21"/>
          <w:szCs w:val="21"/>
          <w:lang w:val="en-US" w:eastAsia="ja-JP"/>
        </w:rPr>
        <w:t xml:space="preserve"> </w:t>
      </w:r>
      <w:r w:rsidR="00783328" w:rsidRPr="00783328">
        <w:rPr>
          <w:rFonts w:hint="eastAsia"/>
          <w:b/>
          <w:sz w:val="21"/>
          <w:szCs w:val="21"/>
          <w:lang w:val="en-US" w:eastAsia="ja-JP"/>
        </w:rPr>
        <w:t xml:space="preserve">would </w:t>
      </w:r>
      <w:r w:rsidR="003C6381">
        <w:rPr>
          <w:rFonts w:hint="eastAsia"/>
          <w:b/>
          <w:sz w:val="21"/>
          <w:szCs w:val="21"/>
          <w:lang w:val="en-US" w:eastAsia="ja-JP"/>
        </w:rPr>
        <w:t xml:space="preserve">not </w:t>
      </w:r>
      <w:r w:rsidR="00783328" w:rsidRPr="00783328">
        <w:rPr>
          <w:rFonts w:hint="eastAsia"/>
          <w:b/>
          <w:sz w:val="21"/>
          <w:szCs w:val="21"/>
          <w:lang w:val="en-US" w:eastAsia="ja-JP"/>
        </w:rPr>
        <w:t>be</w:t>
      </w:r>
      <w:r w:rsidR="00783328" w:rsidRPr="00783328">
        <w:rPr>
          <w:rFonts w:hint="eastAsia"/>
          <w:b/>
          <w:sz w:val="21"/>
          <w:szCs w:val="21"/>
          <w:lang w:val="en-US" w:eastAsia="ja-JP"/>
        </w:rPr>
        <w:t xml:space="preserve"> necessary</w:t>
      </w:r>
      <w:r w:rsidR="00783328">
        <w:rPr>
          <w:rFonts w:hint="eastAsia"/>
          <w:b/>
          <w:sz w:val="21"/>
          <w:szCs w:val="21"/>
          <w:lang w:val="en-US" w:eastAsia="ja-JP"/>
        </w:rPr>
        <w:t xml:space="preserve"> to avoid </w:t>
      </w:r>
      <w:r w:rsidR="00783328" w:rsidRPr="00783328">
        <w:rPr>
          <w:b/>
          <w:sz w:val="21"/>
          <w:szCs w:val="21"/>
          <w:lang w:val="en-US" w:eastAsia="ja-JP"/>
        </w:rPr>
        <w:t>re-connection during mode switching</w:t>
      </w:r>
      <w:r w:rsidR="00783328">
        <w:rPr>
          <w:rFonts w:hint="eastAsia"/>
          <w:b/>
          <w:sz w:val="21"/>
          <w:szCs w:val="21"/>
          <w:lang w:val="en-US" w:eastAsia="ja-JP"/>
        </w:rPr>
        <w:t>.</w:t>
      </w:r>
    </w:p>
    <w:p w14:paraId="741A017F" w14:textId="0A72A729" w:rsidR="003354B7" w:rsidRPr="003354B7" w:rsidRDefault="003354B7" w:rsidP="00036EF4">
      <w:pPr>
        <w:pStyle w:val="3"/>
        <w:rPr>
          <w:lang w:val="en-US" w:eastAsia="ja-JP"/>
        </w:rPr>
      </w:pPr>
      <w:r>
        <w:rPr>
          <w:rFonts w:hint="eastAsia"/>
          <w:lang w:val="en-US" w:eastAsia="ja-JP"/>
        </w:rPr>
        <w:t>2.</w:t>
      </w:r>
      <w:r>
        <w:rPr>
          <w:lang w:val="en-US" w:eastAsia="ja-JP"/>
        </w:rPr>
        <w:t xml:space="preserve">3 </w:t>
      </w:r>
      <w:r w:rsidR="00753275">
        <w:rPr>
          <w:lang w:val="en-US" w:eastAsia="ja-JP"/>
        </w:rPr>
        <w:t>UE requirement indication</w:t>
      </w:r>
    </w:p>
    <w:p w14:paraId="4FA11B2F" w14:textId="1ACFD953" w:rsidR="00C67A4D" w:rsidRPr="00FA3BC6" w:rsidRDefault="002E1F48" w:rsidP="00F67E74">
      <w:pPr>
        <w:jc w:val="both"/>
        <w:rPr>
          <w:sz w:val="21"/>
          <w:szCs w:val="21"/>
          <w:lang w:val="en-US" w:eastAsia="ja-JP"/>
        </w:rPr>
      </w:pPr>
      <w:r>
        <w:rPr>
          <w:sz w:val="21"/>
          <w:szCs w:val="21"/>
          <w:lang w:val="en-US" w:eastAsia="ja-JP"/>
        </w:rPr>
        <w:t>It could be expected that UE</w:t>
      </w:r>
      <w:r w:rsidR="00536220">
        <w:rPr>
          <w:sz w:val="21"/>
          <w:szCs w:val="21"/>
          <w:lang w:val="en-US" w:eastAsia="ja-JP"/>
        </w:rPr>
        <w:t>’</w:t>
      </w:r>
      <w:r w:rsidR="00701304">
        <w:rPr>
          <w:sz w:val="21"/>
          <w:szCs w:val="21"/>
          <w:lang w:val="en-US" w:eastAsia="ja-JP"/>
        </w:rPr>
        <w:t xml:space="preserve">s </w:t>
      </w:r>
      <w:r w:rsidR="00B02A55">
        <w:rPr>
          <w:sz w:val="21"/>
          <w:szCs w:val="21"/>
          <w:lang w:val="en-US" w:eastAsia="ja-JP"/>
        </w:rPr>
        <w:t xml:space="preserve">UL </w:t>
      </w:r>
      <w:r w:rsidR="00701304">
        <w:rPr>
          <w:sz w:val="21"/>
          <w:szCs w:val="21"/>
          <w:lang w:val="en-US" w:eastAsia="ja-JP"/>
        </w:rPr>
        <w:t>data</w:t>
      </w:r>
      <w:r>
        <w:rPr>
          <w:sz w:val="21"/>
          <w:szCs w:val="21"/>
          <w:lang w:val="en-US" w:eastAsia="ja-JP"/>
        </w:rPr>
        <w:t xml:space="preserve"> may have </w:t>
      </w:r>
      <w:r w:rsidR="00701304">
        <w:rPr>
          <w:sz w:val="21"/>
          <w:szCs w:val="21"/>
          <w:lang w:val="en-US" w:eastAsia="ja-JP"/>
        </w:rPr>
        <w:t xml:space="preserve">period of </w:t>
      </w:r>
      <w:r w:rsidR="00536220" w:rsidRPr="00536220">
        <w:rPr>
          <w:sz w:val="21"/>
          <w:szCs w:val="21"/>
          <w:lang w:val="en-US" w:eastAsia="ja-JP"/>
        </w:rPr>
        <w:t xml:space="preserve">validity </w:t>
      </w:r>
      <w:r w:rsidR="00F566B3">
        <w:rPr>
          <w:sz w:val="21"/>
          <w:szCs w:val="21"/>
          <w:lang w:val="en-US" w:eastAsia="ja-JP"/>
        </w:rPr>
        <w:t xml:space="preserve">even though S&amp;F UE should be </w:t>
      </w:r>
      <w:r w:rsidR="00997862">
        <w:rPr>
          <w:sz w:val="21"/>
          <w:szCs w:val="21"/>
          <w:lang w:val="en-US" w:eastAsia="ja-JP"/>
        </w:rPr>
        <w:t>delay-tolerant</w:t>
      </w:r>
      <w:r w:rsidR="00C305B5">
        <w:rPr>
          <w:sz w:val="21"/>
          <w:szCs w:val="21"/>
          <w:lang w:val="en-US" w:eastAsia="ja-JP"/>
        </w:rPr>
        <w:t xml:space="preserve">, </w:t>
      </w:r>
      <w:r w:rsidR="000F13E8">
        <w:rPr>
          <w:sz w:val="21"/>
          <w:szCs w:val="21"/>
          <w:lang w:val="en-US" w:eastAsia="ja-JP"/>
        </w:rPr>
        <w:t>since the delay on S&amp;F operation could be significantly longer than the delay expected on the legacy delay-tolerant communication.</w:t>
      </w:r>
      <w:r w:rsidR="000F13E8" w:rsidRPr="000F13E8">
        <w:rPr>
          <w:rFonts w:hint="eastAsia"/>
          <w:sz w:val="21"/>
          <w:szCs w:val="21"/>
          <w:lang w:val="en-US" w:eastAsia="ja-JP"/>
        </w:rPr>
        <w:t xml:space="preserve"> B</w:t>
      </w:r>
      <w:r w:rsidR="000F13E8" w:rsidRPr="000F13E8">
        <w:rPr>
          <w:sz w:val="21"/>
          <w:szCs w:val="21"/>
          <w:lang w:val="en-US" w:eastAsia="ja-JP"/>
        </w:rPr>
        <w:t>ased on this assumption</w:t>
      </w:r>
      <w:r w:rsidR="00D133F8">
        <w:rPr>
          <w:sz w:val="21"/>
          <w:szCs w:val="21"/>
          <w:lang w:val="en-US" w:eastAsia="ja-JP"/>
        </w:rPr>
        <w:t>,</w:t>
      </w:r>
      <w:r w:rsidR="00F566B3" w:rsidRPr="000F13E8">
        <w:rPr>
          <w:sz w:val="21"/>
          <w:szCs w:val="21"/>
          <w:lang w:val="en-US" w:eastAsia="ja-JP"/>
        </w:rPr>
        <w:t xml:space="preserve"> </w:t>
      </w:r>
      <w:r w:rsidR="00FA3BC6">
        <w:rPr>
          <w:sz w:val="21"/>
          <w:szCs w:val="21"/>
          <w:lang w:val="en-US" w:eastAsia="ja-JP"/>
        </w:rPr>
        <w:t xml:space="preserve">storing &amp; forwarding the UL data </w:t>
      </w:r>
      <w:r w:rsidR="006756E2">
        <w:rPr>
          <w:sz w:val="21"/>
          <w:szCs w:val="21"/>
          <w:lang w:val="en-US" w:eastAsia="ja-JP"/>
        </w:rPr>
        <w:t>would</w:t>
      </w:r>
      <w:r w:rsidR="00FA3BC6">
        <w:rPr>
          <w:sz w:val="21"/>
          <w:szCs w:val="21"/>
          <w:lang w:val="en-US" w:eastAsia="ja-JP"/>
        </w:rPr>
        <w:t xml:space="preserve"> be wasteful after the actual </w:t>
      </w:r>
      <w:r w:rsidR="00646DAD">
        <w:rPr>
          <w:sz w:val="21"/>
          <w:szCs w:val="21"/>
          <w:lang w:val="en-US" w:eastAsia="ja-JP"/>
        </w:rPr>
        <w:t xml:space="preserve">delay </w:t>
      </w:r>
      <w:r w:rsidR="00FA3BC6">
        <w:rPr>
          <w:sz w:val="21"/>
          <w:szCs w:val="21"/>
          <w:lang w:val="en-US" w:eastAsia="ja-JP"/>
        </w:rPr>
        <w:t xml:space="preserve">exceeds UE’s </w:t>
      </w:r>
      <w:r w:rsidR="00FA3BC6" w:rsidRPr="00FA3BC6">
        <w:rPr>
          <w:sz w:val="21"/>
          <w:szCs w:val="21"/>
          <w:lang w:val="en-US" w:eastAsia="ja-JP"/>
        </w:rPr>
        <w:t>tolerable</w:t>
      </w:r>
      <w:r w:rsidR="00FA3BC6">
        <w:rPr>
          <w:sz w:val="21"/>
          <w:szCs w:val="21"/>
          <w:lang w:val="en-US" w:eastAsia="ja-JP"/>
        </w:rPr>
        <w:t xml:space="preserve"> delay. Therefore, we would like to propose to introduce a mechanism to indicate UE’s requirement</w:t>
      </w:r>
      <w:r w:rsidR="00646DAD">
        <w:rPr>
          <w:sz w:val="21"/>
          <w:szCs w:val="21"/>
          <w:lang w:val="en-US" w:eastAsia="ja-JP"/>
        </w:rPr>
        <w:t xml:space="preserve"> for UL data transmission (</w:t>
      </w:r>
      <w:r w:rsidR="00646DAD" w:rsidRPr="00646DAD">
        <w:rPr>
          <w:sz w:val="21"/>
          <w:szCs w:val="21"/>
          <w:lang w:val="en-US" w:eastAsia="ja-JP"/>
        </w:rPr>
        <w:t>e.g., level of delay-tolerance, data expiration time</w:t>
      </w:r>
      <w:r w:rsidR="00646DAD">
        <w:rPr>
          <w:sz w:val="21"/>
          <w:szCs w:val="21"/>
          <w:lang w:val="en-US" w:eastAsia="ja-JP"/>
        </w:rPr>
        <w:t xml:space="preserve">) from UE to </w:t>
      </w:r>
      <w:r w:rsidR="002F4F97">
        <w:rPr>
          <w:sz w:val="21"/>
          <w:szCs w:val="21"/>
          <w:lang w:val="en-US" w:eastAsia="ja-JP"/>
        </w:rPr>
        <w:t>satellite</w:t>
      </w:r>
      <w:r w:rsidR="00646DAD">
        <w:rPr>
          <w:sz w:val="21"/>
          <w:szCs w:val="21"/>
          <w:lang w:val="en-US" w:eastAsia="ja-JP"/>
        </w:rPr>
        <w:t xml:space="preserve">, so that </w:t>
      </w:r>
      <w:r w:rsidR="002F4F97">
        <w:rPr>
          <w:sz w:val="21"/>
          <w:szCs w:val="21"/>
          <w:lang w:val="en-US" w:eastAsia="ja-JP"/>
        </w:rPr>
        <w:t>satellite</w:t>
      </w:r>
      <w:r w:rsidR="00646DAD">
        <w:rPr>
          <w:sz w:val="21"/>
          <w:szCs w:val="21"/>
          <w:lang w:val="en-US" w:eastAsia="ja-JP"/>
        </w:rPr>
        <w:t xml:space="preserve"> can discard the data for storing &amp; forwarding when the actual delay exceeds the requirement.</w:t>
      </w:r>
    </w:p>
    <w:p w14:paraId="30BDFCDE" w14:textId="4E1FCB4A" w:rsidR="00421655" w:rsidRDefault="00544F75" w:rsidP="001D7756">
      <w:pPr>
        <w:ind w:left="1424" w:hanging="1140"/>
        <w:rPr>
          <w:b/>
          <w:sz w:val="21"/>
          <w:szCs w:val="21"/>
          <w:lang w:val="en-US" w:eastAsia="ja-JP"/>
        </w:rPr>
      </w:pPr>
      <w:r>
        <w:rPr>
          <w:b/>
          <w:sz w:val="21"/>
          <w:szCs w:val="21"/>
          <w:lang w:eastAsia="ja-JP"/>
        </w:rPr>
        <w:t xml:space="preserve">Proposal </w:t>
      </w:r>
      <w:r w:rsidR="00E9144F">
        <w:rPr>
          <w:rFonts w:hint="eastAsia"/>
          <w:b/>
          <w:sz w:val="21"/>
          <w:szCs w:val="21"/>
          <w:lang w:eastAsia="ja-JP"/>
        </w:rPr>
        <w:t>5</w:t>
      </w:r>
      <w:r w:rsidRPr="00E229AF">
        <w:rPr>
          <w:b/>
          <w:sz w:val="21"/>
          <w:szCs w:val="21"/>
          <w:lang w:eastAsia="ja-JP"/>
        </w:rPr>
        <w:t>:</w:t>
      </w:r>
      <w:r w:rsidRPr="00E229AF">
        <w:rPr>
          <w:b/>
          <w:sz w:val="21"/>
          <w:szCs w:val="21"/>
          <w:lang w:val="en-US" w:eastAsia="ja-JP"/>
        </w:rPr>
        <w:t xml:space="preserve"> </w:t>
      </w:r>
      <w:r>
        <w:rPr>
          <w:b/>
          <w:sz w:val="21"/>
          <w:szCs w:val="21"/>
          <w:lang w:val="en-US" w:eastAsia="ja-JP"/>
        </w:rPr>
        <w:t>RAN2 to consider</w:t>
      </w:r>
      <w:r w:rsidR="00410ECF">
        <w:rPr>
          <w:b/>
          <w:sz w:val="21"/>
          <w:szCs w:val="21"/>
          <w:lang w:val="en-US" w:eastAsia="ja-JP"/>
        </w:rPr>
        <w:t xml:space="preserve"> </w:t>
      </w:r>
      <w:r w:rsidR="006022BB">
        <w:rPr>
          <w:rFonts w:hint="eastAsia"/>
          <w:b/>
          <w:sz w:val="21"/>
          <w:szCs w:val="21"/>
          <w:lang w:val="en-US" w:eastAsia="ja-JP"/>
        </w:rPr>
        <w:t>whether</w:t>
      </w:r>
      <w:r w:rsidR="006022BB">
        <w:rPr>
          <w:b/>
          <w:sz w:val="21"/>
          <w:szCs w:val="21"/>
          <w:lang w:val="en-US" w:eastAsia="ja-JP"/>
        </w:rPr>
        <w:t xml:space="preserve"> and how </w:t>
      </w:r>
      <w:r w:rsidR="00410ECF">
        <w:rPr>
          <w:b/>
          <w:sz w:val="21"/>
          <w:szCs w:val="21"/>
          <w:lang w:val="en-US" w:eastAsia="ja-JP"/>
        </w:rPr>
        <w:t xml:space="preserve">UE </w:t>
      </w:r>
      <w:r w:rsidR="00380CE6">
        <w:rPr>
          <w:b/>
          <w:sz w:val="21"/>
          <w:szCs w:val="21"/>
          <w:lang w:val="en-US" w:eastAsia="ja-JP"/>
        </w:rPr>
        <w:t>c</w:t>
      </w:r>
      <w:r w:rsidR="00CF3E46">
        <w:rPr>
          <w:b/>
          <w:sz w:val="21"/>
          <w:szCs w:val="21"/>
          <w:lang w:val="en-US" w:eastAsia="ja-JP"/>
        </w:rPr>
        <w:t xml:space="preserve">an </w:t>
      </w:r>
      <w:r w:rsidR="00410ECF">
        <w:rPr>
          <w:b/>
          <w:sz w:val="21"/>
          <w:szCs w:val="21"/>
          <w:lang w:val="en-US" w:eastAsia="ja-JP"/>
        </w:rPr>
        <w:t xml:space="preserve">indicate </w:t>
      </w:r>
      <w:r w:rsidR="00956DBF">
        <w:rPr>
          <w:b/>
          <w:sz w:val="21"/>
          <w:szCs w:val="21"/>
          <w:lang w:val="en-US" w:eastAsia="ja-JP"/>
        </w:rPr>
        <w:t>its requirement</w:t>
      </w:r>
      <w:r w:rsidR="00237BC9">
        <w:rPr>
          <w:b/>
          <w:sz w:val="21"/>
          <w:szCs w:val="21"/>
          <w:lang w:val="en-US" w:eastAsia="ja-JP"/>
        </w:rPr>
        <w:t xml:space="preserve"> for the UL data </w:t>
      </w:r>
      <w:r w:rsidR="00F34FB9">
        <w:rPr>
          <w:b/>
          <w:sz w:val="21"/>
          <w:szCs w:val="21"/>
          <w:lang w:val="en-US" w:eastAsia="ja-JP"/>
        </w:rPr>
        <w:t xml:space="preserve">transmission </w:t>
      </w:r>
      <w:r w:rsidR="00FE5406">
        <w:rPr>
          <w:b/>
          <w:sz w:val="21"/>
          <w:szCs w:val="21"/>
          <w:lang w:val="en-US" w:eastAsia="ja-JP"/>
        </w:rPr>
        <w:t>(e.g.</w:t>
      </w:r>
      <w:r w:rsidR="00380CE6">
        <w:rPr>
          <w:b/>
          <w:sz w:val="21"/>
          <w:szCs w:val="21"/>
          <w:lang w:val="en-US" w:eastAsia="ja-JP"/>
        </w:rPr>
        <w:t>,</w:t>
      </w:r>
      <w:r w:rsidR="00FE5406">
        <w:rPr>
          <w:b/>
          <w:sz w:val="21"/>
          <w:szCs w:val="21"/>
          <w:lang w:val="en-US" w:eastAsia="ja-JP"/>
        </w:rPr>
        <w:t xml:space="preserve"> level of delay-tolerance, data expiration time) </w:t>
      </w:r>
      <w:r w:rsidR="00356430">
        <w:rPr>
          <w:b/>
          <w:sz w:val="21"/>
          <w:szCs w:val="21"/>
          <w:lang w:val="en-US" w:eastAsia="ja-JP"/>
        </w:rPr>
        <w:t xml:space="preserve">to </w:t>
      </w:r>
      <w:r w:rsidR="002F4F97">
        <w:rPr>
          <w:b/>
          <w:sz w:val="21"/>
          <w:szCs w:val="21"/>
          <w:lang w:val="en-US" w:eastAsia="ja-JP"/>
        </w:rPr>
        <w:t>satellite</w:t>
      </w:r>
    </w:p>
    <w:p w14:paraId="21E5B524" w14:textId="7690A228" w:rsidR="00E57063" w:rsidRDefault="00863065" w:rsidP="00CE1AAA">
      <w:pPr>
        <w:pStyle w:val="2"/>
        <w:numPr>
          <w:ilvl w:val="0"/>
          <w:numId w:val="2"/>
        </w:numPr>
        <w:rPr>
          <w:lang w:eastAsia="ja-JP"/>
        </w:rPr>
      </w:pPr>
      <w:r>
        <w:rPr>
          <w:rFonts w:hint="eastAsia"/>
          <w:lang w:eastAsia="ja-JP"/>
        </w:rPr>
        <w:lastRenderedPageBreak/>
        <w:t>Summary and proposal</w:t>
      </w:r>
    </w:p>
    <w:p w14:paraId="4D5C6B76" w14:textId="06010B22" w:rsidR="003D34C7" w:rsidRPr="00325832" w:rsidRDefault="003D34C7" w:rsidP="006636BC">
      <w:pPr>
        <w:rPr>
          <w:sz w:val="21"/>
          <w:szCs w:val="21"/>
          <w:lang w:eastAsia="ja-JP"/>
        </w:rPr>
      </w:pPr>
      <w:r w:rsidRPr="00325832">
        <w:rPr>
          <w:sz w:val="21"/>
          <w:szCs w:val="21"/>
          <w:lang w:eastAsia="ja-JP"/>
        </w:rPr>
        <w:t xml:space="preserve">This paper discussed about </w:t>
      </w:r>
      <w:r w:rsidR="00326D9B">
        <w:rPr>
          <w:rFonts w:eastAsia="游ゴシック"/>
          <w:sz w:val="22"/>
          <w:szCs w:val="22"/>
          <w:lang w:val="en-US" w:eastAsia="ja-JP"/>
        </w:rPr>
        <w:t xml:space="preserve">consideration on </w:t>
      </w:r>
      <w:r w:rsidR="00326D9B">
        <w:t>S&amp;F operation</w:t>
      </w:r>
      <w:r w:rsidR="00974C1B">
        <w:t xml:space="preserve"> and proposed the following</w:t>
      </w:r>
      <w:r w:rsidR="00974C1B">
        <w:rPr>
          <w:sz w:val="21"/>
          <w:szCs w:val="21"/>
          <w:lang w:eastAsia="ja-JP"/>
        </w:rPr>
        <w:t>:</w:t>
      </w:r>
    </w:p>
    <w:p w14:paraId="014C4ED8" w14:textId="77777777" w:rsidR="00C86C30" w:rsidRDefault="00C86C30" w:rsidP="00C86C30">
      <w:pPr>
        <w:ind w:leftChars="142" w:left="1557" w:hangingChars="604" w:hanging="1273"/>
        <w:rPr>
          <w:sz w:val="21"/>
          <w:szCs w:val="21"/>
          <w:lang w:val="en-US" w:eastAsia="ja-JP"/>
        </w:rPr>
      </w:pPr>
      <w:r>
        <w:rPr>
          <w:b/>
          <w:sz w:val="21"/>
          <w:szCs w:val="21"/>
          <w:lang w:val="en-US" w:eastAsia="ja-JP"/>
        </w:rPr>
        <w:t>Observation</w:t>
      </w:r>
      <w:r>
        <w:rPr>
          <w:b/>
          <w:sz w:val="21"/>
          <w:szCs w:val="21"/>
          <w:lang w:eastAsia="ja-JP"/>
        </w:rPr>
        <w:t xml:space="preserve"> 1</w:t>
      </w:r>
      <w:r w:rsidRPr="00E229AF">
        <w:rPr>
          <w:b/>
          <w:sz w:val="21"/>
          <w:szCs w:val="21"/>
          <w:lang w:eastAsia="ja-JP"/>
        </w:rPr>
        <w:t>:</w:t>
      </w:r>
      <w:r>
        <w:rPr>
          <w:b/>
          <w:sz w:val="21"/>
          <w:szCs w:val="21"/>
          <w:lang w:val="en-US" w:eastAsia="ja-JP"/>
        </w:rPr>
        <w:t xml:space="preserve"> R</w:t>
      </w:r>
      <w:r w:rsidRPr="007F6165">
        <w:rPr>
          <w:b/>
          <w:sz w:val="21"/>
          <w:szCs w:val="21"/>
          <w:lang w:val="en-US" w:eastAsia="ja-JP"/>
        </w:rPr>
        <w:t>emaining time of current operation mode</w:t>
      </w:r>
      <w:r>
        <w:rPr>
          <w:b/>
          <w:sz w:val="21"/>
          <w:szCs w:val="21"/>
          <w:lang w:val="en-US" w:eastAsia="ja-JP"/>
        </w:rPr>
        <w:t xml:space="preserve"> could be useful </w:t>
      </w:r>
      <w:r>
        <w:rPr>
          <w:rFonts w:hint="eastAsia"/>
          <w:b/>
          <w:sz w:val="21"/>
          <w:szCs w:val="21"/>
          <w:lang w:val="en-US" w:eastAsia="ja-JP"/>
        </w:rPr>
        <w:t>during</w:t>
      </w:r>
      <w:r w:rsidRPr="007F6165">
        <w:rPr>
          <w:b/>
          <w:sz w:val="21"/>
          <w:szCs w:val="21"/>
          <w:lang w:val="en-US" w:eastAsia="ja-JP"/>
        </w:rPr>
        <w:t xml:space="preserve"> cell reselection </w:t>
      </w:r>
      <w:r>
        <w:rPr>
          <w:b/>
          <w:sz w:val="21"/>
          <w:szCs w:val="21"/>
          <w:lang w:val="en-US" w:eastAsia="ja-JP"/>
        </w:rPr>
        <w:t xml:space="preserve">procedure </w:t>
      </w:r>
      <w:r w:rsidRPr="007F6165">
        <w:rPr>
          <w:b/>
          <w:sz w:val="21"/>
          <w:szCs w:val="21"/>
          <w:lang w:val="en-US" w:eastAsia="ja-JP"/>
        </w:rPr>
        <w:t>to se</w:t>
      </w:r>
      <w:r>
        <w:rPr>
          <w:rFonts w:hint="eastAsia"/>
          <w:b/>
          <w:sz w:val="21"/>
          <w:szCs w:val="21"/>
          <w:lang w:val="en-US" w:eastAsia="ja-JP"/>
        </w:rPr>
        <w:t>lect</w:t>
      </w:r>
      <w:r w:rsidRPr="007F6165">
        <w:rPr>
          <w:b/>
          <w:sz w:val="21"/>
          <w:szCs w:val="21"/>
          <w:lang w:val="en-US" w:eastAsia="ja-JP"/>
        </w:rPr>
        <w:t xml:space="preserve"> a cell which has longer remaining </w:t>
      </w:r>
      <w:r>
        <w:rPr>
          <w:b/>
          <w:sz w:val="21"/>
          <w:szCs w:val="21"/>
          <w:lang w:val="en-US" w:eastAsia="ja-JP"/>
        </w:rPr>
        <w:t xml:space="preserve">time </w:t>
      </w:r>
      <w:r w:rsidRPr="007F6165">
        <w:rPr>
          <w:b/>
          <w:sz w:val="21"/>
          <w:szCs w:val="21"/>
          <w:lang w:val="en-US" w:eastAsia="ja-JP"/>
        </w:rPr>
        <w:t>of real-time mode.</w:t>
      </w:r>
    </w:p>
    <w:p w14:paraId="67795DE7" w14:textId="77777777" w:rsidR="00C86C30" w:rsidRPr="006C7393" w:rsidRDefault="00C86C30" w:rsidP="00C86C30">
      <w:pPr>
        <w:ind w:left="1424" w:hanging="1140"/>
        <w:rPr>
          <w:b/>
          <w:sz w:val="21"/>
          <w:szCs w:val="21"/>
          <w:lang w:val="en-US" w:eastAsia="ja-JP"/>
        </w:rPr>
      </w:pPr>
      <w:r>
        <w:rPr>
          <w:b/>
          <w:sz w:val="21"/>
          <w:szCs w:val="21"/>
          <w:lang w:val="en-US" w:eastAsia="ja-JP"/>
        </w:rPr>
        <w:t>Proposal</w:t>
      </w:r>
      <w:r>
        <w:rPr>
          <w:b/>
          <w:sz w:val="21"/>
          <w:szCs w:val="21"/>
          <w:lang w:eastAsia="ja-JP"/>
        </w:rPr>
        <w:t xml:space="preserve"> 1</w:t>
      </w:r>
      <w:r w:rsidRPr="00E229AF">
        <w:rPr>
          <w:b/>
          <w:sz w:val="21"/>
          <w:szCs w:val="21"/>
          <w:lang w:eastAsia="ja-JP"/>
        </w:rPr>
        <w:t>:</w:t>
      </w:r>
      <w:r w:rsidRPr="00E229AF">
        <w:rPr>
          <w:rFonts w:hint="eastAsia"/>
          <w:b/>
          <w:sz w:val="21"/>
          <w:szCs w:val="21"/>
          <w:lang w:val="en-US" w:eastAsia="ja-JP"/>
        </w:rPr>
        <w:t xml:space="preserve"> </w:t>
      </w:r>
      <w:r>
        <w:rPr>
          <w:b/>
          <w:sz w:val="21"/>
          <w:szCs w:val="21"/>
          <w:lang w:val="en-US" w:eastAsia="ja-JP"/>
        </w:rPr>
        <w:t>S&amp;F related information for n</w:t>
      </w:r>
      <w:r w:rsidRPr="00410807">
        <w:rPr>
          <w:b/>
          <w:sz w:val="21"/>
          <w:szCs w:val="21"/>
          <w:lang w:val="en-US" w:eastAsia="ja-JP"/>
        </w:rPr>
        <w:t>eighbor satellite</w:t>
      </w:r>
      <w:r>
        <w:rPr>
          <w:b/>
          <w:sz w:val="21"/>
          <w:szCs w:val="21"/>
          <w:lang w:val="en-US" w:eastAsia="ja-JP"/>
        </w:rPr>
        <w:t>s</w:t>
      </w:r>
      <w:r w:rsidRPr="00E854FA">
        <w:rPr>
          <w:b/>
          <w:sz w:val="21"/>
          <w:szCs w:val="21"/>
          <w:lang w:val="en-US" w:eastAsia="ja-JP"/>
        </w:rPr>
        <w:t xml:space="preserve"> </w:t>
      </w:r>
      <w:r>
        <w:rPr>
          <w:b/>
          <w:sz w:val="21"/>
          <w:szCs w:val="21"/>
          <w:lang w:val="en-US" w:eastAsia="ja-JP"/>
        </w:rPr>
        <w:t>(</w:t>
      </w:r>
      <w:r w:rsidRPr="00E854FA">
        <w:rPr>
          <w:b/>
          <w:sz w:val="21"/>
          <w:szCs w:val="21"/>
          <w:lang w:val="en-US" w:eastAsia="ja-JP"/>
        </w:rPr>
        <w:t>current operation mode</w:t>
      </w:r>
      <w:r>
        <w:rPr>
          <w:b/>
          <w:sz w:val="21"/>
          <w:szCs w:val="21"/>
          <w:lang w:val="en-US" w:eastAsia="ja-JP"/>
        </w:rPr>
        <w:t>, remaining time) could</w:t>
      </w:r>
      <w:r>
        <w:rPr>
          <w:rFonts w:hint="eastAsia"/>
          <w:b/>
          <w:sz w:val="21"/>
          <w:szCs w:val="21"/>
          <w:lang w:val="en-US" w:eastAsia="ja-JP"/>
        </w:rPr>
        <w:t xml:space="preserve"> </w:t>
      </w:r>
      <w:r>
        <w:rPr>
          <w:b/>
          <w:sz w:val="21"/>
          <w:szCs w:val="21"/>
          <w:lang w:val="en-US" w:eastAsia="ja-JP"/>
        </w:rPr>
        <w:t>be informed to UE.</w:t>
      </w:r>
    </w:p>
    <w:p w14:paraId="5CCD2BC4" w14:textId="77777777" w:rsidR="00C86C30" w:rsidRPr="006C7393" w:rsidRDefault="00C86C30" w:rsidP="00C86C30">
      <w:pPr>
        <w:ind w:left="1424" w:hanging="1140"/>
        <w:rPr>
          <w:rFonts w:hint="eastAsia"/>
          <w:b/>
          <w:sz w:val="21"/>
          <w:szCs w:val="21"/>
          <w:lang w:val="en-US" w:eastAsia="ja-JP"/>
        </w:rPr>
      </w:pPr>
      <w:r>
        <w:rPr>
          <w:b/>
          <w:sz w:val="21"/>
          <w:szCs w:val="21"/>
          <w:lang w:val="en-US" w:eastAsia="ja-JP"/>
        </w:rPr>
        <w:t>Proposal</w:t>
      </w:r>
      <w:r>
        <w:rPr>
          <w:b/>
          <w:sz w:val="21"/>
          <w:szCs w:val="21"/>
          <w:lang w:eastAsia="ja-JP"/>
        </w:rPr>
        <w:t xml:space="preserve"> 2</w:t>
      </w:r>
      <w:r w:rsidRPr="00E229AF">
        <w:rPr>
          <w:b/>
          <w:sz w:val="21"/>
          <w:szCs w:val="21"/>
          <w:lang w:eastAsia="ja-JP"/>
        </w:rPr>
        <w:t>:</w:t>
      </w:r>
      <w:r w:rsidRPr="00AA41C6">
        <w:rPr>
          <w:b/>
          <w:sz w:val="21"/>
          <w:szCs w:val="21"/>
          <w:lang w:val="en-US" w:eastAsia="ja-JP"/>
        </w:rPr>
        <w:t xml:space="preserve"> </w:t>
      </w:r>
      <w:r>
        <w:rPr>
          <w:b/>
          <w:sz w:val="21"/>
          <w:szCs w:val="21"/>
          <w:lang w:val="en-US" w:eastAsia="ja-JP"/>
        </w:rPr>
        <w:t>R</w:t>
      </w:r>
      <w:r w:rsidRPr="007F6165">
        <w:rPr>
          <w:b/>
          <w:sz w:val="21"/>
          <w:szCs w:val="21"/>
          <w:lang w:val="en-US" w:eastAsia="ja-JP"/>
        </w:rPr>
        <w:t>emaining time of current operation mode</w:t>
      </w:r>
      <w:r>
        <w:rPr>
          <w:b/>
          <w:sz w:val="21"/>
          <w:szCs w:val="21"/>
          <w:lang w:val="en-US" w:eastAsia="ja-JP"/>
        </w:rPr>
        <w:t xml:space="preserve"> could be broadcasted via SIB31.</w:t>
      </w:r>
    </w:p>
    <w:p w14:paraId="77480D91" w14:textId="77777777" w:rsidR="00C86C30" w:rsidRPr="006C7393" w:rsidRDefault="00C86C30" w:rsidP="00C86C30">
      <w:pPr>
        <w:ind w:left="1418" w:hanging="1134"/>
        <w:rPr>
          <w:b/>
          <w:sz w:val="21"/>
          <w:szCs w:val="21"/>
          <w:lang w:val="en-US" w:eastAsia="ja-JP"/>
        </w:rPr>
      </w:pPr>
      <w:r>
        <w:rPr>
          <w:b/>
          <w:sz w:val="21"/>
          <w:szCs w:val="21"/>
          <w:lang w:val="en-US" w:eastAsia="ja-JP"/>
        </w:rPr>
        <w:t>Proposal</w:t>
      </w:r>
      <w:r>
        <w:rPr>
          <w:b/>
          <w:sz w:val="21"/>
          <w:szCs w:val="21"/>
          <w:lang w:eastAsia="ja-JP"/>
        </w:rPr>
        <w:t xml:space="preserve"> 3:</w:t>
      </w:r>
      <w:r w:rsidRPr="00E229AF">
        <w:rPr>
          <w:b/>
          <w:sz w:val="21"/>
          <w:szCs w:val="21"/>
          <w:lang w:val="en-US" w:eastAsia="ja-JP"/>
        </w:rPr>
        <w:t xml:space="preserve"> </w:t>
      </w:r>
      <w:r w:rsidRPr="007F3CDA">
        <w:rPr>
          <w:b/>
          <w:sz w:val="21"/>
          <w:szCs w:val="21"/>
          <w:lang w:val="en-US" w:eastAsia="ja-JP"/>
        </w:rPr>
        <w:t xml:space="preserve">RRC connection of </w:t>
      </w:r>
      <w:r>
        <w:rPr>
          <w:b/>
          <w:sz w:val="21"/>
          <w:szCs w:val="21"/>
          <w:lang w:val="en-US" w:eastAsia="ja-JP"/>
        </w:rPr>
        <w:t xml:space="preserve">UE not supporting S&amp;F </w:t>
      </w:r>
      <w:r w:rsidRPr="006C3BAE">
        <w:rPr>
          <w:rFonts w:hint="eastAsia"/>
          <w:b/>
          <w:sz w:val="21"/>
          <w:szCs w:val="21"/>
          <w:lang w:val="en-US" w:eastAsia="ja-JP"/>
        </w:rPr>
        <w:t>should</w:t>
      </w:r>
      <w:r>
        <w:rPr>
          <w:b/>
          <w:sz w:val="21"/>
          <w:szCs w:val="21"/>
          <w:lang w:val="en-US" w:eastAsia="ja-JP"/>
        </w:rPr>
        <w:t xml:space="preserve"> be released with</w:t>
      </w:r>
      <w:r w:rsidRPr="003F6A5D">
        <w:rPr>
          <w:b/>
          <w:bCs/>
          <w:sz w:val="21"/>
          <w:szCs w:val="21"/>
          <w:lang w:val="en-US" w:eastAsia="ja-JP"/>
        </w:rPr>
        <w:t xml:space="preserve"> </w:t>
      </w:r>
      <w:proofErr w:type="spellStart"/>
      <w:r w:rsidRPr="003F6A5D">
        <w:rPr>
          <w:b/>
          <w:bCs/>
          <w:i/>
          <w:iCs/>
          <w:sz w:val="21"/>
          <w:szCs w:val="21"/>
          <w:lang w:val="en-US" w:eastAsia="ja-JP"/>
        </w:rPr>
        <w:t>RRCConnectionRelease</w:t>
      </w:r>
      <w:proofErr w:type="spellEnd"/>
      <w:r w:rsidRPr="003F6A5D">
        <w:rPr>
          <w:b/>
          <w:bCs/>
          <w:sz w:val="21"/>
          <w:szCs w:val="21"/>
          <w:lang w:val="en-US" w:eastAsia="ja-JP"/>
        </w:rPr>
        <w:t xml:space="preserve"> message </w:t>
      </w:r>
      <w:r>
        <w:rPr>
          <w:b/>
          <w:sz w:val="21"/>
          <w:szCs w:val="21"/>
          <w:lang w:val="en-US" w:eastAsia="ja-JP"/>
        </w:rPr>
        <w:t>when the satellite is going to “S&amp;F mode” from “real-time mode”.</w:t>
      </w:r>
    </w:p>
    <w:p w14:paraId="4CBB026D" w14:textId="77777777" w:rsidR="00C86C30" w:rsidRPr="00514ABA" w:rsidRDefault="00C86C30" w:rsidP="00C86C30">
      <w:pPr>
        <w:ind w:leftChars="142" w:left="1557" w:hangingChars="604" w:hanging="1273"/>
        <w:rPr>
          <w:sz w:val="21"/>
          <w:szCs w:val="21"/>
          <w:lang w:val="en-US" w:eastAsia="ja-JP"/>
        </w:rPr>
      </w:pPr>
      <w:r>
        <w:rPr>
          <w:b/>
          <w:sz w:val="21"/>
          <w:szCs w:val="21"/>
          <w:lang w:val="en-US" w:eastAsia="ja-JP"/>
        </w:rPr>
        <w:t>Observation</w:t>
      </w:r>
      <w:r>
        <w:rPr>
          <w:b/>
          <w:sz w:val="21"/>
          <w:szCs w:val="21"/>
          <w:lang w:eastAsia="ja-JP"/>
        </w:rPr>
        <w:t xml:space="preserve"> 2</w:t>
      </w:r>
      <w:r w:rsidRPr="00E229AF">
        <w:rPr>
          <w:b/>
          <w:sz w:val="21"/>
          <w:szCs w:val="21"/>
          <w:lang w:eastAsia="ja-JP"/>
        </w:rPr>
        <w:t>:</w:t>
      </w:r>
      <w:r>
        <w:rPr>
          <w:b/>
          <w:sz w:val="21"/>
          <w:szCs w:val="21"/>
          <w:lang w:val="en-US" w:eastAsia="ja-JP"/>
        </w:rPr>
        <w:t xml:space="preserve"> </w:t>
      </w:r>
      <w:r>
        <w:rPr>
          <w:rFonts w:hint="eastAsia"/>
          <w:b/>
          <w:sz w:val="21"/>
          <w:szCs w:val="21"/>
          <w:lang w:val="en-US" w:eastAsia="ja-JP"/>
        </w:rPr>
        <w:t xml:space="preserve">To avoid re-connection during mode switching, </w:t>
      </w:r>
      <w:proofErr w:type="spellStart"/>
      <w:r w:rsidRPr="00DA753C">
        <w:rPr>
          <w:b/>
          <w:bCs/>
          <w:i/>
          <w:iCs/>
          <w:sz w:val="21"/>
          <w:szCs w:val="21"/>
          <w:lang w:val="en-US" w:eastAsia="ja-JP"/>
        </w:rPr>
        <w:t>waitTime</w:t>
      </w:r>
      <w:proofErr w:type="spellEnd"/>
      <w:r w:rsidRPr="00DA753C">
        <w:rPr>
          <w:b/>
          <w:bCs/>
          <w:sz w:val="21"/>
          <w:szCs w:val="21"/>
          <w:lang w:val="en-US" w:eastAsia="ja-JP"/>
        </w:rPr>
        <w:t xml:space="preserve"> could </w:t>
      </w:r>
      <w:r w:rsidRPr="00334A0D">
        <w:rPr>
          <w:rFonts w:hint="eastAsia"/>
          <w:b/>
          <w:bCs/>
          <w:sz w:val="21"/>
          <w:szCs w:val="21"/>
          <w:lang w:val="en-US" w:eastAsia="ja-JP"/>
        </w:rPr>
        <w:t xml:space="preserve">work by setting the time duration until </w:t>
      </w:r>
      <w:r>
        <w:rPr>
          <w:rFonts w:hint="eastAsia"/>
          <w:b/>
          <w:bCs/>
          <w:sz w:val="21"/>
          <w:szCs w:val="21"/>
          <w:lang w:val="en-US" w:eastAsia="ja-JP"/>
        </w:rPr>
        <w:t xml:space="preserve">the </w:t>
      </w:r>
      <w:r w:rsidRPr="00334A0D">
        <w:rPr>
          <w:rFonts w:hint="eastAsia"/>
          <w:b/>
          <w:bCs/>
          <w:sz w:val="21"/>
          <w:szCs w:val="21"/>
          <w:lang w:val="en-US" w:eastAsia="ja-JP"/>
        </w:rPr>
        <w:t>next SIB1 with new S&amp;F mode indication.</w:t>
      </w:r>
    </w:p>
    <w:p w14:paraId="3D58E145" w14:textId="77777777" w:rsidR="00C86C30" w:rsidRDefault="00C86C30" w:rsidP="00C86C30">
      <w:pPr>
        <w:ind w:leftChars="142" w:left="1414" w:hangingChars="536" w:hanging="1130"/>
        <w:rPr>
          <w:b/>
          <w:sz w:val="21"/>
          <w:szCs w:val="21"/>
          <w:lang w:val="en-US" w:eastAsia="ja-JP"/>
        </w:rPr>
      </w:pPr>
      <w:r>
        <w:rPr>
          <w:b/>
          <w:sz w:val="21"/>
          <w:szCs w:val="21"/>
          <w:lang w:val="en-US" w:eastAsia="ja-JP"/>
        </w:rPr>
        <w:t>Proposal</w:t>
      </w:r>
      <w:r>
        <w:rPr>
          <w:b/>
          <w:sz w:val="21"/>
          <w:szCs w:val="21"/>
          <w:lang w:eastAsia="ja-JP"/>
        </w:rPr>
        <w:t xml:space="preserve"> 4:</w:t>
      </w:r>
      <w:r w:rsidRPr="00E229AF">
        <w:rPr>
          <w:b/>
          <w:sz w:val="21"/>
          <w:szCs w:val="21"/>
          <w:lang w:val="en-US" w:eastAsia="ja-JP"/>
        </w:rPr>
        <w:t xml:space="preserve"> </w:t>
      </w:r>
      <w:r>
        <w:rPr>
          <w:rFonts w:hint="eastAsia"/>
          <w:b/>
          <w:sz w:val="21"/>
          <w:szCs w:val="21"/>
          <w:lang w:val="en-US" w:eastAsia="ja-JP"/>
        </w:rPr>
        <w:t>Th</w:t>
      </w:r>
      <w:r w:rsidRPr="00783328">
        <w:rPr>
          <w:rFonts w:hint="eastAsia"/>
          <w:b/>
          <w:sz w:val="21"/>
          <w:szCs w:val="21"/>
          <w:lang w:val="en-US" w:eastAsia="ja-JP"/>
        </w:rPr>
        <w:t xml:space="preserve">e </w:t>
      </w:r>
      <w:r w:rsidRPr="00783328">
        <w:rPr>
          <w:b/>
          <w:sz w:val="21"/>
          <w:szCs w:val="21"/>
          <w:lang w:val="en-US" w:eastAsia="ja-JP"/>
        </w:rPr>
        <w:t>new release cause</w:t>
      </w:r>
      <w:r w:rsidRPr="00783328">
        <w:rPr>
          <w:rFonts w:hint="eastAsia"/>
          <w:b/>
          <w:sz w:val="21"/>
          <w:szCs w:val="21"/>
          <w:lang w:val="en-US" w:eastAsia="ja-JP"/>
        </w:rPr>
        <w:t xml:space="preserve"> would </w:t>
      </w:r>
      <w:r>
        <w:rPr>
          <w:rFonts w:hint="eastAsia"/>
          <w:b/>
          <w:sz w:val="21"/>
          <w:szCs w:val="21"/>
          <w:lang w:val="en-US" w:eastAsia="ja-JP"/>
        </w:rPr>
        <w:t xml:space="preserve">not </w:t>
      </w:r>
      <w:r w:rsidRPr="00783328">
        <w:rPr>
          <w:rFonts w:hint="eastAsia"/>
          <w:b/>
          <w:sz w:val="21"/>
          <w:szCs w:val="21"/>
          <w:lang w:val="en-US" w:eastAsia="ja-JP"/>
        </w:rPr>
        <w:t>be necessary</w:t>
      </w:r>
      <w:r>
        <w:rPr>
          <w:rFonts w:hint="eastAsia"/>
          <w:b/>
          <w:sz w:val="21"/>
          <w:szCs w:val="21"/>
          <w:lang w:val="en-US" w:eastAsia="ja-JP"/>
        </w:rPr>
        <w:t xml:space="preserve"> to avoid </w:t>
      </w:r>
      <w:r w:rsidRPr="00783328">
        <w:rPr>
          <w:b/>
          <w:sz w:val="21"/>
          <w:szCs w:val="21"/>
          <w:lang w:val="en-US" w:eastAsia="ja-JP"/>
        </w:rPr>
        <w:t>re-connection during mode switching</w:t>
      </w:r>
      <w:r>
        <w:rPr>
          <w:rFonts w:hint="eastAsia"/>
          <w:b/>
          <w:sz w:val="21"/>
          <w:szCs w:val="21"/>
          <w:lang w:val="en-US" w:eastAsia="ja-JP"/>
        </w:rPr>
        <w:t>.</w:t>
      </w:r>
    </w:p>
    <w:p w14:paraId="689D965A" w14:textId="77777777" w:rsidR="00C86C30" w:rsidRDefault="00C86C30" w:rsidP="00C86C30">
      <w:pPr>
        <w:ind w:left="1424" w:hanging="1140"/>
        <w:rPr>
          <w:b/>
          <w:sz w:val="21"/>
          <w:szCs w:val="21"/>
          <w:lang w:val="en-US" w:eastAsia="ja-JP"/>
        </w:rPr>
      </w:pPr>
      <w:r>
        <w:rPr>
          <w:b/>
          <w:sz w:val="21"/>
          <w:szCs w:val="21"/>
          <w:lang w:eastAsia="ja-JP"/>
        </w:rPr>
        <w:t xml:space="preserve">Proposal </w:t>
      </w:r>
      <w:r>
        <w:rPr>
          <w:rFonts w:hint="eastAsia"/>
          <w:b/>
          <w:sz w:val="21"/>
          <w:szCs w:val="21"/>
          <w:lang w:eastAsia="ja-JP"/>
        </w:rPr>
        <w:t>5</w:t>
      </w:r>
      <w:r w:rsidRPr="00E229AF">
        <w:rPr>
          <w:b/>
          <w:sz w:val="21"/>
          <w:szCs w:val="21"/>
          <w:lang w:eastAsia="ja-JP"/>
        </w:rPr>
        <w:t>:</w:t>
      </w:r>
      <w:r w:rsidRPr="00E229AF">
        <w:rPr>
          <w:b/>
          <w:sz w:val="21"/>
          <w:szCs w:val="21"/>
          <w:lang w:val="en-US" w:eastAsia="ja-JP"/>
        </w:rPr>
        <w:t xml:space="preserve"> </w:t>
      </w:r>
      <w:r>
        <w:rPr>
          <w:b/>
          <w:sz w:val="21"/>
          <w:szCs w:val="21"/>
          <w:lang w:val="en-US" w:eastAsia="ja-JP"/>
        </w:rPr>
        <w:t xml:space="preserve">RAN2 to consider </w:t>
      </w:r>
      <w:r>
        <w:rPr>
          <w:rFonts w:hint="eastAsia"/>
          <w:b/>
          <w:sz w:val="21"/>
          <w:szCs w:val="21"/>
          <w:lang w:val="en-US" w:eastAsia="ja-JP"/>
        </w:rPr>
        <w:t>whether</w:t>
      </w:r>
      <w:r>
        <w:rPr>
          <w:b/>
          <w:sz w:val="21"/>
          <w:szCs w:val="21"/>
          <w:lang w:val="en-US" w:eastAsia="ja-JP"/>
        </w:rPr>
        <w:t xml:space="preserve"> and how UE can indicate its requirement for the UL data transmission (e.g., level of delay-tolerance, data expiration time) to satellite</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E5D98" w14:textId="2A0A5D50" w:rsidR="00E66F0A" w:rsidRPr="00501338" w:rsidRDefault="00450988" w:rsidP="00B1418C">
      <w:pPr>
        <w:pStyle w:val="Reference"/>
        <w:tabs>
          <w:tab w:val="clear" w:pos="420"/>
        </w:tabs>
        <w:overflowPunct w:val="0"/>
        <w:autoSpaceDE w:val="0"/>
        <w:autoSpaceDN w:val="0"/>
        <w:adjustRightInd w:val="0"/>
        <w:spacing w:line="360" w:lineRule="auto"/>
        <w:jc w:val="both"/>
        <w:textAlignment w:val="baseline"/>
        <w:rPr>
          <w:sz w:val="21"/>
          <w:szCs w:val="21"/>
        </w:rPr>
      </w:pPr>
      <w:r w:rsidRPr="00501338">
        <w:rPr>
          <w:sz w:val="21"/>
          <w:szCs w:val="21"/>
        </w:rPr>
        <w:t xml:space="preserve">[1] </w:t>
      </w:r>
      <w:r w:rsidR="00D147A9" w:rsidRPr="00D147A9">
        <w:rPr>
          <w:sz w:val="21"/>
          <w:szCs w:val="21"/>
        </w:rPr>
        <w:t>RP-242397</w:t>
      </w:r>
      <w:r w:rsidR="001F7A4D" w:rsidRPr="00501338">
        <w:rPr>
          <w:sz w:val="21"/>
          <w:szCs w:val="21"/>
        </w:rPr>
        <w:t xml:space="preserve">, </w:t>
      </w:r>
      <w:r w:rsidRPr="00501338">
        <w:rPr>
          <w:sz w:val="21"/>
          <w:szCs w:val="21"/>
        </w:rPr>
        <w:t>“</w:t>
      </w:r>
      <w:r w:rsidR="0027170F" w:rsidRPr="0027170F">
        <w:rPr>
          <w:sz w:val="21"/>
          <w:szCs w:val="21"/>
        </w:rPr>
        <w:t>Revised WID on Non-Terrestrial Networks (NTN) for Internet of Things (IoT) Phase 3</w:t>
      </w:r>
      <w:r w:rsidRPr="00501338">
        <w:rPr>
          <w:sz w:val="21"/>
          <w:szCs w:val="21"/>
        </w:rPr>
        <w:t>”</w:t>
      </w:r>
    </w:p>
    <w:p w14:paraId="7A21F723" w14:textId="02A312AF" w:rsidR="00501338" w:rsidRPr="00501338" w:rsidRDefault="00501338" w:rsidP="00B1418C">
      <w:pPr>
        <w:spacing w:after="0" w:line="360" w:lineRule="auto"/>
        <w:rPr>
          <w:sz w:val="21"/>
          <w:szCs w:val="21"/>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00B830F6" w:rsidRPr="00B830F6">
        <w:rPr>
          <w:sz w:val="21"/>
          <w:szCs w:val="21"/>
          <w:lang w:eastAsia="ja-JP"/>
        </w:rPr>
        <w:t>R2-2410913</w:t>
      </w:r>
      <w:r w:rsidRPr="00501338">
        <w:rPr>
          <w:sz w:val="21"/>
          <w:szCs w:val="21"/>
          <w:lang w:eastAsia="ja-JP"/>
        </w:rPr>
        <w:t>, “Report from Break-out session on NR-NTN and IoT-NTN”</w:t>
      </w:r>
    </w:p>
    <w:p w14:paraId="01A7320C" w14:textId="648F27FE" w:rsidR="00501338" w:rsidRPr="000C1336" w:rsidRDefault="00501338" w:rsidP="00B1418C">
      <w:pPr>
        <w:spacing w:after="0" w:line="360" w:lineRule="auto"/>
        <w:rPr>
          <w:sz w:val="21"/>
          <w:szCs w:val="21"/>
          <w:lang w:eastAsia="ja-JP"/>
        </w:rPr>
      </w:pPr>
    </w:p>
    <w:sectPr w:rsidR="00501338" w:rsidRPr="000C1336"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22A7" w14:textId="77777777" w:rsidR="00F8170F" w:rsidRDefault="00F8170F">
      <w:r>
        <w:separator/>
      </w:r>
    </w:p>
  </w:endnote>
  <w:endnote w:type="continuationSeparator" w:id="0">
    <w:p w14:paraId="29FF7FF3" w14:textId="77777777" w:rsidR="00F8170F" w:rsidRDefault="00F8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B646" w14:textId="77777777" w:rsidR="00F8170F" w:rsidRDefault="00F8170F">
      <w:r>
        <w:separator/>
      </w:r>
    </w:p>
  </w:footnote>
  <w:footnote w:type="continuationSeparator" w:id="0">
    <w:p w14:paraId="6A7CF254" w14:textId="77777777" w:rsidR="00F8170F" w:rsidRDefault="00F8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2"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6"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4"/>
  </w:num>
  <w:num w:numId="2" w16cid:durableId="725295411">
    <w:abstractNumId w:val="31"/>
  </w:num>
  <w:num w:numId="3" w16cid:durableId="1252084383">
    <w:abstractNumId w:val="17"/>
  </w:num>
  <w:num w:numId="4" w16cid:durableId="634915465">
    <w:abstractNumId w:val="10"/>
  </w:num>
  <w:num w:numId="5" w16cid:durableId="514543658">
    <w:abstractNumId w:val="3"/>
  </w:num>
  <w:num w:numId="6" w16cid:durableId="1607737020">
    <w:abstractNumId w:val="14"/>
  </w:num>
  <w:num w:numId="7" w16cid:durableId="726489574">
    <w:abstractNumId w:val="35"/>
  </w:num>
  <w:num w:numId="8" w16cid:durableId="90467895">
    <w:abstractNumId w:val="18"/>
  </w:num>
  <w:num w:numId="9" w16cid:durableId="1997420009">
    <w:abstractNumId w:val="11"/>
  </w:num>
  <w:num w:numId="10" w16cid:durableId="1241986276">
    <w:abstractNumId w:val="40"/>
  </w:num>
  <w:num w:numId="11" w16cid:durableId="956375987">
    <w:abstractNumId w:val="1"/>
  </w:num>
  <w:num w:numId="12" w16cid:durableId="1076394047">
    <w:abstractNumId w:val="9"/>
  </w:num>
  <w:num w:numId="13" w16cid:durableId="466820985">
    <w:abstractNumId w:val="16"/>
  </w:num>
  <w:num w:numId="14" w16cid:durableId="995838790">
    <w:abstractNumId w:val="12"/>
  </w:num>
  <w:num w:numId="15" w16cid:durableId="409543807">
    <w:abstractNumId w:val="13"/>
  </w:num>
  <w:num w:numId="16" w16cid:durableId="1604142490">
    <w:abstractNumId w:val="8"/>
  </w:num>
  <w:num w:numId="17" w16cid:durableId="221717246">
    <w:abstractNumId w:val="20"/>
  </w:num>
  <w:num w:numId="18" w16cid:durableId="142359400">
    <w:abstractNumId w:val="24"/>
  </w:num>
  <w:num w:numId="19" w16cid:durableId="1071079710">
    <w:abstractNumId w:val="39"/>
  </w:num>
  <w:num w:numId="20" w16cid:durableId="713777882">
    <w:abstractNumId w:val="6"/>
  </w:num>
  <w:num w:numId="21" w16cid:durableId="1156461190">
    <w:abstractNumId w:val="0"/>
  </w:num>
  <w:num w:numId="22" w16cid:durableId="1139374076">
    <w:abstractNumId w:val="23"/>
  </w:num>
  <w:num w:numId="23" w16cid:durableId="825393138">
    <w:abstractNumId w:val="38"/>
  </w:num>
  <w:num w:numId="24" w16cid:durableId="1020157499">
    <w:abstractNumId w:val="7"/>
  </w:num>
  <w:num w:numId="25" w16cid:durableId="1640066229">
    <w:abstractNumId w:val="37"/>
  </w:num>
  <w:num w:numId="26" w16cid:durableId="1151022121">
    <w:abstractNumId w:val="19"/>
  </w:num>
  <w:num w:numId="27" w16cid:durableId="1081220761">
    <w:abstractNumId w:val="27"/>
  </w:num>
  <w:num w:numId="28" w16cid:durableId="237328445">
    <w:abstractNumId w:val="15"/>
  </w:num>
  <w:num w:numId="29" w16cid:durableId="877811937">
    <w:abstractNumId w:val="30"/>
  </w:num>
  <w:num w:numId="30" w16cid:durableId="547959368">
    <w:abstractNumId w:val="5"/>
  </w:num>
  <w:num w:numId="31" w16cid:durableId="370108895">
    <w:abstractNumId w:val="26"/>
  </w:num>
  <w:num w:numId="32" w16cid:durableId="627400143">
    <w:abstractNumId w:val="21"/>
  </w:num>
  <w:num w:numId="33" w16cid:durableId="751855804">
    <w:abstractNumId w:val="22"/>
  </w:num>
  <w:num w:numId="34" w16cid:durableId="2028366254">
    <w:abstractNumId w:val="25"/>
  </w:num>
  <w:num w:numId="35" w16cid:durableId="446972574">
    <w:abstractNumId w:val="2"/>
  </w:num>
  <w:num w:numId="36" w16cid:durableId="392968480">
    <w:abstractNumId w:val="33"/>
  </w:num>
  <w:num w:numId="37" w16cid:durableId="2139688215">
    <w:abstractNumId w:val="29"/>
  </w:num>
  <w:num w:numId="38" w16cid:durableId="984554538">
    <w:abstractNumId w:val="36"/>
  </w:num>
  <w:num w:numId="39" w16cid:durableId="1241601275">
    <w:abstractNumId w:val="32"/>
  </w:num>
  <w:num w:numId="40" w16cid:durableId="1583831963">
    <w:abstractNumId w:val="28"/>
  </w:num>
  <w:num w:numId="41" w16cid:durableId="44381688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526E"/>
    <w:rsid w:val="0000543D"/>
    <w:rsid w:val="0000585D"/>
    <w:rsid w:val="000067D1"/>
    <w:rsid w:val="00006D48"/>
    <w:rsid w:val="0000746F"/>
    <w:rsid w:val="00007B48"/>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30203"/>
    <w:rsid w:val="000303E4"/>
    <w:rsid w:val="000314F2"/>
    <w:rsid w:val="00032596"/>
    <w:rsid w:val="000347B8"/>
    <w:rsid w:val="00034F0A"/>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C3C"/>
    <w:rsid w:val="00040D40"/>
    <w:rsid w:val="0004138B"/>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502DD"/>
    <w:rsid w:val="00052B2C"/>
    <w:rsid w:val="00052EC2"/>
    <w:rsid w:val="00053A5A"/>
    <w:rsid w:val="000555B2"/>
    <w:rsid w:val="000555F8"/>
    <w:rsid w:val="00055B05"/>
    <w:rsid w:val="00055C9F"/>
    <w:rsid w:val="0005646B"/>
    <w:rsid w:val="00056596"/>
    <w:rsid w:val="00056CBF"/>
    <w:rsid w:val="00057BE4"/>
    <w:rsid w:val="00061D2B"/>
    <w:rsid w:val="00062E93"/>
    <w:rsid w:val="00063789"/>
    <w:rsid w:val="00063894"/>
    <w:rsid w:val="00063AD7"/>
    <w:rsid w:val="00063B2C"/>
    <w:rsid w:val="000648E4"/>
    <w:rsid w:val="00065827"/>
    <w:rsid w:val="00066137"/>
    <w:rsid w:val="00067505"/>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1FBB"/>
    <w:rsid w:val="000920E6"/>
    <w:rsid w:val="00093257"/>
    <w:rsid w:val="0009375D"/>
    <w:rsid w:val="000945B8"/>
    <w:rsid w:val="000948FB"/>
    <w:rsid w:val="00094FCD"/>
    <w:rsid w:val="0009539E"/>
    <w:rsid w:val="000955A8"/>
    <w:rsid w:val="000958BD"/>
    <w:rsid w:val="000963BB"/>
    <w:rsid w:val="00096DAE"/>
    <w:rsid w:val="00097ADF"/>
    <w:rsid w:val="000A1209"/>
    <w:rsid w:val="000A211F"/>
    <w:rsid w:val="000A25C3"/>
    <w:rsid w:val="000A26A1"/>
    <w:rsid w:val="000A3483"/>
    <w:rsid w:val="000A45F5"/>
    <w:rsid w:val="000A4ACC"/>
    <w:rsid w:val="000A56CE"/>
    <w:rsid w:val="000A5C23"/>
    <w:rsid w:val="000A66F3"/>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C02B1"/>
    <w:rsid w:val="000C1336"/>
    <w:rsid w:val="000C144E"/>
    <w:rsid w:val="000C1A48"/>
    <w:rsid w:val="000C30A4"/>
    <w:rsid w:val="000C4057"/>
    <w:rsid w:val="000C5131"/>
    <w:rsid w:val="000C513F"/>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D41"/>
    <w:rsid w:val="000D5BB8"/>
    <w:rsid w:val="000D72BE"/>
    <w:rsid w:val="000D73FA"/>
    <w:rsid w:val="000D7890"/>
    <w:rsid w:val="000D7A8E"/>
    <w:rsid w:val="000E03DC"/>
    <w:rsid w:val="000E14F5"/>
    <w:rsid w:val="000E1C50"/>
    <w:rsid w:val="000E252F"/>
    <w:rsid w:val="000E25C9"/>
    <w:rsid w:val="000E3A74"/>
    <w:rsid w:val="000E4C97"/>
    <w:rsid w:val="000E5563"/>
    <w:rsid w:val="000E5568"/>
    <w:rsid w:val="000E5767"/>
    <w:rsid w:val="000E62DE"/>
    <w:rsid w:val="000E67DD"/>
    <w:rsid w:val="000F007D"/>
    <w:rsid w:val="000F0F00"/>
    <w:rsid w:val="000F13E8"/>
    <w:rsid w:val="000F1A10"/>
    <w:rsid w:val="000F1C05"/>
    <w:rsid w:val="000F27D0"/>
    <w:rsid w:val="000F558E"/>
    <w:rsid w:val="000F5AF4"/>
    <w:rsid w:val="000F5C36"/>
    <w:rsid w:val="000F6317"/>
    <w:rsid w:val="000F6A2E"/>
    <w:rsid w:val="000F6FE6"/>
    <w:rsid w:val="000F781A"/>
    <w:rsid w:val="000F79D1"/>
    <w:rsid w:val="0010053C"/>
    <w:rsid w:val="0010085A"/>
    <w:rsid w:val="00100D5C"/>
    <w:rsid w:val="00100F3B"/>
    <w:rsid w:val="0010114D"/>
    <w:rsid w:val="0010272B"/>
    <w:rsid w:val="00103A5E"/>
    <w:rsid w:val="001042A0"/>
    <w:rsid w:val="00104AFC"/>
    <w:rsid w:val="00106E70"/>
    <w:rsid w:val="0010741C"/>
    <w:rsid w:val="00107546"/>
    <w:rsid w:val="00107CAD"/>
    <w:rsid w:val="00107D72"/>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A74"/>
    <w:rsid w:val="001327E1"/>
    <w:rsid w:val="001335CC"/>
    <w:rsid w:val="00133A6E"/>
    <w:rsid w:val="00133C5F"/>
    <w:rsid w:val="00136A6C"/>
    <w:rsid w:val="00137660"/>
    <w:rsid w:val="00137A2D"/>
    <w:rsid w:val="001401A0"/>
    <w:rsid w:val="00140338"/>
    <w:rsid w:val="00141A0C"/>
    <w:rsid w:val="00141CA1"/>
    <w:rsid w:val="00141D36"/>
    <w:rsid w:val="001424D2"/>
    <w:rsid w:val="001424F8"/>
    <w:rsid w:val="00142775"/>
    <w:rsid w:val="00142AE1"/>
    <w:rsid w:val="00142DDD"/>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63A"/>
    <w:rsid w:val="00160E37"/>
    <w:rsid w:val="00161645"/>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4730"/>
    <w:rsid w:val="0018495E"/>
    <w:rsid w:val="00184B73"/>
    <w:rsid w:val="00187C58"/>
    <w:rsid w:val="00187D7B"/>
    <w:rsid w:val="00190D82"/>
    <w:rsid w:val="00191BF5"/>
    <w:rsid w:val="001920E7"/>
    <w:rsid w:val="001923AB"/>
    <w:rsid w:val="00192EF4"/>
    <w:rsid w:val="0019507E"/>
    <w:rsid w:val="001952C7"/>
    <w:rsid w:val="001958E4"/>
    <w:rsid w:val="001959D5"/>
    <w:rsid w:val="00195CF4"/>
    <w:rsid w:val="00196265"/>
    <w:rsid w:val="001971AE"/>
    <w:rsid w:val="001979F6"/>
    <w:rsid w:val="00197CFD"/>
    <w:rsid w:val="001A01A6"/>
    <w:rsid w:val="001A047A"/>
    <w:rsid w:val="001A196F"/>
    <w:rsid w:val="001A198D"/>
    <w:rsid w:val="001A2372"/>
    <w:rsid w:val="001A255A"/>
    <w:rsid w:val="001A4E98"/>
    <w:rsid w:val="001A552F"/>
    <w:rsid w:val="001A63B4"/>
    <w:rsid w:val="001A6612"/>
    <w:rsid w:val="001A6F0F"/>
    <w:rsid w:val="001A7176"/>
    <w:rsid w:val="001B0DBD"/>
    <w:rsid w:val="001B0F1B"/>
    <w:rsid w:val="001B1312"/>
    <w:rsid w:val="001B13E0"/>
    <w:rsid w:val="001B19A2"/>
    <w:rsid w:val="001B2919"/>
    <w:rsid w:val="001B29C8"/>
    <w:rsid w:val="001B30F0"/>
    <w:rsid w:val="001B43A4"/>
    <w:rsid w:val="001B4C54"/>
    <w:rsid w:val="001B5481"/>
    <w:rsid w:val="001B5925"/>
    <w:rsid w:val="001B5EE3"/>
    <w:rsid w:val="001C126A"/>
    <w:rsid w:val="001C13DD"/>
    <w:rsid w:val="001C1669"/>
    <w:rsid w:val="001C18AC"/>
    <w:rsid w:val="001C2C34"/>
    <w:rsid w:val="001C3566"/>
    <w:rsid w:val="001C38E9"/>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4223"/>
    <w:rsid w:val="001D5CFE"/>
    <w:rsid w:val="001D5FB0"/>
    <w:rsid w:val="001D671D"/>
    <w:rsid w:val="001D6B68"/>
    <w:rsid w:val="001D72F2"/>
    <w:rsid w:val="001D7756"/>
    <w:rsid w:val="001D7C54"/>
    <w:rsid w:val="001E03AD"/>
    <w:rsid w:val="001E06C5"/>
    <w:rsid w:val="001E0DDE"/>
    <w:rsid w:val="001E14EF"/>
    <w:rsid w:val="001E2231"/>
    <w:rsid w:val="001E2678"/>
    <w:rsid w:val="001E27A8"/>
    <w:rsid w:val="001E2D20"/>
    <w:rsid w:val="001E301F"/>
    <w:rsid w:val="001E3B32"/>
    <w:rsid w:val="001E3B7F"/>
    <w:rsid w:val="001E40F3"/>
    <w:rsid w:val="001E45F3"/>
    <w:rsid w:val="001E4AC2"/>
    <w:rsid w:val="001E5C3D"/>
    <w:rsid w:val="001E6547"/>
    <w:rsid w:val="001E6555"/>
    <w:rsid w:val="001E76D6"/>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F11"/>
    <w:rsid w:val="00203153"/>
    <w:rsid w:val="00203164"/>
    <w:rsid w:val="00203216"/>
    <w:rsid w:val="00205E51"/>
    <w:rsid w:val="002060FA"/>
    <w:rsid w:val="00206533"/>
    <w:rsid w:val="00207944"/>
    <w:rsid w:val="00212056"/>
    <w:rsid w:val="002120A4"/>
    <w:rsid w:val="002122F0"/>
    <w:rsid w:val="00212BD0"/>
    <w:rsid w:val="00212CAF"/>
    <w:rsid w:val="00212E9D"/>
    <w:rsid w:val="0021363F"/>
    <w:rsid w:val="002136C8"/>
    <w:rsid w:val="00213AE7"/>
    <w:rsid w:val="00213C41"/>
    <w:rsid w:val="00214298"/>
    <w:rsid w:val="00214676"/>
    <w:rsid w:val="002149B6"/>
    <w:rsid w:val="00215B4F"/>
    <w:rsid w:val="00215FC8"/>
    <w:rsid w:val="00216E2F"/>
    <w:rsid w:val="00217AC6"/>
    <w:rsid w:val="00217D5C"/>
    <w:rsid w:val="002207BD"/>
    <w:rsid w:val="00221081"/>
    <w:rsid w:val="00221176"/>
    <w:rsid w:val="002214D3"/>
    <w:rsid w:val="0022160C"/>
    <w:rsid w:val="00221EC3"/>
    <w:rsid w:val="002225D8"/>
    <w:rsid w:val="002227B7"/>
    <w:rsid w:val="00222D33"/>
    <w:rsid w:val="00223367"/>
    <w:rsid w:val="00224AD8"/>
    <w:rsid w:val="00224F2D"/>
    <w:rsid w:val="00225803"/>
    <w:rsid w:val="00226F0A"/>
    <w:rsid w:val="002270CF"/>
    <w:rsid w:val="00227558"/>
    <w:rsid w:val="00227CB5"/>
    <w:rsid w:val="00230943"/>
    <w:rsid w:val="002309A0"/>
    <w:rsid w:val="002312E0"/>
    <w:rsid w:val="0023140D"/>
    <w:rsid w:val="00232A41"/>
    <w:rsid w:val="00233315"/>
    <w:rsid w:val="00233556"/>
    <w:rsid w:val="00233A95"/>
    <w:rsid w:val="002349BA"/>
    <w:rsid w:val="00234DC4"/>
    <w:rsid w:val="00234F38"/>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70F"/>
    <w:rsid w:val="00271737"/>
    <w:rsid w:val="00271ACC"/>
    <w:rsid w:val="0027223C"/>
    <w:rsid w:val="00272C1F"/>
    <w:rsid w:val="0027348A"/>
    <w:rsid w:val="00273976"/>
    <w:rsid w:val="00273E95"/>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F3E"/>
    <w:rsid w:val="00291FE8"/>
    <w:rsid w:val="0029202B"/>
    <w:rsid w:val="00292CDC"/>
    <w:rsid w:val="0029492D"/>
    <w:rsid w:val="00294B3F"/>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5FB"/>
    <w:rsid w:val="002B0853"/>
    <w:rsid w:val="002B0AC8"/>
    <w:rsid w:val="002B1839"/>
    <w:rsid w:val="002B2B9D"/>
    <w:rsid w:val="002B2C29"/>
    <w:rsid w:val="002B3949"/>
    <w:rsid w:val="002B47A3"/>
    <w:rsid w:val="002B55C7"/>
    <w:rsid w:val="002B5947"/>
    <w:rsid w:val="002B63BC"/>
    <w:rsid w:val="002B6C9B"/>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E83"/>
    <w:rsid w:val="002D4081"/>
    <w:rsid w:val="002D420C"/>
    <w:rsid w:val="002D47BE"/>
    <w:rsid w:val="002D5122"/>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F48"/>
    <w:rsid w:val="002E20D4"/>
    <w:rsid w:val="002E352E"/>
    <w:rsid w:val="002E37FB"/>
    <w:rsid w:val="002E3FB7"/>
    <w:rsid w:val="002E4DE1"/>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432"/>
    <w:rsid w:val="002F2A63"/>
    <w:rsid w:val="002F2B02"/>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DB2"/>
    <w:rsid w:val="00303B8F"/>
    <w:rsid w:val="003058B2"/>
    <w:rsid w:val="003061B8"/>
    <w:rsid w:val="00306591"/>
    <w:rsid w:val="00306AF0"/>
    <w:rsid w:val="003076F6"/>
    <w:rsid w:val="003077A7"/>
    <w:rsid w:val="00310244"/>
    <w:rsid w:val="003110A1"/>
    <w:rsid w:val="00311C13"/>
    <w:rsid w:val="003121BE"/>
    <w:rsid w:val="00312325"/>
    <w:rsid w:val="00312CF5"/>
    <w:rsid w:val="00313ADB"/>
    <w:rsid w:val="00314D0F"/>
    <w:rsid w:val="00315510"/>
    <w:rsid w:val="00316714"/>
    <w:rsid w:val="003204CC"/>
    <w:rsid w:val="00320783"/>
    <w:rsid w:val="00320EFA"/>
    <w:rsid w:val="003217B7"/>
    <w:rsid w:val="0032184D"/>
    <w:rsid w:val="00321DB8"/>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67F6"/>
    <w:rsid w:val="00336C5B"/>
    <w:rsid w:val="00336E61"/>
    <w:rsid w:val="003407F3"/>
    <w:rsid w:val="003411C1"/>
    <w:rsid w:val="003411E5"/>
    <w:rsid w:val="0034226F"/>
    <w:rsid w:val="00342520"/>
    <w:rsid w:val="00342659"/>
    <w:rsid w:val="0034329A"/>
    <w:rsid w:val="00343326"/>
    <w:rsid w:val="00345354"/>
    <w:rsid w:val="003453A6"/>
    <w:rsid w:val="00345459"/>
    <w:rsid w:val="003467BC"/>
    <w:rsid w:val="00346E5D"/>
    <w:rsid w:val="00346F96"/>
    <w:rsid w:val="003476B8"/>
    <w:rsid w:val="00347F82"/>
    <w:rsid w:val="003503AE"/>
    <w:rsid w:val="00350952"/>
    <w:rsid w:val="00350BC9"/>
    <w:rsid w:val="00350C6C"/>
    <w:rsid w:val="003511E4"/>
    <w:rsid w:val="003513C0"/>
    <w:rsid w:val="003518EA"/>
    <w:rsid w:val="00351AB1"/>
    <w:rsid w:val="003521AC"/>
    <w:rsid w:val="00352E52"/>
    <w:rsid w:val="00353B03"/>
    <w:rsid w:val="00353D5B"/>
    <w:rsid w:val="003543FC"/>
    <w:rsid w:val="00354855"/>
    <w:rsid w:val="00354C43"/>
    <w:rsid w:val="00354DEA"/>
    <w:rsid w:val="003552C9"/>
    <w:rsid w:val="00356430"/>
    <w:rsid w:val="003571BA"/>
    <w:rsid w:val="003579B0"/>
    <w:rsid w:val="00360207"/>
    <w:rsid w:val="00360644"/>
    <w:rsid w:val="00360A98"/>
    <w:rsid w:val="00360CA8"/>
    <w:rsid w:val="0036143B"/>
    <w:rsid w:val="00361803"/>
    <w:rsid w:val="00361FE9"/>
    <w:rsid w:val="0036244D"/>
    <w:rsid w:val="003633AD"/>
    <w:rsid w:val="00363CDE"/>
    <w:rsid w:val="0036472C"/>
    <w:rsid w:val="0036548E"/>
    <w:rsid w:val="00366A43"/>
    <w:rsid w:val="00366A69"/>
    <w:rsid w:val="00366AB7"/>
    <w:rsid w:val="00370344"/>
    <w:rsid w:val="003708C7"/>
    <w:rsid w:val="00371285"/>
    <w:rsid w:val="00371D05"/>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C12"/>
    <w:rsid w:val="00393320"/>
    <w:rsid w:val="00393840"/>
    <w:rsid w:val="00393BE3"/>
    <w:rsid w:val="00393BEC"/>
    <w:rsid w:val="00396248"/>
    <w:rsid w:val="003970CF"/>
    <w:rsid w:val="003A00C0"/>
    <w:rsid w:val="003A0BAD"/>
    <w:rsid w:val="003A0CF1"/>
    <w:rsid w:val="003A179B"/>
    <w:rsid w:val="003A304F"/>
    <w:rsid w:val="003A32DE"/>
    <w:rsid w:val="003A3607"/>
    <w:rsid w:val="003A3F19"/>
    <w:rsid w:val="003A4D8D"/>
    <w:rsid w:val="003A508B"/>
    <w:rsid w:val="003A5E18"/>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4FA2"/>
    <w:rsid w:val="003B60D0"/>
    <w:rsid w:val="003B6B60"/>
    <w:rsid w:val="003B6C53"/>
    <w:rsid w:val="003B7907"/>
    <w:rsid w:val="003C1159"/>
    <w:rsid w:val="003C1493"/>
    <w:rsid w:val="003C1E2F"/>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E00E6"/>
    <w:rsid w:val="003E1000"/>
    <w:rsid w:val="003E1501"/>
    <w:rsid w:val="003E1730"/>
    <w:rsid w:val="003E269A"/>
    <w:rsid w:val="003E273E"/>
    <w:rsid w:val="003E2BA3"/>
    <w:rsid w:val="003E3EC0"/>
    <w:rsid w:val="003E4D42"/>
    <w:rsid w:val="003E5186"/>
    <w:rsid w:val="003E5E57"/>
    <w:rsid w:val="003E6ED2"/>
    <w:rsid w:val="003E6F85"/>
    <w:rsid w:val="003E71E8"/>
    <w:rsid w:val="003E7874"/>
    <w:rsid w:val="003E7D91"/>
    <w:rsid w:val="003F0362"/>
    <w:rsid w:val="003F1B94"/>
    <w:rsid w:val="003F21B5"/>
    <w:rsid w:val="003F253B"/>
    <w:rsid w:val="003F254D"/>
    <w:rsid w:val="003F289F"/>
    <w:rsid w:val="003F3C4C"/>
    <w:rsid w:val="003F56DC"/>
    <w:rsid w:val="003F6986"/>
    <w:rsid w:val="003F6A5D"/>
    <w:rsid w:val="003F7E75"/>
    <w:rsid w:val="00400493"/>
    <w:rsid w:val="004014E0"/>
    <w:rsid w:val="00401651"/>
    <w:rsid w:val="00402908"/>
    <w:rsid w:val="00402B8A"/>
    <w:rsid w:val="0040304B"/>
    <w:rsid w:val="00403996"/>
    <w:rsid w:val="00403FA5"/>
    <w:rsid w:val="00404700"/>
    <w:rsid w:val="004051BB"/>
    <w:rsid w:val="004063A7"/>
    <w:rsid w:val="004065D9"/>
    <w:rsid w:val="004072DB"/>
    <w:rsid w:val="004105F8"/>
    <w:rsid w:val="00410807"/>
    <w:rsid w:val="00410B6E"/>
    <w:rsid w:val="00410E5A"/>
    <w:rsid w:val="00410ECF"/>
    <w:rsid w:val="00411163"/>
    <w:rsid w:val="00413631"/>
    <w:rsid w:val="00413A82"/>
    <w:rsid w:val="00413D1F"/>
    <w:rsid w:val="00414EDC"/>
    <w:rsid w:val="0041534C"/>
    <w:rsid w:val="00415512"/>
    <w:rsid w:val="00415A88"/>
    <w:rsid w:val="0041675B"/>
    <w:rsid w:val="00416DBF"/>
    <w:rsid w:val="00416FA6"/>
    <w:rsid w:val="004176D8"/>
    <w:rsid w:val="004177C1"/>
    <w:rsid w:val="00417C03"/>
    <w:rsid w:val="00420C86"/>
    <w:rsid w:val="00421655"/>
    <w:rsid w:val="004224CF"/>
    <w:rsid w:val="0042270A"/>
    <w:rsid w:val="00422CBD"/>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FAD"/>
    <w:rsid w:val="004430BF"/>
    <w:rsid w:val="00445DAC"/>
    <w:rsid w:val="004473CD"/>
    <w:rsid w:val="004503DF"/>
    <w:rsid w:val="00450988"/>
    <w:rsid w:val="0045099B"/>
    <w:rsid w:val="00451972"/>
    <w:rsid w:val="00451AC9"/>
    <w:rsid w:val="00451B2C"/>
    <w:rsid w:val="00452197"/>
    <w:rsid w:val="004535F6"/>
    <w:rsid w:val="00453AA5"/>
    <w:rsid w:val="004543E9"/>
    <w:rsid w:val="00455089"/>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30FC"/>
    <w:rsid w:val="00483704"/>
    <w:rsid w:val="00483E16"/>
    <w:rsid w:val="00484118"/>
    <w:rsid w:val="004844EF"/>
    <w:rsid w:val="00484E0A"/>
    <w:rsid w:val="004858C0"/>
    <w:rsid w:val="00485A3F"/>
    <w:rsid w:val="00485D8A"/>
    <w:rsid w:val="00485FFC"/>
    <w:rsid w:val="00486309"/>
    <w:rsid w:val="0048635E"/>
    <w:rsid w:val="0048764B"/>
    <w:rsid w:val="00487870"/>
    <w:rsid w:val="0048792F"/>
    <w:rsid w:val="00487B15"/>
    <w:rsid w:val="00491505"/>
    <w:rsid w:val="00492E9D"/>
    <w:rsid w:val="00493559"/>
    <w:rsid w:val="004935B1"/>
    <w:rsid w:val="004937E0"/>
    <w:rsid w:val="004945D0"/>
    <w:rsid w:val="0049601C"/>
    <w:rsid w:val="00496242"/>
    <w:rsid w:val="00496684"/>
    <w:rsid w:val="0049689D"/>
    <w:rsid w:val="00497ACE"/>
    <w:rsid w:val="00497F17"/>
    <w:rsid w:val="004A0E16"/>
    <w:rsid w:val="004A1553"/>
    <w:rsid w:val="004A1B6D"/>
    <w:rsid w:val="004A1CE7"/>
    <w:rsid w:val="004A1E59"/>
    <w:rsid w:val="004A243F"/>
    <w:rsid w:val="004A24C0"/>
    <w:rsid w:val="004A3DB8"/>
    <w:rsid w:val="004A43BF"/>
    <w:rsid w:val="004A4B47"/>
    <w:rsid w:val="004A4B9F"/>
    <w:rsid w:val="004A5D80"/>
    <w:rsid w:val="004A6C99"/>
    <w:rsid w:val="004A7D9D"/>
    <w:rsid w:val="004B1008"/>
    <w:rsid w:val="004B10DB"/>
    <w:rsid w:val="004B1DB1"/>
    <w:rsid w:val="004B2387"/>
    <w:rsid w:val="004B2B42"/>
    <w:rsid w:val="004B3910"/>
    <w:rsid w:val="004B4F42"/>
    <w:rsid w:val="004B5F16"/>
    <w:rsid w:val="004B7B38"/>
    <w:rsid w:val="004C063B"/>
    <w:rsid w:val="004C0685"/>
    <w:rsid w:val="004C0B85"/>
    <w:rsid w:val="004C0F86"/>
    <w:rsid w:val="004C13F8"/>
    <w:rsid w:val="004C1479"/>
    <w:rsid w:val="004C1520"/>
    <w:rsid w:val="004C1B4A"/>
    <w:rsid w:val="004C25CB"/>
    <w:rsid w:val="004C370A"/>
    <w:rsid w:val="004C3D02"/>
    <w:rsid w:val="004C51AA"/>
    <w:rsid w:val="004C553E"/>
    <w:rsid w:val="004C5D8C"/>
    <w:rsid w:val="004C61A7"/>
    <w:rsid w:val="004C6418"/>
    <w:rsid w:val="004C6D4A"/>
    <w:rsid w:val="004C7063"/>
    <w:rsid w:val="004C744F"/>
    <w:rsid w:val="004C76C5"/>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837"/>
    <w:rsid w:val="004E203F"/>
    <w:rsid w:val="004E28A5"/>
    <w:rsid w:val="004E2B2A"/>
    <w:rsid w:val="004E31AA"/>
    <w:rsid w:val="004E352E"/>
    <w:rsid w:val="004E3CFE"/>
    <w:rsid w:val="004E4916"/>
    <w:rsid w:val="004E4D81"/>
    <w:rsid w:val="004E578E"/>
    <w:rsid w:val="004E688F"/>
    <w:rsid w:val="004E6A73"/>
    <w:rsid w:val="004E6D31"/>
    <w:rsid w:val="004E6E48"/>
    <w:rsid w:val="004E7310"/>
    <w:rsid w:val="004F02C8"/>
    <w:rsid w:val="004F0454"/>
    <w:rsid w:val="004F123F"/>
    <w:rsid w:val="004F2529"/>
    <w:rsid w:val="004F3865"/>
    <w:rsid w:val="004F3929"/>
    <w:rsid w:val="004F545D"/>
    <w:rsid w:val="004F5786"/>
    <w:rsid w:val="004F5A72"/>
    <w:rsid w:val="004F5D30"/>
    <w:rsid w:val="004F649A"/>
    <w:rsid w:val="004F668B"/>
    <w:rsid w:val="004F7529"/>
    <w:rsid w:val="004F7531"/>
    <w:rsid w:val="004F7FAE"/>
    <w:rsid w:val="00501338"/>
    <w:rsid w:val="00501B4F"/>
    <w:rsid w:val="00501FBC"/>
    <w:rsid w:val="00502254"/>
    <w:rsid w:val="00503578"/>
    <w:rsid w:val="005047D3"/>
    <w:rsid w:val="00504AAA"/>
    <w:rsid w:val="00505441"/>
    <w:rsid w:val="00506226"/>
    <w:rsid w:val="0050622B"/>
    <w:rsid w:val="00506D0B"/>
    <w:rsid w:val="005077ED"/>
    <w:rsid w:val="00511499"/>
    <w:rsid w:val="00511F3A"/>
    <w:rsid w:val="00512916"/>
    <w:rsid w:val="00513399"/>
    <w:rsid w:val="00513A67"/>
    <w:rsid w:val="00513B64"/>
    <w:rsid w:val="00514072"/>
    <w:rsid w:val="0051412A"/>
    <w:rsid w:val="00514183"/>
    <w:rsid w:val="00514ABA"/>
    <w:rsid w:val="00515354"/>
    <w:rsid w:val="005158F8"/>
    <w:rsid w:val="005160DD"/>
    <w:rsid w:val="0051752B"/>
    <w:rsid w:val="005175AA"/>
    <w:rsid w:val="00517601"/>
    <w:rsid w:val="00520109"/>
    <w:rsid w:val="0052087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7F2F"/>
    <w:rsid w:val="00540726"/>
    <w:rsid w:val="00541720"/>
    <w:rsid w:val="00542344"/>
    <w:rsid w:val="00542738"/>
    <w:rsid w:val="00542C9D"/>
    <w:rsid w:val="00542E44"/>
    <w:rsid w:val="0054395C"/>
    <w:rsid w:val="00543A8F"/>
    <w:rsid w:val="00543CB4"/>
    <w:rsid w:val="00544333"/>
    <w:rsid w:val="0054482B"/>
    <w:rsid w:val="00544F75"/>
    <w:rsid w:val="00545336"/>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1C11"/>
    <w:rsid w:val="00571EEE"/>
    <w:rsid w:val="0057262B"/>
    <w:rsid w:val="005732CB"/>
    <w:rsid w:val="005733C5"/>
    <w:rsid w:val="005736A0"/>
    <w:rsid w:val="00573C1B"/>
    <w:rsid w:val="0057457C"/>
    <w:rsid w:val="005746B4"/>
    <w:rsid w:val="0057508B"/>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559"/>
    <w:rsid w:val="005876B2"/>
    <w:rsid w:val="00590A8B"/>
    <w:rsid w:val="00590D1A"/>
    <w:rsid w:val="00590EA0"/>
    <w:rsid w:val="00591156"/>
    <w:rsid w:val="005911BF"/>
    <w:rsid w:val="0059135D"/>
    <w:rsid w:val="005939D3"/>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4687"/>
    <w:rsid w:val="005A5440"/>
    <w:rsid w:val="005A5A3D"/>
    <w:rsid w:val="005A65BD"/>
    <w:rsid w:val="005A6F5B"/>
    <w:rsid w:val="005A71BB"/>
    <w:rsid w:val="005A7261"/>
    <w:rsid w:val="005B03EE"/>
    <w:rsid w:val="005B0791"/>
    <w:rsid w:val="005B2475"/>
    <w:rsid w:val="005B344E"/>
    <w:rsid w:val="005B466A"/>
    <w:rsid w:val="005B49B3"/>
    <w:rsid w:val="005B4CDC"/>
    <w:rsid w:val="005B4ED0"/>
    <w:rsid w:val="005B6034"/>
    <w:rsid w:val="005B6054"/>
    <w:rsid w:val="005B61A8"/>
    <w:rsid w:val="005C02FC"/>
    <w:rsid w:val="005C0599"/>
    <w:rsid w:val="005C0BA2"/>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37FB"/>
    <w:rsid w:val="005D39D0"/>
    <w:rsid w:val="005D5029"/>
    <w:rsid w:val="005D50B6"/>
    <w:rsid w:val="005D520D"/>
    <w:rsid w:val="005D5413"/>
    <w:rsid w:val="005D55F8"/>
    <w:rsid w:val="005D5FE2"/>
    <w:rsid w:val="005D5FF6"/>
    <w:rsid w:val="005D6185"/>
    <w:rsid w:val="005D61C1"/>
    <w:rsid w:val="005D6278"/>
    <w:rsid w:val="005D7BE6"/>
    <w:rsid w:val="005D7D0B"/>
    <w:rsid w:val="005E072E"/>
    <w:rsid w:val="005E0861"/>
    <w:rsid w:val="005E0B28"/>
    <w:rsid w:val="005E1757"/>
    <w:rsid w:val="005E3243"/>
    <w:rsid w:val="005E4AAD"/>
    <w:rsid w:val="005E6811"/>
    <w:rsid w:val="005E7481"/>
    <w:rsid w:val="005E786A"/>
    <w:rsid w:val="005E7A57"/>
    <w:rsid w:val="005F2765"/>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4F13"/>
    <w:rsid w:val="006055D1"/>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BA9"/>
    <w:rsid w:val="00622D2C"/>
    <w:rsid w:val="00623588"/>
    <w:rsid w:val="00623692"/>
    <w:rsid w:val="006238E5"/>
    <w:rsid w:val="00624C4F"/>
    <w:rsid w:val="0062539B"/>
    <w:rsid w:val="00625557"/>
    <w:rsid w:val="00625E7B"/>
    <w:rsid w:val="006264EE"/>
    <w:rsid w:val="0062698A"/>
    <w:rsid w:val="00627528"/>
    <w:rsid w:val="00627D37"/>
    <w:rsid w:val="0063028C"/>
    <w:rsid w:val="00630A24"/>
    <w:rsid w:val="00630F44"/>
    <w:rsid w:val="006311AA"/>
    <w:rsid w:val="00631FC7"/>
    <w:rsid w:val="00634172"/>
    <w:rsid w:val="00634A3F"/>
    <w:rsid w:val="00634B56"/>
    <w:rsid w:val="00634BE9"/>
    <w:rsid w:val="00634BF0"/>
    <w:rsid w:val="00634D63"/>
    <w:rsid w:val="00635556"/>
    <w:rsid w:val="0063700A"/>
    <w:rsid w:val="0064036D"/>
    <w:rsid w:val="00640649"/>
    <w:rsid w:val="00640932"/>
    <w:rsid w:val="00640B70"/>
    <w:rsid w:val="00641774"/>
    <w:rsid w:val="0064267C"/>
    <w:rsid w:val="006427BD"/>
    <w:rsid w:val="00642933"/>
    <w:rsid w:val="00643508"/>
    <w:rsid w:val="0064362B"/>
    <w:rsid w:val="006443ED"/>
    <w:rsid w:val="0064564B"/>
    <w:rsid w:val="0064636B"/>
    <w:rsid w:val="006464A8"/>
    <w:rsid w:val="00646DAD"/>
    <w:rsid w:val="00650A65"/>
    <w:rsid w:val="006518A2"/>
    <w:rsid w:val="00652F79"/>
    <w:rsid w:val="0065385E"/>
    <w:rsid w:val="00653BE5"/>
    <w:rsid w:val="006540A6"/>
    <w:rsid w:val="006549DA"/>
    <w:rsid w:val="00654A90"/>
    <w:rsid w:val="00655C05"/>
    <w:rsid w:val="00655D50"/>
    <w:rsid w:val="00655D6A"/>
    <w:rsid w:val="00655E41"/>
    <w:rsid w:val="0065640B"/>
    <w:rsid w:val="00657A14"/>
    <w:rsid w:val="00657C58"/>
    <w:rsid w:val="00661091"/>
    <w:rsid w:val="00661A5E"/>
    <w:rsid w:val="00661ED7"/>
    <w:rsid w:val="006625EE"/>
    <w:rsid w:val="00662D65"/>
    <w:rsid w:val="00662E30"/>
    <w:rsid w:val="006636BC"/>
    <w:rsid w:val="00663835"/>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2396"/>
    <w:rsid w:val="00682E27"/>
    <w:rsid w:val="00682EEA"/>
    <w:rsid w:val="00683499"/>
    <w:rsid w:val="006837B5"/>
    <w:rsid w:val="00683B81"/>
    <w:rsid w:val="00683E49"/>
    <w:rsid w:val="0068489B"/>
    <w:rsid w:val="00685606"/>
    <w:rsid w:val="00687E59"/>
    <w:rsid w:val="006905BB"/>
    <w:rsid w:val="00691264"/>
    <w:rsid w:val="006912B6"/>
    <w:rsid w:val="006914FD"/>
    <w:rsid w:val="00691BA6"/>
    <w:rsid w:val="0069218F"/>
    <w:rsid w:val="00692C20"/>
    <w:rsid w:val="00692FDE"/>
    <w:rsid w:val="00693BCF"/>
    <w:rsid w:val="006948EA"/>
    <w:rsid w:val="00695426"/>
    <w:rsid w:val="006954AB"/>
    <w:rsid w:val="006963D6"/>
    <w:rsid w:val="006963F5"/>
    <w:rsid w:val="006972B8"/>
    <w:rsid w:val="006974A0"/>
    <w:rsid w:val="00697B41"/>
    <w:rsid w:val="006A00CA"/>
    <w:rsid w:val="006A19E3"/>
    <w:rsid w:val="006A26F8"/>
    <w:rsid w:val="006A3D76"/>
    <w:rsid w:val="006A4561"/>
    <w:rsid w:val="006A4D02"/>
    <w:rsid w:val="006A622B"/>
    <w:rsid w:val="006A6526"/>
    <w:rsid w:val="006A704B"/>
    <w:rsid w:val="006B0717"/>
    <w:rsid w:val="006B0737"/>
    <w:rsid w:val="006B0B2B"/>
    <w:rsid w:val="006B2C55"/>
    <w:rsid w:val="006B2DBE"/>
    <w:rsid w:val="006B4C70"/>
    <w:rsid w:val="006B55AD"/>
    <w:rsid w:val="006B6139"/>
    <w:rsid w:val="006B6528"/>
    <w:rsid w:val="006B6763"/>
    <w:rsid w:val="006B79D3"/>
    <w:rsid w:val="006C0020"/>
    <w:rsid w:val="006C134B"/>
    <w:rsid w:val="006C1833"/>
    <w:rsid w:val="006C2990"/>
    <w:rsid w:val="006C37E4"/>
    <w:rsid w:val="006C3BAE"/>
    <w:rsid w:val="006C3BBB"/>
    <w:rsid w:val="006C4145"/>
    <w:rsid w:val="006C47AE"/>
    <w:rsid w:val="006C4A46"/>
    <w:rsid w:val="006C5B7B"/>
    <w:rsid w:val="006C624D"/>
    <w:rsid w:val="006C6DC7"/>
    <w:rsid w:val="006C70A4"/>
    <w:rsid w:val="006C7393"/>
    <w:rsid w:val="006C777E"/>
    <w:rsid w:val="006D0832"/>
    <w:rsid w:val="006D0C44"/>
    <w:rsid w:val="006D14BA"/>
    <w:rsid w:val="006D1679"/>
    <w:rsid w:val="006D26D0"/>
    <w:rsid w:val="006D2A24"/>
    <w:rsid w:val="006D3241"/>
    <w:rsid w:val="006D3A00"/>
    <w:rsid w:val="006D46DE"/>
    <w:rsid w:val="006D5141"/>
    <w:rsid w:val="006D5174"/>
    <w:rsid w:val="006D560B"/>
    <w:rsid w:val="006D5CED"/>
    <w:rsid w:val="006D6B3D"/>
    <w:rsid w:val="006D71CC"/>
    <w:rsid w:val="006D7C6C"/>
    <w:rsid w:val="006D7EFD"/>
    <w:rsid w:val="006E016F"/>
    <w:rsid w:val="006E0BCE"/>
    <w:rsid w:val="006E1010"/>
    <w:rsid w:val="006E2066"/>
    <w:rsid w:val="006E331B"/>
    <w:rsid w:val="006E3339"/>
    <w:rsid w:val="006E42E7"/>
    <w:rsid w:val="006E50F8"/>
    <w:rsid w:val="006E55A1"/>
    <w:rsid w:val="006E567B"/>
    <w:rsid w:val="006E5D1C"/>
    <w:rsid w:val="006E61C2"/>
    <w:rsid w:val="006E66E7"/>
    <w:rsid w:val="006E68B4"/>
    <w:rsid w:val="006E6B6C"/>
    <w:rsid w:val="006E70B5"/>
    <w:rsid w:val="006E7E93"/>
    <w:rsid w:val="006F0F2F"/>
    <w:rsid w:val="006F156C"/>
    <w:rsid w:val="006F1954"/>
    <w:rsid w:val="006F23E2"/>
    <w:rsid w:val="006F2AFB"/>
    <w:rsid w:val="006F30E0"/>
    <w:rsid w:val="006F398B"/>
    <w:rsid w:val="006F3DBA"/>
    <w:rsid w:val="006F5D41"/>
    <w:rsid w:val="006F6A59"/>
    <w:rsid w:val="006F781C"/>
    <w:rsid w:val="006F79ED"/>
    <w:rsid w:val="007003D2"/>
    <w:rsid w:val="00700D94"/>
    <w:rsid w:val="007011B5"/>
    <w:rsid w:val="00701304"/>
    <w:rsid w:val="007015FA"/>
    <w:rsid w:val="007037A6"/>
    <w:rsid w:val="00703AD0"/>
    <w:rsid w:val="00703D57"/>
    <w:rsid w:val="00704805"/>
    <w:rsid w:val="007049ED"/>
    <w:rsid w:val="00704EE7"/>
    <w:rsid w:val="0070581A"/>
    <w:rsid w:val="00706009"/>
    <w:rsid w:val="00706605"/>
    <w:rsid w:val="00706AE1"/>
    <w:rsid w:val="007072E5"/>
    <w:rsid w:val="00711B24"/>
    <w:rsid w:val="00712D93"/>
    <w:rsid w:val="007143E6"/>
    <w:rsid w:val="00715511"/>
    <w:rsid w:val="007155C1"/>
    <w:rsid w:val="00715E44"/>
    <w:rsid w:val="0071628B"/>
    <w:rsid w:val="0071747B"/>
    <w:rsid w:val="00717D35"/>
    <w:rsid w:val="00720359"/>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6918"/>
    <w:rsid w:val="00737400"/>
    <w:rsid w:val="00737436"/>
    <w:rsid w:val="0074048B"/>
    <w:rsid w:val="00740FE2"/>
    <w:rsid w:val="00741322"/>
    <w:rsid w:val="007413A0"/>
    <w:rsid w:val="00743046"/>
    <w:rsid w:val="00743CF9"/>
    <w:rsid w:val="00743D97"/>
    <w:rsid w:val="007441B8"/>
    <w:rsid w:val="007443B7"/>
    <w:rsid w:val="007444F8"/>
    <w:rsid w:val="00744569"/>
    <w:rsid w:val="00744924"/>
    <w:rsid w:val="007452FD"/>
    <w:rsid w:val="007458EF"/>
    <w:rsid w:val="00746B50"/>
    <w:rsid w:val="00747190"/>
    <w:rsid w:val="007479F3"/>
    <w:rsid w:val="00747F11"/>
    <w:rsid w:val="0075008A"/>
    <w:rsid w:val="0075037F"/>
    <w:rsid w:val="0075183F"/>
    <w:rsid w:val="00751D32"/>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23DC"/>
    <w:rsid w:val="007623FE"/>
    <w:rsid w:val="00764B9E"/>
    <w:rsid w:val="00764BA1"/>
    <w:rsid w:val="007653CB"/>
    <w:rsid w:val="00765E58"/>
    <w:rsid w:val="00765E87"/>
    <w:rsid w:val="00766569"/>
    <w:rsid w:val="0077344F"/>
    <w:rsid w:val="0077433D"/>
    <w:rsid w:val="00774BB6"/>
    <w:rsid w:val="00775C3D"/>
    <w:rsid w:val="0077692D"/>
    <w:rsid w:val="00776957"/>
    <w:rsid w:val="00776BE7"/>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6BB"/>
    <w:rsid w:val="00792E35"/>
    <w:rsid w:val="0079306E"/>
    <w:rsid w:val="007943B1"/>
    <w:rsid w:val="00794CDA"/>
    <w:rsid w:val="00794F2E"/>
    <w:rsid w:val="00794FAF"/>
    <w:rsid w:val="00795159"/>
    <w:rsid w:val="00795729"/>
    <w:rsid w:val="0079583E"/>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FDE"/>
    <w:rsid w:val="007B067F"/>
    <w:rsid w:val="007B0FEF"/>
    <w:rsid w:val="007B11E6"/>
    <w:rsid w:val="007B18B4"/>
    <w:rsid w:val="007B1EC0"/>
    <w:rsid w:val="007B2B2C"/>
    <w:rsid w:val="007B2E15"/>
    <w:rsid w:val="007B3F45"/>
    <w:rsid w:val="007B4109"/>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21FC"/>
    <w:rsid w:val="007E30CB"/>
    <w:rsid w:val="007E3217"/>
    <w:rsid w:val="007E3B6E"/>
    <w:rsid w:val="007E3CFB"/>
    <w:rsid w:val="007E3ECD"/>
    <w:rsid w:val="007E41F5"/>
    <w:rsid w:val="007E437F"/>
    <w:rsid w:val="007E4812"/>
    <w:rsid w:val="007E4A00"/>
    <w:rsid w:val="007E4A4A"/>
    <w:rsid w:val="007E4C86"/>
    <w:rsid w:val="007E5079"/>
    <w:rsid w:val="007E6B04"/>
    <w:rsid w:val="007E7DFC"/>
    <w:rsid w:val="007F01A9"/>
    <w:rsid w:val="007F041F"/>
    <w:rsid w:val="007F0C1F"/>
    <w:rsid w:val="007F0DC5"/>
    <w:rsid w:val="007F1345"/>
    <w:rsid w:val="007F13F8"/>
    <w:rsid w:val="007F15D5"/>
    <w:rsid w:val="007F1CA3"/>
    <w:rsid w:val="007F25C1"/>
    <w:rsid w:val="007F38C4"/>
    <w:rsid w:val="007F3983"/>
    <w:rsid w:val="007F3CDA"/>
    <w:rsid w:val="007F45AA"/>
    <w:rsid w:val="007F4B46"/>
    <w:rsid w:val="007F4D0E"/>
    <w:rsid w:val="007F5000"/>
    <w:rsid w:val="007F59E4"/>
    <w:rsid w:val="007F612F"/>
    <w:rsid w:val="007F6165"/>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79B"/>
    <w:rsid w:val="008138E2"/>
    <w:rsid w:val="00813C4D"/>
    <w:rsid w:val="00813C7F"/>
    <w:rsid w:val="00814859"/>
    <w:rsid w:val="008148C8"/>
    <w:rsid w:val="00814FB8"/>
    <w:rsid w:val="00815762"/>
    <w:rsid w:val="0081707A"/>
    <w:rsid w:val="00817A32"/>
    <w:rsid w:val="00817FB8"/>
    <w:rsid w:val="0082002F"/>
    <w:rsid w:val="0082072A"/>
    <w:rsid w:val="00820E88"/>
    <w:rsid w:val="00821BE1"/>
    <w:rsid w:val="0082269D"/>
    <w:rsid w:val="00822AB7"/>
    <w:rsid w:val="00823A89"/>
    <w:rsid w:val="00823ED2"/>
    <w:rsid w:val="0082489B"/>
    <w:rsid w:val="008249B8"/>
    <w:rsid w:val="008258B8"/>
    <w:rsid w:val="00825F03"/>
    <w:rsid w:val="0082662B"/>
    <w:rsid w:val="0082724C"/>
    <w:rsid w:val="0083097D"/>
    <w:rsid w:val="00831FA0"/>
    <w:rsid w:val="008327C5"/>
    <w:rsid w:val="00832A73"/>
    <w:rsid w:val="00833152"/>
    <w:rsid w:val="00833813"/>
    <w:rsid w:val="00834D3F"/>
    <w:rsid w:val="00835D54"/>
    <w:rsid w:val="00837960"/>
    <w:rsid w:val="00837B08"/>
    <w:rsid w:val="008414AE"/>
    <w:rsid w:val="00841930"/>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C21"/>
    <w:rsid w:val="00853C0B"/>
    <w:rsid w:val="00854272"/>
    <w:rsid w:val="00854C45"/>
    <w:rsid w:val="0085500A"/>
    <w:rsid w:val="008552CE"/>
    <w:rsid w:val="008556DF"/>
    <w:rsid w:val="00856F59"/>
    <w:rsid w:val="008575E5"/>
    <w:rsid w:val="00860E4F"/>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6984"/>
    <w:rsid w:val="00877BC7"/>
    <w:rsid w:val="00877C94"/>
    <w:rsid w:val="00880AAD"/>
    <w:rsid w:val="008824E1"/>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382"/>
    <w:rsid w:val="008A5816"/>
    <w:rsid w:val="008B0487"/>
    <w:rsid w:val="008B04B7"/>
    <w:rsid w:val="008B1003"/>
    <w:rsid w:val="008B12CA"/>
    <w:rsid w:val="008B1CA6"/>
    <w:rsid w:val="008B243D"/>
    <w:rsid w:val="008B2A81"/>
    <w:rsid w:val="008B52F4"/>
    <w:rsid w:val="008B53C5"/>
    <w:rsid w:val="008B5579"/>
    <w:rsid w:val="008B6355"/>
    <w:rsid w:val="008B66A4"/>
    <w:rsid w:val="008B795D"/>
    <w:rsid w:val="008C0FB0"/>
    <w:rsid w:val="008C18E9"/>
    <w:rsid w:val="008C2A6A"/>
    <w:rsid w:val="008C2B55"/>
    <w:rsid w:val="008C2F05"/>
    <w:rsid w:val="008C3A95"/>
    <w:rsid w:val="008C411E"/>
    <w:rsid w:val="008C4A42"/>
    <w:rsid w:val="008C4A4D"/>
    <w:rsid w:val="008C4B58"/>
    <w:rsid w:val="008C4DC4"/>
    <w:rsid w:val="008C6467"/>
    <w:rsid w:val="008C6771"/>
    <w:rsid w:val="008C6BC5"/>
    <w:rsid w:val="008C6FAC"/>
    <w:rsid w:val="008C7E71"/>
    <w:rsid w:val="008C7E85"/>
    <w:rsid w:val="008D12CE"/>
    <w:rsid w:val="008D2A13"/>
    <w:rsid w:val="008D407B"/>
    <w:rsid w:val="008D50F9"/>
    <w:rsid w:val="008D56CA"/>
    <w:rsid w:val="008D5B46"/>
    <w:rsid w:val="008D5C62"/>
    <w:rsid w:val="008D5FF5"/>
    <w:rsid w:val="008D647C"/>
    <w:rsid w:val="008D679D"/>
    <w:rsid w:val="008E0A61"/>
    <w:rsid w:val="008E104C"/>
    <w:rsid w:val="008E20DF"/>
    <w:rsid w:val="008E2389"/>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9C8"/>
    <w:rsid w:val="008E7CF3"/>
    <w:rsid w:val="008F0CA0"/>
    <w:rsid w:val="008F1999"/>
    <w:rsid w:val="008F2109"/>
    <w:rsid w:val="008F2F02"/>
    <w:rsid w:val="008F30B9"/>
    <w:rsid w:val="008F31B4"/>
    <w:rsid w:val="008F3951"/>
    <w:rsid w:val="008F4F8D"/>
    <w:rsid w:val="008F5549"/>
    <w:rsid w:val="008F5571"/>
    <w:rsid w:val="008F6C9E"/>
    <w:rsid w:val="008F78D5"/>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69FD"/>
    <w:rsid w:val="00906F0D"/>
    <w:rsid w:val="009077AA"/>
    <w:rsid w:val="00907C9E"/>
    <w:rsid w:val="00911061"/>
    <w:rsid w:val="00911876"/>
    <w:rsid w:val="00912588"/>
    <w:rsid w:val="009128FA"/>
    <w:rsid w:val="0091291A"/>
    <w:rsid w:val="00913203"/>
    <w:rsid w:val="00914942"/>
    <w:rsid w:val="00914A7C"/>
    <w:rsid w:val="00914C35"/>
    <w:rsid w:val="00914FFE"/>
    <w:rsid w:val="0091575C"/>
    <w:rsid w:val="0091604B"/>
    <w:rsid w:val="00916C20"/>
    <w:rsid w:val="00917C91"/>
    <w:rsid w:val="00917FED"/>
    <w:rsid w:val="00920080"/>
    <w:rsid w:val="00920D83"/>
    <w:rsid w:val="00920F19"/>
    <w:rsid w:val="0092276C"/>
    <w:rsid w:val="00924073"/>
    <w:rsid w:val="009254DA"/>
    <w:rsid w:val="009256A4"/>
    <w:rsid w:val="009259DE"/>
    <w:rsid w:val="00926543"/>
    <w:rsid w:val="009268A8"/>
    <w:rsid w:val="00926D63"/>
    <w:rsid w:val="00927B6F"/>
    <w:rsid w:val="00930600"/>
    <w:rsid w:val="009318CD"/>
    <w:rsid w:val="00931E5C"/>
    <w:rsid w:val="00931EF3"/>
    <w:rsid w:val="0093234C"/>
    <w:rsid w:val="00932B26"/>
    <w:rsid w:val="0093441F"/>
    <w:rsid w:val="009344AA"/>
    <w:rsid w:val="00934635"/>
    <w:rsid w:val="00934ECA"/>
    <w:rsid w:val="00935152"/>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43CE"/>
    <w:rsid w:val="00946002"/>
    <w:rsid w:val="0094702D"/>
    <w:rsid w:val="00947941"/>
    <w:rsid w:val="009479D0"/>
    <w:rsid w:val="009479FA"/>
    <w:rsid w:val="00950687"/>
    <w:rsid w:val="00952126"/>
    <w:rsid w:val="0095249B"/>
    <w:rsid w:val="00952F84"/>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12CF"/>
    <w:rsid w:val="009614C4"/>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ECC"/>
    <w:rsid w:val="00970F92"/>
    <w:rsid w:val="00971816"/>
    <w:rsid w:val="009725AC"/>
    <w:rsid w:val="00973000"/>
    <w:rsid w:val="009737BB"/>
    <w:rsid w:val="00973D3B"/>
    <w:rsid w:val="009741EF"/>
    <w:rsid w:val="00974662"/>
    <w:rsid w:val="00974C1B"/>
    <w:rsid w:val="00975096"/>
    <w:rsid w:val="009755D2"/>
    <w:rsid w:val="0097571F"/>
    <w:rsid w:val="00975EB8"/>
    <w:rsid w:val="00976043"/>
    <w:rsid w:val="009762E9"/>
    <w:rsid w:val="00976A93"/>
    <w:rsid w:val="00977776"/>
    <w:rsid w:val="00977AC8"/>
    <w:rsid w:val="00980A6A"/>
    <w:rsid w:val="009818C0"/>
    <w:rsid w:val="00982B35"/>
    <w:rsid w:val="00982EB1"/>
    <w:rsid w:val="009832FE"/>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114"/>
    <w:rsid w:val="00993862"/>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B8C"/>
    <w:rsid w:val="009A452E"/>
    <w:rsid w:val="009A48A6"/>
    <w:rsid w:val="009A5C46"/>
    <w:rsid w:val="009A6344"/>
    <w:rsid w:val="009A7D38"/>
    <w:rsid w:val="009B0CB6"/>
    <w:rsid w:val="009B17CA"/>
    <w:rsid w:val="009B2340"/>
    <w:rsid w:val="009B28C9"/>
    <w:rsid w:val="009B2AC2"/>
    <w:rsid w:val="009B37C1"/>
    <w:rsid w:val="009B43BF"/>
    <w:rsid w:val="009B441B"/>
    <w:rsid w:val="009B5062"/>
    <w:rsid w:val="009B507E"/>
    <w:rsid w:val="009B6295"/>
    <w:rsid w:val="009B6485"/>
    <w:rsid w:val="009B6985"/>
    <w:rsid w:val="009B734B"/>
    <w:rsid w:val="009C0D83"/>
    <w:rsid w:val="009C1514"/>
    <w:rsid w:val="009C1723"/>
    <w:rsid w:val="009C2BD3"/>
    <w:rsid w:val="009C2C2A"/>
    <w:rsid w:val="009C2DF5"/>
    <w:rsid w:val="009C3E5C"/>
    <w:rsid w:val="009C3F65"/>
    <w:rsid w:val="009C45A9"/>
    <w:rsid w:val="009C53ED"/>
    <w:rsid w:val="009C5B71"/>
    <w:rsid w:val="009C6644"/>
    <w:rsid w:val="009D089B"/>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BA7"/>
    <w:rsid w:val="009E2526"/>
    <w:rsid w:val="009E26AB"/>
    <w:rsid w:val="009E2BD6"/>
    <w:rsid w:val="009E3144"/>
    <w:rsid w:val="009E3214"/>
    <w:rsid w:val="009E3569"/>
    <w:rsid w:val="009E3C93"/>
    <w:rsid w:val="009E44DB"/>
    <w:rsid w:val="009E52FA"/>
    <w:rsid w:val="009E596A"/>
    <w:rsid w:val="009E6910"/>
    <w:rsid w:val="009E6B96"/>
    <w:rsid w:val="009E6CCF"/>
    <w:rsid w:val="009E70CB"/>
    <w:rsid w:val="009E722B"/>
    <w:rsid w:val="009F1C34"/>
    <w:rsid w:val="009F2F28"/>
    <w:rsid w:val="009F3358"/>
    <w:rsid w:val="009F3AC4"/>
    <w:rsid w:val="009F3B53"/>
    <w:rsid w:val="009F46AD"/>
    <w:rsid w:val="009F5C38"/>
    <w:rsid w:val="009F676A"/>
    <w:rsid w:val="009F6B51"/>
    <w:rsid w:val="009F6B92"/>
    <w:rsid w:val="009F6E3C"/>
    <w:rsid w:val="00A04979"/>
    <w:rsid w:val="00A04FBB"/>
    <w:rsid w:val="00A0509C"/>
    <w:rsid w:val="00A055C1"/>
    <w:rsid w:val="00A057B8"/>
    <w:rsid w:val="00A0632E"/>
    <w:rsid w:val="00A07C38"/>
    <w:rsid w:val="00A1002D"/>
    <w:rsid w:val="00A11621"/>
    <w:rsid w:val="00A11922"/>
    <w:rsid w:val="00A136A1"/>
    <w:rsid w:val="00A1455F"/>
    <w:rsid w:val="00A16017"/>
    <w:rsid w:val="00A16575"/>
    <w:rsid w:val="00A16746"/>
    <w:rsid w:val="00A16824"/>
    <w:rsid w:val="00A16BB2"/>
    <w:rsid w:val="00A17396"/>
    <w:rsid w:val="00A211DF"/>
    <w:rsid w:val="00A2125E"/>
    <w:rsid w:val="00A21B27"/>
    <w:rsid w:val="00A22DA1"/>
    <w:rsid w:val="00A23140"/>
    <w:rsid w:val="00A23709"/>
    <w:rsid w:val="00A23871"/>
    <w:rsid w:val="00A23EF9"/>
    <w:rsid w:val="00A2450A"/>
    <w:rsid w:val="00A24642"/>
    <w:rsid w:val="00A2566D"/>
    <w:rsid w:val="00A26072"/>
    <w:rsid w:val="00A26E4F"/>
    <w:rsid w:val="00A31EB3"/>
    <w:rsid w:val="00A32BC5"/>
    <w:rsid w:val="00A32E5D"/>
    <w:rsid w:val="00A335F0"/>
    <w:rsid w:val="00A33682"/>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640"/>
    <w:rsid w:val="00A50F93"/>
    <w:rsid w:val="00A52007"/>
    <w:rsid w:val="00A5232A"/>
    <w:rsid w:val="00A52372"/>
    <w:rsid w:val="00A52655"/>
    <w:rsid w:val="00A52F6A"/>
    <w:rsid w:val="00A54108"/>
    <w:rsid w:val="00A54AFE"/>
    <w:rsid w:val="00A54BCA"/>
    <w:rsid w:val="00A555CC"/>
    <w:rsid w:val="00A559FC"/>
    <w:rsid w:val="00A55D97"/>
    <w:rsid w:val="00A57084"/>
    <w:rsid w:val="00A57675"/>
    <w:rsid w:val="00A579BD"/>
    <w:rsid w:val="00A60133"/>
    <w:rsid w:val="00A607CC"/>
    <w:rsid w:val="00A60C48"/>
    <w:rsid w:val="00A60F1F"/>
    <w:rsid w:val="00A61A60"/>
    <w:rsid w:val="00A61A8E"/>
    <w:rsid w:val="00A61C0B"/>
    <w:rsid w:val="00A623C6"/>
    <w:rsid w:val="00A62BAD"/>
    <w:rsid w:val="00A62C94"/>
    <w:rsid w:val="00A62F60"/>
    <w:rsid w:val="00A64074"/>
    <w:rsid w:val="00A64A13"/>
    <w:rsid w:val="00A64B35"/>
    <w:rsid w:val="00A653B6"/>
    <w:rsid w:val="00A65832"/>
    <w:rsid w:val="00A66D93"/>
    <w:rsid w:val="00A66FC8"/>
    <w:rsid w:val="00A6761A"/>
    <w:rsid w:val="00A70503"/>
    <w:rsid w:val="00A7116E"/>
    <w:rsid w:val="00A7142B"/>
    <w:rsid w:val="00A73615"/>
    <w:rsid w:val="00A73656"/>
    <w:rsid w:val="00A73AC8"/>
    <w:rsid w:val="00A75499"/>
    <w:rsid w:val="00A754AB"/>
    <w:rsid w:val="00A766FF"/>
    <w:rsid w:val="00A76B8D"/>
    <w:rsid w:val="00A77676"/>
    <w:rsid w:val="00A77F20"/>
    <w:rsid w:val="00A81866"/>
    <w:rsid w:val="00A81929"/>
    <w:rsid w:val="00A81B2B"/>
    <w:rsid w:val="00A81C90"/>
    <w:rsid w:val="00A81CBE"/>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90A"/>
    <w:rsid w:val="00AA7CE6"/>
    <w:rsid w:val="00AA7E0D"/>
    <w:rsid w:val="00AB041A"/>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C81"/>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E0321"/>
    <w:rsid w:val="00AE0372"/>
    <w:rsid w:val="00AE120D"/>
    <w:rsid w:val="00AE1542"/>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B003EE"/>
    <w:rsid w:val="00B01AB0"/>
    <w:rsid w:val="00B01DE0"/>
    <w:rsid w:val="00B02A55"/>
    <w:rsid w:val="00B02A87"/>
    <w:rsid w:val="00B02FB5"/>
    <w:rsid w:val="00B03014"/>
    <w:rsid w:val="00B033A1"/>
    <w:rsid w:val="00B05421"/>
    <w:rsid w:val="00B076FE"/>
    <w:rsid w:val="00B07870"/>
    <w:rsid w:val="00B079B1"/>
    <w:rsid w:val="00B10F80"/>
    <w:rsid w:val="00B1107B"/>
    <w:rsid w:val="00B1138B"/>
    <w:rsid w:val="00B11BD8"/>
    <w:rsid w:val="00B11C63"/>
    <w:rsid w:val="00B12DE9"/>
    <w:rsid w:val="00B137B4"/>
    <w:rsid w:val="00B1418C"/>
    <w:rsid w:val="00B14552"/>
    <w:rsid w:val="00B14877"/>
    <w:rsid w:val="00B15C18"/>
    <w:rsid w:val="00B15D8F"/>
    <w:rsid w:val="00B16099"/>
    <w:rsid w:val="00B1639B"/>
    <w:rsid w:val="00B17DFB"/>
    <w:rsid w:val="00B17E50"/>
    <w:rsid w:val="00B20079"/>
    <w:rsid w:val="00B21B7D"/>
    <w:rsid w:val="00B25066"/>
    <w:rsid w:val="00B26A0B"/>
    <w:rsid w:val="00B26C02"/>
    <w:rsid w:val="00B26D2C"/>
    <w:rsid w:val="00B27B18"/>
    <w:rsid w:val="00B3008D"/>
    <w:rsid w:val="00B300CD"/>
    <w:rsid w:val="00B30665"/>
    <w:rsid w:val="00B3082F"/>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4048B"/>
    <w:rsid w:val="00B41510"/>
    <w:rsid w:val="00B4213B"/>
    <w:rsid w:val="00B43287"/>
    <w:rsid w:val="00B4524B"/>
    <w:rsid w:val="00B45888"/>
    <w:rsid w:val="00B468AB"/>
    <w:rsid w:val="00B46F22"/>
    <w:rsid w:val="00B47228"/>
    <w:rsid w:val="00B47551"/>
    <w:rsid w:val="00B479ED"/>
    <w:rsid w:val="00B50BBA"/>
    <w:rsid w:val="00B50CBE"/>
    <w:rsid w:val="00B51A26"/>
    <w:rsid w:val="00B5413C"/>
    <w:rsid w:val="00B54258"/>
    <w:rsid w:val="00B545B0"/>
    <w:rsid w:val="00B54B5C"/>
    <w:rsid w:val="00B54E92"/>
    <w:rsid w:val="00B55162"/>
    <w:rsid w:val="00B55B89"/>
    <w:rsid w:val="00B55E96"/>
    <w:rsid w:val="00B56006"/>
    <w:rsid w:val="00B601CA"/>
    <w:rsid w:val="00B608FE"/>
    <w:rsid w:val="00B6131D"/>
    <w:rsid w:val="00B6171A"/>
    <w:rsid w:val="00B61A8F"/>
    <w:rsid w:val="00B62446"/>
    <w:rsid w:val="00B64687"/>
    <w:rsid w:val="00B647CC"/>
    <w:rsid w:val="00B64EEE"/>
    <w:rsid w:val="00B64F60"/>
    <w:rsid w:val="00B65991"/>
    <w:rsid w:val="00B65D4D"/>
    <w:rsid w:val="00B65F47"/>
    <w:rsid w:val="00B6697E"/>
    <w:rsid w:val="00B67239"/>
    <w:rsid w:val="00B675EF"/>
    <w:rsid w:val="00B67BC4"/>
    <w:rsid w:val="00B67ED1"/>
    <w:rsid w:val="00B704CC"/>
    <w:rsid w:val="00B71401"/>
    <w:rsid w:val="00B7196F"/>
    <w:rsid w:val="00B720D2"/>
    <w:rsid w:val="00B72235"/>
    <w:rsid w:val="00B72495"/>
    <w:rsid w:val="00B72F01"/>
    <w:rsid w:val="00B73D21"/>
    <w:rsid w:val="00B741FF"/>
    <w:rsid w:val="00B76049"/>
    <w:rsid w:val="00B7730B"/>
    <w:rsid w:val="00B776F7"/>
    <w:rsid w:val="00B778BF"/>
    <w:rsid w:val="00B77C09"/>
    <w:rsid w:val="00B80AB7"/>
    <w:rsid w:val="00B81BAE"/>
    <w:rsid w:val="00B826D3"/>
    <w:rsid w:val="00B829DD"/>
    <w:rsid w:val="00B82C8F"/>
    <w:rsid w:val="00B82D54"/>
    <w:rsid w:val="00B830F6"/>
    <w:rsid w:val="00B837BD"/>
    <w:rsid w:val="00B83B34"/>
    <w:rsid w:val="00B83E7A"/>
    <w:rsid w:val="00B8446D"/>
    <w:rsid w:val="00B844F6"/>
    <w:rsid w:val="00B84682"/>
    <w:rsid w:val="00B855DB"/>
    <w:rsid w:val="00B869BE"/>
    <w:rsid w:val="00B86C54"/>
    <w:rsid w:val="00B86CD1"/>
    <w:rsid w:val="00B874A8"/>
    <w:rsid w:val="00B87F92"/>
    <w:rsid w:val="00B902D4"/>
    <w:rsid w:val="00B9078B"/>
    <w:rsid w:val="00B90BA7"/>
    <w:rsid w:val="00B90C86"/>
    <w:rsid w:val="00B910F7"/>
    <w:rsid w:val="00B91D84"/>
    <w:rsid w:val="00B92411"/>
    <w:rsid w:val="00B93089"/>
    <w:rsid w:val="00B93111"/>
    <w:rsid w:val="00B93909"/>
    <w:rsid w:val="00B93B25"/>
    <w:rsid w:val="00B94191"/>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46A"/>
    <w:rsid w:val="00BB046C"/>
    <w:rsid w:val="00BB0AC3"/>
    <w:rsid w:val="00BB13AC"/>
    <w:rsid w:val="00BB15F0"/>
    <w:rsid w:val="00BB1A65"/>
    <w:rsid w:val="00BB23E7"/>
    <w:rsid w:val="00BB242F"/>
    <w:rsid w:val="00BB25C7"/>
    <w:rsid w:val="00BB25D5"/>
    <w:rsid w:val="00BB2E23"/>
    <w:rsid w:val="00BB2FB6"/>
    <w:rsid w:val="00BB3FA4"/>
    <w:rsid w:val="00BB4994"/>
    <w:rsid w:val="00BB55BA"/>
    <w:rsid w:val="00BB5AC3"/>
    <w:rsid w:val="00BB5E48"/>
    <w:rsid w:val="00BB6677"/>
    <w:rsid w:val="00BB7295"/>
    <w:rsid w:val="00BB73EF"/>
    <w:rsid w:val="00BC057D"/>
    <w:rsid w:val="00BC0D17"/>
    <w:rsid w:val="00BC1DE0"/>
    <w:rsid w:val="00BC3119"/>
    <w:rsid w:val="00BC396F"/>
    <w:rsid w:val="00BC3998"/>
    <w:rsid w:val="00BC39E0"/>
    <w:rsid w:val="00BC3D08"/>
    <w:rsid w:val="00BC3F85"/>
    <w:rsid w:val="00BC3FB6"/>
    <w:rsid w:val="00BC46D1"/>
    <w:rsid w:val="00BC4CAB"/>
    <w:rsid w:val="00BC4DBA"/>
    <w:rsid w:val="00BC5634"/>
    <w:rsid w:val="00BC792A"/>
    <w:rsid w:val="00BD0657"/>
    <w:rsid w:val="00BD066C"/>
    <w:rsid w:val="00BD2D7E"/>
    <w:rsid w:val="00BD306F"/>
    <w:rsid w:val="00BD31AC"/>
    <w:rsid w:val="00BD322E"/>
    <w:rsid w:val="00BD4CD4"/>
    <w:rsid w:val="00BD5EF2"/>
    <w:rsid w:val="00BD61A1"/>
    <w:rsid w:val="00BD6427"/>
    <w:rsid w:val="00BD6F39"/>
    <w:rsid w:val="00BD7117"/>
    <w:rsid w:val="00BD7CD9"/>
    <w:rsid w:val="00BD7EE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C3B"/>
    <w:rsid w:val="00BE7863"/>
    <w:rsid w:val="00BE7D3C"/>
    <w:rsid w:val="00BE7E60"/>
    <w:rsid w:val="00BF0ECE"/>
    <w:rsid w:val="00BF21A4"/>
    <w:rsid w:val="00BF318D"/>
    <w:rsid w:val="00BF34AF"/>
    <w:rsid w:val="00BF34D6"/>
    <w:rsid w:val="00BF3BDE"/>
    <w:rsid w:val="00BF4DE9"/>
    <w:rsid w:val="00BF5B36"/>
    <w:rsid w:val="00BF5E24"/>
    <w:rsid w:val="00BF658B"/>
    <w:rsid w:val="00BF703B"/>
    <w:rsid w:val="00BF784A"/>
    <w:rsid w:val="00BF7AB8"/>
    <w:rsid w:val="00BF7EB2"/>
    <w:rsid w:val="00BF7F8F"/>
    <w:rsid w:val="00C00732"/>
    <w:rsid w:val="00C010CB"/>
    <w:rsid w:val="00C01C30"/>
    <w:rsid w:val="00C0211E"/>
    <w:rsid w:val="00C025B5"/>
    <w:rsid w:val="00C029D7"/>
    <w:rsid w:val="00C02A5C"/>
    <w:rsid w:val="00C02B59"/>
    <w:rsid w:val="00C02EB7"/>
    <w:rsid w:val="00C03308"/>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30470"/>
    <w:rsid w:val="00C3058A"/>
    <w:rsid w:val="00C305B5"/>
    <w:rsid w:val="00C30740"/>
    <w:rsid w:val="00C32031"/>
    <w:rsid w:val="00C32737"/>
    <w:rsid w:val="00C344D5"/>
    <w:rsid w:val="00C34773"/>
    <w:rsid w:val="00C359CD"/>
    <w:rsid w:val="00C36D5D"/>
    <w:rsid w:val="00C3721F"/>
    <w:rsid w:val="00C37E9B"/>
    <w:rsid w:val="00C400E7"/>
    <w:rsid w:val="00C40A03"/>
    <w:rsid w:val="00C4100E"/>
    <w:rsid w:val="00C41131"/>
    <w:rsid w:val="00C435FC"/>
    <w:rsid w:val="00C447FB"/>
    <w:rsid w:val="00C46013"/>
    <w:rsid w:val="00C462EB"/>
    <w:rsid w:val="00C46383"/>
    <w:rsid w:val="00C46FA2"/>
    <w:rsid w:val="00C47142"/>
    <w:rsid w:val="00C47441"/>
    <w:rsid w:val="00C47D36"/>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DFA"/>
    <w:rsid w:val="00C57F06"/>
    <w:rsid w:val="00C60852"/>
    <w:rsid w:val="00C612BA"/>
    <w:rsid w:val="00C624C3"/>
    <w:rsid w:val="00C63032"/>
    <w:rsid w:val="00C642A2"/>
    <w:rsid w:val="00C64574"/>
    <w:rsid w:val="00C650D2"/>
    <w:rsid w:val="00C65538"/>
    <w:rsid w:val="00C65571"/>
    <w:rsid w:val="00C67A4D"/>
    <w:rsid w:val="00C67F8D"/>
    <w:rsid w:val="00C702C0"/>
    <w:rsid w:val="00C70CF9"/>
    <w:rsid w:val="00C714B6"/>
    <w:rsid w:val="00C71568"/>
    <w:rsid w:val="00C72107"/>
    <w:rsid w:val="00C721B3"/>
    <w:rsid w:val="00C72688"/>
    <w:rsid w:val="00C72AD2"/>
    <w:rsid w:val="00C73616"/>
    <w:rsid w:val="00C73716"/>
    <w:rsid w:val="00C73D43"/>
    <w:rsid w:val="00C73F5F"/>
    <w:rsid w:val="00C73FDD"/>
    <w:rsid w:val="00C75218"/>
    <w:rsid w:val="00C7566A"/>
    <w:rsid w:val="00C758CE"/>
    <w:rsid w:val="00C7603F"/>
    <w:rsid w:val="00C76CA9"/>
    <w:rsid w:val="00C76D87"/>
    <w:rsid w:val="00C76EA7"/>
    <w:rsid w:val="00C77452"/>
    <w:rsid w:val="00C80EF0"/>
    <w:rsid w:val="00C816EF"/>
    <w:rsid w:val="00C82962"/>
    <w:rsid w:val="00C82B5D"/>
    <w:rsid w:val="00C82BB3"/>
    <w:rsid w:val="00C834BE"/>
    <w:rsid w:val="00C845FF"/>
    <w:rsid w:val="00C84749"/>
    <w:rsid w:val="00C848BB"/>
    <w:rsid w:val="00C85807"/>
    <w:rsid w:val="00C85E50"/>
    <w:rsid w:val="00C86C30"/>
    <w:rsid w:val="00C87E97"/>
    <w:rsid w:val="00C87EC8"/>
    <w:rsid w:val="00C90D89"/>
    <w:rsid w:val="00C911F5"/>
    <w:rsid w:val="00C91BF0"/>
    <w:rsid w:val="00C91CB1"/>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60"/>
    <w:rsid w:val="00CA2EDB"/>
    <w:rsid w:val="00CA31D5"/>
    <w:rsid w:val="00CA3263"/>
    <w:rsid w:val="00CA52AD"/>
    <w:rsid w:val="00CA5534"/>
    <w:rsid w:val="00CA5A7C"/>
    <w:rsid w:val="00CA5D26"/>
    <w:rsid w:val="00CA637B"/>
    <w:rsid w:val="00CA6741"/>
    <w:rsid w:val="00CA75CF"/>
    <w:rsid w:val="00CA76FC"/>
    <w:rsid w:val="00CB06EA"/>
    <w:rsid w:val="00CB0F89"/>
    <w:rsid w:val="00CB267F"/>
    <w:rsid w:val="00CB2C05"/>
    <w:rsid w:val="00CB6A3E"/>
    <w:rsid w:val="00CB6C34"/>
    <w:rsid w:val="00CB743B"/>
    <w:rsid w:val="00CC0BFE"/>
    <w:rsid w:val="00CC1148"/>
    <w:rsid w:val="00CC2092"/>
    <w:rsid w:val="00CC2406"/>
    <w:rsid w:val="00CC2C60"/>
    <w:rsid w:val="00CC3460"/>
    <w:rsid w:val="00CC5453"/>
    <w:rsid w:val="00CC5736"/>
    <w:rsid w:val="00CC5A57"/>
    <w:rsid w:val="00CC6624"/>
    <w:rsid w:val="00CC6716"/>
    <w:rsid w:val="00CD01A0"/>
    <w:rsid w:val="00CD14A2"/>
    <w:rsid w:val="00CD1D14"/>
    <w:rsid w:val="00CD1E0C"/>
    <w:rsid w:val="00CD21D6"/>
    <w:rsid w:val="00CD2D1F"/>
    <w:rsid w:val="00CD317C"/>
    <w:rsid w:val="00CD3433"/>
    <w:rsid w:val="00CD3FC9"/>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3F59"/>
    <w:rsid w:val="00CE4F19"/>
    <w:rsid w:val="00CE5519"/>
    <w:rsid w:val="00CE556A"/>
    <w:rsid w:val="00CE5838"/>
    <w:rsid w:val="00CE5A4F"/>
    <w:rsid w:val="00CE6250"/>
    <w:rsid w:val="00CE6D53"/>
    <w:rsid w:val="00CE7528"/>
    <w:rsid w:val="00CE7CEC"/>
    <w:rsid w:val="00CF064B"/>
    <w:rsid w:val="00CF0824"/>
    <w:rsid w:val="00CF0E32"/>
    <w:rsid w:val="00CF0E8E"/>
    <w:rsid w:val="00CF14EF"/>
    <w:rsid w:val="00CF181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38BD"/>
    <w:rsid w:val="00D03D3D"/>
    <w:rsid w:val="00D04ABB"/>
    <w:rsid w:val="00D0532F"/>
    <w:rsid w:val="00D0534A"/>
    <w:rsid w:val="00D0550E"/>
    <w:rsid w:val="00D0573E"/>
    <w:rsid w:val="00D06EE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C9C"/>
    <w:rsid w:val="00D2018D"/>
    <w:rsid w:val="00D208F5"/>
    <w:rsid w:val="00D209C0"/>
    <w:rsid w:val="00D21DF7"/>
    <w:rsid w:val="00D22194"/>
    <w:rsid w:val="00D22311"/>
    <w:rsid w:val="00D22583"/>
    <w:rsid w:val="00D225C4"/>
    <w:rsid w:val="00D24737"/>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7D"/>
    <w:rsid w:val="00D420EE"/>
    <w:rsid w:val="00D42746"/>
    <w:rsid w:val="00D42838"/>
    <w:rsid w:val="00D42F4F"/>
    <w:rsid w:val="00D43FFA"/>
    <w:rsid w:val="00D44055"/>
    <w:rsid w:val="00D46BF6"/>
    <w:rsid w:val="00D47E0F"/>
    <w:rsid w:val="00D509FB"/>
    <w:rsid w:val="00D5183B"/>
    <w:rsid w:val="00D51F6E"/>
    <w:rsid w:val="00D52B85"/>
    <w:rsid w:val="00D52D97"/>
    <w:rsid w:val="00D53314"/>
    <w:rsid w:val="00D541C4"/>
    <w:rsid w:val="00D54D67"/>
    <w:rsid w:val="00D55C17"/>
    <w:rsid w:val="00D56705"/>
    <w:rsid w:val="00D5698C"/>
    <w:rsid w:val="00D579F5"/>
    <w:rsid w:val="00D57EF6"/>
    <w:rsid w:val="00D60061"/>
    <w:rsid w:val="00D601D9"/>
    <w:rsid w:val="00D603FB"/>
    <w:rsid w:val="00D609A7"/>
    <w:rsid w:val="00D60D3C"/>
    <w:rsid w:val="00D6100E"/>
    <w:rsid w:val="00D61A37"/>
    <w:rsid w:val="00D63998"/>
    <w:rsid w:val="00D63DBD"/>
    <w:rsid w:val="00D63FCD"/>
    <w:rsid w:val="00D64C95"/>
    <w:rsid w:val="00D65DBC"/>
    <w:rsid w:val="00D66664"/>
    <w:rsid w:val="00D66669"/>
    <w:rsid w:val="00D66CB9"/>
    <w:rsid w:val="00D67620"/>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3417"/>
    <w:rsid w:val="00D83736"/>
    <w:rsid w:val="00D840A9"/>
    <w:rsid w:val="00D84BB8"/>
    <w:rsid w:val="00D87709"/>
    <w:rsid w:val="00D87C57"/>
    <w:rsid w:val="00D90088"/>
    <w:rsid w:val="00D90B89"/>
    <w:rsid w:val="00D9164D"/>
    <w:rsid w:val="00D9168D"/>
    <w:rsid w:val="00D92113"/>
    <w:rsid w:val="00D9229F"/>
    <w:rsid w:val="00D937C4"/>
    <w:rsid w:val="00D93B34"/>
    <w:rsid w:val="00D94484"/>
    <w:rsid w:val="00D96011"/>
    <w:rsid w:val="00D9693C"/>
    <w:rsid w:val="00D97AF6"/>
    <w:rsid w:val="00DA0158"/>
    <w:rsid w:val="00DA0F22"/>
    <w:rsid w:val="00DA121A"/>
    <w:rsid w:val="00DA259B"/>
    <w:rsid w:val="00DA2662"/>
    <w:rsid w:val="00DA2A18"/>
    <w:rsid w:val="00DA43AC"/>
    <w:rsid w:val="00DA4834"/>
    <w:rsid w:val="00DA56D6"/>
    <w:rsid w:val="00DA591D"/>
    <w:rsid w:val="00DA5DB0"/>
    <w:rsid w:val="00DA70F5"/>
    <w:rsid w:val="00DA72E2"/>
    <w:rsid w:val="00DA753C"/>
    <w:rsid w:val="00DB033A"/>
    <w:rsid w:val="00DB0596"/>
    <w:rsid w:val="00DB0664"/>
    <w:rsid w:val="00DB0758"/>
    <w:rsid w:val="00DB11D0"/>
    <w:rsid w:val="00DB1218"/>
    <w:rsid w:val="00DB2D6A"/>
    <w:rsid w:val="00DB30C4"/>
    <w:rsid w:val="00DB333B"/>
    <w:rsid w:val="00DB34FB"/>
    <w:rsid w:val="00DB3735"/>
    <w:rsid w:val="00DB3E99"/>
    <w:rsid w:val="00DB3EC3"/>
    <w:rsid w:val="00DB48BF"/>
    <w:rsid w:val="00DB5059"/>
    <w:rsid w:val="00DB5291"/>
    <w:rsid w:val="00DB62B0"/>
    <w:rsid w:val="00DB6B9B"/>
    <w:rsid w:val="00DB6DB8"/>
    <w:rsid w:val="00DB701F"/>
    <w:rsid w:val="00DB7751"/>
    <w:rsid w:val="00DB7D65"/>
    <w:rsid w:val="00DC0233"/>
    <w:rsid w:val="00DC12DA"/>
    <w:rsid w:val="00DC1AC8"/>
    <w:rsid w:val="00DC1B61"/>
    <w:rsid w:val="00DC30CD"/>
    <w:rsid w:val="00DC4517"/>
    <w:rsid w:val="00DC4785"/>
    <w:rsid w:val="00DC5CC0"/>
    <w:rsid w:val="00DC5F0E"/>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34F"/>
    <w:rsid w:val="00DD68F3"/>
    <w:rsid w:val="00DD73EC"/>
    <w:rsid w:val="00DD7F75"/>
    <w:rsid w:val="00DE0581"/>
    <w:rsid w:val="00DE0DD5"/>
    <w:rsid w:val="00DE0FDC"/>
    <w:rsid w:val="00DE171B"/>
    <w:rsid w:val="00DE2AD3"/>
    <w:rsid w:val="00DE2F72"/>
    <w:rsid w:val="00DE3CB4"/>
    <w:rsid w:val="00DE4182"/>
    <w:rsid w:val="00DE43CC"/>
    <w:rsid w:val="00DE5CE7"/>
    <w:rsid w:val="00DE5D8C"/>
    <w:rsid w:val="00DE7561"/>
    <w:rsid w:val="00DE7920"/>
    <w:rsid w:val="00DF0E94"/>
    <w:rsid w:val="00DF14BF"/>
    <w:rsid w:val="00DF32CB"/>
    <w:rsid w:val="00DF4353"/>
    <w:rsid w:val="00DF4684"/>
    <w:rsid w:val="00DF54A7"/>
    <w:rsid w:val="00DF56B2"/>
    <w:rsid w:val="00DF5832"/>
    <w:rsid w:val="00DF60C3"/>
    <w:rsid w:val="00DF76F7"/>
    <w:rsid w:val="00E00278"/>
    <w:rsid w:val="00E03168"/>
    <w:rsid w:val="00E0384A"/>
    <w:rsid w:val="00E03B52"/>
    <w:rsid w:val="00E048FA"/>
    <w:rsid w:val="00E05126"/>
    <w:rsid w:val="00E058C5"/>
    <w:rsid w:val="00E06059"/>
    <w:rsid w:val="00E06542"/>
    <w:rsid w:val="00E06862"/>
    <w:rsid w:val="00E06B06"/>
    <w:rsid w:val="00E0737E"/>
    <w:rsid w:val="00E0741C"/>
    <w:rsid w:val="00E07714"/>
    <w:rsid w:val="00E07AF4"/>
    <w:rsid w:val="00E07B14"/>
    <w:rsid w:val="00E10481"/>
    <w:rsid w:val="00E11D78"/>
    <w:rsid w:val="00E13A15"/>
    <w:rsid w:val="00E13F6E"/>
    <w:rsid w:val="00E148DE"/>
    <w:rsid w:val="00E15141"/>
    <w:rsid w:val="00E156BF"/>
    <w:rsid w:val="00E1574C"/>
    <w:rsid w:val="00E15D5B"/>
    <w:rsid w:val="00E16F42"/>
    <w:rsid w:val="00E20225"/>
    <w:rsid w:val="00E20DE8"/>
    <w:rsid w:val="00E20F48"/>
    <w:rsid w:val="00E21828"/>
    <w:rsid w:val="00E21B44"/>
    <w:rsid w:val="00E229AF"/>
    <w:rsid w:val="00E231E4"/>
    <w:rsid w:val="00E2498E"/>
    <w:rsid w:val="00E25F1C"/>
    <w:rsid w:val="00E264EE"/>
    <w:rsid w:val="00E26E98"/>
    <w:rsid w:val="00E27ACE"/>
    <w:rsid w:val="00E3061E"/>
    <w:rsid w:val="00E30A37"/>
    <w:rsid w:val="00E315E8"/>
    <w:rsid w:val="00E31E4A"/>
    <w:rsid w:val="00E33688"/>
    <w:rsid w:val="00E3368E"/>
    <w:rsid w:val="00E348D6"/>
    <w:rsid w:val="00E3495C"/>
    <w:rsid w:val="00E34D3C"/>
    <w:rsid w:val="00E354CA"/>
    <w:rsid w:val="00E35A43"/>
    <w:rsid w:val="00E3619A"/>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5182"/>
    <w:rsid w:val="00E45717"/>
    <w:rsid w:val="00E46632"/>
    <w:rsid w:val="00E4682B"/>
    <w:rsid w:val="00E477AF"/>
    <w:rsid w:val="00E47E46"/>
    <w:rsid w:val="00E50948"/>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F0A"/>
    <w:rsid w:val="00E670E8"/>
    <w:rsid w:val="00E70B5D"/>
    <w:rsid w:val="00E70EF5"/>
    <w:rsid w:val="00E713C6"/>
    <w:rsid w:val="00E71F25"/>
    <w:rsid w:val="00E7461F"/>
    <w:rsid w:val="00E75D19"/>
    <w:rsid w:val="00E7601F"/>
    <w:rsid w:val="00E761E7"/>
    <w:rsid w:val="00E77069"/>
    <w:rsid w:val="00E77326"/>
    <w:rsid w:val="00E77B73"/>
    <w:rsid w:val="00E77D0F"/>
    <w:rsid w:val="00E77E61"/>
    <w:rsid w:val="00E801FE"/>
    <w:rsid w:val="00E80412"/>
    <w:rsid w:val="00E80869"/>
    <w:rsid w:val="00E80D79"/>
    <w:rsid w:val="00E80E6C"/>
    <w:rsid w:val="00E818EC"/>
    <w:rsid w:val="00E81D6E"/>
    <w:rsid w:val="00E82D14"/>
    <w:rsid w:val="00E82E42"/>
    <w:rsid w:val="00E83625"/>
    <w:rsid w:val="00E83CD3"/>
    <w:rsid w:val="00E854FA"/>
    <w:rsid w:val="00E859C9"/>
    <w:rsid w:val="00E86A05"/>
    <w:rsid w:val="00E87AE6"/>
    <w:rsid w:val="00E87C98"/>
    <w:rsid w:val="00E90785"/>
    <w:rsid w:val="00E90D92"/>
    <w:rsid w:val="00E90DA5"/>
    <w:rsid w:val="00E90DB6"/>
    <w:rsid w:val="00E9144F"/>
    <w:rsid w:val="00E914E1"/>
    <w:rsid w:val="00E91ACE"/>
    <w:rsid w:val="00E926F7"/>
    <w:rsid w:val="00E928B8"/>
    <w:rsid w:val="00E92BB0"/>
    <w:rsid w:val="00E9314D"/>
    <w:rsid w:val="00E932FC"/>
    <w:rsid w:val="00E93AED"/>
    <w:rsid w:val="00E9437C"/>
    <w:rsid w:val="00E94A90"/>
    <w:rsid w:val="00E95AC2"/>
    <w:rsid w:val="00E95B5F"/>
    <w:rsid w:val="00E96761"/>
    <w:rsid w:val="00E9727E"/>
    <w:rsid w:val="00EA02B5"/>
    <w:rsid w:val="00EA0BD5"/>
    <w:rsid w:val="00EA1231"/>
    <w:rsid w:val="00EA1617"/>
    <w:rsid w:val="00EA1BE4"/>
    <w:rsid w:val="00EA21AE"/>
    <w:rsid w:val="00EA3E80"/>
    <w:rsid w:val="00EA4C84"/>
    <w:rsid w:val="00EA530C"/>
    <w:rsid w:val="00EA5CD7"/>
    <w:rsid w:val="00EA5F05"/>
    <w:rsid w:val="00EA7ED8"/>
    <w:rsid w:val="00EA7F7A"/>
    <w:rsid w:val="00EA7FD3"/>
    <w:rsid w:val="00EB05E2"/>
    <w:rsid w:val="00EB05FE"/>
    <w:rsid w:val="00EB0BAE"/>
    <w:rsid w:val="00EB1104"/>
    <w:rsid w:val="00EB1B5C"/>
    <w:rsid w:val="00EB20C7"/>
    <w:rsid w:val="00EB236A"/>
    <w:rsid w:val="00EB278D"/>
    <w:rsid w:val="00EB34D1"/>
    <w:rsid w:val="00EB3607"/>
    <w:rsid w:val="00EB3E76"/>
    <w:rsid w:val="00EB4A86"/>
    <w:rsid w:val="00EB4AA2"/>
    <w:rsid w:val="00EB6141"/>
    <w:rsid w:val="00EB7A40"/>
    <w:rsid w:val="00EC0B02"/>
    <w:rsid w:val="00EC0C27"/>
    <w:rsid w:val="00EC127B"/>
    <w:rsid w:val="00EC18D0"/>
    <w:rsid w:val="00EC1AA7"/>
    <w:rsid w:val="00EC1D5A"/>
    <w:rsid w:val="00EC28BB"/>
    <w:rsid w:val="00EC2966"/>
    <w:rsid w:val="00EC2A78"/>
    <w:rsid w:val="00EC2AD1"/>
    <w:rsid w:val="00EC3157"/>
    <w:rsid w:val="00EC4E50"/>
    <w:rsid w:val="00EC5A62"/>
    <w:rsid w:val="00EC5B01"/>
    <w:rsid w:val="00EC5F8A"/>
    <w:rsid w:val="00EC65E7"/>
    <w:rsid w:val="00EC6895"/>
    <w:rsid w:val="00EC6DA2"/>
    <w:rsid w:val="00EC6E8D"/>
    <w:rsid w:val="00EC76B8"/>
    <w:rsid w:val="00EC79FF"/>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561A"/>
    <w:rsid w:val="00EE582B"/>
    <w:rsid w:val="00EE5B59"/>
    <w:rsid w:val="00EE6427"/>
    <w:rsid w:val="00EE6B5A"/>
    <w:rsid w:val="00EE6CAC"/>
    <w:rsid w:val="00EE74DF"/>
    <w:rsid w:val="00EE75C1"/>
    <w:rsid w:val="00EE7855"/>
    <w:rsid w:val="00EF0CEA"/>
    <w:rsid w:val="00EF185F"/>
    <w:rsid w:val="00EF5E8B"/>
    <w:rsid w:val="00EF606E"/>
    <w:rsid w:val="00EF678F"/>
    <w:rsid w:val="00EF697A"/>
    <w:rsid w:val="00EF6A71"/>
    <w:rsid w:val="00EF74A9"/>
    <w:rsid w:val="00F0000C"/>
    <w:rsid w:val="00F01345"/>
    <w:rsid w:val="00F02CC7"/>
    <w:rsid w:val="00F03C74"/>
    <w:rsid w:val="00F05050"/>
    <w:rsid w:val="00F05BB9"/>
    <w:rsid w:val="00F07688"/>
    <w:rsid w:val="00F10684"/>
    <w:rsid w:val="00F1070E"/>
    <w:rsid w:val="00F114DC"/>
    <w:rsid w:val="00F115C8"/>
    <w:rsid w:val="00F11995"/>
    <w:rsid w:val="00F11E14"/>
    <w:rsid w:val="00F11FA1"/>
    <w:rsid w:val="00F12157"/>
    <w:rsid w:val="00F12286"/>
    <w:rsid w:val="00F127BB"/>
    <w:rsid w:val="00F12D32"/>
    <w:rsid w:val="00F13414"/>
    <w:rsid w:val="00F135C2"/>
    <w:rsid w:val="00F138DA"/>
    <w:rsid w:val="00F143A5"/>
    <w:rsid w:val="00F144BD"/>
    <w:rsid w:val="00F1508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23AB"/>
    <w:rsid w:val="00F325E6"/>
    <w:rsid w:val="00F32B46"/>
    <w:rsid w:val="00F32DC5"/>
    <w:rsid w:val="00F33533"/>
    <w:rsid w:val="00F33E7C"/>
    <w:rsid w:val="00F340FD"/>
    <w:rsid w:val="00F344A2"/>
    <w:rsid w:val="00F34FB9"/>
    <w:rsid w:val="00F357C4"/>
    <w:rsid w:val="00F357CE"/>
    <w:rsid w:val="00F360CC"/>
    <w:rsid w:val="00F361D4"/>
    <w:rsid w:val="00F3646B"/>
    <w:rsid w:val="00F36B98"/>
    <w:rsid w:val="00F36C9F"/>
    <w:rsid w:val="00F36E38"/>
    <w:rsid w:val="00F3767F"/>
    <w:rsid w:val="00F40838"/>
    <w:rsid w:val="00F40CBC"/>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955"/>
    <w:rsid w:val="00F6434D"/>
    <w:rsid w:val="00F648DE"/>
    <w:rsid w:val="00F65310"/>
    <w:rsid w:val="00F65EB3"/>
    <w:rsid w:val="00F66025"/>
    <w:rsid w:val="00F66E72"/>
    <w:rsid w:val="00F67E74"/>
    <w:rsid w:val="00F67F48"/>
    <w:rsid w:val="00F7091A"/>
    <w:rsid w:val="00F717BC"/>
    <w:rsid w:val="00F71EA1"/>
    <w:rsid w:val="00F736F7"/>
    <w:rsid w:val="00F74830"/>
    <w:rsid w:val="00F74A60"/>
    <w:rsid w:val="00F75FBE"/>
    <w:rsid w:val="00F766E5"/>
    <w:rsid w:val="00F779DD"/>
    <w:rsid w:val="00F77BD8"/>
    <w:rsid w:val="00F804CF"/>
    <w:rsid w:val="00F80B1B"/>
    <w:rsid w:val="00F80D60"/>
    <w:rsid w:val="00F80F57"/>
    <w:rsid w:val="00F8104D"/>
    <w:rsid w:val="00F8170F"/>
    <w:rsid w:val="00F81D6E"/>
    <w:rsid w:val="00F82A43"/>
    <w:rsid w:val="00F82A5D"/>
    <w:rsid w:val="00F83B68"/>
    <w:rsid w:val="00F84060"/>
    <w:rsid w:val="00F84B8A"/>
    <w:rsid w:val="00F84F12"/>
    <w:rsid w:val="00F85C3D"/>
    <w:rsid w:val="00F914BE"/>
    <w:rsid w:val="00F91998"/>
    <w:rsid w:val="00F93644"/>
    <w:rsid w:val="00F936F7"/>
    <w:rsid w:val="00F93DB4"/>
    <w:rsid w:val="00F93EA3"/>
    <w:rsid w:val="00F954DC"/>
    <w:rsid w:val="00F959EF"/>
    <w:rsid w:val="00F95D8C"/>
    <w:rsid w:val="00F9623F"/>
    <w:rsid w:val="00F977B8"/>
    <w:rsid w:val="00F97BBD"/>
    <w:rsid w:val="00F97D1E"/>
    <w:rsid w:val="00FA0BD3"/>
    <w:rsid w:val="00FA12BE"/>
    <w:rsid w:val="00FA1AF7"/>
    <w:rsid w:val="00FA202B"/>
    <w:rsid w:val="00FA3BC6"/>
    <w:rsid w:val="00FA424B"/>
    <w:rsid w:val="00FA4BEF"/>
    <w:rsid w:val="00FA655E"/>
    <w:rsid w:val="00FA7861"/>
    <w:rsid w:val="00FA7CB2"/>
    <w:rsid w:val="00FA7CF1"/>
    <w:rsid w:val="00FB097A"/>
    <w:rsid w:val="00FB0C14"/>
    <w:rsid w:val="00FB194A"/>
    <w:rsid w:val="00FB2086"/>
    <w:rsid w:val="00FB34E7"/>
    <w:rsid w:val="00FB4032"/>
    <w:rsid w:val="00FB4334"/>
    <w:rsid w:val="00FB45A0"/>
    <w:rsid w:val="00FB46CE"/>
    <w:rsid w:val="00FB5066"/>
    <w:rsid w:val="00FB5FC8"/>
    <w:rsid w:val="00FB6D66"/>
    <w:rsid w:val="00FB6E5D"/>
    <w:rsid w:val="00FB7570"/>
    <w:rsid w:val="00FB7E2C"/>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75D3"/>
    <w:rsid w:val="00FD3981"/>
    <w:rsid w:val="00FD4384"/>
    <w:rsid w:val="00FD456C"/>
    <w:rsid w:val="00FD4CB6"/>
    <w:rsid w:val="00FD5E7D"/>
    <w:rsid w:val="00FD666C"/>
    <w:rsid w:val="00FD741B"/>
    <w:rsid w:val="00FD74AB"/>
    <w:rsid w:val="00FE031A"/>
    <w:rsid w:val="00FE17DC"/>
    <w:rsid w:val="00FE18C0"/>
    <w:rsid w:val="00FE29F0"/>
    <w:rsid w:val="00FE2AF2"/>
    <w:rsid w:val="00FE31C7"/>
    <w:rsid w:val="00FE3344"/>
    <w:rsid w:val="00FE4C2C"/>
    <w:rsid w:val="00FE5406"/>
    <w:rsid w:val="00FE575B"/>
    <w:rsid w:val="00FE5D41"/>
    <w:rsid w:val="00FE602E"/>
    <w:rsid w:val="00FE70BB"/>
    <w:rsid w:val="00FE7132"/>
    <w:rsid w:val="00FE71E2"/>
    <w:rsid w:val="00FF1004"/>
    <w:rsid w:val="00FF1ED0"/>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961</TotalTime>
  <Pages>3</Pages>
  <Words>1225</Words>
  <Characters>6986</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213</cp:revision>
  <cp:lastPrinted>2006-02-09T00:55:00Z</cp:lastPrinted>
  <dcterms:created xsi:type="dcterms:W3CDTF">2025-01-28T09:56:00Z</dcterms:created>
  <dcterms:modified xsi:type="dcterms:W3CDTF">2025-02-07T08:51:00Z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