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0F91F049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8E78BE" w:rsidRPr="00964780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493876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="00FE3700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="001E63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electronic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13721C" w:rsidRPr="0013721C">
        <w:rPr>
          <w:rFonts w:ascii="Calibri" w:eastAsia="MS Mincho" w:hAnsi="Calibri" w:cs="Calibri"/>
          <w:sz w:val="24"/>
          <w:szCs w:val="24"/>
          <w:lang w:val="en-US" w:eastAsia="en-US"/>
        </w:rPr>
        <w:t>R2</w:t>
      </w:r>
      <w:r w:rsidR="0013721C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="0013721C" w:rsidRPr="0013721C">
        <w:rPr>
          <w:rFonts w:ascii="Calibri" w:eastAsia="MS Mincho" w:hAnsi="Calibri" w:cs="Calibri"/>
          <w:sz w:val="24"/>
          <w:szCs w:val="24"/>
          <w:lang w:val="en-US" w:eastAsia="en-US"/>
        </w:rPr>
        <w:t>22</w:t>
      </w:r>
      <w:r w:rsidR="007C3262">
        <w:rPr>
          <w:rFonts w:ascii="Calibri" w:eastAsia="MS Mincho" w:hAnsi="Calibri" w:cs="Calibri"/>
          <w:sz w:val="24"/>
          <w:szCs w:val="24"/>
          <w:lang w:val="en-US" w:eastAsia="en-US"/>
        </w:rPr>
        <w:t>10220</w:t>
      </w:r>
    </w:p>
    <w:p w14:paraId="36508560" w14:textId="72BC158D" w:rsidR="006D2320" w:rsidRPr="00D278AD" w:rsidRDefault="0005088C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Online,</w:t>
      </w:r>
      <w:r w:rsidR="0017274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FE3700">
        <w:rPr>
          <w:rFonts w:ascii="Calibri" w:eastAsia="MS Mincho" w:hAnsi="Calibri" w:cs="Calibri"/>
          <w:sz w:val="24"/>
          <w:szCs w:val="24"/>
          <w:lang w:val="en-US" w:eastAsia="en-US"/>
        </w:rPr>
        <w:t>October</w:t>
      </w:r>
      <w:r w:rsidR="001E0D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1</w:t>
      </w:r>
      <w:r w:rsidR="00FE3700">
        <w:rPr>
          <w:rFonts w:ascii="Calibri" w:eastAsia="MS Mincho" w:hAnsi="Calibri" w:cs="Calibri"/>
          <w:sz w:val="24"/>
          <w:szCs w:val="24"/>
          <w:lang w:val="en-US" w:eastAsia="en-US"/>
        </w:rPr>
        <w:t>0</w:t>
      </w:r>
      <w:r w:rsidR="001E0D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A75AE">
        <w:rPr>
          <w:rFonts w:ascii="Calibri" w:eastAsia="MS Mincho" w:hAnsi="Calibri" w:cs="Calibri"/>
          <w:sz w:val="24"/>
          <w:szCs w:val="24"/>
          <w:lang w:val="en-US" w:eastAsia="en-US"/>
        </w:rPr>
        <w:t>–</w:t>
      </w:r>
      <w:r w:rsidR="001E0D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FE3700">
        <w:rPr>
          <w:rFonts w:ascii="Calibri" w:eastAsia="MS Mincho" w:hAnsi="Calibri" w:cs="Calibri"/>
          <w:sz w:val="24"/>
          <w:szCs w:val="24"/>
          <w:lang w:val="en-US" w:eastAsia="en-US"/>
        </w:rPr>
        <w:t>October 1</w:t>
      </w:r>
      <w:r w:rsidR="009B14B8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13721C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5B7D3E">
        <w:rPr>
          <w:rFonts w:eastAsia="MS Mincho"/>
        </w:rPr>
        <w:tab/>
      </w:r>
      <w:r w:rsidR="00CF5E2C">
        <w:rPr>
          <w:rFonts w:eastAsia="MS Mincho"/>
        </w:rPr>
        <w:tab/>
      </w:r>
      <w:r w:rsidR="00FE3700" w:rsidRPr="00FE3700">
        <w:rPr>
          <w:rFonts w:ascii="Calibri" w:eastAsia="MS Mincho" w:hAnsi="Calibri" w:cs="Calibri"/>
          <w:sz w:val="24"/>
          <w:szCs w:val="24"/>
          <w:lang w:val="en-US" w:eastAsia="en-US"/>
        </w:rPr>
        <w:t>(Re-submission of</w:t>
      </w:r>
      <w:r w:rsidR="00FE3700">
        <w:rPr>
          <w:rFonts w:eastAsia="MS Mincho"/>
        </w:rPr>
        <w:t xml:space="preserve"> </w:t>
      </w:r>
      <w:r w:rsidR="00FE3700" w:rsidRPr="0013721C">
        <w:rPr>
          <w:rFonts w:ascii="Calibri" w:eastAsia="MS Mincho" w:hAnsi="Calibri" w:cs="Calibri"/>
          <w:sz w:val="24"/>
          <w:szCs w:val="24"/>
          <w:lang w:val="en-US" w:eastAsia="en-US"/>
        </w:rPr>
        <w:t>R2</w:t>
      </w:r>
      <w:r w:rsidR="00FE370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="00FE3700" w:rsidRPr="0013721C">
        <w:rPr>
          <w:rFonts w:ascii="Calibri" w:eastAsia="MS Mincho" w:hAnsi="Calibri" w:cs="Calibri"/>
          <w:sz w:val="24"/>
          <w:szCs w:val="24"/>
          <w:lang w:val="en-US" w:eastAsia="en-US"/>
        </w:rPr>
        <w:t>2207837</w:t>
      </w:r>
      <w:r w:rsidR="00FE3700">
        <w:rPr>
          <w:rFonts w:eastAsia="MS Mincho"/>
        </w:rPr>
        <w:t>)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77284CED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90078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E07C82">
        <w:rPr>
          <w:rFonts w:ascii="Calibri" w:eastAsia="MS Mincho" w:hAnsi="Calibri" w:cs="Calibri"/>
          <w:sz w:val="24"/>
          <w:lang w:val="en-US" w:eastAsia="en-US"/>
        </w:rPr>
        <w:t>8</w:t>
      </w:r>
      <w:r w:rsidR="00A80A85">
        <w:rPr>
          <w:rFonts w:ascii="Calibri" w:eastAsia="MS Mincho" w:hAnsi="Calibri" w:cs="Calibri"/>
          <w:sz w:val="24"/>
          <w:lang w:val="en-US" w:eastAsia="en-US"/>
        </w:rPr>
        <w:t>.4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27A05244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07C82">
        <w:rPr>
          <w:rFonts w:ascii="Calibri" w:eastAsia="MS Mincho" w:hAnsi="Calibri" w:cs="Calibri"/>
          <w:sz w:val="24"/>
          <w:lang w:val="en-US" w:eastAsia="en-US"/>
        </w:rPr>
        <w:t xml:space="preserve">UAV </w:t>
      </w:r>
      <w:r w:rsidR="00E07C82">
        <w:rPr>
          <w:rFonts w:ascii="Calibri" w:eastAsia="MS Mincho" w:hAnsi="Calibri" w:cs="Calibri"/>
          <w:sz w:val="24"/>
          <w:lang w:eastAsia="en-US"/>
        </w:rPr>
        <w:t>identification broadcast</w:t>
      </w:r>
      <w:r w:rsidR="00910861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33442F33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7EA448FF" w14:textId="516066A8" w:rsidR="00332CDA" w:rsidRDefault="00332CDA" w:rsidP="00405220">
      <w:pPr>
        <w:pStyle w:val="maintext"/>
        <w:ind w:firstLineChars="0" w:firstLine="0"/>
        <w:jc w:val="left"/>
      </w:pPr>
      <w:r>
        <w:t xml:space="preserve">In </w:t>
      </w:r>
      <w:r w:rsidR="00621ABF">
        <w:t>R</w:t>
      </w:r>
      <w:r w:rsidR="009821A6">
        <w:t>A</w:t>
      </w:r>
      <w:r w:rsidR="00621ABF">
        <w:t xml:space="preserve">N support for UAV </w:t>
      </w:r>
      <w:r>
        <w:t>WID RP-2</w:t>
      </w:r>
      <w:r w:rsidR="00FF1701">
        <w:t>13600</w:t>
      </w:r>
      <w:r>
        <w:t xml:space="preserve">, the objective to address the </w:t>
      </w:r>
      <w:r w:rsidR="00C36B12">
        <w:t xml:space="preserve">UAV identification broadcast </w:t>
      </w:r>
      <w:r>
        <w:t>is included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2CDA" w14:paraId="4A33007D" w14:textId="77777777" w:rsidTr="00332CDA">
        <w:tc>
          <w:tcPr>
            <w:tcW w:w="9631" w:type="dxa"/>
          </w:tcPr>
          <w:p w14:paraId="263E96FC" w14:textId="6FABBE2B" w:rsidR="00332CDA" w:rsidRDefault="00762AD1" w:rsidP="00405220">
            <w:pPr>
              <w:pStyle w:val="maintext"/>
              <w:ind w:firstLineChars="0" w:firstLine="0"/>
              <w:jc w:val="left"/>
            </w:pPr>
            <w:r w:rsidRPr="00782F71">
              <w:rPr>
                <w:rStyle w:val="Emphasis"/>
                <w:i w:val="0"/>
                <w:lang w:val="en-US"/>
              </w:rPr>
              <w:t>Study and specify, if needed, enhancements for UAV identification broadcast [RAN2, SA2].</w:t>
            </w:r>
          </w:p>
        </w:tc>
      </w:tr>
    </w:tbl>
    <w:p w14:paraId="59D38946" w14:textId="14210546" w:rsidR="00962837" w:rsidRPr="00405220" w:rsidRDefault="00740F67" w:rsidP="00405220">
      <w:pPr>
        <w:pStyle w:val="maintext"/>
        <w:ind w:firstLineChars="0" w:firstLine="0"/>
        <w:jc w:val="left"/>
      </w:pPr>
      <w:r>
        <w:t xml:space="preserve"> </w:t>
      </w:r>
      <w:r w:rsidR="00D357F0">
        <w:t xml:space="preserve">In this contribution, we </w:t>
      </w:r>
      <w:r w:rsidR="003607AB">
        <w:t xml:space="preserve">share our views on </w:t>
      </w:r>
      <w:r w:rsidR="00BC19D2">
        <w:t>UAV identification broadcast issue in NR UAV</w:t>
      </w:r>
      <w:r w:rsidR="00D357F0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4B1697C" w14:textId="5500E530" w:rsidR="00CB16C8" w:rsidRPr="00547098" w:rsidRDefault="002D6759" w:rsidP="00DB5B13">
      <w:pPr>
        <w:rPr>
          <w:b/>
          <w:sz w:val="24"/>
          <w:szCs w:val="24"/>
        </w:rPr>
      </w:pPr>
      <w:r w:rsidRPr="002D6759">
        <w:rPr>
          <w:b/>
          <w:sz w:val="24"/>
          <w:szCs w:val="24"/>
        </w:rPr>
        <w:t>2.</w:t>
      </w:r>
      <w:r w:rsidR="00E61A91">
        <w:rPr>
          <w:b/>
          <w:sz w:val="24"/>
          <w:szCs w:val="24"/>
        </w:rPr>
        <w:t>1</w:t>
      </w:r>
      <w:r w:rsidRPr="002D6759">
        <w:rPr>
          <w:b/>
          <w:sz w:val="24"/>
          <w:szCs w:val="24"/>
        </w:rPr>
        <w:t xml:space="preserve"> </w:t>
      </w:r>
      <w:r w:rsidR="00F51978">
        <w:rPr>
          <w:b/>
          <w:sz w:val="24"/>
          <w:szCs w:val="24"/>
        </w:rPr>
        <w:t>UAV identification broadcast</w:t>
      </w:r>
    </w:p>
    <w:p w14:paraId="7234E82D" w14:textId="4B12F898" w:rsidR="00CF78B1" w:rsidRDefault="008E06F9" w:rsidP="00A21C1B">
      <w:pPr>
        <w:rPr>
          <w:szCs w:val="22"/>
        </w:rPr>
      </w:pPr>
      <w:r>
        <w:rPr>
          <w:szCs w:val="22"/>
        </w:rPr>
        <w:t xml:space="preserve">The study and some solutions on UAV identification allocation/usage for remote identification </w:t>
      </w:r>
      <w:r w:rsidR="00372EFE">
        <w:rPr>
          <w:szCs w:val="22"/>
        </w:rPr>
        <w:t>are</w:t>
      </w:r>
      <w:r>
        <w:rPr>
          <w:szCs w:val="22"/>
        </w:rPr>
        <w:t xml:space="preserve"> included in </w:t>
      </w:r>
      <w:r w:rsidR="00C0485A">
        <w:rPr>
          <w:szCs w:val="22"/>
        </w:rPr>
        <w:t xml:space="preserve">SA2 </w:t>
      </w:r>
      <w:r>
        <w:rPr>
          <w:szCs w:val="22"/>
        </w:rPr>
        <w:t>3GPP TR23.754</w:t>
      </w:r>
      <w:r w:rsidR="00C0485A">
        <w:rPr>
          <w:szCs w:val="22"/>
        </w:rPr>
        <w:t xml:space="preserve"> Rel-17</w:t>
      </w:r>
      <w:r w:rsidR="00D83C45">
        <w:rPr>
          <w:szCs w:val="22"/>
        </w:rPr>
        <w:t>.</w:t>
      </w:r>
      <w:r w:rsidR="002F680C">
        <w:rPr>
          <w:szCs w:val="22"/>
        </w:rPr>
        <w:t xml:space="preserve"> </w:t>
      </w:r>
      <w:r w:rsidR="00586FAE">
        <w:rPr>
          <w:szCs w:val="22"/>
        </w:rPr>
        <w:t>F</w:t>
      </w:r>
      <w:r w:rsidR="002F680C">
        <w:rPr>
          <w:szCs w:val="22"/>
        </w:rPr>
        <w:t xml:space="preserve">urther in TS 23.256, the CAA-Level UAV ID assignment </w:t>
      </w:r>
      <w:r w:rsidR="005B3EDC">
        <w:rPr>
          <w:szCs w:val="22"/>
        </w:rPr>
        <w:t>has been addressed.</w:t>
      </w:r>
      <w:r w:rsidR="00254AEB">
        <w:rPr>
          <w:szCs w:val="22"/>
        </w:rPr>
        <w:t xml:space="preserve"> The format of CAA-Level UAV ID is defined </w:t>
      </w:r>
      <w:r w:rsidR="004E6048">
        <w:rPr>
          <w:szCs w:val="22"/>
        </w:rPr>
        <w:t xml:space="preserve">as to be </w:t>
      </w:r>
      <w:r w:rsidR="00254AEB">
        <w:rPr>
          <w:szCs w:val="22"/>
        </w:rPr>
        <w:t xml:space="preserve">outside </w:t>
      </w:r>
      <w:r w:rsidR="004E6048">
        <w:rPr>
          <w:szCs w:val="22"/>
        </w:rPr>
        <w:t xml:space="preserve">the scope of </w:t>
      </w:r>
      <w:r w:rsidR="00254AEB">
        <w:rPr>
          <w:szCs w:val="22"/>
        </w:rPr>
        <w:t>3GPP and there are various format</w:t>
      </w:r>
      <w:r w:rsidR="00643842">
        <w:rPr>
          <w:szCs w:val="22"/>
        </w:rPr>
        <w:t>s</w:t>
      </w:r>
      <w:r w:rsidR="00254AEB">
        <w:rPr>
          <w:szCs w:val="22"/>
        </w:rPr>
        <w:t xml:space="preserve"> that </w:t>
      </w:r>
      <w:r w:rsidR="00643842">
        <w:rPr>
          <w:szCs w:val="22"/>
        </w:rPr>
        <w:t xml:space="preserve">3GPP </w:t>
      </w:r>
      <w:r w:rsidR="00254AEB">
        <w:rPr>
          <w:szCs w:val="22"/>
        </w:rPr>
        <w:t>should support.</w:t>
      </w:r>
      <w:r w:rsidR="0022187D">
        <w:rPr>
          <w:szCs w:val="22"/>
        </w:rPr>
        <w:t xml:space="preserve"> But there are at least three elements</w:t>
      </w:r>
      <w:r w:rsidR="00643842">
        <w:rPr>
          <w:szCs w:val="22"/>
        </w:rPr>
        <w:t xml:space="preserve">, which </w:t>
      </w:r>
      <w:r w:rsidR="0022187D">
        <w:rPr>
          <w:szCs w:val="22"/>
        </w:rPr>
        <w:t>should be included</w:t>
      </w:r>
      <w:r w:rsidR="00643842">
        <w:rPr>
          <w:szCs w:val="22"/>
        </w:rPr>
        <w:t xml:space="preserve"> for UAV identification</w:t>
      </w:r>
      <w:r w:rsidR="0022187D">
        <w:rPr>
          <w:szCs w:val="22"/>
        </w:rPr>
        <w:t>:</w:t>
      </w:r>
    </w:p>
    <w:p w14:paraId="1550E3D4" w14:textId="32EF032E" w:rsidR="0022187D" w:rsidRDefault="0022187D" w:rsidP="0022187D">
      <w:pPr>
        <w:pStyle w:val="ListParagraph"/>
        <w:numPr>
          <w:ilvl w:val="0"/>
          <w:numId w:val="37"/>
        </w:numPr>
        <w:rPr>
          <w:rFonts w:ascii="Times New Roman" w:eastAsia="Times New Roman" w:hAnsi="Times New Roman"/>
          <w:noProof w:val="0"/>
          <w:sz w:val="20"/>
        </w:rPr>
      </w:pPr>
      <w:r w:rsidRPr="0022187D">
        <w:rPr>
          <w:rFonts w:ascii="Times New Roman" w:eastAsia="Times New Roman" w:hAnsi="Times New Roman"/>
          <w:noProof w:val="0"/>
          <w:sz w:val="20"/>
        </w:rPr>
        <w:t>S</w:t>
      </w:r>
      <w:r>
        <w:rPr>
          <w:rFonts w:ascii="Times New Roman" w:eastAsia="Times New Roman" w:hAnsi="Times New Roman"/>
          <w:noProof w:val="0"/>
          <w:sz w:val="20"/>
        </w:rPr>
        <w:t>erial Number Identification</w:t>
      </w:r>
    </w:p>
    <w:p w14:paraId="1659BB8D" w14:textId="0A957D86" w:rsidR="0022187D" w:rsidRDefault="00636DC1" w:rsidP="0022187D">
      <w:pPr>
        <w:pStyle w:val="ListParagraph"/>
        <w:numPr>
          <w:ilvl w:val="0"/>
          <w:numId w:val="37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CAA-Issued Registration Identifier (Session ID)</w:t>
      </w:r>
    </w:p>
    <w:p w14:paraId="23FD3C2C" w14:textId="5BF06188" w:rsidR="00636DC1" w:rsidRPr="0022187D" w:rsidRDefault="00636DC1" w:rsidP="0022187D">
      <w:pPr>
        <w:pStyle w:val="ListParagraph"/>
        <w:numPr>
          <w:ilvl w:val="0"/>
          <w:numId w:val="37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USS Issued UUID</w:t>
      </w:r>
    </w:p>
    <w:p w14:paraId="554F2425" w14:textId="6E7A0C30" w:rsidR="00FD2BB1" w:rsidRDefault="00D1764E" w:rsidP="00A21C1B">
      <w:pPr>
        <w:rPr>
          <w:bCs/>
          <w:szCs w:val="22"/>
        </w:rPr>
      </w:pPr>
      <w:r w:rsidRPr="00D1764E">
        <w:rPr>
          <w:bCs/>
          <w:szCs w:val="22"/>
        </w:rPr>
        <w:t xml:space="preserve">In </w:t>
      </w:r>
      <w:r>
        <w:rPr>
          <w:bCs/>
          <w:szCs w:val="22"/>
        </w:rPr>
        <w:t xml:space="preserve">addition to above minimum identification information, some assistance information on UAV/flight information/route information may be included </w:t>
      </w:r>
      <w:proofErr w:type="gramStart"/>
      <w:r>
        <w:rPr>
          <w:bCs/>
          <w:szCs w:val="22"/>
        </w:rPr>
        <w:t>e.g.</w:t>
      </w:r>
      <w:proofErr w:type="gramEnd"/>
      <w:r>
        <w:rPr>
          <w:bCs/>
          <w:szCs w:val="22"/>
        </w:rPr>
        <w:t xml:space="preserve"> latitude and longitude, barometric pressure altitude, UTC time mark and indication of the emergency status if any. </w:t>
      </w:r>
      <w:r w:rsidR="00BF7922">
        <w:rPr>
          <w:bCs/>
          <w:szCs w:val="22"/>
        </w:rPr>
        <w:t>This information</w:t>
      </w:r>
      <w:r>
        <w:rPr>
          <w:bCs/>
          <w:szCs w:val="22"/>
        </w:rPr>
        <w:t xml:space="preserve"> is vital for the neighbour UAV to identify whether the transmitting</w:t>
      </w:r>
      <w:r w:rsidR="004952DD">
        <w:rPr>
          <w:bCs/>
          <w:szCs w:val="22"/>
        </w:rPr>
        <w:t xml:space="preserve"> </w:t>
      </w:r>
      <w:r>
        <w:rPr>
          <w:bCs/>
          <w:szCs w:val="22"/>
        </w:rPr>
        <w:t>UAV is working well or not.</w:t>
      </w:r>
    </w:p>
    <w:p w14:paraId="77191D3C" w14:textId="77777777" w:rsidR="00B16387" w:rsidRDefault="004952DD" w:rsidP="00A21C1B">
      <w:pPr>
        <w:rPr>
          <w:bCs/>
          <w:szCs w:val="22"/>
        </w:rPr>
      </w:pPr>
      <w:r>
        <w:rPr>
          <w:bCs/>
          <w:szCs w:val="22"/>
        </w:rPr>
        <w:t>In Rel-17 TS 23.256</w:t>
      </w:r>
      <w:r w:rsidR="00216DDC">
        <w:rPr>
          <w:bCs/>
          <w:szCs w:val="22"/>
        </w:rPr>
        <w:t xml:space="preserve"> v17.30.0</w:t>
      </w:r>
      <w:r>
        <w:rPr>
          <w:bCs/>
          <w:szCs w:val="22"/>
        </w:rPr>
        <w:t xml:space="preserve">, the radio link for broadcast remote ID is assumed to utilize radio technology outside the scope of 3GPP. </w:t>
      </w:r>
    </w:p>
    <w:p w14:paraId="4D725259" w14:textId="50B9DDE5" w:rsidR="00E0255E" w:rsidRDefault="00B16387" w:rsidP="00A21C1B">
      <w:pPr>
        <w:rPr>
          <w:bCs/>
          <w:szCs w:val="22"/>
        </w:rPr>
      </w:pPr>
      <w:r>
        <w:rPr>
          <w:bCs/>
          <w:szCs w:val="22"/>
        </w:rPr>
        <w:t xml:space="preserve">RAN2 </w:t>
      </w:r>
      <w:r w:rsidR="00216DDC">
        <w:rPr>
          <w:bCs/>
          <w:szCs w:val="22"/>
        </w:rPr>
        <w:t xml:space="preserve">may need to discuss whether additional 3GPP based radio technology </w:t>
      </w:r>
      <w:proofErr w:type="gramStart"/>
      <w:r w:rsidR="00216DDC">
        <w:rPr>
          <w:bCs/>
          <w:szCs w:val="22"/>
        </w:rPr>
        <w:t>e.g.</w:t>
      </w:r>
      <w:proofErr w:type="gramEnd"/>
      <w:r w:rsidR="00216DDC">
        <w:rPr>
          <w:bCs/>
          <w:szCs w:val="22"/>
        </w:rPr>
        <w:t xml:space="preserve"> PC5 can be utilized on remote ID broadcast</w:t>
      </w:r>
      <w:r w:rsidR="00C02F61">
        <w:rPr>
          <w:bCs/>
          <w:szCs w:val="22"/>
        </w:rPr>
        <w:t xml:space="preserve"> and benefits</w:t>
      </w:r>
      <w:r w:rsidR="00E0255E">
        <w:rPr>
          <w:bCs/>
          <w:szCs w:val="22"/>
        </w:rPr>
        <w:t xml:space="preserve"> to introduce </w:t>
      </w:r>
      <w:r w:rsidR="00437C7F">
        <w:rPr>
          <w:bCs/>
          <w:szCs w:val="22"/>
        </w:rPr>
        <w:t>3GPP based radio techno</w:t>
      </w:r>
      <w:r w:rsidR="00C40658">
        <w:rPr>
          <w:bCs/>
          <w:szCs w:val="22"/>
        </w:rPr>
        <w:t>logy</w:t>
      </w:r>
      <w:r w:rsidR="000E5325">
        <w:rPr>
          <w:bCs/>
          <w:szCs w:val="22"/>
        </w:rPr>
        <w:t>, in our opinion,</w:t>
      </w:r>
      <w:r w:rsidR="00457299">
        <w:rPr>
          <w:bCs/>
          <w:szCs w:val="22"/>
        </w:rPr>
        <w:t xml:space="preserve"> are listed as follows</w:t>
      </w:r>
      <w:r w:rsidR="000E5325">
        <w:rPr>
          <w:bCs/>
          <w:szCs w:val="22"/>
        </w:rPr>
        <w:t>:</w:t>
      </w:r>
      <w:r w:rsidR="00216DDC">
        <w:rPr>
          <w:bCs/>
          <w:szCs w:val="22"/>
        </w:rPr>
        <w:t xml:space="preserve"> </w:t>
      </w:r>
    </w:p>
    <w:p w14:paraId="22B52FC1" w14:textId="058282F2" w:rsidR="005C37AE" w:rsidRDefault="005C37AE" w:rsidP="00976DD5">
      <w:pPr>
        <w:pStyle w:val="ListParagraph"/>
        <w:numPr>
          <w:ilvl w:val="0"/>
          <w:numId w:val="39"/>
        </w:numPr>
        <w:rPr>
          <w:rFonts w:ascii="Times New Roman" w:eastAsia="Times New Roman" w:hAnsi="Times New Roman"/>
          <w:noProof w:val="0"/>
          <w:sz w:val="20"/>
        </w:rPr>
      </w:pPr>
      <w:r w:rsidRPr="00DD4B45">
        <w:rPr>
          <w:rFonts w:ascii="Times New Roman" w:eastAsia="Times New Roman" w:hAnsi="Times New Roman"/>
          <w:noProof w:val="0"/>
          <w:sz w:val="20"/>
        </w:rPr>
        <w:t>3GPP based</w:t>
      </w:r>
      <w:r w:rsidR="00976DD5">
        <w:rPr>
          <w:rFonts w:ascii="Times New Roman" w:eastAsia="Times New Roman" w:hAnsi="Times New Roman"/>
          <w:noProof w:val="0"/>
          <w:sz w:val="20"/>
        </w:rPr>
        <w:t xml:space="preserve"> radio technology </w:t>
      </w:r>
      <w:proofErr w:type="gramStart"/>
      <w:r w:rsidR="00976DD5">
        <w:rPr>
          <w:rFonts w:ascii="Times New Roman" w:eastAsia="Times New Roman" w:hAnsi="Times New Roman"/>
          <w:noProof w:val="0"/>
          <w:sz w:val="20"/>
        </w:rPr>
        <w:t>e.g.</w:t>
      </w:r>
      <w:proofErr w:type="gramEnd"/>
      <w:r w:rsidR="00976DD5">
        <w:rPr>
          <w:rFonts w:ascii="Times New Roman" w:eastAsia="Times New Roman" w:hAnsi="Times New Roman"/>
          <w:noProof w:val="0"/>
          <w:sz w:val="20"/>
        </w:rPr>
        <w:t xml:space="preserve"> PC5 is a mature technology </w:t>
      </w:r>
      <w:r w:rsidR="00DE3DB4">
        <w:rPr>
          <w:rFonts w:ascii="Times New Roman" w:eastAsia="Times New Roman" w:hAnsi="Times New Roman"/>
          <w:noProof w:val="0"/>
          <w:sz w:val="20"/>
        </w:rPr>
        <w:t>and</w:t>
      </w:r>
      <w:r w:rsidR="00976DD5">
        <w:rPr>
          <w:rFonts w:ascii="Times New Roman" w:eastAsia="Times New Roman" w:hAnsi="Times New Roman"/>
          <w:noProof w:val="0"/>
          <w:sz w:val="20"/>
        </w:rPr>
        <w:t xml:space="preserve"> can easily support broadcast</w:t>
      </w:r>
      <w:r w:rsidR="00B85EDA">
        <w:rPr>
          <w:rFonts w:ascii="Times New Roman" w:eastAsia="Times New Roman" w:hAnsi="Times New Roman"/>
          <w:noProof w:val="0"/>
          <w:sz w:val="20"/>
        </w:rPr>
        <w:t>.</w:t>
      </w:r>
    </w:p>
    <w:p w14:paraId="7929F896" w14:textId="7AE62ED7" w:rsidR="00C52C4F" w:rsidRDefault="008C641C" w:rsidP="00976DD5">
      <w:pPr>
        <w:pStyle w:val="ListParagraph"/>
        <w:numPr>
          <w:ilvl w:val="0"/>
          <w:numId w:val="39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3GPP based radio technology</w:t>
      </w:r>
      <w:r w:rsidR="007E4648">
        <w:rPr>
          <w:rFonts w:ascii="Times New Roman" w:eastAsia="Times New Roman" w:hAnsi="Times New Roman"/>
          <w:noProof w:val="0"/>
          <w:sz w:val="20"/>
        </w:rPr>
        <w:t xml:space="preserve"> e.g.PC5 </w:t>
      </w:r>
      <w:r w:rsidR="00A316D6">
        <w:rPr>
          <w:rFonts w:ascii="Times New Roman" w:eastAsia="Times New Roman" w:hAnsi="Times New Roman"/>
          <w:noProof w:val="0"/>
          <w:sz w:val="20"/>
        </w:rPr>
        <w:t>for UAV-UAV will be easily extend</w:t>
      </w:r>
      <w:r w:rsidR="00DE3DB4">
        <w:rPr>
          <w:rFonts w:ascii="Times New Roman" w:eastAsia="Times New Roman" w:hAnsi="Times New Roman"/>
          <w:noProof w:val="0"/>
          <w:sz w:val="20"/>
        </w:rPr>
        <w:t>able</w:t>
      </w:r>
      <w:r w:rsidR="00A316D6">
        <w:rPr>
          <w:rFonts w:ascii="Times New Roman" w:eastAsia="Times New Roman" w:hAnsi="Times New Roman"/>
          <w:noProof w:val="0"/>
          <w:sz w:val="20"/>
        </w:rPr>
        <w:t xml:space="preserve"> </w:t>
      </w:r>
      <w:r w:rsidR="00DE3DB4">
        <w:rPr>
          <w:rFonts w:ascii="Times New Roman" w:eastAsia="Times New Roman" w:hAnsi="Times New Roman"/>
          <w:noProof w:val="0"/>
          <w:sz w:val="20"/>
        </w:rPr>
        <w:t>for</w:t>
      </w:r>
      <w:r w:rsidR="00A316D6">
        <w:rPr>
          <w:rFonts w:ascii="Times New Roman" w:eastAsia="Times New Roman" w:hAnsi="Times New Roman"/>
          <w:noProof w:val="0"/>
          <w:sz w:val="20"/>
        </w:rPr>
        <w:t xml:space="preserve"> </w:t>
      </w:r>
      <w:r w:rsidR="009D06F9">
        <w:rPr>
          <w:rFonts w:ascii="Times New Roman" w:eastAsia="Times New Roman" w:hAnsi="Times New Roman"/>
          <w:noProof w:val="0"/>
          <w:sz w:val="20"/>
        </w:rPr>
        <w:t>UAV-UAV controller in the future.</w:t>
      </w:r>
    </w:p>
    <w:p w14:paraId="2EE8318E" w14:textId="373012AA" w:rsidR="009D06F9" w:rsidRPr="00C0485A" w:rsidRDefault="007161B0" w:rsidP="00DD4B45">
      <w:pPr>
        <w:pStyle w:val="ListParagraph"/>
        <w:numPr>
          <w:ilvl w:val="0"/>
          <w:numId w:val="39"/>
        </w:numPr>
      </w:pPr>
      <w:r>
        <w:rPr>
          <w:rFonts w:ascii="Times New Roman" w:eastAsia="Times New Roman" w:hAnsi="Times New Roman"/>
          <w:noProof w:val="0"/>
          <w:sz w:val="20"/>
        </w:rPr>
        <w:t>PC5 se</w:t>
      </w:r>
      <w:r w:rsidR="00A5133B">
        <w:rPr>
          <w:rFonts w:ascii="Times New Roman" w:eastAsia="Times New Roman" w:hAnsi="Times New Roman"/>
          <w:noProof w:val="0"/>
          <w:sz w:val="20"/>
        </w:rPr>
        <w:t xml:space="preserve">curity </w:t>
      </w:r>
      <w:r w:rsidR="00B43885">
        <w:rPr>
          <w:rFonts w:ascii="Times New Roman" w:eastAsia="Times New Roman" w:hAnsi="Times New Roman"/>
          <w:noProof w:val="0"/>
          <w:sz w:val="20"/>
        </w:rPr>
        <w:t>may be better than other alternatives</w:t>
      </w:r>
      <w:r w:rsidR="00A5133B">
        <w:rPr>
          <w:rFonts w:ascii="Times New Roman" w:eastAsia="Times New Roman" w:hAnsi="Times New Roman"/>
          <w:noProof w:val="0"/>
          <w:sz w:val="20"/>
        </w:rPr>
        <w:t>.</w:t>
      </w:r>
    </w:p>
    <w:p w14:paraId="07A8C377" w14:textId="4EE1F49F" w:rsidR="002D0614" w:rsidRDefault="00216DDC" w:rsidP="00A21C1B">
      <w:pPr>
        <w:rPr>
          <w:bCs/>
          <w:szCs w:val="22"/>
        </w:rPr>
      </w:pPr>
      <w:r>
        <w:rPr>
          <w:bCs/>
          <w:szCs w:val="22"/>
        </w:rPr>
        <w:t>And further b</w:t>
      </w:r>
      <w:r w:rsidR="00876818">
        <w:rPr>
          <w:bCs/>
          <w:szCs w:val="22"/>
        </w:rPr>
        <w:t xml:space="preserve">ased on </w:t>
      </w:r>
      <w:r w:rsidR="00316B99">
        <w:rPr>
          <w:bCs/>
          <w:szCs w:val="22"/>
        </w:rPr>
        <w:t>what</w:t>
      </w:r>
      <w:r w:rsidR="00876818">
        <w:rPr>
          <w:bCs/>
          <w:szCs w:val="22"/>
        </w:rPr>
        <w:t xml:space="preserve"> information will be included in the UAV identification, we need to discuss how to support UAV identification broadcast</w:t>
      </w:r>
      <w:r w:rsidR="00754D39">
        <w:rPr>
          <w:bCs/>
          <w:szCs w:val="22"/>
        </w:rPr>
        <w:t xml:space="preserve"> between UAV pairs</w:t>
      </w:r>
      <w:r w:rsidR="00876818">
        <w:rPr>
          <w:bCs/>
          <w:szCs w:val="22"/>
        </w:rPr>
        <w:t>.</w:t>
      </w:r>
      <w:r w:rsidR="002D0614">
        <w:rPr>
          <w:bCs/>
          <w:szCs w:val="22"/>
        </w:rPr>
        <w:t xml:space="preserve"> The issues are:</w:t>
      </w:r>
    </w:p>
    <w:p w14:paraId="0659DEA2" w14:textId="482EDA4D" w:rsidR="002C617A" w:rsidRDefault="002C617A" w:rsidP="00DD4B45">
      <w:pPr>
        <w:pStyle w:val="ListParagraph"/>
        <w:numPr>
          <w:ilvl w:val="0"/>
          <w:numId w:val="41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What radio technology should be utilized on broadcast remote ID.</w:t>
      </w:r>
    </w:p>
    <w:p w14:paraId="17E707FD" w14:textId="6179525F" w:rsidR="002D0614" w:rsidRDefault="002D0614" w:rsidP="00DD4B45">
      <w:pPr>
        <w:pStyle w:val="ListParagraph"/>
        <w:numPr>
          <w:ilvl w:val="0"/>
          <w:numId w:val="41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 xml:space="preserve">What broadcast mode should be supported </w:t>
      </w:r>
      <w:proofErr w:type="gramStart"/>
      <w:r>
        <w:rPr>
          <w:rFonts w:ascii="Times New Roman" w:eastAsia="Times New Roman" w:hAnsi="Times New Roman"/>
          <w:noProof w:val="0"/>
          <w:sz w:val="20"/>
        </w:rPr>
        <w:t>e.g.</w:t>
      </w:r>
      <w:proofErr w:type="gramEnd"/>
      <w:r>
        <w:rPr>
          <w:rFonts w:ascii="Times New Roman" w:eastAsia="Times New Roman" w:hAnsi="Times New Roman"/>
          <w:noProof w:val="0"/>
          <w:sz w:val="20"/>
        </w:rPr>
        <w:t xml:space="preserve"> periodic, on-demand or anything else.</w:t>
      </w:r>
    </w:p>
    <w:p w14:paraId="4114A78B" w14:textId="69F66F88" w:rsidR="002D0614" w:rsidRDefault="002D0614" w:rsidP="00DD4B45">
      <w:pPr>
        <w:pStyle w:val="ListParagraph"/>
        <w:numPr>
          <w:ilvl w:val="0"/>
          <w:numId w:val="41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The triggers to broadcast</w:t>
      </w:r>
    </w:p>
    <w:p w14:paraId="357D8E0C" w14:textId="11744EEB" w:rsidR="00876818" w:rsidRPr="002D0614" w:rsidRDefault="002D0614" w:rsidP="00DD4B45">
      <w:pPr>
        <w:pStyle w:val="ListParagraph"/>
        <w:numPr>
          <w:ilvl w:val="0"/>
          <w:numId w:val="41"/>
        </w:numPr>
        <w:rPr>
          <w:rFonts w:ascii="Times New Roman" w:eastAsia="Times New Roman" w:hAnsi="Times New Roman"/>
          <w:noProof w:val="0"/>
          <w:sz w:val="20"/>
        </w:rPr>
      </w:pPr>
      <w:r>
        <w:rPr>
          <w:rFonts w:ascii="Times New Roman" w:eastAsia="Times New Roman" w:hAnsi="Times New Roman"/>
          <w:noProof w:val="0"/>
          <w:sz w:val="20"/>
        </w:rPr>
        <w:t>The messages to carry the broadcast information</w:t>
      </w:r>
      <w:r w:rsidR="00876818" w:rsidRPr="002D0614">
        <w:rPr>
          <w:rFonts w:ascii="Times New Roman" w:eastAsia="Times New Roman" w:hAnsi="Times New Roman"/>
          <w:noProof w:val="0"/>
          <w:sz w:val="20"/>
        </w:rPr>
        <w:t xml:space="preserve"> </w:t>
      </w:r>
    </w:p>
    <w:p w14:paraId="47DE2E2A" w14:textId="53658BF4" w:rsidR="00146695" w:rsidRDefault="00146695" w:rsidP="00A21C1B">
      <w:pPr>
        <w:rPr>
          <w:b/>
          <w:szCs w:val="22"/>
        </w:rPr>
      </w:pPr>
      <w:r>
        <w:rPr>
          <w:b/>
          <w:szCs w:val="22"/>
        </w:rPr>
        <w:lastRenderedPageBreak/>
        <w:t xml:space="preserve">Proposal </w:t>
      </w:r>
      <w:r w:rsidR="00045828">
        <w:rPr>
          <w:b/>
          <w:szCs w:val="22"/>
        </w:rPr>
        <w:t>1</w:t>
      </w:r>
      <w:r>
        <w:rPr>
          <w:b/>
          <w:szCs w:val="22"/>
        </w:rPr>
        <w:t xml:space="preserve">: RAN2 </w:t>
      </w:r>
      <w:r w:rsidR="005E7B7C">
        <w:rPr>
          <w:b/>
          <w:szCs w:val="22"/>
        </w:rPr>
        <w:t xml:space="preserve">to </w:t>
      </w:r>
      <w:r>
        <w:rPr>
          <w:b/>
          <w:szCs w:val="22"/>
        </w:rPr>
        <w:t xml:space="preserve">discuss </w:t>
      </w:r>
      <w:r w:rsidR="005E7B7C">
        <w:rPr>
          <w:b/>
          <w:szCs w:val="22"/>
        </w:rPr>
        <w:t xml:space="preserve">whether </w:t>
      </w:r>
      <w:r>
        <w:rPr>
          <w:b/>
          <w:szCs w:val="22"/>
        </w:rPr>
        <w:t>to support UAV identification broadcast between UAVs.</w:t>
      </w:r>
    </w:p>
    <w:p w14:paraId="7966A3FE" w14:textId="782810DD" w:rsidR="00B7149A" w:rsidRDefault="00B7149A" w:rsidP="00B7149A">
      <w:pPr>
        <w:rPr>
          <w:b/>
          <w:szCs w:val="22"/>
        </w:rPr>
      </w:pPr>
      <w:r>
        <w:rPr>
          <w:b/>
          <w:szCs w:val="22"/>
        </w:rPr>
        <w:t>Proposal 2: RAN2 to discuss what information should be included in the UAV identification and how to support various formats.</w:t>
      </w:r>
    </w:p>
    <w:p w14:paraId="10966B2B" w14:textId="77777777" w:rsidR="00173948" w:rsidRPr="00173948" w:rsidRDefault="00173948" w:rsidP="00C16B36"/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3BC538AF" w14:textId="5363CF06" w:rsidR="007C0347" w:rsidRPr="00AC5A42" w:rsidDel="00DD6E0C" w:rsidRDefault="009B27EE" w:rsidP="007C0347">
      <w:r w:rsidRPr="00AC5A42" w:rsidDel="00DD6E0C">
        <w:t>W</w:t>
      </w:r>
      <w:r w:rsidR="007C0347" w:rsidRPr="00AC5A42" w:rsidDel="00DD6E0C">
        <w:t>e propose RAN2 to discuss the proposals as follows.</w:t>
      </w:r>
    </w:p>
    <w:p w14:paraId="58CBFB84" w14:textId="77777777" w:rsidR="004D4F3E" w:rsidRDefault="004D4F3E" w:rsidP="004D4F3E">
      <w:pPr>
        <w:rPr>
          <w:b/>
          <w:szCs w:val="22"/>
        </w:rPr>
      </w:pPr>
      <w:r>
        <w:rPr>
          <w:b/>
          <w:szCs w:val="22"/>
        </w:rPr>
        <w:t>Proposal 1: RAN2 to discuss whether to support UAV identification broadcast between UAVs.</w:t>
      </w:r>
    </w:p>
    <w:p w14:paraId="247CE014" w14:textId="77777777" w:rsidR="004D4F3E" w:rsidRDefault="004D4F3E" w:rsidP="004D4F3E">
      <w:pPr>
        <w:rPr>
          <w:b/>
          <w:szCs w:val="22"/>
        </w:rPr>
      </w:pPr>
      <w:r>
        <w:rPr>
          <w:b/>
          <w:szCs w:val="22"/>
        </w:rPr>
        <w:t>Proposal 2: RAN2 to discuss what information should be included in the UAV identification and how to support various formats.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865B8" w14:textId="77777777" w:rsidR="00F11793" w:rsidRDefault="00F11793">
      <w:r>
        <w:separator/>
      </w:r>
    </w:p>
  </w:endnote>
  <w:endnote w:type="continuationSeparator" w:id="0">
    <w:p w14:paraId="619CF6C9" w14:textId="77777777" w:rsidR="00F11793" w:rsidRDefault="00F11793">
      <w:r>
        <w:continuationSeparator/>
      </w:r>
    </w:p>
  </w:endnote>
  <w:endnote w:type="continuationNotice" w:id="1">
    <w:p w14:paraId="6C916F47" w14:textId="77777777" w:rsidR="00F11793" w:rsidRDefault="00F117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3A2B5" w14:textId="77777777" w:rsidR="00F11793" w:rsidRDefault="00F11793">
      <w:r>
        <w:separator/>
      </w:r>
    </w:p>
  </w:footnote>
  <w:footnote w:type="continuationSeparator" w:id="0">
    <w:p w14:paraId="6AA0A23C" w14:textId="77777777" w:rsidR="00F11793" w:rsidRDefault="00F11793">
      <w:r>
        <w:continuationSeparator/>
      </w:r>
    </w:p>
  </w:footnote>
  <w:footnote w:type="continuationNotice" w:id="1">
    <w:p w14:paraId="5E44658C" w14:textId="77777777" w:rsidR="00F11793" w:rsidRDefault="00F117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24C48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40651"/>
    <w:multiLevelType w:val="hybridMultilevel"/>
    <w:tmpl w:val="0B18D9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AF1846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A01B4"/>
    <w:multiLevelType w:val="hybridMultilevel"/>
    <w:tmpl w:val="2D3C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B7C28"/>
    <w:multiLevelType w:val="hybridMultilevel"/>
    <w:tmpl w:val="76948276"/>
    <w:lvl w:ilvl="0" w:tplc="732CC2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F2A41"/>
    <w:multiLevelType w:val="hybridMultilevel"/>
    <w:tmpl w:val="ED30E54A"/>
    <w:lvl w:ilvl="0" w:tplc="FE3615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864399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E436D0"/>
    <w:multiLevelType w:val="hybridMultilevel"/>
    <w:tmpl w:val="ED30E54A"/>
    <w:lvl w:ilvl="0" w:tplc="FE3615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F036A3"/>
    <w:multiLevelType w:val="hybridMultilevel"/>
    <w:tmpl w:val="96ACC5D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3056AED"/>
    <w:multiLevelType w:val="hybridMultilevel"/>
    <w:tmpl w:val="BCC8F4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7DF01C9"/>
    <w:multiLevelType w:val="hybridMultilevel"/>
    <w:tmpl w:val="2FF63B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98244C"/>
    <w:multiLevelType w:val="hybridMultilevel"/>
    <w:tmpl w:val="412CB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C63BEA"/>
    <w:multiLevelType w:val="hybridMultilevel"/>
    <w:tmpl w:val="8B56F8A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828A0"/>
    <w:multiLevelType w:val="hybridMultilevel"/>
    <w:tmpl w:val="96CEF2D2"/>
    <w:lvl w:ilvl="0" w:tplc="08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B2885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380E4D"/>
    <w:multiLevelType w:val="hybridMultilevel"/>
    <w:tmpl w:val="8C925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8D5C1B"/>
    <w:multiLevelType w:val="hybridMultilevel"/>
    <w:tmpl w:val="1D1408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36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F80CF6"/>
    <w:multiLevelType w:val="hybridMultilevel"/>
    <w:tmpl w:val="ED30E54A"/>
    <w:lvl w:ilvl="0" w:tplc="FE3615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B925A8F"/>
    <w:multiLevelType w:val="hybridMultilevel"/>
    <w:tmpl w:val="940AE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C89729D"/>
    <w:multiLevelType w:val="hybridMultilevel"/>
    <w:tmpl w:val="0F881F78"/>
    <w:lvl w:ilvl="0" w:tplc="AC023D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6F5494"/>
    <w:multiLevelType w:val="hybridMultilevel"/>
    <w:tmpl w:val="D36C61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1"/>
  </w:num>
  <w:num w:numId="2">
    <w:abstractNumId w:val="39"/>
  </w:num>
  <w:num w:numId="3">
    <w:abstractNumId w:val="22"/>
  </w:num>
  <w:num w:numId="4">
    <w:abstractNumId w:val="17"/>
  </w:num>
  <w:num w:numId="5">
    <w:abstractNumId w:val="3"/>
  </w:num>
  <w:num w:numId="6">
    <w:abstractNumId w:val="34"/>
  </w:num>
  <w:num w:numId="7">
    <w:abstractNumId w:val="32"/>
  </w:num>
  <w:num w:numId="8">
    <w:abstractNumId w:val="40"/>
  </w:num>
  <w:num w:numId="9">
    <w:abstractNumId w:val="2"/>
  </w:num>
  <w:num w:numId="10">
    <w:abstractNumId w:val="26"/>
  </w:num>
  <w:num w:numId="11">
    <w:abstractNumId w:val="27"/>
  </w:num>
  <w:num w:numId="12">
    <w:abstractNumId w:val="7"/>
  </w:num>
  <w:num w:numId="13">
    <w:abstractNumId w:val="35"/>
  </w:num>
  <w:num w:numId="14">
    <w:abstractNumId w:val="25"/>
  </w:num>
  <w:num w:numId="15">
    <w:abstractNumId w:val="20"/>
  </w:num>
  <w:num w:numId="16">
    <w:abstractNumId w:val="33"/>
  </w:num>
  <w:num w:numId="17">
    <w:abstractNumId w:val="18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6"/>
  </w:num>
  <w:num w:numId="22">
    <w:abstractNumId w:val="5"/>
  </w:num>
  <w:num w:numId="23">
    <w:abstractNumId w:val="9"/>
  </w:num>
  <w:num w:numId="24">
    <w:abstractNumId w:val="14"/>
  </w:num>
  <w:num w:numId="25">
    <w:abstractNumId w:val="30"/>
  </w:num>
  <w:num w:numId="26">
    <w:abstractNumId w:val="23"/>
  </w:num>
  <w:num w:numId="27">
    <w:abstractNumId w:val="37"/>
  </w:num>
  <w:num w:numId="28">
    <w:abstractNumId w:val="28"/>
  </w:num>
  <w:num w:numId="29">
    <w:abstractNumId w:val="4"/>
  </w:num>
  <w:num w:numId="30">
    <w:abstractNumId w:val="12"/>
  </w:num>
  <w:num w:numId="31">
    <w:abstractNumId w:val="8"/>
  </w:num>
  <w:num w:numId="32">
    <w:abstractNumId w:val="19"/>
  </w:num>
  <w:num w:numId="33">
    <w:abstractNumId w:val="1"/>
  </w:num>
  <w:num w:numId="34">
    <w:abstractNumId w:val="29"/>
  </w:num>
  <w:num w:numId="35">
    <w:abstractNumId w:val="0"/>
  </w:num>
  <w:num w:numId="36">
    <w:abstractNumId w:val="38"/>
  </w:num>
  <w:num w:numId="37">
    <w:abstractNumId w:val="13"/>
  </w:num>
  <w:num w:numId="38">
    <w:abstractNumId w:val="10"/>
  </w:num>
  <w:num w:numId="39">
    <w:abstractNumId w:val="11"/>
  </w:num>
  <w:num w:numId="40">
    <w:abstractNumId w:val="36"/>
  </w:num>
  <w:num w:numId="41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200C"/>
    <w:rsid w:val="0000290C"/>
    <w:rsid w:val="00003194"/>
    <w:rsid w:val="00004366"/>
    <w:rsid w:val="000047E0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222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A30"/>
    <w:rsid w:val="00020A79"/>
    <w:rsid w:val="00020DD1"/>
    <w:rsid w:val="00020F3E"/>
    <w:rsid w:val="000211B4"/>
    <w:rsid w:val="00022381"/>
    <w:rsid w:val="00022804"/>
    <w:rsid w:val="00022895"/>
    <w:rsid w:val="00023D69"/>
    <w:rsid w:val="00023DD5"/>
    <w:rsid w:val="0002468F"/>
    <w:rsid w:val="000248DE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773"/>
    <w:rsid w:val="00036EC6"/>
    <w:rsid w:val="000373BD"/>
    <w:rsid w:val="00037C62"/>
    <w:rsid w:val="00040AF8"/>
    <w:rsid w:val="000413A1"/>
    <w:rsid w:val="00041AD0"/>
    <w:rsid w:val="00042399"/>
    <w:rsid w:val="000428F7"/>
    <w:rsid w:val="00043026"/>
    <w:rsid w:val="00044B88"/>
    <w:rsid w:val="00045328"/>
    <w:rsid w:val="00045828"/>
    <w:rsid w:val="000459FF"/>
    <w:rsid w:val="00045DB5"/>
    <w:rsid w:val="00046406"/>
    <w:rsid w:val="00046A1A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47A0"/>
    <w:rsid w:val="00054FC7"/>
    <w:rsid w:val="0005517C"/>
    <w:rsid w:val="000553A7"/>
    <w:rsid w:val="000561E4"/>
    <w:rsid w:val="00056EAD"/>
    <w:rsid w:val="00057A95"/>
    <w:rsid w:val="00057F52"/>
    <w:rsid w:val="000601AA"/>
    <w:rsid w:val="000601C1"/>
    <w:rsid w:val="000603CB"/>
    <w:rsid w:val="00060BE6"/>
    <w:rsid w:val="00060F75"/>
    <w:rsid w:val="000614F4"/>
    <w:rsid w:val="000615EF"/>
    <w:rsid w:val="000618F3"/>
    <w:rsid w:val="00061CFB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6C6"/>
    <w:rsid w:val="000927BF"/>
    <w:rsid w:val="00092FCA"/>
    <w:rsid w:val="00093315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66A"/>
    <w:rsid w:val="000A0494"/>
    <w:rsid w:val="000A138C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700"/>
    <w:rsid w:val="000B2D78"/>
    <w:rsid w:val="000B31A1"/>
    <w:rsid w:val="000B3359"/>
    <w:rsid w:val="000B4A89"/>
    <w:rsid w:val="000B4AC0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5325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21B"/>
    <w:rsid w:val="000F1FD1"/>
    <w:rsid w:val="000F210D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753D"/>
    <w:rsid w:val="0010764A"/>
    <w:rsid w:val="00110400"/>
    <w:rsid w:val="001105D3"/>
    <w:rsid w:val="00110D55"/>
    <w:rsid w:val="00111AE7"/>
    <w:rsid w:val="00112FC0"/>
    <w:rsid w:val="001131EB"/>
    <w:rsid w:val="0011348C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A61"/>
    <w:rsid w:val="00127535"/>
    <w:rsid w:val="001302B0"/>
    <w:rsid w:val="00130395"/>
    <w:rsid w:val="00130B76"/>
    <w:rsid w:val="00132010"/>
    <w:rsid w:val="00133947"/>
    <w:rsid w:val="00134174"/>
    <w:rsid w:val="00134460"/>
    <w:rsid w:val="0013454D"/>
    <w:rsid w:val="0013462E"/>
    <w:rsid w:val="00135E57"/>
    <w:rsid w:val="00135F56"/>
    <w:rsid w:val="0013609E"/>
    <w:rsid w:val="001363FB"/>
    <w:rsid w:val="0013721C"/>
    <w:rsid w:val="001373E3"/>
    <w:rsid w:val="00137702"/>
    <w:rsid w:val="00137A9B"/>
    <w:rsid w:val="00137C2D"/>
    <w:rsid w:val="0014033A"/>
    <w:rsid w:val="00141C30"/>
    <w:rsid w:val="00141C4F"/>
    <w:rsid w:val="00142978"/>
    <w:rsid w:val="0014368B"/>
    <w:rsid w:val="0014377B"/>
    <w:rsid w:val="0014457C"/>
    <w:rsid w:val="00144594"/>
    <w:rsid w:val="00145EE6"/>
    <w:rsid w:val="00146695"/>
    <w:rsid w:val="00146F6A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72B3"/>
    <w:rsid w:val="001576FB"/>
    <w:rsid w:val="00157A6C"/>
    <w:rsid w:val="00160558"/>
    <w:rsid w:val="00160B31"/>
    <w:rsid w:val="00160EB7"/>
    <w:rsid w:val="0016151A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561A"/>
    <w:rsid w:val="00175FA6"/>
    <w:rsid w:val="00176336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64F1"/>
    <w:rsid w:val="00197308"/>
    <w:rsid w:val="00197594"/>
    <w:rsid w:val="0019765F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243F"/>
    <w:rsid w:val="001E2845"/>
    <w:rsid w:val="001E2EFD"/>
    <w:rsid w:val="001E30CE"/>
    <w:rsid w:val="001E3DE9"/>
    <w:rsid w:val="001E5548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23C"/>
    <w:rsid w:val="001F0362"/>
    <w:rsid w:val="001F0541"/>
    <w:rsid w:val="001F06F5"/>
    <w:rsid w:val="001F089A"/>
    <w:rsid w:val="001F10DE"/>
    <w:rsid w:val="001F1576"/>
    <w:rsid w:val="001F254B"/>
    <w:rsid w:val="001F2CCB"/>
    <w:rsid w:val="001F32F5"/>
    <w:rsid w:val="001F33C1"/>
    <w:rsid w:val="001F48BC"/>
    <w:rsid w:val="001F60AA"/>
    <w:rsid w:val="001F63AC"/>
    <w:rsid w:val="001F6521"/>
    <w:rsid w:val="001F6769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3F5F"/>
    <w:rsid w:val="00214023"/>
    <w:rsid w:val="002153DF"/>
    <w:rsid w:val="002159D7"/>
    <w:rsid w:val="00216DDC"/>
    <w:rsid w:val="00217281"/>
    <w:rsid w:val="00217C21"/>
    <w:rsid w:val="00217C3F"/>
    <w:rsid w:val="00217D68"/>
    <w:rsid w:val="002209B2"/>
    <w:rsid w:val="00220B3D"/>
    <w:rsid w:val="0022104B"/>
    <w:rsid w:val="00221141"/>
    <w:rsid w:val="0022187D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30AC9"/>
    <w:rsid w:val="00230FD8"/>
    <w:rsid w:val="002317F5"/>
    <w:rsid w:val="0023301D"/>
    <w:rsid w:val="002330D6"/>
    <w:rsid w:val="0023448C"/>
    <w:rsid w:val="0023453A"/>
    <w:rsid w:val="0023590D"/>
    <w:rsid w:val="002361C0"/>
    <w:rsid w:val="002365C3"/>
    <w:rsid w:val="00236F4A"/>
    <w:rsid w:val="00237539"/>
    <w:rsid w:val="00237CFD"/>
    <w:rsid w:val="0024024B"/>
    <w:rsid w:val="002405E3"/>
    <w:rsid w:val="002408AB"/>
    <w:rsid w:val="00241B41"/>
    <w:rsid w:val="00242535"/>
    <w:rsid w:val="00244860"/>
    <w:rsid w:val="00244AA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3ACB"/>
    <w:rsid w:val="00253FF9"/>
    <w:rsid w:val="002543AF"/>
    <w:rsid w:val="00254AEB"/>
    <w:rsid w:val="0025518F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F1F"/>
    <w:rsid w:val="00262C5E"/>
    <w:rsid w:val="002633F4"/>
    <w:rsid w:val="002636F9"/>
    <w:rsid w:val="00263C4A"/>
    <w:rsid w:val="002643AC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B16"/>
    <w:rsid w:val="0027419C"/>
    <w:rsid w:val="00274B8F"/>
    <w:rsid w:val="00274D1B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965"/>
    <w:rsid w:val="002851FA"/>
    <w:rsid w:val="002852F5"/>
    <w:rsid w:val="002854AA"/>
    <w:rsid w:val="00285920"/>
    <w:rsid w:val="0028603D"/>
    <w:rsid w:val="002860F1"/>
    <w:rsid w:val="002871C4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A0394"/>
    <w:rsid w:val="002A0CBE"/>
    <w:rsid w:val="002A0EC9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10A"/>
    <w:rsid w:val="002A66A3"/>
    <w:rsid w:val="002A6FDD"/>
    <w:rsid w:val="002A745F"/>
    <w:rsid w:val="002A7567"/>
    <w:rsid w:val="002A7A0F"/>
    <w:rsid w:val="002B1195"/>
    <w:rsid w:val="002B11B1"/>
    <w:rsid w:val="002B12C8"/>
    <w:rsid w:val="002B1714"/>
    <w:rsid w:val="002B1B24"/>
    <w:rsid w:val="002B2047"/>
    <w:rsid w:val="002B338A"/>
    <w:rsid w:val="002B5480"/>
    <w:rsid w:val="002B5486"/>
    <w:rsid w:val="002B57FB"/>
    <w:rsid w:val="002B5FF7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1170"/>
    <w:rsid w:val="002C21B4"/>
    <w:rsid w:val="002C23A8"/>
    <w:rsid w:val="002C386F"/>
    <w:rsid w:val="002C392D"/>
    <w:rsid w:val="002C48C8"/>
    <w:rsid w:val="002C4C4D"/>
    <w:rsid w:val="002C580A"/>
    <w:rsid w:val="002C617A"/>
    <w:rsid w:val="002C69BB"/>
    <w:rsid w:val="002C7367"/>
    <w:rsid w:val="002C74BD"/>
    <w:rsid w:val="002C7A61"/>
    <w:rsid w:val="002C7E67"/>
    <w:rsid w:val="002D0614"/>
    <w:rsid w:val="002D1537"/>
    <w:rsid w:val="002D183C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ADA"/>
    <w:rsid w:val="002E32F6"/>
    <w:rsid w:val="002E35F8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F82"/>
    <w:rsid w:val="002F16B0"/>
    <w:rsid w:val="002F18B2"/>
    <w:rsid w:val="002F1CA7"/>
    <w:rsid w:val="002F1D6D"/>
    <w:rsid w:val="002F232C"/>
    <w:rsid w:val="002F34C8"/>
    <w:rsid w:val="002F4536"/>
    <w:rsid w:val="002F47AC"/>
    <w:rsid w:val="002F5939"/>
    <w:rsid w:val="002F5D96"/>
    <w:rsid w:val="002F62F6"/>
    <w:rsid w:val="002F680C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818"/>
    <w:rsid w:val="00305A6B"/>
    <w:rsid w:val="00305C94"/>
    <w:rsid w:val="00305D8A"/>
    <w:rsid w:val="00305DB7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25E1"/>
    <w:rsid w:val="003128B0"/>
    <w:rsid w:val="0031295A"/>
    <w:rsid w:val="003132E5"/>
    <w:rsid w:val="00314729"/>
    <w:rsid w:val="00314BA9"/>
    <w:rsid w:val="00315667"/>
    <w:rsid w:val="00316B99"/>
    <w:rsid w:val="003175C5"/>
    <w:rsid w:val="00317712"/>
    <w:rsid w:val="0031776F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A9"/>
    <w:rsid w:val="00332316"/>
    <w:rsid w:val="00332A0A"/>
    <w:rsid w:val="00332B43"/>
    <w:rsid w:val="00332CDA"/>
    <w:rsid w:val="00334ADA"/>
    <w:rsid w:val="003362BA"/>
    <w:rsid w:val="00336901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1802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7AB"/>
    <w:rsid w:val="00360ACF"/>
    <w:rsid w:val="00360F1C"/>
    <w:rsid w:val="00364998"/>
    <w:rsid w:val="0036543D"/>
    <w:rsid w:val="00365709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15C5"/>
    <w:rsid w:val="00371D2E"/>
    <w:rsid w:val="0037234A"/>
    <w:rsid w:val="00372408"/>
    <w:rsid w:val="00372EB3"/>
    <w:rsid w:val="00372EFE"/>
    <w:rsid w:val="0037332D"/>
    <w:rsid w:val="00373955"/>
    <w:rsid w:val="00374B92"/>
    <w:rsid w:val="00375E20"/>
    <w:rsid w:val="00376B08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6611"/>
    <w:rsid w:val="003866FF"/>
    <w:rsid w:val="003870F8"/>
    <w:rsid w:val="00387DB8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3B43"/>
    <w:rsid w:val="003A40AA"/>
    <w:rsid w:val="003A4383"/>
    <w:rsid w:val="003A46D1"/>
    <w:rsid w:val="003A5484"/>
    <w:rsid w:val="003A578E"/>
    <w:rsid w:val="003A57F2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8BB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4E7"/>
    <w:rsid w:val="003B790F"/>
    <w:rsid w:val="003B7DAE"/>
    <w:rsid w:val="003C11BD"/>
    <w:rsid w:val="003C156C"/>
    <w:rsid w:val="003C1849"/>
    <w:rsid w:val="003C1A42"/>
    <w:rsid w:val="003C2B85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49BA"/>
    <w:rsid w:val="003D60A2"/>
    <w:rsid w:val="003D774B"/>
    <w:rsid w:val="003E0703"/>
    <w:rsid w:val="003E07A8"/>
    <w:rsid w:val="003E13CD"/>
    <w:rsid w:val="003E1997"/>
    <w:rsid w:val="003E1DB8"/>
    <w:rsid w:val="003E2662"/>
    <w:rsid w:val="003E2E08"/>
    <w:rsid w:val="003E3169"/>
    <w:rsid w:val="003E34FD"/>
    <w:rsid w:val="003E35A7"/>
    <w:rsid w:val="003E3C67"/>
    <w:rsid w:val="003E44A3"/>
    <w:rsid w:val="003E4E87"/>
    <w:rsid w:val="003E5070"/>
    <w:rsid w:val="003E5B8B"/>
    <w:rsid w:val="003E6D4D"/>
    <w:rsid w:val="003F0796"/>
    <w:rsid w:val="003F0C9C"/>
    <w:rsid w:val="003F11B1"/>
    <w:rsid w:val="003F14CE"/>
    <w:rsid w:val="003F1632"/>
    <w:rsid w:val="003F18EA"/>
    <w:rsid w:val="003F219F"/>
    <w:rsid w:val="003F2386"/>
    <w:rsid w:val="003F2755"/>
    <w:rsid w:val="003F28C8"/>
    <w:rsid w:val="003F2A1A"/>
    <w:rsid w:val="003F2ECC"/>
    <w:rsid w:val="003F4A6E"/>
    <w:rsid w:val="003F4B78"/>
    <w:rsid w:val="003F4D46"/>
    <w:rsid w:val="003F4DE9"/>
    <w:rsid w:val="003F5866"/>
    <w:rsid w:val="003F5881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2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A78"/>
    <w:rsid w:val="00406C8D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77B"/>
    <w:rsid w:val="00413D2C"/>
    <w:rsid w:val="00413EAD"/>
    <w:rsid w:val="00414288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9E1"/>
    <w:rsid w:val="004203CA"/>
    <w:rsid w:val="00421BDA"/>
    <w:rsid w:val="00421E99"/>
    <w:rsid w:val="00422199"/>
    <w:rsid w:val="0042244C"/>
    <w:rsid w:val="004225F5"/>
    <w:rsid w:val="00422E43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805"/>
    <w:rsid w:val="00431882"/>
    <w:rsid w:val="00431B0A"/>
    <w:rsid w:val="00431F90"/>
    <w:rsid w:val="0043258F"/>
    <w:rsid w:val="004327A0"/>
    <w:rsid w:val="004327E1"/>
    <w:rsid w:val="00432A3A"/>
    <w:rsid w:val="00432BDE"/>
    <w:rsid w:val="00433451"/>
    <w:rsid w:val="00433C74"/>
    <w:rsid w:val="00433D2C"/>
    <w:rsid w:val="00434BD2"/>
    <w:rsid w:val="00434DC6"/>
    <w:rsid w:val="00434FBD"/>
    <w:rsid w:val="004350C9"/>
    <w:rsid w:val="0043556B"/>
    <w:rsid w:val="00435D30"/>
    <w:rsid w:val="004365BB"/>
    <w:rsid w:val="00436A4B"/>
    <w:rsid w:val="00437300"/>
    <w:rsid w:val="004377AD"/>
    <w:rsid w:val="00437C7F"/>
    <w:rsid w:val="0044006A"/>
    <w:rsid w:val="00441358"/>
    <w:rsid w:val="00441506"/>
    <w:rsid w:val="0044220B"/>
    <w:rsid w:val="004422F7"/>
    <w:rsid w:val="00443420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99"/>
    <w:rsid w:val="00457507"/>
    <w:rsid w:val="00457B1E"/>
    <w:rsid w:val="004602A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E78"/>
    <w:rsid w:val="00467190"/>
    <w:rsid w:val="00467E50"/>
    <w:rsid w:val="00470600"/>
    <w:rsid w:val="00470C14"/>
    <w:rsid w:val="00470E08"/>
    <w:rsid w:val="004716A4"/>
    <w:rsid w:val="00471740"/>
    <w:rsid w:val="00471D8F"/>
    <w:rsid w:val="00471DBC"/>
    <w:rsid w:val="00472306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37B0"/>
    <w:rsid w:val="00493876"/>
    <w:rsid w:val="0049397A"/>
    <w:rsid w:val="0049465E"/>
    <w:rsid w:val="004952DD"/>
    <w:rsid w:val="0049549D"/>
    <w:rsid w:val="00495D80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4FE"/>
    <w:rsid w:val="004A25D7"/>
    <w:rsid w:val="004A2C92"/>
    <w:rsid w:val="004A2E38"/>
    <w:rsid w:val="004A33E8"/>
    <w:rsid w:val="004A343D"/>
    <w:rsid w:val="004A3895"/>
    <w:rsid w:val="004A3D2B"/>
    <w:rsid w:val="004A539C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2BB8"/>
    <w:rsid w:val="004C2E0C"/>
    <w:rsid w:val="004C3EE2"/>
    <w:rsid w:val="004C49DF"/>
    <w:rsid w:val="004C5395"/>
    <w:rsid w:val="004C54F5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F3E"/>
    <w:rsid w:val="004D6273"/>
    <w:rsid w:val="004D6802"/>
    <w:rsid w:val="004D6959"/>
    <w:rsid w:val="004D6AA3"/>
    <w:rsid w:val="004D71D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29"/>
    <w:rsid w:val="004E4DAB"/>
    <w:rsid w:val="004E6048"/>
    <w:rsid w:val="004E6407"/>
    <w:rsid w:val="004E7236"/>
    <w:rsid w:val="004E7D8B"/>
    <w:rsid w:val="004F030E"/>
    <w:rsid w:val="004F170D"/>
    <w:rsid w:val="004F180E"/>
    <w:rsid w:val="004F1CCE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10601"/>
    <w:rsid w:val="0051153D"/>
    <w:rsid w:val="0051162E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FDC"/>
    <w:rsid w:val="005377EF"/>
    <w:rsid w:val="00540610"/>
    <w:rsid w:val="005407AA"/>
    <w:rsid w:val="005415A9"/>
    <w:rsid w:val="00541683"/>
    <w:rsid w:val="005421DD"/>
    <w:rsid w:val="00542515"/>
    <w:rsid w:val="00542F9E"/>
    <w:rsid w:val="00545348"/>
    <w:rsid w:val="00545B86"/>
    <w:rsid w:val="005460D7"/>
    <w:rsid w:val="0054637A"/>
    <w:rsid w:val="00546400"/>
    <w:rsid w:val="00546D12"/>
    <w:rsid w:val="00547058"/>
    <w:rsid w:val="00547098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3610"/>
    <w:rsid w:val="0056397A"/>
    <w:rsid w:val="005642C5"/>
    <w:rsid w:val="005665D9"/>
    <w:rsid w:val="00567305"/>
    <w:rsid w:val="00567EFF"/>
    <w:rsid w:val="00567F4A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5582"/>
    <w:rsid w:val="00575A67"/>
    <w:rsid w:val="00575BDF"/>
    <w:rsid w:val="005771B9"/>
    <w:rsid w:val="005803E8"/>
    <w:rsid w:val="005812D5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86FAE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50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635E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6FC"/>
    <w:rsid w:val="005B3EDC"/>
    <w:rsid w:val="005B4487"/>
    <w:rsid w:val="005B47DC"/>
    <w:rsid w:val="005B4856"/>
    <w:rsid w:val="005B5D2B"/>
    <w:rsid w:val="005B649D"/>
    <w:rsid w:val="005B64D9"/>
    <w:rsid w:val="005B6BD6"/>
    <w:rsid w:val="005B7867"/>
    <w:rsid w:val="005B7A4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AE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B7C"/>
    <w:rsid w:val="005E7CCD"/>
    <w:rsid w:val="005F03ED"/>
    <w:rsid w:val="005F0617"/>
    <w:rsid w:val="005F09AC"/>
    <w:rsid w:val="005F0B5E"/>
    <w:rsid w:val="005F0D9E"/>
    <w:rsid w:val="005F0DF9"/>
    <w:rsid w:val="005F25C7"/>
    <w:rsid w:val="005F27D1"/>
    <w:rsid w:val="005F2CFA"/>
    <w:rsid w:val="005F3133"/>
    <w:rsid w:val="005F3182"/>
    <w:rsid w:val="005F3ABB"/>
    <w:rsid w:val="005F4609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C73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4147"/>
    <w:rsid w:val="00614443"/>
    <w:rsid w:val="00614C77"/>
    <w:rsid w:val="006150E9"/>
    <w:rsid w:val="00616636"/>
    <w:rsid w:val="006168C6"/>
    <w:rsid w:val="0061726E"/>
    <w:rsid w:val="006178F9"/>
    <w:rsid w:val="00617CD7"/>
    <w:rsid w:val="00621705"/>
    <w:rsid w:val="00621A16"/>
    <w:rsid w:val="00621ABF"/>
    <w:rsid w:val="00621ED0"/>
    <w:rsid w:val="006220A5"/>
    <w:rsid w:val="00622FFE"/>
    <w:rsid w:val="00623195"/>
    <w:rsid w:val="006241A7"/>
    <w:rsid w:val="00624526"/>
    <w:rsid w:val="00625739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6DC1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764"/>
    <w:rsid w:val="00643842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D0E"/>
    <w:rsid w:val="00651AB6"/>
    <w:rsid w:val="00651ED7"/>
    <w:rsid w:val="006525FD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68"/>
    <w:rsid w:val="00673305"/>
    <w:rsid w:val="00673CA5"/>
    <w:rsid w:val="006743D3"/>
    <w:rsid w:val="006744D6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5D8"/>
    <w:rsid w:val="00683A06"/>
    <w:rsid w:val="006847A8"/>
    <w:rsid w:val="00684A95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294F"/>
    <w:rsid w:val="006A2EEC"/>
    <w:rsid w:val="006A3128"/>
    <w:rsid w:val="006A3BBD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B06A8"/>
    <w:rsid w:val="006B0C3E"/>
    <w:rsid w:val="006B1527"/>
    <w:rsid w:val="006B2825"/>
    <w:rsid w:val="006B2AAC"/>
    <w:rsid w:val="006B35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38AB"/>
    <w:rsid w:val="006C3AFD"/>
    <w:rsid w:val="006C3DDD"/>
    <w:rsid w:val="006C40D1"/>
    <w:rsid w:val="006C4394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C64"/>
    <w:rsid w:val="006D427F"/>
    <w:rsid w:val="006D4328"/>
    <w:rsid w:val="006D4510"/>
    <w:rsid w:val="006D4546"/>
    <w:rsid w:val="006D4C6C"/>
    <w:rsid w:val="006D4FD3"/>
    <w:rsid w:val="006D504C"/>
    <w:rsid w:val="006D5B88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569F"/>
    <w:rsid w:val="006E5D10"/>
    <w:rsid w:val="006E68E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44AC"/>
    <w:rsid w:val="006F4B5F"/>
    <w:rsid w:val="006F4C3F"/>
    <w:rsid w:val="006F4D0A"/>
    <w:rsid w:val="006F4F0A"/>
    <w:rsid w:val="006F5056"/>
    <w:rsid w:val="006F5430"/>
    <w:rsid w:val="006F590D"/>
    <w:rsid w:val="006F5C38"/>
    <w:rsid w:val="006F6181"/>
    <w:rsid w:val="006F6B4D"/>
    <w:rsid w:val="00700E71"/>
    <w:rsid w:val="0070166B"/>
    <w:rsid w:val="0070192B"/>
    <w:rsid w:val="007020F0"/>
    <w:rsid w:val="00702316"/>
    <w:rsid w:val="00702522"/>
    <w:rsid w:val="0070395A"/>
    <w:rsid w:val="00704252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1035D"/>
    <w:rsid w:val="007116FC"/>
    <w:rsid w:val="00711C83"/>
    <w:rsid w:val="00712BD8"/>
    <w:rsid w:val="00712D89"/>
    <w:rsid w:val="00712E97"/>
    <w:rsid w:val="0071407D"/>
    <w:rsid w:val="007141BF"/>
    <w:rsid w:val="00714AEF"/>
    <w:rsid w:val="007161B0"/>
    <w:rsid w:val="007162F1"/>
    <w:rsid w:val="00716E2A"/>
    <w:rsid w:val="007205F7"/>
    <w:rsid w:val="00720788"/>
    <w:rsid w:val="00720B29"/>
    <w:rsid w:val="00720B5D"/>
    <w:rsid w:val="00721619"/>
    <w:rsid w:val="0072211E"/>
    <w:rsid w:val="0072247A"/>
    <w:rsid w:val="00723BE7"/>
    <w:rsid w:val="00723FBF"/>
    <w:rsid w:val="007253B6"/>
    <w:rsid w:val="007267A4"/>
    <w:rsid w:val="007274EC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BF9"/>
    <w:rsid w:val="00740C1B"/>
    <w:rsid w:val="00740F67"/>
    <w:rsid w:val="00741072"/>
    <w:rsid w:val="007414CD"/>
    <w:rsid w:val="0074203D"/>
    <w:rsid w:val="00742204"/>
    <w:rsid w:val="0074265F"/>
    <w:rsid w:val="00745C41"/>
    <w:rsid w:val="00745E38"/>
    <w:rsid w:val="00747463"/>
    <w:rsid w:val="00747A68"/>
    <w:rsid w:val="00747BBB"/>
    <w:rsid w:val="0075030F"/>
    <w:rsid w:val="00751D15"/>
    <w:rsid w:val="00752234"/>
    <w:rsid w:val="007526C2"/>
    <w:rsid w:val="007528A2"/>
    <w:rsid w:val="00752EB9"/>
    <w:rsid w:val="0075397D"/>
    <w:rsid w:val="00754247"/>
    <w:rsid w:val="00754256"/>
    <w:rsid w:val="007547C7"/>
    <w:rsid w:val="00754D39"/>
    <w:rsid w:val="00754D4A"/>
    <w:rsid w:val="007552CF"/>
    <w:rsid w:val="0075531D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2648"/>
    <w:rsid w:val="00762AD1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444B"/>
    <w:rsid w:val="00774583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1011"/>
    <w:rsid w:val="00781653"/>
    <w:rsid w:val="007817FB"/>
    <w:rsid w:val="007821F6"/>
    <w:rsid w:val="007823D9"/>
    <w:rsid w:val="007837CB"/>
    <w:rsid w:val="00783828"/>
    <w:rsid w:val="007848A6"/>
    <w:rsid w:val="00784F06"/>
    <w:rsid w:val="00785DDE"/>
    <w:rsid w:val="00786083"/>
    <w:rsid w:val="00787265"/>
    <w:rsid w:val="00787D30"/>
    <w:rsid w:val="00790D05"/>
    <w:rsid w:val="007914C0"/>
    <w:rsid w:val="00792A35"/>
    <w:rsid w:val="00792A56"/>
    <w:rsid w:val="00792D40"/>
    <w:rsid w:val="00792E19"/>
    <w:rsid w:val="00793011"/>
    <w:rsid w:val="007932D1"/>
    <w:rsid w:val="00793DA5"/>
    <w:rsid w:val="00795E87"/>
    <w:rsid w:val="00796A98"/>
    <w:rsid w:val="00796CDE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262"/>
    <w:rsid w:val="007C4510"/>
    <w:rsid w:val="007C4CB5"/>
    <w:rsid w:val="007C5073"/>
    <w:rsid w:val="007C6329"/>
    <w:rsid w:val="007C6A4C"/>
    <w:rsid w:val="007C6E24"/>
    <w:rsid w:val="007C7E3A"/>
    <w:rsid w:val="007D0092"/>
    <w:rsid w:val="007D07B4"/>
    <w:rsid w:val="007D094E"/>
    <w:rsid w:val="007D0A4B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B82"/>
    <w:rsid w:val="007D78CC"/>
    <w:rsid w:val="007E07CB"/>
    <w:rsid w:val="007E1342"/>
    <w:rsid w:val="007E1A20"/>
    <w:rsid w:val="007E1A2A"/>
    <w:rsid w:val="007E2F7E"/>
    <w:rsid w:val="007E3295"/>
    <w:rsid w:val="007E390D"/>
    <w:rsid w:val="007E3F04"/>
    <w:rsid w:val="007E4648"/>
    <w:rsid w:val="007E68E0"/>
    <w:rsid w:val="007E6D4B"/>
    <w:rsid w:val="007E7D7C"/>
    <w:rsid w:val="007E7F54"/>
    <w:rsid w:val="007F06F0"/>
    <w:rsid w:val="007F08BE"/>
    <w:rsid w:val="007F0C1A"/>
    <w:rsid w:val="007F1685"/>
    <w:rsid w:val="007F2A4B"/>
    <w:rsid w:val="007F3049"/>
    <w:rsid w:val="007F32ED"/>
    <w:rsid w:val="007F395A"/>
    <w:rsid w:val="007F40F5"/>
    <w:rsid w:val="007F411C"/>
    <w:rsid w:val="007F50EF"/>
    <w:rsid w:val="007F5265"/>
    <w:rsid w:val="007F5C8C"/>
    <w:rsid w:val="007F68B0"/>
    <w:rsid w:val="00800178"/>
    <w:rsid w:val="00800DA3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399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305F"/>
    <w:rsid w:val="008135BB"/>
    <w:rsid w:val="00813E4D"/>
    <w:rsid w:val="00813EAF"/>
    <w:rsid w:val="00814732"/>
    <w:rsid w:val="008154A5"/>
    <w:rsid w:val="008160CB"/>
    <w:rsid w:val="0081633D"/>
    <w:rsid w:val="00816E27"/>
    <w:rsid w:val="0082001B"/>
    <w:rsid w:val="0082196C"/>
    <w:rsid w:val="008227D0"/>
    <w:rsid w:val="00822A64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B7B"/>
    <w:rsid w:val="00825D27"/>
    <w:rsid w:val="00825D6A"/>
    <w:rsid w:val="0082618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E6E"/>
    <w:rsid w:val="00846477"/>
    <w:rsid w:val="00846BFA"/>
    <w:rsid w:val="00847BED"/>
    <w:rsid w:val="00850584"/>
    <w:rsid w:val="00850857"/>
    <w:rsid w:val="00850A03"/>
    <w:rsid w:val="0085152F"/>
    <w:rsid w:val="008516AD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3EBF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BB6"/>
    <w:rsid w:val="008709BF"/>
    <w:rsid w:val="00871456"/>
    <w:rsid w:val="008716C8"/>
    <w:rsid w:val="008717DF"/>
    <w:rsid w:val="008724BA"/>
    <w:rsid w:val="0087253D"/>
    <w:rsid w:val="00873169"/>
    <w:rsid w:val="0087322A"/>
    <w:rsid w:val="00873775"/>
    <w:rsid w:val="008749AE"/>
    <w:rsid w:val="00874C08"/>
    <w:rsid w:val="00874E8A"/>
    <w:rsid w:val="00875E07"/>
    <w:rsid w:val="0087666A"/>
    <w:rsid w:val="00876818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995"/>
    <w:rsid w:val="00882BBC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2E78"/>
    <w:rsid w:val="008B30C2"/>
    <w:rsid w:val="008B3B72"/>
    <w:rsid w:val="008B3BDD"/>
    <w:rsid w:val="008B414A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41C"/>
    <w:rsid w:val="008C79F1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6F9"/>
    <w:rsid w:val="008E0B77"/>
    <w:rsid w:val="008E1C6F"/>
    <w:rsid w:val="008E363F"/>
    <w:rsid w:val="008E3ADA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399"/>
    <w:rsid w:val="008E75DE"/>
    <w:rsid w:val="008E78BE"/>
    <w:rsid w:val="008E7B8F"/>
    <w:rsid w:val="008E7FE3"/>
    <w:rsid w:val="008F00DC"/>
    <w:rsid w:val="008F05D3"/>
    <w:rsid w:val="008F0A58"/>
    <w:rsid w:val="008F0B26"/>
    <w:rsid w:val="008F0CB8"/>
    <w:rsid w:val="008F0CD2"/>
    <w:rsid w:val="008F1657"/>
    <w:rsid w:val="008F1CBB"/>
    <w:rsid w:val="008F1F7D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B93"/>
    <w:rsid w:val="009000F7"/>
    <w:rsid w:val="00900698"/>
    <w:rsid w:val="0090152A"/>
    <w:rsid w:val="00901D9E"/>
    <w:rsid w:val="00901EDA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24EC"/>
    <w:rsid w:val="009124F2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8AF"/>
    <w:rsid w:val="00916B66"/>
    <w:rsid w:val="00916CCA"/>
    <w:rsid w:val="009175CD"/>
    <w:rsid w:val="009179BE"/>
    <w:rsid w:val="009204CB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5D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B56"/>
    <w:rsid w:val="009364EC"/>
    <w:rsid w:val="009366F7"/>
    <w:rsid w:val="00936F7F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7A6"/>
    <w:rsid w:val="00952FC2"/>
    <w:rsid w:val="00953F37"/>
    <w:rsid w:val="009540C9"/>
    <w:rsid w:val="009541E7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42E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AAA"/>
    <w:rsid w:val="00971D20"/>
    <w:rsid w:val="00974545"/>
    <w:rsid w:val="00975C16"/>
    <w:rsid w:val="009768F6"/>
    <w:rsid w:val="00976DD5"/>
    <w:rsid w:val="00976E04"/>
    <w:rsid w:val="009777FE"/>
    <w:rsid w:val="00977F5A"/>
    <w:rsid w:val="00980673"/>
    <w:rsid w:val="00980FD2"/>
    <w:rsid w:val="00981ABD"/>
    <w:rsid w:val="009821A6"/>
    <w:rsid w:val="009831FA"/>
    <w:rsid w:val="0098340B"/>
    <w:rsid w:val="009840EA"/>
    <w:rsid w:val="009847C6"/>
    <w:rsid w:val="009856D7"/>
    <w:rsid w:val="009869EE"/>
    <w:rsid w:val="00986E34"/>
    <w:rsid w:val="0099072E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BFA"/>
    <w:rsid w:val="0099669E"/>
    <w:rsid w:val="00996B3C"/>
    <w:rsid w:val="009A0D44"/>
    <w:rsid w:val="009A0DE5"/>
    <w:rsid w:val="009A1E1E"/>
    <w:rsid w:val="009A2C69"/>
    <w:rsid w:val="009A38EF"/>
    <w:rsid w:val="009A3C0F"/>
    <w:rsid w:val="009A53D6"/>
    <w:rsid w:val="009A59A2"/>
    <w:rsid w:val="009A5B36"/>
    <w:rsid w:val="009A5D10"/>
    <w:rsid w:val="009A652A"/>
    <w:rsid w:val="009A684D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35C7"/>
    <w:rsid w:val="009C4910"/>
    <w:rsid w:val="009C4965"/>
    <w:rsid w:val="009C53F4"/>
    <w:rsid w:val="009C579B"/>
    <w:rsid w:val="009C6611"/>
    <w:rsid w:val="009C6C0A"/>
    <w:rsid w:val="009C7AAC"/>
    <w:rsid w:val="009D027F"/>
    <w:rsid w:val="009D06F9"/>
    <w:rsid w:val="009D0C59"/>
    <w:rsid w:val="009D1AD0"/>
    <w:rsid w:val="009D1EC6"/>
    <w:rsid w:val="009D2890"/>
    <w:rsid w:val="009D2A33"/>
    <w:rsid w:val="009D3400"/>
    <w:rsid w:val="009D42A4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F2C"/>
    <w:rsid w:val="009D79C9"/>
    <w:rsid w:val="009D7AE7"/>
    <w:rsid w:val="009E01F6"/>
    <w:rsid w:val="009E0373"/>
    <w:rsid w:val="009E0387"/>
    <w:rsid w:val="009E1F78"/>
    <w:rsid w:val="009E2078"/>
    <w:rsid w:val="009E2B68"/>
    <w:rsid w:val="009E2B8F"/>
    <w:rsid w:val="009E45DF"/>
    <w:rsid w:val="009E4A17"/>
    <w:rsid w:val="009E5989"/>
    <w:rsid w:val="009E59CA"/>
    <w:rsid w:val="009E6B29"/>
    <w:rsid w:val="009E6B4A"/>
    <w:rsid w:val="009E7560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64AF"/>
    <w:rsid w:val="00A067C1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58D"/>
    <w:rsid w:val="00A15658"/>
    <w:rsid w:val="00A15BF4"/>
    <w:rsid w:val="00A15C5F"/>
    <w:rsid w:val="00A15E28"/>
    <w:rsid w:val="00A160C8"/>
    <w:rsid w:val="00A174AB"/>
    <w:rsid w:val="00A20CFE"/>
    <w:rsid w:val="00A2160C"/>
    <w:rsid w:val="00A21C1B"/>
    <w:rsid w:val="00A21ECF"/>
    <w:rsid w:val="00A236B3"/>
    <w:rsid w:val="00A2395C"/>
    <w:rsid w:val="00A23B80"/>
    <w:rsid w:val="00A24C9C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6D6"/>
    <w:rsid w:val="00A31C21"/>
    <w:rsid w:val="00A31D3A"/>
    <w:rsid w:val="00A32006"/>
    <w:rsid w:val="00A3411B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13FB"/>
    <w:rsid w:val="00A41427"/>
    <w:rsid w:val="00A419AA"/>
    <w:rsid w:val="00A41C9E"/>
    <w:rsid w:val="00A41CE4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33B"/>
    <w:rsid w:val="00A51C20"/>
    <w:rsid w:val="00A527DA"/>
    <w:rsid w:val="00A52977"/>
    <w:rsid w:val="00A52F78"/>
    <w:rsid w:val="00A5394A"/>
    <w:rsid w:val="00A53A0D"/>
    <w:rsid w:val="00A5402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6C01"/>
    <w:rsid w:val="00A774AC"/>
    <w:rsid w:val="00A776E5"/>
    <w:rsid w:val="00A77979"/>
    <w:rsid w:val="00A779C0"/>
    <w:rsid w:val="00A8049A"/>
    <w:rsid w:val="00A805A8"/>
    <w:rsid w:val="00A80A85"/>
    <w:rsid w:val="00A80E0F"/>
    <w:rsid w:val="00A810F9"/>
    <w:rsid w:val="00A81881"/>
    <w:rsid w:val="00A8251E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84F"/>
    <w:rsid w:val="00A928B5"/>
    <w:rsid w:val="00A92E76"/>
    <w:rsid w:val="00A931A5"/>
    <w:rsid w:val="00A93881"/>
    <w:rsid w:val="00A938B9"/>
    <w:rsid w:val="00A93E70"/>
    <w:rsid w:val="00A945F2"/>
    <w:rsid w:val="00A95F2F"/>
    <w:rsid w:val="00A96117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6B0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3101"/>
    <w:rsid w:val="00AB3983"/>
    <w:rsid w:val="00AB3FC7"/>
    <w:rsid w:val="00AB4018"/>
    <w:rsid w:val="00AB4095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A54"/>
    <w:rsid w:val="00AC3C0A"/>
    <w:rsid w:val="00AC5331"/>
    <w:rsid w:val="00AC58EE"/>
    <w:rsid w:val="00AC5A42"/>
    <w:rsid w:val="00AC7AE5"/>
    <w:rsid w:val="00AD05EC"/>
    <w:rsid w:val="00AD09D6"/>
    <w:rsid w:val="00AD1D49"/>
    <w:rsid w:val="00AD1E1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E10EF"/>
    <w:rsid w:val="00AE213B"/>
    <w:rsid w:val="00AE23F2"/>
    <w:rsid w:val="00AE2C04"/>
    <w:rsid w:val="00AE3399"/>
    <w:rsid w:val="00AE35A5"/>
    <w:rsid w:val="00AE448D"/>
    <w:rsid w:val="00AE617A"/>
    <w:rsid w:val="00AE6644"/>
    <w:rsid w:val="00AE6F10"/>
    <w:rsid w:val="00AE7073"/>
    <w:rsid w:val="00AE7103"/>
    <w:rsid w:val="00AE73DD"/>
    <w:rsid w:val="00AE7DDB"/>
    <w:rsid w:val="00AF03FB"/>
    <w:rsid w:val="00AF162C"/>
    <w:rsid w:val="00AF1F11"/>
    <w:rsid w:val="00AF2DFD"/>
    <w:rsid w:val="00AF3847"/>
    <w:rsid w:val="00AF3ED2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387"/>
    <w:rsid w:val="00B1671F"/>
    <w:rsid w:val="00B16D34"/>
    <w:rsid w:val="00B20001"/>
    <w:rsid w:val="00B201FF"/>
    <w:rsid w:val="00B20277"/>
    <w:rsid w:val="00B20719"/>
    <w:rsid w:val="00B20B9D"/>
    <w:rsid w:val="00B21815"/>
    <w:rsid w:val="00B21817"/>
    <w:rsid w:val="00B21E52"/>
    <w:rsid w:val="00B21F9B"/>
    <w:rsid w:val="00B2200E"/>
    <w:rsid w:val="00B220AB"/>
    <w:rsid w:val="00B22517"/>
    <w:rsid w:val="00B22856"/>
    <w:rsid w:val="00B2310D"/>
    <w:rsid w:val="00B238DB"/>
    <w:rsid w:val="00B2416C"/>
    <w:rsid w:val="00B247F9"/>
    <w:rsid w:val="00B25AAF"/>
    <w:rsid w:val="00B25FB0"/>
    <w:rsid w:val="00B273C1"/>
    <w:rsid w:val="00B3003E"/>
    <w:rsid w:val="00B304F3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7504"/>
    <w:rsid w:val="00B40BE5"/>
    <w:rsid w:val="00B41132"/>
    <w:rsid w:val="00B42365"/>
    <w:rsid w:val="00B425DF"/>
    <w:rsid w:val="00B42840"/>
    <w:rsid w:val="00B4286D"/>
    <w:rsid w:val="00B42B93"/>
    <w:rsid w:val="00B43885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F50"/>
    <w:rsid w:val="00B47FD0"/>
    <w:rsid w:val="00B5040A"/>
    <w:rsid w:val="00B50781"/>
    <w:rsid w:val="00B512ED"/>
    <w:rsid w:val="00B513A8"/>
    <w:rsid w:val="00B519FA"/>
    <w:rsid w:val="00B5253E"/>
    <w:rsid w:val="00B526DB"/>
    <w:rsid w:val="00B533FE"/>
    <w:rsid w:val="00B536CA"/>
    <w:rsid w:val="00B539FB"/>
    <w:rsid w:val="00B53F15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4F46"/>
    <w:rsid w:val="00B651EC"/>
    <w:rsid w:val="00B65EA7"/>
    <w:rsid w:val="00B67552"/>
    <w:rsid w:val="00B676E8"/>
    <w:rsid w:val="00B67A4B"/>
    <w:rsid w:val="00B67DEB"/>
    <w:rsid w:val="00B70D11"/>
    <w:rsid w:val="00B7131D"/>
    <w:rsid w:val="00B7149A"/>
    <w:rsid w:val="00B72637"/>
    <w:rsid w:val="00B729D7"/>
    <w:rsid w:val="00B73104"/>
    <w:rsid w:val="00B74763"/>
    <w:rsid w:val="00B7479B"/>
    <w:rsid w:val="00B74A72"/>
    <w:rsid w:val="00B75488"/>
    <w:rsid w:val="00B75660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E10"/>
    <w:rsid w:val="00B847B6"/>
    <w:rsid w:val="00B84D28"/>
    <w:rsid w:val="00B850DC"/>
    <w:rsid w:val="00B85EDA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3E1"/>
    <w:rsid w:val="00BA1A62"/>
    <w:rsid w:val="00BA1C26"/>
    <w:rsid w:val="00BA2092"/>
    <w:rsid w:val="00BA20ED"/>
    <w:rsid w:val="00BA237C"/>
    <w:rsid w:val="00BA3B33"/>
    <w:rsid w:val="00BA3E77"/>
    <w:rsid w:val="00BA6788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980"/>
    <w:rsid w:val="00BB7C7B"/>
    <w:rsid w:val="00BB7F1C"/>
    <w:rsid w:val="00BC05EF"/>
    <w:rsid w:val="00BC0D77"/>
    <w:rsid w:val="00BC1412"/>
    <w:rsid w:val="00BC19D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5145"/>
    <w:rsid w:val="00BC52E5"/>
    <w:rsid w:val="00BC576D"/>
    <w:rsid w:val="00BD0574"/>
    <w:rsid w:val="00BD1086"/>
    <w:rsid w:val="00BD1203"/>
    <w:rsid w:val="00BD1C7B"/>
    <w:rsid w:val="00BD2054"/>
    <w:rsid w:val="00BD2D8A"/>
    <w:rsid w:val="00BD2F04"/>
    <w:rsid w:val="00BD4882"/>
    <w:rsid w:val="00BD5390"/>
    <w:rsid w:val="00BD679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668"/>
    <w:rsid w:val="00BE6ABA"/>
    <w:rsid w:val="00BF03F3"/>
    <w:rsid w:val="00BF03FB"/>
    <w:rsid w:val="00BF0724"/>
    <w:rsid w:val="00BF2767"/>
    <w:rsid w:val="00BF553C"/>
    <w:rsid w:val="00BF562A"/>
    <w:rsid w:val="00BF5F3D"/>
    <w:rsid w:val="00BF631B"/>
    <w:rsid w:val="00BF6521"/>
    <w:rsid w:val="00BF6C40"/>
    <w:rsid w:val="00BF7922"/>
    <w:rsid w:val="00BF7A71"/>
    <w:rsid w:val="00C00CCA"/>
    <w:rsid w:val="00C00FB3"/>
    <w:rsid w:val="00C01B68"/>
    <w:rsid w:val="00C028A8"/>
    <w:rsid w:val="00C02F61"/>
    <w:rsid w:val="00C02F8B"/>
    <w:rsid w:val="00C031C7"/>
    <w:rsid w:val="00C032E2"/>
    <w:rsid w:val="00C035B1"/>
    <w:rsid w:val="00C03D98"/>
    <w:rsid w:val="00C03E12"/>
    <w:rsid w:val="00C04155"/>
    <w:rsid w:val="00C04164"/>
    <w:rsid w:val="00C04383"/>
    <w:rsid w:val="00C0485A"/>
    <w:rsid w:val="00C04866"/>
    <w:rsid w:val="00C04AB2"/>
    <w:rsid w:val="00C0531F"/>
    <w:rsid w:val="00C05D40"/>
    <w:rsid w:val="00C06000"/>
    <w:rsid w:val="00C06010"/>
    <w:rsid w:val="00C069B9"/>
    <w:rsid w:val="00C06F95"/>
    <w:rsid w:val="00C071AF"/>
    <w:rsid w:val="00C11236"/>
    <w:rsid w:val="00C1178F"/>
    <w:rsid w:val="00C13F46"/>
    <w:rsid w:val="00C14CFD"/>
    <w:rsid w:val="00C14F60"/>
    <w:rsid w:val="00C15191"/>
    <w:rsid w:val="00C15914"/>
    <w:rsid w:val="00C16321"/>
    <w:rsid w:val="00C16656"/>
    <w:rsid w:val="00C16737"/>
    <w:rsid w:val="00C16B36"/>
    <w:rsid w:val="00C17338"/>
    <w:rsid w:val="00C202C0"/>
    <w:rsid w:val="00C20664"/>
    <w:rsid w:val="00C20E64"/>
    <w:rsid w:val="00C2115F"/>
    <w:rsid w:val="00C21FEC"/>
    <w:rsid w:val="00C221A3"/>
    <w:rsid w:val="00C22592"/>
    <w:rsid w:val="00C22612"/>
    <w:rsid w:val="00C230A0"/>
    <w:rsid w:val="00C23A61"/>
    <w:rsid w:val="00C247B8"/>
    <w:rsid w:val="00C24DA7"/>
    <w:rsid w:val="00C25876"/>
    <w:rsid w:val="00C25DCF"/>
    <w:rsid w:val="00C25FD2"/>
    <w:rsid w:val="00C25FD8"/>
    <w:rsid w:val="00C2672E"/>
    <w:rsid w:val="00C27307"/>
    <w:rsid w:val="00C27308"/>
    <w:rsid w:val="00C2747B"/>
    <w:rsid w:val="00C3001C"/>
    <w:rsid w:val="00C307DE"/>
    <w:rsid w:val="00C31703"/>
    <w:rsid w:val="00C31CD0"/>
    <w:rsid w:val="00C31F7C"/>
    <w:rsid w:val="00C32359"/>
    <w:rsid w:val="00C3275C"/>
    <w:rsid w:val="00C32793"/>
    <w:rsid w:val="00C327ED"/>
    <w:rsid w:val="00C33173"/>
    <w:rsid w:val="00C331AC"/>
    <w:rsid w:val="00C33E42"/>
    <w:rsid w:val="00C348A1"/>
    <w:rsid w:val="00C35B6C"/>
    <w:rsid w:val="00C36B12"/>
    <w:rsid w:val="00C36BDD"/>
    <w:rsid w:val="00C37300"/>
    <w:rsid w:val="00C37BCF"/>
    <w:rsid w:val="00C403B4"/>
    <w:rsid w:val="00C40658"/>
    <w:rsid w:val="00C40B9A"/>
    <w:rsid w:val="00C40C28"/>
    <w:rsid w:val="00C40C4C"/>
    <w:rsid w:val="00C40DF1"/>
    <w:rsid w:val="00C410CA"/>
    <w:rsid w:val="00C41D73"/>
    <w:rsid w:val="00C42190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29C"/>
    <w:rsid w:val="00C524D7"/>
    <w:rsid w:val="00C5254D"/>
    <w:rsid w:val="00C52C4F"/>
    <w:rsid w:val="00C53E3C"/>
    <w:rsid w:val="00C540B4"/>
    <w:rsid w:val="00C5432F"/>
    <w:rsid w:val="00C54C01"/>
    <w:rsid w:val="00C55970"/>
    <w:rsid w:val="00C56639"/>
    <w:rsid w:val="00C5716E"/>
    <w:rsid w:val="00C603B0"/>
    <w:rsid w:val="00C60759"/>
    <w:rsid w:val="00C61008"/>
    <w:rsid w:val="00C6118D"/>
    <w:rsid w:val="00C61688"/>
    <w:rsid w:val="00C616C1"/>
    <w:rsid w:val="00C62543"/>
    <w:rsid w:val="00C62C8E"/>
    <w:rsid w:val="00C63A59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44D"/>
    <w:rsid w:val="00C85997"/>
    <w:rsid w:val="00C86171"/>
    <w:rsid w:val="00C862C5"/>
    <w:rsid w:val="00C86813"/>
    <w:rsid w:val="00C86B14"/>
    <w:rsid w:val="00C8736B"/>
    <w:rsid w:val="00C8755E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FCC"/>
    <w:rsid w:val="00C93093"/>
    <w:rsid w:val="00C9346C"/>
    <w:rsid w:val="00C9384A"/>
    <w:rsid w:val="00C94285"/>
    <w:rsid w:val="00C9502A"/>
    <w:rsid w:val="00C95044"/>
    <w:rsid w:val="00C95090"/>
    <w:rsid w:val="00C9545D"/>
    <w:rsid w:val="00C957C0"/>
    <w:rsid w:val="00C9587C"/>
    <w:rsid w:val="00C95FB1"/>
    <w:rsid w:val="00C96651"/>
    <w:rsid w:val="00C969B1"/>
    <w:rsid w:val="00C97039"/>
    <w:rsid w:val="00C973EC"/>
    <w:rsid w:val="00C97577"/>
    <w:rsid w:val="00C97A6E"/>
    <w:rsid w:val="00CA0B44"/>
    <w:rsid w:val="00CA0F51"/>
    <w:rsid w:val="00CA1B2C"/>
    <w:rsid w:val="00CA1B42"/>
    <w:rsid w:val="00CA25EB"/>
    <w:rsid w:val="00CA2DB4"/>
    <w:rsid w:val="00CA3D08"/>
    <w:rsid w:val="00CA3DB0"/>
    <w:rsid w:val="00CA3EBF"/>
    <w:rsid w:val="00CA43C3"/>
    <w:rsid w:val="00CA4A4C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950"/>
    <w:rsid w:val="00CB4C0D"/>
    <w:rsid w:val="00CB5329"/>
    <w:rsid w:val="00CB5D4C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D05BC"/>
    <w:rsid w:val="00CD0622"/>
    <w:rsid w:val="00CD1371"/>
    <w:rsid w:val="00CD1C68"/>
    <w:rsid w:val="00CD270B"/>
    <w:rsid w:val="00CD2886"/>
    <w:rsid w:val="00CD29C6"/>
    <w:rsid w:val="00CD2D0E"/>
    <w:rsid w:val="00CD3050"/>
    <w:rsid w:val="00CD3FFB"/>
    <w:rsid w:val="00CD44E9"/>
    <w:rsid w:val="00CD461B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6603"/>
    <w:rsid w:val="00CE6FC2"/>
    <w:rsid w:val="00CE7C6F"/>
    <w:rsid w:val="00CF0209"/>
    <w:rsid w:val="00CF0699"/>
    <w:rsid w:val="00CF0ED0"/>
    <w:rsid w:val="00CF22A3"/>
    <w:rsid w:val="00CF2467"/>
    <w:rsid w:val="00CF2518"/>
    <w:rsid w:val="00CF2B0E"/>
    <w:rsid w:val="00CF3DDA"/>
    <w:rsid w:val="00CF4188"/>
    <w:rsid w:val="00CF4481"/>
    <w:rsid w:val="00CF4AC5"/>
    <w:rsid w:val="00CF5025"/>
    <w:rsid w:val="00CF5091"/>
    <w:rsid w:val="00CF5CC7"/>
    <w:rsid w:val="00CF5D14"/>
    <w:rsid w:val="00CF5E2C"/>
    <w:rsid w:val="00CF60EC"/>
    <w:rsid w:val="00CF65C9"/>
    <w:rsid w:val="00CF6DC2"/>
    <w:rsid w:val="00CF78B1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F32"/>
    <w:rsid w:val="00D175BD"/>
    <w:rsid w:val="00D1764E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21D8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40665"/>
    <w:rsid w:val="00D41128"/>
    <w:rsid w:val="00D41B5C"/>
    <w:rsid w:val="00D4211C"/>
    <w:rsid w:val="00D428CD"/>
    <w:rsid w:val="00D4291C"/>
    <w:rsid w:val="00D43AD5"/>
    <w:rsid w:val="00D43F7E"/>
    <w:rsid w:val="00D448E4"/>
    <w:rsid w:val="00D453BD"/>
    <w:rsid w:val="00D46E58"/>
    <w:rsid w:val="00D47A9B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332"/>
    <w:rsid w:val="00D544A3"/>
    <w:rsid w:val="00D5472D"/>
    <w:rsid w:val="00D548FA"/>
    <w:rsid w:val="00D567D1"/>
    <w:rsid w:val="00D57032"/>
    <w:rsid w:val="00D578B8"/>
    <w:rsid w:val="00D57D28"/>
    <w:rsid w:val="00D57E76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33B9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6FB"/>
    <w:rsid w:val="00D8099F"/>
    <w:rsid w:val="00D80AA9"/>
    <w:rsid w:val="00D80E0E"/>
    <w:rsid w:val="00D818DB"/>
    <w:rsid w:val="00D820F9"/>
    <w:rsid w:val="00D8295F"/>
    <w:rsid w:val="00D83C45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FBF"/>
    <w:rsid w:val="00D94D5C"/>
    <w:rsid w:val="00D9505C"/>
    <w:rsid w:val="00D95672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2926"/>
    <w:rsid w:val="00DB2AD0"/>
    <w:rsid w:val="00DB2D40"/>
    <w:rsid w:val="00DB3196"/>
    <w:rsid w:val="00DB3A6E"/>
    <w:rsid w:val="00DB4ADF"/>
    <w:rsid w:val="00DB5364"/>
    <w:rsid w:val="00DB5672"/>
    <w:rsid w:val="00DB5B13"/>
    <w:rsid w:val="00DB5CB9"/>
    <w:rsid w:val="00DB6162"/>
    <w:rsid w:val="00DB6D53"/>
    <w:rsid w:val="00DB71D7"/>
    <w:rsid w:val="00DB7235"/>
    <w:rsid w:val="00DB76B8"/>
    <w:rsid w:val="00DB7B50"/>
    <w:rsid w:val="00DC00F6"/>
    <w:rsid w:val="00DC02D4"/>
    <w:rsid w:val="00DC0E63"/>
    <w:rsid w:val="00DC133C"/>
    <w:rsid w:val="00DC151F"/>
    <w:rsid w:val="00DC1779"/>
    <w:rsid w:val="00DC1A60"/>
    <w:rsid w:val="00DC1D33"/>
    <w:rsid w:val="00DC1F28"/>
    <w:rsid w:val="00DC2281"/>
    <w:rsid w:val="00DC2AE4"/>
    <w:rsid w:val="00DC2D0F"/>
    <w:rsid w:val="00DC48CD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221B"/>
    <w:rsid w:val="00DD227E"/>
    <w:rsid w:val="00DD2AC5"/>
    <w:rsid w:val="00DD32AB"/>
    <w:rsid w:val="00DD354F"/>
    <w:rsid w:val="00DD3715"/>
    <w:rsid w:val="00DD445E"/>
    <w:rsid w:val="00DD4B45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3DB4"/>
    <w:rsid w:val="00DE436D"/>
    <w:rsid w:val="00DE49A3"/>
    <w:rsid w:val="00DE5120"/>
    <w:rsid w:val="00DE5EE3"/>
    <w:rsid w:val="00DE6BAF"/>
    <w:rsid w:val="00DE6E8A"/>
    <w:rsid w:val="00DF1438"/>
    <w:rsid w:val="00DF1AEE"/>
    <w:rsid w:val="00DF1D19"/>
    <w:rsid w:val="00DF231F"/>
    <w:rsid w:val="00DF28C4"/>
    <w:rsid w:val="00DF2D5C"/>
    <w:rsid w:val="00DF40D6"/>
    <w:rsid w:val="00DF412D"/>
    <w:rsid w:val="00DF4414"/>
    <w:rsid w:val="00DF44D6"/>
    <w:rsid w:val="00DF4C28"/>
    <w:rsid w:val="00DF50E2"/>
    <w:rsid w:val="00DF791F"/>
    <w:rsid w:val="00DF7A08"/>
    <w:rsid w:val="00DF7CCE"/>
    <w:rsid w:val="00E0012D"/>
    <w:rsid w:val="00E00F90"/>
    <w:rsid w:val="00E017EB"/>
    <w:rsid w:val="00E01D0D"/>
    <w:rsid w:val="00E02359"/>
    <w:rsid w:val="00E0255E"/>
    <w:rsid w:val="00E025BC"/>
    <w:rsid w:val="00E02BC4"/>
    <w:rsid w:val="00E03F33"/>
    <w:rsid w:val="00E041FB"/>
    <w:rsid w:val="00E0492C"/>
    <w:rsid w:val="00E04DED"/>
    <w:rsid w:val="00E04FBF"/>
    <w:rsid w:val="00E05862"/>
    <w:rsid w:val="00E05CE4"/>
    <w:rsid w:val="00E060DF"/>
    <w:rsid w:val="00E06ADD"/>
    <w:rsid w:val="00E0714A"/>
    <w:rsid w:val="00E07382"/>
    <w:rsid w:val="00E07C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212FF"/>
    <w:rsid w:val="00E2194E"/>
    <w:rsid w:val="00E23051"/>
    <w:rsid w:val="00E2319F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4139"/>
    <w:rsid w:val="00E44693"/>
    <w:rsid w:val="00E44AE5"/>
    <w:rsid w:val="00E45C09"/>
    <w:rsid w:val="00E45EF4"/>
    <w:rsid w:val="00E46937"/>
    <w:rsid w:val="00E47082"/>
    <w:rsid w:val="00E4718C"/>
    <w:rsid w:val="00E47A47"/>
    <w:rsid w:val="00E47A7B"/>
    <w:rsid w:val="00E47BC7"/>
    <w:rsid w:val="00E50F56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D18"/>
    <w:rsid w:val="00E64074"/>
    <w:rsid w:val="00E642FB"/>
    <w:rsid w:val="00E64F9D"/>
    <w:rsid w:val="00E6572C"/>
    <w:rsid w:val="00E659A5"/>
    <w:rsid w:val="00E660E9"/>
    <w:rsid w:val="00E66221"/>
    <w:rsid w:val="00E662B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55F"/>
    <w:rsid w:val="00E81793"/>
    <w:rsid w:val="00E81D1D"/>
    <w:rsid w:val="00E826A9"/>
    <w:rsid w:val="00E82767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6CAA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3C65"/>
    <w:rsid w:val="00EA3F98"/>
    <w:rsid w:val="00EA460C"/>
    <w:rsid w:val="00EA56FF"/>
    <w:rsid w:val="00EA582A"/>
    <w:rsid w:val="00EA6049"/>
    <w:rsid w:val="00EA75AE"/>
    <w:rsid w:val="00EA786D"/>
    <w:rsid w:val="00EA791C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D3E"/>
    <w:rsid w:val="00EC311A"/>
    <w:rsid w:val="00EC35DC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86"/>
    <w:rsid w:val="00EE5113"/>
    <w:rsid w:val="00EE547F"/>
    <w:rsid w:val="00EE5CC3"/>
    <w:rsid w:val="00EE6BB0"/>
    <w:rsid w:val="00EE6C74"/>
    <w:rsid w:val="00EE72B1"/>
    <w:rsid w:val="00EE78C3"/>
    <w:rsid w:val="00EF00B0"/>
    <w:rsid w:val="00EF0477"/>
    <w:rsid w:val="00EF048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6B48"/>
    <w:rsid w:val="00F02112"/>
    <w:rsid w:val="00F02169"/>
    <w:rsid w:val="00F02371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13A9"/>
    <w:rsid w:val="00F11793"/>
    <w:rsid w:val="00F11B0C"/>
    <w:rsid w:val="00F12018"/>
    <w:rsid w:val="00F1225E"/>
    <w:rsid w:val="00F12B19"/>
    <w:rsid w:val="00F12E22"/>
    <w:rsid w:val="00F13313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45DE"/>
    <w:rsid w:val="00F25026"/>
    <w:rsid w:val="00F25032"/>
    <w:rsid w:val="00F25868"/>
    <w:rsid w:val="00F26D70"/>
    <w:rsid w:val="00F273C6"/>
    <w:rsid w:val="00F2789A"/>
    <w:rsid w:val="00F278CE"/>
    <w:rsid w:val="00F3047A"/>
    <w:rsid w:val="00F30917"/>
    <w:rsid w:val="00F30A12"/>
    <w:rsid w:val="00F30FFE"/>
    <w:rsid w:val="00F3106C"/>
    <w:rsid w:val="00F3245F"/>
    <w:rsid w:val="00F32552"/>
    <w:rsid w:val="00F32FC3"/>
    <w:rsid w:val="00F338CA"/>
    <w:rsid w:val="00F34395"/>
    <w:rsid w:val="00F3503A"/>
    <w:rsid w:val="00F35248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1458"/>
    <w:rsid w:val="00F51504"/>
    <w:rsid w:val="00F51677"/>
    <w:rsid w:val="00F51978"/>
    <w:rsid w:val="00F51CDF"/>
    <w:rsid w:val="00F51CFD"/>
    <w:rsid w:val="00F5246E"/>
    <w:rsid w:val="00F52493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DA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87D3D"/>
    <w:rsid w:val="00F9028B"/>
    <w:rsid w:val="00F90AE0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A8F"/>
    <w:rsid w:val="00FB03B6"/>
    <w:rsid w:val="00FB05B1"/>
    <w:rsid w:val="00FB0971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5DF"/>
    <w:rsid w:val="00FB66A8"/>
    <w:rsid w:val="00FB6767"/>
    <w:rsid w:val="00FB69D3"/>
    <w:rsid w:val="00FB6D9C"/>
    <w:rsid w:val="00FB6E5C"/>
    <w:rsid w:val="00FB794C"/>
    <w:rsid w:val="00FC0AB5"/>
    <w:rsid w:val="00FC11B3"/>
    <w:rsid w:val="00FC1434"/>
    <w:rsid w:val="00FC2005"/>
    <w:rsid w:val="00FC3C3D"/>
    <w:rsid w:val="00FC4B33"/>
    <w:rsid w:val="00FC53E3"/>
    <w:rsid w:val="00FC5403"/>
    <w:rsid w:val="00FC6C75"/>
    <w:rsid w:val="00FC737A"/>
    <w:rsid w:val="00FC7444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BB1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84E"/>
    <w:rsid w:val="00FD594B"/>
    <w:rsid w:val="00FD60E2"/>
    <w:rsid w:val="00FD6EC4"/>
    <w:rsid w:val="00FD7AB3"/>
    <w:rsid w:val="00FE17D4"/>
    <w:rsid w:val="00FE1E8F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700"/>
    <w:rsid w:val="00FE3A02"/>
    <w:rsid w:val="00FE3A0C"/>
    <w:rsid w:val="00FE3A53"/>
    <w:rsid w:val="00FE4D1E"/>
    <w:rsid w:val="00FE52CD"/>
    <w:rsid w:val="00FE52D5"/>
    <w:rsid w:val="00FE53BB"/>
    <w:rsid w:val="00FE587B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DE2"/>
    <w:rsid w:val="00FF1521"/>
    <w:rsid w:val="00FF1701"/>
    <w:rsid w:val="00FF28BC"/>
    <w:rsid w:val="00FF2964"/>
    <w:rsid w:val="00FF2998"/>
    <w:rsid w:val="00FF2B43"/>
    <w:rsid w:val="00FF3BC7"/>
    <w:rsid w:val="00FF419D"/>
    <w:rsid w:val="00FF4813"/>
    <w:rsid w:val="00FF58F1"/>
    <w:rsid w:val="00FF772A"/>
    <w:rsid w:val="00FF7A4F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3773BE2D-59C0-4C7C-8596-F3E5269F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styleId="Emphasis">
    <w:name w:val="Emphasis"/>
    <w:uiPriority w:val="20"/>
    <w:qFormat/>
    <w:rsid w:val="00762A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A3F587-6BEC-47DF-8DDB-04FA2BE8A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452</Words>
  <Characters>2578</Characters>
  <Application>Microsoft Office Word</Application>
  <DocSecurity>0</DocSecurity>
  <Lines>21</Lines>
  <Paragraphs>6</Paragraphs>
  <ScaleCrop>false</ScaleCrop>
  <Company>Alcatel-Lucent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23</cp:revision>
  <cp:lastPrinted>2009-09-26T16:02:00Z</cp:lastPrinted>
  <dcterms:created xsi:type="dcterms:W3CDTF">2022-09-29T15:06:00Z</dcterms:created>
  <dcterms:modified xsi:type="dcterms:W3CDTF">2022-09-29T15:08:00Z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