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59AA1" w14:textId="6A49D1BE" w:rsidR="003E3F92" w:rsidRPr="000F0716" w:rsidRDefault="003E3F92" w:rsidP="003E3F92">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A50A18">
        <w:rPr>
          <w:rFonts w:cs="黑体"/>
          <w:b/>
          <w:sz w:val="24"/>
          <w:szCs w:val="24"/>
        </w:rPr>
        <w:t>11</w:t>
      </w:r>
      <w:r w:rsidR="00F07E08">
        <w:rPr>
          <w:rFonts w:cs="黑体"/>
          <w:b/>
          <w:sz w:val="24"/>
          <w:szCs w:val="24"/>
        </w:rPr>
        <w:t>9</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F558B4" w:rsidRPr="00F558B4">
        <w:rPr>
          <w:rFonts w:eastAsia="Malgun Gothic"/>
          <w:b/>
          <w:bCs/>
          <w:sz w:val="24"/>
          <w:szCs w:val="24"/>
          <w:lang w:eastAsia="zh-CN"/>
        </w:rPr>
        <w:t>R2-2209218</w:t>
      </w:r>
    </w:p>
    <w:p w14:paraId="4D69E79B" w14:textId="1B19AB87" w:rsidR="003E3F92" w:rsidRPr="008A4B03" w:rsidRDefault="003E3F92" w:rsidP="003E3F92">
      <w:pPr>
        <w:pStyle w:val="CRCoverPage"/>
        <w:tabs>
          <w:tab w:val="right" w:pos="9639"/>
        </w:tabs>
        <w:spacing w:before="120" w:after="0"/>
        <w:rPr>
          <w:b/>
          <w:noProof/>
          <w:sz w:val="24"/>
        </w:rPr>
      </w:pPr>
      <w:r w:rsidRPr="00705996">
        <w:rPr>
          <w:rFonts w:cs="Arial"/>
          <w:b/>
          <w:sz w:val="24"/>
          <w:lang w:eastAsia="zh-CN"/>
        </w:rPr>
        <w:t xml:space="preserve">Online, </w:t>
      </w:r>
      <w:r w:rsidR="00F07E08" w:rsidRPr="00705996">
        <w:rPr>
          <w:rFonts w:cs="Arial"/>
          <w:b/>
          <w:sz w:val="24"/>
          <w:lang w:eastAsia="zh-CN"/>
        </w:rPr>
        <w:t>1</w:t>
      </w:r>
      <w:r w:rsidR="0055323B" w:rsidRPr="00705996">
        <w:rPr>
          <w:rFonts w:cs="Arial"/>
          <w:b/>
          <w:sz w:val="24"/>
          <w:lang w:eastAsia="zh-CN"/>
        </w:rPr>
        <w:t>7</w:t>
      </w:r>
      <w:r>
        <w:rPr>
          <w:b/>
          <w:noProof/>
          <w:sz w:val="24"/>
          <w:vertAlign w:val="superscript"/>
        </w:rPr>
        <w:t>t</w:t>
      </w:r>
      <w:r w:rsidR="00A50A18">
        <w:rPr>
          <w:b/>
          <w:noProof/>
          <w:sz w:val="24"/>
          <w:vertAlign w:val="superscript"/>
        </w:rPr>
        <w:t>h</w:t>
      </w:r>
      <w:r>
        <w:rPr>
          <w:b/>
          <w:noProof/>
          <w:sz w:val="24"/>
        </w:rPr>
        <w:t xml:space="preserve"> </w:t>
      </w:r>
      <w:r w:rsidR="00F07E08">
        <w:rPr>
          <w:b/>
          <w:noProof/>
          <w:sz w:val="24"/>
        </w:rPr>
        <w:t>Aug</w:t>
      </w:r>
      <w:r>
        <w:rPr>
          <w:b/>
          <w:noProof/>
          <w:sz w:val="24"/>
        </w:rPr>
        <w:t xml:space="preserve"> – </w:t>
      </w:r>
      <w:r w:rsidR="00A50A18">
        <w:rPr>
          <w:b/>
          <w:noProof/>
          <w:sz w:val="24"/>
        </w:rPr>
        <w:t>2</w:t>
      </w:r>
      <w:r w:rsidR="0055323B">
        <w:rPr>
          <w:b/>
          <w:noProof/>
          <w:sz w:val="24"/>
        </w:rPr>
        <w:t>9</w:t>
      </w:r>
      <w:r w:rsidR="00A50A18">
        <w:rPr>
          <w:b/>
          <w:noProof/>
          <w:sz w:val="24"/>
          <w:vertAlign w:val="superscript"/>
        </w:rPr>
        <w:t>th</w:t>
      </w:r>
      <w:r w:rsidR="00A50A18">
        <w:rPr>
          <w:b/>
          <w:noProof/>
          <w:sz w:val="24"/>
        </w:rPr>
        <w:t xml:space="preserve"> </w:t>
      </w:r>
      <w:r w:rsidR="00F07E08">
        <w:rPr>
          <w:b/>
          <w:noProof/>
          <w:sz w:val="24"/>
        </w:rPr>
        <w:t>Aug</w:t>
      </w:r>
      <w:r w:rsidRPr="00705996">
        <w:rPr>
          <w:rFonts w:cs="Arial"/>
          <w:b/>
          <w:sz w:val="24"/>
          <w:lang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01BCF014"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BA4451">
        <w:rPr>
          <w:rFonts w:ascii="Arial" w:eastAsia="宋体" w:hAnsi="Arial" w:cs="Arial"/>
          <w:sz w:val="22"/>
          <w:lang w:eastAsia="zh-CN"/>
        </w:rPr>
        <w:t>6.21.1</w:t>
      </w:r>
    </w:p>
    <w:p w14:paraId="0E3DCAD6" w14:textId="4C1D70B7" w:rsidR="00675C27" w:rsidRPr="00D96677" w:rsidRDefault="00675C27" w:rsidP="00675C27">
      <w:pPr>
        <w:tabs>
          <w:tab w:val="left" w:pos="1985"/>
        </w:tabs>
        <w:jc w:val="both"/>
        <w:rPr>
          <w:rFonts w:ascii="Arial" w:eastAsia="宋体" w:hAnsi="Arial" w:cs="Arial"/>
          <w:sz w:val="22"/>
          <w:lang w:eastAsia="zh-CN"/>
        </w:rPr>
      </w:pPr>
      <w:r w:rsidRPr="007D435F">
        <w:rPr>
          <w:rFonts w:ascii="Arial" w:hAnsi="Arial" w:cs="Arial"/>
          <w:b/>
          <w:sz w:val="22"/>
        </w:rPr>
        <w:t xml:space="preserve">Source: </w:t>
      </w:r>
      <w:r w:rsidRPr="007D435F">
        <w:rPr>
          <w:rFonts w:ascii="Arial" w:hAnsi="Arial" w:cs="Arial"/>
          <w:b/>
          <w:sz w:val="22"/>
        </w:rPr>
        <w:tab/>
      </w:r>
      <w:r w:rsidR="00D96677" w:rsidRPr="00D96677">
        <w:rPr>
          <w:rFonts w:ascii="Arial" w:hAnsi="Arial" w:cs="Arial"/>
          <w:sz w:val="22"/>
        </w:rPr>
        <w:t>Huawei, HiSilicon</w:t>
      </w:r>
    </w:p>
    <w:p w14:paraId="739B3454" w14:textId="52241AB5"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96677">
        <w:rPr>
          <w:rFonts w:ascii="Arial" w:hAnsi="Arial" w:cs="Arial"/>
          <w:sz w:val="22"/>
        </w:rPr>
        <w:t xml:space="preserve">Report of </w:t>
      </w:r>
      <w:r w:rsidR="005E0D6E" w:rsidRPr="005E0D6E">
        <w:rPr>
          <w:rFonts w:ascii="Arial" w:hAnsi="Arial" w:cs="Arial"/>
          <w:sz w:val="22"/>
        </w:rPr>
        <w:t>[Post119-e][</w:t>
      </w:r>
      <w:r w:rsidR="00D96677" w:rsidRPr="00D96677">
        <w:rPr>
          <w:rFonts w:ascii="Arial" w:hAnsi="Arial" w:cs="Arial"/>
          <w:sz w:val="22"/>
        </w:rPr>
        <w:t>037][NRTEI17</w:t>
      </w:r>
      <w:r w:rsidR="00F558B4">
        <w:rPr>
          <w:rFonts w:ascii="Arial" w:hAnsi="Arial" w:cs="Arial"/>
          <w:sz w:val="22"/>
        </w:rPr>
        <w:t>] Emergency Service Enhancement</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633555A5" w14:textId="4F8DAC04" w:rsidR="009170B8" w:rsidRDefault="00D96677" w:rsidP="009170B8">
      <w:pPr>
        <w:jc w:val="both"/>
        <w:rPr>
          <w:lang w:eastAsia="zh-CN"/>
        </w:rPr>
      </w:pPr>
      <w:r>
        <w:rPr>
          <w:lang w:eastAsia="zh-CN"/>
        </w:rPr>
        <w:t>This is the report of the following offline discussion</w:t>
      </w:r>
      <w:r w:rsidR="00771F69">
        <w:rPr>
          <w:lang w:eastAsia="zh-CN"/>
        </w:rPr>
        <w:t>.</w:t>
      </w:r>
    </w:p>
    <w:p w14:paraId="08F62C1C" w14:textId="77777777" w:rsidR="000B26CF" w:rsidRDefault="000B26CF" w:rsidP="000B26CF">
      <w:pPr>
        <w:pStyle w:val="EmailDiscussion"/>
        <w:numPr>
          <w:ilvl w:val="0"/>
          <w:numId w:val="31"/>
        </w:numPr>
        <w:rPr>
          <w:sz w:val="22"/>
          <w:szCs w:val="22"/>
          <w:lang w:val="en-US" w:eastAsia="zh-CN"/>
        </w:rPr>
      </w:pPr>
      <w:r>
        <w:t>[Post119-e][037][NRTEI17] Emergency Service Enhancement CR (Huawei)</w:t>
      </w:r>
    </w:p>
    <w:p w14:paraId="6706F5F3" w14:textId="77777777" w:rsidR="000B26CF" w:rsidRDefault="000B26CF" w:rsidP="000B26CF">
      <w:pPr>
        <w:pStyle w:val="EmailDiscussion2"/>
        <w:rPr>
          <w:szCs w:val="20"/>
        </w:rPr>
      </w:pPr>
      <w:r>
        <w:t>      Scope: Continue from [AT119-e][037], Collect further comments on the proposals, clarify potential issue if possible, reach a potentially agreeable way forward for the next meeting,</w:t>
      </w:r>
    </w:p>
    <w:p w14:paraId="11166BEF" w14:textId="77777777" w:rsidR="000B26CF" w:rsidRDefault="000B26CF" w:rsidP="000B26CF">
      <w:pPr>
        <w:pStyle w:val="EmailDiscussion2"/>
      </w:pPr>
      <w:r>
        <w:t>      Intended outcome: Report (to be submitted to next meeting, to be used as baseline for continued disc)</w:t>
      </w:r>
    </w:p>
    <w:p w14:paraId="24375E95" w14:textId="77777777" w:rsidR="000B26CF" w:rsidRDefault="000B26CF" w:rsidP="000B26CF">
      <w:pPr>
        <w:pStyle w:val="EmailDiscussion2"/>
      </w:pPr>
      <w:r>
        <w:t>      Deadline: 1 week</w:t>
      </w:r>
    </w:p>
    <w:p w14:paraId="664B1DE9" w14:textId="52F9A2C0" w:rsidR="007E432B" w:rsidRDefault="007E432B" w:rsidP="009170B8">
      <w:pPr>
        <w:jc w:val="both"/>
        <w:rPr>
          <w:rFonts w:eastAsia="宋体"/>
          <w:lang w:eastAsia="zh-CN"/>
        </w:rPr>
      </w:pPr>
    </w:p>
    <w:p w14:paraId="7585977A" w14:textId="1F4C394E" w:rsidR="000B26CF" w:rsidRPr="002941D1" w:rsidRDefault="000B26CF" w:rsidP="009170B8">
      <w:pPr>
        <w:jc w:val="both"/>
        <w:rPr>
          <w:rFonts w:eastAsia="宋体"/>
          <w:lang w:eastAsia="zh-CN"/>
        </w:rPr>
      </w:pPr>
      <w:r>
        <w:rPr>
          <w:rFonts w:eastAsia="宋体"/>
          <w:lang w:eastAsia="zh-CN"/>
        </w:rPr>
        <w:t xml:space="preserve">The email discussion is the follow-up discussion of </w:t>
      </w:r>
      <w:r w:rsidRPr="000B26CF">
        <w:rPr>
          <w:rFonts w:eastAsia="宋体"/>
          <w:lang w:eastAsia="zh-CN"/>
        </w:rPr>
        <w:t>[AT119-e][037][NRTEI17] Emergency Service Enhancement (</w:t>
      </w:r>
      <w:r w:rsidR="006B4A27">
        <w:rPr>
          <w:rFonts w:eastAsia="宋体"/>
          <w:lang w:eastAsia="zh-CN"/>
        </w:rPr>
        <w:t>Huawei</w:t>
      </w:r>
      <w:r w:rsidRPr="000B26CF">
        <w:rPr>
          <w:rFonts w:eastAsia="宋体"/>
          <w:lang w:eastAsia="zh-CN"/>
        </w:rPr>
        <w:t>)</w:t>
      </w:r>
      <w:r w:rsidR="00CD597A">
        <w:rPr>
          <w:rFonts w:eastAsia="宋体"/>
          <w:lang w:eastAsia="zh-CN"/>
        </w:rPr>
        <w:t xml:space="preserve"> [1]</w:t>
      </w:r>
      <w:r w:rsidR="006B4A27">
        <w:rPr>
          <w:rFonts w:eastAsia="宋体"/>
          <w:lang w:eastAsia="zh-CN"/>
        </w:rPr>
        <w:t>.</w:t>
      </w:r>
      <w:r>
        <w:rPr>
          <w:rFonts w:eastAsia="宋体"/>
          <w:lang w:eastAsia="zh-CN"/>
        </w:rPr>
        <w:t xml:space="preserve"> The goal is to allow time </w:t>
      </w:r>
      <w:r w:rsidR="00CE4D1E">
        <w:rPr>
          <w:rFonts w:eastAsia="宋体"/>
          <w:lang w:eastAsia="zh-CN"/>
        </w:rPr>
        <w:t>for</w:t>
      </w:r>
      <w:r>
        <w:rPr>
          <w:rFonts w:eastAsia="宋体"/>
          <w:lang w:eastAsia="zh-CN"/>
        </w:rPr>
        <w:t xml:space="preserve"> further </w:t>
      </w:r>
      <w:r w:rsidR="00CE4D1E">
        <w:rPr>
          <w:rFonts w:eastAsia="宋体"/>
          <w:lang w:eastAsia="zh-CN"/>
        </w:rPr>
        <w:t>review on</w:t>
      </w:r>
      <w:r>
        <w:rPr>
          <w:rFonts w:eastAsia="宋体"/>
          <w:lang w:eastAsia="zh-CN"/>
        </w:rPr>
        <w:t xml:space="preserve"> the proposals from offline-037. </w:t>
      </w:r>
    </w:p>
    <w:p w14:paraId="77333DD8" w14:textId="221D1051" w:rsidR="00A77E30" w:rsidRDefault="00A77E30" w:rsidP="00E8380A">
      <w:pPr>
        <w:pStyle w:val="1"/>
        <w:pBdr>
          <w:top w:val="single" w:sz="12" w:space="2" w:color="auto"/>
        </w:pBdr>
        <w:jc w:val="both"/>
        <w:rPr>
          <w:rFonts w:eastAsia="宋体"/>
          <w:lang w:eastAsia="zh-CN"/>
        </w:rPr>
      </w:pPr>
      <w:r>
        <w:rPr>
          <w:rFonts w:eastAsia="宋体"/>
          <w:lang w:eastAsia="zh-CN"/>
        </w:rPr>
        <w:t>Discussion and summary</w:t>
      </w:r>
    </w:p>
    <w:p w14:paraId="228080D1" w14:textId="77777777" w:rsidR="00FB44C8" w:rsidRDefault="00FB44C8" w:rsidP="00FB44C8">
      <w:pPr>
        <w:pStyle w:val="2"/>
        <w:spacing w:after="240"/>
      </w:pPr>
      <w:r w:rsidRPr="00FB44C8">
        <w:t xml:space="preserve">Overview of [AT119-e][037] </w:t>
      </w:r>
    </w:p>
    <w:p w14:paraId="247666B0" w14:textId="4F5B909C" w:rsidR="00FB44C8" w:rsidRDefault="00D34C52" w:rsidP="00FB44C8">
      <w:pPr>
        <w:rPr>
          <w:lang w:eastAsia="zh-CN"/>
        </w:rPr>
      </w:pPr>
      <w:r>
        <w:rPr>
          <w:lang w:eastAsia="zh-CN"/>
        </w:rPr>
        <w:t>In</w:t>
      </w:r>
      <w:r w:rsidR="00FB44C8">
        <w:rPr>
          <w:lang w:eastAsia="zh-CN"/>
        </w:rPr>
        <w:t xml:space="preserve"> the offline-037, the following </w:t>
      </w:r>
      <w:r w:rsidR="00771752">
        <w:rPr>
          <w:lang w:eastAsia="zh-CN"/>
        </w:rPr>
        <w:t>aspects</w:t>
      </w:r>
      <w:r w:rsidR="00FB44C8">
        <w:rPr>
          <w:lang w:eastAsia="zh-CN"/>
        </w:rPr>
        <w:t xml:space="preserve"> have been discussed:</w:t>
      </w:r>
    </w:p>
    <w:p w14:paraId="36B9ABD4" w14:textId="131BA44F" w:rsidR="00FB44C8" w:rsidRDefault="00771752" w:rsidP="00771752">
      <w:pPr>
        <w:pStyle w:val="afc"/>
        <w:numPr>
          <w:ilvl w:val="0"/>
          <w:numId w:val="33"/>
        </w:numPr>
        <w:ind w:left="357" w:firstLineChars="0" w:hanging="357"/>
        <w:rPr>
          <w:lang w:eastAsia="zh-CN"/>
        </w:rPr>
      </w:pPr>
      <w:r>
        <w:rPr>
          <w:lang w:eastAsia="zh-CN"/>
        </w:rPr>
        <w:t xml:space="preserve">During EPS fallback for emergency </w:t>
      </w:r>
      <w:r w:rsidR="008B31A0">
        <w:rPr>
          <w:lang w:eastAsia="zh-CN"/>
        </w:rPr>
        <w:t>call</w:t>
      </w:r>
      <w:r>
        <w:rPr>
          <w:lang w:eastAsia="zh-CN"/>
        </w:rPr>
        <w:t>, w</w:t>
      </w:r>
      <w:r w:rsidR="00FB44C8">
        <w:rPr>
          <w:lang w:eastAsia="zh-CN"/>
        </w:rPr>
        <w:t>hether UE is allowed to select an acceptable E-UTRA cell upon HO failure.</w:t>
      </w:r>
    </w:p>
    <w:p w14:paraId="1A42C7D8" w14:textId="194BBCFF" w:rsidR="00FB44C8" w:rsidRDefault="00771752" w:rsidP="00771752">
      <w:pPr>
        <w:pStyle w:val="afc"/>
        <w:numPr>
          <w:ilvl w:val="0"/>
          <w:numId w:val="33"/>
        </w:numPr>
        <w:ind w:left="357" w:firstLineChars="0" w:hanging="357"/>
        <w:rPr>
          <w:lang w:eastAsia="zh-CN"/>
        </w:rPr>
      </w:pPr>
      <w:r>
        <w:rPr>
          <w:lang w:eastAsia="zh-CN"/>
        </w:rPr>
        <w:t>During Emergency fallback, w</w:t>
      </w:r>
      <w:r w:rsidR="00FB44C8">
        <w:rPr>
          <w:lang w:eastAsia="zh-CN"/>
        </w:rPr>
        <w:t xml:space="preserve">hether UE is allowed to select a suitable/acceptable E-UTRA cell upon HO failure. </w:t>
      </w:r>
    </w:p>
    <w:p w14:paraId="13741652" w14:textId="551874C2" w:rsidR="00FB44C8" w:rsidRDefault="00771752" w:rsidP="00771752">
      <w:pPr>
        <w:pStyle w:val="afc"/>
        <w:numPr>
          <w:ilvl w:val="0"/>
          <w:numId w:val="33"/>
        </w:numPr>
        <w:ind w:left="357" w:firstLineChars="0" w:hanging="357"/>
        <w:rPr>
          <w:lang w:eastAsia="zh-CN"/>
        </w:rPr>
      </w:pPr>
      <w:r>
        <w:rPr>
          <w:lang w:eastAsia="zh-CN"/>
        </w:rPr>
        <w:t>In the above two cases, if the selected E-UTRA cell can be either suitable or acceptable, whether there should be an order for suitable cell selection and acceptable cell selection.</w:t>
      </w:r>
    </w:p>
    <w:p w14:paraId="1A30C36E" w14:textId="6F3F13EF" w:rsidR="00771752" w:rsidRDefault="0012153A" w:rsidP="00FB44C8">
      <w:pPr>
        <w:rPr>
          <w:lang w:eastAsia="zh-CN"/>
        </w:rPr>
      </w:pPr>
      <w:r>
        <w:rPr>
          <w:lang w:eastAsia="zh-CN"/>
        </w:rPr>
        <w:t xml:space="preserve">The summary of </w:t>
      </w:r>
      <w:r w:rsidR="00771752">
        <w:rPr>
          <w:lang w:eastAsia="zh-CN"/>
        </w:rPr>
        <w:t xml:space="preserve">companies’ </w:t>
      </w:r>
      <w:r>
        <w:rPr>
          <w:lang w:eastAsia="zh-CN"/>
        </w:rPr>
        <w:t>views on the above aspects is:</w:t>
      </w:r>
    </w:p>
    <w:p w14:paraId="02618848" w14:textId="68079BC1" w:rsidR="0012153A" w:rsidRDefault="0012153A" w:rsidP="0012153A">
      <w:pPr>
        <w:pStyle w:val="afc"/>
        <w:numPr>
          <w:ilvl w:val="0"/>
          <w:numId w:val="33"/>
        </w:numPr>
        <w:ind w:left="357" w:firstLineChars="0" w:hanging="357"/>
        <w:rPr>
          <w:lang w:eastAsia="zh-CN"/>
        </w:rPr>
      </w:pPr>
      <w:r>
        <w:rPr>
          <w:lang w:eastAsia="zh-CN"/>
        </w:rPr>
        <w:t xml:space="preserve">All companies agreed that during EPS fallback for emergency </w:t>
      </w:r>
      <w:r w:rsidR="008B31A0">
        <w:rPr>
          <w:lang w:eastAsia="zh-CN"/>
        </w:rPr>
        <w:t>call</w:t>
      </w:r>
      <w:r>
        <w:rPr>
          <w:lang w:eastAsia="zh-CN"/>
        </w:rPr>
        <w:t>, the UE is allowed to select an acceptable E-UTRA cell upon HO failure when there is no suitable cell.</w:t>
      </w:r>
    </w:p>
    <w:p w14:paraId="72B5D4B2" w14:textId="385D5E50" w:rsidR="0012153A" w:rsidRDefault="0012153A" w:rsidP="0012153A">
      <w:pPr>
        <w:pStyle w:val="afc"/>
        <w:numPr>
          <w:ilvl w:val="0"/>
          <w:numId w:val="33"/>
        </w:numPr>
        <w:ind w:left="357" w:firstLineChars="0" w:hanging="357"/>
        <w:rPr>
          <w:lang w:eastAsia="zh-CN"/>
        </w:rPr>
      </w:pPr>
      <w:r>
        <w:rPr>
          <w:lang w:eastAsia="zh-CN"/>
        </w:rPr>
        <w:t>All companies agreed that during Emergency fallback, the UE is allowed to select a suitable/acceptable E-UTRA cell upon HO failure. And the UE can only select acceptable cell when there is no suitable cell. Regarding whether such UE behaviour should be captured in specification, one company commented it can be left to UE implementation and no need to be captured in specification, while other companies agreed to capture the UE behaviour in the specification.</w:t>
      </w:r>
    </w:p>
    <w:p w14:paraId="795FABF1" w14:textId="34B6999D" w:rsidR="00FB44C8" w:rsidRDefault="0012153A" w:rsidP="00FB44C8">
      <w:pPr>
        <w:rPr>
          <w:lang w:eastAsia="zh-CN"/>
        </w:rPr>
      </w:pPr>
      <w:r>
        <w:rPr>
          <w:lang w:eastAsia="zh-CN"/>
        </w:rPr>
        <w:t>Based on majority view, the following proposals were given</w:t>
      </w:r>
      <w:r w:rsidR="006B4A27">
        <w:rPr>
          <w:lang w:eastAsia="zh-CN"/>
        </w:rPr>
        <w:t>, and</w:t>
      </w:r>
      <w:r w:rsidR="006B4A27">
        <w:rPr>
          <w:rFonts w:eastAsia="宋体"/>
          <w:lang w:eastAsia="zh-CN"/>
        </w:rPr>
        <w:t xml:space="preserve"> the report was submitted in </w:t>
      </w:r>
      <w:r w:rsidR="006B4A27" w:rsidRPr="006B4A27">
        <w:rPr>
          <w:rFonts w:eastAsia="宋体"/>
          <w:lang w:eastAsia="zh-CN"/>
        </w:rPr>
        <w:t>R2-2209116</w:t>
      </w:r>
      <w:r w:rsidR="00D34C52">
        <w:rPr>
          <w:rFonts w:eastAsia="宋体"/>
          <w:lang w:eastAsia="zh-CN"/>
        </w:rPr>
        <w:t xml:space="preserve"> [1]</w:t>
      </w:r>
      <w:r w:rsidR="006B4A27">
        <w:rPr>
          <w:rFonts w:eastAsia="宋体"/>
          <w:lang w:eastAsia="zh-CN"/>
        </w:rPr>
        <w:t>.</w:t>
      </w:r>
    </w:p>
    <w:p w14:paraId="60BE6213" w14:textId="77777777" w:rsidR="00FB44C8" w:rsidRPr="00103FBE" w:rsidRDefault="00FB44C8" w:rsidP="00FB44C8">
      <w:pPr>
        <w:rPr>
          <w:rFonts w:eastAsia="Tahoma"/>
          <w:lang w:eastAsia="zh-CN"/>
        </w:rPr>
      </w:pPr>
      <w:r w:rsidRPr="007264E7">
        <w:rPr>
          <w:rStyle w:val="aff1"/>
          <w:rFonts w:eastAsia="Arial" w:cs="Tahoma"/>
        </w:rPr>
        <w:t>Proposal 1:</w:t>
      </w:r>
      <w:r>
        <w:rPr>
          <w:rStyle w:val="aff1"/>
          <w:rFonts w:eastAsia="Arial" w:cs="Tahoma"/>
          <w:b w:val="0"/>
        </w:rPr>
        <w:t xml:space="preserve"> </w:t>
      </w:r>
      <w:r>
        <w:rPr>
          <w:rStyle w:val="aff1"/>
          <w:rFonts w:eastAsia="Arial" w:cs="Tahoma"/>
        </w:rPr>
        <w:t>UE should be allowed to select an acceptable cell when there is no suitable cell for emergency call upon HO failure during EPS fallback.</w:t>
      </w:r>
    </w:p>
    <w:p w14:paraId="02C555BD" w14:textId="77777777" w:rsidR="00FB44C8" w:rsidRPr="00103FBE" w:rsidRDefault="00FB44C8" w:rsidP="00FB44C8">
      <w:pPr>
        <w:rPr>
          <w:rFonts w:eastAsia="Tahoma"/>
          <w:lang w:eastAsia="zh-CN"/>
        </w:rPr>
      </w:pPr>
      <w:r w:rsidRPr="007264E7">
        <w:rPr>
          <w:rStyle w:val="aff1"/>
          <w:rFonts w:eastAsia="Arial" w:cs="Tahoma"/>
        </w:rPr>
        <w:t>Proposal 2:</w:t>
      </w:r>
      <w:r>
        <w:rPr>
          <w:rStyle w:val="aff1"/>
          <w:rFonts w:eastAsia="Arial" w:cs="Tahoma"/>
          <w:b w:val="0"/>
        </w:rPr>
        <w:t xml:space="preserve"> </w:t>
      </w:r>
      <w:r w:rsidRPr="001B5B4A">
        <w:rPr>
          <w:rStyle w:val="aff1"/>
          <w:rFonts w:eastAsia="Arial" w:cs="Tahoma"/>
        </w:rPr>
        <w:t xml:space="preserve">UE shall perform suitable cell search first, and </w:t>
      </w:r>
      <w:r>
        <w:rPr>
          <w:rStyle w:val="aff1"/>
          <w:rFonts w:eastAsia="Arial" w:cs="Tahoma"/>
        </w:rPr>
        <w:t>may</w:t>
      </w:r>
      <w:r w:rsidRPr="001B5B4A">
        <w:rPr>
          <w:rStyle w:val="aff1"/>
          <w:rFonts w:eastAsia="Arial" w:cs="Tahoma"/>
        </w:rPr>
        <w:t xml:space="preserve"> perform acceptable cell search only when no suitable cell is found.</w:t>
      </w:r>
    </w:p>
    <w:p w14:paraId="6776D72D" w14:textId="77777777" w:rsidR="00FB44C8" w:rsidRPr="00103FBE" w:rsidRDefault="00FB44C8" w:rsidP="00FB44C8">
      <w:pPr>
        <w:rPr>
          <w:rFonts w:eastAsia="Tahoma"/>
          <w:lang w:eastAsia="zh-CN"/>
        </w:rPr>
      </w:pPr>
      <w:r w:rsidRPr="00DD4774">
        <w:rPr>
          <w:rStyle w:val="aff1"/>
          <w:rFonts w:eastAsia="Arial" w:cs="Tahoma"/>
        </w:rPr>
        <w:lastRenderedPageBreak/>
        <w:t xml:space="preserve">Proposal 3: </w:t>
      </w:r>
      <w:r w:rsidRPr="008D6D55">
        <w:rPr>
          <w:rStyle w:val="aff1"/>
          <w:rFonts w:eastAsia="Arial" w:cs="Tahoma"/>
        </w:rPr>
        <w:t xml:space="preserve">the UE </w:t>
      </w:r>
      <w:r>
        <w:rPr>
          <w:rStyle w:val="aff1"/>
          <w:rFonts w:eastAsia="Arial" w:cs="Tahoma"/>
        </w:rPr>
        <w:t>is allowed to select a suitable</w:t>
      </w:r>
      <w:r w:rsidRPr="008D6D55">
        <w:rPr>
          <w:rStyle w:val="aff1"/>
          <w:rFonts w:eastAsia="Arial" w:cs="Tahoma"/>
        </w:rPr>
        <w:t xml:space="preserve"> E-UTRA cell</w:t>
      </w:r>
      <w:r>
        <w:rPr>
          <w:rStyle w:val="aff1"/>
          <w:rFonts w:eastAsia="Arial" w:cs="Tahoma"/>
        </w:rPr>
        <w:t xml:space="preserve"> </w:t>
      </w:r>
      <w:r w:rsidRPr="008D6D55">
        <w:rPr>
          <w:rStyle w:val="aff1"/>
          <w:rFonts w:eastAsia="Arial" w:cs="Tahoma"/>
        </w:rPr>
        <w:t>upon HO failure du</w:t>
      </w:r>
      <w:r>
        <w:rPr>
          <w:rStyle w:val="aff1"/>
          <w:rFonts w:eastAsia="Arial" w:cs="Tahoma"/>
        </w:rPr>
        <w:t>ring Emergency service fallback</w:t>
      </w:r>
      <w:r w:rsidRPr="001B5B4A">
        <w:rPr>
          <w:rStyle w:val="aff1"/>
          <w:rFonts w:eastAsia="Arial" w:cs="Tahoma"/>
        </w:rPr>
        <w:t>.</w:t>
      </w:r>
    </w:p>
    <w:p w14:paraId="5529B6EF" w14:textId="77777777" w:rsidR="00FB44C8" w:rsidRPr="00103FBE" w:rsidRDefault="00FB44C8" w:rsidP="00FB44C8">
      <w:pPr>
        <w:rPr>
          <w:rFonts w:eastAsia="Tahoma"/>
          <w:lang w:eastAsia="zh-CN"/>
        </w:rPr>
      </w:pPr>
      <w:r>
        <w:rPr>
          <w:rStyle w:val="aff1"/>
          <w:rFonts w:eastAsia="Arial" w:cs="Tahoma"/>
        </w:rPr>
        <w:t>Proposal 4</w:t>
      </w:r>
      <w:r w:rsidRPr="00DD4774">
        <w:rPr>
          <w:rStyle w:val="aff1"/>
          <w:rFonts w:eastAsia="Arial" w:cs="Tahoma"/>
        </w:rPr>
        <w:t xml:space="preserve">: </w:t>
      </w:r>
      <w:r>
        <w:rPr>
          <w:rStyle w:val="aff1"/>
          <w:rFonts w:eastAsia="Arial" w:cs="Tahoma"/>
        </w:rPr>
        <w:t>UE is allowed to select an acceptable cell when there is no suitable cell for emergency call upon HO failure during EPS fallback.</w:t>
      </w:r>
    </w:p>
    <w:p w14:paraId="3C5BDAA6" w14:textId="77777777" w:rsidR="00FB44C8" w:rsidRPr="00103FBE" w:rsidRDefault="00FB44C8" w:rsidP="00FB44C8">
      <w:pPr>
        <w:rPr>
          <w:rFonts w:eastAsia="Tahoma"/>
          <w:lang w:eastAsia="zh-CN"/>
        </w:rPr>
      </w:pPr>
      <w:r>
        <w:rPr>
          <w:rStyle w:val="aff1"/>
          <w:rFonts w:eastAsia="Arial" w:cs="Tahoma"/>
        </w:rPr>
        <w:t>Proposal 5</w:t>
      </w:r>
      <w:r w:rsidRPr="00DD4774">
        <w:rPr>
          <w:rStyle w:val="aff1"/>
          <w:rFonts w:eastAsia="Arial" w:cs="Tahoma"/>
        </w:rPr>
        <w:t xml:space="preserve">: </w:t>
      </w:r>
      <w:r>
        <w:rPr>
          <w:rStyle w:val="aff1"/>
          <w:rFonts w:eastAsia="Arial" w:cs="Tahoma"/>
        </w:rPr>
        <w:t>the same option</w:t>
      </w:r>
      <w:r w:rsidRPr="008D6D55">
        <w:rPr>
          <w:rStyle w:val="aff1"/>
          <w:rFonts w:eastAsia="Arial" w:cs="Tahoma"/>
        </w:rPr>
        <w:t xml:space="preserve"> </w:t>
      </w:r>
      <w:r>
        <w:rPr>
          <w:rStyle w:val="aff1"/>
          <w:rFonts w:eastAsia="Arial" w:cs="Tahoma"/>
        </w:rPr>
        <w:t xml:space="preserve">adopted for EPS fallback applies to emergency service fallback, i.e. </w:t>
      </w:r>
      <w:r w:rsidRPr="001B5B4A">
        <w:rPr>
          <w:rStyle w:val="aff1"/>
          <w:rFonts w:eastAsia="Arial" w:cs="Tahoma"/>
        </w:rPr>
        <w:t xml:space="preserve">UE shall perform suitable cell search first, and </w:t>
      </w:r>
      <w:r>
        <w:rPr>
          <w:rStyle w:val="aff1"/>
          <w:rFonts w:eastAsia="Arial" w:cs="Tahoma"/>
        </w:rPr>
        <w:t>may</w:t>
      </w:r>
      <w:r w:rsidRPr="001B5B4A">
        <w:rPr>
          <w:rStyle w:val="aff1"/>
          <w:rFonts w:eastAsia="Arial" w:cs="Tahoma"/>
        </w:rPr>
        <w:t xml:space="preserve"> perform acceptable cell search only when no suitable cell is found</w:t>
      </w:r>
      <w:r>
        <w:rPr>
          <w:rStyle w:val="aff1"/>
          <w:rFonts w:eastAsia="Arial" w:cs="Tahoma"/>
        </w:rPr>
        <w:t>.</w:t>
      </w:r>
    </w:p>
    <w:p w14:paraId="2ADFD465" w14:textId="77777777" w:rsidR="00FB44C8" w:rsidRDefault="00FB44C8" w:rsidP="00FB44C8">
      <w:pPr>
        <w:jc w:val="both"/>
        <w:rPr>
          <w:rStyle w:val="aff1"/>
          <w:rFonts w:eastAsia="Arial" w:cs="Tahoma"/>
        </w:rPr>
      </w:pPr>
      <w:r>
        <w:rPr>
          <w:rStyle w:val="aff1"/>
          <w:rFonts w:eastAsia="Arial" w:cs="Tahoma"/>
        </w:rPr>
        <w:t>Proposal 6</w:t>
      </w:r>
      <w:r w:rsidRPr="00DD4774">
        <w:rPr>
          <w:rStyle w:val="aff1"/>
          <w:rFonts w:eastAsia="Arial" w:cs="Tahoma"/>
        </w:rPr>
        <w:t>:</w:t>
      </w:r>
      <w:r w:rsidRPr="007264E7">
        <w:rPr>
          <w:rStyle w:val="aff1"/>
          <w:rFonts w:eastAsia="Arial" w:cs="Tahoma"/>
        </w:rPr>
        <w:t xml:space="preserve"> </w:t>
      </w:r>
      <w:r>
        <w:rPr>
          <w:rStyle w:val="aff1"/>
          <w:rFonts w:eastAsia="Arial" w:cs="Tahoma"/>
        </w:rPr>
        <w:t xml:space="preserve">the specification is to be updated to allow the UE to select to a suitable first, and may select an acceptable cell if no suitable cell found for emergency service fallback. </w:t>
      </w:r>
    </w:p>
    <w:p w14:paraId="67E3E21C" w14:textId="77777777" w:rsidR="00FB44C8" w:rsidRDefault="00FB44C8" w:rsidP="00FB44C8">
      <w:pPr>
        <w:jc w:val="both"/>
        <w:rPr>
          <w:rFonts w:eastAsia="宋体"/>
          <w:lang w:eastAsia="zh-CN"/>
        </w:rPr>
      </w:pPr>
      <w:r>
        <w:rPr>
          <w:rStyle w:val="aff1"/>
          <w:rFonts w:eastAsia="Arial" w:cs="Tahoma"/>
        </w:rPr>
        <w:t>Proposal 7: To have a short post email discussion to finalize RRC CR by capturing P1-P6.</w:t>
      </w:r>
    </w:p>
    <w:p w14:paraId="4583CE47" w14:textId="51BF1B50" w:rsidR="00FB44C8" w:rsidRPr="00FB44C8" w:rsidRDefault="00283BEF" w:rsidP="00FB44C8">
      <w:pPr>
        <w:rPr>
          <w:lang w:eastAsia="zh-CN"/>
        </w:rPr>
      </w:pPr>
      <w:r>
        <w:rPr>
          <w:lang w:eastAsia="zh-CN"/>
        </w:rPr>
        <w:t>However, due to limited time, the above proposals have not been discussed online, and a short post email discussion was assigned for further comment collection.</w:t>
      </w:r>
    </w:p>
    <w:p w14:paraId="5007C6D2" w14:textId="2737DD5E" w:rsidR="00A77E30" w:rsidRDefault="00CA28C4" w:rsidP="00A77E30">
      <w:pPr>
        <w:pStyle w:val="2"/>
        <w:spacing w:after="240"/>
      </w:pPr>
      <w:r>
        <w:t>Discussion in [Post119-e][037]</w:t>
      </w:r>
    </w:p>
    <w:p w14:paraId="25341C38" w14:textId="37A7BC29" w:rsidR="00CA28C4" w:rsidRDefault="006B4A27" w:rsidP="00CA28C4">
      <w:pPr>
        <w:rPr>
          <w:lang w:eastAsia="zh-CN"/>
        </w:rPr>
      </w:pPr>
      <w:r>
        <w:rPr>
          <w:lang w:eastAsia="zh-CN"/>
        </w:rPr>
        <w:t xml:space="preserve">After EOM, there were comments received from Qualcomm and </w:t>
      </w:r>
      <w:r w:rsidR="00D34C52">
        <w:rPr>
          <w:lang w:eastAsia="zh-CN"/>
        </w:rPr>
        <w:t>T-Mobile</w:t>
      </w:r>
      <w:r>
        <w:rPr>
          <w:lang w:eastAsia="zh-CN"/>
        </w:rPr>
        <w:t xml:space="preserve"> as below:</w:t>
      </w:r>
    </w:p>
    <w:p w14:paraId="1E853F29" w14:textId="35A870AA" w:rsidR="00E60619" w:rsidRDefault="00E60619" w:rsidP="00E60619">
      <w:pPr>
        <w:pStyle w:val="afc"/>
        <w:numPr>
          <w:ilvl w:val="0"/>
          <w:numId w:val="34"/>
        </w:numPr>
        <w:ind w:firstLineChars="0"/>
        <w:rPr>
          <w:lang w:eastAsia="zh-CN"/>
        </w:rPr>
      </w:pPr>
      <w:r>
        <w:rPr>
          <w:lang w:eastAsia="zh-CN"/>
        </w:rPr>
        <w:t>Qualcomm can accept the preference from majority</w:t>
      </w:r>
      <w:r w:rsidR="00891293">
        <w:rPr>
          <w:lang w:eastAsia="zh-CN"/>
        </w:rPr>
        <w:t>, and</w:t>
      </w:r>
      <w:r>
        <w:rPr>
          <w:lang w:eastAsia="zh-CN"/>
        </w:rPr>
        <w:t xml:space="preserve"> ha</w:t>
      </w:r>
      <w:r w:rsidR="00891293">
        <w:rPr>
          <w:lang w:eastAsia="zh-CN"/>
        </w:rPr>
        <w:t>s</w:t>
      </w:r>
      <w:r>
        <w:rPr>
          <w:lang w:eastAsia="zh-CN"/>
        </w:rPr>
        <w:t xml:space="preserve"> a strong view that the new behaviour we are going to introduce should NOT be mandatory. This is a late release-17 addition and not all implementations may be able to follow it, and this behaviour should not be verified as mandatory behaviour in RAN5 tests.</w:t>
      </w:r>
    </w:p>
    <w:p w14:paraId="576DC51F" w14:textId="0FE97F30" w:rsidR="00E60619" w:rsidRDefault="00E60619" w:rsidP="00E60619">
      <w:pPr>
        <w:pStyle w:val="afc"/>
        <w:numPr>
          <w:ilvl w:val="0"/>
          <w:numId w:val="34"/>
        </w:numPr>
        <w:ind w:firstLineChars="0"/>
      </w:pPr>
      <w:r>
        <w:t xml:space="preserve">T-Mobile thinks the proposed changes modify legacy UE behavior, e.g. P1 changes behavior that is release 15.8.0. EPS fallback has been deployed for a long time now as such we need time to check the proposed changes against current implementations. T-Mobile has concerns with approving this now and requests that a decision be made at the next RAN2 meeting. </w:t>
      </w:r>
    </w:p>
    <w:p w14:paraId="0BC10538" w14:textId="46DEC021" w:rsidR="00E60619" w:rsidRDefault="00E60619" w:rsidP="00E60619">
      <w:r>
        <w:t xml:space="preserve">In response to the above comments, it was clarified that the proposed enhancements are </w:t>
      </w:r>
      <w:r w:rsidR="008B31A0">
        <w:t>optional UE behaviour for Rel-17</w:t>
      </w:r>
      <w:r>
        <w:t>, no change on legacy UEs</w:t>
      </w:r>
      <w:r w:rsidR="008B31A0">
        <w:t xml:space="preserve"> and no impact on network side.</w:t>
      </w:r>
    </w:p>
    <w:p w14:paraId="1D2F20D4" w14:textId="2D8FD075" w:rsidR="008B31A0" w:rsidRDefault="00570E0F" w:rsidP="00E60619">
      <w:r>
        <w:t>T</w:t>
      </w:r>
      <w:r w:rsidR="008B31A0">
        <w:t xml:space="preserve">he proposals are updated </w:t>
      </w:r>
      <w:r>
        <w:t>to reflect the above clarification</w:t>
      </w:r>
      <w:r w:rsidR="008B31A0">
        <w:t>:</w:t>
      </w:r>
    </w:p>
    <w:p w14:paraId="6CEE0C77" w14:textId="6E81E3F5" w:rsidR="008B31A0" w:rsidRPr="00103FBE" w:rsidRDefault="008B31A0" w:rsidP="008B31A0">
      <w:pPr>
        <w:rPr>
          <w:rFonts w:eastAsia="Tahoma"/>
          <w:lang w:eastAsia="zh-CN"/>
        </w:rPr>
      </w:pPr>
      <w:r w:rsidRPr="007264E7">
        <w:rPr>
          <w:rStyle w:val="aff1"/>
          <w:rFonts w:eastAsia="Arial" w:cs="Tahoma"/>
        </w:rPr>
        <w:t>Proposal 1:</w:t>
      </w:r>
      <w:r>
        <w:rPr>
          <w:rStyle w:val="aff1"/>
          <w:rFonts w:eastAsia="Arial" w:cs="Tahoma"/>
          <w:b w:val="0"/>
        </w:rPr>
        <w:t xml:space="preserve"> </w:t>
      </w:r>
      <w:r>
        <w:rPr>
          <w:rStyle w:val="aff1"/>
          <w:rFonts w:eastAsia="Arial" w:cs="Tahoma"/>
        </w:rPr>
        <w:t>During EPS fallback</w:t>
      </w:r>
      <w:r w:rsidRPr="008B31A0">
        <w:rPr>
          <w:rStyle w:val="aff1"/>
          <w:rFonts w:eastAsia="Arial" w:cs="Tahoma"/>
        </w:rPr>
        <w:t xml:space="preserve"> </w:t>
      </w:r>
      <w:r>
        <w:rPr>
          <w:rStyle w:val="aff1"/>
          <w:rFonts w:eastAsia="Arial" w:cs="Tahoma"/>
        </w:rPr>
        <w:t xml:space="preserve">for emergency call, upon HO failure the UE is allowed to select an acceptable </w:t>
      </w:r>
      <w:r w:rsidR="00D34C52">
        <w:rPr>
          <w:rStyle w:val="aff1"/>
          <w:rFonts w:eastAsia="Arial" w:cs="Tahoma"/>
        </w:rPr>
        <w:t>E-UTRA</w:t>
      </w:r>
      <w:r w:rsidR="00D34C52">
        <w:rPr>
          <w:rStyle w:val="aff1"/>
          <w:rFonts w:eastAsia="Arial" w:cs="Tahoma"/>
        </w:rPr>
        <w:t xml:space="preserve"> </w:t>
      </w:r>
      <w:r>
        <w:rPr>
          <w:rStyle w:val="aff1"/>
          <w:rFonts w:eastAsia="Arial" w:cs="Tahoma"/>
        </w:rPr>
        <w:t>cell when there is no suitable</w:t>
      </w:r>
      <w:r w:rsidR="00D34C52">
        <w:rPr>
          <w:rStyle w:val="aff1"/>
          <w:rFonts w:eastAsia="Arial" w:cs="Tahoma"/>
        </w:rPr>
        <w:t xml:space="preserve"> </w:t>
      </w:r>
      <w:r w:rsidR="00D34C52">
        <w:rPr>
          <w:rStyle w:val="aff1"/>
          <w:rFonts w:eastAsia="Arial" w:cs="Tahoma"/>
        </w:rPr>
        <w:t>E-UTRA</w:t>
      </w:r>
      <w:r>
        <w:rPr>
          <w:rStyle w:val="aff1"/>
          <w:rFonts w:eastAsia="Arial" w:cs="Tahoma"/>
        </w:rPr>
        <w:t xml:space="preserve"> cell found, i.e. </w:t>
      </w:r>
      <w:r w:rsidRPr="001B5B4A">
        <w:rPr>
          <w:rStyle w:val="aff1"/>
          <w:rFonts w:eastAsia="Arial" w:cs="Tahoma"/>
        </w:rPr>
        <w:t xml:space="preserve">UE shall perform suitable cell search first, and </w:t>
      </w:r>
      <w:r>
        <w:rPr>
          <w:rStyle w:val="aff1"/>
          <w:rFonts w:eastAsia="Arial" w:cs="Tahoma"/>
        </w:rPr>
        <w:t>may</w:t>
      </w:r>
      <w:r w:rsidRPr="001B5B4A">
        <w:rPr>
          <w:rStyle w:val="aff1"/>
          <w:rFonts w:eastAsia="Arial" w:cs="Tahoma"/>
        </w:rPr>
        <w:t xml:space="preserve"> perform acceptable cell search only when no suitable cell is found</w:t>
      </w:r>
      <w:r>
        <w:rPr>
          <w:rStyle w:val="aff1"/>
          <w:rFonts w:eastAsia="Arial" w:cs="Tahoma"/>
        </w:rPr>
        <w:t>. This is optional for Rel-17.</w:t>
      </w:r>
    </w:p>
    <w:p w14:paraId="59E2522D" w14:textId="20474B41" w:rsidR="008B31A0" w:rsidRPr="00103FBE" w:rsidRDefault="008B31A0" w:rsidP="008B31A0">
      <w:pPr>
        <w:rPr>
          <w:rFonts w:eastAsia="Tahoma"/>
          <w:lang w:eastAsia="zh-CN"/>
        </w:rPr>
      </w:pPr>
      <w:r w:rsidRPr="00DD4774">
        <w:rPr>
          <w:rStyle w:val="aff1"/>
          <w:rFonts w:eastAsia="Arial" w:cs="Tahoma"/>
        </w:rPr>
        <w:t xml:space="preserve">Proposal </w:t>
      </w:r>
      <w:r>
        <w:rPr>
          <w:rStyle w:val="aff1"/>
          <w:rFonts w:eastAsia="Arial" w:cs="Tahoma"/>
        </w:rPr>
        <w:t>2</w:t>
      </w:r>
      <w:r w:rsidRPr="00DD4774">
        <w:rPr>
          <w:rStyle w:val="aff1"/>
          <w:rFonts w:eastAsia="Arial" w:cs="Tahoma"/>
        </w:rPr>
        <w:t xml:space="preserve">: </w:t>
      </w:r>
      <w:r>
        <w:rPr>
          <w:rStyle w:val="aff1"/>
          <w:rFonts w:eastAsia="Arial" w:cs="Tahoma"/>
        </w:rPr>
        <w:t>D</w:t>
      </w:r>
      <w:r w:rsidRPr="008D6D55">
        <w:rPr>
          <w:rStyle w:val="aff1"/>
          <w:rFonts w:eastAsia="Arial" w:cs="Tahoma"/>
        </w:rPr>
        <w:t>u</w:t>
      </w:r>
      <w:r>
        <w:rPr>
          <w:rStyle w:val="aff1"/>
          <w:rFonts w:eastAsia="Arial" w:cs="Tahoma"/>
        </w:rPr>
        <w:t>ring Emergency service fallback, upon HO failure the</w:t>
      </w:r>
      <w:r w:rsidRPr="00DD4774">
        <w:rPr>
          <w:rStyle w:val="aff1"/>
          <w:rFonts w:eastAsia="Arial" w:cs="Tahoma"/>
        </w:rPr>
        <w:t xml:space="preserve"> </w:t>
      </w:r>
      <w:r>
        <w:rPr>
          <w:rStyle w:val="aff1"/>
          <w:rFonts w:eastAsia="Arial" w:cs="Tahoma"/>
        </w:rPr>
        <w:t>UE is allowed to select an acceptable E-UTRA cell when there is no suitable E-UTRA cell found. This is optional for Rel-17.</w:t>
      </w:r>
    </w:p>
    <w:p w14:paraId="0CCA4B32" w14:textId="1D92FEDE" w:rsidR="00E60619" w:rsidRPr="00CA28C4" w:rsidRDefault="008B31A0" w:rsidP="00570E0F">
      <w:pPr>
        <w:jc w:val="both"/>
        <w:rPr>
          <w:lang w:eastAsia="zh-CN"/>
        </w:rPr>
      </w:pPr>
      <w:r>
        <w:rPr>
          <w:rStyle w:val="aff1"/>
          <w:rFonts w:eastAsia="Arial" w:cs="Tahoma"/>
        </w:rPr>
        <w:t xml:space="preserve">Proposal </w:t>
      </w:r>
      <w:r w:rsidR="00570E0F">
        <w:rPr>
          <w:rStyle w:val="aff1"/>
          <w:rFonts w:eastAsia="Arial" w:cs="Tahoma"/>
        </w:rPr>
        <w:t>3</w:t>
      </w:r>
      <w:r w:rsidRPr="00DD4774">
        <w:rPr>
          <w:rStyle w:val="aff1"/>
          <w:rFonts w:eastAsia="Arial" w:cs="Tahoma"/>
        </w:rPr>
        <w:t>:</w:t>
      </w:r>
      <w:r w:rsidRPr="007264E7">
        <w:rPr>
          <w:rStyle w:val="aff1"/>
          <w:rFonts w:eastAsia="Arial" w:cs="Tahoma"/>
        </w:rPr>
        <w:t xml:space="preserve"> </w:t>
      </w:r>
      <w:r w:rsidR="00570E0F">
        <w:rPr>
          <w:rStyle w:val="aff1"/>
          <w:rFonts w:eastAsia="Arial" w:cs="Tahoma"/>
        </w:rPr>
        <w:t>T</w:t>
      </w:r>
      <w:r>
        <w:rPr>
          <w:rStyle w:val="aff1"/>
          <w:rFonts w:eastAsia="Arial" w:cs="Tahoma"/>
        </w:rPr>
        <w:t xml:space="preserve">he specification is to be updated to allow </w:t>
      </w:r>
      <w:r w:rsidR="00570E0F">
        <w:rPr>
          <w:rStyle w:val="aff1"/>
          <w:rFonts w:eastAsia="Arial" w:cs="Tahoma"/>
        </w:rPr>
        <w:t xml:space="preserve">a UE to select </w:t>
      </w:r>
      <w:r>
        <w:rPr>
          <w:rStyle w:val="aff1"/>
          <w:rFonts w:eastAsia="Arial" w:cs="Tahoma"/>
        </w:rPr>
        <w:t xml:space="preserve">a suitable </w:t>
      </w:r>
      <w:r w:rsidR="00570E0F">
        <w:rPr>
          <w:rStyle w:val="aff1"/>
          <w:rFonts w:eastAsia="Arial" w:cs="Tahoma"/>
        </w:rPr>
        <w:t xml:space="preserve">E-UTRA cell </w:t>
      </w:r>
      <w:r>
        <w:rPr>
          <w:rStyle w:val="aff1"/>
          <w:rFonts w:eastAsia="Arial" w:cs="Tahoma"/>
        </w:rPr>
        <w:t xml:space="preserve">first, and may select an </w:t>
      </w:r>
      <w:r w:rsidR="00570E0F">
        <w:rPr>
          <w:rStyle w:val="aff1"/>
          <w:rFonts w:eastAsia="Arial" w:cs="Tahoma"/>
        </w:rPr>
        <w:t xml:space="preserve">E-UTRA </w:t>
      </w:r>
      <w:r>
        <w:rPr>
          <w:rStyle w:val="aff1"/>
          <w:rFonts w:eastAsia="Arial" w:cs="Tahoma"/>
        </w:rPr>
        <w:t>acceptable cell if no suitable cell found</w:t>
      </w:r>
      <w:r w:rsidR="00570E0F">
        <w:rPr>
          <w:rStyle w:val="aff1"/>
          <w:rFonts w:eastAsia="Arial" w:cs="Tahoma"/>
        </w:rPr>
        <w:t>, upon HO failure during EPS fallback for emergency call or during Emergency service fallback.</w:t>
      </w:r>
    </w:p>
    <w:p w14:paraId="3C40707A" w14:textId="77777777" w:rsidR="00570E0F" w:rsidRDefault="00570E0F" w:rsidP="00E8380A">
      <w:pPr>
        <w:pStyle w:val="1"/>
        <w:pBdr>
          <w:top w:val="single" w:sz="12" w:space="2" w:color="auto"/>
        </w:pBdr>
        <w:jc w:val="both"/>
        <w:rPr>
          <w:rFonts w:eastAsia="宋体"/>
          <w:lang w:eastAsia="zh-CN"/>
        </w:rPr>
      </w:pPr>
      <w:r>
        <w:rPr>
          <w:rFonts w:eastAsia="宋体"/>
          <w:lang w:eastAsia="zh-CN"/>
        </w:rPr>
        <w:t>Conclusion</w:t>
      </w:r>
    </w:p>
    <w:p w14:paraId="5D09471C" w14:textId="3AD068D6" w:rsidR="00570E0F" w:rsidRDefault="00570E0F" w:rsidP="00570E0F">
      <w:r w:rsidRPr="00570E0F">
        <w:t>Based</w:t>
      </w:r>
      <w:r>
        <w:t xml:space="preserve"> </w:t>
      </w:r>
      <w:r w:rsidR="00723B3A">
        <w:t>on the companies’ views in at meeting offline discussion and post email discussion, the following proposals are given:</w:t>
      </w:r>
    </w:p>
    <w:p w14:paraId="73C2DC9D" w14:textId="3B51C8C4" w:rsidR="00723B3A" w:rsidRPr="00103FBE" w:rsidRDefault="00723B3A" w:rsidP="00723B3A">
      <w:pPr>
        <w:rPr>
          <w:rFonts w:eastAsia="Tahoma"/>
          <w:lang w:eastAsia="zh-CN"/>
        </w:rPr>
      </w:pPr>
      <w:r w:rsidRPr="007264E7">
        <w:rPr>
          <w:rStyle w:val="aff1"/>
          <w:rFonts w:eastAsia="Arial" w:cs="Tahoma"/>
        </w:rPr>
        <w:t>Proposal 1:</w:t>
      </w:r>
      <w:r>
        <w:rPr>
          <w:rStyle w:val="aff1"/>
          <w:rFonts w:eastAsia="Arial" w:cs="Tahoma"/>
          <w:b w:val="0"/>
        </w:rPr>
        <w:t xml:space="preserve"> </w:t>
      </w:r>
      <w:r>
        <w:rPr>
          <w:rStyle w:val="aff1"/>
          <w:rFonts w:eastAsia="Arial" w:cs="Tahoma"/>
        </w:rPr>
        <w:t>During EPS fallback</w:t>
      </w:r>
      <w:r w:rsidRPr="008B31A0">
        <w:rPr>
          <w:rStyle w:val="aff1"/>
          <w:rFonts w:eastAsia="Arial" w:cs="Tahoma"/>
        </w:rPr>
        <w:t xml:space="preserve"> </w:t>
      </w:r>
      <w:r>
        <w:rPr>
          <w:rStyle w:val="aff1"/>
          <w:rFonts w:eastAsia="Arial" w:cs="Tahoma"/>
        </w:rPr>
        <w:t xml:space="preserve">for emergency call, upon HO failure the UE is allowed to select an acceptable </w:t>
      </w:r>
      <w:r w:rsidR="00D34C52">
        <w:rPr>
          <w:rStyle w:val="aff1"/>
          <w:rFonts w:eastAsia="Arial" w:cs="Tahoma"/>
        </w:rPr>
        <w:t>E-UTRA</w:t>
      </w:r>
      <w:r w:rsidR="00D34C52">
        <w:rPr>
          <w:rStyle w:val="aff1"/>
          <w:rFonts w:eastAsia="Arial" w:cs="Tahoma"/>
        </w:rPr>
        <w:t xml:space="preserve"> </w:t>
      </w:r>
      <w:r>
        <w:rPr>
          <w:rStyle w:val="aff1"/>
          <w:rFonts w:eastAsia="Arial" w:cs="Tahoma"/>
        </w:rPr>
        <w:t xml:space="preserve">cell when there is no suitable </w:t>
      </w:r>
      <w:r w:rsidR="00D34C52">
        <w:rPr>
          <w:rStyle w:val="aff1"/>
          <w:rFonts w:eastAsia="Arial" w:cs="Tahoma"/>
        </w:rPr>
        <w:t>E-UTRA</w:t>
      </w:r>
      <w:r w:rsidR="00D34C52">
        <w:rPr>
          <w:rStyle w:val="aff1"/>
          <w:rFonts w:eastAsia="Arial" w:cs="Tahoma"/>
        </w:rPr>
        <w:t xml:space="preserve"> </w:t>
      </w:r>
      <w:bookmarkStart w:id="4" w:name="_GoBack"/>
      <w:bookmarkEnd w:id="4"/>
      <w:r>
        <w:rPr>
          <w:rStyle w:val="aff1"/>
          <w:rFonts w:eastAsia="Arial" w:cs="Tahoma"/>
        </w:rPr>
        <w:t xml:space="preserve">cell found, i.e. </w:t>
      </w:r>
      <w:r w:rsidRPr="001B5B4A">
        <w:rPr>
          <w:rStyle w:val="aff1"/>
          <w:rFonts w:eastAsia="Arial" w:cs="Tahoma"/>
        </w:rPr>
        <w:t xml:space="preserve">UE shall perform suitable cell search first, and </w:t>
      </w:r>
      <w:r>
        <w:rPr>
          <w:rStyle w:val="aff1"/>
          <w:rFonts w:eastAsia="Arial" w:cs="Tahoma"/>
        </w:rPr>
        <w:t>may</w:t>
      </w:r>
      <w:r w:rsidRPr="001B5B4A">
        <w:rPr>
          <w:rStyle w:val="aff1"/>
          <w:rFonts w:eastAsia="Arial" w:cs="Tahoma"/>
        </w:rPr>
        <w:t xml:space="preserve"> perform acceptable cell search only when no suitable cell is found</w:t>
      </w:r>
      <w:r>
        <w:rPr>
          <w:rStyle w:val="aff1"/>
          <w:rFonts w:eastAsia="Arial" w:cs="Tahoma"/>
        </w:rPr>
        <w:t>. This is optional for Rel-17.</w:t>
      </w:r>
    </w:p>
    <w:p w14:paraId="15966993" w14:textId="77777777" w:rsidR="00723B3A" w:rsidRPr="00103FBE" w:rsidRDefault="00723B3A" w:rsidP="00723B3A">
      <w:pPr>
        <w:rPr>
          <w:rFonts w:eastAsia="Tahoma"/>
          <w:lang w:eastAsia="zh-CN"/>
        </w:rPr>
      </w:pPr>
      <w:r w:rsidRPr="00DD4774">
        <w:rPr>
          <w:rStyle w:val="aff1"/>
          <w:rFonts w:eastAsia="Arial" w:cs="Tahoma"/>
        </w:rPr>
        <w:t xml:space="preserve">Proposal </w:t>
      </w:r>
      <w:r>
        <w:rPr>
          <w:rStyle w:val="aff1"/>
          <w:rFonts w:eastAsia="Arial" w:cs="Tahoma"/>
        </w:rPr>
        <w:t>2</w:t>
      </w:r>
      <w:r w:rsidRPr="00DD4774">
        <w:rPr>
          <w:rStyle w:val="aff1"/>
          <w:rFonts w:eastAsia="Arial" w:cs="Tahoma"/>
        </w:rPr>
        <w:t xml:space="preserve">: </w:t>
      </w:r>
      <w:r>
        <w:rPr>
          <w:rStyle w:val="aff1"/>
          <w:rFonts w:eastAsia="Arial" w:cs="Tahoma"/>
        </w:rPr>
        <w:t>D</w:t>
      </w:r>
      <w:r w:rsidRPr="008D6D55">
        <w:rPr>
          <w:rStyle w:val="aff1"/>
          <w:rFonts w:eastAsia="Arial" w:cs="Tahoma"/>
        </w:rPr>
        <w:t>u</w:t>
      </w:r>
      <w:r>
        <w:rPr>
          <w:rStyle w:val="aff1"/>
          <w:rFonts w:eastAsia="Arial" w:cs="Tahoma"/>
        </w:rPr>
        <w:t>ring Emergency service fallback, upon HO failure the</w:t>
      </w:r>
      <w:r w:rsidRPr="00DD4774">
        <w:rPr>
          <w:rStyle w:val="aff1"/>
          <w:rFonts w:eastAsia="Arial" w:cs="Tahoma"/>
        </w:rPr>
        <w:t xml:space="preserve"> </w:t>
      </w:r>
      <w:r>
        <w:rPr>
          <w:rStyle w:val="aff1"/>
          <w:rFonts w:eastAsia="Arial" w:cs="Tahoma"/>
        </w:rPr>
        <w:t>UE is allowed to select an acceptable E-UTRA cell when there is no suitable E-UTRA cell found. This is optional for Rel-17.</w:t>
      </w:r>
    </w:p>
    <w:p w14:paraId="465CEDAA" w14:textId="77777777" w:rsidR="00723B3A" w:rsidRPr="00CA28C4" w:rsidRDefault="00723B3A" w:rsidP="00723B3A">
      <w:pPr>
        <w:jc w:val="both"/>
        <w:rPr>
          <w:lang w:eastAsia="zh-CN"/>
        </w:rPr>
      </w:pPr>
      <w:r>
        <w:rPr>
          <w:rStyle w:val="aff1"/>
          <w:rFonts w:eastAsia="Arial" w:cs="Tahoma"/>
        </w:rPr>
        <w:t>Proposal 3</w:t>
      </w:r>
      <w:r w:rsidRPr="00DD4774">
        <w:rPr>
          <w:rStyle w:val="aff1"/>
          <w:rFonts w:eastAsia="Arial" w:cs="Tahoma"/>
        </w:rPr>
        <w:t>:</w:t>
      </w:r>
      <w:r w:rsidRPr="007264E7">
        <w:rPr>
          <w:rStyle w:val="aff1"/>
          <w:rFonts w:eastAsia="Arial" w:cs="Tahoma"/>
        </w:rPr>
        <w:t xml:space="preserve"> </w:t>
      </w:r>
      <w:r>
        <w:rPr>
          <w:rStyle w:val="aff1"/>
          <w:rFonts w:eastAsia="Arial" w:cs="Tahoma"/>
        </w:rPr>
        <w:t>The specification is to be updated to allow a UE to select a suitable E-UTRA cell first, and may select an E-UTRA acceptable cell if no suitable cell found, upon HO failure during EPS fallback for emergency call or during Emergency service fallback.</w:t>
      </w:r>
    </w:p>
    <w:p w14:paraId="3D36A0C8" w14:textId="3238F424" w:rsidR="00723B3A" w:rsidRDefault="00723B3A" w:rsidP="00570E0F">
      <w:r>
        <w:lastRenderedPageBreak/>
        <w:t>The report will be resubmit to RAN2 #119-bis-e meeting, and the above proposals can be taken as baseline for further discussion.</w:t>
      </w:r>
    </w:p>
    <w:p w14:paraId="6A111236" w14:textId="52FDE3C2" w:rsidR="00CD597A" w:rsidRDefault="00CD597A" w:rsidP="00162750">
      <w:pPr>
        <w:pStyle w:val="1"/>
        <w:pBdr>
          <w:top w:val="single" w:sz="12" w:space="2" w:color="auto"/>
        </w:pBdr>
        <w:jc w:val="both"/>
        <w:rPr>
          <w:rFonts w:eastAsia="宋体"/>
          <w:lang w:eastAsia="zh-CN"/>
        </w:rPr>
      </w:pPr>
      <w:r w:rsidRPr="00CD597A">
        <w:rPr>
          <w:rFonts w:eastAsia="宋体"/>
          <w:lang w:eastAsia="zh-CN"/>
        </w:rPr>
        <w:t>Reference</w:t>
      </w:r>
    </w:p>
    <w:p w14:paraId="71176E1A" w14:textId="0806915D" w:rsidR="00CD597A" w:rsidRPr="00CD597A" w:rsidRDefault="00CD597A" w:rsidP="00CD597A">
      <w:pPr>
        <w:pStyle w:val="afc"/>
        <w:numPr>
          <w:ilvl w:val="0"/>
          <w:numId w:val="35"/>
        </w:numPr>
        <w:ind w:firstLineChars="0"/>
      </w:pPr>
      <w:r w:rsidRPr="00CD597A">
        <w:rPr>
          <w:rFonts w:eastAsia="宋体"/>
          <w:lang w:eastAsia="zh-CN"/>
        </w:rPr>
        <w:t>R2-2209116, Report of [AT119-e][037][NRTEI17] Emergency Service Enhancement.</w:t>
      </w:r>
    </w:p>
    <w:sectPr w:rsidR="00CD597A" w:rsidRPr="00CD597A"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33785" w14:textId="77777777" w:rsidR="00876C82" w:rsidRDefault="00876C82">
      <w:r>
        <w:separator/>
      </w:r>
    </w:p>
  </w:endnote>
  <w:endnote w:type="continuationSeparator" w:id="0">
    <w:p w14:paraId="389A0DCD" w14:textId="77777777" w:rsidR="00876C82" w:rsidRDefault="00876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61853488" w:rsidR="00FB44C8" w:rsidRDefault="00FB44C8">
    <w:pPr>
      <w:pStyle w:val="a6"/>
    </w:pPr>
    <w:r>
      <w:rPr>
        <w:lang w:val="en-US" w:eastAsia="zh-CN"/>
      </w:rPr>
      <mc:AlternateContent>
        <mc:Choice Requires="wps">
          <w:drawing>
            <wp:anchor distT="0" distB="0" distL="114300" distR="114300" simplePos="0" relativeHeight="251659264" behindDoc="0" locked="0" layoutInCell="0" allowOverlap="1" wp14:anchorId="4E3D2B62" wp14:editId="76B604AC">
              <wp:simplePos x="0" y="0"/>
              <wp:positionH relativeFrom="page">
                <wp:posOffset>0</wp:posOffset>
              </wp:positionH>
              <wp:positionV relativeFrom="page">
                <wp:posOffset>10229215</wp:posOffset>
              </wp:positionV>
              <wp:extent cx="7560945" cy="273050"/>
              <wp:effectExtent l="0" t="0" r="0" b="12700"/>
              <wp:wrapNone/>
              <wp:docPr id="1" name="MSIPCM773c4ee991166740e9e5940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F573E9" w14:textId="1DB209DB" w:rsidR="00FB44C8" w:rsidRPr="009B662D" w:rsidRDefault="00FB44C8" w:rsidP="009B662D">
                          <w:pPr>
                            <w:spacing w:after="0"/>
                            <w:rPr>
                              <w:rFonts w:ascii="Calibri" w:hAnsi="Calibri" w:cs="Calibri"/>
                              <w:color w:val="000000"/>
                              <w:sz w:val="14"/>
                            </w:rPr>
                          </w:pPr>
                          <w:r w:rsidRPr="009B662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E3D2B62" id="_x0000_t202" coordsize="21600,21600" o:spt="202" path="m,l,21600r21600,l21600,xe">
              <v:stroke joinstyle="miter"/>
              <v:path gradientshapeok="t" o:connecttype="rect"/>
            </v:shapetype>
            <v:shape id="MSIPCM773c4ee991166740e9e5940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qV7m8dAwAAOAYAAA4AAAAAAAAA&#10;AAAAAAAALgIAAGRycy9lMm9Eb2MueG1sUEsBAi0AFAAGAAgAAAAhAPLR7nPeAAAACwEAAA8AAAAA&#10;AAAAAAAAAAAAdwUAAGRycy9kb3ducmV2LnhtbFBLBQYAAAAABAAEAPMAAACCBgAAAAA=&#10;" o:allowincell="f" filled="f" stroked="f" strokeweight=".5pt">
              <v:textbox inset="20pt,0,,0">
                <w:txbxContent>
                  <w:p w14:paraId="38F573E9" w14:textId="1DB209DB" w:rsidR="00FB44C8" w:rsidRPr="009B662D" w:rsidRDefault="00FB44C8" w:rsidP="009B662D">
                    <w:pPr>
                      <w:spacing w:after="0"/>
                      <w:rPr>
                        <w:rFonts w:ascii="Calibri" w:hAnsi="Calibri" w:cs="Calibri"/>
                        <w:color w:val="000000"/>
                        <w:sz w:val="14"/>
                      </w:rPr>
                    </w:pPr>
                    <w:r w:rsidRPr="009B662D">
                      <w:rPr>
                        <w:rFonts w:ascii="Calibri" w:hAnsi="Calibri" w:cs="Calibri"/>
                        <w:color w:val="000000"/>
                        <w:sz w:val="14"/>
                      </w:rPr>
                      <w:t>C2 General</w:t>
                    </w: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4EF82" w14:textId="77777777" w:rsidR="00876C82" w:rsidRDefault="00876C82">
      <w:r>
        <w:separator/>
      </w:r>
    </w:p>
  </w:footnote>
  <w:footnote w:type="continuationSeparator" w:id="0">
    <w:p w14:paraId="41F23C05" w14:textId="77777777" w:rsidR="00876C82" w:rsidRDefault="00876C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B8C2115"/>
    <w:multiLevelType w:val="hybridMultilevel"/>
    <w:tmpl w:val="BD5AAC7C"/>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03448"/>
    <w:multiLevelType w:val="hybridMultilevel"/>
    <w:tmpl w:val="CAEAFB06"/>
    <w:lvl w:ilvl="0" w:tplc="2F982A80">
      <w:start w:val="1"/>
      <w:numFmt w:val="bullet"/>
      <w:lvlText w:val="‐"/>
      <w:lvlJc w:val="left"/>
      <w:pPr>
        <w:ind w:left="501" w:hanging="360"/>
      </w:pPr>
      <w:rPr>
        <w:rFonts w:ascii="宋体" w:eastAsia="宋体" w:hAnsi="宋体" w:hint="eastAsia"/>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5"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736FA0"/>
    <w:multiLevelType w:val="hybridMultilevel"/>
    <w:tmpl w:val="58B6B5D0"/>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05315D7"/>
    <w:multiLevelType w:val="hybridMultilevel"/>
    <w:tmpl w:val="364C74D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BA72FE"/>
    <w:multiLevelType w:val="hybridMultilevel"/>
    <w:tmpl w:val="70AA9B70"/>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627364"/>
    <w:multiLevelType w:val="hybridMultilevel"/>
    <w:tmpl w:val="0A7CB578"/>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4B75CC"/>
    <w:multiLevelType w:val="hybridMultilevel"/>
    <w:tmpl w:val="BB16A94E"/>
    <w:lvl w:ilvl="0" w:tplc="49E66E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5633BA"/>
    <w:multiLevelType w:val="hybridMultilevel"/>
    <w:tmpl w:val="47C010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C00D56"/>
    <w:multiLevelType w:val="hybridMultilevel"/>
    <w:tmpl w:val="A4BC40E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D05D86"/>
    <w:multiLevelType w:val="hybridMultilevel"/>
    <w:tmpl w:val="4338142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10505B"/>
    <w:multiLevelType w:val="hybridMultilevel"/>
    <w:tmpl w:val="F0709CC0"/>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A3302D"/>
    <w:multiLevelType w:val="hybridMultilevel"/>
    <w:tmpl w:val="FB326448"/>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6675FE"/>
    <w:multiLevelType w:val="hybridMultilevel"/>
    <w:tmpl w:val="E014F38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4CE66BC"/>
    <w:multiLevelType w:val="hybridMultilevel"/>
    <w:tmpl w:val="20223BEE"/>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D93F2E"/>
    <w:multiLevelType w:val="hybridMultilevel"/>
    <w:tmpl w:val="493E21DE"/>
    <w:lvl w:ilvl="0" w:tplc="C7547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5"/>
  </w:num>
  <w:num w:numId="2">
    <w:abstractNumId w:val="12"/>
  </w:num>
  <w:num w:numId="3">
    <w:abstractNumId w:val="18"/>
  </w:num>
  <w:num w:numId="4">
    <w:abstractNumId w:val="8"/>
  </w:num>
  <w:num w:numId="5">
    <w:abstractNumId w:val="13"/>
  </w:num>
  <w:num w:numId="6">
    <w:abstractNumId w:val="28"/>
  </w:num>
  <w:num w:numId="7">
    <w:abstractNumId w:val="24"/>
  </w:num>
  <w:num w:numId="8">
    <w:abstractNumId w:val="21"/>
  </w:num>
  <w:num w:numId="9">
    <w:abstractNumId w:val="27"/>
  </w:num>
  <w:num w:numId="10">
    <w:abstractNumId w:val="15"/>
  </w:num>
  <w:num w:numId="11">
    <w:abstractNumId w:val="16"/>
  </w:num>
  <w:num w:numId="12">
    <w:abstractNumId w:val="32"/>
  </w:num>
  <w:num w:numId="13">
    <w:abstractNumId w:val="6"/>
  </w:num>
  <w:num w:numId="14">
    <w:abstractNumId w:val="17"/>
  </w:num>
  <w:num w:numId="15">
    <w:abstractNumId w:val="31"/>
  </w:num>
  <w:num w:numId="16">
    <w:abstractNumId w:val="25"/>
  </w:num>
  <w:num w:numId="17">
    <w:abstractNumId w:val="11"/>
  </w:num>
  <w:num w:numId="18">
    <w:abstractNumId w:val="3"/>
  </w:num>
  <w:num w:numId="19">
    <w:abstractNumId w:val="29"/>
  </w:num>
  <w:num w:numId="20">
    <w:abstractNumId w:val="0"/>
  </w:num>
  <w:num w:numId="21">
    <w:abstractNumId w:val="10"/>
  </w:num>
  <w:num w:numId="22">
    <w:abstractNumId w:val="9"/>
  </w:num>
  <w:num w:numId="23">
    <w:abstractNumId w:val="30"/>
  </w:num>
  <w:num w:numId="24">
    <w:abstractNumId w:val="19"/>
  </w:num>
  <w:num w:numId="25">
    <w:abstractNumId w:val="1"/>
  </w:num>
  <w:num w:numId="26">
    <w:abstractNumId w:val="22"/>
  </w:num>
  <w:num w:numId="27">
    <w:abstractNumId w:val="20"/>
  </w:num>
  <w:num w:numId="28">
    <w:abstractNumId w:val="24"/>
  </w:num>
  <w:num w:numId="2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7"/>
  </w:num>
  <w:num w:numId="31">
    <w:abstractNumId w:val="24"/>
  </w:num>
  <w:num w:numId="32">
    <w:abstractNumId w:val="26"/>
  </w:num>
  <w:num w:numId="33">
    <w:abstractNumId w:val="4"/>
  </w:num>
  <w:num w:numId="34">
    <w:abstractNumId w:val="23"/>
  </w:num>
  <w:num w:numId="3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426"/>
    <w:rsid w:val="00000594"/>
    <w:rsid w:val="000006F4"/>
    <w:rsid w:val="000008BA"/>
    <w:rsid w:val="0000093A"/>
    <w:rsid w:val="000011D5"/>
    <w:rsid w:val="000012FD"/>
    <w:rsid w:val="0000140C"/>
    <w:rsid w:val="00001AF0"/>
    <w:rsid w:val="00001C07"/>
    <w:rsid w:val="00002541"/>
    <w:rsid w:val="00002CBD"/>
    <w:rsid w:val="0000306A"/>
    <w:rsid w:val="000031BD"/>
    <w:rsid w:val="0000329B"/>
    <w:rsid w:val="000033E2"/>
    <w:rsid w:val="000046FC"/>
    <w:rsid w:val="000049E6"/>
    <w:rsid w:val="00004FA1"/>
    <w:rsid w:val="00005092"/>
    <w:rsid w:val="000052A1"/>
    <w:rsid w:val="000059BB"/>
    <w:rsid w:val="000059D0"/>
    <w:rsid w:val="00005B55"/>
    <w:rsid w:val="00005E74"/>
    <w:rsid w:val="0000607C"/>
    <w:rsid w:val="00006397"/>
    <w:rsid w:val="000063C5"/>
    <w:rsid w:val="00006A40"/>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3FD1"/>
    <w:rsid w:val="000144BB"/>
    <w:rsid w:val="00014914"/>
    <w:rsid w:val="00014963"/>
    <w:rsid w:val="00014B47"/>
    <w:rsid w:val="00014C47"/>
    <w:rsid w:val="00014DA6"/>
    <w:rsid w:val="000151A4"/>
    <w:rsid w:val="0001521C"/>
    <w:rsid w:val="00015280"/>
    <w:rsid w:val="0001548F"/>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61A"/>
    <w:rsid w:val="00026757"/>
    <w:rsid w:val="00026904"/>
    <w:rsid w:val="00026A59"/>
    <w:rsid w:val="00026F5D"/>
    <w:rsid w:val="0002723D"/>
    <w:rsid w:val="0002768E"/>
    <w:rsid w:val="00027E93"/>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2E09"/>
    <w:rsid w:val="00033589"/>
    <w:rsid w:val="00033D6C"/>
    <w:rsid w:val="00033E61"/>
    <w:rsid w:val="00033F47"/>
    <w:rsid w:val="00033F51"/>
    <w:rsid w:val="00034954"/>
    <w:rsid w:val="00034F28"/>
    <w:rsid w:val="0003501F"/>
    <w:rsid w:val="00035326"/>
    <w:rsid w:val="0003564D"/>
    <w:rsid w:val="00036089"/>
    <w:rsid w:val="000360BB"/>
    <w:rsid w:val="000368DA"/>
    <w:rsid w:val="000379D2"/>
    <w:rsid w:val="00040278"/>
    <w:rsid w:val="000402AB"/>
    <w:rsid w:val="000402B1"/>
    <w:rsid w:val="000403A9"/>
    <w:rsid w:val="00040547"/>
    <w:rsid w:val="000405D2"/>
    <w:rsid w:val="000409C0"/>
    <w:rsid w:val="00040D5F"/>
    <w:rsid w:val="00041321"/>
    <w:rsid w:val="00041AF5"/>
    <w:rsid w:val="00041CBB"/>
    <w:rsid w:val="000420E7"/>
    <w:rsid w:val="00042342"/>
    <w:rsid w:val="00042536"/>
    <w:rsid w:val="0004270D"/>
    <w:rsid w:val="000428C2"/>
    <w:rsid w:val="00042ECD"/>
    <w:rsid w:val="00043438"/>
    <w:rsid w:val="00043662"/>
    <w:rsid w:val="00043DE3"/>
    <w:rsid w:val="00043F92"/>
    <w:rsid w:val="00044123"/>
    <w:rsid w:val="000441CA"/>
    <w:rsid w:val="0004422E"/>
    <w:rsid w:val="0004487E"/>
    <w:rsid w:val="00044985"/>
    <w:rsid w:val="00044E42"/>
    <w:rsid w:val="00045068"/>
    <w:rsid w:val="000451B5"/>
    <w:rsid w:val="00045443"/>
    <w:rsid w:val="000456A2"/>
    <w:rsid w:val="000456C9"/>
    <w:rsid w:val="00045776"/>
    <w:rsid w:val="0004577F"/>
    <w:rsid w:val="00045975"/>
    <w:rsid w:val="00045E91"/>
    <w:rsid w:val="00045EA1"/>
    <w:rsid w:val="00045EEA"/>
    <w:rsid w:val="00045FD7"/>
    <w:rsid w:val="0004622E"/>
    <w:rsid w:val="000462E1"/>
    <w:rsid w:val="00046483"/>
    <w:rsid w:val="000469A1"/>
    <w:rsid w:val="00047059"/>
    <w:rsid w:val="000471AA"/>
    <w:rsid w:val="000471D7"/>
    <w:rsid w:val="0004729B"/>
    <w:rsid w:val="000472C1"/>
    <w:rsid w:val="0004746A"/>
    <w:rsid w:val="0004785C"/>
    <w:rsid w:val="00047A22"/>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B47"/>
    <w:rsid w:val="00057E85"/>
    <w:rsid w:val="00060C50"/>
    <w:rsid w:val="000615D3"/>
    <w:rsid w:val="0006160A"/>
    <w:rsid w:val="00062143"/>
    <w:rsid w:val="00062919"/>
    <w:rsid w:val="00062A63"/>
    <w:rsid w:val="00062FA8"/>
    <w:rsid w:val="00063322"/>
    <w:rsid w:val="000633D5"/>
    <w:rsid w:val="00063696"/>
    <w:rsid w:val="00063731"/>
    <w:rsid w:val="00063B92"/>
    <w:rsid w:val="00063E37"/>
    <w:rsid w:val="00063FA1"/>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5E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01D"/>
    <w:rsid w:val="00085335"/>
    <w:rsid w:val="000853C6"/>
    <w:rsid w:val="000855C5"/>
    <w:rsid w:val="00085AC1"/>
    <w:rsid w:val="00085B28"/>
    <w:rsid w:val="00085C18"/>
    <w:rsid w:val="00086061"/>
    <w:rsid w:val="000860C0"/>
    <w:rsid w:val="0008627B"/>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16BF"/>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6F12"/>
    <w:rsid w:val="00097049"/>
    <w:rsid w:val="000973F5"/>
    <w:rsid w:val="00097608"/>
    <w:rsid w:val="0009761B"/>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808"/>
    <w:rsid w:val="000A59A4"/>
    <w:rsid w:val="000A5B15"/>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B16"/>
    <w:rsid w:val="000B1E16"/>
    <w:rsid w:val="000B1F1E"/>
    <w:rsid w:val="000B1FD6"/>
    <w:rsid w:val="000B212D"/>
    <w:rsid w:val="000B247E"/>
    <w:rsid w:val="000B26CF"/>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445"/>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28F"/>
    <w:rsid w:val="000C28E8"/>
    <w:rsid w:val="000C2AF5"/>
    <w:rsid w:val="000C2AFA"/>
    <w:rsid w:val="000C2EF7"/>
    <w:rsid w:val="000C2F4E"/>
    <w:rsid w:val="000C3188"/>
    <w:rsid w:val="000C322C"/>
    <w:rsid w:val="000C349F"/>
    <w:rsid w:val="000C3874"/>
    <w:rsid w:val="000C3D1C"/>
    <w:rsid w:val="000C3D80"/>
    <w:rsid w:val="000C4102"/>
    <w:rsid w:val="000C4338"/>
    <w:rsid w:val="000C440D"/>
    <w:rsid w:val="000C4D56"/>
    <w:rsid w:val="000C4E9E"/>
    <w:rsid w:val="000C5B7C"/>
    <w:rsid w:val="000C5CCA"/>
    <w:rsid w:val="000C5FCB"/>
    <w:rsid w:val="000C6201"/>
    <w:rsid w:val="000C62BB"/>
    <w:rsid w:val="000C62F4"/>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679A"/>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21E"/>
    <w:rsid w:val="000E2429"/>
    <w:rsid w:val="000E2575"/>
    <w:rsid w:val="000E31D4"/>
    <w:rsid w:val="000E3202"/>
    <w:rsid w:val="000E3DDF"/>
    <w:rsid w:val="000E3E80"/>
    <w:rsid w:val="000E41EC"/>
    <w:rsid w:val="000E4890"/>
    <w:rsid w:val="000E48DE"/>
    <w:rsid w:val="000E4AFA"/>
    <w:rsid w:val="000E4FEA"/>
    <w:rsid w:val="000E5033"/>
    <w:rsid w:val="000E55CD"/>
    <w:rsid w:val="000E5B73"/>
    <w:rsid w:val="000E5F1C"/>
    <w:rsid w:val="000E64F3"/>
    <w:rsid w:val="000E6723"/>
    <w:rsid w:val="000E679C"/>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1FE2"/>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E05"/>
    <w:rsid w:val="000F7F0C"/>
    <w:rsid w:val="00100615"/>
    <w:rsid w:val="0010082B"/>
    <w:rsid w:val="0010092D"/>
    <w:rsid w:val="00100CD9"/>
    <w:rsid w:val="00100ED8"/>
    <w:rsid w:val="001012BF"/>
    <w:rsid w:val="00101760"/>
    <w:rsid w:val="0010179A"/>
    <w:rsid w:val="00101A0B"/>
    <w:rsid w:val="00101FE5"/>
    <w:rsid w:val="00102194"/>
    <w:rsid w:val="00102381"/>
    <w:rsid w:val="0010244C"/>
    <w:rsid w:val="001025E6"/>
    <w:rsid w:val="00102871"/>
    <w:rsid w:val="00102932"/>
    <w:rsid w:val="00102BD5"/>
    <w:rsid w:val="00102C85"/>
    <w:rsid w:val="00102D94"/>
    <w:rsid w:val="00102EAB"/>
    <w:rsid w:val="0010313A"/>
    <w:rsid w:val="001033CA"/>
    <w:rsid w:val="001035A4"/>
    <w:rsid w:val="00103799"/>
    <w:rsid w:val="00103ECD"/>
    <w:rsid w:val="00103FBE"/>
    <w:rsid w:val="0010475B"/>
    <w:rsid w:val="00104A73"/>
    <w:rsid w:val="00104FDB"/>
    <w:rsid w:val="001050A6"/>
    <w:rsid w:val="001051FC"/>
    <w:rsid w:val="001052A4"/>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3DF"/>
    <w:rsid w:val="001105DF"/>
    <w:rsid w:val="00110AE3"/>
    <w:rsid w:val="00110E00"/>
    <w:rsid w:val="00111094"/>
    <w:rsid w:val="0011134E"/>
    <w:rsid w:val="0011146F"/>
    <w:rsid w:val="001115F2"/>
    <w:rsid w:val="001116FE"/>
    <w:rsid w:val="00111728"/>
    <w:rsid w:val="00111828"/>
    <w:rsid w:val="00111D1B"/>
    <w:rsid w:val="00112027"/>
    <w:rsid w:val="00112183"/>
    <w:rsid w:val="001123F2"/>
    <w:rsid w:val="001126AA"/>
    <w:rsid w:val="0011274D"/>
    <w:rsid w:val="0011282B"/>
    <w:rsid w:val="00112A1D"/>
    <w:rsid w:val="00112A48"/>
    <w:rsid w:val="00112B93"/>
    <w:rsid w:val="00112D66"/>
    <w:rsid w:val="00112DDC"/>
    <w:rsid w:val="00113023"/>
    <w:rsid w:val="0011307A"/>
    <w:rsid w:val="00113AEB"/>
    <w:rsid w:val="00113D45"/>
    <w:rsid w:val="00113E29"/>
    <w:rsid w:val="00113EB2"/>
    <w:rsid w:val="001141AF"/>
    <w:rsid w:val="00114415"/>
    <w:rsid w:val="00114764"/>
    <w:rsid w:val="00114CBD"/>
    <w:rsid w:val="0011516A"/>
    <w:rsid w:val="001157D6"/>
    <w:rsid w:val="00115CC0"/>
    <w:rsid w:val="00115F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53A"/>
    <w:rsid w:val="00121CC2"/>
    <w:rsid w:val="00121F28"/>
    <w:rsid w:val="001226D6"/>
    <w:rsid w:val="00122950"/>
    <w:rsid w:val="00122A38"/>
    <w:rsid w:val="00122B60"/>
    <w:rsid w:val="00122B8C"/>
    <w:rsid w:val="00123389"/>
    <w:rsid w:val="00123AE3"/>
    <w:rsid w:val="00124800"/>
    <w:rsid w:val="00124CBE"/>
    <w:rsid w:val="001251A2"/>
    <w:rsid w:val="00125423"/>
    <w:rsid w:val="00125824"/>
    <w:rsid w:val="00125993"/>
    <w:rsid w:val="00125DD5"/>
    <w:rsid w:val="00125FC0"/>
    <w:rsid w:val="0012601B"/>
    <w:rsid w:val="00126044"/>
    <w:rsid w:val="001260E8"/>
    <w:rsid w:val="0012618D"/>
    <w:rsid w:val="00126195"/>
    <w:rsid w:val="001266F7"/>
    <w:rsid w:val="00126A3F"/>
    <w:rsid w:val="00126AD7"/>
    <w:rsid w:val="00126B09"/>
    <w:rsid w:val="001272FF"/>
    <w:rsid w:val="001276D4"/>
    <w:rsid w:val="00127CB0"/>
    <w:rsid w:val="001300F3"/>
    <w:rsid w:val="00130ED6"/>
    <w:rsid w:val="00130F38"/>
    <w:rsid w:val="00131091"/>
    <w:rsid w:val="0013109C"/>
    <w:rsid w:val="00131C9E"/>
    <w:rsid w:val="00131F11"/>
    <w:rsid w:val="00132A21"/>
    <w:rsid w:val="00132B1C"/>
    <w:rsid w:val="00132D97"/>
    <w:rsid w:val="00132FA3"/>
    <w:rsid w:val="00133343"/>
    <w:rsid w:val="001335AC"/>
    <w:rsid w:val="00133B85"/>
    <w:rsid w:val="00133C38"/>
    <w:rsid w:val="00133EB9"/>
    <w:rsid w:val="00133F4A"/>
    <w:rsid w:val="001342BB"/>
    <w:rsid w:val="0013459C"/>
    <w:rsid w:val="001347B1"/>
    <w:rsid w:val="00134C68"/>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0EB"/>
    <w:rsid w:val="0013799B"/>
    <w:rsid w:val="00137B9F"/>
    <w:rsid w:val="0014048A"/>
    <w:rsid w:val="00140B9A"/>
    <w:rsid w:val="00140CB7"/>
    <w:rsid w:val="00140E20"/>
    <w:rsid w:val="00140F21"/>
    <w:rsid w:val="00141805"/>
    <w:rsid w:val="00141895"/>
    <w:rsid w:val="00141EF8"/>
    <w:rsid w:val="001420CF"/>
    <w:rsid w:val="0014224A"/>
    <w:rsid w:val="001426AC"/>
    <w:rsid w:val="00142A41"/>
    <w:rsid w:val="00142C63"/>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951"/>
    <w:rsid w:val="00145BA3"/>
    <w:rsid w:val="00145D48"/>
    <w:rsid w:val="00146013"/>
    <w:rsid w:val="00146015"/>
    <w:rsid w:val="001460BE"/>
    <w:rsid w:val="001462C7"/>
    <w:rsid w:val="00146B9A"/>
    <w:rsid w:val="00147F75"/>
    <w:rsid w:val="00150858"/>
    <w:rsid w:val="001508B7"/>
    <w:rsid w:val="00151161"/>
    <w:rsid w:val="0015196F"/>
    <w:rsid w:val="001519AE"/>
    <w:rsid w:val="001521C4"/>
    <w:rsid w:val="00152230"/>
    <w:rsid w:val="001523E9"/>
    <w:rsid w:val="00152404"/>
    <w:rsid w:val="001528FE"/>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260"/>
    <w:rsid w:val="001614D7"/>
    <w:rsid w:val="001614F5"/>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271"/>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3C5"/>
    <w:rsid w:val="001844B4"/>
    <w:rsid w:val="00184E35"/>
    <w:rsid w:val="001851A2"/>
    <w:rsid w:val="00185223"/>
    <w:rsid w:val="00185240"/>
    <w:rsid w:val="00186170"/>
    <w:rsid w:val="00186183"/>
    <w:rsid w:val="0018645E"/>
    <w:rsid w:val="001867C5"/>
    <w:rsid w:val="0018686E"/>
    <w:rsid w:val="0018689E"/>
    <w:rsid w:val="00186918"/>
    <w:rsid w:val="00186B7C"/>
    <w:rsid w:val="00186FED"/>
    <w:rsid w:val="001871CD"/>
    <w:rsid w:val="001871FD"/>
    <w:rsid w:val="00187373"/>
    <w:rsid w:val="00187407"/>
    <w:rsid w:val="001874A3"/>
    <w:rsid w:val="001878F6"/>
    <w:rsid w:val="00187B6A"/>
    <w:rsid w:val="00187D57"/>
    <w:rsid w:val="00187E97"/>
    <w:rsid w:val="00187FE3"/>
    <w:rsid w:val="00190321"/>
    <w:rsid w:val="0019077B"/>
    <w:rsid w:val="00190AF3"/>
    <w:rsid w:val="0019126C"/>
    <w:rsid w:val="001913A3"/>
    <w:rsid w:val="00191755"/>
    <w:rsid w:val="0019229B"/>
    <w:rsid w:val="00192617"/>
    <w:rsid w:val="00192CF8"/>
    <w:rsid w:val="00192E42"/>
    <w:rsid w:val="001933B6"/>
    <w:rsid w:val="00193508"/>
    <w:rsid w:val="00193752"/>
    <w:rsid w:val="0019386B"/>
    <w:rsid w:val="00193A7C"/>
    <w:rsid w:val="00193CDB"/>
    <w:rsid w:val="001943F1"/>
    <w:rsid w:val="0019492B"/>
    <w:rsid w:val="001949D5"/>
    <w:rsid w:val="00195632"/>
    <w:rsid w:val="001956BC"/>
    <w:rsid w:val="0019572E"/>
    <w:rsid w:val="001957C6"/>
    <w:rsid w:val="001958DC"/>
    <w:rsid w:val="00195DCD"/>
    <w:rsid w:val="00195EC4"/>
    <w:rsid w:val="00195F48"/>
    <w:rsid w:val="001960D8"/>
    <w:rsid w:val="00196396"/>
    <w:rsid w:val="00196CED"/>
    <w:rsid w:val="00196E8E"/>
    <w:rsid w:val="00196F5D"/>
    <w:rsid w:val="001974A7"/>
    <w:rsid w:val="0019770A"/>
    <w:rsid w:val="0019781D"/>
    <w:rsid w:val="00197F54"/>
    <w:rsid w:val="001A0154"/>
    <w:rsid w:val="001A06AC"/>
    <w:rsid w:val="001A070B"/>
    <w:rsid w:val="001A08FF"/>
    <w:rsid w:val="001A094C"/>
    <w:rsid w:val="001A1273"/>
    <w:rsid w:val="001A1378"/>
    <w:rsid w:val="001A145D"/>
    <w:rsid w:val="001A1586"/>
    <w:rsid w:val="001A17F5"/>
    <w:rsid w:val="001A183C"/>
    <w:rsid w:val="001A1A05"/>
    <w:rsid w:val="001A1A62"/>
    <w:rsid w:val="001A1A9E"/>
    <w:rsid w:val="001A2071"/>
    <w:rsid w:val="001A22AA"/>
    <w:rsid w:val="001A251E"/>
    <w:rsid w:val="001A2DDC"/>
    <w:rsid w:val="001A2DFE"/>
    <w:rsid w:val="001A3CF6"/>
    <w:rsid w:val="001A419C"/>
    <w:rsid w:val="001A42A6"/>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CDD"/>
    <w:rsid w:val="001B0F5B"/>
    <w:rsid w:val="001B1124"/>
    <w:rsid w:val="001B14C1"/>
    <w:rsid w:val="001B15B6"/>
    <w:rsid w:val="001B1677"/>
    <w:rsid w:val="001B1C0B"/>
    <w:rsid w:val="001B1EDD"/>
    <w:rsid w:val="001B23BD"/>
    <w:rsid w:val="001B2B27"/>
    <w:rsid w:val="001B2DFA"/>
    <w:rsid w:val="001B30D8"/>
    <w:rsid w:val="001B324C"/>
    <w:rsid w:val="001B32FB"/>
    <w:rsid w:val="001B3BC3"/>
    <w:rsid w:val="001B4001"/>
    <w:rsid w:val="001B420B"/>
    <w:rsid w:val="001B4588"/>
    <w:rsid w:val="001B459C"/>
    <w:rsid w:val="001B4B54"/>
    <w:rsid w:val="001B4BD7"/>
    <w:rsid w:val="001B4F8C"/>
    <w:rsid w:val="001B5651"/>
    <w:rsid w:val="001B5B4A"/>
    <w:rsid w:val="001B63B4"/>
    <w:rsid w:val="001B659B"/>
    <w:rsid w:val="001B6B6A"/>
    <w:rsid w:val="001B7033"/>
    <w:rsid w:val="001B708E"/>
    <w:rsid w:val="001B7249"/>
    <w:rsid w:val="001B72DC"/>
    <w:rsid w:val="001B7E7E"/>
    <w:rsid w:val="001C04BF"/>
    <w:rsid w:val="001C05FD"/>
    <w:rsid w:val="001C076B"/>
    <w:rsid w:val="001C0D4F"/>
    <w:rsid w:val="001C1BB3"/>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C83"/>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69"/>
    <w:rsid w:val="001D0EDB"/>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7AE"/>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A37"/>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04"/>
    <w:rsid w:val="001F27B2"/>
    <w:rsid w:val="001F2864"/>
    <w:rsid w:val="001F2CA1"/>
    <w:rsid w:val="001F2CFF"/>
    <w:rsid w:val="001F30BA"/>
    <w:rsid w:val="001F341A"/>
    <w:rsid w:val="001F3557"/>
    <w:rsid w:val="001F37EA"/>
    <w:rsid w:val="001F3909"/>
    <w:rsid w:val="001F39C3"/>
    <w:rsid w:val="001F3A38"/>
    <w:rsid w:val="001F3B53"/>
    <w:rsid w:val="001F43CD"/>
    <w:rsid w:val="001F4468"/>
    <w:rsid w:val="001F4B30"/>
    <w:rsid w:val="001F4C19"/>
    <w:rsid w:val="001F4CFE"/>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2D"/>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1C4"/>
    <w:rsid w:val="00206724"/>
    <w:rsid w:val="00206989"/>
    <w:rsid w:val="00206E54"/>
    <w:rsid w:val="002071CE"/>
    <w:rsid w:val="002072F3"/>
    <w:rsid w:val="002074D5"/>
    <w:rsid w:val="00207D80"/>
    <w:rsid w:val="00207E46"/>
    <w:rsid w:val="00210250"/>
    <w:rsid w:val="0021060A"/>
    <w:rsid w:val="0021077A"/>
    <w:rsid w:val="00210AB3"/>
    <w:rsid w:val="00210ED9"/>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2D4"/>
    <w:rsid w:val="00217594"/>
    <w:rsid w:val="002176EF"/>
    <w:rsid w:val="002177A5"/>
    <w:rsid w:val="002179F0"/>
    <w:rsid w:val="00217F0A"/>
    <w:rsid w:val="00217F22"/>
    <w:rsid w:val="00220486"/>
    <w:rsid w:val="00220500"/>
    <w:rsid w:val="002205AB"/>
    <w:rsid w:val="002209D7"/>
    <w:rsid w:val="00220AD6"/>
    <w:rsid w:val="00220AFC"/>
    <w:rsid w:val="00220BF6"/>
    <w:rsid w:val="00221183"/>
    <w:rsid w:val="002211F2"/>
    <w:rsid w:val="00221594"/>
    <w:rsid w:val="002215CA"/>
    <w:rsid w:val="002218AB"/>
    <w:rsid w:val="002219B6"/>
    <w:rsid w:val="002219F0"/>
    <w:rsid w:val="00221B95"/>
    <w:rsid w:val="00221DF4"/>
    <w:rsid w:val="00222648"/>
    <w:rsid w:val="00222AC9"/>
    <w:rsid w:val="00222AD6"/>
    <w:rsid w:val="00222EA2"/>
    <w:rsid w:val="00222ED4"/>
    <w:rsid w:val="0022322A"/>
    <w:rsid w:val="00223527"/>
    <w:rsid w:val="00223973"/>
    <w:rsid w:val="00223992"/>
    <w:rsid w:val="00223B52"/>
    <w:rsid w:val="00223B6D"/>
    <w:rsid w:val="00223E02"/>
    <w:rsid w:val="00224227"/>
    <w:rsid w:val="0022434E"/>
    <w:rsid w:val="002245D6"/>
    <w:rsid w:val="002246B0"/>
    <w:rsid w:val="00224CD2"/>
    <w:rsid w:val="0022506C"/>
    <w:rsid w:val="002250B6"/>
    <w:rsid w:val="0022526A"/>
    <w:rsid w:val="002253A4"/>
    <w:rsid w:val="00225B80"/>
    <w:rsid w:val="00225C83"/>
    <w:rsid w:val="00225CA5"/>
    <w:rsid w:val="00225E3F"/>
    <w:rsid w:val="00225E8C"/>
    <w:rsid w:val="00226E14"/>
    <w:rsid w:val="002275D2"/>
    <w:rsid w:val="002275F6"/>
    <w:rsid w:val="002276FC"/>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2D2E"/>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2EA9"/>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9AC"/>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A5"/>
    <w:rsid w:val="00254ACA"/>
    <w:rsid w:val="00254B95"/>
    <w:rsid w:val="00255226"/>
    <w:rsid w:val="002552E0"/>
    <w:rsid w:val="00255650"/>
    <w:rsid w:val="00255879"/>
    <w:rsid w:val="00255B5C"/>
    <w:rsid w:val="00255E29"/>
    <w:rsid w:val="002561DB"/>
    <w:rsid w:val="0025664D"/>
    <w:rsid w:val="002572B6"/>
    <w:rsid w:val="002575D7"/>
    <w:rsid w:val="002575EB"/>
    <w:rsid w:val="002575F2"/>
    <w:rsid w:val="0025799A"/>
    <w:rsid w:val="00257B92"/>
    <w:rsid w:val="00257F80"/>
    <w:rsid w:val="002600B2"/>
    <w:rsid w:val="002600E2"/>
    <w:rsid w:val="00260116"/>
    <w:rsid w:val="00260363"/>
    <w:rsid w:val="00260424"/>
    <w:rsid w:val="00260A7C"/>
    <w:rsid w:val="00260A8D"/>
    <w:rsid w:val="00260C61"/>
    <w:rsid w:val="00260CB9"/>
    <w:rsid w:val="00261071"/>
    <w:rsid w:val="002611C2"/>
    <w:rsid w:val="0026134B"/>
    <w:rsid w:val="002613CE"/>
    <w:rsid w:val="002614C4"/>
    <w:rsid w:val="00261794"/>
    <w:rsid w:val="00261D36"/>
    <w:rsid w:val="00261DA8"/>
    <w:rsid w:val="00262019"/>
    <w:rsid w:val="00262071"/>
    <w:rsid w:val="002626CF"/>
    <w:rsid w:val="00262996"/>
    <w:rsid w:val="002629DD"/>
    <w:rsid w:val="00262A40"/>
    <w:rsid w:val="00262AE6"/>
    <w:rsid w:val="00262B41"/>
    <w:rsid w:val="00262D2D"/>
    <w:rsid w:val="00262E3A"/>
    <w:rsid w:val="002635EC"/>
    <w:rsid w:val="00263628"/>
    <w:rsid w:val="0026385D"/>
    <w:rsid w:val="002638DE"/>
    <w:rsid w:val="002641E7"/>
    <w:rsid w:val="00264740"/>
    <w:rsid w:val="002647DA"/>
    <w:rsid w:val="00264EBE"/>
    <w:rsid w:val="00265611"/>
    <w:rsid w:val="00265651"/>
    <w:rsid w:val="002658C0"/>
    <w:rsid w:val="002659FE"/>
    <w:rsid w:val="00265BA5"/>
    <w:rsid w:val="00265E82"/>
    <w:rsid w:val="00265EB9"/>
    <w:rsid w:val="0026615E"/>
    <w:rsid w:val="002662D7"/>
    <w:rsid w:val="00266408"/>
    <w:rsid w:val="00266497"/>
    <w:rsid w:val="002664C4"/>
    <w:rsid w:val="0026684B"/>
    <w:rsid w:val="002668F6"/>
    <w:rsid w:val="00266CA1"/>
    <w:rsid w:val="00266D04"/>
    <w:rsid w:val="00266EF6"/>
    <w:rsid w:val="0026737C"/>
    <w:rsid w:val="002676F8"/>
    <w:rsid w:val="002679B8"/>
    <w:rsid w:val="00267B88"/>
    <w:rsid w:val="00267BE2"/>
    <w:rsid w:val="00267FBA"/>
    <w:rsid w:val="0027001C"/>
    <w:rsid w:val="002700EE"/>
    <w:rsid w:val="002706D2"/>
    <w:rsid w:val="002707BC"/>
    <w:rsid w:val="00270D63"/>
    <w:rsid w:val="00270ECC"/>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1A20"/>
    <w:rsid w:val="0028210E"/>
    <w:rsid w:val="0028255E"/>
    <w:rsid w:val="00282668"/>
    <w:rsid w:val="0028277B"/>
    <w:rsid w:val="00282812"/>
    <w:rsid w:val="00282A8D"/>
    <w:rsid w:val="00282C20"/>
    <w:rsid w:val="00282FC0"/>
    <w:rsid w:val="002830CA"/>
    <w:rsid w:val="00283292"/>
    <w:rsid w:val="00283479"/>
    <w:rsid w:val="00283BEF"/>
    <w:rsid w:val="00283C23"/>
    <w:rsid w:val="00283E98"/>
    <w:rsid w:val="00283EEC"/>
    <w:rsid w:val="00284033"/>
    <w:rsid w:val="0028419E"/>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EE9"/>
    <w:rsid w:val="00286FD6"/>
    <w:rsid w:val="0028749D"/>
    <w:rsid w:val="002875F6"/>
    <w:rsid w:val="0028791D"/>
    <w:rsid w:val="00287D20"/>
    <w:rsid w:val="0029017C"/>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D78"/>
    <w:rsid w:val="00295E28"/>
    <w:rsid w:val="0029621D"/>
    <w:rsid w:val="00296CC1"/>
    <w:rsid w:val="00296E6B"/>
    <w:rsid w:val="00296ED8"/>
    <w:rsid w:val="0029707E"/>
    <w:rsid w:val="00297299"/>
    <w:rsid w:val="00297451"/>
    <w:rsid w:val="00297589"/>
    <w:rsid w:val="00297898"/>
    <w:rsid w:val="002A04C4"/>
    <w:rsid w:val="002A0582"/>
    <w:rsid w:val="002A0595"/>
    <w:rsid w:val="002A0777"/>
    <w:rsid w:val="002A0AD6"/>
    <w:rsid w:val="002A0E4E"/>
    <w:rsid w:val="002A11F2"/>
    <w:rsid w:val="002A153E"/>
    <w:rsid w:val="002A2166"/>
    <w:rsid w:val="002A22F1"/>
    <w:rsid w:val="002A23C5"/>
    <w:rsid w:val="002A28FB"/>
    <w:rsid w:val="002A297B"/>
    <w:rsid w:val="002A2993"/>
    <w:rsid w:val="002A2BF6"/>
    <w:rsid w:val="002A2DB4"/>
    <w:rsid w:val="002A329D"/>
    <w:rsid w:val="002A3E86"/>
    <w:rsid w:val="002A451B"/>
    <w:rsid w:val="002A48BE"/>
    <w:rsid w:val="002A4F52"/>
    <w:rsid w:val="002A533F"/>
    <w:rsid w:val="002A5379"/>
    <w:rsid w:val="002A5E62"/>
    <w:rsid w:val="002A6428"/>
    <w:rsid w:val="002A6430"/>
    <w:rsid w:val="002A6AA0"/>
    <w:rsid w:val="002A6B55"/>
    <w:rsid w:val="002A6C09"/>
    <w:rsid w:val="002A6E0E"/>
    <w:rsid w:val="002A6E6C"/>
    <w:rsid w:val="002A6F6E"/>
    <w:rsid w:val="002A74D9"/>
    <w:rsid w:val="002A7A73"/>
    <w:rsid w:val="002A7D70"/>
    <w:rsid w:val="002A7DD1"/>
    <w:rsid w:val="002B0062"/>
    <w:rsid w:val="002B055C"/>
    <w:rsid w:val="002B0AC8"/>
    <w:rsid w:val="002B0BC6"/>
    <w:rsid w:val="002B0BFE"/>
    <w:rsid w:val="002B104F"/>
    <w:rsid w:val="002B114C"/>
    <w:rsid w:val="002B148A"/>
    <w:rsid w:val="002B1651"/>
    <w:rsid w:val="002B16C0"/>
    <w:rsid w:val="002B1CE4"/>
    <w:rsid w:val="002B1F8F"/>
    <w:rsid w:val="002B2187"/>
    <w:rsid w:val="002B23E0"/>
    <w:rsid w:val="002B2455"/>
    <w:rsid w:val="002B2629"/>
    <w:rsid w:val="002B267C"/>
    <w:rsid w:val="002B26AB"/>
    <w:rsid w:val="002B2900"/>
    <w:rsid w:val="002B2E25"/>
    <w:rsid w:val="002B33A4"/>
    <w:rsid w:val="002B36DC"/>
    <w:rsid w:val="002B397E"/>
    <w:rsid w:val="002B3E1C"/>
    <w:rsid w:val="002B40DE"/>
    <w:rsid w:val="002B41D1"/>
    <w:rsid w:val="002B45AA"/>
    <w:rsid w:val="002B4B09"/>
    <w:rsid w:val="002B4E6C"/>
    <w:rsid w:val="002B54ED"/>
    <w:rsid w:val="002B5A94"/>
    <w:rsid w:val="002B5B27"/>
    <w:rsid w:val="002B5E7D"/>
    <w:rsid w:val="002B603D"/>
    <w:rsid w:val="002B6133"/>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EC3"/>
    <w:rsid w:val="002C1F0D"/>
    <w:rsid w:val="002C2484"/>
    <w:rsid w:val="002C2502"/>
    <w:rsid w:val="002C2B6D"/>
    <w:rsid w:val="002C2F58"/>
    <w:rsid w:val="002C3404"/>
    <w:rsid w:val="002C3755"/>
    <w:rsid w:val="002C37C9"/>
    <w:rsid w:val="002C39C5"/>
    <w:rsid w:val="002C3D43"/>
    <w:rsid w:val="002C3F2F"/>
    <w:rsid w:val="002C4331"/>
    <w:rsid w:val="002C43AB"/>
    <w:rsid w:val="002C497E"/>
    <w:rsid w:val="002C498A"/>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650"/>
    <w:rsid w:val="002C77C5"/>
    <w:rsid w:val="002C78FB"/>
    <w:rsid w:val="002C7CAF"/>
    <w:rsid w:val="002D05B3"/>
    <w:rsid w:val="002D071A"/>
    <w:rsid w:val="002D0863"/>
    <w:rsid w:val="002D0A69"/>
    <w:rsid w:val="002D0AC9"/>
    <w:rsid w:val="002D1139"/>
    <w:rsid w:val="002D124D"/>
    <w:rsid w:val="002D12E8"/>
    <w:rsid w:val="002D18E0"/>
    <w:rsid w:val="002D1C16"/>
    <w:rsid w:val="002D1E1B"/>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6B"/>
    <w:rsid w:val="002E03BE"/>
    <w:rsid w:val="002E0753"/>
    <w:rsid w:val="002E092D"/>
    <w:rsid w:val="002E0C34"/>
    <w:rsid w:val="002E1055"/>
    <w:rsid w:val="002E12A9"/>
    <w:rsid w:val="002E132E"/>
    <w:rsid w:val="002E17D8"/>
    <w:rsid w:val="002E1E16"/>
    <w:rsid w:val="002E1FF7"/>
    <w:rsid w:val="002E21A2"/>
    <w:rsid w:val="002E2419"/>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B3F"/>
    <w:rsid w:val="002E6DB3"/>
    <w:rsid w:val="002E6DEB"/>
    <w:rsid w:val="002E719D"/>
    <w:rsid w:val="002E71A0"/>
    <w:rsid w:val="002E794A"/>
    <w:rsid w:val="002E7D9C"/>
    <w:rsid w:val="002E7F0D"/>
    <w:rsid w:val="002E7FAD"/>
    <w:rsid w:val="002F030D"/>
    <w:rsid w:val="002F03E1"/>
    <w:rsid w:val="002F069A"/>
    <w:rsid w:val="002F0B16"/>
    <w:rsid w:val="002F0FDE"/>
    <w:rsid w:val="002F115A"/>
    <w:rsid w:val="002F11FE"/>
    <w:rsid w:val="002F1556"/>
    <w:rsid w:val="002F1905"/>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15E"/>
    <w:rsid w:val="002F5628"/>
    <w:rsid w:val="002F5DA1"/>
    <w:rsid w:val="002F5E9C"/>
    <w:rsid w:val="002F606D"/>
    <w:rsid w:val="002F6321"/>
    <w:rsid w:val="002F644B"/>
    <w:rsid w:val="002F64DA"/>
    <w:rsid w:val="002F666C"/>
    <w:rsid w:val="002F6CCE"/>
    <w:rsid w:val="002F6F3F"/>
    <w:rsid w:val="002F7041"/>
    <w:rsid w:val="002F7317"/>
    <w:rsid w:val="002F7418"/>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CCE"/>
    <w:rsid w:val="00303D7A"/>
    <w:rsid w:val="00304260"/>
    <w:rsid w:val="0030495F"/>
    <w:rsid w:val="00304F87"/>
    <w:rsid w:val="0030540F"/>
    <w:rsid w:val="0030567F"/>
    <w:rsid w:val="003056D1"/>
    <w:rsid w:val="0030598F"/>
    <w:rsid w:val="003059DE"/>
    <w:rsid w:val="00305ECD"/>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53A"/>
    <w:rsid w:val="00312591"/>
    <w:rsid w:val="003125B3"/>
    <w:rsid w:val="003125C6"/>
    <w:rsid w:val="00312860"/>
    <w:rsid w:val="00312C37"/>
    <w:rsid w:val="00312FF4"/>
    <w:rsid w:val="00313031"/>
    <w:rsid w:val="00313225"/>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AD5"/>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0B7"/>
    <w:rsid w:val="0032413B"/>
    <w:rsid w:val="003243EE"/>
    <w:rsid w:val="003244DE"/>
    <w:rsid w:val="003248A2"/>
    <w:rsid w:val="00324D67"/>
    <w:rsid w:val="00324EF3"/>
    <w:rsid w:val="00324F6F"/>
    <w:rsid w:val="00325046"/>
    <w:rsid w:val="00325209"/>
    <w:rsid w:val="00325286"/>
    <w:rsid w:val="0032529C"/>
    <w:rsid w:val="00325310"/>
    <w:rsid w:val="003259EC"/>
    <w:rsid w:val="0032628C"/>
    <w:rsid w:val="003262D8"/>
    <w:rsid w:val="003263E7"/>
    <w:rsid w:val="00326780"/>
    <w:rsid w:val="00326A48"/>
    <w:rsid w:val="0032748B"/>
    <w:rsid w:val="00327534"/>
    <w:rsid w:val="00327550"/>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382"/>
    <w:rsid w:val="0033686C"/>
    <w:rsid w:val="0033703C"/>
    <w:rsid w:val="003371AB"/>
    <w:rsid w:val="003371C5"/>
    <w:rsid w:val="003371F5"/>
    <w:rsid w:val="00337353"/>
    <w:rsid w:val="00337DDF"/>
    <w:rsid w:val="0034024B"/>
    <w:rsid w:val="00340275"/>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0FE6"/>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9E4"/>
    <w:rsid w:val="00355A18"/>
    <w:rsid w:val="00355C97"/>
    <w:rsid w:val="00355CA8"/>
    <w:rsid w:val="0035625A"/>
    <w:rsid w:val="003566FF"/>
    <w:rsid w:val="00356AE9"/>
    <w:rsid w:val="0035712C"/>
    <w:rsid w:val="00360089"/>
    <w:rsid w:val="00360428"/>
    <w:rsid w:val="003604E0"/>
    <w:rsid w:val="0036082C"/>
    <w:rsid w:val="00360CF3"/>
    <w:rsid w:val="003610D3"/>
    <w:rsid w:val="003613AF"/>
    <w:rsid w:val="00361910"/>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A3A"/>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799"/>
    <w:rsid w:val="003709A3"/>
    <w:rsid w:val="00371627"/>
    <w:rsid w:val="00371A5D"/>
    <w:rsid w:val="00371C62"/>
    <w:rsid w:val="00371E85"/>
    <w:rsid w:val="00372641"/>
    <w:rsid w:val="00372C70"/>
    <w:rsid w:val="00372FD0"/>
    <w:rsid w:val="00373353"/>
    <w:rsid w:val="003735E2"/>
    <w:rsid w:val="00373BE9"/>
    <w:rsid w:val="00373EA6"/>
    <w:rsid w:val="0037417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77D09"/>
    <w:rsid w:val="00380071"/>
    <w:rsid w:val="00380163"/>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2F"/>
    <w:rsid w:val="00386DD5"/>
    <w:rsid w:val="00386E67"/>
    <w:rsid w:val="003871C1"/>
    <w:rsid w:val="0038777D"/>
    <w:rsid w:val="00387A30"/>
    <w:rsid w:val="00387B0B"/>
    <w:rsid w:val="00387E43"/>
    <w:rsid w:val="0039001F"/>
    <w:rsid w:val="00390067"/>
    <w:rsid w:val="003901C2"/>
    <w:rsid w:val="00390397"/>
    <w:rsid w:val="003903D3"/>
    <w:rsid w:val="0039080D"/>
    <w:rsid w:val="00390C05"/>
    <w:rsid w:val="00390CC5"/>
    <w:rsid w:val="00390D97"/>
    <w:rsid w:val="00390E9F"/>
    <w:rsid w:val="00390EAA"/>
    <w:rsid w:val="003911B6"/>
    <w:rsid w:val="003915C1"/>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14E"/>
    <w:rsid w:val="003A12B0"/>
    <w:rsid w:val="003A1535"/>
    <w:rsid w:val="003A189F"/>
    <w:rsid w:val="003A1B19"/>
    <w:rsid w:val="003A23F3"/>
    <w:rsid w:val="003A30BE"/>
    <w:rsid w:val="003A3AA0"/>
    <w:rsid w:val="003A3CE8"/>
    <w:rsid w:val="003A3EC1"/>
    <w:rsid w:val="003A404E"/>
    <w:rsid w:val="003A42A0"/>
    <w:rsid w:val="003A469E"/>
    <w:rsid w:val="003A4876"/>
    <w:rsid w:val="003A48D5"/>
    <w:rsid w:val="003A49EE"/>
    <w:rsid w:val="003A51F5"/>
    <w:rsid w:val="003A54C4"/>
    <w:rsid w:val="003A5662"/>
    <w:rsid w:val="003A609A"/>
    <w:rsid w:val="003A6251"/>
    <w:rsid w:val="003A62CF"/>
    <w:rsid w:val="003A6813"/>
    <w:rsid w:val="003A685E"/>
    <w:rsid w:val="003A6E93"/>
    <w:rsid w:val="003A6FD6"/>
    <w:rsid w:val="003A71F0"/>
    <w:rsid w:val="003A76F1"/>
    <w:rsid w:val="003A7929"/>
    <w:rsid w:val="003A7986"/>
    <w:rsid w:val="003A7BFB"/>
    <w:rsid w:val="003A7E9E"/>
    <w:rsid w:val="003A7F6C"/>
    <w:rsid w:val="003A7FFD"/>
    <w:rsid w:val="003B0716"/>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3CF6"/>
    <w:rsid w:val="003B461D"/>
    <w:rsid w:val="003B477E"/>
    <w:rsid w:val="003B48F8"/>
    <w:rsid w:val="003B500E"/>
    <w:rsid w:val="003B5182"/>
    <w:rsid w:val="003B5239"/>
    <w:rsid w:val="003B57C7"/>
    <w:rsid w:val="003B5839"/>
    <w:rsid w:val="003B5923"/>
    <w:rsid w:val="003B5967"/>
    <w:rsid w:val="003B5B57"/>
    <w:rsid w:val="003B5F06"/>
    <w:rsid w:val="003B639A"/>
    <w:rsid w:val="003B65B3"/>
    <w:rsid w:val="003B6B8A"/>
    <w:rsid w:val="003B7022"/>
    <w:rsid w:val="003B7116"/>
    <w:rsid w:val="003B72A4"/>
    <w:rsid w:val="003B74D1"/>
    <w:rsid w:val="003B77BF"/>
    <w:rsid w:val="003B7D4B"/>
    <w:rsid w:val="003B7F17"/>
    <w:rsid w:val="003C03AA"/>
    <w:rsid w:val="003C04D4"/>
    <w:rsid w:val="003C0B83"/>
    <w:rsid w:val="003C0DA5"/>
    <w:rsid w:val="003C0DDE"/>
    <w:rsid w:val="003C11E1"/>
    <w:rsid w:val="003C2545"/>
    <w:rsid w:val="003C2FAB"/>
    <w:rsid w:val="003C33BC"/>
    <w:rsid w:val="003C347A"/>
    <w:rsid w:val="003C351E"/>
    <w:rsid w:val="003C3A38"/>
    <w:rsid w:val="003C56E0"/>
    <w:rsid w:val="003C5C76"/>
    <w:rsid w:val="003C6879"/>
    <w:rsid w:val="003C6E8A"/>
    <w:rsid w:val="003C6EBA"/>
    <w:rsid w:val="003C719A"/>
    <w:rsid w:val="003C7350"/>
    <w:rsid w:val="003C7437"/>
    <w:rsid w:val="003C76AD"/>
    <w:rsid w:val="003C76D1"/>
    <w:rsid w:val="003C77D5"/>
    <w:rsid w:val="003C7CB9"/>
    <w:rsid w:val="003C7D36"/>
    <w:rsid w:val="003C7FA4"/>
    <w:rsid w:val="003D014F"/>
    <w:rsid w:val="003D0189"/>
    <w:rsid w:val="003D027F"/>
    <w:rsid w:val="003D057E"/>
    <w:rsid w:val="003D072B"/>
    <w:rsid w:val="003D0774"/>
    <w:rsid w:val="003D1130"/>
    <w:rsid w:val="003D136C"/>
    <w:rsid w:val="003D14B9"/>
    <w:rsid w:val="003D1745"/>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CC0"/>
    <w:rsid w:val="003D7FA7"/>
    <w:rsid w:val="003E01A4"/>
    <w:rsid w:val="003E034F"/>
    <w:rsid w:val="003E08C8"/>
    <w:rsid w:val="003E0F8C"/>
    <w:rsid w:val="003E1296"/>
    <w:rsid w:val="003E162A"/>
    <w:rsid w:val="003E1920"/>
    <w:rsid w:val="003E203F"/>
    <w:rsid w:val="003E214F"/>
    <w:rsid w:val="003E25FC"/>
    <w:rsid w:val="003E27DA"/>
    <w:rsid w:val="003E2EB0"/>
    <w:rsid w:val="003E30FE"/>
    <w:rsid w:val="003E373F"/>
    <w:rsid w:val="003E3882"/>
    <w:rsid w:val="003E3C5F"/>
    <w:rsid w:val="003E3D00"/>
    <w:rsid w:val="003E3DDC"/>
    <w:rsid w:val="003E3F92"/>
    <w:rsid w:val="003E4724"/>
    <w:rsid w:val="003E55D1"/>
    <w:rsid w:val="003E5754"/>
    <w:rsid w:val="003E581A"/>
    <w:rsid w:val="003E5BAD"/>
    <w:rsid w:val="003E5CD9"/>
    <w:rsid w:val="003E5EA6"/>
    <w:rsid w:val="003E63E4"/>
    <w:rsid w:val="003E67A1"/>
    <w:rsid w:val="003E6B09"/>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614F"/>
    <w:rsid w:val="003F656D"/>
    <w:rsid w:val="003F6702"/>
    <w:rsid w:val="003F6714"/>
    <w:rsid w:val="003F6D66"/>
    <w:rsid w:val="003F755A"/>
    <w:rsid w:val="003F75F5"/>
    <w:rsid w:val="003F7623"/>
    <w:rsid w:val="003F7907"/>
    <w:rsid w:val="003F7C06"/>
    <w:rsid w:val="004000CF"/>
    <w:rsid w:val="00400147"/>
    <w:rsid w:val="004002CF"/>
    <w:rsid w:val="00400375"/>
    <w:rsid w:val="00400B92"/>
    <w:rsid w:val="00400D54"/>
    <w:rsid w:val="00400F18"/>
    <w:rsid w:val="00401092"/>
    <w:rsid w:val="0040123F"/>
    <w:rsid w:val="00401621"/>
    <w:rsid w:val="00401648"/>
    <w:rsid w:val="004019EB"/>
    <w:rsid w:val="00401E1C"/>
    <w:rsid w:val="004022A7"/>
    <w:rsid w:val="0040253D"/>
    <w:rsid w:val="004029DE"/>
    <w:rsid w:val="0040312B"/>
    <w:rsid w:val="0040356F"/>
    <w:rsid w:val="004035E4"/>
    <w:rsid w:val="004035EE"/>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233"/>
    <w:rsid w:val="00415298"/>
    <w:rsid w:val="00415939"/>
    <w:rsid w:val="00415C00"/>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A85"/>
    <w:rsid w:val="00421EB0"/>
    <w:rsid w:val="00422713"/>
    <w:rsid w:val="00422956"/>
    <w:rsid w:val="00422B31"/>
    <w:rsid w:val="004231C9"/>
    <w:rsid w:val="00423618"/>
    <w:rsid w:val="00423893"/>
    <w:rsid w:val="004239DF"/>
    <w:rsid w:val="004241E7"/>
    <w:rsid w:val="00424284"/>
    <w:rsid w:val="004245F8"/>
    <w:rsid w:val="004246C0"/>
    <w:rsid w:val="004248C1"/>
    <w:rsid w:val="00425824"/>
    <w:rsid w:val="004258E7"/>
    <w:rsid w:val="00425AD1"/>
    <w:rsid w:val="00425CDE"/>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998"/>
    <w:rsid w:val="00435CF8"/>
    <w:rsid w:val="00435DAA"/>
    <w:rsid w:val="0043619A"/>
    <w:rsid w:val="0043670C"/>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8B2"/>
    <w:rsid w:val="00460C50"/>
    <w:rsid w:val="00460CA8"/>
    <w:rsid w:val="00460F0B"/>
    <w:rsid w:val="00461B3E"/>
    <w:rsid w:val="00461C89"/>
    <w:rsid w:val="00461D1B"/>
    <w:rsid w:val="00461DBE"/>
    <w:rsid w:val="004622F2"/>
    <w:rsid w:val="00462353"/>
    <w:rsid w:val="004626DB"/>
    <w:rsid w:val="004628A2"/>
    <w:rsid w:val="00462EA3"/>
    <w:rsid w:val="00463017"/>
    <w:rsid w:val="004635AE"/>
    <w:rsid w:val="004639A4"/>
    <w:rsid w:val="00463D03"/>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48A"/>
    <w:rsid w:val="00470707"/>
    <w:rsid w:val="0047084B"/>
    <w:rsid w:val="004709FF"/>
    <w:rsid w:val="00470A76"/>
    <w:rsid w:val="00470A9E"/>
    <w:rsid w:val="00470AA5"/>
    <w:rsid w:val="00470C12"/>
    <w:rsid w:val="00470DBC"/>
    <w:rsid w:val="0047107A"/>
    <w:rsid w:val="00471190"/>
    <w:rsid w:val="004711EF"/>
    <w:rsid w:val="00471314"/>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D35"/>
    <w:rsid w:val="00480D56"/>
    <w:rsid w:val="00480FD9"/>
    <w:rsid w:val="00481063"/>
    <w:rsid w:val="004819D9"/>
    <w:rsid w:val="00481B44"/>
    <w:rsid w:val="00481C54"/>
    <w:rsid w:val="004822A9"/>
    <w:rsid w:val="00482DFB"/>
    <w:rsid w:val="004833E9"/>
    <w:rsid w:val="004835A3"/>
    <w:rsid w:val="00483C5A"/>
    <w:rsid w:val="00483F86"/>
    <w:rsid w:val="0048410E"/>
    <w:rsid w:val="004844CA"/>
    <w:rsid w:val="004851A9"/>
    <w:rsid w:val="004855C0"/>
    <w:rsid w:val="00485A74"/>
    <w:rsid w:val="00485C7E"/>
    <w:rsid w:val="00485F39"/>
    <w:rsid w:val="004865F4"/>
    <w:rsid w:val="004866F7"/>
    <w:rsid w:val="00486982"/>
    <w:rsid w:val="00487062"/>
    <w:rsid w:val="0048717E"/>
    <w:rsid w:val="004871EB"/>
    <w:rsid w:val="0048740D"/>
    <w:rsid w:val="0048741F"/>
    <w:rsid w:val="00487531"/>
    <w:rsid w:val="00487969"/>
    <w:rsid w:val="004879E3"/>
    <w:rsid w:val="004879ED"/>
    <w:rsid w:val="004879EF"/>
    <w:rsid w:val="00487D57"/>
    <w:rsid w:val="00487F0E"/>
    <w:rsid w:val="00490097"/>
    <w:rsid w:val="00490145"/>
    <w:rsid w:val="00490287"/>
    <w:rsid w:val="00490D83"/>
    <w:rsid w:val="00490EFA"/>
    <w:rsid w:val="00490FAB"/>
    <w:rsid w:val="00491020"/>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95D"/>
    <w:rsid w:val="00497C82"/>
    <w:rsid w:val="00497F51"/>
    <w:rsid w:val="004A07DB"/>
    <w:rsid w:val="004A07F5"/>
    <w:rsid w:val="004A0A2F"/>
    <w:rsid w:val="004A0B80"/>
    <w:rsid w:val="004A0C23"/>
    <w:rsid w:val="004A1109"/>
    <w:rsid w:val="004A141E"/>
    <w:rsid w:val="004A1885"/>
    <w:rsid w:val="004A18C4"/>
    <w:rsid w:val="004A1B68"/>
    <w:rsid w:val="004A21D0"/>
    <w:rsid w:val="004A23CD"/>
    <w:rsid w:val="004A2718"/>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0F28"/>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8EB"/>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8C"/>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BA2"/>
    <w:rsid w:val="004D0C9F"/>
    <w:rsid w:val="004D0D39"/>
    <w:rsid w:val="004D1086"/>
    <w:rsid w:val="004D11B1"/>
    <w:rsid w:val="004D1D46"/>
    <w:rsid w:val="004D24F6"/>
    <w:rsid w:val="004D25C5"/>
    <w:rsid w:val="004D29D3"/>
    <w:rsid w:val="004D29ED"/>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51E"/>
    <w:rsid w:val="004D78ED"/>
    <w:rsid w:val="004D7F8E"/>
    <w:rsid w:val="004E017F"/>
    <w:rsid w:val="004E05D3"/>
    <w:rsid w:val="004E08BC"/>
    <w:rsid w:val="004E0E63"/>
    <w:rsid w:val="004E1419"/>
    <w:rsid w:val="004E166F"/>
    <w:rsid w:val="004E203A"/>
    <w:rsid w:val="004E20AC"/>
    <w:rsid w:val="004E23A7"/>
    <w:rsid w:val="004E2554"/>
    <w:rsid w:val="004E2DA2"/>
    <w:rsid w:val="004E3501"/>
    <w:rsid w:val="004E3E66"/>
    <w:rsid w:val="004E4217"/>
    <w:rsid w:val="004E5418"/>
    <w:rsid w:val="004E6664"/>
    <w:rsid w:val="004E690C"/>
    <w:rsid w:val="004E6AD3"/>
    <w:rsid w:val="004E6B02"/>
    <w:rsid w:val="004E6BD7"/>
    <w:rsid w:val="004E6F8E"/>
    <w:rsid w:val="004E7142"/>
    <w:rsid w:val="004E76F5"/>
    <w:rsid w:val="004E7A09"/>
    <w:rsid w:val="004E7A28"/>
    <w:rsid w:val="004E7D33"/>
    <w:rsid w:val="004E7E86"/>
    <w:rsid w:val="004F0380"/>
    <w:rsid w:val="004F0C43"/>
    <w:rsid w:val="004F0C73"/>
    <w:rsid w:val="004F1363"/>
    <w:rsid w:val="004F16E2"/>
    <w:rsid w:val="004F17E5"/>
    <w:rsid w:val="004F1D07"/>
    <w:rsid w:val="004F1DFE"/>
    <w:rsid w:val="004F21EE"/>
    <w:rsid w:val="004F2203"/>
    <w:rsid w:val="004F240B"/>
    <w:rsid w:val="004F3346"/>
    <w:rsid w:val="004F33AB"/>
    <w:rsid w:val="004F3459"/>
    <w:rsid w:val="004F3868"/>
    <w:rsid w:val="004F41BF"/>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AC8"/>
    <w:rsid w:val="00500D3A"/>
    <w:rsid w:val="0050100B"/>
    <w:rsid w:val="0050101A"/>
    <w:rsid w:val="00501434"/>
    <w:rsid w:val="00501A5B"/>
    <w:rsid w:val="00502272"/>
    <w:rsid w:val="00502279"/>
    <w:rsid w:val="00502710"/>
    <w:rsid w:val="00502C20"/>
    <w:rsid w:val="00502C94"/>
    <w:rsid w:val="00502EC6"/>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1"/>
    <w:rsid w:val="005062A9"/>
    <w:rsid w:val="005062D5"/>
    <w:rsid w:val="0050647D"/>
    <w:rsid w:val="00506EA6"/>
    <w:rsid w:val="00507380"/>
    <w:rsid w:val="0050798F"/>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E93"/>
    <w:rsid w:val="00512F48"/>
    <w:rsid w:val="00513006"/>
    <w:rsid w:val="00513388"/>
    <w:rsid w:val="005135EA"/>
    <w:rsid w:val="0051369F"/>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41E"/>
    <w:rsid w:val="00517890"/>
    <w:rsid w:val="00517B5C"/>
    <w:rsid w:val="00517F10"/>
    <w:rsid w:val="0052053E"/>
    <w:rsid w:val="005209BF"/>
    <w:rsid w:val="00520A5A"/>
    <w:rsid w:val="00520EEF"/>
    <w:rsid w:val="00520F0F"/>
    <w:rsid w:val="00520F17"/>
    <w:rsid w:val="00520FD8"/>
    <w:rsid w:val="005210CB"/>
    <w:rsid w:val="005211C4"/>
    <w:rsid w:val="005212BF"/>
    <w:rsid w:val="00521B68"/>
    <w:rsid w:val="00521BD8"/>
    <w:rsid w:val="00522156"/>
    <w:rsid w:val="005223A4"/>
    <w:rsid w:val="00522556"/>
    <w:rsid w:val="00522715"/>
    <w:rsid w:val="0052274E"/>
    <w:rsid w:val="00522C81"/>
    <w:rsid w:val="00522DAA"/>
    <w:rsid w:val="00523175"/>
    <w:rsid w:val="0052365E"/>
    <w:rsid w:val="00523746"/>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005"/>
    <w:rsid w:val="00527774"/>
    <w:rsid w:val="0053019E"/>
    <w:rsid w:val="005302A3"/>
    <w:rsid w:val="0053035D"/>
    <w:rsid w:val="0053045F"/>
    <w:rsid w:val="005304EA"/>
    <w:rsid w:val="00530616"/>
    <w:rsid w:val="00530791"/>
    <w:rsid w:val="00530801"/>
    <w:rsid w:val="005308EF"/>
    <w:rsid w:val="00530F4C"/>
    <w:rsid w:val="00531127"/>
    <w:rsid w:val="0053130A"/>
    <w:rsid w:val="005314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123"/>
    <w:rsid w:val="00535691"/>
    <w:rsid w:val="0053569A"/>
    <w:rsid w:val="00535702"/>
    <w:rsid w:val="00535767"/>
    <w:rsid w:val="00535B8D"/>
    <w:rsid w:val="00535DA2"/>
    <w:rsid w:val="00535EEB"/>
    <w:rsid w:val="005362B8"/>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606"/>
    <w:rsid w:val="00551C5C"/>
    <w:rsid w:val="00551E65"/>
    <w:rsid w:val="00551ED9"/>
    <w:rsid w:val="00551FA2"/>
    <w:rsid w:val="005525A0"/>
    <w:rsid w:val="00552C55"/>
    <w:rsid w:val="00552D3D"/>
    <w:rsid w:val="0055323B"/>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278"/>
    <w:rsid w:val="005614A8"/>
    <w:rsid w:val="00561994"/>
    <w:rsid w:val="00561A3E"/>
    <w:rsid w:val="00562244"/>
    <w:rsid w:val="005622EA"/>
    <w:rsid w:val="00562527"/>
    <w:rsid w:val="005625B0"/>
    <w:rsid w:val="00562EDA"/>
    <w:rsid w:val="0056354F"/>
    <w:rsid w:val="005636BF"/>
    <w:rsid w:val="005639E6"/>
    <w:rsid w:val="00563A91"/>
    <w:rsid w:val="00563C54"/>
    <w:rsid w:val="00563E2C"/>
    <w:rsid w:val="00563EE6"/>
    <w:rsid w:val="00564486"/>
    <w:rsid w:val="0056462E"/>
    <w:rsid w:val="00564803"/>
    <w:rsid w:val="00564BBB"/>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C6D"/>
    <w:rsid w:val="00567EA1"/>
    <w:rsid w:val="00570048"/>
    <w:rsid w:val="0057014D"/>
    <w:rsid w:val="00570A04"/>
    <w:rsid w:val="00570B84"/>
    <w:rsid w:val="00570E0F"/>
    <w:rsid w:val="0057148C"/>
    <w:rsid w:val="00571703"/>
    <w:rsid w:val="0057170A"/>
    <w:rsid w:val="00571897"/>
    <w:rsid w:val="00571AA8"/>
    <w:rsid w:val="00571AD3"/>
    <w:rsid w:val="00572103"/>
    <w:rsid w:val="00572570"/>
    <w:rsid w:val="005725F0"/>
    <w:rsid w:val="005727D7"/>
    <w:rsid w:val="00572906"/>
    <w:rsid w:val="00572A4C"/>
    <w:rsid w:val="0057301D"/>
    <w:rsid w:val="00573284"/>
    <w:rsid w:val="00573479"/>
    <w:rsid w:val="00573B81"/>
    <w:rsid w:val="00573DD4"/>
    <w:rsid w:val="00574029"/>
    <w:rsid w:val="00574258"/>
    <w:rsid w:val="00575332"/>
    <w:rsid w:val="005753A0"/>
    <w:rsid w:val="00575A89"/>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1B"/>
    <w:rsid w:val="00580F2D"/>
    <w:rsid w:val="00581A68"/>
    <w:rsid w:val="00581B00"/>
    <w:rsid w:val="0058229F"/>
    <w:rsid w:val="005826AA"/>
    <w:rsid w:val="00582870"/>
    <w:rsid w:val="00582D10"/>
    <w:rsid w:val="00582FDB"/>
    <w:rsid w:val="005830C8"/>
    <w:rsid w:val="0058333B"/>
    <w:rsid w:val="0058340A"/>
    <w:rsid w:val="0058359F"/>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78E"/>
    <w:rsid w:val="0059394E"/>
    <w:rsid w:val="00593C62"/>
    <w:rsid w:val="005944FD"/>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0C1"/>
    <w:rsid w:val="005A4D36"/>
    <w:rsid w:val="005A629F"/>
    <w:rsid w:val="005A64F5"/>
    <w:rsid w:val="005A6AD0"/>
    <w:rsid w:val="005A6BF4"/>
    <w:rsid w:val="005A6C32"/>
    <w:rsid w:val="005A74E8"/>
    <w:rsid w:val="005A7C1B"/>
    <w:rsid w:val="005A7E26"/>
    <w:rsid w:val="005A7F70"/>
    <w:rsid w:val="005B04B6"/>
    <w:rsid w:val="005B05C2"/>
    <w:rsid w:val="005B05ED"/>
    <w:rsid w:val="005B073C"/>
    <w:rsid w:val="005B0C52"/>
    <w:rsid w:val="005B15C2"/>
    <w:rsid w:val="005B1699"/>
    <w:rsid w:val="005B1976"/>
    <w:rsid w:val="005B1D3F"/>
    <w:rsid w:val="005B1E86"/>
    <w:rsid w:val="005B2439"/>
    <w:rsid w:val="005B25EB"/>
    <w:rsid w:val="005B3056"/>
    <w:rsid w:val="005B3177"/>
    <w:rsid w:val="005B3376"/>
    <w:rsid w:val="005B36AB"/>
    <w:rsid w:val="005B3C86"/>
    <w:rsid w:val="005B3D5F"/>
    <w:rsid w:val="005B42D4"/>
    <w:rsid w:val="005B49ED"/>
    <w:rsid w:val="005B4C3F"/>
    <w:rsid w:val="005B4CE0"/>
    <w:rsid w:val="005B4F68"/>
    <w:rsid w:val="005B5022"/>
    <w:rsid w:val="005B50DF"/>
    <w:rsid w:val="005B5650"/>
    <w:rsid w:val="005B56C0"/>
    <w:rsid w:val="005B56C4"/>
    <w:rsid w:val="005B5822"/>
    <w:rsid w:val="005B5885"/>
    <w:rsid w:val="005B622A"/>
    <w:rsid w:val="005B625D"/>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471"/>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88"/>
    <w:rsid w:val="005D2B9B"/>
    <w:rsid w:val="005D2DDA"/>
    <w:rsid w:val="005D33AC"/>
    <w:rsid w:val="005D3A05"/>
    <w:rsid w:val="005D3B85"/>
    <w:rsid w:val="005D3BBF"/>
    <w:rsid w:val="005D3C41"/>
    <w:rsid w:val="005D3CE1"/>
    <w:rsid w:val="005D3E5B"/>
    <w:rsid w:val="005D41E6"/>
    <w:rsid w:val="005D4B98"/>
    <w:rsid w:val="005D4C21"/>
    <w:rsid w:val="005D50F2"/>
    <w:rsid w:val="005D5123"/>
    <w:rsid w:val="005D53A4"/>
    <w:rsid w:val="005D59BB"/>
    <w:rsid w:val="005D5D12"/>
    <w:rsid w:val="005D5D22"/>
    <w:rsid w:val="005D5DE3"/>
    <w:rsid w:val="005D63DE"/>
    <w:rsid w:val="005D6753"/>
    <w:rsid w:val="005D6CA2"/>
    <w:rsid w:val="005D6F94"/>
    <w:rsid w:val="005D71FC"/>
    <w:rsid w:val="005D725D"/>
    <w:rsid w:val="005D7343"/>
    <w:rsid w:val="005D77CF"/>
    <w:rsid w:val="005D7AEB"/>
    <w:rsid w:val="005D7B60"/>
    <w:rsid w:val="005D7BD2"/>
    <w:rsid w:val="005D7CBC"/>
    <w:rsid w:val="005D7CC0"/>
    <w:rsid w:val="005E0212"/>
    <w:rsid w:val="005E0377"/>
    <w:rsid w:val="005E0382"/>
    <w:rsid w:val="005E067D"/>
    <w:rsid w:val="005E098A"/>
    <w:rsid w:val="005E0BE1"/>
    <w:rsid w:val="005E0D6E"/>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5F9"/>
    <w:rsid w:val="005E5668"/>
    <w:rsid w:val="005E5960"/>
    <w:rsid w:val="005E5C07"/>
    <w:rsid w:val="005E5E8F"/>
    <w:rsid w:val="005E614E"/>
    <w:rsid w:val="005E659E"/>
    <w:rsid w:val="005E6A78"/>
    <w:rsid w:val="005E6AE8"/>
    <w:rsid w:val="005E7122"/>
    <w:rsid w:val="005E740F"/>
    <w:rsid w:val="005E78A3"/>
    <w:rsid w:val="005E7BE7"/>
    <w:rsid w:val="005E7F0C"/>
    <w:rsid w:val="005F04DA"/>
    <w:rsid w:val="005F0514"/>
    <w:rsid w:val="005F060D"/>
    <w:rsid w:val="005F14B2"/>
    <w:rsid w:val="005F1E65"/>
    <w:rsid w:val="005F1ED2"/>
    <w:rsid w:val="005F1F2A"/>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4AC"/>
    <w:rsid w:val="005F756D"/>
    <w:rsid w:val="005F75A0"/>
    <w:rsid w:val="005F7D0F"/>
    <w:rsid w:val="0060020A"/>
    <w:rsid w:val="00600316"/>
    <w:rsid w:val="00600B3E"/>
    <w:rsid w:val="006010A4"/>
    <w:rsid w:val="006010EC"/>
    <w:rsid w:val="00601546"/>
    <w:rsid w:val="006028AF"/>
    <w:rsid w:val="00602931"/>
    <w:rsid w:val="00602A0B"/>
    <w:rsid w:val="00602C07"/>
    <w:rsid w:val="00602D2C"/>
    <w:rsid w:val="00602FDA"/>
    <w:rsid w:val="00603206"/>
    <w:rsid w:val="006034A7"/>
    <w:rsid w:val="00603A66"/>
    <w:rsid w:val="00603D27"/>
    <w:rsid w:val="00603E34"/>
    <w:rsid w:val="00604275"/>
    <w:rsid w:val="006042F1"/>
    <w:rsid w:val="0060451A"/>
    <w:rsid w:val="0060476A"/>
    <w:rsid w:val="00604847"/>
    <w:rsid w:val="00604D12"/>
    <w:rsid w:val="00604D29"/>
    <w:rsid w:val="00605351"/>
    <w:rsid w:val="00605831"/>
    <w:rsid w:val="00605F79"/>
    <w:rsid w:val="00606397"/>
    <w:rsid w:val="006063B6"/>
    <w:rsid w:val="0060650A"/>
    <w:rsid w:val="006066BF"/>
    <w:rsid w:val="00606964"/>
    <w:rsid w:val="00606B6C"/>
    <w:rsid w:val="00606DD8"/>
    <w:rsid w:val="006077F9"/>
    <w:rsid w:val="00607C77"/>
    <w:rsid w:val="00607D29"/>
    <w:rsid w:val="00607DCA"/>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229"/>
    <w:rsid w:val="0061247F"/>
    <w:rsid w:val="0061268E"/>
    <w:rsid w:val="006127B0"/>
    <w:rsid w:val="006127E9"/>
    <w:rsid w:val="00612863"/>
    <w:rsid w:val="00612B4E"/>
    <w:rsid w:val="00612CC8"/>
    <w:rsid w:val="006134E7"/>
    <w:rsid w:val="00613BBB"/>
    <w:rsid w:val="00613D72"/>
    <w:rsid w:val="00613DAB"/>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DCF"/>
    <w:rsid w:val="00617417"/>
    <w:rsid w:val="006177D1"/>
    <w:rsid w:val="00617B75"/>
    <w:rsid w:val="00617BC9"/>
    <w:rsid w:val="00617F31"/>
    <w:rsid w:val="00617FE6"/>
    <w:rsid w:val="0062009D"/>
    <w:rsid w:val="006200D9"/>
    <w:rsid w:val="006204A5"/>
    <w:rsid w:val="00620649"/>
    <w:rsid w:val="006208E5"/>
    <w:rsid w:val="0062093A"/>
    <w:rsid w:val="00620E17"/>
    <w:rsid w:val="0062124E"/>
    <w:rsid w:val="00621C92"/>
    <w:rsid w:val="00621FF4"/>
    <w:rsid w:val="006221C1"/>
    <w:rsid w:val="00622234"/>
    <w:rsid w:val="00622624"/>
    <w:rsid w:val="0062288D"/>
    <w:rsid w:val="006229C8"/>
    <w:rsid w:val="0062322C"/>
    <w:rsid w:val="006234AA"/>
    <w:rsid w:val="00623BA9"/>
    <w:rsid w:val="00623CF4"/>
    <w:rsid w:val="00623DBE"/>
    <w:rsid w:val="00624478"/>
    <w:rsid w:val="006244B1"/>
    <w:rsid w:val="00624600"/>
    <w:rsid w:val="006249E5"/>
    <w:rsid w:val="00624CCA"/>
    <w:rsid w:val="00624F42"/>
    <w:rsid w:val="00625374"/>
    <w:rsid w:val="00625428"/>
    <w:rsid w:val="0062545C"/>
    <w:rsid w:val="00625E75"/>
    <w:rsid w:val="00626C0D"/>
    <w:rsid w:val="00626E16"/>
    <w:rsid w:val="00627034"/>
    <w:rsid w:val="006270AF"/>
    <w:rsid w:val="00627150"/>
    <w:rsid w:val="00627285"/>
    <w:rsid w:val="00627325"/>
    <w:rsid w:val="006274B4"/>
    <w:rsid w:val="0062751C"/>
    <w:rsid w:val="006276A9"/>
    <w:rsid w:val="00627DFC"/>
    <w:rsid w:val="0063008A"/>
    <w:rsid w:val="006300B6"/>
    <w:rsid w:val="00630763"/>
    <w:rsid w:val="00630A98"/>
    <w:rsid w:val="00630E98"/>
    <w:rsid w:val="00631259"/>
    <w:rsid w:val="006315DF"/>
    <w:rsid w:val="00631C31"/>
    <w:rsid w:val="00631E70"/>
    <w:rsid w:val="00631FE8"/>
    <w:rsid w:val="006321CD"/>
    <w:rsid w:val="0063224E"/>
    <w:rsid w:val="006323FB"/>
    <w:rsid w:val="00632552"/>
    <w:rsid w:val="00632709"/>
    <w:rsid w:val="00632CE3"/>
    <w:rsid w:val="00632D55"/>
    <w:rsid w:val="00632E8A"/>
    <w:rsid w:val="006331FF"/>
    <w:rsid w:val="0063376F"/>
    <w:rsid w:val="006337BA"/>
    <w:rsid w:val="00633C5C"/>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CA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31"/>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739"/>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4794"/>
    <w:rsid w:val="006550A4"/>
    <w:rsid w:val="006551B4"/>
    <w:rsid w:val="006558E5"/>
    <w:rsid w:val="00655C54"/>
    <w:rsid w:val="00655E01"/>
    <w:rsid w:val="00655FB4"/>
    <w:rsid w:val="00656666"/>
    <w:rsid w:val="0065692A"/>
    <w:rsid w:val="00656B51"/>
    <w:rsid w:val="00657017"/>
    <w:rsid w:val="006576F9"/>
    <w:rsid w:val="0065779C"/>
    <w:rsid w:val="006577EB"/>
    <w:rsid w:val="00657B86"/>
    <w:rsid w:val="00657B8D"/>
    <w:rsid w:val="00657D3E"/>
    <w:rsid w:val="00657DCD"/>
    <w:rsid w:val="00657FCF"/>
    <w:rsid w:val="00660022"/>
    <w:rsid w:val="006600F3"/>
    <w:rsid w:val="00660409"/>
    <w:rsid w:val="006605CF"/>
    <w:rsid w:val="006607E5"/>
    <w:rsid w:val="00660948"/>
    <w:rsid w:val="006609F8"/>
    <w:rsid w:val="00660F8C"/>
    <w:rsid w:val="00661536"/>
    <w:rsid w:val="00661AAD"/>
    <w:rsid w:val="00661EBF"/>
    <w:rsid w:val="00662381"/>
    <w:rsid w:val="00662717"/>
    <w:rsid w:val="0066277B"/>
    <w:rsid w:val="0066279E"/>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4FFB"/>
    <w:rsid w:val="006652D3"/>
    <w:rsid w:val="00665480"/>
    <w:rsid w:val="0066557C"/>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693"/>
    <w:rsid w:val="00671B27"/>
    <w:rsid w:val="0067201C"/>
    <w:rsid w:val="0067288C"/>
    <w:rsid w:val="0067292A"/>
    <w:rsid w:val="00673145"/>
    <w:rsid w:val="00673291"/>
    <w:rsid w:val="00673988"/>
    <w:rsid w:val="00673EC0"/>
    <w:rsid w:val="006740EF"/>
    <w:rsid w:val="0067434F"/>
    <w:rsid w:val="0067451A"/>
    <w:rsid w:val="00674815"/>
    <w:rsid w:val="0067485A"/>
    <w:rsid w:val="00674BA3"/>
    <w:rsid w:val="00674E21"/>
    <w:rsid w:val="006752CE"/>
    <w:rsid w:val="006755C2"/>
    <w:rsid w:val="006755FF"/>
    <w:rsid w:val="0067560B"/>
    <w:rsid w:val="0067568A"/>
    <w:rsid w:val="00675772"/>
    <w:rsid w:val="00675884"/>
    <w:rsid w:val="00675AA0"/>
    <w:rsid w:val="00675C27"/>
    <w:rsid w:val="00675C7A"/>
    <w:rsid w:val="00675E2B"/>
    <w:rsid w:val="00675F92"/>
    <w:rsid w:val="006762FA"/>
    <w:rsid w:val="00676761"/>
    <w:rsid w:val="0067686A"/>
    <w:rsid w:val="006768A6"/>
    <w:rsid w:val="0067691F"/>
    <w:rsid w:val="00676925"/>
    <w:rsid w:val="006772B6"/>
    <w:rsid w:val="00677371"/>
    <w:rsid w:val="00677417"/>
    <w:rsid w:val="0067751B"/>
    <w:rsid w:val="0067756F"/>
    <w:rsid w:val="006775B0"/>
    <w:rsid w:val="00677906"/>
    <w:rsid w:val="00677966"/>
    <w:rsid w:val="00677AAB"/>
    <w:rsid w:val="00677BB3"/>
    <w:rsid w:val="00677D4A"/>
    <w:rsid w:val="00680255"/>
    <w:rsid w:val="00680274"/>
    <w:rsid w:val="00680610"/>
    <w:rsid w:val="006807DB"/>
    <w:rsid w:val="0068095E"/>
    <w:rsid w:val="00680BEC"/>
    <w:rsid w:val="0068132D"/>
    <w:rsid w:val="00681358"/>
    <w:rsid w:val="00681722"/>
    <w:rsid w:val="006817D6"/>
    <w:rsid w:val="00682042"/>
    <w:rsid w:val="00682194"/>
    <w:rsid w:val="0068234C"/>
    <w:rsid w:val="006828A7"/>
    <w:rsid w:val="00682A8F"/>
    <w:rsid w:val="00682F5A"/>
    <w:rsid w:val="0068329B"/>
    <w:rsid w:val="006835E8"/>
    <w:rsid w:val="00683B0D"/>
    <w:rsid w:val="00683FFC"/>
    <w:rsid w:val="00684427"/>
    <w:rsid w:val="006847F7"/>
    <w:rsid w:val="00684908"/>
    <w:rsid w:val="00684969"/>
    <w:rsid w:val="00684A63"/>
    <w:rsid w:val="00684B53"/>
    <w:rsid w:val="00684B6C"/>
    <w:rsid w:val="00684D08"/>
    <w:rsid w:val="00685163"/>
    <w:rsid w:val="006856D7"/>
    <w:rsid w:val="006856F9"/>
    <w:rsid w:val="00685721"/>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A29"/>
    <w:rsid w:val="00690B50"/>
    <w:rsid w:val="00690BA3"/>
    <w:rsid w:val="00690E5E"/>
    <w:rsid w:val="00690F59"/>
    <w:rsid w:val="00690F85"/>
    <w:rsid w:val="00691064"/>
    <w:rsid w:val="006910BA"/>
    <w:rsid w:val="0069121E"/>
    <w:rsid w:val="00691346"/>
    <w:rsid w:val="006918ED"/>
    <w:rsid w:val="00691BE6"/>
    <w:rsid w:val="006921BD"/>
    <w:rsid w:val="00692318"/>
    <w:rsid w:val="006927B4"/>
    <w:rsid w:val="00692AA0"/>
    <w:rsid w:val="00693075"/>
    <w:rsid w:val="006930A3"/>
    <w:rsid w:val="006930C6"/>
    <w:rsid w:val="006933C9"/>
    <w:rsid w:val="00693408"/>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059"/>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88"/>
    <w:rsid w:val="006A61F2"/>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A27"/>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0F36"/>
    <w:rsid w:val="006D107F"/>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4C"/>
    <w:rsid w:val="006D42E2"/>
    <w:rsid w:val="006D4810"/>
    <w:rsid w:val="006D5323"/>
    <w:rsid w:val="006D573B"/>
    <w:rsid w:val="006D59EE"/>
    <w:rsid w:val="006D5AD4"/>
    <w:rsid w:val="006D5E87"/>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1FA0"/>
    <w:rsid w:val="006F2110"/>
    <w:rsid w:val="006F21F3"/>
    <w:rsid w:val="006F22A6"/>
    <w:rsid w:val="006F23AE"/>
    <w:rsid w:val="006F2884"/>
    <w:rsid w:val="006F2BE6"/>
    <w:rsid w:val="006F2E00"/>
    <w:rsid w:val="006F321B"/>
    <w:rsid w:val="006F32A1"/>
    <w:rsid w:val="006F3430"/>
    <w:rsid w:val="006F36EB"/>
    <w:rsid w:val="006F38FF"/>
    <w:rsid w:val="006F3C7B"/>
    <w:rsid w:val="006F4402"/>
    <w:rsid w:val="006F446B"/>
    <w:rsid w:val="006F4479"/>
    <w:rsid w:val="006F48A3"/>
    <w:rsid w:val="006F497D"/>
    <w:rsid w:val="006F5576"/>
    <w:rsid w:val="006F5B94"/>
    <w:rsid w:val="006F61FC"/>
    <w:rsid w:val="006F65C9"/>
    <w:rsid w:val="006F68DB"/>
    <w:rsid w:val="006F6B07"/>
    <w:rsid w:val="006F73DC"/>
    <w:rsid w:val="006F7435"/>
    <w:rsid w:val="006F7835"/>
    <w:rsid w:val="007002D7"/>
    <w:rsid w:val="007006D6"/>
    <w:rsid w:val="00700D12"/>
    <w:rsid w:val="00700D3F"/>
    <w:rsid w:val="00700F67"/>
    <w:rsid w:val="00700FC3"/>
    <w:rsid w:val="00701041"/>
    <w:rsid w:val="0070128B"/>
    <w:rsid w:val="00702159"/>
    <w:rsid w:val="007028D4"/>
    <w:rsid w:val="00702B46"/>
    <w:rsid w:val="00702C55"/>
    <w:rsid w:val="00702D05"/>
    <w:rsid w:val="00702DFF"/>
    <w:rsid w:val="00703165"/>
    <w:rsid w:val="007034AA"/>
    <w:rsid w:val="007034CB"/>
    <w:rsid w:val="0070391A"/>
    <w:rsid w:val="00703C33"/>
    <w:rsid w:val="00703FCA"/>
    <w:rsid w:val="00704344"/>
    <w:rsid w:val="00704406"/>
    <w:rsid w:val="0070447D"/>
    <w:rsid w:val="00704657"/>
    <w:rsid w:val="00704900"/>
    <w:rsid w:val="00704ACF"/>
    <w:rsid w:val="00704BDA"/>
    <w:rsid w:val="00704DB3"/>
    <w:rsid w:val="00704FD0"/>
    <w:rsid w:val="0070533D"/>
    <w:rsid w:val="00705373"/>
    <w:rsid w:val="00705996"/>
    <w:rsid w:val="007059AF"/>
    <w:rsid w:val="007059F0"/>
    <w:rsid w:val="00705BDE"/>
    <w:rsid w:val="00706532"/>
    <w:rsid w:val="00706A4F"/>
    <w:rsid w:val="00706A8A"/>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A51"/>
    <w:rsid w:val="00717B09"/>
    <w:rsid w:val="00717BCF"/>
    <w:rsid w:val="00720A7B"/>
    <w:rsid w:val="00721484"/>
    <w:rsid w:val="0072175E"/>
    <w:rsid w:val="00721A67"/>
    <w:rsid w:val="00721FBA"/>
    <w:rsid w:val="0072216B"/>
    <w:rsid w:val="0072247D"/>
    <w:rsid w:val="007228F8"/>
    <w:rsid w:val="00722C89"/>
    <w:rsid w:val="00723240"/>
    <w:rsid w:val="0072349E"/>
    <w:rsid w:val="0072354D"/>
    <w:rsid w:val="007237D7"/>
    <w:rsid w:val="00723B3A"/>
    <w:rsid w:val="00723C93"/>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4E7"/>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4"/>
    <w:rsid w:val="0073218C"/>
    <w:rsid w:val="007323D5"/>
    <w:rsid w:val="00732507"/>
    <w:rsid w:val="00732804"/>
    <w:rsid w:val="00732B8C"/>
    <w:rsid w:val="00732EAB"/>
    <w:rsid w:val="007330D7"/>
    <w:rsid w:val="00733142"/>
    <w:rsid w:val="0073349C"/>
    <w:rsid w:val="007336AD"/>
    <w:rsid w:val="0073376A"/>
    <w:rsid w:val="00733908"/>
    <w:rsid w:val="00733995"/>
    <w:rsid w:val="00733C17"/>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186"/>
    <w:rsid w:val="0075331B"/>
    <w:rsid w:val="007535F3"/>
    <w:rsid w:val="00753709"/>
    <w:rsid w:val="00753C91"/>
    <w:rsid w:val="00753FC3"/>
    <w:rsid w:val="00754132"/>
    <w:rsid w:val="00754414"/>
    <w:rsid w:val="00754BE3"/>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9D2"/>
    <w:rsid w:val="00766A2B"/>
    <w:rsid w:val="00766B67"/>
    <w:rsid w:val="00766D5F"/>
    <w:rsid w:val="00766DDD"/>
    <w:rsid w:val="007670F0"/>
    <w:rsid w:val="007677CB"/>
    <w:rsid w:val="00767C28"/>
    <w:rsid w:val="00767D34"/>
    <w:rsid w:val="007704DE"/>
    <w:rsid w:val="007709CD"/>
    <w:rsid w:val="00770C60"/>
    <w:rsid w:val="00770D19"/>
    <w:rsid w:val="00770E78"/>
    <w:rsid w:val="00771752"/>
    <w:rsid w:val="00771D69"/>
    <w:rsid w:val="00771F69"/>
    <w:rsid w:val="007724D9"/>
    <w:rsid w:val="007726A7"/>
    <w:rsid w:val="007726F1"/>
    <w:rsid w:val="0077302C"/>
    <w:rsid w:val="007730E8"/>
    <w:rsid w:val="00773433"/>
    <w:rsid w:val="00773524"/>
    <w:rsid w:val="00773B75"/>
    <w:rsid w:val="00773D5E"/>
    <w:rsid w:val="007742C2"/>
    <w:rsid w:val="007743F6"/>
    <w:rsid w:val="00775BB4"/>
    <w:rsid w:val="00775C1B"/>
    <w:rsid w:val="00775E0B"/>
    <w:rsid w:val="007763AA"/>
    <w:rsid w:val="007764EE"/>
    <w:rsid w:val="00776EF6"/>
    <w:rsid w:val="00776FEC"/>
    <w:rsid w:val="00777437"/>
    <w:rsid w:val="007775C2"/>
    <w:rsid w:val="00777E0C"/>
    <w:rsid w:val="00777F9A"/>
    <w:rsid w:val="0078053D"/>
    <w:rsid w:val="00780611"/>
    <w:rsid w:val="007807C1"/>
    <w:rsid w:val="00780CDA"/>
    <w:rsid w:val="00780DFD"/>
    <w:rsid w:val="007810AF"/>
    <w:rsid w:val="0078177A"/>
    <w:rsid w:val="0078189B"/>
    <w:rsid w:val="00781C2E"/>
    <w:rsid w:val="00782192"/>
    <w:rsid w:val="0078237C"/>
    <w:rsid w:val="00782646"/>
    <w:rsid w:val="00782788"/>
    <w:rsid w:val="00782810"/>
    <w:rsid w:val="0078284E"/>
    <w:rsid w:val="00782B88"/>
    <w:rsid w:val="00782D39"/>
    <w:rsid w:val="00782DA9"/>
    <w:rsid w:val="00783107"/>
    <w:rsid w:val="007832CA"/>
    <w:rsid w:val="00783899"/>
    <w:rsid w:val="007839D2"/>
    <w:rsid w:val="00783BA4"/>
    <w:rsid w:val="00783E94"/>
    <w:rsid w:val="007845A2"/>
    <w:rsid w:val="007845B7"/>
    <w:rsid w:val="007848B7"/>
    <w:rsid w:val="00784A3C"/>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1EF9"/>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3E9E"/>
    <w:rsid w:val="007941CF"/>
    <w:rsid w:val="007947EF"/>
    <w:rsid w:val="00794E63"/>
    <w:rsid w:val="007958B9"/>
    <w:rsid w:val="00795AB9"/>
    <w:rsid w:val="00795B34"/>
    <w:rsid w:val="00795D15"/>
    <w:rsid w:val="00795FAA"/>
    <w:rsid w:val="0079600B"/>
    <w:rsid w:val="007960BE"/>
    <w:rsid w:val="00796765"/>
    <w:rsid w:val="007969BD"/>
    <w:rsid w:val="00797356"/>
    <w:rsid w:val="00797357"/>
    <w:rsid w:val="0079779B"/>
    <w:rsid w:val="00797C52"/>
    <w:rsid w:val="00797E04"/>
    <w:rsid w:val="007A041A"/>
    <w:rsid w:val="007A0735"/>
    <w:rsid w:val="007A0F25"/>
    <w:rsid w:val="007A123C"/>
    <w:rsid w:val="007A1451"/>
    <w:rsid w:val="007A1632"/>
    <w:rsid w:val="007A1751"/>
    <w:rsid w:val="007A1829"/>
    <w:rsid w:val="007A1A5A"/>
    <w:rsid w:val="007A1B22"/>
    <w:rsid w:val="007A1C55"/>
    <w:rsid w:val="007A1DA1"/>
    <w:rsid w:val="007A1F3B"/>
    <w:rsid w:val="007A1FB0"/>
    <w:rsid w:val="007A22CE"/>
    <w:rsid w:val="007A22D2"/>
    <w:rsid w:val="007A2534"/>
    <w:rsid w:val="007A2D8C"/>
    <w:rsid w:val="007A2DF2"/>
    <w:rsid w:val="007A2EC9"/>
    <w:rsid w:val="007A311D"/>
    <w:rsid w:val="007A3474"/>
    <w:rsid w:val="007A35B8"/>
    <w:rsid w:val="007A36FE"/>
    <w:rsid w:val="007A380B"/>
    <w:rsid w:val="007A3B1F"/>
    <w:rsid w:val="007A3F6E"/>
    <w:rsid w:val="007A4605"/>
    <w:rsid w:val="007A46D6"/>
    <w:rsid w:val="007A4762"/>
    <w:rsid w:val="007A4AA2"/>
    <w:rsid w:val="007A4C89"/>
    <w:rsid w:val="007A4D82"/>
    <w:rsid w:val="007A4E4B"/>
    <w:rsid w:val="007A5005"/>
    <w:rsid w:val="007A5394"/>
    <w:rsid w:val="007A5A43"/>
    <w:rsid w:val="007A5AA9"/>
    <w:rsid w:val="007A62BE"/>
    <w:rsid w:val="007A68BF"/>
    <w:rsid w:val="007A6E31"/>
    <w:rsid w:val="007A7007"/>
    <w:rsid w:val="007A7631"/>
    <w:rsid w:val="007A7ACB"/>
    <w:rsid w:val="007A7FC6"/>
    <w:rsid w:val="007B0BEC"/>
    <w:rsid w:val="007B138C"/>
    <w:rsid w:val="007B13AA"/>
    <w:rsid w:val="007B1870"/>
    <w:rsid w:val="007B221C"/>
    <w:rsid w:val="007B236F"/>
    <w:rsid w:val="007B2851"/>
    <w:rsid w:val="007B291C"/>
    <w:rsid w:val="007B34A4"/>
    <w:rsid w:val="007B3872"/>
    <w:rsid w:val="007B3CF6"/>
    <w:rsid w:val="007B3E89"/>
    <w:rsid w:val="007B42BF"/>
    <w:rsid w:val="007B45C6"/>
    <w:rsid w:val="007B4E24"/>
    <w:rsid w:val="007B5271"/>
    <w:rsid w:val="007B528E"/>
    <w:rsid w:val="007B5509"/>
    <w:rsid w:val="007B5FAE"/>
    <w:rsid w:val="007B601F"/>
    <w:rsid w:val="007B60F4"/>
    <w:rsid w:val="007B621C"/>
    <w:rsid w:val="007B638C"/>
    <w:rsid w:val="007B64B7"/>
    <w:rsid w:val="007B692F"/>
    <w:rsid w:val="007B6A3E"/>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73B"/>
    <w:rsid w:val="007C1E94"/>
    <w:rsid w:val="007C217D"/>
    <w:rsid w:val="007C25C9"/>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0A3"/>
    <w:rsid w:val="007C7A33"/>
    <w:rsid w:val="007C7CCF"/>
    <w:rsid w:val="007C7CF6"/>
    <w:rsid w:val="007D011A"/>
    <w:rsid w:val="007D04D1"/>
    <w:rsid w:val="007D057C"/>
    <w:rsid w:val="007D08F7"/>
    <w:rsid w:val="007D0FB1"/>
    <w:rsid w:val="007D10F7"/>
    <w:rsid w:val="007D1283"/>
    <w:rsid w:val="007D157C"/>
    <w:rsid w:val="007D19AD"/>
    <w:rsid w:val="007D1FF2"/>
    <w:rsid w:val="007D2256"/>
    <w:rsid w:val="007D25F5"/>
    <w:rsid w:val="007D26C1"/>
    <w:rsid w:val="007D271C"/>
    <w:rsid w:val="007D2D68"/>
    <w:rsid w:val="007D2DFB"/>
    <w:rsid w:val="007D2E32"/>
    <w:rsid w:val="007D3A5B"/>
    <w:rsid w:val="007D3B03"/>
    <w:rsid w:val="007D3D49"/>
    <w:rsid w:val="007D42F7"/>
    <w:rsid w:val="007D435F"/>
    <w:rsid w:val="007D4362"/>
    <w:rsid w:val="007D46F6"/>
    <w:rsid w:val="007D4C4B"/>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57B"/>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05"/>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0F"/>
    <w:rsid w:val="007F43AF"/>
    <w:rsid w:val="007F44EB"/>
    <w:rsid w:val="007F49D7"/>
    <w:rsid w:val="007F4BC6"/>
    <w:rsid w:val="007F4EC9"/>
    <w:rsid w:val="007F5153"/>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5F5"/>
    <w:rsid w:val="00801955"/>
    <w:rsid w:val="00801A7B"/>
    <w:rsid w:val="00801B18"/>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092"/>
    <w:rsid w:val="00810B89"/>
    <w:rsid w:val="00811323"/>
    <w:rsid w:val="00811546"/>
    <w:rsid w:val="00811742"/>
    <w:rsid w:val="008117C1"/>
    <w:rsid w:val="00811ACB"/>
    <w:rsid w:val="00811BDE"/>
    <w:rsid w:val="008122CB"/>
    <w:rsid w:val="008122F5"/>
    <w:rsid w:val="00812818"/>
    <w:rsid w:val="008134ED"/>
    <w:rsid w:val="00813673"/>
    <w:rsid w:val="00813B8E"/>
    <w:rsid w:val="00813EB7"/>
    <w:rsid w:val="0081451D"/>
    <w:rsid w:val="00814776"/>
    <w:rsid w:val="00814CF7"/>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08C"/>
    <w:rsid w:val="00821695"/>
    <w:rsid w:val="008216E6"/>
    <w:rsid w:val="008217B4"/>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DE0"/>
    <w:rsid w:val="00832ED2"/>
    <w:rsid w:val="0083368C"/>
    <w:rsid w:val="00833693"/>
    <w:rsid w:val="00833C75"/>
    <w:rsid w:val="00833D9D"/>
    <w:rsid w:val="0083482A"/>
    <w:rsid w:val="00834C5D"/>
    <w:rsid w:val="00835106"/>
    <w:rsid w:val="00835352"/>
    <w:rsid w:val="008357C6"/>
    <w:rsid w:val="00835A5D"/>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A35"/>
    <w:rsid w:val="00842B91"/>
    <w:rsid w:val="00842FE0"/>
    <w:rsid w:val="008430C9"/>
    <w:rsid w:val="00843367"/>
    <w:rsid w:val="00843382"/>
    <w:rsid w:val="00843BE1"/>
    <w:rsid w:val="008440FA"/>
    <w:rsid w:val="0084415E"/>
    <w:rsid w:val="0084429A"/>
    <w:rsid w:val="008444F9"/>
    <w:rsid w:val="008448D1"/>
    <w:rsid w:val="00844A0F"/>
    <w:rsid w:val="00844CB9"/>
    <w:rsid w:val="00844E10"/>
    <w:rsid w:val="00844EA3"/>
    <w:rsid w:val="00844ED4"/>
    <w:rsid w:val="00845064"/>
    <w:rsid w:val="008453EB"/>
    <w:rsid w:val="008459D5"/>
    <w:rsid w:val="00845CDE"/>
    <w:rsid w:val="00845D4F"/>
    <w:rsid w:val="00846161"/>
    <w:rsid w:val="0084628E"/>
    <w:rsid w:val="008463F6"/>
    <w:rsid w:val="0084658C"/>
    <w:rsid w:val="008467B0"/>
    <w:rsid w:val="0084687D"/>
    <w:rsid w:val="00846AD1"/>
    <w:rsid w:val="00846B74"/>
    <w:rsid w:val="00846C13"/>
    <w:rsid w:val="00846DB0"/>
    <w:rsid w:val="008471BD"/>
    <w:rsid w:val="0084720C"/>
    <w:rsid w:val="00847691"/>
    <w:rsid w:val="00847930"/>
    <w:rsid w:val="00847AD7"/>
    <w:rsid w:val="00847C4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2E4"/>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D5E"/>
    <w:rsid w:val="00860FBE"/>
    <w:rsid w:val="0086166E"/>
    <w:rsid w:val="00861E1D"/>
    <w:rsid w:val="008624FC"/>
    <w:rsid w:val="00862B09"/>
    <w:rsid w:val="00862E0F"/>
    <w:rsid w:val="00862EF1"/>
    <w:rsid w:val="00863014"/>
    <w:rsid w:val="00863372"/>
    <w:rsid w:val="00863426"/>
    <w:rsid w:val="00863455"/>
    <w:rsid w:val="008637DF"/>
    <w:rsid w:val="00863807"/>
    <w:rsid w:val="0086383E"/>
    <w:rsid w:val="008639AC"/>
    <w:rsid w:val="00863C10"/>
    <w:rsid w:val="00863E33"/>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6D6"/>
    <w:rsid w:val="00872AB7"/>
    <w:rsid w:val="00872ADD"/>
    <w:rsid w:val="008731D1"/>
    <w:rsid w:val="00873816"/>
    <w:rsid w:val="00874036"/>
    <w:rsid w:val="00874211"/>
    <w:rsid w:val="0087427E"/>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C82"/>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47F7"/>
    <w:rsid w:val="0088490E"/>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949"/>
    <w:rsid w:val="00891293"/>
    <w:rsid w:val="00892543"/>
    <w:rsid w:val="00892A58"/>
    <w:rsid w:val="00892C1F"/>
    <w:rsid w:val="00892CBB"/>
    <w:rsid w:val="00893493"/>
    <w:rsid w:val="0089362E"/>
    <w:rsid w:val="0089376D"/>
    <w:rsid w:val="00893B27"/>
    <w:rsid w:val="00893D09"/>
    <w:rsid w:val="00893FDE"/>
    <w:rsid w:val="0089462B"/>
    <w:rsid w:val="00894730"/>
    <w:rsid w:val="008947BE"/>
    <w:rsid w:val="00894877"/>
    <w:rsid w:val="00894906"/>
    <w:rsid w:val="00894DFB"/>
    <w:rsid w:val="00895049"/>
    <w:rsid w:val="008955CC"/>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13"/>
    <w:rsid w:val="008A6776"/>
    <w:rsid w:val="008A6BD4"/>
    <w:rsid w:val="008A6BDC"/>
    <w:rsid w:val="008A6F15"/>
    <w:rsid w:val="008A7061"/>
    <w:rsid w:val="008A762F"/>
    <w:rsid w:val="008A7A49"/>
    <w:rsid w:val="008A7F57"/>
    <w:rsid w:val="008B00FD"/>
    <w:rsid w:val="008B0213"/>
    <w:rsid w:val="008B0256"/>
    <w:rsid w:val="008B0F35"/>
    <w:rsid w:val="008B1051"/>
    <w:rsid w:val="008B11F3"/>
    <w:rsid w:val="008B12E3"/>
    <w:rsid w:val="008B1703"/>
    <w:rsid w:val="008B1778"/>
    <w:rsid w:val="008B179D"/>
    <w:rsid w:val="008B18B4"/>
    <w:rsid w:val="008B1B00"/>
    <w:rsid w:val="008B1D1D"/>
    <w:rsid w:val="008B2034"/>
    <w:rsid w:val="008B22CE"/>
    <w:rsid w:val="008B2C50"/>
    <w:rsid w:val="008B2FCC"/>
    <w:rsid w:val="008B3131"/>
    <w:rsid w:val="008B31A0"/>
    <w:rsid w:val="008B351E"/>
    <w:rsid w:val="008B35A0"/>
    <w:rsid w:val="008B35A1"/>
    <w:rsid w:val="008B40BD"/>
    <w:rsid w:val="008B4782"/>
    <w:rsid w:val="008B529D"/>
    <w:rsid w:val="008B5708"/>
    <w:rsid w:val="008B5EE3"/>
    <w:rsid w:val="008B640A"/>
    <w:rsid w:val="008B648E"/>
    <w:rsid w:val="008B6BDD"/>
    <w:rsid w:val="008B6D17"/>
    <w:rsid w:val="008B6D6D"/>
    <w:rsid w:val="008B7058"/>
    <w:rsid w:val="008B7087"/>
    <w:rsid w:val="008B71F4"/>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413"/>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315"/>
    <w:rsid w:val="008C66F4"/>
    <w:rsid w:val="008C7901"/>
    <w:rsid w:val="008C7CC9"/>
    <w:rsid w:val="008D069A"/>
    <w:rsid w:val="008D06D0"/>
    <w:rsid w:val="008D07F3"/>
    <w:rsid w:val="008D0C2F"/>
    <w:rsid w:val="008D0C9E"/>
    <w:rsid w:val="008D0F24"/>
    <w:rsid w:val="008D1166"/>
    <w:rsid w:val="008D169B"/>
    <w:rsid w:val="008D1A41"/>
    <w:rsid w:val="008D1EBB"/>
    <w:rsid w:val="008D1FD7"/>
    <w:rsid w:val="008D2150"/>
    <w:rsid w:val="008D2938"/>
    <w:rsid w:val="008D2949"/>
    <w:rsid w:val="008D2D2B"/>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6D55"/>
    <w:rsid w:val="008D7410"/>
    <w:rsid w:val="008D792B"/>
    <w:rsid w:val="008D795A"/>
    <w:rsid w:val="008D7DF7"/>
    <w:rsid w:val="008E01E5"/>
    <w:rsid w:val="008E03B3"/>
    <w:rsid w:val="008E05DF"/>
    <w:rsid w:val="008E07B3"/>
    <w:rsid w:val="008E0929"/>
    <w:rsid w:val="008E0E3A"/>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15B"/>
    <w:rsid w:val="008E4899"/>
    <w:rsid w:val="008E4938"/>
    <w:rsid w:val="008E50D2"/>
    <w:rsid w:val="008E523A"/>
    <w:rsid w:val="008E53D1"/>
    <w:rsid w:val="008E54DA"/>
    <w:rsid w:val="008E569A"/>
    <w:rsid w:val="008E5A0F"/>
    <w:rsid w:val="008E5D59"/>
    <w:rsid w:val="008E6576"/>
    <w:rsid w:val="008E69AE"/>
    <w:rsid w:val="008E6A84"/>
    <w:rsid w:val="008E6D6C"/>
    <w:rsid w:val="008E6DE3"/>
    <w:rsid w:val="008E6EF3"/>
    <w:rsid w:val="008E71BC"/>
    <w:rsid w:val="008F00AF"/>
    <w:rsid w:val="008F01CA"/>
    <w:rsid w:val="008F0232"/>
    <w:rsid w:val="008F02F9"/>
    <w:rsid w:val="008F118B"/>
    <w:rsid w:val="008F1349"/>
    <w:rsid w:val="008F21B4"/>
    <w:rsid w:val="008F2B60"/>
    <w:rsid w:val="008F2C82"/>
    <w:rsid w:val="008F2F6B"/>
    <w:rsid w:val="008F2F81"/>
    <w:rsid w:val="008F3B99"/>
    <w:rsid w:val="008F3DF4"/>
    <w:rsid w:val="008F40F0"/>
    <w:rsid w:val="008F4114"/>
    <w:rsid w:val="008F4131"/>
    <w:rsid w:val="008F42FF"/>
    <w:rsid w:val="008F4400"/>
    <w:rsid w:val="008F448A"/>
    <w:rsid w:val="008F48E8"/>
    <w:rsid w:val="008F498F"/>
    <w:rsid w:val="008F4B99"/>
    <w:rsid w:val="008F4BE6"/>
    <w:rsid w:val="008F4C3C"/>
    <w:rsid w:val="008F4C6B"/>
    <w:rsid w:val="008F4E1F"/>
    <w:rsid w:val="008F4E65"/>
    <w:rsid w:val="008F53DC"/>
    <w:rsid w:val="008F5A5C"/>
    <w:rsid w:val="008F5EC8"/>
    <w:rsid w:val="008F63D5"/>
    <w:rsid w:val="008F64D2"/>
    <w:rsid w:val="008F67B0"/>
    <w:rsid w:val="008F6A20"/>
    <w:rsid w:val="008F6B7B"/>
    <w:rsid w:val="008F6D43"/>
    <w:rsid w:val="008F778D"/>
    <w:rsid w:val="008F7A87"/>
    <w:rsid w:val="008F7C8C"/>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B8"/>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04"/>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0DE9"/>
    <w:rsid w:val="0093133D"/>
    <w:rsid w:val="009317C3"/>
    <w:rsid w:val="009323EE"/>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D79"/>
    <w:rsid w:val="00936E29"/>
    <w:rsid w:val="009370B6"/>
    <w:rsid w:val="0093721D"/>
    <w:rsid w:val="00937269"/>
    <w:rsid w:val="00937916"/>
    <w:rsid w:val="00937D62"/>
    <w:rsid w:val="00937E80"/>
    <w:rsid w:val="009404D5"/>
    <w:rsid w:val="00940646"/>
    <w:rsid w:val="009406E9"/>
    <w:rsid w:val="00940DA1"/>
    <w:rsid w:val="00940EB4"/>
    <w:rsid w:val="00941458"/>
    <w:rsid w:val="00941683"/>
    <w:rsid w:val="0094199C"/>
    <w:rsid w:val="00941AD0"/>
    <w:rsid w:val="00942479"/>
    <w:rsid w:val="00942522"/>
    <w:rsid w:val="0094264F"/>
    <w:rsid w:val="009427C9"/>
    <w:rsid w:val="009427D9"/>
    <w:rsid w:val="009427EC"/>
    <w:rsid w:val="00942888"/>
    <w:rsid w:val="009429CC"/>
    <w:rsid w:val="00942F44"/>
    <w:rsid w:val="00943167"/>
    <w:rsid w:val="009435E6"/>
    <w:rsid w:val="00943ED1"/>
    <w:rsid w:val="00944702"/>
    <w:rsid w:val="00944791"/>
    <w:rsid w:val="00944BF1"/>
    <w:rsid w:val="00944EA1"/>
    <w:rsid w:val="00945123"/>
    <w:rsid w:val="00945239"/>
    <w:rsid w:val="0094553E"/>
    <w:rsid w:val="0094585A"/>
    <w:rsid w:val="00945CDA"/>
    <w:rsid w:val="00945DF9"/>
    <w:rsid w:val="0094624D"/>
    <w:rsid w:val="0094638A"/>
    <w:rsid w:val="0094650A"/>
    <w:rsid w:val="0094672C"/>
    <w:rsid w:val="009468D8"/>
    <w:rsid w:val="00946BEE"/>
    <w:rsid w:val="00947601"/>
    <w:rsid w:val="0094777F"/>
    <w:rsid w:val="009479CA"/>
    <w:rsid w:val="0095001F"/>
    <w:rsid w:val="00950344"/>
    <w:rsid w:val="0095041A"/>
    <w:rsid w:val="00950D30"/>
    <w:rsid w:val="00951142"/>
    <w:rsid w:val="00951291"/>
    <w:rsid w:val="00951584"/>
    <w:rsid w:val="00951884"/>
    <w:rsid w:val="0095234C"/>
    <w:rsid w:val="009524DF"/>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5998"/>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1628"/>
    <w:rsid w:val="009621D7"/>
    <w:rsid w:val="0096220C"/>
    <w:rsid w:val="009623E0"/>
    <w:rsid w:val="0096262F"/>
    <w:rsid w:val="009627DB"/>
    <w:rsid w:val="0096284C"/>
    <w:rsid w:val="0096296C"/>
    <w:rsid w:val="00962989"/>
    <w:rsid w:val="00962AC3"/>
    <w:rsid w:val="00962E5D"/>
    <w:rsid w:val="00963552"/>
    <w:rsid w:val="009635B5"/>
    <w:rsid w:val="00963662"/>
    <w:rsid w:val="00963A4D"/>
    <w:rsid w:val="00963E09"/>
    <w:rsid w:val="00964188"/>
    <w:rsid w:val="00964502"/>
    <w:rsid w:val="009646FF"/>
    <w:rsid w:val="00964796"/>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3B"/>
    <w:rsid w:val="0097407C"/>
    <w:rsid w:val="00974092"/>
    <w:rsid w:val="009748DF"/>
    <w:rsid w:val="00974E2C"/>
    <w:rsid w:val="0097525C"/>
    <w:rsid w:val="009753EC"/>
    <w:rsid w:val="00976479"/>
    <w:rsid w:val="00976849"/>
    <w:rsid w:val="00976DBF"/>
    <w:rsid w:val="00976E73"/>
    <w:rsid w:val="00977015"/>
    <w:rsid w:val="00977056"/>
    <w:rsid w:val="009775F0"/>
    <w:rsid w:val="00977DDF"/>
    <w:rsid w:val="00977FD7"/>
    <w:rsid w:val="0098096A"/>
    <w:rsid w:val="009809AD"/>
    <w:rsid w:val="00980AAB"/>
    <w:rsid w:val="00981061"/>
    <w:rsid w:val="009814C8"/>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2E0B"/>
    <w:rsid w:val="00993696"/>
    <w:rsid w:val="009938C5"/>
    <w:rsid w:val="00993A69"/>
    <w:rsid w:val="00993C5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EEC"/>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4EAD"/>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A7C07"/>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3B9"/>
    <w:rsid w:val="009B348C"/>
    <w:rsid w:val="009B354D"/>
    <w:rsid w:val="009B36B5"/>
    <w:rsid w:val="009B3B4E"/>
    <w:rsid w:val="009B4262"/>
    <w:rsid w:val="009B43B6"/>
    <w:rsid w:val="009B43EC"/>
    <w:rsid w:val="009B465D"/>
    <w:rsid w:val="009B4DAD"/>
    <w:rsid w:val="009B5606"/>
    <w:rsid w:val="009B5AFE"/>
    <w:rsid w:val="009B5BAB"/>
    <w:rsid w:val="009B5CEA"/>
    <w:rsid w:val="009B5E54"/>
    <w:rsid w:val="009B5FF5"/>
    <w:rsid w:val="009B6091"/>
    <w:rsid w:val="009B6233"/>
    <w:rsid w:val="009B65AA"/>
    <w:rsid w:val="009B65D0"/>
    <w:rsid w:val="009B662D"/>
    <w:rsid w:val="009B6794"/>
    <w:rsid w:val="009B6AAF"/>
    <w:rsid w:val="009B710A"/>
    <w:rsid w:val="009B722B"/>
    <w:rsid w:val="009B772B"/>
    <w:rsid w:val="009B787A"/>
    <w:rsid w:val="009B79CE"/>
    <w:rsid w:val="009B7A81"/>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5A5"/>
    <w:rsid w:val="009C4755"/>
    <w:rsid w:val="009C4A88"/>
    <w:rsid w:val="009C4E18"/>
    <w:rsid w:val="009C4F57"/>
    <w:rsid w:val="009C5320"/>
    <w:rsid w:val="009C5C1F"/>
    <w:rsid w:val="009C5CFD"/>
    <w:rsid w:val="009C6829"/>
    <w:rsid w:val="009C68F1"/>
    <w:rsid w:val="009C6C56"/>
    <w:rsid w:val="009C7105"/>
    <w:rsid w:val="009C7278"/>
    <w:rsid w:val="009C7539"/>
    <w:rsid w:val="009C77B6"/>
    <w:rsid w:val="009C77EC"/>
    <w:rsid w:val="009C7A92"/>
    <w:rsid w:val="009C7D2D"/>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0AD"/>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0F8A"/>
    <w:rsid w:val="009E123E"/>
    <w:rsid w:val="009E1400"/>
    <w:rsid w:val="009E140C"/>
    <w:rsid w:val="009E15F6"/>
    <w:rsid w:val="009E1C6C"/>
    <w:rsid w:val="009E291C"/>
    <w:rsid w:val="009E29FA"/>
    <w:rsid w:val="009E2A88"/>
    <w:rsid w:val="009E2F79"/>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6F6F"/>
    <w:rsid w:val="009E7474"/>
    <w:rsid w:val="009E788B"/>
    <w:rsid w:val="009E7BC3"/>
    <w:rsid w:val="009E7EE8"/>
    <w:rsid w:val="009F02C6"/>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688"/>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E2"/>
    <w:rsid w:val="00A017F2"/>
    <w:rsid w:val="00A019AA"/>
    <w:rsid w:val="00A01A85"/>
    <w:rsid w:val="00A01AF1"/>
    <w:rsid w:val="00A01D36"/>
    <w:rsid w:val="00A023DA"/>
    <w:rsid w:val="00A02434"/>
    <w:rsid w:val="00A025FC"/>
    <w:rsid w:val="00A02C15"/>
    <w:rsid w:val="00A02E27"/>
    <w:rsid w:val="00A02FFB"/>
    <w:rsid w:val="00A03192"/>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07EC4"/>
    <w:rsid w:val="00A1011E"/>
    <w:rsid w:val="00A107B6"/>
    <w:rsid w:val="00A107FA"/>
    <w:rsid w:val="00A10A06"/>
    <w:rsid w:val="00A10F8F"/>
    <w:rsid w:val="00A111EE"/>
    <w:rsid w:val="00A115B2"/>
    <w:rsid w:val="00A11A09"/>
    <w:rsid w:val="00A11E4D"/>
    <w:rsid w:val="00A12079"/>
    <w:rsid w:val="00A128B8"/>
    <w:rsid w:val="00A12B48"/>
    <w:rsid w:val="00A13005"/>
    <w:rsid w:val="00A131B4"/>
    <w:rsid w:val="00A1334A"/>
    <w:rsid w:val="00A13893"/>
    <w:rsid w:val="00A1407D"/>
    <w:rsid w:val="00A1419A"/>
    <w:rsid w:val="00A145AE"/>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691"/>
    <w:rsid w:val="00A16C22"/>
    <w:rsid w:val="00A16C95"/>
    <w:rsid w:val="00A16EB1"/>
    <w:rsid w:val="00A178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5C"/>
    <w:rsid w:val="00A238D3"/>
    <w:rsid w:val="00A23B27"/>
    <w:rsid w:val="00A24024"/>
    <w:rsid w:val="00A2406C"/>
    <w:rsid w:val="00A240EF"/>
    <w:rsid w:val="00A24194"/>
    <w:rsid w:val="00A24210"/>
    <w:rsid w:val="00A2482D"/>
    <w:rsid w:val="00A24BB3"/>
    <w:rsid w:val="00A24C56"/>
    <w:rsid w:val="00A24C79"/>
    <w:rsid w:val="00A24F4F"/>
    <w:rsid w:val="00A2510C"/>
    <w:rsid w:val="00A2515E"/>
    <w:rsid w:val="00A2588A"/>
    <w:rsid w:val="00A25F87"/>
    <w:rsid w:val="00A26164"/>
    <w:rsid w:val="00A2629A"/>
    <w:rsid w:val="00A2647A"/>
    <w:rsid w:val="00A26B0C"/>
    <w:rsid w:val="00A26B17"/>
    <w:rsid w:val="00A26E37"/>
    <w:rsid w:val="00A273AD"/>
    <w:rsid w:val="00A277CA"/>
    <w:rsid w:val="00A2790B"/>
    <w:rsid w:val="00A27B28"/>
    <w:rsid w:val="00A30072"/>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3A1"/>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7E5"/>
    <w:rsid w:val="00A519CA"/>
    <w:rsid w:val="00A51A66"/>
    <w:rsid w:val="00A51A70"/>
    <w:rsid w:val="00A525F9"/>
    <w:rsid w:val="00A52C30"/>
    <w:rsid w:val="00A52C74"/>
    <w:rsid w:val="00A5392E"/>
    <w:rsid w:val="00A53ADB"/>
    <w:rsid w:val="00A53C9F"/>
    <w:rsid w:val="00A53DB1"/>
    <w:rsid w:val="00A53E0F"/>
    <w:rsid w:val="00A541A3"/>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9FA"/>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891"/>
    <w:rsid w:val="00A62CBF"/>
    <w:rsid w:val="00A62EAC"/>
    <w:rsid w:val="00A62F04"/>
    <w:rsid w:val="00A63864"/>
    <w:rsid w:val="00A63B43"/>
    <w:rsid w:val="00A63D4B"/>
    <w:rsid w:val="00A64217"/>
    <w:rsid w:val="00A646C3"/>
    <w:rsid w:val="00A6492D"/>
    <w:rsid w:val="00A64D72"/>
    <w:rsid w:val="00A65196"/>
    <w:rsid w:val="00A651D8"/>
    <w:rsid w:val="00A653A8"/>
    <w:rsid w:val="00A656FF"/>
    <w:rsid w:val="00A6588D"/>
    <w:rsid w:val="00A65EAF"/>
    <w:rsid w:val="00A6604D"/>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2EAF"/>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30"/>
    <w:rsid w:val="00A77E7B"/>
    <w:rsid w:val="00A802EF"/>
    <w:rsid w:val="00A808D9"/>
    <w:rsid w:val="00A80CEE"/>
    <w:rsid w:val="00A80D4A"/>
    <w:rsid w:val="00A80F14"/>
    <w:rsid w:val="00A81420"/>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A80"/>
    <w:rsid w:val="00A84DAE"/>
    <w:rsid w:val="00A84DB8"/>
    <w:rsid w:val="00A8500D"/>
    <w:rsid w:val="00A852A5"/>
    <w:rsid w:val="00A8586E"/>
    <w:rsid w:val="00A85AD9"/>
    <w:rsid w:val="00A85D91"/>
    <w:rsid w:val="00A860B5"/>
    <w:rsid w:val="00A8616E"/>
    <w:rsid w:val="00A863AD"/>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9A"/>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3B7"/>
    <w:rsid w:val="00AA268D"/>
    <w:rsid w:val="00AA26F8"/>
    <w:rsid w:val="00AA271F"/>
    <w:rsid w:val="00AA29E1"/>
    <w:rsid w:val="00AA2AA6"/>
    <w:rsid w:val="00AA2FFF"/>
    <w:rsid w:val="00AA32D6"/>
    <w:rsid w:val="00AA3724"/>
    <w:rsid w:val="00AA39D9"/>
    <w:rsid w:val="00AA3DF4"/>
    <w:rsid w:val="00AA3E68"/>
    <w:rsid w:val="00AA4896"/>
    <w:rsid w:val="00AA4B4B"/>
    <w:rsid w:val="00AA4D85"/>
    <w:rsid w:val="00AA5587"/>
    <w:rsid w:val="00AA62E6"/>
    <w:rsid w:val="00AA65A4"/>
    <w:rsid w:val="00AA674B"/>
    <w:rsid w:val="00AA67A1"/>
    <w:rsid w:val="00AA6E16"/>
    <w:rsid w:val="00AA72F9"/>
    <w:rsid w:val="00AA7A3D"/>
    <w:rsid w:val="00AA7CE3"/>
    <w:rsid w:val="00AA7F08"/>
    <w:rsid w:val="00AB041B"/>
    <w:rsid w:val="00AB076C"/>
    <w:rsid w:val="00AB0820"/>
    <w:rsid w:val="00AB0867"/>
    <w:rsid w:val="00AB0900"/>
    <w:rsid w:val="00AB0BEB"/>
    <w:rsid w:val="00AB0D1B"/>
    <w:rsid w:val="00AB0E12"/>
    <w:rsid w:val="00AB1C8B"/>
    <w:rsid w:val="00AB239B"/>
    <w:rsid w:val="00AB23AA"/>
    <w:rsid w:val="00AB28DA"/>
    <w:rsid w:val="00AB2AFB"/>
    <w:rsid w:val="00AB2D01"/>
    <w:rsid w:val="00AB34A2"/>
    <w:rsid w:val="00AB3864"/>
    <w:rsid w:val="00AB39C3"/>
    <w:rsid w:val="00AB3C53"/>
    <w:rsid w:val="00AB4240"/>
    <w:rsid w:val="00AB4242"/>
    <w:rsid w:val="00AB4343"/>
    <w:rsid w:val="00AB43B1"/>
    <w:rsid w:val="00AB44C2"/>
    <w:rsid w:val="00AB487A"/>
    <w:rsid w:val="00AB493F"/>
    <w:rsid w:val="00AB4B23"/>
    <w:rsid w:val="00AB4B8B"/>
    <w:rsid w:val="00AB4FF1"/>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DE8"/>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C"/>
    <w:rsid w:val="00AC606F"/>
    <w:rsid w:val="00AC66FB"/>
    <w:rsid w:val="00AC7163"/>
    <w:rsid w:val="00AC72B2"/>
    <w:rsid w:val="00AC7773"/>
    <w:rsid w:val="00AC7788"/>
    <w:rsid w:val="00AC7CAF"/>
    <w:rsid w:val="00AD0025"/>
    <w:rsid w:val="00AD0141"/>
    <w:rsid w:val="00AD01A3"/>
    <w:rsid w:val="00AD02A6"/>
    <w:rsid w:val="00AD0A98"/>
    <w:rsid w:val="00AD16A9"/>
    <w:rsid w:val="00AD1D7A"/>
    <w:rsid w:val="00AD21C3"/>
    <w:rsid w:val="00AD231D"/>
    <w:rsid w:val="00AD239C"/>
    <w:rsid w:val="00AD25AD"/>
    <w:rsid w:val="00AD28EF"/>
    <w:rsid w:val="00AD2AB6"/>
    <w:rsid w:val="00AD2FE8"/>
    <w:rsid w:val="00AD34EC"/>
    <w:rsid w:val="00AD3782"/>
    <w:rsid w:val="00AD3819"/>
    <w:rsid w:val="00AD39D7"/>
    <w:rsid w:val="00AD3BCB"/>
    <w:rsid w:val="00AD3DB2"/>
    <w:rsid w:val="00AD4326"/>
    <w:rsid w:val="00AD4364"/>
    <w:rsid w:val="00AD57DD"/>
    <w:rsid w:val="00AD5D35"/>
    <w:rsid w:val="00AD60A2"/>
    <w:rsid w:val="00AD6249"/>
    <w:rsid w:val="00AD6251"/>
    <w:rsid w:val="00AD6743"/>
    <w:rsid w:val="00AD772E"/>
    <w:rsid w:val="00AE0054"/>
    <w:rsid w:val="00AE045C"/>
    <w:rsid w:val="00AE0528"/>
    <w:rsid w:val="00AE081A"/>
    <w:rsid w:val="00AE0882"/>
    <w:rsid w:val="00AE0A16"/>
    <w:rsid w:val="00AE0D11"/>
    <w:rsid w:val="00AE0DD0"/>
    <w:rsid w:val="00AE0F71"/>
    <w:rsid w:val="00AE1293"/>
    <w:rsid w:val="00AE17C7"/>
    <w:rsid w:val="00AE1BD0"/>
    <w:rsid w:val="00AE1D2F"/>
    <w:rsid w:val="00AE2417"/>
    <w:rsid w:val="00AE2482"/>
    <w:rsid w:val="00AE24EE"/>
    <w:rsid w:val="00AE2537"/>
    <w:rsid w:val="00AE2F35"/>
    <w:rsid w:val="00AE323A"/>
    <w:rsid w:val="00AE32F2"/>
    <w:rsid w:val="00AE339F"/>
    <w:rsid w:val="00AE3550"/>
    <w:rsid w:val="00AE35D2"/>
    <w:rsid w:val="00AE3809"/>
    <w:rsid w:val="00AE3C3B"/>
    <w:rsid w:val="00AE3C6C"/>
    <w:rsid w:val="00AE3E09"/>
    <w:rsid w:val="00AE3E9F"/>
    <w:rsid w:val="00AE4218"/>
    <w:rsid w:val="00AE485F"/>
    <w:rsid w:val="00AE49ED"/>
    <w:rsid w:val="00AE4DD8"/>
    <w:rsid w:val="00AE5169"/>
    <w:rsid w:val="00AE517D"/>
    <w:rsid w:val="00AE51E8"/>
    <w:rsid w:val="00AE5214"/>
    <w:rsid w:val="00AE526E"/>
    <w:rsid w:val="00AE530C"/>
    <w:rsid w:val="00AE566C"/>
    <w:rsid w:val="00AE56FC"/>
    <w:rsid w:val="00AE5F98"/>
    <w:rsid w:val="00AE6668"/>
    <w:rsid w:val="00AE667D"/>
    <w:rsid w:val="00AE6BC0"/>
    <w:rsid w:val="00AE6E54"/>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97D"/>
    <w:rsid w:val="00AF2BF4"/>
    <w:rsid w:val="00AF2D63"/>
    <w:rsid w:val="00AF2E0B"/>
    <w:rsid w:val="00AF3579"/>
    <w:rsid w:val="00AF370E"/>
    <w:rsid w:val="00AF3927"/>
    <w:rsid w:val="00AF3C46"/>
    <w:rsid w:val="00AF3EFA"/>
    <w:rsid w:val="00AF3F52"/>
    <w:rsid w:val="00AF412D"/>
    <w:rsid w:val="00AF41B0"/>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0E74"/>
    <w:rsid w:val="00B01301"/>
    <w:rsid w:val="00B01576"/>
    <w:rsid w:val="00B01914"/>
    <w:rsid w:val="00B01D14"/>
    <w:rsid w:val="00B01F29"/>
    <w:rsid w:val="00B029D8"/>
    <w:rsid w:val="00B02A6E"/>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D45"/>
    <w:rsid w:val="00B05E8A"/>
    <w:rsid w:val="00B05F7E"/>
    <w:rsid w:val="00B061BA"/>
    <w:rsid w:val="00B0658C"/>
    <w:rsid w:val="00B065DD"/>
    <w:rsid w:val="00B073F9"/>
    <w:rsid w:val="00B07493"/>
    <w:rsid w:val="00B07565"/>
    <w:rsid w:val="00B076B3"/>
    <w:rsid w:val="00B078B7"/>
    <w:rsid w:val="00B07B04"/>
    <w:rsid w:val="00B07E51"/>
    <w:rsid w:val="00B07F9F"/>
    <w:rsid w:val="00B100C4"/>
    <w:rsid w:val="00B101C9"/>
    <w:rsid w:val="00B10872"/>
    <w:rsid w:val="00B10A3C"/>
    <w:rsid w:val="00B10B65"/>
    <w:rsid w:val="00B10DCE"/>
    <w:rsid w:val="00B113F1"/>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49A"/>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0AD"/>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9FE"/>
    <w:rsid w:val="00B46D69"/>
    <w:rsid w:val="00B470EF"/>
    <w:rsid w:val="00B471AE"/>
    <w:rsid w:val="00B47407"/>
    <w:rsid w:val="00B47427"/>
    <w:rsid w:val="00B47509"/>
    <w:rsid w:val="00B476E8"/>
    <w:rsid w:val="00B4779B"/>
    <w:rsid w:val="00B479AE"/>
    <w:rsid w:val="00B47D14"/>
    <w:rsid w:val="00B47F45"/>
    <w:rsid w:val="00B47FB5"/>
    <w:rsid w:val="00B50546"/>
    <w:rsid w:val="00B50CF2"/>
    <w:rsid w:val="00B50E7B"/>
    <w:rsid w:val="00B512DB"/>
    <w:rsid w:val="00B51871"/>
    <w:rsid w:val="00B51979"/>
    <w:rsid w:val="00B519EB"/>
    <w:rsid w:val="00B525D3"/>
    <w:rsid w:val="00B5290D"/>
    <w:rsid w:val="00B52E33"/>
    <w:rsid w:val="00B52FFE"/>
    <w:rsid w:val="00B5366C"/>
    <w:rsid w:val="00B53710"/>
    <w:rsid w:val="00B54160"/>
    <w:rsid w:val="00B541DF"/>
    <w:rsid w:val="00B54552"/>
    <w:rsid w:val="00B54F46"/>
    <w:rsid w:val="00B5518D"/>
    <w:rsid w:val="00B55195"/>
    <w:rsid w:val="00B55383"/>
    <w:rsid w:val="00B553BD"/>
    <w:rsid w:val="00B55932"/>
    <w:rsid w:val="00B56009"/>
    <w:rsid w:val="00B56081"/>
    <w:rsid w:val="00B5634C"/>
    <w:rsid w:val="00B56A00"/>
    <w:rsid w:val="00B56A9A"/>
    <w:rsid w:val="00B56BD0"/>
    <w:rsid w:val="00B56EB5"/>
    <w:rsid w:val="00B572B6"/>
    <w:rsid w:val="00B5788D"/>
    <w:rsid w:val="00B60013"/>
    <w:rsid w:val="00B6005B"/>
    <w:rsid w:val="00B60576"/>
    <w:rsid w:val="00B60A05"/>
    <w:rsid w:val="00B60BB8"/>
    <w:rsid w:val="00B60DF6"/>
    <w:rsid w:val="00B6175F"/>
    <w:rsid w:val="00B62281"/>
    <w:rsid w:val="00B62525"/>
    <w:rsid w:val="00B627F3"/>
    <w:rsid w:val="00B6280C"/>
    <w:rsid w:val="00B62B5B"/>
    <w:rsid w:val="00B63A6D"/>
    <w:rsid w:val="00B63CEA"/>
    <w:rsid w:val="00B63FC6"/>
    <w:rsid w:val="00B643C7"/>
    <w:rsid w:val="00B6449F"/>
    <w:rsid w:val="00B645BE"/>
    <w:rsid w:val="00B64969"/>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7C5"/>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A80"/>
    <w:rsid w:val="00B75BC2"/>
    <w:rsid w:val="00B75D9E"/>
    <w:rsid w:val="00B769AB"/>
    <w:rsid w:val="00B76E14"/>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0FD"/>
    <w:rsid w:val="00B82130"/>
    <w:rsid w:val="00B8216C"/>
    <w:rsid w:val="00B82295"/>
    <w:rsid w:val="00B823BF"/>
    <w:rsid w:val="00B82734"/>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2E1"/>
    <w:rsid w:val="00B8532F"/>
    <w:rsid w:val="00B85EF5"/>
    <w:rsid w:val="00B86162"/>
    <w:rsid w:val="00B86189"/>
    <w:rsid w:val="00B86F19"/>
    <w:rsid w:val="00B87720"/>
    <w:rsid w:val="00B8791F"/>
    <w:rsid w:val="00B87A01"/>
    <w:rsid w:val="00B901B2"/>
    <w:rsid w:val="00B90767"/>
    <w:rsid w:val="00B9078D"/>
    <w:rsid w:val="00B90C22"/>
    <w:rsid w:val="00B90CA5"/>
    <w:rsid w:val="00B90E89"/>
    <w:rsid w:val="00B9129A"/>
    <w:rsid w:val="00B914E0"/>
    <w:rsid w:val="00B9189D"/>
    <w:rsid w:val="00B919E1"/>
    <w:rsid w:val="00B91DDC"/>
    <w:rsid w:val="00B925D4"/>
    <w:rsid w:val="00B92E86"/>
    <w:rsid w:val="00B9306B"/>
    <w:rsid w:val="00B9306E"/>
    <w:rsid w:val="00B93240"/>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9DB"/>
    <w:rsid w:val="00B95E0B"/>
    <w:rsid w:val="00B96214"/>
    <w:rsid w:val="00B973B5"/>
    <w:rsid w:val="00B97422"/>
    <w:rsid w:val="00B974C7"/>
    <w:rsid w:val="00BA0058"/>
    <w:rsid w:val="00BA01DE"/>
    <w:rsid w:val="00BA06B0"/>
    <w:rsid w:val="00BA08FC"/>
    <w:rsid w:val="00BA09C8"/>
    <w:rsid w:val="00BA0FA3"/>
    <w:rsid w:val="00BA105E"/>
    <w:rsid w:val="00BA1596"/>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451"/>
    <w:rsid w:val="00BA4A75"/>
    <w:rsid w:val="00BA4DD6"/>
    <w:rsid w:val="00BA5212"/>
    <w:rsid w:val="00BA55DD"/>
    <w:rsid w:val="00BA55E7"/>
    <w:rsid w:val="00BA5627"/>
    <w:rsid w:val="00BA5A6D"/>
    <w:rsid w:val="00BA60DF"/>
    <w:rsid w:val="00BA60FB"/>
    <w:rsid w:val="00BA611B"/>
    <w:rsid w:val="00BA66AC"/>
    <w:rsid w:val="00BA679E"/>
    <w:rsid w:val="00BA757E"/>
    <w:rsid w:val="00BA79DE"/>
    <w:rsid w:val="00BA7BCE"/>
    <w:rsid w:val="00BA7DCA"/>
    <w:rsid w:val="00BB0589"/>
    <w:rsid w:val="00BB064E"/>
    <w:rsid w:val="00BB0A30"/>
    <w:rsid w:val="00BB0ADE"/>
    <w:rsid w:val="00BB0DB1"/>
    <w:rsid w:val="00BB0FCA"/>
    <w:rsid w:val="00BB178C"/>
    <w:rsid w:val="00BB19A4"/>
    <w:rsid w:val="00BB1AD0"/>
    <w:rsid w:val="00BB1B52"/>
    <w:rsid w:val="00BB1F6B"/>
    <w:rsid w:val="00BB2161"/>
    <w:rsid w:val="00BB219B"/>
    <w:rsid w:val="00BB23E5"/>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CE5"/>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0CC"/>
    <w:rsid w:val="00BC1714"/>
    <w:rsid w:val="00BC1740"/>
    <w:rsid w:val="00BC1C4B"/>
    <w:rsid w:val="00BC218D"/>
    <w:rsid w:val="00BC246D"/>
    <w:rsid w:val="00BC27E1"/>
    <w:rsid w:val="00BC29E6"/>
    <w:rsid w:val="00BC2ACF"/>
    <w:rsid w:val="00BC308E"/>
    <w:rsid w:val="00BC3736"/>
    <w:rsid w:val="00BC3805"/>
    <w:rsid w:val="00BC38B3"/>
    <w:rsid w:val="00BC3982"/>
    <w:rsid w:val="00BC3A99"/>
    <w:rsid w:val="00BC3BCB"/>
    <w:rsid w:val="00BC3E5F"/>
    <w:rsid w:val="00BC4052"/>
    <w:rsid w:val="00BC4075"/>
    <w:rsid w:val="00BC4357"/>
    <w:rsid w:val="00BC4381"/>
    <w:rsid w:val="00BC4C1F"/>
    <w:rsid w:val="00BC4D2B"/>
    <w:rsid w:val="00BC4F2F"/>
    <w:rsid w:val="00BC51CC"/>
    <w:rsid w:val="00BC59FD"/>
    <w:rsid w:val="00BC5BA1"/>
    <w:rsid w:val="00BC5E4F"/>
    <w:rsid w:val="00BC5FA1"/>
    <w:rsid w:val="00BC604B"/>
    <w:rsid w:val="00BC626B"/>
    <w:rsid w:val="00BC6298"/>
    <w:rsid w:val="00BC65F1"/>
    <w:rsid w:val="00BC6942"/>
    <w:rsid w:val="00BC6AC5"/>
    <w:rsid w:val="00BC6B99"/>
    <w:rsid w:val="00BC6C9A"/>
    <w:rsid w:val="00BC715A"/>
    <w:rsid w:val="00BC7227"/>
    <w:rsid w:val="00BC74A8"/>
    <w:rsid w:val="00BC763C"/>
    <w:rsid w:val="00BC7B0E"/>
    <w:rsid w:val="00BC7CFA"/>
    <w:rsid w:val="00BD03C9"/>
    <w:rsid w:val="00BD0533"/>
    <w:rsid w:val="00BD0888"/>
    <w:rsid w:val="00BD09C1"/>
    <w:rsid w:val="00BD0DD5"/>
    <w:rsid w:val="00BD0F37"/>
    <w:rsid w:val="00BD10F6"/>
    <w:rsid w:val="00BD15E2"/>
    <w:rsid w:val="00BD1A04"/>
    <w:rsid w:val="00BD1FC7"/>
    <w:rsid w:val="00BD203F"/>
    <w:rsid w:val="00BD2087"/>
    <w:rsid w:val="00BD2231"/>
    <w:rsid w:val="00BD2345"/>
    <w:rsid w:val="00BD2609"/>
    <w:rsid w:val="00BD293D"/>
    <w:rsid w:val="00BD2C2F"/>
    <w:rsid w:val="00BD2D0B"/>
    <w:rsid w:val="00BD2F20"/>
    <w:rsid w:val="00BD2F4E"/>
    <w:rsid w:val="00BD3117"/>
    <w:rsid w:val="00BD34A7"/>
    <w:rsid w:val="00BD35A6"/>
    <w:rsid w:val="00BD37A2"/>
    <w:rsid w:val="00BD389D"/>
    <w:rsid w:val="00BD3A84"/>
    <w:rsid w:val="00BD3AF3"/>
    <w:rsid w:val="00BD3B8E"/>
    <w:rsid w:val="00BD4078"/>
    <w:rsid w:val="00BD47D7"/>
    <w:rsid w:val="00BD4A53"/>
    <w:rsid w:val="00BD4A87"/>
    <w:rsid w:val="00BD5213"/>
    <w:rsid w:val="00BD5215"/>
    <w:rsid w:val="00BD5250"/>
    <w:rsid w:val="00BD5790"/>
    <w:rsid w:val="00BD59BE"/>
    <w:rsid w:val="00BD5C0A"/>
    <w:rsid w:val="00BD5C31"/>
    <w:rsid w:val="00BD5E14"/>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041"/>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1EE"/>
    <w:rsid w:val="00BE5214"/>
    <w:rsid w:val="00BE5422"/>
    <w:rsid w:val="00BE55C6"/>
    <w:rsid w:val="00BE56DC"/>
    <w:rsid w:val="00BE5AA7"/>
    <w:rsid w:val="00BE5F5A"/>
    <w:rsid w:val="00BE62CA"/>
    <w:rsid w:val="00BE6437"/>
    <w:rsid w:val="00BE665C"/>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0CD"/>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790"/>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C8F"/>
    <w:rsid w:val="00C06DF4"/>
    <w:rsid w:val="00C06E0E"/>
    <w:rsid w:val="00C06E94"/>
    <w:rsid w:val="00C071AC"/>
    <w:rsid w:val="00C0734C"/>
    <w:rsid w:val="00C0775F"/>
    <w:rsid w:val="00C07819"/>
    <w:rsid w:val="00C0788B"/>
    <w:rsid w:val="00C07A1B"/>
    <w:rsid w:val="00C100DD"/>
    <w:rsid w:val="00C104AE"/>
    <w:rsid w:val="00C10607"/>
    <w:rsid w:val="00C10BB2"/>
    <w:rsid w:val="00C10E14"/>
    <w:rsid w:val="00C111D1"/>
    <w:rsid w:val="00C113DC"/>
    <w:rsid w:val="00C11551"/>
    <w:rsid w:val="00C11767"/>
    <w:rsid w:val="00C1179C"/>
    <w:rsid w:val="00C11832"/>
    <w:rsid w:val="00C11D32"/>
    <w:rsid w:val="00C121DC"/>
    <w:rsid w:val="00C12293"/>
    <w:rsid w:val="00C12347"/>
    <w:rsid w:val="00C123B3"/>
    <w:rsid w:val="00C12564"/>
    <w:rsid w:val="00C127B9"/>
    <w:rsid w:val="00C127DA"/>
    <w:rsid w:val="00C12B3F"/>
    <w:rsid w:val="00C12E98"/>
    <w:rsid w:val="00C1305E"/>
    <w:rsid w:val="00C1345A"/>
    <w:rsid w:val="00C13809"/>
    <w:rsid w:val="00C13B9C"/>
    <w:rsid w:val="00C13BEF"/>
    <w:rsid w:val="00C13F2F"/>
    <w:rsid w:val="00C142CB"/>
    <w:rsid w:val="00C14544"/>
    <w:rsid w:val="00C14C07"/>
    <w:rsid w:val="00C15370"/>
    <w:rsid w:val="00C15B2F"/>
    <w:rsid w:val="00C15D1F"/>
    <w:rsid w:val="00C16128"/>
    <w:rsid w:val="00C164F6"/>
    <w:rsid w:val="00C16D10"/>
    <w:rsid w:val="00C17643"/>
    <w:rsid w:val="00C1791C"/>
    <w:rsid w:val="00C20381"/>
    <w:rsid w:val="00C204A9"/>
    <w:rsid w:val="00C2063A"/>
    <w:rsid w:val="00C207DE"/>
    <w:rsid w:val="00C2080B"/>
    <w:rsid w:val="00C20901"/>
    <w:rsid w:val="00C20923"/>
    <w:rsid w:val="00C20FCF"/>
    <w:rsid w:val="00C2113B"/>
    <w:rsid w:val="00C2117E"/>
    <w:rsid w:val="00C212CE"/>
    <w:rsid w:val="00C214E9"/>
    <w:rsid w:val="00C2151F"/>
    <w:rsid w:val="00C21CF2"/>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99C"/>
    <w:rsid w:val="00C27BFA"/>
    <w:rsid w:val="00C27C32"/>
    <w:rsid w:val="00C3057E"/>
    <w:rsid w:val="00C305F1"/>
    <w:rsid w:val="00C30B41"/>
    <w:rsid w:val="00C30C16"/>
    <w:rsid w:val="00C30C23"/>
    <w:rsid w:val="00C30DCD"/>
    <w:rsid w:val="00C31680"/>
    <w:rsid w:val="00C316F6"/>
    <w:rsid w:val="00C31725"/>
    <w:rsid w:val="00C3172C"/>
    <w:rsid w:val="00C31B0B"/>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4E0"/>
    <w:rsid w:val="00C4183B"/>
    <w:rsid w:val="00C418A2"/>
    <w:rsid w:val="00C418EF"/>
    <w:rsid w:val="00C41D95"/>
    <w:rsid w:val="00C41ECF"/>
    <w:rsid w:val="00C4214A"/>
    <w:rsid w:val="00C4283F"/>
    <w:rsid w:val="00C42FC2"/>
    <w:rsid w:val="00C437F1"/>
    <w:rsid w:val="00C43A95"/>
    <w:rsid w:val="00C43D1B"/>
    <w:rsid w:val="00C44A4F"/>
    <w:rsid w:val="00C44C3D"/>
    <w:rsid w:val="00C44C72"/>
    <w:rsid w:val="00C4507B"/>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24C"/>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3D"/>
    <w:rsid w:val="00C552A3"/>
    <w:rsid w:val="00C5577C"/>
    <w:rsid w:val="00C55CAF"/>
    <w:rsid w:val="00C55F96"/>
    <w:rsid w:val="00C56455"/>
    <w:rsid w:val="00C56A4A"/>
    <w:rsid w:val="00C56D68"/>
    <w:rsid w:val="00C57060"/>
    <w:rsid w:val="00C571CF"/>
    <w:rsid w:val="00C57573"/>
    <w:rsid w:val="00C57786"/>
    <w:rsid w:val="00C5792A"/>
    <w:rsid w:val="00C57ADB"/>
    <w:rsid w:val="00C57DCF"/>
    <w:rsid w:val="00C6004F"/>
    <w:rsid w:val="00C60100"/>
    <w:rsid w:val="00C60565"/>
    <w:rsid w:val="00C60843"/>
    <w:rsid w:val="00C609D6"/>
    <w:rsid w:val="00C6105F"/>
    <w:rsid w:val="00C61411"/>
    <w:rsid w:val="00C614EF"/>
    <w:rsid w:val="00C62042"/>
    <w:rsid w:val="00C6217D"/>
    <w:rsid w:val="00C62217"/>
    <w:rsid w:val="00C624D9"/>
    <w:rsid w:val="00C62B6A"/>
    <w:rsid w:val="00C62BCC"/>
    <w:rsid w:val="00C62CD8"/>
    <w:rsid w:val="00C62F09"/>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AAE"/>
    <w:rsid w:val="00C65B3E"/>
    <w:rsid w:val="00C6633B"/>
    <w:rsid w:val="00C664A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C38"/>
    <w:rsid w:val="00C84E23"/>
    <w:rsid w:val="00C84E98"/>
    <w:rsid w:val="00C8510E"/>
    <w:rsid w:val="00C85254"/>
    <w:rsid w:val="00C85484"/>
    <w:rsid w:val="00C856DB"/>
    <w:rsid w:val="00C858D0"/>
    <w:rsid w:val="00C859AA"/>
    <w:rsid w:val="00C85A7E"/>
    <w:rsid w:val="00C85B34"/>
    <w:rsid w:val="00C85F84"/>
    <w:rsid w:val="00C860EB"/>
    <w:rsid w:val="00C862D2"/>
    <w:rsid w:val="00C86BB9"/>
    <w:rsid w:val="00C8713F"/>
    <w:rsid w:val="00C87160"/>
    <w:rsid w:val="00C8740E"/>
    <w:rsid w:val="00C877A0"/>
    <w:rsid w:val="00C87A09"/>
    <w:rsid w:val="00C9050E"/>
    <w:rsid w:val="00C90FE2"/>
    <w:rsid w:val="00C912B7"/>
    <w:rsid w:val="00C91346"/>
    <w:rsid w:val="00C914F6"/>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57DF"/>
    <w:rsid w:val="00C964C6"/>
    <w:rsid w:val="00C9653B"/>
    <w:rsid w:val="00C96864"/>
    <w:rsid w:val="00C96B30"/>
    <w:rsid w:val="00C96C60"/>
    <w:rsid w:val="00C96F83"/>
    <w:rsid w:val="00C9779D"/>
    <w:rsid w:val="00CA0510"/>
    <w:rsid w:val="00CA084F"/>
    <w:rsid w:val="00CA0AF7"/>
    <w:rsid w:val="00CA0FB4"/>
    <w:rsid w:val="00CA1759"/>
    <w:rsid w:val="00CA1A4B"/>
    <w:rsid w:val="00CA28C4"/>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1A1"/>
    <w:rsid w:val="00CB3803"/>
    <w:rsid w:val="00CB382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B0B"/>
    <w:rsid w:val="00CC0D98"/>
    <w:rsid w:val="00CC0FB1"/>
    <w:rsid w:val="00CC11D6"/>
    <w:rsid w:val="00CC1A19"/>
    <w:rsid w:val="00CC1B2D"/>
    <w:rsid w:val="00CC1CDA"/>
    <w:rsid w:val="00CC1F35"/>
    <w:rsid w:val="00CC1FB8"/>
    <w:rsid w:val="00CC2488"/>
    <w:rsid w:val="00CC258C"/>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549"/>
    <w:rsid w:val="00CC693F"/>
    <w:rsid w:val="00CC6C94"/>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1CF3"/>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0D8"/>
    <w:rsid w:val="00CD52E7"/>
    <w:rsid w:val="00CD55E9"/>
    <w:rsid w:val="00CD597A"/>
    <w:rsid w:val="00CD5D6C"/>
    <w:rsid w:val="00CD624F"/>
    <w:rsid w:val="00CD634D"/>
    <w:rsid w:val="00CD67A4"/>
    <w:rsid w:val="00CD68A5"/>
    <w:rsid w:val="00CD6CB2"/>
    <w:rsid w:val="00CD6EA2"/>
    <w:rsid w:val="00CD7349"/>
    <w:rsid w:val="00CD74E6"/>
    <w:rsid w:val="00CD75AA"/>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37"/>
    <w:rsid w:val="00CE3ADE"/>
    <w:rsid w:val="00CE3C63"/>
    <w:rsid w:val="00CE4671"/>
    <w:rsid w:val="00CE4830"/>
    <w:rsid w:val="00CE4999"/>
    <w:rsid w:val="00CE4D1E"/>
    <w:rsid w:val="00CE4EB9"/>
    <w:rsid w:val="00CE5471"/>
    <w:rsid w:val="00CE569B"/>
    <w:rsid w:val="00CE56F8"/>
    <w:rsid w:val="00CE58E1"/>
    <w:rsid w:val="00CE5F3A"/>
    <w:rsid w:val="00CE6014"/>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3CD"/>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9E5"/>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1C5"/>
    <w:rsid w:val="00D062D1"/>
    <w:rsid w:val="00D0631E"/>
    <w:rsid w:val="00D064E2"/>
    <w:rsid w:val="00D06B4F"/>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37C"/>
    <w:rsid w:val="00D154C1"/>
    <w:rsid w:val="00D15572"/>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2FE0"/>
    <w:rsid w:val="00D231ED"/>
    <w:rsid w:val="00D2336B"/>
    <w:rsid w:val="00D2372F"/>
    <w:rsid w:val="00D23AA2"/>
    <w:rsid w:val="00D23C52"/>
    <w:rsid w:val="00D23DB6"/>
    <w:rsid w:val="00D24B6F"/>
    <w:rsid w:val="00D24C68"/>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297"/>
    <w:rsid w:val="00D31AEA"/>
    <w:rsid w:val="00D32661"/>
    <w:rsid w:val="00D327EE"/>
    <w:rsid w:val="00D328AB"/>
    <w:rsid w:val="00D32A16"/>
    <w:rsid w:val="00D33028"/>
    <w:rsid w:val="00D33347"/>
    <w:rsid w:val="00D33816"/>
    <w:rsid w:val="00D33F19"/>
    <w:rsid w:val="00D33F59"/>
    <w:rsid w:val="00D33FEA"/>
    <w:rsid w:val="00D34377"/>
    <w:rsid w:val="00D34468"/>
    <w:rsid w:val="00D3451A"/>
    <w:rsid w:val="00D345B1"/>
    <w:rsid w:val="00D34AF5"/>
    <w:rsid w:val="00D34B59"/>
    <w:rsid w:val="00D34C52"/>
    <w:rsid w:val="00D35825"/>
    <w:rsid w:val="00D3589E"/>
    <w:rsid w:val="00D359EF"/>
    <w:rsid w:val="00D35BE5"/>
    <w:rsid w:val="00D35D6C"/>
    <w:rsid w:val="00D35EF1"/>
    <w:rsid w:val="00D36495"/>
    <w:rsid w:val="00D367EC"/>
    <w:rsid w:val="00D36BA7"/>
    <w:rsid w:val="00D36D70"/>
    <w:rsid w:val="00D36DA9"/>
    <w:rsid w:val="00D36F46"/>
    <w:rsid w:val="00D375D7"/>
    <w:rsid w:val="00D37F72"/>
    <w:rsid w:val="00D40116"/>
    <w:rsid w:val="00D402F4"/>
    <w:rsid w:val="00D40ADA"/>
    <w:rsid w:val="00D412C2"/>
    <w:rsid w:val="00D414CE"/>
    <w:rsid w:val="00D41658"/>
    <w:rsid w:val="00D4168D"/>
    <w:rsid w:val="00D41A63"/>
    <w:rsid w:val="00D41FE7"/>
    <w:rsid w:val="00D426DC"/>
    <w:rsid w:val="00D428D2"/>
    <w:rsid w:val="00D42A0B"/>
    <w:rsid w:val="00D42A1F"/>
    <w:rsid w:val="00D42C81"/>
    <w:rsid w:val="00D42D63"/>
    <w:rsid w:val="00D42EEE"/>
    <w:rsid w:val="00D435F4"/>
    <w:rsid w:val="00D43B64"/>
    <w:rsid w:val="00D44149"/>
    <w:rsid w:val="00D443C0"/>
    <w:rsid w:val="00D4476E"/>
    <w:rsid w:val="00D45802"/>
    <w:rsid w:val="00D45A2E"/>
    <w:rsid w:val="00D45BEE"/>
    <w:rsid w:val="00D45C1B"/>
    <w:rsid w:val="00D461CD"/>
    <w:rsid w:val="00D46C2B"/>
    <w:rsid w:val="00D46F0A"/>
    <w:rsid w:val="00D46F6B"/>
    <w:rsid w:val="00D470AC"/>
    <w:rsid w:val="00D47E32"/>
    <w:rsid w:val="00D50240"/>
    <w:rsid w:val="00D506F8"/>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661"/>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609"/>
    <w:rsid w:val="00D57900"/>
    <w:rsid w:val="00D57AAC"/>
    <w:rsid w:val="00D57D5A"/>
    <w:rsid w:val="00D60248"/>
    <w:rsid w:val="00D60251"/>
    <w:rsid w:val="00D60525"/>
    <w:rsid w:val="00D61029"/>
    <w:rsid w:val="00D610C6"/>
    <w:rsid w:val="00D61278"/>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F5"/>
    <w:rsid w:val="00D66199"/>
    <w:rsid w:val="00D66589"/>
    <w:rsid w:val="00D665E5"/>
    <w:rsid w:val="00D666A6"/>
    <w:rsid w:val="00D66743"/>
    <w:rsid w:val="00D66A42"/>
    <w:rsid w:val="00D66D7A"/>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0A2"/>
    <w:rsid w:val="00D842A3"/>
    <w:rsid w:val="00D847E1"/>
    <w:rsid w:val="00D84CEB"/>
    <w:rsid w:val="00D84F5D"/>
    <w:rsid w:val="00D84F8B"/>
    <w:rsid w:val="00D85393"/>
    <w:rsid w:val="00D85402"/>
    <w:rsid w:val="00D85413"/>
    <w:rsid w:val="00D8542D"/>
    <w:rsid w:val="00D85730"/>
    <w:rsid w:val="00D85751"/>
    <w:rsid w:val="00D85885"/>
    <w:rsid w:val="00D858D5"/>
    <w:rsid w:val="00D85B17"/>
    <w:rsid w:val="00D8612D"/>
    <w:rsid w:val="00D86399"/>
    <w:rsid w:val="00D864D1"/>
    <w:rsid w:val="00D8654C"/>
    <w:rsid w:val="00D865FF"/>
    <w:rsid w:val="00D86618"/>
    <w:rsid w:val="00D86685"/>
    <w:rsid w:val="00D86744"/>
    <w:rsid w:val="00D869D7"/>
    <w:rsid w:val="00D87087"/>
    <w:rsid w:val="00D87AD7"/>
    <w:rsid w:val="00D9007D"/>
    <w:rsid w:val="00D90339"/>
    <w:rsid w:val="00D90376"/>
    <w:rsid w:val="00D90663"/>
    <w:rsid w:val="00D90873"/>
    <w:rsid w:val="00D90AF3"/>
    <w:rsid w:val="00D90D97"/>
    <w:rsid w:val="00D90F14"/>
    <w:rsid w:val="00D911BE"/>
    <w:rsid w:val="00D916F3"/>
    <w:rsid w:val="00D91968"/>
    <w:rsid w:val="00D91F80"/>
    <w:rsid w:val="00D92678"/>
    <w:rsid w:val="00D928B1"/>
    <w:rsid w:val="00D92944"/>
    <w:rsid w:val="00D9296E"/>
    <w:rsid w:val="00D92AE1"/>
    <w:rsid w:val="00D9303A"/>
    <w:rsid w:val="00D9344D"/>
    <w:rsid w:val="00D9370A"/>
    <w:rsid w:val="00D93B32"/>
    <w:rsid w:val="00D942F5"/>
    <w:rsid w:val="00D944A3"/>
    <w:rsid w:val="00D94526"/>
    <w:rsid w:val="00D94754"/>
    <w:rsid w:val="00D947B7"/>
    <w:rsid w:val="00D9496A"/>
    <w:rsid w:val="00D94A3F"/>
    <w:rsid w:val="00D94BAE"/>
    <w:rsid w:val="00D94BC3"/>
    <w:rsid w:val="00D9513A"/>
    <w:rsid w:val="00D9595B"/>
    <w:rsid w:val="00D95A78"/>
    <w:rsid w:val="00D95B15"/>
    <w:rsid w:val="00D96362"/>
    <w:rsid w:val="00D96677"/>
    <w:rsid w:val="00D9745F"/>
    <w:rsid w:val="00D977AF"/>
    <w:rsid w:val="00D97889"/>
    <w:rsid w:val="00D97E6E"/>
    <w:rsid w:val="00D97F70"/>
    <w:rsid w:val="00DA058C"/>
    <w:rsid w:val="00DA0AAC"/>
    <w:rsid w:val="00DA0D02"/>
    <w:rsid w:val="00DA0EE5"/>
    <w:rsid w:val="00DA0FE4"/>
    <w:rsid w:val="00DA1292"/>
    <w:rsid w:val="00DA1674"/>
    <w:rsid w:val="00DA1702"/>
    <w:rsid w:val="00DA1C91"/>
    <w:rsid w:val="00DA1D1C"/>
    <w:rsid w:val="00DA1EB0"/>
    <w:rsid w:val="00DA1EBA"/>
    <w:rsid w:val="00DA21F8"/>
    <w:rsid w:val="00DA28D6"/>
    <w:rsid w:val="00DA29C8"/>
    <w:rsid w:val="00DA2ACA"/>
    <w:rsid w:val="00DA2F4D"/>
    <w:rsid w:val="00DA34A2"/>
    <w:rsid w:val="00DA3646"/>
    <w:rsid w:val="00DA3677"/>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086"/>
    <w:rsid w:val="00DA714F"/>
    <w:rsid w:val="00DA75E7"/>
    <w:rsid w:val="00DA79DA"/>
    <w:rsid w:val="00DA7B6C"/>
    <w:rsid w:val="00DA7BDA"/>
    <w:rsid w:val="00DA7CEE"/>
    <w:rsid w:val="00DB03CE"/>
    <w:rsid w:val="00DB0DCB"/>
    <w:rsid w:val="00DB0E94"/>
    <w:rsid w:val="00DB0F39"/>
    <w:rsid w:val="00DB1120"/>
    <w:rsid w:val="00DB12AB"/>
    <w:rsid w:val="00DB14C9"/>
    <w:rsid w:val="00DB19F7"/>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BFA"/>
    <w:rsid w:val="00DB6CE8"/>
    <w:rsid w:val="00DB6F3B"/>
    <w:rsid w:val="00DB6F9E"/>
    <w:rsid w:val="00DB7024"/>
    <w:rsid w:val="00DB70EE"/>
    <w:rsid w:val="00DB7162"/>
    <w:rsid w:val="00DB7188"/>
    <w:rsid w:val="00DB7241"/>
    <w:rsid w:val="00DB73D1"/>
    <w:rsid w:val="00DB78C5"/>
    <w:rsid w:val="00DB7CAF"/>
    <w:rsid w:val="00DB7DDD"/>
    <w:rsid w:val="00DB7F63"/>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C768A"/>
    <w:rsid w:val="00DC7F48"/>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774"/>
    <w:rsid w:val="00DD4BAF"/>
    <w:rsid w:val="00DD4BFA"/>
    <w:rsid w:val="00DD4D95"/>
    <w:rsid w:val="00DD4F6D"/>
    <w:rsid w:val="00DD58F8"/>
    <w:rsid w:val="00DD6471"/>
    <w:rsid w:val="00DD663E"/>
    <w:rsid w:val="00DD6ADD"/>
    <w:rsid w:val="00DD6BEE"/>
    <w:rsid w:val="00DD6EA7"/>
    <w:rsid w:val="00DD7195"/>
    <w:rsid w:val="00DD797A"/>
    <w:rsid w:val="00DD7C2F"/>
    <w:rsid w:val="00DD7D5F"/>
    <w:rsid w:val="00DD7E22"/>
    <w:rsid w:val="00DE04B1"/>
    <w:rsid w:val="00DE0614"/>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6CE"/>
    <w:rsid w:val="00DE581C"/>
    <w:rsid w:val="00DE5861"/>
    <w:rsid w:val="00DE5AE8"/>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19F"/>
    <w:rsid w:val="00DF2511"/>
    <w:rsid w:val="00DF28A9"/>
    <w:rsid w:val="00DF2D4D"/>
    <w:rsid w:val="00DF2DC5"/>
    <w:rsid w:val="00DF2F76"/>
    <w:rsid w:val="00DF3030"/>
    <w:rsid w:val="00DF37BA"/>
    <w:rsid w:val="00DF38FA"/>
    <w:rsid w:val="00DF3D70"/>
    <w:rsid w:val="00DF3DFB"/>
    <w:rsid w:val="00DF4AFF"/>
    <w:rsid w:val="00DF53DD"/>
    <w:rsid w:val="00DF53EB"/>
    <w:rsid w:val="00DF5A58"/>
    <w:rsid w:val="00DF5D69"/>
    <w:rsid w:val="00DF5E57"/>
    <w:rsid w:val="00DF63C5"/>
    <w:rsid w:val="00DF66BA"/>
    <w:rsid w:val="00DF66D9"/>
    <w:rsid w:val="00DF6F51"/>
    <w:rsid w:val="00DF718E"/>
    <w:rsid w:val="00DF7508"/>
    <w:rsid w:val="00DF7684"/>
    <w:rsid w:val="00DF7D21"/>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B5"/>
    <w:rsid w:val="00E054DA"/>
    <w:rsid w:val="00E0552A"/>
    <w:rsid w:val="00E05AF4"/>
    <w:rsid w:val="00E05E18"/>
    <w:rsid w:val="00E0609A"/>
    <w:rsid w:val="00E063E3"/>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B42"/>
    <w:rsid w:val="00E11CE3"/>
    <w:rsid w:val="00E11F23"/>
    <w:rsid w:val="00E1204D"/>
    <w:rsid w:val="00E12243"/>
    <w:rsid w:val="00E122B9"/>
    <w:rsid w:val="00E1246D"/>
    <w:rsid w:val="00E124DF"/>
    <w:rsid w:val="00E12788"/>
    <w:rsid w:val="00E128A8"/>
    <w:rsid w:val="00E1298A"/>
    <w:rsid w:val="00E12CD6"/>
    <w:rsid w:val="00E13081"/>
    <w:rsid w:val="00E133E8"/>
    <w:rsid w:val="00E1370B"/>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9AA"/>
    <w:rsid w:val="00E20A25"/>
    <w:rsid w:val="00E20BB9"/>
    <w:rsid w:val="00E2128D"/>
    <w:rsid w:val="00E215B6"/>
    <w:rsid w:val="00E216D7"/>
    <w:rsid w:val="00E21AA5"/>
    <w:rsid w:val="00E21D75"/>
    <w:rsid w:val="00E22193"/>
    <w:rsid w:val="00E22227"/>
    <w:rsid w:val="00E22AC6"/>
    <w:rsid w:val="00E22B84"/>
    <w:rsid w:val="00E23ABA"/>
    <w:rsid w:val="00E23C3E"/>
    <w:rsid w:val="00E23D59"/>
    <w:rsid w:val="00E24306"/>
    <w:rsid w:val="00E24370"/>
    <w:rsid w:val="00E248F5"/>
    <w:rsid w:val="00E24916"/>
    <w:rsid w:val="00E249E6"/>
    <w:rsid w:val="00E24A32"/>
    <w:rsid w:val="00E24A45"/>
    <w:rsid w:val="00E24FB4"/>
    <w:rsid w:val="00E25133"/>
    <w:rsid w:val="00E25370"/>
    <w:rsid w:val="00E255DF"/>
    <w:rsid w:val="00E25A5D"/>
    <w:rsid w:val="00E25BAB"/>
    <w:rsid w:val="00E25CE4"/>
    <w:rsid w:val="00E25DB3"/>
    <w:rsid w:val="00E2608B"/>
    <w:rsid w:val="00E264B7"/>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752"/>
    <w:rsid w:val="00E3482C"/>
    <w:rsid w:val="00E34925"/>
    <w:rsid w:val="00E34A05"/>
    <w:rsid w:val="00E35692"/>
    <w:rsid w:val="00E35AA1"/>
    <w:rsid w:val="00E35DD1"/>
    <w:rsid w:val="00E36339"/>
    <w:rsid w:val="00E36478"/>
    <w:rsid w:val="00E3668D"/>
    <w:rsid w:val="00E36A82"/>
    <w:rsid w:val="00E36AD0"/>
    <w:rsid w:val="00E36E85"/>
    <w:rsid w:val="00E3713C"/>
    <w:rsid w:val="00E373BD"/>
    <w:rsid w:val="00E37439"/>
    <w:rsid w:val="00E377CC"/>
    <w:rsid w:val="00E37E72"/>
    <w:rsid w:val="00E4020F"/>
    <w:rsid w:val="00E402A1"/>
    <w:rsid w:val="00E402AB"/>
    <w:rsid w:val="00E40549"/>
    <w:rsid w:val="00E40AA3"/>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672"/>
    <w:rsid w:val="00E52715"/>
    <w:rsid w:val="00E527AA"/>
    <w:rsid w:val="00E528AF"/>
    <w:rsid w:val="00E5316E"/>
    <w:rsid w:val="00E532A6"/>
    <w:rsid w:val="00E532D6"/>
    <w:rsid w:val="00E53433"/>
    <w:rsid w:val="00E535AA"/>
    <w:rsid w:val="00E53AB6"/>
    <w:rsid w:val="00E53D9B"/>
    <w:rsid w:val="00E53F67"/>
    <w:rsid w:val="00E5413E"/>
    <w:rsid w:val="00E5454B"/>
    <w:rsid w:val="00E54643"/>
    <w:rsid w:val="00E5467B"/>
    <w:rsid w:val="00E547E7"/>
    <w:rsid w:val="00E547FD"/>
    <w:rsid w:val="00E54C4A"/>
    <w:rsid w:val="00E54EDA"/>
    <w:rsid w:val="00E5513E"/>
    <w:rsid w:val="00E5550E"/>
    <w:rsid w:val="00E556E7"/>
    <w:rsid w:val="00E55B05"/>
    <w:rsid w:val="00E55C34"/>
    <w:rsid w:val="00E55D62"/>
    <w:rsid w:val="00E56255"/>
    <w:rsid w:val="00E562B6"/>
    <w:rsid w:val="00E56314"/>
    <w:rsid w:val="00E56B62"/>
    <w:rsid w:val="00E56BB7"/>
    <w:rsid w:val="00E56C15"/>
    <w:rsid w:val="00E57161"/>
    <w:rsid w:val="00E57988"/>
    <w:rsid w:val="00E57A64"/>
    <w:rsid w:val="00E57BC5"/>
    <w:rsid w:val="00E60099"/>
    <w:rsid w:val="00E60619"/>
    <w:rsid w:val="00E60AAC"/>
    <w:rsid w:val="00E60C03"/>
    <w:rsid w:val="00E61879"/>
    <w:rsid w:val="00E619E7"/>
    <w:rsid w:val="00E61BA0"/>
    <w:rsid w:val="00E61D7A"/>
    <w:rsid w:val="00E61D83"/>
    <w:rsid w:val="00E61D84"/>
    <w:rsid w:val="00E61E42"/>
    <w:rsid w:val="00E62077"/>
    <w:rsid w:val="00E621D4"/>
    <w:rsid w:val="00E62DA6"/>
    <w:rsid w:val="00E63065"/>
    <w:rsid w:val="00E63590"/>
    <w:rsid w:val="00E636A1"/>
    <w:rsid w:val="00E6395F"/>
    <w:rsid w:val="00E63B10"/>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B43"/>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93D"/>
    <w:rsid w:val="00E81D8D"/>
    <w:rsid w:val="00E82670"/>
    <w:rsid w:val="00E82766"/>
    <w:rsid w:val="00E82816"/>
    <w:rsid w:val="00E82A69"/>
    <w:rsid w:val="00E82B2E"/>
    <w:rsid w:val="00E82BE1"/>
    <w:rsid w:val="00E82DB9"/>
    <w:rsid w:val="00E83070"/>
    <w:rsid w:val="00E83233"/>
    <w:rsid w:val="00E83758"/>
    <w:rsid w:val="00E8378B"/>
    <w:rsid w:val="00E837C3"/>
    <w:rsid w:val="00E8380A"/>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502"/>
    <w:rsid w:val="00E91D3C"/>
    <w:rsid w:val="00E920B6"/>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4EB1"/>
    <w:rsid w:val="00E95127"/>
    <w:rsid w:val="00E952D8"/>
    <w:rsid w:val="00E954FD"/>
    <w:rsid w:val="00E956A3"/>
    <w:rsid w:val="00E958AA"/>
    <w:rsid w:val="00E96217"/>
    <w:rsid w:val="00E96238"/>
    <w:rsid w:val="00E96794"/>
    <w:rsid w:val="00E968FC"/>
    <w:rsid w:val="00E96E1B"/>
    <w:rsid w:val="00E97361"/>
    <w:rsid w:val="00E9744E"/>
    <w:rsid w:val="00E97639"/>
    <w:rsid w:val="00E97EC4"/>
    <w:rsid w:val="00EA0087"/>
    <w:rsid w:val="00EA028E"/>
    <w:rsid w:val="00EA0485"/>
    <w:rsid w:val="00EA0B38"/>
    <w:rsid w:val="00EA0B61"/>
    <w:rsid w:val="00EA0CA2"/>
    <w:rsid w:val="00EA0D07"/>
    <w:rsid w:val="00EA0D3E"/>
    <w:rsid w:val="00EA15EB"/>
    <w:rsid w:val="00EA2270"/>
    <w:rsid w:val="00EA22AF"/>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02"/>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D1"/>
    <w:rsid w:val="00EB2AF1"/>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73AD"/>
    <w:rsid w:val="00EB73DA"/>
    <w:rsid w:val="00EB75E8"/>
    <w:rsid w:val="00EB7C9E"/>
    <w:rsid w:val="00EB7DCD"/>
    <w:rsid w:val="00EC058E"/>
    <w:rsid w:val="00EC07E1"/>
    <w:rsid w:val="00EC0E7E"/>
    <w:rsid w:val="00EC1064"/>
    <w:rsid w:val="00EC13D7"/>
    <w:rsid w:val="00EC15EF"/>
    <w:rsid w:val="00EC1A3F"/>
    <w:rsid w:val="00EC1C5B"/>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4FFA"/>
    <w:rsid w:val="00EC5591"/>
    <w:rsid w:val="00EC5B9B"/>
    <w:rsid w:val="00EC5E8D"/>
    <w:rsid w:val="00EC62A4"/>
    <w:rsid w:val="00EC6355"/>
    <w:rsid w:val="00EC66C2"/>
    <w:rsid w:val="00EC6B00"/>
    <w:rsid w:val="00EC6E6A"/>
    <w:rsid w:val="00EC6F37"/>
    <w:rsid w:val="00EC70E7"/>
    <w:rsid w:val="00EC7E79"/>
    <w:rsid w:val="00ED02F4"/>
    <w:rsid w:val="00ED04DB"/>
    <w:rsid w:val="00ED0798"/>
    <w:rsid w:val="00ED0C34"/>
    <w:rsid w:val="00ED0C52"/>
    <w:rsid w:val="00ED0D64"/>
    <w:rsid w:val="00ED1167"/>
    <w:rsid w:val="00ED119A"/>
    <w:rsid w:val="00ED11F0"/>
    <w:rsid w:val="00ED12BE"/>
    <w:rsid w:val="00ED1544"/>
    <w:rsid w:val="00ED16BC"/>
    <w:rsid w:val="00ED1B0A"/>
    <w:rsid w:val="00ED1C67"/>
    <w:rsid w:val="00ED1E2F"/>
    <w:rsid w:val="00ED2294"/>
    <w:rsid w:val="00ED2BA8"/>
    <w:rsid w:val="00ED2D48"/>
    <w:rsid w:val="00ED2E0E"/>
    <w:rsid w:val="00ED3063"/>
    <w:rsid w:val="00ED3776"/>
    <w:rsid w:val="00ED3923"/>
    <w:rsid w:val="00ED3AA5"/>
    <w:rsid w:val="00ED3B79"/>
    <w:rsid w:val="00ED3CA3"/>
    <w:rsid w:val="00ED40F7"/>
    <w:rsid w:val="00ED420A"/>
    <w:rsid w:val="00ED4AA4"/>
    <w:rsid w:val="00ED4B01"/>
    <w:rsid w:val="00ED5AA6"/>
    <w:rsid w:val="00ED5CC0"/>
    <w:rsid w:val="00ED5CFD"/>
    <w:rsid w:val="00ED603B"/>
    <w:rsid w:val="00ED6850"/>
    <w:rsid w:val="00ED7AC1"/>
    <w:rsid w:val="00ED7F1A"/>
    <w:rsid w:val="00EE04EA"/>
    <w:rsid w:val="00EE04FA"/>
    <w:rsid w:val="00EE0625"/>
    <w:rsid w:val="00EE0721"/>
    <w:rsid w:val="00EE08C0"/>
    <w:rsid w:val="00EE1011"/>
    <w:rsid w:val="00EE1269"/>
    <w:rsid w:val="00EE1D03"/>
    <w:rsid w:val="00EE1F82"/>
    <w:rsid w:val="00EE2051"/>
    <w:rsid w:val="00EE22BE"/>
    <w:rsid w:val="00EE24DE"/>
    <w:rsid w:val="00EE29C7"/>
    <w:rsid w:val="00EE29CF"/>
    <w:rsid w:val="00EE2B1E"/>
    <w:rsid w:val="00EE2D8F"/>
    <w:rsid w:val="00EE2DA8"/>
    <w:rsid w:val="00EE2FB9"/>
    <w:rsid w:val="00EE310F"/>
    <w:rsid w:val="00EE36D8"/>
    <w:rsid w:val="00EE39AC"/>
    <w:rsid w:val="00EE3A30"/>
    <w:rsid w:val="00EE3A90"/>
    <w:rsid w:val="00EE40F7"/>
    <w:rsid w:val="00EE449C"/>
    <w:rsid w:val="00EE46AC"/>
    <w:rsid w:val="00EE476F"/>
    <w:rsid w:val="00EE49F2"/>
    <w:rsid w:val="00EE4B73"/>
    <w:rsid w:val="00EE5165"/>
    <w:rsid w:val="00EE549F"/>
    <w:rsid w:val="00EE57BF"/>
    <w:rsid w:val="00EE5892"/>
    <w:rsid w:val="00EE5C00"/>
    <w:rsid w:val="00EE651F"/>
    <w:rsid w:val="00EE66DB"/>
    <w:rsid w:val="00EE6B1F"/>
    <w:rsid w:val="00EE6BB5"/>
    <w:rsid w:val="00EE6CD8"/>
    <w:rsid w:val="00EE6F65"/>
    <w:rsid w:val="00EE716D"/>
    <w:rsid w:val="00EE72E0"/>
    <w:rsid w:val="00EE7666"/>
    <w:rsid w:val="00EE78B9"/>
    <w:rsid w:val="00EE7F80"/>
    <w:rsid w:val="00EF035B"/>
    <w:rsid w:val="00EF0454"/>
    <w:rsid w:val="00EF0A77"/>
    <w:rsid w:val="00EF1168"/>
    <w:rsid w:val="00EF13BC"/>
    <w:rsid w:val="00EF17C6"/>
    <w:rsid w:val="00EF17D4"/>
    <w:rsid w:val="00EF1B28"/>
    <w:rsid w:val="00EF1B9B"/>
    <w:rsid w:val="00EF1F5C"/>
    <w:rsid w:val="00EF20B1"/>
    <w:rsid w:val="00EF20F9"/>
    <w:rsid w:val="00EF2460"/>
    <w:rsid w:val="00EF2ABF"/>
    <w:rsid w:val="00EF2E4E"/>
    <w:rsid w:val="00EF2F5E"/>
    <w:rsid w:val="00EF32F0"/>
    <w:rsid w:val="00EF33D3"/>
    <w:rsid w:val="00EF3683"/>
    <w:rsid w:val="00EF3CB4"/>
    <w:rsid w:val="00EF40D6"/>
    <w:rsid w:val="00EF45A5"/>
    <w:rsid w:val="00EF45F5"/>
    <w:rsid w:val="00EF4731"/>
    <w:rsid w:val="00EF503E"/>
    <w:rsid w:val="00EF52A7"/>
    <w:rsid w:val="00EF52AF"/>
    <w:rsid w:val="00EF52C9"/>
    <w:rsid w:val="00EF5644"/>
    <w:rsid w:val="00EF60A9"/>
    <w:rsid w:val="00EF610D"/>
    <w:rsid w:val="00EF619F"/>
    <w:rsid w:val="00EF63E9"/>
    <w:rsid w:val="00EF64D8"/>
    <w:rsid w:val="00EF6596"/>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0CD"/>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3C1"/>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07E08"/>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1C37"/>
    <w:rsid w:val="00F1215B"/>
    <w:rsid w:val="00F1227B"/>
    <w:rsid w:val="00F12456"/>
    <w:rsid w:val="00F12547"/>
    <w:rsid w:val="00F125C2"/>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61DB"/>
    <w:rsid w:val="00F1704C"/>
    <w:rsid w:val="00F174E1"/>
    <w:rsid w:val="00F1798A"/>
    <w:rsid w:val="00F17A4D"/>
    <w:rsid w:val="00F17D3F"/>
    <w:rsid w:val="00F201E1"/>
    <w:rsid w:val="00F203E9"/>
    <w:rsid w:val="00F20732"/>
    <w:rsid w:val="00F2083B"/>
    <w:rsid w:val="00F20BDA"/>
    <w:rsid w:val="00F21018"/>
    <w:rsid w:val="00F212A1"/>
    <w:rsid w:val="00F214AD"/>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D03"/>
    <w:rsid w:val="00F23E27"/>
    <w:rsid w:val="00F23E7F"/>
    <w:rsid w:val="00F24065"/>
    <w:rsid w:val="00F2412A"/>
    <w:rsid w:val="00F242F1"/>
    <w:rsid w:val="00F24578"/>
    <w:rsid w:val="00F2476F"/>
    <w:rsid w:val="00F247C1"/>
    <w:rsid w:val="00F25902"/>
    <w:rsid w:val="00F25AC6"/>
    <w:rsid w:val="00F268F9"/>
    <w:rsid w:val="00F26B4E"/>
    <w:rsid w:val="00F273C6"/>
    <w:rsid w:val="00F275C1"/>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1FF9"/>
    <w:rsid w:val="00F32259"/>
    <w:rsid w:val="00F32677"/>
    <w:rsid w:val="00F3290F"/>
    <w:rsid w:val="00F32944"/>
    <w:rsid w:val="00F32D9E"/>
    <w:rsid w:val="00F33320"/>
    <w:rsid w:val="00F33968"/>
    <w:rsid w:val="00F33BF3"/>
    <w:rsid w:val="00F33E36"/>
    <w:rsid w:val="00F34156"/>
    <w:rsid w:val="00F3423E"/>
    <w:rsid w:val="00F342E2"/>
    <w:rsid w:val="00F345BB"/>
    <w:rsid w:val="00F345CB"/>
    <w:rsid w:val="00F3489F"/>
    <w:rsid w:val="00F34B44"/>
    <w:rsid w:val="00F34BAE"/>
    <w:rsid w:val="00F35BD3"/>
    <w:rsid w:val="00F360C1"/>
    <w:rsid w:val="00F363C3"/>
    <w:rsid w:val="00F363F3"/>
    <w:rsid w:val="00F36769"/>
    <w:rsid w:val="00F367D1"/>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8D3"/>
    <w:rsid w:val="00F448FE"/>
    <w:rsid w:val="00F44D57"/>
    <w:rsid w:val="00F44E66"/>
    <w:rsid w:val="00F459F3"/>
    <w:rsid w:val="00F45ACC"/>
    <w:rsid w:val="00F45B6A"/>
    <w:rsid w:val="00F45F39"/>
    <w:rsid w:val="00F46D9E"/>
    <w:rsid w:val="00F46DF4"/>
    <w:rsid w:val="00F47062"/>
    <w:rsid w:val="00F4722A"/>
    <w:rsid w:val="00F473D3"/>
    <w:rsid w:val="00F476B5"/>
    <w:rsid w:val="00F477C8"/>
    <w:rsid w:val="00F477D0"/>
    <w:rsid w:val="00F47A39"/>
    <w:rsid w:val="00F47EA2"/>
    <w:rsid w:val="00F47F2B"/>
    <w:rsid w:val="00F5048D"/>
    <w:rsid w:val="00F50771"/>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4AE7"/>
    <w:rsid w:val="00F558B4"/>
    <w:rsid w:val="00F5606F"/>
    <w:rsid w:val="00F5615A"/>
    <w:rsid w:val="00F5689A"/>
    <w:rsid w:val="00F56B82"/>
    <w:rsid w:val="00F56E8B"/>
    <w:rsid w:val="00F576C5"/>
    <w:rsid w:val="00F57B96"/>
    <w:rsid w:val="00F60079"/>
    <w:rsid w:val="00F60279"/>
    <w:rsid w:val="00F605E3"/>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19"/>
    <w:rsid w:val="00F7367A"/>
    <w:rsid w:val="00F738B1"/>
    <w:rsid w:val="00F73A03"/>
    <w:rsid w:val="00F73A97"/>
    <w:rsid w:val="00F73AC8"/>
    <w:rsid w:val="00F73B2F"/>
    <w:rsid w:val="00F73BF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4F7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7B7"/>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3C9"/>
    <w:rsid w:val="00F95958"/>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7E1"/>
    <w:rsid w:val="00FA0E74"/>
    <w:rsid w:val="00FA1700"/>
    <w:rsid w:val="00FA17AF"/>
    <w:rsid w:val="00FA1A10"/>
    <w:rsid w:val="00FA1BAC"/>
    <w:rsid w:val="00FA1C7F"/>
    <w:rsid w:val="00FA1FE7"/>
    <w:rsid w:val="00FA2363"/>
    <w:rsid w:val="00FA2395"/>
    <w:rsid w:val="00FA2DFF"/>
    <w:rsid w:val="00FA309A"/>
    <w:rsid w:val="00FA319D"/>
    <w:rsid w:val="00FA31E5"/>
    <w:rsid w:val="00FA3352"/>
    <w:rsid w:val="00FA3BAD"/>
    <w:rsid w:val="00FA3D1B"/>
    <w:rsid w:val="00FA3F8E"/>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20"/>
    <w:rsid w:val="00FB0A5E"/>
    <w:rsid w:val="00FB0A9A"/>
    <w:rsid w:val="00FB0B5E"/>
    <w:rsid w:val="00FB0CA6"/>
    <w:rsid w:val="00FB0E0B"/>
    <w:rsid w:val="00FB1D88"/>
    <w:rsid w:val="00FB1F13"/>
    <w:rsid w:val="00FB2358"/>
    <w:rsid w:val="00FB24BF"/>
    <w:rsid w:val="00FB25BF"/>
    <w:rsid w:val="00FB26EF"/>
    <w:rsid w:val="00FB2BCD"/>
    <w:rsid w:val="00FB2D52"/>
    <w:rsid w:val="00FB2ED3"/>
    <w:rsid w:val="00FB3322"/>
    <w:rsid w:val="00FB3A2B"/>
    <w:rsid w:val="00FB3EAF"/>
    <w:rsid w:val="00FB3F04"/>
    <w:rsid w:val="00FB44C8"/>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82D"/>
    <w:rsid w:val="00FC0964"/>
    <w:rsid w:val="00FC11E6"/>
    <w:rsid w:val="00FC174F"/>
    <w:rsid w:val="00FC1B01"/>
    <w:rsid w:val="00FC1B09"/>
    <w:rsid w:val="00FC20C4"/>
    <w:rsid w:val="00FC29E6"/>
    <w:rsid w:val="00FC2D29"/>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3A1A"/>
    <w:rsid w:val="00FD404B"/>
    <w:rsid w:val="00FD418C"/>
    <w:rsid w:val="00FD5731"/>
    <w:rsid w:val="00FD5766"/>
    <w:rsid w:val="00FD5CE7"/>
    <w:rsid w:val="00FD622C"/>
    <w:rsid w:val="00FD6355"/>
    <w:rsid w:val="00FD63F9"/>
    <w:rsid w:val="00FD65C6"/>
    <w:rsid w:val="00FD6779"/>
    <w:rsid w:val="00FD69E7"/>
    <w:rsid w:val="00FD7554"/>
    <w:rsid w:val="00FD760B"/>
    <w:rsid w:val="00FE02FA"/>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B96"/>
    <w:rsid w:val="00FE6C70"/>
    <w:rsid w:val="00FE6F47"/>
    <w:rsid w:val="00FE72B2"/>
    <w:rsid w:val="00FE7BA4"/>
    <w:rsid w:val="00FE7E42"/>
    <w:rsid w:val="00FF0203"/>
    <w:rsid w:val="00FF0991"/>
    <w:rsid w:val="00FF09FA"/>
    <w:rsid w:val="00FF0BCD"/>
    <w:rsid w:val="00FF0C2E"/>
    <w:rsid w:val="00FF0C84"/>
    <w:rsid w:val="00FF11D5"/>
    <w:rsid w:val="00FF12D7"/>
    <w:rsid w:val="00FF140F"/>
    <w:rsid w:val="00FF14FA"/>
    <w:rsid w:val="00FF198E"/>
    <w:rsid w:val="00FF20FD"/>
    <w:rsid w:val="00FF2228"/>
    <w:rsid w:val="00FF226E"/>
    <w:rsid w:val="00FF24A3"/>
    <w:rsid w:val="00FF26B8"/>
    <w:rsid w:val="00FF284F"/>
    <w:rsid w:val="00FF2D76"/>
    <w:rsid w:val="00FF2D7A"/>
    <w:rsid w:val="00FF2DA6"/>
    <w:rsid w:val="00FF2E34"/>
    <w:rsid w:val="00FF2F10"/>
    <w:rsid w:val="00FF300B"/>
    <w:rsid w:val="00FF30EF"/>
    <w:rsid w:val="00FF3786"/>
    <w:rsid w:val="00FF3C5F"/>
    <w:rsid w:val="00FF3CD8"/>
    <w:rsid w:val="00FF3CDD"/>
    <w:rsid w:val="00FF3D19"/>
    <w:rsid w:val="00FF42BB"/>
    <w:rsid w:val="00FF471F"/>
    <w:rsid w:val="00FF4D4E"/>
    <w:rsid w:val="00FF50DD"/>
    <w:rsid w:val="00FF54E1"/>
    <w:rsid w:val="00FF5524"/>
    <w:rsid w:val="00FF56C4"/>
    <w:rsid w:val="00FF5705"/>
    <w:rsid w:val="00FF59DB"/>
    <w:rsid w:val="00FF5AC1"/>
    <w:rsid w:val="00FF5B4A"/>
    <w:rsid w:val="00FF5C8E"/>
    <w:rsid w:val="00FF5D08"/>
    <w:rsid w:val="00FF5F3E"/>
    <w:rsid w:val="00FF5FAE"/>
    <w:rsid w:val="00FF6365"/>
    <w:rsid w:val="00FF66D2"/>
    <w:rsid w:val="00FF71C3"/>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C753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qFormat/>
    <w:rsid w:val="00B86162"/>
    <w:p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qFormat/>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3-1">
    <w:name w:val="List Table 3 Accent 1"/>
    <w:basedOn w:val="a3"/>
    <w:uiPriority w:val="48"/>
    <w:rsid w:val="00B073F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styleId="aff1">
    <w:name w:val="Emphasis"/>
    <w:qFormat/>
    <w:rsid w:val="00FF4D4E"/>
    <w:rPr>
      <w:rFonts w:ascii="Times New Roman" w:hAnsi="Times New Roman" w:cs="Times New Roman" w:hint="default"/>
      <w:b/>
      <w:bCs w:val="0"/>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968932">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112511">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0027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8196532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781536295">
      <w:bodyDiv w:val="1"/>
      <w:marLeft w:val="0"/>
      <w:marRight w:val="0"/>
      <w:marTop w:val="0"/>
      <w:marBottom w:val="0"/>
      <w:divBdr>
        <w:top w:val="none" w:sz="0" w:space="0" w:color="auto"/>
        <w:left w:val="none" w:sz="0" w:space="0" w:color="auto"/>
        <w:bottom w:val="none" w:sz="0" w:space="0" w:color="auto"/>
        <w:right w:val="none" w:sz="0" w:space="0" w:color="auto"/>
      </w:divBdr>
    </w:div>
    <w:div w:id="789476838">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4648692">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6831118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6C74B-AEA4-48FA-9F0D-34BED482F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3</Pages>
  <Words>948</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6342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Huawei_Rui</cp:lastModifiedBy>
  <cp:revision>5</cp:revision>
  <cp:lastPrinted>2010-01-06T08:23:00Z</cp:lastPrinted>
  <dcterms:created xsi:type="dcterms:W3CDTF">2022-09-02T03:58:00Z</dcterms:created>
  <dcterms:modified xsi:type="dcterms:W3CDTF">2022-09-02T09:29:00Z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(3)j+cN/VdmgdM5SrLtb108nCRMPgKACJrF/D8NovarTXXrSjruhLiIHf6LmM4cUS41BpY/jBcV
z9fF9yurq1Zut69x8lE0oBSRUFVP7AY/zuPRUNPrR0veCY0Y1AnPvNyKeRu9dY0abfQDe3Ca
3D2F4kTr1ViaovDp53oDAO/1FuTlDWNraOTNwuKOYRbdKXoR7vlYpvYY4PgQx4CBEaBGk/8/
hwJS5Lr2l2J4U6sVaG</vt:lpwstr>
  </property>
  <property fmtid="{D5CDD505-2E9C-101B-9397-08002B2CF9AE}" pid="11" name="_2015_ms_pID_7253431">
    <vt:lpwstr>EFVtGn2TnkYN4FNiPsntJlz1WYjOoQIObV0btBUtjWHWB8ygF5Nnpl
GU4bO+F8/kRVswOJ9B/dDeiVtGI27tBT9Cp159IDNrruaQUk2GKgUOcOaC0HyM9ohg0Kq+7/
5GPcAr3G7+1tSAzORCnGSJU25lePetfrISm+HN6VYKLSbwhIKp79qDT7Mtc3BcN7nztbvxuN
+VC62ZB9g4YeeVuIzX8Oh4DaPze/BOCR6aim</vt:lpwstr>
  </property>
  <property fmtid="{D5CDD505-2E9C-101B-9397-08002B2CF9AE}" pid="12" name="_2015_ms_pID_7253432">
    <vt:lpwstr>RdTyiIsnChhYU7K8i0V9Zz95OgnK/Vp7mCZh
pDO4Z+OEaSUtrpGKJnVSRlcggqfQnZfSTb7C553GrZY/euxSSO0=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1657273520</vt:lpwstr>
  </property>
  <property fmtid="{D5CDD505-2E9C-101B-9397-08002B2CF9AE}" pid="20" name="MSIP_Label_0359f705-2ba0-454b-9cfc-6ce5bcaac040_Enabled">
    <vt:lpwstr>true</vt:lpwstr>
  </property>
  <property fmtid="{D5CDD505-2E9C-101B-9397-08002B2CF9AE}" pid="21" name="MSIP_Label_0359f705-2ba0-454b-9cfc-6ce5bcaac040_SetDate">
    <vt:lpwstr>2022-08-25T08:16:16Z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4e583e74-1b27-4efc-a508-89f3c1764fdc</vt:lpwstr>
  </property>
  <property fmtid="{D5CDD505-2E9C-101B-9397-08002B2CF9AE}" pid="26" name="MSIP_Label_0359f705-2ba0-454b-9cfc-6ce5bcaac040_ContentBits">
    <vt:lpwstr>2</vt:lpwstr>
  </property>
</Properties>
</file>