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2EC4F" w14:textId="5525490A" w:rsidR="00491170" w:rsidRPr="00491170" w:rsidRDefault="00491170" w:rsidP="00724476">
      <w:pPr>
        <w:tabs>
          <w:tab w:val="left" w:pos="1701"/>
          <w:tab w:val="right" w:pos="9639"/>
        </w:tabs>
        <w:spacing w:after="0"/>
        <w:rPr>
          <w:rFonts w:ascii="Arial" w:hAnsi="Arial" w:cs="Arial"/>
          <w:b/>
          <w:color w:val="000000"/>
          <w:kern w:val="2"/>
          <w:sz w:val="28"/>
          <w:szCs w:val="22"/>
          <w:lang w:val="en-US"/>
        </w:rPr>
      </w:pPr>
      <w:bookmarkStart w:id="0" w:name="_Toc20425634"/>
      <w:bookmarkStart w:id="1" w:name="_Toc29321030"/>
      <w:r w:rsidRPr="00491170">
        <w:rPr>
          <w:rFonts w:ascii="Arial" w:hAnsi="Arial" w:cs="Arial"/>
          <w:b/>
          <w:color w:val="000000"/>
          <w:kern w:val="2"/>
          <w:sz w:val="28"/>
          <w:szCs w:val="22"/>
          <w:lang w:val="en-US"/>
        </w:rPr>
        <w:t>3GPP TSG-RAN WG2 Meeting #11</w:t>
      </w:r>
      <w:r w:rsidR="00B22CCE">
        <w:rPr>
          <w:rFonts w:ascii="Arial" w:hAnsi="Arial" w:cs="Arial"/>
          <w:b/>
          <w:color w:val="000000"/>
          <w:kern w:val="2"/>
          <w:sz w:val="28"/>
          <w:szCs w:val="22"/>
          <w:lang w:val="en-US"/>
        </w:rPr>
        <w:t>6</w:t>
      </w:r>
      <w:r w:rsidR="00D55A15">
        <w:rPr>
          <w:rFonts w:ascii="Arial" w:hAnsi="Arial" w:cs="Arial"/>
          <w:b/>
          <w:color w:val="000000"/>
          <w:kern w:val="2"/>
          <w:sz w:val="28"/>
          <w:szCs w:val="22"/>
          <w:lang w:val="en-US"/>
        </w:rPr>
        <w:t>bis</w:t>
      </w:r>
      <w:r w:rsidRPr="00491170">
        <w:rPr>
          <w:rFonts w:ascii="Arial" w:hAnsi="Arial" w:cs="Arial"/>
          <w:b/>
          <w:color w:val="000000"/>
          <w:kern w:val="2"/>
          <w:sz w:val="28"/>
          <w:szCs w:val="22"/>
          <w:lang w:val="en-US"/>
        </w:rPr>
        <w:t>-e</w:t>
      </w:r>
      <w:r w:rsidRPr="00491170">
        <w:rPr>
          <w:rFonts w:ascii="Arial" w:hAnsi="Arial" w:cs="Arial"/>
          <w:b/>
          <w:color w:val="000000"/>
          <w:kern w:val="2"/>
          <w:sz w:val="28"/>
          <w:szCs w:val="22"/>
          <w:lang w:val="en-US"/>
        </w:rPr>
        <w:tab/>
      </w:r>
      <w:r w:rsidR="00E51E4D" w:rsidRPr="00CF162A">
        <w:rPr>
          <w:rFonts w:ascii="Arial" w:hAnsi="Arial" w:cs="Arial"/>
          <w:b/>
          <w:bCs/>
          <w:color w:val="000000"/>
          <w:kern w:val="2"/>
          <w:sz w:val="28"/>
          <w:szCs w:val="22"/>
        </w:rPr>
        <w:t>R2-2200720</w:t>
      </w:r>
    </w:p>
    <w:p w14:paraId="00B08139" w14:textId="67A4D184" w:rsidR="00491170" w:rsidRPr="00491170" w:rsidRDefault="00491170" w:rsidP="00491170">
      <w:pPr>
        <w:tabs>
          <w:tab w:val="left" w:pos="1979"/>
          <w:tab w:val="left" w:pos="2100"/>
          <w:tab w:val="left" w:pos="2520"/>
          <w:tab w:val="left" w:pos="4180"/>
        </w:tabs>
        <w:rPr>
          <w:rFonts w:ascii="Arial" w:hAnsi="Arial" w:cs="Arial"/>
          <w:b/>
          <w:color w:val="000000"/>
          <w:kern w:val="2"/>
          <w:sz w:val="28"/>
          <w:szCs w:val="22"/>
          <w:lang w:val="en-US"/>
        </w:rPr>
      </w:pPr>
      <w:r w:rsidRPr="00491170">
        <w:rPr>
          <w:rFonts w:ascii="Arial" w:hAnsi="Arial" w:cs="Arial"/>
          <w:b/>
          <w:color w:val="000000"/>
          <w:kern w:val="2"/>
          <w:sz w:val="28"/>
          <w:szCs w:val="22"/>
          <w:lang w:val="en-US"/>
        </w:rPr>
        <w:t xml:space="preserve">Electronic, </w:t>
      </w:r>
      <w:r w:rsidR="00B22CCE">
        <w:rPr>
          <w:rFonts w:ascii="Arial" w:hAnsi="Arial" w:cs="Arial"/>
          <w:b/>
          <w:color w:val="000000"/>
          <w:kern w:val="2"/>
          <w:sz w:val="28"/>
          <w:szCs w:val="22"/>
          <w:lang w:val="en-US"/>
        </w:rPr>
        <w:t>17 – 25 January</w:t>
      </w:r>
      <w:r w:rsidRPr="00491170">
        <w:rPr>
          <w:rFonts w:ascii="Arial" w:hAnsi="Arial" w:cs="Arial"/>
          <w:b/>
          <w:color w:val="000000"/>
          <w:kern w:val="2"/>
          <w:sz w:val="28"/>
          <w:szCs w:val="22"/>
          <w:lang w:val="en-US"/>
        </w:rPr>
        <w:t xml:space="preserve"> 202</w:t>
      </w:r>
      <w:r w:rsidR="00B22CCE">
        <w:rPr>
          <w:rFonts w:ascii="Arial" w:hAnsi="Arial" w:cs="Arial"/>
          <w:b/>
          <w:color w:val="000000"/>
          <w:kern w:val="2"/>
          <w:sz w:val="28"/>
          <w:szCs w:val="22"/>
          <w:lang w:val="en-US"/>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4618E365"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w:t>
            </w:r>
            <w:r w:rsidR="006808E9">
              <w:rPr>
                <w:rFonts w:ascii="Arial" w:eastAsia="Malgun Gothic" w:hAnsi="Arial"/>
                <w:b/>
                <w:noProof/>
                <w:sz w:val="28"/>
                <w:lang w:eastAsia="en-US"/>
              </w:rPr>
              <w:t>00</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20474E45" w:rsidR="00BA07C9" w:rsidRPr="00BA07C9" w:rsidRDefault="00CA48C3"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w:t>
            </w:r>
            <w:r w:rsidR="00B56F26">
              <w:rPr>
                <w:rFonts w:ascii="Arial" w:eastAsia="Malgun Gothic" w:hAnsi="Arial"/>
                <w:b/>
                <w:noProof/>
                <w:sz w:val="28"/>
                <w:szCs w:val="28"/>
                <w:lang w:eastAsia="en-US"/>
              </w:rPr>
              <w:t>Num</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2F634C0" w:rsidR="00BA07C9" w:rsidRPr="00BA07C9" w:rsidRDefault="00F47B61"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76BA8A83"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712639">
              <w:rPr>
                <w:rFonts w:ascii="Arial" w:eastAsia="Malgun Gothic" w:hAnsi="Arial"/>
                <w:b/>
                <w:noProof/>
                <w:sz w:val="32"/>
                <w:lang w:eastAsia="en-US"/>
              </w:rPr>
              <w:t>6</w:t>
            </w:r>
            <w:r w:rsidR="008E5963">
              <w:rPr>
                <w:rFonts w:ascii="Arial" w:eastAsia="Malgun Gothic" w:hAnsi="Arial"/>
                <w:b/>
                <w:noProof/>
                <w:sz w:val="32"/>
                <w:lang w:eastAsia="en-US"/>
              </w:rPr>
              <w:t>.</w:t>
            </w:r>
            <w:r w:rsidR="00E1461F">
              <w:rPr>
                <w:rFonts w:ascii="Arial" w:eastAsia="Malgun Gothic" w:hAnsi="Arial"/>
                <w:b/>
                <w:noProof/>
                <w:sz w:val="32"/>
                <w:lang w:eastAsia="en-US"/>
              </w:rPr>
              <w:t>8</w:t>
            </w:r>
            <w:r w:rsidR="008E5963">
              <w:rPr>
                <w:rFonts w:ascii="Arial" w:eastAsia="Malgun Gothic" w:hAnsi="Arial"/>
                <w:b/>
                <w:noProof/>
                <w:sz w:val="32"/>
                <w:lang w:eastAsia="en-US"/>
              </w:rPr>
              <w:t>.</w:t>
            </w:r>
            <w:r w:rsidR="00BB6B2C">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519FABAE" w:rsidR="00BA07C9" w:rsidRPr="00491170" w:rsidRDefault="003A459C" w:rsidP="00BA07C9">
            <w:pPr>
              <w:overflowPunct/>
              <w:autoSpaceDE/>
              <w:autoSpaceDN/>
              <w:adjustRightInd/>
              <w:spacing w:after="0"/>
              <w:ind w:left="100"/>
              <w:textAlignment w:val="auto"/>
              <w:rPr>
                <w:rFonts w:ascii="Arial" w:eastAsia="Malgun Gothic" w:hAnsi="Arial"/>
                <w:bCs/>
                <w:noProof/>
                <w:lang w:eastAsia="en-US"/>
              </w:rPr>
            </w:pPr>
            <w:r>
              <w:rPr>
                <w:rFonts w:ascii="Arial" w:eastAsia="Malgun Gothic" w:hAnsi="Arial"/>
                <w:bCs/>
                <w:noProof/>
                <w:lang w:val="en-US" w:eastAsia="en-US"/>
              </w:rPr>
              <w:t xml:space="preserve">Running </w:t>
            </w:r>
            <w:r w:rsidR="00114B62">
              <w:rPr>
                <w:rFonts w:ascii="Arial" w:eastAsia="Malgun Gothic" w:hAnsi="Arial"/>
                <w:bCs/>
                <w:noProof/>
                <w:lang w:val="en-US" w:eastAsia="en-US"/>
              </w:rPr>
              <w:t xml:space="preserve">Stage-2 </w:t>
            </w:r>
            <w:r>
              <w:rPr>
                <w:rFonts w:ascii="Arial" w:eastAsia="Malgun Gothic" w:hAnsi="Arial"/>
                <w:bCs/>
                <w:noProof/>
                <w:lang w:val="en-US" w:eastAsia="en-US"/>
              </w:rPr>
              <w:t xml:space="preserve">CR for </w:t>
            </w:r>
            <w:r w:rsidR="00114B62" w:rsidRPr="00114B62">
              <w:rPr>
                <w:rFonts w:ascii="Arial" w:eastAsia="Malgun Gothic" w:hAnsi="Arial"/>
                <w:bCs/>
                <w:noProof/>
                <w:lang w:eastAsia="en-US"/>
              </w:rPr>
              <w:t>Extending NR operation to 71GHz</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4FF44F48"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w:t>
            </w:r>
            <w:r w:rsidR="00652ABE">
              <w:rPr>
                <w:rFonts w:ascii="Arial" w:eastAsia="Malgun Gothic" w:hAnsi="Arial"/>
                <w:noProof/>
                <w:lang w:eastAsia="en-US"/>
              </w:rPr>
              <w:t xml:space="preserve"> Incorporated</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54FF31D" w:rsidR="00BA07C9" w:rsidRPr="00BA07C9" w:rsidRDefault="00486600" w:rsidP="004F775E">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 </w:t>
            </w:r>
            <w:r w:rsidR="003A459C" w:rsidRPr="003A459C">
              <w:rPr>
                <w:rFonts w:ascii="Arial" w:eastAsia="Malgun Gothic" w:hAnsi="Arial"/>
                <w:noProof/>
                <w:lang w:eastAsia="en-US"/>
              </w:rPr>
              <w:t>NR_ext_to_71GHz-Core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15E04973" w:rsidR="00BA07C9" w:rsidRPr="00BA07C9" w:rsidRDefault="00AA0D6C"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11 January 2022</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0964C444" w:rsidR="00BA07C9" w:rsidRPr="00BA07C9" w:rsidRDefault="003A459C"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B</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5762DF95"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w:t>
            </w:r>
            <w:r w:rsidR="003A459C">
              <w:rPr>
                <w:rFonts w:ascii="Arial" w:eastAsia="Malgun Gothic" w:hAnsi="Arial"/>
                <w:noProof/>
                <w:lang w:eastAsia="en-US"/>
              </w:rPr>
              <w:t>7</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71154EB6" w14:textId="53993148" w:rsidR="0028682F" w:rsidRPr="0028682F" w:rsidRDefault="006C370A" w:rsidP="0028682F">
            <w:pPr>
              <w:spacing w:after="0"/>
              <w:rPr>
                <w:rFonts w:ascii="Arial" w:hAnsi="Arial" w:cs="Arial"/>
                <w:iCs/>
              </w:rPr>
            </w:pPr>
            <w:r>
              <w:rPr>
                <w:rFonts w:ascii="Arial" w:hAnsi="Arial" w:cs="Arial"/>
              </w:rPr>
              <w:t>To introduce FR2-2 in Stage-2</w:t>
            </w:r>
            <w:r w:rsidR="00F615FF">
              <w:rPr>
                <w:rFonts w:ascii="Arial" w:hAnsi="Arial" w:cs="Arial"/>
                <w:lang w:val="en-US"/>
              </w:rPr>
              <w:t>.</w:t>
            </w:r>
            <w:r w:rsidR="0028682F" w:rsidRPr="0028682F">
              <w:rPr>
                <w:rFonts w:ascii="Arial" w:hAnsi="Arial" w:cs="Arial"/>
                <w:lang w:val="en-US"/>
              </w:rPr>
              <w:t xml:space="preserve"> </w:t>
            </w:r>
          </w:p>
          <w:p w14:paraId="19654FAF" w14:textId="288B18D1" w:rsidR="00491170" w:rsidRPr="003467F8" w:rsidRDefault="0028682F" w:rsidP="003467F8">
            <w:pPr>
              <w:spacing w:after="0"/>
              <w:rPr>
                <w:rFonts w:ascii="Arial" w:hAnsi="Arial" w:cs="Arial"/>
                <w:lang w:val="en-US"/>
              </w:rPr>
            </w:pPr>
            <w:r w:rsidRPr="0028682F">
              <w:rPr>
                <w:rFonts w:ascii="Arial" w:hAnsi="Arial" w:cs="Arial"/>
                <w:lang w:val="en-US"/>
              </w:rPr>
              <w:t> </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119CE06B" w14:textId="19D7F5E6" w:rsidR="005A14B3" w:rsidRPr="006C6EBF" w:rsidRDefault="007A3342" w:rsidP="00652ABE">
            <w:pPr>
              <w:spacing w:after="0"/>
              <w:rPr>
                <w:rFonts w:ascii="Arial" w:hAnsi="Arial"/>
                <w:color w:val="000000" w:themeColor="text1"/>
              </w:rPr>
            </w:pPr>
            <w:r>
              <w:rPr>
                <w:rFonts w:ascii="Arial" w:hAnsi="Arial" w:cs="Arial"/>
                <w:lang w:val="en-US"/>
              </w:rPr>
              <w:t>.</w:t>
            </w:r>
          </w:p>
          <w:p w14:paraId="2E749279" w14:textId="77777777" w:rsidR="00491170" w:rsidRPr="00491170" w:rsidRDefault="00491170" w:rsidP="00491170">
            <w:pPr>
              <w:spacing w:after="0"/>
              <w:jc w:val="both"/>
              <w:rPr>
                <w:rFonts w:ascii="Arial" w:hAnsi="Arial"/>
                <w:color w:val="000000" w:themeColor="text1"/>
              </w:rPr>
            </w:pPr>
          </w:p>
          <w:p w14:paraId="5FF0D6FE" w14:textId="766997EA" w:rsidR="0058041C" w:rsidRPr="00935F0F" w:rsidRDefault="0058041C" w:rsidP="00114B62">
            <w:pPr>
              <w:pStyle w:val="CRCoverPage"/>
              <w:tabs>
                <w:tab w:val="left" w:pos="384"/>
              </w:tabs>
              <w:spacing w:before="20" w:after="80"/>
              <w:ind w:left="460"/>
              <w:rPr>
                <w:noProof/>
              </w:rPr>
            </w:pP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787986B8" w:rsidR="00BA07C9" w:rsidRPr="00CD7BB5" w:rsidRDefault="00BA07C9" w:rsidP="00BA07C9">
            <w:pPr>
              <w:overflowPunct/>
              <w:autoSpaceDE/>
              <w:autoSpaceDN/>
              <w:adjustRightInd/>
              <w:spacing w:before="20" w:after="80"/>
              <w:ind w:left="100"/>
              <w:textAlignment w:val="auto"/>
              <w:rPr>
                <w:rFonts w:ascii="Arial" w:eastAsia="Malgun Gothic" w:hAnsi="Arial"/>
                <w:noProof/>
                <w:lang w:eastAsia="en-US"/>
              </w:rPr>
            </w:pP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5BBDDA6D" w:rsidR="00BA07C9" w:rsidRPr="00BA07C9" w:rsidRDefault="00BA07C9" w:rsidP="005A14B3">
            <w:pPr>
              <w:overflowPunct/>
              <w:autoSpaceDE/>
              <w:autoSpaceDN/>
              <w:adjustRightInd/>
              <w:spacing w:after="0"/>
              <w:textAlignment w:val="auto"/>
              <w:rPr>
                <w:rFonts w:ascii="Arial" w:eastAsia="Malgun Gothic" w:hAnsi="Arial"/>
                <w:noProof/>
                <w:lang w:eastAsia="en-US"/>
              </w:rPr>
            </w:pP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4" w:name="_Toc20426058"/>
      <w:bookmarkStart w:id="5"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76BFF241" w14:textId="77777777" w:rsidR="00536212" w:rsidRPr="0013232F" w:rsidRDefault="00536212" w:rsidP="00536212">
      <w:pPr>
        <w:pStyle w:val="Heading2"/>
      </w:pPr>
      <w:bookmarkStart w:id="6" w:name="_Toc20387904"/>
      <w:bookmarkStart w:id="7" w:name="_Toc29375983"/>
      <w:bookmarkStart w:id="8" w:name="_Toc37231853"/>
      <w:bookmarkStart w:id="9" w:name="_Toc46501908"/>
      <w:bookmarkStart w:id="10" w:name="_Toc51971256"/>
      <w:bookmarkStart w:id="11" w:name="_Toc52551239"/>
      <w:bookmarkStart w:id="12" w:name="_Toc90589764"/>
      <w:bookmarkStart w:id="13" w:name="_Hlk494732718"/>
      <w:bookmarkStart w:id="14" w:name="_Toc535259755"/>
      <w:bookmarkStart w:id="15" w:name="_Toc37231882"/>
      <w:bookmarkStart w:id="16" w:name="_Toc46501937"/>
      <w:bookmarkStart w:id="17" w:name="_Toc51971285"/>
      <w:bookmarkStart w:id="18" w:name="_Toc52551268"/>
      <w:bookmarkStart w:id="19" w:name="_Toc90589793"/>
      <w:bookmarkStart w:id="20" w:name="_Toc60777158"/>
      <w:bookmarkStart w:id="21" w:name="_Toc68015098"/>
      <w:bookmarkStart w:id="22" w:name="_Hlk54206873"/>
      <w:bookmarkStart w:id="23" w:name="_Toc46502336"/>
      <w:bookmarkStart w:id="24" w:name="_Toc52749313"/>
      <w:bookmarkStart w:id="25" w:name="_Toc67949188"/>
      <w:r w:rsidRPr="0013232F">
        <w:t>5.1</w:t>
      </w:r>
      <w:r w:rsidRPr="0013232F">
        <w:tab/>
        <w:t>Waveform, numerology and frame structure</w:t>
      </w:r>
      <w:bookmarkEnd w:id="6"/>
      <w:bookmarkEnd w:id="7"/>
      <w:bookmarkEnd w:id="8"/>
      <w:bookmarkEnd w:id="9"/>
      <w:bookmarkEnd w:id="10"/>
      <w:bookmarkEnd w:id="11"/>
      <w:bookmarkEnd w:id="12"/>
    </w:p>
    <w:bookmarkEnd w:id="13"/>
    <w:p w14:paraId="3CBD9DC7" w14:textId="77777777" w:rsidR="00536212" w:rsidRPr="0013232F" w:rsidRDefault="00536212" w:rsidP="00536212">
      <w:r w:rsidRPr="0013232F">
        <w:t>The downlink transmission waveform is conventional OFDM using a Cyclic Prefix</w:t>
      </w:r>
      <w:r w:rsidRPr="0013232F">
        <w:rPr>
          <w:lang w:eastAsia="x-none"/>
        </w:rPr>
        <w:t xml:space="preserve">. </w:t>
      </w:r>
      <w:r w:rsidRPr="0013232F">
        <w:t>The uplink transmission waveform is conventional OFDM using a CP with a transform precoding function performing DFT spreading that can be disabled or enabled. For operation with shared spectrum channel access, the uplink transmission waveform subcarrier mapping can map to subcarriers in one or more PRB interlaces.</w:t>
      </w:r>
    </w:p>
    <w:p w14:paraId="515AA000" w14:textId="77777777" w:rsidR="00536212" w:rsidRPr="0013232F" w:rsidRDefault="00536212" w:rsidP="00536212">
      <w:pPr>
        <w:pStyle w:val="TH"/>
      </w:pPr>
      <w:r w:rsidRPr="0013232F">
        <w:rPr>
          <w:noProof/>
        </w:rPr>
        <w:object w:dxaOrig="6862" w:dyaOrig="1199" w14:anchorId="0AD7D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pt;height:60pt" o:ole="">
            <v:imagedata r:id="rId22" o:title=""/>
          </v:shape>
          <o:OLEObject Type="Embed" ProgID="Visio.Drawing.11" ShapeID="_x0000_i1025" DrawAspect="Content" ObjectID="_1703341663" r:id="rId23"/>
        </w:object>
      </w:r>
    </w:p>
    <w:p w14:paraId="1CB90F7F" w14:textId="77777777" w:rsidR="00536212" w:rsidRPr="0013232F" w:rsidRDefault="00536212" w:rsidP="00536212">
      <w:pPr>
        <w:pStyle w:val="TF"/>
      </w:pPr>
      <w:r w:rsidRPr="0013232F">
        <w:t>Figure 5.1-1: Transmitter block diagram for CP-OFDM with optional DFT-spreading</w:t>
      </w:r>
    </w:p>
    <w:p w14:paraId="02943968" w14:textId="77777777" w:rsidR="00536212" w:rsidRPr="0013232F" w:rsidRDefault="00536212" w:rsidP="00536212">
      <w:r w:rsidRPr="0013232F">
        <w:rPr>
          <w:lang w:eastAsia="x-none"/>
        </w:rPr>
        <w:t xml:space="preserve">The numerology is based on exponentially scalable sub-carrier spacing </w:t>
      </w:r>
      <w:r w:rsidRPr="0013232F">
        <w:rPr>
          <w:i/>
          <w:iCs/>
        </w:rPr>
        <w:sym w:font="Symbol" w:char="F044"/>
      </w:r>
      <w:r w:rsidRPr="0013232F">
        <w:rPr>
          <w:rFonts w:ascii="Arial" w:hAnsi="Arial" w:cs="Arial"/>
          <w:i/>
          <w:iCs/>
        </w:rPr>
        <w:t>f</w:t>
      </w:r>
      <w:r w:rsidRPr="0013232F">
        <w:t xml:space="preserve"> = 2</w:t>
      </w:r>
      <w:r w:rsidRPr="0013232F">
        <w:rPr>
          <w:i/>
          <w:vertAlign w:val="superscript"/>
        </w:rPr>
        <w:t>µ</w:t>
      </w:r>
      <w:r w:rsidRPr="0013232F">
        <w:t xml:space="preserve"> × 15 kHz with </w:t>
      </w:r>
      <w:r w:rsidRPr="0013232F">
        <w:rPr>
          <w:i/>
        </w:rPr>
        <w:t>µ</w:t>
      </w:r>
      <w:r w:rsidRPr="0013232F">
        <w:t xml:space="preserve">={0,1,3,4} for PSS, SSS and PBCH and </w:t>
      </w:r>
      <w:r w:rsidRPr="0013232F">
        <w:rPr>
          <w:i/>
        </w:rPr>
        <w:t>µ</w:t>
      </w:r>
      <w:r w:rsidRPr="0013232F">
        <w:t xml:space="preserve">={0,1,2,3} for other channels. Normal CP is supported for all sub-carrier spacings, Extended CP is supported for </w:t>
      </w:r>
      <w:r w:rsidRPr="0013232F">
        <w:rPr>
          <w:i/>
        </w:rPr>
        <w:t>µ</w:t>
      </w:r>
      <w:r w:rsidRPr="0013232F">
        <w:t>=2. 12 consecutive sub-carriers form a Physical Resource Block (PRB). Up to 275 PRBs are supported on a carrier.</w:t>
      </w:r>
    </w:p>
    <w:p w14:paraId="0B6AFC16" w14:textId="77777777" w:rsidR="00536212" w:rsidRPr="0013232F" w:rsidRDefault="00536212" w:rsidP="00536212">
      <w:pPr>
        <w:pStyle w:val="TH"/>
        <w:rPr>
          <w:lang w:eastAsia="en-US"/>
        </w:rPr>
      </w:pPr>
      <w:r w:rsidRPr="0013232F">
        <w:t>Table 5.1-1: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gridCol w:w="1986"/>
      </w:tblGrid>
      <w:tr w:rsidR="00536212" w:rsidRPr="0013232F" w14:paraId="1066A28C" w14:textId="77777777" w:rsidTr="009E12F2">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2559F67" w14:textId="77777777" w:rsidR="00536212" w:rsidRPr="0013232F" w:rsidRDefault="00536212" w:rsidP="009E12F2">
            <w:pPr>
              <w:pStyle w:val="TAH"/>
              <w:rPr>
                <w:rFonts w:eastAsia="Batang"/>
              </w:rPr>
            </w:pPr>
            <w:r>
              <w:rPr>
                <w:rFonts w:eastAsia="Batang"/>
                <w:noProof/>
              </w:rPr>
              <w:drawing>
                <wp:inline distT="0" distB="0" distL="0" distR="0" wp14:anchorId="375013AA" wp14:editId="160F3A74">
                  <wp:extent cx="143510" cy="170180"/>
                  <wp:effectExtent l="0" t="0" r="889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3510" cy="17018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49D100DC" w14:textId="77777777" w:rsidR="00536212" w:rsidRPr="0013232F" w:rsidRDefault="00536212" w:rsidP="009E12F2">
            <w:pPr>
              <w:pStyle w:val="TAH"/>
              <w:rPr>
                <w:rFonts w:eastAsia="Batang"/>
              </w:rPr>
            </w:pPr>
            <w:r>
              <w:rPr>
                <w:rFonts w:eastAsia="Batang"/>
                <w:noProof/>
              </w:rPr>
              <w:drawing>
                <wp:inline distT="0" distB="0" distL="0" distR="0" wp14:anchorId="61422884" wp14:editId="42192885">
                  <wp:extent cx="963930" cy="2197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63930" cy="21971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AC954" w14:textId="77777777" w:rsidR="00536212" w:rsidRPr="0013232F" w:rsidRDefault="00536212" w:rsidP="009E12F2">
            <w:pPr>
              <w:pStyle w:val="TAH"/>
              <w:rPr>
                <w:rFonts w:eastAsia="Batang"/>
              </w:rPr>
            </w:pPr>
            <w:r w:rsidRPr="0013232F">
              <w:rPr>
                <w:rFonts w:eastAsia="Batang"/>
              </w:rPr>
              <w:t>CP</w:t>
            </w:r>
          </w:p>
        </w:tc>
        <w:tc>
          <w:tcPr>
            <w:tcW w:w="1843" w:type="dxa"/>
            <w:tcBorders>
              <w:top w:val="single" w:sz="4" w:space="0" w:color="auto"/>
              <w:left w:val="single" w:sz="4" w:space="0" w:color="auto"/>
              <w:bottom w:val="single" w:sz="4" w:space="0" w:color="auto"/>
              <w:right w:val="single" w:sz="4" w:space="0" w:color="auto"/>
            </w:tcBorders>
            <w:vAlign w:val="center"/>
          </w:tcPr>
          <w:p w14:paraId="08AA961A" w14:textId="77777777" w:rsidR="00536212" w:rsidRPr="0013232F" w:rsidRDefault="00536212" w:rsidP="009E12F2">
            <w:pPr>
              <w:pStyle w:val="TAH"/>
              <w:rPr>
                <w:rFonts w:eastAsia="Batang"/>
              </w:rPr>
            </w:pPr>
            <w:r w:rsidRPr="0013232F">
              <w:rPr>
                <w:rFonts w:eastAsia="Batang"/>
              </w:rPr>
              <w:t>Supported for data</w:t>
            </w:r>
          </w:p>
        </w:tc>
        <w:tc>
          <w:tcPr>
            <w:tcW w:w="1986" w:type="dxa"/>
            <w:tcBorders>
              <w:top w:val="single" w:sz="4" w:space="0" w:color="auto"/>
              <w:left w:val="single" w:sz="4" w:space="0" w:color="auto"/>
              <w:bottom w:val="single" w:sz="4" w:space="0" w:color="auto"/>
              <w:right w:val="single" w:sz="4" w:space="0" w:color="auto"/>
            </w:tcBorders>
            <w:vAlign w:val="center"/>
          </w:tcPr>
          <w:p w14:paraId="134D1D38" w14:textId="77777777" w:rsidR="00536212" w:rsidRPr="0013232F" w:rsidRDefault="00536212" w:rsidP="009E12F2">
            <w:pPr>
              <w:pStyle w:val="TAH"/>
              <w:rPr>
                <w:rFonts w:eastAsia="Batang"/>
              </w:rPr>
            </w:pPr>
            <w:r w:rsidRPr="0013232F">
              <w:rPr>
                <w:rFonts w:eastAsia="Batang"/>
              </w:rPr>
              <w:t>Supported for synch</w:t>
            </w:r>
          </w:p>
        </w:tc>
      </w:tr>
      <w:tr w:rsidR="00536212" w:rsidRPr="0013232F" w14:paraId="0AC10A33" w14:textId="77777777" w:rsidTr="009E12F2">
        <w:trPr>
          <w:jc w:val="center"/>
        </w:trPr>
        <w:tc>
          <w:tcPr>
            <w:tcW w:w="1129" w:type="dxa"/>
            <w:tcBorders>
              <w:top w:val="single" w:sz="4" w:space="0" w:color="auto"/>
              <w:left w:val="single" w:sz="4" w:space="0" w:color="auto"/>
              <w:bottom w:val="single" w:sz="4" w:space="0" w:color="auto"/>
              <w:right w:val="single" w:sz="4" w:space="0" w:color="auto"/>
            </w:tcBorders>
            <w:hideMark/>
          </w:tcPr>
          <w:p w14:paraId="4C7686FC" w14:textId="77777777" w:rsidR="00536212" w:rsidRPr="0013232F" w:rsidRDefault="00536212" w:rsidP="009E12F2">
            <w:pPr>
              <w:pStyle w:val="TAC"/>
              <w:rPr>
                <w:rFonts w:eastAsia="Batang"/>
              </w:rPr>
            </w:pPr>
            <w:r w:rsidRPr="0013232F">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7A255F3D" w14:textId="77777777" w:rsidR="00536212" w:rsidRPr="0013232F" w:rsidRDefault="00536212" w:rsidP="009E12F2">
            <w:pPr>
              <w:pStyle w:val="TAC"/>
              <w:rPr>
                <w:rFonts w:eastAsia="Batang"/>
              </w:rPr>
            </w:pPr>
            <w:r w:rsidRPr="0013232F">
              <w:rPr>
                <w:rFonts w:eastAsia="Batang"/>
              </w:rPr>
              <w:t>15</w:t>
            </w:r>
          </w:p>
        </w:tc>
        <w:tc>
          <w:tcPr>
            <w:tcW w:w="1843" w:type="dxa"/>
            <w:tcBorders>
              <w:top w:val="single" w:sz="4" w:space="0" w:color="auto"/>
              <w:left w:val="single" w:sz="4" w:space="0" w:color="auto"/>
              <w:bottom w:val="single" w:sz="4" w:space="0" w:color="auto"/>
              <w:right w:val="single" w:sz="4" w:space="0" w:color="auto"/>
            </w:tcBorders>
            <w:hideMark/>
          </w:tcPr>
          <w:p w14:paraId="06C3A45F" w14:textId="77777777" w:rsidR="00536212" w:rsidRPr="0013232F" w:rsidRDefault="00536212" w:rsidP="009E12F2">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1A8571B5" w14:textId="77777777" w:rsidR="00536212" w:rsidRPr="0013232F" w:rsidRDefault="00536212" w:rsidP="009E12F2">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0C67F224" w14:textId="77777777" w:rsidR="00536212" w:rsidRPr="0013232F" w:rsidRDefault="00536212" w:rsidP="009E12F2">
            <w:pPr>
              <w:pStyle w:val="TAC"/>
              <w:rPr>
                <w:rFonts w:eastAsia="Batang"/>
              </w:rPr>
            </w:pPr>
            <w:r w:rsidRPr="0013232F">
              <w:rPr>
                <w:rFonts w:eastAsia="Batang"/>
              </w:rPr>
              <w:t>Yes</w:t>
            </w:r>
          </w:p>
        </w:tc>
      </w:tr>
      <w:tr w:rsidR="00536212" w:rsidRPr="0013232F" w14:paraId="10CA37DF" w14:textId="77777777" w:rsidTr="009E12F2">
        <w:trPr>
          <w:jc w:val="center"/>
        </w:trPr>
        <w:tc>
          <w:tcPr>
            <w:tcW w:w="1129" w:type="dxa"/>
            <w:tcBorders>
              <w:top w:val="single" w:sz="4" w:space="0" w:color="auto"/>
              <w:left w:val="single" w:sz="4" w:space="0" w:color="auto"/>
              <w:bottom w:val="single" w:sz="4" w:space="0" w:color="auto"/>
              <w:right w:val="single" w:sz="4" w:space="0" w:color="auto"/>
            </w:tcBorders>
            <w:hideMark/>
          </w:tcPr>
          <w:p w14:paraId="2AB10611" w14:textId="77777777" w:rsidR="00536212" w:rsidRPr="0013232F" w:rsidRDefault="00536212" w:rsidP="009E12F2">
            <w:pPr>
              <w:pStyle w:val="TAC"/>
              <w:rPr>
                <w:rFonts w:eastAsia="Batang"/>
              </w:rPr>
            </w:pPr>
            <w:r w:rsidRPr="0013232F">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14:paraId="64429536" w14:textId="77777777" w:rsidR="00536212" w:rsidRPr="0013232F" w:rsidRDefault="00536212" w:rsidP="009E12F2">
            <w:pPr>
              <w:pStyle w:val="TAC"/>
              <w:rPr>
                <w:rFonts w:eastAsia="Batang"/>
              </w:rPr>
            </w:pPr>
            <w:r w:rsidRPr="0013232F">
              <w:rPr>
                <w:rFonts w:eastAsia="Batang"/>
              </w:rPr>
              <w:t>30</w:t>
            </w:r>
          </w:p>
        </w:tc>
        <w:tc>
          <w:tcPr>
            <w:tcW w:w="1843" w:type="dxa"/>
            <w:tcBorders>
              <w:top w:val="single" w:sz="4" w:space="0" w:color="auto"/>
              <w:left w:val="single" w:sz="4" w:space="0" w:color="auto"/>
              <w:bottom w:val="single" w:sz="4" w:space="0" w:color="auto"/>
              <w:right w:val="single" w:sz="4" w:space="0" w:color="auto"/>
            </w:tcBorders>
            <w:hideMark/>
          </w:tcPr>
          <w:p w14:paraId="69632D0E" w14:textId="77777777" w:rsidR="00536212" w:rsidRPr="0013232F" w:rsidRDefault="00536212" w:rsidP="009E12F2">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1CC45644" w14:textId="77777777" w:rsidR="00536212" w:rsidRPr="0013232F" w:rsidRDefault="00536212" w:rsidP="009E12F2">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332E42EC" w14:textId="77777777" w:rsidR="00536212" w:rsidRPr="0013232F" w:rsidRDefault="00536212" w:rsidP="009E12F2">
            <w:pPr>
              <w:pStyle w:val="TAC"/>
              <w:rPr>
                <w:rFonts w:eastAsia="Batang"/>
              </w:rPr>
            </w:pPr>
            <w:r w:rsidRPr="0013232F">
              <w:rPr>
                <w:rFonts w:eastAsia="Batang"/>
              </w:rPr>
              <w:t>Yes</w:t>
            </w:r>
          </w:p>
        </w:tc>
      </w:tr>
      <w:tr w:rsidR="00536212" w:rsidRPr="0013232F" w14:paraId="600A3C72" w14:textId="77777777" w:rsidTr="009E12F2">
        <w:trPr>
          <w:jc w:val="center"/>
        </w:trPr>
        <w:tc>
          <w:tcPr>
            <w:tcW w:w="1129" w:type="dxa"/>
            <w:tcBorders>
              <w:top w:val="single" w:sz="4" w:space="0" w:color="auto"/>
              <w:left w:val="single" w:sz="4" w:space="0" w:color="auto"/>
              <w:bottom w:val="single" w:sz="4" w:space="0" w:color="auto"/>
              <w:right w:val="single" w:sz="4" w:space="0" w:color="auto"/>
            </w:tcBorders>
            <w:hideMark/>
          </w:tcPr>
          <w:p w14:paraId="38CE1B36" w14:textId="77777777" w:rsidR="00536212" w:rsidRPr="0013232F" w:rsidRDefault="00536212" w:rsidP="009E12F2">
            <w:pPr>
              <w:pStyle w:val="TAC"/>
              <w:rPr>
                <w:rFonts w:eastAsia="Batang"/>
              </w:rPr>
            </w:pPr>
            <w:r w:rsidRPr="0013232F">
              <w:rPr>
                <w:rFonts w:eastAsia="Batang"/>
              </w:rPr>
              <w:t>2</w:t>
            </w:r>
          </w:p>
        </w:tc>
        <w:tc>
          <w:tcPr>
            <w:tcW w:w="1843" w:type="dxa"/>
            <w:tcBorders>
              <w:top w:val="single" w:sz="4" w:space="0" w:color="auto"/>
              <w:left w:val="single" w:sz="4" w:space="0" w:color="auto"/>
              <w:bottom w:val="single" w:sz="4" w:space="0" w:color="auto"/>
              <w:right w:val="single" w:sz="4" w:space="0" w:color="auto"/>
            </w:tcBorders>
            <w:hideMark/>
          </w:tcPr>
          <w:p w14:paraId="55F6BF1B" w14:textId="77777777" w:rsidR="00536212" w:rsidRPr="0013232F" w:rsidRDefault="00536212" w:rsidP="009E12F2">
            <w:pPr>
              <w:pStyle w:val="TAC"/>
              <w:rPr>
                <w:rFonts w:eastAsia="Batang"/>
              </w:rPr>
            </w:pPr>
            <w:r w:rsidRPr="0013232F">
              <w:rPr>
                <w:rFonts w:eastAsia="Batang"/>
              </w:rPr>
              <w:t>60</w:t>
            </w:r>
          </w:p>
        </w:tc>
        <w:tc>
          <w:tcPr>
            <w:tcW w:w="1843" w:type="dxa"/>
            <w:tcBorders>
              <w:top w:val="single" w:sz="4" w:space="0" w:color="auto"/>
              <w:left w:val="single" w:sz="4" w:space="0" w:color="auto"/>
              <w:bottom w:val="single" w:sz="4" w:space="0" w:color="auto"/>
              <w:right w:val="single" w:sz="4" w:space="0" w:color="auto"/>
            </w:tcBorders>
            <w:hideMark/>
          </w:tcPr>
          <w:p w14:paraId="760E5C80" w14:textId="77777777" w:rsidR="00536212" w:rsidRPr="0013232F" w:rsidRDefault="00536212" w:rsidP="009E12F2">
            <w:pPr>
              <w:pStyle w:val="TAC"/>
              <w:rPr>
                <w:rFonts w:eastAsia="Batang"/>
              </w:rPr>
            </w:pPr>
            <w:r w:rsidRPr="0013232F">
              <w:rPr>
                <w:rFonts w:eastAsia="Batang"/>
              </w:rPr>
              <w:t>Normal, Extended</w:t>
            </w:r>
          </w:p>
        </w:tc>
        <w:tc>
          <w:tcPr>
            <w:tcW w:w="1843" w:type="dxa"/>
            <w:tcBorders>
              <w:top w:val="single" w:sz="4" w:space="0" w:color="auto"/>
              <w:left w:val="single" w:sz="4" w:space="0" w:color="auto"/>
              <w:bottom w:val="single" w:sz="4" w:space="0" w:color="auto"/>
              <w:right w:val="single" w:sz="4" w:space="0" w:color="auto"/>
            </w:tcBorders>
          </w:tcPr>
          <w:p w14:paraId="1FFF97B5" w14:textId="77777777" w:rsidR="00536212" w:rsidRPr="0013232F" w:rsidRDefault="00536212" w:rsidP="009E12F2">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2B6BC250" w14:textId="77777777" w:rsidR="00536212" w:rsidRPr="0013232F" w:rsidRDefault="00536212" w:rsidP="009E12F2">
            <w:pPr>
              <w:pStyle w:val="TAC"/>
              <w:rPr>
                <w:rFonts w:eastAsia="Batang"/>
              </w:rPr>
            </w:pPr>
            <w:r w:rsidRPr="0013232F">
              <w:rPr>
                <w:rFonts w:eastAsia="Batang"/>
              </w:rPr>
              <w:t>No</w:t>
            </w:r>
          </w:p>
        </w:tc>
      </w:tr>
      <w:tr w:rsidR="00536212" w:rsidRPr="0013232F" w14:paraId="4972B4A3" w14:textId="77777777" w:rsidTr="009E12F2">
        <w:trPr>
          <w:jc w:val="center"/>
        </w:trPr>
        <w:tc>
          <w:tcPr>
            <w:tcW w:w="1129" w:type="dxa"/>
            <w:tcBorders>
              <w:top w:val="single" w:sz="4" w:space="0" w:color="auto"/>
              <w:left w:val="single" w:sz="4" w:space="0" w:color="auto"/>
              <w:bottom w:val="single" w:sz="4" w:space="0" w:color="auto"/>
              <w:right w:val="single" w:sz="4" w:space="0" w:color="auto"/>
            </w:tcBorders>
            <w:hideMark/>
          </w:tcPr>
          <w:p w14:paraId="03BDC2E6" w14:textId="77777777" w:rsidR="00536212" w:rsidRPr="0013232F" w:rsidRDefault="00536212" w:rsidP="009E12F2">
            <w:pPr>
              <w:pStyle w:val="TAC"/>
              <w:rPr>
                <w:rFonts w:eastAsia="Batang"/>
              </w:rPr>
            </w:pPr>
            <w:r w:rsidRPr="0013232F">
              <w:rPr>
                <w:rFonts w:eastAsia="Batang"/>
              </w:rPr>
              <w:t>3</w:t>
            </w:r>
          </w:p>
        </w:tc>
        <w:tc>
          <w:tcPr>
            <w:tcW w:w="1843" w:type="dxa"/>
            <w:tcBorders>
              <w:top w:val="single" w:sz="4" w:space="0" w:color="auto"/>
              <w:left w:val="single" w:sz="4" w:space="0" w:color="auto"/>
              <w:bottom w:val="single" w:sz="4" w:space="0" w:color="auto"/>
              <w:right w:val="single" w:sz="4" w:space="0" w:color="auto"/>
            </w:tcBorders>
            <w:hideMark/>
          </w:tcPr>
          <w:p w14:paraId="21EAB119" w14:textId="77777777" w:rsidR="00536212" w:rsidRPr="0013232F" w:rsidRDefault="00536212" w:rsidP="009E12F2">
            <w:pPr>
              <w:pStyle w:val="TAC"/>
              <w:rPr>
                <w:rFonts w:eastAsia="Batang"/>
              </w:rPr>
            </w:pPr>
            <w:r w:rsidRPr="0013232F">
              <w:rPr>
                <w:rFonts w:eastAsia="Batang"/>
              </w:rPr>
              <w:t>120</w:t>
            </w:r>
          </w:p>
        </w:tc>
        <w:tc>
          <w:tcPr>
            <w:tcW w:w="1843" w:type="dxa"/>
            <w:tcBorders>
              <w:top w:val="single" w:sz="4" w:space="0" w:color="auto"/>
              <w:left w:val="single" w:sz="4" w:space="0" w:color="auto"/>
              <w:bottom w:val="single" w:sz="4" w:space="0" w:color="auto"/>
              <w:right w:val="single" w:sz="4" w:space="0" w:color="auto"/>
            </w:tcBorders>
            <w:hideMark/>
          </w:tcPr>
          <w:p w14:paraId="4398C0C2" w14:textId="77777777" w:rsidR="00536212" w:rsidRPr="0013232F" w:rsidRDefault="00536212" w:rsidP="009E12F2">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5627A08D" w14:textId="77777777" w:rsidR="00536212" w:rsidRPr="0013232F" w:rsidRDefault="00536212" w:rsidP="009E12F2">
            <w:pPr>
              <w:pStyle w:val="TAC"/>
              <w:rPr>
                <w:rFonts w:eastAsia="Batang"/>
              </w:rPr>
            </w:pPr>
            <w:r w:rsidRPr="0013232F">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49472567" w14:textId="77777777" w:rsidR="00536212" w:rsidRPr="0013232F" w:rsidRDefault="00536212" w:rsidP="009E12F2">
            <w:pPr>
              <w:pStyle w:val="TAC"/>
              <w:rPr>
                <w:rFonts w:eastAsia="Batang"/>
              </w:rPr>
            </w:pPr>
            <w:r w:rsidRPr="0013232F">
              <w:rPr>
                <w:rFonts w:eastAsia="Batang"/>
              </w:rPr>
              <w:t>Yes</w:t>
            </w:r>
          </w:p>
        </w:tc>
      </w:tr>
      <w:tr w:rsidR="00536212" w:rsidRPr="0013232F" w14:paraId="5C928D1B" w14:textId="77777777" w:rsidTr="009E12F2">
        <w:trPr>
          <w:jc w:val="center"/>
        </w:trPr>
        <w:tc>
          <w:tcPr>
            <w:tcW w:w="1129" w:type="dxa"/>
            <w:tcBorders>
              <w:top w:val="single" w:sz="4" w:space="0" w:color="auto"/>
              <w:left w:val="single" w:sz="4" w:space="0" w:color="auto"/>
              <w:bottom w:val="single" w:sz="4" w:space="0" w:color="auto"/>
              <w:right w:val="single" w:sz="4" w:space="0" w:color="auto"/>
            </w:tcBorders>
            <w:hideMark/>
          </w:tcPr>
          <w:p w14:paraId="5088B159" w14:textId="77777777" w:rsidR="00536212" w:rsidRPr="0013232F" w:rsidRDefault="00536212" w:rsidP="009E12F2">
            <w:pPr>
              <w:pStyle w:val="TAC"/>
              <w:rPr>
                <w:rFonts w:eastAsia="Batang"/>
              </w:rPr>
            </w:pPr>
            <w:r w:rsidRPr="0013232F">
              <w:rPr>
                <w:rFonts w:eastAsia="Batang"/>
              </w:rPr>
              <w:t>4</w:t>
            </w:r>
          </w:p>
        </w:tc>
        <w:tc>
          <w:tcPr>
            <w:tcW w:w="1843" w:type="dxa"/>
            <w:tcBorders>
              <w:top w:val="single" w:sz="4" w:space="0" w:color="auto"/>
              <w:left w:val="single" w:sz="4" w:space="0" w:color="auto"/>
              <w:bottom w:val="single" w:sz="4" w:space="0" w:color="auto"/>
              <w:right w:val="single" w:sz="4" w:space="0" w:color="auto"/>
            </w:tcBorders>
            <w:hideMark/>
          </w:tcPr>
          <w:p w14:paraId="27087EE5" w14:textId="77777777" w:rsidR="00536212" w:rsidRPr="0013232F" w:rsidRDefault="00536212" w:rsidP="009E12F2">
            <w:pPr>
              <w:pStyle w:val="TAC"/>
              <w:rPr>
                <w:rFonts w:eastAsia="Batang"/>
              </w:rPr>
            </w:pPr>
            <w:r w:rsidRPr="0013232F">
              <w:rPr>
                <w:rFonts w:eastAsia="Batang"/>
              </w:rPr>
              <w:t>240</w:t>
            </w:r>
          </w:p>
        </w:tc>
        <w:tc>
          <w:tcPr>
            <w:tcW w:w="1843" w:type="dxa"/>
            <w:tcBorders>
              <w:top w:val="single" w:sz="4" w:space="0" w:color="auto"/>
              <w:left w:val="single" w:sz="4" w:space="0" w:color="auto"/>
              <w:bottom w:val="single" w:sz="4" w:space="0" w:color="auto"/>
              <w:right w:val="single" w:sz="4" w:space="0" w:color="auto"/>
            </w:tcBorders>
            <w:hideMark/>
          </w:tcPr>
          <w:p w14:paraId="0BF8EFAF" w14:textId="77777777" w:rsidR="00536212" w:rsidRPr="0013232F" w:rsidRDefault="00536212" w:rsidP="009E12F2">
            <w:pPr>
              <w:pStyle w:val="TAC"/>
              <w:rPr>
                <w:rFonts w:eastAsia="Batang"/>
              </w:rPr>
            </w:pPr>
            <w:r w:rsidRPr="0013232F">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680FD3E7" w14:textId="77777777" w:rsidR="00536212" w:rsidRPr="0013232F" w:rsidRDefault="00536212" w:rsidP="009E12F2">
            <w:pPr>
              <w:pStyle w:val="TAC"/>
              <w:rPr>
                <w:rFonts w:eastAsia="Batang"/>
              </w:rPr>
            </w:pPr>
            <w:r w:rsidRPr="0013232F">
              <w:rPr>
                <w:rFonts w:eastAsia="Batang"/>
              </w:rPr>
              <w:t>No</w:t>
            </w:r>
          </w:p>
        </w:tc>
        <w:tc>
          <w:tcPr>
            <w:tcW w:w="1986" w:type="dxa"/>
            <w:tcBorders>
              <w:top w:val="single" w:sz="4" w:space="0" w:color="auto"/>
              <w:left w:val="single" w:sz="4" w:space="0" w:color="auto"/>
              <w:bottom w:val="single" w:sz="4" w:space="0" w:color="auto"/>
              <w:right w:val="single" w:sz="4" w:space="0" w:color="auto"/>
            </w:tcBorders>
          </w:tcPr>
          <w:p w14:paraId="42414220" w14:textId="77777777" w:rsidR="00536212" w:rsidRPr="0013232F" w:rsidRDefault="00536212" w:rsidP="009E12F2">
            <w:pPr>
              <w:pStyle w:val="TAC"/>
              <w:rPr>
                <w:rFonts w:eastAsia="Batang"/>
              </w:rPr>
            </w:pPr>
            <w:r w:rsidRPr="0013232F">
              <w:rPr>
                <w:rFonts w:eastAsia="Batang"/>
              </w:rPr>
              <w:t>Yes</w:t>
            </w:r>
          </w:p>
        </w:tc>
      </w:tr>
    </w:tbl>
    <w:p w14:paraId="7D3C2995" w14:textId="77777777" w:rsidR="00536212" w:rsidRPr="0013232F" w:rsidRDefault="00536212" w:rsidP="00536212"/>
    <w:p w14:paraId="08144519" w14:textId="77777777" w:rsidR="00536212" w:rsidRPr="0013232F" w:rsidRDefault="00536212" w:rsidP="00536212">
      <w:r w:rsidRPr="0013232F">
        <w:t>The UE may be configured with one or more bandwidth parts on a given component carrier, of which only one can be active at a time, as described in clauses 7.8 and 6.10 respectively. The active bandwidth part defines the UE's operating bandwidth within the cell's operating bandwidth. For initial access, and until the UE's configuration in a cell is received, initial bandwidth part detected from system information is used.</w:t>
      </w:r>
    </w:p>
    <w:p w14:paraId="0CAB8F40" w14:textId="77777777" w:rsidR="00536212" w:rsidRPr="0013232F" w:rsidRDefault="00536212" w:rsidP="00536212">
      <w:pPr>
        <w:rPr>
          <w:lang w:eastAsia="en-US"/>
        </w:rPr>
      </w:pPr>
      <w:r w:rsidRPr="0013232F">
        <w:t>Downlink and uplink transmissions are organized into frames with 10 ms duration, consisting of ten 1 ms subframes. Each frame is divided into two equally-sized half-frames of five subframes each. The slot duration is 14 symbols with Normal CP and 12 symbols with Extended CP, and scales in time as a function of the used sub-carrier spacing so that there is always an integer number of slots in a subframe.</w:t>
      </w:r>
    </w:p>
    <w:p w14:paraId="2CA34273" w14:textId="77777777" w:rsidR="00536212" w:rsidRPr="0013232F" w:rsidRDefault="00536212" w:rsidP="00536212">
      <w:pPr>
        <w:rPr>
          <w:lang w:eastAsia="ko-KR"/>
        </w:rPr>
      </w:pPr>
      <w:r w:rsidRPr="0013232F">
        <w:lastRenderedPageBreak/>
        <w:t xml:space="preserve">Timing Advance </w:t>
      </w:r>
      <w:r w:rsidRPr="0013232F">
        <w:rPr>
          <w:i/>
        </w:rPr>
        <w:t>TA</w:t>
      </w:r>
      <w:r w:rsidRPr="0013232F">
        <w:t xml:space="preserve"> is used to adjust the uplink frame timing relative to the downlink frame timing.</w:t>
      </w:r>
    </w:p>
    <w:p w14:paraId="0E38F219" w14:textId="77777777" w:rsidR="00536212" w:rsidRPr="0013232F" w:rsidRDefault="00536212" w:rsidP="00536212">
      <w:pPr>
        <w:pStyle w:val="TH"/>
        <w:rPr>
          <w:lang w:eastAsia="en-US"/>
        </w:rPr>
      </w:pPr>
      <w:r w:rsidRPr="0013232F">
        <w:rPr>
          <w:noProof/>
        </w:rPr>
        <w:object w:dxaOrig="6720" w:dyaOrig="2191" w14:anchorId="166D3611">
          <v:shape id="_x0000_i1026" type="#_x0000_t75" style="width:270.85pt;height:89.55pt" o:ole="">
            <v:imagedata r:id="rId26" o:title=""/>
          </v:shape>
          <o:OLEObject Type="Embed" ProgID="Visio.Drawing.11" ShapeID="_x0000_i1026" DrawAspect="Content" ObjectID="_1703341664" r:id="rId27"/>
        </w:object>
      </w:r>
    </w:p>
    <w:p w14:paraId="39AC6506" w14:textId="77777777" w:rsidR="00536212" w:rsidRPr="0013232F" w:rsidRDefault="00536212" w:rsidP="00536212">
      <w:pPr>
        <w:pStyle w:val="TF"/>
      </w:pPr>
      <w:r w:rsidRPr="0013232F">
        <w:t>Figure 5.1-2: Uplink-downlink timing relation</w:t>
      </w:r>
    </w:p>
    <w:p w14:paraId="25AC7D02" w14:textId="77777777" w:rsidR="00536212" w:rsidRPr="0013232F" w:rsidRDefault="00536212" w:rsidP="00536212">
      <w:r w:rsidRPr="0013232F">
        <w:t>Operation on both paired and unpaired spectrum is supported.</w:t>
      </w:r>
    </w:p>
    <w:p w14:paraId="1167294F" w14:textId="77777777" w:rsidR="00536212" w:rsidRPr="003270A2" w:rsidRDefault="00536212" w:rsidP="00536212">
      <w:pPr>
        <w:rPr>
          <w:lang w:val="x-none" w:eastAsia="x-none"/>
        </w:rPr>
      </w:pPr>
    </w:p>
    <w:p w14:paraId="3DA87924" w14:textId="77777777" w:rsidR="00536212" w:rsidRDefault="00536212" w:rsidP="0053621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7940DB5C" w14:textId="77777777" w:rsidR="009B2147" w:rsidRPr="0013232F" w:rsidRDefault="009B2147" w:rsidP="009B2147">
      <w:pPr>
        <w:pStyle w:val="Heading3"/>
      </w:pPr>
      <w:bookmarkStart w:id="26" w:name="_Toc20387918"/>
      <w:bookmarkStart w:id="27" w:name="_Toc29375997"/>
      <w:bookmarkStart w:id="28" w:name="_Toc37231868"/>
      <w:bookmarkStart w:id="29" w:name="_Toc46501923"/>
      <w:bookmarkStart w:id="30" w:name="_Toc51971271"/>
      <w:bookmarkStart w:id="31" w:name="_Toc52551254"/>
      <w:bookmarkStart w:id="32" w:name="_Toc90589779"/>
      <w:r w:rsidRPr="0013232F">
        <w:t>5.3.2</w:t>
      </w:r>
      <w:r w:rsidRPr="0013232F">
        <w:rPr>
          <w:rFonts w:ascii="Calibri" w:eastAsia="MS Mincho" w:hAnsi="Calibri"/>
          <w:sz w:val="22"/>
          <w:szCs w:val="22"/>
        </w:rPr>
        <w:tab/>
      </w:r>
      <w:r w:rsidRPr="0013232F">
        <w:t>Physical-layer processing for physical uplink shared channel</w:t>
      </w:r>
      <w:bookmarkEnd w:id="26"/>
      <w:bookmarkEnd w:id="27"/>
      <w:bookmarkEnd w:id="28"/>
      <w:bookmarkEnd w:id="29"/>
      <w:bookmarkEnd w:id="30"/>
      <w:bookmarkEnd w:id="31"/>
      <w:bookmarkEnd w:id="32"/>
    </w:p>
    <w:p w14:paraId="482C4571" w14:textId="77777777" w:rsidR="009B2147" w:rsidRPr="0013232F" w:rsidRDefault="009B2147" w:rsidP="009B2147">
      <w:r w:rsidRPr="0013232F">
        <w:t>The uplink physical-layer processing of transport channels consists of the following steps:</w:t>
      </w:r>
    </w:p>
    <w:p w14:paraId="6570E4FA" w14:textId="77777777" w:rsidR="009B2147" w:rsidRPr="0013232F" w:rsidRDefault="009B2147" w:rsidP="009B2147">
      <w:pPr>
        <w:pStyle w:val="B1"/>
      </w:pPr>
      <w:r w:rsidRPr="0013232F">
        <w:t>-</w:t>
      </w:r>
      <w:r w:rsidRPr="0013232F">
        <w:tab/>
        <w:t>Transport Block CRC attachment;</w:t>
      </w:r>
    </w:p>
    <w:p w14:paraId="370D3E5C" w14:textId="77777777" w:rsidR="009B2147" w:rsidRPr="0013232F" w:rsidRDefault="009B2147" w:rsidP="009B2147">
      <w:pPr>
        <w:pStyle w:val="B1"/>
      </w:pPr>
      <w:r w:rsidRPr="0013232F">
        <w:t>-</w:t>
      </w:r>
      <w:r w:rsidRPr="0013232F">
        <w:tab/>
        <w:t>Code block segmentation and Code Block CRC attachment;</w:t>
      </w:r>
    </w:p>
    <w:p w14:paraId="121E2CB6" w14:textId="77777777" w:rsidR="009B2147" w:rsidRPr="0013232F" w:rsidRDefault="009B2147" w:rsidP="009B2147">
      <w:pPr>
        <w:pStyle w:val="B1"/>
      </w:pPr>
      <w:r w:rsidRPr="0013232F">
        <w:t>-</w:t>
      </w:r>
      <w:r w:rsidRPr="0013232F">
        <w:tab/>
        <w:t>Channel coding: LDPC coding;</w:t>
      </w:r>
    </w:p>
    <w:p w14:paraId="2AA5FB10" w14:textId="77777777" w:rsidR="009B2147" w:rsidRPr="0013232F" w:rsidRDefault="009B2147" w:rsidP="009B2147">
      <w:pPr>
        <w:pStyle w:val="B1"/>
      </w:pPr>
      <w:r w:rsidRPr="0013232F">
        <w:t>-</w:t>
      </w:r>
      <w:r w:rsidRPr="0013232F">
        <w:tab/>
        <w:t>Physical-layer hybrid-ARQ processing;</w:t>
      </w:r>
    </w:p>
    <w:p w14:paraId="3C9D7073" w14:textId="77777777" w:rsidR="009B2147" w:rsidRPr="0013232F" w:rsidRDefault="009B2147" w:rsidP="009B2147">
      <w:pPr>
        <w:pStyle w:val="B1"/>
      </w:pPr>
      <w:r w:rsidRPr="0013232F">
        <w:t>-</w:t>
      </w:r>
      <w:r w:rsidRPr="0013232F">
        <w:tab/>
        <w:t>Rate matching;</w:t>
      </w:r>
    </w:p>
    <w:p w14:paraId="7EEFCB3C" w14:textId="77777777" w:rsidR="009B2147" w:rsidRPr="0013232F" w:rsidRDefault="009B2147" w:rsidP="009B2147">
      <w:pPr>
        <w:pStyle w:val="B1"/>
      </w:pPr>
      <w:r w:rsidRPr="0013232F">
        <w:t>-</w:t>
      </w:r>
      <w:r w:rsidRPr="0013232F">
        <w:tab/>
        <w:t>Scrambling;</w:t>
      </w:r>
    </w:p>
    <w:p w14:paraId="5054A65F" w14:textId="77777777" w:rsidR="009B2147" w:rsidRPr="0013232F" w:rsidRDefault="009B2147" w:rsidP="009B2147">
      <w:pPr>
        <w:pStyle w:val="B1"/>
      </w:pPr>
      <w:r w:rsidRPr="0013232F">
        <w:t>-</w:t>
      </w:r>
      <w:r w:rsidRPr="0013232F">
        <w:tab/>
        <w:t>Modulation: π/2 BPSK (with transform precoding only), QPSK, 16QAM, 64QAM and 256QAM;</w:t>
      </w:r>
    </w:p>
    <w:p w14:paraId="5A7F61CD" w14:textId="77777777" w:rsidR="009B2147" w:rsidRPr="0013232F" w:rsidRDefault="009B2147" w:rsidP="009B2147">
      <w:pPr>
        <w:pStyle w:val="B1"/>
      </w:pPr>
      <w:r w:rsidRPr="0013232F">
        <w:t>-</w:t>
      </w:r>
      <w:r w:rsidRPr="0013232F">
        <w:tab/>
        <w:t>Layer mapping, transform precoding (enabled/disabled by configuration), and pre-coding;</w:t>
      </w:r>
    </w:p>
    <w:p w14:paraId="63D7E6C3" w14:textId="77777777" w:rsidR="009B2147" w:rsidRPr="0013232F" w:rsidRDefault="009B2147" w:rsidP="009B2147">
      <w:pPr>
        <w:pStyle w:val="B1"/>
      </w:pPr>
      <w:r w:rsidRPr="0013232F">
        <w:t>-</w:t>
      </w:r>
      <w:r w:rsidRPr="0013232F">
        <w:tab/>
        <w:t>Mapping to assigned resources and antenna ports.</w:t>
      </w:r>
    </w:p>
    <w:p w14:paraId="6CBCB941" w14:textId="77777777" w:rsidR="009B2147" w:rsidRPr="0013232F" w:rsidRDefault="009B2147" w:rsidP="009B2147">
      <w:r w:rsidRPr="0013232F">
        <w:lastRenderedPageBreak/>
        <w:t>The UE transmits at least one symbol with demodulation reference signal on each layer on each frequency hop in which the PUSCH is transmitted, and up to 3 additional DMRS can be configured by higher layers.</w:t>
      </w:r>
    </w:p>
    <w:p w14:paraId="1F1BDA77" w14:textId="77777777" w:rsidR="009B2147" w:rsidRPr="0013232F" w:rsidRDefault="009B2147" w:rsidP="009B2147">
      <w:r w:rsidRPr="0013232F">
        <w:t>Phase Tracking RS may be transmitted on additional symbols to aid receiver phase tracking.</w:t>
      </w:r>
    </w:p>
    <w:p w14:paraId="0A98D7C8" w14:textId="77777777" w:rsidR="009B2147" w:rsidRPr="0013232F" w:rsidRDefault="009B2147" w:rsidP="009B2147">
      <w:r w:rsidRPr="0013232F">
        <w:rPr>
          <w:kern w:val="2"/>
        </w:rPr>
        <w:t>The UL-SCH physical layer model is described in TS 38.202 [20].</w:t>
      </w:r>
    </w:p>
    <w:p w14:paraId="249AD140" w14:textId="77777777" w:rsidR="009B2147" w:rsidRPr="0013232F" w:rsidRDefault="009B2147" w:rsidP="009B2147">
      <w:r w:rsidRPr="0013232F">
        <w:t>For configured grants operation with shared spectrum channel access, described in clause 10.3, a CG-UCI (Configured Grant Uplink Control Information) is transmitted in PUSCH scheduled by configured uplink grant.</w:t>
      </w:r>
    </w:p>
    <w:p w14:paraId="4489A904" w14:textId="77777777" w:rsidR="009B2147" w:rsidRPr="0013232F" w:rsidRDefault="009B2147" w:rsidP="009B2147"/>
    <w:p w14:paraId="3D20FBDC" w14:textId="77777777" w:rsidR="002F2316" w:rsidRPr="0013232F" w:rsidRDefault="002F2316" w:rsidP="002F2316">
      <w:pPr>
        <w:pStyle w:val="Heading3"/>
      </w:pPr>
      <w:bookmarkStart w:id="33" w:name="_Toc37231869"/>
      <w:bookmarkStart w:id="34" w:name="_Toc46501924"/>
      <w:bookmarkStart w:id="35" w:name="_Toc51971272"/>
      <w:bookmarkStart w:id="36" w:name="_Toc52551255"/>
      <w:bookmarkStart w:id="37" w:name="_Toc90589780"/>
      <w:r w:rsidRPr="0013232F">
        <w:t>5.3.3</w:t>
      </w:r>
      <w:r w:rsidRPr="0013232F">
        <w:rPr>
          <w:rFonts w:ascii="Calibri" w:eastAsia="MS Mincho" w:hAnsi="Calibri"/>
          <w:sz w:val="22"/>
          <w:szCs w:val="22"/>
        </w:rPr>
        <w:tab/>
      </w:r>
      <w:r w:rsidRPr="0013232F">
        <w:t>Physical uplink control channel</w:t>
      </w:r>
      <w:bookmarkEnd w:id="33"/>
      <w:bookmarkEnd w:id="34"/>
      <w:bookmarkEnd w:id="35"/>
      <w:bookmarkEnd w:id="36"/>
      <w:bookmarkEnd w:id="37"/>
    </w:p>
    <w:p w14:paraId="356B05C8" w14:textId="77777777" w:rsidR="002F2316" w:rsidRPr="0013232F" w:rsidRDefault="002F2316" w:rsidP="002F2316">
      <w:r w:rsidRPr="0013232F">
        <w:t>Physical uplink control channel (PUCCH) carries the Uplink Control Information (UCI) from the UE to the gNB. Five formats of PUCCH exist, depending on the duration of PUCCH and the UCI payload size.</w:t>
      </w:r>
    </w:p>
    <w:p w14:paraId="65C9A1D8" w14:textId="77777777" w:rsidR="002F2316" w:rsidRPr="0013232F" w:rsidRDefault="002F2316" w:rsidP="002F2316">
      <w:pPr>
        <w:pStyle w:val="B1"/>
      </w:pPr>
      <w:r w:rsidRPr="0013232F">
        <w:t>-</w:t>
      </w:r>
      <w:r w:rsidRPr="0013232F">
        <w:tab/>
        <w:t>Format #0: Short PUCCH of 1 or 2 symbols with small UCI payloads of up to two bits with UE multiplexing capacity of up to 6 UEs with 1-bit payload in the same PRB;</w:t>
      </w:r>
    </w:p>
    <w:p w14:paraId="0352D3A8" w14:textId="77777777" w:rsidR="002F2316" w:rsidRPr="0013232F" w:rsidRDefault="002F2316" w:rsidP="002F2316">
      <w:pPr>
        <w:pStyle w:val="B1"/>
      </w:pPr>
      <w:r w:rsidRPr="0013232F">
        <w:t>-</w:t>
      </w:r>
      <w:r w:rsidRPr="0013232F">
        <w:tab/>
        <w:t>Format #1: Long PUCCH of 4-14 symbols with small UCI payloads of up to two bits with UE multiplexing capacity of up to 84 UEs without frequency hopping and 36 UEs with frequency hopping in the same PRB;</w:t>
      </w:r>
    </w:p>
    <w:p w14:paraId="1B8E94FF" w14:textId="77777777" w:rsidR="002F2316" w:rsidRPr="0013232F" w:rsidRDefault="002F2316" w:rsidP="002F2316">
      <w:pPr>
        <w:pStyle w:val="B1"/>
      </w:pPr>
      <w:r w:rsidRPr="0013232F">
        <w:t>-</w:t>
      </w:r>
      <w:r w:rsidRPr="0013232F">
        <w:tab/>
        <w:t>Format #2: Short PUCCH of 1 or 2 symbols with large UCI payloads of more than two bits with no UE multiplexing capability in the same PRBs;</w:t>
      </w:r>
    </w:p>
    <w:p w14:paraId="47F6C09F" w14:textId="77777777" w:rsidR="002F2316" w:rsidRPr="0013232F" w:rsidRDefault="002F2316" w:rsidP="002F2316">
      <w:pPr>
        <w:pStyle w:val="B1"/>
        <w:jc w:val="both"/>
      </w:pPr>
      <w:r w:rsidRPr="0013232F">
        <w:t>-</w:t>
      </w:r>
      <w:r w:rsidRPr="0013232F">
        <w:tab/>
        <w:t>Format #3: Long PUCCH of 4-14 symbols with large UCI payloads with no UE multiplexing capability in the same PRBs;</w:t>
      </w:r>
    </w:p>
    <w:p w14:paraId="60487744" w14:textId="77777777" w:rsidR="002F2316" w:rsidRPr="0013232F" w:rsidRDefault="002F2316" w:rsidP="002F2316">
      <w:pPr>
        <w:pStyle w:val="B1"/>
        <w:jc w:val="both"/>
      </w:pPr>
      <w:r w:rsidRPr="0013232F">
        <w:t>-</w:t>
      </w:r>
      <w:r w:rsidRPr="0013232F">
        <w:tab/>
        <w:t>Format #4: Long PUCCH of 4-14 symbols with moderate UCI payloads with multiplexing capacity of up to 4 UEs in the same PRBs.</w:t>
      </w:r>
    </w:p>
    <w:p w14:paraId="57144DEF" w14:textId="77777777" w:rsidR="002F2316" w:rsidRPr="0013232F" w:rsidRDefault="002F2316" w:rsidP="002F2316">
      <w:r w:rsidRPr="0013232F">
        <w:t>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Long PUCCH formats can be repeated over multiple slots.</w:t>
      </w:r>
    </w:p>
    <w:p w14:paraId="40FEA8AF" w14:textId="77777777" w:rsidR="002F2316" w:rsidRPr="0013232F" w:rsidRDefault="002F2316" w:rsidP="002F2316">
      <w:r w:rsidRPr="0013232F">
        <w:t>For operation with shared spectrum channel access, PUCCH Format #0, #1, #2, #3 are extended to use resource in one PRB interlace (up to two interlaces for Format #2 and Format #3) in one RB Set. PUCCH Format #2 and #3 are enhanced to support multiplexing capacity of up to 4 UEs in the same PRB interlace when one interlace is used.</w:t>
      </w:r>
    </w:p>
    <w:p w14:paraId="049A19C5" w14:textId="77777777" w:rsidR="002F2316" w:rsidRPr="0013232F" w:rsidRDefault="002F2316" w:rsidP="002F2316">
      <w:pPr>
        <w:rPr>
          <w:lang w:eastAsia="zh-CN"/>
        </w:rPr>
      </w:pPr>
      <w:r w:rsidRPr="0013232F">
        <w:rPr>
          <w:lang w:eastAsia="zh-CN"/>
        </w:rPr>
        <w:t>Up to two PUCCH configurations can be configured for a UE per PUCCH group (see TS 38.331 [12]), where the first PUCCH configuration is associated with a PUCCH of priority index 0 (low) and the second PUCCH configuration is associated with a PUCCH of priority index 1 (high).</w:t>
      </w:r>
    </w:p>
    <w:p w14:paraId="26DB4607" w14:textId="77777777" w:rsidR="002F2316" w:rsidRPr="0013232F" w:rsidRDefault="002F2316" w:rsidP="002F2316">
      <w:pPr>
        <w:rPr>
          <w:lang w:eastAsia="zh-CN"/>
        </w:rPr>
      </w:pPr>
      <w:r w:rsidRPr="0013232F">
        <w:rPr>
          <w:lang w:eastAsia="zh-CN"/>
        </w:rPr>
        <w:t>UCI multiplexing in PUCCH is supported when PUCCH transmissions of UCIs coincide in time, and are associated with the same priority (high/low).</w:t>
      </w:r>
    </w:p>
    <w:p w14:paraId="451A3B81" w14:textId="77777777" w:rsidR="002F2316" w:rsidRPr="0013232F" w:rsidRDefault="002F2316" w:rsidP="002F2316">
      <w:r w:rsidRPr="0013232F">
        <w:t>UCI multiplexing in PUSCH is supported when UCI and PUSCH transmissions coincide in time, either due to transmission of a UL-SCH transport block or due to triggering of A-CSI transmission without UL-SCH transport block, and are associated with the same priority (high/low):</w:t>
      </w:r>
    </w:p>
    <w:p w14:paraId="1A69B036" w14:textId="77777777" w:rsidR="002F2316" w:rsidRPr="0013232F" w:rsidRDefault="002F2316" w:rsidP="002F2316">
      <w:pPr>
        <w:pStyle w:val="B1"/>
      </w:pPr>
      <w:r w:rsidRPr="0013232F">
        <w:lastRenderedPageBreak/>
        <w:t>-</w:t>
      </w:r>
      <w:r w:rsidRPr="0013232F">
        <w:tab/>
        <w:t>UCI carrying HARQ-ACK feedback with 1 or 2 bits is multiplexed by puncturing PUSCH;</w:t>
      </w:r>
    </w:p>
    <w:p w14:paraId="6399D41E" w14:textId="77777777" w:rsidR="002F2316" w:rsidRPr="0013232F" w:rsidRDefault="002F2316" w:rsidP="002F2316">
      <w:pPr>
        <w:pStyle w:val="B1"/>
      </w:pPr>
      <w:r w:rsidRPr="0013232F">
        <w:t>-</w:t>
      </w:r>
      <w:r w:rsidRPr="0013232F">
        <w:tab/>
        <w:t>In all other cases UCI is multiplexed by rate matching PUSCH.</w:t>
      </w:r>
    </w:p>
    <w:p w14:paraId="1F6B6E33" w14:textId="77777777" w:rsidR="002F2316" w:rsidRPr="0013232F" w:rsidRDefault="002F2316" w:rsidP="002F2316">
      <w:r w:rsidRPr="0013232F">
        <w:t>UCI consists of the following information:</w:t>
      </w:r>
    </w:p>
    <w:p w14:paraId="776F5232" w14:textId="77777777" w:rsidR="002F2316" w:rsidRPr="0013232F" w:rsidRDefault="002F2316" w:rsidP="002F2316">
      <w:pPr>
        <w:pStyle w:val="B1"/>
      </w:pPr>
      <w:r w:rsidRPr="0013232F">
        <w:t>-</w:t>
      </w:r>
      <w:r w:rsidRPr="0013232F">
        <w:tab/>
        <w:t>CSI;</w:t>
      </w:r>
    </w:p>
    <w:p w14:paraId="04B146CC" w14:textId="77777777" w:rsidR="002F2316" w:rsidRPr="0013232F" w:rsidRDefault="002F2316" w:rsidP="002F2316">
      <w:pPr>
        <w:pStyle w:val="B1"/>
      </w:pPr>
      <w:r w:rsidRPr="0013232F">
        <w:t>-</w:t>
      </w:r>
      <w:r w:rsidRPr="0013232F">
        <w:tab/>
        <w:t>ACK/NAK;</w:t>
      </w:r>
    </w:p>
    <w:p w14:paraId="1FF5B2B0" w14:textId="77777777" w:rsidR="002F2316" w:rsidRPr="0013232F" w:rsidRDefault="002F2316" w:rsidP="002F2316">
      <w:pPr>
        <w:pStyle w:val="B1"/>
      </w:pPr>
      <w:r w:rsidRPr="0013232F">
        <w:t>-</w:t>
      </w:r>
      <w:r w:rsidRPr="0013232F">
        <w:tab/>
        <w:t>Scheduling request.</w:t>
      </w:r>
    </w:p>
    <w:p w14:paraId="2FD4D4B8" w14:textId="77777777" w:rsidR="002F2316" w:rsidRPr="0013232F" w:rsidRDefault="002F2316" w:rsidP="002F2316">
      <w:r w:rsidRPr="0013232F">
        <w:t>For operation with shared spectrum channel access, multiplexing of CG-UCI and PUCCH carrying HARQ-ACK feedback can be configured by the gNB. If not configured, when PUCCH overlaps with PUSCH scheduled by a configured grant within a PUCCH group</w:t>
      </w:r>
      <w:r w:rsidRPr="0013232F">
        <w:rPr>
          <w:rFonts w:eastAsia="SimSun"/>
        </w:rPr>
        <w:t xml:space="preserve"> and PUCCH carries HARQ ACK feedback, PUSCH scheduled by configured grant is skipped.</w:t>
      </w:r>
    </w:p>
    <w:p w14:paraId="12F154F6" w14:textId="77777777" w:rsidR="002F2316" w:rsidRPr="0013232F" w:rsidRDefault="002F2316" w:rsidP="002F2316">
      <w:r w:rsidRPr="0013232F">
        <w:t>QPSK and π/2 BPSK modulation can be used for long PUCCH with more than 2 bits of information, QPSK is used for short PUCCH with more than 2 bits of information and BPSK and QPSK modulation can be used for long PUCCH with up to 2 information bits.</w:t>
      </w:r>
    </w:p>
    <w:p w14:paraId="4F552B19" w14:textId="77777777" w:rsidR="002F2316" w:rsidRPr="0013232F" w:rsidRDefault="002F2316" w:rsidP="002F2316">
      <w:r w:rsidRPr="0013232F">
        <w:t>Transform precoding is applied to PUCCH Format #3 and Format #4.</w:t>
      </w:r>
    </w:p>
    <w:p w14:paraId="11632DBC" w14:textId="77777777" w:rsidR="002F2316" w:rsidRPr="0013232F" w:rsidRDefault="002F2316" w:rsidP="002F2316">
      <w:pPr>
        <w:rPr>
          <w:kern w:val="2"/>
        </w:rPr>
      </w:pPr>
      <w:r w:rsidRPr="0013232F">
        <w:rPr>
          <w:kern w:val="2"/>
        </w:rPr>
        <w:t>Channel coding used for uplink control information is described in table 5.3.3-1.</w:t>
      </w:r>
    </w:p>
    <w:p w14:paraId="24DE3BFF" w14:textId="77777777" w:rsidR="002F2316" w:rsidRPr="0013232F" w:rsidRDefault="002F2316" w:rsidP="002F2316">
      <w:pPr>
        <w:pStyle w:val="TH"/>
      </w:pPr>
      <w:r w:rsidRPr="0013232F">
        <w:t>Table 5.3.3-1: Channel coding for uplink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2F2316" w:rsidRPr="0013232F" w14:paraId="4BE28030" w14:textId="77777777" w:rsidTr="009E12F2">
        <w:trPr>
          <w:jc w:val="center"/>
        </w:trPr>
        <w:tc>
          <w:tcPr>
            <w:tcW w:w="3118" w:type="dxa"/>
            <w:shd w:val="clear" w:color="auto" w:fill="auto"/>
          </w:tcPr>
          <w:p w14:paraId="7CB0700A" w14:textId="77777777" w:rsidR="002F2316" w:rsidRPr="0013232F" w:rsidRDefault="002F2316" w:rsidP="009E12F2">
            <w:pPr>
              <w:pStyle w:val="TAH"/>
              <w:rPr>
                <w:rFonts w:eastAsia="Batang"/>
              </w:rPr>
            </w:pPr>
            <w:r w:rsidRPr="0013232F">
              <w:rPr>
                <w:rFonts w:eastAsia="Batang"/>
              </w:rPr>
              <w:t>Uplink Control Information size including CRC, if present</w:t>
            </w:r>
          </w:p>
        </w:tc>
        <w:tc>
          <w:tcPr>
            <w:tcW w:w="2977" w:type="dxa"/>
            <w:shd w:val="clear" w:color="auto" w:fill="auto"/>
          </w:tcPr>
          <w:p w14:paraId="17C717A3" w14:textId="77777777" w:rsidR="002F2316" w:rsidRPr="0013232F" w:rsidRDefault="002F2316" w:rsidP="009E12F2">
            <w:pPr>
              <w:pStyle w:val="TAH"/>
              <w:rPr>
                <w:rFonts w:eastAsia="Batang"/>
              </w:rPr>
            </w:pPr>
            <w:r w:rsidRPr="0013232F">
              <w:rPr>
                <w:rFonts w:eastAsia="Batang"/>
              </w:rPr>
              <w:t>Channel code</w:t>
            </w:r>
          </w:p>
        </w:tc>
      </w:tr>
      <w:tr w:rsidR="002F2316" w:rsidRPr="0013232F" w14:paraId="4701BA39" w14:textId="77777777" w:rsidTr="009E12F2">
        <w:trPr>
          <w:jc w:val="center"/>
        </w:trPr>
        <w:tc>
          <w:tcPr>
            <w:tcW w:w="3118" w:type="dxa"/>
            <w:shd w:val="clear" w:color="auto" w:fill="auto"/>
          </w:tcPr>
          <w:p w14:paraId="4B5C7F36" w14:textId="77777777" w:rsidR="002F2316" w:rsidRPr="0013232F" w:rsidRDefault="002F2316" w:rsidP="009E12F2">
            <w:pPr>
              <w:pStyle w:val="TAC"/>
              <w:rPr>
                <w:rFonts w:eastAsia="Batang"/>
              </w:rPr>
            </w:pPr>
            <w:r w:rsidRPr="0013232F">
              <w:rPr>
                <w:rFonts w:eastAsia="Batang"/>
              </w:rPr>
              <w:t>1</w:t>
            </w:r>
          </w:p>
        </w:tc>
        <w:tc>
          <w:tcPr>
            <w:tcW w:w="2977" w:type="dxa"/>
            <w:shd w:val="clear" w:color="auto" w:fill="auto"/>
          </w:tcPr>
          <w:p w14:paraId="3689294A" w14:textId="77777777" w:rsidR="002F2316" w:rsidRPr="0013232F" w:rsidRDefault="002F2316" w:rsidP="009E12F2">
            <w:pPr>
              <w:pStyle w:val="TAC"/>
              <w:rPr>
                <w:rFonts w:eastAsia="Batang"/>
              </w:rPr>
            </w:pPr>
            <w:r w:rsidRPr="0013232F">
              <w:rPr>
                <w:rFonts w:eastAsia="Batang"/>
              </w:rPr>
              <w:t>Repetition code</w:t>
            </w:r>
          </w:p>
        </w:tc>
      </w:tr>
      <w:tr w:rsidR="002F2316" w:rsidRPr="0013232F" w14:paraId="4142F5CC" w14:textId="77777777" w:rsidTr="009E12F2">
        <w:trPr>
          <w:jc w:val="center"/>
        </w:trPr>
        <w:tc>
          <w:tcPr>
            <w:tcW w:w="3118" w:type="dxa"/>
            <w:shd w:val="clear" w:color="auto" w:fill="auto"/>
          </w:tcPr>
          <w:p w14:paraId="2851FB58" w14:textId="77777777" w:rsidR="002F2316" w:rsidRPr="0013232F" w:rsidRDefault="002F2316" w:rsidP="009E12F2">
            <w:pPr>
              <w:pStyle w:val="TAC"/>
              <w:rPr>
                <w:rFonts w:eastAsia="Batang"/>
              </w:rPr>
            </w:pPr>
            <w:r w:rsidRPr="0013232F">
              <w:rPr>
                <w:rFonts w:eastAsia="Batang"/>
              </w:rPr>
              <w:t>2</w:t>
            </w:r>
          </w:p>
        </w:tc>
        <w:tc>
          <w:tcPr>
            <w:tcW w:w="2977" w:type="dxa"/>
            <w:shd w:val="clear" w:color="auto" w:fill="auto"/>
          </w:tcPr>
          <w:p w14:paraId="6C242241" w14:textId="77777777" w:rsidR="002F2316" w:rsidRPr="0013232F" w:rsidRDefault="002F2316" w:rsidP="009E12F2">
            <w:pPr>
              <w:pStyle w:val="TAC"/>
              <w:rPr>
                <w:rFonts w:eastAsia="Batang"/>
              </w:rPr>
            </w:pPr>
            <w:r w:rsidRPr="0013232F">
              <w:rPr>
                <w:rFonts w:eastAsia="Batang"/>
              </w:rPr>
              <w:t>Simplex code</w:t>
            </w:r>
          </w:p>
        </w:tc>
      </w:tr>
      <w:tr w:rsidR="002F2316" w:rsidRPr="0013232F" w14:paraId="094B2885" w14:textId="77777777" w:rsidTr="009E12F2">
        <w:trPr>
          <w:jc w:val="center"/>
        </w:trPr>
        <w:tc>
          <w:tcPr>
            <w:tcW w:w="3118" w:type="dxa"/>
            <w:shd w:val="clear" w:color="auto" w:fill="auto"/>
          </w:tcPr>
          <w:p w14:paraId="40DC7963" w14:textId="77777777" w:rsidR="002F2316" w:rsidRPr="0013232F" w:rsidRDefault="002F2316" w:rsidP="009E12F2">
            <w:pPr>
              <w:pStyle w:val="TAC"/>
              <w:rPr>
                <w:rFonts w:eastAsia="Batang"/>
              </w:rPr>
            </w:pPr>
            <w:r w:rsidRPr="0013232F">
              <w:rPr>
                <w:rFonts w:eastAsia="Batang"/>
              </w:rPr>
              <w:t>3-11</w:t>
            </w:r>
          </w:p>
        </w:tc>
        <w:tc>
          <w:tcPr>
            <w:tcW w:w="2977" w:type="dxa"/>
            <w:shd w:val="clear" w:color="auto" w:fill="auto"/>
          </w:tcPr>
          <w:p w14:paraId="6529A27B" w14:textId="77777777" w:rsidR="002F2316" w:rsidRPr="0013232F" w:rsidRDefault="002F2316" w:rsidP="009E12F2">
            <w:pPr>
              <w:pStyle w:val="TAC"/>
              <w:rPr>
                <w:rFonts w:eastAsia="Batang"/>
              </w:rPr>
            </w:pPr>
            <w:r w:rsidRPr="0013232F">
              <w:rPr>
                <w:rFonts w:eastAsia="Batang"/>
              </w:rPr>
              <w:t>Reed Muller code</w:t>
            </w:r>
          </w:p>
        </w:tc>
      </w:tr>
      <w:tr w:rsidR="002F2316" w:rsidRPr="0013232F" w14:paraId="7BE8A86F" w14:textId="77777777" w:rsidTr="009E12F2">
        <w:trPr>
          <w:jc w:val="center"/>
        </w:trPr>
        <w:tc>
          <w:tcPr>
            <w:tcW w:w="3118" w:type="dxa"/>
            <w:shd w:val="clear" w:color="auto" w:fill="auto"/>
          </w:tcPr>
          <w:p w14:paraId="235E3602" w14:textId="77777777" w:rsidR="002F2316" w:rsidRPr="0013232F" w:rsidRDefault="002F2316" w:rsidP="009E12F2">
            <w:pPr>
              <w:pStyle w:val="TAC"/>
              <w:rPr>
                <w:rFonts w:eastAsia="Batang"/>
              </w:rPr>
            </w:pPr>
            <w:r w:rsidRPr="0013232F">
              <w:rPr>
                <w:rFonts w:eastAsia="Batang"/>
              </w:rPr>
              <w:t>&gt;11</w:t>
            </w:r>
          </w:p>
        </w:tc>
        <w:tc>
          <w:tcPr>
            <w:tcW w:w="2977" w:type="dxa"/>
            <w:shd w:val="clear" w:color="auto" w:fill="auto"/>
          </w:tcPr>
          <w:p w14:paraId="704AAD56" w14:textId="77777777" w:rsidR="002F2316" w:rsidRPr="0013232F" w:rsidRDefault="002F2316" w:rsidP="009E12F2">
            <w:pPr>
              <w:pStyle w:val="TAC"/>
              <w:rPr>
                <w:rFonts w:eastAsia="Batang"/>
              </w:rPr>
            </w:pPr>
            <w:r w:rsidRPr="0013232F">
              <w:rPr>
                <w:rFonts w:eastAsia="Batang"/>
              </w:rPr>
              <w:t>Polar code</w:t>
            </w:r>
          </w:p>
        </w:tc>
      </w:tr>
    </w:tbl>
    <w:p w14:paraId="2792B59E" w14:textId="77777777" w:rsidR="002F2316" w:rsidRPr="0013232F" w:rsidRDefault="002F2316" w:rsidP="002F2316">
      <w:pPr>
        <w:rPr>
          <w:kern w:val="2"/>
        </w:rPr>
      </w:pPr>
    </w:p>
    <w:p w14:paraId="424E3BA6" w14:textId="77777777" w:rsidR="002F2316" w:rsidRPr="0013232F" w:rsidRDefault="002F2316" w:rsidP="002F2316">
      <w:pPr>
        <w:pStyle w:val="Heading3"/>
      </w:pPr>
      <w:bookmarkStart w:id="38" w:name="_Toc20387920"/>
      <w:bookmarkStart w:id="39" w:name="_Toc29375999"/>
      <w:bookmarkStart w:id="40" w:name="_Toc37231870"/>
      <w:bookmarkStart w:id="41" w:name="_Toc46501925"/>
      <w:bookmarkStart w:id="42" w:name="_Toc51971273"/>
      <w:bookmarkStart w:id="43" w:name="_Toc52551256"/>
      <w:bookmarkStart w:id="44" w:name="_Toc90589781"/>
      <w:r w:rsidRPr="0013232F">
        <w:t>5.3.4</w:t>
      </w:r>
      <w:r w:rsidRPr="0013232F">
        <w:rPr>
          <w:rFonts w:ascii="Calibri" w:eastAsia="MS Mincho" w:hAnsi="Calibri"/>
          <w:sz w:val="22"/>
          <w:szCs w:val="22"/>
        </w:rPr>
        <w:tab/>
      </w:r>
      <w:r w:rsidRPr="0013232F">
        <w:t>Random access</w:t>
      </w:r>
      <w:bookmarkEnd w:id="38"/>
      <w:bookmarkEnd w:id="39"/>
      <w:bookmarkEnd w:id="40"/>
      <w:bookmarkEnd w:id="41"/>
      <w:bookmarkEnd w:id="42"/>
      <w:bookmarkEnd w:id="43"/>
      <w:bookmarkEnd w:id="44"/>
    </w:p>
    <w:p w14:paraId="4E53338F" w14:textId="77777777" w:rsidR="002F2316" w:rsidRPr="0013232F" w:rsidRDefault="002F2316" w:rsidP="002F2316">
      <w:r w:rsidRPr="0013232F">
        <w:t>Random access preamble sequences, of four different lengths are supported. Sequence length 839 is applied with subcarrier spacings of 1.25 and 5 kHz, sequence length 139 is applied with subcarrier spacings of 15, 30, 60 and 120 kHz, and sequence lengths of 571 and 1151 are applied with subcarrier spacings of 30 kHz and 15 kHz respectively.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Sequence lengths of 571 and 1151 can be used only for operation with shared spectrum channel access.</w:t>
      </w:r>
    </w:p>
    <w:p w14:paraId="68EDD023" w14:textId="77777777" w:rsidR="002F2316" w:rsidRPr="0013232F" w:rsidRDefault="002F2316" w:rsidP="002F2316">
      <w:r w:rsidRPr="0013232F">
        <w:t>Multiple PRACH preamble formats are defined with one or more PRACH OFDM symbols, and different CP and guard time. The PRACH preamble configuration to use is provided to the UE in the system information.</w:t>
      </w:r>
    </w:p>
    <w:p w14:paraId="0656AABB" w14:textId="77777777" w:rsidR="002F2316" w:rsidRPr="0013232F" w:rsidRDefault="002F2316" w:rsidP="002F2316">
      <w:r w:rsidRPr="0013232F">
        <w:lastRenderedPageBreak/>
        <w:t>For IAB additional random access configurations are defined. These configurations are obtained by extending the random access configurations defined for UEs via scaling the periodicity and/or offsetting the time domain position of the RACH occasions.</w:t>
      </w:r>
    </w:p>
    <w:p w14:paraId="45E07D82" w14:textId="77777777" w:rsidR="002F2316" w:rsidRPr="0013232F" w:rsidRDefault="002F2316" w:rsidP="002F2316">
      <w:r w:rsidRPr="0013232F">
        <w:t>IAB-MTs can be provided with random access configurations (as defined for UEs or after applying the aforementioned scaling/offsetting) different from random access configurations provided to UEs.</w:t>
      </w:r>
    </w:p>
    <w:p w14:paraId="503BB932" w14:textId="77777777" w:rsidR="002F2316" w:rsidRPr="0013232F" w:rsidRDefault="002F2316" w:rsidP="002F2316">
      <w:r w:rsidRPr="0013232F">
        <w:t>The UE calculates the PRACH transmit power for the retransmission of the preamble based on the most recent estimate pathloss and power ramping counter.</w:t>
      </w:r>
    </w:p>
    <w:p w14:paraId="1E3C8C42" w14:textId="77777777" w:rsidR="002F2316" w:rsidRPr="0013232F" w:rsidRDefault="002F2316" w:rsidP="002F2316">
      <w:r w:rsidRPr="0013232F">
        <w:t>The system information provides information for the UE to determine the association between the SSB and the RACH resources. The RSRP threshold for SSB selection for RACH resource association is configurable by network.</w:t>
      </w:r>
    </w:p>
    <w:p w14:paraId="7025E7CD" w14:textId="77777777" w:rsidR="009B2147" w:rsidRPr="003270A2" w:rsidRDefault="009B2147" w:rsidP="009B2147">
      <w:pPr>
        <w:rPr>
          <w:lang w:val="x-none" w:eastAsia="x-none"/>
        </w:rPr>
      </w:pPr>
    </w:p>
    <w:p w14:paraId="793A8C25" w14:textId="77777777" w:rsidR="009B2147" w:rsidRDefault="009B2147" w:rsidP="009B214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74C01C75" w14:textId="77777777" w:rsidR="00051441" w:rsidRPr="0013232F" w:rsidRDefault="00051441" w:rsidP="00051441">
      <w:pPr>
        <w:pStyle w:val="Heading4"/>
      </w:pPr>
      <w:bookmarkStart w:id="45" w:name="_Toc20387925"/>
      <w:bookmarkStart w:id="46" w:name="_Toc29376004"/>
      <w:bookmarkStart w:id="47" w:name="_Toc37231875"/>
      <w:bookmarkStart w:id="48" w:name="_Toc46501930"/>
      <w:bookmarkStart w:id="49" w:name="_Toc51971278"/>
      <w:bookmarkStart w:id="50" w:name="_Toc52551261"/>
      <w:bookmarkStart w:id="51" w:name="_Toc90589786"/>
      <w:r w:rsidRPr="0013232F">
        <w:t>5.3.5.4</w:t>
      </w:r>
      <w:r w:rsidRPr="0013232F">
        <w:tab/>
        <w:t>HARQ</w:t>
      </w:r>
      <w:bookmarkEnd w:id="45"/>
      <w:bookmarkEnd w:id="46"/>
      <w:bookmarkEnd w:id="47"/>
      <w:bookmarkEnd w:id="48"/>
      <w:bookmarkEnd w:id="49"/>
      <w:bookmarkEnd w:id="50"/>
      <w:bookmarkEnd w:id="51"/>
    </w:p>
    <w:p w14:paraId="09109BD5" w14:textId="77777777" w:rsidR="00051441" w:rsidRPr="0013232F" w:rsidRDefault="00051441" w:rsidP="00051441">
      <w:r w:rsidRPr="0013232F">
        <w:t>Asynchronous Incremental Redundancy Hybrid ARQ is supported. The gNB schedules each uplink transmission and retransmission using the uplink grant on DCI. For operation with shared spectrum channel access, UE can also retransmit on configured grants.</w:t>
      </w:r>
    </w:p>
    <w:p w14:paraId="5D37006F" w14:textId="77777777" w:rsidR="00051441" w:rsidRPr="0013232F" w:rsidRDefault="00051441" w:rsidP="00051441">
      <w:r w:rsidRPr="0013232F">
        <w:t>The UE may be configured to transmit code block group based transmissions where retransmissions may be scheduled to carry a sub-set of all the code blocks of a transport block.</w:t>
      </w:r>
    </w:p>
    <w:p w14:paraId="22189C29" w14:textId="77777777" w:rsidR="00051441" w:rsidRPr="0013232F" w:rsidRDefault="00051441" w:rsidP="00051441">
      <w:r w:rsidRPr="0013232F">
        <w:t>Up to two HARQ-ACK codebooks corresponding to a priority (high/low) can be constructed simultaneously. For each HARQ-ACK codebook, more than one PUCCH for HARQ-ACK transmission within a slot is supported. Each PUCCH is limited within one sub-slot, and the sub-slot pattern is configured per HARQ-ACK codebook.</w:t>
      </w:r>
    </w:p>
    <w:p w14:paraId="59F3DCC5" w14:textId="77777777" w:rsidR="00051441" w:rsidRPr="003270A2" w:rsidRDefault="00051441" w:rsidP="00051441">
      <w:pPr>
        <w:rPr>
          <w:lang w:val="x-none" w:eastAsia="x-none"/>
        </w:rPr>
      </w:pPr>
    </w:p>
    <w:p w14:paraId="7B695E6F" w14:textId="77777777" w:rsidR="00051441" w:rsidRDefault="00051441" w:rsidP="0005144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033C31D3" w14:textId="77777777" w:rsidR="00536212" w:rsidRPr="002E0FD8" w:rsidRDefault="00536212" w:rsidP="00536212">
      <w:pPr>
        <w:rPr>
          <w:rFonts w:eastAsia="Malgun Gothic"/>
          <w:lang w:eastAsia="en-US"/>
        </w:rPr>
      </w:pPr>
    </w:p>
    <w:p w14:paraId="4D82D4EE" w14:textId="77777777" w:rsidR="004A33AE" w:rsidRPr="0013232F" w:rsidRDefault="004A33AE" w:rsidP="004A33AE">
      <w:pPr>
        <w:pStyle w:val="Heading2"/>
      </w:pPr>
      <w:r w:rsidRPr="0013232F">
        <w:t>5.</w:t>
      </w:r>
      <w:bookmarkEnd w:id="14"/>
      <w:r w:rsidRPr="0013232F">
        <w:t>6</w:t>
      </w:r>
      <w:r w:rsidRPr="0013232F">
        <w:tab/>
        <w:t>Access to Shared Spectrum</w:t>
      </w:r>
      <w:bookmarkEnd w:id="15"/>
      <w:bookmarkEnd w:id="16"/>
      <w:bookmarkEnd w:id="17"/>
      <w:bookmarkEnd w:id="18"/>
      <w:bookmarkEnd w:id="19"/>
    </w:p>
    <w:p w14:paraId="2F2F8C1F" w14:textId="77777777" w:rsidR="004A33AE" w:rsidRPr="0013232F" w:rsidRDefault="004A33AE" w:rsidP="004A33AE">
      <w:pPr>
        <w:pStyle w:val="Heading3"/>
      </w:pPr>
      <w:bookmarkStart w:id="52" w:name="_Toc37231883"/>
      <w:bookmarkStart w:id="53" w:name="_Toc46501938"/>
      <w:bookmarkStart w:id="54" w:name="_Toc51971286"/>
      <w:bookmarkStart w:id="55" w:name="_Toc52551269"/>
      <w:bookmarkStart w:id="56" w:name="_Toc90589794"/>
      <w:r w:rsidRPr="0013232F">
        <w:t>5.6.1</w:t>
      </w:r>
      <w:r w:rsidRPr="0013232F">
        <w:tab/>
        <w:t>Overview</w:t>
      </w:r>
      <w:bookmarkEnd w:id="52"/>
      <w:bookmarkEnd w:id="53"/>
      <w:bookmarkEnd w:id="54"/>
      <w:bookmarkEnd w:id="55"/>
      <w:bookmarkEnd w:id="56"/>
    </w:p>
    <w:p w14:paraId="4E1F5D0C" w14:textId="77777777" w:rsidR="004A33AE" w:rsidRPr="0013232F" w:rsidRDefault="004A33AE" w:rsidP="004A33AE">
      <w:r w:rsidRPr="0013232F">
        <w:t>NR Radio Access operating with shared spectrum channel access can operate in different modes where either PCell, PSCell, or SCells can be in shared spectrum and an SCell may or may not be configured with uplink. The applicable deployment scenarios are described in Annex B.3.</w:t>
      </w:r>
    </w:p>
    <w:p w14:paraId="244182C2" w14:textId="77777777" w:rsidR="004A33AE" w:rsidRPr="0013232F" w:rsidRDefault="004A33AE" w:rsidP="004A33AE">
      <w:r w:rsidRPr="0013232F">
        <w:lastRenderedPageBreak/>
        <w:t xml:space="preserve">The gNB operates in either dynamic or semi-static channel access mode as described in TS 37.213 [37]. In both channel access modes, the gNB </w:t>
      </w:r>
      <w:r w:rsidRPr="0013232F">
        <w:rPr>
          <w:lang w:eastAsia="zh-CN"/>
        </w:rPr>
        <w:t xml:space="preserve">and UE may </w:t>
      </w:r>
      <w:r w:rsidRPr="0013232F">
        <w:t>appl</w:t>
      </w:r>
      <w:r w:rsidRPr="0013232F">
        <w:rPr>
          <w:lang w:eastAsia="zh-CN"/>
        </w:rPr>
        <w:t>y</w:t>
      </w:r>
      <w:r w:rsidRPr="0013232F">
        <w:t xml:space="preserve"> Listen-Before-Talk (LBT) before performing a transmission on a cell configured with shared spectrum channel access. When LBT is applied, the transmitter listens to/senses the channel to determine whether the channel is free or busy and performs transmission only </w:t>
      </w:r>
      <w:r w:rsidRPr="0013232F">
        <w:rPr>
          <w:lang w:eastAsia="ko-KR"/>
        </w:rPr>
        <w:t>if the channel is sensed free.</w:t>
      </w:r>
    </w:p>
    <w:p w14:paraId="00420773" w14:textId="77777777" w:rsidR="004A33AE" w:rsidRPr="0013232F" w:rsidRDefault="004A33AE" w:rsidP="004A33AE">
      <w:r w:rsidRPr="0013232F">
        <w:t xml:space="preserve">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gNB (MN for MCG, SN for SCG) via MAC CE on a different serving cell than the SCell(s) where the failures were detected. If no resources are available to transmit the MAC CE, a Scheduling Request (SR) can be transmitted by the UE. When consistent uplink LBT failures are detected on SpCell, the UE switches to another UL BWP with configured RACH resources on that cell, initiates RACH, and reports the failure via MAC CE. When multiple UL BWPs are available for switching, it is up to the UE implementation which one to select. For PSCell, if consistent uplink LBT failures are detected on all the UL BWPs with configured RACH resources, the UE declares SCG RLF and reports the failure to the MN via </w:t>
      </w:r>
      <w:r w:rsidRPr="0013232F">
        <w:rPr>
          <w:i/>
          <w:iCs/>
        </w:rPr>
        <w:t>SCGFailureInformation.</w:t>
      </w:r>
      <w:r w:rsidRPr="0013232F">
        <w:t xml:space="preserve"> For PCell, if the uplink LBT failures are detected on all the UL BWP(s) with configured RACH resources, the UE declares RLF.</w:t>
      </w:r>
    </w:p>
    <w:p w14:paraId="00247862" w14:textId="77777777" w:rsidR="004A33AE" w:rsidRPr="0013232F" w:rsidRDefault="004A33AE" w:rsidP="004A33AE">
      <w:pPr>
        <w:pStyle w:val="Heading3"/>
      </w:pPr>
      <w:bookmarkStart w:id="57" w:name="_Toc37231884"/>
      <w:bookmarkStart w:id="58" w:name="_Toc46501939"/>
      <w:bookmarkStart w:id="59" w:name="_Toc51971287"/>
      <w:bookmarkStart w:id="60" w:name="_Toc52551270"/>
      <w:bookmarkStart w:id="61" w:name="_Toc90589795"/>
      <w:r w:rsidRPr="0013232F">
        <w:t>5.6.2</w:t>
      </w:r>
      <w:r w:rsidRPr="0013232F">
        <w:tab/>
        <w:t>Channel Access Priority Classes</w:t>
      </w:r>
      <w:bookmarkEnd w:id="57"/>
      <w:bookmarkEnd w:id="58"/>
      <w:bookmarkEnd w:id="59"/>
      <w:bookmarkEnd w:id="60"/>
      <w:bookmarkEnd w:id="61"/>
    </w:p>
    <w:p w14:paraId="122B0486" w14:textId="77777777" w:rsidR="004A33AE" w:rsidRPr="0013232F" w:rsidRDefault="004A33AE" w:rsidP="004A33AE">
      <w:r w:rsidRPr="0013232F">
        <w:t>The Channel Access Priority Classes (CAPC) of radio bearers and MAC CEs are either fixed or configurable:</w:t>
      </w:r>
    </w:p>
    <w:p w14:paraId="17593E05" w14:textId="77777777" w:rsidR="004A33AE" w:rsidRPr="0013232F" w:rsidRDefault="004A33AE" w:rsidP="004A33AE">
      <w:pPr>
        <w:pStyle w:val="B1"/>
      </w:pPr>
      <w:r w:rsidRPr="0013232F">
        <w:t>-</w:t>
      </w:r>
      <w:r w:rsidRPr="0013232F">
        <w:tab/>
        <w:t>Fixed to the lowest priority for the padding BSR and recommended bit rate MAC CEs;</w:t>
      </w:r>
    </w:p>
    <w:p w14:paraId="55AD003E" w14:textId="77777777" w:rsidR="004A33AE" w:rsidRPr="0013232F" w:rsidRDefault="004A33AE" w:rsidP="004A33AE">
      <w:pPr>
        <w:pStyle w:val="B1"/>
      </w:pPr>
      <w:r w:rsidRPr="0013232F">
        <w:t>-</w:t>
      </w:r>
      <w:r w:rsidRPr="0013232F">
        <w:tab/>
        <w:t>Fixed to the highest priority for SRB0, SRB1, SRB3 and other MAC CEs;</w:t>
      </w:r>
    </w:p>
    <w:p w14:paraId="68EF1FEC" w14:textId="77777777" w:rsidR="004A33AE" w:rsidRPr="0013232F" w:rsidRDefault="004A33AE" w:rsidP="004A33AE">
      <w:pPr>
        <w:pStyle w:val="B1"/>
      </w:pPr>
      <w:r w:rsidRPr="0013232F">
        <w:t>-</w:t>
      </w:r>
      <w:r w:rsidRPr="0013232F">
        <w:tab/>
        <w:t>Configured by the gNB for SRB2 and DRB.</w:t>
      </w:r>
    </w:p>
    <w:p w14:paraId="38A88524" w14:textId="77777777" w:rsidR="004A33AE" w:rsidRPr="0013232F" w:rsidRDefault="004A33AE" w:rsidP="004A33AE">
      <w:r w:rsidRPr="0013232F">
        <w:t>When choosing the CAPC of a DRB, the gNB takes into account the 5QIs of all the QoS flows multiplexed in that DRB while considering fairness between different traffic types and transmissions. Table 5.6.2-1 below shows which CAPC should be used for which standardized 5QIs i.e. which CAPC to use for a given QoS flow.</w:t>
      </w:r>
    </w:p>
    <w:p w14:paraId="340878D7" w14:textId="77777777" w:rsidR="004A33AE" w:rsidRPr="0013232F" w:rsidRDefault="004A33AE" w:rsidP="004A33AE">
      <w:pPr>
        <w:pStyle w:val="NO"/>
      </w:pPr>
      <w:r w:rsidRPr="0013232F">
        <w:t>NOTE:</w:t>
      </w:r>
      <w:r w:rsidRPr="0013232F">
        <w:tab/>
        <w:t>A QoS flow corresponding to a non-standardized 5QI (i.e. operator specific 5QI) should use the CAPC of the standardized 5QI which best matches the QoS characteristics of the non-standardized 5QI.</w:t>
      </w:r>
    </w:p>
    <w:p w14:paraId="4410A3E0" w14:textId="77777777" w:rsidR="004A33AE" w:rsidRPr="0013232F" w:rsidRDefault="004A33AE" w:rsidP="004A33AE">
      <w:pPr>
        <w:pStyle w:val="TH"/>
      </w:pPr>
      <w:r w:rsidRPr="0013232F">
        <w:t>Table 5.6.2-1: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4A33AE" w:rsidRPr="0013232F" w14:paraId="0E963CE8" w14:textId="77777777" w:rsidTr="009E12F2">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D6BA510" w14:textId="77777777" w:rsidR="004A33AE" w:rsidRPr="0013232F" w:rsidRDefault="004A33AE" w:rsidP="009E12F2">
            <w:pPr>
              <w:pStyle w:val="TAH"/>
            </w:pPr>
            <w:r w:rsidRPr="0013232F">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A824BD" w14:textId="77777777" w:rsidR="004A33AE" w:rsidRPr="0013232F" w:rsidRDefault="004A33AE" w:rsidP="009E12F2">
            <w:pPr>
              <w:pStyle w:val="TAH"/>
            </w:pPr>
            <w:r w:rsidRPr="0013232F">
              <w:t>5QI</w:t>
            </w:r>
          </w:p>
        </w:tc>
      </w:tr>
      <w:tr w:rsidR="004A33AE" w:rsidRPr="0013232F" w14:paraId="0CB1745F" w14:textId="77777777" w:rsidTr="009E12F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4AB4661" w14:textId="77777777" w:rsidR="004A33AE" w:rsidRPr="0013232F" w:rsidRDefault="004A33AE" w:rsidP="009E12F2">
            <w:pPr>
              <w:pStyle w:val="TAC"/>
            </w:pPr>
            <w:r w:rsidRPr="0013232F">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9B7D6A0" w14:textId="77777777" w:rsidR="004A33AE" w:rsidRPr="0013232F" w:rsidRDefault="004A33AE" w:rsidP="009E12F2">
            <w:pPr>
              <w:pStyle w:val="TAC"/>
            </w:pPr>
            <w:r w:rsidRPr="0013232F">
              <w:rPr>
                <w:rFonts w:eastAsia="SimSun"/>
              </w:rPr>
              <w:t xml:space="preserve">1, 3, 5, 65, 66, 67, 69, 70, </w:t>
            </w:r>
            <w:r w:rsidRPr="0013232F">
              <w:rPr>
                <w:lang w:eastAsia="zh-CN"/>
              </w:rPr>
              <w:t>79,</w:t>
            </w:r>
            <w:r w:rsidRPr="0013232F">
              <w:t xml:space="preserve"> </w:t>
            </w:r>
            <w:r w:rsidRPr="0013232F">
              <w:rPr>
                <w:lang w:eastAsia="zh-CN"/>
              </w:rPr>
              <w:t>80, 82, 83, 84, 85</w:t>
            </w:r>
          </w:p>
        </w:tc>
      </w:tr>
      <w:tr w:rsidR="004A33AE" w:rsidRPr="0013232F" w14:paraId="1B834D56" w14:textId="77777777" w:rsidTr="009E12F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ECA157D" w14:textId="77777777" w:rsidR="004A33AE" w:rsidRPr="0013232F" w:rsidRDefault="004A33AE" w:rsidP="009E12F2">
            <w:pPr>
              <w:pStyle w:val="TAC"/>
            </w:pPr>
            <w:r w:rsidRPr="0013232F">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79A71FFE" w14:textId="77777777" w:rsidR="004A33AE" w:rsidRPr="0013232F" w:rsidRDefault="004A33AE" w:rsidP="009E12F2">
            <w:pPr>
              <w:pStyle w:val="TAC"/>
            </w:pPr>
            <w:r w:rsidRPr="0013232F">
              <w:rPr>
                <w:rFonts w:eastAsia="SimSun"/>
              </w:rPr>
              <w:t>2, 7, 71</w:t>
            </w:r>
          </w:p>
        </w:tc>
      </w:tr>
      <w:tr w:rsidR="004A33AE" w:rsidRPr="0013232F" w14:paraId="5E57E63F" w14:textId="77777777" w:rsidTr="009E12F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73A8BAD" w14:textId="77777777" w:rsidR="004A33AE" w:rsidRPr="0013232F" w:rsidRDefault="004A33AE" w:rsidP="009E12F2">
            <w:pPr>
              <w:pStyle w:val="TAC"/>
            </w:pPr>
            <w:r w:rsidRPr="0013232F">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C0D1E80" w14:textId="77777777" w:rsidR="004A33AE" w:rsidRPr="0013232F" w:rsidRDefault="004A33AE" w:rsidP="009E12F2">
            <w:pPr>
              <w:pStyle w:val="TAC"/>
            </w:pPr>
            <w:r w:rsidRPr="0013232F">
              <w:rPr>
                <w:rFonts w:eastAsia="SimSun"/>
              </w:rPr>
              <w:t>4, 6, 8, 9, 72, 73, 74, 76</w:t>
            </w:r>
          </w:p>
        </w:tc>
      </w:tr>
      <w:tr w:rsidR="004A33AE" w:rsidRPr="0013232F" w14:paraId="019C057B" w14:textId="77777777" w:rsidTr="009E12F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D28DF3E" w14:textId="77777777" w:rsidR="004A33AE" w:rsidRPr="0013232F" w:rsidRDefault="004A33AE" w:rsidP="009E12F2">
            <w:pPr>
              <w:pStyle w:val="TAC"/>
            </w:pPr>
            <w:r w:rsidRPr="0013232F">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4093DFD" w14:textId="77777777" w:rsidR="004A33AE" w:rsidRPr="0013232F" w:rsidRDefault="004A33AE" w:rsidP="009E12F2">
            <w:pPr>
              <w:pStyle w:val="TAC"/>
            </w:pPr>
            <w:r w:rsidRPr="0013232F">
              <w:t>-</w:t>
            </w:r>
          </w:p>
        </w:tc>
      </w:tr>
      <w:tr w:rsidR="004A33AE" w:rsidRPr="0013232F" w14:paraId="11CE49BB" w14:textId="77777777" w:rsidTr="009E12F2">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598AE8BE" w14:textId="77777777" w:rsidR="004A33AE" w:rsidRPr="0013232F" w:rsidRDefault="004A33AE" w:rsidP="009E12F2">
            <w:pPr>
              <w:pStyle w:val="TAN"/>
            </w:pPr>
            <w:r w:rsidRPr="0013232F">
              <w:t>NOTE:</w:t>
            </w:r>
            <w:r w:rsidRPr="0013232F">
              <w:tab/>
              <w:t>lower CAPC value means higher priority</w:t>
            </w:r>
          </w:p>
          <w:p w14:paraId="410FAF8B" w14:textId="77777777" w:rsidR="004A33AE" w:rsidRPr="0013232F" w:rsidRDefault="004A33AE" w:rsidP="009E12F2">
            <w:pPr>
              <w:pStyle w:val="TAN"/>
            </w:pPr>
            <w:r w:rsidRPr="0013232F">
              <w:t>-</w:t>
            </w:r>
          </w:p>
        </w:tc>
      </w:tr>
    </w:tbl>
    <w:p w14:paraId="31EF436E" w14:textId="77777777" w:rsidR="004A33AE" w:rsidRPr="0013232F" w:rsidRDefault="004A33AE" w:rsidP="004A33AE"/>
    <w:p w14:paraId="42FAAB27" w14:textId="77777777" w:rsidR="004A33AE" w:rsidRPr="0013232F" w:rsidRDefault="004A33AE" w:rsidP="004A33AE">
      <w:r w:rsidRPr="0013232F">
        <w:t>When performing Type 1 LBT for the transmission of an uplink TB (see TS 37.213 [37], clause 4.2.1.1) and when the CAPC is not indicated in the DCI, the UE shall select the CAPC as follows:</w:t>
      </w:r>
    </w:p>
    <w:p w14:paraId="2584C8FE" w14:textId="77777777" w:rsidR="004A33AE" w:rsidRPr="0013232F" w:rsidRDefault="004A33AE" w:rsidP="004A33AE">
      <w:pPr>
        <w:pStyle w:val="B1"/>
      </w:pPr>
      <w:r w:rsidRPr="0013232F">
        <w:t>-</w:t>
      </w:r>
      <w:r w:rsidRPr="0013232F">
        <w:tab/>
        <w:t>If only MAC CE(s) are included in the TB, the highest priority CAPC of those MAC CE(s) is used; or</w:t>
      </w:r>
    </w:p>
    <w:p w14:paraId="721F793C" w14:textId="77777777" w:rsidR="004A33AE" w:rsidRPr="0013232F" w:rsidRDefault="004A33AE" w:rsidP="004A33AE">
      <w:pPr>
        <w:pStyle w:val="B1"/>
      </w:pPr>
      <w:r w:rsidRPr="0013232F">
        <w:lastRenderedPageBreak/>
        <w:t>-</w:t>
      </w:r>
      <w:r w:rsidRPr="0013232F">
        <w:tab/>
        <w:t>If CCCH SDU(s) are included in the TB, the highest priority CAPC is used; or</w:t>
      </w:r>
    </w:p>
    <w:p w14:paraId="3C7ADF25" w14:textId="77777777" w:rsidR="004A33AE" w:rsidRPr="0013232F" w:rsidRDefault="004A33AE" w:rsidP="004A33AE">
      <w:pPr>
        <w:pStyle w:val="B1"/>
      </w:pPr>
      <w:r w:rsidRPr="0013232F">
        <w:t>-</w:t>
      </w:r>
      <w:r w:rsidRPr="0013232F">
        <w:tab/>
        <w:t>If DCCH SDU(s) are included in the TB, the highest priority CAPC of the DCCH(s) is used; or</w:t>
      </w:r>
    </w:p>
    <w:p w14:paraId="50CF5B18" w14:textId="77777777" w:rsidR="004A33AE" w:rsidRPr="0013232F" w:rsidRDefault="004A33AE" w:rsidP="004A33AE">
      <w:pPr>
        <w:pStyle w:val="B1"/>
      </w:pPr>
      <w:r w:rsidRPr="0013232F">
        <w:t>-</w:t>
      </w:r>
      <w:r w:rsidRPr="0013232F">
        <w:tab/>
        <w:t>The lowest priority CAPC of the logical channel(s) with MAC SDU multiplexed in the TB is used otherwise.</w:t>
      </w:r>
    </w:p>
    <w:p w14:paraId="02CCCBC3" w14:textId="77777777" w:rsidR="003270A2" w:rsidRPr="003270A2" w:rsidRDefault="003270A2" w:rsidP="003270A2">
      <w:pPr>
        <w:rPr>
          <w:lang w:val="x-none" w:eastAsia="x-none"/>
        </w:rPr>
      </w:pPr>
    </w:p>
    <w:bookmarkEnd w:id="20"/>
    <w:bookmarkEnd w:id="21"/>
    <w:bookmarkEnd w:id="22"/>
    <w:bookmarkEnd w:id="23"/>
    <w:bookmarkEnd w:id="24"/>
    <w:bookmarkEnd w:id="25"/>
    <w:p w14:paraId="18CCC3F8" w14:textId="67229733" w:rsidR="00843D08" w:rsidRDefault="00843D08" w:rsidP="00843D0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4"/>
      <w:bookmarkEnd w:id="5"/>
    </w:p>
    <w:p w14:paraId="350F6B93" w14:textId="7D7787F4" w:rsidR="002E0FD8" w:rsidRPr="002E0FD8" w:rsidRDefault="002E0FD8" w:rsidP="002E0FD8">
      <w:pPr>
        <w:rPr>
          <w:rFonts w:eastAsia="Malgun Gothic"/>
          <w:lang w:eastAsia="en-US"/>
        </w:rPr>
      </w:pPr>
    </w:p>
    <w:p w14:paraId="6DA7A86E" w14:textId="53F5697D" w:rsidR="002E0FD8" w:rsidRPr="002E0FD8" w:rsidRDefault="002E0FD8" w:rsidP="002E0FD8">
      <w:pPr>
        <w:rPr>
          <w:rFonts w:eastAsia="Malgun Gothic"/>
          <w:lang w:eastAsia="en-US"/>
        </w:rPr>
      </w:pPr>
    </w:p>
    <w:p w14:paraId="08DCBF0C" w14:textId="37F98EBF" w:rsidR="002E0FD8" w:rsidRDefault="002E0FD8" w:rsidP="002E0FD8">
      <w:pPr>
        <w:rPr>
          <w:rFonts w:eastAsia="Malgun Gothic"/>
          <w:i/>
          <w:lang w:eastAsia="en-US"/>
        </w:rPr>
      </w:pPr>
    </w:p>
    <w:p w14:paraId="7BE606FB" w14:textId="38C282D5" w:rsidR="002E0FD8" w:rsidRPr="002E0FD8" w:rsidRDefault="002E0FD8" w:rsidP="002E0FD8">
      <w:pPr>
        <w:tabs>
          <w:tab w:val="left" w:pos="2526"/>
        </w:tabs>
        <w:rPr>
          <w:rFonts w:eastAsia="Malgun Gothic"/>
          <w:lang w:eastAsia="en-US"/>
        </w:rPr>
      </w:pPr>
      <w:r>
        <w:rPr>
          <w:rFonts w:eastAsia="Malgun Gothic"/>
          <w:lang w:eastAsia="en-US"/>
        </w:rPr>
        <w:tab/>
      </w:r>
    </w:p>
    <w:sectPr w:rsidR="002E0FD8" w:rsidRPr="002E0FD8"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E3058" w14:textId="77777777" w:rsidR="000D7021" w:rsidRDefault="000D7021">
      <w:pPr>
        <w:spacing w:after="0"/>
      </w:pPr>
      <w:r>
        <w:separator/>
      </w:r>
    </w:p>
  </w:endnote>
  <w:endnote w:type="continuationSeparator" w:id="0">
    <w:p w14:paraId="1D154C99" w14:textId="77777777" w:rsidR="000D7021" w:rsidRDefault="000D7021">
      <w:pPr>
        <w:spacing w:after="0"/>
      </w:pPr>
      <w:r>
        <w:continuationSeparator/>
      </w:r>
    </w:p>
  </w:endnote>
  <w:endnote w:type="continuationNotice" w:id="1">
    <w:p w14:paraId="052849B3" w14:textId="77777777" w:rsidR="000D7021" w:rsidRDefault="000D7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34296" w14:textId="77777777" w:rsidR="004E6B8C" w:rsidRDefault="004E6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4E6B8C" w:rsidRDefault="004E6B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D6F" w14:textId="77777777" w:rsidR="004E6B8C" w:rsidRDefault="004E6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19775" w14:textId="77777777" w:rsidR="000D7021" w:rsidRDefault="000D7021">
      <w:pPr>
        <w:spacing w:after="0"/>
      </w:pPr>
      <w:r>
        <w:separator/>
      </w:r>
    </w:p>
  </w:footnote>
  <w:footnote w:type="continuationSeparator" w:id="0">
    <w:p w14:paraId="4B230A91" w14:textId="77777777" w:rsidR="000D7021" w:rsidRDefault="000D7021">
      <w:pPr>
        <w:spacing w:after="0"/>
      </w:pPr>
      <w:r>
        <w:continuationSeparator/>
      </w:r>
    </w:p>
  </w:footnote>
  <w:footnote w:type="continuationNotice" w:id="1">
    <w:p w14:paraId="6D8CE09A" w14:textId="77777777" w:rsidR="000D7021" w:rsidRDefault="000D70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FA73" w14:textId="77777777" w:rsidR="004E6B8C" w:rsidRDefault="004E6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0E499D26" w:rsidR="004E6B8C" w:rsidRDefault="004E6B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7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4E6B8C" w:rsidRDefault="004E6B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1E13552" w:rsidR="004E6B8C" w:rsidRDefault="004E6B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7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4E6B8C" w:rsidRDefault="004E6B8C">
    <w:pPr>
      <w:pStyle w:val="Header"/>
    </w:pPr>
  </w:p>
  <w:p w14:paraId="31BBBCD6" w14:textId="77777777" w:rsidR="004E6B8C" w:rsidRDefault="004E6B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548A" w14:textId="77777777" w:rsidR="004E6B8C" w:rsidRDefault="004E6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B51F3E"/>
    <w:multiLevelType w:val="hybridMultilevel"/>
    <w:tmpl w:val="50A8B6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01F7580"/>
    <w:multiLevelType w:val="hybridMultilevel"/>
    <w:tmpl w:val="AC7EDF50"/>
    <w:lvl w:ilvl="0" w:tplc="3C8AC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00"/>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43A"/>
    <w:rsid w:val="00045446"/>
    <w:rsid w:val="00045D3C"/>
    <w:rsid w:val="00045EC0"/>
    <w:rsid w:val="0004615B"/>
    <w:rsid w:val="0004643E"/>
    <w:rsid w:val="00046C82"/>
    <w:rsid w:val="0004715C"/>
    <w:rsid w:val="000504AE"/>
    <w:rsid w:val="00050563"/>
    <w:rsid w:val="00050C84"/>
    <w:rsid w:val="00050E39"/>
    <w:rsid w:val="00050EA3"/>
    <w:rsid w:val="00051441"/>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E01"/>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57D16"/>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0DF8"/>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12"/>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021"/>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7D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07D4D"/>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5D3"/>
    <w:rsid w:val="00114950"/>
    <w:rsid w:val="00114B62"/>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154"/>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2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CF"/>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7"/>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63D"/>
    <w:rsid w:val="001B1820"/>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59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53C"/>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9F4"/>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A9D"/>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82F"/>
    <w:rsid w:val="0028690C"/>
    <w:rsid w:val="00286976"/>
    <w:rsid w:val="00286DE9"/>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2C2"/>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0FD8"/>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316"/>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0A2"/>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7F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459C"/>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2BF"/>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7FA"/>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063"/>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F05"/>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600"/>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70"/>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3AE"/>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1E82"/>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0D"/>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1E59"/>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6B8C"/>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75E"/>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212"/>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3F21"/>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41C"/>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DB2"/>
    <w:rsid w:val="00596948"/>
    <w:rsid w:val="00596C9D"/>
    <w:rsid w:val="00596CFE"/>
    <w:rsid w:val="00597317"/>
    <w:rsid w:val="005975C3"/>
    <w:rsid w:val="00597A3E"/>
    <w:rsid w:val="00597DE2"/>
    <w:rsid w:val="00597F58"/>
    <w:rsid w:val="005A0340"/>
    <w:rsid w:val="005A0778"/>
    <w:rsid w:val="005A0C82"/>
    <w:rsid w:val="005A1135"/>
    <w:rsid w:val="005A14B3"/>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05"/>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7CB"/>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48F"/>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2ABE"/>
    <w:rsid w:val="0065336B"/>
    <w:rsid w:val="0065338C"/>
    <w:rsid w:val="006535B0"/>
    <w:rsid w:val="00653901"/>
    <w:rsid w:val="00653A25"/>
    <w:rsid w:val="00653ABF"/>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8E9"/>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70A"/>
    <w:rsid w:val="006C3863"/>
    <w:rsid w:val="006C39D4"/>
    <w:rsid w:val="006C3B3A"/>
    <w:rsid w:val="006C3B4F"/>
    <w:rsid w:val="006C3B86"/>
    <w:rsid w:val="006C401F"/>
    <w:rsid w:val="006C4090"/>
    <w:rsid w:val="006C453B"/>
    <w:rsid w:val="006C4F1D"/>
    <w:rsid w:val="006C51F9"/>
    <w:rsid w:val="006C580E"/>
    <w:rsid w:val="006C5F3F"/>
    <w:rsid w:val="006C6189"/>
    <w:rsid w:val="006C62FA"/>
    <w:rsid w:val="006C6721"/>
    <w:rsid w:val="006C6EBF"/>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39"/>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76"/>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24"/>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342"/>
    <w:rsid w:val="007A343C"/>
    <w:rsid w:val="007A36C9"/>
    <w:rsid w:val="007A497D"/>
    <w:rsid w:val="007A4D41"/>
    <w:rsid w:val="007A4D7B"/>
    <w:rsid w:val="007A4DB6"/>
    <w:rsid w:val="007A501D"/>
    <w:rsid w:val="007A51E8"/>
    <w:rsid w:val="007A562E"/>
    <w:rsid w:val="007A5DA6"/>
    <w:rsid w:val="007A5EA1"/>
    <w:rsid w:val="007A5F7C"/>
    <w:rsid w:val="007A6069"/>
    <w:rsid w:val="007A64A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01A"/>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175"/>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87F9E"/>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1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96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5CC6"/>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912"/>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1C4"/>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147"/>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3E43"/>
    <w:rsid w:val="00A340A1"/>
    <w:rsid w:val="00A34147"/>
    <w:rsid w:val="00A34354"/>
    <w:rsid w:val="00A34434"/>
    <w:rsid w:val="00A34490"/>
    <w:rsid w:val="00A34F98"/>
    <w:rsid w:val="00A35465"/>
    <w:rsid w:val="00A362DE"/>
    <w:rsid w:val="00A3663A"/>
    <w:rsid w:val="00A3668E"/>
    <w:rsid w:val="00A367BA"/>
    <w:rsid w:val="00A36C6A"/>
    <w:rsid w:val="00A37003"/>
    <w:rsid w:val="00A37324"/>
    <w:rsid w:val="00A3761A"/>
    <w:rsid w:val="00A376E5"/>
    <w:rsid w:val="00A40356"/>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B6"/>
    <w:rsid w:val="00AA09CB"/>
    <w:rsid w:val="00AA0D6C"/>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86E"/>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6F6E"/>
    <w:rsid w:val="00B170C1"/>
    <w:rsid w:val="00B171FE"/>
    <w:rsid w:val="00B1742E"/>
    <w:rsid w:val="00B17453"/>
    <w:rsid w:val="00B203B5"/>
    <w:rsid w:val="00B20F35"/>
    <w:rsid w:val="00B21519"/>
    <w:rsid w:val="00B21D31"/>
    <w:rsid w:val="00B228CC"/>
    <w:rsid w:val="00B22CCE"/>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A"/>
    <w:rsid w:val="00B30B9B"/>
    <w:rsid w:val="00B30FBA"/>
    <w:rsid w:val="00B31A26"/>
    <w:rsid w:val="00B31A35"/>
    <w:rsid w:val="00B320F6"/>
    <w:rsid w:val="00B32222"/>
    <w:rsid w:val="00B32259"/>
    <w:rsid w:val="00B3225E"/>
    <w:rsid w:val="00B329AD"/>
    <w:rsid w:val="00B32D30"/>
    <w:rsid w:val="00B32DDA"/>
    <w:rsid w:val="00B33116"/>
    <w:rsid w:val="00B33815"/>
    <w:rsid w:val="00B33D62"/>
    <w:rsid w:val="00B343AF"/>
    <w:rsid w:val="00B34C99"/>
    <w:rsid w:val="00B35822"/>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0B0"/>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26"/>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7F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2C"/>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B4F"/>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9E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1B"/>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B1A"/>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06D"/>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8C3"/>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D7BB5"/>
    <w:rsid w:val="00CE00FD"/>
    <w:rsid w:val="00CE031B"/>
    <w:rsid w:val="00CE0D9E"/>
    <w:rsid w:val="00CE0E19"/>
    <w:rsid w:val="00CE0E6D"/>
    <w:rsid w:val="00CE0FF8"/>
    <w:rsid w:val="00CE14D4"/>
    <w:rsid w:val="00CE1C9B"/>
    <w:rsid w:val="00CE1F7B"/>
    <w:rsid w:val="00CE1F81"/>
    <w:rsid w:val="00CE28B8"/>
    <w:rsid w:val="00CE358A"/>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2F65"/>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3A9"/>
    <w:rsid w:val="00D2173C"/>
    <w:rsid w:val="00D219F9"/>
    <w:rsid w:val="00D21A81"/>
    <w:rsid w:val="00D21BBA"/>
    <w:rsid w:val="00D21D3E"/>
    <w:rsid w:val="00D21D90"/>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E0B"/>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CD6"/>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A15"/>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05E"/>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65"/>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BE"/>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2786"/>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3C3"/>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61F"/>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1E4D"/>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3A24"/>
    <w:rsid w:val="00E7417A"/>
    <w:rsid w:val="00E742B8"/>
    <w:rsid w:val="00E75205"/>
    <w:rsid w:val="00E7553F"/>
    <w:rsid w:val="00E75A4B"/>
    <w:rsid w:val="00E75D79"/>
    <w:rsid w:val="00E7611C"/>
    <w:rsid w:val="00E762C0"/>
    <w:rsid w:val="00E7662E"/>
    <w:rsid w:val="00E76C12"/>
    <w:rsid w:val="00E77352"/>
    <w:rsid w:val="00E77645"/>
    <w:rsid w:val="00E77EF0"/>
    <w:rsid w:val="00E800BD"/>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9A8"/>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3BD"/>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FF"/>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0C"/>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C2"/>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E0FD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aliases w:val="M5 Char,mh2 Char,Module heading 2 Char,heading 8 Char,Numbered Sub-list Char,h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qFormat/>
    <w:rsid w:val="00781C82"/>
    <w:rPr>
      <w:rFonts w:ascii="Times New Roman" w:hAnsi="Times New Roman"/>
      <w:lang w:val="en-GB" w:eastAsia="en-US"/>
    </w:rPr>
  </w:style>
  <w:style w:type="character" w:customStyle="1" w:styleId="B3Char">
    <w:name w:val="B3 Char"/>
    <w:qFormat/>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 w:type="character" w:customStyle="1" w:styleId="ListParagraphChar">
    <w:name w:val="List Paragraph Char"/>
    <w:link w:val="ListParagraph"/>
    <w:uiPriority w:val="34"/>
    <w:qFormat/>
    <w:locked/>
    <w:rsid w:val="005A14B3"/>
    <w:rPr>
      <w:rFonts w:eastAsia="Times New Roman"/>
      <w:lang w:val="en-GB" w:eastAsia="en-US"/>
    </w:rPr>
  </w:style>
  <w:style w:type="character" w:customStyle="1" w:styleId="B1Char">
    <w:name w:val="B1 Char"/>
    <w:qFormat/>
    <w:rsid w:val="00491170"/>
    <w:rPr>
      <w:lang w:eastAsia="x-none"/>
    </w:rPr>
  </w:style>
  <w:style w:type="character" w:customStyle="1" w:styleId="NOChar1">
    <w:name w:val="NO Char1"/>
    <w:qFormat/>
    <w:rsid w:val="001E7590"/>
  </w:style>
  <w:style w:type="character" w:customStyle="1" w:styleId="apple-converted-space">
    <w:name w:val="apple-converted-space"/>
    <w:basedOn w:val="DefaultParagraphFont"/>
    <w:rsid w:val="0061748F"/>
  </w:style>
  <w:style w:type="character" w:customStyle="1" w:styleId="NOZchn">
    <w:name w:val="NO Zchn"/>
    <w:rsid w:val="004A33A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2822519">
      <w:bodyDiv w:val="1"/>
      <w:marLeft w:val="0"/>
      <w:marRight w:val="0"/>
      <w:marTop w:val="0"/>
      <w:marBottom w:val="0"/>
      <w:divBdr>
        <w:top w:val="none" w:sz="0" w:space="0" w:color="auto"/>
        <w:left w:val="none" w:sz="0" w:space="0" w:color="auto"/>
        <w:bottom w:val="none" w:sz="0" w:space="0" w:color="auto"/>
        <w:right w:val="none" w:sz="0" w:space="0" w:color="auto"/>
      </w:divBdr>
      <w:divsChild>
        <w:div w:id="1456020782">
          <w:marLeft w:val="0"/>
          <w:marRight w:val="0"/>
          <w:marTop w:val="0"/>
          <w:marBottom w:val="0"/>
          <w:divBdr>
            <w:top w:val="none" w:sz="0" w:space="0" w:color="auto"/>
            <w:left w:val="none" w:sz="0" w:space="0" w:color="auto"/>
            <w:bottom w:val="none" w:sz="0" w:space="0" w:color="auto"/>
            <w:right w:val="none" w:sz="0" w:space="0" w:color="auto"/>
          </w:divBdr>
          <w:divsChild>
            <w:div w:id="1019041165">
              <w:marLeft w:val="0"/>
              <w:marRight w:val="0"/>
              <w:marTop w:val="0"/>
              <w:marBottom w:val="0"/>
              <w:divBdr>
                <w:top w:val="none" w:sz="0" w:space="0" w:color="auto"/>
                <w:left w:val="none" w:sz="0" w:space="0" w:color="auto"/>
                <w:bottom w:val="none" w:sz="0" w:space="0" w:color="auto"/>
                <w:right w:val="none" w:sz="0" w:space="0" w:color="auto"/>
              </w:divBdr>
              <w:divsChild>
                <w:div w:id="51003525">
                  <w:marLeft w:val="0"/>
                  <w:marRight w:val="0"/>
                  <w:marTop w:val="0"/>
                  <w:marBottom w:val="0"/>
                  <w:divBdr>
                    <w:top w:val="none" w:sz="0" w:space="0" w:color="auto"/>
                    <w:left w:val="none" w:sz="0" w:space="0" w:color="auto"/>
                    <w:bottom w:val="none" w:sz="0" w:space="0" w:color="auto"/>
                    <w:right w:val="none" w:sz="0" w:space="0" w:color="auto"/>
                  </w:divBdr>
                  <w:divsChild>
                    <w:div w:id="987707352">
                      <w:marLeft w:val="0"/>
                      <w:marRight w:val="0"/>
                      <w:marTop w:val="0"/>
                      <w:marBottom w:val="0"/>
                      <w:divBdr>
                        <w:top w:val="none" w:sz="0" w:space="0" w:color="auto"/>
                        <w:left w:val="none" w:sz="0" w:space="0" w:color="auto"/>
                        <w:bottom w:val="none" w:sz="0" w:space="0" w:color="auto"/>
                        <w:right w:val="none" w:sz="0" w:space="0" w:color="auto"/>
                      </w:divBdr>
                      <w:divsChild>
                        <w:div w:id="66370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765594">
              <w:marLeft w:val="0"/>
              <w:marRight w:val="0"/>
              <w:marTop w:val="0"/>
              <w:marBottom w:val="0"/>
              <w:divBdr>
                <w:top w:val="none" w:sz="0" w:space="0" w:color="auto"/>
                <w:left w:val="none" w:sz="0" w:space="0" w:color="auto"/>
                <w:bottom w:val="none" w:sz="0" w:space="0" w:color="auto"/>
                <w:right w:val="none" w:sz="0" w:space="0" w:color="auto"/>
              </w:divBdr>
            </w:div>
            <w:div w:id="1929773625">
              <w:marLeft w:val="0"/>
              <w:marRight w:val="0"/>
              <w:marTop w:val="0"/>
              <w:marBottom w:val="0"/>
              <w:divBdr>
                <w:top w:val="none" w:sz="0" w:space="0" w:color="auto"/>
                <w:left w:val="none" w:sz="0" w:space="0" w:color="auto"/>
                <w:bottom w:val="none" w:sz="0" w:space="0" w:color="auto"/>
                <w:right w:val="none" w:sz="0" w:space="0" w:color="auto"/>
              </w:divBdr>
              <w:divsChild>
                <w:div w:id="2134058203">
                  <w:marLeft w:val="0"/>
                  <w:marRight w:val="0"/>
                  <w:marTop w:val="0"/>
                  <w:marBottom w:val="0"/>
                  <w:divBdr>
                    <w:top w:val="none" w:sz="0" w:space="0" w:color="auto"/>
                    <w:left w:val="none" w:sz="0" w:space="0" w:color="auto"/>
                    <w:bottom w:val="none" w:sz="0" w:space="0" w:color="auto"/>
                    <w:right w:val="none" w:sz="0" w:space="0" w:color="auto"/>
                  </w:divBdr>
                  <w:divsChild>
                    <w:div w:id="818379344">
                      <w:marLeft w:val="0"/>
                      <w:marRight w:val="0"/>
                      <w:marTop w:val="0"/>
                      <w:marBottom w:val="0"/>
                      <w:divBdr>
                        <w:top w:val="none" w:sz="0" w:space="0" w:color="auto"/>
                        <w:left w:val="none" w:sz="0" w:space="0" w:color="auto"/>
                        <w:bottom w:val="none" w:sz="0" w:space="0" w:color="auto"/>
                        <w:right w:val="none" w:sz="0" w:space="0" w:color="auto"/>
                      </w:divBdr>
                      <w:divsChild>
                        <w:div w:id="843055392">
                          <w:marLeft w:val="0"/>
                          <w:marRight w:val="0"/>
                          <w:marTop w:val="0"/>
                          <w:marBottom w:val="0"/>
                          <w:divBdr>
                            <w:top w:val="none" w:sz="0" w:space="0" w:color="auto"/>
                            <w:left w:val="none" w:sz="0" w:space="0" w:color="auto"/>
                            <w:bottom w:val="none" w:sz="0" w:space="0" w:color="auto"/>
                            <w:right w:val="none" w:sz="0" w:space="0" w:color="auto"/>
                          </w:divBdr>
                          <w:divsChild>
                            <w:div w:id="723137481">
                              <w:marLeft w:val="0"/>
                              <w:marRight w:val="0"/>
                              <w:marTop w:val="0"/>
                              <w:marBottom w:val="0"/>
                              <w:divBdr>
                                <w:top w:val="none" w:sz="0" w:space="0" w:color="auto"/>
                                <w:left w:val="none" w:sz="0" w:space="0" w:color="auto"/>
                                <w:bottom w:val="none" w:sz="0" w:space="0" w:color="auto"/>
                                <w:right w:val="none" w:sz="0" w:space="0" w:color="auto"/>
                              </w:divBdr>
                              <w:divsChild>
                                <w:div w:id="56368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561754">
              <w:marLeft w:val="0"/>
              <w:marRight w:val="0"/>
              <w:marTop w:val="0"/>
              <w:marBottom w:val="0"/>
              <w:divBdr>
                <w:top w:val="none" w:sz="0" w:space="0" w:color="auto"/>
                <w:left w:val="none" w:sz="0" w:space="0" w:color="auto"/>
                <w:bottom w:val="none" w:sz="0" w:space="0" w:color="auto"/>
                <w:right w:val="none" w:sz="0" w:space="0" w:color="auto"/>
              </w:divBdr>
            </w:div>
            <w:div w:id="1121148353">
              <w:marLeft w:val="0"/>
              <w:marRight w:val="0"/>
              <w:marTop w:val="0"/>
              <w:marBottom w:val="0"/>
              <w:divBdr>
                <w:top w:val="none" w:sz="0" w:space="0" w:color="auto"/>
                <w:left w:val="none" w:sz="0" w:space="0" w:color="auto"/>
                <w:bottom w:val="none" w:sz="0" w:space="0" w:color="auto"/>
                <w:right w:val="none" w:sz="0" w:space="0" w:color="auto"/>
              </w:divBdr>
              <w:divsChild>
                <w:div w:id="1951012387">
                  <w:marLeft w:val="0"/>
                  <w:marRight w:val="0"/>
                  <w:marTop w:val="0"/>
                  <w:marBottom w:val="0"/>
                  <w:divBdr>
                    <w:top w:val="none" w:sz="0" w:space="0" w:color="auto"/>
                    <w:left w:val="none" w:sz="0" w:space="0" w:color="auto"/>
                    <w:bottom w:val="none" w:sz="0" w:space="0" w:color="auto"/>
                    <w:right w:val="none" w:sz="0" w:space="0" w:color="auto"/>
                  </w:divBdr>
                  <w:divsChild>
                    <w:div w:id="751123720">
                      <w:marLeft w:val="0"/>
                      <w:marRight w:val="0"/>
                      <w:marTop w:val="0"/>
                      <w:marBottom w:val="0"/>
                      <w:divBdr>
                        <w:top w:val="none" w:sz="0" w:space="0" w:color="auto"/>
                        <w:left w:val="none" w:sz="0" w:space="0" w:color="auto"/>
                        <w:bottom w:val="none" w:sz="0" w:space="0" w:color="auto"/>
                        <w:right w:val="none" w:sz="0" w:space="0" w:color="auto"/>
                      </w:divBdr>
                      <w:divsChild>
                        <w:div w:id="563565718">
                          <w:marLeft w:val="0"/>
                          <w:marRight w:val="0"/>
                          <w:marTop w:val="0"/>
                          <w:marBottom w:val="0"/>
                          <w:divBdr>
                            <w:top w:val="none" w:sz="0" w:space="0" w:color="auto"/>
                            <w:left w:val="none" w:sz="0" w:space="0" w:color="auto"/>
                            <w:bottom w:val="none" w:sz="0" w:space="0" w:color="auto"/>
                            <w:right w:val="none" w:sz="0" w:space="0" w:color="auto"/>
                          </w:divBdr>
                          <w:divsChild>
                            <w:div w:id="829180757">
                              <w:marLeft w:val="0"/>
                              <w:marRight w:val="0"/>
                              <w:marTop w:val="0"/>
                              <w:marBottom w:val="0"/>
                              <w:divBdr>
                                <w:top w:val="none" w:sz="0" w:space="0" w:color="auto"/>
                                <w:left w:val="none" w:sz="0" w:space="0" w:color="auto"/>
                                <w:bottom w:val="none" w:sz="0" w:space="0" w:color="auto"/>
                                <w:right w:val="none" w:sz="0" w:space="0" w:color="auto"/>
                              </w:divBdr>
                              <w:divsChild>
                                <w:div w:id="50239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6284413">
              <w:marLeft w:val="0"/>
              <w:marRight w:val="0"/>
              <w:marTop w:val="0"/>
              <w:marBottom w:val="0"/>
              <w:divBdr>
                <w:top w:val="none" w:sz="0" w:space="0" w:color="auto"/>
                <w:left w:val="none" w:sz="0" w:space="0" w:color="auto"/>
                <w:bottom w:val="none" w:sz="0" w:space="0" w:color="auto"/>
                <w:right w:val="none" w:sz="0" w:space="0" w:color="auto"/>
              </w:divBdr>
            </w:div>
            <w:div w:id="781146247">
              <w:marLeft w:val="0"/>
              <w:marRight w:val="0"/>
              <w:marTop w:val="0"/>
              <w:marBottom w:val="0"/>
              <w:divBdr>
                <w:top w:val="none" w:sz="0" w:space="0" w:color="auto"/>
                <w:left w:val="none" w:sz="0" w:space="0" w:color="auto"/>
                <w:bottom w:val="none" w:sz="0" w:space="0" w:color="auto"/>
                <w:right w:val="none" w:sz="0" w:space="0" w:color="auto"/>
              </w:divBdr>
              <w:divsChild>
                <w:div w:id="505099629">
                  <w:marLeft w:val="0"/>
                  <w:marRight w:val="0"/>
                  <w:marTop w:val="0"/>
                  <w:marBottom w:val="0"/>
                  <w:divBdr>
                    <w:top w:val="none" w:sz="0" w:space="0" w:color="auto"/>
                    <w:left w:val="none" w:sz="0" w:space="0" w:color="auto"/>
                    <w:bottom w:val="none" w:sz="0" w:space="0" w:color="auto"/>
                    <w:right w:val="none" w:sz="0" w:space="0" w:color="auto"/>
                  </w:divBdr>
                  <w:divsChild>
                    <w:div w:id="412164106">
                      <w:marLeft w:val="0"/>
                      <w:marRight w:val="0"/>
                      <w:marTop w:val="0"/>
                      <w:marBottom w:val="0"/>
                      <w:divBdr>
                        <w:top w:val="none" w:sz="0" w:space="0" w:color="auto"/>
                        <w:left w:val="none" w:sz="0" w:space="0" w:color="auto"/>
                        <w:bottom w:val="none" w:sz="0" w:space="0" w:color="auto"/>
                        <w:right w:val="none" w:sz="0" w:space="0" w:color="auto"/>
                      </w:divBdr>
                      <w:divsChild>
                        <w:div w:id="1964385363">
                          <w:marLeft w:val="0"/>
                          <w:marRight w:val="0"/>
                          <w:marTop w:val="0"/>
                          <w:marBottom w:val="0"/>
                          <w:divBdr>
                            <w:top w:val="none" w:sz="0" w:space="0" w:color="auto"/>
                            <w:left w:val="none" w:sz="0" w:space="0" w:color="auto"/>
                            <w:bottom w:val="none" w:sz="0" w:space="0" w:color="auto"/>
                            <w:right w:val="none" w:sz="0" w:space="0" w:color="auto"/>
                          </w:divBdr>
                          <w:divsChild>
                            <w:div w:id="867304555">
                              <w:marLeft w:val="0"/>
                              <w:marRight w:val="0"/>
                              <w:marTop w:val="0"/>
                              <w:marBottom w:val="0"/>
                              <w:divBdr>
                                <w:top w:val="none" w:sz="0" w:space="0" w:color="auto"/>
                                <w:left w:val="none" w:sz="0" w:space="0" w:color="auto"/>
                                <w:bottom w:val="none" w:sz="0" w:space="0" w:color="auto"/>
                                <w:right w:val="none" w:sz="0" w:space="0" w:color="auto"/>
                              </w:divBdr>
                              <w:divsChild>
                                <w:div w:id="67287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0388942">
      <w:bodyDiv w:val="1"/>
      <w:marLeft w:val="0"/>
      <w:marRight w:val="0"/>
      <w:marTop w:val="0"/>
      <w:marBottom w:val="0"/>
      <w:divBdr>
        <w:top w:val="none" w:sz="0" w:space="0" w:color="auto"/>
        <w:left w:val="none" w:sz="0" w:space="0" w:color="auto"/>
        <w:bottom w:val="none" w:sz="0" w:space="0" w:color="auto"/>
        <w:right w:val="none" w:sz="0" w:space="0" w:color="auto"/>
      </w:divBdr>
      <w:divsChild>
        <w:div w:id="570846586">
          <w:marLeft w:val="0"/>
          <w:marRight w:val="0"/>
          <w:marTop w:val="0"/>
          <w:marBottom w:val="0"/>
          <w:divBdr>
            <w:top w:val="none" w:sz="0" w:space="0" w:color="auto"/>
            <w:left w:val="none" w:sz="0" w:space="0" w:color="auto"/>
            <w:bottom w:val="none" w:sz="0" w:space="0" w:color="auto"/>
            <w:right w:val="none" w:sz="0" w:space="0" w:color="auto"/>
          </w:divBdr>
          <w:divsChild>
            <w:div w:id="762263038">
              <w:marLeft w:val="0"/>
              <w:marRight w:val="0"/>
              <w:marTop w:val="0"/>
              <w:marBottom w:val="0"/>
              <w:divBdr>
                <w:top w:val="none" w:sz="0" w:space="0" w:color="auto"/>
                <w:left w:val="none" w:sz="0" w:space="0" w:color="auto"/>
                <w:bottom w:val="none" w:sz="0" w:space="0" w:color="auto"/>
                <w:right w:val="none" w:sz="0" w:space="0" w:color="auto"/>
              </w:divBdr>
              <w:divsChild>
                <w:div w:id="1899783707">
                  <w:marLeft w:val="0"/>
                  <w:marRight w:val="0"/>
                  <w:marTop w:val="0"/>
                  <w:marBottom w:val="0"/>
                  <w:divBdr>
                    <w:top w:val="none" w:sz="0" w:space="0" w:color="auto"/>
                    <w:left w:val="none" w:sz="0" w:space="0" w:color="auto"/>
                    <w:bottom w:val="none" w:sz="0" w:space="0" w:color="auto"/>
                    <w:right w:val="none" w:sz="0" w:space="0" w:color="auto"/>
                  </w:divBdr>
                  <w:divsChild>
                    <w:div w:id="1063025152">
                      <w:marLeft w:val="0"/>
                      <w:marRight w:val="0"/>
                      <w:marTop w:val="0"/>
                      <w:marBottom w:val="0"/>
                      <w:divBdr>
                        <w:top w:val="none" w:sz="0" w:space="0" w:color="auto"/>
                        <w:left w:val="none" w:sz="0" w:space="0" w:color="auto"/>
                        <w:bottom w:val="none" w:sz="0" w:space="0" w:color="auto"/>
                        <w:right w:val="none" w:sz="0" w:space="0" w:color="auto"/>
                      </w:divBdr>
                      <w:divsChild>
                        <w:div w:id="126067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184173">
              <w:marLeft w:val="0"/>
              <w:marRight w:val="0"/>
              <w:marTop w:val="0"/>
              <w:marBottom w:val="0"/>
              <w:divBdr>
                <w:top w:val="none" w:sz="0" w:space="0" w:color="auto"/>
                <w:left w:val="none" w:sz="0" w:space="0" w:color="auto"/>
                <w:bottom w:val="none" w:sz="0" w:space="0" w:color="auto"/>
                <w:right w:val="none" w:sz="0" w:space="0" w:color="auto"/>
              </w:divBdr>
            </w:div>
            <w:div w:id="361521144">
              <w:marLeft w:val="0"/>
              <w:marRight w:val="0"/>
              <w:marTop w:val="0"/>
              <w:marBottom w:val="0"/>
              <w:divBdr>
                <w:top w:val="none" w:sz="0" w:space="0" w:color="auto"/>
                <w:left w:val="none" w:sz="0" w:space="0" w:color="auto"/>
                <w:bottom w:val="none" w:sz="0" w:space="0" w:color="auto"/>
                <w:right w:val="none" w:sz="0" w:space="0" w:color="auto"/>
              </w:divBdr>
              <w:divsChild>
                <w:div w:id="564487205">
                  <w:marLeft w:val="0"/>
                  <w:marRight w:val="0"/>
                  <w:marTop w:val="0"/>
                  <w:marBottom w:val="0"/>
                  <w:divBdr>
                    <w:top w:val="none" w:sz="0" w:space="0" w:color="auto"/>
                    <w:left w:val="none" w:sz="0" w:space="0" w:color="auto"/>
                    <w:bottom w:val="none" w:sz="0" w:space="0" w:color="auto"/>
                    <w:right w:val="none" w:sz="0" w:space="0" w:color="auto"/>
                  </w:divBdr>
                  <w:divsChild>
                    <w:div w:id="2135252075">
                      <w:marLeft w:val="0"/>
                      <w:marRight w:val="0"/>
                      <w:marTop w:val="0"/>
                      <w:marBottom w:val="0"/>
                      <w:divBdr>
                        <w:top w:val="none" w:sz="0" w:space="0" w:color="auto"/>
                        <w:left w:val="none" w:sz="0" w:space="0" w:color="auto"/>
                        <w:bottom w:val="none" w:sz="0" w:space="0" w:color="auto"/>
                        <w:right w:val="none" w:sz="0" w:space="0" w:color="auto"/>
                      </w:divBdr>
                      <w:divsChild>
                        <w:div w:id="69154576">
                          <w:marLeft w:val="0"/>
                          <w:marRight w:val="0"/>
                          <w:marTop w:val="0"/>
                          <w:marBottom w:val="0"/>
                          <w:divBdr>
                            <w:top w:val="none" w:sz="0" w:space="0" w:color="auto"/>
                            <w:left w:val="none" w:sz="0" w:space="0" w:color="auto"/>
                            <w:bottom w:val="none" w:sz="0" w:space="0" w:color="auto"/>
                            <w:right w:val="none" w:sz="0" w:space="0" w:color="auto"/>
                          </w:divBdr>
                          <w:divsChild>
                            <w:div w:id="914053333">
                              <w:marLeft w:val="0"/>
                              <w:marRight w:val="0"/>
                              <w:marTop w:val="0"/>
                              <w:marBottom w:val="0"/>
                              <w:divBdr>
                                <w:top w:val="none" w:sz="0" w:space="0" w:color="auto"/>
                                <w:left w:val="none" w:sz="0" w:space="0" w:color="auto"/>
                                <w:bottom w:val="none" w:sz="0" w:space="0" w:color="auto"/>
                                <w:right w:val="none" w:sz="0" w:space="0" w:color="auto"/>
                              </w:divBdr>
                              <w:divsChild>
                                <w:div w:id="16035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559164">
              <w:marLeft w:val="0"/>
              <w:marRight w:val="0"/>
              <w:marTop w:val="0"/>
              <w:marBottom w:val="0"/>
              <w:divBdr>
                <w:top w:val="none" w:sz="0" w:space="0" w:color="auto"/>
                <w:left w:val="none" w:sz="0" w:space="0" w:color="auto"/>
                <w:bottom w:val="none" w:sz="0" w:space="0" w:color="auto"/>
                <w:right w:val="none" w:sz="0" w:space="0" w:color="auto"/>
              </w:divBdr>
            </w:div>
            <w:div w:id="1008943148">
              <w:marLeft w:val="0"/>
              <w:marRight w:val="0"/>
              <w:marTop w:val="0"/>
              <w:marBottom w:val="0"/>
              <w:divBdr>
                <w:top w:val="none" w:sz="0" w:space="0" w:color="auto"/>
                <w:left w:val="none" w:sz="0" w:space="0" w:color="auto"/>
                <w:bottom w:val="none" w:sz="0" w:space="0" w:color="auto"/>
                <w:right w:val="none" w:sz="0" w:space="0" w:color="auto"/>
              </w:divBdr>
              <w:divsChild>
                <w:div w:id="531309775">
                  <w:marLeft w:val="0"/>
                  <w:marRight w:val="0"/>
                  <w:marTop w:val="0"/>
                  <w:marBottom w:val="0"/>
                  <w:divBdr>
                    <w:top w:val="none" w:sz="0" w:space="0" w:color="auto"/>
                    <w:left w:val="none" w:sz="0" w:space="0" w:color="auto"/>
                    <w:bottom w:val="none" w:sz="0" w:space="0" w:color="auto"/>
                    <w:right w:val="none" w:sz="0" w:space="0" w:color="auto"/>
                  </w:divBdr>
                  <w:divsChild>
                    <w:div w:id="242881855">
                      <w:marLeft w:val="0"/>
                      <w:marRight w:val="0"/>
                      <w:marTop w:val="0"/>
                      <w:marBottom w:val="0"/>
                      <w:divBdr>
                        <w:top w:val="none" w:sz="0" w:space="0" w:color="auto"/>
                        <w:left w:val="none" w:sz="0" w:space="0" w:color="auto"/>
                        <w:bottom w:val="none" w:sz="0" w:space="0" w:color="auto"/>
                        <w:right w:val="none" w:sz="0" w:space="0" w:color="auto"/>
                      </w:divBdr>
                      <w:divsChild>
                        <w:div w:id="121073912">
                          <w:marLeft w:val="0"/>
                          <w:marRight w:val="0"/>
                          <w:marTop w:val="0"/>
                          <w:marBottom w:val="0"/>
                          <w:divBdr>
                            <w:top w:val="none" w:sz="0" w:space="0" w:color="auto"/>
                            <w:left w:val="none" w:sz="0" w:space="0" w:color="auto"/>
                            <w:bottom w:val="none" w:sz="0" w:space="0" w:color="auto"/>
                            <w:right w:val="none" w:sz="0" w:space="0" w:color="auto"/>
                          </w:divBdr>
                          <w:divsChild>
                            <w:div w:id="346371593">
                              <w:marLeft w:val="0"/>
                              <w:marRight w:val="0"/>
                              <w:marTop w:val="0"/>
                              <w:marBottom w:val="0"/>
                              <w:divBdr>
                                <w:top w:val="none" w:sz="0" w:space="0" w:color="auto"/>
                                <w:left w:val="none" w:sz="0" w:space="0" w:color="auto"/>
                                <w:bottom w:val="none" w:sz="0" w:space="0" w:color="auto"/>
                                <w:right w:val="none" w:sz="0" w:space="0" w:color="auto"/>
                              </w:divBdr>
                              <w:divsChild>
                                <w:div w:id="188779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954243">
              <w:marLeft w:val="0"/>
              <w:marRight w:val="0"/>
              <w:marTop w:val="0"/>
              <w:marBottom w:val="0"/>
              <w:divBdr>
                <w:top w:val="none" w:sz="0" w:space="0" w:color="auto"/>
                <w:left w:val="none" w:sz="0" w:space="0" w:color="auto"/>
                <w:bottom w:val="none" w:sz="0" w:space="0" w:color="auto"/>
                <w:right w:val="none" w:sz="0" w:space="0" w:color="auto"/>
              </w:divBdr>
            </w:div>
            <w:div w:id="1340233271">
              <w:marLeft w:val="0"/>
              <w:marRight w:val="0"/>
              <w:marTop w:val="0"/>
              <w:marBottom w:val="0"/>
              <w:divBdr>
                <w:top w:val="none" w:sz="0" w:space="0" w:color="auto"/>
                <w:left w:val="none" w:sz="0" w:space="0" w:color="auto"/>
                <w:bottom w:val="none" w:sz="0" w:space="0" w:color="auto"/>
                <w:right w:val="none" w:sz="0" w:space="0" w:color="auto"/>
              </w:divBdr>
              <w:divsChild>
                <w:div w:id="2090346597">
                  <w:marLeft w:val="0"/>
                  <w:marRight w:val="0"/>
                  <w:marTop w:val="0"/>
                  <w:marBottom w:val="0"/>
                  <w:divBdr>
                    <w:top w:val="none" w:sz="0" w:space="0" w:color="auto"/>
                    <w:left w:val="none" w:sz="0" w:space="0" w:color="auto"/>
                    <w:bottom w:val="none" w:sz="0" w:space="0" w:color="auto"/>
                    <w:right w:val="none" w:sz="0" w:space="0" w:color="auto"/>
                  </w:divBdr>
                  <w:divsChild>
                    <w:div w:id="83111262">
                      <w:marLeft w:val="0"/>
                      <w:marRight w:val="0"/>
                      <w:marTop w:val="0"/>
                      <w:marBottom w:val="0"/>
                      <w:divBdr>
                        <w:top w:val="none" w:sz="0" w:space="0" w:color="auto"/>
                        <w:left w:val="none" w:sz="0" w:space="0" w:color="auto"/>
                        <w:bottom w:val="none" w:sz="0" w:space="0" w:color="auto"/>
                        <w:right w:val="none" w:sz="0" w:space="0" w:color="auto"/>
                      </w:divBdr>
                      <w:divsChild>
                        <w:div w:id="858855342">
                          <w:marLeft w:val="0"/>
                          <w:marRight w:val="0"/>
                          <w:marTop w:val="0"/>
                          <w:marBottom w:val="0"/>
                          <w:divBdr>
                            <w:top w:val="none" w:sz="0" w:space="0" w:color="auto"/>
                            <w:left w:val="none" w:sz="0" w:space="0" w:color="auto"/>
                            <w:bottom w:val="none" w:sz="0" w:space="0" w:color="auto"/>
                            <w:right w:val="none" w:sz="0" w:space="0" w:color="auto"/>
                          </w:divBdr>
                          <w:divsChild>
                            <w:div w:id="2139910123">
                              <w:marLeft w:val="0"/>
                              <w:marRight w:val="0"/>
                              <w:marTop w:val="0"/>
                              <w:marBottom w:val="0"/>
                              <w:divBdr>
                                <w:top w:val="none" w:sz="0" w:space="0" w:color="auto"/>
                                <w:left w:val="none" w:sz="0" w:space="0" w:color="auto"/>
                                <w:bottom w:val="none" w:sz="0" w:space="0" w:color="auto"/>
                                <w:right w:val="none" w:sz="0" w:space="0" w:color="auto"/>
                              </w:divBdr>
                              <w:divsChild>
                                <w:div w:id="44585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764893">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41828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18594423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41510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11.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2.xml><?xml version="1.0" encoding="utf-8"?>
<ds:datastoreItem xmlns:ds="http://schemas.openxmlformats.org/officeDocument/2006/customXml" ds:itemID="{7B93FDA9-D154-4C88-A438-264FD6E1FE08}">
  <ds:schemaRefs>
    <ds:schemaRef ds:uri="http://schemas.openxmlformats.org/officeDocument/2006/bibliography"/>
  </ds:schemaRefs>
</ds:datastoreItem>
</file>

<file path=customXml/itemProps3.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4.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1541411-313D-47BE-9D7A-EFA4D68ABD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2361</Words>
  <Characters>12362</Characters>
  <Application>Microsoft Office Word</Application>
  <DocSecurity>0</DocSecurity>
  <Lines>103</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4</cp:revision>
  <cp:lastPrinted>2017-05-08T10:55:00Z</cp:lastPrinted>
  <dcterms:created xsi:type="dcterms:W3CDTF">2022-01-10T07:13:00Z</dcterms:created>
  <dcterms:modified xsi:type="dcterms:W3CDTF">2022-01-11T01:35:00Z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