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EE7EC8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300E80">
        <w:rPr>
          <w:b/>
          <w:noProof/>
          <w:sz w:val="24"/>
        </w:rPr>
        <w:t>5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872CEA">
        <w:rPr>
          <w:b/>
          <w:i/>
          <w:noProof/>
          <w:sz w:val="24"/>
        </w:rPr>
        <w:t>07587</w:t>
      </w:r>
    </w:p>
    <w:p w14:paraId="7CB45193" w14:textId="588B8FF9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300E80">
        <w:rPr>
          <w:rFonts w:eastAsia="SimSun"/>
          <w:b/>
          <w:noProof/>
          <w:sz w:val="24"/>
          <w:lang w:val="de-DE"/>
        </w:rPr>
        <w:t>August</w:t>
      </w:r>
      <w:r w:rsidR="00531442">
        <w:rPr>
          <w:rFonts w:eastAsia="SimSun"/>
          <w:b/>
          <w:noProof/>
          <w:sz w:val="24"/>
          <w:lang w:val="de-DE"/>
        </w:rPr>
        <w:t xml:space="preserve"> </w:t>
      </w:r>
      <w:r w:rsidR="009241D5">
        <w:rPr>
          <w:rFonts w:eastAsia="SimSun"/>
          <w:b/>
          <w:noProof/>
          <w:sz w:val="24"/>
          <w:lang w:val="de-DE"/>
        </w:rPr>
        <w:t>16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300E80">
        <w:rPr>
          <w:rFonts w:eastAsia="SimSun"/>
          <w:b/>
          <w:noProof/>
          <w:sz w:val="24"/>
          <w:lang w:val="de-DE"/>
        </w:rPr>
        <w:t xml:space="preserve">August </w:t>
      </w:r>
      <w:r w:rsidR="009241D5">
        <w:rPr>
          <w:rFonts w:eastAsia="SimSun"/>
          <w:b/>
          <w:noProof/>
          <w:sz w:val="24"/>
          <w:lang w:val="de-DE"/>
        </w:rPr>
        <w:t>27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AF040" w:rsidR="001E41F3" w:rsidRPr="00410371" w:rsidRDefault="00872CEA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2731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8BC6B" w:rsidR="001E41F3" w:rsidRPr="00410371" w:rsidRDefault="00E565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75AFA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</w:t>
            </w:r>
            <w:r w:rsidR="00300E80">
              <w:rPr>
                <w:b/>
                <w:noProof/>
                <w:sz w:val="28"/>
              </w:rPr>
              <w:t>5</w:t>
            </w:r>
            <w:r w:rsidR="00832DE4">
              <w:rPr>
                <w:b/>
                <w:noProof/>
                <w:sz w:val="28"/>
              </w:rPr>
              <w:t>.</w:t>
            </w:r>
            <w:r w:rsidR="00300E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12C2C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F71C60">
              <w:rPr>
                <w:noProof/>
                <w:lang w:val="en-US" w:eastAsia="zh-CN"/>
              </w:rPr>
              <w:t xml:space="preserve">Clearing of VarRA-Report upon to </w:t>
            </w:r>
            <w:r w:rsidR="007F783C">
              <w:rPr>
                <w:noProof/>
                <w:lang w:val="en-US" w:eastAsia="zh-CN"/>
              </w:rPr>
              <w:t>non-EPLMN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EF3A4" w:rsidR="001E41F3" w:rsidRPr="00660B5A" w:rsidRDefault="00B36F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1DD749" w:rsidR="001E41F3" w:rsidRPr="004C3DA7" w:rsidRDefault="00F71C60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 w:rsidRPr="000D255B">
              <w:t>NR_SON_MDT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68428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7396">
              <w:t>7</w:t>
            </w:r>
            <w:r>
              <w:t>-</w:t>
            </w:r>
            <w:r w:rsidR="00D17396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A512" w:rsidR="001E41F3" w:rsidRDefault="00C10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313F" w14:textId="49DD775D" w:rsidR="00D17396" w:rsidRDefault="005C539D" w:rsidP="00D1739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clearing of </w:t>
            </w:r>
            <w:proofErr w:type="spellStart"/>
            <w:r>
              <w:rPr>
                <w:bCs/>
              </w:rPr>
              <w:t>VarRA</w:t>
            </w:r>
            <w:proofErr w:type="spellEnd"/>
            <w:r>
              <w:rPr>
                <w:bCs/>
              </w:rPr>
              <w:t>-Report is narrowly restricted to multiple conditions that in turn are the conditions for adding the RA-Report as well</w:t>
            </w:r>
            <w:r w:rsidR="00BD6441">
              <w:rPr>
                <w:bCs/>
              </w:rPr>
              <w:t xml:space="preserve">, e.g., 1) stored RA reports are less than </w:t>
            </w:r>
            <w:proofErr w:type="spellStart"/>
            <w:r w:rsidR="00BD6441" w:rsidRPr="00B76E07">
              <w:rPr>
                <w:bCs/>
                <w:i/>
              </w:rPr>
              <w:t>maxRAReport</w:t>
            </w:r>
            <w:proofErr w:type="spellEnd"/>
            <w:r w:rsidR="00BD6441">
              <w:rPr>
                <w:bCs/>
              </w:rPr>
              <w:t xml:space="preserve">; and </w:t>
            </w:r>
            <w:r w:rsidR="00BD6441" w:rsidRPr="00BD6441">
              <w:rPr>
                <w:bCs/>
              </w:rPr>
              <w:t xml:space="preserve">stored </w:t>
            </w:r>
            <w:proofErr w:type="spellStart"/>
            <w:r w:rsidR="00BD6441" w:rsidRPr="00BD6441">
              <w:rPr>
                <w:bCs/>
              </w:rPr>
              <w:t>PLMNs</w:t>
            </w:r>
            <w:proofErr w:type="spellEnd"/>
            <w:r w:rsidR="00BD6441" w:rsidRPr="00BD6441">
              <w:rPr>
                <w:bCs/>
              </w:rPr>
              <w:t xml:space="preserve"> are less than </w:t>
            </w:r>
            <w:proofErr w:type="spellStart"/>
            <w:r w:rsidR="00BD6441" w:rsidRPr="00B76E07">
              <w:rPr>
                <w:bCs/>
                <w:i/>
              </w:rPr>
              <w:t>maxPLM</w:t>
            </w:r>
            <w:r w:rsidR="00B76E07" w:rsidRPr="00B76E07">
              <w:rPr>
                <w:bCs/>
                <w:i/>
              </w:rPr>
              <w:t>N</w:t>
            </w:r>
            <w:proofErr w:type="spellEnd"/>
            <w:r w:rsidR="00B76E07">
              <w:rPr>
                <w:bCs/>
              </w:rPr>
              <w:t xml:space="preserve"> </w:t>
            </w:r>
            <w:r w:rsidR="00BD6441" w:rsidRPr="00BD6441">
              <w:rPr>
                <w:bCs/>
              </w:rPr>
              <w:t xml:space="preserve">OR stored </w:t>
            </w:r>
            <w:proofErr w:type="spellStart"/>
            <w:r w:rsidR="00BD6441" w:rsidRPr="00BD6441">
              <w:rPr>
                <w:bCs/>
              </w:rPr>
              <w:t>PLMNs</w:t>
            </w:r>
            <w:proofErr w:type="spellEnd"/>
            <w:r w:rsidR="00BD6441" w:rsidRPr="00BD6441">
              <w:rPr>
                <w:bCs/>
              </w:rPr>
              <w:t xml:space="preserve"> are </w:t>
            </w:r>
            <w:r w:rsidR="00B76E07">
              <w:rPr>
                <w:bCs/>
              </w:rPr>
              <w:t xml:space="preserve">equal to </w:t>
            </w:r>
            <w:proofErr w:type="spellStart"/>
            <w:r w:rsidR="00BD6441" w:rsidRPr="00B76E07">
              <w:rPr>
                <w:bCs/>
                <w:i/>
              </w:rPr>
              <w:t>maxPLM</w:t>
            </w:r>
            <w:r w:rsidR="00B76E07">
              <w:rPr>
                <w:bCs/>
                <w:i/>
              </w:rPr>
              <w:t>N</w:t>
            </w:r>
            <w:proofErr w:type="spellEnd"/>
            <w:r w:rsidR="00BD6441" w:rsidRPr="00BD6441">
              <w:rPr>
                <w:bCs/>
              </w:rPr>
              <w:t xml:space="preserve"> and current </w:t>
            </w:r>
            <w:proofErr w:type="spellStart"/>
            <w:r w:rsidR="00BD6441" w:rsidRPr="00BD6441">
              <w:rPr>
                <w:bCs/>
              </w:rPr>
              <w:t>PLMN</w:t>
            </w:r>
            <w:proofErr w:type="spellEnd"/>
            <w:r w:rsidR="00BD6441" w:rsidRPr="00BD6441">
              <w:rPr>
                <w:bCs/>
              </w:rPr>
              <w:t xml:space="preserve"> is already in </w:t>
            </w:r>
            <w:proofErr w:type="spellStart"/>
            <w:r w:rsidR="00BD6441" w:rsidRPr="00B76E07">
              <w:rPr>
                <w:bCs/>
                <w:i/>
              </w:rPr>
              <w:t>plmn-IdentityList</w:t>
            </w:r>
            <w:proofErr w:type="spellEnd"/>
            <w:r w:rsidR="00BD6441" w:rsidRPr="00BD6441">
              <w:rPr>
                <w:bCs/>
              </w:rPr>
              <w:t xml:space="preserve"> of </w:t>
            </w:r>
            <w:proofErr w:type="spellStart"/>
            <w:r w:rsidR="00BD6441" w:rsidRPr="00BD6441">
              <w:rPr>
                <w:bCs/>
              </w:rPr>
              <w:t>VarRA</w:t>
            </w:r>
            <w:proofErr w:type="spellEnd"/>
            <w:r w:rsidR="00BD6441" w:rsidRPr="00BD6441">
              <w:rPr>
                <w:bCs/>
              </w:rPr>
              <w:t>-Report.</w:t>
            </w:r>
          </w:p>
          <w:p w14:paraId="3969BC40" w14:textId="2867A424" w:rsidR="00BD6441" w:rsidRDefault="00BD6441" w:rsidP="00D17396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4CC206E" w14:textId="0767B650" w:rsidR="00C064E2" w:rsidRPr="00BD6441" w:rsidRDefault="00BD6441" w:rsidP="00B76E0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However, even if the </w:t>
            </w:r>
            <w:r w:rsidR="00B76E07">
              <w:rPr>
                <w:bCs/>
              </w:rPr>
              <w:t xml:space="preserve">conditions above are not met, the logged </w:t>
            </w:r>
            <w:proofErr w:type="spellStart"/>
            <w:r w:rsidR="00B76E07">
              <w:rPr>
                <w:bCs/>
              </w:rPr>
              <w:t>VarRA</w:t>
            </w:r>
            <w:proofErr w:type="spellEnd"/>
            <w:r w:rsidR="00B76E07">
              <w:rPr>
                <w:bCs/>
              </w:rPr>
              <w:t>-Report should be cleared if UE moves to a non-</w:t>
            </w:r>
            <w:proofErr w:type="spellStart"/>
            <w:r w:rsidR="00B76E07">
              <w:rPr>
                <w:bCs/>
              </w:rPr>
              <w:t>EPLMN</w:t>
            </w:r>
            <w:proofErr w:type="spellEnd"/>
            <w:r w:rsidR="00B76E07">
              <w:rPr>
                <w:bCs/>
              </w:rPr>
              <w:t xml:space="preserve"> cell. </w:t>
            </w:r>
          </w:p>
          <w:p w14:paraId="708AA7DE" w14:textId="78D51DE5" w:rsidR="004C3DA7" w:rsidRPr="00BD6441" w:rsidRDefault="00364A3C" w:rsidP="00DF265D">
            <w:pPr>
              <w:pStyle w:val="CRCoverPage"/>
              <w:spacing w:after="0"/>
              <w:ind w:left="100"/>
              <w:rPr>
                <w:bCs/>
              </w:rPr>
            </w:pPr>
            <w:r w:rsidRPr="00BD6441">
              <w:rPr>
                <w:bCs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C2607" w:rsidR="00065D44" w:rsidRPr="00364A3C" w:rsidRDefault="007F783C" w:rsidP="00364A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Correct that clearing </w:t>
            </w:r>
            <w:proofErr w:type="spellStart"/>
            <w:r>
              <w:rPr>
                <w:lang w:val="en-US"/>
              </w:rPr>
              <w:t>VarRA</w:t>
            </w:r>
            <w:proofErr w:type="spellEnd"/>
            <w:r>
              <w:rPr>
                <w:lang w:val="en-US"/>
              </w:rPr>
              <w:t xml:space="preserve">-Report should be performed as </w:t>
            </w:r>
            <w:r w:rsidR="005C539D">
              <w:rPr>
                <w:rFonts w:hint="eastAsia"/>
                <w:lang w:val="en-US" w:eastAsia="zh-CN"/>
              </w:rPr>
              <w:t>soon</w:t>
            </w:r>
            <w:r>
              <w:rPr>
                <w:lang w:val="en-US"/>
              </w:rPr>
              <w:t xml:space="preserve"> as UE moves to a non-</w:t>
            </w:r>
            <w:proofErr w:type="spellStart"/>
            <w:r>
              <w:rPr>
                <w:lang w:val="en-US"/>
              </w:rPr>
              <w:t>EPLMN</w:t>
            </w:r>
            <w:proofErr w:type="spellEnd"/>
            <w:r>
              <w:rPr>
                <w:lang w:val="en-US"/>
              </w:rPr>
              <w:t xml:space="preserve">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486D" w14:textId="2A2B93C3" w:rsidR="00065D44" w:rsidRDefault="007F7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would not clear the VarRA-Report when moving to a non-EPLMN cell </w:t>
            </w:r>
            <w:r w:rsidR="000C4E52">
              <w:rPr>
                <w:noProof/>
              </w:rPr>
              <w:t>without meeting the current conditions.</w:t>
            </w:r>
          </w:p>
          <w:p w14:paraId="2EF36CDB" w14:textId="4BA3CE99" w:rsidR="00F04485" w:rsidRPr="008A673E" w:rsidRDefault="00F044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96AA026" w14:textId="77777777" w:rsidR="00F04485" w:rsidRPr="00F65743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1A8EBD7B" w14:textId="6B9746B5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0C4E52">
              <w:rPr>
                <w:noProof/>
                <w:u w:val="single"/>
                <w:lang w:eastAsia="zh-TW"/>
              </w:rPr>
              <w:t>SA, MR-DC</w:t>
            </w:r>
          </w:p>
          <w:p w14:paraId="7107CBD5" w14:textId="77777777" w:rsidR="00F04485" w:rsidRPr="00613B1C" w:rsidRDefault="00F04485" w:rsidP="00F0448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3239467" w14:textId="17DE9645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  <w:r w:rsidR="000C4E52">
              <w:rPr>
                <w:noProof/>
                <w:u w:val="single"/>
                <w:lang w:eastAsia="zh-TW"/>
              </w:rPr>
              <w:t xml:space="preserve"> SON/MDT</w:t>
            </w:r>
          </w:p>
          <w:p w14:paraId="1E88ED19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5FCA663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A642F55" w14:textId="77777777" w:rsidR="000C4E52" w:rsidRDefault="000C4E52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6399088" w14:textId="16C98E7C" w:rsidR="00F04485" w:rsidRDefault="000C4E52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NW implements this CR but UE does not, UE would not clear the VarRA-Report when moving to a non-EPLMN cell without meeting the current conditions, leading to wrong UE behaviors.</w:t>
            </w:r>
          </w:p>
          <w:p w14:paraId="4D6BE7D0" w14:textId="3FA8FC51" w:rsidR="000C4E52" w:rsidRDefault="000C4E52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0E47C87" w14:textId="18D47EAD" w:rsidR="000C4E52" w:rsidRDefault="000C4E52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implements this CR but NW does not, there is no inter-operability issue.</w:t>
            </w:r>
          </w:p>
          <w:p w14:paraId="5C4BEB44" w14:textId="651C1F3A" w:rsidR="008D1BFB" w:rsidRDefault="008D1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20AD5" w:rsidR="001E41F3" w:rsidRPr="006213DC" w:rsidRDefault="000C4E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5.7.10.4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A523D" w14:textId="77777777" w:rsidR="00F71C60" w:rsidRPr="006F115B" w:rsidRDefault="00F71C60" w:rsidP="00F71C60">
      <w:pPr>
        <w:pStyle w:val="Heading4"/>
      </w:pPr>
      <w:bookmarkStart w:id="2" w:name="_Toc60776997"/>
      <w:bookmarkStart w:id="3" w:name="_Toc76423283"/>
      <w:bookmarkStart w:id="4" w:name="_Toc20426079"/>
      <w:bookmarkStart w:id="5" w:name="_Toc29321475"/>
      <w:bookmarkStart w:id="6" w:name="_Toc36219658"/>
      <w:bookmarkStart w:id="7" w:name="_Toc36220334"/>
      <w:bookmarkStart w:id="8" w:name="_Toc36513754"/>
      <w:bookmarkStart w:id="9" w:name="_Toc46449812"/>
      <w:bookmarkStart w:id="10" w:name="_Toc46489599"/>
      <w:bookmarkStart w:id="11" w:name="_Toc52495433"/>
      <w:bookmarkStart w:id="12" w:name="_Toc60781602"/>
      <w:bookmarkStart w:id="13" w:name="_Toc67915649"/>
      <w:r w:rsidRPr="006F115B">
        <w:lastRenderedPageBreak/>
        <w:t>5.7.10.4</w:t>
      </w:r>
      <w:r w:rsidRPr="006F115B">
        <w:tab/>
        <w:t>Actions upon successful completion of random-access procedure</w:t>
      </w:r>
      <w:bookmarkEnd w:id="2"/>
      <w:bookmarkEnd w:id="3"/>
    </w:p>
    <w:p w14:paraId="2E51B68B" w14:textId="77777777" w:rsidR="00F71C60" w:rsidRPr="006F115B" w:rsidRDefault="00F71C60" w:rsidP="00F71C60">
      <w:r w:rsidRPr="006F115B">
        <w:rPr>
          <w:lang w:eastAsia="zh-CN"/>
        </w:rPr>
        <w:t>Upon successfully performing 4 step random access procedure, the UE shall:</w:t>
      </w:r>
    </w:p>
    <w:p w14:paraId="26DF0B96" w14:textId="778C51C9" w:rsidR="000817D3" w:rsidRDefault="000817D3" w:rsidP="00F71C60">
      <w:pPr>
        <w:pStyle w:val="B1"/>
        <w:rPr>
          <w:ins w:id="14" w:author="Apple" w:date="2021-08-04T11:55:00Z"/>
        </w:rPr>
      </w:pPr>
      <w:ins w:id="15" w:author="Apple" w:date="2021-08-04T11:52:00Z">
        <w:r>
          <w:t xml:space="preserve">1&gt; if the </w:t>
        </w:r>
      </w:ins>
      <w:proofErr w:type="spellStart"/>
      <w:ins w:id="16" w:author="Apple" w:date="2021-08-04T11:53:00Z">
        <w:r>
          <w:t>RPLMN</w:t>
        </w:r>
        <w:proofErr w:type="spellEnd"/>
        <w:r>
          <w:t xml:space="preserve"> or the </w:t>
        </w:r>
        <w:proofErr w:type="spellStart"/>
        <w:r>
          <w:t>PLMN</w:t>
        </w:r>
        <w:proofErr w:type="spellEnd"/>
        <w:r>
          <w:t xml:space="preserve"> selected by </w:t>
        </w:r>
      </w:ins>
      <w:ins w:id="17" w:author="Apple" w:date="2021-08-04T11:54:00Z">
        <w:r>
          <w:t xml:space="preserve">upper layers (see </w:t>
        </w:r>
        <w:proofErr w:type="spellStart"/>
        <w:r>
          <w:t>TS24.501</w:t>
        </w:r>
        <w:proofErr w:type="spellEnd"/>
        <w:r>
          <w:t xml:space="preserve"> [23]) from the </w:t>
        </w:r>
        <w:proofErr w:type="spellStart"/>
        <w:r>
          <w:t>PLMN</w:t>
        </w:r>
        <w:proofErr w:type="spellEnd"/>
        <w:r>
          <w:t xml:space="preserve">(s) </w:t>
        </w:r>
        <w:r w:rsidR="009736EE">
          <w:t xml:space="preserve">included in the </w:t>
        </w:r>
        <w:proofErr w:type="spellStart"/>
        <w:r w:rsidR="009736EE">
          <w:t>plmn-IdentityList</w:t>
        </w:r>
        <w:proofErr w:type="spellEnd"/>
        <w:r w:rsidR="009736EE">
          <w:t xml:space="preserve"> in </w:t>
        </w:r>
        <w:proofErr w:type="spellStart"/>
        <w:r w:rsidR="009736EE">
          <w:t>SIB1</w:t>
        </w:r>
        <w:proofErr w:type="spellEnd"/>
        <w:r w:rsidR="009736EE">
          <w:t xml:space="preserve"> is not </w:t>
        </w:r>
      </w:ins>
      <w:ins w:id="18" w:author="Apple" w:date="2021-08-04T11:55:00Z">
        <w:r w:rsidR="009736EE">
          <w:t xml:space="preserve">included in </w:t>
        </w:r>
        <w:proofErr w:type="spellStart"/>
        <w:r w:rsidR="009736EE" w:rsidRPr="0064586B">
          <w:rPr>
            <w:i/>
            <w:iCs/>
          </w:rPr>
          <w:t>plmn-IdentityList</w:t>
        </w:r>
        <w:proofErr w:type="spellEnd"/>
        <w:r w:rsidR="009736EE" w:rsidRPr="0064586B">
          <w:t xml:space="preserve"> stored in</w:t>
        </w:r>
      </w:ins>
      <w:ins w:id="19" w:author="Apple" w:date="2021-08-04T12:03:00Z">
        <w:r w:rsidR="008F40B9">
          <w:t xml:space="preserve"> a non-empty</w:t>
        </w:r>
      </w:ins>
      <w:ins w:id="20" w:author="Apple" w:date="2021-08-04T11:55:00Z">
        <w:r w:rsidR="009736EE" w:rsidRPr="0064586B">
          <w:t xml:space="preserve"> </w:t>
        </w:r>
        <w:proofErr w:type="spellStart"/>
        <w:r w:rsidR="009736EE" w:rsidRPr="0064586B">
          <w:rPr>
            <w:i/>
            <w:iCs/>
          </w:rPr>
          <w:t>VarRA</w:t>
        </w:r>
        <w:proofErr w:type="spellEnd"/>
        <w:r w:rsidR="009736EE" w:rsidRPr="0064586B">
          <w:rPr>
            <w:i/>
            <w:iCs/>
          </w:rPr>
          <w:t>-Report</w:t>
        </w:r>
        <w:r w:rsidR="009736EE" w:rsidRPr="0064586B">
          <w:t>:</w:t>
        </w:r>
      </w:ins>
    </w:p>
    <w:p w14:paraId="48FEE98D" w14:textId="17895EBA" w:rsidR="009736EE" w:rsidRDefault="009736EE" w:rsidP="008F40B9">
      <w:pPr>
        <w:pStyle w:val="B1"/>
        <w:ind w:left="852"/>
        <w:rPr>
          <w:ins w:id="21" w:author="Apple" w:date="2021-08-04T11:52:00Z"/>
        </w:rPr>
      </w:pPr>
      <w:ins w:id="22" w:author="Apple" w:date="2021-08-04T11:55:00Z">
        <w:r>
          <w:t xml:space="preserve">2&gt; </w:t>
        </w:r>
      </w:ins>
      <w:ins w:id="23" w:author="Apple" w:date="2021-08-04T11:56:00Z">
        <w:r>
          <w:t xml:space="preserve">clear </w:t>
        </w:r>
        <w:r w:rsidRPr="006F115B">
          <w:t xml:space="preserve">the information included in </w:t>
        </w:r>
        <w:proofErr w:type="spellStart"/>
        <w:r w:rsidRPr="006F115B">
          <w:rPr>
            <w:i/>
          </w:rPr>
          <w:t>VarRA</w:t>
        </w:r>
        <w:proofErr w:type="spellEnd"/>
        <w:r w:rsidRPr="006F115B">
          <w:rPr>
            <w:i/>
          </w:rPr>
          <w:t>-Report</w:t>
        </w:r>
        <w:r w:rsidRPr="009736EE">
          <w:t>;</w:t>
        </w:r>
      </w:ins>
    </w:p>
    <w:p w14:paraId="0FD4B7CF" w14:textId="427F413D" w:rsidR="00F71C60" w:rsidRPr="006F115B" w:rsidRDefault="00F71C60" w:rsidP="00F71C60">
      <w:pPr>
        <w:pStyle w:val="B1"/>
      </w:pPr>
      <w:r w:rsidRPr="006F115B">
        <w:t>1&gt;</w:t>
      </w:r>
      <w:r w:rsidRPr="006F115B">
        <w:tab/>
        <w:t xml:space="preserve">if the number of </w:t>
      </w:r>
      <w:r w:rsidRPr="006F115B">
        <w:rPr>
          <w:i/>
          <w:iCs/>
        </w:rPr>
        <w:t>RA-Report</w:t>
      </w:r>
      <w:r w:rsidRPr="006F115B">
        <w:rPr>
          <w:lang w:eastAsia="ko-KR"/>
        </w:rPr>
        <w:t xml:space="preserve"> entries stored in the </w:t>
      </w:r>
      <w:proofErr w:type="spellStart"/>
      <w:r w:rsidRPr="006F115B">
        <w:rPr>
          <w:i/>
        </w:rPr>
        <w:t>ra-ReportList</w:t>
      </w:r>
      <w:proofErr w:type="spellEnd"/>
      <w:r w:rsidRPr="006F115B">
        <w:t xml:space="preserve"> in </w:t>
      </w:r>
      <w:proofErr w:type="spellStart"/>
      <w:r w:rsidRPr="006F115B">
        <w:rPr>
          <w:i/>
        </w:rPr>
        <w:t>VarRA</w:t>
      </w:r>
      <w:proofErr w:type="spellEnd"/>
      <w:r w:rsidRPr="006F115B">
        <w:rPr>
          <w:i/>
        </w:rPr>
        <w:t>-Report</w:t>
      </w:r>
      <w:r w:rsidRPr="006F115B">
        <w:t xml:space="preserve"> is less than </w:t>
      </w:r>
      <w:proofErr w:type="spellStart"/>
      <w:r w:rsidRPr="006F115B">
        <w:rPr>
          <w:i/>
        </w:rPr>
        <w:t>maxRAReport</w:t>
      </w:r>
      <w:proofErr w:type="spellEnd"/>
      <w:r w:rsidRPr="006F115B">
        <w:t>:</w:t>
      </w:r>
    </w:p>
    <w:p w14:paraId="6E9C3459" w14:textId="77777777" w:rsidR="00F71C60" w:rsidRPr="006F115B" w:rsidRDefault="00F71C60" w:rsidP="00F71C60">
      <w:pPr>
        <w:pStyle w:val="B2"/>
      </w:pPr>
      <w:r w:rsidRPr="006F115B">
        <w:t>2&gt;</w:t>
      </w:r>
      <w:r w:rsidRPr="006F115B">
        <w:tab/>
        <w:t xml:space="preserve">if the number of </w:t>
      </w:r>
      <w:proofErr w:type="spellStart"/>
      <w:r w:rsidRPr="006F115B">
        <w:t>PLMN</w:t>
      </w:r>
      <w:proofErr w:type="spellEnd"/>
      <w:r w:rsidRPr="006F115B">
        <w:t xml:space="preserve"> entries in</w:t>
      </w:r>
      <w:r w:rsidRPr="006F115B">
        <w:rPr>
          <w:i/>
        </w:rPr>
        <w:t xml:space="preserve"> </w:t>
      </w:r>
      <w:proofErr w:type="spellStart"/>
      <w:r w:rsidRPr="006F115B">
        <w:rPr>
          <w:i/>
          <w:iCs/>
        </w:rPr>
        <w:t>plmn-IdentityList</w:t>
      </w:r>
      <w:proofErr w:type="spellEnd"/>
      <w:r w:rsidRPr="006F115B">
        <w:t xml:space="preserve"> stored in </w:t>
      </w:r>
      <w:proofErr w:type="spellStart"/>
      <w:r w:rsidRPr="006F115B">
        <w:rPr>
          <w:i/>
          <w:iCs/>
        </w:rPr>
        <w:t>VarRA</w:t>
      </w:r>
      <w:proofErr w:type="spellEnd"/>
      <w:r w:rsidRPr="006F115B">
        <w:rPr>
          <w:i/>
          <w:iCs/>
        </w:rPr>
        <w:t xml:space="preserve">-Report </w:t>
      </w:r>
      <w:r w:rsidRPr="006F115B">
        <w:t xml:space="preserve">is less than </w:t>
      </w:r>
      <w:proofErr w:type="spellStart"/>
      <w:r w:rsidRPr="006F115B">
        <w:rPr>
          <w:i/>
          <w:iCs/>
        </w:rPr>
        <w:t>maxPLMN</w:t>
      </w:r>
      <w:proofErr w:type="spellEnd"/>
      <w:r w:rsidRPr="006F115B">
        <w:t>; or</w:t>
      </w:r>
    </w:p>
    <w:p w14:paraId="7991245A" w14:textId="77777777" w:rsidR="00F71C60" w:rsidRPr="006F115B" w:rsidRDefault="00F71C60" w:rsidP="00F71C60">
      <w:pPr>
        <w:pStyle w:val="B2"/>
      </w:pPr>
      <w:r w:rsidRPr="006F115B">
        <w:rPr>
          <w:rFonts w:eastAsia="DengXian"/>
        </w:rPr>
        <w:t>2&gt;</w:t>
      </w:r>
      <w:r w:rsidRPr="006F115B">
        <w:rPr>
          <w:rFonts w:eastAsia="DengXian"/>
        </w:rPr>
        <w:tab/>
      </w:r>
      <w:r w:rsidRPr="006F115B">
        <w:t xml:space="preserve">if the number of </w:t>
      </w:r>
      <w:proofErr w:type="spellStart"/>
      <w:r w:rsidRPr="006F115B">
        <w:t>PLMN</w:t>
      </w:r>
      <w:proofErr w:type="spellEnd"/>
      <w:r w:rsidRPr="006F115B">
        <w:t xml:space="preserve"> entries in</w:t>
      </w:r>
      <w:r w:rsidRPr="006F115B">
        <w:rPr>
          <w:i/>
        </w:rPr>
        <w:t xml:space="preserve"> </w:t>
      </w:r>
      <w:proofErr w:type="spellStart"/>
      <w:r w:rsidRPr="006F115B">
        <w:rPr>
          <w:i/>
          <w:iCs/>
        </w:rPr>
        <w:t>plmn-IdentityList</w:t>
      </w:r>
      <w:proofErr w:type="spellEnd"/>
      <w:r w:rsidRPr="006F115B">
        <w:t xml:space="preserve"> stored in </w:t>
      </w:r>
      <w:proofErr w:type="spellStart"/>
      <w:r w:rsidRPr="006F115B">
        <w:rPr>
          <w:i/>
          <w:iCs/>
        </w:rPr>
        <w:t>VarRA</w:t>
      </w:r>
      <w:proofErr w:type="spellEnd"/>
      <w:r w:rsidRPr="006F115B">
        <w:rPr>
          <w:i/>
          <w:iCs/>
        </w:rPr>
        <w:t xml:space="preserve">-Report </w:t>
      </w:r>
      <w:r w:rsidRPr="006F115B">
        <w:t xml:space="preserve">is </w:t>
      </w:r>
      <w:r w:rsidRPr="006F115B">
        <w:rPr>
          <w:lang w:eastAsia="zh-CN"/>
        </w:rPr>
        <w:t>equal to</w:t>
      </w:r>
      <w:r w:rsidRPr="006F115B">
        <w:t xml:space="preserve"> </w:t>
      </w:r>
      <w:proofErr w:type="spellStart"/>
      <w:r w:rsidRPr="006F115B">
        <w:rPr>
          <w:i/>
          <w:iCs/>
        </w:rPr>
        <w:t>maxPLMN</w:t>
      </w:r>
      <w:proofErr w:type="spellEnd"/>
      <w:r w:rsidRPr="006F115B">
        <w:rPr>
          <w:i/>
          <w:iCs/>
          <w:lang w:eastAsia="zh-CN"/>
        </w:rPr>
        <w:t xml:space="preserve"> </w:t>
      </w:r>
      <w:r w:rsidRPr="006F115B">
        <w:t>and</w:t>
      </w:r>
      <w:r w:rsidRPr="006F115B">
        <w:rPr>
          <w:lang w:eastAsia="zh-CN"/>
        </w:rPr>
        <w:t xml:space="preserve"> </w:t>
      </w:r>
      <w:r w:rsidRPr="006F115B">
        <w:t xml:space="preserve">the list of </w:t>
      </w:r>
      <w:proofErr w:type="spellStart"/>
      <w:r w:rsidRPr="006F115B">
        <w:t>EPLMNs</w:t>
      </w:r>
      <w:proofErr w:type="spellEnd"/>
      <w:r w:rsidRPr="006F115B">
        <w:rPr>
          <w:lang w:eastAsia="zh-CN"/>
        </w:rPr>
        <w:t xml:space="preserve"> is subset of or equal to the </w:t>
      </w:r>
      <w:proofErr w:type="spellStart"/>
      <w:r w:rsidRPr="006F115B">
        <w:rPr>
          <w:i/>
          <w:iCs/>
        </w:rPr>
        <w:t>plmn-IdentityList</w:t>
      </w:r>
      <w:proofErr w:type="spellEnd"/>
      <w:r w:rsidRPr="006F115B">
        <w:t xml:space="preserve"> stored in </w:t>
      </w:r>
      <w:proofErr w:type="spellStart"/>
      <w:r w:rsidRPr="006F115B">
        <w:rPr>
          <w:i/>
          <w:iCs/>
        </w:rPr>
        <w:t>VarRA</w:t>
      </w:r>
      <w:proofErr w:type="spellEnd"/>
      <w:r w:rsidRPr="006F115B">
        <w:rPr>
          <w:i/>
          <w:iCs/>
        </w:rPr>
        <w:t>-Report</w:t>
      </w:r>
      <w:r w:rsidRPr="006F115B">
        <w:t>:</w:t>
      </w:r>
    </w:p>
    <w:p w14:paraId="502C91CC" w14:textId="77777777" w:rsidR="00F71C60" w:rsidRPr="006F115B" w:rsidRDefault="00F71C60" w:rsidP="00F71C60">
      <w:pPr>
        <w:pStyle w:val="B3"/>
        <w:rPr>
          <w:lang w:eastAsia="ko-KR"/>
        </w:rPr>
      </w:pPr>
      <w:r w:rsidRPr="006F115B">
        <w:t>3&gt;</w:t>
      </w:r>
      <w:r w:rsidRPr="006F115B">
        <w:tab/>
      </w:r>
      <w:r w:rsidRPr="006F115B">
        <w:rPr>
          <w:lang w:eastAsia="ko-KR"/>
        </w:rPr>
        <w:t xml:space="preserve">append the following contents associated to the successfully completed random-access procedure as a new entry in the </w:t>
      </w:r>
      <w:proofErr w:type="spellStart"/>
      <w:r w:rsidRPr="006F115B">
        <w:rPr>
          <w:i/>
        </w:rPr>
        <w:t>VarRA</w:t>
      </w:r>
      <w:proofErr w:type="spellEnd"/>
      <w:r w:rsidRPr="006F115B">
        <w:rPr>
          <w:i/>
        </w:rPr>
        <w:t>-Report</w:t>
      </w:r>
      <w:r w:rsidRPr="006F115B">
        <w:rPr>
          <w:lang w:eastAsia="ko-KR"/>
        </w:rPr>
        <w:t>:</w:t>
      </w:r>
    </w:p>
    <w:p w14:paraId="58E217C0" w14:textId="77777777" w:rsidR="00F71C60" w:rsidRPr="006F115B" w:rsidRDefault="00F71C60" w:rsidP="00F71C60">
      <w:pPr>
        <w:pStyle w:val="B4"/>
        <w:rPr>
          <w:rFonts w:eastAsia="DengXian"/>
        </w:rPr>
      </w:pPr>
      <w:r w:rsidRPr="006F115B">
        <w:rPr>
          <w:rFonts w:eastAsia="DengXian"/>
        </w:rPr>
        <w:t>4&gt;</w:t>
      </w:r>
      <w:r w:rsidRPr="006F115B">
        <w:rPr>
          <w:rFonts w:eastAsia="DengXian"/>
        </w:rPr>
        <w:tab/>
        <w:t xml:space="preserve">if the list of </w:t>
      </w:r>
      <w:proofErr w:type="spellStart"/>
      <w:r w:rsidRPr="006F115B">
        <w:rPr>
          <w:rFonts w:eastAsia="DengXian"/>
        </w:rPr>
        <w:t>EPLMNs</w:t>
      </w:r>
      <w:proofErr w:type="spellEnd"/>
      <w:r w:rsidRPr="006F115B">
        <w:rPr>
          <w:rFonts w:eastAsia="DengXian"/>
        </w:rPr>
        <w:t xml:space="preserve"> has been stored by the UE:</w:t>
      </w:r>
    </w:p>
    <w:p w14:paraId="74B5F604" w14:textId="071A58B9" w:rsidR="00F71C60" w:rsidRPr="006F115B" w:rsidDel="004431BD" w:rsidRDefault="00F71C60" w:rsidP="00F71C60">
      <w:pPr>
        <w:pStyle w:val="B5"/>
        <w:rPr>
          <w:del w:id="24" w:author="Apple" w:date="2021-08-04T17:54:00Z"/>
          <w:rFonts w:eastAsia="DengXian"/>
        </w:rPr>
      </w:pPr>
      <w:del w:id="25" w:author="Apple" w:date="2021-08-04T17:54:00Z">
        <w:r w:rsidRPr="0064586B" w:rsidDel="004431BD">
          <w:rPr>
            <w:rFonts w:eastAsia="DengXian"/>
          </w:rPr>
          <w:delText>5</w:delText>
        </w:r>
        <w:r w:rsidRPr="0064586B" w:rsidDel="004431BD">
          <w:delText>&gt;</w:delText>
        </w:r>
        <w:r w:rsidRPr="0064586B" w:rsidDel="004431BD">
          <w:tab/>
          <w:delText>if the RPLMN is included in</w:delText>
        </w:r>
        <w:r w:rsidRPr="0064586B" w:rsidDel="004431BD">
          <w:rPr>
            <w:i/>
          </w:rPr>
          <w:delText xml:space="preserve"> </w:delText>
        </w:r>
        <w:r w:rsidRPr="0064586B" w:rsidDel="004431BD">
          <w:rPr>
            <w:i/>
            <w:iCs/>
          </w:rPr>
          <w:delText>plmn-IdentityList</w:delText>
        </w:r>
        <w:r w:rsidRPr="0064586B" w:rsidDel="004431BD">
          <w:delText xml:space="preserve"> stored in </w:delText>
        </w:r>
        <w:r w:rsidRPr="0064586B" w:rsidDel="004431BD">
          <w:rPr>
            <w:i/>
            <w:iCs/>
          </w:rPr>
          <w:delText>VarRA-Report</w:delText>
        </w:r>
        <w:r w:rsidRPr="0064586B" w:rsidDel="004431BD">
          <w:delText>:</w:delText>
        </w:r>
      </w:del>
    </w:p>
    <w:p w14:paraId="03ABEC6C" w14:textId="069EF906" w:rsidR="00F71C60" w:rsidRPr="006F115B" w:rsidRDefault="004431BD">
      <w:pPr>
        <w:pStyle w:val="B6"/>
        <w:ind w:left="1704"/>
        <w:rPr>
          <w:rFonts w:eastAsia="DengXian"/>
          <w:lang w:val="en-GB"/>
        </w:rPr>
        <w:pPrChange w:id="26" w:author="Apple" w:date="2021-08-04T17:54:00Z">
          <w:pPr>
            <w:pStyle w:val="B6"/>
          </w:pPr>
        </w:pPrChange>
      </w:pPr>
      <w:ins w:id="27" w:author="Apple" w:date="2021-08-04T17:54:00Z">
        <w:r>
          <w:rPr>
            <w:rFonts w:eastAsia="DengXian"/>
            <w:lang w:val="en-GB"/>
          </w:rPr>
          <w:t>5</w:t>
        </w:r>
      </w:ins>
      <w:del w:id="28" w:author="Apple" w:date="2021-08-04T17:54:00Z">
        <w:r w:rsidR="00F71C60" w:rsidRPr="006F115B" w:rsidDel="004431BD">
          <w:rPr>
            <w:rFonts w:eastAsia="DengXian"/>
            <w:lang w:val="en-GB"/>
          </w:rPr>
          <w:delText>6</w:delText>
        </w:r>
      </w:del>
      <w:r w:rsidR="00F71C60" w:rsidRPr="006F115B">
        <w:rPr>
          <w:lang w:val="en-GB"/>
        </w:rPr>
        <w:t>&gt;</w:t>
      </w:r>
      <w:r w:rsidR="00F71C60" w:rsidRPr="006F115B">
        <w:rPr>
          <w:lang w:val="en-GB"/>
        </w:rPr>
        <w:tab/>
        <w:t xml:space="preserve">set the </w:t>
      </w:r>
      <w:proofErr w:type="spellStart"/>
      <w:r w:rsidR="00F71C60" w:rsidRPr="006F115B">
        <w:rPr>
          <w:i/>
          <w:lang w:val="en-GB"/>
        </w:rPr>
        <w:t>plmn-IdentityList</w:t>
      </w:r>
      <w:proofErr w:type="spellEnd"/>
      <w:r w:rsidR="00F71C60" w:rsidRPr="006F115B">
        <w:rPr>
          <w:i/>
          <w:lang w:val="en-GB"/>
        </w:rPr>
        <w:t xml:space="preserve"> </w:t>
      </w:r>
      <w:r w:rsidR="00F71C60" w:rsidRPr="006F115B">
        <w:rPr>
          <w:lang w:val="en-GB"/>
        </w:rPr>
        <w:t xml:space="preserve">to include the list of </w:t>
      </w:r>
      <w:proofErr w:type="spellStart"/>
      <w:r w:rsidR="00F71C60" w:rsidRPr="006F115B">
        <w:rPr>
          <w:lang w:val="en-GB"/>
        </w:rPr>
        <w:t>EPLMNs</w:t>
      </w:r>
      <w:proofErr w:type="spellEnd"/>
      <w:r w:rsidR="00F71C60" w:rsidRPr="006F115B">
        <w:rPr>
          <w:lang w:val="en-GB"/>
        </w:rPr>
        <w:t xml:space="preserve"> stored by the UE (i.e. includes the </w:t>
      </w:r>
      <w:proofErr w:type="spellStart"/>
      <w:r w:rsidR="00F71C60" w:rsidRPr="006F115B">
        <w:rPr>
          <w:lang w:val="en-GB"/>
        </w:rPr>
        <w:t>RPLMN</w:t>
      </w:r>
      <w:proofErr w:type="spellEnd"/>
      <w:r w:rsidR="00F71C60" w:rsidRPr="006F115B">
        <w:rPr>
          <w:lang w:val="en-GB"/>
        </w:rPr>
        <w:t xml:space="preserve">) without exceeding the limit of </w:t>
      </w:r>
      <w:proofErr w:type="spellStart"/>
      <w:r w:rsidR="00F71C60" w:rsidRPr="006F115B">
        <w:rPr>
          <w:i/>
          <w:iCs/>
          <w:lang w:val="en-GB"/>
        </w:rPr>
        <w:t>maxPLMN</w:t>
      </w:r>
      <w:proofErr w:type="spellEnd"/>
      <w:r w:rsidR="00F71C60" w:rsidRPr="006F115B">
        <w:rPr>
          <w:lang w:val="en-GB"/>
        </w:rPr>
        <w:t>;</w:t>
      </w:r>
    </w:p>
    <w:p w14:paraId="75998D2D" w14:textId="24A6608D" w:rsidR="00F71C60" w:rsidRPr="006F115B" w:rsidDel="009736EE" w:rsidRDefault="00F71C60" w:rsidP="00F71C60">
      <w:pPr>
        <w:pStyle w:val="B5"/>
        <w:rPr>
          <w:del w:id="29" w:author="Apple" w:date="2021-08-04T11:58:00Z"/>
          <w:rFonts w:eastAsia="DengXian"/>
        </w:rPr>
      </w:pPr>
      <w:del w:id="30" w:author="Apple" w:date="2021-08-04T11:58:00Z">
        <w:r w:rsidRPr="006F115B" w:rsidDel="009736EE">
          <w:rPr>
            <w:rFonts w:eastAsia="DengXian"/>
          </w:rPr>
          <w:delText>5</w:delText>
        </w:r>
        <w:r w:rsidRPr="006F115B" w:rsidDel="009736EE">
          <w:delText>&gt;</w:delText>
        </w:r>
        <w:r w:rsidRPr="006F115B" w:rsidDel="009736EE">
          <w:tab/>
          <w:delText>else:</w:delText>
        </w:r>
      </w:del>
    </w:p>
    <w:p w14:paraId="1EC9DC0E" w14:textId="088045B7" w:rsidR="00F71C60" w:rsidRPr="006F115B" w:rsidDel="009736EE" w:rsidRDefault="00F71C60" w:rsidP="00F71C60">
      <w:pPr>
        <w:pStyle w:val="B6"/>
        <w:rPr>
          <w:del w:id="31" w:author="Apple" w:date="2021-08-04T11:58:00Z"/>
          <w:rFonts w:eastAsia="DengXian"/>
          <w:lang w:val="en-GB"/>
        </w:rPr>
      </w:pPr>
      <w:del w:id="32" w:author="Apple" w:date="2021-08-04T11:58:00Z">
        <w:r w:rsidRPr="006F115B" w:rsidDel="009736EE">
          <w:rPr>
            <w:rFonts w:eastAsia="DengXian"/>
            <w:lang w:val="en-GB"/>
          </w:rPr>
          <w:delText>6</w:delText>
        </w:r>
        <w:r w:rsidRPr="006F115B" w:rsidDel="009736EE">
          <w:rPr>
            <w:lang w:val="en-GB"/>
          </w:rPr>
          <w:delText>&gt;</w:delText>
        </w:r>
        <w:r w:rsidRPr="006F115B" w:rsidDel="009736EE">
          <w:rPr>
            <w:lang w:val="en-GB"/>
          </w:rPr>
          <w:tab/>
          <w:delText xml:space="preserve">clear the information included in </w:delText>
        </w:r>
        <w:r w:rsidRPr="006F115B" w:rsidDel="009736EE">
          <w:rPr>
            <w:i/>
            <w:lang w:val="en-GB"/>
          </w:rPr>
          <w:delText>VarRA-Report</w:delText>
        </w:r>
        <w:r w:rsidRPr="006F115B" w:rsidDel="009736EE">
          <w:rPr>
            <w:lang w:val="en-GB"/>
          </w:rPr>
          <w:delText>;</w:delText>
        </w:r>
      </w:del>
    </w:p>
    <w:p w14:paraId="410BBD5B" w14:textId="71F13334" w:rsidR="00F71C60" w:rsidRPr="006F115B" w:rsidDel="009736EE" w:rsidRDefault="00F71C60" w:rsidP="00F71C60">
      <w:pPr>
        <w:pStyle w:val="B6"/>
        <w:rPr>
          <w:del w:id="33" w:author="Apple" w:date="2021-08-04T11:58:00Z"/>
          <w:rFonts w:eastAsia="DengXian"/>
          <w:lang w:val="en-GB"/>
        </w:rPr>
      </w:pPr>
      <w:del w:id="34" w:author="Apple" w:date="2021-08-04T11:58:00Z">
        <w:r w:rsidRPr="006F115B" w:rsidDel="009736EE">
          <w:rPr>
            <w:rFonts w:eastAsia="DengXian"/>
            <w:lang w:val="en-GB"/>
          </w:rPr>
          <w:delText>6</w:delText>
        </w:r>
        <w:r w:rsidRPr="006F115B" w:rsidDel="009736EE">
          <w:rPr>
            <w:lang w:val="en-GB"/>
          </w:rPr>
          <w:delText>&gt;</w:delText>
        </w:r>
        <w:r w:rsidRPr="006F115B" w:rsidDel="009736EE">
          <w:rPr>
            <w:lang w:val="en-GB"/>
          </w:rPr>
          <w:tab/>
          <w:delText xml:space="preserve">set the </w:delText>
        </w:r>
        <w:r w:rsidRPr="006F115B" w:rsidDel="009736EE">
          <w:rPr>
            <w:i/>
            <w:lang w:val="en-GB"/>
          </w:rPr>
          <w:delText xml:space="preserve">plmn-IdentityList </w:delText>
        </w:r>
        <w:r w:rsidRPr="006F115B" w:rsidDel="009736EE">
          <w:rPr>
            <w:lang w:val="en-GB"/>
          </w:rPr>
          <w:delText>to the list of EPLMNs stored by the UE (i.e. includes the RPLMN);</w:delText>
        </w:r>
      </w:del>
    </w:p>
    <w:p w14:paraId="7A6C35B4" w14:textId="77777777" w:rsidR="00F71C60" w:rsidRPr="006F115B" w:rsidRDefault="00F71C60" w:rsidP="00F71C60">
      <w:pPr>
        <w:pStyle w:val="B4"/>
      </w:pPr>
      <w:r w:rsidRPr="006F115B">
        <w:t>4&gt;</w:t>
      </w:r>
      <w:r w:rsidRPr="006F115B">
        <w:tab/>
        <w:t>else:</w:t>
      </w:r>
    </w:p>
    <w:p w14:paraId="24553EF1" w14:textId="77777777" w:rsidR="00F71C60" w:rsidRPr="006F115B" w:rsidRDefault="00F71C60" w:rsidP="00F71C60">
      <w:pPr>
        <w:pStyle w:val="B5"/>
      </w:pPr>
      <w:r w:rsidRPr="006F115B">
        <w:t>5&gt;</w:t>
      </w:r>
      <w:r w:rsidRPr="006F115B">
        <w:tab/>
        <w:t xml:space="preserve">set the </w:t>
      </w:r>
      <w:proofErr w:type="spellStart"/>
      <w:r w:rsidRPr="006F115B">
        <w:rPr>
          <w:i/>
          <w:iCs/>
        </w:rPr>
        <w:t>plmn</w:t>
      </w:r>
      <w:proofErr w:type="spellEnd"/>
      <w:r w:rsidRPr="006F115B">
        <w:rPr>
          <w:i/>
          <w:iCs/>
        </w:rPr>
        <w:t>-Identity</w:t>
      </w:r>
      <w:r w:rsidRPr="006F115B">
        <w:t xml:space="preserve">, in </w:t>
      </w:r>
      <w:proofErr w:type="spellStart"/>
      <w:r w:rsidRPr="006F115B">
        <w:rPr>
          <w:i/>
          <w:iCs/>
        </w:rPr>
        <w:t>plmn-IdentityList</w:t>
      </w:r>
      <w:proofErr w:type="spellEnd"/>
      <w:r w:rsidRPr="006F115B">
        <w:t xml:space="preserve">, to the </w:t>
      </w:r>
      <w:proofErr w:type="spellStart"/>
      <w:r w:rsidRPr="006F115B">
        <w:t>PLMN</w:t>
      </w:r>
      <w:proofErr w:type="spellEnd"/>
      <w:r w:rsidRPr="006F115B">
        <w:t xml:space="preserve"> selected by upper layers (see TS 24.501 [23]) from the </w:t>
      </w:r>
      <w:proofErr w:type="spellStart"/>
      <w:r w:rsidRPr="006F115B">
        <w:t>PLMN</w:t>
      </w:r>
      <w:proofErr w:type="spellEnd"/>
      <w:r w:rsidRPr="006F115B">
        <w:t xml:space="preserve">(s) included in the </w:t>
      </w:r>
      <w:proofErr w:type="spellStart"/>
      <w:r w:rsidRPr="006F115B">
        <w:rPr>
          <w:i/>
          <w:iCs/>
        </w:rPr>
        <w:t>plmn-IdentityList</w:t>
      </w:r>
      <w:proofErr w:type="spellEnd"/>
      <w:r w:rsidRPr="006F115B">
        <w:t xml:space="preserve"> in </w:t>
      </w:r>
      <w:proofErr w:type="spellStart"/>
      <w:r w:rsidRPr="006F115B">
        <w:t>SIB1</w:t>
      </w:r>
      <w:proofErr w:type="spellEnd"/>
      <w:r w:rsidRPr="006F115B">
        <w:t>;</w:t>
      </w:r>
    </w:p>
    <w:p w14:paraId="755C6376" w14:textId="77777777" w:rsidR="00F71C60" w:rsidRPr="006F115B" w:rsidRDefault="00F71C60" w:rsidP="00F71C60">
      <w:pPr>
        <w:pStyle w:val="B4"/>
      </w:pPr>
      <w:r w:rsidRPr="006F115B">
        <w:t>4&gt;</w:t>
      </w:r>
      <w:r w:rsidRPr="006F115B">
        <w:tab/>
        <w:t xml:space="preserve">set the </w:t>
      </w:r>
      <w:proofErr w:type="spellStart"/>
      <w:r w:rsidRPr="006F115B">
        <w:rPr>
          <w:i/>
        </w:rPr>
        <w:t>cellId</w:t>
      </w:r>
      <w:proofErr w:type="spellEnd"/>
      <w:r w:rsidRPr="006F115B">
        <w:t xml:space="preserve"> to the global cell identity and the tracking area code, if available, otherwise to the physical cell identity and carrier frequency of the cell in which the corresponding random-access preamble was transmitted;</w:t>
      </w:r>
    </w:p>
    <w:p w14:paraId="7460A3BE" w14:textId="77777777" w:rsidR="00F71C60" w:rsidRPr="006F115B" w:rsidRDefault="00F71C60" w:rsidP="00F71C60">
      <w:pPr>
        <w:pStyle w:val="B4"/>
        <w:rPr>
          <w:lang w:eastAsia="ko-KR"/>
        </w:rPr>
      </w:pPr>
      <w:r w:rsidRPr="006F115B">
        <w:rPr>
          <w:rFonts w:eastAsia="SimSun"/>
          <w:lang w:eastAsia="zh-CN"/>
        </w:rPr>
        <w:t>4</w:t>
      </w:r>
      <w:r w:rsidRPr="006F115B">
        <w:t>&gt;</w:t>
      </w:r>
      <w:r w:rsidRPr="006F115B">
        <w:tab/>
      </w:r>
      <w:r w:rsidRPr="006F115B">
        <w:rPr>
          <w:lang w:eastAsia="ko-KR"/>
        </w:rPr>
        <w:t xml:space="preserve">set the </w:t>
      </w:r>
      <w:proofErr w:type="spellStart"/>
      <w:r w:rsidRPr="006F115B">
        <w:rPr>
          <w:i/>
          <w:iCs/>
          <w:lang w:eastAsia="ko-KR"/>
        </w:rPr>
        <w:t>raPurpose</w:t>
      </w:r>
      <w:proofErr w:type="spellEnd"/>
      <w:r w:rsidRPr="006F115B">
        <w:rPr>
          <w:lang w:eastAsia="ko-KR"/>
        </w:rPr>
        <w:t xml:space="preserve"> to include the purpose of triggering the random-access procedure;</w:t>
      </w:r>
    </w:p>
    <w:p w14:paraId="37AF6CB4" w14:textId="5DCBAD00" w:rsidR="00700456" w:rsidRPr="006F115B" w:rsidRDefault="00F71C60" w:rsidP="009736EE">
      <w:pPr>
        <w:pStyle w:val="B4"/>
      </w:pPr>
      <w:r w:rsidRPr="006F115B">
        <w:t>4&gt;</w:t>
      </w:r>
      <w:r w:rsidRPr="006F115B">
        <w:tab/>
      </w:r>
      <w:r w:rsidRPr="006F115B">
        <w:rPr>
          <w:lang w:eastAsia="ko-KR"/>
        </w:rPr>
        <w:t>set the</w:t>
      </w:r>
      <w:r w:rsidRPr="006F115B">
        <w:rPr>
          <w:rFonts w:eastAsia="SimSun"/>
          <w:i/>
          <w:iCs/>
          <w:lang w:eastAsia="zh-CN"/>
        </w:rPr>
        <w:t xml:space="preserve"> </w:t>
      </w:r>
      <w:proofErr w:type="spellStart"/>
      <w:r w:rsidRPr="006F115B">
        <w:rPr>
          <w:rFonts w:eastAsia="SimSun"/>
          <w:i/>
          <w:iCs/>
          <w:lang w:eastAsia="zh-CN"/>
        </w:rPr>
        <w:t>ra-InformationCommon</w:t>
      </w:r>
      <w:proofErr w:type="spellEnd"/>
      <w:r w:rsidRPr="006F115B">
        <w:rPr>
          <w:rFonts w:eastAsia="SimSun"/>
          <w:lang w:eastAsia="zh-CN"/>
        </w:rPr>
        <w:t xml:space="preserve"> as specified in subclause 5.7.10.5.</w:t>
      </w:r>
    </w:p>
    <w:p w14:paraId="77396878" w14:textId="77777777" w:rsidR="00F71C60" w:rsidRPr="006F115B" w:rsidRDefault="00F71C60" w:rsidP="00F71C60">
      <w:r w:rsidRPr="006F115B">
        <w:t xml:space="preserve">The UE may discard the </w:t>
      </w:r>
      <w:proofErr w:type="gramStart"/>
      <w:r w:rsidRPr="006F115B">
        <w:t>random access</w:t>
      </w:r>
      <w:proofErr w:type="gramEnd"/>
      <w:r w:rsidRPr="006F115B">
        <w:t xml:space="preserve"> report information, i.e. release the UE variable </w:t>
      </w:r>
      <w:proofErr w:type="spellStart"/>
      <w:r w:rsidRPr="006F115B">
        <w:rPr>
          <w:i/>
        </w:rPr>
        <w:t>VarRA</w:t>
      </w:r>
      <w:proofErr w:type="spellEnd"/>
      <w:r w:rsidRPr="006F115B">
        <w:rPr>
          <w:i/>
        </w:rPr>
        <w:t>-Report</w:t>
      </w:r>
      <w:r w:rsidRPr="006F115B">
        <w:t xml:space="preserve">, 48 hours after the last successful random access procedure related information is added to the </w:t>
      </w:r>
      <w:proofErr w:type="spellStart"/>
      <w:r w:rsidRPr="006F115B">
        <w:rPr>
          <w:i/>
        </w:rPr>
        <w:t>VarRA</w:t>
      </w:r>
      <w:proofErr w:type="spellEnd"/>
      <w:r w:rsidRPr="006F115B">
        <w:rPr>
          <w:i/>
        </w:rPr>
        <w:t>-Report</w:t>
      </w:r>
      <w:r w:rsidRPr="006F115B">
        <w:t>.</w:t>
      </w:r>
    </w:p>
    <w:p w14:paraId="7069B389" w14:textId="77777777" w:rsidR="00F71C60" w:rsidRPr="006F115B" w:rsidRDefault="00F71C60" w:rsidP="00F71C60">
      <w:pPr>
        <w:pStyle w:val="NO"/>
      </w:pPr>
      <w:r w:rsidRPr="006F115B">
        <w:lastRenderedPageBreak/>
        <w:t>NOTE 1:</w:t>
      </w:r>
      <w:r w:rsidRPr="006F115B">
        <w:tab/>
        <w:t xml:space="preserve">The UE does not log the RA information in the RA report if the triggering event of the random access is consistent UL </w:t>
      </w:r>
      <w:proofErr w:type="spellStart"/>
      <w:r w:rsidRPr="006F115B">
        <w:t>LBT</w:t>
      </w:r>
      <w:proofErr w:type="spellEnd"/>
      <w:r w:rsidRPr="006F115B">
        <w:t xml:space="preserve"> on </w:t>
      </w:r>
      <w:proofErr w:type="spellStart"/>
      <w:r w:rsidRPr="006F115B">
        <w:t>SpCell</w:t>
      </w:r>
      <w:proofErr w:type="spellEnd"/>
      <w:r w:rsidRPr="006F115B">
        <w:t xml:space="preserve"> as specified in TS 38.321 [6].</w:t>
      </w:r>
    </w:p>
    <w:p w14:paraId="4A35F1D1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22A5A4" w14:textId="16A9E154" w:rsidR="002479AA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F04485">
        <w:rPr>
          <w:rFonts w:ascii="Arial" w:eastAsia="MS Mincho" w:hAnsi="Arial"/>
          <w:sz w:val="24"/>
          <w:highlight w:val="yellow"/>
          <w:lang w:val="en-US" w:eastAsia="zh-CN"/>
        </w:rPr>
        <w:t>End of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2479AA" w:rsidSect="00412211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36BB" w16cex:dateUtc="2021-04-16T14:15:00Z"/>
  <w16cex:commentExtensible w16cex:durableId="242437BB" w16cex:dateUtc="2021-04-16T14:2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94BC3" w14:textId="77777777" w:rsidR="00D83246" w:rsidRDefault="00D83246">
      <w:r>
        <w:separator/>
      </w:r>
    </w:p>
  </w:endnote>
  <w:endnote w:type="continuationSeparator" w:id="0">
    <w:p w14:paraId="2B147713" w14:textId="77777777" w:rsidR="00D83246" w:rsidRDefault="00D8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159B1" w14:textId="77777777" w:rsidR="00D83246" w:rsidRDefault="00D83246">
      <w:r>
        <w:separator/>
      </w:r>
    </w:p>
  </w:footnote>
  <w:footnote w:type="continuationSeparator" w:id="0">
    <w:p w14:paraId="367F81C9" w14:textId="77777777" w:rsidR="00D83246" w:rsidRDefault="00D83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56A1" w:rsidRDefault="003C56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56A1" w:rsidRDefault="003C56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56A1" w:rsidRDefault="003C56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56A1" w:rsidRDefault="003C56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E4A"/>
    <w:rsid w:val="00065D44"/>
    <w:rsid w:val="00067701"/>
    <w:rsid w:val="00073986"/>
    <w:rsid w:val="000814F9"/>
    <w:rsid w:val="000817D3"/>
    <w:rsid w:val="000A6394"/>
    <w:rsid w:val="000B62E9"/>
    <w:rsid w:val="000B7FED"/>
    <w:rsid w:val="000C038A"/>
    <w:rsid w:val="000C3D9D"/>
    <w:rsid w:val="000C4E52"/>
    <w:rsid w:val="000C6598"/>
    <w:rsid w:val="000D44B3"/>
    <w:rsid w:val="001021DB"/>
    <w:rsid w:val="00116629"/>
    <w:rsid w:val="00125048"/>
    <w:rsid w:val="0012619E"/>
    <w:rsid w:val="00145D43"/>
    <w:rsid w:val="001464B8"/>
    <w:rsid w:val="00165731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26C6E"/>
    <w:rsid w:val="002479AA"/>
    <w:rsid w:val="0026004D"/>
    <w:rsid w:val="002640DD"/>
    <w:rsid w:val="00275D12"/>
    <w:rsid w:val="00284FEB"/>
    <w:rsid w:val="002860C4"/>
    <w:rsid w:val="002B4931"/>
    <w:rsid w:val="002B5741"/>
    <w:rsid w:val="002E0E4F"/>
    <w:rsid w:val="002E472E"/>
    <w:rsid w:val="00300E80"/>
    <w:rsid w:val="00305409"/>
    <w:rsid w:val="003400A8"/>
    <w:rsid w:val="00355D28"/>
    <w:rsid w:val="003609EF"/>
    <w:rsid w:val="0036231A"/>
    <w:rsid w:val="00364A3C"/>
    <w:rsid w:val="00366B68"/>
    <w:rsid w:val="00374DD4"/>
    <w:rsid w:val="00391C06"/>
    <w:rsid w:val="003C56A1"/>
    <w:rsid w:val="003E1A36"/>
    <w:rsid w:val="003E5C82"/>
    <w:rsid w:val="00410371"/>
    <w:rsid w:val="00412211"/>
    <w:rsid w:val="00420683"/>
    <w:rsid w:val="004242F1"/>
    <w:rsid w:val="00426E85"/>
    <w:rsid w:val="00432761"/>
    <w:rsid w:val="004431BD"/>
    <w:rsid w:val="004751BE"/>
    <w:rsid w:val="00477175"/>
    <w:rsid w:val="0049146E"/>
    <w:rsid w:val="004A5EC9"/>
    <w:rsid w:val="004B75B7"/>
    <w:rsid w:val="004C3DA7"/>
    <w:rsid w:val="004E1B71"/>
    <w:rsid w:val="004F6CCB"/>
    <w:rsid w:val="004F6EC8"/>
    <w:rsid w:val="00512FFA"/>
    <w:rsid w:val="0051580D"/>
    <w:rsid w:val="00531442"/>
    <w:rsid w:val="00547111"/>
    <w:rsid w:val="00556D02"/>
    <w:rsid w:val="00592D74"/>
    <w:rsid w:val="005B15AF"/>
    <w:rsid w:val="005C539D"/>
    <w:rsid w:val="005E2C44"/>
    <w:rsid w:val="00621188"/>
    <w:rsid w:val="006213DC"/>
    <w:rsid w:val="006257ED"/>
    <w:rsid w:val="0064586B"/>
    <w:rsid w:val="00660B5A"/>
    <w:rsid w:val="00662F4E"/>
    <w:rsid w:val="00665C47"/>
    <w:rsid w:val="00695808"/>
    <w:rsid w:val="006B46FB"/>
    <w:rsid w:val="006C29E7"/>
    <w:rsid w:val="006C6138"/>
    <w:rsid w:val="006D6B05"/>
    <w:rsid w:val="006E21FB"/>
    <w:rsid w:val="00700456"/>
    <w:rsid w:val="007176FF"/>
    <w:rsid w:val="00747535"/>
    <w:rsid w:val="007667E3"/>
    <w:rsid w:val="00792342"/>
    <w:rsid w:val="007977A8"/>
    <w:rsid w:val="00797FAC"/>
    <w:rsid w:val="007B512A"/>
    <w:rsid w:val="007C2097"/>
    <w:rsid w:val="007C6596"/>
    <w:rsid w:val="007D605E"/>
    <w:rsid w:val="007D6A07"/>
    <w:rsid w:val="007F7259"/>
    <w:rsid w:val="007F783C"/>
    <w:rsid w:val="008040A8"/>
    <w:rsid w:val="008279FA"/>
    <w:rsid w:val="00832DE4"/>
    <w:rsid w:val="00836103"/>
    <w:rsid w:val="00847F31"/>
    <w:rsid w:val="008626E7"/>
    <w:rsid w:val="00870EE7"/>
    <w:rsid w:val="00871B53"/>
    <w:rsid w:val="00872CEA"/>
    <w:rsid w:val="008863B9"/>
    <w:rsid w:val="008A12D5"/>
    <w:rsid w:val="008A45A6"/>
    <w:rsid w:val="008A673E"/>
    <w:rsid w:val="008D1BFB"/>
    <w:rsid w:val="008F3789"/>
    <w:rsid w:val="008F40B9"/>
    <w:rsid w:val="008F686C"/>
    <w:rsid w:val="009148DE"/>
    <w:rsid w:val="009229CF"/>
    <w:rsid w:val="009241D5"/>
    <w:rsid w:val="00941E30"/>
    <w:rsid w:val="0096404C"/>
    <w:rsid w:val="009736EE"/>
    <w:rsid w:val="009777D9"/>
    <w:rsid w:val="00991094"/>
    <w:rsid w:val="00991B88"/>
    <w:rsid w:val="009A5753"/>
    <w:rsid w:val="009A579D"/>
    <w:rsid w:val="009C2A1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69B"/>
    <w:rsid w:val="00B258BB"/>
    <w:rsid w:val="00B36F02"/>
    <w:rsid w:val="00B63C4F"/>
    <w:rsid w:val="00B67B97"/>
    <w:rsid w:val="00B67D9B"/>
    <w:rsid w:val="00B76E07"/>
    <w:rsid w:val="00B9229E"/>
    <w:rsid w:val="00B968C8"/>
    <w:rsid w:val="00BA3EC5"/>
    <w:rsid w:val="00BA51D9"/>
    <w:rsid w:val="00BB5DFC"/>
    <w:rsid w:val="00BD279D"/>
    <w:rsid w:val="00BD6441"/>
    <w:rsid w:val="00BD6BB8"/>
    <w:rsid w:val="00BE79A3"/>
    <w:rsid w:val="00C064E2"/>
    <w:rsid w:val="00C1030F"/>
    <w:rsid w:val="00C410E5"/>
    <w:rsid w:val="00C61377"/>
    <w:rsid w:val="00C66BA2"/>
    <w:rsid w:val="00C929AC"/>
    <w:rsid w:val="00C95985"/>
    <w:rsid w:val="00CC5026"/>
    <w:rsid w:val="00CC68D0"/>
    <w:rsid w:val="00CF53BE"/>
    <w:rsid w:val="00D03F9A"/>
    <w:rsid w:val="00D06D51"/>
    <w:rsid w:val="00D17396"/>
    <w:rsid w:val="00D24991"/>
    <w:rsid w:val="00D50255"/>
    <w:rsid w:val="00D66520"/>
    <w:rsid w:val="00D81ACF"/>
    <w:rsid w:val="00D83246"/>
    <w:rsid w:val="00D83B0F"/>
    <w:rsid w:val="00D87411"/>
    <w:rsid w:val="00D91426"/>
    <w:rsid w:val="00DA057D"/>
    <w:rsid w:val="00DA257D"/>
    <w:rsid w:val="00DE34CF"/>
    <w:rsid w:val="00DF265D"/>
    <w:rsid w:val="00DF3539"/>
    <w:rsid w:val="00E13F3D"/>
    <w:rsid w:val="00E34898"/>
    <w:rsid w:val="00E40178"/>
    <w:rsid w:val="00E4611D"/>
    <w:rsid w:val="00E56545"/>
    <w:rsid w:val="00E7649A"/>
    <w:rsid w:val="00EA421F"/>
    <w:rsid w:val="00EB09B7"/>
    <w:rsid w:val="00ED318E"/>
    <w:rsid w:val="00EE7D7C"/>
    <w:rsid w:val="00F002CC"/>
    <w:rsid w:val="00F04485"/>
    <w:rsid w:val="00F16C70"/>
    <w:rsid w:val="00F22923"/>
    <w:rsid w:val="00F25D98"/>
    <w:rsid w:val="00F300FB"/>
    <w:rsid w:val="00F62478"/>
    <w:rsid w:val="00F66C1B"/>
    <w:rsid w:val="00F66EF6"/>
    <w:rsid w:val="00F71C60"/>
    <w:rsid w:val="00FB6386"/>
    <w:rsid w:val="00FD04CD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83C8A1-EF9D-B94B-AAEA-3D3364D07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107</TotalTime>
  <Pages>4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25</cp:revision>
  <cp:lastPrinted>1899-12-31T22:59:17Z</cp:lastPrinted>
  <dcterms:created xsi:type="dcterms:W3CDTF">2021-04-19T11:47:00Z</dcterms:created>
  <dcterms:modified xsi:type="dcterms:W3CDTF">2021-08-05T03:44:00Z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