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1B342744"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43089B">
        <w:rPr>
          <w:rFonts w:cs="黑体"/>
          <w:b/>
          <w:sz w:val="24"/>
          <w:szCs w:val="24"/>
        </w:rPr>
        <w:t>14</w:t>
      </w:r>
      <w:r w:rsidR="0098262F">
        <w:rPr>
          <w:rFonts w:cs="黑体"/>
          <w:b/>
          <w:sz w:val="24"/>
          <w:szCs w:val="24"/>
        </w:rPr>
        <w:t>-</w:t>
      </w:r>
      <w:r w:rsidR="00D24D6D" w:rsidRPr="00D24D6D">
        <w:rPr>
          <w:rFonts w:cs="黑体"/>
          <w:b/>
          <w:sz w:val="24"/>
          <w:szCs w:val="24"/>
        </w:rPr>
        <w:t>e</w:t>
      </w:r>
      <w:r w:rsidR="00CA1759">
        <w:rPr>
          <w:b/>
          <w:noProof/>
          <w:sz w:val="24"/>
        </w:rPr>
        <w:tab/>
      </w:r>
      <w:bookmarkStart w:id="4" w:name="_GoBack"/>
      <w:r w:rsidR="00BC1330">
        <w:rPr>
          <w:rFonts w:eastAsia="Malgun Gothic"/>
          <w:b/>
          <w:bCs/>
          <w:sz w:val="24"/>
          <w:szCs w:val="24"/>
          <w:lang w:eastAsia="zh-CN"/>
        </w:rPr>
        <w:t>R2-2105987</w:t>
      </w:r>
      <w:bookmarkEnd w:id="4"/>
    </w:p>
    <w:p w14:paraId="358F7F46" w14:textId="5960121E" w:rsidR="003A6E93" w:rsidRPr="008A4B03" w:rsidRDefault="00EA3C5C" w:rsidP="00EF6FDB">
      <w:pPr>
        <w:pStyle w:val="CRCoverPage"/>
        <w:tabs>
          <w:tab w:val="right" w:pos="9639"/>
        </w:tabs>
        <w:spacing w:before="120" w:after="0"/>
        <w:rPr>
          <w:b/>
          <w:noProof/>
          <w:sz w:val="24"/>
        </w:rPr>
      </w:pPr>
      <w:r>
        <w:rPr>
          <w:b/>
          <w:noProof/>
          <w:sz w:val="24"/>
        </w:rPr>
        <w:t xml:space="preserve">Online, </w:t>
      </w:r>
      <w:r w:rsidR="000A2B30">
        <w:rPr>
          <w:b/>
          <w:noProof/>
          <w:sz w:val="24"/>
        </w:rPr>
        <w:t xml:space="preserve">19-27 May </w:t>
      </w:r>
      <w:r>
        <w:rPr>
          <w:b/>
          <w:noProof/>
          <w:sz w:val="24"/>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3B906CF1"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8262F" w:rsidRPr="0098262F">
        <w:rPr>
          <w:rFonts w:ascii="Arial" w:hAnsi="Arial" w:cs="Arial"/>
          <w:sz w:val="22"/>
        </w:rPr>
        <w:t>8.2.2</w:t>
      </w:r>
      <w:r w:rsidR="00EA3C5C">
        <w:rPr>
          <w:rFonts w:ascii="Arial" w:hAnsi="Arial" w:cs="Arial"/>
          <w:sz w:val="22"/>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0FDF7E18"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9748D">
        <w:rPr>
          <w:rFonts w:ascii="Arial" w:hAnsi="Arial" w:cs="Arial"/>
          <w:sz w:val="22"/>
        </w:rPr>
        <w:t xml:space="preserve">UE behaviour </w:t>
      </w:r>
      <w:r w:rsidR="002476FE">
        <w:rPr>
          <w:rFonts w:ascii="Arial" w:hAnsi="Arial" w:cs="Arial"/>
          <w:sz w:val="22"/>
        </w:rPr>
        <w:t xml:space="preserve">while the SCG is </w:t>
      </w:r>
      <w:r w:rsidR="0098262F">
        <w:rPr>
          <w:rFonts w:ascii="Arial" w:hAnsi="Arial" w:cs="Arial"/>
          <w:sz w:val="22"/>
        </w:rPr>
        <w:t>deactivated</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169B16D1" w14:textId="26EB044A" w:rsidR="002476FE" w:rsidRDefault="002476FE" w:rsidP="000C767E">
      <w:pPr>
        <w:rPr>
          <w:rFonts w:eastAsia="宋体"/>
          <w:lang w:eastAsia="zh-CN"/>
        </w:rPr>
      </w:pPr>
      <w:r>
        <w:rPr>
          <w:rFonts w:eastAsia="宋体"/>
          <w:lang w:eastAsia="zh-CN"/>
        </w:rPr>
        <w:t xml:space="preserve">In this document, we discuss </w:t>
      </w:r>
      <w:r w:rsidR="00B13D71">
        <w:rPr>
          <w:rFonts w:eastAsia="宋体"/>
          <w:lang w:eastAsia="zh-CN"/>
        </w:rPr>
        <w:t xml:space="preserve">about RRM measurements and about </w:t>
      </w:r>
      <w:r>
        <w:rPr>
          <w:rFonts w:eastAsia="宋体"/>
          <w:lang w:eastAsia="zh-CN"/>
        </w:rPr>
        <w:t>the relation between timing advance</w:t>
      </w:r>
      <w:r w:rsidR="00B13D71">
        <w:rPr>
          <w:rFonts w:eastAsia="宋体"/>
          <w:lang w:eastAsia="zh-CN"/>
        </w:rPr>
        <w:t xml:space="preserve"> maintenance</w:t>
      </w:r>
      <w:r>
        <w:rPr>
          <w:rFonts w:eastAsia="宋体"/>
          <w:lang w:eastAsia="zh-CN"/>
        </w:rPr>
        <w:t xml:space="preserve">, BFD and activation of the SCG </w:t>
      </w:r>
      <w:r w:rsidR="00B13D71">
        <w:rPr>
          <w:rFonts w:eastAsia="宋体"/>
          <w:lang w:eastAsia="zh-CN"/>
        </w:rPr>
        <w:t>without</w:t>
      </w:r>
      <w:r>
        <w:rPr>
          <w:rFonts w:eastAsia="宋体"/>
          <w:lang w:eastAsia="zh-CN"/>
        </w:rPr>
        <w:t xml:space="preserve"> RACH</w:t>
      </w:r>
      <w:r w:rsidR="00B13D71">
        <w:rPr>
          <w:rFonts w:eastAsia="宋体"/>
          <w:lang w:eastAsia="zh-CN"/>
        </w:rPr>
        <w:t>.</w:t>
      </w:r>
    </w:p>
    <w:p w14:paraId="210CDCF8" w14:textId="1D605636" w:rsidR="00B13D71" w:rsidRDefault="00B13D71" w:rsidP="000C767E">
      <w:pPr>
        <w:rPr>
          <w:rFonts w:eastAsia="宋体"/>
          <w:lang w:eastAsia="zh-CN"/>
        </w:rPr>
      </w:pPr>
      <w:r>
        <w:rPr>
          <w:rFonts w:eastAsia="宋体"/>
          <w:lang w:eastAsia="zh-CN"/>
        </w:rPr>
        <w:t>We propose to make decisions towards either supporting SCG activation without RACH or, if not possible, to come back to such discussions, if time allows, after the solution for SCG activation with RACH is clear.</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3397699B" w14:textId="72168949" w:rsidR="00E1072E" w:rsidRDefault="00E1072E" w:rsidP="0043089B">
      <w:pPr>
        <w:pStyle w:val="Heading2"/>
        <w:spacing w:after="240"/>
      </w:pPr>
      <w:r>
        <w:t>RRM measurements</w:t>
      </w:r>
    </w:p>
    <w:p w14:paraId="0F05CD5D" w14:textId="77777777" w:rsidR="00E1072E" w:rsidRDefault="00E1072E" w:rsidP="00E1072E">
      <w:pPr>
        <w:rPr>
          <w:rFonts w:eastAsia="宋体"/>
          <w:lang w:eastAsia="zh-CN"/>
        </w:rPr>
      </w:pPr>
      <w:r>
        <w:rPr>
          <w:rFonts w:eastAsia="宋体"/>
          <w:lang w:eastAsia="zh-CN"/>
        </w:rPr>
        <w:t>At last meeting, RAN2 made the following agreement:</w:t>
      </w:r>
    </w:p>
    <w:p w14:paraId="06D583F4" w14:textId="77777777" w:rsidR="00E1072E" w:rsidRPr="00E1072E" w:rsidRDefault="00E1072E" w:rsidP="00E1072E">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hanging="360"/>
        <w:textAlignment w:val="auto"/>
        <w:rPr>
          <w:rFonts w:ascii="Arial" w:eastAsia="MS Mincho" w:hAnsi="Arial"/>
          <w:b/>
          <w:szCs w:val="24"/>
          <w:lang w:eastAsia="en-GB"/>
        </w:rPr>
      </w:pPr>
      <w:r w:rsidRPr="00E1072E">
        <w:rPr>
          <w:rFonts w:ascii="Arial" w:eastAsia="MS Mincho" w:hAnsi="Arial"/>
          <w:b/>
          <w:szCs w:val="24"/>
          <w:lang w:eastAsia="en-GB"/>
        </w:rPr>
        <w:t>The MN RRC reconfiguration message used to deactivate SCG and the embedded SN RRC reconfiguration message can reconfigure any parameter (any restriction requires an explicit decision).</w:t>
      </w:r>
    </w:p>
    <w:p w14:paraId="4833E216" w14:textId="77777777" w:rsidR="00E1072E" w:rsidRDefault="00E1072E" w:rsidP="00E1072E">
      <w:pPr>
        <w:rPr>
          <w:rFonts w:eastAsia="宋体"/>
          <w:lang w:eastAsia="zh-CN"/>
        </w:rPr>
      </w:pPr>
    </w:p>
    <w:p w14:paraId="0975338C" w14:textId="23D50606" w:rsidR="00E1072E" w:rsidRDefault="00E1072E" w:rsidP="00E1072E">
      <w:pPr>
        <w:rPr>
          <w:rFonts w:eastAsia="宋体"/>
          <w:lang w:eastAsia="zh-CN"/>
        </w:rPr>
      </w:pPr>
      <w:r>
        <w:rPr>
          <w:rFonts w:eastAsia="宋体"/>
          <w:lang w:eastAsia="zh-CN"/>
        </w:rPr>
        <w:t>This means that, if the network would like the UE to do less RRM measurements while the SCG is deactivated, the network can adjust the RRM measurement configuration e.g. to remove some measurements.</w:t>
      </w:r>
    </w:p>
    <w:p w14:paraId="2BB6DA42" w14:textId="77777777" w:rsidR="00E1072E" w:rsidRDefault="00E1072E" w:rsidP="00E1072E">
      <w:pPr>
        <w:rPr>
          <w:rFonts w:eastAsia="宋体"/>
          <w:lang w:eastAsia="zh-CN"/>
        </w:rPr>
      </w:pPr>
      <w:r>
        <w:rPr>
          <w:rFonts w:eastAsia="宋体"/>
          <w:lang w:eastAsia="zh-CN"/>
        </w:rPr>
        <w:t>Besides, it is still FFS whether the UE does RLM/BFD or reports L1 measurements while the SCG is deactivated, and the power consumption due to such activities could be much higher than</w:t>
      </w:r>
    </w:p>
    <w:p w14:paraId="70473542" w14:textId="4A65C974" w:rsidR="00E1072E" w:rsidRPr="0043089B" w:rsidRDefault="00E1072E" w:rsidP="00E1072E">
      <w:pPr>
        <w:rPr>
          <w:rFonts w:eastAsia="宋体"/>
          <w:b/>
          <w:lang w:eastAsia="zh-CN"/>
        </w:rPr>
      </w:pPr>
      <w:r w:rsidRPr="0043089B">
        <w:rPr>
          <w:rFonts w:eastAsia="宋体"/>
          <w:b/>
          <w:lang w:eastAsia="zh-CN"/>
        </w:rPr>
        <w:t>Observation 1: Even without relaxation of RRM measurement requirements while the SCG is deactivated, the power consumption due to RRM measurements can be made smaller than the power consumption due to RLM/BFD/L1 reporting if those activities are supported while the SCG is deactivated.</w:t>
      </w:r>
    </w:p>
    <w:p w14:paraId="3B610541" w14:textId="47E03423" w:rsidR="00E1072E" w:rsidRDefault="00E1072E" w:rsidP="00E1072E">
      <w:pPr>
        <w:rPr>
          <w:rFonts w:eastAsia="宋体"/>
          <w:lang w:eastAsia="zh-CN"/>
        </w:rPr>
      </w:pPr>
      <w:r>
        <w:rPr>
          <w:rFonts w:eastAsia="宋体"/>
          <w:lang w:eastAsia="zh-CN"/>
        </w:rPr>
        <w:t>Therefore, before considering the usefulness of RRM measurement relaxation, RAN2 should decide whether the UE performs RLM/BFD/L1 measurement reports while the SCG is deactivated.</w:t>
      </w:r>
    </w:p>
    <w:p w14:paraId="7F3D0DDC" w14:textId="5FF5C033" w:rsidR="00E1072E" w:rsidRPr="0043089B" w:rsidRDefault="00E1072E" w:rsidP="00E1072E">
      <w:pPr>
        <w:rPr>
          <w:rFonts w:eastAsia="宋体"/>
          <w:b/>
          <w:lang w:eastAsia="zh-CN"/>
        </w:rPr>
      </w:pPr>
      <w:r w:rsidRPr="0043089B">
        <w:rPr>
          <w:rFonts w:eastAsia="宋体"/>
          <w:b/>
          <w:lang w:eastAsia="zh-CN"/>
        </w:rPr>
        <w:t xml:space="preserve">Proposal 1: Consider </w:t>
      </w:r>
      <w:r w:rsidR="006F7B52" w:rsidRPr="0043089B">
        <w:rPr>
          <w:rFonts w:eastAsia="宋体"/>
          <w:b/>
          <w:lang w:eastAsia="zh-CN"/>
        </w:rPr>
        <w:t>whether</w:t>
      </w:r>
      <w:r w:rsidRPr="0043089B">
        <w:rPr>
          <w:rFonts w:eastAsia="宋体"/>
          <w:b/>
          <w:lang w:eastAsia="zh-CN"/>
        </w:rPr>
        <w:t xml:space="preserve"> to relax RRM measurements a</w:t>
      </w:r>
      <w:r w:rsidR="006F7B52" w:rsidRPr="0043089B">
        <w:rPr>
          <w:rFonts w:eastAsia="宋体"/>
          <w:b/>
          <w:lang w:eastAsia="zh-CN"/>
        </w:rPr>
        <w:t>f</w:t>
      </w:r>
      <w:r w:rsidRPr="0043089B">
        <w:rPr>
          <w:rFonts w:eastAsia="宋体"/>
          <w:b/>
          <w:lang w:eastAsia="zh-CN"/>
        </w:rPr>
        <w:t>te</w:t>
      </w:r>
      <w:r w:rsidR="00DD68B8">
        <w:rPr>
          <w:rFonts w:eastAsia="宋体"/>
          <w:b/>
          <w:lang w:eastAsia="zh-CN"/>
        </w:rPr>
        <w:t>r</w:t>
      </w:r>
      <w:r w:rsidRPr="0043089B">
        <w:rPr>
          <w:rFonts w:eastAsia="宋体"/>
          <w:b/>
          <w:lang w:eastAsia="zh-CN"/>
        </w:rPr>
        <w:t xml:space="preserve"> </w:t>
      </w:r>
      <w:r w:rsidR="006F7B52" w:rsidRPr="0043089B">
        <w:rPr>
          <w:rFonts w:eastAsia="宋体"/>
          <w:b/>
          <w:lang w:eastAsia="zh-CN"/>
        </w:rPr>
        <w:t xml:space="preserve">RAN2 has agreed </w:t>
      </w:r>
      <w:r w:rsidR="006F7B52" w:rsidRPr="006F7B52">
        <w:rPr>
          <w:rFonts w:eastAsia="宋体"/>
          <w:b/>
          <w:lang w:eastAsia="zh-CN"/>
        </w:rPr>
        <w:t>whether</w:t>
      </w:r>
      <w:r w:rsidR="006F7B52" w:rsidRPr="0043089B">
        <w:rPr>
          <w:rFonts w:eastAsia="宋体"/>
          <w:b/>
          <w:lang w:eastAsia="zh-CN"/>
        </w:rPr>
        <w:t xml:space="preserve"> the UE performs RLM/BFD/L1 measurement reporting while the SCG is deactivated.</w:t>
      </w:r>
    </w:p>
    <w:p w14:paraId="4D90AF12" w14:textId="6ED18574" w:rsidR="006F7B52" w:rsidRDefault="006F7B52" w:rsidP="0043089B">
      <w:pPr>
        <w:pStyle w:val="Heading2"/>
        <w:spacing w:after="240"/>
      </w:pPr>
      <w:r>
        <w:t>TA timer/BFD/L1 measurement reporting</w:t>
      </w:r>
    </w:p>
    <w:p w14:paraId="39F79F27" w14:textId="09DF3F98" w:rsidR="00DD68B8" w:rsidRDefault="006F7B52" w:rsidP="00B40B8F">
      <w:pPr>
        <w:rPr>
          <w:rFonts w:eastAsiaTheme="minorEastAsia"/>
          <w:lang w:eastAsia="zh-CN"/>
        </w:rPr>
      </w:pPr>
      <w:r>
        <w:rPr>
          <w:rFonts w:eastAsia="宋体"/>
          <w:lang w:eastAsia="zh-CN"/>
        </w:rPr>
        <w:t xml:space="preserve">Maintenance of TA timer, BFD and L1 measurement reporting while the SCG is deactivated would increase UE power consumption but would also make it possible to </w:t>
      </w:r>
      <w:r w:rsidR="00DD68B8">
        <w:rPr>
          <w:rFonts w:eastAsia="宋体"/>
          <w:lang w:eastAsia="zh-CN"/>
        </w:rPr>
        <w:t xml:space="preserve">avoid random access at the time of SCG activation. </w:t>
      </w:r>
      <w:r w:rsidR="00B40B8F">
        <w:rPr>
          <w:rFonts w:eastAsiaTheme="minorEastAsia"/>
          <w:lang w:eastAsia="zh-CN"/>
        </w:rPr>
        <w:t xml:space="preserve">As we </w:t>
      </w:r>
      <w:r w:rsidR="00DD68B8">
        <w:rPr>
          <w:rFonts w:eastAsiaTheme="minorEastAsia"/>
          <w:lang w:eastAsia="zh-CN"/>
        </w:rPr>
        <w:t xml:space="preserve">show </w:t>
      </w:r>
      <w:r w:rsidR="00B40B8F">
        <w:rPr>
          <w:rFonts w:eastAsiaTheme="minorEastAsia"/>
          <w:lang w:eastAsia="zh-CN"/>
        </w:rPr>
        <w:t xml:space="preserve">in annex, </w:t>
      </w:r>
      <w:r w:rsidR="00DD68B8">
        <w:rPr>
          <w:rFonts w:eastAsiaTheme="minorEastAsia"/>
          <w:lang w:eastAsia="zh-CN"/>
        </w:rPr>
        <w:t>this time can be more than 10ms so it is not negligible.</w:t>
      </w:r>
    </w:p>
    <w:p w14:paraId="6D153E8C" w14:textId="023E3312" w:rsidR="00865EDE" w:rsidRDefault="001D5335" w:rsidP="0002377B">
      <w:pPr>
        <w:tabs>
          <w:tab w:val="left" w:pos="610"/>
        </w:tabs>
        <w:rPr>
          <w:lang w:eastAsia="en-GB"/>
        </w:rPr>
      </w:pPr>
      <w:r>
        <w:rPr>
          <w:lang w:eastAsia="en-GB"/>
        </w:rPr>
        <w:t xml:space="preserve">In normal EN-DC PSCell addition case, performing RACH towards PSCell has two purposes. One is to obtain </w:t>
      </w:r>
      <w:r w:rsidRPr="009B0B8E">
        <w:rPr>
          <w:b/>
          <w:u w:val="single"/>
          <w:lang w:eastAsia="en-GB"/>
        </w:rPr>
        <w:t>UL TA</w:t>
      </w:r>
      <w:r>
        <w:rPr>
          <w:lang w:eastAsia="en-GB"/>
        </w:rPr>
        <w:t xml:space="preserve">, and the other one is to indicate network the </w:t>
      </w:r>
      <w:r w:rsidRPr="009B0B8E">
        <w:rPr>
          <w:b/>
          <w:u w:val="single"/>
          <w:lang w:eastAsia="en-GB"/>
        </w:rPr>
        <w:t>DL beam</w:t>
      </w:r>
      <w:r>
        <w:rPr>
          <w:lang w:eastAsia="en-GB"/>
        </w:rPr>
        <w:t xml:space="preserve">. In order to avoid RACH delay component, the above two issues should be addressed. </w:t>
      </w:r>
    </w:p>
    <w:p w14:paraId="5C5C2034" w14:textId="77777777" w:rsidR="009B0B8E" w:rsidRDefault="00865EDE" w:rsidP="009B0B8E">
      <w:pPr>
        <w:tabs>
          <w:tab w:val="left" w:pos="610"/>
        </w:tabs>
      </w:pPr>
      <w:r w:rsidRPr="009B0B8E">
        <w:rPr>
          <w:b/>
          <w:u w:val="single"/>
          <w:lang w:eastAsia="en-GB"/>
        </w:rPr>
        <w:t>Regarding</w:t>
      </w:r>
      <w:r w:rsidR="001D5335" w:rsidRPr="009B0B8E">
        <w:rPr>
          <w:b/>
          <w:u w:val="single"/>
          <w:lang w:eastAsia="en-GB"/>
        </w:rPr>
        <w:t xml:space="preserve"> UL TA</w:t>
      </w:r>
      <w:r w:rsidR="001D5335">
        <w:rPr>
          <w:lang w:eastAsia="en-GB"/>
        </w:rPr>
        <w:t xml:space="preserve">, </w:t>
      </w:r>
      <w:r w:rsidR="00124FB9">
        <w:rPr>
          <w:lang w:eastAsia="en-GB"/>
        </w:rPr>
        <w:t xml:space="preserve">one question raised during last RAN2 meeting is </w:t>
      </w:r>
      <w:r w:rsidR="00046DB0">
        <w:rPr>
          <w:lang w:eastAsia="en-GB"/>
        </w:rPr>
        <w:t xml:space="preserve">if it can still be assumed TA is valid when the TA timer has not expired </w:t>
      </w:r>
      <w:r w:rsidR="00124FB9">
        <w:t>in absence of PDCCH monitoring and UL transmission.</w:t>
      </w:r>
      <w:r w:rsidR="00046DB0">
        <w:t xml:space="preserve"> </w:t>
      </w:r>
    </w:p>
    <w:p w14:paraId="69EFCBDD" w14:textId="77777777" w:rsidR="009B0B8E" w:rsidRDefault="009B0B8E" w:rsidP="009B0B8E">
      <w:pPr>
        <w:pStyle w:val="ListParagraph"/>
        <w:numPr>
          <w:ilvl w:val="0"/>
          <w:numId w:val="27"/>
        </w:numPr>
        <w:tabs>
          <w:tab w:val="left" w:pos="610"/>
        </w:tabs>
        <w:ind w:firstLineChars="0"/>
      </w:pPr>
      <w:r>
        <w:lastRenderedPageBreak/>
        <w:t xml:space="preserve">For </w:t>
      </w:r>
      <w:r w:rsidR="000C33D3">
        <w:t xml:space="preserve">normal </w:t>
      </w:r>
      <w:r>
        <w:t xml:space="preserve">UL </w:t>
      </w:r>
      <w:r w:rsidR="000C33D3">
        <w:t xml:space="preserve">transmission, </w:t>
      </w:r>
      <w:r>
        <w:t>a</w:t>
      </w:r>
      <w:r w:rsidR="000C33D3">
        <w:t xml:space="preserve"> UE </w:t>
      </w:r>
      <w:r>
        <w:t xml:space="preserve">will receive the initial Timing Advance (TA) value in RAR, and then start a Time Alignment Timer (TAT). When the TAT is running, the UE may receive a Timing Advance Command MAC CE so that the UE applies the TA and restart the TAT. Upon the TAT expires, the UE will attempt to regain UL sync by initiating RACH procedure for a valid TA. The TA received in TAC MAC CE is a relative value compared to the formal TA. </w:t>
      </w:r>
    </w:p>
    <w:p w14:paraId="5AEAEA30" w14:textId="53BEE602" w:rsidR="009B0B8E" w:rsidRPr="009B0B8E" w:rsidRDefault="007C1930" w:rsidP="001936E4">
      <w:pPr>
        <w:pStyle w:val="ListParagraph"/>
        <w:numPr>
          <w:ilvl w:val="0"/>
          <w:numId w:val="27"/>
        </w:numPr>
        <w:tabs>
          <w:tab w:val="left" w:pos="610"/>
        </w:tabs>
        <w:ind w:firstLineChars="0"/>
        <w:rPr>
          <w:rFonts w:eastAsia="宋体"/>
          <w:lang w:eastAsia="zh-CN"/>
        </w:rPr>
      </w:pPr>
      <w:r>
        <w:t>While the SCG is deactivated, the UE cannot receive any TA command but can let the TAT continue to run (the TA timer is not restarted when moving to the deactivated SCG state</w:t>
      </w:r>
      <w:r w:rsidR="000C33D3">
        <w:t xml:space="preserve">. </w:t>
      </w:r>
    </w:p>
    <w:p w14:paraId="45A6C15A" w14:textId="06A1544C" w:rsidR="00ED15E0" w:rsidRDefault="00A5545D" w:rsidP="009B0B8E">
      <w:pPr>
        <w:tabs>
          <w:tab w:val="left" w:pos="610"/>
        </w:tabs>
      </w:pPr>
      <w:r>
        <w:t>H</w:t>
      </w:r>
      <w:r w:rsidR="000C33D3">
        <w:t xml:space="preserve">ow to configure </w:t>
      </w:r>
      <w:r>
        <w:t xml:space="preserve">the </w:t>
      </w:r>
      <w:r w:rsidR="000C33D3">
        <w:t>TAT</w:t>
      </w:r>
      <w:r w:rsidR="009B0B8E">
        <w:t xml:space="preserve"> (long or short value)</w:t>
      </w:r>
      <w:r w:rsidR="000C33D3">
        <w:t xml:space="preserve"> and whe</w:t>
      </w:r>
      <w:r w:rsidR="009B0B8E">
        <w:t>ther/when</w:t>
      </w:r>
      <w:r w:rsidR="000C33D3">
        <w:t xml:space="preserve"> to send TA command to adjust TA in UE side is left to network implementation</w:t>
      </w:r>
      <w:r>
        <w:t>. This can depend on the</w:t>
      </w:r>
      <w:r w:rsidR="009B0B8E">
        <w:t xml:space="preserve"> UE mobility, </w:t>
      </w:r>
      <w:r>
        <w:t xml:space="preserve">the </w:t>
      </w:r>
      <w:r w:rsidR="009B0B8E">
        <w:t>radio environment and network strategy</w:t>
      </w:r>
      <w:r w:rsidR="000C33D3">
        <w:t xml:space="preserve">. </w:t>
      </w:r>
      <w:r w:rsidR="000B37E8">
        <w:t>In</w:t>
      </w:r>
      <w:r w:rsidR="00ED15E0">
        <w:t xml:space="preserve"> Rel-15 and later</w:t>
      </w:r>
      <w:r w:rsidR="000B37E8">
        <w:t xml:space="preserve">, </w:t>
      </w:r>
      <w:r w:rsidR="00ED15E0">
        <w:t>there is no requirement for the UE to autonomously adjust the TA based on PDCCH reception and it can happen that there is no TA command and no UL transmission for a while but as long as the TAT is not expired, the UE can perform UL transmission without RACH reusing the s</w:t>
      </w:r>
      <w:r w:rsidR="00286CAD">
        <w:t>t</w:t>
      </w:r>
      <w:r w:rsidR="00ED15E0">
        <w:t>ored TA value. If, for some reason, the network expects the TA to be valid for a shorter time while the SCG is deactivated, this could be taken into account while configuring the TAT value.</w:t>
      </w:r>
    </w:p>
    <w:p w14:paraId="7C889A14" w14:textId="11312CF9" w:rsidR="000C33D3" w:rsidRPr="000C33D3" w:rsidRDefault="000C33D3" w:rsidP="000C33D3">
      <w:pPr>
        <w:tabs>
          <w:tab w:val="left" w:pos="610"/>
        </w:tabs>
        <w:rPr>
          <w:rFonts w:eastAsia="宋体"/>
          <w:b/>
          <w:lang w:eastAsia="zh-CN"/>
        </w:rPr>
      </w:pPr>
      <w:r w:rsidRPr="000C33D3">
        <w:rPr>
          <w:rFonts w:eastAsia="宋体"/>
          <w:b/>
          <w:lang w:eastAsia="zh-CN"/>
        </w:rPr>
        <w:t>Observation</w:t>
      </w:r>
      <w:r w:rsidR="009B0B8E">
        <w:rPr>
          <w:rFonts w:eastAsia="宋体"/>
          <w:b/>
          <w:lang w:eastAsia="zh-CN"/>
        </w:rPr>
        <w:t xml:space="preserve"> </w:t>
      </w:r>
      <w:r w:rsidR="00DD68B8">
        <w:rPr>
          <w:rFonts w:eastAsia="宋体"/>
          <w:b/>
          <w:lang w:eastAsia="zh-CN"/>
        </w:rPr>
        <w:t>2</w:t>
      </w:r>
      <w:r w:rsidRPr="000C33D3">
        <w:rPr>
          <w:rFonts w:eastAsia="宋体"/>
          <w:b/>
          <w:lang w:eastAsia="zh-CN"/>
        </w:rPr>
        <w:t xml:space="preserve">: </w:t>
      </w:r>
      <w:r w:rsidR="009B0B8E">
        <w:rPr>
          <w:rFonts w:eastAsia="宋体"/>
          <w:b/>
          <w:lang w:eastAsia="zh-CN"/>
        </w:rPr>
        <w:t xml:space="preserve">After SCG is deactivated, </w:t>
      </w:r>
      <w:r w:rsidRPr="000C33D3">
        <w:rPr>
          <w:rFonts w:eastAsia="宋体"/>
          <w:b/>
          <w:lang w:eastAsia="zh-CN"/>
        </w:rPr>
        <w:t>TA can be assumed as valid in absent of PDCCH monitoring and UL transmission as long as TAT has not expired.</w:t>
      </w:r>
    </w:p>
    <w:p w14:paraId="2B631AA8" w14:textId="516E46FE" w:rsidR="00750565" w:rsidRPr="009B0B8E" w:rsidRDefault="00865EDE" w:rsidP="009B0B8E">
      <w:pPr>
        <w:tabs>
          <w:tab w:val="left" w:pos="610"/>
        </w:tabs>
        <w:rPr>
          <w:rFonts w:eastAsiaTheme="minorEastAsia"/>
          <w:lang w:eastAsia="zh-CN"/>
        </w:rPr>
      </w:pPr>
      <w:r w:rsidRPr="009B0B8E">
        <w:rPr>
          <w:rFonts w:eastAsia="宋体"/>
          <w:b/>
          <w:u w:val="single"/>
          <w:lang w:eastAsia="zh-CN"/>
        </w:rPr>
        <w:t>Regarding DL beam</w:t>
      </w:r>
      <w:r w:rsidRPr="009B0B8E">
        <w:rPr>
          <w:rFonts w:eastAsia="宋体"/>
          <w:lang w:eastAsia="zh-CN"/>
        </w:rPr>
        <w:t xml:space="preserve">, </w:t>
      </w:r>
      <w:r w:rsidR="00ED15E0">
        <w:rPr>
          <w:rFonts w:eastAsia="宋体"/>
          <w:lang w:eastAsia="zh-CN"/>
        </w:rPr>
        <w:t>in order to perform DL transmission again,</w:t>
      </w:r>
      <w:r w:rsidR="007B4F6D" w:rsidRPr="009B0B8E">
        <w:rPr>
          <w:rFonts w:eastAsia="宋体"/>
          <w:lang w:eastAsia="zh-CN"/>
        </w:rPr>
        <w:t xml:space="preserve"> the question is </w:t>
      </w:r>
      <w:r w:rsidR="004A2BED">
        <w:rPr>
          <w:rFonts w:eastAsia="宋体"/>
          <w:lang w:eastAsia="zh-CN"/>
        </w:rPr>
        <w:t>whether</w:t>
      </w:r>
      <w:r w:rsidR="007B4F6D" w:rsidRPr="009B0B8E">
        <w:rPr>
          <w:rFonts w:eastAsia="宋体"/>
          <w:lang w:eastAsia="zh-CN"/>
        </w:rPr>
        <w:t xml:space="preserve"> the last serving DL beam</w:t>
      </w:r>
      <w:r w:rsidR="00286CAD">
        <w:rPr>
          <w:rFonts w:eastAsia="宋体"/>
          <w:lang w:eastAsia="zh-CN"/>
        </w:rPr>
        <w:t>s are</w:t>
      </w:r>
      <w:r w:rsidR="007B4F6D" w:rsidRPr="009B0B8E">
        <w:rPr>
          <w:rFonts w:eastAsia="宋体"/>
          <w:lang w:eastAsia="zh-CN"/>
        </w:rPr>
        <w:t xml:space="preserve"> still good</w:t>
      </w:r>
      <w:r w:rsidR="004A2BED">
        <w:rPr>
          <w:rFonts w:eastAsia="宋体"/>
          <w:lang w:eastAsia="zh-CN"/>
        </w:rPr>
        <w:t xml:space="preserve"> enough</w:t>
      </w:r>
      <w:r w:rsidR="007B4F6D" w:rsidRPr="009B0B8E">
        <w:rPr>
          <w:rFonts w:eastAsia="宋体"/>
          <w:lang w:eastAsia="zh-CN"/>
        </w:rPr>
        <w:t xml:space="preserve">, and if </w:t>
      </w:r>
      <w:r w:rsidR="004A2BED">
        <w:rPr>
          <w:rFonts w:eastAsia="宋体"/>
          <w:lang w:eastAsia="zh-CN"/>
        </w:rPr>
        <w:t>not, what DL beam can be used</w:t>
      </w:r>
      <w:r w:rsidR="007B4F6D" w:rsidRPr="009B0B8E">
        <w:rPr>
          <w:rFonts w:eastAsia="宋体"/>
          <w:lang w:eastAsia="zh-CN"/>
        </w:rPr>
        <w:t xml:space="preserve">. </w:t>
      </w:r>
    </w:p>
    <w:p w14:paraId="34F11EAC" w14:textId="0EA65ABE" w:rsidR="00BC10A8" w:rsidRPr="009B0B8E" w:rsidRDefault="00750565" w:rsidP="009B0B8E">
      <w:pPr>
        <w:pStyle w:val="ListParagraph"/>
        <w:numPr>
          <w:ilvl w:val="0"/>
          <w:numId w:val="27"/>
        </w:numPr>
        <w:tabs>
          <w:tab w:val="left" w:pos="610"/>
        </w:tabs>
        <w:ind w:firstLineChars="0"/>
      </w:pPr>
      <w:r w:rsidRPr="009B0B8E">
        <w:t xml:space="preserve">In R15 and R16, </w:t>
      </w:r>
      <w:r w:rsidR="00BC10A8" w:rsidRPr="009B0B8E">
        <w:t>there are two means for DL beam maintenance</w:t>
      </w:r>
      <w:r w:rsidR="004A2BED">
        <w:t xml:space="preserve">. One is </w:t>
      </w:r>
      <w:r w:rsidR="00BC10A8" w:rsidRPr="009B0B8E">
        <w:t xml:space="preserve">beam management, </w:t>
      </w:r>
      <w:r w:rsidR="000C767E">
        <w:t xml:space="preserve">i.e. </w:t>
      </w:r>
      <w:r w:rsidR="00BC10A8" w:rsidRPr="009B0B8E">
        <w:t xml:space="preserve">the UE </w:t>
      </w:r>
      <w:r w:rsidR="004A2BED">
        <w:t>performs</w:t>
      </w:r>
      <w:r w:rsidR="00286CAD">
        <w:t xml:space="preserve"> </w:t>
      </w:r>
      <w:r w:rsidR="00BC10A8" w:rsidRPr="009B0B8E">
        <w:t>L1 measurement</w:t>
      </w:r>
      <w:r w:rsidR="009E5268" w:rsidRPr="009B0B8E">
        <w:t xml:space="preserve"> on DL beams based on network configuration (e.g. </w:t>
      </w:r>
      <w:r w:rsidR="00533670" w:rsidRPr="009B0B8E">
        <w:t>CSI measurement configuration</w:t>
      </w:r>
      <w:r w:rsidR="009E5268" w:rsidRPr="009B0B8E">
        <w:t>)</w:t>
      </w:r>
      <w:r w:rsidR="00BC10A8" w:rsidRPr="009B0B8E">
        <w:t>, and report</w:t>
      </w:r>
      <w:r w:rsidR="004A2BED">
        <w:t>s</w:t>
      </w:r>
      <w:r w:rsidR="00BC10A8" w:rsidRPr="009B0B8E">
        <w:t xml:space="preserve"> </w:t>
      </w:r>
      <w:r w:rsidR="009E5268" w:rsidRPr="009B0B8E">
        <w:t xml:space="preserve">the beam </w:t>
      </w:r>
      <w:r w:rsidR="00533670" w:rsidRPr="009B0B8E">
        <w:t>measurement results</w:t>
      </w:r>
      <w:r w:rsidR="009E5268" w:rsidRPr="009B0B8E">
        <w:t xml:space="preserve"> to the network.</w:t>
      </w:r>
      <w:r w:rsidR="00BC10A8" w:rsidRPr="009B0B8E">
        <w:t xml:space="preserve"> </w:t>
      </w:r>
      <w:r w:rsidR="004A2BED">
        <w:t xml:space="preserve">Another is </w:t>
      </w:r>
      <w:r w:rsidR="009E5268" w:rsidRPr="009B0B8E">
        <w:t>beam failure detection a</w:t>
      </w:r>
      <w:r w:rsidR="00533670" w:rsidRPr="009B0B8E">
        <w:t>nd recovery</w:t>
      </w:r>
      <w:r w:rsidR="004A2BED">
        <w:t>, i.e.</w:t>
      </w:r>
      <w:r w:rsidR="00533670" w:rsidRPr="009B0B8E">
        <w:t xml:space="preserve"> the UE monitor</w:t>
      </w:r>
      <w:r w:rsidR="004A2BED">
        <w:t>s</w:t>
      </w:r>
      <w:r w:rsidR="00533670" w:rsidRPr="009B0B8E">
        <w:t xml:space="preserve"> the beam failure reference signal (</w:t>
      </w:r>
      <w:r w:rsidR="00533670" w:rsidRPr="009B0B8E">
        <w:rPr>
          <w:i/>
        </w:rPr>
        <w:t>failureDetectionResourcesToAddModList</w:t>
      </w:r>
      <w:r w:rsidR="00533670" w:rsidRPr="009B0B8E">
        <w:t xml:space="preserve"> included in </w:t>
      </w:r>
      <w:r w:rsidR="00533670" w:rsidRPr="009B0B8E">
        <w:rPr>
          <w:i/>
        </w:rPr>
        <w:t>RadioLinkMonitoringConfig</w:t>
      </w:r>
      <w:r w:rsidR="00533670" w:rsidRPr="009B0B8E">
        <w:t>), and</w:t>
      </w:r>
      <w:r w:rsidR="004A2BED">
        <w:t>,</w:t>
      </w:r>
      <w:r w:rsidR="00533670" w:rsidRPr="009B0B8E">
        <w:t xml:space="preserve"> upon failure</w:t>
      </w:r>
      <w:r w:rsidR="004A2BED">
        <w:t>,</w:t>
      </w:r>
      <w:r w:rsidR="00533670" w:rsidRPr="009B0B8E">
        <w:t xml:space="preserve"> </w:t>
      </w:r>
      <w:r w:rsidR="004A2BED">
        <w:t xml:space="preserve">determines the best beam from a configured set (candidate beam detection) and </w:t>
      </w:r>
      <w:r w:rsidR="00533670" w:rsidRPr="009B0B8E">
        <w:t>perform</w:t>
      </w:r>
      <w:r w:rsidR="004A2BED">
        <w:t>s</w:t>
      </w:r>
      <w:r w:rsidR="00533670" w:rsidRPr="009B0B8E">
        <w:t xml:space="preserve"> RACH using dedicated RACH resources configured in </w:t>
      </w:r>
      <w:r w:rsidR="00533670" w:rsidRPr="009B0B8E">
        <w:rPr>
          <w:i/>
        </w:rPr>
        <w:t>BeamFailureRecoveryConfig</w:t>
      </w:r>
      <w:r w:rsidR="00533670" w:rsidRPr="009B0B8E">
        <w:t xml:space="preserve"> to indicate the new best beam.</w:t>
      </w:r>
      <w:r w:rsidRPr="009B0B8E">
        <w:t xml:space="preserve"> </w:t>
      </w:r>
    </w:p>
    <w:p w14:paraId="1EF3D4B0" w14:textId="734D6E82" w:rsidR="00286CAD" w:rsidRPr="00286CAD" w:rsidRDefault="004A2BED" w:rsidP="009B0B8E">
      <w:pPr>
        <w:pStyle w:val="ListParagraph"/>
        <w:numPr>
          <w:ilvl w:val="0"/>
          <w:numId w:val="27"/>
        </w:numPr>
        <w:tabs>
          <w:tab w:val="left" w:pos="610"/>
        </w:tabs>
        <w:ind w:firstLineChars="0"/>
      </w:pPr>
      <w:r>
        <w:t>T</w:t>
      </w:r>
      <w:r w:rsidR="009B0B8E">
        <w:t>he BF detection still could be performed by the UE in deactivated SCG by measuring beam failure reference signal. Regarding L1 beam information, since there is no PUSCH/PUCCH (FFS) on PSCell allowed in deactivated SCG,</w:t>
      </w:r>
      <w:r w:rsidR="00EE495B" w:rsidRPr="009B0B8E">
        <w:t xml:space="preserve"> timely reporting </w:t>
      </w:r>
      <w:r w:rsidR="009B0B8E">
        <w:t>is</w:t>
      </w:r>
      <w:r w:rsidR="00EE495B" w:rsidRPr="009B0B8E">
        <w:t xml:space="preserve"> not feasible. </w:t>
      </w:r>
      <w:r>
        <w:t>E</w:t>
      </w:r>
      <w:r w:rsidR="009B0B8E">
        <w:t xml:space="preserve">ven if sending </w:t>
      </w:r>
      <w:r w:rsidR="00EE495B" w:rsidRPr="009B0B8E">
        <w:t>L</w:t>
      </w:r>
      <w:r w:rsidR="000721DD" w:rsidRPr="009B0B8E">
        <w:t>1</w:t>
      </w:r>
      <w:r w:rsidR="00EE495B" w:rsidRPr="009B0B8E">
        <w:t xml:space="preserve"> measurement results </w:t>
      </w:r>
      <w:r w:rsidR="000A7595">
        <w:t xml:space="preserve">and getting the adjustment commands </w:t>
      </w:r>
      <w:r w:rsidR="00EE495B" w:rsidRPr="009B0B8E">
        <w:t>via MCG</w:t>
      </w:r>
      <w:r w:rsidR="009B0B8E">
        <w:t xml:space="preserve"> </w:t>
      </w:r>
      <w:r>
        <w:t xml:space="preserve">would </w:t>
      </w:r>
      <w:r w:rsidR="009B0B8E">
        <w:t>be supported</w:t>
      </w:r>
      <w:r w:rsidR="00EE495B" w:rsidRPr="009B0B8E">
        <w:t xml:space="preserve">, </w:t>
      </w:r>
      <w:r w:rsidR="00213BC5" w:rsidRPr="009B0B8E">
        <w:t xml:space="preserve">the X2/Xn interface </w:t>
      </w:r>
      <w:r w:rsidR="000C767E" w:rsidRPr="009B0B8E">
        <w:t>latency</w:t>
      </w:r>
      <w:r w:rsidR="000C767E">
        <w:t xml:space="preserve"> on</w:t>
      </w:r>
      <w:r w:rsidR="000A7595">
        <w:t xml:space="preserve"> each pat</w:t>
      </w:r>
      <w:r w:rsidR="000C767E">
        <w:t>h</w:t>
      </w:r>
      <w:r w:rsidR="000A7595">
        <w:t xml:space="preserve"> would make this difficult</w:t>
      </w:r>
      <w:r w:rsidR="00213BC5" w:rsidRPr="009B0B8E">
        <w:t xml:space="preserve">. </w:t>
      </w:r>
      <w:r w:rsidR="000A7595">
        <w:t>As for RRM</w:t>
      </w:r>
      <w:r w:rsidR="000C767E">
        <w:t xml:space="preserve"> measurements</w:t>
      </w:r>
      <w:r w:rsidR="000A7595">
        <w:t xml:space="preserve">, even though it is not </w:t>
      </w:r>
      <w:r w:rsidR="000C767E">
        <w:t>adapting</w:t>
      </w:r>
      <w:r w:rsidR="000A7595">
        <w:t xml:space="preserve"> as quickly, for instance due to filtering, it can still be performed.</w:t>
      </w:r>
    </w:p>
    <w:p w14:paraId="512945C2" w14:textId="61C0DE49" w:rsidR="009B0B8E" w:rsidRDefault="009B0B8E" w:rsidP="009B0B8E">
      <w:pPr>
        <w:tabs>
          <w:tab w:val="left" w:pos="610"/>
        </w:tabs>
        <w:rPr>
          <w:rFonts w:eastAsiaTheme="minorEastAsia"/>
          <w:b/>
          <w:lang w:eastAsia="zh-CN"/>
        </w:rPr>
      </w:pPr>
      <w:r w:rsidRPr="009B0B8E">
        <w:rPr>
          <w:rFonts w:eastAsiaTheme="minorEastAsia" w:hint="eastAsia"/>
          <w:b/>
          <w:lang w:eastAsia="zh-CN"/>
        </w:rPr>
        <w:t>O</w:t>
      </w:r>
      <w:r w:rsidRPr="009B0B8E">
        <w:rPr>
          <w:rFonts w:eastAsiaTheme="minorEastAsia"/>
          <w:b/>
          <w:lang w:eastAsia="zh-CN"/>
        </w:rPr>
        <w:t xml:space="preserve">bservation 2: </w:t>
      </w:r>
      <w:r>
        <w:rPr>
          <w:rFonts w:eastAsiaTheme="minorEastAsia"/>
          <w:b/>
          <w:lang w:eastAsia="zh-CN"/>
        </w:rPr>
        <w:t>In deactivated SCG, it is feasible for a UE to perform BFD</w:t>
      </w:r>
      <w:r w:rsidR="000A7595">
        <w:rPr>
          <w:rFonts w:eastAsiaTheme="minorEastAsia"/>
          <w:b/>
          <w:lang w:eastAsia="zh-CN"/>
        </w:rPr>
        <w:t xml:space="preserve"> </w:t>
      </w:r>
      <w:r>
        <w:rPr>
          <w:rFonts w:eastAsiaTheme="minorEastAsia"/>
          <w:b/>
          <w:lang w:eastAsia="zh-CN"/>
        </w:rPr>
        <w:t>and report BF</w:t>
      </w:r>
      <w:r w:rsidR="000A7595">
        <w:rPr>
          <w:rFonts w:eastAsiaTheme="minorEastAsia"/>
          <w:b/>
          <w:lang w:eastAsia="zh-CN"/>
        </w:rPr>
        <w:t xml:space="preserve"> and </w:t>
      </w:r>
      <w:r w:rsidR="00286CAD">
        <w:rPr>
          <w:rFonts w:eastAsiaTheme="minorEastAsia"/>
          <w:b/>
          <w:lang w:eastAsia="zh-CN"/>
        </w:rPr>
        <w:t>best</w:t>
      </w:r>
      <w:r>
        <w:rPr>
          <w:rFonts w:eastAsiaTheme="minorEastAsia"/>
          <w:b/>
          <w:lang w:eastAsia="zh-CN"/>
        </w:rPr>
        <w:t xml:space="preserve"> beam</w:t>
      </w:r>
      <w:r w:rsidR="00286CAD">
        <w:rPr>
          <w:rFonts w:eastAsiaTheme="minorEastAsia"/>
          <w:b/>
          <w:lang w:eastAsia="zh-CN"/>
        </w:rPr>
        <w:t>s</w:t>
      </w:r>
      <w:r>
        <w:rPr>
          <w:rFonts w:eastAsiaTheme="minorEastAsia"/>
          <w:b/>
          <w:lang w:eastAsia="zh-CN"/>
        </w:rPr>
        <w:t xml:space="preserve"> via MCG, but </w:t>
      </w:r>
      <w:r w:rsidR="000A7595">
        <w:rPr>
          <w:rFonts w:eastAsiaTheme="minorEastAsia"/>
          <w:b/>
          <w:lang w:eastAsia="zh-CN"/>
        </w:rPr>
        <w:t>beam management via MCG would be difficult because of X2/Xn interface delay</w:t>
      </w:r>
      <w:r>
        <w:rPr>
          <w:rFonts w:eastAsiaTheme="minorEastAsia"/>
          <w:b/>
          <w:lang w:eastAsia="zh-CN"/>
        </w:rPr>
        <w:t>.</w:t>
      </w:r>
    </w:p>
    <w:p w14:paraId="7C9570FA" w14:textId="6AE3B5BF" w:rsidR="00286CAD" w:rsidRDefault="00286CAD" w:rsidP="009B0B8E">
      <w:pPr>
        <w:tabs>
          <w:tab w:val="left" w:pos="610"/>
        </w:tabs>
        <w:rPr>
          <w:rFonts w:eastAsiaTheme="minorEastAsia"/>
          <w:lang w:eastAsia="zh-CN"/>
        </w:rPr>
      </w:pPr>
      <w:r>
        <w:rPr>
          <w:rFonts w:eastAsiaTheme="minorEastAsia"/>
          <w:lang w:eastAsia="zh-CN"/>
        </w:rPr>
        <w:t xml:space="preserve">The drawback of performing BFD while the SCG is deactivated is additional power consumption. In order to </w:t>
      </w:r>
      <w:r w:rsidR="001717B7">
        <w:rPr>
          <w:rFonts w:eastAsiaTheme="minorEastAsia"/>
          <w:lang w:eastAsia="zh-CN"/>
        </w:rPr>
        <w:t xml:space="preserve">reduce this problem, </w:t>
      </w:r>
      <w:r>
        <w:rPr>
          <w:rFonts w:eastAsiaTheme="minorEastAsia"/>
          <w:lang w:eastAsia="zh-CN"/>
        </w:rPr>
        <w:t xml:space="preserve">the UE could evaluate </w:t>
      </w:r>
      <w:r w:rsidR="001717B7">
        <w:rPr>
          <w:rFonts w:eastAsiaTheme="minorEastAsia"/>
          <w:lang w:eastAsia="zh-CN"/>
        </w:rPr>
        <w:t>whether</w:t>
      </w:r>
      <w:r>
        <w:rPr>
          <w:rFonts w:eastAsiaTheme="minorEastAsia"/>
          <w:lang w:eastAsia="zh-CN"/>
        </w:rPr>
        <w:t xml:space="preserve"> the </w:t>
      </w:r>
      <w:r w:rsidR="001717B7">
        <w:rPr>
          <w:rFonts w:eastAsiaTheme="minorEastAsia"/>
          <w:lang w:eastAsia="zh-CN"/>
        </w:rPr>
        <w:t xml:space="preserve">DL </w:t>
      </w:r>
      <w:r>
        <w:rPr>
          <w:rFonts w:eastAsiaTheme="minorEastAsia"/>
          <w:lang w:eastAsia="zh-CN"/>
        </w:rPr>
        <w:t>beams are good enough less frequently while the SCG is deactivated and/or when the SCG is to be activated.</w:t>
      </w:r>
    </w:p>
    <w:p w14:paraId="76F54E63" w14:textId="28BBD396" w:rsidR="009B0B8E" w:rsidRDefault="000A7595" w:rsidP="009B0B8E">
      <w:pPr>
        <w:tabs>
          <w:tab w:val="left" w:pos="610"/>
        </w:tabs>
        <w:rPr>
          <w:rFonts w:eastAsiaTheme="minorEastAsia"/>
          <w:lang w:eastAsia="zh-CN"/>
        </w:rPr>
      </w:pPr>
      <w:r>
        <w:rPr>
          <w:rFonts w:eastAsiaTheme="minorEastAsia"/>
          <w:lang w:eastAsia="zh-CN"/>
        </w:rPr>
        <w:t>T</w:t>
      </w:r>
      <w:r w:rsidR="002C54A5">
        <w:rPr>
          <w:rFonts w:eastAsiaTheme="minorEastAsia"/>
          <w:lang w:eastAsia="zh-CN"/>
        </w:rPr>
        <w:t xml:space="preserve">here are following cases considering TAT and DL </w:t>
      </w:r>
      <w:r w:rsidR="0026396F">
        <w:rPr>
          <w:rFonts w:eastAsiaTheme="minorEastAsia"/>
          <w:lang w:eastAsia="zh-CN"/>
        </w:rPr>
        <w:t xml:space="preserve">beam </w:t>
      </w:r>
      <w:r w:rsidR="002C54A5">
        <w:rPr>
          <w:rFonts w:eastAsiaTheme="minorEastAsia"/>
          <w:lang w:eastAsia="zh-CN"/>
        </w:rPr>
        <w:t>status:</w:t>
      </w:r>
    </w:p>
    <w:p w14:paraId="2204F6BB" w14:textId="3F1C8DCE" w:rsidR="0026396F" w:rsidRPr="00047C84" w:rsidRDefault="002C54A5" w:rsidP="009B0B8E">
      <w:pPr>
        <w:tabs>
          <w:tab w:val="left" w:pos="610"/>
        </w:tabs>
        <w:rPr>
          <w:rFonts w:eastAsiaTheme="minorEastAsia"/>
          <w:b/>
          <w:lang w:eastAsia="zh-CN"/>
        </w:rPr>
      </w:pPr>
      <w:r w:rsidRPr="00047C84">
        <w:rPr>
          <w:rFonts w:eastAsiaTheme="minorEastAsia"/>
          <w:b/>
          <w:lang w:eastAsia="zh-CN"/>
        </w:rPr>
        <w:t xml:space="preserve">Case 1: TAT is running and </w:t>
      </w:r>
      <w:r w:rsidR="001717B7">
        <w:rPr>
          <w:rFonts w:eastAsiaTheme="minorEastAsia"/>
          <w:b/>
          <w:lang w:eastAsia="zh-CN"/>
        </w:rPr>
        <w:t xml:space="preserve">configured </w:t>
      </w:r>
      <w:r w:rsidRPr="00047C84">
        <w:rPr>
          <w:rFonts w:eastAsiaTheme="minorEastAsia"/>
          <w:b/>
          <w:lang w:eastAsia="zh-CN"/>
        </w:rPr>
        <w:t>DL beam</w:t>
      </w:r>
      <w:r w:rsidR="001717B7">
        <w:rPr>
          <w:rFonts w:eastAsiaTheme="minorEastAsia"/>
          <w:b/>
          <w:lang w:eastAsia="zh-CN"/>
        </w:rPr>
        <w:t>s</w:t>
      </w:r>
      <w:r w:rsidRPr="00047C84">
        <w:rPr>
          <w:rFonts w:eastAsiaTheme="minorEastAsia"/>
          <w:b/>
          <w:lang w:eastAsia="zh-CN"/>
        </w:rPr>
        <w:t xml:space="preserve"> </w:t>
      </w:r>
      <w:r w:rsidR="001717B7">
        <w:rPr>
          <w:rFonts w:eastAsiaTheme="minorEastAsia"/>
          <w:b/>
          <w:lang w:eastAsia="zh-CN"/>
        </w:rPr>
        <w:t>are</w:t>
      </w:r>
      <w:r w:rsidRPr="00047C84">
        <w:rPr>
          <w:rFonts w:eastAsiaTheme="minorEastAsia"/>
          <w:b/>
          <w:lang w:eastAsia="zh-CN"/>
        </w:rPr>
        <w:t xml:space="preserve"> good</w:t>
      </w:r>
      <w:r w:rsidR="001717B7">
        <w:rPr>
          <w:rFonts w:eastAsiaTheme="minorEastAsia"/>
          <w:b/>
          <w:lang w:eastAsia="zh-CN"/>
        </w:rPr>
        <w:t xml:space="preserve"> enough</w:t>
      </w:r>
      <w:r w:rsidRPr="00047C84">
        <w:rPr>
          <w:rFonts w:eastAsiaTheme="minorEastAsia"/>
          <w:b/>
          <w:lang w:eastAsia="zh-CN"/>
        </w:rPr>
        <w:t xml:space="preserve">. </w:t>
      </w:r>
    </w:p>
    <w:p w14:paraId="4BD7FF9F" w14:textId="248CD4B2" w:rsidR="002C54A5" w:rsidRPr="0026396F" w:rsidRDefault="002C54A5" w:rsidP="0026396F">
      <w:pPr>
        <w:pStyle w:val="ListParagraph"/>
        <w:numPr>
          <w:ilvl w:val="0"/>
          <w:numId w:val="27"/>
        </w:numPr>
        <w:tabs>
          <w:tab w:val="left" w:pos="610"/>
        </w:tabs>
        <w:ind w:firstLineChars="0"/>
      </w:pPr>
      <w:r w:rsidRPr="0026396F">
        <w:t xml:space="preserve">In this case, </w:t>
      </w:r>
      <w:r w:rsidR="00061214" w:rsidRPr="0026396F">
        <w:t>the UE can access the PSCell without RACH procedure, i.e. after SCG activation command is sent the network and the UE assume the UL/DL transmission can be resumed directly in PSCell.</w:t>
      </w:r>
      <w:r w:rsidR="0026396F" w:rsidRPr="0026396F">
        <w:t xml:space="preserve"> A requirement of SCG activation delay should be specified by RAN4 for this case. After the delay time, network assumes the UE can perform normal DL/UL scheduling as normal.</w:t>
      </w:r>
    </w:p>
    <w:p w14:paraId="620921A5" w14:textId="4CD94023" w:rsidR="002C54A5" w:rsidRPr="00047C84" w:rsidRDefault="002C54A5" w:rsidP="009B0B8E">
      <w:pPr>
        <w:tabs>
          <w:tab w:val="left" w:pos="610"/>
        </w:tabs>
        <w:rPr>
          <w:rFonts w:eastAsiaTheme="minorEastAsia"/>
          <w:b/>
          <w:lang w:eastAsia="zh-CN"/>
        </w:rPr>
      </w:pPr>
      <w:r w:rsidRPr="00047C84">
        <w:rPr>
          <w:rFonts w:eastAsiaTheme="minorEastAsia"/>
          <w:b/>
          <w:lang w:eastAsia="zh-CN"/>
        </w:rPr>
        <w:t xml:space="preserve">Case 2: TAT has expired and </w:t>
      </w:r>
      <w:r w:rsidR="00A104B7">
        <w:rPr>
          <w:rFonts w:eastAsiaTheme="minorEastAsia"/>
          <w:b/>
          <w:lang w:eastAsia="zh-CN"/>
        </w:rPr>
        <w:t>configured</w:t>
      </w:r>
      <w:r w:rsidRPr="00047C84">
        <w:rPr>
          <w:rFonts w:eastAsiaTheme="minorEastAsia"/>
          <w:b/>
          <w:lang w:eastAsia="zh-CN"/>
        </w:rPr>
        <w:t xml:space="preserve"> DL beam</w:t>
      </w:r>
      <w:r w:rsidR="00A104B7">
        <w:rPr>
          <w:rFonts w:eastAsiaTheme="minorEastAsia"/>
          <w:b/>
          <w:lang w:eastAsia="zh-CN"/>
        </w:rPr>
        <w:t>s are not good enough</w:t>
      </w:r>
      <w:r w:rsidRPr="00047C84">
        <w:rPr>
          <w:rFonts w:eastAsiaTheme="minorEastAsia"/>
          <w:b/>
          <w:lang w:eastAsia="zh-CN"/>
        </w:rPr>
        <w:t>.</w:t>
      </w:r>
    </w:p>
    <w:p w14:paraId="302CE1A7" w14:textId="35646F64" w:rsidR="0026396F" w:rsidRPr="0026396F" w:rsidRDefault="0026396F" w:rsidP="0026396F">
      <w:pPr>
        <w:pStyle w:val="ListParagraph"/>
        <w:numPr>
          <w:ilvl w:val="0"/>
          <w:numId w:val="27"/>
        </w:numPr>
        <w:tabs>
          <w:tab w:val="left" w:pos="610"/>
        </w:tabs>
        <w:ind w:firstLineChars="0"/>
      </w:pPr>
      <w:r w:rsidRPr="0026396F">
        <w:t xml:space="preserve">After TAT expires the TA cannot be assumed valid anymore, the RACH procedure should be performed at SCG activation. </w:t>
      </w:r>
      <w:r w:rsidR="00795219">
        <w:t xml:space="preserve">Because </w:t>
      </w:r>
      <w:r w:rsidRPr="0026396F">
        <w:t xml:space="preserve">there is no </w:t>
      </w:r>
      <w:r w:rsidR="00A104B7">
        <w:t xml:space="preserve">already configured </w:t>
      </w:r>
      <w:r w:rsidRPr="0026396F">
        <w:t>good</w:t>
      </w:r>
      <w:r w:rsidR="00A104B7">
        <w:t xml:space="preserve"> enough</w:t>
      </w:r>
      <w:r w:rsidRPr="0026396F">
        <w:t xml:space="preserve"> DL beam on PSCell, </w:t>
      </w:r>
      <w:r w:rsidR="00795219">
        <w:t xml:space="preserve">like for </w:t>
      </w:r>
      <w:r w:rsidRPr="0026396F">
        <w:t xml:space="preserve">normal HO/SCG addition/PSCell change, </w:t>
      </w:r>
      <w:r w:rsidR="00795219">
        <w:t xml:space="preserve">the </w:t>
      </w:r>
      <w:r w:rsidRPr="0026396F">
        <w:t>network can provide multiple dedicated RACH resources with each associated with one DL beam</w:t>
      </w:r>
      <w:r>
        <w:t xml:space="preserve"> in</w:t>
      </w:r>
      <w:r>
        <w:rPr>
          <w:rFonts w:eastAsiaTheme="minorEastAsia"/>
          <w:lang w:eastAsia="zh-CN"/>
        </w:rPr>
        <w:t xml:space="preserve"> </w:t>
      </w:r>
      <w:r w:rsidR="000C767E">
        <w:rPr>
          <w:rFonts w:eastAsiaTheme="minorEastAsia"/>
          <w:i/>
          <w:lang w:eastAsia="zh-CN"/>
        </w:rPr>
        <w:t>reconfigurationWithSync</w:t>
      </w:r>
      <w:r>
        <w:rPr>
          <w:rFonts w:eastAsiaTheme="minorEastAsia"/>
          <w:lang w:eastAsia="zh-CN"/>
        </w:rPr>
        <w:t xml:space="preserve"> at SCG activation.</w:t>
      </w:r>
    </w:p>
    <w:p w14:paraId="4536F67D" w14:textId="457E6D16" w:rsidR="002C54A5" w:rsidRPr="00047C84" w:rsidRDefault="002C54A5" w:rsidP="009B0B8E">
      <w:pPr>
        <w:tabs>
          <w:tab w:val="left" w:pos="610"/>
        </w:tabs>
        <w:rPr>
          <w:rFonts w:eastAsiaTheme="minorEastAsia"/>
          <w:b/>
          <w:lang w:eastAsia="zh-CN"/>
        </w:rPr>
      </w:pPr>
      <w:r w:rsidRPr="00047C84">
        <w:rPr>
          <w:rFonts w:eastAsiaTheme="minorEastAsia"/>
          <w:b/>
          <w:lang w:eastAsia="zh-CN"/>
        </w:rPr>
        <w:t xml:space="preserve">Case 3: TAT is running but </w:t>
      </w:r>
      <w:r w:rsidR="00A104B7">
        <w:rPr>
          <w:rFonts w:eastAsiaTheme="minorEastAsia"/>
          <w:b/>
          <w:lang w:eastAsia="zh-CN"/>
        </w:rPr>
        <w:t xml:space="preserve">configured </w:t>
      </w:r>
      <w:r w:rsidRPr="00047C84">
        <w:rPr>
          <w:rFonts w:eastAsiaTheme="minorEastAsia"/>
          <w:b/>
          <w:lang w:eastAsia="zh-CN"/>
        </w:rPr>
        <w:t>DL beam</w:t>
      </w:r>
      <w:r w:rsidR="00A104B7">
        <w:rPr>
          <w:rFonts w:eastAsiaTheme="minorEastAsia"/>
          <w:b/>
          <w:lang w:eastAsia="zh-CN"/>
        </w:rPr>
        <w:t>s are not good enough</w:t>
      </w:r>
      <w:r w:rsidRPr="00047C84">
        <w:rPr>
          <w:rFonts w:eastAsiaTheme="minorEastAsia"/>
          <w:b/>
          <w:lang w:eastAsia="zh-CN"/>
        </w:rPr>
        <w:t>.</w:t>
      </w:r>
    </w:p>
    <w:p w14:paraId="02615212" w14:textId="77777777" w:rsidR="00A104B7" w:rsidRDefault="0026396F" w:rsidP="009B0B8E">
      <w:pPr>
        <w:tabs>
          <w:tab w:val="left" w:pos="610"/>
        </w:tabs>
      </w:pPr>
      <w:r w:rsidRPr="0026396F">
        <w:lastRenderedPageBreak/>
        <w:t xml:space="preserve">In this case, RACH </w:t>
      </w:r>
      <w:r w:rsidR="00795219">
        <w:t xml:space="preserve">is not needed </w:t>
      </w:r>
      <w:r w:rsidRPr="0026396F">
        <w:t xml:space="preserve">for TA acquisition </w:t>
      </w:r>
      <w:r w:rsidR="00795219">
        <w:t>b</w:t>
      </w:r>
      <w:r w:rsidRPr="0026396F">
        <w:t xml:space="preserve">ut </w:t>
      </w:r>
      <w:r w:rsidR="00795219">
        <w:t xml:space="preserve">another beam should be selected. As discussed before, the normal procedure in case of beam failure on the SpCell is candidate beam detection and random access, so we suggest using the same procedure for SCG activation in this case. </w:t>
      </w:r>
    </w:p>
    <w:p w14:paraId="6BF9A87A" w14:textId="1E2BADD3" w:rsidR="002C54A5" w:rsidRPr="00047C84" w:rsidRDefault="002C54A5" w:rsidP="009B0B8E">
      <w:pPr>
        <w:tabs>
          <w:tab w:val="left" w:pos="610"/>
        </w:tabs>
        <w:rPr>
          <w:rFonts w:eastAsiaTheme="minorEastAsia"/>
          <w:b/>
          <w:lang w:eastAsia="zh-CN"/>
        </w:rPr>
      </w:pPr>
      <w:r w:rsidRPr="00047C84">
        <w:rPr>
          <w:rFonts w:eastAsiaTheme="minorEastAsia"/>
          <w:b/>
          <w:lang w:eastAsia="zh-CN"/>
        </w:rPr>
        <w:t xml:space="preserve">Case 4: TAT has expired but </w:t>
      </w:r>
      <w:r w:rsidR="00A104B7">
        <w:rPr>
          <w:rFonts w:eastAsiaTheme="minorEastAsia"/>
          <w:b/>
          <w:lang w:eastAsia="zh-CN"/>
        </w:rPr>
        <w:t xml:space="preserve">configured </w:t>
      </w:r>
      <w:r w:rsidRPr="00047C84">
        <w:rPr>
          <w:rFonts w:eastAsiaTheme="minorEastAsia"/>
          <w:b/>
          <w:lang w:eastAsia="zh-CN"/>
        </w:rPr>
        <w:t>DL beam</w:t>
      </w:r>
      <w:r w:rsidR="00A104B7">
        <w:rPr>
          <w:rFonts w:eastAsiaTheme="minorEastAsia"/>
          <w:b/>
          <w:lang w:eastAsia="zh-CN"/>
        </w:rPr>
        <w:t>s</w:t>
      </w:r>
      <w:r w:rsidRPr="00047C84">
        <w:rPr>
          <w:rFonts w:eastAsiaTheme="minorEastAsia"/>
          <w:b/>
          <w:lang w:eastAsia="zh-CN"/>
        </w:rPr>
        <w:t xml:space="preserve"> </w:t>
      </w:r>
      <w:r w:rsidR="00A104B7">
        <w:rPr>
          <w:rFonts w:eastAsiaTheme="minorEastAsia"/>
          <w:b/>
          <w:lang w:eastAsia="zh-CN"/>
        </w:rPr>
        <w:t>are</w:t>
      </w:r>
      <w:r w:rsidRPr="00047C84">
        <w:rPr>
          <w:rFonts w:eastAsiaTheme="minorEastAsia"/>
          <w:b/>
          <w:lang w:eastAsia="zh-CN"/>
        </w:rPr>
        <w:t xml:space="preserve"> good</w:t>
      </w:r>
      <w:r w:rsidR="00A104B7">
        <w:rPr>
          <w:rFonts w:eastAsiaTheme="minorEastAsia"/>
          <w:b/>
          <w:lang w:eastAsia="zh-CN"/>
        </w:rPr>
        <w:t xml:space="preserve"> enough</w:t>
      </w:r>
      <w:r w:rsidRPr="00047C84">
        <w:rPr>
          <w:rFonts w:eastAsiaTheme="minorEastAsia"/>
          <w:b/>
          <w:lang w:eastAsia="zh-CN"/>
        </w:rPr>
        <w:t>.</w:t>
      </w:r>
    </w:p>
    <w:p w14:paraId="4DA7F173" w14:textId="638AFA97" w:rsidR="0026396F" w:rsidRDefault="0026396F" w:rsidP="009B0B8E">
      <w:pPr>
        <w:pStyle w:val="ListParagraph"/>
        <w:numPr>
          <w:ilvl w:val="0"/>
          <w:numId w:val="27"/>
        </w:numPr>
        <w:tabs>
          <w:tab w:val="left" w:pos="610"/>
        </w:tabs>
        <w:ind w:firstLineChars="0"/>
      </w:pPr>
      <w:r>
        <w:rPr>
          <w:rFonts w:eastAsiaTheme="minorEastAsia"/>
          <w:lang w:eastAsia="zh-CN"/>
        </w:rPr>
        <w:t>RACH is needed for TA acquisition</w:t>
      </w:r>
      <w:r w:rsidR="002F5C18">
        <w:rPr>
          <w:rFonts w:eastAsiaTheme="minorEastAsia"/>
          <w:lang w:eastAsia="zh-CN"/>
        </w:rPr>
        <w:t xml:space="preserve"> but when SCG activation is indicated to the UE the </w:t>
      </w:r>
      <w:r>
        <w:rPr>
          <w:rFonts w:eastAsiaTheme="minorEastAsia"/>
          <w:lang w:eastAsia="zh-CN"/>
        </w:rPr>
        <w:t xml:space="preserve">UE </w:t>
      </w:r>
      <w:r w:rsidR="002F5C18">
        <w:rPr>
          <w:rFonts w:eastAsiaTheme="minorEastAsia"/>
          <w:lang w:eastAsia="zh-CN"/>
        </w:rPr>
        <w:t>could directly monitor PDDCH and the network could send a</w:t>
      </w:r>
      <w:r>
        <w:rPr>
          <w:rFonts w:eastAsiaTheme="minorEastAsia"/>
          <w:lang w:eastAsia="zh-CN"/>
        </w:rPr>
        <w:t xml:space="preserve"> PDCCH order</w:t>
      </w:r>
      <w:r w:rsidR="002F5C18">
        <w:rPr>
          <w:rFonts w:eastAsiaTheme="minorEastAsia"/>
          <w:lang w:eastAsia="zh-CN"/>
        </w:rPr>
        <w:t>. This can allow providing dedicated RACH resources faster and initial PDSCH reception without HARQ feedback</w:t>
      </w:r>
      <w:r>
        <w:rPr>
          <w:rFonts w:eastAsiaTheme="minorEastAsia"/>
          <w:lang w:eastAsia="zh-CN"/>
        </w:rPr>
        <w:t xml:space="preserve">. We are open to </w:t>
      </w:r>
      <w:r w:rsidR="002F5C18">
        <w:rPr>
          <w:rFonts w:eastAsiaTheme="minorEastAsia"/>
          <w:lang w:eastAsia="zh-CN"/>
        </w:rPr>
        <w:t>such kind of</w:t>
      </w:r>
      <w:r>
        <w:rPr>
          <w:rFonts w:eastAsiaTheme="minorEastAsia"/>
          <w:lang w:eastAsia="zh-CN"/>
        </w:rPr>
        <w:t xml:space="preserve"> optimization as long as </w:t>
      </w:r>
      <w:r w:rsidR="002F5C18">
        <w:rPr>
          <w:rFonts w:eastAsiaTheme="minorEastAsia"/>
          <w:lang w:eastAsia="zh-CN"/>
        </w:rPr>
        <w:t>the</w:t>
      </w:r>
      <w:r>
        <w:rPr>
          <w:rFonts w:eastAsiaTheme="minorEastAsia"/>
          <w:lang w:eastAsia="zh-CN"/>
        </w:rPr>
        <w:t>g spec</w:t>
      </w:r>
      <w:r w:rsidR="002F5C18">
        <w:rPr>
          <w:rFonts w:eastAsiaTheme="minorEastAsia"/>
          <w:lang w:eastAsia="zh-CN"/>
        </w:rPr>
        <w:t>ification</w:t>
      </w:r>
      <w:r>
        <w:rPr>
          <w:rFonts w:eastAsiaTheme="minorEastAsia"/>
          <w:lang w:eastAsia="zh-CN"/>
        </w:rPr>
        <w:t xml:space="preserve"> </w:t>
      </w:r>
      <w:r w:rsidR="009439A4">
        <w:rPr>
          <w:rFonts w:eastAsiaTheme="minorEastAsia"/>
          <w:lang w:eastAsia="zh-CN"/>
        </w:rPr>
        <w:t>impact is</w:t>
      </w:r>
      <w:r w:rsidR="002F5C18">
        <w:rPr>
          <w:rFonts w:eastAsiaTheme="minorEastAsia"/>
          <w:lang w:eastAsia="zh-CN"/>
        </w:rPr>
        <w:t xml:space="preserve"> limited</w:t>
      </w:r>
      <w:r w:rsidR="009439A4">
        <w:rPr>
          <w:rFonts w:eastAsiaTheme="minorEastAsia"/>
          <w:lang w:eastAsia="zh-CN"/>
        </w:rPr>
        <w:t>.</w:t>
      </w:r>
    </w:p>
    <w:p w14:paraId="3A9165CC" w14:textId="626CAA75" w:rsidR="0026396F" w:rsidRDefault="0026396F" w:rsidP="0026396F">
      <w:pPr>
        <w:tabs>
          <w:tab w:val="left" w:pos="610"/>
        </w:tabs>
      </w:pPr>
      <w:r>
        <w:t>To</w:t>
      </w:r>
      <w:r w:rsidR="002F5C18">
        <w:t xml:space="preserve"> determine the UE behaviour at SCG activation, </w:t>
      </w:r>
      <w:r>
        <w:t xml:space="preserve">the UE should: </w:t>
      </w:r>
    </w:p>
    <w:p w14:paraId="256CD391" w14:textId="4E6D2D1B" w:rsidR="0026396F" w:rsidRDefault="0026396F" w:rsidP="0026396F">
      <w:pPr>
        <w:pStyle w:val="ListParagraph"/>
        <w:numPr>
          <w:ilvl w:val="0"/>
          <w:numId w:val="27"/>
        </w:numPr>
        <w:tabs>
          <w:tab w:val="left" w:pos="610"/>
        </w:tabs>
        <w:ind w:firstLineChars="0"/>
      </w:pPr>
      <w:r>
        <w:t xml:space="preserve">Maintain </w:t>
      </w:r>
      <w:r w:rsidR="002F5C18">
        <w:t xml:space="preserve">the </w:t>
      </w:r>
      <w:r>
        <w:t>TAT until the TAT expires</w:t>
      </w:r>
      <w:r w:rsidR="002F5C18">
        <w:t xml:space="preserve"> (no restart)</w:t>
      </w:r>
      <w:r>
        <w:t>.</w:t>
      </w:r>
    </w:p>
    <w:p w14:paraId="52DB1DFD" w14:textId="5276E81E" w:rsidR="0026396F" w:rsidRDefault="0026396F" w:rsidP="0026396F">
      <w:pPr>
        <w:pStyle w:val="ListParagraph"/>
        <w:numPr>
          <w:ilvl w:val="0"/>
          <w:numId w:val="27"/>
        </w:numPr>
        <w:tabs>
          <w:tab w:val="left" w:pos="610"/>
        </w:tabs>
        <w:ind w:firstLineChars="0"/>
      </w:pPr>
      <w:r>
        <w:t xml:space="preserve">Perform BFD, and report BF via MCG if failure is detected. </w:t>
      </w:r>
      <w:r w:rsidR="002F5C18">
        <w:t>R</w:t>
      </w:r>
      <w:r>
        <w:t>econfiguration of BFD should be allowed</w:t>
      </w:r>
      <w:r w:rsidR="004014A9">
        <w:t>, which could occur even without beam failure, e.g. based on RRM measurement reports.</w:t>
      </w:r>
      <w:r>
        <w:t xml:space="preserve"> </w:t>
      </w:r>
    </w:p>
    <w:p w14:paraId="5EC8694A" w14:textId="42574539" w:rsidR="0026396F" w:rsidRDefault="004014A9" w:rsidP="0026396F">
      <w:pPr>
        <w:tabs>
          <w:tab w:val="left" w:pos="610"/>
        </w:tabs>
        <w:rPr>
          <w:rFonts w:eastAsiaTheme="minorEastAsia"/>
          <w:lang w:eastAsia="zh-CN"/>
        </w:rPr>
      </w:pPr>
      <w:r>
        <w:t>A</w:t>
      </w:r>
      <w:r w:rsidR="0026396F">
        <w:t xml:space="preserve">t SCG activation, </w:t>
      </w:r>
      <w:r>
        <w:t>depending whether</w:t>
      </w:r>
      <w:r w:rsidR="0026396F">
        <w:t xml:space="preserve"> the TAT </w:t>
      </w:r>
      <w:r>
        <w:t xml:space="preserve">is </w:t>
      </w:r>
      <w:r w:rsidR="0026396F">
        <w:t>expire</w:t>
      </w:r>
      <w:r>
        <w:t>d</w:t>
      </w:r>
      <w:r w:rsidR="0026396F">
        <w:t xml:space="preserve"> or not </w:t>
      </w:r>
      <w:r>
        <w:t xml:space="preserve">and whether </w:t>
      </w:r>
      <w:r w:rsidR="0026396F">
        <w:t xml:space="preserve">BFD </w:t>
      </w:r>
      <w:r>
        <w:t xml:space="preserve">was </w:t>
      </w:r>
      <w:r w:rsidR="0026396F">
        <w:t>reported or not, the network will provide RACH configur</w:t>
      </w:r>
      <w:r>
        <w:t>ation</w:t>
      </w:r>
      <w:r w:rsidR="0026396F">
        <w:t xml:space="preserve"> in </w:t>
      </w:r>
      <w:r w:rsidR="000C767E">
        <w:rPr>
          <w:rFonts w:eastAsiaTheme="minorEastAsia"/>
          <w:i/>
          <w:lang w:eastAsia="zh-CN"/>
        </w:rPr>
        <w:t>reconfigurationWithSync</w:t>
      </w:r>
      <w:r w:rsidR="0026396F">
        <w:rPr>
          <w:rFonts w:eastAsiaTheme="minorEastAsia"/>
          <w:lang w:eastAsia="zh-CN"/>
        </w:rPr>
        <w:t xml:space="preserve"> for case2/case3/case4 (FFS) to trigger UE to perform RACH.</w:t>
      </w:r>
    </w:p>
    <w:p w14:paraId="472638C0" w14:textId="7A8BDEB7" w:rsidR="006F7B52" w:rsidRDefault="006F7B52" w:rsidP="0043089B">
      <w:pPr>
        <w:rPr>
          <w:rFonts w:eastAsia="宋体"/>
          <w:b/>
          <w:lang w:eastAsia="zh-CN"/>
        </w:rPr>
      </w:pPr>
      <w:r>
        <w:rPr>
          <w:rFonts w:eastAsia="宋体"/>
          <w:b/>
          <w:lang w:eastAsia="zh-CN"/>
        </w:rPr>
        <w:t>Proposal 2</w:t>
      </w:r>
      <w:r w:rsidR="008F1754" w:rsidRPr="0043089B">
        <w:rPr>
          <w:rFonts w:eastAsia="宋体"/>
          <w:b/>
          <w:lang w:eastAsia="zh-CN"/>
        </w:rPr>
        <w:t xml:space="preserve">: </w:t>
      </w:r>
      <w:r w:rsidR="00414DCC">
        <w:rPr>
          <w:rFonts w:eastAsia="宋体"/>
          <w:b/>
          <w:lang w:eastAsia="zh-CN"/>
        </w:rPr>
        <w:t>T</w:t>
      </w:r>
      <w:r w:rsidR="0026396F" w:rsidRPr="0043089B">
        <w:rPr>
          <w:rFonts w:eastAsia="宋体"/>
          <w:b/>
          <w:lang w:eastAsia="zh-CN"/>
        </w:rPr>
        <w:t xml:space="preserve">he network </w:t>
      </w:r>
      <w:r w:rsidR="00414DCC">
        <w:rPr>
          <w:rFonts w:eastAsia="宋体"/>
          <w:b/>
          <w:lang w:eastAsia="zh-CN"/>
        </w:rPr>
        <w:t xml:space="preserve">can </w:t>
      </w:r>
      <w:r w:rsidR="0026396F" w:rsidRPr="0043089B">
        <w:rPr>
          <w:rFonts w:eastAsia="宋体"/>
          <w:b/>
          <w:lang w:eastAsia="zh-CN"/>
        </w:rPr>
        <w:t>send</w:t>
      </w:r>
      <w:r w:rsidR="00414DCC">
        <w:rPr>
          <w:rFonts w:eastAsia="宋体"/>
          <w:b/>
          <w:lang w:eastAsia="zh-CN"/>
        </w:rPr>
        <w:t xml:space="preserve"> an</w:t>
      </w:r>
      <w:r w:rsidR="0026396F" w:rsidRPr="0043089B">
        <w:rPr>
          <w:rFonts w:eastAsia="宋体"/>
          <w:b/>
          <w:lang w:eastAsia="zh-CN"/>
        </w:rPr>
        <w:t xml:space="preserve"> SCG activation command without </w:t>
      </w:r>
      <w:r w:rsidR="000C767E" w:rsidRPr="0043089B">
        <w:rPr>
          <w:rFonts w:eastAsiaTheme="minorEastAsia"/>
          <w:b/>
          <w:i/>
          <w:lang w:eastAsia="zh-CN"/>
        </w:rPr>
        <w:t>reconfigurationWithSync</w:t>
      </w:r>
      <w:r w:rsidR="00414DCC">
        <w:rPr>
          <w:rFonts w:eastAsia="宋体"/>
          <w:b/>
          <w:lang w:eastAsia="zh-CN"/>
        </w:rPr>
        <w:t xml:space="preserve"> and then:</w:t>
      </w:r>
    </w:p>
    <w:p w14:paraId="0358560F" w14:textId="0F4347B0" w:rsidR="008F1754" w:rsidRDefault="006F7B52" w:rsidP="0043089B">
      <w:pPr>
        <w:ind w:left="284"/>
        <w:rPr>
          <w:rFonts w:eastAsia="宋体"/>
          <w:b/>
          <w:lang w:eastAsia="zh-CN"/>
        </w:rPr>
      </w:pPr>
      <w:r>
        <w:rPr>
          <w:rFonts w:eastAsia="宋体"/>
          <w:b/>
          <w:lang w:eastAsia="zh-CN"/>
        </w:rPr>
        <w:t>-</w:t>
      </w:r>
      <w:r w:rsidR="00AA7973">
        <w:rPr>
          <w:rFonts w:eastAsia="宋体"/>
          <w:b/>
          <w:lang w:eastAsia="zh-CN"/>
        </w:rPr>
        <w:tab/>
      </w:r>
      <w:r w:rsidRPr="0043089B">
        <w:rPr>
          <w:rFonts w:eastAsia="宋体"/>
          <w:b/>
          <w:lang w:eastAsia="zh-CN"/>
        </w:rPr>
        <w:t xml:space="preserve">if DL beams </w:t>
      </w:r>
      <w:r>
        <w:rPr>
          <w:rFonts w:eastAsia="宋体"/>
          <w:b/>
          <w:lang w:eastAsia="zh-CN"/>
        </w:rPr>
        <w:t xml:space="preserve">(in </w:t>
      </w:r>
      <w:r w:rsidRPr="00EC206E">
        <w:rPr>
          <w:rFonts w:eastAsia="宋体"/>
          <w:b/>
          <w:i/>
          <w:lang w:eastAsia="zh-CN"/>
        </w:rPr>
        <w:t>RadioLinkMonitoringConfig</w:t>
      </w:r>
      <w:r>
        <w:rPr>
          <w:rFonts w:eastAsia="宋体"/>
          <w:b/>
          <w:lang w:eastAsia="zh-CN"/>
        </w:rPr>
        <w:t xml:space="preserve"> or activated TCI states for PDCCH monitoring) </w:t>
      </w:r>
      <w:r w:rsidRPr="0043089B">
        <w:rPr>
          <w:rFonts w:eastAsia="宋体"/>
          <w:b/>
          <w:lang w:eastAsia="zh-CN"/>
        </w:rPr>
        <w:t>are good enough</w:t>
      </w:r>
      <w:r>
        <w:rPr>
          <w:rFonts w:eastAsia="宋体"/>
          <w:b/>
          <w:lang w:eastAsia="zh-CN"/>
        </w:rPr>
        <w:t xml:space="preserve">, </w:t>
      </w:r>
      <w:r w:rsidRPr="007F4A17">
        <w:rPr>
          <w:rFonts w:eastAsia="宋体"/>
          <w:b/>
          <w:lang w:eastAsia="zh-CN"/>
        </w:rPr>
        <w:t>the UE resume transmission in SCG without RACH</w:t>
      </w:r>
    </w:p>
    <w:p w14:paraId="1B579559" w14:textId="62EBFB74" w:rsidR="00194514" w:rsidRDefault="00AA7973" w:rsidP="0043089B">
      <w:pPr>
        <w:ind w:left="284"/>
        <w:rPr>
          <w:rFonts w:eastAsia="宋体"/>
          <w:b/>
          <w:lang w:eastAsia="zh-CN"/>
        </w:rPr>
      </w:pPr>
      <w:r>
        <w:rPr>
          <w:rFonts w:eastAsia="宋体"/>
          <w:b/>
          <w:lang w:eastAsia="zh-CN"/>
        </w:rPr>
        <w:t>-</w:t>
      </w:r>
      <w:r>
        <w:rPr>
          <w:rFonts w:eastAsia="宋体"/>
          <w:b/>
          <w:lang w:eastAsia="zh-CN"/>
        </w:rPr>
        <w:tab/>
        <w:t xml:space="preserve">otherwise, </w:t>
      </w:r>
      <w:r w:rsidR="00194514">
        <w:rPr>
          <w:rFonts w:eastAsia="宋体"/>
          <w:b/>
          <w:lang w:eastAsia="zh-CN"/>
        </w:rPr>
        <w:t>the UE performs RACH (resources FFS).</w:t>
      </w:r>
    </w:p>
    <w:p w14:paraId="2947A2DF" w14:textId="29BB8775" w:rsidR="00AA7973" w:rsidRDefault="00AA7973" w:rsidP="0043089B">
      <w:pPr>
        <w:rPr>
          <w:rFonts w:eastAsia="宋体"/>
          <w:b/>
          <w:lang w:eastAsia="zh-CN"/>
        </w:rPr>
      </w:pPr>
      <w:r>
        <w:rPr>
          <w:rFonts w:eastAsia="宋体"/>
          <w:b/>
          <w:lang w:eastAsia="zh-CN"/>
        </w:rPr>
        <w:t>Proposal 2A: It is FFS whether</w:t>
      </w:r>
      <w:r w:rsidR="00EE04FF">
        <w:rPr>
          <w:rFonts w:eastAsia="宋体"/>
          <w:b/>
          <w:lang w:eastAsia="zh-CN"/>
        </w:rPr>
        <w:t xml:space="preserve"> the UE assesses whether</w:t>
      </w:r>
      <w:r>
        <w:rPr>
          <w:rFonts w:eastAsia="宋体"/>
          <w:b/>
          <w:lang w:eastAsia="zh-CN"/>
        </w:rPr>
        <w:t xml:space="preserve"> DL beams (in </w:t>
      </w:r>
      <w:r w:rsidRPr="0091547B">
        <w:rPr>
          <w:rFonts w:eastAsia="宋体"/>
          <w:b/>
          <w:i/>
          <w:lang w:eastAsia="zh-CN"/>
        </w:rPr>
        <w:t>RadioLinkMonitoringConfig</w:t>
      </w:r>
      <w:r>
        <w:rPr>
          <w:rFonts w:eastAsia="宋体"/>
          <w:b/>
          <w:lang w:eastAsia="zh-CN"/>
        </w:rPr>
        <w:t xml:space="preserve"> or activated TCI states for PDCCH monitoring)</w:t>
      </w:r>
      <w:r w:rsidR="00EE04FF">
        <w:rPr>
          <w:rFonts w:eastAsia="宋体"/>
          <w:b/>
          <w:lang w:eastAsia="zh-CN"/>
        </w:rPr>
        <w:t xml:space="preserve"> are good enough:</w:t>
      </w:r>
    </w:p>
    <w:p w14:paraId="7C1C74CE" w14:textId="4B6CD71D" w:rsidR="00AA7973" w:rsidRDefault="00AA7973" w:rsidP="0043089B">
      <w:pPr>
        <w:ind w:left="284"/>
        <w:rPr>
          <w:rFonts w:eastAsia="宋体"/>
          <w:b/>
          <w:lang w:eastAsia="zh-CN"/>
        </w:rPr>
      </w:pPr>
      <w:r>
        <w:rPr>
          <w:rFonts w:eastAsia="宋体"/>
          <w:b/>
          <w:lang w:eastAsia="zh-CN"/>
        </w:rPr>
        <w:t>1)</w:t>
      </w:r>
      <w:r>
        <w:rPr>
          <w:rFonts w:eastAsia="宋体"/>
          <w:b/>
          <w:lang w:eastAsia="zh-CN"/>
        </w:rPr>
        <w:tab/>
        <w:t>periodically while the SCG is deactivated (similarly to BFD); or</w:t>
      </w:r>
    </w:p>
    <w:p w14:paraId="105F9892" w14:textId="29854E46" w:rsidR="00AA7973" w:rsidRDefault="00AA7973" w:rsidP="0043089B">
      <w:pPr>
        <w:ind w:left="284"/>
        <w:rPr>
          <w:rFonts w:eastAsia="宋体"/>
          <w:b/>
          <w:lang w:eastAsia="zh-CN"/>
        </w:rPr>
      </w:pPr>
      <w:r>
        <w:rPr>
          <w:rFonts w:eastAsia="宋体"/>
          <w:b/>
          <w:lang w:eastAsia="zh-CN"/>
        </w:rPr>
        <w:t>2)</w:t>
      </w:r>
      <w:r>
        <w:rPr>
          <w:rFonts w:eastAsia="宋体"/>
          <w:b/>
          <w:lang w:eastAsia="zh-CN"/>
        </w:rPr>
        <w:tab/>
        <w:t xml:space="preserve">upon receiving an </w:t>
      </w:r>
      <w:r w:rsidRPr="00EC206E">
        <w:rPr>
          <w:rFonts w:eastAsia="宋体"/>
          <w:b/>
          <w:lang w:eastAsia="zh-CN"/>
        </w:rPr>
        <w:t xml:space="preserve">SCG activation command without </w:t>
      </w:r>
      <w:r w:rsidRPr="00EC206E">
        <w:rPr>
          <w:rFonts w:eastAsiaTheme="minorEastAsia"/>
          <w:b/>
          <w:i/>
          <w:lang w:eastAsia="zh-CN"/>
        </w:rPr>
        <w:t>reconfigurationWithSync</w:t>
      </w:r>
      <w:r>
        <w:rPr>
          <w:rFonts w:eastAsia="宋体"/>
          <w:b/>
          <w:lang w:eastAsia="zh-CN"/>
        </w:rPr>
        <w:t>.</w:t>
      </w:r>
    </w:p>
    <w:p w14:paraId="3EEFCD74" w14:textId="5842EEA0" w:rsidR="00AA7973" w:rsidRDefault="00AA7973" w:rsidP="00AA797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 xml:space="preserve">2B: If the UE </w:t>
      </w:r>
      <w:r w:rsidR="0083715D">
        <w:rPr>
          <w:rFonts w:eastAsia="宋体"/>
          <w:b/>
          <w:lang w:eastAsia="zh-CN"/>
        </w:rPr>
        <w:t>assesses that</w:t>
      </w:r>
      <w:r>
        <w:rPr>
          <w:rFonts w:eastAsia="宋体"/>
          <w:b/>
          <w:lang w:eastAsia="zh-CN"/>
        </w:rPr>
        <w:t xml:space="preserve"> DL beams </w:t>
      </w:r>
      <w:r w:rsidR="0083715D">
        <w:rPr>
          <w:rFonts w:eastAsia="宋体"/>
          <w:b/>
          <w:lang w:eastAsia="zh-CN"/>
        </w:rPr>
        <w:t xml:space="preserve">are good enough </w:t>
      </w:r>
      <w:r>
        <w:rPr>
          <w:rFonts w:eastAsia="宋体"/>
          <w:b/>
          <w:lang w:eastAsia="zh-CN"/>
        </w:rPr>
        <w:t xml:space="preserve">periodically while the SCG is deactivated (option 1), the UE can continue running the TA timer (without restart) at SCG deactivation and stop monitoring DL beams when it expires does not need to monitor </w:t>
      </w:r>
    </w:p>
    <w:p w14:paraId="30698C4B" w14:textId="65BC717B" w:rsidR="00414DCC" w:rsidRPr="00414DCC" w:rsidRDefault="00414DCC" w:rsidP="00DA2FBA">
      <w:pPr>
        <w:jc w:val="both"/>
        <w:rPr>
          <w:rFonts w:eastAsiaTheme="minorEastAsia"/>
          <w:lang w:eastAsia="zh-CN"/>
        </w:rPr>
      </w:pPr>
      <w:r w:rsidRPr="0043089B">
        <w:rPr>
          <w:rFonts w:eastAsia="宋体"/>
          <w:lang w:eastAsia="zh-CN"/>
        </w:rPr>
        <w:t xml:space="preserve">As is clear with the FFS, </w:t>
      </w:r>
      <w:r>
        <w:rPr>
          <w:rFonts w:eastAsiaTheme="minorEastAsia"/>
          <w:lang w:eastAsia="zh-CN"/>
        </w:rPr>
        <w:t>the proposals above require further work and in any case, it is necessary to work out the details of SCG activation with RACH. Therefore, if RAN2 cannot agree the above starting point, we suggest working on SCG activation with RACH and consider the support of SCG activation without RACH only after the WI has good progress on all other necessary aspects (such as signalling for SCG activation and deactivation).</w:t>
      </w:r>
    </w:p>
    <w:p w14:paraId="3CDFC8F0" w14:textId="612C5EA6" w:rsidR="00414DCC" w:rsidRPr="0043089B" w:rsidRDefault="00414DCC" w:rsidP="0043089B">
      <w:pPr>
        <w:rPr>
          <w:rFonts w:eastAsiaTheme="minorEastAsia"/>
          <w:b/>
          <w:lang w:eastAsia="zh-CN"/>
        </w:rPr>
      </w:pPr>
      <w:r w:rsidRPr="0043089B">
        <w:rPr>
          <w:rFonts w:eastAsiaTheme="minorEastAsia"/>
          <w:b/>
          <w:lang w:eastAsia="zh-CN"/>
        </w:rPr>
        <w:t xml:space="preserve">Proposal 3: if proposals 2 and 2A </w:t>
      </w:r>
      <w:r w:rsidR="00DD68B8">
        <w:rPr>
          <w:rFonts w:eastAsiaTheme="minorEastAsia"/>
          <w:b/>
          <w:lang w:eastAsia="zh-CN"/>
        </w:rPr>
        <w:t xml:space="preserve">(or 2 and only one alternative of 2A) </w:t>
      </w:r>
      <w:r w:rsidRPr="0043089B">
        <w:rPr>
          <w:rFonts w:eastAsiaTheme="minorEastAsia"/>
          <w:b/>
          <w:lang w:eastAsia="zh-CN"/>
        </w:rPr>
        <w:t>cannot be agreed, focus RAN2 work on</w:t>
      </w:r>
      <w:r w:rsidR="00DD68B8" w:rsidRPr="0043089B">
        <w:rPr>
          <w:rFonts w:eastAsiaTheme="minorEastAsia"/>
          <w:b/>
          <w:lang w:eastAsia="zh-CN"/>
        </w:rPr>
        <w:t xml:space="preserve"> the detailed solution(s) for</w:t>
      </w:r>
      <w:r w:rsidRPr="0043089B">
        <w:rPr>
          <w:rFonts w:eastAsiaTheme="minorEastAsia"/>
          <w:b/>
          <w:lang w:eastAsia="zh-CN"/>
        </w:rPr>
        <w:t xml:space="preserve"> SCG activation with RACH and consider RLM/BFD/L1 measurement reporting only </w:t>
      </w:r>
      <w:r w:rsidR="00DD68B8" w:rsidRPr="0043089B">
        <w:rPr>
          <w:rFonts w:eastAsiaTheme="minorEastAsia"/>
          <w:b/>
          <w:lang w:eastAsia="zh-CN"/>
        </w:rPr>
        <w:t xml:space="preserve">after these solutions are clear. </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029E9C53"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047C84">
        <w:rPr>
          <w:rFonts w:eastAsia="宋体"/>
          <w:lang w:eastAsia="zh-CN"/>
        </w:rPr>
        <w:t>the left FFS points related to UE behaviours in deactivated SCG, i.e. TAT timer maintenance, beam management, beam failure detection and recovery, CSI measurement and reporting, RLM</w:t>
      </w:r>
      <w:r w:rsidR="00047C84" w:rsidRPr="001E0B56">
        <w:rPr>
          <w:rFonts w:eastAsia="宋体"/>
          <w:lang w:eastAsia="zh-CN"/>
        </w:rPr>
        <w:t xml:space="preserve"> </w:t>
      </w:r>
      <w:r w:rsidR="00047C84">
        <w:rPr>
          <w:rFonts w:eastAsia="宋体"/>
          <w:lang w:eastAsia="zh-CN"/>
        </w:rPr>
        <w:t>as well as PUCCH transmission</w:t>
      </w:r>
      <w:r>
        <w:rPr>
          <w:rFonts w:eastAsiaTheme="minorEastAsia"/>
          <w:lang w:eastAsia="zh-CN"/>
        </w:rPr>
        <w:t>. The following proposals are given</w:t>
      </w:r>
      <w:r>
        <w:rPr>
          <w:rFonts w:eastAsia="宋体"/>
          <w:lang w:eastAsia="zh-CN"/>
        </w:rPr>
        <w:t>.</w:t>
      </w:r>
    </w:p>
    <w:p w14:paraId="047B5C3C" w14:textId="77777777" w:rsidR="00DD68B8" w:rsidRPr="00EC206E" w:rsidRDefault="00DD68B8" w:rsidP="00DD68B8">
      <w:pPr>
        <w:rPr>
          <w:rFonts w:eastAsia="宋体"/>
          <w:b/>
          <w:lang w:eastAsia="zh-CN"/>
        </w:rPr>
      </w:pPr>
      <w:r w:rsidRPr="00EC206E">
        <w:rPr>
          <w:rFonts w:eastAsia="宋体"/>
          <w:b/>
          <w:lang w:eastAsia="zh-CN"/>
        </w:rPr>
        <w:t>Proposal 1: Consider whether to relax RRM measurements afte</w:t>
      </w:r>
      <w:r>
        <w:rPr>
          <w:rFonts w:eastAsia="宋体"/>
          <w:b/>
          <w:lang w:eastAsia="zh-CN"/>
        </w:rPr>
        <w:t>r</w:t>
      </w:r>
      <w:r w:rsidRPr="00EC206E">
        <w:rPr>
          <w:rFonts w:eastAsia="宋体"/>
          <w:b/>
          <w:lang w:eastAsia="zh-CN"/>
        </w:rPr>
        <w:t xml:space="preserve"> RAN2 has agreed </w:t>
      </w:r>
      <w:r w:rsidRPr="006F7B52">
        <w:rPr>
          <w:rFonts w:eastAsia="宋体"/>
          <w:b/>
          <w:lang w:eastAsia="zh-CN"/>
        </w:rPr>
        <w:t>whether</w:t>
      </w:r>
      <w:r w:rsidRPr="00EC206E">
        <w:rPr>
          <w:rFonts w:eastAsia="宋体"/>
          <w:b/>
          <w:lang w:eastAsia="zh-CN"/>
        </w:rPr>
        <w:t xml:space="preserve"> the UE performs RLM/BFD/L1 measurement reporting while the SCG is deactivated.</w:t>
      </w:r>
    </w:p>
    <w:p w14:paraId="01CE0659" w14:textId="77777777" w:rsidR="00DD68B8" w:rsidRDefault="00DD68B8" w:rsidP="00DD68B8">
      <w:pPr>
        <w:rPr>
          <w:rFonts w:eastAsia="宋体"/>
          <w:b/>
          <w:lang w:eastAsia="zh-CN"/>
        </w:rPr>
      </w:pPr>
      <w:r>
        <w:rPr>
          <w:rFonts w:eastAsia="宋体"/>
          <w:b/>
          <w:lang w:eastAsia="zh-CN"/>
        </w:rPr>
        <w:t>Proposal 2</w:t>
      </w:r>
      <w:r w:rsidRPr="00EC206E">
        <w:rPr>
          <w:rFonts w:eastAsia="宋体"/>
          <w:b/>
          <w:lang w:eastAsia="zh-CN"/>
        </w:rPr>
        <w:t xml:space="preserve">: </w:t>
      </w:r>
      <w:r>
        <w:rPr>
          <w:rFonts w:eastAsia="宋体"/>
          <w:b/>
          <w:lang w:eastAsia="zh-CN"/>
        </w:rPr>
        <w:t>T</w:t>
      </w:r>
      <w:r w:rsidRPr="00EC206E">
        <w:rPr>
          <w:rFonts w:eastAsia="宋体"/>
          <w:b/>
          <w:lang w:eastAsia="zh-CN"/>
        </w:rPr>
        <w:t xml:space="preserve">he network </w:t>
      </w:r>
      <w:r>
        <w:rPr>
          <w:rFonts w:eastAsia="宋体"/>
          <w:b/>
          <w:lang w:eastAsia="zh-CN"/>
        </w:rPr>
        <w:t xml:space="preserve">can </w:t>
      </w:r>
      <w:r w:rsidRPr="00EC206E">
        <w:rPr>
          <w:rFonts w:eastAsia="宋体"/>
          <w:b/>
          <w:lang w:eastAsia="zh-CN"/>
        </w:rPr>
        <w:t xml:space="preserve">send an SCG activation command without </w:t>
      </w:r>
      <w:r w:rsidRPr="00EC206E">
        <w:rPr>
          <w:rFonts w:eastAsiaTheme="minorEastAsia"/>
          <w:b/>
          <w:i/>
          <w:lang w:eastAsia="zh-CN"/>
        </w:rPr>
        <w:t>reconfigurationWithSync</w:t>
      </w:r>
      <w:r>
        <w:rPr>
          <w:rFonts w:eastAsia="宋体"/>
          <w:b/>
          <w:lang w:eastAsia="zh-CN"/>
        </w:rPr>
        <w:t xml:space="preserve"> and then:</w:t>
      </w:r>
    </w:p>
    <w:p w14:paraId="57D630EA" w14:textId="77777777" w:rsidR="00DD68B8" w:rsidRDefault="00DD68B8" w:rsidP="00DD68B8">
      <w:pPr>
        <w:ind w:left="284"/>
        <w:rPr>
          <w:rFonts w:eastAsia="宋体"/>
          <w:b/>
          <w:lang w:eastAsia="zh-CN"/>
        </w:rPr>
      </w:pPr>
      <w:r>
        <w:rPr>
          <w:rFonts w:eastAsia="宋体"/>
          <w:b/>
          <w:lang w:eastAsia="zh-CN"/>
        </w:rPr>
        <w:t>-</w:t>
      </w:r>
      <w:r>
        <w:rPr>
          <w:rFonts w:eastAsia="宋体"/>
          <w:b/>
          <w:lang w:eastAsia="zh-CN"/>
        </w:rPr>
        <w:tab/>
      </w:r>
      <w:r w:rsidRPr="00EC206E">
        <w:rPr>
          <w:rFonts w:eastAsia="宋体"/>
          <w:b/>
          <w:lang w:eastAsia="zh-CN"/>
        </w:rPr>
        <w:t xml:space="preserve">if DL beams </w:t>
      </w:r>
      <w:r>
        <w:rPr>
          <w:rFonts w:eastAsia="宋体"/>
          <w:b/>
          <w:lang w:eastAsia="zh-CN"/>
        </w:rPr>
        <w:t xml:space="preserve">(in </w:t>
      </w:r>
      <w:r w:rsidRPr="00EC206E">
        <w:rPr>
          <w:rFonts w:eastAsia="宋体"/>
          <w:b/>
          <w:i/>
          <w:lang w:eastAsia="zh-CN"/>
        </w:rPr>
        <w:t>RadioLinkMonitoringConfig</w:t>
      </w:r>
      <w:r>
        <w:rPr>
          <w:rFonts w:eastAsia="宋体"/>
          <w:b/>
          <w:lang w:eastAsia="zh-CN"/>
        </w:rPr>
        <w:t xml:space="preserve"> or activated TCI states for PDCCH monitoring) </w:t>
      </w:r>
      <w:r w:rsidRPr="00EC206E">
        <w:rPr>
          <w:rFonts w:eastAsia="宋体"/>
          <w:b/>
          <w:lang w:eastAsia="zh-CN"/>
        </w:rPr>
        <w:t>are good enough</w:t>
      </w:r>
      <w:r>
        <w:rPr>
          <w:rFonts w:eastAsia="宋体"/>
          <w:b/>
          <w:lang w:eastAsia="zh-CN"/>
        </w:rPr>
        <w:t xml:space="preserve">, </w:t>
      </w:r>
      <w:r w:rsidRPr="007F4A17">
        <w:rPr>
          <w:rFonts w:eastAsia="宋体"/>
          <w:b/>
          <w:lang w:eastAsia="zh-CN"/>
        </w:rPr>
        <w:t>the UE resume transmission in SCG without RACH</w:t>
      </w:r>
    </w:p>
    <w:p w14:paraId="4F1F5DC5" w14:textId="77777777" w:rsidR="00DD68B8" w:rsidRDefault="00DD68B8" w:rsidP="00DD68B8">
      <w:pPr>
        <w:ind w:left="284"/>
        <w:rPr>
          <w:rFonts w:eastAsia="宋体"/>
          <w:b/>
          <w:lang w:eastAsia="zh-CN"/>
        </w:rPr>
      </w:pPr>
      <w:r>
        <w:rPr>
          <w:rFonts w:eastAsia="宋体"/>
          <w:b/>
          <w:lang w:eastAsia="zh-CN"/>
        </w:rPr>
        <w:t>-</w:t>
      </w:r>
      <w:r>
        <w:rPr>
          <w:rFonts w:eastAsia="宋体"/>
          <w:b/>
          <w:lang w:eastAsia="zh-CN"/>
        </w:rPr>
        <w:tab/>
        <w:t>otherwise, the UE performs RACH (resources FFS).</w:t>
      </w:r>
    </w:p>
    <w:p w14:paraId="015D3A78" w14:textId="77777777" w:rsidR="00DD68B8" w:rsidRDefault="00DD68B8" w:rsidP="00DD68B8">
      <w:pPr>
        <w:rPr>
          <w:rFonts w:eastAsia="宋体"/>
          <w:b/>
          <w:lang w:eastAsia="zh-CN"/>
        </w:rPr>
      </w:pPr>
      <w:r>
        <w:rPr>
          <w:rFonts w:eastAsia="宋体"/>
          <w:b/>
          <w:lang w:eastAsia="zh-CN"/>
        </w:rPr>
        <w:lastRenderedPageBreak/>
        <w:t xml:space="preserve">Proposal 2A: It is FFS whether the UE monitors DL beams (in </w:t>
      </w:r>
      <w:r w:rsidRPr="0091547B">
        <w:rPr>
          <w:rFonts w:eastAsia="宋体"/>
          <w:b/>
          <w:i/>
          <w:lang w:eastAsia="zh-CN"/>
        </w:rPr>
        <w:t>RadioLinkMonitoringConfig</w:t>
      </w:r>
      <w:r>
        <w:rPr>
          <w:rFonts w:eastAsia="宋体"/>
          <w:b/>
          <w:lang w:eastAsia="zh-CN"/>
        </w:rPr>
        <w:t xml:space="preserve"> or activated TCI states for PDCCH monitoring)</w:t>
      </w:r>
    </w:p>
    <w:p w14:paraId="7098B048" w14:textId="77777777" w:rsidR="00DD68B8" w:rsidRDefault="00DD68B8" w:rsidP="00DD68B8">
      <w:pPr>
        <w:ind w:left="284"/>
        <w:rPr>
          <w:rFonts w:eastAsia="宋体"/>
          <w:b/>
          <w:lang w:eastAsia="zh-CN"/>
        </w:rPr>
      </w:pPr>
      <w:r>
        <w:rPr>
          <w:rFonts w:eastAsia="宋体"/>
          <w:b/>
          <w:lang w:eastAsia="zh-CN"/>
        </w:rPr>
        <w:t>1)</w:t>
      </w:r>
      <w:r>
        <w:rPr>
          <w:rFonts w:eastAsia="宋体"/>
          <w:b/>
          <w:lang w:eastAsia="zh-CN"/>
        </w:rPr>
        <w:tab/>
        <w:t>periodically while the SCG is deactivated (similarly to BFD); or</w:t>
      </w:r>
    </w:p>
    <w:p w14:paraId="2CAFBE2F" w14:textId="77777777" w:rsidR="00DD68B8" w:rsidRDefault="00DD68B8" w:rsidP="00DD68B8">
      <w:pPr>
        <w:ind w:left="284"/>
        <w:rPr>
          <w:rFonts w:eastAsia="宋体"/>
          <w:b/>
          <w:lang w:eastAsia="zh-CN"/>
        </w:rPr>
      </w:pPr>
      <w:r>
        <w:rPr>
          <w:rFonts w:eastAsia="宋体"/>
          <w:b/>
          <w:lang w:eastAsia="zh-CN"/>
        </w:rPr>
        <w:t>2)</w:t>
      </w:r>
      <w:r>
        <w:rPr>
          <w:rFonts w:eastAsia="宋体"/>
          <w:b/>
          <w:lang w:eastAsia="zh-CN"/>
        </w:rPr>
        <w:tab/>
        <w:t xml:space="preserve">upon receiving an </w:t>
      </w:r>
      <w:r w:rsidRPr="00EC206E">
        <w:rPr>
          <w:rFonts w:eastAsia="宋体"/>
          <w:b/>
          <w:lang w:eastAsia="zh-CN"/>
        </w:rPr>
        <w:t xml:space="preserve">SCG activation command without </w:t>
      </w:r>
      <w:r w:rsidRPr="00EC206E">
        <w:rPr>
          <w:rFonts w:eastAsiaTheme="minorEastAsia"/>
          <w:b/>
          <w:i/>
          <w:lang w:eastAsia="zh-CN"/>
        </w:rPr>
        <w:t>reconfigurationWithSync</w:t>
      </w:r>
      <w:r>
        <w:rPr>
          <w:rFonts w:eastAsia="宋体"/>
          <w:b/>
          <w:lang w:eastAsia="zh-CN"/>
        </w:rPr>
        <w:t>.</w:t>
      </w:r>
    </w:p>
    <w:p w14:paraId="6D1FD209" w14:textId="77777777" w:rsidR="00DD68B8" w:rsidRDefault="00DD68B8" w:rsidP="00DD68B8">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 xml:space="preserve">2B: If the UE monitors DL beams periodically while the SCG is deactivated (option 1), the UE can continue running the TA timer (without restart) at SCG deactivation and stop monitoring DL beams when it expires does not need to monitor </w:t>
      </w:r>
    </w:p>
    <w:p w14:paraId="67976D0C" w14:textId="77777777" w:rsidR="00DD68B8" w:rsidRPr="00EC206E" w:rsidRDefault="00DD68B8" w:rsidP="00DD68B8">
      <w:pPr>
        <w:rPr>
          <w:rFonts w:eastAsiaTheme="minorEastAsia"/>
          <w:b/>
          <w:lang w:eastAsia="zh-CN"/>
        </w:rPr>
      </w:pPr>
      <w:r w:rsidRPr="00EC206E">
        <w:rPr>
          <w:rFonts w:eastAsiaTheme="minorEastAsia"/>
          <w:b/>
          <w:lang w:eastAsia="zh-CN"/>
        </w:rPr>
        <w:t xml:space="preserve">Proposal 3: if proposals 2 and 2A cannot be agreed, focus RAN2 work on the detailed solution(s) for SCG activation with RACH and consider RLM/BFD/L1 measurement reporting only after these solutions are clear. </w:t>
      </w:r>
    </w:p>
    <w:p w14:paraId="54549F9F" w14:textId="77777777" w:rsidR="00B40B8F" w:rsidRPr="00B40B8F" w:rsidRDefault="00B40B8F" w:rsidP="00B40B8F">
      <w:pPr>
        <w:pStyle w:val="Heading1"/>
        <w:rPr>
          <w:rFonts w:eastAsiaTheme="minorEastAsia"/>
          <w:lang w:eastAsia="zh-CN"/>
        </w:rPr>
      </w:pPr>
      <w:r>
        <w:rPr>
          <w:rFonts w:eastAsiaTheme="minorEastAsia" w:hint="eastAsia"/>
          <w:lang w:eastAsia="zh-CN"/>
        </w:rPr>
        <w:t>A</w:t>
      </w:r>
      <w:r>
        <w:rPr>
          <w:rFonts w:eastAsiaTheme="minorEastAsia"/>
          <w:lang w:eastAsia="zh-CN"/>
        </w:rPr>
        <w:t xml:space="preserve">nnex: </w:t>
      </w:r>
      <w:r w:rsidRPr="00B40B8F">
        <w:rPr>
          <w:rFonts w:eastAsiaTheme="minorEastAsia"/>
          <w:lang w:eastAsia="zh-CN"/>
        </w:rPr>
        <w:t>Analysis on SCG activation delay</w:t>
      </w:r>
    </w:p>
    <w:p w14:paraId="4D7C8162" w14:textId="77777777" w:rsidR="00B40B8F" w:rsidRDefault="00B40B8F" w:rsidP="00B40B8F">
      <w:pPr>
        <w:rPr>
          <w:rFonts w:eastAsia="宋体"/>
          <w:lang w:eastAsia="zh-CN"/>
        </w:rPr>
      </w:pPr>
      <w:r>
        <w:rPr>
          <w:rFonts w:eastAsia="宋体" w:hint="eastAsia"/>
          <w:lang w:eastAsia="zh-CN"/>
        </w:rPr>
        <w:t>I</w:t>
      </w:r>
      <w:r>
        <w:rPr>
          <w:rFonts w:eastAsia="宋体"/>
          <w:lang w:eastAsia="zh-CN"/>
        </w:rPr>
        <w:t>n RAN4 specification, the NR PSCell addition delay was defined for (NG)EN-DC and NR-DC in TS 36.133 and TS38.133 respectively. Taking EN-DC as an example, the NR PSCell addition delay is below. And we will discuss UE behaviour for the purpose of reduce each delay components.</w:t>
      </w:r>
    </w:p>
    <w:tbl>
      <w:tblPr>
        <w:tblStyle w:val="TableGrid"/>
        <w:tblW w:w="0" w:type="auto"/>
        <w:tblLook w:val="04A0" w:firstRow="1" w:lastRow="0" w:firstColumn="1" w:lastColumn="0" w:noHBand="0" w:noVBand="1"/>
      </w:tblPr>
      <w:tblGrid>
        <w:gridCol w:w="9629"/>
      </w:tblGrid>
      <w:tr w:rsidR="00B40B8F" w14:paraId="624E36F8" w14:textId="77777777" w:rsidTr="000617A6">
        <w:tc>
          <w:tcPr>
            <w:tcW w:w="9629" w:type="dxa"/>
          </w:tcPr>
          <w:p w14:paraId="3C7C78A6" w14:textId="77777777" w:rsidR="00B40B8F" w:rsidRPr="0002377B" w:rsidRDefault="00B40B8F" w:rsidP="000617A6">
            <w:pPr>
              <w:textAlignment w:val="auto"/>
              <w:rPr>
                <w:rFonts w:eastAsia="宋体"/>
                <w:lang w:eastAsia="ja-JP"/>
              </w:rPr>
            </w:pPr>
            <w:r w:rsidRPr="0002377B">
              <w:rPr>
                <w:rFonts w:eastAsia="宋体"/>
                <w:lang w:eastAsia="en-GB"/>
              </w:rPr>
              <w:t xml:space="preserve">Upon receiving NR </w:t>
            </w:r>
            <w:r w:rsidRPr="0002377B">
              <w:rPr>
                <w:rFonts w:eastAsia="宋体"/>
                <w:lang w:eastAsia="zh-CN"/>
              </w:rPr>
              <w:t>P</w:t>
            </w:r>
            <w:r w:rsidRPr="0002377B">
              <w:rPr>
                <w:rFonts w:eastAsia="宋体"/>
                <w:lang w:eastAsia="en-GB"/>
              </w:rPr>
              <w:t xml:space="preserve">SCell </w:t>
            </w:r>
            <w:r w:rsidRPr="0002377B">
              <w:rPr>
                <w:rFonts w:eastAsia="宋体"/>
                <w:lang w:eastAsia="ja-JP"/>
              </w:rPr>
              <w:t xml:space="preserve">addition </w:t>
            </w:r>
            <w:r w:rsidRPr="0002377B">
              <w:rPr>
                <w:rFonts w:eastAsia="宋体"/>
                <w:lang w:eastAsia="en-GB"/>
              </w:rPr>
              <w:t xml:space="preserve">in subframe </w:t>
            </w:r>
            <w:r w:rsidRPr="0002377B">
              <w:rPr>
                <w:rFonts w:eastAsia="宋体"/>
                <w:i/>
                <w:lang w:eastAsia="en-GB"/>
              </w:rPr>
              <w:t>n</w:t>
            </w:r>
            <w:r w:rsidRPr="0002377B">
              <w:rPr>
                <w:rFonts w:eastAsia="宋体"/>
                <w:lang w:eastAsia="en-GB"/>
              </w:rPr>
              <w:t>, the UE shall be capable to</w:t>
            </w:r>
            <w:r w:rsidRPr="0002377B">
              <w:rPr>
                <w:rFonts w:eastAsia="宋体"/>
                <w:lang w:eastAsia="zh-CN"/>
              </w:rPr>
              <w:t xml:space="preserve"> </w:t>
            </w:r>
            <w:r w:rsidRPr="0002377B">
              <w:rPr>
                <w:rFonts w:eastAsia="宋体"/>
                <w:lang w:eastAsia="en-GB"/>
              </w:rPr>
              <w:t xml:space="preserve">transmit </w:t>
            </w:r>
            <w:r w:rsidRPr="0002377B">
              <w:rPr>
                <w:rFonts w:eastAsia="宋体"/>
                <w:lang w:eastAsia="ja-JP"/>
              </w:rPr>
              <w:t>P</w:t>
            </w:r>
            <w:r w:rsidRPr="0002377B">
              <w:rPr>
                <w:rFonts w:eastAsia="宋体"/>
                <w:lang w:eastAsia="en-GB"/>
              </w:rPr>
              <w:t xml:space="preserve">RACH </w:t>
            </w:r>
            <w:r w:rsidRPr="0002377B">
              <w:rPr>
                <w:rFonts w:eastAsia="宋体"/>
                <w:lang w:eastAsia="ja-JP"/>
              </w:rPr>
              <w:t xml:space="preserve">preamble </w:t>
            </w:r>
            <w:r w:rsidRPr="0002377B">
              <w:rPr>
                <w:rFonts w:eastAsia="宋体"/>
                <w:lang w:eastAsia="en-GB"/>
              </w:rPr>
              <w:t>towards NR PSCel</w:t>
            </w:r>
            <w:r w:rsidRPr="0002377B">
              <w:rPr>
                <w:rFonts w:eastAsia="宋体"/>
                <w:lang w:eastAsia="zh-CN"/>
              </w:rPr>
              <w:t>l no</w:t>
            </w:r>
            <w:r w:rsidRPr="0002377B">
              <w:rPr>
                <w:rFonts w:eastAsia="宋体"/>
                <w:lang w:eastAsia="en-GB"/>
              </w:rPr>
              <w:t xml:space="preserve"> later than in subframe </w:t>
            </w:r>
            <w:r w:rsidRPr="0002377B">
              <w:rPr>
                <w:rFonts w:eastAsia="宋体"/>
                <w:i/>
                <w:lang w:eastAsia="en-GB"/>
              </w:rPr>
              <w:t xml:space="preserve">n </w:t>
            </w:r>
            <w:r w:rsidRPr="0002377B">
              <w:rPr>
                <w:rFonts w:eastAsia="宋体"/>
                <w:lang w:eastAsia="en-GB"/>
              </w:rPr>
              <w:t>+</w:t>
            </w:r>
            <w:r w:rsidRPr="0002377B">
              <w:rPr>
                <w:rFonts w:eastAsia="宋体"/>
                <w:lang w:eastAsia="ja-JP"/>
              </w:rPr>
              <w:t xml:space="preserve"> T</w:t>
            </w:r>
            <w:r w:rsidRPr="0002377B">
              <w:rPr>
                <w:rFonts w:eastAsia="宋体"/>
                <w:vertAlign w:val="subscript"/>
                <w:lang w:eastAsia="ja-JP"/>
              </w:rPr>
              <w:t>config PSCell</w:t>
            </w:r>
            <w:r w:rsidRPr="0002377B">
              <w:rPr>
                <w:rFonts w:eastAsia="宋体"/>
                <w:lang w:eastAsia="ja-JP"/>
              </w:rPr>
              <w:t>:</w:t>
            </w:r>
          </w:p>
          <w:p w14:paraId="0E2D4F4D" w14:textId="77777777" w:rsidR="00B40B8F" w:rsidRPr="0002377B" w:rsidRDefault="00B40B8F" w:rsidP="000617A6">
            <w:pPr>
              <w:textAlignment w:val="auto"/>
              <w:rPr>
                <w:lang w:eastAsia="en-GB"/>
              </w:rPr>
            </w:pPr>
            <w:r w:rsidRPr="0002377B">
              <w:rPr>
                <w:lang w:eastAsia="en-GB"/>
              </w:rPr>
              <w:t>Where:</w:t>
            </w:r>
          </w:p>
          <w:p w14:paraId="7B47EC06" w14:textId="77777777" w:rsidR="00B40B8F" w:rsidRPr="0002377B" w:rsidRDefault="00B40B8F" w:rsidP="000617A6">
            <w:pPr>
              <w:ind w:left="568" w:hanging="284"/>
              <w:textAlignment w:val="auto"/>
              <w:rPr>
                <w:rFonts w:eastAsia="宋体"/>
                <w:vertAlign w:val="subscript"/>
                <w:lang w:eastAsia="zh-CN"/>
              </w:rPr>
            </w:pPr>
            <w:r w:rsidRPr="0002377B">
              <w:rPr>
                <w:lang w:eastAsia="en-GB"/>
              </w:rPr>
              <w:t>T</w:t>
            </w:r>
            <w:r w:rsidRPr="0002377B">
              <w:rPr>
                <w:vertAlign w:val="subscript"/>
                <w:lang w:eastAsia="en-GB"/>
              </w:rPr>
              <w:t>config_PSCell</w:t>
            </w:r>
            <w:r w:rsidRPr="0002377B">
              <w:rPr>
                <w:lang w:eastAsia="en-GB"/>
              </w:rPr>
              <w:t xml:space="preserve"> = T</w:t>
            </w:r>
            <w:r w:rsidRPr="0002377B">
              <w:rPr>
                <w:vertAlign w:val="subscript"/>
                <w:lang w:eastAsia="en-GB"/>
              </w:rPr>
              <w:t>RRC_delay</w:t>
            </w:r>
            <w:r w:rsidRPr="0002377B">
              <w:rPr>
                <w:lang w:eastAsia="en-GB"/>
              </w:rPr>
              <w:t xml:space="preserve"> + T</w:t>
            </w:r>
            <w:r w:rsidRPr="0002377B">
              <w:rPr>
                <w:vertAlign w:val="subscript"/>
                <w:lang w:eastAsia="en-GB"/>
              </w:rPr>
              <w:t>processing</w:t>
            </w:r>
            <w:r w:rsidRPr="0002377B">
              <w:rPr>
                <w:lang w:eastAsia="en-GB"/>
              </w:rPr>
              <w:t xml:space="preserve"> + T</w:t>
            </w:r>
            <w:r w:rsidRPr="0002377B">
              <w:rPr>
                <w:vertAlign w:val="subscript"/>
                <w:lang w:eastAsia="en-GB"/>
              </w:rPr>
              <w:t>search</w:t>
            </w:r>
            <w:r w:rsidRPr="0002377B">
              <w:rPr>
                <w:lang w:eastAsia="en-GB"/>
              </w:rPr>
              <w:t xml:space="preserve"> + T</w:t>
            </w:r>
            <w:r w:rsidRPr="0002377B">
              <w:rPr>
                <w:vertAlign w:val="subscript"/>
                <w:lang w:eastAsia="en-GB"/>
              </w:rPr>
              <w:t>∆</w:t>
            </w:r>
            <w:r w:rsidRPr="0002377B">
              <w:rPr>
                <w:lang w:eastAsia="en-GB"/>
              </w:rPr>
              <w:t xml:space="preserve"> + T</w:t>
            </w:r>
            <w:r w:rsidRPr="0002377B">
              <w:rPr>
                <w:vertAlign w:val="subscript"/>
                <w:lang w:eastAsia="en-GB"/>
              </w:rPr>
              <w:t>PSCell_ DU</w:t>
            </w:r>
            <w:r w:rsidRPr="0002377B">
              <w:rPr>
                <w:lang w:eastAsia="en-GB"/>
              </w:rPr>
              <w:t xml:space="preserve"> + 2 ms</w:t>
            </w:r>
          </w:p>
          <w:p w14:paraId="1136A515"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RRC_delay</w:t>
            </w:r>
            <w:r w:rsidRPr="0002377B">
              <w:rPr>
                <w:lang w:eastAsia="en-GB"/>
              </w:rPr>
              <w:t xml:space="preserve"> is the RRC procedure delay as specified in [2].</w:t>
            </w:r>
          </w:p>
          <w:p w14:paraId="7867D6B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processing</w:t>
            </w:r>
            <w:r w:rsidRPr="0002377B">
              <w:rPr>
                <w:lang w:eastAsia="en-GB"/>
              </w:rPr>
              <w:t xml:space="preserve"> is the SW processing time needed by UE, including RF warm up period. T</w:t>
            </w:r>
            <w:r w:rsidRPr="0002377B">
              <w:rPr>
                <w:vertAlign w:val="subscript"/>
                <w:lang w:eastAsia="en-GB"/>
              </w:rPr>
              <w:t>processing</w:t>
            </w:r>
            <w:r w:rsidRPr="0002377B">
              <w:rPr>
                <w:lang w:eastAsia="en-GB"/>
              </w:rPr>
              <w:t xml:space="preserve"> = 20 ms if NR PSCell is in FR1, T</w:t>
            </w:r>
            <w:r w:rsidRPr="0002377B">
              <w:rPr>
                <w:vertAlign w:val="subscript"/>
                <w:lang w:eastAsia="en-GB"/>
              </w:rPr>
              <w:t>processing</w:t>
            </w:r>
            <w:r w:rsidRPr="0002377B">
              <w:rPr>
                <w:lang w:eastAsia="en-GB"/>
              </w:rPr>
              <w:t xml:space="preserve"> = 40 ms if NR PSCell is in FR2.</w:t>
            </w:r>
          </w:p>
          <w:p w14:paraId="42A429C1"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search</w:t>
            </w:r>
            <w:r w:rsidRPr="0002377B">
              <w:rPr>
                <w:lang w:eastAsia="en-GB"/>
              </w:rPr>
              <w:t xml:space="preserve"> is the time for AGC settling and PSS/SSS detection.</w:t>
            </w:r>
          </w:p>
          <w:p w14:paraId="2EE2A8DB"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FR1: if the target cell is a known cell, T</w:t>
            </w:r>
            <w:r w:rsidRPr="0002377B">
              <w:rPr>
                <w:vertAlign w:val="subscript"/>
                <w:lang w:eastAsia="en-GB"/>
              </w:rPr>
              <w:t>search</w:t>
            </w:r>
            <w:r w:rsidRPr="0002377B">
              <w:rPr>
                <w:lang w:eastAsia="en-GB"/>
              </w:rPr>
              <w:t xml:space="preserve"> = 0 ms.</w:t>
            </w:r>
            <w:r w:rsidRPr="0002377B">
              <w:rPr>
                <w:lang w:eastAsia="fr-FR"/>
              </w:rPr>
              <w:t xml:space="preserve"> </w:t>
            </w:r>
            <w:r w:rsidRPr="0002377B">
              <w:rPr>
                <w:lang w:eastAsia="en-GB"/>
              </w:rPr>
              <w:t xml:space="preserve">If the target cell is an unknown cell and the </w:t>
            </w:r>
            <w:r w:rsidRPr="0002377B">
              <w:rPr>
                <w:rFonts w:cs="v4.2.0"/>
                <w:lang w:eastAsia="en-GB"/>
              </w:rPr>
              <w:t xml:space="preserve">target cell Es/Iot </w:t>
            </w:r>
            <w:r w:rsidRPr="0002377B">
              <w:rPr>
                <w:lang w:eastAsia="en-GB"/>
              </w:rPr>
              <w:t xml:space="preserve">≥ </w:t>
            </w:r>
            <w:r w:rsidRPr="0002377B">
              <w:rPr>
                <w:rFonts w:cs="v4.2.0"/>
                <w:lang w:eastAsia="en-GB"/>
              </w:rPr>
              <w:t>-2 dB</w:t>
            </w:r>
            <w:r w:rsidRPr="0002377B">
              <w:rPr>
                <w:lang w:eastAsia="en-GB"/>
              </w:rPr>
              <w:t>, then T</w:t>
            </w:r>
            <w:r w:rsidRPr="0002377B">
              <w:rPr>
                <w:vertAlign w:val="subscript"/>
                <w:lang w:eastAsia="en-GB"/>
              </w:rPr>
              <w:t>search</w:t>
            </w:r>
            <w:r w:rsidRPr="0002377B">
              <w:rPr>
                <w:lang w:eastAsia="en-GB"/>
              </w:rPr>
              <w:t xml:space="preserve"> = 3* </w:t>
            </w:r>
            <w:r w:rsidRPr="0002377B">
              <w:rPr>
                <w:rFonts w:cs="v4.2.0"/>
                <w:lang w:eastAsia="zh-CN"/>
              </w:rPr>
              <w:t>Trs</w:t>
            </w:r>
            <w:r w:rsidRPr="0002377B">
              <w:rPr>
                <w:lang w:eastAsia="en-GB"/>
              </w:rPr>
              <w:t xml:space="preserve"> ms;</w:t>
            </w:r>
          </w:p>
          <w:p w14:paraId="4874A7EF"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For NR PSCell in FR2: if the target cell is a known cell</w:t>
            </w:r>
            <w:r w:rsidRPr="0002377B">
              <w:rPr>
                <w:rFonts w:eastAsia="Calibri"/>
                <w:lang w:eastAsia="en-GB"/>
              </w:rPr>
              <w:t>, T</w:t>
            </w:r>
            <w:r w:rsidRPr="0002377B">
              <w:rPr>
                <w:rFonts w:eastAsia="Calibri"/>
                <w:vertAlign w:val="subscript"/>
                <w:lang w:eastAsia="en-GB"/>
              </w:rPr>
              <w:t>search</w:t>
            </w:r>
            <w:r w:rsidRPr="0002377B">
              <w:rPr>
                <w:rFonts w:eastAsia="Calibri"/>
                <w:lang w:eastAsia="en-GB"/>
              </w:rPr>
              <w:t xml:space="preserve"> = 0 ms.</w:t>
            </w:r>
            <w:r w:rsidRPr="0002377B">
              <w:rPr>
                <w:lang w:eastAsia="en-GB"/>
              </w:rPr>
              <w:t xml:space="preserve"> </w:t>
            </w:r>
            <w:r w:rsidRPr="0002377B">
              <w:rPr>
                <w:rFonts w:eastAsia="Calibri"/>
                <w:lang w:eastAsia="en-GB"/>
              </w:rPr>
              <w:t>If the target cell is an unknown cell</w:t>
            </w:r>
            <w:r w:rsidRPr="0002377B">
              <w:rPr>
                <w:lang w:eastAsia="en-GB"/>
              </w:rPr>
              <w:t xml:space="preserve"> and the target cell Es/Iot ≥ -2 dB, then T</w:t>
            </w:r>
            <w:r w:rsidRPr="0002377B">
              <w:rPr>
                <w:vertAlign w:val="subscript"/>
                <w:lang w:eastAsia="en-GB"/>
              </w:rPr>
              <w:t>search</w:t>
            </w:r>
            <w:r w:rsidRPr="0002377B">
              <w:rPr>
                <w:lang w:eastAsia="en-GB"/>
              </w:rPr>
              <w:t xml:space="preserve"> = </w:t>
            </w:r>
            <w:r w:rsidRPr="0002377B">
              <w:rPr>
                <w:lang w:eastAsia="zh-CN"/>
              </w:rPr>
              <w:t>24</w:t>
            </w:r>
            <w:r w:rsidRPr="0002377B">
              <w:rPr>
                <w:lang w:eastAsia="en-GB"/>
              </w:rPr>
              <w:t>*</w:t>
            </w:r>
            <w:r w:rsidRPr="0002377B">
              <w:rPr>
                <w:rFonts w:cs="v4.2.0"/>
                <w:lang w:eastAsia="zh-CN"/>
              </w:rPr>
              <w:t xml:space="preserve"> Trs</w:t>
            </w:r>
            <w:r w:rsidRPr="0002377B">
              <w:rPr>
                <w:lang w:eastAsia="en-GB"/>
              </w:rPr>
              <w:t xml:space="preserve"> ms.</w:t>
            </w:r>
          </w:p>
          <w:p w14:paraId="3E5B5584"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w:t>
            </w:r>
            <w:r w:rsidRPr="0002377B">
              <w:rPr>
                <w:lang w:eastAsia="en-GB"/>
              </w:rPr>
              <w:t xml:space="preserve"> is time for fine time tracking and acquiring full timing information of the target cell. T</w:t>
            </w:r>
            <w:r w:rsidRPr="0002377B">
              <w:rPr>
                <w:vertAlign w:val="subscript"/>
                <w:lang w:eastAsia="en-GB"/>
              </w:rPr>
              <w:t>∆</w:t>
            </w:r>
            <w:r w:rsidRPr="0002377B">
              <w:rPr>
                <w:lang w:eastAsia="en-GB"/>
              </w:rPr>
              <w:t xml:space="preserve"> = 1</w:t>
            </w:r>
            <w:r w:rsidRPr="0002377B">
              <w:rPr>
                <w:lang w:eastAsia="fr-FR"/>
              </w:rPr>
              <w:t>*</w:t>
            </w:r>
            <w:r w:rsidRPr="0002377B">
              <w:rPr>
                <w:rFonts w:cs="v4.2.0"/>
                <w:lang w:eastAsia="zh-CN"/>
              </w:rPr>
              <w:t>Trs</w:t>
            </w:r>
            <w:r w:rsidRPr="0002377B">
              <w:rPr>
                <w:lang w:eastAsia="en-GB"/>
              </w:rPr>
              <w:t xml:space="preserve"> ms</w:t>
            </w:r>
            <w:r w:rsidRPr="0002377B">
              <w:rPr>
                <w:rFonts w:eastAsia="Calibri"/>
                <w:lang w:eastAsia="en-GB"/>
              </w:rPr>
              <w:t xml:space="preserve"> for a known or unknown PSCell</w:t>
            </w:r>
            <w:r w:rsidRPr="0002377B">
              <w:rPr>
                <w:lang w:eastAsia="en-GB"/>
              </w:rPr>
              <w:t>.</w:t>
            </w:r>
          </w:p>
          <w:p w14:paraId="50EC6CB0" w14:textId="77777777" w:rsidR="00B40B8F" w:rsidRPr="0002377B" w:rsidRDefault="00B40B8F" w:rsidP="000617A6">
            <w:pPr>
              <w:ind w:left="568" w:hanging="284"/>
              <w:textAlignment w:val="auto"/>
              <w:rPr>
                <w:lang w:eastAsia="en-GB"/>
              </w:rPr>
            </w:pPr>
            <w:r w:rsidRPr="0002377B">
              <w:rPr>
                <w:lang w:eastAsia="en-GB"/>
              </w:rPr>
              <w:t>T</w:t>
            </w:r>
            <w:r w:rsidRPr="0002377B">
              <w:rPr>
                <w:vertAlign w:val="subscript"/>
                <w:lang w:eastAsia="en-GB"/>
              </w:rPr>
              <w:t>PSCell_ DU</w:t>
            </w:r>
            <w:r w:rsidRPr="0002377B">
              <w:rPr>
                <w:lang w:eastAsia="en-GB"/>
              </w:rPr>
              <w:t xml:space="preserve"> is the delay uncertainty in acquiring the first available PRACH occasion in the NR PSCell. T</w:t>
            </w:r>
            <w:r w:rsidRPr="0002377B">
              <w:rPr>
                <w:vertAlign w:val="subscript"/>
                <w:lang w:eastAsia="en-GB"/>
              </w:rPr>
              <w:t>PSCell_ DU</w:t>
            </w:r>
            <w:r w:rsidRPr="0002377B">
              <w:rPr>
                <w:lang w:eastAsia="en-GB"/>
              </w:rPr>
              <w:t xml:space="preserve"> is up to the summation of SSB to PRACH occasion association period and 10 ms. SSB to PRACH occasion associated period is defined in the table 8.1-1 of TS 38.213 [39].</w:t>
            </w:r>
          </w:p>
          <w:p w14:paraId="19127D92" w14:textId="77777777" w:rsidR="00B40B8F" w:rsidRPr="0002377B" w:rsidRDefault="00B40B8F" w:rsidP="000617A6">
            <w:pPr>
              <w:ind w:left="568" w:hanging="284"/>
              <w:textAlignment w:val="auto"/>
              <w:rPr>
                <w:lang w:eastAsia="en-GB"/>
              </w:rPr>
            </w:pPr>
            <w:r w:rsidRPr="0002377B">
              <w:rPr>
                <w:lang w:eastAsia="zh-CN"/>
              </w:rPr>
              <w:t>Trs is the SMTC periodicity of the target NR cell if the UE has been provided with an SMTC configuration for the target cell in PSCell addition message, otherwise</w:t>
            </w:r>
            <w:r w:rsidRPr="0002377B">
              <w:rPr>
                <w:lang w:eastAsia="en-GB"/>
              </w:rPr>
              <w:t xml:space="preserve"> </w:t>
            </w:r>
            <w:r w:rsidRPr="0002377B">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02377B">
              <w:rPr>
                <w:lang w:eastAsia="en-GB"/>
              </w:rPr>
              <w:t xml:space="preserve"> assuming the SSB transmission periodicity is 5</w:t>
            </w:r>
            <w:r w:rsidRPr="0002377B">
              <w:rPr>
                <w:rFonts w:ascii="MS Mincho" w:eastAsia="MS Mincho" w:hAnsi="MS Mincho" w:hint="eastAsia"/>
                <w:lang w:val="en-US" w:eastAsia="en-GB"/>
              </w:rPr>
              <w:t> </w:t>
            </w:r>
            <w:r w:rsidRPr="0002377B">
              <w:rPr>
                <w:lang w:eastAsia="en-GB"/>
              </w:rPr>
              <w:t>ms</w:t>
            </w:r>
            <w:r w:rsidRPr="0002377B">
              <w:rPr>
                <w:lang w:eastAsia="zh-CN"/>
              </w:rPr>
              <w:t xml:space="preserve">. </w:t>
            </w:r>
            <w:r w:rsidRPr="0002377B">
              <w:rPr>
                <w:lang w:eastAsia="en-GB"/>
              </w:rPr>
              <w:t>There is no requirement if the SSB transmission periodicity is not 5 ms.</w:t>
            </w:r>
          </w:p>
          <w:p w14:paraId="75681783" w14:textId="77777777" w:rsidR="00B40B8F" w:rsidRPr="0002377B" w:rsidRDefault="00B40B8F" w:rsidP="000617A6">
            <w:pPr>
              <w:textAlignment w:val="auto"/>
              <w:rPr>
                <w:lang w:eastAsia="en-GB"/>
              </w:rPr>
            </w:pPr>
            <w:r w:rsidRPr="0002377B">
              <w:rPr>
                <w:rFonts w:cs="v4.2.0"/>
                <w:lang w:eastAsia="zh-CN"/>
              </w:rPr>
              <w:t>In FR1 and FR2, the NR PSC</w:t>
            </w:r>
            <w:r w:rsidRPr="0002377B">
              <w:rPr>
                <w:rFonts w:cs="v4.2.0"/>
                <w:lang w:eastAsia="en-GB"/>
              </w:rPr>
              <w:t xml:space="preserve">ell is known if it </w:t>
            </w:r>
            <w:r w:rsidRPr="0002377B">
              <w:rPr>
                <w:lang w:eastAsia="en-GB"/>
              </w:rPr>
              <w:t>has been meeting the following conditions:</w:t>
            </w:r>
          </w:p>
          <w:p w14:paraId="355AF5C0" w14:textId="77777777" w:rsidR="00B40B8F" w:rsidRPr="0002377B" w:rsidRDefault="00B40B8F" w:rsidP="000617A6">
            <w:pPr>
              <w:ind w:left="568" w:hanging="284"/>
              <w:textAlignment w:val="auto"/>
              <w:rPr>
                <w:lang w:eastAsia="en-GB"/>
              </w:rPr>
            </w:pPr>
            <w:r w:rsidRPr="0002377B">
              <w:rPr>
                <w:lang w:eastAsia="en-GB"/>
              </w:rPr>
              <w:t xml:space="preserve">During the last 5 seconds before the reception of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command:</w:t>
            </w:r>
          </w:p>
          <w:p w14:paraId="7D9295A5"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the UE has sent a valid measurement report for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and</w:t>
            </w:r>
          </w:p>
          <w:p w14:paraId="7B83E568" w14:textId="77777777" w:rsidR="00B40B8F" w:rsidRPr="0002377B" w:rsidRDefault="00B40B8F" w:rsidP="000617A6">
            <w:pPr>
              <w:ind w:left="851" w:hanging="284"/>
              <w:textAlignment w:val="auto"/>
              <w:rPr>
                <w:lang w:eastAsia="en-GB"/>
              </w:rPr>
            </w:pPr>
            <w:r w:rsidRPr="0002377B">
              <w:rPr>
                <w:lang w:eastAsia="en-GB"/>
              </w:rPr>
              <w:t>-</w:t>
            </w:r>
            <w:r w:rsidRPr="0002377B">
              <w:rPr>
                <w:lang w:eastAsia="en-GB"/>
              </w:rPr>
              <w:tab/>
              <w:t xml:space="preserve">One of the SSBs measured from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remains detectable according to the cell identification conditions specified in section </w:t>
            </w:r>
            <w:r w:rsidRPr="0002377B">
              <w:rPr>
                <w:rFonts w:eastAsia="Malgun Gothic"/>
                <w:lang w:eastAsia="zh-CN"/>
              </w:rPr>
              <w:t>9.3</w:t>
            </w:r>
            <w:r w:rsidRPr="0002377B">
              <w:rPr>
                <w:lang w:eastAsia="en-GB"/>
              </w:rPr>
              <w:t xml:space="preserve"> of TS 38.133 [50],</w:t>
            </w:r>
          </w:p>
          <w:p w14:paraId="0E04BA66" w14:textId="77777777" w:rsidR="00B40B8F" w:rsidRPr="0002377B" w:rsidRDefault="00B40B8F" w:rsidP="000617A6">
            <w:pPr>
              <w:ind w:left="568" w:hanging="284"/>
              <w:textAlignment w:val="auto"/>
              <w:rPr>
                <w:lang w:eastAsia="en-GB"/>
              </w:rPr>
            </w:pPr>
            <w:r w:rsidRPr="0002377B">
              <w:rPr>
                <w:lang w:eastAsia="en-GB"/>
              </w:rPr>
              <w:t>-</w:t>
            </w:r>
            <w:r w:rsidRPr="0002377B">
              <w:rPr>
                <w:lang w:eastAsia="en-GB"/>
              </w:rPr>
              <w:tab/>
              <w:t xml:space="preserve">One of the SSBs measured from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also remains detectable during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delay according to the cell identification conditions specified in section 9.3 of TS 38.133 [50].</w:t>
            </w:r>
          </w:p>
          <w:p w14:paraId="666F9905" w14:textId="77777777" w:rsidR="00B40B8F" w:rsidRDefault="00B40B8F" w:rsidP="000617A6">
            <w:pPr>
              <w:textAlignment w:val="auto"/>
              <w:rPr>
                <w:rFonts w:eastAsia="宋体"/>
                <w:lang w:eastAsia="zh-CN"/>
              </w:rPr>
            </w:pPr>
            <w:r w:rsidRPr="0002377B">
              <w:rPr>
                <w:lang w:eastAsia="en-GB"/>
              </w:rPr>
              <w:lastRenderedPageBreak/>
              <w:t>otherwise it is unknown.</w:t>
            </w:r>
          </w:p>
        </w:tc>
      </w:tr>
    </w:tbl>
    <w:p w14:paraId="6D9FC658" w14:textId="77777777" w:rsidR="00B40B8F" w:rsidRDefault="00B40B8F" w:rsidP="00B40B8F">
      <w:pPr>
        <w:tabs>
          <w:tab w:val="left" w:pos="610"/>
        </w:tabs>
        <w:rPr>
          <w:rFonts w:eastAsia="宋体"/>
          <w:lang w:eastAsia="zh-CN"/>
        </w:rPr>
      </w:pPr>
    </w:p>
    <w:p w14:paraId="258920A5" w14:textId="77777777" w:rsidR="00B40B8F" w:rsidRDefault="00B40B8F" w:rsidP="00B40B8F">
      <w:pPr>
        <w:tabs>
          <w:tab w:val="left" w:pos="610"/>
        </w:tabs>
        <w:rPr>
          <w:rFonts w:eastAsia="宋体"/>
          <w:lang w:eastAsia="zh-CN"/>
        </w:rPr>
      </w:pPr>
      <w:r w:rsidRPr="00113AE6">
        <w:rPr>
          <w:rFonts w:eastAsia="宋体"/>
          <w:b/>
          <w:u w:val="single"/>
          <w:lang w:eastAsia="zh-CN"/>
        </w:rPr>
        <w:t xml:space="preserve">For </w:t>
      </w:r>
      <w:r w:rsidRPr="00113AE6">
        <w:rPr>
          <w:b/>
          <w:sz w:val="22"/>
          <w:szCs w:val="22"/>
          <w:u w:val="single"/>
          <w:lang w:val="en-US"/>
        </w:rPr>
        <w:t>T</w:t>
      </w:r>
      <w:r w:rsidRPr="00113AE6">
        <w:rPr>
          <w:b/>
          <w:sz w:val="22"/>
          <w:szCs w:val="22"/>
          <w:u w:val="single"/>
          <w:vertAlign w:val="subscript"/>
          <w:lang w:val="en-US"/>
        </w:rPr>
        <w:t>RRC_delay</w:t>
      </w:r>
    </w:p>
    <w:p w14:paraId="18B62B64" w14:textId="77777777" w:rsidR="00B40B8F" w:rsidRDefault="00B40B8F" w:rsidP="00B40B8F">
      <w:pPr>
        <w:tabs>
          <w:tab w:val="left" w:pos="610"/>
        </w:tabs>
        <w:rPr>
          <w:rFonts w:eastAsia="宋体"/>
          <w:lang w:eastAsia="zh-CN"/>
        </w:rPr>
      </w:pPr>
      <w:r>
        <w:rPr>
          <w:rFonts w:eastAsia="宋体"/>
          <w:lang w:eastAsia="zh-CN"/>
        </w:rPr>
        <w:t xml:space="preserve">Since the basic assumption of fast SCG (de)activation is that UE at least should maintain the RRC configuration of the SCG when it is deactivated, the RRC processing time could be reduced at least, and if MAC CE could act as activation command in case RRC reconfiguring is not needed this part of latency could be avoided. </w:t>
      </w:r>
    </w:p>
    <w:p w14:paraId="1FAB5FD1" w14:textId="77777777" w:rsidR="00B40B8F" w:rsidRDefault="00B40B8F" w:rsidP="00B40B8F">
      <w:pPr>
        <w:tabs>
          <w:tab w:val="left" w:pos="610"/>
        </w:tabs>
      </w:pPr>
      <w:r w:rsidRPr="00113AE6">
        <w:rPr>
          <w:rFonts w:eastAsia="宋体"/>
          <w:b/>
          <w:u w:val="single"/>
          <w:lang w:eastAsia="zh-CN"/>
        </w:rPr>
        <w:t xml:space="preserve">For </w:t>
      </w:r>
      <w:r w:rsidRPr="00113AE6">
        <w:rPr>
          <w:b/>
          <w:u w:val="single"/>
        </w:rPr>
        <w:t>T</w:t>
      </w:r>
      <w:r w:rsidRPr="00113AE6">
        <w:rPr>
          <w:b/>
          <w:u w:val="single"/>
          <w:vertAlign w:val="subscript"/>
        </w:rPr>
        <w:t>processing</w:t>
      </w:r>
    </w:p>
    <w:p w14:paraId="0C878927" w14:textId="77777777" w:rsidR="00B40B8F" w:rsidRDefault="00B40B8F" w:rsidP="00B40B8F">
      <w:pPr>
        <w:tabs>
          <w:tab w:val="left" w:pos="610"/>
        </w:tabs>
      </w:pPr>
      <w:r>
        <w:t xml:space="preserve">This latency component might relate to UE implementation, but considering at least the UE would continue some RRM measurement (already agreed) and RLM (FFS still) on PSCell while SCG is deactivated, it is expected that the processing time regarding SCG L1/L2 start-up and loading could be reduced. This should be done by RAN4, we could send LS to RAN2 once RAN2 made decision on RLM and other aspects related to measurements. </w:t>
      </w:r>
    </w:p>
    <w:p w14:paraId="46A567CC" w14:textId="77777777" w:rsidR="00B40B8F" w:rsidRDefault="00B40B8F" w:rsidP="00B40B8F">
      <w:pPr>
        <w:tabs>
          <w:tab w:val="left" w:pos="610"/>
        </w:tabs>
        <w:rPr>
          <w:lang w:eastAsia="en-GB"/>
        </w:rPr>
      </w:pPr>
      <w:r w:rsidRPr="00113AE6">
        <w:rPr>
          <w:b/>
          <w:u w:val="single"/>
        </w:rPr>
        <w:t xml:space="preserve">For </w:t>
      </w:r>
      <w:r w:rsidRPr="0002377B">
        <w:rPr>
          <w:b/>
          <w:u w:val="single"/>
          <w:lang w:eastAsia="en-GB"/>
        </w:rPr>
        <w:t>T</w:t>
      </w:r>
      <w:r w:rsidRPr="0002377B">
        <w:rPr>
          <w:b/>
          <w:u w:val="single"/>
          <w:vertAlign w:val="subscript"/>
          <w:lang w:eastAsia="en-GB"/>
        </w:rPr>
        <w:t>search</w:t>
      </w:r>
    </w:p>
    <w:p w14:paraId="528BD3A7" w14:textId="77777777" w:rsidR="00B40B8F" w:rsidRDefault="00B40B8F" w:rsidP="00B40B8F">
      <w:pPr>
        <w:tabs>
          <w:tab w:val="left" w:pos="610"/>
        </w:tabs>
        <w:rPr>
          <w:lang w:eastAsia="en-GB"/>
        </w:rPr>
      </w:pPr>
      <w:r>
        <w:rPr>
          <w:lang w:eastAsia="en-GB"/>
        </w:rPr>
        <w:t xml:space="preserve">Similarly if assuming </w:t>
      </w:r>
      <w:r>
        <w:t xml:space="preserve">RRM measurement or RLM </w:t>
      </w:r>
      <w:r>
        <w:rPr>
          <w:lang w:eastAsia="en-GB"/>
        </w:rPr>
        <w:t xml:space="preserve">is performed on PSCell, then we can assume </w:t>
      </w:r>
      <w:r w:rsidRPr="0002377B">
        <w:rPr>
          <w:lang w:eastAsia="en-GB"/>
        </w:rPr>
        <w:t>T</w:t>
      </w:r>
      <w:r w:rsidRPr="0002377B">
        <w:rPr>
          <w:vertAlign w:val="subscript"/>
          <w:lang w:eastAsia="en-GB"/>
        </w:rPr>
        <w:t>search</w:t>
      </w:r>
      <w:r w:rsidRPr="0002377B">
        <w:rPr>
          <w:lang w:eastAsia="en-GB"/>
        </w:rPr>
        <w:t xml:space="preserve"> = 0 ms</w:t>
      </w:r>
      <w:r>
        <w:rPr>
          <w:lang w:eastAsia="en-GB"/>
        </w:rPr>
        <w:t>.</w:t>
      </w:r>
    </w:p>
    <w:p w14:paraId="59437FA3" w14:textId="77777777" w:rsidR="00B40B8F" w:rsidRDefault="00B40B8F" w:rsidP="00B40B8F">
      <w:pPr>
        <w:tabs>
          <w:tab w:val="left" w:pos="610"/>
        </w:tabs>
        <w:rPr>
          <w:lang w:eastAsia="en-GB"/>
        </w:rPr>
      </w:pPr>
      <w:r w:rsidRPr="00113AE6">
        <w:rPr>
          <w:b/>
          <w:u w:val="single"/>
          <w:lang w:eastAsia="en-GB"/>
        </w:rPr>
        <w:t xml:space="preserve">For </w:t>
      </w:r>
      <w:r w:rsidRPr="0002377B">
        <w:rPr>
          <w:b/>
          <w:u w:val="single"/>
          <w:lang w:eastAsia="en-GB"/>
        </w:rPr>
        <w:t>T</w:t>
      </w:r>
      <w:r w:rsidRPr="0002377B">
        <w:rPr>
          <w:b/>
          <w:u w:val="single"/>
          <w:vertAlign w:val="subscript"/>
          <w:lang w:eastAsia="en-GB"/>
        </w:rPr>
        <w:t>∆</w:t>
      </w:r>
    </w:p>
    <w:p w14:paraId="0D84857B" w14:textId="77777777" w:rsidR="00B40B8F" w:rsidRDefault="00B40B8F" w:rsidP="00B40B8F">
      <w:pPr>
        <w:tabs>
          <w:tab w:val="left" w:pos="610"/>
        </w:tabs>
      </w:pPr>
      <w:r>
        <w:rPr>
          <w:lang w:eastAsia="en-GB"/>
        </w:rPr>
        <w:t xml:space="preserve">In normal EN-DC PSCell addition case, the initial fine tracking could be based on SSB, and the maximum delay is one SMTC of SSB of PSCell. Then in case of fast SCG activation, it makes sense that the UE can maintain fine time tracking during SSB based </w:t>
      </w:r>
      <w:r>
        <w:t>RRM measurement or RLM. This could be confirmed by RAN4.</w:t>
      </w:r>
    </w:p>
    <w:p w14:paraId="30017D6D" w14:textId="64F4610B" w:rsidR="00B40B8F" w:rsidRPr="00FE17EE" w:rsidRDefault="00B40B8F" w:rsidP="00B40B8F">
      <w:pPr>
        <w:tabs>
          <w:tab w:val="left" w:pos="610"/>
        </w:tabs>
        <w:rPr>
          <w:rFonts w:eastAsia="宋体"/>
          <w:b/>
          <w:lang w:eastAsia="zh-CN"/>
        </w:rPr>
      </w:pPr>
      <w:r w:rsidRPr="00FE17EE">
        <w:rPr>
          <w:rFonts w:eastAsia="宋体"/>
          <w:b/>
          <w:lang w:eastAsia="zh-CN"/>
        </w:rPr>
        <w:t xml:space="preserve">Observation </w:t>
      </w:r>
      <w:r w:rsidR="00047C84">
        <w:rPr>
          <w:rFonts w:eastAsia="宋体"/>
          <w:b/>
          <w:lang w:eastAsia="zh-CN"/>
        </w:rPr>
        <w:t>0.</w:t>
      </w:r>
      <w:r w:rsidRPr="00FE17EE">
        <w:rPr>
          <w:rFonts w:eastAsia="宋体"/>
          <w:b/>
          <w:lang w:eastAsia="zh-CN"/>
        </w:rPr>
        <w:t xml:space="preserve">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44358BD9" w14:textId="77777777" w:rsidR="00B40B8F" w:rsidRDefault="00B40B8F" w:rsidP="00B40B8F">
      <w:pPr>
        <w:tabs>
          <w:tab w:val="left" w:pos="610"/>
        </w:tabs>
        <w:rPr>
          <w:lang w:eastAsia="en-GB"/>
        </w:rPr>
      </w:pPr>
      <w:r w:rsidRPr="00113AE6">
        <w:rPr>
          <w:rFonts w:eastAsiaTheme="minorEastAsia" w:hint="eastAsia"/>
          <w:b/>
          <w:u w:val="single"/>
          <w:lang w:eastAsia="zh-CN"/>
        </w:rPr>
        <w:t>F</w:t>
      </w:r>
      <w:r w:rsidRPr="00113AE6">
        <w:rPr>
          <w:rFonts w:eastAsiaTheme="minorEastAsia"/>
          <w:b/>
          <w:u w:val="single"/>
          <w:lang w:eastAsia="zh-CN"/>
        </w:rPr>
        <w:t xml:space="preserve">or </w:t>
      </w:r>
      <w:r w:rsidRPr="0002377B">
        <w:rPr>
          <w:b/>
          <w:u w:val="single"/>
          <w:lang w:eastAsia="en-GB"/>
        </w:rPr>
        <w:t>T</w:t>
      </w:r>
      <w:r w:rsidRPr="0002377B">
        <w:rPr>
          <w:b/>
          <w:u w:val="single"/>
          <w:vertAlign w:val="subscript"/>
          <w:lang w:eastAsia="en-GB"/>
        </w:rPr>
        <w:t>PSCell_ DU</w:t>
      </w:r>
    </w:p>
    <w:p w14:paraId="5542E816" w14:textId="77777777" w:rsidR="00B40B8F" w:rsidRDefault="00B40B8F" w:rsidP="00B40B8F">
      <w:pPr>
        <w:tabs>
          <w:tab w:val="left" w:pos="610"/>
        </w:tabs>
        <w:rPr>
          <w:lang w:eastAsia="en-GB"/>
        </w:rPr>
      </w:pPr>
      <w:r>
        <w:rPr>
          <w:lang w:eastAsia="en-GB"/>
        </w:rPr>
        <w:t xml:space="preserve">It </w:t>
      </w:r>
      <w:r w:rsidRPr="0002377B">
        <w:rPr>
          <w:lang w:eastAsia="en-GB"/>
        </w:rPr>
        <w:t>is the delay uncertainty in acquiring the first available PRACH occasion in the NR PSCell</w:t>
      </w:r>
      <w:r>
        <w:rPr>
          <w:lang w:eastAsia="en-GB"/>
        </w:rPr>
        <w:t>, which could be more than 10msec, so one way to eliminate this component is to avoid RACH as much as possible.</w:t>
      </w:r>
    </w:p>
    <w:p w14:paraId="02CE6F2F" w14:textId="63BE5702" w:rsidR="00B40B8F" w:rsidRPr="00B0232A" w:rsidRDefault="00B40B8F" w:rsidP="00B40B8F">
      <w:pPr>
        <w:tabs>
          <w:tab w:val="left" w:pos="610"/>
        </w:tabs>
        <w:rPr>
          <w:rFonts w:eastAsiaTheme="minorEastAsia"/>
          <w:b/>
          <w:lang w:eastAsia="zh-CN"/>
        </w:rPr>
      </w:pPr>
      <w:r w:rsidRPr="00FE17EE">
        <w:rPr>
          <w:rFonts w:eastAsia="宋体"/>
          <w:b/>
          <w:lang w:eastAsia="zh-CN"/>
        </w:rPr>
        <w:t>Observation</w:t>
      </w:r>
      <w:r w:rsidRPr="00B0232A">
        <w:rPr>
          <w:rFonts w:eastAsiaTheme="minorEastAsia"/>
          <w:b/>
          <w:lang w:eastAsia="zh-CN"/>
        </w:rPr>
        <w:t xml:space="preserve"> </w:t>
      </w:r>
      <w:r w:rsidR="00047C84">
        <w:rPr>
          <w:rFonts w:eastAsiaTheme="minorEastAsia"/>
          <w:b/>
          <w:lang w:eastAsia="zh-CN"/>
        </w:rPr>
        <w:t>0.</w:t>
      </w:r>
      <w:r>
        <w:rPr>
          <w:rFonts w:eastAsiaTheme="minorEastAsia"/>
          <w:b/>
          <w:lang w:eastAsia="zh-CN"/>
        </w:rPr>
        <w:t>2</w:t>
      </w:r>
      <w:r w:rsidRPr="00B0232A">
        <w:rPr>
          <w:rFonts w:eastAsiaTheme="minorEastAsia"/>
          <w:b/>
          <w:lang w:eastAsia="zh-CN"/>
        </w:rPr>
        <w:t xml:space="preserve">: </w:t>
      </w:r>
      <w:r w:rsidRPr="00B40B8F">
        <w:rPr>
          <w:rFonts w:eastAsiaTheme="minorEastAsia"/>
          <w:b/>
          <w:lang w:eastAsia="zh-CN"/>
        </w:rPr>
        <w:t>T</w:t>
      </w:r>
      <w:r w:rsidRPr="00047C84">
        <w:rPr>
          <w:rFonts w:eastAsiaTheme="minorEastAsia"/>
          <w:b/>
          <w:vertAlign w:val="subscript"/>
          <w:lang w:eastAsia="zh-CN"/>
        </w:rPr>
        <w:t>PSCell_ DU</w:t>
      </w:r>
      <w:r w:rsidRPr="00B40B8F">
        <w:rPr>
          <w:rFonts w:eastAsiaTheme="minorEastAsia"/>
          <w:b/>
          <w:lang w:eastAsia="zh-CN"/>
        </w:rPr>
        <w:t xml:space="preserve"> can be reduced if RACH proce</w:t>
      </w:r>
      <w:r>
        <w:rPr>
          <w:rFonts w:eastAsiaTheme="minorEastAsia"/>
          <w:b/>
          <w:lang w:eastAsia="zh-CN"/>
        </w:rPr>
        <w:t>dure could be avoid if possible</w:t>
      </w:r>
      <w:r w:rsidRPr="00B0232A">
        <w:rPr>
          <w:rFonts w:eastAsiaTheme="minorEastAsia"/>
          <w:b/>
          <w:lang w:eastAsia="zh-CN"/>
        </w:rPr>
        <w:t>.</w:t>
      </w:r>
    </w:p>
    <w:sectPr w:rsidR="00B40B8F" w:rsidRPr="00B0232A" w:rsidSect="00CA175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69D7B" w14:textId="77777777" w:rsidR="00A736EF" w:rsidRDefault="00A736EF">
      <w:r>
        <w:separator/>
      </w:r>
    </w:p>
  </w:endnote>
  <w:endnote w:type="continuationSeparator" w:id="0">
    <w:p w14:paraId="7D140AA5" w14:textId="77777777" w:rsidR="00A736EF" w:rsidRDefault="00A7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E2F94" w14:textId="77777777" w:rsidR="00A736EF" w:rsidRDefault="00A736EF">
      <w:r>
        <w:separator/>
      </w:r>
    </w:p>
  </w:footnote>
  <w:footnote w:type="continuationSeparator" w:id="0">
    <w:p w14:paraId="0DDF6519" w14:textId="77777777" w:rsidR="00A736EF" w:rsidRDefault="00A73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1545FF"/>
    <w:multiLevelType w:val="hybridMultilevel"/>
    <w:tmpl w:val="13D899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E22F6"/>
    <w:multiLevelType w:val="hybridMultilevel"/>
    <w:tmpl w:val="C1AEBC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7E06720"/>
    <w:multiLevelType w:val="hybridMultilevel"/>
    <w:tmpl w:val="29400A7A"/>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060BDA"/>
    <w:multiLevelType w:val="hybridMultilevel"/>
    <w:tmpl w:val="D550D462"/>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270A2C"/>
    <w:multiLevelType w:val="hybridMultilevel"/>
    <w:tmpl w:val="EF424FD6"/>
    <w:lvl w:ilvl="0" w:tplc="9A1CA4D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4"/>
  </w:num>
  <w:num w:numId="3">
    <w:abstractNumId w:val="16"/>
  </w:num>
  <w:num w:numId="4">
    <w:abstractNumId w:val="10"/>
  </w:num>
  <w:num w:numId="5">
    <w:abstractNumId w:val="6"/>
  </w:num>
  <w:num w:numId="6">
    <w:abstractNumId w:val="1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4"/>
  </w:num>
  <w:num w:numId="10">
    <w:abstractNumId w:val="12"/>
  </w:num>
  <w:num w:numId="11">
    <w:abstractNumId w:val="5"/>
  </w:num>
  <w:num w:numId="12">
    <w:abstractNumId w:val="3"/>
  </w:num>
  <w:num w:numId="13">
    <w:abstractNumId w:val="1"/>
  </w:num>
  <w:num w:numId="14">
    <w:abstractNumId w:val="4"/>
  </w:num>
  <w:num w:numId="15">
    <w:abstractNumId w:val="9"/>
  </w:num>
  <w:num w:numId="16">
    <w:abstractNumId w:val="22"/>
  </w:num>
  <w:num w:numId="17">
    <w:abstractNumId w:val="7"/>
  </w:num>
  <w:num w:numId="18">
    <w:abstractNumId w:val="17"/>
  </w:num>
  <w:num w:numId="19">
    <w:abstractNumId w:val="19"/>
  </w:num>
  <w:num w:numId="20">
    <w:abstractNumId w:val="8"/>
  </w:num>
  <w:num w:numId="21">
    <w:abstractNumId w:val="11"/>
  </w:num>
  <w:num w:numId="22">
    <w:abstractNumId w:val="22"/>
  </w:num>
  <w:num w:numId="23">
    <w:abstractNumId w:val="13"/>
  </w:num>
  <w:num w:numId="24">
    <w:abstractNumId w:val="18"/>
  </w:num>
  <w:num w:numId="25">
    <w:abstractNumId w:val="23"/>
  </w:num>
  <w:num w:numId="26">
    <w:abstractNumId w:val="5"/>
  </w:num>
  <w:num w:numId="27">
    <w:abstractNumId w:val="21"/>
  </w:num>
  <w:num w:numId="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2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DB0"/>
    <w:rsid w:val="00047059"/>
    <w:rsid w:val="000471AA"/>
    <w:rsid w:val="000471D7"/>
    <w:rsid w:val="0004729B"/>
    <w:rsid w:val="0004746A"/>
    <w:rsid w:val="0004785C"/>
    <w:rsid w:val="00047A83"/>
    <w:rsid w:val="00047B4C"/>
    <w:rsid w:val="00047C84"/>
    <w:rsid w:val="00047CC8"/>
    <w:rsid w:val="00047E5E"/>
    <w:rsid w:val="000503DF"/>
    <w:rsid w:val="000505B8"/>
    <w:rsid w:val="00050DA6"/>
    <w:rsid w:val="00050DBE"/>
    <w:rsid w:val="00052286"/>
    <w:rsid w:val="00053083"/>
    <w:rsid w:val="0005317F"/>
    <w:rsid w:val="000533D4"/>
    <w:rsid w:val="0005366B"/>
    <w:rsid w:val="00053D54"/>
    <w:rsid w:val="00053EC4"/>
    <w:rsid w:val="0005425A"/>
    <w:rsid w:val="00054FCC"/>
    <w:rsid w:val="00055AD9"/>
    <w:rsid w:val="00056CBD"/>
    <w:rsid w:val="00057835"/>
    <w:rsid w:val="00057E85"/>
    <w:rsid w:val="00060C50"/>
    <w:rsid w:val="00061214"/>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B30"/>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595"/>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E8"/>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3D3"/>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7E"/>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4FB9"/>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7B7"/>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6F2"/>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514"/>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07"/>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B56"/>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913"/>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6FE"/>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396F"/>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CA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48D"/>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4A5"/>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3B3"/>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84"/>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C18"/>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4A9"/>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CC"/>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89B"/>
    <w:rsid w:val="00430B40"/>
    <w:rsid w:val="00431112"/>
    <w:rsid w:val="004313B2"/>
    <w:rsid w:val="0043156E"/>
    <w:rsid w:val="0043156F"/>
    <w:rsid w:val="00431BEF"/>
    <w:rsid w:val="00431E60"/>
    <w:rsid w:val="00431F43"/>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6FF"/>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6972"/>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BED"/>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843"/>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0B1"/>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3F"/>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6B6E"/>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92A"/>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AE0"/>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6F7B52"/>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219"/>
    <w:rsid w:val="007958B9"/>
    <w:rsid w:val="00795AB9"/>
    <w:rsid w:val="00795B34"/>
    <w:rsid w:val="00795D15"/>
    <w:rsid w:val="00795FAA"/>
    <w:rsid w:val="007960BE"/>
    <w:rsid w:val="00796765"/>
    <w:rsid w:val="007969BD"/>
    <w:rsid w:val="00797356"/>
    <w:rsid w:val="0079779B"/>
    <w:rsid w:val="00797E04"/>
    <w:rsid w:val="007A0365"/>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1C07"/>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930"/>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15D"/>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2E9C"/>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9A4"/>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0B8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4B7"/>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45D"/>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4EA8"/>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6EF"/>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2DA"/>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973"/>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32A"/>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3D71"/>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B8F"/>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BF7"/>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330"/>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AC8"/>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4CA"/>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8B8"/>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72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5C"/>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5E0"/>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4FF"/>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46B"/>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2FB"/>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8B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2683013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541161554">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35280232">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E40B-72FF-4AF8-BFB9-8ADE5CDC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3E5575-4DFF-481D-BF70-821B2781DB57}">
  <ds:schemaRef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5F053BA0-6382-42EE-B892-D7280BEB4DF2}">
  <ds:schemaRefs>
    <ds:schemaRef ds:uri="http://schemas.microsoft.com/sharepoint/v3/contenttype/forms"/>
  </ds:schemaRefs>
</ds:datastoreItem>
</file>

<file path=customXml/itemProps4.xml><?xml version="1.0" encoding="utf-8"?>
<ds:datastoreItem xmlns:ds="http://schemas.openxmlformats.org/officeDocument/2006/customXml" ds:itemID="{C6B3766E-B1BA-4072-8247-64E19B9D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2662</Words>
  <Characters>13123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David Lecompte</cp:lastModifiedBy>
  <cp:revision>2</cp:revision>
  <cp:lastPrinted>2010-01-06T08:23:00Z</cp:lastPrinted>
  <dcterms:created xsi:type="dcterms:W3CDTF">2021-05-10T18:59:00Z</dcterms:created>
  <dcterms:modified xsi:type="dcterms:W3CDTF">2021-05-10T18:59:00Z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(3)FnRRmiS7EVa8FQLki4rMZrJX470Y09zDgxYMqMyhuhil0Y9mc+6LCnulJ56yN61zjIHzf+AI
QP2VEqR41xUenezOLlMPaMXuNoUHilI4XaOECFtCNN98Y+RCv7QU4MIi+uzeYwIR/95W9JxQ
nCrkMxH1m7vzvzFCRH9lXUMWZtD5Wyn0r37TMMO+MPBmIYRZgxOq+OhVRTKZSZB9H92d6v+X
6MRvTzUQ4KQuoqy9R0</vt:lpwstr>
  </property>
  <property fmtid="{D5CDD505-2E9C-101B-9397-08002B2CF9AE}" pid="11" name="_2015_ms_pID_7253431">
    <vt:lpwstr>D0r079LUdpxDq33LPsjBk0XRsmgFkKQOJHw93tzTXAnFVyOcCxRIGO
ohgtb6Uo9mk1feMgZOjtS8s7g4morrl4lll/Vha7FsImnWjSjlZaLh829TdcJRb1hlVpuI+v
EvljM3uLFuOdlciQ2wZu2RPLf35tujvttXWklwtQHzjit9Gy21AyWbgRh+/Y414j/v6q1xgx
RiYquxXzAdylPH/AaOn8SvT7tIdeFgtElBIN</vt:lpwstr>
  </property>
  <property fmtid="{D5CDD505-2E9C-101B-9397-08002B2CF9AE}" pid="12" name="_2015_ms_pID_7253432">
    <vt:lpwstr>BzxUNwN6taOPMjiMMdsrq8Qxy6nLW07Tmp6L
Kd/dTVcPcnSLwbo301yaqQ2V3dHdrk7lzFCxcc7s+W3w1rID23c=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0x010100E36CF180560CBA4293CA65D653366D3B</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1620632617</vt:lpwstr>
  </property>
</Properties>
</file>