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7C1B94" w14:textId="7D5B12F1" w:rsidR="00F40DEB" w:rsidRDefault="006043A7" w:rsidP="00F40DEB">
      <w:pPr>
        <w:pStyle w:val="3GPPHeader"/>
        <w:spacing w:after="60"/>
        <w:rPr>
          <w:sz w:val="32"/>
          <w:szCs w:val="32"/>
          <w:highlight w:val="yellow"/>
        </w:rPr>
      </w:pPr>
      <w:r>
        <w:t>3GPP TSG-RAN WG2#104</w:t>
      </w:r>
      <w:r w:rsidR="00F40DEB">
        <w:tab/>
      </w:r>
      <w:proofErr w:type="spellStart"/>
      <w:r w:rsidR="00915707">
        <w:rPr>
          <w:sz w:val="32"/>
          <w:szCs w:val="32"/>
        </w:rPr>
        <w:t>Tdoc</w:t>
      </w:r>
      <w:proofErr w:type="spellEnd"/>
      <w:r w:rsidR="00915707">
        <w:rPr>
          <w:sz w:val="32"/>
          <w:szCs w:val="32"/>
        </w:rPr>
        <w:t xml:space="preserve"> </w:t>
      </w:r>
      <w:r w:rsidR="00C91126" w:rsidRPr="006F10B4">
        <w:rPr>
          <w:sz w:val="32"/>
          <w:szCs w:val="32"/>
        </w:rPr>
        <w:t>R2-</w:t>
      </w:r>
      <w:r w:rsidR="006F10B4" w:rsidRPr="006F10B4">
        <w:rPr>
          <w:sz w:val="32"/>
          <w:szCs w:val="32"/>
        </w:rPr>
        <w:t>1817285</w:t>
      </w:r>
    </w:p>
    <w:p w14:paraId="45ACF08D" w14:textId="2A48827A" w:rsidR="00280DD1" w:rsidRDefault="006043A7" w:rsidP="00F40DEB">
      <w:pPr>
        <w:pStyle w:val="3GPPHeader"/>
      </w:pPr>
      <w:r>
        <w:t xml:space="preserve">Spokane, USA, 12th </w:t>
      </w:r>
      <w:r w:rsidRPr="006043A7">
        <w:t>– 16th November 2018</w:t>
      </w:r>
      <w:r w:rsidR="0077197B">
        <w:tab/>
        <w:t>(</w:t>
      </w:r>
      <w:r w:rsidR="003E388C">
        <w:t xml:space="preserve">Resubmission </w:t>
      </w:r>
      <w:r w:rsidR="0077197B">
        <w:t xml:space="preserve">of </w:t>
      </w:r>
      <w:r w:rsidR="00E367E7" w:rsidRPr="00E367E7">
        <w:t>R2-1812178</w:t>
      </w:r>
      <w:r w:rsidR="0077197B">
        <w:t>)</w:t>
      </w:r>
    </w:p>
    <w:p w14:paraId="16953627" w14:textId="77777777" w:rsidR="00E90E49" w:rsidRPr="00CE0424" w:rsidRDefault="00E90E49" w:rsidP="00357380">
      <w:pPr>
        <w:pStyle w:val="3GPPHeader"/>
      </w:pPr>
    </w:p>
    <w:p w14:paraId="754B4357" w14:textId="6ADE470C" w:rsidR="00E90E49" w:rsidRPr="00E367E7" w:rsidRDefault="00E90E49" w:rsidP="00311702">
      <w:pPr>
        <w:pStyle w:val="3GPPHeader"/>
        <w:rPr>
          <w:sz w:val="22"/>
          <w:szCs w:val="22"/>
          <w:lang w:val="sv-SE"/>
        </w:rPr>
      </w:pPr>
      <w:r w:rsidRPr="00E367E7">
        <w:rPr>
          <w:sz w:val="22"/>
          <w:szCs w:val="22"/>
          <w:lang w:val="sv-SE"/>
        </w:rPr>
        <w:t>Agenda Item:</w:t>
      </w:r>
      <w:r w:rsidRPr="00E367E7">
        <w:rPr>
          <w:sz w:val="22"/>
          <w:szCs w:val="22"/>
          <w:lang w:val="sv-SE"/>
        </w:rPr>
        <w:tab/>
      </w:r>
      <w:r w:rsidR="006F10B4" w:rsidRPr="006F10B4">
        <w:rPr>
          <w:sz w:val="22"/>
          <w:szCs w:val="22"/>
          <w:lang w:val="sv-SE"/>
        </w:rPr>
        <w:t>10.4.1.3.9</w:t>
      </w:r>
    </w:p>
    <w:p w14:paraId="63636441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709F0FE" w14:textId="64F57F28" w:rsidR="00E90E49" w:rsidRPr="00CE0424" w:rsidRDefault="003D3C45" w:rsidP="0019504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DD3DF2" w:rsidRPr="00DD3DF2">
        <w:rPr>
          <w:sz w:val="22"/>
          <w:szCs w:val="22"/>
        </w:rPr>
        <w:t>Timer-based transition from Connected to Inactive</w:t>
      </w:r>
      <w:r w:rsidR="00195047">
        <w:rPr>
          <w:sz w:val="22"/>
          <w:szCs w:val="22"/>
        </w:rPr>
        <w:tab/>
      </w:r>
    </w:p>
    <w:p w14:paraId="45057592" w14:textId="3188ECF9" w:rsidR="0071645B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91DA3" w:rsidRPr="0071645B">
        <w:rPr>
          <w:sz w:val="22"/>
          <w:szCs w:val="22"/>
        </w:rPr>
        <w:t>Discussion</w:t>
      </w:r>
    </w:p>
    <w:p w14:paraId="6CF7CE8B" w14:textId="31B9556D" w:rsidR="00B5145A" w:rsidRDefault="00B5145A" w:rsidP="00B5145A">
      <w:pPr>
        <w:pStyle w:val="3GPPHeader"/>
        <w:rPr>
          <w:sz w:val="22"/>
          <w:szCs w:val="22"/>
        </w:rPr>
      </w:pPr>
    </w:p>
    <w:p w14:paraId="3489E6A3" w14:textId="64FDD0E8" w:rsidR="00C24345" w:rsidRDefault="00E90E49" w:rsidP="00A2052C">
      <w:pPr>
        <w:pStyle w:val="Heading1"/>
      </w:pPr>
      <w:r w:rsidRPr="00CE0424">
        <w:t>Introduction</w:t>
      </w:r>
    </w:p>
    <w:p w14:paraId="60B9D654" w14:textId="223B0D50" w:rsidR="006043A7" w:rsidRDefault="006043A7" w:rsidP="00A2052C">
      <w:pPr>
        <w:rPr>
          <w:lang w:eastAsia="ja-JP"/>
        </w:rPr>
      </w:pPr>
      <w:r>
        <w:rPr>
          <w:lang w:eastAsia="ja-JP"/>
        </w:rPr>
        <w:t>I</w:t>
      </w:r>
      <w:r w:rsidRPr="006043A7">
        <w:rPr>
          <w:lang w:eastAsia="ja-JP"/>
        </w:rPr>
        <w:t xml:space="preserve">n the </w:t>
      </w:r>
      <w:r w:rsidR="007C2BAD">
        <w:rPr>
          <w:lang w:eastAsia="ja-JP"/>
        </w:rPr>
        <w:t>3GPP RAN WG2#103bis</w:t>
      </w:r>
      <w:r w:rsidRPr="006043A7">
        <w:rPr>
          <w:lang w:eastAsia="ja-JP"/>
        </w:rPr>
        <w:t xml:space="preserve"> there was a proposal </w:t>
      </w:r>
      <w:r>
        <w:rPr>
          <w:lang w:eastAsia="ja-JP"/>
        </w:rPr>
        <w:t>bringing</w:t>
      </w:r>
      <w:r w:rsidRPr="006043A7">
        <w:rPr>
          <w:lang w:eastAsia="ja-JP"/>
        </w:rPr>
        <w:t xml:space="preserve"> back</w:t>
      </w:r>
      <w:r>
        <w:rPr>
          <w:lang w:eastAsia="ja-JP"/>
        </w:rPr>
        <w:t xml:space="preserve"> the topic of the implicit state transition to RRC_INACTIVE.</w:t>
      </w:r>
    </w:p>
    <w:p w14:paraId="6807B35F" w14:textId="49BD39B2" w:rsidR="007C2BAD" w:rsidRDefault="00DD7C2C" w:rsidP="00A2052C">
      <w:pPr>
        <w:rPr>
          <w:lang w:eastAsia="ja-JP"/>
        </w:rPr>
      </w:pPr>
      <w:r>
        <w:rPr>
          <w:lang w:eastAsia="ja-JP"/>
        </w:rPr>
        <w:t>T</w:t>
      </w:r>
      <w:r w:rsidR="006043A7">
        <w:rPr>
          <w:lang w:eastAsia="ja-JP"/>
        </w:rPr>
        <w:t xml:space="preserve">his contribution is </w:t>
      </w:r>
      <w:r>
        <w:rPr>
          <w:lang w:eastAsia="ja-JP"/>
        </w:rPr>
        <w:t xml:space="preserve">a resubmission of </w:t>
      </w:r>
      <w:r w:rsidR="00097454" w:rsidRPr="00C91126">
        <w:t>R2-</w:t>
      </w:r>
      <w:r w:rsidR="00E367E7" w:rsidRPr="00E367E7">
        <w:t>1812178</w:t>
      </w:r>
      <w:r w:rsidR="007C2BAD">
        <w:rPr>
          <w:lang w:eastAsia="ja-JP"/>
        </w:rPr>
        <w:t xml:space="preserve"> to address the drawbacks of the usage of a timer for the </w:t>
      </w:r>
      <w:r w:rsidR="007C2BAD" w:rsidRPr="00CB2A06">
        <w:rPr>
          <w:lang w:eastAsia="ja-JP"/>
        </w:rPr>
        <w:t>implicit state transition</w:t>
      </w:r>
      <w:r w:rsidR="007C2BAD" w:rsidRPr="007C2BAD">
        <w:rPr>
          <w:lang w:eastAsia="ja-JP"/>
        </w:rPr>
        <w:t xml:space="preserve"> </w:t>
      </w:r>
      <w:r w:rsidR="007C2BAD">
        <w:rPr>
          <w:lang w:eastAsia="ja-JP"/>
        </w:rPr>
        <w:t>from RRC_CONNECTED to RRC_INACTIVE.</w:t>
      </w:r>
    </w:p>
    <w:p w14:paraId="2914CD50" w14:textId="77777777" w:rsidR="004000E8" w:rsidRPr="00CE0424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67C2B9D0" w14:textId="18EC6849" w:rsidR="008919F0" w:rsidRDefault="000457F7" w:rsidP="00C40E5C">
      <w:pPr>
        <w:pStyle w:val="BodyText"/>
      </w:pPr>
      <w:r>
        <w:t>In the p</w:t>
      </w:r>
      <w:r w:rsidR="009A650E">
        <w:t>ast meeting</w:t>
      </w:r>
      <w:r w:rsidR="00A87EA3">
        <w:t>,</w:t>
      </w:r>
      <w:r w:rsidR="009A650E">
        <w:t xml:space="preserve"> it has been proposed </w:t>
      </w:r>
      <w:r w:rsidR="00DD7C2C">
        <w:t>to support</w:t>
      </w:r>
      <w:r w:rsidR="008919F0">
        <w:t xml:space="preserve"> </w:t>
      </w:r>
      <w:bookmarkStart w:id="1" w:name="_Hlk500751255"/>
      <w:r w:rsidR="00F05B65">
        <w:t xml:space="preserve">an </w:t>
      </w:r>
      <w:r w:rsidR="008919F0">
        <w:t>implicit state transition from RRC_</w:t>
      </w:r>
      <w:r w:rsidR="008919F0" w:rsidRPr="008919F0">
        <w:t xml:space="preserve">CONNECTED to </w:t>
      </w:r>
      <w:r w:rsidR="008919F0">
        <w:t>RRC_</w:t>
      </w:r>
      <w:r w:rsidR="008919F0" w:rsidRPr="008919F0">
        <w:t>INACTIVE</w:t>
      </w:r>
      <w:r w:rsidR="008919F0">
        <w:t xml:space="preserve"> by using an inactivity timer</w:t>
      </w:r>
      <w:r w:rsidR="00BF380E">
        <w:t xml:space="preserve"> </w:t>
      </w:r>
      <w:bookmarkEnd w:id="1"/>
      <w:r w:rsidR="00BF380E">
        <w:t xml:space="preserve">(in UE and in </w:t>
      </w:r>
      <w:r w:rsidR="00C06614">
        <w:t>gNB</w:t>
      </w:r>
      <w:r w:rsidR="00BF380E">
        <w:t xml:space="preserve">): if data is not received/sent for </w:t>
      </w:r>
      <w:r w:rsidR="00A87EA3">
        <w:t xml:space="preserve">certain </w:t>
      </w:r>
      <w:r w:rsidR="00534C6A">
        <w:t>period</w:t>
      </w:r>
      <w:r w:rsidR="00BF380E">
        <w:t xml:space="preserve">, the timer expires and the </w:t>
      </w:r>
      <w:r w:rsidR="00A87EA3">
        <w:t xml:space="preserve">UE and gNB </w:t>
      </w:r>
      <w:r w:rsidR="00BF380E">
        <w:t>state transit</w:t>
      </w:r>
      <w:r w:rsidR="00C06614">
        <w:t>s</w:t>
      </w:r>
      <w:r w:rsidR="00BF380E">
        <w:t xml:space="preserve"> </w:t>
      </w:r>
      <w:r w:rsidR="00BF380E" w:rsidRPr="00BF380E">
        <w:t>from RRC_CONNECTED to RRC_INACTIVE</w:t>
      </w:r>
      <w:r w:rsidR="000D3B51">
        <w:t xml:space="preserve"> (</w:t>
      </w:r>
      <w:r w:rsidR="000D3B51">
        <w:fldChar w:fldCharType="begin"/>
      </w:r>
      <w:r w:rsidR="000D3B51">
        <w:instrText xml:space="preserve"> REF _Ref503355162 \r \h </w:instrText>
      </w:r>
      <w:r w:rsidR="000D3B51">
        <w:fldChar w:fldCharType="separate"/>
      </w:r>
      <w:r w:rsidR="000D3B51">
        <w:t>[1]</w:t>
      </w:r>
      <w:r w:rsidR="000D3B51">
        <w:fldChar w:fldCharType="end"/>
      </w:r>
      <w:r w:rsidR="000D3B51">
        <w:t>)</w:t>
      </w:r>
      <w:r w:rsidR="0071645B">
        <w:t>.</w:t>
      </w:r>
    </w:p>
    <w:p w14:paraId="1E1DA69F" w14:textId="77777777" w:rsidR="00CE608E" w:rsidRDefault="00CE608E" w:rsidP="00C40E5C">
      <w:pPr>
        <w:pStyle w:val="BodyText"/>
      </w:pPr>
    </w:p>
    <w:p w14:paraId="6AEE894D" w14:textId="6907F411" w:rsidR="00781615" w:rsidRDefault="00781615" w:rsidP="00781615">
      <w:pPr>
        <w:pStyle w:val="BodyText"/>
        <w:jc w:val="center"/>
      </w:pPr>
      <w:r>
        <w:rPr>
          <w:noProof/>
        </w:rPr>
        <w:drawing>
          <wp:inline distT="0" distB="0" distL="0" distR="0" wp14:anchorId="68EE025C" wp14:editId="09B9D5F2">
            <wp:extent cx="3994411" cy="2619375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0849" cy="2643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02F7B4" w14:textId="22B47405" w:rsidR="00781615" w:rsidRPr="00554AE2" w:rsidRDefault="00554AE2" w:rsidP="00554AE2">
      <w:pPr>
        <w:pStyle w:val="BodyText"/>
        <w:jc w:val="center"/>
        <w:rPr>
          <w:b/>
        </w:rPr>
      </w:pPr>
      <w:r w:rsidRPr="00554AE2">
        <w:rPr>
          <w:b/>
        </w:rPr>
        <w:t xml:space="preserve">Figure </w:t>
      </w:r>
      <w:r>
        <w:rPr>
          <w:b/>
        </w:rPr>
        <w:t>1</w:t>
      </w:r>
      <w:r w:rsidRPr="00554AE2">
        <w:rPr>
          <w:b/>
        </w:rPr>
        <w:t xml:space="preserve">: </w:t>
      </w:r>
      <w:r w:rsidR="00CE608E" w:rsidRPr="00CE608E">
        <w:rPr>
          <w:b/>
        </w:rPr>
        <w:t>Timer-based transition to RRC_INACTIVE</w:t>
      </w:r>
    </w:p>
    <w:p w14:paraId="1115877B" w14:textId="77777777" w:rsidR="00CE608E" w:rsidRDefault="00CE608E" w:rsidP="00C40E5C">
      <w:pPr>
        <w:pStyle w:val="BodyText"/>
      </w:pPr>
    </w:p>
    <w:p w14:paraId="4CD5E912" w14:textId="7D8BF518" w:rsidR="00CE608E" w:rsidRDefault="008919F0" w:rsidP="00C40E5C">
      <w:pPr>
        <w:pStyle w:val="BodyText"/>
      </w:pPr>
      <w:r w:rsidRPr="009935C0">
        <w:t xml:space="preserve">This approach </w:t>
      </w:r>
      <w:r w:rsidR="00293486">
        <w:t>has</w:t>
      </w:r>
      <w:r w:rsidR="00CE608E">
        <w:t xml:space="preserve"> some drawbacks:</w:t>
      </w:r>
    </w:p>
    <w:p w14:paraId="77CD2DF4" w14:textId="72C3EAF4" w:rsidR="009935C0" w:rsidRDefault="00121BF6" w:rsidP="00CE608E">
      <w:pPr>
        <w:pStyle w:val="BodyText"/>
        <w:numPr>
          <w:ilvl w:val="0"/>
          <w:numId w:val="21"/>
        </w:numPr>
      </w:pPr>
      <w:r>
        <w:t xml:space="preserve">It </w:t>
      </w:r>
      <w:r w:rsidR="00BF380E" w:rsidRPr="009935C0">
        <w:t xml:space="preserve">could lead to </w:t>
      </w:r>
      <w:r w:rsidR="00781615">
        <w:t xml:space="preserve">temporary </w:t>
      </w:r>
      <w:r w:rsidR="00BF380E" w:rsidRPr="009935C0">
        <w:t xml:space="preserve">misalignment between RRC states in UE and the </w:t>
      </w:r>
      <w:r w:rsidR="009935C0">
        <w:t>gNB</w:t>
      </w:r>
      <w:r w:rsidR="00BF380E" w:rsidRPr="009935C0">
        <w:t>, because the two timers are independent and there is no way to synchronize them</w:t>
      </w:r>
      <w:r w:rsidR="009935C0" w:rsidRPr="009935C0">
        <w:t>:</w:t>
      </w:r>
      <w:r w:rsidR="00BF380E" w:rsidRPr="009935C0">
        <w:t xml:space="preserve"> </w:t>
      </w:r>
      <w:r w:rsidR="009935C0" w:rsidRPr="009935C0">
        <w:t>gNB and UE might decide differently on when the timer is started depending if the last transmission was heard or not.</w:t>
      </w:r>
    </w:p>
    <w:p w14:paraId="349600FC" w14:textId="77777777" w:rsidR="00A87EA3" w:rsidRDefault="00F45F83" w:rsidP="00D101B3">
      <w:pPr>
        <w:pStyle w:val="BodyText"/>
        <w:ind w:left="720"/>
      </w:pPr>
      <w:r>
        <w:lastRenderedPageBreak/>
        <w:t>D</w:t>
      </w:r>
      <w:r w:rsidR="00D101B3">
        <w:t>uring temporary state misalignment</w:t>
      </w:r>
      <w:r>
        <w:t xml:space="preserve"> the UE </w:t>
      </w:r>
      <w:r w:rsidR="00E95A9E">
        <w:t>might be not</w:t>
      </w:r>
      <w:r>
        <w:t xml:space="preserve"> reachable</w:t>
      </w:r>
      <w:r w:rsidR="00A87EA3">
        <w:t>.</w:t>
      </w:r>
    </w:p>
    <w:p w14:paraId="5CF7D809" w14:textId="1FEBCFF7" w:rsidR="00D101B3" w:rsidRDefault="00E95A9E" w:rsidP="00D101B3">
      <w:pPr>
        <w:pStyle w:val="BodyText"/>
        <w:ind w:left="720"/>
      </w:pPr>
      <w:r>
        <w:t xml:space="preserve">Four cases are </w:t>
      </w:r>
      <w:r w:rsidR="006F5775">
        <w:t>expected</w:t>
      </w:r>
      <w:r>
        <w:t>:</w:t>
      </w:r>
    </w:p>
    <w:p w14:paraId="1C77EA08" w14:textId="5829F70F" w:rsidR="00D101B3" w:rsidRDefault="00D101B3" w:rsidP="00D101B3">
      <w:pPr>
        <w:pStyle w:val="BodyText"/>
        <w:numPr>
          <w:ilvl w:val="1"/>
          <w:numId w:val="21"/>
        </w:numPr>
      </w:pPr>
      <w:r>
        <w:t xml:space="preserve">UE in RRC_CONNECTED – gNB in RRC_INACTIVE: </w:t>
      </w:r>
    </w:p>
    <w:p w14:paraId="77419147" w14:textId="207C0E9A" w:rsidR="00D101B3" w:rsidRDefault="00D101B3" w:rsidP="00D101B3">
      <w:pPr>
        <w:pStyle w:val="BodyText"/>
        <w:numPr>
          <w:ilvl w:val="2"/>
          <w:numId w:val="21"/>
        </w:numPr>
      </w:pPr>
      <w:r>
        <w:t xml:space="preserve">DL data: gNB sends RAN paging, but it is not received by UE since it is </w:t>
      </w:r>
      <w:r w:rsidR="00F45F83">
        <w:t xml:space="preserve">already </w:t>
      </w:r>
      <w:r w:rsidR="008521AE">
        <w:t xml:space="preserve">in RRC_CONNECTED. </w:t>
      </w:r>
      <w:r w:rsidR="006F5775">
        <w:t xml:space="preserve">gNB </w:t>
      </w:r>
      <w:r w:rsidR="008521AE">
        <w:t>must</w:t>
      </w:r>
      <w:r w:rsidR="00A87EA3">
        <w:t xml:space="preserve"> repeat the RAN paging to resume the connection and send </w:t>
      </w:r>
      <w:r>
        <w:t>data</w:t>
      </w:r>
      <w:r w:rsidR="00A87EA3">
        <w:t xml:space="preserve">. </w:t>
      </w:r>
    </w:p>
    <w:p w14:paraId="29FAC0AB" w14:textId="2C6F3903" w:rsidR="00F45F83" w:rsidRDefault="00D101B3" w:rsidP="00F45F83">
      <w:pPr>
        <w:pStyle w:val="BodyText"/>
        <w:numPr>
          <w:ilvl w:val="2"/>
          <w:numId w:val="21"/>
        </w:numPr>
      </w:pPr>
      <w:r>
        <w:t xml:space="preserve">UL data: </w:t>
      </w:r>
      <w:r w:rsidR="00F45F83" w:rsidRPr="00F45F83">
        <w:t xml:space="preserve">data </w:t>
      </w:r>
      <w:r w:rsidR="006F5775">
        <w:t>packets are</w:t>
      </w:r>
      <w:r w:rsidR="00F45F83" w:rsidRPr="00F45F83">
        <w:t xml:space="preserve"> sent to </w:t>
      </w:r>
      <w:r w:rsidR="00F45F83">
        <w:t>gNB</w:t>
      </w:r>
      <w:r w:rsidR="00F45F83" w:rsidRPr="00F45F83">
        <w:t xml:space="preserve">, but </w:t>
      </w:r>
      <w:r w:rsidR="006F5775">
        <w:t>they</w:t>
      </w:r>
      <w:r w:rsidR="00F45F83" w:rsidRPr="00F45F83">
        <w:t xml:space="preserve"> cannot be received because </w:t>
      </w:r>
      <w:r w:rsidR="00F45F83">
        <w:t>gNB</w:t>
      </w:r>
      <w:r w:rsidR="00F45F83" w:rsidRPr="00F45F83">
        <w:t xml:space="preserve"> is in RRC_INACTIVE</w:t>
      </w:r>
      <w:r w:rsidR="00A87EA3">
        <w:t>.</w:t>
      </w:r>
    </w:p>
    <w:p w14:paraId="5930565A" w14:textId="08D5D8C7" w:rsidR="00D101B3" w:rsidRDefault="00D101B3" w:rsidP="00F45F83">
      <w:pPr>
        <w:pStyle w:val="BodyText"/>
        <w:numPr>
          <w:ilvl w:val="1"/>
          <w:numId w:val="21"/>
        </w:numPr>
      </w:pPr>
      <w:r>
        <w:t>UE in RRC_INACTIVE – gNB in RRC_CONNECTED:</w:t>
      </w:r>
    </w:p>
    <w:p w14:paraId="0EEA0D22" w14:textId="6B046701" w:rsidR="00F45F83" w:rsidRDefault="00F45F83" w:rsidP="00F45F83">
      <w:pPr>
        <w:pStyle w:val="BodyText"/>
        <w:numPr>
          <w:ilvl w:val="2"/>
          <w:numId w:val="21"/>
        </w:numPr>
      </w:pPr>
      <w:r>
        <w:t xml:space="preserve">DL data: </w:t>
      </w:r>
      <w:bookmarkStart w:id="2" w:name="_Hlk501613154"/>
      <w:r>
        <w:t xml:space="preserve">data </w:t>
      </w:r>
      <w:r w:rsidR="006F5775">
        <w:t>packets are</w:t>
      </w:r>
      <w:r>
        <w:t xml:space="preserve"> </w:t>
      </w:r>
      <w:r w:rsidR="00E95A9E">
        <w:t xml:space="preserve">directly </w:t>
      </w:r>
      <w:r>
        <w:t xml:space="preserve">sent to UE, but </w:t>
      </w:r>
      <w:r w:rsidR="006F5775">
        <w:t>they</w:t>
      </w:r>
      <w:r>
        <w:t xml:space="preserve"> cannot be received because UE is in RRC_INACTIVE</w:t>
      </w:r>
      <w:bookmarkEnd w:id="2"/>
    </w:p>
    <w:p w14:paraId="5AD442DA" w14:textId="3A1C9CE6" w:rsidR="00F45F83" w:rsidRDefault="00F45F83" w:rsidP="00F45F83">
      <w:pPr>
        <w:pStyle w:val="BodyText"/>
        <w:numPr>
          <w:ilvl w:val="2"/>
          <w:numId w:val="21"/>
        </w:numPr>
      </w:pPr>
      <w:r>
        <w:t xml:space="preserve">UL data: </w:t>
      </w:r>
      <w:r w:rsidR="00E95A9E">
        <w:t xml:space="preserve">UE resumes the connection (unneeded exchange of RRC messages) and data can be sent </w:t>
      </w:r>
    </w:p>
    <w:p w14:paraId="034DB84F" w14:textId="1919A925" w:rsidR="00CE608E" w:rsidRDefault="00CE608E" w:rsidP="00017C5E">
      <w:pPr>
        <w:pStyle w:val="BodyText"/>
        <w:numPr>
          <w:ilvl w:val="0"/>
          <w:numId w:val="21"/>
        </w:numPr>
      </w:pPr>
      <w:r>
        <w:t>It</w:t>
      </w:r>
      <w:r w:rsidRPr="009935C0">
        <w:t xml:space="preserve"> requires pre-configuration of the </w:t>
      </w:r>
      <w:r>
        <w:t>RRC_</w:t>
      </w:r>
      <w:r w:rsidRPr="009935C0">
        <w:t xml:space="preserve">INACTIVE parameters </w:t>
      </w:r>
      <w:r>
        <w:t xml:space="preserve">(e.g. </w:t>
      </w:r>
      <w:r w:rsidRPr="009935C0">
        <w:t>RAN notification area</w:t>
      </w:r>
      <w:r w:rsidR="00081B29">
        <w:t xml:space="preserve">, </w:t>
      </w:r>
      <w:r w:rsidR="00081B29" w:rsidRPr="00081B29">
        <w:t>RAN configured DRX cycle</w:t>
      </w:r>
      <w:r>
        <w:t>) via an early RRC reconfiguration</w:t>
      </w:r>
      <w:r w:rsidRPr="009935C0">
        <w:t xml:space="preserve"> message</w:t>
      </w:r>
      <w:r>
        <w:t>, but such parameters could be out-to-date when the UE enters RRC_INACTIVE.</w:t>
      </w:r>
    </w:p>
    <w:p w14:paraId="38BE8998" w14:textId="314B5716" w:rsidR="00274C51" w:rsidRPr="009935C0" w:rsidRDefault="00274C51" w:rsidP="00C40E5C">
      <w:pPr>
        <w:pStyle w:val="Observation"/>
      </w:pPr>
      <w:r w:rsidRPr="009935C0">
        <w:t xml:space="preserve">The implicit state transition from RRC_CONNECTED to RRC_INACTIVE by using an inactivity timer </w:t>
      </w:r>
      <w:r>
        <w:t xml:space="preserve">could lead to </w:t>
      </w:r>
      <w:r w:rsidR="00781615">
        <w:t xml:space="preserve">temporary </w:t>
      </w:r>
      <w:r>
        <w:t>states misalignment between UE and gNB</w:t>
      </w:r>
      <w:r w:rsidR="00F45F83">
        <w:t>, making the UE unreachable</w:t>
      </w:r>
      <w:r w:rsidR="00FA16B5">
        <w:t>.</w:t>
      </w:r>
      <w:r w:rsidR="00F45F83">
        <w:t xml:space="preserve"> </w:t>
      </w:r>
    </w:p>
    <w:p w14:paraId="4999C65E" w14:textId="3D780D6C" w:rsidR="00274C51" w:rsidRPr="009935C0" w:rsidRDefault="00274C51" w:rsidP="00274C51">
      <w:pPr>
        <w:pStyle w:val="Observation"/>
      </w:pPr>
      <w:bookmarkStart w:id="3" w:name="_Hlk501522377"/>
      <w:r>
        <w:t xml:space="preserve">The </w:t>
      </w:r>
      <w:r w:rsidRPr="00274C51">
        <w:t>RRC_INACTIVE parameters</w:t>
      </w:r>
      <w:r>
        <w:t xml:space="preserve"> sent via </w:t>
      </w:r>
      <w:r w:rsidR="00793521">
        <w:t>pre-configuration</w:t>
      </w:r>
      <w:r>
        <w:t xml:space="preserve"> could be out-to-date</w:t>
      </w:r>
      <w:r w:rsidR="00E95A9E">
        <w:t>d</w:t>
      </w:r>
      <w:r>
        <w:t xml:space="preserve"> when the UE enters RRC_INACTIVE</w:t>
      </w:r>
      <w:r w:rsidR="00FA16B5">
        <w:t>.</w:t>
      </w:r>
    </w:p>
    <w:bookmarkEnd w:id="3"/>
    <w:p w14:paraId="342FB981" w14:textId="14EA9D7C" w:rsidR="00637B89" w:rsidRDefault="00637B89" w:rsidP="00C40E5C">
      <w:pPr>
        <w:pStyle w:val="BodyText"/>
      </w:pPr>
    </w:p>
    <w:p w14:paraId="1E5CE248" w14:textId="77C84FEA" w:rsidR="00781615" w:rsidRDefault="00F4256A" w:rsidP="00C40E5C">
      <w:pPr>
        <w:pStyle w:val="BodyText"/>
      </w:pPr>
      <w:r>
        <w:t xml:space="preserve">For these reasons, </w:t>
      </w:r>
      <w:r w:rsidR="00564D96">
        <w:t xml:space="preserve">it </w:t>
      </w:r>
      <w:r w:rsidR="00564D96" w:rsidRPr="00F4256A">
        <w:t xml:space="preserve">is </w:t>
      </w:r>
      <w:r w:rsidR="00CB1327">
        <w:t>proposed</w:t>
      </w:r>
      <w:r w:rsidR="00564D96">
        <w:t xml:space="preserve"> to </w:t>
      </w:r>
      <w:r w:rsidR="00B21C0F">
        <w:t xml:space="preserve">only </w:t>
      </w:r>
      <w:r w:rsidR="00564D96">
        <w:t xml:space="preserve">use </w:t>
      </w:r>
      <w:r w:rsidR="00CB1327">
        <w:t>the</w:t>
      </w:r>
      <w:r w:rsidR="00564D96">
        <w:t xml:space="preserve"> </w:t>
      </w:r>
      <w:r w:rsidRPr="00F4256A">
        <w:t xml:space="preserve">explicit state transition from RRC_CONNECTED to RRC_INACTIVE (i.e. initiated by </w:t>
      </w:r>
      <w:proofErr w:type="spellStart"/>
      <w:r w:rsidRPr="00F4256A">
        <w:t>gNB</w:t>
      </w:r>
      <w:proofErr w:type="spellEnd"/>
      <w:r w:rsidRPr="00F4256A">
        <w:t xml:space="preserve"> by sending </w:t>
      </w:r>
      <w:proofErr w:type="spellStart"/>
      <w:r w:rsidR="00C41F6D" w:rsidRPr="00DA2586">
        <w:rPr>
          <w:i/>
        </w:rPr>
        <w:t>RRC</w:t>
      </w:r>
      <w:r w:rsidR="00B44D92" w:rsidRPr="00DA2586">
        <w:rPr>
          <w:i/>
        </w:rPr>
        <w:t>Release</w:t>
      </w:r>
      <w:proofErr w:type="spellEnd"/>
      <w:r w:rsidR="00B44D92" w:rsidRPr="00186134">
        <w:t xml:space="preserve"> with suspend </w:t>
      </w:r>
      <w:r w:rsidR="00DA2586">
        <w:t>configuration</w:t>
      </w:r>
      <w:r w:rsidRPr="00AF56FB">
        <w:t>)</w:t>
      </w:r>
      <w:r w:rsidR="007F3185" w:rsidRPr="00AF56FB">
        <w:t>.</w:t>
      </w:r>
    </w:p>
    <w:p w14:paraId="36457F9C" w14:textId="5AA9545B" w:rsidR="006941B5" w:rsidRDefault="00B21C0F" w:rsidP="006003ED">
      <w:pPr>
        <w:pStyle w:val="Proposal"/>
      </w:pPr>
      <w:bookmarkStart w:id="4" w:name="_Hlk501008767"/>
      <w:r>
        <w:t>Only e</w:t>
      </w:r>
      <w:r w:rsidR="004C7B17">
        <w:t>xplicit</w:t>
      </w:r>
      <w:r w:rsidR="004C7B17" w:rsidRPr="009935C0">
        <w:t xml:space="preserve"> state transition </w:t>
      </w:r>
      <w:r w:rsidR="004C7B17">
        <w:t xml:space="preserve">from </w:t>
      </w:r>
      <w:r w:rsidR="004C7B17" w:rsidRPr="009935C0">
        <w:t>RRC_CONNECTED to RRC_INACTIVE</w:t>
      </w:r>
      <w:r w:rsidR="004C7B17">
        <w:t xml:space="preserve"> should be used for the following reasons:</w:t>
      </w:r>
      <w:r w:rsidR="004C7B17">
        <w:br/>
      </w:r>
      <w:bookmarkStart w:id="5" w:name="_Hlk500921742"/>
      <w:bookmarkEnd w:id="4"/>
      <w:r w:rsidR="00CD11A8">
        <w:tab/>
      </w:r>
      <w:r w:rsidR="004C7B17">
        <w:t xml:space="preserve">- </w:t>
      </w:r>
      <w:r w:rsidR="00405E9E">
        <w:t>T</w:t>
      </w:r>
      <w:r w:rsidR="004C7B17">
        <w:t>he network controls when sending the UE to RRC_INACTIVE, avoiding states misalignment</w:t>
      </w:r>
      <w:r w:rsidR="00E95A9E">
        <w:t xml:space="preserve"> and UE unreachability</w:t>
      </w:r>
      <w:r w:rsidR="00A71ED7">
        <w:t>;</w:t>
      </w:r>
      <w:r w:rsidR="004C7B17">
        <w:br/>
        <w:t xml:space="preserve">- </w:t>
      </w:r>
      <w:r w:rsidR="00CE608E">
        <w:t>RRC_</w:t>
      </w:r>
      <w:r w:rsidR="00CE608E" w:rsidRPr="009935C0">
        <w:t xml:space="preserve">INACTIVE parameters </w:t>
      </w:r>
      <w:r w:rsidR="00B30E08">
        <w:t xml:space="preserve">can </w:t>
      </w:r>
      <w:r w:rsidR="00CE608E">
        <w:t xml:space="preserve">always </w:t>
      </w:r>
      <w:r w:rsidR="00B30E08">
        <w:t xml:space="preserve">be </w:t>
      </w:r>
      <w:r w:rsidR="00CE608E">
        <w:t xml:space="preserve">updated because </w:t>
      </w:r>
      <w:r w:rsidR="006003ED">
        <w:t xml:space="preserve">are </w:t>
      </w:r>
      <w:r w:rsidR="004C7B17">
        <w:t xml:space="preserve">sent to the UE </w:t>
      </w:r>
      <w:r w:rsidR="00A87EA3">
        <w:t>when</w:t>
      </w:r>
      <w:r w:rsidR="00564D96">
        <w:t xml:space="preserve"> the </w:t>
      </w:r>
      <w:r w:rsidR="004C7B17">
        <w:t xml:space="preserve">state transition </w:t>
      </w:r>
      <w:r w:rsidR="00A87EA3">
        <w:t xml:space="preserve">occurs </w:t>
      </w:r>
      <w:r w:rsidR="004C7B17">
        <w:t>(no earlier reconfigu</w:t>
      </w:r>
      <w:r w:rsidR="00F45F83">
        <w:t>rations needed)</w:t>
      </w:r>
      <w:r w:rsidR="00A71ED7">
        <w:t>.</w:t>
      </w:r>
    </w:p>
    <w:bookmarkEnd w:id="5"/>
    <w:p w14:paraId="51297161" w14:textId="77777777" w:rsidR="006941B5" w:rsidRDefault="006941B5" w:rsidP="006003ED">
      <w:pPr>
        <w:pStyle w:val="BodyText"/>
      </w:pPr>
    </w:p>
    <w:p w14:paraId="5791FE48" w14:textId="120B28D0" w:rsidR="00EF2356" w:rsidRDefault="006941B5" w:rsidP="006003ED">
      <w:pPr>
        <w:pStyle w:val="BodyText"/>
      </w:pPr>
      <w:r>
        <w:t>It follows that n</w:t>
      </w:r>
      <w:r w:rsidRPr="006941B5">
        <w:t>o timer should be used to move the UE from RRC_CONNECTED to RRC_INACTIVE</w:t>
      </w:r>
    </w:p>
    <w:p w14:paraId="2F5A1C2F" w14:textId="20B8F585" w:rsidR="006003ED" w:rsidRDefault="006941B5" w:rsidP="00A71ED7">
      <w:pPr>
        <w:pStyle w:val="Proposal"/>
      </w:pPr>
      <w:r>
        <w:t>N</w:t>
      </w:r>
      <w:r w:rsidRPr="006941B5">
        <w:t>o timer should be used to move the UE from RRC_CONNECTED to RRC_INACTIVE</w:t>
      </w:r>
      <w:r w:rsidR="008A26F1">
        <w:t>.</w:t>
      </w:r>
      <w:r>
        <w:br/>
      </w:r>
    </w:p>
    <w:p w14:paraId="57E60C91" w14:textId="10FB07AF" w:rsidR="00A71ED7" w:rsidRDefault="003A679B" w:rsidP="00546490">
      <w:pPr>
        <w:pStyle w:val="BodyText"/>
      </w:pPr>
      <w:r>
        <w:t xml:space="preserve">We should clarify that </w:t>
      </w:r>
      <w:r w:rsidR="00A90496">
        <w:t xml:space="preserve">the abovementioned proposals </w:t>
      </w:r>
      <w:r w:rsidR="00163762">
        <w:t xml:space="preserve">about not defining a timer-based solution </w:t>
      </w:r>
      <w:r w:rsidR="00A90496">
        <w:t>are about the normal procedure to move UEs from connected to inactive.</w:t>
      </w:r>
      <w:r w:rsidR="004C7F9E">
        <w:t xml:space="preserve"> For the failure case</w:t>
      </w:r>
      <w:r w:rsidR="002B50C7">
        <w:t>,</w:t>
      </w:r>
      <w:r w:rsidR="004C7F9E">
        <w:t xml:space="preserve"> where network tries to send a </w:t>
      </w:r>
      <w:proofErr w:type="spellStart"/>
      <w:r w:rsidR="00B44D92" w:rsidRPr="00741ED3">
        <w:rPr>
          <w:i/>
        </w:rPr>
        <w:t>RRCRelease</w:t>
      </w:r>
      <w:proofErr w:type="spellEnd"/>
      <w:r w:rsidR="00B44D92" w:rsidRPr="00186134">
        <w:t xml:space="preserve"> with suspend </w:t>
      </w:r>
      <w:r w:rsidR="00741ED3">
        <w:t>configuration</w:t>
      </w:r>
      <w:r w:rsidR="004C7F9E" w:rsidRPr="00B44D92">
        <w:t xml:space="preserve"> </w:t>
      </w:r>
      <w:r w:rsidR="004C7F9E">
        <w:t>message that is not received by the UE (which could cause a state mismatch)</w:t>
      </w:r>
      <w:r w:rsidR="002B50C7">
        <w:t>,</w:t>
      </w:r>
      <w:r w:rsidR="004C7F9E">
        <w:t xml:space="preserve"> it has been agreed in RNA2#101bis to use </w:t>
      </w:r>
      <w:r w:rsidR="00741ED3">
        <w:t xml:space="preserve">data </w:t>
      </w:r>
      <w:r w:rsidR="004C7F9E">
        <w:t>inactivity timer that when expired makes the UE notify the higher layer</w:t>
      </w:r>
      <w:r w:rsidR="004146D6">
        <w:t>,</w:t>
      </w:r>
      <w:r w:rsidR="004C7F9E">
        <w:t xml:space="preserve"> which will trigger a NAS recovery.</w:t>
      </w:r>
    </w:p>
    <w:p w14:paraId="2A09CFB0" w14:textId="77777777" w:rsidR="004C7F9E" w:rsidRDefault="004C7F9E" w:rsidP="004C7F9E">
      <w:pPr>
        <w:pStyle w:val="Doc-text2"/>
      </w:pPr>
    </w:p>
    <w:p w14:paraId="3A594C1E" w14:textId="6350DA2C" w:rsidR="004C7F9E" w:rsidRDefault="004C7F9E" w:rsidP="004C7F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0EC9DC04" w14:textId="77777777" w:rsidR="004C7F9E" w:rsidRDefault="004C7F9E" w:rsidP="004C7F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</w:t>
      </w:r>
      <w:r>
        <w:tab/>
        <w:t>Use LTE solution for state mismatch due to the release procedure (i.e. based on Data Inactivity Timer (only running in RRC_CONNECTED) and upon on timer expiry transition to IDLE and NAS recovery);</w:t>
      </w:r>
    </w:p>
    <w:p w14:paraId="4DF87EBE" w14:textId="77777777" w:rsidR="004C7F9E" w:rsidRDefault="004C7F9E" w:rsidP="004C7F9E">
      <w:pPr>
        <w:pStyle w:val="Doc-text2"/>
      </w:pPr>
    </w:p>
    <w:p w14:paraId="0EA5EEC7" w14:textId="77777777" w:rsidR="00973FC0" w:rsidRDefault="00741ED3" w:rsidP="00546490">
      <w:pPr>
        <w:pStyle w:val="BodyText"/>
      </w:pPr>
      <w:r>
        <w:t>The fundamental difference in this error case is that UE will attempt to contact the network as soon as the failure is detected, to avoid any state mismatch.</w:t>
      </w:r>
    </w:p>
    <w:p w14:paraId="02FAF8B5" w14:textId="2ADB1D7D" w:rsidR="003A679B" w:rsidRPr="00A04F49" w:rsidRDefault="003A679B" w:rsidP="00546490">
      <w:pPr>
        <w:pStyle w:val="BodyText"/>
      </w:pPr>
    </w:p>
    <w:p w14:paraId="500F211A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0500DE6C" w14:textId="77777777" w:rsidR="008E065E" w:rsidRDefault="008E065E" w:rsidP="00405E9E">
      <w:pPr>
        <w:pStyle w:val="BodyText"/>
        <w:tabs>
          <w:tab w:val="left" w:pos="1701"/>
        </w:tabs>
        <w:ind w:left="1701" w:hanging="1701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091DA3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 w:rsidRPr="00554AE2"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 w:rsidRPr="00554AE2">
        <w:rPr>
          <w:b/>
          <w:bCs/>
        </w:rPr>
        <w:fldChar w:fldCharType="separate"/>
      </w:r>
    </w:p>
    <w:p w14:paraId="63EAB056" w14:textId="4D8CC9C7" w:rsidR="00564D96" w:rsidRPr="00564D96" w:rsidRDefault="00564D96" w:rsidP="00564D96">
      <w:pPr>
        <w:pStyle w:val="Observation"/>
        <w:numPr>
          <w:ilvl w:val="0"/>
          <w:numId w:val="19"/>
        </w:numPr>
        <w:ind w:left="1701" w:hanging="1701"/>
      </w:pPr>
      <w:r w:rsidRPr="00564D96">
        <w:t>The implicit state transition from RRC_CONNECTED to RRC_INACTIVE by using an inactivity timer could lead to temporary states misalignment between UE and gNB</w:t>
      </w:r>
      <w:r w:rsidR="00F45F83">
        <w:t>, making the UE unreachable</w:t>
      </w:r>
      <w:r w:rsidR="00FA16B5">
        <w:t xml:space="preserve">. </w:t>
      </w:r>
    </w:p>
    <w:p w14:paraId="25CF1D89" w14:textId="673D9482" w:rsidR="00554AE2" w:rsidRPr="00554AE2" w:rsidRDefault="00564D96" w:rsidP="00A71ED7">
      <w:pPr>
        <w:pStyle w:val="Observation"/>
        <w:numPr>
          <w:ilvl w:val="0"/>
          <w:numId w:val="19"/>
        </w:numPr>
        <w:ind w:left="1701" w:hanging="1701"/>
      </w:pPr>
      <w:r w:rsidRPr="00564D96">
        <w:t>The RRC_INACTIVE parameters sent via pre-configuration could be out-to-date</w:t>
      </w:r>
      <w:r w:rsidR="00E95A9E">
        <w:t>d</w:t>
      </w:r>
      <w:r w:rsidRPr="00564D96">
        <w:t xml:space="preserve"> when the UE enters RRC_INACTIVE</w:t>
      </w:r>
      <w:r w:rsidR="008E065E" w:rsidRPr="00554AE2">
        <w:fldChar w:fldCharType="end"/>
      </w:r>
      <w:r w:rsidR="00CB2A06" w:rsidRPr="00554AE2">
        <w:t xml:space="preserve"> </w:t>
      </w:r>
    </w:p>
    <w:p w14:paraId="231F4481" w14:textId="77777777" w:rsidR="00405E9E" w:rsidRDefault="008E065E" w:rsidP="008E065E">
      <w:pPr>
        <w:pStyle w:val="BodyText"/>
      </w:pPr>
      <w:r w:rsidRPr="00CE0424">
        <w:t>Based on the discussion in sect</w:t>
      </w:r>
      <w:bookmarkStart w:id="6" w:name="_GoBack"/>
      <w:r w:rsidRPr="00CE0424">
        <w:t xml:space="preserve">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091DA3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0C3504A7" w14:textId="60CC708C" w:rsidR="00405E9E" w:rsidRDefault="00B21C0F" w:rsidP="00085DF3">
      <w:pPr>
        <w:pStyle w:val="Proposal"/>
        <w:numPr>
          <w:ilvl w:val="0"/>
          <w:numId w:val="22"/>
        </w:numPr>
        <w:tabs>
          <w:tab w:val="clear" w:pos="1304"/>
          <w:tab w:val="num" w:pos="1701"/>
        </w:tabs>
        <w:ind w:left="1701" w:hanging="1701"/>
      </w:pPr>
      <w:r>
        <w:t>Only e</w:t>
      </w:r>
      <w:r w:rsidR="00405E9E">
        <w:t>xplicit</w:t>
      </w:r>
      <w:r w:rsidR="00405E9E" w:rsidRPr="009935C0">
        <w:t xml:space="preserve"> </w:t>
      </w:r>
      <w:bookmarkEnd w:id="6"/>
      <w:r w:rsidR="00405E9E" w:rsidRPr="009935C0">
        <w:t xml:space="preserve">state transition </w:t>
      </w:r>
      <w:r w:rsidR="00405E9E">
        <w:t xml:space="preserve">from </w:t>
      </w:r>
      <w:r w:rsidR="00405E9E" w:rsidRPr="009935C0">
        <w:t>RRC_CONNECTED to RRC_INACTIVE</w:t>
      </w:r>
      <w:r w:rsidR="00405E9E">
        <w:t xml:space="preserve"> should be used for the following reasons:</w:t>
      </w:r>
      <w:r w:rsidR="00405E9E">
        <w:br/>
      </w:r>
      <w:r w:rsidR="00085DF3">
        <w:t>- The network controls when sending the UE to RRC_INACTIVE, avoiding states misalignment</w:t>
      </w:r>
      <w:r w:rsidR="00E95A9E">
        <w:t xml:space="preserve"> and UE unreachability</w:t>
      </w:r>
      <w:r w:rsidR="008A26F1">
        <w:t>;</w:t>
      </w:r>
      <w:r w:rsidR="00085DF3">
        <w:br/>
        <w:t xml:space="preserve">- RRC_INACTIVE parameters </w:t>
      </w:r>
      <w:r w:rsidR="004D2135">
        <w:t>can</w:t>
      </w:r>
      <w:r w:rsidR="00085DF3">
        <w:t xml:space="preserve"> always </w:t>
      </w:r>
      <w:r w:rsidR="004D2135">
        <w:t xml:space="preserve">be </w:t>
      </w:r>
      <w:r w:rsidR="00085DF3">
        <w:t xml:space="preserve">updated because when sent to the UE at state transition (no earlier </w:t>
      </w:r>
      <w:r w:rsidR="00120DB9">
        <w:t>reconfigurations needed)</w:t>
      </w:r>
      <w:r w:rsidR="008A26F1">
        <w:t>.</w:t>
      </w:r>
    </w:p>
    <w:p w14:paraId="365B3B11" w14:textId="190F53A6" w:rsidR="00120DB9" w:rsidRDefault="00120DB9" w:rsidP="00120DB9">
      <w:pPr>
        <w:pStyle w:val="Proposal"/>
      </w:pPr>
      <w:r w:rsidRPr="00120DB9">
        <w:t>No timer should be used to move the UE from RRC_CONNECTED to RRC_INACTIVE</w:t>
      </w:r>
      <w:r w:rsidR="008A26F1">
        <w:t>.</w:t>
      </w:r>
    </w:p>
    <w:p w14:paraId="238A8115" w14:textId="77777777" w:rsidR="00F507D1" w:rsidRPr="00CE0424" w:rsidRDefault="00F507D1" w:rsidP="00CE0424">
      <w:pPr>
        <w:pStyle w:val="Heading1"/>
      </w:pPr>
      <w:bookmarkStart w:id="7" w:name="_In-sequence_SDU_delivery"/>
      <w:bookmarkEnd w:id="7"/>
      <w:r w:rsidRPr="00CE0424">
        <w:t>References</w:t>
      </w:r>
    </w:p>
    <w:p w14:paraId="42D9934F" w14:textId="2C620552" w:rsidR="000D3B51" w:rsidRPr="009D12E2" w:rsidRDefault="00DD7C2C" w:rsidP="00DD7C2C">
      <w:pPr>
        <w:pStyle w:val="Reference"/>
      </w:pPr>
      <w:bookmarkStart w:id="8" w:name="_Ref503355170"/>
      <w:r w:rsidRPr="00DD7C2C">
        <w:t>R2-1815317</w:t>
      </w:r>
      <w:r>
        <w:t>, “</w:t>
      </w:r>
      <w:r w:rsidRPr="00DD7C2C">
        <w:t xml:space="preserve">Discussion on </w:t>
      </w:r>
      <w:proofErr w:type="gramStart"/>
      <w:r w:rsidRPr="00DD7C2C">
        <w:t>timer based</w:t>
      </w:r>
      <w:proofErr w:type="gramEnd"/>
      <w:r w:rsidRPr="00DD7C2C">
        <w:t xml:space="preserve"> state transition from CONNECTED to inactive</w:t>
      </w:r>
      <w:r>
        <w:t xml:space="preserve">”, </w:t>
      </w:r>
      <w:r w:rsidRPr="00DD7C2C">
        <w:t xml:space="preserve">Huawei, </w:t>
      </w:r>
      <w:proofErr w:type="spellStart"/>
      <w:r w:rsidRPr="00DD7C2C">
        <w:t>Hisilicon</w:t>
      </w:r>
      <w:proofErr w:type="spellEnd"/>
      <w:r>
        <w:t xml:space="preserve">, </w:t>
      </w:r>
      <w:bookmarkEnd w:id="8"/>
      <w:r w:rsidRPr="00DD7C2C">
        <w:t>Chengdu, China, 8th - 12th October 2018</w:t>
      </w:r>
    </w:p>
    <w:p w14:paraId="6A7DF963" w14:textId="28F13D66" w:rsidR="003A7EF3" w:rsidRPr="009D12E2" w:rsidRDefault="003A7EF3" w:rsidP="007C2BAD">
      <w:pPr>
        <w:pStyle w:val="Reference"/>
        <w:numPr>
          <w:ilvl w:val="0"/>
          <w:numId w:val="0"/>
        </w:numPr>
        <w:ind w:left="567"/>
      </w:pPr>
    </w:p>
    <w:p w14:paraId="7363F1DC" w14:textId="069C0D1A" w:rsidR="009D12E2" w:rsidRPr="009D12E2" w:rsidRDefault="009D12E2" w:rsidP="009D12E2">
      <w:pPr>
        <w:pStyle w:val="Reference"/>
        <w:numPr>
          <w:ilvl w:val="0"/>
          <w:numId w:val="0"/>
        </w:numPr>
        <w:ind w:left="567" w:hanging="567"/>
      </w:pPr>
    </w:p>
    <w:p w14:paraId="2BAF5F69" w14:textId="77777777" w:rsidR="009D12E2" w:rsidRPr="00546490" w:rsidRDefault="009D12E2" w:rsidP="009D12E2">
      <w:pPr>
        <w:pStyle w:val="Reference"/>
        <w:numPr>
          <w:ilvl w:val="0"/>
          <w:numId w:val="0"/>
        </w:numPr>
        <w:ind w:left="567" w:hanging="567"/>
        <w:rPr>
          <w:highlight w:val="yellow"/>
        </w:rPr>
      </w:pPr>
    </w:p>
    <w:sectPr w:rsidR="009D12E2" w:rsidRPr="00546490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E02AAF" w14:textId="77777777" w:rsidR="00A76580" w:rsidRDefault="00A76580">
      <w:r>
        <w:separator/>
      </w:r>
    </w:p>
  </w:endnote>
  <w:endnote w:type="continuationSeparator" w:id="0">
    <w:p w14:paraId="77FC878F" w14:textId="77777777" w:rsidR="00A76580" w:rsidRDefault="00A76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482AF" w14:textId="1591D27C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D768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D768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92A7CA" w14:textId="77777777" w:rsidR="00A76580" w:rsidRDefault="00A76580">
      <w:r>
        <w:separator/>
      </w:r>
    </w:p>
  </w:footnote>
  <w:footnote w:type="continuationSeparator" w:id="0">
    <w:p w14:paraId="713A305A" w14:textId="77777777" w:rsidR="00A76580" w:rsidRDefault="00A76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495CC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9C627A"/>
    <w:multiLevelType w:val="hybridMultilevel"/>
    <w:tmpl w:val="814CC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C351A3"/>
    <w:multiLevelType w:val="hybridMultilevel"/>
    <w:tmpl w:val="1FC8B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2535CF"/>
    <w:multiLevelType w:val="hybridMultilevel"/>
    <w:tmpl w:val="C8AE3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75252"/>
    <w:multiLevelType w:val="hybridMultilevel"/>
    <w:tmpl w:val="CFFA48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5"/>
  </w:num>
  <w:num w:numId="16">
    <w:abstractNumId w:val="16"/>
  </w:num>
  <w:num w:numId="17">
    <w:abstractNumId w:val="5"/>
  </w:num>
  <w:num w:numId="18">
    <w:abstractNumId w:val="18"/>
  </w:num>
  <w:num w:numId="19">
    <w:abstractNumId w:val="13"/>
    <w:lvlOverride w:ilvl="0">
      <w:startOverride w:val="1"/>
    </w:lvlOverride>
  </w:num>
  <w:num w:numId="20">
    <w:abstractNumId w:val="9"/>
  </w:num>
  <w:num w:numId="21">
    <w:abstractNumId w:val="17"/>
  </w:num>
  <w:num w:numId="22">
    <w:abstractNumId w:val="9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3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DA3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57F7"/>
    <w:rsid w:val="000501F7"/>
    <w:rsid w:val="00052A07"/>
    <w:rsid w:val="000534E3"/>
    <w:rsid w:val="00054EE0"/>
    <w:rsid w:val="0005606A"/>
    <w:rsid w:val="00057117"/>
    <w:rsid w:val="000616E7"/>
    <w:rsid w:val="0006238A"/>
    <w:rsid w:val="0006487E"/>
    <w:rsid w:val="00065E1A"/>
    <w:rsid w:val="00077E5F"/>
    <w:rsid w:val="0008036A"/>
    <w:rsid w:val="00081AE6"/>
    <w:rsid w:val="00081B29"/>
    <w:rsid w:val="000855EB"/>
    <w:rsid w:val="00085B52"/>
    <w:rsid w:val="00085DF3"/>
    <w:rsid w:val="000866F2"/>
    <w:rsid w:val="0009009F"/>
    <w:rsid w:val="00091557"/>
    <w:rsid w:val="00091DA3"/>
    <w:rsid w:val="000924C1"/>
    <w:rsid w:val="000924F0"/>
    <w:rsid w:val="00093474"/>
    <w:rsid w:val="0009510F"/>
    <w:rsid w:val="00097454"/>
    <w:rsid w:val="000A1B7B"/>
    <w:rsid w:val="000A56F2"/>
    <w:rsid w:val="000B2719"/>
    <w:rsid w:val="000B3A8F"/>
    <w:rsid w:val="000B4AB9"/>
    <w:rsid w:val="000B58C3"/>
    <w:rsid w:val="000B61E9"/>
    <w:rsid w:val="000C02C8"/>
    <w:rsid w:val="000C165A"/>
    <w:rsid w:val="000C2E19"/>
    <w:rsid w:val="000D0D07"/>
    <w:rsid w:val="000D3B51"/>
    <w:rsid w:val="000D4797"/>
    <w:rsid w:val="000E0527"/>
    <w:rsid w:val="000E1E92"/>
    <w:rsid w:val="000E24F5"/>
    <w:rsid w:val="000E6ECE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1A7"/>
    <w:rsid w:val="00120DB9"/>
    <w:rsid w:val="00121578"/>
    <w:rsid w:val="001219F5"/>
    <w:rsid w:val="00121A20"/>
    <w:rsid w:val="00121BF6"/>
    <w:rsid w:val="0012377F"/>
    <w:rsid w:val="00124314"/>
    <w:rsid w:val="001255D8"/>
    <w:rsid w:val="00126B4A"/>
    <w:rsid w:val="00132FD0"/>
    <w:rsid w:val="001344C0"/>
    <w:rsid w:val="001346FA"/>
    <w:rsid w:val="00135252"/>
    <w:rsid w:val="00137AB5"/>
    <w:rsid w:val="00137F0B"/>
    <w:rsid w:val="00151D58"/>
    <w:rsid w:val="00151E23"/>
    <w:rsid w:val="001526E0"/>
    <w:rsid w:val="001551B5"/>
    <w:rsid w:val="00163762"/>
    <w:rsid w:val="001659C1"/>
    <w:rsid w:val="00173A8E"/>
    <w:rsid w:val="00177795"/>
    <w:rsid w:val="0018143F"/>
    <w:rsid w:val="00186134"/>
    <w:rsid w:val="00190AC1"/>
    <w:rsid w:val="0019341A"/>
    <w:rsid w:val="00195047"/>
    <w:rsid w:val="00197DF9"/>
    <w:rsid w:val="001A1987"/>
    <w:rsid w:val="001A2564"/>
    <w:rsid w:val="001A6173"/>
    <w:rsid w:val="001A61BC"/>
    <w:rsid w:val="001A6CBA"/>
    <w:rsid w:val="001B0D97"/>
    <w:rsid w:val="001B5A5D"/>
    <w:rsid w:val="001B698E"/>
    <w:rsid w:val="001C1CE5"/>
    <w:rsid w:val="001C3D2A"/>
    <w:rsid w:val="001D51BA"/>
    <w:rsid w:val="001D6342"/>
    <w:rsid w:val="001D6D53"/>
    <w:rsid w:val="001E0710"/>
    <w:rsid w:val="001E58E2"/>
    <w:rsid w:val="001E7AED"/>
    <w:rsid w:val="001F2F2C"/>
    <w:rsid w:val="001F3916"/>
    <w:rsid w:val="001F54C5"/>
    <w:rsid w:val="001F662C"/>
    <w:rsid w:val="001F6736"/>
    <w:rsid w:val="001F7074"/>
    <w:rsid w:val="00200490"/>
    <w:rsid w:val="00201F3A"/>
    <w:rsid w:val="00203F96"/>
    <w:rsid w:val="002069B2"/>
    <w:rsid w:val="00207FA3"/>
    <w:rsid w:val="002100DD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5979"/>
    <w:rsid w:val="00241559"/>
    <w:rsid w:val="00242570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4AC"/>
    <w:rsid w:val="00267C83"/>
    <w:rsid w:val="0027144F"/>
    <w:rsid w:val="00271F3A"/>
    <w:rsid w:val="00273278"/>
    <w:rsid w:val="002737F4"/>
    <w:rsid w:val="00274046"/>
    <w:rsid w:val="00274C51"/>
    <w:rsid w:val="002805F5"/>
    <w:rsid w:val="00280751"/>
    <w:rsid w:val="00280DD1"/>
    <w:rsid w:val="0028280A"/>
    <w:rsid w:val="00286ACD"/>
    <w:rsid w:val="00287838"/>
    <w:rsid w:val="002907B5"/>
    <w:rsid w:val="00292EB7"/>
    <w:rsid w:val="00293486"/>
    <w:rsid w:val="00296227"/>
    <w:rsid w:val="00296F44"/>
    <w:rsid w:val="0029777D"/>
    <w:rsid w:val="002A055E"/>
    <w:rsid w:val="002A1D4E"/>
    <w:rsid w:val="002A2869"/>
    <w:rsid w:val="002B24D6"/>
    <w:rsid w:val="002B50C7"/>
    <w:rsid w:val="002C1507"/>
    <w:rsid w:val="002C41E6"/>
    <w:rsid w:val="002D071A"/>
    <w:rsid w:val="002D1355"/>
    <w:rsid w:val="002D34B2"/>
    <w:rsid w:val="002D7637"/>
    <w:rsid w:val="002D7680"/>
    <w:rsid w:val="002E17F2"/>
    <w:rsid w:val="002E7CAE"/>
    <w:rsid w:val="002F2771"/>
    <w:rsid w:val="002F37A9"/>
    <w:rsid w:val="002F6A89"/>
    <w:rsid w:val="00301CE6"/>
    <w:rsid w:val="0030256B"/>
    <w:rsid w:val="0030501F"/>
    <w:rsid w:val="00307220"/>
    <w:rsid w:val="00307BA1"/>
    <w:rsid w:val="003112CF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79B"/>
    <w:rsid w:val="003A6BAC"/>
    <w:rsid w:val="003A7EF3"/>
    <w:rsid w:val="003B05ED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75A"/>
    <w:rsid w:val="003D3C45"/>
    <w:rsid w:val="003D5B1F"/>
    <w:rsid w:val="003E15FA"/>
    <w:rsid w:val="003E388C"/>
    <w:rsid w:val="003E55E4"/>
    <w:rsid w:val="003E74E3"/>
    <w:rsid w:val="003F05C7"/>
    <w:rsid w:val="003F2CD4"/>
    <w:rsid w:val="003F2E23"/>
    <w:rsid w:val="003F37A8"/>
    <w:rsid w:val="003F6BBE"/>
    <w:rsid w:val="004000E8"/>
    <w:rsid w:val="00402E2B"/>
    <w:rsid w:val="0040512B"/>
    <w:rsid w:val="00405CA5"/>
    <w:rsid w:val="00405E9E"/>
    <w:rsid w:val="00407CD3"/>
    <w:rsid w:val="00410134"/>
    <w:rsid w:val="00410B72"/>
    <w:rsid w:val="00410F18"/>
    <w:rsid w:val="0041263E"/>
    <w:rsid w:val="00413AAC"/>
    <w:rsid w:val="004146D6"/>
    <w:rsid w:val="00421105"/>
    <w:rsid w:val="004242F4"/>
    <w:rsid w:val="00427248"/>
    <w:rsid w:val="00437447"/>
    <w:rsid w:val="00441A92"/>
    <w:rsid w:val="004428A6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45F"/>
    <w:rsid w:val="0047556B"/>
    <w:rsid w:val="00477768"/>
    <w:rsid w:val="00492BC5"/>
    <w:rsid w:val="004964F1"/>
    <w:rsid w:val="004A16BC"/>
    <w:rsid w:val="004A2B94"/>
    <w:rsid w:val="004B02BB"/>
    <w:rsid w:val="004B3440"/>
    <w:rsid w:val="004B4208"/>
    <w:rsid w:val="004B50D7"/>
    <w:rsid w:val="004B7C0C"/>
    <w:rsid w:val="004C2DB9"/>
    <w:rsid w:val="004C3898"/>
    <w:rsid w:val="004C68C4"/>
    <w:rsid w:val="004C7B17"/>
    <w:rsid w:val="004C7F9E"/>
    <w:rsid w:val="004D1DF5"/>
    <w:rsid w:val="004D2135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185C"/>
    <w:rsid w:val="004F2078"/>
    <w:rsid w:val="004F4DA3"/>
    <w:rsid w:val="00506557"/>
    <w:rsid w:val="0050677A"/>
    <w:rsid w:val="005108D8"/>
    <w:rsid w:val="005116F9"/>
    <w:rsid w:val="00512526"/>
    <w:rsid w:val="005153A7"/>
    <w:rsid w:val="00516238"/>
    <w:rsid w:val="005219CF"/>
    <w:rsid w:val="00534B59"/>
    <w:rsid w:val="00534C6A"/>
    <w:rsid w:val="005355F0"/>
    <w:rsid w:val="00536759"/>
    <w:rsid w:val="00537C62"/>
    <w:rsid w:val="00546490"/>
    <w:rsid w:val="00546970"/>
    <w:rsid w:val="00554AE2"/>
    <w:rsid w:val="00554E19"/>
    <w:rsid w:val="0056121F"/>
    <w:rsid w:val="00564D96"/>
    <w:rsid w:val="00572505"/>
    <w:rsid w:val="00582809"/>
    <w:rsid w:val="0058798C"/>
    <w:rsid w:val="005900FA"/>
    <w:rsid w:val="00592D64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0F4"/>
    <w:rsid w:val="005B6F83"/>
    <w:rsid w:val="005C5E0F"/>
    <w:rsid w:val="005C74FB"/>
    <w:rsid w:val="005D122F"/>
    <w:rsid w:val="005D1602"/>
    <w:rsid w:val="005E385F"/>
    <w:rsid w:val="005E5B81"/>
    <w:rsid w:val="005F2CB1"/>
    <w:rsid w:val="005F3025"/>
    <w:rsid w:val="005F618C"/>
    <w:rsid w:val="005F70BD"/>
    <w:rsid w:val="006003ED"/>
    <w:rsid w:val="0060283C"/>
    <w:rsid w:val="006043A7"/>
    <w:rsid w:val="00604F14"/>
    <w:rsid w:val="00611B83"/>
    <w:rsid w:val="00613257"/>
    <w:rsid w:val="00620A71"/>
    <w:rsid w:val="00620D80"/>
    <w:rsid w:val="006219D6"/>
    <w:rsid w:val="006234A6"/>
    <w:rsid w:val="00630001"/>
    <w:rsid w:val="006311B3"/>
    <w:rsid w:val="00631CA0"/>
    <w:rsid w:val="0063284C"/>
    <w:rsid w:val="00636398"/>
    <w:rsid w:val="006368D3"/>
    <w:rsid w:val="006377EC"/>
    <w:rsid w:val="00637B89"/>
    <w:rsid w:val="0064151F"/>
    <w:rsid w:val="00641533"/>
    <w:rsid w:val="0064208D"/>
    <w:rsid w:val="00643475"/>
    <w:rsid w:val="0064396A"/>
    <w:rsid w:val="0064624E"/>
    <w:rsid w:val="00650AB9"/>
    <w:rsid w:val="00654766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401"/>
    <w:rsid w:val="00674CC3"/>
    <w:rsid w:val="00675C72"/>
    <w:rsid w:val="006771F9"/>
    <w:rsid w:val="006776D7"/>
    <w:rsid w:val="00681003"/>
    <w:rsid w:val="006817C9"/>
    <w:rsid w:val="00683ECE"/>
    <w:rsid w:val="006941B5"/>
    <w:rsid w:val="00695FC2"/>
    <w:rsid w:val="00696949"/>
    <w:rsid w:val="00697052"/>
    <w:rsid w:val="006A46FB"/>
    <w:rsid w:val="006A58DF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6AD"/>
    <w:rsid w:val="006E28B7"/>
    <w:rsid w:val="006E3310"/>
    <w:rsid w:val="006E43B2"/>
    <w:rsid w:val="006E4E39"/>
    <w:rsid w:val="006E565E"/>
    <w:rsid w:val="006E673D"/>
    <w:rsid w:val="006E7D3B"/>
    <w:rsid w:val="006F10B4"/>
    <w:rsid w:val="006F1B70"/>
    <w:rsid w:val="006F341D"/>
    <w:rsid w:val="006F3CDE"/>
    <w:rsid w:val="006F5775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45B"/>
    <w:rsid w:val="00721B7C"/>
    <w:rsid w:val="00726EA6"/>
    <w:rsid w:val="00727208"/>
    <w:rsid w:val="00727680"/>
    <w:rsid w:val="007348B1"/>
    <w:rsid w:val="007362A6"/>
    <w:rsid w:val="00736D7D"/>
    <w:rsid w:val="00740E58"/>
    <w:rsid w:val="00741ED3"/>
    <w:rsid w:val="00742EFD"/>
    <w:rsid w:val="007445A0"/>
    <w:rsid w:val="0074524B"/>
    <w:rsid w:val="00747D8B"/>
    <w:rsid w:val="00751228"/>
    <w:rsid w:val="007571E1"/>
    <w:rsid w:val="007604B2"/>
    <w:rsid w:val="00765281"/>
    <w:rsid w:val="00766BAD"/>
    <w:rsid w:val="0077197B"/>
    <w:rsid w:val="007730BD"/>
    <w:rsid w:val="007755F2"/>
    <w:rsid w:val="00776971"/>
    <w:rsid w:val="00781615"/>
    <w:rsid w:val="0078177E"/>
    <w:rsid w:val="0078304C"/>
    <w:rsid w:val="00783673"/>
    <w:rsid w:val="00785490"/>
    <w:rsid w:val="0078768A"/>
    <w:rsid w:val="0079189C"/>
    <w:rsid w:val="007925EA"/>
    <w:rsid w:val="00793521"/>
    <w:rsid w:val="00793CD8"/>
    <w:rsid w:val="00795C92"/>
    <w:rsid w:val="00796231"/>
    <w:rsid w:val="007A12A8"/>
    <w:rsid w:val="007A1CB3"/>
    <w:rsid w:val="007A306F"/>
    <w:rsid w:val="007A43A6"/>
    <w:rsid w:val="007A58A6"/>
    <w:rsid w:val="007B3D2D"/>
    <w:rsid w:val="007B50AE"/>
    <w:rsid w:val="007B51DF"/>
    <w:rsid w:val="007C05DD"/>
    <w:rsid w:val="007C2BA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3185"/>
    <w:rsid w:val="00802DD8"/>
    <w:rsid w:val="00803FAE"/>
    <w:rsid w:val="008048D1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1588"/>
    <w:rsid w:val="008444E8"/>
    <w:rsid w:val="00844E80"/>
    <w:rsid w:val="00846FE7"/>
    <w:rsid w:val="008521AE"/>
    <w:rsid w:val="00854F97"/>
    <w:rsid w:val="00856911"/>
    <w:rsid w:val="00864D05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82AB8"/>
    <w:rsid w:val="008874B3"/>
    <w:rsid w:val="0089081F"/>
    <w:rsid w:val="008919F0"/>
    <w:rsid w:val="00894A88"/>
    <w:rsid w:val="00895386"/>
    <w:rsid w:val="00895A62"/>
    <w:rsid w:val="008A21FF"/>
    <w:rsid w:val="008A26F1"/>
    <w:rsid w:val="008A2CE2"/>
    <w:rsid w:val="008A30AC"/>
    <w:rsid w:val="008A44B8"/>
    <w:rsid w:val="008A51A8"/>
    <w:rsid w:val="008A54C7"/>
    <w:rsid w:val="008A77D8"/>
    <w:rsid w:val="008B0483"/>
    <w:rsid w:val="008B097C"/>
    <w:rsid w:val="008B120C"/>
    <w:rsid w:val="008B1A22"/>
    <w:rsid w:val="008B51A0"/>
    <w:rsid w:val="008B592A"/>
    <w:rsid w:val="008B7B5C"/>
    <w:rsid w:val="008C0B42"/>
    <w:rsid w:val="008C0C99"/>
    <w:rsid w:val="008C2017"/>
    <w:rsid w:val="008C4958"/>
    <w:rsid w:val="008C4BAA"/>
    <w:rsid w:val="008C6AE8"/>
    <w:rsid w:val="008C7573"/>
    <w:rsid w:val="008D076C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07C8A"/>
    <w:rsid w:val="00910B7D"/>
    <w:rsid w:val="00911DFB"/>
    <w:rsid w:val="009139D9"/>
    <w:rsid w:val="00914AD8"/>
    <w:rsid w:val="00914DB8"/>
    <w:rsid w:val="00915707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6878"/>
    <w:rsid w:val="00971F08"/>
    <w:rsid w:val="00973FC0"/>
    <w:rsid w:val="0097603D"/>
    <w:rsid w:val="00976949"/>
    <w:rsid w:val="00980477"/>
    <w:rsid w:val="00985253"/>
    <w:rsid w:val="009853B3"/>
    <w:rsid w:val="00990630"/>
    <w:rsid w:val="00991761"/>
    <w:rsid w:val="0099234B"/>
    <w:rsid w:val="00992FE1"/>
    <w:rsid w:val="009935C0"/>
    <w:rsid w:val="00994DCA"/>
    <w:rsid w:val="009960EC"/>
    <w:rsid w:val="009970DD"/>
    <w:rsid w:val="009A0FBA"/>
    <w:rsid w:val="009A1601"/>
    <w:rsid w:val="009A462D"/>
    <w:rsid w:val="009A5CBA"/>
    <w:rsid w:val="009A650E"/>
    <w:rsid w:val="009B1F30"/>
    <w:rsid w:val="009B3AC2"/>
    <w:rsid w:val="009B4DF4"/>
    <w:rsid w:val="009B564E"/>
    <w:rsid w:val="009B7E87"/>
    <w:rsid w:val="009C403E"/>
    <w:rsid w:val="009D12E2"/>
    <w:rsid w:val="009D4023"/>
    <w:rsid w:val="009D4FF0"/>
    <w:rsid w:val="009D703C"/>
    <w:rsid w:val="009D718F"/>
    <w:rsid w:val="009E068F"/>
    <w:rsid w:val="009E14E0"/>
    <w:rsid w:val="009E35DB"/>
    <w:rsid w:val="009E47A3"/>
    <w:rsid w:val="009E7A7F"/>
    <w:rsid w:val="009F08F3"/>
    <w:rsid w:val="009F344F"/>
    <w:rsid w:val="00A0309C"/>
    <w:rsid w:val="00A048A8"/>
    <w:rsid w:val="00A04F49"/>
    <w:rsid w:val="00A129C2"/>
    <w:rsid w:val="00A13E54"/>
    <w:rsid w:val="00A17F63"/>
    <w:rsid w:val="00A2052C"/>
    <w:rsid w:val="00A2193B"/>
    <w:rsid w:val="00A2351A"/>
    <w:rsid w:val="00A239C8"/>
    <w:rsid w:val="00A264A9"/>
    <w:rsid w:val="00A27785"/>
    <w:rsid w:val="00A30187"/>
    <w:rsid w:val="00A3448A"/>
    <w:rsid w:val="00A34DCE"/>
    <w:rsid w:val="00A35DCB"/>
    <w:rsid w:val="00A360A4"/>
    <w:rsid w:val="00A36297"/>
    <w:rsid w:val="00A3719C"/>
    <w:rsid w:val="00A41E2B"/>
    <w:rsid w:val="00A456F2"/>
    <w:rsid w:val="00A45B74"/>
    <w:rsid w:val="00A46CB1"/>
    <w:rsid w:val="00A52E1D"/>
    <w:rsid w:val="00A61499"/>
    <w:rsid w:val="00A62A77"/>
    <w:rsid w:val="00A63483"/>
    <w:rsid w:val="00A657D7"/>
    <w:rsid w:val="00A660AC"/>
    <w:rsid w:val="00A66F55"/>
    <w:rsid w:val="00A67E6C"/>
    <w:rsid w:val="00A70000"/>
    <w:rsid w:val="00A71B99"/>
    <w:rsid w:val="00A71ED7"/>
    <w:rsid w:val="00A739D0"/>
    <w:rsid w:val="00A761D4"/>
    <w:rsid w:val="00A76580"/>
    <w:rsid w:val="00A77EC4"/>
    <w:rsid w:val="00A87EA3"/>
    <w:rsid w:val="00A9049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AF56FB"/>
    <w:rsid w:val="00B006FE"/>
    <w:rsid w:val="00B007CB"/>
    <w:rsid w:val="00B02AA9"/>
    <w:rsid w:val="00B02FA3"/>
    <w:rsid w:val="00B05084"/>
    <w:rsid w:val="00B10EF0"/>
    <w:rsid w:val="00B135BA"/>
    <w:rsid w:val="00B157F9"/>
    <w:rsid w:val="00B20256"/>
    <w:rsid w:val="00B20D09"/>
    <w:rsid w:val="00B21C0F"/>
    <w:rsid w:val="00B2763F"/>
    <w:rsid w:val="00B27AAC"/>
    <w:rsid w:val="00B30929"/>
    <w:rsid w:val="00B30E08"/>
    <w:rsid w:val="00B372AA"/>
    <w:rsid w:val="00B40445"/>
    <w:rsid w:val="00B41888"/>
    <w:rsid w:val="00B44D92"/>
    <w:rsid w:val="00B45A52"/>
    <w:rsid w:val="00B46175"/>
    <w:rsid w:val="00B5145A"/>
    <w:rsid w:val="00B6188F"/>
    <w:rsid w:val="00B664C7"/>
    <w:rsid w:val="00B739F6"/>
    <w:rsid w:val="00B81A6C"/>
    <w:rsid w:val="00B82BE0"/>
    <w:rsid w:val="00B85DE5"/>
    <w:rsid w:val="00B8652C"/>
    <w:rsid w:val="00B90F73"/>
    <w:rsid w:val="00B93B59"/>
    <w:rsid w:val="00B9406A"/>
    <w:rsid w:val="00BA2280"/>
    <w:rsid w:val="00BA2A08"/>
    <w:rsid w:val="00BA4A19"/>
    <w:rsid w:val="00BA56D2"/>
    <w:rsid w:val="00BA76E0"/>
    <w:rsid w:val="00BA7EAB"/>
    <w:rsid w:val="00BB2A25"/>
    <w:rsid w:val="00BB2FEF"/>
    <w:rsid w:val="00BB51E9"/>
    <w:rsid w:val="00BC0FDC"/>
    <w:rsid w:val="00BC3053"/>
    <w:rsid w:val="00BC4D2E"/>
    <w:rsid w:val="00BC75B2"/>
    <w:rsid w:val="00BD0630"/>
    <w:rsid w:val="00BD48AC"/>
    <w:rsid w:val="00BD5F1A"/>
    <w:rsid w:val="00BE1234"/>
    <w:rsid w:val="00BE1BEB"/>
    <w:rsid w:val="00BE2FA6"/>
    <w:rsid w:val="00BE333F"/>
    <w:rsid w:val="00BE7406"/>
    <w:rsid w:val="00BE7603"/>
    <w:rsid w:val="00BF2359"/>
    <w:rsid w:val="00BF3279"/>
    <w:rsid w:val="00BF380E"/>
    <w:rsid w:val="00BF74C7"/>
    <w:rsid w:val="00C015F1"/>
    <w:rsid w:val="00C01F33"/>
    <w:rsid w:val="00C02CC6"/>
    <w:rsid w:val="00C040F7"/>
    <w:rsid w:val="00C041B0"/>
    <w:rsid w:val="00C044AB"/>
    <w:rsid w:val="00C05706"/>
    <w:rsid w:val="00C06614"/>
    <w:rsid w:val="00C07377"/>
    <w:rsid w:val="00C10478"/>
    <w:rsid w:val="00C12107"/>
    <w:rsid w:val="00C122FA"/>
    <w:rsid w:val="00C14D4B"/>
    <w:rsid w:val="00C154BB"/>
    <w:rsid w:val="00C24345"/>
    <w:rsid w:val="00C279B5"/>
    <w:rsid w:val="00C27C45"/>
    <w:rsid w:val="00C30E3F"/>
    <w:rsid w:val="00C3719D"/>
    <w:rsid w:val="00C40E5C"/>
    <w:rsid w:val="00C41F6D"/>
    <w:rsid w:val="00C42EBF"/>
    <w:rsid w:val="00C46CA1"/>
    <w:rsid w:val="00C54995"/>
    <w:rsid w:val="00C54D41"/>
    <w:rsid w:val="00C60440"/>
    <w:rsid w:val="00C60783"/>
    <w:rsid w:val="00C64672"/>
    <w:rsid w:val="00C70697"/>
    <w:rsid w:val="00C71AA9"/>
    <w:rsid w:val="00C72EF4"/>
    <w:rsid w:val="00C75D2F"/>
    <w:rsid w:val="00C767BE"/>
    <w:rsid w:val="00C76E3C"/>
    <w:rsid w:val="00C81568"/>
    <w:rsid w:val="00C83034"/>
    <w:rsid w:val="00C854FC"/>
    <w:rsid w:val="00C9027A"/>
    <w:rsid w:val="00C9068E"/>
    <w:rsid w:val="00C91126"/>
    <w:rsid w:val="00C93C4B"/>
    <w:rsid w:val="00C944AB"/>
    <w:rsid w:val="00C95B40"/>
    <w:rsid w:val="00CA1ED8"/>
    <w:rsid w:val="00CB1327"/>
    <w:rsid w:val="00CB1F63"/>
    <w:rsid w:val="00CB2A06"/>
    <w:rsid w:val="00CB7170"/>
    <w:rsid w:val="00CC040E"/>
    <w:rsid w:val="00CC111F"/>
    <w:rsid w:val="00CC2011"/>
    <w:rsid w:val="00CC32BB"/>
    <w:rsid w:val="00CC3EA0"/>
    <w:rsid w:val="00CC4B5A"/>
    <w:rsid w:val="00CC7B45"/>
    <w:rsid w:val="00CD1188"/>
    <w:rsid w:val="00CD11A8"/>
    <w:rsid w:val="00CD2ED1"/>
    <w:rsid w:val="00CD337B"/>
    <w:rsid w:val="00CE0424"/>
    <w:rsid w:val="00CE608E"/>
    <w:rsid w:val="00CE7561"/>
    <w:rsid w:val="00CF0FA5"/>
    <w:rsid w:val="00CF1354"/>
    <w:rsid w:val="00CF3B1F"/>
    <w:rsid w:val="00CF3BF6"/>
    <w:rsid w:val="00CF625B"/>
    <w:rsid w:val="00CF687E"/>
    <w:rsid w:val="00D0349B"/>
    <w:rsid w:val="00D101B3"/>
    <w:rsid w:val="00D10249"/>
    <w:rsid w:val="00D115C3"/>
    <w:rsid w:val="00D11897"/>
    <w:rsid w:val="00D13135"/>
    <w:rsid w:val="00D13E4E"/>
    <w:rsid w:val="00D222A5"/>
    <w:rsid w:val="00D239A7"/>
    <w:rsid w:val="00D23F47"/>
    <w:rsid w:val="00D278FD"/>
    <w:rsid w:val="00D36E71"/>
    <w:rsid w:val="00D37D87"/>
    <w:rsid w:val="00D40B33"/>
    <w:rsid w:val="00D4318F"/>
    <w:rsid w:val="00D438BF"/>
    <w:rsid w:val="00D440F8"/>
    <w:rsid w:val="00D50F97"/>
    <w:rsid w:val="00D52B34"/>
    <w:rsid w:val="00D546FF"/>
    <w:rsid w:val="00D55AD5"/>
    <w:rsid w:val="00D576CA"/>
    <w:rsid w:val="00D61AF5"/>
    <w:rsid w:val="00D63FF4"/>
    <w:rsid w:val="00D652B5"/>
    <w:rsid w:val="00D66155"/>
    <w:rsid w:val="00D706A9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2586"/>
    <w:rsid w:val="00DA305E"/>
    <w:rsid w:val="00DA5417"/>
    <w:rsid w:val="00DA56E8"/>
    <w:rsid w:val="00DB0185"/>
    <w:rsid w:val="00DB0A9F"/>
    <w:rsid w:val="00DB377D"/>
    <w:rsid w:val="00DB7D25"/>
    <w:rsid w:val="00DC2D36"/>
    <w:rsid w:val="00DC53EF"/>
    <w:rsid w:val="00DD07CD"/>
    <w:rsid w:val="00DD3DF2"/>
    <w:rsid w:val="00DD6BC3"/>
    <w:rsid w:val="00DD7C2C"/>
    <w:rsid w:val="00DE18C4"/>
    <w:rsid w:val="00DE5608"/>
    <w:rsid w:val="00DE58D0"/>
    <w:rsid w:val="00DE654F"/>
    <w:rsid w:val="00DF0B6E"/>
    <w:rsid w:val="00DF15E0"/>
    <w:rsid w:val="00DF37A0"/>
    <w:rsid w:val="00E0700D"/>
    <w:rsid w:val="00E10D3C"/>
    <w:rsid w:val="00E110E7"/>
    <w:rsid w:val="00E11B20"/>
    <w:rsid w:val="00E17FA2"/>
    <w:rsid w:val="00E22330"/>
    <w:rsid w:val="00E3054C"/>
    <w:rsid w:val="00E30B5A"/>
    <w:rsid w:val="00E3123D"/>
    <w:rsid w:val="00E31461"/>
    <w:rsid w:val="00E31D43"/>
    <w:rsid w:val="00E32608"/>
    <w:rsid w:val="00E34188"/>
    <w:rsid w:val="00E34B6E"/>
    <w:rsid w:val="00E35559"/>
    <w:rsid w:val="00E367E7"/>
    <w:rsid w:val="00E3723A"/>
    <w:rsid w:val="00E37860"/>
    <w:rsid w:val="00E446F1"/>
    <w:rsid w:val="00E46886"/>
    <w:rsid w:val="00E47AEF"/>
    <w:rsid w:val="00E53B75"/>
    <w:rsid w:val="00E54E3B"/>
    <w:rsid w:val="00E550F9"/>
    <w:rsid w:val="00E57565"/>
    <w:rsid w:val="00E63838"/>
    <w:rsid w:val="00E64434"/>
    <w:rsid w:val="00E67827"/>
    <w:rsid w:val="00E67C51"/>
    <w:rsid w:val="00E72EFC"/>
    <w:rsid w:val="00E758EC"/>
    <w:rsid w:val="00E817AF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A9E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2356"/>
    <w:rsid w:val="00EF5787"/>
    <w:rsid w:val="00EF60D0"/>
    <w:rsid w:val="00F0528D"/>
    <w:rsid w:val="00F05B65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7F9A"/>
    <w:rsid w:val="00F30828"/>
    <w:rsid w:val="00F30C70"/>
    <w:rsid w:val="00F313D6"/>
    <w:rsid w:val="00F40DEB"/>
    <w:rsid w:val="00F40F0C"/>
    <w:rsid w:val="00F4256A"/>
    <w:rsid w:val="00F45F83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067"/>
    <w:rsid w:val="00F703BE"/>
    <w:rsid w:val="00F71F69"/>
    <w:rsid w:val="00F72B72"/>
    <w:rsid w:val="00F74BB9"/>
    <w:rsid w:val="00F75582"/>
    <w:rsid w:val="00F76EFA"/>
    <w:rsid w:val="00F804BE"/>
    <w:rsid w:val="00F80811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6B5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00FF6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B7A34BD"/>
  <w15:chartTrackingRefBased/>
  <w15:docId w15:val="{AC18B697-6117-46E5-8CFD-6C5D332D9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F10B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F10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F10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F10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F10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F10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F10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F10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F10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F10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F10B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F10B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F10B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F10B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F10B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F10B4"/>
    <w:pPr>
      <w:ind w:left="1418" w:hanging="1418"/>
    </w:pPr>
  </w:style>
  <w:style w:type="paragraph" w:styleId="TOC3">
    <w:name w:val="toc 3"/>
    <w:basedOn w:val="TOC2"/>
    <w:semiHidden/>
    <w:rsid w:val="006F10B4"/>
    <w:pPr>
      <w:ind w:left="1134" w:hanging="1134"/>
    </w:pPr>
  </w:style>
  <w:style w:type="paragraph" w:styleId="TOC2">
    <w:name w:val="toc 2"/>
    <w:basedOn w:val="TOC1"/>
    <w:semiHidden/>
    <w:rsid w:val="006F10B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F10B4"/>
    <w:pPr>
      <w:ind w:left="284"/>
    </w:pPr>
  </w:style>
  <w:style w:type="paragraph" w:styleId="Index1">
    <w:name w:val="index 1"/>
    <w:basedOn w:val="Normal"/>
    <w:semiHidden/>
    <w:rsid w:val="006F10B4"/>
    <w:pPr>
      <w:keepLines/>
      <w:spacing w:after="0"/>
    </w:pPr>
  </w:style>
  <w:style w:type="paragraph" w:styleId="DocumentMap">
    <w:name w:val="Document Map"/>
    <w:basedOn w:val="Normal"/>
    <w:semiHidden/>
    <w:rsid w:val="006F10B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F10B4"/>
    <w:pPr>
      <w:ind w:left="851"/>
    </w:pPr>
  </w:style>
  <w:style w:type="paragraph" w:styleId="ListNumber">
    <w:name w:val="List Number"/>
    <w:basedOn w:val="List"/>
    <w:rsid w:val="006F10B4"/>
  </w:style>
  <w:style w:type="paragraph" w:styleId="List">
    <w:name w:val="List"/>
    <w:basedOn w:val="Normal"/>
    <w:rsid w:val="006F10B4"/>
    <w:pPr>
      <w:ind w:left="568" w:hanging="284"/>
    </w:pPr>
  </w:style>
  <w:style w:type="paragraph" w:styleId="Header">
    <w:name w:val="header"/>
    <w:rsid w:val="006F10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F10B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F10B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F10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F10B4"/>
    <w:pPr>
      <w:ind w:left="1418" w:hanging="1418"/>
    </w:pPr>
  </w:style>
  <w:style w:type="paragraph" w:styleId="TOC6">
    <w:name w:val="toc 6"/>
    <w:basedOn w:val="TOC5"/>
    <w:next w:val="Normal"/>
    <w:semiHidden/>
    <w:rsid w:val="006F10B4"/>
    <w:pPr>
      <w:ind w:left="1985" w:hanging="1985"/>
    </w:pPr>
  </w:style>
  <w:style w:type="paragraph" w:styleId="TOC7">
    <w:name w:val="toc 7"/>
    <w:basedOn w:val="TOC6"/>
    <w:next w:val="Normal"/>
    <w:semiHidden/>
    <w:rsid w:val="006F10B4"/>
    <w:pPr>
      <w:ind w:left="2268" w:hanging="2268"/>
    </w:pPr>
  </w:style>
  <w:style w:type="paragraph" w:styleId="ListBullet2">
    <w:name w:val="List Bullet 2"/>
    <w:basedOn w:val="ListBullet"/>
    <w:rsid w:val="006F10B4"/>
    <w:pPr>
      <w:numPr>
        <w:numId w:val="6"/>
      </w:numPr>
    </w:pPr>
  </w:style>
  <w:style w:type="paragraph" w:styleId="ListBullet">
    <w:name w:val="List Bullet"/>
    <w:basedOn w:val="BodyText"/>
    <w:rsid w:val="006F10B4"/>
    <w:pPr>
      <w:numPr>
        <w:numId w:val="5"/>
      </w:numPr>
    </w:pPr>
  </w:style>
  <w:style w:type="paragraph" w:styleId="ListBullet3">
    <w:name w:val="List Bullet 3"/>
    <w:basedOn w:val="ListBullet2"/>
    <w:rsid w:val="006F10B4"/>
    <w:pPr>
      <w:numPr>
        <w:numId w:val="7"/>
      </w:numPr>
    </w:pPr>
  </w:style>
  <w:style w:type="paragraph" w:customStyle="1" w:styleId="EQ">
    <w:name w:val="EQ"/>
    <w:basedOn w:val="Normal"/>
    <w:next w:val="Normal"/>
    <w:rsid w:val="006F10B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F10B4"/>
    <w:pPr>
      <w:ind w:left="851"/>
    </w:pPr>
  </w:style>
  <w:style w:type="paragraph" w:styleId="List3">
    <w:name w:val="List 3"/>
    <w:basedOn w:val="List2"/>
    <w:rsid w:val="006F10B4"/>
    <w:pPr>
      <w:ind w:left="1135"/>
    </w:pPr>
  </w:style>
  <w:style w:type="paragraph" w:styleId="List4">
    <w:name w:val="List 4"/>
    <w:basedOn w:val="List3"/>
    <w:rsid w:val="006F10B4"/>
    <w:pPr>
      <w:ind w:left="1418"/>
    </w:pPr>
  </w:style>
  <w:style w:type="paragraph" w:styleId="List5">
    <w:name w:val="List 5"/>
    <w:basedOn w:val="List4"/>
    <w:rsid w:val="006F10B4"/>
    <w:pPr>
      <w:ind w:left="1702"/>
    </w:pPr>
  </w:style>
  <w:style w:type="paragraph" w:customStyle="1" w:styleId="EditorsNote">
    <w:name w:val="Editor's Note"/>
    <w:basedOn w:val="Normal"/>
    <w:rsid w:val="006F10B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F10B4"/>
    <w:pPr>
      <w:numPr>
        <w:numId w:val="8"/>
      </w:numPr>
    </w:pPr>
  </w:style>
  <w:style w:type="paragraph" w:styleId="ListBullet5">
    <w:name w:val="List Bullet 5"/>
    <w:basedOn w:val="ListBullet4"/>
    <w:rsid w:val="006F10B4"/>
    <w:pPr>
      <w:numPr>
        <w:numId w:val="4"/>
      </w:numPr>
    </w:pPr>
  </w:style>
  <w:style w:type="paragraph" w:styleId="Footer">
    <w:name w:val="footer"/>
    <w:basedOn w:val="Header"/>
    <w:semiHidden/>
    <w:rsid w:val="006F10B4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F10B4"/>
    <w:pPr>
      <w:numPr>
        <w:numId w:val="2"/>
      </w:numPr>
    </w:pPr>
  </w:style>
  <w:style w:type="paragraph" w:styleId="BalloonText">
    <w:name w:val="Balloon Text"/>
    <w:basedOn w:val="Normal"/>
    <w:semiHidden/>
    <w:rsid w:val="006F10B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F10B4"/>
  </w:style>
  <w:style w:type="paragraph" w:styleId="BodyText">
    <w:name w:val="Body Text"/>
    <w:basedOn w:val="Normal"/>
    <w:link w:val="BodyTextChar"/>
    <w:rsid w:val="006F10B4"/>
  </w:style>
  <w:style w:type="character" w:styleId="Hyperlink">
    <w:name w:val="Hyperlink"/>
    <w:uiPriority w:val="99"/>
    <w:rsid w:val="006F10B4"/>
    <w:rPr>
      <w:color w:val="0000FF"/>
      <w:u w:val="single"/>
      <w:lang w:val="en-GB"/>
    </w:rPr>
  </w:style>
  <w:style w:type="character" w:styleId="FollowedHyperlink">
    <w:name w:val="FollowedHyperlink"/>
    <w:semiHidden/>
    <w:rsid w:val="006F10B4"/>
    <w:rPr>
      <w:color w:val="FF0000"/>
      <w:u w:val="single"/>
    </w:rPr>
  </w:style>
  <w:style w:type="character" w:styleId="CommentReference">
    <w:name w:val="annotation reference"/>
    <w:semiHidden/>
    <w:rsid w:val="006F10B4"/>
    <w:rPr>
      <w:sz w:val="16"/>
      <w:szCs w:val="16"/>
    </w:rPr>
  </w:style>
  <w:style w:type="paragraph" w:styleId="CommentText">
    <w:name w:val="annotation text"/>
    <w:basedOn w:val="Normal"/>
    <w:semiHidden/>
    <w:rsid w:val="006F10B4"/>
  </w:style>
  <w:style w:type="paragraph" w:styleId="CommentSubject">
    <w:name w:val="annotation subject"/>
    <w:basedOn w:val="CommentText"/>
    <w:next w:val="CommentText"/>
    <w:semiHidden/>
    <w:rsid w:val="006F10B4"/>
    <w:rPr>
      <w:b/>
      <w:bCs/>
    </w:rPr>
  </w:style>
  <w:style w:type="character" w:customStyle="1" w:styleId="Heading1Char">
    <w:name w:val="Heading 1 Char"/>
    <w:link w:val="Heading1"/>
    <w:rsid w:val="006F10B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F10B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F10B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F10B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F10B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F10B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F10B4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F10B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F10B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F10B4"/>
    <w:pPr>
      <w:spacing w:after="0"/>
    </w:pPr>
  </w:style>
  <w:style w:type="paragraph" w:customStyle="1" w:styleId="TAL">
    <w:name w:val="TAL"/>
    <w:basedOn w:val="Normal"/>
    <w:rsid w:val="006F10B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F10B4"/>
    <w:pPr>
      <w:jc w:val="center"/>
    </w:pPr>
  </w:style>
  <w:style w:type="paragraph" w:customStyle="1" w:styleId="TAH">
    <w:name w:val="TAH"/>
    <w:basedOn w:val="TAC"/>
    <w:rsid w:val="006F10B4"/>
    <w:rPr>
      <w:b/>
    </w:rPr>
  </w:style>
  <w:style w:type="paragraph" w:customStyle="1" w:styleId="TAN">
    <w:name w:val="TAN"/>
    <w:basedOn w:val="TAL"/>
    <w:rsid w:val="006F10B4"/>
    <w:pPr>
      <w:ind w:left="851" w:hanging="851"/>
    </w:pPr>
  </w:style>
  <w:style w:type="paragraph" w:customStyle="1" w:styleId="TAR">
    <w:name w:val="TAR"/>
    <w:basedOn w:val="TAL"/>
    <w:rsid w:val="006F10B4"/>
    <w:pPr>
      <w:jc w:val="right"/>
    </w:pPr>
  </w:style>
  <w:style w:type="paragraph" w:customStyle="1" w:styleId="TH">
    <w:name w:val="TH"/>
    <w:basedOn w:val="Normal"/>
    <w:rsid w:val="006F10B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F10B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F10B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F10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F10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F10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F10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F10B4"/>
  </w:style>
  <w:style w:type="paragraph" w:customStyle="1" w:styleId="ZH">
    <w:name w:val="ZH"/>
    <w:rsid w:val="006F10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F10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F10B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F10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F10B4"/>
    <w:pPr>
      <w:framePr w:wrap="notBeside" w:y="16161"/>
    </w:pPr>
  </w:style>
  <w:style w:type="paragraph" w:customStyle="1" w:styleId="FP">
    <w:name w:val="FP"/>
    <w:basedOn w:val="Normal"/>
    <w:rsid w:val="006F10B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F10B4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F10B4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6F10B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F10B4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E817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2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teiterz\Desktop\STAR%20-%20Architecture%20and%20State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5NUHHDQN7SK2-1476151046-34893</_dlc_DocId>
    <_dlc_DocIdUrl xmlns="f166a696-7b5b-4ccd-9f0c-ffde0cceec81">
      <Url>https://ericsson.sharepoint.com/sites/star/_layouts/15/DocIdRedir.aspx?ID=5NUHHDQN7SK2-1476151046-34893</Url>
      <Description>5NUHHDQN7SK2-1476151046-34893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sharepoint/v4"/>
    <ds:schemaRef ds:uri="f166a696-7b5b-4ccd-9f0c-ffde0cceec81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611109f9-ed58-4498-a270-1fb2086a5321"/>
    <ds:schemaRef ds:uri="http://purl.org/dc/terms/"/>
    <ds:schemaRef ds:uri="d8762117-8292-4133-b1c7-eab5c6487cfd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CD77559-0D7A-4AF7-9790-1204064D9B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3AF9913F-271A-384F-87A4-6A3E0A08D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C:\Users\teiterz\Desktop\STAR - Architecture and States\R2-17xxxxx - Contribution Template.dotx</Template>
  <TotalTime>1</TotalTime>
  <Pages>3</Pages>
  <Words>796</Words>
  <Characters>4301</Characters>
  <Application>Microsoft Office Word</Application>
  <DocSecurity>0</DocSecurity>
  <Lines>215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Alessio Terzani</dc:creator>
  <cp:keywords>TDoc; Ericsson; 3GPP</cp:keywords>
  <cp:lastModifiedBy>Ericsson</cp:lastModifiedBy>
  <cp:revision>2</cp:revision>
  <cp:lastPrinted>2008-01-31T16:09:00Z</cp:lastPrinted>
  <dcterms:created xsi:type="dcterms:W3CDTF">2018-11-01T16:57:00Z</dcterms:created>
  <dcterms:modified xsi:type="dcterms:W3CDTF">2018-11-01T16:57:00Z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966d5afb-c057-453c-88ca-fcc51b8ee8c9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