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738792B8"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BF0271">
        <w:rPr>
          <w:rFonts w:ascii="Arial" w:hAnsi="Arial" w:cs="Arial"/>
          <w:b/>
          <w:bCs/>
          <w:sz w:val="24"/>
          <w:lang w:val="en-US"/>
        </w:rPr>
        <w:t>7</w:t>
      </w:r>
      <w:r w:rsidRPr="005B7A78">
        <w:rPr>
          <w:rFonts w:ascii="Arial" w:hAnsi="Arial" w:cs="Arial"/>
          <w:b/>
          <w:bCs/>
          <w:sz w:val="24"/>
          <w:lang w:val="en-US"/>
        </w:rPr>
        <w:t>-e</w:t>
      </w:r>
      <w:r w:rsidR="007C7763">
        <w:rPr>
          <w:rFonts w:ascii="Arial" w:hAnsi="Arial" w:cs="Arial"/>
          <w:b/>
          <w:bCs/>
          <w:sz w:val="24"/>
          <w:lang w:val="en-US"/>
        </w:rPr>
        <w:t xml:space="preserve"> </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9B24D0" w:rsidRPr="009B24D0">
        <w:rPr>
          <w:rFonts w:ascii="Arial" w:hAnsi="Arial" w:cs="Arial"/>
          <w:b/>
          <w:bCs/>
          <w:color w:val="000000" w:themeColor="text1"/>
          <w:sz w:val="24"/>
        </w:rPr>
        <w:t>R1-2111477</w:t>
      </w:r>
    </w:p>
    <w:p w14:paraId="4F7041B2" w14:textId="5BEE8E39" w:rsidR="00044738" w:rsidRDefault="00BF0271" w:rsidP="00044738">
      <w:pPr>
        <w:pStyle w:val="Header"/>
        <w:widowControl w:val="0"/>
        <w:tabs>
          <w:tab w:val="right" w:pos="8280"/>
          <w:tab w:val="right" w:pos="9781"/>
        </w:tabs>
        <w:spacing w:after="0"/>
        <w:ind w:right="-58"/>
        <w:rPr>
          <w:rFonts w:ascii="Arial" w:hAnsi="Arial" w:cs="Arial"/>
          <w:b/>
          <w:bCs/>
          <w:color w:val="000000" w:themeColor="text1"/>
          <w:sz w:val="24"/>
          <w:lang w:val="en-US"/>
        </w:rPr>
      </w:pPr>
      <w:r w:rsidRPr="00BF0271">
        <w:rPr>
          <w:rFonts w:ascii="Arial" w:hAnsi="Arial" w:cs="Arial"/>
          <w:b/>
          <w:bCs/>
          <w:color w:val="000000" w:themeColor="text1"/>
          <w:sz w:val="24"/>
          <w:lang w:val="en-US"/>
        </w:rPr>
        <w:t>e-Meeting, November 11th – 19th,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1BF1BC59"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413EBC" w:rsidRPr="00413EBC">
        <w:rPr>
          <w:rFonts w:ascii="Arial" w:hAnsi="Arial" w:cs="Arial"/>
          <w:b/>
          <w:bCs/>
          <w:color w:val="000000" w:themeColor="text1"/>
          <w:sz w:val="24"/>
          <w:lang w:val="en-US"/>
        </w:rPr>
        <w:t>Multi-TRP enhancements for PDCCH,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3F62D893" w:rsidR="00C37339" w:rsidRPr="00B7642C" w:rsidRDefault="00E503C3" w:rsidP="00C37339">
      <w:pPr>
        <w:pStyle w:val="Heading1"/>
        <w:keepNext w:val="0"/>
        <w:widowControl w:val="0"/>
        <w:spacing w:before="480" w:after="120"/>
        <w:ind w:left="518" w:hanging="518"/>
        <w:rPr>
          <w:color w:val="000000" w:themeColor="text1"/>
          <w:sz w:val="28"/>
          <w:szCs w:val="28"/>
        </w:rPr>
      </w:pPr>
      <w:r w:rsidRPr="00B7642C">
        <w:rPr>
          <w:color w:val="000000" w:themeColor="text1"/>
          <w:sz w:val="28"/>
          <w:szCs w:val="28"/>
        </w:rPr>
        <w:t>Introduction</w:t>
      </w:r>
    </w:p>
    <w:p w14:paraId="5B8E91DB" w14:textId="191165C2" w:rsidR="009928DD" w:rsidRPr="00B7642C" w:rsidRDefault="009928DD" w:rsidP="00C37339">
      <w:pPr>
        <w:rPr>
          <w:color w:val="000000" w:themeColor="text1"/>
        </w:rPr>
      </w:pPr>
      <w:r w:rsidRPr="00B7642C">
        <w:rPr>
          <w:color w:val="000000" w:themeColor="text1"/>
        </w:rP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rsidRPr="00B7642C" w14:paraId="33F86A27" w14:textId="77777777" w:rsidTr="009928DD">
        <w:tc>
          <w:tcPr>
            <w:tcW w:w="9919" w:type="dxa"/>
          </w:tcPr>
          <w:p w14:paraId="5C0D2206" w14:textId="77777777" w:rsidR="009928DD" w:rsidRPr="00B7642C" w:rsidRDefault="009928DD" w:rsidP="009B7285">
            <w:pPr>
              <w:pStyle w:val="ListParagraph"/>
              <w:numPr>
                <w:ilvl w:val="0"/>
                <w:numId w:val="9"/>
              </w:numPr>
              <w:spacing w:after="0" w:line="240" w:lineRule="auto"/>
              <w:contextualSpacing w:val="0"/>
              <w:rPr>
                <w:color w:val="000000" w:themeColor="text1"/>
              </w:rPr>
            </w:pPr>
            <w:r w:rsidRPr="00B7642C">
              <w:rPr>
                <w:color w:val="000000" w:themeColor="text1"/>
              </w:rPr>
              <w:t>Enhancement on the support for multi-TRP deployment, targeting both FR1 and FR2:</w:t>
            </w:r>
          </w:p>
          <w:p w14:paraId="7CDFE245" w14:textId="040CF7B6" w:rsidR="009928DD" w:rsidRPr="00B7642C" w:rsidRDefault="009928DD" w:rsidP="009B7285">
            <w:pPr>
              <w:pStyle w:val="ListParagraph"/>
              <w:numPr>
                <w:ilvl w:val="1"/>
                <w:numId w:val="9"/>
              </w:numPr>
              <w:spacing w:after="0" w:line="240" w:lineRule="auto"/>
              <w:ind w:left="1440"/>
              <w:contextualSpacing w:val="0"/>
              <w:rPr>
                <w:color w:val="000000" w:themeColor="text1"/>
              </w:rPr>
            </w:pPr>
            <w:r w:rsidRPr="00B7642C">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Pr="00B7642C" w:rsidRDefault="009928DD" w:rsidP="00C37339">
      <w:pPr>
        <w:rPr>
          <w:color w:val="000000" w:themeColor="text1"/>
        </w:rPr>
      </w:pPr>
    </w:p>
    <w:p w14:paraId="24F689B5" w14:textId="30122581" w:rsidR="00895D43" w:rsidRDefault="009928DD" w:rsidP="00C37339">
      <w:pPr>
        <w:rPr>
          <w:color w:val="000000" w:themeColor="text1"/>
        </w:rPr>
      </w:pPr>
      <w:r w:rsidRPr="00B7642C">
        <w:rPr>
          <w:color w:val="000000" w:themeColor="text1"/>
        </w:rPr>
        <w:t>In this contribution we provide our views on the features that should be considered to improve reliability for PUSCH and PUCCH channels using multi-TRP/multi-panel framework.</w:t>
      </w:r>
    </w:p>
    <w:p w14:paraId="162C4635" w14:textId="7158B6AB" w:rsidR="005911AC" w:rsidRPr="00DD0735" w:rsidRDefault="00895D43" w:rsidP="00C37339">
      <w:pPr>
        <w:pStyle w:val="Heading1"/>
        <w:keepNext w:val="0"/>
        <w:widowControl w:val="0"/>
        <w:spacing w:before="480" w:after="120"/>
        <w:ind w:left="518" w:hanging="518"/>
        <w:rPr>
          <w:sz w:val="28"/>
          <w:szCs w:val="28"/>
        </w:rPr>
      </w:pPr>
      <w:r w:rsidRPr="00045376">
        <w:rPr>
          <w:sz w:val="28"/>
          <w:szCs w:val="28"/>
        </w:rPr>
        <w:t>P</w:t>
      </w:r>
      <w:r>
        <w:rPr>
          <w:sz w:val="28"/>
          <w:szCs w:val="28"/>
        </w:rPr>
        <w:t>DCCH</w:t>
      </w:r>
    </w:p>
    <w:p w14:paraId="0612883B" w14:textId="77777777" w:rsidR="00CD2226" w:rsidRDefault="00CD2226" w:rsidP="00C37339">
      <w:pPr>
        <w:rPr>
          <w:color w:val="000000" w:themeColor="text1"/>
          <w:lang w:val="en-US"/>
        </w:rPr>
      </w:pPr>
    </w:p>
    <w:p w14:paraId="11CD51C2" w14:textId="27D6BD2C" w:rsidR="00A03C39" w:rsidRDefault="00A03C39">
      <w:pPr>
        <w:pStyle w:val="Heading2"/>
      </w:pPr>
      <w:r>
        <w:t>Overbooking</w:t>
      </w:r>
    </w:p>
    <w:p w14:paraId="44C380E6" w14:textId="1B34DEF5" w:rsidR="00A03C39" w:rsidRDefault="00A03C39" w:rsidP="00A03C39"/>
    <w:tbl>
      <w:tblPr>
        <w:tblStyle w:val="TableGrid"/>
        <w:tblW w:w="0" w:type="auto"/>
        <w:tblLook w:val="04A0" w:firstRow="1" w:lastRow="0" w:firstColumn="1" w:lastColumn="0" w:noHBand="0" w:noVBand="1"/>
      </w:tblPr>
      <w:tblGrid>
        <w:gridCol w:w="9919"/>
      </w:tblGrid>
      <w:tr w:rsidR="00A03C39" w14:paraId="5BC0E617" w14:textId="77777777" w:rsidTr="00A03C39">
        <w:tc>
          <w:tcPr>
            <w:tcW w:w="9919" w:type="dxa"/>
          </w:tcPr>
          <w:p w14:paraId="1247F0D3" w14:textId="6C2320AE" w:rsidR="00A03C39" w:rsidRDefault="00A03C39" w:rsidP="00A03C39">
            <w:pPr>
              <w:rPr>
                <w:rFonts w:eastAsia="Malgun Gothic" w:cs="Times"/>
                <w:b/>
                <w:bCs/>
                <w:iCs/>
                <w:szCs w:val="20"/>
                <w:lang w:eastAsia="ko-KR"/>
              </w:rPr>
            </w:pPr>
            <w:r>
              <w:rPr>
                <w:rFonts w:cs="Times"/>
                <w:b/>
                <w:bCs/>
                <w:iCs/>
                <w:szCs w:val="20"/>
                <w:highlight w:val="green"/>
              </w:rPr>
              <w:t>Agreement</w:t>
            </w:r>
            <w:r w:rsidR="006C0234">
              <w:rPr>
                <w:rFonts w:cs="Times"/>
                <w:b/>
                <w:bCs/>
                <w:iCs/>
                <w:szCs w:val="20"/>
              </w:rPr>
              <w:t xml:space="preserve"> </w:t>
            </w:r>
            <w:r w:rsidR="006C0234">
              <w:rPr>
                <w:rFonts w:cs="Times"/>
                <w:b/>
                <w:bCs/>
                <w:szCs w:val="20"/>
                <w:highlight w:val="green"/>
              </w:rPr>
              <w:t>RAN1#106-e</w:t>
            </w:r>
            <w:r>
              <w:rPr>
                <w:rFonts w:cs="Times"/>
                <w:b/>
                <w:bCs/>
                <w:iCs/>
                <w:szCs w:val="20"/>
              </w:rPr>
              <w:t xml:space="preserve"> </w:t>
            </w:r>
          </w:p>
          <w:p w14:paraId="6CEE9AC7" w14:textId="77777777" w:rsidR="00A03C39" w:rsidRDefault="00A03C39" w:rsidP="00A03C39">
            <w:pPr>
              <w:rPr>
                <w:rFonts w:cs="Times"/>
                <w:bCs/>
                <w:iCs/>
                <w:szCs w:val="20"/>
              </w:rPr>
            </w:pPr>
            <w:r>
              <w:rPr>
                <w:rFonts w:cs="Times"/>
                <w:bCs/>
                <w:iCs/>
                <w:szCs w:val="20"/>
              </w:rPr>
              <w:t xml:space="preserve">For overbooking in the </w:t>
            </w:r>
            <w:proofErr w:type="spellStart"/>
            <w:r>
              <w:rPr>
                <w:rFonts w:cs="Times"/>
                <w:bCs/>
                <w:iCs/>
                <w:szCs w:val="20"/>
              </w:rPr>
              <w:t>PCell</w:t>
            </w:r>
            <w:proofErr w:type="spellEnd"/>
            <w:r>
              <w:rPr>
                <w:rFonts w:cs="Times"/>
                <w:bCs/>
                <w:iCs/>
                <w:szCs w:val="20"/>
              </w:rPr>
              <w:t xml:space="preserve"> for USS with two linked SS sets in the same slot/span, </w:t>
            </w:r>
            <w:r w:rsidRPr="00611408">
              <w:rPr>
                <w:rFonts w:cs="Times"/>
                <w:bCs/>
                <w:iCs/>
                <w:szCs w:val="20"/>
              </w:rPr>
              <w:t>select one Alt for each of Case 1 and Case 2 in RAN1 #106-bis-e:</w:t>
            </w:r>
          </w:p>
          <w:p w14:paraId="18B4B31D" w14:textId="77777777" w:rsidR="00A03C39" w:rsidRDefault="00A03C39" w:rsidP="00B96D8E">
            <w:pPr>
              <w:pStyle w:val="ListParagraph"/>
              <w:numPr>
                <w:ilvl w:val="0"/>
                <w:numId w:val="17"/>
              </w:numPr>
              <w:spacing w:after="0" w:line="240" w:lineRule="auto"/>
              <w:contextualSpacing w:val="0"/>
              <w:jc w:val="left"/>
              <w:rPr>
                <w:rFonts w:cs="Times"/>
                <w:bCs/>
                <w:iCs/>
                <w:szCs w:val="20"/>
              </w:rPr>
            </w:pPr>
            <w:r>
              <w:rPr>
                <w:rFonts w:cs="Times"/>
                <w:bCs/>
                <w:iCs/>
                <w:szCs w:val="20"/>
              </w:rPr>
              <w:t>Case 1: 2 BDs are counted for two linked candidates:</w:t>
            </w:r>
          </w:p>
          <w:p w14:paraId="67482BE3" w14:textId="77777777" w:rsidR="00A03C39" w:rsidRDefault="00A03C39" w:rsidP="00B96D8E">
            <w:pPr>
              <w:pStyle w:val="ListParagraph"/>
              <w:numPr>
                <w:ilvl w:val="1"/>
                <w:numId w:val="17"/>
              </w:numPr>
              <w:spacing w:after="0" w:line="240" w:lineRule="auto"/>
              <w:contextualSpacing w:val="0"/>
              <w:jc w:val="left"/>
              <w:rPr>
                <w:rFonts w:cs="Times"/>
                <w:bCs/>
                <w:iCs/>
                <w:szCs w:val="20"/>
              </w:rPr>
            </w:pPr>
            <w:r>
              <w:rPr>
                <w:rFonts w:cs="Times"/>
                <w:bCs/>
                <w:iCs/>
                <w:szCs w:val="20"/>
              </w:rPr>
              <w:t>Alt1: No change (use existing spec)</w:t>
            </w:r>
          </w:p>
          <w:p w14:paraId="56C880D3" w14:textId="77777777" w:rsidR="00A03C39" w:rsidRDefault="00A03C39" w:rsidP="00B96D8E">
            <w:pPr>
              <w:pStyle w:val="ListParagraph"/>
              <w:numPr>
                <w:ilvl w:val="1"/>
                <w:numId w:val="17"/>
              </w:numPr>
              <w:spacing w:after="0" w:line="240" w:lineRule="auto"/>
              <w:contextualSpacing w:val="0"/>
              <w:jc w:val="left"/>
              <w:rPr>
                <w:rFonts w:cs="Times"/>
                <w:bCs/>
                <w:iCs/>
                <w:szCs w:val="20"/>
              </w:rPr>
            </w:pPr>
            <w:r>
              <w:rPr>
                <w:rFonts w:cs="Times"/>
                <w:bCs/>
                <w:iCs/>
                <w:szCs w:val="20"/>
              </w:rPr>
              <w:t>Alt2: Consider the SS set pair together (both are kept or both are dropped), where the priority is based on lower SS set ID among the pair.</w:t>
            </w:r>
          </w:p>
          <w:p w14:paraId="650304ED" w14:textId="77777777" w:rsidR="00A03C39" w:rsidRDefault="00A03C39" w:rsidP="00B96D8E">
            <w:pPr>
              <w:pStyle w:val="ListParagraph"/>
              <w:numPr>
                <w:ilvl w:val="0"/>
                <w:numId w:val="17"/>
              </w:numPr>
              <w:spacing w:after="0" w:line="240" w:lineRule="auto"/>
              <w:contextualSpacing w:val="0"/>
              <w:jc w:val="left"/>
              <w:rPr>
                <w:rFonts w:cs="Times"/>
                <w:bCs/>
                <w:iCs/>
                <w:szCs w:val="20"/>
              </w:rPr>
            </w:pPr>
            <w:r>
              <w:rPr>
                <w:rFonts w:cs="Times"/>
                <w:bCs/>
                <w:iCs/>
                <w:szCs w:val="20"/>
              </w:rPr>
              <w:t>Case 2: 3 BDs are counted for two linked candidates:</w:t>
            </w:r>
          </w:p>
          <w:p w14:paraId="3FE0F5FA" w14:textId="77777777" w:rsidR="00A03C39" w:rsidRDefault="00A03C39" w:rsidP="00B96D8E">
            <w:pPr>
              <w:pStyle w:val="ListParagraph"/>
              <w:numPr>
                <w:ilvl w:val="1"/>
                <w:numId w:val="17"/>
              </w:numPr>
              <w:spacing w:after="0" w:line="240" w:lineRule="auto"/>
              <w:contextualSpacing w:val="0"/>
              <w:jc w:val="left"/>
              <w:rPr>
                <w:rFonts w:cs="Times"/>
                <w:bCs/>
                <w:iCs/>
                <w:szCs w:val="20"/>
              </w:rPr>
            </w:pPr>
            <w:r>
              <w:rPr>
                <w:rFonts w:cs="Times"/>
                <w:bCs/>
                <w:iCs/>
                <w:szCs w:val="20"/>
              </w:rPr>
              <w:t>Alt1: Overbooking is per individual SS set as in Rel. 15/16</w:t>
            </w:r>
          </w:p>
          <w:p w14:paraId="344957A8" w14:textId="77777777" w:rsidR="00A03C39" w:rsidRDefault="00A03C39" w:rsidP="00B96D8E">
            <w:pPr>
              <w:pStyle w:val="ListParagraph"/>
              <w:numPr>
                <w:ilvl w:val="2"/>
                <w:numId w:val="17"/>
              </w:numPr>
              <w:spacing w:after="0" w:line="240" w:lineRule="auto"/>
              <w:contextualSpacing w:val="0"/>
              <w:jc w:val="left"/>
              <w:rPr>
                <w:rFonts w:cs="Times"/>
                <w:bCs/>
                <w:iCs/>
                <w:szCs w:val="20"/>
              </w:rPr>
            </w:pPr>
            <w:r>
              <w:rPr>
                <w:rFonts w:cs="Times"/>
                <w:bCs/>
                <w:iCs/>
                <w:szCs w:val="20"/>
              </w:rPr>
              <w:t>Alt1-1: The third BD is counted as a virtual SS set (i.e., the virtual SS set for the third BDs is dopped before dropping the linked SS sets).</w:t>
            </w:r>
          </w:p>
          <w:p w14:paraId="7CB487B8" w14:textId="77777777" w:rsidR="00A03C39" w:rsidRDefault="00A03C39" w:rsidP="00B96D8E">
            <w:pPr>
              <w:pStyle w:val="ListParagraph"/>
              <w:numPr>
                <w:ilvl w:val="2"/>
                <w:numId w:val="17"/>
              </w:numPr>
              <w:spacing w:after="0" w:line="240" w:lineRule="auto"/>
              <w:contextualSpacing w:val="0"/>
              <w:jc w:val="left"/>
              <w:rPr>
                <w:rFonts w:cs="Times"/>
                <w:bCs/>
                <w:iCs/>
                <w:szCs w:val="20"/>
              </w:rPr>
            </w:pPr>
            <w:r>
              <w:rPr>
                <w:rFonts w:cs="Times"/>
                <w:bCs/>
                <w:iCs/>
                <w:szCs w:val="20"/>
              </w:rPr>
              <w:t>Alt1-2: The third BD is counted as part of the SS set with higher ID.</w:t>
            </w:r>
          </w:p>
          <w:p w14:paraId="34C786D2" w14:textId="77777777" w:rsidR="00A03C39" w:rsidRDefault="00A03C39" w:rsidP="00B96D8E">
            <w:pPr>
              <w:pStyle w:val="ListParagraph"/>
              <w:numPr>
                <w:ilvl w:val="1"/>
                <w:numId w:val="17"/>
              </w:numPr>
              <w:spacing w:after="0" w:line="240" w:lineRule="auto"/>
              <w:contextualSpacing w:val="0"/>
              <w:jc w:val="left"/>
              <w:rPr>
                <w:rFonts w:cs="Times"/>
                <w:bCs/>
                <w:iCs/>
                <w:szCs w:val="20"/>
              </w:rPr>
            </w:pPr>
            <w:r>
              <w:rPr>
                <w:rFonts w:cs="Times"/>
                <w:bCs/>
                <w:iCs/>
                <w:szCs w:val="20"/>
              </w:rPr>
              <w:t>Alt2: Consider the SS set pair together (both are kept or both are dropped), where the priority is based on lower SS set ID among the pair.</w:t>
            </w:r>
          </w:p>
          <w:p w14:paraId="1E2D6A1A" w14:textId="77777777" w:rsidR="00A03C39" w:rsidRDefault="00A03C39" w:rsidP="00A03C39">
            <w:pPr>
              <w:rPr>
                <w:rFonts w:cs="Times"/>
                <w:bCs/>
                <w:iCs/>
                <w:szCs w:val="20"/>
              </w:rPr>
            </w:pPr>
            <w:r w:rsidRPr="00611408">
              <w:rPr>
                <w:rFonts w:cs="Times"/>
                <w:bCs/>
                <w:iCs/>
                <w:szCs w:val="20"/>
              </w:rPr>
              <w:t>FFS: Inter-span PDCCH repetition for r16monitoringcapablity.</w:t>
            </w:r>
          </w:p>
          <w:p w14:paraId="4F4C2A0F" w14:textId="62C8921C" w:rsidR="00D8543D" w:rsidRPr="009B59B6" w:rsidRDefault="00D8543D" w:rsidP="00D8543D">
            <w:pPr>
              <w:snapToGrid w:val="0"/>
              <w:rPr>
                <w:rFonts w:cs="Times"/>
                <w:szCs w:val="20"/>
                <w:highlight w:val="green"/>
              </w:rPr>
            </w:pPr>
            <w:r w:rsidRPr="009B59B6">
              <w:rPr>
                <w:rFonts w:cs="Times"/>
                <w:b/>
                <w:bCs/>
                <w:szCs w:val="20"/>
                <w:highlight w:val="green"/>
              </w:rPr>
              <w:t>Agreement</w:t>
            </w:r>
            <w:r w:rsidR="006C0234">
              <w:rPr>
                <w:rFonts w:cs="Times"/>
                <w:b/>
                <w:bCs/>
                <w:szCs w:val="20"/>
                <w:highlight w:val="green"/>
              </w:rPr>
              <w:t xml:space="preserve"> RAN1#106b-e</w:t>
            </w:r>
          </w:p>
          <w:p w14:paraId="37F65E49" w14:textId="77777777" w:rsidR="00D8543D" w:rsidRPr="009B59B6" w:rsidRDefault="00D8543D" w:rsidP="00D8543D">
            <w:pPr>
              <w:rPr>
                <w:rFonts w:cs="Times"/>
                <w:szCs w:val="20"/>
              </w:rPr>
            </w:pPr>
            <w:r w:rsidRPr="009B59B6">
              <w:rPr>
                <w:rFonts w:cs="Times"/>
                <w:szCs w:val="20"/>
              </w:rPr>
              <w:t xml:space="preserve">For overbooking in the </w:t>
            </w:r>
            <w:proofErr w:type="spellStart"/>
            <w:r w:rsidRPr="009B59B6">
              <w:rPr>
                <w:rFonts w:cs="Times"/>
                <w:szCs w:val="20"/>
              </w:rPr>
              <w:t>PCell</w:t>
            </w:r>
            <w:proofErr w:type="spellEnd"/>
            <w:r w:rsidRPr="009B59B6">
              <w:rPr>
                <w:rFonts w:cs="Times"/>
                <w:szCs w:val="20"/>
              </w:rPr>
              <w:t xml:space="preserve"> for USS with two linked SS sets in the same slot/span, support:</w:t>
            </w:r>
          </w:p>
          <w:p w14:paraId="018BF263" w14:textId="77777777" w:rsidR="00D8543D" w:rsidRPr="009B59B6" w:rsidRDefault="00D8543D" w:rsidP="00B96D8E">
            <w:pPr>
              <w:numPr>
                <w:ilvl w:val="0"/>
                <w:numId w:val="25"/>
              </w:numPr>
              <w:spacing w:after="0"/>
              <w:rPr>
                <w:rFonts w:eastAsia="Times New Roman" w:cs="Times"/>
                <w:szCs w:val="20"/>
              </w:rPr>
            </w:pPr>
            <w:r w:rsidRPr="009B59B6">
              <w:rPr>
                <w:rFonts w:eastAsia="Times New Roman" w:cs="Times"/>
                <w:szCs w:val="20"/>
              </w:rPr>
              <w:t>Case 1: 2 BDs are counted for two linked candidates:</w:t>
            </w:r>
          </w:p>
          <w:p w14:paraId="70DE6799" w14:textId="77777777" w:rsidR="00D8543D" w:rsidRPr="009B59B6" w:rsidRDefault="00D8543D" w:rsidP="00B96D8E">
            <w:pPr>
              <w:numPr>
                <w:ilvl w:val="1"/>
                <w:numId w:val="26"/>
              </w:numPr>
              <w:spacing w:after="0"/>
              <w:rPr>
                <w:rFonts w:eastAsia="Times New Roman" w:cs="Times"/>
                <w:szCs w:val="20"/>
              </w:rPr>
            </w:pPr>
            <w:r w:rsidRPr="009B59B6">
              <w:rPr>
                <w:rFonts w:eastAsia="Times New Roman" w:cs="Times"/>
                <w:szCs w:val="20"/>
              </w:rPr>
              <w:t>No change (use existing spec)</w:t>
            </w:r>
          </w:p>
          <w:p w14:paraId="5378C8EC" w14:textId="02A8BB7D" w:rsidR="00D8543D" w:rsidRPr="00A03C39" w:rsidRDefault="00D8543D" w:rsidP="00A03C39">
            <w:pPr>
              <w:rPr>
                <w:rFonts w:cs="Times"/>
                <w:bCs/>
                <w:iCs/>
                <w:szCs w:val="20"/>
              </w:rPr>
            </w:pPr>
          </w:p>
        </w:tc>
      </w:tr>
    </w:tbl>
    <w:p w14:paraId="565A29F4" w14:textId="19F322A9" w:rsidR="00A03C39" w:rsidRDefault="00A03C39" w:rsidP="00A03C39"/>
    <w:p w14:paraId="0D0D73E7" w14:textId="44AF2167" w:rsidR="00610DC9" w:rsidRDefault="00085CE3" w:rsidP="00A03C39">
      <w:r w:rsidRPr="00085CE3">
        <w:t>In RAN</w:t>
      </w:r>
      <w:r>
        <w:t>1#106b-e there was no agreement made for Case 2.</w:t>
      </w:r>
      <w:r w:rsidR="00027B56">
        <w:t xml:space="preserve"> </w:t>
      </w:r>
      <w:r w:rsidR="006409D4">
        <w:t>In this case</w:t>
      </w:r>
      <w:r w:rsidR="00027B56">
        <w:t xml:space="preserve"> (Case 2)</w:t>
      </w:r>
      <w:r w:rsidR="006409D4">
        <w:t xml:space="preserve">, </w:t>
      </w:r>
      <w:r w:rsidR="00027B56">
        <w:t xml:space="preserve">it is </w:t>
      </w:r>
      <w:r w:rsidR="00A24A94">
        <w:t>generally expect</w:t>
      </w:r>
      <w:r w:rsidR="007D192E">
        <w:t>ed</w:t>
      </w:r>
      <w:r w:rsidR="00A24A94">
        <w:t xml:space="preserve"> that individual decoding will be supported by the UE (</w:t>
      </w:r>
      <w:r w:rsidR="00EC6F5B">
        <w:t xml:space="preserve">unclear if it will be specified or not) and Alt-1 would be appropriate for such case. </w:t>
      </w:r>
      <w:r w:rsidR="0041022B">
        <w:t xml:space="preserve">Either Alt1-1 or </w:t>
      </w:r>
      <w:r w:rsidR="001D59C7">
        <w:t>Alt1-2 can get the job done.</w:t>
      </w:r>
    </w:p>
    <w:p w14:paraId="6B5CA6C3" w14:textId="5C7682FF" w:rsidR="001D59C7" w:rsidRDefault="001D59C7" w:rsidP="00A03C39"/>
    <w:p w14:paraId="3619ACD8" w14:textId="1AD31DE6" w:rsidR="00A11187" w:rsidRPr="005A19B8" w:rsidRDefault="001D59C7" w:rsidP="00A03C39">
      <w:pPr>
        <w:rPr>
          <w:rFonts w:cs="Times"/>
          <w:b/>
          <w:bCs/>
          <w:i/>
          <w:iCs/>
          <w:szCs w:val="20"/>
        </w:rPr>
      </w:pPr>
      <w:r w:rsidRPr="00DB7DC3">
        <w:rPr>
          <w:b/>
          <w:bCs/>
          <w:i/>
          <w:iCs/>
        </w:rPr>
        <w:t>Proposal-</w:t>
      </w:r>
      <w:r w:rsidR="005E4D11">
        <w:rPr>
          <w:b/>
          <w:bCs/>
          <w:i/>
          <w:iCs/>
        </w:rPr>
        <w:t>1</w:t>
      </w:r>
      <w:r w:rsidRPr="00DB7DC3">
        <w:rPr>
          <w:b/>
          <w:bCs/>
          <w:i/>
          <w:iCs/>
        </w:rPr>
        <w:t xml:space="preserve">: </w:t>
      </w:r>
      <w:r w:rsidR="002812D1" w:rsidRPr="00DB7DC3">
        <w:rPr>
          <w:rFonts w:cs="Times"/>
          <w:b/>
          <w:bCs/>
          <w:i/>
          <w:iCs/>
          <w:szCs w:val="20"/>
        </w:rPr>
        <w:t xml:space="preserve">For overbooking in the </w:t>
      </w:r>
      <w:proofErr w:type="spellStart"/>
      <w:r w:rsidR="002812D1" w:rsidRPr="00DB7DC3">
        <w:rPr>
          <w:rFonts w:cs="Times"/>
          <w:b/>
          <w:bCs/>
          <w:i/>
          <w:iCs/>
          <w:szCs w:val="20"/>
        </w:rPr>
        <w:t>PCell</w:t>
      </w:r>
      <w:proofErr w:type="spellEnd"/>
      <w:r w:rsidR="002812D1" w:rsidRPr="00DB7DC3">
        <w:rPr>
          <w:rFonts w:cs="Times"/>
          <w:b/>
          <w:bCs/>
          <w:i/>
          <w:iCs/>
          <w:szCs w:val="20"/>
        </w:rPr>
        <w:t xml:space="preserve"> for USS with two linked SS sets in the same slot/span</w:t>
      </w:r>
      <w:r w:rsidR="00C2381C" w:rsidRPr="00DB7DC3">
        <w:rPr>
          <w:rFonts w:cs="Times"/>
          <w:b/>
          <w:bCs/>
          <w:i/>
          <w:iCs/>
          <w:szCs w:val="20"/>
        </w:rPr>
        <w:t xml:space="preserve"> </w:t>
      </w:r>
      <w:r w:rsidR="00FA6782" w:rsidRPr="00DB7DC3">
        <w:rPr>
          <w:rFonts w:cs="Times"/>
          <w:b/>
          <w:bCs/>
          <w:i/>
          <w:iCs/>
          <w:szCs w:val="20"/>
        </w:rPr>
        <w:t xml:space="preserve">for </w:t>
      </w:r>
      <w:r w:rsidR="00C2381C" w:rsidRPr="00DB7DC3">
        <w:rPr>
          <w:rFonts w:cs="Times"/>
          <w:b/>
          <w:bCs/>
          <w:i/>
          <w:iCs/>
          <w:szCs w:val="20"/>
        </w:rPr>
        <w:t>Case 2</w:t>
      </w:r>
      <w:r w:rsidR="00C13BC7" w:rsidRPr="00DB7DC3">
        <w:rPr>
          <w:rFonts w:cs="Times"/>
          <w:b/>
          <w:bCs/>
          <w:i/>
          <w:iCs/>
          <w:szCs w:val="20"/>
        </w:rPr>
        <w:t xml:space="preserve"> </w:t>
      </w:r>
      <w:r w:rsidR="006A480C" w:rsidRPr="00DB7DC3">
        <w:rPr>
          <w:rFonts w:cs="Times"/>
          <w:b/>
          <w:bCs/>
          <w:i/>
          <w:iCs/>
          <w:szCs w:val="20"/>
        </w:rPr>
        <w:t>specify that individual decoding will be supported</w:t>
      </w:r>
      <w:r w:rsidR="00DB7DC3" w:rsidRPr="00DB7DC3">
        <w:rPr>
          <w:rFonts w:cs="Times"/>
          <w:b/>
          <w:bCs/>
          <w:i/>
          <w:iCs/>
          <w:szCs w:val="20"/>
        </w:rPr>
        <w:t xml:space="preserve"> </w:t>
      </w:r>
      <w:r w:rsidR="005A19B8">
        <w:rPr>
          <w:rFonts w:cs="Times"/>
          <w:b/>
          <w:bCs/>
          <w:i/>
          <w:iCs/>
          <w:szCs w:val="20"/>
        </w:rPr>
        <w:t>and specify</w:t>
      </w:r>
      <w:r w:rsidR="00DB7DC3" w:rsidRPr="00DB7DC3">
        <w:rPr>
          <w:rFonts w:cs="Times"/>
          <w:b/>
          <w:bCs/>
          <w:i/>
          <w:iCs/>
          <w:szCs w:val="20"/>
        </w:rPr>
        <w:t xml:space="preserve"> Alt-1 (</w:t>
      </w:r>
      <w:r w:rsidR="00DB7DC3" w:rsidRPr="00DB7DC3">
        <w:rPr>
          <w:b/>
          <w:bCs/>
          <w:i/>
          <w:iCs/>
        </w:rPr>
        <w:t>Alt1-</w:t>
      </w:r>
      <w:r w:rsidR="00574AAA">
        <w:rPr>
          <w:b/>
          <w:bCs/>
          <w:i/>
          <w:iCs/>
        </w:rPr>
        <w:t>1 or Alt1-2</w:t>
      </w:r>
      <w:r w:rsidR="00DB7DC3" w:rsidRPr="00DB7DC3">
        <w:rPr>
          <w:b/>
          <w:bCs/>
          <w:i/>
          <w:iCs/>
        </w:rPr>
        <w:t>)</w:t>
      </w:r>
    </w:p>
    <w:p w14:paraId="1FBFAA07" w14:textId="77777777" w:rsidR="00A03C39" w:rsidRPr="00A03C39" w:rsidRDefault="00A03C39" w:rsidP="00A03C39"/>
    <w:p w14:paraId="6751A163" w14:textId="5BA18879" w:rsidR="00E55E4A" w:rsidRDefault="00E55E4A" w:rsidP="00A7718B">
      <w:pPr>
        <w:pStyle w:val="Heading2"/>
      </w:pPr>
      <w:r>
        <w:t>UE complexity</w:t>
      </w:r>
    </w:p>
    <w:p w14:paraId="4312BFF3" w14:textId="415A9309" w:rsidR="00E55E4A" w:rsidRDefault="00E55E4A" w:rsidP="00E55E4A"/>
    <w:tbl>
      <w:tblPr>
        <w:tblStyle w:val="TableGrid"/>
        <w:tblW w:w="0" w:type="auto"/>
        <w:tblLook w:val="04A0" w:firstRow="1" w:lastRow="0" w:firstColumn="1" w:lastColumn="0" w:noHBand="0" w:noVBand="1"/>
      </w:tblPr>
      <w:tblGrid>
        <w:gridCol w:w="9919"/>
      </w:tblGrid>
      <w:tr w:rsidR="00E55E4A" w14:paraId="3F3C9C79" w14:textId="77777777" w:rsidTr="00E55E4A">
        <w:tc>
          <w:tcPr>
            <w:tcW w:w="9919" w:type="dxa"/>
          </w:tcPr>
          <w:p w14:paraId="134BAEFE" w14:textId="3C6B16DB" w:rsidR="00E55E4A" w:rsidRDefault="00E55E4A" w:rsidP="00E55E4A">
            <w:pPr>
              <w:rPr>
                <w:rFonts w:eastAsia="Malgun Gothic" w:cs="Times"/>
                <w:b/>
                <w:bCs/>
                <w:iCs/>
                <w:szCs w:val="20"/>
                <w:lang w:eastAsia="ko-KR"/>
              </w:rPr>
            </w:pPr>
            <w:r>
              <w:rPr>
                <w:rFonts w:cs="Times"/>
                <w:b/>
                <w:bCs/>
                <w:iCs/>
                <w:szCs w:val="20"/>
                <w:highlight w:val="green"/>
              </w:rPr>
              <w:t>Agreement</w:t>
            </w:r>
            <w:r w:rsidR="000B3DD7">
              <w:rPr>
                <w:rFonts w:cs="Times"/>
                <w:b/>
                <w:bCs/>
                <w:iCs/>
                <w:szCs w:val="20"/>
              </w:rPr>
              <w:t xml:space="preserve"> RAN1#1</w:t>
            </w:r>
            <w:r w:rsidR="001D754A">
              <w:rPr>
                <w:rFonts w:cs="Times"/>
                <w:b/>
                <w:bCs/>
                <w:iCs/>
                <w:szCs w:val="20"/>
              </w:rPr>
              <w:t>06</w:t>
            </w:r>
            <w:r>
              <w:rPr>
                <w:rFonts w:cs="Times"/>
                <w:b/>
                <w:bCs/>
                <w:iCs/>
                <w:szCs w:val="20"/>
              </w:rPr>
              <w:t xml:space="preserve"> </w:t>
            </w:r>
          </w:p>
          <w:p w14:paraId="5985025D" w14:textId="77777777" w:rsidR="00E55E4A" w:rsidRDefault="00E55E4A" w:rsidP="00E55E4A">
            <w:pPr>
              <w:rPr>
                <w:rFonts w:cs="Times"/>
                <w:bCs/>
                <w:iCs/>
                <w:szCs w:val="20"/>
              </w:rPr>
            </w:pPr>
            <w:r w:rsidRPr="00E36502">
              <w:rPr>
                <w:rFonts w:cs="Times"/>
                <w:bCs/>
                <w:iCs/>
                <w:szCs w:val="20"/>
              </w:rPr>
              <w:t>Study whether/how to handle UE complexity / memory requirements for linked PDCCH candidates</w:t>
            </w:r>
          </w:p>
          <w:p w14:paraId="5EB89D8C" w14:textId="77777777" w:rsidR="00E55E4A" w:rsidRDefault="00E55E4A" w:rsidP="00B96D8E">
            <w:pPr>
              <w:pStyle w:val="ListParagraph"/>
              <w:numPr>
                <w:ilvl w:val="0"/>
                <w:numId w:val="18"/>
              </w:numPr>
              <w:spacing w:after="0" w:line="240" w:lineRule="auto"/>
              <w:contextualSpacing w:val="0"/>
              <w:jc w:val="left"/>
              <w:rPr>
                <w:rFonts w:cs="Times"/>
                <w:bCs/>
                <w:iCs/>
                <w:szCs w:val="20"/>
              </w:rPr>
            </w:pPr>
            <w:r>
              <w:rPr>
                <w:rFonts w:cs="Times"/>
                <w:bCs/>
                <w:iCs/>
                <w:szCs w:val="20"/>
              </w:rPr>
              <w:t>The following cases can be considered:</w:t>
            </w:r>
          </w:p>
          <w:p w14:paraId="6B80F60C" w14:textId="77777777" w:rsidR="00E55E4A" w:rsidRDefault="00E55E4A" w:rsidP="00B96D8E">
            <w:pPr>
              <w:pStyle w:val="ListParagraph"/>
              <w:numPr>
                <w:ilvl w:val="1"/>
                <w:numId w:val="18"/>
              </w:numPr>
              <w:spacing w:after="0" w:line="240" w:lineRule="auto"/>
              <w:contextualSpacing w:val="0"/>
              <w:jc w:val="left"/>
              <w:rPr>
                <w:rFonts w:cs="Times"/>
                <w:bCs/>
                <w:iCs/>
                <w:szCs w:val="20"/>
              </w:rPr>
            </w:pPr>
            <w:r>
              <w:rPr>
                <w:rFonts w:cs="Times"/>
                <w:bCs/>
                <w:iCs/>
                <w:szCs w:val="20"/>
              </w:rPr>
              <w:t>Case 1: One pair of linked MO’s of one pair of linked SS sets in a given slot with large number of candidates.</w:t>
            </w:r>
          </w:p>
          <w:p w14:paraId="4D6C23AB" w14:textId="77777777" w:rsidR="00E55E4A" w:rsidRDefault="00E55E4A" w:rsidP="00B96D8E">
            <w:pPr>
              <w:pStyle w:val="ListParagraph"/>
              <w:numPr>
                <w:ilvl w:val="1"/>
                <w:numId w:val="18"/>
              </w:numPr>
              <w:spacing w:after="0" w:line="240" w:lineRule="auto"/>
              <w:contextualSpacing w:val="0"/>
              <w:jc w:val="left"/>
              <w:rPr>
                <w:rFonts w:cs="Times"/>
                <w:bCs/>
                <w:iCs/>
                <w:szCs w:val="20"/>
              </w:rPr>
            </w:pPr>
            <w:r>
              <w:rPr>
                <w:rFonts w:cs="Times"/>
                <w:bCs/>
                <w:iCs/>
                <w:szCs w:val="20"/>
              </w:rPr>
              <w:t>Case 2: Multiple pairs of linked MO’s of one pair of linked SS sets in a given slot, where MO’s of the two SS sets are not interlaced</w:t>
            </w:r>
          </w:p>
          <w:p w14:paraId="48A133F5" w14:textId="77777777" w:rsidR="00E55E4A" w:rsidRDefault="00E55E4A" w:rsidP="00B96D8E">
            <w:pPr>
              <w:pStyle w:val="ListParagraph"/>
              <w:numPr>
                <w:ilvl w:val="1"/>
                <w:numId w:val="18"/>
              </w:numPr>
              <w:spacing w:after="0" w:line="240" w:lineRule="auto"/>
              <w:contextualSpacing w:val="0"/>
              <w:jc w:val="left"/>
              <w:rPr>
                <w:rFonts w:cs="Times"/>
                <w:bCs/>
                <w:iCs/>
                <w:szCs w:val="20"/>
              </w:rPr>
            </w:pPr>
            <w:r>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6B5319DD" w14:textId="77777777" w:rsidR="00E55E4A" w:rsidRDefault="00E55E4A" w:rsidP="00B96D8E">
            <w:pPr>
              <w:pStyle w:val="ListParagraph"/>
              <w:numPr>
                <w:ilvl w:val="1"/>
                <w:numId w:val="18"/>
              </w:numPr>
              <w:spacing w:after="0" w:line="240" w:lineRule="auto"/>
              <w:contextualSpacing w:val="0"/>
              <w:jc w:val="left"/>
              <w:rPr>
                <w:rFonts w:cs="Times"/>
                <w:bCs/>
                <w:iCs/>
                <w:szCs w:val="20"/>
              </w:rPr>
            </w:pPr>
            <w:r>
              <w:rPr>
                <w:rFonts w:cs="Times"/>
                <w:bCs/>
                <w:iCs/>
                <w:szCs w:val="20"/>
              </w:rPr>
              <w:t>Other cases are not precluded.</w:t>
            </w:r>
          </w:p>
          <w:p w14:paraId="6E1427A5" w14:textId="77777777" w:rsidR="00E55E4A" w:rsidRDefault="00E55E4A" w:rsidP="00B96D8E">
            <w:pPr>
              <w:pStyle w:val="ListParagraph"/>
              <w:numPr>
                <w:ilvl w:val="0"/>
                <w:numId w:val="18"/>
              </w:numPr>
              <w:spacing w:after="0" w:line="240" w:lineRule="auto"/>
              <w:contextualSpacing w:val="0"/>
              <w:jc w:val="left"/>
              <w:rPr>
                <w:rFonts w:cs="Times"/>
                <w:bCs/>
                <w:iCs/>
                <w:szCs w:val="20"/>
              </w:rPr>
            </w:pPr>
            <w:r>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1641E898" w14:textId="77777777" w:rsidR="00E55E4A" w:rsidRDefault="00E55E4A" w:rsidP="00B96D8E">
            <w:pPr>
              <w:pStyle w:val="ListParagraph"/>
              <w:numPr>
                <w:ilvl w:val="0"/>
                <w:numId w:val="18"/>
              </w:numPr>
              <w:spacing w:after="0" w:line="240" w:lineRule="auto"/>
              <w:contextualSpacing w:val="0"/>
              <w:jc w:val="left"/>
              <w:rPr>
                <w:rFonts w:cs="Times"/>
                <w:bCs/>
                <w:iCs/>
                <w:szCs w:val="20"/>
              </w:rPr>
            </w:pPr>
            <w:r>
              <w:rPr>
                <w:rFonts w:cs="Times"/>
                <w:bCs/>
                <w:iCs/>
                <w:szCs w:val="20"/>
              </w:rPr>
              <w:t>Whether the solution should also depend on AL of linked candidates</w:t>
            </w:r>
          </w:p>
          <w:p w14:paraId="7BF90418" w14:textId="77777777" w:rsidR="00E55E4A" w:rsidRDefault="00E55E4A" w:rsidP="00B96D8E">
            <w:pPr>
              <w:pStyle w:val="ListParagraph"/>
              <w:numPr>
                <w:ilvl w:val="0"/>
                <w:numId w:val="18"/>
              </w:numPr>
              <w:spacing w:after="0" w:line="240" w:lineRule="auto"/>
              <w:contextualSpacing w:val="0"/>
              <w:jc w:val="left"/>
              <w:rPr>
                <w:rFonts w:cs="Times"/>
                <w:bCs/>
                <w:iCs/>
                <w:szCs w:val="20"/>
              </w:rPr>
            </w:pPr>
            <w:r>
              <w:rPr>
                <w:rFonts w:cs="Times"/>
                <w:bCs/>
                <w:iCs/>
                <w:szCs w:val="20"/>
              </w:rPr>
              <w:t>The case of CA can also be considered</w:t>
            </w:r>
          </w:p>
          <w:p w14:paraId="41DB2CD6" w14:textId="77777777" w:rsidR="000B3DD7" w:rsidRDefault="000B3DD7" w:rsidP="000B3DD7">
            <w:pPr>
              <w:spacing w:after="0"/>
              <w:jc w:val="left"/>
              <w:rPr>
                <w:rFonts w:cs="Times"/>
                <w:bCs/>
                <w:iCs/>
                <w:szCs w:val="20"/>
              </w:rPr>
            </w:pPr>
          </w:p>
          <w:p w14:paraId="7E388D2D" w14:textId="08DBC5D4" w:rsidR="000B3DD7" w:rsidRDefault="001D754A" w:rsidP="000B3DD7">
            <w:pPr>
              <w:spacing w:after="0"/>
              <w:jc w:val="left"/>
              <w:rPr>
                <w:rFonts w:cs="Times"/>
                <w:bCs/>
                <w:iCs/>
                <w:szCs w:val="20"/>
              </w:rPr>
            </w:pPr>
            <w:r>
              <w:rPr>
                <w:rFonts w:cs="Times"/>
                <w:b/>
                <w:bCs/>
                <w:iCs/>
                <w:szCs w:val="20"/>
                <w:highlight w:val="green"/>
              </w:rPr>
              <w:t>Agreement</w:t>
            </w:r>
            <w:r>
              <w:rPr>
                <w:rFonts w:cs="Times"/>
                <w:b/>
                <w:bCs/>
                <w:iCs/>
                <w:szCs w:val="20"/>
              </w:rPr>
              <w:t xml:space="preserve"> RAN1#106b</w:t>
            </w:r>
          </w:p>
          <w:p w14:paraId="5A8CF6CD" w14:textId="77777777" w:rsidR="000B3DD7" w:rsidRPr="00080283" w:rsidRDefault="000B3DD7" w:rsidP="000B3DD7">
            <w:pPr>
              <w:rPr>
                <w:rFonts w:eastAsia="DengXian"/>
                <w:b/>
                <w:bCs/>
                <w:iCs/>
                <w:kern w:val="32"/>
                <w:szCs w:val="20"/>
                <w:lang w:eastAsia="zh-CN"/>
              </w:rPr>
            </w:pPr>
            <w:r w:rsidRPr="00080283">
              <w:rPr>
                <w:rFonts w:eastAsia="DengXian"/>
                <w:b/>
                <w:bCs/>
                <w:iCs/>
                <w:kern w:val="32"/>
                <w:szCs w:val="20"/>
                <w:lang w:eastAsia="zh-CN"/>
              </w:rPr>
              <w:t>For RAN1#10</w:t>
            </w:r>
            <w:r>
              <w:rPr>
                <w:rFonts w:eastAsia="DengXian"/>
                <w:b/>
                <w:bCs/>
                <w:iCs/>
                <w:kern w:val="32"/>
                <w:szCs w:val="20"/>
                <w:lang w:eastAsia="zh-CN"/>
              </w:rPr>
              <w:t>7</w:t>
            </w:r>
            <w:r w:rsidRPr="00080283">
              <w:rPr>
                <w:rFonts w:eastAsia="DengXian"/>
                <w:b/>
                <w:bCs/>
                <w:iCs/>
                <w:kern w:val="32"/>
                <w:szCs w:val="20"/>
                <w:lang w:eastAsia="zh-CN"/>
              </w:rPr>
              <w:t>-e:</w:t>
            </w:r>
          </w:p>
          <w:p w14:paraId="6CE4EF43" w14:textId="77777777" w:rsidR="000B3DD7" w:rsidRPr="00080283" w:rsidRDefault="000B3DD7" w:rsidP="000B3DD7">
            <w:pPr>
              <w:rPr>
                <w:rFonts w:eastAsia="DengXian"/>
                <w:bCs/>
                <w:iCs/>
                <w:kern w:val="32"/>
                <w:szCs w:val="20"/>
                <w:lang w:eastAsia="zh-CN"/>
              </w:rPr>
            </w:pPr>
            <w:r w:rsidRPr="00080283">
              <w:rPr>
                <w:rFonts w:eastAsia="DengXian"/>
                <w:bCs/>
                <w:iCs/>
                <w:kern w:val="32"/>
                <w:szCs w:val="20"/>
                <w:lang w:eastAsia="zh-CN"/>
              </w:rPr>
              <w:t>To handle UE complexity / memory requirements for linked PDCCH candidates, down-select among the following in RAN1 #107-e</w:t>
            </w:r>
          </w:p>
          <w:p w14:paraId="25BBC08C" w14:textId="77777777" w:rsidR="000B3DD7" w:rsidRPr="00080283" w:rsidRDefault="000B3DD7" w:rsidP="00B96D8E">
            <w:pPr>
              <w:pStyle w:val="ListParagraph"/>
              <w:numPr>
                <w:ilvl w:val="0"/>
                <w:numId w:val="24"/>
              </w:numPr>
              <w:spacing w:after="0" w:line="240" w:lineRule="auto"/>
              <w:contextualSpacing w:val="0"/>
              <w:rPr>
                <w:bCs/>
                <w:iCs/>
                <w:szCs w:val="20"/>
                <w:lang w:eastAsia="zh-CN"/>
              </w:rPr>
            </w:pPr>
            <w:r w:rsidRPr="00080283">
              <w:rPr>
                <w:bCs/>
                <w:iCs/>
                <w:szCs w:val="20"/>
                <w:lang w:eastAsia="zh-CN"/>
              </w:rPr>
              <w:t>Alt1: Address the issue by UE capability, where UE indicates a limit on one of the following</w:t>
            </w:r>
          </w:p>
          <w:p w14:paraId="2ED68138"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Alt 1-1: Total number of linked candidates of which the first candidate is received and the second one has not been received at any given time</w:t>
            </w:r>
          </w:p>
          <w:p w14:paraId="76280A52"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Alt1-2: Total number of linked candidates in a slot</w:t>
            </w:r>
          </w:p>
          <w:p w14:paraId="7920E8D7"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FFS: Whether limit is per CC or across all CCs.</w:t>
            </w:r>
          </w:p>
          <w:p w14:paraId="7E918673"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FFS: Whether limit is per AL or irrespective of AL</w:t>
            </w:r>
          </w:p>
          <w:p w14:paraId="2FDFDDD8" w14:textId="77777777" w:rsidR="000B3DD7" w:rsidRPr="00080283" w:rsidRDefault="000B3DD7" w:rsidP="00B96D8E">
            <w:pPr>
              <w:pStyle w:val="ListParagraph"/>
              <w:numPr>
                <w:ilvl w:val="0"/>
                <w:numId w:val="24"/>
              </w:numPr>
              <w:spacing w:after="0" w:line="240" w:lineRule="auto"/>
              <w:contextualSpacing w:val="0"/>
              <w:rPr>
                <w:bCs/>
                <w:iCs/>
                <w:szCs w:val="20"/>
                <w:lang w:eastAsia="zh-CN"/>
              </w:rPr>
            </w:pPr>
            <w:r w:rsidRPr="00080283">
              <w:rPr>
                <w:bCs/>
                <w:iCs/>
                <w:szCs w:val="20"/>
                <w:lang w:eastAsia="zh-CN"/>
              </w:rPr>
              <w:t>Alt2: Address the issue by adding a restriction such as: For a pair of linked MO’s, UE does not expect to be configured with any other linked MO in between the pair of linked MO’s</w:t>
            </w:r>
          </w:p>
          <w:p w14:paraId="3A4E68E2"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FFS: Whether restriction is per CC or across all CCs.</w:t>
            </w:r>
          </w:p>
          <w:p w14:paraId="6D1A6F87"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FFS: Whether the same restriction applies when one or more individual MO’s are in between the pair of linked MO’s</w:t>
            </w:r>
          </w:p>
          <w:p w14:paraId="2A358E8C" w14:textId="77777777" w:rsidR="000B3DD7" w:rsidRPr="00080283" w:rsidRDefault="000B3DD7" w:rsidP="00B96D8E">
            <w:pPr>
              <w:pStyle w:val="ListParagraph"/>
              <w:numPr>
                <w:ilvl w:val="0"/>
                <w:numId w:val="24"/>
              </w:numPr>
              <w:spacing w:after="0" w:line="240" w:lineRule="auto"/>
              <w:contextualSpacing w:val="0"/>
              <w:rPr>
                <w:bCs/>
                <w:iCs/>
                <w:szCs w:val="20"/>
                <w:lang w:eastAsia="zh-CN"/>
              </w:rPr>
            </w:pPr>
            <w:r w:rsidRPr="00080283">
              <w:rPr>
                <w:bCs/>
                <w:iCs/>
                <w:szCs w:val="20"/>
                <w:lang w:eastAsia="zh-CN"/>
              </w:rPr>
              <w:t>Alt3: The support of PDCCH repetition is indicated separately for different Rel-15/16 PDCCH monitoring capabilities</w:t>
            </w:r>
          </w:p>
          <w:p w14:paraId="63AA581D" w14:textId="77777777" w:rsidR="000B3DD7" w:rsidRPr="00080283" w:rsidRDefault="000B3DD7" w:rsidP="00B96D8E">
            <w:pPr>
              <w:pStyle w:val="ListParagraph"/>
              <w:numPr>
                <w:ilvl w:val="1"/>
                <w:numId w:val="24"/>
              </w:numPr>
              <w:spacing w:after="0" w:line="240" w:lineRule="auto"/>
              <w:contextualSpacing w:val="0"/>
              <w:rPr>
                <w:bCs/>
                <w:iCs/>
                <w:szCs w:val="20"/>
                <w:lang w:eastAsia="zh-CN"/>
              </w:rPr>
            </w:pPr>
            <w:r w:rsidRPr="00080283">
              <w:rPr>
                <w:bCs/>
                <w:iCs/>
                <w:szCs w:val="20"/>
                <w:lang w:eastAsia="zh-CN"/>
              </w:rPr>
              <w:t>Note: This capability may be needed irrespective of this issue but may address the issue at a coarser granularity.</w:t>
            </w:r>
          </w:p>
          <w:p w14:paraId="190346C6" w14:textId="77777777" w:rsidR="000B3DD7" w:rsidRPr="00080283" w:rsidRDefault="000B3DD7" w:rsidP="00B96D8E">
            <w:pPr>
              <w:pStyle w:val="ListParagraph"/>
              <w:numPr>
                <w:ilvl w:val="0"/>
                <w:numId w:val="24"/>
              </w:numPr>
              <w:spacing w:after="0" w:line="240" w:lineRule="auto"/>
              <w:contextualSpacing w:val="0"/>
              <w:rPr>
                <w:bCs/>
                <w:iCs/>
                <w:szCs w:val="20"/>
                <w:lang w:eastAsia="zh-CN"/>
              </w:rPr>
            </w:pPr>
            <w:r w:rsidRPr="00080283">
              <w:rPr>
                <w:bCs/>
                <w:iCs/>
                <w:szCs w:val="20"/>
                <w:lang w:eastAsia="zh-CN"/>
              </w:rPr>
              <w:t>Alt4: There is no need to further discuss this issue</w:t>
            </w:r>
          </w:p>
          <w:p w14:paraId="78891D79" w14:textId="1053E9AF" w:rsidR="000B3DD7" w:rsidRPr="000B3DD7" w:rsidRDefault="000B3DD7" w:rsidP="000B3DD7">
            <w:pPr>
              <w:spacing w:after="0"/>
              <w:jc w:val="left"/>
              <w:rPr>
                <w:rFonts w:cs="Times"/>
                <w:bCs/>
                <w:iCs/>
                <w:szCs w:val="20"/>
              </w:rPr>
            </w:pPr>
          </w:p>
        </w:tc>
      </w:tr>
    </w:tbl>
    <w:p w14:paraId="4AC79E3B" w14:textId="4E9D6089" w:rsidR="00E55E4A" w:rsidRDefault="00E55E4A" w:rsidP="00E55E4A"/>
    <w:tbl>
      <w:tblPr>
        <w:tblStyle w:val="TableGrid"/>
        <w:tblW w:w="0" w:type="auto"/>
        <w:tblLook w:val="04A0" w:firstRow="1" w:lastRow="0" w:firstColumn="1" w:lastColumn="0" w:noHBand="0" w:noVBand="1"/>
      </w:tblPr>
      <w:tblGrid>
        <w:gridCol w:w="4959"/>
        <w:gridCol w:w="4960"/>
      </w:tblGrid>
      <w:tr w:rsidR="002B0B9A" w14:paraId="3D2E0D44" w14:textId="77777777" w:rsidTr="002B0B9A">
        <w:tc>
          <w:tcPr>
            <w:tcW w:w="4959" w:type="dxa"/>
          </w:tcPr>
          <w:p w14:paraId="62170848" w14:textId="77777777" w:rsidR="00B56B50" w:rsidRDefault="00114310" w:rsidP="00260155">
            <w:pPr>
              <w:keepNext/>
              <w:jc w:val="center"/>
            </w:pPr>
            <w:r>
              <w:rPr>
                <w:noProof/>
              </w:rPr>
              <w:lastRenderedPageBreak/>
              <w:drawing>
                <wp:inline distT="0" distB="0" distL="0" distR="0" wp14:anchorId="3C2ECBA6" wp14:editId="6A476390">
                  <wp:extent cx="2295525" cy="2295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5525" cy="2295525"/>
                          </a:xfrm>
                          <a:prstGeom prst="rect">
                            <a:avLst/>
                          </a:prstGeom>
                        </pic:spPr>
                      </pic:pic>
                    </a:graphicData>
                  </a:graphic>
                </wp:inline>
              </w:drawing>
            </w:r>
          </w:p>
          <w:p w14:paraId="29DF5C59" w14:textId="13360902" w:rsidR="002B0B9A" w:rsidRDefault="00B56B50" w:rsidP="00B56B50">
            <w:pPr>
              <w:pStyle w:val="Caption"/>
              <w:jc w:val="center"/>
              <w:rPr>
                <w:b w:val="0"/>
                <w:bCs w:val="0"/>
              </w:rPr>
            </w:pPr>
            <w:r>
              <w:t xml:space="preserve">Figure </w:t>
            </w:r>
            <w:r>
              <w:fldChar w:fldCharType="begin"/>
            </w:r>
            <w:r>
              <w:instrText xml:space="preserve"> SEQ Figure \* ARABIC </w:instrText>
            </w:r>
            <w:r>
              <w:fldChar w:fldCharType="separate"/>
            </w:r>
            <w:r>
              <w:rPr>
                <w:noProof/>
              </w:rPr>
              <w:t>1</w:t>
            </w:r>
            <w:r>
              <w:fldChar w:fldCharType="end"/>
            </w:r>
            <w:r>
              <w:t>: LLR storage buffer re-used within a slot</w:t>
            </w:r>
          </w:p>
        </w:tc>
        <w:tc>
          <w:tcPr>
            <w:tcW w:w="4960" w:type="dxa"/>
          </w:tcPr>
          <w:p w14:paraId="422AB85A" w14:textId="77777777" w:rsidR="00B56B50" w:rsidRDefault="00B56B50" w:rsidP="00260155">
            <w:pPr>
              <w:keepNext/>
              <w:jc w:val="center"/>
            </w:pPr>
            <w:r>
              <w:rPr>
                <w:noProof/>
              </w:rPr>
              <w:drawing>
                <wp:inline distT="0" distB="0" distL="0" distR="0" wp14:anchorId="49E4A31B" wp14:editId="63521AC6">
                  <wp:extent cx="229552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95525" cy="2295525"/>
                          </a:xfrm>
                          <a:prstGeom prst="rect">
                            <a:avLst/>
                          </a:prstGeom>
                        </pic:spPr>
                      </pic:pic>
                    </a:graphicData>
                  </a:graphic>
                </wp:inline>
              </w:drawing>
            </w:r>
          </w:p>
          <w:p w14:paraId="78E67BF3" w14:textId="38295D61" w:rsidR="002B0B9A" w:rsidRDefault="00B56B50" w:rsidP="00B56B50">
            <w:pPr>
              <w:pStyle w:val="Caption"/>
              <w:rPr>
                <w:b w:val="0"/>
                <w:bCs w:val="0"/>
              </w:rPr>
            </w:pPr>
            <w:r>
              <w:t xml:space="preserve">Figure </w:t>
            </w:r>
            <w:r>
              <w:fldChar w:fldCharType="begin"/>
            </w:r>
            <w:r>
              <w:instrText xml:space="preserve"> SEQ Figure \* ARABIC </w:instrText>
            </w:r>
            <w:r>
              <w:fldChar w:fldCharType="separate"/>
            </w:r>
            <w:r>
              <w:rPr>
                <w:noProof/>
              </w:rPr>
              <w:t>2</w:t>
            </w:r>
            <w:r>
              <w:fldChar w:fldCharType="end"/>
            </w:r>
            <w:r>
              <w:t>: LLR storage buffer not re-used within a slot</w:t>
            </w:r>
          </w:p>
        </w:tc>
      </w:tr>
    </w:tbl>
    <w:p w14:paraId="4BD74D2F" w14:textId="1185F70C" w:rsidR="006E0A9B" w:rsidRDefault="006E0A9B" w:rsidP="00E55E4A">
      <w:pPr>
        <w:rPr>
          <w:b/>
          <w:bCs/>
        </w:rPr>
      </w:pPr>
    </w:p>
    <w:p w14:paraId="5B634506" w14:textId="285636FA" w:rsidR="00B51ADE" w:rsidRPr="00E36502" w:rsidRDefault="00E36502" w:rsidP="00E55E4A">
      <w:r>
        <w:t xml:space="preserve">The UE complexity due to LLR storage </w:t>
      </w:r>
      <w:r w:rsidR="00E90736">
        <w:t xml:space="preserve">was brought up in RAN1#106-e. </w:t>
      </w:r>
      <w:r w:rsidR="004049D7">
        <w:t>In general the</w:t>
      </w:r>
      <w:r w:rsidR="00CA1082">
        <w:t xml:space="preserve"> issue at hand is about </w:t>
      </w:r>
      <w:r w:rsidR="00D07342">
        <w:t xml:space="preserve">the re-use of </w:t>
      </w:r>
      <w:r w:rsidR="00734CE8">
        <w:t>LLR</w:t>
      </w:r>
      <w:r w:rsidR="00D07342">
        <w:t xml:space="preserve"> buffer within a slot</w:t>
      </w:r>
      <w:r w:rsidR="00FF3C67">
        <w:t xml:space="preserve"> – for e.g. as shown above if linked candidates are not interlaced LLR buffer may be re-used while if linked candidates are interlaced</w:t>
      </w:r>
      <w:r w:rsidR="0044534C">
        <w:t xml:space="preserve"> LLR buffer re-use may not be possible.</w:t>
      </w:r>
      <w:r w:rsidR="00FF3C67">
        <w:t xml:space="preserve"> </w:t>
      </w:r>
      <w:r w:rsidR="00D07342">
        <w:t xml:space="preserve">We note that PDCCH decoding time is </w:t>
      </w:r>
      <w:r w:rsidR="00734CE8">
        <w:t>non</w:t>
      </w:r>
      <w:r w:rsidR="00184216">
        <w:t xml:space="preserve"> negligible and therefore full re-use of PDCCH buffer </w:t>
      </w:r>
      <w:r w:rsidR="0044534C">
        <w:t xml:space="preserve">may not be possible </w:t>
      </w:r>
      <w:r w:rsidR="004F683D">
        <w:t>even</w:t>
      </w:r>
      <w:r w:rsidR="0044534C">
        <w:t xml:space="preserve"> in the non-interlaced case. </w:t>
      </w:r>
      <w:r w:rsidR="000564D5">
        <w:t>I</w:t>
      </w:r>
      <w:r w:rsidR="00260070">
        <w:t>f a UE supports individual decoding t</w:t>
      </w:r>
      <w:r w:rsidR="00F07EBE">
        <w:t>hen re-use of buffer becomes a statistical quantity.</w:t>
      </w:r>
      <w:r w:rsidR="000564D5">
        <w:t xml:space="preserve"> </w:t>
      </w:r>
      <w:r w:rsidR="00307EDF">
        <w:t xml:space="preserve">Such </w:t>
      </w:r>
      <w:r w:rsidR="004F683D">
        <w:t>buffer re-use discussions</w:t>
      </w:r>
      <w:r w:rsidR="00307EDF">
        <w:t xml:space="preserve"> are more critical for inter-slot case that is not supported in Rel-17.</w:t>
      </w:r>
      <w:r w:rsidR="00A02825">
        <w:t xml:space="preserve"> It seems a limit on the number of linked candidates per slot</w:t>
      </w:r>
      <w:r w:rsidR="00380AFD">
        <w:t xml:space="preserve"> could</w:t>
      </w:r>
      <w:r w:rsidR="00A02825">
        <w:t xml:space="preserve"> be a reasonable starting point for </w:t>
      </w:r>
      <w:r w:rsidR="00380AFD">
        <w:t>such discussions.</w:t>
      </w:r>
    </w:p>
    <w:p w14:paraId="5634E20D" w14:textId="77777777" w:rsidR="006E0A9B" w:rsidRDefault="006E0A9B" w:rsidP="00E55E4A">
      <w:pPr>
        <w:rPr>
          <w:b/>
          <w:bCs/>
          <w:i/>
          <w:iCs/>
        </w:rPr>
      </w:pPr>
    </w:p>
    <w:p w14:paraId="2F6488C5" w14:textId="3CFED5AE" w:rsidR="000A3D96" w:rsidRPr="004254D5" w:rsidRDefault="00380AFD" w:rsidP="00E55E4A">
      <w:pPr>
        <w:rPr>
          <w:b/>
          <w:bCs/>
          <w:i/>
          <w:iCs/>
        </w:rPr>
      </w:pPr>
      <w:r>
        <w:rPr>
          <w:b/>
          <w:bCs/>
          <w:i/>
          <w:iCs/>
        </w:rPr>
        <w:t>Proposal</w:t>
      </w:r>
      <w:r w:rsidR="00627054">
        <w:rPr>
          <w:b/>
          <w:bCs/>
          <w:i/>
          <w:iCs/>
        </w:rPr>
        <w:t>-</w:t>
      </w:r>
      <w:r w:rsidR="00557761">
        <w:rPr>
          <w:b/>
          <w:bCs/>
          <w:i/>
          <w:iCs/>
        </w:rPr>
        <w:t>2</w:t>
      </w:r>
      <w:r>
        <w:rPr>
          <w:b/>
          <w:bCs/>
          <w:i/>
          <w:iCs/>
        </w:rPr>
        <w:t>: A</w:t>
      </w:r>
      <w:r w:rsidR="00A9341E" w:rsidRPr="004254D5">
        <w:rPr>
          <w:b/>
          <w:bCs/>
          <w:i/>
          <w:iCs/>
        </w:rPr>
        <w:t xml:space="preserve"> </w:t>
      </w:r>
      <w:r w:rsidR="004832B6" w:rsidRPr="004254D5">
        <w:rPr>
          <w:b/>
          <w:bCs/>
          <w:i/>
          <w:iCs/>
        </w:rPr>
        <w:t xml:space="preserve">limit on the total number of linked candidates in a slot </w:t>
      </w:r>
      <w:r w:rsidR="00B01936">
        <w:rPr>
          <w:b/>
          <w:bCs/>
          <w:i/>
          <w:iCs/>
        </w:rPr>
        <w:t>(Alt</w:t>
      </w:r>
      <w:r w:rsidR="00360CE5">
        <w:rPr>
          <w:b/>
          <w:bCs/>
          <w:i/>
          <w:iCs/>
        </w:rPr>
        <w:t xml:space="preserve"> 1-1) </w:t>
      </w:r>
      <w:r w:rsidR="00BD3D66">
        <w:rPr>
          <w:b/>
          <w:bCs/>
          <w:i/>
          <w:iCs/>
        </w:rPr>
        <w:t>could be</w:t>
      </w:r>
      <w:r>
        <w:rPr>
          <w:b/>
          <w:bCs/>
          <w:i/>
          <w:iCs/>
        </w:rPr>
        <w:t xml:space="preserve"> a starting point for </w:t>
      </w:r>
      <w:r w:rsidR="004832B6" w:rsidRPr="004254D5">
        <w:rPr>
          <w:b/>
          <w:bCs/>
          <w:i/>
          <w:iCs/>
        </w:rPr>
        <w:t>address</w:t>
      </w:r>
      <w:r>
        <w:rPr>
          <w:b/>
          <w:bCs/>
          <w:i/>
          <w:iCs/>
        </w:rPr>
        <w:t>ing</w:t>
      </w:r>
      <w:r w:rsidR="00BD3D66">
        <w:rPr>
          <w:b/>
          <w:bCs/>
          <w:i/>
          <w:iCs/>
        </w:rPr>
        <w:t xml:space="preserve"> </w:t>
      </w:r>
      <w:r>
        <w:rPr>
          <w:b/>
          <w:bCs/>
          <w:i/>
          <w:iCs/>
        </w:rPr>
        <w:t>UE complexity</w:t>
      </w:r>
      <w:r w:rsidR="00A9341E" w:rsidRPr="004254D5">
        <w:rPr>
          <w:b/>
          <w:bCs/>
          <w:i/>
          <w:iCs/>
        </w:rPr>
        <w:t xml:space="preserve"> </w:t>
      </w:r>
      <w:r w:rsidR="006F299B">
        <w:rPr>
          <w:b/>
          <w:bCs/>
          <w:i/>
          <w:iCs/>
        </w:rPr>
        <w:t xml:space="preserve">issues </w:t>
      </w:r>
      <w:r w:rsidR="004254D5" w:rsidRPr="004254D5">
        <w:rPr>
          <w:b/>
          <w:bCs/>
          <w:i/>
          <w:iCs/>
        </w:rPr>
        <w:t>(</w:t>
      </w:r>
      <w:r w:rsidR="000A3D96" w:rsidRPr="004254D5">
        <w:rPr>
          <w:b/>
          <w:bCs/>
          <w:i/>
          <w:iCs/>
        </w:rPr>
        <w:t>Case 1, Case 2 and Case 3</w:t>
      </w:r>
      <w:r w:rsidR="004254D5" w:rsidRPr="004254D5">
        <w:rPr>
          <w:b/>
          <w:bCs/>
          <w:i/>
          <w:iCs/>
        </w:rPr>
        <w:t>)</w:t>
      </w:r>
      <w:r w:rsidR="00BD3D66">
        <w:rPr>
          <w:b/>
          <w:bCs/>
          <w:i/>
          <w:iCs/>
        </w:rPr>
        <w:t xml:space="preserve"> if deemed necessary</w:t>
      </w:r>
      <w:r w:rsidR="004254D5" w:rsidRPr="004254D5">
        <w:rPr>
          <w:b/>
          <w:bCs/>
          <w:i/>
          <w:iCs/>
        </w:rPr>
        <w:t>.</w:t>
      </w:r>
      <w:r w:rsidR="004254D5">
        <w:rPr>
          <w:b/>
          <w:bCs/>
          <w:i/>
          <w:iCs/>
        </w:rPr>
        <w:t xml:space="preserve"> </w:t>
      </w:r>
      <w:r w:rsidR="000A3D96" w:rsidRPr="004254D5">
        <w:rPr>
          <w:b/>
          <w:bCs/>
          <w:i/>
          <w:iCs/>
        </w:rPr>
        <w:t xml:space="preserve">Further </w:t>
      </w:r>
      <w:r>
        <w:rPr>
          <w:b/>
          <w:bCs/>
          <w:i/>
          <w:iCs/>
        </w:rPr>
        <w:t xml:space="preserve">specifications to address complexity </w:t>
      </w:r>
      <w:r w:rsidR="00BD3D66">
        <w:rPr>
          <w:b/>
          <w:bCs/>
          <w:i/>
          <w:iCs/>
        </w:rPr>
        <w:t xml:space="preserve">issues </w:t>
      </w:r>
      <w:r>
        <w:rPr>
          <w:b/>
          <w:bCs/>
          <w:i/>
          <w:iCs/>
        </w:rPr>
        <w:t>is FFS.</w:t>
      </w:r>
    </w:p>
    <w:p w14:paraId="5099BB58" w14:textId="77777777" w:rsidR="00E55E4A" w:rsidRPr="00E55E4A" w:rsidRDefault="00E55E4A" w:rsidP="00E55E4A"/>
    <w:p w14:paraId="56E8BE24" w14:textId="3E35FFC5" w:rsidR="00865324" w:rsidRDefault="00340280" w:rsidP="00A7718B">
      <w:pPr>
        <w:pStyle w:val="Heading2"/>
      </w:pPr>
      <w:r>
        <w:t>AL8 and AL16 ambiguity</w:t>
      </w:r>
    </w:p>
    <w:p w14:paraId="38A1F43F" w14:textId="3823D9E5" w:rsidR="00B8078C" w:rsidRDefault="00B8078C" w:rsidP="00B8078C"/>
    <w:p w14:paraId="526B0B32" w14:textId="2DE86B08" w:rsidR="00B8078C" w:rsidRDefault="00B8078C" w:rsidP="00B8078C">
      <w:r>
        <w:t>In 38.214, an ambiguity for rate-matching purposes betw</w:t>
      </w:r>
      <w:r w:rsidR="00970819">
        <w:t>e</w:t>
      </w:r>
      <w:r>
        <w:t>en AL8 and AL16</w:t>
      </w:r>
      <w:r w:rsidR="00970819">
        <w:t xml:space="preserve"> is resolved according to the following:</w:t>
      </w:r>
    </w:p>
    <w:p w14:paraId="6EEB413B" w14:textId="222BFAAB" w:rsidR="00970819" w:rsidRDefault="00970819" w:rsidP="00970819">
      <w:pPr>
        <w:rPr>
          <w:rFonts w:ascii="TimesNewRomanPSMT" w:hAnsi="TimesNewRomanPSMT" w:hint="eastAsia"/>
          <w:color w:val="000000"/>
          <w:szCs w:val="20"/>
        </w:rPr>
      </w:pPr>
      <w:r>
        <w:rPr>
          <w:rFonts w:ascii="TimesNewRomanPSMT" w:hAnsi="TimesNewRomanPSMT"/>
          <w:color w:val="000000"/>
          <w:szCs w:val="20"/>
        </w:rPr>
        <w:t>“</w:t>
      </w:r>
      <w:r w:rsidRPr="00B8078C">
        <w:rPr>
          <w:rFonts w:ascii="TimesNewRomanPSMT" w:hAnsi="TimesNewRomanPSMT"/>
          <w:color w:val="000000"/>
          <w:szCs w:val="20"/>
        </w:rPr>
        <w:t xml:space="preserve">If a UE monitors PDCCH candidates of aggregation levels 8 and 16 with the same starting CCE index in </w:t>
      </w:r>
      <w:proofErr w:type="spellStart"/>
      <w:r w:rsidRPr="00B8078C">
        <w:rPr>
          <w:rFonts w:ascii="TimesNewRomanPSMT" w:hAnsi="TimesNewRomanPSMT"/>
          <w:color w:val="000000"/>
          <w:szCs w:val="20"/>
        </w:rPr>
        <w:t>noninterleaved</w:t>
      </w:r>
      <w:proofErr w:type="spellEnd"/>
      <w:r w:rsidRPr="00B8078C">
        <w:rPr>
          <w:rFonts w:ascii="TimesNewRomanPSMT" w:hAnsi="TimesNewRomanPSMT"/>
          <w:color w:val="000000"/>
          <w:szCs w:val="20"/>
        </w:rPr>
        <w:t xml:space="preserve"> CORESET spanning one OFDM symbol and if a detected PDCCH scheduling the PDSCH has aggregation</w:t>
      </w:r>
      <w:r w:rsidRPr="00B8078C">
        <w:rPr>
          <w:rFonts w:ascii="TimesNewRomanPSMT" w:hAnsi="TimesNewRomanPSMT"/>
          <w:color w:val="000000"/>
          <w:szCs w:val="20"/>
        </w:rPr>
        <w:br/>
        <w:t>level 8, the resources corresponding to the aggregation level 16 PDCCH candidate are not available for the PDSCH.</w:t>
      </w:r>
      <w:r>
        <w:rPr>
          <w:rFonts w:ascii="TimesNewRomanPSMT" w:hAnsi="TimesNewRomanPSMT"/>
          <w:color w:val="000000"/>
          <w:szCs w:val="20"/>
        </w:rPr>
        <w:t>”</w:t>
      </w:r>
    </w:p>
    <w:p w14:paraId="485EE11B" w14:textId="0C3C23CD" w:rsidR="00970819" w:rsidRDefault="00970819" w:rsidP="00B8078C"/>
    <w:p w14:paraId="03287EE6" w14:textId="34F606C1" w:rsidR="00865324" w:rsidRDefault="00970819" w:rsidP="00865324">
      <w:r>
        <w:t>A similar ambiguity for linked PDCCH candidates was identified in RAN1#1</w:t>
      </w:r>
      <w:r w:rsidR="008259B6">
        <w:t>06b and the following agreement is made:</w:t>
      </w:r>
    </w:p>
    <w:tbl>
      <w:tblPr>
        <w:tblStyle w:val="TableGrid"/>
        <w:tblW w:w="0" w:type="auto"/>
        <w:tblLook w:val="04A0" w:firstRow="1" w:lastRow="0" w:firstColumn="1" w:lastColumn="0" w:noHBand="0" w:noVBand="1"/>
      </w:tblPr>
      <w:tblGrid>
        <w:gridCol w:w="9919"/>
      </w:tblGrid>
      <w:tr w:rsidR="00865324" w14:paraId="7C937E34" w14:textId="77777777" w:rsidTr="00865324">
        <w:tc>
          <w:tcPr>
            <w:tcW w:w="9919" w:type="dxa"/>
          </w:tcPr>
          <w:p w14:paraId="5210E985" w14:textId="77777777" w:rsidR="00BD1C01" w:rsidRPr="00342D17" w:rsidRDefault="00BD1C01" w:rsidP="00BD1C01">
            <w:pPr>
              <w:rPr>
                <w:b/>
                <w:bCs/>
                <w:szCs w:val="20"/>
                <w:highlight w:val="green"/>
                <w:lang w:val="en-US" w:eastAsia="x-none"/>
              </w:rPr>
            </w:pPr>
            <w:r w:rsidRPr="00342D17">
              <w:rPr>
                <w:b/>
                <w:bCs/>
                <w:szCs w:val="20"/>
                <w:highlight w:val="green"/>
                <w:lang w:val="en-US" w:eastAsia="x-none"/>
              </w:rPr>
              <w:t>Agreement</w:t>
            </w:r>
          </w:p>
          <w:p w14:paraId="162B26E1" w14:textId="364A3AE3" w:rsidR="00BD1C01" w:rsidRPr="008259B6" w:rsidRDefault="00BD1C01" w:rsidP="00BD1C01">
            <w:pPr>
              <w:rPr>
                <w:bCs/>
                <w:szCs w:val="20"/>
                <w:lang w:val="en-US" w:eastAsia="x-none"/>
              </w:rPr>
            </w:pPr>
            <w:r w:rsidRPr="00342D17">
              <w:rPr>
                <w:bCs/>
                <w:szCs w:val="20"/>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107F3B51" w14:textId="77777777" w:rsidR="00BD1C01" w:rsidRPr="00080283" w:rsidRDefault="00BD1C01" w:rsidP="00BD1C01">
            <w:pPr>
              <w:rPr>
                <w:rFonts w:eastAsia="DengXian"/>
                <w:b/>
                <w:bCs/>
                <w:iCs/>
                <w:kern w:val="32"/>
                <w:szCs w:val="20"/>
                <w:lang w:eastAsia="zh-CN"/>
              </w:rPr>
            </w:pPr>
            <w:r w:rsidRPr="00080283">
              <w:rPr>
                <w:rFonts w:eastAsia="DengXian"/>
                <w:b/>
                <w:bCs/>
                <w:iCs/>
                <w:kern w:val="32"/>
                <w:szCs w:val="20"/>
                <w:lang w:eastAsia="zh-CN"/>
              </w:rPr>
              <w:t>For RAN1#10</w:t>
            </w:r>
            <w:r>
              <w:rPr>
                <w:rFonts w:eastAsia="DengXian"/>
                <w:b/>
                <w:bCs/>
                <w:iCs/>
                <w:kern w:val="32"/>
                <w:szCs w:val="20"/>
                <w:lang w:eastAsia="zh-CN"/>
              </w:rPr>
              <w:t>7</w:t>
            </w:r>
            <w:r w:rsidRPr="00080283">
              <w:rPr>
                <w:rFonts w:eastAsia="DengXian"/>
                <w:b/>
                <w:bCs/>
                <w:iCs/>
                <w:kern w:val="32"/>
                <w:szCs w:val="20"/>
                <w:lang w:eastAsia="zh-CN"/>
              </w:rPr>
              <w:t>-e:</w:t>
            </w:r>
          </w:p>
          <w:p w14:paraId="7C134107" w14:textId="77777777" w:rsidR="00BD1C01" w:rsidRPr="00080283" w:rsidRDefault="00BD1C01" w:rsidP="00BD1C01">
            <w:pPr>
              <w:rPr>
                <w:rFonts w:eastAsia="DengXian"/>
                <w:bCs/>
                <w:iCs/>
                <w:kern w:val="32"/>
                <w:szCs w:val="20"/>
                <w:lang w:eastAsia="zh-CN"/>
              </w:rPr>
            </w:pPr>
            <w:r w:rsidRPr="00080283">
              <w:rPr>
                <w:rFonts w:eastAsia="DengXian"/>
                <w:bCs/>
                <w:iCs/>
                <w:kern w:val="32"/>
                <w:szCs w:val="20"/>
                <w:lang w:eastAsia="zh-CN"/>
              </w:rPr>
              <w:t>Study whether/how to resolve ambiguities for interpretation of a detected DCI for the following cases:</w:t>
            </w:r>
          </w:p>
          <w:p w14:paraId="09B2A900" w14:textId="77777777" w:rsidR="00BD1C01" w:rsidRPr="00080283" w:rsidRDefault="00BD1C01" w:rsidP="00B96D8E">
            <w:pPr>
              <w:pStyle w:val="ListParagraph"/>
              <w:numPr>
                <w:ilvl w:val="0"/>
                <w:numId w:val="14"/>
              </w:numPr>
              <w:spacing w:after="0" w:line="240" w:lineRule="auto"/>
              <w:contextualSpacing w:val="0"/>
              <w:jc w:val="left"/>
              <w:rPr>
                <w:bCs/>
                <w:iCs/>
                <w:szCs w:val="20"/>
                <w:lang w:eastAsia="zh-CN"/>
              </w:rPr>
            </w:pPr>
            <w:r w:rsidRPr="00080283">
              <w:rPr>
                <w:bCs/>
                <w:iCs/>
                <w:szCs w:val="20"/>
                <w:lang w:eastAsia="zh-CN"/>
              </w:rPr>
              <w:t xml:space="preserve">Case a: SS sets 1 and 2 are linked, and SS set 3 is individual: </w:t>
            </w:r>
          </w:p>
          <w:p w14:paraId="260A176E"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AL16 candidate in SS set 1 is linked with AL16 candidate in SS set 2</w:t>
            </w:r>
          </w:p>
          <w:p w14:paraId="6C3193CD"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SS set 3 has a AL8 candidate with the same start CCE as the AL16 candidate of SS set 1 (associated with a same CORESET with 1-symbol duration)</w:t>
            </w:r>
          </w:p>
          <w:p w14:paraId="45000C32" w14:textId="77777777" w:rsidR="00BD1C01" w:rsidRPr="00080283" w:rsidRDefault="00BD1C01" w:rsidP="00B96D8E">
            <w:pPr>
              <w:pStyle w:val="ListParagraph"/>
              <w:numPr>
                <w:ilvl w:val="0"/>
                <w:numId w:val="14"/>
              </w:numPr>
              <w:spacing w:after="0" w:line="240" w:lineRule="auto"/>
              <w:contextualSpacing w:val="0"/>
              <w:jc w:val="left"/>
              <w:rPr>
                <w:bCs/>
                <w:iCs/>
                <w:szCs w:val="20"/>
                <w:lang w:eastAsia="zh-CN"/>
              </w:rPr>
            </w:pPr>
            <w:r w:rsidRPr="00080283">
              <w:rPr>
                <w:bCs/>
                <w:iCs/>
                <w:szCs w:val="20"/>
                <w:lang w:eastAsia="zh-CN"/>
              </w:rPr>
              <w:t xml:space="preserve">Case b: SS sets 1 and 2 are linked, and SS set 3 is individual: </w:t>
            </w:r>
          </w:p>
          <w:p w14:paraId="2DE0A338"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AL8 candidate in SS set 1 is linked with AL8 candidate in SS set 2</w:t>
            </w:r>
          </w:p>
          <w:p w14:paraId="1DE27902"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lastRenderedPageBreak/>
              <w:t>SS set 3 has a AL16 candidate with the same start CCE as the AL8 candidate of SS set 1 (associated with a same CORESET with 1-symbol duration)</w:t>
            </w:r>
          </w:p>
          <w:p w14:paraId="1448F727" w14:textId="77777777" w:rsidR="00BD1C01" w:rsidRPr="00080283" w:rsidRDefault="00BD1C01" w:rsidP="00B96D8E">
            <w:pPr>
              <w:pStyle w:val="ListParagraph"/>
              <w:numPr>
                <w:ilvl w:val="0"/>
                <w:numId w:val="14"/>
              </w:numPr>
              <w:spacing w:after="0" w:line="240" w:lineRule="auto"/>
              <w:contextualSpacing w:val="0"/>
              <w:jc w:val="left"/>
              <w:rPr>
                <w:bCs/>
                <w:iCs/>
                <w:szCs w:val="20"/>
                <w:lang w:eastAsia="zh-CN"/>
              </w:rPr>
            </w:pPr>
            <w:r w:rsidRPr="00080283">
              <w:rPr>
                <w:bCs/>
                <w:iCs/>
                <w:szCs w:val="20"/>
                <w:lang w:eastAsia="zh-CN"/>
              </w:rPr>
              <w:t>Case c1: SS sets 1 and 2 are linked, and SS set 3 and 4 are linked</w:t>
            </w:r>
          </w:p>
          <w:p w14:paraId="4E3E5A33"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AL8 candidate in SS set 1 is linked with AL8 candidate in SS set 2</w:t>
            </w:r>
          </w:p>
          <w:p w14:paraId="491737DC"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AL16 candidate in SS set 3 is linked with AL16 candidate in SS set 4</w:t>
            </w:r>
          </w:p>
          <w:p w14:paraId="1AC6CAE4"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AL8 candidate in SS set 1 has the same start CCE as the AL16 candidate in SS set 3 (associated with a same CORESET with 1-symbol duration)</w:t>
            </w:r>
          </w:p>
          <w:p w14:paraId="576249BE" w14:textId="77777777" w:rsidR="00BD1C01" w:rsidRPr="00080283" w:rsidRDefault="00BD1C01" w:rsidP="00B96D8E">
            <w:pPr>
              <w:pStyle w:val="ListParagraph"/>
              <w:numPr>
                <w:ilvl w:val="0"/>
                <w:numId w:val="14"/>
              </w:numPr>
              <w:spacing w:after="0" w:line="240" w:lineRule="auto"/>
              <w:contextualSpacing w:val="0"/>
              <w:jc w:val="left"/>
              <w:rPr>
                <w:bCs/>
                <w:iCs/>
                <w:szCs w:val="20"/>
                <w:lang w:eastAsia="zh-CN"/>
              </w:rPr>
            </w:pPr>
            <w:r w:rsidRPr="00080283">
              <w:rPr>
                <w:bCs/>
                <w:iCs/>
                <w:szCs w:val="20"/>
                <w:lang w:eastAsia="zh-CN"/>
              </w:rPr>
              <w:t xml:space="preserve">Case c2: SS sets 1 and 2 are linked: </w:t>
            </w:r>
          </w:p>
          <w:p w14:paraId="70B3F1B6" w14:textId="77777777" w:rsidR="00BD1C01" w:rsidRPr="00080283"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 xml:space="preserve">AL8 candidate in SS set 1 is linked with AL8 candidate in SS set 2, </w:t>
            </w:r>
          </w:p>
          <w:p w14:paraId="424CBE57" w14:textId="784529CF" w:rsidR="00BD1C01" w:rsidRDefault="00BD1C01" w:rsidP="00B96D8E">
            <w:pPr>
              <w:pStyle w:val="ListParagraph"/>
              <w:numPr>
                <w:ilvl w:val="1"/>
                <w:numId w:val="14"/>
              </w:numPr>
              <w:spacing w:after="0" w:line="240" w:lineRule="auto"/>
              <w:contextualSpacing w:val="0"/>
              <w:jc w:val="left"/>
              <w:rPr>
                <w:bCs/>
                <w:iCs/>
                <w:szCs w:val="20"/>
                <w:lang w:eastAsia="zh-CN"/>
              </w:rPr>
            </w:pPr>
            <w:r w:rsidRPr="00080283">
              <w:rPr>
                <w:bCs/>
                <w:iCs/>
                <w:szCs w:val="20"/>
                <w:lang w:eastAsia="zh-CN"/>
              </w:rPr>
              <w:t>AL16 candidate in SS set 1 is linked with AL16 candidate in SS set 2</w:t>
            </w:r>
          </w:p>
          <w:p w14:paraId="5C4FCDB5" w14:textId="152EE6C0" w:rsidR="00865324" w:rsidRPr="002B183C" w:rsidRDefault="00BD1C01" w:rsidP="00B96D8E">
            <w:pPr>
              <w:pStyle w:val="ListParagraph"/>
              <w:numPr>
                <w:ilvl w:val="1"/>
                <w:numId w:val="14"/>
              </w:numPr>
              <w:spacing w:after="0" w:line="240" w:lineRule="auto"/>
              <w:contextualSpacing w:val="0"/>
              <w:jc w:val="left"/>
              <w:rPr>
                <w:bCs/>
                <w:iCs/>
                <w:szCs w:val="20"/>
                <w:lang w:eastAsia="zh-CN"/>
              </w:rPr>
            </w:pPr>
            <w:r w:rsidRPr="002B183C">
              <w:rPr>
                <w:bCs/>
                <w:iCs/>
                <w:szCs w:val="20"/>
                <w:lang w:eastAsia="zh-CN"/>
              </w:rPr>
              <w:t>AL8 candidate and AL16 candidate in at least one of the SS sets have the same start CCE (in a CORESET with 1-symbol duration)</w:t>
            </w:r>
          </w:p>
        </w:tc>
      </w:tr>
    </w:tbl>
    <w:p w14:paraId="5E4F46F9" w14:textId="54A5E260" w:rsidR="00865324" w:rsidRDefault="00865324" w:rsidP="00865324"/>
    <w:p w14:paraId="5004CB74" w14:textId="129DBE42" w:rsidR="000C0020" w:rsidRDefault="00097048" w:rsidP="00865D3A">
      <w:pPr>
        <w:rPr>
          <w:szCs w:val="20"/>
          <w:lang w:eastAsia="x-none"/>
        </w:rPr>
      </w:pPr>
      <w:r w:rsidRPr="00097048">
        <w:rPr>
          <w:u w:val="single"/>
          <w:lang w:eastAsia="zh-CN"/>
        </w:rPr>
        <w:t>C</w:t>
      </w:r>
      <w:r w:rsidR="00F239B8" w:rsidRPr="00097048">
        <w:rPr>
          <w:u w:val="single"/>
          <w:lang w:eastAsia="zh-CN"/>
        </w:rPr>
        <w:t>ase a</w:t>
      </w:r>
      <w:r>
        <w:rPr>
          <w:u w:val="single"/>
          <w:lang w:eastAsia="zh-CN"/>
        </w:rPr>
        <w:t>:</w:t>
      </w:r>
      <w:r>
        <w:rPr>
          <w:lang w:eastAsia="zh-CN"/>
        </w:rPr>
        <w:t xml:space="preserve"> The ambiguity is between SS set 1 </w:t>
      </w:r>
      <w:r w:rsidR="005F5707">
        <w:rPr>
          <w:lang w:eastAsia="zh-CN"/>
        </w:rPr>
        <w:t xml:space="preserve">(AL16) </w:t>
      </w:r>
      <w:r>
        <w:rPr>
          <w:lang w:eastAsia="zh-CN"/>
        </w:rPr>
        <w:t>and SS set 3</w:t>
      </w:r>
      <w:r w:rsidR="005F5707">
        <w:rPr>
          <w:lang w:eastAsia="zh-CN"/>
        </w:rPr>
        <w:t xml:space="preserve"> (AL8)</w:t>
      </w:r>
      <w:r w:rsidR="00D92DE4">
        <w:rPr>
          <w:lang w:eastAsia="zh-CN"/>
        </w:rPr>
        <w:t xml:space="preserve">. </w:t>
      </w:r>
      <w:r w:rsidR="004E5CA8">
        <w:rPr>
          <w:lang w:eastAsia="zh-CN"/>
        </w:rPr>
        <w:t xml:space="preserve">If a detected PDCCH has AL8, Rel-15 rule </w:t>
      </w:r>
      <w:r w:rsidR="008B59D5">
        <w:rPr>
          <w:lang w:eastAsia="zh-CN"/>
        </w:rPr>
        <w:t xml:space="preserve">applies and rate-matching ambiguity is resolved. For the purposes of timing reference </w:t>
      </w:r>
      <w:r w:rsidR="00D57BC4">
        <w:rPr>
          <w:lang w:eastAsia="zh-CN"/>
        </w:rPr>
        <w:t xml:space="preserve">we propose to use the same solution as agreed for overlapping candidates - </w:t>
      </w:r>
      <w:r w:rsidR="00380305">
        <w:rPr>
          <w:szCs w:val="20"/>
          <w:lang w:eastAsia="x-none"/>
        </w:rPr>
        <w:t>i</w:t>
      </w:r>
      <w:r w:rsidR="000D6AB8">
        <w:rPr>
          <w:szCs w:val="20"/>
          <w:lang w:eastAsia="x-none"/>
        </w:rPr>
        <w:t>nterpretation of the detected DCI is based on Rel. 17 PDCCH repetition rules (</w:t>
      </w:r>
      <w:proofErr w:type="spellStart"/>
      <w:r w:rsidR="000D6AB8">
        <w:rPr>
          <w:szCs w:val="20"/>
          <w:lang w:eastAsia="x-none"/>
        </w:rPr>
        <w:t>wrt</w:t>
      </w:r>
      <w:proofErr w:type="spellEnd"/>
      <w:r w:rsidR="000D6AB8">
        <w:rPr>
          <w:szCs w:val="20"/>
          <w:lang w:eastAsia="x-none"/>
        </w:rPr>
        <w:t xml:space="preserve"> reference PDCCH candidate).</w:t>
      </w:r>
    </w:p>
    <w:p w14:paraId="2667CBCD" w14:textId="77024339" w:rsidR="000D6AB8" w:rsidRDefault="000D6AB8" w:rsidP="00865D3A">
      <w:pPr>
        <w:rPr>
          <w:szCs w:val="20"/>
          <w:lang w:eastAsia="x-none"/>
        </w:rPr>
      </w:pPr>
    </w:p>
    <w:p w14:paraId="2CD9D40D" w14:textId="744D6EEE" w:rsidR="000D6AB8" w:rsidRDefault="000D6AB8" w:rsidP="00865D3A">
      <w:pPr>
        <w:rPr>
          <w:szCs w:val="20"/>
          <w:lang w:eastAsia="x-none"/>
        </w:rPr>
      </w:pPr>
      <w:r w:rsidRPr="007B066E">
        <w:rPr>
          <w:szCs w:val="20"/>
          <w:u w:val="single"/>
          <w:lang w:eastAsia="x-none"/>
        </w:rPr>
        <w:t>Case b</w:t>
      </w:r>
      <w:r w:rsidR="007B066E">
        <w:rPr>
          <w:szCs w:val="20"/>
          <w:u w:val="single"/>
          <w:lang w:eastAsia="x-none"/>
        </w:rPr>
        <w:t>:</w:t>
      </w:r>
      <w:r w:rsidR="007B066E">
        <w:rPr>
          <w:szCs w:val="20"/>
          <w:lang w:eastAsia="x-none"/>
        </w:rPr>
        <w:t xml:space="preserve"> The ambiguity is between </w:t>
      </w:r>
      <w:r w:rsidR="00C52F0E">
        <w:rPr>
          <w:szCs w:val="20"/>
          <w:lang w:eastAsia="x-none"/>
        </w:rPr>
        <w:t xml:space="preserve">SS set 1 (AL8) and SS set 3 (AL16). </w:t>
      </w:r>
      <w:r w:rsidR="00B961AC">
        <w:rPr>
          <w:szCs w:val="20"/>
          <w:lang w:eastAsia="x-none"/>
        </w:rPr>
        <w:t>The same argument and solution as in Case a can be applied to this case.</w:t>
      </w:r>
    </w:p>
    <w:p w14:paraId="59A58996" w14:textId="3E9C1356" w:rsidR="00B961AC" w:rsidRDefault="00B961AC" w:rsidP="00865D3A">
      <w:pPr>
        <w:rPr>
          <w:szCs w:val="20"/>
          <w:lang w:eastAsia="x-none"/>
        </w:rPr>
      </w:pPr>
    </w:p>
    <w:p w14:paraId="049EADE7" w14:textId="6D35924F" w:rsidR="00B961AC" w:rsidRDefault="00B961AC" w:rsidP="00865D3A">
      <w:pPr>
        <w:rPr>
          <w:szCs w:val="20"/>
          <w:lang w:eastAsia="x-none"/>
        </w:rPr>
      </w:pPr>
      <w:r w:rsidRPr="00B961AC">
        <w:rPr>
          <w:szCs w:val="20"/>
          <w:u w:val="single"/>
          <w:lang w:eastAsia="x-none"/>
        </w:rPr>
        <w:t>Case c1</w:t>
      </w:r>
      <w:r>
        <w:rPr>
          <w:szCs w:val="20"/>
          <w:lang w:eastAsia="x-none"/>
        </w:rPr>
        <w:t xml:space="preserve">: </w:t>
      </w:r>
      <w:r w:rsidR="00261F11">
        <w:rPr>
          <w:szCs w:val="20"/>
          <w:lang w:eastAsia="x-none"/>
        </w:rPr>
        <w:t>Consider</w:t>
      </w:r>
      <w:r w:rsidR="00447738">
        <w:rPr>
          <w:szCs w:val="20"/>
          <w:lang w:eastAsia="x-none"/>
        </w:rPr>
        <w:t>ed as error case based on the agreement from RAN1#106b-e</w:t>
      </w:r>
    </w:p>
    <w:p w14:paraId="3B3AC6C1" w14:textId="58E79CE0" w:rsidR="00447738" w:rsidRDefault="00447738" w:rsidP="00865D3A">
      <w:pPr>
        <w:rPr>
          <w:szCs w:val="20"/>
          <w:lang w:eastAsia="x-none"/>
        </w:rPr>
      </w:pPr>
    </w:p>
    <w:p w14:paraId="487A1125" w14:textId="293C8B97" w:rsidR="00447738" w:rsidRPr="00341DA3" w:rsidRDefault="00447738" w:rsidP="00865D3A">
      <w:pPr>
        <w:rPr>
          <w:lang w:eastAsia="zh-CN"/>
        </w:rPr>
      </w:pPr>
      <w:r w:rsidRPr="00447738">
        <w:rPr>
          <w:szCs w:val="20"/>
          <w:u w:val="single"/>
          <w:lang w:eastAsia="x-none"/>
        </w:rPr>
        <w:t>Case c2</w:t>
      </w:r>
      <w:r>
        <w:rPr>
          <w:szCs w:val="20"/>
          <w:u w:val="single"/>
          <w:lang w:eastAsia="x-none"/>
        </w:rPr>
        <w:t>:</w:t>
      </w:r>
      <w:r w:rsidR="00341DA3">
        <w:rPr>
          <w:szCs w:val="20"/>
          <w:lang w:eastAsia="x-none"/>
        </w:rPr>
        <w:t xml:space="preserve"> In this case, the ambiguity is between </w:t>
      </w:r>
      <w:r w:rsidR="008F25EF">
        <w:rPr>
          <w:szCs w:val="20"/>
          <w:lang w:eastAsia="x-none"/>
        </w:rPr>
        <w:t>an AL8 and a AL16 candidate within the same SS set in which case we believe Rel</w:t>
      </w:r>
      <w:r w:rsidR="00846140">
        <w:rPr>
          <w:szCs w:val="20"/>
          <w:lang w:eastAsia="x-none"/>
        </w:rPr>
        <w:t xml:space="preserve">-15 rule applies and rate-matching ambiguity is resolved. There is no timing ambiguity. </w:t>
      </w:r>
    </w:p>
    <w:p w14:paraId="7924CD18" w14:textId="77777777" w:rsidR="003844E0" w:rsidRDefault="003844E0" w:rsidP="005E0A71">
      <w:pPr>
        <w:rPr>
          <w:lang w:eastAsia="zh-CN"/>
        </w:rPr>
      </w:pPr>
    </w:p>
    <w:p w14:paraId="412F1CBC" w14:textId="31190182" w:rsidR="005E0A71" w:rsidRPr="00787DDC" w:rsidRDefault="005E0A71" w:rsidP="005E0A71">
      <w:pPr>
        <w:rPr>
          <w:b/>
          <w:bCs/>
          <w:i/>
          <w:iCs/>
          <w:color w:val="000000" w:themeColor="text1"/>
          <w:lang w:val="en-US"/>
        </w:rPr>
      </w:pPr>
      <w:r w:rsidRPr="00787DDC">
        <w:rPr>
          <w:b/>
          <w:bCs/>
          <w:i/>
          <w:iCs/>
          <w:color w:val="000000" w:themeColor="text1"/>
        </w:rPr>
        <w:t>Proposal</w:t>
      </w:r>
      <w:r w:rsidR="00744373">
        <w:rPr>
          <w:b/>
          <w:bCs/>
          <w:i/>
          <w:iCs/>
          <w:color w:val="000000" w:themeColor="text1"/>
        </w:rPr>
        <w:t>-</w:t>
      </w:r>
      <w:r w:rsidR="00557761">
        <w:rPr>
          <w:b/>
          <w:bCs/>
          <w:i/>
          <w:iCs/>
          <w:color w:val="000000" w:themeColor="text1"/>
        </w:rPr>
        <w:t>3</w:t>
      </w:r>
      <w:r w:rsidR="00856EBC">
        <w:rPr>
          <w:b/>
          <w:bCs/>
          <w:i/>
          <w:iCs/>
          <w:color w:val="000000" w:themeColor="text1"/>
        </w:rPr>
        <w:t xml:space="preserve">: </w:t>
      </w:r>
      <w:r w:rsidR="003844E0">
        <w:rPr>
          <w:b/>
          <w:bCs/>
          <w:i/>
          <w:iCs/>
          <w:color w:val="000000" w:themeColor="text1"/>
        </w:rPr>
        <w:t xml:space="preserve">For Case a, b, </w:t>
      </w:r>
      <w:r w:rsidR="00371A62" w:rsidRPr="00371A62">
        <w:rPr>
          <w:b/>
          <w:bCs/>
          <w:i/>
          <w:iCs/>
          <w:color w:val="000000" w:themeColor="text1"/>
        </w:rPr>
        <w:t xml:space="preserve">interpretation of the detected </w:t>
      </w:r>
      <w:r w:rsidR="00371A62">
        <w:rPr>
          <w:b/>
          <w:bCs/>
          <w:i/>
          <w:iCs/>
          <w:color w:val="000000" w:themeColor="text1"/>
        </w:rPr>
        <w:t xml:space="preserve">AL8 </w:t>
      </w:r>
      <w:r w:rsidR="00371A62" w:rsidRPr="00371A62">
        <w:rPr>
          <w:b/>
          <w:bCs/>
          <w:i/>
          <w:iCs/>
          <w:color w:val="000000" w:themeColor="text1"/>
        </w:rPr>
        <w:t xml:space="preserve">DCI </w:t>
      </w:r>
      <w:r w:rsidR="00161AF8">
        <w:rPr>
          <w:b/>
          <w:bCs/>
          <w:i/>
          <w:iCs/>
          <w:color w:val="000000" w:themeColor="text1"/>
        </w:rPr>
        <w:t>can be</w:t>
      </w:r>
      <w:r w:rsidR="00371A62" w:rsidRPr="00371A62">
        <w:rPr>
          <w:b/>
          <w:bCs/>
          <w:i/>
          <w:iCs/>
          <w:color w:val="000000" w:themeColor="text1"/>
        </w:rPr>
        <w:t xml:space="preserve"> based </w:t>
      </w:r>
      <w:r w:rsidR="00371A62">
        <w:rPr>
          <w:b/>
          <w:bCs/>
          <w:i/>
          <w:iCs/>
          <w:color w:val="000000" w:themeColor="text1"/>
        </w:rPr>
        <w:t>on</w:t>
      </w:r>
      <w:r w:rsidR="003844E0">
        <w:rPr>
          <w:b/>
          <w:bCs/>
          <w:i/>
          <w:iCs/>
          <w:color w:val="000000" w:themeColor="text1"/>
        </w:rPr>
        <w:t xml:space="preserve"> Rel-17 PDCCH repetition rules </w:t>
      </w:r>
      <w:r w:rsidR="00371A62">
        <w:rPr>
          <w:b/>
          <w:bCs/>
          <w:i/>
          <w:iCs/>
          <w:color w:val="000000" w:themeColor="text1"/>
        </w:rPr>
        <w:t>that resolves</w:t>
      </w:r>
      <w:r w:rsidR="003844E0">
        <w:rPr>
          <w:b/>
          <w:bCs/>
          <w:i/>
          <w:iCs/>
          <w:color w:val="000000" w:themeColor="text1"/>
        </w:rPr>
        <w:t xml:space="preserve"> timing ambiguity</w:t>
      </w:r>
      <w:r w:rsidR="00EE030A">
        <w:rPr>
          <w:b/>
          <w:bCs/>
          <w:i/>
          <w:iCs/>
          <w:color w:val="000000" w:themeColor="text1"/>
        </w:rPr>
        <w:t xml:space="preserve"> between AL8 and AL16 candidates.</w:t>
      </w:r>
      <w:r w:rsidR="00161AF8">
        <w:rPr>
          <w:b/>
          <w:bCs/>
          <w:i/>
          <w:iCs/>
          <w:color w:val="000000" w:themeColor="text1"/>
        </w:rPr>
        <w:t xml:space="preserve"> Case c1 </w:t>
      </w:r>
      <w:r w:rsidR="00F63C80">
        <w:rPr>
          <w:b/>
          <w:bCs/>
          <w:i/>
          <w:iCs/>
          <w:color w:val="000000" w:themeColor="text1"/>
        </w:rPr>
        <w:t>is already</w:t>
      </w:r>
      <w:r w:rsidR="00161AF8">
        <w:rPr>
          <w:b/>
          <w:bCs/>
          <w:i/>
          <w:iCs/>
          <w:color w:val="000000" w:themeColor="text1"/>
        </w:rPr>
        <w:t xml:space="preserve"> an error case</w:t>
      </w:r>
      <w:r w:rsidR="008E1310">
        <w:rPr>
          <w:b/>
          <w:bCs/>
          <w:i/>
          <w:iCs/>
          <w:color w:val="000000" w:themeColor="text1"/>
        </w:rPr>
        <w:t>. Case c2 does not require specification change.</w:t>
      </w:r>
    </w:p>
    <w:p w14:paraId="297679E5" w14:textId="77777777" w:rsidR="005E0A71" w:rsidRPr="00865324" w:rsidRDefault="005E0A71" w:rsidP="00865324"/>
    <w:p w14:paraId="54C2A6AE" w14:textId="1D4E91CE" w:rsidR="00865324" w:rsidRDefault="00FF0B0A" w:rsidP="00A7718B">
      <w:pPr>
        <w:pStyle w:val="Heading2"/>
      </w:pPr>
      <w:r>
        <w:t>Single CORESET repetition</w:t>
      </w:r>
    </w:p>
    <w:p w14:paraId="6A3C5FFA" w14:textId="293AF95A" w:rsidR="00FF0B0A" w:rsidRDefault="00FF0B0A" w:rsidP="00FF0B0A"/>
    <w:tbl>
      <w:tblPr>
        <w:tblStyle w:val="TableGrid"/>
        <w:tblW w:w="0" w:type="auto"/>
        <w:tblLook w:val="04A0" w:firstRow="1" w:lastRow="0" w:firstColumn="1" w:lastColumn="0" w:noHBand="0" w:noVBand="1"/>
      </w:tblPr>
      <w:tblGrid>
        <w:gridCol w:w="9919"/>
      </w:tblGrid>
      <w:tr w:rsidR="00FF0B0A" w14:paraId="70819E7F" w14:textId="77777777" w:rsidTr="00FF0B0A">
        <w:tc>
          <w:tcPr>
            <w:tcW w:w="9919" w:type="dxa"/>
          </w:tcPr>
          <w:p w14:paraId="7C3117EB" w14:textId="74CF320E"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b/>
                <w:bCs/>
                <w:color w:val="000000"/>
                <w:kern w:val="32"/>
                <w:sz w:val="21"/>
                <w:szCs w:val="21"/>
                <w:highlight w:val="green"/>
              </w:rPr>
              <w:t xml:space="preserve">Agreement </w:t>
            </w:r>
          </w:p>
          <w:p w14:paraId="026F981F" w14:textId="77777777"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color w:val="000000"/>
                <w:kern w:val="32"/>
                <w:sz w:val="21"/>
                <w:szCs w:val="21"/>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0E2B9995" w14:textId="77777777" w:rsidR="00FF0B0A" w:rsidRPr="00FF0B0A" w:rsidRDefault="00FF0B0A" w:rsidP="00B96D8E">
            <w:pPr>
              <w:numPr>
                <w:ilvl w:val="0"/>
                <w:numId w:val="15"/>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Option 2: The one with the lowest SS set ID is applied.</w:t>
            </w:r>
          </w:p>
          <w:p w14:paraId="20EE4960" w14:textId="4BC03833" w:rsidR="00FF0B0A" w:rsidRPr="00FF0B0A" w:rsidRDefault="00FF0B0A" w:rsidP="00B96D8E">
            <w:pPr>
              <w:numPr>
                <w:ilvl w:val="0"/>
                <w:numId w:val="15"/>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 xml:space="preserve">FFS: Support of Option 2 does not mean PDCCH repetition based on two linked search space set within one CORESET is supported </w:t>
            </w:r>
          </w:p>
        </w:tc>
      </w:tr>
    </w:tbl>
    <w:p w14:paraId="567CAB04" w14:textId="19C9ADE1" w:rsidR="00FF0B0A" w:rsidRDefault="00FF0B0A" w:rsidP="00FF0B0A"/>
    <w:p w14:paraId="15B205FC" w14:textId="49EB6BC3" w:rsidR="00142F6A" w:rsidRDefault="00F53FFD" w:rsidP="00142F6A">
      <w:r>
        <w:t xml:space="preserve">We believe single-TRP PDCCH repetition should be supported by reusing the mTRP repetition framework. This can be beneficial to improve PDCCH reliability beyond AL16 while re-using the hardware in UEs supporting </w:t>
      </w:r>
      <w:r w:rsidR="004D59FB">
        <w:t xml:space="preserve">multi-TRP </w:t>
      </w:r>
      <w:r>
        <w:t xml:space="preserve">PDCCH repetition. </w:t>
      </w:r>
      <w:r w:rsidR="00142F6A">
        <w:rPr>
          <w:color w:val="000000" w:themeColor="text1"/>
          <w:lang w:val="en-US"/>
        </w:rPr>
        <w:t>The specifications can naturally support 2 linked SS sets from the same CORESET. There is no need to add restrictions.</w:t>
      </w:r>
    </w:p>
    <w:p w14:paraId="699C4506" w14:textId="5598950E" w:rsidR="00142F6A" w:rsidRPr="00142F6A" w:rsidRDefault="00142F6A" w:rsidP="00142F6A">
      <w:pPr>
        <w:rPr>
          <w:b/>
          <w:bCs/>
          <w:i/>
          <w:iCs/>
        </w:rPr>
      </w:pPr>
      <w:r w:rsidRPr="00142F6A">
        <w:rPr>
          <w:b/>
          <w:bCs/>
          <w:i/>
          <w:iCs/>
        </w:rPr>
        <w:t>Proposal</w:t>
      </w:r>
      <w:r w:rsidR="004D59FB">
        <w:rPr>
          <w:b/>
          <w:bCs/>
          <w:i/>
          <w:iCs/>
        </w:rPr>
        <w:t>-</w:t>
      </w:r>
      <w:r w:rsidR="00A77850">
        <w:rPr>
          <w:b/>
          <w:bCs/>
          <w:i/>
          <w:iCs/>
        </w:rPr>
        <w:t>4</w:t>
      </w:r>
      <w:r w:rsidRPr="00142F6A">
        <w:rPr>
          <w:b/>
          <w:bCs/>
          <w:i/>
          <w:iCs/>
        </w:rPr>
        <w:t>: There is no need to add restrictions to disallow single TRP PDCCH repetitions</w:t>
      </w:r>
    </w:p>
    <w:p w14:paraId="692042DD" w14:textId="77777777" w:rsidR="00142F6A" w:rsidRPr="00FF0B0A" w:rsidRDefault="00142F6A" w:rsidP="00FF0B0A"/>
    <w:p w14:paraId="534FEC63" w14:textId="76280050" w:rsidR="00FF0B0A" w:rsidRDefault="00D133AF" w:rsidP="00A7718B">
      <w:pPr>
        <w:pStyle w:val="Heading2"/>
      </w:pPr>
      <w:r>
        <w:t>Type B time reference</w:t>
      </w:r>
    </w:p>
    <w:p w14:paraId="7C0468A5" w14:textId="502F7195" w:rsidR="00D133AF" w:rsidRDefault="00D133AF" w:rsidP="00D133AF"/>
    <w:tbl>
      <w:tblPr>
        <w:tblStyle w:val="TableGrid"/>
        <w:tblW w:w="0" w:type="auto"/>
        <w:tblLook w:val="04A0" w:firstRow="1" w:lastRow="0" w:firstColumn="1" w:lastColumn="0" w:noHBand="0" w:noVBand="1"/>
      </w:tblPr>
      <w:tblGrid>
        <w:gridCol w:w="9919"/>
      </w:tblGrid>
      <w:tr w:rsidR="00D133AF" w14:paraId="4025A5BD" w14:textId="77777777" w:rsidTr="00D133AF">
        <w:tc>
          <w:tcPr>
            <w:tcW w:w="9919" w:type="dxa"/>
          </w:tcPr>
          <w:p w14:paraId="36A77461" w14:textId="77777777" w:rsidR="00CD70A0" w:rsidRPr="00342D17" w:rsidRDefault="00CD70A0" w:rsidP="00CD70A0">
            <w:pPr>
              <w:rPr>
                <w:b/>
                <w:szCs w:val="20"/>
                <w:highlight w:val="green"/>
                <w:lang w:val="en-US" w:eastAsia="x-none"/>
              </w:rPr>
            </w:pPr>
            <w:r w:rsidRPr="00342D17">
              <w:rPr>
                <w:b/>
                <w:szCs w:val="20"/>
                <w:highlight w:val="green"/>
                <w:lang w:val="en-US" w:eastAsia="x-none"/>
              </w:rPr>
              <w:t>Agreement</w:t>
            </w:r>
          </w:p>
          <w:p w14:paraId="51287FA9" w14:textId="77777777" w:rsidR="00CD70A0" w:rsidRPr="0042673C" w:rsidRDefault="00CD70A0" w:rsidP="00CD70A0">
            <w:pPr>
              <w:autoSpaceDE w:val="0"/>
              <w:autoSpaceDN w:val="0"/>
              <w:adjustRightInd w:val="0"/>
              <w:snapToGrid w:val="0"/>
              <w:rPr>
                <w:rFonts w:eastAsia="DengXian"/>
                <w:b/>
                <w:bCs/>
                <w:kern w:val="32"/>
                <w:szCs w:val="20"/>
                <w:lang w:eastAsia="zh-CN"/>
              </w:rPr>
            </w:pPr>
            <w:r w:rsidRPr="0042673C">
              <w:rPr>
                <w:rFonts w:eastAsia="DengXian"/>
                <w:b/>
                <w:bCs/>
                <w:kern w:val="32"/>
                <w:szCs w:val="20"/>
                <w:lang w:eastAsia="zh-CN"/>
              </w:rPr>
              <w:lastRenderedPageBreak/>
              <w:t>Confirm the Working assumption in RAN1 #106-e:</w:t>
            </w:r>
          </w:p>
          <w:p w14:paraId="19B648BE" w14:textId="77777777" w:rsidR="00CD70A0" w:rsidRPr="0042673C" w:rsidRDefault="00CD70A0" w:rsidP="00CD70A0">
            <w:pPr>
              <w:autoSpaceDE w:val="0"/>
              <w:autoSpaceDN w:val="0"/>
              <w:adjustRightInd w:val="0"/>
              <w:snapToGrid w:val="0"/>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01116C68" w14:textId="77777777" w:rsidR="00CD70A0" w:rsidRPr="0042673C" w:rsidRDefault="00CD70A0" w:rsidP="00B96D8E">
            <w:pPr>
              <w:numPr>
                <w:ilvl w:val="0"/>
                <w:numId w:val="16"/>
              </w:numPr>
              <w:autoSpaceDE w:val="0"/>
              <w:autoSpaceDN w:val="0"/>
              <w:adjustRightInd w:val="0"/>
              <w:snapToGrid w:val="0"/>
              <w:spacing w:after="0"/>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14787AEB" w14:textId="77777777" w:rsidR="00CD70A0" w:rsidRPr="0042673C" w:rsidRDefault="00CD70A0" w:rsidP="00B96D8E">
            <w:pPr>
              <w:numPr>
                <w:ilvl w:val="0"/>
                <w:numId w:val="16"/>
              </w:numPr>
              <w:autoSpaceDE w:val="0"/>
              <w:autoSpaceDN w:val="0"/>
              <w:adjustRightInd w:val="0"/>
              <w:snapToGrid w:val="0"/>
              <w:spacing w:after="0"/>
              <w:rPr>
                <w:rFonts w:eastAsia="Malgun Gothic" w:cs="Times"/>
                <w:szCs w:val="20"/>
                <w:lang w:eastAsia="ko-KR"/>
              </w:rPr>
            </w:pPr>
            <w:r w:rsidRPr="0042673C">
              <w:rPr>
                <w:rFonts w:eastAsia="Malgun Gothic" w:cs="Times"/>
                <w:szCs w:val="20"/>
                <w:lang w:eastAsia="ko-KR"/>
              </w:rPr>
              <w:t>Note: Above applies at least for UEs doing selective decoding</w:t>
            </w:r>
          </w:p>
          <w:p w14:paraId="6D10587E" w14:textId="77777777" w:rsidR="00CD70A0" w:rsidRPr="0042673C" w:rsidRDefault="00CD70A0" w:rsidP="00CD70A0">
            <w:pPr>
              <w:autoSpaceDE w:val="0"/>
              <w:autoSpaceDN w:val="0"/>
              <w:adjustRightInd w:val="0"/>
              <w:snapToGrid w:val="0"/>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436CCDF2" w14:textId="68C1A3A0" w:rsidR="00D133AF" w:rsidRPr="00570613" w:rsidRDefault="00CD70A0" w:rsidP="00CD70A0">
            <w:pPr>
              <w:autoSpaceDE w:val="0"/>
              <w:autoSpaceDN w:val="0"/>
              <w:adjustRightInd w:val="0"/>
              <w:snapToGrid w:val="0"/>
              <w:rPr>
                <w:rFonts w:eastAsia="Malgun Gothic" w:cs="Times"/>
                <w:szCs w:val="20"/>
                <w:lang w:eastAsia="ko-KR"/>
              </w:rPr>
            </w:pPr>
            <w:r w:rsidRPr="0042673C">
              <w:rPr>
                <w:rFonts w:eastAsia="Malgun Gothic" w:cs="Times"/>
                <w:szCs w:val="20"/>
                <w:lang w:eastAsia="ko-KR"/>
              </w:rPr>
              <w:t>FFS: How above applies for UEs doing soft combining</w:t>
            </w:r>
          </w:p>
        </w:tc>
      </w:tr>
    </w:tbl>
    <w:p w14:paraId="472553D8" w14:textId="1F84CB9C" w:rsidR="00D133AF" w:rsidRDefault="00D133AF" w:rsidP="00D133AF"/>
    <w:p w14:paraId="5B118292" w14:textId="3412C47D" w:rsidR="00FF0351" w:rsidRPr="00AE0897" w:rsidRDefault="002D32F5" w:rsidP="00FF0351">
      <w:pPr>
        <w:rPr>
          <w:lang w:val="en-US"/>
        </w:rPr>
      </w:pPr>
      <w:r w:rsidRPr="00AE0897">
        <w:rPr>
          <w:lang w:val="en-US"/>
        </w:rPr>
        <w:t xml:space="preserve">We don’t expect further specification for </w:t>
      </w:r>
      <w:r w:rsidR="00F9187D">
        <w:rPr>
          <w:lang w:val="en-US"/>
        </w:rPr>
        <w:t>r</w:t>
      </w:r>
      <w:r w:rsidR="00854171" w:rsidRPr="00AE0897">
        <w:rPr>
          <w:lang w:val="en-US"/>
        </w:rPr>
        <w:t xml:space="preserve">elaxation of processing time for soft combining of linked PDCCH candidates including PUSCH processing, PDSCH processing for mapping Type A and B, AP CSI processing, etc. </w:t>
      </w:r>
      <w:r w:rsidRPr="00AE0897">
        <w:rPr>
          <w:lang w:val="en-US"/>
        </w:rPr>
        <w:t xml:space="preserve">due to soft-combining. For soft-combining cases, </w:t>
      </w:r>
      <w:r w:rsidR="00833C81">
        <w:rPr>
          <w:lang w:val="en-US"/>
        </w:rPr>
        <w:t xml:space="preserve">our understanding is that </w:t>
      </w:r>
      <w:r w:rsidRPr="00AE0897">
        <w:rPr>
          <w:lang w:val="en-US"/>
        </w:rPr>
        <w:t>BD count already reflects soft-combining complexity</w:t>
      </w:r>
      <w:r w:rsidR="00331BED" w:rsidRPr="00AE0897">
        <w:rPr>
          <w:lang w:val="en-US"/>
        </w:rPr>
        <w:t xml:space="preserve"> for the slot.</w:t>
      </w:r>
    </w:p>
    <w:p w14:paraId="6C2F2A25" w14:textId="6870B4B1" w:rsidR="00432C2D" w:rsidRDefault="00432C2D" w:rsidP="00FF0351">
      <w:pPr>
        <w:rPr>
          <w:lang w:val="en-US"/>
        </w:rPr>
      </w:pPr>
    </w:p>
    <w:p w14:paraId="46D0CFD4" w14:textId="2C6F673F" w:rsidR="00432C2D" w:rsidRPr="00FF0351" w:rsidRDefault="00331BED" w:rsidP="00FF0351">
      <w:pPr>
        <w:rPr>
          <w:b/>
          <w:bCs/>
          <w:i/>
          <w:iCs/>
          <w:lang w:val="en-US"/>
        </w:rPr>
      </w:pPr>
      <w:r>
        <w:rPr>
          <w:b/>
          <w:bCs/>
          <w:i/>
          <w:iCs/>
          <w:lang w:val="en-US"/>
        </w:rPr>
        <w:t>Proposal</w:t>
      </w:r>
      <w:r w:rsidR="00627054">
        <w:rPr>
          <w:b/>
          <w:bCs/>
          <w:i/>
          <w:iCs/>
          <w:lang w:val="en-US"/>
        </w:rPr>
        <w:t>-</w:t>
      </w:r>
      <w:r w:rsidR="00A77850">
        <w:rPr>
          <w:b/>
          <w:bCs/>
          <w:i/>
          <w:iCs/>
          <w:lang w:val="en-US"/>
        </w:rPr>
        <w:t>5</w:t>
      </w:r>
      <w:r w:rsidR="00627054">
        <w:rPr>
          <w:b/>
          <w:bCs/>
          <w:i/>
          <w:iCs/>
          <w:lang w:val="en-US"/>
        </w:rPr>
        <w:t>:</w:t>
      </w:r>
      <w:r>
        <w:rPr>
          <w:b/>
          <w:bCs/>
          <w:i/>
          <w:iCs/>
          <w:lang w:val="en-US"/>
        </w:rPr>
        <w:t xml:space="preserve"> </w:t>
      </w:r>
      <w:r w:rsidR="00AE0897">
        <w:rPr>
          <w:b/>
          <w:bCs/>
          <w:i/>
          <w:iCs/>
          <w:color w:val="000000" w:themeColor="text1"/>
        </w:rPr>
        <w:t xml:space="preserve">No further specification is needed for </w:t>
      </w:r>
      <w:r w:rsidR="00833C81">
        <w:rPr>
          <w:b/>
          <w:bCs/>
          <w:i/>
          <w:iCs/>
          <w:color w:val="000000" w:themeColor="text1"/>
        </w:rPr>
        <w:t>r</w:t>
      </w:r>
      <w:r w:rsidR="00AE0897" w:rsidRPr="00AE0897">
        <w:rPr>
          <w:b/>
          <w:bCs/>
          <w:i/>
          <w:iCs/>
          <w:color w:val="000000" w:themeColor="text1"/>
        </w:rPr>
        <w:t>elaxation of processing time for soft combining of linked PDCCH candidates including PUSCH processing, PDSCH processing for mapping Type A and B, AP CSI processing</w:t>
      </w:r>
    </w:p>
    <w:p w14:paraId="4483DED6" w14:textId="77777777" w:rsidR="00142F6A" w:rsidRDefault="00142F6A" w:rsidP="00D133AF"/>
    <w:p w14:paraId="38B93B4D" w14:textId="161760CE" w:rsidR="00A1374A" w:rsidRDefault="00F36A8A" w:rsidP="00A7718B">
      <w:pPr>
        <w:pStyle w:val="Heading2"/>
      </w:pPr>
      <w:r>
        <w:t>Multi-DCI</w:t>
      </w:r>
    </w:p>
    <w:p w14:paraId="6C5D1307" w14:textId="6C55FE2E" w:rsidR="00A1374A" w:rsidRDefault="00A1374A" w:rsidP="00A1374A"/>
    <w:p w14:paraId="603B2BF5" w14:textId="77777777" w:rsidR="00F36A8A" w:rsidRDefault="00F36A8A" w:rsidP="00F36A8A">
      <w:pPr>
        <w:rPr>
          <w:rFonts w:cs="Times"/>
          <w:szCs w:val="20"/>
          <w:lang w:eastAsia="zh-CN"/>
        </w:rPr>
      </w:pPr>
      <w:r>
        <w:t xml:space="preserve">It is not clear whether/how to support PDCCH repetition for multi-DCI based multi-TRP operation. We think for the case of multi-DCI multi-TRP, PDCCH repetition could be allowed within the same </w:t>
      </w:r>
      <w:proofErr w:type="spellStart"/>
      <w:r w:rsidRPr="00B67A58">
        <w:rPr>
          <w:rFonts w:cs="Times"/>
          <w:i/>
          <w:iCs/>
          <w:szCs w:val="20"/>
          <w:lang w:eastAsia="zh-CN"/>
        </w:rPr>
        <w:t>CORESETPoolIndex</w:t>
      </w:r>
      <w:proofErr w:type="spellEnd"/>
      <w:r>
        <w:rPr>
          <w:rFonts w:cs="Times"/>
          <w:szCs w:val="20"/>
          <w:lang w:eastAsia="zh-CN"/>
        </w:rPr>
        <w:t xml:space="preserve"> value (this avoids mixing of PDCCH repetition with out of order scheduling).</w:t>
      </w:r>
    </w:p>
    <w:p w14:paraId="5912506F" w14:textId="77777777" w:rsidR="00F36A8A" w:rsidRDefault="00F36A8A" w:rsidP="00F36A8A">
      <w:pPr>
        <w:rPr>
          <w:rFonts w:cs="Times"/>
          <w:szCs w:val="20"/>
          <w:lang w:eastAsia="zh-CN"/>
        </w:rPr>
      </w:pPr>
    </w:p>
    <w:p w14:paraId="3A0510EA" w14:textId="3AF766CE" w:rsidR="00F36A8A" w:rsidRDefault="00F36A8A" w:rsidP="00F36A8A">
      <w:r w:rsidRPr="00937C74">
        <w:rPr>
          <w:b/>
          <w:bCs/>
          <w:i/>
          <w:iCs/>
        </w:rPr>
        <w:t>Proposal</w:t>
      </w:r>
      <w:r>
        <w:rPr>
          <w:b/>
          <w:bCs/>
          <w:i/>
          <w:iCs/>
        </w:rPr>
        <w:t>-</w:t>
      </w:r>
      <w:r w:rsidR="00A77850">
        <w:rPr>
          <w:b/>
          <w:bCs/>
          <w:i/>
          <w:iCs/>
        </w:rPr>
        <w:t>6</w:t>
      </w:r>
      <w:r w:rsidRPr="00937C74">
        <w:rPr>
          <w:b/>
          <w:bCs/>
          <w:i/>
          <w:iCs/>
        </w:rPr>
        <w:t xml:space="preserve">: For multi-DCI multi-TRP, PDCCH repetition could be allowed within the same </w:t>
      </w:r>
      <w:proofErr w:type="spellStart"/>
      <w:r w:rsidRPr="00937C74">
        <w:rPr>
          <w:rFonts w:cs="Times"/>
          <w:b/>
          <w:bCs/>
          <w:i/>
          <w:iCs/>
          <w:szCs w:val="20"/>
          <w:lang w:eastAsia="zh-CN"/>
        </w:rPr>
        <w:t>CORESETPoolIndex</w:t>
      </w:r>
      <w:proofErr w:type="spellEnd"/>
      <w:r w:rsidRPr="00937C74">
        <w:rPr>
          <w:rFonts w:cs="Times"/>
          <w:b/>
          <w:bCs/>
          <w:i/>
          <w:iCs/>
          <w:szCs w:val="20"/>
          <w:lang w:eastAsia="zh-CN"/>
        </w:rPr>
        <w:t xml:space="preserve"> value.</w:t>
      </w:r>
    </w:p>
    <w:p w14:paraId="51B6788A" w14:textId="77777777" w:rsidR="00F36A8A" w:rsidRDefault="00F36A8A" w:rsidP="00A1374A"/>
    <w:tbl>
      <w:tblPr>
        <w:tblStyle w:val="TableGrid"/>
        <w:tblW w:w="0" w:type="auto"/>
        <w:tblLook w:val="04A0" w:firstRow="1" w:lastRow="0" w:firstColumn="1" w:lastColumn="0" w:noHBand="0" w:noVBand="1"/>
      </w:tblPr>
      <w:tblGrid>
        <w:gridCol w:w="9919"/>
      </w:tblGrid>
      <w:tr w:rsidR="00A1374A" w14:paraId="7A656987" w14:textId="77777777" w:rsidTr="00A1374A">
        <w:tc>
          <w:tcPr>
            <w:tcW w:w="9919" w:type="dxa"/>
          </w:tcPr>
          <w:p w14:paraId="17A7310F" w14:textId="77777777" w:rsidR="00F36BE0" w:rsidRPr="009B59B6" w:rsidRDefault="00F36BE0" w:rsidP="00F36BE0">
            <w:pPr>
              <w:snapToGrid w:val="0"/>
              <w:rPr>
                <w:rFonts w:cs="Times"/>
                <w:szCs w:val="20"/>
                <w:highlight w:val="green"/>
              </w:rPr>
            </w:pPr>
            <w:r w:rsidRPr="009B59B6">
              <w:rPr>
                <w:rFonts w:cs="Times"/>
                <w:b/>
                <w:bCs/>
                <w:szCs w:val="20"/>
                <w:highlight w:val="green"/>
              </w:rPr>
              <w:t>Agreement</w:t>
            </w:r>
          </w:p>
          <w:p w14:paraId="0411CF5D" w14:textId="77777777" w:rsidR="00F36BE0" w:rsidRPr="009B59B6" w:rsidRDefault="00F36BE0" w:rsidP="00F36BE0">
            <w:pPr>
              <w:rPr>
                <w:rFonts w:cs="Times"/>
                <w:bCs/>
                <w:iCs/>
              </w:rPr>
            </w:pPr>
            <w:r w:rsidRPr="009B59B6">
              <w:rPr>
                <w:rFonts w:cs="Times"/>
                <w:bCs/>
                <w:iCs/>
              </w:rPr>
              <w:t>For a UE supporting reception with two different beams and configured with PDCCH repetitions, for determination of two QCL-</w:t>
            </w:r>
            <w:proofErr w:type="spellStart"/>
            <w:r w:rsidRPr="009B59B6">
              <w:rPr>
                <w:rFonts w:cs="Times"/>
                <w:bCs/>
                <w:iCs/>
              </w:rPr>
              <w:t>TypeD</w:t>
            </w:r>
            <w:proofErr w:type="spellEnd"/>
            <w:r w:rsidRPr="009B59B6">
              <w:rPr>
                <w:rFonts w:cs="Times"/>
                <w:bCs/>
                <w:iCs/>
              </w:rPr>
              <w:t xml:space="preserve"> properties for multiple monitored overlapping CORESETs, support</w:t>
            </w:r>
          </w:p>
          <w:p w14:paraId="3A4CDE21" w14:textId="77777777" w:rsidR="00F36BE0" w:rsidRPr="009B59B6" w:rsidRDefault="00F36BE0" w:rsidP="00B96D8E">
            <w:pPr>
              <w:numPr>
                <w:ilvl w:val="0"/>
                <w:numId w:val="27"/>
              </w:numPr>
              <w:spacing w:after="0"/>
              <w:rPr>
                <w:rFonts w:eastAsia="Times New Roman" w:cs="Times"/>
                <w:bCs/>
                <w:iCs/>
              </w:rPr>
            </w:pPr>
            <w:r w:rsidRPr="009B59B6">
              <w:rPr>
                <w:rFonts w:eastAsia="Times New Roman" w:cs="Times"/>
                <w:bCs/>
                <w:iCs/>
              </w:rPr>
              <w:t>Alt2: Reuse legacy priority rule to identify the first QCL-</w:t>
            </w:r>
            <w:proofErr w:type="spellStart"/>
            <w:r w:rsidRPr="009B59B6">
              <w:rPr>
                <w:rFonts w:eastAsia="Times New Roman" w:cs="Times"/>
                <w:bCs/>
                <w:iCs/>
              </w:rPr>
              <w:t>TypeD</w:t>
            </w:r>
            <w:proofErr w:type="spellEnd"/>
            <w:r w:rsidRPr="009B59B6">
              <w:rPr>
                <w:rFonts w:eastAsia="Times New Roman" w:cs="Times"/>
                <w:bCs/>
                <w:iCs/>
              </w:rPr>
              <w:t xml:space="preserve"> property, and then, identify the second QCL-</w:t>
            </w:r>
            <w:proofErr w:type="spellStart"/>
            <w:r w:rsidRPr="009B59B6">
              <w:rPr>
                <w:rFonts w:eastAsia="Times New Roman" w:cs="Times"/>
                <w:bCs/>
                <w:iCs/>
              </w:rPr>
              <w:t>TypeD</w:t>
            </w:r>
            <w:proofErr w:type="spellEnd"/>
            <w:r w:rsidRPr="009B59B6">
              <w:rPr>
                <w:rFonts w:eastAsia="Times New Roman" w:cs="Times"/>
                <w:bCs/>
                <w:iCs/>
              </w:rPr>
              <w:t xml:space="preserve"> according to one of the SS sets that is linked with a SS set with the first QCL-</w:t>
            </w:r>
            <w:proofErr w:type="spellStart"/>
            <w:r w:rsidRPr="009B59B6">
              <w:rPr>
                <w:rFonts w:eastAsia="Times New Roman" w:cs="Times"/>
                <w:bCs/>
                <w:iCs/>
              </w:rPr>
              <w:t>TypeD</w:t>
            </w:r>
            <w:proofErr w:type="spellEnd"/>
            <w:r w:rsidRPr="009B59B6">
              <w:rPr>
                <w:rFonts w:eastAsia="Times New Roman" w:cs="Times"/>
                <w:bCs/>
                <w:iCs/>
              </w:rPr>
              <w:t xml:space="preserve"> (among the multiple overlapping CORESETs)</w:t>
            </w:r>
          </w:p>
          <w:p w14:paraId="31F26C6F" w14:textId="77777777" w:rsidR="00F36BE0" w:rsidRPr="009B59B6" w:rsidRDefault="00F36BE0" w:rsidP="00B96D8E">
            <w:pPr>
              <w:numPr>
                <w:ilvl w:val="1"/>
                <w:numId w:val="27"/>
              </w:numPr>
              <w:spacing w:after="0"/>
              <w:rPr>
                <w:rFonts w:eastAsia="Times New Roman" w:cs="Times"/>
                <w:bCs/>
                <w:iCs/>
              </w:rPr>
            </w:pPr>
            <w:r w:rsidRPr="009B59B6">
              <w:rPr>
                <w:rFonts w:eastAsia="Times New Roman" w:cs="Times"/>
                <w:bCs/>
                <w:iCs/>
              </w:rPr>
              <w:t>In the case of multiple such SS set pairs, Rel. 15 priority order is followed for the second QCL-</w:t>
            </w:r>
            <w:proofErr w:type="spellStart"/>
            <w:r w:rsidRPr="009B59B6">
              <w:rPr>
                <w:rFonts w:eastAsia="Times New Roman" w:cs="Times"/>
                <w:bCs/>
                <w:iCs/>
              </w:rPr>
              <w:t>TypeD</w:t>
            </w:r>
            <w:proofErr w:type="spellEnd"/>
            <w:r w:rsidRPr="009B59B6">
              <w:rPr>
                <w:rFonts w:eastAsia="Times New Roman" w:cs="Times"/>
                <w:bCs/>
                <w:iCs/>
              </w:rPr>
              <w:t xml:space="preserve"> determination</w:t>
            </w:r>
          </w:p>
          <w:p w14:paraId="3C36AD00" w14:textId="77777777" w:rsidR="00F36BE0" w:rsidRPr="009B59B6" w:rsidRDefault="00F36BE0" w:rsidP="00B96D8E">
            <w:pPr>
              <w:numPr>
                <w:ilvl w:val="1"/>
                <w:numId w:val="27"/>
              </w:numPr>
              <w:spacing w:after="0"/>
              <w:rPr>
                <w:rFonts w:eastAsia="Times New Roman" w:cs="Times"/>
                <w:bCs/>
                <w:iCs/>
              </w:rPr>
            </w:pPr>
            <w:r w:rsidRPr="009B59B6">
              <w:rPr>
                <w:rFonts w:eastAsia="Times New Roman" w:cs="Times"/>
                <w:bCs/>
                <w:iCs/>
              </w:rPr>
              <w:t>In the case of no such SS set pair, a second QCL-</w:t>
            </w:r>
            <w:proofErr w:type="spellStart"/>
            <w:r w:rsidRPr="009B59B6">
              <w:rPr>
                <w:rFonts w:eastAsia="Times New Roman" w:cs="Times"/>
                <w:bCs/>
                <w:iCs/>
              </w:rPr>
              <w:t>TypeD</w:t>
            </w:r>
            <w:proofErr w:type="spellEnd"/>
            <w:r w:rsidRPr="009B59B6">
              <w:rPr>
                <w:rFonts w:eastAsia="Times New Roman" w:cs="Times"/>
                <w:bCs/>
                <w:iCs/>
              </w:rPr>
              <w:t xml:space="preserve"> is not determined</w:t>
            </w:r>
          </w:p>
          <w:p w14:paraId="1897A834" w14:textId="77777777" w:rsidR="00F36BE0" w:rsidRPr="009B59B6" w:rsidRDefault="00F36BE0" w:rsidP="00B96D8E">
            <w:pPr>
              <w:numPr>
                <w:ilvl w:val="0"/>
                <w:numId w:val="27"/>
              </w:numPr>
              <w:spacing w:after="0"/>
              <w:rPr>
                <w:rFonts w:eastAsia="Times New Roman" w:cs="Times"/>
                <w:bCs/>
                <w:iCs/>
              </w:rPr>
            </w:pPr>
            <w:r w:rsidRPr="009B59B6">
              <w:rPr>
                <w:rFonts w:eastAsia="Times New Roman" w:cs="Times"/>
                <w:bCs/>
                <w:iCs/>
              </w:rPr>
              <w:t>Note 1: simultaneous two beam reception for PDCCH repetition is UE optional</w:t>
            </w:r>
          </w:p>
          <w:p w14:paraId="3DF268B1" w14:textId="6593C415" w:rsidR="00F36BE0" w:rsidRPr="00CC221C" w:rsidRDefault="00F36BE0" w:rsidP="00B96D8E">
            <w:pPr>
              <w:numPr>
                <w:ilvl w:val="0"/>
                <w:numId w:val="27"/>
              </w:numPr>
              <w:spacing w:after="0"/>
              <w:rPr>
                <w:rFonts w:eastAsia="Times New Roman" w:cs="Times"/>
                <w:bCs/>
                <w:iCs/>
              </w:rPr>
            </w:pPr>
            <w:r w:rsidRPr="009B59B6">
              <w:rPr>
                <w:rFonts w:eastAsia="Times New Roman" w:cs="Times"/>
                <w:bCs/>
                <w:iCs/>
              </w:rPr>
              <w:t>Note 2: It can be separately discussed whether/how this feature interacts with multi-DCI based mTRP or with SFN PDCCH</w:t>
            </w:r>
          </w:p>
          <w:p w14:paraId="2A68327B" w14:textId="1DAA426B" w:rsidR="00A1374A" w:rsidRPr="00A1374A" w:rsidRDefault="00A1374A" w:rsidP="0035136B">
            <w:pPr>
              <w:overflowPunct w:val="0"/>
              <w:spacing w:after="0" w:line="216" w:lineRule="auto"/>
              <w:ind w:left="720"/>
              <w:contextualSpacing/>
              <w:jc w:val="left"/>
              <w:rPr>
                <w:rFonts w:ascii="Times New Roman" w:eastAsia="Times New Roman" w:hAnsi="Times New Roman"/>
                <w:sz w:val="22"/>
                <w:lang w:val="en-US"/>
              </w:rPr>
            </w:pPr>
          </w:p>
        </w:tc>
      </w:tr>
    </w:tbl>
    <w:p w14:paraId="792791C1" w14:textId="66E78D97" w:rsidR="00A1374A" w:rsidRDefault="00A1374A" w:rsidP="00A1374A"/>
    <w:p w14:paraId="46B733E3" w14:textId="2F2DEF47" w:rsidR="005803FE" w:rsidRDefault="0048624C" w:rsidP="00DD0735">
      <w:pPr>
        <w:rPr>
          <w:color w:val="000000" w:themeColor="text1"/>
        </w:rPr>
      </w:pPr>
      <w:r>
        <w:rPr>
          <w:color w:val="000000" w:themeColor="text1"/>
        </w:rPr>
        <w:t>We think Alt2 solves the problem</w:t>
      </w:r>
      <w:r w:rsidR="00B02973">
        <w:rPr>
          <w:color w:val="000000" w:themeColor="text1"/>
        </w:rPr>
        <w:t xml:space="preserve"> in the ca</w:t>
      </w:r>
      <w:r w:rsidR="005803FE">
        <w:rPr>
          <w:color w:val="000000" w:themeColor="text1"/>
        </w:rPr>
        <w:t>se a SS-set pair is configured</w:t>
      </w:r>
      <w:r w:rsidR="002E5182">
        <w:rPr>
          <w:color w:val="000000" w:themeColor="text1"/>
        </w:rPr>
        <w:t xml:space="preserve"> and </w:t>
      </w:r>
      <w:proofErr w:type="spellStart"/>
      <w:r w:rsidR="002E5182" w:rsidRPr="002E5182">
        <w:rPr>
          <w:i/>
          <w:iCs/>
          <w:color w:val="000000" w:themeColor="text1"/>
        </w:rPr>
        <w:t>CORESETPoolIndex</w:t>
      </w:r>
      <w:proofErr w:type="spellEnd"/>
      <w:r w:rsidR="002E5182">
        <w:rPr>
          <w:color w:val="000000" w:themeColor="text1"/>
        </w:rPr>
        <w:t xml:space="preserve"> </w:t>
      </w:r>
      <w:r w:rsidR="00236C38">
        <w:rPr>
          <w:color w:val="000000" w:themeColor="text1"/>
        </w:rPr>
        <w:t xml:space="preserve">(multi-DCI) </w:t>
      </w:r>
      <w:r w:rsidR="002E5182">
        <w:rPr>
          <w:color w:val="000000" w:themeColor="text1"/>
        </w:rPr>
        <w:t>is not configured.</w:t>
      </w:r>
    </w:p>
    <w:p w14:paraId="1E27098F" w14:textId="7ABD4A64" w:rsidR="00F14216" w:rsidRDefault="00D36B17" w:rsidP="00DD0735">
      <w:pPr>
        <w:rPr>
          <w:color w:val="000000" w:themeColor="text1"/>
        </w:rPr>
      </w:pPr>
      <w:r>
        <w:rPr>
          <w:color w:val="000000" w:themeColor="text1"/>
        </w:rPr>
        <w:t>I</w:t>
      </w:r>
      <w:r w:rsidR="0048624C">
        <w:rPr>
          <w:color w:val="000000" w:themeColor="text1"/>
        </w:rPr>
        <w:t xml:space="preserve">f two </w:t>
      </w:r>
      <w:proofErr w:type="spellStart"/>
      <w:r w:rsidR="0048624C" w:rsidRPr="0065204C">
        <w:rPr>
          <w:i/>
          <w:iCs/>
          <w:color w:val="000000" w:themeColor="text1"/>
        </w:rPr>
        <w:t>CORESETPoolIndex</w:t>
      </w:r>
      <w:proofErr w:type="spellEnd"/>
      <w:r w:rsidR="0048624C">
        <w:rPr>
          <w:color w:val="000000" w:themeColor="text1"/>
        </w:rPr>
        <w:t xml:space="preserve"> is configured, </w:t>
      </w:r>
      <w:r>
        <w:rPr>
          <w:color w:val="000000" w:themeColor="text1"/>
        </w:rPr>
        <w:t xml:space="preserve">we </w:t>
      </w:r>
      <w:r w:rsidR="0048624C">
        <w:rPr>
          <w:color w:val="000000" w:themeColor="text1"/>
        </w:rPr>
        <w:t xml:space="preserve">propose to apply Rel-15 rules per </w:t>
      </w:r>
      <w:proofErr w:type="spellStart"/>
      <w:r w:rsidR="0048624C" w:rsidRPr="0065204C">
        <w:rPr>
          <w:i/>
          <w:iCs/>
          <w:color w:val="000000" w:themeColor="text1"/>
        </w:rPr>
        <w:t>CORESETPoolIndex</w:t>
      </w:r>
      <w:proofErr w:type="spellEnd"/>
      <w:r w:rsidR="0048624C">
        <w:rPr>
          <w:color w:val="000000" w:themeColor="text1"/>
        </w:rPr>
        <w:t>.</w:t>
      </w:r>
      <w:r w:rsidR="00C92EB0">
        <w:rPr>
          <w:color w:val="000000" w:themeColor="text1"/>
        </w:rPr>
        <w:t xml:space="preserve"> </w:t>
      </w:r>
      <w:r w:rsidR="00C92EB0">
        <w:t xml:space="preserve">In our view, for mDCI operation, the Rel-15 PDCCH prioritization technique can be easily extended by specifying the prioritization operation within the set of CORESETs associated with the same value of </w:t>
      </w:r>
      <w:proofErr w:type="spellStart"/>
      <w:r w:rsidR="00C92EB0" w:rsidRPr="09D5603D">
        <w:rPr>
          <w:i/>
          <w:iCs/>
        </w:rPr>
        <w:t>CORESETPoolIndex</w:t>
      </w:r>
      <w:proofErr w:type="spellEnd"/>
      <w:r w:rsidR="00C92EB0">
        <w:t>.</w:t>
      </w:r>
    </w:p>
    <w:p w14:paraId="0F1DB944" w14:textId="77777777" w:rsidR="00320969" w:rsidRDefault="00320969" w:rsidP="00DD0735">
      <w:pPr>
        <w:rPr>
          <w:color w:val="000000" w:themeColor="text1"/>
        </w:rPr>
      </w:pPr>
    </w:p>
    <w:p w14:paraId="4F16BF9F" w14:textId="79590AC9" w:rsidR="00DD0735" w:rsidRPr="0013068A" w:rsidRDefault="00DD0735" w:rsidP="00A1374A">
      <w:pPr>
        <w:rPr>
          <w:b/>
          <w:bCs/>
          <w:i/>
          <w:iCs/>
          <w:color w:val="000000" w:themeColor="text1"/>
        </w:rPr>
      </w:pPr>
      <w:r w:rsidRPr="00EC6F2E">
        <w:rPr>
          <w:b/>
          <w:bCs/>
          <w:i/>
          <w:iCs/>
          <w:color w:val="000000" w:themeColor="text1"/>
        </w:rPr>
        <w:t>Proposal</w:t>
      </w:r>
      <w:r w:rsidR="0079321D">
        <w:rPr>
          <w:b/>
          <w:bCs/>
          <w:i/>
          <w:iCs/>
          <w:color w:val="000000" w:themeColor="text1"/>
        </w:rPr>
        <w:t>-</w:t>
      </w:r>
      <w:r w:rsidR="000574E7">
        <w:rPr>
          <w:b/>
          <w:bCs/>
          <w:i/>
          <w:iCs/>
          <w:color w:val="000000" w:themeColor="text1"/>
        </w:rPr>
        <w:t>7</w:t>
      </w:r>
      <w:r w:rsidR="00A8338D" w:rsidRPr="00EC6F2E">
        <w:rPr>
          <w:b/>
          <w:bCs/>
          <w:i/>
          <w:iCs/>
          <w:color w:val="000000" w:themeColor="text1"/>
        </w:rPr>
        <w:t xml:space="preserve">: </w:t>
      </w:r>
      <w:r w:rsidR="00695C56">
        <w:rPr>
          <w:b/>
          <w:bCs/>
          <w:i/>
          <w:iCs/>
          <w:color w:val="000000" w:themeColor="text1"/>
        </w:rPr>
        <w:t>For multi-DCI multi-TRP</w:t>
      </w:r>
      <w:r w:rsidR="006631FE">
        <w:rPr>
          <w:b/>
          <w:bCs/>
          <w:i/>
          <w:iCs/>
          <w:color w:val="000000" w:themeColor="text1"/>
        </w:rPr>
        <w:t xml:space="preserve">, apply Rel-15 rules </w:t>
      </w:r>
      <w:r w:rsidR="00695C56">
        <w:rPr>
          <w:b/>
          <w:bCs/>
          <w:i/>
          <w:iCs/>
          <w:color w:val="000000" w:themeColor="text1"/>
        </w:rPr>
        <w:t xml:space="preserve">of PDCCH prioritization </w:t>
      </w:r>
      <w:r w:rsidR="00C92EB0" w:rsidRPr="00EC6F2E">
        <w:rPr>
          <w:b/>
          <w:bCs/>
          <w:i/>
          <w:iCs/>
        </w:rPr>
        <w:t xml:space="preserve">within the set of CORESETs associated with the same value of </w:t>
      </w:r>
      <w:proofErr w:type="spellStart"/>
      <w:r w:rsidR="00C92EB0" w:rsidRPr="00EC6F2E">
        <w:rPr>
          <w:b/>
          <w:bCs/>
          <w:i/>
          <w:iCs/>
        </w:rPr>
        <w:t>CORESETPoolIndex</w:t>
      </w:r>
      <w:proofErr w:type="spellEnd"/>
      <w:r w:rsidR="006631FE">
        <w:rPr>
          <w:b/>
          <w:bCs/>
          <w:i/>
          <w:iCs/>
          <w:color w:val="000000" w:themeColor="text1"/>
        </w:rPr>
        <w:t>.</w:t>
      </w:r>
    </w:p>
    <w:p w14:paraId="2C9863BE" w14:textId="37B9C20B" w:rsidR="005F5CCE" w:rsidRPr="00937C74" w:rsidRDefault="005F5CCE" w:rsidP="005F5CCE">
      <w:pPr>
        <w:rPr>
          <w:b/>
          <w:bCs/>
          <w:i/>
          <w:iCs/>
        </w:rPr>
      </w:pPr>
    </w:p>
    <w:p w14:paraId="0CF942AA" w14:textId="77777777" w:rsidR="00B63D89" w:rsidRPr="00B63D89" w:rsidRDefault="00B63D89" w:rsidP="00B63D89"/>
    <w:p w14:paraId="78618426" w14:textId="6FC4B9A3" w:rsidR="00722552" w:rsidRDefault="00722552">
      <w:pPr>
        <w:pStyle w:val="Heading2"/>
      </w:pPr>
      <w:r>
        <w:t>Other issues</w:t>
      </w:r>
    </w:p>
    <w:p w14:paraId="6912862B" w14:textId="06B20574" w:rsidR="00722552" w:rsidRDefault="00722552" w:rsidP="00722552"/>
    <w:tbl>
      <w:tblPr>
        <w:tblStyle w:val="TableGrid"/>
        <w:tblW w:w="0" w:type="auto"/>
        <w:tblLook w:val="04A0" w:firstRow="1" w:lastRow="0" w:firstColumn="1" w:lastColumn="0" w:noHBand="0" w:noVBand="1"/>
      </w:tblPr>
      <w:tblGrid>
        <w:gridCol w:w="9919"/>
      </w:tblGrid>
      <w:tr w:rsidR="00722552" w14:paraId="56F558C2" w14:textId="77777777" w:rsidTr="00722552">
        <w:tc>
          <w:tcPr>
            <w:tcW w:w="9919" w:type="dxa"/>
          </w:tcPr>
          <w:p w14:paraId="5FF37A82" w14:textId="77777777" w:rsidR="00722552" w:rsidRPr="001B0BEA" w:rsidRDefault="00722552" w:rsidP="00722552">
            <w:pPr>
              <w:rPr>
                <w:rFonts w:cs="Times"/>
                <w:b/>
                <w:bCs/>
                <w:iCs/>
                <w:szCs w:val="20"/>
              </w:rPr>
            </w:pPr>
            <w:r w:rsidRPr="001B0BEA">
              <w:rPr>
                <w:rFonts w:cs="Times"/>
                <w:b/>
                <w:bCs/>
                <w:iCs/>
                <w:szCs w:val="20"/>
                <w:highlight w:val="green"/>
              </w:rPr>
              <w:t>Agreement</w:t>
            </w:r>
          </w:p>
          <w:p w14:paraId="1AAFC3C4" w14:textId="77777777" w:rsidR="00722552" w:rsidRPr="001B0BEA" w:rsidRDefault="00722552" w:rsidP="00722552">
            <w:pPr>
              <w:rPr>
                <w:rFonts w:cs="Times"/>
                <w:bCs/>
                <w:iCs/>
                <w:szCs w:val="20"/>
                <w:lang w:val="en-US"/>
              </w:rPr>
            </w:pPr>
            <w:r w:rsidRPr="001B0BEA">
              <w:rPr>
                <w:rFonts w:cs="Times"/>
                <w:bCs/>
                <w:iCs/>
                <w:szCs w:val="20"/>
              </w:rPr>
              <w:t>Further study the following issues for PDCCH repetition:</w:t>
            </w:r>
          </w:p>
          <w:p w14:paraId="63F5F750" w14:textId="77777777" w:rsidR="00722552" w:rsidRPr="001B0BEA" w:rsidRDefault="00722552" w:rsidP="00B96D8E">
            <w:pPr>
              <w:numPr>
                <w:ilvl w:val="0"/>
                <w:numId w:val="28"/>
              </w:numPr>
              <w:spacing w:after="0"/>
              <w:rPr>
                <w:rFonts w:eastAsia="Times New Roman" w:cs="Times"/>
                <w:bCs/>
                <w:iCs/>
                <w:szCs w:val="20"/>
              </w:rPr>
            </w:pPr>
            <w:r w:rsidRPr="001B0BEA">
              <w:rPr>
                <w:rFonts w:eastAsia="Times New Roman" w:cs="Times"/>
                <w:bCs/>
                <w:iCs/>
                <w:szCs w:val="20"/>
              </w:rPr>
              <w:t>Issue a: QCL-Type D assumption for CSI-RS with higher layer parameter repetition is not set to 'on' when it overlaps with multiple CORESETs with different QCL-</w:t>
            </w:r>
            <w:proofErr w:type="spellStart"/>
            <w:r w:rsidRPr="001B0BEA">
              <w:rPr>
                <w:rFonts w:eastAsia="Times New Roman" w:cs="Times"/>
                <w:bCs/>
                <w:iCs/>
                <w:szCs w:val="20"/>
              </w:rPr>
              <w:t>TypeD</w:t>
            </w:r>
            <w:proofErr w:type="spellEnd"/>
            <w:r w:rsidRPr="001B0BEA">
              <w:rPr>
                <w:rFonts w:eastAsia="Times New Roman" w:cs="Times"/>
                <w:bCs/>
                <w:iCs/>
                <w:szCs w:val="20"/>
              </w:rPr>
              <w:t>.</w:t>
            </w:r>
          </w:p>
          <w:p w14:paraId="6E1DB258" w14:textId="1E9AAD80" w:rsidR="00722552" w:rsidRPr="001B0BEA" w:rsidRDefault="00722552" w:rsidP="00B96D8E">
            <w:pPr>
              <w:numPr>
                <w:ilvl w:val="0"/>
                <w:numId w:val="28"/>
              </w:numPr>
              <w:spacing w:after="0"/>
              <w:rPr>
                <w:rFonts w:eastAsia="Times New Roman" w:cs="Times"/>
                <w:bCs/>
                <w:iCs/>
                <w:szCs w:val="20"/>
              </w:rPr>
            </w:pPr>
            <w:r w:rsidRPr="001B0BEA">
              <w:rPr>
                <w:rFonts w:eastAsia="Times New Roman" w:cs="Times"/>
                <w:bCs/>
                <w:iCs/>
                <w:szCs w:val="20"/>
              </w:rPr>
              <w:t xml:space="preserve">Issue b: For PDCCH repetition of DCI format 1_0 on two linked CSS, in order to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ascii="Times New Roman" w:eastAsia="Times New Roman" w:hAnsi="Times New Roman"/>
                      <w:b/>
                      <w:bCs/>
                      <w:i/>
                      <w:iCs/>
                      <w:sz w:val="24"/>
                    </w:rPr>
                    <m:t>start</m:t>
                  </m:r>
                </m:sub>
                <m:sup>
                  <m:r>
                    <m:rPr>
                      <m:nor/>
                    </m:rPr>
                    <w:rPr>
                      <w:rFonts w:ascii="Times New Roman" w:eastAsia="Times New Roman" w:hAnsi="Times New Roman"/>
                      <w:b/>
                      <w:bCs/>
                      <w:i/>
                      <w:iCs/>
                      <w:sz w:val="24"/>
                    </w:rPr>
                    <m:t>CORESET</m:t>
                  </m:r>
                </m:sup>
              </m:sSubSup>
            </m:oMath>
            <w:r w:rsidRPr="001B0BEA">
              <w:rPr>
                <w:rFonts w:eastAsia="Times New Roman" w:cs="Times"/>
                <w:bCs/>
                <w:iCs/>
                <w:szCs w:val="20"/>
              </w:rPr>
              <w:t xml:space="preserve"> for mapping VRB to PRB of a scheduled PDSCH</w:t>
            </w:r>
          </w:p>
          <w:p w14:paraId="044FC498" w14:textId="77777777" w:rsidR="00722552" w:rsidRPr="001B0BEA" w:rsidRDefault="00722552" w:rsidP="00B96D8E">
            <w:pPr>
              <w:numPr>
                <w:ilvl w:val="0"/>
                <w:numId w:val="28"/>
              </w:numPr>
              <w:spacing w:after="0"/>
              <w:rPr>
                <w:rFonts w:eastAsia="Times New Roman" w:cs="Times"/>
                <w:bCs/>
                <w:iCs/>
                <w:szCs w:val="20"/>
              </w:rPr>
            </w:pPr>
            <w:r w:rsidRPr="001B0BEA">
              <w:rPr>
                <w:rFonts w:eastAsia="Times New Roman" w:cs="Times"/>
                <w:bCs/>
                <w:iCs/>
                <w:szCs w:val="20"/>
              </w:rPr>
              <w:t>Issue c: PDSCH rate matching on resources that overlaps with scheduling PDCCH resources if this corresponding PDCCH candidate is dropped due to interruption</w:t>
            </w:r>
          </w:p>
          <w:p w14:paraId="76B69EC1" w14:textId="0C2757A4" w:rsidR="00722552" w:rsidRPr="00722552" w:rsidRDefault="00722552" w:rsidP="00B96D8E">
            <w:pPr>
              <w:numPr>
                <w:ilvl w:val="0"/>
                <w:numId w:val="28"/>
              </w:numPr>
              <w:spacing w:after="0"/>
              <w:rPr>
                <w:rFonts w:eastAsia="Times New Roman" w:cs="Times"/>
                <w:bCs/>
                <w:iCs/>
                <w:szCs w:val="20"/>
              </w:rPr>
            </w:pPr>
            <w:r w:rsidRPr="001B0BEA">
              <w:rPr>
                <w:rFonts w:eastAsia="Times New Roman" w:cs="Times"/>
                <w:bCs/>
                <w:iCs/>
                <w:szCs w:val="20"/>
              </w:rPr>
              <w:t>Issue d: With Type-1 HARQ-ACK codebook, and the SPS release PDCCH repetition, to determine the location of the HARQ-ACK bit of the SPS release PDCCH</w:t>
            </w:r>
          </w:p>
        </w:tc>
      </w:tr>
    </w:tbl>
    <w:p w14:paraId="7687E0D8" w14:textId="55C9B707" w:rsidR="00722552" w:rsidRDefault="00722552" w:rsidP="00722552"/>
    <w:p w14:paraId="367F6B6C" w14:textId="66DBD956" w:rsidR="00722552" w:rsidRDefault="00EB7D96" w:rsidP="00722552">
      <w:r>
        <w:t>For Issue a, the intention in Rel-15 specification is to prioritize PDCCH reception</w:t>
      </w:r>
      <w:r w:rsidR="00B65BCF">
        <w:t xml:space="preserve"> when there is conflict between a PDCCH and CSI-RS</w:t>
      </w:r>
      <w:r>
        <w:t xml:space="preserve">. </w:t>
      </w:r>
      <w:r w:rsidR="00A352D9">
        <w:t xml:space="preserve">The current specifications </w:t>
      </w:r>
      <w:r w:rsidR="00AF004C">
        <w:t>states the following:</w:t>
      </w:r>
    </w:p>
    <w:p w14:paraId="1B2DA4D1" w14:textId="77777777" w:rsidR="00FC412E" w:rsidRDefault="00FC412E" w:rsidP="00722552"/>
    <w:tbl>
      <w:tblPr>
        <w:tblStyle w:val="TableGrid"/>
        <w:tblW w:w="0" w:type="auto"/>
        <w:tblLook w:val="04A0" w:firstRow="1" w:lastRow="0" w:firstColumn="1" w:lastColumn="0" w:noHBand="0" w:noVBand="1"/>
      </w:tblPr>
      <w:tblGrid>
        <w:gridCol w:w="9919"/>
      </w:tblGrid>
      <w:tr w:rsidR="00AF004C" w14:paraId="1C65D54A" w14:textId="77777777" w:rsidTr="00AF004C">
        <w:tc>
          <w:tcPr>
            <w:tcW w:w="9919" w:type="dxa"/>
          </w:tcPr>
          <w:p w14:paraId="68BC5716" w14:textId="4A39D736" w:rsidR="00AF004C" w:rsidRDefault="00AF004C" w:rsidP="00722552">
            <w:r w:rsidRPr="00AF004C">
              <w:rPr>
                <w:rFonts w:ascii="TimesNewRomanPSMT" w:hAnsi="TimesNewRomanPSMT"/>
                <w:color w:val="000000"/>
                <w:szCs w:val="20"/>
              </w:rPr>
              <w:t xml:space="preserve">For a CSI-RS resource associated with a </w:t>
            </w:r>
            <w:r w:rsidRPr="00AF004C">
              <w:rPr>
                <w:rFonts w:ascii="TimesNewRomanPS-ItalicMT" w:hAnsi="TimesNewRomanPS-ItalicMT"/>
                <w:i/>
                <w:iCs/>
                <w:color w:val="000000"/>
                <w:szCs w:val="20"/>
              </w:rPr>
              <w:t>NZP-CSI-RS-</w:t>
            </w:r>
            <w:proofErr w:type="spellStart"/>
            <w:r w:rsidRPr="00AF004C">
              <w:rPr>
                <w:rFonts w:ascii="TimesNewRomanPS-ItalicMT" w:hAnsi="TimesNewRomanPS-ItalicMT"/>
                <w:i/>
                <w:iCs/>
                <w:color w:val="000000"/>
                <w:szCs w:val="20"/>
              </w:rPr>
              <w:t>ResourceSet</w:t>
            </w:r>
            <w:proofErr w:type="spellEnd"/>
            <w:r w:rsidRPr="00AF004C">
              <w:rPr>
                <w:rFonts w:ascii="TimesNewRomanPS-ItalicMT" w:hAnsi="TimesNewRomanPS-ItalicMT"/>
                <w:i/>
                <w:iCs/>
                <w:color w:val="000000"/>
                <w:szCs w:val="20"/>
              </w:rPr>
              <w:t xml:space="preserve"> </w:t>
            </w:r>
            <w:r w:rsidRPr="00AF004C">
              <w:rPr>
                <w:rFonts w:ascii="TimesNewRomanPSMT" w:hAnsi="TimesNewRomanPSMT"/>
                <w:color w:val="000000"/>
                <w:szCs w:val="20"/>
              </w:rPr>
              <w:t xml:space="preserve">with the higher layer parameter </w:t>
            </w:r>
            <w:r w:rsidRPr="00AF004C">
              <w:rPr>
                <w:rFonts w:ascii="TimesNewRomanPS-ItalicMT" w:hAnsi="TimesNewRomanPS-ItalicMT"/>
                <w:i/>
                <w:iCs/>
                <w:color w:val="000000"/>
                <w:szCs w:val="20"/>
              </w:rPr>
              <w:t xml:space="preserve">repetition </w:t>
            </w:r>
            <w:r w:rsidRPr="00AF004C">
              <w:rPr>
                <w:rFonts w:ascii="TimesNewRomanPSMT" w:hAnsi="TimesNewRomanPSMT"/>
                <w:color w:val="000000"/>
                <w:szCs w:val="20"/>
              </w:rPr>
              <w:t>set to 'on',</w:t>
            </w:r>
            <w:r w:rsidRPr="00AF004C">
              <w:rPr>
                <w:rFonts w:ascii="TimesNewRomanPSMT" w:hAnsi="TimesNewRomanPSMT"/>
                <w:color w:val="000000"/>
                <w:szCs w:val="20"/>
              </w:rPr>
              <w:br/>
              <w:t>the UE shall not expect to be configured with CSI-RS over the symbols during which the UE is also configured to</w:t>
            </w:r>
            <w:r w:rsidRPr="00AF004C">
              <w:rPr>
                <w:rFonts w:ascii="TimesNewRomanPSMT" w:hAnsi="TimesNewRomanPSMT"/>
                <w:color w:val="000000"/>
                <w:szCs w:val="20"/>
              </w:rPr>
              <w:br/>
              <w:t xml:space="preserve">monitor the CORESET, while for other </w:t>
            </w:r>
            <w:r w:rsidRPr="00AF004C">
              <w:rPr>
                <w:rFonts w:ascii="TimesNewRomanPS-ItalicMT" w:hAnsi="TimesNewRomanPS-ItalicMT"/>
                <w:i/>
                <w:iCs/>
                <w:color w:val="000000"/>
                <w:szCs w:val="20"/>
              </w:rPr>
              <w:t>NZP-CSI-RS-</w:t>
            </w:r>
            <w:proofErr w:type="spellStart"/>
            <w:r w:rsidRPr="00AF004C">
              <w:rPr>
                <w:rFonts w:ascii="TimesNewRomanPS-ItalicMT" w:hAnsi="TimesNewRomanPS-ItalicMT"/>
                <w:i/>
                <w:iCs/>
                <w:color w:val="000000"/>
                <w:szCs w:val="20"/>
              </w:rPr>
              <w:t>ResourceSet</w:t>
            </w:r>
            <w:proofErr w:type="spellEnd"/>
            <w:r w:rsidRPr="00AF004C">
              <w:rPr>
                <w:rFonts w:ascii="TimesNewRomanPS-ItalicMT" w:hAnsi="TimesNewRomanPS-ItalicMT"/>
                <w:i/>
                <w:iCs/>
                <w:color w:val="000000"/>
                <w:szCs w:val="20"/>
              </w:rPr>
              <w:t xml:space="preserve"> </w:t>
            </w:r>
            <w:r w:rsidRPr="00AF004C">
              <w:rPr>
                <w:rFonts w:ascii="TimesNewRomanPSMT" w:hAnsi="TimesNewRomanPSMT"/>
                <w:color w:val="000000"/>
                <w:szCs w:val="20"/>
              </w:rPr>
              <w:t>configurations, if the UE is configured with a CSI-RS</w:t>
            </w:r>
            <w:r w:rsidRPr="00AF004C">
              <w:rPr>
                <w:rFonts w:ascii="TimesNewRomanPSMT" w:hAnsi="TimesNewRomanPSMT"/>
                <w:color w:val="000000"/>
                <w:szCs w:val="20"/>
              </w:rPr>
              <w:br/>
              <w:t>resource and a search space set associated with a CORESET in the same OFDM symbol(s), the UE may assume that the</w:t>
            </w:r>
            <w:r w:rsidRPr="00AF004C">
              <w:rPr>
                <w:rFonts w:ascii="TimesNewRomanPSMT" w:hAnsi="TimesNewRomanPSMT"/>
                <w:color w:val="000000"/>
                <w:szCs w:val="20"/>
              </w:rPr>
              <w:br/>
              <w:t>CSI-RS and a PDCCH DM-RS transmitted in all the search space sets associated with CORESET are quasi co-located</w:t>
            </w:r>
            <w:r w:rsidRPr="00AF004C">
              <w:rPr>
                <w:rFonts w:ascii="TimesNewRomanPSMT" w:hAnsi="TimesNewRomanPSMT"/>
                <w:color w:val="000000"/>
                <w:szCs w:val="20"/>
              </w:rPr>
              <w:br/>
              <w:t>with '</w:t>
            </w:r>
            <w:proofErr w:type="spellStart"/>
            <w:r w:rsidRPr="00AF004C">
              <w:rPr>
                <w:rFonts w:ascii="TimesNewRomanPSMT" w:hAnsi="TimesNewRomanPSMT"/>
                <w:color w:val="000000"/>
                <w:szCs w:val="20"/>
              </w:rPr>
              <w:t>typeD</w:t>
            </w:r>
            <w:proofErr w:type="spellEnd"/>
            <w:r w:rsidRPr="00AF004C">
              <w:rPr>
                <w:rFonts w:ascii="TimesNewRomanPSMT" w:hAnsi="TimesNewRomanPSMT"/>
                <w:color w:val="000000"/>
                <w:szCs w:val="20"/>
              </w:rPr>
              <w:t>', if '</w:t>
            </w:r>
            <w:proofErr w:type="spellStart"/>
            <w:r w:rsidRPr="00AF004C">
              <w:rPr>
                <w:rFonts w:ascii="TimesNewRomanPSMT" w:hAnsi="TimesNewRomanPSMT"/>
                <w:color w:val="000000"/>
                <w:szCs w:val="20"/>
              </w:rPr>
              <w:t>typeD</w:t>
            </w:r>
            <w:proofErr w:type="spellEnd"/>
            <w:r w:rsidRPr="00AF004C">
              <w:rPr>
                <w:rFonts w:ascii="TimesNewRomanPSMT" w:hAnsi="TimesNewRomanPSMT"/>
                <w:color w:val="000000"/>
                <w:szCs w:val="20"/>
              </w:rPr>
              <w:t>' is applicable. This also applies to the case when CSI-RS and the CORESET are in different</w:t>
            </w:r>
            <w:r w:rsidRPr="00AF004C">
              <w:rPr>
                <w:rFonts w:ascii="TimesNewRomanPSMT" w:hAnsi="TimesNewRomanPSMT"/>
                <w:color w:val="000000"/>
                <w:szCs w:val="20"/>
              </w:rPr>
              <w:br/>
              <w:t>intra-band component carriers, if '</w:t>
            </w:r>
            <w:proofErr w:type="spellStart"/>
            <w:r w:rsidRPr="00AF004C">
              <w:rPr>
                <w:rFonts w:ascii="TimesNewRomanPSMT" w:hAnsi="TimesNewRomanPSMT"/>
                <w:color w:val="000000"/>
                <w:szCs w:val="20"/>
              </w:rPr>
              <w:t>typeD</w:t>
            </w:r>
            <w:proofErr w:type="spellEnd"/>
            <w:r w:rsidRPr="00AF004C">
              <w:rPr>
                <w:rFonts w:ascii="TimesNewRomanPSMT" w:hAnsi="TimesNewRomanPSMT"/>
                <w:color w:val="000000"/>
                <w:szCs w:val="20"/>
              </w:rPr>
              <w:t>' is applicable. Furthermore, the UE shall not expect to be configured with the</w:t>
            </w:r>
            <w:r w:rsidRPr="00AF004C">
              <w:rPr>
                <w:rFonts w:ascii="TimesNewRomanPSMT" w:hAnsi="TimesNewRomanPSMT"/>
                <w:color w:val="000000"/>
                <w:szCs w:val="20"/>
              </w:rPr>
              <w:br/>
              <w:t>CSI-RS in PRBs that overlap those of the CORESET in the OFDM symbols occupied by the search space set(s).</w:t>
            </w:r>
          </w:p>
        </w:tc>
      </w:tr>
    </w:tbl>
    <w:p w14:paraId="4435017B" w14:textId="40869F01" w:rsidR="00AF004C" w:rsidRDefault="00AF004C" w:rsidP="00722552"/>
    <w:p w14:paraId="078EC29B" w14:textId="0900FC25" w:rsidR="00AF004C" w:rsidRDefault="006F4727" w:rsidP="00722552">
      <w:r>
        <w:t xml:space="preserve">Extending such conflict resolution principles to multi-panel reception can </w:t>
      </w:r>
      <w:r w:rsidR="006B0965">
        <w:t xml:space="preserve">get very complicated because </w:t>
      </w:r>
      <w:r w:rsidR="006C1F9E">
        <w:t xml:space="preserve">it is unclear if such prioritization can be performed within each panel </w:t>
      </w:r>
      <w:r w:rsidR="001844CF">
        <w:t xml:space="preserve">or not. </w:t>
      </w:r>
      <w:r w:rsidR="008D79EB">
        <w:t xml:space="preserve">We think the current specification allows UE implementation where it can prioritize PDCCH over CSI-RS </w:t>
      </w:r>
      <w:r w:rsidR="00D430AA">
        <w:t>with multi-panel reception</w:t>
      </w:r>
      <w:r w:rsidR="00C1606D">
        <w:t>.</w:t>
      </w:r>
    </w:p>
    <w:p w14:paraId="3AD008CF" w14:textId="31BE4A9F" w:rsidR="00722552" w:rsidRDefault="002F0630" w:rsidP="00722552">
      <w:pPr>
        <w:rPr>
          <w:szCs w:val="20"/>
        </w:rPr>
      </w:pPr>
      <w:r>
        <w:t xml:space="preserve">For Issue b, either we do not support </w:t>
      </w:r>
      <w:r>
        <w:rPr>
          <w:szCs w:val="20"/>
        </w:rPr>
        <w:t xml:space="preserve">fallback DCI (DCI format 1_0 and DCI format 0_0) </w:t>
      </w:r>
      <w:r w:rsidR="00650AE7">
        <w:rPr>
          <w:szCs w:val="20"/>
        </w:rPr>
        <w:t xml:space="preserve">on Type 3 CSS or we need a solution to </w:t>
      </w:r>
      <w:r w:rsidR="00650AE7" w:rsidRPr="004D2BD7">
        <w:rPr>
          <w:szCs w:val="20"/>
        </w:rPr>
        <w:t xml:space="preserve">determine </w:t>
      </w:r>
      <m:oMath>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start</m:t>
            </m:r>
          </m:sub>
          <m:sup>
            <m:r>
              <m:rPr>
                <m:nor/>
              </m:rPr>
              <w:rPr>
                <w:rFonts w:ascii="Times New Roman" w:hAnsi="Times New Roman"/>
                <w:szCs w:val="20"/>
              </w:rPr>
              <m:t>CORESET</m:t>
            </m:r>
          </m:sup>
        </m:sSubSup>
      </m:oMath>
      <w:r w:rsidR="006663BA" w:rsidRPr="004D2BD7">
        <w:rPr>
          <w:szCs w:val="20"/>
        </w:rPr>
        <w:t xml:space="preserve"> (lower</w:t>
      </w:r>
      <w:r w:rsidR="006663BA">
        <w:rPr>
          <w:szCs w:val="20"/>
        </w:rPr>
        <w:t xml:space="preserve"> of the two linked CORESETs)</w:t>
      </w:r>
      <w:r w:rsidR="00B17544">
        <w:rPr>
          <w:szCs w:val="20"/>
        </w:rPr>
        <w:t xml:space="preserve">. We slightly prefer to have a solution to determine </w:t>
      </w:r>
      <m:oMath>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start</m:t>
            </m:r>
          </m:sub>
          <m:sup>
            <m:r>
              <m:rPr>
                <m:nor/>
              </m:rPr>
              <w:rPr>
                <w:rFonts w:ascii="Times New Roman" w:hAnsi="Times New Roman"/>
                <w:szCs w:val="20"/>
              </w:rPr>
              <m:t>CORESET</m:t>
            </m:r>
          </m:sup>
        </m:sSubSup>
      </m:oMath>
      <w:r w:rsidR="00B17544">
        <w:rPr>
          <w:szCs w:val="20"/>
        </w:rPr>
        <w:t>.</w:t>
      </w:r>
    </w:p>
    <w:p w14:paraId="1B237C8C" w14:textId="3B6DD8D5" w:rsidR="006663BA" w:rsidRDefault="006663BA" w:rsidP="00722552">
      <w:pPr>
        <w:rPr>
          <w:szCs w:val="20"/>
        </w:rPr>
      </w:pPr>
    </w:p>
    <w:tbl>
      <w:tblPr>
        <w:tblStyle w:val="TableGrid"/>
        <w:tblW w:w="0" w:type="auto"/>
        <w:tblLook w:val="04A0" w:firstRow="1" w:lastRow="0" w:firstColumn="1" w:lastColumn="0" w:noHBand="0" w:noVBand="1"/>
      </w:tblPr>
      <w:tblGrid>
        <w:gridCol w:w="9919"/>
      </w:tblGrid>
      <w:tr w:rsidR="006663BA" w14:paraId="01F09D3D" w14:textId="77777777" w:rsidTr="006663BA">
        <w:tc>
          <w:tcPr>
            <w:tcW w:w="9919" w:type="dxa"/>
          </w:tcPr>
          <w:p w14:paraId="55231516" w14:textId="77777777" w:rsidR="006663BA" w:rsidRDefault="006663BA" w:rsidP="006663BA">
            <w:pPr>
              <w:contextualSpacing/>
              <w:rPr>
                <w:rFonts w:ascii="Times New Roman" w:hAnsi="Times New Roman"/>
                <w:szCs w:val="20"/>
              </w:rPr>
            </w:pPr>
            <w:r>
              <w:rPr>
                <w:rFonts w:ascii="Times New Roman" w:hAnsi="Times New Roman"/>
                <w:szCs w:val="20"/>
              </w:rPr>
              <w:t xml:space="preserve">38.211: For non-interleaved VRB-to-PRB mapping, virtual resource block </w:t>
            </w:r>
            <w:r>
              <w:rPr>
                <w:rFonts w:ascii="Times New Roman" w:hAnsi="Times New Roman"/>
                <w:szCs w:val="20"/>
              </w:rPr>
              <w:object w:dxaOrig="175" w:dyaOrig="200" w14:anchorId="06CCC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75pt" o:ole="">
                  <v:imagedata r:id="rId13" o:title=""/>
                </v:shape>
                <o:OLEObject Type="Embed" ProgID="Equation.3" ShapeID="_x0000_i1025" DrawAspect="Content" ObjectID="_1697651600" r:id="rId14"/>
              </w:object>
            </w:r>
            <w:r>
              <w:rPr>
                <w:rFonts w:ascii="Times New Roman" w:hAnsi="Times New Roman"/>
                <w:szCs w:val="20"/>
              </w:rPr>
              <w:t xml:space="preserve"> is mapped to physical resource block </w:t>
            </w:r>
            <w:r>
              <w:rPr>
                <w:rFonts w:ascii="Times New Roman" w:hAnsi="Times New Roman"/>
                <w:szCs w:val="20"/>
              </w:rPr>
              <w:object w:dxaOrig="175" w:dyaOrig="200" w14:anchorId="7A20BDED">
                <v:shape id="_x0000_i1026" type="#_x0000_t75" style="width:8.25pt;height:9.75pt" o:ole="">
                  <v:imagedata r:id="rId13" o:title=""/>
                </v:shape>
                <o:OLEObject Type="Embed" ProgID="Equation.3" ShapeID="_x0000_i1026" DrawAspect="Content" ObjectID="_1697651601" r:id="rId15"/>
              </w:object>
            </w:r>
            <w:r>
              <w:rPr>
                <w:rFonts w:ascii="Times New Roman" w:hAnsi="Times New Roman"/>
                <w:szCs w:val="20"/>
              </w:rPr>
              <w:t>, except for PDSCH transmissions scheduled wit</w:t>
            </w:r>
            <w:r w:rsidRPr="004D2BD7">
              <w:rPr>
                <w:rFonts w:ascii="Times New Roman" w:hAnsi="Times New Roman"/>
                <w:szCs w:val="20"/>
              </w:rPr>
              <w:t xml:space="preserve">h DCI format 1_0 in a common search space in which case virtual resource block </w:t>
            </w:r>
            <m:oMath>
              <m:r>
                <w:rPr>
                  <w:rFonts w:ascii="Cambria Math" w:hAnsi="Cambria Math"/>
                  <w:szCs w:val="20"/>
                </w:rPr>
                <m:t>n</m:t>
              </m:r>
            </m:oMath>
            <w:r w:rsidRPr="004D2BD7">
              <w:rPr>
                <w:rFonts w:ascii="Times New Roman" w:hAnsi="Times New Roman"/>
                <w:szCs w:val="20"/>
              </w:rPr>
              <w:t xml:space="preserve"> is mapped to physical resource block </w:t>
            </w:r>
            <m:oMath>
              <m:r>
                <w:rPr>
                  <w:rFonts w:ascii="Cambria Math" w:hAnsi="Cambria Math"/>
                  <w:szCs w:val="20"/>
                </w:rPr>
                <m:t>n+</m:t>
              </m:r>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start</m:t>
                  </m:r>
                </m:sub>
                <m:sup>
                  <m:r>
                    <m:rPr>
                      <m:nor/>
                    </m:rPr>
                    <w:rPr>
                      <w:rFonts w:ascii="Times New Roman" w:hAnsi="Times New Roman"/>
                      <w:szCs w:val="20"/>
                    </w:rPr>
                    <m:t>CORESET</m:t>
                  </m:r>
                </m:sup>
              </m:sSubSup>
            </m:oMath>
            <w:r w:rsidRPr="004D2BD7">
              <w:rPr>
                <w:rFonts w:ascii="Times New Roman" w:hAnsi="Times New Roman"/>
                <w:szCs w:val="20"/>
              </w:rPr>
              <w:t xml:space="preserve"> where </w:t>
            </w:r>
            <m:oMath>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start</m:t>
                  </m:r>
                </m:sub>
                <m:sup>
                  <m:r>
                    <m:rPr>
                      <m:nor/>
                    </m:rPr>
                    <w:rPr>
                      <w:rFonts w:ascii="Times New Roman" w:hAnsi="Times New Roman"/>
                      <w:szCs w:val="20"/>
                    </w:rPr>
                    <m:t>CORESET</m:t>
                  </m:r>
                </m:sup>
              </m:sSubSup>
            </m:oMath>
            <w:r w:rsidRPr="004D2BD7">
              <w:rPr>
                <w:rFonts w:ascii="Times New Roman" w:hAnsi="Times New Roman"/>
                <w:szCs w:val="20"/>
              </w:rPr>
              <w:t xml:space="preserve"> is the lowest-numbered physical resource block in the control resource set where the corresponding DCI was received.</w:t>
            </w:r>
          </w:p>
          <w:p w14:paraId="13F6E660" w14:textId="71272794" w:rsidR="006663BA" w:rsidRPr="006663BA" w:rsidRDefault="006663BA" w:rsidP="00722552">
            <w:pPr>
              <w:contextualSpacing/>
              <w:rPr>
                <w:rFonts w:ascii="Times New Roman" w:hAnsi="Times New Roman"/>
                <w:szCs w:val="20"/>
              </w:rPr>
            </w:pPr>
            <w:r>
              <w:rPr>
                <w:rFonts w:ascii="Times New Roman" w:hAnsi="Times New Roman"/>
                <w:szCs w:val="20"/>
              </w:rPr>
              <w:t>…</w:t>
            </w:r>
          </w:p>
        </w:tc>
      </w:tr>
    </w:tbl>
    <w:p w14:paraId="00243248" w14:textId="77777777" w:rsidR="006663BA" w:rsidRDefault="006663BA" w:rsidP="00722552"/>
    <w:p w14:paraId="3825BE81" w14:textId="000FC0DA" w:rsidR="00722552" w:rsidRDefault="00D5063F" w:rsidP="00722552">
      <w:r>
        <w:t xml:space="preserve">For Issue c, </w:t>
      </w:r>
      <w:r w:rsidR="00B17544">
        <w:t xml:space="preserve">we have </w:t>
      </w:r>
      <w:r w:rsidR="001B4693">
        <w:t>2 options:</w:t>
      </w:r>
    </w:p>
    <w:p w14:paraId="72D75F1E" w14:textId="5FCC3B15" w:rsidR="001B4693" w:rsidRDefault="001B4693" w:rsidP="00B96D8E">
      <w:pPr>
        <w:pStyle w:val="ListParagraph"/>
        <w:numPr>
          <w:ilvl w:val="0"/>
          <w:numId w:val="16"/>
        </w:numPr>
      </w:pPr>
      <w:r>
        <w:t>UE does not execute PDSCH rate matching on resources that overlaps with scheduling PDCCH resources if this corresponding PDCCH candidate is dropped due to interruption</w:t>
      </w:r>
      <w:r w:rsidR="00CF04F8">
        <w:t xml:space="preserve"> </w:t>
      </w:r>
      <w:r w:rsidR="00B72FDD">
        <w:t>– t</w:t>
      </w:r>
      <w:r w:rsidR="005E7774">
        <w:t>o achieve this</w:t>
      </w:r>
      <w:r w:rsidR="00CF04F8">
        <w:t>,</w:t>
      </w:r>
      <w:r w:rsidR="005E7774">
        <w:t xml:space="preserve"> </w:t>
      </w:r>
      <w:proofErr w:type="spellStart"/>
      <w:r w:rsidR="005E7774">
        <w:t>gNB</w:t>
      </w:r>
      <w:proofErr w:type="spellEnd"/>
      <w:r w:rsidR="005E7774">
        <w:t xml:space="preserve"> and UE have to be on the same page for </w:t>
      </w:r>
      <w:r w:rsidR="00F85A65">
        <w:t xml:space="preserve">“interruption” </w:t>
      </w:r>
      <w:r w:rsidR="00515A88">
        <w:t>which needs to be defined</w:t>
      </w:r>
      <w:r w:rsidR="002E7CA9">
        <w:t xml:space="preserve"> for every case</w:t>
      </w:r>
      <w:r w:rsidR="00C3033D">
        <w:t xml:space="preserve"> (for e.g. CCE/BD count</w:t>
      </w:r>
      <w:r w:rsidR="0074005B">
        <w:t>, PDCCH prioritization</w:t>
      </w:r>
      <w:r w:rsidR="00C3033D">
        <w:t>)</w:t>
      </w:r>
      <w:r w:rsidR="005610EC">
        <w:t>,</w:t>
      </w:r>
      <w:r w:rsidR="00CF04F8">
        <w:t xml:space="preserve"> we think</w:t>
      </w:r>
      <w:r w:rsidR="005610EC">
        <w:t xml:space="preserve"> such optimisation is not needed</w:t>
      </w:r>
      <w:r w:rsidR="00C3033D">
        <w:t>.</w:t>
      </w:r>
    </w:p>
    <w:p w14:paraId="4DEAB444" w14:textId="734E3036" w:rsidR="001B4693" w:rsidRDefault="007A64B9" w:rsidP="00B96D8E">
      <w:pPr>
        <w:pStyle w:val="ListParagraph"/>
        <w:numPr>
          <w:ilvl w:val="0"/>
          <w:numId w:val="16"/>
        </w:numPr>
      </w:pPr>
      <w:r>
        <w:t>UE still does rate-matching around the union of the two PDCCH candidates</w:t>
      </w:r>
    </w:p>
    <w:p w14:paraId="199C7D08" w14:textId="4F4B186B" w:rsidR="00777691" w:rsidRDefault="00777691" w:rsidP="00777691"/>
    <w:p w14:paraId="0EF49B03" w14:textId="31FD0299" w:rsidR="00777691" w:rsidRDefault="00D36D73" w:rsidP="00777691">
      <w:r>
        <w:t xml:space="preserve">For Issue </w:t>
      </w:r>
      <w:r w:rsidR="00756EFD">
        <w:t xml:space="preserve">d, </w:t>
      </w:r>
      <w:r w:rsidR="00121758">
        <w:t>the following was agreed in RAN1#106-e</w:t>
      </w:r>
    </w:p>
    <w:p w14:paraId="525986D1" w14:textId="4F95D498" w:rsidR="00121758" w:rsidRDefault="00121758" w:rsidP="00777691"/>
    <w:tbl>
      <w:tblPr>
        <w:tblStyle w:val="TableGrid"/>
        <w:tblW w:w="0" w:type="auto"/>
        <w:tblLook w:val="04A0" w:firstRow="1" w:lastRow="0" w:firstColumn="1" w:lastColumn="0" w:noHBand="0" w:noVBand="1"/>
      </w:tblPr>
      <w:tblGrid>
        <w:gridCol w:w="9919"/>
      </w:tblGrid>
      <w:tr w:rsidR="00121758" w14:paraId="4B2028A4" w14:textId="77777777" w:rsidTr="00121758">
        <w:tc>
          <w:tcPr>
            <w:tcW w:w="9919" w:type="dxa"/>
          </w:tcPr>
          <w:p w14:paraId="2BC3EC94" w14:textId="77777777" w:rsidR="00121758" w:rsidRDefault="00121758" w:rsidP="00121758">
            <w:pPr>
              <w:rPr>
                <w:rFonts w:cs="Times"/>
                <w:b/>
                <w:bCs/>
                <w:szCs w:val="20"/>
                <w:highlight w:val="green"/>
                <w:lang w:eastAsia="x-none"/>
              </w:rPr>
            </w:pPr>
            <w:r>
              <w:rPr>
                <w:rFonts w:cs="Times"/>
                <w:b/>
                <w:bCs/>
                <w:szCs w:val="20"/>
                <w:highlight w:val="green"/>
                <w:lang w:eastAsia="x-none"/>
              </w:rPr>
              <w:lastRenderedPageBreak/>
              <w:t>Agreement</w:t>
            </w:r>
          </w:p>
          <w:p w14:paraId="1657AACE" w14:textId="77777777" w:rsidR="00121758" w:rsidRDefault="00121758" w:rsidP="00121758">
            <w:pPr>
              <w:rPr>
                <w:rFonts w:eastAsia="DengXian" w:cs="Times"/>
                <w:kern w:val="32"/>
                <w:szCs w:val="20"/>
                <w:lang w:eastAsia="zh-CN"/>
              </w:rPr>
            </w:pPr>
            <w:r>
              <w:rPr>
                <w:rFonts w:eastAsia="DengXian" w:cs="Times"/>
                <w:kern w:val="32"/>
                <w:szCs w:val="20"/>
                <w:lang w:eastAsia="zh-CN"/>
              </w:rPr>
              <w:t>For the issues involving a timeline for/related to DCI decoding, the PDCCH candidate that ends later in time among the two linked PDCCH candidates is used as a reference. This includes at least the following issues</w:t>
            </w:r>
          </w:p>
          <w:p w14:paraId="3C406DCA" w14:textId="77777777" w:rsidR="00121758" w:rsidRDefault="00121758" w:rsidP="00B96D8E">
            <w:pPr>
              <w:pStyle w:val="ListParagraph"/>
              <w:numPr>
                <w:ilvl w:val="0"/>
                <w:numId w:val="16"/>
              </w:numPr>
              <w:spacing w:after="0" w:line="240" w:lineRule="auto"/>
              <w:contextualSpacing w:val="0"/>
              <w:rPr>
                <w:rFonts w:eastAsia="Batang" w:cs="Times"/>
                <w:szCs w:val="20"/>
                <w:lang w:eastAsia="x-none"/>
              </w:rPr>
            </w:pPr>
            <w:r>
              <w:rPr>
                <w:rFonts w:cs="Times"/>
                <w:szCs w:val="20"/>
              </w:rPr>
              <w:t xml:space="preserve">For N timeline and the HARQ ACK slot offset in the case that DL DCI does not schedule PDSCH but requests HARQ-Ack: SPS release DCI, </w:t>
            </w:r>
            <w:proofErr w:type="spellStart"/>
            <w:r>
              <w:rPr>
                <w:rFonts w:cs="Times"/>
                <w:szCs w:val="20"/>
              </w:rPr>
              <w:t>SCell</w:t>
            </w:r>
            <w:proofErr w:type="spellEnd"/>
            <w:r>
              <w:rPr>
                <w:rFonts w:cs="Times"/>
                <w:szCs w:val="20"/>
              </w:rPr>
              <w:t xml:space="preserve"> dormancy indication, requesting Type-3 HARQ-Ack codebook</w:t>
            </w:r>
          </w:p>
          <w:p w14:paraId="0EC0A6C4"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SPS PDSCH cancelation timeline (14 symbols)</w:t>
            </w:r>
          </w:p>
          <w:p w14:paraId="0FCA7284"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PUCCH resource overriding timeline (N3)</w:t>
            </w:r>
          </w:p>
          <w:p w14:paraId="6497E61A"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 xml:space="preserve">For starting </w:t>
            </w:r>
            <w:proofErr w:type="spellStart"/>
            <w:r>
              <w:rPr>
                <w:rFonts w:cs="Times"/>
                <w:szCs w:val="20"/>
              </w:rPr>
              <w:t>drx-InacitivityTimer</w:t>
            </w:r>
            <w:proofErr w:type="spellEnd"/>
          </w:p>
          <w:p w14:paraId="32635D78"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timeline to send PRACH in response to PDCCH order</w:t>
            </w:r>
          </w:p>
          <w:p w14:paraId="29059F42"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 xml:space="preserve">For PDSCH / AP-CSI-RS reception preparation time with cross carrier scheduling with different SCS’s for PDCCH and PDSCH / AP-CSI-RS, i.e., minimum scheduling delay </w:t>
            </w:r>
            <w:proofErr w:type="spellStart"/>
            <w:r>
              <w:rPr>
                <w:rFonts w:cs="Times"/>
                <w:szCs w:val="20"/>
              </w:rPr>
              <w:t>Npdsch</w:t>
            </w:r>
            <w:proofErr w:type="spellEnd"/>
            <w:r>
              <w:rPr>
                <w:rFonts w:cs="Times"/>
                <w:szCs w:val="20"/>
              </w:rPr>
              <w:t xml:space="preserve"> and </w:t>
            </w:r>
            <w:proofErr w:type="spellStart"/>
            <w:r>
              <w:rPr>
                <w:rFonts w:cs="Times"/>
                <w:szCs w:val="20"/>
              </w:rPr>
              <w:t>Ncsirs</w:t>
            </w:r>
            <w:proofErr w:type="spellEnd"/>
          </w:p>
          <w:p w14:paraId="57BB7893"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PHR timeline conditions for virtual versus actual PHR</w:t>
            </w:r>
          </w:p>
          <w:p w14:paraId="4E0D71D3"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TPC application time window to determine whether a TPC command is applicable or not</w:t>
            </w:r>
          </w:p>
          <w:p w14:paraId="74D47DFF" w14:textId="77777777" w:rsidR="00121758" w:rsidRDefault="00121758" w:rsidP="00B96D8E">
            <w:pPr>
              <w:pStyle w:val="ListParagraph"/>
              <w:numPr>
                <w:ilvl w:val="0"/>
                <w:numId w:val="16"/>
              </w:numPr>
              <w:spacing w:after="0" w:line="240" w:lineRule="auto"/>
              <w:contextualSpacing w:val="0"/>
              <w:rPr>
                <w:rFonts w:cs="Times"/>
                <w:szCs w:val="20"/>
              </w:rPr>
            </w:pPr>
            <w:r>
              <w:rPr>
                <w:rFonts w:cs="Times"/>
                <w:szCs w:val="20"/>
              </w:rPr>
              <w:t>For CPU occupation duration for AP-CSI</w:t>
            </w:r>
          </w:p>
          <w:p w14:paraId="16F29161" w14:textId="77777777" w:rsidR="00121758" w:rsidRDefault="00121758" w:rsidP="00121758">
            <w:pPr>
              <w:rPr>
                <w:rFonts w:eastAsia="DengXian" w:cs="Times"/>
                <w:kern w:val="32"/>
                <w:szCs w:val="20"/>
                <w:lang w:eastAsia="zh-CN"/>
              </w:rPr>
            </w:pPr>
            <w:r>
              <w:rPr>
                <w:rFonts w:cs="Times"/>
                <w:szCs w:val="20"/>
                <w:lang w:eastAsia="x-none"/>
              </w:rPr>
              <w:t xml:space="preserve">For the following issue, the </w:t>
            </w:r>
            <w:r>
              <w:rPr>
                <w:rFonts w:eastAsia="DengXian" w:cs="Times"/>
                <w:kern w:val="32"/>
                <w:szCs w:val="20"/>
                <w:lang w:eastAsia="zh-CN"/>
              </w:rPr>
              <w:t>PDCCH candidate that starts earlier in time among the two linked PDCCH candidates is used as a reference:</w:t>
            </w:r>
          </w:p>
          <w:p w14:paraId="2A34EACB" w14:textId="720241AB" w:rsidR="00121758" w:rsidRPr="00121758" w:rsidRDefault="00121758" w:rsidP="00B96D8E">
            <w:pPr>
              <w:pStyle w:val="ListParagraph"/>
              <w:numPr>
                <w:ilvl w:val="0"/>
                <w:numId w:val="16"/>
              </w:numPr>
              <w:spacing w:after="0" w:line="240" w:lineRule="auto"/>
              <w:contextualSpacing w:val="0"/>
              <w:rPr>
                <w:rFonts w:eastAsia="Batang" w:cs="Times"/>
                <w:szCs w:val="20"/>
                <w:lang w:eastAsia="x-none"/>
              </w:rPr>
            </w:pPr>
            <w:r>
              <w:rPr>
                <w:rFonts w:cs="Times"/>
                <w:szCs w:val="20"/>
              </w:rPr>
              <w:t>For determining the most recent transmission of SRS resource(s) identified by the SRI</w:t>
            </w:r>
          </w:p>
        </w:tc>
      </w:tr>
    </w:tbl>
    <w:p w14:paraId="4209AECC" w14:textId="21C79D96" w:rsidR="00121758" w:rsidRDefault="00121758" w:rsidP="00777691"/>
    <w:p w14:paraId="01F547E8" w14:textId="02A31BE4" w:rsidR="00FD7977" w:rsidRDefault="00FD7977" w:rsidP="00777691">
      <w:r>
        <w:t>The corresponding text in 38.213 is given as</w:t>
      </w:r>
    </w:p>
    <w:tbl>
      <w:tblPr>
        <w:tblStyle w:val="TableGrid"/>
        <w:tblW w:w="0" w:type="auto"/>
        <w:tblLook w:val="04A0" w:firstRow="1" w:lastRow="0" w:firstColumn="1" w:lastColumn="0" w:noHBand="0" w:noVBand="1"/>
      </w:tblPr>
      <w:tblGrid>
        <w:gridCol w:w="9919"/>
      </w:tblGrid>
      <w:tr w:rsidR="00FD7977" w14:paraId="66EFDAC6" w14:textId="77777777" w:rsidTr="00FD7977">
        <w:tc>
          <w:tcPr>
            <w:tcW w:w="9919" w:type="dxa"/>
          </w:tcPr>
          <w:p w14:paraId="0C9FBBAF" w14:textId="4767A8E3" w:rsidR="00FD7977" w:rsidRDefault="00FD7977" w:rsidP="00FD7977">
            <w:r>
              <w:t>A location in the Type-1 HARQ-ACK codebook for</w:t>
            </w:r>
            <w:r w:rsidR="00561F35">
              <w:t xml:space="preserve"> </w:t>
            </w:r>
            <w:r>
              <w:t>HARQ-ACK information corresponding to a single SPS PDSCH release is same as for a corresponding SPS PDSCH</w:t>
            </w:r>
            <w:r w:rsidR="00561F35">
              <w:t xml:space="preserve"> reception</w:t>
            </w:r>
          </w:p>
        </w:tc>
      </w:tr>
    </w:tbl>
    <w:p w14:paraId="70A3A480" w14:textId="77777777" w:rsidR="00FD7977" w:rsidRDefault="00FD7977" w:rsidP="00777691"/>
    <w:p w14:paraId="49737989" w14:textId="67FFC989" w:rsidR="002810C3" w:rsidRDefault="002810C3" w:rsidP="00777691">
      <w:r>
        <w:t xml:space="preserve">Based on the above, </w:t>
      </w:r>
      <w:r w:rsidR="00561F35">
        <w:t xml:space="preserve">the location </w:t>
      </w:r>
      <w:r w:rsidR="00E066F1">
        <w:t xml:space="preserve">for HARQ-ACK information follows the location corresponding to a </w:t>
      </w:r>
      <w:r w:rsidR="002A7514">
        <w:t xml:space="preserve">SPS </w:t>
      </w:r>
      <w:r w:rsidR="00E066F1">
        <w:t xml:space="preserve">PDSCH </w:t>
      </w:r>
      <w:r w:rsidR="002A7514">
        <w:t xml:space="preserve">reception. </w:t>
      </w:r>
      <w:r w:rsidR="00F20835">
        <w:t xml:space="preserve">We </w:t>
      </w:r>
      <w:r w:rsidR="000C5623">
        <w:t>think this case is already covered in the agreement from RAN1#106</w:t>
      </w:r>
      <w:r w:rsidR="00CA550A">
        <w:t xml:space="preserve">-e and the </w:t>
      </w:r>
      <w:r>
        <w:t xml:space="preserve">PDCCH candidate </w:t>
      </w:r>
      <w:r w:rsidR="004F1EA5">
        <w:t xml:space="preserve">that ends later in time would be selected as the timing reference and will determine the position of the HARQ-ACK bit for Type1 </w:t>
      </w:r>
      <w:r w:rsidR="004840F2">
        <w:t>HARQ-ACK codebook.</w:t>
      </w:r>
    </w:p>
    <w:p w14:paraId="5AE38B2C" w14:textId="2E79AFB2" w:rsidR="000574E7" w:rsidRDefault="000574E7" w:rsidP="00777691"/>
    <w:p w14:paraId="1EA15451" w14:textId="37C41E66" w:rsidR="00FE2BE3" w:rsidRPr="004D2BD7" w:rsidRDefault="00FE2BE3" w:rsidP="00777691">
      <w:pPr>
        <w:rPr>
          <w:b/>
          <w:bCs/>
          <w:i/>
          <w:iCs/>
          <w:color w:val="000000" w:themeColor="text1"/>
        </w:rPr>
      </w:pPr>
      <w:r w:rsidRPr="00EC6F2E">
        <w:rPr>
          <w:b/>
          <w:bCs/>
          <w:i/>
          <w:iCs/>
          <w:color w:val="000000" w:themeColor="text1"/>
        </w:rPr>
        <w:t>Proposal</w:t>
      </w:r>
      <w:r>
        <w:rPr>
          <w:b/>
          <w:bCs/>
          <w:i/>
          <w:iCs/>
          <w:color w:val="000000" w:themeColor="text1"/>
        </w:rPr>
        <w:t>-8</w:t>
      </w:r>
      <w:r w:rsidRPr="00EC6F2E">
        <w:rPr>
          <w:b/>
          <w:bCs/>
          <w:i/>
          <w:iCs/>
          <w:color w:val="000000" w:themeColor="text1"/>
        </w:rPr>
        <w:t xml:space="preserve">: </w:t>
      </w:r>
      <w:r>
        <w:rPr>
          <w:b/>
          <w:bCs/>
          <w:i/>
          <w:iCs/>
          <w:color w:val="000000" w:themeColor="text1"/>
        </w:rPr>
        <w:t>For Issues a, b, c and d identified in RAN1#106b-e, we have the following proposals:</w:t>
      </w:r>
    </w:p>
    <w:p w14:paraId="65BF2400" w14:textId="1DA6B214" w:rsidR="000574E7" w:rsidRPr="004D2BD7" w:rsidRDefault="00681A59" w:rsidP="00B96D8E">
      <w:pPr>
        <w:pStyle w:val="ListParagraph"/>
        <w:numPr>
          <w:ilvl w:val="0"/>
          <w:numId w:val="29"/>
        </w:numPr>
        <w:rPr>
          <w:b/>
          <w:bCs/>
          <w:i/>
          <w:iCs/>
        </w:rPr>
      </w:pPr>
      <w:r w:rsidRPr="004D2BD7">
        <w:rPr>
          <w:b/>
          <w:bCs/>
          <w:i/>
          <w:iCs/>
        </w:rPr>
        <w:t xml:space="preserve">Issue a: </w:t>
      </w:r>
      <w:r w:rsidR="00663E13" w:rsidRPr="004D2BD7">
        <w:rPr>
          <w:b/>
          <w:bCs/>
          <w:i/>
          <w:iCs/>
        </w:rPr>
        <w:t xml:space="preserve">Current specification </w:t>
      </w:r>
      <w:r w:rsidR="00572C94" w:rsidRPr="004D2BD7">
        <w:rPr>
          <w:b/>
          <w:bCs/>
          <w:i/>
          <w:iCs/>
        </w:rPr>
        <w:t xml:space="preserve">allows </w:t>
      </w:r>
      <w:r w:rsidR="001E06B2" w:rsidRPr="004D2BD7">
        <w:rPr>
          <w:b/>
          <w:bCs/>
          <w:i/>
          <w:iCs/>
        </w:rPr>
        <w:t xml:space="preserve">a </w:t>
      </w:r>
      <w:r w:rsidR="00572C94" w:rsidRPr="004D2BD7">
        <w:rPr>
          <w:b/>
          <w:bCs/>
          <w:i/>
          <w:iCs/>
        </w:rPr>
        <w:t>UE to pr</w:t>
      </w:r>
      <w:r w:rsidR="00BE2582" w:rsidRPr="004D2BD7">
        <w:rPr>
          <w:b/>
          <w:bCs/>
          <w:i/>
          <w:iCs/>
        </w:rPr>
        <w:t xml:space="preserve">ioritize PDCCH reception over CSI-RS for the case of “repetition” not </w:t>
      </w:r>
      <w:r w:rsidR="001E06B2" w:rsidRPr="004D2BD7">
        <w:rPr>
          <w:b/>
          <w:bCs/>
          <w:i/>
          <w:iCs/>
        </w:rPr>
        <w:t>set to “on”</w:t>
      </w:r>
      <w:r w:rsidR="00BE2582" w:rsidRPr="004D2BD7">
        <w:rPr>
          <w:b/>
          <w:bCs/>
          <w:i/>
          <w:iCs/>
        </w:rPr>
        <w:t xml:space="preserve"> and is sufficient for Rel-17 operation.</w:t>
      </w:r>
    </w:p>
    <w:p w14:paraId="4478BE88" w14:textId="2671FA1C" w:rsidR="00C06BB9" w:rsidRPr="004D2BD7" w:rsidRDefault="00C06BB9" w:rsidP="00B96D8E">
      <w:pPr>
        <w:pStyle w:val="ListParagraph"/>
        <w:numPr>
          <w:ilvl w:val="0"/>
          <w:numId w:val="29"/>
        </w:numPr>
        <w:rPr>
          <w:b/>
          <w:bCs/>
          <w:i/>
          <w:iCs/>
          <w:szCs w:val="20"/>
        </w:rPr>
      </w:pPr>
      <w:r w:rsidRPr="004D2BD7">
        <w:rPr>
          <w:b/>
          <w:bCs/>
          <w:i/>
          <w:iCs/>
        </w:rPr>
        <w:t xml:space="preserve">Issue b: We slightly prefer </w:t>
      </w:r>
      <w:r w:rsidR="000A430A" w:rsidRPr="004D2BD7">
        <w:rPr>
          <w:b/>
          <w:bCs/>
          <w:i/>
          <w:iCs/>
        </w:rPr>
        <w:t xml:space="preserve">to allow support </w:t>
      </w:r>
      <w:r w:rsidR="000A430A" w:rsidRPr="004D2BD7">
        <w:rPr>
          <w:b/>
          <w:bCs/>
          <w:i/>
          <w:iCs/>
          <w:szCs w:val="20"/>
        </w:rPr>
        <w:t>fallback DCI (DCI format 1_0 and DCI format 0_0) on Type 3 CSS</w:t>
      </w:r>
      <w:r w:rsidRPr="004D2BD7">
        <w:rPr>
          <w:b/>
          <w:bCs/>
          <w:i/>
          <w:iCs/>
        </w:rPr>
        <w:t xml:space="preserve"> </w:t>
      </w:r>
      <w:r w:rsidR="00A72D1D" w:rsidRPr="004D2BD7">
        <w:rPr>
          <w:b/>
          <w:bCs/>
          <w:i/>
          <w:iCs/>
        </w:rPr>
        <w:t xml:space="preserve">and </w:t>
      </w:r>
      <w:r w:rsidR="00A72D1D" w:rsidRPr="004D2BD7">
        <w:rPr>
          <w:b/>
          <w:bCs/>
          <w:i/>
          <w:iCs/>
          <w:szCs w:val="20"/>
        </w:rPr>
        <w:t xml:space="preserve">determine </w:t>
      </w:r>
      <m:oMath>
        <m:sSubSup>
          <m:sSubSupPr>
            <m:ctrlPr>
              <w:rPr>
                <w:rFonts w:ascii="Cambria Math" w:hAnsi="Cambria Math"/>
                <w:b/>
                <w:bCs/>
                <w:i/>
                <w:iCs/>
                <w:szCs w:val="20"/>
              </w:rPr>
            </m:ctrlPr>
          </m:sSubSupPr>
          <m:e>
            <m:r>
              <m:rPr>
                <m:sty m:val="bi"/>
              </m:rPr>
              <w:rPr>
                <w:rFonts w:ascii="Cambria Math" w:hAnsi="Cambria Math"/>
                <w:szCs w:val="20"/>
              </w:rPr>
              <m:t>N</m:t>
            </m:r>
          </m:e>
          <m:sub>
            <m:r>
              <m:rPr>
                <m:nor/>
              </m:rPr>
              <w:rPr>
                <w:b/>
                <w:bCs/>
                <w:i/>
                <w:iCs/>
                <w:szCs w:val="20"/>
              </w:rPr>
              <m:t>start</m:t>
            </m:r>
          </m:sub>
          <m:sup>
            <m:r>
              <m:rPr>
                <m:nor/>
              </m:rPr>
              <w:rPr>
                <w:b/>
                <w:bCs/>
                <w:i/>
                <w:iCs/>
                <w:szCs w:val="20"/>
              </w:rPr>
              <m:t>CORESET</m:t>
            </m:r>
          </m:sup>
        </m:sSubSup>
      </m:oMath>
      <w:r w:rsidR="00A72D1D" w:rsidRPr="004D2BD7">
        <w:rPr>
          <w:b/>
          <w:bCs/>
          <w:i/>
          <w:iCs/>
          <w:szCs w:val="20"/>
        </w:rPr>
        <w:t xml:space="preserve"> by the lower of the two linked CORESETs.</w:t>
      </w:r>
    </w:p>
    <w:p w14:paraId="5A7CF4AB" w14:textId="78C387B0" w:rsidR="00A72D1D" w:rsidRPr="004D2BD7" w:rsidRDefault="00A72D1D" w:rsidP="00B96D8E">
      <w:pPr>
        <w:pStyle w:val="ListParagraph"/>
        <w:numPr>
          <w:ilvl w:val="0"/>
          <w:numId w:val="29"/>
        </w:numPr>
        <w:rPr>
          <w:b/>
          <w:bCs/>
          <w:i/>
          <w:iCs/>
        </w:rPr>
      </w:pPr>
      <w:r w:rsidRPr="004D2BD7">
        <w:rPr>
          <w:b/>
          <w:bCs/>
          <w:i/>
          <w:iCs/>
          <w:szCs w:val="20"/>
        </w:rPr>
        <w:t>Issue c:</w:t>
      </w:r>
      <w:r w:rsidR="00552EBF" w:rsidRPr="004D2BD7">
        <w:rPr>
          <w:b/>
          <w:bCs/>
          <w:i/>
          <w:iCs/>
          <w:szCs w:val="20"/>
        </w:rPr>
        <w:t xml:space="preserve"> We propose to do </w:t>
      </w:r>
      <w:r w:rsidR="00552EBF" w:rsidRPr="004D2BD7">
        <w:rPr>
          <w:b/>
          <w:bCs/>
          <w:i/>
          <w:iCs/>
        </w:rPr>
        <w:t>rate-matching around the union of the two PDCCH candidates with no specification impact.</w:t>
      </w:r>
    </w:p>
    <w:p w14:paraId="00397050" w14:textId="00FE1509" w:rsidR="008251AC" w:rsidRPr="00722552" w:rsidRDefault="008251AC" w:rsidP="00B96D8E">
      <w:pPr>
        <w:pStyle w:val="ListParagraph"/>
        <w:numPr>
          <w:ilvl w:val="0"/>
          <w:numId w:val="29"/>
        </w:numPr>
      </w:pPr>
      <w:r w:rsidRPr="004D2BD7">
        <w:rPr>
          <w:b/>
          <w:bCs/>
          <w:i/>
          <w:iCs/>
        </w:rPr>
        <w:t xml:space="preserve">Issue d: </w:t>
      </w:r>
      <w:r w:rsidR="00FE2BE3" w:rsidRPr="004D2BD7">
        <w:rPr>
          <w:b/>
          <w:bCs/>
          <w:i/>
          <w:iCs/>
        </w:rPr>
        <w:t>T</w:t>
      </w:r>
      <w:r w:rsidRPr="004D2BD7">
        <w:rPr>
          <w:b/>
          <w:bCs/>
          <w:i/>
          <w:iCs/>
        </w:rPr>
        <w:t>he PDCCH candidate that ends later in time should determine the position of the HARQ-ACK bit</w:t>
      </w:r>
      <w:r w:rsidR="00FE2BE3" w:rsidRPr="004D2BD7">
        <w:rPr>
          <w:b/>
          <w:bCs/>
          <w:i/>
          <w:iCs/>
        </w:rPr>
        <w:t xml:space="preserve"> which is already agreed.</w:t>
      </w:r>
    </w:p>
    <w:p w14:paraId="46B2D3E5" w14:textId="77777777" w:rsidR="00AD222F" w:rsidRDefault="00AD222F" w:rsidP="00AD222F">
      <w:pPr>
        <w:pStyle w:val="Heading1"/>
        <w:keepNext w:val="0"/>
        <w:widowControl w:val="0"/>
        <w:spacing w:before="480" w:after="120"/>
        <w:ind w:left="518" w:hanging="518"/>
        <w:rPr>
          <w:sz w:val="28"/>
          <w:szCs w:val="28"/>
        </w:rPr>
      </w:pPr>
      <w:r>
        <w:rPr>
          <w:sz w:val="28"/>
          <w:szCs w:val="28"/>
        </w:rPr>
        <w:t>PUCCH</w:t>
      </w:r>
    </w:p>
    <w:p w14:paraId="5577E3DD" w14:textId="00026308" w:rsidR="00AD222F" w:rsidRDefault="00AD222F" w:rsidP="00AD222F">
      <w:pPr>
        <w:pStyle w:val="Heading2"/>
      </w:pPr>
      <w:r w:rsidRPr="00D40811">
        <w:t xml:space="preserve">Mapping with Frequency </w:t>
      </w:r>
      <w:r>
        <w:t>H</w:t>
      </w:r>
      <w:r w:rsidRPr="00D40811">
        <w:t>opping</w:t>
      </w:r>
    </w:p>
    <w:p w14:paraId="769DECF7" w14:textId="77777777" w:rsidR="00354489" w:rsidRPr="00354489" w:rsidRDefault="00354489" w:rsidP="00354489"/>
    <w:p w14:paraId="736D6FCC" w14:textId="77777777" w:rsidR="00AD222F" w:rsidRDefault="00AD222F" w:rsidP="00AD222F">
      <w:r>
        <w:t xml:space="preserve">Multi-TRP inter-slot PUCCH repetition (scheme-1) has been supported to achieve beam diversity. To achieve frequency diversity together with beam diversity, intra-slot frequency hopping can be used without spec impact. We note that it is not necessary to support </w:t>
      </w:r>
      <w:r w:rsidRPr="00922351">
        <w:t>inter-slot frequency hopping</w:t>
      </w:r>
      <w:r>
        <w:t xml:space="preserve"> in scheme-1 where the </w:t>
      </w:r>
      <w:r w:rsidRPr="001E51BC">
        <w:t>frequency hopping is performed among the repetitions with the same beam</w:t>
      </w:r>
      <w:r>
        <w:t>.</w:t>
      </w:r>
    </w:p>
    <w:p w14:paraId="4866CF22" w14:textId="77777777" w:rsidR="00AD222F" w:rsidRDefault="00AD222F" w:rsidP="00AD222F">
      <w:pPr>
        <w:rPr>
          <w:b/>
          <w:bCs/>
          <w:i/>
          <w:iCs/>
        </w:rPr>
      </w:pPr>
      <w:r w:rsidRPr="00937C74">
        <w:rPr>
          <w:b/>
          <w:bCs/>
          <w:i/>
          <w:iCs/>
        </w:rPr>
        <w:t>Proposal</w:t>
      </w:r>
      <w:r>
        <w:rPr>
          <w:b/>
          <w:bCs/>
          <w:i/>
          <w:iCs/>
        </w:rPr>
        <w:t>-9</w:t>
      </w:r>
      <w:r w:rsidRPr="00937C74">
        <w:rPr>
          <w:b/>
          <w:bCs/>
          <w:i/>
          <w:iCs/>
        </w:rPr>
        <w:t xml:space="preserve">: </w:t>
      </w:r>
      <w:r>
        <w:rPr>
          <w:b/>
          <w:bCs/>
          <w:i/>
          <w:iCs/>
        </w:rPr>
        <w:t xml:space="preserve">For multi-TRP PUCCH repetition scheme-1, inter-slot </w:t>
      </w:r>
      <w:r w:rsidRPr="00993A1D">
        <w:rPr>
          <w:b/>
          <w:bCs/>
          <w:i/>
          <w:iCs/>
        </w:rPr>
        <w:t>frequency hopping performed among the repetitions with the same beam</w:t>
      </w:r>
      <w:r>
        <w:rPr>
          <w:b/>
          <w:bCs/>
          <w:i/>
          <w:iCs/>
        </w:rPr>
        <w:t xml:space="preserve"> is not supported</w:t>
      </w:r>
      <w:r w:rsidRPr="00993A1D">
        <w:rPr>
          <w:b/>
          <w:bCs/>
          <w:i/>
          <w:iCs/>
        </w:rPr>
        <w:t>.</w:t>
      </w:r>
    </w:p>
    <w:p w14:paraId="2B252617" w14:textId="77777777" w:rsidR="00AD222F" w:rsidRDefault="00AD222F" w:rsidP="00AD222F"/>
    <w:p w14:paraId="4B3318EC" w14:textId="77777777" w:rsidR="00AD222F" w:rsidRPr="00D40811" w:rsidRDefault="00AD222F" w:rsidP="00AD222F"/>
    <w:p w14:paraId="024FE40A" w14:textId="77777777" w:rsidR="00AD222F" w:rsidRPr="00203705" w:rsidRDefault="00AD222F" w:rsidP="00AD222F">
      <w:pPr>
        <w:pStyle w:val="Heading1"/>
        <w:keepNext w:val="0"/>
        <w:widowControl w:val="0"/>
        <w:spacing w:before="480" w:after="120"/>
        <w:ind w:left="518" w:hanging="518"/>
        <w:rPr>
          <w:sz w:val="28"/>
          <w:szCs w:val="28"/>
        </w:rPr>
      </w:pPr>
      <w:r w:rsidRPr="00045376">
        <w:rPr>
          <w:sz w:val="28"/>
          <w:szCs w:val="28"/>
        </w:rPr>
        <w:lastRenderedPageBreak/>
        <w:t>PUSCH</w:t>
      </w:r>
    </w:p>
    <w:p w14:paraId="4DEBFFFD" w14:textId="77777777" w:rsidR="00AD222F" w:rsidRDefault="00AD222F" w:rsidP="00AD222F">
      <w:pPr>
        <w:pStyle w:val="Heading2"/>
      </w:pPr>
      <w:r>
        <w:t>Number of SRS Resources for DCI Format 0_2</w:t>
      </w:r>
    </w:p>
    <w:tbl>
      <w:tblPr>
        <w:tblStyle w:val="TableGrid"/>
        <w:tblW w:w="0" w:type="auto"/>
        <w:tblLook w:val="04A0" w:firstRow="1" w:lastRow="0" w:firstColumn="1" w:lastColumn="0" w:noHBand="0" w:noVBand="1"/>
      </w:tblPr>
      <w:tblGrid>
        <w:gridCol w:w="9919"/>
      </w:tblGrid>
      <w:tr w:rsidR="00AD222F" w14:paraId="42DF5D28" w14:textId="77777777" w:rsidTr="00C81B1A">
        <w:tc>
          <w:tcPr>
            <w:tcW w:w="9919" w:type="dxa"/>
          </w:tcPr>
          <w:p w14:paraId="71C87B21" w14:textId="77777777" w:rsidR="00AD222F" w:rsidRPr="00CC7D9D" w:rsidRDefault="00AD222F" w:rsidP="00C81B1A">
            <w:pPr>
              <w:snapToGrid w:val="0"/>
              <w:rPr>
                <w:rFonts w:cs="Times"/>
                <w:szCs w:val="20"/>
                <w:highlight w:val="green"/>
              </w:rPr>
            </w:pPr>
            <w:bookmarkStart w:id="0" w:name="_Hlk84592549"/>
            <w:r>
              <w:rPr>
                <w:rFonts w:cs="Times"/>
                <w:b/>
                <w:bCs/>
                <w:szCs w:val="20"/>
                <w:highlight w:val="green"/>
              </w:rPr>
              <w:t xml:space="preserve">106be </w:t>
            </w:r>
            <w:r w:rsidRPr="00CC7D9D">
              <w:rPr>
                <w:rFonts w:cs="Times"/>
                <w:b/>
                <w:bCs/>
                <w:szCs w:val="20"/>
                <w:highlight w:val="green"/>
              </w:rPr>
              <w:t>Agreement</w:t>
            </w:r>
          </w:p>
          <w:p w14:paraId="33289940" w14:textId="77777777" w:rsidR="00AD222F" w:rsidRPr="00CC7D9D" w:rsidRDefault="00AD222F" w:rsidP="00C81B1A">
            <w:pPr>
              <w:snapToGrid w:val="0"/>
              <w:rPr>
                <w:rFonts w:cs="Times"/>
                <w:szCs w:val="20"/>
              </w:rPr>
            </w:pPr>
            <w:r w:rsidRPr="00CC7D9D">
              <w:rPr>
                <w:rFonts w:cs="Times"/>
                <w:szCs w:val="20"/>
              </w:rPr>
              <w:t xml:space="preserve">For both CB and NCB based mTRP PUSCH repetition schemes,  </w:t>
            </w:r>
          </w:p>
          <w:p w14:paraId="378BF442" w14:textId="77777777" w:rsidR="00AD222F" w:rsidRPr="00CC7D9D" w:rsidRDefault="00AD222F" w:rsidP="00B96D8E">
            <w:pPr>
              <w:pStyle w:val="ListParagraph"/>
              <w:numPr>
                <w:ilvl w:val="0"/>
                <w:numId w:val="31"/>
              </w:numPr>
              <w:snapToGrid w:val="0"/>
              <w:spacing w:after="0" w:line="259" w:lineRule="auto"/>
              <w:jc w:val="left"/>
              <w:rPr>
                <w:rFonts w:cs="Times"/>
                <w:szCs w:val="20"/>
              </w:rPr>
            </w:pPr>
            <w:r w:rsidRPr="00CC7D9D">
              <w:rPr>
                <w:rFonts w:cs="Times"/>
                <w:szCs w:val="20"/>
              </w:rPr>
              <w:t xml:space="preserve">The </w:t>
            </w:r>
            <w:r w:rsidRPr="00CC7D9D">
              <w:rPr>
                <w:rFonts w:cs="Times"/>
                <w:i/>
                <w:iCs/>
                <w:szCs w:val="20"/>
              </w:rPr>
              <w:t>SRS-</w:t>
            </w:r>
            <w:proofErr w:type="spellStart"/>
            <w:r w:rsidRPr="00CC7D9D">
              <w:rPr>
                <w:rFonts w:cs="Times"/>
                <w:i/>
                <w:iCs/>
                <w:szCs w:val="20"/>
              </w:rPr>
              <w:t>ResourceSets</w:t>
            </w:r>
            <w:proofErr w:type="spellEnd"/>
            <w:r w:rsidRPr="00CC7D9D">
              <w:rPr>
                <w:rFonts w:cs="Times"/>
                <w:i/>
                <w:iCs/>
                <w:szCs w:val="20"/>
              </w:rPr>
              <w:t xml:space="preserve"> </w:t>
            </w:r>
            <w:r w:rsidRPr="00CC7D9D">
              <w:rPr>
                <w:rFonts w:cs="Times"/>
                <w:szCs w:val="20"/>
              </w:rPr>
              <w:t xml:space="preserve">(the first and second SRS resource sets) applicable for multi-TRP PUSCH scheduled by DCI format 0_1 and DCI format 0_2 are defined by the entries of the higher layer parameter </w:t>
            </w:r>
            <w:proofErr w:type="spellStart"/>
            <w:r w:rsidRPr="00CC7D9D">
              <w:rPr>
                <w:rFonts w:cs="Times"/>
                <w:i/>
                <w:iCs/>
                <w:szCs w:val="20"/>
              </w:rPr>
              <w:t>srs-ResourceSetToAddModList</w:t>
            </w:r>
            <w:proofErr w:type="spellEnd"/>
            <w:r w:rsidRPr="00CC7D9D">
              <w:rPr>
                <w:rFonts w:cs="Times"/>
                <w:szCs w:val="20"/>
              </w:rPr>
              <w:t xml:space="preserve"> and </w:t>
            </w:r>
            <w:r w:rsidRPr="00CC7D9D">
              <w:rPr>
                <w:rFonts w:cs="Times"/>
                <w:i/>
                <w:iCs/>
                <w:szCs w:val="20"/>
              </w:rPr>
              <w:t>srs-ResourceSetToAddModListDCI-0-2</w:t>
            </w:r>
            <w:r w:rsidRPr="00CC7D9D">
              <w:rPr>
                <w:rFonts w:cs="Times"/>
                <w:szCs w:val="20"/>
              </w:rPr>
              <w:t xml:space="preserve"> in SRS-config, respectively. </w:t>
            </w:r>
          </w:p>
          <w:p w14:paraId="0F2650CF" w14:textId="77777777" w:rsidR="00AD222F" w:rsidRPr="00CC7D9D" w:rsidRDefault="00AD222F" w:rsidP="00B96D8E">
            <w:pPr>
              <w:pStyle w:val="ListParagraph"/>
              <w:numPr>
                <w:ilvl w:val="0"/>
                <w:numId w:val="31"/>
              </w:numPr>
              <w:snapToGrid w:val="0"/>
              <w:spacing w:after="0" w:line="259" w:lineRule="auto"/>
              <w:jc w:val="left"/>
              <w:rPr>
                <w:rFonts w:cs="Times"/>
                <w:szCs w:val="20"/>
              </w:rPr>
            </w:pPr>
            <w:r w:rsidRPr="00CC7D9D">
              <w:rPr>
                <w:rFonts w:cs="Times"/>
                <w:szCs w:val="20"/>
              </w:rPr>
              <w:t xml:space="preserve">The first/second SRS resource set configured by higher layer parameter </w:t>
            </w:r>
            <w:r w:rsidRPr="00CC7D9D">
              <w:rPr>
                <w:rFonts w:cs="Times"/>
                <w:i/>
                <w:szCs w:val="20"/>
              </w:rPr>
              <w:t>srs-ResourceSetToAddModListDCI-0-2</w:t>
            </w:r>
            <w:r w:rsidRPr="00CC7D9D">
              <w:rPr>
                <w:rFonts w:cs="Times"/>
                <w:szCs w:val="20"/>
              </w:rPr>
              <w:t xml:space="preserve"> is composed of </w:t>
            </w:r>
            <w:r w:rsidRPr="00CC7D9D">
              <w:rPr>
                <w:rFonts w:cs="Times"/>
                <w:iCs/>
                <w:szCs w:val="20"/>
              </w:rPr>
              <w:t xml:space="preserve">the first </w:t>
            </w:r>
            <w:r w:rsidRPr="00CC7D9D">
              <w:rPr>
                <w:rFonts w:cs="Times"/>
                <w:i/>
                <w:iCs/>
                <w:szCs w:val="20"/>
              </w:rPr>
              <w:t>N</w:t>
            </w:r>
            <w:r w:rsidRPr="00CC7D9D">
              <w:rPr>
                <w:rFonts w:cs="Times"/>
                <w:i/>
                <w:iCs/>
                <w:szCs w:val="20"/>
                <w:vertAlign w:val="subscript"/>
              </w:rPr>
              <w:t>SRS,0 2</w:t>
            </w:r>
            <w:r w:rsidRPr="00CC7D9D">
              <w:rPr>
                <w:rFonts w:cs="Times"/>
                <w:iCs/>
                <w:szCs w:val="20"/>
              </w:rPr>
              <w:t xml:space="preserve"> </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SRS resources in the first/second SRS resource set </w:t>
            </w:r>
            <w:r w:rsidRPr="00CC7D9D">
              <w:rPr>
                <w:rFonts w:cs="Times"/>
                <w:szCs w:val="20"/>
              </w:rPr>
              <w:t xml:space="preserve">configured by higher layer parameter </w:t>
            </w:r>
            <w:proofErr w:type="spellStart"/>
            <w:r w:rsidRPr="00CC7D9D">
              <w:rPr>
                <w:rFonts w:cs="Times"/>
                <w:i/>
                <w:szCs w:val="20"/>
              </w:rPr>
              <w:t>srs-ResourceSetToAddModList</w:t>
            </w:r>
            <w:proofErr w:type="spellEnd"/>
            <w:r w:rsidRPr="00CC7D9D">
              <w:rPr>
                <w:rFonts w:cs="Times"/>
                <w:szCs w:val="20"/>
              </w:rPr>
              <w:t xml:space="preserve">. </w:t>
            </w:r>
          </w:p>
          <w:p w14:paraId="4BF6DDF4" w14:textId="77777777" w:rsidR="00AD222F" w:rsidRPr="00CC7D9D" w:rsidRDefault="00AD222F" w:rsidP="00B96D8E">
            <w:pPr>
              <w:pStyle w:val="ListParagraph"/>
              <w:numPr>
                <w:ilvl w:val="1"/>
                <w:numId w:val="31"/>
              </w:numPr>
              <w:snapToGrid w:val="0"/>
              <w:spacing w:after="0" w:line="259" w:lineRule="auto"/>
              <w:jc w:val="left"/>
              <w:rPr>
                <w:rFonts w:cs="Times"/>
                <w:szCs w:val="20"/>
              </w:rPr>
            </w:pPr>
            <w:r w:rsidRPr="00C7065E">
              <w:rPr>
                <w:rFonts w:cs="Times"/>
                <w:szCs w:val="20"/>
              </w:rPr>
              <w:t>FFS</w:t>
            </w:r>
            <w:r w:rsidRPr="00CC7D9D">
              <w:rPr>
                <w:rFonts w:cs="Times"/>
                <w:szCs w:val="20"/>
              </w:rPr>
              <w:t xml:space="preserve">: Whether </w:t>
            </w:r>
            <w:r w:rsidRPr="00CC7D9D">
              <w:rPr>
                <w:rFonts w:cs="Times"/>
                <w:iCs/>
                <w:szCs w:val="20"/>
              </w:rPr>
              <w:t xml:space="preserve">the value of the </w:t>
            </w:r>
            <w:r w:rsidRPr="00CC7D9D">
              <w:rPr>
                <w:rFonts w:cs="Times"/>
                <w:i/>
                <w:iCs/>
                <w:szCs w:val="20"/>
              </w:rPr>
              <w:t>N</w:t>
            </w:r>
            <w:r w:rsidRPr="00CC7D9D">
              <w:rPr>
                <w:rFonts w:cs="Times"/>
                <w:i/>
                <w:iCs/>
                <w:szCs w:val="20"/>
                <w:vertAlign w:val="subscript"/>
              </w:rPr>
              <w:t>SRS,0 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 can be different</w:t>
            </w:r>
          </w:p>
          <w:p w14:paraId="58ADC1CA" w14:textId="77777777" w:rsidR="00AD222F" w:rsidRPr="00CC7D9D" w:rsidRDefault="00AD222F" w:rsidP="00B96D8E">
            <w:pPr>
              <w:pStyle w:val="ListParagraph"/>
              <w:numPr>
                <w:ilvl w:val="0"/>
                <w:numId w:val="30"/>
              </w:numPr>
              <w:snapToGrid w:val="0"/>
              <w:spacing w:after="0" w:line="259" w:lineRule="auto"/>
              <w:jc w:val="left"/>
              <w:rPr>
                <w:rFonts w:cs="Times"/>
                <w:szCs w:val="20"/>
              </w:rPr>
            </w:pPr>
            <w:r w:rsidRPr="00CC7D9D">
              <w:rPr>
                <w:rFonts w:cs="Times"/>
                <w:szCs w:val="20"/>
              </w:rPr>
              <w:t>The presence of the new field in the DCI for dynamic switching (2bits) is separately determined for DCI format 0_1 and DCI format 0_2 (based on whether two SRS resource sets are configured for that DCI format).</w:t>
            </w:r>
          </w:p>
          <w:bookmarkEnd w:id="0"/>
          <w:p w14:paraId="1CF04EA8" w14:textId="77777777" w:rsidR="00AD222F" w:rsidRDefault="00AD222F" w:rsidP="00C81B1A"/>
          <w:p w14:paraId="4A064890" w14:textId="77777777" w:rsidR="00AD222F" w:rsidRPr="00CC7D9D" w:rsidRDefault="00AD222F" w:rsidP="00C81B1A">
            <w:pPr>
              <w:rPr>
                <w:rFonts w:cs="Times"/>
                <w:b/>
                <w:bCs/>
                <w:szCs w:val="20"/>
                <w:highlight w:val="green"/>
              </w:rPr>
            </w:pPr>
            <w:r>
              <w:rPr>
                <w:rFonts w:cs="Times"/>
                <w:b/>
                <w:bCs/>
                <w:szCs w:val="20"/>
                <w:highlight w:val="green"/>
              </w:rPr>
              <w:t xml:space="preserve">106be </w:t>
            </w:r>
            <w:r w:rsidRPr="00CC7D9D">
              <w:rPr>
                <w:rFonts w:cs="Times"/>
                <w:b/>
                <w:bCs/>
                <w:szCs w:val="20"/>
                <w:highlight w:val="green"/>
              </w:rPr>
              <w:t>Agreement</w:t>
            </w:r>
          </w:p>
          <w:p w14:paraId="6E1AABBA" w14:textId="77777777" w:rsidR="00AD222F" w:rsidRPr="00CC7D9D" w:rsidRDefault="00AD222F" w:rsidP="00C81B1A">
            <w:pPr>
              <w:snapToGrid w:val="0"/>
              <w:rPr>
                <w:rFonts w:cs="Times"/>
                <w:szCs w:val="20"/>
              </w:rPr>
            </w:pPr>
            <w:r w:rsidRPr="00CC7D9D">
              <w:rPr>
                <w:rFonts w:cs="Times"/>
                <w:szCs w:val="20"/>
              </w:rPr>
              <w:t xml:space="preserve">On the number of SRS resources configured in the two SRS resource sets, select Alt.1, </w:t>
            </w:r>
          </w:p>
          <w:p w14:paraId="103B0299" w14:textId="77777777" w:rsidR="00AD222F" w:rsidRPr="00012780" w:rsidRDefault="00AD222F" w:rsidP="00B96D8E">
            <w:pPr>
              <w:pStyle w:val="ListParagraph"/>
              <w:numPr>
                <w:ilvl w:val="0"/>
                <w:numId w:val="30"/>
              </w:numPr>
              <w:snapToGrid w:val="0"/>
              <w:spacing w:after="0" w:line="259" w:lineRule="auto"/>
              <w:jc w:val="left"/>
              <w:rPr>
                <w:rFonts w:cs="Times"/>
                <w:szCs w:val="20"/>
              </w:rPr>
            </w:pPr>
            <w:r w:rsidRPr="00CC7D9D">
              <w:rPr>
                <w:rFonts w:cs="Times"/>
                <w:szCs w:val="20"/>
              </w:rPr>
              <w:t xml:space="preserve">Alt.1: Support the same number of SRS resources for both CB and NCB based m-TRP PUSCH repetition. </w:t>
            </w:r>
          </w:p>
        </w:tc>
      </w:tr>
    </w:tbl>
    <w:p w14:paraId="0E059C81" w14:textId="77777777" w:rsidR="00AD222F" w:rsidRDefault="00AD222F" w:rsidP="00AD222F"/>
    <w:p w14:paraId="0851B398" w14:textId="77777777" w:rsidR="00AD222F" w:rsidRDefault="00AD222F" w:rsidP="00AD222F">
      <w:r>
        <w:t xml:space="preserve">We have achieved the above two agreements in last meeting. Regarding the FFS in the first agreement, we should support that the value of the </w:t>
      </w:r>
      <w:r w:rsidRPr="00CC7D9D">
        <w:rPr>
          <w:rFonts w:cs="Times"/>
          <w:i/>
          <w:iCs/>
          <w:szCs w:val="20"/>
        </w:rPr>
        <w:t>N</w:t>
      </w:r>
      <w:r w:rsidRPr="00CC7D9D">
        <w:rPr>
          <w:rFonts w:cs="Times"/>
          <w:i/>
          <w:iCs/>
          <w:szCs w:val="20"/>
          <w:vertAlign w:val="subscript"/>
        </w:rPr>
        <w:t>SRS,0 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sidRPr="00CC7D9D">
        <w:rPr>
          <w:rFonts w:cs="Times"/>
          <w:iCs/>
          <w:szCs w:val="20"/>
        </w:rPr>
        <w:t xml:space="preserve"> </w:t>
      </w:r>
      <w:r>
        <w:rPr>
          <w:rFonts w:cs="Times"/>
          <w:iCs/>
          <w:szCs w:val="20"/>
        </w:rPr>
        <w:t xml:space="preserve">should be the same </w:t>
      </w:r>
      <w:r>
        <w:t>since we have supported the same number of SRS resources for both CB and NCB based m-TRP PUSCH repetition</w:t>
      </w:r>
      <w:r>
        <w:rPr>
          <w:rFonts w:cs="Times"/>
          <w:iCs/>
          <w:szCs w:val="20"/>
        </w:rPr>
        <w:t>.</w:t>
      </w:r>
    </w:p>
    <w:p w14:paraId="41638092" w14:textId="3D6586D1" w:rsidR="00AD222F" w:rsidRPr="00EB1D1F" w:rsidRDefault="00AD222F" w:rsidP="00AD222F">
      <w:r w:rsidRPr="00937C74">
        <w:rPr>
          <w:b/>
          <w:bCs/>
          <w:i/>
          <w:iCs/>
        </w:rPr>
        <w:t>Proposal</w:t>
      </w:r>
      <w:r>
        <w:rPr>
          <w:b/>
          <w:bCs/>
          <w:i/>
          <w:iCs/>
        </w:rPr>
        <w:t>-</w:t>
      </w:r>
      <w:r w:rsidR="00C22B60">
        <w:rPr>
          <w:b/>
          <w:bCs/>
          <w:i/>
          <w:iCs/>
        </w:rPr>
        <w:t>10</w:t>
      </w:r>
      <w:r w:rsidRPr="00937C74">
        <w:rPr>
          <w:b/>
          <w:bCs/>
          <w:i/>
          <w:iCs/>
        </w:rPr>
        <w:t xml:space="preserve">: </w:t>
      </w:r>
      <w:r w:rsidRPr="00AC5EBE">
        <w:rPr>
          <w:b/>
          <w:bCs/>
          <w:i/>
          <w:iCs/>
        </w:rPr>
        <w:t>For both CB and NCB based mTRP PUSCH repetition schemes, the value</w:t>
      </w:r>
      <w:r>
        <w:rPr>
          <w:b/>
          <w:bCs/>
          <w:i/>
          <w:iCs/>
        </w:rPr>
        <w:t>s</w:t>
      </w:r>
      <w:r w:rsidRPr="00AC5EBE">
        <w:rPr>
          <w:b/>
          <w:bCs/>
          <w:i/>
          <w:iCs/>
        </w:rPr>
        <w:t xml:space="preserve"> of the</w:t>
      </w:r>
      <w:r>
        <w:rPr>
          <w:b/>
          <w:bCs/>
          <w:i/>
          <w:iCs/>
        </w:rPr>
        <w:t xml:space="preserve"> two </w:t>
      </w:r>
      <w:r w:rsidRPr="00CC7D9D">
        <w:rPr>
          <w:rFonts w:cs="Times"/>
          <w:i/>
          <w:iCs/>
          <w:szCs w:val="20"/>
        </w:rPr>
        <w:t>N</w:t>
      </w:r>
      <w:r w:rsidRPr="00CC7D9D">
        <w:rPr>
          <w:rFonts w:cs="Times"/>
          <w:i/>
          <w:iCs/>
          <w:szCs w:val="20"/>
          <w:vertAlign w:val="subscript"/>
        </w:rPr>
        <w:t>SRS,0</w:t>
      </w:r>
      <w:r>
        <w:rPr>
          <w:rFonts w:cs="Times"/>
          <w:i/>
          <w:iCs/>
          <w:szCs w:val="20"/>
          <w:vertAlign w:val="subscript"/>
        </w:rPr>
        <w:t>_</w:t>
      </w:r>
      <w:r w:rsidRPr="00CC7D9D">
        <w:rPr>
          <w:rFonts w:cs="Times"/>
          <w:i/>
          <w:iCs/>
          <w:szCs w:val="20"/>
          <w:vertAlign w:val="subscript"/>
        </w:rPr>
        <w:t>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Pr>
          <w:b/>
          <w:bCs/>
          <w:i/>
          <w:iCs/>
        </w:rPr>
        <w:t>’s corresponding to the two TRPs should</w:t>
      </w:r>
      <w:r w:rsidRPr="00AC5EBE">
        <w:rPr>
          <w:b/>
          <w:bCs/>
          <w:i/>
          <w:iCs/>
        </w:rPr>
        <w:t xml:space="preserve"> be </w:t>
      </w:r>
      <w:r>
        <w:rPr>
          <w:b/>
          <w:bCs/>
          <w:i/>
          <w:iCs/>
        </w:rPr>
        <w:t>the same.</w:t>
      </w:r>
    </w:p>
    <w:p w14:paraId="21483D47" w14:textId="77777777" w:rsidR="00AD222F" w:rsidRPr="00DE0AB4" w:rsidRDefault="00AD222F" w:rsidP="00AD222F"/>
    <w:p w14:paraId="6B639745" w14:textId="77777777" w:rsidR="00AD222F" w:rsidRDefault="00AD222F" w:rsidP="00AD222F">
      <w:pPr>
        <w:pStyle w:val="Heading2"/>
        <w:rPr>
          <w:rFonts w:cs="Times"/>
          <w:szCs w:val="20"/>
        </w:rPr>
      </w:pPr>
      <w:r>
        <w:rPr>
          <w:rFonts w:cs="Times"/>
          <w:szCs w:val="20"/>
        </w:rPr>
        <w:t>M</w:t>
      </w:r>
      <w:r w:rsidRPr="00D53425">
        <w:rPr>
          <w:rFonts w:cs="Times"/>
          <w:szCs w:val="20"/>
        </w:rPr>
        <w:t xml:space="preserve">inimal </w:t>
      </w:r>
      <w:r>
        <w:rPr>
          <w:rFonts w:cs="Times"/>
          <w:szCs w:val="20"/>
        </w:rPr>
        <w:t>G</w:t>
      </w:r>
      <w:r w:rsidRPr="00D53425">
        <w:rPr>
          <w:rFonts w:cs="Times"/>
          <w:szCs w:val="20"/>
        </w:rPr>
        <w:t xml:space="preserve">ap between </w:t>
      </w:r>
      <w:r>
        <w:rPr>
          <w:rFonts w:cs="Times"/>
          <w:szCs w:val="20"/>
        </w:rPr>
        <w:t>NZP-</w:t>
      </w:r>
      <w:r w:rsidRPr="00D53425">
        <w:rPr>
          <w:rFonts w:cs="Times"/>
          <w:szCs w:val="20"/>
        </w:rPr>
        <w:t xml:space="preserve">CSI-RS and </w:t>
      </w:r>
      <w:r>
        <w:rPr>
          <w:rFonts w:cs="Times"/>
          <w:szCs w:val="20"/>
        </w:rPr>
        <w:t xml:space="preserve">NCB </w:t>
      </w:r>
      <w:r w:rsidRPr="00D53425">
        <w:rPr>
          <w:rFonts w:cs="Times"/>
          <w:szCs w:val="20"/>
        </w:rPr>
        <w:t>SRS</w:t>
      </w:r>
    </w:p>
    <w:tbl>
      <w:tblPr>
        <w:tblStyle w:val="TableGrid"/>
        <w:tblW w:w="0" w:type="auto"/>
        <w:tblLook w:val="04A0" w:firstRow="1" w:lastRow="0" w:firstColumn="1" w:lastColumn="0" w:noHBand="0" w:noVBand="1"/>
      </w:tblPr>
      <w:tblGrid>
        <w:gridCol w:w="9919"/>
      </w:tblGrid>
      <w:tr w:rsidR="00AD222F" w14:paraId="721D08D1" w14:textId="77777777" w:rsidTr="00C81B1A">
        <w:tc>
          <w:tcPr>
            <w:tcW w:w="9919" w:type="dxa"/>
          </w:tcPr>
          <w:p w14:paraId="66AF2108" w14:textId="77777777" w:rsidR="00AD222F" w:rsidRPr="00CC7D9D" w:rsidRDefault="00AD222F" w:rsidP="00C81B1A">
            <w:pPr>
              <w:rPr>
                <w:rFonts w:cs="Times"/>
                <w:b/>
                <w:bCs/>
                <w:szCs w:val="20"/>
                <w:highlight w:val="green"/>
              </w:rPr>
            </w:pPr>
            <w:r>
              <w:rPr>
                <w:rFonts w:cs="Times"/>
                <w:b/>
                <w:bCs/>
                <w:szCs w:val="20"/>
                <w:highlight w:val="green"/>
              </w:rPr>
              <w:t xml:space="preserve">106be </w:t>
            </w:r>
            <w:r w:rsidRPr="00CC7D9D">
              <w:rPr>
                <w:rFonts w:cs="Times"/>
                <w:b/>
                <w:bCs/>
                <w:szCs w:val="20"/>
                <w:highlight w:val="green"/>
              </w:rPr>
              <w:t>Agreement</w:t>
            </w:r>
          </w:p>
          <w:p w14:paraId="6793308E" w14:textId="77777777" w:rsidR="00AD222F" w:rsidRPr="00954C65" w:rsidRDefault="00AD222F" w:rsidP="00C81B1A">
            <w:pPr>
              <w:rPr>
                <w:rFonts w:cs="Times"/>
                <w:szCs w:val="20"/>
              </w:rPr>
            </w:pPr>
            <w:bookmarkStart w:id="1" w:name="_Hlk86869638"/>
            <w:r w:rsidRPr="00954C65">
              <w:rPr>
                <w:rFonts w:cs="Times"/>
                <w:szCs w:val="20"/>
              </w:rPr>
              <w:t xml:space="preserve">For NCB based mTRP PUSCH repetition, on the minimal gap between associated NZP-CSI-RS and aperiodic </w:t>
            </w:r>
            <w:r w:rsidRPr="00954C65">
              <w:rPr>
                <w:rFonts w:cs="Times"/>
                <w:color w:val="4472C4"/>
                <w:szCs w:val="20"/>
              </w:rPr>
              <w:t xml:space="preserve">NCB </w:t>
            </w:r>
            <w:r w:rsidRPr="00954C65">
              <w:rPr>
                <w:rFonts w:cs="Times"/>
                <w:szCs w:val="20"/>
              </w:rPr>
              <w:t>SRS,</w:t>
            </w:r>
            <w:bookmarkEnd w:id="1"/>
            <w:r w:rsidRPr="00954C65">
              <w:rPr>
                <w:rFonts w:cs="Times"/>
                <w:szCs w:val="20"/>
              </w:rPr>
              <w:t xml:space="preserve"> select one from the below in RAN1 #107-e meeting,</w:t>
            </w:r>
          </w:p>
          <w:p w14:paraId="14BAB312" w14:textId="77777777" w:rsidR="00AD222F" w:rsidRPr="00985DD3" w:rsidRDefault="00AD222F" w:rsidP="00B96D8E">
            <w:pPr>
              <w:numPr>
                <w:ilvl w:val="0"/>
                <w:numId w:val="32"/>
              </w:numPr>
              <w:spacing w:after="0"/>
              <w:jc w:val="left"/>
              <w:rPr>
                <w:rFonts w:eastAsia="Times New Roman" w:cs="Times"/>
                <w:szCs w:val="20"/>
              </w:rPr>
            </w:pPr>
            <w:r w:rsidRPr="00985DD3">
              <w:rPr>
                <w:rFonts w:eastAsia="Times New Roman" w:cs="Times"/>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9747A33" w14:textId="77777777" w:rsidR="00AD222F" w:rsidRPr="00985DD3" w:rsidRDefault="00AD222F" w:rsidP="00B96D8E">
            <w:pPr>
              <w:numPr>
                <w:ilvl w:val="1"/>
                <w:numId w:val="32"/>
              </w:numPr>
              <w:spacing w:after="0"/>
              <w:jc w:val="left"/>
              <w:rPr>
                <w:rFonts w:eastAsia="Times New Roman" w:cs="Times"/>
                <w:szCs w:val="20"/>
              </w:rPr>
            </w:pPr>
            <w:r w:rsidRPr="00985DD3">
              <w:rPr>
                <w:rFonts w:eastAsia="Times New Roman" w:cs="Times"/>
                <w:szCs w:val="20"/>
              </w:rPr>
              <w:t>FFS: value of d</w:t>
            </w:r>
          </w:p>
          <w:p w14:paraId="6480ED5D" w14:textId="77777777" w:rsidR="00AD222F" w:rsidRPr="00985DD3" w:rsidRDefault="00AD222F" w:rsidP="00B96D8E">
            <w:pPr>
              <w:numPr>
                <w:ilvl w:val="0"/>
                <w:numId w:val="32"/>
              </w:numPr>
              <w:spacing w:after="0"/>
              <w:jc w:val="left"/>
              <w:rPr>
                <w:rFonts w:eastAsia="Times New Roman" w:cs="Times"/>
                <w:szCs w:val="20"/>
              </w:rPr>
            </w:pPr>
            <w:r w:rsidRPr="00985DD3">
              <w:rPr>
                <w:rFonts w:eastAsia="Times New Roman" w:cs="Times"/>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411EE5C5" w14:textId="77777777" w:rsidR="00AD222F" w:rsidRPr="00985DD3" w:rsidRDefault="00AD222F" w:rsidP="00B96D8E">
            <w:pPr>
              <w:numPr>
                <w:ilvl w:val="1"/>
                <w:numId w:val="32"/>
              </w:numPr>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5961A05D" w14:textId="77777777" w:rsidR="00AD222F" w:rsidRPr="00985DD3" w:rsidRDefault="00AD222F" w:rsidP="00B96D8E">
            <w:pPr>
              <w:numPr>
                <w:ilvl w:val="0"/>
                <w:numId w:val="32"/>
              </w:numPr>
              <w:spacing w:after="0"/>
              <w:jc w:val="left"/>
              <w:rPr>
                <w:rFonts w:eastAsia="Times New Roman" w:cs="Times"/>
                <w:szCs w:val="20"/>
              </w:rPr>
            </w:pPr>
            <w:r w:rsidRPr="00985DD3">
              <w:rPr>
                <w:rFonts w:eastAsia="Times New Roman" w:cs="Times"/>
                <w:szCs w:val="20"/>
              </w:rPr>
              <w:t xml:space="preserve">Alt.3: Introduce a UE capability on UE support </w:t>
            </w:r>
            <w:r w:rsidRPr="00985DD3">
              <w:rPr>
                <w:rFonts w:eastAsia="Times New Roman" w:cs="Times"/>
                <w:szCs w:val="20"/>
                <w:lang w:eastAsia="zh-CN"/>
              </w:rPr>
              <w:t xml:space="preserve">simultaneous </w:t>
            </w:r>
            <w:r w:rsidRPr="00985DD3">
              <w:rPr>
                <w:rFonts w:eastAsia="Times New Roman" w:cs="Times"/>
                <w:szCs w:val="20"/>
              </w:rPr>
              <w:t>precoding calculation for different associated NZP-CSI-RS within a CC.</w:t>
            </w:r>
          </w:p>
          <w:p w14:paraId="1151FBE9" w14:textId="77777777" w:rsidR="00AD222F" w:rsidRPr="00985DD3" w:rsidRDefault="00AD222F" w:rsidP="00B96D8E">
            <w:pPr>
              <w:numPr>
                <w:ilvl w:val="1"/>
                <w:numId w:val="32"/>
              </w:numPr>
              <w:spacing w:after="0"/>
              <w:jc w:val="left"/>
              <w:rPr>
                <w:rFonts w:eastAsia="Times New Roman" w:cs="Times"/>
                <w:szCs w:val="20"/>
              </w:rPr>
            </w:pPr>
            <w:r w:rsidRPr="00985DD3">
              <w:rPr>
                <w:rFonts w:eastAsia="Times New Roman" w:cs="Times"/>
                <w:szCs w:val="20"/>
              </w:rPr>
              <w:t>The minimal gap between associated NZP-CSI-RS and aperiodic SRS is same as Rel-15/16.</w:t>
            </w:r>
          </w:p>
          <w:p w14:paraId="1139D13F" w14:textId="77777777" w:rsidR="00AD222F" w:rsidRPr="00530BDB" w:rsidRDefault="00AD222F" w:rsidP="00B96D8E">
            <w:pPr>
              <w:numPr>
                <w:ilvl w:val="0"/>
                <w:numId w:val="32"/>
              </w:numPr>
              <w:spacing w:after="0"/>
              <w:jc w:val="left"/>
              <w:rPr>
                <w:rFonts w:eastAsia="Times New Roman" w:cs="Times"/>
                <w:szCs w:val="20"/>
              </w:rPr>
            </w:pPr>
            <w:r w:rsidRPr="00985DD3">
              <w:rPr>
                <w:rFonts w:eastAsia="Times New Roman" w:cs="Times"/>
                <w:szCs w:val="20"/>
              </w:rPr>
              <w:t>Alt. 4: There is nothing wrong with the legacy procedures and capability indication to handle this issue. No changes to spec.</w:t>
            </w:r>
          </w:p>
        </w:tc>
      </w:tr>
    </w:tbl>
    <w:p w14:paraId="5EE83D33" w14:textId="77777777" w:rsidR="00AD222F" w:rsidRDefault="00AD222F" w:rsidP="00AD222F">
      <w:pPr>
        <w:rPr>
          <w:b/>
          <w:bCs/>
          <w:i/>
          <w:iCs/>
        </w:rPr>
      </w:pPr>
    </w:p>
    <w:p w14:paraId="0E80B05C" w14:textId="77777777" w:rsidR="00AD222F" w:rsidRDefault="00AD222F" w:rsidP="00AD222F">
      <w:pPr>
        <w:rPr>
          <w:b/>
          <w:bCs/>
          <w:i/>
          <w:iCs/>
        </w:rPr>
      </w:pPr>
      <w:r w:rsidRPr="00954C65">
        <w:rPr>
          <w:rFonts w:cs="Times"/>
          <w:szCs w:val="20"/>
        </w:rPr>
        <w:t xml:space="preserve">For NCB based mTRP PUSCH repetition, on the minimal gap between associated NZP-CSI-RS and aperiodic </w:t>
      </w:r>
      <w:r w:rsidRPr="00E56622">
        <w:rPr>
          <w:rFonts w:cs="Times"/>
          <w:szCs w:val="20"/>
        </w:rPr>
        <w:t xml:space="preserve">NCB </w:t>
      </w:r>
      <w:r w:rsidRPr="00954C65">
        <w:rPr>
          <w:rFonts w:cs="Times"/>
          <w:szCs w:val="20"/>
        </w:rPr>
        <w:t>SRS,</w:t>
      </w:r>
      <w:r>
        <w:rPr>
          <w:rFonts w:cs="Times"/>
          <w:szCs w:val="20"/>
        </w:rPr>
        <w:t xml:space="preserve"> we prefer Alt.3.</w:t>
      </w:r>
    </w:p>
    <w:p w14:paraId="79FA834C" w14:textId="725057E7" w:rsidR="00AD222F" w:rsidRPr="00402171" w:rsidRDefault="00AD222F" w:rsidP="00AD222F">
      <w:r w:rsidRPr="00937C74">
        <w:rPr>
          <w:b/>
          <w:bCs/>
          <w:i/>
          <w:iCs/>
        </w:rPr>
        <w:lastRenderedPageBreak/>
        <w:t>Proposal</w:t>
      </w:r>
      <w:r>
        <w:rPr>
          <w:b/>
          <w:bCs/>
          <w:i/>
          <w:iCs/>
        </w:rPr>
        <w:t>-</w:t>
      </w:r>
      <w:r w:rsidR="00C22B60">
        <w:rPr>
          <w:b/>
          <w:bCs/>
          <w:i/>
          <w:iCs/>
        </w:rPr>
        <w:t>11</w:t>
      </w:r>
      <w:r w:rsidRPr="00937C74">
        <w:rPr>
          <w:b/>
          <w:bCs/>
          <w:i/>
          <w:iCs/>
        </w:rPr>
        <w:t>:</w:t>
      </w:r>
      <w:r w:rsidRPr="00530BDB">
        <w:t xml:space="preserve"> </w:t>
      </w:r>
      <w:r w:rsidRPr="00530BDB">
        <w:rPr>
          <w:b/>
          <w:bCs/>
          <w:i/>
          <w:iCs/>
        </w:rPr>
        <w:t>For NCB based mTRP PUSCH repetition, on the minimal gap between associated NZP-CSI-RS and aperiodic NCB SRS,</w:t>
      </w:r>
      <w:r>
        <w:rPr>
          <w:b/>
          <w:bCs/>
          <w:i/>
          <w:iCs/>
        </w:rPr>
        <w:t xml:space="preserve"> support Alt.3.</w:t>
      </w:r>
    </w:p>
    <w:p w14:paraId="1A8BFE90" w14:textId="77777777" w:rsidR="00AD222F" w:rsidRPr="00862641" w:rsidRDefault="00AD222F" w:rsidP="00AD222F">
      <w:pPr>
        <w:pStyle w:val="Heading2"/>
      </w:pPr>
      <w:r w:rsidRPr="00862641">
        <w:t>Power Headroom Reporting</w:t>
      </w:r>
    </w:p>
    <w:tbl>
      <w:tblPr>
        <w:tblStyle w:val="TableGrid"/>
        <w:tblW w:w="0" w:type="auto"/>
        <w:tblLook w:val="04A0" w:firstRow="1" w:lastRow="0" w:firstColumn="1" w:lastColumn="0" w:noHBand="0" w:noVBand="1"/>
      </w:tblPr>
      <w:tblGrid>
        <w:gridCol w:w="9919"/>
      </w:tblGrid>
      <w:tr w:rsidR="00AD222F" w14:paraId="05E6113C" w14:textId="77777777" w:rsidTr="00C81B1A">
        <w:tc>
          <w:tcPr>
            <w:tcW w:w="9919" w:type="dxa"/>
          </w:tcPr>
          <w:p w14:paraId="07B188D9" w14:textId="77777777" w:rsidR="00AD222F" w:rsidRDefault="00AD222F" w:rsidP="00C81B1A">
            <w:pPr>
              <w:pStyle w:val="xmsonormal"/>
              <w:jc w:val="both"/>
              <w:rPr>
                <w:rFonts w:ascii="Times" w:hAnsi="Times" w:cs="Times"/>
                <w:b/>
                <w:bCs/>
                <w:sz w:val="20"/>
              </w:rPr>
            </w:pPr>
            <w:r w:rsidRPr="00045376">
              <w:rPr>
                <w:rFonts w:ascii="Times" w:hAnsi="Times" w:cs="Times"/>
                <w:b/>
                <w:bCs/>
                <w:sz w:val="20"/>
                <w:highlight w:val="yellow"/>
              </w:rPr>
              <w:t>For further study in future meetings (105</w:t>
            </w:r>
            <w:r>
              <w:rPr>
                <w:rFonts w:ascii="Times" w:hAnsi="Times" w:cs="Times"/>
                <w:b/>
                <w:bCs/>
                <w:sz w:val="20"/>
                <w:highlight w:val="yellow"/>
              </w:rPr>
              <w:t>-</w:t>
            </w:r>
            <w:r w:rsidRPr="00045376">
              <w:rPr>
                <w:rFonts w:ascii="Times" w:hAnsi="Times" w:cs="Times"/>
                <w:b/>
                <w:bCs/>
                <w:sz w:val="20"/>
                <w:highlight w:val="yellow"/>
              </w:rPr>
              <w:t>e):</w:t>
            </w:r>
          </w:p>
          <w:p w14:paraId="40DB9897" w14:textId="77777777" w:rsidR="00AD222F" w:rsidRPr="00F9702B" w:rsidRDefault="00AD222F" w:rsidP="00C81B1A">
            <w:pPr>
              <w:pStyle w:val="xmsonormal"/>
              <w:jc w:val="both"/>
              <w:rPr>
                <w:rFonts w:ascii="Times" w:hAnsi="Times" w:cs="Times"/>
                <w:b/>
                <w:bCs/>
                <w:sz w:val="20"/>
              </w:rPr>
            </w:pPr>
            <w:r w:rsidRPr="00045376">
              <w:rPr>
                <w:rFonts w:ascii="Times" w:hAnsi="Times" w:cs="Times"/>
                <w:sz w:val="20"/>
              </w:rPr>
              <w:t>For PHR reporting related to M-TRP PUSCH repetition, study following aspects related to</w:t>
            </w:r>
            <w:r w:rsidRPr="00045376">
              <w:rPr>
                <w:rStyle w:val="xapple-converted-space"/>
                <w:rFonts w:ascii="Times" w:hAnsi="Times" w:cs="Times"/>
                <w:sz w:val="20"/>
              </w:rPr>
              <w:t> </w:t>
            </w:r>
            <w:r w:rsidRPr="00045376">
              <w:rPr>
                <w:rFonts w:ascii="Times" w:hAnsi="Times" w:cs="Times"/>
                <w:sz w:val="20"/>
              </w:rPr>
              <w:t>option 4, </w:t>
            </w:r>
          </w:p>
          <w:p w14:paraId="4379B5B1" w14:textId="77777777" w:rsidR="00AD222F" w:rsidRPr="00045376" w:rsidRDefault="00AD222F" w:rsidP="00B96D8E">
            <w:pPr>
              <w:pStyle w:val="xmsonormal"/>
              <w:numPr>
                <w:ilvl w:val="0"/>
                <w:numId w:val="12"/>
              </w:numPr>
              <w:spacing w:before="0" w:beforeAutospacing="0" w:after="0" w:afterAutospacing="0"/>
              <w:jc w:val="both"/>
              <w:rPr>
                <w:rFonts w:ascii="Times" w:hAnsi="Times" w:cs="Times"/>
                <w:sz w:val="20"/>
              </w:rPr>
            </w:pPr>
            <w:r w:rsidRPr="00045376">
              <w:rPr>
                <w:rFonts w:ascii="Times" w:hAnsi="Times" w:cs="Times"/>
                <w:sz w:val="20"/>
              </w:rPr>
              <w:t>Option 4: Calculate two PHRs (at least corresponding to the CC that applies m-TRP PUSCH repetitions), each associated with a first PUSCH occasion to each TRP, and report two PHRs.</w:t>
            </w:r>
          </w:p>
          <w:p w14:paraId="2F3C232A" w14:textId="77777777" w:rsidR="00AD222F" w:rsidRPr="00045376" w:rsidRDefault="00AD222F" w:rsidP="00B96D8E">
            <w:pPr>
              <w:pStyle w:val="xmsonormal"/>
              <w:numPr>
                <w:ilvl w:val="0"/>
                <w:numId w:val="12"/>
              </w:numPr>
              <w:spacing w:before="0" w:beforeAutospacing="0" w:after="0" w:afterAutospacing="0"/>
              <w:jc w:val="both"/>
              <w:rPr>
                <w:rFonts w:ascii="Times" w:hAnsi="Times" w:cs="Times"/>
                <w:sz w:val="20"/>
              </w:rPr>
            </w:pPr>
            <w:r w:rsidRPr="00045376">
              <w:rPr>
                <w:rFonts w:ascii="Times" w:hAnsi="Times" w:cs="Times"/>
                <w:sz w:val="20"/>
              </w:rPr>
              <w:t>FFS1: How the PHRs are calculated for reporting (actual PHR or virtual PHR)</w:t>
            </w:r>
          </w:p>
          <w:p w14:paraId="311DD042" w14:textId="77777777" w:rsidR="00AD222F" w:rsidRPr="00045376" w:rsidRDefault="00AD222F" w:rsidP="00B96D8E">
            <w:pPr>
              <w:pStyle w:val="xmsonormal"/>
              <w:numPr>
                <w:ilvl w:val="0"/>
                <w:numId w:val="12"/>
              </w:numPr>
              <w:spacing w:before="0" w:beforeAutospacing="0" w:after="0" w:afterAutospacing="0"/>
              <w:jc w:val="both"/>
              <w:rPr>
                <w:rFonts w:ascii="Times" w:hAnsi="Times" w:cs="Times"/>
                <w:sz w:val="20"/>
              </w:rPr>
            </w:pPr>
            <w:r w:rsidRPr="00045376">
              <w:rPr>
                <w:rFonts w:ascii="Times" w:hAnsi="Times" w:cs="Times"/>
                <w:sz w:val="20"/>
              </w:rPr>
              <w:t>FFS2: How the PHRs are calculated for reporting for other CCs if the multi-cell PHR MAC CE is applied.</w:t>
            </w:r>
          </w:p>
          <w:p w14:paraId="5FCB5130" w14:textId="77777777" w:rsidR="00AD222F" w:rsidRPr="00045376" w:rsidRDefault="00AD222F" w:rsidP="00B96D8E">
            <w:pPr>
              <w:pStyle w:val="xmsonormal"/>
              <w:numPr>
                <w:ilvl w:val="0"/>
                <w:numId w:val="12"/>
              </w:numPr>
              <w:spacing w:before="0" w:beforeAutospacing="0" w:after="0" w:afterAutospacing="0"/>
              <w:jc w:val="both"/>
              <w:rPr>
                <w:rFonts w:ascii="Times" w:hAnsi="Times" w:cs="Times"/>
                <w:sz w:val="20"/>
              </w:rPr>
            </w:pPr>
            <w:r w:rsidRPr="00045376">
              <w:rPr>
                <w:rFonts w:ascii="Times" w:hAnsi="Times" w:cs="Times"/>
                <w:sz w:val="20"/>
              </w:rPr>
              <w:t>FFS3: Required changes to triggering conditions including the required higher layer parameters (e.g.,’</w:t>
            </w:r>
            <w:proofErr w:type="spellStart"/>
            <w:r w:rsidRPr="00045376">
              <w:rPr>
                <w:rFonts w:ascii="Times" w:hAnsi="Times" w:cs="Times"/>
                <w:sz w:val="20"/>
              </w:rPr>
              <w:t>phr-PeriodicTimer</w:t>
            </w:r>
            <w:proofErr w:type="spellEnd"/>
            <w:r w:rsidRPr="00045376">
              <w:rPr>
                <w:rFonts w:ascii="Times" w:hAnsi="Times" w:cs="Times"/>
                <w:sz w:val="20"/>
              </w:rPr>
              <w:t>’, ‘</w:t>
            </w:r>
            <w:proofErr w:type="spellStart"/>
            <w:r w:rsidRPr="00045376">
              <w:rPr>
                <w:rFonts w:ascii="Times" w:hAnsi="Times" w:cs="Times"/>
                <w:sz w:val="20"/>
              </w:rPr>
              <w:t>phr-ProhibitTimer</w:t>
            </w:r>
            <w:proofErr w:type="spellEnd"/>
            <w:r w:rsidRPr="00045376">
              <w:rPr>
                <w:rFonts w:ascii="Times" w:hAnsi="Times" w:cs="Times"/>
                <w:sz w:val="20"/>
              </w:rPr>
              <w:t>’, ‘</w:t>
            </w:r>
            <w:proofErr w:type="spellStart"/>
            <w:r w:rsidRPr="00045376">
              <w:rPr>
                <w:rFonts w:ascii="Times" w:hAnsi="Times" w:cs="Times"/>
                <w:sz w:val="20"/>
              </w:rPr>
              <w:t>phr</w:t>
            </w:r>
            <w:proofErr w:type="spellEnd"/>
            <w:r w:rsidRPr="00045376">
              <w:rPr>
                <w:rFonts w:ascii="Times" w:hAnsi="Times" w:cs="Times"/>
                <w:sz w:val="20"/>
              </w:rPr>
              <w:t>-Tx-</w:t>
            </w:r>
            <w:proofErr w:type="spellStart"/>
            <w:r w:rsidRPr="00045376">
              <w:rPr>
                <w:rFonts w:ascii="Times" w:hAnsi="Times" w:cs="Times"/>
                <w:sz w:val="20"/>
              </w:rPr>
              <w:t>PowerFactorChange</w:t>
            </w:r>
            <w:proofErr w:type="spellEnd"/>
            <w:r w:rsidRPr="00045376">
              <w:rPr>
                <w:rFonts w:ascii="Times" w:hAnsi="Times" w:cs="Times"/>
                <w:sz w:val="20"/>
              </w:rPr>
              <w:t>’ as TRP specific).</w:t>
            </w:r>
          </w:p>
          <w:p w14:paraId="15F676C8" w14:textId="77777777" w:rsidR="00AD222F" w:rsidRPr="00045376" w:rsidRDefault="00AD222F" w:rsidP="00B96D8E">
            <w:pPr>
              <w:pStyle w:val="xmsonormal"/>
              <w:numPr>
                <w:ilvl w:val="0"/>
                <w:numId w:val="12"/>
              </w:numPr>
              <w:spacing w:before="0" w:beforeAutospacing="0" w:after="0" w:afterAutospacing="0"/>
              <w:jc w:val="both"/>
              <w:rPr>
                <w:rFonts w:ascii="Times" w:hAnsi="Times" w:cs="Times"/>
                <w:sz w:val="20"/>
              </w:rPr>
            </w:pPr>
            <w:r w:rsidRPr="00045376">
              <w:rPr>
                <w:rFonts w:ascii="Times" w:hAnsi="Times" w:cs="Times"/>
                <w:sz w:val="20"/>
              </w:rPr>
              <w:t>FFS4: Report P-MPR and MPE per TRP within the same MAC-CE extension.</w:t>
            </w:r>
          </w:p>
          <w:p w14:paraId="2B37900E" w14:textId="77777777" w:rsidR="00AD222F" w:rsidRDefault="00AD222F" w:rsidP="00C81B1A">
            <w:pPr>
              <w:pStyle w:val="xmsonormal"/>
              <w:jc w:val="both"/>
              <w:rPr>
                <w:rFonts w:ascii="Times" w:hAnsi="Times" w:cs="Times"/>
                <w:sz w:val="20"/>
              </w:rPr>
            </w:pPr>
            <w:r w:rsidRPr="00045376">
              <w:rPr>
                <w:rFonts w:ascii="Times" w:hAnsi="Times" w:cs="Times"/>
                <w:sz w:val="20"/>
              </w:rPr>
              <w:t>Note: Down-selection between Options 1-5 will be based on this study as well as the trade-off between benefit versus UE complexity.</w:t>
            </w:r>
          </w:p>
          <w:p w14:paraId="0D9E21CF" w14:textId="77777777" w:rsidR="00AD222F" w:rsidRPr="00EE7350" w:rsidRDefault="00AD222F" w:rsidP="00C81B1A">
            <w:pPr>
              <w:rPr>
                <w:rFonts w:cs="Times"/>
                <w:b/>
                <w:bCs/>
                <w:szCs w:val="20"/>
                <w:highlight w:val="green"/>
              </w:rPr>
            </w:pPr>
            <w:r w:rsidRPr="00EE7350">
              <w:rPr>
                <w:rFonts w:cs="Times"/>
                <w:b/>
                <w:bCs/>
                <w:szCs w:val="20"/>
                <w:highlight w:val="green"/>
              </w:rPr>
              <w:t>Agreement</w:t>
            </w:r>
            <w:r>
              <w:rPr>
                <w:rFonts w:cs="Times"/>
                <w:b/>
                <w:bCs/>
                <w:szCs w:val="20"/>
                <w:highlight w:val="green"/>
              </w:rPr>
              <w:t xml:space="preserve"> (106e)</w:t>
            </w:r>
          </w:p>
          <w:p w14:paraId="0683C8EF" w14:textId="77777777" w:rsidR="00AD222F" w:rsidRPr="00EE7350" w:rsidRDefault="00AD222F" w:rsidP="00C81B1A">
            <w:pPr>
              <w:rPr>
                <w:rFonts w:cs="Times"/>
                <w:szCs w:val="20"/>
              </w:rPr>
            </w:pPr>
            <w:r w:rsidRPr="00EE7350">
              <w:rPr>
                <w:rFonts w:cs="Times"/>
                <w:szCs w:val="20"/>
              </w:rPr>
              <w:t xml:space="preserve">For PHR reporting related to M-TRP PUSCH repetition, support Option 4 as UE optional capability for a UE that supports mTRP PUSCH, </w:t>
            </w:r>
          </w:p>
          <w:p w14:paraId="08C03E49" w14:textId="77777777" w:rsidR="00AD222F" w:rsidRDefault="00AD222F" w:rsidP="00B96D8E">
            <w:pPr>
              <w:pStyle w:val="ListParagraph"/>
              <w:numPr>
                <w:ilvl w:val="0"/>
                <w:numId w:val="16"/>
              </w:numPr>
              <w:spacing w:after="0" w:line="259" w:lineRule="auto"/>
              <w:rPr>
                <w:rFonts w:cs="Times"/>
                <w:szCs w:val="20"/>
              </w:rPr>
            </w:pPr>
            <w:r w:rsidRPr="00EE7350">
              <w:rPr>
                <w:rFonts w:cs="Times"/>
                <w:szCs w:val="20"/>
              </w:rPr>
              <w:t>Option 4: Calculate two PHRs (at least corresponding to the CC that applies m-TRP PUSCH repetitions), each associated with a first PUSCH occasion to each TRP, and report two PHRs.</w:t>
            </w:r>
          </w:p>
          <w:p w14:paraId="5222389B" w14:textId="77777777" w:rsidR="00AD222F" w:rsidRPr="00F9702B" w:rsidRDefault="00AD222F" w:rsidP="00C81B1A">
            <w:pPr>
              <w:pStyle w:val="ListParagraph"/>
              <w:spacing w:line="259" w:lineRule="auto"/>
              <w:ind w:left="760"/>
              <w:rPr>
                <w:rFonts w:cs="Times"/>
                <w:szCs w:val="20"/>
              </w:rPr>
            </w:pPr>
          </w:p>
          <w:p w14:paraId="05E27418" w14:textId="77777777" w:rsidR="00AD222F" w:rsidRPr="00D74F3F" w:rsidRDefault="00AD222F" w:rsidP="00C81B1A">
            <w:pPr>
              <w:adjustRightInd w:val="0"/>
              <w:snapToGrid w:val="0"/>
              <w:rPr>
                <w:rFonts w:cs="Times"/>
                <w:b/>
                <w:bCs/>
                <w:szCs w:val="18"/>
                <w:highlight w:val="green"/>
              </w:rPr>
            </w:pPr>
            <w:r w:rsidRPr="00265632">
              <w:rPr>
                <w:rFonts w:cs="Times"/>
                <w:b/>
                <w:bCs/>
                <w:szCs w:val="20"/>
                <w:highlight w:val="green"/>
              </w:rPr>
              <w:t>Agreement</w:t>
            </w:r>
            <w:r>
              <w:rPr>
                <w:rFonts w:cs="Times"/>
                <w:b/>
                <w:bCs/>
                <w:szCs w:val="20"/>
                <w:highlight w:val="green"/>
              </w:rPr>
              <w:t xml:space="preserve"> </w:t>
            </w:r>
            <w:r>
              <w:rPr>
                <w:rFonts w:cs="Times"/>
                <w:b/>
                <w:bCs/>
                <w:szCs w:val="18"/>
                <w:highlight w:val="green"/>
              </w:rPr>
              <w:t>(106e)</w:t>
            </w:r>
          </w:p>
          <w:p w14:paraId="5B8C71C4" w14:textId="77777777" w:rsidR="00AD222F" w:rsidRPr="00265632" w:rsidRDefault="00AD222F" w:rsidP="00C81B1A">
            <w:pPr>
              <w:rPr>
                <w:rFonts w:cs="Times"/>
                <w:szCs w:val="20"/>
              </w:rPr>
            </w:pPr>
            <w:r w:rsidRPr="00265632">
              <w:rPr>
                <w:rFonts w:cs="Times"/>
                <w:szCs w:val="20"/>
              </w:rPr>
              <w:t xml:space="preserve">For option 4, support the following: </w:t>
            </w:r>
          </w:p>
          <w:p w14:paraId="35F55D1F" w14:textId="77777777" w:rsidR="00AD222F" w:rsidRPr="00265632" w:rsidRDefault="00AD222F" w:rsidP="00B96D8E">
            <w:pPr>
              <w:numPr>
                <w:ilvl w:val="0"/>
                <w:numId w:val="21"/>
              </w:numPr>
              <w:spacing w:after="0"/>
              <w:rPr>
                <w:rFonts w:cs="Times"/>
                <w:szCs w:val="20"/>
              </w:rPr>
            </w:pPr>
            <w:r w:rsidRPr="00265632">
              <w:rPr>
                <w:rFonts w:cs="Times"/>
                <w:szCs w:val="20"/>
              </w:rPr>
              <w:t xml:space="preserve">When PHR MAC-CE is reported in slot n, for a CC that is configured with mTRP PUSCH repetition, second PHR value is determined as, </w:t>
            </w:r>
          </w:p>
          <w:p w14:paraId="21023DD6" w14:textId="77777777" w:rsidR="00AD222F" w:rsidRPr="00265632" w:rsidRDefault="00AD222F" w:rsidP="00B96D8E">
            <w:pPr>
              <w:pStyle w:val="ListParagraph"/>
              <w:numPr>
                <w:ilvl w:val="1"/>
                <w:numId w:val="22"/>
              </w:numPr>
              <w:adjustRightInd w:val="0"/>
              <w:snapToGrid w:val="0"/>
              <w:spacing w:after="0" w:line="256" w:lineRule="auto"/>
              <w:rPr>
                <w:rFonts w:cs="Times"/>
                <w:szCs w:val="20"/>
              </w:rPr>
            </w:pPr>
            <w:r w:rsidRPr="00753301">
              <w:rPr>
                <w:rFonts w:eastAsia="SimSun" w:cs="Times"/>
                <w:szCs w:val="20"/>
              </w:rPr>
              <w:t>If the first PHR value is actual PHR (based on Rel. 15/16) corresponding to a repetition</w:t>
            </w:r>
            <w:r w:rsidRPr="00265632">
              <w:rPr>
                <w:rFonts w:eastAsia="SimSun" w:cs="Times"/>
                <w:szCs w:val="20"/>
              </w:rPr>
              <w:t xml:space="preserve"> among mTRP PUSCH repetitions associated with a given TRP, t</w:t>
            </w:r>
            <w:r w:rsidRPr="00265632">
              <w:rPr>
                <w:rFonts w:cs="Times"/>
                <w:szCs w:val="20"/>
              </w:rPr>
              <w:t xml:space="preserve">he second PHR value, select Alt. 2A </w:t>
            </w:r>
          </w:p>
          <w:p w14:paraId="6E0B10D5" w14:textId="77777777" w:rsidR="00AD222F" w:rsidRPr="00265632" w:rsidRDefault="00AD222F" w:rsidP="00B96D8E">
            <w:pPr>
              <w:pStyle w:val="ListParagraph"/>
              <w:numPr>
                <w:ilvl w:val="2"/>
                <w:numId w:val="22"/>
              </w:numPr>
              <w:spacing w:after="0" w:line="259" w:lineRule="auto"/>
              <w:rPr>
                <w:rFonts w:cs="Times"/>
                <w:szCs w:val="20"/>
              </w:rPr>
            </w:pPr>
            <w:r w:rsidRPr="00265632">
              <w:rPr>
                <w:rFonts w:cs="Times"/>
                <w:szCs w:val="20"/>
              </w:rPr>
              <w:t>Alt.2A: Is actual only when a repetition associated with the other TRP is transmitted in slot n. Otherwise, it is virtual.</w:t>
            </w:r>
          </w:p>
          <w:p w14:paraId="3991B045" w14:textId="77777777" w:rsidR="00AD222F" w:rsidRPr="00265632" w:rsidRDefault="00AD222F" w:rsidP="00B96D8E">
            <w:pPr>
              <w:pStyle w:val="ListParagraph"/>
              <w:numPr>
                <w:ilvl w:val="3"/>
                <w:numId w:val="22"/>
              </w:numPr>
              <w:spacing w:after="0" w:line="259" w:lineRule="auto"/>
              <w:rPr>
                <w:rFonts w:cs="Times"/>
                <w:szCs w:val="20"/>
              </w:rPr>
            </w:pPr>
            <w:r w:rsidRPr="00265632">
              <w:rPr>
                <w:rFonts w:cs="Times"/>
                <w:szCs w:val="20"/>
              </w:rPr>
              <w:t>If there are multiple repetitions associated with the other TRP in slot n, the earliest one in slot n is selected.</w:t>
            </w:r>
          </w:p>
          <w:p w14:paraId="25240855" w14:textId="77777777" w:rsidR="00AD222F" w:rsidRPr="00265632" w:rsidRDefault="00AD222F" w:rsidP="00B96D8E">
            <w:pPr>
              <w:pStyle w:val="ListParagraph"/>
              <w:numPr>
                <w:ilvl w:val="1"/>
                <w:numId w:val="22"/>
              </w:numPr>
              <w:adjustRightInd w:val="0"/>
              <w:snapToGrid w:val="0"/>
              <w:spacing w:after="0" w:line="259" w:lineRule="auto"/>
              <w:rPr>
                <w:rFonts w:eastAsia="SimSun" w:cs="Times"/>
                <w:szCs w:val="20"/>
              </w:rPr>
            </w:pPr>
            <w:r w:rsidRPr="00753301">
              <w:rPr>
                <w:rFonts w:eastAsia="SimSun" w:cs="Times"/>
                <w:szCs w:val="20"/>
              </w:rPr>
              <w:t>If the first PHR value is actual PHR (based on Rel. 15/16) but not corresponding to a repetition</w:t>
            </w:r>
            <w:r w:rsidRPr="00265632">
              <w:rPr>
                <w:rFonts w:eastAsia="SimSun" w:cs="Times"/>
                <w:szCs w:val="20"/>
              </w:rPr>
              <w:t xml:space="preserve"> among mTRP PUSCH repetitions (corresponds to sTRP PUSCH), </w:t>
            </w:r>
            <w:r w:rsidRPr="00265632">
              <w:rPr>
                <w:rFonts w:cs="Times"/>
                <w:szCs w:val="20"/>
              </w:rPr>
              <w:t xml:space="preserve">select Alt. 1B </w:t>
            </w:r>
          </w:p>
          <w:p w14:paraId="7260605F" w14:textId="77777777" w:rsidR="00AD222F" w:rsidRPr="00265632" w:rsidRDefault="00AD222F" w:rsidP="00B96D8E">
            <w:pPr>
              <w:pStyle w:val="ListParagraph"/>
              <w:numPr>
                <w:ilvl w:val="2"/>
                <w:numId w:val="22"/>
              </w:numPr>
              <w:adjustRightInd w:val="0"/>
              <w:snapToGrid w:val="0"/>
              <w:spacing w:after="0" w:line="259" w:lineRule="auto"/>
              <w:rPr>
                <w:rFonts w:eastAsia="SimSun" w:cs="Times"/>
                <w:szCs w:val="20"/>
              </w:rPr>
            </w:pPr>
            <w:r w:rsidRPr="00265632">
              <w:rPr>
                <w:rFonts w:cs="Times"/>
                <w:szCs w:val="20"/>
              </w:rPr>
              <w:t>Alt1B: a second PHR value is reported as virtual PHR.</w:t>
            </w:r>
          </w:p>
          <w:p w14:paraId="765DFEE4" w14:textId="77777777" w:rsidR="00AD222F" w:rsidRPr="00265632" w:rsidRDefault="00AD222F" w:rsidP="00B96D8E">
            <w:pPr>
              <w:pStyle w:val="ListParagraph"/>
              <w:numPr>
                <w:ilvl w:val="1"/>
                <w:numId w:val="22"/>
              </w:numPr>
              <w:adjustRightInd w:val="0"/>
              <w:snapToGrid w:val="0"/>
              <w:spacing w:after="0" w:line="259" w:lineRule="auto"/>
              <w:rPr>
                <w:rFonts w:eastAsia="SimSun" w:cs="Times"/>
                <w:szCs w:val="20"/>
              </w:rPr>
            </w:pPr>
            <w:r w:rsidRPr="00753301">
              <w:rPr>
                <w:rFonts w:cs="Times"/>
                <w:szCs w:val="20"/>
              </w:rPr>
              <w:t>If the first PHR value is virtual</w:t>
            </w:r>
            <w:r w:rsidRPr="00265632">
              <w:rPr>
                <w:rFonts w:cs="Times"/>
                <w:szCs w:val="20"/>
              </w:rPr>
              <w:t>,</w:t>
            </w:r>
            <w:r w:rsidRPr="00265632">
              <w:rPr>
                <w:rFonts w:eastAsia="SimSun" w:cs="Times"/>
                <w:szCs w:val="20"/>
              </w:rPr>
              <w:t xml:space="preserve"> </w:t>
            </w:r>
            <w:r w:rsidRPr="00265632">
              <w:rPr>
                <w:rFonts w:cs="Times"/>
                <w:szCs w:val="20"/>
              </w:rPr>
              <w:t xml:space="preserve">select Alt. 1C </w:t>
            </w:r>
          </w:p>
          <w:p w14:paraId="0F085DB4" w14:textId="77777777" w:rsidR="00AD222F" w:rsidRPr="00265632" w:rsidRDefault="00AD222F" w:rsidP="00B96D8E">
            <w:pPr>
              <w:pStyle w:val="ListParagraph"/>
              <w:numPr>
                <w:ilvl w:val="2"/>
                <w:numId w:val="22"/>
              </w:numPr>
              <w:adjustRightInd w:val="0"/>
              <w:snapToGrid w:val="0"/>
              <w:spacing w:after="0" w:line="259" w:lineRule="auto"/>
              <w:rPr>
                <w:rFonts w:eastAsia="SimSun" w:cs="Times"/>
                <w:szCs w:val="20"/>
              </w:rPr>
            </w:pPr>
            <w:r w:rsidRPr="00265632">
              <w:rPr>
                <w:rFonts w:cs="Times"/>
                <w:szCs w:val="20"/>
              </w:rPr>
              <w:t>Alt1C: a second PHR value is reported as virtual PHR.</w:t>
            </w:r>
          </w:p>
          <w:p w14:paraId="4EFF7305" w14:textId="77777777" w:rsidR="00AD222F" w:rsidRPr="00265632" w:rsidRDefault="00AD222F" w:rsidP="00B96D8E">
            <w:pPr>
              <w:numPr>
                <w:ilvl w:val="0"/>
                <w:numId w:val="21"/>
              </w:numPr>
              <w:spacing w:after="0"/>
              <w:rPr>
                <w:rFonts w:cs="Times"/>
                <w:szCs w:val="20"/>
              </w:rPr>
            </w:pPr>
            <w:r w:rsidRPr="00265632">
              <w:rPr>
                <w:rFonts w:cs="Times"/>
                <w:szCs w:val="20"/>
              </w:rPr>
              <w:t>Note: It was agreed that when second PHR is virtual, it is calculated based on a set of default power control parameters defined for the other TRP (that is not associated with the first PHR)</w:t>
            </w:r>
          </w:p>
          <w:p w14:paraId="38EC5C3C" w14:textId="77777777" w:rsidR="00AD222F" w:rsidRPr="00F9702B" w:rsidRDefault="00AD222F" w:rsidP="00B96D8E">
            <w:pPr>
              <w:numPr>
                <w:ilvl w:val="0"/>
                <w:numId w:val="21"/>
              </w:numPr>
              <w:spacing w:after="0"/>
              <w:rPr>
                <w:rFonts w:cs="Times"/>
                <w:szCs w:val="20"/>
              </w:rPr>
            </w:pPr>
            <w:r w:rsidRPr="00265632">
              <w:rPr>
                <w:rFonts w:cs="Times"/>
                <w:szCs w:val="20"/>
              </w:rPr>
              <w:t>Note: It was agreed that the above is applicable to both single entry and multi-entry PHR reports</w:t>
            </w:r>
          </w:p>
          <w:p w14:paraId="5E9B4655" w14:textId="77777777" w:rsidR="00AD222F" w:rsidRDefault="00AD222F" w:rsidP="00C81B1A">
            <w:pPr>
              <w:rPr>
                <w:color w:val="A6A6A6" w:themeColor="background1" w:themeShade="A6"/>
              </w:rPr>
            </w:pPr>
          </w:p>
        </w:tc>
      </w:tr>
    </w:tbl>
    <w:p w14:paraId="662FE2EB" w14:textId="77777777" w:rsidR="00AD222F" w:rsidRDefault="00AD222F" w:rsidP="00AD222F">
      <w:pPr>
        <w:rPr>
          <w:color w:val="A6A6A6" w:themeColor="background1" w:themeShade="A6"/>
        </w:rPr>
      </w:pPr>
    </w:p>
    <w:p w14:paraId="56212D15" w14:textId="77777777" w:rsidR="00AD222F" w:rsidRDefault="00AD222F" w:rsidP="00AD222F">
      <w:pPr>
        <w:rPr>
          <w:rFonts w:cs="Times"/>
          <w:szCs w:val="20"/>
        </w:rPr>
      </w:pPr>
      <w:r>
        <w:t xml:space="preserve">In Rel-17, it has been agreed that two PHRs, which correspond to the two PUSCH repetitions towards the two TRPs, are reported in mTRP PHR reporting. And </w:t>
      </w:r>
      <w:r>
        <w:rPr>
          <w:rFonts w:cs="Times"/>
          <w:szCs w:val="20"/>
        </w:rPr>
        <w:t>w</w:t>
      </w:r>
      <w:r w:rsidRPr="00265632">
        <w:rPr>
          <w:rFonts w:cs="Times"/>
          <w:szCs w:val="20"/>
        </w:rPr>
        <w:t xml:space="preserve">hen PHR MAC-CE is reported in slot n, for a CC that is configured with mTRP PUSCH repetition, </w:t>
      </w:r>
      <w:r>
        <w:rPr>
          <w:rFonts w:cs="Times"/>
          <w:szCs w:val="20"/>
        </w:rPr>
        <w:t xml:space="preserve">the </w:t>
      </w:r>
      <w:r w:rsidRPr="00265632">
        <w:rPr>
          <w:rFonts w:cs="Times"/>
          <w:szCs w:val="20"/>
        </w:rPr>
        <w:t xml:space="preserve">second PHR value is </w:t>
      </w:r>
      <w:r>
        <w:rPr>
          <w:rFonts w:cs="Times"/>
          <w:szCs w:val="20"/>
        </w:rPr>
        <w:t>determined based on the first PHR value. In 105e and 106e meeting, we also agreed the following association between the DCI codepoint for dynamic sTRP/mTRP switching and the two SRS resource sets.</w:t>
      </w:r>
    </w:p>
    <w:tbl>
      <w:tblPr>
        <w:tblStyle w:val="TableGrid"/>
        <w:tblW w:w="0" w:type="auto"/>
        <w:tblLook w:val="04A0" w:firstRow="1" w:lastRow="0" w:firstColumn="1" w:lastColumn="0" w:noHBand="0" w:noVBand="1"/>
      </w:tblPr>
      <w:tblGrid>
        <w:gridCol w:w="9919"/>
      </w:tblGrid>
      <w:tr w:rsidR="00AD222F" w14:paraId="6BF0E451" w14:textId="77777777" w:rsidTr="00C81B1A">
        <w:tc>
          <w:tcPr>
            <w:tcW w:w="991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AD222F" w:rsidRPr="00945562" w14:paraId="01405804" w14:textId="77777777" w:rsidTr="00C81B1A">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1CB650E" w14:textId="77777777" w:rsidR="00AD222F" w:rsidRPr="00945562" w:rsidRDefault="00AD222F" w:rsidP="00C81B1A">
                  <w:pPr>
                    <w:jc w:val="center"/>
                    <w:rPr>
                      <w:rFonts w:ascii="Times New Roman" w:hAnsi="Times New Roman"/>
                      <w:b/>
                      <w:bCs/>
                      <w:sz w:val="16"/>
                      <w:szCs w:val="16"/>
                      <w:lang w:eastAsia="ja-JP"/>
                    </w:rPr>
                  </w:pPr>
                  <w:r w:rsidRPr="00945562">
                    <w:rPr>
                      <w:rFonts w:ascii="Times New Roman" w:hAnsi="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2F0AF8B" w14:textId="77777777" w:rsidR="00AD222F" w:rsidRPr="00945562" w:rsidRDefault="00AD222F" w:rsidP="00C81B1A">
                  <w:pPr>
                    <w:jc w:val="center"/>
                    <w:rPr>
                      <w:rFonts w:ascii="Times New Roman" w:hAnsi="Times New Roman"/>
                      <w:b/>
                      <w:bCs/>
                      <w:sz w:val="16"/>
                      <w:szCs w:val="16"/>
                      <w:lang w:eastAsia="ja-JP"/>
                    </w:rPr>
                  </w:pPr>
                  <w:r w:rsidRPr="00945562">
                    <w:rPr>
                      <w:rFonts w:ascii="Times New Roman" w:hAnsi="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68B18B9" w14:textId="77777777" w:rsidR="00AD222F" w:rsidRPr="00945562" w:rsidRDefault="00AD222F" w:rsidP="00C81B1A">
                  <w:pPr>
                    <w:jc w:val="center"/>
                    <w:rPr>
                      <w:rFonts w:ascii="Times New Roman" w:hAnsi="Times New Roman"/>
                      <w:b/>
                      <w:bCs/>
                      <w:sz w:val="16"/>
                      <w:szCs w:val="16"/>
                      <w:lang w:eastAsia="ja-JP"/>
                    </w:rPr>
                  </w:pPr>
                  <w:r w:rsidRPr="00945562">
                    <w:rPr>
                      <w:rFonts w:ascii="Times New Roman" w:hAnsi="Times New Roman"/>
                      <w:b/>
                      <w:bCs/>
                      <w:sz w:val="16"/>
                      <w:szCs w:val="16"/>
                      <w:lang w:eastAsia="ja-JP"/>
                    </w:rPr>
                    <w:t>SRI (for both CB and NCB)/TPMI (CB only) field(s)</w:t>
                  </w:r>
                </w:p>
              </w:tc>
            </w:tr>
            <w:tr w:rsidR="00AD222F" w:rsidRPr="00945562" w14:paraId="7C725CBA" w14:textId="77777777" w:rsidTr="00C81B1A">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C7D3DAA"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lastRenderedPageBreak/>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BB35CAF"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s-TRP mode with 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AF74DD8"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field is unused)</w:t>
                  </w:r>
                </w:p>
              </w:tc>
            </w:tr>
            <w:tr w:rsidR="00AD222F" w:rsidRPr="00945562" w14:paraId="1915C1B9" w14:textId="77777777" w:rsidTr="00C81B1A">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A5C3A8A"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F3E9A6C"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s-TRP mode with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FB6F65B"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field is unused)</w:t>
                  </w:r>
                </w:p>
              </w:tc>
            </w:tr>
            <w:tr w:rsidR="00AD222F" w:rsidRPr="00945562" w14:paraId="5A5E6503" w14:textId="77777777" w:rsidTr="00C81B1A">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2B5A6AD"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DC83E33"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m-TRP mode with (TRP1,TRP2 order)</w:t>
                  </w:r>
                </w:p>
                <w:p w14:paraId="4606EE0A"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1</w:t>
                  </w:r>
                  <w:r w:rsidRPr="00945562">
                    <w:rPr>
                      <w:rFonts w:ascii="Times New Roman" w:hAnsi="Times New Roman"/>
                      <w:sz w:val="16"/>
                      <w:szCs w:val="16"/>
                      <w:vertAlign w:val="superscript"/>
                      <w:lang w:eastAsia="ja-JP"/>
                    </w:rPr>
                    <w:t xml:space="preserve">st </w:t>
                  </w:r>
                  <w:r w:rsidRPr="00945562">
                    <w:rPr>
                      <w:rFonts w:ascii="Times New Roman" w:hAnsi="Times New Roman"/>
                      <w:sz w:val="16"/>
                      <w:szCs w:val="16"/>
                      <w:lang w:eastAsia="ja-JP"/>
                    </w:rPr>
                    <w:t xml:space="preserve"> SRS resource set</w:t>
                  </w:r>
                </w:p>
                <w:p w14:paraId="12E6C25D"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 xml:space="preserve">nd </w:t>
                  </w:r>
                  <w:r w:rsidRPr="00945562">
                    <w:rPr>
                      <w:rFonts w:ascii="Times New Roman" w:hAnsi="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9BB1D43"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Both 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and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SRI/TPMI fields</w:t>
                  </w:r>
                </w:p>
              </w:tc>
            </w:tr>
            <w:tr w:rsidR="00AD222F" w:rsidRPr="00945562" w14:paraId="30D140E7" w14:textId="77777777" w:rsidTr="00C81B1A">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255FD7A" w14:textId="77777777" w:rsidR="00AD222F" w:rsidRPr="00945562" w:rsidRDefault="00AD222F" w:rsidP="00C81B1A">
                  <w:pPr>
                    <w:jc w:val="center"/>
                    <w:rPr>
                      <w:rFonts w:ascii="Times New Roman" w:hAnsi="Times New Roman"/>
                      <w:sz w:val="16"/>
                      <w:szCs w:val="16"/>
                      <w:lang w:eastAsia="ja-JP"/>
                    </w:rPr>
                  </w:pPr>
                  <w:r w:rsidRPr="00945562">
                    <w:rPr>
                      <w:rFonts w:ascii="Times New Roman" w:hAnsi="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7EA25E8" w14:textId="77777777" w:rsidR="00AD222F" w:rsidRPr="00945562" w:rsidRDefault="00AD222F" w:rsidP="00C81B1A">
                  <w:pPr>
                    <w:rPr>
                      <w:rFonts w:cs="Times"/>
                      <w:sz w:val="16"/>
                      <w:szCs w:val="16"/>
                      <w:lang w:eastAsia="ja-JP"/>
                    </w:rPr>
                  </w:pPr>
                  <w:r w:rsidRPr="00945562">
                    <w:rPr>
                      <w:rFonts w:cs="Times"/>
                      <w:sz w:val="16"/>
                      <w:szCs w:val="16"/>
                      <w:lang w:eastAsia="ja-JP"/>
                    </w:rPr>
                    <w:t>m-TRP mode with (TRP2,TRP1 order)</w:t>
                  </w:r>
                </w:p>
                <w:p w14:paraId="1CBD2766" w14:textId="77777777" w:rsidR="00AD222F" w:rsidRPr="00945562" w:rsidRDefault="00AD222F" w:rsidP="00C81B1A">
                  <w:pPr>
                    <w:rPr>
                      <w:rFonts w:cs="Times"/>
                      <w:sz w:val="16"/>
                      <w:szCs w:val="16"/>
                      <w:lang w:eastAsia="ja-JP"/>
                    </w:rPr>
                  </w:pPr>
                  <w:r w:rsidRPr="00945562">
                    <w:rPr>
                      <w:rFonts w:cs="Times"/>
                      <w:sz w:val="16"/>
                      <w:szCs w:val="16"/>
                      <w:lang w:eastAsia="ja-JP"/>
                    </w:rPr>
                    <w:t>1</w:t>
                  </w:r>
                  <w:r w:rsidRPr="00945562">
                    <w:rPr>
                      <w:rFonts w:cs="Times"/>
                      <w:sz w:val="16"/>
                      <w:szCs w:val="16"/>
                      <w:vertAlign w:val="superscript"/>
                      <w:lang w:eastAsia="ja-JP"/>
                    </w:rPr>
                    <w:t>st</w:t>
                  </w:r>
                  <w:r w:rsidRPr="00945562">
                    <w:rPr>
                      <w:rFonts w:cs="Times"/>
                      <w:sz w:val="16"/>
                      <w:szCs w:val="16"/>
                      <w:lang w:eastAsia="ja-JP"/>
                    </w:rPr>
                    <w:t xml:space="preserve"> SRI/TPMI field: 1</w:t>
                  </w:r>
                  <w:r w:rsidRPr="00945562">
                    <w:rPr>
                      <w:rFonts w:cs="Times"/>
                      <w:sz w:val="16"/>
                      <w:szCs w:val="16"/>
                      <w:vertAlign w:val="superscript"/>
                      <w:lang w:eastAsia="ja-JP"/>
                    </w:rPr>
                    <w:t xml:space="preserve">st </w:t>
                  </w:r>
                  <w:r w:rsidRPr="00945562">
                    <w:rPr>
                      <w:rFonts w:cs="Times"/>
                      <w:sz w:val="16"/>
                      <w:szCs w:val="16"/>
                      <w:lang w:eastAsia="ja-JP"/>
                    </w:rPr>
                    <w:t xml:space="preserve"> SRS resource set</w:t>
                  </w:r>
                </w:p>
                <w:p w14:paraId="1F9D4009" w14:textId="77777777" w:rsidR="00AD222F" w:rsidRPr="00945562" w:rsidRDefault="00AD222F" w:rsidP="00C81B1A">
                  <w:pPr>
                    <w:jc w:val="center"/>
                    <w:rPr>
                      <w:rFonts w:ascii="Times New Roman" w:hAnsi="Times New Roman"/>
                      <w:sz w:val="16"/>
                      <w:szCs w:val="16"/>
                      <w:lang w:eastAsia="ja-JP"/>
                    </w:rPr>
                  </w:pPr>
                  <w:r w:rsidRPr="00945562">
                    <w:rPr>
                      <w:rFonts w:cs="Times"/>
                      <w:sz w:val="16"/>
                      <w:szCs w:val="16"/>
                      <w:lang w:eastAsia="ja-JP"/>
                    </w:rPr>
                    <w:t>2</w:t>
                  </w:r>
                  <w:r w:rsidRPr="00945562">
                    <w:rPr>
                      <w:rFonts w:cs="Times"/>
                      <w:sz w:val="16"/>
                      <w:szCs w:val="16"/>
                      <w:vertAlign w:val="superscript"/>
                      <w:lang w:eastAsia="ja-JP"/>
                    </w:rPr>
                    <w:t>nd</w:t>
                  </w:r>
                  <w:r w:rsidRPr="00945562">
                    <w:rPr>
                      <w:rFonts w:cs="Times"/>
                      <w:sz w:val="16"/>
                      <w:szCs w:val="16"/>
                      <w:lang w:eastAsia="ja-JP"/>
                    </w:rPr>
                    <w:t xml:space="preserve"> SRI/TPMI field: 2</w:t>
                  </w:r>
                  <w:r w:rsidRPr="00945562">
                    <w:rPr>
                      <w:rFonts w:cs="Times"/>
                      <w:sz w:val="16"/>
                      <w:szCs w:val="16"/>
                      <w:vertAlign w:val="superscript"/>
                      <w:lang w:eastAsia="ja-JP"/>
                    </w:rPr>
                    <w:t xml:space="preserve">nd </w:t>
                  </w:r>
                  <w:r w:rsidRPr="00945562">
                    <w:rPr>
                      <w:rFonts w:cs="Times"/>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EAE53C9" w14:textId="77777777" w:rsidR="00AD222F" w:rsidRPr="00945562" w:rsidRDefault="00AD222F" w:rsidP="00C81B1A">
                  <w:pPr>
                    <w:jc w:val="center"/>
                    <w:rPr>
                      <w:rFonts w:ascii="Times New Roman" w:hAnsi="Times New Roman"/>
                      <w:sz w:val="16"/>
                      <w:szCs w:val="16"/>
                      <w:lang w:eastAsia="ja-JP"/>
                    </w:rPr>
                  </w:pPr>
                  <w:r w:rsidRPr="00945562">
                    <w:rPr>
                      <w:rFonts w:cs="Times"/>
                      <w:sz w:val="16"/>
                      <w:szCs w:val="16"/>
                      <w:lang w:eastAsia="ja-JP"/>
                    </w:rPr>
                    <w:t>Both 1</w:t>
                  </w:r>
                  <w:r w:rsidRPr="00945562">
                    <w:rPr>
                      <w:rFonts w:cs="Times"/>
                      <w:sz w:val="16"/>
                      <w:szCs w:val="16"/>
                      <w:vertAlign w:val="superscript"/>
                      <w:lang w:eastAsia="ja-JP"/>
                    </w:rPr>
                    <w:t>st</w:t>
                  </w:r>
                  <w:r w:rsidRPr="00945562">
                    <w:rPr>
                      <w:rFonts w:cs="Times"/>
                      <w:sz w:val="16"/>
                      <w:szCs w:val="16"/>
                      <w:lang w:eastAsia="ja-JP"/>
                    </w:rPr>
                    <w:t xml:space="preserve"> and 2</w:t>
                  </w:r>
                  <w:r w:rsidRPr="00945562">
                    <w:rPr>
                      <w:rFonts w:cs="Times"/>
                      <w:sz w:val="16"/>
                      <w:szCs w:val="16"/>
                      <w:vertAlign w:val="superscript"/>
                      <w:lang w:eastAsia="ja-JP"/>
                    </w:rPr>
                    <w:t>nd</w:t>
                  </w:r>
                  <w:r w:rsidRPr="00945562">
                    <w:rPr>
                      <w:rFonts w:cs="Times"/>
                      <w:sz w:val="16"/>
                      <w:szCs w:val="16"/>
                      <w:lang w:eastAsia="ja-JP"/>
                    </w:rPr>
                    <w:t xml:space="preserve"> SRI/TPMI fields</w:t>
                  </w:r>
                </w:p>
              </w:tc>
            </w:tr>
          </w:tbl>
          <w:p w14:paraId="66B3B38F" w14:textId="77777777" w:rsidR="00AD222F" w:rsidRPr="00EE7350" w:rsidRDefault="00AD222F" w:rsidP="00B96D8E">
            <w:pPr>
              <w:pStyle w:val="ListParagraph"/>
              <w:numPr>
                <w:ilvl w:val="0"/>
                <w:numId w:val="16"/>
              </w:numPr>
              <w:spacing w:after="0" w:line="240" w:lineRule="auto"/>
              <w:jc w:val="left"/>
              <w:rPr>
                <w:rFonts w:cs="Times"/>
                <w:szCs w:val="20"/>
              </w:rPr>
            </w:pPr>
            <w:r w:rsidRPr="00EE7350">
              <w:rPr>
                <w:rFonts w:cs="Times"/>
                <w:szCs w:val="20"/>
              </w:rPr>
              <w:t>For Codepoint “11”, the first repetition in time is associated with the second SRS resource set, and the remaining repetitions follow the configured mapping pattern (cyclic or sequential).</w:t>
            </w:r>
          </w:p>
          <w:p w14:paraId="16FC6665" w14:textId="77777777" w:rsidR="00AD222F" w:rsidRPr="001A0F32" w:rsidRDefault="00AD222F" w:rsidP="00B96D8E">
            <w:pPr>
              <w:pStyle w:val="ListParagraph"/>
              <w:numPr>
                <w:ilvl w:val="0"/>
                <w:numId w:val="16"/>
              </w:numPr>
              <w:spacing w:after="0" w:line="240" w:lineRule="auto"/>
              <w:jc w:val="left"/>
              <w:rPr>
                <w:rFonts w:cs="Times"/>
                <w:szCs w:val="20"/>
              </w:rPr>
            </w:pPr>
            <w:r w:rsidRPr="00EE7350">
              <w:rPr>
                <w:rFonts w:cs="Times"/>
                <w:szCs w:val="20"/>
              </w:rPr>
              <w:t>For Codepoint “10”, the first repetition in time is associated with the first SRS resource set, and the remaining repetitions follow the configured mapping pattern (cyclic or sequential).</w:t>
            </w:r>
          </w:p>
        </w:tc>
      </w:tr>
    </w:tbl>
    <w:p w14:paraId="1373D70A" w14:textId="77777777" w:rsidR="00AD222F" w:rsidRDefault="00AD222F" w:rsidP="00AD222F">
      <w:pPr>
        <w:rPr>
          <w:rFonts w:cs="Times"/>
          <w:szCs w:val="20"/>
        </w:rPr>
      </w:pPr>
      <w:r>
        <w:rPr>
          <w:rFonts w:cs="Times"/>
          <w:szCs w:val="20"/>
        </w:rPr>
        <w:lastRenderedPageBreak/>
        <w:t xml:space="preserve">Based on these agreements, there are two options to associate PHR1/PHR2 to the PUSCH repetitions to TRP1/TRP2 as follows. </w:t>
      </w:r>
    </w:p>
    <w:p w14:paraId="5E0D456A" w14:textId="77777777" w:rsidR="00AD222F" w:rsidRPr="00080327" w:rsidRDefault="00AD222F" w:rsidP="00B96D8E">
      <w:pPr>
        <w:pStyle w:val="ListParagraph"/>
        <w:numPr>
          <w:ilvl w:val="0"/>
          <w:numId w:val="23"/>
        </w:numPr>
        <w:rPr>
          <w:rFonts w:cs="Times"/>
          <w:szCs w:val="20"/>
        </w:rPr>
      </w:pPr>
      <w:r w:rsidRPr="00385EF9">
        <w:rPr>
          <w:rFonts w:cs="Times"/>
          <w:b/>
          <w:bCs/>
          <w:szCs w:val="20"/>
        </w:rPr>
        <w:t>Option-1 (static association)</w:t>
      </w:r>
      <w:r w:rsidRPr="00385EF9">
        <w:rPr>
          <w:rFonts w:cs="Times"/>
          <w:szCs w:val="20"/>
        </w:rPr>
        <w:t xml:space="preserve">: </w:t>
      </w:r>
      <w:r>
        <w:rPr>
          <w:rFonts w:cs="Times"/>
          <w:szCs w:val="20"/>
        </w:rPr>
        <w:t>the first PHR</w:t>
      </w:r>
      <w:r w:rsidRPr="00080327">
        <w:rPr>
          <w:rFonts w:cs="Times"/>
          <w:szCs w:val="20"/>
        </w:rPr>
        <w:t xml:space="preserve"> is always associated to the 1</w:t>
      </w:r>
      <w:r w:rsidRPr="00080327">
        <w:rPr>
          <w:rFonts w:cs="Times"/>
          <w:szCs w:val="20"/>
          <w:vertAlign w:val="superscript"/>
        </w:rPr>
        <w:t>st</w:t>
      </w:r>
      <w:r w:rsidRPr="00080327">
        <w:rPr>
          <w:rFonts w:cs="Times"/>
          <w:szCs w:val="20"/>
        </w:rPr>
        <w:t xml:space="preserve"> SRS resource set, </w:t>
      </w:r>
      <w:r>
        <w:rPr>
          <w:rFonts w:cs="Times"/>
          <w:szCs w:val="20"/>
        </w:rPr>
        <w:t>the second PHR</w:t>
      </w:r>
      <w:r w:rsidRPr="00080327">
        <w:rPr>
          <w:rFonts w:cs="Times"/>
          <w:szCs w:val="20"/>
        </w:rPr>
        <w:t xml:space="preserve"> is always associated to the 2</w:t>
      </w:r>
      <w:r w:rsidRPr="00080327">
        <w:rPr>
          <w:rFonts w:cs="Times"/>
          <w:szCs w:val="20"/>
          <w:vertAlign w:val="superscript"/>
        </w:rPr>
        <w:t>nd</w:t>
      </w:r>
      <w:r w:rsidRPr="00080327">
        <w:rPr>
          <w:rFonts w:cs="Times"/>
          <w:szCs w:val="20"/>
        </w:rPr>
        <w:t xml:space="preserve"> SRS resource set. In other words, this association is indicated through RRC statically.</w:t>
      </w:r>
    </w:p>
    <w:p w14:paraId="3E2CE8D9" w14:textId="77777777" w:rsidR="00AD222F" w:rsidRPr="00080327" w:rsidRDefault="00AD222F" w:rsidP="00B96D8E">
      <w:pPr>
        <w:pStyle w:val="ListParagraph"/>
        <w:numPr>
          <w:ilvl w:val="0"/>
          <w:numId w:val="23"/>
        </w:numPr>
        <w:rPr>
          <w:rFonts w:cs="Times"/>
          <w:szCs w:val="20"/>
        </w:rPr>
      </w:pPr>
      <w:r w:rsidRPr="00385EF9">
        <w:rPr>
          <w:rFonts w:cs="Times"/>
          <w:b/>
          <w:bCs/>
          <w:szCs w:val="20"/>
        </w:rPr>
        <w:t>Option-2 (dynamic association)</w:t>
      </w:r>
      <w:r w:rsidRPr="00080327">
        <w:rPr>
          <w:rFonts w:cs="Times"/>
          <w:szCs w:val="20"/>
        </w:rPr>
        <w:t xml:space="preserve">: </w:t>
      </w:r>
      <w:r>
        <w:rPr>
          <w:rFonts w:cs="Times"/>
          <w:szCs w:val="20"/>
        </w:rPr>
        <w:t>the association is dependent on the sTRP/mTRP switching field in DCI. Specifically, when codepoints ‘00’ or ‘10’ is indicated, the first PHR</w:t>
      </w:r>
      <w:r w:rsidRPr="00080327">
        <w:rPr>
          <w:rFonts w:cs="Times"/>
          <w:szCs w:val="20"/>
        </w:rPr>
        <w:t xml:space="preserve"> </w:t>
      </w:r>
      <w:r>
        <w:rPr>
          <w:rFonts w:cs="Times"/>
          <w:szCs w:val="20"/>
        </w:rPr>
        <w:t>and second PHR</w:t>
      </w:r>
      <w:r w:rsidRPr="00080327">
        <w:rPr>
          <w:rFonts w:cs="Times"/>
          <w:szCs w:val="20"/>
        </w:rPr>
        <w:t xml:space="preserve"> </w:t>
      </w:r>
      <w:r>
        <w:rPr>
          <w:rFonts w:cs="Times"/>
          <w:szCs w:val="20"/>
        </w:rPr>
        <w:t xml:space="preserve">are </w:t>
      </w:r>
      <w:r w:rsidRPr="00080327">
        <w:rPr>
          <w:rFonts w:cs="Times"/>
          <w:szCs w:val="20"/>
        </w:rPr>
        <w:t>associated to the 1</w:t>
      </w:r>
      <w:r w:rsidRPr="00080327">
        <w:rPr>
          <w:rFonts w:cs="Times"/>
          <w:szCs w:val="20"/>
          <w:vertAlign w:val="superscript"/>
        </w:rPr>
        <w:t>st</w:t>
      </w:r>
      <w:r w:rsidRPr="00080327">
        <w:rPr>
          <w:rFonts w:cs="Times"/>
          <w:szCs w:val="20"/>
        </w:rPr>
        <w:t xml:space="preserve"> </w:t>
      </w:r>
      <w:r>
        <w:rPr>
          <w:rFonts w:cs="Times"/>
          <w:szCs w:val="20"/>
        </w:rPr>
        <w:t>/and the 2</w:t>
      </w:r>
      <w:r w:rsidRPr="00252AF3">
        <w:rPr>
          <w:rFonts w:cs="Times"/>
          <w:szCs w:val="20"/>
          <w:vertAlign w:val="superscript"/>
        </w:rPr>
        <w:t>nd</w:t>
      </w:r>
      <w:r>
        <w:rPr>
          <w:rFonts w:cs="Times"/>
          <w:szCs w:val="20"/>
        </w:rPr>
        <w:t xml:space="preserve"> </w:t>
      </w:r>
      <w:r w:rsidRPr="00080327">
        <w:rPr>
          <w:rFonts w:cs="Times"/>
          <w:szCs w:val="20"/>
        </w:rPr>
        <w:t>SRS resource set</w:t>
      </w:r>
      <w:r>
        <w:rPr>
          <w:rFonts w:cs="Times"/>
          <w:szCs w:val="20"/>
        </w:rPr>
        <w:t>s</w:t>
      </w:r>
      <w:r w:rsidRPr="00080327">
        <w:rPr>
          <w:rFonts w:cs="Times"/>
          <w:szCs w:val="20"/>
        </w:rPr>
        <w:t xml:space="preserve">, </w:t>
      </w:r>
      <w:r>
        <w:rPr>
          <w:rFonts w:cs="Times"/>
          <w:szCs w:val="20"/>
        </w:rPr>
        <w:t>respectively. When codepoints ‘01’ or ‘11’ is indicated, the first PHR</w:t>
      </w:r>
      <w:r w:rsidRPr="00080327">
        <w:rPr>
          <w:rFonts w:cs="Times"/>
          <w:szCs w:val="20"/>
        </w:rPr>
        <w:t xml:space="preserve"> </w:t>
      </w:r>
      <w:r>
        <w:rPr>
          <w:rFonts w:cs="Times"/>
          <w:szCs w:val="20"/>
        </w:rPr>
        <w:t>and second PHR</w:t>
      </w:r>
      <w:r w:rsidRPr="00080327">
        <w:rPr>
          <w:rFonts w:cs="Times"/>
          <w:szCs w:val="20"/>
        </w:rPr>
        <w:t xml:space="preserve"> </w:t>
      </w:r>
      <w:r>
        <w:rPr>
          <w:rFonts w:cs="Times"/>
          <w:szCs w:val="20"/>
        </w:rPr>
        <w:t xml:space="preserve">are </w:t>
      </w:r>
      <w:r w:rsidRPr="00080327">
        <w:rPr>
          <w:rFonts w:cs="Times"/>
          <w:szCs w:val="20"/>
        </w:rPr>
        <w:t xml:space="preserve">associated to the </w:t>
      </w:r>
      <w:r>
        <w:rPr>
          <w:rFonts w:cs="Times"/>
          <w:szCs w:val="20"/>
        </w:rPr>
        <w:t>2</w:t>
      </w:r>
      <w:r w:rsidRPr="00252AF3">
        <w:rPr>
          <w:rFonts w:cs="Times"/>
          <w:szCs w:val="20"/>
          <w:vertAlign w:val="superscript"/>
        </w:rPr>
        <w:t>nd</w:t>
      </w:r>
      <w:r>
        <w:rPr>
          <w:rFonts w:cs="Times"/>
          <w:szCs w:val="20"/>
        </w:rPr>
        <w:t xml:space="preserve"> and the 1</w:t>
      </w:r>
      <w:r w:rsidRPr="00252AF3">
        <w:rPr>
          <w:rFonts w:cs="Times"/>
          <w:szCs w:val="20"/>
          <w:vertAlign w:val="superscript"/>
        </w:rPr>
        <w:t>st</w:t>
      </w:r>
      <w:r>
        <w:rPr>
          <w:rFonts w:cs="Times"/>
          <w:szCs w:val="20"/>
        </w:rPr>
        <w:t xml:space="preserve"> </w:t>
      </w:r>
      <w:r w:rsidRPr="00080327">
        <w:rPr>
          <w:rFonts w:cs="Times"/>
          <w:szCs w:val="20"/>
        </w:rPr>
        <w:t>SRS resource set</w:t>
      </w:r>
      <w:r>
        <w:rPr>
          <w:rFonts w:cs="Times"/>
          <w:szCs w:val="20"/>
        </w:rPr>
        <w:t>s</w:t>
      </w:r>
      <w:r w:rsidRPr="00080327">
        <w:rPr>
          <w:rFonts w:cs="Times"/>
          <w:szCs w:val="20"/>
        </w:rPr>
        <w:t xml:space="preserve">, </w:t>
      </w:r>
      <w:r>
        <w:rPr>
          <w:rFonts w:cs="Times"/>
          <w:szCs w:val="20"/>
        </w:rPr>
        <w:t>respectively</w:t>
      </w:r>
      <w:r w:rsidRPr="00080327">
        <w:rPr>
          <w:rFonts w:cs="Times"/>
          <w:szCs w:val="20"/>
        </w:rPr>
        <w:t>.</w:t>
      </w:r>
    </w:p>
    <w:p w14:paraId="5BED918A" w14:textId="77777777" w:rsidR="00AD222F" w:rsidRPr="005F212D" w:rsidRDefault="00AD222F" w:rsidP="00AD222F">
      <w:pPr>
        <w:rPr>
          <w:rFonts w:cs="Times"/>
          <w:szCs w:val="20"/>
        </w:rPr>
      </w:pPr>
      <w:r>
        <w:rPr>
          <w:rFonts w:cs="Times"/>
          <w:szCs w:val="20"/>
        </w:rPr>
        <w:t>When option-1 is used, the first PHR is not correspond to the 1</w:t>
      </w:r>
      <w:r w:rsidRPr="00707EF2">
        <w:rPr>
          <w:rFonts w:cs="Times"/>
          <w:szCs w:val="20"/>
          <w:vertAlign w:val="superscript"/>
        </w:rPr>
        <w:t>st</w:t>
      </w:r>
      <w:r>
        <w:rPr>
          <w:rFonts w:cs="Times"/>
          <w:szCs w:val="20"/>
        </w:rPr>
        <w:t xml:space="preserve"> PUSCH repetition in time when codepoint ‘11’ or ‘01’ is indicated in the sTRP/mTRP switching field in DCI. However, the last agreement for determining the second PHR is related to timeline issue. In order to avoid the ambiguity, we believe it is worth to use </w:t>
      </w:r>
      <w:r w:rsidRPr="00B304DC">
        <w:rPr>
          <w:rFonts w:cs="Times"/>
          <w:b/>
          <w:bCs/>
          <w:szCs w:val="20"/>
        </w:rPr>
        <w:t>option-2</w:t>
      </w:r>
      <w:r>
        <w:rPr>
          <w:rFonts w:cs="Times"/>
          <w:szCs w:val="20"/>
        </w:rPr>
        <w:t xml:space="preserve"> to specify the association between the two PHRs and the two SRS resource sets. </w:t>
      </w:r>
    </w:p>
    <w:p w14:paraId="43F54AA0" w14:textId="77777777" w:rsidR="00AD222F" w:rsidRDefault="00AD222F" w:rsidP="00AD222F">
      <w:r>
        <w:t xml:space="preserve">Meanwhile, the UE should know the corresponding pathloss RS to compute the first and the second PHR. This can be indicated by RRC parameter, </w:t>
      </w:r>
      <w:r w:rsidRPr="00BE3F4B">
        <w:rPr>
          <w:rFonts w:ascii="TimesNewRomanPS-ItalicMT" w:hAnsi="TimesNewRomanPS-ItalicMT"/>
          <w:i/>
          <w:iCs/>
          <w:color w:val="000000"/>
          <w:szCs w:val="20"/>
        </w:rPr>
        <w:t>PUSCH-</w:t>
      </w:r>
      <w:proofErr w:type="spellStart"/>
      <w:r w:rsidRPr="00BE3F4B">
        <w:rPr>
          <w:rFonts w:ascii="TimesNewRomanPS-ItalicMT" w:hAnsi="TimesNewRomanPS-ItalicMT"/>
          <w:i/>
          <w:iCs/>
          <w:color w:val="000000"/>
          <w:szCs w:val="20"/>
        </w:rPr>
        <w:t>PathlossReferenceRS</w:t>
      </w:r>
      <w:proofErr w:type="spellEnd"/>
      <w:r w:rsidRPr="00BE3F4B">
        <w:rPr>
          <w:rFonts w:ascii="TimesNewRomanPS-ItalicMT" w:hAnsi="TimesNewRomanPS-ItalicMT"/>
          <w:i/>
          <w:iCs/>
          <w:color w:val="000000"/>
          <w:szCs w:val="20"/>
        </w:rPr>
        <w:t>-Id</w:t>
      </w:r>
      <w:r>
        <w:t xml:space="preserve">, which is associated with either an </w:t>
      </w:r>
      <w:proofErr w:type="spellStart"/>
      <w:r>
        <w:rPr>
          <w:i/>
          <w:iCs/>
        </w:rPr>
        <w:t>ssb</w:t>
      </w:r>
      <w:proofErr w:type="spellEnd"/>
      <w:r w:rsidRPr="00BE0B50">
        <w:rPr>
          <w:i/>
          <w:iCs/>
        </w:rPr>
        <w:t>-index</w:t>
      </w:r>
      <w:r>
        <w:t xml:space="preserve"> or a </w:t>
      </w:r>
      <w:proofErr w:type="spellStart"/>
      <w:r>
        <w:rPr>
          <w:i/>
          <w:iCs/>
        </w:rPr>
        <w:t>csi</w:t>
      </w:r>
      <w:proofErr w:type="spellEnd"/>
      <w:r w:rsidRPr="00BE0B50">
        <w:rPr>
          <w:i/>
          <w:iCs/>
        </w:rPr>
        <w:t>-RS-index</w:t>
      </w:r>
      <w:r>
        <w:t xml:space="preserve"> in </w:t>
      </w:r>
      <w:r w:rsidRPr="00BE0B50">
        <w:rPr>
          <w:i/>
          <w:iCs/>
        </w:rPr>
        <w:t>PUSCH-</w:t>
      </w:r>
      <w:proofErr w:type="spellStart"/>
      <w:r w:rsidRPr="00BE0B50">
        <w:rPr>
          <w:i/>
          <w:iCs/>
        </w:rPr>
        <w:t>PathlossReferenceRS</w:t>
      </w:r>
      <w:proofErr w:type="spellEnd"/>
      <w:r>
        <w:t xml:space="preserve"> as follows.</w:t>
      </w:r>
    </w:p>
    <w:p w14:paraId="343CC0C1" w14:textId="77777777" w:rsidR="00AD222F" w:rsidRDefault="00AD222F" w:rsidP="00AD222F">
      <w:pPr>
        <w:jc w:val="center"/>
      </w:pPr>
      <w:r>
        <w:rPr>
          <w:noProof/>
        </w:rPr>
        <w:drawing>
          <wp:inline distT="0" distB="0" distL="0" distR="0" wp14:anchorId="20772172" wp14:editId="154AE4EA">
            <wp:extent cx="3258503" cy="6438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79828" cy="648104"/>
                    </a:xfrm>
                    <a:prstGeom prst="rect">
                      <a:avLst/>
                    </a:prstGeom>
                  </pic:spPr>
                </pic:pic>
              </a:graphicData>
            </a:graphic>
          </wp:inline>
        </w:drawing>
      </w:r>
    </w:p>
    <w:p w14:paraId="19BB83C8" w14:textId="77777777" w:rsidR="00AD222F" w:rsidRDefault="00AD222F" w:rsidP="00AD222F">
      <w:pPr>
        <w:rPr>
          <w:color w:val="A6A6A6" w:themeColor="background1" w:themeShade="A6"/>
        </w:rPr>
      </w:pPr>
    </w:p>
    <w:p w14:paraId="49BB5710" w14:textId="3ED4B3F5" w:rsidR="00AD222F" w:rsidRDefault="00AD222F" w:rsidP="00AD222F">
      <w:pPr>
        <w:rPr>
          <w:b/>
          <w:bCs/>
          <w:i/>
          <w:iCs/>
        </w:rPr>
      </w:pPr>
      <w:r w:rsidRPr="00937C74">
        <w:rPr>
          <w:b/>
          <w:bCs/>
          <w:i/>
          <w:iCs/>
        </w:rPr>
        <w:t>Proposal</w:t>
      </w:r>
      <w:r>
        <w:rPr>
          <w:b/>
          <w:bCs/>
          <w:i/>
          <w:iCs/>
        </w:rPr>
        <w:t>-</w:t>
      </w:r>
      <w:r w:rsidR="00C22B60">
        <w:rPr>
          <w:b/>
          <w:bCs/>
          <w:i/>
          <w:iCs/>
        </w:rPr>
        <w:t>12</w:t>
      </w:r>
      <w:r w:rsidRPr="00937C74">
        <w:rPr>
          <w:b/>
          <w:bCs/>
          <w:i/>
          <w:iCs/>
        </w:rPr>
        <w:t xml:space="preserve">: </w:t>
      </w:r>
      <w:r>
        <w:rPr>
          <w:b/>
          <w:bCs/>
          <w:i/>
          <w:iCs/>
        </w:rPr>
        <w:t>For multi-TRP PHR reporting, the first PHR and the second PHR corresponds to the ordering of the TRPs (SRS resource sets) based on the DCI codepoint</w:t>
      </w:r>
      <w:r w:rsidR="00C7065E">
        <w:rPr>
          <w:b/>
          <w:bCs/>
          <w:i/>
          <w:iCs/>
        </w:rPr>
        <w:t>.</w:t>
      </w:r>
    </w:p>
    <w:p w14:paraId="3307DEA0" w14:textId="77777777" w:rsidR="00AD222F" w:rsidRPr="002569E8" w:rsidRDefault="00AD222F" w:rsidP="00AD222F">
      <w:pPr>
        <w:rPr>
          <w:color w:val="A6A6A6" w:themeColor="background1" w:themeShade="A6"/>
        </w:rPr>
      </w:pPr>
      <w:r>
        <w:rPr>
          <w:b/>
          <w:bCs/>
          <w:i/>
          <w:iCs/>
        </w:rPr>
        <w:t xml:space="preserve"> </w:t>
      </w:r>
    </w:p>
    <w:p w14:paraId="4FF4637C" w14:textId="77777777" w:rsidR="00AD222F" w:rsidRPr="00862641" w:rsidRDefault="00AD222F" w:rsidP="00AD222F">
      <w:pPr>
        <w:pStyle w:val="Heading2"/>
      </w:pPr>
      <w:r w:rsidRPr="00862641">
        <w:t>UCI Multiplexing</w:t>
      </w:r>
    </w:p>
    <w:tbl>
      <w:tblPr>
        <w:tblStyle w:val="TableGrid"/>
        <w:tblW w:w="0" w:type="auto"/>
        <w:tblLook w:val="04A0" w:firstRow="1" w:lastRow="0" w:firstColumn="1" w:lastColumn="0" w:noHBand="0" w:noVBand="1"/>
      </w:tblPr>
      <w:tblGrid>
        <w:gridCol w:w="9350"/>
      </w:tblGrid>
      <w:tr w:rsidR="00AD222F" w14:paraId="5B86C3D1" w14:textId="77777777" w:rsidTr="00C81B1A">
        <w:tc>
          <w:tcPr>
            <w:tcW w:w="9350" w:type="dxa"/>
          </w:tcPr>
          <w:p w14:paraId="6D997133" w14:textId="77777777" w:rsidR="00AD222F" w:rsidRPr="00061C77" w:rsidRDefault="00AD222F" w:rsidP="00C81B1A">
            <w:pPr>
              <w:rPr>
                <w:rFonts w:ascii="Times New Roman" w:hAnsi="Times New Roman"/>
                <w:b/>
                <w:bCs/>
              </w:rPr>
            </w:pPr>
            <w:r w:rsidRPr="00061C77">
              <w:rPr>
                <w:rFonts w:ascii="Times New Roman" w:hAnsi="Times New Roman"/>
                <w:b/>
                <w:bCs/>
                <w:highlight w:val="green"/>
              </w:rPr>
              <w:t>105e Agreement</w:t>
            </w:r>
          </w:p>
          <w:p w14:paraId="3298939C" w14:textId="77777777" w:rsidR="00AD222F" w:rsidRPr="00061C77" w:rsidRDefault="00AD222F" w:rsidP="00C81B1A">
            <w:pPr>
              <w:rPr>
                <w:rFonts w:ascii="Times New Roman" w:hAnsi="Times New Roman"/>
              </w:rPr>
            </w:pPr>
            <w:r w:rsidRPr="00061C77">
              <w:rPr>
                <w:rFonts w:ascii="Times New Roman" w:hAnsi="Times New Roman"/>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226398AC" w14:textId="77777777" w:rsidR="00AD222F" w:rsidRPr="00061C77" w:rsidRDefault="00AD222F" w:rsidP="00B96D8E">
            <w:pPr>
              <w:numPr>
                <w:ilvl w:val="0"/>
                <w:numId w:val="11"/>
              </w:numPr>
              <w:overflowPunct w:val="0"/>
              <w:spacing w:after="0" w:line="252" w:lineRule="auto"/>
              <w:rPr>
                <w:rFonts w:ascii="Times New Roman" w:eastAsia="Times New Roman" w:hAnsi="Times New Roman"/>
              </w:rPr>
            </w:pPr>
            <w:r w:rsidRPr="00061C77">
              <w:rPr>
                <w:rFonts w:ascii="Times New Roman" w:eastAsia="Times New Roman" w:hAnsi="Times New Roman"/>
              </w:rPr>
              <w:t>Note: For M-TRP PUSCH type B, the number of repetitions refers to ‘nominal’ repetition.</w:t>
            </w:r>
          </w:p>
          <w:p w14:paraId="61E4BF85" w14:textId="77777777" w:rsidR="00AD222F" w:rsidRDefault="00AD222F" w:rsidP="00C81B1A">
            <w:pPr>
              <w:rPr>
                <w:rFonts w:ascii="Times New Roman" w:hAnsi="Times New Roman"/>
                <w:b/>
                <w:bCs/>
                <w:szCs w:val="20"/>
                <w:highlight w:val="green"/>
              </w:rPr>
            </w:pPr>
          </w:p>
          <w:p w14:paraId="1F9444A2" w14:textId="77777777" w:rsidR="00AD222F" w:rsidRPr="000D20CB" w:rsidRDefault="00AD222F" w:rsidP="00C81B1A">
            <w:pPr>
              <w:rPr>
                <w:rFonts w:ascii="Times New Roman" w:hAnsi="Times New Roman"/>
                <w:szCs w:val="20"/>
              </w:rPr>
            </w:pPr>
            <w:r w:rsidRPr="000D20CB">
              <w:rPr>
                <w:rFonts w:ascii="Times New Roman" w:hAnsi="Times New Roman"/>
                <w:b/>
                <w:bCs/>
                <w:szCs w:val="20"/>
                <w:highlight w:val="green"/>
              </w:rPr>
              <w:t>105e Agreement (A-CSI)</w:t>
            </w:r>
          </w:p>
          <w:p w14:paraId="1619C33C" w14:textId="77777777" w:rsidR="00AD222F" w:rsidRPr="000D20CB" w:rsidRDefault="00AD222F" w:rsidP="00C81B1A">
            <w:pPr>
              <w:rPr>
                <w:rFonts w:ascii="Times New Roman" w:hAnsi="Times New Roman"/>
                <w:bCs/>
                <w:iCs/>
                <w:kern w:val="32"/>
                <w:szCs w:val="20"/>
              </w:rPr>
            </w:pPr>
            <w:r w:rsidRPr="000D20CB">
              <w:rPr>
                <w:rFonts w:ascii="Times New Roman" w:hAnsi="Times New Roman"/>
                <w:bCs/>
                <w:iCs/>
                <w:kern w:val="32"/>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75639A1A" w14:textId="77777777" w:rsidR="00AD222F" w:rsidRPr="000D20CB" w:rsidRDefault="00AD222F" w:rsidP="00B96D8E">
            <w:pPr>
              <w:numPr>
                <w:ilvl w:val="0"/>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lastRenderedPageBreak/>
              <w:t xml:space="preserve">The UE assumes that the number of repetitions is 2 regardless of the indicated number of repetitions. </w:t>
            </w:r>
          </w:p>
          <w:p w14:paraId="091BD853" w14:textId="77777777" w:rsidR="00AD222F" w:rsidRPr="000D20CB" w:rsidRDefault="00AD222F" w:rsidP="00B96D8E">
            <w:pPr>
              <w:numPr>
                <w:ilvl w:val="0"/>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 xml:space="preserve">The UE is expected to follow the above operation for transmitting A-CSI on two PUSCH repetitions only if </w:t>
            </w:r>
          </w:p>
          <w:p w14:paraId="0C46ABD1" w14:textId="77777777" w:rsidR="00AD222F" w:rsidRPr="000D20CB" w:rsidRDefault="00AD222F" w:rsidP="00B96D8E">
            <w:pPr>
              <w:numPr>
                <w:ilvl w:val="1"/>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 xml:space="preserve">For PUSCH repetition Type B, the first and second nominal repetitions are expected to be the same as the first and second actual repetitions, respectively (no segmentation). </w:t>
            </w:r>
          </w:p>
          <w:p w14:paraId="0E3A253B" w14:textId="77777777" w:rsidR="00AD222F" w:rsidRPr="000D20CB" w:rsidRDefault="00AD222F" w:rsidP="00B96D8E">
            <w:pPr>
              <w:numPr>
                <w:ilvl w:val="1"/>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For PUSCH repetition Type A and B, UCIs other than the A-CSI are not multiplexed on any of the two PUSCH repetitions.</w:t>
            </w:r>
          </w:p>
          <w:p w14:paraId="67B2F3AA" w14:textId="77777777" w:rsidR="00AD222F" w:rsidRPr="000D20CB" w:rsidRDefault="00AD222F" w:rsidP="00B96D8E">
            <w:pPr>
              <w:numPr>
                <w:ilvl w:val="0"/>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When the UE does not follow the above operation, UE transmits A-CSI only on the first PUSCH repetition similar to Rel. 15/16.</w:t>
            </w:r>
          </w:p>
          <w:p w14:paraId="573AB98B" w14:textId="77777777" w:rsidR="00AD222F" w:rsidRPr="000D20CB" w:rsidRDefault="00AD222F" w:rsidP="00B96D8E">
            <w:pPr>
              <w:numPr>
                <w:ilvl w:val="0"/>
                <w:numId w:val="11"/>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Note: The scheduling offset for the first A-CSI should meet the Z and Z’ requirement</w:t>
            </w:r>
          </w:p>
          <w:p w14:paraId="02ECDBD9" w14:textId="77777777" w:rsidR="00AD222F" w:rsidRPr="000D20CB" w:rsidRDefault="00AD222F" w:rsidP="00C81B1A">
            <w:pPr>
              <w:rPr>
                <w:rFonts w:ascii="Times New Roman" w:hAnsi="Times New Roman"/>
                <w:b/>
                <w:bCs/>
                <w:szCs w:val="18"/>
                <w:highlight w:val="green"/>
              </w:rPr>
            </w:pPr>
            <w:r w:rsidRPr="000D20CB">
              <w:rPr>
                <w:rFonts w:ascii="Times New Roman" w:hAnsi="Times New Roman"/>
                <w:szCs w:val="20"/>
              </w:rPr>
              <w:br/>
            </w:r>
            <w:r w:rsidRPr="000D20CB">
              <w:rPr>
                <w:rFonts w:ascii="Times New Roman" w:hAnsi="Times New Roman"/>
                <w:b/>
                <w:bCs/>
                <w:szCs w:val="18"/>
                <w:highlight w:val="green"/>
              </w:rPr>
              <w:t>106e Agreement (SP-CSI)</w:t>
            </w:r>
          </w:p>
          <w:p w14:paraId="53BAB8D9" w14:textId="77777777" w:rsidR="00AD222F" w:rsidRPr="000D20CB" w:rsidRDefault="00AD222F" w:rsidP="00C81B1A">
            <w:pPr>
              <w:rPr>
                <w:rFonts w:ascii="Times New Roman" w:hAnsi="Times New Roman"/>
                <w:szCs w:val="20"/>
              </w:rPr>
            </w:pPr>
            <w:r w:rsidRPr="000D20CB">
              <w:rPr>
                <w:rFonts w:ascii="Times New Roman" w:hAnsi="Times New Roman"/>
                <w:szCs w:val="20"/>
              </w:rPr>
              <w:t>For SP-CSI report on mTRP PUSCH repetition Type A and B activated by a DCI, support the use of a similar mechanism to A-CSI multiplexing on M-TRP PUSCH without a TB, which includes the following,</w:t>
            </w:r>
          </w:p>
          <w:p w14:paraId="3D522C55" w14:textId="77777777" w:rsidR="00AD222F" w:rsidRPr="000D20CB" w:rsidRDefault="00AD222F" w:rsidP="00B96D8E">
            <w:pPr>
              <w:numPr>
                <w:ilvl w:val="0"/>
                <w:numId w:val="16"/>
              </w:numPr>
              <w:spacing w:after="0" w:line="259" w:lineRule="auto"/>
              <w:jc w:val="left"/>
              <w:rPr>
                <w:rFonts w:ascii="Times New Roman" w:eastAsia="Times New Roman" w:hAnsi="Times New Roman"/>
                <w:szCs w:val="20"/>
              </w:rPr>
            </w:pPr>
            <w:r w:rsidRPr="000D20CB">
              <w:rPr>
                <w:rFonts w:ascii="Times New Roman" w:eastAsia="Times New Roman" w:hAnsi="Times New Roman"/>
                <w:szCs w:val="20"/>
              </w:rPr>
              <w:t>When SP-CSI multiplexed on m-TRP PUSCH, SP-CSI multiplexed on the two repetitions associated with the two TRPs, and the number of repetitions is always assumed to be 2, regardless of the value indicated.</w:t>
            </w:r>
          </w:p>
          <w:p w14:paraId="147B9F02" w14:textId="77777777" w:rsidR="00AD222F" w:rsidRPr="000D20CB" w:rsidRDefault="00AD222F" w:rsidP="00B96D8E">
            <w:pPr>
              <w:numPr>
                <w:ilvl w:val="0"/>
                <w:numId w:val="16"/>
              </w:numPr>
              <w:spacing w:after="0" w:line="259" w:lineRule="auto"/>
              <w:jc w:val="left"/>
              <w:rPr>
                <w:rFonts w:ascii="Times New Roman" w:eastAsia="Times New Roman" w:hAnsi="Times New Roman"/>
                <w:szCs w:val="20"/>
              </w:rPr>
            </w:pPr>
            <w:r w:rsidRPr="000D20CB">
              <w:rPr>
                <w:rFonts w:ascii="Times New Roman" w:hAnsi="Times New Roman"/>
                <w:bCs/>
                <w:iCs/>
                <w:szCs w:val="20"/>
              </w:rPr>
              <w:t>For mTRP PUSCH repetition Type A, or for the first PUSCH after activation for PUSCH repetition Type B</w:t>
            </w:r>
            <w:r w:rsidRPr="000D20CB">
              <w:rPr>
                <w:rFonts w:ascii="Times New Roman" w:hAnsi="Times New Roman"/>
                <w:b/>
                <w:iCs/>
                <w:szCs w:val="20"/>
              </w:rPr>
              <w:t>,</w:t>
            </w:r>
            <w:r w:rsidRPr="000D20CB">
              <w:rPr>
                <w:rFonts w:ascii="Times New Roman" w:eastAsia="Times New Roman" w:hAnsi="Times New Roman"/>
                <w:szCs w:val="20"/>
              </w:rPr>
              <w:t xml:space="preserve"> reuse similar conditions to support SP-CSI multiplexing on m-TRP PUSCH as defined in A-CSI multiplexing on M-TRP PUSCH, i.e., </w:t>
            </w:r>
          </w:p>
          <w:p w14:paraId="658FD94E" w14:textId="77777777" w:rsidR="00AD222F" w:rsidRPr="000D20CB" w:rsidRDefault="00AD222F" w:rsidP="00B96D8E">
            <w:pPr>
              <w:numPr>
                <w:ilvl w:val="1"/>
                <w:numId w:val="1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 xml:space="preserve">The UE is expected to follow the above operation for transmitting SP-CSI on two PUSCH repetitions only if </w:t>
            </w:r>
          </w:p>
          <w:p w14:paraId="5A906D69" w14:textId="77777777" w:rsidR="00AD222F" w:rsidRPr="000D20CB" w:rsidRDefault="00AD222F" w:rsidP="00B96D8E">
            <w:pPr>
              <w:numPr>
                <w:ilvl w:val="2"/>
                <w:numId w:val="1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 xml:space="preserve">For the first PUSCH after activation for PUSCH repetition Type B, the first and second nominal repetitions are expected to be the same as the first and second actual repetitions, respectively (no segmentation). </w:t>
            </w:r>
          </w:p>
          <w:p w14:paraId="71C23A72" w14:textId="77777777" w:rsidR="00AD222F" w:rsidRPr="000D20CB" w:rsidRDefault="00AD222F" w:rsidP="00B96D8E">
            <w:pPr>
              <w:numPr>
                <w:ilvl w:val="2"/>
                <w:numId w:val="1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For PUSCH repetition Type A and B, UCIs other than the SP-CSI are not multiplexed on any of the two PUSCH repetitions.</w:t>
            </w:r>
          </w:p>
          <w:p w14:paraId="4349176F" w14:textId="77777777" w:rsidR="00AD222F" w:rsidRPr="000D20CB" w:rsidRDefault="00AD222F" w:rsidP="00B96D8E">
            <w:pPr>
              <w:numPr>
                <w:ilvl w:val="1"/>
                <w:numId w:val="1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When the UE does not follow the above operation, UE transmits SP-CSI only on the first PUSCH repetition similar to Rel. 15/16.</w:t>
            </w:r>
          </w:p>
          <w:p w14:paraId="6614C614" w14:textId="77777777" w:rsidR="00AD222F" w:rsidRPr="000D20CB" w:rsidRDefault="00AD222F" w:rsidP="00B96D8E">
            <w:pPr>
              <w:numPr>
                <w:ilvl w:val="0"/>
                <w:numId w:val="16"/>
              </w:numPr>
              <w:spacing w:after="0" w:line="259" w:lineRule="auto"/>
              <w:jc w:val="left"/>
              <w:rPr>
                <w:rFonts w:ascii="Times New Roman" w:hAnsi="Times New Roman"/>
                <w:iCs/>
                <w:szCs w:val="20"/>
              </w:rPr>
            </w:pPr>
            <w:r w:rsidRPr="000D20CB">
              <w:rPr>
                <w:rFonts w:ascii="Times New Roman" w:eastAsia="Calibri" w:hAnsi="Times New Roman"/>
                <w:iCs/>
                <w:szCs w:val="20"/>
              </w:rPr>
              <w:t>For subsequent PUSCHs after activation (without corresponding PDCCH) for PUSCH repetition Type B</w:t>
            </w:r>
            <w:r w:rsidRPr="000D20CB">
              <w:rPr>
                <w:rFonts w:ascii="Times New Roman" w:hAnsi="Times New Roman"/>
                <w:bCs/>
                <w:iCs/>
                <w:szCs w:val="20"/>
              </w:rPr>
              <w:t>,</w:t>
            </w:r>
            <w:r w:rsidRPr="000D20CB">
              <w:rPr>
                <w:rFonts w:ascii="Times New Roman" w:eastAsia="Times New Roman" w:hAnsi="Times New Roman"/>
                <w:szCs w:val="20"/>
              </w:rPr>
              <w:t xml:space="preserve"> use the following criteria, </w:t>
            </w:r>
          </w:p>
          <w:p w14:paraId="45FFD56A" w14:textId="77777777" w:rsidR="00AD222F" w:rsidRPr="000D20CB" w:rsidRDefault="00AD222F" w:rsidP="00B96D8E">
            <w:pPr>
              <w:numPr>
                <w:ilvl w:val="1"/>
                <w:numId w:val="13"/>
              </w:numPr>
              <w:tabs>
                <w:tab w:val="left" w:pos="1440"/>
              </w:tabs>
              <w:spacing w:after="0" w:line="259" w:lineRule="auto"/>
              <w:jc w:val="left"/>
              <w:rPr>
                <w:rFonts w:ascii="Times New Roman" w:hAnsi="Times New Roman"/>
                <w:iCs/>
                <w:szCs w:val="20"/>
              </w:rPr>
            </w:pPr>
            <w:r w:rsidRPr="000D20CB">
              <w:rPr>
                <w:rFonts w:ascii="Times New Roman" w:hAnsi="Times New Roman"/>
                <w:iCs/>
                <w:szCs w:val="20"/>
              </w:rPr>
              <w:t>If the first / second nominal repetition is not the same as the first / second actual repetition, the first / second nominal repetition is dropped</w:t>
            </w:r>
          </w:p>
          <w:p w14:paraId="02AB2FC9" w14:textId="77777777" w:rsidR="00AD222F" w:rsidRPr="000D20CB" w:rsidRDefault="00AD222F" w:rsidP="00B96D8E">
            <w:pPr>
              <w:pStyle w:val="ListParagraph"/>
              <w:numPr>
                <w:ilvl w:val="2"/>
                <w:numId w:val="20"/>
              </w:numPr>
              <w:spacing w:after="0" w:line="259" w:lineRule="auto"/>
              <w:contextualSpacing w:val="0"/>
              <w:jc w:val="left"/>
              <w:rPr>
                <w:iCs/>
                <w:szCs w:val="20"/>
              </w:rPr>
            </w:pPr>
            <w:r w:rsidRPr="000D20CB">
              <w:rPr>
                <w:iCs/>
                <w:szCs w:val="20"/>
              </w:rPr>
              <w:t>If one of the first or second nominal repetitions is not dropped, SP-CSI is multiplexed on that repetition</w:t>
            </w:r>
          </w:p>
          <w:p w14:paraId="7C54D130" w14:textId="77777777" w:rsidR="00AD222F" w:rsidRPr="000D20CB" w:rsidRDefault="00AD222F" w:rsidP="00B96D8E">
            <w:pPr>
              <w:pStyle w:val="ListParagraph"/>
              <w:numPr>
                <w:ilvl w:val="1"/>
                <w:numId w:val="20"/>
              </w:numPr>
              <w:spacing w:after="0" w:line="259" w:lineRule="auto"/>
              <w:contextualSpacing w:val="0"/>
              <w:jc w:val="left"/>
              <w:rPr>
                <w:iCs/>
                <w:szCs w:val="20"/>
              </w:rPr>
            </w:pPr>
            <w:r w:rsidRPr="000D20CB">
              <w:rPr>
                <w:iCs/>
                <w:szCs w:val="20"/>
              </w:rPr>
              <w:t xml:space="preserve">Else (the first and second nominal repetitions are the same as the first and second actual repetitions) </w:t>
            </w:r>
          </w:p>
          <w:p w14:paraId="5CEA0DDB" w14:textId="77777777" w:rsidR="00AD222F" w:rsidRPr="000D20CB" w:rsidRDefault="00AD222F" w:rsidP="00B96D8E">
            <w:pPr>
              <w:pStyle w:val="ListParagraph"/>
              <w:numPr>
                <w:ilvl w:val="2"/>
                <w:numId w:val="20"/>
              </w:numPr>
              <w:spacing w:after="0" w:line="259" w:lineRule="auto"/>
              <w:contextualSpacing w:val="0"/>
              <w:jc w:val="left"/>
              <w:rPr>
                <w:iCs/>
                <w:szCs w:val="20"/>
              </w:rPr>
            </w:pPr>
            <w:r w:rsidRPr="000D20CB">
              <w:rPr>
                <w:iCs/>
                <w:szCs w:val="20"/>
              </w:rPr>
              <w:t>If UCIs other than the SP-CSI are not multiplexed on any of the two PUSCH repetitions, SP-CSI is multiplexed on both repetitions.</w:t>
            </w:r>
          </w:p>
          <w:p w14:paraId="1A227F39" w14:textId="77777777" w:rsidR="00AD222F" w:rsidRPr="000D20CB" w:rsidRDefault="00AD222F" w:rsidP="00B96D8E">
            <w:pPr>
              <w:pStyle w:val="ListParagraph"/>
              <w:numPr>
                <w:ilvl w:val="2"/>
                <w:numId w:val="20"/>
              </w:numPr>
              <w:spacing w:after="0" w:line="259" w:lineRule="auto"/>
              <w:contextualSpacing w:val="0"/>
              <w:jc w:val="left"/>
              <w:rPr>
                <w:iCs/>
                <w:szCs w:val="20"/>
              </w:rPr>
            </w:pPr>
            <w:r w:rsidRPr="000D20CB">
              <w:rPr>
                <w:iCs/>
                <w:szCs w:val="20"/>
              </w:rPr>
              <w:t>Otherwise, UE transmits SP-CSI only on the first PUSCH repetition similar to Rel. 15/16 (and the second repetition is dropped)</w:t>
            </w:r>
          </w:p>
          <w:p w14:paraId="3877806E" w14:textId="77777777" w:rsidR="00AD222F" w:rsidRPr="003F0FF9" w:rsidRDefault="00AD222F" w:rsidP="00C81B1A"/>
        </w:tc>
      </w:tr>
    </w:tbl>
    <w:p w14:paraId="5C130A2E" w14:textId="77777777" w:rsidR="00AD222F" w:rsidRDefault="00AD222F" w:rsidP="00AD222F"/>
    <w:p w14:paraId="617A7E12" w14:textId="77777777" w:rsidR="00AD222F" w:rsidRPr="005E50A8" w:rsidRDefault="00AD222F" w:rsidP="00AD222F">
      <w:pPr>
        <w:rPr>
          <w:rFonts w:ascii="Times New Roman" w:hAnsi="Times New Roman"/>
          <w:szCs w:val="20"/>
        </w:rPr>
      </w:pPr>
      <w:r w:rsidRPr="005E50A8">
        <w:rPr>
          <w:rFonts w:ascii="Times New Roman" w:hAnsi="Times New Roman"/>
          <w:szCs w:val="20"/>
        </w:rPr>
        <w:t xml:space="preserve">In Rel-17, it has been agreed that A-CSI and SP-CSI can be multiplexed to the mTRP PUSCH repetitions, where the UE always assumes that the </w:t>
      </w:r>
      <w:r w:rsidRPr="005E50A8">
        <w:rPr>
          <w:rFonts w:ascii="Times New Roman" w:eastAsia="Times New Roman" w:hAnsi="Times New Roman"/>
          <w:szCs w:val="20"/>
        </w:rPr>
        <w:t xml:space="preserve">number of repetitions is 2 regardless of the indicated number of repetitions. </w:t>
      </w:r>
    </w:p>
    <w:p w14:paraId="33435FF1" w14:textId="77777777" w:rsidR="00AD222F" w:rsidRPr="005E50A8" w:rsidRDefault="00AD222F" w:rsidP="00AD222F">
      <w:pPr>
        <w:rPr>
          <w:rFonts w:ascii="Times New Roman" w:hAnsi="Times New Roman"/>
          <w:szCs w:val="20"/>
        </w:rPr>
      </w:pPr>
      <w:r w:rsidRPr="005E50A8">
        <w:rPr>
          <w:rFonts w:ascii="Times New Roman" w:hAnsi="Times New Roman"/>
          <w:szCs w:val="20"/>
        </w:rPr>
        <w:t xml:space="preserve">In general, the Rel-15/16 PUSCH and PUCCH collision handling rules can be summarized as 1) </w:t>
      </w:r>
      <w:r w:rsidRPr="002C1E80">
        <w:rPr>
          <w:rFonts w:ascii="Times New Roman" w:hAnsi="Times New Roman"/>
          <w:szCs w:val="20"/>
        </w:rPr>
        <w:t xml:space="preserve">when </w:t>
      </w:r>
      <w:r w:rsidRPr="005E50A8">
        <w:rPr>
          <w:rFonts w:ascii="Times New Roman" w:hAnsi="Times New Roman"/>
          <w:szCs w:val="20"/>
        </w:rPr>
        <w:t>PUCCH</w:t>
      </w:r>
      <w:r>
        <w:rPr>
          <w:rFonts w:ascii="Times New Roman" w:hAnsi="Times New Roman"/>
          <w:szCs w:val="20"/>
        </w:rPr>
        <w:t xml:space="preserve"> repetitions</w:t>
      </w:r>
      <w:r w:rsidRPr="005E50A8">
        <w:rPr>
          <w:rFonts w:ascii="Times New Roman" w:hAnsi="Times New Roman"/>
          <w:szCs w:val="20"/>
        </w:rPr>
        <w:t xml:space="preserve"> collide with PUSCH</w:t>
      </w:r>
      <w:r>
        <w:rPr>
          <w:rFonts w:ascii="Times New Roman" w:hAnsi="Times New Roman"/>
          <w:szCs w:val="20"/>
        </w:rPr>
        <w:t xml:space="preserve"> repetitions</w:t>
      </w:r>
      <w:r w:rsidRPr="005E50A8">
        <w:rPr>
          <w:rFonts w:ascii="Times New Roman" w:hAnsi="Times New Roman"/>
          <w:szCs w:val="20"/>
        </w:rPr>
        <w:t>, the PUSCH</w:t>
      </w:r>
      <w:r>
        <w:rPr>
          <w:rFonts w:ascii="Times New Roman" w:hAnsi="Times New Roman"/>
          <w:szCs w:val="20"/>
        </w:rPr>
        <w:t xml:space="preserve"> repetitions</w:t>
      </w:r>
      <w:r w:rsidRPr="005E50A8">
        <w:rPr>
          <w:rFonts w:ascii="Times New Roman" w:hAnsi="Times New Roman"/>
          <w:szCs w:val="20"/>
        </w:rPr>
        <w:t xml:space="preserve"> </w:t>
      </w:r>
      <w:r>
        <w:rPr>
          <w:rFonts w:ascii="Times New Roman" w:hAnsi="Times New Roman"/>
          <w:szCs w:val="20"/>
        </w:rPr>
        <w:t>are</w:t>
      </w:r>
      <w:r w:rsidRPr="005E50A8">
        <w:rPr>
          <w:rFonts w:ascii="Times New Roman" w:hAnsi="Times New Roman"/>
          <w:szCs w:val="20"/>
        </w:rPr>
        <w:t xml:space="preserve"> dropped, 2) when </w:t>
      </w:r>
      <w:r>
        <w:rPr>
          <w:rFonts w:ascii="Times New Roman" w:hAnsi="Times New Roman"/>
          <w:szCs w:val="20"/>
        </w:rPr>
        <w:t xml:space="preserve">a </w:t>
      </w:r>
      <w:r w:rsidRPr="005E50A8">
        <w:rPr>
          <w:rFonts w:ascii="Times New Roman" w:hAnsi="Times New Roman"/>
          <w:szCs w:val="20"/>
        </w:rPr>
        <w:t xml:space="preserve">PUCCH </w:t>
      </w:r>
      <w:r>
        <w:rPr>
          <w:rFonts w:ascii="Times New Roman" w:hAnsi="Times New Roman"/>
          <w:szCs w:val="20"/>
        </w:rPr>
        <w:t xml:space="preserve">transmission </w:t>
      </w:r>
      <w:r w:rsidRPr="005E50A8">
        <w:rPr>
          <w:rFonts w:ascii="Times New Roman" w:hAnsi="Times New Roman"/>
          <w:szCs w:val="20"/>
        </w:rPr>
        <w:t>collides with PUSCH</w:t>
      </w:r>
      <w:r>
        <w:rPr>
          <w:rFonts w:ascii="Times New Roman" w:hAnsi="Times New Roman"/>
          <w:szCs w:val="20"/>
        </w:rPr>
        <w:t xml:space="preserve"> repetitions</w:t>
      </w:r>
      <w:r w:rsidRPr="005E50A8">
        <w:rPr>
          <w:rFonts w:ascii="Times New Roman" w:hAnsi="Times New Roman"/>
          <w:szCs w:val="20"/>
        </w:rPr>
        <w:t>, the UCI in PUCCH is multiplexed on PUSCH</w:t>
      </w:r>
      <w:r>
        <w:rPr>
          <w:rFonts w:ascii="Times New Roman" w:hAnsi="Times New Roman"/>
          <w:szCs w:val="20"/>
        </w:rPr>
        <w:t xml:space="preserve"> repetitions</w:t>
      </w:r>
      <w:r w:rsidRPr="005E50A8">
        <w:rPr>
          <w:rFonts w:ascii="Times New Roman" w:hAnsi="Times New Roman"/>
          <w:szCs w:val="20"/>
        </w:rPr>
        <w:t xml:space="preserve"> and the PUCCH is dropped. These rules are designed without considering the mTRP </w:t>
      </w:r>
      <w:r>
        <w:rPr>
          <w:rFonts w:ascii="Times New Roman" w:hAnsi="Times New Roman"/>
          <w:szCs w:val="20"/>
        </w:rPr>
        <w:t>repetitions</w:t>
      </w:r>
      <w:r w:rsidRPr="005E50A8">
        <w:rPr>
          <w:rFonts w:ascii="Times New Roman" w:hAnsi="Times New Roman"/>
          <w:szCs w:val="20"/>
        </w:rPr>
        <w:t xml:space="preserve">. In some special mTRP operation scenarios, the current PUSCH/PUCCH collision handling rules can be adapted. </w:t>
      </w:r>
    </w:p>
    <w:p w14:paraId="3AC46D81" w14:textId="77777777" w:rsidR="00AD222F" w:rsidRPr="00494BE4" w:rsidRDefault="00AD222F" w:rsidP="00AD222F">
      <w:pPr>
        <w:rPr>
          <w:rFonts w:ascii="Times New Roman" w:hAnsi="Times New Roman"/>
          <w:szCs w:val="20"/>
        </w:rPr>
      </w:pPr>
      <w:r w:rsidRPr="005E50A8">
        <w:rPr>
          <w:rFonts w:ascii="Times New Roman" w:hAnsi="Times New Roman"/>
          <w:szCs w:val="20"/>
        </w:rPr>
        <w:t>For example, when A-CSI or SP-CSI is multiplex</w:t>
      </w:r>
      <w:r>
        <w:rPr>
          <w:rFonts w:ascii="Times New Roman" w:hAnsi="Times New Roman"/>
          <w:szCs w:val="20"/>
        </w:rPr>
        <w:t>ed</w:t>
      </w:r>
      <w:r w:rsidRPr="005E50A8">
        <w:rPr>
          <w:rFonts w:ascii="Times New Roman" w:hAnsi="Times New Roman"/>
          <w:szCs w:val="20"/>
        </w:rPr>
        <w:t xml:space="preserve"> on two mTRP PUSCH repetitions without data, and the mTRP PUCCH repetitions overlap with the PUSCH repetitions, and the overlapped PUCCH and PUSCH is targeted to the same TRP</w:t>
      </w:r>
      <w:r>
        <w:rPr>
          <w:rFonts w:ascii="Times New Roman" w:hAnsi="Times New Roman"/>
          <w:szCs w:val="20"/>
        </w:rPr>
        <w:t xml:space="preserve"> (which is ensured by gNB implementation)</w:t>
      </w:r>
      <w:r w:rsidRPr="005E50A8">
        <w:rPr>
          <w:rFonts w:ascii="Times New Roman" w:hAnsi="Times New Roman"/>
          <w:szCs w:val="20"/>
        </w:rPr>
        <w:t xml:space="preserve">, as shown in Figure </w:t>
      </w:r>
      <w:r>
        <w:rPr>
          <w:rFonts w:ascii="Times New Roman" w:hAnsi="Times New Roman"/>
          <w:szCs w:val="20"/>
        </w:rPr>
        <w:t>2</w:t>
      </w:r>
      <w:r w:rsidRPr="005E50A8">
        <w:rPr>
          <w:rFonts w:ascii="Times New Roman" w:hAnsi="Times New Roman"/>
          <w:szCs w:val="20"/>
        </w:rPr>
        <w:t xml:space="preserve">, we can multiplex the UCI on both PUSCH repetitions and drop the PUCCH repetitions. </w:t>
      </w:r>
    </w:p>
    <w:p w14:paraId="1CA9B63F" w14:textId="77777777" w:rsidR="00AD222F" w:rsidRDefault="00AD222F" w:rsidP="00AD222F">
      <w:pPr>
        <w:pStyle w:val="N1"/>
        <w:keepNext/>
        <w:jc w:val="both"/>
      </w:pPr>
      <w:r>
        <w:object w:dxaOrig="12891" w:dyaOrig="3351" w14:anchorId="08DDF954">
          <v:shape id="_x0000_i1027" type="#_x0000_t75" style="width:420.75pt;height:110.25pt" o:ole="">
            <v:imagedata r:id="rId17" o:title=""/>
          </v:shape>
          <o:OLEObject Type="Embed" ProgID="Visio.Drawing.15" ShapeID="_x0000_i1027" DrawAspect="Content" ObjectID="_1697651602" r:id="rId18"/>
        </w:object>
      </w:r>
    </w:p>
    <w:p w14:paraId="35C15432" w14:textId="77777777" w:rsidR="00AD222F" w:rsidRPr="00494BE4" w:rsidRDefault="00AD222F" w:rsidP="00AD222F">
      <w:pPr>
        <w:pStyle w:val="Caption"/>
        <w:jc w:val="center"/>
        <w:rPr>
          <w:b w:val="0"/>
          <w:bCs w:val="0"/>
          <w:sz w:val="18"/>
          <w:szCs w:val="18"/>
        </w:rPr>
      </w:pPr>
      <w:bookmarkStart w:id="2" w:name="_Ref82984534"/>
      <w:r w:rsidRPr="00494BE4">
        <w:rPr>
          <w:sz w:val="18"/>
          <w:szCs w:val="18"/>
        </w:rPr>
        <w:t xml:space="preserve">Figure </w:t>
      </w:r>
      <w:bookmarkEnd w:id="2"/>
      <w:r>
        <w:rPr>
          <w:sz w:val="18"/>
          <w:szCs w:val="18"/>
        </w:rPr>
        <w:t>2</w:t>
      </w:r>
      <w:r w:rsidRPr="00494BE4">
        <w:rPr>
          <w:sz w:val="18"/>
          <w:szCs w:val="18"/>
        </w:rPr>
        <w:t>. UCI and A-CSI multiplexing for multi-TRP operation</w:t>
      </w:r>
    </w:p>
    <w:p w14:paraId="54C7DCAD" w14:textId="77777777" w:rsidR="00AD222F" w:rsidRDefault="00AD222F" w:rsidP="00AD222F"/>
    <w:p w14:paraId="1269C2E0" w14:textId="678B7B7E" w:rsidR="00AD222F" w:rsidRPr="00C20147" w:rsidRDefault="00AD222F" w:rsidP="00AD222F">
      <w:pPr>
        <w:rPr>
          <w:rFonts w:ascii="Times New Roman" w:hAnsi="Times New Roman"/>
          <w:b/>
          <w:bCs/>
          <w:i/>
          <w:iCs/>
          <w:szCs w:val="20"/>
        </w:rPr>
      </w:pPr>
      <w:r w:rsidRPr="00C20147">
        <w:rPr>
          <w:rFonts w:ascii="Times New Roman" w:hAnsi="Times New Roman"/>
          <w:b/>
          <w:bCs/>
          <w:i/>
          <w:iCs/>
          <w:szCs w:val="20"/>
        </w:rPr>
        <w:t>Proposal-</w:t>
      </w:r>
      <w:r w:rsidR="00C22B60">
        <w:rPr>
          <w:rFonts w:ascii="Times New Roman" w:hAnsi="Times New Roman"/>
          <w:b/>
          <w:bCs/>
          <w:i/>
          <w:iCs/>
          <w:szCs w:val="20"/>
        </w:rPr>
        <w:t>13</w:t>
      </w:r>
      <w:r w:rsidRPr="00C20147">
        <w:rPr>
          <w:rFonts w:ascii="Times New Roman" w:hAnsi="Times New Roman"/>
          <w:b/>
          <w:bCs/>
          <w:i/>
          <w:iCs/>
          <w:szCs w:val="20"/>
        </w:rPr>
        <w:t xml:space="preserve">: When A-CSI or SP-CSI is multiplexed on two mTRP PUSCH repetitions without data, and the mTRP PUCCH repetitions overlap with the PUSCH repetitions, and the overlapped PUCCH and PUSCH is targeted to the same TRP (which is ensured by gNB implementation), multiplex the UCI on both PUSCH repetitions and drop the PUCCH repetitions. </w:t>
      </w:r>
    </w:p>
    <w:p w14:paraId="12419248" w14:textId="77777777" w:rsidR="000C3707" w:rsidRPr="000C3707" w:rsidRDefault="000C3707" w:rsidP="000C3707"/>
    <w:p w14:paraId="250ED979" w14:textId="64FCD997" w:rsidR="00E817B1" w:rsidRPr="00287E6D" w:rsidRDefault="00E817B1" w:rsidP="00203947">
      <w:pPr>
        <w:pStyle w:val="Heading1"/>
        <w:ind w:hanging="522"/>
        <w:rPr>
          <w:sz w:val="28"/>
          <w:szCs w:val="28"/>
          <w:lang w:val="en-US"/>
        </w:rPr>
      </w:pPr>
      <w:r w:rsidRPr="00287E6D">
        <w:rPr>
          <w:sz w:val="28"/>
          <w:szCs w:val="28"/>
          <w:lang w:val="en-US"/>
        </w:rPr>
        <w:t>Conclusion</w:t>
      </w:r>
      <w:r w:rsidR="005B63AA" w:rsidRPr="00287E6D">
        <w:rPr>
          <w:sz w:val="28"/>
          <w:szCs w:val="28"/>
          <w:lang w:val="en-US"/>
        </w:rPr>
        <w:t>s</w:t>
      </w:r>
    </w:p>
    <w:p w14:paraId="1BA2B156" w14:textId="7243CB14" w:rsidR="008629A8" w:rsidRPr="00103C98" w:rsidRDefault="008629A8" w:rsidP="008629A8">
      <w:pPr>
        <w:rPr>
          <w:rFonts w:cs="Times"/>
          <w:color w:val="A6A6A6" w:themeColor="background1" w:themeShade="A6"/>
          <w:szCs w:val="20"/>
        </w:rPr>
      </w:pPr>
    </w:p>
    <w:p w14:paraId="5C65E406" w14:textId="25438D62" w:rsidR="00D36159" w:rsidRDefault="00F84964" w:rsidP="00593E27">
      <w:pPr>
        <w:rPr>
          <w:u w:val="single"/>
        </w:rPr>
      </w:pPr>
      <w:r w:rsidRPr="00F84964">
        <w:rPr>
          <w:u w:val="single"/>
        </w:rPr>
        <w:t>PDCCH</w:t>
      </w:r>
    </w:p>
    <w:p w14:paraId="1C7BC9C1" w14:textId="77777777" w:rsidR="004D2BD7" w:rsidRPr="005A19B8" w:rsidRDefault="004D2BD7" w:rsidP="004D2BD7">
      <w:pPr>
        <w:rPr>
          <w:rFonts w:cs="Times"/>
          <w:b/>
          <w:bCs/>
          <w:i/>
          <w:iCs/>
          <w:szCs w:val="20"/>
        </w:rPr>
      </w:pPr>
      <w:r w:rsidRPr="00DB7DC3">
        <w:rPr>
          <w:b/>
          <w:bCs/>
          <w:i/>
          <w:iCs/>
        </w:rPr>
        <w:t>Proposal-</w:t>
      </w:r>
      <w:r>
        <w:rPr>
          <w:b/>
          <w:bCs/>
          <w:i/>
          <w:iCs/>
        </w:rPr>
        <w:t>1</w:t>
      </w:r>
      <w:r w:rsidRPr="00DB7DC3">
        <w:rPr>
          <w:b/>
          <w:bCs/>
          <w:i/>
          <w:iCs/>
        </w:rPr>
        <w:t xml:space="preserve">: </w:t>
      </w:r>
      <w:r w:rsidRPr="00DB7DC3">
        <w:rPr>
          <w:rFonts w:cs="Times"/>
          <w:b/>
          <w:bCs/>
          <w:i/>
          <w:iCs/>
          <w:szCs w:val="20"/>
        </w:rPr>
        <w:t xml:space="preserve">For overbooking in the </w:t>
      </w:r>
      <w:proofErr w:type="spellStart"/>
      <w:r w:rsidRPr="00DB7DC3">
        <w:rPr>
          <w:rFonts w:cs="Times"/>
          <w:b/>
          <w:bCs/>
          <w:i/>
          <w:iCs/>
          <w:szCs w:val="20"/>
        </w:rPr>
        <w:t>PCell</w:t>
      </w:r>
      <w:proofErr w:type="spellEnd"/>
      <w:r w:rsidRPr="00DB7DC3">
        <w:rPr>
          <w:rFonts w:cs="Times"/>
          <w:b/>
          <w:bCs/>
          <w:i/>
          <w:iCs/>
          <w:szCs w:val="20"/>
        </w:rPr>
        <w:t xml:space="preserve"> for USS with two linked SS sets in the same slot/span for Case 2 specify that individual decoding will be supported </w:t>
      </w:r>
      <w:r>
        <w:rPr>
          <w:rFonts w:cs="Times"/>
          <w:b/>
          <w:bCs/>
          <w:i/>
          <w:iCs/>
          <w:szCs w:val="20"/>
        </w:rPr>
        <w:t>and specify</w:t>
      </w:r>
      <w:r w:rsidRPr="00DB7DC3">
        <w:rPr>
          <w:rFonts w:cs="Times"/>
          <w:b/>
          <w:bCs/>
          <w:i/>
          <w:iCs/>
          <w:szCs w:val="20"/>
        </w:rPr>
        <w:t xml:space="preserve"> Alt-1 (</w:t>
      </w:r>
      <w:r w:rsidRPr="00DB7DC3">
        <w:rPr>
          <w:b/>
          <w:bCs/>
          <w:i/>
          <w:iCs/>
        </w:rPr>
        <w:t>Alt1-</w:t>
      </w:r>
      <w:r>
        <w:rPr>
          <w:b/>
          <w:bCs/>
          <w:i/>
          <w:iCs/>
        </w:rPr>
        <w:t>1 or Alt1-2</w:t>
      </w:r>
      <w:r w:rsidRPr="00DB7DC3">
        <w:rPr>
          <w:b/>
          <w:bCs/>
          <w:i/>
          <w:iCs/>
        </w:rPr>
        <w:t>)</w:t>
      </w:r>
    </w:p>
    <w:p w14:paraId="5DB16F31" w14:textId="77777777" w:rsidR="004D2BD7" w:rsidRPr="004254D5" w:rsidRDefault="004D2BD7" w:rsidP="004D2BD7">
      <w:pPr>
        <w:rPr>
          <w:b/>
          <w:bCs/>
          <w:i/>
          <w:iCs/>
        </w:rPr>
      </w:pPr>
      <w:r>
        <w:rPr>
          <w:b/>
          <w:bCs/>
          <w:i/>
          <w:iCs/>
        </w:rPr>
        <w:t>Proposal-2: A</w:t>
      </w:r>
      <w:r w:rsidRPr="004254D5">
        <w:rPr>
          <w:b/>
          <w:bCs/>
          <w:i/>
          <w:iCs/>
        </w:rPr>
        <w:t xml:space="preserve"> limit on the total number of linked candidates in a slot </w:t>
      </w:r>
      <w:r>
        <w:rPr>
          <w:b/>
          <w:bCs/>
          <w:i/>
          <w:iCs/>
        </w:rPr>
        <w:t xml:space="preserve">(Alt 1-1) could be a starting point for </w:t>
      </w:r>
      <w:r w:rsidRPr="004254D5">
        <w:rPr>
          <w:b/>
          <w:bCs/>
          <w:i/>
          <w:iCs/>
        </w:rPr>
        <w:t>address</w:t>
      </w:r>
      <w:r>
        <w:rPr>
          <w:b/>
          <w:bCs/>
          <w:i/>
          <w:iCs/>
        </w:rPr>
        <w:t>ing UE complexity</w:t>
      </w:r>
      <w:r w:rsidRPr="004254D5">
        <w:rPr>
          <w:b/>
          <w:bCs/>
          <w:i/>
          <w:iCs/>
        </w:rPr>
        <w:t xml:space="preserve"> </w:t>
      </w:r>
      <w:r>
        <w:rPr>
          <w:b/>
          <w:bCs/>
          <w:i/>
          <w:iCs/>
        </w:rPr>
        <w:t xml:space="preserve">issues </w:t>
      </w:r>
      <w:r w:rsidRPr="004254D5">
        <w:rPr>
          <w:b/>
          <w:bCs/>
          <w:i/>
          <w:iCs/>
        </w:rPr>
        <w:t>(Case 1, Case 2 and Case 3)</w:t>
      </w:r>
      <w:r>
        <w:rPr>
          <w:b/>
          <w:bCs/>
          <w:i/>
          <w:iCs/>
        </w:rPr>
        <w:t xml:space="preserve"> if deemed necessary</w:t>
      </w:r>
      <w:r w:rsidRPr="004254D5">
        <w:rPr>
          <w:b/>
          <w:bCs/>
          <w:i/>
          <w:iCs/>
        </w:rPr>
        <w:t>.</w:t>
      </w:r>
      <w:r>
        <w:rPr>
          <w:b/>
          <w:bCs/>
          <w:i/>
          <w:iCs/>
        </w:rPr>
        <w:t xml:space="preserve"> </w:t>
      </w:r>
      <w:r w:rsidRPr="004254D5">
        <w:rPr>
          <w:b/>
          <w:bCs/>
          <w:i/>
          <w:iCs/>
        </w:rPr>
        <w:t xml:space="preserve">Further </w:t>
      </w:r>
      <w:r>
        <w:rPr>
          <w:b/>
          <w:bCs/>
          <w:i/>
          <w:iCs/>
        </w:rPr>
        <w:t>specifications to address complexity issues is FFS.</w:t>
      </w:r>
    </w:p>
    <w:p w14:paraId="52156CF7" w14:textId="77777777" w:rsidR="004D2BD7" w:rsidRPr="00787DDC" w:rsidRDefault="004D2BD7" w:rsidP="004D2BD7">
      <w:pPr>
        <w:rPr>
          <w:b/>
          <w:bCs/>
          <w:i/>
          <w:iCs/>
          <w:color w:val="000000" w:themeColor="text1"/>
          <w:lang w:val="en-US"/>
        </w:rPr>
      </w:pPr>
      <w:r w:rsidRPr="00787DDC">
        <w:rPr>
          <w:b/>
          <w:bCs/>
          <w:i/>
          <w:iCs/>
          <w:color w:val="000000" w:themeColor="text1"/>
        </w:rPr>
        <w:t>Proposal</w:t>
      </w:r>
      <w:r>
        <w:rPr>
          <w:b/>
          <w:bCs/>
          <w:i/>
          <w:iCs/>
          <w:color w:val="000000" w:themeColor="text1"/>
        </w:rPr>
        <w:t xml:space="preserve">-3: For Case a, b, </w:t>
      </w:r>
      <w:r w:rsidRPr="00371A62">
        <w:rPr>
          <w:b/>
          <w:bCs/>
          <w:i/>
          <w:iCs/>
          <w:color w:val="000000" w:themeColor="text1"/>
        </w:rPr>
        <w:t xml:space="preserve">interpretation of the detected </w:t>
      </w:r>
      <w:r>
        <w:rPr>
          <w:b/>
          <w:bCs/>
          <w:i/>
          <w:iCs/>
          <w:color w:val="000000" w:themeColor="text1"/>
        </w:rPr>
        <w:t xml:space="preserve">AL8 </w:t>
      </w:r>
      <w:r w:rsidRPr="00371A62">
        <w:rPr>
          <w:b/>
          <w:bCs/>
          <w:i/>
          <w:iCs/>
          <w:color w:val="000000" w:themeColor="text1"/>
        </w:rPr>
        <w:t xml:space="preserve">DCI </w:t>
      </w:r>
      <w:r>
        <w:rPr>
          <w:b/>
          <w:bCs/>
          <w:i/>
          <w:iCs/>
          <w:color w:val="000000" w:themeColor="text1"/>
        </w:rPr>
        <w:t>can be</w:t>
      </w:r>
      <w:r w:rsidRPr="00371A62">
        <w:rPr>
          <w:b/>
          <w:bCs/>
          <w:i/>
          <w:iCs/>
          <w:color w:val="000000" w:themeColor="text1"/>
        </w:rPr>
        <w:t xml:space="preserve"> based </w:t>
      </w:r>
      <w:r>
        <w:rPr>
          <w:b/>
          <w:bCs/>
          <w:i/>
          <w:iCs/>
          <w:color w:val="000000" w:themeColor="text1"/>
        </w:rPr>
        <w:t>on Rel-17 PDCCH repetition rules that resolves timing ambiguity between AL8 and AL16 candidates. Case c1 is already an error case. Case c2 does not require specification change.</w:t>
      </w:r>
    </w:p>
    <w:p w14:paraId="33257B99" w14:textId="5778624D" w:rsidR="003B138C" w:rsidRDefault="004D2BD7" w:rsidP="00593E27">
      <w:pPr>
        <w:rPr>
          <w:b/>
          <w:bCs/>
          <w:i/>
          <w:iCs/>
        </w:rPr>
      </w:pPr>
      <w:r w:rsidRPr="00142F6A">
        <w:rPr>
          <w:b/>
          <w:bCs/>
          <w:i/>
          <w:iCs/>
        </w:rPr>
        <w:t>Proposal</w:t>
      </w:r>
      <w:r>
        <w:rPr>
          <w:b/>
          <w:bCs/>
          <w:i/>
          <w:iCs/>
        </w:rPr>
        <w:t>-4</w:t>
      </w:r>
      <w:r w:rsidRPr="00142F6A">
        <w:rPr>
          <w:b/>
          <w:bCs/>
          <w:i/>
          <w:iCs/>
        </w:rPr>
        <w:t>: There is no need to add restrictions to disallow single TRP PDCCH repetitions</w:t>
      </w:r>
    </w:p>
    <w:p w14:paraId="40601976" w14:textId="4C0706FB" w:rsidR="004D2BD7" w:rsidRDefault="004D2BD7" w:rsidP="00593E27">
      <w:pPr>
        <w:rPr>
          <w:b/>
          <w:bCs/>
          <w:i/>
          <w:iCs/>
          <w:color w:val="000000" w:themeColor="text1"/>
        </w:rPr>
      </w:pPr>
      <w:r>
        <w:rPr>
          <w:b/>
          <w:bCs/>
          <w:i/>
          <w:iCs/>
          <w:lang w:val="en-US"/>
        </w:rPr>
        <w:t xml:space="preserve">Proposal-5: </w:t>
      </w:r>
      <w:r>
        <w:rPr>
          <w:b/>
          <w:bCs/>
          <w:i/>
          <w:iCs/>
          <w:color w:val="000000" w:themeColor="text1"/>
        </w:rPr>
        <w:t>No further specification is needed for r</w:t>
      </w:r>
      <w:r w:rsidRPr="00AE0897">
        <w:rPr>
          <w:b/>
          <w:bCs/>
          <w:i/>
          <w:iCs/>
          <w:color w:val="000000" w:themeColor="text1"/>
        </w:rPr>
        <w:t>elaxation of processing time for soft combining of linked PDCCH candidates including PUSCH processing, PDSCH processing for mapping Type A and B, AP CSI processing</w:t>
      </w:r>
    </w:p>
    <w:p w14:paraId="544A051A" w14:textId="77777777" w:rsidR="004D2BD7" w:rsidRDefault="004D2BD7" w:rsidP="004D2BD7">
      <w:r w:rsidRPr="00937C74">
        <w:rPr>
          <w:b/>
          <w:bCs/>
          <w:i/>
          <w:iCs/>
        </w:rPr>
        <w:t>Proposal</w:t>
      </w:r>
      <w:r>
        <w:rPr>
          <w:b/>
          <w:bCs/>
          <w:i/>
          <w:iCs/>
        </w:rPr>
        <w:t>-6</w:t>
      </w:r>
      <w:r w:rsidRPr="00937C74">
        <w:rPr>
          <w:b/>
          <w:bCs/>
          <w:i/>
          <w:iCs/>
        </w:rPr>
        <w:t xml:space="preserve">: For multi-DCI multi-TRP, PDCCH repetition could be allowed within the same </w:t>
      </w:r>
      <w:proofErr w:type="spellStart"/>
      <w:r w:rsidRPr="00937C74">
        <w:rPr>
          <w:rFonts w:cs="Times"/>
          <w:b/>
          <w:bCs/>
          <w:i/>
          <w:iCs/>
          <w:szCs w:val="20"/>
          <w:lang w:eastAsia="zh-CN"/>
        </w:rPr>
        <w:t>CORESETPoolIndex</w:t>
      </w:r>
      <w:proofErr w:type="spellEnd"/>
      <w:r w:rsidRPr="00937C74">
        <w:rPr>
          <w:rFonts w:cs="Times"/>
          <w:b/>
          <w:bCs/>
          <w:i/>
          <w:iCs/>
          <w:szCs w:val="20"/>
          <w:lang w:eastAsia="zh-CN"/>
        </w:rPr>
        <w:t xml:space="preserve"> value.</w:t>
      </w:r>
    </w:p>
    <w:p w14:paraId="44A39F41" w14:textId="71577EC3" w:rsidR="004D2BD7" w:rsidRDefault="004D2BD7" w:rsidP="00593E27">
      <w:pPr>
        <w:rPr>
          <w:b/>
          <w:bCs/>
          <w:i/>
          <w:iCs/>
          <w:color w:val="000000" w:themeColor="text1"/>
        </w:rPr>
      </w:pPr>
      <w:r w:rsidRPr="00EC6F2E">
        <w:rPr>
          <w:b/>
          <w:bCs/>
          <w:i/>
          <w:iCs/>
          <w:color w:val="000000" w:themeColor="text1"/>
        </w:rPr>
        <w:t>Proposal</w:t>
      </w:r>
      <w:r>
        <w:rPr>
          <w:b/>
          <w:bCs/>
          <w:i/>
          <w:iCs/>
          <w:color w:val="000000" w:themeColor="text1"/>
        </w:rPr>
        <w:t>-7</w:t>
      </w:r>
      <w:r w:rsidRPr="00EC6F2E">
        <w:rPr>
          <w:b/>
          <w:bCs/>
          <w:i/>
          <w:iCs/>
          <w:color w:val="000000" w:themeColor="text1"/>
        </w:rPr>
        <w:t xml:space="preserve">: </w:t>
      </w:r>
      <w:r>
        <w:rPr>
          <w:b/>
          <w:bCs/>
          <w:i/>
          <w:iCs/>
          <w:color w:val="000000" w:themeColor="text1"/>
        </w:rPr>
        <w:t xml:space="preserve">For multi-DCI multi-TRP, apply Rel-15 rules of PDCCH prioritization </w:t>
      </w:r>
      <w:r w:rsidRPr="00EC6F2E">
        <w:rPr>
          <w:b/>
          <w:bCs/>
          <w:i/>
          <w:iCs/>
        </w:rPr>
        <w:t xml:space="preserve">within the set of CORESETs associated with the same value of </w:t>
      </w:r>
      <w:proofErr w:type="spellStart"/>
      <w:r w:rsidRPr="00EC6F2E">
        <w:rPr>
          <w:b/>
          <w:bCs/>
          <w:i/>
          <w:iCs/>
        </w:rPr>
        <w:t>CORESETPoolIndex</w:t>
      </w:r>
      <w:proofErr w:type="spellEnd"/>
      <w:r>
        <w:rPr>
          <w:b/>
          <w:bCs/>
          <w:i/>
          <w:iCs/>
          <w:color w:val="000000" w:themeColor="text1"/>
        </w:rPr>
        <w:t>.</w:t>
      </w:r>
    </w:p>
    <w:p w14:paraId="0E4A34A7" w14:textId="77777777" w:rsidR="004D2BD7" w:rsidRPr="004D2BD7" w:rsidRDefault="004D2BD7" w:rsidP="004D2BD7">
      <w:pPr>
        <w:rPr>
          <w:b/>
          <w:bCs/>
          <w:i/>
          <w:iCs/>
          <w:color w:val="000000" w:themeColor="text1"/>
        </w:rPr>
      </w:pPr>
      <w:r w:rsidRPr="00EC6F2E">
        <w:rPr>
          <w:b/>
          <w:bCs/>
          <w:i/>
          <w:iCs/>
          <w:color w:val="000000" w:themeColor="text1"/>
        </w:rPr>
        <w:t>Proposal</w:t>
      </w:r>
      <w:r>
        <w:rPr>
          <w:b/>
          <w:bCs/>
          <w:i/>
          <w:iCs/>
          <w:color w:val="000000" w:themeColor="text1"/>
        </w:rPr>
        <w:t>-8</w:t>
      </w:r>
      <w:r w:rsidRPr="00EC6F2E">
        <w:rPr>
          <w:b/>
          <w:bCs/>
          <w:i/>
          <w:iCs/>
          <w:color w:val="000000" w:themeColor="text1"/>
        </w:rPr>
        <w:t xml:space="preserve">: </w:t>
      </w:r>
      <w:r>
        <w:rPr>
          <w:b/>
          <w:bCs/>
          <w:i/>
          <w:iCs/>
          <w:color w:val="000000" w:themeColor="text1"/>
        </w:rPr>
        <w:t>For Issues a, b, c and d identified in RAN1#106b-e, we have the following proposals:</w:t>
      </w:r>
    </w:p>
    <w:p w14:paraId="4FD2B2D3" w14:textId="77777777" w:rsidR="004D2BD7" w:rsidRPr="004D2BD7" w:rsidRDefault="004D2BD7" w:rsidP="00B96D8E">
      <w:pPr>
        <w:pStyle w:val="ListParagraph"/>
        <w:numPr>
          <w:ilvl w:val="0"/>
          <w:numId w:val="29"/>
        </w:numPr>
        <w:rPr>
          <w:b/>
          <w:bCs/>
          <w:i/>
          <w:iCs/>
        </w:rPr>
      </w:pPr>
      <w:r w:rsidRPr="004D2BD7">
        <w:rPr>
          <w:b/>
          <w:bCs/>
          <w:i/>
          <w:iCs/>
        </w:rPr>
        <w:t>Issue a: Current specification allows a UE to prioritize PDCCH reception over CSI-RS for the case of “repetition” not set to “on” and is sufficient for Rel-17 operation.</w:t>
      </w:r>
    </w:p>
    <w:p w14:paraId="61231F6B" w14:textId="77777777" w:rsidR="004D2BD7" w:rsidRPr="004D2BD7" w:rsidRDefault="004D2BD7" w:rsidP="00B96D8E">
      <w:pPr>
        <w:pStyle w:val="ListParagraph"/>
        <w:numPr>
          <w:ilvl w:val="0"/>
          <w:numId w:val="29"/>
        </w:numPr>
        <w:rPr>
          <w:b/>
          <w:bCs/>
          <w:i/>
          <w:iCs/>
          <w:szCs w:val="20"/>
        </w:rPr>
      </w:pPr>
      <w:r w:rsidRPr="004D2BD7">
        <w:rPr>
          <w:b/>
          <w:bCs/>
          <w:i/>
          <w:iCs/>
        </w:rPr>
        <w:t xml:space="preserve">Issue b: We slightly prefer to allow support </w:t>
      </w:r>
      <w:r w:rsidRPr="004D2BD7">
        <w:rPr>
          <w:b/>
          <w:bCs/>
          <w:i/>
          <w:iCs/>
          <w:szCs w:val="20"/>
        </w:rPr>
        <w:t>fallback DCI (DCI format 1_0 and DCI format 0_0) on Type 3 CSS</w:t>
      </w:r>
      <w:r w:rsidRPr="004D2BD7">
        <w:rPr>
          <w:b/>
          <w:bCs/>
          <w:i/>
          <w:iCs/>
        </w:rPr>
        <w:t xml:space="preserve"> and </w:t>
      </w:r>
      <w:r w:rsidRPr="004D2BD7">
        <w:rPr>
          <w:b/>
          <w:bCs/>
          <w:i/>
          <w:iCs/>
          <w:szCs w:val="20"/>
        </w:rPr>
        <w:t xml:space="preserve">determine </w:t>
      </w:r>
      <m:oMath>
        <m:sSubSup>
          <m:sSubSupPr>
            <m:ctrlPr>
              <w:rPr>
                <w:rFonts w:ascii="Cambria Math" w:hAnsi="Cambria Math"/>
                <w:b/>
                <w:bCs/>
                <w:i/>
                <w:iCs/>
                <w:szCs w:val="20"/>
              </w:rPr>
            </m:ctrlPr>
          </m:sSubSupPr>
          <m:e>
            <m:r>
              <m:rPr>
                <m:sty m:val="bi"/>
              </m:rPr>
              <w:rPr>
                <w:rFonts w:ascii="Cambria Math" w:hAnsi="Cambria Math"/>
                <w:szCs w:val="20"/>
              </w:rPr>
              <m:t>N</m:t>
            </m:r>
          </m:e>
          <m:sub>
            <m:r>
              <m:rPr>
                <m:nor/>
              </m:rPr>
              <w:rPr>
                <w:b/>
                <w:bCs/>
                <w:i/>
                <w:iCs/>
                <w:szCs w:val="20"/>
              </w:rPr>
              <m:t>start</m:t>
            </m:r>
          </m:sub>
          <m:sup>
            <m:r>
              <m:rPr>
                <m:nor/>
              </m:rPr>
              <w:rPr>
                <w:b/>
                <w:bCs/>
                <w:i/>
                <w:iCs/>
                <w:szCs w:val="20"/>
              </w:rPr>
              <m:t>CORESET</m:t>
            </m:r>
          </m:sup>
        </m:sSubSup>
      </m:oMath>
      <w:r w:rsidRPr="004D2BD7">
        <w:rPr>
          <w:b/>
          <w:bCs/>
          <w:i/>
          <w:iCs/>
          <w:szCs w:val="20"/>
        </w:rPr>
        <w:t xml:space="preserve"> by the lower of the two linked CORESETs.</w:t>
      </w:r>
    </w:p>
    <w:p w14:paraId="1B7932C0" w14:textId="77777777" w:rsidR="004D2BD7" w:rsidRPr="004D2BD7" w:rsidRDefault="004D2BD7" w:rsidP="00B96D8E">
      <w:pPr>
        <w:pStyle w:val="ListParagraph"/>
        <w:numPr>
          <w:ilvl w:val="0"/>
          <w:numId w:val="29"/>
        </w:numPr>
        <w:rPr>
          <w:b/>
          <w:bCs/>
          <w:i/>
          <w:iCs/>
        </w:rPr>
      </w:pPr>
      <w:r w:rsidRPr="004D2BD7">
        <w:rPr>
          <w:b/>
          <w:bCs/>
          <w:i/>
          <w:iCs/>
          <w:szCs w:val="20"/>
        </w:rPr>
        <w:t xml:space="preserve">Issue c: We propose to do </w:t>
      </w:r>
      <w:r w:rsidRPr="004D2BD7">
        <w:rPr>
          <w:b/>
          <w:bCs/>
          <w:i/>
          <w:iCs/>
        </w:rPr>
        <w:t>rate-matching around the union of the two PDCCH candidates with no specification impact.</w:t>
      </w:r>
    </w:p>
    <w:p w14:paraId="44A6F800" w14:textId="6F868477" w:rsidR="004D2BD7" w:rsidRPr="00C22B60" w:rsidRDefault="004D2BD7" w:rsidP="00B96D8E">
      <w:pPr>
        <w:pStyle w:val="ListParagraph"/>
        <w:numPr>
          <w:ilvl w:val="0"/>
          <w:numId w:val="29"/>
        </w:numPr>
      </w:pPr>
      <w:r w:rsidRPr="004D2BD7">
        <w:rPr>
          <w:b/>
          <w:bCs/>
          <w:i/>
          <w:iCs/>
        </w:rPr>
        <w:t>Issue d: The PDCCH candidate that ends later in time should determine the position of the HARQ-ACK bit which is already agreed.</w:t>
      </w:r>
    </w:p>
    <w:p w14:paraId="1C8A3A55" w14:textId="3DE9010D" w:rsidR="00C22B60" w:rsidRDefault="00C22B60" w:rsidP="00593E27">
      <w:pPr>
        <w:rPr>
          <w:u w:val="single"/>
        </w:rPr>
      </w:pPr>
      <w:r>
        <w:rPr>
          <w:u w:val="single"/>
        </w:rPr>
        <w:t>PUCCH and PUSCH</w:t>
      </w:r>
    </w:p>
    <w:p w14:paraId="7FB62ACC" w14:textId="77777777" w:rsidR="00C22B60" w:rsidRDefault="00C22B60" w:rsidP="00C22B60">
      <w:pPr>
        <w:rPr>
          <w:b/>
          <w:bCs/>
          <w:i/>
          <w:iCs/>
        </w:rPr>
      </w:pPr>
      <w:r w:rsidRPr="00937C74">
        <w:rPr>
          <w:b/>
          <w:bCs/>
          <w:i/>
          <w:iCs/>
        </w:rPr>
        <w:t>Proposal</w:t>
      </w:r>
      <w:r>
        <w:rPr>
          <w:b/>
          <w:bCs/>
          <w:i/>
          <w:iCs/>
        </w:rPr>
        <w:t>-9</w:t>
      </w:r>
      <w:r w:rsidRPr="00937C74">
        <w:rPr>
          <w:b/>
          <w:bCs/>
          <w:i/>
          <w:iCs/>
        </w:rPr>
        <w:t xml:space="preserve">: </w:t>
      </w:r>
      <w:r>
        <w:rPr>
          <w:b/>
          <w:bCs/>
          <w:i/>
          <w:iCs/>
        </w:rPr>
        <w:t xml:space="preserve">For multi-TRP PUCCH repetition scheme-1, inter-slot </w:t>
      </w:r>
      <w:r w:rsidRPr="00993A1D">
        <w:rPr>
          <w:b/>
          <w:bCs/>
          <w:i/>
          <w:iCs/>
        </w:rPr>
        <w:t>frequency hopping performed among the repetitions with the same beam</w:t>
      </w:r>
      <w:r>
        <w:rPr>
          <w:b/>
          <w:bCs/>
          <w:i/>
          <w:iCs/>
        </w:rPr>
        <w:t xml:space="preserve"> is not supported</w:t>
      </w:r>
      <w:r w:rsidRPr="00993A1D">
        <w:rPr>
          <w:b/>
          <w:bCs/>
          <w:i/>
          <w:iCs/>
        </w:rPr>
        <w:t>.</w:t>
      </w:r>
    </w:p>
    <w:p w14:paraId="2CD4454D" w14:textId="77777777" w:rsidR="00C22B60" w:rsidRPr="00EB1D1F" w:rsidRDefault="00C22B60" w:rsidP="00C22B60">
      <w:r w:rsidRPr="00937C74">
        <w:rPr>
          <w:b/>
          <w:bCs/>
          <w:i/>
          <w:iCs/>
        </w:rPr>
        <w:t>Proposal</w:t>
      </w:r>
      <w:r>
        <w:rPr>
          <w:b/>
          <w:bCs/>
          <w:i/>
          <w:iCs/>
        </w:rPr>
        <w:t>-10</w:t>
      </w:r>
      <w:r w:rsidRPr="00937C74">
        <w:rPr>
          <w:b/>
          <w:bCs/>
          <w:i/>
          <w:iCs/>
        </w:rPr>
        <w:t xml:space="preserve">: </w:t>
      </w:r>
      <w:r w:rsidRPr="00AC5EBE">
        <w:rPr>
          <w:b/>
          <w:bCs/>
          <w:i/>
          <w:iCs/>
        </w:rPr>
        <w:t>For both CB and NCB based mTRP PUSCH repetition schemes, the value</w:t>
      </w:r>
      <w:r>
        <w:rPr>
          <w:b/>
          <w:bCs/>
          <w:i/>
          <w:iCs/>
        </w:rPr>
        <w:t>s</w:t>
      </w:r>
      <w:r w:rsidRPr="00AC5EBE">
        <w:rPr>
          <w:b/>
          <w:bCs/>
          <w:i/>
          <w:iCs/>
        </w:rPr>
        <w:t xml:space="preserve"> of the</w:t>
      </w:r>
      <w:r>
        <w:rPr>
          <w:b/>
          <w:bCs/>
          <w:i/>
          <w:iCs/>
        </w:rPr>
        <w:t xml:space="preserve"> two </w:t>
      </w:r>
      <w:r w:rsidRPr="00CC7D9D">
        <w:rPr>
          <w:rFonts w:cs="Times"/>
          <w:i/>
          <w:iCs/>
          <w:szCs w:val="20"/>
        </w:rPr>
        <w:t>N</w:t>
      </w:r>
      <w:r w:rsidRPr="00CC7D9D">
        <w:rPr>
          <w:rFonts w:cs="Times"/>
          <w:i/>
          <w:iCs/>
          <w:szCs w:val="20"/>
          <w:vertAlign w:val="subscript"/>
        </w:rPr>
        <w:t>SRS,0</w:t>
      </w:r>
      <w:r>
        <w:rPr>
          <w:rFonts w:cs="Times"/>
          <w:i/>
          <w:iCs/>
          <w:szCs w:val="20"/>
          <w:vertAlign w:val="subscript"/>
        </w:rPr>
        <w:t>_</w:t>
      </w:r>
      <w:r w:rsidRPr="00CC7D9D">
        <w:rPr>
          <w:rFonts w:cs="Times"/>
          <w:i/>
          <w:iCs/>
          <w:szCs w:val="20"/>
          <w:vertAlign w:val="subscript"/>
        </w:rPr>
        <w:t>2</w:t>
      </w:r>
      <w:r w:rsidRPr="00CC7D9D">
        <w:rPr>
          <w:rFonts w:cs="Times"/>
          <w:iCs/>
          <w:szCs w:val="20"/>
        </w:rPr>
        <w:fldChar w:fldCharType="begin"/>
      </w:r>
      <w:r w:rsidRPr="00CC7D9D">
        <w:rPr>
          <w:rFonts w:cs="Times"/>
          <w:iCs/>
          <w:szCs w:val="20"/>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CC7D9D">
        <w:rPr>
          <w:rFonts w:cs="Times"/>
          <w:iCs/>
          <w:szCs w:val="20"/>
        </w:rPr>
        <w:instrText xml:space="preserve"> </w:instrText>
      </w:r>
      <w:r w:rsidRPr="00CC7D9D">
        <w:rPr>
          <w:rFonts w:cs="Times"/>
          <w:iCs/>
          <w:szCs w:val="20"/>
        </w:rPr>
        <w:fldChar w:fldCharType="end"/>
      </w:r>
      <w:r>
        <w:rPr>
          <w:b/>
          <w:bCs/>
          <w:i/>
          <w:iCs/>
        </w:rPr>
        <w:t>’s corresponding to the two TRPs should</w:t>
      </w:r>
      <w:r w:rsidRPr="00AC5EBE">
        <w:rPr>
          <w:b/>
          <w:bCs/>
          <w:i/>
          <w:iCs/>
        </w:rPr>
        <w:t xml:space="preserve"> be </w:t>
      </w:r>
      <w:r>
        <w:rPr>
          <w:b/>
          <w:bCs/>
          <w:i/>
          <w:iCs/>
        </w:rPr>
        <w:t>the same.</w:t>
      </w:r>
    </w:p>
    <w:p w14:paraId="760D4477" w14:textId="77777777" w:rsidR="00C22B60" w:rsidRPr="00402171" w:rsidRDefault="00C22B60" w:rsidP="00C22B60">
      <w:r w:rsidRPr="00937C74">
        <w:rPr>
          <w:b/>
          <w:bCs/>
          <w:i/>
          <w:iCs/>
        </w:rPr>
        <w:lastRenderedPageBreak/>
        <w:t>Proposal</w:t>
      </w:r>
      <w:r>
        <w:rPr>
          <w:b/>
          <w:bCs/>
          <w:i/>
          <w:iCs/>
        </w:rPr>
        <w:t>-11</w:t>
      </w:r>
      <w:r w:rsidRPr="00937C74">
        <w:rPr>
          <w:b/>
          <w:bCs/>
          <w:i/>
          <w:iCs/>
        </w:rPr>
        <w:t>:</w:t>
      </w:r>
      <w:r w:rsidRPr="00530BDB">
        <w:t xml:space="preserve"> </w:t>
      </w:r>
      <w:r w:rsidRPr="00530BDB">
        <w:rPr>
          <w:b/>
          <w:bCs/>
          <w:i/>
          <w:iCs/>
        </w:rPr>
        <w:t>For NCB based mTRP PUSCH repetition, on the minimal gap between associated NZP-CSI-RS and aperiodic NCB SRS,</w:t>
      </w:r>
      <w:r>
        <w:rPr>
          <w:b/>
          <w:bCs/>
          <w:i/>
          <w:iCs/>
        </w:rPr>
        <w:t xml:space="preserve"> support Alt.3.</w:t>
      </w:r>
    </w:p>
    <w:p w14:paraId="3EAD2E98" w14:textId="0108881D" w:rsidR="00C22B60" w:rsidRDefault="00C22B60" w:rsidP="00C22B60">
      <w:pPr>
        <w:rPr>
          <w:b/>
          <w:bCs/>
          <w:i/>
          <w:iCs/>
        </w:rPr>
      </w:pPr>
      <w:r w:rsidRPr="00937C74">
        <w:rPr>
          <w:b/>
          <w:bCs/>
          <w:i/>
          <w:iCs/>
        </w:rPr>
        <w:t>Proposal</w:t>
      </w:r>
      <w:r>
        <w:rPr>
          <w:b/>
          <w:bCs/>
          <w:i/>
          <w:iCs/>
        </w:rPr>
        <w:t>-12</w:t>
      </w:r>
      <w:r w:rsidRPr="00937C74">
        <w:rPr>
          <w:b/>
          <w:bCs/>
          <w:i/>
          <w:iCs/>
        </w:rPr>
        <w:t xml:space="preserve">: </w:t>
      </w:r>
      <w:r>
        <w:rPr>
          <w:b/>
          <w:bCs/>
          <w:i/>
          <w:iCs/>
        </w:rPr>
        <w:t>For multi-TRP PHR reporting, the first PHR and the second PHR corresponds to the ordering of the TRPs (SRS resource sets) based on the DCI codepoint</w:t>
      </w:r>
      <w:r w:rsidR="00C7065E">
        <w:rPr>
          <w:b/>
          <w:bCs/>
          <w:i/>
          <w:iCs/>
        </w:rPr>
        <w:t>.</w:t>
      </w:r>
    </w:p>
    <w:p w14:paraId="07719203" w14:textId="55521696" w:rsidR="00D21013" w:rsidRPr="00C22B60" w:rsidRDefault="00C22B60" w:rsidP="003B138C">
      <w:pPr>
        <w:rPr>
          <w:rFonts w:ascii="Times New Roman" w:hAnsi="Times New Roman"/>
          <w:b/>
          <w:bCs/>
          <w:i/>
          <w:iCs/>
          <w:szCs w:val="20"/>
        </w:rPr>
      </w:pPr>
      <w:r w:rsidRPr="00C20147">
        <w:rPr>
          <w:rFonts w:ascii="Times New Roman" w:hAnsi="Times New Roman"/>
          <w:b/>
          <w:bCs/>
          <w:i/>
          <w:iCs/>
          <w:szCs w:val="20"/>
        </w:rPr>
        <w:t>Proposal-</w:t>
      </w:r>
      <w:r>
        <w:rPr>
          <w:rFonts w:ascii="Times New Roman" w:hAnsi="Times New Roman"/>
          <w:b/>
          <w:bCs/>
          <w:i/>
          <w:iCs/>
          <w:szCs w:val="20"/>
        </w:rPr>
        <w:t>13</w:t>
      </w:r>
      <w:r w:rsidRPr="00C20147">
        <w:rPr>
          <w:rFonts w:ascii="Times New Roman" w:hAnsi="Times New Roman"/>
          <w:b/>
          <w:bCs/>
          <w:i/>
          <w:iCs/>
          <w:szCs w:val="20"/>
        </w:rPr>
        <w:t xml:space="preserve">: When A-CSI or SP-CSI is multiplexed on two mTRP PUSCH repetitions without data, and the mTRP PUCCH repetitions overlap with the PUSCH repetitions, and the overlapped PUCCH and PUSCH is targeted to the same TRP (which is ensured by gNB implementation), multiplex the UCI on both PUSCH repetitions and drop the PUCCH repetitions. </w:t>
      </w:r>
    </w:p>
    <w:p w14:paraId="21836984" w14:textId="5AEC897A" w:rsidR="002D043C" w:rsidRPr="00B7642C" w:rsidRDefault="00427643" w:rsidP="00C10B94">
      <w:pPr>
        <w:pStyle w:val="Heading1"/>
        <w:keepNext w:val="0"/>
        <w:widowControl w:val="0"/>
        <w:numPr>
          <w:ilvl w:val="0"/>
          <w:numId w:val="0"/>
        </w:numPr>
        <w:spacing w:before="480" w:after="120"/>
        <w:rPr>
          <w:color w:val="000000" w:themeColor="text1"/>
        </w:rPr>
      </w:pPr>
      <w:bookmarkStart w:id="3" w:name="_References"/>
      <w:bookmarkEnd w:id="3"/>
      <w:r w:rsidRPr="00B7642C">
        <w:rPr>
          <w:color w:val="000000" w:themeColor="text1"/>
          <w:sz w:val="28"/>
          <w:lang w:val="en-US"/>
        </w:rPr>
        <w:t>References</w:t>
      </w:r>
    </w:p>
    <w:p w14:paraId="1AB4D68A" w14:textId="6DB6244E" w:rsidR="00D36E37" w:rsidRPr="00B7642C" w:rsidRDefault="00B47B13" w:rsidP="001B6BA9">
      <w:pPr>
        <w:pStyle w:val="BodyText"/>
        <w:rPr>
          <w:color w:val="000000" w:themeColor="text1"/>
        </w:rPr>
      </w:pPr>
      <w:bookmarkStart w:id="4" w:name="_Ref534885260"/>
      <w:r w:rsidRPr="00B7642C">
        <w:rPr>
          <w:color w:val="000000" w:themeColor="text1"/>
          <w:lang w:val="en-US"/>
        </w:rPr>
        <w:t xml:space="preserve">[1] </w:t>
      </w:r>
      <w:r w:rsidR="00580DB7" w:rsidRPr="00B7642C">
        <w:rPr>
          <w:color w:val="000000" w:themeColor="text1"/>
        </w:rPr>
        <w:t>RP-193133</w:t>
      </w:r>
      <w:bookmarkEnd w:id="4"/>
      <w:r w:rsidR="00F92A56" w:rsidRPr="00B7642C">
        <w:rPr>
          <w:color w:val="000000" w:themeColor="text1"/>
        </w:rPr>
        <w:t>, New WID: Further enhancements on MIMO for NR, Samsung, RAN#86</w:t>
      </w:r>
    </w:p>
    <w:sectPr w:rsidR="00D36E37" w:rsidRPr="00B7642C" w:rsidSect="0012020F">
      <w:headerReference w:type="even" r:id="rId19"/>
      <w:headerReference w:type="default" r:id="rId20"/>
      <w:footerReference w:type="even" r:id="rId21"/>
      <w:footerReference w:type="default" r:id="rId22"/>
      <w:headerReference w:type="first" r:id="rId23"/>
      <w:footerReference w:type="firs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7396D" w14:textId="77777777" w:rsidR="000101E2" w:rsidRDefault="000101E2"/>
  </w:endnote>
  <w:endnote w:type="continuationSeparator" w:id="0">
    <w:p w14:paraId="6A23D2F1" w14:textId="77777777" w:rsidR="000101E2" w:rsidRDefault="00010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E69CE" w14:textId="77777777" w:rsidR="000101E2" w:rsidRDefault="000101E2"/>
  </w:footnote>
  <w:footnote w:type="continuationSeparator" w:id="0">
    <w:p w14:paraId="03FBC9B0" w14:textId="77777777" w:rsidR="000101E2" w:rsidRDefault="00010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3F4BBF"/>
    <w:multiLevelType w:val="hybridMultilevel"/>
    <w:tmpl w:val="6BC6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CF01C9"/>
    <w:multiLevelType w:val="hybridMultilevel"/>
    <w:tmpl w:val="31DE794A"/>
    <w:lvl w:ilvl="0" w:tplc="8AC2AFF2">
      <w:start w:val="1"/>
      <w:numFmt w:val="bullet"/>
      <w:lvlText w:val=""/>
      <w:lvlJc w:val="left"/>
      <w:pPr>
        <w:tabs>
          <w:tab w:val="num" w:pos="720"/>
        </w:tabs>
        <w:ind w:left="720" w:hanging="360"/>
      </w:pPr>
      <w:rPr>
        <w:rFonts w:ascii="Symbol" w:hAnsi="Symbol" w:hint="default"/>
      </w:rPr>
    </w:lvl>
    <w:lvl w:ilvl="1" w:tplc="82767400">
      <w:numFmt w:val="bullet"/>
      <w:lvlText w:val="o"/>
      <w:lvlJc w:val="left"/>
      <w:pPr>
        <w:tabs>
          <w:tab w:val="num" w:pos="1440"/>
        </w:tabs>
        <w:ind w:left="1440" w:hanging="360"/>
      </w:pPr>
      <w:rPr>
        <w:rFonts w:ascii="Courier New" w:hAnsi="Courier New" w:hint="default"/>
      </w:rPr>
    </w:lvl>
    <w:lvl w:ilvl="2" w:tplc="8ED6130C">
      <w:start w:val="1"/>
      <w:numFmt w:val="bullet"/>
      <w:lvlText w:val=""/>
      <w:lvlJc w:val="left"/>
      <w:pPr>
        <w:tabs>
          <w:tab w:val="num" w:pos="2160"/>
        </w:tabs>
        <w:ind w:left="2160" w:hanging="360"/>
      </w:pPr>
      <w:rPr>
        <w:rFonts w:ascii="Symbol" w:hAnsi="Symbol" w:hint="default"/>
      </w:rPr>
    </w:lvl>
    <w:lvl w:ilvl="3" w:tplc="1564EE02" w:tentative="1">
      <w:start w:val="1"/>
      <w:numFmt w:val="bullet"/>
      <w:lvlText w:val=""/>
      <w:lvlJc w:val="left"/>
      <w:pPr>
        <w:tabs>
          <w:tab w:val="num" w:pos="2880"/>
        </w:tabs>
        <w:ind w:left="2880" w:hanging="360"/>
      </w:pPr>
      <w:rPr>
        <w:rFonts w:ascii="Symbol" w:hAnsi="Symbol" w:hint="default"/>
      </w:rPr>
    </w:lvl>
    <w:lvl w:ilvl="4" w:tplc="4E9E541C" w:tentative="1">
      <w:start w:val="1"/>
      <w:numFmt w:val="bullet"/>
      <w:lvlText w:val=""/>
      <w:lvlJc w:val="left"/>
      <w:pPr>
        <w:tabs>
          <w:tab w:val="num" w:pos="3600"/>
        </w:tabs>
        <w:ind w:left="3600" w:hanging="360"/>
      </w:pPr>
      <w:rPr>
        <w:rFonts w:ascii="Symbol" w:hAnsi="Symbol" w:hint="default"/>
      </w:rPr>
    </w:lvl>
    <w:lvl w:ilvl="5" w:tplc="37DA3640" w:tentative="1">
      <w:start w:val="1"/>
      <w:numFmt w:val="bullet"/>
      <w:lvlText w:val=""/>
      <w:lvlJc w:val="left"/>
      <w:pPr>
        <w:tabs>
          <w:tab w:val="num" w:pos="4320"/>
        </w:tabs>
        <w:ind w:left="4320" w:hanging="360"/>
      </w:pPr>
      <w:rPr>
        <w:rFonts w:ascii="Symbol" w:hAnsi="Symbol" w:hint="default"/>
      </w:rPr>
    </w:lvl>
    <w:lvl w:ilvl="6" w:tplc="B31E39AE" w:tentative="1">
      <w:start w:val="1"/>
      <w:numFmt w:val="bullet"/>
      <w:lvlText w:val=""/>
      <w:lvlJc w:val="left"/>
      <w:pPr>
        <w:tabs>
          <w:tab w:val="num" w:pos="5040"/>
        </w:tabs>
        <w:ind w:left="5040" w:hanging="360"/>
      </w:pPr>
      <w:rPr>
        <w:rFonts w:ascii="Symbol" w:hAnsi="Symbol" w:hint="default"/>
      </w:rPr>
    </w:lvl>
    <w:lvl w:ilvl="7" w:tplc="57E2FCC6" w:tentative="1">
      <w:start w:val="1"/>
      <w:numFmt w:val="bullet"/>
      <w:lvlText w:val=""/>
      <w:lvlJc w:val="left"/>
      <w:pPr>
        <w:tabs>
          <w:tab w:val="num" w:pos="5760"/>
        </w:tabs>
        <w:ind w:left="5760" w:hanging="360"/>
      </w:pPr>
      <w:rPr>
        <w:rFonts w:ascii="Symbol" w:hAnsi="Symbol" w:hint="default"/>
      </w:rPr>
    </w:lvl>
    <w:lvl w:ilvl="8" w:tplc="DDC4268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567438"/>
    <w:multiLevelType w:val="hybridMultilevel"/>
    <w:tmpl w:val="C3CAB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8C2061F"/>
    <w:multiLevelType w:val="hybridMultilevel"/>
    <w:tmpl w:val="ED7C64AA"/>
    <w:lvl w:ilvl="0" w:tplc="5268D6F8">
      <w:start w:val="1"/>
      <w:numFmt w:val="bullet"/>
      <w:lvlText w:val=""/>
      <w:lvlJc w:val="left"/>
      <w:pPr>
        <w:tabs>
          <w:tab w:val="num" w:pos="720"/>
        </w:tabs>
        <w:ind w:left="720" w:hanging="360"/>
      </w:pPr>
      <w:rPr>
        <w:rFonts w:ascii="Symbol" w:hAnsi="Symbol" w:hint="default"/>
      </w:rPr>
    </w:lvl>
    <w:lvl w:ilvl="1" w:tplc="90A211BA" w:tentative="1">
      <w:start w:val="1"/>
      <w:numFmt w:val="bullet"/>
      <w:lvlText w:val=""/>
      <w:lvlJc w:val="left"/>
      <w:pPr>
        <w:tabs>
          <w:tab w:val="num" w:pos="1440"/>
        </w:tabs>
        <w:ind w:left="1440" w:hanging="360"/>
      </w:pPr>
      <w:rPr>
        <w:rFonts w:ascii="Symbol" w:hAnsi="Symbol" w:hint="default"/>
      </w:rPr>
    </w:lvl>
    <w:lvl w:ilvl="2" w:tplc="8A86AAE4" w:tentative="1">
      <w:start w:val="1"/>
      <w:numFmt w:val="bullet"/>
      <w:lvlText w:val=""/>
      <w:lvlJc w:val="left"/>
      <w:pPr>
        <w:tabs>
          <w:tab w:val="num" w:pos="2160"/>
        </w:tabs>
        <w:ind w:left="2160" w:hanging="360"/>
      </w:pPr>
      <w:rPr>
        <w:rFonts w:ascii="Symbol" w:hAnsi="Symbol" w:hint="default"/>
      </w:rPr>
    </w:lvl>
    <w:lvl w:ilvl="3" w:tplc="9E92B070" w:tentative="1">
      <w:start w:val="1"/>
      <w:numFmt w:val="bullet"/>
      <w:lvlText w:val=""/>
      <w:lvlJc w:val="left"/>
      <w:pPr>
        <w:tabs>
          <w:tab w:val="num" w:pos="2880"/>
        </w:tabs>
        <w:ind w:left="2880" w:hanging="360"/>
      </w:pPr>
      <w:rPr>
        <w:rFonts w:ascii="Symbol" w:hAnsi="Symbol" w:hint="default"/>
      </w:rPr>
    </w:lvl>
    <w:lvl w:ilvl="4" w:tplc="3A20296E" w:tentative="1">
      <w:start w:val="1"/>
      <w:numFmt w:val="bullet"/>
      <w:lvlText w:val=""/>
      <w:lvlJc w:val="left"/>
      <w:pPr>
        <w:tabs>
          <w:tab w:val="num" w:pos="3600"/>
        </w:tabs>
        <w:ind w:left="3600" w:hanging="360"/>
      </w:pPr>
      <w:rPr>
        <w:rFonts w:ascii="Symbol" w:hAnsi="Symbol" w:hint="default"/>
      </w:rPr>
    </w:lvl>
    <w:lvl w:ilvl="5" w:tplc="A8740C26" w:tentative="1">
      <w:start w:val="1"/>
      <w:numFmt w:val="bullet"/>
      <w:lvlText w:val=""/>
      <w:lvlJc w:val="left"/>
      <w:pPr>
        <w:tabs>
          <w:tab w:val="num" w:pos="4320"/>
        </w:tabs>
        <w:ind w:left="4320" w:hanging="360"/>
      </w:pPr>
      <w:rPr>
        <w:rFonts w:ascii="Symbol" w:hAnsi="Symbol" w:hint="default"/>
      </w:rPr>
    </w:lvl>
    <w:lvl w:ilvl="6" w:tplc="7D0C9BCC" w:tentative="1">
      <w:start w:val="1"/>
      <w:numFmt w:val="bullet"/>
      <w:lvlText w:val=""/>
      <w:lvlJc w:val="left"/>
      <w:pPr>
        <w:tabs>
          <w:tab w:val="num" w:pos="5040"/>
        </w:tabs>
        <w:ind w:left="5040" w:hanging="360"/>
      </w:pPr>
      <w:rPr>
        <w:rFonts w:ascii="Symbol" w:hAnsi="Symbol" w:hint="default"/>
      </w:rPr>
    </w:lvl>
    <w:lvl w:ilvl="7" w:tplc="61AEBC5C" w:tentative="1">
      <w:start w:val="1"/>
      <w:numFmt w:val="bullet"/>
      <w:lvlText w:val=""/>
      <w:lvlJc w:val="left"/>
      <w:pPr>
        <w:tabs>
          <w:tab w:val="num" w:pos="5760"/>
        </w:tabs>
        <w:ind w:left="5760" w:hanging="360"/>
      </w:pPr>
      <w:rPr>
        <w:rFonts w:ascii="Symbol" w:hAnsi="Symbol" w:hint="default"/>
      </w:rPr>
    </w:lvl>
    <w:lvl w:ilvl="8" w:tplc="B1E89D9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5"/>
  </w:num>
  <w:num w:numId="4">
    <w:abstractNumId w:val="0"/>
  </w:num>
  <w:num w:numId="5">
    <w:abstractNumId w:val="24"/>
  </w:num>
  <w:num w:numId="6">
    <w:abstractNumId w:val="8"/>
  </w:num>
  <w:num w:numId="7">
    <w:abstractNumId w:val="10"/>
  </w:num>
  <w:num w:numId="8">
    <w:abstractNumId w:val="15"/>
  </w:num>
  <w:num w:numId="9">
    <w:abstractNumId w:val="21"/>
  </w:num>
  <w:num w:numId="10">
    <w:abstractNumId w:val="18"/>
  </w:num>
  <w:num w:numId="11">
    <w:abstractNumId w:val="25"/>
  </w:num>
  <w:num w:numId="12">
    <w:abstractNumId w:val="16"/>
  </w:num>
  <w:num w:numId="13">
    <w:abstractNumId w:val="2"/>
  </w:num>
  <w:num w:numId="14">
    <w:abstractNumId w:val="7"/>
  </w:num>
  <w:num w:numId="15">
    <w:abstractNumId w:val="27"/>
  </w:num>
  <w:num w:numId="16">
    <w:abstractNumId w:val="23"/>
  </w:num>
  <w:num w:numId="17">
    <w:abstractNumId w:val="31"/>
  </w:num>
  <w:num w:numId="18">
    <w:abstractNumId w:val="29"/>
  </w:num>
  <w:num w:numId="19">
    <w:abstractNumId w:val="1"/>
  </w:num>
  <w:num w:numId="20">
    <w:abstractNumId w:val="11"/>
  </w:num>
  <w:num w:numId="21">
    <w:abstractNumId w:val="13"/>
  </w:num>
  <w:num w:numId="22">
    <w:abstractNumId w:val="3"/>
  </w:num>
  <w:num w:numId="23">
    <w:abstractNumId w:val="4"/>
  </w:num>
  <w:num w:numId="24">
    <w:abstractNumId w:val="22"/>
  </w:num>
  <w:num w:numId="25">
    <w:abstractNumId w:val="19"/>
  </w:num>
  <w:num w:numId="26">
    <w:abstractNumId w:val="6"/>
  </w:num>
  <w:num w:numId="27">
    <w:abstractNumId w:val="30"/>
  </w:num>
  <w:num w:numId="28">
    <w:abstractNumId w:val="12"/>
  </w:num>
  <w:num w:numId="29">
    <w:abstractNumId w:val="14"/>
  </w:num>
  <w:num w:numId="30">
    <w:abstractNumId w:val="28"/>
  </w:num>
  <w:num w:numId="31">
    <w:abstractNumId w:val="17"/>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36B"/>
    <w:rsid w:val="000038EF"/>
    <w:rsid w:val="00003B1C"/>
    <w:rsid w:val="000041DF"/>
    <w:rsid w:val="000044A1"/>
    <w:rsid w:val="00004E6C"/>
    <w:rsid w:val="0000505D"/>
    <w:rsid w:val="00005E5C"/>
    <w:rsid w:val="000064CB"/>
    <w:rsid w:val="0000719D"/>
    <w:rsid w:val="00007449"/>
    <w:rsid w:val="000078D4"/>
    <w:rsid w:val="000079E9"/>
    <w:rsid w:val="00007F5E"/>
    <w:rsid w:val="000101E2"/>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B33"/>
    <w:rsid w:val="00015CD8"/>
    <w:rsid w:val="00015EBA"/>
    <w:rsid w:val="000176A4"/>
    <w:rsid w:val="00017840"/>
    <w:rsid w:val="00020190"/>
    <w:rsid w:val="0002049D"/>
    <w:rsid w:val="00020E25"/>
    <w:rsid w:val="000217EF"/>
    <w:rsid w:val="000218E4"/>
    <w:rsid w:val="0002224E"/>
    <w:rsid w:val="00022258"/>
    <w:rsid w:val="00022FE4"/>
    <w:rsid w:val="00023264"/>
    <w:rsid w:val="00023C69"/>
    <w:rsid w:val="0002412C"/>
    <w:rsid w:val="0002454F"/>
    <w:rsid w:val="000245E2"/>
    <w:rsid w:val="000246F2"/>
    <w:rsid w:val="00024788"/>
    <w:rsid w:val="00024AD6"/>
    <w:rsid w:val="0002503C"/>
    <w:rsid w:val="000259EF"/>
    <w:rsid w:val="00025B9D"/>
    <w:rsid w:val="00026C21"/>
    <w:rsid w:val="00026D61"/>
    <w:rsid w:val="000271E0"/>
    <w:rsid w:val="00027738"/>
    <w:rsid w:val="00027741"/>
    <w:rsid w:val="00027757"/>
    <w:rsid w:val="0002797D"/>
    <w:rsid w:val="000279BC"/>
    <w:rsid w:val="00027B56"/>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8A2"/>
    <w:rsid w:val="00034B93"/>
    <w:rsid w:val="00034E30"/>
    <w:rsid w:val="0003508C"/>
    <w:rsid w:val="00035DCF"/>
    <w:rsid w:val="00035F78"/>
    <w:rsid w:val="000360C8"/>
    <w:rsid w:val="000362CE"/>
    <w:rsid w:val="0003646C"/>
    <w:rsid w:val="00036595"/>
    <w:rsid w:val="0003728C"/>
    <w:rsid w:val="00037B47"/>
    <w:rsid w:val="00040040"/>
    <w:rsid w:val="0004049A"/>
    <w:rsid w:val="000411DE"/>
    <w:rsid w:val="00041507"/>
    <w:rsid w:val="00041A80"/>
    <w:rsid w:val="00041D87"/>
    <w:rsid w:val="0004205A"/>
    <w:rsid w:val="000421F9"/>
    <w:rsid w:val="00042390"/>
    <w:rsid w:val="000429E5"/>
    <w:rsid w:val="00042ED6"/>
    <w:rsid w:val="00043595"/>
    <w:rsid w:val="00043787"/>
    <w:rsid w:val="000440E1"/>
    <w:rsid w:val="000444C8"/>
    <w:rsid w:val="0004453A"/>
    <w:rsid w:val="00044636"/>
    <w:rsid w:val="00044671"/>
    <w:rsid w:val="00044738"/>
    <w:rsid w:val="00044B82"/>
    <w:rsid w:val="00045376"/>
    <w:rsid w:val="000456A5"/>
    <w:rsid w:val="00046862"/>
    <w:rsid w:val="00047971"/>
    <w:rsid w:val="00047E19"/>
    <w:rsid w:val="00050053"/>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AC"/>
    <w:rsid w:val="00053BED"/>
    <w:rsid w:val="00053CB0"/>
    <w:rsid w:val="00053D96"/>
    <w:rsid w:val="000540E0"/>
    <w:rsid w:val="0005435E"/>
    <w:rsid w:val="000547D0"/>
    <w:rsid w:val="00054B45"/>
    <w:rsid w:val="00054F40"/>
    <w:rsid w:val="00055090"/>
    <w:rsid w:val="00055385"/>
    <w:rsid w:val="00055E3B"/>
    <w:rsid w:val="000564D5"/>
    <w:rsid w:val="0005650A"/>
    <w:rsid w:val="00056678"/>
    <w:rsid w:val="000566FF"/>
    <w:rsid w:val="00056713"/>
    <w:rsid w:val="00056773"/>
    <w:rsid w:val="00056BAE"/>
    <w:rsid w:val="00056C55"/>
    <w:rsid w:val="00056CD6"/>
    <w:rsid w:val="000574E7"/>
    <w:rsid w:val="00057569"/>
    <w:rsid w:val="0005774B"/>
    <w:rsid w:val="00057764"/>
    <w:rsid w:val="00057BD3"/>
    <w:rsid w:val="00057DFA"/>
    <w:rsid w:val="00060289"/>
    <w:rsid w:val="00060456"/>
    <w:rsid w:val="00060C0E"/>
    <w:rsid w:val="00060EF7"/>
    <w:rsid w:val="00061EB4"/>
    <w:rsid w:val="0006221C"/>
    <w:rsid w:val="00062B5E"/>
    <w:rsid w:val="00063417"/>
    <w:rsid w:val="00063504"/>
    <w:rsid w:val="0006388A"/>
    <w:rsid w:val="00063B75"/>
    <w:rsid w:val="00063C8F"/>
    <w:rsid w:val="00063FA2"/>
    <w:rsid w:val="000640D6"/>
    <w:rsid w:val="000642B1"/>
    <w:rsid w:val="000643A0"/>
    <w:rsid w:val="000643A6"/>
    <w:rsid w:val="0006452E"/>
    <w:rsid w:val="0006454D"/>
    <w:rsid w:val="0006465B"/>
    <w:rsid w:val="00064CD0"/>
    <w:rsid w:val="000655FD"/>
    <w:rsid w:val="00065D7F"/>
    <w:rsid w:val="00066145"/>
    <w:rsid w:val="0006655D"/>
    <w:rsid w:val="0006679B"/>
    <w:rsid w:val="00066B4B"/>
    <w:rsid w:val="00067746"/>
    <w:rsid w:val="000678A2"/>
    <w:rsid w:val="00067992"/>
    <w:rsid w:val="00067FC0"/>
    <w:rsid w:val="00070167"/>
    <w:rsid w:val="00070239"/>
    <w:rsid w:val="000706EC"/>
    <w:rsid w:val="00070BDF"/>
    <w:rsid w:val="00070EBC"/>
    <w:rsid w:val="00070F39"/>
    <w:rsid w:val="000711C7"/>
    <w:rsid w:val="0007135F"/>
    <w:rsid w:val="00071566"/>
    <w:rsid w:val="00072895"/>
    <w:rsid w:val="000733DD"/>
    <w:rsid w:val="000734DA"/>
    <w:rsid w:val="000739E4"/>
    <w:rsid w:val="00073A8C"/>
    <w:rsid w:val="00073D66"/>
    <w:rsid w:val="00073E4A"/>
    <w:rsid w:val="00073EFE"/>
    <w:rsid w:val="00074A5A"/>
    <w:rsid w:val="00074B91"/>
    <w:rsid w:val="00074C45"/>
    <w:rsid w:val="00074F7E"/>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327"/>
    <w:rsid w:val="000803F3"/>
    <w:rsid w:val="00080557"/>
    <w:rsid w:val="000805FC"/>
    <w:rsid w:val="0008092E"/>
    <w:rsid w:val="000809C1"/>
    <w:rsid w:val="0008141C"/>
    <w:rsid w:val="00081BC0"/>
    <w:rsid w:val="00081C03"/>
    <w:rsid w:val="00081D2A"/>
    <w:rsid w:val="000822CF"/>
    <w:rsid w:val="000826DA"/>
    <w:rsid w:val="00082C04"/>
    <w:rsid w:val="0008301F"/>
    <w:rsid w:val="00083A36"/>
    <w:rsid w:val="00083C43"/>
    <w:rsid w:val="000840D5"/>
    <w:rsid w:val="000844F6"/>
    <w:rsid w:val="0008472D"/>
    <w:rsid w:val="000849A3"/>
    <w:rsid w:val="00085CE3"/>
    <w:rsid w:val="00085ECD"/>
    <w:rsid w:val="00085F49"/>
    <w:rsid w:val="00086093"/>
    <w:rsid w:val="00086AF6"/>
    <w:rsid w:val="00086C7B"/>
    <w:rsid w:val="00086DE0"/>
    <w:rsid w:val="00087DE1"/>
    <w:rsid w:val="000900DA"/>
    <w:rsid w:val="000907D5"/>
    <w:rsid w:val="0009087D"/>
    <w:rsid w:val="00090A71"/>
    <w:rsid w:val="00090DE1"/>
    <w:rsid w:val="00091200"/>
    <w:rsid w:val="00091514"/>
    <w:rsid w:val="00091722"/>
    <w:rsid w:val="0009194B"/>
    <w:rsid w:val="00091C02"/>
    <w:rsid w:val="00091EC9"/>
    <w:rsid w:val="0009224A"/>
    <w:rsid w:val="00092253"/>
    <w:rsid w:val="00092260"/>
    <w:rsid w:val="00092D24"/>
    <w:rsid w:val="00092EEB"/>
    <w:rsid w:val="0009328F"/>
    <w:rsid w:val="00093404"/>
    <w:rsid w:val="00093595"/>
    <w:rsid w:val="00093E16"/>
    <w:rsid w:val="00094011"/>
    <w:rsid w:val="0009416B"/>
    <w:rsid w:val="000941AA"/>
    <w:rsid w:val="00094210"/>
    <w:rsid w:val="0009426F"/>
    <w:rsid w:val="00094AD2"/>
    <w:rsid w:val="0009540F"/>
    <w:rsid w:val="00095665"/>
    <w:rsid w:val="00095F01"/>
    <w:rsid w:val="000961DD"/>
    <w:rsid w:val="00096277"/>
    <w:rsid w:val="00096729"/>
    <w:rsid w:val="000968E5"/>
    <w:rsid w:val="00097048"/>
    <w:rsid w:val="00097926"/>
    <w:rsid w:val="00097B1B"/>
    <w:rsid w:val="00097D28"/>
    <w:rsid w:val="000A073C"/>
    <w:rsid w:val="000A0C50"/>
    <w:rsid w:val="000A0CB7"/>
    <w:rsid w:val="000A1935"/>
    <w:rsid w:val="000A1F96"/>
    <w:rsid w:val="000A3443"/>
    <w:rsid w:val="000A37D6"/>
    <w:rsid w:val="000A3D96"/>
    <w:rsid w:val="000A3E10"/>
    <w:rsid w:val="000A430A"/>
    <w:rsid w:val="000A5D78"/>
    <w:rsid w:val="000A65EF"/>
    <w:rsid w:val="000A6793"/>
    <w:rsid w:val="000A69EC"/>
    <w:rsid w:val="000A6C22"/>
    <w:rsid w:val="000A6E36"/>
    <w:rsid w:val="000A7B2F"/>
    <w:rsid w:val="000A7EE3"/>
    <w:rsid w:val="000B0D65"/>
    <w:rsid w:val="000B0E30"/>
    <w:rsid w:val="000B14C3"/>
    <w:rsid w:val="000B17D3"/>
    <w:rsid w:val="000B1BFF"/>
    <w:rsid w:val="000B1CB9"/>
    <w:rsid w:val="000B1FBB"/>
    <w:rsid w:val="000B213D"/>
    <w:rsid w:val="000B244C"/>
    <w:rsid w:val="000B28F8"/>
    <w:rsid w:val="000B2AAB"/>
    <w:rsid w:val="000B2D7E"/>
    <w:rsid w:val="000B2DC5"/>
    <w:rsid w:val="000B3075"/>
    <w:rsid w:val="000B33B1"/>
    <w:rsid w:val="000B3588"/>
    <w:rsid w:val="000B37CC"/>
    <w:rsid w:val="000B3CCC"/>
    <w:rsid w:val="000B3DD7"/>
    <w:rsid w:val="000B3EDD"/>
    <w:rsid w:val="000B3F13"/>
    <w:rsid w:val="000B4499"/>
    <w:rsid w:val="000B4B9E"/>
    <w:rsid w:val="000B4C5F"/>
    <w:rsid w:val="000B4E4D"/>
    <w:rsid w:val="000B5266"/>
    <w:rsid w:val="000B5476"/>
    <w:rsid w:val="000B557F"/>
    <w:rsid w:val="000B5E7D"/>
    <w:rsid w:val="000B62C0"/>
    <w:rsid w:val="000B6519"/>
    <w:rsid w:val="000B66BE"/>
    <w:rsid w:val="000B6966"/>
    <w:rsid w:val="000B69E6"/>
    <w:rsid w:val="000B6AA2"/>
    <w:rsid w:val="000B713F"/>
    <w:rsid w:val="000B74AE"/>
    <w:rsid w:val="000B7B9D"/>
    <w:rsid w:val="000B7BB4"/>
    <w:rsid w:val="000C0020"/>
    <w:rsid w:val="000C048A"/>
    <w:rsid w:val="000C050B"/>
    <w:rsid w:val="000C0B89"/>
    <w:rsid w:val="000C1076"/>
    <w:rsid w:val="000C1570"/>
    <w:rsid w:val="000C1CC1"/>
    <w:rsid w:val="000C24CB"/>
    <w:rsid w:val="000C277C"/>
    <w:rsid w:val="000C2827"/>
    <w:rsid w:val="000C3198"/>
    <w:rsid w:val="000C345A"/>
    <w:rsid w:val="000C3707"/>
    <w:rsid w:val="000C387E"/>
    <w:rsid w:val="000C3AF6"/>
    <w:rsid w:val="000C3D60"/>
    <w:rsid w:val="000C432A"/>
    <w:rsid w:val="000C4453"/>
    <w:rsid w:val="000C4512"/>
    <w:rsid w:val="000C4857"/>
    <w:rsid w:val="000C4944"/>
    <w:rsid w:val="000C4CE1"/>
    <w:rsid w:val="000C4F2F"/>
    <w:rsid w:val="000C539F"/>
    <w:rsid w:val="000C53E1"/>
    <w:rsid w:val="000C5623"/>
    <w:rsid w:val="000C598A"/>
    <w:rsid w:val="000C5A02"/>
    <w:rsid w:val="000C5B4A"/>
    <w:rsid w:val="000C5CB8"/>
    <w:rsid w:val="000C607F"/>
    <w:rsid w:val="000C63FA"/>
    <w:rsid w:val="000C64B9"/>
    <w:rsid w:val="000C6561"/>
    <w:rsid w:val="000C6A28"/>
    <w:rsid w:val="000C75BA"/>
    <w:rsid w:val="000C7917"/>
    <w:rsid w:val="000D00FF"/>
    <w:rsid w:val="000D0247"/>
    <w:rsid w:val="000D06CB"/>
    <w:rsid w:val="000D0851"/>
    <w:rsid w:val="000D0920"/>
    <w:rsid w:val="000D0DFC"/>
    <w:rsid w:val="000D156F"/>
    <w:rsid w:val="000D17DC"/>
    <w:rsid w:val="000D1B26"/>
    <w:rsid w:val="000D1CBC"/>
    <w:rsid w:val="000D2D1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6AB8"/>
    <w:rsid w:val="000D7163"/>
    <w:rsid w:val="000D72A8"/>
    <w:rsid w:val="000D76BB"/>
    <w:rsid w:val="000D76DB"/>
    <w:rsid w:val="000D770F"/>
    <w:rsid w:val="000D792E"/>
    <w:rsid w:val="000E0363"/>
    <w:rsid w:val="000E0796"/>
    <w:rsid w:val="000E0DD5"/>
    <w:rsid w:val="000E16C4"/>
    <w:rsid w:val="000E1A95"/>
    <w:rsid w:val="000E2433"/>
    <w:rsid w:val="000E2653"/>
    <w:rsid w:val="000E284C"/>
    <w:rsid w:val="000E28B9"/>
    <w:rsid w:val="000E2BD6"/>
    <w:rsid w:val="000E2C62"/>
    <w:rsid w:val="000E2CB4"/>
    <w:rsid w:val="000E2D7F"/>
    <w:rsid w:val="000E2DBB"/>
    <w:rsid w:val="000E3279"/>
    <w:rsid w:val="000E328E"/>
    <w:rsid w:val="000E3332"/>
    <w:rsid w:val="000E35A8"/>
    <w:rsid w:val="000E36C6"/>
    <w:rsid w:val="000E3868"/>
    <w:rsid w:val="000E4291"/>
    <w:rsid w:val="000E4414"/>
    <w:rsid w:val="000E462E"/>
    <w:rsid w:val="000E49C5"/>
    <w:rsid w:val="000E4D41"/>
    <w:rsid w:val="000E5826"/>
    <w:rsid w:val="000E5EC2"/>
    <w:rsid w:val="000E5F1D"/>
    <w:rsid w:val="000E6438"/>
    <w:rsid w:val="000E68B3"/>
    <w:rsid w:val="000E68E5"/>
    <w:rsid w:val="000E79F2"/>
    <w:rsid w:val="000E7DF1"/>
    <w:rsid w:val="000F0020"/>
    <w:rsid w:val="000F071B"/>
    <w:rsid w:val="000F0AE3"/>
    <w:rsid w:val="000F0B3F"/>
    <w:rsid w:val="000F11BC"/>
    <w:rsid w:val="000F1726"/>
    <w:rsid w:val="000F1C3A"/>
    <w:rsid w:val="000F2CF0"/>
    <w:rsid w:val="000F2EA2"/>
    <w:rsid w:val="000F32E2"/>
    <w:rsid w:val="000F32E5"/>
    <w:rsid w:val="000F32F4"/>
    <w:rsid w:val="000F3B30"/>
    <w:rsid w:val="000F429B"/>
    <w:rsid w:val="000F4612"/>
    <w:rsid w:val="000F4DC7"/>
    <w:rsid w:val="000F5A79"/>
    <w:rsid w:val="000F5AA1"/>
    <w:rsid w:val="000F6396"/>
    <w:rsid w:val="000F6FE1"/>
    <w:rsid w:val="000F7143"/>
    <w:rsid w:val="000F72C0"/>
    <w:rsid w:val="000F7373"/>
    <w:rsid w:val="000F74D7"/>
    <w:rsid w:val="000F78F0"/>
    <w:rsid w:val="000F7DAE"/>
    <w:rsid w:val="0010047D"/>
    <w:rsid w:val="00100819"/>
    <w:rsid w:val="0010088E"/>
    <w:rsid w:val="00101304"/>
    <w:rsid w:val="0010234C"/>
    <w:rsid w:val="00102DAE"/>
    <w:rsid w:val="001033F3"/>
    <w:rsid w:val="00103662"/>
    <w:rsid w:val="00103791"/>
    <w:rsid w:val="00103C6C"/>
    <w:rsid w:val="00103C98"/>
    <w:rsid w:val="00103E3A"/>
    <w:rsid w:val="00104737"/>
    <w:rsid w:val="00104D3A"/>
    <w:rsid w:val="0010573E"/>
    <w:rsid w:val="00105E78"/>
    <w:rsid w:val="00105EC0"/>
    <w:rsid w:val="00105F5D"/>
    <w:rsid w:val="0010612B"/>
    <w:rsid w:val="00106464"/>
    <w:rsid w:val="00106C59"/>
    <w:rsid w:val="001078FE"/>
    <w:rsid w:val="00107A4E"/>
    <w:rsid w:val="00107EB4"/>
    <w:rsid w:val="00107EE8"/>
    <w:rsid w:val="001100FE"/>
    <w:rsid w:val="00110257"/>
    <w:rsid w:val="001103D2"/>
    <w:rsid w:val="0011096C"/>
    <w:rsid w:val="00111A40"/>
    <w:rsid w:val="0011214F"/>
    <w:rsid w:val="00112B67"/>
    <w:rsid w:val="001135B8"/>
    <w:rsid w:val="00114310"/>
    <w:rsid w:val="0011438A"/>
    <w:rsid w:val="00114DE7"/>
    <w:rsid w:val="00114E20"/>
    <w:rsid w:val="0011532B"/>
    <w:rsid w:val="001153AF"/>
    <w:rsid w:val="0011565E"/>
    <w:rsid w:val="00115B90"/>
    <w:rsid w:val="001161AB"/>
    <w:rsid w:val="0011683C"/>
    <w:rsid w:val="00116A04"/>
    <w:rsid w:val="00116DA9"/>
    <w:rsid w:val="00117909"/>
    <w:rsid w:val="00117C0A"/>
    <w:rsid w:val="00117DEE"/>
    <w:rsid w:val="0012020F"/>
    <w:rsid w:val="00120472"/>
    <w:rsid w:val="00120A10"/>
    <w:rsid w:val="00120AD8"/>
    <w:rsid w:val="00120ECE"/>
    <w:rsid w:val="00121710"/>
    <w:rsid w:val="00121758"/>
    <w:rsid w:val="00121C3F"/>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119"/>
    <w:rsid w:val="001262E3"/>
    <w:rsid w:val="001265F5"/>
    <w:rsid w:val="00126858"/>
    <w:rsid w:val="0012720A"/>
    <w:rsid w:val="00127AFA"/>
    <w:rsid w:val="00127D11"/>
    <w:rsid w:val="00127E2C"/>
    <w:rsid w:val="00130013"/>
    <w:rsid w:val="00130496"/>
    <w:rsid w:val="0013068A"/>
    <w:rsid w:val="001306F8"/>
    <w:rsid w:val="00130897"/>
    <w:rsid w:val="001308E1"/>
    <w:rsid w:val="00130D19"/>
    <w:rsid w:val="00132265"/>
    <w:rsid w:val="00132357"/>
    <w:rsid w:val="00132573"/>
    <w:rsid w:val="001325EE"/>
    <w:rsid w:val="00132820"/>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0B"/>
    <w:rsid w:val="00136C8C"/>
    <w:rsid w:val="0013709C"/>
    <w:rsid w:val="001377B8"/>
    <w:rsid w:val="001378DA"/>
    <w:rsid w:val="0014044E"/>
    <w:rsid w:val="00140C7C"/>
    <w:rsid w:val="00140D37"/>
    <w:rsid w:val="00141841"/>
    <w:rsid w:val="0014250C"/>
    <w:rsid w:val="001426F6"/>
    <w:rsid w:val="001427CF"/>
    <w:rsid w:val="001428A6"/>
    <w:rsid w:val="00142F6A"/>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C07"/>
    <w:rsid w:val="00160D12"/>
    <w:rsid w:val="00160D97"/>
    <w:rsid w:val="00160F5A"/>
    <w:rsid w:val="001619C3"/>
    <w:rsid w:val="00161AF8"/>
    <w:rsid w:val="00161B06"/>
    <w:rsid w:val="00161BE0"/>
    <w:rsid w:val="00161BE1"/>
    <w:rsid w:val="00162013"/>
    <w:rsid w:val="00162075"/>
    <w:rsid w:val="00162B74"/>
    <w:rsid w:val="00162BE8"/>
    <w:rsid w:val="00162C70"/>
    <w:rsid w:val="0016325C"/>
    <w:rsid w:val="00163A51"/>
    <w:rsid w:val="0016473F"/>
    <w:rsid w:val="00164BCD"/>
    <w:rsid w:val="001656AF"/>
    <w:rsid w:val="00165A12"/>
    <w:rsid w:val="00165CEE"/>
    <w:rsid w:val="001666A2"/>
    <w:rsid w:val="0016690B"/>
    <w:rsid w:val="00166B6E"/>
    <w:rsid w:val="00166B73"/>
    <w:rsid w:val="001672C7"/>
    <w:rsid w:val="001679AF"/>
    <w:rsid w:val="00167ACC"/>
    <w:rsid w:val="00167B28"/>
    <w:rsid w:val="00167D00"/>
    <w:rsid w:val="0017046A"/>
    <w:rsid w:val="00171254"/>
    <w:rsid w:val="00171643"/>
    <w:rsid w:val="001719AA"/>
    <w:rsid w:val="00171A8D"/>
    <w:rsid w:val="00172521"/>
    <w:rsid w:val="0017275A"/>
    <w:rsid w:val="00172A83"/>
    <w:rsid w:val="00172D44"/>
    <w:rsid w:val="00172DA7"/>
    <w:rsid w:val="00172FF5"/>
    <w:rsid w:val="0017324A"/>
    <w:rsid w:val="00173597"/>
    <w:rsid w:val="00173A10"/>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69"/>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216"/>
    <w:rsid w:val="00184340"/>
    <w:rsid w:val="00184364"/>
    <w:rsid w:val="001844CF"/>
    <w:rsid w:val="0018478D"/>
    <w:rsid w:val="001847AF"/>
    <w:rsid w:val="00184848"/>
    <w:rsid w:val="0018488F"/>
    <w:rsid w:val="001852FC"/>
    <w:rsid w:val="0018545A"/>
    <w:rsid w:val="0018706A"/>
    <w:rsid w:val="00187669"/>
    <w:rsid w:val="00187CA3"/>
    <w:rsid w:val="00190227"/>
    <w:rsid w:val="00190A84"/>
    <w:rsid w:val="00190C98"/>
    <w:rsid w:val="00190DE3"/>
    <w:rsid w:val="00190EEE"/>
    <w:rsid w:val="0019104A"/>
    <w:rsid w:val="00191484"/>
    <w:rsid w:val="00191720"/>
    <w:rsid w:val="00191BB7"/>
    <w:rsid w:val="00192037"/>
    <w:rsid w:val="001921F0"/>
    <w:rsid w:val="00192645"/>
    <w:rsid w:val="0019270A"/>
    <w:rsid w:val="00193474"/>
    <w:rsid w:val="001936EB"/>
    <w:rsid w:val="001938CD"/>
    <w:rsid w:val="001939CB"/>
    <w:rsid w:val="001941AE"/>
    <w:rsid w:val="00194256"/>
    <w:rsid w:val="0019493A"/>
    <w:rsid w:val="00194E62"/>
    <w:rsid w:val="001955C9"/>
    <w:rsid w:val="00195876"/>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32"/>
    <w:rsid w:val="001A0FA6"/>
    <w:rsid w:val="001A1386"/>
    <w:rsid w:val="001A17B0"/>
    <w:rsid w:val="001A1847"/>
    <w:rsid w:val="001A1E4A"/>
    <w:rsid w:val="001A1E86"/>
    <w:rsid w:val="001A209A"/>
    <w:rsid w:val="001A21B5"/>
    <w:rsid w:val="001A26EF"/>
    <w:rsid w:val="001A2D32"/>
    <w:rsid w:val="001A2F2E"/>
    <w:rsid w:val="001A3700"/>
    <w:rsid w:val="001A3E98"/>
    <w:rsid w:val="001A3F49"/>
    <w:rsid w:val="001A445D"/>
    <w:rsid w:val="001A4D26"/>
    <w:rsid w:val="001A50F4"/>
    <w:rsid w:val="001A57C4"/>
    <w:rsid w:val="001A588E"/>
    <w:rsid w:val="001A5930"/>
    <w:rsid w:val="001A6524"/>
    <w:rsid w:val="001A6721"/>
    <w:rsid w:val="001A67E3"/>
    <w:rsid w:val="001A6A7E"/>
    <w:rsid w:val="001A6EA2"/>
    <w:rsid w:val="001A7122"/>
    <w:rsid w:val="001A71ED"/>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1A6A"/>
    <w:rsid w:val="001B290E"/>
    <w:rsid w:val="001B2A8C"/>
    <w:rsid w:val="001B2A9F"/>
    <w:rsid w:val="001B2AB7"/>
    <w:rsid w:val="001B2F34"/>
    <w:rsid w:val="001B35EC"/>
    <w:rsid w:val="001B37E6"/>
    <w:rsid w:val="001B39B6"/>
    <w:rsid w:val="001B3D53"/>
    <w:rsid w:val="001B41B4"/>
    <w:rsid w:val="001B4244"/>
    <w:rsid w:val="001B44E2"/>
    <w:rsid w:val="001B4693"/>
    <w:rsid w:val="001B4BBF"/>
    <w:rsid w:val="001B4C2D"/>
    <w:rsid w:val="001B53AD"/>
    <w:rsid w:val="001B56D1"/>
    <w:rsid w:val="001B5B45"/>
    <w:rsid w:val="001B686E"/>
    <w:rsid w:val="001B6A24"/>
    <w:rsid w:val="001B6BA9"/>
    <w:rsid w:val="001B78A4"/>
    <w:rsid w:val="001B7A49"/>
    <w:rsid w:val="001B7D9E"/>
    <w:rsid w:val="001B7E52"/>
    <w:rsid w:val="001C049C"/>
    <w:rsid w:val="001C0999"/>
    <w:rsid w:val="001C20E8"/>
    <w:rsid w:val="001C2361"/>
    <w:rsid w:val="001C24CB"/>
    <w:rsid w:val="001C2CCA"/>
    <w:rsid w:val="001C2D71"/>
    <w:rsid w:val="001C32BA"/>
    <w:rsid w:val="001C34E6"/>
    <w:rsid w:val="001C3681"/>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C7F1F"/>
    <w:rsid w:val="001D030C"/>
    <w:rsid w:val="001D05F9"/>
    <w:rsid w:val="001D0A89"/>
    <w:rsid w:val="001D0AFD"/>
    <w:rsid w:val="001D0D45"/>
    <w:rsid w:val="001D1510"/>
    <w:rsid w:val="001D166F"/>
    <w:rsid w:val="001D1C39"/>
    <w:rsid w:val="001D1C93"/>
    <w:rsid w:val="001D1DD8"/>
    <w:rsid w:val="001D2C8E"/>
    <w:rsid w:val="001D2E50"/>
    <w:rsid w:val="001D30B9"/>
    <w:rsid w:val="001D36CE"/>
    <w:rsid w:val="001D47EE"/>
    <w:rsid w:val="001D4F48"/>
    <w:rsid w:val="001D4FD3"/>
    <w:rsid w:val="001D51E2"/>
    <w:rsid w:val="001D5436"/>
    <w:rsid w:val="001D56B2"/>
    <w:rsid w:val="001D59C7"/>
    <w:rsid w:val="001D5A57"/>
    <w:rsid w:val="001D5B8F"/>
    <w:rsid w:val="001D6AED"/>
    <w:rsid w:val="001D6EA3"/>
    <w:rsid w:val="001D74C9"/>
    <w:rsid w:val="001D754A"/>
    <w:rsid w:val="001D75A0"/>
    <w:rsid w:val="001D7838"/>
    <w:rsid w:val="001D790A"/>
    <w:rsid w:val="001D7913"/>
    <w:rsid w:val="001E0626"/>
    <w:rsid w:val="001E06B2"/>
    <w:rsid w:val="001E0E25"/>
    <w:rsid w:val="001E11AC"/>
    <w:rsid w:val="001E1538"/>
    <w:rsid w:val="001E173F"/>
    <w:rsid w:val="001E197A"/>
    <w:rsid w:val="001E1B54"/>
    <w:rsid w:val="001E1DB7"/>
    <w:rsid w:val="001E1FCE"/>
    <w:rsid w:val="001E219E"/>
    <w:rsid w:val="001E254E"/>
    <w:rsid w:val="001E2977"/>
    <w:rsid w:val="001E2A8A"/>
    <w:rsid w:val="001E2E8C"/>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453E"/>
    <w:rsid w:val="001F45AC"/>
    <w:rsid w:val="001F5907"/>
    <w:rsid w:val="001F5957"/>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7CD"/>
    <w:rsid w:val="00201E47"/>
    <w:rsid w:val="00202013"/>
    <w:rsid w:val="00202889"/>
    <w:rsid w:val="00202EE2"/>
    <w:rsid w:val="00203022"/>
    <w:rsid w:val="002030ED"/>
    <w:rsid w:val="002034F1"/>
    <w:rsid w:val="00203705"/>
    <w:rsid w:val="00203947"/>
    <w:rsid w:val="00203C8A"/>
    <w:rsid w:val="00203DE1"/>
    <w:rsid w:val="00204247"/>
    <w:rsid w:val="00204579"/>
    <w:rsid w:val="00204632"/>
    <w:rsid w:val="00204846"/>
    <w:rsid w:val="00204BDF"/>
    <w:rsid w:val="00204C0A"/>
    <w:rsid w:val="002057E5"/>
    <w:rsid w:val="002059E4"/>
    <w:rsid w:val="0020602F"/>
    <w:rsid w:val="00206B7F"/>
    <w:rsid w:val="00207127"/>
    <w:rsid w:val="00207997"/>
    <w:rsid w:val="00210246"/>
    <w:rsid w:val="00210668"/>
    <w:rsid w:val="00211422"/>
    <w:rsid w:val="00211762"/>
    <w:rsid w:val="00211772"/>
    <w:rsid w:val="00211A1A"/>
    <w:rsid w:val="0021216B"/>
    <w:rsid w:val="00212201"/>
    <w:rsid w:val="0021273A"/>
    <w:rsid w:val="00212799"/>
    <w:rsid w:val="0021279D"/>
    <w:rsid w:val="00212843"/>
    <w:rsid w:val="002129A4"/>
    <w:rsid w:val="002129BD"/>
    <w:rsid w:val="00212E35"/>
    <w:rsid w:val="00213784"/>
    <w:rsid w:val="002139B5"/>
    <w:rsid w:val="00213B13"/>
    <w:rsid w:val="00213F50"/>
    <w:rsid w:val="0021418D"/>
    <w:rsid w:val="002147BA"/>
    <w:rsid w:val="00214A5E"/>
    <w:rsid w:val="00214CCB"/>
    <w:rsid w:val="00214E64"/>
    <w:rsid w:val="0021529E"/>
    <w:rsid w:val="00215CDA"/>
    <w:rsid w:val="00215F14"/>
    <w:rsid w:val="00216608"/>
    <w:rsid w:val="00216789"/>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9AE"/>
    <w:rsid w:val="00231BCF"/>
    <w:rsid w:val="00231C3F"/>
    <w:rsid w:val="002320D8"/>
    <w:rsid w:val="00232639"/>
    <w:rsid w:val="002329A0"/>
    <w:rsid w:val="00232BAC"/>
    <w:rsid w:val="00232C48"/>
    <w:rsid w:val="00233115"/>
    <w:rsid w:val="00233455"/>
    <w:rsid w:val="002335CA"/>
    <w:rsid w:val="0023366D"/>
    <w:rsid w:val="00233B78"/>
    <w:rsid w:val="00233F70"/>
    <w:rsid w:val="00234036"/>
    <w:rsid w:val="00234394"/>
    <w:rsid w:val="002343F5"/>
    <w:rsid w:val="00234631"/>
    <w:rsid w:val="002349CD"/>
    <w:rsid w:val="00234E2F"/>
    <w:rsid w:val="00235487"/>
    <w:rsid w:val="00235A1D"/>
    <w:rsid w:val="00235EFC"/>
    <w:rsid w:val="002361D3"/>
    <w:rsid w:val="00236293"/>
    <w:rsid w:val="002362EF"/>
    <w:rsid w:val="0023663D"/>
    <w:rsid w:val="0023688A"/>
    <w:rsid w:val="002369C1"/>
    <w:rsid w:val="00236C38"/>
    <w:rsid w:val="00236D71"/>
    <w:rsid w:val="00237270"/>
    <w:rsid w:val="002374A5"/>
    <w:rsid w:val="0024033D"/>
    <w:rsid w:val="002408B6"/>
    <w:rsid w:val="00240933"/>
    <w:rsid w:val="00241B62"/>
    <w:rsid w:val="00241C19"/>
    <w:rsid w:val="00242530"/>
    <w:rsid w:val="0024280C"/>
    <w:rsid w:val="00242C05"/>
    <w:rsid w:val="00242F17"/>
    <w:rsid w:val="00243941"/>
    <w:rsid w:val="00243954"/>
    <w:rsid w:val="00243F08"/>
    <w:rsid w:val="0024413A"/>
    <w:rsid w:val="00244609"/>
    <w:rsid w:val="00244D7E"/>
    <w:rsid w:val="00244D83"/>
    <w:rsid w:val="00245177"/>
    <w:rsid w:val="00245189"/>
    <w:rsid w:val="00245406"/>
    <w:rsid w:val="00245662"/>
    <w:rsid w:val="002457C9"/>
    <w:rsid w:val="00245B94"/>
    <w:rsid w:val="00245CFF"/>
    <w:rsid w:val="0024745A"/>
    <w:rsid w:val="002474DF"/>
    <w:rsid w:val="00250508"/>
    <w:rsid w:val="00250A95"/>
    <w:rsid w:val="002514E7"/>
    <w:rsid w:val="00251A5E"/>
    <w:rsid w:val="00251E5C"/>
    <w:rsid w:val="002525B0"/>
    <w:rsid w:val="002525D6"/>
    <w:rsid w:val="002526CE"/>
    <w:rsid w:val="00252930"/>
    <w:rsid w:val="00252AF3"/>
    <w:rsid w:val="0025307F"/>
    <w:rsid w:val="0025371F"/>
    <w:rsid w:val="00254370"/>
    <w:rsid w:val="002548EA"/>
    <w:rsid w:val="00254ABD"/>
    <w:rsid w:val="00254C11"/>
    <w:rsid w:val="0025508C"/>
    <w:rsid w:val="00255224"/>
    <w:rsid w:val="0025536C"/>
    <w:rsid w:val="00255661"/>
    <w:rsid w:val="00255730"/>
    <w:rsid w:val="00256322"/>
    <w:rsid w:val="002568A9"/>
    <w:rsid w:val="002569E8"/>
    <w:rsid w:val="00256B26"/>
    <w:rsid w:val="00256D97"/>
    <w:rsid w:val="00256E6D"/>
    <w:rsid w:val="0025704F"/>
    <w:rsid w:val="002573A0"/>
    <w:rsid w:val="0025780B"/>
    <w:rsid w:val="00257F65"/>
    <w:rsid w:val="00260070"/>
    <w:rsid w:val="00260155"/>
    <w:rsid w:val="0026035B"/>
    <w:rsid w:val="00260387"/>
    <w:rsid w:val="00260678"/>
    <w:rsid w:val="00261F11"/>
    <w:rsid w:val="00262328"/>
    <w:rsid w:val="0026314C"/>
    <w:rsid w:val="00263934"/>
    <w:rsid w:val="00263AF8"/>
    <w:rsid w:val="00263B9F"/>
    <w:rsid w:val="00263ED6"/>
    <w:rsid w:val="0026423D"/>
    <w:rsid w:val="00264397"/>
    <w:rsid w:val="00264413"/>
    <w:rsid w:val="002646FA"/>
    <w:rsid w:val="00264BD3"/>
    <w:rsid w:val="002656C8"/>
    <w:rsid w:val="002659FA"/>
    <w:rsid w:val="00265B94"/>
    <w:rsid w:val="00265CA6"/>
    <w:rsid w:val="002663FB"/>
    <w:rsid w:val="002664DA"/>
    <w:rsid w:val="002668F8"/>
    <w:rsid w:val="00266D57"/>
    <w:rsid w:val="00266E1C"/>
    <w:rsid w:val="00266EE0"/>
    <w:rsid w:val="00267FF7"/>
    <w:rsid w:val="002701C0"/>
    <w:rsid w:val="00270583"/>
    <w:rsid w:val="00270624"/>
    <w:rsid w:val="00271880"/>
    <w:rsid w:val="002718C6"/>
    <w:rsid w:val="00271B5B"/>
    <w:rsid w:val="00271E6F"/>
    <w:rsid w:val="002722A8"/>
    <w:rsid w:val="00272451"/>
    <w:rsid w:val="00273B78"/>
    <w:rsid w:val="002746AA"/>
    <w:rsid w:val="002748F5"/>
    <w:rsid w:val="00274A37"/>
    <w:rsid w:val="002751F8"/>
    <w:rsid w:val="00275826"/>
    <w:rsid w:val="00275E70"/>
    <w:rsid w:val="002760ED"/>
    <w:rsid w:val="002761A4"/>
    <w:rsid w:val="002764AE"/>
    <w:rsid w:val="0027658E"/>
    <w:rsid w:val="00276DDD"/>
    <w:rsid w:val="002770F0"/>
    <w:rsid w:val="002771EC"/>
    <w:rsid w:val="00277246"/>
    <w:rsid w:val="0027742F"/>
    <w:rsid w:val="00277797"/>
    <w:rsid w:val="00277AAF"/>
    <w:rsid w:val="00277CB8"/>
    <w:rsid w:val="00280156"/>
    <w:rsid w:val="002805D8"/>
    <w:rsid w:val="002805EF"/>
    <w:rsid w:val="0028061E"/>
    <w:rsid w:val="00280718"/>
    <w:rsid w:val="00280D9B"/>
    <w:rsid w:val="00280E7C"/>
    <w:rsid w:val="002810C3"/>
    <w:rsid w:val="002812D1"/>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87E48"/>
    <w:rsid w:val="00287E6D"/>
    <w:rsid w:val="002901D6"/>
    <w:rsid w:val="0029035A"/>
    <w:rsid w:val="002905B9"/>
    <w:rsid w:val="00290794"/>
    <w:rsid w:val="00290CDD"/>
    <w:rsid w:val="00290EB3"/>
    <w:rsid w:val="002912FB"/>
    <w:rsid w:val="00291403"/>
    <w:rsid w:val="002914C6"/>
    <w:rsid w:val="0029161E"/>
    <w:rsid w:val="002922D2"/>
    <w:rsid w:val="002925A9"/>
    <w:rsid w:val="002927A7"/>
    <w:rsid w:val="00292EC4"/>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2F4"/>
    <w:rsid w:val="002A34B1"/>
    <w:rsid w:val="002A36B6"/>
    <w:rsid w:val="002A38C2"/>
    <w:rsid w:val="002A3992"/>
    <w:rsid w:val="002A4B76"/>
    <w:rsid w:val="002A4D57"/>
    <w:rsid w:val="002A50A1"/>
    <w:rsid w:val="002A539D"/>
    <w:rsid w:val="002A5D31"/>
    <w:rsid w:val="002A5E88"/>
    <w:rsid w:val="002A6169"/>
    <w:rsid w:val="002A62C0"/>
    <w:rsid w:val="002A651F"/>
    <w:rsid w:val="002A688E"/>
    <w:rsid w:val="002A693F"/>
    <w:rsid w:val="002A696C"/>
    <w:rsid w:val="002A6C16"/>
    <w:rsid w:val="002A6D62"/>
    <w:rsid w:val="002A7514"/>
    <w:rsid w:val="002A7562"/>
    <w:rsid w:val="002A76FF"/>
    <w:rsid w:val="002A7701"/>
    <w:rsid w:val="002A79E9"/>
    <w:rsid w:val="002B0B9A"/>
    <w:rsid w:val="002B183C"/>
    <w:rsid w:val="002B18BF"/>
    <w:rsid w:val="002B1EE8"/>
    <w:rsid w:val="002B204D"/>
    <w:rsid w:val="002B24DF"/>
    <w:rsid w:val="002B24FB"/>
    <w:rsid w:val="002B2BFD"/>
    <w:rsid w:val="002B2D64"/>
    <w:rsid w:val="002B2F71"/>
    <w:rsid w:val="002B377E"/>
    <w:rsid w:val="002B3D10"/>
    <w:rsid w:val="002B3E7D"/>
    <w:rsid w:val="002B3FB4"/>
    <w:rsid w:val="002B4AFC"/>
    <w:rsid w:val="002B51B4"/>
    <w:rsid w:val="002B532A"/>
    <w:rsid w:val="002B599D"/>
    <w:rsid w:val="002B5C1A"/>
    <w:rsid w:val="002B5C1F"/>
    <w:rsid w:val="002B605B"/>
    <w:rsid w:val="002B6393"/>
    <w:rsid w:val="002B6D17"/>
    <w:rsid w:val="002B73A6"/>
    <w:rsid w:val="002B75E4"/>
    <w:rsid w:val="002B76FF"/>
    <w:rsid w:val="002B7715"/>
    <w:rsid w:val="002B796A"/>
    <w:rsid w:val="002C0160"/>
    <w:rsid w:val="002C07CD"/>
    <w:rsid w:val="002C0FFF"/>
    <w:rsid w:val="002C1047"/>
    <w:rsid w:val="002C116F"/>
    <w:rsid w:val="002C130C"/>
    <w:rsid w:val="002C1D16"/>
    <w:rsid w:val="002C1E80"/>
    <w:rsid w:val="002C2649"/>
    <w:rsid w:val="002C26BF"/>
    <w:rsid w:val="002C291A"/>
    <w:rsid w:val="002C31B8"/>
    <w:rsid w:val="002C31F2"/>
    <w:rsid w:val="002C358D"/>
    <w:rsid w:val="002C3596"/>
    <w:rsid w:val="002C4049"/>
    <w:rsid w:val="002C40AC"/>
    <w:rsid w:val="002C4964"/>
    <w:rsid w:val="002C4E8C"/>
    <w:rsid w:val="002C5282"/>
    <w:rsid w:val="002C5364"/>
    <w:rsid w:val="002C5956"/>
    <w:rsid w:val="002C5C07"/>
    <w:rsid w:val="002C5F86"/>
    <w:rsid w:val="002C62E6"/>
    <w:rsid w:val="002C658F"/>
    <w:rsid w:val="002C6808"/>
    <w:rsid w:val="002C7BF3"/>
    <w:rsid w:val="002D038B"/>
    <w:rsid w:val="002D043C"/>
    <w:rsid w:val="002D055E"/>
    <w:rsid w:val="002D0AF7"/>
    <w:rsid w:val="002D1650"/>
    <w:rsid w:val="002D16BC"/>
    <w:rsid w:val="002D1A28"/>
    <w:rsid w:val="002D2344"/>
    <w:rsid w:val="002D28E1"/>
    <w:rsid w:val="002D3085"/>
    <w:rsid w:val="002D32F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B56"/>
    <w:rsid w:val="002E0F77"/>
    <w:rsid w:val="002E1096"/>
    <w:rsid w:val="002E10E6"/>
    <w:rsid w:val="002E1D70"/>
    <w:rsid w:val="002E1DD4"/>
    <w:rsid w:val="002E1F6E"/>
    <w:rsid w:val="002E21DA"/>
    <w:rsid w:val="002E2397"/>
    <w:rsid w:val="002E23B5"/>
    <w:rsid w:val="002E2573"/>
    <w:rsid w:val="002E2697"/>
    <w:rsid w:val="002E280C"/>
    <w:rsid w:val="002E2B3C"/>
    <w:rsid w:val="002E2DF8"/>
    <w:rsid w:val="002E2F34"/>
    <w:rsid w:val="002E2FC8"/>
    <w:rsid w:val="002E3343"/>
    <w:rsid w:val="002E3636"/>
    <w:rsid w:val="002E387A"/>
    <w:rsid w:val="002E3C2A"/>
    <w:rsid w:val="002E3C45"/>
    <w:rsid w:val="002E3EEA"/>
    <w:rsid w:val="002E465B"/>
    <w:rsid w:val="002E47F2"/>
    <w:rsid w:val="002E4BE8"/>
    <w:rsid w:val="002E5069"/>
    <w:rsid w:val="002E5130"/>
    <w:rsid w:val="002E5182"/>
    <w:rsid w:val="002E5D63"/>
    <w:rsid w:val="002E62FA"/>
    <w:rsid w:val="002E645F"/>
    <w:rsid w:val="002E655D"/>
    <w:rsid w:val="002E65C3"/>
    <w:rsid w:val="002E68C7"/>
    <w:rsid w:val="002E6C9E"/>
    <w:rsid w:val="002E6D86"/>
    <w:rsid w:val="002E7112"/>
    <w:rsid w:val="002E7449"/>
    <w:rsid w:val="002E7CA9"/>
    <w:rsid w:val="002E7DC7"/>
    <w:rsid w:val="002F0630"/>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861"/>
    <w:rsid w:val="002F6959"/>
    <w:rsid w:val="002F6F54"/>
    <w:rsid w:val="002F726A"/>
    <w:rsid w:val="002F75BD"/>
    <w:rsid w:val="002F7B87"/>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3B6E"/>
    <w:rsid w:val="003049FC"/>
    <w:rsid w:val="00304A33"/>
    <w:rsid w:val="00305046"/>
    <w:rsid w:val="00305311"/>
    <w:rsid w:val="003053FE"/>
    <w:rsid w:val="0030562D"/>
    <w:rsid w:val="00306086"/>
    <w:rsid w:val="003060D5"/>
    <w:rsid w:val="00306BF6"/>
    <w:rsid w:val="00307991"/>
    <w:rsid w:val="00307A2B"/>
    <w:rsid w:val="00307CD4"/>
    <w:rsid w:val="00307D0C"/>
    <w:rsid w:val="00307EDF"/>
    <w:rsid w:val="00310498"/>
    <w:rsid w:val="00310B56"/>
    <w:rsid w:val="00311776"/>
    <w:rsid w:val="00311962"/>
    <w:rsid w:val="00311DBC"/>
    <w:rsid w:val="00311E9F"/>
    <w:rsid w:val="00312049"/>
    <w:rsid w:val="00312761"/>
    <w:rsid w:val="00312A51"/>
    <w:rsid w:val="00312D3D"/>
    <w:rsid w:val="003131FC"/>
    <w:rsid w:val="00313466"/>
    <w:rsid w:val="00313F08"/>
    <w:rsid w:val="00314E03"/>
    <w:rsid w:val="00315076"/>
    <w:rsid w:val="003151E3"/>
    <w:rsid w:val="0031553B"/>
    <w:rsid w:val="00315565"/>
    <w:rsid w:val="00315C52"/>
    <w:rsid w:val="00315CBF"/>
    <w:rsid w:val="00316374"/>
    <w:rsid w:val="00316D27"/>
    <w:rsid w:val="00316FFE"/>
    <w:rsid w:val="003178FA"/>
    <w:rsid w:val="00317E78"/>
    <w:rsid w:val="00317F3B"/>
    <w:rsid w:val="00320220"/>
    <w:rsid w:val="0032027B"/>
    <w:rsid w:val="00320969"/>
    <w:rsid w:val="00320D1F"/>
    <w:rsid w:val="00320ED0"/>
    <w:rsid w:val="00320FFE"/>
    <w:rsid w:val="003211DB"/>
    <w:rsid w:val="003212ED"/>
    <w:rsid w:val="00321543"/>
    <w:rsid w:val="003216F3"/>
    <w:rsid w:val="00322D3C"/>
    <w:rsid w:val="00323231"/>
    <w:rsid w:val="003237B2"/>
    <w:rsid w:val="0032386C"/>
    <w:rsid w:val="00323B88"/>
    <w:rsid w:val="00323DA8"/>
    <w:rsid w:val="003245D1"/>
    <w:rsid w:val="003249C0"/>
    <w:rsid w:val="00324CBA"/>
    <w:rsid w:val="00324EC1"/>
    <w:rsid w:val="003255C1"/>
    <w:rsid w:val="00325C9A"/>
    <w:rsid w:val="00325D02"/>
    <w:rsid w:val="0032689E"/>
    <w:rsid w:val="00327510"/>
    <w:rsid w:val="0032782A"/>
    <w:rsid w:val="0032786C"/>
    <w:rsid w:val="00327AD2"/>
    <w:rsid w:val="003300A9"/>
    <w:rsid w:val="00330352"/>
    <w:rsid w:val="0033065F"/>
    <w:rsid w:val="00330C6B"/>
    <w:rsid w:val="00331142"/>
    <w:rsid w:val="003319FE"/>
    <w:rsid w:val="00331BED"/>
    <w:rsid w:val="00331F77"/>
    <w:rsid w:val="003332FC"/>
    <w:rsid w:val="003337F4"/>
    <w:rsid w:val="003338B1"/>
    <w:rsid w:val="00333D9E"/>
    <w:rsid w:val="00333DD7"/>
    <w:rsid w:val="0033422F"/>
    <w:rsid w:val="0033458C"/>
    <w:rsid w:val="00334CE7"/>
    <w:rsid w:val="00334DC0"/>
    <w:rsid w:val="003351B9"/>
    <w:rsid w:val="00335298"/>
    <w:rsid w:val="003359F0"/>
    <w:rsid w:val="00335B74"/>
    <w:rsid w:val="003365ED"/>
    <w:rsid w:val="00337298"/>
    <w:rsid w:val="00337362"/>
    <w:rsid w:val="003376D7"/>
    <w:rsid w:val="00337EA9"/>
    <w:rsid w:val="00337ED2"/>
    <w:rsid w:val="0034000B"/>
    <w:rsid w:val="00340280"/>
    <w:rsid w:val="00340394"/>
    <w:rsid w:val="003407E6"/>
    <w:rsid w:val="0034087F"/>
    <w:rsid w:val="00340CA8"/>
    <w:rsid w:val="00340D3B"/>
    <w:rsid w:val="00340D6C"/>
    <w:rsid w:val="00341DA3"/>
    <w:rsid w:val="00341F1C"/>
    <w:rsid w:val="00342297"/>
    <w:rsid w:val="00342607"/>
    <w:rsid w:val="00342A64"/>
    <w:rsid w:val="00342F39"/>
    <w:rsid w:val="00343052"/>
    <w:rsid w:val="00343201"/>
    <w:rsid w:val="003448EE"/>
    <w:rsid w:val="00344CFE"/>
    <w:rsid w:val="00344E00"/>
    <w:rsid w:val="00345066"/>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36B"/>
    <w:rsid w:val="00351C94"/>
    <w:rsid w:val="00351D39"/>
    <w:rsid w:val="0035283B"/>
    <w:rsid w:val="003528A3"/>
    <w:rsid w:val="00353048"/>
    <w:rsid w:val="00353386"/>
    <w:rsid w:val="003533D4"/>
    <w:rsid w:val="003539CB"/>
    <w:rsid w:val="003539DE"/>
    <w:rsid w:val="00354489"/>
    <w:rsid w:val="0035448B"/>
    <w:rsid w:val="003544D0"/>
    <w:rsid w:val="00354BBA"/>
    <w:rsid w:val="00354C1F"/>
    <w:rsid w:val="00354F35"/>
    <w:rsid w:val="00354FB9"/>
    <w:rsid w:val="00355643"/>
    <w:rsid w:val="00356C98"/>
    <w:rsid w:val="00356EB7"/>
    <w:rsid w:val="00357262"/>
    <w:rsid w:val="00357304"/>
    <w:rsid w:val="0035779E"/>
    <w:rsid w:val="0036069B"/>
    <w:rsid w:val="00360C62"/>
    <w:rsid w:val="00360CE5"/>
    <w:rsid w:val="00361053"/>
    <w:rsid w:val="003614F4"/>
    <w:rsid w:val="00361535"/>
    <w:rsid w:val="00361B37"/>
    <w:rsid w:val="00362083"/>
    <w:rsid w:val="0036239C"/>
    <w:rsid w:val="00362871"/>
    <w:rsid w:val="00362A44"/>
    <w:rsid w:val="00362F00"/>
    <w:rsid w:val="00362F48"/>
    <w:rsid w:val="00362FA1"/>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09B4"/>
    <w:rsid w:val="003711F7"/>
    <w:rsid w:val="00371A62"/>
    <w:rsid w:val="003721CD"/>
    <w:rsid w:val="00372550"/>
    <w:rsid w:val="00372B34"/>
    <w:rsid w:val="00372D5A"/>
    <w:rsid w:val="00373168"/>
    <w:rsid w:val="0037416E"/>
    <w:rsid w:val="00374467"/>
    <w:rsid w:val="00374527"/>
    <w:rsid w:val="0037457C"/>
    <w:rsid w:val="00374FB7"/>
    <w:rsid w:val="0037511F"/>
    <w:rsid w:val="00375153"/>
    <w:rsid w:val="003752A6"/>
    <w:rsid w:val="00375C71"/>
    <w:rsid w:val="00375F46"/>
    <w:rsid w:val="00376021"/>
    <w:rsid w:val="00376049"/>
    <w:rsid w:val="0037638B"/>
    <w:rsid w:val="003763A1"/>
    <w:rsid w:val="00376969"/>
    <w:rsid w:val="003777C1"/>
    <w:rsid w:val="00377A15"/>
    <w:rsid w:val="00377DB9"/>
    <w:rsid w:val="00377E3A"/>
    <w:rsid w:val="0038016C"/>
    <w:rsid w:val="00380305"/>
    <w:rsid w:val="00380AFD"/>
    <w:rsid w:val="00380DA4"/>
    <w:rsid w:val="00380F2C"/>
    <w:rsid w:val="00381128"/>
    <w:rsid w:val="0038166E"/>
    <w:rsid w:val="00381E62"/>
    <w:rsid w:val="00381FAE"/>
    <w:rsid w:val="003824D8"/>
    <w:rsid w:val="003826FC"/>
    <w:rsid w:val="0038295D"/>
    <w:rsid w:val="00382A76"/>
    <w:rsid w:val="00382BB9"/>
    <w:rsid w:val="00383414"/>
    <w:rsid w:val="00383583"/>
    <w:rsid w:val="00383647"/>
    <w:rsid w:val="0038367F"/>
    <w:rsid w:val="0038379E"/>
    <w:rsid w:val="00383B43"/>
    <w:rsid w:val="003844E0"/>
    <w:rsid w:val="00384AAF"/>
    <w:rsid w:val="00385EF9"/>
    <w:rsid w:val="003860BD"/>
    <w:rsid w:val="003874F1"/>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6D2"/>
    <w:rsid w:val="003947D4"/>
    <w:rsid w:val="0039568C"/>
    <w:rsid w:val="003958E8"/>
    <w:rsid w:val="00395FA6"/>
    <w:rsid w:val="003967A6"/>
    <w:rsid w:val="00396FB2"/>
    <w:rsid w:val="003970CD"/>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8C"/>
    <w:rsid w:val="003B13C4"/>
    <w:rsid w:val="003B1BB3"/>
    <w:rsid w:val="003B1CA5"/>
    <w:rsid w:val="003B1EC7"/>
    <w:rsid w:val="003B26F6"/>
    <w:rsid w:val="003B28A5"/>
    <w:rsid w:val="003B2A41"/>
    <w:rsid w:val="003B2F22"/>
    <w:rsid w:val="003B3910"/>
    <w:rsid w:val="003B48C2"/>
    <w:rsid w:val="003B4A5C"/>
    <w:rsid w:val="003B5073"/>
    <w:rsid w:val="003B5AC4"/>
    <w:rsid w:val="003B5CDD"/>
    <w:rsid w:val="003B6097"/>
    <w:rsid w:val="003B67BD"/>
    <w:rsid w:val="003B6ABF"/>
    <w:rsid w:val="003B7A2E"/>
    <w:rsid w:val="003B7D77"/>
    <w:rsid w:val="003C0C00"/>
    <w:rsid w:val="003C18B1"/>
    <w:rsid w:val="003C1C7B"/>
    <w:rsid w:val="003C292E"/>
    <w:rsid w:val="003C2C80"/>
    <w:rsid w:val="003C3B2C"/>
    <w:rsid w:val="003C477A"/>
    <w:rsid w:val="003C52DF"/>
    <w:rsid w:val="003C5CF3"/>
    <w:rsid w:val="003C5EEE"/>
    <w:rsid w:val="003C6428"/>
    <w:rsid w:val="003C6D39"/>
    <w:rsid w:val="003C71AF"/>
    <w:rsid w:val="003C77EA"/>
    <w:rsid w:val="003C7AF5"/>
    <w:rsid w:val="003D0222"/>
    <w:rsid w:val="003D0630"/>
    <w:rsid w:val="003D0945"/>
    <w:rsid w:val="003D09A2"/>
    <w:rsid w:val="003D09F8"/>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C03"/>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A22"/>
    <w:rsid w:val="003E2EBF"/>
    <w:rsid w:val="003E30B9"/>
    <w:rsid w:val="003E3358"/>
    <w:rsid w:val="003E519B"/>
    <w:rsid w:val="003E53E1"/>
    <w:rsid w:val="003E5664"/>
    <w:rsid w:val="003E5951"/>
    <w:rsid w:val="003E6CC1"/>
    <w:rsid w:val="003E7698"/>
    <w:rsid w:val="003E789B"/>
    <w:rsid w:val="003E7B95"/>
    <w:rsid w:val="003F0408"/>
    <w:rsid w:val="003F0CF0"/>
    <w:rsid w:val="003F10A4"/>
    <w:rsid w:val="003F20A6"/>
    <w:rsid w:val="003F32DA"/>
    <w:rsid w:val="003F3986"/>
    <w:rsid w:val="003F3D34"/>
    <w:rsid w:val="003F434D"/>
    <w:rsid w:val="003F476F"/>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08C9"/>
    <w:rsid w:val="00401712"/>
    <w:rsid w:val="00401A8E"/>
    <w:rsid w:val="004022C0"/>
    <w:rsid w:val="00402C5C"/>
    <w:rsid w:val="00403185"/>
    <w:rsid w:val="004033C7"/>
    <w:rsid w:val="00403D8B"/>
    <w:rsid w:val="004049D7"/>
    <w:rsid w:val="00404A43"/>
    <w:rsid w:val="00404B48"/>
    <w:rsid w:val="00404E80"/>
    <w:rsid w:val="00405040"/>
    <w:rsid w:val="00405542"/>
    <w:rsid w:val="004057B5"/>
    <w:rsid w:val="004059C7"/>
    <w:rsid w:val="0040606E"/>
    <w:rsid w:val="00406299"/>
    <w:rsid w:val="00406D37"/>
    <w:rsid w:val="00407161"/>
    <w:rsid w:val="004074B4"/>
    <w:rsid w:val="00407516"/>
    <w:rsid w:val="0040753B"/>
    <w:rsid w:val="00407B54"/>
    <w:rsid w:val="0041022B"/>
    <w:rsid w:val="00410248"/>
    <w:rsid w:val="0041081E"/>
    <w:rsid w:val="00410EDA"/>
    <w:rsid w:val="004112D0"/>
    <w:rsid w:val="00411C0C"/>
    <w:rsid w:val="00411F88"/>
    <w:rsid w:val="0041218E"/>
    <w:rsid w:val="004122EC"/>
    <w:rsid w:val="004124C8"/>
    <w:rsid w:val="0041343A"/>
    <w:rsid w:val="004134FC"/>
    <w:rsid w:val="00413929"/>
    <w:rsid w:val="00413D3D"/>
    <w:rsid w:val="00413EBC"/>
    <w:rsid w:val="004140BB"/>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4D5"/>
    <w:rsid w:val="004259C7"/>
    <w:rsid w:val="00425EA8"/>
    <w:rsid w:val="004264D6"/>
    <w:rsid w:val="00426BFD"/>
    <w:rsid w:val="0042757E"/>
    <w:rsid w:val="00427643"/>
    <w:rsid w:val="0042793B"/>
    <w:rsid w:val="00427DA5"/>
    <w:rsid w:val="00427E08"/>
    <w:rsid w:val="00427E5C"/>
    <w:rsid w:val="00430370"/>
    <w:rsid w:val="00430712"/>
    <w:rsid w:val="00431F38"/>
    <w:rsid w:val="0043241C"/>
    <w:rsid w:val="00432C2D"/>
    <w:rsid w:val="00432C90"/>
    <w:rsid w:val="00432D58"/>
    <w:rsid w:val="00432D5E"/>
    <w:rsid w:val="004331A8"/>
    <w:rsid w:val="00433496"/>
    <w:rsid w:val="004336D4"/>
    <w:rsid w:val="00433EF6"/>
    <w:rsid w:val="00434055"/>
    <w:rsid w:val="00434236"/>
    <w:rsid w:val="00434B64"/>
    <w:rsid w:val="00434D0E"/>
    <w:rsid w:val="00435335"/>
    <w:rsid w:val="004354C4"/>
    <w:rsid w:val="004357B6"/>
    <w:rsid w:val="00435C0C"/>
    <w:rsid w:val="00435D40"/>
    <w:rsid w:val="00436159"/>
    <w:rsid w:val="00436ABE"/>
    <w:rsid w:val="00436E27"/>
    <w:rsid w:val="004370EF"/>
    <w:rsid w:val="004372F7"/>
    <w:rsid w:val="00437494"/>
    <w:rsid w:val="00437520"/>
    <w:rsid w:val="00440E77"/>
    <w:rsid w:val="0044132B"/>
    <w:rsid w:val="004413CD"/>
    <w:rsid w:val="00441534"/>
    <w:rsid w:val="004415CC"/>
    <w:rsid w:val="004415E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546"/>
    <w:rsid w:val="00444736"/>
    <w:rsid w:val="00444F02"/>
    <w:rsid w:val="004451F2"/>
    <w:rsid w:val="004452DE"/>
    <w:rsid w:val="0044534C"/>
    <w:rsid w:val="004459F4"/>
    <w:rsid w:val="00445BD1"/>
    <w:rsid w:val="004463AB"/>
    <w:rsid w:val="00446663"/>
    <w:rsid w:val="004468AE"/>
    <w:rsid w:val="00446A09"/>
    <w:rsid w:val="00447738"/>
    <w:rsid w:val="004477F2"/>
    <w:rsid w:val="0044794B"/>
    <w:rsid w:val="0045008E"/>
    <w:rsid w:val="00450127"/>
    <w:rsid w:val="0045038B"/>
    <w:rsid w:val="00450AB7"/>
    <w:rsid w:val="0045163D"/>
    <w:rsid w:val="00451AB5"/>
    <w:rsid w:val="00452231"/>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57CB2"/>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BBC"/>
    <w:rsid w:val="00464EDE"/>
    <w:rsid w:val="00465146"/>
    <w:rsid w:val="0046522E"/>
    <w:rsid w:val="004652B6"/>
    <w:rsid w:val="00465C52"/>
    <w:rsid w:val="004662F0"/>
    <w:rsid w:val="004668B1"/>
    <w:rsid w:val="004674BD"/>
    <w:rsid w:val="0046778A"/>
    <w:rsid w:val="00467DA1"/>
    <w:rsid w:val="004700E3"/>
    <w:rsid w:val="004708CA"/>
    <w:rsid w:val="00470B53"/>
    <w:rsid w:val="00470D40"/>
    <w:rsid w:val="00471060"/>
    <w:rsid w:val="004715A5"/>
    <w:rsid w:val="004719AA"/>
    <w:rsid w:val="00471F14"/>
    <w:rsid w:val="004726F9"/>
    <w:rsid w:val="00472B5F"/>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2B6"/>
    <w:rsid w:val="0048340E"/>
    <w:rsid w:val="0048342F"/>
    <w:rsid w:val="00484089"/>
    <w:rsid w:val="004840F2"/>
    <w:rsid w:val="004844BA"/>
    <w:rsid w:val="00484D37"/>
    <w:rsid w:val="00485343"/>
    <w:rsid w:val="00485B78"/>
    <w:rsid w:val="00485C21"/>
    <w:rsid w:val="00485D64"/>
    <w:rsid w:val="00485E3E"/>
    <w:rsid w:val="0048624C"/>
    <w:rsid w:val="00486790"/>
    <w:rsid w:val="0048679E"/>
    <w:rsid w:val="0048695F"/>
    <w:rsid w:val="00486AAE"/>
    <w:rsid w:val="00487219"/>
    <w:rsid w:val="00487480"/>
    <w:rsid w:val="00487949"/>
    <w:rsid w:val="00487BB0"/>
    <w:rsid w:val="00487D05"/>
    <w:rsid w:val="00490125"/>
    <w:rsid w:val="00490271"/>
    <w:rsid w:val="00490480"/>
    <w:rsid w:val="004904AA"/>
    <w:rsid w:val="004904D7"/>
    <w:rsid w:val="004905B7"/>
    <w:rsid w:val="004907DF"/>
    <w:rsid w:val="00491583"/>
    <w:rsid w:val="00491A69"/>
    <w:rsid w:val="00491A8D"/>
    <w:rsid w:val="00491ACC"/>
    <w:rsid w:val="00491D1F"/>
    <w:rsid w:val="004922E0"/>
    <w:rsid w:val="004924EF"/>
    <w:rsid w:val="00492D58"/>
    <w:rsid w:val="00493321"/>
    <w:rsid w:val="00493498"/>
    <w:rsid w:val="00493532"/>
    <w:rsid w:val="00493827"/>
    <w:rsid w:val="00493D85"/>
    <w:rsid w:val="00493E76"/>
    <w:rsid w:val="00494096"/>
    <w:rsid w:val="0049538F"/>
    <w:rsid w:val="00495530"/>
    <w:rsid w:val="00495C87"/>
    <w:rsid w:val="00495CFD"/>
    <w:rsid w:val="00495ECE"/>
    <w:rsid w:val="00495F65"/>
    <w:rsid w:val="00496F95"/>
    <w:rsid w:val="0049715F"/>
    <w:rsid w:val="0049726D"/>
    <w:rsid w:val="004977A0"/>
    <w:rsid w:val="00497A9A"/>
    <w:rsid w:val="00497D1D"/>
    <w:rsid w:val="004A027E"/>
    <w:rsid w:val="004A0364"/>
    <w:rsid w:val="004A0380"/>
    <w:rsid w:val="004A03A1"/>
    <w:rsid w:val="004A079B"/>
    <w:rsid w:val="004A0BD8"/>
    <w:rsid w:val="004A114E"/>
    <w:rsid w:val="004A123A"/>
    <w:rsid w:val="004A12A5"/>
    <w:rsid w:val="004A1AD6"/>
    <w:rsid w:val="004A2B7A"/>
    <w:rsid w:val="004A2C7B"/>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691"/>
    <w:rsid w:val="004A5BF1"/>
    <w:rsid w:val="004A5DB1"/>
    <w:rsid w:val="004A5F5A"/>
    <w:rsid w:val="004A604E"/>
    <w:rsid w:val="004A60F4"/>
    <w:rsid w:val="004A6137"/>
    <w:rsid w:val="004A613A"/>
    <w:rsid w:val="004A6A30"/>
    <w:rsid w:val="004A7492"/>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39A"/>
    <w:rsid w:val="004B451C"/>
    <w:rsid w:val="004B46B4"/>
    <w:rsid w:val="004B4C8F"/>
    <w:rsid w:val="004B4FD0"/>
    <w:rsid w:val="004B510E"/>
    <w:rsid w:val="004B5F73"/>
    <w:rsid w:val="004B61B6"/>
    <w:rsid w:val="004B63BD"/>
    <w:rsid w:val="004B68FA"/>
    <w:rsid w:val="004B6FBC"/>
    <w:rsid w:val="004B77AD"/>
    <w:rsid w:val="004B7AAA"/>
    <w:rsid w:val="004B7C90"/>
    <w:rsid w:val="004C06E5"/>
    <w:rsid w:val="004C0C48"/>
    <w:rsid w:val="004C0DE6"/>
    <w:rsid w:val="004C0EDC"/>
    <w:rsid w:val="004C132D"/>
    <w:rsid w:val="004C174B"/>
    <w:rsid w:val="004C1970"/>
    <w:rsid w:val="004C1CED"/>
    <w:rsid w:val="004C203B"/>
    <w:rsid w:val="004C2117"/>
    <w:rsid w:val="004C2DF1"/>
    <w:rsid w:val="004C349D"/>
    <w:rsid w:val="004C3761"/>
    <w:rsid w:val="004C3EDD"/>
    <w:rsid w:val="004C56BA"/>
    <w:rsid w:val="004C5B5A"/>
    <w:rsid w:val="004C5CBD"/>
    <w:rsid w:val="004C691F"/>
    <w:rsid w:val="004C6F57"/>
    <w:rsid w:val="004C7102"/>
    <w:rsid w:val="004C73E7"/>
    <w:rsid w:val="004C79DD"/>
    <w:rsid w:val="004D0263"/>
    <w:rsid w:val="004D090D"/>
    <w:rsid w:val="004D0FEA"/>
    <w:rsid w:val="004D107B"/>
    <w:rsid w:val="004D17FA"/>
    <w:rsid w:val="004D1A85"/>
    <w:rsid w:val="004D1D7F"/>
    <w:rsid w:val="004D1F2F"/>
    <w:rsid w:val="004D2180"/>
    <w:rsid w:val="004D25D1"/>
    <w:rsid w:val="004D2A95"/>
    <w:rsid w:val="004D2BD7"/>
    <w:rsid w:val="004D2C26"/>
    <w:rsid w:val="004D3454"/>
    <w:rsid w:val="004D345F"/>
    <w:rsid w:val="004D4331"/>
    <w:rsid w:val="004D4357"/>
    <w:rsid w:val="004D46DE"/>
    <w:rsid w:val="004D497A"/>
    <w:rsid w:val="004D4F7C"/>
    <w:rsid w:val="004D4FAB"/>
    <w:rsid w:val="004D54E6"/>
    <w:rsid w:val="004D588A"/>
    <w:rsid w:val="004D5944"/>
    <w:rsid w:val="004D59FB"/>
    <w:rsid w:val="004D685C"/>
    <w:rsid w:val="004D691C"/>
    <w:rsid w:val="004D6F47"/>
    <w:rsid w:val="004E03F0"/>
    <w:rsid w:val="004E0F6C"/>
    <w:rsid w:val="004E118E"/>
    <w:rsid w:val="004E2A59"/>
    <w:rsid w:val="004E2AE9"/>
    <w:rsid w:val="004E315B"/>
    <w:rsid w:val="004E3181"/>
    <w:rsid w:val="004E344A"/>
    <w:rsid w:val="004E3A58"/>
    <w:rsid w:val="004E3DA5"/>
    <w:rsid w:val="004E4208"/>
    <w:rsid w:val="004E44DE"/>
    <w:rsid w:val="004E4738"/>
    <w:rsid w:val="004E5BC2"/>
    <w:rsid w:val="004E5CA8"/>
    <w:rsid w:val="004E6042"/>
    <w:rsid w:val="004E6514"/>
    <w:rsid w:val="004E6980"/>
    <w:rsid w:val="004E7879"/>
    <w:rsid w:val="004E7974"/>
    <w:rsid w:val="004E7AE2"/>
    <w:rsid w:val="004E7BD6"/>
    <w:rsid w:val="004E7BF9"/>
    <w:rsid w:val="004E7CEC"/>
    <w:rsid w:val="004F06D6"/>
    <w:rsid w:val="004F09DE"/>
    <w:rsid w:val="004F0FB9"/>
    <w:rsid w:val="004F1401"/>
    <w:rsid w:val="004F1476"/>
    <w:rsid w:val="004F158E"/>
    <w:rsid w:val="004F16E8"/>
    <w:rsid w:val="004F186E"/>
    <w:rsid w:val="004F1EA5"/>
    <w:rsid w:val="004F2722"/>
    <w:rsid w:val="004F3585"/>
    <w:rsid w:val="004F3851"/>
    <w:rsid w:val="004F39B2"/>
    <w:rsid w:val="004F4875"/>
    <w:rsid w:val="004F4921"/>
    <w:rsid w:val="004F4D36"/>
    <w:rsid w:val="004F4FA8"/>
    <w:rsid w:val="004F5130"/>
    <w:rsid w:val="004F51BD"/>
    <w:rsid w:val="004F5F84"/>
    <w:rsid w:val="004F64F8"/>
    <w:rsid w:val="004F66E9"/>
    <w:rsid w:val="004F683D"/>
    <w:rsid w:val="004F6B6A"/>
    <w:rsid w:val="004F742A"/>
    <w:rsid w:val="004F7575"/>
    <w:rsid w:val="004F77D7"/>
    <w:rsid w:val="00500496"/>
    <w:rsid w:val="00500F02"/>
    <w:rsid w:val="00501866"/>
    <w:rsid w:val="00501938"/>
    <w:rsid w:val="00501A38"/>
    <w:rsid w:val="00501C3C"/>
    <w:rsid w:val="00501DDA"/>
    <w:rsid w:val="00501EFC"/>
    <w:rsid w:val="00502173"/>
    <w:rsid w:val="00502530"/>
    <w:rsid w:val="00502654"/>
    <w:rsid w:val="00502B77"/>
    <w:rsid w:val="005031D0"/>
    <w:rsid w:val="005039A3"/>
    <w:rsid w:val="00503B00"/>
    <w:rsid w:val="00504340"/>
    <w:rsid w:val="00504463"/>
    <w:rsid w:val="00504486"/>
    <w:rsid w:val="0050465E"/>
    <w:rsid w:val="005046FB"/>
    <w:rsid w:val="005049C6"/>
    <w:rsid w:val="00504DE1"/>
    <w:rsid w:val="00505B57"/>
    <w:rsid w:val="00505F71"/>
    <w:rsid w:val="005062C2"/>
    <w:rsid w:val="00506756"/>
    <w:rsid w:val="00506FEE"/>
    <w:rsid w:val="0050700A"/>
    <w:rsid w:val="00507023"/>
    <w:rsid w:val="0050798A"/>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5A88"/>
    <w:rsid w:val="005163E9"/>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809"/>
    <w:rsid w:val="00526CE7"/>
    <w:rsid w:val="00526D9F"/>
    <w:rsid w:val="005277DF"/>
    <w:rsid w:val="00527F4B"/>
    <w:rsid w:val="00530836"/>
    <w:rsid w:val="00530D0D"/>
    <w:rsid w:val="0053124F"/>
    <w:rsid w:val="00531DF9"/>
    <w:rsid w:val="005321AB"/>
    <w:rsid w:val="005326E6"/>
    <w:rsid w:val="00533449"/>
    <w:rsid w:val="00533756"/>
    <w:rsid w:val="00533998"/>
    <w:rsid w:val="00533A46"/>
    <w:rsid w:val="00534142"/>
    <w:rsid w:val="0053416C"/>
    <w:rsid w:val="00534894"/>
    <w:rsid w:val="00534AF0"/>
    <w:rsid w:val="00534B73"/>
    <w:rsid w:val="00534F56"/>
    <w:rsid w:val="00535F7A"/>
    <w:rsid w:val="00536D04"/>
    <w:rsid w:val="00536F1F"/>
    <w:rsid w:val="00537565"/>
    <w:rsid w:val="005378B3"/>
    <w:rsid w:val="00537FBF"/>
    <w:rsid w:val="00540034"/>
    <w:rsid w:val="00540BC3"/>
    <w:rsid w:val="00540BD3"/>
    <w:rsid w:val="00540EA3"/>
    <w:rsid w:val="00540F8F"/>
    <w:rsid w:val="005411C8"/>
    <w:rsid w:val="005412E7"/>
    <w:rsid w:val="005418B9"/>
    <w:rsid w:val="00541A14"/>
    <w:rsid w:val="00541B3D"/>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6CBF"/>
    <w:rsid w:val="00547C49"/>
    <w:rsid w:val="005500FB"/>
    <w:rsid w:val="00550164"/>
    <w:rsid w:val="005508A1"/>
    <w:rsid w:val="00550B36"/>
    <w:rsid w:val="00551550"/>
    <w:rsid w:val="005515FE"/>
    <w:rsid w:val="00551622"/>
    <w:rsid w:val="00551FE5"/>
    <w:rsid w:val="00552614"/>
    <w:rsid w:val="00552974"/>
    <w:rsid w:val="00552CD5"/>
    <w:rsid w:val="00552EBF"/>
    <w:rsid w:val="00552F8E"/>
    <w:rsid w:val="005532CA"/>
    <w:rsid w:val="0055372B"/>
    <w:rsid w:val="005542DC"/>
    <w:rsid w:val="00554BAC"/>
    <w:rsid w:val="00554BD4"/>
    <w:rsid w:val="00554D2C"/>
    <w:rsid w:val="0055584F"/>
    <w:rsid w:val="00555D2C"/>
    <w:rsid w:val="0055675D"/>
    <w:rsid w:val="00557332"/>
    <w:rsid w:val="005574D0"/>
    <w:rsid w:val="0055762C"/>
    <w:rsid w:val="00557644"/>
    <w:rsid w:val="00557761"/>
    <w:rsid w:val="00557DFE"/>
    <w:rsid w:val="00557F9C"/>
    <w:rsid w:val="00560126"/>
    <w:rsid w:val="00560645"/>
    <w:rsid w:val="005607D9"/>
    <w:rsid w:val="005609B1"/>
    <w:rsid w:val="00560A89"/>
    <w:rsid w:val="00560F9E"/>
    <w:rsid w:val="00560FB6"/>
    <w:rsid w:val="005610EC"/>
    <w:rsid w:val="0056156E"/>
    <w:rsid w:val="00561589"/>
    <w:rsid w:val="00561DA0"/>
    <w:rsid w:val="00561F35"/>
    <w:rsid w:val="00562292"/>
    <w:rsid w:val="00562471"/>
    <w:rsid w:val="0056259A"/>
    <w:rsid w:val="0056281C"/>
    <w:rsid w:val="00562867"/>
    <w:rsid w:val="00563A9C"/>
    <w:rsid w:val="00563CBF"/>
    <w:rsid w:val="005649AA"/>
    <w:rsid w:val="00565610"/>
    <w:rsid w:val="00565DA4"/>
    <w:rsid w:val="00566B4E"/>
    <w:rsid w:val="00566E38"/>
    <w:rsid w:val="00567C01"/>
    <w:rsid w:val="00567F48"/>
    <w:rsid w:val="005700C0"/>
    <w:rsid w:val="00570117"/>
    <w:rsid w:val="00570476"/>
    <w:rsid w:val="00570613"/>
    <w:rsid w:val="005709BA"/>
    <w:rsid w:val="00570D9F"/>
    <w:rsid w:val="00570E0E"/>
    <w:rsid w:val="00570ED2"/>
    <w:rsid w:val="0057127D"/>
    <w:rsid w:val="005714A6"/>
    <w:rsid w:val="005716B4"/>
    <w:rsid w:val="00571A0F"/>
    <w:rsid w:val="00571B4A"/>
    <w:rsid w:val="005723F2"/>
    <w:rsid w:val="00572AD6"/>
    <w:rsid w:val="00572C94"/>
    <w:rsid w:val="00572ECE"/>
    <w:rsid w:val="00573BA2"/>
    <w:rsid w:val="00573EA4"/>
    <w:rsid w:val="0057416C"/>
    <w:rsid w:val="00574194"/>
    <w:rsid w:val="005742B2"/>
    <w:rsid w:val="00574377"/>
    <w:rsid w:val="005747A5"/>
    <w:rsid w:val="00574A92"/>
    <w:rsid w:val="00574AAA"/>
    <w:rsid w:val="00574BD8"/>
    <w:rsid w:val="00574F86"/>
    <w:rsid w:val="005751D4"/>
    <w:rsid w:val="005759EF"/>
    <w:rsid w:val="00575C5B"/>
    <w:rsid w:val="005763F7"/>
    <w:rsid w:val="0057646F"/>
    <w:rsid w:val="0057689B"/>
    <w:rsid w:val="005769F0"/>
    <w:rsid w:val="00576F65"/>
    <w:rsid w:val="0057731D"/>
    <w:rsid w:val="00577365"/>
    <w:rsid w:val="0057764A"/>
    <w:rsid w:val="005803FE"/>
    <w:rsid w:val="00580C62"/>
    <w:rsid w:val="00580DB7"/>
    <w:rsid w:val="005810F6"/>
    <w:rsid w:val="00581359"/>
    <w:rsid w:val="00581E8C"/>
    <w:rsid w:val="005822A7"/>
    <w:rsid w:val="0058234F"/>
    <w:rsid w:val="0058241D"/>
    <w:rsid w:val="00584267"/>
    <w:rsid w:val="00584272"/>
    <w:rsid w:val="0058464B"/>
    <w:rsid w:val="0058465C"/>
    <w:rsid w:val="005847AC"/>
    <w:rsid w:val="00584C9B"/>
    <w:rsid w:val="00584DA6"/>
    <w:rsid w:val="00585C00"/>
    <w:rsid w:val="00585C5F"/>
    <w:rsid w:val="00585EDB"/>
    <w:rsid w:val="0058670D"/>
    <w:rsid w:val="00586740"/>
    <w:rsid w:val="00586C8F"/>
    <w:rsid w:val="00586CE4"/>
    <w:rsid w:val="0058757B"/>
    <w:rsid w:val="00587DF9"/>
    <w:rsid w:val="005904E5"/>
    <w:rsid w:val="0059108B"/>
    <w:rsid w:val="0059112B"/>
    <w:rsid w:val="005911AC"/>
    <w:rsid w:val="005911C0"/>
    <w:rsid w:val="005917AE"/>
    <w:rsid w:val="005917D7"/>
    <w:rsid w:val="005922D0"/>
    <w:rsid w:val="00592530"/>
    <w:rsid w:val="00592810"/>
    <w:rsid w:val="00592E6C"/>
    <w:rsid w:val="00592EF6"/>
    <w:rsid w:val="005934F7"/>
    <w:rsid w:val="00593ADC"/>
    <w:rsid w:val="00593C3B"/>
    <w:rsid w:val="00593E27"/>
    <w:rsid w:val="00593F4F"/>
    <w:rsid w:val="005944DC"/>
    <w:rsid w:val="005946F5"/>
    <w:rsid w:val="00594959"/>
    <w:rsid w:val="00595121"/>
    <w:rsid w:val="0059526A"/>
    <w:rsid w:val="005957B7"/>
    <w:rsid w:val="005957E9"/>
    <w:rsid w:val="0059633A"/>
    <w:rsid w:val="005963F0"/>
    <w:rsid w:val="00596959"/>
    <w:rsid w:val="00596960"/>
    <w:rsid w:val="0059778C"/>
    <w:rsid w:val="00597A9B"/>
    <w:rsid w:val="00597CCA"/>
    <w:rsid w:val="00597F68"/>
    <w:rsid w:val="005A078A"/>
    <w:rsid w:val="005A0851"/>
    <w:rsid w:val="005A0DDD"/>
    <w:rsid w:val="005A10B9"/>
    <w:rsid w:val="005A1939"/>
    <w:rsid w:val="005A19B0"/>
    <w:rsid w:val="005A19B8"/>
    <w:rsid w:val="005A1B86"/>
    <w:rsid w:val="005A1BF6"/>
    <w:rsid w:val="005A1DD0"/>
    <w:rsid w:val="005A1DEF"/>
    <w:rsid w:val="005A2164"/>
    <w:rsid w:val="005A22A4"/>
    <w:rsid w:val="005A22CA"/>
    <w:rsid w:val="005A25CC"/>
    <w:rsid w:val="005A2A27"/>
    <w:rsid w:val="005A2AE0"/>
    <w:rsid w:val="005A2CCA"/>
    <w:rsid w:val="005A2E97"/>
    <w:rsid w:val="005A2F5F"/>
    <w:rsid w:val="005A33C8"/>
    <w:rsid w:val="005A3536"/>
    <w:rsid w:val="005A3D95"/>
    <w:rsid w:val="005A467D"/>
    <w:rsid w:val="005A4CFF"/>
    <w:rsid w:val="005A501C"/>
    <w:rsid w:val="005A5F77"/>
    <w:rsid w:val="005A61F1"/>
    <w:rsid w:val="005A6223"/>
    <w:rsid w:val="005A6247"/>
    <w:rsid w:val="005A62CA"/>
    <w:rsid w:val="005A6352"/>
    <w:rsid w:val="005A68EB"/>
    <w:rsid w:val="005A6C53"/>
    <w:rsid w:val="005A6EF2"/>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5E64"/>
    <w:rsid w:val="005B63AA"/>
    <w:rsid w:val="005B678E"/>
    <w:rsid w:val="005B7069"/>
    <w:rsid w:val="005B7362"/>
    <w:rsid w:val="005B772D"/>
    <w:rsid w:val="005B7A26"/>
    <w:rsid w:val="005C0049"/>
    <w:rsid w:val="005C02E3"/>
    <w:rsid w:val="005C0F28"/>
    <w:rsid w:val="005C0FD1"/>
    <w:rsid w:val="005C135E"/>
    <w:rsid w:val="005C17A7"/>
    <w:rsid w:val="005C1802"/>
    <w:rsid w:val="005C2663"/>
    <w:rsid w:val="005C2900"/>
    <w:rsid w:val="005C2CA5"/>
    <w:rsid w:val="005C2F41"/>
    <w:rsid w:val="005C303D"/>
    <w:rsid w:val="005C3ACA"/>
    <w:rsid w:val="005C3B9A"/>
    <w:rsid w:val="005C3D2B"/>
    <w:rsid w:val="005C4B14"/>
    <w:rsid w:val="005C53CE"/>
    <w:rsid w:val="005C589C"/>
    <w:rsid w:val="005C5920"/>
    <w:rsid w:val="005C5DF7"/>
    <w:rsid w:val="005C66FE"/>
    <w:rsid w:val="005C6DFD"/>
    <w:rsid w:val="005C72AB"/>
    <w:rsid w:val="005C74FB"/>
    <w:rsid w:val="005C773C"/>
    <w:rsid w:val="005C7858"/>
    <w:rsid w:val="005D02E1"/>
    <w:rsid w:val="005D0398"/>
    <w:rsid w:val="005D09C1"/>
    <w:rsid w:val="005D10A8"/>
    <w:rsid w:val="005D1401"/>
    <w:rsid w:val="005D1428"/>
    <w:rsid w:val="005D1491"/>
    <w:rsid w:val="005D1BBF"/>
    <w:rsid w:val="005D1CD5"/>
    <w:rsid w:val="005D3024"/>
    <w:rsid w:val="005D3F1B"/>
    <w:rsid w:val="005D4C4A"/>
    <w:rsid w:val="005D4CB3"/>
    <w:rsid w:val="005D4CBD"/>
    <w:rsid w:val="005D5381"/>
    <w:rsid w:val="005D55E9"/>
    <w:rsid w:val="005D563B"/>
    <w:rsid w:val="005D5646"/>
    <w:rsid w:val="005D5BE7"/>
    <w:rsid w:val="005D621B"/>
    <w:rsid w:val="005D6A24"/>
    <w:rsid w:val="005D6FEA"/>
    <w:rsid w:val="005D7083"/>
    <w:rsid w:val="005D73B9"/>
    <w:rsid w:val="005D7A71"/>
    <w:rsid w:val="005D7F9C"/>
    <w:rsid w:val="005E00B5"/>
    <w:rsid w:val="005E01EE"/>
    <w:rsid w:val="005E0A71"/>
    <w:rsid w:val="005E129F"/>
    <w:rsid w:val="005E148A"/>
    <w:rsid w:val="005E1631"/>
    <w:rsid w:val="005E207F"/>
    <w:rsid w:val="005E244B"/>
    <w:rsid w:val="005E2711"/>
    <w:rsid w:val="005E28CC"/>
    <w:rsid w:val="005E2B56"/>
    <w:rsid w:val="005E2B89"/>
    <w:rsid w:val="005E2FC9"/>
    <w:rsid w:val="005E3001"/>
    <w:rsid w:val="005E3159"/>
    <w:rsid w:val="005E345F"/>
    <w:rsid w:val="005E3773"/>
    <w:rsid w:val="005E49A8"/>
    <w:rsid w:val="005E4B37"/>
    <w:rsid w:val="005E4CC1"/>
    <w:rsid w:val="005E4D11"/>
    <w:rsid w:val="005E520F"/>
    <w:rsid w:val="005E5356"/>
    <w:rsid w:val="005E5470"/>
    <w:rsid w:val="005E5AE5"/>
    <w:rsid w:val="005E5AFE"/>
    <w:rsid w:val="005E62DA"/>
    <w:rsid w:val="005E654A"/>
    <w:rsid w:val="005E6B3F"/>
    <w:rsid w:val="005E6FE7"/>
    <w:rsid w:val="005E76BF"/>
    <w:rsid w:val="005E7774"/>
    <w:rsid w:val="005F0F7B"/>
    <w:rsid w:val="005F112C"/>
    <w:rsid w:val="005F14A1"/>
    <w:rsid w:val="005F16CB"/>
    <w:rsid w:val="005F1827"/>
    <w:rsid w:val="005F19E8"/>
    <w:rsid w:val="005F1C87"/>
    <w:rsid w:val="005F212D"/>
    <w:rsid w:val="005F23F0"/>
    <w:rsid w:val="005F2636"/>
    <w:rsid w:val="005F279B"/>
    <w:rsid w:val="005F27CC"/>
    <w:rsid w:val="005F2DC9"/>
    <w:rsid w:val="005F3556"/>
    <w:rsid w:val="005F36D4"/>
    <w:rsid w:val="005F3D2B"/>
    <w:rsid w:val="005F48A3"/>
    <w:rsid w:val="005F4A0F"/>
    <w:rsid w:val="005F4C52"/>
    <w:rsid w:val="005F52A8"/>
    <w:rsid w:val="005F5707"/>
    <w:rsid w:val="005F5874"/>
    <w:rsid w:val="005F5903"/>
    <w:rsid w:val="005F5CCE"/>
    <w:rsid w:val="005F5EA8"/>
    <w:rsid w:val="005F5F7D"/>
    <w:rsid w:val="005F61E1"/>
    <w:rsid w:val="005F6637"/>
    <w:rsid w:val="005F6799"/>
    <w:rsid w:val="005F6E19"/>
    <w:rsid w:val="005F70F9"/>
    <w:rsid w:val="005F7234"/>
    <w:rsid w:val="005F76C5"/>
    <w:rsid w:val="005F7C9D"/>
    <w:rsid w:val="00600017"/>
    <w:rsid w:val="00600475"/>
    <w:rsid w:val="00600CBD"/>
    <w:rsid w:val="00600CC9"/>
    <w:rsid w:val="00600F15"/>
    <w:rsid w:val="00600FBE"/>
    <w:rsid w:val="006017B0"/>
    <w:rsid w:val="00602158"/>
    <w:rsid w:val="00602757"/>
    <w:rsid w:val="00602DD3"/>
    <w:rsid w:val="00602F2A"/>
    <w:rsid w:val="006032F0"/>
    <w:rsid w:val="006048A1"/>
    <w:rsid w:val="00604F0B"/>
    <w:rsid w:val="00605096"/>
    <w:rsid w:val="0060521A"/>
    <w:rsid w:val="006058C3"/>
    <w:rsid w:val="00605AE7"/>
    <w:rsid w:val="00605E94"/>
    <w:rsid w:val="00605FD1"/>
    <w:rsid w:val="00606304"/>
    <w:rsid w:val="006069B7"/>
    <w:rsid w:val="00606E4A"/>
    <w:rsid w:val="00606FF0"/>
    <w:rsid w:val="006072A5"/>
    <w:rsid w:val="00607772"/>
    <w:rsid w:val="006078C3"/>
    <w:rsid w:val="0060796F"/>
    <w:rsid w:val="00607C44"/>
    <w:rsid w:val="00610057"/>
    <w:rsid w:val="00610A3A"/>
    <w:rsid w:val="00610C06"/>
    <w:rsid w:val="00610C63"/>
    <w:rsid w:val="00610DC9"/>
    <w:rsid w:val="006112B8"/>
    <w:rsid w:val="0061140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499"/>
    <w:rsid w:val="0062186B"/>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E3F"/>
    <w:rsid w:val="00627054"/>
    <w:rsid w:val="006274E3"/>
    <w:rsid w:val="006275CC"/>
    <w:rsid w:val="0062780F"/>
    <w:rsid w:val="00627D4F"/>
    <w:rsid w:val="00627F47"/>
    <w:rsid w:val="00630A4C"/>
    <w:rsid w:val="00631023"/>
    <w:rsid w:val="00631773"/>
    <w:rsid w:val="00631A77"/>
    <w:rsid w:val="00631EBD"/>
    <w:rsid w:val="00632297"/>
    <w:rsid w:val="00632DD8"/>
    <w:rsid w:val="006333E1"/>
    <w:rsid w:val="0063379E"/>
    <w:rsid w:val="00633B59"/>
    <w:rsid w:val="00633CE6"/>
    <w:rsid w:val="00633EE0"/>
    <w:rsid w:val="00633F67"/>
    <w:rsid w:val="0063419C"/>
    <w:rsid w:val="00635225"/>
    <w:rsid w:val="006354E0"/>
    <w:rsid w:val="00635882"/>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9D4"/>
    <w:rsid w:val="00640D8C"/>
    <w:rsid w:val="0064150D"/>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5D1"/>
    <w:rsid w:val="00646A38"/>
    <w:rsid w:val="00646B4B"/>
    <w:rsid w:val="0064707D"/>
    <w:rsid w:val="00647454"/>
    <w:rsid w:val="00647459"/>
    <w:rsid w:val="006479A6"/>
    <w:rsid w:val="00647B36"/>
    <w:rsid w:val="00650AE7"/>
    <w:rsid w:val="00650BED"/>
    <w:rsid w:val="0065106F"/>
    <w:rsid w:val="006512BF"/>
    <w:rsid w:val="006512C7"/>
    <w:rsid w:val="00651723"/>
    <w:rsid w:val="00651F09"/>
    <w:rsid w:val="00651F59"/>
    <w:rsid w:val="0065204C"/>
    <w:rsid w:val="0065276C"/>
    <w:rsid w:val="00652F94"/>
    <w:rsid w:val="006532D5"/>
    <w:rsid w:val="0065352E"/>
    <w:rsid w:val="00654212"/>
    <w:rsid w:val="0065436D"/>
    <w:rsid w:val="00654B32"/>
    <w:rsid w:val="0065689B"/>
    <w:rsid w:val="006568B2"/>
    <w:rsid w:val="0065694D"/>
    <w:rsid w:val="006569F5"/>
    <w:rsid w:val="00656DA7"/>
    <w:rsid w:val="00656ED9"/>
    <w:rsid w:val="00657666"/>
    <w:rsid w:val="00657B4E"/>
    <w:rsid w:val="006603DF"/>
    <w:rsid w:val="00660E5B"/>
    <w:rsid w:val="006611EA"/>
    <w:rsid w:val="0066141E"/>
    <w:rsid w:val="00661544"/>
    <w:rsid w:val="00661727"/>
    <w:rsid w:val="0066220A"/>
    <w:rsid w:val="0066243C"/>
    <w:rsid w:val="00662B32"/>
    <w:rsid w:val="00662B7B"/>
    <w:rsid w:val="00662B86"/>
    <w:rsid w:val="00662E8D"/>
    <w:rsid w:val="006631FE"/>
    <w:rsid w:val="00663240"/>
    <w:rsid w:val="0066330E"/>
    <w:rsid w:val="00663BC6"/>
    <w:rsid w:val="00663E13"/>
    <w:rsid w:val="00663E55"/>
    <w:rsid w:val="00663EAF"/>
    <w:rsid w:val="00663F9E"/>
    <w:rsid w:val="00663FC4"/>
    <w:rsid w:val="006640D6"/>
    <w:rsid w:val="00664391"/>
    <w:rsid w:val="006644D7"/>
    <w:rsid w:val="006644EE"/>
    <w:rsid w:val="00664602"/>
    <w:rsid w:val="00665685"/>
    <w:rsid w:val="00665C4B"/>
    <w:rsid w:val="00665DB6"/>
    <w:rsid w:val="00665E04"/>
    <w:rsid w:val="006663BA"/>
    <w:rsid w:val="006669A0"/>
    <w:rsid w:val="00666E1C"/>
    <w:rsid w:val="00666EC7"/>
    <w:rsid w:val="00666ED7"/>
    <w:rsid w:val="00667310"/>
    <w:rsid w:val="006674A1"/>
    <w:rsid w:val="006674D7"/>
    <w:rsid w:val="00667729"/>
    <w:rsid w:val="00667AC2"/>
    <w:rsid w:val="00667BDB"/>
    <w:rsid w:val="006703B8"/>
    <w:rsid w:val="00670572"/>
    <w:rsid w:val="0067096F"/>
    <w:rsid w:val="006712C6"/>
    <w:rsid w:val="00671766"/>
    <w:rsid w:val="006718D0"/>
    <w:rsid w:val="006719B0"/>
    <w:rsid w:val="006719B4"/>
    <w:rsid w:val="00671B61"/>
    <w:rsid w:val="00671B91"/>
    <w:rsid w:val="00671F60"/>
    <w:rsid w:val="00672300"/>
    <w:rsid w:val="00672568"/>
    <w:rsid w:val="00672FF7"/>
    <w:rsid w:val="00673768"/>
    <w:rsid w:val="006741AF"/>
    <w:rsid w:val="006742AB"/>
    <w:rsid w:val="00674F0F"/>
    <w:rsid w:val="00675163"/>
    <w:rsid w:val="0067578B"/>
    <w:rsid w:val="006759FE"/>
    <w:rsid w:val="00675EE7"/>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59"/>
    <w:rsid w:val="00681AC8"/>
    <w:rsid w:val="00681BE5"/>
    <w:rsid w:val="006820AF"/>
    <w:rsid w:val="00682311"/>
    <w:rsid w:val="00683BCB"/>
    <w:rsid w:val="00683F64"/>
    <w:rsid w:val="00683FC5"/>
    <w:rsid w:val="0068404D"/>
    <w:rsid w:val="00684139"/>
    <w:rsid w:val="00684190"/>
    <w:rsid w:val="00684412"/>
    <w:rsid w:val="00684A6A"/>
    <w:rsid w:val="00684CA3"/>
    <w:rsid w:val="006854AC"/>
    <w:rsid w:val="006856FA"/>
    <w:rsid w:val="006864B9"/>
    <w:rsid w:val="00686B08"/>
    <w:rsid w:val="00687689"/>
    <w:rsid w:val="00687AF6"/>
    <w:rsid w:val="00687B3F"/>
    <w:rsid w:val="00690041"/>
    <w:rsid w:val="00690212"/>
    <w:rsid w:val="0069027B"/>
    <w:rsid w:val="006909F9"/>
    <w:rsid w:val="00691224"/>
    <w:rsid w:val="00691240"/>
    <w:rsid w:val="006913B0"/>
    <w:rsid w:val="0069148C"/>
    <w:rsid w:val="00691653"/>
    <w:rsid w:val="00691A08"/>
    <w:rsid w:val="00692754"/>
    <w:rsid w:val="00692D8B"/>
    <w:rsid w:val="00692E50"/>
    <w:rsid w:val="00692FD2"/>
    <w:rsid w:val="00693044"/>
    <w:rsid w:val="00693221"/>
    <w:rsid w:val="00693A87"/>
    <w:rsid w:val="00693AC3"/>
    <w:rsid w:val="00694896"/>
    <w:rsid w:val="00694C61"/>
    <w:rsid w:val="00694D53"/>
    <w:rsid w:val="0069518D"/>
    <w:rsid w:val="00695347"/>
    <w:rsid w:val="00695452"/>
    <w:rsid w:val="00695537"/>
    <w:rsid w:val="00695923"/>
    <w:rsid w:val="00695C56"/>
    <w:rsid w:val="00695FB3"/>
    <w:rsid w:val="00696013"/>
    <w:rsid w:val="006961EE"/>
    <w:rsid w:val="0069696B"/>
    <w:rsid w:val="00696A54"/>
    <w:rsid w:val="00696E7A"/>
    <w:rsid w:val="00697551"/>
    <w:rsid w:val="0069758A"/>
    <w:rsid w:val="006A0145"/>
    <w:rsid w:val="006A050E"/>
    <w:rsid w:val="006A05C5"/>
    <w:rsid w:val="006A0F4B"/>
    <w:rsid w:val="006A1292"/>
    <w:rsid w:val="006A1554"/>
    <w:rsid w:val="006A1697"/>
    <w:rsid w:val="006A17B9"/>
    <w:rsid w:val="006A234D"/>
    <w:rsid w:val="006A294D"/>
    <w:rsid w:val="006A34B7"/>
    <w:rsid w:val="006A34E7"/>
    <w:rsid w:val="006A35D7"/>
    <w:rsid w:val="006A480C"/>
    <w:rsid w:val="006A4AEF"/>
    <w:rsid w:val="006A4BB6"/>
    <w:rsid w:val="006A5E95"/>
    <w:rsid w:val="006A6180"/>
    <w:rsid w:val="006A651F"/>
    <w:rsid w:val="006A6566"/>
    <w:rsid w:val="006A663E"/>
    <w:rsid w:val="006A67C7"/>
    <w:rsid w:val="006A688D"/>
    <w:rsid w:val="006A6E8B"/>
    <w:rsid w:val="006A7363"/>
    <w:rsid w:val="006A7404"/>
    <w:rsid w:val="006A76C8"/>
    <w:rsid w:val="006A7820"/>
    <w:rsid w:val="006A7A55"/>
    <w:rsid w:val="006B006E"/>
    <w:rsid w:val="006B0096"/>
    <w:rsid w:val="006B0127"/>
    <w:rsid w:val="006B0965"/>
    <w:rsid w:val="006B0B87"/>
    <w:rsid w:val="006B100B"/>
    <w:rsid w:val="006B106A"/>
    <w:rsid w:val="006B25F1"/>
    <w:rsid w:val="006B2E17"/>
    <w:rsid w:val="006B39E1"/>
    <w:rsid w:val="006B3C7B"/>
    <w:rsid w:val="006B3D3A"/>
    <w:rsid w:val="006B3F7B"/>
    <w:rsid w:val="006B4082"/>
    <w:rsid w:val="006B40E9"/>
    <w:rsid w:val="006B4114"/>
    <w:rsid w:val="006B4A81"/>
    <w:rsid w:val="006B5330"/>
    <w:rsid w:val="006B53DA"/>
    <w:rsid w:val="006B585A"/>
    <w:rsid w:val="006B59A4"/>
    <w:rsid w:val="006B6B75"/>
    <w:rsid w:val="006B6B82"/>
    <w:rsid w:val="006B70AF"/>
    <w:rsid w:val="006B7B47"/>
    <w:rsid w:val="006B7B86"/>
    <w:rsid w:val="006C0046"/>
    <w:rsid w:val="006C01B5"/>
    <w:rsid w:val="006C0234"/>
    <w:rsid w:val="006C0716"/>
    <w:rsid w:val="006C0897"/>
    <w:rsid w:val="006C1F9E"/>
    <w:rsid w:val="006C2106"/>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3CA"/>
    <w:rsid w:val="006C6506"/>
    <w:rsid w:val="006C6D0B"/>
    <w:rsid w:val="006C705A"/>
    <w:rsid w:val="006C75E1"/>
    <w:rsid w:val="006C7F04"/>
    <w:rsid w:val="006D0588"/>
    <w:rsid w:val="006D08D2"/>
    <w:rsid w:val="006D0A45"/>
    <w:rsid w:val="006D0C49"/>
    <w:rsid w:val="006D0C60"/>
    <w:rsid w:val="006D0EE0"/>
    <w:rsid w:val="006D0F2E"/>
    <w:rsid w:val="006D164A"/>
    <w:rsid w:val="006D17B2"/>
    <w:rsid w:val="006D1C1D"/>
    <w:rsid w:val="006D2470"/>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4C0"/>
    <w:rsid w:val="006E09F4"/>
    <w:rsid w:val="006E0A41"/>
    <w:rsid w:val="006E0A9B"/>
    <w:rsid w:val="006E13C3"/>
    <w:rsid w:val="006E15A6"/>
    <w:rsid w:val="006E1D59"/>
    <w:rsid w:val="006E200C"/>
    <w:rsid w:val="006E275E"/>
    <w:rsid w:val="006E2855"/>
    <w:rsid w:val="006E2CC6"/>
    <w:rsid w:val="006E33BD"/>
    <w:rsid w:val="006E3A22"/>
    <w:rsid w:val="006E3ECB"/>
    <w:rsid w:val="006E3FE0"/>
    <w:rsid w:val="006E3FE6"/>
    <w:rsid w:val="006E4214"/>
    <w:rsid w:val="006E4512"/>
    <w:rsid w:val="006E45F1"/>
    <w:rsid w:val="006E4984"/>
    <w:rsid w:val="006E49F0"/>
    <w:rsid w:val="006E4AA4"/>
    <w:rsid w:val="006E4E10"/>
    <w:rsid w:val="006E5A04"/>
    <w:rsid w:val="006E5EBB"/>
    <w:rsid w:val="006E60F3"/>
    <w:rsid w:val="006E6845"/>
    <w:rsid w:val="006E68BD"/>
    <w:rsid w:val="006E69D7"/>
    <w:rsid w:val="006E74FF"/>
    <w:rsid w:val="006E7DDA"/>
    <w:rsid w:val="006F07E0"/>
    <w:rsid w:val="006F0923"/>
    <w:rsid w:val="006F0A03"/>
    <w:rsid w:val="006F0EA5"/>
    <w:rsid w:val="006F0F65"/>
    <w:rsid w:val="006F15C2"/>
    <w:rsid w:val="006F17C0"/>
    <w:rsid w:val="006F1C75"/>
    <w:rsid w:val="006F2091"/>
    <w:rsid w:val="006F299B"/>
    <w:rsid w:val="006F2A8A"/>
    <w:rsid w:val="006F3573"/>
    <w:rsid w:val="006F3DEE"/>
    <w:rsid w:val="006F43C5"/>
    <w:rsid w:val="006F462C"/>
    <w:rsid w:val="006F4727"/>
    <w:rsid w:val="006F482D"/>
    <w:rsid w:val="006F5774"/>
    <w:rsid w:val="006F5D69"/>
    <w:rsid w:val="006F7B20"/>
    <w:rsid w:val="007001CB"/>
    <w:rsid w:val="0070020C"/>
    <w:rsid w:val="007004CD"/>
    <w:rsid w:val="00700AC5"/>
    <w:rsid w:val="00700C14"/>
    <w:rsid w:val="00700D86"/>
    <w:rsid w:val="00701118"/>
    <w:rsid w:val="00701EDA"/>
    <w:rsid w:val="00701F85"/>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07EF2"/>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A7A"/>
    <w:rsid w:val="00720BCA"/>
    <w:rsid w:val="00720DCC"/>
    <w:rsid w:val="00721607"/>
    <w:rsid w:val="007219F1"/>
    <w:rsid w:val="00721ACA"/>
    <w:rsid w:val="00721C76"/>
    <w:rsid w:val="00722552"/>
    <w:rsid w:val="007225E1"/>
    <w:rsid w:val="00722ECC"/>
    <w:rsid w:val="00723022"/>
    <w:rsid w:val="00723023"/>
    <w:rsid w:val="0072325C"/>
    <w:rsid w:val="0072343F"/>
    <w:rsid w:val="00723495"/>
    <w:rsid w:val="007236A3"/>
    <w:rsid w:val="00723B08"/>
    <w:rsid w:val="00723DB7"/>
    <w:rsid w:val="00723E3E"/>
    <w:rsid w:val="00724881"/>
    <w:rsid w:val="00724BD0"/>
    <w:rsid w:val="00725246"/>
    <w:rsid w:val="00725392"/>
    <w:rsid w:val="00725BA7"/>
    <w:rsid w:val="0072664C"/>
    <w:rsid w:val="007270C7"/>
    <w:rsid w:val="0072722E"/>
    <w:rsid w:val="0073034E"/>
    <w:rsid w:val="0073050A"/>
    <w:rsid w:val="00730882"/>
    <w:rsid w:val="00730C13"/>
    <w:rsid w:val="00731B17"/>
    <w:rsid w:val="00731E5C"/>
    <w:rsid w:val="00732A0F"/>
    <w:rsid w:val="00732DD1"/>
    <w:rsid w:val="00733434"/>
    <w:rsid w:val="007334FF"/>
    <w:rsid w:val="007337EC"/>
    <w:rsid w:val="00733DE8"/>
    <w:rsid w:val="00734259"/>
    <w:rsid w:val="0073446D"/>
    <w:rsid w:val="00734B4A"/>
    <w:rsid w:val="00734CE8"/>
    <w:rsid w:val="00734D9A"/>
    <w:rsid w:val="00734DCD"/>
    <w:rsid w:val="00735584"/>
    <w:rsid w:val="00735746"/>
    <w:rsid w:val="00735C75"/>
    <w:rsid w:val="00735E6F"/>
    <w:rsid w:val="00735FD0"/>
    <w:rsid w:val="00736298"/>
    <w:rsid w:val="007364F1"/>
    <w:rsid w:val="00736699"/>
    <w:rsid w:val="0073698F"/>
    <w:rsid w:val="00736CAD"/>
    <w:rsid w:val="00737D82"/>
    <w:rsid w:val="0074005B"/>
    <w:rsid w:val="007402BB"/>
    <w:rsid w:val="007402E0"/>
    <w:rsid w:val="00740BD6"/>
    <w:rsid w:val="00741D65"/>
    <w:rsid w:val="00742423"/>
    <w:rsid w:val="00742AA5"/>
    <w:rsid w:val="00742DEC"/>
    <w:rsid w:val="00742FD6"/>
    <w:rsid w:val="00743F43"/>
    <w:rsid w:val="00744263"/>
    <w:rsid w:val="00744373"/>
    <w:rsid w:val="00744869"/>
    <w:rsid w:val="0074488D"/>
    <w:rsid w:val="00744A94"/>
    <w:rsid w:val="00744AB6"/>
    <w:rsid w:val="00744B8D"/>
    <w:rsid w:val="00744C6F"/>
    <w:rsid w:val="007457FC"/>
    <w:rsid w:val="00745B59"/>
    <w:rsid w:val="007468B7"/>
    <w:rsid w:val="007469CA"/>
    <w:rsid w:val="007469E2"/>
    <w:rsid w:val="00746DB5"/>
    <w:rsid w:val="00746EEE"/>
    <w:rsid w:val="00747940"/>
    <w:rsid w:val="00747C5F"/>
    <w:rsid w:val="00747F85"/>
    <w:rsid w:val="0075018F"/>
    <w:rsid w:val="0075061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6CBF"/>
    <w:rsid w:val="00756EFD"/>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727"/>
    <w:rsid w:val="00766869"/>
    <w:rsid w:val="00766B62"/>
    <w:rsid w:val="00766BCF"/>
    <w:rsid w:val="00766F65"/>
    <w:rsid w:val="00767175"/>
    <w:rsid w:val="007671E6"/>
    <w:rsid w:val="007673C2"/>
    <w:rsid w:val="00767A99"/>
    <w:rsid w:val="00770255"/>
    <w:rsid w:val="00770536"/>
    <w:rsid w:val="00770608"/>
    <w:rsid w:val="007709EB"/>
    <w:rsid w:val="00770DDC"/>
    <w:rsid w:val="00771483"/>
    <w:rsid w:val="00771C91"/>
    <w:rsid w:val="00772415"/>
    <w:rsid w:val="0077281D"/>
    <w:rsid w:val="00773381"/>
    <w:rsid w:val="00773A77"/>
    <w:rsid w:val="00773CA1"/>
    <w:rsid w:val="0077473F"/>
    <w:rsid w:val="00774763"/>
    <w:rsid w:val="00775273"/>
    <w:rsid w:val="00775A22"/>
    <w:rsid w:val="00775E6D"/>
    <w:rsid w:val="007769A7"/>
    <w:rsid w:val="00776B65"/>
    <w:rsid w:val="007775A4"/>
    <w:rsid w:val="00777691"/>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E94"/>
    <w:rsid w:val="00786F41"/>
    <w:rsid w:val="007872C2"/>
    <w:rsid w:val="00787342"/>
    <w:rsid w:val="00787723"/>
    <w:rsid w:val="00787A39"/>
    <w:rsid w:val="00787AF3"/>
    <w:rsid w:val="00787CF4"/>
    <w:rsid w:val="00787DDC"/>
    <w:rsid w:val="00790781"/>
    <w:rsid w:val="00790929"/>
    <w:rsid w:val="00791287"/>
    <w:rsid w:val="007918FE"/>
    <w:rsid w:val="00791EA3"/>
    <w:rsid w:val="0079231D"/>
    <w:rsid w:val="007926D1"/>
    <w:rsid w:val="0079271D"/>
    <w:rsid w:val="00792721"/>
    <w:rsid w:val="0079276F"/>
    <w:rsid w:val="0079321D"/>
    <w:rsid w:val="00793222"/>
    <w:rsid w:val="0079376A"/>
    <w:rsid w:val="00793EE7"/>
    <w:rsid w:val="00794AD6"/>
    <w:rsid w:val="00794B4F"/>
    <w:rsid w:val="00795636"/>
    <w:rsid w:val="00795692"/>
    <w:rsid w:val="00795D07"/>
    <w:rsid w:val="00795EE7"/>
    <w:rsid w:val="00795FA0"/>
    <w:rsid w:val="00796186"/>
    <w:rsid w:val="007961FE"/>
    <w:rsid w:val="00796234"/>
    <w:rsid w:val="00796349"/>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64B9"/>
    <w:rsid w:val="007A743E"/>
    <w:rsid w:val="007A7529"/>
    <w:rsid w:val="007A7B7C"/>
    <w:rsid w:val="007B066E"/>
    <w:rsid w:val="007B0B26"/>
    <w:rsid w:val="007B0B54"/>
    <w:rsid w:val="007B10EA"/>
    <w:rsid w:val="007B135F"/>
    <w:rsid w:val="007B1A05"/>
    <w:rsid w:val="007B1A5A"/>
    <w:rsid w:val="007B2119"/>
    <w:rsid w:val="007B2B56"/>
    <w:rsid w:val="007B2EC2"/>
    <w:rsid w:val="007B3041"/>
    <w:rsid w:val="007B3916"/>
    <w:rsid w:val="007B3D91"/>
    <w:rsid w:val="007B411B"/>
    <w:rsid w:val="007B45D8"/>
    <w:rsid w:val="007B6278"/>
    <w:rsid w:val="007B6648"/>
    <w:rsid w:val="007B6ED2"/>
    <w:rsid w:val="007B746F"/>
    <w:rsid w:val="007B74E7"/>
    <w:rsid w:val="007B765F"/>
    <w:rsid w:val="007B7809"/>
    <w:rsid w:val="007B7CF6"/>
    <w:rsid w:val="007C061C"/>
    <w:rsid w:val="007C0A9B"/>
    <w:rsid w:val="007C0E6D"/>
    <w:rsid w:val="007C1424"/>
    <w:rsid w:val="007C1426"/>
    <w:rsid w:val="007C20BC"/>
    <w:rsid w:val="007C27CC"/>
    <w:rsid w:val="007C2840"/>
    <w:rsid w:val="007C35DB"/>
    <w:rsid w:val="007C4D38"/>
    <w:rsid w:val="007C5084"/>
    <w:rsid w:val="007C5108"/>
    <w:rsid w:val="007C5DAB"/>
    <w:rsid w:val="007C5DFD"/>
    <w:rsid w:val="007C5F17"/>
    <w:rsid w:val="007C63B1"/>
    <w:rsid w:val="007C6532"/>
    <w:rsid w:val="007C6575"/>
    <w:rsid w:val="007C66E0"/>
    <w:rsid w:val="007C6CA0"/>
    <w:rsid w:val="007C6D11"/>
    <w:rsid w:val="007C7763"/>
    <w:rsid w:val="007C79B6"/>
    <w:rsid w:val="007C7CB3"/>
    <w:rsid w:val="007D0B4E"/>
    <w:rsid w:val="007D0E01"/>
    <w:rsid w:val="007D0F59"/>
    <w:rsid w:val="007D106C"/>
    <w:rsid w:val="007D192E"/>
    <w:rsid w:val="007D2538"/>
    <w:rsid w:val="007D29AD"/>
    <w:rsid w:val="007D2F93"/>
    <w:rsid w:val="007D3F17"/>
    <w:rsid w:val="007D40DC"/>
    <w:rsid w:val="007D45BB"/>
    <w:rsid w:val="007D4C02"/>
    <w:rsid w:val="007D4F6B"/>
    <w:rsid w:val="007D541F"/>
    <w:rsid w:val="007D5597"/>
    <w:rsid w:val="007D578C"/>
    <w:rsid w:val="007D5DD9"/>
    <w:rsid w:val="007D67A9"/>
    <w:rsid w:val="007D69A4"/>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1BD"/>
    <w:rsid w:val="007E7707"/>
    <w:rsid w:val="007E788D"/>
    <w:rsid w:val="007E7948"/>
    <w:rsid w:val="007E7C8D"/>
    <w:rsid w:val="007E7F82"/>
    <w:rsid w:val="007F0F57"/>
    <w:rsid w:val="007F11F1"/>
    <w:rsid w:val="007F1530"/>
    <w:rsid w:val="007F17B0"/>
    <w:rsid w:val="007F18B9"/>
    <w:rsid w:val="007F1913"/>
    <w:rsid w:val="007F1F0D"/>
    <w:rsid w:val="007F24A3"/>
    <w:rsid w:val="007F2C1D"/>
    <w:rsid w:val="007F2C83"/>
    <w:rsid w:val="007F3149"/>
    <w:rsid w:val="007F3548"/>
    <w:rsid w:val="007F37A7"/>
    <w:rsid w:val="007F37AB"/>
    <w:rsid w:val="007F4045"/>
    <w:rsid w:val="007F4445"/>
    <w:rsid w:val="007F4C59"/>
    <w:rsid w:val="007F4C99"/>
    <w:rsid w:val="007F545C"/>
    <w:rsid w:val="007F5BEE"/>
    <w:rsid w:val="007F5C2F"/>
    <w:rsid w:val="007F65F5"/>
    <w:rsid w:val="007F782D"/>
    <w:rsid w:val="007F7B44"/>
    <w:rsid w:val="007F7DA8"/>
    <w:rsid w:val="00800517"/>
    <w:rsid w:val="008006C6"/>
    <w:rsid w:val="00800CD9"/>
    <w:rsid w:val="00801176"/>
    <w:rsid w:val="0080132D"/>
    <w:rsid w:val="00801517"/>
    <w:rsid w:val="008019D1"/>
    <w:rsid w:val="00801ABF"/>
    <w:rsid w:val="00801C68"/>
    <w:rsid w:val="00801D9A"/>
    <w:rsid w:val="00801E8C"/>
    <w:rsid w:val="00802AAF"/>
    <w:rsid w:val="00802E76"/>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07F02"/>
    <w:rsid w:val="0081005C"/>
    <w:rsid w:val="00811103"/>
    <w:rsid w:val="0081171D"/>
    <w:rsid w:val="008120DD"/>
    <w:rsid w:val="00812260"/>
    <w:rsid w:val="00812A47"/>
    <w:rsid w:val="00812D35"/>
    <w:rsid w:val="00812DC9"/>
    <w:rsid w:val="00812DE6"/>
    <w:rsid w:val="008130D2"/>
    <w:rsid w:val="00813A0E"/>
    <w:rsid w:val="00813A9F"/>
    <w:rsid w:val="00813B66"/>
    <w:rsid w:val="0081433D"/>
    <w:rsid w:val="00814CB1"/>
    <w:rsid w:val="00814D14"/>
    <w:rsid w:val="00815169"/>
    <w:rsid w:val="00815304"/>
    <w:rsid w:val="008165E6"/>
    <w:rsid w:val="00816B66"/>
    <w:rsid w:val="00816CED"/>
    <w:rsid w:val="008173C5"/>
    <w:rsid w:val="0081765C"/>
    <w:rsid w:val="00817917"/>
    <w:rsid w:val="00817FB5"/>
    <w:rsid w:val="00820222"/>
    <w:rsid w:val="0082041A"/>
    <w:rsid w:val="008205D2"/>
    <w:rsid w:val="00820CEF"/>
    <w:rsid w:val="0082103D"/>
    <w:rsid w:val="00821193"/>
    <w:rsid w:val="008212E1"/>
    <w:rsid w:val="0082255A"/>
    <w:rsid w:val="008226F8"/>
    <w:rsid w:val="0082300C"/>
    <w:rsid w:val="00823148"/>
    <w:rsid w:val="008234AB"/>
    <w:rsid w:val="008234FA"/>
    <w:rsid w:val="00823620"/>
    <w:rsid w:val="008236E9"/>
    <w:rsid w:val="00823FE3"/>
    <w:rsid w:val="00824A02"/>
    <w:rsid w:val="008251AC"/>
    <w:rsid w:val="0082529B"/>
    <w:rsid w:val="008257CE"/>
    <w:rsid w:val="008258C7"/>
    <w:rsid w:val="008258E5"/>
    <w:rsid w:val="008259B6"/>
    <w:rsid w:val="00827329"/>
    <w:rsid w:val="008274A3"/>
    <w:rsid w:val="008277F5"/>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3C81"/>
    <w:rsid w:val="00834EC8"/>
    <w:rsid w:val="008350EE"/>
    <w:rsid w:val="0083535C"/>
    <w:rsid w:val="00835570"/>
    <w:rsid w:val="00836323"/>
    <w:rsid w:val="00837654"/>
    <w:rsid w:val="00837D23"/>
    <w:rsid w:val="00837DC5"/>
    <w:rsid w:val="00837EBF"/>
    <w:rsid w:val="008406EE"/>
    <w:rsid w:val="008413CF"/>
    <w:rsid w:val="0084176D"/>
    <w:rsid w:val="00841A31"/>
    <w:rsid w:val="008426DD"/>
    <w:rsid w:val="008429ED"/>
    <w:rsid w:val="00842B9C"/>
    <w:rsid w:val="00842D6C"/>
    <w:rsid w:val="008438C8"/>
    <w:rsid w:val="00843983"/>
    <w:rsid w:val="00844841"/>
    <w:rsid w:val="00844899"/>
    <w:rsid w:val="00844B12"/>
    <w:rsid w:val="0084500B"/>
    <w:rsid w:val="00845610"/>
    <w:rsid w:val="008457F2"/>
    <w:rsid w:val="00845FC5"/>
    <w:rsid w:val="008460C6"/>
    <w:rsid w:val="00846140"/>
    <w:rsid w:val="00847260"/>
    <w:rsid w:val="0084740B"/>
    <w:rsid w:val="0084797C"/>
    <w:rsid w:val="00847E0F"/>
    <w:rsid w:val="00847F80"/>
    <w:rsid w:val="00850285"/>
    <w:rsid w:val="00850659"/>
    <w:rsid w:val="00850ABB"/>
    <w:rsid w:val="00851BF6"/>
    <w:rsid w:val="00851C1E"/>
    <w:rsid w:val="00851DDA"/>
    <w:rsid w:val="0085299E"/>
    <w:rsid w:val="00852C1A"/>
    <w:rsid w:val="00854171"/>
    <w:rsid w:val="0085449A"/>
    <w:rsid w:val="0085553B"/>
    <w:rsid w:val="00855611"/>
    <w:rsid w:val="00855618"/>
    <w:rsid w:val="008558DE"/>
    <w:rsid w:val="00855C07"/>
    <w:rsid w:val="00856326"/>
    <w:rsid w:val="00856AA8"/>
    <w:rsid w:val="00856EBC"/>
    <w:rsid w:val="00856F84"/>
    <w:rsid w:val="008570AD"/>
    <w:rsid w:val="0085757C"/>
    <w:rsid w:val="008575DD"/>
    <w:rsid w:val="00857CC1"/>
    <w:rsid w:val="0086019A"/>
    <w:rsid w:val="00862641"/>
    <w:rsid w:val="008629A8"/>
    <w:rsid w:val="00862A49"/>
    <w:rsid w:val="00863635"/>
    <w:rsid w:val="008642CC"/>
    <w:rsid w:val="00864AA0"/>
    <w:rsid w:val="00864E63"/>
    <w:rsid w:val="00864FDB"/>
    <w:rsid w:val="00865324"/>
    <w:rsid w:val="00865458"/>
    <w:rsid w:val="008657F1"/>
    <w:rsid w:val="00865C96"/>
    <w:rsid w:val="00865D3A"/>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656"/>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E52"/>
    <w:rsid w:val="00883F5C"/>
    <w:rsid w:val="00884507"/>
    <w:rsid w:val="008848F9"/>
    <w:rsid w:val="00884A7B"/>
    <w:rsid w:val="00884D9C"/>
    <w:rsid w:val="008854AC"/>
    <w:rsid w:val="0088554F"/>
    <w:rsid w:val="00885C1E"/>
    <w:rsid w:val="00886229"/>
    <w:rsid w:val="008869F3"/>
    <w:rsid w:val="0088704C"/>
    <w:rsid w:val="008870FE"/>
    <w:rsid w:val="0088723A"/>
    <w:rsid w:val="00890602"/>
    <w:rsid w:val="00890EB4"/>
    <w:rsid w:val="00891264"/>
    <w:rsid w:val="0089163F"/>
    <w:rsid w:val="00891658"/>
    <w:rsid w:val="00891B39"/>
    <w:rsid w:val="0089223F"/>
    <w:rsid w:val="0089225B"/>
    <w:rsid w:val="008924E1"/>
    <w:rsid w:val="008925CD"/>
    <w:rsid w:val="00892719"/>
    <w:rsid w:val="00892A7A"/>
    <w:rsid w:val="00892E74"/>
    <w:rsid w:val="008933AC"/>
    <w:rsid w:val="00893474"/>
    <w:rsid w:val="008937D2"/>
    <w:rsid w:val="00893A29"/>
    <w:rsid w:val="00893CA5"/>
    <w:rsid w:val="00893E42"/>
    <w:rsid w:val="00894391"/>
    <w:rsid w:val="0089473B"/>
    <w:rsid w:val="0089481B"/>
    <w:rsid w:val="00894894"/>
    <w:rsid w:val="00894F0C"/>
    <w:rsid w:val="008950CF"/>
    <w:rsid w:val="00895159"/>
    <w:rsid w:val="008956AF"/>
    <w:rsid w:val="00895D43"/>
    <w:rsid w:val="0089670A"/>
    <w:rsid w:val="008967DF"/>
    <w:rsid w:val="00896896"/>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8E1"/>
    <w:rsid w:val="008A1A1E"/>
    <w:rsid w:val="008A1AD1"/>
    <w:rsid w:val="008A250F"/>
    <w:rsid w:val="008A2D6E"/>
    <w:rsid w:val="008A3526"/>
    <w:rsid w:val="008A3885"/>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4F2"/>
    <w:rsid w:val="008B27FB"/>
    <w:rsid w:val="008B28FD"/>
    <w:rsid w:val="008B2E24"/>
    <w:rsid w:val="008B300D"/>
    <w:rsid w:val="008B307D"/>
    <w:rsid w:val="008B3B1F"/>
    <w:rsid w:val="008B3D0A"/>
    <w:rsid w:val="008B41DF"/>
    <w:rsid w:val="008B4658"/>
    <w:rsid w:val="008B4A26"/>
    <w:rsid w:val="008B4DAC"/>
    <w:rsid w:val="008B4DE0"/>
    <w:rsid w:val="008B4ECC"/>
    <w:rsid w:val="008B58FD"/>
    <w:rsid w:val="008B59D5"/>
    <w:rsid w:val="008B60CC"/>
    <w:rsid w:val="008B61D2"/>
    <w:rsid w:val="008B6430"/>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6834"/>
    <w:rsid w:val="008C72CD"/>
    <w:rsid w:val="008C779D"/>
    <w:rsid w:val="008D062F"/>
    <w:rsid w:val="008D09B1"/>
    <w:rsid w:val="008D28D5"/>
    <w:rsid w:val="008D3558"/>
    <w:rsid w:val="008D368D"/>
    <w:rsid w:val="008D3D03"/>
    <w:rsid w:val="008D3D37"/>
    <w:rsid w:val="008D43CE"/>
    <w:rsid w:val="008D59D4"/>
    <w:rsid w:val="008D7321"/>
    <w:rsid w:val="008D734D"/>
    <w:rsid w:val="008D746F"/>
    <w:rsid w:val="008D751E"/>
    <w:rsid w:val="008D79EB"/>
    <w:rsid w:val="008E0204"/>
    <w:rsid w:val="008E0681"/>
    <w:rsid w:val="008E0D3B"/>
    <w:rsid w:val="008E0E0C"/>
    <w:rsid w:val="008E115B"/>
    <w:rsid w:val="008E1310"/>
    <w:rsid w:val="008E19EC"/>
    <w:rsid w:val="008E20DD"/>
    <w:rsid w:val="008E24A9"/>
    <w:rsid w:val="008E2C63"/>
    <w:rsid w:val="008E2D5E"/>
    <w:rsid w:val="008E2FB9"/>
    <w:rsid w:val="008E3255"/>
    <w:rsid w:val="008E36C9"/>
    <w:rsid w:val="008E37C0"/>
    <w:rsid w:val="008E3FA0"/>
    <w:rsid w:val="008E44A9"/>
    <w:rsid w:val="008E46AB"/>
    <w:rsid w:val="008E4993"/>
    <w:rsid w:val="008E4F70"/>
    <w:rsid w:val="008E5F30"/>
    <w:rsid w:val="008E624A"/>
    <w:rsid w:val="008E6689"/>
    <w:rsid w:val="008E6EF2"/>
    <w:rsid w:val="008E6F0B"/>
    <w:rsid w:val="008E775E"/>
    <w:rsid w:val="008E7BAA"/>
    <w:rsid w:val="008F0188"/>
    <w:rsid w:val="008F02FF"/>
    <w:rsid w:val="008F0C24"/>
    <w:rsid w:val="008F10BB"/>
    <w:rsid w:val="008F22F7"/>
    <w:rsid w:val="008F25EF"/>
    <w:rsid w:val="008F2612"/>
    <w:rsid w:val="008F3390"/>
    <w:rsid w:val="008F34D2"/>
    <w:rsid w:val="008F45A7"/>
    <w:rsid w:val="008F4A64"/>
    <w:rsid w:val="008F4A70"/>
    <w:rsid w:val="008F4C8F"/>
    <w:rsid w:val="008F4EC2"/>
    <w:rsid w:val="008F5202"/>
    <w:rsid w:val="008F58E6"/>
    <w:rsid w:val="008F5A9A"/>
    <w:rsid w:val="008F5AFB"/>
    <w:rsid w:val="008F5C5E"/>
    <w:rsid w:val="008F67DB"/>
    <w:rsid w:val="008F67DF"/>
    <w:rsid w:val="008F67E9"/>
    <w:rsid w:val="008F6927"/>
    <w:rsid w:val="008F6B5D"/>
    <w:rsid w:val="008F6E75"/>
    <w:rsid w:val="008F7C82"/>
    <w:rsid w:val="008F7E88"/>
    <w:rsid w:val="008F7EA9"/>
    <w:rsid w:val="0090011F"/>
    <w:rsid w:val="0090012C"/>
    <w:rsid w:val="00900C03"/>
    <w:rsid w:val="00900EED"/>
    <w:rsid w:val="0090104A"/>
    <w:rsid w:val="009011FE"/>
    <w:rsid w:val="009012C7"/>
    <w:rsid w:val="00901C73"/>
    <w:rsid w:val="00901CED"/>
    <w:rsid w:val="00901FE2"/>
    <w:rsid w:val="0090207E"/>
    <w:rsid w:val="00902744"/>
    <w:rsid w:val="00902F55"/>
    <w:rsid w:val="009037EE"/>
    <w:rsid w:val="00903A30"/>
    <w:rsid w:val="00903CFD"/>
    <w:rsid w:val="00903E19"/>
    <w:rsid w:val="0090408A"/>
    <w:rsid w:val="00904120"/>
    <w:rsid w:val="00904C7D"/>
    <w:rsid w:val="00905978"/>
    <w:rsid w:val="00906160"/>
    <w:rsid w:val="009068AB"/>
    <w:rsid w:val="00907222"/>
    <w:rsid w:val="009073DB"/>
    <w:rsid w:val="0090740A"/>
    <w:rsid w:val="00907618"/>
    <w:rsid w:val="00907BDD"/>
    <w:rsid w:val="00907DF5"/>
    <w:rsid w:val="009103ED"/>
    <w:rsid w:val="00910529"/>
    <w:rsid w:val="009109B7"/>
    <w:rsid w:val="00911298"/>
    <w:rsid w:val="00911D5B"/>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5DA5"/>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3938"/>
    <w:rsid w:val="009243CB"/>
    <w:rsid w:val="00924FB5"/>
    <w:rsid w:val="009255E6"/>
    <w:rsid w:val="00925812"/>
    <w:rsid w:val="00925908"/>
    <w:rsid w:val="00925BC2"/>
    <w:rsid w:val="00926114"/>
    <w:rsid w:val="009261AE"/>
    <w:rsid w:val="009262E7"/>
    <w:rsid w:val="00926640"/>
    <w:rsid w:val="0092768A"/>
    <w:rsid w:val="00927869"/>
    <w:rsid w:val="00927D1D"/>
    <w:rsid w:val="00930589"/>
    <w:rsid w:val="0093075B"/>
    <w:rsid w:val="00930B97"/>
    <w:rsid w:val="00930F8C"/>
    <w:rsid w:val="009311BD"/>
    <w:rsid w:val="00931581"/>
    <w:rsid w:val="00931711"/>
    <w:rsid w:val="00931D0F"/>
    <w:rsid w:val="00931E26"/>
    <w:rsid w:val="00931EC1"/>
    <w:rsid w:val="00932526"/>
    <w:rsid w:val="00932679"/>
    <w:rsid w:val="0093290A"/>
    <w:rsid w:val="00932957"/>
    <w:rsid w:val="009329E2"/>
    <w:rsid w:val="00932B0C"/>
    <w:rsid w:val="00932DF5"/>
    <w:rsid w:val="00933832"/>
    <w:rsid w:val="00933B72"/>
    <w:rsid w:val="00933C8E"/>
    <w:rsid w:val="0093402B"/>
    <w:rsid w:val="0093417D"/>
    <w:rsid w:val="00934191"/>
    <w:rsid w:val="009341F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A81"/>
    <w:rsid w:val="00941CBA"/>
    <w:rsid w:val="009421BF"/>
    <w:rsid w:val="009427BA"/>
    <w:rsid w:val="00942B6F"/>
    <w:rsid w:val="00943A0A"/>
    <w:rsid w:val="00943E29"/>
    <w:rsid w:val="00944AE0"/>
    <w:rsid w:val="00944BD7"/>
    <w:rsid w:val="00944CC1"/>
    <w:rsid w:val="00945404"/>
    <w:rsid w:val="00945562"/>
    <w:rsid w:val="00945E7E"/>
    <w:rsid w:val="009460EE"/>
    <w:rsid w:val="00946286"/>
    <w:rsid w:val="009462DC"/>
    <w:rsid w:val="009468D0"/>
    <w:rsid w:val="00946BC9"/>
    <w:rsid w:val="00946CE1"/>
    <w:rsid w:val="00946EAB"/>
    <w:rsid w:val="00946F10"/>
    <w:rsid w:val="0094725D"/>
    <w:rsid w:val="00947567"/>
    <w:rsid w:val="00947950"/>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ECB"/>
    <w:rsid w:val="00960F10"/>
    <w:rsid w:val="009614D8"/>
    <w:rsid w:val="00961548"/>
    <w:rsid w:val="009616F5"/>
    <w:rsid w:val="00961BAD"/>
    <w:rsid w:val="00961E6B"/>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819"/>
    <w:rsid w:val="00970BA5"/>
    <w:rsid w:val="00970F0A"/>
    <w:rsid w:val="009710AC"/>
    <w:rsid w:val="00971A00"/>
    <w:rsid w:val="00971A1C"/>
    <w:rsid w:val="00971D00"/>
    <w:rsid w:val="00971EFF"/>
    <w:rsid w:val="009723B2"/>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58A2"/>
    <w:rsid w:val="009861CF"/>
    <w:rsid w:val="00986CFA"/>
    <w:rsid w:val="00987127"/>
    <w:rsid w:val="00987142"/>
    <w:rsid w:val="009872A6"/>
    <w:rsid w:val="00987804"/>
    <w:rsid w:val="009878AB"/>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1FB7"/>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0BA"/>
    <w:rsid w:val="009B0280"/>
    <w:rsid w:val="009B0FED"/>
    <w:rsid w:val="009B19F0"/>
    <w:rsid w:val="009B232A"/>
    <w:rsid w:val="009B24D0"/>
    <w:rsid w:val="009B265D"/>
    <w:rsid w:val="009B3375"/>
    <w:rsid w:val="009B3644"/>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741"/>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B88"/>
    <w:rsid w:val="009C6CE5"/>
    <w:rsid w:val="009C7034"/>
    <w:rsid w:val="009D0624"/>
    <w:rsid w:val="009D1D4A"/>
    <w:rsid w:val="009D2133"/>
    <w:rsid w:val="009D2295"/>
    <w:rsid w:val="009D22F3"/>
    <w:rsid w:val="009D246D"/>
    <w:rsid w:val="009D2531"/>
    <w:rsid w:val="009D2BA6"/>
    <w:rsid w:val="009D2D2F"/>
    <w:rsid w:val="009D3034"/>
    <w:rsid w:val="009D31A8"/>
    <w:rsid w:val="009D3263"/>
    <w:rsid w:val="009D3BC6"/>
    <w:rsid w:val="009D40BF"/>
    <w:rsid w:val="009D4717"/>
    <w:rsid w:val="009D4C97"/>
    <w:rsid w:val="009D4CF4"/>
    <w:rsid w:val="009D4D3B"/>
    <w:rsid w:val="009D545E"/>
    <w:rsid w:val="009D548C"/>
    <w:rsid w:val="009D5570"/>
    <w:rsid w:val="009D5766"/>
    <w:rsid w:val="009D5C4D"/>
    <w:rsid w:val="009D6E7C"/>
    <w:rsid w:val="009D6F6F"/>
    <w:rsid w:val="009D709F"/>
    <w:rsid w:val="009D718F"/>
    <w:rsid w:val="009D7718"/>
    <w:rsid w:val="009E01E2"/>
    <w:rsid w:val="009E04BE"/>
    <w:rsid w:val="009E0535"/>
    <w:rsid w:val="009E069B"/>
    <w:rsid w:val="009E17B8"/>
    <w:rsid w:val="009E1B9A"/>
    <w:rsid w:val="009E20BA"/>
    <w:rsid w:val="009E21BA"/>
    <w:rsid w:val="009E2A6C"/>
    <w:rsid w:val="009E2DF8"/>
    <w:rsid w:val="009E2F93"/>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C8"/>
    <w:rsid w:val="009F03EB"/>
    <w:rsid w:val="009F044A"/>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4DEB"/>
    <w:rsid w:val="009F502C"/>
    <w:rsid w:val="009F5313"/>
    <w:rsid w:val="009F5443"/>
    <w:rsid w:val="009F54B4"/>
    <w:rsid w:val="009F5EC7"/>
    <w:rsid w:val="009F6071"/>
    <w:rsid w:val="009F630B"/>
    <w:rsid w:val="009F6475"/>
    <w:rsid w:val="009F72AA"/>
    <w:rsid w:val="009F754A"/>
    <w:rsid w:val="009F76BF"/>
    <w:rsid w:val="009F7AFA"/>
    <w:rsid w:val="009F7B8B"/>
    <w:rsid w:val="00A0052F"/>
    <w:rsid w:val="00A006B1"/>
    <w:rsid w:val="00A013EB"/>
    <w:rsid w:val="00A01746"/>
    <w:rsid w:val="00A01C98"/>
    <w:rsid w:val="00A02825"/>
    <w:rsid w:val="00A028A4"/>
    <w:rsid w:val="00A0290D"/>
    <w:rsid w:val="00A03061"/>
    <w:rsid w:val="00A0309F"/>
    <w:rsid w:val="00A037BD"/>
    <w:rsid w:val="00A037DF"/>
    <w:rsid w:val="00A03C39"/>
    <w:rsid w:val="00A03C5E"/>
    <w:rsid w:val="00A04991"/>
    <w:rsid w:val="00A04B98"/>
    <w:rsid w:val="00A051F9"/>
    <w:rsid w:val="00A056D5"/>
    <w:rsid w:val="00A05D2E"/>
    <w:rsid w:val="00A061D9"/>
    <w:rsid w:val="00A06507"/>
    <w:rsid w:val="00A06973"/>
    <w:rsid w:val="00A06B7F"/>
    <w:rsid w:val="00A06BFE"/>
    <w:rsid w:val="00A06ECC"/>
    <w:rsid w:val="00A07C95"/>
    <w:rsid w:val="00A107E1"/>
    <w:rsid w:val="00A10A78"/>
    <w:rsid w:val="00A10FF4"/>
    <w:rsid w:val="00A11187"/>
    <w:rsid w:val="00A11296"/>
    <w:rsid w:val="00A11BF7"/>
    <w:rsid w:val="00A11DA6"/>
    <w:rsid w:val="00A122B6"/>
    <w:rsid w:val="00A122EA"/>
    <w:rsid w:val="00A12FE9"/>
    <w:rsid w:val="00A13604"/>
    <w:rsid w:val="00A1374A"/>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3E7"/>
    <w:rsid w:val="00A214A8"/>
    <w:rsid w:val="00A214BF"/>
    <w:rsid w:val="00A21944"/>
    <w:rsid w:val="00A21C00"/>
    <w:rsid w:val="00A21CC2"/>
    <w:rsid w:val="00A22AED"/>
    <w:rsid w:val="00A22D11"/>
    <w:rsid w:val="00A22FCC"/>
    <w:rsid w:val="00A2366F"/>
    <w:rsid w:val="00A23DBD"/>
    <w:rsid w:val="00A2495F"/>
    <w:rsid w:val="00A24A94"/>
    <w:rsid w:val="00A24AE0"/>
    <w:rsid w:val="00A24D10"/>
    <w:rsid w:val="00A24D6F"/>
    <w:rsid w:val="00A24E35"/>
    <w:rsid w:val="00A24EC5"/>
    <w:rsid w:val="00A256DA"/>
    <w:rsid w:val="00A258D8"/>
    <w:rsid w:val="00A25A3A"/>
    <w:rsid w:val="00A25A47"/>
    <w:rsid w:val="00A25D11"/>
    <w:rsid w:val="00A25D3E"/>
    <w:rsid w:val="00A25E3F"/>
    <w:rsid w:val="00A26400"/>
    <w:rsid w:val="00A26D5C"/>
    <w:rsid w:val="00A2737D"/>
    <w:rsid w:val="00A27885"/>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2D9"/>
    <w:rsid w:val="00A35D68"/>
    <w:rsid w:val="00A35DC7"/>
    <w:rsid w:val="00A361C6"/>
    <w:rsid w:val="00A375B9"/>
    <w:rsid w:val="00A37712"/>
    <w:rsid w:val="00A37975"/>
    <w:rsid w:val="00A37EC2"/>
    <w:rsid w:val="00A400BA"/>
    <w:rsid w:val="00A40356"/>
    <w:rsid w:val="00A40591"/>
    <w:rsid w:val="00A405F7"/>
    <w:rsid w:val="00A4067D"/>
    <w:rsid w:val="00A41076"/>
    <w:rsid w:val="00A4127C"/>
    <w:rsid w:val="00A41B9F"/>
    <w:rsid w:val="00A423BD"/>
    <w:rsid w:val="00A425C6"/>
    <w:rsid w:val="00A42686"/>
    <w:rsid w:val="00A431D8"/>
    <w:rsid w:val="00A43212"/>
    <w:rsid w:val="00A43D0F"/>
    <w:rsid w:val="00A43F36"/>
    <w:rsid w:val="00A44278"/>
    <w:rsid w:val="00A4432A"/>
    <w:rsid w:val="00A44729"/>
    <w:rsid w:val="00A45130"/>
    <w:rsid w:val="00A45174"/>
    <w:rsid w:val="00A45215"/>
    <w:rsid w:val="00A455DD"/>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BC7"/>
    <w:rsid w:val="00A52C84"/>
    <w:rsid w:val="00A52E03"/>
    <w:rsid w:val="00A52E8F"/>
    <w:rsid w:val="00A530F3"/>
    <w:rsid w:val="00A53885"/>
    <w:rsid w:val="00A53A5F"/>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039"/>
    <w:rsid w:val="00A60250"/>
    <w:rsid w:val="00A61246"/>
    <w:rsid w:val="00A612C4"/>
    <w:rsid w:val="00A61428"/>
    <w:rsid w:val="00A61629"/>
    <w:rsid w:val="00A62D94"/>
    <w:rsid w:val="00A62DD3"/>
    <w:rsid w:val="00A63204"/>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09C3"/>
    <w:rsid w:val="00A71760"/>
    <w:rsid w:val="00A7190E"/>
    <w:rsid w:val="00A71934"/>
    <w:rsid w:val="00A72011"/>
    <w:rsid w:val="00A721B5"/>
    <w:rsid w:val="00A7231A"/>
    <w:rsid w:val="00A72570"/>
    <w:rsid w:val="00A72803"/>
    <w:rsid w:val="00A72A9C"/>
    <w:rsid w:val="00A72D1D"/>
    <w:rsid w:val="00A738A0"/>
    <w:rsid w:val="00A73EB7"/>
    <w:rsid w:val="00A73F26"/>
    <w:rsid w:val="00A745D5"/>
    <w:rsid w:val="00A74688"/>
    <w:rsid w:val="00A75039"/>
    <w:rsid w:val="00A7637B"/>
    <w:rsid w:val="00A763B9"/>
    <w:rsid w:val="00A7718B"/>
    <w:rsid w:val="00A7747F"/>
    <w:rsid w:val="00A77596"/>
    <w:rsid w:val="00A77850"/>
    <w:rsid w:val="00A7786D"/>
    <w:rsid w:val="00A77E41"/>
    <w:rsid w:val="00A80834"/>
    <w:rsid w:val="00A80A2F"/>
    <w:rsid w:val="00A80C82"/>
    <w:rsid w:val="00A80D6D"/>
    <w:rsid w:val="00A81002"/>
    <w:rsid w:val="00A81AFE"/>
    <w:rsid w:val="00A82791"/>
    <w:rsid w:val="00A82BD7"/>
    <w:rsid w:val="00A8323C"/>
    <w:rsid w:val="00A8338D"/>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82E"/>
    <w:rsid w:val="00A8793B"/>
    <w:rsid w:val="00A87B90"/>
    <w:rsid w:val="00A87BA4"/>
    <w:rsid w:val="00A90160"/>
    <w:rsid w:val="00A90A55"/>
    <w:rsid w:val="00A90A8A"/>
    <w:rsid w:val="00A9108A"/>
    <w:rsid w:val="00A91BD5"/>
    <w:rsid w:val="00A922CB"/>
    <w:rsid w:val="00A92497"/>
    <w:rsid w:val="00A926FC"/>
    <w:rsid w:val="00A93021"/>
    <w:rsid w:val="00A9341E"/>
    <w:rsid w:val="00A935FC"/>
    <w:rsid w:val="00A943DA"/>
    <w:rsid w:val="00A944E6"/>
    <w:rsid w:val="00A94E3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0F59"/>
    <w:rsid w:val="00AA148C"/>
    <w:rsid w:val="00AA1CE8"/>
    <w:rsid w:val="00AA1E22"/>
    <w:rsid w:val="00AA294B"/>
    <w:rsid w:val="00AA29C4"/>
    <w:rsid w:val="00AA2CF5"/>
    <w:rsid w:val="00AA313E"/>
    <w:rsid w:val="00AA3293"/>
    <w:rsid w:val="00AA334E"/>
    <w:rsid w:val="00AA3537"/>
    <w:rsid w:val="00AA356B"/>
    <w:rsid w:val="00AA3B37"/>
    <w:rsid w:val="00AA3C5B"/>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0622"/>
    <w:rsid w:val="00AC0FD3"/>
    <w:rsid w:val="00AC1235"/>
    <w:rsid w:val="00AC14A3"/>
    <w:rsid w:val="00AC14C2"/>
    <w:rsid w:val="00AC19C8"/>
    <w:rsid w:val="00AC259B"/>
    <w:rsid w:val="00AC28AE"/>
    <w:rsid w:val="00AC2A97"/>
    <w:rsid w:val="00AC2B7A"/>
    <w:rsid w:val="00AC2F65"/>
    <w:rsid w:val="00AC31B4"/>
    <w:rsid w:val="00AC322E"/>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22F"/>
    <w:rsid w:val="00AD26CA"/>
    <w:rsid w:val="00AD2769"/>
    <w:rsid w:val="00AD347B"/>
    <w:rsid w:val="00AD35D7"/>
    <w:rsid w:val="00AD4A66"/>
    <w:rsid w:val="00AD4B4B"/>
    <w:rsid w:val="00AD4DEA"/>
    <w:rsid w:val="00AD4F72"/>
    <w:rsid w:val="00AD5C63"/>
    <w:rsid w:val="00AD5F01"/>
    <w:rsid w:val="00AD6482"/>
    <w:rsid w:val="00AD6D67"/>
    <w:rsid w:val="00AD6DB9"/>
    <w:rsid w:val="00AD742F"/>
    <w:rsid w:val="00AD74E4"/>
    <w:rsid w:val="00AD77C0"/>
    <w:rsid w:val="00AD78D8"/>
    <w:rsid w:val="00AD7C74"/>
    <w:rsid w:val="00AD7D3F"/>
    <w:rsid w:val="00AD7F26"/>
    <w:rsid w:val="00AE0212"/>
    <w:rsid w:val="00AE0494"/>
    <w:rsid w:val="00AE0897"/>
    <w:rsid w:val="00AE0B00"/>
    <w:rsid w:val="00AE0DFE"/>
    <w:rsid w:val="00AE0E92"/>
    <w:rsid w:val="00AE1A51"/>
    <w:rsid w:val="00AE1B78"/>
    <w:rsid w:val="00AE1CC4"/>
    <w:rsid w:val="00AE1E0A"/>
    <w:rsid w:val="00AE1FB9"/>
    <w:rsid w:val="00AE2C0C"/>
    <w:rsid w:val="00AE3704"/>
    <w:rsid w:val="00AE3F52"/>
    <w:rsid w:val="00AE3FA8"/>
    <w:rsid w:val="00AE41B3"/>
    <w:rsid w:val="00AE4283"/>
    <w:rsid w:val="00AE4596"/>
    <w:rsid w:val="00AE45F2"/>
    <w:rsid w:val="00AE4BEC"/>
    <w:rsid w:val="00AE4D8F"/>
    <w:rsid w:val="00AE5944"/>
    <w:rsid w:val="00AE5DF4"/>
    <w:rsid w:val="00AE6A81"/>
    <w:rsid w:val="00AE6CCE"/>
    <w:rsid w:val="00AE7800"/>
    <w:rsid w:val="00AE7A07"/>
    <w:rsid w:val="00AF003B"/>
    <w:rsid w:val="00AF004C"/>
    <w:rsid w:val="00AF0138"/>
    <w:rsid w:val="00AF0704"/>
    <w:rsid w:val="00AF07C4"/>
    <w:rsid w:val="00AF0C2F"/>
    <w:rsid w:val="00AF0C91"/>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599"/>
    <w:rsid w:val="00B016A6"/>
    <w:rsid w:val="00B01936"/>
    <w:rsid w:val="00B0233B"/>
    <w:rsid w:val="00B025FC"/>
    <w:rsid w:val="00B0272A"/>
    <w:rsid w:val="00B02973"/>
    <w:rsid w:val="00B02CC4"/>
    <w:rsid w:val="00B04FD3"/>
    <w:rsid w:val="00B05AAD"/>
    <w:rsid w:val="00B05F53"/>
    <w:rsid w:val="00B071A3"/>
    <w:rsid w:val="00B07372"/>
    <w:rsid w:val="00B0792E"/>
    <w:rsid w:val="00B07CCF"/>
    <w:rsid w:val="00B10496"/>
    <w:rsid w:val="00B107A2"/>
    <w:rsid w:val="00B10AFD"/>
    <w:rsid w:val="00B110E8"/>
    <w:rsid w:val="00B117A7"/>
    <w:rsid w:val="00B1183F"/>
    <w:rsid w:val="00B118A0"/>
    <w:rsid w:val="00B11EBF"/>
    <w:rsid w:val="00B11FE5"/>
    <w:rsid w:val="00B121DB"/>
    <w:rsid w:val="00B124D4"/>
    <w:rsid w:val="00B12707"/>
    <w:rsid w:val="00B12EAA"/>
    <w:rsid w:val="00B13031"/>
    <w:rsid w:val="00B1327E"/>
    <w:rsid w:val="00B1372C"/>
    <w:rsid w:val="00B13D19"/>
    <w:rsid w:val="00B14093"/>
    <w:rsid w:val="00B1429A"/>
    <w:rsid w:val="00B144DD"/>
    <w:rsid w:val="00B14E67"/>
    <w:rsid w:val="00B151D8"/>
    <w:rsid w:val="00B1532D"/>
    <w:rsid w:val="00B15602"/>
    <w:rsid w:val="00B15EBC"/>
    <w:rsid w:val="00B16A0B"/>
    <w:rsid w:val="00B16B6B"/>
    <w:rsid w:val="00B16B77"/>
    <w:rsid w:val="00B16DED"/>
    <w:rsid w:val="00B170F7"/>
    <w:rsid w:val="00B17130"/>
    <w:rsid w:val="00B172FF"/>
    <w:rsid w:val="00B1745F"/>
    <w:rsid w:val="00B17544"/>
    <w:rsid w:val="00B17678"/>
    <w:rsid w:val="00B179BF"/>
    <w:rsid w:val="00B17B08"/>
    <w:rsid w:val="00B21368"/>
    <w:rsid w:val="00B215A8"/>
    <w:rsid w:val="00B21E0E"/>
    <w:rsid w:val="00B21FE7"/>
    <w:rsid w:val="00B22189"/>
    <w:rsid w:val="00B22361"/>
    <w:rsid w:val="00B22915"/>
    <w:rsid w:val="00B2317C"/>
    <w:rsid w:val="00B2353A"/>
    <w:rsid w:val="00B235CE"/>
    <w:rsid w:val="00B2411E"/>
    <w:rsid w:val="00B24A2C"/>
    <w:rsid w:val="00B25572"/>
    <w:rsid w:val="00B26769"/>
    <w:rsid w:val="00B26ACB"/>
    <w:rsid w:val="00B273E1"/>
    <w:rsid w:val="00B276FD"/>
    <w:rsid w:val="00B27DB8"/>
    <w:rsid w:val="00B304DC"/>
    <w:rsid w:val="00B30F7E"/>
    <w:rsid w:val="00B30FC0"/>
    <w:rsid w:val="00B31424"/>
    <w:rsid w:val="00B31A3D"/>
    <w:rsid w:val="00B31EE1"/>
    <w:rsid w:val="00B322BC"/>
    <w:rsid w:val="00B322D1"/>
    <w:rsid w:val="00B32767"/>
    <w:rsid w:val="00B33932"/>
    <w:rsid w:val="00B342AA"/>
    <w:rsid w:val="00B3440F"/>
    <w:rsid w:val="00B34A59"/>
    <w:rsid w:val="00B34E44"/>
    <w:rsid w:val="00B35106"/>
    <w:rsid w:val="00B35155"/>
    <w:rsid w:val="00B3524E"/>
    <w:rsid w:val="00B35682"/>
    <w:rsid w:val="00B3595C"/>
    <w:rsid w:val="00B35B1C"/>
    <w:rsid w:val="00B36453"/>
    <w:rsid w:val="00B36528"/>
    <w:rsid w:val="00B3672C"/>
    <w:rsid w:val="00B3682B"/>
    <w:rsid w:val="00B369E2"/>
    <w:rsid w:val="00B36BC0"/>
    <w:rsid w:val="00B36C31"/>
    <w:rsid w:val="00B40D39"/>
    <w:rsid w:val="00B41DE5"/>
    <w:rsid w:val="00B41F8B"/>
    <w:rsid w:val="00B42601"/>
    <w:rsid w:val="00B42B6B"/>
    <w:rsid w:val="00B432AF"/>
    <w:rsid w:val="00B43658"/>
    <w:rsid w:val="00B43C35"/>
    <w:rsid w:val="00B43CFE"/>
    <w:rsid w:val="00B44074"/>
    <w:rsid w:val="00B444E1"/>
    <w:rsid w:val="00B44F0F"/>
    <w:rsid w:val="00B4565A"/>
    <w:rsid w:val="00B45896"/>
    <w:rsid w:val="00B45B36"/>
    <w:rsid w:val="00B4610C"/>
    <w:rsid w:val="00B46221"/>
    <w:rsid w:val="00B46236"/>
    <w:rsid w:val="00B46820"/>
    <w:rsid w:val="00B46A15"/>
    <w:rsid w:val="00B46AD8"/>
    <w:rsid w:val="00B46E60"/>
    <w:rsid w:val="00B46EB4"/>
    <w:rsid w:val="00B4747F"/>
    <w:rsid w:val="00B476B5"/>
    <w:rsid w:val="00B47B11"/>
    <w:rsid w:val="00B47B13"/>
    <w:rsid w:val="00B50AC8"/>
    <w:rsid w:val="00B50B11"/>
    <w:rsid w:val="00B50E72"/>
    <w:rsid w:val="00B510E1"/>
    <w:rsid w:val="00B516F1"/>
    <w:rsid w:val="00B51ADE"/>
    <w:rsid w:val="00B51BF9"/>
    <w:rsid w:val="00B51C75"/>
    <w:rsid w:val="00B52098"/>
    <w:rsid w:val="00B52171"/>
    <w:rsid w:val="00B522ED"/>
    <w:rsid w:val="00B5264C"/>
    <w:rsid w:val="00B5316D"/>
    <w:rsid w:val="00B5414B"/>
    <w:rsid w:val="00B54A6A"/>
    <w:rsid w:val="00B54DD8"/>
    <w:rsid w:val="00B54DFE"/>
    <w:rsid w:val="00B559EC"/>
    <w:rsid w:val="00B56218"/>
    <w:rsid w:val="00B56569"/>
    <w:rsid w:val="00B5696E"/>
    <w:rsid w:val="00B56B18"/>
    <w:rsid w:val="00B56B50"/>
    <w:rsid w:val="00B56C29"/>
    <w:rsid w:val="00B56DEC"/>
    <w:rsid w:val="00B56F44"/>
    <w:rsid w:val="00B56F94"/>
    <w:rsid w:val="00B5766B"/>
    <w:rsid w:val="00B57F5B"/>
    <w:rsid w:val="00B600C3"/>
    <w:rsid w:val="00B6040F"/>
    <w:rsid w:val="00B609B5"/>
    <w:rsid w:val="00B61109"/>
    <w:rsid w:val="00B612D1"/>
    <w:rsid w:val="00B619D4"/>
    <w:rsid w:val="00B6247E"/>
    <w:rsid w:val="00B6281A"/>
    <w:rsid w:val="00B629DD"/>
    <w:rsid w:val="00B62C61"/>
    <w:rsid w:val="00B62E20"/>
    <w:rsid w:val="00B630F2"/>
    <w:rsid w:val="00B63268"/>
    <w:rsid w:val="00B63D89"/>
    <w:rsid w:val="00B63FA8"/>
    <w:rsid w:val="00B6417B"/>
    <w:rsid w:val="00B64781"/>
    <w:rsid w:val="00B64F07"/>
    <w:rsid w:val="00B6523A"/>
    <w:rsid w:val="00B656B4"/>
    <w:rsid w:val="00B6591C"/>
    <w:rsid w:val="00B65A88"/>
    <w:rsid w:val="00B65BCF"/>
    <w:rsid w:val="00B65D53"/>
    <w:rsid w:val="00B66199"/>
    <w:rsid w:val="00B66945"/>
    <w:rsid w:val="00B66C51"/>
    <w:rsid w:val="00B66E58"/>
    <w:rsid w:val="00B6742B"/>
    <w:rsid w:val="00B678F8"/>
    <w:rsid w:val="00B67A58"/>
    <w:rsid w:val="00B7023B"/>
    <w:rsid w:val="00B70AF3"/>
    <w:rsid w:val="00B711B5"/>
    <w:rsid w:val="00B7126F"/>
    <w:rsid w:val="00B7208F"/>
    <w:rsid w:val="00B720CF"/>
    <w:rsid w:val="00B72222"/>
    <w:rsid w:val="00B72C1E"/>
    <w:rsid w:val="00B72F75"/>
    <w:rsid w:val="00B72FDD"/>
    <w:rsid w:val="00B7363C"/>
    <w:rsid w:val="00B738E5"/>
    <w:rsid w:val="00B7460F"/>
    <w:rsid w:val="00B74D6F"/>
    <w:rsid w:val="00B754B6"/>
    <w:rsid w:val="00B755A7"/>
    <w:rsid w:val="00B756B4"/>
    <w:rsid w:val="00B7642C"/>
    <w:rsid w:val="00B76A54"/>
    <w:rsid w:val="00B77031"/>
    <w:rsid w:val="00B7703F"/>
    <w:rsid w:val="00B7711F"/>
    <w:rsid w:val="00B7715A"/>
    <w:rsid w:val="00B772E8"/>
    <w:rsid w:val="00B773E0"/>
    <w:rsid w:val="00B779F9"/>
    <w:rsid w:val="00B77FD5"/>
    <w:rsid w:val="00B77FF1"/>
    <w:rsid w:val="00B80185"/>
    <w:rsid w:val="00B8078C"/>
    <w:rsid w:val="00B80831"/>
    <w:rsid w:val="00B80FBA"/>
    <w:rsid w:val="00B81443"/>
    <w:rsid w:val="00B822E0"/>
    <w:rsid w:val="00B82B42"/>
    <w:rsid w:val="00B8312C"/>
    <w:rsid w:val="00B832C7"/>
    <w:rsid w:val="00B83865"/>
    <w:rsid w:val="00B83DC1"/>
    <w:rsid w:val="00B83FB0"/>
    <w:rsid w:val="00B8422D"/>
    <w:rsid w:val="00B845BA"/>
    <w:rsid w:val="00B8479D"/>
    <w:rsid w:val="00B84CCB"/>
    <w:rsid w:val="00B84D13"/>
    <w:rsid w:val="00B84D18"/>
    <w:rsid w:val="00B84FFA"/>
    <w:rsid w:val="00B85142"/>
    <w:rsid w:val="00B852D6"/>
    <w:rsid w:val="00B859EF"/>
    <w:rsid w:val="00B86220"/>
    <w:rsid w:val="00B86927"/>
    <w:rsid w:val="00B86CE6"/>
    <w:rsid w:val="00B8701C"/>
    <w:rsid w:val="00B87090"/>
    <w:rsid w:val="00B87C14"/>
    <w:rsid w:val="00B9032B"/>
    <w:rsid w:val="00B90821"/>
    <w:rsid w:val="00B91163"/>
    <w:rsid w:val="00B9160F"/>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108"/>
    <w:rsid w:val="00B95648"/>
    <w:rsid w:val="00B9572F"/>
    <w:rsid w:val="00B9585D"/>
    <w:rsid w:val="00B961AC"/>
    <w:rsid w:val="00B9635D"/>
    <w:rsid w:val="00B96390"/>
    <w:rsid w:val="00B96D8E"/>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58E"/>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A5E"/>
    <w:rsid w:val="00BB0CC0"/>
    <w:rsid w:val="00BB1201"/>
    <w:rsid w:val="00BB12E4"/>
    <w:rsid w:val="00BB1454"/>
    <w:rsid w:val="00BB1675"/>
    <w:rsid w:val="00BB1686"/>
    <w:rsid w:val="00BB174B"/>
    <w:rsid w:val="00BB1DCF"/>
    <w:rsid w:val="00BB1F99"/>
    <w:rsid w:val="00BB1FA1"/>
    <w:rsid w:val="00BB2907"/>
    <w:rsid w:val="00BB314B"/>
    <w:rsid w:val="00BB3860"/>
    <w:rsid w:val="00BB38C6"/>
    <w:rsid w:val="00BB3A86"/>
    <w:rsid w:val="00BB3B65"/>
    <w:rsid w:val="00BB3D0A"/>
    <w:rsid w:val="00BB4ACF"/>
    <w:rsid w:val="00BB4ED6"/>
    <w:rsid w:val="00BB543C"/>
    <w:rsid w:val="00BB60A4"/>
    <w:rsid w:val="00BB674A"/>
    <w:rsid w:val="00BB71ED"/>
    <w:rsid w:val="00BB75BD"/>
    <w:rsid w:val="00BB760F"/>
    <w:rsid w:val="00BB7FF2"/>
    <w:rsid w:val="00BC012C"/>
    <w:rsid w:val="00BC03EC"/>
    <w:rsid w:val="00BC0436"/>
    <w:rsid w:val="00BC0489"/>
    <w:rsid w:val="00BC07CA"/>
    <w:rsid w:val="00BC0FAB"/>
    <w:rsid w:val="00BC107D"/>
    <w:rsid w:val="00BC1347"/>
    <w:rsid w:val="00BC1629"/>
    <w:rsid w:val="00BC1A25"/>
    <w:rsid w:val="00BC2120"/>
    <w:rsid w:val="00BC2468"/>
    <w:rsid w:val="00BC26A7"/>
    <w:rsid w:val="00BC26EF"/>
    <w:rsid w:val="00BC32E9"/>
    <w:rsid w:val="00BC350B"/>
    <w:rsid w:val="00BC3EAF"/>
    <w:rsid w:val="00BC408C"/>
    <w:rsid w:val="00BC43CB"/>
    <w:rsid w:val="00BC4400"/>
    <w:rsid w:val="00BC4433"/>
    <w:rsid w:val="00BC45A1"/>
    <w:rsid w:val="00BC45A2"/>
    <w:rsid w:val="00BC48F6"/>
    <w:rsid w:val="00BC4D5B"/>
    <w:rsid w:val="00BC4DD2"/>
    <w:rsid w:val="00BC4ECC"/>
    <w:rsid w:val="00BC525E"/>
    <w:rsid w:val="00BC53E5"/>
    <w:rsid w:val="00BC5714"/>
    <w:rsid w:val="00BC5A1C"/>
    <w:rsid w:val="00BC5D48"/>
    <w:rsid w:val="00BC681C"/>
    <w:rsid w:val="00BC683E"/>
    <w:rsid w:val="00BC73C2"/>
    <w:rsid w:val="00BC75A5"/>
    <w:rsid w:val="00BC77B0"/>
    <w:rsid w:val="00BD0157"/>
    <w:rsid w:val="00BD0535"/>
    <w:rsid w:val="00BD05E2"/>
    <w:rsid w:val="00BD0780"/>
    <w:rsid w:val="00BD0815"/>
    <w:rsid w:val="00BD1350"/>
    <w:rsid w:val="00BD1717"/>
    <w:rsid w:val="00BD1C01"/>
    <w:rsid w:val="00BD1CD2"/>
    <w:rsid w:val="00BD1F5F"/>
    <w:rsid w:val="00BD2423"/>
    <w:rsid w:val="00BD2F14"/>
    <w:rsid w:val="00BD300A"/>
    <w:rsid w:val="00BD36BF"/>
    <w:rsid w:val="00BD3BE7"/>
    <w:rsid w:val="00BD3D66"/>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B50"/>
    <w:rsid w:val="00BE0D07"/>
    <w:rsid w:val="00BE0D09"/>
    <w:rsid w:val="00BE0F8A"/>
    <w:rsid w:val="00BE11A5"/>
    <w:rsid w:val="00BE14AF"/>
    <w:rsid w:val="00BE17DC"/>
    <w:rsid w:val="00BE18F4"/>
    <w:rsid w:val="00BE21A2"/>
    <w:rsid w:val="00BE24C9"/>
    <w:rsid w:val="00BE24E5"/>
    <w:rsid w:val="00BE2582"/>
    <w:rsid w:val="00BE2B64"/>
    <w:rsid w:val="00BE2C7E"/>
    <w:rsid w:val="00BE3198"/>
    <w:rsid w:val="00BE32A2"/>
    <w:rsid w:val="00BE331F"/>
    <w:rsid w:val="00BE389D"/>
    <w:rsid w:val="00BE3E02"/>
    <w:rsid w:val="00BE3F4B"/>
    <w:rsid w:val="00BE4016"/>
    <w:rsid w:val="00BE4120"/>
    <w:rsid w:val="00BE43DC"/>
    <w:rsid w:val="00BE4722"/>
    <w:rsid w:val="00BE4EDA"/>
    <w:rsid w:val="00BE5242"/>
    <w:rsid w:val="00BE528D"/>
    <w:rsid w:val="00BE5677"/>
    <w:rsid w:val="00BE5752"/>
    <w:rsid w:val="00BE66E4"/>
    <w:rsid w:val="00BE6702"/>
    <w:rsid w:val="00BE6A4F"/>
    <w:rsid w:val="00BE6DD6"/>
    <w:rsid w:val="00BE71FE"/>
    <w:rsid w:val="00BE74ED"/>
    <w:rsid w:val="00BE7718"/>
    <w:rsid w:val="00BE7BED"/>
    <w:rsid w:val="00BE7DDC"/>
    <w:rsid w:val="00BF0271"/>
    <w:rsid w:val="00BF04A1"/>
    <w:rsid w:val="00BF0912"/>
    <w:rsid w:val="00BF12B1"/>
    <w:rsid w:val="00BF1A7E"/>
    <w:rsid w:val="00BF1BC8"/>
    <w:rsid w:val="00BF1E39"/>
    <w:rsid w:val="00BF22EB"/>
    <w:rsid w:val="00BF2C46"/>
    <w:rsid w:val="00BF2D7A"/>
    <w:rsid w:val="00BF319E"/>
    <w:rsid w:val="00BF3375"/>
    <w:rsid w:val="00BF35D1"/>
    <w:rsid w:val="00BF3632"/>
    <w:rsid w:val="00BF3B9A"/>
    <w:rsid w:val="00BF3DD0"/>
    <w:rsid w:val="00BF4171"/>
    <w:rsid w:val="00BF4801"/>
    <w:rsid w:val="00BF48AB"/>
    <w:rsid w:val="00BF48D4"/>
    <w:rsid w:val="00BF4C44"/>
    <w:rsid w:val="00BF5100"/>
    <w:rsid w:val="00BF52B3"/>
    <w:rsid w:val="00BF574E"/>
    <w:rsid w:val="00BF57BD"/>
    <w:rsid w:val="00BF657E"/>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4E9E"/>
    <w:rsid w:val="00C053E6"/>
    <w:rsid w:val="00C05CE8"/>
    <w:rsid w:val="00C05EF0"/>
    <w:rsid w:val="00C05EFC"/>
    <w:rsid w:val="00C06700"/>
    <w:rsid w:val="00C06BB9"/>
    <w:rsid w:val="00C06D7A"/>
    <w:rsid w:val="00C07487"/>
    <w:rsid w:val="00C0753B"/>
    <w:rsid w:val="00C07BE6"/>
    <w:rsid w:val="00C07BED"/>
    <w:rsid w:val="00C100B0"/>
    <w:rsid w:val="00C1033E"/>
    <w:rsid w:val="00C1050D"/>
    <w:rsid w:val="00C10682"/>
    <w:rsid w:val="00C10AA2"/>
    <w:rsid w:val="00C10B94"/>
    <w:rsid w:val="00C10D6C"/>
    <w:rsid w:val="00C115B1"/>
    <w:rsid w:val="00C115FA"/>
    <w:rsid w:val="00C11730"/>
    <w:rsid w:val="00C1181E"/>
    <w:rsid w:val="00C11AB8"/>
    <w:rsid w:val="00C11C0B"/>
    <w:rsid w:val="00C121A1"/>
    <w:rsid w:val="00C1270A"/>
    <w:rsid w:val="00C12FB9"/>
    <w:rsid w:val="00C13BC7"/>
    <w:rsid w:val="00C13BC9"/>
    <w:rsid w:val="00C143A4"/>
    <w:rsid w:val="00C1450C"/>
    <w:rsid w:val="00C151B3"/>
    <w:rsid w:val="00C158FC"/>
    <w:rsid w:val="00C15D60"/>
    <w:rsid w:val="00C15DF1"/>
    <w:rsid w:val="00C15EA1"/>
    <w:rsid w:val="00C1606D"/>
    <w:rsid w:val="00C17231"/>
    <w:rsid w:val="00C17253"/>
    <w:rsid w:val="00C177F3"/>
    <w:rsid w:val="00C17B08"/>
    <w:rsid w:val="00C20147"/>
    <w:rsid w:val="00C203AB"/>
    <w:rsid w:val="00C208F5"/>
    <w:rsid w:val="00C2098B"/>
    <w:rsid w:val="00C21138"/>
    <w:rsid w:val="00C2196D"/>
    <w:rsid w:val="00C219F1"/>
    <w:rsid w:val="00C22090"/>
    <w:rsid w:val="00C22205"/>
    <w:rsid w:val="00C2290F"/>
    <w:rsid w:val="00C22B60"/>
    <w:rsid w:val="00C22DD1"/>
    <w:rsid w:val="00C23202"/>
    <w:rsid w:val="00C2381C"/>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3D"/>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6945"/>
    <w:rsid w:val="00C37339"/>
    <w:rsid w:val="00C37C8D"/>
    <w:rsid w:val="00C40399"/>
    <w:rsid w:val="00C40A15"/>
    <w:rsid w:val="00C40B3B"/>
    <w:rsid w:val="00C4159F"/>
    <w:rsid w:val="00C41CCB"/>
    <w:rsid w:val="00C41CF7"/>
    <w:rsid w:val="00C41D5F"/>
    <w:rsid w:val="00C42079"/>
    <w:rsid w:val="00C42572"/>
    <w:rsid w:val="00C4287C"/>
    <w:rsid w:val="00C43D11"/>
    <w:rsid w:val="00C43F3E"/>
    <w:rsid w:val="00C44086"/>
    <w:rsid w:val="00C44310"/>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0AF"/>
    <w:rsid w:val="00C50324"/>
    <w:rsid w:val="00C503C8"/>
    <w:rsid w:val="00C5074C"/>
    <w:rsid w:val="00C50D0E"/>
    <w:rsid w:val="00C51975"/>
    <w:rsid w:val="00C51B63"/>
    <w:rsid w:val="00C51CD3"/>
    <w:rsid w:val="00C51D58"/>
    <w:rsid w:val="00C52090"/>
    <w:rsid w:val="00C52751"/>
    <w:rsid w:val="00C52912"/>
    <w:rsid w:val="00C52CE4"/>
    <w:rsid w:val="00C52F0E"/>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7A2"/>
    <w:rsid w:val="00C578E7"/>
    <w:rsid w:val="00C57EE9"/>
    <w:rsid w:val="00C57F08"/>
    <w:rsid w:val="00C60659"/>
    <w:rsid w:val="00C60A6C"/>
    <w:rsid w:val="00C60B5F"/>
    <w:rsid w:val="00C60C93"/>
    <w:rsid w:val="00C615B6"/>
    <w:rsid w:val="00C61A0A"/>
    <w:rsid w:val="00C61C57"/>
    <w:rsid w:val="00C61E3C"/>
    <w:rsid w:val="00C61F5A"/>
    <w:rsid w:val="00C61F9B"/>
    <w:rsid w:val="00C6223A"/>
    <w:rsid w:val="00C62339"/>
    <w:rsid w:val="00C62650"/>
    <w:rsid w:val="00C62818"/>
    <w:rsid w:val="00C62B95"/>
    <w:rsid w:val="00C63510"/>
    <w:rsid w:val="00C6403F"/>
    <w:rsid w:val="00C64394"/>
    <w:rsid w:val="00C6473C"/>
    <w:rsid w:val="00C648A4"/>
    <w:rsid w:val="00C64970"/>
    <w:rsid w:val="00C649B7"/>
    <w:rsid w:val="00C668A7"/>
    <w:rsid w:val="00C66CFF"/>
    <w:rsid w:val="00C678A8"/>
    <w:rsid w:val="00C67DC2"/>
    <w:rsid w:val="00C7065E"/>
    <w:rsid w:val="00C70668"/>
    <w:rsid w:val="00C70E3A"/>
    <w:rsid w:val="00C721FF"/>
    <w:rsid w:val="00C72582"/>
    <w:rsid w:val="00C72D48"/>
    <w:rsid w:val="00C74441"/>
    <w:rsid w:val="00C7483D"/>
    <w:rsid w:val="00C74D4D"/>
    <w:rsid w:val="00C75ED1"/>
    <w:rsid w:val="00C76B00"/>
    <w:rsid w:val="00C76D60"/>
    <w:rsid w:val="00C77B24"/>
    <w:rsid w:val="00C77FB7"/>
    <w:rsid w:val="00C804B2"/>
    <w:rsid w:val="00C81022"/>
    <w:rsid w:val="00C81E49"/>
    <w:rsid w:val="00C81E83"/>
    <w:rsid w:val="00C8200A"/>
    <w:rsid w:val="00C82096"/>
    <w:rsid w:val="00C83434"/>
    <w:rsid w:val="00C834E2"/>
    <w:rsid w:val="00C834EB"/>
    <w:rsid w:val="00C83AB6"/>
    <w:rsid w:val="00C83AD3"/>
    <w:rsid w:val="00C83E32"/>
    <w:rsid w:val="00C8418C"/>
    <w:rsid w:val="00C84389"/>
    <w:rsid w:val="00C84959"/>
    <w:rsid w:val="00C84975"/>
    <w:rsid w:val="00C84F86"/>
    <w:rsid w:val="00C8505A"/>
    <w:rsid w:val="00C8564E"/>
    <w:rsid w:val="00C85DFC"/>
    <w:rsid w:val="00C85F64"/>
    <w:rsid w:val="00C860B4"/>
    <w:rsid w:val="00C86294"/>
    <w:rsid w:val="00C86D0B"/>
    <w:rsid w:val="00C87026"/>
    <w:rsid w:val="00C87226"/>
    <w:rsid w:val="00C873A7"/>
    <w:rsid w:val="00C87616"/>
    <w:rsid w:val="00C8779C"/>
    <w:rsid w:val="00C87B3C"/>
    <w:rsid w:val="00C87E5C"/>
    <w:rsid w:val="00C90011"/>
    <w:rsid w:val="00C902D1"/>
    <w:rsid w:val="00C90533"/>
    <w:rsid w:val="00C90631"/>
    <w:rsid w:val="00C907BD"/>
    <w:rsid w:val="00C91053"/>
    <w:rsid w:val="00C917B9"/>
    <w:rsid w:val="00C918D6"/>
    <w:rsid w:val="00C91B9E"/>
    <w:rsid w:val="00C91E4B"/>
    <w:rsid w:val="00C92AE1"/>
    <w:rsid w:val="00C92BA2"/>
    <w:rsid w:val="00C92C1E"/>
    <w:rsid w:val="00C92CFF"/>
    <w:rsid w:val="00C92E45"/>
    <w:rsid w:val="00C92EB0"/>
    <w:rsid w:val="00C9313B"/>
    <w:rsid w:val="00C93862"/>
    <w:rsid w:val="00C939AC"/>
    <w:rsid w:val="00C93B48"/>
    <w:rsid w:val="00C94802"/>
    <w:rsid w:val="00C949B6"/>
    <w:rsid w:val="00C94EF8"/>
    <w:rsid w:val="00C95752"/>
    <w:rsid w:val="00C95926"/>
    <w:rsid w:val="00C96120"/>
    <w:rsid w:val="00C96CDD"/>
    <w:rsid w:val="00C96DCC"/>
    <w:rsid w:val="00C96F62"/>
    <w:rsid w:val="00C972ED"/>
    <w:rsid w:val="00C97340"/>
    <w:rsid w:val="00CA00E2"/>
    <w:rsid w:val="00CA03F4"/>
    <w:rsid w:val="00CA09CA"/>
    <w:rsid w:val="00CA1082"/>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50A"/>
    <w:rsid w:val="00CA589B"/>
    <w:rsid w:val="00CA5F44"/>
    <w:rsid w:val="00CA6127"/>
    <w:rsid w:val="00CA6139"/>
    <w:rsid w:val="00CA66FE"/>
    <w:rsid w:val="00CA69FB"/>
    <w:rsid w:val="00CA6EA3"/>
    <w:rsid w:val="00CA6ED8"/>
    <w:rsid w:val="00CA6FBA"/>
    <w:rsid w:val="00CA700C"/>
    <w:rsid w:val="00CA7435"/>
    <w:rsid w:val="00CB01A1"/>
    <w:rsid w:val="00CB02A6"/>
    <w:rsid w:val="00CB0316"/>
    <w:rsid w:val="00CB0450"/>
    <w:rsid w:val="00CB04D1"/>
    <w:rsid w:val="00CB1ACF"/>
    <w:rsid w:val="00CB1F0F"/>
    <w:rsid w:val="00CB2815"/>
    <w:rsid w:val="00CB312E"/>
    <w:rsid w:val="00CB3212"/>
    <w:rsid w:val="00CB331B"/>
    <w:rsid w:val="00CB3834"/>
    <w:rsid w:val="00CB3911"/>
    <w:rsid w:val="00CB39A8"/>
    <w:rsid w:val="00CB39AC"/>
    <w:rsid w:val="00CB3BD4"/>
    <w:rsid w:val="00CB441D"/>
    <w:rsid w:val="00CB445E"/>
    <w:rsid w:val="00CB52B2"/>
    <w:rsid w:val="00CB532C"/>
    <w:rsid w:val="00CB595D"/>
    <w:rsid w:val="00CB5ECD"/>
    <w:rsid w:val="00CB648D"/>
    <w:rsid w:val="00CB6538"/>
    <w:rsid w:val="00CB65DE"/>
    <w:rsid w:val="00CB7014"/>
    <w:rsid w:val="00CB71A8"/>
    <w:rsid w:val="00CB7541"/>
    <w:rsid w:val="00CB75BD"/>
    <w:rsid w:val="00CB7770"/>
    <w:rsid w:val="00CB7CFA"/>
    <w:rsid w:val="00CC020B"/>
    <w:rsid w:val="00CC0851"/>
    <w:rsid w:val="00CC221C"/>
    <w:rsid w:val="00CC2220"/>
    <w:rsid w:val="00CC22EA"/>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A8B"/>
    <w:rsid w:val="00CC6DE9"/>
    <w:rsid w:val="00CC7A52"/>
    <w:rsid w:val="00CD00F8"/>
    <w:rsid w:val="00CD026D"/>
    <w:rsid w:val="00CD03B6"/>
    <w:rsid w:val="00CD03DF"/>
    <w:rsid w:val="00CD0791"/>
    <w:rsid w:val="00CD0FBB"/>
    <w:rsid w:val="00CD1310"/>
    <w:rsid w:val="00CD1C80"/>
    <w:rsid w:val="00CD2128"/>
    <w:rsid w:val="00CD2226"/>
    <w:rsid w:val="00CD2241"/>
    <w:rsid w:val="00CD23A7"/>
    <w:rsid w:val="00CD2C4C"/>
    <w:rsid w:val="00CD2FEA"/>
    <w:rsid w:val="00CD3112"/>
    <w:rsid w:val="00CD31F9"/>
    <w:rsid w:val="00CD3571"/>
    <w:rsid w:val="00CD3610"/>
    <w:rsid w:val="00CD3D73"/>
    <w:rsid w:val="00CD432E"/>
    <w:rsid w:val="00CD4531"/>
    <w:rsid w:val="00CD4930"/>
    <w:rsid w:val="00CD4E48"/>
    <w:rsid w:val="00CD51C3"/>
    <w:rsid w:val="00CD5251"/>
    <w:rsid w:val="00CD5ECA"/>
    <w:rsid w:val="00CD6B34"/>
    <w:rsid w:val="00CD6C8E"/>
    <w:rsid w:val="00CD707C"/>
    <w:rsid w:val="00CD70A0"/>
    <w:rsid w:val="00CD70BF"/>
    <w:rsid w:val="00CD7B6F"/>
    <w:rsid w:val="00CD7DAC"/>
    <w:rsid w:val="00CD7F54"/>
    <w:rsid w:val="00CE0A41"/>
    <w:rsid w:val="00CE1217"/>
    <w:rsid w:val="00CE1C7B"/>
    <w:rsid w:val="00CE250B"/>
    <w:rsid w:val="00CE304D"/>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4F8"/>
    <w:rsid w:val="00CF0ADB"/>
    <w:rsid w:val="00CF0C10"/>
    <w:rsid w:val="00CF113D"/>
    <w:rsid w:val="00CF14A6"/>
    <w:rsid w:val="00CF1BDA"/>
    <w:rsid w:val="00CF22D6"/>
    <w:rsid w:val="00CF23C7"/>
    <w:rsid w:val="00CF305E"/>
    <w:rsid w:val="00CF36E4"/>
    <w:rsid w:val="00CF3966"/>
    <w:rsid w:val="00CF40A8"/>
    <w:rsid w:val="00CF4347"/>
    <w:rsid w:val="00CF4B65"/>
    <w:rsid w:val="00CF4BC1"/>
    <w:rsid w:val="00CF52EE"/>
    <w:rsid w:val="00CF5834"/>
    <w:rsid w:val="00CF5898"/>
    <w:rsid w:val="00CF5AB3"/>
    <w:rsid w:val="00CF5FE2"/>
    <w:rsid w:val="00CF606D"/>
    <w:rsid w:val="00CF6197"/>
    <w:rsid w:val="00CF67C8"/>
    <w:rsid w:val="00CF6CBC"/>
    <w:rsid w:val="00CF6D27"/>
    <w:rsid w:val="00CF6D64"/>
    <w:rsid w:val="00CF6E51"/>
    <w:rsid w:val="00CF793C"/>
    <w:rsid w:val="00D0010D"/>
    <w:rsid w:val="00D004B7"/>
    <w:rsid w:val="00D007D4"/>
    <w:rsid w:val="00D00831"/>
    <w:rsid w:val="00D012A6"/>
    <w:rsid w:val="00D0140D"/>
    <w:rsid w:val="00D014E8"/>
    <w:rsid w:val="00D01F04"/>
    <w:rsid w:val="00D02364"/>
    <w:rsid w:val="00D027C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07342"/>
    <w:rsid w:val="00D10254"/>
    <w:rsid w:val="00D10286"/>
    <w:rsid w:val="00D1046C"/>
    <w:rsid w:val="00D11DD7"/>
    <w:rsid w:val="00D11E1F"/>
    <w:rsid w:val="00D123C5"/>
    <w:rsid w:val="00D12CDE"/>
    <w:rsid w:val="00D130A0"/>
    <w:rsid w:val="00D130F9"/>
    <w:rsid w:val="00D131E9"/>
    <w:rsid w:val="00D133AF"/>
    <w:rsid w:val="00D1381A"/>
    <w:rsid w:val="00D13C65"/>
    <w:rsid w:val="00D13FA3"/>
    <w:rsid w:val="00D14006"/>
    <w:rsid w:val="00D1409E"/>
    <w:rsid w:val="00D147EA"/>
    <w:rsid w:val="00D14E95"/>
    <w:rsid w:val="00D14EAC"/>
    <w:rsid w:val="00D14F91"/>
    <w:rsid w:val="00D153F7"/>
    <w:rsid w:val="00D154AA"/>
    <w:rsid w:val="00D154BE"/>
    <w:rsid w:val="00D15B36"/>
    <w:rsid w:val="00D15C80"/>
    <w:rsid w:val="00D16109"/>
    <w:rsid w:val="00D162AB"/>
    <w:rsid w:val="00D164DC"/>
    <w:rsid w:val="00D1668C"/>
    <w:rsid w:val="00D16B6C"/>
    <w:rsid w:val="00D17072"/>
    <w:rsid w:val="00D170A0"/>
    <w:rsid w:val="00D1737B"/>
    <w:rsid w:val="00D17617"/>
    <w:rsid w:val="00D1775E"/>
    <w:rsid w:val="00D20074"/>
    <w:rsid w:val="00D209DC"/>
    <w:rsid w:val="00D20C52"/>
    <w:rsid w:val="00D20C64"/>
    <w:rsid w:val="00D20E30"/>
    <w:rsid w:val="00D21013"/>
    <w:rsid w:val="00D210EB"/>
    <w:rsid w:val="00D212FB"/>
    <w:rsid w:val="00D2146F"/>
    <w:rsid w:val="00D22523"/>
    <w:rsid w:val="00D22860"/>
    <w:rsid w:val="00D23413"/>
    <w:rsid w:val="00D23FBF"/>
    <w:rsid w:val="00D241CC"/>
    <w:rsid w:val="00D248AD"/>
    <w:rsid w:val="00D248D7"/>
    <w:rsid w:val="00D254C6"/>
    <w:rsid w:val="00D25507"/>
    <w:rsid w:val="00D258E7"/>
    <w:rsid w:val="00D2616D"/>
    <w:rsid w:val="00D261A6"/>
    <w:rsid w:val="00D26313"/>
    <w:rsid w:val="00D263BC"/>
    <w:rsid w:val="00D267D4"/>
    <w:rsid w:val="00D26895"/>
    <w:rsid w:val="00D26A50"/>
    <w:rsid w:val="00D26A99"/>
    <w:rsid w:val="00D274B4"/>
    <w:rsid w:val="00D2770A"/>
    <w:rsid w:val="00D301E7"/>
    <w:rsid w:val="00D31788"/>
    <w:rsid w:val="00D31DEA"/>
    <w:rsid w:val="00D320D3"/>
    <w:rsid w:val="00D32746"/>
    <w:rsid w:val="00D32A92"/>
    <w:rsid w:val="00D33411"/>
    <w:rsid w:val="00D33505"/>
    <w:rsid w:val="00D336AE"/>
    <w:rsid w:val="00D3372E"/>
    <w:rsid w:val="00D33DBF"/>
    <w:rsid w:val="00D341A6"/>
    <w:rsid w:val="00D34258"/>
    <w:rsid w:val="00D3444A"/>
    <w:rsid w:val="00D34DFF"/>
    <w:rsid w:val="00D34EBC"/>
    <w:rsid w:val="00D34FBF"/>
    <w:rsid w:val="00D35A74"/>
    <w:rsid w:val="00D36159"/>
    <w:rsid w:val="00D369D6"/>
    <w:rsid w:val="00D36A51"/>
    <w:rsid w:val="00D36A6D"/>
    <w:rsid w:val="00D36B17"/>
    <w:rsid w:val="00D36D73"/>
    <w:rsid w:val="00D36E37"/>
    <w:rsid w:val="00D37024"/>
    <w:rsid w:val="00D37320"/>
    <w:rsid w:val="00D373D2"/>
    <w:rsid w:val="00D37771"/>
    <w:rsid w:val="00D377B5"/>
    <w:rsid w:val="00D37D81"/>
    <w:rsid w:val="00D4076A"/>
    <w:rsid w:val="00D40899"/>
    <w:rsid w:val="00D408D8"/>
    <w:rsid w:val="00D40C24"/>
    <w:rsid w:val="00D40E72"/>
    <w:rsid w:val="00D410FF"/>
    <w:rsid w:val="00D416A0"/>
    <w:rsid w:val="00D42588"/>
    <w:rsid w:val="00D4271E"/>
    <w:rsid w:val="00D42912"/>
    <w:rsid w:val="00D42FA6"/>
    <w:rsid w:val="00D430AA"/>
    <w:rsid w:val="00D43110"/>
    <w:rsid w:val="00D432E2"/>
    <w:rsid w:val="00D432E5"/>
    <w:rsid w:val="00D432ED"/>
    <w:rsid w:val="00D434A7"/>
    <w:rsid w:val="00D43B56"/>
    <w:rsid w:val="00D4440E"/>
    <w:rsid w:val="00D44F76"/>
    <w:rsid w:val="00D456E3"/>
    <w:rsid w:val="00D45713"/>
    <w:rsid w:val="00D45B21"/>
    <w:rsid w:val="00D45C56"/>
    <w:rsid w:val="00D45D2D"/>
    <w:rsid w:val="00D462E6"/>
    <w:rsid w:val="00D46C6B"/>
    <w:rsid w:val="00D47338"/>
    <w:rsid w:val="00D478D6"/>
    <w:rsid w:val="00D479B2"/>
    <w:rsid w:val="00D47C21"/>
    <w:rsid w:val="00D47FB5"/>
    <w:rsid w:val="00D50078"/>
    <w:rsid w:val="00D5063F"/>
    <w:rsid w:val="00D50729"/>
    <w:rsid w:val="00D50773"/>
    <w:rsid w:val="00D50B04"/>
    <w:rsid w:val="00D5124C"/>
    <w:rsid w:val="00D5125F"/>
    <w:rsid w:val="00D5137E"/>
    <w:rsid w:val="00D5262C"/>
    <w:rsid w:val="00D53094"/>
    <w:rsid w:val="00D53C99"/>
    <w:rsid w:val="00D545CE"/>
    <w:rsid w:val="00D548B7"/>
    <w:rsid w:val="00D55176"/>
    <w:rsid w:val="00D55308"/>
    <w:rsid w:val="00D55671"/>
    <w:rsid w:val="00D55AB1"/>
    <w:rsid w:val="00D55CE1"/>
    <w:rsid w:val="00D565C6"/>
    <w:rsid w:val="00D5696E"/>
    <w:rsid w:val="00D56C75"/>
    <w:rsid w:val="00D57385"/>
    <w:rsid w:val="00D57576"/>
    <w:rsid w:val="00D575FF"/>
    <w:rsid w:val="00D57BC4"/>
    <w:rsid w:val="00D60061"/>
    <w:rsid w:val="00D60BC9"/>
    <w:rsid w:val="00D61086"/>
    <w:rsid w:val="00D61690"/>
    <w:rsid w:val="00D61A36"/>
    <w:rsid w:val="00D61B66"/>
    <w:rsid w:val="00D61B6D"/>
    <w:rsid w:val="00D61CF8"/>
    <w:rsid w:val="00D61ECF"/>
    <w:rsid w:val="00D62102"/>
    <w:rsid w:val="00D6216C"/>
    <w:rsid w:val="00D622CE"/>
    <w:rsid w:val="00D6248A"/>
    <w:rsid w:val="00D62CB7"/>
    <w:rsid w:val="00D62E57"/>
    <w:rsid w:val="00D6344C"/>
    <w:rsid w:val="00D636CD"/>
    <w:rsid w:val="00D63A2C"/>
    <w:rsid w:val="00D63D8D"/>
    <w:rsid w:val="00D63FED"/>
    <w:rsid w:val="00D64186"/>
    <w:rsid w:val="00D643DE"/>
    <w:rsid w:val="00D64405"/>
    <w:rsid w:val="00D6457A"/>
    <w:rsid w:val="00D64980"/>
    <w:rsid w:val="00D64D78"/>
    <w:rsid w:val="00D6522C"/>
    <w:rsid w:val="00D656A9"/>
    <w:rsid w:val="00D6576F"/>
    <w:rsid w:val="00D661CF"/>
    <w:rsid w:val="00D668CA"/>
    <w:rsid w:val="00D66E99"/>
    <w:rsid w:val="00D67060"/>
    <w:rsid w:val="00D67222"/>
    <w:rsid w:val="00D67236"/>
    <w:rsid w:val="00D674FA"/>
    <w:rsid w:val="00D703C0"/>
    <w:rsid w:val="00D7055B"/>
    <w:rsid w:val="00D716B9"/>
    <w:rsid w:val="00D71FB7"/>
    <w:rsid w:val="00D720FE"/>
    <w:rsid w:val="00D72195"/>
    <w:rsid w:val="00D72974"/>
    <w:rsid w:val="00D73488"/>
    <w:rsid w:val="00D73A45"/>
    <w:rsid w:val="00D73AD5"/>
    <w:rsid w:val="00D7401C"/>
    <w:rsid w:val="00D740D4"/>
    <w:rsid w:val="00D7432C"/>
    <w:rsid w:val="00D7480C"/>
    <w:rsid w:val="00D757B4"/>
    <w:rsid w:val="00D75896"/>
    <w:rsid w:val="00D759FF"/>
    <w:rsid w:val="00D75A92"/>
    <w:rsid w:val="00D769EC"/>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43D"/>
    <w:rsid w:val="00D859BE"/>
    <w:rsid w:val="00D85B56"/>
    <w:rsid w:val="00D862E5"/>
    <w:rsid w:val="00D86630"/>
    <w:rsid w:val="00D866E8"/>
    <w:rsid w:val="00D86705"/>
    <w:rsid w:val="00D86779"/>
    <w:rsid w:val="00D86D85"/>
    <w:rsid w:val="00D86FD2"/>
    <w:rsid w:val="00D908E6"/>
    <w:rsid w:val="00D909D3"/>
    <w:rsid w:val="00D90CA2"/>
    <w:rsid w:val="00D90CF9"/>
    <w:rsid w:val="00D91788"/>
    <w:rsid w:val="00D91936"/>
    <w:rsid w:val="00D91CF1"/>
    <w:rsid w:val="00D91F2D"/>
    <w:rsid w:val="00D92020"/>
    <w:rsid w:val="00D92342"/>
    <w:rsid w:val="00D926E2"/>
    <w:rsid w:val="00D92990"/>
    <w:rsid w:val="00D92AE4"/>
    <w:rsid w:val="00D92DE4"/>
    <w:rsid w:val="00D92F65"/>
    <w:rsid w:val="00D930A1"/>
    <w:rsid w:val="00D93464"/>
    <w:rsid w:val="00D9383C"/>
    <w:rsid w:val="00D93C2B"/>
    <w:rsid w:val="00D9462C"/>
    <w:rsid w:val="00D946DF"/>
    <w:rsid w:val="00D94C31"/>
    <w:rsid w:val="00D94CAB"/>
    <w:rsid w:val="00D94EA3"/>
    <w:rsid w:val="00D95CC2"/>
    <w:rsid w:val="00D96993"/>
    <w:rsid w:val="00D9736C"/>
    <w:rsid w:val="00D9754F"/>
    <w:rsid w:val="00D975DE"/>
    <w:rsid w:val="00D97815"/>
    <w:rsid w:val="00D97CBA"/>
    <w:rsid w:val="00DA01CC"/>
    <w:rsid w:val="00DA0967"/>
    <w:rsid w:val="00DA0B07"/>
    <w:rsid w:val="00DA1588"/>
    <w:rsid w:val="00DA1FB6"/>
    <w:rsid w:val="00DA2953"/>
    <w:rsid w:val="00DA2F76"/>
    <w:rsid w:val="00DA3201"/>
    <w:rsid w:val="00DA331A"/>
    <w:rsid w:val="00DA344A"/>
    <w:rsid w:val="00DA3866"/>
    <w:rsid w:val="00DA38E7"/>
    <w:rsid w:val="00DA3F33"/>
    <w:rsid w:val="00DA400D"/>
    <w:rsid w:val="00DA460B"/>
    <w:rsid w:val="00DA4676"/>
    <w:rsid w:val="00DA4D85"/>
    <w:rsid w:val="00DA5107"/>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E1D"/>
    <w:rsid w:val="00DB5F81"/>
    <w:rsid w:val="00DB60BE"/>
    <w:rsid w:val="00DB658C"/>
    <w:rsid w:val="00DB65CC"/>
    <w:rsid w:val="00DB6CE9"/>
    <w:rsid w:val="00DB758A"/>
    <w:rsid w:val="00DB7776"/>
    <w:rsid w:val="00DB7D24"/>
    <w:rsid w:val="00DB7DC3"/>
    <w:rsid w:val="00DB7F44"/>
    <w:rsid w:val="00DB7FC5"/>
    <w:rsid w:val="00DC0125"/>
    <w:rsid w:val="00DC057A"/>
    <w:rsid w:val="00DC06C5"/>
    <w:rsid w:val="00DC09FE"/>
    <w:rsid w:val="00DC0D93"/>
    <w:rsid w:val="00DC101C"/>
    <w:rsid w:val="00DC1803"/>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B80"/>
    <w:rsid w:val="00DC4D00"/>
    <w:rsid w:val="00DC4DCB"/>
    <w:rsid w:val="00DC4F8B"/>
    <w:rsid w:val="00DC547E"/>
    <w:rsid w:val="00DC5C7E"/>
    <w:rsid w:val="00DC5D84"/>
    <w:rsid w:val="00DC5F13"/>
    <w:rsid w:val="00DC6443"/>
    <w:rsid w:val="00DC7347"/>
    <w:rsid w:val="00DC7600"/>
    <w:rsid w:val="00DC7941"/>
    <w:rsid w:val="00DC7A89"/>
    <w:rsid w:val="00DC7CA0"/>
    <w:rsid w:val="00DC7D87"/>
    <w:rsid w:val="00DC7D8A"/>
    <w:rsid w:val="00DC7E25"/>
    <w:rsid w:val="00DD00EF"/>
    <w:rsid w:val="00DD04C7"/>
    <w:rsid w:val="00DD0735"/>
    <w:rsid w:val="00DD107B"/>
    <w:rsid w:val="00DD1C9C"/>
    <w:rsid w:val="00DD201E"/>
    <w:rsid w:val="00DD2435"/>
    <w:rsid w:val="00DD295B"/>
    <w:rsid w:val="00DD2D56"/>
    <w:rsid w:val="00DD32E7"/>
    <w:rsid w:val="00DD33FC"/>
    <w:rsid w:val="00DD42C7"/>
    <w:rsid w:val="00DD45EE"/>
    <w:rsid w:val="00DD5184"/>
    <w:rsid w:val="00DD5421"/>
    <w:rsid w:val="00DD571C"/>
    <w:rsid w:val="00DD5B2A"/>
    <w:rsid w:val="00DD5CA4"/>
    <w:rsid w:val="00DD5FEB"/>
    <w:rsid w:val="00DD6558"/>
    <w:rsid w:val="00DD67C7"/>
    <w:rsid w:val="00DD741E"/>
    <w:rsid w:val="00DD7508"/>
    <w:rsid w:val="00DD76D3"/>
    <w:rsid w:val="00DD77C3"/>
    <w:rsid w:val="00DD7EB3"/>
    <w:rsid w:val="00DE0435"/>
    <w:rsid w:val="00DE0668"/>
    <w:rsid w:val="00DE11C3"/>
    <w:rsid w:val="00DE1492"/>
    <w:rsid w:val="00DE1699"/>
    <w:rsid w:val="00DE17A2"/>
    <w:rsid w:val="00DE1A4C"/>
    <w:rsid w:val="00DE1F51"/>
    <w:rsid w:val="00DE2573"/>
    <w:rsid w:val="00DE2C53"/>
    <w:rsid w:val="00DE2E2C"/>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A14"/>
    <w:rsid w:val="00DE7B8D"/>
    <w:rsid w:val="00DE7BF0"/>
    <w:rsid w:val="00DE7BFC"/>
    <w:rsid w:val="00DE7C6D"/>
    <w:rsid w:val="00DE7FA7"/>
    <w:rsid w:val="00DF046F"/>
    <w:rsid w:val="00DF0586"/>
    <w:rsid w:val="00DF05CA"/>
    <w:rsid w:val="00DF1033"/>
    <w:rsid w:val="00DF18D3"/>
    <w:rsid w:val="00DF21E3"/>
    <w:rsid w:val="00DF247C"/>
    <w:rsid w:val="00DF2501"/>
    <w:rsid w:val="00DF25B2"/>
    <w:rsid w:val="00DF27CD"/>
    <w:rsid w:val="00DF29DA"/>
    <w:rsid w:val="00DF3081"/>
    <w:rsid w:val="00DF31E9"/>
    <w:rsid w:val="00DF3222"/>
    <w:rsid w:val="00DF3AA6"/>
    <w:rsid w:val="00DF3B49"/>
    <w:rsid w:val="00DF3DE1"/>
    <w:rsid w:val="00DF3F7E"/>
    <w:rsid w:val="00DF40DD"/>
    <w:rsid w:val="00DF4441"/>
    <w:rsid w:val="00DF459B"/>
    <w:rsid w:val="00DF49C8"/>
    <w:rsid w:val="00DF4B22"/>
    <w:rsid w:val="00DF4EB3"/>
    <w:rsid w:val="00DF5E25"/>
    <w:rsid w:val="00DF648A"/>
    <w:rsid w:val="00DF6EBC"/>
    <w:rsid w:val="00DF70FB"/>
    <w:rsid w:val="00DF72B1"/>
    <w:rsid w:val="00DF7315"/>
    <w:rsid w:val="00DF733A"/>
    <w:rsid w:val="00DF73C6"/>
    <w:rsid w:val="00DF74E3"/>
    <w:rsid w:val="00E002DB"/>
    <w:rsid w:val="00E009B2"/>
    <w:rsid w:val="00E00F2E"/>
    <w:rsid w:val="00E01A9D"/>
    <w:rsid w:val="00E01C95"/>
    <w:rsid w:val="00E025DD"/>
    <w:rsid w:val="00E02D3B"/>
    <w:rsid w:val="00E0405D"/>
    <w:rsid w:val="00E040F7"/>
    <w:rsid w:val="00E042DE"/>
    <w:rsid w:val="00E047A5"/>
    <w:rsid w:val="00E04D87"/>
    <w:rsid w:val="00E04E42"/>
    <w:rsid w:val="00E05033"/>
    <w:rsid w:val="00E053FE"/>
    <w:rsid w:val="00E05512"/>
    <w:rsid w:val="00E05927"/>
    <w:rsid w:val="00E05CF6"/>
    <w:rsid w:val="00E0660C"/>
    <w:rsid w:val="00E066D3"/>
    <w:rsid w:val="00E066F1"/>
    <w:rsid w:val="00E072AF"/>
    <w:rsid w:val="00E07333"/>
    <w:rsid w:val="00E073A1"/>
    <w:rsid w:val="00E100DB"/>
    <w:rsid w:val="00E10471"/>
    <w:rsid w:val="00E10770"/>
    <w:rsid w:val="00E1078A"/>
    <w:rsid w:val="00E1082F"/>
    <w:rsid w:val="00E113FB"/>
    <w:rsid w:val="00E11A53"/>
    <w:rsid w:val="00E11A6C"/>
    <w:rsid w:val="00E11BC8"/>
    <w:rsid w:val="00E11CB4"/>
    <w:rsid w:val="00E1217A"/>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ADA"/>
    <w:rsid w:val="00E15BC1"/>
    <w:rsid w:val="00E15E98"/>
    <w:rsid w:val="00E15F2C"/>
    <w:rsid w:val="00E15FA5"/>
    <w:rsid w:val="00E1661C"/>
    <w:rsid w:val="00E17140"/>
    <w:rsid w:val="00E20432"/>
    <w:rsid w:val="00E20A77"/>
    <w:rsid w:val="00E20DBA"/>
    <w:rsid w:val="00E21047"/>
    <w:rsid w:val="00E215CE"/>
    <w:rsid w:val="00E218DE"/>
    <w:rsid w:val="00E21A39"/>
    <w:rsid w:val="00E21D3C"/>
    <w:rsid w:val="00E2204A"/>
    <w:rsid w:val="00E22B16"/>
    <w:rsid w:val="00E23234"/>
    <w:rsid w:val="00E23BD2"/>
    <w:rsid w:val="00E23C1A"/>
    <w:rsid w:val="00E23C99"/>
    <w:rsid w:val="00E23E26"/>
    <w:rsid w:val="00E24397"/>
    <w:rsid w:val="00E244DB"/>
    <w:rsid w:val="00E247D7"/>
    <w:rsid w:val="00E2636B"/>
    <w:rsid w:val="00E2664B"/>
    <w:rsid w:val="00E26E15"/>
    <w:rsid w:val="00E26F27"/>
    <w:rsid w:val="00E27226"/>
    <w:rsid w:val="00E27762"/>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71"/>
    <w:rsid w:val="00E343F6"/>
    <w:rsid w:val="00E34631"/>
    <w:rsid w:val="00E34A82"/>
    <w:rsid w:val="00E35885"/>
    <w:rsid w:val="00E35967"/>
    <w:rsid w:val="00E35A83"/>
    <w:rsid w:val="00E3604B"/>
    <w:rsid w:val="00E36144"/>
    <w:rsid w:val="00E36502"/>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4B7F"/>
    <w:rsid w:val="00E45512"/>
    <w:rsid w:val="00E46990"/>
    <w:rsid w:val="00E46BB9"/>
    <w:rsid w:val="00E46FE8"/>
    <w:rsid w:val="00E4705A"/>
    <w:rsid w:val="00E4764A"/>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654"/>
    <w:rsid w:val="00E53ABC"/>
    <w:rsid w:val="00E5461E"/>
    <w:rsid w:val="00E55086"/>
    <w:rsid w:val="00E55CF6"/>
    <w:rsid w:val="00E55E4A"/>
    <w:rsid w:val="00E55EA0"/>
    <w:rsid w:val="00E5638C"/>
    <w:rsid w:val="00E56BEF"/>
    <w:rsid w:val="00E56CD8"/>
    <w:rsid w:val="00E56DEE"/>
    <w:rsid w:val="00E56F32"/>
    <w:rsid w:val="00E56F9C"/>
    <w:rsid w:val="00E5704C"/>
    <w:rsid w:val="00E572A7"/>
    <w:rsid w:val="00E57D8F"/>
    <w:rsid w:val="00E604E4"/>
    <w:rsid w:val="00E60919"/>
    <w:rsid w:val="00E60D73"/>
    <w:rsid w:val="00E617F9"/>
    <w:rsid w:val="00E61F3F"/>
    <w:rsid w:val="00E6230A"/>
    <w:rsid w:val="00E62717"/>
    <w:rsid w:val="00E62FDB"/>
    <w:rsid w:val="00E63024"/>
    <w:rsid w:val="00E6316D"/>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2FA"/>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302"/>
    <w:rsid w:val="00E744C5"/>
    <w:rsid w:val="00E74959"/>
    <w:rsid w:val="00E74D10"/>
    <w:rsid w:val="00E7576B"/>
    <w:rsid w:val="00E76732"/>
    <w:rsid w:val="00E768CC"/>
    <w:rsid w:val="00E7701F"/>
    <w:rsid w:val="00E77269"/>
    <w:rsid w:val="00E77C87"/>
    <w:rsid w:val="00E77ECF"/>
    <w:rsid w:val="00E80150"/>
    <w:rsid w:val="00E803A7"/>
    <w:rsid w:val="00E80506"/>
    <w:rsid w:val="00E809E8"/>
    <w:rsid w:val="00E80FDB"/>
    <w:rsid w:val="00E81010"/>
    <w:rsid w:val="00E817B1"/>
    <w:rsid w:val="00E81BC6"/>
    <w:rsid w:val="00E81F94"/>
    <w:rsid w:val="00E823EF"/>
    <w:rsid w:val="00E824EE"/>
    <w:rsid w:val="00E8269D"/>
    <w:rsid w:val="00E82C37"/>
    <w:rsid w:val="00E82FD4"/>
    <w:rsid w:val="00E833F7"/>
    <w:rsid w:val="00E83733"/>
    <w:rsid w:val="00E83802"/>
    <w:rsid w:val="00E838D4"/>
    <w:rsid w:val="00E8394E"/>
    <w:rsid w:val="00E83A01"/>
    <w:rsid w:val="00E83B59"/>
    <w:rsid w:val="00E83FB9"/>
    <w:rsid w:val="00E84202"/>
    <w:rsid w:val="00E84677"/>
    <w:rsid w:val="00E847EF"/>
    <w:rsid w:val="00E8483A"/>
    <w:rsid w:val="00E84A02"/>
    <w:rsid w:val="00E84E03"/>
    <w:rsid w:val="00E85E34"/>
    <w:rsid w:val="00E85E68"/>
    <w:rsid w:val="00E86164"/>
    <w:rsid w:val="00E861D4"/>
    <w:rsid w:val="00E86297"/>
    <w:rsid w:val="00E86484"/>
    <w:rsid w:val="00E86654"/>
    <w:rsid w:val="00E86794"/>
    <w:rsid w:val="00E867B7"/>
    <w:rsid w:val="00E867D3"/>
    <w:rsid w:val="00E86818"/>
    <w:rsid w:val="00E86A18"/>
    <w:rsid w:val="00E86CD5"/>
    <w:rsid w:val="00E86DAD"/>
    <w:rsid w:val="00E87127"/>
    <w:rsid w:val="00E874D5"/>
    <w:rsid w:val="00E87831"/>
    <w:rsid w:val="00E90706"/>
    <w:rsid w:val="00E90736"/>
    <w:rsid w:val="00E90A25"/>
    <w:rsid w:val="00E90F5D"/>
    <w:rsid w:val="00E9135F"/>
    <w:rsid w:val="00E9167B"/>
    <w:rsid w:val="00E91862"/>
    <w:rsid w:val="00E919BF"/>
    <w:rsid w:val="00E91BCE"/>
    <w:rsid w:val="00E91F2F"/>
    <w:rsid w:val="00E9260F"/>
    <w:rsid w:val="00E926B0"/>
    <w:rsid w:val="00E930C3"/>
    <w:rsid w:val="00E93238"/>
    <w:rsid w:val="00E93347"/>
    <w:rsid w:val="00E938F2"/>
    <w:rsid w:val="00E93B47"/>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696"/>
    <w:rsid w:val="00EB7915"/>
    <w:rsid w:val="00EB7D96"/>
    <w:rsid w:val="00EB7EE6"/>
    <w:rsid w:val="00EC0159"/>
    <w:rsid w:val="00EC0F4C"/>
    <w:rsid w:val="00EC1387"/>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906"/>
    <w:rsid w:val="00EC5B4F"/>
    <w:rsid w:val="00EC61A3"/>
    <w:rsid w:val="00EC64F2"/>
    <w:rsid w:val="00EC6552"/>
    <w:rsid w:val="00EC6F2E"/>
    <w:rsid w:val="00EC6F5B"/>
    <w:rsid w:val="00EC774A"/>
    <w:rsid w:val="00ED0443"/>
    <w:rsid w:val="00ED0DFE"/>
    <w:rsid w:val="00ED0E55"/>
    <w:rsid w:val="00ED16A3"/>
    <w:rsid w:val="00ED17E9"/>
    <w:rsid w:val="00ED19F1"/>
    <w:rsid w:val="00ED1BE7"/>
    <w:rsid w:val="00ED21F8"/>
    <w:rsid w:val="00ED2473"/>
    <w:rsid w:val="00ED2D0F"/>
    <w:rsid w:val="00ED2DEA"/>
    <w:rsid w:val="00ED347B"/>
    <w:rsid w:val="00ED3675"/>
    <w:rsid w:val="00ED3E67"/>
    <w:rsid w:val="00ED49B4"/>
    <w:rsid w:val="00ED4B23"/>
    <w:rsid w:val="00ED4BD2"/>
    <w:rsid w:val="00ED5445"/>
    <w:rsid w:val="00ED558D"/>
    <w:rsid w:val="00ED55AC"/>
    <w:rsid w:val="00ED5779"/>
    <w:rsid w:val="00ED60C4"/>
    <w:rsid w:val="00ED674A"/>
    <w:rsid w:val="00ED6E58"/>
    <w:rsid w:val="00ED7399"/>
    <w:rsid w:val="00ED73DD"/>
    <w:rsid w:val="00ED749B"/>
    <w:rsid w:val="00ED783F"/>
    <w:rsid w:val="00ED7B00"/>
    <w:rsid w:val="00EE00B3"/>
    <w:rsid w:val="00EE030A"/>
    <w:rsid w:val="00EE0616"/>
    <w:rsid w:val="00EE0695"/>
    <w:rsid w:val="00EE0732"/>
    <w:rsid w:val="00EE0BEB"/>
    <w:rsid w:val="00EE1820"/>
    <w:rsid w:val="00EE1E09"/>
    <w:rsid w:val="00EE25B3"/>
    <w:rsid w:val="00EE33CC"/>
    <w:rsid w:val="00EE3577"/>
    <w:rsid w:val="00EE3653"/>
    <w:rsid w:val="00EE3A79"/>
    <w:rsid w:val="00EE439E"/>
    <w:rsid w:val="00EE4941"/>
    <w:rsid w:val="00EE4DAE"/>
    <w:rsid w:val="00EE522C"/>
    <w:rsid w:val="00EE574E"/>
    <w:rsid w:val="00EE58F5"/>
    <w:rsid w:val="00EE5B6C"/>
    <w:rsid w:val="00EE5FFA"/>
    <w:rsid w:val="00EE6080"/>
    <w:rsid w:val="00EE6157"/>
    <w:rsid w:val="00EE69C2"/>
    <w:rsid w:val="00EE69DA"/>
    <w:rsid w:val="00EE6CFB"/>
    <w:rsid w:val="00EF08A5"/>
    <w:rsid w:val="00EF0FFD"/>
    <w:rsid w:val="00EF10F3"/>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0A70"/>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0FC"/>
    <w:rsid w:val="00F055A4"/>
    <w:rsid w:val="00F05E19"/>
    <w:rsid w:val="00F0631F"/>
    <w:rsid w:val="00F063EE"/>
    <w:rsid w:val="00F065F6"/>
    <w:rsid w:val="00F07316"/>
    <w:rsid w:val="00F0735E"/>
    <w:rsid w:val="00F07EBE"/>
    <w:rsid w:val="00F1085E"/>
    <w:rsid w:val="00F10D34"/>
    <w:rsid w:val="00F10DC5"/>
    <w:rsid w:val="00F11008"/>
    <w:rsid w:val="00F110E2"/>
    <w:rsid w:val="00F11B05"/>
    <w:rsid w:val="00F11CED"/>
    <w:rsid w:val="00F121ED"/>
    <w:rsid w:val="00F12253"/>
    <w:rsid w:val="00F122BB"/>
    <w:rsid w:val="00F123EE"/>
    <w:rsid w:val="00F124D1"/>
    <w:rsid w:val="00F12864"/>
    <w:rsid w:val="00F1415C"/>
    <w:rsid w:val="00F14216"/>
    <w:rsid w:val="00F14368"/>
    <w:rsid w:val="00F14698"/>
    <w:rsid w:val="00F15100"/>
    <w:rsid w:val="00F15384"/>
    <w:rsid w:val="00F156B9"/>
    <w:rsid w:val="00F16070"/>
    <w:rsid w:val="00F16201"/>
    <w:rsid w:val="00F166BC"/>
    <w:rsid w:val="00F16A99"/>
    <w:rsid w:val="00F16C4D"/>
    <w:rsid w:val="00F16F97"/>
    <w:rsid w:val="00F1707A"/>
    <w:rsid w:val="00F1793E"/>
    <w:rsid w:val="00F20200"/>
    <w:rsid w:val="00F206C5"/>
    <w:rsid w:val="00F2080D"/>
    <w:rsid w:val="00F20835"/>
    <w:rsid w:val="00F20B15"/>
    <w:rsid w:val="00F21412"/>
    <w:rsid w:val="00F21EC1"/>
    <w:rsid w:val="00F21FB3"/>
    <w:rsid w:val="00F2225C"/>
    <w:rsid w:val="00F22A1A"/>
    <w:rsid w:val="00F22BAE"/>
    <w:rsid w:val="00F2323F"/>
    <w:rsid w:val="00F23351"/>
    <w:rsid w:val="00F234E3"/>
    <w:rsid w:val="00F238EB"/>
    <w:rsid w:val="00F239B8"/>
    <w:rsid w:val="00F24C94"/>
    <w:rsid w:val="00F2565D"/>
    <w:rsid w:val="00F25B88"/>
    <w:rsid w:val="00F2625F"/>
    <w:rsid w:val="00F2641A"/>
    <w:rsid w:val="00F2656B"/>
    <w:rsid w:val="00F26D18"/>
    <w:rsid w:val="00F26EB5"/>
    <w:rsid w:val="00F26F02"/>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A8A"/>
    <w:rsid w:val="00F36BE0"/>
    <w:rsid w:val="00F36C46"/>
    <w:rsid w:val="00F36F77"/>
    <w:rsid w:val="00F375D0"/>
    <w:rsid w:val="00F3774F"/>
    <w:rsid w:val="00F37760"/>
    <w:rsid w:val="00F3776E"/>
    <w:rsid w:val="00F379A3"/>
    <w:rsid w:val="00F37DED"/>
    <w:rsid w:val="00F37E3B"/>
    <w:rsid w:val="00F400E8"/>
    <w:rsid w:val="00F4037B"/>
    <w:rsid w:val="00F40518"/>
    <w:rsid w:val="00F4073D"/>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014"/>
    <w:rsid w:val="00F46AF9"/>
    <w:rsid w:val="00F46BC8"/>
    <w:rsid w:val="00F477F8"/>
    <w:rsid w:val="00F479D9"/>
    <w:rsid w:val="00F47F20"/>
    <w:rsid w:val="00F50AC7"/>
    <w:rsid w:val="00F50EE7"/>
    <w:rsid w:val="00F510BA"/>
    <w:rsid w:val="00F517D8"/>
    <w:rsid w:val="00F52294"/>
    <w:rsid w:val="00F52AB3"/>
    <w:rsid w:val="00F537B5"/>
    <w:rsid w:val="00F539F6"/>
    <w:rsid w:val="00F53A44"/>
    <w:rsid w:val="00F53C15"/>
    <w:rsid w:val="00F53FFD"/>
    <w:rsid w:val="00F54019"/>
    <w:rsid w:val="00F540EC"/>
    <w:rsid w:val="00F54583"/>
    <w:rsid w:val="00F54871"/>
    <w:rsid w:val="00F55060"/>
    <w:rsid w:val="00F553C4"/>
    <w:rsid w:val="00F55984"/>
    <w:rsid w:val="00F5598A"/>
    <w:rsid w:val="00F55B4A"/>
    <w:rsid w:val="00F55C2F"/>
    <w:rsid w:val="00F55CDE"/>
    <w:rsid w:val="00F55E34"/>
    <w:rsid w:val="00F56079"/>
    <w:rsid w:val="00F56B42"/>
    <w:rsid w:val="00F56B7E"/>
    <w:rsid w:val="00F5710D"/>
    <w:rsid w:val="00F5726F"/>
    <w:rsid w:val="00F5746A"/>
    <w:rsid w:val="00F5776C"/>
    <w:rsid w:val="00F577E8"/>
    <w:rsid w:val="00F57BB0"/>
    <w:rsid w:val="00F57DA3"/>
    <w:rsid w:val="00F602AF"/>
    <w:rsid w:val="00F60535"/>
    <w:rsid w:val="00F6090A"/>
    <w:rsid w:val="00F60998"/>
    <w:rsid w:val="00F60B37"/>
    <w:rsid w:val="00F612D5"/>
    <w:rsid w:val="00F614EB"/>
    <w:rsid w:val="00F61AB4"/>
    <w:rsid w:val="00F61DE9"/>
    <w:rsid w:val="00F61FD8"/>
    <w:rsid w:val="00F61FE3"/>
    <w:rsid w:val="00F62437"/>
    <w:rsid w:val="00F62E29"/>
    <w:rsid w:val="00F63625"/>
    <w:rsid w:val="00F6385C"/>
    <w:rsid w:val="00F63A98"/>
    <w:rsid w:val="00F63C22"/>
    <w:rsid w:val="00F63C80"/>
    <w:rsid w:val="00F63DB8"/>
    <w:rsid w:val="00F63EA3"/>
    <w:rsid w:val="00F645BF"/>
    <w:rsid w:val="00F6469E"/>
    <w:rsid w:val="00F64730"/>
    <w:rsid w:val="00F64D41"/>
    <w:rsid w:val="00F66808"/>
    <w:rsid w:val="00F66841"/>
    <w:rsid w:val="00F66CA3"/>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E3A"/>
    <w:rsid w:val="00F73F30"/>
    <w:rsid w:val="00F74677"/>
    <w:rsid w:val="00F752EE"/>
    <w:rsid w:val="00F75656"/>
    <w:rsid w:val="00F7579E"/>
    <w:rsid w:val="00F75B81"/>
    <w:rsid w:val="00F7656C"/>
    <w:rsid w:val="00F76C56"/>
    <w:rsid w:val="00F76E15"/>
    <w:rsid w:val="00F77344"/>
    <w:rsid w:val="00F77518"/>
    <w:rsid w:val="00F7789D"/>
    <w:rsid w:val="00F8008C"/>
    <w:rsid w:val="00F803C8"/>
    <w:rsid w:val="00F80780"/>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964"/>
    <w:rsid w:val="00F84CB1"/>
    <w:rsid w:val="00F855B5"/>
    <w:rsid w:val="00F85A65"/>
    <w:rsid w:val="00F85B97"/>
    <w:rsid w:val="00F85C61"/>
    <w:rsid w:val="00F85EB3"/>
    <w:rsid w:val="00F8611B"/>
    <w:rsid w:val="00F87797"/>
    <w:rsid w:val="00F878CA"/>
    <w:rsid w:val="00F87935"/>
    <w:rsid w:val="00F87CF3"/>
    <w:rsid w:val="00F90429"/>
    <w:rsid w:val="00F9081E"/>
    <w:rsid w:val="00F9187D"/>
    <w:rsid w:val="00F91ED0"/>
    <w:rsid w:val="00F92547"/>
    <w:rsid w:val="00F92721"/>
    <w:rsid w:val="00F92A56"/>
    <w:rsid w:val="00F92B52"/>
    <w:rsid w:val="00F92DE6"/>
    <w:rsid w:val="00F92F03"/>
    <w:rsid w:val="00F9315D"/>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782"/>
    <w:rsid w:val="00FA6CBF"/>
    <w:rsid w:val="00FA6FE9"/>
    <w:rsid w:val="00FA76EE"/>
    <w:rsid w:val="00FA7D3A"/>
    <w:rsid w:val="00FB02E2"/>
    <w:rsid w:val="00FB1B15"/>
    <w:rsid w:val="00FB1B50"/>
    <w:rsid w:val="00FB1D21"/>
    <w:rsid w:val="00FB1DAD"/>
    <w:rsid w:val="00FB2AE2"/>
    <w:rsid w:val="00FB2D16"/>
    <w:rsid w:val="00FB447A"/>
    <w:rsid w:val="00FB49DF"/>
    <w:rsid w:val="00FB4EAD"/>
    <w:rsid w:val="00FB4ED5"/>
    <w:rsid w:val="00FB5959"/>
    <w:rsid w:val="00FB5C91"/>
    <w:rsid w:val="00FB65A1"/>
    <w:rsid w:val="00FB6ADC"/>
    <w:rsid w:val="00FB755F"/>
    <w:rsid w:val="00FB7CAF"/>
    <w:rsid w:val="00FB7E9B"/>
    <w:rsid w:val="00FB7F07"/>
    <w:rsid w:val="00FB7F21"/>
    <w:rsid w:val="00FB7FD9"/>
    <w:rsid w:val="00FC0032"/>
    <w:rsid w:val="00FC063D"/>
    <w:rsid w:val="00FC0782"/>
    <w:rsid w:val="00FC0BFE"/>
    <w:rsid w:val="00FC0F35"/>
    <w:rsid w:val="00FC10C1"/>
    <w:rsid w:val="00FC1463"/>
    <w:rsid w:val="00FC1ABA"/>
    <w:rsid w:val="00FC1D60"/>
    <w:rsid w:val="00FC23FD"/>
    <w:rsid w:val="00FC28F6"/>
    <w:rsid w:val="00FC2908"/>
    <w:rsid w:val="00FC2AAE"/>
    <w:rsid w:val="00FC2BE4"/>
    <w:rsid w:val="00FC2D55"/>
    <w:rsid w:val="00FC31A5"/>
    <w:rsid w:val="00FC33A7"/>
    <w:rsid w:val="00FC38AE"/>
    <w:rsid w:val="00FC3C0D"/>
    <w:rsid w:val="00FC412E"/>
    <w:rsid w:val="00FC4917"/>
    <w:rsid w:val="00FC5371"/>
    <w:rsid w:val="00FC565A"/>
    <w:rsid w:val="00FC5FBB"/>
    <w:rsid w:val="00FC64D7"/>
    <w:rsid w:val="00FC66F3"/>
    <w:rsid w:val="00FC6A9D"/>
    <w:rsid w:val="00FC70C2"/>
    <w:rsid w:val="00FC7153"/>
    <w:rsid w:val="00FC7205"/>
    <w:rsid w:val="00FC7485"/>
    <w:rsid w:val="00FC7703"/>
    <w:rsid w:val="00FC7A07"/>
    <w:rsid w:val="00FC7CBD"/>
    <w:rsid w:val="00FC7DB1"/>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2BF"/>
    <w:rsid w:val="00FD555C"/>
    <w:rsid w:val="00FD55FF"/>
    <w:rsid w:val="00FD5D4E"/>
    <w:rsid w:val="00FD5D62"/>
    <w:rsid w:val="00FD5FE2"/>
    <w:rsid w:val="00FD61AF"/>
    <w:rsid w:val="00FD68C0"/>
    <w:rsid w:val="00FD7291"/>
    <w:rsid w:val="00FD7570"/>
    <w:rsid w:val="00FD7977"/>
    <w:rsid w:val="00FD7CDB"/>
    <w:rsid w:val="00FE0E68"/>
    <w:rsid w:val="00FE0FDF"/>
    <w:rsid w:val="00FE11A6"/>
    <w:rsid w:val="00FE1A82"/>
    <w:rsid w:val="00FE264F"/>
    <w:rsid w:val="00FE2BE3"/>
    <w:rsid w:val="00FE2C65"/>
    <w:rsid w:val="00FE3445"/>
    <w:rsid w:val="00FE35B1"/>
    <w:rsid w:val="00FE3D23"/>
    <w:rsid w:val="00FE3D34"/>
    <w:rsid w:val="00FE4389"/>
    <w:rsid w:val="00FE4473"/>
    <w:rsid w:val="00FE4603"/>
    <w:rsid w:val="00FE462C"/>
    <w:rsid w:val="00FE531D"/>
    <w:rsid w:val="00FE577A"/>
    <w:rsid w:val="00FE5E96"/>
    <w:rsid w:val="00FE6C33"/>
    <w:rsid w:val="00FE6D6E"/>
    <w:rsid w:val="00FE728D"/>
    <w:rsid w:val="00FE7607"/>
    <w:rsid w:val="00FE7C6C"/>
    <w:rsid w:val="00FE7D10"/>
    <w:rsid w:val="00FE7EE4"/>
    <w:rsid w:val="00FF0351"/>
    <w:rsid w:val="00FF0882"/>
    <w:rsid w:val="00FF0B0A"/>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3C67"/>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BD7"/>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 w:type="paragraph" w:customStyle="1" w:styleId="0Maintext">
    <w:name w:val="0 Main text"/>
    <w:basedOn w:val="Normal"/>
    <w:link w:val="0MaintextChar"/>
    <w:qFormat/>
    <w:rsid w:val="00894894"/>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DefaultParagraphFont"/>
    <w:link w:val="0Maintext"/>
    <w:rsid w:val="00894894"/>
    <w:rPr>
      <w:rFonts w:eastAsia="Times New Roman" w:cs="Batang"/>
      <w:lang w:val="en-GB"/>
    </w:rPr>
  </w:style>
  <w:style w:type="paragraph" w:customStyle="1" w:styleId="bullet1">
    <w:name w:val="bullet1"/>
    <w:basedOn w:val="Normal"/>
    <w:link w:val="bullet10"/>
    <w:qFormat/>
    <w:rsid w:val="004A7492"/>
    <w:pPr>
      <w:numPr>
        <w:numId w:val="10"/>
      </w:numPr>
      <w:spacing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7492"/>
    <w:rPr>
      <w:rFonts w:ascii="Calibri" w:eastAsia="Malgun Gothic" w:hAnsi="Calibri"/>
      <w:sz w:val="22"/>
      <w:szCs w:val="22"/>
      <w:lang w:eastAsia="ko-KR"/>
    </w:rPr>
  </w:style>
  <w:style w:type="paragraph" w:customStyle="1" w:styleId="bullet2">
    <w:name w:val="bullet2"/>
    <w:basedOn w:val="bullet1"/>
    <w:qFormat/>
    <w:rsid w:val="004A7492"/>
    <w:pPr>
      <w:numPr>
        <w:ilvl w:val="1"/>
      </w:numPr>
      <w:tabs>
        <w:tab w:val="num" w:pos="360"/>
        <w:tab w:val="num" w:pos="576"/>
      </w:tabs>
      <w:ind w:left="1080" w:hanging="360"/>
    </w:pPr>
  </w:style>
  <w:style w:type="paragraph" w:customStyle="1" w:styleId="bullet3">
    <w:name w:val="bullet3"/>
    <w:basedOn w:val="bullet1"/>
    <w:qFormat/>
    <w:rsid w:val="004A7492"/>
    <w:pPr>
      <w:numPr>
        <w:ilvl w:val="2"/>
      </w:numPr>
      <w:tabs>
        <w:tab w:val="num" w:pos="360"/>
        <w:tab w:val="num" w:pos="2564"/>
      </w:tabs>
      <w:ind w:left="1800" w:hanging="360"/>
    </w:pPr>
  </w:style>
  <w:style w:type="paragraph" w:customStyle="1" w:styleId="N3">
    <w:name w:val="N3"/>
    <w:basedOn w:val="Normal"/>
    <w:link w:val="N3Char"/>
    <w:qFormat/>
    <w:rsid w:val="000C4453"/>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0C4453"/>
    <w:rPr>
      <w:rFonts w:asciiTheme="minorHAnsi" w:eastAsiaTheme="minorEastAsia" w:hAnsiTheme="minorHAnsi" w:cstheme="minorHAnsi"/>
      <w:sz w:val="22"/>
      <w:szCs w:val="22"/>
      <w:lang w:eastAsia="ko-KR" w:bidi="hi-IN"/>
    </w:rPr>
  </w:style>
  <w:style w:type="character" w:customStyle="1" w:styleId="xapple-converted-space">
    <w:name w:val="x_apple-converted-space"/>
    <w:basedOn w:val="DefaultParagraphFont"/>
    <w:rsid w:val="00045376"/>
  </w:style>
  <w:style w:type="character" w:customStyle="1" w:styleId="apple-converted-space">
    <w:name w:val="apple-converted-space"/>
    <w:basedOn w:val="DefaultParagraphFont"/>
    <w:qFormat/>
    <w:rsid w:val="00BC2120"/>
  </w:style>
  <w:style w:type="character" w:styleId="Strong">
    <w:name w:val="Strong"/>
    <w:uiPriority w:val="22"/>
    <w:qFormat/>
    <w:rsid w:val="00541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2966597">
      <w:bodyDiv w:val="1"/>
      <w:marLeft w:val="0"/>
      <w:marRight w:val="0"/>
      <w:marTop w:val="0"/>
      <w:marBottom w:val="0"/>
      <w:divBdr>
        <w:top w:val="none" w:sz="0" w:space="0" w:color="auto"/>
        <w:left w:val="none" w:sz="0" w:space="0" w:color="auto"/>
        <w:bottom w:val="none" w:sz="0" w:space="0" w:color="auto"/>
        <w:right w:val="none" w:sz="0" w:space="0" w:color="auto"/>
      </w:divBdr>
      <w:divsChild>
        <w:div w:id="1105538084">
          <w:marLeft w:val="547"/>
          <w:marRight w:val="0"/>
          <w:marTop w:val="0"/>
          <w:marBottom w:val="0"/>
          <w:divBdr>
            <w:top w:val="none" w:sz="0" w:space="0" w:color="auto"/>
            <w:left w:val="none" w:sz="0" w:space="0" w:color="auto"/>
            <w:bottom w:val="none" w:sz="0" w:space="0" w:color="auto"/>
            <w:right w:val="none" w:sz="0" w:space="0" w:color="auto"/>
          </w:divBdr>
        </w:div>
        <w:div w:id="700519342">
          <w:marLeft w:val="547"/>
          <w:marRight w:val="0"/>
          <w:marTop w:val="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96758088">
      <w:bodyDiv w:val="1"/>
      <w:marLeft w:val="0"/>
      <w:marRight w:val="0"/>
      <w:marTop w:val="0"/>
      <w:marBottom w:val="0"/>
      <w:divBdr>
        <w:top w:val="none" w:sz="0" w:space="0" w:color="auto"/>
        <w:left w:val="none" w:sz="0" w:space="0" w:color="auto"/>
        <w:bottom w:val="none" w:sz="0" w:space="0" w:color="auto"/>
        <w:right w:val="none" w:sz="0" w:space="0" w:color="auto"/>
      </w:divBdr>
    </w:div>
    <w:div w:id="119541092">
      <w:bodyDiv w:val="1"/>
      <w:marLeft w:val="0"/>
      <w:marRight w:val="0"/>
      <w:marTop w:val="0"/>
      <w:marBottom w:val="0"/>
      <w:divBdr>
        <w:top w:val="none" w:sz="0" w:space="0" w:color="auto"/>
        <w:left w:val="none" w:sz="0" w:space="0" w:color="auto"/>
        <w:bottom w:val="none" w:sz="0" w:space="0" w:color="auto"/>
        <w:right w:val="none" w:sz="0" w:space="0" w:color="auto"/>
      </w:divBdr>
      <w:divsChild>
        <w:div w:id="423842639">
          <w:marLeft w:val="547"/>
          <w:marRight w:val="0"/>
          <w:marTop w:val="0"/>
          <w:marBottom w:val="0"/>
          <w:divBdr>
            <w:top w:val="none" w:sz="0" w:space="0" w:color="auto"/>
            <w:left w:val="none" w:sz="0" w:space="0" w:color="auto"/>
            <w:bottom w:val="none" w:sz="0" w:space="0" w:color="auto"/>
            <w:right w:val="none" w:sz="0" w:space="0" w:color="auto"/>
          </w:divBdr>
        </w:div>
        <w:div w:id="1993218867">
          <w:marLeft w:val="547"/>
          <w:marRight w:val="0"/>
          <w:marTop w:val="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4223974">
      <w:bodyDiv w:val="1"/>
      <w:marLeft w:val="0"/>
      <w:marRight w:val="0"/>
      <w:marTop w:val="0"/>
      <w:marBottom w:val="0"/>
      <w:divBdr>
        <w:top w:val="none" w:sz="0" w:space="0" w:color="auto"/>
        <w:left w:val="none" w:sz="0" w:space="0" w:color="auto"/>
        <w:bottom w:val="none" w:sz="0" w:space="0" w:color="auto"/>
        <w:right w:val="none" w:sz="0" w:space="0" w:color="auto"/>
      </w:divBdr>
      <w:divsChild>
        <w:div w:id="167134088">
          <w:marLeft w:val="547"/>
          <w:marRight w:val="0"/>
          <w:marTop w:val="0"/>
          <w:marBottom w:val="0"/>
          <w:divBdr>
            <w:top w:val="none" w:sz="0" w:space="0" w:color="auto"/>
            <w:left w:val="none" w:sz="0" w:space="0" w:color="auto"/>
            <w:bottom w:val="none" w:sz="0" w:space="0" w:color="auto"/>
            <w:right w:val="none" w:sz="0" w:space="0" w:color="auto"/>
          </w:divBdr>
        </w:div>
        <w:div w:id="25184874">
          <w:marLeft w:val="1166"/>
          <w:marRight w:val="0"/>
          <w:marTop w:val="0"/>
          <w:marBottom w:val="0"/>
          <w:divBdr>
            <w:top w:val="none" w:sz="0" w:space="0" w:color="auto"/>
            <w:left w:val="none" w:sz="0" w:space="0" w:color="auto"/>
            <w:bottom w:val="none" w:sz="0" w:space="0" w:color="auto"/>
            <w:right w:val="none" w:sz="0" w:space="0" w:color="auto"/>
          </w:divBdr>
        </w:div>
        <w:div w:id="1297562667">
          <w:marLeft w:val="1166"/>
          <w:marRight w:val="0"/>
          <w:marTop w:val="0"/>
          <w:marBottom w:val="0"/>
          <w:divBdr>
            <w:top w:val="none" w:sz="0" w:space="0" w:color="auto"/>
            <w:left w:val="none" w:sz="0" w:space="0" w:color="auto"/>
            <w:bottom w:val="none" w:sz="0" w:space="0" w:color="auto"/>
            <w:right w:val="none" w:sz="0" w:space="0" w:color="auto"/>
          </w:divBdr>
        </w:div>
        <w:div w:id="1836912731">
          <w:marLeft w:val="547"/>
          <w:marRight w:val="0"/>
          <w:marTop w:val="0"/>
          <w:marBottom w:val="0"/>
          <w:divBdr>
            <w:top w:val="none" w:sz="0" w:space="0" w:color="auto"/>
            <w:left w:val="none" w:sz="0" w:space="0" w:color="auto"/>
            <w:bottom w:val="none" w:sz="0" w:space="0" w:color="auto"/>
            <w:right w:val="none" w:sz="0" w:space="0" w:color="auto"/>
          </w:divBdr>
        </w:div>
      </w:divsChild>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8974852">
      <w:bodyDiv w:val="1"/>
      <w:marLeft w:val="0"/>
      <w:marRight w:val="0"/>
      <w:marTop w:val="0"/>
      <w:marBottom w:val="0"/>
      <w:divBdr>
        <w:top w:val="none" w:sz="0" w:space="0" w:color="auto"/>
        <w:left w:val="none" w:sz="0" w:space="0" w:color="auto"/>
        <w:bottom w:val="none" w:sz="0" w:space="0" w:color="auto"/>
        <w:right w:val="none" w:sz="0" w:space="0" w:color="auto"/>
      </w:divBdr>
      <w:divsChild>
        <w:div w:id="585304939">
          <w:marLeft w:val="547"/>
          <w:marRight w:val="0"/>
          <w:marTop w:val="0"/>
          <w:marBottom w:val="0"/>
          <w:divBdr>
            <w:top w:val="none" w:sz="0" w:space="0" w:color="auto"/>
            <w:left w:val="none" w:sz="0" w:space="0" w:color="auto"/>
            <w:bottom w:val="none" w:sz="0" w:space="0" w:color="auto"/>
            <w:right w:val="none" w:sz="0" w:space="0" w:color="auto"/>
          </w:divBdr>
        </w:div>
        <w:div w:id="394012028">
          <w:marLeft w:val="547"/>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9429468">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6980620">
      <w:bodyDiv w:val="1"/>
      <w:marLeft w:val="0"/>
      <w:marRight w:val="0"/>
      <w:marTop w:val="0"/>
      <w:marBottom w:val="0"/>
      <w:divBdr>
        <w:top w:val="none" w:sz="0" w:space="0" w:color="auto"/>
        <w:left w:val="none" w:sz="0" w:space="0" w:color="auto"/>
        <w:bottom w:val="none" w:sz="0" w:space="0" w:color="auto"/>
        <w:right w:val="none" w:sz="0" w:space="0" w:color="auto"/>
      </w:divBdr>
      <w:divsChild>
        <w:div w:id="1510410285">
          <w:marLeft w:val="547"/>
          <w:marRight w:val="0"/>
          <w:marTop w:val="0"/>
          <w:marBottom w:val="0"/>
          <w:divBdr>
            <w:top w:val="none" w:sz="0" w:space="0" w:color="auto"/>
            <w:left w:val="none" w:sz="0" w:space="0" w:color="auto"/>
            <w:bottom w:val="none" w:sz="0" w:space="0" w:color="auto"/>
            <w:right w:val="none" w:sz="0" w:space="0" w:color="auto"/>
          </w:divBdr>
        </w:div>
        <w:div w:id="784693317">
          <w:marLeft w:val="547"/>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788154">
      <w:bodyDiv w:val="1"/>
      <w:marLeft w:val="0"/>
      <w:marRight w:val="0"/>
      <w:marTop w:val="0"/>
      <w:marBottom w:val="0"/>
      <w:divBdr>
        <w:top w:val="none" w:sz="0" w:space="0" w:color="auto"/>
        <w:left w:val="none" w:sz="0" w:space="0" w:color="auto"/>
        <w:bottom w:val="none" w:sz="0" w:space="0" w:color="auto"/>
        <w:right w:val="none" w:sz="0" w:space="0" w:color="auto"/>
      </w:divBdr>
      <w:divsChild>
        <w:div w:id="619259286">
          <w:marLeft w:val="547"/>
          <w:marRight w:val="0"/>
          <w:marTop w:val="0"/>
          <w:marBottom w:val="0"/>
          <w:divBdr>
            <w:top w:val="none" w:sz="0" w:space="0" w:color="auto"/>
            <w:left w:val="none" w:sz="0" w:space="0" w:color="auto"/>
            <w:bottom w:val="none" w:sz="0" w:space="0" w:color="auto"/>
            <w:right w:val="none" w:sz="0" w:space="0" w:color="auto"/>
          </w:divBdr>
        </w:div>
        <w:div w:id="1497457675">
          <w:marLeft w:val="547"/>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6692055">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0839349">
      <w:bodyDiv w:val="1"/>
      <w:marLeft w:val="0"/>
      <w:marRight w:val="0"/>
      <w:marTop w:val="0"/>
      <w:marBottom w:val="0"/>
      <w:divBdr>
        <w:top w:val="none" w:sz="0" w:space="0" w:color="auto"/>
        <w:left w:val="none" w:sz="0" w:space="0" w:color="auto"/>
        <w:bottom w:val="none" w:sz="0" w:space="0" w:color="auto"/>
        <w:right w:val="none" w:sz="0" w:space="0" w:color="auto"/>
      </w:divBdr>
      <w:divsChild>
        <w:div w:id="946813121">
          <w:marLeft w:val="547"/>
          <w:marRight w:val="0"/>
          <w:marTop w:val="0"/>
          <w:marBottom w:val="0"/>
          <w:divBdr>
            <w:top w:val="none" w:sz="0" w:space="0" w:color="auto"/>
            <w:left w:val="none" w:sz="0" w:space="0" w:color="auto"/>
            <w:bottom w:val="none" w:sz="0" w:space="0" w:color="auto"/>
            <w:right w:val="none" w:sz="0" w:space="0" w:color="auto"/>
          </w:divBdr>
        </w:div>
        <w:div w:id="1949316700">
          <w:marLeft w:val="547"/>
          <w:marRight w:val="0"/>
          <w:marTop w:val="0"/>
          <w:marBottom w:val="0"/>
          <w:divBdr>
            <w:top w:val="none" w:sz="0" w:space="0" w:color="auto"/>
            <w:left w:val="none" w:sz="0" w:space="0" w:color="auto"/>
            <w:bottom w:val="none" w:sz="0" w:space="0" w:color="auto"/>
            <w:right w:val="none" w:sz="0" w:space="0" w:color="auto"/>
          </w:divBdr>
        </w:div>
        <w:div w:id="98064185">
          <w:marLeft w:val="547"/>
          <w:marRight w:val="0"/>
          <w:marTop w:val="0"/>
          <w:marBottom w:val="0"/>
          <w:divBdr>
            <w:top w:val="none" w:sz="0" w:space="0" w:color="auto"/>
            <w:left w:val="none" w:sz="0" w:space="0" w:color="auto"/>
            <w:bottom w:val="none" w:sz="0" w:space="0" w:color="auto"/>
            <w:right w:val="none" w:sz="0" w:space="0" w:color="auto"/>
          </w:divBdr>
        </w:div>
        <w:div w:id="1695840567">
          <w:marLeft w:val="1166"/>
          <w:marRight w:val="0"/>
          <w:marTop w:val="0"/>
          <w:marBottom w:val="0"/>
          <w:divBdr>
            <w:top w:val="none" w:sz="0" w:space="0" w:color="auto"/>
            <w:left w:val="none" w:sz="0" w:space="0" w:color="auto"/>
            <w:bottom w:val="none" w:sz="0" w:space="0" w:color="auto"/>
            <w:right w:val="none" w:sz="0" w:space="0" w:color="auto"/>
          </w:divBdr>
        </w:div>
        <w:div w:id="1201212057">
          <w:marLeft w:val="1166"/>
          <w:marRight w:val="0"/>
          <w:marTop w:val="0"/>
          <w:marBottom w:val="0"/>
          <w:divBdr>
            <w:top w:val="none" w:sz="0" w:space="0" w:color="auto"/>
            <w:left w:val="none" w:sz="0" w:space="0" w:color="auto"/>
            <w:bottom w:val="none" w:sz="0" w:space="0" w:color="auto"/>
            <w:right w:val="none" w:sz="0" w:space="0" w:color="auto"/>
          </w:divBdr>
        </w:div>
        <w:div w:id="1511749902">
          <w:marLeft w:val="1166"/>
          <w:marRight w:val="0"/>
          <w:marTop w:val="0"/>
          <w:marBottom w:val="0"/>
          <w:divBdr>
            <w:top w:val="none" w:sz="0" w:space="0" w:color="auto"/>
            <w:left w:val="none" w:sz="0" w:space="0" w:color="auto"/>
            <w:bottom w:val="none" w:sz="0" w:space="0" w:color="auto"/>
            <w:right w:val="none" w:sz="0" w:space="0" w:color="auto"/>
          </w:divBdr>
        </w:div>
        <w:div w:id="79064165">
          <w:marLeft w:val="1166"/>
          <w:marRight w:val="0"/>
          <w:marTop w:val="0"/>
          <w:marBottom w:val="0"/>
          <w:divBdr>
            <w:top w:val="none" w:sz="0" w:space="0" w:color="auto"/>
            <w:left w:val="none" w:sz="0" w:space="0" w:color="auto"/>
            <w:bottom w:val="none" w:sz="0" w:space="0" w:color="auto"/>
            <w:right w:val="none" w:sz="0" w:space="0" w:color="auto"/>
          </w:divBdr>
        </w:div>
        <w:div w:id="1963269725">
          <w:marLeft w:val="1166"/>
          <w:marRight w:val="0"/>
          <w:marTop w:val="0"/>
          <w:marBottom w:val="0"/>
          <w:divBdr>
            <w:top w:val="none" w:sz="0" w:space="0" w:color="auto"/>
            <w:left w:val="none" w:sz="0" w:space="0" w:color="auto"/>
            <w:bottom w:val="none" w:sz="0" w:space="0" w:color="auto"/>
            <w:right w:val="none" w:sz="0" w:space="0" w:color="auto"/>
          </w:divBdr>
        </w:div>
        <w:div w:id="868643855">
          <w:marLeft w:val="1166"/>
          <w:marRight w:val="0"/>
          <w:marTop w:val="0"/>
          <w:marBottom w:val="0"/>
          <w:divBdr>
            <w:top w:val="none" w:sz="0" w:space="0" w:color="auto"/>
            <w:left w:val="none" w:sz="0" w:space="0" w:color="auto"/>
            <w:bottom w:val="none" w:sz="0" w:space="0" w:color="auto"/>
            <w:right w:val="none" w:sz="0" w:space="0" w:color="auto"/>
          </w:divBdr>
        </w:div>
        <w:div w:id="683943247">
          <w:marLeft w:val="1166"/>
          <w:marRight w:val="0"/>
          <w:marTop w:val="0"/>
          <w:marBottom w:val="0"/>
          <w:divBdr>
            <w:top w:val="none" w:sz="0" w:space="0" w:color="auto"/>
            <w:left w:val="none" w:sz="0" w:space="0" w:color="auto"/>
            <w:bottom w:val="none" w:sz="0" w:space="0" w:color="auto"/>
            <w:right w:val="none" w:sz="0" w:space="0" w:color="auto"/>
          </w:divBdr>
        </w:div>
        <w:div w:id="172182785">
          <w:marLeft w:val="547"/>
          <w:marRight w:val="0"/>
          <w:marTop w:val="0"/>
          <w:marBottom w:val="0"/>
          <w:divBdr>
            <w:top w:val="none" w:sz="0" w:space="0" w:color="auto"/>
            <w:left w:val="none" w:sz="0" w:space="0" w:color="auto"/>
            <w:bottom w:val="none" w:sz="0" w:space="0" w:color="auto"/>
            <w:right w:val="none" w:sz="0" w:space="0" w:color="auto"/>
          </w:divBdr>
        </w:div>
      </w:divsChild>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33811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56730258">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7929">
      <w:bodyDiv w:val="1"/>
      <w:marLeft w:val="0"/>
      <w:marRight w:val="0"/>
      <w:marTop w:val="0"/>
      <w:marBottom w:val="0"/>
      <w:divBdr>
        <w:top w:val="none" w:sz="0" w:space="0" w:color="auto"/>
        <w:left w:val="none" w:sz="0" w:space="0" w:color="auto"/>
        <w:bottom w:val="none" w:sz="0" w:space="0" w:color="auto"/>
        <w:right w:val="none" w:sz="0" w:space="0" w:color="auto"/>
      </w:divBdr>
      <w:divsChild>
        <w:div w:id="436218296">
          <w:marLeft w:val="547"/>
          <w:marRight w:val="0"/>
          <w:marTop w:val="0"/>
          <w:marBottom w:val="0"/>
          <w:divBdr>
            <w:top w:val="none" w:sz="0" w:space="0" w:color="auto"/>
            <w:left w:val="none" w:sz="0" w:space="0" w:color="auto"/>
            <w:bottom w:val="none" w:sz="0" w:space="0" w:color="auto"/>
            <w:right w:val="none" w:sz="0" w:space="0" w:color="auto"/>
          </w:divBdr>
        </w:div>
        <w:div w:id="824663494">
          <w:marLeft w:val="1166"/>
          <w:marRight w:val="0"/>
          <w:marTop w:val="0"/>
          <w:marBottom w:val="0"/>
          <w:divBdr>
            <w:top w:val="none" w:sz="0" w:space="0" w:color="auto"/>
            <w:left w:val="none" w:sz="0" w:space="0" w:color="auto"/>
            <w:bottom w:val="none" w:sz="0" w:space="0" w:color="auto"/>
            <w:right w:val="none" w:sz="0" w:space="0" w:color="auto"/>
          </w:divBdr>
        </w:div>
        <w:div w:id="668945876">
          <w:marLeft w:val="547"/>
          <w:marRight w:val="0"/>
          <w:marTop w:val="0"/>
          <w:marBottom w:val="0"/>
          <w:divBdr>
            <w:top w:val="none" w:sz="0" w:space="0" w:color="auto"/>
            <w:left w:val="none" w:sz="0" w:space="0" w:color="auto"/>
            <w:bottom w:val="none" w:sz="0" w:space="0" w:color="auto"/>
            <w:right w:val="none" w:sz="0" w:space="0" w:color="auto"/>
          </w:divBdr>
        </w:div>
        <w:div w:id="1601333425">
          <w:marLeft w:val="547"/>
          <w:marRight w:val="0"/>
          <w:marTop w:val="0"/>
          <w:marBottom w:val="0"/>
          <w:divBdr>
            <w:top w:val="none" w:sz="0" w:space="0" w:color="auto"/>
            <w:left w:val="none" w:sz="0" w:space="0" w:color="auto"/>
            <w:bottom w:val="none" w:sz="0" w:space="0" w:color="auto"/>
            <w:right w:val="none" w:sz="0" w:space="0" w:color="auto"/>
          </w:divBdr>
        </w:div>
        <w:div w:id="1612663553">
          <w:marLeft w:val="547"/>
          <w:marRight w:val="0"/>
          <w:marTop w:val="0"/>
          <w:marBottom w:val="0"/>
          <w:divBdr>
            <w:top w:val="none" w:sz="0" w:space="0" w:color="auto"/>
            <w:left w:val="none" w:sz="0" w:space="0" w:color="auto"/>
            <w:bottom w:val="none" w:sz="0" w:space="0" w:color="auto"/>
            <w:right w:val="none" w:sz="0" w:space="0" w:color="auto"/>
          </w:divBdr>
        </w:div>
        <w:div w:id="373315702">
          <w:marLeft w:val="547"/>
          <w:marRight w:val="0"/>
          <w:marTop w:val="0"/>
          <w:marBottom w:val="0"/>
          <w:divBdr>
            <w:top w:val="none" w:sz="0" w:space="0" w:color="auto"/>
            <w:left w:val="none" w:sz="0" w:space="0" w:color="auto"/>
            <w:bottom w:val="none" w:sz="0" w:space="0" w:color="auto"/>
            <w:right w:val="none" w:sz="0" w:space="0" w:color="auto"/>
          </w:divBdr>
        </w:div>
      </w:divsChild>
    </w:div>
    <w:div w:id="1319579077">
      <w:bodyDiv w:val="1"/>
      <w:marLeft w:val="0"/>
      <w:marRight w:val="0"/>
      <w:marTop w:val="0"/>
      <w:marBottom w:val="0"/>
      <w:divBdr>
        <w:top w:val="none" w:sz="0" w:space="0" w:color="auto"/>
        <w:left w:val="none" w:sz="0" w:space="0" w:color="auto"/>
        <w:bottom w:val="none" w:sz="0" w:space="0" w:color="auto"/>
        <w:right w:val="none" w:sz="0" w:space="0" w:color="auto"/>
      </w:divBdr>
      <w:divsChild>
        <w:div w:id="867060251">
          <w:marLeft w:val="547"/>
          <w:marRight w:val="0"/>
          <w:marTop w:val="0"/>
          <w:marBottom w:val="0"/>
          <w:divBdr>
            <w:top w:val="none" w:sz="0" w:space="0" w:color="auto"/>
            <w:left w:val="none" w:sz="0" w:space="0" w:color="auto"/>
            <w:bottom w:val="none" w:sz="0" w:space="0" w:color="auto"/>
            <w:right w:val="none" w:sz="0" w:space="0" w:color="auto"/>
          </w:divBdr>
        </w:div>
        <w:div w:id="309408086">
          <w:marLeft w:val="547"/>
          <w:marRight w:val="0"/>
          <w:marTop w:val="0"/>
          <w:marBottom w:val="0"/>
          <w:divBdr>
            <w:top w:val="none" w:sz="0" w:space="0" w:color="auto"/>
            <w:left w:val="none" w:sz="0" w:space="0" w:color="auto"/>
            <w:bottom w:val="none" w:sz="0" w:space="0" w:color="auto"/>
            <w:right w:val="none" w:sz="0" w:space="0" w:color="auto"/>
          </w:divBdr>
        </w:div>
        <w:div w:id="509372187">
          <w:marLeft w:val="547"/>
          <w:marRight w:val="0"/>
          <w:marTop w:val="0"/>
          <w:marBottom w:val="0"/>
          <w:divBdr>
            <w:top w:val="none" w:sz="0" w:space="0" w:color="auto"/>
            <w:left w:val="none" w:sz="0" w:space="0" w:color="auto"/>
            <w:bottom w:val="none" w:sz="0" w:space="0" w:color="auto"/>
            <w:right w:val="none" w:sz="0" w:space="0" w:color="auto"/>
          </w:divBdr>
        </w:div>
        <w:div w:id="1631133106">
          <w:marLeft w:val="1166"/>
          <w:marRight w:val="0"/>
          <w:marTop w:val="0"/>
          <w:marBottom w:val="0"/>
          <w:divBdr>
            <w:top w:val="none" w:sz="0" w:space="0" w:color="auto"/>
            <w:left w:val="none" w:sz="0" w:space="0" w:color="auto"/>
            <w:bottom w:val="none" w:sz="0" w:space="0" w:color="auto"/>
            <w:right w:val="none" w:sz="0" w:space="0" w:color="auto"/>
          </w:divBdr>
        </w:div>
        <w:div w:id="18438463">
          <w:marLeft w:val="1166"/>
          <w:marRight w:val="0"/>
          <w:marTop w:val="0"/>
          <w:marBottom w:val="0"/>
          <w:divBdr>
            <w:top w:val="none" w:sz="0" w:space="0" w:color="auto"/>
            <w:left w:val="none" w:sz="0" w:space="0" w:color="auto"/>
            <w:bottom w:val="none" w:sz="0" w:space="0" w:color="auto"/>
            <w:right w:val="none" w:sz="0" w:space="0" w:color="auto"/>
          </w:divBdr>
        </w:div>
        <w:div w:id="299189648">
          <w:marLeft w:val="1166"/>
          <w:marRight w:val="0"/>
          <w:marTop w:val="0"/>
          <w:marBottom w:val="0"/>
          <w:divBdr>
            <w:top w:val="none" w:sz="0" w:space="0" w:color="auto"/>
            <w:left w:val="none" w:sz="0" w:space="0" w:color="auto"/>
            <w:bottom w:val="none" w:sz="0" w:space="0" w:color="auto"/>
            <w:right w:val="none" w:sz="0" w:space="0" w:color="auto"/>
          </w:divBdr>
        </w:div>
        <w:div w:id="1649941300">
          <w:marLeft w:val="1166"/>
          <w:marRight w:val="0"/>
          <w:marTop w:val="0"/>
          <w:marBottom w:val="0"/>
          <w:divBdr>
            <w:top w:val="none" w:sz="0" w:space="0" w:color="auto"/>
            <w:left w:val="none" w:sz="0" w:space="0" w:color="auto"/>
            <w:bottom w:val="none" w:sz="0" w:space="0" w:color="auto"/>
            <w:right w:val="none" w:sz="0" w:space="0" w:color="auto"/>
          </w:divBdr>
        </w:div>
        <w:div w:id="848758790">
          <w:marLeft w:val="1166"/>
          <w:marRight w:val="0"/>
          <w:marTop w:val="0"/>
          <w:marBottom w:val="0"/>
          <w:divBdr>
            <w:top w:val="none" w:sz="0" w:space="0" w:color="auto"/>
            <w:left w:val="none" w:sz="0" w:space="0" w:color="auto"/>
            <w:bottom w:val="none" w:sz="0" w:space="0" w:color="auto"/>
            <w:right w:val="none" w:sz="0" w:space="0" w:color="auto"/>
          </w:divBdr>
        </w:div>
        <w:div w:id="817766442">
          <w:marLeft w:val="1166"/>
          <w:marRight w:val="0"/>
          <w:marTop w:val="0"/>
          <w:marBottom w:val="0"/>
          <w:divBdr>
            <w:top w:val="none" w:sz="0" w:space="0" w:color="auto"/>
            <w:left w:val="none" w:sz="0" w:space="0" w:color="auto"/>
            <w:bottom w:val="none" w:sz="0" w:space="0" w:color="auto"/>
            <w:right w:val="none" w:sz="0" w:space="0" w:color="auto"/>
          </w:divBdr>
        </w:div>
        <w:div w:id="781805428">
          <w:marLeft w:val="1166"/>
          <w:marRight w:val="0"/>
          <w:marTop w:val="0"/>
          <w:marBottom w:val="0"/>
          <w:divBdr>
            <w:top w:val="none" w:sz="0" w:space="0" w:color="auto"/>
            <w:left w:val="none" w:sz="0" w:space="0" w:color="auto"/>
            <w:bottom w:val="none" w:sz="0" w:space="0" w:color="auto"/>
            <w:right w:val="none" w:sz="0" w:space="0" w:color="auto"/>
          </w:divBdr>
        </w:div>
        <w:div w:id="81488358">
          <w:marLeft w:val="547"/>
          <w:marRight w:val="0"/>
          <w:marTop w:val="0"/>
          <w:marBottom w:val="0"/>
          <w:divBdr>
            <w:top w:val="none" w:sz="0" w:space="0" w:color="auto"/>
            <w:left w:val="none" w:sz="0" w:space="0" w:color="auto"/>
            <w:bottom w:val="none" w:sz="0" w:space="0" w:color="auto"/>
            <w:right w:val="none" w:sz="0" w:space="0" w:color="auto"/>
          </w:divBdr>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43963151">
      <w:bodyDiv w:val="1"/>
      <w:marLeft w:val="0"/>
      <w:marRight w:val="0"/>
      <w:marTop w:val="0"/>
      <w:marBottom w:val="0"/>
      <w:divBdr>
        <w:top w:val="none" w:sz="0" w:space="0" w:color="auto"/>
        <w:left w:val="none" w:sz="0" w:space="0" w:color="auto"/>
        <w:bottom w:val="none" w:sz="0" w:space="0" w:color="auto"/>
        <w:right w:val="none" w:sz="0" w:space="0" w:color="auto"/>
      </w:divBdr>
      <w:divsChild>
        <w:div w:id="1549414813">
          <w:marLeft w:val="547"/>
          <w:marRight w:val="0"/>
          <w:marTop w:val="0"/>
          <w:marBottom w:val="0"/>
          <w:divBdr>
            <w:top w:val="none" w:sz="0" w:space="0" w:color="auto"/>
            <w:left w:val="none" w:sz="0" w:space="0" w:color="auto"/>
            <w:bottom w:val="none" w:sz="0" w:space="0" w:color="auto"/>
            <w:right w:val="none" w:sz="0" w:space="0" w:color="auto"/>
          </w:divBdr>
        </w:div>
        <w:div w:id="76094088">
          <w:marLeft w:val="1166"/>
          <w:marRight w:val="0"/>
          <w:marTop w:val="0"/>
          <w:marBottom w:val="0"/>
          <w:divBdr>
            <w:top w:val="none" w:sz="0" w:space="0" w:color="auto"/>
            <w:left w:val="none" w:sz="0" w:space="0" w:color="auto"/>
            <w:bottom w:val="none" w:sz="0" w:space="0" w:color="auto"/>
            <w:right w:val="none" w:sz="0" w:space="0" w:color="auto"/>
          </w:divBdr>
        </w:div>
        <w:div w:id="176622435">
          <w:marLeft w:val="1166"/>
          <w:marRight w:val="0"/>
          <w:marTop w:val="0"/>
          <w:marBottom w:val="0"/>
          <w:divBdr>
            <w:top w:val="none" w:sz="0" w:space="0" w:color="auto"/>
            <w:left w:val="none" w:sz="0" w:space="0" w:color="auto"/>
            <w:bottom w:val="none" w:sz="0" w:space="0" w:color="auto"/>
            <w:right w:val="none" w:sz="0" w:space="0" w:color="auto"/>
          </w:divBdr>
        </w:div>
        <w:div w:id="1921209088">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63515223">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24918381">
      <w:bodyDiv w:val="1"/>
      <w:marLeft w:val="0"/>
      <w:marRight w:val="0"/>
      <w:marTop w:val="0"/>
      <w:marBottom w:val="0"/>
      <w:divBdr>
        <w:top w:val="none" w:sz="0" w:space="0" w:color="auto"/>
        <w:left w:val="none" w:sz="0" w:space="0" w:color="auto"/>
        <w:bottom w:val="none" w:sz="0" w:space="0" w:color="auto"/>
        <w:right w:val="none" w:sz="0" w:space="0" w:color="auto"/>
      </w:divBdr>
      <w:divsChild>
        <w:div w:id="302656792">
          <w:marLeft w:val="547"/>
          <w:marRight w:val="0"/>
          <w:marTop w:val="0"/>
          <w:marBottom w:val="0"/>
          <w:divBdr>
            <w:top w:val="none" w:sz="0" w:space="0" w:color="auto"/>
            <w:left w:val="none" w:sz="0" w:space="0" w:color="auto"/>
            <w:bottom w:val="none" w:sz="0" w:space="0" w:color="auto"/>
            <w:right w:val="none" w:sz="0" w:space="0" w:color="auto"/>
          </w:divBdr>
        </w:div>
        <w:div w:id="1284650954">
          <w:marLeft w:val="547"/>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26589745">
      <w:bodyDiv w:val="1"/>
      <w:marLeft w:val="0"/>
      <w:marRight w:val="0"/>
      <w:marTop w:val="0"/>
      <w:marBottom w:val="0"/>
      <w:divBdr>
        <w:top w:val="none" w:sz="0" w:space="0" w:color="auto"/>
        <w:left w:val="none" w:sz="0" w:space="0" w:color="auto"/>
        <w:bottom w:val="none" w:sz="0" w:space="0" w:color="auto"/>
        <w:right w:val="none" w:sz="0" w:space="0" w:color="auto"/>
      </w:divBdr>
      <w:divsChild>
        <w:div w:id="1977637943">
          <w:marLeft w:val="547"/>
          <w:marRight w:val="0"/>
          <w:marTop w:val="0"/>
          <w:marBottom w:val="0"/>
          <w:divBdr>
            <w:top w:val="none" w:sz="0" w:space="0" w:color="auto"/>
            <w:left w:val="none" w:sz="0" w:space="0" w:color="auto"/>
            <w:bottom w:val="none" w:sz="0" w:space="0" w:color="auto"/>
            <w:right w:val="none" w:sz="0" w:space="0" w:color="auto"/>
          </w:divBdr>
        </w:div>
        <w:div w:id="64303616">
          <w:marLeft w:val="1166"/>
          <w:marRight w:val="0"/>
          <w:marTop w:val="0"/>
          <w:marBottom w:val="0"/>
          <w:divBdr>
            <w:top w:val="none" w:sz="0" w:space="0" w:color="auto"/>
            <w:left w:val="none" w:sz="0" w:space="0" w:color="auto"/>
            <w:bottom w:val="none" w:sz="0" w:space="0" w:color="auto"/>
            <w:right w:val="none" w:sz="0" w:space="0" w:color="auto"/>
          </w:divBdr>
        </w:div>
        <w:div w:id="159851122">
          <w:marLeft w:val="547"/>
          <w:marRight w:val="0"/>
          <w:marTop w:val="0"/>
          <w:marBottom w:val="0"/>
          <w:divBdr>
            <w:top w:val="none" w:sz="0" w:space="0" w:color="auto"/>
            <w:left w:val="none" w:sz="0" w:space="0" w:color="auto"/>
            <w:bottom w:val="none" w:sz="0" w:space="0" w:color="auto"/>
            <w:right w:val="none" w:sz="0" w:space="0" w:color="auto"/>
          </w:divBdr>
        </w:div>
        <w:div w:id="1301807495">
          <w:marLeft w:val="547"/>
          <w:marRight w:val="0"/>
          <w:marTop w:val="0"/>
          <w:marBottom w:val="0"/>
          <w:divBdr>
            <w:top w:val="none" w:sz="0" w:space="0" w:color="auto"/>
            <w:left w:val="none" w:sz="0" w:space="0" w:color="auto"/>
            <w:bottom w:val="none" w:sz="0" w:space="0" w:color="auto"/>
            <w:right w:val="none" w:sz="0" w:space="0" w:color="auto"/>
          </w:divBdr>
        </w:div>
        <w:div w:id="317029362">
          <w:marLeft w:val="547"/>
          <w:marRight w:val="0"/>
          <w:marTop w:val="0"/>
          <w:marBottom w:val="0"/>
          <w:divBdr>
            <w:top w:val="none" w:sz="0" w:space="0" w:color="auto"/>
            <w:left w:val="none" w:sz="0" w:space="0" w:color="auto"/>
            <w:bottom w:val="none" w:sz="0" w:space="0" w:color="auto"/>
            <w:right w:val="none" w:sz="0" w:space="0" w:color="auto"/>
          </w:divBdr>
        </w:div>
        <w:div w:id="2013750192">
          <w:marLeft w:val="547"/>
          <w:marRight w:val="0"/>
          <w:marTop w:val="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032391">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7D32E-0E29-40E0-940D-142044E78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microsoft.com/office/2006/metadata/properties"/>
    <ds:schemaRef ds:uri="http://schemas.microsoft.com/office/2006/documentManagement/types"/>
    <ds:schemaRef ds:uri="2ff76fbf-12b9-4337-ad3b-122e2d975ade"/>
    <ds:schemaRef ds:uri="http://purl.org/dc/elements/1.1/"/>
    <ds:schemaRef ds:uri="ab813fb6-1347-4985-ab36-6575371b00b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13</Pages>
  <Words>6046</Words>
  <Characters>30592</Characters>
  <Application>Microsoft Office Word</Application>
  <DocSecurity>0</DocSecurity>
  <Lines>254</Lines>
  <Paragraphs>73</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36565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8</cp:revision>
  <cp:lastPrinted>2017-10-24T05:18:00Z</cp:lastPrinted>
  <dcterms:created xsi:type="dcterms:W3CDTF">2021-11-05T18:36:00Z</dcterms:created>
  <dcterms:modified xsi:type="dcterms:W3CDTF">2021-11-06T04:07:00Z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