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E3F66" w14:textId="00C79765" w:rsidR="003D45FE" w:rsidRPr="003D45FE" w:rsidRDefault="003D45FE" w:rsidP="003D45FE">
      <w:pPr>
        <w:pStyle w:val="3GPPHeader"/>
      </w:pPr>
      <w:bookmarkStart w:id="0" w:name="_Ref190406817"/>
      <w:bookmarkStart w:id="1" w:name="_Toc226862296"/>
      <w:bookmarkStart w:id="2" w:name="_Toc347823621"/>
      <w:bookmarkStart w:id="3" w:name="_Toc347824073"/>
      <w:bookmarkStart w:id="4" w:name="_Toc347824246"/>
      <w:r w:rsidRPr="003D45FE">
        <w:t>3GPP TSG-RAN WG1 Meeting #90</w:t>
      </w:r>
      <w:r w:rsidRPr="00CE0424">
        <w:tab/>
      </w:r>
      <w:r w:rsidRPr="003D45FE">
        <w:t>R1-1712909</w:t>
      </w:r>
    </w:p>
    <w:p w14:paraId="61084F81" w14:textId="77777777" w:rsidR="00C9680B" w:rsidRDefault="003D45FE" w:rsidP="00625B29">
      <w:pPr>
        <w:pStyle w:val="3GPPHeader"/>
      </w:pPr>
      <w:r>
        <w:t>Prague, Czech Republic,</w:t>
      </w:r>
      <w:r w:rsidRPr="000A1D33">
        <w:t xml:space="preserve"> </w:t>
      </w:r>
      <w:r>
        <w:t>21</w:t>
      </w:r>
      <w:r w:rsidRPr="003D45FE">
        <w:t>st</w:t>
      </w:r>
      <w:r>
        <w:t xml:space="preserve"> –</w:t>
      </w:r>
      <w:r w:rsidRPr="000A1D33">
        <w:t xml:space="preserve"> </w:t>
      </w:r>
      <w:r>
        <w:t>25</w:t>
      </w:r>
      <w:r w:rsidRPr="003D45FE">
        <w:t>th</w:t>
      </w:r>
      <w:r>
        <w:t xml:space="preserve"> August</w:t>
      </w:r>
      <w:r w:rsidRPr="000A1D33">
        <w:t xml:space="preserve"> 2017</w:t>
      </w:r>
      <w:bookmarkEnd w:id="0"/>
      <w:bookmarkEnd w:id="1"/>
      <w:bookmarkEnd w:id="2"/>
      <w:bookmarkEnd w:id="3"/>
      <w:bookmarkEnd w:id="4"/>
    </w:p>
    <w:p w14:paraId="7AB39558" w14:textId="67D13C6F" w:rsidR="00625B29" w:rsidRPr="00E65D5D" w:rsidRDefault="00625B29" w:rsidP="00625B29">
      <w:pPr>
        <w:pStyle w:val="3GPPHeader"/>
        <w:rPr>
          <w:sz w:val="22"/>
          <w:szCs w:val="22"/>
          <w:lang w:val="en-US"/>
        </w:rPr>
      </w:pPr>
      <w:r w:rsidRPr="00E65D5D">
        <w:rPr>
          <w:sz w:val="22"/>
          <w:szCs w:val="22"/>
          <w:lang w:val="en-US"/>
        </w:rPr>
        <w:t>Agenda Item:</w:t>
      </w:r>
      <w:r w:rsidRPr="00E65D5D">
        <w:rPr>
          <w:sz w:val="22"/>
          <w:szCs w:val="22"/>
          <w:lang w:val="en-US"/>
        </w:rPr>
        <w:tab/>
      </w:r>
      <w:r w:rsidR="0023666B" w:rsidRPr="0023666B">
        <w:rPr>
          <w:sz w:val="22"/>
          <w:szCs w:val="22"/>
          <w:lang w:val="en-US"/>
        </w:rPr>
        <w:t>5</w:t>
      </w:r>
      <w:r w:rsidR="00A80617" w:rsidRPr="0023666B">
        <w:rPr>
          <w:sz w:val="22"/>
          <w:szCs w:val="22"/>
          <w:lang w:val="en-US"/>
        </w:rPr>
        <w:t>.2.1.2.7</w:t>
      </w:r>
    </w:p>
    <w:p w14:paraId="567540E9" w14:textId="77777777" w:rsidR="00625B29" w:rsidRPr="00CE0424" w:rsidRDefault="00625B29" w:rsidP="00625B29">
      <w:pPr>
        <w:pStyle w:val="3GPPHeader"/>
        <w:rPr>
          <w:sz w:val="22"/>
          <w:szCs w:val="22"/>
        </w:rPr>
      </w:pPr>
      <w:r>
        <w:rPr>
          <w:sz w:val="22"/>
          <w:szCs w:val="22"/>
        </w:rPr>
        <w:t>Source:</w:t>
      </w:r>
      <w:r w:rsidRPr="00CE0424">
        <w:rPr>
          <w:sz w:val="22"/>
          <w:szCs w:val="22"/>
        </w:rPr>
        <w:tab/>
        <w:t>Ericsson</w:t>
      </w:r>
    </w:p>
    <w:p w14:paraId="6B4812DE" w14:textId="3AA387D1" w:rsidR="00625B29" w:rsidRPr="00CE0424" w:rsidRDefault="00625B29" w:rsidP="00625B29">
      <w:pPr>
        <w:pStyle w:val="3GPPHeader"/>
        <w:ind w:left="1701" w:hanging="1701"/>
        <w:rPr>
          <w:sz w:val="22"/>
          <w:szCs w:val="22"/>
        </w:rPr>
      </w:pPr>
      <w:r>
        <w:rPr>
          <w:sz w:val="22"/>
          <w:szCs w:val="22"/>
        </w:rPr>
        <w:t>Title:</w:t>
      </w:r>
      <w:r>
        <w:rPr>
          <w:sz w:val="22"/>
          <w:szCs w:val="22"/>
        </w:rPr>
        <w:tab/>
      </w:r>
      <w:r w:rsidR="00A80617">
        <w:rPr>
          <w:sz w:val="22"/>
          <w:szCs w:val="22"/>
        </w:rPr>
        <w:t>TBS scaling for short TTI</w:t>
      </w:r>
    </w:p>
    <w:p w14:paraId="4708C1E3" w14:textId="77777777" w:rsidR="00625B29" w:rsidRPr="00CE0424" w:rsidRDefault="00625B29" w:rsidP="00625B29">
      <w:pPr>
        <w:pStyle w:val="3GPPHeader"/>
        <w:rPr>
          <w:sz w:val="22"/>
          <w:szCs w:val="22"/>
        </w:rPr>
      </w:pPr>
      <w:r w:rsidRPr="00CE0424">
        <w:rPr>
          <w:sz w:val="22"/>
          <w:szCs w:val="22"/>
        </w:rPr>
        <w:t>Document for:</w:t>
      </w:r>
      <w:r w:rsidRPr="00CE0424">
        <w:rPr>
          <w:sz w:val="22"/>
          <w:szCs w:val="22"/>
        </w:rPr>
        <w:tab/>
      </w:r>
      <w:r w:rsidRPr="00A80617">
        <w:rPr>
          <w:sz w:val="22"/>
          <w:szCs w:val="22"/>
        </w:rPr>
        <w:t>Discussion, Decision</w:t>
      </w:r>
    </w:p>
    <w:p w14:paraId="36030964" w14:textId="77777777" w:rsidR="00625B29" w:rsidRPr="00CE0424" w:rsidRDefault="00625B29" w:rsidP="00625B29"/>
    <w:p w14:paraId="2D8C18B2" w14:textId="77777777" w:rsidR="00625B29" w:rsidRPr="00CE0424" w:rsidRDefault="00625B29" w:rsidP="00625B29">
      <w:pPr>
        <w:pStyle w:val="Heading1"/>
      </w:pPr>
      <w:r w:rsidRPr="00CE0424">
        <w:t>Introduction</w:t>
      </w:r>
    </w:p>
    <w:p w14:paraId="17E772BB" w14:textId="54A04680" w:rsidR="003560B1" w:rsidRDefault="003560B1" w:rsidP="003560B1">
      <w:r>
        <w:t xml:space="preserve">In RAN#72 the new WI on short TTI and reduced processing </w:t>
      </w:r>
      <w:r>
        <w:fldChar w:fldCharType="begin"/>
      </w:r>
      <w:r>
        <w:instrText xml:space="preserve"> REF _Ref453835673 \r \h </w:instrText>
      </w:r>
      <w:r>
        <w:fldChar w:fldCharType="separate"/>
      </w:r>
      <w:r w:rsidR="00BB429B">
        <w:t>[1]</w:t>
      </w:r>
      <w:r>
        <w:fldChar w:fldCharType="end"/>
      </w:r>
      <w:r>
        <w:t xml:space="preserve"> was agreed with the (selected) objectives of supporting a slot-based TTI for FS2 and a TTI length of 2 symbols, 4 symbols (for </w:t>
      </w:r>
      <w:proofErr w:type="spellStart"/>
      <w:r>
        <w:t>sPUSCH</w:t>
      </w:r>
      <w:proofErr w:type="spellEnd"/>
      <w:r>
        <w:t>/</w:t>
      </w:r>
      <w:proofErr w:type="spellStart"/>
      <w:r>
        <w:t>sPUCCH</w:t>
      </w:r>
      <w:proofErr w:type="spellEnd"/>
      <w:r>
        <w:t xml:space="preserve"> only) and 1 slot for FS1.</w:t>
      </w:r>
    </w:p>
    <w:p w14:paraId="729C368F" w14:textId="25292476" w:rsidR="00625B29" w:rsidRPr="00CE0424" w:rsidRDefault="003560B1" w:rsidP="003560B1">
      <w:pPr>
        <w:pStyle w:val="BodyText"/>
      </w:pPr>
      <w:r>
        <w:t>In this contribution, we discuss the need for a scaling of the legacy TBS table according to the new short TTI transmissions.</w:t>
      </w:r>
    </w:p>
    <w:p w14:paraId="6DE5FA3E" w14:textId="64F67325" w:rsidR="00625B29" w:rsidRDefault="00625B29" w:rsidP="00625B29">
      <w:pPr>
        <w:pStyle w:val="Heading1"/>
      </w:pPr>
      <w:bookmarkStart w:id="5" w:name="_Ref178064866"/>
      <w:r w:rsidRPr="00CE0424">
        <w:t>Discussion</w:t>
      </w:r>
      <w:bookmarkEnd w:id="5"/>
    </w:p>
    <w:p w14:paraId="5DAC399E" w14:textId="1B0C0E01" w:rsidR="00C53E75" w:rsidRPr="00C53E75" w:rsidRDefault="00C53E75" w:rsidP="00C53E75">
      <w:pPr>
        <w:pStyle w:val="Heading2"/>
      </w:pPr>
      <w:r>
        <w:t>Legacy TBS table</w:t>
      </w:r>
    </w:p>
    <w:p w14:paraId="0A94E1B9" w14:textId="23BD6CD3" w:rsidR="0065574F" w:rsidRDefault="0065574F" w:rsidP="0065574F">
      <w:r>
        <w:t xml:space="preserve">In current LTE the TBS values for one-layer transmission are specified in Table 7.1.7.2.1-1 in 3GPP </w:t>
      </w:r>
      <w:r w:rsidR="00A05A7C">
        <w:t xml:space="preserve">TS </w:t>
      </w:r>
      <w:hyperlink r:id="rId14" w:history="1">
        <w:r w:rsidR="00A05A7C">
          <w:rPr>
            <w:rStyle w:val="Hyperlink"/>
          </w:rPr>
          <w:t>36.213</w:t>
        </w:r>
      </w:hyperlink>
      <w:r>
        <w:t>. For a given number of physical resource blocks (PRBs) in the allocation, a column of the table is used, and the 27 row values corresponding to different MCS indices can be used for link adaptation.</w:t>
      </w:r>
    </w:p>
    <w:p w14:paraId="0CA4203F" w14:textId="77777777" w:rsidR="0065574F" w:rsidRDefault="0065574F" w:rsidP="0065574F">
      <w:r>
        <w:t>For a given combination of RBs and MCS the same TBS value is used regardless of number of symbols used for PDCCH or number of reference symbols (CRS/DMRS), and same for DL as for UL.</w:t>
      </w:r>
    </w:p>
    <w:p w14:paraId="4099427D" w14:textId="3B39CC62" w:rsidR="0065574F" w:rsidRDefault="0065574F" w:rsidP="0065574F">
      <w:r>
        <w:t>A certain MCS index corresponds to a modulation and a code rate that should be roughly constant for different allocation sizes.</w:t>
      </w:r>
    </w:p>
    <w:p w14:paraId="43E5A7D1" w14:textId="3DCBF43E" w:rsidR="004A4A6B" w:rsidRPr="00CE0424" w:rsidRDefault="004A4A6B" w:rsidP="004A4A6B">
      <w:pPr>
        <w:pStyle w:val="Observation"/>
        <w:ind w:left="1701" w:hanging="1701"/>
      </w:pPr>
      <w:bookmarkStart w:id="6" w:name="_Toc481659951"/>
      <w:bookmarkStart w:id="7" w:name="_Toc481659993"/>
      <w:bookmarkStart w:id="8" w:name="_Toc481667781"/>
      <w:bookmarkStart w:id="9" w:name="_Toc481667887"/>
      <w:bookmarkStart w:id="10" w:name="_Toc481668013"/>
      <w:bookmarkStart w:id="11" w:name="_Toc481668235"/>
      <w:bookmarkStart w:id="12" w:name="_Toc481671747"/>
      <w:bookmarkStart w:id="13" w:name="_Toc481678162"/>
      <w:bookmarkStart w:id="14" w:name="_Toc481755325"/>
      <w:r w:rsidRPr="004A4A6B">
        <w:t>In legacy LTE the same TBS value is used regardless of number of symbols used for PDCCH or number of CRS/DMRS</w:t>
      </w:r>
      <w:r>
        <w:t>.</w:t>
      </w:r>
      <w:bookmarkEnd w:id="6"/>
      <w:bookmarkEnd w:id="7"/>
      <w:bookmarkEnd w:id="8"/>
      <w:bookmarkEnd w:id="9"/>
      <w:bookmarkEnd w:id="10"/>
      <w:bookmarkEnd w:id="11"/>
      <w:bookmarkEnd w:id="12"/>
      <w:bookmarkEnd w:id="13"/>
      <w:bookmarkEnd w:id="14"/>
    </w:p>
    <w:p w14:paraId="785F1773" w14:textId="1CB9C375" w:rsidR="0065574F" w:rsidRDefault="003D667B" w:rsidP="003D667B">
      <w:pPr>
        <w:pStyle w:val="Heading2"/>
      </w:pPr>
      <w:bookmarkStart w:id="15" w:name="_Ref481672448"/>
      <w:r>
        <w:t>Scaling factors</w:t>
      </w:r>
      <w:bookmarkEnd w:id="15"/>
    </w:p>
    <w:p w14:paraId="1D8C2B42" w14:textId="557C9F5F" w:rsidR="00DD0799" w:rsidRPr="00DD0799" w:rsidRDefault="00DD0799" w:rsidP="00DD0799">
      <w:pPr>
        <w:pStyle w:val="Heading3"/>
      </w:pPr>
      <w:r>
        <w:t>DL TBS scaling</w:t>
      </w:r>
    </w:p>
    <w:p w14:paraId="34C98E41" w14:textId="782176D5" w:rsidR="00FE4896" w:rsidRPr="00FE4896" w:rsidRDefault="00FE4896" w:rsidP="00DD0799">
      <w:r>
        <w:t xml:space="preserve">For a short TTI transmission it is reasonable to aim for the same code rate as for the corresponding legacy transmission with the same MCS index. To achieve that we compute a scaling factor α according to the number of data OFDM symbols. The value of α is based on the number of data OFDM symbols in a short TTI transmission, </w:t>
      </w:r>
      <w:proofErr w:type="spellStart"/>
      <w:r>
        <w:t>NsTTI</w:t>
      </w:r>
      <w:proofErr w:type="spellEnd"/>
      <w:r>
        <w:t>, compared to the number of data OFDM symbols in a SF, NTTI</w:t>
      </w:r>
      <w:r w:rsidR="00A5213D">
        <w:t>.</w:t>
      </w:r>
    </w:p>
    <w:p w14:paraId="3AC117D5" w14:textId="0065FDFE" w:rsidR="008115A3" w:rsidRDefault="008115A3" w:rsidP="003D667B">
      <w:r>
        <w:t xml:space="preserve">For short TTIs in DL, the number of data symbols can be [4, 5, 6, 7] for slot-length TTI, and [2, 3] for 2-symbol TTI. </w:t>
      </w:r>
    </w:p>
    <w:p w14:paraId="6D6FB85A" w14:textId="22456A36" w:rsidR="00DD0799" w:rsidRDefault="00FB1FF0" w:rsidP="003D667B">
      <w:r>
        <w:t xml:space="preserve">It might be beneficial </w:t>
      </w:r>
      <w:r w:rsidR="00DA3B44">
        <w:t xml:space="preserve">if </w:t>
      </w:r>
      <w:proofErr w:type="spellStart"/>
      <w:r w:rsidR="00DD0799">
        <w:t>sTTIs</w:t>
      </w:r>
      <w:proofErr w:type="spellEnd"/>
      <w:r w:rsidR="00DD0799">
        <w:t xml:space="preserve"> within </w:t>
      </w:r>
      <w:r w:rsidR="001B2CCB">
        <w:t>a certain</w:t>
      </w:r>
      <w:r w:rsidR="00DD0799">
        <w:t xml:space="preserve"> configuration </w:t>
      </w:r>
      <w:r w:rsidR="001B2CCB">
        <w:t xml:space="preserve">(2OS or 7OS) </w:t>
      </w:r>
      <w:r w:rsidR="00DD0799">
        <w:t xml:space="preserve">use the same scaling factor to align the processing time of </w:t>
      </w:r>
      <w:proofErr w:type="spellStart"/>
      <w:r w:rsidR="00DD0799">
        <w:t>sTTIs</w:t>
      </w:r>
      <w:proofErr w:type="spellEnd"/>
      <w:r w:rsidR="00DD0799">
        <w:t xml:space="preserve"> with different length. Processing time at the UE is crucial since the DL HARQ feedback is expected to come at a fixed time (n+3 or n+4). While this might be true for the 2OS configuration, we think it should not be a problem for the 7OS configuration since there is more time until the feedback is transmitted. Therefore, </w:t>
      </w:r>
      <w:r w:rsidR="00A5213D">
        <w:t xml:space="preserve">for the 2-symbol TTI both [2,3] may use the same scaling factor. However, it should be possible to specify different scaling factors for [4,5,6,7] for slot-length TTI. </w:t>
      </w:r>
    </w:p>
    <w:p w14:paraId="78349232" w14:textId="28606748" w:rsidR="003D7D89" w:rsidRDefault="003D7D89" w:rsidP="003D7D89">
      <w:pPr>
        <w:pStyle w:val="Proposal"/>
      </w:pPr>
      <w:r>
        <w:lastRenderedPageBreak/>
        <w:t xml:space="preserve">Support at least different scaling factors for different </w:t>
      </w:r>
      <w:proofErr w:type="spellStart"/>
      <w:r>
        <w:t>sTTI</w:t>
      </w:r>
      <w:proofErr w:type="spellEnd"/>
      <w:r>
        <w:t xml:space="preserve"> configuration.  </w:t>
      </w:r>
    </w:p>
    <w:p w14:paraId="1B168F5B" w14:textId="40DAD4B3" w:rsidR="008115A3" w:rsidRPr="00A5213D" w:rsidRDefault="008115A3" w:rsidP="00DF6D0C">
      <w:pPr>
        <w:rPr>
          <w:color w:val="FF0000"/>
        </w:rPr>
      </w:pPr>
    </w:p>
    <w:p w14:paraId="7587A67B" w14:textId="5ABF80E0" w:rsidR="00FF1DC0" w:rsidRDefault="00FF1DC0" w:rsidP="003D7D89">
      <w:r w:rsidRPr="00AD7806">
        <w:t>Aside</w:t>
      </w:r>
      <w:r w:rsidR="00367A7A" w:rsidRPr="00AD7806">
        <w:t xml:space="preserve"> of the number of data symbols in a TTI, other factors significantly impact the selection of the scaling factor. </w:t>
      </w:r>
      <w:proofErr w:type="spellStart"/>
      <w:r w:rsidRPr="00AD7806">
        <w:t>sTTI</w:t>
      </w:r>
      <w:proofErr w:type="spellEnd"/>
      <w:r w:rsidRPr="00AD7806">
        <w:t xml:space="preserve"> has more signalling overhead as compared to legacy transmission. </w:t>
      </w:r>
      <w:r w:rsidR="00DF6D0C" w:rsidRPr="00AD7806">
        <w:t>T</w:t>
      </w:r>
      <w:r w:rsidRPr="00AD7806">
        <w:t xml:space="preserve">wo DMRS patterns are being discussed: 2 or 3 DMRS pairs per RB.  </w:t>
      </w:r>
      <w:r w:rsidR="00DF6D0C" w:rsidRPr="00AD7806">
        <w:t>Using</w:t>
      </w:r>
      <w:r w:rsidRPr="00AD7806">
        <w:t xml:space="preserve"> DMRS based transmission, the</w:t>
      </w:r>
      <w:r w:rsidR="00DF6D0C" w:rsidRPr="00AD7806">
        <w:t xml:space="preserve"> number of available subcarriers </w:t>
      </w:r>
      <w:r w:rsidR="00A5213D" w:rsidRPr="00AD7806">
        <w:t xml:space="preserve">per RB </w:t>
      </w:r>
      <w:r w:rsidR="00DF6D0C" w:rsidRPr="00AD7806">
        <w:t xml:space="preserve">drops respectively to 16 and 14 in case of 2 and 3 DMRS pairs with 2OS TTI length. </w:t>
      </w:r>
      <w:r w:rsidR="00A5213D" w:rsidRPr="00AD7806">
        <w:t>I</w:t>
      </w:r>
      <w:r w:rsidR="00DF6D0C" w:rsidRPr="00AD7806">
        <w:t xml:space="preserve">n case of CRS-based transmission, in worst case, 20 subcarriers are available per RB. </w:t>
      </w:r>
      <w:r w:rsidR="00291F79" w:rsidRPr="00AD7806">
        <w:t>U</w:t>
      </w:r>
      <w:r w:rsidR="00DF6D0C" w:rsidRPr="00AD7806">
        <w:t>si</w:t>
      </w:r>
      <w:r w:rsidR="00A5213D" w:rsidRPr="00AD7806">
        <w:t>ng the same resource allocation,</w:t>
      </w:r>
      <w:r w:rsidR="00DF6D0C" w:rsidRPr="00AD7806">
        <w:t xml:space="preserve"> the </w:t>
      </w:r>
      <w:proofErr w:type="spellStart"/>
      <w:r w:rsidR="00DF6D0C" w:rsidRPr="00AD7806">
        <w:t>eNB</w:t>
      </w:r>
      <w:proofErr w:type="spellEnd"/>
      <w:r w:rsidR="00DF6D0C" w:rsidRPr="00AD7806">
        <w:t xml:space="preserve"> can fit 10 to 20% more data </w:t>
      </w:r>
      <w:r w:rsidR="00291F79" w:rsidRPr="00AD7806">
        <w:t xml:space="preserve">using CRS-based transmission as compared to DMRS-based. </w:t>
      </w:r>
      <w:r w:rsidR="00DF6D0C" w:rsidRPr="00AD7806">
        <w:t xml:space="preserve">Table 1 </w:t>
      </w:r>
      <w:r w:rsidR="00DF6D0C" w:rsidRPr="00FD35FA">
        <w:t xml:space="preserve">shows that higher </w:t>
      </w:r>
      <w:r w:rsidR="00A5213D" w:rsidRPr="00FD35FA">
        <w:t xml:space="preserve">α </w:t>
      </w:r>
      <w:r w:rsidR="00DF6D0C" w:rsidRPr="00FD35FA">
        <w:t xml:space="preserve">can </w:t>
      </w:r>
      <w:r w:rsidR="00291F79" w:rsidRPr="00FD35FA">
        <w:t xml:space="preserve">be </w:t>
      </w:r>
      <w:r w:rsidR="00DF6D0C" w:rsidRPr="00FD35FA">
        <w:t xml:space="preserve">used </w:t>
      </w:r>
      <w:r w:rsidR="00DF6D0C">
        <w:t xml:space="preserve">for the case of CRS-based transmission while still keeping the coding rate below 0.932. For this reason, we propose </w:t>
      </w:r>
      <w:r w:rsidR="00291F79">
        <w:t>that</w:t>
      </w:r>
      <w:r w:rsidR="003D7D89">
        <w:t xml:space="preserve"> the scaling factor is determined based on the DMRS configuration</w:t>
      </w:r>
      <w:r w:rsidR="008D408E">
        <w:t>.</w:t>
      </w:r>
      <w:r w:rsidR="003D7D89">
        <w:t xml:space="preserve"> </w:t>
      </w:r>
    </w:p>
    <w:tbl>
      <w:tblPr>
        <w:tblStyle w:val="TableGrid"/>
        <w:tblpPr w:leftFromText="180" w:rightFromText="180" w:vertAnchor="page" w:horzAnchor="margin" w:tblpY="4729"/>
        <w:tblW w:w="9764" w:type="dxa"/>
        <w:tblLook w:val="04A0" w:firstRow="1" w:lastRow="0" w:firstColumn="1" w:lastColumn="0" w:noHBand="0" w:noVBand="1"/>
      </w:tblPr>
      <w:tblGrid>
        <w:gridCol w:w="1622"/>
        <w:gridCol w:w="1097"/>
        <w:gridCol w:w="1463"/>
        <w:gridCol w:w="1519"/>
        <w:gridCol w:w="1044"/>
        <w:gridCol w:w="1530"/>
        <w:gridCol w:w="1489"/>
      </w:tblGrid>
      <w:tr w:rsidR="00AD7806" w14:paraId="255A1DA1" w14:textId="77777777" w:rsidTr="00AD7806">
        <w:trPr>
          <w:trHeight w:val="284"/>
        </w:trPr>
        <w:tc>
          <w:tcPr>
            <w:tcW w:w="1622" w:type="dxa"/>
            <w:shd w:val="clear" w:color="auto" w:fill="E7E6E6" w:themeFill="background2"/>
          </w:tcPr>
          <w:p w14:paraId="16C3D1F0" w14:textId="77777777" w:rsidR="00AD7806" w:rsidRPr="00FD35FA" w:rsidRDefault="00AD7806" w:rsidP="00AD7806">
            <w:pPr>
              <w:pStyle w:val="TAH"/>
              <w:rPr>
                <w:szCs w:val="18"/>
              </w:rPr>
            </w:pPr>
            <w:r w:rsidRPr="00FD35FA">
              <w:rPr>
                <w:szCs w:val="18"/>
              </w:rPr>
              <w:t>TTI length</w:t>
            </w:r>
          </w:p>
        </w:tc>
        <w:tc>
          <w:tcPr>
            <w:tcW w:w="4079" w:type="dxa"/>
            <w:gridSpan w:val="3"/>
            <w:shd w:val="clear" w:color="auto" w:fill="E7E6E6" w:themeFill="background2"/>
          </w:tcPr>
          <w:p w14:paraId="7159920A" w14:textId="77777777" w:rsidR="00AD7806" w:rsidRPr="00FD35FA" w:rsidRDefault="00AD7806" w:rsidP="00AD7806">
            <w:pPr>
              <w:pStyle w:val="TAH"/>
              <w:rPr>
                <w:szCs w:val="18"/>
              </w:rPr>
            </w:pPr>
            <w:r w:rsidRPr="00FD35FA">
              <w:rPr>
                <w:szCs w:val="18"/>
              </w:rPr>
              <w:t>2 OS</w:t>
            </w:r>
          </w:p>
        </w:tc>
        <w:tc>
          <w:tcPr>
            <w:tcW w:w="4063" w:type="dxa"/>
            <w:gridSpan w:val="3"/>
            <w:shd w:val="clear" w:color="auto" w:fill="E7E6E6" w:themeFill="background2"/>
          </w:tcPr>
          <w:p w14:paraId="14449022" w14:textId="77777777" w:rsidR="00AD7806" w:rsidRPr="00FD35FA" w:rsidRDefault="00AD7806" w:rsidP="00AD7806">
            <w:pPr>
              <w:pStyle w:val="TAH"/>
              <w:rPr>
                <w:szCs w:val="18"/>
              </w:rPr>
            </w:pPr>
            <w:r w:rsidRPr="00FD35FA">
              <w:rPr>
                <w:szCs w:val="18"/>
              </w:rPr>
              <w:t>3 OS</w:t>
            </w:r>
          </w:p>
        </w:tc>
      </w:tr>
      <w:tr w:rsidR="00AD7806" w14:paraId="149AAFE7" w14:textId="77777777" w:rsidTr="00AD7806">
        <w:trPr>
          <w:trHeight w:val="237"/>
        </w:trPr>
        <w:tc>
          <w:tcPr>
            <w:tcW w:w="1622" w:type="dxa"/>
            <w:shd w:val="clear" w:color="auto" w:fill="E7E6E6" w:themeFill="background2"/>
          </w:tcPr>
          <w:p w14:paraId="0D2F6296" w14:textId="77777777" w:rsidR="00AD7806" w:rsidRPr="00FD35FA" w:rsidRDefault="00AD7806" w:rsidP="00AD7806">
            <w:pPr>
              <w:pStyle w:val="TAH"/>
              <w:rPr>
                <w:szCs w:val="18"/>
              </w:rPr>
            </w:pPr>
            <w:r w:rsidRPr="00AD7806">
              <w:rPr>
                <w:szCs w:val="18"/>
              </w:rPr>
              <w:t>DMRS configuration</w:t>
            </w:r>
          </w:p>
        </w:tc>
        <w:tc>
          <w:tcPr>
            <w:tcW w:w="1097" w:type="dxa"/>
            <w:shd w:val="clear" w:color="auto" w:fill="E7E6E6" w:themeFill="background2"/>
          </w:tcPr>
          <w:p w14:paraId="6DE5D7B3" w14:textId="77777777" w:rsidR="00AD7806" w:rsidRPr="00AD7806" w:rsidRDefault="00AD7806" w:rsidP="00AD7806">
            <w:pPr>
              <w:pStyle w:val="TAH"/>
              <w:rPr>
                <w:szCs w:val="18"/>
              </w:rPr>
            </w:pPr>
            <w:r w:rsidRPr="00AD7806">
              <w:rPr>
                <w:szCs w:val="18"/>
              </w:rPr>
              <w:t>CRS only</w:t>
            </w:r>
          </w:p>
        </w:tc>
        <w:tc>
          <w:tcPr>
            <w:tcW w:w="1463" w:type="dxa"/>
            <w:shd w:val="clear" w:color="auto" w:fill="E7E6E6" w:themeFill="background2"/>
          </w:tcPr>
          <w:p w14:paraId="2590EB9C" w14:textId="77777777" w:rsidR="00AD7806" w:rsidRPr="00AD7806" w:rsidRDefault="00AD7806" w:rsidP="00AD7806">
            <w:pPr>
              <w:pStyle w:val="TAH"/>
              <w:rPr>
                <w:szCs w:val="18"/>
              </w:rPr>
            </w:pPr>
            <w:r w:rsidRPr="00AD7806">
              <w:rPr>
                <w:szCs w:val="18"/>
              </w:rPr>
              <w:t>CRS +DMRS (4RE)</w:t>
            </w:r>
          </w:p>
        </w:tc>
        <w:tc>
          <w:tcPr>
            <w:tcW w:w="1519" w:type="dxa"/>
            <w:shd w:val="clear" w:color="auto" w:fill="E7E6E6" w:themeFill="background2"/>
          </w:tcPr>
          <w:p w14:paraId="43AB83A2" w14:textId="77777777" w:rsidR="00AD7806" w:rsidRPr="00AD7806" w:rsidRDefault="00AD7806" w:rsidP="00AD7806">
            <w:pPr>
              <w:pStyle w:val="TAH"/>
              <w:rPr>
                <w:szCs w:val="18"/>
              </w:rPr>
            </w:pPr>
            <w:r w:rsidRPr="00AD7806">
              <w:rPr>
                <w:szCs w:val="18"/>
              </w:rPr>
              <w:t>CRS + DMRS (6RE)</w:t>
            </w:r>
          </w:p>
        </w:tc>
        <w:tc>
          <w:tcPr>
            <w:tcW w:w="1044" w:type="dxa"/>
            <w:shd w:val="clear" w:color="auto" w:fill="E7E6E6" w:themeFill="background2"/>
          </w:tcPr>
          <w:p w14:paraId="25E5AE07" w14:textId="77777777" w:rsidR="00AD7806" w:rsidRPr="00AD7806" w:rsidRDefault="00AD7806" w:rsidP="00AD7806">
            <w:pPr>
              <w:pStyle w:val="TAH"/>
              <w:rPr>
                <w:szCs w:val="18"/>
              </w:rPr>
            </w:pPr>
            <w:r w:rsidRPr="00AD7806">
              <w:rPr>
                <w:szCs w:val="18"/>
              </w:rPr>
              <w:t>CRS only</w:t>
            </w:r>
          </w:p>
        </w:tc>
        <w:tc>
          <w:tcPr>
            <w:tcW w:w="1530" w:type="dxa"/>
            <w:shd w:val="clear" w:color="auto" w:fill="E7E6E6" w:themeFill="background2"/>
          </w:tcPr>
          <w:p w14:paraId="775203A7" w14:textId="77777777" w:rsidR="00AD7806" w:rsidRPr="00AD7806" w:rsidRDefault="00AD7806" w:rsidP="00AD7806">
            <w:pPr>
              <w:pStyle w:val="TAH"/>
              <w:rPr>
                <w:szCs w:val="18"/>
              </w:rPr>
            </w:pPr>
            <w:r w:rsidRPr="00AD7806">
              <w:rPr>
                <w:szCs w:val="18"/>
              </w:rPr>
              <w:t>CRS + DMRS (4RE)</w:t>
            </w:r>
          </w:p>
        </w:tc>
        <w:tc>
          <w:tcPr>
            <w:tcW w:w="1489" w:type="dxa"/>
            <w:shd w:val="clear" w:color="auto" w:fill="E7E6E6" w:themeFill="background2"/>
          </w:tcPr>
          <w:p w14:paraId="206317F4" w14:textId="77777777" w:rsidR="00AD7806" w:rsidRPr="00AD7806" w:rsidRDefault="00AD7806" w:rsidP="00AD7806">
            <w:pPr>
              <w:pStyle w:val="TAH"/>
              <w:rPr>
                <w:szCs w:val="18"/>
              </w:rPr>
            </w:pPr>
            <w:r w:rsidRPr="00AD7806">
              <w:rPr>
                <w:szCs w:val="18"/>
              </w:rPr>
              <w:t>CRS + DMRS (6RE)</w:t>
            </w:r>
          </w:p>
        </w:tc>
      </w:tr>
      <w:tr w:rsidR="00AD7806" w14:paraId="218D8936" w14:textId="77777777" w:rsidTr="00AD7806">
        <w:trPr>
          <w:trHeight w:val="341"/>
        </w:trPr>
        <w:tc>
          <w:tcPr>
            <w:tcW w:w="1622" w:type="dxa"/>
            <w:shd w:val="clear" w:color="auto" w:fill="E7E6E6" w:themeFill="background2"/>
          </w:tcPr>
          <w:p w14:paraId="0D5AF69B" w14:textId="77777777" w:rsidR="00AD7806" w:rsidRPr="00FD35FA" w:rsidRDefault="00AD7806" w:rsidP="00AD7806">
            <w:pPr>
              <w:pStyle w:val="TAH"/>
              <w:rPr>
                <w:szCs w:val="18"/>
              </w:rPr>
            </w:pPr>
            <w:r w:rsidRPr="00FD35FA">
              <w:rPr>
                <w:szCs w:val="18"/>
              </w:rPr>
              <w:t>RE/RB</w:t>
            </w:r>
          </w:p>
        </w:tc>
        <w:tc>
          <w:tcPr>
            <w:tcW w:w="1097" w:type="dxa"/>
          </w:tcPr>
          <w:p w14:paraId="75B348EF" w14:textId="77777777" w:rsidR="00AD7806" w:rsidRPr="00FD35FA" w:rsidRDefault="00AD7806" w:rsidP="00AD7806">
            <w:pPr>
              <w:pStyle w:val="TAC"/>
              <w:rPr>
                <w:szCs w:val="18"/>
              </w:rPr>
            </w:pPr>
            <w:r w:rsidRPr="00FD35FA">
              <w:rPr>
                <w:szCs w:val="18"/>
              </w:rPr>
              <w:t>20</w:t>
            </w:r>
          </w:p>
        </w:tc>
        <w:tc>
          <w:tcPr>
            <w:tcW w:w="1463" w:type="dxa"/>
          </w:tcPr>
          <w:p w14:paraId="7A01F49A" w14:textId="77777777" w:rsidR="00AD7806" w:rsidRPr="00FD35FA" w:rsidRDefault="00AD7806" w:rsidP="00AD7806">
            <w:pPr>
              <w:pStyle w:val="TAC"/>
              <w:rPr>
                <w:szCs w:val="18"/>
              </w:rPr>
            </w:pPr>
            <w:r w:rsidRPr="00FD35FA">
              <w:rPr>
                <w:szCs w:val="18"/>
              </w:rPr>
              <w:t>16</w:t>
            </w:r>
          </w:p>
        </w:tc>
        <w:tc>
          <w:tcPr>
            <w:tcW w:w="1519" w:type="dxa"/>
          </w:tcPr>
          <w:p w14:paraId="3811BAD9" w14:textId="77777777" w:rsidR="00AD7806" w:rsidRPr="00FD35FA" w:rsidRDefault="00AD7806" w:rsidP="00AD7806">
            <w:pPr>
              <w:pStyle w:val="TAC"/>
              <w:rPr>
                <w:szCs w:val="18"/>
              </w:rPr>
            </w:pPr>
            <w:r w:rsidRPr="00FD35FA">
              <w:rPr>
                <w:szCs w:val="18"/>
              </w:rPr>
              <w:t>14</w:t>
            </w:r>
          </w:p>
        </w:tc>
        <w:tc>
          <w:tcPr>
            <w:tcW w:w="1044" w:type="dxa"/>
          </w:tcPr>
          <w:p w14:paraId="1B39D6E6" w14:textId="77777777" w:rsidR="00AD7806" w:rsidRPr="00AD7806" w:rsidRDefault="00AD7806" w:rsidP="00AD7806">
            <w:pPr>
              <w:pStyle w:val="TAC"/>
              <w:rPr>
                <w:szCs w:val="18"/>
              </w:rPr>
            </w:pPr>
            <w:r w:rsidRPr="00AD7806">
              <w:rPr>
                <w:szCs w:val="18"/>
              </w:rPr>
              <w:t>32</w:t>
            </w:r>
          </w:p>
        </w:tc>
        <w:tc>
          <w:tcPr>
            <w:tcW w:w="1530" w:type="dxa"/>
          </w:tcPr>
          <w:p w14:paraId="14F5F4A6" w14:textId="77777777" w:rsidR="00AD7806" w:rsidRPr="00AD7806" w:rsidRDefault="00AD7806" w:rsidP="00AD7806">
            <w:pPr>
              <w:pStyle w:val="TAC"/>
              <w:rPr>
                <w:szCs w:val="18"/>
              </w:rPr>
            </w:pPr>
            <w:r w:rsidRPr="00AD7806">
              <w:rPr>
                <w:szCs w:val="18"/>
              </w:rPr>
              <w:t>28</w:t>
            </w:r>
          </w:p>
        </w:tc>
        <w:tc>
          <w:tcPr>
            <w:tcW w:w="1489" w:type="dxa"/>
          </w:tcPr>
          <w:p w14:paraId="3AB73589" w14:textId="77777777" w:rsidR="00AD7806" w:rsidRPr="00AD7806" w:rsidRDefault="00AD7806" w:rsidP="00AD7806">
            <w:pPr>
              <w:pStyle w:val="TAC"/>
              <w:rPr>
                <w:szCs w:val="18"/>
              </w:rPr>
            </w:pPr>
            <w:r w:rsidRPr="00AD7806">
              <w:rPr>
                <w:szCs w:val="18"/>
              </w:rPr>
              <w:t>26</w:t>
            </w:r>
          </w:p>
        </w:tc>
      </w:tr>
      <w:tr w:rsidR="00AD7806" w14:paraId="20CFC4F6" w14:textId="77777777" w:rsidTr="00AD7806">
        <w:trPr>
          <w:trHeight w:val="351"/>
        </w:trPr>
        <w:tc>
          <w:tcPr>
            <w:tcW w:w="1622" w:type="dxa"/>
            <w:shd w:val="clear" w:color="auto" w:fill="E7E6E6" w:themeFill="background2"/>
          </w:tcPr>
          <w:p w14:paraId="4DD5982F" w14:textId="77777777" w:rsidR="00AD7806" w:rsidRPr="00FD35FA" w:rsidRDefault="00AD7806" w:rsidP="00AD7806">
            <w:pPr>
              <w:pStyle w:val="TAH"/>
              <w:rPr>
                <w:szCs w:val="18"/>
              </w:rPr>
            </w:pPr>
            <m:oMathPara>
              <m:oMath>
                <m:r>
                  <m:rPr>
                    <m:sty m:val="bi"/>
                  </m:rPr>
                  <w:rPr>
                    <w:rFonts w:ascii="Cambria Math" w:hAnsi="Cambria Math"/>
                    <w:szCs w:val="18"/>
                  </w:rPr>
                  <m:t>α</m:t>
                </m:r>
              </m:oMath>
            </m:oMathPara>
          </w:p>
        </w:tc>
        <w:tc>
          <w:tcPr>
            <w:tcW w:w="1097" w:type="dxa"/>
            <w:shd w:val="clear" w:color="auto" w:fill="FFC000" w:themeFill="accent4"/>
          </w:tcPr>
          <w:p w14:paraId="163C2C6D" w14:textId="77777777" w:rsidR="00AD7806" w:rsidRPr="00FD35FA" w:rsidRDefault="00AD7806" w:rsidP="00AD7806">
            <w:pPr>
              <w:pStyle w:val="TAC"/>
              <w:rPr>
                <w:szCs w:val="18"/>
              </w:rPr>
            </w:pPr>
            <w:r w:rsidRPr="00FD35FA">
              <w:rPr>
                <w:szCs w:val="18"/>
              </w:rPr>
              <w:t>0.17</w:t>
            </w:r>
          </w:p>
        </w:tc>
        <w:tc>
          <w:tcPr>
            <w:tcW w:w="1463" w:type="dxa"/>
            <w:shd w:val="clear" w:color="auto" w:fill="FFC000" w:themeFill="accent4"/>
          </w:tcPr>
          <w:p w14:paraId="1D8113E9" w14:textId="77777777" w:rsidR="00AD7806" w:rsidRPr="00FD35FA" w:rsidRDefault="00AD7806" w:rsidP="00AD7806">
            <w:pPr>
              <w:pStyle w:val="TAC"/>
              <w:rPr>
                <w:szCs w:val="18"/>
              </w:rPr>
            </w:pPr>
            <w:r w:rsidRPr="00FD35FA">
              <w:rPr>
                <w:szCs w:val="18"/>
              </w:rPr>
              <w:t>0.14</w:t>
            </w:r>
          </w:p>
        </w:tc>
        <w:tc>
          <w:tcPr>
            <w:tcW w:w="1519" w:type="dxa"/>
            <w:shd w:val="clear" w:color="auto" w:fill="FFC000" w:themeFill="accent4"/>
          </w:tcPr>
          <w:p w14:paraId="7BE5A1F7" w14:textId="77777777" w:rsidR="00AD7806" w:rsidRPr="00FD35FA" w:rsidRDefault="00AD7806" w:rsidP="00AD7806">
            <w:pPr>
              <w:pStyle w:val="TAC"/>
              <w:rPr>
                <w:szCs w:val="18"/>
              </w:rPr>
            </w:pPr>
            <w:r w:rsidRPr="00FD35FA">
              <w:rPr>
                <w:szCs w:val="18"/>
              </w:rPr>
              <w:t>0.13</w:t>
            </w:r>
          </w:p>
        </w:tc>
        <w:tc>
          <w:tcPr>
            <w:tcW w:w="1044" w:type="dxa"/>
            <w:shd w:val="clear" w:color="auto" w:fill="FFC000" w:themeFill="accent4"/>
          </w:tcPr>
          <w:p w14:paraId="33837625" w14:textId="77777777" w:rsidR="00AD7806" w:rsidRPr="00AD7806" w:rsidRDefault="00AD7806" w:rsidP="00AD7806">
            <w:pPr>
              <w:pStyle w:val="TAC"/>
              <w:rPr>
                <w:szCs w:val="18"/>
              </w:rPr>
            </w:pPr>
            <w:r w:rsidRPr="00AD7806">
              <w:rPr>
                <w:szCs w:val="18"/>
              </w:rPr>
              <w:t>0.25</w:t>
            </w:r>
          </w:p>
        </w:tc>
        <w:tc>
          <w:tcPr>
            <w:tcW w:w="1530" w:type="dxa"/>
            <w:shd w:val="clear" w:color="auto" w:fill="FFC000" w:themeFill="accent4"/>
          </w:tcPr>
          <w:p w14:paraId="55583531" w14:textId="77777777" w:rsidR="00AD7806" w:rsidRPr="00AD7806" w:rsidRDefault="00AD7806" w:rsidP="00AD7806">
            <w:pPr>
              <w:pStyle w:val="TAC"/>
              <w:rPr>
                <w:szCs w:val="18"/>
              </w:rPr>
            </w:pPr>
            <w:r w:rsidRPr="00AD7806">
              <w:rPr>
                <w:szCs w:val="18"/>
              </w:rPr>
              <w:t>0.22</w:t>
            </w:r>
          </w:p>
        </w:tc>
        <w:tc>
          <w:tcPr>
            <w:tcW w:w="1489" w:type="dxa"/>
            <w:shd w:val="clear" w:color="auto" w:fill="FFC000" w:themeFill="accent4"/>
          </w:tcPr>
          <w:p w14:paraId="33FD8B24" w14:textId="77777777" w:rsidR="00AD7806" w:rsidRPr="00AD7806" w:rsidRDefault="00AD7806" w:rsidP="00AD7806">
            <w:pPr>
              <w:pStyle w:val="TAC"/>
              <w:rPr>
                <w:szCs w:val="18"/>
              </w:rPr>
            </w:pPr>
            <w:r w:rsidRPr="00AD7806">
              <w:rPr>
                <w:szCs w:val="18"/>
              </w:rPr>
              <w:t>0.22</w:t>
            </w:r>
          </w:p>
        </w:tc>
      </w:tr>
    </w:tbl>
    <w:p w14:paraId="3CDE2875" w14:textId="15F94617" w:rsidR="00AD7806" w:rsidRDefault="00FD35FA" w:rsidP="00AD7806">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w:t>
      </w:r>
      <w:r w:rsidR="00AD7806">
        <w:t>Scaling factor for different DMRS configuration</w:t>
      </w:r>
    </w:p>
    <w:p w14:paraId="11C7CFBF" w14:textId="77777777" w:rsidR="00AD7806" w:rsidRPr="00AD7806" w:rsidRDefault="00AD7806" w:rsidP="00AD7806"/>
    <w:p w14:paraId="5234E6CC" w14:textId="6EBC9BDD" w:rsidR="00BC512B" w:rsidRDefault="005C3359" w:rsidP="00FE4896">
      <w:pPr>
        <w:pStyle w:val="Proposal"/>
      </w:pPr>
      <w:r>
        <w:t xml:space="preserve">Impact of </w:t>
      </w:r>
      <w:r w:rsidR="00291F79">
        <w:t xml:space="preserve">DMRS configuration should be taking in consideration when specifying </w:t>
      </w:r>
      <w:r w:rsidR="00A5213D">
        <w:t xml:space="preserve">DL </w:t>
      </w:r>
      <w:r w:rsidR="00291F79">
        <w:t>scaling factors</w:t>
      </w:r>
    </w:p>
    <w:p w14:paraId="6A8FA25B" w14:textId="12275421" w:rsidR="00A5213D" w:rsidRDefault="003D7D89" w:rsidP="003D7D89">
      <w:pPr>
        <w:pStyle w:val="Proposal"/>
        <w:numPr>
          <w:ilvl w:val="1"/>
          <w:numId w:val="3"/>
        </w:numPr>
      </w:pPr>
      <w:r>
        <w:t xml:space="preserve">The exact values of </w:t>
      </w:r>
      <m:oMath>
        <m:r>
          <m:rPr>
            <m:sty m:val="bi"/>
          </m:rPr>
          <w:rPr>
            <w:rFonts w:ascii="Cambria Math" w:hAnsi="Cambria Math"/>
          </w:rPr>
          <m:t>α</m:t>
        </m:r>
      </m:oMath>
      <w:r>
        <w:t xml:space="preserve"> are </w:t>
      </w:r>
      <w:r w:rsidR="005C3359">
        <w:t>not selected before the DMRS design is finalized</w:t>
      </w:r>
    </w:p>
    <w:p w14:paraId="5C80C5C4" w14:textId="5B33B459" w:rsidR="00367A7A" w:rsidRDefault="00BA0F62" w:rsidP="0001489F">
      <w:pPr>
        <w:pStyle w:val="Heading3"/>
      </w:pPr>
      <w:r>
        <w:t xml:space="preserve">Uplink TBS scaling </w:t>
      </w:r>
    </w:p>
    <w:p w14:paraId="699AA63A" w14:textId="32FA5494" w:rsidR="00BA0F62" w:rsidRPr="00BA0F62" w:rsidRDefault="00302552" w:rsidP="0001489F">
      <w:r>
        <w:t>T</w:t>
      </w:r>
      <w:r w:rsidR="008D408E">
        <w:t xml:space="preserve">he </w:t>
      </w:r>
      <w:r w:rsidR="00FD35FA">
        <w:t xml:space="preserve">issue with the </w:t>
      </w:r>
      <w:r w:rsidR="008D408E">
        <w:t>p</w:t>
      </w:r>
      <w:r w:rsidR="00A5213D">
        <w:t>rocessing time mentioned in the previous section is not valid when it comes to UL TBS scaling.  T</w:t>
      </w:r>
      <w:r w:rsidR="00BA0F62">
        <w:t xml:space="preserve">he situation is different at the </w:t>
      </w:r>
      <w:proofErr w:type="spellStart"/>
      <w:r w:rsidR="00BA0F62">
        <w:t>eNB</w:t>
      </w:r>
      <w:proofErr w:type="spellEnd"/>
      <w:r w:rsidR="00BA0F62">
        <w:t xml:space="preserve"> side si</w:t>
      </w:r>
      <w:r w:rsidR="0001489F">
        <w:t>nce</w:t>
      </w:r>
      <w:r w:rsidR="00BA0F62">
        <w:t xml:space="preserve"> asynchronous HARQ</w:t>
      </w:r>
      <w:r w:rsidR="0001489F">
        <w:t xml:space="preserve"> is supported</w:t>
      </w:r>
      <w:r w:rsidR="00BA0F62">
        <w:t xml:space="preserve">. </w:t>
      </w:r>
      <w:r w:rsidR="002D6443">
        <w:t xml:space="preserve">Thereby, it is possible </w:t>
      </w:r>
      <w:r w:rsidR="008D408E">
        <w:t>to change the scaling factor on</w:t>
      </w:r>
      <w:r w:rsidR="002D6443">
        <w:t xml:space="preserve"> </w:t>
      </w:r>
      <w:proofErr w:type="spellStart"/>
      <w:r w:rsidR="002D6443">
        <w:t>sTTI</w:t>
      </w:r>
      <w:proofErr w:type="spellEnd"/>
      <w:r w:rsidR="002D6443">
        <w:t xml:space="preserve"> basis. </w:t>
      </w:r>
      <w:r w:rsidR="008D408E">
        <w:t>F</w:t>
      </w:r>
      <w:r w:rsidR="002D6443">
        <w:t>or optimal selection of the scaling factor</w:t>
      </w:r>
      <w:r w:rsidR="00BA0F62">
        <w:t xml:space="preserve">, scaling coefficient </w:t>
      </w:r>
      <w:r w:rsidR="00202E95">
        <w:t>should depend</w:t>
      </w:r>
      <w:r w:rsidR="00BA0F62">
        <w:t xml:space="preserve"> on the number of data symbols, </w:t>
      </w:r>
      <w:r w:rsidR="0001489F">
        <w:t xml:space="preserve">and </w:t>
      </w:r>
      <w:r w:rsidR="00BA0F62">
        <w:t>the presence of DMRS and SRS</w:t>
      </w:r>
      <w:r w:rsidR="0001489F">
        <w:t xml:space="preserve">. </w:t>
      </w:r>
    </w:p>
    <w:p w14:paraId="2F8D13A2" w14:textId="77777777" w:rsidR="00BA0F62" w:rsidRDefault="00BA0F62" w:rsidP="003D667B"/>
    <w:p w14:paraId="2F975764" w14:textId="0D8D3A95" w:rsidR="00BA0F62" w:rsidRPr="0001489F" w:rsidRDefault="00BA0F62" w:rsidP="003D667B">
      <m:oMathPara>
        <m:oMath>
          <m:r>
            <w:rPr>
              <w:rFonts w:ascii="Cambria Math" w:hAnsi="Cambria Math"/>
            </w:rPr>
            <m:t>α=(</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STT</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SRS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DMRS</m:t>
                  </m:r>
                </m:sub>
              </m:sSub>
            </m:num>
            <m:den>
              <m:sSub>
                <m:sSubPr>
                  <m:ctrlPr>
                    <w:rPr>
                      <w:rFonts w:ascii="Cambria Math" w:hAnsi="Cambria Math"/>
                      <w:i/>
                    </w:rPr>
                  </m:ctrlPr>
                </m:sSubPr>
                <m:e>
                  <m:r>
                    <w:rPr>
                      <w:rFonts w:ascii="Cambria Math" w:hAnsi="Cambria Math"/>
                    </w:rPr>
                    <m:t>N</m:t>
                  </m:r>
                </m:e>
                <m:sub>
                  <m:r>
                    <w:rPr>
                      <w:rFonts w:ascii="Cambria Math" w:hAnsi="Cambria Math"/>
                    </w:rPr>
                    <m:t>L</m:t>
                  </m:r>
                </m:sub>
              </m:sSub>
            </m:den>
          </m:f>
          <m:r>
            <w:rPr>
              <w:rFonts w:ascii="Cambria Math" w:hAnsi="Cambria Math"/>
            </w:rPr>
            <m:t>)</m:t>
          </m:r>
        </m:oMath>
      </m:oMathPara>
    </w:p>
    <w:p w14:paraId="7E0D1122" w14:textId="5FB6F76A" w:rsidR="0001489F" w:rsidRPr="00BA0F62" w:rsidRDefault="00156113" w:rsidP="003D667B">
      <m:oMathPara>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r>
            <w:rPr>
              <w:rFonts w:ascii="Cambria Math" w:hAnsi="Cambria Math"/>
            </w:rPr>
            <m:t xml:space="preserve">= </m:t>
          </m:r>
          <m:d>
            <m:dPr>
              <m:begChr m:val="⌊"/>
              <m:endChr m:val="⌋"/>
              <m:ctrlPr>
                <w:rPr>
                  <w:rFonts w:ascii="Cambria Math" w:hAnsi="Cambria Math"/>
                  <w:i/>
                </w:rPr>
              </m:ctrlPr>
            </m:dPr>
            <m:e>
              <m:r>
                <w:rPr>
                  <w:rFonts w:ascii="Cambria Math" w:hAnsi="Cambria Math"/>
                </w:rPr>
                <m:t xml:space="preserve">α* </m:t>
              </m:r>
              <m:sSub>
                <m:sSubPr>
                  <m:ctrlPr>
                    <w:rPr>
                      <w:rFonts w:ascii="Cambria Math" w:hAnsi="Cambria Math"/>
                      <w:i/>
                    </w:rPr>
                  </m:ctrlPr>
                </m:sSubPr>
                <m:e>
                  <m:r>
                    <w:rPr>
                      <w:rFonts w:ascii="Cambria Math" w:hAnsi="Cambria Math"/>
                    </w:rPr>
                    <m:t>N</m:t>
                  </m:r>
                </m:e>
                <m:sub>
                  <m:r>
                    <w:rPr>
                      <w:rFonts w:ascii="Cambria Math" w:hAnsi="Cambria Math"/>
                    </w:rPr>
                    <m:t>PRB</m:t>
                  </m:r>
                </m:sub>
              </m:sSub>
            </m:e>
          </m:d>
        </m:oMath>
      </m:oMathPara>
    </w:p>
    <w:p w14:paraId="6550523A" w14:textId="62B0CE68" w:rsidR="00BA0F62" w:rsidRDefault="00BA0F62" w:rsidP="0001489F">
      <w:pPr>
        <w:pStyle w:val="ListParagraph"/>
        <w:numPr>
          <w:ilvl w:val="0"/>
          <w:numId w:val="26"/>
        </w:numPr>
      </w:pPr>
      <w:r>
        <w:t>the TBS values in the specifications are calculated based on 12 (</w:t>
      </w:r>
      <m:oMath>
        <m:sSub>
          <m:sSubPr>
            <m:ctrlPr>
              <w:rPr>
                <w:rFonts w:ascii="Cambria Math" w:hAnsi="Cambria Math"/>
                <w:i/>
                <w:lang w:eastAsia="zh-CN"/>
              </w:rPr>
            </m:ctrlPr>
          </m:sSubPr>
          <m:e>
            <m:r>
              <w:rPr>
                <w:rFonts w:ascii="Cambria Math" w:hAnsi="Cambria Math"/>
              </w:rPr>
              <m:t>N</m:t>
            </m:r>
          </m:e>
          <m:sub>
            <m:r>
              <w:rPr>
                <w:rFonts w:ascii="Cambria Math" w:hAnsi="Cambria Math"/>
              </w:rPr>
              <m:t>L</m:t>
            </m:r>
          </m:sub>
        </m:sSub>
      </m:oMath>
      <w:r>
        <w:t xml:space="preserve">) PUSCH data symbols. </w:t>
      </w:r>
    </w:p>
    <w:p w14:paraId="33EB5C1A" w14:textId="7B59AF4F" w:rsidR="0001489F" w:rsidRDefault="00156113" w:rsidP="0001489F">
      <w:pPr>
        <w:pStyle w:val="ListParagraph"/>
        <w:numPr>
          <w:ilvl w:val="0"/>
          <w:numId w:val="26"/>
        </w:numPr>
      </w:pPr>
      <m:oMath>
        <m:sSub>
          <m:sSubPr>
            <m:ctrlPr>
              <w:rPr>
                <w:rFonts w:ascii="Cambria Math" w:hAnsi="Cambria Math"/>
                <w:i/>
                <w:lang w:eastAsia="zh-CN"/>
              </w:rPr>
            </m:ctrlPr>
          </m:sSubPr>
          <m:e>
            <m:r>
              <w:rPr>
                <w:rFonts w:ascii="Cambria Math" w:hAnsi="Cambria Math"/>
              </w:rPr>
              <m:t>N</m:t>
            </m:r>
          </m:e>
          <m:sub>
            <m:r>
              <w:rPr>
                <w:rFonts w:ascii="Cambria Math" w:hAnsi="Cambria Math"/>
              </w:rPr>
              <m:t>STT</m:t>
            </m:r>
          </m:sub>
        </m:sSub>
      </m:oMath>
      <w:r w:rsidR="0001489F">
        <w:rPr>
          <w:lang w:eastAsia="zh-CN"/>
        </w:rPr>
        <w:t xml:space="preserve"> is the number of symbols in the sTTI</w:t>
      </w:r>
    </w:p>
    <w:p w14:paraId="10BC2E37" w14:textId="518AFF6F" w:rsidR="0001489F" w:rsidRDefault="00156113" w:rsidP="0001489F">
      <w:pPr>
        <w:pStyle w:val="ListParagraph"/>
        <w:numPr>
          <w:ilvl w:val="0"/>
          <w:numId w:val="26"/>
        </w:numPr>
      </w:pPr>
      <m:oMath>
        <m:sSub>
          <m:sSubPr>
            <m:ctrlPr>
              <w:rPr>
                <w:rFonts w:ascii="Cambria Math" w:hAnsi="Cambria Math"/>
                <w:i/>
                <w:lang w:eastAsia="zh-CN"/>
              </w:rPr>
            </m:ctrlPr>
          </m:sSubPr>
          <m:e>
            <m:r>
              <w:rPr>
                <w:rFonts w:ascii="Cambria Math" w:hAnsi="Cambria Math"/>
              </w:rPr>
              <m:t>C</m:t>
            </m:r>
          </m:e>
          <m:sub>
            <m:r>
              <w:rPr>
                <w:rFonts w:ascii="Cambria Math" w:hAnsi="Cambria Math"/>
              </w:rPr>
              <m:t>SRS</m:t>
            </m:r>
          </m:sub>
        </m:sSub>
      </m:oMath>
      <w:r w:rsidR="0001489F">
        <w:rPr>
          <w:lang w:eastAsia="zh-CN"/>
        </w:rPr>
        <w:t xml:space="preserve">  is equal to 1 if the sTTI is configured with SRS transmission </w:t>
      </w:r>
    </w:p>
    <w:p w14:paraId="5C762528" w14:textId="632B2310" w:rsidR="0001489F" w:rsidRDefault="00156113" w:rsidP="0001489F">
      <w:pPr>
        <w:pStyle w:val="ListParagraph"/>
        <w:numPr>
          <w:ilvl w:val="0"/>
          <w:numId w:val="26"/>
        </w:numPr>
      </w:pPr>
      <m:oMath>
        <m:sSub>
          <m:sSubPr>
            <m:ctrlPr>
              <w:rPr>
                <w:rFonts w:ascii="Cambria Math" w:hAnsi="Cambria Math"/>
                <w:i/>
                <w:lang w:eastAsia="zh-CN"/>
              </w:rPr>
            </m:ctrlPr>
          </m:sSubPr>
          <m:e>
            <m:r>
              <w:rPr>
                <w:rFonts w:ascii="Cambria Math" w:hAnsi="Cambria Math"/>
              </w:rPr>
              <m:t>C</m:t>
            </m:r>
          </m:e>
          <m:sub>
            <m:r>
              <w:rPr>
                <w:rFonts w:ascii="Cambria Math" w:hAnsi="Cambria Math"/>
              </w:rPr>
              <m:t>DMRS</m:t>
            </m:r>
          </m:sub>
        </m:sSub>
      </m:oMath>
      <w:r w:rsidR="0001489F">
        <w:rPr>
          <w:lang w:eastAsia="zh-CN"/>
        </w:rPr>
        <w:t xml:space="preserve"> is equal to 1 if the sTTI is configured with DMRS transmission</w:t>
      </w:r>
    </w:p>
    <w:p w14:paraId="08ED0E42" w14:textId="69AFB445" w:rsidR="0001489F" w:rsidRDefault="0001489F" w:rsidP="0001489F">
      <w:pPr>
        <w:ind w:left="360"/>
      </w:pPr>
      <w:r>
        <w:t xml:space="preserve">The same equation is used to calculate the scaling factor for both 2OS and 7OS </w:t>
      </w:r>
      <w:proofErr w:type="spellStart"/>
      <w:r>
        <w:t>sTTI</w:t>
      </w:r>
      <w:proofErr w:type="spellEnd"/>
      <w:r>
        <w:t>.</w:t>
      </w:r>
    </w:p>
    <w:p w14:paraId="42771619" w14:textId="04F3E6EC" w:rsidR="00B65801" w:rsidRPr="00AF3E43" w:rsidRDefault="009D7EDB" w:rsidP="00AF3E43">
      <w:bookmarkStart w:id="16" w:name="_Ref481668231"/>
      <w:r>
        <w:t>In UL the number</w:t>
      </w:r>
      <w:r w:rsidR="00DA3B44">
        <w:t xml:space="preserve"> of data symbols can be [1, 2</w:t>
      </w:r>
      <w:r>
        <w:t>] for 2</w:t>
      </w:r>
      <w:r w:rsidR="00FD35FA">
        <w:t>/3</w:t>
      </w:r>
      <w:r>
        <w:t xml:space="preserve">-symbol TTI with dynamic DMRS insertion, and 5 (DMRS + SRS) or 6 (1 DMRS) for 7-symbol TTI. Table </w:t>
      </w:r>
      <w:r w:rsidR="00A5213D">
        <w:t xml:space="preserve">2 </w:t>
      </w:r>
      <w:r>
        <w:t xml:space="preserve">provides all possible scaling factors according to equation 1. </w:t>
      </w:r>
      <w:bookmarkEnd w:id="16"/>
    </w:p>
    <w:p w14:paraId="3A059542" w14:textId="3932891F" w:rsidR="00B65801" w:rsidRDefault="00B65801" w:rsidP="00B65801">
      <w:pPr>
        <w:pStyle w:val="Caption"/>
        <w:keepNext/>
      </w:pPr>
      <w:r>
        <w:t xml:space="preserve">Table </w:t>
      </w:r>
      <w:bookmarkStart w:id="17" w:name="_Ref481658234"/>
      <w:r>
        <w:rPr>
          <w:b w:val="0"/>
          <w:bCs w:val="0"/>
        </w:rPr>
        <w:fldChar w:fldCharType="begin"/>
      </w:r>
      <w:r>
        <w:instrText xml:space="preserve"> SEQ Table \* ARABIC </w:instrText>
      </w:r>
      <w:r>
        <w:rPr>
          <w:b w:val="0"/>
          <w:bCs w:val="0"/>
        </w:rPr>
        <w:fldChar w:fldCharType="separate"/>
      </w:r>
      <w:r w:rsidR="00BB429B">
        <w:rPr>
          <w:noProof/>
        </w:rPr>
        <w:t>2</w:t>
      </w:r>
      <w:r>
        <w:rPr>
          <w:b w:val="0"/>
          <w:bCs w:val="0"/>
        </w:rPr>
        <w:fldChar w:fldCharType="end"/>
      </w:r>
      <w:bookmarkEnd w:id="17"/>
      <w:r>
        <w:t xml:space="preserve">: </w:t>
      </w:r>
      <w:r w:rsidRPr="00CD3384">
        <w:t xml:space="preserve">Scaling factors based on number of data OFDM symbols in </w:t>
      </w:r>
      <w:r>
        <w: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680"/>
        <w:gridCol w:w="1350"/>
        <w:gridCol w:w="1560"/>
        <w:gridCol w:w="1156"/>
      </w:tblGrid>
      <w:tr w:rsidR="00B65801" w:rsidRPr="007D1859" w14:paraId="4AFAAFCD" w14:textId="5D5C71B9" w:rsidTr="00DA3B44">
        <w:trPr>
          <w:jc w:val="center"/>
        </w:trPr>
        <w:tc>
          <w:tcPr>
            <w:tcW w:w="1645" w:type="dxa"/>
            <w:shd w:val="clear" w:color="auto" w:fill="auto"/>
          </w:tcPr>
          <w:p w14:paraId="033BD71A" w14:textId="779710EF" w:rsidR="00B65801" w:rsidRPr="00572402" w:rsidRDefault="00B65801" w:rsidP="00944408">
            <w:pPr>
              <w:pStyle w:val="TAH"/>
            </w:pPr>
            <w:proofErr w:type="spellStart"/>
            <w:r w:rsidRPr="00572402">
              <w:t>sTTI</w:t>
            </w:r>
            <w:proofErr w:type="spellEnd"/>
          </w:p>
        </w:tc>
        <w:tc>
          <w:tcPr>
            <w:tcW w:w="3030" w:type="dxa"/>
            <w:gridSpan w:val="2"/>
          </w:tcPr>
          <w:p w14:paraId="29B7B6EB" w14:textId="1635C6FD" w:rsidR="00B65801" w:rsidRPr="003769F7" w:rsidRDefault="00B65801" w:rsidP="00944408">
            <w:pPr>
              <w:pStyle w:val="TAH"/>
            </w:pPr>
            <w:r>
              <w:t>2os</w:t>
            </w:r>
          </w:p>
        </w:tc>
        <w:tc>
          <w:tcPr>
            <w:tcW w:w="2716" w:type="dxa"/>
            <w:gridSpan w:val="2"/>
            <w:shd w:val="clear" w:color="auto" w:fill="auto"/>
          </w:tcPr>
          <w:p w14:paraId="07F1313D" w14:textId="5BDA3628" w:rsidR="00B65801" w:rsidRPr="003769F7" w:rsidRDefault="00B65801" w:rsidP="00944408">
            <w:pPr>
              <w:pStyle w:val="TAH"/>
            </w:pPr>
            <w:r>
              <w:t>7os</w:t>
            </w:r>
          </w:p>
        </w:tc>
      </w:tr>
      <w:tr w:rsidR="00DA3B44" w:rsidRPr="007D1859" w14:paraId="7939F185" w14:textId="2DF18429" w:rsidTr="00DA3B44">
        <w:trPr>
          <w:jc w:val="center"/>
        </w:trPr>
        <w:tc>
          <w:tcPr>
            <w:tcW w:w="1645" w:type="dxa"/>
            <w:shd w:val="clear" w:color="auto" w:fill="auto"/>
          </w:tcPr>
          <w:p w14:paraId="0E371F9F" w14:textId="5DA4FB3E" w:rsidR="00DA3B44" w:rsidRDefault="00DA3B44" w:rsidP="00944408">
            <w:pPr>
              <w:pStyle w:val="TAH"/>
            </w:pPr>
            <w:r>
              <w:t># data symbols</w:t>
            </w:r>
          </w:p>
        </w:tc>
        <w:tc>
          <w:tcPr>
            <w:tcW w:w="1680" w:type="dxa"/>
          </w:tcPr>
          <w:p w14:paraId="73C4C98F" w14:textId="54DD0261" w:rsidR="00DA3B44" w:rsidRDefault="00DA3B44" w:rsidP="00944408">
            <w:pPr>
              <w:pStyle w:val="TAH"/>
            </w:pPr>
            <w:r>
              <w:t>1</w:t>
            </w:r>
          </w:p>
        </w:tc>
        <w:tc>
          <w:tcPr>
            <w:tcW w:w="1350" w:type="dxa"/>
            <w:shd w:val="clear" w:color="auto" w:fill="auto"/>
          </w:tcPr>
          <w:p w14:paraId="38AFA6D4" w14:textId="622448FE" w:rsidR="00DA3B44" w:rsidRPr="007D1859" w:rsidRDefault="00DA3B44" w:rsidP="00944408">
            <w:pPr>
              <w:pStyle w:val="TAH"/>
            </w:pPr>
            <w:r>
              <w:t>2</w:t>
            </w:r>
          </w:p>
        </w:tc>
        <w:tc>
          <w:tcPr>
            <w:tcW w:w="1560" w:type="dxa"/>
            <w:shd w:val="clear" w:color="auto" w:fill="auto"/>
          </w:tcPr>
          <w:p w14:paraId="459FE4D6" w14:textId="1EE4766C" w:rsidR="00DA3B44" w:rsidRPr="007D1859" w:rsidRDefault="00DA3B44" w:rsidP="00944408">
            <w:pPr>
              <w:pStyle w:val="TAH"/>
            </w:pPr>
            <w:r>
              <w:t>5</w:t>
            </w:r>
          </w:p>
        </w:tc>
        <w:tc>
          <w:tcPr>
            <w:tcW w:w="1156" w:type="dxa"/>
            <w:shd w:val="clear" w:color="auto" w:fill="auto"/>
          </w:tcPr>
          <w:p w14:paraId="221ACD12" w14:textId="388DAB4D" w:rsidR="00DA3B44" w:rsidRPr="007D1859" w:rsidRDefault="00DA3B44" w:rsidP="00944408">
            <w:pPr>
              <w:pStyle w:val="TAH"/>
            </w:pPr>
            <w:r>
              <w:t>6</w:t>
            </w:r>
          </w:p>
        </w:tc>
      </w:tr>
      <w:tr w:rsidR="00DA3B44" w:rsidRPr="007D1859" w14:paraId="020D8F64" w14:textId="234BA3B7" w:rsidTr="00DA3B44">
        <w:trPr>
          <w:jc w:val="center"/>
        </w:trPr>
        <w:tc>
          <w:tcPr>
            <w:tcW w:w="1645" w:type="dxa"/>
            <w:shd w:val="clear" w:color="auto" w:fill="auto"/>
          </w:tcPr>
          <w:p w14:paraId="3EF36E2F" w14:textId="202B4438" w:rsidR="00DA3B44" w:rsidRPr="007D1859" w:rsidRDefault="00DA3B44" w:rsidP="00944408">
            <w:pPr>
              <w:pStyle w:val="TAH"/>
              <w:rPr>
                <w:i/>
              </w:rPr>
            </w:pPr>
            <w:r>
              <w:t>Scaling factor</w:t>
            </w:r>
          </w:p>
        </w:tc>
        <w:tc>
          <w:tcPr>
            <w:tcW w:w="1680" w:type="dxa"/>
          </w:tcPr>
          <w:p w14:paraId="1BD6C616" w14:textId="0770EF28" w:rsidR="00DA3B44" w:rsidRPr="007D1859" w:rsidRDefault="00DA3B44" w:rsidP="00944408">
            <w:pPr>
              <w:pStyle w:val="TAC"/>
            </w:pPr>
            <w:r>
              <w:t>1/12=0.083</w:t>
            </w:r>
          </w:p>
        </w:tc>
        <w:tc>
          <w:tcPr>
            <w:tcW w:w="1350" w:type="dxa"/>
            <w:shd w:val="clear" w:color="auto" w:fill="auto"/>
          </w:tcPr>
          <w:p w14:paraId="774432FE" w14:textId="7D9DD58A" w:rsidR="00DA3B44" w:rsidRPr="007D1859" w:rsidRDefault="00DA3B44" w:rsidP="00944408">
            <w:pPr>
              <w:pStyle w:val="TAC"/>
              <w:rPr>
                <w:i/>
              </w:rPr>
            </w:pPr>
            <w:r>
              <w:t>1/6=0.17</w:t>
            </w:r>
          </w:p>
        </w:tc>
        <w:tc>
          <w:tcPr>
            <w:tcW w:w="1560" w:type="dxa"/>
            <w:shd w:val="clear" w:color="auto" w:fill="auto"/>
          </w:tcPr>
          <w:p w14:paraId="0E6539CE" w14:textId="10F9A443" w:rsidR="00DA3B44" w:rsidRPr="007D1859" w:rsidRDefault="00DA3B44" w:rsidP="00944408">
            <w:pPr>
              <w:pStyle w:val="TAC"/>
              <w:rPr>
                <w:i/>
              </w:rPr>
            </w:pPr>
            <w:r>
              <w:t>5/12=0.42</w:t>
            </w:r>
          </w:p>
        </w:tc>
        <w:tc>
          <w:tcPr>
            <w:tcW w:w="1156" w:type="dxa"/>
            <w:shd w:val="clear" w:color="auto" w:fill="auto"/>
          </w:tcPr>
          <w:p w14:paraId="5C674D4E" w14:textId="532A92B9" w:rsidR="00DA3B44" w:rsidRPr="007D1859" w:rsidRDefault="00DA3B44" w:rsidP="00944408">
            <w:pPr>
              <w:pStyle w:val="TAC"/>
              <w:rPr>
                <w:i/>
              </w:rPr>
            </w:pPr>
            <w:r>
              <w:t>1/2=0.5</w:t>
            </w:r>
          </w:p>
        </w:tc>
      </w:tr>
    </w:tbl>
    <w:p w14:paraId="032DB4B7" w14:textId="671E875F" w:rsidR="00AF3E43" w:rsidRDefault="00AF3E43" w:rsidP="003B5285">
      <w:pPr>
        <w:rPr>
          <w:lang w:val="en-US"/>
        </w:rPr>
      </w:pPr>
    </w:p>
    <w:p w14:paraId="193C367C" w14:textId="62BCB1B7" w:rsidR="00DA3B44" w:rsidRDefault="00202E95" w:rsidP="003B5285">
      <w:pPr>
        <w:rPr>
          <w:lang w:val="en-US"/>
        </w:rPr>
      </w:pPr>
      <w:r>
        <w:rPr>
          <w:lang w:val="en-US"/>
        </w:rPr>
        <w:t>According to table 2, the scaling factor for 5 OS and 6OS is not significantly changing. Thereby, f</w:t>
      </w:r>
      <w:r w:rsidR="00DA3B44">
        <w:rPr>
          <w:lang w:val="en-US"/>
        </w:rPr>
        <w:t xml:space="preserve">or simplicity, one scaling factor </w:t>
      </w:r>
      <w:r>
        <w:rPr>
          <w:lang w:val="en-US"/>
        </w:rPr>
        <w:t>can be</w:t>
      </w:r>
      <w:r w:rsidR="00DA3B44">
        <w:rPr>
          <w:lang w:val="en-US"/>
        </w:rPr>
        <w:t xml:space="preserve"> selected for the slot configuration. However,</w:t>
      </w:r>
      <w:r>
        <w:rPr>
          <w:lang w:val="en-US"/>
        </w:rPr>
        <w:t xml:space="preserve"> this is not true for 1OS and 2OS case.</w:t>
      </w:r>
    </w:p>
    <w:p w14:paraId="1D6A762D" w14:textId="1065A08F" w:rsidR="00DA3B44" w:rsidRDefault="00DA3B44" w:rsidP="003B5285">
      <w:pPr>
        <w:rPr>
          <w:lang w:val="en-US"/>
        </w:rPr>
      </w:pPr>
    </w:p>
    <w:p w14:paraId="25CD52BC" w14:textId="0BB5E905" w:rsidR="00DA3B44" w:rsidRDefault="00DA3B44" w:rsidP="003B5285">
      <w:pPr>
        <w:rPr>
          <w:lang w:val="en-US"/>
        </w:rPr>
      </w:pPr>
    </w:p>
    <w:p w14:paraId="5CB90BDA" w14:textId="77777777" w:rsidR="00DA3B44" w:rsidRDefault="00DA3B44" w:rsidP="003B5285">
      <w:pPr>
        <w:rPr>
          <w:lang w:val="en-US"/>
        </w:rPr>
      </w:pPr>
    </w:p>
    <w:p w14:paraId="27FE95A0" w14:textId="50BBE524" w:rsidR="00202E95" w:rsidRDefault="00DA3B44" w:rsidP="00DA3B44">
      <w:pPr>
        <w:pStyle w:val="Proposal"/>
      </w:pPr>
      <w:r>
        <w:lastRenderedPageBreak/>
        <w:t xml:space="preserve">Support </w:t>
      </w:r>
      <w:r w:rsidR="00202E95">
        <w:t>one scaling factor (</w:t>
      </w:r>
      <m:oMath>
        <m:r>
          <m:rPr>
            <m:sty m:val="bi"/>
          </m:rPr>
          <w:rPr>
            <w:rFonts w:ascii="Cambria Math" w:hAnsi="Cambria Math"/>
          </w:rPr>
          <m:t>α=0.5</m:t>
        </m:r>
      </m:oMath>
      <w:r w:rsidR="00202E95">
        <w:t xml:space="preserve">) for slot TTI configuration.  </w:t>
      </w:r>
    </w:p>
    <w:p w14:paraId="2CC039F4" w14:textId="7A7E1C5F" w:rsidR="00DA3B44" w:rsidRDefault="00202E95" w:rsidP="00202E95">
      <w:pPr>
        <w:pStyle w:val="Proposal"/>
      </w:pPr>
      <w:r>
        <w:t>Support dynamic scaling factor for the 2OS TTI configuration</w:t>
      </w:r>
      <w:r w:rsidR="0060536B">
        <w:t>.</w:t>
      </w:r>
      <w:r>
        <w:t xml:space="preserve"> </w:t>
      </w:r>
      <w:r w:rsidR="00DA3B44">
        <w:t xml:space="preserve"> </w:t>
      </w:r>
    </w:p>
    <w:p w14:paraId="47E735FC" w14:textId="77777777" w:rsidR="00202E95" w:rsidRPr="00DA3B44" w:rsidRDefault="00202E95" w:rsidP="00202E95">
      <w:pPr>
        <w:pStyle w:val="Proposal"/>
        <w:numPr>
          <w:ilvl w:val="0"/>
          <w:numId w:val="0"/>
        </w:numPr>
      </w:pPr>
    </w:p>
    <w:p w14:paraId="051E277D" w14:textId="0ED7F008" w:rsidR="00AF3E43" w:rsidRPr="00AF3E43" w:rsidRDefault="00B65801" w:rsidP="00DA3B44">
      <w:pPr>
        <w:rPr>
          <w:lang w:val="en-US"/>
        </w:rPr>
      </w:pPr>
      <w:r>
        <w:rPr>
          <w:lang w:val="en-US"/>
        </w:rPr>
        <w:t xml:space="preserve">It can also be noted that RAN1 has decided on a new set of scaling factors for UL data in </w:t>
      </w:r>
      <w:proofErr w:type="spellStart"/>
      <w:r>
        <w:rPr>
          <w:lang w:val="en-US"/>
        </w:rPr>
        <w:t>UpPTS</w:t>
      </w:r>
      <w:proofErr w:type="spellEnd"/>
      <w:r>
        <w:rPr>
          <w:lang w:val="en-US"/>
        </w:rPr>
        <w:t xml:space="preserve"> </w:t>
      </w:r>
      <w:r>
        <w:rPr>
          <w:lang w:val="en-US"/>
        </w:rPr>
        <w:fldChar w:fldCharType="begin"/>
      </w:r>
      <w:r>
        <w:rPr>
          <w:lang w:val="en-US"/>
        </w:rPr>
        <w:instrText xml:space="preserve"> REF _Ref472518276 \r \h </w:instrText>
      </w:r>
      <w:r>
        <w:rPr>
          <w:lang w:val="en-US"/>
        </w:rPr>
      </w:r>
      <w:r>
        <w:rPr>
          <w:lang w:val="en-US"/>
        </w:rPr>
        <w:fldChar w:fldCharType="separate"/>
      </w:r>
      <w:r w:rsidR="00BB429B">
        <w:rPr>
          <w:lang w:val="en-US"/>
        </w:rPr>
        <w:t>[5]</w:t>
      </w:r>
      <w:r>
        <w:rPr>
          <w:lang w:val="en-US"/>
        </w:rPr>
        <w:fldChar w:fldCharType="end"/>
      </w:r>
      <w:r>
        <w:rPr>
          <w:lang w:val="en-US"/>
        </w:rPr>
        <w:t xml:space="preserve"> as given in Table </w:t>
      </w:r>
      <w:r w:rsidR="009D7EDB">
        <w:rPr>
          <w:lang w:val="en-US"/>
        </w:rPr>
        <w:t>3</w:t>
      </w:r>
      <w:r>
        <w:rPr>
          <w:lang w:val="en-US"/>
        </w:rPr>
        <w:t>.</w:t>
      </w:r>
    </w:p>
    <w:p w14:paraId="08783345" w14:textId="4B2513AD" w:rsidR="003D667B" w:rsidRDefault="00B65801" w:rsidP="00B65801">
      <w:pPr>
        <w:pStyle w:val="Caption"/>
      </w:pPr>
      <w:bookmarkStart w:id="18" w:name="_Ref481671941"/>
      <w:r>
        <w:t xml:space="preserve">Table </w:t>
      </w:r>
      <w:r>
        <w:rPr>
          <w:b w:val="0"/>
          <w:bCs w:val="0"/>
        </w:rPr>
        <w:fldChar w:fldCharType="begin"/>
      </w:r>
      <w:r>
        <w:instrText xml:space="preserve"> SEQ Table \* ARABIC </w:instrText>
      </w:r>
      <w:r>
        <w:rPr>
          <w:b w:val="0"/>
          <w:bCs w:val="0"/>
        </w:rPr>
        <w:fldChar w:fldCharType="separate"/>
      </w:r>
      <w:r w:rsidR="00BB429B">
        <w:rPr>
          <w:noProof/>
        </w:rPr>
        <w:t>3</w:t>
      </w:r>
      <w:r>
        <w:rPr>
          <w:b w:val="0"/>
          <w:bCs w:val="0"/>
        </w:rPr>
        <w:fldChar w:fldCharType="end"/>
      </w:r>
      <w:bookmarkEnd w:id="18"/>
      <w:r>
        <w:t xml:space="preserve">: Scaling factor for UL data in </w:t>
      </w:r>
      <w:proofErr w:type="spellStart"/>
      <w:r>
        <w:t>UpPTS</w:t>
      </w:r>
      <w:proofErr w:type="spellEnd"/>
      <w:r>
        <w:t>.</w:t>
      </w:r>
    </w:p>
    <w:tbl>
      <w:tblPr>
        <w:tblW w:w="7807" w:type="dxa"/>
        <w:jc w:val="center"/>
        <w:tblLayout w:type="fixed"/>
        <w:tblCellMar>
          <w:left w:w="0" w:type="dxa"/>
          <w:right w:w="0" w:type="dxa"/>
        </w:tblCellMar>
        <w:tblLook w:val="0600" w:firstRow="0" w:lastRow="0" w:firstColumn="0" w:lastColumn="0" w:noHBand="1" w:noVBand="1"/>
      </w:tblPr>
      <w:tblGrid>
        <w:gridCol w:w="3980"/>
        <w:gridCol w:w="708"/>
        <w:gridCol w:w="709"/>
        <w:gridCol w:w="709"/>
        <w:gridCol w:w="850"/>
        <w:gridCol w:w="851"/>
      </w:tblGrid>
      <w:tr w:rsidR="00BB6F8B" w:rsidRPr="00106879" w14:paraId="71CBACBE" w14:textId="0966330D" w:rsidTr="00944408">
        <w:trPr>
          <w:trHeight w:val="238"/>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3702D9" w14:textId="455C8F44" w:rsidR="00BB6F8B" w:rsidRPr="00106879" w:rsidRDefault="00BB6F8B" w:rsidP="00944408">
            <w:pPr>
              <w:pStyle w:val="TAH"/>
              <w:rPr>
                <w:rFonts w:eastAsia="Batang"/>
                <w:lang w:val="en-US"/>
              </w:rPr>
            </w:pPr>
            <w:r w:rsidRPr="00106879">
              <w:rPr>
                <w:rFonts w:eastAsia="Batang"/>
                <w:lang w:val="en-US"/>
              </w:rPr>
              <w:t xml:space="preserve">Available SC-FDMA data symbols in PUSCH </w:t>
            </w:r>
          </w:p>
        </w:tc>
        <w:tc>
          <w:tcPr>
            <w:tcW w:w="70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75337F" w14:textId="5966D8BD" w:rsidR="00BB6F8B" w:rsidRPr="00106879" w:rsidRDefault="00BB6F8B" w:rsidP="00944408">
            <w:pPr>
              <w:pStyle w:val="TAH"/>
              <w:rPr>
                <w:rFonts w:eastAsia="Batang"/>
                <w:lang w:val="sv-SE"/>
              </w:rPr>
            </w:pPr>
            <w:r w:rsidRPr="00106879">
              <w:rPr>
                <w:rFonts w:eastAsia="Batang"/>
                <w:lang w:val="en-US"/>
              </w:rPr>
              <w:t>1</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4561DD" w14:textId="5C78984F" w:rsidR="00BB6F8B" w:rsidRPr="00106879" w:rsidRDefault="00BB6F8B" w:rsidP="00944408">
            <w:pPr>
              <w:pStyle w:val="TAH"/>
              <w:rPr>
                <w:rFonts w:eastAsia="Batang"/>
                <w:lang w:val="sv-SE"/>
              </w:rPr>
            </w:pPr>
            <w:r w:rsidRPr="00106879">
              <w:rPr>
                <w:rFonts w:eastAsia="Batang"/>
                <w:lang w:val="en-US"/>
              </w:rPr>
              <w:t>2</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1C7FCC7" w14:textId="2A936B9D" w:rsidR="00BB6F8B" w:rsidRPr="00106879" w:rsidRDefault="00BB6F8B" w:rsidP="00944408">
            <w:pPr>
              <w:pStyle w:val="TAH"/>
              <w:rPr>
                <w:rFonts w:eastAsia="Batang"/>
                <w:lang w:val="sv-SE"/>
              </w:rPr>
            </w:pPr>
            <w:r w:rsidRPr="00106879">
              <w:rPr>
                <w:rFonts w:eastAsia="Batang"/>
                <w:lang w:val="en-US"/>
              </w:rPr>
              <w:t>3</w:t>
            </w:r>
          </w:p>
        </w:tc>
        <w:tc>
          <w:tcPr>
            <w:tcW w:w="85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393F8E" w14:textId="73EAE27F" w:rsidR="00BB6F8B" w:rsidRPr="00106879" w:rsidRDefault="00BB6F8B" w:rsidP="00944408">
            <w:pPr>
              <w:pStyle w:val="TAH"/>
              <w:rPr>
                <w:rFonts w:eastAsia="Batang"/>
                <w:lang w:val="sv-SE"/>
              </w:rPr>
            </w:pPr>
            <w:r w:rsidRPr="00106879">
              <w:rPr>
                <w:rFonts w:eastAsia="Batang"/>
                <w:lang w:val="en-US"/>
              </w:rPr>
              <w:t>4</w:t>
            </w:r>
          </w:p>
        </w:tc>
        <w:tc>
          <w:tcPr>
            <w:tcW w:w="851"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F47D539" w14:textId="3F0A4E2F" w:rsidR="00BB6F8B" w:rsidRPr="00106879" w:rsidRDefault="00BB6F8B" w:rsidP="00944408">
            <w:pPr>
              <w:pStyle w:val="TAH"/>
              <w:rPr>
                <w:rFonts w:eastAsia="Batang"/>
                <w:lang w:val="sv-SE"/>
              </w:rPr>
            </w:pPr>
            <w:r w:rsidRPr="00106879">
              <w:rPr>
                <w:rFonts w:eastAsia="Batang"/>
                <w:lang w:val="en-US"/>
              </w:rPr>
              <w:t>5</w:t>
            </w:r>
          </w:p>
        </w:tc>
      </w:tr>
      <w:tr w:rsidR="00BB6F8B" w:rsidRPr="00106879" w14:paraId="713803AD" w14:textId="636A0E53" w:rsidTr="00944408">
        <w:trPr>
          <w:trHeight w:val="160"/>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AEF6BA" w14:textId="7C4C2214" w:rsidR="00BB6F8B" w:rsidRPr="00106879" w:rsidRDefault="00BB6F8B" w:rsidP="00944408">
            <w:pPr>
              <w:pStyle w:val="TAH"/>
              <w:rPr>
                <w:rFonts w:eastAsia="Batang"/>
                <w:lang w:val="sv-SE"/>
              </w:rPr>
            </w:pPr>
            <w:r w:rsidRPr="00106879">
              <w:rPr>
                <w:rFonts w:eastAsia="Batang"/>
                <w:lang w:val="en-US"/>
              </w:rPr>
              <w:t xml:space="preserve">Scaling factor </w:t>
            </w:r>
          </w:p>
        </w:tc>
        <w:tc>
          <w:tcPr>
            <w:tcW w:w="2126" w:type="dxa"/>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3C013B" w14:textId="6761C654" w:rsidR="00BB6F8B" w:rsidRPr="00106879" w:rsidRDefault="00BB6F8B" w:rsidP="00944408">
            <w:pPr>
              <w:pStyle w:val="TAC"/>
              <w:rPr>
                <w:rFonts w:eastAsia="Batang"/>
                <w:lang w:val="sv-SE"/>
              </w:rPr>
            </w:pPr>
            <w:r w:rsidRPr="00106879">
              <w:rPr>
                <w:rFonts w:eastAsia="Batang"/>
                <w:lang w:val="en-US"/>
              </w:rPr>
              <w:t>1/8</w:t>
            </w:r>
            <w:r>
              <w:rPr>
                <w:rFonts w:eastAsia="Batang"/>
                <w:lang w:val="en-US"/>
              </w:rPr>
              <w:t>=0.125</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080F1A" w14:textId="4F78ABF7" w:rsidR="00BB6F8B" w:rsidRPr="00106879" w:rsidRDefault="00BB6F8B" w:rsidP="00944408">
            <w:pPr>
              <w:pStyle w:val="TAC"/>
              <w:rPr>
                <w:rFonts w:eastAsia="Batang"/>
                <w:lang w:val="sv-SE"/>
              </w:rPr>
            </w:pPr>
            <w:r w:rsidRPr="00106879">
              <w:rPr>
                <w:rFonts w:eastAsia="Batang"/>
                <w:lang w:val="en-US"/>
              </w:rPr>
              <w:t>3/8</w:t>
            </w:r>
            <w:r>
              <w:rPr>
                <w:rFonts w:eastAsia="Batang"/>
                <w:lang w:val="en-US"/>
              </w:rPr>
              <w:t>=0.375</w:t>
            </w:r>
          </w:p>
        </w:tc>
      </w:tr>
    </w:tbl>
    <w:p w14:paraId="7A98AF1A" w14:textId="7C024174" w:rsidR="00B65801" w:rsidRDefault="00B65801" w:rsidP="00B65801"/>
    <w:p w14:paraId="7D95EAE2" w14:textId="7176AAB8" w:rsidR="00B20350" w:rsidRDefault="00B20350" w:rsidP="00B65801">
      <w:r>
        <w:t xml:space="preserve">Comparing the scaling factors </w:t>
      </w:r>
      <w:r w:rsidR="00DE4A51">
        <w:t xml:space="preserve">defined for UL data in </w:t>
      </w:r>
      <w:r w:rsidR="00DE4A51">
        <w:fldChar w:fldCharType="begin"/>
      </w:r>
      <w:r w:rsidR="00DE4A51">
        <w:instrText xml:space="preserve"> REF _Ref481671941 \h </w:instrText>
      </w:r>
      <w:r w:rsidR="00DE4A51">
        <w:fldChar w:fldCharType="separate"/>
      </w:r>
      <w:r w:rsidR="00BB429B">
        <w:t xml:space="preserve">Table </w:t>
      </w:r>
      <w:r w:rsidR="00BB429B">
        <w:rPr>
          <w:noProof/>
        </w:rPr>
        <w:t>3</w:t>
      </w:r>
      <w:r w:rsidR="00DE4A51">
        <w:fldChar w:fldCharType="end"/>
      </w:r>
      <w:r w:rsidR="00DE4A51">
        <w:t xml:space="preserve"> with the values in </w:t>
      </w:r>
      <w:r w:rsidR="00DE4A51">
        <w:fldChar w:fldCharType="begin"/>
      </w:r>
      <w:r w:rsidR="00DE4A51">
        <w:instrText xml:space="preserve"> REF _Ref481658234 \h </w:instrText>
      </w:r>
      <w:r w:rsidR="00DE4A51">
        <w:fldChar w:fldCharType="separate"/>
      </w:r>
      <w:r w:rsidR="00BB429B">
        <w:t xml:space="preserve">Table </w:t>
      </w:r>
      <w:r w:rsidR="00BB429B">
        <w:rPr>
          <w:noProof/>
        </w:rPr>
        <w:t>2</w:t>
      </w:r>
      <w:r w:rsidR="00DE4A51">
        <w:fldChar w:fldCharType="end"/>
      </w:r>
      <w:r w:rsidR="00DE4A51">
        <w:t xml:space="preserve"> it can be seen that the adopted scaling factors for </w:t>
      </w:r>
      <w:r w:rsidR="000F3DEE">
        <w:t>UL data is an average of the scaling factors for each data symbol from the set of possible data symbols.</w:t>
      </w:r>
      <w:r w:rsidR="00BA7552">
        <w:t xml:space="preserve"> </w:t>
      </w:r>
      <w:r w:rsidR="00B171E9">
        <w:t xml:space="preserve">For the scaling of 7os </w:t>
      </w:r>
      <w:proofErr w:type="spellStart"/>
      <w:r w:rsidR="00B171E9">
        <w:t>sTTI</w:t>
      </w:r>
      <w:proofErr w:type="spellEnd"/>
      <w:r w:rsidR="00B171E9">
        <w:t xml:space="preserve">, if re-using the existing scaling factors, one can see that the scaling factor </w:t>
      </w:r>
      <w:r w:rsidR="00F61A1D">
        <w:t xml:space="preserve">of 0.375 is lower than </w:t>
      </w:r>
      <w:r w:rsidR="00A375C3">
        <w:t>the</w:t>
      </w:r>
      <w:r w:rsidR="00F61A1D">
        <w:t xml:space="preserve"> optimal scaling factors that are either 0.42 or 0.50 depending on the number of data symbols</w:t>
      </w:r>
      <w:r w:rsidR="008A7B79">
        <w:t xml:space="preserve">. </w:t>
      </w:r>
      <w:r w:rsidR="003A285D">
        <w:t xml:space="preserve">Hence, adapting the existing scaling factors might not be suitable for </w:t>
      </w:r>
      <w:proofErr w:type="spellStart"/>
      <w:r w:rsidR="003A285D">
        <w:t>sTTI</w:t>
      </w:r>
      <w:proofErr w:type="spellEnd"/>
      <w:r w:rsidR="003A285D">
        <w:t>.</w:t>
      </w:r>
      <w:r w:rsidR="00F61A1D">
        <w:t xml:space="preserve"> </w:t>
      </w:r>
    </w:p>
    <w:p w14:paraId="3B9F4523" w14:textId="274AEC8A" w:rsidR="00BD3B32" w:rsidRDefault="00F844F0" w:rsidP="00F844F0">
      <w:pPr>
        <w:pStyle w:val="Heading2"/>
      </w:pPr>
      <w:r>
        <w:t xml:space="preserve">Determining </w:t>
      </w:r>
      <w:r w:rsidRPr="00683020">
        <w:t>TBS for short TTI operation</w:t>
      </w:r>
    </w:p>
    <w:p w14:paraId="00612555" w14:textId="45D00ADF" w:rsidR="00F844F0" w:rsidRDefault="00F844F0" w:rsidP="00F844F0">
      <w:r>
        <w:t>There are different possible ways to determine TBS for short TTI operation.</w:t>
      </w:r>
    </w:p>
    <w:p w14:paraId="593DE9D9" w14:textId="3A7A73FE" w:rsidR="00F844F0" w:rsidRDefault="00F844F0" w:rsidP="00F844F0">
      <w:pPr>
        <w:pStyle w:val="Heading3"/>
      </w:pPr>
      <w:r>
        <w:t>Scaling TBS column index</w:t>
      </w:r>
    </w:p>
    <w:p w14:paraId="6F5078E9" w14:textId="7276F6E6" w:rsidR="00F844F0" w:rsidRDefault="00F844F0" w:rsidP="00F844F0">
      <w:r>
        <w:t xml:space="preserve">One straightforward approach to achieve a valid TBS value for a short TTI transmission is to use a value from a different column. As an </w:t>
      </w:r>
      <w:r w:rsidR="00C32E30">
        <w:t>example,</w:t>
      </w:r>
      <w:r>
        <w:t xml:space="preserve"> consider an allocation of 25 PRB. With a legacy TTI the row values from column n:o 25 would be used. For a short TTI length of 7os in UL, corresponding to 6 compared to 12 data OFDM symbols in the legacy case, the column n:o 25*α = 25*6/12 = 12 can be used. This should ensure that a reasonable code rate is achieved, and also that a valid TBS valid is used.</w:t>
      </w:r>
    </w:p>
    <w:p w14:paraId="092EFBAC" w14:textId="5F101150" w:rsidR="007D536A" w:rsidRDefault="00F844F0" w:rsidP="007D536A">
      <w:pPr>
        <w:pStyle w:val="BodyText"/>
      </w:pPr>
      <w:r>
        <w:t>This method, referred to as “scaled index” is attractive for its simplicity.</w:t>
      </w:r>
      <w:r w:rsidR="007D536A">
        <w:t xml:space="preserve"> However,</w:t>
      </w:r>
      <w:r w:rsidR="00C32E30">
        <w:t xml:space="preserve"> </w:t>
      </w:r>
      <w:bookmarkStart w:id="19" w:name="_Toc481667783"/>
      <w:bookmarkStart w:id="20" w:name="_Toc481667889"/>
      <w:r w:rsidR="007D536A">
        <w:t>s</w:t>
      </w:r>
      <w:r w:rsidR="007D536A" w:rsidRPr="001359C2">
        <w:t>caling the column index in the TBS table has a limited PRB range applicability, and may lead to coarse granularity in code rate.</w:t>
      </w:r>
      <w:bookmarkEnd w:id="19"/>
      <w:bookmarkEnd w:id="20"/>
    </w:p>
    <w:p w14:paraId="5C73DAF7" w14:textId="7F3AADEB" w:rsidR="00F844F0" w:rsidRPr="00F844F0" w:rsidRDefault="003E0457" w:rsidP="00C32E30">
      <w:r w:rsidRPr="003E0457">
        <w:t xml:space="preserve">It </w:t>
      </w:r>
      <w:r w:rsidR="00556E77">
        <w:t>can be noted that this straight</w:t>
      </w:r>
      <w:r w:rsidRPr="003E0457">
        <w:t xml:space="preserve">forward approach has been adopted for transmission of data in </w:t>
      </w:r>
      <w:proofErr w:type="spellStart"/>
      <w:r w:rsidRPr="003E0457">
        <w:t>DwPTS</w:t>
      </w:r>
      <w:proofErr w:type="spellEnd"/>
      <w:r w:rsidRPr="003E0457">
        <w:t xml:space="preserve"> and also when data is transmitted in </w:t>
      </w:r>
      <w:proofErr w:type="spellStart"/>
      <w:r w:rsidRPr="003E0457">
        <w:t>UpPTS</w:t>
      </w:r>
      <w:proofErr w:type="spellEnd"/>
      <w:r w:rsidRPr="003E0457">
        <w:t xml:space="preserve">, and hence </w:t>
      </w:r>
      <w:r w:rsidR="00655400">
        <w:t>c</w:t>
      </w:r>
      <w:r w:rsidRPr="003E0457">
        <w:t xml:space="preserve">ould also be considered for </w:t>
      </w:r>
      <w:proofErr w:type="spellStart"/>
      <w:r w:rsidRPr="003E0457">
        <w:t>sTTI</w:t>
      </w:r>
      <w:proofErr w:type="spellEnd"/>
      <w:r w:rsidR="00655400">
        <w:t xml:space="preserve">, see Section </w:t>
      </w:r>
      <w:r w:rsidR="00655400">
        <w:fldChar w:fldCharType="begin"/>
      </w:r>
      <w:r w:rsidR="00655400">
        <w:instrText xml:space="preserve"> REF _Ref481672448 \r \h </w:instrText>
      </w:r>
      <w:r w:rsidR="00655400">
        <w:fldChar w:fldCharType="separate"/>
      </w:r>
      <w:r w:rsidR="00BB429B">
        <w:t>2.2</w:t>
      </w:r>
      <w:r w:rsidR="00655400">
        <w:fldChar w:fldCharType="end"/>
      </w:r>
      <w:r w:rsidRPr="003E0457">
        <w:t>.</w:t>
      </w:r>
    </w:p>
    <w:p w14:paraId="5116394B" w14:textId="2B28C1E4" w:rsidR="0065574F" w:rsidRDefault="0078692B" w:rsidP="0078692B">
      <w:pPr>
        <w:pStyle w:val="Heading3"/>
      </w:pPr>
      <w:r>
        <w:t>Scaling TBS value with number of data symbols</w:t>
      </w:r>
    </w:p>
    <w:p w14:paraId="55A324BD" w14:textId="0C42D2C9" w:rsidR="0078692B" w:rsidRDefault="0078692B" w:rsidP="0078692B">
      <w:r w:rsidRPr="0078692B">
        <w:t>Instead of scaling the column index, we can simply use the same column and row as in the legacy case, but instead scale the TBS value with the scaling factor α. This scaling, referred to as “scaled value”, will not be limited to a certain range of PRB, and will also not have the granularity problem as the “scaled index” method.</w:t>
      </w:r>
    </w:p>
    <w:p w14:paraId="7A9D0F88" w14:textId="0F2A2AFF" w:rsidR="0078692B" w:rsidRDefault="00DA3B44" w:rsidP="00DA3B44">
      <w:pPr>
        <w:pStyle w:val="Observation"/>
        <w:ind w:left="1701" w:hanging="1701"/>
      </w:pPr>
      <w:bookmarkStart w:id="21" w:name="_Toc481667786"/>
      <w:bookmarkStart w:id="22" w:name="_Toc481667890"/>
      <w:bookmarkStart w:id="23" w:name="_Toc481668015"/>
      <w:bookmarkStart w:id="24" w:name="_Toc481668237"/>
      <w:bookmarkStart w:id="25" w:name="_Toc481671749"/>
      <w:bookmarkStart w:id="26" w:name="_Toc481678164"/>
      <w:bookmarkStart w:id="27" w:name="_Toc481755327"/>
      <w:r>
        <w:t xml:space="preserve">The TBS for short TTI operation can be </w:t>
      </w:r>
      <w:r w:rsidR="00C53E75" w:rsidRPr="00261802">
        <w:t>calculated by scaling a legacy TBS value for the number of RBs and MCS index according to the number of data OFDM symbols</w:t>
      </w:r>
      <w:bookmarkEnd w:id="21"/>
      <w:bookmarkEnd w:id="22"/>
      <w:bookmarkEnd w:id="23"/>
      <w:bookmarkEnd w:id="24"/>
      <w:bookmarkEnd w:id="25"/>
      <w:bookmarkEnd w:id="26"/>
      <w:bookmarkEnd w:id="27"/>
    </w:p>
    <w:p w14:paraId="6B4BB89D" w14:textId="2FA31551" w:rsidR="0078692B" w:rsidRDefault="00C53E75" w:rsidP="00C53E75">
      <w:pPr>
        <w:pStyle w:val="Heading4"/>
      </w:pPr>
      <w:r>
        <w:t>Adjusting for CRC</w:t>
      </w:r>
    </w:p>
    <w:p w14:paraId="0F192D0A" w14:textId="77777777" w:rsidR="00C53E75" w:rsidRDefault="00C53E75" w:rsidP="00C53E75">
      <w:r>
        <w:t xml:space="preserve">With the scaling factor </w:t>
      </w:r>
      <w:r w:rsidRPr="00CD45C2">
        <w:rPr>
          <w:rFonts w:cs="Arial"/>
          <w:i/>
        </w:rPr>
        <w:t>α</w:t>
      </w:r>
      <w:r>
        <w:t xml:space="preserve"> as defined above the TBS table to be used for transmission in short TTI operation can be found by scaling the legacy TBS table according to the “scaled index” method. The wanted result is that the achieved code rate for a given MCS is retained, i.e. close to the legacy code rate. This is done by including the CRC overhead.</w:t>
      </w:r>
    </w:p>
    <w:p w14:paraId="53E188E3" w14:textId="77777777" w:rsidR="00C53E75" w:rsidRDefault="00C53E75" w:rsidP="00C53E75">
      <w:r>
        <w:t>CRC is appended to the TBS table value before the transmission, so that the resulting rate is:</w:t>
      </w:r>
    </w:p>
    <w:p w14:paraId="456C718F" w14:textId="77777777" w:rsidR="00C53E75" w:rsidRDefault="00C53E75" w:rsidP="00194E24">
      <w:pPr>
        <w:jc w:val="center"/>
      </w:pPr>
      <w:r w:rsidRPr="00063B7A">
        <w:rPr>
          <w:i/>
        </w:rPr>
        <w:t>Code rate = (TBS table value + CRC) / transmitted bits</w:t>
      </w:r>
      <w:r>
        <w:t>,</w:t>
      </w:r>
    </w:p>
    <w:p w14:paraId="6F52C8B0" w14:textId="77777777" w:rsidR="00C53E75" w:rsidRDefault="00C53E75" w:rsidP="00C53E75">
      <w:r>
        <w:t xml:space="preserve">where </w:t>
      </w:r>
      <w:r w:rsidRPr="00063B7A">
        <w:rPr>
          <w:i/>
        </w:rPr>
        <w:t>transmitted bits</w:t>
      </w:r>
      <w:r>
        <w:t xml:space="preserve"> is the number of transmitted data symbols, i.e. used RE times modulation order (bits per symbols). To achieve the same code rate we add the CRC before scaling the legacy TBS value, and then remove it again. The case of multiple CRC inserted is less important, since the impact of CRC for these higher TBS is negligible. This leads to the raw scaled TBS values for short TTI operation:</w:t>
      </w:r>
    </w:p>
    <w:p w14:paraId="1E7596A0" w14:textId="0CC0306B" w:rsidR="00C53E75" w:rsidRDefault="00C53E75" w:rsidP="00194E24">
      <w:pPr>
        <w:jc w:val="center"/>
      </w:pPr>
      <w:proofErr w:type="spellStart"/>
      <w:r w:rsidRPr="00063B7A">
        <w:rPr>
          <w:i/>
        </w:rPr>
        <w:t>TBS</w:t>
      </w:r>
      <w:r>
        <w:rPr>
          <w:i/>
          <w:vertAlign w:val="subscript"/>
        </w:rPr>
        <w:t>sTTI_raw</w:t>
      </w:r>
      <w:proofErr w:type="spellEnd"/>
      <w:r w:rsidRPr="00063B7A">
        <w:rPr>
          <w:i/>
          <w:vertAlign w:val="subscript"/>
        </w:rPr>
        <w:t xml:space="preserve"> </w:t>
      </w:r>
      <w:r w:rsidRPr="00063B7A">
        <w:rPr>
          <w:i/>
        </w:rPr>
        <w:t>= (TBS + CRC)</w:t>
      </w:r>
      <w:r w:rsidRPr="002B0EB3">
        <w:rPr>
          <w:rFonts w:cs="Arial"/>
          <w:i/>
        </w:rPr>
        <w:t xml:space="preserve"> </w:t>
      </w:r>
      <w:r>
        <w:rPr>
          <w:rFonts w:cs="Arial"/>
          <w:i/>
        </w:rPr>
        <w:t xml:space="preserve">* </w:t>
      </w:r>
      <w:r w:rsidRPr="00CD45C2">
        <w:rPr>
          <w:rFonts w:cs="Arial"/>
          <w:i/>
        </w:rPr>
        <w:t>α</w:t>
      </w:r>
      <w:r>
        <w:t xml:space="preserve"> </w:t>
      </w:r>
      <w:r w:rsidRPr="00063B7A">
        <w:rPr>
          <w:i/>
        </w:rPr>
        <w:t xml:space="preserve"> </w:t>
      </w:r>
      <w:r>
        <w:rPr>
          <w:i/>
        </w:rPr>
        <w:t>–</w:t>
      </w:r>
      <w:r w:rsidRPr="00063B7A">
        <w:rPr>
          <w:i/>
        </w:rPr>
        <w:t xml:space="preserve"> CRC</w:t>
      </w:r>
    </w:p>
    <w:p w14:paraId="393AB0CA" w14:textId="5D4E8B13" w:rsidR="00C53E75" w:rsidRDefault="00DA3B44" w:rsidP="00474BE4">
      <w:pPr>
        <w:pStyle w:val="Proposal"/>
      </w:pPr>
      <w:bookmarkStart w:id="28" w:name="_Toc481667787"/>
      <w:bookmarkStart w:id="29" w:name="_Toc481667891"/>
      <w:bookmarkStart w:id="30" w:name="_Toc481668016"/>
      <w:bookmarkStart w:id="31" w:name="_Toc481668238"/>
      <w:bookmarkStart w:id="32" w:name="_Toc481671750"/>
      <w:bookmarkStart w:id="33" w:name="_Toc481678165"/>
      <w:bookmarkStart w:id="34" w:name="_Toc481755328"/>
      <w:r>
        <w:lastRenderedPageBreak/>
        <w:t>If TBS for short TTI is based on scaling TBS value, t</w:t>
      </w:r>
      <w:r w:rsidR="00474BE4" w:rsidRPr="00261802">
        <w:t>he scaled TBS value for short TTI operation is adjusted for CRC to achieve the intended code rate</w:t>
      </w:r>
      <w:bookmarkEnd w:id="28"/>
      <w:bookmarkEnd w:id="29"/>
      <w:bookmarkEnd w:id="30"/>
      <w:bookmarkEnd w:id="31"/>
      <w:bookmarkEnd w:id="32"/>
      <w:bookmarkEnd w:id="33"/>
      <w:bookmarkEnd w:id="34"/>
    </w:p>
    <w:p w14:paraId="3BFBD826" w14:textId="4DB0D689" w:rsidR="00474BE4" w:rsidRDefault="00474BE4" w:rsidP="00474BE4">
      <w:pPr>
        <w:pStyle w:val="Heading4"/>
      </w:pPr>
      <w:r>
        <w:t>Rounding to valid sizes</w:t>
      </w:r>
    </w:p>
    <w:p w14:paraId="48102675" w14:textId="77777777" w:rsidR="00474BE4" w:rsidRDefault="00474BE4" w:rsidP="00BE03B2">
      <w:r>
        <w:t>With the achieved raw scaled TBS values a transmission may not be possible for two reasons:</w:t>
      </w:r>
    </w:p>
    <w:p w14:paraId="2EA03849" w14:textId="77777777" w:rsidR="00474BE4" w:rsidRPr="00BE03B2" w:rsidRDefault="00474BE4" w:rsidP="00BE03B2">
      <w:pPr>
        <w:pStyle w:val="ListParagraph"/>
        <w:numPr>
          <w:ilvl w:val="0"/>
          <w:numId w:val="24"/>
        </w:numPr>
        <w:rPr>
          <w:rFonts w:ascii="Arial" w:hAnsi="Arial" w:cs="Arial"/>
        </w:rPr>
      </w:pPr>
      <w:r w:rsidRPr="00BE03B2">
        <w:rPr>
          <w:rFonts w:ascii="Arial" w:hAnsi="Arial" w:cs="Arial"/>
        </w:rPr>
        <w:t>The value may not be an integer number of bytes (=8 bits)</w:t>
      </w:r>
    </w:p>
    <w:p w14:paraId="281B5261" w14:textId="41C4913E" w:rsidR="00474BE4" w:rsidRPr="00BE03B2" w:rsidRDefault="00474BE4" w:rsidP="00BE03B2">
      <w:pPr>
        <w:pStyle w:val="ListParagraph"/>
        <w:numPr>
          <w:ilvl w:val="0"/>
          <w:numId w:val="24"/>
        </w:numPr>
        <w:rPr>
          <w:rFonts w:ascii="Arial" w:hAnsi="Arial" w:cs="Arial"/>
        </w:rPr>
      </w:pPr>
      <w:r w:rsidRPr="00BE03B2">
        <w:rPr>
          <w:rFonts w:ascii="Arial" w:hAnsi="Arial" w:cs="Arial"/>
        </w:rPr>
        <w:t xml:space="preserve">The value may not be </w:t>
      </w:r>
      <w:r w:rsidRPr="00BE03B2">
        <w:rPr>
          <w:rStyle w:val="BodyTextChar"/>
          <w:rFonts w:cs="Arial"/>
        </w:rPr>
        <w:t xml:space="preserve">aligned with Quadrature Permutation Polynomial (QPP) </w:t>
      </w:r>
      <w:proofErr w:type="spellStart"/>
      <w:r w:rsidRPr="00BE03B2">
        <w:rPr>
          <w:rStyle w:val="BodyTextChar"/>
          <w:rFonts w:cs="Arial"/>
        </w:rPr>
        <w:t>interleaver</w:t>
      </w:r>
      <w:proofErr w:type="spellEnd"/>
      <w:r w:rsidRPr="00BE03B2">
        <w:rPr>
          <w:rStyle w:val="BodyTextChar"/>
          <w:rFonts w:cs="Arial"/>
        </w:rPr>
        <w:t xml:space="preserve"> size.</w:t>
      </w:r>
    </w:p>
    <w:p w14:paraId="3B3422D0" w14:textId="77777777" w:rsidR="00474BE4" w:rsidRDefault="00474BE4" w:rsidP="00BE03B2">
      <w:r>
        <w:t>To ensure the two conditions above, the closest TBS value present in the legacy TBS table is used, where the unique bit values are given in Table 1.</w:t>
      </w:r>
    </w:p>
    <w:p w14:paraId="5BBFCC2D" w14:textId="52AC4270" w:rsidR="00474BE4" w:rsidRDefault="00474BE4" w:rsidP="00474BE4">
      <w:r>
        <w:t>The resulting scaled TBS values can then be used for transmission in short TTI operation, that is for a given RB allocation and MCS index, a raw scaled value is found, for which the closest allowed TBS value is used.</w:t>
      </w:r>
    </w:p>
    <w:p w14:paraId="357DB208" w14:textId="380E1762" w:rsidR="00474BE4" w:rsidRDefault="00DA3B44" w:rsidP="00474BE4">
      <w:pPr>
        <w:pStyle w:val="Proposal"/>
      </w:pPr>
      <w:bookmarkStart w:id="35" w:name="_Toc481667788"/>
      <w:bookmarkStart w:id="36" w:name="_Toc481667892"/>
      <w:bookmarkStart w:id="37" w:name="_Toc481668017"/>
      <w:bookmarkStart w:id="38" w:name="_Toc481668239"/>
      <w:bookmarkStart w:id="39" w:name="_Toc481671751"/>
      <w:bookmarkStart w:id="40" w:name="_Toc481678166"/>
      <w:bookmarkStart w:id="41" w:name="_Toc481755329"/>
      <w:r>
        <w:t>If TBS for short TTI is based on scaling TBS value, t</w:t>
      </w:r>
      <w:r w:rsidR="00474BE4" w:rsidRPr="00261802">
        <w:t>he scaled TBS value for short TTI operation is rounded off to the closest valid TBS table value</w:t>
      </w:r>
      <w:bookmarkEnd w:id="35"/>
      <w:bookmarkEnd w:id="36"/>
      <w:bookmarkEnd w:id="37"/>
      <w:bookmarkEnd w:id="38"/>
      <w:bookmarkEnd w:id="39"/>
      <w:bookmarkEnd w:id="40"/>
      <w:bookmarkEnd w:id="41"/>
    </w:p>
    <w:p w14:paraId="6225A48B" w14:textId="656530B0" w:rsidR="00474BE4" w:rsidRPr="001359C2" w:rsidRDefault="00474BE4" w:rsidP="008755B8">
      <w:pPr>
        <w:pStyle w:val="Caption"/>
        <w:keepNext/>
        <w:rPr>
          <w:rStyle w:val="BodyTextChar"/>
        </w:rPr>
      </w:pPr>
      <w:r w:rsidRPr="001359C2">
        <w:t xml:space="preserve">Table </w:t>
      </w:r>
      <w:r w:rsidRPr="001359C2">
        <w:fldChar w:fldCharType="begin"/>
      </w:r>
      <w:r w:rsidRPr="001359C2">
        <w:instrText xml:space="preserve"> SEQ Table \* ARABIC </w:instrText>
      </w:r>
      <w:r w:rsidRPr="001359C2">
        <w:fldChar w:fldCharType="separate"/>
      </w:r>
      <w:r w:rsidR="00BB429B">
        <w:rPr>
          <w:noProof/>
        </w:rPr>
        <w:t>4</w:t>
      </w:r>
      <w:r w:rsidRPr="001359C2">
        <w:fldChar w:fldCharType="end"/>
      </w:r>
      <w:r w:rsidRPr="001359C2">
        <w:t xml:space="preserve">: Unique TBS values used in Table 7.1.7.2.1-1 </w:t>
      </w:r>
      <w:r w:rsidRPr="001359C2">
        <w:rPr>
          <w:rStyle w:val="BodyTextChar"/>
        </w:rPr>
        <w:t>in 3GPP TS 36.213</w:t>
      </w:r>
    </w:p>
    <w:p w14:paraId="2F37905F" w14:textId="66D69764" w:rsidR="00474BE4" w:rsidRPr="00474BE4" w:rsidRDefault="00367D9C" w:rsidP="008755B8">
      <w:pPr>
        <w:keepNext/>
        <w:jc w:val="center"/>
        <w:rPr>
          <w:lang w:val="en-US" w:eastAsia="en-US"/>
        </w:rPr>
      </w:pPr>
      <w:r>
        <w:rPr>
          <w:b/>
          <w:spacing w:val="2"/>
        </w:rPr>
        <w:object w:dxaOrig="7588" w:dyaOrig="5249" w14:anchorId="5EB4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220.6pt" o:ole="">
            <v:imagedata r:id="rId15" o:title=""/>
          </v:shape>
          <o:OLEObject Type="Embed" ProgID="Excel.Sheet.12" ShapeID="_x0000_i1025" DrawAspect="Content" ObjectID="_1564005730" r:id="rId16"/>
        </w:object>
      </w:r>
    </w:p>
    <w:p w14:paraId="215A05ED" w14:textId="702DB978" w:rsidR="00202E95" w:rsidRDefault="00B71365" w:rsidP="002232FD">
      <w:r w:rsidRPr="001359C2">
        <w:t>The performance of the “scaled index” and the “scaled value” methods have been evaluated in a system simulator (see Annex), and they have been shown to have similar performance.</w:t>
      </w:r>
    </w:p>
    <w:p w14:paraId="0ABB44D0" w14:textId="0AB10A65" w:rsidR="00202E95" w:rsidRPr="001359C2" w:rsidRDefault="00202E95" w:rsidP="00202E95">
      <w:pPr>
        <w:pStyle w:val="Proposal"/>
      </w:pPr>
      <w:r>
        <w:t>TBS for short TTI is based on supporting either scaling TBS column index or scaling TBS value</w:t>
      </w:r>
    </w:p>
    <w:p w14:paraId="1FA75E18" w14:textId="77777777" w:rsidR="00625B29" w:rsidRPr="00CE0424" w:rsidRDefault="00625B29" w:rsidP="00625B29">
      <w:pPr>
        <w:pStyle w:val="Heading1"/>
      </w:pPr>
      <w:r w:rsidRPr="00CE0424">
        <w:t>Conclusion</w:t>
      </w:r>
    </w:p>
    <w:p w14:paraId="3BD750B2" w14:textId="01810871" w:rsidR="00BB429B" w:rsidRDefault="00AF3E43" w:rsidP="00AF3E43">
      <w:pPr>
        <w:pStyle w:val="BodyText"/>
      </w:pPr>
      <w:r>
        <w:t xml:space="preserve">In this contribution, we discuss the need for a scaling of the legacy TBS table according to the new short TTI transmissions. The following observations are made: </w:t>
      </w:r>
      <w:r w:rsidR="00625B29">
        <w:rPr>
          <w:b/>
          <w:bCs/>
        </w:rPr>
        <w:fldChar w:fldCharType="begin"/>
      </w:r>
      <w:r w:rsidR="00625B29">
        <w:rPr>
          <w:b/>
          <w:bCs/>
        </w:rPr>
        <w:instrText xml:space="preserve"> TOC \f \n \t "Observation;1" </w:instrText>
      </w:r>
      <w:r w:rsidR="00625B29">
        <w:rPr>
          <w:b/>
          <w:bCs/>
        </w:rPr>
        <w:fldChar w:fldCharType="separate"/>
      </w:r>
    </w:p>
    <w:p w14:paraId="03D922E7" w14:textId="4EF26BC2" w:rsidR="0060536B" w:rsidRPr="0060536B" w:rsidRDefault="0060536B" w:rsidP="0060536B">
      <w:pPr>
        <w:pStyle w:val="Observation"/>
        <w:numPr>
          <w:ilvl w:val="0"/>
          <w:numId w:val="34"/>
        </w:numPr>
      </w:pPr>
      <w:r w:rsidRPr="004A4A6B">
        <w:t>In legacy LTE the same TBS value is used regardless of number of symbols used for PDCCH or number of CRS/DMRS</w:t>
      </w:r>
      <w:r>
        <w:t>.</w:t>
      </w:r>
    </w:p>
    <w:p w14:paraId="64819217" w14:textId="59CE5751" w:rsidR="0060536B" w:rsidRDefault="00625B29" w:rsidP="0060536B">
      <w:pPr>
        <w:pStyle w:val="Observation"/>
        <w:ind w:left="1701" w:hanging="1701"/>
      </w:pPr>
      <w:r>
        <w:rPr>
          <w:b w:val="0"/>
          <w:bCs w:val="0"/>
        </w:rPr>
        <w:fldChar w:fldCharType="end"/>
      </w:r>
      <w:r w:rsidR="0060536B" w:rsidRPr="0060536B">
        <w:t xml:space="preserve"> </w:t>
      </w:r>
      <w:r w:rsidR="0060536B">
        <w:t xml:space="preserve">The TBS for short TTI operation can be </w:t>
      </w:r>
      <w:r w:rsidR="0060536B" w:rsidRPr="00261802">
        <w:t>calculated by scaling a legacy TBS value for the number of RBs and MCS index according to the number of data OFDM symbols</w:t>
      </w:r>
    </w:p>
    <w:p w14:paraId="1E53CEEF" w14:textId="0A4F46A5" w:rsidR="00625B29" w:rsidRDefault="00625B29" w:rsidP="00625B29">
      <w:pPr>
        <w:pStyle w:val="BodyText"/>
        <w:rPr>
          <w:b/>
          <w:bCs/>
        </w:rPr>
      </w:pPr>
    </w:p>
    <w:p w14:paraId="1E55DABF" w14:textId="5CF689DA" w:rsidR="0060536B" w:rsidRDefault="0060536B" w:rsidP="00625B29">
      <w:pPr>
        <w:pStyle w:val="BodyText"/>
        <w:rPr>
          <w:b/>
          <w:bCs/>
        </w:rPr>
      </w:pPr>
    </w:p>
    <w:p w14:paraId="79134B01" w14:textId="77777777" w:rsidR="0060536B" w:rsidRDefault="0060536B" w:rsidP="00625B29">
      <w:pPr>
        <w:pStyle w:val="BodyText"/>
        <w:rPr>
          <w:b/>
          <w:bCs/>
        </w:rPr>
      </w:pPr>
    </w:p>
    <w:p w14:paraId="7FEC079C" w14:textId="7DCFEFA5" w:rsidR="00AF3E43" w:rsidRDefault="00033C23" w:rsidP="001359C2">
      <w:pPr>
        <w:pStyle w:val="BodyText"/>
      </w:pPr>
      <w:r>
        <w:t>W</w:t>
      </w:r>
      <w:r w:rsidR="00AF3E43">
        <w:t xml:space="preserve">e propose the following: </w:t>
      </w:r>
    </w:p>
    <w:p w14:paraId="77D37642" w14:textId="14018BE2" w:rsidR="00AF3E43" w:rsidRDefault="00AF3E43" w:rsidP="0060536B">
      <w:pPr>
        <w:pStyle w:val="Proposal"/>
        <w:numPr>
          <w:ilvl w:val="0"/>
          <w:numId w:val="33"/>
        </w:numPr>
      </w:pPr>
      <w:r>
        <w:lastRenderedPageBreak/>
        <w:t xml:space="preserve">Support at least different scaling factors for different </w:t>
      </w:r>
      <w:proofErr w:type="spellStart"/>
      <w:r>
        <w:t>sTTI</w:t>
      </w:r>
      <w:proofErr w:type="spellEnd"/>
      <w:r>
        <w:t xml:space="preserve"> configuration.  </w:t>
      </w:r>
    </w:p>
    <w:p w14:paraId="25DADCBE" w14:textId="77777777" w:rsidR="00AF3E43" w:rsidRDefault="00AF3E43" w:rsidP="00AF3E43">
      <w:pPr>
        <w:pStyle w:val="Proposal"/>
      </w:pPr>
      <w:r>
        <w:t>Impact of DMRS configuration should be taking in consideration when specifying DL scaling factors</w:t>
      </w:r>
    </w:p>
    <w:p w14:paraId="58533139" w14:textId="77777777" w:rsidR="00AF3E43" w:rsidRDefault="00AF3E43" w:rsidP="00AF3E43">
      <w:pPr>
        <w:pStyle w:val="Proposal"/>
        <w:numPr>
          <w:ilvl w:val="1"/>
          <w:numId w:val="3"/>
        </w:numPr>
      </w:pPr>
      <w:r>
        <w:t xml:space="preserve">The exact values of </w:t>
      </w:r>
      <m:oMath>
        <m:r>
          <m:rPr>
            <m:sty m:val="bi"/>
          </m:rPr>
          <w:rPr>
            <w:rFonts w:ascii="Cambria Math" w:hAnsi="Cambria Math"/>
          </w:rPr>
          <m:t>α</m:t>
        </m:r>
      </m:oMath>
      <w:r>
        <w:t xml:space="preserve"> are not selected before the DMRS design is finalized</w:t>
      </w:r>
    </w:p>
    <w:p w14:paraId="7D744340" w14:textId="77777777" w:rsidR="0060536B" w:rsidRDefault="0060536B" w:rsidP="0060536B">
      <w:pPr>
        <w:pStyle w:val="Proposal"/>
      </w:pPr>
      <w:r>
        <w:t>Support one scaling factor (</w:t>
      </w:r>
      <m:oMath>
        <m:r>
          <m:rPr>
            <m:sty m:val="bi"/>
          </m:rPr>
          <w:rPr>
            <w:rFonts w:ascii="Cambria Math" w:hAnsi="Cambria Math"/>
          </w:rPr>
          <m:t>α=0.5</m:t>
        </m:r>
      </m:oMath>
      <w:r>
        <w:t xml:space="preserve">) for slot TTI configuration.  </w:t>
      </w:r>
    </w:p>
    <w:p w14:paraId="7044D859" w14:textId="77777777" w:rsidR="0060536B" w:rsidRDefault="0060536B" w:rsidP="0060536B">
      <w:pPr>
        <w:pStyle w:val="Proposal"/>
      </w:pPr>
      <w:r>
        <w:t xml:space="preserve">Support dynamic scaling factor for the 2OS TTI configuration.  </w:t>
      </w:r>
    </w:p>
    <w:p w14:paraId="5CD2CC7F" w14:textId="77777777" w:rsidR="0060536B" w:rsidRDefault="0060536B" w:rsidP="0060536B">
      <w:pPr>
        <w:pStyle w:val="Proposal"/>
      </w:pPr>
      <w:r>
        <w:t>If TBS for short TTI is based on scaling TBS value, t</w:t>
      </w:r>
      <w:r w:rsidRPr="00261802">
        <w:t>he scaled TBS value for short TTI operation is adjusted for CRC to achieve the intended code rate</w:t>
      </w:r>
    </w:p>
    <w:p w14:paraId="7E9D5A79" w14:textId="77777777" w:rsidR="0060536B" w:rsidRDefault="0060536B" w:rsidP="0060536B">
      <w:pPr>
        <w:pStyle w:val="Proposal"/>
      </w:pPr>
      <w:r>
        <w:t>If TBS for short TTI is based on scaling TBS value, t</w:t>
      </w:r>
      <w:r w:rsidRPr="00261802">
        <w:t>he scaled TBS value for short TTI operation is rounded off to the closest valid TBS table value</w:t>
      </w:r>
    </w:p>
    <w:p w14:paraId="066C9B6A" w14:textId="707F785D" w:rsidR="0060536B" w:rsidRPr="001359C2" w:rsidRDefault="0060536B" w:rsidP="0060536B">
      <w:pPr>
        <w:pStyle w:val="Proposal"/>
      </w:pPr>
      <w:bookmarkStart w:id="42" w:name="_In-sequence_SDU_delivery"/>
      <w:bookmarkEnd w:id="42"/>
      <w:r>
        <w:t>TBS for short TTI is based on supporting either scaling TBS column index or scaling TBS value</w:t>
      </w:r>
    </w:p>
    <w:p w14:paraId="72F24642" w14:textId="77777777" w:rsidR="00625B29" w:rsidRPr="00CE0424" w:rsidRDefault="00625B29" w:rsidP="00625B29">
      <w:pPr>
        <w:pStyle w:val="Heading1"/>
      </w:pPr>
      <w:r w:rsidRPr="00CE0424">
        <w:t>References</w:t>
      </w:r>
    </w:p>
    <w:bookmarkStart w:id="43" w:name="_Ref453835673"/>
    <w:bookmarkStart w:id="44" w:name="_Ref174151459"/>
    <w:bookmarkStart w:id="45" w:name="_Ref189809556"/>
    <w:bookmarkStart w:id="46" w:name="_Ref449678105"/>
    <w:bookmarkStart w:id="47" w:name="_Ref450054533"/>
    <w:p w14:paraId="2624D6ED" w14:textId="7F63C49F" w:rsidR="00A80617" w:rsidRDefault="00A80617" w:rsidP="00A80617">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t xml:space="preserve">, </w:t>
      </w:r>
      <w:r w:rsidRPr="00463950">
        <w:t>Revised Work Item on shortened TTI and processing time for LTE</w:t>
      </w:r>
      <w:r>
        <w:t>, Ericsson, RAN#75, March 2017</w:t>
      </w:r>
      <w:bookmarkEnd w:id="43"/>
      <w:bookmarkEnd w:id="44"/>
      <w:bookmarkEnd w:id="45"/>
      <w:bookmarkEnd w:id="46"/>
    </w:p>
    <w:bookmarkStart w:id="48" w:name="_Ref472519699"/>
    <w:p w14:paraId="6E5607A1" w14:textId="6403FF23" w:rsidR="00A80617" w:rsidRDefault="00A80617" w:rsidP="00A80617">
      <w:pPr>
        <w:pStyle w:val="Reference"/>
      </w:pPr>
      <w:r>
        <w:fldChar w:fldCharType="begin"/>
      </w:r>
      <w:r>
        <w:instrText xml:space="preserve"> HYPERLINK "ftp://www.3gpp.org/tsg_ran/WG1_RL1//TSGR1_87/Docs/R1-1611877.zip" </w:instrText>
      </w:r>
      <w:r>
        <w:fldChar w:fldCharType="separate"/>
      </w:r>
      <w:r>
        <w:rPr>
          <w:rStyle w:val="Hyperlink"/>
        </w:rPr>
        <w:t>R1-1611877</w:t>
      </w:r>
      <w:r>
        <w:fldChar w:fldCharType="end"/>
      </w:r>
      <w:r>
        <w:t xml:space="preserve">, </w:t>
      </w:r>
      <w:r w:rsidRPr="0085530A">
        <w:t>TBS determination for short TTI</w:t>
      </w:r>
      <w:r>
        <w:t>, Huawei, RAN1#87.</w:t>
      </w:r>
      <w:bookmarkEnd w:id="48"/>
    </w:p>
    <w:p w14:paraId="756F9AE7" w14:textId="085FD7A8" w:rsidR="00A80617" w:rsidRDefault="00A80617" w:rsidP="00A80617">
      <w:pPr>
        <w:pStyle w:val="Reference"/>
      </w:pPr>
      <w:bookmarkStart w:id="49" w:name="_Ref453835686"/>
      <w:bookmarkEnd w:id="47"/>
      <w:r>
        <w:t xml:space="preserve">3GPP TR </w:t>
      </w:r>
      <w:hyperlink r:id="rId17" w:history="1">
        <w:r>
          <w:rPr>
            <w:rStyle w:val="Hyperlink"/>
          </w:rPr>
          <w:t>36.881</w:t>
        </w:r>
      </w:hyperlink>
      <w:r w:rsidRPr="0031178D">
        <w:rPr>
          <w:rFonts w:cs="Arial"/>
          <w:bCs/>
          <w:noProof/>
          <w:szCs w:val="18"/>
          <w:lang w:val="en-US"/>
        </w:rPr>
        <w:t xml:space="preserve"> </w:t>
      </w:r>
      <w:r w:rsidRPr="00717262">
        <w:rPr>
          <w:rFonts w:cs="Arial"/>
          <w:bCs/>
          <w:noProof/>
          <w:szCs w:val="18"/>
          <w:lang w:val="en-US"/>
        </w:rPr>
        <w:t>v1</w:t>
      </w:r>
      <w:r>
        <w:rPr>
          <w:rFonts w:cs="Arial"/>
          <w:bCs/>
          <w:noProof/>
          <w:szCs w:val="18"/>
          <w:lang w:val="en-US"/>
        </w:rPr>
        <w:t>4</w:t>
      </w:r>
      <w:r w:rsidRPr="00717262">
        <w:rPr>
          <w:rFonts w:cs="Arial"/>
          <w:bCs/>
          <w:noProof/>
          <w:szCs w:val="18"/>
          <w:lang w:val="en-US"/>
        </w:rPr>
        <w:t>.0.0</w:t>
      </w:r>
      <w:r>
        <w:rPr>
          <w:rFonts w:cs="Arial"/>
          <w:bCs/>
          <w:noProof/>
          <w:szCs w:val="18"/>
          <w:lang w:val="en-US"/>
        </w:rPr>
        <w:t>,</w:t>
      </w:r>
      <w:r>
        <w:t xml:space="preserve"> Study on latency reduction techniques for LTE.</w:t>
      </w:r>
      <w:bookmarkEnd w:id="49"/>
    </w:p>
    <w:p w14:paraId="55969404" w14:textId="6C25CB5C" w:rsidR="00A80617" w:rsidRDefault="00A80617" w:rsidP="00A80617">
      <w:pPr>
        <w:pStyle w:val="Reference"/>
      </w:pPr>
      <w:bookmarkStart w:id="50" w:name="_Ref481659974"/>
      <w:r>
        <w:t xml:space="preserve">3GPP TS </w:t>
      </w:r>
      <w:hyperlink r:id="rId18" w:history="1">
        <w:r>
          <w:rPr>
            <w:rStyle w:val="Hyperlink"/>
          </w:rPr>
          <w:t>36.213</w:t>
        </w:r>
      </w:hyperlink>
      <w:r>
        <w:t xml:space="preserve"> v14.2.0, Evolved Universal Terrestrial Radio Access (E-UTRA); Physical layer procedures</w:t>
      </w:r>
      <w:bookmarkEnd w:id="50"/>
    </w:p>
    <w:bookmarkStart w:id="51" w:name="_Ref472518276"/>
    <w:p w14:paraId="0CB94049" w14:textId="073434B5" w:rsidR="00A80617" w:rsidRDefault="00A80617" w:rsidP="00A80617">
      <w:pPr>
        <w:pStyle w:val="Reference"/>
      </w:pPr>
      <w:r>
        <w:fldChar w:fldCharType="begin"/>
      </w:r>
      <w:r>
        <w:instrText xml:space="preserve"> HYPERLINK "ftp://www.3gpp.org/tsg_ran/TSG_RAN//TSGR_75/Docs/RP-170114.zip" </w:instrText>
      </w:r>
      <w:r>
        <w:fldChar w:fldCharType="separate"/>
      </w:r>
      <w:r>
        <w:rPr>
          <w:rStyle w:val="Hyperlink"/>
        </w:rPr>
        <w:t>RP-170114</w:t>
      </w:r>
      <w:r>
        <w:fldChar w:fldCharType="end"/>
      </w:r>
      <w:r>
        <w:t>, Status report of Uplink capacity enhancements for LTE.</w:t>
      </w:r>
      <w:bookmarkEnd w:id="51"/>
      <w:r>
        <w:t xml:space="preserve"> RAN#75</w:t>
      </w:r>
    </w:p>
    <w:p w14:paraId="0F314F42" w14:textId="77777777" w:rsidR="00272CD8" w:rsidRDefault="00272CD8" w:rsidP="00272CD8">
      <w:pPr>
        <w:pStyle w:val="Heading1"/>
      </w:pPr>
      <w:r>
        <w:t>Annex: Simulation results</w:t>
      </w:r>
    </w:p>
    <w:p w14:paraId="71BA5D2F" w14:textId="1D97FD30" w:rsidR="00272CD8" w:rsidRDefault="00272CD8" w:rsidP="00272CD8">
      <w:pPr>
        <w:pStyle w:val="Reference"/>
        <w:numPr>
          <w:ilvl w:val="0"/>
          <w:numId w:val="0"/>
        </w:numPr>
      </w:pPr>
      <w:r>
        <w:t xml:space="preserve">The link adaptation performance based on the proposed TBS value scaling has been evaluated by means of system level evaluation. Thereby we used the simulation setup as used during the SI and described in TR 36.881, with the exception that FTP model 1 has been employed. </w:t>
      </w:r>
      <w:r w:rsidR="00DF41F3" w:rsidRPr="00DF41F3">
        <w:t>Figure 1 shows the resulting median FTP download object bitrate for a 100KB file. It is visible that the evaluated methods for TBS selection lead to very similar results.</w:t>
      </w:r>
      <w:bookmarkStart w:id="52" w:name="_GoBack"/>
      <w:bookmarkEnd w:id="52"/>
    </w:p>
    <w:tbl>
      <w:tblPr>
        <w:tblW w:w="0" w:type="auto"/>
        <w:jc w:val="center"/>
        <w:tblLook w:val="04A0" w:firstRow="1" w:lastRow="0" w:firstColumn="1" w:lastColumn="0" w:noHBand="0" w:noVBand="1"/>
      </w:tblPr>
      <w:tblGrid>
        <w:gridCol w:w="6028"/>
        <w:gridCol w:w="222"/>
      </w:tblGrid>
      <w:tr w:rsidR="00272CD8" w14:paraId="36EBDEB6" w14:textId="77777777" w:rsidTr="00944408">
        <w:trPr>
          <w:jc w:val="center"/>
        </w:trPr>
        <w:tc>
          <w:tcPr>
            <w:tcW w:w="0" w:type="auto"/>
            <w:shd w:val="clear" w:color="auto" w:fill="auto"/>
          </w:tcPr>
          <w:p w14:paraId="385F0AEE" w14:textId="5098C811" w:rsidR="00272CD8" w:rsidRDefault="00272CD8" w:rsidP="00944408">
            <w:pPr>
              <w:pStyle w:val="Reference"/>
              <w:keepNext/>
              <w:numPr>
                <w:ilvl w:val="0"/>
                <w:numId w:val="0"/>
              </w:numPr>
              <w:jc w:val="center"/>
            </w:pPr>
            <w:r w:rsidRPr="00C10E19">
              <w:rPr>
                <w:noProof/>
                <w:lang w:val="sv-SE" w:eastAsia="sv-SE"/>
              </w:rPr>
              <w:drawing>
                <wp:inline distT="0" distB="0" distL="0" distR="0" wp14:anchorId="11CBB4F3" wp14:editId="4EE99708">
                  <wp:extent cx="2659380" cy="2303145"/>
                  <wp:effectExtent l="0" t="0" r="0" b="0"/>
                  <wp:docPr id="2" name="Picture 2" descr="FTPrate medi per cell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Prate medi per cellt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59380" cy="2303145"/>
                          </a:xfrm>
                          <a:prstGeom prst="rect">
                            <a:avLst/>
                          </a:prstGeom>
                          <a:noFill/>
                          <a:ln>
                            <a:noFill/>
                          </a:ln>
                        </pic:spPr>
                      </pic:pic>
                    </a:graphicData>
                  </a:graphic>
                </wp:inline>
              </w:drawing>
            </w:r>
          </w:p>
          <w:p w14:paraId="31332CE5" w14:textId="33E75FD1" w:rsidR="00272CD8" w:rsidRDefault="00272CD8" w:rsidP="00272CD8">
            <w:pPr>
              <w:pStyle w:val="Caption"/>
            </w:pPr>
            <w:r>
              <w:t xml:space="preserve">Figure </w:t>
            </w:r>
            <w:r>
              <w:fldChar w:fldCharType="begin"/>
            </w:r>
            <w:r>
              <w:instrText xml:space="preserve"> SEQ Figure \* ARABIC </w:instrText>
            </w:r>
            <w:r>
              <w:fldChar w:fldCharType="separate"/>
            </w:r>
            <w:r w:rsidR="00BB429B">
              <w:rPr>
                <w:noProof/>
              </w:rPr>
              <w:t>1</w:t>
            </w:r>
            <w:r>
              <w:fldChar w:fldCharType="end"/>
            </w:r>
            <w:r>
              <w:t>: Median FTP object bitrate for 100KB FTP download.</w:t>
            </w:r>
          </w:p>
        </w:tc>
        <w:tc>
          <w:tcPr>
            <w:tcW w:w="0" w:type="auto"/>
            <w:shd w:val="clear" w:color="auto" w:fill="auto"/>
          </w:tcPr>
          <w:p w14:paraId="134E1E44" w14:textId="77777777" w:rsidR="00272CD8" w:rsidRDefault="00272CD8" w:rsidP="00944408">
            <w:pPr>
              <w:pStyle w:val="Caption"/>
            </w:pPr>
          </w:p>
        </w:tc>
      </w:tr>
    </w:tbl>
    <w:p w14:paraId="5498E414" w14:textId="75F50016" w:rsidR="003A7EF3" w:rsidRPr="00CE0424" w:rsidRDefault="003A7EF3" w:rsidP="00625B29">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34129" w14:textId="77777777" w:rsidR="00156113" w:rsidRDefault="00156113">
      <w:r>
        <w:separator/>
      </w:r>
    </w:p>
  </w:endnote>
  <w:endnote w:type="continuationSeparator" w:id="0">
    <w:p w14:paraId="3D187CAD" w14:textId="77777777" w:rsidR="00156113" w:rsidRDefault="0015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3FCCF6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41F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1F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34267" w14:textId="77777777" w:rsidR="00156113" w:rsidRDefault="00156113">
      <w:r>
        <w:separator/>
      </w:r>
    </w:p>
  </w:footnote>
  <w:footnote w:type="continuationSeparator" w:id="0">
    <w:p w14:paraId="5456C949" w14:textId="77777777" w:rsidR="00156113" w:rsidRDefault="0015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968FA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F02E6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84E70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DE1C8CD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8047A79"/>
    <w:multiLevelType w:val="hybridMultilevel"/>
    <w:tmpl w:val="FC76E918"/>
    <w:lvl w:ilvl="0" w:tplc="725CBC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A2CE2"/>
    <w:multiLevelType w:val="hybridMultilevel"/>
    <w:tmpl w:val="2BEE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014D53"/>
    <w:multiLevelType w:val="hybridMultilevel"/>
    <w:tmpl w:val="66AEBD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1"/>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10"/>
  </w:num>
  <w:num w:numId="19">
    <w:abstractNumId w:val="12"/>
  </w:num>
  <w:num w:numId="20">
    <w:abstractNumId w:val="8"/>
  </w:num>
  <w:num w:numId="21">
    <w:abstractNumId w:val="19"/>
  </w:num>
  <w:num w:numId="22">
    <w:abstractNumId w:val="16"/>
  </w:num>
  <w:num w:numId="23">
    <w:abstractNumId w:val="18"/>
  </w:num>
  <w:num w:numId="24">
    <w:abstractNumId w:val="15"/>
  </w:num>
  <w:num w:numId="25">
    <w:abstractNumId w:val="4"/>
  </w:num>
  <w:num w:numId="26">
    <w:abstractNumId w:val="13"/>
  </w:num>
  <w:num w:numId="27">
    <w:abstractNumId w:val="8"/>
  </w:num>
  <w:num w:numId="28">
    <w:abstractNumId w:val="8"/>
  </w:num>
  <w:num w:numId="29">
    <w:abstractNumId w:val="8"/>
  </w:num>
  <w:num w:numId="30">
    <w:abstractNumId w:val="8"/>
    <w:lvlOverride w:ilvl="0">
      <w:startOverride w:val="1"/>
    </w:lvlOverride>
  </w:num>
  <w:num w:numId="31">
    <w:abstractNumId w:val="16"/>
  </w:num>
  <w:num w:numId="32">
    <w:abstractNumId w:val="8"/>
  </w:num>
  <w:num w:numId="33">
    <w:abstractNumId w:val="8"/>
    <w:lvlOverride w:ilvl="0">
      <w:startOverride w:val="1"/>
    </w:lvlOverride>
  </w:num>
  <w:num w:numId="34">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89F"/>
    <w:rsid w:val="00015D15"/>
    <w:rsid w:val="0002564D"/>
    <w:rsid w:val="00025ECA"/>
    <w:rsid w:val="000325B8"/>
    <w:rsid w:val="00033C23"/>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3619"/>
    <w:rsid w:val="0009510F"/>
    <w:rsid w:val="000A1B7B"/>
    <w:rsid w:val="000A2582"/>
    <w:rsid w:val="000A5309"/>
    <w:rsid w:val="000A56F2"/>
    <w:rsid w:val="000B2719"/>
    <w:rsid w:val="000B3A8F"/>
    <w:rsid w:val="000B4AB9"/>
    <w:rsid w:val="000B58C3"/>
    <w:rsid w:val="000B61E9"/>
    <w:rsid w:val="000C165A"/>
    <w:rsid w:val="000C2E19"/>
    <w:rsid w:val="000C7985"/>
    <w:rsid w:val="000D0D07"/>
    <w:rsid w:val="000D4797"/>
    <w:rsid w:val="000E0527"/>
    <w:rsid w:val="000E1E92"/>
    <w:rsid w:val="000E2D12"/>
    <w:rsid w:val="000F06D6"/>
    <w:rsid w:val="000F0EB1"/>
    <w:rsid w:val="000F1106"/>
    <w:rsid w:val="000F3BE9"/>
    <w:rsid w:val="000F3DEE"/>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9C2"/>
    <w:rsid w:val="00137AB5"/>
    <w:rsid w:val="00137F0B"/>
    <w:rsid w:val="00151E23"/>
    <w:rsid w:val="001521A7"/>
    <w:rsid w:val="001526E0"/>
    <w:rsid w:val="001551B5"/>
    <w:rsid w:val="00156113"/>
    <w:rsid w:val="001659C1"/>
    <w:rsid w:val="00173A8E"/>
    <w:rsid w:val="00177795"/>
    <w:rsid w:val="0018143F"/>
    <w:rsid w:val="001822BA"/>
    <w:rsid w:val="00190AC1"/>
    <w:rsid w:val="0019341A"/>
    <w:rsid w:val="00193C72"/>
    <w:rsid w:val="00194E24"/>
    <w:rsid w:val="00197DF9"/>
    <w:rsid w:val="001A1987"/>
    <w:rsid w:val="001A2564"/>
    <w:rsid w:val="001A6173"/>
    <w:rsid w:val="001A6CBA"/>
    <w:rsid w:val="001B0D97"/>
    <w:rsid w:val="001B2CCB"/>
    <w:rsid w:val="001B5A5D"/>
    <w:rsid w:val="001C1CE5"/>
    <w:rsid w:val="001C29CE"/>
    <w:rsid w:val="001C3D2A"/>
    <w:rsid w:val="001D51BA"/>
    <w:rsid w:val="001D6342"/>
    <w:rsid w:val="001D6D53"/>
    <w:rsid w:val="001E58E2"/>
    <w:rsid w:val="001E7AED"/>
    <w:rsid w:val="001F3916"/>
    <w:rsid w:val="001F54C5"/>
    <w:rsid w:val="001F662C"/>
    <w:rsid w:val="001F7074"/>
    <w:rsid w:val="00200490"/>
    <w:rsid w:val="00201F3A"/>
    <w:rsid w:val="00202E95"/>
    <w:rsid w:val="00203F96"/>
    <w:rsid w:val="002069B2"/>
    <w:rsid w:val="00207FA3"/>
    <w:rsid w:val="00214DA8"/>
    <w:rsid w:val="00215423"/>
    <w:rsid w:val="002158FA"/>
    <w:rsid w:val="00220600"/>
    <w:rsid w:val="002224DB"/>
    <w:rsid w:val="002232FD"/>
    <w:rsid w:val="00223FCB"/>
    <w:rsid w:val="002252C3"/>
    <w:rsid w:val="00225C54"/>
    <w:rsid w:val="00230765"/>
    <w:rsid w:val="002319E4"/>
    <w:rsid w:val="00235632"/>
    <w:rsid w:val="00235872"/>
    <w:rsid w:val="0023666B"/>
    <w:rsid w:val="00241559"/>
    <w:rsid w:val="002435B3"/>
    <w:rsid w:val="00243639"/>
    <w:rsid w:val="002458EB"/>
    <w:rsid w:val="002500C8"/>
    <w:rsid w:val="00257543"/>
    <w:rsid w:val="002617E7"/>
    <w:rsid w:val="00264228"/>
    <w:rsid w:val="00264334"/>
    <w:rsid w:val="0026473E"/>
    <w:rsid w:val="00266214"/>
    <w:rsid w:val="00267C83"/>
    <w:rsid w:val="0027144F"/>
    <w:rsid w:val="00271F3A"/>
    <w:rsid w:val="00272CD8"/>
    <w:rsid w:val="00273278"/>
    <w:rsid w:val="002737F4"/>
    <w:rsid w:val="002805F5"/>
    <w:rsid w:val="00280751"/>
    <w:rsid w:val="0028280A"/>
    <w:rsid w:val="00286ACD"/>
    <w:rsid w:val="00287838"/>
    <w:rsid w:val="002907B5"/>
    <w:rsid w:val="00291F79"/>
    <w:rsid w:val="00292EB7"/>
    <w:rsid w:val="00296227"/>
    <w:rsid w:val="00296F44"/>
    <w:rsid w:val="0029777D"/>
    <w:rsid w:val="002A055E"/>
    <w:rsid w:val="002A1D4E"/>
    <w:rsid w:val="002A2869"/>
    <w:rsid w:val="002B24D6"/>
    <w:rsid w:val="002C2BA3"/>
    <w:rsid w:val="002C41E6"/>
    <w:rsid w:val="002D03EF"/>
    <w:rsid w:val="002D071A"/>
    <w:rsid w:val="002D34B2"/>
    <w:rsid w:val="002D6443"/>
    <w:rsid w:val="002D7637"/>
    <w:rsid w:val="002E17F2"/>
    <w:rsid w:val="002E7CAE"/>
    <w:rsid w:val="002F2771"/>
    <w:rsid w:val="002F37A9"/>
    <w:rsid w:val="00301CE6"/>
    <w:rsid w:val="00302552"/>
    <w:rsid w:val="0030256B"/>
    <w:rsid w:val="00304CB3"/>
    <w:rsid w:val="0030501F"/>
    <w:rsid w:val="00307BA1"/>
    <w:rsid w:val="0031110F"/>
    <w:rsid w:val="00311702"/>
    <w:rsid w:val="00311E82"/>
    <w:rsid w:val="00313FD6"/>
    <w:rsid w:val="003143BD"/>
    <w:rsid w:val="003203ED"/>
    <w:rsid w:val="00322C9F"/>
    <w:rsid w:val="00324D23"/>
    <w:rsid w:val="00331751"/>
    <w:rsid w:val="00334579"/>
    <w:rsid w:val="00335631"/>
    <w:rsid w:val="00335858"/>
    <w:rsid w:val="00336BDA"/>
    <w:rsid w:val="00336ED5"/>
    <w:rsid w:val="00342BD7"/>
    <w:rsid w:val="00343A07"/>
    <w:rsid w:val="00346DB5"/>
    <w:rsid w:val="003477B1"/>
    <w:rsid w:val="003560B1"/>
    <w:rsid w:val="00357380"/>
    <w:rsid w:val="003602D9"/>
    <w:rsid w:val="003604CE"/>
    <w:rsid w:val="00367A7A"/>
    <w:rsid w:val="00367D9C"/>
    <w:rsid w:val="00370E47"/>
    <w:rsid w:val="003742AC"/>
    <w:rsid w:val="00377CE1"/>
    <w:rsid w:val="00385BF0"/>
    <w:rsid w:val="003939FF"/>
    <w:rsid w:val="003A2223"/>
    <w:rsid w:val="003A285D"/>
    <w:rsid w:val="003A2A0F"/>
    <w:rsid w:val="003A45A1"/>
    <w:rsid w:val="003A5B0A"/>
    <w:rsid w:val="003A6BAC"/>
    <w:rsid w:val="003A7EF3"/>
    <w:rsid w:val="003B159C"/>
    <w:rsid w:val="003B369F"/>
    <w:rsid w:val="003B36A3"/>
    <w:rsid w:val="003B5285"/>
    <w:rsid w:val="003B7FE5"/>
    <w:rsid w:val="003C0E80"/>
    <w:rsid w:val="003C11C8"/>
    <w:rsid w:val="003C2702"/>
    <w:rsid w:val="003C6DA9"/>
    <w:rsid w:val="003C7806"/>
    <w:rsid w:val="003D109F"/>
    <w:rsid w:val="003D1226"/>
    <w:rsid w:val="003D2478"/>
    <w:rsid w:val="003D3C45"/>
    <w:rsid w:val="003D45FE"/>
    <w:rsid w:val="003D5B1F"/>
    <w:rsid w:val="003D667B"/>
    <w:rsid w:val="003D7D89"/>
    <w:rsid w:val="003E045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ABF"/>
    <w:rsid w:val="00452CAC"/>
    <w:rsid w:val="00457565"/>
    <w:rsid w:val="00457B71"/>
    <w:rsid w:val="004669E2"/>
    <w:rsid w:val="00470C31"/>
    <w:rsid w:val="004734D0"/>
    <w:rsid w:val="00474BE4"/>
    <w:rsid w:val="0047556B"/>
    <w:rsid w:val="00477768"/>
    <w:rsid w:val="00492BC5"/>
    <w:rsid w:val="004964F1"/>
    <w:rsid w:val="004A0765"/>
    <w:rsid w:val="004A16BC"/>
    <w:rsid w:val="004A2B94"/>
    <w:rsid w:val="004A4A6B"/>
    <w:rsid w:val="004A651B"/>
    <w:rsid w:val="004B15D5"/>
    <w:rsid w:val="004B7AE1"/>
    <w:rsid w:val="004B7C0C"/>
    <w:rsid w:val="004C3898"/>
    <w:rsid w:val="004D36B1"/>
    <w:rsid w:val="004D6E48"/>
    <w:rsid w:val="004D7EBD"/>
    <w:rsid w:val="004E17F9"/>
    <w:rsid w:val="004E2680"/>
    <w:rsid w:val="004E28F9"/>
    <w:rsid w:val="004E462E"/>
    <w:rsid w:val="004E56DC"/>
    <w:rsid w:val="004E76F4"/>
    <w:rsid w:val="004F0B4E"/>
    <w:rsid w:val="004F0B6C"/>
    <w:rsid w:val="004F2078"/>
    <w:rsid w:val="004F4DA3"/>
    <w:rsid w:val="005053D1"/>
    <w:rsid w:val="00506557"/>
    <w:rsid w:val="0050677A"/>
    <w:rsid w:val="005108D8"/>
    <w:rsid w:val="005116F9"/>
    <w:rsid w:val="005153A7"/>
    <w:rsid w:val="005219CF"/>
    <w:rsid w:val="00534B59"/>
    <w:rsid w:val="00536759"/>
    <w:rsid w:val="00537C62"/>
    <w:rsid w:val="00546970"/>
    <w:rsid w:val="00547F4D"/>
    <w:rsid w:val="00550419"/>
    <w:rsid w:val="00554E19"/>
    <w:rsid w:val="00556E77"/>
    <w:rsid w:val="0056121F"/>
    <w:rsid w:val="00572505"/>
    <w:rsid w:val="00582809"/>
    <w:rsid w:val="0058798C"/>
    <w:rsid w:val="005900FA"/>
    <w:rsid w:val="005935A4"/>
    <w:rsid w:val="005948C2"/>
    <w:rsid w:val="00595DCA"/>
    <w:rsid w:val="005961D2"/>
    <w:rsid w:val="0059779B"/>
    <w:rsid w:val="005A209A"/>
    <w:rsid w:val="005A662D"/>
    <w:rsid w:val="005B35D7"/>
    <w:rsid w:val="005B392A"/>
    <w:rsid w:val="005B3AA3"/>
    <w:rsid w:val="005B6F83"/>
    <w:rsid w:val="005C25AF"/>
    <w:rsid w:val="005C3359"/>
    <w:rsid w:val="005C33B0"/>
    <w:rsid w:val="005C74FB"/>
    <w:rsid w:val="005D1602"/>
    <w:rsid w:val="005E385F"/>
    <w:rsid w:val="005E5B81"/>
    <w:rsid w:val="005F2CB1"/>
    <w:rsid w:val="005F3025"/>
    <w:rsid w:val="005F618C"/>
    <w:rsid w:val="005F70BD"/>
    <w:rsid w:val="0060283C"/>
    <w:rsid w:val="00604F14"/>
    <w:rsid w:val="0060536B"/>
    <w:rsid w:val="00606772"/>
    <w:rsid w:val="00611B83"/>
    <w:rsid w:val="00613257"/>
    <w:rsid w:val="00620A71"/>
    <w:rsid w:val="00620D80"/>
    <w:rsid w:val="006212A9"/>
    <w:rsid w:val="006234A6"/>
    <w:rsid w:val="0062360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400"/>
    <w:rsid w:val="00655733"/>
    <w:rsid w:val="0065574F"/>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545"/>
    <w:rsid w:val="00695FC2"/>
    <w:rsid w:val="00696949"/>
    <w:rsid w:val="00697052"/>
    <w:rsid w:val="006A46FB"/>
    <w:rsid w:val="006A5E28"/>
    <w:rsid w:val="006A697B"/>
    <w:rsid w:val="006A7AFF"/>
    <w:rsid w:val="006B1816"/>
    <w:rsid w:val="006B2099"/>
    <w:rsid w:val="006B50CF"/>
    <w:rsid w:val="006B5B0F"/>
    <w:rsid w:val="006C03B8"/>
    <w:rsid w:val="006C5D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407"/>
    <w:rsid w:val="0070346E"/>
    <w:rsid w:val="00704EDB"/>
    <w:rsid w:val="00706101"/>
    <w:rsid w:val="00707072"/>
    <w:rsid w:val="00707D61"/>
    <w:rsid w:val="00712287"/>
    <w:rsid w:val="00712772"/>
    <w:rsid w:val="007148D3"/>
    <w:rsid w:val="00715B9A"/>
    <w:rsid w:val="00726EA6"/>
    <w:rsid w:val="00727208"/>
    <w:rsid w:val="00727680"/>
    <w:rsid w:val="00732461"/>
    <w:rsid w:val="0073331B"/>
    <w:rsid w:val="007348B1"/>
    <w:rsid w:val="007362A6"/>
    <w:rsid w:val="00736D7D"/>
    <w:rsid w:val="00740E58"/>
    <w:rsid w:val="007445A0"/>
    <w:rsid w:val="0074524B"/>
    <w:rsid w:val="007479A8"/>
    <w:rsid w:val="00747D8B"/>
    <w:rsid w:val="00751228"/>
    <w:rsid w:val="007571E1"/>
    <w:rsid w:val="007604B2"/>
    <w:rsid w:val="00765281"/>
    <w:rsid w:val="00766BAD"/>
    <w:rsid w:val="007730BD"/>
    <w:rsid w:val="007755F2"/>
    <w:rsid w:val="00775F2E"/>
    <w:rsid w:val="00776971"/>
    <w:rsid w:val="0078177E"/>
    <w:rsid w:val="0078304C"/>
    <w:rsid w:val="00783673"/>
    <w:rsid w:val="00785490"/>
    <w:rsid w:val="0078692B"/>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36A"/>
    <w:rsid w:val="007D5901"/>
    <w:rsid w:val="007D7526"/>
    <w:rsid w:val="007E4610"/>
    <w:rsid w:val="007E4715"/>
    <w:rsid w:val="007E505B"/>
    <w:rsid w:val="007E7091"/>
    <w:rsid w:val="00803FAE"/>
    <w:rsid w:val="0080605F"/>
    <w:rsid w:val="00807786"/>
    <w:rsid w:val="008115A3"/>
    <w:rsid w:val="00811FCB"/>
    <w:rsid w:val="008158D6"/>
    <w:rsid w:val="00817196"/>
    <w:rsid w:val="008235DB"/>
    <w:rsid w:val="00824104"/>
    <w:rsid w:val="00824AB4"/>
    <w:rsid w:val="00825C42"/>
    <w:rsid w:val="00825D25"/>
    <w:rsid w:val="00827D6F"/>
    <w:rsid w:val="0083035B"/>
    <w:rsid w:val="008376AC"/>
    <w:rsid w:val="008444E8"/>
    <w:rsid w:val="00844E80"/>
    <w:rsid w:val="00846FE7"/>
    <w:rsid w:val="00856911"/>
    <w:rsid w:val="008677FD"/>
    <w:rsid w:val="008706D4"/>
    <w:rsid w:val="00870F8A"/>
    <w:rsid w:val="008719A4"/>
    <w:rsid w:val="00871D23"/>
    <w:rsid w:val="00874312"/>
    <w:rsid w:val="0087437C"/>
    <w:rsid w:val="008755B8"/>
    <w:rsid w:val="00875CD7"/>
    <w:rsid w:val="00876B4D"/>
    <w:rsid w:val="00877F18"/>
    <w:rsid w:val="00882279"/>
    <w:rsid w:val="00894A88"/>
    <w:rsid w:val="00895386"/>
    <w:rsid w:val="008A21FF"/>
    <w:rsid w:val="008A2CE2"/>
    <w:rsid w:val="008A30AC"/>
    <w:rsid w:val="008A44B8"/>
    <w:rsid w:val="008A4B8E"/>
    <w:rsid w:val="008A51A8"/>
    <w:rsid w:val="008A53FE"/>
    <w:rsid w:val="008A54C7"/>
    <w:rsid w:val="008A569D"/>
    <w:rsid w:val="008A77D8"/>
    <w:rsid w:val="008A7B79"/>
    <w:rsid w:val="008B0483"/>
    <w:rsid w:val="008B120C"/>
    <w:rsid w:val="008B51A0"/>
    <w:rsid w:val="008B592A"/>
    <w:rsid w:val="008B7B5C"/>
    <w:rsid w:val="008C0C99"/>
    <w:rsid w:val="008C2017"/>
    <w:rsid w:val="008C4958"/>
    <w:rsid w:val="008C4BAA"/>
    <w:rsid w:val="008C6AE8"/>
    <w:rsid w:val="008C7573"/>
    <w:rsid w:val="008D34F1"/>
    <w:rsid w:val="008D39D8"/>
    <w:rsid w:val="008D408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A4"/>
    <w:rsid w:val="00941636"/>
    <w:rsid w:val="00943742"/>
    <w:rsid w:val="0094440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42"/>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D7EDB"/>
    <w:rsid w:val="009E068F"/>
    <w:rsid w:val="009E14E0"/>
    <w:rsid w:val="009E35DB"/>
    <w:rsid w:val="009E47A3"/>
    <w:rsid w:val="009F08F3"/>
    <w:rsid w:val="009F344F"/>
    <w:rsid w:val="00A048A8"/>
    <w:rsid w:val="00A04F49"/>
    <w:rsid w:val="00A05A7C"/>
    <w:rsid w:val="00A13E54"/>
    <w:rsid w:val="00A17F63"/>
    <w:rsid w:val="00A2193B"/>
    <w:rsid w:val="00A2351A"/>
    <w:rsid w:val="00A264A9"/>
    <w:rsid w:val="00A27785"/>
    <w:rsid w:val="00A30187"/>
    <w:rsid w:val="00A3448A"/>
    <w:rsid w:val="00A36297"/>
    <w:rsid w:val="00A36DAF"/>
    <w:rsid w:val="00A375C3"/>
    <w:rsid w:val="00A41E2B"/>
    <w:rsid w:val="00A45B74"/>
    <w:rsid w:val="00A513D8"/>
    <w:rsid w:val="00A5213D"/>
    <w:rsid w:val="00A52E1D"/>
    <w:rsid w:val="00A61499"/>
    <w:rsid w:val="00A62A77"/>
    <w:rsid w:val="00A63483"/>
    <w:rsid w:val="00A657D7"/>
    <w:rsid w:val="00A660AC"/>
    <w:rsid w:val="00A67E6C"/>
    <w:rsid w:val="00A71B99"/>
    <w:rsid w:val="00A739D0"/>
    <w:rsid w:val="00A761D4"/>
    <w:rsid w:val="00A77EC4"/>
    <w:rsid w:val="00A80617"/>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D7806"/>
    <w:rsid w:val="00AE27AC"/>
    <w:rsid w:val="00AE2834"/>
    <w:rsid w:val="00AE40E0"/>
    <w:rsid w:val="00AE4DBA"/>
    <w:rsid w:val="00AE4F07"/>
    <w:rsid w:val="00AF1C5D"/>
    <w:rsid w:val="00AF3E43"/>
    <w:rsid w:val="00AF42D7"/>
    <w:rsid w:val="00B006FE"/>
    <w:rsid w:val="00B007CB"/>
    <w:rsid w:val="00B02AA9"/>
    <w:rsid w:val="00B02FA3"/>
    <w:rsid w:val="00B05084"/>
    <w:rsid w:val="00B12CF9"/>
    <w:rsid w:val="00B1452C"/>
    <w:rsid w:val="00B157F9"/>
    <w:rsid w:val="00B15A01"/>
    <w:rsid w:val="00B171E9"/>
    <w:rsid w:val="00B20256"/>
    <w:rsid w:val="00B20350"/>
    <w:rsid w:val="00B20D09"/>
    <w:rsid w:val="00B2763F"/>
    <w:rsid w:val="00B27AAC"/>
    <w:rsid w:val="00B304F3"/>
    <w:rsid w:val="00B30929"/>
    <w:rsid w:val="00B372AA"/>
    <w:rsid w:val="00B40445"/>
    <w:rsid w:val="00B40BEF"/>
    <w:rsid w:val="00B41888"/>
    <w:rsid w:val="00B43383"/>
    <w:rsid w:val="00B45A52"/>
    <w:rsid w:val="00B46175"/>
    <w:rsid w:val="00B6188F"/>
    <w:rsid w:val="00B65801"/>
    <w:rsid w:val="00B664C7"/>
    <w:rsid w:val="00B71365"/>
    <w:rsid w:val="00B739F6"/>
    <w:rsid w:val="00B81952"/>
    <w:rsid w:val="00B81A6C"/>
    <w:rsid w:val="00B85DE5"/>
    <w:rsid w:val="00B90F73"/>
    <w:rsid w:val="00B93B59"/>
    <w:rsid w:val="00B9406A"/>
    <w:rsid w:val="00B97752"/>
    <w:rsid w:val="00BA0F62"/>
    <w:rsid w:val="00BA2280"/>
    <w:rsid w:val="00BA2A08"/>
    <w:rsid w:val="00BA56D2"/>
    <w:rsid w:val="00BA7552"/>
    <w:rsid w:val="00BA76E0"/>
    <w:rsid w:val="00BB2A25"/>
    <w:rsid w:val="00BB429B"/>
    <w:rsid w:val="00BB51E9"/>
    <w:rsid w:val="00BB6F8B"/>
    <w:rsid w:val="00BC0FDC"/>
    <w:rsid w:val="00BC3053"/>
    <w:rsid w:val="00BC4D2E"/>
    <w:rsid w:val="00BC512B"/>
    <w:rsid w:val="00BD3B32"/>
    <w:rsid w:val="00BD48AC"/>
    <w:rsid w:val="00BD5F1A"/>
    <w:rsid w:val="00BE03B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E30"/>
    <w:rsid w:val="00C3719D"/>
    <w:rsid w:val="00C53E7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80B"/>
    <w:rsid w:val="00CA1ED8"/>
    <w:rsid w:val="00CB1F63"/>
    <w:rsid w:val="00CB7170"/>
    <w:rsid w:val="00CC040E"/>
    <w:rsid w:val="00CC111F"/>
    <w:rsid w:val="00CC2011"/>
    <w:rsid w:val="00CC3EA0"/>
    <w:rsid w:val="00CC7B45"/>
    <w:rsid w:val="00CD0B00"/>
    <w:rsid w:val="00CD1188"/>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260C1"/>
    <w:rsid w:val="00D32F43"/>
    <w:rsid w:val="00D36E71"/>
    <w:rsid w:val="00D37D87"/>
    <w:rsid w:val="00D40B33"/>
    <w:rsid w:val="00D40E2E"/>
    <w:rsid w:val="00D4318F"/>
    <w:rsid w:val="00D438BF"/>
    <w:rsid w:val="00D440F8"/>
    <w:rsid w:val="00D50F97"/>
    <w:rsid w:val="00D546FF"/>
    <w:rsid w:val="00D55AD5"/>
    <w:rsid w:val="00D576CA"/>
    <w:rsid w:val="00D61AF5"/>
    <w:rsid w:val="00D6345D"/>
    <w:rsid w:val="00D652B5"/>
    <w:rsid w:val="00D66155"/>
    <w:rsid w:val="00D708B0"/>
    <w:rsid w:val="00D715C5"/>
    <w:rsid w:val="00D77B1D"/>
    <w:rsid w:val="00D8021F"/>
    <w:rsid w:val="00D80383"/>
    <w:rsid w:val="00D823C6"/>
    <w:rsid w:val="00D86CA3"/>
    <w:rsid w:val="00D871CE"/>
    <w:rsid w:val="00D9196D"/>
    <w:rsid w:val="00D92982"/>
    <w:rsid w:val="00DA305E"/>
    <w:rsid w:val="00DA37B3"/>
    <w:rsid w:val="00DA3B44"/>
    <w:rsid w:val="00DA5417"/>
    <w:rsid w:val="00DA56E8"/>
    <w:rsid w:val="00DB0A9F"/>
    <w:rsid w:val="00DB377D"/>
    <w:rsid w:val="00DB6C72"/>
    <w:rsid w:val="00DC2D36"/>
    <w:rsid w:val="00DC53EF"/>
    <w:rsid w:val="00DD0799"/>
    <w:rsid w:val="00DD2091"/>
    <w:rsid w:val="00DE4A51"/>
    <w:rsid w:val="00DE5608"/>
    <w:rsid w:val="00DE58D0"/>
    <w:rsid w:val="00DE654F"/>
    <w:rsid w:val="00DF0B6E"/>
    <w:rsid w:val="00DF15E0"/>
    <w:rsid w:val="00DF37A0"/>
    <w:rsid w:val="00DF41F3"/>
    <w:rsid w:val="00DF6D0C"/>
    <w:rsid w:val="00DF71A0"/>
    <w:rsid w:val="00E110E7"/>
    <w:rsid w:val="00E11B20"/>
    <w:rsid w:val="00E17FA2"/>
    <w:rsid w:val="00E22330"/>
    <w:rsid w:val="00E23B1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786"/>
    <w:rsid w:val="00E63838"/>
    <w:rsid w:val="00E64434"/>
    <w:rsid w:val="00E65D5D"/>
    <w:rsid w:val="00E660D3"/>
    <w:rsid w:val="00E67C51"/>
    <w:rsid w:val="00E72EFC"/>
    <w:rsid w:val="00E758EC"/>
    <w:rsid w:val="00E77423"/>
    <w:rsid w:val="00E8234C"/>
    <w:rsid w:val="00E83AA9"/>
    <w:rsid w:val="00E85928"/>
    <w:rsid w:val="00E87822"/>
    <w:rsid w:val="00E90395"/>
    <w:rsid w:val="00E90E49"/>
    <w:rsid w:val="00E917F9"/>
    <w:rsid w:val="00E9291C"/>
    <w:rsid w:val="00E93FFE"/>
    <w:rsid w:val="00E94F8A"/>
    <w:rsid w:val="00EA79B3"/>
    <w:rsid w:val="00EA7A41"/>
    <w:rsid w:val="00EB077B"/>
    <w:rsid w:val="00EB4EA2"/>
    <w:rsid w:val="00EC27C6"/>
    <w:rsid w:val="00EC4207"/>
    <w:rsid w:val="00EC4A7E"/>
    <w:rsid w:val="00EC5653"/>
    <w:rsid w:val="00EC71CE"/>
    <w:rsid w:val="00EC7FED"/>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607C5"/>
    <w:rsid w:val="00F60DEA"/>
    <w:rsid w:val="00F61A1D"/>
    <w:rsid w:val="00F6302A"/>
    <w:rsid w:val="00F64C2B"/>
    <w:rsid w:val="00F651BE"/>
    <w:rsid w:val="00F67F53"/>
    <w:rsid w:val="00F703BE"/>
    <w:rsid w:val="00F71F69"/>
    <w:rsid w:val="00F72B72"/>
    <w:rsid w:val="00F74BB9"/>
    <w:rsid w:val="00F75582"/>
    <w:rsid w:val="00F76EAA"/>
    <w:rsid w:val="00F76EFA"/>
    <w:rsid w:val="00F7757E"/>
    <w:rsid w:val="00F804BE"/>
    <w:rsid w:val="00F817CE"/>
    <w:rsid w:val="00F844F0"/>
    <w:rsid w:val="00F8456C"/>
    <w:rsid w:val="00F859D8"/>
    <w:rsid w:val="00F868F5"/>
    <w:rsid w:val="00F90096"/>
    <w:rsid w:val="00F9056A"/>
    <w:rsid w:val="00F90F8D"/>
    <w:rsid w:val="00F92782"/>
    <w:rsid w:val="00F93AA9"/>
    <w:rsid w:val="00F96985"/>
    <w:rsid w:val="00F97838"/>
    <w:rsid w:val="00FA1358"/>
    <w:rsid w:val="00FA2BB3"/>
    <w:rsid w:val="00FB1FF0"/>
    <w:rsid w:val="00FB4C80"/>
    <w:rsid w:val="00FB6A6A"/>
    <w:rsid w:val="00FC7429"/>
    <w:rsid w:val="00FD07F6"/>
    <w:rsid w:val="00FD1EC8"/>
    <w:rsid w:val="00FD35FA"/>
    <w:rsid w:val="00FD47ED"/>
    <w:rsid w:val="00FD74DB"/>
    <w:rsid w:val="00FD7660"/>
    <w:rsid w:val="00FE0655"/>
    <w:rsid w:val="00FE2365"/>
    <w:rsid w:val="00FE4896"/>
    <w:rsid w:val="00FE4C7B"/>
    <w:rsid w:val="00FE7336"/>
    <w:rsid w:val="00FE787C"/>
    <w:rsid w:val="00FF1DC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15:docId w15:val="{4A9FC44B-C3FB-4708-88E5-904AF3EF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overflowPunct/>
      <w:autoSpaceDE/>
      <w:autoSpaceDN/>
      <w:adjustRightInd/>
      <w:spacing w:after="180"/>
      <w:ind w:left="720"/>
      <w:contextualSpacing/>
      <w:jc w:val="left"/>
      <w:textAlignment w:val="auto"/>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table" w:styleId="TableGrid">
    <w:name w:val="Table Grid"/>
    <w:basedOn w:val="TableNormal"/>
    <w:uiPriority w:val="39"/>
    <w:rsid w:val="00FF1DC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51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Specs/archive/36_series/36.213/36213-e2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Specs/archive/36_series/36.881/36881-e00.zip" TargetMode="Externa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Specs/archive/36_series/36.213/36213-e2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5NUHHDQN7SK2-1-175233</_dlc_DocId>
    <_dlc_DocIdUrl xmlns="08b2df90-05d3-4030-90d4-c9feeb4a1cd9">
      <Url>https://ericoll.internal.ericsson.com/sites/star/_layouts/DocIdRedir.aspx?ID=5NUHHDQN7SK2-1-175233</Url>
      <Description>5NUHHDQN7SK2-1-175233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D64B6-C822-464C-BA06-4EC86F276665}">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073EE57-6533-4C01-A137-A4F3FE45970D}">
  <ds:schemaRefs>
    <ds:schemaRef ds:uri="http://schemas.microsoft.com/sharepoint/v3/contenttype/forms"/>
  </ds:schemaRefs>
</ds:datastoreItem>
</file>

<file path=customXml/itemProps3.xml><?xml version="1.0" encoding="utf-8"?>
<ds:datastoreItem xmlns:ds="http://schemas.openxmlformats.org/officeDocument/2006/customXml" ds:itemID="{706E7017-FECB-4015-B3B5-15C3D57C3460}">
  <ds:schemaRefs>
    <ds:schemaRef ds:uri="Microsoft.SharePoint.Taxonomy.ContentTypeSync"/>
  </ds:schemaRefs>
</ds:datastoreItem>
</file>

<file path=customXml/itemProps4.xml><?xml version="1.0" encoding="utf-8"?>
<ds:datastoreItem xmlns:ds="http://schemas.openxmlformats.org/officeDocument/2006/customXml" ds:itemID="{4AAA2712-0903-45F7-98A6-09FE70F29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6.xml><?xml version="1.0" encoding="utf-8"?>
<ds:datastoreItem xmlns:ds="http://schemas.openxmlformats.org/officeDocument/2006/customXml" ds:itemID="{1AB066E2-70EA-43BA-86AB-7E1CA89E67B1}">
  <ds:schemaRefs>
    <ds:schemaRef ds:uri="http://schemas.microsoft.com/sharepoint/events"/>
  </ds:schemaRefs>
</ds:datastoreItem>
</file>

<file path=customXml/itemProps7.xml><?xml version="1.0" encoding="utf-8"?>
<ds:datastoreItem xmlns:ds="http://schemas.openxmlformats.org/officeDocument/2006/customXml" ds:itemID="{BDD081E2-CE27-4E9A-A8B1-9D60E775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TotalTime>
  <Pages>5</Pages>
  <Words>2088</Words>
  <Characters>11070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Laetitia Falconetti</cp:lastModifiedBy>
  <cp:revision>24</cp:revision>
  <cp:lastPrinted>2008-01-31T07:09:00Z</cp:lastPrinted>
  <dcterms:created xsi:type="dcterms:W3CDTF">2017-04-20T17:43:00Z</dcterms:created>
  <dcterms:modified xsi:type="dcterms:W3CDTF">2017-08-11T22:58:00Z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3be945a8-f5c5-40a2-815d-728ac5d2c024</vt:lpwstr>
  </property>
</Properties>
</file>