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TSG-RAN WG</w:t>
      </w:r>
      <w:r w:rsidR="00D707CA">
        <w:rPr>
          <w:rFonts w:cs="Arial"/>
          <w:sz w:val="24"/>
        </w:rPr>
        <w:t>1</w:t>
      </w:r>
      <w:r w:rsidR="0099206E" w:rsidRPr="00B72150">
        <w:rPr>
          <w:rFonts w:cs="Arial"/>
          <w:sz w:val="24"/>
        </w:rPr>
        <w:t xml:space="preserve"> </w:t>
      </w:r>
      <w:r w:rsidRPr="00B72150">
        <w:rPr>
          <w:rFonts w:cs="Arial"/>
          <w:sz w:val="24"/>
        </w:rPr>
        <w:t>M</w:t>
      </w:r>
      <w:r w:rsidR="0099206E" w:rsidRPr="00B72150">
        <w:rPr>
          <w:rFonts w:cs="Arial"/>
          <w:sz w:val="24"/>
        </w:rPr>
        <w:t>eeting #</w:t>
      </w:r>
      <w:r w:rsidR="002229F8">
        <w:rPr>
          <w:rFonts w:cs="Arial"/>
          <w:sz w:val="24"/>
        </w:rPr>
        <w:t>8</w:t>
      </w:r>
      <w:r w:rsidR="00D707CA">
        <w:rPr>
          <w:rFonts w:cs="Arial"/>
          <w:sz w:val="24"/>
        </w:rPr>
        <w:t>6bis</w:t>
      </w:r>
      <w:r w:rsidR="0099206E" w:rsidRPr="00B72150">
        <w:rPr>
          <w:rFonts w:cs="Arial"/>
          <w:i/>
          <w:sz w:val="24"/>
        </w:rPr>
        <w:tab/>
      </w:r>
      <w:r w:rsidR="008B0A4A">
        <w:rPr>
          <w:rFonts w:cs="Arial"/>
          <w:iCs/>
          <w:sz w:val="24"/>
        </w:rPr>
        <w:t>R1</w:t>
      </w:r>
      <w:r w:rsidR="00C62060" w:rsidRPr="00B72150">
        <w:rPr>
          <w:rFonts w:cs="Arial"/>
          <w:iCs/>
          <w:sz w:val="24"/>
        </w:rPr>
        <w:t>-</w:t>
      </w:r>
      <w:r w:rsidR="002229F8" w:rsidRPr="00E02D09">
        <w:rPr>
          <w:rFonts w:cs="Arial"/>
          <w:iCs/>
          <w:sz w:val="24"/>
        </w:rPr>
        <w:t>16</w:t>
      </w:r>
      <w:r w:rsidR="00E02D09">
        <w:rPr>
          <w:rFonts w:cs="Arial"/>
          <w:iCs/>
          <w:sz w:val="24"/>
        </w:rPr>
        <w:t>10257</w:t>
      </w:r>
    </w:p>
    <w:p w:rsidR="00D707CA" w:rsidRPr="00D707CA" w:rsidRDefault="00D707CA" w:rsidP="00D707CA">
      <w:pPr>
        <w:tabs>
          <w:tab w:val="center" w:pos="4536"/>
          <w:tab w:val="right" w:pos="9072"/>
        </w:tabs>
        <w:jc w:val="left"/>
        <w:rPr>
          <w:rFonts w:ascii="Arial" w:hAnsi="Arial" w:cs="Arial"/>
          <w:b/>
          <w:bCs/>
          <w:sz w:val="24"/>
          <w:szCs w:val="24"/>
        </w:rPr>
      </w:pPr>
      <w:r w:rsidRPr="00D707CA">
        <w:rPr>
          <w:rFonts w:ascii="Arial" w:hAnsi="Arial" w:cs="Arial" w:hint="eastAsia"/>
          <w:b/>
          <w:bCs/>
          <w:sz w:val="24"/>
          <w:szCs w:val="24"/>
        </w:rPr>
        <w:t>Lisbon</w:t>
      </w:r>
      <w:r w:rsidRPr="00D707CA">
        <w:rPr>
          <w:rFonts w:ascii="Arial" w:hAnsi="Arial" w:cs="Arial"/>
          <w:b/>
          <w:bCs/>
          <w:sz w:val="24"/>
          <w:szCs w:val="24"/>
        </w:rPr>
        <w:t xml:space="preserve">, </w:t>
      </w:r>
      <w:r w:rsidRPr="00D707CA">
        <w:rPr>
          <w:rFonts w:ascii="Arial" w:hAnsi="Arial" w:cs="Arial" w:hint="eastAsia"/>
          <w:b/>
          <w:bCs/>
          <w:sz w:val="24"/>
          <w:szCs w:val="24"/>
        </w:rPr>
        <w:t>Portugal</w:t>
      </w:r>
      <w:r w:rsidRPr="00D707CA">
        <w:rPr>
          <w:rFonts w:ascii="Arial" w:hAnsi="Arial" w:cs="Arial"/>
          <w:b/>
          <w:bCs/>
          <w:sz w:val="24"/>
          <w:szCs w:val="24"/>
        </w:rPr>
        <w:t xml:space="preserve"> </w:t>
      </w:r>
      <w:r w:rsidRPr="00D707CA">
        <w:rPr>
          <w:rFonts w:ascii="Arial" w:hAnsi="Arial" w:cs="Arial" w:hint="eastAsia"/>
          <w:b/>
          <w:bCs/>
          <w:sz w:val="24"/>
          <w:szCs w:val="24"/>
        </w:rPr>
        <w:t>10</w:t>
      </w:r>
      <w:r w:rsidRPr="00D707CA">
        <w:rPr>
          <w:rFonts w:ascii="Arial" w:hAnsi="Arial" w:cs="Arial" w:hint="eastAsia"/>
          <w:b/>
          <w:bCs/>
          <w:sz w:val="24"/>
          <w:szCs w:val="24"/>
          <w:vertAlign w:val="superscript"/>
        </w:rPr>
        <w:t>th</w:t>
      </w:r>
      <w:r w:rsidRPr="00D707CA">
        <w:rPr>
          <w:rFonts w:ascii="Arial" w:hAnsi="Arial" w:cs="Arial" w:hint="eastAsia"/>
          <w:b/>
          <w:bCs/>
          <w:sz w:val="24"/>
          <w:szCs w:val="24"/>
        </w:rPr>
        <w:t xml:space="preserve"> </w:t>
      </w:r>
      <w:r w:rsidRPr="00D707CA">
        <w:rPr>
          <w:rFonts w:ascii="Arial" w:hAnsi="Arial" w:cs="Arial"/>
          <w:b/>
          <w:bCs/>
          <w:sz w:val="24"/>
          <w:szCs w:val="24"/>
        </w:rPr>
        <w:t xml:space="preserve">- </w:t>
      </w:r>
      <w:r w:rsidRPr="00D707CA">
        <w:rPr>
          <w:rFonts w:ascii="Arial" w:hAnsi="Arial" w:cs="Arial" w:hint="eastAsia"/>
          <w:b/>
          <w:bCs/>
          <w:sz w:val="24"/>
          <w:szCs w:val="24"/>
        </w:rPr>
        <w:t>14</w:t>
      </w:r>
      <w:r w:rsidRPr="00D707CA">
        <w:rPr>
          <w:rFonts w:ascii="Arial" w:hAnsi="Arial" w:cs="Arial"/>
          <w:b/>
          <w:bCs/>
          <w:sz w:val="24"/>
          <w:szCs w:val="24"/>
          <w:vertAlign w:val="superscript"/>
        </w:rPr>
        <w:t>th</w:t>
      </w:r>
      <w:r w:rsidRPr="00D707CA">
        <w:rPr>
          <w:rFonts w:ascii="Arial" w:hAnsi="Arial" w:cs="Arial"/>
          <w:b/>
          <w:bCs/>
          <w:sz w:val="24"/>
          <w:szCs w:val="24"/>
        </w:rPr>
        <w:t xml:space="preserve"> </w:t>
      </w:r>
      <w:r w:rsidRPr="00D707CA">
        <w:rPr>
          <w:rFonts w:ascii="Arial" w:hAnsi="Arial" w:cs="Arial" w:hint="eastAsia"/>
          <w:b/>
          <w:bCs/>
          <w:sz w:val="24"/>
          <w:szCs w:val="24"/>
        </w:rPr>
        <w:t>October</w:t>
      </w:r>
      <w:r w:rsidRPr="00D707CA">
        <w:rPr>
          <w:rFonts w:ascii="Arial" w:hAnsi="Arial" w:cs="Arial"/>
          <w:b/>
          <w:bCs/>
          <w:sz w:val="24"/>
          <w:szCs w:val="24"/>
        </w:rPr>
        <w:t xml:space="preserve"> 2016</w:t>
      </w:r>
    </w:p>
    <w:p w:rsidR="0099206E" w:rsidRDefault="0099206E" w:rsidP="00EC10E6">
      <w:pPr>
        <w:spacing w:after="120"/>
        <w:ind w:left="1985" w:hanging="1985"/>
        <w:rPr>
          <w:rFonts w:ascii="Arial" w:hAnsi="Arial" w:cs="Arial"/>
          <w:b/>
          <w:lang w:val="en-US"/>
        </w:rPr>
      </w:pPr>
    </w:p>
    <w:p w:rsidR="008B0A4A" w:rsidRPr="008B0A4A" w:rsidRDefault="008B0A4A" w:rsidP="008B0A4A">
      <w:pPr>
        <w:spacing w:after="120"/>
        <w:ind w:left="1985" w:hanging="1985"/>
        <w:rPr>
          <w:rFonts w:ascii="Arial" w:hAnsi="Arial" w:cs="Arial"/>
          <w:b/>
          <w:lang w:val="en-US"/>
        </w:rPr>
      </w:pPr>
      <w:r w:rsidRPr="008B0A4A">
        <w:rPr>
          <w:rFonts w:ascii="Arial" w:hAnsi="Arial" w:cs="Arial"/>
          <w:b/>
          <w:lang w:val="en-US"/>
        </w:rPr>
        <w:t>Agenda item:</w:t>
      </w:r>
      <w:r w:rsidRPr="008B0A4A">
        <w:rPr>
          <w:rFonts w:ascii="Arial" w:hAnsi="Arial" w:cs="Arial"/>
          <w:b/>
          <w:lang w:val="en-US"/>
        </w:rPr>
        <w:tab/>
        <w:t>8.1.4.2</w:t>
      </w:r>
    </w:p>
    <w:p w:rsidR="008B0A4A" w:rsidRPr="008B0A4A" w:rsidRDefault="008B0A4A" w:rsidP="008B0A4A">
      <w:pPr>
        <w:spacing w:after="120"/>
        <w:ind w:left="1985" w:hanging="1985"/>
        <w:rPr>
          <w:rFonts w:ascii="Arial" w:hAnsi="Arial" w:cs="Arial"/>
          <w:b/>
          <w:lang w:val="en-US"/>
        </w:rPr>
      </w:pPr>
      <w:r w:rsidRPr="008B0A4A">
        <w:rPr>
          <w:rFonts w:ascii="Arial" w:hAnsi="Arial" w:cs="Arial"/>
          <w:b/>
          <w:lang w:val="en-US"/>
        </w:rPr>
        <w:t>Source:</w:t>
      </w:r>
      <w:r w:rsidRPr="008B0A4A">
        <w:rPr>
          <w:rFonts w:ascii="Arial" w:hAnsi="Arial" w:cs="Arial"/>
          <w:b/>
          <w:lang w:val="en-US"/>
        </w:rPr>
        <w:tab/>
        <w:t xml:space="preserve">Nokia, Alcatel-Lucent Shanghai Bell </w:t>
      </w:r>
    </w:p>
    <w:p w:rsidR="008B0A4A" w:rsidRPr="008B0A4A" w:rsidRDefault="008B0A4A" w:rsidP="008B0A4A">
      <w:pPr>
        <w:spacing w:after="120"/>
        <w:ind w:left="1985" w:hanging="1985"/>
        <w:rPr>
          <w:rFonts w:ascii="Arial" w:hAnsi="Arial" w:cs="Arial"/>
          <w:b/>
          <w:lang w:val="en-US"/>
        </w:rPr>
      </w:pPr>
      <w:r w:rsidRPr="008B0A4A">
        <w:rPr>
          <w:rFonts w:ascii="Arial" w:hAnsi="Arial" w:cs="Arial"/>
          <w:b/>
          <w:lang w:val="en-US"/>
        </w:rPr>
        <w:t>Title:</w:t>
      </w:r>
      <w:r w:rsidRPr="008B0A4A">
        <w:rPr>
          <w:rFonts w:ascii="Arial" w:hAnsi="Arial" w:cs="Arial"/>
          <w:b/>
          <w:lang w:val="en-US"/>
        </w:rPr>
        <w:tab/>
      </w:r>
      <w:r w:rsidRPr="008B0A4A">
        <w:rPr>
          <w:rFonts w:ascii="Arial" w:hAnsi="Arial" w:cs="Arial"/>
          <w:b/>
          <w:lang w:val="en-US"/>
        </w:rPr>
        <w:t>Discussion on uplink MIMO framework for new radio</w:t>
      </w:r>
    </w:p>
    <w:p w:rsidR="008B0A4A" w:rsidRDefault="008B0A4A" w:rsidP="008B0A4A">
      <w:pPr>
        <w:spacing w:after="120"/>
        <w:ind w:left="1985" w:hanging="1985"/>
        <w:rPr>
          <w:rFonts w:ascii="Arial" w:hAnsi="Arial" w:cs="Arial"/>
          <w:b/>
          <w:lang w:val="en-US"/>
        </w:rPr>
      </w:pPr>
      <w:r w:rsidRPr="008B0A4A">
        <w:rPr>
          <w:rFonts w:ascii="Arial" w:hAnsi="Arial" w:cs="Arial"/>
          <w:b/>
          <w:lang w:val="en-US"/>
        </w:rPr>
        <w:t>Document for:</w:t>
      </w:r>
      <w:r w:rsidRPr="008B0A4A">
        <w:rPr>
          <w:rFonts w:ascii="Arial" w:hAnsi="Arial" w:cs="Arial"/>
          <w:b/>
          <w:lang w:val="en-US"/>
        </w:rPr>
        <w:tab/>
        <w:t>Discussion and Decision</w:t>
      </w: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226900" w:rsidRDefault="00226900" w:rsidP="002A7C75">
      <w:pPr>
        <w:rPr>
          <w:lang w:val="en-US"/>
        </w:rPr>
      </w:pPr>
      <w:r>
        <w:rPr>
          <w:lang w:val="en-US"/>
        </w:rPr>
        <w:t xml:space="preserve">In the last RAN1 meeting, </w:t>
      </w:r>
      <w:r w:rsidR="00E766BB">
        <w:rPr>
          <w:lang w:val="en-US"/>
        </w:rPr>
        <w:t xml:space="preserve">more detailed designs on uplink MIMO schemes </w:t>
      </w:r>
      <w:r w:rsidR="0033074D">
        <w:rPr>
          <w:lang w:val="en-US"/>
        </w:rPr>
        <w:t xml:space="preserve">for new radio </w:t>
      </w:r>
      <w:r w:rsidR="00E766BB">
        <w:rPr>
          <w:lang w:val="en-US"/>
        </w:rPr>
        <w:t xml:space="preserve">are </w:t>
      </w:r>
      <w:r w:rsidR="0033074D">
        <w:rPr>
          <w:lang w:val="en-US"/>
        </w:rPr>
        <w:t>discussed to address</w:t>
      </w:r>
      <w:r w:rsidR="00E766BB">
        <w:rPr>
          <w:lang w:val="en-US"/>
        </w:rPr>
        <w:t xml:space="preserve"> on </w:t>
      </w:r>
      <w:r w:rsidR="00D35542">
        <w:rPr>
          <w:lang w:val="en-US"/>
        </w:rPr>
        <w:t xml:space="preserve">various issues such as </w:t>
      </w:r>
      <w:r w:rsidR="00E766BB">
        <w:rPr>
          <w:lang w:val="en-US"/>
        </w:rPr>
        <w:t xml:space="preserve">non-reciprocity based UL MIMO, reciprocity based UL-MIMO, and support of MU-MIMO, following RAN1#85’s agreements.  The agreed WF in RAN1 #86 on </w:t>
      </w:r>
      <w:r w:rsidR="00BC086D">
        <w:rPr>
          <w:lang w:val="en-US"/>
        </w:rPr>
        <w:t>UL-MIMO is listed here from [1] [2]:</w:t>
      </w:r>
    </w:p>
    <w:p w:rsidR="00BC086D" w:rsidRPr="00BC086D" w:rsidRDefault="00BC086D" w:rsidP="00BC086D">
      <w:pPr>
        <w:rPr>
          <w:i/>
        </w:rPr>
      </w:pPr>
      <w:r w:rsidRPr="00BC086D">
        <w:rPr>
          <w:i/>
        </w:rPr>
        <w:t>The following aspects for UL MIMO transmission should be supported:</w:t>
      </w:r>
    </w:p>
    <w:p w:rsidR="00BC086D" w:rsidRPr="00BC086D" w:rsidRDefault="00BC086D" w:rsidP="00BC086D">
      <w:pPr>
        <w:numPr>
          <w:ilvl w:val="0"/>
          <w:numId w:val="44"/>
        </w:numPr>
        <w:overflowPunct/>
        <w:autoSpaceDE/>
        <w:autoSpaceDN/>
        <w:adjustRightInd/>
        <w:spacing w:after="0"/>
        <w:jc w:val="left"/>
        <w:textAlignment w:val="auto"/>
        <w:rPr>
          <w:i/>
        </w:rPr>
      </w:pPr>
      <w:r w:rsidRPr="00BC086D">
        <w:rPr>
          <w:i/>
        </w:rPr>
        <w:t>Transmission schemes/methods for reciprocity calibrated UEs, reciprocity non-calibrated UEs, and non-reciprocity/partial reciprocity cases</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If needed, signalling associated with UL reciprocity based operation is introduced, e.g. UE capability which indicates calibration accuracy</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Whether to differentiate reciprocity non-calibrated UEs from non-reciprocity or not is to be studied</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Note: the number of transmission schemes/methods can be further discussed</w:t>
      </w:r>
    </w:p>
    <w:p w:rsidR="00BC086D" w:rsidRPr="00BC086D" w:rsidRDefault="00BC086D" w:rsidP="00BC086D">
      <w:pPr>
        <w:numPr>
          <w:ilvl w:val="0"/>
          <w:numId w:val="44"/>
        </w:numPr>
        <w:overflowPunct/>
        <w:autoSpaceDE/>
        <w:autoSpaceDN/>
        <w:adjustRightInd/>
        <w:spacing w:after="0"/>
        <w:jc w:val="left"/>
        <w:textAlignment w:val="auto"/>
        <w:rPr>
          <w:i/>
        </w:rPr>
      </w:pPr>
      <w:r w:rsidRPr="00BC086D">
        <w:rPr>
          <w:i/>
        </w:rPr>
        <w:t>At least one of the following candidate schemes/methods is to be supported</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 xml:space="preserve">Candidate 1: Codebook based transmission </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Frequency selective and frequency non-selective precoding in digital domain can be considered for large system bandwidth</w:t>
      </w:r>
    </w:p>
    <w:p w:rsidR="00BC086D" w:rsidRPr="00BC086D" w:rsidRDefault="00BC086D" w:rsidP="00BC086D">
      <w:pPr>
        <w:numPr>
          <w:ilvl w:val="3"/>
          <w:numId w:val="44"/>
        </w:numPr>
        <w:overflowPunct/>
        <w:autoSpaceDE/>
        <w:autoSpaceDN/>
        <w:adjustRightInd/>
        <w:spacing w:after="0"/>
        <w:jc w:val="left"/>
        <w:textAlignment w:val="auto"/>
        <w:rPr>
          <w:i/>
        </w:rPr>
      </w:pPr>
      <w:r w:rsidRPr="00BC086D">
        <w:rPr>
          <w:i/>
        </w:rPr>
        <w:t>The support for frequency selective precoding is conditioned on decision on NR waveform(s)</w:t>
      </w:r>
    </w:p>
    <w:p w:rsidR="00BC086D" w:rsidRPr="00BC086D" w:rsidRDefault="00BC086D" w:rsidP="00BC086D">
      <w:pPr>
        <w:numPr>
          <w:ilvl w:val="3"/>
          <w:numId w:val="44"/>
        </w:numPr>
        <w:overflowPunct/>
        <w:autoSpaceDE/>
        <w:autoSpaceDN/>
        <w:adjustRightInd/>
        <w:spacing w:after="0"/>
        <w:jc w:val="left"/>
        <w:textAlignment w:val="auto"/>
        <w:rPr>
          <w:i/>
        </w:rPr>
      </w:pPr>
      <w:r w:rsidRPr="00BC086D">
        <w:rPr>
          <w:i/>
        </w:rPr>
        <w:t>FFS: The values of the large system bandwidth</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BS-centric mechanism analogous to LTE</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UE–aided and BS-centric mechanism: UE recommends candidate UL precoders from a predefined codebook to BS based on DL RS measurement, and BS determines the final precoder taken from the codebook.</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UE–centric and BS-aided mechanism: BS provides CSI (e.g. channel response, interference-related information) to the UE, and the UE determines the final precoder based on the information from the BS</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 xml:space="preserve">Candidate 2: Non-codebook based transmission </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Frequency selective and frequency non-selective precoding in digital domain can be considered for large system bandwidth</w:t>
      </w:r>
    </w:p>
    <w:p w:rsidR="00BC086D" w:rsidRPr="00BC086D" w:rsidRDefault="00BC086D" w:rsidP="00BC086D">
      <w:pPr>
        <w:numPr>
          <w:ilvl w:val="3"/>
          <w:numId w:val="44"/>
        </w:numPr>
        <w:overflowPunct/>
        <w:autoSpaceDE/>
        <w:autoSpaceDN/>
        <w:adjustRightInd/>
        <w:spacing w:after="0"/>
        <w:jc w:val="left"/>
        <w:textAlignment w:val="auto"/>
        <w:rPr>
          <w:i/>
        </w:rPr>
      </w:pPr>
      <w:r w:rsidRPr="00BC086D">
        <w:rPr>
          <w:i/>
        </w:rPr>
        <w:t>The support for frequency selective precoding is conditioned on decision on NR waveform(s)</w:t>
      </w:r>
    </w:p>
    <w:p w:rsidR="00BC086D" w:rsidRPr="00BC086D" w:rsidRDefault="00BC086D" w:rsidP="00BC086D">
      <w:pPr>
        <w:numPr>
          <w:ilvl w:val="3"/>
          <w:numId w:val="44"/>
        </w:numPr>
        <w:overflowPunct/>
        <w:autoSpaceDE/>
        <w:autoSpaceDN/>
        <w:adjustRightInd/>
        <w:spacing w:after="0"/>
        <w:jc w:val="left"/>
        <w:textAlignment w:val="auto"/>
        <w:rPr>
          <w:i/>
        </w:rPr>
      </w:pPr>
      <w:r w:rsidRPr="00BC086D">
        <w:rPr>
          <w:i/>
        </w:rPr>
        <w:t>FFS: The values of the large system bandwidth</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reciprocity based (based on DL RS) transmission only for calibrated UEs</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UE–aided and BS-centric mechanism:  UE recommends candidate UL precoders to BS based on DL RS measurement, and BS determines the final precoder.</w:t>
      </w:r>
    </w:p>
    <w:p w:rsidR="00BC086D" w:rsidRPr="00BC086D" w:rsidRDefault="00BC086D" w:rsidP="00BC086D">
      <w:pPr>
        <w:numPr>
          <w:ilvl w:val="2"/>
          <w:numId w:val="44"/>
        </w:numPr>
        <w:overflowPunct/>
        <w:autoSpaceDE/>
        <w:autoSpaceDN/>
        <w:adjustRightInd/>
        <w:spacing w:after="0"/>
        <w:jc w:val="left"/>
        <w:textAlignment w:val="auto"/>
        <w:rPr>
          <w:i/>
        </w:rPr>
      </w:pPr>
      <w:r w:rsidRPr="00BC086D">
        <w:rPr>
          <w:i/>
        </w:rPr>
        <w:t>E.g., UE–centric and BS-aided mechanism: BS provides CSI (e.g. channel response, interference-related information) to the UE, and the UE determines the final precoder based on the information from the BS</w:t>
      </w:r>
    </w:p>
    <w:p w:rsidR="00BC086D" w:rsidRPr="00BC086D" w:rsidRDefault="00BC086D" w:rsidP="00BC086D">
      <w:pPr>
        <w:numPr>
          <w:ilvl w:val="1"/>
          <w:numId w:val="44"/>
        </w:numPr>
        <w:overflowPunct/>
        <w:autoSpaceDE/>
        <w:autoSpaceDN/>
        <w:adjustRightInd/>
        <w:spacing w:after="0"/>
        <w:jc w:val="left"/>
        <w:textAlignment w:val="auto"/>
        <w:rPr>
          <w:i/>
        </w:rPr>
      </w:pPr>
      <w:r w:rsidRPr="00BC086D">
        <w:rPr>
          <w:i/>
        </w:rPr>
        <w:t>Note: Other transmission schemes/methods are not precluded.</w:t>
      </w:r>
    </w:p>
    <w:p w:rsidR="00BC086D" w:rsidRDefault="00BC086D" w:rsidP="002A7C75">
      <w:pPr>
        <w:rPr>
          <w:lang w:val="en-US"/>
        </w:rPr>
      </w:pPr>
    </w:p>
    <w:p w:rsidR="0033324C" w:rsidRDefault="00E766BB" w:rsidP="002A7C75">
      <w:pPr>
        <w:rPr>
          <w:lang w:val="en-US"/>
        </w:rPr>
      </w:pPr>
      <w:r>
        <w:rPr>
          <w:lang w:val="en-US"/>
        </w:rPr>
        <w:t>Following these agreements, t</w:t>
      </w:r>
      <w:r w:rsidR="0098157C">
        <w:rPr>
          <w:lang w:val="en-US"/>
        </w:rPr>
        <w:t xml:space="preserve">his contribution addresses </w:t>
      </w:r>
      <w:r>
        <w:rPr>
          <w:lang w:val="en-US"/>
        </w:rPr>
        <w:t>the UL MIMO issues and provides our views on the general uplink MIMO framework.</w:t>
      </w:r>
    </w:p>
    <w:p w:rsidR="00E766BB" w:rsidRDefault="00E766BB" w:rsidP="002A7C75">
      <w:pPr>
        <w:rPr>
          <w:lang w:val="en-US"/>
        </w:rPr>
      </w:pPr>
    </w:p>
    <w:p w:rsidR="009641C7" w:rsidRDefault="009641C7" w:rsidP="009641C7">
      <w:pPr>
        <w:pStyle w:val="Heading3"/>
        <w:ind w:left="0" w:firstLine="0"/>
        <w:jc w:val="both"/>
        <w:rPr>
          <w:kern w:val="2"/>
          <w:lang w:val="en-US"/>
        </w:rPr>
      </w:pPr>
      <w:r>
        <w:rPr>
          <w:kern w:val="2"/>
          <w:lang w:val="en-US"/>
        </w:rPr>
        <w:lastRenderedPageBreak/>
        <w:t>2</w:t>
      </w:r>
      <w:r w:rsidRPr="00B72150">
        <w:rPr>
          <w:kern w:val="2"/>
          <w:lang w:val="en-US"/>
        </w:rPr>
        <w:tab/>
      </w:r>
      <w:r w:rsidR="00D20305">
        <w:rPr>
          <w:kern w:val="2"/>
          <w:lang w:val="en-US"/>
        </w:rPr>
        <w:t xml:space="preserve">UE Transmission </w:t>
      </w:r>
      <w:r w:rsidR="00360532">
        <w:rPr>
          <w:kern w:val="2"/>
          <w:lang w:val="en-US"/>
        </w:rPr>
        <w:t>Antenna Configurations</w:t>
      </w:r>
    </w:p>
    <w:p w:rsidR="00D707CA" w:rsidRDefault="00164B14" w:rsidP="00043DC9">
      <w:pPr>
        <w:rPr>
          <w:lang w:val="en-US"/>
        </w:rPr>
      </w:pPr>
      <w:r>
        <w:rPr>
          <w:lang w:val="en-US"/>
        </w:rPr>
        <w:t xml:space="preserve">For new radio UE to support uplink MIMO, we need to consider </w:t>
      </w:r>
      <w:r w:rsidR="005C1860">
        <w:rPr>
          <w:lang w:val="en-US"/>
        </w:rPr>
        <w:t xml:space="preserve">the </w:t>
      </w:r>
      <w:r>
        <w:rPr>
          <w:lang w:val="en-US"/>
        </w:rPr>
        <w:t xml:space="preserve">UE’s capability to support multiple uplink transmission ports </w:t>
      </w:r>
      <w:r w:rsidR="00D35542">
        <w:rPr>
          <w:lang w:val="en-US"/>
        </w:rPr>
        <w:t xml:space="preserve">at </w:t>
      </w:r>
      <w:r>
        <w:rPr>
          <w:lang w:val="en-US"/>
        </w:rPr>
        <w:t>below 6GHz carriers and above 6GHz carriers.</w:t>
      </w:r>
      <w:r w:rsidR="00364953">
        <w:rPr>
          <w:lang w:val="en-US"/>
        </w:rPr>
        <w:t xml:space="preserve">  Given the significant differenc</w:t>
      </w:r>
      <w:r w:rsidR="005A3318">
        <w:rPr>
          <w:lang w:val="en-US"/>
        </w:rPr>
        <w:t>e in frequency characteristics and various UE implementatio</w:t>
      </w:r>
      <w:r w:rsidR="0033074D">
        <w:rPr>
          <w:lang w:val="en-US"/>
        </w:rPr>
        <w:t>ns</w:t>
      </w:r>
      <w:r w:rsidR="00364953">
        <w:rPr>
          <w:lang w:val="en-US"/>
        </w:rPr>
        <w:t xml:space="preserve">, the applied techniques, </w:t>
      </w:r>
      <w:r w:rsidR="00D35542">
        <w:rPr>
          <w:lang w:val="en-US"/>
        </w:rPr>
        <w:t xml:space="preserve">the </w:t>
      </w:r>
      <w:r w:rsidR="00364953">
        <w:rPr>
          <w:lang w:val="en-US"/>
        </w:rPr>
        <w:t xml:space="preserve">intended applications, </w:t>
      </w:r>
      <w:r w:rsidR="00451322">
        <w:rPr>
          <w:lang w:val="en-US"/>
        </w:rPr>
        <w:t xml:space="preserve">and performance could be </w:t>
      </w:r>
      <w:r w:rsidR="00360532">
        <w:rPr>
          <w:lang w:val="en-US"/>
        </w:rPr>
        <w:t>distinguishable</w:t>
      </w:r>
      <w:r w:rsidR="00451322">
        <w:rPr>
          <w:lang w:val="en-US"/>
        </w:rPr>
        <w:t xml:space="preserve"> for below 6GHz carriers and above 6GHz carriers.  We shall consider different UE Tx antenna configurations for these two sets of carriers.</w:t>
      </w:r>
    </w:p>
    <w:p w:rsidR="00164B14" w:rsidRDefault="00B60B6B" w:rsidP="00043DC9">
      <w:pPr>
        <w:rPr>
          <w:lang w:val="en-US"/>
        </w:rPr>
      </w:pPr>
      <w:r>
        <w:rPr>
          <w:lang w:val="en-US"/>
        </w:rPr>
        <w:t>For below 6GHz carriers, as an extension of LTE uplink-MIMO, we shall consider omni-direction</w:t>
      </w:r>
      <w:r w:rsidR="00027588">
        <w:rPr>
          <w:lang w:val="en-US"/>
        </w:rPr>
        <w:t>al</w:t>
      </w:r>
      <w:r>
        <w:rPr>
          <w:lang w:val="en-US"/>
        </w:rPr>
        <w:t xml:space="preserve"> cross-polarization UE Tx antenna configurations, with number of TX ports up to 8Tx.</w:t>
      </w:r>
      <w:r w:rsidR="00451322">
        <w:rPr>
          <w:lang w:val="en-US"/>
        </w:rPr>
        <w:t xml:space="preserve">  The uplink transmission ports can be 2Tx, 4Tx, or 8Tx.  No Tx ports higher than 8Tx shall be considered for below 6GHz carriers.</w:t>
      </w:r>
    </w:p>
    <w:p w:rsidR="00B60B6B" w:rsidRDefault="00B60B6B" w:rsidP="00043DC9">
      <w:pPr>
        <w:rPr>
          <w:lang w:val="en-US"/>
        </w:rPr>
      </w:pPr>
      <w:r>
        <w:rPr>
          <w:lang w:val="en-US"/>
        </w:rPr>
        <w:t xml:space="preserve">For above 6GHz carriers, directional UE antennas shall be considered </w:t>
      </w:r>
      <w:r w:rsidR="00451322">
        <w:rPr>
          <w:lang w:val="en-US"/>
        </w:rPr>
        <w:t xml:space="preserve">where uplink beamforming gain can be achieved.  The UE antenna can be based on directional antennas with </w:t>
      </w:r>
      <w:r w:rsidR="005C1860">
        <w:rPr>
          <w:lang w:val="en-US"/>
        </w:rPr>
        <w:t>cross-polarized (</w:t>
      </w:r>
      <w:r w:rsidR="00451322">
        <w:rPr>
          <w:lang w:val="en-US"/>
        </w:rPr>
        <w:t>XP</w:t>
      </w:r>
      <w:r w:rsidR="005C1860">
        <w:rPr>
          <w:lang w:val="en-US"/>
        </w:rPr>
        <w:t>)</w:t>
      </w:r>
      <w:r w:rsidR="00451322">
        <w:rPr>
          <w:lang w:val="en-US"/>
        </w:rPr>
        <w:t xml:space="preserve"> hybrid arrays.  The grid-of-beam UL beam selection/management shall be used</w:t>
      </w:r>
      <w:r w:rsidR="005A3318">
        <w:rPr>
          <w:lang w:val="en-US"/>
        </w:rPr>
        <w:t>, based on our preference in [3</w:t>
      </w:r>
      <w:r w:rsidR="00451322">
        <w:rPr>
          <w:lang w:val="en-US"/>
        </w:rPr>
        <w:t>].</w:t>
      </w:r>
    </w:p>
    <w:p w:rsidR="00B60B6B" w:rsidRDefault="00B60B6B" w:rsidP="00043DC9">
      <w:pPr>
        <w:rPr>
          <w:lang w:val="en-US"/>
        </w:rPr>
      </w:pPr>
      <w:r>
        <w:rPr>
          <w:lang w:val="en-US"/>
        </w:rPr>
        <w:t>A general framework to support both below 6GHz and above 6GHz shall be applied for NR uplink-MIMO design.</w:t>
      </w:r>
      <w:r w:rsidR="00451322">
        <w:rPr>
          <w:lang w:val="en-US"/>
        </w:rPr>
        <w:t xml:space="preserve">  Therefore, the NR uplink MIMO design shall be based on a single MIMO design to support both omni-direction</w:t>
      </w:r>
      <w:r w:rsidR="005C1860">
        <w:rPr>
          <w:lang w:val="en-US"/>
        </w:rPr>
        <w:t>al</w:t>
      </w:r>
      <w:r w:rsidR="00451322">
        <w:rPr>
          <w:lang w:val="en-US"/>
        </w:rPr>
        <w:t xml:space="preserve"> XP UE Tx and direction</w:t>
      </w:r>
      <w:r w:rsidR="005C1860">
        <w:rPr>
          <w:lang w:val="en-US"/>
        </w:rPr>
        <w:t>al</w:t>
      </w:r>
      <w:r w:rsidR="00451322">
        <w:rPr>
          <w:lang w:val="en-US"/>
        </w:rPr>
        <w:t xml:space="preserve"> XP UE transmissions.  </w:t>
      </w:r>
      <w:r w:rsidR="00544741">
        <w:rPr>
          <w:lang w:val="en-US"/>
        </w:rPr>
        <w:t xml:space="preserve">It will be up to UE’s capability to support various MIMO features depending on UE’s bands </w:t>
      </w:r>
      <w:r w:rsidR="005C1860">
        <w:rPr>
          <w:lang w:val="en-US"/>
        </w:rPr>
        <w:t xml:space="preserve">of operation </w:t>
      </w:r>
      <w:r w:rsidR="00544741">
        <w:rPr>
          <w:lang w:val="en-US"/>
        </w:rPr>
        <w:t>and their corresponding implementation.</w:t>
      </w:r>
    </w:p>
    <w:p w:rsidR="00B60B6B" w:rsidRDefault="00B60B6B" w:rsidP="00043DC9">
      <w:pPr>
        <w:rPr>
          <w:lang w:val="en-US"/>
        </w:rPr>
      </w:pPr>
      <w:r>
        <w:rPr>
          <w:lang w:val="en-US"/>
        </w:rPr>
        <w:t xml:space="preserve">However, performance difference at below-6GHz carriers and at above-6GHz carriers may </w:t>
      </w:r>
      <w:r w:rsidR="005A3318">
        <w:rPr>
          <w:lang w:val="en-US"/>
        </w:rPr>
        <w:t>imply</w:t>
      </w:r>
      <w:r>
        <w:rPr>
          <w:lang w:val="en-US"/>
        </w:rPr>
        <w:t xml:space="preserve"> </w:t>
      </w:r>
      <w:r w:rsidR="00544741">
        <w:rPr>
          <w:lang w:val="en-US"/>
        </w:rPr>
        <w:t xml:space="preserve">different </w:t>
      </w:r>
      <w:r w:rsidR="005A3318">
        <w:rPr>
          <w:lang w:val="en-US"/>
        </w:rPr>
        <w:t>choices of</w:t>
      </w:r>
      <w:r>
        <w:rPr>
          <w:lang w:val="en-US"/>
        </w:rPr>
        <w:t xml:space="preserve"> </w:t>
      </w:r>
      <w:r w:rsidR="00544741">
        <w:rPr>
          <w:lang w:val="en-US"/>
        </w:rPr>
        <w:t xml:space="preserve">related </w:t>
      </w:r>
      <w:r>
        <w:rPr>
          <w:lang w:val="en-US"/>
        </w:rPr>
        <w:t>techni</w:t>
      </w:r>
      <w:r w:rsidR="00544741">
        <w:rPr>
          <w:lang w:val="en-US"/>
        </w:rPr>
        <w:t xml:space="preserve">ques.  </w:t>
      </w:r>
      <w:r w:rsidR="005A3318">
        <w:rPr>
          <w:lang w:val="en-US"/>
        </w:rPr>
        <w:t>C</w:t>
      </w:r>
      <w:r w:rsidR="00544741">
        <w:rPr>
          <w:lang w:val="en-US"/>
        </w:rPr>
        <w:t>ertain method</w:t>
      </w:r>
      <w:r w:rsidR="005A3318">
        <w:rPr>
          <w:lang w:val="en-US"/>
        </w:rPr>
        <w:t>s</w:t>
      </w:r>
      <w:r w:rsidR="00544741">
        <w:rPr>
          <w:lang w:val="en-US"/>
        </w:rPr>
        <w:t>, which may provide performance gain at below-6GHz carriers, might not perform a</w:t>
      </w:r>
      <w:r w:rsidR="00AB11D1">
        <w:rPr>
          <w:lang w:val="en-US"/>
        </w:rPr>
        <w:t xml:space="preserve">s well at above-6GHz carriers, and vice versa.  Therefore, </w:t>
      </w:r>
      <w:r w:rsidR="005A3318">
        <w:rPr>
          <w:lang w:val="en-US"/>
        </w:rPr>
        <w:t xml:space="preserve">we may choose </w:t>
      </w:r>
      <w:r w:rsidR="00AB11D1">
        <w:rPr>
          <w:lang w:val="en-US"/>
        </w:rPr>
        <w:t>different techniques/methods</w:t>
      </w:r>
      <w:r w:rsidR="005A3318">
        <w:rPr>
          <w:lang w:val="en-US"/>
        </w:rPr>
        <w:t xml:space="preserve"> for below-6GHz and above-6GHz carriers</w:t>
      </w:r>
      <w:r w:rsidR="00AB11D1">
        <w:rPr>
          <w:lang w:val="en-US"/>
        </w:rPr>
        <w:t>.</w:t>
      </w:r>
    </w:p>
    <w:p w:rsidR="00AB11D1" w:rsidRDefault="00AB11D1" w:rsidP="00043DC9">
      <w:pPr>
        <w:rPr>
          <w:lang w:val="en-US"/>
        </w:rPr>
      </w:pPr>
      <w:r>
        <w:rPr>
          <w:lang w:val="en-US"/>
        </w:rPr>
        <w:t>In summary, we propose:</w:t>
      </w:r>
    </w:p>
    <w:p w:rsidR="00B60B6B" w:rsidRPr="00AB11D1" w:rsidRDefault="00AB11D1" w:rsidP="00043DC9">
      <w:pPr>
        <w:rPr>
          <w:b/>
          <w:i/>
          <w:lang w:val="en-US"/>
        </w:rPr>
      </w:pPr>
      <w:r w:rsidRPr="00AB11D1">
        <w:rPr>
          <w:b/>
          <w:i/>
          <w:lang w:val="en-US"/>
        </w:rPr>
        <w:t>Proposal 1:</w:t>
      </w:r>
      <w:r w:rsidRPr="00AB11D1">
        <w:rPr>
          <w:b/>
          <w:i/>
          <w:lang w:val="en-US"/>
        </w:rPr>
        <w:tab/>
        <w:t>For below 6GHz, omni XP UEs with 2Tx, 4Tx, and 8Tx shall be considered for UL-MIMO.</w:t>
      </w:r>
    </w:p>
    <w:p w:rsidR="00AB11D1" w:rsidRDefault="00AB11D1" w:rsidP="00AB11D1">
      <w:pPr>
        <w:ind w:left="1440" w:hanging="1440"/>
        <w:rPr>
          <w:lang w:val="en-US"/>
        </w:rPr>
      </w:pPr>
      <w:r w:rsidRPr="00AB11D1">
        <w:rPr>
          <w:b/>
          <w:i/>
          <w:lang w:val="en-US"/>
        </w:rPr>
        <w:t>Proposal 2:</w:t>
      </w:r>
      <w:r w:rsidRPr="00AB11D1">
        <w:rPr>
          <w:b/>
          <w:i/>
          <w:lang w:val="en-US"/>
        </w:rPr>
        <w:tab/>
        <w:t>For above 6GHz, direction</w:t>
      </w:r>
      <w:r w:rsidR="005C1860">
        <w:rPr>
          <w:b/>
          <w:i/>
          <w:lang w:val="en-US"/>
        </w:rPr>
        <w:t>al</w:t>
      </w:r>
      <w:r w:rsidRPr="00AB11D1">
        <w:rPr>
          <w:b/>
          <w:i/>
          <w:lang w:val="en-US"/>
        </w:rPr>
        <w:t xml:space="preserve">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AB11D1" w:rsidRDefault="00AB11D1" w:rsidP="00043DC9">
      <w:pPr>
        <w:rPr>
          <w:lang w:val="en-US"/>
        </w:rPr>
      </w:pPr>
    </w:p>
    <w:p w:rsidR="00D20305" w:rsidRDefault="00D20305" w:rsidP="00D20305">
      <w:pPr>
        <w:pStyle w:val="Heading3"/>
        <w:ind w:left="0" w:firstLine="0"/>
        <w:jc w:val="both"/>
        <w:rPr>
          <w:kern w:val="2"/>
          <w:lang w:val="en-US"/>
        </w:rPr>
      </w:pPr>
      <w:r>
        <w:rPr>
          <w:kern w:val="2"/>
          <w:lang w:val="en-US"/>
        </w:rPr>
        <w:t>3</w:t>
      </w:r>
      <w:r w:rsidRPr="00B72150">
        <w:rPr>
          <w:kern w:val="2"/>
          <w:lang w:val="en-US"/>
        </w:rPr>
        <w:tab/>
      </w:r>
      <w:r>
        <w:rPr>
          <w:kern w:val="2"/>
          <w:lang w:val="en-US"/>
        </w:rPr>
        <w:t>Uplink CSI acquisition and CSI feedback</w:t>
      </w:r>
    </w:p>
    <w:p w:rsidR="008C026B" w:rsidRDefault="008C026B" w:rsidP="008C026B">
      <w:pPr>
        <w:pStyle w:val="Heading4"/>
        <w:rPr>
          <w:lang w:val="en-US"/>
        </w:rPr>
      </w:pPr>
      <w:r>
        <w:rPr>
          <w:lang w:val="en-US"/>
        </w:rPr>
        <w:t>3.1</w:t>
      </w:r>
      <w:r w:rsidRPr="00B72150">
        <w:rPr>
          <w:lang w:val="en-US"/>
        </w:rPr>
        <w:tab/>
      </w:r>
      <w:r>
        <w:rPr>
          <w:lang w:val="en-US"/>
        </w:rPr>
        <w:t>Uplink CSI acquisition and application of reciprocity</w:t>
      </w:r>
    </w:p>
    <w:p w:rsidR="0098157C" w:rsidRDefault="0098157C" w:rsidP="0098157C">
      <w:pPr>
        <w:rPr>
          <w:lang w:val="en-US" w:eastAsia="x-none"/>
        </w:rPr>
      </w:pPr>
      <w:r>
        <w:rPr>
          <w:lang w:val="en-US" w:eastAsia="x-none"/>
        </w:rPr>
        <w:t xml:space="preserve">For TDD transmission, it is possible to use </w:t>
      </w:r>
      <w:r w:rsidR="00F13A8C">
        <w:rPr>
          <w:lang w:val="en-US" w:eastAsia="x-none"/>
        </w:rPr>
        <w:t>channel</w:t>
      </w:r>
      <w:r>
        <w:rPr>
          <w:lang w:val="en-US" w:eastAsia="x-none"/>
        </w:rPr>
        <w:t xml:space="preserve"> reciprocity </w:t>
      </w:r>
      <w:r w:rsidR="00F13A8C">
        <w:rPr>
          <w:lang w:val="en-US" w:eastAsia="x-none"/>
        </w:rPr>
        <w:t xml:space="preserve">property </w:t>
      </w:r>
      <w:r>
        <w:rPr>
          <w:lang w:val="en-US" w:eastAsia="x-none"/>
        </w:rPr>
        <w:t>to acquire uplink CSI from downlink RS measurement.</w:t>
      </w:r>
      <w:r w:rsidR="00BC086D">
        <w:rPr>
          <w:lang w:val="en-US" w:eastAsia="x-none"/>
        </w:rPr>
        <w:t xml:space="preserve">  If </w:t>
      </w:r>
      <w:r w:rsidR="002C19B5">
        <w:rPr>
          <w:lang w:val="en-US" w:eastAsia="x-none"/>
        </w:rPr>
        <w:t>one</w:t>
      </w:r>
      <w:r w:rsidR="00BC086D">
        <w:rPr>
          <w:lang w:val="en-US" w:eastAsia="x-none"/>
        </w:rPr>
        <w:t xml:space="preserve"> UE is reciprocity calibrated with </w:t>
      </w:r>
      <w:r w:rsidR="002C19B5">
        <w:rPr>
          <w:lang w:val="en-US" w:eastAsia="x-none"/>
        </w:rPr>
        <w:t xml:space="preserve">its </w:t>
      </w:r>
      <w:r w:rsidR="00BC086D">
        <w:rPr>
          <w:lang w:val="en-US" w:eastAsia="x-none"/>
        </w:rPr>
        <w:t xml:space="preserve">DL, the estimated DL channel at the UE can be directly used </w:t>
      </w:r>
      <w:r w:rsidR="002C19B5">
        <w:rPr>
          <w:lang w:val="en-US" w:eastAsia="x-none"/>
        </w:rPr>
        <w:t>as</w:t>
      </w:r>
      <w:r w:rsidR="00BC086D">
        <w:rPr>
          <w:lang w:val="en-US" w:eastAsia="x-none"/>
        </w:rPr>
        <w:t xml:space="preserve"> the desired uplink </w:t>
      </w:r>
      <w:r w:rsidR="002C19B5">
        <w:rPr>
          <w:lang w:val="en-US" w:eastAsia="x-none"/>
        </w:rPr>
        <w:t>CSI</w:t>
      </w:r>
      <w:r w:rsidR="00BC086D">
        <w:rPr>
          <w:lang w:val="en-US" w:eastAsia="x-none"/>
        </w:rPr>
        <w:t xml:space="preserve">.  </w:t>
      </w:r>
      <w:r w:rsidR="00334BC5">
        <w:rPr>
          <w:lang w:val="en-US" w:eastAsia="x-none"/>
        </w:rPr>
        <w:t>The estimated uplink CSI may be forward</w:t>
      </w:r>
      <w:r w:rsidR="00655340">
        <w:rPr>
          <w:lang w:val="en-US" w:eastAsia="x-none"/>
        </w:rPr>
        <w:t>ed</w:t>
      </w:r>
      <w:r w:rsidR="00334BC5">
        <w:rPr>
          <w:lang w:val="en-US" w:eastAsia="x-none"/>
        </w:rPr>
        <w:t xml:space="preserve"> to </w:t>
      </w:r>
      <w:r w:rsidR="00655340">
        <w:rPr>
          <w:lang w:val="en-US" w:eastAsia="x-none"/>
        </w:rPr>
        <w:t xml:space="preserve">the </w:t>
      </w:r>
      <w:r w:rsidR="002C19B5">
        <w:rPr>
          <w:lang w:val="en-US" w:eastAsia="x-none"/>
        </w:rPr>
        <w:t>BS</w:t>
      </w:r>
      <w:r w:rsidR="00334BC5">
        <w:rPr>
          <w:lang w:val="en-US" w:eastAsia="x-none"/>
        </w:rPr>
        <w:t xml:space="preserve"> through uplink control/data channels, and</w:t>
      </w:r>
      <w:r w:rsidR="00036C21">
        <w:rPr>
          <w:lang w:val="en-US" w:eastAsia="x-none"/>
        </w:rPr>
        <w:t>/or</w:t>
      </w:r>
      <w:r w:rsidR="00334BC5">
        <w:rPr>
          <w:lang w:val="en-US" w:eastAsia="x-none"/>
        </w:rPr>
        <w:t xml:space="preserve"> the uplink CSI can </w:t>
      </w:r>
      <w:r w:rsidR="002C19B5">
        <w:rPr>
          <w:lang w:val="en-US" w:eastAsia="x-none"/>
        </w:rPr>
        <w:t>be used for precoding selection for uplink MIMO.</w:t>
      </w:r>
    </w:p>
    <w:p w:rsidR="00F13A8C" w:rsidRDefault="00F13A8C" w:rsidP="0098157C">
      <w:pPr>
        <w:rPr>
          <w:lang w:val="en-US" w:eastAsia="x-none"/>
        </w:rPr>
      </w:pPr>
      <w:r>
        <w:rPr>
          <w:lang w:val="en-US" w:eastAsia="x-none"/>
        </w:rPr>
        <w:t xml:space="preserve">The utilization of reciprocity needs </w:t>
      </w:r>
      <w:r w:rsidR="00655340">
        <w:rPr>
          <w:lang w:val="en-US" w:eastAsia="x-none"/>
        </w:rPr>
        <w:t xml:space="preserve">the UE to be </w:t>
      </w:r>
      <w:r>
        <w:rPr>
          <w:lang w:val="en-US" w:eastAsia="x-none"/>
        </w:rPr>
        <w:t>calibrated, which wil</w:t>
      </w:r>
      <w:r w:rsidR="00334BC5">
        <w:rPr>
          <w:lang w:val="en-US" w:eastAsia="x-none"/>
        </w:rPr>
        <w:t xml:space="preserve">l depend on </w:t>
      </w:r>
      <w:r w:rsidR="00655340">
        <w:rPr>
          <w:lang w:val="en-US" w:eastAsia="x-none"/>
        </w:rPr>
        <w:t xml:space="preserve">the </w:t>
      </w:r>
      <w:r w:rsidR="00334BC5">
        <w:rPr>
          <w:lang w:val="en-US" w:eastAsia="x-none"/>
        </w:rPr>
        <w:t xml:space="preserve">UE’s capability.  </w:t>
      </w:r>
      <w:r w:rsidR="006D2B46">
        <w:rPr>
          <w:lang w:val="en-US" w:eastAsia="x-none"/>
        </w:rPr>
        <w:t>It is possible to introduce UE</w:t>
      </w:r>
      <w:r w:rsidR="00655340">
        <w:rPr>
          <w:lang w:val="en-US" w:eastAsia="x-none"/>
        </w:rPr>
        <w:t>-</w:t>
      </w:r>
      <w:r w:rsidR="006D2B46">
        <w:rPr>
          <w:lang w:val="en-US" w:eastAsia="x-none"/>
        </w:rPr>
        <w:t xml:space="preserve">specific signaling </w:t>
      </w:r>
      <w:r w:rsidR="00655340">
        <w:rPr>
          <w:lang w:val="en-US" w:eastAsia="x-none"/>
        </w:rPr>
        <w:t xml:space="preserve">for the </w:t>
      </w:r>
      <w:r w:rsidR="006D2B46">
        <w:rPr>
          <w:lang w:val="en-US" w:eastAsia="x-none"/>
        </w:rPr>
        <w:t>UE’s capability o</w:t>
      </w:r>
      <w:r w:rsidR="00D57FED">
        <w:rPr>
          <w:lang w:val="en-US" w:eastAsia="x-none"/>
        </w:rPr>
        <w:t>f</w:t>
      </w:r>
      <w:r w:rsidR="006D2B46">
        <w:rPr>
          <w:lang w:val="en-US" w:eastAsia="x-none"/>
        </w:rPr>
        <w:t xml:space="preserve"> reciprocity calibration.  This UE capability signaling is possible to inform </w:t>
      </w:r>
      <w:r w:rsidR="002C19B5">
        <w:rPr>
          <w:lang w:val="en-US" w:eastAsia="x-none"/>
        </w:rPr>
        <w:t>BS</w:t>
      </w:r>
      <w:r w:rsidR="006D2B46">
        <w:rPr>
          <w:lang w:val="en-US" w:eastAsia="x-none"/>
        </w:rPr>
        <w:t xml:space="preserve"> so that the CSI acquisition can be operated accordingly based on UE’s capability. </w:t>
      </w:r>
    </w:p>
    <w:p w:rsidR="00F13A8C" w:rsidRDefault="00F13A8C" w:rsidP="0098157C">
      <w:pPr>
        <w:rPr>
          <w:lang w:val="en-US" w:eastAsia="x-none"/>
        </w:rPr>
      </w:pPr>
      <w:r>
        <w:rPr>
          <w:lang w:val="en-US" w:eastAsia="x-none"/>
        </w:rPr>
        <w:t xml:space="preserve">When the reciprocity non-calibrated UE cannot provide accurate uplink CSI from </w:t>
      </w:r>
      <w:r w:rsidR="006D2B46">
        <w:rPr>
          <w:lang w:val="en-US" w:eastAsia="x-none"/>
        </w:rPr>
        <w:t xml:space="preserve">its </w:t>
      </w:r>
      <w:r>
        <w:rPr>
          <w:lang w:val="en-US" w:eastAsia="x-none"/>
        </w:rPr>
        <w:t xml:space="preserve">downlink measurement, the uplink CSI acquisition shall depend on </w:t>
      </w:r>
      <w:r w:rsidR="00655340">
        <w:rPr>
          <w:lang w:val="en-US" w:eastAsia="x-none"/>
        </w:rPr>
        <w:t xml:space="preserve">an </w:t>
      </w:r>
      <w:r w:rsidR="006D2B46">
        <w:rPr>
          <w:lang w:val="en-US" w:eastAsia="x-none"/>
        </w:rPr>
        <w:t>SRS-based approach.  Uplink sound channel and/or other uplink channels can be used to estimat</w:t>
      </w:r>
      <w:r w:rsidR="002C19B5">
        <w:rPr>
          <w:lang w:val="en-US" w:eastAsia="x-none"/>
        </w:rPr>
        <w:t>e uplink CSI at the TRP.</w:t>
      </w:r>
    </w:p>
    <w:p w:rsidR="006D2B46" w:rsidRDefault="00F13A8C" w:rsidP="0098157C">
      <w:pPr>
        <w:rPr>
          <w:lang w:val="en-US" w:eastAsia="x-none"/>
        </w:rPr>
      </w:pPr>
      <w:r>
        <w:rPr>
          <w:lang w:val="en-US" w:eastAsia="x-none"/>
        </w:rPr>
        <w:t xml:space="preserve">Given that reciprocity-based approach depends on </w:t>
      </w:r>
      <w:r w:rsidR="00655340">
        <w:rPr>
          <w:lang w:val="en-US" w:eastAsia="x-none"/>
        </w:rPr>
        <w:t xml:space="preserve">the </w:t>
      </w:r>
      <w:r>
        <w:rPr>
          <w:lang w:val="en-US" w:eastAsia="x-none"/>
        </w:rPr>
        <w:t xml:space="preserve">UE’s capability, the new uplink MIMO design </w:t>
      </w:r>
      <w:r w:rsidR="006D2B46">
        <w:rPr>
          <w:lang w:val="en-US" w:eastAsia="x-none"/>
        </w:rPr>
        <w:t>shall</w:t>
      </w:r>
      <w:r>
        <w:rPr>
          <w:lang w:val="en-US" w:eastAsia="x-none"/>
        </w:rPr>
        <w:t xml:space="preserve"> support both reciprocity-based and non-reciprocity-based CSI acquisition approaches.</w:t>
      </w:r>
      <w:r w:rsidR="006D2B46">
        <w:rPr>
          <w:lang w:val="en-US" w:eastAsia="x-none"/>
        </w:rPr>
        <w:t xml:space="preserve">  At the TRP side, the CSI acquisition may be obtained with either of the operations:</w:t>
      </w:r>
      <w:r w:rsidR="00F25EAB">
        <w:rPr>
          <w:lang w:val="en-US" w:eastAsia="x-none"/>
        </w:rPr>
        <w:t xml:space="preserve"> i) signaling from uplink control/data channels; ii) CSI estimation on uplink sounding channel.  The selection of either operations will be UE specific, depending on UE’s capability on reciprocity calibration.</w:t>
      </w:r>
    </w:p>
    <w:p w:rsidR="00F13A8C" w:rsidRDefault="00F25EAB" w:rsidP="0098157C">
      <w:pPr>
        <w:rPr>
          <w:lang w:val="en-US" w:eastAsia="x-none"/>
        </w:rPr>
      </w:pPr>
      <w:r>
        <w:rPr>
          <w:lang w:val="en-US" w:eastAsia="x-none"/>
        </w:rPr>
        <w:t>For FDD transmission, it is also possible to acquire long term CSI with DL RS estimation.  The long term CSI can include information such as AoA information.</w:t>
      </w:r>
    </w:p>
    <w:p w:rsidR="00F25EAB" w:rsidRDefault="00F25EAB" w:rsidP="0098157C">
      <w:pPr>
        <w:rPr>
          <w:lang w:val="en-US" w:eastAsia="x-none"/>
        </w:rPr>
      </w:pPr>
      <w:r>
        <w:rPr>
          <w:lang w:val="en-US" w:eastAsia="x-none"/>
        </w:rPr>
        <w:t>On uplink CSI acquisition, we propose</w:t>
      </w:r>
    </w:p>
    <w:p w:rsidR="00F25EAB" w:rsidRPr="00F25EAB" w:rsidRDefault="00F25EAB" w:rsidP="0098157C">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F25EAB" w:rsidRPr="0098157C" w:rsidRDefault="00F25EAB" w:rsidP="0098157C">
      <w:pPr>
        <w:rPr>
          <w:lang w:val="en-US" w:eastAsia="x-none"/>
        </w:rPr>
      </w:pPr>
      <w:r w:rsidRPr="00F25EAB">
        <w:rPr>
          <w:b/>
          <w:i/>
          <w:lang w:val="en-US" w:eastAsia="x-none"/>
        </w:rPr>
        <w:lastRenderedPageBreak/>
        <w:t>Proposal 4:</w:t>
      </w:r>
      <w:r w:rsidRPr="00F25EAB">
        <w:rPr>
          <w:b/>
          <w:i/>
          <w:lang w:val="en-US" w:eastAsia="x-none"/>
        </w:rPr>
        <w:tab/>
        <w:t>Both reciprocity-based and non-reciprocity-based CSI acquisition schemes shall be supported.</w:t>
      </w:r>
    </w:p>
    <w:p w:rsidR="0098157C" w:rsidRDefault="0098157C" w:rsidP="0098157C">
      <w:pPr>
        <w:pStyle w:val="Heading4"/>
        <w:rPr>
          <w:lang w:val="en-US"/>
        </w:rPr>
      </w:pPr>
      <w:r>
        <w:rPr>
          <w:lang w:val="en-US"/>
        </w:rPr>
        <w:t>3.2</w:t>
      </w:r>
      <w:r w:rsidRPr="00B72150">
        <w:rPr>
          <w:lang w:val="en-US"/>
        </w:rPr>
        <w:tab/>
      </w:r>
      <w:r>
        <w:rPr>
          <w:lang w:val="en-US"/>
        </w:rPr>
        <w:t>Uplink CSI feedback</w:t>
      </w:r>
    </w:p>
    <w:p w:rsidR="00B15108" w:rsidRDefault="00C106A9" w:rsidP="00D20305">
      <w:pPr>
        <w:rPr>
          <w:lang w:val="en-US"/>
        </w:rPr>
      </w:pPr>
      <w:r>
        <w:rPr>
          <w:lang w:val="en-US"/>
        </w:rPr>
        <w:t>There are multiple approaches to feedback CSI to UE for precoder selection.</w:t>
      </w:r>
      <w:r w:rsidR="00B15108">
        <w:rPr>
          <w:lang w:val="en-US"/>
        </w:rPr>
        <w:t xml:space="preserve">  As indicated in the WF agreements [2], at least </w:t>
      </w:r>
      <w:r w:rsidR="002C19B5">
        <w:rPr>
          <w:lang w:val="en-US"/>
        </w:rPr>
        <w:t xml:space="preserve">one </w:t>
      </w:r>
      <w:r w:rsidR="00B15108">
        <w:rPr>
          <w:lang w:val="en-US"/>
        </w:rPr>
        <w:t xml:space="preserve">of the two candidate schemes is to be supported: codebook based transmission, and non-codebook based transmission.  </w:t>
      </w:r>
    </w:p>
    <w:p w:rsidR="009714C2" w:rsidRDefault="00B15108" w:rsidP="00D20305">
      <w:pPr>
        <w:rPr>
          <w:lang w:val="en-US"/>
        </w:rPr>
      </w:pPr>
      <w:r>
        <w:rPr>
          <w:lang w:val="en-US"/>
        </w:rPr>
        <w:t xml:space="preserve">The codebook based transmission </w:t>
      </w:r>
      <w:r w:rsidR="002C19B5">
        <w:rPr>
          <w:lang w:val="en-US"/>
        </w:rPr>
        <w:t>uses</w:t>
      </w:r>
      <w:r>
        <w:rPr>
          <w:lang w:val="en-US"/>
        </w:rPr>
        <w:t xml:space="preserve"> a set of predefined precoding codebooks for UE UL-MIMO.  The selection of UE codebook can be based by BS-centric mechanism (PMI-based), or UE-centric mechanism.  Either of the mechanisms can use some assistant information from other side, such as </w:t>
      </w:r>
      <w:r w:rsidR="009714C2">
        <w:rPr>
          <w:lang w:val="en-US"/>
        </w:rPr>
        <w:t>BS-centric mechanism may need some UE-aided information, or the UE-centric mechanism may need some BS-side CSI feedback.  The choice of the detailed mechanism will depend on performance evaluation.</w:t>
      </w:r>
    </w:p>
    <w:p w:rsidR="00B15108" w:rsidRDefault="009714C2" w:rsidP="00D20305">
      <w:pPr>
        <w:rPr>
          <w:lang w:val="en-US"/>
        </w:rPr>
      </w:pPr>
      <w:r>
        <w:rPr>
          <w:lang w:val="en-US"/>
        </w:rPr>
        <w:t>The other candidate, non-codebook based transmission may include various approaches for UE precoding generation.</w:t>
      </w:r>
      <w:r w:rsidR="00B15108">
        <w:rPr>
          <w:lang w:val="en-US"/>
        </w:rPr>
        <w:t xml:space="preserve"> </w:t>
      </w:r>
      <w:r>
        <w:rPr>
          <w:lang w:val="en-US"/>
        </w:rPr>
        <w:t>Unlike to the codebook based approach, the non-codebook based approach might provide extra gain with more accurate precoding matrix to match the uplink transmission channel.  However, the cost of CSI feedback for non-codebook based approaches could be higher than the codebook based approaches.  Simulations are needed to evaluate candidate schemes.</w:t>
      </w:r>
    </w:p>
    <w:p w:rsidR="009714C2" w:rsidRDefault="009714C2" w:rsidP="00230887">
      <w:pPr>
        <w:ind w:left="1440" w:hanging="1440"/>
        <w:rPr>
          <w:b/>
          <w:i/>
          <w:lang w:val="en-US"/>
        </w:rPr>
      </w:pPr>
      <w:r w:rsidRPr="00230887">
        <w:rPr>
          <w:b/>
          <w:i/>
          <w:lang w:val="en-US"/>
        </w:rPr>
        <w:t>Proposal 5:</w:t>
      </w:r>
      <w:r w:rsidRPr="00230887">
        <w:rPr>
          <w:b/>
          <w:i/>
          <w:lang w:val="en-US"/>
        </w:rPr>
        <w:tab/>
        <w:t xml:space="preserve">BS centric with UE-aided mechanism shall be supported </w:t>
      </w:r>
      <w:r w:rsidR="00230887" w:rsidRPr="00230887">
        <w:rPr>
          <w:b/>
          <w:i/>
          <w:lang w:val="en-US"/>
        </w:rPr>
        <w:t xml:space="preserve">for either codebook-based </w:t>
      </w:r>
      <w:r w:rsidR="0039122C">
        <w:rPr>
          <w:b/>
          <w:i/>
          <w:lang w:val="en-US"/>
        </w:rPr>
        <w:t>or</w:t>
      </w:r>
      <w:r w:rsidR="00230887" w:rsidRPr="00230887">
        <w:rPr>
          <w:b/>
          <w:i/>
          <w:lang w:val="en-US"/>
        </w:rPr>
        <w:t xml:space="preserve"> non-codebook based transmission.</w:t>
      </w:r>
    </w:p>
    <w:p w:rsidR="00D57FED" w:rsidRPr="00230887" w:rsidRDefault="00D57FED" w:rsidP="00230887">
      <w:pPr>
        <w:ind w:left="1440" w:hanging="1440"/>
        <w:rPr>
          <w:b/>
          <w:i/>
          <w:lang w:val="en-US"/>
        </w:rPr>
      </w:pPr>
      <w:r>
        <w:rPr>
          <w:b/>
          <w:i/>
          <w:lang w:val="en-US"/>
        </w:rPr>
        <w:t>Proposal 6:</w:t>
      </w:r>
      <w:r>
        <w:rPr>
          <w:b/>
          <w:i/>
          <w:lang w:val="en-US"/>
        </w:rPr>
        <w:tab/>
        <w:t>UE centric with BS-aided mechanism can be supported for UE with reciprocity-based CSI acquisition.</w:t>
      </w:r>
    </w:p>
    <w:p w:rsidR="00D20305" w:rsidRDefault="00D20305" w:rsidP="00D20305">
      <w:pPr>
        <w:pStyle w:val="Heading3"/>
        <w:ind w:left="0" w:firstLine="0"/>
        <w:jc w:val="both"/>
        <w:rPr>
          <w:kern w:val="2"/>
          <w:lang w:val="en-US"/>
        </w:rPr>
      </w:pPr>
      <w:r>
        <w:rPr>
          <w:kern w:val="2"/>
          <w:lang w:val="en-US"/>
        </w:rPr>
        <w:t>4</w:t>
      </w:r>
      <w:r w:rsidRPr="00B72150">
        <w:rPr>
          <w:kern w:val="2"/>
          <w:lang w:val="en-US"/>
        </w:rPr>
        <w:tab/>
      </w:r>
      <w:r w:rsidR="00B82017">
        <w:rPr>
          <w:kern w:val="2"/>
          <w:lang w:val="en-US"/>
        </w:rPr>
        <w:t xml:space="preserve">Other </w:t>
      </w:r>
      <w:r w:rsidR="00292B7E">
        <w:rPr>
          <w:kern w:val="2"/>
          <w:lang w:val="en-US"/>
        </w:rPr>
        <w:t>i</w:t>
      </w:r>
      <w:r w:rsidR="00B82017">
        <w:rPr>
          <w:kern w:val="2"/>
          <w:lang w:val="en-US"/>
        </w:rPr>
        <w:t>ssues</w:t>
      </w:r>
    </w:p>
    <w:p w:rsidR="00976DE2" w:rsidRDefault="00B82017" w:rsidP="00976DE2">
      <w:pPr>
        <w:rPr>
          <w:lang w:val="en-US"/>
        </w:rPr>
      </w:pPr>
      <w:r>
        <w:rPr>
          <w:lang w:val="en-US"/>
        </w:rPr>
        <w:t>Both SU-MIMO and MU-MIMO sha</w:t>
      </w:r>
      <w:r w:rsidR="00292B7E">
        <w:rPr>
          <w:lang w:val="en-US"/>
        </w:rPr>
        <w:t xml:space="preserve">ll be supported for uplink MIMO for both below-6GHz and above-6GHz carriers.  </w:t>
      </w:r>
      <w:r w:rsidR="00A24D5E">
        <w:rPr>
          <w:lang w:val="en-US"/>
        </w:rPr>
        <w:t>In our other contribution</w:t>
      </w:r>
      <w:r w:rsidR="003C78A7">
        <w:rPr>
          <w:lang w:val="en-US"/>
        </w:rPr>
        <w:t xml:space="preserve"> [4]</w:t>
      </w:r>
      <w:r w:rsidR="00A24D5E">
        <w:rPr>
          <w:lang w:val="en-US"/>
        </w:rPr>
        <w:t>, we have shown uplink SU-MIMO performance from system simulations.</w:t>
      </w:r>
    </w:p>
    <w:p w:rsidR="00031F71" w:rsidRDefault="00B82017" w:rsidP="00976DE2">
      <w:pPr>
        <w:rPr>
          <w:lang w:val="en-US"/>
        </w:rPr>
      </w:pPr>
      <w:r>
        <w:rPr>
          <w:lang w:val="en-US"/>
        </w:rPr>
        <w:t xml:space="preserve">The frequency-selective precoding is possible for uplink MIMO; however, performance gain and design issues shall be carefully evaluated for </w:t>
      </w:r>
      <w:r w:rsidR="00985CB1">
        <w:rPr>
          <w:lang w:val="en-US"/>
        </w:rPr>
        <w:t>both below 6GHz carriers and above 6GHz carriers.</w:t>
      </w:r>
      <w:r w:rsidR="00A24D5E">
        <w:rPr>
          <w:lang w:val="en-US"/>
        </w:rPr>
        <w:t xml:space="preserve">  </w:t>
      </w:r>
      <w:r w:rsidR="003C78A7">
        <w:rPr>
          <w:lang w:val="en-US"/>
        </w:rPr>
        <w:t xml:space="preserve">The SU-MIMO performance </w:t>
      </w:r>
      <w:r w:rsidR="00655340">
        <w:rPr>
          <w:lang w:val="en-US"/>
        </w:rPr>
        <w:t xml:space="preserve">with </w:t>
      </w:r>
      <w:r w:rsidR="003C78A7">
        <w:rPr>
          <w:lang w:val="en-US"/>
        </w:rPr>
        <w:t xml:space="preserve">frequency selective precoding is shown </w:t>
      </w:r>
      <w:r w:rsidR="00655340">
        <w:rPr>
          <w:lang w:val="en-US"/>
        </w:rPr>
        <w:t xml:space="preserve">for the 4GHz UMa environment </w:t>
      </w:r>
      <w:r w:rsidR="003C78A7">
        <w:rPr>
          <w:lang w:val="en-US"/>
        </w:rPr>
        <w:t xml:space="preserve">in </w:t>
      </w:r>
      <w:r w:rsidR="00655340">
        <w:rPr>
          <w:lang w:val="en-US"/>
        </w:rPr>
        <w:t xml:space="preserve">our companion </w:t>
      </w:r>
      <w:r w:rsidR="003C78A7">
        <w:rPr>
          <w:lang w:val="en-US"/>
        </w:rPr>
        <w:t xml:space="preserve">contribution [4].  More detailed proposals on </w:t>
      </w:r>
      <w:r w:rsidR="00655340">
        <w:rPr>
          <w:lang w:val="en-US"/>
        </w:rPr>
        <w:t xml:space="preserve">leveraging </w:t>
      </w:r>
      <w:r w:rsidR="003C78A7">
        <w:rPr>
          <w:lang w:val="en-US"/>
        </w:rPr>
        <w:t xml:space="preserve">frequency selectivity </w:t>
      </w:r>
      <w:r w:rsidR="00655340">
        <w:rPr>
          <w:lang w:val="en-US"/>
        </w:rPr>
        <w:t xml:space="preserve">in </w:t>
      </w:r>
      <w:r w:rsidR="003C78A7">
        <w:rPr>
          <w:lang w:val="en-US"/>
        </w:rPr>
        <w:t>UL-MIMO can be found in [4].</w:t>
      </w:r>
    </w:p>
    <w:p w:rsidR="00D20305" w:rsidRPr="00D20305" w:rsidRDefault="00D20305" w:rsidP="00F74E3A">
      <w:pPr>
        <w:rPr>
          <w:lang w:val="en-US"/>
        </w:rPr>
      </w:pPr>
    </w:p>
    <w:p w:rsidR="008C5AC9" w:rsidRPr="008C5AC9" w:rsidRDefault="00A96088" w:rsidP="008C5AC9">
      <w:pPr>
        <w:pStyle w:val="Heading3"/>
        <w:ind w:left="0" w:firstLine="0"/>
        <w:jc w:val="both"/>
        <w:rPr>
          <w:kern w:val="2"/>
          <w:lang w:val="en-US"/>
        </w:rPr>
      </w:pPr>
      <w:r>
        <w:rPr>
          <w:kern w:val="2"/>
          <w:lang w:val="en-US"/>
        </w:rPr>
        <w:t>5</w:t>
      </w:r>
      <w:r w:rsidR="009641C7" w:rsidRPr="00B72150">
        <w:rPr>
          <w:kern w:val="2"/>
          <w:lang w:val="en-US"/>
        </w:rPr>
        <w:tab/>
      </w:r>
      <w:r w:rsidR="00D20305">
        <w:rPr>
          <w:kern w:val="2"/>
          <w:lang w:val="en-US"/>
        </w:rPr>
        <w:t>Summary</w:t>
      </w:r>
    </w:p>
    <w:p w:rsidR="00031F71" w:rsidRDefault="00655340" w:rsidP="00FD6867">
      <w:pPr>
        <w:rPr>
          <w:lang w:val="en-US"/>
        </w:rPr>
      </w:pPr>
      <w:r>
        <w:rPr>
          <w:lang w:val="en-US"/>
        </w:rPr>
        <w:t>A g</w:t>
      </w:r>
      <w:r w:rsidR="003C78A7">
        <w:rPr>
          <w:lang w:val="en-US"/>
        </w:rPr>
        <w:t xml:space="preserve">eneral framework </w:t>
      </w:r>
      <w:r>
        <w:rPr>
          <w:lang w:val="en-US"/>
        </w:rPr>
        <w:t xml:space="preserve">for </w:t>
      </w:r>
      <w:r w:rsidR="003C78A7">
        <w:rPr>
          <w:lang w:val="en-US"/>
        </w:rPr>
        <w:t>UL-MIMO to address the agreed WF in [1][2] is provided in this contribution.  In summary, we have these proposals to be consid</w:t>
      </w:r>
      <w:bookmarkStart w:id="0" w:name="_GoBack"/>
      <w:bookmarkEnd w:id="0"/>
      <w:r w:rsidR="003C78A7">
        <w:rPr>
          <w:lang w:val="en-US"/>
        </w:rPr>
        <w:t>ered for NR UL-MIMO design:</w:t>
      </w:r>
    </w:p>
    <w:p w:rsidR="00031F71" w:rsidRPr="00AB11D1" w:rsidRDefault="00031F71" w:rsidP="00031F71">
      <w:pPr>
        <w:rPr>
          <w:b/>
          <w:i/>
          <w:lang w:val="en-US"/>
        </w:rPr>
      </w:pPr>
      <w:r w:rsidRPr="00AB11D1">
        <w:rPr>
          <w:b/>
          <w:i/>
          <w:lang w:val="en-US"/>
        </w:rPr>
        <w:t>Proposal 1:</w:t>
      </w:r>
      <w:r w:rsidRPr="00AB11D1">
        <w:rPr>
          <w:b/>
          <w:i/>
          <w:lang w:val="en-US"/>
        </w:rPr>
        <w:tab/>
        <w:t>For below 6GHz, omni XP UEs with 2Tx, 4Tx, and 8Tx shall be considered for UL-MIMO.</w:t>
      </w:r>
    </w:p>
    <w:p w:rsidR="00031F71" w:rsidRDefault="00031F71" w:rsidP="00031F71">
      <w:pPr>
        <w:ind w:left="1440" w:hanging="1440"/>
        <w:rPr>
          <w:lang w:val="en-US"/>
        </w:rPr>
      </w:pPr>
      <w:r w:rsidRPr="00AB11D1">
        <w:rPr>
          <w:b/>
          <w:i/>
          <w:lang w:val="en-US"/>
        </w:rPr>
        <w:t>Proposal 2:</w:t>
      </w:r>
      <w:r w:rsidRPr="00AB11D1">
        <w:rPr>
          <w:b/>
          <w:i/>
          <w:lang w:val="en-US"/>
        </w:rPr>
        <w:tab/>
        <w:t xml:space="preserve">For above 6GHz, direction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031F71" w:rsidRPr="00F25EAB" w:rsidRDefault="00031F71" w:rsidP="00031F71">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031F71" w:rsidRPr="0098157C" w:rsidRDefault="00031F71" w:rsidP="00031F71">
      <w:pPr>
        <w:rPr>
          <w:lang w:val="en-US" w:eastAsia="x-none"/>
        </w:rPr>
      </w:pPr>
      <w:r w:rsidRPr="00F25EAB">
        <w:rPr>
          <w:b/>
          <w:i/>
          <w:lang w:val="en-US" w:eastAsia="x-none"/>
        </w:rPr>
        <w:t>Proposal 4:</w:t>
      </w:r>
      <w:r w:rsidRPr="00F25EAB">
        <w:rPr>
          <w:b/>
          <w:i/>
          <w:lang w:val="en-US" w:eastAsia="x-none"/>
        </w:rPr>
        <w:tab/>
        <w:t>Both reciprocity-based and non-reciprocity-based CSI acquisition schemes shall be supported.</w:t>
      </w:r>
    </w:p>
    <w:p w:rsidR="00031F71" w:rsidRPr="00230887" w:rsidRDefault="00031F71" w:rsidP="00031F71">
      <w:pPr>
        <w:ind w:left="1440" w:hanging="1440"/>
        <w:rPr>
          <w:b/>
          <w:i/>
          <w:lang w:val="en-US"/>
        </w:rPr>
      </w:pPr>
      <w:r w:rsidRPr="00230887">
        <w:rPr>
          <w:b/>
          <w:i/>
          <w:lang w:val="en-US"/>
        </w:rPr>
        <w:t>Proposal 5:</w:t>
      </w:r>
      <w:r w:rsidRPr="00230887">
        <w:rPr>
          <w:b/>
          <w:i/>
          <w:lang w:val="en-US"/>
        </w:rPr>
        <w:tab/>
        <w:t xml:space="preserve">BS centric with UE-aided mechanism shall be supported for either codebook-based </w:t>
      </w:r>
      <w:r w:rsidR="0039122C">
        <w:rPr>
          <w:b/>
          <w:i/>
          <w:lang w:val="en-US"/>
        </w:rPr>
        <w:t>or</w:t>
      </w:r>
      <w:r w:rsidRPr="00230887">
        <w:rPr>
          <w:b/>
          <w:i/>
          <w:lang w:val="en-US"/>
        </w:rPr>
        <w:t xml:space="preserve"> non-codebook based transmission.</w:t>
      </w:r>
    </w:p>
    <w:p w:rsidR="003C78A7" w:rsidRPr="00230887" w:rsidRDefault="003C78A7" w:rsidP="003C78A7">
      <w:pPr>
        <w:ind w:left="1440" w:hanging="1440"/>
        <w:rPr>
          <w:b/>
          <w:i/>
          <w:lang w:val="en-US"/>
        </w:rPr>
      </w:pPr>
      <w:r>
        <w:rPr>
          <w:b/>
          <w:i/>
          <w:lang w:val="en-US"/>
        </w:rPr>
        <w:t>Proposal 6:</w:t>
      </w:r>
      <w:r>
        <w:rPr>
          <w:b/>
          <w:i/>
          <w:lang w:val="en-US"/>
        </w:rPr>
        <w:tab/>
        <w:t>UE centric with BS-aided mechanism can be supported for UE with reciprocity-based CSI acquisition.</w:t>
      </w:r>
    </w:p>
    <w:p w:rsidR="009B50FD" w:rsidRPr="00B72150" w:rsidRDefault="009B50FD" w:rsidP="009B50FD">
      <w:pPr>
        <w:rPr>
          <w:lang w:val="en-US"/>
        </w:rPr>
      </w:pPr>
    </w:p>
    <w:p w:rsidR="00806888" w:rsidRPr="00B72150" w:rsidRDefault="00806888" w:rsidP="00EC10E6">
      <w:pPr>
        <w:pStyle w:val="Heading1"/>
        <w:jc w:val="both"/>
        <w:rPr>
          <w:lang w:val="en-US"/>
        </w:rPr>
      </w:pPr>
      <w:r w:rsidRPr="00B72150">
        <w:rPr>
          <w:lang w:val="en-US"/>
        </w:rPr>
        <w:t>Reference</w:t>
      </w:r>
    </w:p>
    <w:p w:rsidR="009641C7" w:rsidRDefault="009641C7" w:rsidP="007C7874">
      <w:pPr>
        <w:spacing w:after="120"/>
        <w:ind w:left="720" w:hanging="720"/>
        <w:rPr>
          <w:lang w:val="en-US"/>
        </w:rPr>
      </w:pPr>
      <w:bookmarkStart w:id="1" w:name="_Ref430611759"/>
      <w:bookmarkStart w:id="2" w:name="_Ref431017336"/>
      <w:r>
        <w:rPr>
          <w:lang w:val="en-US"/>
        </w:rPr>
        <w:t>[1]</w:t>
      </w:r>
      <w:r>
        <w:rPr>
          <w:lang w:val="en-US"/>
        </w:rPr>
        <w:tab/>
      </w:r>
      <w:r w:rsidR="00226900">
        <w:rPr>
          <w:lang w:val="en-US"/>
        </w:rPr>
        <w:t>R1-168254</w:t>
      </w:r>
      <w:r w:rsidR="00226900">
        <w:rPr>
          <w:lang w:val="en-US"/>
        </w:rPr>
        <w:tab/>
        <w:t>“</w:t>
      </w:r>
      <w:r w:rsidR="00226900">
        <w:rPr>
          <w:i/>
          <w:lang w:val="en-US"/>
        </w:rPr>
        <w:t>WF on UL MIMO transmission”</w:t>
      </w:r>
      <w:r w:rsidR="00226900">
        <w:rPr>
          <w:lang w:val="en-US"/>
        </w:rPr>
        <w:t>¸</w:t>
      </w:r>
      <w:r w:rsidR="00226900" w:rsidRPr="00226900">
        <w:t xml:space="preserve"> </w:t>
      </w:r>
      <w:r w:rsidR="00226900" w:rsidRPr="00226900">
        <w:rPr>
          <w:lang w:val="en-US"/>
        </w:rPr>
        <w:t>Huawei, HiSilicon, China Unicom, Samsung, NTT DOCOMO</w:t>
      </w:r>
      <w:r w:rsidR="00226900">
        <w:rPr>
          <w:lang w:val="en-US"/>
        </w:rPr>
        <w:t>, RAN1 #86, Aug 2016</w:t>
      </w:r>
    </w:p>
    <w:p w:rsidR="00BC086D" w:rsidRPr="00226900" w:rsidRDefault="00BC086D" w:rsidP="007C7874">
      <w:pPr>
        <w:spacing w:after="120"/>
        <w:ind w:left="720" w:hanging="720"/>
        <w:rPr>
          <w:lang w:val="en-US"/>
        </w:rPr>
      </w:pPr>
      <w:r>
        <w:rPr>
          <w:lang w:val="en-US"/>
        </w:rPr>
        <w:t>[2]</w:t>
      </w:r>
      <w:r>
        <w:rPr>
          <w:lang w:val="en-US"/>
        </w:rPr>
        <w:tab/>
        <w:t xml:space="preserve">RAN1 #86 </w:t>
      </w:r>
      <w:r w:rsidR="00AB74F9">
        <w:rPr>
          <w:lang w:val="en-US"/>
        </w:rPr>
        <w:t>C</w:t>
      </w:r>
      <w:r>
        <w:rPr>
          <w:lang w:val="en-US"/>
        </w:rPr>
        <w:t>hair</w:t>
      </w:r>
      <w:r w:rsidR="00B15108">
        <w:rPr>
          <w:lang w:val="en-US"/>
        </w:rPr>
        <w:t>man</w:t>
      </w:r>
      <w:r>
        <w:rPr>
          <w:lang w:val="en-US"/>
        </w:rPr>
        <w:t xml:space="preserve"> </w:t>
      </w:r>
      <w:r w:rsidR="00AB74F9">
        <w:rPr>
          <w:lang w:val="en-US"/>
        </w:rPr>
        <w:t>N</w:t>
      </w:r>
      <w:r>
        <w:rPr>
          <w:lang w:val="en-US"/>
        </w:rPr>
        <w:t>otes</w:t>
      </w:r>
      <w:r w:rsidR="00B15108">
        <w:rPr>
          <w:lang w:val="en-US"/>
        </w:rPr>
        <w:t>, RAN1 #86, Aug 2016</w:t>
      </w:r>
    </w:p>
    <w:p w:rsidR="00D707CA" w:rsidRDefault="00BC086D" w:rsidP="00D707CA">
      <w:pPr>
        <w:spacing w:after="120"/>
        <w:ind w:left="720" w:hanging="720"/>
        <w:rPr>
          <w:lang w:val="en-US"/>
        </w:rPr>
      </w:pPr>
      <w:r>
        <w:rPr>
          <w:lang w:val="en-US"/>
        </w:rPr>
        <w:lastRenderedPageBreak/>
        <w:t>[3</w:t>
      </w:r>
      <w:r w:rsidR="00451322">
        <w:rPr>
          <w:lang w:val="en-US"/>
        </w:rPr>
        <w:t>]</w:t>
      </w:r>
      <w:r w:rsidR="00451322">
        <w:rPr>
          <w:lang w:val="en-US"/>
        </w:rPr>
        <w:tab/>
      </w:r>
      <w:r w:rsidR="00E02D09" w:rsidRPr="00A30E55">
        <w:t>R1-16</w:t>
      </w:r>
      <w:r w:rsidR="00E02D09">
        <w:t>10239</w:t>
      </w:r>
      <w:r w:rsidR="00E02D09" w:rsidRPr="0065453D">
        <w:tab/>
      </w:r>
      <w:r w:rsidR="00E02D09">
        <w:rPr>
          <w:lang w:val="en-US"/>
        </w:rPr>
        <w:t xml:space="preserve"> </w:t>
      </w:r>
      <w:r w:rsidR="00AB74F9">
        <w:rPr>
          <w:lang w:val="en-US"/>
        </w:rPr>
        <w:t>“</w:t>
      </w:r>
      <w:r w:rsidR="00AB74F9" w:rsidRPr="00AB74F9">
        <w:rPr>
          <w:lang w:val="en-US"/>
        </w:rPr>
        <w:t>On Beam Management for NR – Procedures</w:t>
      </w:r>
      <w:r w:rsidR="00AB74F9">
        <w:rPr>
          <w:lang w:val="en-US"/>
        </w:rPr>
        <w:t>,”</w:t>
      </w:r>
      <w:r w:rsidR="00AB74F9" w:rsidRPr="00AB74F9">
        <w:rPr>
          <w:lang w:val="en-US"/>
        </w:rPr>
        <w:t xml:space="preserve"> </w:t>
      </w:r>
      <w:r w:rsidR="002F7C80" w:rsidRPr="002F7C80">
        <w:rPr>
          <w:lang w:val="en-US"/>
        </w:rPr>
        <w:t>Nokia, Alcatel-Lucent Shanghai Bell</w:t>
      </w:r>
    </w:p>
    <w:p w:rsidR="00A24D5E" w:rsidRDefault="00A24D5E" w:rsidP="00D707CA">
      <w:pPr>
        <w:spacing w:after="120"/>
        <w:ind w:left="720" w:hanging="720"/>
        <w:rPr>
          <w:lang w:val="en-US"/>
        </w:rPr>
      </w:pPr>
      <w:r w:rsidRPr="00E02D09">
        <w:rPr>
          <w:lang w:val="en-US"/>
        </w:rPr>
        <w:t>[4]</w:t>
      </w:r>
      <w:r w:rsidRPr="00E02D09">
        <w:rPr>
          <w:lang w:val="en-US"/>
        </w:rPr>
        <w:tab/>
        <w:t>R1-16</w:t>
      </w:r>
      <w:r w:rsidR="00E02D09" w:rsidRPr="00E02D09">
        <w:rPr>
          <w:lang w:val="en-US"/>
        </w:rPr>
        <w:t>10261</w:t>
      </w:r>
      <w:r w:rsidRPr="00E02D09">
        <w:rPr>
          <w:lang w:val="en-US"/>
        </w:rPr>
        <w:tab/>
      </w:r>
      <w:r w:rsidR="002F7C80">
        <w:rPr>
          <w:lang w:val="en-US"/>
        </w:rPr>
        <w:t>“</w:t>
      </w:r>
      <w:r w:rsidR="002F7C80" w:rsidRPr="002F7C80">
        <w:rPr>
          <w:lang w:val="en-US"/>
        </w:rPr>
        <w:t>Uplink SU-MIMO Performance Characteristics in 5G-UMa 4GHz</w:t>
      </w:r>
      <w:r w:rsidR="002F7C80">
        <w:rPr>
          <w:lang w:val="en-US"/>
        </w:rPr>
        <w:t xml:space="preserve">,” </w:t>
      </w:r>
      <w:r w:rsidR="002F7C80" w:rsidRPr="002F7C80">
        <w:rPr>
          <w:lang w:val="en-US"/>
        </w:rPr>
        <w:t>Nokia, Alcatel-Lucent Shanghai Bell</w:t>
      </w:r>
      <w:r w:rsidR="002F7C80" w:rsidRPr="002F7C80" w:rsidDel="002F7C80">
        <w:rPr>
          <w:highlight w:val="yellow"/>
          <w:lang w:val="en-US"/>
        </w:rPr>
        <w:t xml:space="preserve"> </w:t>
      </w:r>
    </w:p>
    <w:p w:rsidR="00D71874" w:rsidRDefault="00D71874" w:rsidP="007C7874">
      <w:pPr>
        <w:spacing w:after="120"/>
        <w:ind w:left="720" w:hanging="720"/>
        <w:rPr>
          <w:lang w:val="en-US"/>
        </w:rPr>
      </w:pPr>
    </w:p>
    <w:p w:rsidR="00270CE9" w:rsidRDefault="00270CE9" w:rsidP="007C7874">
      <w:pPr>
        <w:spacing w:after="120"/>
        <w:ind w:left="720" w:hanging="720"/>
        <w:rPr>
          <w:lang w:val="en-US"/>
        </w:rPr>
      </w:pPr>
    </w:p>
    <w:bookmarkEnd w:id="1"/>
    <w:bookmarkEnd w:id="2"/>
    <w:p w:rsidR="00270CE9" w:rsidRDefault="00270CE9" w:rsidP="007C7874">
      <w:pPr>
        <w:spacing w:after="120"/>
        <w:ind w:left="720" w:hanging="720"/>
        <w:rPr>
          <w:lang w:val="en-US"/>
        </w:rPr>
      </w:pPr>
    </w:p>
    <w:sectPr w:rsidR="00270CE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C58" w:rsidRDefault="00765C58" w:rsidP="0099206E">
      <w:r>
        <w:separator/>
      </w:r>
    </w:p>
  </w:endnote>
  <w:endnote w:type="continuationSeparator" w:id="0">
    <w:p w:rsidR="00765C58" w:rsidRDefault="00765C58"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C58" w:rsidRDefault="00765C58" w:rsidP="0099206E">
      <w:r>
        <w:separator/>
      </w:r>
    </w:p>
  </w:footnote>
  <w:footnote w:type="continuationSeparator" w:id="0">
    <w:p w:rsidR="00765C58" w:rsidRDefault="00765C58"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63FDA"/>
    <w:multiLevelType w:val="hybridMultilevel"/>
    <w:tmpl w:val="4CF60B52"/>
    <w:lvl w:ilvl="0" w:tplc="85C2CDB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260F4"/>
    <w:multiLevelType w:val="hybridMultilevel"/>
    <w:tmpl w:val="922E605E"/>
    <w:lvl w:ilvl="0" w:tplc="922E6C5A">
      <w:start w:val="1"/>
      <w:numFmt w:val="bullet"/>
      <w:lvlText w:val="–"/>
      <w:lvlJc w:val="left"/>
      <w:pPr>
        <w:tabs>
          <w:tab w:val="num" w:pos="720"/>
        </w:tabs>
        <w:ind w:left="720" w:hanging="360"/>
      </w:pPr>
      <w:rPr>
        <w:rFonts w:ascii="Arial" w:hAnsi="Arial" w:hint="default"/>
      </w:rPr>
    </w:lvl>
    <w:lvl w:ilvl="1" w:tplc="371C96D2">
      <w:start w:val="1"/>
      <w:numFmt w:val="bullet"/>
      <w:lvlText w:val="–"/>
      <w:lvlJc w:val="left"/>
      <w:pPr>
        <w:tabs>
          <w:tab w:val="num" w:pos="1440"/>
        </w:tabs>
        <w:ind w:left="1440" w:hanging="360"/>
      </w:pPr>
      <w:rPr>
        <w:rFonts w:ascii="Arial" w:hAnsi="Arial" w:hint="default"/>
      </w:rPr>
    </w:lvl>
    <w:lvl w:ilvl="2" w:tplc="9710E7C2">
      <w:start w:val="57"/>
      <w:numFmt w:val="bullet"/>
      <w:lvlText w:val="•"/>
      <w:lvlJc w:val="left"/>
      <w:pPr>
        <w:tabs>
          <w:tab w:val="num" w:pos="2160"/>
        </w:tabs>
        <w:ind w:left="2160" w:hanging="360"/>
      </w:pPr>
      <w:rPr>
        <w:rFonts w:ascii="Arial" w:hAnsi="Arial" w:hint="default"/>
      </w:rPr>
    </w:lvl>
    <w:lvl w:ilvl="3" w:tplc="C04A706A" w:tentative="1">
      <w:start w:val="1"/>
      <w:numFmt w:val="bullet"/>
      <w:lvlText w:val="–"/>
      <w:lvlJc w:val="left"/>
      <w:pPr>
        <w:tabs>
          <w:tab w:val="num" w:pos="2880"/>
        </w:tabs>
        <w:ind w:left="2880" w:hanging="360"/>
      </w:pPr>
      <w:rPr>
        <w:rFonts w:ascii="Arial" w:hAnsi="Arial" w:hint="default"/>
      </w:rPr>
    </w:lvl>
    <w:lvl w:ilvl="4" w:tplc="00366A14" w:tentative="1">
      <w:start w:val="1"/>
      <w:numFmt w:val="bullet"/>
      <w:lvlText w:val="–"/>
      <w:lvlJc w:val="left"/>
      <w:pPr>
        <w:tabs>
          <w:tab w:val="num" w:pos="3600"/>
        </w:tabs>
        <w:ind w:left="3600" w:hanging="360"/>
      </w:pPr>
      <w:rPr>
        <w:rFonts w:ascii="Arial" w:hAnsi="Arial" w:hint="default"/>
      </w:rPr>
    </w:lvl>
    <w:lvl w:ilvl="5" w:tplc="D9366E8C" w:tentative="1">
      <w:start w:val="1"/>
      <w:numFmt w:val="bullet"/>
      <w:lvlText w:val="–"/>
      <w:lvlJc w:val="left"/>
      <w:pPr>
        <w:tabs>
          <w:tab w:val="num" w:pos="4320"/>
        </w:tabs>
        <w:ind w:left="4320" w:hanging="360"/>
      </w:pPr>
      <w:rPr>
        <w:rFonts w:ascii="Arial" w:hAnsi="Arial" w:hint="default"/>
      </w:rPr>
    </w:lvl>
    <w:lvl w:ilvl="6" w:tplc="798C4BEA" w:tentative="1">
      <w:start w:val="1"/>
      <w:numFmt w:val="bullet"/>
      <w:lvlText w:val="–"/>
      <w:lvlJc w:val="left"/>
      <w:pPr>
        <w:tabs>
          <w:tab w:val="num" w:pos="5040"/>
        </w:tabs>
        <w:ind w:left="5040" w:hanging="360"/>
      </w:pPr>
      <w:rPr>
        <w:rFonts w:ascii="Arial" w:hAnsi="Arial" w:hint="default"/>
      </w:rPr>
    </w:lvl>
    <w:lvl w:ilvl="7" w:tplc="D3C83DBA" w:tentative="1">
      <w:start w:val="1"/>
      <w:numFmt w:val="bullet"/>
      <w:lvlText w:val="–"/>
      <w:lvlJc w:val="left"/>
      <w:pPr>
        <w:tabs>
          <w:tab w:val="num" w:pos="5760"/>
        </w:tabs>
        <w:ind w:left="5760" w:hanging="360"/>
      </w:pPr>
      <w:rPr>
        <w:rFonts w:ascii="Arial" w:hAnsi="Arial" w:hint="default"/>
      </w:rPr>
    </w:lvl>
    <w:lvl w:ilvl="8" w:tplc="85E878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76D76"/>
    <w:multiLevelType w:val="hybridMultilevel"/>
    <w:tmpl w:val="4F922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F023E"/>
    <w:multiLevelType w:val="hybridMultilevel"/>
    <w:tmpl w:val="EFB81F6C"/>
    <w:lvl w:ilvl="0" w:tplc="D98208B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5"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8"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cs="Times New Roman" w:hint="default"/>
      </w:rPr>
    </w:lvl>
    <w:lvl w:ilvl="1" w:tplc="17489062">
      <w:start w:val="1"/>
      <w:numFmt w:val="bullet"/>
      <w:lvlText w:val="–"/>
      <w:lvlJc w:val="left"/>
      <w:pPr>
        <w:tabs>
          <w:tab w:val="num" w:pos="1440"/>
        </w:tabs>
        <w:ind w:left="1440" w:hanging="360"/>
      </w:pPr>
      <w:rPr>
        <w:rFonts w:ascii="Arial" w:hAnsi="Arial" w:cs="Times New Roman" w:hint="default"/>
      </w:rPr>
    </w:lvl>
    <w:lvl w:ilvl="2" w:tplc="903A7EC4">
      <w:start w:val="1864"/>
      <w:numFmt w:val="bullet"/>
      <w:lvlText w:val="•"/>
      <w:lvlJc w:val="left"/>
      <w:pPr>
        <w:tabs>
          <w:tab w:val="num" w:pos="2160"/>
        </w:tabs>
        <w:ind w:left="2160" w:hanging="360"/>
      </w:pPr>
      <w:rPr>
        <w:rFonts w:ascii="Arial" w:hAnsi="Arial" w:cs="Times New Roman" w:hint="default"/>
      </w:rPr>
    </w:lvl>
    <w:lvl w:ilvl="3" w:tplc="B31A94FA">
      <w:start w:val="1"/>
      <w:numFmt w:val="bullet"/>
      <w:lvlText w:val="–"/>
      <w:lvlJc w:val="left"/>
      <w:pPr>
        <w:tabs>
          <w:tab w:val="num" w:pos="2880"/>
        </w:tabs>
        <w:ind w:left="2880" w:hanging="360"/>
      </w:pPr>
      <w:rPr>
        <w:rFonts w:ascii="Arial" w:hAnsi="Arial" w:cs="Times New Roman" w:hint="default"/>
      </w:rPr>
    </w:lvl>
    <w:lvl w:ilvl="4" w:tplc="D4E6181A">
      <w:start w:val="1"/>
      <w:numFmt w:val="bullet"/>
      <w:lvlText w:val="–"/>
      <w:lvlJc w:val="left"/>
      <w:pPr>
        <w:tabs>
          <w:tab w:val="num" w:pos="3600"/>
        </w:tabs>
        <w:ind w:left="3600" w:hanging="360"/>
      </w:pPr>
      <w:rPr>
        <w:rFonts w:ascii="Arial" w:hAnsi="Arial" w:cs="Times New Roman" w:hint="default"/>
      </w:rPr>
    </w:lvl>
    <w:lvl w:ilvl="5" w:tplc="F99C6460">
      <w:start w:val="1"/>
      <w:numFmt w:val="bullet"/>
      <w:lvlText w:val="–"/>
      <w:lvlJc w:val="left"/>
      <w:pPr>
        <w:tabs>
          <w:tab w:val="num" w:pos="4320"/>
        </w:tabs>
        <w:ind w:left="4320" w:hanging="360"/>
      </w:pPr>
      <w:rPr>
        <w:rFonts w:ascii="Arial" w:hAnsi="Arial" w:cs="Times New Roman" w:hint="default"/>
      </w:rPr>
    </w:lvl>
    <w:lvl w:ilvl="6" w:tplc="3F1A1B82">
      <w:start w:val="1"/>
      <w:numFmt w:val="bullet"/>
      <w:lvlText w:val="–"/>
      <w:lvlJc w:val="left"/>
      <w:pPr>
        <w:tabs>
          <w:tab w:val="num" w:pos="5040"/>
        </w:tabs>
        <w:ind w:left="5040" w:hanging="360"/>
      </w:pPr>
      <w:rPr>
        <w:rFonts w:ascii="Arial" w:hAnsi="Arial" w:cs="Times New Roman" w:hint="default"/>
      </w:rPr>
    </w:lvl>
    <w:lvl w:ilvl="7" w:tplc="AA68EFD0">
      <w:start w:val="1"/>
      <w:numFmt w:val="bullet"/>
      <w:lvlText w:val="–"/>
      <w:lvlJc w:val="left"/>
      <w:pPr>
        <w:tabs>
          <w:tab w:val="num" w:pos="5760"/>
        </w:tabs>
        <w:ind w:left="5760" w:hanging="360"/>
      </w:pPr>
      <w:rPr>
        <w:rFonts w:ascii="Arial" w:hAnsi="Arial" w:cs="Times New Roman" w:hint="default"/>
      </w:rPr>
    </w:lvl>
    <w:lvl w:ilvl="8" w:tplc="90A6A51A">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4"/>
  </w:num>
  <w:num w:numId="3">
    <w:abstractNumId w:val="17"/>
  </w:num>
  <w:num w:numId="4">
    <w:abstractNumId w:val="19"/>
  </w:num>
  <w:num w:numId="5">
    <w:abstractNumId w:val="9"/>
  </w:num>
  <w:num w:numId="6">
    <w:abstractNumId w:val="30"/>
  </w:num>
  <w:num w:numId="7">
    <w:abstractNumId w:val="25"/>
  </w:num>
  <w:num w:numId="8">
    <w:abstractNumId w:val="35"/>
  </w:num>
  <w:num w:numId="9">
    <w:abstractNumId w:val="42"/>
  </w:num>
  <w:num w:numId="10">
    <w:abstractNumId w:val="21"/>
  </w:num>
  <w:num w:numId="11">
    <w:abstractNumId w:val="38"/>
  </w:num>
  <w:num w:numId="12">
    <w:abstractNumId w:val="18"/>
  </w:num>
  <w:num w:numId="13">
    <w:abstractNumId w:val="26"/>
  </w:num>
  <w:num w:numId="14">
    <w:abstractNumId w:val="28"/>
  </w:num>
  <w:num w:numId="15">
    <w:abstractNumId w:val="5"/>
  </w:num>
  <w:num w:numId="16">
    <w:abstractNumId w:val="36"/>
  </w:num>
  <w:num w:numId="17">
    <w:abstractNumId w:val="7"/>
  </w:num>
  <w:num w:numId="18">
    <w:abstractNumId w:val="11"/>
  </w:num>
  <w:num w:numId="19">
    <w:abstractNumId w:val="6"/>
  </w:num>
  <w:num w:numId="20">
    <w:abstractNumId w:val="27"/>
  </w:num>
  <w:num w:numId="21">
    <w:abstractNumId w:val="13"/>
  </w:num>
  <w:num w:numId="22">
    <w:abstractNumId w:val="2"/>
  </w:num>
  <w:num w:numId="23">
    <w:abstractNumId w:val="40"/>
  </w:num>
  <w:num w:numId="24">
    <w:abstractNumId w:val="3"/>
  </w:num>
  <w:num w:numId="25">
    <w:abstractNumId w:val="0"/>
  </w:num>
  <w:num w:numId="26">
    <w:abstractNumId w:val="8"/>
  </w:num>
  <w:num w:numId="27">
    <w:abstractNumId w:val="23"/>
  </w:num>
  <w:num w:numId="28">
    <w:abstractNumId w:val="24"/>
  </w:num>
  <w:num w:numId="29">
    <w:abstractNumId w:val="37"/>
  </w:num>
  <w:num w:numId="30">
    <w:abstractNumId w:val="16"/>
  </w:num>
  <w:num w:numId="31">
    <w:abstractNumId w:val="39"/>
  </w:num>
  <w:num w:numId="32">
    <w:abstractNumId w:val="31"/>
  </w:num>
  <w:num w:numId="33">
    <w:abstractNumId w:val="32"/>
  </w:num>
  <w:num w:numId="34">
    <w:abstractNumId w:val="15"/>
  </w:num>
  <w:num w:numId="35">
    <w:abstractNumId w:val="29"/>
  </w:num>
  <w:num w:numId="36">
    <w:abstractNumId w:val="1"/>
  </w:num>
  <w:num w:numId="37">
    <w:abstractNumId w:val="12"/>
  </w:num>
  <w:num w:numId="38">
    <w:abstractNumId w:val="43"/>
  </w:num>
  <w:num w:numId="39">
    <w:abstractNumId w:val="4"/>
  </w:num>
  <w:num w:numId="40">
    <w:abstractNumId w:val="22"/>
  </w:num>
  <w:num w:numId="41">
    <w:abstractNumId w:val="10"/>
  </w:num>
  <w:num w:numId="42">
    <w:abstractNumId w:val="33"/>
  </w:num>
  <w:num w:numId="43">
    <w:abstractNumId w:val="14"/>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27588"/>
    <w:rsid w:val="000276C7"/>
    <w:rsid w:val="000307DB"/>
    <w:rsid w:val="000311AF"/>
    <w:rsid w:val="00031447"/>
    <w:rsid w:val="00031F71"/>
    <w:rsid w:val="0003243A"/>
    <w:rsid w:val="0003373D"/>
    <w:rsid w:val="00033D97"/>
    <w:rsid w:val="00033DE6"/>
    <w:rsid w:val="00034E0C"/>
    <w:rsid w:val="00036C21"/>
    <w:rsid w:val="00037D4A"/>
    <w:rsid w:val="000401DC"/>
    <w:rsid w:val="0004061E"/>
    <w:rsid w:val="0004356A"/>
    <w:rsid w:val="00043DC9"/>
    <w:rsid w:val="0004460E"/>
    <w:rsid w:val="000454CF"/>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5B66"/>
    <w:rsid w:val="001462E4"/>
    <w:rsid w:val="00146C6F"/>
    <w:rsid w:val="00150523"/>
    <w:rsid w:val="00152E6C"/>
    <w:rsid w:val="0015453E"/>
    <w:rsid w:val="00155082"/>
    <w:rsid w:val="0015535A"/>
    <w:rsid w:val="001573C8"/>
    <w:rsid w:val="00161235"/>
    <w:rsid w:val="0016303D"/>
    <w:rsid w:val="00164B14"/>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2C7"/>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29F8"/>
    <w:rsid w:val="00223FE6"/>
    <w:rsid w:val="00224E0D"/>
    <w:rsid w:val="00225332"/>
    <w:rsid w:val="00225EE5"/>
    <w:rsid w:val="00226900"/>
    <w:rsid w:val="0022738A"/>
    <w:rsid w:val="002276C9"/>
    <w:rsid w:val="00230887"/>
    <w:rsid w:val="00231C2A"/>
    <w:rsid w:val="002321FD"/>
    <w:rsid w:val="0023390F"/>
    <w:rsid w:val="002342F2"/>
    <w:rsid w:val="00234960"/>
    <w:rsid w:val="002403D2"/>
    <w:rsid w:val="00240F21"/>
    <w:rsid w:val="0024152E"/>
    <w:rsid w:val="00242497"/>
    <w:rsid w:val="002451D0"/>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0CE9"/>
    <w:rsid w:val="00272804"/>
    <w:rsid w:val="00273F93"/>
    <w:rsid w:val="00274088"/>
    <w:rsid w:val="002805BD"/>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2B7E"/>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19B5"/>
    <w:rsid w:val="002C21BA"/>
    <w:rsid w:val="002C452F"/>
    <w:rsid w:val="002C4CA0"/>
    <w:rsid w:val="002C6643"/>
    <w:rsid w:val="002C6C76"/>
    <w:rsid w:val="002C7A6C"/>
    <w:rsid w:val="002C7A74"/>
    <w:rsid w:val="002D0BAC"/>
    <w:rsid w:val="002D15EB"/>
    <w:rsid w:val="002D2954"/>
    <w:rsid w:val="002D2D2E"/>
    <w:rsid w:val="002D6281"/>
    <w:rsid w:val="002D7E1A"/>
    <w:rsid w:val="002E08E1"/>
    <w:rsid w:val="002F1A43"/>
    <w:rsid w:val="002F1A84"/>
    <w:rsid w:val="002F228A"/>
    <w:rsid w:val="002F4E33"/>
    <w:rsid w:val="002F5CC8"/>
    <w:rsid w:val="002F70F4"/>
    <w:rsid w:val="002F7218"/>
    <w:rsid w:val="002F77E2"/>
    <w:rsid w:val="002F7C80"/>
    <w:rsid w:val="003020D8"/>
    <w:rsid w:val="0030266B"/>
    <w:rsid w:val="00303CB4"/>
    <w:rsid w:val="00303E32"/>
    <w:rsid w:val="00304DA3"/>
    <w:rsid w:val="003063B5"/>
    <w:rsid w:val="003071B4"/>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27DD9"/>
    <w:rsid w:val="0033074D"/>
    <w:rsid w:val="0033127B"/>
    <w:rsid w:val="0033324C"/>
    <w:rsid w:val="00333864"/>
    <w:rsid w:val="00334BC5"/>
    <w:rsid w:val="0033744D"/>
    <w:rsid w:val="00337E10"/>
    <w:rsid w:val="00340FD7"/>
    <w:rsid w:val="00353777"/>
    <w:rsid w:val="003551D9"/>
    <w:rsid w:val="00355B87"/>
    <w:rsid w:val="003578F5"/>
    <w:rsid w:val="00357CED"/>
    <w:rsid w:val="00360532"/>
    <w:rsid w:val="00360F0A"/>
    <w:rsid w:val="0036270F"/>
    <w:rsid w:val="00362FBF"/>
    <w:rsid w:val="00363049"/>
    <w:rsid w:val="003634A8"/>
    <w:rsid w:val="003634D4"/>
    <w:rsid w:val="003639D3"/>
    <w:rsid w:val="00364953"/>
    <w:rsid w:val="00365BA6"/>
    <w:rsid w:val="00365E16"/>
    <w:rsid w:val="003662E5"/>
    <w:rsid w:val="0036644E"/>
    <w:rsid w:val="0036653A"/>
    <w:rsid w:val="003666DA"/>
    <w:rsid w:val="00366ED2"/>
    <w:rsid w:val="003675B1"/>
    <w:rsid w:val="00367EE1"/>
    <w:rsid w:val="003713AB"/>
    <w:rsid w:val="00372181"/>
    <w:rsid w:val="0037238C"/>
    <w:rsid w:val="00374D23"/>
    <w:rsid w:val="003751B1"/>
    <w:rsid w:val="00375408"/>
    <w:rsid w:val="00376F13"/>
    <w:rsid w:val="00377FDE"/>
    <w:rsid w:val="00380423"/>
    <w:rsid w:val="003809A3"/>
    <w:rsid w:val="0038232A"/>
    <w:rsid w:val="00390461"/>
    <w:rsid w:val="0039122C"/>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C78A7"/>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322"/>
    <w:rsid w:val="00451714"/>
    <w:rsid w:val="0045230E"/>
    <w:rsid w:val="0045398D"/>
    <w:rsid w:val="00454BCD"/>
    <w:rsid w:val="004564F4"/>
    <w:rsid w:val="004568B9"/>
    <w:rsid w:val="00463497"/>
    <w:rsid w:val="004641F1"/>
    <w:rsid w:val="00464996"/>
    <w:rsid w:val="004677A9"/>
    <w:rsid w:val="00470CDE"/>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A024C"/>
    <w:rsid w:val="004A03D0"/>
    <w:rsid w:val="004A2E52"/>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5382"/>
    <w:rsid w:val="004E74D2"/>
    <w:rsid w:val="004E7D32"/>
    <w:rsid w:val="004F4EA5"/>
    <w:rsid w:val="004F53C8"/>
    <w:rsid w:val="004F54E4"/>
    <w:rsid w:val="004F701B"/>
    <w:rsid w:val="004F794F"/>
    <w:rsid w:val="004F7B25"/>
    <w:rsid w:val="00501EB6"/>
    <w:rsid w:val="00504B31"/>
    <w:rsid w:val="00504D39"/>
    <w:rsid w:val="005079C6"/>
    <w:rsid w:val="00511100"/>
    <w:rsid w:val="0051260A"/>
    <w:rsid w:val="00513168"/>
    <w:rsid w:val="005145EB"/>
    <w:rsid w:val="00514984"/>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4741"/>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DE5"/>
    <w:rsid w:val="005A21E6"/>
    <w:rsid w:val="005A3318"/>
    <w:rsid w:val="005A5274"/>
    <w:rsid w:val="005A5897"/>
    <w:rsid w:val="005A6336"/>
    <w:rsid w:val="005A6DDF"/>
    <w:rsid w:val="005B2DBE"/>
    <w:rsid w:val="005B31F1"/>
    <w:rsid w:val="005B3306"/>
    <w:rsid w:val="005B37AE"/>
    <w:rsid w:val="005B4C8C"/>
    <w:rsid w:val="005B7C4A"/>
    <w:rsid w:val="005C15C6"/>
    <w:rsid w:val="005C1860"/>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0EE1"/>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5340"/>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4407"/>
    <w:rsid w:val="00675D9B"/>
    <w:rsid w:val="00676ED6"/>
    <w:rsid w:val="0067780F"/>
    <w:rsid w:val="00680FF4"/>
    <w:rsid w:val="00681406"/>
    <w:rsid w:val="00681F28"/>
    <w:rsid w:val="00683ECB"/>
    <w:rsid w:val="006847F1"/>
    <w:rsid w:val="00685C91"/>
    <w:rsid w:val="00687172"/>
    <w:rsid w:val="0068719D"/>
    <w:rsid w:val="00694BA6"/>
    <w:rsid w:val="006A0A1E"/>
    <w:rsid w:val="006A0CE9"/>
    <w:rsid w:val="006A2BD1"/>
    <w:rsid w:val="006A45CC"/>
    <w:rsid w:val="006A5500"/>
    <w:rsid w:val="006A5CEA"/>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2B46"/>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65C58"/>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7C4"/>
    <w:rsid w:val="007B6A5E"/>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59DD"/>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10EF"/>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192D"/>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0A4A"/>
    <w:rsid w:val="008B1569"/>
    <w:rsid w:val="008B17C0"/>
    <w:rsid w:val="008B1E4B"/>
    <w:rsid w:val="008B3298"/>
    <w:rsid w:val="008B5B66"/>
    <w:rsid w:val="008B7593"/>
    <w:rsid w:val="008B7723"/>
    <w:rsid w:val="008C026B"/>
    <w:rsid w:val="008C5AC9"/>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14C2"/>
    <w:rsid w:val="00972CF6"/>
    <w:rsid w:val="00973A6A"/>
    <w:rsid w:val="009759F4"/>
    <w:rsid w:val="00976DE2"/>
    <w:rsid w:val="00976F0A"/>
    <w:rsid w:val="009776B3"/>
    <w:rsid w:val="00977B55"/>
    <w:rsid w:val="009800AB"/>
    <w:rsid w:val="0098150C"/>
    <w:rsid w:val="0098157C"/>
    <w:rsid w:val="00981AA2"/>
    <w:rsid w:val="00981E83"/>
    <w:rsid w:val="00982B5F"/>
    <w:rsid w:val="00982FEA"/>
    <w:rsid w:val="00983917"/>
    <w:rsid w:val="00983AEB"/>
    <w:rsid w:val="0098494E"/>
    <w:rsid w:val="00985295"/>
    <w:rsid w:val="00985CB1"/>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4007"/>
    <w:rsid w:val="00A24D5E"/>
    <w:rsid w:val="00A259E9"/>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05B"/>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96088"/>
    <w:rsid w:val="00AA0E6F"/>
    <w:rsid w:val="00AA103F"/>
    <w:rsid w:val="00AA331D"/>
    <w:rsid w:val="00AA55C3"/>
    <w:rsid w:val="00AA6815"/>
    <w:rsid w:val="00AA68FD"/>
    <w:rsid w:val="00AA71CA"/>
    <w:rsid w:val="00AB0349"/>
    <w:rsid w:val="00AB0508"/>
    <w:rsid w:val="00AB1067"/>
    <w:rsid w:val="00AB1142"/>
    <w:rsid w:val="00AB11D1"/>
    <w:rsid w:val="00AB13D7"/>
    <w:rsid w:val="00AB14E5"/>
    <w:rsid w:val="00AB5E38"/>
    <w:rsid w:val="00AB74F9"/>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D6F0D"/>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2530"/>
    <w:rsid w:val="00B059B8"/>
    <w:rsid w:val="00B05FAC"/>
    <w:rsid w:val="00B061EF"/>
    <w:rsid w:val="00B06215"/>
    <w:rsid w:val="00B07261"/>
    <w:rsid w:val="00B07ABB"/>
    <w:rsid w:val="00B1105B"/>
    <w:rsid w:val="00B11690"/>
    <w:rsid w:val="00B11AF8"/>
    <w:rsid w:val="00B12A71"/>
    <w:rsid w:val="00B134AF"/>
    <w:rsid w:val="00B13E52"/>
    <w:rsid w:val="00B15108"/>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B6B"/>
    <w:rsid w:val="00B60CD0"/>
    <w:rsid w:val="00B62DA1"/>
    <w:rsid w:val="00B66ADC"/>
    <w:rsid w:val="00B67F4A"/>
    <w:rsid w:val="00B701CB"/>
    <w:rsid w:val="00B70815"/>
    <w:rsid w:val="00B70A6D"/>
    <w:rsid w:val="00B71B99"/>
    <w:rsid w:val="00B7213D"/>
    <w:rsid w:val="00B72150"/>
    <w:rsid w:val="00B72A0F"/>
    <w:rsid w:val="00B733BB"/>
    <w:rsid w:val="00B76FAA"/>
    <w:rsid w:val="00B7712B"/>
    <w:rsid w:val="00B77290"/>
    <w:rsid w:val="00B77CDD"/>
    <w:rsid w:val="00B77EC2"/>
    <w:rsid w:val="00B80B2E"/>
    <w:rsid w:val="00B81E08"/>
    <w:rsid w:val="00B82017"/>
    <w:rsid w:val="00B820AD"/>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086D"/>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06A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468C"/>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0B1"/>
    <w:rsid w:val="00D0246E"/>
    <w:rsid w:val="00D04761"/>
    <w:rsid w:val="00D06CDA"/>
    <w:rsid w:val="00D07BDF"/>
    <w:rsid w:val="00D109C8"/>
    <w:rsid w:val="00D11284"/>
    <w:rsid w:val="00D1209F"/>
    <w:rsid w:val="00D12A15"/>
    <w:rsid w:val="00D13928"/>
    <w:rsid w:val="00D13D7B"/>
    <w:rsid w:val="00D14B50"/>
    <w:rsid w:val="00D20305"/>
    <w:rsid w:val="00D21481"/>
    <w:rsid w:val="00D2149F"/>
    <w:rsid w:val="00D21B21"/>
    <w:rsid w:val="00D24C5C"/>
    <w:rsid w:val="00D25E88"/>
    <w:rsid w:val="00D26DBB"/>
    <w:rsid w:val="00D301F5"/>
    <w:rsid w:val="00D3271D"/>
    <w:rsid w:val="00D3451C"/>
    <w:rsid w:val="00D34745"/>
    <w:rsid w:val="00D35542"/>
    <w:rsid w:val="00D35694"/>
    <w:rsid w:val="00D4183C"/>
    <w:rsid w:val="00D429F3"/>
    <w:rsid w:val="00D44388"/>
    <w:rsid w:val="00D455DF"/>
    <w:rsid w:val="00D46909"/>
    <w:rsid w:val="00D46A52"/>
    <w:rsid w:val="00D47214"/>
    <w:rsid w:val="00D47B83"/>
    <w:rsid w:val="00D47BBA"/>
    <w:rsid w:val="00D5027F"/>
    <w:rsid w:val="00D52517"/>
    <w:rsid w:val="00D52B67"/>
    <w:rsid w:val="00D531CB"/>
    <w:rsid w:val="00D5426F"/>
    <w:rsid w:val="00D54943"/>
    <w:rsid w:val="00D56A52"/>
    <w:rsid w:val="00D57FED"/>
    <w:rsid w:val="00D60BBA"/>
    <w:rsid w:val="00D62FB4"/>
    <w:rsid w:val="00D6338D"/>
    <w:rsid w:val="00D65269"/>
    <w:rsid w:val="00D67353"/>
    <w:rsid w:val="00D673DB"/>
    <w:rsid w:val="00D67ED3"/>
    <w:rsid w:val="00D703AF"/>
    <w:rsid w:val="00D707CA"/>
    <w:rsid w:val="00D70BDB"/>
    <w:rsid w:val="00D71203"/>
    <w:rsid w:val="00D71874"/>
    <w:rsid w:val="00D71FDB"/>
    <w:rsid w:val="00D72875"/>
    <w:rsid w:val="00D729EE"/>
    <w:rsid w:val="00D75244"/>
    <w:rsid w:val="00D75751"/>
    <w:rsid w:val="00D816DB"/>
    <w:rsid w:val="00D83F20"/>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09"/>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0C0B"/>
    <w:rsid w:val="00E41928"/>
    <w:rsid w:val="00E41E4F"/>
    <w:rsid w:val="00E43056"/>
    <w:rsid w:val="00E444AB"/>
    <w:rsid w:val="00E4673D"/>
    <w:rsid w:val="00E46B5B"/>
    <w:rsid w:val="00E47C59"/>
    <w:rsid w:val="00E501D7"/>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66CC6"/>
    <w:rsid w:val="00E7046E"/>
    <w:rsid w:val="00E75C37"/>
    <w:rsid w:val="00E763DB"/>
    <w:rsid w:val="00E766BB"/>
    <w:rsid w:val="00E803D5"/>
    <w:rsid w:val="00E806DA"/>
    <w:rsid w:val="00E839B7"/>
    <w:rsid w:val="00E83ADE"/>
    <w:rsid w:val="00E9150D"/>
    <w:rsid w:val="00E9197C"/>
    <w:rsid w:val="00E9274E"/>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75B6"/>
    <w:rsid w:val="00EC7C71"/>
    <w:rsid w:val="00ED088C"/>
    <w:rsid w:val="00ED0AD5"/>
    <w:rsid w:val="00ED1271"/>
    <w:rsid w:val="00ED208C"/>
    <w:rsid w:val="00ED2787"/>
    <w:rsid w:val="00ED2D3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5F3"/>
    <w:rsid w:val="00F1075E"/>
    <w:rsid w:val="00F13A8C"/>
    <w:rsid w:val="00F13F8B"/>
    <w:rsid w:val="00F170F5"/>
    <w:rsid w:val="00F177C5"/>
    <w:rsid w:val="00F20ACE"/>
    <w:rsid w:val="00F21753"/>
    <w:rsid w:val="00F23600"/>
    <w:rsid w:val="00F23A95"/>
    <w:rsid w:val="00F24743"/>
    <w:rsid w:val="00F24FCE"/>
    <w:rsid w:val="00F25C86"/>
    <w:rsid w:val="00F25EAB"/>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08D5"/>
    <w:rsid w:val="00FD42A7"/>
    <w:rsid w:val="00FD44E1"/>
    <w:rsid w:val="00FD6867"/>
    <w:rsid w:val="00FE08F7"/>
    <w:rsid w:val="00FE1452"/>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28241504">
      <w:bodyDiv w:val="1"/>
      <w:marLeft w:val="0"/>
      <w:marRight w:val="0"/>
      <w:marTop w:val="0"/>
      <w:marBottom w:val="0"/>
      <w:divBdr>
        <w:top w:val="none" w:sz="0" w:space="0" w:color="auto"/>
        <w:left w:val="none" w:sz="0" w:space="0" w:color="auto"/>
        <w:bottom w:val="none" w:sz="0" w:space="0" w:color="auto"/>
        <w:right w:val="none" w:sz="0" w:space="0" w:color="auto"/>
      </w:divBdr>
      <w:divsChild>
        <w:div w:id="1813982884">
          <w:marLeft w:val="1166"/>
          <w:marRight w:val="0"/>
          <w:marTop w:val="86"/>
          <w:marBottom w:val="0"/>
          <w:divBdr>
            <w:top w:val="none" w:sz="0" w:space="0" w:color="auto"/>
            <w:left w:val="none" w:sz="0" w:space="0" w:color="auto"/>
            <w:bottom w:val="none" w:sz="0" w:space="0" w:color="auto"/>
            <w:right w:val="none" w:sz="0" w:space="0" w:color="auto"/>
          </w:divBdr>
        </w:div>
        <w:div w:id="1989089916">
          <w:marLeft w:val="1800"/>
          <w:marRight w:val="0"/>
          <w:marTop w:val="86"/>
          <w:marBottom w:val="0"/>
          <w:divBdr>
            <w:top w:val="none" w:sz="0" w:space="0" w:color="auto"/>
            <w:left w:val="none" w:sz="0" w:space="0" w:color="auto"/>
            <w:bottom w:val="none" w:sz="0" w:space="0" w:color="auto"/>
            <w:right w:val="none" w:sz="0" w:space="0" w:color="auto"/>
          </w:divBdr>
        </w:div>
        <w:div w:id="2111319693">
          <w:marLeft w:val="1166"/>
          <w:marRight w:val="0"/>
          <w:marTop w:val="86"/>
          <w:marBottom w:val="0"/>
          <w:divBdr>
            <w:top w:val="none" w:sz="0" w:space="0" w:color="auto"/>
            <w:left w:val="none" w:sz="0" w:space="0" w:color="auto"/>
            <w:bottom w:val="none" w:sz="0" w:space="0" w:color="auto"/>
            <w:right w:val="none" w:sz="0" w:space="0" w:color="auto"/>
          </w:divBdr>
        </w:div>
        <w:div w:id="372072990">
          <w:marLeft w:val="1800"/>
          <w:marRight w:val="0"/>
          <w:marTop w:val="86"/>
          <w:marBottom w:val="0"/>
          <w:divBdr>
            <w:top w:val="none" w:sz="0" w:space="0" w:color="auto"/>
            <w:left w:val="none" w:sz="0" w:space="0" w:color="auto"/>
            <w:bottom w:val="none" w:sz="0" w:space="0" w:color="auto"/>
            <w:right w:val="none" w:sz="0" w:space="0" w:color="auto"/>
          </w:divBdr>
        </w:div>
        <w:div w:id="1454207656">
          <w:marLeft w:val="1800"/>
          <w:marRight w:val="0"/>
          <w:marTop w:val="86"/>
          <w:marBottom w:val="0"/>
          <w:divBdr>
            <w:top w:val="none" w:sz="0" w:space="0" w:color="auto"/>
            <w:left w:val="none" w:sz="0" w:space="0" w:color="auto"/>
            <w:bottom w:val="none" w:sz="0" w:space="0" w:color="auto"/>
            <w:right w:val="none" w:sz="0" w:space="0" w:color="auto"/>
          </w:divBdr>
        </w:div>
        <w:div w:id="1388869660">
          <w:marLeft w:val="1166"/>
          <w:marRight w:val="0"/>
          <w:marTop w:val="86"/>
          <w:marBottom w:val="0"/>
          <w:divBdr>
            <w:top w:val="none" w:sz="0" w:space="0" w:color="auto"/>
            <w:left w:val="none" w:sz="0" w:space="0" w:color="auto"/>
            <w:bottom w:val="none" w:sz="0" w:space="0" w:color="auto"/>
            <w:right w:val="none" w:sz="0" w:space="0" w:color="auto"/>
          </w:divBdr>
        </w:div>
        <w:div w:id="1908152247">
          <w:marLeft w:val="1800"/>
          <w:marRight w:val="0"/>
          <w:marTop w:val="86"/>
          <w:marBottom w:val="0"/>
          <w:divBdr>
            <w:top w:val="none" w:sz="0" w:space="0" w:color="auto"/>
            <w:left w:val="none" w:sz="0" w:space="0" w:color="auto"/>
            <w:bottom w:val="none" w:sz="0" w:space="0" w:color="auto"/>
            <w:right w:val="none" w:sz="0" w:space="0" w:color="auto"/>
          </w:divBdr>
        </w:div>
        <w:div w:id="1356464502">
          <w:marLeft w:val="1800"/>
          <w:marRight w:val="0"/>
          <w:marTop w:val="86"/>
          <w:marBottom w:val="0"/>
          <w:divBdr>
            <w:top w:val="none" w:sz="0" w:space="0" w:color="auto"/>
            <w:left w:val="none" w:sz="0" w:space="0" w:color="auto"/>
            <w:bottom w:val="none" w:sz="0" w:space="0" w:color="auto"/>
            <w:right w:val="none" w:sz="0" w:space="0" w:color="auto"/>
          </w:divBdr>
        </w:div>
      </w:divsChild>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59576351">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26161D5-E4D7-4951-8BC4-D3F8A023D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6F9C2-2E36-4335-B8F8-B0086B4766F8}">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A735EB94-7CB3-4221-91C3-60A8A31BC0C8}">
  <ds:schemaRefs>
    <ds:schemaRef ds:uri="http://schemas.microsoft.com/sharepoint/v3/contenttype/forms"/>
  </ds:schemaRefs>
</ds:datastoreItem>
</file>

<file path=customXml/itemProps4.xml><?xml version="1.0" encoding="utf-8"?>
<ds:datastoreItem xmlns:ds="http://schemas.openxmlformats.org/officeDocument/2006/customXml" ds:itemID="{36A26E09-A117-40DB-A2AD-D3071AE1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10402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Nokia</dc:creator>
  <cp:keywords/>
  <cp:lastModifiedBy>Nokia</cp:lastModifiedBy>
  <cp:revision>2</cp:revision>
  <cp:lastPrinted>2001-04-23T16:30:00Z</cp:lastPrinted>
  <dcterms:created xsi:type="dcterms:W3CDTF">2016-09-30T17:27:00Z</dcterms:created>
  <dcterms:modified xsi:type="dcterms:W3CDTF">2016-09-30T17:27:00Z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0x01010083D7957DE8F4C7428D913A84920F99E8</vt:lpwstr>
  </property>
  <property fmtid="{D5CDD505-2E9C-101B-9397-08002B2CF9AE}" pid="4" name="TaxKeyword">
    <vt:lpwstr/>
  </property>
</Properties>
</file>