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E10" w:rsidRDefault="00CA3E10" w:rsidP="00CA3E10">
      <w:pPr>
        <w:tabs>
          <w:tab w:val="right" w:pos="9630"/>
        </w:tabs>
        <w:spacing w:after="0"/>
      </w:pPr>
      <w:r>
        <w:rPr>
          <w:rFonts w:ascii="Arial" w:hAnsi="Arial" w:cs="Arial"/>
          <w:b/>
          <w:sz w:val="24"/>
        </w:rPr>
        <w:t>3GPP TSG RAN WG1 #82</w:t>
      </w:r>
      <w:r w:rsidR="005831C5">
        <w:rPr>
          <w:rFonts w:ascii="Arial" w:hAnsi="Arial" w:cs="Arial"/>
          <w:b/>
          <w:sz w:val="24"/>
        </w:rPr>
        <w:t>bis</w:t>
      </w:r>
      <w:r>
        <w:rPr>
          <w:rFonts w:ascii="Arial" w:hAnsi="Arial" w:cs="Arial"/>
          <w:b/>
          <w:sz w:val="24"/>
        </w:rPr>
        <w:tab/>
      </w:r>
      <w:r w:rsidRPr="00557209">
        <w:rPr>
          <w:rFonts w:ascii="Arial" w:hAnsi="Arial" w:cs="Arial"/>
          <w:b/>
          <w:sz w:val="24"/>
        </w:rPr>
        <w:t>R1-1</w:t>
      </w:r>
      <w:r>
        <w:rPr>
          <w:rFonts w:ascii="Arial" w:hAnsi="Arial" w:cs="Arial"/>
          <w:b/>
          <w:sz w:val="24"/>
        </w:rPr>
        <w:t>5</w:t>
      </w:r>
      <w:r w:rsidR="005831C5">
        <w:rPr>
          <w:rFonts w:ascii="Arial" w:hAnsi="Arial" w:cs="Arial"/>
          <w:b/>
          <w:sz w:val="24"/>
        </w:rPr>
        <w:t>5186</w:t>
      </w:r>
    </w:p>
    <w:p w:rsidR="00CA3E10" w:rsidRPr="000F7452" w:rsidRDefault="005831C5" w:rsidP="00CA3E10">
      <w:pPr>
        <w:rPr>
          <w:rFonts w:ascii="Arial" w:hAnsi="Arial" w:cs="Arial"/>
          <w:b/>
          <w:sz w:val="24"/>
          <w:szCs w:val="24"/>
        </w:rPr>
      </w:pPr>
      <w:r>
        <w:rPr>
          <w:rFonts w:ascii="Arial" w:hAnsi="Arial" w:cs="Arial"/>
          <w:b/>
          <w:sz w:val="24"/>
          <w:szCs w:val="24"/>
        </w:rPr>
        <w:t>Malmo, Sweden, October 5</w:t>
      </w:r>
      <w:r w:rsidRPr="005831C5">
        <w:rPr>
          <w:rFonts w:ascii="Arial" w:hAnsi="Arial" w:cs="Arial"/>
          <w:b/>
          <w:sz w:val="24"/>
          <w:szCs w:val="24"/>
          <w:vertAlign w:val="superscript"/>
        </w:rPr>
        <w:t>th</w:t>
      </w:r>
      <w:r>
        <w:rPr>
          <w:rFonts w:ascii="Arial" w:hAnsi="Arial" w:cs="Arial"/>
          <w:b/>
          <w:sz w:val="24"/>
          <w:szCs w:val="24"/>
        </w:rPr>
        <w:t xml:space="preserve"> – 9</w:t>
      </w:r>
      <w:r w:rsidRPr="005831C5">
        <w:rPr>
          <w:rFonts w:ascii="Arial" w:hAnsi="Arial" w:cs="Arial"/>
          <w:b/>
          <w:sz w:val="24"/>
          <w:szCs w:val="24"/>
          <w:vertAlign w:val="superscript"/>
        </w:rPr>
        <w:t>th</w:t>
      </w:r>
      <w:r>
        <w:rPr>
          <w:rFonts w:ascii="Arial" w:hAnsi="Arial" w:cs="Arial"/>
          <w:b/>
          <w:sz w:val="24"/>
          <w:szCs w:val="24"/>
        </w:rPr>
        <w:t xml:space="preserve"> 2015</w:t>
      </w:r>
    </w:p>
    <w:p w:rsidR="00CA3E10" w:rsidRPr="00061DA0" w:rsidRDefault="00CA3E10" w:rsidP="00CA3E10">
      <w:pPr>
        <w:pStyle w:val="af5"/>
        <w:tabs>
          <w:tab w:val="left" w:pos="709"/>
          <w:tab w:val="right" w:pos="9639"/>
        </w:tabs>
        <w:wordWrap w:val="0"/>
        <w:spacing w:after="0"/>
        <w:ind w:right="120"/>
        <w:jc w:val="right"/>
        <w:rPr>
          <w:rFonts w:cs="Arial"/>
          <w:lang w:val="en-GB" w:eastAsia="ja-JP"/>
        </w:rPr>
      </w:pPr>
      <w:r w:rsidRPr="00061DA0">
        <w:rPr>
          <w:rFonts w:cs="Arial"/>
          <w:lang w:val="en-GB"/>
        </w:rPr>
        <w:tab/>
      </w:r>
    </w:p>
    <w:p w:rsidR="00CA3E10" w:rsidRPr="00E04B41" w:rsidRDefault="00CA3E10" w:rsidP="00CA3E10">
      <w:pPr>
        <w:tabs>
          <w:tab w:val="left" w:pos="1985"/>
        </w:tabs>
        <w:rPr>
          <w:rFonts w:ascii="Arial" w:hAnsi="Arial"/>
          <w:sz w:val="24"/>
        </w:rPr>
      </w:pPr>
      <w:r w:rsidRPr="00523B71">
        <w:rPr>
          <w:rFonts w:ascii="Arial" w:hAnsi="Arial"/>
          <w:b/>
          <w:sz w:val="24"/>
        </w:rPr>
        <w:t>Agenda item:</w:t>
      </w:r>
      <w:bookmarkStart w:id="0" w:name="Source"/>
      <w:bookmarkEnd w:id="0"/>
      <w:r w:rsidR="00AD3CF7">
        <w:rPr>
          <w:rFonts w:ascii="Arial" w:hAnsi="Arial"/>
          <w:sz w:val="24"/>
        </w:rPr>
        <w:tab/>
        <w:t>7.2.2.2</w:t>
      </w:r>
    </w:p>
    <w:p w:rsidR="00CA3E10" w:rsidRPr="00CC27F5" w:rsidRDefault="00CA3E10" w:rsidP="00CA3E10">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1B1B72">
        <w:rPr>
          <w:rFonts w:ascii="Arial" w:hAnsi="Arial"/>
          <w:sz w:val="24"/>
        </w:rPr>
        <w:t>CATT</w:t>
      </w:r>
      <w:r>
        <w:rPr>
          <w:rFonts w:ascii="Arial" w:hAnsi="Arial"/>
          <w:sz w:val="24"/>
        </w:rPr>
        <w:tab/>
      </w:r>
    </w:p>
    <w:p w:rsidR="00AF4B60" w:rsidRPr="00D60018" w:rsidRDefault="00AF4B60" w:rsidP="00AF4B60">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1B1B72" w:rsidRPr="001B1B72">
        <w:rPr>
          <w:rFonts w:ascii="Arial" w:hAnsi="Arial"/>
          <w:sz w:val="22"/>
        </w:rPr>
        <w:t xml:space="preserve">Soft buffer design for large number of carrier </w:t>
      </w:r>
      <w:r w:rsidR="001B1B72">
        <w:rPr>
          <w:rFonts w:ascii="Arial" w:hAnsi="Arial"/>
          <w:sz w:val="22"/>
        </w:rPr>
        <w:t>aggregations</w:t>
      </w:r>
    </w:p>
    <w:p w:rsidR="00DB7D65" w:rsidRDefault="00AF4B60" w:rsidP="00AF4B60">
      <w:pPr>
        <w:pStyle w:val="af5"/>
        <w:pBdr>
          <w:bottom w:val="single" w:sz="4" w:space="1" w:color="auto"/>
        </w:pBdr>
        <w:tabs>
          <w:tab w:val="left" w:pos="709"/>
        </w:tabs>
        <w:spacing w:after="0"/>
        <w:jc w:val="left"/>
        <w:rPr>
          <w:rFonts w:cs="Arial"/>
          <w:lang w:val="en-GB" w:eastAsia="ja-JP"/>
        </w:rPr>
      </w:pPr>
      <w:r w:rsidRPr="00AF4B60">
        <w:t>Document for:</w:t>
      </w:r>
      <w:r>
        <w:tab/>
      </w:r>
      <w:r w:rsidRPr="00AF4B60">
        <w:tab/>
      </w:r>
      <w:bookmarkStart w:id="1" w:name="DocumentFor"/>
      <w:bookmarkEnd w:id="1"/>
      <w:r w:rsidRPr="00AF4B60">
        <w:rPr>
          <w:b w:val="0"/>
        </w:rPr>
        <w:t>Discussion and Decision</w:t>
      </w:r>
    </w:p>
    <w:p w:rsidR="00AF4B60" w:rsidRDefault="00AF4B60" w:rsidP="00DB7D65">
      <w:pPr>
        <w:pStyle w:val="af5"/>
        <w:pBdr>
          <w:bottom w:val="single" w:sz="4" w:space="1" w:color="auto"/>
        </w:pBdr>
        <w:tabs>
          <w:tab w:val="left" w:pos="709"/>
        </w:tabs>
        <w:spacing w:after="0"/>
        <w:jc w:val="left"/>
        <w:rPr>
          <w:rFonts w:cs="Arial"/>
          <w:lang w:val="en-GB" w:eastAsia="ja-JP"/>
        </w:rPr>
      </w:pPr>
    </w:p>
    <w:p w:rsidR="00AF4B60" w:rsidRPr="00061DA0" w:rsidRDefault="00AF4B60" w:rsidP="00DB7D65">
      <w:pPr>
        <w:pStyle w:val="af5"/>
        <w:pBdr>
          <w:bottom w:val="single" w:sz="4" w:space="1" w:color="auto"/>
        </w:pBdr>
        <w:tabs>
          <w:tab w:val="left" w:pos="709"/>
        </w:tabs>
        <w:spacing w:after="0"/>
        <w:jc w:val="left"/>
        <w:rPr>
          <w:rFonts w:cs="Arial"/>
          <w:lang w:val="en-GB" w:eastAsia="ja-JP"/>
        </w:rPr>
      </w:pPr>
    </w:p>
    <w:p w:rsidR="00F73C6B" w:rsidRDefault="00454947" w:rsidP="00F73C6B">
      <w:pPr>
        <w:pStyle w:val="2"/>
        <w:numPr>
          <w:ilvl w:val="0"/>
          <w:numId w:val="1"/>
        </w:numPr>
        <w:rPr>
          <w:rFonts w:cs="Arial"/>
          <w:lang w:eastAsia="ja-JP"/>
        </w:rPr>
      </w:pPr>
      <w:r w:rsidRPr="00061DA0">
        <w:rPr>
          <w:rFonts w:cs="Arial"/>
          <w:lang w:eastAsia="ja-JP"/>
        </w:rPr>
        <w:t>Introduction</w:t>
      </w:r>
    </w:p>
    <w:p w:rsidR="001D1EC3" w:rsidRPr="006374FE" w:rsidRDefault="00F243C7" w:rsidP="006374FE">
      <w:r>
        <w:t>In RAN1#82, soft buffer design for large</w:t>
      </w:r>
      <w:r w:rsidR="00441335">
        <w:t xml:space="preserve"> number of carrier aggregation </w:t>
      </w:r>
      <w:r>
        <w:t>was discussed</w:t>
      </w:r>
      <w:r w:rsidR="00441335">
        <w:t xml:space="preserve"> </w:t>
      </w:r>
      <w:proofErr w:type="gramStart"/>
      <w:r w:rsidR="00441335">
        <w:t>in</w:t>
      </w:r>
      <w:r>
        <w:t xml:space="preserve">  </w:t>
      </w:r>
      <w:proofErr w:type="gramEnd"/>
      <w:r w:rsidR="00214ABE">
        <w:fldChar w:fldCharType="begin"/>
      </w:r>
      <w:r>
        <w:instrText xml:space="preserve"> REF _Ref430885014 \r \h </w:instrText>
      </w:r>
      <w:r w:rsidR="00214ABE">
        <w:fldChar w:fldCharType="separate"/>
      </w:r>
      <w:r>
        <w:t>[1]</w:t>
      </w:r>
      <w:r w:rsidR="00214ABE">
        <w:fldChar w:fldCharType="end"/>
      </w:r>
      <w:r>
        <w:t xml:space="preserve"> and </w:t>
      </w:r>
      <w:r w:rsidR="00214ABE">
        <w:fldChar w:fldCharType="begin"/>
      </w:r>
      <w:r>
        <w:instrText xml:space="preserve"> REF _Ref430885017 \r \h </w:instrText>
      </w:r>
      <w:r w:rsidR="00214ABE">
        <w:fldChar w:fldCharType="separate"/>
      </w:r>
      <w:r>
        <w:t>[2]</w:t>
      </w:r>
      <w:r w:rsidR="00214ABE">
        <w:fldChar w:fldCharType="end"/>
      </w:r>
      <w:r>
        <w:t>.   The soft buffer is the reference of UE receiver design for storage of soft channel bits of HARQ processes</w:t>
      </w:r>
      <w:r w:rsidR="00831F5C">
        <w:t xml:space="preserve"> and the calculation of the peak data rate</w:t>
      </w:r>
      <w:r>
        <w:t xml:space="preserve">.  When number of </w:t>
      </w:r>
      <w:proofErr w:type="gramStart"/>
      <w:r>
        <w:t>carriers</w:t>
      </w:r>
      <w:proofErr w:type="gramEnd"/>
      <w:r>
        <w:t xml:space="preserve"> increases in carrier aggregation in Rel-13 </w:t>
      </w:r>
      <w:proofErr w:type="spellStart"/>
      <w:r>
        <w:t>eCA</w:t>
      </w:r>
      <w:proofErr w:type="spellEnd"/>
      <w:r>
        <w:t>, the number of soft channel bits</w:t>
      </w:r>
      <w:r w:rsidR="00831F5C">
        <w:t xml:space="preserve"> increases.  </w:t>
      </w:r>
      <w:r>
        <w:t xml:space="preserve"> </w:t>
      </w:r>
      <w:r w:rsidR="00831F5C">
        <w:t>T</w:t>
      </w:r>
      <w:r>
        <w:t>he soft buffer de</w:t>
      </w:r>
      <w:r w:rsidR="00441335">
        <w:t xml:space="preserve">sign is critical to the </w:t>
      </w:r>
      <w:r>
        <w:t>UE memory</w:t>
      </w:r>
      <w:r w:rsidR="00441335">
        <w:t xml:space="preserve"> cost</w:t>
      </w:r>
      <w:r>
        <w:t xml:space="preserve"> and the introduction of the Rel-13 </w:t>
      </w:r>
      <w:proofErr w:type="spellStart"/>
      <w:r>
        <w:t>eCA</w:t>
      </w:r>
      <w:proofErr w:type="spellEnd"/>
      <w:r>
        <w:t xml:space="preserve"> feature.     </w:t>
      </w:r>
      <w:r w:rsidR="00017155" w:rsidRPr="00017155">
        <w:t xml:space="preserve">In this document, we discuss soft buffer management for </w:t>
      </w:r>
      <w:r w:rsidR="00831F5C">
        <w:t xml:space="preserve">Rel-13 </w:t>
      </w:r>
      <w:proofErr w:type="spellStart"/>
      <w:r w:rsidR="00017155" w:rsidRPr="00017155">
        <w:t>eCA</w:t>
      </w:r>
      <w:proofErr w:type="spellEnd"/>
      <w:r w:rsidR="00017155" w:rsidRPr="00017155">
        <w:t xml:space="preserve">.   </w:t>
      </w:r>
    </w:p>
    <w:p w:rsidR="006D7C76" w:rsidRDefault="006D7C76" w:rsidP="006D7C76">
      <w:pPr>
        <w:rPr>
          <w:lang w:eastAsia="ja-JP"/>
        </w:rPr>
      </w:pPr>
    </w:p>
    <w:p w:rsidR="006D7C76" w:rsidRDefault="006374FE" w:rsidP="006374FE">
      <w:pPr>
        <w:pStyle w:val="1"/>
        <w:numPr>
          <w:ilvl w:val="0"/>
          <w:numId w:val="1"/>
        </w:numPr>
        <w:rPr>
          <w:lang w:eastAsia="ja-JP"/>
        </w:rPr>
      </w:pPr>
      <w:r>
        <w:rPr>
          <w:lang w:eastAsia="ja-JP"/>
        </w:rPr>
        <w:t>Discussion</w:t>
      </w:r>
    </w:p>
    <w:p w:rsidR="006374FE" w:rsidRDefault="006374FE" w:rsidP="006374FE">
      <w:pPr>
        <w:rPr>
          <w:lang w:eastAsia="ja-JP"/>
        </w:rPr>
      </w:pPr>
    </w:p>
    <w:p w:rsidR="006374FE" w:rsidRPr="006374FE" w:rsidRDefault="006374FE" w:rsidP="006374FE">
      <w:pPr>
        <w:pStyle w:val="afa"/>
        <w:keepNext/>
        <w:keepLines/>
        <w:numPr>
          <w:ilvl w:val="0"/>
          <w:numId w:val="33"/>
        </w:numPr>
        <w:spacing w:before="120" w:after="180"/>
        <w:contextualSpacing w:val="0"/>
        <w:outlineLvl w:val="2"/>
        <w:rPr>
          <w:rFonts w:ascii="Arial" w:eastAsia="MS Mincho" w:hAnsi="Arial"/>
          <w:vanish/>
          <w:sz w:val="28"/>
          <w:szCs w:val="20"/>
          <w:lang w:val="en-GB" w:eastAsia="ja-JP"/>
        </w:rPr>
      </w:pPr>
    </w:p>
    <w:p w:rsidR="006374FE" w:rsidRPr="006374FE" w:rsidRDefault="006374FE" w:rsidP="006374FE">
      <w:pPr>
        <w:pStyle w:val="afa"/>
        <w:keepNext/>
        <w:keepLines/>
        <w:numPr>
          <w:ilvl w:val="0"/>
          <w:numId w:val="33"/>
        </w:numPr>
        <w:spacing w:before="120" w:after="180"/>
        <w:contextualSpacing w:val="0"/>
        <w:outlineLvl w:val="2"/>
        <w:rPr>
          <w:rFonts w:ascii="Arial" w:eastAsia="MS Mincho" w:hAnsi="Arial"/>
          <w:vanish/>
          <w:sz w:val="28"/>
          <w:szCs w:val="20"/>
          <w:lang w:val="en-GB" w:eastAsia="ja-JP"/>
        </w:rPr>
      </w:pPr>
    </w:p>
    <w:p w:rsidR="006374FE" w:rsidRPr="006374FE" w:rsidRDefault="006374FE" w:rsidP="006374FE">
      <w:pPr>
        <w:pStyle w:val="3"/>
      </w:pPr>
      <w:r>
        <w:t>Soft Buffer Design for Rel-10 CA</w:t>
      </w:r>
    </w:p>
    <w:p w:rsidR="0087771A" w:rsidRDefault="00017155" w:rsidP="00017155">
      <w:pPr>
        <w:rPr>
          <w:lang w:eastAsia="ja-JP"/>
        </w:rPr>
      </w:pPr>
      <w:r>
        <w:rPr>
          <w:lang w:eastAsia="ja-JP"/>
        </w:rPr>
        <w:t xml:space="preserve">The soft buffer design </w:t>
      </w:r>
      <w:r w:rsidR="0087771A">
        <w:rPr>
          <w:lang w:eastAsia="ja-JP"/>
        </w:rPr>
        <w:t xml:space="preserve">and management </w:t>
      </w:r>
      <w:r>
        <w:rPr>
          <w:lang w:eastAsia="ja-JP"/>
        </w:rPr>
        <w:t xml:space="preserve">for </w:t>
      </w:r>
      <w:r w:rsidR="0087771A">
        <w:rPr>
          <w:lang w:eastAsia="ja-JP"/>
        </w:rPr>
        <w:t xml:space="preserve">carrier aggregation was </w:t>
      </w:r>
      <w:r>
        <w:rPr>
          <w:lang w:eastAsia="ja-JP"/>
        </w:rPr>
        <w:t>discussed in Rel-10</w:t>
      </w:r>
      <w:r w:rsidR="0087771A">
        <w:rPr>
          <w:lang w:eastAsia="ja-JP"/>
        </w:rPr>
        <w:t xml:space="preserve"> when CA feature was introduced.  New categories 6, 7, 8 were introduced in Rel-10 along with legacy categories 1 to 5 to support CA.   Two types of soft buffer design</w:t>
      </w:r>
      <w:r w:rsidR="00441335">
        <w:rPr>
          <w:lang w:eastAsia="ja-JP"/>
        </w:rPr>
        <w:t xml:space="preserve">s were </w:t>
      </w:r>
      <w:r w:rsidR="0087771A">
        <w:rPr>
          <w:lang w:eastAsia="ja-JP"/>
        </w:rPr>
        <w:t>proposed; they are equal partition and overbooking</w:t>
      </w:r>
      <w:r>
        <w:rPr>
          <w:lang w:eastAsia="ja-JP"/>
        </w:rPr>
        <w:t xml:space="preserve">.   </w:t>
      </w:r>
    </w:p>
    <w:p w:rsidR="0087771A" w:rsidRDefault="0087771A" w:rsidP="0087771A">
      <w:pPr>
        <w:pStyle w:val="afa"/>
        <w:numPr>
          <w:ilvl w:val="0"/>
          <w:numId w:val="31"/>
        </w:numPr>
        <w:rPr>
          <w:sz w:val="20"/>
          <w:szCs w:val="20"/>
          <w:lang w:eastAsia="ja-JP"/>
        </w:rPr>
      </w:pPr>
      <w:r w:rsidRPr="0087771A">
        <w:rPr>
          <w:sz w:val="20"/>
          <w:szCs w:val="20"/>
          <w:u w:val="single"/>
          <w:lang w:eastAsia="ja-JP"/>
        </w:rPr>
        <w:t>Equal partition soft buffer design</w:t>
      </w:r>
      <w:r>
        <w:rPr>
          <w:sz w:val="20"/>
          <w:szCs w:val="20"/>
          <w:lang w:eastAsia="ja-JP"/>
        </w:rPr>
        <w:t xml:space="preserve"> - </w:t>
      </w:r>
      <w:r w:rsidRPr="0087771A">
        <w:rPr>
          <w:sz w:val="20"/>
          <w:szCs w:val="20"/>
          <w:lang w:eastAsia="ja-JP"/>
        </w:rPr>
        <w:t>The principle of equal partition soft buffer design for CA is to partition the total buffer equally for each configured carrier.</w:t>
      </w:r>
      <w:r w:rsidR="009B11B8">
        <w:rPr>
          <w:sz w:val="20"/>
          <w:szCs w:val="20"/>
          <w:lang w:eastAsia="ja-JP"/>
        </w:rPr>
        <w:t xml:space="preserve"> </w:t>
      </w:r>
      <w:r w:rsidRPr="0087771A">
        <w:rPr>
          <w:sz w:val="20"/>
          <w:szCs w:val="20"/>
          <w:lang w:eastAsia="ja-JP"/>
        </w:rPr>
        <w:t xml:space="preserve">  Each carrier has same amount of soft buffer allocated for </w:t>
      </w:r>
      <w:r w:rsidR="009B11B8">
        <w:rPr>
          <w:sz w:val="20"/>
          <w:szCs w:val="20"/>
          <w:lang w:eastAsia="ja-JP"/>
        </w:rPr>
        <w:t xml:space="preserve">its </w:t>
      </w:r>
      <w:r w:rsidRPr="0087771A">
        <w:rPr>
          <w:sz w:val="20"/>
          <w:szCs w:val="20"/>
          <w:lang w:eastAsia="ja-JP"/>
        </w:rPr>
        <w:t xml:space="preserve">HARQ processes.  </w:t>
      </w:r>
      <w:r w:rsidR="009B11B8">
        <w:rPr>
          <w:sz w:val="20"/>
          <w:szCs w:val="20"/>
          <w:lang w:eastAsia="ja-JP"/>
        </w:rPr>
        <w:t>The soft buffer size is computed based on sum of buffers of the maximum number of carriers supported for each UE categories</w:t>
      </w:r>
      <w:r w:rsidR="00DE1D27">
        <w:rPr>
          <w:sz w:val="20"/>
          <w:szCs w:val="20"/>
          <w:lang w:eastAsia="ja-JP"/>
        </w:rPr>
        <w:t>.    E</w:t>
      </w:r>
      <w:r w:rsidRPr="0087771A">
        <w:rPr>
          <w:sz w:val="20"/>
          <w:szCs w:val="20"/>
          <w:lang w:eastAsia="ja-JP"/>
        </w:rPr>
        <w:t>qual part</w:t>
      </w:r>
      <w:r w:rsidR="00441335">
        <w:rPr>
          <w:sz w:val="20"/>
          <w:szCs w:val="20"/>
          <w:lang w:eastAsia="ja-JP"/>
        </w:rPr>
        <w:t>ition soft buffer design</w:t>
      </w:r>
      <w:r w:rsidR="00DE1D27">
        <w:rPr>
          <w:sz w:val="20"/>
          <w:szCs w:val="20"/>
          <w:lang w:eastAsia="ja-JP"/>
        </w:rPr>
        <w:t xml:space="preserve"> is similar to </w:t>
      </w:r>
      <w:r w:rsidRPr="0087771A">
        <w:rPr>
          <w:sz w:val="20"/>
          <w:szCs w:val="20"/>
          <w:lang w:eastAsia="ja-JP"/>
        </w:rPr>
        <w:t>soft buffer design for Cat-1 to Cat-5 UEs</w:t>
      </w:r>
      <w:r w:rsidR="00DE1D27">
        <w:rPr>
          <w:sz w:val="20"/>
          <w:szCs w:val="20"/>
          <w:lang w:eastAsia="ja-JP"/>
        </w:rPr>
        <w:t xml:space="preserve"> in Rel-8</w:t>
      </w:r>
      <w:r w:rsidRPr="0087771A">
        <w:rPr>
          <w:sz w:val="20"/>
          <w:szCs w:val="20"/>
          <w:lang w:eastAsia="ja-JP"/>
        </w:rPr>
        <w:t xml:space="preserve">.   </w:t>
      </w:r>
    </w:p>
    <w:p w:rsidR="0087771A" w:rsidRPr="0087771A" w:rsidRDefault="0087771A" w:rsidP="0087771A">
      <w:pPr>
        <w:pStyle w:val="afa"/>
        <w:rPr>
          <w:sz w:val="20"/>
          <w:szCs w:val="20"/>
          <w:lang w:eastAsia="ja-JP"/>
        </w:rPr>
      </w:pPr>
    </w:p>
    <w:p w:rsidR="00017155" w:rsidRPr="0087771A" w:rsidRDefault="0087771A" w:rsidP="0087771A">
      <w:pPr>
        <w:pStyle w:val="afa"/>
        <w:numPr>
          <w:ilvl w:val="0"/>
          <w:numId w:val="31"/>
        </w:numPr>
        <w:rPr>
          <w:sz w:val="20"/>
          <w:szCs w:val="20"/>
          <w:lang w:eastAsia="ja-JP"/>
        </w:rPr>
      </w:pPr>
      <w:r w:rsidRPr="0087771A">
        <w:rPr>
          <w:sz w:val="20"/>
          <w:szCs w:val="20"/>
          <w:u w:val="single"/>
          <w:lang w:eastAsia="ja-JP"/>
        </w:rPr>
        <w:t>Overbooking soft buffer design</w:t>
      </w:r>
      <w:r>
        <w:rPr>
          <w:sz w:val="20"/>
          <w:szCs w:val="20"/>
          <w:lang w:eastAsia="ja-JP"/>
        </w:rPr>
        <w:t xml:space="preserve"> -</w:t>
      </w:r>
      <w:r w:rsidRPr="0087771A">
        <w:rPr>
          <w:sz w:val="20"/>
          <w:szCs w:val="20"/>
          <w:lang w:eastAsia="ja-JP"/>
        </w:rPr>
        <w:t>The principle of overbooking i</w:t>
      </w:r>
      <w:r w:rsidR="009B11B8">
        <w:rPr>
          <w:sz w:val="20"/>
          <w:szCs w:val="20"/>
          <w:lang w:eastAsia="ja-JP"/>
        </w:rPr>
        <w:t>s to have one</w:t>
      </w:r>
      <w:r w:rsidRPr="0087771A">
        <w:rPr>
          <w:sz w:val="20"/>
          <w:szCs w:val="20"/>
          <w:lang w:eastAsia="ja-JP"/>
        </w:rPr>
        <w:t xml:space="preserve"> </w:t>
      </w:r>
      <w:r w:rsidR="00DE1D27">
        <w:rPr>
          <w:sz w:val="20"/>
          <w:szCs w:val="20"/>
          <w:lang w:eastAsia="ja-JP"/>
        </w:rPr>
        <w:t>soft buffer</w:t>
      </w:r>
      <w:r w:rsidRPr="0087771A">
        <w:rPr>
          <w:sz w:val="20"/>
          <w:szCs w:val="20"/>
          <w:lang w:eastAsia="ja-JP"/>
        </w:rPr>
        <w:t xml:space="preserve"> shared by all configured carriers </w:t>
      </w:r>
      <w:r w:rsidR="00DE1D27">
        <w:rPr>
          <w:sz w:val="20"/>
          <w:szCs w:val="20"/>
          <w:lang w:eastAsia="ja-JP"/>
        </w:rPr>
        <w:t>dynamically</w:t>
      </w:r>
      <w:r w:rsidR="009B11B8">
        <w:rPr>
          <w:sz w:val="20"/>
          <w:szCs w:val="20"/>
          <w:lang w:eastAsia="ja-JP"/>
        </w:rPr>
        <w:t xml:space="preserve"> and expects tha</w:t>
      </w:r>
      <w:r w:rsidR="00EE402E">
        <w:rPr>
          <w:sz w:val="20"/>
          <w:szCs w:val="20"/>
          <w:lang w:eastAsia="ja-JP"/>
        </w:rPr>
        <w:t>t the soft channels bits used by each carrier are</w:t>
      </w:r>
      <w:r w:rsidR="009B11B8">
        <w:rPr>
          <w:sz w:val="20"/>
          <w:szCs w:val="20"/>
          <w:lang w:eastAsia="ja-JP"/>
        </w:rPr>
        <w:t xml:space="preserve"> independent</w:t>
      </w:r>
      <w:r w:rsidR="005A7410">
        <w:rPr>
          <w:sz w:val="20"/>
          <w:szCs w:val="20"/>
          <w:lang w:eastAsia="ja-JP"/>
        </w:rPr>
        <w:t>ly</w:t>
      </w:r>
      <w:r w:rsidR="00DE1D27">
        <w:rPr>
          <w:sz w:val="20"/>
          <w:szCs w:val="20"/>
          <w:lang w:eastAsia="ja-JP"/>
        </w:rPr>
        <w:t xml:space="preserve">. </w:t>
      </w:r>
      <w:r w:rsidR="009B11B8">
        <w:rPr>
          <w:sz w:val="20"/>
          <w:szCs w:val="20"/>
          <w:lang w:eastAsia="ja-JP"/>
        </w:rPr>
        <w:t xml:space="preserve"> </w:t>
      </w:r>
      <w:r w:rsidR="00EE402E">
        <w:rPr>
          <w:sz w:val="20"/>
          <w:szCs w:val="20"/>
          <w:lang w:eastAsia="ja-JP"/>
        </w:rPr>
        <w:t xml:space="preserve"> </w:t>
      </w:r>
      <w:r w:rsidR="009B11B8">
        <w:rPr>
          <w:sz w:val="20"/>
          <w:szCs w:val="20"/>
          <w:lang w:eastAsia="ja-JP"/>
        </w:rPr>
        <w:t xml:space="preserve">The </w:t>
      </w:r>
      <w:r w:rsidR="00DD3F7D">
        <w:rPr>
          <w:sz w:val="20"/>
          <w:szCs w:val="20"/>
          <w:lang w:eastAsia="ja-JP"/>
        </w:rPr>
        <w:t>ov</w:t>
      </w:r>
      <w:r w:rsidR="005A7410">
        <w:rPr>
          <w:sz w:val="20"/>
          <w:szCs w:val="20"/>
          <w:lang w:eastAsia="ja-JP"/>
        </w:rPr>
        <w:t>erbooking soft buffer design takes</w:t>
      </w:r>
      <w:r w:rsidR="00DD3F7D">
        <w:rPr>
          <w:sz w:val="20"/>
          <w:szCs w:val="20"/>
          <w:lang w:eastAsia="ja-JP"/>
        </w:rPr>
        <w:t xml:space="preserve"> the advantage</w:t>
      </w:r>
      <w:r w:rsidR="005A7410">
        <w:rPr>
          <w:sz w:val="20"/>
          <w:szCs w:val="20"/>
          <w:lang w:eastAsia="ja-JP"/>
        </w:rPr>
        <w:t xml:space="preserve"> of statistically independent traffic arrival.   The </w:t>
      </w:r>
      <w:r w:rsidR="009B11B8">
        <w:rPr>
          <w:sz w:val="20"/>
          <w:szCs w:val="20"/>
          <w:lang w:eastAsia="ja-JP"/>
        </w:rPr>
        <w:t>soft bu</w:t>
      </w:r>
      <w:r w:rsidR="00DD3F7D">
        <w:rPr>
          <w:sz w:val="20"/>
          <w:szCs w:val="20"/>
          <w:lang w:eastAsia="ja-JP"/>
        </w:rPr>
        <w:t>ffer size could be</w:t>
      </w:r>
      <w:r w:rsidR="00EE402E">
        <w:rPr>
          <w:sz w:val="20"/>
          <w:szCs w:val="20"/>
          <w:lang w:eastAsia="ja-JP"/>
        </w:rPr>
        <w:t xml:space="preserve"> allocated based on average number of soft channel bits, which is smaller</w:t>
      </w:r>
      <w:r w:rsidR="009B11B8">
        <w:rPr>
          <w:sz w:val="20"/>
          <w:szCs w:val="20"/>
          <w:lang w:eastAsia="ja-JP"/>
        </w:rPr>
        <w:t xml:space="preserve"> than the sum of maximum number of soft channel bits of HARQ processes from each carrier.  </w:t>
      </w:r>
      <w:r w:rsidR="00DE1D27">
        <w:rPr>
          <w:sz w:val="20"/>
          <w:szCs w:val="20"/>
          <w:lang w:eastAsia="ja-JP"/>
        </w:rPr>
        <w:t xml:space="preserve"> When s</w:t>
      </w:r>
      <w:r w:rsidR="005A7410">
        <w:rPr>
          <w:sz w:val="20"/>
          <w:szCs w:val="20"/>
          <w:lang w:eastAsia="ja-JP"/>
        </w:rPr>
        <w:t xml:space="preserve">oft channel bits of one carrier is more than the average soft buffer size of each carrier, it could use the </w:t>
      </w:r>
      <w:r w:rsidR="00DE1D27">
        <w:rPr>
          <w:sz w:val="20"/>
          <w:szCs w:val="20"/>
          <w:lang w:eastAsia="ja-JP"/>
        </w:rPr>
        <w:t xml:space="preserve">soft buffer </w:t>
      </w:r>
      <w:r w:rsidR="005A7410">
        <w:rPr>
          <w:sz w:val="20"/>
          <w:szCs w:val="20"/>
          <w:lang w:eastAsia="ja-JP"/>
        </w:rPr>
        <w:t>in</w:t>
      </w:r>
      <w:r w:rsidR="009B11B8">
        <w:rPr>
          <w:sz w:val="20"/>
          <w:szCs w:val="20"/>
          <w:lang w:eastAsia="ja-JP"/>
        </w:rPr>
        <w:t xml:space="preserve"> the resource pool</w:t>
      </w:r>
      <w:r w:rsidR="005A7410">
        <w:rPr>
          <w:sz w:val="20"/>
          <w:szCs w:val="20"/>
          <w:lang w:eastAsia="ja-JP"/>
        </w:rPr>
        <w:t xml:space="preserve"> for the other carrier until the whole buffer pool is overflew</w:t>
      </w:r>
      <w:r w:rsidR="009B11B8">
        <w:rPr>
          <w:sz w:val="20"/>
          <w:szCs w:val="20"/>
          <w:lang w:eastAsia="ja-JP"/>
        </w:rPr>
        <w:t xml:space="preserve">.  The soft buffer allocation for the HARQ processes of each carrier follows first come first serve principle.   If the </w:t>
      </w:r>
      <w:r w:rsidR="00DD3F7D">
        <w:rPr>
          <w:sz w:val="20"/>
          <w:szCs w:val="20"/>
          <w:lang w:eastAsia="ja-JP"/>
        </w:rPr>
        <w:t xml:space="preserve">number of soft channel bits is </w:t>
      </w:r>
      <w:r w:rsidR="009B11B8">
        <w:rPr>
          <w:sz w:val="20"/>
          <w:szCs w:val="20"/>
          <w:lang w:eastAsia="ja-JP"/>
        </w:rPr>
        <w:t xml:space="preserve">more than the soft </w:t>
      </w:r>
      <w:r w:rsidR="00DD3F7D">
        <w:rPr>
          <w:sz w:val="20"/>
          <w:szCs w:val="20"/>
          <w:lang w:eastAsia="ja-JP"/>
        </w:rPr>
        <w:t>buffe</w:t>
      </w:r>
      <w:r w:rsidR="005A7410">
        <w:rPr>
          <w:sz w:val="20"/>
          <w:szCs w:val="20"/>
          <w:lang w:eastAsia="ja-JP"/>
        </w:rPr>
        <w:t xml:space="preserve">r size, the buffer is </w:t>
      </w:r>
      <w:proofErr w:type="gramStart"/>
      <w:r w:rsidR="005A7410">
        <w:rPr>
          <w:sz w:val="20"/>
          <w:szCs w:val="20"/>
          <w:lang w:eastAsia="ja-JP"/>
        </w:rPr>
        <w:t>overflew</w:t>
      </w:r>
      <w:proofErr w:type="gramEnd"/>
      <w:r w:rsidR="00DD3F7D">
        <w:rPr>
          <w:sz w:val="20"/>
          <w:szCs w:val="20"/>
          <w:lang w:eastAsia="ja-JP"/>
        </w:rPr>
        <w:t xml:space="preserve">.  Some soft channel bits need to be discarded.   </w:t>
      </w:r>
    </w:p>
    <w:p w:rsidR="00F243C7" w:rsidRDefault="00F243C7" w:rsidP="00F243C7">
      <w:pPr>
        <w:ind w:left="1440" w:hanging="1440"/>
        <w:rPr>
          <w:b/>
          <w:bCs/>
          <w:u w:val="single"/>
        </w:rPr>
      </w:pPr>
    </w:p>
    <w:p w:rsidR="00DE1D27" w:rsidRPr="00DE1D27" w:rsidRDefault="00DE1D27" w:rsidP="00F243C7">
      <w:pPr>
        <w:ind w:left="1440" w:hanging="1440"/>
      </w:pPr>
      <w:r>
        <w:rPr>
          <w:bCs/>
        </w:rPr>
        <w:t>A compromise</w:t>
      </w:r>
      <w:r w:rsidR="006D7C76">
        <w:rPr>
          <w:bCs/>
        </w:rPr>
        <w:t>d</w:t>
      </w:r>
      <w:r>
        <w:rPr>
          <w:bCs/>
        </w:rPr>
        <w:t xml:space="preserve"> solution of equal partition</w:t>
      </w:r>
      <w:r w:rsidR="00DD3F7D">
        <w:rPr>
          <w:bCs/>
        </w:rPr>
        <w:t xml:space="preserve"> and overbooking</w:t>
      </w:r>
      <w:r>
        <w:rPr>
          <w:bCs/>
        </w:rPr>
        <w:t xml:space="preserve"> was agreed in RAN1#65 as follows,</w:t>
      </w:r>
    </w:p>
    <w:p w:rsidR="00F243C7" w:rsidRPr="00E00C17" w:rsidRDefault="00F243C7" w:rsidP="00F243C7">
      <w:pPr>
        <w:numPr>
          <w:ilvl w:val="0"/>
          <w:numId w:val="30"/>
        </w:numPr>
        <w:spacing w:after="0"/>
      </w:pPr>
      <w:r w:rsidRPr="00E00C17">
        <w:t>For Cat 8 UEs, soft channel bits per CC is 1/5 of the total soft channel bits</w:t>
      </w:r>
    </w:p>
    <w:p w:rsidR="00F243C7" w:rsidRPr="00E00C17" w:rsidRDefault="00F243C7" w:rsidP="00F243C7">
      <w:pPr>
        <w:numPr>
          <w:ilvl w:val="0"/>
          <w:numId w:val="30"/>
        </w:numPr>
        <w:spacing w:after="0"/>
      </w:pPr>
      <w:r w:rsidRPr="00E00C17">
        <w:t>For other cats:</w:t>
      </w:r>
    </w:p>
    <w:p w:rsidR="00F243C7" w:rsidRPr="00E00C17" w:rsidRDefault="00F243C7" w:rsidP="00F243C7">
      <w:pPr>
        <w:numPr>
          <w:ilvl w:val="1"/>
          <w:numId w:val="30"/>
        </w:numPr>
        <w:spacing w:after="0"/>
      </w:pPr>
      <w:r w:rsidRPr="00E00C17">
        <w:t xml:space="preserve">Soft buffer sizes given by Table 1 in </w:t>
      </w:r>
      <w:r w:rsidR="00214ABE">
        <w:fldChar w:fldCharType="begin"/>
      </w:r>
      <w:r w:rsidR="0087771A">
        <w:instrText xml:space="preserve"> REF _Ref430889858 \r \h </w:instrText>
      </w:r>
      <w:r w:rsidR="00214ABE">
        <w:fldChar w:fldCharType="separate"/>
      </w:r>
      <w:r w:rsidR="0087771A">
        <w:t>[3]</w:t>
      </w:r>
      <w:r w:rsidR="00214ABE">
        <w:fldChar w:fldCharType="end"/>
      </w:r>
      <w:r w:rsidRPr="00E00C17">
        <w:t xml:space="preserve"> are  assumed for rate matching at </w:t>
      </w:r>
      <w:proofErr w:type="spellStart"/>
      <w:r w:rsidRPr="00E00C17">
        <w:t>eNB</w:t>
      </w:r>
      <w:proofErr w:type="spellEnd"/>
    </w:p>
    <w:p w:rsidR="00F243C7" w:rsidRPr="00E00C17" w:rsidRDefault="00F243C7" w:rsidP="00F243C7">
      <w:pPr>
        <w:numPr>
          <w:ilvl w:val="1"/>
          <w:numId w:val="30"/>
        </w:numPr>
        <w:spacing w:after="0"/>
      </w:pPr>
      <w:r w:rsidRPr="00E00C17">
        <w:t>UE first attempts decoding based on all received soft bits</w:t>
      </w:r>
    </w:p>
    <w:p w:rsidR="00F243C7" w:rsidRPr="00E00C17" w:rsidRDefault="00F243C7" w:rsidP="00F243C7">
      <w:pPr>
        <w:numPr>
          <w:ilvl w:val="1"/>
          <w:numId w:val="30"/>
        </w:numPr>
        <w:spacing w:after="0"/>
      </w:pPr>
      <w:r w:rsidRPr="00E00C17">
        <w:t xml:space="preserve">If decoding fails, </w:t>
      </w:r>
    </w:p>
    <w:p w:rsidR="00F243C7" w:rsidRDefault="00F243C7" w:rsidP="00F243C7">
      <w:pPr>
        <w:numPr>
          <w:ilvl w:val="2"/>
          <w:numId w:val="30"/>
        </w:numPr>
        <w:spacing w:after="0"/>
      </w:pPr>
      <w:r w:rsidRPr="00E00C17">
        <w:t>UE may discard soft bits that exceed the numbers in Table 2 in</w:t>
      </w:r>
      <w:r w:rsidR="00DE1D27">
        <w:t xml:space="preserve"> </w:t>
      </w:r>
      <w:r w:rsidR="00214ABE">
        <w:fldChar w:fldCharType="begin"/>
      </w:r>
      <w:r w:rsidR="00DE1D27">
        <w:instrText xml:space="preserve"> REF _Ref430889858 \r \h </w:instrText>
      </w:r>
      <w:r w:rsidR="00214ABE">
        <w:fldChar w:fldCharType="separate"/>
      </w:r>
      <w:r w:rsidR="00DE1D27">
        <w:t>[3]</w:t>
      </w:r>
      <w:r w:rsidR="00214ABE">
        <w:fldChar w:fldCharType="end"/>
      </w:r>
      <w:r w:rsidRPr="00E00C17">
        <w:t>; specify details of which bits may be discarded</w:t>
      </w:r>
    </w:p>
    <w:p w:rsidR="006D7C76" w:rsidRDefault="006D7C76" w:rsidP="006D7C76">
      <w:pPr>
        <w:spacing w:after="0"/>
      </w:pPr>
    </w:p>
    <w:p w:rsidR="00480CC3" w:rsidRDefault="006D7C76" w:rsidP="006D7C76">
      <w:pPr>
        <w:spacing w:after="0"/>
      </w:pPr>
      <w:r>
        <w:t xml:space="preserve">The compromised solution is to have soft buffer bits equally partitioned for each carrier.   The soft buffer size is based on maximum number of soft channel bits of two carrier aggregation.   If more than 2 carriers are aggregated, the soft buffer size for each carrier is less than the total number of soft channel bits, which is similar to overbooking.   Some soft channel bits would be discarded if buffer is overflowed.  </w:t>
      </w:r>
    </w:p>
    <w:p w:rsidR="00480CC3" w:rsidRDefault="00480CC3" w:rsidP="006D7C76">
      <w:pPr>
        <w:spacing w:after="0"/>
      </w:pPr>
    </w:p>
    <w:p w:rsidR="006D7C76" w:rsidRPr="00E00C17" w:rsidRDefault="00480CC3" w:rsidP="006D7C76">
      <w:pPr>
        <w:spacing w:after="0"/>
      </w:pPr>
      <w:r>
        <w:rPr>
          <w:lang w:val="en-US"/>
        </w:rPr>
        <w:t xml:space="preserve">The existing UE categories are designed to optimize soft buffer size targeting a certain number of DL CCs and the corresponding DL peak rates based on equal partitioned soft buffer design.  Although existing UE categories can be configured to support up to 5 carrier aggregations based on overbooking soft buffer design.  </w:t>
      </w:r>
      <w:r>
        <w:t>M</w:t>
      </w:r>
      <w:r w:rsidR="00DC38C7">
        <w:t xml:space="preserve">ost of Cat-6 and Cat-7 UEs are assumed to support up to 2 carrier aggregation.  The soft buffer management is similar to that of equal partition soft buffer design.  The soft channel bits calculations for Rel-11 and Rel-12 UE categories 9-14 are </w:t>
      </w:r>
      <w:r>
        <w:t>all optimized up to 4 carrier aggregations based</w:t>
      </w:r>
      <w:r w:rsidR="00DC38C7">
        <w:t xml:space="preserve"> on equal partitioned soft buffer design, which is inefficient as the number of carriers increased in carrier aggregation.   </w:t>
      </w:r>
    </w:p>
    <w:p w:rsidR="00017155" w:rsidRPr="00F243C7" w:rsidRDefault="00017155" w:rsidP="00017155">
      <w:pPr>
        <w:rPr>
          <w:lang w:eastAsia="ja-JP"/>
        </w:rPr>
      </w:pPr>
    </w:p>
    <w:p w:rsidR="006374FE" w:rsidRPr="006374FE" w:rsidRDefault="006374FE" w:rsidP="006374FE">
      <w:pPr>
        <w:pStyle w:val="3"/>
      </w:pPr>
      <w:r>
        <w:t xml:space="preserve">Soft Buffer Design for Rel-13 </w:t>
      </w:r>
      <w:proofErr w:type="spellStart"/>
      <w:r>
        <w:t>eCA</w:t>
      </w:r>
      <w:proofErr w:type="spellEnd"/>
    </w:p>
    <w:p w:rsidR="00017155" w:rsidRPr="006374FE" w:rsidRDefault="00017155" w:rsidP="00017155">
      <w:pPr>
        <w:rPr>
          <w:lang w:eastAsia="ja-JP"/>
        </w:rPr>
      </w:pPr>
    </w:p>
    <w:p w:rsidR="00BA4900" w:rsidRDefault="006374FE" w:rsidP="000859B2">
      <w:pPr>
        <w:tabs>
          <w:tab w:val="num" w:pos="1440"/>
          <w:tab w:val="num" w:pos="2160"/>
        </w:tabs>
        <w:rPr>
          <w:lang w:val="en-US"/>
        </w:rPr>
      </w:pPr>
      <w:r>
        <w:rPr>
          <w:lang w:val="en-US"/>
        </w:rPr>
        <w:t xml:space="preserve">Rel-13 </w:t>
      </w:r>
      <w:proofErr w:type="spellStart"/>
      <w:r w:rsidR="00B27BDF">
        <w:rPr>
          <w:lang w:val="en-US"/>
        </w:rPr>
        <w:t>eCA</w:t>
      </w:r>
      <w:proofErr w:type="spellEnd"/>
      <w:r w:rsidR="00B27BDF">
        <w:rPr>
          <w:lang w:val="en-US"/>
        </w:rPr>
        <w:t xml:space="preserve"> assu</w:t>
      </w:r>
      <w:r w:rsidR="004F0473">
        <w:rPr>
          <w:lang w:val="en-US"/>
        </w:rPr>
        <w:t xml:space="preserve">mes the support of </w:t>
      </w:r>
      <w:r>
        <w:rPr>
          <w:lang w:val="en-US"/>
        </w:rPr>
        <w:t xml:space="preserve">carrier aggregation </w:t>
      </w:r>
      <w:r w:rsidR="00DC38C7">
        <w:rPr>
          <w:lang w:val="en-US"/>
        </w:rPr>
        <w:t>up to 32 component carrier</w:t>
      </w:r>
      <w:r w:rsidR="004F0473">
        <w:rPr>
          <w:lang w:val="en-US"/>
        </w:rPr>
        <w:t>s.</w:t>
      </w:r>
      <w:r>
        <w:rPr>
          <w:lang w:val="en-US"/>
        </w:rPr>
        <w:t xml:space="preserve">  </w:t>
      </w:r>
      <w:r w:rsidR="00B27BDF">
        <w:rPr>
          <w:lang w:val="en-US"/>
        </w:rPr>
        <w:t xml:space="preserve"> </w:t>
      </w:r>
      <w:r w:rsidR="00DC38C7">
        <w:rPr>
          <w:lang w:val="en-US"/>
        </w:rPr>
        <w:t xml:space="preserve">If equal partitioned soft buffer design is continuously used, the soft buffer size will increase dramatically once additional carrier(s) are added in the new UE categories.   </w:t>
      </w:r>
      <w:r w:rsidR="0087449D">
        <w:rPr>
          <w:lang w:val="en-US"/>
        </w:rPr>
        <w:t>In particular, s</w:t>
      </w:r>
      <w:r w:rsidR="009942F5">
        <w:rPr>
          <w:lang w:val="en-US"/>
        </w:rPr>
        <w:t>upporting</w:t>
      </w:r>
      <w:r w:rsidR="00480CC3">
        <w:rPr>
          <w:lang w:val="en-US"/>
        </w:rPr>
        <w:t xml:space="preserve"> such large number of carrier aggregation</w:t>
      </w:r>
      <w:r w:rsidR="004F0473">
        <w:rPr>
          <w:lang w:val="en-US"/>
        </w:rPr>
        <w:t xml:space="preserve">s </w:t>
      </w:r>
      <w:r w:rsidR="00423402">
        <w:rPr>
          <w:lang w:val="en-US"/>
        </w:rPr>
        <w:t>im</w:t>
      </w:r>
      <w:r w:rsidR="00480CC3">
        <w:rPr>
          <w:lang w:val="en-US"/>
        </w:rPr>
        <w:t xml:space="preserve">poses large number of soft buffer size if equal partitioned soft buffer designed is used for new UE categories.  </w:t>
      </w:r>
      <w:r w:rsidR="000859B2">
        <w:rPr>
          <w:lang w:val="en-US"/>
        </w:rPr>
        <w:t xml:space="preserve">. </w:t>
      </w:r>
    </w:p>
    <w:p w:rsidR="000965C6" w:rsidRDefault="00480CC3" w:rsidP="000859B2">
      <w:pPr>
        <w:tabs>
          <w:tab w:val="num" w:pos="1440"/>
          <w:tab w:val="num" w:pos="2160"/>
        </w:tabs>
        <w:rPr>
          <w:lang w:val="en-US"/>
        </w:rPr>
      </w:pPr>
      <w:r>
        <w:rPr>
          <w:lang w:val="en-US"/>
        </w:rPr>
        <w:t xml:space="preserve">It is desired to have more efficient soft buffer management for large number of carrier aggregation.  The equal partitioned soft buffer design would not have the flexibility of soft buffer management.    </w:t>
      </w:r>
      <w:r w:rsidR="000965C6">
        <w:rPr>
          <w:lang w:val="en-US"/>
        </w:rPr>
        <w:t>The overbooking soft buffer design with a resource</w:t>
      </w:r>
      <w:r w:rsidR="005A7410">
        <w:rPr>
          <w:lang w:val="en-US"/>
        </w:rPr>
        <w:t xml:space="preserve"> pool dynamically shared to </w:t>
      </w:r>
      <w:r w:rsidR="000965C6">
        <w:rPr>
          <w:lang w:val="en-US"/>
        </w:rPr>
        <w:t xml:space="preserve">each carrier as proposed by </w:t>
      </w:r>
      <w:r w:rsidR="00214ABE">
        <w:rPr>
          <w:lang w:val="en-US"/>
        </w:rPr>
        <w:fldChar w:fldCharType="begin"/>
      </w:r>
      <w:r w:rsidR="000965C6">
        <w:rPr>
          <w:lang w:val="en-US"/>
        </w:rPr>
        <w:instrText xml:space="preserve"> REF _Ref430897817 \r \h </w:instrText>
      </w:r>
      <w:r w:rsidR="00214ABE">
        <w:rPr>
          <w:lang w:val="en-US"/>
        </w:rPr>
      </w:r>
      <w:r w:rsidR="00214ABE">
        <w:rPr>
          <w:lang w:val="en-US"/>
        </w:rPr>
        <w:fldChar w:fldCharType="separate"/>
      </w:r>
      <w:r w:rsidR="000965C6">
        <w:rPr>
          <w:lang w:val="en-US"/>
        </w:rPr>
        <w:t>[4]</w:t>
      </w:r>
      <w:r w:rsidR="00214ABE">
        <w:rPr>
          <w:lang w:val="en-US"/>
        </w:rPr>
        <w:fldChar w:fldCharType="end"/>
      </w:r>
      <w:r w:rsidR="000965C6">
        <w:rPr>
          <w:lang w:val="en-US"/>
        </w:rPr>
        <w:t xml:space="preserve"> in Rel-10 should be used as the foundation of the soft buffer management and peak data rate calculation for supporting up to 32 carrier aggregation.  The principle of soft buffer size and associated peak data rate for new UE categories should be laid out clearly.  </w:t>
      </w:r>
    </w:p>
    <w:p w:rsidR="000965C6" w:rsidRDefault="000965C6" w:rsidP="000859B2">
      <w:pPr>
        <w:tabs>
          <w:tab w:val="num" w:pos="1440"/>
          <w:tab w:val="num" w:pos="2160"/>
        </w:tabs>
        <w:rPr>
          <w:lang w:val="en-US"/>
        </w:rPr>
      </w:pPr>
    </w:p>
    <w:p w:rsidR="00DF2522" w:rsidRDefault="00DF2522" w:rsidP="000965C6">
      <w:pPr>
        <w:rPr>
          <w:lang w:val="en-US"/>
        </w:rPr>
      </w:pPr>
      <w:r w:rsidRPr="00DF2522">
        <w:rPr>
          <w:b/>
          <w:lang w:val="en-US"/>
        </w:rPr>
        <w:t>Proposal</w:t>
      </w:r>
      <w:r w:rsidR="000965C6">
        <w:rPr>
          <w:b/>
          <w:lang w:val="en-US"/>
        </w:rPr>
        <w:t xml:space="preserve"> 1</w:t>
      </w:r>
      <w:r w:rsidR="000965C6">
        <w:rPr>
          <w:lang w:val="en-US"/>
        </w:rPr>
        <w:t xml:space="preserve">: </w:t>
      </w:r>
      <w:r w:rsidR="000965C6" w:rsidRPr="000965C6">
        <w:rPr>
          <w:b/>
          <w:lang w:val="en-US"/>
        </w:rPr>
        <w:t xml:space="preserve">Overbooking soft buffer design should be used as the soft buffer management for Rel-13 </w:t>
      </w:r>
      <w:proofErr w:type="spellStart"/>
      <w:r w:rsidR="000965C6" w:rsidRPr="000965C6">
        <w:rPr>
          <w:b/>
          <w:lang w:val="en-US"/>
        </w:rPr>
        <w:t>eCA</w:t>
      </w:r>
      <w:proofErr w:type="spellEnd"/>
      <w:r w:rsidR="000965C6" w:rsidRPr="000965C6">
        <w:rPr>
          <w:b/>
          <w:lang w:val="en-US"/>
        </w:rPr>
        <w:t>.</w:t>
      </w:r>
    </w:p>
    <w:p w:rsidR="000859B2" w:rsidRPr="001D1EC3" w:rsidRDefault="000859B2" w:rsidP="000859B2">
      <w:pPr>
        <w:pStyle w:val="2"/>
        <w:numPr>
          <w:ilvl w:val="0"/>
          <w:numId w:val="1"/>
        </w:numPr>
        <w:rPr>
          <w:rFonts w:cs="Arial"/>
          <w:lang w:eastAsia="ja-JP"/>
        </w:rPr>
      </w:pPr>
      <w:r>
        <w:rPr>
          <w:rFonts w:cs="Arial"/>
          <w:lang w:eastAsia="ja-JP"/>
        </w:rPr>
        <w:t>Conclusion</w:t>
      </w:r>
    </w:p>
    <w:p w:rsidR="00DF2522" w:rsidRDefault="00CA3D92" w:rsidP="00DF2522">
      <w:r w:rsidRPr="00DF2522">
        <w:t>In this document</w:t>
      </w:r>
      <w:r w:rsidR="000965C6">
        <w:t xml:space="preserve">, </w:t>
      </w:r>
      <w:r w:rsidRPr="00DF2522">
        <w:t xml:space="preserve">we </w:t>
      </w:r>
      <w:r w:rsidR="000965C6">
        <w:t xml:space="preserve">discussed the principle of soft buffer design for CA.  In order to have efficient soft buffer design for large number of carrier aggregation, we propose </w:t>
      </w:r>
      <w:r w:rsidR="005A3DAE">
        <w:rPr>
          <w:lang w:val="en-US"/>
        </w:rPr>
        <w:t>overbooking soft buffer design should be used as the soft buffer management for Rel-13 eCA.</w:t>
      </w:r>
    </w:p>
    <w:p w:rsidR="00017155" w:rsidRDefault="00017155" w:rsidP="00DF2522"/>
    <w:p w:rsidR="00017155" w:rsidRPr="001D1EC3" w:rsidRDefault="00017155" w:rsidP="00017155">
      <w:pPr>
        <w:pStyle w:val="2"/>
        <w:numPr>
          <w:ilvl w:val="0"/>
          <w:numId w:val="1"/>
        </w:numPr>
        <w:rPr>
          <w:rFonts w:cs="Arial"/>
          <w:lang w:eastAsia="ja-JP"/>
        </w:rPr>
      </w:pPr>
      <w:r>
        <w:rPr>
          <w:rFonts w:cs="Arial"/>
          <w:lang w:eastAsia="ja-JP"/>
        </w:rPr>
        <w:t>Reference</w:t>
      </w:r>
    </w:p>
    <w:p w:rsidR="00017155" w:rsidRPr="00DF2522" w:rsidRDefault="00017155" w:rsidP="00DF2522"/>
    <w:p w:rsidR="00017155" w:rsidRPr="00017155" w:rsidRDefault="00017155" w:rsidP="00017155">
      <w:pPr>
        <w:pStyle w:val="afa"/>
        <w:numPr>
          <w:ilvl w:val="0"/>
          <w:numId w:val="29"/>
        </w:numPr>
        <w:rPr>
          <w:rFonts w:eastAsia="MS Mincho"/>
          <w:iCs/>
          <w:lang w:eastAsia="ja-JP"/>
        </w:rPr>
      </w:pPr>
      <w:bookmarkStart w:id="2" w:name="_Ref430885014"/>
      <w:r w:rsidRPr="00017155">
        <w:rPr>
          <w:rFonts w:eastAsia="MS Mincho"/>
          <w:iCs/>
          <w:szCs w:val="20"/>
          <w:lang w:eastAsia="ja-JP"/>
        </w:rPr>
        <w:t>R1-153860, “</w:t>
      </w:r>
      <w:r w:rsidRPr="00017155">
        <w:rPr>
          <w:rFonts w:eastAsia="MS Mincho"/>
          <w:iCs/>
          <w:lang w:eastAsia="ja-JP"/>
        </w:rPr>
        <w:t>Potential enhancements to physical layer procedure other than DL and UL control”,</w:t>
      </w:r>
      <w:r w:rsidRPr="00017155">
        <w:rPr>
          <w:rFonts w:eastAsia="MS Mincho"/>
          <w:iCs/>
          <w:lang w:eastAsia="ja-JP"/>
        </w:rPr>
        <w:tab/>
        <w:t>Qualcomm Inc.</w:t>
      </w:r>
      <w:bookmarkEnd w:id="2"/>
    </w:p>
    <w:p w:rsidR="00017155" w:rsidRDefault="00017155" w:rsidP="00017155">
      <w:pPr>
        <w:pStyle w:val="afa"/>
        <w:numPr>
          <w:ilvl w:val="0"/>
          <w:numId w:val="29"/>
        </w:numPr>
        <w:rPr>
          <w:rFonts w:eastAsia="MS Mincho"/>
          <w:iCs/>
          <w:lang w:eastAsia="ja-JP"/>
        </w:rPr>
      </w:pPr>
      <w:bookmarkStart w:id="3" w:name="_Ref430885017"/>
      <w:r w:rsidRPr="00017155">
        <w:rPr>
          <w:rFonts w:eastAsia="MS Mincho"/>
          <w:iCs/>
          <w:szCs w:val="20"/>
          <w:lang w:eastAsia="ja-JP"/>
        </w:rPr>
        <w:t>R1-154006, “</w:t>
      </w:r>
      <w:r w:rsidRPr="00017155">
        <w:rPr>
          <w:rFonts w:eastAsia="MS Mincho"/>
          <w:iCs/>
          <w:lang w:eastAsia="ja-JP"/>
        </w:rPr>
        <w:t>On number of soft channel bits and soft buffer management for CA with up to 32 component carriers</w:t>
      </w:r>
      <w:r w:rsidRPr="00017155">
        <w:rPr>
          <w:rFonts w:eastAsia="MS Mincho"/>
          <w:iCs/>
          <w:lang w:eastAsia="ja-JP"/>
        </w:rPr>
        <w:tab/>
      </w:r>
      <w:r>
        <w:rPr>
          <w:rFonts w:eastAsia="MS Mincho"/>
          <w:iCs/>
          <w:lang w:eastAsia="ja-JP"/>
        </w:rPr>
        <w:t xml:space="preserve">“, </w:t>
      </w:r>
      <w:r w:rsidRPr="00017155">
        <w:rPr>
          <w:rFonts w:eastAsia="MS Mincho"/>
          <w:iCs/>
          <w:lang w:eastAsia="ja-JP"/>
        </w:rPr>
        <w:t>Intel Corporation</w:t>
      </w:r>
      <w:bookmarkEnd w:id="3"/>
    </w:p>
    <w:p w:rsidR="00017155" w:rsidRPr="00017155" w:rsidRDefault="00017155" w:rsidP="00017155">
      <w:pPr>
        <w:pStyle w:val="afa"/>
        <w:numPr>
          <w:ilvl w:val="0"/>
          <w:numId w:val="29"/>
        </w:numPr>
      </w:pPr>
      <w:bookmarkStart w:id="4" w:name="_Ref430889858"/>
      <w:r w:rsidRPr="00017155">
        <w:rPr>
          <w:bCs/>
        </w:rPr>
        <w:t>R1-111322</w:t>
      </w:r>
      <w:r w:rsidRPr="00017155">
        <w:t xml:space="preserve">, “Soft buffer handling for Rel-10 UEs”, </w:t>
      </w:r>
      <w:r w:rsidRPr="00017155">
        <w:tab/>
        <w:t>Ericsson, ST-Ericsson</w:t>
      </w:r>
      <w:bookmarkEnd w:id="4"/>
    </w:p>
    <w:p w:rsidR="00017155" w:rsidRDefault="00017155" w:rsidP="00017155">
      <w:pPr>
        <w:pStyle w:val="afa"/>
        <w:numPr>
          <w:ilvl w:val="0"/>
          <w:numId w:val="29"/>
        </w:numPr>
      </w:pPr>
      <w:bookmarkStart w:id="5" w:name="_Ref430897817"/>
      <w:r w:rsidRPr="00017155">
        <w:rPr>
          <w:bCs/>
        </w:rPr>
        <w:t>R1-111633</w:t>
      </w:r>
      <w:r w:rsidRPr="00017155">
        <w:t>,</w:t>
      </w:r>
      <w:r>
        <w:t xml:space="preserve"> “Further evaluation of soft buffer partitioning for CA”, NTT DOCOMO</w:t>
      </w:r>
      <w:bookmarkEnd w:id="5"/>
    </w:p>
    <w:p w:rsidR="00017155" w:rsidRPr="00017155" w:rsidRDefault="00017155" w:rsidP="00017155">
      <w:pPr>
        <w:pStyle w:val="afa"/>
        <w:ind w:left="420"/>
        <w:rPr>
          <w:rFonts w:eastAsia="MS Mincho"/>
          <w:iCs/>
          <w:lang w:eastAsia="ja-JP"/>
        </w:rPr>
      </w:pPr>
    </w:p>
    <w:p w:rsidR="00017155" w:rsidRPr="00E30417" w:rsidRDefault="00017155" w:rsidP="00017155">
      <w:pPr>
        <w:rPr>
          <w:iCs/>
          <w:lang w:eastAsia="ja-JP"/>
        </w:rPr>
      </w:pPr>
    </w:p>
    <w:p w:rsidR="00E42E42" w:rsidRPr="00017155" w:rsidRDefault="00E42E42" w:rsidP="00DF2522">
      <w:pPr>
        <w:rPr>
          <w:b/>
        </w:rPr>
      </w:pPr>
    </w:p>
    <w:sectPr w:rsidR="00E42E42" w:rsidRPr="00017155"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25BE" w:rsidRDefault="004825BE">
      <w:r>
        <w:separator/>
      </w:r>
    </w:p>
  </w:endnote>
  <w:endnote w:type="continuationSeparator" w:id="0">
    <w:p w:rsidR="004825BE" w:rsidRDefault="004825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55">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0"/>
    <w:family w:val="auto"/>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9E5" w:rsidRDefault="00214ABE" w:rsidP="00747190">
    <w:pPr>
      <w:pStyle w:val="a9"/>
      <w:framePr w:wrap="around" w:vAnchor="text" w:hAnchor="margin" w:xAlign="center" w:y="1"/>
      <w:rPr>
        <w:rStyle w:val="af6"/>
      </w:rPr>
    </w:pPr>
    <w:r>
      <w:rPr>
        <w:rStyle w:val="af6"/>
      </w:rPr>
      <w:fldChar w:fldCharType="begin"/>
    </w:r>
    <w:r w:rsidR="000759E5">
      <w:rPr>
        <w:rStyle w:val="af6"/>
      </w:rPr>
      <w:instrText xml:space="preserve">PAGE  </w:instrText>
    </w:r>
    <w:r>
      <w:rPr>
        <w:rStyle w:val="af6"/>
      </w:rPr>
      <w:fldChar w:fldCharType="end"/>
    </w:r>
  </w:p>
  <w:p w:rsidR="000759E5" w:rsidRDefault="000759E5">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9E5" w:rsidRDefault="00214ABE" w:rsidP="00747190">
    <w:pPr>
      <w:pStyle w:val="a9"/>
      <w:framePr w:wrap="around" w:vAnchor="text" w:hAnchor="margin" w:xAlign="center" w:y="1"/>
      <w:rPr>
        <w:rStyle w:val="af6"/>
      </w:rPr>
    </w:pPr>
    <w:r>
      <w:rPr>
        <w:rStyle w:val="af6"/>
      </w:rPr>
      <w:fldChar w:fldCharType="begin"/>
    </w:r>
    <w:r w:rsidR="000759E5">
      <w:rPr>
        <w:rStyle w:val="af6"/>
      </w:rPr>
      <w:instrText xml:space="preserve">PAGE  </w:instrText>
    </w:r>
    <w:r>
      <w:rPr>
        <w:rStyle w:val="af6"/>
      </w:rPr>
      <w:fldChar w:fldCharType="separate"/>
    </w:r>
    <w:r w:rsidR="005A7410">
      <w:rPr>
        <w:rStyle w:val="af6"/>
      </w:rPr>
      <w:t>2</w:t>
    </w:r>
    <w:r>
      <w:rPr>
        <w:rStyle w:val="af6"/>
      </w:rPr>
      <w:fldChar w:fldCharType="end"/>
    </w:r>
  </w:p>
  <w:p w:rsidR="000759E5" w:rsidRDefault="000759E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25BE" w:rsidRDefault="004825BE">
      <w:r>
        <w:separator/>
      </w:r>
    </w:p>
  </w:footnote>
  <w:footnote w:type="continuationSeparator" w:id="0">
    <w:p w:rsidR="004825BE" w:rsidRDefault="004825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9E5" w:rsidRDefault="000759E5">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10"/>
      </v:shape>
    </w:pict>
  </w:numPicBullet>
  <w:abstractNum w:abstractNumId="0">
    <w:nsid w:val="05CA4FF3"/>
    <w:multiLevelType w:val="hybridMultilevel"/>
    <w:tmpl w:val="D7AC8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316C8"/>
    <w:multiLevelType w:val="hybridMultilevel"/>
    <w:tmpl w:val="4754C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B30CD"/>
    <w:multiLevelType w:val="hybridMultilevel"/>
    <w:tmpl w:val="ED127CDE"/>
    <w:lvl w:ilvl="0" w:tplc="F57072C8">
      <w:start w:val="1"/>
      <w:numFmt w:val="bullet"/>
      <w:lvlText w:val="–"/>
      <w:lvlJc w:val="left"/>
      <w:pPr>
        <w:tabs>
          <w:tab w:val="num" w:pos="720"/>
        </w:tabs>
        <w:ind w:left="720" w:hanging="360"/>
      </w:pPr>
      <w:rPr>
        <w:rFonts w:ascii="Arial" w:hAnsi="Arial" w:hint="default"/>
      </w:rPr>
    </w:lvl>
    <w:lvl w:ilvl="1" w:tplc="EF02BF2A">
      <w:start w:val="1"/>
      <w:numFmt w:val="bullet"/>
      <w:lvlText w:val="–"/>
      <w:lvlJc w:val="left"/>
      <w:pPr>
        <w:tabs>
          <w:tab w:val="num" w:pos="1440"/>
        </w:tabs>
        <w:ind w:left="1440" w:hanging="360"/>
      </w:pPr>
      <w:rPr>
        <w:rFonts w:ascii="Arial" w:hAnsi="Arial" w:hint="default"/>
      </w:rPr>
    </w:lvl>
    <w:lvl w:ilvl="2" w:tplc="1E46DA06" w:tentative="1">
      <w:start w:val="1"/>
      <w:numFmt w:val="bullet"/>
      <w:lvlText w:val="–"/>
      <w:lvlJc w:val="left"/>
      <w:pPr>
        <w:tabs>
          <w:tab w:val="num" w:pos="2160"/>
        </w:tabs>
        <w:ind w:left="2160" w:hanging="360"/>
      </w:pPr>
      <w:rPr>
        <w:rFonts w:ascii="Arial" w:hAnsi="Arial" w:hint="default"/>
      </w:rPr>
    </w:lvl>
    <w:lvl w:ilvl="3" w:tplc="B684598E" w:tentative="1">
      <w:start w:val="1"/>
      <w:numFmt w:val="bullet"/>
      <w:lvlText w:val="–"/>
      <w:lvlJc w:val="left"/>
      <w:pPr>
        <w:tabs>
          <w:tab w:val="num" w:pos="2880"/>
        </w:tabs>
        <w:ind w:left="2880" w:hanging="360"/>
      </w:pPr>
      <w:rPr>
        <w:rFonts w:ascii="Arial" w:hAnsi="Arial" w:hint="default"/>
      </w:rPr>
    </w:lvl>
    <w:lvl w:ilvl="4" w:tplc="0C3CB8CC" w:tentative="1">
      <w:start w:val="1"/>
      <w:numFmt w:val="bullet"/>
      <w:lvlText w:val="–"/>
      <w:lvlJc w:val="left"/>
      <w:pPr>
        <w:tabs>
          <w:tab w:val="num" w:pos="3600"/>
        </w:tabs>
        <w:ind w:left="3600" w:hanging="360"/>
      </w:pPr>
      <w:rPr>
        <w:rFonts w:ascii="Arial" w:hAnsi="Arial" w:hint="default"/>
      </w:rPr>
    </w:lvl>
    <w:lvl w:ilvl="5" w:tplc="E432FB2E" w:tentative="1">
      <w:start w:val="1"/>
      <w:numFmt w:val="bullet"/>
      <w:lvlText w:val="–"/>
      <w:lvlJc w:val="left"/>
      <w:pPr>
        <w:tabs>
          <w:tab w:val="num" w:pos="4320"/>
        </w:tabs>
        <w:ind w:left="4320" w:hanging="360"/>
      </w:pPr>
      <w:rPr>
        <w:rFonts w:ascii="Arial" w:hAnsi="Arial" w:hint="default"/>
      </w:rPr>
    </w:lvl>
    <w:lvl w:ilvl="6" w:tplc="99B65650" w:tentative="1">
      <w:start w:val="1"/>
      <w:numFmt w:val="bullet"/>
      <w:lvlText w:val="–"/>
      <w:lvlJc w:val="left"/>
      <w:pPr>
        <w:tabs>
          <w:tab w:val="num" w:pos="5040"/>
        </w:tabs>
        <w:ind w:left="5040" w:hanging="360"/>
      </w:pPr>
      <w:rPr>
        <w:rFonts w:ascii="Arial" w:hAnsi="Arial" w:hint="default"/>
      </w:rPr>
    </w:lvl>
    <w:lvl w:ilvl="7" w:tplc="9BB84DDE" w:tentative="1">
      <w:start w:val="1"/>
      <w:numFmt w:val="bullet"/>
      <w:lvlText w:val="–"/>
      <w:lvlJc w:val="left"/>
      <w:pPr>
        <w:tabs>
          <w:tab w:val="num" w:pos="5760"/>
        </w:tabs>
        <w:ind w:left="5760" w:hanging="360"/>
      </w:pPr>
      <w:rPr>
        <w:rFonts w:ascii="Arial" w:hAnsi="Arial" w:hint="default"/>
      </w:rPr>
    </w:lvl>
    <w:lvl w:ilvl="8" w:tplc="D5D01612" w:tentative="1">
      <w:start w:val="1"/>
      <w:numFmt w:val="bullet"/>
      <w:lvlText w:val="–"/>
      <w:lvlJc w:val="left"/>
      <w:pPr>
        <w:tabs>
          <w:tab w:val="num" w:pos="6480"/>
        </w:tabs>
        <w:ind w:left="6480" w:hanging="360"/>
      </w:pPr>
      <w:rPr>
        <w:rFonts w:ascii="Arial" w:hAnsi="Arial" w:hint="default"/>
      </w:rPr>
    </w:lvl>
  </w:abstractNum>
  <w:abstractNum w:abstractNumId="3">
    <w:nsid w:val="0F253CE7"/>
    <w:multiLevelType w:val="hybridMultilevel"/>
    <w:tmpl w:val="30D6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1652EA"/>
    <w:multiLevelType w:val="hybridMultilevel"/>
    <w:tmpl w:val="D0F4D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A30312"/>
    <w:multiLevelType w:val="hybridMultilevel"/>
    <w:tmpl w:val="D46CC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0D1AC7"/>
    <w:multiLevelType w:val="hybridMultilevel"/>
    <w:tmpl w:val="07F6ED32"/>
    <w:lvl w:ilvl="0" w:tplc="6F2E97FC">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7">
    <w:nsid w:val="28796DBB"/>
    <w:multiLevelType w:val="hybridMultilevel"/>
    <w:tmpl w:val="B8ECED22"/>
    <w:lvl w:ilvl="0" w:tplc="61DE0BA0">
      <w:start w:val="7"/>
      <w:numFmt w:val="bullet"/>
      <w:lvlText w:val="-"/>
      <w:lvlJc w:val="left"/>
      <w:pPr>
        <w:tabs>
          <w:tab w:val="num" w:pos="720"/>
        </w:tabs>
        <w:ind w:left="720" w:hanging="360"/>
      </w:pPr>
      <w:rPr>
        <w:rFonts w:ascii="Times" w:eastAsia="Batang" w:hAnsi="Times" w:cs="Univers 55"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BE35D08"/>
    <w:multiLevelType w:val="hybridMultilevel"/>
    <w:tmpl w:val="714CD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4C586D"/>
    <w:multiLevelType w:val="hybridMultilevel"/>
    <w:tmpl w:val="D76CE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5A6D96"/>
    <w:multiLevelType w:val="hybridMultilevel"/>
    <w:tmpl w:val="78BA0E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88305C"/>
    <w:multiLevelType w:val="hybridMultilevel"/>
    <w:tmpl w:val="E24E7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EB3A8F"/>
    <w:multiLevelType w:val="hybridMultilevel"/>
    <w:tmpl w:val="2E42E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F45AEF"/>
    <w:multiLevelType w:val="hybridMultilevel"/>
    <w:tmpl w:val="6D9A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6F42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0E81229"/>
    <w:multiLevelType w:val="hybridMultilevel"/>
    <w:tmpl w:val="C5107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8E2706"/>
    <w:multiLevelType w:val="hybridMultilevel"/>
    <w:tmpl w:val="8F08936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nsid w:val="54D77D3E"/>
    <w:multiLevelType w:val="hybridMultilevel"/>
    <w:tmpl w:val="0172B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D77C18"/>
    <w:multiLevelType w:val="multilevel"/>
    <w:tmpl w:val="DE54F5E2"/>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C4E5771"/>
    <w:multiLevelType w:val="hybridMultilevel"/>
    <w:tmpl w:val="C8C49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37928"/>
    <w:multiLevelType w:val="hybridMultilevel"/>
    <w:tmpl w:val="F036FBB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1">
    <w:nsid w:val="67CD7832"/>
    <w:multiLevelType w:val="hybridMultilevel"/>
    <w:tmpl w:val="CDA83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706A58"/>
    <w:multiLevelType w:val="hybridMultilevel"/>
    <w:tmpl w:val="FDEA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E4169E"/>
    <w:multiLevelType w:val="hybridMultilevel"/>
    <w:tmpl w:val="A91C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0F3A9F"/>
    <w:multiLevelType w:val="hybridMultilevel"/>
    <w:tmpl w:val="B8589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1B151C"/>
    <w:multiLevelType w:val="hybridMultilevel"/>
    <w:tmpl w:val="1EA4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F13725D"/>
    <w:multiLevelType w:val="hybridMultilevel"/>
    <w:tmpl w:val="7A9AE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0B111C"/>
    <w:multiLevelType w:val="hybridMultilevel"/>
    <w:tmpl w:val="08F6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3311D1"/>
    <w:multiLevelType w:val="hybridMultilevel"/>
    <w:tmpl w:val="A5867CF8"/>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9">
    <w:nsid w:val="76630665"/>
    <w:multiLevelType w:val="hybridMultilevel"/>
    <w:tmpl w:val="FF54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735787"/>
    <w:multiLevelType w:val="hybridMultilevel"/>
    <w:tmpl w:val="4C1A07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B76E55"/>
    <w:multiLevelType w:val="hybridMultilevel"/>
    <w:tmpl w:val="F1D05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F92156"/>
    <w:multiLevelType w:val="hybridMultilevel"/>
    <w:tmpl w:val="2774DA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8"/>
  </w:num>
  <w:num w:numId="2">
    <w:abstractNumId w:val="12"/>
  </w:num>
  <w:num w:numId="3">
    <w:abstractNumId w:val="5"/>
  </w:num>
  <w:num w:numId="4">
    <w:abstractNumId w:val="0"/>
  </w:num>
  <w:num w:numId="5">
    <w:abstractNumId w:val="25"/>
  </w:num>
  <w:num w:numId="6">
    <w:abstractNumId w:val="31"/>
  </w:num>
  <w:num w:numId="7">
    <w:abstractNumId w:val="27"/>
  </w:num>
  <w:num w:numId="8">
    <w:abstractNumId w:val="22"/>
  </w:num>
  <w:num w:numId="9">
    <w:abstractNumId w:val="26"/>
  </w:num>
  <w:num w:numId="10">
    <w:abstractNumId w:val="29"/>
  </w:num>
  <w:num w:numId="11">
    <w:abstractNumId w:val="30"/>
  </w:num>
  <w:num w:numId="12">
    <w:abstractNumId w:val="13"/>
  </w:num>
  <w:num w:numId="13">
    <w:abstractNumId w:val="3"/>
  </w:num>
  <w:num w:numId="14">
    <w:abstractNumId w:val="23"/>
  </w:num>
  <w:num w:numId="15">
    <w:abstractNumId w:val="21"/>
  </w:num>
  <w:num w:numId="16">
    <w:abstractNumId w:val="32"/>
  </w:num>
  <w:num w:numId="17">
    <w:abstractNumId w:val="1"/>
  </w:num>
  <w:num w:numId="18">
    <w:abstractNumId w:val="8"/>
  </w:num>
  <w:num w:numId="19">
    <w:abstractNumId w:val="20"/>
  </w:num>
  <w:num w:numId="20">
    <w:abstractNumId w:val="16"/>
  </w:num>
  <w:num w:numId="21">
    <w:abstractNumId w:val="10"/>
  </w:num>
  <w:num w:numId="22">
    <w:abstractNumId w:val="4"/>
  </w:num>
  <w:num w:numId="23">
    <w:abstractNumId w:val="11"/>
  </w:num>
  <w:num w:numId="24">
    <w:abstractNumId w:val="9"/>
  </w:num>
  <w:num w:numId="25">
    <w:abstractNumId w:val="2"/>
  </w:num>
  <w:num w:numId="26">
    <w:abstractNumId w:val="19"/>
  </w:num>
  <w:num w:numId="27">
    <w:abstractNumId w:val="15"/>
  </w:num>
  <w:num w:numId="28">
    <w:abstractNumId w:val="17"/>
  </w:num>
  <w:num w:numId="29">
    <w:abstractNumId w:val="6"/>
  </w:num>
  <w:num w:numId="30">
    <w:abstractNumId w:val="7"/>
  </w:num>
  <w:num w:numId="31">
    <w:abstractNumId w:val="24"/>
  </w:num>
  <w:num w:numId="32">
    <w:abstractNumId w:val="14"/>
  </w:num>
  <w:num w:numId="33">
    <w:abstractNumId w:val="18"/>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70">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D1D"/>
    <w:rsid w:val="000403E1"/>
    <w:rsid w:val="0004138B"/>
    <w:rsid w:val="00041B80"/>
    <w:rsid w:val="0004218F"/>
    <w:rsid w:val="00042389"/>
    <w:rsid w:val="00042571"/>
    <w:rsid w:val="00043099"/>
    <w:rsid w:val="00043A37"/>
    <w:rsid w:val="00043C51"/>
    <w:rsid w:val="000444FD"/>
    <w:rsid w:val="000453D0"/>
    <w:rsid w:val="0004555C"/>
    <w:rsid w:val="0004633C"/>
    <w:rsid w:val="000502DD"/>
    <w:rsid w:val="000514EA"/>
    <w:rsid w:val="00052A63"/>
    <w:rsid w:val="00052B2C"/>
    <w:rsid w:val="00054C4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D94"/>
    <w:rsid w:val="00087B64"/>
    <w:rsid w:val="00090E36"/>
    <w:rsid w:val="00091984"/>
    <w:rsid w:val="00091E5B"/>
    <w:rsid w:val="00093257"/>
    <w:rsid w:val="0009375D"/>
    <w:rsid w:val="000945B8"/>
    <w:rsid w:val="00094BBC"/>
    <w:rsid w:val="0009539E"/>
    <w:rsid w:val="00095583"/>
    <w:rsid w:val="000958BD"/>
    <w:rsid w:val="000965C6"/>
    <w:rsid w:val="000A1209"/>
    <w:rsid w:val="000A211F"/>
    <w:rsid w:val="000A25C3"/>
    <w:rsid w:val="000A26A1"/>
    <w:rsid w:val="000A3483"/>
    <w:rsid w:val="000A45F5"/>
    <w:rsid w:val="000A56CE"/>
    <w:rsid w:val="000A5C23"/>
    <w:rsid w:val="000A66F3"/>
    <w:rsid w:val="000B0254"/>
    <w:rsid w:val="000B0477"/>
    <w:rsid w:val="000B21A5"/>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44E3"/>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7BA7"/>
    <w:rsid w:val="00127C6B"/>
    <w:rsid w:val="0013006F"/>
    <w:rsid w:val="00130397"/>
    <w:rsid w:val="001335CC"/>
    <w:rsid w:val="00133A6E"/>
    <w:rsid w:val="00133C5F"/>
    <w:rsid w:val="00134DA1"/>
    <w:rsid w:val="00137A2D"/>
    <w:rsid w:val="001401A0"/>
    <w:rsid w:val="00140338"/>
    <w:rsid w:val="00140435"/>
    <w:rsid w:val="00140D03"/>
    <w:rsid w:val="00141A0C"/>
    <w:rsid w:val="001424D2"/>
    <w:rsid w:val="001424F8"/>
    <w:rsid w:val="00142775"/>
    <w:rsid w:val="00142AE1"/>
    <w:rsid w:val="001444E2"/>
    <w:rsid w:val="0014524C"/>
    <w:rsid w:val="00147408"/>
    <w:rsid w:val="00147B9C"/>
    <w:rsid w:val="00150792"/>
    <w:rsid w:val="00150DFA"/>
    <w:rsid w:val="00152220"/>
    <w:rsid w:val="001532CE"/>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893"/>
    <w:rsid w:val="001C630A"/>
    <w:rsid w:val="001C651A"/>
    <w:rsid w:val="001C7241"/>
    <w:rsid w:val="001C7473"/>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F1AD9"/>
    <w:rsid w:val="001F3820"/>
    <w:rsid w:val="001F4FD5"/>
    <w:rsid w:val="001F6DD2"/>
    <w:rsid w:val="00202106"/>
    <w:rsid w:val="00202226"/>
    <w:rsid w:val="00203216"/>
    <w:rsid w:val="002060FA"/>
    <w:rsid w:val="00206533"/>
    <w:rsid w:val="002103CB"/>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4AD8"/>
    <w:rsid w:val="00224B7A"/>
    <w:rsid w:val="00225803"/>
    <w:rsid w:val="00226F0A"/>
    <w:rsid w:val="00227558"/>
    <w:rsid w:val="00227CB5"/>
    <w:rsid w:val="00230943"/>
    <w:rsid w:val="002312E0"/>
    <w:rsid w:val="00232217"/>
    <w:rsid w:val="0023233B"/>
    <w:rsid w:val="00232381"/>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2018"/>
    <w:rsid w:val="00262C46"/>
    <w:rsid w:val="00262F12"/>
    <w:rsid w:val="00264FC7"/>
    <w:rsid w:val="002660F8"/>
    <w:rsid w:val="002664C8"/>
    <w:rsid w:val="002668A1"/>
    <w:rsid w:val="00270DAE"/>
    <w:rsid w:val="00271849"/>
    <w:rsid w:val="00272C1F"/>
    <w:rsid w:val="00273E95"/>
    <w:rsid w:val="002753B8"/>
    <w:rsid w:val="00277900"/>
    <w:rsid w:val="00281169"/>
    <w:rsid w:val="002811A1"/>
    <w:rsid w:val="002816BC"/>
    <w:rsid w:val="00282754"/>
    <w:rsid w:val="00283143"/>
    <w:rsid w:val="002831C8"/>
    <w:rsid w:val="00285DB9"/>
    <w:rsid w:val="002860E0"/>
    <w:rsid w:val="00286797"/>
    <w:rsid w:val="00287689"/>
    <w:rsid w:val="00290E5E"/>
    <w:rsid w:val="00291BFC"/>
    <w:rsid w:val="00291F3E"/>
    <w:rsid w:val="00297999"/>
    <w:rsid w:val="00297BA8"/>
    <w:rsid w:val="00297C57"/>
    <w:rsid w:val="002A229D"/>
    <w:rsid w:val="002A25E7"/>
    <w:rsid w:val="002A263F"/>
    <w:rsid w:val="002A2B70"/>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D0399"/>
    <w:rsid w:val="002D0934"/>
    <w:rsid w:val="002D0AE4"/>
    <w:rsid w:val="002D1C53"/>
    <w:rsid w:val="002D1F9F"/>
    <w:rsid w:val="002D4081"/>
    <w:rsid w:val="002D5122"/>
    <w:rsid w:val="002D51E6"/>
    <w:rsid w:val="002D574B"/>
    <w:rsid w:val="002D5CB0"/>
    <w:rsid w:val="002D61A8"/>
    <w:rsid w:val="002D6E51"/>
    <w:rsid w:val="002D7364"/>
    <w:rsid w:val="002D773F"/>
    <w:rsid w:val="002D77E2"/>
    <w:rsid w:val="002E0B88"/>
    <w:rsid w:val="002E1073"/>
    <w:rsid w:val="002E14B4"/>
    <w:rsid w:val="002E1AC7"/>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6EE1"/>
    <w:rsid w:val="002F7854"/>
    <w:rsid w:val="003001FD"/>
    <w:rsid w:val="00304063"/>
    <w:rsid w:val="003058B2"/>
    <w:rsid w:val="00306AF0"/>
    <w:rsid w:val="003077A7"/>
    <w:rsid w:val="00311C13"/>
    <w:rsid w:val="003121BE"/>
    <w:rsid w:val="00312CF5"/>
    <w:rsid w:val="00313ADB"/>
    <w:rsid w:val="00315510"/>
    <w:rsid w:val="00320783"/>
    <w:rsid w:val="00320EFA"/>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A8D"/>
    <w:rsid w:val="003B455E"/>
    <w:rsid w:val="003B5766"/>
    <w:rsid w:val="003B60D0"/>
    <w:rsid w:val="003B6C53"/>
    <w:rsid w:val="003C1159"/>
    <w:rsid w:val="003C1493"/>
    <w:rsid w:val="003C2726"/>
    <w:rsid w:val="003C285F"/>
    <w:rsid w:val="003C3D53"/>
    <w:rsid w:val="003C55C1"/>
    <w:rsid w:val="003C71E0"/>
    <w:rsid w:val="003C72D2"/>
    <w:rsid w:val="003C7C68"/>
    <w:rsid w:val="003D066F"/>
    <w:rsid w:val="003D0FB8"/>
    <w:rsid w:val="003D223A"/>
    <w:rsid w:val="003D247A"/>
    <w:rsid w:val="003D53C9"/>
    <w:rsid w:val="003D57C9"/>
    <w:rsid w:val="003D679E"/>
    <w:rsid w:val="003E1000"/>
    <w:rsid w:val="003E1730"/>
    <w:rsid w:val="003E273E"/>
    <w:rsid w:val="003E3EC0"/>
    <w:rsid w:val="003E4D42"/>
    <w:rsid w:val="003E5186"/>
    <w:rsid w:val="003E6F85"/>
    <w:rsid w:val="003E7874"/>
    <w:rsid w:val="003E7D91"/>
    <w:rsid w:val="003F0C32"/>
    <w:rsid w:val="003F1B94"/>
    <w:rsid w:val="003F253B"/>
    <w:rsid w:val="003F254D"/>
    <w:rsid w:val="003F289F"/>
    <w:rsid w:val="00401190"/>
    <w:rsid w:val="004014E0"/>
    <w:rsid w:val="00401651"/>
    <w:rsid w:val="00402908"/>
    <w:rsid w:val="0040304B"/>
    <w:rsid w:val="00403996"/>
    <w:rsid w:val="00403FA5"/>
    <w:rsid w:val="004051BB"/>
    <w:rsid w:val="004072DB"/>
    <w:rsid w:val="004105F8"/>
    <w:rsid w:val="00410A2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318EB"/>
    <w:rsid w:val="00432160"/>
    <w:rsid w:val="00432D1E"/>
    <w:rsid w:val="0043487D"/>
    <w:rsid w:val="004349F2"/>
    <w:rsid w:val="00434FFC"/>
    <w:rsid w:val="00435176"/>
    <w:rsid w:val="00436E45"/>
    <w:rsid w:val="004405A8"/>
    <w:rsid w:val="00440AE7"/>
    <w:rsid w:val="00441335"/>
    <w:rsid w:val="004430BF"/>
    <w:rsid w:val="00444DEC"/>
    <w:rsid w:val="004452A2"/>
    <w:rsid w:val="004503DF"/>
    <w:rsid w:val="0045099B"/>
    <w:rsid w:val="00450A6F"/>
    <w:rsid w:val="00452197"/>
    <w:rsid w:val="004535F6"/>
    <w:rsid w:val="00453AA5"/>
    <w:rsid w:val="0045425F"/>
    <w:rsid w:val="00454947"/>
    <w:rsid w:val="0045569B"/>
    <w:rsid w:val="004568D5"/>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30FC"/>
    <w:rsid w:val="00483704"/>
    <w:rsid w:val="004844EF"/>
    <w:rsid w:val="00484E0A"/>
    <w:rsid w:val="0048519B"/>
    <w:rsid w:val="00485D8A"/>
    <w:rsid w:val="00485FFC"/>
    <w:rsid w:val="00486309"/>
    <w:rsid w:val="0048764B"/>
    <w:rsid w:val="00487870"/>
    <w:rsid w:val="0048792F"/>
    <w:rsid w:val="00487B15"/>
    <w:rsid w:val="00491505"/>
    <w:rsid w:val="00491CE9"/>
    <w:rsid w:val="004935B1"/>
    <w:rsid w:val="004945D0"/>
    <w:rsid w:val="0049601C"/>
    <w:rsid w:val="00497F17"/>
    <w:rsid w:val="004A0F42"/>
    <w:rsid w:val="004A12FB"/>
    <w:rsid w:val="004A1E59"/>
    <w:rsid w:val="004A24D4"/>
    <w:rsid w:val="004B10DB"/>
    <w:rsid w:val="004B1DB1"/>
    <w:rsid w:val="004B2387"/>
    <w:rsid w:val="004B3910"/>
    <w:rsid w:val="004B4592"/>
    <w:rsid w:val="004B4D45"/>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688F"/>
    <w:rsid w:val="004E7310"/>
    <w:rsid w:val="004F02C8"/>
    <w:rsid w:val="004F0454"/>
    <w:rsid w:val="004F0473"/>
    <w:rsid w:val="004F1FAB"/>
    <w:rsid w:val="004F3865"/>
    <w:rsid w:val="004F545D"/>
    <w:rsid w:val="004F5786"/>
    <w:rsid w:val="004F668B"/>
    <w:rsid w:val="004F7531"/>
    <w:rsid w:val="0050044C"/>
    <w:rsid w:val="00501B4F"/>
    <w:rsid w:val="00501FBC"/>
    <w:rsid w:val="00502AC2"/>
    <w:rsid w:val="005047D3"/>
    <w:rsid w:val="005062D6"/>
    <w:rsid w:val="00506A42"/>
    <w:rsid w:val="005077ED"/>
    <w:rsid w:val="00510175"/>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5133"/>
    <w:rsid w:val="00535E82"/>
    <w:rsid w:val="00537F2F"/>
    <w:rsid w:val="00540726"/>
    <w:rsid w:val="0054083E"/>
    <w:rsid w:val="00541720"/>
    <w:rsid w:val="00542344"/>
    <w:rsid w:val="00542E44"/>
    <w:rsid w:val="00543A8F"/>
    <w:rsid w:val="00544333"/>
    <w:rsid w:val="0054482B"/>
    <w:rsid w:val="00545336"/>
    <w:rsid w:val="00546399"/>
    <w:rsid w:val="005464D5"/>
    <w:rsid w:val="0054699E"/>
    <w:rsid w:val="00547F5C"/>
    <w:rsid w:val="00550607"/>
    <w:rsid w:val="00550B7B"/>
    <w:rsid w:val="00552214"/>
    <w:rsid w:val="00552B18"/>
    <w:rsid w:val="0055306D"/>
    <w:rsid w:val="00553592"/>
    <w:rsid w:val="00553594"/>
    <w:rsid w:val="00553D85"/>
    <w:rsid w:val="00555C96"/>
    <w:rsid w:val="0055629D"/>
    <w:rsid w:val="00557209"/>
    <w:rsid w:val="00561D8F"/>
    <w:rsid w:val="00563B9D"/>
    <w:rsid w:val="00564407"/>
    <w:rsid w:val="00564486"/>
    <w:rsid w:val="0056514B"/>
    <w:rsid w:val="005651D5"/>
    <w:rsid w:val="005654A1"/>
    <w:rsid w:val="005658C9"/>
    <w:rsid w:val="00565BD6"/>
    <w:rsid w:val="0056773D"/>
    <w:rsid w:val="00567FB8"/>
    <w:rsid w:val="00571445"/>
    <w:rsid w:val="005714D4"/>
    <w:rsid w:val="005714FE"/>
    <w:rsid w:val="005724A1"/>
    <w:rsid w:val="0057457C"/>
    <w:rsid w:val="005746B4"/>
    <w:rsid w:val="0057508B"/>
    <w:rsid w:val="00575E80"/>
    <w:rsid w:val="00577889"/>
    <w:rsid w:val="00577FC7"/>
    <w:rsid w:val="00581127"/>
    <w:rsid w:val="00582166"/>
    <w:rsid w:val="0058244E"/>
    <w:rsid w:val="00582939"/>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6F5B"/>
    <w:rsid w:val="005A7261"/>
    <w:rsid w:val="005A7410"/>
    <w:rsid w:val="005B0791"/>
    <w:rsid w:val="005B2475"/>
    <w:rsid w:val="005B466A"/>
    <w:rsid w:val="005B49B3"/>
    <w:rsid w:val="005B4CDC"/>
    <w:rsid w:val="005B6034"/>
    <w:rsid w:val="005B61A8"/>
    <w:rsid w:val="005B65C6"/>
    <w:rsid w:val="005C0BA2"/>
    <w:rsid w:val="005C1C21"/>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47CE"/>
    <w:rsid w:val="005E6811"/>
    <w:rsid w:val="005E7A57"/>
    <w:rsid w:val="005F0778"/>
    <w:rsid w:val="005F2765"/>
    <w:rsid w:val="005F48F8"/>
    <w:rsid w:val="005F5D64"/>
    <w:rsid w:val="005F5DAD"/>
    <w:rsid w:val="005F6853"/>
    <w:rsid w:val="005F76FE"/>
    <w:rsid w:val="00601827"/>
    <w:rsid w:val="00601A6A"/>
    <w:rsid w:val="00601F42"/>
    <w:rsid w:val="00604F13"/>
    <w:rsid w:val="006050A3"/>
    <w:rsid w:val="00605E5D"/>
    <w:rsid w:val="006060C6"/>
    <w:rsid w:val="006064E5"/>
    <w:rsid w:val="00606BF8"/>
    <w:rsid w:val="00610E1D"/>
    <w:rsid w:val="00611AF0"/>
    <w:rsid w:val="006132F4"/>
    <w:rsid w:val="00615316"/>
    <w:rsid w:val="00615950"/>
    <w:rsid w:val="00616DB6"/>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143B"/>
    <w:rsid w:val="00652F79"/>
    <w:rsid w:val="006532CF"/>
    <w:rsid w:val="00653BE5"/>
    <w:rsid w:val="006542F6"/>
    <w:rsid w:val="00655C05"/>
    <w:rsid w:val="006563F3"/>
    <w:rsid w:val="00657A14"/>
    <w:rsid w:val="00661A5E"/>
    <w:rsid w:val="00663835"/>
    <w:rsid w:val="006639A2"/>
    <w:rsid w:val="00664333"/>
    <w:rsid w:val="00664410"/>
    <w:rsid w:val="006646CC"/>
    <w:rsid w:val="006647D6"/>
    <w:rsid w:val="00665200"/>
    <w:rsid w:val="00665406"/>
    <w:rsid w:val="006663B5"/>
    <w:rsid w:val="006676FB"/>
    <w:rsid w:val="00667C57"/>
    <w:rsid w:val="00670033"/>
    <w:rsid w:val="00670678"/>
    <w:rsid w:val="00670C68"/>
    <w:rsid w:val="00671413"/>
    <w:rsid w:val="006726AC"/>
    <w:rsid w:val="0067341A"/>
    <w:rsid w:val="00674584"/>
    <w:rsid w:val="0067467D"/>
    <w:rsid w:val="00675864"/>
    <w:rsid w:val="00676179"/>
    <w:rsid w:val="00676F5D"/>
    <w:rsid w:val="00680088"/>
    <w:rsid w:val="006800A5"/>
    <w:rsid w:val="00680D01"/>
    <w:rsid w:val="00682396"/>
    <w:rsid w:val="00682E27"/>
    <w:rsid w:val="00682EEA"/>
    <w:rsid w:val="006837B5"/>
    <w:rsid w:val="00683B81"/>
    <w:rsid w:val="00683E49"/>
    <w:rsid w:val="00685606"/>
    <w:rsid w:val="00686864"/>
    <w:rsid w:val="006905BB"/>
    <w:rsid w:val="00690F0E"/>
    <w:rsid w:val="0069123E"/>
    <w:rsid w:val="006912B6"/>
    <w:rsid w:val="00691BA6"/>
    <w:rsid w:val="0069218F"/>
    <w:rsid w:val="00692C36"/>
    <w:rsid w:val="006948EA"/>
    <w:rsid w:val="00695426"/>
    <w:rsid w:val="006963D6"/>
    <w:rsid w:val="006963F5"/>
    <w:rsid w:val="006971F8"/>
    <w:rsid w:val="006974A0"/>
    <w:rsid w:val="00697B41"/>
    <w:rsid w:val="006A00CA"/>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7C6C"/>
    <w:rsid w:val="006D7C76"/>
    <w:rsid w:val="006D7EFD"/>
    <w:rsid w:val="006E016F"/>
    <w:rsid w:val="006E0BCE"/>
    <w:rsid w:val="006E2066"/>
    <w:rsid w:val="006E42E7"/>
    <w:rsid w:val="006E50F8"/>
    <w:rsid w:val="006E5D1C"/>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E15"/>
    <w:rsid w:val="00724138"/>
    <w:rsid w:val="00724321"/>
    <w:rsid w:val="00724965"/>
    <w:rsid w:val="00724EE9"/>
    <w:rsid w:val="0072530D"/>
    <w:rsid w:val="0072752A"/>
    <w:rsid w:val="00727613"/>
    <w:rsid w:val="007277FF"/>
    <w:rsid w:val="00731FDA"/>
    <w:rsid w:val="007342B3"/>
    <w:rsid w:val="007346B4"/>
    <w:rsid w:val="0074048B"/>
    <w:rsid w:val="00740FE2"/>
    <w:rsid w:val="007413A0"/>
    <w:rsid w:val="007415C4"/>
    <w:rsid w:val="00742A4B"/>
    <w:rsid w:val="00743D97"/>
    <w:rsid w:val="00744569"/>
    <w:rsid w:val="00744924"/>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72BEB"/>
    <w:rsid w:val="0077344F"/>
    <w:rsid w:val="0077433D"/>
    <w:rsid w:val="0077770C"/>
    <w:rsid w:val="00777B45"/>
    <w:rsid w:val="00781EB9"/>
    <w:rsid w:val="007821E5"/>
    <w:rsid w:val="00782B01"/>
    <w:rsid w:val="00783B42"/>
    <w:rsid w:val="00783C90"/>
    <w:rsid w:val="007851DB"/>
    <w:rsid w:val="00785315"/>
    <w:rsid w:val="00790BDF"/>
    <w:rsid w:val="007915EE"/>
    <w:rsid w:val="00791DFA"/>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55A4"/>
    <w:rsid w:val="007A5908"/>
    <w:rsid w:val="007B0FEF"/>
    <w:rsid w:val="007B11E6"/>
    <w:rsid w:val="007B18B4"/>
    <w:rsid w:val="007B2908"/>
    <w:rsid w:val="007B2B2C"/>
    <w:rsid w:val="007B3F45"/>
    <w:rsid w:val="007B4109"/>
    <w:rsid w:val="007B4F35"/>
    <w:rsid w:val="007B54BF"/>
    <w:rsid w:val="007B5A08"/>
    <w:rsid w:val="007B5A89"/>
    <w:rsid w:val="007B62F5"/>
    <w:rsid w:val="007B6FF1"/>
    <w:rsid w:val="007B736B"/>
    <w:rsid w:val="007B7817"/>
    <w:rsid w:val="007B7A28"/>
    <w:rsid w:val="007C0C4B"/>
    <w:rsid w:val="007C0EE2"/>
    <w:rsid w:val="007C1A72"/>
    <w:rsid w:val="007C26B3"/>
    <w:rsid w:val="007C3FBD"/>
    <w:rsid w:val="007C779E"/>
    <w:rsid w:val="007C7866"/>
    <w:rsid w:val="007C7B25"/>
    <w:rsid w:val="007D13E9"/>
    <w:rsid w:val="007D1CC2"/>
    <w:rsid w:val="007D4098"/>
    <w:rsid w:val="007D5123"/>
    <w:rsid w:val="007D53CC"/>
    <w:rsid w:val="007D567F"/>
    <w:rsid w:val="007D78A8"/>
    <w:rsid w:val="007E16F7"/>
    <w:rsid w:val="007E30CB"/>
    <w:rsid w:val="007E36FE"/>
    <w:rsid w:val="007E3ECD"/>
    <w:rsid w:val="007E4A00"/>
    <w:rsid w:val="007E4A4A"/>
    <w:rsid w:val="007E4C86"/>
    <w:rsid w:val="007E5079"/>
    <w:rsid w:val="007F0DC5"/>
    <w:rsid w:val="007F1345"/>
    <w:rsid w:val="007F15D5"/>
    <w:rsid w:val="007F1CA3"/>
    <w:rsid w:val="007F2669"/>
    <w:rsid w:val="007F3983"/>
    <w:rsid w:val="007F45AA"/>
    <w:rsid w:val="007F4CBD"/>
    <w:rsid w:val="007F4D0E"/>
    <w:rsid w:val="007F73BB"/>
    <w:rsid w:val="00800148"/>
    <w:rsid w:val="00800B9C"/>
    <w:rsid w:val="00802784"/>
    <w:rsid w:val="00802B4E"/>
    <w:rsid w:val="00803F71"/>
    <w:rsid w:val="008042F5"/>
    <w:rsid w:val="008047DB"/>
    <w:rsid w:val="0080613C"/>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91094"/>
    <w:rsid w:val="00891A24"/>
    <w:rsid w:val="00892803"/>
    <w:rsid w:val="008936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5579"/>
    <w:rsid w:val="008B6355"/>
    <w:rsid w:val="008B720A"/>
    <w:rsid w:val="008B7B72"/>
    <w:rsid w:val="008C0526"/>
    <w:rsid w:val="008C0FB0"/>
    <w:rsid w:val="008C18E9"/>
    <w:rsid w:val="008C2A6A"/>
    <w:rsid w:val="008C3A95"/>
    <w:rsid w:val="008C435E"/>
    <w:rsid w:val="008C4A4D"/>
    <w:rsid w:val="008C4DC4"/>
    <w:rsid w:val="008C6467"/>
    <w:rsid w:val="008C7E71"/>
    <w:rsid w:val="008C7E85"/>
    <w:rsid w:val="008D12CE"/>
    <w:rsid w:val="008D1719"/>
    <w:rsid w:val="008D407B"/>
    <w:rsid w:val="008D43EE"/>
    <w:rsid w:val="008D50F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E5C"/>
    <w:rsid w:val="0093234C"/>
    <w:rsid w:val="00932808"/>
    <w:rsid w:val="00932B26"/>
    <w:rsid w:val="009344AA"/>
    <w:rsid w:val="00934635"/>
    <w:rsid w:val="009354C5"/>
    <w:rsid w:val="009355AF"/>
    <w:rsid w:val="00936012"/>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A93"/>
    <w:rsid w:val="00980A6A"/>
    <w:rsid w:val="009824BF"/>
    <w:rsid w:val="009828F8"/>
    <w:rsid w:val="00982B35"/>
    <w:rsid w:val="009832FE"/>
    <w:rsid w:val="00984043"/>
    <w:rsid w:val="009842B7"/>
    <w:rsid w:val="00984F34"/>
    <w:rsid w:val="00985CD2"/>
    <w:rsid w:val="00985E35"/>
    <w:rsid w:val="00986961"/>
    <w:rsid w:val="009875AA"/>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A13"/>
    <w:rsid w:val="00A66D93"/>
    <w:rsid w:val="00A66FC8"/>
    <w:rsid w:val="00A7116E"/>
    <w:rsid w:val="00A73AC8"/>
    <w:rsid w:val="00A754AB"/>
    <w:rsid w:val="00A766FF"/>
    <w:rsid w:val="00A76A37"/>
    <w:rsid w:val="00A777D6"/>
    <w:rsid w:val="00A77F20"/>
    <w:rsid w:val="00A81866"/>
    <w:rsid w:val="00A81B2B"/>
    <w:rsid w:val="00A81C90"/>
    <w:rsid w:val="00A831D5"/>
    <w:rsid w:val="00A860E8"/>
    <w:rsid w:val="00A8694E"/>
    <w:rsid w:val="00A86C05"/>
    <w:rsid w:val="00A87B21"/>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94D"/>
    <w:rsid w:val="00AC66A8"/>
    <w:rsid w:val="00AC68DC"/>
    <w:rsid w:val="00AD2858"/>
    <w:rsid w:val="00AD2CCC"/>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DFB"/>
    <w:rsid w:val="00B21B7D"/>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0E1C"/>
    <w:rsid w:val="00B6131D"/>
    <w:rsid w:val="00B6171A"/>
    <w:rsid w:val="00B61D4B"/>
    <w:rsid w:val="00B64687"/>
    <w:rsid w:val="00B64EEE"/>
    <w:rsid w:val="00B65991"/>
    <w:rsid w:val="00B6697E"/>
    <w:rsid w:val="00B67BC4"/>
    <w:rsid w:val="00B67ED1"/>
    <w:rsid w:val="00B704CC"/>
    <w:rsid w:val="00B70D97"/>
    <w:rsid w:val="00B71401"/>
    <w:rsid w:val="00B720D2"/>
    <w:rsid w:val="00B72235"/>
    <w:rsid w:val="00B741FF"/>
    <w:rsid w:val="00B74CBE"/>
    <w:rsid w:val="00B757DE"/>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5AC3"/>
    <w:rsid w:val="00BB6677"/>
    <w:rsid w:val="00BB6A6A"/>
    <w:rsid w:val="00BB7295"/>
    <w:rsid w:val="00BB7D10"/>
    <w:rsid w:val="00BC057D"/>
    <w:rsid w:val="00BC0D17"/>
    <w:rsid w:val="00BC1DE0"/>
    <w:rsid w:val="00BC2FCC"/>
    <w:rsid w:val="00BC3119"/>
    <w:rsid w:val="00BC3998"/>
    <w:rsid w:val="00BC39E0"/>
    <w:rsid w:val="00BC60EC"/>
    <w:rsid w:val="00BC792A"/>
    <w:rsid w:val="00BC7A2B"/>
    <w:rsid w:val="00BD066C"/>
    <w:rsid w:val="00BD2D7E"/>
    <w:rsid w:val="00BD31AC"/>
    <w:rsid w:val="00BD322E"/>
    <w:rsid w:val="00BD3C2B"/>
    <w:rsid w:val="00BD4CD4"/>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72AC"/>
    <w:rsid w:val="00C21844"/>
    <w:rsid w:val="00C21D5A"/>
    <w:rsid w:val="00C22BE3"/>
    <w:rsid w:val="00C22C3E"/>
    <w:rsid w:val="00C22E50"/>
    <w:rsid w:val="00C2559C"/>
    <w:rsid w:val="00C263D4"/>
    <w:rsid w:val="00C269D3"/>
    <w:rsid w:val="00C27536"/>
    <w:rsid w:val="00C3000B"/>
    <w:rsid w:val="00C344D5"/>
    <w:rsid w:val="00C34773"/>
    <w:rsid w:val="00C35A57"/>
    <w:rsid w:val="00C36D5D"/>
    <w:rsid w:val="00C37E9B"/>
    <w:rsid w:val="00C400E7"/>
    <w:rsid w:val="00C4056E"/>
    <w:rsid w:val="00C40A03"/>
    <w:rsid w:val="00C4100E"/>
    <w:rsid w:val="00C41131"/>
    <w:rsid w:val="00C414E3"/>
    <w:rsid w:val="00C435FC"/>
    <w:rsid w:val="00C46013"/>
    <w:rsid w:val="00C4603E"/>
    <w:rsid w:val="00C47441"/>
    <w:rsid w:val="00C51098"/>
    <w:rsid w:val="00C515C9"/>
    <w:rsid w:val="00C529C9"/>
    <w:rsid w:val="00C52EC6"/>
    <w:rsid w:val="00C5308A"/>
    <w:rsid w:val="00C53655"/>
    <w:rsid w:val="00C53B87"/>
    <w:rsid w:val="00C55474"/>
    <w:rsid w:val="00C555CA"/>
    <w:rsid w:val="00C5713E"/>
    <w:rsid w:val="00C57278"/>
    <w:rsid w:val="00C5779A"/>
    <w:rsid w:val="00C57DFA"/>
    <w:rsid w:val="00C60124"/>
    <w:rsid w:val="00C60852"/>
    <w:rsid w:val="00C612BA"/>
    <w:rsid w:val="00C624C3"/>
    <w:rsid w:val="00C64240"/>
    <w:rsid w:val="00C64574"/>
    <w:rsid w:val="00C65571"/>
    <w:rsid w:val="00C67F8D"/>
    <w:rsid w:val="00C702C0"/>
    <w:rsid w:val="00C704CC"/>
    <w:rsid w:val="00C70CF9"/>
    <w:rsid w:val="00C70F66"/>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11FB"/>
    <w:rsid w:val="00C82BB3"/>
    <w:rsid w:val="00C834BE"/>
    <w:rsid w:val="00C8453B"/>
    <w:rsid w:val="00C84749"/>
    <w:rsid w:val="00C848BB"/>
    <w:rsid w:val="00C84FB9"/>
    <w:rsid w:val="00C85807"/>
    <w:rsid w:val="00C87416"/>
    <w:rsid w:val="00C87E97"/>
    <w:rsid w:val="00C87EC8"/>
    <w:rsid w:val="00C91CB1"/>
    <w:rsid w:val="00C92854"/>
    <w:rsid w:val="00C93FA1"/>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6A3E"/>
    <w:rsid w:val="00CB743B"/>
    <w:rsid w:val="00CB7DD7"/>
    <w:rsid w:val="00CC0BFE"/>
    <w:rsid w:val="00CC2092"/>
    <w:rsid w:val="00CC2406"/>
    <w:rsid w:val="00CC2C60"/>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991"/>
    <w:rsid w:val="00CF5D74"/>
    <w:rsid w:val="00CF5FA6"/>
    <w:rsid w:val="00CF614B"/>
    <w:rsid w:val="00D0098A"/>
    <w:rsid w:val="00D01688"/>
    <w:rsid w:val="00D01901"/>
    <w:rsid w:val="00D01DA2"/>
    <w:rsid w:val="00D02547"/>
    <w:rsid w:val="00D0550E"/>
    <w:rsid w:val="00D0573E"/>
    <w:rsid w:val="00D069A9"/>
    <w:rsid w:val="00D06A3E"/>
    <w:rsid w:val="00D1038C"/>
    <w:rsid w:val="00D10887"/>
    <w:rsid w:val="00D10F80"/>
    <w:rsid w:val="00D11640"/>
    <w:rsid w:val="00D11673"/>
    <w:rsid w:val="00D11AD9"/>
    <w:rsid w:val="00D1278C"/>
    <w:rsid w:val="00D12AFD"/>
    <w:rsid w:val="00D13280"/>
    <w:rsid w:val="00D1426D"/>
    <w:rsid w:val="00D149DB"/>
    <w:rsid w:val="00D1578E"/>
    <w:rsid w:val="00D16398"/>
    <w:rsid w:val="00D208F5"/>
    <w:rsid w:val="00D209C0"/>
    <w:rsid w:val="00D22311"/>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61D3"/>
    <w:rsid w:val="00D36A82"/>
    <w:rsid w:val="00D36BE2"/>
    <w:rsid w:val="00D37F25"/>
    <w:rsid w:val="00D41495"/>
    <w:rsid w:val="00D417AD"/>
    <w:rsid w:val="00D41D21"/>
    <w:rsid w:val="00D41D98"/>
    <w:rsid w:val="00D41F7D"/>
    <w:rsid w:val="00D420EE"/>
    <w:rsid w:val="00D42746"/>
    <w:rsid w:val="00D42838"/>
    <w:rsid w:val="00D42F4F"/>
    <w:rsid w:val="00D447E5"/>
    <w:rsid w:val="00D509FB"/>
    <w:rsid w:val="00D51F6E"/>
    <w:rsid w:val="00D55C17"/>
    <w:rsid w:val="00D579F5"/>
    <w:rsid w:val="00D57EF6"/>
    <w:rsid w:val="00D60061"/>
    <w:rsid w:val="00D601D9"/>
    <w:rsid w:val="00D603FB"/>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3417"/>
    <w:rsid w:val="00D83736"/>
    <w:rsid w:val="00D87D5C"/>
    <w:rsid w:val="00D90343"/>
    <w:rsid w:val="00D9164D"/>
    <w:rsid w:val="00D9229F"/>
    <w:rsid w:val="00D927F0"/>
    <w:rsid w:val="00D937C4"/>
    <w:rsid w:val="00D9405D"/>
    <w:rsid w:val="00D9693C"/>
    <w:rsid w:val="00D97AF6"/>
    <w:rsid w:val="00DA0F22"/>
    <w:rsid w:val="00DA0FC5"/>
    <w:rsid w:val="00DA4389"/>
    <w:rsid w:val="00DA43AC"/>
    <w:rsid w:val="00DA591D"/>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F07DF"/>
    <w:rsid w:val="00DF14BF"/>
    <w:rsid w:val="00DF2522"/>
    <w:rsid w:val="00DF4684"/>
    <w:rsid w:val="00DF54A7"/>
    <w:rsid w:val="00E03168"/>
    <w:rsid w:val="00E0384A"/>
    <w:rsid w:val="00E03B52"/>
    <w:rsid w:val="00E048FA"/>
    <w:rsid w:val="00E04ABE"/>
    <w:rsid w:val="00E05FD8"/>
    <w:rsid w:val="00E06059"/>
    <w:rsid w:val="00E06383"/>
    <w:rsid w:val="00E06862"/>
    <w:rsid w:val="00E06B06"/>
    <w:rsid w:val="00E0737E"/>
    <w:rsid w:val="00E0741C"/>
    <w:rsid w:val="00E07B14"/>
    <w:rsid w:val="00E109EE"/>
    <w:rsid w:val="00E112CD"/>
    <w:rsid w:val="00E13E1D"/>
    <w:rsid w:val="00E13F6E"/>
    <w:rsid w:val="00E15141"/>
    <w:rsid w:val="00E156BF"/>
    <w:rsid w:val="00E15D5B"/>
    <w:rsid w:val="00E20F48"/>
    <w:rsid w:val="00E21828"/>
    <w:rsid w:val="00E231E4"/>
    <w:rsid w:val="00E26E1E"/>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B25"/>
    <w:rsid w:val="00E5400C"/>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67191"/>
    <w:rsid w:val="00E70EF5"/>
    <w:rsid w:val="00E713C6"/>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D5A"/>
    <w:rsid w:val="00EC28BB"/>
    <w:rsid w:val="00EC2AD1"/>
    <w:rsid w:val="00EC3157"/>
    <w:rsid w:val="00EC422A"/>
    <w:rsid w:val="00EC4E50"/>
    <w:rsid w:val="00EC4F30"/>
    <w:rsid w:val="00EC548E"/>
    <w:rsid w:val="00EC5B01"/>
    <w:rsid w:val="00EC5F8A"/>
    <w:rsid w:val="00EC65E7"/>
    <w:rsid w:val="00EC6E8D"/>
    <w:rsid w:val="00ED0814"/>
    <w:rsid w:val="00ED1548"/>
    <w:rsid w:val="00ED163F"/>
    <w:rsid w:val="00ED2524"/>
    <w:rsid w:val="00ED4D80"/>
    <w:rsid w:val="00ED53E0"/>
    <w:rsid w:val="00ED5508"/>
    <w:rsid w:val="00ED69C8"/>
    <w:rsid w:val="00ED7090"/>
    <w:rsid w:val="00EE00BA"/>
    <w:rsid w:val="00EE0DB8"/>
    <w:rsid w:val="00EE0E1C"/>
    <w:rsid w:val="00EE1F35"/>
    <w:rsid w:val="00EE26DE"/>
    <w:rsid w:val="00EE351D"/>
    <w:rsid w:val="00EE402E"/>
    <w:rsid w:val="00EE582B"/>
    <w:rsid w:val="00EE5B59"/>
    <w:rsid w:val="00EE6CAC"/>
    <w:rsid w:val="00EE74DF"/>
    <w:rsid w:val="00EF185F"/>
    <w:rsid w:val="00EF3246"/>
    <w:rsid w:val="00EF44A4"/>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7C4"/>
    <w:rsid w:val="00F357CE"/>
    <w:rsid w:val="00F35AB8"/>
    <w:rsid w:val="00F3646B"/>
    <w:rsid w:val="00F3767F"/>
    <w:rsid w:val="00F37F14"/>
    <w:rsid w:val="00F40838"/>
    <w:rsid w:val="00F40CBC"/>
    <w:rsid w:val="00F44669"/>
    <w:rsid w:val="00F44BDE"/>
    <w:rsid w:val="00F4530E"/>
    <w:rsid w:val="00F457B3"/>
    <w:rsid w:val="00F47583"/>
    <w:rsid w:val="00F475A3"/>
    <w:rsid w:val="00F47708"/>
    <w:rsid w:val="00F519F7"/>
    <w:rsid w:val="00F51AAC"/>
    <w:rsid w:val="00F5221C"/>
    <w:rsid w:val="00F528C3"/>
    <w:rsid w:val="00F52AF6"/>
    <w:rsid w:val="00F53F26"/>
    <w:rsid w:val="00F5417D"/>
    <w:rsid w:val="00F54F0F"/>
    <w:rsid w:val="00F5640C"/>
    <w:rsid w:val="00F564D5"/>
    <w:rsid w:val="00F565FC"/>
    <w:rsid w:val="00F6031F"/>
    <w:rsid w:val="00F6179A"/>
    <w:rsid w:val="00F62C03"/>
    <w:rsid w:val="00F62F9E"/>
    <w:rsid w:val="00F63955"/>
    <w:rsid w:val="00F63AC0"/>
    <w:rsid w:val="00F648DE"/>
    <w:rsid w:val="00F65BAB"/>
    <w:rsid w:val="00F65EB3"/>
    <w:rsid w:val="00F66025"/>
    <w:rsid w:val="00F66508"/>
    <w:rsid w:val="00F67F48"/>
    <w:rsid w:val="00F70F2B"/>
    <w:rsid w:val="00F71EA1"/>
    <w:rsid w:val="00F73C6B"/>
    <w:rsid w:val="00F74A60"/>
    <w:rsid w:val="00F75FBE"/>
    <w:rsid w:val="00F80D60"/>
    <w:rsid w:val="00F80F57"/>
    <w:rsid w:val="00F82559"/>
    <w:rsid w:val="00F834F9"/>
    <w:rsid w:val="00F839D3"/>
    <w:rsid w:val="00F84060"/>
    <w:rsid w:val="00F87D29"/>
    <w:rsid w:val="00F914BE"/>
    <w:rsid w:val="00F93644"/>
    <w:rsid w:val="00F936F7"/>
    <w:rsid w:val="00F93EA3"/>
    <w:rsid w:val="00F954DC"/>
    <w:rsid w:val="00F95D8C"/>
    <w:rsid w:val="00F97D1E"/>
    <w:rsid w:val="00FA0BD3"/>
    <w:rsid w:val="00FA12BE"/>
    <w:rsid w:val="00FA202B"/>
    <w:rsid w:val="00FA424B"/>
    <w:rsid w:val="00FA4BEF"/>
    <w:rsid w:val="00FA7861"/>
    <w:rsid w:val="00FA7CF1"/>
    <w:rsid w:val="00FB097A"/>
    <w:rsid w:val="00FB0C14"/>
    <w:rsid w:val="00FB12C4"/>
    <w:rsid w:val="00FB194A"/>
    <w:rsid w:val="00FB2B62"/>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D2168"/>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3D92"/>
    <w:pPr>
      <w:spacing w:after="180"/>
    </w:pPr>
    <w:rPr>
      <w:rFonts w:ascii="Times New Roman" w:hAnsi="Times New Roman"/>
      <w:lang w:val="en-GB" w:eastAsia="en-US"/>
    </w:rPr>
  </w:style>
  <w:style w:type="paragraph" w:styleId="1">
    <w:name w:val="heading 1"/>
    <w:aliases w:val="H1,h1"/>
    <w:next w:val="a"/>
    <w:link w:val="1Char"/>
    <w:uiPriority w:val="9"/>
    <w:qFormat/>
    <w:rsid w:val="002D5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2D51E6"/>
    <w:pPr>
      <w:pBdr>
        <w:top w:val="none" w:sz="0" w:space="0" w:color="auto"/>
      </w:pBdr>
      <w:spacing w:before="180"/>
      <w:outlineLvl w:val="1"/>
    </w:pPr>
    <w:rPr>
      <w:sz w:val="32"/>
    </w:rPr>
  </w:style>
  <w:style w:type="paragraph" w:styleId="3">
    <w:name w:val="heading 3"/>
    <w:aliases w:val="h3,H3,Underrubrik2,no break,3"/>
    <w:basedOn w:val="2"/>
    <w:next w:val="a"/>
    <w:link w:val="3Char"/>
    <w:qFormat/>
    <w:rsid w:val="006374FE"/>
    <w:pPr>
      <w:numPr>
        <w:ilvl w:val="1"/>
        <w:numId w:val="33"/>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rPr>
      <w:lang w:eastAsia="ja-JP"/>
    </w:rPr>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0"/>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rPr>
      <w:lang w:eastAsia="ja-JP"/>
    </w:rPr>
  </w:style>
  <w:style w:type="paragraph" w:styleId="25">
    <w:name w:val="Body Text Indent 2"/>
    <w:basedOn w:val="a"/>
    <w:rsid w:val="002D51E6"/>
    <w:pPr>
      <w:ind w:leftChars="100" w:left="200"/>
    </w:pPr>
    <w:rPr>
      <w:lang w:eastAsia="ja-JP"/>
    </w:r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1"/>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rPr>
      <w:lang w:eastAsia="ja-JP"/>
    </w:r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0">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6374FE"/>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9262D5"/>
    <w:rPr>
      <w:rFonts w:ascii="Arial" w:hAnsi="Arial"/>
      <w:sz w:val="32"/>
      <w:lang w:val="en-GB"/>
    </w:rPr>
  </w:style>
  <w:style w:type="paragraph" w:styleId="afa">
    <w:name w:val="List Paragraph"/>
    <w:basedOn w:val="a"/>
    <w:link w:val="Char2"/>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9824BF"/>
    <w:rPr>
      <w:rFonts w:ascii="Arial" w:hAnsi="Arial"/>
      <w:sz w:val="36"/>
      <w:lang w:val="en-GB"/>
    </w:rPr>
  </w:style>
  <w:style w:type="character" w:customStyle="1" w:styleId="Char2">
    <w:name w:val="列出段落 Char"/>
    <w:link w:val="afa"/>
    <w:uiPriority w:val="34"/>
    <w:rsid w:val="00910742"/>
    <w:rPr>
      <w:rFonts w:ascii="Times New Roman" w:eastAsia="Times New Roman" w:hAnsi="Times New Roman"/>
      <w:sz w:val="24"/>
      <w:szCs w:val="24"/>
      <w:lang w:eastAsia="en-US"/>
    </w:rPr>
  </w:style>
  <w:style w:type="character" w:customStyle="1" w:styleId="Char1">
    <w:name w:val="标题 Char"/>
    <w:link w:val="af5"/>
    <w:rsid w:val="00CA3E10"/>
    <w:rPr>
      <w:rFonts w:ascii="Arial" w:hAnsi="Arial"/>
      <w:b/>
      <w:sz w:val="24"/>
      <w:lang w:val="de-DE"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E9745291-29E3-4293-9ED0-7F5391D90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929</Words>
  <Characters>5300</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6217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fcc</cp:lastModifiedBy>
  <cp:revision>4</cp:revision>
  <cp:lastPrinted>2006-02-09T13:55:00Z</cp:lastPrinted>
  <dcterms:created xsi:type="dcterms:W3CDTF">2015-09-25T21:14:00Z</dcterms:created>
  <dcterms:modified xsi:type="dcterms:W3CDTF">2015-09-25T21:39:00Z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-271034187</vt:i4>
  </property>
  <property fmtid="{D5CDD505-2E9C-101B-9397-08002B2CF9AE}" pid="3" name="_NewReviewCycle">
    <vt:lpwstr/>
  </property>
  <property fmtid="{D5CDD505-2E9C-101B-9397-08002B2CF9AE}" pid="4" name="_EmailSubject">
    <vt:lpwstr>RAN2 paper on procedures for dual connectivity</vt:lpwstr>
  </property>
  <property fmtid="{D5CDD505-2E9C-101B-9397-08002B2CF9AE}" pid="5" name="_AuthorEmail">
    <vt:lpwstr>jelenad@qti.qualcomm.com</vt:lpwstr>
  </property>
  <property fmtid="{D5CDD505-2E9C-101B-9397-08002B2CF9AE}" pid="6" name="_AuthorEmailDisplayName">
    <vt:lpwstr>Damnjanovic, Jelena</vt:lpwstr>
  </property>
  <property fmtid="{D5CDD505-2E9C-101B-9397-08002B2CF9AE}" pid="7" name="_ReviewingToolsShownOnce">
    <vt:lpwstr/>
  </property>
</Properties>
</file>